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91FC9" w14:textId="1A81E7B2" w:rsidR="0048320B" w:rsidRDefault="0048320B" w:rsidP="0048320B">
      <w:pPr>
        <w:pStyle w:val="LSHeader"/>
      </w:pPr>
      <w:r>
        <w:t>3GPP TSG RAN WG4 Meeting #116-bis</w:t>
      </w:r>
      <w:r>
        <w:tab/>
      </w:r>
      <w:r w:rsidR="00A9301E" w:rsidRPr="00A9301E">
        <w:t>R4-2513057</w:t>
      </w:r>
    </w:p>
    <w:p w14:paraId="47F53FFB" w14:textId="77777777" w:rsidR="0048320B" w:rsidRDefault="0048320B" w:rsidP="0048320B">
      <w:pPr>
        <w:pStyle w:val="LSHeader"/>
        <w:pBdr>
          <w:bottom w:val="single" w:sz="6" w:space="1" w:color="auto"/>
        </w:pBdr>
      </w:pPr>
      <w:r>
        <w:t xml:space="preserve">Prague, Czech, 13 - 17 </w:t>
      </w:r>
      <w:proofErr w:type="gramStart"/>
      <w:r>
        <w:t>Oct,</w:t>
      </w:r>
      <w:proofErr w:type="gramEnd"/>
      <w:r>
        <w:t xml:space="preserve"> 2025</w:t>
      </w:r>
    </w:p>
    <w:p w14:paraId="57DF8944" w14:textId="77777777" w:rsidR="0048320B" w:rsidRPr="0048320B" w:rsidRDefault="0048320B">
      <w:pPr>
        <w:rPr>
          <w:rFonts w:eastAsiaTheme="minorEastAsia" w:hint="eastAsia"/>
          <w:lang w:eastAsia="zh-CN"/>
        </w:rPr>
      </w:pPr>
    </w:p>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AE367E" w:rsidRPr="00E248D3" w14:paraId="036304E4" w14:textId="77777777" w:rsidTr="008727CF">
        <w:trPr>
          <w:cantSplit/>
          <w:trHeight w:val="288"/>
        </w:trPr>
        <w:tc>
          <w:tcPr>
            <w:tcW w:w="1399" w:type="dxa"/>
            <w:vMerge w:val="restart"/>
          </w:tcPr>
          <w:p w14:paraId="73CB02D4" w14:textId="77777777" w:rsidR="00AE367E" w:rsidRPr="00E248D3" w:rsidRDefault="00AE367E" w:rsidP="008727CF">
            <w:bookmarkStart w:id="0" w:name="_Hlk45889869"/>
            <w:r w:rsidRPr="00E248D3">
              <w:rPr>
                <w:noProof/>
                <w:lang w:eastAsia="zh-CN"/>
              </w:rPr>
              <w:drawing>
                <wp:inline distT="0" distB="0" distL="0" distR="0" wp14:anchorId="02BE0E5F" wp14:editId="503A11AD">
                  <wp:extent cx="762635" cy="716280"/>
                  <wp:effectExtent l="0" t="0" r="0" b="7620"/>
                  <wp:docPr id="932260645" name="Picture 93226064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4E3865BE" w14:textId="77777777" w:rsidR="00AE367E" w:rsidRPr="00E248D3" w:rsidRDefault="00AE367E" w:rsidP="008727CF">
            <w:pPr>
              <w:rPr>
                <w:sz w:val="22"/>
                <w:szCs w:val="22"/>
              </w:rPr>
            </w:pPr>
            <w:r w:rsidRPr="00E248D3">
              <w:rPr>
                <w:sz w:val="22"/>
                <w:szCs w:val="22"/>
              </w:rPr>
              <w:t>ASIA-PACIFIC TELECOMMUNITY</w:t>
            </w:r>
          </w:p>
        </w:tc>
        <w:tc>
          <w:tcPr>
            <w:tcW w:w="2160" w:type="dxa"/>
          </w:tcPr>
          <w:p w14:paraId="64A4050F" w14:textId="750DD41D" w:rsidR="00AE367E" w:rsidRPr="00E248D3" w:rsidRDefault="00AE367E" w:rsidP="008727CF">
            <w:pPr>
              <w:keepNext/>
              <w:outlineLvl w:val="7"/>
              <w:rPr>
                <w:b/>
                <w:bCs/>
              </w:rPr>
            </w:pPr>
          </w:p>
        </w:tc>
      </w:tr>
      <w:tr w:rsidR="00AE367E" w:rsidRPr="00E248D3" w14:paraId="1217FB4D" w14:textId="77777777" w:rsidTr="008727CF">
        <w:trPr>
          <w:cantSplit/>
          <w:trHeight w:val="504"/>
        </w:trPr>
        <w:tc>
          <w:tcPr>
            <w:tcW w:w="1399" w:type="dxa"/>
            <w:vMerge/>
          </w:tcPr>
          <w:p w14:paraId="08BF5CA6" w14:textId="77777777" w:rsidR="00AE367E" w:rsidRPr="00E248D3" w:rsidRDefault="00AE367E" w:rsidP="008727CF"/>
        </w:tc>
        <w:tc>
          <w:tcPr>
            <w:tcW w:w="5760" w:type="dxa"/>
            <w:vAlign w:val="center"/>
          </w:tcPr>
          <w:p w14:paraId="3051FA29" w14:textId="77777777" w:rsidR="00AE367E" w:rsidRPr="00E248D3" w:rsidRDefault="00AE367E" w:rsidP="008727CF">
            <w:pPr>
              <w:rPr>
                <w:b/>
              </w:rPr>
            </w:pPr>
            <w:r w:rsidRPr="00E248D3">
              <w:rPr>
                <w:b/>
              </w:rPr>
              <w:t xml:space="preserve">The 35th Meeting of the APT Wireless Group </w:t>
            </w:r>
          </w:p>
          <w:p w14:paraId="53F6D707" w14:textId="77777777" w:rsidR="00AE367E" w:rsidRPr="00E248D3" w:rsidRDefault="00AE367E" w:rsidP="008727CF">
            <w:r w:rsidRPr="00E248D3">
              <w:rPr>
                <w:b/>
              </w:rPr>
              <w:t>(AWG-35)</w:t>
            </w:r>
          </w:p>
        </w:tc>
        <w:tc>
          <w:tcPr>
            <w:tcW w:w="2160" w:type="dxa"/>
          </w:tcPr>
          <w:p w14:paraId="3FA4031B" w14:textId="1FE6D1DD" w:rsidR="00AE367E" w:rsidRPr="00E248D3" w:rsidRDefault="00AE367E" w:rsidP="008727CF">
            <w:pPr>
              <w:rPr>
                <w:rFonts w:eastAsia="MS Mincho"/>
                <w:b/>
                <w:bCs/>
                <w:szCs w:val="30"/>
                <w:lang w:eastAsia="ja-JP" w:bidi="th-TH"/>
              </w:rPr>
            </w:pPr>
          </w:p>
        </w:tc>
      </w:tr>
      <w:tr w:rsidR="00AE367E" w:rsidRPr="00E248D3" w14:paraId="0D013795" w14:textId="77777777" w:rsidTr="008727CF">
        <w:trPr>
          <w:cantSplit/>
          <w:trHeight w:val="288"/>
        </w:trPr>
        <w:tc>
          <w:tcPr>
            <w:tcW w:w="1399" w:type="dxa"/>
            <w:vMerge/>
          </w:tcPr>
          <w:p w14:paraId="3D10804E" w14:textId="77777777" w:rsidR="00AE367E" w:rsidRPr="00E248D3" w:rsidRDefault="00AE367E" w:rsidP="008727CF"/>
        </w:tc>
        <w:tc>
          <w:tcPr>
            <w:tcW w:w="5760" w:type="dxa"/>
            <w:vAlign w:val="bottom"/>
          </w:tcPr>
          <w:p w14:paraId="3D17072E" w14:textId="77777777" w:rsidR="00AE367E" w:rsidRPr="00E248D3" w:rsidRDefault="00AE367E" w:rsidP="008727CF">
            <w:pPr>
              <w:rPr>
                <w:b/>
              </w:rPr>
            </w:pPr>
            <w:r w:rsidRPr="00E248D3">
              <w:t xml:space="preserve">8 – 12 September 2025, </w:t>
            </w:r>
            <w:r w:rsidRPr="00E248D3">
              <w:rPr>
                <w:bCs/>
              </w:rPr>
              <w:t>Bangkok, Thailand</w:t>
            </w:r>
          </w:p>
        </w:tc>
        <w:tc>
          <w:tcPr>
            <w:tcW w:w="2160" w:type="dxa"/>
            <w:vAlign w:val="bottom"/>
          </w:tcPr>
          <w:p w14:paraId="377B3732" w14:textId="3CBB6EDA" w:rsidR="00AE367E" w:rsidRPr="00E248D3" w:rsidRDefault="00AE367E" w:rsidP="008727CF">
            <w:pPr>
              <w:rPr>
                <w:rFonts w:eastAsia="MS Mincho"/>
                <w:bCs/>
                <w:lang w:eastAsia="ja-JP"/>
              </w:rPr>
            </w:pPr>
            <w:r w:rsidRPr="00E248D3">
              <w:rPr>
                <w:bCs/>
                <w:lang w:eastAsia="ko-KR"/>
              </w:rPr>
              <w:t>1</w:t>
            </w:r>
            <w:r w:rsidR="005175BA">
              <w:rPr>
                <w:bCs/>
                <w:lang w:eastAsia="ko-KR"/>
              </w:rPr>
              <w:t>2</w:t>
            </w:r>
            <w:r w:rsidRPr="00E248D3">
              <w:rPr>
                <w:bCs/>
                <w:lang w:eastAsia="ko-KR"/>
              </w:rPr>
              <w:t xml:space="preserve"> September</w:t>
            </w:r>
            <w:r w:rsidRPr="00E248D3">
              <w:rPr>
                <w:bCs/>
              </w:rPr>
              <w:t xml:space="preserve"> 202</w:t>
            </w:r>
            <w:r w:rsidRPr="00E248D3">
              <w:rPr>
                <w:rFonts w:eastAsia="MS Mincho" w:hint="eastAsia"/>
                <w:bCs/>
                <w:lang w:eastAsia="ja-JP"/>
              </w:rPr>
              <w:t>5</w:t>
            </w:r>
          </w:p>
        </w:tc>
      </w:tr>
    </w:tbl>
    <w:p w14:paraId="72F8E42C" w14:textId="77777777" w:rsidR="002B33C6" w:rsidRDefault="002B33C6" w:rsidP="002B33C6">
      <w:pPr>
        <w:jc w:val="center"/>
        <w:rPr>
          <w:rFonts w:cs="Vrinda"/>
          <w:szCs w:val="30"/>
          <w:lang w:val="en-AU" w:eastAsia="ja-JP" w:bidi="th-TH"/>
        </w:rPr>
      </w:pPr>
    </w:p>
    <w:p w14:paraId="03A99F9D" w14:textId="77777777" w:rsidR="008909DB" w:rsidRDefault="008909DB" w:rsidP="002B33C6">
      <w:pPr>
        <w:jc w:val="center"/>
        <w:rPr>
          <w:rFonts w:cs="Vrinda"/>
          <w:szCs w:val="30"/>
          <w:lang w:val="en-AU" w:eastAsia="ja-JP" w:bidi="th-TH"/>
        </w:rPr>
      </w:pPr>
    </w:p>
    <w:p w14:paraId="5C574F2B" w14:textId="75A709F0" w:rsidR="008909DB" w:rsidRDefault="008909DB" w:rsidP="008909DB">
      <w:pPr>
        <w:rPr>
          <w:rFonts w:cs="Vrinda"/>
          <w:szCs w:val="30"/>
          <w:lang w:val="en-AU" w:eastAsia="ja-JP" w:bidi="th-TH"/>
        </w:rPr>
      </w:pPr>
      <w:r>
        <w:rPr>
          <w:rFonts w:cs="Vrinda"/>
          <w:szCs w:val="30"/>
          <w:lang w:val="en-AU" w:eastAsia="ja-JP" w:bidi="th-TH"/>
        </w:rPr>
        <w:t xml:space="preserve">Source: </w:t>
      </w:r>
      <w:r w:rsidRPr="008909DB">
        <w:rPr>
          <w:rFonts w:cs="Vrinda"/>
          <w:szCs w:val="30"/>
          <w:lang w:val="en-AU" w:eastAsia="ja-JP" w:bidi="th-TH"/>
        </w:rPr>
        <w:t>AWG-35/OUT-10</w:t>
      </w:r>
    </w:p>
    <w:p w14:paraId="25BD03B8" w14:textId="77777777" w:rsidR="008909DB" w:rsidRDefault="008909DB" w:rsidP="008909DB">
      <w:pPr>
        <w:rPr>
          <w:rFonts w:cs="Vrinda"/>
          <w:szCs w:val="30"/>
          <w:lang w:val="en-AU" w:eastAsia="ja-JP" w:bidi="th-TH"/>
        </w:rPr>
      </w:pPr>
    </w:p>
    <w:p w14:paraId="611B1227" w14:textId="77777777" w:rsidR="008909DB" w:rsidRDefault="008909DB" w:rsidP="008909DB"/>
    <w:p w14:paraId="4C8A307D" w14:textId="390514A8" w:rsidR="002B33C6" w:rsidRPr="00F47863" w:rsidRDefault="008909DB" w:rsidP="002B33C6">
      <w:pPr>
        <w:jc w:val="center"/>
        <w:rPr>
          <w:rFonts w:eastAsia="MS Mincho"/>
          <w:lang w:eastAsia="ja-JP"/>
        </w:rPr>
      </w:pPr>
      <w:r>
        <w:rPr>
          <w:rFonts w:eastAsia="MS Mincho"/>
          <w:lang w:val="en-GB" w:eastAsia="ja-JP"/>
        </w:rPr>
        <w:t>APT Wireless Group</w:t>
      </w:r>
    </w:p>
    <w:bookmarkEnd w:id="0"/>
    <w:p w14:paraId="5D6C53C1" w14:textId="77777777" w:rsidR="009C4D8E" w:rsidRDefault="009C4D8E" w:rsidP="008D172D">
      <w:pPr>
        <w:rPr>
          <w:rFonts w:eastAsia="MS Mincho"/>
          <w:sz w:val="28"/>
          <w:szCs w:val="28"/>
          <w:lang w:eastAsia="ja-JP"/>
        </w:rPr>
      </w:pPr>
    </w:p>
    <w:p w14:paraId="18C6B569" w14:textId="669443B9" w:rsidR="009C4D8E" w:rsidRPr="008909DB" w:rsidRDefault="009C4D8E" w:rsidP="009C4D8E">
      <w:pPr>
        <w:jc w:val="center"/>
        <w:rPr>
          <w:rFonts w:eastAsia="MS Mincho"/>
          <w:b/>
          <w:bCs/>
          <w:caps/>
          <w:lang w:eastAsia="ja-JP"/>
        </w:rPr>
      </w:pPr>
      <w:bookmarkStart w:id="1" w:name="OLE_LINK5"/>
      <w:bookmarkStart w:id="2" w:name="OLE_LINK6"/>
      <w:r w:rsidRPr="00473B18">
        <w:rPr>
          <w:b/>
          <w:bCs/>
          <w:caps/>
        </w:rPr>
        <w:t xml:space="preserve">Reply liaison statement to </w:t>
      </w:r>
      <w:r w:rsidR="00A869BD">
        <w:rPr>
          <w:rFonts w:eastAsia="MS Mincho" w:hint="eastAsia"/>
          <w:b/>
          <w:bCs/>
          <w:caps/>
          <w:lang w:eastAsia="ja-JP"/>
        </w:rPr>
        <w:t xml:space="preserve">3GPP TSG RAN AND </w:t>
      </w:r>
      <w:r w:rsidRPr="00473B18">
        <w:rPr>
          <w:b/>
          <w:bCs/>
          <w:caps/>
          <w:lang w:eastAsia="ko-KR"/>
        </w:rPr>
        <w:t xml:space="preserve">3GPP </w:t>
      </w:r>
      <w:r w:rsidR="0095500B">
        <w:rPr>
          <w:rFonts w:eastAsia="MS Mincho" w:hint="eastAsia"/>
          <w:b/>
          <w:bCs/>
          <w:caps/>
          <w:lang w:eastAsia="ja-JP"/>
        </w:rPr>
        <w:t xml:space="preserve">TSG </w:t>
      </w:r>
      <w:r w:rsidRPr="00473B18">
        <w:rPr>
          <w:b/>
          <w:bCs/>
          <w:caps/>
          <w:lang w:eastAsia="ko-KR"/>
        </w:rPr>
        <w:t>RAN</w:t>
      </w:r>
      <w:r w:rsidR="0095500B">
        <w:rPr>
          <w:rFonts w:eastAsia="MS Mincho" w:hint="eastAsia"/>
          <w:b/>
          <w:bCs/>
          <w:caps/>
          <w:lang w:eastAsia="ja-JP"/>
        </w:rPr>
        <w:t xml:space="preserve"> WG</w:t>
      </w:r>
      <w:r w:rsidRPr="00473B18">
        <w:rPr>
          <w:b/>
          <w:bCs/>
          <w:caps/>
          <w:lang w:eastAsia="ko-KR"/>
        </w:rPr>
        <w:t>4</w:t>
      </w:r>
    </w:p>
    <w:p w14:paraId="1A2A483A" w14:textId="77777777" w:rsidR="009C4D8E" w:rsidRPr="00473B18" w:rsidRDefault="009C4D8E" w:rsidP="009C4D8E">
      <w:pPr>
        <w:jc w:val="center"/>
        <w:rPr>
          <w:b/>
          <w:bCs/>
          <w:caps/>
          <w:lang w:eastAsia="ko-KR"/>
        </w:rPr>
      </w:pPr>
    </w:p>
    <w:p w14:paraId="63219B10" w14:textId="77777777" w:rsidR="009C4D8E" w:rsidRPr="00ED09A8" w:rsidRDefault="009C4D8E" w:rsidP="009C4D8E">
      <w:pPr>
        <w:jc w:val="center"/>
        <w:rPr>
          <w:b/>
          <w:bCs/>
          <w:caps/>
        </w:rPr>
      </w:pPr>
    </w:p>
    <w:tbl>
      <w:tblPr>
        <w:tblW w:w="0" w:type="auto"/>
        <w:tblBorders>
          <w:bottom w:val="single" w:sz="12" w:space="0" w:color="auto"/>
        </w:tblBorders>
        <w:tblLook w:val="04A0" w:firstRow="1" w:lastRow="0" w:firstColumn="1" w:lastColumn="0" w:noHBand="0" w:noVBand="1"/>
      </w:tblPr>
      <w:tblGrid>
        <w:gridCol w:w="3402"/>
        <w:gridCol w:w="5843"/>
      </w:tblGrid>
      <w:tr w:rsidR="009C4D8E" w:rsidRPr="00AC14A0" w14:paraId="060219CB" w14:textId="77777777" w:rsidTr="009068D6">
        <w:tc>
          <w:tcPr>
            <w:tcW w:w="3402" w:type="dxa"/>
          </w:tcPr>
          <w:p w14:paraId="1B46977A" w14:textId="77777777" w:rsidR="009C4D8E" w:rsidRPr="00AC14A0" w:rsidRDefault="009C4D8E" w:rsidP="009068D6">
            <w:pPr>
              <w:rPr>
                <w:b/>
              </w:rPr>
            </w:pPr>
            <w:r w:rsidRPr="00AC14A0">
              <w:rPr>
                <w:b/>
              </w:rPr>
              <w:t>Title of the Liaison Statement:</w:t>
            </w:r>
          </w:p>
          <w:p w14:paraId="7E2DE720" w14:textId="77777777" w:rsidR="009C4D8E" w:rsidRPr="00AC14A0" w:rsidRDefault="009C4D8E" w:rsidP="009068D6">
            <w:pPr>
              <w:rPr>
                <w:b/>
              </w:rPr>
            </w:pPr>
          </w:p>
        </w:tc>
        <w:tc>
          <w:tcPr>
            <w:tcW w:w="5843" w:type="dxa"/>
          </w:tcPr>
          <w:p w14:paraId="4208C597" w14:textId="3537B738" w:rsidR="009C4D8E" w:rsidRPr="009C4D8E" w:rsidRDefault="0095500B" w:rsidP="009068D6">
            <w:pPr>
              <w:jc w:val="both"/>
              <w:rPr>
                <w:rFonts w:eastAsia="MS Mincho"/>
                <w:lang w:eastAsia="ja-JP"/>
              </w:rPr>
            </w:pPr>
            <w:r>
              <w:rPr>
                <w:rFonts w:eastAsia="MS Mincho" w:hint="eastAsia"/>
                <w:lang w:eastAsia="ja-JP"/>
              </w:rPr>
              <w:t xml:space="preserve">Reply liaison </w:t>
            </w:r>
            <w:r>
              <w:rPr>
                <w:rFonts w:eastAsia="MS Mincho"/>
                <w:lang w:eastAsia="ja-JP"/>
              </w:rPr>
              <w:t>statement</w:t>
            </w:r>
            <w:r>
              <w:rPr>
                <w:rFonts w:eastAsia="MS Mincho" w:hint="eastAsia"/>
                <w:lang w:eastAsia="ja-JP"/>
              </w:rPr>
              <w:t xml:space="preserve"> to </w:t>
            </w:r>
            <w:r w:rsidR="00A869BD">
              <w:rPr>
                <w:rFonts w:eastAsia="MS Mincho" w:hint="eastAsia"/>
                <w:lang w:eastAsia="ja-JP"/>
              </w:rPr>
              <w:t xml:space="preserve">3GPP TSG RAN and </w:t>
            </w:r>
            <w:r>
              <w:rPr>
                <w:rFonts w:eastAsia="MS Mincho" w:hint="eastAsia"/>
                <w:lang w:eastAsia="ja-JP"/>
              </w:rPr>
              <w:t>3GPP T</w:t>
            </w:r>
            <w:r w:rsidR="00DD3B15">
              <w:rPr>
                <w:rFonts w:eastAsia="MS Mincho" w:hint="eastAsia"/>
                <w:lang w:eastAsia="ja-JP"/>
              </w:rPr>
              <w:t>S</w:t>
            </w:r>
            <w:r>
              <w:rPr>
                <w:rFonts w:eastAsia="MS Mincho" w:hint="eastAsia"/>
                <w:lang w:eastAsia="ja-JP"/>
              </w:rPr>
              <w:t xml:space="preserve">G RAN WG4 on </w:t>
            </w:r>
            <w:r w:rsidR="009C4D8E">
              <w:rPr>
                <w:rFonts w:eastAsia="MS Mincho" w:hint="eastAsia"/>
                <w:lang w:eastAsia="ja-JP"/>
              </w:rPr>
              <w:t>HIBS band plan information</w:t>
            </w:r>
          </w:p>
          <w:p w14:paraId="6590FB35" w14:textId="77777777" w:rsidR="009C4D8E" w:rsidRPr="00AC14A0" w:rsidRDefault="009C4D8E" w:rsidP="009068D6">
            <w:pPr>
              <w:rPr>
                <w:b/>
              </w:rPr>
            </w:pPr>
          </w:p>
        </w:tc>
      </w:tr>
      <w:tr w:rsidR="009C4D8E" w:rsidRPr="00AC14A0" w14:paraId="1622AAA7" w14:textId="77777777" w:rsidTr="009068D6">
        <w:tc>
          <w:tcPr>
            <w:tcW w:w="3402" w:type="dxa"/>
          </w:tcPr>
          <w:p w14:paraId="19A425B0" w14:textId="77777777" w:rsidR="009C4D8E" w:rsidRPr="00AC14A0" w:rsidRDefault="009C4D8E" w:rsidP="009068D6">
            <w:pPr>
              <w:rPr>
                <w:b/>
              </w:rPr>
            </w:pPr>
            <w:r w:rsidRPr="00AC14A0">
              <w:rPr>
                <w:b/>
              </w:rPr>
              <w:t>Objective:</w:t>
            </w:r>
          </w:p>
          <w:p w14:paraId="49469978" w14:textId="77777777" w:rsidR="009C4D8E" w:rsidRPr="00AC14A0" w:rsidRDefault="009C4D8E" w:rsidP="009068D6">
            <w:pPr>
              <w:rPr>
                <w:b/>
              </w:rPr>
            </w:pPr>
          </w:p>
        </w:tc>
        <w:tc>
          <w:tcPr>
            <w:tcW w:w="5843" w:type="dxa"/>
          </w:tcPr>
          <w:p w14:paraId="347A63D7" w14:textId="2F1764D5" w:rsidR="009C4D8E" w:rsidRPr="00AC14A0" w:rsidRDefault="009C4D8E" w:rsidP="009068D6">
            <w:r w:rsidRPr="00AC14A0">
              <w:t>For Information</w:t>
            </w:r>
          </w:p>
          <w:p w14:paraId="56550160" w14:textId="77777777" w:rsidR="009C4D8E" w:rsidRPr="00AC14A0" w:rsidRDefault="009C4D8E" w:rsidP="009068D6">
            <w:pPr>
              <w:rPr>
                <w:b/>
              </w:rPr>
            </w:pPr>
          </w:p>
        </w:tc>
      </w:tr>
      <w:tr w:rsidR="009C4D8E" w:rsidRPr="00AC14A0" w14:paraId="32CA8F7F" w14:textId="77777777" w:rsidTr="009068D6">
        <w:tc>
          <w:tcPr>
            <w:tcW w:w="3402" w:type="dxa"/>
          </w:tcPr>
          <w:p w14:paraId="4AF975ED" w14:textId="77777777" w:rsidR="009C4D8E" w:rsidRPr="00AC14A0" w:rsidRDefault="009C4D8E" w:rsidP="009068D6">
            <w:pPr>
              <w:rPr>
                <w:b/>
              </w:rPr>
            </w:pPr>
            <w:r w:rsidRPr="00AC14A0">
              <w:rPr>
                <w:b/>
              </w:rPr>
              <w:t>Origin:</w:t>
            </w:r>
          </w:p>
          <w:p w14:paraId="5F2DD3D9" w14:textId="77777777" w:rsidR="009C4D8E" w:rsidRPr="00AC14A0" w:rsidRDefault="009C4D8E" w:rsidP="009068D6">
            <w:pPr>
              <w:rPr>
                <w:b/>
              </w:rPr>
            </w:pPr>
            <w:r w:rsidRPr="00AC14A0">
              <w:rPr>
                <w:b/>
              </w:rPr>
              <w:t xml:space="preserve"> </w:t>
            </w:r>
          </w:p>
        </w:tc>
        <w:tc>
          <w:tcPr>
            <w:tcW w:w="5843" w:type="dxa"/>
          </w:tcPr>
          <w:p w14:paraId="7C2501FF" w14:textId="77777777" w:rsidR="009C4D8E" w:rsidRPr="00AC14A0" w:rsidRDefault="009C4D8E" w:rsidP="009068D6">
            <w:pPr>
              <w:rPr>
                <w:lang w:eastAsia="ko-KR"/>
              </w:rPr>
            </w:pPr>
            <w:r w:rsidRPr="00AC14A0">
              <w:rPr>
                <w:lang w:eastAsia="ko-KR"/>
              </w:rPr>
              <w:t>APT Wireless Group (AWG)</w:t>
            </w:r>
          </w:p>
        </w:tc>
      </w:tr>
      <w:tr w:rsidR="009C4D8E" w:rsidRPr="00AC14A0" w14:paraId="2A6E0707" w14:textId="77777777" w:rsidTr="009068D6">
        <w:tc>
          <w:tcPr>
            <w:tcW w:w="3402" w:type="dxa"/>
          </w:tcPr>
          <w:p w14:paraId="1FEFB85B" w14:textId="77777777" w:rsidR="009C4D8E" w:rsidRPr="00AC14A0" w:rsidRDefault="009C4D8E" w:rsidP="009068D6">
            <w:pPr>
              <w:rPr>
                <w:b/>
              </w:rPr>
            </w:pPr>
            <w:r w:rsidRPr="00AC14A0">
              <w:rPr>
                <w:b/>
              </w:rPr>
              <w:t>Contact</w:t>
            </w:r>
            <w:r w:rsidRPr="00AC14A0">
              <w:rPr>
                <w:b/>
                <w:lang w:eastAsia="ko-KR"/>
              </w:rPr>
              <w:t>s</w:t>
            </w:r>
            <w:r w:rsidRPr="00AC14A0">
              <w:rPr>
                <w:b/>
              </w:rPr>
              <w:t>:</w:t>
            </w:r>
          </w:p>
          <w:p w14:paraId="4A803DE5" w14:textId="77777777" w:rsidR="009C4D8E" w:rsidRPr="00AC14A0" w:rsidRDefault="009C4D8E" w:rsidP="009068D6">
            <w:pPr>
              <w:rPr>
                <w:b/>
              </w:rPr>
            </w:pPr>
          </w:p>
        </w:tc>
        <w:tc>
          <w:tcPr>
            <w:tcW w:w="5843" w:type="dxa"/>
          </w:tcPr>
          <w:p w14:paraId="34D354EE" w14:textId="6C9188E8" w:rsidR="009C4D8E" w:rsidRPr="00A37E70" w:rsidRDefault="00B17EA0" w:rsidP="009068D6">
            <w:pPr>
              <w:rPr>
                <w:rFonts w:eastAsia="MS Mincho"/>
                <w:spacing w:val="-8"/>
                <w:highlight w:val="yellow"/>
                <w:lang w:eastAsia="ja-JP"/>
              </w:rPr>
            </w:pPr>
            <w:r w:rsidRPr="00B17EA0">
              <w:rPr>
                <w:rFonts w:eastAsia="MS Mincho"/>
                <w:spacing w:val="-8"/>
                <w:lang w:eastAsia="ja-JP"/>
              </w:rPr>
              <w:t>Chair</w:t>
            </w:r>
            <w:r w:rsidR="00EE433D">
              <w:rPr>
                <w:rFonts w:eastAsia="MS Mincho"/>
                <w:spacing w:val="-8"/>
                <w:lang w:eastAsia="ja-JP"/>
              </w:rPr>
              <w:t xml:space="preserve"> of</w:t>
            </w:r>
            <w:r w:rsidRPr="00B17EA0">
              <w:rPr>
                <w:rFonts w:eastAsia="MS Mincho"/>
                <w:spacing w:val="-8"/>
                <w:lang w:eastAsia="ja-JP"/>
              </w:rPr>
              <w:t xml:space="preserve"> AWG</w:t>
            </w:r>
            <w:r w:rsidR="000A1C40">
              <w:rPr>
                <w:rFonts w:eastAsia="MS Mincho"/>
                <w:spacing w:val="-8"/>
                <w:lang w:eastAsia="ja-JP"/>
              </w:rPr>
              <w:t xml:space="preserve"> (</w:t>
            </w:r>
            <w:r w:rsidR="00EE433D">
              <w:rPr>
                <w:rFonts w:eastAsia="MS Mincho"/>
                <w:spacing w:val="-8"/>
                <w:lang w:eastAsia="ja-JP"/>
              </w:rPr>
              <w:t xml:space="preserve">Email: </w:t>
            </w:r>
            <w:hyperlink r:id="rId12" w:history="1">
              <w:r w:rsidR="00EE433D" w:rsidRPr="00C4320A">
                <w:rPr>
                  <w:rStyle w:val="Hyperlink"/>
                  <w:rFonts w:eastAsia="MS Mincho"/>
                  <w:spacing w:val="-8"/>
                  <w:lang w:eastAsia="ja-JP"/>
                </w:rPr>
                <w:t>aptawg@apt.int</w:t>
              </w:r>
            </w:hyperlink>
            <w:r w:rsidR="000A1C40">
              <w:rPr>
                <w:rFonts w:eastAsia="MS Mincho"/>
                <w:spacing w:val="-8"/>
                <w:lang w:eastAsia="ja-JP"/>
              </w:rPr>
              <w:t>)</w:t>
            </w:r>
          </w:p>
        </w:tc>
      </w:tr>
    </w:tbl>
    <w:p w14:paraId="5A1065D7" w14:textId="77777777" w:rsidR="009C4D8E" w:rsidRPr="00AC14A0" w:rsidRDefault="009C4D8E" w:rsidP="009C4D8E">
      <w:pPr>
        <w:jc w:val="center"/>
        <w:rPr>
          <w:b/>
          <w:bCs/>
          <w:caps/>
        </w:rPr>
      </w:pPr>
    </w:p>
    <w:bookmarkEnd w:id="1"/>
    <w:bookmarkEnd w:id="2"/>
    <w:p w14:paraId="783C1968" w14:textId="630FCDF5" w:rsidR="0039144E" w:rsidRDefault="0039144E" w:rsidP="0039144E">
      <w:pPr>
        <w:jc w:val="both"/>
      </w:pPr>
      <w:r>
        <w:t xml:space="preserve">The APT Wireless Group (AWG) would like to </w:t>
      </w:r>
      <w:r w:rsidR="00BF0CC4">
        <w:rPr>
          <w:rFonts w:eastAsia="MS Mincho"/>
          <w:lang w:eastAsia="ja-JP"/>
        </w:rPr>
        <w:t>sincerely</w:t>
      </w:r>
      <w:r w:rsidR="00BF0CC4">
        <w:rPr>
          <w:rFonts w:eastAsia="MS Mincho" w:hint="eastAsia"/>
          <w:lang w:eastAsia="ja-JP"/>
        </w:rPr>
        <w:t xml:space="preserve"> </w:t>
      </w:r>
      <w:r>
        <w:t xml:space="preserve">express its appreciation to </w:t>
      </w:r>
      <w:r w:rsidR="00A869BD">
        <w:rPr>
          <w:rFonts w:eastAsia="MS Mincho" w:hint="eastAsia"/>
          <w:lang w:eastAsia="ja-JP"/>
        </w:rPr>
        <w:t>3GPP TSG RAN</w:t>
      </w:r>
      <w:r>
        <w:t xml:space="preserve"> for the liaison statement (R4-2416557) providing information on the HIBS band plan</w:t>
      </w:r>
      <w:r w:rsidR="002A7FED">
        <w:rPr>
          <w:rFonts w:eastAsia="MS Mincho" w:hint="eastAsia"/>
          <w:lang w:eastAsia="ja-JP"/>
        </w:rPr>
        <w:t>s</w:t>
      </w:r>
      <w:r>
        <w:t>.</w:t>
      </w:r>
    </w:p>
    <w:p w14:paraId="34A7B0D4" w14:textId="77777777" w:rsidR="0039144E" w:rsidRDefault="0039144E" w:rsidP="0039144E">
      <w:pPr>
        <w:jc w:val="both"/>
      </w:pPr>
    </w:p>
    <w:p w14:paraId="20378D35" w14:textId="7D6771C5" w:rsidR="0039144E" w:rsidRDefault="0039144E" w:rsidP="0039144E">
      <w:pPr>
        <w:jc w:val="both"/>
      </w:pPr>
      <w:r>
        <w:t xml:space="preserve">AWG has reviewed the liaison statement along with 3GPP TS 38.104 (version 19.0.0), which specifies the band plans for HIBS. </w:t>
      </w:r>
      <w:r w:rsidR="007F0DBD">
        <w:rPr>
          <w:rFonts w:eastAsia="MS Mincho" w:hint="eastAsia"/>
          <w:lang w:eastAsia="ja-JP"/>
        </w:rPr>
        <w:t xml:space="preserve">AWG would like to inform </w:t>
      </w:r>
      <w:r w:rsidR="00C57747">
        <w:rPr>
          <w:rFonts w:eastAsia="MS Mincho" w:hint="eastAsia"/>
          <w:lang w:eastAsia="ja-JP"/>
        </w:rPr>
        <w:t xml:space="preserve">3GPP TSG RAN </w:t>
      </w:r>
      <w:r w:rsidR="007F0DBD">
        <w:rPr>
          <w:rFonts w:eastAsia="MS Mincho" w:hint="eastAsia"/>
          <w:lang w:eastAsia="ja-JP"/>
        </w:rPr>
        <w:t>that t</w:t>
      </w:r>
      <w:r>
        <w:t xml:space="preserve">he relevant information has been incorporated into Section 6.2.2 of the revised </w:t>
      </w:r>
      <w:r w:rsidR="0095500B">
        <w:rPr>
          <w:rFonts w:eastAsia="MS Mincho" w:hint="eastAsia"/>
          <w:lang w:eastAsia="ja-JP"/>
        </w:rPr>
        <w:t xml:space="preserve">APT Report </w:t>
      </w:r>
      <w:r>
        <w:t>APT/AWG/REP-92</w:t>
      </w:r>
      <w:r w:rsidR="00AE367E">
        <w:t xml:space="preserve"> on </w:t>
      </w:r>
      <w:r w:rsidRPr="0039144E">
        <w:rPr>
          <w:i/>
          <w:iCs/>
        </w:rPr>
        <w:t>Technical and Operational Analysis for Using High Altitude Platform Station as IMT Base Stations (HIBS) in the Frequency Bands Below 2.7 GHz Identified for IMT</w:t>
      </w:r>
      <w:r w:rsidR="00C57747">
        <w:rPr>
          <w:rFonts w:eastAsia="MS Mincho" w:hint="eastAsia"/>
          <w:lang w:eastAsia="ja-JP"/>
        </w:rPr>
        <w:t>.</w:t>
      </w:r>
      <w:r>
        <w:t xml:space="preserve"> </w:t>
      </w:r>
      <w:r w:rsidR="00C57747">
        <w:rPr>
          <w:rFonts w:eastAsia="MS Mincho" w:hint="eastAsia"/>
          <w:lang w:eastAsia="ja-JP"/>
        </w:rPr>
        <w:t>T</w:t>
      </w:r>
      <w:r>
        <w:t xml:space="preserve">his revision was approved </w:t>
      </w:r>
      <w:r w:rsidR="0095500B">
        <w:rPr>
          <w:rFonts w:eastAsia="MS Mincho" w:hint="eastAsia"/>
          <w:lang w:eastAsia="ja-JP"/>
        </w:rPr>
        <w:t>at</w:t>
      </w:r>
      <w:r>
        <w:t xml:space="preserve"> the 35th meeting of the AWG, held from 8 to 12 September 2025, and is attached herewith.</w:t>
      </w:r>
      <w:r w:rsidR="001D79C8">
        <w:t xml:space="preserve"> This report is being provided to 3GPP for information only.</w:t>
      </w:r>
    </w:p>
    <w:p w14:paraId="0E30FC14" w14:textId="77777777" w:rsidR="0039144E" w:rsidRDefault="0039144E" w:rsidP="0039144E">
      <w:pPr>
        <w:jc w:val="both"/>
      </w:pPr>
    </w:p>
    <w:p w14:paraId="421FE231" w14:textId="30344D55" w:rsidR="009C4D8E" w:rsidRDefault="0095500B" w:rsidP="0039144E">
      <w:pPr>
        <w:jc w:val="both"/>
      </w:pPr>
      <w:r w:rsidRPr="0095500B">
        <w:t>AWG looks forward to continued collaboration with 3GPP TSG RAN in future work.</w:t>
      </w:r>
    </w:p>
    <w:p w14:paraId="2A6EFE9E" w14:textId="77777777" w:rsidR="009C4D8E" w:rsidRPr="004C759F" w:rsidRDefault="009C4D8E" w:rsidP="009C4D8E">
      <w:pPr>
        <w:ind w:rightChars="19" w:right="46"/>
        <w:rPr>
          <w:b/>
        </w:rPr>
      </w:pPr>
    </w:p>
    <w:p w14:paraId="2EA9D54F" w14:textId="77777777" w:rsidR="008909DB" w:rsidRDefault="008909DB" w:rsidP="009C4D8E">
      <w:pPr>
        <w:ind w:rightChars="19" w:right="46"/>
        <w:jc w:val="both"/>
        <w:rPr>
          <w:b/>
        </w:rPr>
      </w:pPr>
    </w:p>
    <w:p w14:paraId="4036595F" w14:textId="342C9DAD" w:rsidR="008909DB" w:rsidRDefault="008909DB" w:rsidP="009C4D8E">
      <w:pPr>
        <w:ind w:rightChars="19" w:right="46"/>
        <w:jc w:val="both"/>
        <w:rPr>
          <w:b/>
        </w:rPr>
      </w:pPr>
      <w:r>
        <w:rPr>
          <w:b/>
        </w:rPr>
        <w:t>Dr. Daejung Kim</w:t>
      </w:r>
    </w:p>
    <w:p w14:paraId="2835CD27" w14:textId="1C6094BA" w:rsidR="009C4D8E" w:rsidRPr="00AC14A0" w:rsidRDefault="009C4D8E" w:rsidP="009C4D8E">
      <w:pPr>
        <w:ind w:rightChars="19" w:right="46"/>
        <w:jc w:val="both"/>
        <w:rPr>
          <w:lang w:eastAsia="ko-KR"/>
        </w:rPr>
      </w:pPr>
      <w:r w:rsidRPr="00AC14A0">
        <w:rPr>
          <w:b/>
        </w:rPr>
        <w:t>Chair</w:t>
      </w:r>
    </w:p>
    <w:p w14:paraId="330C1B6C" w14:textId="77777777" w:rsidR="009C4D8E" w:rsidRPr="00AC14A0" w:rsidRDefault="009C4D8E" w:rsidP="009C4D8E">
      <w:pPr>
        <w:ind w:rightChars="19" w:right="46"/>
        <w:jc w:val="both"/>
        <w:rPr>
          <w:b/>
        </w:rPr>
      </w:pPr>
      <w:r w:rsidRPr="00AC14A0">
        <w:rPr>
          <w:b/>
        </w:rPr>
        <w:t>APT Wireless Group</w:t>
      </w:r>
    </w:p>
    <w:p w14:paraId="7284D84C" w14:textId="77777777" w:rsidR="009C4D8E" w:rsidRDefault="009C4D8E" w:rsidP="009C4D8E"/>
    <w:p w14:paraId="6D6AC22F" w14:textId="77777777" w:rsidR="009C4D8E" w:rsidRPr="00603898" w:rsidRDefault="009C4D8E" w:rsidP="009C4D8E"/>
    <w:p w14:paraId="33A8788A" w14:textId="77777777" w:rsidR="009C4D8E" w:rsidRDefault="009C4D8E" w:rsidP="009C4D8E">
      <w:r>
        <w:t>Attachment:</w:t>
      </w:r>
    </w:p>
    <w:p w14:paraId="61251C86" w14:textId="77777777" w:rsidR="009C4D8E" w:rsidRPr="00B34541" w:rsidRDefault="009C4D8E" w:rsidP="009C4D8E"/>
    <w:p w14:paraId="54D401BD" w14:textId="09F81384" w:rsidR="009C4D8E" w:rsidRPr="00B34541" w:rsidRDefault="00B34541" w:rsidP="00626DF8">
      <w:pPr>
        <w:rPr>
          <w:rFonts w:eastAsia="MS Mincho"/>
          <w:sz w:val="28"/>
          <w:szCs w:val="28"/>
          <w:lang w:eastAsia="ja-JP"/>
        </w:rPr>
      </w:pPr>
      <w:hyperlink r:id="rId13" w:tgtFrame="_blank" w:history="1">
        <w:r w:rsidRPr="00B34541">
          <w:rPr>
            <w:rStyle w:val="Hyperlink"/>
            <w:rFonts w:cs="Angsana New"/>
            <w:szCs w:val="30"/>
            <w:lang w:bidi="th-TH"/>
          </w:rPr>
          <w:t>APT/AWG/REP-92(Rev.1)</w:t>
        </w:r>
      </w:hyperlink>
    </w:p>
    <w:sectPr w:rsidR="009C4D8E" w:rsidRPr="00B34541" w:rsidSect="00AE33C1">
      <w:headerReference w:type="default" r:id="rId14"/>
      <w:footerReference w:type="even" r:id="rId15"/>
      <w:footerReference w:type="default" r:id="rId16"/>
      <w:endnotePr>
        <w:numFmt w:val="decimal"/>
      </w:endnotePr>
      <w:pgSz w:w="11909" w:h="16834" w:code="9"/>
      <w:pgMar w:top="1195" w:right="1152" w:bottom="113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6EDB9" w14:textId="77777777" w:rsidR="008F6B4F" w:rsidRDefault="008F6B4F">
      <w:r>
        <w:separator/>
      </w:r>
    </w:p>
  </w:endnote>
  <w:endnote w:type="continuationSeparator" w:id="0">
    <w:p w14:paraId="45A88F2B" w14:textId="77777777" w:rsidR="008F6B4F" w:rsidRDefault="008F6B4F">
      <w:r>
        <w:continuationSeparator/>
      </w:r>
    </w:p>
  </w:endnote>
  <w:endnote w:type="continuationNotice" w:id="1">
    <w:p w14:paraId="21FA48DE" w14:textId="77777777" w:rsidR="008F6B4F" w:rsidRDefault="008F6B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Meiryo UI">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imes New Roman Bold">
    <w:altName w:val="Times New Roman"/>
    <w:panose1 w:val="02020803070505020304"/>
    <w:charset w:val="00"/>
    <w:family w:val="roman"/>
    <w:pitch w:val="default"/>
    <w:sig w:usb0="00000000" w:usb1="00000000" w:usb2="00000000" w:usb3="00000000" w:csb0="000000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4B9A" w14:textId="77777777" w:rsidR="009F689B" w:rsidRDefault="009F689B"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8A4B9B" w14:textId="77777777" w:rsidR="009F689B" w:rsidRDefault="009F689B"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4B9C" w14:textId="6709BAF4" w:rsidR="009F689B" w:rsidRDefault="001F0EEC" w:rsidP="001F0EEC">
    <w:pPr>
      <w:pStyle w:val="Footer"/>
      <w:rPr>
        <w:rStyle w:val="PageNumber"/>
      </w:rPr>
    </w:pPr>
    <w:r>
      <w:rPr>
        <w:rFonts w:hint="eastAsia"/>
        <w:lang w:eastAsia="ko-KR"/>
      </w:rPr>
      <w:t>A</w:t>
    </w:r>
    <w:r>
      <w:rPr>
        <w:lang w:eastAsia="ko-KR"/>
      </w:rPr>
      <w:t>W</w:t>
    </w:r>
    <w:r>
      <w:rPr>
        <w:rFonts w:eastAsia="SimSun" w:hint="eastAsia"/>
        <w:lang w:eastAsia="zh-CN"/>
      </w:rPr>
      <w:t>G</w:t>
    </w:r>
    <w:r>
      <w:rPr>
        <w:rFonts w:hint="eastAsia"/>
        <w:lang w:eastAsia="ko-KR"/>
      </w:rPr>
      <w:t>-</w:t>
    </w:r>
    <w:r>
      <w:rPr>
        <w:rFonts w:eastAsia="SimSun"/>
        <w:lang w:eastAsia="zh-CN"/>
      </w:rPr>
      <w:t>3</w:t>
    </w:r>
    <w:r w:rsidR="00B33426">
      <w:rPr>
        <w:rFonts w:eastAsia="MS Mincho" w:hint="eastAsia"/>
        <w:lang w:eastAsia="ja-JP"/>
      </w:rPr>
      <w:t>5</w:t>
    </w:r>
    <w:r>
      <w:rPr>
        <w:rFonts w:hint="eastAsia"/>
        <w:lang w:eastAsia="ko-KR"/>
      </w:rPr>
      <w:t>/</w:t>
    </w:r>
    <w:r w:rsidR="003C0B9F">
      <w:rPr>
        <w:rFonts w:eastAsia="MS Mincho" w:hint="eastAsia"/>
        <w:lang w:eastAsia="ja-JP"/>
      </w:rPr>
      <w:t>TMP-XX</w:t>
    </w:r>
    <w:r>
      <w:tab/>
    </w:r>
    <w:r>
      <w:tab/>
    </w:r>
    <w:r w:rsidRPr="007B70D5">
      <w:t xml:space="preserve">Page </w:t>
    </w:r>
    <w:r w:rsidRPr="007B70D5">
      <w:fldChar w:fldCharType="begin"/>
    </w:r>
    <w:r w:rsidRPr="007B70D5">
      <w:instrText xml:space="preserve"> PAGE </w:instrText>
    </w:r>
    <w:r w:rsidRPr="007B70D5">
      <w:fldChar w:fldCharType="separate"/>
    </w:r>
    <w:r w:rsidR="00255CF4">
      <w:rPr>
        <w:noProof/>
      </w:rPr>
      <w:t>21</w:t>
    </w:r>
    <w:r w:rsidRPr="007B70D5">
      <w:fldChar w:fldCharType="end"/>
    </w:r>
    <w:r w:rsidRPr="007B70D5">
      <w:t xml:space="preserve"> of </w:t>
    </w:r>
    <w:r w:rsidR="00255CF4">
      <w:fldChar w:fldCharType="begin"/>
    </w:r>
    <w:r w:rsidR="00255CF4">
      <w:instrText xml:space="preserve"> NUMPAGES  </w:instrText>
    </w:r>
    <w:r w:rsidR="00255CF4">
      <w:fldChar w:fldCharType="separate"/>
    </w:r>
    <w:r w:rsidR="00255CF4">
      <w:rPr>
        <w:noProof/>
      </w:rPr>
      <w:t>37</w:t>
    </w:r>
    <w:r w:rsidR="00255CF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04E0C" w14:textId="77777777" w:rsidR="008F6B4F" w:rsidRDefault="008F6B4F">
      <w:r>
        <w:separator/>
      </w:r>
    </w:p>
  </w:footnote>
  <w:footnote w:type="continuationSeparator" w:id="0">
    <w:p w14:paraId="67CB944D" w14:textId="77777777" w:rsidR="008F6B4F" w:rsidRDefault="008F6B4F">
      <w:r>
        <w:continuationSeparator/>
      </w:r>
    </w:p>
  </w:footnote>
  <w:footnote w:type="continuationNotice" w:id="1">
    <w:p w14:paraId="4EC2E3F3" w14:textId="77777777" w:rsidR="008F6B4F" w:rsidRDefault="008F6B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4B98" w14:textId="0B7E12F7" w:rsidR="009F689B" w:rsidRDefault="009F689B" w:rsidP="00C15633">
    <w:pPr>
      <w:pStyle w:val="Header"/>
      <w:tabs>
        <w:tab w:val="center" w:pos="4763"/>
        <w:tab w:val="left" w:pos="5820"/>
      </w:tabs>
      <w:rPr>
        <w:lang w:eastAsia="ko-KR"/>
      </w:rPr>
    </w:pPr>
    <w:r>
      <w:rPr>
        <w:lang w:eastAsia="ko-KR"/>
      </w:rPr>
      <w:tab/>
    </w:r>
  </w:p>
  <w:p w14:paraId="628A4B99" w14:textId="77777777" w:rsidR="009F689B" w:rsidRDefault="009F689B"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19A5"/>
    <w:multiLevelType w:val="hybridMultilevel"/>
    <w:tmpl w:val="E79AC08C"/>
    <w:lvl w:ilvl="0" w:tplc="38E05D40">
      <w:start w:val="1"/>
      <w:numFmt w:val="bullet"/>
      <w:lvlText w:val="-"/>
      <w:lvlJc w:val="left"/>
      <w:pPr>
        <w:ind w:left="659" w:hanging="420"/>
      </w:pPr>
      <w:rPr>
        <w:rFonts w:ascii="Helvetica" w:eastAsia="Meiryo UI" w:hAnsi="Helvetica" w:hint="default"/>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 w15:restartNumberingAfterBreak="0">
    <w:nsid w:val="01636244"/>
    <w:multiLevelType w:val="hybridMultilevel"/>
    <w:tmpl w:val="0D2EECC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3" w15:restartNumberingAfterBreak="0">
    <w:nsid w:val="026501B1"/>
    <w:multiLevelType w:val="hybridMultilevel"/>
    <w:tmpl w:val="29E82D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9C49F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2733E6"/>
    <w:multiLevelType w:val="hybridMultilevel"/>
    <w:tmpl w:val="D1F084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F20815"/>
    <w:multiLevelType w:val="hybridMultilevel"/>
    <w:tmpl w:val="819CAE6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C1D5EFF"/>
    <w:multiLevelType w:val="hybridMultilevel"/>
    <w:tmpl w:val="3F14368A"/>
    <w:lvl w:ilvl="0" w:tplc="BD76EFB6">
      <w:start w:val="1"/>
      <w:numFmt w:val="bullet"/>
      <w:lvlText w:val="–"/>
      <w:lvlJc w:val="left"/>
      <w:pPr>
        <w:ind w:left="490" w:hanging="440"/>
      </w:pPr>
      <w:rPr>
        <w:rFonts w:ascii="Meiryo UI" w:eastAsia="Meiryo UI" w:hAnsi="Meiryo UI" w:hint="eastAsia"/>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10" w15:restartNumberingAfterBreak="0">
    <w:nsid w:val="0D436D3A"/>
    <w:multiLevelType w:val="hybridMultilevel"/>
    <w:tmpl w:val="3F02C128"/>
    <w:lvl w:ilvl="0" w:tplc="1BE45E62">
      <w:start w:val="1"/>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46251"/>
    <w:multiLevelType w:val="hybridMultilevel"/>
    <w:tmpl w:val="CB90CDF8"/>
    <w:lvl w:ilvl="0" w:tplc="2BE2EFFA">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0FF56F6E"/>
    <w:multiLevelType w:val="hybridMultilevel"/>
    <w:tmpl w:val="77CEBCC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10CA3A98"/>
    <w:multiLevelType w:val="hybridMultilevel"/>
    <w:tmpl w:val="54A0D06C"/>
    <w:lvl w:ilvl="0" w:tplc="722A45E8">
      <w:start w:val="2"/>
      <w:numFmt w:val="bullet"/>
      <w:lvlText w:val="-"/>
      <w:lvlJc w:val="left"/>
      <w:pPr>
        <w:ind w:left="420" w:hanging="420"/>
      </w:pPr>
      <w:rPr>
        <w:rFonts w:ascii="Times New Roman" w:eastAsia="GulimChe"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1FA515F"/>
    <w:multiLevelType w:val="hybridMultilevel"/>
    <w:tmpl w:val="265AAF5E"/>
    <w:lvl w:ilvl="0" w:tplc="3809000F">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120449D4"/>
    <w:multiLevelType w:val="hybridMultilevel"/>
    <w:tmpl w:val="FD66C23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20A2AE6"/>
    <w:multiLevelType w:val="hybridMultilevel"/>
    <w:tmpl w:val="803E33CC"/>
    <w:lvl w:ilvl="0" w:tplc="38090017">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132F2E81"/>
    <w:multiLevelType w:val="hybridMultilevel"/>
    <w:tmpl w:val="9672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BC4AD9"/>
    <w:multiLevelType w:val="hybridMultilevel"/>
    <w:tmpl w:val="4A2246F0"/>
    <w:lvl w:ilvl="0" w:tplc="04090005">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3"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26" w15:restartNumberingAfterBreak="0">
    <w:nsid w:val="1E097B13"/>
    <w:multiLevelType w:val="hybridMultilevel"/>
    <w:tmpl w:val="A64C58C4"/>
    <w:lvl w:ilvl="0" w:tplc="BD76EFB6">
      <w:start w:val="1"/>
      <w:numFmt w:val="bullet"/>
      <w:lvlText w:val="–"/>
      <w:lvlJc w:val="left"/>
      <w:pPr>
        <w:ind w:left="490" w:hanging="440"/>
      </w:pPr>
      <w:rPr>
        <w:rFonts w:ascii="Meiryo UI" w:eastAsia="Meiryo UI" w:hAnsi="Meiryo UI" w:hint="eastAsia"/>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7" w15:restartNumberingAfterBreak="0">
    <w:nsid w:val="208E297E"/>
    <w:multiLevelType w:val="hybridMultilevel"/>
    <w:tmpl w:val="4CEECB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C61296"/>
    <w:multiLevelType w:val="hybridMultilevel"/>
    <w:tmpl w:val="61765FA2"/>
    <w:lvl w:ilvl="0" w:tplc="BD76EFB6">
      <w:start w:val="1"/>
      <w:numFmt w:val="bullet"/>
      <w:lvlText w:val="–"/>
      <w:lvlJc w:val="left"/>
      <w:pPr>
        <w:ind w:left="490" w:hanging="440"/>
      </w:pPr>
      <w:rPr>
        <w:rFonts w:ascii="Meiryo UI" w:eastAsia="Meiryo UI" w:hAnsi="Meiryo UI" w:hint="eastAsia"/>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9"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30"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258C2E9F"/>
    <w:multiLevelType w:val="hybridMultilevel"/>
    <w:tmpl w:val="74A8D7CA"/>
    <w:lvl w:ilvl="0" w:tplc="BD76EFB6">
      <w:start w:val="1"/>
      <w:numFmt w:val="bullet"/>
      <w:lvlText w:val="–"/>
      <w:lvlJc w:val="left"/>
      <w:pPr>
        <w:ind w:left="490" w:hanging="440"/>
      </w:pPr>
      <w:rPr>
        <w:rFonts w:ascii="Meiryo UI" w:eastAsia="Meiryo UI" w:hAnsi="Meiryo UI" w:hint="eastAsia"/>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32"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9F3285"/>
    <w:multiLevelType w:val="hybridMultilevel"/>
    <w:tmpl w:val="D0AE4170"/>
    <w:lvl w:ilvl="0" w:tplc="51EC2EF4">
      <w:start w:val="2"/>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35"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36"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3A84136A"/>
    <w:multiLevelType w:val="hybridMultilevel"/>
    <w:tmpl w:val="1AFECD4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1871D0"/>
    <w:multiLevelType w:val="hybridMultilevel"/>
    <w:tmpl w:val="25F0CA72"/>
    <w:lvl w:ilvl="0" w:tplc="BD76EFB6">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4" w15:restartNumberingAfterBreak="0">
    <w:nsid w:val="3E162080"/>
    <w:multiLevelType w:val="multilevel"/>
    <w:tmpl w:val="2FCE60C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46" w15:restartNumberingAfterBreak="0">
    <w:nsid w:val="48E06EAB"/>
    <w:multiLevelType w:val="hybridMultilevel"/>
    <w:tmpl w:val="42B231E6"/>
    <w:lvl w:ilvl="0" w:tplc="243C5FCA">
      <w:start w:val="1"/>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0D4AE3"/>
    <w:multiLevelType w:val="hybridMultilevel"/>
    <w:tmpl w:val="87740CF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8" w15:restartNumberingAfterBreak="0">
    <w:nsid w:val="4B321051"/>
    <w:multiLevelType w:val="hybridMultilevel"/>
    <w:tmpl w:val="2FC850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B913311"/>
    <w:multiLevelType w:val="multilevel"/>
    <w:tmpl w:val="94FC20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BA7182E"/>
    <w:multiLevelType w:val="multilevel"/>
    <w:tmpl w:val="A0C8BD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D630FF2"/>
    <w:multiLevelType w:val="hybridMultilevel"/>
    <w:tmpl w:val="C6207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A03468"/>
    <w:multiLevelType w:val="hybridMultilevel"/>
    <w:tmpl w:val="B2C6072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7F3F2A"/>
    <w:multiLevelType w:val="hybridMultilevel"/>
    <w:tmpl w:val="FC1C863E"/>
    <w:lvl w:ilvl="0" w:tplc="4D60E2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76089"/>
    <w:multiLevelType w:val="hybridMultilevel"/>
    <w:tmpl w:val="67A46550"/>
    <w:lvl w:ilvl="0" w:tplc="722A45E8">
      <w:start w:val="2"/>
      <w:numFmt w:val="bullet"/>
      <w:lvlText w:val="-"/>
      <w:lvlJc w:val="left"/>
      <w:pPr>
        <w:ind w:left="1128" w:hanging="420"/>
      </w:pPr>
      <w:rPr>
        <w:rFonts w:ascii="Times New Roman" w:eastAsia="GulimChe" w:hAnsi="Times New Roman" w:cs="Times New Roman"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55" w15:restartNumberingAfterBreak="0">
    <w:nsid w:val="53604ABA"/>
    <w:multiLevelType w:val="multilevel"/>
    <w:tmpl w:val="0A8882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4421C83"/>
    <w:multiLevelType w:val="hybridMultilevel"/>
    <w:tmpl w:val="00B0982E"/>
    <w:lvl w:ilvl="0" w:tplc="2C6ECA5A">
      <w:start w:val="1"/>
      <w:numFmt w:val="lowerLetter"/>
      <w:lvlText w:val="%1)"/>
      <w:lvlJc w:val="left"/>
      <w:pPr>
        <w:ind w:left="376" w:hanging="360"/>
      </w:pPr>
      <w:rPr>
        <w:rFonts w:hint="default"/>
        <w:sz w:val="22"/>
      </w:rPr>
    </w:lvl>
    <w:lvl w:ilvl="1" w:tplc="04090019" w:tentative="1">
      <w:start w:val="1"/>
      <w:numFmt w:val="lowerLetter"/>
      <w:lvlText w:val="%2)"/>
      <w:lvlJc w:val="left"/>
      <w:pPr>
        <w:ind w:left="856" w:hanging="420"/>
      </w:pPr>
    </w:lvl>
    <w:lvl w:ilvl="2" w:tplc="0409001B" w:tentative="1">
      <w:start w:val="1"/>
      <w:numFmt w:val="lowerRoman"/>
      <w:lvlText w:val="%3."/>
      <w:lvlJc w:val="right"/>
      <w:pPr>
        <w:ind w:left="1276" w:hanging="420"/>
      </w:pPr>
    </w:lvl>
    <w:lvl w:ilvl="3" w:tplc="0409000F" w:tentative="1">
      <w:start w:val="1"/>
      <w:numFmt w:val="decimal"/>
      <w:lvlText w:val="%4."/>
      <w:lvlJc w:val="left"/>
      <w:pPr>
        <w:ind w:left="1696" w:hanging="420"/>
      </w:pPr>
    </w:lvl>
    <w:lvl w:ilvl="4" w:tplc="04090019" w:tentative="1">
      <w:start w:val="1"/>
      <w:numFmt w:val="lowerLetter"/>
      <w:lvlText w:val="%5)"/>
      <w:lvlJc w:val="left"/>
      <w:pPr>
        <w:ind w:left="2116" w:hanging="420"/>
      </w:pPr>
    </w:lvl>
    <w:lvl w:ilvl="5" w:tplc="0409001B" w:tentative="1">
      <w:start w:val="1"/>
      <w:numFmt w:val="lowerRoman"/>
      <w:lvlText w:val="%6."/>
      <w:lvlJc w:val="right"/>
      <w:pPr>
        <w:ind w:left="2536" w:hanging="420"/>
      </w:pPr>
    </w:lvl>
    <w:lvl w:ilvl="6" w:tplc="0409000F" w:tentative="1">
      <w:start w:val="1"/>
      <w:numFmt w:val="decimal"/>
      <w:lvlText w:val="%7."/>
      <w:lvlJc w:val="left"/>
      <w:pPr>
        <w:ind w:left="2956" w:hanging="420"/>
      </w:pPr>
    </w:lvl>
    <w:lvl w:ilvl="7" w:tplc="04090019" w:tentative="1">
      <w:start w:val="1"/>
      <w:numFmt w:val="lowerLetter"/>
      <w:lvlText w:val="%8)"/>
      <w:lvlJc w:val="left"/>
      <w:pPr>
        <w:ind w:left="3376" w:hanging="420"/>
      </w:pPr>
    </w:lvl>
    <w:lvl w:ilvl="8" w:tplc="0409001B" w:tentative="1">
      <w:start w:val="1"/>
      <w:numFmt w:val="lowerRoman"/>
      <w:lvlText w:val="%9."/>
      <w:lvlJc w:val="right"/>
      <w:pPr>
        <w:ind w:left="3796" w:hanging="420"/>
      </w:pPr>
    </w:lvl>
  </w:abstractNum>
  <w:abstractNum w:abstractNumId="57" w15:restartNumberingAfterBreak="0">
    <w:nsid w:val="54B26DDB"/>
    <w:multiLevelType w:val="hybridMultilevel"/>
    <w:tmpl w:val="873ECB5E"/>
    <w:lvl w:ilvl="0" w:tplc="2C6ECA5A">
      <w:start w:val="1"/>
      <w:numFmt w:val="lowerLetter"/>
      <w:lvlText w:val="%1)"/>
      <w:lvlJc w:val="left"/>
      <w:pPr>
        <w:ind w:left="360" w:hanging="360"/>
      </w:pPr>
      <w:rPr>
        <w:rFonts w:hint="default"/>
        <w:sz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570E6BBC"/>
    <w:multiLevelType w:val="hybridMultilevel"/>
    <w:tmpl w:val="3EF4A2FA"/>
    <w:lvl w:ilvl="0" w:tplc="5B2E8BC4">
      <w:start w:val="2500"/>
      <w:numFmt w:val="bullet"/>
      <w:lvlText w:val="-"/>
      <w:lvlJc w:val="left"/>
      <w:pPr>
        <w:ind w:left="720" w:hanging="360"/>
      </w:pPr>
      <w:rPr>
        <w:rFonts w:ascii="Times New Roman" w:eastAsia="MS Mincho"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59" w15:restartNumberingAfterBreak="0">
    <w:nsid w:val="576B6FFD"/>
    <w:multiLevelType w:val="hybridMultilevel"/>
    <w:tmpl w:val="05CA5F92"/>
    <w:lvl w:ilvl="0" w:tplc="786C283E">
      <w:start w:val="1"/>
      <w:numFmt w:val="bullet"/>
      <w:lvlText w:val=""/>
      <w:lvlJc w:val="left"/>
      <w:pPr>
        <w:ind w:left="420" w:hanging="420"/>
      </w:pPr>
      <w:rPr>
        <w:rFonts w:ascii="Symbol" w:hAnsi="Symbol" w:hint="default"/>
        <w:color w:val="auto"/>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5B3262A1"/>
    <w:multiLevelType w:val="hybridMultilevel"/>
    <w:tmpl w:val="14D82B0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2" w15:restartNumberingAfterBreak="0">
    <w:nsid w:val="5E4C4B55"/>
    <w:multiLevelType w:val="hybridMultilevel"/>
    <w:tmpl w:val="5F4E9554"/>
    <w:lvl w:ilvl="0" w:tplc="7DA47C7E">
      <w:start w:val="2"/>
      <w:numFmt w:val="bullet"/>
      <w:lvlText w:val="-"/>
      <w:lvlJc w:val="left"/>
      <w:pPr>
        <w:ind w:left="360" w:hanging="360"/>
      </w:pPr>
      <w:rPr>
        <w:rFonts w:ascii="MS Mincho" w:eastAsia="MS Mincho" w:hAnsi="MS Mincho" w:cs="MS Mincho"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5F917BBF"/>
    <w:multiLevelType w:val="hybridMultilevel"/>
    <w:tmpl w:val="D30C0700"/>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5FC375CD"/>
    <w:multiLevelType w:val="hybridMultilevel"/>
    <w:tmpl w:val="F370B9E2"/>
    <w:lvl w:ilvl="0" w:tplc="833AAE1C">
      <w:numFmt w:val="bullet"/>
      <w:lvlText w:val="-"/>
      <w:lvlJc w:val="left"/>
      <w:pPr>
        <w:ind w:left="1170" w:hanging="360"/>
      </w:pPr>
      <w:rPr>
        <w:rFonts w:ascii="Calibri" w:eastAsiaTheme="minorHAnsi"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5"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635C7B95"/>
    <w:multiLevelType w:val="multilevel"/>
    <w:tmpl w:val="A2D2C2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47935FB"/>
    <w:multiLevelType w:val="multilevel"/>
    <w:tmpl w:val="33548244"/>
    <w:lvl w:ilvl="0">
      <w:numFmt w:val="bullet"/>
      <w:lvlText w:val="-"/>
      <w:lvlJc w:val="left"/>
      <w:pPr>
        <w:ind w:left="1170" w:hanging="360"/>
      </w:pPr>
      <w:rPr>
        <w:rFonts w:ascii="Calibri" w:eastAsia="Calibri" w:hAnsi="Calibri" w:cs="Calibri"/>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68" w15:restartNumberingAfterBreak="0">
    <w:nsid w:val="64C34C5A"/>
    <w:multiLevelType w:val="multilevel"/>
    <w:tmpl w:val="E8548E28"/>
    <w:lvl w:ilvl="0">
      <w:start w:val="1"/>
      <w:numFmt w:val="decimal"/>
      <w:lvlText w:val="%1."/>
      <w:lvlJc w:val="left"/>
      <w:pPr>
        <w:ind w:left="360" w:hanging="360"/>
      </w:pPr>
      <w:rPr>
        <w:rFonts w:hint="default"/>
        <w:sz w:val="24"/>
        <w:szCs w:val="24"/>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9" w15:restartNumberingAfterBreak="0">
    <w:nsid w:val="65D30E29"/>
    <w:multiLevelType w:val="hybridMultilevel"/>
    <w:tmpl w:val="F73AE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7561700"/>
    <w:multiLevelType w:val="multilevel"/>
    <w:tmpl w:val="083C54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1452203"/>
    <w:multiLevelType w:val="hybridMultilevel"/>
    <w:tmpl w:val="2648FD3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3"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82734E1"/>
    <w:multiLevelType w:val="hybridMultilevel"/>
    <w:tmpl w:val="AE940FB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9EA652F"/>
    <w:multiLevelType w:val="hybridMultilevel"/>
    <w:tmpl w:val="FA90FF3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abstractNum w:abstractNumId="77" w15:restartNumberingAfterBreak="0">
    <w:nsid w:val="7D2006BB"/>
    <w:multiLevelType w:val="hybridMultilevel"/>
    <w:tmpl w:val="5D88A8F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627156867">
    <w:abstractNumId w:val="38"/>
  </w:num>
  <w:num w:numId="2" w16cid:durableId="923415753">
    <w:abstractNumId w:val="30"/>
  </w:num>
  <w:num w:numId="3" w16cid:durableId="1315179263">
    <w:abstractNumId w:val="29"/>
  </w:num>
  <w:num w:numId="4" w16cid:durableId="2077627242">
    <w:abstractNumId w:val="72"/>
  </w:num>
  <w:num w:numId="5" w16cid:durableId="1795439685">
    <w:abstractNumId w:val="35"/>
  </w:num>
  <w:num w:numId="6" w16cid:durableId="1421869327">
    <w:abstractNumId w:val="39"/>
  </w:num>
  <w:num w:numId="7" w16cid:durableId="1757708171">
    <w:abstractNumId w:val="25"/>
  </w:num>
  <w:num w:numId="8" w16cid:durableId="117184429">
    <w:abstractNumId w:val="12"/>
  </w:num>
  <w:num w:numId="9" w16cid:durableId="765615161">
    <w:abstractNumId w:val="34"/>
  </w:num>
  <w:num w:numId="10" w16cid:durableId="2023438082">
    <w:abstractNumId w:val="45"/>
  </w:num>
  <w:num w:numId="11" w16cid:durableId="369844862">
    <w:abstractNumId w:val="2"/>
  </w:num>
  <w:num w:numId="12" w16cid:durableId="1764102588">
    <w:abstractNumId w:val="61"/>
  </w:num>
  <w:num w:numId="13" w16cid:durableId="1381906829">
    <w:abstractNumId w:val="68"/>
  </w:num>
  <w:num w:numId="14" w16cid:durableId="1069184524">
    <w:abstractNumId w:val="22"/>
  </w:num>
  <w:num w:numId="15" w16cid:durableId="1794012770">
    <w:abstractNumId w:val="65"/>
  </w:num>
  <w:num w:numId="16" w16cid:durableId="969702834">
    <w:abstractNumId w:val="5"/>
  </w:num>
  <w:num w:numId="17" w16cid:durableId="920068338">
    <w:abstractNumId w:val="21"/>
  </w:num>
  <w:num w:numId="18" w16cid:durableId="1726441798">
    <w:abstractNumId w:val="13"/>
  </w:num>
  <w:num w:numId="19" w16cid:durableId="554707634">
    <w:abstractNumId w:val="77"/>
  </w:num>
  <w:num w:numId="20" w16cid:durableId="2044668999">
    <w:abstractNumId w:val="17"/>
  </w:num>
  <w:num w:numId="21" w16cid:durableId="845292858">
    <w:abstractNumId w:val="19"/>
  </w:num>
  <w:num w:numId="22" w16cid:durableId="1361585966">
    <w:abstractNumId w:val="57"/>
  </w:num>
  <w:num w:numId="23" w16cid:durableId="1920404515">
    <w:abstractNumId w:val="47"/>
  </w:num>
  <w:num w:numId="24" w16cid:durableId="493106273">
    <w:abstractNumId w:val="15"/>
  </w:num>
  <w:num w:numId="25" w16cid:durableId="199589593">
    <w:abstractNumId w:val="57"/>
  </w:num>
  <w:num w:numId="26" w16cid:durableId="625699733">
    <w:abstractNumId w:val="2"/>
  </w:num>
  <w:num w:numId="27" w16cid:durableId="1358434960">
    <w:abstractNumId w:val="61"/>
  </w:num>
  <w:num w:numId="28" w16cid:durableId="1396778071">
    <w:abstractNumId w:val="69"/>
  </w:num>
  <w:num w:numId="29" w16cid:durableId="1519732447">
    <w:abstractNumId w:val="48"/>
  </w:num>
  <w:num w:numId="30" w16cid:durableId="999114479">
    <w:abstractNumId w:val="46"/>
  </w:num>
  <w:num w:numId="31" w16cid:durableId="616176381">
    <w:abstractNumId w:val="10"/>
  </w:num>
  <w:num w:numId="32" w16cid:durableId="123548543">
    <w:abstractNumId w:val="53"/>
  </w:num>
  <w:num w:numId="33" w16cid:durableId="901986443">
    <w:abstractNumId w:val="56"/>
  </w:num>
  <w:num w:numId="34" w16cid:durableId="720713962">
    <w:abstractNumId w:val="64"/>
  </w:num>
  <w:num w:numId="35" w16cid:durableId="436289174">
    <w:abstractNumId w:val="11"/>
  </w:num>
  <w:num w:numId="36" w16cid:durableId="2146003921">
    <w:abstractNumId w:val="3"/>
  </w:num>
  <w:num w:numId="37" w16cid:durableId="40521128">
    <w:abstractNumId w:val="7"/>
  </w:num>
  <w:num w:numId="38" w16cid:durableId="1963345960">
    <w:abstractNumId w:val="27"/>
  </w:num>
  <w:num w:numId="39" w16cid:durableId="877930187">
    <w:abstractNumId w:val="66"/>
  </w:num>
  <w:num w:numId="40" w16cid:durableId="1066688356">
    <w:abstractNumId w:val="67"/>
  </w:num>
  <w:num w:numId="41" w16cid:durableId="1926719048">
    <w:abstractNumId w:val="55"/>
  </w:num>
  <w:num w:numId="42" w16cid:durableId="1155147621">
    <w:abstractNumId w:val="50"/>
  </w:num>
  <w:num w:numId="43" w16cid:durableId="1397825480">
    <w:abstractNumId w:val="70"/>
  </w:num>
  <w:num w:numId="44" w16cid:durableId="28603304">
    <w:abstractNumId w:val="49"/>
  </w:num>
  <w:num w:numId="45" w16cid:durableId="1734811271">
    <w:abstractNumId w:val="8"/>
  </w:num>
  <w:num w:numId="46" w16cid:durableId="1929842975">
    <w:abstractNumId w:val="16"/>
  </w:num>
  <w:num w:numId="47" w16cid:durableId="729427467">
    <w:abstractNumId w:val="74"/>
  </w:num>
  <w:num w:numId="48" w16cid:durableId="438261236">
    <w:abstractNumId w:val="75"/>
  </w:num>
  <w:num w:numId="49" w16cid:durableId="1751853652">
    <w:abstractNumId w:val="41"/>
  </w:num>
  <w:num w:numId="50" w16cid:durableId="124856655">
    <w:abstractNumId w:val="1"/>
  </w:num>
  <w:num w:numId="51" w16cid:durableId="432163587">
    <w:abstractNumId w:val="71"/>
  </w:num>
  <w:num w:numId="52" w16cid:durableId="1699771643">
    <w:abstractNumId w:val="51"/>
  </w:num>
  <w:num w:numId="53" w16cid:durableId="745499525">
    <w:abstractNumId w:val="18"/>
  </w:num>
  <w:num w:numId="54" w16cid:durableId="1886942384">
    <w:abstractNumId w:val="76"/>
  </w:num>
  <w:num w:numId="55" w16cid:durableId="1284536811">
    <w:abstractNumId w:val="4"/>
  </w:num>
  <w:num w:numId="56" w16cid:durableId="308752177">
    <w:abstractNumId w:val="73"/>
  </w:num>
  <w:num w:numId="57" w16cid:durableId="955868525">
    <w:abstractNumId w:val="36"/>
  </w:num>
  <w:num w:numId="58" w16cid:durableId="1974870107">
    <w:abstractNumId w:val="40"/>
  </w:num>
  <w:num w:numId="59" w16cid:durableId="974679527">
    <w:abstractNumId w:val="32"/>
  </w:num>
  <w:num w:numId="60" w16cid:durableId="247661460">
    <w:abstractNumId w:val="23"/>
  </w:num>
  <w:num w:numId="61" w16cid:durableId="1199010331">
    <w:abstractNumId w:val="20"/>
  </w:num>
  <w:num w:numId="62" w16cid:durableId="1723284170">
    <w:abstractNumId w:val="24"/>
  </w:num>
  <w:num w:numId="63" w16cid:durableId="1309163133">
    <w:abstractNumId w:val="37"/>
  </w:num>
  <w:num w:numId="64" w16cid:durableId="893925938">
    <w:abstractNumId w:val="42"/>
  </w:num>
  <w:num w:numId="65" w16cid:durableId="1314413065">
    <w:abstractNumId w:val="58"/>
  </w:num>
  <w:num w:numId="66" w16cid:durableId="1086806252">
    <w:abstractNumId w:val="6"/>
  </w:num>
  <w:num w:numId="67" w16cid:durableId="1679428999">
    <w:abstractNumId w:val="33"/>
  </w:num>
  <w:num w:numId="68" w16cid:durableId="11654328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79816486">
    <w:abstractNumId w:val="59"/>
  </w:num>
  <w:num w:numId="70" w16cid:durableId="1636720864">
    <w:abstractNumId w:val="44"/>
  </w:num>
  <w:num w:numId="71" w16cid:durableId="137846222">
    <w:abstractNumId w:val="52"/>
  </w:num>
  <w:num w:numId="72" w16cid:durableId="868445583">
    <w:abstractNumId w:val="14"/>
  </w:num>
  <w:num w:numId="73" w16cid:durableId="386994315">
    <w:abstractNumId w:val="63"/>
  </w:num>
  <w:num w:numId="74" w16cid:durableId="811290884">
    <w:abstractNumId w:val="54"/>
  </w:num>
  <w:num w:numId="75" w16cid:durableId="518591077">
    <w:abstractNumId w:val="43"/>
  </w:num>
  <w:num w:numId="76" w16cid:durableId="1181309697">
    <w:abstractNumId w:val="9"/>
  </w:num>
  <w:num w:numId="77" w16cid:durableId="78329079">
    <w:abstractNumId w:val="31"/>
  </w:num>
  <w:num w:numId="78" w16cid:durableId="1678384072">
    <w:abstractNumId w:val="26"/>
  </w:num>
  <w:num w:numId="79" w16cid:durableId="1450271870">
    <w:abstractNumId w:val="28"/>
  </w:num>
  <w:num w:numId="80" w16cid:durableId="340475664">
    <w:abstractNumId w:val="62"/>
  </w:num>
  <w:num w:numId="81" w16cid:durableId="165095924">
    <w:abstractNumId w:val="0"/>
  </w:num>
  <w:num w:numId="82" w16cid:durableId="348530215">
    <w:abstractNumId w:val="6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05DB8"/>
    <w:rsid w:val="00012CDF"/>
    <w:rsid w:val="00014A84"/>
    <w:rsid w:val="00015D9C"/>
    <w:rsid w:val="000172A2"/>
    <w:rsid w:val="000178CF"/>
    <w:rsid w:val="0002065E"/>
    <w:rsid w:val="0002131D"/>
    <w:rsid w:val="00021DD0"/>
    <w:rsid w:val="000235F1"/>
    <w:rsid w:val="00032A21"/>
    <w:rsid w:val="0003595B"/>
    <w:rsid w:val="00035F98"/>
    <w:rsid w:val="00040EA0"/>
    <w:rsid w:val="00042E88"/>
    <w:rsid w:val="00050164"/>
    <w:rsid w:val="000517ED"/>
    <w:rsid w:val="000544C0"/>
    <w:rsid w:val="00063C37"/>
    <w:rsid w:val="0006529E"/>
    <w:rsid w:val="000662C2"/>
    <w:rsid w:val="00070071"/>
    <w:rsid w:val="00072851"/>
    <w:rsid w:val="0007437F"/>
    <w:rsid w:val="000747DF"/>
    <w:rsid w:val="00075CB7"/>
    <w:rsid w:val="00080205"/>
    <w:rsid w:val="00081654"/>
    <w:rsid w:val="000864F6"/>
    <w:rsid w:val="000911C0"/>
    <w:rsid w:val="00093361"/>
    <w:rsid w:val="000933E9"/>
    <w:rsid w:val="00093DEE"/>
    <w:rsid w:val="0009489F"/>
    <w:rsid w:val="00096380"/>
    <w:rsid w:val="00097AB5"/>
    <w:rsid w:val="000A1C40"/>
    <w:rsid w:val="000A4256"/>
    <w:rsid w:val="000A5AE3"/>
    <w:rsid w:val="000A5FF3"/>
    <w:rsid w:val="000A6769"/>
    <w:rsid w:val="000A6C51"/>
    <w:rsid w:val="000A7D90"/>
    <w:rsid w:val="000B2147"/>
    <w:rsid w:val="000B4FB2"/>
    <w:rsid w:val="000B6618"/>
    <w:rsid w:val="000B6DD4"/>
    <w:rsid w:val="000C1B12"/>
    <w:rsid w:val="000C1B76"/>
    <w:rsid w:val="000C1E82"/>
    <w:rsid w:val="000C27A6"/>
    <w:rsid w:val="000C3FD0"/>
    <w:rsid w:val="000C696D"/>
    <w:rsid w:val="000C6ED6"/>
    <w:rsid w:val="000D15FB"/>
    <w:rsid w:val="000D7ED4"/>
    <w:rsid w:val="000E0D37"/>
    <w:rsid w:val="000E23CF"/>
    <w:rsid w:val="000E7B23"/>
    <w:rsid w:val="000F0668"/>
    <w:rsid w:val="000F5540"/>
    <w:rsid w:val="000F663B"/>
    <w:rsid w:val="001037D1"/>
    <w:rsid w:val="00107209"/>
    <w:rsid w:val="001128F2"/>
    <w:rsid w:val="00116F2E"/>
    <w:rsid w:val="0012303D"/>
    <w:rsid w:val="001252BB"/>
    <w:rsid w:val="001273CC"/>
    <w:rsid w:val="00132BEB"/>
    <w:rsid w:val="0013512F"/>
    <w:rsid w:val="00135517"/>
    <w:rsid w:val="001377E7"/>
    <w:rsid w:val="001455B5"/>
    <w:rsid w:val="001575CD"/>
    <w:rsid w:val="00157A86"/>
    <w:rsid w:val="00161C0E"/>
    <w:rsid w:val="0018079A"/>
    <w:rsid w:val="001816A1"/>
    <w:rsid w:val="001823AF"/>
    <w:rsid w:val="00182BC7"/>
    <w:rsid w:val="0018357E"/>
    <w:rsid w:val="0018378B"/>
    <w:rsid w:val="00191999"/>
    <w:rsid w:val="00193B17"/>
    <w:rsid w:val="00194B61"/>
    <w:rsid w:val="00195E8E"/>
    <w:rsid w:val="00196568"/>
    <w:rsid w:val="001A0384"/>
    <w:rsid w:val="001A40C3"/>
    <w:rsid w:val="001B18C2"/>
    <w:rsid w:val="001B1E69"/>
    <w:rsid w:val="001B4226"/>
    <w:rsid w:val="001C5D48"/>
    <w:rsid w:val="001D4C9C"/>
    <w:rsid w:val="001D542D"/>
    <w:rsid w:val="001D5D7E"/>
    <w:rsid w:val="001D79C8"/>
    <w:rsid w:val="001D7E6C"/>
    <w:rsid w:val="001E218A"/>
    <w:rsid w:val="001E2339"/>
    <w:rsid w:val="001E3D3B"/>
    <w:rsid w:val="001F0504"/>
    <w:rsid w:val="001F0EEC"/>
    <w:rsid w:val="001F0FA9"/>
    <w:rsid w:val="001F329F"/>
    <w:rsid w:val="001F7B4B"/>
    <w:rsid w:val="002137A4"/>
    <w:rsid w:val="00213D5F"/>
    <w:rsid w:val="0022146E"/>
    <w:rsid w:val="00223B64"/>
    <w:rsid w:val="002242F5"/>
    <w:rsid w:val="00224D47"/>
    <w:rsid w:val="00225F8E"/>
    <w:rsid w:val="00230A4D"/>
    <w:rsid w:val="00242C92"/>
    <w:rsid w:val="00242EE3"/>
    <w:rsid w:val="002442A4"/>
    <w:rsid w:val="002458F8"/>
    <w:rsid w:val="002501AF"/>
    <w:rsid w:val="00254A1B"/>
    <w:rsid w:val="00254E6E"/>
    <w:rsid w:val="00255CF4"/>
    <w:rsid w:val="0025707E"/>
    <w:rsid w:val="0026216A"/>
    <w:rsid w:val="00262EAB"/>
    <w:rsid w:val="00267EE6"/>
    <w:rsid w:val="002738EE"/>
    <w:rsid w:val="00275A95"/>
    <w:rsid w:val="00276653"/>
    <w:rsid w:val="00276E58"/>
    <w:rsid w:val="00280B21"/>
    <w:rsid w:val="00280B37"/>
    <w:rsid w:val="0028454D"/>
    <w:rsid w:val="00285224"/>
    <w:rsid w:val="002852E7"/>
    <w:rsid w:val="00285F05"/>
    <w:rsid w:val="0029201A"/>
    <w:rsid w:val="002926D4"/>
    <w:rsid w:val="00293C0A"/>
    <w:rsid w:val="002963E9"/>
    <w:rsid w:val="002A25FE"/>
    <w:rsid w:val="002A4930"/>
    <w:rsid w:val="002A7FED"/>
    <w:rsid w:val="002B09D0"/>
    <w:rsid w:val="002B16D9"/>
    <w:rsid w:val="002B1E20"/>
    <w:rsid w:val="002B2757"/>
    <w:rsid w:val="002B33C6"/>
    <w:rsid w:val="002B764B"/>
    <w:rsid w:val="002C07DA"/>
    <w:rsid w:val="002C315E"/>
    <w:rsid w:val="002C7EA9"/>
    <w:rsid w:val="002D0FE2"/>
    <w:rsid w:val="002D2C16"/>
    <w:rsid w:val="002D38FA"/>
    <w:rsid w:val="002D3A5D"/>
    <w:rsid w:val="002E38A4"/>
    <w:rsid w:val="002E39FE"/>
    <w:rsid w:val="002E5AFC"/>
    <w:rsid w:val="002E6E86"/>
    <w:rsid w:val="002E7AB0"/>
    <w:rsid w:val="002F01FC"/>
    <w:rsid w:val="002F026B"/>
    <w:rsid w:val="002F10E5"/>
    <w:rsid w:val="002F273F"/>
    <w:rsid w:val="002F2C66"/>
    <w:rsid w:val="00311045"/>
    <w:rsid w:val="00314757"/>
    <w:rsid w:val="0031596D"/>
    <w:rsid w:val="00320FB0"/>
    <w:rsid w:val="00321946"/>
    <w:rsid w:val="00327D90"/>
    <w:rsid w:val="00334B36"/>
    <w:rsid w:val="00334DD2"/>
    <w:rsid w:val="003403C5"/>
    <w:rsid w:val="00340F5A"/>
    <w:rsid w:val="0034570F"/>
    <w:rsid w:val="00346AAE"/>
    <w:rsid w:val="003556B5"/>
    <w:rsid w:val="003578AB"/>
    <w:rsid w:val="00357937"/>
    <w:rsid w:val="00360978"/>
    <w:rsid w:val="00364496"/>
    <w:rsid w:val="003771CA"/>
    <w:rsid w:val="003808E3"/>
    <w:rsid w:val="00383296"/>
    <w:rsid w:val="00383F8F"/>
    <w:rsid w:val="00386CAA"/>
    <w:rsid w:val="0039144E"/>
    <w:rsid w:val="003917D8"/>
    <w:rsid w:val="00394087"/>
    <w:rsid w:val="003953A2"/>
    <w:rsid w:val="00395FBE"/>
    <w:rsid w:val="00397AB9"/>
    <w:rsid w:val="003A09DB"/>
    <w:rsid w:val="003A13C5"/>
    <w:rsid w:val="003A232C"/>
    <w:rsid w:val="003A2B36"/>
    <w:rsid w:val="003A36F4"/>
    <w:rsid w:val="003A6969"/>
    <w:rsid w:val="003B5865"/>
    <w:rsid w:val="003B6263"/>
    <w:rsid w:val="003B6E54"/>
    <w:rsid w:val="003B6F36"/>
    <w:rsid w:val="003C0B9F"/>
    <w:rsid w:val="003C263B"/>
    <w:rsid w:val="003C4E71"/>
    <w:rsid w:val="003C64A7"/>
    <w:rsid w:val="003C6A05"/>
    <w:rsid w:val="003C797F"/>
    <w:rsid w:val="003C7EC1"/>
    <w:rsid w:val="003D3FDA"/>
    <w:rsid w:val="003D4768"/>
    <w:rsid w:val="003D4A37"/>
    <w:rsid w:val="003D6F8C"/>
    <w:rsid w:val="003D7AF9"/>
    <w:rsid w:val="003E0CF4"/>
    <w:rsid w:val="003E0D3F"/>
    <w:rsid w:val="003F2317"/>
    <w:rsid w:val="00401197"/>
    <w:rsid w:val="00410B16"/>
    <w:rsid w:val="00420822"/>
    <w:rsid w:val="00420924"/>
    <w:rsid w:val="00423340"/>
    <w:rsid w:val="004244E1"/>
    <w:rsid w:val="00425C6F"/>
    <w:rsid w:val="00427C34"/>
    <w:rsid w:val="00430A11"/>
    <w:rsid w:val="00432FC6"/>
    <w:rsid w:val="004342BC"/>
    <w:rsid w:val="00434E8E"/>
    <w:rsid w:val="00435C3B"/>
    <w:rsid w:val="004409A1"/>
    <w:rsid w:val="00445173"/>
    <w:rsid w:val="00450272"/>
    <w:rsid w:val="00450B56"/>
    <w:rsid w:val="004533D7"/>
    <w:rsid w:val="0045458F"/>
    <w:rsid w:val="00455631"/>
    <w:rsid w:val="00456241"/>
    <w:rsid w:val="00470617"/>
    <w:rsid w:val="00470DC6"/>
    <w:rsid w:val="00480032"/>
    <w:rsid w:val="00480EB8"/>
    <w:rsid w:val="0048320B"/>
    <w:rsid w:val="004853EE"/>
    <w:rsid w:val="00486F61"/>
    <w:rsid w:val="00491E68"/>
    <w:rsid w:val="004949F8"/>
    <w:rsid w:val="00496C70"/>
    <w:rsid w:val="004971D3"/>
    <w:rsid w:val="004A374F"/>
    <w:rsid w:val="004A3D2E"/>
    <w:rsid w:val="004A7724"/>
    <w:rsid w:val="004B2FCF"/>
    <w:rsid w:val="004B5379"/>
    <w:rsid w:val="004B5C1B"/>
    <w:rsid w:val="004C031B"/>
    <w:rsid w:val="004C16C1"/>
    <w:rsid w:val="004C4C82"/>
    <w:rsid w:val="004C72B2"/>
    <w:rsid w:val="004C77AD"/>
    <w:rsid w:val="004D046A"/>
    <w:rsid w:val="004D12B4"/>
    <w:rsid w:val="004D2BC9"/>
    <w:rsid w:val="004D79D1"/>
    <w:rsid w:val="004E4EDC"/>
    <w:rsid w:val="004E51F1"/>
    <w:rsid w:val="004E522F"/>
    <w:rsid w:val="004F050A"/>
    <w:rsid w:val="004F2DDE"/>
    <w:rsid w:val="004F778B"/>
    <w:rsid w:val="0050275B"/>
    <w:rsid w:val="00506B26"/>
    <w:rsid w:val="00510E45"/>
    <w:rsid w:val="00511758"/>
    <w:rsid w:val="0051370E"/>
    <w:rsid w:val="0051469A"/>
    <w:rsid w:val="00514746"/>
    <w:rsid w:val="0051481E"/>
    <w:rsid w:val="00515361"/>
    <w:rsid w:val="005175BA"/>
    <w:rsid w:val="00524A39"/>
    <w:rsid w:val="00524DDB"/>
    <w:rsid w:val="00530E8C"/>
    <w:rsid w:val="00530EED"/>
    <w:rsid w:val="00531EA4"/>
    <w:rsid w:val="00532790"/>
    <w:rsid w:val="00536678"/>
    <w:rsid w:val="00536866"/>
    <w:rsid w:val="00536D3C"/>
    <w:rsid w:val="0054134C"/>
    <w:rsid w:val="0054298E"/>
    <w:rsid w:val="0054398D"/>
    <w:rsid w:val="005443E7"/>
    <w:rsid w:val="00545CF7"/>
    <w:rsid w:val="00547864"/>
    <w:rsid w:val="00547C8B"/>
    <w:rsid w:val="00550ED4"/>
    <w:rsid w:val="00551B76"/>
    <w:rsid w:val="00557FBA"/>
    <w:rsid w:val="005638BF"/>
    <w:rsid w:val="00570C57"/>
    <w:rsid w:val="00573362"/>
    <w:rsid w:val="00577814"/>
    <w:rsid w:val="0058029D"/>
    <w:rsid w:val="005831F6"/>
    <w:rsid w:val="00583F5A"/>
    <w:rsid w:val="00583F80"/>
    <w:rsid w:val="005865B4"/>
    <w:rsid w:val="00587875"/>
    <w:rsid w:val="00591F2E"/>
    <w:rsid w:val="00595259"/>
    <w:rsid w:val="005A33DF"/>
    <w:rsid w:val="005A5D39"/>
    <w:rsid w:val="005A68DE"/>
    <w:rsid w:val="005B1091"/>
    <w:rsid w:val="005B2146"/>
    <w:rsid w:val="005B2C2D"/>
    <w:rsid w:val="005B2C99"/>
    <w:rsid w:val="005C49C2"/>
    <w:rsid w:val="005C5730"/>
    <w:rsid w:val="005C7E76"/>
    <w:rsid w:val="005D08AA"/>
    <w:rsid w:val="005D149E"/>
    <w:rsid w:val="005D399C"/>
    <w:rsid w:val="005D73AB"/>
    <w:rsid w:val="005E09A6"/>
    <w:rsid w:val="005E4A99"/>
    <w:rsid w:val="005E555D"/>
    <w:rsid w:val="005E6605"/>
    <w:rsid w:val="005F4064"/>
    <w:rsid w:val="005F6FC6"/>
    <w:rsid w:val="00601F54"/>
    <w:rsid w:val="00602248"/>
    <w:rsid w:val="00606201"/>
    <w:rsid w:val="00607E2B"/>
    <w:rsid w:val="006106AC"/>
    <w:rsid w:val="006107B7"/>
    <w:rsid w:val="00614171"/>
    <w:rsid w:val="0061486B"/>
    <w:rsid w:val="006164D5"/>
    <w:rsid w:val="0062110C"/>
    <w:rsid w:val="00626DF8"/>
    <w:rsid w:val="00627E64"/>
    <w:rsid w:val="0063062B"/>
    <w:rsid w:val="006325AE"/>
    <w:rsid w:val="00635360"/>
    <w:rsid w:val="00635B90"/>
    <w:rsid w:val="00636AEC"/>
    <w:rsid w:val="0063752E"/>
    <w:rsid w:val="00642A79"/>
    <w:rsid w:val="00643C82"/>
    <w:rsid w:val="00645433"/>
    <w:rsid w:val="006454A9"/>
    <w:rsid w:val="00646CBA"/>
    <w:rsid w:val="00647594"/>
    <w:rsid w:val="006526D7"/>
    <w:rsid w:val="00652AD9"/>
    <w:rsid w:val="00652F90"/>
    <w:rsid w:val="00654E61"/>
    <w:rsid w:val="0066475B"/>
    <w:rsid w:val="00667229"/>
    <w:rsid w:val="006701E9"/>
    <w:rsid w:val="0067040A"/>
    <w:rsid w:val="00671FB0"/>
    <w:rsid w:val="00673139"/>
    <w:rsid w:val="006762D4"/>
    <w:rsid w:val="00681963"/>
    <w:rsid w:val="00682BE5"/>
    <w:rsid w:val="006864EF"/>
    <w:rsid w:val="00694FF8"/>
    <w:rsid w:val="00695B05"/>
    <w:rsid w:val="00697A57"/>
    <w:rsid w:val="006A0C0E"/>
    <w:rsid w:val="006A2D0D"/>
    <w:rsid w:val="006A3572"/>
    <w:rsid w:val="006A5E86"/>
    <w:rsid w:val="006A6D82"/>
    <w:rsid w:val="006A78ED"/>
    <w:rsid w:val="006A7E2F"/>
    <w:rsid w:val="006C1D6D"/>
    <w:rsid w:val="006C1E80"/>
    <w:rsid w:val="006C2E98"/>
    <w:rsid w:val="006C7574"/>
    <w:rsid w:val="006D1A36"/>
    <w:rsid w:val="006D3B20"/>
    <w:rsid w:val="006D53D3"/>
    <w:rsid w:val="006E1052"/>
    <w:rsid w:val="006E2F9C"/>
    <w:rsid w:val="006E5340"/>
    <w:rsid w:val="006E6ACB"/>
    <w:rsid w:val="006F0FDF"/>
    <w:rsid w:val="006F3221"/>
    <w:rsid w:val="006F4735"/>
    <w:rsid w:val="006F5DAA"/>
    <w:rsid w:val="00702EB1"/>
    <w:rsid w:val="00704414"/>
    <w:rsid w:val="00710E54"/>
    <w:rsid w:val="00724316"/>
    <w:rsid w:val="00726B6F"/>
    <w:rsid w:val="007361C0"/>
    <w:rsid w:val="00736733"/>
    <w:rsid w:val="0074190C"/>
    <w:rsid w:val="00743C37"/>
    <w:rsid w:val="00746547"/>
    <w:rsid w:val="00747156"/>
    <w:rsid w:val="007507B1"/>
    <w:rsid w:val="00752CEC"/>
    <w:rsid w:val="0075513C"/>
    <w:rsid w:val="00761C96"/>
    <w:rsid w:val="00762576"/>
    <w:rsid w:val="007627E0"/>
    <w:rsid w:val="007654E7"/>
    <w:rsid w:val="007677D5"/>
    <w:rsid w:val="0077230D"/>
    <w:rsid w:val="007738D5"/>
    <w:rsid w:val="00777345"/>
    <w:rsid w:val="007773FD"/>
    <w:rsid w:val="00781BE1"/>
    <w:rsid w:val="00794931"/>
    <w:rsid w:val="00794A7B"/>
    <w:rsid w:val="0079646B"/>
    <w:rsid w:val="007A2923"/>
    <w:rsid w:val="007A2C36"/>
    <w:rsid w:val="007A2FB0"/>
    <w:rsid w:val="007A4000"/>
    <w:rsid w:val="007A6871"/>
    <w:rsid w:val="007B2B22"/>
    <w:rsid w:val="007B34C5"/>
    <w:rsid w:val="007B68B0"/>
    <w:rsid w:val="007B70D5"/>
    <w:rsid w:val="007B7CCD"/>
    <w:rsid w:val="007C1456"/>
    <w:rsid w:val="007C37C9"/>
    <w:rsid w:val="007C40C5"/>
    <w:rsid w:val="007C57A2"/>
    <w:rsid w:val="007C7403"/>
    <w:rsid w:val="007D03AA"/>
    <w:rsid w:val="007D0A7C"/>
    <w:rsid w:val="007D464A"/>
    <w:rsid w:val="007D79D6"/>
    <w:rsid w:val="007E1BD7"/>
    <w:rsid w:val="007E3419"/>
    <w:rsid w:val="007E6C90"/>
    <w:rsid w:val="007E7B62"/>
    <w:rsid w:val="007F000E"/>
    <w:rsid w:val="007F0DBD"/>
    <w:rsid w:val="007F1075"/>
    <w:rsid w:val="007F1FEB"/>
    <w:rsid w:val="007F5F44"/>
    <w:rsid w:val="007F7740"/>
    <w:rsid w:val="00801C3A"/>
    <w:rsid w:val="00802AED"/>
    <w:rsid w:val="0080570B"/>
    <w:rsid w:val="00806E19"/>
    <w:rsid w:val="00807EDD"/>
    <w:rsid w:val="00810011"/>
    <w:rsid w:val="008127F3"/>
    <w:rsid w:val="008148E1"/>
    <w:rsid w:val="00815837"/>
    <w:rsid w:val="00815A7F"/>
    <w:rsid w:val="00815D67"/>
    <w:rsid w:val="00825BD7"/>
    <w:rsid w:val="008305C4"/>
    <w:rsid w:val="008329BE"/>
    <w:rsid w:val="008357C5"/>
    <w:rsid w:val="00835E66"/>
    <w:rsid w:val="00846AFB"/>
    <w:rsid w:val="00847BD6"/>
    <w:rsid w:val="00847D09"/>
    <w:rsid w:val="008518A5"/>
    <w:rsid w:val="008518F2"/>
    <w:rsid w:val="008519BB"/>
    <w:rsid w:val="008530C6"/>
    <w:rsid w:val="008534D1"/>
    <w:rsid w:val="00855A25"/>
    <w:rsid w:val="00857533"/>
    <w:rsid w:val="00860E7D"/>
    <w:rsid w:val="00861443"/>
    <w:rsid w:val="00861F7E"/>
    <w:rsid w:val="00862F4E"/>
    <w:rsid w:val="00865017"/>
    <w:rsid w:val="0086692D"/>
    <w:rsid w:val="0087006F"/>
    <w:rsid w:val="008705AC"/>
    <w:rsid w:val="00871886"/>
    <w:rsid w:val="00871DCE"/>
    <w:rsid w:val="008729D3"/>
    <w:rsid w:val="00876438"/>
    <w:rsid w:val="008776D7"/>
    <w:rsid w:val="00880868"/>
    <w:rsid w:val="0088109B"/>
    <w:rsid w:val="0088160B"/>
    <w:rsid w:val="008819A7"/>
    <w:rsid w:val="00881E93"/>
    <w:rsid w:val="00884F56"/>
    <w:rsid w:val="0088500F"/>
    <w:rsid w:val="00887BBD"/>
    <w:rsid w:val="008909DB"/>
    <w:rsid w:val="00890F6F"/>
    <w:rsid w:val="00892F54"/>
    <w:rsid w:val="00894046"/>
    <w:rsid w:val="00895888"/>
    <w:rsid w:val="008B00DC"/>
    <w:rsid w:val="008B0EE5"/>
    <w:rsid w:val="008B1B3D"/>
    <w:rsid w:val="008B4D81"/>
    <w:rsid w:val="008B6727"/>
    <w:rsid w:val="008B6F03"/>
    <w:rsid w:val="008B7A91"/>
    <w:rsid w:val="008C0FCE"/>
    <w:rsid w:val="008C19BD"/>
    <w:rsid w:val="008C41DC"/>
    <w:rsid w:val="008C7CC2"/>
    <w:rsid w:val="008D0E09"/>
    <w:rsid w:val="008D172D"/>
    <w:rsid w:val="008D5A3B"/>
    <w:rsid w:val="008D6367"/>
    <w:rsid w:val="008D75AC"/>
    <w:rsid w:val="008E501C"/>
    <w:rsid w:val="008E5C29"/>
    <w:rsid w:val="008E5D50"/>
    <w:rsid w:val="008F0AA2"/>
    <w:rsid w:val="008F6B4F"/>
    <w:rsid w:val="008F7E44"/>
    <w:rsid w:val="00900769"/>
    <w:rsid w:val="00901732"/>
    <w:rsid w:val="00902772"/>
    <w:rsid w:val="00906EB0"/>
    <w:rsid w:val="00906EC8"/>
    <w:rsid w:val="00913E10"/>
    <w:rsid w:val="00915BF3"/>
    <w:rsid w:val="009200A8"/>
    <w:rsid w:val="00921EE2"/>
    <w:rsid w:val="00922A59"/>
    <w:rsid w:val="00922D14"/>
    <w:rsid w:val="00927266"/>
    <w:rsid w:val="009366BB"/>
    <w:rsid w:val="00947111"/>
    <w:rsid w:val="00947D75"/>
    <w:rsid w:val="0095254F"/>
    <w:rsid w:val="0095500B"/>
    <w:rsid w:val="00960940"/>
    <w:rsid w:val="00964845"/>
    <w:rsid w:val="009678B3"/>
    <w:rsid w:val="00972C31"/>
    <w:rsid w:val="009730E4"/>
    <w:rsid w:val="00973E55"/>
    <w:rsid w:val="009746F6"/>
    <w:rsid w:val="0097693B"/>
    <w:rsid w:val="009774D0"/>
    <w:rsid w:val="00980996"/>
    <w:rsid w:val="009809C3"/>
    <w:rsid w:val="00993F59"/>
    <w:rsid w:val="009942B1"/>
    <w:rsid w:val="0099448B"/>
    <w:rsid w:val="009A07BC"/>
    <w:rsid w:val="009A4A6D"/>
    <w:rsid w:val="009A76A4"/>
    <w:rsid w:val="009B5C80"/>
    <w:rsid w:val="009C2EBE"/>
    <w:rsid w:val="009C3A88"/>
    <w:rsid w:val="009C4D8E"/>
    <w:rsid w:val="009C559F"/>
    <w:rsid w:val="009D14D9"/>
    <w:rsid w:val="009D207D"/>
    <w:rsid w:val="009D574C"/>
    <w:rsid w:val="009D6059"/>
    <w:rsid w:val="009D7C3A"/>
    <w:rsid w:val="009E345D"/>
    <w:rsid w:val="009E4B5C"/>
    <w:rsid w:val="009E7C37"/>
    <w:rsid w:val="009F1AF9"/>
    <w:rsid w:val="009F689B"/>
    <w:rsid w:val="00A0262C"/>
    <w:rsid w:val="00A1177C"/>
    <w:rsid w:val="00A12EF9"/>
    <w:rsid w:val="00A135FF"/>
    <w:rsid w:val="00A160C3"/>
    <w:rsid w:val="00A20F51"/>
    <w:rsid w:val="00A239B5"/>
    <w:rsid w:val="00A23C78"/>
    <w:rsid w:val="00A23D76"/>
    <w:rsid w:val="00A253B9"/>
    <w:rsid w:val="00A26CE5"/>
    <w:rsid w:val="00A31AE6"/>
    <w:rsid w:val="00A32C7E"/>
    <w:rsid w:val="00A331AD"/>
    <w:rsid w:val="00A3690E"/>
    <w:rsid w:val="00A375CB"/>
    <w:rsid w:val="00A37E70"/>
    <w:rsid w:val="00A41FC2"/>
    <w:rsid w:val="00A438A7"/>
    <w:rsid w:val="00A438A8"/>
    <w:rsid w:val="00A44BFA"/>
    <w:rsid w:val="00A47258"/>
    <w:rsid w:val="00A47ABE"/>
    <w:rsid w:val="00A47C13"/>
    <w:rsid w:val="00A5200E"/>
    <w:rsid w:val="00A53045"/>
    <w:rsid w:val="00A548EF"/>
    <w:rsid w:val="00A605B7"/>
    <w:rsid w:val="00A607AD"/>
    <w:rsid w:val="00A61E73"/>
    <w:rsid w:val="00A642AE"/>
    <w:rsid w:val="00A649F6"/>
    <w:rsid w:val="00A6552B"/>
    <w:rsid w:val="00A66FE6"/>
    <w:rsid w:val="00A73642"/>
    <w:rsid w:val="00A75B88"/>
    <w:rsid w:val="00A76A62"/>
    <w:rsid w:val="00A817E3"/>
    <w:rsid w:val="00A8297C"/>
    <w:rsid w:val="00A82C58"/>
    <w:rsid w:val="00A85E3C"/>
    <w:rsid w:val="00A8686B"/>
    <w:rsid w:val="00A869BD"/>
    <w:rsid w:val="00A9207C"/>
    <w:rsid w:val="00A9301E"/>
    <w:rsid w:val="00A93B0F"/>
    <w:rsid w:val="00A948CF"/>
    <w:rsid w:val="00AA08AD"/>
    <w:rsid w:val="00AA1F99"/>
    <w:rsid w:val="00AA3158"/>
    <w:rsid w:val="00AA41DB"/>
    <w:rsid w:val="00AA474C"/>
    <w:rsid w:val="00AB032C"/>
    <w:rsid w:val="00AB40B7"/>
    <w:rsid w:val="00AB5424"/>
    <w:rsid w:val="00AB5A19"/>
    <w:rsid w:val="00AB6C70"/>
    <w:rsid w:val="00AB7401"/>
    <w:rsid w:val="00AC1196"/>
    <w:rsid w:val="00AC46B7"/>
    <w:rsid w:val="00AC4AEF"/>
    <w:rsid w:val="00AC54EA"/>
    <w:rsid w:val="00AC57BC"/>
    <w:rsid w:val="00AC6C81"/>
    <w:rsid w:val="00AC7919"/>
    <w:rsid w:val="00AD265D"/>
    <w:rsid w:val="00AD437D"/>
    <w:rsid w:val="00AD4E30"/>
    <w:rsid w:val="00AD4FC8"/>
    <w:rsid w:val="00AD6E54"/>
    <w:rsid w:val="00AD7E5F"/>
    <w:rsid w:val="00AE192E"/>
    <w:rsid w:val="00AE1A43"/>
    <w:rsid w:val="00AE1D7C"/>
    <w:rsid w:val="00AE33C1"/>
    <w:rsid w:val="00AE367E"/>
    <w:rsid w:val="00AE41A0"/>
    <w:rsid w:val="00AE54FD"/>
    <w:rsid w:val="00AE76C7"/>
    <w:rsid w:val="00AF2537"/>
    <w:rsid w:val="00AF3639"/>
    <w:rsid w:val="00B07EDF"/>
    <w:rsid w:val="00B11F86"/>
    <w:rsid w:val="00B1384D"/>
    <w:rsid w:val="00B155F6"/>
    <w:rsid w:val="00B15C0A"/>
    <w:rsid w:val="00B16538"/>
    <w:rsid w:val="00B17EA0"/>
    <w:rsid w:val="00B20E3B"/>
    <w:rsid w:val="00B20F87"/>
    <w:rsid w:val="00B214C4"/>
    <w:rsid w:val="00B25D6A"/>
    <w:rsid w:val="00B26222"/>
    <w:rsid w:val="00B27FCE"/>
    <w:rsid w:val="00B30C81"/>
    <w:rsid w:val="00B33426"/>
    <w:rsid w:val="00B34541"/>
    <w:rsid w:val="00B35124"/>
    <w:rsid w:val="00B366B0"/>
    <w:rsid w:val="00B366F5"/>
    <w:rsid w:val="00B441AB"/>
    <w:rsid w:val="00B46BDE"/>
    <w:rsid w:val="00B47518"/>
    <w:rsid w:val="00B52B01"/>
    <w:rsid w:val="00B52DC1"/>
    <w:rsid w:val="00B53028"/>
    <w:rsid w:val="00B5619E"/>
    <w:rsid w:val="00B62190"/>
    <w:rsid w:val="00B63769"/>
    <w:rsid w:val="00B65800"/>
    <w:rsid w:val="00B72148"/>
    <w:rsid w:val="00B73AE3"/>
    <w:rsid w:val="00B7443F"/>
    <w:rsid w:val="00B80721"/>
    <w:rsid w:val="00B80B22"/>
    <w:rsid w:val="00B85547"/>
    <w:rsid w:val="00B901D7"/>
    <w:rsid w:val="00B91C91"/>
    <w:rsid w:val="00B96A47"/>
    <w:rsid w:val="00BA5639"/>
    <w:rsid w:val="00BB0E89"/>
    <w:rsid w:val="00BB17D0"/>
    <w:rsid w:val="00BB241D"/>
    <w:rsid w:val="00BB2896"/>
    <w:rsid w:val="00BB2DFE"/>
    <w:rsid w:val="00BB4CE8"/>
    <w:rsid w:val="00BB4D83"/>
    <w:rsid w:val="00BB65EB"/>
    <w:rsid w:val="00BC0B85"/>
    <w:rsid w:val="00BC128E"/>
    <w:rsid w:val="00BC3191"/>
    <w:rsid w:val="00BC4E24"/>
    <w:rsid w:val="00BC6926"/>
    <w:rsid w:val="00BC74CA"/>
    <w:rsid w:val="00BD0533"/>
    <w:rsid w:val="00BD2542"/>
    <w:rsid w:val="00BD49DF"/>
    <w:rsid w:val="00BD7B59"/>
    <w:rsid w:val="00BD7EFA"/>
    <w:rsid w:val="00BE0E0D"/>
    <w:rsid w:val="00BE149F"/>
    <w:rsid w:val="00BE1727"/>
    <w:rsid w:val="00BE346F"/>
    <w:rsid w:val="00BE355D"/>
    <w:rsid w:val="00BE3F45"/>
    <w:rsid w:val="00BE793F"/>
    <w:rsid w:val="00BF0CC4"/>
    <w:rsid w:val="00BF2F45"/>
    <w:rsid w:val="00BF3448"/>
    <w:rsid w:val="00BF53C7"/>
    <w:rsid w:val="00BF5FAF"/>
    <w:rsid w:val="00BF663E"/>
    <w:rsid w:val="00BF7B3D"/>
    <w:rsid w:val="00C01E4B"/>
    <w:rsid w:val="00C055CE"/>
    <w:rsid w:val="00C1034F"/>
    <w:rsid w:val="00C104F9"/>
    <w:rsid w:val="00C115FB"/>
    <w:rsid w:val="00C11EB3"/>
    <w:rsid w:val="00C12E23"/>
    <w:rsid w:val="00C1492D"/>
    <w:rsid w:val="00C15633"/>
    <w:rsid w:val="00C22F0F"/>
    <w:rsid w:val="00C23404"/>
    <w:rsid w:val="00C24E4F"/>
    <w:rsid w:val="00C31E92"/>
    <w:rsid w:val="00C3329D"/>
    <w:rsid w:val="00C34003"/>
    <w:rsid w:val="00C357AD"/>
    <w:rsid w:val="00C36E80"/>
    <w:rsid w:val="00C37FE6"/>
    <w:rsid w:val="00C42D89"/>
    <w:rsid w:val="00C44375"/>
    <w:rsid w:val="00C4483A"/>
    <w:rsid w:val="00C50033"/>
    <w:rsid w:val="00C50708"/>
    <w:rsid w:val="00C51C3E"/>
    <w:rsid w:val="00C51D53"/>
    <w:rsid w:val="00C54A24"/>
    <w:rsid w:val="00C57747"/>
    <w:rsid w:val="00C60092"/>
    <w:rsid w:val="00C61ACE"/>
    <w:rsid w:val="00C65612"/>
    <w:rsid w:val="00C71890"/>
    <w:rsid w:val="00C71BC0"/>
    <w:rsid w:val="00C721A6"/>
    <w:rsid w:val="00C72F1D"/>
    <w:rsid w:val="00C7502A"/>
    <w:rsid w:val="00C8569D"/>
    <w:rsid w:val="00C85C42"/>
    <w:rsid w:val="00C85F16"/>
    <w:rsid w:val="00C92391"/>
    <w:rsid w:val="00C9797D"/>
    <w:rsid w:val="00CA071B"/>
    <w:rsid w:val="00CA1A7C"/>
    <w:rsid w:val="00CA203D"/>
    <w:rsid w:val="00CA22B5"/>
    <w:rsid w:val="00CA3E71"/>
    <w:rsid w:val="00CA4670"/>
    <w:rsid w:val="00CB0006"/>
    <w:rsid w:val="00CC0729"/>
    <w:rsid w:val="00CC153E"/>
    <w:rsid w:val="00CC1DE7"/>
    <w:rsid w:val="00CC1F1E"/>
    <w:rsid w:val="00CC4959"/>
    <w:rsid w:val="00CC4AB4"/>
    <w:rsid w:val="00CC5380"/>
    <w:rsid w:val="00CC634C"/>
    <w:rsid w:val="00CD1F6C"/>
    <w:rsid w:val="00CD5431"/>
    <w:rsid w:val="00CD75B4"/>
    <w:rsid w:val="00CE055D"/>
    <w:rsid w:val="00CE2800"/>
    <w:rsid w:val="00CE2A84"/>
    <w:rsid w:val="00CE2AAE"/>
    <w:rsid w:val="00CE2B21"/>
    <w:rsid w:val="00CE65FB"/>
    <w:rsid w:val="00CE74EB"/>
    <w:rsid w:val="00CE77AE"/>
    <w:rsid w:val="00CF2491"/>
    <w:rsid w:val="00CF2E2C"/>
    <w:rsid w:val="00CF3031"/>
    <w:rsid w:val="00CF356B"/>
    <w:rsid w:val="00CF4E73"/>
    <w:rsid w:val="00CF4F52"/>
    <w:rsid w:val="00CF5C40"/>
    <w:rsid w:val="00CF7DA0"/>
    <w:rsid w:val="00D04D6F"/>
    <w:rsid w:val="00D05563"/>
    <w:rsid w:val="00D10A0F"/>
    <w:rsid w:val="00D12C25"/>
    <w:rsid w:val="00D1374C"/>
    <w:rsid w:val="00D16568"/>
    <w:rsid w:val="00D16B2C"/>
    <w:rsid w:val="00D171D5"/>
    <w:rsid w:val="00D33B67"/>
    <w:rsid w:val="00D3423F"/>
    <w:rsid w:val="00D353C7"/>
    <w:rsid w:val="00D35C1E"/>
    <w:rsid w:val="00D3738B"/>
    <w:rsid w:val="00D37F39"/>
    <w:rsid w:val="00D40E80"/>
    <w:rsid w:val="00D41E87"/>
    <w:rsid w:val="00D426BF"/>
    <w:rsid w:val="00D47590"/>
    <w:rsid w:val="00D51503"/>
    <w:rsid w:val="00D5245B"/>
    <w:rsid w:val="00D52729"/>
    <w:rsid w:val="00D5489C"/>
    <w:rsid w:val="00D57772"/>
    <w:rsid w:val="00D61659"/>
    <w:rsid w:val="00D63E0F"/>
    <w:rsid w:val="00D64951"/>
    <w:rsid w:val="00D65F80"/>
    <w:rsid w:val="00D65FF5"/>
    <w:rsid w:val="00D677E7"/>
    <w:rsid w:val="00D75A4D"/>
    <w:rsid w:val="00D83283"/>
    <w:rsid w:val="00D8478B"/>
    <w:rsid w:val="00D86151"/>
    <w:rsid w:val="00D94F78"/>
    <w:rsid w:val="00D956D5"/>
    <w:rsid w:val="00DA31ED"/>
    <w:rsid w:val="00DA569E"/>
    <w:rsid w:val="00DA6103"/>
    <w:rsid w:val="00DA7595"/>
    <w:rsid w:val="00DA7743"/>
    <w:rsid w:val="00DB0274"/>
    <w:rsid w:val="00DB0A68"/>
    <w:rsid w:val="00DB25B9"/>
    <w:rsid w:val="00DB6581"/>
    <w:rsid w:val="00DB702D"/>
    <w:rsid w:val="00DC2D3D"/>
    <w:rsid w:val="00DC43A3"/>
    <w:rsid w:val="00DC4F30"/>
    <w:rsid w:val="00DC6420"/>
    <w:rsid w:val="00DC7E86"/>
    <w:rsid w:val="00DD325C"/>
    <w:rsid w:val="00DD32B5"/>
    <w:rsid w:val="00DD3B15"/>
    <w:rsid w:val="00DD68FC"/>
    <w:rsid w:val="00DD7AD6"/>
    <w:rsid w:val="00DE0961"/>
    <w:rsid w:val="00DE1370"/>
    <w:rsid w:val="00DE49CC"/>
    <w:rsid w:val="00DE4D0D"/>
    <w:rsid w:val="00DE7519"/>
    <w:rsid w:val="00DF1325"/>
    <w:rsid w:val="00DF34B0"/>
    <w:rsid w:val="00DF3AE1"/>
    <w:rsid w:val="00DF4153"/>
    <w:rsid w:val="00E035A1"/>
    <w:rsid w:val="00E03D78"/>
    <w:rsid w:val="00E05F28"/>
    <w:rsid w:val="00E1090F"/>
    <w:rsid w:val="00E11CD0"/>
    <w:rsid w:val="00E12750"/>
    <w:rsid w:val="00E12811"/>
    <w:rsid w:val="00E142A3"/>
    <w:rsid w:val="00E147ED"/>
    <w:rsid w:val="00E161D4"/>
    <w:rsid w:val="00E17296"/>
    <w:rsid w:val="00E22C3D"/>
    <w:rsid w:val="00E3011C"/>
    <w:rsid w:val="00E311EF"/>
    <w:rsid w:val="00E34D09"/>
    <w:rsid w:val="00E35599"/>
    <w:rsid w:val="00E42763"/>
    <w:rsid w:val="00E55BC9"/>
    <w:rsid w:val="00E56516"/>
    <w:rsid w:val="00E61C78"/>
    <w:rsid w:val="00E67336"/>
    <w:rsid w:val="00E674D3"/>
    <w:rsid w:val="00E709CF"/>
    <w:rsid w:val="00E747FC"/>
    <w:rsid w:val="00E77F2E"/>
    <w:rsid w:val="00E8661C"/>
    <w:rsid w:val="00EA3F82"/>
    <w:rsid w:val="00EA6710"/>
    <w:rsid w:val="00EB18C7"/>
    <w:rsid w:val="00EB2A0E"/>
    <w:rsid w:val="00EC1A88"/>
    <w:rsid w:val="00ED09A8"/>
    <w:rsid w:val="00ED12E5"/>
    <w:rsid w:val="00ED16AC"/>
    <w:rsid w:val="00ED2E5A"/>
    <w:rsid w:val="00ED5B66"/>
    <w:rsid w:val="00EE4120"/>
    <w:rsid w:val="00EE433D"/>
    <w:rsid w:val="00EF014F"/>
    <w:rsid w:val="00EF1641"/>
    <w:rsid w:val="00EF2369"/>
    <w:rsid w:val="00EF2A8A"/>
    <w:rsid w:val="00EF64D2"/>
    <w:rsid w:val="00EF7003"/>
    <w:rsid w:val="00F02469"/>
    <w:rsid w:val="00F0431D"/>
    <w:rsid w:val="00F06FDD"/>
    <w:rsid w:val="00F1310E"/>
    <w:rsid w:val="00F1391E"/>
    <w:rsid w:val="00F15738"/>
    <w:rsid w:val="00F16FFC"/>
    <w:rsid w:val="00F21CF4"/>
    <w:rsid w:val="00F22CA7"/>
    <w:rsid w:val="00F2767B"/>
    <w:rsid w:val="00F30181"/>
    <w:rsid w:val="00F3055A"/>
    <w:rsid w:val="00F373F5"/>
    <w:rsid w:val="00F41722"/>
    <w:rsid w:val="00F44F97"/>
    <w:rsid w:val="00F47863"/>
    <w:rsid w:val="00F47D2F"/>
    <w:rsid w:val="00F501D7"/>
    <w:rsid w:val="00F60355"/>
    <w:rsid w:val="00F62D5C"/>
    <w:rsid w:val="00F649A6"/>
    <w:rsid w:val="00F759CD"/>
    <w:rsid w:val="00F77F01"/>
    <w:rsid w:val="00F80501"/>
    <w:rsid w:val="00F81B45"/>
    <w:rsid w:val="00F81EB1"/>
    <w:rsid w:val="00F832AE"/>
    <w:rsid w:val="00F83BE5"/>
    <w:rsid w:val="00F84067"/>
    <w:rsid w:val="00F847E3"/>
    <w:rsid w:val="00F9296C"/>
    <w:rsid w:val="00F93ED9"/>
    <w:rsid w:val="00FA19F4"/>
    <w:rsid w:val="00FA5A02"/>
    <w:rsid w:val="00FB066E"/>
    <w:rsid w:val="00FB21B1"/>
    <w:rsid w:val="00FB70A4"/>
    <w:rsid w:val="00FC073A"/>
    <w:rsid w:val="00FC2CE0"/>
    <w:rsid w:val="00FC3FC2"/>
    <w:rsid w:val="00FD06D8"/>
    <w:rsid w:val="00FD3648"/>
    <w:rsid w:val="00FD43D5"/>
    <w:rsid w:val="00FD592E"/>
    <w:rsid w:val="00FD662E"/>
    <w:rsid w:val="00FE10B4"/>
    <w:rsid w:val="00FE1665"/>
    <w:rsid w:val="00FE267F"/>
    <w:rsid w:val="00FF07C2"/>
    <w:rsid w:val="00FF65A3"/>
    <w:rsid w:val="00FF7AB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8A48A3"/>
  <w15:docId w15:val="{5B4D084C-D0BE-4AA6-AD7F-855DFDC37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link w:val="HeaderChar"/>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lang w:val="en-GB"/>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uiPriority w:val="99"/>
    <w:qFormat/>
    <w:rsid w:val="00B20E3B"/>
    <w:rPr>
      <w:vertAlign w:val="superscript"/>
    </w:rPr>
  </w:style>
  <w:style w:type="table" w:styleId="TableGrid">
    <w:name w:val="Table Grid"/>
    <w:basedOn w:val="TableNormal"/>
    <w:uiPriority w:val="5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paragraph" w:styleId="Caption">
    <w:name w:val="caption"/>
    <w:basedOn w:val="Normal"/>
    <w:next w:val="Normal"/>
    <w:unhideWhenUsed/>
    <w:qFormat/>
    <w:rsid w:val="004D79D1"/>
    <w:pPr>
      <w:spacing w:after="200"/>
    </w:pPr>
    <w:rPr>
      <w:i/>
      <w:iCs/>
      <w:color w:val="44546A" w:themeColor="text2"/>
      <w:sz w:val="18"/>
      <w:szCs w:val="18"/>
    </w:rPr>
  </w:style>
  <w:style w:type="character" w:customStyle="1" w:styleId="SebutanYangBelumTerselesaikan1">
    <w:name w:val="Sebutan Yang Belum Terselesaikan1"/>
    <w:basedOn w:val="DefaultParagraphFont"/>
    <w:uiPriority w:val="99"/>
    <w:semiHidden/>
    <w:unhideWhenUsed/>
    <w:rsid w:val="00BE346F"/>
    <w:rPr>
      <w:color w:val="605E5C"/>
      <w:shd w:val="clear" w:color="auto" w:fill="E1DFDD"/>
    </w:rPr>
  </w:style>
  <w:style w:type="paragraph" w:styleId="Revision">
    <w:name w:val="Revision"/>
    <w:hidden/>
    <w:uiPriority w:val="99"/>
    <w:semiHidden/>
    <w:rsid w:val="007C1456"/>
    <w:rPr>
      <w:rFonts w:eastAsia="BatangChe"/>
      <w:sz w:val="24"/>
      <w:szCs w:val="24"/>
    </w:rPr>
  </w:style>
  <w:style w:type="paragraph" w:styleId="EndnoteText">
    <w:name w:val="endnote text"/>
    <w:basedOn w:val="Normal"/>
    <w:link w:val="EndnoteTextChar"/>
    <w:semiHidden/>
    <w:unhideWhenUsed/>
    <w:rsid w:val="00DA7743"/>
    <w:rPr>
      <w:sz w:val="20"/>
      <w:szCs w:val="20"/>
    </w:rPr>
  </w:style>
  <w:style w:type="character" w:customStyle="1" w:styleId="EndnoteTextChar">
    <w:name w:val="Endnote Text Char"/>
    <w:basedOn w:val="DefaultParagraphFont"/>
    <w:link w:val="EndnoteText"/>
    <w:semiHidden/>
    <w:rsid w:val="00DA7743"/>
    <w:rPr>
      <w:rFonts w:eastAsia="BatangChe"/>
    </w:rPr>
  </w:style>
  <w:style w:type="character" w:styleId="EndnoteReference">
    <w:name w:val="endnote reference"/>
    <w:basedOn w:val="DefaultParagraphFont"/>
    <w:semiHidden/>
    <w:unhideWhenUsed/>
    <w:rsid w:val="00DA7743"/>
    <w:rPr>
      <w:vertAlign w:val="superscript"/>
    </w:rPr>
  </w:style>
  <w:style w:type="character" w:customStyle="1" w:styleId="1">
    <w:name w:val="未解決のメンション1"/>
    <w:basedOn w:val="DefaultParagraphFont"/>
    <w:uiPriority w:val="99"/>
    <w:semiHidden/>
    <w:unhideWhenUsed/>
    <w:rsid w:val="00DA7743"/>
    <w:rPr>
      <w:color w:val="605E5C"/>
      <w:shd w:val="clear" w:color="auto" w:fill="E1DFDD"/>
    </w:rPr>
  </w:style>
  <w:style w:type="paragraph" w:styleId="Subtitle">
    <w:name w:val="Subtitle"/>
    <w:basedOn w:val="Normal"/>
    <w:next w:val="Normal"/>
    <w:link w:val="SubtitleChar"/>
    <w:uiPriority w:val="11"/>
    <w:qFormat/>
    <w:rsid w:val="00F30181"/>
    <w:pPr>
      <w:keepNext/>
      <w:keepLines/>
      <w:spacing w:before="360" w:after="80"/>
    </w:pPr>
    <w:rPr>
      <w:rFonts w:ascii="Georgia" w:eastAsia="Georgia" w:hAnsi="Georgia" w:cs="Georgia"/>
      <w:i/>
      <w:color w:val="666666"/>
      <w:sz w:val="48"/>
      <w:szCs w:val="48"/>
      <w:lang w:eastAsia="en-ID"/>
    </w:rPr>
  </w:style>
  <w:style w:type="character" w:customStyle="1" w:styleId="SubtitleChar">
    <w:name w:val="Subtitle Char"/>
    <w:basedOn w:val="DefaultParagraphFont"/>
    <w:link w:val="Subtitle"/>
    <w:uiPriority w:val="11"/>
    <w:rsid w:val="00F30181"/>
    <w:rPr>
      <w:rFonts w:ascii="Georgia" w:eastAsia="Georgia" w:hAnsi="Georgia" w:cs="Georgia"/>
      <w:i/>
      <w:color w:val="666666"/>
      <w:sz w:val="48"/>
      <w:szCs w:val="48"/>
      <w:lang w:eastAsia="en-ID"/>
    </w:rPr>
  </w:style>
  <w:style w:type="character" w:customStyle="1" w:styleId="Heading8Char">
    <w:name w:val="Heading 8 Char"/>
    <w:basedOn w:val="DefaultParagraphFont"/>
    <w:link w:val="Heading8"/>
    <w:rsid w:val="00F30181"/>
    <w:rPr>
      <w:rFonts w:eastAsia="BatangChe"/>
      <w:b/>
      <w:bCs/>
      <w:kern w:val="2"/>
      <w:lang w:eastAsia="ko-KR"/>
    </w:rPr>
  </w:style>
  <w:style w:type="character" w:styleId="Strong">
    <w:name w:val="Strong"/>
    <w:basedOn w:val="DefaultParagraphFont"/>
    <w:uiPriority w:val="22"/>
    <w:qFormat/>
    <w:rsid w:val="00AB40B7"/>
    <w:rPr>
      <w:b/>
      <w:bCs/>
    </w:rPr>
  </w:style>
  <w:style w:type="paragraph" w:customStyle="1" w:styleId="enumlev1">
    <w:name w:val="enumlev1"/>
    <w:basedOn w:val="Normal"/>
    <w:link w:val="enumlev1Char"/>
    <w:qFormat/>
    <w:rsid w:val="00AB40B7"/>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B40B7"/>
    <w:rPr>
      <w:rFonts w:eastAsia="MS Mincho"/>
      <w:sz w:val="24"/>
      <w:lang w:val="en-GB"/>
    </w:rPr>
  </w:style>
  <w:style w:type="character" w:customStyle="1" w:styleId="ListParagraphChar">
    <w:name w:val="List Paragraph Char"/>
    <w:basedOn w:val="DefaultParagraphFont"/>
    <w:link w:val="ListParagraph"/>
    <w:uiPriority w:val="34"/>
    <w:locked/>
    <w:rsid w:val="00AB40B7"/>
    <w:rPr>
      <w:rFonts w:eastAsia="BatangChe"/>
      <w:sz w:val="24"/>
      <w:szCs w:val="24"/>
    </w:rPr>
  </w:style>
  <w:style w:type="table" w:customStyle="1" w:styleId="2">
    <w:name w:val="表 (格子)2"/>
    <w:basedOn w:val="TableNormal"/>
    <w:next w:val="TableGrid"/>
    <w:rsid w:val="00AB40B7"/>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AB40B7"/>
    <w:rPr>
      <w:b/>
      <w:bCs/>
    </w:rPr>
  </w:style>
  <w:style w:type="character" w:customStyle="1" w:styleId="ECCParagraph">
    <w:name w:val="ECC Paragraph"/>
    <w:basedOn w:val="DefaultParagraphFont"/>
    <w:uiPriority w:val="1"/>
    <w:qFormat/>
    <w:rsid w:val="00AB40B7"/>
    <w:rPr>
      <w:rFonts w:ascii="Arial" w:hAnsi="Arial" w:cs="Arial" w:hint="default"/>
      <w:noProof w:val="0"/>
      <w:sz w:val="20"/>
      <w:bdr w:val="none" w:sz="0" w:space="0" w:color="auto" w:frame="1"/>
      <w:lang w:val="en-GB"/>
    </w:rPr>
  </w:style>
  <w:style w:type="character" w:customStyle="1" w:styleId="HeaderChar">
    <w:name w:val="Header Char"/>
    <w:link w:val="Header"/>
    <w:locked/>
    <w:rsid w:val="00AB40B7"/>
    <w:rPr>
      <w:rFonts w:eastAsia="BatangChe"/>
      <w:sz w:val="24"/>
      <w:szCs w:val="24"/>
    </w:rPr>
  </w:style>
  <w:style w:type="character" w:styleId="LineNumber">
    <w:name w:val="line number"/>
    <w:uiPriority w:val="99"/>
    <w:semiHidden/>
    <w:rsid w:val="00AB40B7"/>
    <w:rPr>
      <w:rFonts w:cs="Times New Roman"/>
    </w:rPr>
  </w:style>
  <w:style w:type="paragraph" w:styleId="PlainText">
    <w:name w:val="Plain Text"/>
    <w:basedOn w:val="Normal"/>
    <w:link w:val="PlainTextChar"/>
    <w:uiPriority w:val="99"/>
    <w:rsid w:val="00AB40B7"/>
    <w:pPr>
      <w:widowControl w:val="0"/>
    </w:pPr>
    <w:rPr>
      <w:rFonts w:ascii="MS Gothic" w:eastAsia="MS Gothic" w:hAnsi="Courier New"/>
      <w:kern w:val="2"/>
      <w:sz w:val="21"/>
      <w:szCs w:val="21"/>
      <w:lang w:val="x-none"/>
    </w:rPr>
  </w:style>
  <w:style w:type="character" w:customStyle="1" w:styleId="PlainTextChar">
    <w:name w:val="Plain Text Char"/>
    <w:basedOn w:val="DefaultParagraphFont"/>
    <w:link w:val="PlainText"/>
    <w:uiPriority w:val="99"/>
    <w:rsid w:val="00AB40B7"/>
    <w:rPr>
      <w:rFonts w:ascii="MS Gothic" w:eastAsia="MS Gothic" w:hAnsi="Courier New"/>
      <w:kern w:val="2"/>
      <w:sz w:val="21"/>
      <w:szCs w:val="21"/>
      <w:lang w:val="x-none"/>
    </w:rPr>
  </w:style>
  <w:style w:type="paragraph" w:customStyle="1" w:styleId="10">
    <w:name w:val="リスト段落1"/>
    <w:basedOn w:val="Normal"/>
    <w:uiPriority w:val="99"/>
    <w:rsid w:val="00AB40B7"/>
    <w:pPr>
      <w:tabs>
        <w:tab w:val="left" w:pos="794"/>
        <w:tab w:val="left" w:pos="1191"/>
        <w:tab w:val="left" w:pos="1588"/>
        <w:tab w:val="left" w:pos="1985"/>
      </w:tabs>
      <w:overflowPunct w:val="0"/>
      <w:autoSpaceDE w:val="0"/>
      <w:autoSpaceDN w:val="0"/>
      <w:adjustRightInd w:val="0"/>
      <w:spacing w:before="120"/>
      <w:ind w:left="720"/>
      <w:textAlignment w:val="baseline"/>
    </w:pPr>
    <w:rPr>
      <w:szCs w:val="20"/>
      <w:lang w:val="en-GB"/>
    </w:rPr>
  </w:style>
  <w:style w:type="character" w:customStyle="1" w:styleId="CallChar">
    <w:name w:val="Call Char"/>
    <w:link w:val="Call"/>
    <w:locked/>
    <w:rsid w:val="00AB40B7"/>
    <w:rPr>
      <w:i/>
      <w:sz w:val="24"/>
      <w:lang w:val="en-GB"/>
    </w:rPr>
  </w:style>
  <w:style w:type="paragraph" w:customStyle="1" w:styleId="Call">
    <w:name w:val="Call"/>
    <w:basedOn w:val="Normal"/>
    <w:next w:val="Normal"/>
    <w:link w:val="CallChar"/>
    <w:rsid w:val="00AB40B7"/>
    <w:pPr>
      <w:keepNext/>
      <w:keepLines/>
      <w:tabs>
        <w:tab w:val="left" w:pos="1134"/>
        <w:tab w:val="left" w:pos="1871"/>
        <w:tab w:val="left" w:pos="2268"/>
      </w:tabs>
      <w:overflowPunct w:val="0"/>
      <w:autoSpaceDE w:val="0"/>
      <w:autoSpaceDN w:val="0"/>
      <w:adjustRightInd w:val="0"/>
      <w:spacing w:before="160"/>
      <w:ind w:left="1134"/>
    </w:pPr>
    <w:rPr>
      <w:rFonts w:eastAsia="Batang"/>
      <w:i/>
      <w:szCs w:val="20"/>
      <w:lang w:val="en-GB"/>
    </w:rPr>
  </w:style>
  <w:style w:type="paragraph" w:customStyle="1" w:styleId="ColorfulList-Accent11">
    <w:name w:val="Colorful List - Accent 11"/>
    <w:basedOn w:val="Normal"/>
    <w:uiPriority w:val="34"/>
    <w:qFormat/>
    <w:rsid w:val="00AB40B7"/>
    <w:pPr>
      <w:spacing w:after="200" w:line="276" w:lineRule="auto"/>
      <w:ind w:left="720"/>
      <w:contextualSpacing/>
    </w:pPr>
    <w:rPr>
      <w:rFonts w:ascii="Calibri" w:eastAsia="Calibri" w:hAnsi="Calibri" w:cs="Cordia New"/>
      <w:sz w:val="22"/>
      <w:szCs w:val="22"/>
      <w:lang w:val="en-GB"/>
    </w:rPr>
  </w:style>
  <w:style w:type="paragraph" w:customStyle="1" w:styleId="a7">
    <w:name w:val="表文"/>
    <w:basedOn w:val="Normal"/>
    <w:rsid w:val="00AB40B7"/>
    <w:pPr>
      <w:widowControl w:val="0"/>
      <w:tabs>
        <w:tab w:val="left" w:pos="0"/>
      </w:tabs>
      <w:spacing w:after="160" w:line="259" w:lineRule="auto"/>
      <w:ind w:firstLine="425"/>
      <w:jc w:val="both"/>
      <w:textAlignment w:val="baseline"/>
      <w:outlineLvl w:val="0"/>
    </w:pPr>
    <w:rPr>
      <w:rFonts w:eastAsia="SimSun"/>
      <w:sz w:val="15"/>
      <w:szCs w:val="20"/>
      <w:lang w:eastAsia="zh-CN"/>
    </w:rPr>
  </w:style>
  <w:style w:type="character" w:customStyle="1" w:styleId="Artref">
    <w:name w:val="Art_ref"/>
    <w:basedOn w:val="DefaultParagraphFont"/>
    <w:rsid w:val="00AB40B7"/>
  </w:style>
  <w:style w:type="paragraph" w:customStyle="1" w:styleId="p1">
    <w:name w:val="p1"/>
    <w:basedOn w:val="Normal"/>
    <w:rsid w:val="00AB40B7"/>
    <w:pPr>
      <w:spacing w:before="100" w:beforeAutospacing="1" w:after="100" w:afterAutospacing="1"/>
    </w:pPr>
    <w:rPr>
      <w:rFonts w:eastAsia="Times New Roman"/>
      <w:lang w:val="en-AU" w:eastAsia="en-AU"/>
    </w:rPr>
  </w:style>
  <w:style w:type="table" w:customStyle="1" w:styleId="TableGrid1">
    <w:name w:val="Table Grid1"/>
    <w:basedOn w:val="TableNormal"/>
    <w:next w:val="TableGrid"/>
    <w:uiPriority w:val="39"/>
    <w:rsid w:val="00AB40B7"/>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basedOn w:val="DefaultParagraphFont"/>
    <w:uiPriority w:val="99"/>
    <w:semiHidden/>
    <w:unhideWhenUsed/>
    <w:rsid w:val="00AB40B7"/>
    <w:rPr>
      <w:color w:val="605E5C"/>
      <w:shd w:val="clear" w:color="auto" w:fill="E1DFDD"/>
    </w:rPr>
  </w:style>
  <w:style w:type="paragraph" w:customStyle="1" w:styleId="Tablehead">
    <w:name w:val="Table_head"/>
    <w:basedOn w:val="Normal"/>
    <w:link w:val="TableheadChar"/>
    <w:qFormat/>
    <w:rsid w:val="00AB40B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sz w:val="20"/>
      <w:szCs w:val="20"/>
      <w:lang w:val="en-GB"/>
    </w:rPr>
  </w:style>
  <w:style w:type="paragraph" w:customStyle="1" w:styleId="Tabletitle0">
    <w:name w:val="Table_title"/>
    <w:basedOn w:val="Normal"/>
    <w:next w:val="Tabletext"/>
    <w:link w:val="Tabletitle1"/>
    <w:qFormat/>
    <w:rsid w:val="00AB40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sz w:val="20"/>
      <w:szCs w:val="20"/>
      <w:lang w:val="en-GB"/>
    </w:rPr>
  </w:style>
  <w:style w:type="character" w:customStyle="1" w:styleId="TableheadChar">
    <w:name w:val="Table_head Char"/>
    <w:link w:val="Tablehead"/>
    <w:locked/>
    <w:rsid w:val="00AB40B7"/>
    <w:rPr>
      <w:rFonts w:ascii="Times New Roman Bold" w:eastAsia="MS Mincho" w:hAnsi="Times New Roman Bold" w:cs="Times New Roman Bold"/>
      <w:b/>
      <w:lang w:val="en-GB"/>
    </w:rPr>
  </w:style>
  <w:style w:type="character" w:customStyle="1" w:styleId="UnresolvedMention1">
    <w:name w:val="Unresolved Mention1"/>
    <w:basedOn w:val="DefaultParagraphFont"/>
    <w:uiPriority w:val="99"/>
    <w:semiHidden/>
    <w:unhideWhenUsed/>
    <w:rsid w:val="00AB40B7"/>
    <w:rPr>
      <w:color w:val="605E5C"/>
      <w:shd w:val="clear" w:color="auto" w:fill="E1DFDD"/>
    </w:rPr>
  </w:style>
  <w:style w:type="character" w:customStyle="1" w:styleId="Tabletext0">
    <w:name w:val="Table_text (文字)"/>
    <w:rsid w:val="00AB40B7"/>
    <w:rPr>
      <w:rFonts w:ascii="Times New Roman" w:hAnsi="Times New Roman"/>
      <w:lang w:val="en-GB" w:eastAsia="en-US"/>
    </w:rPr>
  </w:style>
  <w:style w:type="paragraph" w:customStyle="1" w:styleId="Tablelegend">
    <w:name w:val="Table_legend"/>
    <w:basedOn w:val="Normal"/>
    <w:link w:val="TablelegendChar"/>
    <w:rsid w:val="00AB40B7"/>
    <w:pPr>
      <w:tabs>
        <w:tab w:val="left" w:pos="1134"/>
        <w:tab w:val="left" w:pos="1871"/>
        <w:tab w:val="left" w:pos="2268"/>
      </w:tabs>
      <w:overflowPunct w:val="0"/>
      <w:autoSpaceDE w:val="0"/>
      <w:autoSpaceDN w:val="0"/>
      <w:adjustRightInd w:val="0"/>
      <w:spacing w:before="120"/>
      <w:textAlignment w:val="baseline"/>
    </w:pPr>
    <w:rPr>
      <w:rFonts w:eastAsiaTheme="minorEastAsia"/>
      <w:sz w:val="20"/>
      <w:szCs w:val="20"/>
      <w:lang w:val="en-GB"/>
    </w:rPr>
  </w:style>
  <w:style w:type="paragraph" w:customStyle="1" w:styleId="TableNo">
    <w:name w:val="Table_No"/>
    <w:basedOn w:val="Normal"/>
    <w:next w:val="Normal"/>
    <w:link w:val="TableNo0"/>
    <w:qFormat/>
    <w:rsid w:val="00AB40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szCs w:val="20"/>
      <w:lang w:val="en-GB"/>
    </w:rPr>
  </w:style>
  <w:style w:type="character" w:customStyle="1" w:styleId="TablelegendChar">
    <w:name w:val="Table_legend Char"/>
    <w:link w:val="Tablelegend"/>
    <w:locked/>
    <w:rsid w:val="00AB40B7"/>
    <w:rPr>
      <w:rFonts w:eastAsiaTheme="minorEastAsia"/>
      <w:lang w:val="en-GB"/>
    </w:rPr>
  </w:style>
  <w:style w:type="character" w:customStyle="1" w:styleId="TableNo0">
    <w:name w:val="Table_No Знак"/>
    <w:link w:val="TableNo"/>
    <w:qFormat/>
    <w:locked/>
    <w:rsid w:val="00AB40B7"/>
    <w:rPr>
      <w:rFonts w:eastAsiaTheme="minorEastAsia"/>
      <w:caps/>
      <w:lang w:val="en-GB"/>
    </w:rPr>
  </w:style>
  <w:style w:type="character" w:customStyle="1" w:styleId="Tabletitle1">
    <w:name w:val="Table_title Знак"/>
    <w:link w:val="Tabletitle0"/>
    <w:qFormat/>
    <w:locked/>
    <w:rsid w:val="00AB40B7"/>
    <w:rPr>
      <w:rFonts w:ascii="Times New Roman Bold" w:eastAsia="MS Mincho" w:hAnsi="Times New Roman Bold"/>
      <w:b/>
      <w:lang w:val="en-GB"/>
    </w:rPr>
  </w:style>
  <w:style w:type="paragraph" w:customStyle="1" w:styleId="Equationlegend">
    <w:name w:val="Equation_legend"/>
    <w:basedOn w:val="NormalIndent"/>
    <w:rsid w:val="00AB40B7"/>
    <w:pPr>
      <w:widowControl/>
      <w:tabs>
        <w:tab w:val="right" w:pos="1871"/>
        <w:tab w:val="left" w:pos="2041"/>
      </w:tabs>
      <w:wordWrap/>
      <w:overflowPunct w:val="0"/>
      <w:autoSpaceDE w:val="0"/>
      <w:autoSpaceDN w:val="0"/>
      <w:adjustRightInd w:val="0"/>
      <w:spacing w:before="80"/>
      <w:ind w:left="2041" w:hanging="2041"/>
      <w:jc w:val="left"/>
      <w:textAlignment w:val="baseline"/>
    </w:pPr>
    <w:rPr>
      <w:rFonts w:eastAsia="MS Mincho"/>
      <w:kern w:val="0"/>
      <w:sz w:val="24"/>
      <w:lang w:val="en-GB" w:eastAsia="en-US"/>
    </w:rPr>
  </w:style>
  <w:style w:type="paragraph" w:customStyle="1" w:styleId="Headingb">
    <w:name w:val="Heading_b"/>
    <w:basedOn w:val="Normal"/>
    <w:next w:val="Normal"/>
    <w:qFormat/>
    <w:rsid w:val="00AB40B7"/>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eastAsia="MS Mincho" w:hAnsi="Times New Roman Bold" w:cs="Times New Roman Bold"/>
      <w:b/>
      <w:szCs w:val="20"/>
      <w:lang w:val="en-GB" w:eastAsia="zh-CN"/>
    </w:rPr>
  </w:style>
  <w:style w:type="paragraph" w:customStyle="1" w:styleId="Tablefin">
    <w:name w:val="Table_fin"/>
    <w:basedOn w:val="Normal"/>
    <w:rsid w:val="00AB40B7"/>
    <w:pPr>
      <w:overflowPunct w:val="0"/>
      <w:autoSpaceDE w:val="0"/>
      <w:autoSpaceDN w:val="0"/>
      <w:adjustRightInd w:val="0"/>
      <w:textAlignment w:val="baseline"/>
    </w:pPr>
    <w:rPr>
      <w:rFonts w:eastAsia="MS Mincho"/>
      <w:sz w:val="20"/>
      <w:szCs w:val="20"/>
      <w:lang w:val="en-GB" w:eastAsia="zh-CN"/>
    </w:rPr>
  </w:style>
  <w:style w:type="paragraph" w:customStyle="1" w:styleId="Figure">
    <w:name w:val="Figure"/>
    <w:basedOn w:val="Normal"/>
    <w:next w:val="Normal"/>
    <w:rsid w:val="00AB40B7"/>
    <w:pPr>
      <w:tabs>
        <w:tab w:val="left" w:pos="1134"/>
        <w:tab w:val="left" w:pos="1871"/>
        <w:tab w:val="left" w:pos="2268"/>
      </w:tabs>
      <w:overflowPunct w:val="0"/>
      <w:autoSpaceDE w:val="0"/>
      <w:autoSpaceDN w:val="0"/>
      <w:adjustRightInd w:val="0"/>
      <w:spacing w:before="120" w:after="240"/>
      <w:jc w:val="center"/>
      <w:textAlignment w:val="baseline"/>
    </w:pPr>
    <w:rPr>
      <w:rFonts w:eastAsia="MS Mincho"/>
      <w:noProof/>
      <w:szCs w:val="20"/>
      <w:lang w:val="en-GB" w:eastAsia="zh-CN"/>
    </w:rPr>
  </w:style>
  <w:style w:type="paragraph" w:customStyle="1" w:styleId="Figuretitle">
    <w:name w:val="Figure_title"/>
    <w:basedOn w:val="Normal"/>
    <w:next w:val="Normal"/>
    <w:link w:val="FiguretitleChar"/>
    <w:qFormat/>
    <w:rsid w:val="00AB40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sz w:val="20"/>
      <w:szCs w:val="20"/>
      <w:lang w:val="en-GB"/>
    </w:rPr>
  </w:style>
  <w:style w:type="paragraph" w:customStyle="1" w:styleId="FigureNo">
    <w:name w:val="Figure_No"/>
    <w:basedOn w:val="Normal"/>
    <w:next w:val="Normal"/>
    <w:link w:val="FigureNoChar"/>
    <w:qFormat/>
    <w:rsid w:val="00AB40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S Mincho"/>
      <w:caps/>
      <w:sz w:val="20"/>
      <w:szCs w:val="20"/>
      <w:lang w:val="en-GB"/>
    </w:rPr>
  </w:style>
  <w:style w:type="character" w:customStyle="1" w:styleId="FiguretitleChar">
    <w:name w:val="Figure_title Char"/>
    <w:basedOn w:val="DefaultParagraphFont"/>
    <w:link w:val="Figuretitle"/>
    <w:qFormat/>
    <w:rsid w:val="00AB40B7"/>
    <w:rPr>
      <w:rFonts w:ascii="Times New Roman Bold" w:eastAsia="MS Mincho" w:hAnsi="Times New Roman Bold"/>
      <w:b/>
      <w:lang w:val="en-GB"/>
    </w:rPr>
  </w:style>
  <w:style w:type="character" w:customStyle="1" w:styleId="FigureNoChar">
    <w:name w:val="Figure_No Char"/>
    <w:basedOn w:val="DefaultParagraphFont"/>
    <w:link w:val="FigureNo"/>
    <w:qFormat/>
    <w:locked/>
    <w:rsid w:val="00AB40B7"/>
    <w:rPr>
      <w:rFonts w:eastAsia="MS Mincho"/>
      <w:caps/>
      <w:lang w:val="en-GB"/>
    </w:rPr>
  </w:style>
  <w:style w:type="table" w:customStyle="1" w:styleId="12">
    <w:name w:val="表 (格子)1"/>
    <w:basedOn w:val="TableNormal"/>
    <w:next w:val="TableGrid"/>
    <w:uiPriority w:val="39"/>
    <w:rsid w:val="00646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090F"/>
    <w:rPr>
      <w:color w:val="605E5C"/>
      <w:shd w:val="clear" w:color="auto" w:fill="E1DFDD"/>
    </w:rPr>
  </w:style>
  <w:style w:type="paragraph" w:customStyle="1" w:styleId="LSHeader">
    <w:name w:val="LSHeader"/>
    <w:rsid w:val="0048320B"/>
    <w:pPr>
      <w:tabs>
        <w:tab w:val="right" w:pos="9781"/>
      </w:tabs>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9565">
      <w:bodyDiv w:val="1"/>
      <w:marLeft w:val="0"/>
      <w:marRight w:val="0"/>
      <w:marTop w:val="0"/>
      <w:marBottom w:val="0"/>
      <w:divBdr>
        <w:top w:val="none" w:sz="0" w:space="0" w:color="auto"/>
        <w:left w:val="none" w:sz="0" w:space="0" w:color="auto"/>
        <w:bottom w:val="none" w:sz="0" w:space="0" w:color="auto"/>
        <w:right w:val="none" w:sz="0" w:space="0" w:color="auto"/>
      </w:divBdr>
    </w:div>
    <w:div w:id="186722640">
      <w:bodyDiv w:val="1"/>
      <w:marLeft w:val="0"/>
      <w:marRight w:val="0"/>
      <w:marTop w:val="0"/>
      <w:marBottom w:val="0"/>
      <w:divBdr>
        <w:top w:val="none" w:sz="0" w:space="0" w:color="auto"/>
        <w:left w:val="none" w:sz="0" w:space="0" w:color="auto"/>
        <w:bottom w:val="none" w:sz="0" w:space="0" w:color="auto"/>
        <w:right w:val="none" w:sz="0" w:space="0" w:color="auto"/>
      </w:divBdr>
    </w:div>
    <w:div w:id="154556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t.int/sites/default/files/report/2025/09/APT_AWG_REP-92_Rev_1__APT-AWG-REP-92%28Rev.1%29.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ptawg@apt.in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397f78-0df8-4b09-af30-c349055ccc08" xsi:nil="true"/>
    <lcf76f155ced4ddcb4097134ff3c332f xmlns="6c31d1c1-ac6e-4c4c-8f79-50ea5360b663">
      <Terms xmlns="http://schemas.microsoft.com/office/infopath/2007/PartnerControls"/>
    </lcf76f155ced4ddcb4097134ff3c332f>
    <_Flow_SignoffStatus xmlns="6c31d1c1-ac6e-4c4c-8f79-50ea5360b6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1A5389D274B9B4D97FEB10028C9937D" ma:contentTypeVersion="16" ma:contentTypeDescription="新しいドキュメントを作成します。" ma:contentTypeScope="" ma:versionID="dcc394842023f1c9970df264b2c7d1e9">
  <xsd:schema xmlns:xsd="http://www.w3.org/2001/XMLSchema" xmlns:xs="http://www.w3.org/2001/XMLSchema" xmlns:p="http://schemas.microsoft.com/office/2006/metadata/properties" xmlns:ns2="6c31d1c1-ac6e-4c4c-8f79-50ea5360b663" xmlns:ns3="1d397f78-0df8-4b09-af30-c349055ccc08" targetNamespace="http://schemas.microsoft.com/office/2006/metadata/properties" ma:root="true" ma:fieldsID="79bed03140d6e4f881a08dd1ad7e13dc" ns2:_="" ns3:_="">
    <xsd:import namespace="6c31d1c1-ac6e-4c4c-8f79-50ea5360b663"/>
    <xsd:import namespace="1d397f78-0df8-4b09-af30-c349055ccc0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TaxCatchAll" minOccurs="0"/>
                <xsd:element ref="ns2:MediaServiceOCR" minOccurs="0"/>
                <xsd:element ref="ns2:_Flow_SignoffStatus" minOccurs="0"/>
                <xsd:element ref="ns2:MediaServiceLocation"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1d1c1-ac6e-4c4c-8f79-50ea5360b6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Flow_SignoffStatus" ma:index="18" nillable="true" ma:displayName="承認の状態" ma:internalName="_x0024_Resources_x003a_core_x002c_Signoff_Status">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97f78-0df8-4b09-af30-c349055ccc0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c6b94d3-72ba-4308-a2f6-70008676d6fd}" ma:internalName="TaxCatchAll" ma:showField="CatchAllData" ma:web="1d397f78-0df8-4b09-af30-c349055ccc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A68F6-3422-4134-897F-66B2CADB8068}">
  <ds:schemaRefs>
    <ds:schemaRef ds:uri="http://schemas.microsoft.com/office/2006/metadata/properties"/>
    <ds:schemaRef ds:uri="http://schemas.microsoft.com/office/infopath/2007/PartnerControls"/>
    <ds:schemaRef ds:uri="1d397f78-0df8-4b09-af30-c349055ccc08"/>
    <ds:schemaRef ds:uri="6c31d1c1-ac6e-4c4c-8f79-50ea5360b663"/>
  </ds:schemaRefs>
</ds:datastoreItem>
</file>

<file path=customXml/itemProps2.xml><?xml version="1.0" encoding="utf-8"?>
<ds:datastoreItem xmlns:ds="http://schemas.openxmlformats.org/officeDocument/2006/customXml" ds:itemID="{E9D85DEE-C9BB-466B-96CD-F19E22E0A967}">
  <ds:schemaRefs>
    <ds:schemaRef ds:uri="http://schemas.microsoft.com/sharepoint/v3/contenttype/forms"/>
  </ds:schemaRefs>
</ds:datastoreItem>
</file>

<file path=customXml/itemProps3.xml><?xml version="1.0" encoding="utf-8"?>
<ds:datastoreItem xmlns:ds="http://schemas.openxmlformats.org/officeDocument/2006/customXml" ds:itemID="{A8565F73-9606-4437-BE4D-A14008AB3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1d1c1-ac6e-4c4c-8f79-50ea5360b663"/>
    <ds:schemaRef ds:uri="1d397f78-0df8-4b09-af30-c349055ccc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E75D34-54E8-4ACC-AE42-CAD9E4EBF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21</TotalTime>
  <Pages>1</Pages>
  <Words>254</Words>
  <Characters>1449</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 Secretariat</dc:creator>
  <cp:lastModifiedBy>CR5945</cp:lastModifiedBy>
  <cp:revision>19</cp:revision>
  <cp:lastPrinted>1900-12-31T17:00:00Z</cp:lastPrinted>
  <dcterms:created xsi:type="dcterms:W3CDTF">2025-09-12T02:57:00Z</dcterms:created>
  <dcterms:modified xsi:type="dcterms:W3CDTF">2025-09-26T08:51:00Z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1fc5048f661e12f06c599b26727cd9e4a619a8de6aedb122c0bc89e28d078ae8</vt:lpwstr>
  </property>
  <property fmtid="{D5CDD505-2E9C-101B-9397-08002B2CF9AE}" pid="3" name="ContentTypeId">
    <vt:lpwstr>0x010100B1A5389D274B9B4D97FEB10028C9937D</vt:lpwstr>
  </property>
  <property fmtid="{D5CDD505-2E9C-101B-9397-08002B2CF9AE}" pid="4" name="Order">
    <vt:r8>227511500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ediaServiceImageTags">
    <vt:lpwstr/>
  </property>
</Properties>
</file>