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RAN WG4 Meeting #116-bis</w:t>
        <w:tab/>
        <w:t>R4-2513014</w:t>
      </w:r>
    </w:p>
    <w:p>
      <w:pPr>
        <w:pStyle w:val="LSHeader"/>
        <w:pBdr>
          <w:bottom w:val="single" w:sz="6" w:space="1" w:color="auto"/>
        </w:pBdr>
      </w:pPr>
      <w:r>
        <w:t>Prague, Czech, 13 - 17 Oct, 2025</w:t>
      </w:r>
    </w:p>
    <w:p>
      <w:pPr>
        <w:spacing w:after="0"/>
      </w:pPr>
    </w:p>
    <w:p w14:paraId="124D64B1" w14:textId="37196093" w:rsidR="00B97703" w:rsidRPr="00FE2EB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de-DE"/>
        </w:rPr>
      </w:pPr>
      <w:r w:rsidRPr="00FE2EB3">
        <w:rPr>
          <w:rFonts w:cs="Arial"/>
          <w:bCs/>
          <w:sz w:val="24"/>
          <w:szCs w:val="24"/>
          <w:lang w:val="de-DE"/>
        </w:rPr>
        <w:t xml:space="preserve">3GPP </w:t>
      </w:r>
      <w:bookmarkStart w:id="0" w:name="OLE_LINK50"/>
      <w:bookmarkStart w:id="1" w:name="OLE_LINK51"/>
      <w:bookmarkStart w:id="2" w:name="OLE_LINK52"/>
      <w:r w:rsidRPr="00FE2EB3">
        <w:rPr>
          <w:rFonts w:cs="Arial"/>
          <w:bCs/>
          <w:sz w:val="24"/>
          <w:szCs w:val="24"/>
          <w:lang w:val="de-DE"/>
        </w:rPr>
        <w:t xml:space="preserve">TSG </w:t>
      </w:r>
      <w:r w:rsidR="005E0A79" w:rsidRPr="00FE2EB3">
        <w:rPr>
          <w:rFonts w:cs="Arial"/>
          <w:noProof w:val="0"/>
          <w:sz w:val="24"/>
          <w:szCs w:val="24"/>
          <w:lang w:val="de-DE"/>
        </w:rPr>
        <w:t>RAN</w:t>
      </w:r>
      <w:r w:rsidRPr="00FE2EB3">
        <w:rPr>
          <w:rFonts w:cs="Arial"/>
          <w:bCs/>
          <w:sz w:val="24"/>
          <w:szCs w:val="24"/>
          <w:lang w:val="de-DE"/>
        </w:rPr>
        <w:t xml:space="preserve"> WG</w:t>
      </w:r>
      <w:bookmarkEnd w:id="0"/>
      <w:bookmarkEnd w:id="1"/>
      <w:bookmarkEnd w:id="2"/>
      <w:r w:rsidR="005E0A79" w:rsidRPr="00FE2EB3">
        <w:rPr>
          <w:rFonts w:cs="Arial"/>
          <w:bCs/>
          <w:sz w:val="24"/>
          <w:szCs w:val="24"/>
          <w:lang w:val="de-DE"/>
        </w:rPr>
        <w:t>2#1</w:t>
      </w:r>
      <w:r w:rsidR="00595A7D" w:rsidRPr="00FE2EB3">
        <w:rPr>
          <w:rFonts w:cs="Arial"/>
          <w:bCs/>
          <w:sz w:val="24"/>
          <w:szCs w:val="24"/>
          <w:lang w:val="de-DE"/>
        </w:rPr>
        <w:t>3</w:t>
      </w:r>
      <w:r w:rsidR="00524E42" w:rsidRPr="00FE2EB3">
        <w:rPr>
          <w:rFonts w:cs="Arial"/>
          <w:bCs/>
          <w:sz w:val="24"/>
          <w:szCs w:val="24"/>
          <w:lang w:val="de-DE"/>
        </w:rPr>
        <w:t>1</w:t>
      </w:r>
      <w:r w:rsidRPr="00FE2EB3">
        <w:rPr>
          <w:rFonts w:cs="Arial"/>
          <w:bCs/>
          <w:sz w:val="24"/>
          <w:szCs w:val="24"/>
          <w:lang w:val="de-DE"/>
        </w:rPr>
        <w:tab/>
      </w:r>
      <w:r w:rsidR="005E0A79" w:rsidRPr="00FE2EB3">
        <w:rPr>
          <w:rFonts w:cs="Arial"/>
          <w:bCs/>
          <w:sz w:val="24"/>
          <w:szCs w:val="24"/>
          <w:lang w:val="de-DE"/>
        </w:rPr>
        <w:tab/>
      </w:r>
      <w:r w:rsidR="00044CE4" w:rsidRPr="00FE2EB3">
        <w:rPr>
          <w:rFonts w:cs="Arial"/>
          <w:bCs/>
          <w:sz w:val="24"/>
          <w:szCs w:val="24"/>
          <w:lang w:val="de-DE"/>
        </w:rPr>
        <w:t>R2-25</w:t>
      </w:r>
      <w:r w:rsidR="000509DE" w:rsidRPr="00FE2EB3">
        <w:rPr>
          <w:rFonts w:cs="Arial"/>
          <w:bCs/>
          <w:sz w:val="24"/>
          <w:szCs w:val="24"/>
          <w:lang w:val="de-DE"/>
        </w:rPr>
        <w:t>0</w:t>
      </w:r>
      <w:r w:rsidR="003F029D">
        <w:rPr>
          <w:rFonts w:cs="Arial"/>
          <w:bCs/>
          <w:sz w:val="24"/>
          <w:szCs w:val="24"/>
          <w:lang w:val="de-DE"/>
        </w:rPr>
        <w:t>6492</w:t>
      </w:r>
    </w:p>
    <w:p w14:paraId="3E1C83A9" w14:textId="2F73F4B1" w:rsidR="004E3939" w:rsidRPr="002A0034" w:rsidRDefault="00524E42" w:rsidP="004E3939">
      <w:pPr>
        <w:pStyle w:val="a3"/>
        <w:rPr>
          <w:sz w:val="24"/>
          <w:szCs w:val="24"/>
        </w:rPr>
      </w:pPr>
      <w:r>
        <w:rPr>
          <w:sz w:val="24"/>
          <w:szCs w:val="24"/>
        </w:rPr>
        <w:t>Bangalore</w:t>
      </w:r>
      <w:r w:rsidR="00595A7D" w:rsidRPr="00595A7D">
        <w:rPr>
          <w:sz w:val="24"/>
          <w:szCs w:val="24"/>
        </w:rPr>
        <w:t xml:space="preserve">, </w:t>
      </w:r>
      <w:r>
        <w:rPr>
          <w:sz w:val="24"/>
          <w:szCs w:val="24"/>
        </w:rPr>
        <w:t>India</w:t>
      </w:r>
      <w:r w:rsidR="00595A7D" w:rsidRPr="00595A7D">
        <w:rPr>
          <w:sz w:val="24"/>
          <w:szCs w:val="24"/>
        </w:rPr>
        <w:t>,</w:t>
      </w:r>
      <w:r w:rsidR="009B0F3F" w:rsidRPr="002A0034">
        <w:rPr>
          <w:sz w:val="24"/>
          <w:szCs w:val="24"/>
        </w:rPr>
        <w:t xml:space="preserve"> </w:t>
      </w:r>
      <w:r>
        <w:rPr>
          <w:sz w:val="24"/>
          <w:szCs w:val="24"/>
        </w:rPr>
        <w:t>25</w:t>
      </w:r>
      <w:r w:rsidR="002A0034" w:rsidRPr="002A0034">
        <w:rPr>
          <w:sz w:val="24"/>
          <w:szCs w:val="24"/>
          <w:vertAlign w:val="superscript"/>
        </w:rPr>
        <w:t>th</w:t>
      </w:r>
      <w:r w:rsidR="002A0034" w:rsidRPr="002A0034">
        <w:rPr>
          <w:sz w:val="24"/>
          <w:szCs w:val="24"/>
        </w:rPr>
        <w:t xml:space="preserve"> </w:t>
      </w:r>
      <w:r w:rsidR="009B0F3F" w:rsidRPr="002A0034">
        <w:rPr>
          <w:sz w:val="24"/>
          <w:szCs w:val="24"/>
        </w:rPr>
        <w:t xml:space="preserve">- </w:t>
      </w:r>
      <w:r>
        <w:rPr>
          <w:sz w:val="24"/>
          <w:szCs w:val="24"/>
        </w:rPr>
        <w:t>29</w:t>
      </w:r>
      <w:r w:rsidR="00632F82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>Aug</w:t>
      </w:r>
      <w:r w:rsidR="009B0F3F" w:rsidRPr="002A0034">
        <w:rPr>
          <w:sz w:val="24"/>
          <w:szCs w:val="24"/>
        </w:rPr>
        <w:t>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114E9E78" w14:textId="05C1CFE8" w:rsidR="001B2D74" w:rsidRPr="001B2D74" w:rsidRDefault="004E3939" w:rsidP="001B2D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443EE" w:rsidRPr="003F029D">
        <w:rPr>
          <w:rFonts w:ascii="Arial" w:hAnsi="Arial" w:cs="Arial"/>
          <w:sz w:val="22"/>
          <w:szCs w:val="22"/>
        </w:rPr>
        <w:t>Reply</w:t>
      </w:r>
      <w:r w:rsidR="002443EE">
        <w:rPr>
          <w:rFonts w:ascii="Arial" w:hAnsi="Arial" w:cs="Arial"/>
          <w:b/>
          <w:sz w:val="22"/>
          <w:szCs w:val="22"/>
        </w:rPr>
        <w:t xml:space="preserve"> </w:t>
      </w:r>
      <w:r w:rsidR="00524E42">
        <w:rPr>
          <w:rFonts w:ascii="Arial" w:hAnsi="Arial" w:cs="Arial"/>
          <w:sz w:val="22"/>
          <w:szCs w:val="22"/>
        </w:rPr>
        <w:t xml:space="preserve">LS </w:t>
      </w:r>
      <w:r w:rsidR="00524E42" w:rsidRPr="00524E42">
        <w:rPr>
          <w:rFonts w:ascii="Arial" w:hAnsi="Arial" w:cs="Arial"/>
          <w:sz w:val="22"/>
          <w:szCs w:val="22"/>
        </w:rPr>
        <w:t>on simultaneous configuration of SBFD and DC</w:t>
      </w:r>
    </w:p>
    <w:p w14:paraId="4D462D1D" w14:textId="020D4B1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E42" w:rsidRPr="00524E42">
        <w:rPr>
          <w:rFonts w:ascii="Arial" w:hAnsi="Arial" w:cs="Arial"/>
          <w:bCs/>
          <w:sz w:val="22"/>
          <w:szCs w:val="22"/>
        </w:rPr>
        <w:t>R2-2505015</w:t>
      </w:r>
      <w:r w:rsidR="007D3694">
        <w:rPr>
          <w:rFonts w:ascii="Arial" w:hAnsi="Arial" w:cs="Arial"/>
          <w:bCs/>
          <w:sz w:val="22"/>
          <w:szCs w:val="22"/>
        </w:rPr>
        <w:t xml:space="preserve"> </w:t>
      </w:r>
      <w:r w:rsidR="00524E42" w:rsidRPr="00524E42">
        <w:rPr>
          <w:rFonts w:ascii="Arial" w:hAnsi="Arial" w:cs="Arial"/>
          <w:bCs/>
          <w:sz w:val="22"/>
          <w:szCs w:val="22"/>
        </w:rPr>
        <w:t>(R1-2504858)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4AFCF972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2D74" w:rsidRPr="001B2D74">
        <w:rPr>
          <w:rFonts w:ascii="Arial" w:hAnsi="Arial" w:cs="Arial"/>
          <w:bCs/>
          <w:sz w:val="22"/>
          <w:szCs w:val="22"/>
        </w:rPr>
        <w:t>NR_duplex_evo-Core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4F6D7369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D61B6B">
        <w:rPr>
          <w:rFonts w:ascii="Arial" w:hAnsi="Arial" w:cs="Arial"/>
          <w:bCs/>
          <w:sz w:val="22"/>
          <w:szCs w:val="22"/>
          <w:lang w:eastAsia="zh-CN"/>
        </w:rPr>
        <w:t>RAN</w:t>
      </w:r>
      <w:r w:rsidR="00595A7D" w:rsidRPr="00D61B6B">
        <w:rPr>
          <w:rFonts w:ascii="Arial" w:hAnsi="Arial" w:cs="Arial"/>
          <w:bCs/>
          <w:sz w:val="22"/>
          <w:szCs w:val="22"/>
          <w:lang w:eastAsia="zh-CN"/>
        </w:rPr>
        <w:t xml:space="preserve"> WG</w:t>
      </w:r>
      <w:r w:rsidR="000509DE">
        <w:rPr>
          <w:rFonts w:ascii="Arial" w:hAnsi="Arial" w:cs="Arial"/>
          <w:bCs/>
          <w:sz w:val="22"/>
          <w:szCs w:val="22"/>
          <w:lang w:eastAsia="zh-CN"/>
        </w:rPr>
        <w:t>2</w:t>
      </w:r>
      <w:bookmarkStart w:id="8" w:name="_GoBack"/>
      <w:bookmarkEnd w:id="8"/>
    </w:p>
    <w:p w14:paraId="1FD1A7DF" w14:textId="12E935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RAN WG1, RAN</w:t>
      </w:r>
      <w:r w:rsidR="00595A7D">
        <w:rPr>
          <w:rFonts w:ascii="Arial" w:hAnsi="Arial" w:cs="Arial"/>
          <w:b/>
          <w:bCs/>
          <w:sz w:val="22"/>
          <w:szCs w:val="22"/>
        </w:rPr>
        <w:t xml:space="preserve"> </w:t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WG</w:t>
      </w:r>
      <w:r w:rsidR="00595A7D">
        <w:rPr>
          <w:rFonts w:ascii="Arial" w:hAnsi="Arial" w:cs="Arial"/>
          <w:bCs/>
          <w:sz w:val="22"/>
          <w:szCs w:val="22"/>
          <w:lang w:eastAsia="zh-CN"/>
        </w:rPr>
        <w:t>4</w:t>
      </w:r>
    </w:p>
    <w:p w14:paraId="4921E2AA" w14:textId="744B6F6F" w:rsidR="00B97703" w:rsidRPr="00524E42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E42" w:rsidRPr="00524E42">
        <w:rPr>
          <w:rFonts w:ascii="Arial" w:hAnsi="Arial" w:cs="Arial"/>
          <w:bCs/>
          <w:sz w:val="22"/>
          <w:szCs w:val="22"/>
        </w:rPr>
        <w:t>RAN WG3</w:t>
      </w:r>
    </w:p>
    <w:bookmarkEnd w:id="9"/>
    <w:bookmarkEnd w:id="10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32A4DCA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1B2D74">
        <w:rPr>
          <w:rFonts w:ascii="Arial" w:hAnsi="Arial" w:cs="Arial"/>
          <w:bCs/>
          <w:sz w:val="22"/>
          <w:szCs w:val="22"/>
        </w:rPr>
        <w:t>Yu Pan</w:t>
      </w:r>
    </w:p>
    <w:p w14:paraId="6B70172B" w14:textId="1572FCA8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1B2D74">
        <w:rPr>
          <w:rFonts w:ascii="Arial" w:hAnsi="Arial" w:cs="Arial"/>
          <w:bCs/>
          <w:sz w:val="22"/>
          <w:szCs w:val="22"/>
        </w:rPr>
        <w:t>pan.yu24@zte.com.cn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37A0AA9" w14:textId="2FE36A23" w:rsidR="00747A27" w:rsidRDefault="00747A27" w:rsidP="00747A27">
      <w:pPr>
        <w:spacing w:beforeLines="50" w:before="120" w:after="120"/>
        <w:rPr>
          <w:rFonts w:ascii="Arial" w:hAnsi="Arial" w:cs="Arial"/>
          <w:lang w:eastAsia="zh-CN"/>
        </w:rPr>
      </w:pPr>
      <w:r w:rsidRPr="00747A27">
        <w:rPr>
          <w:rFonts w:ascii="Arial" w:hAnsi="Arial" w:cs="Arial"/>
          <w:lang w:eastAsia="zh-CN"/>
        </w:rPr>
        <w:t xml:space="preserve">RAN2 would like to thank RAN1 for the LS on simultaneous configuration of SBFD and DC in </w:t>
      </w:r>
      <w:r w:rsidRPr="00747A27">
        <w:rPr>
          <w:rFonts w:ascii="Arial" w:hAnsi="Arial" w:cs="Arial"/>
          <w:bCs/>
        </w:rPr>
        <w:t>R1-2504858</w:t>
      </w:r>
      <w:r w:rsidRPr="00747A27">
        <w:rPr>
          <w:rFonts w:ascii="Arial" w:hAnsi="Arial" w:cs="Arial"/>
          <w:lang w:eastAsia="zh-CN"/>
        </w:rPr>
        <w:t xml:space="preserve">. </w:t>
      </w:r>
    </w:p>
    <w:p w14:paraId="65A3437E" w14:textId="44E43D09" w:rsidR="002443EE" w:rsidRPr="003F029D" w:rsidRDefault="002443EE" w:rsidP="00524E42">
      <w:pPr>
        <w:spacing w:beforeLines="50" w:before="120" w:after="120"/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lang w:eastAsia="zh-CN"/>
        </w:rPr>
        <w:t>RAN2</w:t>
      </w:r>
      <w:r w:rsidRPr="002443EE">
        <w:rPr>
          <w:rFonts w:ascii="Arial" w:hAnsi="Arial" w:cs="Arial"/>
          <w:lang w:eastAsia="zh-CN"/>
        </w:rPr>
        <w:t xml:space="preserve"> has evaluated the specification impact to the </w:t>
      </w:r>
      <w:r>
        <w:rPr>
          <w:rFonts w:ascii="Arial" w:hAnsi="Arial" w:cs="Arial"/>
          <w:lang w:eastAsia="zh-CN"/>
        </w:rPr>
        <w:t xml:space="preserve">scenario </w:t>
      </w:r>
      <w:r w:rsidRPr="002443EE">
        <w:rPr>
          <w:rFonts w:ascii="Arial" w:hAnsi="Arial" w:cs="Arial"/>
          <w:lang w:eastAsia="zh-CN"/>
        </w:rPr>
        <w:t xml:space="preserve">of simultaneous configuration of SBFD and </w:t>
      </w:r>
      <w:r>
        <w:rPr>
          <w:rFonts w:ascii="Arial" w:hAnsi="Arial" w:cs="Arial"/>
          <w:lang w:eastAsia="zh-CN"/>
        </w:rPr>
        <w:t>inter band NR-</w:t>
      </w:r>
      <w:r w:rsidRPr="002443EE">
        <w:rPr>
          <w:rFonts w:ascii="Arial" w:hAnsi="Arial" w:cs="Arial"/>
          <w:lang w:eastAsia="zh-CN"/>
        </w:rPr>
        <w:t>DC</w:t>
      </w:r>
      <w:r>
        <w:rPr>
          <w:rFonts w:ascii="Arial" w:hAnsi="Arial" w:cs="Arial"/>
          <w:lang w:eastAsia="zh-CN"/>
        </w:rPr>
        <w:t xml:space="preserve"> as indicated in the LS, and made the following agreement: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24E42" w:rsidRPr="00042E3B" w14:paraId="11A4D026" w14:textId="77777777" w:rsidTr="002D356D">
        <w:tc>
          <w:tcPr>
            <w:tcW w:w="9855" w:type="dxa"/>
          </w:tcPr>
          <w:p w14:paraId="10E739E5" w14:textId="77777777" w:rsidR="00524E42" w:rsidRPr="00042E3B" w:rsidRDefault="00524E42" w:rsidP="002D356D">
            <w:pPr>
              <w:spacing w:beforeLines="50" w:before="120" w:after="120"/>
              <w:rPr>
                <w:rFonts w:ascii="Arial" w:hAnsi="Arial" w:cs="Arial"/>
                <w:lang w:eastAsia="zh-CN"/>
              </w:rPr>
            </w:pPr>
            <w:r w:rsidRPr="00042E3B">
              <w:rPr>
                <w:rFonts w:ascii="Arial" w:hAnsi="Arial" w:cs="Arial"/>
                <w:lang w:eastAsia="zh-CN"/>
              </w:rPr>
              <w:t>RAN2 evaluated the specification impact to support simultaneous configuration of SBFD and DC, and concluded the following: From RAN2 point of view there may be limited specification impact (i.e., stage-2 impact but no need to introduce stage-3 spec impact). Send LS to RAN4 and RAN1 (cc RAN3) to inform this conclusion.</w:t>
            </w:r>
          </w:p>
        </w:tc>
      </w:tr>
    </w:tbl>
    <w:p w14:paraId="7AD1FFFE" w14:textId="77777777" w:rsidR="00524E42" w:rsidRPr="00BE5F91" w:rsidRDefault="00524E42" w:rsidP="00524E42">
      <w:pPr>
        <w:spacing w:beforeLines="50" w:before="120" w:after="120"/>
        <w:rPr>
          <w:rFonts w:ascii="Arial" w:hAnsi="Arial" w:cs="Arial"/>
          <w:b/>
          <w:lang w:eastAsia="zh-CN"/>
        </w:rPr>
      </w:pPr>
    </w:p>
    <w:p w14:paraId="469AD63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17F197" w14:textId="6305A4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51D85">
        <w:rPr>
          <w:rFonts w:ascii="Arial" w:hAnsi="Arial" w:cs="Arial"/>
          <w:b/>
        </w:rPr>
        <w:t>RAN WG</w:t>
      </w:r>
      <w:r w:rsidR="003269C9">
        <w:rPr>
          <w:rFonts w:ascii="Arial" w:hAnsi="Arial" w:cs="Arial"/>
          <w:b/>
        </w:rPr>
        <w:t>1</w:t>
      </w:r>
      <w:r w:rsidR="00051D85">
        <w:rPr>
          <w:rFonts w:ascii="Arial" w:hAnsi="Arial" w:cs="Arial"/>
          <w:b/>
        </w:rPr>
        <w:t>, RAN WG4</w:t>
      </w:r>
      <w:r w:rsidR="00A378A8">
        <w:rPr>
          <w:rFonts w:ascii="Arial" w:hAnsi="Arial" w:cs="Arial"/>
          <w:b/>
        </w:rPr>
        <w:t>:</w:t>
      </w:r>
    </w:p>
    <w:p w14:paraId="5A9BF4E3" w14:textId="262454CA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>RAN</w:t>
      </w:r>
      <w:r w:rsidR="00524E42">
        <w:rPr>
          <w:rFonts w:ascii="Arial" w:hAnsi="Arial" w:cs="Arial"/>
        </w:rPr>
        <w:t xml:space="preserve"> WG</w:t>
      </w:r>
      <w:r w:rsidR="009C2ABE" w:rsidRPr="00CE6C5A">
        <w:rPr>
          <w:rFonts w:ascii="Arial" w:hAnsi="Arial" w:cs="Arial"/>
        </w:rPr>
        <w:t xml:space="preserve">2 respectfully asks </w:t>
      </w:r>
      <w:r w:rsidR="00051D85">
        <w:rPr>
          <w:rFonts w:ascii="Arial" w:hAnsi="Arial" w:cs="Arial"/>
        </w:rPr>
        <w:t>RAN</w:t>
      </w:r>
      <w:r w:rsidR="00524E42">
        <w:rPr>
          <w:rFonts w:ascii="Arial" w:hAnsi="Arial" w:cs="Arial"/>
        </w:rPr>
        <w:t xml:space="preserve"> WG</w:t>
      </w:r>
      <w:r w:rsidR="00051D85">
        <w:rPr>
          <w:rFonts w:ascii="Arial" w:hAnsi="Arial" w:cs="Arial"/>
        </w:rPr>
        <w:t>1 and RAN</w:t>
      </w:r>
      <w:r w:rsidR="00524E42">
        <w:rPr>
          <w:rFonts w:ascii="Arial" w:hAnsi="Arial" w:cs="Arial"/>
        </w:rPr>
        <w:t xml:space="preserve"> WG</w:t>
      </w:r>
      <w:r w:rsidR="00C10215">
        <w:rPr>
          <w:rFonts w:ascii="Arial" w:hAnsi="Arial" w:cs="Arial"/>
        </w:rPr>
        <w:t>4</w:t>
      </w:r>
      <w:r w:rsidR="00BD341A" w:rsidRPr="00CE6C5A">
        <w:rPr>
          <w:rFonts w:ascii="Arial" w:hAnsi="Arial" w:cs="Arial"/>
        </w:rPr>
        <w:t xml:space="preserve"> to take </w:t>
      </w:r>
      <w:r w:rsidR="00633A0C">
        <w:rPr>
          <w:rFonts w:ascii="Arial" w:hAnsi="Arial" w:cs="Arial"/>
        </w:rPr>
        <w:t xml:space="preserve">the above </w:t>
      </w:r>
      <w:r w:rsidR="00051D85">
        <w:rPr>
          <w:rFonts w:ascii="Arial" w:hAnsi="Arial" w:cs="Arial"/>
        </w:rPr>
        <w:t>agreement</w:t>
      </w:r>
      <w:r w:rsidR="002510B4">
        <w:rPr>
          <w:rFonts w:ascii="Arial" w:hAnsi="Arial" w:cs="Arial"/>
        </w:rPr>
        <w:t xml:space="preserve"> </w:t>
      </w:r>
      <w:r w:rsidR="00BF273E" w:rsidRPr="00CE6C5A">
        <w:rPr>
          <w:rFonts w:ascii="Arial" w:hAnsi="Arial" w:cs="Arial"/>
        </w:rPr>
        <w:t>into account</w:t>
      </w:r>
      <w:r w:rsidR="00524E42">
        <w:rPr>
          <w:rFonts w:ascii="Arial" w:hAnsi="Arial" w:cs="Arial"/>
        </w:rPr>
        <w:t xml:space="preserve"> in their future work</w:t>
      </w:r>
      <w:r w:rsidR="00AB42CB" w:rsidRPr="00CE6C5A">
        <w:rPr>
          <w:rFonts w:ascii="Arial" w:hAnsi="Arial" w:cs="Arial"/>
        </w:rPr>
        <w:t>.</w:t>
      </w:r>
    </w:p>
    <w:p w14:paraId="2C0E89CC" w14:textId="7751A762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443EE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1DB965" w14:textId="77777777" w:rsidR="00DA6EAD" w:rsidRDefault="00DA6EAD" w:rsidP="00DA6E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#131</w:t>
      </w:r>
      <w:r>
        <w:rPr>
          <w:rFonts w:ascii="Arial" w:hAnsi="Arial" w:cs="Arial"/>
        </w:rPr>
        <w:t>bis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ab/>
        <w:t>13-17</w:t>
      </w:r>
      <w:r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</w:t>
      </w:r>
      <w:r>
        <w:rPr>
          <w:rFonts w:ascii="Arial" w:hAnsi="Arial" w:cs="Arial" w:hint="eastAsia"/>
          <w:lang w:eastAsia="zh-CN"/>
        </w:rPr>
        <w:t>Z</w:t>
      </w:r>
    </w:p>
    <w:p w14:paraId="1C5E3D69" w14:textId="77777777" w:rsidR="00DA6EAD" w:rsidRPr="00AE0C92" w:rsidRDefault="00DA6EAD" w:rsidP="00DA6EAD">
      <w:pPr>
        <w:spacing w:after="0"/>
        <w:rPr>
          <w:rFonts w:ascii="Arial" w:hAnsi="Arial" w:cs="Arial"/>
          <w:lang w:eastAsia="en-US"/>
        </w:rPr>
      </w:pPr>
      <w:r w:rsidRPr="00BD341A">
        <w:rPr>
          <w:rFonts w:ascii="Arial" w:hAnsi="Arial" w:cs="Arial"/>
        </w:rPr>
        <w:t>TSG RAN2 Meeting #13</w:t>
      </w:r>
      <w:r>
        <w:rPr>
          <w:rFonts w:ascii="Arial" w:hAnsi="Arial" w:cs="Arial"/>
        </w:rPr>
        <w:t>2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ab/>
        <w:t>17-21</w:t>
      </w:r>
      <w:r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Nov </w:t>
      </w:r>
      <w:r w:rsidRPr="00BD341A">
        <w:rPr>
          <w:rFonts w:ascii="Arial" w:hAnsi="Arial" w:cs="Arial"/>
        </w:rPr>
        <w:t>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Dallas, USA</w:t>
      </w:r>
    </w:p>
    <w:p w14:paraId="15DAFF5C" w14:textId="1D9ED352" w:rsidR="00051D85" w:rsidRPr="00051D85" w:rsidRDefault="00051D85" w:rsidP="00DA6EAD">
      <w:pPr>
        <w:rPr>
          <w:rFonts w:ascii="Arial" w:hAnsi="Arial" w:cs="Arial"/>
        </w:rPr>
      </w:pPr>
    </w:p>
    <w:sectPr w:rsidR="00051D85" w:rsidRPr="00051D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6037BF" w16cex:dateUtc="2025-09-01T07:18:00Z"/>
  <w16cex:commentExtensible w16cex:durableId="6A8D516A" w16cex:dateUtc="2025-09-01T11:38:00Z"/>
  <w16cex:commentExtensible w16cex:durableId="2C61489E" w16cex:dateUtc="2025-09-02T02:42:00Z"/>
  <w16cex:commentExtensible w16cex:durableId="59808CE8" w16cex:dateUtc="2025-09-02T14:59:00Z"/>
  <w16cex:commentExtensible w16cex:durableId="3B41A3B6" w16cex:dateUtc="2025-09-04T00:33:00Z"/>
  <w16cex:commentExtensible w16cex:durableId="1E2C2EC5" w16cex:dateUtc="2025-09-01T11:50:00Z"/>
  <w16cex:commentExtensible w16cex:durableId="2C603724" w16cex:dateUtc="2025-09-01T07:15:00Z"/>
  <w16cex:commentExtensible w16cex:durableId="41CFA04C" w16cex:dateUtc="2025-09-01T11:41:00Z"/>
  <w16cex:commentExtensible w16cex:durableId="2C6148BE" w16cex:dateUtc="2025-09-02T02:43:00Z"/>
  <w16cex:commentExtensible w16cex:durableId="5EFCEC47" w16cex:dateUtc="2025-09-02T14:59:00Z"/>
  <w16cex:commentExtensible w16cex:durableId="664A9330" w16cex:dateUtc="2025-09-04T00:35:00Z"/>
  <w16cex:commentExtensible w16cex:durableId="2C6149C3" w16cex:dateUtc="2025-09-02T0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00C71D" w16cid:durableId="2C62DF16"/>
  <w16cid:commentId w16cid:paraId="5306631B" w16cid:durableId="2C603710"/>
  <w16cid:commentId w16cid:paraId="59ACFF8B" w16cid:durableId="2C6037BF"/>
  <w16cid:commentId w16cid:paraId="50E6F350" w16cid:durableId="6A8D516A"/>
  <w16cid:commentId w16cid:paraId="00669EE8" w16cid:durableId="2C61489E"/>
  <w16cid:commentId w16cid:paraId="058B6467" w16cid:durableId="59808CE8"/>
  <w16cid:commentId w16cid:paraId="54F39430" w16cid:durableId="3B41A3B6"/>
  <w16cid:commentId w16cid:paraId="779E45A5" w16cid:durableId="1E2C2EC5"/>
  <w16cid:commentId w16cid:paraId="1DFD8FA0" w16cid:durableId="2C62DF1D"/>
  <w16cid:commentId w16cid:paraId="6556AA55" w16cid:durableId="2C603711"/>
  <w16cid:commentId w16cid:paraId="4745B4A4" w16cid:durableId="2C603724"/>
  <w16cid:commentId w16cid:paraId="23267378" w16cid:durableId="41CFA04C"/>
  <w16cid:commentId w16cid:paraId="033E5DA9" w16cid:durableId="2C6148BE"/>
  <w16cid:commentId w16cid:paraId="0104B9ED" w16cid:durableId="5EFCEC47"/>
  <w16cid:commentId w16cid:paraId="21DD2D41" w16cid:durableId="2C62E094"/>
  <w16cid:commentId w16cid:paraId="1CC7401A" w16cid:durableId="664A9330"/>
  <w16cid:commentId w16cid:paraId="717C9CDB" w16cid:durableId="2C6149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C4BA7" w14:textId="77777777" w:rsidR="00703432" w:rsidRDefault="00703432">
      <w:pPr>
        <w:spacing w:after="0"/>
      </w:pPr>
      <w:r>
        <w:separator/>
      </w:r>
    </w:p>
  </w:endnote>
  <w:endnote w:type="continuationSeparator" w:id="0">
    <w:p w14:paraId="54B1B64A" w14:textId="77777777" w:rsidR="00703432" w:rsidRDefault="00703432">
      <w:pPr>
        <w:spacing w:after="0"/>
      </w:pPr>
      <w:r>
        <w:continuationSeparator/>
      </w:r>
    </w:p>
  </w:endnote>
  <w:endnote w:type="continuationNotice" w:id="1">
    <w:p w14:paraId="0182714B" w14:textId="77777777" w:rsidR="00703432" w:rsidRDefault="007034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ECAD1" w14:textId="77777777" w:rsidR="00D325D0" w:rsidRDefault="00D325D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84697" w14:textId="77777777" w:rsidR="00D325D0" w:rsidRDefault="00D325D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95A60" w14:textId="77777777" w:rsidR="00D325D0" w:rsidRDefault="00D325D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371D6" w14:textId="77777777" w:rsidR="00703432" w:rsidRDefault="00703432">
      <w:pPr>
        <w:spacing w:after="0"/>
      </w:pPr>
      <w:r>
        <w:separator/>
      </w:r>
    </w:p>
  </w:footnote>
  <w:footnote w:type="continuationSeparator" w:id="0">
    <w:p w14:paraId="262E99F0" w14:textId="77777777" w:rsidR="00703432" w:rsidRDefault="00703432">
      <w:pPr>
        <w:spacing w:after="0"/>
      </w:pPr>
      <w:r>
        <w:continuationSeparator/>
      </w:r>
    </w:p>
  </w:footnote>
  <w:footnote w:type="continuationNotice" w:id="1">
    <w:p w14:paraId="4304B018" w14:textId="77777777" w:rsidR="00703432" w:rsidRDefault="0070343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103FA" w14:textId="77777777" w:rsidR="00D325D0" w:rsidRDefault="00D325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D6CF7" w14:textId="77777777" w:rsidR="00D325D0" w:rsidRDefault="00D325D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2936B" w14:textId="77777777" w:rsidR="00D325D0" w:rsidRDefault="00D325D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509DE"/>
    <w:rsid w:val="00051D85"/>
    <w:rsid w:val="00062CC0"/>
    <w:rsid w:val="000668BC"/>
    <w:rsid w:val="00067C8A"/>
    <w:rsid w:val="00081BBE"/>
    <w:rsid w:val="000853B6"/>
    <w:rsid w:val="000955B1"/>
    <w:rsid w:val="000A327E"/>
    <w:rsid w:val="000A52C9"/>
    <w:rsid w:val="000B45EE"/>
    <w:rsid w:val="000C29D9"/>
    <w:rsid w:val="000D0502"/>
    <w:rsid w:val="000D14D5"/>
    <w:rsid w:val="000E230D"/>
    <w:rsid w:val="000E7E7E"/>
    <w:rsid w:val="000F31DE"/>
    <w:rsid w:val="000F3652"/>
    <w:rsid w:val="000F6242"/>
    <w:rsid w:val="000F6FF8"/>
    <w:rsid w:val="0010597B"/>
    <w:rsid w:val="001252FB"/>
    <w:rsid w:val="001423E4"/>
    <w:rsid w:val="001434B4"/>
    <w:rsid w:val="00143E8E"/>
    <w:rsid w:val="00154A70"/>
    <w:rsid w:val="001631F3"/>
    <w:rsid w:val="00173B9D"/>
    <w:rsid w:val="00184DA1"/>
    <w:rsid w:val="00190CF0"/>
    <w:rsid w:val="00191ADD"/>
    <w:rsid w:val="001944B9"/>
    <w:rsid w:val="001A42BA"/>
    <w:rsid w:val="001B01EB"/>
    <w:rsid w:val="001B2D74"/>
    <w:rsid w:val="001E2D51"/>
    <w:rsid w:val="001E2EAB"/>
    <w:rsid w:val="001E53DF"/>
    <w:rsid w:val="001F0753"/>
    <w:rsid w:val="001F5E60"/>
    <w:rsid w:val="00201726"/>
    <w:rsid w:val="00202E11"/>
    <w:rsid w:val="00210934"/>
    <w:rsid w:val="00216AE0"/>
    <w:rsid w:val="002209DF"/>
    <w:rsid w:val="002443EE"/>
    <w:rsid w:val="002510B4"/>
    <w:rsid w:val="002532D3"/>
    <w:rsid w:val="00253F89"/>
    <w:rsid w:val="002708FA"/>
    <w:rsid w:val="0028165B"/>
    <w:rsid w:val="00282DCF"/>
    <w:rsid w:val="00294BC7"/>
    <w:rsid w:val="002A0034"/>
    <w:rsid w:val="002A2C68"/>
    <w:rsid w:val="002A46C7"/>
    <w:rsid w:val="002A7D91"/>
    <w:rsid w:val="002B1BFF"/>
    <w:rsid w:val="002C5E3D"/>
    <w:rsid w:val="002E2850"/>
    <w:rsid w:val="002E5A3D"/>
    <w:rsid w:val="002F1940"/>
    <w:rsid w:val="00302E92"/>
    <w:rsid w:val="00321856"/>
    <w:rsid w:val="003269C9"/>
    <w:rsid w:val="00332BD5"/>
    <w:rsid w:val="003426CA"/>
    <w:rsid w:val="003473D9"/>
    <w:rsid w:val="003604CD"/>
    <w:rsid w:val="00361164"/>
    <w:rsid w:val="00365740"/>
    <w:rsid w:val="00370A48"/>
    <w:rsid w:val="003727D5"/>
    <w:rsid w:val="00380C0A"/>
    <w:rsid w:val="00383545"/>
    <w:rsid w:val="00384EE0"/>
    <w:rsid w:val="00386AF8"/>
    <w:rsid w:val="00395C82"/>
    <w:rsid w:val="003A14AC"/>
    <w:rsid w:val="003A56D7"/>
    <w:rsid w:val="003B075E"/>
    <w:rsid w:val="003B68B7"/>
    <w:rsid w:val="003C0AB4"/>
    <w:rsid w:val="003C1F69"/>
    <w:rsid w:val="003C2FD0"/>
    <w:rsid w:val="003E6C35"/>
    <w:rsid w:val="003F029D"/>
    <w:rsid w:val="003F2120"/>
    <w:rsid w:val="003F61B5"/>
    <w:rsid w:val="003F7BBB"/>
    <w:rsid w:val="00414D4C"/>
    <w:rsid w:val="00421D6E"/>
    <w:rsid w:val="0043156C"/>
    <w:rsid w:val="00433500"/>
    <w:rsid w:val="00433F71"/>
    <w:rsid w:val="00434B39"/>
    <w:rsid w:val="00440D43"/>
    <w:rsid w:val="00451D9E"/>
    <w:rsid w:val="00475007"/>
    <w:rsid w:val="00487678"/>
    <w:rsid w:val="0048778E"/>
    <w:rsid w:val="004877AD"/>
    <w:rsid w:val="004A3596"/>
    <w:rsid w:val="004A4324"/>
    <w:rsid w:val="004A724D"/>
    <w:rsid w:val="004B3990"/>
    <w:rsid w:val="004C5BC8"/>
    <w:rsid w:val="004D41DB"/>
    <w:rsid w:val="004E3939"/>
    <w:rsid w:val="005028DE"/>
    <w:rsid w:val="0051333C"/>
    <w:rsid w:val="005147DF"/>
    <w:rsid w:val="00520305"/>
    <w:rsid w:val="005241D0"/>
    <w:rsid w:val="00524E42"/>
    <w:rsid w:val="00525FEC"/>
    <w:rsid w:val="0052783C"/>
    <w:rsid w:val="0053082D"/>
    <w:rsid w:val="00533C9C"/>
    <w:rsid w:val="005349BD"/>
    <w:rsid w:val="005362AF"/>
    <w:rsid w:val="00537B0D"/>
    <w:rsid w:val="005576FB"/>
    <w:rsid w:val="00566D95"/>
    <w:rsid w:val="00571A61"/>
    <w:rsid w:val="00572BDE"/>
    <w:rsid w:val="00581310"/>
    <w:rsid w:val="005855B7"/>
    <w:rsid w:val="00595A7D"/>
    <w:rsid w:val="005970C3"/>
    <w:rsid w:val="005B1502"/>
    <w:rsid w:val="005B2D9C"/>
    <w:rsid w:val="005B5644"/>
    <w:rsid w:val="005C2D9B"/>
    <w:rsid w:val="005C549E"/>
    <w:rsid w:val="005E0A79"/>
    <w:rsid w:val="005E3073"/>
    <w:rsid w:val="005E7C19"/>
    <w:rsid w:val="005F051F"/>
    <w:rsid w:val="005F70DE"/>
    <w:rsid w:val="006053E0"/>
    <w:rsid w:val="006242BE"/>
    <w:rsid w:val="00631BE0"/>
    <w:rsid w:val="00632F82"/>
    <w:rsid w:val="00633A0C"/>
    <w:rsid w:val="00661A72"/>
    <w:rsid w:val="006659F2"/>
    <w:rsid w:val="00671AEF"/>
    <w:rsid w:val="0067299A"/>
    <w:rsid w:val="00682F8C"/>
    <w:rsid w:val="00693334"/>
    <w:rsid w:val="006A29FA"/>
    <w:rsid w:val="006A2DDB"/>
    <w:rsid w:val="006A3DCC"/>
    <w:rsid w:val="006A7427"/>
    <w:rsid w:val="006B5ABC"/>
    <w:rsid w:val="006B67E8"/>
    <w:rsid w:val="006C1ED3"/>
    <w:rsid w:val="006C62A0"/>
    <w:rsid w:val="006C7B35"/>
    <w:rsid w:val="006D23D3"/>
    <w:rsid w:val="006D72A7"/>
    <w:rsid w:val="00703432"/>
    <w:rsid w:val="007102E9"/>
    <w:rsid w:val="007172A3"/>
    <w:rsid w:val="00723A21"/>
    <w:rsid w:val="00723AB4"/>
    <w:rsid w:val="007258DE"/>
    <w:rsid w:val="00734465"/>
    <w:rsid w:val="007406CF"/>
    <w:rsid w:val="00745ED3"/>
    <w:rsid w:val="00747A27"/>
    <w:rsid w:val="00783C9B"/>
    <w:rsid w:val="007843D7"/>
    <w:rsid w:val="0079309F"/>
    <w:rsid w:val="00793A21"/>
    <w:rsid w:val="007978C4"/>
    <w:rsid w:val="007A24CC"/>
    <w:rsid w:val="007B5048"/>
    <w:rsid w:val="007C28A6"/>
    <w:rsid w:val="007C7418"/>
    <w:rsid w:val="007D112B"/>
    <w:rsid w:val="007D3694"/>
    <w:rsid w:val="007E0C55"/>
    <w:rsid w:val="007E1735"/>
    <w:rsid w:val="007E1E50"/>
    <w:rsid w:val="007E48F8"/>
    <w:rsid w:val="007E5295"/>
    <w:rsid w:val="007F3A12"/>
    <w:rsid w:val="007F4F92"/>
    <w:rsid w:val="008024E8"/>
    <w:rsid w:val="0082118D"/>
    <w:rsid w:val="008320A3"/>
    <w:rsid w:val="00832E31"/>
    <w:rsid w:val="00841842"/>
    <w:rsid w:val="00846F66"/>
    <w:rsid w:val="00854124"/>
    <w:rsid w:val="00862393"/>
    <w:rsid w:val="00882CAD"/>
    <w:rsid w:val="008866E9"/>
    <w:rsid w:val="0089030F"/>
    <w:rsid w:val="008A46D4"/>
    <w:rsid w:val="008B3D75"/>
    <w:rsid w:val="008B604E"/>
    <w:rsid w:val="008C5746"/>
    <w:rsid w:val="008D6410"/>
    <w:rsid w:val="008D772F"/>
    <w:rsid w:val="008D79E3"/>
    <w:rsid w:val="008F4D69"/>
    <w:rsid w:val="00907744"/>
    <w:rsid w:val="00921A5D"/>
    <w:rsid w:val="00922841"/>
    <w:rsid w:val="00926CB2"/>
    <w:rsid w:val="00936024"/>
    <w:rsid w:val="00942A97"/>
    <w:rsid w:val="00945C4E"/>
    <w:rsid w:val="0096637C"/>
    <w:rsid w:val="0097158A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D4F6D"/>
    <w:rsid w:val="009E1D9A"/>
    <w:rsid w:val="00A06E21"/>
    <w:rsid w:val="00A25460"/>
    <w:rsid w:val="00A30EBD"/>
    <w:rsid w:val="00A378A8"/>
    <w:rsid w:val="00A53E7A"/>
    <w:rsid w:val="00A61CE4"/>
    <w:rsid w:val="00A62C53"/>
    <w:rsid w:val="00A72770"/>
    <w:rsid w:val="00A81EAE"/>
    <w:rsid w:val="00A841B0"/>
    <w:rsid w:val="00A85B7B"/>
    <w:rsid w:val="00AA4ECE"/>
    <w:rsid w:val="00AB42CB"/>
    <w:rsid w:val="00AD6B69"/>
    <w:rsid w:val="00AD7B65"/>
    <w:rsid w:val="00AE6098"/>
    <w:rsid w:val="00AF212C"/>
    <w:rsid w:val="00AF3030"/>
    <w:rsid w:val="00AF7719"/>
    <w:rsid w:val="00B1227A"/>
    <w:rsid w:val="00B159CF"/>
    <w:rsid w:val="00B16F69"/>
    <w:rsid w:val="00B3133B"/>
    <w:rsid w:val="00B35EE6"/>
    <w:rsid w:val="00B51FFD"/>
    <w:rsid w:val="00B54990"/>
    <w:rsid w:val="00B66F2D"/>
    <w:rsid w:val="00B92C65"/>
    <w:rsid w:val="00B935A7"/>
    <w:rsid w:val="00B97703"/>
    <w:rsid w:val="00BA358E"/>
    <w:rsid w:val="00BA5E44"/>
    <w:rsid w:val="00BC4C34"/>
    <w:rsid w:val="00BD2351"/>
    <w:rsid w:val="00BD341A"/>
    <w:rsid w:val="00BE26B1"/>
    <w:rsid w:val="00BE7424"/>
    <w:rsid w:val="00BF273E"/>
    <w:rsid w:val="00BF7077"/>
    <w:rsid w:val="00C10215"/>
    <w:rsid w:val="00C11EE7"/>
    <w:rsid w:val="00C1298D"/>
    <w:rsid w:val="00C378FA"/>
    <w:rsid w:val="00C50A3C"/>
    <w:rsid w:val="00C55CEA"/>
    <w:rsid w:val="00C71386"/>
    <w:rsid w:val="00C83B70"/>
    <w:rsid w:val="00C900AC"/>
    <w:rsid w:val="00C94E05"/>
    <w:rsid w:val="00C96081"/>
    <w:rsid w:val="00CA44B6"/>
    <w:rsid w:val="00CA66D4"/>
    <w:rsid w:val="00CA68DA"/>
    <w:rsid w:val="00CB7984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36B1"/>
    <w:rsid w:val="00CF6087"/>
    <w:rsid w:val="00CF64C5"/>
    <w:rsid w:val="00D13971"/>
    <w:rsid w:val="00D20D8F"/>
    <w:rsid w:val="00D31442"/>
    <w:rsid w:val="00D32517"/>
    <w:rsid w:val="00D325D0"/>
    <w:rsid w:val="00D457D2"/>
    <w:rsid w:val="00D46051"/>
    <w:rsid w:val="00D57CB7"/>
    <w:rsid w:val="00D61B6B"/>
    <w:rsid w:val="00D86723"/>
    <w:rsid w:val="00D93A90"/>
    <w:rsid w:val="00DA22AD"/>
    <w:rsid w:val="00DA6EAD"/>
    <w:rsid w:val="00DB37FE"/>
    <w:rsid w:val="00DB6F62"/>
    <w:rsid w:val="00DE03CD"/>
    <w:rsid w:val="00DE29E9"/>
    <w:rsid w:val="00E006D1"/>
    <w:rsid w:val="00E033D7"/>
    <w:rsid w:val="00E0401F"/>
    <w:rsid w:val="00E130F0"/>
    <w:rsid w:val="00E20C29"/>
    <w:rsid w:val="00E2324B"/>
    <w:rsid w:val="00E33E96"/>
    <w:rsid w:val="00E366F6"/>
    <w:rsid w:val="00E3769A"/>
    <w:rsid w:val="00E42A9A"/>
    <w:rsid w:val="00E6249A"/>
    <w:rsid w:val="00E63839"/>
    <w:rsid w:val="00E826D8"/>
    <w:rsid w:val="00E97F88"/>
    <w:rsid w:val="00EA1365"/>
    <w:rsid w:val="00EC5F51"/>
    <w:rsid w:val="00EE560D"/>
    <w:rsid w:val="00F24F56"/>
    <w:rsid w:val="00F27B43"/>
    <w:rsid w:val="00F3192D"/>
    <w:rsid w:val="00F340F0"/>
    <w:rsid w:val="00F505EA"/>
    <w:rsid w:val="00F53914"/>
    <w:rsid w:val="00F5614B"/>
    <w:rsid w:val="00F92379"/>
    <w:rsid w:val="00F9622B"/>
    <w:rsid w:val="00FA0783"/>
    <w:rsid w:val="00FA1DD0"/>
    <w:rsid w:val="00FA425F"/>
    <w:rsid w:val="00FA5CE2"/>
    <w:rsid w:val="00FB4965"/>
    <w:rsid w:val="00FB5A2A"/>
    <w:rsid w:val="00FB5C22"/>
    <w:rsid w:val="00FB7566"/>
    <w:rsid w:val="00FE27F9"/>
    <w:rsid w:val="00FE2EB3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docId w15:val="{77068F89-F119-413A-8159-DEB6F8D5D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uiPriority w:val="99"/>
    <w:qFormat/>
    <w:rsid w:val="006D23D3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6D23D3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CC7B07"/>
  </w:style>
  <w:style w:type="paragraph" w:customStyle="1" w:styleId="Comments">
    <w:name w:val="Comments"/>
    <w:basedOn w:val="a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af3">
    <w:name w:val="Table Grid"/>
    <w:basedOn w:val="a1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ZTE-YP</cp:lastModifiedBy>
  <cp:revision>3</cp:revision>
  <cp:lastPrinted>2002-04-23T07:10:00Z</cp:lastPrinted>
  <dcterms:created xsi:type="dcterms:W3CDTF">2025-09-05T07:14:00Z</dcterms:created>
  <dcterms:modified xsi:type="dcterms:W3CDTF">2025-09-05T07:16:00Z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  <property fmtid="{D5CDD505-2E9C-101B-9397-08002B2CF9AE}" pid="4" name="CWMe36623003aa211f08000773100007731">
    <vt:lpwstr>CWMRQ3Cxo8fP2DWN5BWIVEMeErhikV9EBMIAH5QKHOnzdQXqZfztKBk95l8wPfLXpT4+BizztWn3EUBsUwarvX5Gg==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2025-09-02T15:05:08Z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544090ad-2f3f-412e-8e35-100ad0d649cd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