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F1916" w14:textId="0864438C" w:rsidR="00841BCD" w:rsidRPr="006A05E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5170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5170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51707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E51707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E51707">
        <w:rPr>
          <w:rFonts w:ascii="Arial" w:eastAsia="SimSun" w:hAnsi="Arial" w:cs="Times New Roman"/>
          <w:b/>
          <w:sz w:val="24"/>
          <w:szCs w:val="20"/>
        </w:rPr>
        <w:t>1</w:t>
      </w:r>
      <w:r w:rsidR="00D75AFC">
        <w:rPr>
          <w:rFonts w:ascii="Arial" w:eastAsia="SimSun" w:hAnsi="Arial" w:cs="Times New Roman"/>
          <w:b/>
          <w:sz w:val="24"/>
          <w:szCs w:val="20"/>
        </w:rPr>
        <w:t>6</w:t>
      </w:r>
      <w:r w:rsidRPr="00E5170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6A05E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4C6991" w:rsidRPr="006A05E6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250</w:t>
      </w:r>
      <w:r w:rsidR="00C9159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9960</w:t>
      </w:r>
    </w:p>
    <w:bookmarkEnd w:id="0"/>
    <w:bookmarkEnd w:id="1"/>
    <w:p w14:paraId="1D325728" w14:textId="5E8E843F" w:rsidR="00B26A8A" w:rsidRPr="00E51707" w:rsidRDefault="00103473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03473">
        <w:rPr>
          <w:rFonts w:ascii="Arial" w:eastAsia="SimSun" w:hAnsi="Arial" w:cs="Times New Roman"/>
          <w:b/>
          <w:sz w:val="24"/>
          <w:szCs w:val="20"/>
        </w:rPr>
        <w:t>Bengaluru, India, August 25th – 29th, 2025</w:t>
      </w:r>
    </w:p>
    <w:p w14:paraId="2F465E3E" w14:textId="77777777" w:rsidR="00841BCD" w:rsidRPr="00E5170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99A39A7" w14:textId="16B5241C" w:rsidR="00841BCD" w:rsidRPr="00E5170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Source:</w:t>
      </w:r>
      <w:r w:rsidRPr="00E51707">
        <w:rPr>
          <w:rFonts w:ascii="Arial" w:eastAsia="Calibri" w:hAnsi="Arial" w:cs="Arial"/>
          <w:b/>
          <w:bCs/>
          <w:sz w:val="24"/>
        </w:rPr>
        <w:tab/>
        <w:t>Nokia</w:t>
      </w:r>
      <w:r w:rsidR="00F00712">
        <w:rPr>
          <w:rFonts w:ascii="Arial" w:eastAsia="Calibri" w:hAnsi="Arial" w:cs="Arial"/>
          <w:b/>
          <w:bCs/>
          <w:sz w:val="24"/>
        </w:rPr>
        <w:t>, Qualcomm</w:t>
      </w:r>
      <w:r w:rsidR="00103473">
        <w:rPr>
          <w:rFonts w:ascii="Arial" w:eastAsia="Calibri" w:hAnsi="Arial" w:cs="Arial"/>
          <w:b/>
          <w:bCs/>
          <w:sz w:val="24"/>
        </w:rPr>
        <w:t xml:space="preserve"> (Rapporteurs)</w:t>
      </w:r>
    </w:p>
    <w:p w14:paraId="6CA2A04B" w14:textId="6F7E1FF7" w:rsidR="00841BCD" w:rsidRPr="00E5170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Title: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1B2BBA">
        <w:rPr>
          <w:rFonts w:ascii="Arial" w:eastAsia="Calibri" w:hAnsi="Arial" w:cs="Arial"/>
          <w:b/>
          <w:bCs/>
          <w:sz w:val="24"/>
        </w:rPr>
        <w:t>Workplan for</w:t>
      </w:r>
      <w:r w:rsidR="00C97B25" w:rsidRPr="00E51707">
        <w:rPr>
          <w:rFonts w:ascii="Arial" w:eastAsia="Calibri" w:hAnsi="Arial" w:cs="Arial"/>
          <w:b/>
          <w:bCs/>
          <w:sz w:val="24"/>
        </w:rPr>
        <w:t xml:space="preserve"> XR ph3 RRM </w:t>
      </w:r>
      <w:r w:rsidR="00CA7383">
        <w:rPr>
          <w:rFonts w:ascii="Arial" w:eastAsia="Calibri" w:hAnsi="Arial" w:cs="Arial"/>
          <w:b/>
          <w:bCs/>
          <w:sz w:val="24"/>
        </w:rPr>
        <w:t xml:space="preserve">performance </w:t>
      </w:r>
      <w:r w:rsidR="00C97B25" w:rsidRPr="00E51707">
        <w:rPr>
          <w:rFonts w:ascii="Arial" w:eastAsia="Calibri" w:hAnsi="Arial" w:cs="Arial"/>
          <w:b/>
          <w:bCs/>
          <w:sz w:val="24"/>
        </w:rPr>
        <w:t>requirements</w:t>
      </w:r>
    </w:p>
    <w:p w14:paraId="35EC5B47" w14:textId="1067BDC4" w:rsidR="00841BCD" w:rsidRPr="00E5170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5170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51707">
        <w:rPr>
          <w:rFonts w:ascii="Arial" w:eastAsia="MS Mincho" w:hAnsi="Arial" w:cs="Arial"/>
          <w:b/>
          <w:bCs/>
          <w:sz w:val="24"/>
          <w:szCs w:val="20"/>
        </w:rPr>
        <w:tab/>
      </w:r>
      <w:r w:rsidR="00E51707" w:rsidRPr="001215B9">
        <w:rPr>
          <w:rFonts w:ascii="Arial" w:eastAsia="MS Mincho" w:hAnsi="Arial" w:cs="Arial"/>
          <w:b/>
          <w:bCs/>
          <w:sz w:val="24"/>
          <w:szCs w:val="20"/>
        </w:rPr>
        <w:t>7.</w:t>
      </w:r>
      <w:r w:rsidR="001215B9" w:rsidRPr="001215B9">
        <w:rPr>
          <w:rFonts w:ascii="Arial" w:eastAsia="MS Mincho" w:hAnsi="Arial" w:cs="Arial"/>
          <w:b/>
          <w:bCs/>
          <w:sz w:val="24"/>
          <w:szCs w:val="20"/>
        </w:rPr>
        <w:t>26</w:t>
      </w:r>
      <w:r w:rsidR="00E51707" w:rsidRPr="001215B9">
        <w:rPr>
          <w:rFonts w:ascii="Arial" w:eastAsia="MS Mincho" w:hAnsi="Arial" w:cs="Arial"/>
          <w:b/>
          <w:bCs/>
          <w:sz w:val="24"/>
          <w:szCs w:val="20"/>
        </w:rPr>
        <w:t>.</w:t>
      </w:r>
      <w:r w:rsidR="00F16C62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47767A59" w14:textId="13604E9D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Document for: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21336E">
        <w:rPr>
          <w:rFonts w:ascii="Arial" w:eastAsia="Calibri" w:hAnsi="Arial" w:cs="Arial"/>
          <w:b/>
          <w:bCs/>
          <w:sz w:val="24"/>
        </w:rPr>
        <w:t>Approval</w:t>
      </w:r>
    </w:p>
    <w:p w14:paraId="27409415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93508AB" w14:textId="5D487E5C" w:rsidR="006E6598" w:rsidRDefault="00AB39C0" w:rsidP="007E4668">
      <w:r>
        <w:t xml:space="preserve">The WID for XR enhancements phase 3 include </w:t>
      </w:r>
      <w:r w:rsidR="004E1016">
        <w:rPr>
          <w:lang w:val="en-US"/>
        </w:rPr>
        <w:t xml:space="preserve">RAN4 RRM impact both for core and performance requirements </w:t>
      </w:r>
      <w:r w:rsidR="00207262">
        <w:rPr>
          <w:lang w:val="en-US"/>
        </w:rPr>
        <w:fldChar w:fldCharType="begin"/>
      </w:r>
      <w:r w:rsidR="00207262">
        <w:rPr>
          <w:lang w:val="en-US"/>
        </w:rPr>
        <w:instrText xml:space="preserve"> REF _Ref205447504 \r \h </w:instrText>
      </w:r>
      <w:r w:rsidR="00207262">
        <w:rPr>
          <w:lang w:val="en-US"/>
        </w:rPr>
      </w:r>
      <w:r w:rsidR="00207262">
        <w:rPr>
          <w:lang w:val="en-US"/>
        </w:rPr>
        <w:fldChar w:fldCharType="separate"/>
      </w:r>
      <w:r w:rsidR="00207262">
        <w:rPr>
          <w:lang w:val="en-US"/>
        </w:rPr>
        <w:t>[1]</w:t>
      </w:r>
      <w:r w:rsidR="00207262">
        <w:rPr>
          <w:lang w:val="en-US"/>
        </w:rPr>
        <w:fldChar w:fldCharType="end"/>
      </w:r>
      <w:r w:rsidR="00207262">
        <w:rPr>
          <w:lang w:val="en-US"/>
        </w:rPr>
        <w:t xml:space="preserve">. </w:t>
      </w:r>
      <w:r>
        <w:t xml:space="preserve">In </w:t>
      </w:r>
      <w:r w:rsidR="00207262">
        <w:t xml:space="preserve">the initial workplan approved in </w:t>
      </w:r>
      <w:r>
        <w:fldChar w:fldCharType="begin"/>
      </w:r>
      <w:r>
        <w:instrText xml:space="preserve"> REF _Ref205447249 \r \h </w:instrText>
      </w:r>
      <w:r>
        <w:fldChar w:fldCharType="separate"/>
      </w:r>
      <w:r>
        <w:t>[2]</w:t>
      </w:r>
      <w:r>
        <w:fldChar w:fldCharType="end"/>
      </w:r>
      <w:r w:rsidR="00207262">
        <w:t xml:space="preserve">, only aspects related to core requirements are listed, therefore it is needed </w:t>
      </w:r>
      <w:r w:rsidR="00F71ECB">
        <w:t xml:space="preserve">to </w:t>
      </w:r>
      <w:r w:rsidR="00207262">
        <w:t>update the workplan to include performance requirements</w:t>
      </w:r>
      <w:r w:rsidR="006E6598">
        <w:t xml:space="preserve">. </w:t>
      </w:r>
    </w:p>
    <w:p w14:paraId="0FEB0CC6" w14:textId="63B3C1BD" w:rsidR="00C2313A" w:rsidRDefault="003D7702" w:rsidP="007E4668">
      <w:r>
        <w:t xml:space="preserve">The TU allocation for the performance work is shown below, and it includes </w:t>
      </w:r>
      <w:r w:rsidR="00C96E53">
        <w:t>T</w:t>
      </w:r>
      <w:r w:rsidR="00103473">
        <w:t>U</w:t>
      </w:r>
      <w:r w:rsidR="00C96E53">
        <w:t xml:space="preserve">s from RAN4 </w:t>
      </w:r>
      <w:r w:rsidR="00103473">
        <w:t>#</w:t>
      </w:r>
      <w:r w:rsidR="00C96E53">
        <w:t xml:space="preserve">116 to RAN4 #118 for RRM performance requirements. </w:t>
      </w:r>
    </w:p>
    <w:tbl>
      <w:tblPr>
        <w:tblW w:w="9342" w:type="dxa"/>
        <w:tblLook w:val="04A0" w:firstRow="1" w:lastRow="0" w:firstColumn="1" w:lastColumn="0" w:noHBand="0" w:noVBand="1"/>
      </w:tblPr>
      <w:tblGrid>
        <w:gridCol w:w="1879"/>
        <w:gridCol w:w="760"/>
        <w:gridCol w:w="1052"/>
        <w:gridCol w:w="817"/>
        <w:gridCol w:w="776"/>
        <w:gridCol w:w="850"/>
        <w:gridCol w:w="806"/>
        <w:gridCol w:w="776"/>
        <w:gridCol w:w="850"/>
        <w:gridCol w:w="776"/>
      </w:tblGrid>
      <w:tr w:rsidR="008426BF" w:rsidRPr="00781A13" w14:paraId="2DA5F5B1" w14:textId="77777777" w:rsidTr="008426BF">
        <w:trPr>
          <w:trHeight w:val="750"/>
        </w:trPr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E1DAE8" w14:textId="77777777" w:rsidR="008426BF" w:rsidRPr="00781A13" w:rsidRDefault="008426BF" w:rsidP="00781A13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7F476" w14:textId="77777777" w:rsidR="008426BF" w:rsidRPr="00781A13" w:rsidRDefault="008426BF" w:rsidP="00781A13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9B6F8" w14:textId="77777777" w:rsidR="008426BF" w:rsidRPr="00781A13" w:rsidRDefault="008426BF" w:rsidP="00781A13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59D06CA7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RAN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1487F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R4RD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13C71CA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RAN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6DD28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R4RD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0CDEE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R4RD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CF8D7D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RAN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79041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R4RD</w:t>
            </w:r>
          </w:p>
        </w:tc>
      </w:tr>
      <w:tr w:rsidR="008426BF" w:rsidRPr="00781A13" w14:paraId="10CFC09F" w14:textId="77777777" w:rsidTr="008426BF">
        <w:trPr>
          <w:trHeight w:val="825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E76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WI code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5C8AA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WI or SI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580A6" w14:textId="033C16DC" w:rsidR="008426BF" w:rsidRPr="00781A13" w:rsidRDefault="00753320" w:rsidP="00781A13">
            <w:pPr>
              <w:spacing w:after="0" w:line="240" w:lineRule="auto"/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T</w:t>
            </w:r>
            <w:r w:rsidR="008426BF"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arget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3BBB462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108</w:t>
            </w: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br/>
              <w:t>Jun.25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E695C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4ECE149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109</w:t>
            </w: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br/>
              <w:t>Sep.25</w:t>
            </w: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br/>
            </w:r>
            <w:r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REL-19 freeze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8B127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116bis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AF3D7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7CE97F01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110</w:t>
            </w: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br/>
              <w:t>Dec.25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AF11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118</w:t>
            </w:r>
          </w:p>
        </w:tc>
      </w:tr>
      <w:tr w:rsidR="008426BF" w:rsidRPr="00781A13" w14:paraId="72F872DC" w14:textId="77777777" w:rsidTr="008426BF">
        <w:trPr>
          <w:trHeight w:val="825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1CA130F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NR_XR_Ph3-Core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6EE01DB0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WI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63625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Sep.25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82A999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FD8EE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7501E90A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4399E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FAB8C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6EC4DB92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2DDEC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</w:tr>
      <w:tr w:rsidR="008426BF" w:rsidRPr="00781A13" w14:paraId="7FE775EF" w14:textId="77777777" w:rsidTr="008426BF">
        <w:trPr>
          <w:trHeight w:val="825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213C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NR_XR_Ph3-Perf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CE11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WI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7240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Mar.26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2EDF56C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5080E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4F2D2C2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2319D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9275F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6B985F05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2ACAF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0,5</w:t>
            </w:r>
          </w:p>
        </w:tc>
      </w:tr>
    </w:tbl>
    <w:p w14:paraId="63DF76A1" w14:textId="77777777" w:rsidR="00330004" w:rsidRDefault="00330004" w:rsidP="007E4668"/>
    <w:p w14:paraId="6610EC2E" w14:textId="711354C7" w:rsidR="00B66B7D" w:rsidRDefault="0021336E" w:rsidP="001B3D71">
      <w:pPr>
        <w:pStyle w:val="RAN4H1"/>
      </w:pPr>
      <w:r>
        <w:t>Workplan</w:t>
      </w:r>
    </w:p>
    <w:tbl>
      <w:tblPr>
        <w:tblW w:w="5000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6640"/>
      </w:tblGrid>
      <w:tr w:rsidR="000A7FAE" w:rsidRPr="00DE551A" w14:paraId="31A46EFB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4E6E" w14:textId="77777777" w:rsidR="000A7FAE" w:rsidRPr="00103473" w:rsidRDefault="000A7FAE" w:rsidP="006C48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b/>
                <w:bCs/>
                <w:szCs w:val="20"/>
                <w:lang w:val="en-US" w:eastAsia="en-GB"/>
              </w:rPr>
              <w:t>RAN4 meeting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D8356" w14:textId="77777777" w:rsidR="000A7FAE" w:rsidRPr="00103473" w:rsidRDefault="000A7FAE" w:rsidP="006C4856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b/>
                <w:bCs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b/>
                <w:bCs/>
                <w:szCs w:val="20"/>
                <w:lang w:val="en-US" w:eastAsia="en-GB"/>
              </w:rPr>
              <w:t>Tasks</w:t>
            </w:r>
          </w:p>
        </w:tc>
      </w:tr>
      <w:tr w:rsidR="000A7FAE" w:rsidRPr="0028193B" w14:paraId="102F9A8C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426D07" w14:textId="18BF7D84" w:rsidR="000A7FAE" w:rsidRPr="00103473" w:rsidRDefault="000A7FAE" w:rsidP="00103473">
            <w:pPr>
              <w:spacing w:after="40" w:line="240" w:lineRule="auto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RAN4 #116 - August 202</w:t>
            </w:r>
            <w:r w:rsidR="002119FD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5D50D9" w14:textId="77777777" w:rsidR="000A7FAE" w:rsidRPr="00103473" w:rsidRDefault="000A7FAE" w:rsidP="00525D65">
            <w:pPr>
              <w:numPr>
                <w:ilvl w:val="0"/>
                <w:numId w:val="7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Approval of workplan</w:t>
            </w:r>
          </w:p>
          <w:p w14:paraId="1C980CCB" w14:textId="264DBF9A" w:rsidR="006B135A" w:rsidRPr="00103473" w:rsidRDefault="000A7FAE" w:rsidP="00525D65">
            <w:pPr>
              <w:numPr>
                <w:ilvl w:val="0"/>
                <w:numId w:val="7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Initial discussion on </w:t>
            </w:r>
            <w:r w:rsidR="00BD0182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the list of test cases</w:t>
            </w:r>
          </w:p>
        </w:tc>
      </w:tr>
      <w:tr w:rsidR="000A7FAE" w:rsidRPr="0028193B" w14:paraId="288623AB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489553" w14:textId="73D06E9D" w:rsidR="000A7FAE" w:rsidRPr="00103473" w:rsidRDefault="000A7FAE" w:rsidP="00103473">
            <w:pPr>
              <w:spacing w:after="40" w:line="240" w:lineRule="auto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RAN4 #11</w:t>
            </w:r>
            <w:r w:rsidR="001B7FD9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6-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bis </w:t>
            </w:r>
            <w:r w:rsidR="00103473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-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October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202</w:t>
            </w:r>
            <w:r w:rsidR="001B7FD9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F52078" w14:textId="79BC539B" w:rsidR="000A7FAE" w:rsidRPr="00103473" w:rsidRDefault="00BD0182" w:rsidP="00525D65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hanging="357"/>
              <w:contextualSpacing w:val="0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Conclusions on the list of test </w:t>
            </w:r>
            <w:r w:rsidR="00592CAE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cases</w:t>
            </w:r>
          </w:p>
          <w:p w14:paraId="5FF59237" w14:textId="77777777" w:rsidR="00753320" w:rsidRPr="00103473" w:rsidRDefault="00753320" w:rsidP="00525D65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hanging="357"/>
              <w:contextualSpacing w:val="0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Discussion on test parameters</w:t>
            </w:r>
          </w:p>
          <w:p w14:paraId="1FEB7F7A" w14:textId="6C1B6F8F" w:rsidR="006B135A" w:rsidRPr="00103473" w:rsidRDefault="0064089D" w:rsidP="00525D65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hanging="357"/>
              <w:contextualSpacing w:val="0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Agreement of CR work split</w:t>
            </w:r>
            <w:r w:rsidR="000A7FAE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 </w:t>
            </w:r>
          </w:p>
        </w:tc>
      </w:tr>
      <w:tr w:rsidR="000A7FAE" w:rsidRPr="0028193B" w14:paraId="7CC344C7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132160" w14:textId="2A8D0AEA" w:rsidR="000A7FAE" w:rsidRPr="00103473" w:rsidRDefault="000A7FAE" w:rsidP="00103473">
            <w:pPr>
              <w:spacing w:after="40" w:line="240" w:lineRule="auto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RAN4 #11</w:t>
            </w:r>
            <w:r w:rsidR="001B7FD9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7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- November 202</w:t>
            </w:r>
            <w:r w:rsidR="00BD0182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9EAA4E" w14:textId="77777777" w:rsidR="00BF2A13" w:rsidRPr="00103473" w:rsidRDefault="00BF2A13" w:rsidP="00525D65">
            <w:pPr>
              <w:pStyle w:val="ListParagraph"/>
              <w:numPr>
                <w:ilvl w:val="0"/>
                <w:numId w:val="9"/>
              </w:numPr>
              <w:spacing w:after="40" w:line="240" w:lineRule="auto"/>
              <w:ind w:hanging="357"/>
              <w:contextualSpacing w:val="0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Discussion on test parameters</w:t>
            </w:r>
          </w:p>
          <w:p w14:paraId="512440E0" w14:textId="32334191" w:rsidR="00BF2A13" w:rsidRPr="00103473" w:rsidRDefault="00BF2A13" w:rsidP="00525D65">
            <w:pPr>
              <w:numPr>
                <w:ilvl w:val="0"/>
                <w:numId w:val="9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First Draft CRs for RRM </w:t>
            </w:r>
            <w:r w:rsidR="00466B7E">
              <w:rPr>
                <w:rFonts w:ascii="Arial" w:eastAsia="Times New Roman" w:hAnsi="Arial" w:cs="Arial"/>
                <w:szCs w:val="20"/>
                <w:lang w:val="en-US" w:eastAsia="en-GB"/>
              </w:rPr>
              <w:t>performance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requirements.</w:t>
            </w:r>
          </w:p>
          <w:p w14:paraId="76D9C117" w14:textId="6029E19F" w:rsidR="00BF2A13" w:rsidRPr="00103473" w:rsidRDefault="00BF2A13" w:rsidP="00525D65">
            <w:pPr>
              <w:numPr>
                <w:ilvl w:val="1"/>
                <w:numId w:val="9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Draft CRs 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to 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38.133 expected</w:t>
            </w:r>
          </w:p>
          <w:p w14:paraId="3A8E363B" w14:textId="2E9249C2" w:rsidR="006B135A" w:rsidRPr="00103473" w:rsidRDefault="00BF2A13" w:rsidP="00525D65">
            <w:pPr>
              <w:numPr>
                <w:ilvl w:val="0"/>
                <w:numId w:val="9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First 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>B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ig Draft CR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endorsed</w:t>
            </w:r>
          </w:p>
        </w:tc>
      </w:tr>
      <w:tr w:rsidR="000A7FAE" w:rsidRPr="0028193B" w14:paraId="62A3CA50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329434" w14:textId="03319B9F" w:rsidR="000A7FAE" w:rsidRPr="00103473" w:rsidRDefault="000A7FAE" w:rsidP="00103473">
            <w:pPr>
              <w:spacing w:after="40" w:line="240" w:lineRule="auto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RAN4 #11</w:t>
            </w:r>
            <w:r w:rsidR="00BD0182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8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- February 202</w:t>
            </w:r>
            <w:r w:rsidR="00BD0182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6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E5D640" w14:textId="04514C88" w:rsidR="001174BA" w:rsidRPr="00103473" w:rsidRDefault="001174BA" w:rsidP="00525D65">
            <w:pPr>
              <w:numPr>
                <w:ilvl w:val="0"/>
                <w:numId w:val="10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Discussion on remaining open issues for RRM perf.</w:t>
            </w:r>
          </w:p>
          <w:p w14:paraId="564F2907" w14:textId="34C20E5C" w:rsidR="001174BA" w:rsidRPr="00103473" w:rsidRDefault="001174BA" w:rsidP="00525D65">
            <w:pPr>
              <w:numPr>
                <w:ilvl w:val="0"/>
                <w:numId w:val="10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Revision of CRs for RRM perf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>.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requirements.</w:t>
            </w:r>
          </w:p>
          <w:p w14:paraId="69043CF7" w14:textId="45890643" w:rsidR="006B135A" w:rsidRPr="00103473" w:rsidRDefault="00753320" w:rsidP="00525D65">
            <w:pPr>
              <w:numPr>
                <w:ilvl w:val="0"/>
                <w:numId w:val="10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Approval of Big CR</w:t>
            </w:r>
          </w:p>
        </w:tc>
      </w:tr>
    </w:tbl>
    <w:p w14:paraId="7E822165" w14:textId="77777777" w:rsidR="0021336E" w:rsidRPr="000A7FAE" w:rsidRDefault="0021336E" w:rsidP="0021336E">
      <w:pPr>
        <w:rPr>
          <w:lang w:val="en-US"/>
        </w:rPr>
      </w:pPr>
    </w:p>
    <w:p w14:paraId="1B194E73" w14:textId="62CF76B4" w:rsidR="003F3CFA" w:rsidRDefault="00BB1125" w:rsidP="0021336E">
      <w:r>
        <w:t xml:space="preserve"> </w:t>
      </w:r>
    </w:p>
    <w:p w14:paraId="6D394BA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4" w:name="_Toc116995849"/>
      <w:r w:rsidRPr="008F786B">
        <w:t>References</w:t>
      </w:r>
      <w:bookmarkEnd w:id="4"/>
    </w:p>
    <w:p w14:paraId="0C963D25" w14:textId="4D6005E5" w:rsidR="00FB76DC" w:rsidRDefault="00FB76DC" w:rsidP="00525D65">
      <w:pPr>
        <w:pStyle w:val="ListParagraph"/>
        <w:numPr>
          <w:ilvl w:val="0"/>
          <w:numId w:val="4"/>
        </w:numPr>
        <w:ind w:right="-22"/>
      </w:pPr>
      <w:bookmarkStart w:id="5" w:name="_Ref114500673"/>
      <w:bookmarkStart w:id="6" w:name="_Ref205447504"/>
      <w:bookmarkStart w:id="7" w:name="_Ref192593011"/>
      <w:bookmarkEnd w:id="5"/>
      <w:r>
        <w:t>RP-250107, Revised WID: XR (eXtended Reality) for NR Phase 3, Nokia, Qualcomm</w:t>
      </w:r>
      <w:bookmarkEnd w:id="6"/>
    </w:p>
    <w:p w14:paraId="7CA39830" w14:textId="0B87CFA2" w:rsidR="00E82B94" w:rsidRPr="008F786B" w:rsidRDefault="00821223" w:rsidP="00525D65">
      <w:pPr>
        <w:pStyle w:val="ListParagraph"/>
        <w:numPr>
          <w:ilvl w:val="0"/>
          <w:numId w:val="4"/>
        </w:numPr>
        <w:ind w:right="-22"/>
      </w:pPr>
      <w:bookmarkStart w:id="8" w:name="_Ref205447249"/>
      <w:r w:rsidRPr="00821223">
        <w:rPr>
          <w:lang w:val="en-US"/>
        </w:rPr>
        <w:t>R4-2414027, Workplan for Rel-19 XR phase 3, Nokia</w:t>
      </w:r>
      <w:bookmarkEnd w:id="7"/>
      <w:bookmarkEnd w:id="8"/>
    </w:p>
    <w:p w14:paraId="315C7CB0" w14:textId="77777777" w:rsidR="00E43BF9" w:rsidRPr="008F786B" w:rsidRDefault="00E43BF9" w:rsidP="00E43BF9">
      <w:pPr>
        <w:ind w:right="-22"/>
      </w:pPr>
    </w:p>
    <w:sectPr w:rsidR="00E43BF9" w:rsidRPr="008F786B" w:rsidSect="0081797B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8BB0B" w14:textId="77777777" w:rsidR="00475F69" w:rsidRDefault="00475F69" w:rsidP="00001C9B">
      <w:pPr>
        <w:spacing w:after="0" w:line="240" w:lineRule="auto"/>
      </w:pPr>
      <w:r>
        <w:separator/>
      </w:r>
    </w:p>
  </w:endnote>
  <w:endnote w:type="continuationSeparator" w:id="0">
    <w:p w14:paraId="19B91378" w14:textId="77777777" w:rsidR="00475F69" w:rsidRDefault="00475F69" w:rsidP="00001C9B">
      <w:pPr>
        <w:spacing w:after="0" w:line="240" w:lineRule="auto"/>
      </w:pPr>
      <w:r>
        <w:continuationSeparator/>
      </w:r>
    </w:p>
  </w:endnote>
  <w:endnote w:type="continuationNotice" w:id="1">
    <w:p w14:paraId="05CAFF1C" w14:textId="77777777" w:rsidR="00475F69" w:rsidRDefault="00475F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7344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395F8B" w14:textId="502C482F" w:rsidR="00C35589" w:rsidRDefault="00C355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8BE5B0" w14:textId="77777777" w:rsidR="00C35589" w:rsidRDefault="00C35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2B0B" w14:textId="77777777" w:rsidR="00475F69" w:rsidRDefault="00475F69" w:rsidP="00001C9B">
      <w:pPr>
        <w:spacing w:after="0" w:line="240" w:lineRule="auto"/>
      </w:pPr>
      <w:r>
        <w:separator/>
      </w:r>
    </w:p>
  </w:footnote>
  <w:footnote w:type="continuationSeparator" w:id="0">
    <w:p w14:paraId="216A0684" w14:textId="77777777" w:rsidR="00475F69" w:rsidRDefault="00475F69" w:rsidP="00001C9B">
      <w:pPr>
        <w:spacing w:after="0" w:line="240" w:lineRule="auto"/>
      </w:pPr>
      <w:r>
        <w:continuationSeparator/>
      </w:r>
    </w:p>
  </w:footnote>
  <w:footnote w:type="continuationNotice" w:id="1">
    <w:p w14:paraId="45C18828" w14:textId="77777777" w:rsidR="00475F69" w:rsidRDefault="00475F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B43B9D"/>
    <w:multiLevelType w:val="hybridMultilevel"/>
    <w:tmpl w:val="6F8CC13A"/>
    <w:lvl w:ilvl="0" w:tplc="71983BE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hybridMultilevel"/>
    <w:tmpl w:val="F380FF60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62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6786DF5C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70305C7E">
      <w:start w:val="1"/>
      <w:numFmt w:val="lowerLetter"/>
      <w:lvlText w:val="%2."/>
      <w:lvlJc w:val="left"/>
      <w:pPr>
        <w:ind w:left="1440" w:hanging="360"/>
      </w:pPr>
      <w:rPr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5"/>
  </w:num>
  <w:num w:numId="2" w16cid:durableId="80681869">
    <w:abstractNumId w:val="3"/>
  </w:num>
  <w:num w:numId="3" w16cid:durableId="1456096507">
    <w:abstractNumId w:val="9"/>
  </w:num>
  <w:num w:numId="4" w16cid:durableId="1659071369">
    <w:abstractNumId w:val="7"/>
  </w:num>
  <w:num w:numId="5" w16cid:durableId="913515990">
    <w:abstractNumId w:val="4"/>
    <w:lvlOverride w:ilvl="0">
      <w:startOverride w:val="1"/>
    </w:lvlOverride>
  </w:num>
  <w:num w:numId="6" w16cid:durableId="143009612">
    <w:abstractNumId w:val="0"/>
  </w:num>
  <w:num w:numId="7" w16cid:durableId="986664205">
    <w:abstractNumId w:val="6"/>
  </w:num>
  <w:num w:numId="8" w16cid:durableId="984504731">
    <w:abstractNumId w:val="1"/>
  </w:num>
  <w:num w:numId="9" w16cid:durableId="512303861">
    <w:abstractNumId w:val="8"/>
  </w:num>
  <w:num w:numId="10" w16cid:durableId="12024019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736EE"/>
    <w:rsid w:val="00001C9B"/>
    <w:rsid w:val="000023CD"/>
    <w:rsid w:val="00002EBF"/>
    <w:rsid w:val="000040DC"/>
    <w:rsid w:val="00007A1E"/>
    <w:rsid w:val="00007B87"/>
    <w:rsid w:val="00011784"/>
    <w:rsid w:val="0001268F"/>
    <w:rsid w:val="00013453"/>
    <w:rsid w:val="000151EF"/>
    <w:rsid w:val="00023140"/>
    <w:rsid w:val="000239F5"/>
    <w:rsid w:val="000241BF"/>
    <w:rsid w:val="00025467"/>
    <w:rsid w:val="00025D3C"/>
    <w:rsid w:val="00032A41"/>
    <w:rsid w:val="00033876"/>
    <w:rsid w:val="00034BC0"/>
    <w:rsid w:val="000414CA"/>
    <w:rsid w:val="00043EBA"/>
    <w:rsid w:val="0004430A"/>
    <w:rsid w:val="0004673E"/>
    <w:rsid w:val="00046C23"/>
    <w:rsid w:val="000474D9"/>
    <w:rsid w:val="00051C34"/>
    <w:rsid w:val="00054DAC"/>
    <w:rsid w:val="00061256"/>
    <w:rsid w:val="00061D25"/>
    <w:rsid w:val="000645B6"/>
    <w:rsid w:val="0007246F"/>
    <w:rsid w:val="00072CCA"/>
    <w:rsid w:val="00073995"/>
    <w:rsid w:val="0007448E"/>
    <w:rsid w:val="0007601C"/>
    <w:rsid w:val="00081544"/>
    <w:rsid w:val="000826D8"/>
    <w:rsid w:val="00083CAB"/>
    <w:rsid w:val="00084A34"/>
    <w:rsid w:val="000850A9"/>
    <w:rsid w:val="0008612A"/>
    <w:rsid w:val="00086B71"/>
    <w:rsid w:val="000873F6"/>
    <w:rsid w:val="00087A2A"/>
    <w:rsid w:val="00087F20"/>
    <w:rsid w:val="000900B9"/>
    <w:rsid w:val="00090E18"/>
    <w:rsid w:val="00091B29"/>
    <w:rsid w:val="000967FC"/>
    <w:rsid w:val="000A10BC"/>
    <w:rsid w:val="000A7F53"/>
    <w:rsid w:val="000A7FAE"/>
    <w:rsid w:val="000B0056"/>
    <w:rsid w:val="000B33A9"/>
    <w:rsid w:val="000B4103"/>
    <w:rsid w:val="000C2764"/>
    <w:rsid w:val="000C3C7B"/>
    <w:rsid w:val="000C3FB4"/>
    <w:rsid w:val="000D0F93"/>
    <w:rsid w:val="000D10F2"/>
    <w:rsid w:val="000E2A72"/>
    <w:rsid w:val="000F2387"/>
    <w:rsid w:val="000F3173"/>
    <w:rsid w:val="000F32A0"/>
    <w:rsid w:val="000F4B39"/>
    <w:rsid w:val="000F4C80"/>
    <w:rsid w:val="000F4E61"/>
    <w:rsid w:val="000F7AA2"/>
    <w:rsid w:val="00103473"/>
    <w:rsid w:val="00106416"/>
    <w:rsid w:val="00110481"/>
    <w:rsid w:val="0011166A"/>
    <w:rsid w:val="001127C9"/>
    <w:rsid w:val="00114498"/>
    <w:rsid w:val="00114E3E"/>
    <w:rsid w:val="001151CC"/>
    <w:rsid w:val="00115B88"/>
    <w:rsid w:val="001174BA"/>
    <w:rsid w:val="001215B9"/>
    <w:rsid w:val="00123423"/>
    <w:rsid w:val="001252F7"/>
    <w:rsid w:val="001264E8"/>
    <w:rsid w:val="0013124E"/>
    <w:rsid w:val="00131575"/>
    <w:rsid w:val="00131F4E"/>
    <w:rsid w:val="00132F6A"/>
    <w:rsid w:val="00133913"/>
    <w:rsid w:val="00137ADD"/>
    <w:rsid w:val="00140221"/>
    <w:rsid w:val="001417D9"/>
    <w:rsid w:val="00142C87"/>
    <w:rsid w:val="0014332A"/>
    <w:rsid w:val="001470A6"/>
    <w:rsid w:val="001529EE"/>
    <w:rsid w:val="00156C52"/>
    <w:rsid w:val="00157567"/>
    <w:rsid w:val="00160064"/>
    <w:rsid w:val="0016062F"/>
    <w:rsid w:val="00161913"/>
    <w:rsid w:val="001642FC"/>
    <w:rsid w:val="0016496B"/>
    <w:rsid w:val="001653D7"/>
    <w:rsid w:val="00165915"/>
    <w:rsid w:val="00170FBA"/>
    <w:rsid w:val="001713B2"/>
    <w:rsid w:val="00171B21"/>
    <w:rsid w:val="001726EF"/>
    <w:rsid w:val="001743E2"/>
    <w:rsid w:val="001745F1"/>
    <w:rsid w:val="001745F8"/>
    <w:rsid w:val="00177590"/>
    <w:rsid w:val="00182687"/>
    <w:rsid w:val="00182765"/>
    <w:rsid w:val="00182B2F"/>
    <w:rsid w:val="001838CF"/>
    <w:rsid w:val="001868EE"/>
    <w:rsid w:val="00190528"/>
    <w:rsid w:val="00191547"/>
    <w:rsid w:val="00194AEC"/>
    <w:rsid w:val="00194C1D"/>
    <w:rsid w:val="001A111A"/>
    <w:rsid w:val="001A3BA4"/>
    <w:rsid w:val="001A684B"/>
    <w:rsid w:val="001A6D1F"/>
    <w:rsid w:val="001A6F0B"/>
    <w:rsid w:val="001B1A8B"/>
    <w:rsid w:val="001B1EA8"/>
    <w:rsid w:val="001B2BBA"/>
    <w:rsid w:val="001B3D71"/>
    <w:rsid w:val="001B7FD9"/>
    <w:rsid w:val="001C08BA"/>
    <w:rsid w:val="001C11ED"/>
    <w:rsid w:val="001C3AF6"/>
    <w:rsid w:val="001C40C3"/>
    <w:rsid w:val="001C4511"/>
    <w:rsid w:val="001C6EAF"/>
    <w:rsid w:val="001E2C1B"/>
    <w:rsid w:val="001E30F6"/>
    <w:rsid w:val="001E7169"/>
    <w:rsid w:val="001F08FC"/>
    <w:rsid w:val="001F165B"/>
    <w:rsid w:val="001F1E57"/>
    <w:rsid w:val="001F5F38"/>
    <w:rsid w:val="001F6BA2"/>
    <w:rsid w:val="001F7CF2"/>
    <w:rsid w:val="001F7F24"/>
    <w:rsid w:val="00200A1E"/>
    <w:rsid w:val="00201C39"/>
    <w:rsid w:val="00202D53"/>
    <w:rsid w:val="00207262"/>
    <w:rsid w:val="002119FD"/>
    <w:rsid w:val="00212842"/>
    <w:rsid w:val="0021286F"/>
    <w:rsid w:val="00212DA0"/>
    <w:rsid w:val="0021336E"/>
    <w:rsid w:val="0021356D"/>
    <w:rsid w:val="00216379"/>
    <w:rsid w:val="00217EE5"/>
    <w:rsid w:val="00220249"/>
    <w:rsid w:val="00224652"/>
    <w:rsid w:val="00224DFA"/>
    <w:rsid w:val="00226A96"/>
    <w:rsid w:val="00230226"/>
    <w:rsid w:val="0023075E"/>
    <w:rsid w:val="00230B31"/>
    <w:rsid w:val="0023107E"/>
    <w:rsid w:val="0023541C"/>
    <w:rsid w:val="0023559D"/>
    <w:rsid w:val="00235F5C"/>
    <w:rsid w:val="002373D0"/>
    <w:rsid w:val="0024235F"/>
    <w:rsid w:val="002429F9"/>
    <w:rsid w:val="002433E2"/>
    <w:rsid w:val="002442E2"/>
    <w:rsid w:val="00246649"/>
    <w:rsid w:val="00247A5E"/>
    <w:rsid w:val="002537CE"/>
    <w:rsid w:val="00257FA3"/>
    <w:rsid w:val="0026332C"/>
    <w:rsid w:val="002669E3"/>
    <w:rsid w:val="002701B0"/>
    <w:rsid w:val="00270D48"/>
    <w:rsid w:val="002746B4"/>
    <w:rsid w:val="0027620A"/>
    <w:rsid w:val="00277B1E"/>
    <w:rsid w:val="00277B56"/>
    <w:rsid w:val="00282A74"/>
    <w:rsid w:val="0028325C"/>
    <w:rsid w:val="0028474D"/>
    <w:rsid w:val="002849D4"/>
    <w:rsid w:val="00286D6F"/>
    <w:rsid w:val="00287D65"/>
    <w:rsid w:val="00293E73"/>
    <w:rsid w:val="00295E70"/>
    <w:rsid w:val="002A19F5"/>
    <w:rsid w:val="002A1F2F"/>
    <w:rsid w:val="002A5005"/>
    <w:rsid w:val="002A584A"/>
    <w:rsid w:val="002A6D06"/>
    <w:rsid w:val="002B14AD"/>
    <w:rsid w:val="002B4922"/>
    <w:rsid w:val="002B5129"/>
    <w:rsid w:val="002B69F3"/>
    <w:rsid w:val="002B7A78"/>
    <w:rsid w:val="002C22C3"/>
    <w:rsid w:val="002C2D19"/>
    <w:rsid w:val="002C2ECC"/>
    <w:rsid w:val="002C39A1"/>
    <w:rsid w:val="002C45EE"/>
    <w:rsid w:val="002D10FA"/>
    <w:rsid w:val="002D2C9E"/>
    <w:rsid w:val="002D3D8C"/>
    <w:rsid w:val="002D4B2D"/>
    <w:rsid w:val="002D4C55"/>
    <w:rsid w:val="002D6354"/>
    <w:rsid w:val="002E1475"/>
    <w:rsid w:val="002E1ACC"/>
    <w:rsid w:val="002E6DED"/>
    <w:rsid w:val="002E72A7"/>
    <w:rsid w:val="002F411C"/>
    <w:rsid w:val="002F49D1"/>
    <w:rsid w:val="00300956"/>
    <w:rsid w:val="00301A36"/>
    <w:rsid w:val="00301FC5"/>
    <w:rsid w:val="00307EE8"/>
    <w:rsid w:val="003107D9"/>
    <w:rsid w:val="00311606"/>
    <w:rsid w:val="00311F0F"/>
    <w:rsid w:val="003133C7"/>
    <w:rsid w:val="00313B82"/>
    <w:rsid w:val="00315FD4"/>
    <w:rsid w:val="00317187"/>
    <w:rsid w:val="00317EA8"/>
    <w:rsid w:val="00322BBC"/>
    <w:rsid w:val="00322F6B"/>
    <w:rsid w:val="00323C79"/>
    <w:rsid w:val="0032499A"/>
    <w:rsid w:val="00330004"/>
    <w:rsid w:val="00331184"/>
    <w:rsid w:val="00331B74"/>
    <w:rsid w:val="003341F7"/>
    <w:rsid w:val="0033458F"/>
    <w:rsid w:val="00334BCC"/>
    <w:rsid w:val="00337FFC"/>
    <w:rsid w:val="00342483"/>
    <w:rsid w:val="00342620"/>
    <w:rsid w:val="00344894"/>
    <w:rsid w:val="003455FA"/>
    <w:rsid w:val="0034587E"/>
    <w:rsid w:val="003475B4"/>
    <w:rsid w:val="00347CDA"/>
    <w:rsid w:val="00347FEC"/>
    <w:rsid w:val="003509DF"/>
    <w:rsid w:val="00351407"/>
    <w:rsid w:val="00352179"/>
    <w:rsid w:val="00352A78"/>
    <w:rsid w:val="00356C92"/>
    <w:rsid w:val="00356F45"/>
    <w:rsid w:val="0036554A"/>
    <w:rsid w:val="00365ADC"/>
    <w:rsid w:val="00366B74"/>
    <w:rsid w:val="00366FFB"/>
    <w:rsid w:val="00371BF8"/>
    <w:rsid w:val="0037269D"/>
    <w:rsid w:val="00372A31"/>
    <w:rsid w:val="0037383B"/>
    <w:rsid w:val="00376A1F"/>
    <w:rsid w:val="003774C0"/>
    <w:rsid w:val="00377A5F"/>
    <w:rsid w:val="00381F95"/>
    <w:rsid w:val="0038378C"/>
    <w:rsid w:val="00385CAD"/>
    <w:rsid w:val="0039047A"/>
    <w:rsid w:val="00394F65"/>
    <w:rsid w:val="00395F2E"/>
    <w:rsid w:val="003A710A"/>
    <w:rsid w:val="003A7DC9"/>
    <w:rsid w:val="003B4307"/>
    <w:rsid w:val="003B5119"/>
    <w:rsid w:val="003B659E"/>
    <w:rsid w:val="003C17FC"/>
    <w:rsid w:val="003C275E"/>
    <w:rsid w:val="003C4397"/>
    <w:rsid w:val="003C4FDE"/>
    <w:rsid w:val="003C577D"/>
    <w:rsid w:val="003D41AC"/>
    <w:rsid w:val="003D59DF"/>
    <w:rsid w:val="003D5BE0"/>
    <w:rsid w:val="003D7702"/>
    <w:rsid w:val="003D7C3D"/>
    <w:rsid w:val="003E06C7"/>
    <w:rsid w:val="003E5175"/>
    <w:rsid w:val="003E57A3"/>
    <w:rsid w:val="003E58DF"/>
    <w:rsid w:val="003E7AF3"/>
    <w:rsid w:val="003F3CFA"/>
    <w:rsid w:val="003F6649"/>
    <w:rsid w:val="003F7007"/>
    <w:rsid w:val="00402BF2"/>
    <w:rsid w:val="00402F0D"/>
    <w:rsid w:val="00404C4C"/>
    <w:rsid w:val="0041423F"/>
    <w:rsid w:val="00414F81"/>
    <w:rsid w:val="0042004B"/>
    <w:rsid w:val="00420AC3"/>
    <w:rsid w:val="00425235"/>
    <w:rsid w:val="00426B9A"/>
    <w:rsid w:val="0043038F"/>
    <w:rsid w:val="00433681"/>
    <w:rsid w:val="00436A0F"/>
    <w:rsid w:val="00437150"/>
    <w:rsid w:val="0043750A"/>
    <w:rsid w:val="00441ECA"/>
    <w:rsid w:val="00442AFA"/>
    <w:rsid w:val="00442CB3"/>
    <w:rsid w:val="00444655"/>
    <w:rsid w:val="00445047"/>
    <w:rsid w:val="0044749F"/>
    <w:rsid w:val="00447577"/>
    <w:rsid w:val="00451F3C"/>
    <w:rsid w:val="00462A03"/>
    <w:rsid w:val="00463282"/>
    <w:rsid w:val="004650AE"/>
    <w:rsid w:val="00465370"/>
    <w:rsid w:val="00466782"/>
    <w:rsid w:val="00466B7E"/>
    <w:rsid w:val="00470852"/>
    <w:rsid w:val="004716CF"/>
    <w:rsid w:val="00471A30"/>
    <w:rsid w:val="00472374"/>
    <w:rsid w:val="004732E9"/>
    <w:rsid w:val="0047336A"/>
    <w:rsid w:val="0047534F"/>
    <w:rsid w:val="00475F69"/>
    <w:rsid w:val="00480F68"/>
    <w:rsid w:val="00484B4F"/>
    <w:rsid w:val="004854BB"/>
    <w:rsid w:val="00491A7A"/>
    <w:rsid w:val="00492F66"/>
    <w:rsid w:val="00494493"/>
    <w:rsid w:val="00494984"/>
    <w:rsid w:val="00494DAB"/>
    <w:rsid w:val="00495046"/>
    <w:rsid w:val="00496606"/>
    <w:rsid w:val="00496762"/>
    <w:rsid w:val="004973A0"/>
    <w:rsid w:val="004A23E7"/>
    <w:rsid w:val="004A41D9"/>
    <w:rsid w:val="004A4FDC"/>
    <w:rsid w:val="004B019E"/>
    <w:rsid w:val="004B75F9"/>
    <w:rsid w:val="004C36EB"/>
    <w:rsid w:val="004C6991"/>
    <w:rsid w:val="004D4677"/>
    <w:rsid w:val="004D5308"/>
    <w:rsid w:val="004E1016"/>
    <w:rsid w:val="004E125F"/>
    <w:rsid w:val="004E3199"/>
    <w:rsid w:val="004E5E66"/>
    <w:rsid w:val="004E7ADB"/>
    <w:rsid w:val="005017F9"/>
    <w:rsid w:val="00503B4D"/>
    <w:rsid w:val="00504970"/>
    <w:rsid w:val="00504E14"/>
    <w:rsid w:val="00504EE9"/>
    <w:rsid w:val="0050637C"/>
    <w:rsid w:val="005145CB"/>
    <w:rsid w:val="00514E4F"/>
    <w:rsid w:val="005203DD"/>
    <w:rsid w:val="00521576"/>
    <w:rsid w:val="005250E6"/>
    <w:rsid w:val="00525D65"/>
    <w:rsid w:val="00527883"/>
    <w:rsid w:val="00532F86"/>
    <w:rsid w:val="00542616"/>
    <w:rsid w:val="00542D23"/>
    <w:rsid w:val="005436E3"/>
    <w:rsid w:val="00543A7B"/>
    <w:rsid w:val="00544130"/>
    <w:rsid w:val="0054442C"/>
    <w:rsid w:val="005448A6"/>
    <w:rsid w:val="00545E53"/>
    <w:rsid w:val="00550285"/>
    <w:rsid w:val="00552A53"/>
    <w:rsid w:val="0055419E"/>
    <w:rsid w:val="0055566A"/>
    <w:rsid w:val="00556575"/>
    <w:rsid w:val="00562492"/>
    <w:rsid w:val="005624E0"/>
    <w:rsid w:val="0056549B"/>
    <w:rsid w:val="00567A25"/>
    <w:rsid w:val="00567E46"/>
    <w:rsid w:val="00567F9C"/>
    <w:rsid w:val="005704F2"/>
    <w:rsid w:val="005710CD"/>
    <w:rsid w:val="005725C0"/>
    <w:rsid w:val="00572A20"/>
    <w:rsid w:val="00580C1B"/>
    <w:rsid w:val="00581618"/>
    <w:rsid w:val="00582266"/>
    <w:rsid w:val="005836F8"/>
    <w:rsid w:val="0058531A"/>
    <w:rsid w:val="00591287"/>
    <w:rsid w:val="005918FA"/>
    <w:rsid w:val="00592A86"/>
    <w:rsid w:val="00592CAE"/>
    <w:rsid w:val="00594E35"/>
    <w:rsid w:val="005951D0"/>
    <w:rsid w:val="0059642F"/>
    <w:rsid w:val="005A012D"/>
    <w:rsid w:val="005A7043"/>
    <w:rsid w:val="005B1625"/>
    <w:rsid w:val="005B20D1"/>
    <w:rsid w:val="005B2490"/>
    <w:rsid w:val="005B3029"/>
    <w:rsid w:val="005B3CA8"/>
    <w:rsid w:val="005B4801"/>
    <w:rsid w:val="005B6A99"/>
    <w:rsid w:val="005C1FF2"/>
    <w:rsid w:val="005C23A4"/>
    <w:rsid w:val="005C25FF"/>
    <w:rsid w:val="005C41B1"/>
    <w:rsid w:val="005C517C"/>
    <w:rsid w:val="005C7EFA"/>
    <w:rsid w:val="005D071B"/>
    <w:rsid w:val="005D11B8"/>
    <w:rsid w:val="005D1CDF"/>
    <w:rsid w:val="005D2BB7"/>
    <w:rsid w:val="005D3ACF"/>
    <w:rsid w:val="005D5188"/>
    <w:rsid w:val="005D6096"/>
    <w:rsid w:val="005D61DB"/>
    <w:rsid w:val="005D6FFE"/>
    <w:rsid w:val="005E2F76"/>
    <w:rsid w:val="005E61A8"/>
    <w:rsid w:val="005E77B3"/>
    <w:rsid w:val="005F1B70"/>
    <w:rsid w:val="005F4F98"/>
    <w:rsid w:val="005F6419"/>
    <w:rsid w:val="0060301D"/>
    <w:rsid w:val="0060330B"/>
    <w:rsid w:val="0060543D"/>
    <w:rsid w:val="00607CAD"/>
    <w:rsid w:val="006104DD"/>
    <w:rsid w:val="00612A1D"/>
    <w:rsid w:val="006130B5"/>
    <w:rsid w:val="00614DD8"/>
    <w:rsid w:val="00617400"/>
    <w:rsid w:val="006241C9"/>
    <w:rsid w:val="0062774D"/>
    <w:rsid w:val="00627D32"/>
    <w:rsid w:val="00631AF2"/>
    <w:rsid w:val="00632D29"/>
    <w:rsid w:val="00635B8B"/>
    <w:rsid w:val="00636F6E"/>
    <w:rsid w:val="0064089D"/>
    <w:rsid w:val="00640A38"/>
    <w:rsid w:val="0064162B"/>
    <w:rsid w:val="0064171D"/>
    <w:rsid w:val="0064189A"/>
    <w:rsid w:val="00643EF1"/>
    <w:rsid w:val="00645BB3"/>
    <w:rsid w:val="00646760"/>
    <w:rsid w:val="006546E0"/>
    <w:rsid w:val="00655058"/>
    <w:rsid w:val="006563CE"/>
    <w:rsid w:val="00657815"/>
    <w:rsid w:val="006608CD"/>
    <w:rsid w:val="0066283B"/>
    <w:rsid w:val="00664498"/>
    <w:rsid w:val="00664950"/>
    <w:rsid w:val="00670234"/>
    <w:rsid w:val="00670C68"/>
    <w:rsid w:val="006736EE"/>
    <w:rsid w:val="00674234"/>
    <w:rsid w:val="00674555"/>
    <w:rsid w:val="00683220"/>
    <w:rsid w:val="006873ED"/>
    <w:rsid w:val="0068781B"/>
    <w:rsid w:val="00687FA0"/>
    <w:rsid w:val="0069522F"/>
    <w:rsid w:val="0069732B"/>
    <w:rsid w:val="006A05E6"/>
    <w:rsid w:val="006A3C11"/>
    <w:rsid w:val="006A45CF"/>
    <w:rsid w:val="006B0156"/>
    <w:rsid w:val="006B0354"/>
    <w:rsid w:val="006B135A"/>
    <w:rsid w:val="006B1901"/>
    <w:rsid w:val="006B4A1E"/>
    <w:rsid w:val="006B7010"/>
    <w:rsid w:val="006C1025"/>
    <w:rsid w:val="006C2B64"/>
    <w:rsid w:val="006C3095"/>
    <w:rsid w:val="006C6085"/>
    <w:rsid w:val="006C6D3E"/>
    <w:rsid w:val="006D29DF"/>
    <w:rsid w:val="006D2AFE"/>
    <w:rsid w:val="006D3108"/>
    <w:rsid w:val="006D61D1"/>
    <w:rsid w:val="006D782C"/>
    <w:rsid w:val="006E1151"/>
    <w:rsid w:val="006E2A7C"/>
    <w:rsid w:val="006E6311"/>
    <w:rsid w:val="006E6598"/>
    <w:rsid w:val="006F762F"/>
    <w:rsid w:val="006F7800"/>
    <w:rsid w:val="00700420"/>
    <w:rsid w:val="00701D91"/>
    <w:rsid w:val="0070427B"/>
    <w:rsid w:val="00704D84"/>
    <w:rsid w:val="00711993"/>
    <w:rsid w:val="007131EC"/>
    <w:rsid w:val="007145FF"/>
    <w:rsid w:val="00715497"/>
    <w:rsid w:val="00715B2A"/>
    <w:rsid w:val="00716329"/>
    <w:rsid w:val="00733B21"/>
    <w:rsid w:val="007376A9"/>
    <w:rsid w:val="007450F1"/>
    <w:rsid w:val="007452AB"/>
    <w:rsid w:val="00745AE2"/>
    <w:rsid w:val="00747B65"/>
    <w:rsid w:val="00751515"/>
    <w:rsid w:val="00752940"/>
    <w:rsid w:val="00753320"/>
    <w:rsid w:val="00755B17"/>
    <w:rsid w:val="007604AF"/>
    <w:rsid w:val="00761ACB"/>
    <w:rsid w:val="00761CD6"/>
    <w:rsid w:val="007626B7"/>
    <w:rsid w:val="007701A7"/>
    <w:rsid w:val="0077399D"/>
    <w:rsid w:val="0077497B"/>
    <w:rsid w:val="00781A13"/>
    <w:rsid w:val="0078212B"/>
    <w:rsid w:val="00784899"/>
    <w:rsid w:val="007848FE"/>
    <w:rsid w:val="00784DF6"/>
    <w:rsid w:val="00785232"/>
    <w:rsid w:val="00785F7B"/>
    <w:rsid w:val="0078792F"/>
    <w:rsid w:val="00793A45"/>
    <w:rsid w:val="00797901"/>
    <w:rsid w:val="007A1D1D"/>
    <w:rsid w:val="007A2588"/>
    <w:rsid w:val="007A5989"/>
    <w:rsid w:val="007B0EEA"/>
    <w:rsid w:val="007B186C"/>
    <w:rsid w:val="007B4983"/>
    <w:rsid w:val="007C1696"/>
    <w:rsid w:val="007C16B4"/>
    <w:rsid w:val="007C3793"/>
    <w:rsid w:val="007C3ED0"/>
    <w:rsid w:val="007C4752"/>
    <w:rsid w:val="007C48C4"/>
    <w:rsid w:val="007C5303"/>
    <w:rsid w:val="007C5971"/>
    <w:rsid w:val="007C7D7B"/>
    <w:rsid w:val="007D0246"/>
    <w:rsid w:val="007D26EC"/>
    <w:rsid w:val="007D3E56"/>
    <w:rsid w:val="007D5BE5"/>
    <w:rsid w:val="007D6737"/>
    <w:rsid w:val="007D708C"/>
    <w:rsid w:val="007D75D5"/>
    <w:rsid w:val="007E2C85"/>
    <w:rsid w:val="007E42DC"/>
    <w:rsid w:val="007E4668"/>
    <w:rsid w:val="007E7F4F"/>
    <w:rsid w:val="007F49F5"/>
    <w:rsid w:val="007F5158"/>
    <w:rsid w:val="007F519A"/>
    <w:rsid w:val="007F54B9"/>
    <w:rsid w:val="0080039C"/>
    <w:rsid w:val="00800A21"/>
    <w:rsid w:val="00806A76"/>
    <w:rsid w:val="00810652"/>
    <w:rsid w:val="00811C9D"/>
    <w:rsid w:val="00816AD5"/>
    <w:rsid w:val="00816C80"/>
    <w:rsid w:val="0081797B"/>
    <w:rsid w:val="00821223"/>
    <w:rsid w:val="008225C8"/>
    <w:rsid w:val="008242DB"/>
    <w:rsid w:val="008275D3"/>
    <w:rsid w:val="0082796A"/>
    <w:rsid w:val="00827E23"/>
    <w:rsid w:val="00834EEE"/>
    <w:rsid w:val="00835E87"/>
    <w:rsid w:val="0083707A"/>
    <w:rsid w:val="00841BCD"/>
    <w:rsid w:val="00842596"/>
    <w:rsid w:val="008426BF"/>
    <w:rsid w:val="00847264"/>
    <w:rsid w:val="00851A8E"/>
    <w:rsid w:val="00852F87"/>
    <w:rsid w:val="0085365B"/>
    <w:rsid w:val="00853FFD"/>
    <w:rsid w:val="00856C9B"/>
    <w:rsid w:val="00860C39"/>
    <w:rsid w:val="008629EE"/>
    <w:rsid w:val="008668DA"/>
    <w:rsid w:val="008720F2"/>
    <w:rsid w:val="008826C1"/>
    <w:rsid w:val="00883DFD"/>
    <w:rsid w:val="00887D6F"/>
    <w:rsid w:val="00890140"/>
    <w:rsid w:val="0089032D"/>
    <w:rsid w:val="008905C6"/>
    <w:rsid w:val="0089210C"/>
    <w:rsid w:val="00893D2E"/>
    <w:rsid w:val="00894982"/>
    <w:rsid w:val="00896E7A"/>
    <w:rsid w:val="008A156A"/>
    <w:rsid w:val="008A1BF7"/>
    <w:rsid w:val="008A3A6E"/>
    <w:rsid w:val="008A499F"/>
    <w:rsid w:val="008A5B0E"/>
    <w:rsid w:val="008A7DF2"/>
    <w:rsid w:val="008B0961"/>
    <w:rsid w:val="008B1E2B"/>
    <w:rsid w:val="008B5F6D"/>
    <w:rsid w:val="008C2E3E"/>
    <w:rsid w:val="008C39F7"/>
    <w:rsid w:val="008C4CAF"/>
    <w:rsid w:val="008C7BCC"/>
    <w:rsid w:val="008C7F8C"/>
    <w:rsid w:val="008D0E93"/>
    <w:rsid w:val="008D2BF7"/>
    <w:rsid w:val="008D77B9"/>
    <w:rsid w:val="008E014B"/>
    <w:rsid w:val="008E2E33"/>
    <w:rsid w:val="008E4943"/>
    <w:rsid w:val="008F1A57"/>
    <w:rsid w:val="008F246F"/>
    <w:rsid w:val="008F38A9"/>
    <w:rsid w:val="008F6957"/>
    <w:rsid w:val="008F6FB7"/>
    <w:rsid w:val="008F786B"/>
    <w:rsid w:val="0090091A"/>
    <w:rsid w:val="0090373B"/>
    <w:rsid w:val="009042BD"/>
    <w:rsid w:val="00904FE4"/>
    <w:rsid w:val="00906101"/>
    <w:rsid w:val="009068BF"/>
    <w:rsid w:val="009070C0"/>
    <w:rsid w:val="009110C2"/>
    <w:rsid w:val="009148A8"/>
    <w:rsid w:val="00914C0B"/>
    <w:rsid w:val="00924784"/>
    <w:rsid w:val="00927654"/>
    <w:rsid w:val="00927740"/>
    <w:rsid w:val="00931F7D"/>
    <w:rsid w:val="009326E1"/>
    <w:rsid w:val="00933A98"/>
    <w:rsid w:val="009347F1"/>
    <w:rsid w:val="0093483B"/>
    <w:rsid w:val="00936159"/>
    <w:rsid w:val="009404C4"/>
    <w:rsid w:val="00940B69"/>
    <w:rsid w:val="00940DBE"/>
    <w:rsid w:val="00944CAC"/>
    <w:rsid w:val="0094509D"/>
    <w:rsid w:val="00953041"/>
    <w:rsid w:val="00954C5B"/>
    <w:rsid w:val="00964A96"/>
    <w:rsid w:val="009665DE"/>
    <w:rsid w:val="009703C3"/>
    <w:rsid w:val="00977E1D"/>
    <w:rsid w:val="009816A3"/>
    <w:rsid w:val="0098211B"/>
    <w:rsid w:val="009830ED"/>
    <w:rsid w:val="00983AD5"/>
    <w:rsid w:val="00984A73"/>
    <w:rsid w:val="009863A5"/>
    <w:rsid w:val="009871A8"/>
    <w:rsid w:val="00993B5F"/>
    <w:rsid w:val="009A1BEC"/>
    <w:rsid w:val="009A32FE"/>
    <w:rsid w:val="009A78C2"/>
    <w:rsid w:val="009B0573"/>
    <w:rsid w:val="009B17A3"/>
    <w:rsid w:val="009B3521"/>
    <w:rsid w:val="009B621B"/>
    <w:rsid w:val="009B7B4B"/>
    <w:rsid w:val="009B7C21"/>
    <w:rsid w:val="009C064B"/>
    <w:rsid w:val="009C3F07"/>
    <w:rsid w:val="009C4C09"/>
    <w:rsid w:val="009D2352"/>
    <w:rsid w:val="009D6772"/>
    <w:rsid w:val="009E0F2E"/>
    <w:rsid w:val="009E17CE"/>
    <w:rsid w:val="009E40D9"/>
    <w:rsid w:val="009E4E6E"/>
    <w:rsid w:val="009E5FA9"/>
    <w:rsid w:val="009F2025"/>
    <w:rsid w:val="009F327D"/>
    <w:rsid w:val="00A03277"/>
    <w:rsid w:val="00A04992"/>
    <w:rsid w:val="00A1093F"/>
    <w:rsid w:val="00A13221"/>
    <w:rsid w:val="00A13A09"/>
    <w:rsid w:val="00A147AA"/>
    <w:rsid w:val="00A21D71"/>
    <w:rsid w:val="00A22AAF"/>
    <w:rsid w:val="00A22B78"/>
    <w:rsid w:val="00A246F7"/>
    <w:rsid w:val="00A24B32"/>
    <w:rsid w:val="00A2501C"/>
    <w:rsid w:val="00A25AE5"/>
    <w:rsid w:val="00A26442"/>
    <w:rsid w:val="00A267B3"/>
    <w:rsid w:val="00A26F58"/>
    <w:rsid w:val="00A3512A"/>
    <w:rsid w:val="00A37002"/>
    <w:rsid w:val="00A424F8"/>
    <w:rsid w:val="00A4355E"/>
    <w:rsid w:val="00A456D5"/>
    <w:rsid w:val="00A46589"/>
    <w:rsid w:val="00A50A0E"/>
    <w:rsid w:val="00A51D31"/>
    <w:rsid w:val="00A520D9"/>
    <w:rsid w:val="00A531A9"/>
    <w:rsid w:val="00A55C48"/>
    <w:rsid w:val="00A564B9"/>
    <w:rsid w:val="00A5673B"/>
    <w:rsid w:val="00A57BEE"/>
    <w:rsid w:val="00A61409"/>
    <w:rsid w:val="00A61CEE"/>
    <w:rsid w:val="00A62212"/>
    <w:rsid w:val="00A63CAC"/>
    <w:rsid w:val="00A63DAF"/>
    <w:rsid w:val="00A64C0F"/>
    <w:rsid w:val="00A64DA0"/>
    <w:rsid w:val="00A67276"/>
    <w:rsid w:val="00A678EC"/>
    <w:rsid w:val="00A67B68"/>
    <w:rsid w:val="00A7050C"/>
    <w:rsid w:val="00A74866"/>
    <w:rsid w:val="00A815D9"/>
    <w:rsid w:val="00A8259C"/>
    <w:rsid w:val="00A85EFB"/>
    <w:rsid w:val="00A878A3"/>
    <w:rsid w:val="00A87E88"/>
    <w:rsid w:val="00A92382"/>
    <w:rsid w:val="00A92BCD"/>
    <w:rsid w:val="00AA0875"/>
    <w:rsid w:val="00AA1B0E"/>
    <w:rsid w:val="00AA2EE6"/>
    <w:rsid w:val="00AA3CB2"/>
    <w:rsid w:val="00AA47B6"/>
    <w:rsid w:val="00AB0FC8"/>
    <w:rsid w:val="00AB39C0"/>
    <w:rsid w:val="00AB481B"/>
    <w:rsid w:val="00AB52BB"/>
    <w:rsid w:val="00AB6438"/>
    <w:rsid w:val="00AC06C0"/>
    <w:rsid w:val="00AC163B"/>
    <w:rsid w:val="00AC5CA7"/>
    <w:rsid w:val="00AC6058"/>
    <w:rsid w:val="00AD0BA6"/>
    <w:rsid w:val="00AD53F1"/>
    <w:rsid w:val="00AD5E1F"/>
    <w:rsid w:val="00AD7FC0"/>
    <w:rsid w:val="00AE108A"/>
    <w:rsid w:val="00AE2AE6"/>
    <w:rsid w:val="00AE2BA5"/>
    <w:rsid w:val="00AE47FE"/>
    <w:rsid w:val="00AE56B1"/>
    <w:rsid w:val="00AE6D09"/>
    <w:rsid w:val="00AF0261"/>
    <w:rsid w:val="00AF7A7C"/>
    <w:rsid w:val="00B02070"/>
    <w:rsid w:val="00B03046"/>
    <w:rsid w:val="00B0660D"/>
    <w:rsid w:val="00B06CEF"/>
    <w:rsid w:val="00B07E05"/>
    <w:rsid w:val="00B121AF"/>
    <w:rsid w:val="00B144EB"/>
    <w:rsid w:val="00B172D7"/>
    <w:rsid w:val="00B20065"/>
    <w:rsid w:val="00B204DF"/>
    <w:rsid w:val="00B24A7C"/>
    <w:rsid w:val="00B258FE"/>
    <w:rsid w:val="00B26A8A"/>
    <w:rsid w:val="00B3318B"/>
    <w:rsid w:val="00B35397"/>
    <w:rsid w:val="00B356E7"/>
    <w:rsid w:val="00B408B6"/>
    <w:rsid w:val="00B40A42"/>
    <w:rsid w:val="00B444C5"/>
    <w:rsid w:val="00B44E69"/>
    <w:rsid w:val="00B45ED8"/>
    <w:rsid w:val="00B47897"/>
    <w:rsid w:val="00B516FE"/>
    <w:rsid w:val="00B53D08"/>
    <w:rsid w:val="00B542DA"/>
    <w:rsid w:val="00B55277"/>
    <w:rsid w:val="00B648A4"/>
    <w:rsid w:val="00B65CFF"/>
    <w:rsid w:val="00B66AA8"/>
    <w:rsid w:val="00B66B7D"/>
    <w:rsid w:val="00B678A7"/>
    <w:rsid w:val="00B704A7"/>
    <w:rsid w:val="00B73862"/>
    <w:rsid w:val="00B73F43"/>
    <w:rsid w:val="00B75BBF"/>
    <w:rsid w:val="00B81CDC"/>
    <w:rsid w:val="00B8574E"/>
    <w:rsid w:val="00B9253A"/>
    <w:rsid w:val="00B9346D"/>
    <w:rsid w:val="00B93977"/>
    <w:rsid w:val="00B95CEB"/>
    <w:rsid w:val="00BA0482"/>
    <w:rsid w:val="00BA1095"/>
    <w:rsid w:val="00BA308C"/>
    <w:rsid w:val="00BA520E"/>
    <w:rsid w:val="00BA6B66"/>
    <w:rsid w:val="00BA6E48"/>
    <w:rsid w:val="00BA7AF4"/>
    <w:rsid w:val="00BB0E27"/>
    <w:rsid w:val="00BB1125"/>
    <w:rsid w:val="00BB3DF8"/>
    <w:rsid w:val="00BB7F17"/>
    <w:rsid w:val="00BC4CF2"/>
    <w:rsid w:val="00BC51A5"/>
    <w:rsid w:val="00BC52D9"/>
    <w:rsid w:val="00BC59BC"/>
    <w:rsid w:val="00BC6AED"/>
    <w:rsid w:val="00BD0182"/>
    <w:rsid w:val="00BD1174"/>
    <w:rsid w:val="00BD21C8"/>
    <w:rsid w:val="00BD6E54"/>
    <w:rsid w:val="00BD72F4"/>
    <w:rsid w:val="00BE0891"/>
    <w:rsid w:val="00BE0AF6"/>
    <w:rsid w:val="00BE13B3"/>
    <w:rsid w:val="00BE1F03"/>
    <w:rsid w:val="00BE4C2C"/>
    <w:rsid w:val="00BE58A7"/>
    <w:rsid w:val="00BF2218"/>
    <w:rsid w:val="00BF2472"/>
    <w:rsid w:val="00BF2A13"/>
    <w:rsid w:val="00BF307C"/>
    <w:rsid w:val="00BF37A0"/>
    <w:rsid w:val="00BF3AD3"/>
    <w:rsid w:val="00BF3BED"/>
    <w:rsid w:val="00BF4B8D"/>
    <w:rsid w:val="00BF5989"/>
    <w:rsid w:val="00C02237"/>
    <w:rsid w:val="00C02DA4"/>
    <w:rsid w:val="00C039CB"/>
    <w:rsid w:val="00C0426B"/>
    <w:rsid w:val="00C045DF"/>
    <w:rsid w:val="00C20020"/>
    <w:rsid w:val="00C218F9"/>
    <w:rsid w:val="00C2313A"/>
    <w:rsid w:val="00C23758"/>
    <w:rsid w:val="00C24C5D"/>
    <w:rsid w:val="00C26D43"/>
    <w:rsid w:val="00C27C09"/>
    <w:rsid w:val="00C35173"/>
    <w:rsid w:val="00C35589"/>
    <w:rsid w:val="00C36DF0"/>
    <w:rsid w:val="00C439C8"/>
    <w:rsid w:val="00C43F4A"/>
    <w:rsid w:val="00C46548"/>
    <w:rsid w:val="00C5122C"/>
    <w:rsid w:val="00C5384D"/>
    <w:rsid w:val="00C541F0"/>
    <w:rsid w:val="00C56A60"/>
    <w:rsid w:val="00C574D5"/>
    <w:rsid w:val="00C6376B"/>
    <w:rsid w:val="00C6498C"/>
    <w:rsid w:val="00C651DB"/>
    <w:rsid w:val="00C65D26"/>
    <w:rsid w:val="00C700B6"/>
    <w:rsid w:val="00C731C7"/>
    <w:rsid w:val="00C73AA2"/>
    <w:rsid w:val="00C73F32"/>
    <w:rsid w:val="00C74044"/>
    <w:rsid w:val="00C846A7"/>
    <w:rsid w:val="00C848EE"/>
    <w:rsid w:val="00C84C74"/>
    <w:rsid w:val="00C851E4"/>
    <w:rsid w:val="00C86D78"/>
    <w:rsid w:val="00C87462"/>
    <w:rsid w:val="00C91594"/>
    <w:rsid w:val="00C963EA"/>
    <w:rsid w:val="00C96E53"/>
    <w:rsid w:val="00C97B25"/>
    <w:rsid w:val="00CA180C"/>
    <w:rsid w:val="00CA7383"/>
    <w:rsid w:val="00CB20EC"/>
    <w:rsid w:val="00CB22B2"/>
    <w:rsid w:val="00CB46FE"/>
    <w:rsid w:val="00CC3EE2"/>
    <w:rsid w:val="00CC611C"/>
    <w:rsid w:val="00CD5817"/>
    <w:rsid w:val="00CD6C0E"/>
    <w:rsid w:val="00CD7492"/>
    <w:rsid w:val="00CE04A1"/>
    <w:rsid w:val="00CE1FBC"/>
    <w:rsid w:val="00CE208D"/>
    <w:rsid w:val="00CE2B8B"/>
    <w:rsid w:val="00CE3279"/>
    <w:rsid w:val="00CE37D6"/>
    <w:rsid w:val="00CE3A6B"/>
    <w:rsid w:val="00CE6577"/>
    <w:rsid w:val="00CE7B16"/>
    <w:rsid w:val="00CF1857"/>
    <w:rsid w:val="00CF27AB"/>
    <w:rsid w:val="00D00211"/>
    <w:rsid w:val="00D006D1"/>
    <w:rsid w:val="00D00A4B"/>
    <w:rsid w:val="00D01187"/>
    <w:rsid w:val="00D011F8"/>
    <w:rsid w:val="00D025AE"/>
    <w:rsid w:val="00D03109"/>
    <w:rsid w:val="00D06309"/>
    <w:rsid w:val="00D11979"/>
    <w:rsid w:val="00D13BAE"/>
    <w:rsid w:val="00D16493"/>
    <w:rsid w:val="00D171AD"/>
    <w:rsid w:val="00D17462"/>
    <w:rsid w:val="00D17E11"/>
    <w:rsid w:val="00D209FA"/>
    <w:rsid w:val="00D20A41"/>
    <w:rsid w:val="00D21D7F"/>
    <w:rsid w:val="00D222DC"/>
    <w:rsid w:val="00D30E8A"/>
    <w:rsid w:val="00D349A5"/>
    <w:rsid w:val="00D351EA"/>
    <w:rsid w:val="00D35200"/>
    <w:rsid w:val="00D40288"/>
    <w:rsid w:val="00D43006"/>
    <w:rsid w:val="00D43403"/>
    <w:rsid w:val="00D434A1"/>
    <w:rsid w:val="00D44ECD"/>
    <w:rsid w:val="00D457F9"/>
    <w:rsid w:val="00D47647"/>
    <w:rsid w:val="00D479DF"/>
    <w:rsid w:val="00D50076"/>
    <w:rsid w:val="00D50756"/>
    <w:rsid w:val="00D50A6B"/>
    <w:rsid w:val="00D5270B"/>
    <w:rsid w:val="00D52B35"/>
    <w:rsid w:val="00D53047"/>
    <w:rsid w:val="00D61C79"/>
    <w:rsid w:val="00D62155"/>
    <w:rsid w:val="00D6246D"/>
    <w:rsid w:val="00D6263E"/>
    <w:rsid w:val="00D62E71"/>
    <w:rsid w:val="00D6430D"/>
    <w:rsid w:val="00D66188"/>
    <w:rsid w:val="00D731F6"/>
    <w:rsid w:val="00D740CA"/>
    <w:rsid w:val="00D75954"/>
    <w:rsid w:val="00D75AFC"/>
    <w:rsid w:val="00D766B0"/>
    <w:rsid w:val="00D778CA"/>
    <w:rsid w:val="00D80B6B"/>
    <w:rsid w:val="00D816F8"/>
    <w:rsid w:val="00D85728"/>
    <w:rsid w:val="00D93A97"/>
    <w:rsid w:val="00D95481"/>
    <w:rsid w:val="00D96CE2"/>
    <w:rsid w:val="00D96E40"/>
    <w:rsid w:val="00D9700C"/>
    <w:rsid w:val="00D97870"/>
    <w:rsid w:val="00D97F19"/>
    <w:rsid w:val="00DA1DC7"/>
    <w:rsid w:val="00DA2E70"/>
    <w:rsid w:val="00DB2853"/>
    <w:rsid w:val="00DB289A"/>
    <w:rsid w:val="00DB6DEF"/>
    <w:rsid w:val="00DC1BCB"/>
    <w:rsid w:val="00DC4206"/>
    <w:rsid w:val="00DC5C0D"/>
    <w:rsid w:val="00DC5CB0"/>
    <w:rsid w:val="00DC6127"/>
    <w:rsid w:val="00DC6472"/>
    <w:rsid w:val="00DC7A13"/>
    <w:rsid w:val="00DD1C1A"/>
    <w:rsid w:val="00DD31B5"/>
    <w:rsid w:val="00DD47BF"/>
    <w:rsid w:val="00DD4949"/>
    <w:rsid w:val="00DD5B9F"/>
    <w:rsid w:val="00DE7064"/>
    <w:rsid w:val="00DE77F3"/>
    <w:rsid w:val="00DF0994"/>
    <w:rsid w:val="00DF0ABD"/>
    <w:rsid w:val="00DF2997"/>
    <w:rsid w:val="00DF61B0"/>
    <w:rsid w:val="00E01E87"/>
    <w:rsid w:val="00E023CC"/>
    <w:rsid w:val="00E02CEE"/>
    <w:rsid w:val="00E06BB5"/>
    <w:rsid w:val="00E10BC4"/>
    <w:rsid w:val="00E1346C"/>
    <w:rsid w:val="00E138A5"/>
    <w:rsid w:val="00E1415D"/>
    <w:rsid w:val="00E14CB5"/>
    <w:rsid w:val="00E16AF7"/>
    <w:rsid w:val="00E17365"/>
    <w:rsid w:val="00E213BD"/>
    <w:rsid w:val="00E233D3"/>
    <w:rsid w:val="00E242EC"/>
    <w:rsid w:val="00E253CF"/>
    <w:rsid w:val="00E323E9"/>
    <w:rsid w:val="00E32FB6"/>
    <w:rsid w:val="00E33714"/>
    <w:rsid w:val="00E34018"/>
    <w:rsid w:val="00E34950"/>
    <w:rsid w:val="00E361F6"/>
    <w:rsid w:val="00E437D2"/>
    <w:rsid w:val="00E439D5"/>
    <w:rsid w:val="00E43BF9"/>
    <w:rsid w:val="00E47BC6"/>
    <w:rsid w:val="00E51707"/>
    <w:rsid w:val="00E51930"/>
    <w:rsid w:val="00E51C3F"/>
    <w:rsid w:val="00E54B70"/>
    <w:rsid w:val="00E55751"/>
    <w:rsid w:val="00E559D4"/>
    <w:rsid w:val="00E5652C"/>
    <w:rsid w:val="00E722FD"/>
    <w:rsid w:val="00E7398E"/>
    <w:rsid w:val="00E76571"/>
    <w:rsid w:val="00E77B82"/>
    <w:rsid w:val="00E80E87"/>
    <w:rsid w:val="00E80EBE"/>
    <w:rsid w:val="00E8193C"/>
    <w:rsid w:val="00E82B94"/>
    <w:rsid w:val="00E85686"/>
    <w:rsid w:val="00E87217"/>
    <w:rsid w:val="00E87FC6"/>
    <w:rsid w:val="00E97A1D"/>
    <w:rsid w:val="00EA0946"/>
    <w:rsid w:val="00EA2311"/>
    <w:rsid w:val="00EA644D"/>
    <w:rsid w:val="00EB3218"/>
    <w:rsid w:val="00EB6D08"/>
    <w:rsid w:val="00EC0BBE"/>
    <w:rsid w:val="00EC12FA"/>
    <w:rsid w:val="00EC22AF"/>
    <w:rsid w:val="00EC7BC3"/>
    <w:rsid w:val="00ED3121"/>
    <w:rsid w:val="00ED38AD"/>
    <w:rsid w:val="00ED6D8F"/>
    <w:rsid w:val="00ED7600"/>
    <w:rsid w:val="00EE3A73"/>
    <w:rsid w:val="00EF0C35"/>
    <w:rsid w:val="00EF282B"/>
    <w:rsid w:val="00EF4E75"/>
    <w:rsid w:val="00EF6073"/>
    <w:rsid w:val="00EF698B"/>
    <w:rsid w:val="00F0054B"/>
    <w:rsid w:val="00F00712"/>
    <w:rsid w:val="00F033C1"/>
    <w:rsid w:val="00F07063"/>
    <w:rsid w:val="00F11579"/>
    <w:rsid w:val="00F118A5"/>
    <w:rsid w:val="00F1362C"/>
    <w:rsid w:val="00F15FF0"/>
    <w:rsid w:val="00F16C62"/>
    <w:rsid w:val="00F173AF"/>
    <w:rsid w:val="00F20B34"/>
    <w:rsid w:val="00F24EA9"/>
    <w:rsid w:val="00F2635A"/>
    <w:rsid w:val="00F26936"/>
    <w:rsid w:val="00F3208F"/>
    <w:rsid w:val="00F332BE"/>
    <w:rsid w:val="00F40119"/>
    <w:rsid w:val="00F405A1"/>
    <w:rsid w:val="00F414F1"/>
    <w:rsid w:val="00F41A02"/>
    <w:rsid w:val="00F426B8"/>
    <w:rsid w:val="00F43B33"/>
    <w:rsid w:val="00F45293"/>
    <w:rsid w:val="00F508B8"/>
    <w:rsid w:val="00F51CBC"/>
    <w:rsid w:val="00F576AD"/>
    <w:rsid w:val="00F579C5"/>
    <w:rsid w:val="00F67FA4"/>
    <w:rsid w:val="00F71ECB"/>
    <w:rsid w:val="00F72CB1"/>
    <w:rsid w:val="00F74FDF"/>
    <w:rsid w:val="00F8215E"/>
    <w:rsid w:val="00F824F5"/>
    <w:rsid w:val="00F84559"/>
    <w:rsid w:val="00F85222"/>
    <w:rsid w:val="00F85A9F"/>
    <w:rsid w:val="00F86668"/>
    <w:rsid w:val="00F879EC"/>
    <w:rsid w:val="00F900C1"/>
    <w:rsid w:val="00F90FAB"/>
    <w:rsid w:val="00F9265C"/>
    <w:rsid w:val="00F9374D"/>
    <w:rsid w:val="00F938A7"/>
    <w:rsid w:val="00F95EA6"/>
    <w:rsid w:val="00FA3CF3"/>
    <w:rsid w:val="00FB0F9F"/>
    <w:rsid w:val="00FB10E4"/>
    <w:rsid w:val="00FB2EF1"/>
    <w:rsid w:val="00FB40A8"/>
    <w:rsid w:val="00FB6924"/>
    <w:rsid w:val="00FB76DC"/>
    <w:rsid w:val="00FB7A57"/>
    <w:rsid w:val="00FC29B9"/>
    <w:rsid w:val="00FC43CA"/>
    <w:rsid w:val="00FC6FD3"/>
    <w:rsid w:val="00FD269D"/>
    <w:rsid w:val="00FD5281"/>
    <w:rsid w:val="00FD5609"/>
    <w:rsid w:val="00FD5DC5"/>
    <w:rsid w:val="00FE14A0"/>
    <w:rsid w:val="00FE15EF"/>
    <w:rsid w:val="00FE2D31"/>
    <w:rsid w:val="00FE305C"/>
    <w:rsid w:val="00FE4A63"/>
    <w:rsid w:val="00FF0301"/>
    <w:rsid w:val="00FF6180"/>
    <w:rsid w:val="00FF7B27"/>
    <w:rsid w:val="00FF7E15"/>
    <w:rsid w:val="3759E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B2F43"/>
  <w15:chartTrackingRefBased/>
  <w15:docId w15:val="{6484527F-F850-4E4E-A6AF-2FFFB619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AF0261"/>
    <w:pPr>
      <w:numPr>
        <w:numId w:val="5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cap1 Char,cap2 Char,cap11 Char1,Légende-figure Char1,Légende-figure Char Char,Beschrifubg Char,Beschriftung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AF0261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odoni MT" w:hAnsi="Bodoni M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8D2BF7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311F0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311F0F"/>
    <w:pPr>
      <w:ind w:left="283" w:hanging="283"/>
      <w:contextualSpacing/>
    </w:pPr>
  </w:style>
  <w:style w:type="character" w:customStyle="1" w:styleId="B1Char">
    <w:name w:val="B1 Char"/>
    <w:link w:val="B1"/>
    <w:qFormat/>
    <w:rsid w:val="00856C9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856C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856C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856C9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4973A0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023140"/>
    <w:rPr>
      <w:color w:val="2B579A"/>
      <w:shd w:val="clear" w:color="auto" w:fill="E1DFDD"/>
    </w:rPr>
  </w:style>
  <w:style w:type="paragraph" w:customStyle="1" w:styleId="NO">
    <w:name w:val="NO"/>
    <w:basedOn w:val="Normal"/>
    <w:rsid w:val="0071632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eastAsia="en-GB"/>
    </w:rPr>
  </w:style>
  <w:style w:type="paragraph" w:styleId="NoteHeading">
    <w:name w:val="Note Heading"/>
    <w:basedOn w:val="Normal"/>
    <w:next w:val="Normal"/>
    <w:link w:val="NoteHeadingChar"/>
    <w:rsid w:val="0071632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1632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qFormat/>
    <w:locked/>
    <w:rsid w:val="0071632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5%20-%20Malta\!Templates\TDoc_Template_RAN4%23114bis-ful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RBI5PAMIO524-1616901215-55432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https://nokia.sharepoint.com/sites/gxp/_layouts/15/DocIdRedir.aspx?ID=RBI5PAMIO524-1616901215-55432</Url>
      <Description>RBI5PAMIO524-1616901215-55432</Description>
    </_dlc_DocIdUrl>
    <Comments xmlns="3f2ce089-3858-4176-9a21-a30f9204848e">OK</Comments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TDoc_Template_RAN4#114bis-full</Template>
  <TotalTime>1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1632</CharactersWithSpaces>
  <SharedDoc>false</SharedDoc>
  <HLinks>
    <vt:vector size="66" baseType="variant">
      <vt:variant>
        <vt:i4>2031664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_Toc202958597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_Toc202958596</vt:lpwstr>
      </vt:variant>
      <vt:variant>
        <vt:i4>2031664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_Toc202958595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_Toc202958594</vt:lpwstr>
      </vt:variant>
      <vt:variant>
        <vt:i4>2031664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_Toc202958593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_Toc202958592</vt:lpwstr>
      </vt:variant>
      <vt:variant>
        <vt:i4>2031664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_Toc202958591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_Toc202958590</vt:lpwstr>
      </vt:variant>
      <vt:variant>
        <vt:i4>1966128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_Toc202958589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_Toc202958588</vt:lpwstr>
      </vt:variant>
      <vt:variant>
        <vt:i4>1966128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_Toc202958587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rev1</cp:lastModifiedBy>
  <cp:revision>4</cp:revision>
  <dcterms:created xsi:type="dcterms:W3CDTF">2025-08-29T04:37:00Z</dcterms:created>
  <dcterms:modified xsi:type="dcterms:W3CDTF">2025-08-29T04:37:00Z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097e72be-1389-4278-8433-c8e19a3084de</vt:lpwstr>
  </property>
</Properties>
</file>