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74147D9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 w:rsidR="003462E1" w:rsidRPr="003462E1">
        <w:rPr>
          <w:b/>
          <w:noProof/>
          <w:sz w:val="24"/>
        </w:rPr>
        <w:t>C4-260046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B882F" w:rsidR="001E41F3" w:rsidRPr="00410371" w:rsidRDefault="001948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36D35" w:rsidR="001E41F3" w:rsidRPr="00410371" w:rsidRDefault="003462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1D48B" w:rsidR="001E41F3" w:rsidRPr="00410371" w:rsidRDefault="001B5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7F24E" w:rsidR="001E41F3" w:rsidRPr="00410371" w:rsidRDefault="001948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1F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E6C50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ASN.1 </w:t>
            </w:r>
            <w:r w:rsidR="00235C23">
              <w:t xml:space="preserve">correction on </w:t>
            </w:r>
            <w:r w:rsidRPr="00194847">
              <w:t>UE</w:t>
            </w:r>
            <w:r>
              <w:t xml:space="preserve"> </w:t>
            </w:r>
            <w:r w:rsidRPr="00194847">
              <w:t>Country</w:t>
            </w:r>
            <w:r>
              <w:t xml:space="preserve"> </w:t>
            </w:r>
            <w:r w:rsidRPr="00194847">
              <w:t>Determination</w:t>
            </w:r>
            <w:r>
              <w:t xml:space="preserve"> </w:t>
            </w:r>
            <w:r w:rsidRPr="00194847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EC7E6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07BA8" w:rsidR="001E41F3" w:rsidRDefault="00235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CEAED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235C2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AE7DF" w:rsidR="001E41F3" w:rsidRDefault="00194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D5F32B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5C2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8B557" w:rsidR="001E41F3" w:rsidRDefault="00346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B5D5F" w14:textId="77777777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 w:rsidRPr="00194847">
              <w:rPr>
                <w:noProof/>
              </w:rPr>
              <w:t xml:space="preserve">UE Country Determination Indication </w:t>
            </w:r>
            <w:r>
              <w:rPr>
                <w:noProof/>
              </w:rPr>
              <w:t>syntax has to align to</w:t>
            </w:r>
            <w:r w:rsidRPr="00194847">
              <w:rPr>
                <w:noProof/>
              </w:rPr>
              <w:t xml:space="preserve"> Protocol Extensions</w:t>
            </w:r>
            <w:r>
              <w:rPr>
                <w:noProof/>
              </w:rPr>
              <w:t xml:space="preserve"> Class</w:t>
            </w:r>
          </w:p>
          <w:p w14:paraId="4C6476AB" w14:textId="77777777" w:rsidR="00AF2091" w:rsidRDefault="00AF2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B0434A" w14:textId="77777777" w:rsidR="00AF2091" w:rsidRPr="00AF2091" w:rsidRDefault="00AF2091" w:rsidP="00AF2091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6B2E17B0" w14:textId="658E950F" w:rsidR="00AF2091" w:rsidRPr="00AF2091" w:rsidRDefault="00AF2091" w:rsidP="00AF2091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24DFC774" w14:textId="58B3BB45" w:rsidR="00AF2091" w:rsidRPr="00AF2091" w:rsidRDefault="00AF2091" w:rsidP="00AF2091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 w:rsidRPr="00AF2091">
              <w:rPr>
                <w:rFonts w:ascii="Courier New" w:hAnsi="Courier New" w:cs="Courier New"/>
                <w:b/>
                <w:bCs/>
                <w:noProof/>
                <w:color w:val="FF0000"/>
                <w:sz w:val="18"/>
                <w:szCs w:val="18"/>
              </w:rPr>
              <w:t>TYPE</w:t>
            </w:r>
            <w:r w:rsidRPr="00AF2091"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 </w:t>
            </w: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37F36470" w14:textId="77777777" w:rsidR="00AF2091" w:rsidRPr="00AF2091" w:rsidRDefault="00AF2091" w:rsidP="00AF2091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77357418" w14:textId="77777777" w:rsidR="00AF2091" w:rsidRPr="00AF2091" w:rsidRDefault="00AF2091" w:rsidP="00AF2091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4377E472" w14:textId="77777777" w:rsidR="00AF2091" w:rsidRDefault="00AF2091" w:rsidP="00AF2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7E9A57" w:rsidR="00AF2091" w:rsidRDefault="00AF2091" w:rsidP="00AF2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above, “TYPE” has to be changed to “EXTENSION” as per </w:t>
            </w:r>
            <w:r w:rsidRPr="00AF2091">
              <w:rPr>
                <w:noProof/>
              </w:rPr>
              <w:t>Class Definition for Protocol Extensions</w:t>
            </w:r>
            <w:r>
              <w:rPr>
                <w:noProof/>
              </w:rPr>
              <w:t xml:space="preserve">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1114A" w14:textId="0DC18308" w:rsidR="00AF2091" w:rsidRDefault="00AF2091" w:rsidP="00AF2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Parsing error and susbquent failure to generate .c / .h files.</w:t>
            </w:r>
          </w:p>
          <w:p w14:paraId="0D222548" w14:textId="6E4749A4" w:rsidR="00AF2091" w:rsidRPr="00AF2091" w:rsidRDefault="00AF2091" w:rsidP="00AF2091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</w:rPr>
            </w:pPr>
            <w:r>
              <w:rPr>
                <w:noProof/>
              </w:rPr>
              <w:br/>
            </w: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Parsing ASN.1 definitions..</w:t>
            </w:r>
          </w:p>
          <w:p w14:paraId="71FCFF31" w14:textId="77777777" w:rsidR="00AF2091" w:rsidRPr="00AF2091" w:rsidRDefault="00AF2091" w:rsidP="00AF2091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./LCS-AP-PDU-Contents.asn(112): ERROR:</w:t>
            </w:r>
          </w:p>
          <w:p w14:paraId="11D6E8F0" w14:textId="77777777" w:rsidR="00AF2091" w:rsidRPr="00AF2091" w:rsidRDefault="00AF2091" w:rsidP="00AF2091">
            <w:pPr>
              <w:pStyle w:val="CRCoverPage"/>
              <w:spacing w:after="0"/>
              <w:ind w:left="284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module 'LCS-AP-PDU-Contents': assignment 'Location_Request_Extensions Object Set': Invalid literal</w:t>
            </w:r>
          </w:p>
          <w:p w14:paraId="5C4BEB44" w14:textId="7CB30A56" w:rsidR="001E41F3" w:rsidRDefault="00AF2091" w:rsidP="00AF2091">
            <w:pPr>
              <w:pStyle w:val="CRCoverPage"/>
              <w:spacing w:after="0"/>
              <w:ind w:left="284"/>
              <w:rPr>
                <w:noProof/>
              </w:rPr>
            </w:pPr>
            <w:r w:rsidRPr="00AF2091">
              <w:rPr>
                <w:rFonts w:ascii="Courier New" w:hAnsi="Courier New" w:cs="Courier New"/>
                <w:noProof/>
                <w:sz w:val="18"/>
                <w:szCs w:val="18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2183C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F3EEC" w:rsidR="001E41F3" w:rsidRDefault="00194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947C3E" w14:textId="77777777" w:rsidR="008A1C90" w:rsidRPr="008A1C90" w:rsidRDefault="008A1C90" w:rsidP="008A1C9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" w:name="_Toc19715597"/>
      <w:bookmarkStart w:id="2" w:name="_Toc27253398"/>
      <w:bookmarkStart w:id="3" w:name="_Toc51855584"/>
      <w:bookmarkStart w:id="4" w:name="_Toc136339406"/>
      <w:r w:rsidRPr="008A1C90">
        <w:rPr>
          <w:rFonts w:ascii="Arial" w:hAnsi="Arial"/>
          <w:sz w:val="28"/>
          <w:lang w:eastAsia="ja-JP"/>
        </w:rPr>
        <w:t>7.5.4</w:t>
      </w:r>
      <w:r w:rsidRPr="008A1C90">
        <w:rPr>
          <w:rFonts w:ascii="Arial" w:hAnsi="Arial"/>
          <w:sz w:val="28"/>
          <w:lang w:eastAsia="en-GB"/>
        </w:rPr>
        <w:tab/>
        <w:t>PDU definitions</w:t>
      </w:r>
      <w:bookmarkEnd w:id="1"/>
      <w:bookmarkEnd w:id="2"/>
      <w:bookmarkEnd w:id="3"/>
      <w:bookmarkEnd w:id="4"/>
    </w:p>
    <w:p w14:paraId="246F518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D98982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42126C7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 xml:space="preserve">-- PDU </w:t>
      </w:r>
      <w:proofErr w:type="spellStart"/>
      <w:r w:rsidRPr="008A1C90">
        <w:rPr>
          <w:rFonts w:ascii="Courier New" w:hAnsi="Courier New" w:cs="Courier New"/>
          <w:lang w:val="fr-FR" w:eastAsia="fr-FR"/>
        </w:rPr>
        <w:t>definitions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for LCS-AP.</w:t>
      </w:r>
    </w:p>
    <w:p w14:paraId="57D79F3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0604E61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4FBCEA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B33D5C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LCS-AP-PDU-Contents {</w:t>
      </w:r>
    </w:p>
    <w:p w14:paraId="1E9C14F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fr-FR" w:eastAsia="ja-JP"/>
        </w:rPr>
      </w:pP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itu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-t (0) </w:t>
      </w: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identified-organization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 (4) </w:t>
      </w: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etsi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 (0) </w:t>
      </w: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mobileDomain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 (0)</w:t>
      </w:r>
    </w:p>
    <w:p w14:paraId="64DD4F5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fr-FR" w:eastAsia="ja-JP"/>
        </w:rPr>
      </w:pP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eps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-Access (21) modules (3) </w:t>
      </w: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 xml:space="preserve">-AP (4) version1 (1) </w:t>
      </w:r>
      <w:proofErr w:type="spellStart"/>
      <w:r w:rsidRPr="008A1C90">
        <w:rPr>
          <w:rFonts w:ascii="Courier New" w:hAnsi="Courier New" w:cs="Courier New"/>
          <w:snapToGrid w:val="0"/>
          <w:lang w:val="fr-FR" w:eastAsia="ja-JP"/>
        </w:rPr>
        <w:t>lcs</w:t>
      </w:r>
      <w:proofErr w:type="spellEnd"/>
      <w:r w:rsidRPr="008A1C90">
        <w:rPr>
          <w:rFonts w:ascii="Courier New" w:hAnsi="Courier New" w:cs="Courier New"/>
          <w:snapToGrid w:val="0"/>
          <w:lang w:val="fr-FR" w:eastAsia="ja-JP"/>
        </w:rPr>
        <w:t>-AP-PDU-Contents (1)}</w:t>
      </w:r>
    </w:p>
    <w:p w14:paraId="193A00B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</w:p>
    <w:p w14:paraId="61396DB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DEFINITIONS AUTOMATIC TAGS ::=</w:t>
      </w:r>
    </w:p>
    <w:p w14:paraId="73325F5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E807B5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BEGIN</w:t>
      </w:r>
    </w:p>
    <w:p w14:paraId="5208F12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C184DB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B69680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--</w:t>
      </w:r>
    </w:p>
    <w:p w14:paraId="65C9920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-- IE parameter types from other modules.</w:t>
      </w:r>
    </w:p>
    <w:p w14:paraId="00F36E6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15DE71A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1BAFB8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D4FF93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IMPORTS</w:t>
      </w:r>
    </w:p>
    <w:p w14:paraId="101897A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</w:p>
    <w:p w14:paraId="1A7E833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APDU,</w:t>
      </w:r>
    </w:p>
    <w:p w14:paraId="027D7D0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Accuracy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8A1C90">
        <w:rPr>
          <w:rFonts w:ascii="Courier New" w:hAnsi="Courier New" w:cs="Courier New"/>
          <w:lang w:val="fr-FR" w:eastAsia="fr-FR"/>
        </w:rPr>
        <w:t>-Indicator,</w:t>
      </w:r>
    </w:p>
    <w:p w14:paraId="23321C0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Barometric</w:t>
      </w:r>
      <w:proofErr w:type="spellEnd"/>
      <w:r w:rsidRPr="008A1C90">
        <w:rPr>
          <w:rFonts w:ascii="Courier New" w:hAnsi="Courier New" w:cs="Courier New"/>
          <w:lang w:val="fr-FR" w:eastAsia="fr-FR"/>
        </w:rPr>
        <w:t>-Pressure,</w:t>
      </w:r>
    </w:p>
    <w:p w14:paraId="546B2CD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ja-JP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-Portion-ID,</w:t>
      </w:r>
    </w:p>
    <w:p w14:paraId="2EA4FAB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-Data,</w:t>
      </w:r>
    </w:p>
    <w:p w14:paraId="0A3335E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Ack</w:t>
      </w:r>
      <w:proofErr w:type="spellEnd"/>
      <w:r w:rsidRPr="008A1C90">
        <w:rPr>
          <w:rFonts w:ascii="Courier New" w:hAnsi="Courier New" w:cs="Courier New"/>
          <w:lang w:val="fr-FR" w:eastAsia="fr-FR"/>
        </w:rPr>
        <w:t>,</w:t>
      </w:r>
    </w:p>
    <w:p w14:paraId="69A8406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-Report,</w:t>
      </w:r>
    </w:p>
    <w:p w14:paraId="76BA921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fr-FR" w:eastAsia="zh-CN"/>
        </w:rPr>
        <w:t>Civic-</w:t>
      </w:r>
      <w:proofErr w:type="spellStart"/>
      <w:r w:rsidRPr="008A1C90">
        <w:rPr>
          <w:rFonts w:ascii="Courier New" w:hAnsi="Courier New" w:cs="Courier New"/>
          <w:lang w:val="fr-FR" w:eastAsia="zh-CN"/>
        </w:rPr>
        <w:t>Address</w:t>
      </w:r>
      <w:proofErr w:type="spellEnd"/>
      <w:r w:rsidRPr="008A1C90">
        <w:rPr>
          <w:rFonts w:ascii="Courier New" w:hAnsi="Courier New" w:cs="Courier New"/>
          <w:lang w:val="fr-FR" w:eastAsia="zh-CN"/>
        </w:rPr>
        <w:t>,</w:t>
      </w:r>
    </w:p>
    <w:p w14:paraId="6E82854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-ID,</w:t>
      </w:r>
    </w:p>
    <w:p w14:paraId="2040767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en-US" w:eastAsia="en-GB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Coverage-Level</w:t>
      </w:r>
      <w:proofErr w:type="spellEnd"/>
      <w:r w:rsidRPr="008A1C90">
        <w:rPr>
          <w:rFonts w:ascii="Courier New" w:hAnsi="Courier New" w:cs="Courier New"/>
          <w:snapToGrid w:val="0"/>
          <w:lang w:val="fr-FR" w:eastAsia="zh-CN"/>
        </w:rPr>
        <w:t>,</w:t>
      </w:r>
    </w:p>
    <w:p w14:paraId="640DCCE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en-US" w:eastAsia="fr-FR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  <w:t>E-CGI,</w:t>
      </w:r>
    </w:p>
    <w:p w14:paraId="007ACF0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Geographical-Area,</w:t>
      </w:r>
    </w:p>
    <w:p w14:paraId="026504D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  <w:t>IMSI,</w:t>
      </w:r>
    </w:p>
    <w:p w14:paraId="7877F9B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  <w:t>IMEI,</w:t>
      </w:r>
    </w:p>
    <w:p w14:paraId="2DB38A4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</w:r>
      <w:proofErr w:type="spellStart"/>
      <w:r w:rsidRPr="008A1C90">
        <w:rPr>
          <w:rFonts w:ascii="Courier New" w:hAnsi="Courier New" w:cs="Courier New"/>
          <w:lang w:val="fr-FR" w:eastAsia="ja-JP"/>
        </w:rPr>
        <w:t>Include</w:t>
      </w:r>
      <w:proofErr w:type="spellEnd"/>
      <w:r w:rsidRPr="008A1C90">
        <w:rPr>
          <w:rFonts w:ascii="Courier New" w:hAnsi="Courier New" w:cs="Courier New"/>
          <w:lang w:val="fr-FR" w:eastAsia="ja-JP"/>
        </w:rPr>
        <w:t>-Velocity,</w:t>
      </w:r>
    </w:p>
    <w:p w14:paraId="5BCC982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ab/>
        <w:t>LCS-Cause,</w:t>
      </w:r>
    </w:p>
    <w:p w14:paraId="52F5687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LCS-Client-Type,</w:t>
      </w:r>
    </w:p>
    <w:p w14:paraId="2BB5200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LCS-Service-Type-ID,</w:t>
      </w:r>
    </w:p>
    <w:p w14:paraId="5E99957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  <w:t>LCS-</w:t>
      </w:r>
      <w:proofErr w:type="spellStart"/>
      <w:r w:rsidRPr="008A1C90">
        <w:rPr>
          <w:rFonts w:ascii="Courier New" w:hAnsi="Courier New" w:cs="Courier New"/>
          <w:lang w:val="fr-FR" w:eastAsia="ja-JP"/>
        </w:rPr>
        <w:t>Priority</w:t>
      </w:r>
      <w:proofErr w:type="spellEnd"/>
      <w:r w:rsidRPr="008A1C90">
        <w:rPr>
          <w:rFonts w:ascii="Courier New" w:hAnsi="Courier New" w:cs="Courier New"/>
          <w:lang w:val="fr-FR" w:eastAsia="ja-JP"/>
        </w:rPr>
        <w:t>,</w:t>
      </w:r>
    </w:p>
    <w:p w14:paraId="4508AF0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  <w:t>LCS-QoS,</w:t>
      </w:r>
    </w:p>
    <w:p w14:paraId="7930935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en-GB"/>
        </w:rPr>
      </w:pPr>
      <w:r w:rsidRPr="008A1C90">
        <w:rPr>
          <w:rFonts w:ascii="Courier New" w:hAnsi="Courier New" w:cs="Courier New"/>
          <w:lang w:val="fr-FR" w:eastAsia="fr-FR"/>
        </w:rPr>
        <w:tab/>
        <w:t>Location-Type</w:t>
      </w:r>
      <w:r w:rsidRPr="008A1C90">
        <w:rPr>
          <w:rFonts w:ascii="Courier New" w:hAnsi="Courier New" w:cs="Courier New"/>
          <w:lang w:val="en-US" w:eastAsia="fr-FR"/>
        </w:rPr>
        <w:t>,</w:t>
      </w:r>
    </w:p>
    <w:p w14:paraId="57912F9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8A1C90">
        <w:rPr>
          <w:rFonts w:ascii="Courier New" w:hAnsi="Courier New" w:cs="Courier New"/>
          <w:lang w:val="fr-FR" w:eastAsia="fr-FR"/>
        </w:rPr>
        <w:t>,</w:t>
      </w:r>
    </w:p>
    <w:p w14:paraId="77DCB77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Network-Element,</w:t>
      </w:r>
    </w:p>
    <w:p w14:paraId="6976F56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eastAsia="fr-FR"/>
        </w:rPr>
      </w:pPr>
      <w:r w:rsidRPr="008A1C90">
        <w:rPr>
          <w:rFonts w:ascii="Courier New" w:hAnsi="Courier New" w:cs="Courier New"/>
          <w:snapToGrid w:val="0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snapToGrid w:val="0"/>
          <w:lang w:val="fr-FR" w:eastAsia="fr-FR"/>
        </w:rPr>
        <w:t>Payload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>-Type,</w:t>
      </w:r>
    </w:p>
    <w:p w14:paraId="13B1012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Positioning-Data,</w:t>
      </w:r>
    </w:p>
    <w:p w14:paraId="088515E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RAT-Type,</w:t>
      </w:r>
    </w:p>
    <w:p w14:paraId="74A4DF6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-Type,</w:t>
      </w:r>
    </w:p>
    <w:p w14:paraId="741B78F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Return-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-Cause,</w:t>
      </w:r>
    </w:p>
    <w:p w14:paraId="5CFD647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ja-JP"/>
        </w:rPr>
        <w:tab/>
        <w:t>UE-</w:t>
      </w:r>
      <w:proofErr w:type="spellStart"/>
      <w:r w:rsidRPr="008A1C90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ja-JP"/>
        </w:rPr>
        <w:t>Capability</w:t>
      </w:r>
      <w:proofErr w:type="spellEnd"/>
      <w:r w:rsidRPr="008A1C90">
        <w:rPr>
          <w:rFonts w:ascii="Courier New" w:hAnsi="Courier New" w:cs="Courier New"/>
          <w:lang w:val="fr-FR" w:eastAsia="ja-JP"/>
        </w:rPr>
        <w:t>,</w:t>
      </w:r>
    </w:p>
    <w:p w14:paraId="0003178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en-US" w:eastAsia="en-GB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  <w:t>Velocity-Estimate,</w:t>
      </w:r>
    </w:p>
    <w:p w14:paraId="11A931D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pt-BR" w:eastAsia="zh-CN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</w:r>
      <w:r w:rsidRPr="008A1C90">
        <w:rPr>
          <w:rFonts w:ascii="Courier New" w:hAnsi="Courier New" w:cs="Courier New"/>
          <w:lang w:val="pt-BR" w:eastAsia="zh-CN"/>
        </w:rPr>
        <w:t>UE-Country</w:t>
      </w:r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8A1C90">
        <w:rPr>
          <w:rFonts w:ascii="Courier New" w:hAnsi="Courier New" w:cs="Courier New"/>
          <w:lang w:val="pt-BR" w:eastAsia="zh-CN"/>
        </w:rPr>
        <w:t>-Indication,</w:t>
      </w:r>
    </w:p>
    <w:p w14:paraId="22E8C7C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lang w:val="en-US" w:eastAsia="en-GB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>UE-Area-Indication</w:t>
      </w:r>
    </w:p>
    <w:p w14:paraId="57446B4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FROM LCS-AP-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</w:p>
    <w:p w14:paraId="76D4666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D69A39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>{},</w:t>
      </w:r>
    </w:p>
    <w:p w14:paraId="68B66D0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>-Container{},</w:t>
      </w:r>
    </w:p>
    <w:p w14:paraId="3981080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pt-BR" w:eastAsia="fr-FR"/>
        </w:rPr>
      </w:pPr>
      <w:r w:rsidRPr="008A1C90">
        <w:rPr>
          <w:rFonts w:ascii="Courier New" w:hAnsi="Courier New" w:cs="Courier New"/>
          <w:lang w:val="fr-FR" w:eastAsia="fr-FR"/>
        </w:rPr>
        <w:lastRenderedPageBreak/>
        <w:tab/>
      </w:r>
      <w:r w:rsidRPr="008A1C90">
        <w:rPr>
          <w:rFonts w:ascii="Courier New" w:hAnsi="Courier New" w:cs="Courier New"/>
          <w:lang w:val="pt-BR" w:eastAsia="fr-FR"/>
        </w:rPr>
        <w:t>LCS-AP-PROTOCOL-EXTENSION,</w:t>
      </w:r>
    </w:p>
    <w:p w14:paraId="261D924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pt-BR" w:eastAsia="fr-FR"/>
        </w:rPr>
      </w:pPr>
      <w:r w:rsidRPr="008A1C90">
        <w:rPr>
          <w:rFonts w:ascii="Courier New" w:hAnsi="Courier New" w:cs="Courier New"/>
          <w:lang w:val="pt-BR" w:eastAsia="fr-FR"/>
        </w:rPr>
        <w:tab/>
        <w:t>LCS-AP-PROTOCOL-IES</w:t>
      </w:r>
    </w:p>
    <w:p w14:paraId="5781FEF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FROM LCS-AP-Containers</w:t>
      </w:r>
    </w:p>
    <w:p w14:paraId="3120358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BB190E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Accuracy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8A1C90">
        <w:rPr>
          <w:rFonts w:ascii="Courier New" w:hAnsi="Courier New" w:cs="Courier New"/>
          <w:lang w:val="fr-FR" w:eastAsia="fr-FR"/>
        </w:rPr>
        <w:t>-Indicator,</w:t>
      </w:r>
    </w:p>
    <w:p w14:paraId="261084C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id-APDU,</w:t>
      </w:r>
    </w:p>
    <w:p w14:paraId="62C262C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Barometric</w:t>
      </w:r>
      <w:proofErr w:type="spellEnd"/>
      <w:r w:rsidRPr="008A1C90">
        <w:rPr>
          <w:rFonts w:ascii="Courier New" w:hAnsi="Courier New" w:cs="Courier New"/>
          <w:lang w:val="fr-FR" w:eastAsia="fr-FR"/>
        </w:rPr>
        <w:t>-Pressure,</w:t>
      </w:r>
    </w:p>
    <w:p w14:paraId="5653D3F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-Portion-ID,</w:t>
      </w:r>
    </w:p>
    <w:p w14:paraId="68F69D1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-Data,</w:t>
      </w:r>
    </w:p>
    <w:p w14:paraId="57F6563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Ack</w:t>
      </w:r>
      <w:proofErr w:type="spellEnd"/>
      <w:r w:rsidRPr="008A1C90">
        <w:rPr>
          <w:rFonts w:ascii="Courier New" w:hAnsi="Courier New" w:cs="Courier New"/>
          <w:lang w:val="fr-FR" w:eastAsia="fr-FR"/>
        </w:rPr>
        <w:t>,</w:t>
      </w:r>
    </w:p>
    <w:p w14:paraId="2055B54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-Report,</w:t>
      </w:r>
    </w:p>
    <w:p w14:paraId="1317201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fr-FR" w:eastAsia="zh-CN"/>
        </w:rPr>
        <w:t>Civic-</w:t>
      </w:r>
      <w:proofErr w:type="spellStart"/>
      <w:r w:rsidRPr="008A1C90">
        <w:rPr>
          <w:rFonts w:ascii="Courier New" w:hAnsi="Courier New" w:cs="Courier New"/>
          <w:lang w:val="fr-FR" w:eastAsia="zh-CN"/>
        </w:rPr>
        <w:t>Address</w:t>
      </w:r>
      <w:proofErr w:type="spellEnd"/>
      <w:r w:rsidRPr="008A1C90">
        <w:rPr>
          <w:rFonts w:ascii="Courier New" w:hAnsi="Courier New" w:cs="Courier New"/>
          <w:lang w:val="fr-FR" w:eastAsia="zh-CN"/>
        </w:rPr>
        <w:t>,</w:t>
      </w:r>
    </w:p>
    <w:p w14:paraId="79378D1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-ID,</w:t>
      </w:r>
    </w:p>
    <w:p w14:paraId="632B962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snapToGrid w:val="0"/>
          <w:lang w:val="fr-FR" w:eastAsia="zh-CN"/>
        </w:rPr>
        <w:tab/>
        <w:t>id-</w:t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8A1C90">
        <w:rPr>
          <w:rFonts w:ascii="Courier New" w:hAnsi="Courier New" w:cs="Courier New"/>
          <w:snapToGrid w:val="0"/>
          <w:lang w:val="fr-FR" w:eastAsia="zh-CN"/>
        </w:rPr>
        <w:t>-</w:t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8A1C90">
        <w:rPr>
          <w:rFonts w:ascii="Courier New" w:hAnsi="Courier New" w:cs="Courier New"/>
          <w:snapToGrid w:val="0"/>
          <w:lang w:val="fr-FR" w:eastAsia="zh-CN"/>
        </w:rPr>
        <w:t>,</w:t>
      </w:r>
    </w:p>
    <w:p w14:paraId="1A2CFD7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en-GB"/>
        </w:rPr>
      </w:pPr>
      <w:r w:rsidRPr="008A1C90">
        <w:rPr>
          <w:rFonts w:ascii="Courier New" w:hAnsi="Courier New" w:cs="Courier New"/>
          <w:lang w:val="fr-FR" w:eastAsia="fr-FR"/>
        </w:rPr>
        <w:tab/>
        <w:t>id-Destination-ID,</w:t>
      </w:r>
    </w:p>
    <w:p w14:paraId="4B046BC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id-E-UTRAN-</w:t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-Identifier,</w:t>
      </w:r>
    </w:p>
    <w:p w14:paraId="03A7E8A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Include</w:t>
      </w:r>
      <w:proofErr w:type="spellEnd"/>
      <w:r w:rsidRPr="008A1C90">
        <w:rPr>
          <w:rFonts w:ascii="Courier New" w:hAnsi="Courier New" w:cs="Courier New"/>
          <w:lang w:val="fr-FR" w:eastAsia="ja-JP"/>
        </w:rPr>
        <w:t>-Velocity,</w:t>
      </w:r>
    </w:p>
    <w:p w14:paraId="5B94C7A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IMEI,</w:t>
      </w:r>
    </w:p>
    <w:p w14:paraId="75BB1C1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en-GB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IMSI,</w:t>
      </w:r>
    </w:p>
    <w:p w14:paraId="2632805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LCS-Client-Type,</w:t>
      </w:r>
    </w:p>
    <w:p w14:paraId="7A717FF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LCS-Priority,</w:t>
      </w:r>
    </w:p>
    <w:p w14:paraId="6F46E6B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LCS-QOS,</w:t>
      </w:r>
    </w:p>
    <w:p w14:paraId="0E0DFF7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ja-JP"/>
        </w:rPr>
      </w:pP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fr-FR" w:eastAsia="ja-JP"/>
        </w:rPr>
        <w:t>LCS-Cause,</w:t>
      </w:r>
    </w:p>
    <w:p w14:paraId="4A0ED50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LCS-Service-Type-ID,</w:t>
      </w:r>
    </w:p>
    <w:p w14:paraId="360FEC2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Estimate</w:t>
      </w:r>
      <w:proofErr w:type="spellEnd"/>
      <w:r w:rsidRPr="008A1C90">
        <w:rPr>
          <w:rFonts w:ascii="Courier New" w:hAnsi="Courier New" w:cs="Courier New"/>
          <w:lang w:val="fr-FR" w:eastAsia="ja-JP"/>
        </w:rPr>
        <w:t>,</w:t>
      </w:r>
    </w:p>
    <w:p w14:paraId="1BE34FE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Location-Type,</w:t>
      </w:r>
    </w:p>
    <w:p w14:paraId="7A7C886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en-US" w:eastAsia="ja-JP"/>
        </w:rPr>
        <w:tab/>
      </w:r>
      <w:r w:rsidRPr="008A1C90">
        <w:rPr>
          <w:rFonts w:ascii="Courier New" w:eastAsia="MS Mincho" w:hAnsi="Courier New" w:cs="Courier New"/>
          <w:lang w:val="fr-FR" w:eastAsia="ja-JP"/>
        </w:rPr>
        <w:t>id-</w:t>
      </w:r>
      <w:proofErr w:type="spellStart"/>
      <w:r w:rsidRPr="008A1C90">
        <w:rPr>
          <w:rFonts w:ascii="Courier New" w:eastAsia="MS Mincho" w:hAnsi="Courier New" w:cs="Courier New"/>
          <w:lang w:val="fr-FR" w:eastAsia="ja-JP"/>
        </w:rPr>
        <w:t>MultipleAPDUs</w:t>
      </w:r>
      <w:proofErr w:type="spellEnd"/>
      <w:r w:rsidRPr="008A1C90">
        <w:rPr>
          <w:rFonts w:ascii="Courier New" w:eastAsia="MS Mincho" w:hAnsi="Courier New" w:cs="Courier New"/>
          <w:lang w:val="fr-FR" w:eastAsia="ja-JP"/>
        </w:rPr>
        <w:t>,</w:t>
      </w:r>
    </w:p>
    <w:p w14:paraId="16891E6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Payload-Type,</w:t>
      </w:r>
    </w:p>
    <w:p w14:paraId="2560003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Positioning-Data,</w:t>
      </w:r>
    </w:p>
    <w:p w14:paraId="6EF499D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en-GB"/>
        </w:rPr>
      </w:pPr>
      <w:r w:rsidRPr="008A1C90">
        <w:rPr>
          <w:rFonts w:ascii="Courier New" w:hAnsi="Courier New" w:cs="Courier New"/>
          <w:lang w:val="fr-FR" w:eastAsia="fr-FR"/>
        </w:rPr>
        <w:tab/>
        <w:t>id-RAT-Type,</w:t>
      </w:r>
    </w:p>
    <w:p w14:paraId="38BF9E5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Return-Error-Request,</w:t>
      </w:r>
    </w:p>
    <w:p w14:paraId="2A2AF8A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Return-Error-Cause,</w:t>
      </w:r>
    </w:p>
    <w:p w14:paraId="4D90FDB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Source-Identity,</w:t>
      </w:r>
    </w:p>
    <w:p w14:paraId="4E6275C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UE-Positioning-Capability,</w:t>
      </w:r>
    </w:p>
    <w:p w14:paraId="324C34E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lang w:val="fr-FR" w:eastAsia="fr-FR"/>
        </w:rPr>
        <w:tab/>
        <w:t>id-</w:t>
      </w:r>
      <w:r w:rsidRPr="008A1C90">
        <w:rPr>
          <w:rFonts w:ascii="Courier New" w:hAnsi="Courier New" w:cs="Courier New"/>
          <w:lang w:val="en-US" w:eastAsia="ja-JP"/>
        </w:rPr>
        <w:t>Velocity-Estimate,</w:t>
      </w:r>
    </w:p>
    <w:p w14:paraId="30960F7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pt-BR" w:eastAsia="zh-CN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pt-BR" w:eastAsia="zh-CN"/>
        </w:rPr>
        <w:t>UE-Country</w:t>
      </w:r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8A1C90">
        <w:rPr>
          <w:rFonts w:ascii="Courier New" w:hAnsi="Courier New" w:cs="Courier New"/>
          <w:lang w:val="pt-BR" w:eastAsia="zh-CN"/>
        </w:rPr>
        <w:t>-Indication,</w:t>
      </w:r>
    </w:p>
    <w:p w14:paraId="07DCB6C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ja-JP"/>
        </w:rPr>
      </w:pPr>
      <w:r w:rsidRPr="008A1C90">
        <w:rPr>
          <w:rFonts w:ascii="Courier New" w:hAnsi="Courier New" w:cs="Courier New"/>
          <w:snapToGrid w:val="0"/>
          <w:lang w:val="en-US" w:eastAsia="fr-FR"/>
        </w:rPr>
        <w:tab/>
        <w:t>id-</w:t>
      </w:r>
      <w:r w:rsidRPr="008A1C90">
        <w:rPr>
          <w:rFonts w:ascii="Courier New" w:hAnsi="Courier New" w:cs="Courier New"/>
          <w:lang w:val="fr-FR" w:eastAsia="fr-FR"/>
        </w:rPr>
        <w:t>UE-Area-Indication</w:t>
      </w:r>
    </w:p>
    <w:p w14:paraId="395DBD8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FROM LCS-AP-Constants;</w:t>
      </w:r>
    </w:p>
    <w:p w14:paraId="5C3BA7F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77A7D87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7D2750D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85580F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3340EEA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5D113B1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7915A05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4DB4735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EBA56C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 xml:space="preserve"> </w:t>
      </w:r>
      <w:r w:rsidRPr="008A1C90">
        <w:rPr>
          <w:rFonts w:ascii="Courier New" w:hAnsi="Courier New" w:cs="Courier New"/>
          <w:lang w:val="fr-FR" w:eastAsia="fr-FR"/>
        </w:rPr>
        <w:t>::= SEQUENCE {</w:t>
      </w:r>
    </w:p>
    <w:p w14:paraId="6D9FFFA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-Container    </w:t>
      </w:r>
      <w:r w:rsidRPr="008A1C90">
        <w:rPr>
          <w:rFonts w:ascii="Courier New" w:hAnsi="Courier New" w:cs="Courier New"/>
          <w:lang w:val="fr-FR" w:eastAsia="fr-FR"/>
        </w:rPr>
        <w:tab/>
        <w:t>{ {</w:t>
      </w:r>
      <w:r w:rsidRPr="008A1C90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2E1EE6E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>{ {</w:t>
      </w:r>
      <w:r w:rsidRPr="008A1C90"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728D324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2DCE285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8EDFF3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D6600D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  <w:r w:rsidRPr="008A1C90">
        <w:rPr>
          <w:rFonts w:ascii="Courier New" w:hAnsi="Courier New" w:cs="Courier New"/>
          <w:lang w:val="en-US" w:eastAsia="fr-FR"/>
        </w:rPr>
        <w:t>-IEs LCS-AP-PROTOCOL-IES ::= {</w:t>
      </w:r>
    </w:p>
    <w:p w14:paraId="0D3AC94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2348000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Location-Type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Location-Type</w:t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1C3613F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id-E-UTRAN-</w:t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-Identifier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snapToGrid w:val="0"/>
          <w:lang w:val="en-US" w:eastAsia="fr-FR"/>
        </w:rPr>
        <w:t>E-CGI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mandatory  } |</w:t>
      </w:r>
    </w:p>
    <w:p w14:paraId="61A7C0A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LCS-Client-Type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LCS-Client-Type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7B96475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lastRenderedPageBreak/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LCS-Priority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LCS-</w:t>
      </w:r>
      <w:proofErr w:type="spellStart"/>
      <w:r w:rsidRPr="008A1C90">
        <w:rPr>
          <w:rFonts w:ascii="Courier New" w:hAnsi="Courier New" w:cs="Courier New"/>
          <w:lang w:val="fr-FR" w:eastAsia="ja-JP"/>
        </w:rPr>
        <w:t>Priority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4F3BC6C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LCS-QOS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LCS-QoS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4346530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UE-Positioning-Capability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UE-</w:t>
      </w:r>
      <w:proofErr w:type="spellStart"/>
      <w:r w:rsidRPr="008A1C90">
        <w:rPr>
          <w:rFonts w:ascii="Courier New" w:hAnsi="Courier New" w:cs="Courier New"/>
          <w:lang w:val="fr-FR" w:eastAsia="ja-JP"/>
        </w:rPr>
        <w:t>Positioning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ja-JP"/>
        </w:rPr>
        <w:t>Capability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7BED1CD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Include</w:t>
      </w:r>
      <w:proofErr w:type="spellEnd"/>
      <w:r w:rsidRPr="008A1C90">
        <w:rPr>
          <w:rFonts w:ascii="Courier New" w:hAnsi="Courier New" w:cs="Courier New"/>
          <w:lang w:val="fr-FR" w:eastAsia="ja-JP"/>
        </w:rPr>
        <w:t>-Velocity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ja-JP"/>
        </w:rPr>
        <w:t>Include</w:t>
      </w:r>
      <w:proofErr w:type="spellEnd"/>
      <w:r w:rsidRPr="008A1C90">
        <w:rPr>
          <w:rFonts w:ascii="Courier New" w:hAnsi="Courier New" w:cs="Courier New"/>
          <w:lang w:val="fr-FR" w:eastAsia="ja-JP"/>
        </w:rPr>
        <w:t>-Velocity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527885B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IMSI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IMSI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74AF02C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IMEI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IMEI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7909FD0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lang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MultipleAPDUs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 w:rsidRPr="008A1C90">
        <w:rPr>
          <w:rFonts w:ascii="Courier New" w:hAnsi="Courier New" w:cs="Courier New"/>
          <w:lang w:val="fr-FR" w:eastAsia="fr-FR"/>
        </w:rPr>
        <w:t>APDUs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0F3C0D7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snapToGrid w:val="0"/>
          <w:lang w:val="fr-FR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RAT-Type</w:t>
      </w:r>
      <w:r w:rsidRPr="008A1C90">
        <w:rPr>
          <w:rFonts w:ascii="Courier New" w:hAnsi="Courier New" w:cs="Courier New"/>
          <w:lang w:val="en-US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ja-JP"/>
        </w:rPr>
        <w:t>RAT-Type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0DDD830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snapToGrid w:val="0"/>
          <w:lang w:val="fr-FR" w:eastAsia="fr-FR"/>
        </w:rPr>
        <w:tab/>
        <w:t>{ ID id-</w:t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 w:rsidRPr="008A1C90"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snapToGrid w:val="0"/>
          <w:lang w:val="fr-FR" w:eastAsia="zh-CN"/>
        </w:rPr>
        <w:t>Coverage</w:t>
      </w:r>
      <w:r w:rsidRPr="008A1C90">
        <w:rPr>
          <w:rFonts w:ascii="Courier New" w:hAnsi="Courier New" w:cs="Courier New"/>
          <w:snapToGrid w:val="0"/>
          <w:lang w:val="fr-FR" w:eastAsia="fr-FR"/>
        </w:rPr>
        <w:t>-</w:t>
      </w:r>
      <w:r w:rsidRPr="008A1C90"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>}</w:t>
      </w:r>
      <w:r w:rsidRPr="008A1C90">
        <w:rPr>
          <w:rFonts w:ascii="Courier New" w:hAnsi="Courier New" w:cs="Courier New"/>
          <w:lang w:val="en-US" w:eastAsia="fr-FR"/>
        </w:rPr>
        <w:t>,</w:t>
      </w:r>
    </w:p>
    <w:p w14:paraId="05F91DA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40F375A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6F51CF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464603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Request</w:t>
      </w:r>
      <w:proofErr w:type="spellEnd"/>
      <w:r w:rsidRPr="008A1C90">
        <w:rPr>
          <w:rFonts w:ascii="Courier New" w:hAnsi="Courier New" w:cs="Courier New"/>
          <w:lang w:val="fr-FR" w:eastAsia="fr-FR"/>
        </w:rPr>
        <w:t>-Extensions LCS-AP-PROTOCOL-EXTENSION ::= {</w:t>
      </w:r>
    </w:p>
    <w:p w14:paraId="69CC9BF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LCS-Service-Type-ID</w:t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snapToGrid w:val="0"/>
          <w:lang w:val="fr-FR" w:eastAsia="zh-CN"/>
        </w:rPr>
        <w:t>EXTENSION</w:t>
      </w:r>
      <w:r w:rsidRPr="008A1C90">
        <w:rPr>
          <w:rFonts w:ascii="Courier New" w:hAnsi="Courier New" w:cs="Courier New"/>
          <w:lang w:val="fr-FR" w:eastAsia="fr-FR"/>
        </w:rPr>
        <w:t xml:space="preserve"> LCS-Service-Type-ID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>PRESENCE optional  } |</w:t>
      </w:r>
    </w:p>
    <w:p w14:paraId="6989099B" w14:textId="5DDC5073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pt-BR" w:eastAsia="zh-CN"/>
        </w:rPr>
        <w:t>UE-Country</w:t>
      </w:r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8A1C90">
        <w:rPr>
          <w:rFonts w:ascii="Courier New" w:hAnsi="Courier New" w:cs="Courier New"/>
          <w:lang w:val="pt-BR" w:eastAsia="zh-CN"/>
        </w:rPr>
        <w:t>-Indication</w:t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 w16du:dateUtc="2026-01-27T09:00:00Z">
        <w:r w:rsidR="004815CD" w:rsidRPr="004815CD"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 w16du:dateUtc="2026-01-27T09:00:00Z">
        <w:r w:rsidRPr="008A1C90" w:rsidDel="004815CD"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 w:rsidRPr="008A1C90">
        <w:rPr>
          <w:rFonts w:ascii="Courier New" w:hAnsi="Courier New" w:cs="Courier New"/>
          <w:lang w:val="pt-BR" w:eastAsia="zh-CN"/>
        </w:rPr>
        <w:t>UE-Country</w:t>
      </w:r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Determination</w:t>
      </w:r>
      <w:proofErr w:type="spellEnd"/>
      <w:r w:rsidRPr="008A1C90">
        <w:rPr>
          <w:rFonts w:ascii="Courier New" w:hAnsi="Courier New" w:cs="Courier New"/>
          <w:lang w:val="pt-BR" w:eastAsia="zh-CN"/>
        </w:rPr>
        <w:t>-Indication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>PRESENCE optional},</w:t>
      </w:r>
    </w:p>
    <w:p w14:paraId="4942713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14FD8EF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E62609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7F213A6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8CB6E2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F4E4A2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297F8E8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Response</w:t>
      </w:r>
      <w:proofErr w:type="spellEnd"/>
    </w:p>
    <w:p w14:paraId="1D8C0BF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20B4CA2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2BCA49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2A0428C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Response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::= SEQUENCE {</w:t>
      </w:r>
    </w:p>
    <w:p w14:paraId="7C9E0D6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Response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5675D6F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Response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01C520A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02821C0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47A1A5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B50D49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Response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LCS-AP-PROTOCOL-IES ::= {</w:t>
      </w:r>
    </w:p>
    <w:p w14:paraId="16F7788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2ED768D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{ ID id-</w:t>
      </w:r>
      <w:r w:rsidRPr="008A1C90">
        <w:rPr>
          <w:rFonts w:ascii="Courier New" w:hAnsi="Courier New" w:cs="Courier New"/>
          <w:lang w:val="en-US" w:eastAsia="ja-JP"/>
        </w:rPr>
        <w:t>Location-Estimate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>TYPE Geographical-Area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18DE213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Positioning-Data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>TYPE Positioning-Data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1CAC8F9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Velocity-Estimate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snapToGrid w:val="0"/>
          <w:lang w:val="en-US" w:eastAsia="fr-FR"/>
        </w:rPr>
        <w:t>Velocity-Estimate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230DB3E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Accuracy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8A1C90">
        <w:rPr>
          <w:rFonts w:ascii="Courier New" w:hAnsi="Courier New" w:cs="Courier New"/>
          <w:lang w:val="fr-FR" w:eastAsia="fr-FR"/>
        </w:rPr>
        <w:t>-Indicator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fr-FR"/>
        </w:rPr>
        <w:t>Accuracy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Fulfillment</w:t>
      </w:r>
      <w:proofErr w:type="spellEnd"/>
      <w:r w:rsidRPr="008A1C90">
        <w:rPr>
          <w:rFonts w:ascii="Courier New" w:hAnsi="Courier New" w:cs="Courier New"/>
          <w:lang w:val="fr-FR" w:eastAsia="fr-FR"/>
        </w:rPr>
        <w:t>-Indicator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5FBB7E2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{ ID id-</w:t>
      </w:r>
      <w:r w:rsidRPr="008A1C90">
        <w:rPr>
          <w:rFonts w:ascii="Courier New" w:hAnsi="Courier New" w:cs="Courier New"/>
          <w:lang w:val="en-US" w:eastAsia="ja-JP"/>
        </w:rPr>
        <w:t>LCS-Cause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>TYPE LCS-Cause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,</w:t>
      </w:r>
    </w:p>
    <w:p w14:paraId="36E3AB2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...</w:t>
      </w:r>
    </w:p>
    <w:p w14:paraId="572AFE1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2761C3C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6CA01E2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55B0AF5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Location-Response-Extensions LCS-AP-PROTOCOL-EXTENSION ::= {</w:t>
      </w:r>
    </w:p>
    <w:p w14:paraId="7644081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{ ID id-E-UTRAN-Cell-Identifier</w:t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snapToGrid w:val="0"/>
          <w:lang w:val="en-US" w:eastAsia="zh-CN"/>
        </w:rPr>
        <w:t>EXTENSION</w:t>
      </w:r>
      <w:r w:rsidRPr="008A1C90">
        <w:rPr>
          <w:rFonts w:ascii="Courier New" w:hAnsi="Courier New" w:cs="Courier New"/>
          <w:lang w:val="en-US" w:eastAsia="fr-FR"/>
        </w:rPr>
        <w:t xml:space="preserve"> </w:t>
      </w:r>
      <w:r w:rsidRPr="008A1C90">
        <w:rPr>
          <w:rFonts w:ascii="Courier New" w:hAnsi="Courier New" w:cs="Courier New"/>
          <w:snapToGrid w:val="0"/>
          <w:lang w:val="en-US" w:eastAsia="fr-FR"/>
        </w:rPr>
        <w:t>E-CGI</w:t>
      </w:r>
      <w:r w:rsidRPr="008A1C90">
        <w:rPr>
          <w:rFonts w:ascii="Courier New" w:hAnsi="Courier New" w:cs="Courier New"/>
          <w:snapToGrid w:val="0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>PRESENCE optional  }</w:t>
      </w:r>
      <w:r w:rsidRPr="008A1C90">
        <w:rPr>
          <w:rFonts w:ascii="Courier New" w:hAnsi="Courier New" w:cs="Courier New"/>
          <w:lang w:val="fr-FR" w:eastAsia="fr-FR"/>
        </w:rPr>
        <w:t xml:space="preserve"> |</w:t>
      </w:r>
    </w:p>
    <w:p w14:paraId="2AF7C9A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{ ID 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-Portion-ID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ab/>
        <w:t>CRITICALITY ignore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snapToGrid w:val="0"/>
          <w:lang w:val="fr-FR" w:eastAsia="zh-CN"/>
        </w:rPr>
        <w:t>EXTENSION</w:t>
      </w:r>
      <w:r w:rsidRPr="008A1C90">
        <w:rPr>
          <w:rFonts w:ascii="Courier New" w:hAnsi="Courier New" w:cs="Courier New"/>
          <w:lang w:val="fr-FR" w:eastAsia="fr-FR"/>
        </w:rPr>
        <w:t xml:space="preserve"> </w:t>
      </w:r>
      <w:proofErr w:type="spellStart"/>
      <w:r w:rsidRPr="008A1C90">
        <w:rPr>
          <w:rFonts w:ascii="Courier New" w:hAnsi="Courier New" w:cs="Courier New"/>
          <w:lang w:val="fr-FR" w:eastAsia="fr-FR"/>
        </w:rPr>
        <w:t>Cell</w:t>
      </w:r>
      <w:proofErr w:type="spellEnd"/>
      <w:r w:rsidRPr="008A1C90">
        <w:rPr>
          <w:rFonts w:ascii="Courier New" w:hAnsi="Courier New" w:cs="Courier New"/>
          <w:lang w:val="fr-FR" w:eastAsia="fr-FR"/>
        </w:rPr>
        <w:t>-Portion-ID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optional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 } |</w:t>
      </w:r>
    </w:p>
    <w:p w14:paraId="7F00D1F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lastRenderedPageBreak/>
        <w:t>{ ID id-</w:t>
      </w:r>
      <w:r w:rsidRPr="008A1C90">
        <w:rPr>
          <w:rFonts w:ascii="Courier New" w:hAnsi="Courier New" w:cs="Courier New"/>
          <w:lang w:val="fr-FR" w:eastAsia="zh-CN"/>
        </w:rPr>
        <w:t>Civic-</w:t>
      </w:r>
      <w:proofErr w:type="spellStart"/>
      <w:r w:rsidRPr="008A1C90">
        <w:rPr>
          <w:rFonts w:ascii="Courier New" w:hAnsi="Courier New" w:cs="Courier New"/>
          <w:lang w:val="fr-FR" w:eastAsia="zh-CN"/>
        </w:rPr>
        <w:t>Address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ab/>
        <w:t>CRITICALITY ignore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snapToGrid w:val="0"/>
          <w:lang w:val="fr-FR" w:eastAsia="zh-CN"/>
        </w:rPr>
        <w:t>EXTENSION</w:t>
      </w:r>
      <w:r w:rsidRPr="008A1C90">
        <w:rPr>
          <w:rFonts w:ascii="Courier New" w:hAnsi="Courier New" w:cs="Courier New"/>
          <w:lang w:val="fr-FR" w:eastAsia="fr-FR"/>
        </w:rPr>
        <w:t xml:space="preserve"> </w:t>
      </w:r>
      <w:r w:rsidRPr="008A1C90">
        <w:rPr>
          <w:rFonts w:ascii="Courier New" w:hAnsi="Courier New" w:cs="Courier New"/>
          <w:lang w:val="fr-FR" w:eastAsia="zh-CN"/>
        </w:rPr>
        <w:t>Civic-</w:t>
      </w:r>
      <w:proofErr w:type="spellStart"/>
      <w:r w:rsidRPr="008A1C90">
        <w:rPr>
          <w:rFonts w:ascii="Courier New" w:hAnsi="Courier New" w:cs="Courier New"/>
          <w:lang w:val="fr-FR" w:eastAsia="zh-CN"/>
        </w:rPr>
        <w:t>Address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optional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 } |</w:t>
      </w:r>
    </w:p>
    <w:p w14:paraId="5D8465B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{ ID id-</w:t>
      </w:r>
      <w:proofErr w:type="spellStart"/>
      <w:r w:rsidRPr="008A1C90">
        <w:rPr>
          <w:rFonts w:ascii="Courier New" w:hAnsi="Courier New" w:cs="Courier New"/>
          <w:lang w:val="fr-FR" w:eastAsia="fr-FR"/>
        </w:rPr>
        <w:t>Barometric</w:t>
      </w:r>
      <w:proofErr w:type="spellEnd"/>
      <w:r w:rsidRPr="008A1C90">
        <w:rPr>
          <w:rFonts w:ascii="Courier New" w:hAnsi="Courier New" w:cs="Courier New"/>
          <w:lang w:val="fr-FR" w:eastAsia="fr-FR"/>
        </w:rPr>
        <w:t>-Pressure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ab/>
        <w:t>CRITICALITY ignore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snapToGrid w:val="0"/>
          <w:lang w:val="fr-FR" w:eastAsia="zh-CN"/>
        </w:rPr>
        <w:t>EXTENSION</w:t>
      </w:r>
      <w:r w:rsidRPr="008A1C90">
        <w:rPr>
          <w:rFonts w:ascii="Courier New" w:hAnsi="Courier New" w:cs="Courier New"/>
          <w:lang w:val="fr-FR" w:eastAsia="fr-FR"/>
        </w:rPr>
        <w:t xml:space="preserve"> </w:t>
      </w:r>
      <w:proofErr w:type="spellStart"/>
      <w:r w:rsidRPr="008A1C90">
        <w:rPr>
          <w:rFonts w:ascii="Courier New" w:hAnsi="Courier New" w:cs="Courier New"/>
          <w:lang w:val="fr-FR" w:eastAsia="fr-FR"/>
        </w:rPr>
        <w:t>Barometric</w:t>
      </w:r>
      <w:proofErr w:type="spellEnd"/>
      <w:r w:rsidRPr="008A1C90">
        <w:rPr>
          <w:rFonts w:ascii="Courier New" w:hAnsi="Courier New" w:cs="Courier New"/>
          <w:lang w:val="fr-FR" w:eastAsia="fr-FR"/>
        </w:rPr>
        <w:t>-Pressure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optional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 } |</w:t>
      </w:r>
    </w:p>
    <w:p w14:paraId="3B40290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{ ID id-UE-Area-Indication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fr-FR" w:eastAsia="fr-FR"/>
        </w:rPr>
        <w:tab/>
        <w:t>CRITICALITY ignore</w:t>
      </w: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snapToGrid w:val="0"/>
          <w:lang w:val="fr-FR" w:eastAsia="zh-CN"/>
        </w:rPr>
        <w:t>EXTENSION</w:t>
      </w:r>
      <w:r w:rsidRPr="008A1C90">
        <w:rPr>
          <w:rFonts w:ascii="Courier New" w:hAnsi="Courier New" w:cs="Courier New"/>
          <w:lang w:val="fr-FR" w:eastAsia="fr-FR"/>
        </w:rPr>
        <w:t xml:space="preserve"> UE-Area-Indication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optional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 },</w:t>
      </w:r>
    </w:p>
    <w:p w14:paraId="2772C6D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7941E82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70745B7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AE6A82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DCD764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0E3F255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r w:rsidRPr="008A1C90">
        <w:rPr>
          <w:rFonts w:ascii="Courier New" w:hAnsi="Courier New" w:cs="Courier New"/>
          <w:lang w:val="fr-FR" w:eastAsia="ja-JP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ja-JP"/>
        </w:rPr>
        <w:t>Abort</w:t>
      </w:r>
      <w:proofErr w:type="spellEnd"/>
    </w:p>
    <w:p w14:paraId="2787254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06AE365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46772C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FAA5D6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Abort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::= SEQUENCE {</w:t>
      </w:r>
    </w:p>
    <w:p w14:paraId="75CF46C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Abort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2BDC6B2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Abort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4207D66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>...</w:t>
      </w:r>
    </w:p>
    <w:p w14:paraId="41B893A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6104E83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144CBC6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Location-Abort-Request-IEs LCS-AP-PROTOCOL-IES ::= {</w:t>
      </w:r>
    </w:p>
    <w:p w14:paraId="5EE4870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001CAF3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{ ID id-</w:t>
      </w:r>
      <w:r w:rsidRPr="008A1C90">
        <w:rPr>
          <w:rFonts w:ascii="Courier New" w:hAnsi="Courier New" w:cs="Courier New"/>
          <w:lang w:val="en-US" w:eastAsia="ja-JP"/>
        </w:rPr>
        <w:t>LCS-Cause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>TYPE LCS-Cause</w:t>
      </w:r>
      <w:r w:rsidRPr="008A1C90">
        <w:rPr>
          <w:rFonts w:ascii="Courier New" w:hAnsi="Courier New" w:cs="Courier New"/>
          <w:lang w:val="en-US" w:eastAsia="fr-FR"/>
        </w:rPr>
        <w:tab/>
        <w:t>PRESENCE mandatory } ,</w:t>
      </w:r>
    </w:p>
    <w:p w14:paraId="677AE07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...</w:t>
      </w:r>
    </w:p>
    <w:p w14:paraId="70022F5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1EDFEDD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0FB4DA2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Location-Abort-Request-Extensions LCS-AP-PROTOCOL-EXTENSION ::= {</w:t>
      </w:r>
    </w:p>
    <w:p w14:paraId="2820E93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...</w:t>
      </w:r>
    </w:p>
    <w:p w14:paraId="11A0034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42A99C6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7FE1A8F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-- **************************************************************</w:t>
      </w:r>
    </w:p>
    <w:p w14:paraId="0F1C7A4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--</w:t>
      </w:r>
    </w:p>
    <w:p w14:paraId="528CC30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en-US" w:eastAsia="ja-JP"/>
        </w:rPr>
      </w:pPr>
      <w:r w:rsidRPr="008A1C90">
        <w:rPr>
          <w:rFonts w:ascii="Courier New" w:hAnsi="Courier New" w:cs="Courier New"/>
          <w:lang w:val="en-US" w:eastAsia="fr-FR"/>
        </w:rPr>
        <w:t>-- Connection-Oriented-Information</w:t>
      </w:r>
    </w:p>
    <w:p w14:paraId="7D21A77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en-GB"/>
        </w:rPr>
      </w:pPr>
      <w:r w:rsidRPr="008A1C90">
        <w:rPr>
          <w:rFonts w:ascii="Courier New" w:hAnsi="Courier New" w:cs="Courier New"/>
          <w:lang w:val="en-US" w:eastAsia="fr-FR"/>
        </w:rPr>
        <w:t>--</w:t>
      </w:r>
    </w:p>
    <w:p w14:paraId="0F22A9F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-- **************************************************************</w:t>
      </w:r>
    </w:p>
    <w:p w14:paraId="3FDE6C6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52F25E5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Connection-Oriented-Information ::= SEQUENCE {</w:t>
      </w:r>
    </w:p>
    <w:p w14:paraId="37196FF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</w:r>
      <w:proofErr w:type="spellStart"/>
      <w:r w:rsidRPr="008A1C90">
        <w:rPr>
          <w:rFonts w:ascii="Courier New" w:hAnsi="Courier New" w:cs="Courier New"/>
          <w:lang w:val="en-US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</w:r>
      <w:proofErr w:type="spellStart"/>
      <w:r w:rsidRPr="008A1C90">
        <w:rPr>
          <w:rFonts w:ascii="Courier New" w:hAnsi="Courier New" w:cs="Courier New"/>
          <w:lang w:val="en-US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en-US" w:eastAsia="fr-FR"/>
        </w:rPr>
        <w:t>-Container      { {Connection-Oriented-Information</w:t>
      </w:r>
      <w:r w:rsidRPr="008A1C90">
        <w:rPr>
          <w:rFonts w:ascii="Courier New" w:hAnsi="Courier New" w:cs="Courier New"/>
          <w:lang w:val="en-US" w:eastAsia="ja-JP"/>
        </w:rPr>
        <w:t>-</w:t>
      </w:r>
      <w:r w:rsidRPr="008A1C90">
        <w:rPr>
          <w:rFonts w:ascii="Courier New" w:hAnsi="Courier New" w:cs="Courier New"/>
          <w:lang w:val="en-US" w:eastAsia="fr-FR"/>
        </w:rPr>
        <w:t>IEs} },</w:t>
      </w:r>
    </w:p>
    <w:p w14:paraId="65EA34F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</w:r>
      <w:proofErr w:type="spellStart"/>
      <w:r w:rsidRPr="008A1C90">
        <w:rPr>
          <w:rFonts w:ascii="Courier New" w:hAnsi="Courier New" w:cs="Courier New"/>
          <w:lang w:val="en-US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en-US" w:eastAsia="fr-FR"/>
        </w:rPr>
        <w:tab/>
      </w:r>
      <w:proofErr w:type="spellStart"/>
      <w:r w:rsidRPr="008A1C90">
        <w:rPr>
          <w:rFonts w:ascii="Courier New" w:hAnsi="Courier New" w:cs="Courier New"/>
          <w:lang w:val="en-US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en-US" w:eastAsia="fr-FR"/>
        </w:rPr>
        <w:t xml:space="preserve"> { {Connection-Oriented-Information</w:t>
      </w:r>
      <w:r w:rsidRPr="008A1C90">
        <w:rPr>
          <w:rFonts w:ascii="Courier New" w:hAnsi="Courier New" w:cs="Courier New"/>
          <w:lang w:val="en-US" w:eastAsia="ja-JP"/>
        </w:rPr>
        <w:t>-</w:t>
      </w:r>
      <w:r w:rsidRPr="008A1C90">
        <w:rPr>
          <w:rFonts w:ascii="Courier New" w:hAnsi="Courier New" w:cs="Courier New"/>
          <w:lang w:val="en-US" w:eastAsia="fr-FR"/>
        </w:rPr>
        <w:t>Extensions} } OPTIONAL,</w:t>
      </w:r>
    </w:p>
    <w:p w14:paraId="64FE014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...</w:t>
      </w:r>
    </w:p>
    <w:p w14:paraId="7F84DB8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26E7EF1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2ACB2B3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Connection-Oriented-Information-IEs LCS-AP-PROTOCOL-IES ::= {</w:t>
      </w:r>
    </w:p>
    <w:p w14:paraId="4F4637E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ja-JP"/>
        </w:rPr>
        <w:t>Correlation</w:t>
      </w:r>
      <w:proofErr w:type="spellEnd"/>
      <w:r w:rsidRPr="008A1C90">
        <w:rPr>
          <w:rFonts w:ascii="Courier New" w:hAnsi="Courier New" w:cs="Courier New"/>
          <w:lang w:val="fr-FR" w:eastAsia="ja-JP"/>
        </w:rPr>
        <w:t>-ID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53DC292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Payload-Type</w:t>
      </w:r>
      <w:r w:rsidRPr="008A1C90">
        <w:rPr>
          <w:rFonts w:ascii="Courier New" w:hAnsi="Courier New" w:cs="Courier New"/>
          <w:lang w:val="en-US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snapToGrid w:val="0"/>
          <w:lang w:val="fr-FR" w:eastAsia="fr-FR"/>
        </w:rPr>
        <w:t>Payload</w:t>
      </w:r>
      <w:proofErr w:type="spellEnd"/>
      <w:r w:rsidRPr="008A1C90">
        <w:rPr>
          <w:rFonts w:ascii="Courier New" w:hAnsi="Courier New" w:cs="Courier New"/>
          <w:snapToGrid w:val="0"/>
          <w:lang w:val="fr-FR" w:eastAsia="fr-FR"/>
        </w:rPr>
        <w:t>-Type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4022D35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{ ID id-APDU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APDU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optional  } ,</w:t>
      </w:r>
    </w:p>
    <w:p w14:paraId="1313AB1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749696E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028BD3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5EFCCF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Connection-</w:t>
      </w:r>
      <w:proofErr w:type="spellStart"/>
      <w:r w:rsidRPr="008A1C90">
        <w:rPr>
          <w:rFonts w:ascii="Courier New" w:hAnsi="Courier New" w:cs="Courier New"/>
          <w:lang w:val="fr-FR" w:eastAsia="fr-FR"/>
        </w:rPr>
        <w:t>Oriented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-Information-Extensions LCS-AP-PROTOCOL-EXTENSION ::= {</w:t>
      </w:r>
    </w:p>
    <w:p w14:paraId="1B96B50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7FAAFE0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DE0D08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4AD821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F63C60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11AFE98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lastRenderedPageBreak/>
        <w:t xml:space="preserve">-- </w:t>
      </w:r>
      <w:proofErr w:type="spellStart"/>
      <w:r w:rsidRPr="008A1C90">
        <w:rPr>
          <w:rFonts w:ascii="Courier New" w:hAnsi="Courier New" w:cs="Courier New"/>
          <w:lang w:val="fr-FR" w:eastAsia="fr-FR"/>
        </w:rPr>
        <w:t>Connectionless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</w:t>
      </w:r>
    </w:p>
    <w:p w14:paraId="249FDA9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2391527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916160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7F588A4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Connectionless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 ::= SEQUENCE {</w:t>
      </w:r>
    </w:p>
    <w:p w14:paraId="02BD76F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>-Container      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Connectionless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</w:t>
      </w:r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398901C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Connectionless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</w:t>
      </w:r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5814E27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343FE2A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11E776E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77C8C83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Connectionless-Information-IEs LCS-AP-PROTOCOL-IES ::= {</w:t>
      </w:r>
    </w:p>
    <w:p w14:paraId="6CB5D97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</w:t>
      </w:r>
      <w:r w:rsidRPr="008A1C90">
        <w:rPr>
          <w:rFonts w:ascii="Courier New" w:hAnsi="Courier New" w:cs="Courier New"/>
          <w:lang w:val="fr-FR" w:eastAsia="fr-FR"/>
        </w:rPr>
        <w:t xml:space="preserve">ID </w:t>
      </w:r>
      <w:proofErr w:type="spellStart"/>
      <w:r w:rsidRPr="008A1C90">
        <w:rPr>
          <w:rFonts w:ascii="Courier New" w:hAnsi="Courier New" w:cs="Courier New"/>
          <w:lang w:val="fr-FR" w:eastAsia="fr-FR"/>
        </w:rPr>
        <w:t>id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r w:rsidRPr="008A1C90">
        <w:rPr>
          <w:rFonts w:ascii="Courier New" w:hAnsi="Courier New" w:cs="Courier New"/>
          <w:lang w:val="en-US" w:eastAsia="ja-JP"/>
        </w:rPr>
        <w:t>Source-Identity</w:t>
      </w:r>
      <w:r w:rsidRPr="008A1C90">
        <w:rPr>
          <w:rFonts w:ascii="Courier New" w:hAnsi="Courier New" w:cs="Courier New"/>
          <w:lang w:val="fr-FR" w:eastAsia="fr-FR"/>
        </w:rPr>
        <w:tab/>
        <w:t xml:space="preserve">CRITICALITY </w:t>
      </w:r>
      <w:proofErr w:type="spellStart"/>
      <w:r w:rsidRPr="008A1C90">
        <w:rPr>
          <w:rFonts w:ascii="Courier New" w:hAnsi="Courier New" w:cs="Courier New"/>
          <w:lang w:val="fr-FR" w:eastAsia="fr-FR"/>
        </w:rPr>
        <w:t>reject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TYPE </w:t>
      </w:r>
      <w:r w:rsidRPr="008A1C90">
        <w:rPr>
          <w:rFonts w:ascii="Courier New" w:hAnsi="Courier New" w:cs="Courier New"/>
          <w:lang w:val="en-US" w:eastAsia="fr-FR"/>
        </w:rPr>
        <w:t>Network-Element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mandatory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} </w:t>
      </w:r>
      <w:r w:rsidRPr="008A1C90">
        <w:rPr>
          <w:rFonts w:ascii="Courier New" w:hAnsi="Courier New" w:cs="Courier New"/>
          <w:lang w:val="en-US" w:eastAsia="fr-FR"/>
        </w:rPr>
        <w:t>|</w:t>
      </w:r>
    </w:p>
    <w:p w14:paraId="1763C0C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id-Destination-ID</w:t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>TYPE Network-Element</w:t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68E8894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id-APDU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APDU</w:t>
      </w:r>
      <w:r w:rsidRPr="008A1C90">
        <w:rPr>
          <w:rFonts w:ascii="Courier New" w:hAnsi="Courier New" w:cs="Courier New"/>
          <w:lang w:val="en-US" w:eastAsia="fr-FR"/>
        </w:rPr>
        <w:tab/>
      </w:r>
      <w:r w:rsidRPr="008A1C90">
        <w:rPr>
          <w:rFonts w:ascii="Courier New" w:hAnsi="Courier New" w:cs="Courier New"/>
          <w:lang w:val="en-US" w:eastAsia="fr-FR"/>
        </w:rPr>
        <w:tab/>
        <w:t>PRESENCE mandatory } |</w:t>
      </w:r>
    </w:p>
    <w:p w14:paraId="3BE879C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Return-Error-Request</w:t>
      </w:r>
      <w:r w:rsidRPr="008A1C90">
        <w:rPr>
          <w:rFonts w:ascii="Courier New" w:hAnsi="Courier New" w:cs="Courier New"/>
          <w:lang w:val="en-US" w:eastAsia="ja-JP"/>
        </w:rPr>
        <w:tab/>
      </w:r>
      <w:r w:rsidRPr="008A1C90">
        <w:rPr>
          <w:rFonts w:ascii="Courier New" w:hAnsi="Courier New" w:cs="Courier New"/>
          <w:lang w:val="en-US" w:eastAsia="fr-FR"/>
        </w:rPr>
        <w:t>CRITICALITY reject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Return-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-Type</w:t>
      </w:r>
      <w:r w:rsidRPr="008A1C90">
        <w:rPr>
          <w:rFonts w:ascii="Courier New" w:hAnsi="Courier New" w:cs="Courier New"/>
          <w:lang w:val="en-US" w:eastAsia="fr-FR"/>
        </w:rPr>
        <w:tab/>
        <w:t>PRESENCE optional  } |</w:t>
      </w:r>
    </w:p>
    <w:p w14:paraId="6095D96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 xml:space="preserve">{ ID </w:t>
      </w:r>
      <w:r w:rsidRPr="008A1C90">
        <w:rPr>
          <w:rFonts w:ascii="Courier New" w:hAnsi="Courier New" w:cs="Courier New"/>
          <w:lang w:val="fr-FR" w:eastAsia="fr-FR"/>
        </w:rPr>
        <w:t>id-</w:t>
      </w:r>
      <w:r w:rsidRPr="008A1C90">
        <w:rPr>
          <w:rFonts w:ascii="Courier New" w:hAnsi="Courier New" w:cs="Courier New"/>
          <w:lang w:val="en-US" w:eastAsia="ja-JP"/>
        </w:rPr>
        <w:t>Return-Error-Cause</w:t>
      </w:r>
      <w:r w:rsidRPr="008A1C90">
        <w:rPr>
          <w:rFonts w:ascii="Courier New" w:hAnsi="Courier New" w:cs="Courier New"/>
          <w:lang w:val="en-US" w:eastAsia="fr-FR"/>
        </w:rPr>
        <w:tab/>
        <w:t>CRITICALITY ignore</w:t>
      </w:r>
      <w:r w:rsidRPr="008A1C90">
        <w:rPr>
          <w:rFonts w:ascii="Courier New" w:hAnsi="Courier New" w:cs="Courier New"/>
          <w:lang w:val="en-US" w:eastAsia="fr-FR"/>
        </w:rPr>
        <w:tab/>
        <w:t xml:space="preserve">TYPE </w:t>
      </w:r>
      <w:r w:rsidRPr="008A1C90">
        <w:rPr>
          <w:rFonts w:ascii="Courier New" w:hAnsi="Courier New" w:cs="Courier New"/>
          <w:lang w:val="fr-FR" w:eastAsia="fr-FR"/>
        </w:rPr>
        <w:t>Return-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-Cause</w:t>
      </w:r>
      <w:r w:rsidRPr="008A1C90">
        <w:rPr>
          <w:rFonts w:ascii="Courier New" w:hAnsi="Courier New" w:cs="Courier New"/>
          <w:lang w:val="en-US" w:eastAsia="fr-FR"/>
        </w:rPr>
        <w:tab/>
        <w:t>PRESENCE optional  } ,</w:t>
      </w:r>
    </w:p>
    <w:p w14:paraId="6FC34BF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324732D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7076BE7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675E34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39DD56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Connectionless</w:t>
      </w:r>
      <w:proofErr w:type="spellEnd"/>
      <w:r w:rsidRPr="008A1C90">
        <w:rPr>
          <w:rFonts w:ascii="Courier New" w:hAnsi="Courier New" w:cs="Courier New"/>
          <w:lang w:val="fr-FR" w:eastAsia="fr-FR"/>
        </w:rPr>
        <w:t>-Information-Extensions LCS-AP-PROTOCOL-EXTENSION ::= {</w:t>
      </w:r>
    </w:p>
    <w:p w14:paraId="1911388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44B3220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272E731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C010FF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FCD764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58405B7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>-- 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</w:p>
    <w:p w14:paraId="3800AE0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0D203FC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293C2A0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042471B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::= SEQUENCE {</w:t>
      </w:r>
    </w:p>
    <w:p w14:paraId="052B049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-Container    </w:t>
      </w:r>
      <w:r w:rsidRPr="008A1C90">
        <w:rPr>
          <w:rFonts w:ascii="Courier New" w:hAnsi="Courier New" w:cs="Courier New"/>
          <w:lang w:val="fr-FR" w:eastAsia="fr-FR"/>
        </w:rPr>
        <w:tab/>
        <w:t>{ {Reset-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5E5B2A6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>{ {Reset-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6A75C72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4366A71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542521D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2F8FA14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LCS-AP-PROTOCOL-IES ::= {</w:t>
      </w:r>
    </w:p>
    <w:p w14:paraId="3429E8E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{ ID id-</w:t>
      </w:r>
      <w:r w:rsidRPr="008A1C90">
        <w:rPr>
          <w:rFonts w:ascii="Courier New" w:hAnsi="Courier New" w:cs="Courier New"/>
          <w:lang w:val="fr-FR" w:eastAsia="ja-JP"/>
        </w:rPr>
        <w:t>LCS-Cause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fr-FR" w:eastAsia="fr-FR"/>
        </w:rPr>
        <w:t>CRITICALITY ignore</w:t>
      </w:r>
      <w:r w:rsidRPr="008A1C90">
        <w:rPr>
          <w:rFonts w:ascii="Courier New" w:hAnsi="Courier New" w:cs="Courier New"/>
          <w:lang w:val="fr-FR" w:eastAsia="fr-FR"/>
        </w:rPr>
        <w:tab/>
        <w:t>TYPE LCS-Cause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mandatory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} ,</w:t>
      </w:r>
    </w:p>
    <w:p w14:paraId="46D962F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1CB5ED7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0A643C1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260E40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A183BC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Reset-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Request</w:t>
      </w:r>
      <w:proofErr w:type="spellEnd"/>
      <w:r w:rsidRPr="008A1C90">
        <w:rPr>
          <w:rFonts w:ascii="Courier New" w:hAnsi="Courier New" w:cs="Courier New"/>
          <w:lang w:val="fr-FR" w:eastAsia="fr-FR"/>
        </w:rPr>
        <w:t>-Extensions LCS-AP-PROTOCOL-EXTENSION ::= {</w:t>
      </w:r>
    </w:p>
    <w:p w14:paraId="2EB92DD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1120329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1B41F8D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CF4211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CA6C9D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359A56C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7D00256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r w:rsidRPr="008A1C90">
        <w:rPr>
          <w:rFonts w:ascii="Courier New" w:hAnsi="Courier New" w:cs="Courier New"/>
          <w:lang w:val="fr-FR" w:eastAsia="ja-JP"/>
        </w:rPr>
        <w:t>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</w:p>
    <w:p w14:paraId="09A7A5B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7F8DAB2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8EC0E8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2F6013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ja-JP"/>
        </w:rPr>
        <w:t>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>::= SEQUENCE {</w:t>
      </w:r>
    </w:p>
    <w:p w14:paraId="0299B9C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>-Container      { {</w:t>
      </w:r>
      <w:r w:rsidRPr="008A1C90">
        <w:rPr>
          <w:rFonts w:ascii="Courier New" w:hAnsi="Courier New" w:cs="Courier New"/>
          <w:lang w:val="fr-FR" w:eastAsia="ja-JP"/>
        </w:rPr>
        <w:t xml:space="preserve"> 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5E77F6F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{ {</w:t>
      </w:r>
      <w:r w:rsidRPr="008A1C90">
        <w:rPr>
          <w:rFonts w:ascii="Courier New" w:hAnsi="Courier New" w:cs="Courier New"/>
          <w:lang w:val="fr-FR" w:eastAsia="ja-JP"/>
        </w:rPr>
        <w:t xml:space="preserve"> 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3B4ADB2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lastRenderedPageBreak/>
        <w:tab/>
        <w:t>...</w:t>
      </w:r>
    </w:p>
    <w:p w14:paraId="41C6E54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06559FE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1DE4C1C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ja-JP"/>
        </w:rPr>
        <w:t>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  <w:r w:rsidRPr="008A1C90">
        <w:rPr>
          <w:rFonts w:ascii="Courier New" w:hAnsi="Courier New" w:cs="Courier New"/>
          <w:lang w:val="en-US" w:eastAsia="fr-FR"/>
        </w:rPr>
        <w:t>-IEs LCS-AP-PROTOCOL-IES ::= {</w:t>
      </w:r>
    </w:p>
    <w:p w14:paraId="6BEACD1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29CB482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769C7ED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CBB33E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fr-FR" w:eastAsia="ja-JP"/>
        </w:rPr>
        <w:t>Reset-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Acknowledge</w:t>
      </w:r>
      <w:proofErr w:type="spellEnd"/>
      <w:r w:rsidRPr="008A1C90">
        <w:rPr>
          <w:rFonts w:ascii="Courier New" w:hAnsi="Courier New" w:cs="Courier New"/>
          <w:lang w:val="en-US" w:eastAsia="fr-FR"/>
        </w:rPr>
        <w:t>-Extensions LCS-AP-PROTOCOL-EXTENSION ::= {</w:t>
      </w:r>
    </w:p>
    <w:p w14:paraId="64C2320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ab/>
        <w:t>...</w:t>
      </w:r>
    </w:p>
    <w:p w14:paraId="09070B8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}</w:t>
      </w:r>
    </w:p>
    <w:p w14:paraId="6E529FC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72C8455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0818454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2625F98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19E26FE2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</w:t>
      </w:r>
    </w:p>
    <w:p w14:paraId="1EEB01A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38AB214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827C6A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8FCE12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 ::= SEQUENCE {</w:t>
      </w:r>
    </w:p>
    <w:p w14:paraId="2856E2B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-Container    </w:t>
      </w:r>
      <w:r w:rsidRPr="008A1C90">
        <w:rPr>
          <w:rFonts w:ascii="Courier New" w:hAnsi="Courier New" w:cs="Courier New"/>
          <w:lang w:val="fr-FR" w:eastAsia="fr-FR"/>
        </w:rPr>
        <w:tab/>
        <w:t>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</w:t>
      </w:r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2843A9B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>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</w:t>
      </w:r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46D2D6A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2180AFB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60E1AF0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4D05B96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LCS-AP-PROTOCOL-IES ::= {</w:t>
      </w:r>
    </w:p>
    <w:p w14:paraId="6FA66DE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{ ID 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Ciphering</w:t>
      </w:r>
      <w:proofErr w:type="spellEnd"/>
      <w:r w:rsidRPr="008A1C90">
        <w:rPr>
          <w:rFonts w:ascii="Courier New" w:hAnsi="Courier New" w:cs="Courier New"/>
          <w:lang w:val="fr-FR" w:eastAsia="ja-JP"/>
        </w:rPr>
        <w:t>-Data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fr-FR" w:eastAsia="fr-FR"/>
        </w:rPr>
        <w:t xml:space="preserve">CRITICALITY </w:t>
      </w:r>
      <w:proofErr w:type="spellStart"/>
      <w:r w:rsidRPr="008A1C90">
        <w:rPr>
          <w:rFonts w:ascii="Courier New" w:hAnsi="Courier New" w:cs="Courier New"/>
          <w:lang w:val="fr-FR" w:eastAsia="fr-FR"/>
        </w:rPr>
        <w:t>reject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mandatory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} ,</w:t>
      </w:r>
    </w:p>
    <w:p w14:paraId="5ED3D7D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000C3C8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707AF6A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8568A2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AFE643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-Key-Data-Extensions LCS-AP-PROTOCOL-EXTENSION ::= {</w:t>
      </w:r>
    </w:p>
    <w:p w14:paraId="3C57635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7F8B57B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1FB140D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E11D3B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3CF4229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7CDFF8A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37534443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lang w:val="fr-FR" w:eastAsia="ja-JP"/>
        </w:rPr>
      </w:pPr>
      <w:r w:rsidRPr="008A1C90">
        <w:rPr>
          <w:rFonts w:ascii="Courier New" w:hAnsi="Courier New" w:cs="Courier New"/>
          <w:lang w:val="fr-FR" w:eastAsia="fr-FR"/>
        </w:rPr>
        <w:t xml:space="preserve">-- 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Result</w:t>
      </w:r>
      <w:proofErr w:type="spellEnd"/>
    </w:p>
    <w:p w14:paraId="106E824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en-GB"/>
        </w:rPr>
      </w:pPr>
      <w:r w:rsidRPr="008A1C90">
        <w:rPr>
          <w:rFonts w:ascii="Courier New" w:hAnsi="Courier New" w:cs="Courier New"/>
          <w:lang w:val="fr-FR" w:eastAsia="fr-FR"/>
        </w:rPr>
        <w:t>--</w:t>
      </w:r>
    </w:p>
    <w:p w14:paraId="7A899425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0B0536E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6218A95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Result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::= SEQUENCE {</w:t>
      </w:r>
    </w:p>
    <w:p w14:paraId="67264660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ProtocolIE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-Container    </w:t>
      </w:r>
      <w:r w:rsidRPr="008A1C90">
        <w:rPr>
          <w:rFonts w:ascii="Courier New" w:hAnsi="Courier New" w:cs="Courier New"/>
          <w:lang w:val="fr-FR" w:eastAsia="fr-FR"/>
        </w:rPr>
        <w:tab/>
        <w:t>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</w:t>
      </w:r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Result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>} },</w:t>
      </w:r>
    </w:p>
    <w:p w14:paraId="4266B8C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protocolExtensions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</w:r>
      <w:proofErr w:type="spellStart"/>
      <w:r w:rsidRPr="008A1C90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>{ {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</w:t>
      </w:r>
      <w:r w:rsidRPr="008A1C90">
        <w:rPr>
          <w:rFonts w:ascii="Courier New" w:hAnsi="Courier New" w:cs="Courier New"/>
          <w:lang w:val="fr-FR" w:eastAsia="ja-JP"/>
        </w:rPr>
        <w:t>-</w:t>
      </w:r>
      <w:proofErr w:type="spellStart"/>
      <w:r w:rsidRPr="008A1C90">
        <w:rPr>
          <w:rFonts w:ascii="Courier New" w:hAnsi="Courier New" w:cs="Courier New"/>
          <w:lang w:val="fr-FR" w:eastAsia="ja-JP"/>
        </w:rPr>
        <w:t>Result</w:t>
      </w:r>
      <w:proofErr w:type="spellEnd"/>
      <w:r w:rsidRPr="008A1C90">
        <w:rPr>
          <w:rFonts w:ascii="Courier New" w:hAnsi="Courier New" w:cs="Courier New"/>
          <w:lang w:val="fr-FR" w:eastAsia="ja-JP"/>
        </w:rPr>
        <w:t>-</w:t>
      </w:r>
      <w:r w:rsidRPr="008A1C90">
        <w:rPr>
          <w:rFonts w:ascii="Courier New" w:hAnsi="Courier New" w:cs="Courier New"/>
          <w:lang w:val="fr-FR" w:eastAsia="fr-FR"/>
        </w:rPr>
        <w:t>Extensions} } OPTIONAL,</w:t>
      </w:r>
    </w:p>
    <w:p w14:paraId="79CC67D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31B8750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0C6D6F5F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5D56585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Result</w:t>
      </w:r>
      <w:proofErr w:type="spellEnd"/>
      <w:r w:rsidRPr="008A1C90">
        <w:rPr>
          <w:rFonts w:ascii="Courier New" w:hAnsi="Courier New" w:cs="Courier New"/>
          <w:lang w:val="fr-FR" w:eastAsia="fr-FR"/>
        </w:rPr>
        <w:t>-</w:t>
      </w:r>
      <w:proofErr w:type="spellStart"/>
      <w:r w:rsidRPr="008A1C90">
        <w:rPr>
          <w:rFonts w:ascii="Courier New" w:hAnsi="Courier New" w:cs="Courier New"/>
          <w:lang w:val="fr-FR" w:eastAsia="fr-FR"/>
        </w:rPr>
        <w:t>IEs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LCS-AP-PROTOCOL-IES ::= {</w:t>
      </w:r>
    </w:p>
    <w:p w14:paraId="5487F0B9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{ ID 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Ciphering</w:t>
      </w:r>
      <w:proofErr w:type="spellEnd"/>
      <w:r w:rsidRPr="008A1C90">
        <w:rPr>
          <w:rFonts w:ascii="Courier New" w:hAnsi="Courier New" w:cs="Courier New"/>
          <w:lang w:val="fr-FR" w:eastAsia="ja-JP"/>
        </w:rPr>
        <w:t>-Data-</w:t>
      </w:r>
      <w:proofErr w:type="spellStart"/>
      <w:r w:rsidRPr="008A1C90">
        <w:rPr>
          <w:rFonts w:ascii="Courier New" w:hAnsi="Courier New" w:cs="Courier New"/>
          <w:lang w:val="fr-FR" w:eastAsia="ja-JP"/>
        </w:rPr>
        <w:t>Ack</w:t>
      </w:r>
      <w:proofErr w:type="spellEnd"/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fr-FR" w:eastAsia="fr-FR"/>
        </w:rPr>
        <w:t xml:space="preserve">CRITICALITY </w:t>
      </w:r>
      <w:proofErr w:type="spellStart"/>
      <w:r w:rsidRPr="008A1C90">
        <w:rPr>
          <w:rFonts w:ascii="Courier New" w:hAnsi="Courier New" w:cs="Courier New"/>
          <w:lang w:val="fr-FR" w:eastAsia="fr-FR"/>
        </w:rPr>
        <w:t>reject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Ack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conditional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} |</w:t>
      </w:r>
    </w:p>
    <w:p w14:paraId="7E2AD15B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{ ID id-</w:t>
      </w:r>
      <w:proofErr w:type="spellStart"/>
      <w:r w:rsidRPr="008A1C90">
        <w:rPr>
          <w:rFonts w:ascii="Courier New" w:hAnsi="Courier New" w:cs="Courier New"/>
          <w:lang w:val="fr-FR" w:eastAsia="ja-JP"/>
        </w:rPr>
        <w:t>Ciphering</w:t>
      </w:r>
      <w:proofErr w:type="spellEnd"/>
      <w:r w:rsidRPr="008A1C90">
        <w:rPr>
          <w:rFonts w:ascii="Courier New" w:hAnsi="Courier New" w:cs="Courier New"/>
          <w:lang w:val="fr-FR" w:eastAsia="ja-JP"/>
        </w:rPr>
        <w:t>-Data-</w:t>
      </w:r>
      <w:proofErr w:type="spellStart"/>
      <w:r w:rsidRPr="008A1C90">
        <w:rPr>
          <w:rFonts w:ascii="Courier New" w:hAnsi="Courier New" w:cs="Courier New"/>
          <w:lang w:val="fr-FR" w:eastAsia="ja-JP"/>
        </w:rPr>
        <w:t>Error</w:t>
      </w:r>
      <w:proofErr w:type="spellEnd"/>
      <w:r w:rsidRPr="008A1C90">
        <w:rPr>
          <w:rFonts w:ascii="Courier New" w:hAnsi="Courier New" w:cs="Courier New"/>
          <w:lang w:val="fr-FR" w:eastAsia="ja-JP"/>
        </w:rPr>
        <w:t>-Report</w:t>
      </w:r>
      <w:r w:rsidRPr="008A1C90">
        <w:rPr>
          <w:rFonts w:ascii="Courier New" w:hAnsi="Courier New" w:cs="Courier New"/>
          <w:lang w:val="fr-FR" w:eastAsia="ja-JP"/>
        </w:rPr>
        <w:tab/>
      </w:r>
      <w:r w:rsidRPr="008A1C90">
        <w:rPr>
          <w:rFonts w:ascii="Courier New" w:hAnsi="Courier New" w:cs="Courier New"/>
          <w:lang w:val="fr-FR" w:eastAsia="fr-FR"/>
        </w:rPr>
        <w:t xml:space="preserve">CRITICALITY </w:t>
      </w:r>
      <w:proofErr w:type="spellStart"/>
      <w:r w:rsidRPr="008A1C90">
        <w:rPr>
          <w:rFonts w:ascii="Courier New" w:hAnsi="Courier New" w:cs="Courier New"/>
          <w:lang w:val="fr-FR" w:eastAsia="fr-FR"/>
        </w:rPr>
        <w:t>reject</w:t>
      </w:r>
      <w:proofErr w:type="spellEnd"/>
      <w:r w:rsidRPr="008A1C90">
        <w:rPr>
          <w:rFonts w:ascii="Courier New" w:hAnsi="Courier New" w:cs="Courier New"/>
          <w:lang w:val="fr-FR" w:eastAsia="fr-FR"/>
        </w:rPr>
        <w:tab/>
        <w:t xml:space="preserve">TYPE </w:t>
      </w: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Error</w:t>
      </w:r>
      <w:proofErr w:type="spellEnd"/>
      <w:r w:rsidRPr="008A1C90">
        <w:rPr>
          <w:rFonts w:ascii="Courier New" w:hAnsi="Courier New" w:cs="Courier New"/>
          <w:lang w:val="fr-FR" w:eastAsia="fr-FR"/>
        </w:rPr>
        <w:t>-Report</w:t>
      </w:r>
      <w:r w:rsidRPr="008A1C90">
        <w:rPr>
          <w:rFonts w:ascii="Courier New" w:hAnsi="Courier New" w:cs="Courier New"/>
          <w:lang w:val="fr-FR" w:eastAsia="fr-FR"/>
        </w:rPr>
        <w:tab/>
        <w:t xml:space="preserve">PRESENCE </w:t>
      </w:r>
      <w:proofErr w:type="spellStart"/>
      <w:r w:rsidRPr="008A1C90">
        <w:rPr>
          <w:rFonts w:ascii="Courier New" w:hAnsi="Courier New" w:cs="Courier New"/>
          <w:lang w:val="fr-FR" w:eastAsia="fr-FR"/>
        </w:rPr>
        <w:t>conditional</w:t>
      </w:r>
      <w:proofErr w:type="spellEnd"/>
      <w:r w:rsidRPr="008A1C90">
        <w:rPr>
          <w:rFonts w:ascii="Courier New" w:hAnsi="Courier New" w:cs="Courier New"/>
          <w:lang w:val="fr-FR" w:eastAsia="fr-FR"/>
        </w:rPr>
        <w:t xml:space="preserve"> } ,</w:t>
      </w:r>
    </w:p>
    <w:p w14:paraId="4BAE7C54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7FE48E7C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7E3B216E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D7E78DD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</w:p>
    <w:p w14:paraId="37EF9286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proofErr w:type="spellStart"/>
      <w:r w:rsidRPr="008A1C90">
        <w:rPr>
          <w:rFonts w:ascii="Courier New" w:hAnsi="Courier New" w:cs="Courier New"/>
          <w:lang w:val="fr-FR" w:eastAsia="fr-FR"/>
        </w:rPr>
        <w:t>Ciphering</w:t>
      </w:r>
      <w:proofErr w:type="spellEnd"/>
      <w:r w:rsidRPr="008A1C90">
        <w:rPr>
          <w:rFonts w:ascii="Courier New" w:hAnsi="Courier New" w:cs="Courier New"/>
          <w:lang w:val="fr-FR" w:eastAsia="fr-FR"/>
        </w:rPr>
        <w:t>-Key-Data-</w:t>
      </w:r>
      <w:proofErr w:type="spellStart"/>
      <w:r w:rsidRPr="008A1C90">
        <w:rPr>
          <w:rFonts w:ascii="Courier New" w:hAnsi="Courier New" w:cs="Courier New"/>
          <w:lang w:val="fr-FR" w:eastAsia="fr-FR"/>
        </w:rPr>
        <w:t>Result</w:t>
      </w:r>
      <w:proofErr w:type="spellEnd"/>
      <w:r w:rsidRPr="008A1C90">
        <w:rPr>
          <w:rFonts w:ascii="Courier New" w:hAnsi="Courier New" w:cs="Courier New"/>
          <w:lang w:val="fr-FR" w:eastAsia="fr-FR"/>
        </w:rPr>
        <w:t>-Extensions LCS-AP-PROTOCOL-EXTENSION ::= {</w:t>
      </w:r>
    </w:p>
    <w:p w14:paraId="7CD4E928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ab/>
        <w:t>...</w:t>
      </w:r>
    </w:p>
    <w:p w14:paraId="0F01928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fr-FR" w:eastAsia="fr-FR"/>
        </w:rPr>
      </w:pPr>
      <w:r w:rsidRPr="008A1C90">
        <w:rPr>
          <w:rFonts w:ascii="Courier New" w:hAnsi="Courier New" w:cs="Courier New"/>
          <w:lang w:val="fr-FR" w:eastAsia="fr-FR"/>
        </w:rPr>
        <w:t>}</w:t>
      </w:r>
    </w:p>
    <w:p w14:paraId="4A5E12CA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1603A481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</w:p>
    <w:p w14:paraId="24CAA987" w14:textId="77777777" w:rsidR="008A1C90" w:rsidRPr="008A1C90" w:rsidRDefault="008A1C90" w:rsidP="008A1C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lang w:val="en-US" w:eastAsia="fr-FR"/>
        </w:rPr>
      </w:pPr>
      <w:r w:rsidRPr="008A1C90">
        <w:rPr>
          <w:rFonts w:ascii="Courier New" w:hAnsi="Courier New" w:cs="Courier New"/>
          <w:lang w:val="en-US" w:eastAsia="fr-FR"/>
        </w:rPr>
        <w:t>END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CCFEF" w14:textId="77777777" w:rsidR="00C066B6" w:rsidRDefault="00C066B6">
      <w:r>
        <w:separator/>
      </w:r>
    </w:p>
  </w:endnote>
  <w:endnote w:type="continuationSeparator" w:id="0">
    <w:p w14:paraId="79C4A5F5" w14:textId="77777777" w:rsidR="00C066B6" w:rsidRDefault="00C0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F2E7" w14:textId="77777777" w:rsidR="00C066B6" w:rsidRDefault="00C066B6">
      <w:r>
        <w:separator/>
      </w:r>
    </w:p>
  </w:footnote>
  <w:footnote w:type="continuationSeparator" w:id="0">
    <w:p w14:paraId="0202E3FF" w14:textId="77777777" w:rsidR="00C066B6" w:rsidRDefault="00C0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94847"/>
    <w:rsid w:val="001A08B3"/>
    <w:rsid w:val="001A7B60"/>
    <w:rsid w:val="001B52F0"/>
    <w:rsid w:val="001B592C"/>
    <w:rsid w:val="001B7A65"/>
    <w:rsid w:val="001E41F3"/>
    <w:rsid w:val="00235C2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2E1"/>
    <w:rsid w:val="003609EF"/>
    <w:rsid w:val="0036231A"/>
    <w:rsid w:val="00374DD4"/>
    <w:rsid w:val="003E1A36"/>
    <w:rsid w:val="00407A28"/>
    <w:rsid w:val="00410371"/>
    <w:rsid w:val="004242F1"/>
    <w:rsid w:val="0043295B"/>
    <w:rsid w:val="004815CD"/>
    <w:rsid w:val="00481F5E"/>
    <w:rsid w:val="004B75B7"/>
    <w:rsid w:val="004C26B8"/>
    <w:rsid w:val="004D51C4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1436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1C90"/>
    <w:rsid w:val="008A45A6"/>
    <w:rsid w:val="008B4634"/>
    <w:rsid w:val="008D3CCC"/>
    <w:rsid w:val="008E254A"/>
    <w:rsid w:val="008F3789"/>
    <w:rsid w:val="008F686C"/>
    <w:rsid w:val="009148DE"/>
    <w:rsid w:val="00941E30"/>
    <w:rsid w:val="00952624"/>
    <w:rsid w:val="009531B0"/>
    <w:rsid w:val="009741B3"/>
    <w:rsid w:val="009777D9"/>
    <w:rsid w:val="0099050E"/>
    <w:rsid w:val="00991B88"/>
    <w:rsid w:val="009A5753"/>
    <w:rsid w:val="009A579D"/>
    <w:rsid w:val="009E3297"/>
    <w:rsid w:val="009F734F"/>
    <w:rsid w:val="00A01260"/>
    <w:rsid w:val="00A202B2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AF2091"/>
    <w:rsid w:val="00B258BB"/>
    <w:rsid w:val="00B35560"/>
    <w:rsid w:val="00B67B97"/>
    <w:rsid w:val="00B76E76"/>
    <w:rsid w:val="00B968C8"/>
    <w:rsid w:val="00BA3EC5"/>
    <w:rsid w:val="00BA51D9"/>
    <w:rsid w:val="00BA79EA"/>
    <w:rsid w:val="00BB5DFC"/>
    <w:rsid w:val="00BD279D"/>
    <w:rsid w:val="00BD6BB8"/>
    <w:rsid w:val="00C066B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A77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A1C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5431</TotalTime>
  <Pages>8</Pages>
  <Words>1849</Words>
  <Characters>10543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7</cp:revision>
  <cp:lastPrinted>1899-12-31T23:00:00Z</cp:lastPrinted>
  <dcterms:created xsi:type="dcterms:W3CDTF">2026-01-23T13:02:00Z</dcterms:created>
  <dcterms:modified xsi:type="dcterms:W3CDTF">2026-01-28T10:52:00Z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