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A7FAD" w14:textId="0BD00EBD" w:rsidR="004B4D34" w:rsidRDefault="004B4D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930DDF">
        <w:rPr>
          <w:b/>
          <w:noProof/>
          <w:sz w:val="24"/>
        </w:rPr>
        <w:t>4</w:t>
      </w:r>
      <w:r w:rsidR="00447F1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315F35">
        <w:rPr>
          <w:b/>
          <w:i/>
          <w:noProof/>
          <w:sz w:val="28"/>
          <w:lang w:eastAsia="ko-KR"/>
        </w:rPr>
        <w:t>5</w:t>
      </w:r>
      <w:r w:rsidR="00447F1A">
        <w:rPr>
          <w:b/>
          <w:i/>
          <w:noProof/>
          <w:sz w:val="28"/>
          <w:lang w:eastAsia="ko-KR"/>
        </w:rPr>
        <w:t>4</w:t>
      </w:r>
      <w:r w:rsidR="00E12D01">
        <w:rPr>
          <w:b/>
          <w:i/>
          <w:noProof/>
          <w:sz w:val="28"/>
        </w:rPr>
        <w:t>0</w:t>
      </w:r>
      <w:r w:rsidR="00930DDF">
        <w:rPr>
          <w:b/>
          <w:i/>
          <w:noProof/>
          <w:sz w:val="28"/>
        </w:rPr>
        <w:t>17</w:t>
      </w:r>
    </w:p>
    <w:p w14:paraId="6780E5CA" w14:textId="2D90FE3F" w:rsidR="004B4D34" w:rsidRDefault="00447F1A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Sophia-Antipolis</w:t>
      </w:r>
      <w:r w:rsidR="0016654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4B4D3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15F35">
        <w:rPr>
          <w:b/>
          <w:noProof/>
          <w:sz w:val="24"/>
        </w:rPr>
        <w:t xml:space="preserve"> - </w:t>
      </w:r>
      <w:r w:rsidR="00930DD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F539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30DDF">
        <w:rPr>
          <w:b/>
          <w:noProof/>
          <w:sz w:val="24"/>
        </w:rPr>
        <w:t xml:space="preserve"> </w:t>
      </w:r>
      <w:r w:rsidR="004B4D34">
        <w:rPr>
          <w:b/>
          <w:noProof/>
          <w:sz w:val="24"/>
        </w:rPr>
        <w:t>202</w:t>
      </w:r>
      <w:r w:rsidR="00315F35">
        <w:rPr>
          <w:b/>
          <w:noProof/>
          <w:sz w:val="24"/>
        </w:rPr>
        <w:t>5</w:t>
      </w:r>
    </w:p>
    <w:p w14:paraId="56FC5D55" w14:textId="45C53676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405B1">
        <w:rPr>
          <w:rFonts w:ascii="Arial" w:hAnsi="Arial" w:cs="Arial"/>
          <w:b/>
        </w:rPr>
        <w:t>MCC</w:t>
      </w:r>
    </w:p>
    <w:p w14:paraId="2A9575C0" w14:textId="07594B8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D7623">
        <w:rPr>
          <w:rFonts w:ascii="Arial" w:hAnsi="Arial" w:cs="Arial"/>
          <w:b/>
        </w:rPr>
        <w:t xml:space="preserve">Draft PRDs for </w:t>
      </w:r>
      <w:r w:rsidR="00930DDF">
        <w:rPr>
          <w:rFonts w:ascii="Arial" w:hAnsi="Arial" w:cs="Arial"/>
          <w:b/>
        </w:rPr>
        <w:t xml:space="preserve">approval </w:t>
      </w:r>
      <w:r w:rsidR="004D7623">
        <w:rPr>
          <w:rFonts w:ascii="Arial" w:hAnsi="Arial" w:cs="Arial"/>
          <w:b/>
        </w:rPr>
        <w:t>by CT3</w:t>
      </w:r>
    </w:p>
    <w:p w14:paraId="42D3017E" w14:textId="3FAE7AE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0DDF">
        <w:rPr>
          <w:rFonts w:ascii="Arial" w:hAnsi="Arial" w:cs="Arial"/>
          <w:b/>
        </w:rPr>
        <w:t>Approval</w:t>
      </w:r>
    </w:p>
    <w:p w14:paraId="33ED2833" w14:textId="13DA956C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453A1">
        <w:rPr>
          <w:rFonts w:ascii="Arial" w:hAnsi="Arial" w:cs="Arial"/>
          <w:b/>
        </w:rPr>
        <w:t>2</w:t>
      </w:r>
      <w:r w:rsidR="00447F1A">
        <w:rPr>
          <w:rFonts w:ascii="Arial" w:hAnsi="Arial" w:cs="Arial"/>
          <w:b/>
        </w:rPr>
        <w:t>2</w:t>
      </w:r>
      <w:r w:rsidR="004D7623">
        <w:rPr>
          <w:rFonts w:ascii="Arial" w:hAnsi="Arial" w:cs="Arial"/>
          <w:b/>
        </w:rPr>
        <w:t>.5</w:t>
      </w:r>
    </w:p>
    <w:p w14:paraId="687188D7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669B8E9F" w14:textId="77777777" w:rsidR="004B4D34" w:rsidRDefault="004B4D34">
      <w:pPr>
        <w:rPr>
          <w:rFonts w:ascii="Arial" w:hAnsi="Arial" w:cs="Arial"/>
        </w:rPr>
      </w:pPr>
    </w:p>
    <w:p w14:paraId="1A2BFDC6" w14:textId="44C76E1B" w:rsidR="005453A1" w:rsidRDefault="005453A1" w:rsidP="005453A1">
      <w:pPr>
        <w:pStyle w:val="Heading2"/>
      </w:pPr>
      <w:r>
        <w:t>1.</w:t>
      </w:r>
      <w:r w:rsidR="009121E7">
        <w:tab/>
      </w:r>
      <w:r w:rsidR="004D7623">
        <w:t>Rationale</w:t>
      </w:r>
    </w:p>
    <w:p w14:paraId="6A9B195B" w14:textId="6C911C05" w:rsidR="00930DDF" w:rsidRDefault="00E80B30" w:rsidP="00447F1A">
      <w:r>
        <w:t>In CT3#</w:t>
      </w:r>
      <w:r w:rsidR="00447F1A">
        <w:t>140</w:t>
      </w:r>
      <w:r>
        <w:t xml:space="preserve">, </w:t>
      </w:r>
      <w:r w:rsidR="00447F1A">
        <w:t>the following 2 PRDs were approved:</w:t>
      </w:r>
    </w:p>
    <w:p w14:paraId="1AEE0CDF" w14:textId="77777777" w:rsidR="00930DDF" w:rsidRDefault="00930DDF" w:rsidP="00930DDF">
      <w:pPr>
        <w:pStyle w:val="B1"/>
      </w:pPr>
      <w:r>
        <w:t>-</w:t>
      </w:r>
      <w:r>
        <w:tab/>
        <w:t>C3.01: CT3 Handbook</w:t>
      </w:r>
    </w:p>
    <w:p w14:paraId="39708FEB" w14:textId="77777777" w:rsidR="00930DDF" w:rsidRPr="003B34CA" w:rsidRDefault="00930DDF" w:rsidP="00930DDF">
      <w:pPr>
        <w:pStyle w:val="B1"/>
      </w:pPr>
      <w:r>
        <w:t>-</w:t>
      </w:r>
      <w:r>
        <w:tab/>
        <w:t xml:space="preserve">C3.02: </w:t>
      </w:r>
      <w:r w:rsidRPr="00027419">
        <w:t>CT3 FASMO Guidelines</w:t>
      </w:r>
    </w:p>
    <w:p w14:paraId="65D97576" w14:textId="0B5AC165" w:rsidR="00E80B30" w:rsidRDefault="00447F1A" w:rsidP="00E80B30">
      <w:r>
        <w:t xml:space="preserve">There are some specifications that were created since </w:t>
      </w:r>
      <w:r w:rsidR="001830F6">
        <w:t>CT3#140 and therefore the list of specifications is revised in C3.01</w:t>
      </w:r>
      <w:r w:rsidR="00361F6D">
        <w:t xml:space="preserve"> v1.1.0 that is attached</w:t>
      </w:r>
      <w:r w:rsidR="001830F6">
        <w:t>.</w:t>
      </w:r>
    </w:p>
    <w:p w14:paraId="06EE9FE9" w14:textId="029D6D5C" w:rsidR="00991230" w:rsidRDefault="00991230" w:rsidP="00B30888">
      <w:pPr>
        <w:pStyle w:val="Heading2"/>
      </w:pPr>
      <w:r>
        <w:t>2.</w:t>
      </w:r>
      <w:r w:rsidR="009121E7">
        <w:tab/>
      </w:r>
      <w:r w:rsidR="004D7623">
        <w:t>Request to TSG CT WG3</w:t>
      </w:r>
    </w:p>
    <w:p w14:paraId="411D8F74" w14:textId="534B8000" w:rsidR="00991230" w:rsidRPr="00991230" w:rsidRDefault="007D4F36" w:rsidP="00991230">
      <w:r>
        <w:t xml:space="preserve">MCC </w:t>
      </w:r>
      <w:r w:rsidR="004D7623">
        <w:t xml:space="preserve">kindly requests </w:t>
      </w:r>
      <w:r>
        <w:t xml:space="preserve">the CT3 group to </w:t>
      </w:r>
      <w:r w:rsidR="00216CDB">
        <w:t xml:space="preserve">approve </w:t>
      </w:r>
      <w:r w:rsidR="004D7623">
        <w:t>the attachment.</w:t>
      </w:r>
    </w:p>
    <w:sectPr w:rsidR="00991230" w:rsidRPr="0099123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0B0D6" w14:textId="77777777" w:rsidR="000407BC" w:rsidRDefault="000407BC">
      <w:r>
        <w:separator/>
      </w:r>
    </w:p>
    <w:p w14:paraId="6E7CDE80" w14:textId="77777777" w:rsidR="000407BC" w:rsidRDefault="000407BC"/>
  </w:endnote>
  <w:endnote w:type="continuationSeparator" w:id="0">
    <w:p w14:paraId="4DDF17AC" w14:textId="77777777" w:rsidR="000407BC" w:rsidRDefault="000407BC">
      <w:r>
        <w:continuationSeparator/>
      </w:r>
    </w:p>
    <w:p w14:paraId="029C054B" w14:textId="77777777" w:rsidR="000407BC" w:rsidRDefault="000407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8056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0A2287A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27F7A3D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3D5C" w14:textId="77777777" w:rsidR="000407BC" w:rsidRDefault="000407BC">
      <w:r>
        <w:separator/>
      </w:r>
    </w:p>
    <w:p w14:paraId="17D5E3F1" w14:textId="77777777" w:rsidR="000407BC" w:rsidRDefault="000407BC"/>
  </w:footnote>
  <w:footnote w:type="continuationSeparator" w:id="0">
    <w:p w14:paraId="3869F9CD" w14:textId="77777777" w:rsidR="000407BC" w:rsidRDefault="000407BC">
      <w:r>
        <w:continuationSeparator/>
      </w:r>
    </w:p>
    <w:p w14:paraId="54A0FADF" w14:textId="77777777" w:rsidR="000407BC" w:rsidRDefault="000407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00DFB" w14:textId="77777777" w:rsidR="004B4D34" w:rsidRDefault="004B4D34"/>
  <w:p w14:paraId="124525D6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6E75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5B734024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709A6A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31177015">
    <w:abstractNumId w:val="10"/>
  </w:num>
  <w:num w:numId="2" w16cid:durableId="28380465">
    <w:abstractNumId w:val="17"/>
  </w:num>
  <w:num w:numId="3" w16cid:durableId="1106577769">
    <w:abstractNumId w:val="16"/>
  </w:num>
  <w:num w:numId="4" w16cid:durableId="704331151">
    <w:abstractNumId w:val="11"/>
  </w:num>
  <w:num w:numId="5" w16cid:durableId="1318924352">
    <w:abstractNumId w:val="22"/>
  </w:num>
  <w:num w:numId="6" w16cid:durableId="926380837">
    <w:abstractNumId w:val="14"/>
  </w:num>
  <w:num w:numId="7" w16cid:durableId="564072658">
    <w:abstractNumId w:val="13"/>
  </w:num>
  <w:num w:numId="8" w16cid:durableId="1933858927">
    <w:abstractNumId w:val="19"/>
  </w:num>
  <w:num w:numId="9" w16cid:durableId="1680540990">
    <w:abstractNumId w:val="18"/>
  </w:num>
  <w:num w:numId="10" w16cid:durableId="1249997179">
    <w:abstractNumId w:val="15"/>
  </w:num>
  <w:num w:numId="11" w16cid:durableId="1130787612">
    <w:abstractNumId w:val="12"/>
  </w:num>
  <w:num w:numId="12" w16cid:durableId="1505973399">
    <w:abstractNumId w:val="23"/>
  </w:num>
  <w:num w:numId="13" w16cid:durableId="1942912265">
    <w:abstractNumId w:val="21"/>
  </w:num>
  <w:num w:numId="14" w16cid:durableId="678123121">
    <w:abstractNumId w:val="20"/>
  </w:num>
  <w:num w:numId="15" w16cid:durableId="1653757899">
    <w:abstractNumId w:val="9"/>
  </w:num>
  <w:num w:numId="16" w16cid:durableId="1009480435">
    <w:abstractNumId w:val="7"/>
  </w:num>
  <w:num w:numId="17" w16cid:durableId="596253874">
    <w:abstractNumId w:val="6"/>
  </w:num>
  <w:num w:numId="18" w16cid:durableId="148909119">
    <w:abstractNumId w:val="5"/>
  </w:num>
  <w:num w:numId="19" w16cid:durableId="422454963">
    <w:abstractNumId w:val="4"/>
  </w:num>
  <w:num w:numId="20" w16cid:durableId="1418135999">
    <w:abstractNumId w:val="8"/>
  </w:num>
  <w:num w:numId="21" w16cid:durableId="369764644">
    <w:abstractNumId w:val="3"/>
  </w:num>
  <w:num w:numId="22" w16cid:durableId="281814186">
    <w:abstractNumId w:val="2"/>
  </w:num>
  <w:num w:numId="23" w16cid:durableId="1044259219">
    <w:abstractNumId w:val="1"/>
  </w:num>
  <w:num w:numId="24" w16cid:durableId="1185365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04570"/>
    <w:rsid w:val="000138CB"/>
    <w:rsid w:val="00027419"/>
    <w:rsid w:val="00031026"/>
    <w:rsid w:val="00035AB6"/>
    <w:rsid w:val="000407BC"/>
    <w:rsid w:val="00096CDD"/>
    <w:rsid w:val="000A4C70"/>
    <w:rsid w:val="000D3880"/>
    <w:rsid w:val="000D70F3"/>
    <w:rsid w:val="000E5E51"/>
    <w:rsid w:val="000F6544"/>
    <w:rsid w:val="001277C2"/>
    <w:rsid w:val="0013112C"/>
    <w:rsid w:val="00131589"/>
    <w:rsid w:val="0015354C"/>
    <w:rsid w:val="0016654F"/>
    <w:rsid w:val="001830F6"/>
    <w:rsid w:val="0019317F"/>
    <w:rsid w:val="0019589E"/>
    <w:rsid w:val="00196B43"/>
    <w:rsid w:val="001E4581"/>
    <w:rsid w:val="001E4956"/>
    <w:rsid w:val="001F040F"/>
    <w:rsid w:val="001F16B7"/>
    <w:rsid w:val="001F37EC"/>
    <w:rsid w:val="001F4E23"/>
    <w:rsid w:val="00216CDB"/>
    <w:rsid w:val="002266BD"/>
    <w:rsid w:val="002405B1"/>
    <w:rsid w:val="0025165C"/>
    <w:rsid w:val="00264541"/>
    <w:rsid w:val="002801FB"/>
    <w:rsid w:val="002A7E6C"/>
    <w:rsid w:val="002C502A"/>
    <w:rsid w:val="003141AF"/>
    <w:rsid w:val="00315F35"/>
    <w:rsid w:val="00330FA5"/>
    <w:rsid w:val="00343A5D"/>
    <w:rsid w:val="00361F6D"/>
    <w:rsid w:val="003B0A3D"/>
    <w:rsid w:val="003B34CA"/>
    <w:rsid w:val="003E2519"/>
    <w:rsid w:val="00425247"/>
    <w:rsid w:val="00442847"/>
    <w:rsid w:val="00444027"/>
    <w:rsid w:val="00445374"/>
    <w:rsid w:val="00447F1A"/>
    <w:rsid w:val="00460A8A"/>
    <w:rsid w:val="00462A98"/>
    <w:rsid w:val="00463022"/>
    <w:rsid w:val="00471499"/>
    <w:rsid w:val="00471F21"/>
    <w:rsid w:val="00477C48"/>
    <w:rsid w:val="00485967"/>
    <w:rsid w:val="004A0B66"/>
    <w:rsid w:val="004A0DBB"/>
    <w:rsid w:val="004A4DFA"/>
    <w:rsid w:val="004B118A"/>
    <w:rsid w:val="004B4D34"/>
    <w:rsid w:val="004C08C6"/>
    <w:rsid w:val="004C0F5A"/>
    <w:rsid w:val="004C34DD"/>
    <w:rsid w:val="004C3AD8"/>
    <w:rsid w:val="004C42ED"/>
    <w:rsid w:val="004D1356"/>
    <w:rsid w:val="004D412F"/>
    <w:rsid w:val="004D7623"/>
    <w:rsid w:val="004E2C2A"/>
    <w:rsid w:val="004E54E2"/>
    <w:rsid w:val="004F1327"/>
    <w:rsid w:val="00503552"/>
    <w:rsid w:val="00512001"/>
    <w:rsid w:val="0051684F"/>
    <w:rsid w:val="00532857"/>
    <w:rsid w:val="005377F5"/>
    <w:rsid w:val="00541E41"/>
    <w:rsid w:val="005453A1"/>
    <w:rsid w:val="00561920"/>
    <w:rsid w:val="00561A60"/>
    <w:rsid w:val="00566F16"/>
    <w:rsid w:val="00595D5C"/>
    <w:rsid w:val="005A0D5B"/>
    <w:rsid w:val="005A49B3"/>
    <w:rsid w:val="005B280C"/>
    <w:rsid w:val="005B5ABB"/>
    <w:rsid w:val="005D7085"/>
    <w:rsid w:val="005E336A"/>
    <w:rsid w:val="005F08BB"/>
    <w:rsid w:val="00610B97"/>
    <w:rsid w:val="0062126B"/>
    <w:rsid w:val="0062185C"/>
    <w:rsid w:val="0064408D"/>
    <w:rsid w:val="00667B04"/>
    <w:rsid w:val="00671CFB"/>
    <w:rsid w:val="00687766"/>
    <w:rsid w:val="00692986"/>
    <w:rsid w:val="006B378C"/>
    <w:rsid w:val="006C5C5A"/>
    <w:rsid w:val="006E1573"/>
    <w:rsid w:val="006F3BB2"/>
    <w:rsid w:val="00716799"/>
    <w:rsid w:val="00720FDC"/>
    <w:rsid w:val="00746E09"/>
    <w:rsid w:val="007A2246"/>
    <w:rsid w:val="007A6280"/>
    <w:rsid w:val="007B2281"/>
    <w:rsid w:val="007D2280"/>
    <w:rsid w:val="007D4F36"/>
    <w:rsid w:val="007F7B4A"/>
    <w:rsid w:val="008142F4"/>
    <w:rsid w:val="00817398"/>
    <w:rsid w:val="00827299"/>
    <w:rsid w:val="008306DF"/>
    <w:rsid w:val="00831240"/>
    <w:rsid w:val="00833DD8"/>
    <w:rsid w:val="008702C7"/>
    <w:rsid w:val="00881561"/>
    <w:rsid w:val="0088762E"/>
    <w:rsid w:val="008A1250"/>
    <w:rsid w:val="008A6237"/>
    <w:rsid w:val="008D6818"/>
    <w:rsid w:val="008F1AE7"/>
    <w:rsid w:val="009121E7"/>
    <w:rsid w:val="009230A2"/>
    <w:rsid w:val="00930DDF"/>
    <w:rsid w:val="00937919"/>
    <w:rsid w:val="00941F5B"/>
    <w:rsid w:val="00964D98"/>
    <w:rsid w:val="00970E1C"/>
    <w:rsid w:val="00977ACB"/>
    <w:rsid w:val="00991230"/>
    <w:rsid w:val="00992622"/>
    <w:rsid w:val="00997FCF"/>
    <w:rsid w:val="009C692C"/>
    <w:rsid w:val="009D0AC8"/>
    <w:rsid w:val="009D1DBA"/>
    <w:rsid w:val="009D2AFA"/>
    <w:rsid w:val="009E0105"/>
    <w:rsid w:val="009E33F9"/>
    <w:rsid w:val="009F539D"/>
    <w:rsid w:val="00A04630"/>
    <w:rsid w:val="00A1200C"/>
    <w:rsid w:val="00A175E7"/>
    <w:rsid w:val="00A33985"/>
    <w:rsid w:val="00A36B6B"/>
    <w:rsid w:val="00A54CA8"/>
    <w:rsid w:val="00A667AC"/>
    <w:rsid w:val="00A747A5"/>
    <w:rsid w:val="00A84345"/>
    <w:rsid w:val="00A96608"/>
    <w:rsid w:val="00AC0900"/>
    <w:rsid w:val="00AC3C6E"/>
    <w:rsid w:val="00AD68E5"/>
    <w:rsid w:val="00AF6747"/>
    <w:rsid w:val="00B01FEA"/>
    <w:rsid w:val="00B03A68"/>
    <w:rsid w:val="00B30888"/>
    <w:rsid w:val="00B31291"/>
    <w:rsid w:val="00B32F84"/>
    <w:rsid w:val="00B33E49"/>
    <w:rsid w:val="00B502F2"/>
    <w:rsid w:val="00B60D57"/>
    <w:rsid w:val="00B65855"/>
    <w:rsid w:val="00B7223A"/>
    <w:rsid w:val="00B816A1"/>
    <w:rsid w:val="00BB10E5"/>
    <w:rsid w:val="00BB1A2B"/>
    <w:rsid w:val="00BC5AD8"/>
    <w:rsid w:val="00BE3A83"/>
    <w:rsid w:val="00BF1B9F"/>
    <w:rsid w:val="00C10F82"/>
    <w:rsid w:val="00C13006"/>
    <w:rsid w:val="00C230DB"/>
    <w:rsid w:val="00C26F1B"/>
    <w:rsid w:val="00C37676"/>
    <w:rsid w:val="00C40C62"/>
    <w:rsid w:val="00C67CE8"/>
    <w:rsid w:val="00C9109B"/>
    <w:rsid w:val="00CA7C56"/>
    <w:rsid w:val="00CB15F9"/>
    <w:rsid w:val="00CC239F"/>
    <w:rsid w:val="00CE2CD9"/>
    <w:rsid w:val="00CF286B"/>
    <w:rsid w:val="00D07F34"/>
    <w:rsid w:val="00D16233"/>
    <w:rsid w:val="00D175EC"/>
    <w:rsid w:val="00D202F0"/>
    <w:rsid w:val="00D47F14"/>
    <w:rsid w:val="00D555ED"/>
    <w:rsid w:val="00D6561D"/>
    <w:rsid w:val="00D73D8A"/>
    <w:rsid w:val="00D95811"/>
    <w:rsid w:val="00D97DF7"/>
    <w:rsid w:val="00DA2C65"/>
    <w:rsid w:val="00DA337C"/>
    <w:rsid w:val="00DB0E44"/>
    <w:rsid w:val="00DC3FEC"/>
    <w:rsid w:val="00DE1E24"/>
    <w:rsid w:val="00DF6F22"/>
    <w:rsid w:val="00E02970"/>
    <w:rsid w:val="00E12D01"/>
    <w:rsid w:val="00E53D16"/>
    <w:rsid w:val="00E71AE5"/>
    <w:rsid w:val="00E75018"/>
    <w:rsid w:val="00E80B30"/>
    <w:rsid w:val="00EB7529"/>
    <w:rsid w:val="00ED3811"/>
    <w:rsid w:val="00EE7C41"/>
    <w:rsid w:val="00F2357B"/>
    <w:rsid w:val="00F32FC3"/>
    <w:rsid w:val="00F37A0F"/>
    <w:rsid w:val="00F561AC"/>
    <w:rsid w:val="00F66625"/>
    <w:rsid w:val="00FA483B"/>
    <w:rsid w:val="00FA6240"/>
    <w:rsid w:val="00FA72FE"/>
    <w:rsid w:val="00FC2460"/>
    <w:rsid w:val="00FD1AA8"/>
    <w:rsid w:val="00FE141F"/>
    <w:rsid w:val="00FE4870"/>
    <w:rsid w:val="00FE65E6"/>
    <w:rsid w:val="00FE7E74"/>
    <w:rsid w:val="00FF4B0B"/>
    <w:rsid w:val="00FF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D60E2C"/>
  <w15:chartTrackingRefBased/>
  <w15:docId w15:val="{06AFE46D-3772-43F9-A76D-FDE0F9F76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游ゴシック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游ゴシック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游ゴシック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游ゴシック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游ゴシック Light" w:hAnsi="Calibri Light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194</cp:revision>
  <cp:lastPrinted>2003-09-26T09:29:00Z</cp:lastPrinted>
  <dcterms:created xsi:type="dcterms:W3CDTF">2023-10-27T09:10:00Z</dcterms:created>
  <dcterms:modified xsi:type="dcterms:W3CDTF">2025-10-06T12:44:00Z</dcterms:modified>
</cp:coreProperties>
</file>