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890D6" w14:textId="015BF6AB" w:rsidR="00490832" w:rsidRPr="00A4356C" w:rsidRDefault="00490832" w:rsidP="00490832">
      <w:pPr>
        <w:pStyle w:val="CRCoverPage"/>
        <w:tabs>
          <w:tab w:val="right" w:pos="9639"/>
        </w:tabs>
        <w:spacing w:after="0"/>
        <w:rPr>
          <w:b/>
          <w:noProof/>
          <w:sz w:val="24"/>
          <w:lang w:eastAsia="zh-CN"/>
        </w:rPr>
      </w:pPr>
      <w:bookmarkStart w:id="0" w:name="_GoBack"/>
      <w:bookmarkEnd w:id="0"/>
      <w:r>
        <w:rPr>
          <w:b/>
          <w:noProof/>
          <w:sz w:val="24"/>
        </w:rPr>
        <w:t>3GPP TSG-CT WG</w:t>
      </w:r>
      <w:r w:rsidR="00C42E15" w:rsidRPr="00C86CFE">
        <w:rPr>
          <w:b/>
          <w:noProof/>
          <w:sz w:val="24"/>
        </w:rPr>
        <w:t>1 Meeting #159</w:t>
      </w:r>
      <w:r w:rsidRPr="00A4356C">
        <w:rPr>
          <w:b/>
          <w:noProof/>
          <w:sz w:val="24"/>
        </w:rPr>
        <w:tab/>
      </w:r>
      <w:r>
        <w:rPr>
          <w:b/>
          <w:noProof/>
          <w:sz w:val="24"/>
        </w:rPr>
        <w:t>C</w:t>
      </w:r>
      <w:r w:rsidR="00091A8A">
        <w:rPr>
          <w:b/>
          <w:noProof/>
          <w:sz w:val="24"/>
        </w:rPr>
        <w:t>1</w:t>
      </w:r>
      <w:r>
        <w:rPr>
          <w:b/>
          <w:noProof/>
          <w:sz w:val="24"/>
        </w:rPr>
        <w:t>-260</w:t>
      </w:r>
      <w:r w:rsidR="00427108">
        <w:rPr>
          <w:b/>
          <w:noProof/>
          <w:sz w:val="24"/>
        </w:rPr>
        <w:t>38</w:t>
      </w:r>
      <w:r w:rsidR="00FC73FC">
        <w:rPr>
          <w:b/>
          <w:noProof/>
          <w:sz w:val="24"/>
        </w:rPr>
        <w:t>9</w:t>
      </w:r>
    </w:p>
    <w:p w14:paraId="45A94A7E" w14:textId="7279FD5E" w:rsidR="00490832" w:rsidRPr="00A4356C" w:rsidRDefault="00D06974" w:rsidP="00490832">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490832" w:rsidRPr="00A4356C">
        <w:rPr>
          <w:b/>
          <w:noProof/>
          <w:sz w:val="24"/>
        </w:rPr>
        <w:tab/>
      </w:r>
    </w:p>
    <w:p w14:paraId="759E318A" w14:textId="77777777" w:rsidR="00490832" w:rsidRPr="00490832" w:rsidRDefault="00490832" w:rsidP="00BC2B52">
      <w:pPr>
        <w:pBdr>
          <w:bottom w:val="single" w:sz="4" w:space="1" w:color="auto"/>
        </w:pBdr>
        <w:tabs>
          <w:tab w:val="right" w:pos="9639"/>
        </w:tabs>
        <w:jc w:val="both"/>
        <w:outlineLvl w:val="0"/>
        <w:rPr>
          <w:rFonts w:ascii="Arial" w:eastAsia="DengXian" w:hAnsi="Arial" w:cs="Arial"/>
          <w:b/>
          <w:sz w:val="24"/>
          <w:lang w:eastAsia="zh-CN"/>
        </w:rPr>
      </w:pPr>
    </w:p>
    <w:p w14:paraId="68EA3115" w14:textId="5A8124EE" w:rsidR="00EE01C2" w:rsidRPr="00EE01C2" w:rsidRDefault="00EE01C2" w:rsidP="00EE01C2">
      <w:pPr>
        <w:pStyle w:val="CRCoverPage"/>
        <w:tabs>
          <w:tab w:val="right" w:pos="9639"/>
        </w:tabs>
        <w:spacing w:after="0"/>
        <w:rPr>
          <w:b/>
          <w:noProof/>
          <w:color w:val="BFBFBF" w:themeColor="background1" w:themeShade="BF"/>
          <w:sz w:val="24"/>
          <w:lang w:eastAsia="zh-CN"/>
        </w:rPr>
      </w:pPr>
      <w:r w:rsidRPr="00EE01C2">
        <w:rPr>
          <w:b/>
          <w:noProof/>
          <w:color w:val="BFBFBF" w:themeColor="background1" w:themeShade="BF"/>
          <w:sz w:val="24"/>
        </w:rPr>
        <w:t>3GPP TSG-CT WG3 Meeting #145</w:t>
      </w:r>
      <w:r w:rsidRPr="00EE01C2">
        <w:rPr>
          <w:b/>
          <w:noProof/>
          <w:color w:val="BFBFBF" w:themeColor="background1" w:themeShade="BF"/>
          <w:sz w:val="24"/>
        </w:rPr>
        <w:tab/>
        <w:t>C3-260</w:t>
      </w:r>
      <w:r w:rsidR="00C755FB">
        <w:rPr>
          <w:b/>
          <w:noProof/>
          <w:color w:val="BFBFBF" w:themeColor="background1" w:themeShade="BF"/>
          <w:sz w:val="24"/>
        </w:rPr>
        <w:t>1</w:t>
      </w:r>
      <w:r w:rsidR="00067057">
        <w:rPr>
          <w:b/>
          <w:noProof/>
          <w:color w:val="BFBFBF" w:themeColor="background1" w:themeShade="BF"/>
          <w:sz w:val="24"/>
        </w:rPr>
        <w:t>8</w:t>
      </w:r>
      <w:r w:rsidR="00C755FB">
        <w:rPr>
          <w:b/>
          <w:noProof/>
          <w:color w:val="BFBFBF" w:themeColor="background1" w:themeShade="BF"/>
          <w:sz w:val="24"/>
        </w:rPr>
        <w:t>0</w:t>
      </w:r>
    </w:p>
    <w:p w14:paraId="12C5D0F7" w14:textId="1A2BD24D" w:rsidR="00F65166" w:rsidRPr="00C755FB" w:rsidRDefault="00EE01C2" w:rsidP="00F65166">
      <w:pPr>
        <w:pStyle w:val="CRCoverPage"/>
        <w:tabs>
          <w:tab w:val="right" w:pos="9639"/>
        </w:tabs>
        <w:spacing w:after="0"/>
        <w:rPr>
          <w:b/>
          <w:noProof/>
          <w:color w:val="BFBFBF" w:themeColor="background1" w:themeShade="BF"/>
          <w:sz w:val="24"/>
        </w:rPr>
      </w:pPr>
      <w:r w:rsidRPr="00EE01C2">
        <w:rPr>
          <w:b/>
          <w:noProof/>
          <w:color w:val="BFBFBF" w:themeColor="background1" w:themeShade="BF"/>
          <w:sz w:val="24"/>
        </w:rPr>
        <w:t>Goa, India; 09</w:t>
      </w:r>
      <w:r w:rsidRPr="00EE01C2">
        <w:rPr>
          <w:b/>
          <w:noProof/>
          <w:color w:val="BFBFBF" w:themeColor="background1" w:themeShade="BF"/>
          <w:sz w:val="24"/>
          <w:vertAlign w:val="superscript"/>
        </w:rPr>
        <w:t>th</w:t>
      </w:r>
      <w:r w:rsidRPr="00EE01C2">
        <w:rPr>
          <w:b/>
          <w:noProof/>
          <w:color w:val="BFBFBF" w:themeColor="background1" w:themeShade="BF"/>
          <w:sz w:val="24"/>
        </w:rPr>
        <w:t xml:space="preserve"> – 13</w:t>
      </w:r>
      <w:r w:rsidRPr="00EE01C2">
        <w:rPr>
          <w:b/>
          <w:noProof/>
          <w:color w:val="BFBFBF" w:themeColor="background1" w:themeShade="BF"/>
          <w:sz w:val="24"/>
          <w:vertAlign w:val="superscript"/>
        </w:rPr>
        <w:t>th</w:t>
      </w:r>
      <w:r w:rsidRPr="00EE01C2">
        <w:rPr>
          <w:b/>
          <w:noProof/>
          <w:color w:val="BFBFBF" w:themeColor="background1" w:themeShade="BF"/>
          <w:sz w:val="24"/>
        </w:rPr>
        <w:t xml:space="preserve"> February, 202</w:t>
      </w:r>
      <w:r w:rsidR="00D06974">
        <w:rPr>
          <w:b/>
          <w:noProof/>
          <w:color w:val="BFBFBF" w:themeColor="background1" w:themeShade="BF"/>
          <w:sz w:val="24"/>
        </w:rPr>
        <w:t>6</w:t>
      </w:r>
      <w:r w:rsidRPr="00EE01C2">
        <w:rPr>
          <w:b/>
          <w:noProof/>
          <w:color w:val="BFBFBF" w:themeColor="background1" w:themeShade="BF"/>
          <w:sz w:val="24"/>
        </w:rPr>
        <w:tab/>
      </w:r>
    </w:p>
    <w:p w14:paraId="098834C5" w14:textId="77777777" w:rsidR="00F65166" w:rsidRPr="007D3BC0" w:rsidRDefault="00F65166" w:rsidP="00BC2B52">
      <w:pPr>
        <w:pBdr>
          <w:bottom w:val="single" w:sz="4" w:space="1" w:color="auto"/>
        </w:pBdr>
        <w:tabs>
          <w:tab w:val="right" w:pos="9639"/>
        </w:tabs>
        <w:jc w:val="both"/>
        <w:outlineLvl w:val="0"/>
        <w:rPr>
          <w:rFonts w:ascii="Arial" w:eastAsia="DengXian" w:hAnsi="Arial" w:cs="Arial"/>
          <w:b/>
          <w:sz w:val="24"/>
          <w:lang w:eastAsia="zh-CN"/>
        </w:rPr>
      </w:pPr>
    </w:p>
    <w:p w14:paraId="6B417959" w14:textId="274B0FEA" w:rsidR="001E489F" w:rsidRPr="0060619A" w:rsidRDefault="001E489F" w:rsidP="001E489F">
      <w:pPr>
        <w:tabs>
          <w:tab w:val="left" w:pos="2127"/>
        </w:tabs>
        <w:ind w:left="2127" w:hanging="2127"/>
        <w:jc w:val="both"/>
        <w:outlineLvl w:val="0"/>
        <w:rPr>
          <w:rFonts w:ascii="Arial" w:eastAsia="DengXian"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4831">
        <w:rPr>
          <w:rFonts w:ascii="Arial" w:eastAsia="Batang" w:hAnsi="Arial"/>
          <w:b/>
          <w:sz w:val="24"/>
          <w:szCs w:val="24"/>
          <w:lang w:val="en-US" w:eastAsia="zh-CN"/>
        </w:rPr>
        <w:t xml:space="preserve">Huawei, </w:t>
      </w:r>
      <w:proofErr w:type="spellStart"/>
      <w:r w:rsidR="00F94831">
        <w:rPr>
          <w:rFonts w:ascii="Arial" w:eastAsia="Batang" w:hAnsi="Arial"/>
          <w:b/>
          <w:sz w:val="24"/>
          <w:szCs w:val="24"/>
          <w:lang w:val="en-US" w:eastAsia="zh-CN"/>
        </w:rPr>
        <w:t>HiSilicon</w:t>
      </w:r>
      <w:proofErr w:type="spellEnd"/>
      <w:r w:rsidR="0060619A">
        <w:rPr>
          <w:rFonts w:ascii="Arial" w:eastAsia="DengXian" w:hAnsi="Arial" w:hint="eastAsia"/>
          <w:b/>
          <w:sz w:val="24"/>
          <w:szCs w:val="24"/>
          <w:lang w:val="en-US" w:eastAsia="zh-CN"/>
        </w:rPr>
        <w:t>, China Mobile</w:t>
      </w:r>
    </w:p>
    <w:p w14:paraId="49D92DA3" w14:textId="1A12FB7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7108" w:rsidRPr="006C2E80">
        <w:rPr>
          <w:rFonts w:ascii="Arial" w:eastAsia="Batang" w:hAnsi="Arial" w:cs="Arial"/>
          <w:b/>
          <w:sz w:val="24"/>
          <w:szCs w:val="24"/>
          <w:lang w:eastAsia="zh-CN"/>
        </w:rPr>
        <w:t xml:space="preserve">New </w:t>
      </w:r>
      <w:r w:rsidR="00427108">
        <w:rPr>
          <w:rFonts w:ascii="Arial" w:eastAsia="Batang" w:hAnsi="Arial" w:cs="Arial"/>
          <w:b/>
          <w:sz w:val="24"/>
          <w:szCs w:val="24"/>
          <w:lang w:eastAsia="zh-CN"/>
        </w:rPr>
        <w:t>S</w:t>
      </w:r>
      <w:r w:rsidR="00427108" w:rsidRPr="006C2E80">
        <w:rPr>
          <w:rFonts w:ascii="Arial" w:eastAsia="Batang" w:hAnsi="Arial" w:cs="Arial"/>
          <w:b/>
          <w:sz w:val="24"/>
          <w:szCs w:val="24"/>
          <w:lang w:eastAsia="zh-CN"/>
        </w:rPr>
        <w:t>ID on</w:t>
      </w:r>
      <w:r w:rsidR="00427108">
        <w:rPr>
          <w:rFonts w:ascii="Arial" w:eastAsia="Batang" w:hAnsi="Arial" w:cs="Arial"/>
          <w:b/>
          <w:sz w:val="24"/>
          <w:szCs w:val="24"/>
          <w:lang w:eastAsia="zh-CN"/>
        </w:rPr>
        <w:t xml:space="preserve"> </w:t>
      </w:r>
      <w:r w:rsidR="00427108" w:rsidRPr="001C134F">
        <w:rPr>
          <w:rFonts w:ascii="Arial" w:eastAsia="Batang" w:hAnsi="Arial" w:cs="Arial"/>
          <w:b/>
          <w:sz w:val="24"/>
          <w:szCs w:val="24"/>
          <w:lang w:eastAsia="zh-CN"/>
        </w:rPr>
        <w:t xml:space="preserve">Study on </w:t>
      </w:r>
      <w:r w:rsidR="00427108">
        <w:rPr>
          <w:rFonts w:ascii="Arial" w:eastAsia="Batang" w:hAnsi="Arial" w:cs="Arial"/>
          <w:b/>
          <w:sz w:val="24"/>
          <w:szCs w:val="24"/>
          <w:lang w:eastAsia="zh-CN"/>
        </w:rPr>
        <w:t>the 3GPP Network Capability Exposure in the 6G System</w:t>
      </w:r>
    </w:p>
    <w:p w14:paraId="66ACF610" w14:textId="03A59B1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C73FC">
        <w:rPr>
          <w:rFonts w:ascii="Arial" w:eastAsia="Batang" w:hAnsi="Arial"/>
          <w:b/>
          <w:sz w:val="24"/>
          <w:szCs w:val="24"/>
          <w:lang w:val="en-US" w:eastAsia="zh-CN"/>
        </w:rPr>
        <w:t>Endorsement</w:t>
      </w:r>
    </w:p>
    <w:p w14:paraId="1468BC60" w14:textId="45F7981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F3F7D" w:rsidRPr="00597CDC">
        <w:rPr>
          <w:rFonts w:ascii="Arial" w:eastAsia="Batang" w:hAnsi="Arial"/>
          <w:b/>
          <w:sz w:val="24"/>
          <w:szCs w:val="24"/>
          <w:lang w:val="en-US" w:eastAsia="zh-CN"/>
        </w:rPr>
        <w:t>20.2</w:t>
      </w:r>
      <w:r w:rsidR="00EE01C2">
        <w:rPr>
          <w:rFonts w:ascii="Arial" w:eastAsia="Batang" w:hAnsi="Arial"/>
          <w:b/>
          <w:sz w:val="24"/>
          <w:szCs w:val="24"/>
          <w:lang w:val="en-US" w:eastAsia="zh-CN"/>
        </w:rPr>
        <w:t>.</w:t>
      </w:r>
      <w:r w:rsidR="00427108">
        <w:rPr>
          <w:rFonts w:ascii="Arial" w:eastAsia="Batang" w:hAnsi="Arial"/>
          <w:b/>
          <w:sz w:val="24"/>
          <w:szCs w:val="24"/>
          <w:lang w:val="en-US" w:eastAsia="zh-CN"/>
        </w:rPr>
        <w:t>1</w:t>
      </w:r>
      <w:r w:rsidR="00EE01C2">
        <w:rPr>
          <w:rFonts w:ascii="Arial" w:eastAsia="Batang" w:hAnsi="Arial"/>
          <w:b/>
          <w:sz w:val="24"/>
          <w:szCs w:val="24"/>
          <w:lang w:val="en-US" w:eastAsia="zh-CN"/>
        </w:rPr>
        <w:t xml:space="preserve"> (CT1)</w:t>
      </w:r>
    </w:p>
    <w:p w14:paraId="1E2F953D" w14:textId="77777777" w:rsidR="00C755FB" w:rsidRPr="00BC642A" w:rsidRDefault="00C755FB" w:rsidP="00C755FB">
      <w:pPr>
        <w:pStyle w:val="Heading8"/>
        <w:ind w:left="2835" w:hanging="2835"/>
        <w:jc w:val="center"/>
      </w:pPr>
      <w:r w:rsidRPr="001E489F">
        <w:rPr>
          <w:lang w:eastAsia="ja-JP"/>
        </w:rPr>
        <w:t>3GPP™ Work Item Description</w:t>
      </w:r>
    </w:p>
    <w:p w14:paraId="227D00A8" w14:textId="77777777" w:rsidR="00C755FB" w:rsidRDefault="00C755FB" w:rsidP="00C755FB">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8EE90D" w14:textId="77777777" w:rsidR="00C755FB" w:rsidRPr="001E489F" w:rsidRDefault="00C755FB" w:rsidP="00C755FB">
      <w:pPr>
        <w:pStyle w:val="Heading8"/>
        <w:ind w:left="2835" w:hanging="2835"/>
        <w:rPr>
          <w:lang w:eastAsia="ja-JP"/>
        </w:rPr>
      </w:pPr>
      <w:r w:rsidRPr="001E489F">
        <w:rPr>
          <w:lang w:eastAsia="ja-JP"/>
        </w:rPr>
        <w:t>Title:</w:t>
      </w:r>
      <w:r w:rsidRPr="001E489F">
        <w:rPr>
          <w:lang w:eastAsia="ja-JP"/>
        </w:rPr>
        <w:tab/>
      </w:r>
      <w:r>
        <w:rPr>
          <w:lang w:eastAsia="ja-JP"/>
        </w:rPr>
        <w:t xml:space="preserve">Study </w:t>
      </w:r>
      <w:r w:rsidRPr="00895C94">
        <w:rPr>
          <w:lang w:eastAsia="ja-JP"/>
        </w:rPr>
        <w:t xml:space="preserve">on the 3GPP Network Capability Exposure </w:t>
      </w:r>
      <w:r>
        <w:rPr>
          <w:lang w:eastAsia="ja-JP"/>
        </w:rPr>
        <w:t xml:space="preserve">in </w:t>
      </w:r>
      <w:r w:rsidRPr="00895C94">
        <w:rPr>
          <w:lang w:eastAsia="ja-JP"/>
        </w:rPr>
        <w:t xml:space="preserve">the </w:t>
      </w:r>
      <w:r>
        <w:rPr>
          <w:lang w:eastAsia="ja-JP"/>
        </w:rPr>
        <w:t>6</w:t>
      </w:r>
      <w:r w:rsidRPr="00895C94">
        <w:rPr>
          <w:lang w:eastAsia="ja-JP"/>
        </w:rPr>
        <w:t>G System</w:t>
      </w:r>
    </w:p>
    <w:p w14:paraId="758F5E27" w14:textId="77777777" w:rsidR="00C755FB" w:rsidRPr="00F52DB2" w:rsidRDefault="00C755FB" w:rsidP="00C755FB">
      <w:pPr>
        <w:pStyle w:val="Heading8"/>
        <w:ind w:left="2835" w:hanging="2835"/>
        <w:rPr>
          <w:lang w:val="fr-FR" w:eastAsia="ja-JP"/>
        </w:rPr>
      </w:pPr>
      <w:proofErr w:type="spellStart"/>
      <w:proofErr w:type="gramStart"/>
      <w:r w:rsidRPr="00F52DB2">
        <w:rPr>
          <w:lang w:val="fr-FR" w:eastAsia="ja-JP"/>
        </w:rPr>
        <w:t>Acronym</w:t>
      </w:r>
      <w:proofErr w:type="spellEnd"/>
      <w:r w:rsidRPr="00F52DB2">
        <w:rPr>
          <w:lang w:val="fr-FR" w:eastAsia="ja-JP"/>
        </w:rPr>
        <w:t>:</w:t>
      </w:r>
      <w:proofErr w:type="gramEnd"/>
      <w:r w:rsidRPr="00F52DB2">
        <w:rPr>
          <w:lang w:val="fr-FR" w:eastAsia="ja-JP"/>
        </w:rPr>
        <w:tab/>
        <w:t>FS_6G_NCE-CT</w:t>
      </w:r>
    </w:p>
    <w:p w14:paraId="181BF47C" w14:textId="77777777" w:rsidR="00C755FB" w:rsidRPr="00F52DB2" w:rsidRDefault="00C755FB" w:rsidP="00C755FB">
      <w:pPr>
        <w:pStyle w:val="Heading8"/>
        <w:ind w:left="2835" w:hanging="2835"/>
        <w:rPr>
          <w:lang w:val="fr-FR" w:eastAsia="ja-JP"/>
        </w:rPr>
      </w:pPr>
      <w:r w:rsidRPr="00F52DB2">
        <w:rPr>
          <w:lang w:val="fr-FR" w:eastAsia="ja-JP"/>
        </w:rPr>
        <w:t xml:space="preserve">Unique </w:t>
      </w:r>
      <w:proofErr w:type="gramStart"/>
      <w:r w:rsidRPr="00F52DB2">
        <w:rPr>
          <w:lang w:val="fr-FR" w:eastAsia="ja-JP"/>
        </w:rPr>
        <w:t>identifier:</w:t>
      </w:r>
      <w:proofErr w:type="gramEnd"/>
      <w:r w:rsidRPr="00F52DB2">
        <w:rPr>
          <w:lang w:val="fr-FR" w:eastAsia="ja-JP"/>
        </w:rPr>
        <w:tab/>
      </w:r>
      <w:r w:rsidRPr="00F52DB2">
        <w:rPr>
          <w:highlight w:val="yellow"/>
          <w:lang w:val="fr-FR" w:eastAsia="ja-JP"/>
        </w:rPr>
        <w:t>XXXXXXXX</w:t>
      </w:r>
    </w:p>
    <w:p w14:paraId="037EE555" w14:textId="77777777" w:rsidR="00C755FB" w:rsidRPr="00F52DB2" w:rsidRDefault="00C755FB" w:rsidP="00C755FB">
      <w:pPr>
        <w:pStyle w:val="Guidance"/>
        <w:rPr>
          <w:lang w:val="fr-FR"/>
        </w:rPr>
      </w:pPr>
    </w:p>
    <w:p w14:paraId="3630AEC5" w14:textId="77777777" w:rsidR="00C755FB" w:rsidRPr="001E489F" w:rsidRDefault="00C755FB" w:rsidP="00C755FB">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04AD7A96" w14:textId="77777777" w:rsidR="00C755FB" w:rsidRPr="006C2E80" w:rsidRDefault="00C755FB" w:rsidP="00C755FB">
      <w:pPr>
        <w:pStyle w:val="Guidance"/>
      </w:pPr>
    </w:p>
    <w:p w14:paraId="0E4476C1" w14:textId="77777777" w:rsidR="00C755FB" w:rsidRPr="007861B8" w:rsidRDefault="00C755FB" w:rsidP="00C755FB">
      <w:pPr>
        <w:pStyle w:val="Heading1"/>
        <w:rPr>
          <w:b/>
          <w:lang w:eastAsia="ja-JP"/>
        </w:rPr>
      </w:pPr>
      <w:r w:rsidRPr="007861B8">
        <w:rPr>
          <w:lang w:eastAsia="ja-JP"/>
        </w:rPr>
        <w:t>1</w:t>
      </w:r>
      <w:r w:rsidRPr="007861B8">
        <w:rPr>
          <w:lang w:eastAsia="ja-JP"/>
        </w:rPr>
        <w:tab/>
        <w:t>Impacts</w:t>
      </w:r>
    </w:p>
    <w:p w14:paraId="738C8EAB" w14:textId="77777777" w:rsidR="00C755FB" w:rsidRDefault="00C755FB" w:rsidP="00C755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755FB" w14:paraId="1B1B7372" w14:textId="77777777" w:rsidTr="00951AB7">
        <w:trPr>
          <w:cantSplit/>
          <w:jc w:val="center"/>
        </w:trPr>
        <w:tc>
          <w:tcPr>
            <w:tcW w:w="1515" w:type="dxa"/>
            <w:tcBorders>
              <w:bottom w:val="single" w:sz="12" w:space="0" w:color="auto"/>
              <w:right w:val="single" w:sz="12" w:space="0" w:color="auto"/>
            </w:tcBorders>
            <w:shd w:val="clear" w:color="auto" w:fill="E0E0E0"/>
          </w:tcPr>
          <w:p w14:paraId="724A3E0A" w14:textId="77777777" w:rsidR="00C755FB" w:rsidRDefault="00C755FB" w:rsidP="00951AB7">
            <w:pPr>
              <w:pStyle w:val="TAH"/>
            </w:pPr>
            <w:r>
              <w:t>Affects:</w:t>
            </w:r>
          </w:p>
        </w:tc>
        <w:tc>
          <w:tcPr>
            <w:tcW w:w="1275" w:type="dxa"/>
            <w:tcBorders>
              <w:left w:val="nil"/>
              <w:bottom w:val="single" w:sz="12" w:space="0" w:color="auto"/>
            </w:tcBorders>
            <w:shd w:val="clear" w:color="auto" w:fill="E0E0E0"/>
          </w:tcPr>
          <w:p w14:paraId="253AF2A8" w14:textId="77777777" w:rsidR="00C755FB" w:rsidRDefault="00C755FB" w:rsidP="00951AB7">
            <w:pPr>
              <w:pStyle w:val="TAH"/>
            </w:pPr>
            <w:r>
              <w:t>UICC apps</w:t>
            </w:r>
          </w:p>
        </w:tc>
        <w:tc>
          <w:tcPr>
            <w:tcW w:w="1037" w:type="dxa"/>
            <w:tcBorders>
              <w:bottom w:val="single" w:sz="12" w:space="0" w:color="auto"/>
            </w:tcBorders>
            <w:shd w:val="clear" w:color="auto" w:fill="E0E0E0"/>
          </w:tcPr>
          <w:p w14:paraId="617BD598" w14:textId="77777777" w:rsidR="00C755FB" w:rsidRDefault="00C755FB" w:rsidP="00951AB7">
            <w:pPr>
              <w:pStyle w:val="TAH"/>
            </w:pPr>
            <w:r>
              <w:t>ME</w:t>
            </w:r>
          </w:p>
        </w:tc>
        <w:tc>
          <w:tcPr>
            <w:tcW w:w="850" w:type="dxa"/>
            <w:tcBorders>
              <w:bottom w:val="single" w:sz="12" w:space="0" w:color="auto"/>
            </w:tcBorders>
            <w:shd w:val="clear" w:color="auto" w:fill="E0E0E0"/>
          </w:tcPr>
          <w:p w14:paraId="66BE1BC2" w14:textId="77777777" w:rsidR="00C755FB" w:rsidRDefault="00C755FB" w:rsidP="00951AB7">
            <w:pPr>
              <w:pStyle w:val="TAH"/>
            </w:pPr>
            <w:r>
              <w:t>AN</w:t>
            </w:r>
          </w:p>
        </w:tc>
        <w:tc>
          <w:tcPr>
            <w:tcW w:w="851" w:type="dxa"/>
            <w:tcBorders>
              <w:bottom w:val="single" w:sz="12" w:space="0" w:color="auto"/>
            </w:tcBorders>
            <w:shd w:val="clear" w:color="auto" w:fill="E0E0E0"/>
          </w:tcPr>
          <w:p w14:paraId="263BBEC4" w14:textId="77777777" w:rsidR="00C755FB" w:rsidRDefault="00C755FB" w:rsidP="00951AB7">
            <w:pPr>
              <w:pStyle w:val="TAH"/>
            </w:pPr>
            <w:r>
              <w:t>CN</w:t>
            </w:r>
          </w:p>
        </w:tc>
        <w:tc>
          <w:tcPr>
            <w:tcW w:w="1752" w:type="dxa"/>
            <w:tcBorders>
              <w:bottom w:val="single" w:sz="12" w:space="0" w:color="auto"/>
            </w:tcBorders>
            <w:shd w:val="clear" w:color="auto" w:fill="E0E0E0"/>
          </w:tcPr>
          <w:p w14:paraId="5D121E26" w14:textId="77777777" w:rsidR="00C755FB" w:rsidRDefault="00C755FB" w:rsidP="00951AB7">
            <w:pPr>
              <w:pStyle w:val="TAH"/>
            </w:pPr>
            <w:r>
              <w:t>Others (specify)</w:t>
            </w:r>
          </w:p>
        </w:tc>
      </w:tr>
      <w:tr w:rsidR="00C755FB" w14:paraId="543AA118" w14:textId="77777777" w:rsidTr="00951AB7">
        <w:trPr>
          <w:cantSplit/>
          <w:jc w:val="center"/>
        </w:trPr>
        <w:tc>
          <w:tcPr>
            <w:tcW w:w="1515" w:type="dxa"/>
            <w:tcBorders>
              <w:top w:val="nil"/>
              <w:right w:val="single" w:sz="12" w:space="0" w:color="auto"/>
            </w:tcBorders>
          </w:tcPr>
          <w:p w14:paraId="07289583" w14:textId="77777777" w:rsidR="00C755FB" w:rsidRDefault="00C755FB" w:rsidP="00951AB7">
            <w:pPr>
              <w:pStyle w:val="TAH"/>
            </w:pPr>
            <w:r>
              <w:t>Yes</w:t>
            </w:r>
          </w:p>
        </w:tc>
        <w:tc>
          <w:tcPr>
            <w:tcW w:w="1275" w:type="dxa"/>
            <w:tcBorders>
              <w:top w:val="nil"/>
              <w:left w:val="nil"/>
            </w:tcBorders>
          </w:tcPr>
          <w:p w14:paraId="3AFC85CD" w14:textId="77777777" w:rsidR="00C755FB" w:rsidRPr="007907E1" w:rsidRDefault="00C755FB" w:rsidP="00951AB7">
            <w:pPr>
              <w:pStyle w:val="TAC"/>
              <w:rPr>
                <w:b/>
                <w:bCs/>
              </w:rPr>
            </w:pPr>
          </w:p>
        </w:tc>
        <w:tc>
          <w:tcPr>
            <w:tcW w:w="1037" w:type="dxa"/>
            <w:tcBorders>
              <w:top w:val="nil"/>
            </w:tcBorders>
          </w:tcPr>
          <w:p w14:paraId="04A5E0B1" w14:textId="77777777" w:rsidR="00C755FB" w:rsidRDefault="00C755FB" w:rsidP="00951AB7">
            <w:pPr>
              <w:pStyle w:val="TAC"/>
            </w:pPr>
            <w:r w:rsidRPr="007907E1">
              <w:rPr>
                <w:b/>
                <w:bCs/>
              </w:rPr>
              <w:t>X</w:t>
            </w:r>
          </w:p>
        </w:tc>
        <w:tc>
          <w:tcPr>
            <w:tcW w:w="850" w:type="dxa"/>
            <w:tcBorders>
              <w:top w:val="nil"/>
            </w:tcBorders>
          </w:tcPr>
          <w:p w14:paraId="6AA9AA42" w14:textId="77777777" w:rsidR="00C755FB" w:rsidRDefault="00C755FB" w:rsidP="00951AB7">
            <w:pPr>
              <w:pStyle w:val="TAC"/>
            </w:pPr>
          </w:p>
        </w:tc>
        <w:tc>
          <w:tcPr>
            <w:tcW w:w="851" w:type="dxa"/>
            <w:tcBorders>
              <w:top w:val="nil"/>
            </w:tcBorders>
          </w:tcPr>
          <w:p w14:paraId="09F59C84" w14:textId="77777777" w:rsidR="00C755FB" w:rsidRDefault="00C755FB" w:rsidP="00951AB7">
            <w:pPr>
              <w:pStyle w:val="TAC"/>
            </w:pPr>
            <w:r w:rsidRPr="007907E1">
              <w:rPr>
                <w:b/>
                <w:bCs/>
              </w:rPr>
              <w:t>X</w:t>
            </w:r>
          </w:p>
        </w:tc>
        <w:tc>
          <w:tcPr>
            <w:tcW w:w="1752" w:type="dxa"/>
            <w:tcBorders>
              <w:top w:val="nil"/>
            </w:tcBorders>
          </w:tcPr>
          <w:p w14:paraId="2E823511" w14:textId="77777777" w:rsidR="00C755FB" w:rsidRDefault="00C755FB" w:rsidP="00951AB7">
            <w:pPr>
              <w:pStyle w:val="TAC"/>
            </w:pPr>
          </w:p>
        </w:tc>
      </w:tr>
      <w:tr w:rsidR="00C755FB" w14:paraId="5BC01003" w14:textId="77777777" w:rsidTr="00951AB7">
        <w:trPr>
          <w:cantSplit/>
          <w:jc w:val="center"/>
        </w:trPr>
        <w:tc>
          <w:tcPr>
            <w:tcW w:w="1515" w:type="dxa"/>
            <w:tcBorders>
              <w:right w:val="single" w:sz="12" w:space="0" w:color="auto"/>
            </w:tcBorders>
          </w:tcPr>
          <w:p w14:paraId="68430057" w14:textId="77777777" w:rsidR="00C755FB" w:rsidRDefault="00C755FB" w:rsidP="00951AB7">
            <w:pPr>
              <w:pStyle w:val="TAH"/>
            </w:pPr>
            <w:r>
              <w:t>No</w:t>
            </w:r>
          </w:p>
        </w:tc>
        <w:tc>
          <w:tcPr>
            <w:tcW w:w="1275" w:type="dxa"/>
            <w:tcBorders>
              <w:left w:val="nil"/>
            </w:tcBorders>
          </w:tcPr>
          <w:p w14:paraId="6D70F5A6" w14:textId="77777777" w:rsidR="00C755FB" w:rsidRDefault="00C755FB" w:rsidP="00951AB7">
            <w:pPr>
              <w:pStyle w:val="TAC"/>
            </w:pPr>
            <w:r w:rsidRPr="007907E1">
              <w:rPr>
                <w:b/>
                <w:bCs/>
              </w:rPr>
              <w:t>X</w:t>
            </w:r>
          </w:p>
        </w:tc>
        <w:tc>
          <w:tcPr>
            <w:tcW w:w="1037" w:type="dxa"/>
          </w:tcPr>
          <w:p w14:paraId="218CDEA9" w14:textId="77777777" w:rsidR="00C755FB" w:rsidRDefault="00C755FB" w:rsidP="00951AB7">
            <w:pPr>
              <w:pStyle w:val="TAC"/>
            </w:pPr>
          </w:p>
        </w:tc>
        <w:tc>
          <w:tcPr>
            <w:tcW w:w="850" w:type="dxa"/>
          </w:tcPr>
          <w:p w14:paraId="3446CEE4" w14:textId="77777777" w:rsidR="00C755FB" w:rsidRDefault="00C755FB" w:rsidP="00951AB7">
            <w:pPr>
              <w:pStyle w:val="TAC"/>
            </w:pPr>
            <w:r w:rsidRPr="007907E1">
              <w:rPr>
                <w:b/>
                <w:bCs/>
              </w:rPr>
              <w:t>X</w:t>
            </w:r>
          </w:p>
        </w:tc>
        <w:tc>
          <w:tcPr>
            <w:tcW w:w="851" w:type="dxa"/>
          </w:tcPr>
          <w:p w14:paraId="1B7BBDF9" w14:textId="77777777" w:rsidR="00C755FB" w:rsidRDefault="00C755FB" w:rsidP="00951AB7">
            <w:pPr>
              <w:pStyle w:val="TAC"/>
            </w:pPr>
          </w:p>
        </w:tc>
        <w:tc>
          <w:tcPr>
            <w:tcW w:w="1752" w:type="dxa"/>
          </w:tcPr>
          <w:p w14:paraId="7533B552" w14:textId="77777777" w:rsidR="00C755FB" w:rsidRDefault="00C755FB" w:rsidP="00951AB7">
            <w:pPr>
              <w:pStyle w:val="TAC"/>
            </w:pPr>
          </w:p>
        </w:tc>
      </w:tr>
      <w:tr w:rsidR="00C755FB" w14:paraId="799AE722" w14:textId="77777777" w:rsidTr="00951AB7">
        <w:trPr>
          <w:cantSplit/>
          <w:jc w:val="center"/>
        </w:trPr>
        <w:tc>
          <w:tcPr>
            <w:tcW w:w="1515" w:type="dxa"/>
            <w:tcBorders>
              <w:right w:val="single" w:sz="12" w:space="0" w:color="auto"/>
            </w:tcBorders>
          </w:tcPr>
          <w:p w14:paraId="72331B6D" w14:textId="77777777" w:rsidR="00C755FB" w:rsidRDefault="00C755FB" w:rsidP="00951AB7">
            <w:pPr>
              <w:pStyle w:val="TAH"/>
            </w:pPr>
            <w:r>
              <w:t>Don't know</w:t>
            </w:r>
          </w:p>
        </w:tc>
        <w:tc>
          <w:tcPr>
            <w:tcW w:w="1275" w:type="dxa"/>
            <w:tcBorders>
              <w:left w:val="nil"/>
            </w:tcBorders>
          </w:tcPr>
          <w:p w14:paraId="2DB02AB9" w14:textId="77777777" w:rsidR="00C755FB" w:rsidRDefault="00C755FB" w:rsidP="00951AB7">
            <w:pPr>
              <w:pStyle w:val="TAC"/>
            </w:pPr>
          </w:p>
        </w:tc>
        <w:tc>
          <w:tcPr>
            <w:tcW w:w="1037" w:type="dxa"/>
          </w:tcPr>
          <w:p w14:paraId="5A63B414" w14:textId="77777777" w:rsidR="00C755FB" w:rsidRDefault="00C755FB" w:rsidP="00951AB7">
            <w:pPr>
              <w:pStyle w:val="TAC"/>
            </w:pPr>
          </w:p>
        </w:tc>
        <w:tc>
          <w:tcPr>
            <w:tcW w:w="850" w:type="dxa"/>
          </w:tcPr>
          <w:p w14:paraId="3E0037EF" w14:textId="77777777" w:rsidR="00C755FB" w:rsidRDefault="00C755FB" w:rsidP="00951AB7">
            <w:pPr>
              <w:pStyle w:val="TAC"/>
            </w:pPr>
          </w:p>
        </w:tc>
        <w:tc>
          <w:tcPr>
            <w:tcW w:w="851" w:type="dxa"/>
          </w:tcPr>
          <w:p w14:paraId="296EAF68" w14:textId="77777777" w:rsidR="00C755FB" w:rsidRDefault="00C755FB" w:rsidP="00951AB7">
            <w:pPr>
              <w:pStyle w:val="TAC"/>
            </w:pPr>
          </w:p>
        </w:tc>
        <w:tc>
          <w:tcPr>
            <w:tcW w:w="1752" w:type="dxa"/>
          </w:tcPr>
          <w:p w14:paraId="164BEB9F" w14:textId="77777777" w:rsidR="00C755FB" w:rsidRDefault="00C755FB" w:rsidP="00951AB7">
            <w:pPr>
              <w:pStyle w:val="TAC"/>
            </w:pPr>
          </w:p>
        </w:tc>
      </w:tr>
    </w:tbl>
    <w:p w14:paraId="46A20248" w14:textId="77777777" w:rsidR="00C755FB" w:rsidRPr="006C2E80" w:rsidRDefault="00C755FB" w:rsidP="00C755FB"/>
    <w:p w14:paraId="503E529B" w14:textId="77777777" w:rsidR="00C755FB" w:rsidRPr="007861B8" w:rsidRDefault="00C755FB" w:rsidP="00C755FB">
      <w:pPr>
        <w:pStyle w:val="Heading1"/>
        <w:rPr>
          <w:b/>
          <w:lang w:eastAsia="ja-JP"/>
        </w:rPr>
      </w:pPr>
      <w:r w:rsidRPr="007861B8">
        <w:rPr>
          <w:lang w:eastAsia="ja-JP"/>
        </w:rPr>
        <w:lastRenderedPageBreak/>
        <w:t>2</w:t>
      </w:r>
      <w:r w:rsidRPr="007861B8">
        <w:rPr>
          <w:lang w:eastAsia="ja-JP"/>
        </w:rPr>
        <w:tab/>
        <w:t xml:space="preserve">Classification of the </w:t>
      </w:r>
      <w:r>
        <w:rPr>
          <w:lang w:eastAsia="ja-JP"/>
        </w:rPr>
        <w:t>Study</w:t>
      </w:r>
      <w:r w:rsidRPr="007861B8">
        <w:rPr>
          <w:lang w:eastAsia="ja-JP"/>
        </w:rPr>
        <w:t xml:space="preserve"> Item and linked work items</w:t>
      </w:r>
    </w:p>
    <w:p w14:paraId="01F3E4F8" w14:textId="77777777" w:rsidR="00C755FB" w:rsidRPr="007861B8" w:rsidRDefault="00C755FB" w:rsidP="00C755FB">
      <w:pPr>
        <w:pStyle w:val="Heading2"/>
        <w:rPr>
          <w:b/>
          <w:lang w:eastAsia="ja-JP"/>
        </w:rPr>
      </w:pPr>
      <w:r w:rsidRPr="007861B8">
        <w:rPr>
          <w:lang w:eastAsia="ja-JP"/>
        </w:rPr>
        <w:t>2.1</w:t>
      </w:r>
      <w:r w:rsidRPr="007861B8">
        <w:rPr>
          <w:lang w:eastAsia="ja-JP"/>
        </w:rPr>
        <w:tab/>
        <w:t>Primary classification</w:t>
      </w:r>
    </w:p>
    <w:p w14:paraId="04A3BDB6" w14:textId="77777777" w:rsidR="00C755FB" w:rsidRDefault="00C755FB" w:rsidP="00C755FB">
      <w:pPr>
        <w:pStyle w:val="Heading3"/>
      </w:pPr>
      <w:r w:rsidRPr="00A36378">
        <w:t xml:space="preserve">This work item is </w:t>
      </w:r>
      <w:r>
        <w:t>a:</w:t>
      </w:r>
    </w:p>
    <w:p w14:paraId="18B1AAC4" w14:textId="77777777" w:rsidR="00C755FB" w:rsidRPr="00C278EB" w:rsidRDefault="00C755FB" w:rsidP="00C755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755FB" w14:paraId="541AD9E3" w14:textId="77777777" w:rsidTr="00951AB7">
        <w:trPr>
          <w:cantSplit/>
          <w:jc w:val="center"/>
        </w:trPr>
        <w:tc>
          <w:tcPr>
            <w:tcW w:w="452" w:type="dxa"/>
          </w:tcPr>
          <w:p w14:paraId="72F0DBC9" w14:textId="77777777" w:rsidR="00C755FB" w:rsidRPr="009A5F94" w:rsidRDefault="00C755FB" w:rsidP="00951AB7">
            <w:pPr>
              <w:pStyle w:val="TAC"/>
              <w:rPr>
                <w:b/>
                <w:bCs/>
              </w:rPr>
            </w:pPr>
            <w:r w:rsidRPr="009A5F94">
              <w:rPr>
                <w:b/>
                <w:bCs/>
              </w:rPr>
              <w:t>X</w:t>
            </w:r>
          </w:p>
        </w:tc>
        <w:tc>
          <w:tcPr>
            <w:tcW w:w="2917" w:type="dxa"/>
            <w:shd w:val="clear" w:color="auto" w:fill="E0E0E0"/>
          </w:tcPr>
          <w:p w14:paraId="1D2CA0A0" w14:textId="77777777" w:rsidR="00C755FB" w:rsidRPr="0006543E" w:rsidRDefault="00C755FB" w:rsidP="00951AB7">
            <w:pPr>
              <w:pStyle w:val="TAH"/>
              <w:ind w:right="-99"/>
              <w:jc w:val="left"/>
              <w:rPr>
                <w:b w:val="0"/>
                <w:bCs/>
                <w:color w:val="0000FF"/>
              </w:rPr>
            </w:pPr>
            <w:r w:rsidRPr="0006543E">
              <w:rPr>
                <w:b w:val="0"/>
                <w:bCs/>
                <w:color w:val="0000FF"/>
                <w:sz w:val="20"/>
              </w:rPr>
              <w:t xml:space="preserve">Study </w:t>
            </w:r>
          </w:p>
        </w:tc>
      </w:tr>
      <w:tr w:rsidR="00C755FB" w14:paraId="3624F0DD" w14:textId="77777777" w:rsidTr="00951AB7">
        <w:trPr>
          <w:cantSplit/>
          <w:jc w:val="center"/>
        </w:trPr>
        <w:tc>
          <w:tcPr>
            <w:tcW w:w="452" w:type="dxa"/>
          </w:tcPr>
          <w:p w14:paraId="2525C969" w14:textId="77777777" w:rsidR="00C755FB" w:rsidRDefault="00C755FB" w:rsidP="00951AB7">
            <w:pPr>
              <w:pStyle w:val="TAC"/>
            </w:pPr>
          </w:p>
        </w:tc>
        <w:tc>
          <w:tcPr>
            <w:tcW w:w="2917" w:type="dxa"/>
            <w:shd w:val="clear" w:color="auto" w:fill="E0E0E0"/>
          </w:tcPr>
          <w:p w14:paraId="35AC82DC" w14:textId="77777777" w:rsidR="00C755FB" w:rsidRPr="0006543E" w:rsidRDefault="00C755FB" w:rsidP="00951AB7">
            <w:pPr>
              <w:pStyle w:val="TAH"/>
              <w:ind w:right="-99"/>
              <w:jc w:val="left"/>
              <w:rPr>
                <w:b w:val="0"/>
                <w:bCs/>
              </w:rPr>
            </w:pPr>
            <w:r w:rsidRPr="0006543E">
              <w:rPr>
                <w:b w:val="0"/>
                <w:bCs/>
                <w:sz w:val="20"/>
              </w:rPr>
              <w:t>Normative – Stage 1</w:t>
            </w:r>
          </w:p>
        </w:tc>
      </w:tr>
      <w:tr w:rsidR="00C755FB" w14:paraId="0BCB559E" w14:textId="77777777" w:rsidTr="00951AB7">
        <w:trPr>
          <w:cantSplit/>
          <w:jc w:val="center"/>
        </w:trPr>
        <w:tc>
          <w:tcPr>
            <w:tcW w:w="452" w:type="dxa"/>
          </w:tcPr>
          <w:p w14:paraId="423917F1" w14:textId="77777777" w:rsidR="00C755FB" w:rsidRDefault="00C755FB" w:rsidP="00951AB7">
            <w:pPr>
              <w:pStyle w:val="TAC"/>
            </w:pPr>
          </w:p>
        </w:tc>
        <w:tc>
          <w:tcPr>
            <w:tcW w:w="2917" w:type="dxa"/>
            <w:shd w:val="clear" w:color="auto" w:fill="E0E0E0"/>
          </w:tcPr>
          <w:p w14:paraId="2358413C" w14:textId="77777777" w:rsidR="00C755FB" w:rsidRPr="0006543E" w:rsidRDefault="00C755FB" w:rsidP="00951AB7">
            <w:pPr>
              <w:pStyle w:val="TAH"/>
              <w:ind w:right="-99"/>
              <w:jc w:val="left"/>
              <w:rPr>
                <w:b w:val="0"/>
                <w:bCs/>
              </w:rPr>
            </w:pPr>
            <w:r w:rsidRPr="0006543E">
              <w:rPr>
                <w:b w:val="0"/>
                <w:bCs/>
                <w:sz w:val="20"/>
              </w:rPr>
              <w:t>Normative – Stage 2</w:t>
            </w:r>
          </w:p>
        </w:tc>
      </w:tr>
      <w:tr w:rsidR="00C755FB" w14:paraId="753526D6" w14:textId="77777777" w:rsidTr="00951AB7">
        <w:trPr>
          <w:cantSplit/>
          <w:jc w:val="center"/>
        </w:trPr>
        <w:tc>
          <w:tcPr>
            <w:tcW w:w="452" w:type="dxa"/>
          </w:tcPr>
          <w:p w14:paraId="12A0586E" w14:textId="77777777" w:rsidR="00C755FB" w:rsidRDefault="00C755FB" w:rsidP="00951AB7">
            <w:pPr>
              <w:pStyle w:val="TAC"/>
            </w:pPr>
          </w:p>
        </w:tc>
        <w:tc>
          <w:tcPr>
            <w:tcW w:w="2917" w:type="dxa"/>
            <w:shd w:val="clear" w:color="auto" w:fill="E0E0E0"/>
          </w:tcPr>
          <w:p w14:paraId="2C6D391F" w14:textId="77777777" w:rsidR="00C755FB" w:rsidRPr="0006543E" w:rsidRDefault="00C755FB" w:rsidP="00951AB7">
            <w:pPr>
              <w:pStyle w:val="TAH"/>
              <w:ind w:right="-99"/>
              <w:jc w:val="left"/>
              <w:rPr>
                <w:b w:val="0"/>
                <w:bCs/>
              </w:rPr>
            </w:pPr>
            <w:r w:rsidRPr="0006543E">
              <w:rPr>
                <w:b w:val="0"/>
                <w:bCs/>
                <w:sz w:val="20"/>
              </w:rPr>
              <w:t>Normative – Stage 3</w:t>
            </w:r>
          </w:p>
        </w:tc>
      </w:tr>
      <w:tr w:rsidR="00C755FB" w14:paraId="1298FC18" w14:textId="77777777" w:rsidTr="00951AB7">
        <w:trPr>
          <w:cantSplit/>
          <w:jc w:val="center"/>
        </w:trPr>
        <w:tc>
          <w:tcPr>
            <w:tcW w:w="452" w:type="dxa"/>
          </w:tcPr>
          <w:p w14:paraId="131FD203" w14:textId="77777777" w:rsidR="00C755FB" w:rsidRDefault="00C755FB" w:rsidP="00951AB7">
            <w:pPr>
              <w:pStyle w:val="TAC"/>
            </w:pPr>
          </w:p>
        </w:tc>
        <w:tc>
          <w:tcPr>
            <w:tcW w:w="2917" w:type="dxa"/>
            <w:shd w:val="clear" w:color="auto" w:fill="E0E0E0"/>
          </w:tcPr>
          <w:p w14:paraId="46C870B7" w14:textId="77777777" w:rsidR="00C755FB" w:rsidRPr="0006543E" w:rsidRDefault="00C755FB" w:rsidP="00951AB7">
            <w:pPr>
              <w:pStyle w:val="TAH"/>
              <w:ind w:right="-99"/>
              <w:jc w:val="left"/>
              <w:rPr>
                <w:b w:val="0"/>
                <w:bCs/>
              </w:rPr>
            </w:pPr>
            <w:r w:rsidRPr="0006543E">
              <w:rPr>
                <w:b w:val="0"/>
                <w:bCs/>
                <w:sz w:val="20"/>
              </w:rPr>
              <w:t>Normative – Other</w:t>
            </w:r>
            <w:r>
              <w:rPr>
                <w:b w:val="0"/>
                <w:bCs/>
                <w:sz w:val="20"/>
              </w:rPr>
              <w:t>*</w:t>
            </w:r>
          </w:p>
        </w:tc>
      </w:tr>
    </w:tbl>
    <w:p w14:paraId="120BCF82" w14:textId="77777777" w:rsidR="00C755FB" w:rsidRDefault="00C755FB" w:rsidP="00C755FB">
      <w:pPr>
        <w:ind w:right="-99"/>
        <w:rPr>
          <w:b/>
        </w:rPr>
      </w:pPr>
      <w:r>
        <w:rPr>
          <w:b/>
        </w:rPr>
        <w:t>* Other = e.g. testing</w:t>
      </w:r>
    </w:p>
    <w:p w14:paraId="6A2456D6" w14:textId="77777777" w:rsidR="00C755FB" w:rsidRPr="003A5DC5" w:rsidRDefault="00C755FB" w:rsidP="00C755FB">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C755FB" w14:paraId="7BF12D0D" w14:textId="77777777" w:rsidTr="00951AB7">
        <w:trPr>
          <w:cantSplit/>
          <w:jc w:val="center"/>
        </w:trPr>
        <w:tc>
          <w:tcPr>
            <w:tcW w:w="9313" w:type="dxa"/>
            <w:gridSpan w:val="4"/>
            <w:shd w:val="clear" w:color="auto" w:fill="E0E0E0"/>
          </w:tcPr>
          <w:p w14:paraId="0F243AD1" w14:textId="77777777" w:rsidR="00C755FB" w:rsidRDefault="00C755FB" w:rsidP="00951AB7">
            <w:pPr>
              <w:pStyle w:val="TAH"/>
              <w:ind w:right="-99"/>
              <w:jc w:val="left"/>
            </w:pPr>
            <w:r w:rsidRPr="00E92452">
              <w:t xml:space="preserve">Parent Work </w:t>
            </w:r>
            <w:r>
              <w:t xml:space="preserve">/ Study </w:t>
            </w:r>
            <w:r w:rsidRPr="00E92452">
              <w:t xml:space="preserve">Items </w:t>
            </w:r>
          </w:p>
        </w:tc>
      </w:tr>
      <w:tr w:rsidR="00C755FB" w14:paraId="64C48590" w14:textId="77777777" w:rsidTr="00951AB7">
        <w:trPr>
          <w:cantSplit/>
          <w:jc w:val="center"/>
        </w:trPr>
        <w:tc>
          <w:tcPr>
            <w:tcW w:w="1410" w:type="dxa"/>
            <w:shd w:val="clear" w:color="auto" w:fill="E0E0E0"/>
          </w:tcPr>
          <w:p w14:paraId="6E5A56B6" w14:textId="77777777" w:rsidR="00C755FB" w:rsidDel="00C02DF6" w:rsidRDefault="00C755FB" w:rsidP="00951AB7">
            <w:pPr>
              <w:pStyle w:val="TAH"/>
              <w:ind w:right="-99"/>
              <w:jc w:val="left"/>
            </w:pPr>
            <w:r>
              <w:t>Acronym</w:t>
            </w:r>
          </w:p>
        </w:tc>
        <w:tc>
          <w:tcPr>
            <w:tcW w:w="992" w:type="dxa"/>
            <w:shd w:val="clear" w:color="auto" w:fill="E0E0E0"/>
          </w:tcPr>
          <w:p w14:paraId="1ABD8239" w14:textId="77777777" w:rsidR="00C755FB" w:rsidDel="00C02DF6" w:rsidRDefault="00C755FB" w:rsidP="00951AB7">
            <w:pPr>
              <w:pStyle w:val="TAH"/>
              <w:ind w:right="-99"/>
              <w:jc w:val="left"/>
            </w:pPr>
            <w:r>
              <w:t>Working Group</w:t>
            </w:r>
          </w:p>
        </w:tc>
        <w:tc>
          <w:tcPr>
            <w:tcW w:w="992" w:type="dxa"/>
            <w:shd w:val="clear" w:color="auto" w:fill="E0E0E0"/>
          </w:tcPr>
          <w:p w14:paraId="73399327" w14:textId="77777777" w:rsidR="00C755FB" w:rsidRDefault="00C755FB" w:rsidP="00951AB7">
            <w:pPr>
              <w:pStyle w:val="TAH"/>
              <w:ind w:right="-99"/>
              <w:jc w:val="left"/>
            </w:pPr>
            <w:r>
              <w:t>Unique ID</w:t>
            </w:r>
          </w:p>
        </w:tc>
        <w:tc>
          <w:tcPr>
            <w:tcW w:w="5919" w:type="dxa"/>
            <w:shd w:val="clear" w:color="auto" w:fill="E0E0E0"/>
          </w:tcPr>
          <w:p w14:paraId="02CF4631" w14:textId="77777777" w:rsidR="00C755FB" w:rsidRDefault="00C755FB" w:rsidP="00951AB7">
            <w:pPr>
              <w:pStyle w:val="TAH"/>
              <w:ind w:right="-99"/>
              <w:jc w:val="left"/>
            </w:pPr>
            <w:r>
              <w:t>Title (as in 3GPP Work Plan)</w:t>
            </w:r>
          </w:p>
        </w:tc>
      </w:tr>
      <w:tr w:rsidR="00C755FB" w14:paraId="3B996AA4" w14:textId="77777777" w:rsidTr="00951AB7">
        <w:trPr>
          <w:cantSplit/>
          <w:jc w:val="center"/>
        </w:trPr>
        <w:tc>
          <w:tcPr>
            <w:tcW w:w="1410" w:type="dxa"/>
          </w:tcPr>
          <w:p w14:paraId="6244D542" w14:textId="77777777" w:rsidR="00C755FB" w:rsidRDefault="00C755FB" w:rsidP="00951AB7">
            <w:pPr>
              <w:pStyle w:val="TAL"/>
            </w:pPr>
            <w:r>
              <w:t>N/A</w:t>
            </w:r>
          </w:p>
        </w:tc>
        <w:tc>
          <w:tcPr>
            <w:tcW w:w="992" w:type="dxa"/>
          </w:tcPr>
          <w:p w14:paraId="05B61DB2" w14:textId="77777777" w:rsidR="00C755FB" w:rsidRDefault="00C755FB" w:rsidP="00951AB7">
            <w:pPr>
              <w:pStyle w:val="TAL"/>
            </w:pPr>
          </w:p>
        </w:tc>
        <w:tc>
          <w:tcPr>
            <w:tcW w:w="992" w:type="dxa"/>
          </w:tcPr>
          <w:p w14:paraId="369DEB8A" w14:textId="77777777" w:rsidR="00C755FB" w:rsidRDefault="00C755FB" w:rsidP="00951AB7">
            <w:pPr>
              <w:pStyle w:val="TAL"/>
            </w:pPr>
          </w:p>
        </w:tc>
        <w:tc>
          <w:tcPr>
            <w:tcW w:w="5919" w:type="dxa"/>
          </w:tcPr>
          <w:p w14:paraId="6361D79C" w14:textId="77777777" w:rsidR="00C755FB" w:rsidRPr="00251D80" w:rsidRDefault="00C755FB" w:rsidP="00951AB7">
            <w:pPr>
              <w:pStyle w:val="TAL"/>
            </w:pPr>
          </w:p>
        </w:tc>
      </w:tr>
    </w:tbl>
    <w:p w14:paraId="079CEFCC" w14:textId="77777777" w:rsidR="00C755FB" w:rsidRDefault="00C755FB" w:rsidP="00C755FB"/>
    <w:p w14:paraId="2AA80CE6" w14:textId="77777777" w:rsidR="00C755FB" w:rsidRPr="006C2E80" w:rsidRDefault="00C755FB" w:rsidP="00C755FB">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755FB" w14:paraId="00F811B5" w14:textId="77777777" w:rsidTr="00951AB7">
        <w:trPr>
          <w:cantSplit/>
          <w:jc w:val="center"/>
        </w:trPr>
        <w:tc>
          <w:tcPr>
            <w:tcW w:w="9526" w:type="dxa"/>
            <w:gridSpan w:val="3"/>
            <w:shd w:val="clear" w:color="auto" w:fill="E0E0E0"/>
          </w:tcPr>
          <w:p w14:paraId="0C039858" w14:textId="77777777" w:rsidR="00C755FB" w:rsidRDefault="00C755FB" w:rsidP="00951AB7">
            <w:pPr>
              <w:pStyle w:val="TAH"/>
            </w:pPr>
            <w:r w:rsidRPr="00E92452">
              <w:t>Other related Work</w:t>
            </w:r>
            <w:r>
              <w:t xml:space="preserve"> /Study</w:t>
            </w:r>
            <w:r w:rsidRPr="00E92452">
              <w:t xml:space="preserve"> Items</w:t>
            </w:r>
            <w:r>
              <w:t xml:space="preserve"> (if any)</w:t>
            </w:r>
          </w:p>
        </w:tc>
      </w:tr>
      <w:tr w:rsidR="00C755FB" w14:paraId="39380316" w14:textId="77777777" w:rsidTr="00951AB7">
        <w:trPr>
          <w:cantSplit/>
          <w:jc w:val="center"/>
        </w:trPr>
        <w:tc>
          <w:tcPr>
            <w:tcW w:w="1101" w:type="dxa"/>
            <w:shd w:val="clear" w:color="auto" w:fill="E0E0E0"/>
          </w:tcPr>
          <w:p w14:paraId="47CC06E6" w14:textId="77777777" w:rsidR="00C755FB" w:rsidRDefault="00C755FB" w:rsidP="00951AB7">
            <w:pPr>
              <w:pStyle w:val="TAH"/>
            </w:pPr>
            <w:r>
              <w:t>Unique ID</w:t>
            </w:r>
          </w:p>
        </w:tc>
        <w:tc>
          <w:tcPr>
            <w:tcW w:w="3326" w:type="dxa"/>
            <w:shd w:val="clear" w:color="auto" w:fill="E0E0E0"/>
          </w:tcPr>
          <w:p w14:paraId="79317D98" w14:textId="77777777" w:rsidR="00C755FB" w:rsidRDefault="00C755FB" w:rsidP="00951AB7">
            <w:pPr>
              <w:pStyle w:val="TAH"/>
            </w:pPr>
            <w:r>
              <w:t>Title</w:t>
            </w:r>
          </w:p>
        </w:tc>
        <w:tc>
          <w:tcPr>
            <w:tcW w:w="5099" w:type="dxa"/>
            <w:shd w:val="clear" w:color="auto" w:fill="E0E0E0"/>
          </w:tcPr>
          <w:p w14:paraId="7AAC25EE" w14:textId="77777777" w:rsidR="00C755FB" w:rsidRDefault="00C755FB" w:rsidP="00951AB7">
            <w:pPr>
              <w:pStyle w:val="TAH"/>
            </w:pPr>
            <w:r>
              <w:t>Nature of relationship</w:t>
            </w:r>
          </w:p>
        </w:tc>
      </w:tr>
      <w:tr w:rsidR="00C755FB" w14:paraId="29BCA9A9" w14:textId="77777777" w:rsidTr="00951AB7">
        <w:trPr>
          <w:cantSplit/>
          <w:jc w:val="center"/>
        </w:trPr>
        <w:tc>
          <w:tcPr>
            <w:tcW w:w="1101" w:type="dxa"/>
          </w:tcPr>
          <w:p w14:paraId="34DB44ED" w14:textId="77777777" w:rsidR="00C755FB" w:rsidRDefault="00C755FB" w:rsidP="00951AB7">
            <w:pPr>
              <w:pStyle w:val="TAL"/>
            </w:pPr>
            <w:r w:rsidRPr="00B662D0">
              <w:t>1050110</w:t>
            </w:r>
          </w:p>
        </w:tc>
        <w:tc>
          <w:tcPr>
            <w:tcW w:w="3326" w:type="dxa"/>
          </w:tcPr>
          <w:p w14:paraId="5AEFFB15" w14:textId="77777777" w:rsidR="00C755FB" w:rsidRDefault="00C755FB" w:rsidP="00951AB7">
            <w:pPr>
              <w:pStyle w:val="TAL"/>
            </w:pPr>
            <w:r w:rsidRPr="00B662D0">
              <w:t>Study on 6G Use Cases and Service Requirements</w:t>
            </w:r>
          </w:p>
        </w:tc>
        <w:tc>
          <w:tcPr>
            <w:tcW w:w="5099" w:type="dxa"/>
          </w:tcPr>
          <w:p w14:paraId="43803D4E" w14:textId="77777777" w:rsidR="00C755FB" w:rsidRPr="0045620A" w:rsidRDefault="00C755FB" w:rsidP="00951AB7">
            <w:pPr>
              <w:pStyle w:val="TAL"/>
            </w:pPr>
            <w:r w:rsidRPr="0045620A">
              <w:t xml:space="preserve">Stage 1 study on </w:t>
            </w:r>
            <w:r>
              <w:t xml:space="preserve">the </w:t>
            </w:r>
            <w:r w:rsidRPr="0045620A">
              <w:t>6G use cases and service requirements</w:t>
            </w:r>
            <w:r>
              <w:t>.</w:t>
            </w:r>
          </w:p>
        </w:tc>
      </w:tr>
      <w:tr w:rsidR="00C755FB" w14:paraId="09CED994" w14:textId="77777777" w:rsidTr="00951AB7">
        <w:trPr>
          <w:cantSplit/>
          <w:jc w:val="center"/>
        </w:trPr>
        <w:tc>
          <w:tcPr>
            <w:tcW w:w="1101" w:type="dxa"/>
          </w:tcPr>
          <w:p w14:paraId="45C58772" w14:textId="77777777" w:rsidR="00C755FB" w:rsidRPr="00B662D0" w:rsidRDefault="00C755FB" w:rsidP="00951AB7">
            <w:pPr>
              <w:pStyle w:val="TAL"/>
            </w:pPr>
            <w:r w:rsidRPr="0062147B">
              <w:t>1080057</w:t>
            </w:r>
          </w:p>
        </w:tc>
        <w:tc>
          <w:tcPr>
            <w:tcW w:w="3326" w:type="dxa"/>
          </w:tcPr>
          <w:p w14:paraId="45E9EC17" w14:textId="77777777" w:rsidR="00C755FB" w:rsidRPr="00B662D0" w:rsidRDefault="00C755FB" w:rsidP="00951AB7">
            <w:pPr>
              <w:pStyle w:val="TAL"/>
            </w:pPr>
            <w:r w:rsidRPr="009F71BD">
              <w:rPr>
                <w:lang w:eastAsia="ja-JP"/>
              </w:rPr>
              <w:t>Study on Architecture for 6G System</w:t>
            </w:r>
          </w:p>
        </w:tc>
        <w:tc>
          <w:tcPr>
            <w:tcW w:w="5099" w:type="dxa"/>
          </w:tcPr>
          <w:p w14:paraId="3A1319BA" w14:textId="77777777" w:rsidR="00C755FB" w:rsidRPr="0045620A" w:rsidRDefault="00C755FB" w:rsidP="00951AB7">
            <w:pPr>
              <w:pStyle w:val="TAL"/>
            </w:pPr>
            <w:r w:rsidRPr="0045620A">
              <w:t xml:space="preserve">Stage </w:t>
            </w:r>
            <w:r>
              <w:t>2</w:t>
            </w:r>
            <w:r w:rsidRPr="0045620A">
              <w:t xml:space="preserve"> </w:t>
            </w:r>
            <w:r>
              <w:t xml:space="preserve">SA2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6G System</w:t>
            </w:r>
            <w:r>
              <w:t>.</w:t>
            </w:r>
          </w:p>
        </w:tc>
      </w:tr>
      <w:tr w:rsidR="00C755FB" w14:paraId="0C746B7B" w14:textId="77777777" w:rsidTr="00951AB7">
        <w:trPr>
          <w:cantSplit/>
          <w:jc w:val="center"/>
        </w:trPr>
        <w:tc>
          <w:tcPr>
            <w:tcW w:w="1101" w:type="dxa"/>
          </w:tcPr>
          <w:p w14:paraId="5F7DB08C" w14:textId="77777777" w:rsidR="00C755FB" w:rsidRPr="0062147B" w:rsidRDefault="00C755FB" w:rsidP="00951AB7">
            <w:pPr>
              <w:pStyle w:val="TAL"/>
            </w:pPr>
            <w:r w:rsidRPr="008617AC">
              <w:t>1100019</w:t>
            </w:r>
          </w:p>
        </w:tc>
        <w:tc>
          <w:tcPr>
            <w:tcW w:w="3326" w:type="dxa"/>
          </w:tcPr>
          <w:p w14:paraId="73EAC405" w14:textId="77777777" w:rsidR="00C755FB" w:rsidRPr="009F71BD" w:rsidRDefault="00C755FB" w:rsidP="00951AB7">
            <w:pPr>
              <w:pStyle w:val="TAL"/>
              <w:rPr>
                <w:lang w:eastAsia="ja-JP"/>
              </w:rPr>
            </w:pPr>
            <w:r w:rsidRPr="008617AC">
              <w:rPr>
                <w:lang w:eastAsia="ja-JP"/>
              </w:rPr>
              <w:t>Study on 6G Application Enablement</w:t>
            </w:r>
          </w:p>
        </w:tc>
        <w:tc>
          <w:tcPr>
            <w:tcW w:w="5099" w:type="dxa"/>
          </w:tcPr>
          <w:p w14:paraId="106EF9DE" w14:textId="77777777" w:rsidR="00C755FB" w:rsidRPr="0045620A" w:rsidRDefault="00C755FB" w:rsidP="00951AB7">
            <w:pPr>
              <w:pStyle w:val="TAL"/>
            </w:pPr>
            <w:r w:rsidRPr="0045620A">
              <w:t xml:space="preserve">Stage </w:t>
            </w:r>
            <w:r>
              <w:t>2</w:t>
            </w:r>
            <w:r w:rsidRPr="0045620A">
              <w:t xml:space="preserve"> </w:t>
            </w:r>
            <w:r>
              <w:t xml:space="preserve">SA6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 xml:space="preserve">6G </w:t>
            </w:r>
            <w:r>
              <w:rPr>
                <w:lang w:eastAsia="ja-JP"/>
              </w:rPr>
              <w:t>Application Enablement in the 6G System</w:t>
            </w:r>
            <w:r>
              <w:t>.</w:t>
            </w:r>
          </w:p>
        </w:tc>
      </w:tr>
    </w:tbl>
    <w:p w14:paraId="694BF924" w14:textId="77777777" w:rsidR="00C755FB" w:rsidRDefault="00C755FB" w:rsidP="00C755FB">
      <w:pPr>
        <w:pStyle w:val="FP"/>
      </w:pPr>
    </w:p>
    <w:p w14:paraId="22A1C168" w14:textId="77777777" w:rsidR="00C755FB" w:rsidRPr="006C2E80" w:rsidRDefault="00C755FB" w:rsidP="00C755FB">
      <w:pPr>
        <w:rPr>
          <w:b/>
          <w:bCs/>
        </w:rPr>
      </w:pPr>
      <w:r w:rsidRPr="006C2E80">
        <w:rPr>
          <w:b/>
          <w:bCs/>
        </w:rPr>
        <w:t>Dependency on non-3GPP (draft) specification:</w:t>
      </w:r>
    </w:p>
    <w:p w14:paraId="328578C4" w14:textId="77777777" w:rsidR="00C755FB" w:rsidRPr="007861B8" w:rsidRDefault="00C755FB" w:rsidP="00C755FB">
      <w:pPr>
        <w:pStyle w:val="Heading1"/>
        <w:rPr>
          <w:b/>
          <w:lang w:eastAsia="ja-JP"/>
        </w:rPr>
      </w:pPr>
      <w:r w:rsidRPr="007861B8">
        <w:rPr>
          <w:lang w:eastAsia="ja-JP"/>
        </w:rPr>
        <w:t>3</w:t>
      </w:r>
      <w:r w:rsidRPr="007861B8">
        <w:rPr>
          <w:lang w:eastAsia="ja-JP"/>
        </w:rPr>
        <w:tab/>
        <w:t>Justification</w:t>
      </w:r>
    </w:p>
    <w:p w14:paraId="4576C3B4" w14:textId="77777777" w:rsidR="00C755FB" w:rsidRPr="00183DAC" w:rsidRDefault="00C755FB" w:rsidP="00C755FB">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In 4G and 5G, t</w:t>
      </w:r>
      <w:r w:rsidRPr="00183DAC">
        <w:rPr>
          <w:lang w:val="en-US"/>
        </w:rPr>
        <w:t>his is achieved either by directly interacting with the mobile network through the 3GPP "Northbound" APIs or indirectly via abstraction layers empowered by the 3GPP "Application Enabler Layer" Frameworks and APIs.</w:t>
      </w:r>
    </w:p>
    <w:p w14:paraId="783EBBAF" w14:textId="77777777" w:rsidR="00C755FB" w:rsidRDefault="00C755FB" w:rsidP="00C755FB">
      <w:r w:rsidRPr="00183DAC">
        <w:t>In the frame of th</w:t>
      </w:r>
      <w:r>
        <w:t>o</w:t>
      </w:r>
      <w:r w:rsidRPr="00183DAC">
        <w:t xml:space="preserve">se developments and also in an attempt to foster the monetization of mobile network capabilities, several concepts have emerged in the industry such as </w:t>
      </w:r>
      <w:proofErr w:type="spellStart"/>
      <w:r w:rsidRPr="00183DAC">
        <w:t>NaaS</w:t>
      </w:r>
      <w:proofErr w:type="spellEnd"/>
      <w:r w:rsidRPr="00183DAC">
        <w:t>/</w:t>
      </w:r>
      <w:proofErr w:type="spellStart"/>
      <w:r w:rsidRPr="00183DAC">
        <w:t>NaaP</w:t>
      </w:r>
      <w:proofErr w:type="spellEnd"/>
      <w:r w:rsidRPr="00183DAC">
        <w:t xml:space="preserve"> (Network-as-a-Service/Platform), which is a concept where the whole mobile network or some of its capabilities can be used by 3</w:t>
      </w:r>
      <w:r w:rsidRPr="00183DAC">
        <w:rPr>
          <w:vertAlign w:val="superscript"/>
        </w:rPr>
        <w:t>rd</w:t>
      </w:r>
      <w:r>
        <w:t xml:space="preserve"> </w:t>
      </w:r>
      <w:r w:rsidRPr="00183DAC">
        <w:t>party applications in an on-demand basis. This concept</w:t>
      </w:r>
      <w:r>
        <w:t>, though</w:t>
      </w:r>
      <w:r w:rsidRPr="00183DAC">
        <w:t xml:space="preserve"> not new, has been increasingly attractive especially with the efforts undertaken by 3GPP to fully standardize Network Capability Exposure frameworks and APIs, allowing application providers to have access to a </w:t>
      </w:r>
      <w:r>
        <w:t>wide range</w:t>
      </w:r>
      <w:r w:rsidRPr="00183DAC">
        <w:t xml:space="preserve"> of network capabilities in a granular way through APIs and specialized abstraction layers without having to adjust neither to different network implementations nor to the various possible network deployments.</w:t>
      </w:r>
    </w:p>
    <w:p w14:paraId="19B32CFA" w14:textId="77777777" w:rsidR="00C755FB" w:rsidRPr="00131003" w:rsidRDefault="00C755FB" w:rsidP="00C755FB">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Pr>
          <w:lang w:val="en-US"/>
        </w:rPr>
        <w:t xml:space="preserve">to the </w:t>
      </w:r>
      <w:r>
        <w:t>next generation of mobile networks</w:t>
      </w:r>
      <w:r w:rsidRPr="00131003">
        <w:rPr>
          <w:lang w:val="en-US"/>
        </w:rPr>
        <w:t>.</w:t>
      </w:r>
    </w:p>
    <w:p w14:paraId="09D124CD" w14:textId="77777777" w:rsidR="00C755FB" w:rsidRPr="006C2E80" w:rsidRDefault="00C755FB" w:rsidP="00C755FB">
      <w:r>
        <w:t xml:space="preserve">3GPP SA2 and SA6 are currently working on the system architecture for the 6G System on the 3GPP Network Capability Exposure Framework. The expected work in CT WGs within this study item will include analysis and study on the stage 3 protocol requirements, selection and interface design for the Network Capability Exposure aspects of the </w:t>
      </w:r>
      <w:r>
        <w:rPr>
          <w:lang w:eastAsia="ja-JP"/>
        </w:rPr>
        <w:t>6G</w:t>
      </w:r>
      <w:r>
        <w:t xml:space="preserve"> system.</w:t>
      </w:r>
    </w:p>
    <w:p w14:paraId="377D85DE" w14:textId="77777777" w:rsidR="00C755FB" w:rsidRPr="007861B8" w:rsidRDefault="00C755FB" w:rsidP="00C755FB">
      <w:pPr>
        <w:pStyle w:val="Heading1"/>
        <w:rPr>
          <w:b/>
          <w:lang w:eastAsia="ja-JP"/>
        </w:rPr>
      </w:pPr>
      <w:r w:rsidRPr="00BE4A3A">
        <w:rPr>
          <w:lang w:eastAsia="ja-JP"/>
        </w:rPr>
        <w:lastRenderedPageBreak/>
        <w:t>4</w:t>
      </w:r>
      <w:r w:rsidRPr="00BE4A3A">
        <w:rPr>
          <w:lang w:eastAsia="ja-JP"/>
        </w:rPr>
        <w:tab/>
        <w:t>Objective</w:t>
      </w:r>
    </w:p>
    <w:p w14:paraId="658574BB" w14:textId="77777777" w:rsidR="00C755FB" w:rsidRDefault="00C755FB" w:rsidP="00C755FB">
      <w:pPr>
        <w:jc w:val="both"/>
      </w:pPr>
      <w:r>
        <w:t>The objective of this study item is to analyse the stage 3 protocol and interface design and selection aspects</w:t>
      </w:r>
      <w:r>
        <w:rPr>
          <w:rFonts w:hint="eastAsia"/>
          <w:lang w:val="en-US"/>
        </w:rPr>
        <w:t xml:space="preserve"> </w:t>
      </w:r>
      <w:r>
        <w:rPr>
          <w:lang w:val="en-US"/>
        </w:rPr>
        <w:t xml:space="preserve">for the 3GPP Network Capability Exposure Framework in the </w:t>
      </w:r>
      <w:r>
        <w:rPr>
          <w:lang w:eastAsia="ja-JP"/>
        </w:rPr>
        <w:t>6G</w:t>
      </w:r>
      <w:r>
        <w:rPr>
          <w:lang w:val="en-US"/>
        </w:rPr>
        <w:t xml:space="preserve"> System</w:t>
      </w:r>
      <w:r>
        <w:rPr>
          <w:shd w:val="clear" w:color="auto" w:fill="FFFFFF" w:themeFill="background1"/>
        </w:rPr>
        <w:t>,</w:t>
      </w:r>
      <w:r>
        <w:rPr>
          <w:lang w:val="en-US"/>
        </w:rPr>
        <w:t xml:space="preserve"> to support the </w:t>
      </w:r>
      <w:r>
        <w:t xml:space="preserve">stage 2 requirements for the 6G </w:t>
      </w:r>
      <w:r w:rsidRPr="00703B0B">
        <w:rPr>
          <w:shd w:val="clear" w:color="auto" w:fill="FFFFFF" w:themeFill="background1"/>
          <w:lang w:eastAsia="zh-CN"/>
        </w:rPr>
        <w:t xml:space="preserve">system </w:t>
      </w:r>
      <w:r>
        <w:rPr>
          <w:rFonts w:eastAsia="DengXian"/>
          <w:shd w:val="clear" w:color="auto" w:fill="FFFFFF" w:themeFill="background1"/>
        </w:rPr>
        <w:t xml:space="preserve">currently being </w:t>
      </w:r>
      <w:r>
        <w:t xml:space="preserve">studied in 3GPP TR 23.801-01 </w:t>
      </w:r>
      <w:r w:rsidRPr="00703B0B">
        <w:rPr>
          <w:shd w:val="clear" w:color="auto" w:fill="FFFFFF" w:themeFill="background1"/>
        </w:rPr>
        <w:t>(SA</w:t>
      </w:r>
      <w:r>
        <w:rPr>
          <w:shd w:val="clear" w:color="auto" w:fill="FFFFFF" w:themeFill="background1"/>
        </w:rPr>
        <w:t>2</w:t>
      </w:r>
      <w:r w:rsidRPr="00703B0B">
        <w:rPr>
          <w:shd w:val="clear" w:color="auto" w:fill="FFFFFF" w:themeFill="background1"/>
        </w:rPr>
        <w:t xml:space="preserve"> study)</w:t>
      </w:r>
      <w:r>
        <w:rPr>
          <w:shd w:val="clear" w:color="auto" w:fill="FFFFFF" w:themeFill="background1"/>
        </w:rPr>
        <w:t xml:space="preserve"> </w:t>
      </w:r>
      <w:r>
        <w:rPr>
          <w:rFonts w:hint="eastAsia"/>
          <w:shd w:val="clear" w:color="auto" w:fill="FFFFFF" w:themeFill="background1"/>
          <w:lang w:eastAsia="zh-CN"/>
        </w:rPr>
        <w:t>and</w:t>
      </w:r>
      <w:r>
        <w:rPr>
          <w:shd w:val="clear" w:color="auto" w:fill="FFFFFF" w:themeFill="background1"/>
        </w:rPr>
        <w:t xml:space="preserve"> 3GPP</w:t>
      </w:r>
      <w:r>
        <w:rPr>
          <w:shd w:val="clear" w:color="auto" w:fill="FFFFFF" w:themeFill="background1"/>
          <w:lang w:val="en-US"/>
        </w:rPr>
        <w:t> TR 23.801-02 (SA6 study)</w:t>
      </w:r>
      <w:r>
        <w:t>.</w:t>
      </w:r>
    </w:p>
    <w:p w14:paraId="4BDC1707" w14:textId="77777777" w:rsidR="00C755FB" w:rsidRDefault="00C755FB" w:rsidP="00C755FB">
      <w:pPr>
        <w:rPr>
          <w:lang w:eastAsia="zh-CN"/>
        </w:rPr>
      </w:pPr>
      <w:r w:rsidRPr="00703B0B">
        <w:rPr>
          <w:shd w:val="clear" w:color="auto" w:fill="FFFFFF" w:themeFill="background1"/>
          <w:lang w:eastAsia="zh-CN"/>
        </w:rPr>
        <w:t>The study includes the following high</w:t>
      </w:r>
      <w:r>
        <w:rPr>
          <w:shd w:val="clear" w:color="auto" w:fill="FFFFFF" w:themeFill="background1"/>
          <w:lang w:eastAsia="zh-CN"/>
        </w:rPr>
        <w:t>-</w:t>
      </w:r>
      <w:r w:rsidRPr="00703B0B">
        <w:rPr>
          <w:shd w:val="clear" w:color="auto" w:fill="FFFFFF" w:themeFill="background1"/>
          <w:lang w:eastAsia="zh-CN"/>
        </w:rPr>
        <w:t>level work tasks</w:t>
      </w:r>
      <w:r>
        <w:rPr>
          <w:shd w:val="clear" w:color="auto" w:fill="FFFFFF" w:themeFill="background1"/>
          <w:lang w:eastAsia="zh-CN"/>
        </w:rPr>
        <w:t xml:space="preserve"> </w:t>
      </w:r>
      <w:r w:rsidRPr="0068211D">
        <w:t xml:space="preserve">(non-exhaustive, </w:t>
      </w:r>
      <w:r>
        <w:t>will be progressively updated</w:t>
      </w:r>
      <w:r w:rsidRPr="0068211D">
        <w:t xml:space="preserve"> </w:t>
      </w:r>
      <w:r>
        <w:t xml:space="preserve">and fine-tuned </w:t>
      </w:r>
      <w:r w:rsidRPr="0068211D">
        <w:t xml:space="preserve">based </w:t>
      </w:r>
      <w:r>
        <w:t>on the progress of the related stage 2 study):</w:t>
      </w:r>
    </w:p>
    <w:p w14:paraId="556C535D" w14:textId="77777777" w:rsidR="00C755FB" w:rsidRPr="00755AD4" w:rsidRDefault="00C755FB" w:rsidP="00C755FB">
      <w:pPr>
        <w:pStyle w:val="B1"/>
        <w:ind w:firstLine="0"/>
        <w:rPr>
          <w:lang w:val="en-US" w:eastAsia="zh-CN"/>
        </w:rPr>
      </w:pPr>
      <w:r w:rsidRPr="00755AD4">
        <w:rPr>
          <w:b/>
          <w:lang w:val="en-US" w:eastAsia="zh-CN"/>
        </w:rPr>
        <w:t>WT#</w:t>
      </w:r>
      <w:r w:rsidRPr="00755AD4">
        <w:rPr>
          <w:rFonts w:hint="eastAsia"/>
          <w:b/>
          <w:lang w:val="en-US" w:eastAsia="zh-CN"/>
        </w:rPr>
        <w:t>1</w:t>
      </w:r>
      <w:r w:rsidRPr="00755AD4">
        <w:rPr>
          <w:lang w:val="en-US" w:eastAsia="zh-CN"/>
        </w:rPr>
        <w:t>: S</w:t>
      </w:r>
      <w:r w:rsidRPr="00755AD4">
        <w:rPr>
          <w:rFonts w:hint="eastAsia"/>
          <w:lang w:val="en-US" w:eastAsia="zh-CN"/>
        </w:rPr>
        <w:t xml:space="preserve">tudy </w:t>
      </w:r>
      <w:r w:rsidRPr="00755AD4">
        <w:rPr>
          <w:lang w:val="en-US" w:eastAsia="zh-CN"/>
        </w:rPr>
        <w:t>the</w:t>
      </w:r>
      <w:r w:rsidRPr="00755AD4">
        <w:rPr>
          <w:rFonts w:hint="eastAsia"/>
          <w:lang w:val="en-US" w:eastAsia="zh-CN"/>
        </w:rPr>
        <w:t xml:space="preserve"> </w:t>
      </w:r>
      <w:r w:rsidRPr="00755AD4">
        <w:rPr>
          <w:lang w:val="en-US" w:eastAsia="zh-CN"/>
        </w:rPr>
        <w:t xml:space="preserve">protocol and interface requirements </w:t>
      </w:r>
      <w:r w:rsidRPr="00755AD4">
        <w:t xml:space="preserve">to support </w:t>
      </w:r>
      <w:r w:rsidRPr="00755AD4">
        <w:rPr>
          <w:lang w:val="en-US" w:eastAsia="zh-CN"/>
        </w:rPr>
        <w:t xml:space="preserve">the communications between the network and </w:t>
      </w:r>
      <w:r w:rsidRPr="00755AD4">
        <w:t>3</w:t>
      </w:r>
      <w:r w:rsidRPr="00755AD4">
        <w:rPr>
          <w:vertAlign w:val="superscript"/>
        </w:rPr>
        <w:t>rd</w:t>
      </w:r>
      <w:r w:rsidRPr="00755AD4">
        <w:t xml:space="preserve"> Party </w:t>
      </w:r>
      <w:r>
        <w:t xml:space="preserve">Applications represented by AFs (e.g., </w:t>
      </w:r>
      <w:r w:rsidRPr="00755AD4">
        <w:t>AI Agents</w:t>
      </w:r>
      <w:r>
        <w:t xml:space="preserve"> on AFs)</w:t>
      </w:r>
      <w:r w:rsidRPr="00755AD4">
        <w:rPr>
          <w:lang w:val="en-US" w:eastAsia="zh-CN"/>
        </w:rPr>
        <w:t>:</w:t>
      </w:r>
    </w:p>
    <w:p w14:paraId="37C6FF3C" w14:textId="77777777" w:rsidR="00C755FB" w:rsidRPr="00755AD4" w:rsidRDefault="00C755FB" w:rsidP="00C755FB">
      <w:pPr>
        <w:pStyle w:val="B3"/>
        <w:rPr>
          <w:lang w:val="en-US" w:eastAsia="zh-CN"/>
        </w:rPr>
      </w:pPr>
      <w:r w:rsidRPr="00755AD4">
        <w:rPr>
          <w:lang w:val="en-US" w:eastAsia="zh-CN"/>
        </w:rPr>
        <w:t>1.1.</w:t>
      </w:r>
      <w:r w:rsidRPr="00755AD4">
        <w:rPr>
          <w:rFonts w:hint="eastAsia"/>
          <w:lang w:val="en-US" w:eastAsia="zh-CN"/>
        </w:rPr>
        <w:tab/>
      </w:r>
      <w:r w:rsidRPr="00755AD4">
        <w:rPr>
          <w:lang w:val="en-US" w:eastAsia="zh-CN"/>
        </w:rPr>
        <w:t>the communication characteristics and protocol requirements of these interfaces (e.g., in terms of throughput, real-time requirements, security, resiliency mechanisms, error handling</w:t>
      </w:r>
      <w:r>
        <w:rPr>
          <w:lang w:val="en-US" w:eastAsia="zh-CN"/>
        </w:rPr>
        <w:t>, exposure framework</w:t>
      </w:r>
      <w:r w:rsidRPr="00755AD4">
        <w:rPr>
          <w:lang w:val="en-US" w:eastAsia="zh-CN"/>
        </w:rPr>
        <w:t>); and</w:t>
      </w:r>
    </w:p>
    <w:p w14:paraId="683A8293" w14:textId="77777777" w:rsidR="00C755FB" w:rsidRPr="00755AD4" w:rsidRDefault="00C755FB" w:rsidP="00C755FB">
      <w:pPr>
        <w:pStyle w:val="B3"/>
        <w:rPr>
          <w:lang w:val="en-US" w:eastAsia="zh-CN"/>
        </w:rPr>
      </w:pPr>
      <w:r w:rsidRPr="00755AD4">
        <w:rPr>
          <w:lang w:val="en-US" w:eastAsia="zh-CN"/>
        </w:rPr>
        <w:t>1.2.</w:t>
      </w:r>
      <w:r w:rsidRPr="00755AD4">
        <w:rPr>
          <w:lang w:val="en-US" w:eastAsia="zh-CN"/>
        </w:rPr>
        <w:tab/>
        <w:t xml:space="preserve">the interoperability with the pre-6G </w:t>
      </w:r>
      <w:r w:rsidRPr="00755AD4">
        <w:rPr>
          <w:lang w:val="en-US"/>
        </w:rPr>
        <w:t>Network Capability Exposure frameworks</w:t>
      </w:r>
      <w:r w:rsidRPr="00755AD4">
        <w:rPr>
          <w:lang w:val="en-US" w:eastAsia="zh-CN"/>
        </w:rPr>
        <w:t>.</w:t>
      </w:r>
    </w:p>
    <w:p w14:paraId="27B0432E" w14:textId="77777777" w:rsidR="00C755FB" w:rsidRPr="00755AD4" w:rsidRDefault="00C755FB" w:rsidP="00C755FB">
      <w:pPr>
        <w:pStyle w:val="B1"/>
        <w:ind w:firstLine="0"/>
        <w:rPr>
          <w:b/>
          <w:lang w:val="en-US" w:eastAsia="zh-CN"/>
        </w:rPr>
      </w:pPr>
      <w:r w:rsidRPr="00755AD4">
        <w:rPr>
          <w:b/>
          <w:lang w:val="en-US" w:eastAsia="zh-CN"/>
        </w:rPr>
        <w:t xml:space="preserve">WT#2: </w:t>
      </w:r>
      <w:r w:rsidRPr="00755AD4">
        <w:rPr>
          <w:lang w:val="en-US" w:eastAsia="zh-CN"/>
        </w:rPr>
        <w:t>S</w:t>
      </w:r>
      <w:r w:rsidRPr="00755AD4">
        <w:rPr>
          <w:rFonts w:hint="eastAsia"/>
          <w:lang w:val="en-US" w:eastAsia="zh-CN"/>
        </w:rPr>
        <w:t xml:space="preserve">tudy </w:t>
      </w:r>
      <w:r w:rsidRPr="00755AD4">
        <w:rPr>
          <w:lang w:val="en-US" w:eastAsia="zh-CN"/>
        </w:rPr>
        <w:t>the</w:t>
      </w:r>
      <w:r w:rsidRPr="00755AD4">
        <w:rPr>
          <w:rFonts w:hint="eastAsia"/>
          <w:lang w:val="en-US" w:eastAsia="zh-CN"/>
        </w:rPr>
        <w:t xml:space="preserve"> </w:t>
      </w:r>
      <w:r w:rsidRPr="00755AD4">
        <w:rPr>
          <w:lang w:val="en-US" w:eastAsia="zh-CN"/>
        </w:rPr>
        <w:t xml:space="preserve">protocol selection and interface design </w:t>
      </w:r>
      <w:r w:rsidRPr="00755AD4">
        <w:t xml:space="preserve">to support </w:t>
      </w:r>
      <w:r w:rsidRPr="00755AD4">
        <w:rPr>
          <w:lang w:val="en-US" w:eastAsia="zh-CN"/>
        </w:rPr>
        <w:t xml:space="preserve">the communication between the network and </w:t>
      </w:r>
      <w:r w:rsidRPr="00755AD4">
        <w:t>3</w:t>
      </w:r>
      <w:r w:rsidRPr="00755AD4">
        <w:rPr>
          <w:vertAlign w:val="superscript"/>
        </w:rPr>
        <w:t>rd</w:t>
      </w:r>
      <w:r w:rsidRPr="00755AD4">
        <w:t xml:space="preserve"> Party </w:t>
      </w:r>
      <w:r>
        <w:t xml:space="preserve">Applications represented by AFs (e.g., </w:t>
      </w:r>
      <w:r w:rsidRPr="00755AD4">
        <w:t>AI Agents</w:t>
      </w:r>
      <w:r>
        <w:t xml:space="preserve"> on AFs)</w:t>
      </w:r>
      <w:r w:rsidRPr="00755AD4">
        <w:rPr>
          <w:rFonts w:hint="eastAsia"/>
          <w:lang w:val="en-US" w:eastAsia="zh-CN"/>
        </w:rPr>
        <w:t>:</w:t>
      </w:r>
    </w:p>
    <w:p w14:paraId="300E0644" w14:textId="77777777" w:rsidR="00C755FB" w:rsidRPr="00755AD4" w:rsidRDefault="00C755FB" w:rsidP="00C755FB">
      <w:pPr>
        <w:pStyle w:val="B3"/>
        <w:rPr>
          <w:lang w:val="en-US" w:eastAsia="zh-CN"/>
        </w:rPr>
      </w:pPr>
      <w:r w:rsidRPr="00755AD4">
        <w:rPr>
          <w:lang w:val="en-US" w:eastAsia="zh-CN"/>
        </w:rPr>
        <w:t>2.1.</w:t>
      </w:r>
      <w:r w:rsidRPr="00755AD4">
        <w:rPr>
          <w:lang w:val="en-US" w:eastAsia="zh-CN"/>
        </w:rPr>
        <w:tab/>
        <w:t>the candidate protocols and protocol selection criteria, the common selected protocol and interface aspects (e.g., protocol stack), including the design principles, encoding formats of information elements, protocol primitives, architectural styles (e.g., RESTful, RPC) and communication types (e.g., request/response, subscribe/notify, publish/notify), general mechanisms and functionalities (e.g., routing, security, extensibility, load/overload control, discovery and selection aspects).</w:t>
      </w:r>
    </w:p>
    <w:p w14:paraId="25132E47" w14:textId="77777777" w:rsidR="00C755FB" w:rsidRPr="00755AD4" w:rsidRDefault="00C755FB" w:rsidP="00C755FB">
      <w:pPr>
        <w:jc w:val="both"/>
        <w:rPr>
          <w:lang w:val="en-US"/>
        </w:rPr>
      </w:pPr>
      <w:r w:rsidRPr="00755AD4">
        <w:rPr>
          <w:lang w:val="en-US"/>
        </w:rPr>
        <w:t>For CT1:</w:t>
      </w:r>
    </w:p>
    <w:p w14:paraId="6BE32FE2" w14:textId="77777777" w:rsidR="00C755FB" w:rsidRPr="00755AD4" w:rsidRDefault="00C755FB" w:rsidP="00C755FB">
      <w:pPr>
        <w:pStyle w:val="B1"/>
      </w:pPr>
      <w:r w:rsidRPr="00755AD4">
        <w:rPr>
          <w:lang w:val="en-US"/>
        </w:rPr>
        <w:t>-</w:t>
      </w:r>
      <w:r w:rsidRPr="00755AD4">
        <w:rPr>
          <w:lang w:val="en-US"/>
        </w:rPr>
        <w:tab/>
        <w:t xml:space="preserve">study the </w:t>
      </w:r>
      <w:r w:rsidRPr="00755AD4">
        <w:t>stage 3 protocol and interface design and selection aspects</w:t>
      </w:r>
      <w:r w:rsidRPr="00755AD4">
        <w:rPr>
          <w:rFonts w:hint="eastAsia"/>
          <w:lang w:val="en-US"/>
        </w:rPr>
        <w:t xml:space="preserve"> </w:t>
      </w:r>
      <w:r w:rsidRPr="00755AD4">
        <w:rPr>
          <w:lang w:val="en-US"/>
        </w:rPr>
        <w:t xml:space="preserve">for </w:t>
      </w:r>
      <w:r w:rsidRPr="00755AD4">
        <w:t>the 3GPP Network Capability Exposure framework related UE to network interfaces that are under CT WG1's remit.</w:t>
      </w:r>
    </w:p>
    <w:p w14:paraId="05B0E5FE" w14:textId="77777777" w:rsidR="00C755FB" w:rsidRDefault="00C755FB" w:rsidP="00C755FB">
      <w:pPr>
        <w:pStyle w:val="NO"/>
        <w:rPr>
          <w:lang w:val="en-US" w:eastAsia="zh-CN"/>
        </w:rPr>
      </w:pPr>
      <w:r>
        <w:rPr>
          <w:lang w:val="en-US" w:eastAsia="zh-CN"/>
        </w:rPr>
        <w:t>NOTE</w:t>
      </w:r>
      <w:r w:rsidRPr="00CA1C7C">
        <w:rPr>
          <w:lang w:val="en-US" w:eastAsia="ko-KR"/>
        </w:rPr>
        <w:t> </w:t>
      </w:r>
      <w:r>
        <w:rPr>
          <w:lang w:val="en-US" w:eastAsia="ko-KR"/>
        </w:rPr>
        <w:t>1</w:t>
      </w:r>
      <w:r>
        <w:rPr>
          <w:lang w:val="en-US" w:eastAsia="zh-CN"/>
        </w:rPr>
        <w:t>:</w:t>
      </w:r>
      <w:r w:rsidRPr="005B50E9">
        <w:rPr>
          <w:rFonts w:hint="eastAsia"/>
          <w:lang w:val="en-US" w:eastAsia="zh-CN"/>
        </w:rPr>
        <w:tab/>
      </w:r>
      <w:r w:rsidRPr="00AA7A29">
        <w:rPr>
          <w:lang w:val="en-US" w:eastAsia="zh-CN"/>
        </w:rPr>
        <w:t xml:space="preserve">Since </w:t>
      </w:r>
      <w:r>
        <w:rPr>
          <w:lang w:val="en-US" w:eastAsia="zh-CN"/>
        </w:rPr>
        <w:t>the study in CT1</w:t>
      </w:r>
      <w:r w:rsidRPr="00AA7A29">
        <w:rPr>
          <w:lang w:val="en-US" w:eastAsia="zh-CN"/>
        </w:rPr>
        <w:t xml:space="preserve"> depends on </w:t>
      </w:r>
      <w:r>
        <w:rPr>
          <w:lang w:val="en-US" w:eastAsia="zh-CN"/>
        </w:rPr>
        <w:t xml:space="preserve">the progress of the study in CT3 on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3GPP Network Capability Exposure Framework in 6G</w:t>
      </w:r>
      <w:r w:rsidRPr="00AA7A29">
        <w:rPr>
          <w:lang w:val="en-US" w:eastAsia="zh-CN"/>
        </w:rPr>
        <w:t xml:space="preserve">, </w:t>
      </w:r>
      <w:r>
        <w:rPr>
          <w:lang w:val="en-US" w:eastAsia="zh-CN"/>
        </w:rPr>
        <w:t>the study in CT1 will be started at a later stage (not earlier than CT1</w:t>
      </w:r>
      <w:r w:rsidRPr="00AA7A29">
        <w:rPr>
          <w:lang w:val="en-US" w:eastAsia="zh-CN"/>
        </w:rPr>
        <w:t>#1</w:t>
      </w:r>
      <w:r>
        <w:rPr>
          <w:lang w:val="en-US" w:eastAsia="zh-CN"/>
        </w:rPr>
        <w:t>62).</w:t>
      </w:r>
    </w:p>
    <w:p w14:paraId="6E740289" w14:textId="77777777" w:rsidR="00C755FB" w:rsidRPr="00755AD4" w:rsidRDefault="00C755FB" w:rsidP="00C755FB">
      <w:pPr>
        <w:jc w:val="both"/>
        <w:rPr>
          <w:lang w:val="en-US"/>
        </w:rPr>
      </w:pPr>
      <w:r w:rsidRPr="00755AD4">
        <w:rPr>
          <w:lang w:val="en-US"/>
        </w:rPr>
        <w:t>For CT3:</w:t>
      </w:r>
    </w:p>
    <w:p w14:paraId="739223A0" w14:textId="77777777" w:rsidR="00C755FB" w:rsidRDefault="00C755FB" w:rsidP="00C755FB">
      <w:pPr>
        <w:pStyle w:val="B1"/>
      </w:pPr>
      <w:r w:rsidRPr="001D08E1">
        <w:rPr>
          <w:lang w:val="en-US"/>
        </w:rPr>
        <w:t>-</w:t>
      </w:r>
      <w:r>
        <w:rPr>
          <w:lang w:val="en-US"/>
        </w:rPr>
        <w:tab/>
        <w:t xml:space="preserve">study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stage 3 protocol designed</w:t>
      </w:r>
      <w:r w:rsidRPr="004A1CB2">
        <w:rPr>
          <w:lang w:val="en-US"/>
        </w:rPr>
        <w:t xml:space="preserve"> </w:t>
      </w:r>
      <w:r>
        <w:rPr>
          <w:lang w:val="en-US"/>
        </w:rPr>
        <w:t xml:space="preserve">for the </w:t>
      </w:r>
      <w:r>
        <w:t>3GPP Network Capability Exposure Framework, e.g., candidate protocols; and</w:t>
      </w:r>
    </w:p>
    <w:p w14:paraId="486D93A8" w14:textId="77777777" w:rsidR="00C755FB" w:rsidRDefault="00C755FB" w:rsidP="00C755FB">
      <w:pPr>
        <w:pStyle w:val="B1"/>
        <w:rPr>
          <w:lang w:val="en-US"/>
        </w:rPr>
      </w:pPr>
      <w:r>
        <w:t>-</w:t>
      </w:r>
      <w:r>
        <w:tab/>
        <w:t>study the stage 3 protocol and interface design and selection aspects</w:t>
      </w:r>
      <w:r>
        <w:rPr>
          <w:rFonts w:hint="eastAsia"/>
          <w:lang w:val="en-US"/>
        </w:rPr>
        <w:t xml:space="preserve"> </w:t>
      </w:r>
      <w:r>
        <w:rPr>
          <w:lang w:val="en-US"/>
        </w:rPr>
        <w:t xml:space="preserve">for the </w:t>
      </w:r>
      <w:r>
        <w:t>3GPP Network Capability Exposure Framework related 3</w:t>
      </w:r>
      <w:r w:rsidRPr="00C22357">
        <w:rPr>
          <w:vertAlign w:val="superscript"/>
        </w:rPr>
        <w:t>rd</w:t>
      </w:r>
      <w:r>
        <w:t xml:space="preserve"> party to network interfaces that are under CT WG3's remit</w:t>
      </w:r>
      <w:r>
        <w:rPr>
          <w:lang w:val="en-US"/>
        </w:rPr>
        <w:t>.</w:t>
      </w:r>
    </w:p>
    <w:p w14:paraId="2EC6687A" w14:textId="77777777" w:rsidR="00C755FB" w:rsidRDefault="00C755FB" w:rsidP="00C755FB">
      <w:pPr>
        <w:pStyle w:val="NO"/>
        <w:rPr>
          <w:lang w:val="en-US" w:eastAsia="zh-CN"/>
        </w:rPr>
      </w:pPr>
      <w:r>
        <w:rPr>
          <w:lang w:val="en-US" w:eastAsia="zh-CN"/>
        </w:rPr>
        <w:t>NOTE</w:t>
      </w:r>
      <w:r w:rsidRPr="00CA1C7C">
        <w:rPr>
          <w:lang w:val="en-US" w:eastAsia="ko-KR"/>
        </w:rPr>
        <w:t> </w:t>
      </w:r>
      <w:r>
        <w:rPr>
          <w:lang w:val="en-US" w:eastAsia="ko-KR"/>
        </w:rPr>
        <w:t>2</w:t>
      </w:r>
      <w:r>
        <w:rPr>
          <w:lang w:val="en-US" w:eastAsia="zh-CN"/>
        </w:rPr>
        <w:t>:</w:t>
      </w:r>
      <w:r w:rsidRPr="005B50E9">
        <w:rPr>
          <w:rFonts w:hint="eastAsia"/>
          <w:lang w:val="en-US" w:eastAsia="zh-CN"/>
        </w:rPr>
        <w:tab/>
      </w:r>
      <w:r>
        <w:rPr>
          <w:lang w:val="en-US" w:eastAsia="zh-CN"/>
        </w:rPr>
        <w:t>CT WGs should collaborate with SA WGs on t</w:t>
      </w:r>
      <w:r>
        <w:rPr>
          <w:lang w:val="en-US"/>
        </w:rPr>
        <w:t xml:space="preserve">he synergies and any potential coordination with the existing or new initiatives and/or open source efforts on network capability exposure in the industry, e.g., </w:t>
      </w:r>
      <w:r w:rsidRPr="00D04851">
        <w:rPr>
          <w:lang w:val="en-US"/>
        </w:rPr>
        <w:t>CAMARA</w:t>
      </w:r>
      <w:r>
        <w:rPr>
          <w:lang w:val="en-US"/>
        </w:rPr>
        <w:t xml:space="preserve">, </w:t>
      </w:r>
      <w:r w:rsidRPr="00D04851">
        <w:rPr>
          <w:lang w:val="en-US"/>
        </w:rPr>
        <w:t>GSMA Open Gateway</w:t>
      </w:r>
      <w:r>
        <w:rPr>
          <w:lang w:val="en-US" w:eastAsia="zh-CN"/>
        </w:rPr>
        <w:t>.</w:t>
      </w:r>
    </w:p>
    <w:p w14:paraId="0CA2DF00" w14:textId="77777777" w:rsidR="00C755FB" w:rsidRPr="00CF7BB2" w:rsidRDefault="00C755FB" w:rsidP="00C755FB">
      <w:pPr>
        <w:pStyle w:val="NO"/>
        <w:rPr>
          <w:rFonts w:eastAsiaTheme="minorEastAsia"/>
          <w:lang w:val="en-US" w:eastAsia="ko-KR"/>
        </w:rPr>
      </w:pPr>
      <w:r w:rsidRPr="00846E2B">
        <w:rPr>
          <w:lang w:val="en-US" w:eastAsia="ko-KR"/>
        </w:rPr>
        <w:t>NOTE </w:t>
      </w:r>
      <w:r>
        <w:rPr>
          <w:lang w:val="en-US" w:eastAsia="ko-KR"/>
        </w:rPr>
        <w:t>3</w:t>
      </w:r>
      <w:r w:rsidRPr="00846E2B">
        <w:rPr>
          <w:lang w:val="en-US" w:eastAsia="ko-KR"/>
        </w:rPr>
        <w:t>:</w:t>
      </w:r>
      <w:r w:rsidRPr="00846E2B">
        <w:rPr>
          <w:lang w:val="en-US" w:eastAsia="ko-KR"/>
        </w:rPr>
        <w:tab/>
        <w:t>The AI-related protocol studied in CT1 and CT3</w:t>
      </w:r>
      <w:r>
        <w:rPr>
          <w:lang w:val="en-US" w:eastAsia="ko-KR"/>
        </w:rPr>
        <w:t xml:space="preserve"> in this SID</w:t>
      </w:r>
      <w:r w:rsidRPr="00846E2B">
        <w:rPr>
          <w:lang w:val="en-US" w:eastAsia="ko-KR"/>
        </w:rPr>
        <w:t xml:space="preserve"> </w:t>
      </w:r>
      <w:r>
        <w:rPr>
          <w:lang w:val="en-US" w:eastAsia="ko-KR"/>
        </w:rPr>
        <w:t>should</w:t>
      </w:r>
      <w:r w:rsidRPr="00846E2B">
        <w:rPr>
          <w:lang w:val="en-US" w:eastAsia="ko-KR"/>
        </w:rPr>
        <w:t xml:space="preserve"> refer to the </w:t>
      </w:r>
      <w:r w:rsidRPr="00846E2B">
        <w:rPr>
          <w:lang w:val="en-US" w:eastAsia="zh-CN"/>
        </w:rPr>
        <w:t>AI</w:t>
      </w:r>
      <w:r w:rsidRPr="00846E2B">
        <w:rPr>
          <w:lang w:val="en-US" w:eastAsia="ko-KR"/>
        </w:rPr>
        <w:t xml:space="preserve"> protocol </w:t>
      </w:r>
      <w:r w:rsidRPr="00846E2B">
        <w:rPr>
          <w:lang w:val="en-US" w:eastAsia="zh-CN"/>
        </w:rPr>
        <w:t>study and conclusion</w:t>
      </w:r>
      <w:r w:rsidRPr="00846E2B">
        <w:rPr>
          <w:lang w:val="en-US" w:eastAsia="ko-KR"/>
        </w:rPr>
        <w:t xml:space="preserve"> specified by the CT3 AI SID to avoid duplication of efforts and </w:t>
      </w:r>
      <w:r w:rsidRPr="00846E2B">
        <w:t>incompatible</w:t>
      </w:r>
      <w:r w:rsidRPr="00846E2B">
        <w:rPr>
          <w:lang w:val="en-US" w:eastAsia="ko-KR"/>
        </w:rPr>
        <w:t xml:space="preserve"> solutions.</w:t>
      </w:r>
    </w:p>
    <w:p w14:paraId="5F51ABD6" w14:textId="77777777" w:rsidR="00C755FB" w:rsidRPr="00224287" w:rsidRDefault="00C755FB" w:rsidP="00C755FB">
      <w:r w:rsidRPr="00524023">
        <w:t xml:space="preserve">The exact work split </w:t>
      </w:r>
      <w:r>
        <w:t xml:space="preserve">and interactions </w:t>
      </w:r>
      <w:r w:rsidRPr="00524023">
        <w:t xml:space="preserve">between this SID and </w:t>
      </w:r>
      <w:r>
        <w:t xml:space="preserve">the </w:t>
      </w:r>
      <w:r w:rsidRPr="00524023">
        <w:t xml:space="preserve">other </w:t>
      </w:r>
      <w:r>
        <w:t xml:space="preserve">stage 3 </w:t>
      </w:r>
      <w:r w:rsidRPr="00524023">
        <w:t xml:space="preserve">SIDs will be </w:t>
      </w:r>
      <w:r>
        <w:t>progressively</w:t>
      </w:r>
      <w:r w:rsidRPr="00524023">
        <w:t xml:space="preserve"> determined and detailed during the study.</w:t>
      </w:r>
    </w:p>
    <w:p w14:paraId="5B3A0A5B" w14:textId="77777777" w:rsidR="00C755FB" w:rsidRDefault="00C755FB" w:rsidP="00C755FB">
      <w:r w:rsidRPr="009B115A">
        <w:t xml:space="preserve">The work of this study </w:t>
      </w:r>
      <w:r>
        <w:t>will</w:t>
      </w:r>
      <w:r w:rsidRPr="009B115A">
        <w:t xml:space="preserve"> be documented in </w:t>
      </w:r>
      <w:r>
        <w:t xml:space="preserve">a single </w:t>
      </w:r>
      <w:r w:rsidRPr="009B115A">
        <w:t>TR</w:t>
      </w:r>
      <w:r>
        <w:rPr>
          <w:lang w:val="en-US"/>
        </w:rPr>
        <w:t>.</w:t>
      </w:r>
      <w:r w:rsidRPr="009B115A">
        <w:t xml:space="preserve"> The complete or partial conclusions of this study </w:t>
      </w:r>
      <w:r>
        <w:t>will</w:t>
      </w:r>
      <w:r w:rsidRPr="009B115A">
        <w:t xml:space="preserve"> form the basis </w:t>
      </w:r>
      <w:r>
        <w:t>for</w:t>
      </w:r>
      <w:r w:rsidRPr="009B115A">
        <w:t xml:space="preserve"> the normative work</w:t>
      </w:r>
      <w:r w:rsidRPr="00C34152">
        <w:rPr>
          <w:shd w:val="clear" w:color="auto" w:fill="FFFFFF" w:themeFill="background1"/>
        </w:rPr>
        <w:t xml:space="preserve"> </w:t>
      </w:r>
      <w:r w:rsidRPr="00703B0B">
        <w:rPr>
          <w:shd w:val="clear" w:color="auto" w:fill="FFFFFF" w:themeFill="background1"/>
        </w:rPr>
        <w:t>and/or for any further study</w:t>
      </w:r>
      <w:r>
        <w:t>.</w:t>
      </w:r>
    </w:p>
    <w:p w14:paraId="5CAC2830" w14:textId="77777777" w:rsidR="00C755FB" w:rsidRPr="001D0732" w:rsidRDefault="00C755FB" w:rsidP="00C755FB">
      <w:r w:rsidRPr="00703B0B">
        <w:rPr>
          <w:shd w:val="clear" w:color="auto" w:fill="FFFFFF" w:themeFill="background1"/>
        </w:rPr>
        <w:t xml:space="preserve">During the study, the progress and </w:t>
      </w:r>
      <w:r>
        <w:rPr>
          <w:shd w:val="clear" w:color="auto" w:fill="FFFFFF" w:themeFill="background1"/>
        </w:rPr>
        <w:t>conclusions</w:t>
      </w:r>
      <w:r w:rsidRPr="00703B0B">
        <w:rPr>
          <w:shd w:val="clear" w:color="auto" w:fill="FFFFFF" w:themeFill="background1"/>
        </w:rPr>
        <w:t xml:space="preserve"> of 3GPP</w:t>
      </w:r>
      <w:r>
        <w:rPr>
          <w:shd w:val="clear" w:color="auto" w:fill="FFFFFF" w:themeFill="background1"/>
        </w:rPr>
        <w:t> </w:t>
      </w:r>
      <w:r w:rsidRPr="00703B0B">
        <w:rPr>
          <w:shd w:val="clear" w:color="auto" w:fill="FFFFFF" w:themeFill="background1"/>
        </w:rPr>
        <w:t>TR</w:t>
      </w:r>
      <w:r>
        <w:rPr>
          <w:shd w:val="clear" w:color="auto" w:fill="FFFFFF" w:themeFill="background1"/>
        </w:rPr>
        <w:t> </w:t>
      </w:r>
      <w:r w:rsidRPr="00703B0B">
        <w:rPr>
          <w:shd w:val="clear" w:color="auto" w:fill="FFFFFF" w:themeFill="background1"/>
        </w:rPr>
        <w:t>2</w:t>
      </w:r>
      <w:r>
        <w:rPr>
          <w:shd w:val="clear" w:color="auto" w:fill="FFFFFF" w:themeFill="background1"/>
        </w:rPr>
        <w:t>3</w:t>
      </w:r>
      <w:r w:rsidRPr="00703B0B">
        <w:rPr>
          <w:shd w:val="clear" w:color="auto" w:fill="FFFFFF" w:themeFill="background1"/>
        </w:rPr>
        <w:t>.</w:t>
      </w:r>
      <w:r>
        <w:rPr>
          <w:shd w:val="clear" w:color="auto" w:fill="FFFFFF" w:themeFill="background1"/>
        </w:rPr>
        <w:t xml:space="preserve">801-01 </w:t>
      </w:r>
      <w:r w:rsidRPr="00703B0B">
        <w:rPr>
          <w:shd w:val="clear" w:color="auto" w:fill="FFFFFF" w:themeFill="background1"/>
        </w:rPr>
        <w:t>(SA</w:t>
      </w:r>
      <w:r>
        <w:rPr>
          <w:shd w:val="clear" w:color="auto" w:fill="FFFFFF" w:themeFill="background1"/>
        </w:rPr>
        <w:t>2</w:t>
      </w:r>
      <w:r w:rsidRPr="00703B0B">
        <w:rPr>
          <w:shd w:val="clear" w:color="auto" w:fill="FFFFFF" w:themeFill="background1"/>
        </w:rPr>
        <w:t xml:space="preserve"> study)</w:t>
      </w:r>
      <w:r>
        <w:rPr>
          <w:shd w:val="clear" w:color="auto" w:fill="FFFFFF" w:themeFill="background1"/>
        </w:rPr>
        <w:t xml:space="preserve"> </w:t>
      </w:r>
      <w:r>
        <w:rPr>
          <w:rFonts w:hint="eastAsia"/>
          <w:shd w:val="clear" w:color="auto" w:fill="FFFFFF" w:themeFill="background1"/>
          <w:lang w:eastAsia="zh-CN"/>
        </w:rPr>
        <w:t>and</w:t>
      </w:r>
      <w:r>
        <w:rPr>
          <w:shd w:val="clear" w:color="auto" w:fill="FFFFFF" w:themeFill="background1"/>
        </w:rPr>
        <w:t xml:space="preserve"> 3GPP</w:t>
      </w:r>
      <w:r>
        <w:rPr>
          <w:shd w:val="clear" w:color="auto" w:fill="FFFFFF" w:themeFill="background1"/>
          <w:lang w:val="en-US"/>
        </w:rPr>
        <w:t> TR 23.801-02 (SA6 study)</w:t>
      </w:r>
      <w:r w:rsidRPr="00703B0B">
        <w:rPr>
          <w:shd w:val="clear" w:color="auto" w:fill="FFFFFF" w:themeFill="background1"/>
        </w:rPr>
        <w:t xml:space="preserve"> shall be </w:t>
      </w:r>
      <w:proofErr w:type="gramStart"/>
      <w:r w:rsidRPr="00703B0B">
        <w:rPr>
          <w:shd w:val="clear" w:color="auto" w:fill="FFFFFF" w:themeFill="background1"/>
        </w:rPr>
        <w:t>taken into account</w:t>
      </w:r>
      <w:proofErr w:type="gramEnd"/>
      <w:r w:rsidRPr="00703B0B">
        <w:rPr>
          <w:shd w:val="clear" w:color="auto" w:fill="FFFFFF" w:themeFill="background1"/>
        </w:rPr>
        <w:t>.</w:t>
      </w:r>
    </w:p>
    <w:p w14:paraId="538E9F30" w14:textId="77777777" w:rsidR="00C755FB" w:rsidRPr="003507F1" w:rsidRDefault="00C755FB" w:rsidP="00C755FB">
      <w:pPr>
        <w:rPr>
          <w:shd w:val="clear" w:color="auto" w:fill="FFFFFF" w:themeFill="background1"/>
          <w:lang w:eastAsia="zh-CN"/>
        </w:rPr>
      </w:pPr>
    </w:p>
    <w:p w14:paraId="217DE7E7" w14:textId="77777777" w:rsidR="00C755FB" w:rsidRPr="00914265" w:rsidRDefault="00C755FB" w:rsidP="00C755FB">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2977"/>
        <w:gridCol w:w="1134"/>
        <w:gridCol w:w="1134"/>
        <w:gridCol w:w="2188"/>
      </w:tblGrid>
      <w:tr w:rsidR="00C755FB" w:rsidRPr="00E10367" w14:paraId="1EF0643B" w14:textId="77777777" w:rsidTr="00951AB7">
        <w:trPr>
          <w:cantSplit/>
          <w:jc w:val="center"/>
        </w:trPr>
        <w:tc>
          <w:tcPr>
            <w:tcW w:w="9413" w:type="dxa"/>
            <w:gridSpan w:val="6"/>
            <w:shd w:val="clear" w:color="auto" w:fill="D9D9D9"/>
            <w:tcMar>
              <w:left w:w="57" w:type="dxa"/>
              <w:right w:w="57" w:type="dxa"/>
            </w:tcMar>
          </w:tcPr>
          <w:p w14:paraId="76365F3B" w14:textId="77777777" w:rsidR="00C755FB" w:rsidRPr="00E10367" w:rsidRDefault="00C755FB" w:rsidP="00951AB7">
            <w:pPr>
              <w:pStyle w:val="TAH"/>
            </w:pPr>
            <w:r w:rsidRPr="009C6095">
              <w:t>New specifications</w:t>
            </w:r>
            <w:r>
              <w:t xml:space="preserve"> </w:t>
            </w:r>
            <w:r w:rsidRPr="00CD3153">
              <w:t>{</w:t>
            </w:r>
            <w:r>
              <w:t>One line per specification. C</w:t>
            </w:r>
            <w:r w:rsidRPr="00CD3153">
              <w:t>reate/delete lines as needed}</w:t>
            </w:r>
          </w:p>
        </w:tc>
      </w:tr>
      <w:tr w:rsidR="00C755FB" w14:paraId="7F0B2016" w14:textId="77777777" w:rsidTr="00951AB7">
        <w:trPr>
          <w:cantSplit/>
          <w:jc w:val="center"/>
        </w:trPr>
        <w:tc>
          <w:tcPr>
            <w:tcW w:w="1129" w:type="dxa"/>
            <w:shd w:val="clear" w:color="auto" w:fill="D9D9D9"/>
            <w:tcMar>
              <w:left w:w="57" w:type="dxa"/>
              <w:right w:w="57" w:type="dxa"/>
            </w:tcMar>
          </w:tcPr>
          <w:p w14:paraId="0741E069" w14:textId="77777777" w:rsidR="00C755FB" w:rsidRPr="00FF3F0C" w:rsidRDefault="00C755FB" w:rsidP="00951AB7">
            <w:pPr>
              <w:pStyle w:val="TAH"/>
            </w:pPr>
            <w:r w:rsidRPr="00FF3F0C">
              <w:t xml:space="preserve">Type </w:t>
            </w:r>
          </w:p>
        </w:tc>
        <w:tc>
          <w:tcPr>
            <w:tcW w:w="851" w:type="dxa"/>
            <w:shd w:val="clear" w:color="auto" w:fill="D9D9D9"/>
            <w:tcMar>
              <w:left w:w="57" w:type="dxa"/>
              <w:right w:w="57" w:type="dxa"/>
            </w:tcMar>
          </w:tcPr>
          <w:p w14:paraId="054ADFBC" w14:textId="77777777" w:rsidR="00C755FB" w:rsidRPr="000C5FE3" w:rsidRDefault="00C755FB" w:rsidP="00951AB7">
            <w:pPr>
              <w:pStyle w:val="TAH"/>
            </w:pPr>
            <w:r>
              <w:t>TS/TR number</w:t>
            </w:r>
          </w:p>
        </w:tc>
        <w:tc>
          <w:tcPr>
            <w:tcW w:w="2977" w:type="dxa"/>
            <w:shd w:val="clear" w:color="auto" w:fill="D9D9D9"/>
            <w:tcMar>
              <w:left w:w="57" w:type="dxa"/>
              <w:right w:w="57" w:type="dxa"/>
            </w:tcMar>
          </w:tcPr>
          <w:p w14:paraId="2475DCA1" w14:textId="77777777" w:rsidR="00C755FB" w:rsidRPr="00E10367" w:rsidRDefault="00C755FB" w:rsidP="00951AB7">
            <w:pPr>
              <w:pStyle w:val="TAH"/>
            </w:pPr>
            <w:r>
              <w:t>Title</w:t>
            </w:r>
          </w:p>
        </w:tc>
        <w:tc>
          <w:tcPr>
            <w:tcW w:w="1134" w:type="dxa"/>
            <w:shd w:val="clear" w:color="auto" w:fill="D9D9D9"/>
            <w:tcMar>
              <w:left w:w="57" w:type="dxa"/>
              <w:right w:w="57" w:type="dxa"/>
            </w:tcMar>
          </w:tcPr>
          <w:p w14:paraId="589DE234" w14:textId="77777777" w:rsidR="00C755FB" w:rsidRPr="00E10367" w:rsidRDefault="00C755FB" w:rsidP="00951AB7">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3BFBDD4D" w14:textId="77777777" w:rsidR="00C755FB" w:rsidRPr="00E10367" w:rsidRDefault="00C755FB" w:rsidP="00951AB7">
            <w:pPr>
              <w:pStyle w:val="TAH"/>
            </w:pPr>
            <w:r w:rsidRPr="00E10367">
              <w:t>For approval at TSG#</w:t>
            </w:r>
          </w:p>
        </w:tc>
        <w:tc>
          <w:tcPr>
            <w:tcW w:w="2188" w:type="dxa"/>
            <w:shd w:val="clear" w:color="auto" w:fill="D9D9D9"/>
            <w:tcMar>
              <w:left w:w="57" w:type="dxa"/>
              <w:right w:w="57" w:type="dxa"/>
            </w:tcMar>
          </w:tcPr>
          <w:p w14:paraId="4865A8D7" w14:textId="77777777" w:rsidR="00C755FB" w:rsidRPr="00E10367" w:rsidRDefault="00C755FB" w:rsidP="00951AB7">
            <w:pPr>
              <w:pStyle w:val="TAH"/>
            </w:pPr>
            <w:r w:rsidRPr="00E10367">
              <w:t>R</w:t>
            </w:r>
            <w:r>
              <w:t>apporteur</w:t>
            </w:r>
          </w:p>
        </w:tc>
      </w:tr>
      <w:tr w:rsidR="00C755FB" w:rsidRPr="00251D80" w14:paraId="40E05624" w14:textId="77777777" w:rsidTr="00951AB7">
        <w:trPr>
          <w:cantSplit/>
          <w:jc w:val="center"/>
        </w:trPr>
        <w:tc>
          <w:tcPr>
            <w:tcW w:w="1129" w:type="dxa"/>
          </w:tcPr>
          <w:p w14:paraId="68DADFFB" w14:textId="77777777" w:rsidR="00C755FB" w:rsidRPr="003041B2" w:rsidRDefault="00C755FB" w:rsidP="00951AB7">
            <w:pPr>
              <w:pStyle w:val="TAL"/>
              <w:rPr>
                <w:rFonts w:asciiTheme="majorBidi" w:hAnsiTheme="majorBidi" w:cstheme="majorBidi"/>
                <w:iCs/>
                <w:sz w:val="20"/>
              </w:rPr>
            </w:pPr>
            <w:r w:rsidRPr="003041B2">
              <w:rPr>
                <w:rFonts w:asciiTheme="majorBidi" w:hAnsiTheme="majorBidi" w:cstheme="majorBidi"/>
                <w:iCs/>
                <w:sz w:val="20"/>
              </w:rPr>
              <w:t>TR</w:t>
            </w:r>
          </w:p>
        </w:tc>
        <w:tc>
          <w:tcPr>
            <w:tcW w:w="851" w:type="dxa"/>
          </w:tcPr>
          <w:p w14:paraId="2FCF80EB" w14:textId="77777777" w:rsidR="00C755FB" w:rsidRPr="003041B2" w:rsidRDefault="00C755FB" w:rsidP="00951AB7">
            <w:pPr>
              <w:pStyle w:val="TAL"/>
              <w:rPr>
                <w:rFonts w:asciiTheme="majorBidi" w:hAnsiTheme="majorBidi" w:cstheme="majorBidi"/>
                <w:iCs/>
                <w:sz w:val="20"/>
              </w:rPr>
            </w:pPr>
            <w:r w:rsidRPr="003041B2">
              <w:rPr>
                <w:rFonts w:asciiTheme="majorBidi" w:hAnsiTheme="majorBidi" w:cstheme="majorBidi"/>
                <w:iCs/>
                <w:sz w:val="20"/>
              </w:rPr>
              <w:t>29.</w:t>
            </w:r>
            <w:r>
              <w:rPr>
                <w:rFonts w:asciiTheme="majorBidi" w:hAnsiTheme="majorBidi" w:cstheme="majorBidi"/>
                <w:iCs/>
                <w:sz w:val="20"/>
              </w:rPr>
              <w:t>8</w:t>
            </w:r>
            <w:r w:rsidRPr="003041B2">
              <w:rPr>
                <w:rFonts w:asciiTheme="majorBidi" w:hAnsiTheme="majorBidi" w:cstheme="majorBidi"/>
                <w:iCs/>
                <w:sz w:val="20"/>
              </w:rPr>
              <w:t>xx</w:t>
            </w:r>
          </w:p>
        </w:tc>
        <w:tc>
          <w:tcPr>
            <w:tcW w:w="2977" w:type="dxa"/>
          </w:tcPr>
          <w:p w14:paraId="46917DF4" w14:textId="77777777" w:rsidR="00C755FB" w:rsidRPr="003041B2" w:rsidRDefault="00C755FB" w:rsidP="00951AB7">
            <w:pPr>
              <w:pStyle w:val="TAL"/>
              <w:rPr>
                <w:rFonts w:asciiTheme="majorBidi" w:hAnsiTheme="majorBidi" w:cstheme="majorBidi"/>
                <w:iCs/>
                <w:sz w:val="20"/>
              </w:rPr>
            </w:pPr>
            <w:r w:rsidRPr="003041B2">
              <w:rPr>
                <w:rFonts w:asciiTheme="majorBidi" w:hAnsiTheme="majorBidi" w:cstheme="majorBidi"/>
                <w:iCs/>
                <w:sz w:val="20"/>
              </w:rPr>
              <w:t>CT WG3 Aspects of the 6G System; 3GPP Network Capability Exposure</w:t>
            </w:r>
          </w:p>
        </w:tc>
        <w:tc>
          <w:tcPr>
            <w:tcW w:w="1134" w:type="dxa"/>
          </w:tcPr>
          <w:p w14:paraId="5699D786" w14:textId="77777777" w:rsidR="00C755FB" w:rsidRPr="003041B2" w:rsidRDefault="00C755FB" w:rsidP="00951AB7">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1134" w:type="dxa"/>
          </w:tcPr>
          <w:p w14:paraId="66EE205F" w14:textId="77777777" w:rsidR="00C755FB" w:rsidRPr="003041B2" w:rsidRDefault="00C755FB" w:rsidP="00951AB7">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585CBD8B" w14:textId="77777777" w:rsidR="00C755FB" w:rsidRPr="003041B2" w:rsidRDefault="00C755FB" w:rsidP="00951AB7">
            <w:pPr>
              <w:pStyle w:val="TAL"/>
              <w:rPr>
                <w:rFonts w:asciiTheme="majorBidi" w:hAnsiTheme="majorBidi" w:cstheme="majorBidi"/>
                <w:sz w:val="20"/>
              </w:rPr>
            </w:pPr>
            <w:r w:rsidRPr="003041B2">
              <w:rPr>
                <w:rFonts w:asciiTheme="majorBidi" w:hAnsiTheme="majorBidi" w:cstheme="majorBidi"/>
                <w:sz w:val="20"/>
              </w:rPr>
              <w:t>CT3</w:t>
            </w:r>
          </w:p>
          <w:p w14:paraId="78E05FF3" w14:textId="77777777" w:rsidR="00C755FB" w:rsidRPr="003041B2" w:rsidRDefault="00C755FB" w:rsidP="00951AB7">
            <w:pPr>
              <w:pStyle w:val="TAL"/>
              <w:rPr>
                <w:rFonts w:asciiTheme="majorBidi" w:hAnsiTheme="majorBidi" w:cstheme="majorBidi"/>
                <w:sz w:val="20"/>
              </w:rPr>
            </w:pPr>
          </w:p>
          <w:p w14:paraId="52CDE10A" w14:textId="77777777" w:rsidR="00C755FB" w:rsidRPr="003041B2" w:rsidRDefault="00C755FB" w:rsidP="00951AB7">
            <w:pPr>
              <w:pStyle w:val="TAL"/>
              <w:rPr>
                <w:rFonts w:asciiTheme="majorBidi" w:hAnsiTheme="majorBidi" w:cstheme="majorBidi"/>
                <w:sz w:val="20"/>
              </w:rPr>
            </w:pPr>
            <w:r w:rsidRPr="003041B2">
              <w:rPr>
                <w:rFonts w:asciiTheme="majorBidi" w:hAnsiTheme="majorBidi" w:cstheme="majorBidi"/>
                <w:sz w:val="20"/>
              </w:rPr>
              <w:t>This T</w:t>
            </w:r>
            <w:r>
              <w:rPr>
                <w:rFonts w:asciiTheme="majorBidi" w:hAnsiTheme="majorBidi" w:cstheme="majorBidi"/>
                <w:sz w:val="20"/>
              </w:rPr>
              <w:t>R</w:t>
            </w:r>
            <w:r w:rsidRPr="003041B2">
              <w:rPr>
                <w:rFonts w:asciiTheme="majorBidi" w:hAnsiTheme="majorBidi" w:cstheme="majorBidi"/>
                <w:sz w:val="20"/>
              </w:rPr>
              <w:t xml:space="preserve"> will define the CT WG3 aspects of 3GPP Network Capability Exposure for the 6G System.</w:t>
            </w:r>
          </w:p>
          <w:p w14:paraId="3F3F2EE6" w14:textId="77777777" w:rsidR="00C755FB" w:rsidRPr="003041B2" w:rsidRDefault="00C755FB" w:rsidP="00951AB7">
            <w:pPr>
              <w:pStyle w:val="TAL"/>
              <w:rPr>
                <w:rFonts w:asciiTheme="majorBidi" w:hAnsiTheme="majorBidi" w:cstheme="majorBidi"/>
                <w:sz w:val="20"/>
              </w:rPr>
            </w:pPr>
          </w:p>
          <w:p w14:paraId="75F70777" w14:textId="77777777" w:rsidR="00C755FB" w:rsidRPr="003041B2" w:rsidRDefault="00C755FB" w:rsidP="00951AB7">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20E65F3C" w14:textId="77777777" w:rsidR="00C755FB" w:rsidRPr="003041B2" w:rsidRDefault="00C755FB" w:rsidP="00951AB7">
            <w:pPr>
              <w:pStyle w:val="Guidance"/>
              <w:spacing w:after="0"/>
              <w:rPr>
                <w:rFonts w:asciiTheme="majorBidi" w:hAnsiTheme="majorBidi" w:cstheme="majorBidi"/>
              </w:rPr>
            </w:pPr>
            <w:r>
              <w:rPr>
                <w:rFonts w:asciiTheme="majorBidi" w:hAnsiTheme="majorBidi" w:cstheme="majorBidi"/>
                <w:i w:val="0"/>
                <w:color w:val="auto"/>
                <w:lang w:eastAsia="en-GB"/>
              </w:rPr>
              <w:t>TBD</w:t>
            </w:r>
          </w:p>
        </w:tc>
      </w:tr>
    </w:tbl>
    <w:p w14:paraId="795578A5" w14:textId="77777777" w:rsidR="00C755FB" w:rsidRDefault="00C755FB" w:rsidP="00C755FB"/>
    <w:p w14:paraId="5F023C6A" w14:textId="77777777" w:rsidR="00C755FB" w:rsidRDefault="00C755FB" w:rsidP="00C755FB">
      <w:pPr>
        <w:pStyle w:val="NO"/>
        <w:rPr>
          <w:lang w:eastAsia="zh-CN"/>
        </w:rPr>
      </w:pPr>
      <w:r w:rsidRPr="00846E2B">
        <w:rPr>
          <w:lang w:val="en-US" w:eastAsia="ko-KR"/>
        </w:rPr>
        <w:t>NOTE </w:t>
      </w:r>
      <w:r>
        <w:rPr>
          <w:lang w:val="en-US" w:eastAsia="ko-KR"/>
        </w:rPr>
        <w:t>4</w:t>
      </w:r>
      <w:r w:rsidRPr="00846E2B">
        <w:rPr>
          <w:lang w:val="en-US" w:eastAsia="ko-KR"/>
        </w:rPr>
        <w:t>:</w:t>
      </w:r>
      <w:r w:rsidRPr="00846E2B">
        <w:rPr>
          <w:lang w:val="en-US" w:eastAsia="ko-KR"/>
        </w:rPr>
        <w:tab/>
      </w:r>
      <w:r>
        <w:rPr>
          <w:lang w:val="en-US" w:eastAsia="zh-CN"/>
        </w:rPr>
        <w:t>The TR for the study in CT1 will be further added and started at a later stage (not earlier than CT1</w:t>
      </w:r>
      <w:r w:rsidRPr="00AA7A29">
        <w:rPr>
          <w:lang w:val="en-US" w:eastAsia="zh-CN"/>
        </w:rPr>
        <w:t>#1</w:t>
      </w:r>
      <w:r>
        <w:rPr>
          <w:lang w:val="en-US" w:eastAsia="zh-CN"/>
        </w:rPr>
        <w:t>62)</w:t>
      </w:r>
      <w:r>
        <w:rPr>
          <w:lang w:eastAsia="zh-CN"/>
        </w:rPr>
        <w:t>.</w:t>
      </w:r>
    </w:p>
    <w:tbl>
      <w:tblPr>
        <w:tblW w:w="0" w:type="auto"/>
        <w:jc w:val="center"/>
        <w:tblLayout w:type="fixed"/>
        <w:tblLook w:val="0000" w:firstRow="0" w:lastRow="0" w:firstColumn="0" w:lastColumn="0" w:noHBand="0" w:noVBand="0"/>
      </w:tblPr>
      <w:tblGrid>
        <w:gridCol w:w="1445"/>
        <w:gridCol w:w="4344"/>
        <w:gridCol w:w="1417"/>
        <w:gridCol w:w="2101"/>
      </w:tblGrid>
      <w:tr w:rsidR="00C755FB" w:rsidRPr="00C50F7C" w14:paraId="3C264881" w14:textId="77777777" w:rsidTr="00951AB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D48CB1" w14:textId="77777777" w:rsidR="00C755FB" w:rsidRPr="00C50F7C" w:rsidRDefault="00C755FB" w:rsidP="00951AB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755FB" w:rsidRPr="00C50F7C" w14:paraId="4F5011C4" w14:textId="77777777" w:rsidTr="00951AB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3B84D6A" w14:textId="77777777" w:rsidR="00C755FB" w:rsidRPr="00C50F7C" w:rsidRDefault="00C755FB" w:rsidP="00951AB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7E9919" w14:textId="77777777" w:rsidR="00C755FB" w:rsidRPr="00C50F7C" w:rsidRDefault="00C755FB" w:rsidP="00951AB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C439C3" w14:textId="77777777" w:rsidR="00C755FB" w:rsidRPr="00C50F7C" w:rsidRDefault="00C755FB" w:rsidP="00951AB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E8B40C" w14:textId="77777777" w:rsidR="00C755FB" w:rsidRDefault="00C755FB" w:rsidP="00951AB7">
            <w:pPr>
              <w:pStyle w:val="TAH"/>
            </w:pPr>
            <w:r>
              <w:t>Remarks</w:t>
            </w:r>
          </w:p>
        </w:tc>
      </w:tr>
      <w:tr w:rsidR="00C755FB" w:rsidRPr="006C2E80" w14:paraId="03F53FC6" w14:textId="77777777" w:rsidTr="00951AB7">
        <w:trPr>
          <w:cantSplit/>
          <w:jc w:val="center"/>
        </w:trPr>
        <w:tc>
          <w:tcPr>
            <w:tcW w:w="1445" w:type="dxa"/>
            <w:tcBorders>
              <w:top w:val="single" w:sz="4" w:space="0" w:color="auto"/>
              <w:left w:val="single" w:sz="4" w:space="0" w:color="auto"/>
              <w:bottom w:val="single" w:sz="4" w:space="0" w:color="auto"/>
              <w:right w:val="single" w:sz="4" w:space="0" w:color="auto"/>
            </w:tcBorders>
          </w:tcPr>
          <w:p w14:paraId="4DC66B23" w14:textId="77777777" w:rsidR="00C755FB" w:rsidRPr="0000528D" w:rsidRDefault="00C755FB" w:rsidP="00951AB7">
            <w:pPr>
              <w:pStyle w:val="Guidance"/>
              <w:spacing w:after="0"/>
              <w:rPr>
                <w:i w:val="0"/>
                <w:iCs/>
              </w:rPr>
            </w:pPr>
            <w:r w:rsidRPr="0000528D">
              <w:rPr>
                <w:i w:val="0"/>
                <w:iCs/>
              </w:rPr>
              <w:t>n/a</w:t>
            </w:r>
          </w:p>
        </w:tc>
        <w:tc>
          <w:tcPr>
            <w:tcW w:w="4344" w:type="dxa"/>
            <w:tcBorders>
              <w:top w:val="single" w:sz="4" w:space="0" w:color="auto"/>
              <w:left w:val="single" w:sz="4" w:space="0" w:color="auto"/>
              <w:bottom w:val="single" w:sz="4" w:space="0" w:color="auto"/>
              <w:right w:val="single" w:sz="4" w:space="0" w:color="auto"/>
            </w:tcBorders>
          </w:tcPr>
          <w:p w14:paraId="5008FCE0" w14:textId="77777777" w:rsidR="00C755FB" w:rsidRPr="0000528D" w:rsidRDefault="00C755FB" w:rsidP="00951AB7">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03D9EB14" w14:textId="77777777" w:rsidR="00C755FB" w:rsidRPr="0000528D" w:rsidRDefault="00C755FB" w:rsidP="00951AB7">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5A1C1F9A" w14:textId="77777777" w:rsidR="00C755FB" w:rsidRPr="0000528D" w:rsidRDefault="00C755FB" w:rsidP="00951AB7">
            <w:pPr>
              <w:pStyle w:val="Guidance"/>
              <w:spacing w:after="0"/>
              <w:rPr>
                <w:i w:val="0"/>
                <w:iCs/>
              </w:rPr>
            </w:pPr>
          </w:p>
        </w:tc>
      </w:tr>
    </w:tbl>
    <w:p w14:paraId="729C46D3" w14:textId="77777777" w:rsidR="00C755FB" w:rsidRDefault="00C755FB" w:rsidP="00C755FB"/>
    <w:p w14:paraId="7055F9D2" w14:textId="77777777" w:rsidR="00C755FB" w:rsidRPr="007861B8" w:rsidRDefault="00C755FB" w:rsidP="00C755FB">
      <w:pPr>
        <w:pStyle w:val="Heading1"/>
        <w:rPr>
          <w:b/>
          <w:lang w:eastAsia="ja-JP"/>
        </w:rPr>
      </w:pPr>
      <w:r w:rsidRPr="007861B8">
        <w:rPr>
          <w:lang w:eastAsia="ja-JP"/>
        </w:rPr>
        <w:t>6</w:t>
      </w:r>
      <w:r w:rsidRPr="007861B8">
        <w:rPr>
          <w:lang w:eastAsia="ja-JP"/>
        </w:rPr>
        <w:tab/>
        <w:t>Work item Rapporteur(s)</w:t>
      </w:r>
    </w:p>
    <w:p w14:paraId="2D5DE028" w14:textId="77777777" w:rsidR="00C755FB" w:rsidRPr="006C2E80" w:rsidRDefault="00C755FB" w:rsidP="00C755FB">
      <w:r>
        <w:t>TBD</w:t>
      </w:r>
    </w:p>
    <w:p w14:paraId="056D238B" w14:textId="77777777" w:rsidR="00C755FB" w:rsidRPr="007861B8" w:rsidRDefault="00C755FB" w:rsidP="00C755FB">
      <w:pPr>
        <w:pStyle w:val="Heading1"/>
        <w:rPr>
          <w:b/>
          <w:lang w:eastAsia="ja-JP"/>
        </w:rPr>
      </w:pPr>
      <w:r w:rsidRPr="007861B8">
        <w:rPr>
          <w:lang w:eastAsia="ja-JP"/>
        </w:rPr>
        <w:t>7</w:t>
      </w:r>
      <w:r w:rsidRPr="007861B8">
        <w:rPr>
          <w:lang w:eastAsia="ja-JP"/>
        </w:rPr>
        <w:tab/>
        <w:t>Work item leadership</w:t>
      </w:r>
    </w:p>
    <w:p w14:paraId="46F94A23" w14:textId="77777777" w:rsidR="00C755FB" w:rsidRPr="00557B2E" w:rsidRDefault="00C755FB" w:rsidP="00C755FB">
      <w:r>
        <w:t>CT3</w:t>
      </w:r>
    </w:p>
    <w:p w14:paraId="649DF4DB" w14:textId="77777777" w:rsidR="00C755FB" w:rsidRPr="007861B8" w:rsidRDefault="00C755FB" w:rsidP="00C755FB">
      <w:pPr>
        <w:pStyle w:val="Heading1"/>
        <w:rPr>
          <w:b/>
          <w:lang w:eastAsia="ja-JP"/>
        </w:rPr>
      </w:pPr>
      <w:r w:rsidRPr="007861B8">
        <w:rPr>
          <w:lang w:eastAsia="ja-JP"/>
        </w:rPr>
        <w:t>8</w:t>
      </w:r>
      <w:r w:rsidRPr="007861B8">
        <w:rPr>
          <w:lang w:eastAsia="ja-JP"/>
        </w:rPr>
        <w:tab/>
        <w:t>Aspects that involve other WGs</w:t>
      </w:r>
    </w:p>
    <w:p w14:paraId="1AC77517" w14:textId="77777777" w:rsidR="00C755FB" w:rsidRPr="00557B2E" w:rsidRDefault="00C755FB" w:rsidP="00C755FB">
      <w:r>
        <w:t>N/A</w:t>
      </w:r>
    </w:p>
    <w:p w14:paraId="70E3ACAC" w14:textId="77777777" w:rsidR="00C755FB" w:rsidRPr="007861B8" w:rsidRDefault="00C755FB" w:rsidP="00C755FB">
      <w:pPr>
        <w:pStyle w:val="Heading1"/>
        <w:rPr>
          <w:b/>
          <w:lang w:eastAsia="ja-JP"/>
        </w:rPr>
      </w:pPr>
      <w:r w:rsidRPr="007861B8">
        <w:rPr>
          <w:lang w:eastAsia="ja-JP"/>
        </w:rPr>
        <w:t>9</w:t>
      </w:r>
      <w:r w:rsidRPr="007861B8">
        <w:rPr>
          <w:lang w:eastAsia="ja-JP"/>
        </w:rPr>
        <w:tab/>
        <w:t>Supporting Individual Members</w:t>
      </w:r>
    </w:p>
    <w:p w14:paraId="696440F6" w14:textId="77777777" w:rsidR="00C755FB" w:rsidRPr="006C2E80" w:rsidRDefault="00C755FB" w:rsidP="00C755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755FB" w14:paraId="63C55593" w14:textId="77777777" w:rsidTr="00951AB7">
        <w:trPr>
          <w:cantSplit/>
          <w:jc w:val="center"/>
        </w:trPr>
        <w:tc>
          <w:tcPr>
            <w:tcW w:w="5029" w:type="dxa"/>
            <w:shd w:val="clear" w:color="auto" w:fill="E0E0E0"/>
          </w:tcPr>
          <w:p w14:paraId="461D0E95" w14:textId="77777777" w:rsidR="00C755FB" w:rsidRDefault="00C755FB" w:rsidP="00951AB7">
            <w:pPr>
              <w:pStyle w:val="TAH"/>
            </w:pPr>
            <w:r>
              <w:lastRenderedPageBreak/>
              <w:t>Supporting IM name</w:t>
            </w:r>
          </w:p>
        </w:tc>
      </w:tr>
      <w:tr w:rsidR="00C755FB" w14:paraId="179036E7" w14:textId="77777777" w:rsidTr="00951AB7">
        <w:trPr>
          <w:cantSplit/>
          <w:jc w:val="center"/>
        </w:trPr>
        <w:tc>
          <w:tcPr>
            <w:tcW w:w="5029" w:type="dxa"/>
          </w:tcPr>
          <w:p w14:paraId="2470D460" w14:textId="77777777" w:rsidR="00C755FB" w:rsidRDefault="00C755FB" w:rsidP="00951AB7">
            <w:pPr>
              <w:pStyle w:val="TAL"/>
            </w:pPr>
            <w:r>
              <w:t>China Unicom</w:t>
            </w:r>
          </w:p>
        </w:tc>
      </w:tr>
      <w:tr w:rsidR="00C755FB" w14:paraId="435F47E1" w14:textId="77777777" w:rsidTr="00951AB7">
        <w:trPr>
          <w:cantSplit/>
          <w:jc w:val="center"/>
        </w:trPr>
        <w:tc>
          <w:tcPr>
            <w:tcW w:w="5029" w:type="dxa"/>
          </w:tcPr>
          <w:p w14:paraId="1296EF19" w14:textId="77777777" w:rsidR="00C755FB" w:rsidRDefault="00C755FB" w:rsidP="00951AB7">
            <w:pPr>
              <w:pStyle w:val="TAL"/>
            </w:pPr>
            <w:proofErr w:type="spellStart"/>
            <w:r>
              <w:t>HiSilicon</w:t>
            </w:r>
            <w:proofErr w:type="spellEnd"/>
          </w:p>
        </w:tc>
      </w:tr>
      <w:tr w:rsidR="00C755FB" w:rsidRPr="00F63F12" w14:paraId="1D348FC4" w14:textId="77777777" w:rsidTr="00951AB7">
        <w:trPr>
          <w:cantSplit/>
          <w:jc w:val="center"/>
        </w:trPr>
        <w:tc>
          <w:tcPr>
            <w:tcW w:w="5029" w:type="dxa"/>
            <w:shd w:val="clear" w:color="auto" w:fill="auto"/>
          </w:tcPr>
          <w:p w14:paraId="39556C9D" w14:textId="77777777" w:rsidR="00C755FB" w:rsidRPr="00F63F12" w:rsidRDefault="00C755FB" w:rsidP="00951AB7">
            <w:pPr>
              <w:pStyle w:val="TAL"/>
              <w:rPr>
                <w:highlight w:val="yellow"/>
              </w:rPr>
            </w:pPr>
            <w:r>
              <w:t>Huawei</w:t>
            </w:r>
          </w:p>
        </w:tc>
      </w:tr>
      <w:tr w:rsidR="00C755FB" w:rsidRPr="00F63F12" w14:paraId="24F2B5E2" w14:textId="77777777" w:rsidTr="00951AB7">
        <w:trPr>
          <w:cantSplit/>
          <w:jc w:val="center"/>
        </w:trPr>
        <w:tc>
          <w:tcPr>
            <w:tcW w:w="5029" w:type="dxa"/>
            <w:shd w:val="clear" w:color="auto" w:fill="auto"/>
          </w:tcPr>
          <w:p w14:paraId="047C05AF" w14:textId="77777777" w:rsidR="00C755FB" w:rsidRPr="00F63F12" w:rsidRDefault="00C755FB" w:rsidP="00951AB7">
            <w:pPr>
              <w:pStyle w:val="TAL"/>
              <w:rPr>
                <w:highlight w:val="yellow"/>
              </w:rPr>
            </w:pPr>
            <w:r w:rsidRPr="00E5353A">
              <w:rPr>
                <w:rFonts w:hint="eastAsia"/>
              </w:rPr>
              <w:t>S</w:t>
            </w:r>
            <w:r w:rsidRPr="00E5353A">
              <w:t>IA</w:t>
            </w:r>
          </w:p>
        </w:tc>
      </w:tr>
      <w:tr w:rsidR="00C755FB" w:rsidRPr="00F63F12" w14:paraId="27734800" w14:textId="77777777" w:rsidTr="00951AB7">
        <w:trPr>
          <w:cantSplit/>
          <w:jc w:val="center"/>
        </w:trPr>
        <w:tc>
          <w:tcPr>
            <w:tcW w:w="5029" w:type="dxa"/>
            <w:shd w:val="clear" w:color="auto" w:fill="auto"/>
          </w:tcPr>
          <w:p w14:paraId="0E38787F" w14:textId="77777777" w:rsidR="00C755FB" w:rsidRPr="00F63F12" w:rsidRDefault="00C755FB" w:rsidP="00951AB7">
            <w:pPr>
              <w:pStyle w:val="TAL"/>
              <w:rPr>
                <w:highlight w:val="yellow"/>
              </w:rPr>
            </w:pPr>
            <w:proofErr w:type="spellStart"/>
            <w:r>
              <w:t>Turkcell</w:t>
            </w:r>
            <w:proofErr w:type="spellEnd"/>
          </w:p>
        </w:tc>
      </w:tr>
      <w:tr w:rsidR="00C755FB" w:rsidRPr="00F63F12" w14:paraId="229CFF18" w14:textId="77777777" w:rsidTr="00951AB7">
        <w:trPr>
          <w:cantSplit/>
          <w:jc w:val="center"/>
        </w:trPr>
        <w:tc>
          <w:tcPr>
            <w:tcW w:w="5029" w:type="dxa"/>
            <w:shd w:val="clear" w:color="auto" w:fill="auto"/>
          </w:tcPr>
          <w:p w14:paraId="0C9DF3C2" w14:textId="77777777" w:rsidR="00C755FB" w:rsidRPr="00F63F12" w:rsidRDefault="00C755FB" w:rsidP="00951AB7">
            <w:pPr>
              <w:pStyle w:val="TAL"/>
              <w:rPr>
                <w:highlight w:val="yellow"/>
              </w:rPr>
            </w:pPr>
          </w:p>
        </w:tc>
      </w:tr>
      <w:tr w:rsidR="00C755FB" w:rsidRPr="00F63F12" w14:paraId="32DD56AE" w14:textId="77777777" w:rsidTr="00951AB7">
        <w:trPr>
          <w:cantSplit/>
          <w:jc w:val="center"/>
        </w:trPr>
        <w:tc>
          <w:tcPr>
            <w:tcW w:w="5029" w:type="dxa"/>
            <w:shd w:val="clear" w:color="auto" w:fill="auto"/>
          </w:tcPr>
          <w:p w14:paraId="7BF2F63C" w14:textId="77777777" w:rsidR="00C755FB" w:rsidRPr="00F63F12" w:rsidRDefault="00C755FB" w:rsidP="00951AB7">
            <w:pPr>
              <w:pStyle w:val="TAL"/>
              <w:rPr>
                <w:highlight w:val="yellow"/>
              </w:rPr>
            </w:pPr>
          </w:p>
        </w:tc>
      </w:tr>
      <w:tr w:rsidR="00C755FB" w:rsidRPr="00F63F12" w14:paraId="41066AA3" w14:textId="77777777" w:rsidTr="00951AB7">
        <w:trPr>
          <w:cantSplit/>
          <w:jc w:val="center"/>
        </w:trPr>
        <w:tc>
          <w:tcPr>
            <w:tcW w:w="5029" w:type="dxa"/>
            <w:shd w:val="clear" w:color="auto" w:fill="auto"/>
          </w:tcPr>
          <w:p w14:paraId="705326DA" w14:textId="77777777" w:rsidR="00C755FB" w:rsidRPr="00F63F12" w:rsidRDefault="00C755FB" w:rsidP="00951AB7">
            <w:pPr>
              <w:pStyle w:val="TAL"/>
              <w:rPr>
                <w:highlight w:val="yellow"/>
              </w:rPr>
            </w:pPr>
          </w:p>
        </w:tc>
      </w:tr>
      <w:tr w:rsidR="00C755FB" w:rsidRPr="00F63F12" w14:paraId="607A6F3D" w14:textId="77777777" w:rsidTr="00951AB7">
        <w:trPr>
          <w:cantSplit/>
          <w:jc w:val="center"/>
        </w:trPr>
        <w:tc>
          <w:tcPr>
            <w:tcW w:w="5029" w:type="dxa"/>
            <w:shd w:val="clear" w:color="auto" w:fill="auto"/>
          </w:tcPr>
          <w:p w14:paraId="2E35C95B" w14:textId="77777777" w:rsidR="00C755FB" w:rsidRPr="00F63F12" w:rsidRDefault="00C755FB" w:rsidP="00951AB7">
            <w:pPr>
              <w:pStyle w:val="TAL"/>
              <w:rPr>
                <w:highlight w:val="yellow"/>
              </w:rPr>
            </w:pPr>
          </w:p>
        </w:tc>
      </w:tr>
      <w:tr w:rsidR="00C755FB" w:rsidRPr="00F63F12" w14:paraId="2E0859B0" w14:textId="77777777" w:rsidTr="00951AB7">
        <w:trPr>
          <w:cantSplit/>
          <w:jc w:val="center"/>
        </w:trPr>
        <w:tc>
          <w:tcPr>
            <w:tcW w:w="5029" w:type="dxa"/>
            <w:shd w:val="clear" w:color="auto" w:fill="auto"/>
          </w:tcPr>
          <w:p w14:paraId="540A666E" w14:textId="77777777" w:rsidR="00C755FB" w:rsidRPr="00F63F12" w:rsidRDefault="00C755FB" w:rsidP="00951AB7">
            <w:pPr>
              <w:pStyle w:val="TAL"/>
              <w:rPr>
                <w:highlight w:val="yellow"/>
              </w:rPr>
            </w:pPr>
          </w:p>
        </w:tc>
      </w:tr>
      <w:tr w:rsidR="00C755FB" w:rsidRPr="00F63F12" w14:paraId="7BEA6A97" w14:textId="77777777" w:rsidTr="00951AB7">
        <w:trPr>
          <w:cantSplit/>
          <w:jc w:val="center"/>
        </w:trPr>
        <w:tc>
          <w:tcPr>
            <w:tcW w:w="5029" w:type="dxa"/>
            <w:shd w:val="clear" w:color="auto" w:fill="auto"/>
          </w:tcPr>
          <w:p w14:paraId="1165729B" w14:textId="77777777" w:rsidR="00C755FB" w:rsidRPr="00F63F12" w:rsidRDefault="00C755FB" w:rsidP="00951AB7">
            <w:pPr>
              <w:pStyle w:val="TAL"/>
              <w:rPr>
                <w:highlight w:val="yellow"/>
              </w:rPr>
            </w:pPr>
          </w:p>
        </w:tc>
      </w:tr>
      <w:tr w:rsidR="00C755FB" w:rsidRPr="00F63F12" w14:paraId="2EA3B153" w14:textId="77777777" w:rsidTr="00951AB7">
        <w:trPr>
          <w:cantSplit/>
          <w:jc w:val="center"/>
        </w:trPr>
        <w:tc>
          <w:tcPr>
            <w:tcW w:w="5029" w:type="dxa"/>
            <w:shd w:val="clear" w:color="auto" w:fill="auto"/>
          </w:tcPr>
          <w:p w14:paraId="6B080B3A" w14:textId="77777777" w:rsidR="00C755FB" w:rsidRPr="00F63F12" w:rsidRDefault="00C755FB" w:rsidP="00951AB7">
            <w:pPr>
              <w:pStyle w:val="TAL"/>
              <w:rPr>
                <w:highlight w:val="yellow"/>
              </w:rPr>
            </w:pPr>
          </w:p>
        </w:tc>
      </w:tr>
      <w:tr w:rsidR="00C755FB" w:rsidRPr="00F63F12" w14:paraId="37944C2D" w14:textId="77777777" w:rsidTr="00951AB7">
        <w:trPr>
          <w:cantSplit/>
          <w:jc w:val="center"/>
        </w:trPr>
        <w:tc>
          <w:tcPr>
            <w:tcW w:w="5029" w:type="dxa"/>
            <w:shd w:val="clear" w:color="auto" w:fill="auto"/>
          </w:tcPr>
          <w:p w14:paraId="58D67D5D" w14:textId="77777777" w:rsidR="00C755FB" w:rsidRPr="00F63F12" w:rsidRDefault="00C755FB" w:rsidP="00951AB7">
            <w:pPr>
              <w:pStyle w:val="TAL"/>
              <w:rPr>
                <w:highlight w:val="yellow"/>
              </w:rPr>
            </w:pPr>
          </w:p>
        </w:tc>
      </w:tr>
      <w:tr w:rsidR="00C755FB" w:rsidRPr="00F63F12" w14:paraId="2BBB7937"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3B29B2" w14:textId="77777777" w:rsidR="00C755FB" w:rsidRPr="00F63F12" w:rsidRDefault="00C755FB" w:rsidP="00951AB7">
            <w:pPr>
              <w:pStyle w:val="TAL"/>
              <w:rPr>
                <w:highlight w:val="yellow"/>
              </w:rPr>
            </w:pPr>
          </w:p>
        </w:tc>
      </w:tr>
      <w:tr w:rsidR="00C755FB" w:rsidRPr="00F63F12" w14:paraId="18EEE427"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260DDE" w14:textId="77777777" w:rsidR="00C755FB" w:rsidRPr="00F63F12" w:rsidRDefault="00C755FB" w:rsidP="00951AB7">
            <w:pPr>
              <w:pStyle w:val="TAL"/>
              <w:rPr>
                <w:highlight w:val="yellow"/>
              </w:rPr>
            </w:pPr>
          </w:p>
        </w:tc>
      </w:tr>
      <w:tr w:rsidR="00C755FB" w:rsidRPr="00F63F12" w14:paraId="4231EE8A"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B3723A" w14:textId="77777777" w:rsidR="00C755FB" w:rsidRPr="00F63F12" w:rsidRDefault="00C755FB" w:rsidP="00951AB7">
            <w:pPr>
              <w:pStyle w:val="TAL"/>
              <w:rPr>
                <w:highlight w:val="yellow"/>
              </w:rPr>
            </w:pPr>
          </w:p>
        </w:tc>
      </w:tr>
      <w:tr w:rsidR="00C755FB" w:rsidRPr="00F63F12" w14:paraId="5A53B41C"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0990B50" w14:textId="77777777" w:rsidR="00C755FB" w:rsidRPr="00F63F12" w:rsidRDefault="00C755FB" w:rsidP="00951AB7">
            <w:pPr>
              <w:pStyle w:val="TAL"/>
              <w:rPr>
                <w:highlight w:val="yellow"/>
              </w:rPr>
            </w:pPr>
          </w:p>
        </w:tc>
      </w:tr>
      <w:tr w:rsidR="00C755FB" w:rsidRPr="00F63F12" w14:paraId="7ADF7D8D"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316AEA" w14:textId="77777777" w:rsidR="00C755FB" w:rsidRPr="00F63F12" w:rsidRDefault="00C755FB" w:rsidP="00951AB7">
            <w:pPr>
              <w:pStyle w:val="TAL"/>
              <w:rPr>
                <w:highlight w:val="yellow"/>
              </w:rPr>
            </w:pPr>
          </w:p>
        </w:tc>
      </w:tr>
      <w:tr w:rsidR="00C755FB" w:rsidRPr="00F63F12" w14:paraId="44DA75F2"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E095A9" w14:textId="77777777" w:rsidR="00C755FB" w:rsidRPr="00F63F12" w:rsidRDefault="00C755FB" w:rsidP="00951AB7">
            <w:pPr>
              <w:pStyle w:val="TAL"/>
              <w:rPr>
                <w:highlight w:val="yellow"/>
              </w:rPr>
            </w:pPr>
          </w:p>
        </w:tc>
      </w:tr>
      <w:tr w:rsidR="00C755FB" w:rsidRPr="00F63F12" w14:paraId="698C5FE7"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EBA101" w14:textId="77777777" w:rsidR="00C755FB" w:rsidRPr="00F63F12" w:rsidRDefault="00C755FB" w:rsidP="00951AB7">
            <w:pPr>
              <w:pStyle w:val="TAL"/>
              <w:rPr>
                <w:highlight w:val="yellow"/>
              </w:rPr>
            </w:pPr>
          </w:p>
        </w:tc>
      </w:tr>
      <w:tr w:rsidR="00C755FB" w:rsidRPr="00F63F12" w14:paraId="6DD28373"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481821" w14:textId="77777777" w:rsidR="00C755FB" w:rsidRPr="00F63F12" w:rsidRDefault="00C755FB" w:rsidP="00951AB7">
            <w:pPr>
              <w:pStyle w:val="TAL"/>
              <w:rPr>
                <w:highlight w:val="yellow"/>
              </w:rPr>
            </w:pPr>
          </w:p>
        </w:tc>
      </w:tr>
      <w:tr w:rsidR="00C755FB" w:rsidRPr="00F63F12" w14:paraId="533D80F3"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09CE56" w14:textId="77777777" w:rsidR="00C755FB" w:rsidRPr="00F63F12" w:rsidRDefault="00C755FB" w:rsidP="00951AB7">
            <w:pPr>
              <w:pStyle w:val="TAL"/>
              <w:rPr>
                <w:highlight w:val="yellow"/>
              </w:rPr>
            </w:pPr>
          </w:p>
        </w:tc>
      </w:tr>
      <w:tr w:rsidR="00C755FB" w:rsidRPr="00F63F12" w14:paraId="0DDE6FD3"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988BD98" w14:textId="77777777" w:rsidR="00C755FB" w:rsidRPr="00F63F12" w:rsidRDefault="00C755FB" w:rsidP="00951AB7">
            <w:pPr>
              <w:pStyle w:val="TAL"/>
              <w:rPr>
                <w:highlight w:val="yellow"/>
              </w:rPr>
            </w:pPr>
          </w:p>
        </w:tc>
      </w:tr>
      <w:tr w:rsidR="00C755FB" w:rsidRPr="00F63F12" w14:paraId="7CDE1E6A"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74B204" w14:textId="77777777" w:rsidR="00C755FB" w:rsidRPr="00F63F12" w:rsidRDefault="00C755FB" w:rsidP="00951AB7">
            <w:pPr>
              <w:pStyle w:val="TAL"/>
              <w:rPr>
                <w:highlight w:val="yellow"/>
              </w:rPr>
            </w:pPr>
          </w:p>
        </w:tc>
      </w:tr>
      <w:tr w:rsidR="00C755FB" w:rsidRPr="00F63F12" w14:paraId="23EF2033"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41B5FA" w14:textId="77777777" w:rsidR="00C755FB" w:rsidRPr="00F63F12" w:rsidRDefault="00C755FB" w:rsidP="00951AB7">
            <w:pPr>
              <w:pStyle w:val="TAL"/>
              <w:rPr>
                <w:highlight w:val="yellow"/>
              </w:rPr>
            </w:pPr>
          </w:p>
        </w:tc>
      </w:tr>
      <w:tr w:rsidR="00C755FB" w14:paraId="18094E3A"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B2F90E" w14:textId="77777777" w:rsidR="00C755FB" w:rsidRDefault="00C755FB" w:rsidP="00951AB7">
            <w:pPr>
              <w:pStyle w:val="TAL"/>
              <w:rPr>
                <w:highlight w:val="yellow"/>
              </w:rPr>
            </w:pPr>
          </w:p>
        </w:tc>
      </w:tr>
      <w:tr w:rsidR="00C755FB" w14:paraId="116C3E76"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0ACD21" w14:textId="77777777" w:rsidR="00C755FB" w:rsidRDefault="00C755FB" w:rsidP="00951AB7">
            <w:pPr>
              <w:pStyle w:val="TAL"/>
              <w:rPr>
                <w:highlight w:val="yellow"/>
              </w:rPr>
            </w:pPr>
          </w:p>
        </w:tc>
      </w:tr>
      <w:tr w:rsidR="00C755FB" w14:paraId="5371F29F"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A4F5AF" w14:textId="77777777" w:rsidR="00C755FB" w:rsidRDefault="00C755FB" w:rsidP="00951AB7">
            <w:pPr>
              <w:pStyle w:val="TAL"/>
              <w:rPr>
                <w:highlight w:val="yellow"/>
              </w:rPr>
            </w:pPr>
          </w:p>
        </w:tc>
      </w:tr>
      <w:tr w:rsidR="00C755FB" w14:paraId="1A8254E1"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759281" w14:textId="77777777" w:rsidR="00C755FB" w:rsidRDefault="00C755FB" w:rsidP="00951AB7">
            <w:pPr>
              <w:pStyle w:val="TAL"/>
              <w:rPr>
                <w:highlight w:val="yellow"/>
              </w:rPr>
            </w:pPr>
          </w:p>
        </w:tc>
      </w:tr>
      <w:tr w:rsidR="00C755FB" w14:paraId="13A77D18" w14:textId="77777777" w:rsidTr="00951A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FEF270" w14:textId="77777777" w:rsidR="00C755FB" w:rsidRDefault="00C755FB" w:rsidP="00951AB7">
            <w:pPr>
              <w:pStyle w:val="TAL"/>
              <w:rPr>
                <w:highlight w:val="yellow"/>
              </w:rPr>
            </w:pPr>
          </w:p>
        </w:tc>
      </w:tr>
    </w:tbl>
    <w:p w14:paraId="30E19F71" w14:textId="77777777" w:rsidR="001E489F" w:rsidRPr="00641ED8" w:rsidRDefault="001E489F" w:rsidP="00C755FB"/>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74AD3" w14:textId="77777777" w:rsidR="00FC28B7" w:rsidRDefault="00FC28B7">
      <w:r>
        <w:separator/>
      </w:r>
    </w:p>
  </w:endnote>
  <w:endnote w:type="continuationSeparator" w:id="0">
    <w:p w14:paraId="38240A58" w14:textId="77777777" w:rsidR="00FC28B7" w:rsidRDefault="00FC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F6A0C" w14:textId="77777777" w:rsidR="00FC28B7" w:rsidRDefault="00FC28B7">
      <w:r>
        <w:separator/>
      </w:r>
    </w:p>
  </w:footnote>
  <w:footnote w:type="continuationSeparator" w:id="0">
    <w:p w14:paraId="702A0994" w14:textId="77777777" w:rsidR="00FC28B7" w:rsidRDefault="00FC2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SimSun" w:hAnsi="Times New Roman" w:cs="Times New Roman" w:hint="default"/>
      </w:rPr>
    </w:lvl>
    <w:lvl w:ilvl="1" w:tplc="8AE4DEA2">
      <w:numFmt w:val="bullet"/>
      <w:lvlText w:val="-"/>
      <w:lvlJc w:val="left"/>
      <w:pPr>
        <w:ind w:left="1407" w:hanging="420"/>
      </w:pPr>
      <w:rPr>
        <w:rFonts w:ascii="Times New Roman" w:eastAsia="SimSu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3"/>
  </w:num>
  <w:num w:numId="10">
    <w:abstractNumId w:val="13"/>
  </w:num>
  <w:num w:numId="11">
    <w:abstractNumId w:val="1"/>
  </w:num>
  <w:num w:numId="12">
    <w:abstractNumId w:val="0"/>
  </w:num>
  <w:num w:numId="13">
    <w:abstractNumId w:val="15"/>
  </w:num>
  <w:num w:numId="14">
    <w:abstractNumId w:val="17"/>
  </w:num>
  <w:num w:numId="15">
    <w:abstractNumId w:val="18"/>
  </w:num>
  <w:num w:numId="16">
    <w:abstractNumId w:val="11"/>
  </w:num>
  <w:num w:numId="17">
    <w:abstractNumId w:val="12"/>
  </w:num>
  <w:num w:numId="18">
    <w:abstractNumId w:val="16"/>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0329"/>
    <w:rsid w:val="00011C1A"/>
    <w:rsid w:val="000152BF"/>
    <w:rsid w:val="00015B6E"/>
    <w:rsid w:val="00015FB3"/>
    <w:rsid w:val="00016DD9"/>
    <w:rsid w:val="00016DF7"/>
    <w:rsid w:val="0002191A"/>
    <w:rsid w:val="00025BAF"/>
    <w:rsid w:val="0003016C"/>
    <w:rsid w:val="00030CD4"/>
    <w:rsid w:val="00032410"/>
    <w:rsid w:val="000344A1"/>
    <w:rsid w:val="000345F0"/>
    <w:rsid w:val="00035D50"/>
    <w:rsid w:val="00036DAB"/>
    <w:rsid w:val="00037DD2"/>
    <w:rsid w:val="0004015F"/>
    <w:rsid w:val="00040F0A"/>
    <w:rsid w:val="00042051"/>
    <w:rsid w:val="00044F15"/>
    <w:rsid w:val="000457E7"/>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472C"/>
    <w:rsid w:val="0006619D"/>
    <w:rsid w:val="00067057"/>
    <w:rsid w:val="00072144"/>
    <w:rsid w:val="000723C7"/>
    <w:rsid w:val="000726EB"/>
    <w:rsid w:val="00072A7C"/>
    <w:rsid w:val="00073D69"/>
    <w:rsid w:val="0007741A"/>
    <w:rsid w:val="000775E7"/>
    <w:rsid w:val="0007775C"/>
    <w:rsid w:val="000817BF"/>
    <w:rsid w:val="00087731"/>
    <w:rsid w:val="000908DC"/>
    <w:rsid w:val="000908E0"/>
    <w:rsid w:val="00091A8A"/>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3202"/>
    <w:rsid w:val="000C7870"/>
    <w:rsid w:val="000C797F"/>
    <w:rsid w:val="000D0A01"/>
    <w:rsid w:val="000D0BFE"/>
    <w:rsid w:val="000D5B78"/>
    <w:rsid w:val="000D6D78"/>
    <w:rsid w:val="000D788C"/>
    <w:rsid w:val="000D7D6D"/>
    <w:rsid w:val="000E0429"/>
    <w:rsid w:val="000E0437"/>
    <w:rsid w:val="000E0507"/>
    <w:rsid w:val="000E09A4"/>
    <w:rsid w:val="000E0DF2"/>
    <w:rsid w:val="000E2225"/>
    <w:rsid w:val="000E34DE"/>
    <w:rsid w:val="000E380C"/>
    <w:rsid w:val="000E3C28"/>
    <w:rsid w:val="000E407E"/>
    <w:rsid w:val="000E4221"/>
    <w:rsid w:val="000E667C"/>
    <w:rsid w:val="000F0202"/>
    <w:rsid w:val="000F19E3"/>
    <w:rsid w:val="000F1DEE"/>
    <w:rsid w:val="000F219A"/>
    <w:rsid w:val="000F2C70"/>
    <w:rsid w:val="000F3874"/>
    <w:rsid w:val="000F6E51"/>
    <w:rsid w:val="000F7941"/>
    <w:rsid w:val="00102A24"/>
    <w:rsid w:val="0010487C"/>
    <w:rsid w:val="0010578D"/>
    <w:rsid w:val="00112B51"/>
    <w:rsid w:val="00113C47"/>
    <w:rsid w:val="0011458C"/>
    <w:rsid w:val="0011524B"/>
    <w:rsid w:val="00116822"/>
    <w:rsid w:val="001207CB"/>
    <w:rsid w:val="001244C2"/>
    <w:rsid w:val="00124CB3"/>
    <w:rsid w:val="001266CB"/>
    <w:rsid w:val="001300D4"/>
    <w:rsid w:val="00131003"/>
    <w:rsid w:val="0013259C"/>
    <w:rsid w:val="00135831"/>
    <w:rsid w:val="00135CE7"/>
    <w:rsid w:val="001376A6"/>
    <w:rsid w:val="00141121"/>
    <w:rsid w:val="001424CD"/>
    <w:rsid w:val="001425AF"/>
    <w:rsid w:val="0014389B"/>
    <w:rsid w:val="0014413C"/>
    <w:rsid w:val="00150C36"/>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2011"/>
    <w:rsid w:val="00183DAC"/>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B99"/>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1FA"/>
    <w:rsid w:val="001E2749"/>
    <w:rsid w:val="001E40A8"/>
    <w:rsid w:val="001E489F"/>
    <w:rsid w:val="001E48A8"/>
    <w:rsid w:val="001E6729"/>
    <w:rsid w:val="001F1EDD"/>
    <w:rsid w:val="001F2D05"/>
    <w:rsid w:val="001F2D0E"/>
    <w:rsid w:val="001F6F8F"/>
    <w:rsid w:val="001F7653"/>
    <w:rsid w:val="001F7937"/>
    <w:rsid w:val="0020022E"/>
    <w:rsid w:val="00202531"/>
    <w:rsid w:val="00202CCE"/>
    <w:rsid w:val="00204023"/>
    <w:rsid w:val="002064BD"/>
    <w:rsid w:val="002070CB"/>
    <w:rsid w:val="002143E2"/>
    <w:rsid w:val="002147CD"/>
    <w:rsid w:val="00215839"/>
    <w:rsid w:val="00220634"/>
    <w:rsid w:val="00221438"/>
    <w:rsid w:val="002240FB"/>
    <w:rsid w:val="00224287"/>
    <w:rsid w:val="00224E6D"/>
    <w:rsid w:val="002267A4"/>
    <w:rsid w:val="00230FE3"/>
    <w:rsid w:val="00231C12"/>
    <w:rsid w:val="002336A6"/>
    <w:rsid w:val="002336BF"/>
    <w:rsid w:val="00233E34"/>
    <w:rsid w:val="00235F9B"/>
    <w:rsid w:val="00236BBA"/>
    <w:rsid w:val="00236D1F"/>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1681"/>
    <w:rsid w:val="00272D61"/>
    <w:rsid w:val="00274DF6"/>
    <w:rsid w:val="00274FEF"/>
    <w:rsid w:val="00276B19"/>
    <w:rsid w:val="00276F90"/>
    <w:rsid w:val="00282381"/>
    <w:rsid w:val="00285234"/>
    <w:rsid w:val="00285608"/>
    <w:rsid w:val="00285BE5"/>
    <w:rsid w:val="00285E96"/>
    <w:rsid w:val="0028625F"/>
    <w:rsid w:val="00286A67"/>
    <w:rsid w:val="002919B7"/>
    <w:rsid w:val="00291EF2"/>
    <w:rsid w:val="00295D61"/>
    <w:rsid w:val="00297C1F"/>
    <w:rsid w:val="002A2B1B"/>
    <w:rsid w:val="002A3E25"/>
    <w:rsid w:val="002B074C"/>
    <w:rsid w:val="002B13E2"/>
    <w:rsid w:val="002B2BC6"/>
    <w:rsid w:val="002B2FE7"/>
    <w:rsid w:val="002B34EA"/>
    <w:rsid w:val="002B380B"/>
    <w:rsid w:val="002B428B"/>
    <w:rsid w:val="002B492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397B"/>
    <w:rsid w:val="002E3AE2"/>
    <w:rsid w:val="002E3DA1"/>
    <w:rsid w:val="002E437D"/>
    <w:rsid w:val="002E43F3"/>
    <w:rsid w:val="002E5718"/>
    <w:rsid w:val="002E6C05"/>
    <w:rsid w:val="002E6FDC"/>
    <w:rsid w:val="002F1089"/>
    <w:rsid w:val="002F2CFD"/>
    <w:rsid w:val="002F3177"/>
    <w:rsid w:val="002F3915"/>
    <w:rsid w:val="002F5989"/>
    <w:rsid w:val="002F7CCB"/>
    <w:rsid w:val="002F7DC2"/>
    <w:rsid w:val="00300278"/>
    <w:rsid w:val="00301992"/>
    <w:rsid w:val="00301C7F"/>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28D"/>
    <w:rsid w:val="0033583B"/>
    <w:rsid w:val="00335B12"/>
    <w:rsid w:val="00336C03"/>
    <w:rsid w:val="0033780F"/>
    <w:rsid w:val="003379A6"/>
    <w:rsid w:val="00343B78"/>
    <w:rsid w:val="00344F2C"/>
    <w:rsid w:val="00350C94"/>
    <w:rsid w:val="0035107C"/>
    <w:rsid w:val="00354553"/>
    <w:rsid w:val="0035708C"/>
    <w:rsid w:val="00364741"/>
    <w:rsid w:val="003647FD"/>
    <w:rsid w:val="00364BBE"/>
    <w:rsid w:val="003650C4"/>
    <w:rsid w:val="003664F1"/>
    <w:rsid w:val="0037108C"/>
    <w:rsid w:val="003715B7"/>
    <w:rsid w:val="003749EE"/>
    <w:rsid w:val="00374A3E"/>
    <w:rsid w:val="00376597"/>
    <w:rsid w:val="00376C60"/>
    <w:rsid w:val="0038137C"/>
    <w:rsid w:val="00383D08"/>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3B3"/>
    <w:rsid w:val="003B158E"/>
    <w:rsid w:val="003B2166"/>
    <w:rsid w:val="003B32A3"/>
    <w:rsid w:val="003B352A"/>
    <w:rsid w:val="003B628A"/>
    <w:rsid w:val="003C327A"/>
    <w:rsid w:val="003C43A8"/>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4008D7"/>
    <w:rsid w:val="0040145D"/>
    <w:rsid w:val="00411339"/>
    <w:rsid w:val="004131BD"/>
    <w:rsid w:val="004159BE"/>
    <w:rsid w:val="00416CEA"/>
    <w:rsid w:val="00416D4F"/>
    <w:rsid w:val="004206D3"/>
    <w:rsid w:val="00421AFD"/>
    <w:rsid w:val="004234A4"/>
    <w:rsid w:val="004246F2"/>
    <w:rsid w:val="00425C90"/>
    <w:rsid w:val="00427108"/>
    <w:rsid w:val="00432048"/>
    <w:rsid w:val="00432AB0"/>
    <w:rsid w:val="00433BB6"/>
    <w:rsid w:val="00433C34"/>
    <w:rsid w:val="00435771"/>
    <w:rsid w:val="004373CE"/>
    <w:rsid w:val="00442C65"/>
    <w:rsid w:val="0044334E"/>
    <w:rsid w:val="004457BC"/>
    <w:rsid w:val="004466AA"/>
    <w:rsid w:val="00450672"/>
    <w:rsid w:val="00451122"/>
    <w:rsid w:val="004518DB"/>
    <w:rsid w:val="00455281"/>
    <w:rsid w:val="0045591C"/>
    <w:rsid w:val="00455A07"/>
    <w:rsid w:val="0045620A"/>
    <w:rsid w:val="004562FC"/>
    <w:rsid w:val="00456433"/>
    <w:rsid w:val="00461A89"/>
    <w:rsid w:val="00462312"/>
    <w:rsid w:val="00462962"/>
    <w:rsid w:val="00467A05"/>
    <w:rsid w:val="004736DA"/>
    <w:rsid w:val="00476ACD"/>
    <w:rsid w:val="00477EBC"/>
    <w:rsid w:val="00482246"/>
    <w:rsid w:val="00484421"/>
    <w:rsid w:val="0048608B"/>
    <w:rsid w:val="00486C8D"/>
    <w:rsid w:val="00490832"/>
    <w:rsid w:val="00491391"/>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4F756A"/>
    <w:rsid w:val="00501BC1"/>
    <w:rsid w:val="0050202A"/>
    <w:rsid w:val="005041F4"/>
    <w:rsid w:val="00505AE5"/>
    <w:rsid w:val="00506CBE"/>
    <w:rsid w:val="00507903"/>
    <w:rsid w:val="005136D5"/>
    <w:rsid w:val="0051701A"/>
    <w:rsid w:val="0052032E"/>
    <w:rsid w:val="00520EE1"/>
    <w:rsid w:val="00521896"/>
    <w:rsid w:val="00521904"/>
    <w:rsid w:val="00522A80"/>
    <w:rsid w:val="00524023"/>
    <w:rsid w:val="005300D4"/>
    <w:rsid w:val="00530DF5"/>
    <w:rsid w:val="00531B43"/>
    <w:rsid w:val="00531CF2"/>
    <w:rsid w:val="005327B2"/>
    <w:rsid w:val="00535479"/>
    <w:rsid w:val="00535A39"/>
    <w:rsid w:val="00537FFD"/>
    <w:rsid w:val="005401F4"/>
    <w:rsid w:val="0054250C"/>
    <w:rsid w:val="00543197"/>
    <w:rsid w:val="00544D8F"/>
    <w:rsid w:val="0054577F"/>
    <w:rsid w:val="00550104"/>
    <w:rsid w:val="00550958"/>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87871"/>
    <w:rsid w:val="00587ADB"/>
    <w:rsid w:val="00590614"/>
    <w:rsid w:val="00590B24"/>
    <w:rsid w:val="00592626"/>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17E5"/>
    <w:rsid w:val="005B2109"/>
    <w:rsid w:val="005B2E4B"/>
    <w:rsid w:val="005B35A2"/>
    <w:rsid w:val="005B7FC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3CDA"/>
    <w:rsid w:val="005F4B34"/>
    <w:rsid w:val="005F4BF4"/>
    <w:rsid w:val="0060619A"/>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54D1D"/>
    <w:rsid w:val="006552BC"/>
    <w:rsid w:val="00657A74"/>
    <w:rsid w:val="00660354"/>
    <w:rsid w:val="006606DB"/>
    <w:rsid w:val="0066206E"/>
    <w:rsid w:val="006645FC"/>
    <w:rsid w:val="00664A7D"/>
    <w:rsid w:val="00665B9B"/>
    <w:rsid w:val="006709F6"/>
    <w:rsid w:val="00673FD4"/>
    <w:rsid w:val="0067616E"/>
    <w:rsid w:val="00684BCB"/>
    <w:rsid w:val="00685CAF"/>
    <w:rsid w:val="00686C4F"/>
    <w:rsid w:val="00690725"/>
    <w:rsid w:val="00692D36"/>
    <w:rsid w:val="00693394"/>
    <w:rsid w:val="00693606"/>
    <w:rsid w:val="00693A2E"/>
    <w:rsid w:val="00693D70"/>
    <w:rsid w:val="00695F3C"/>
    <w:rsid w:val="00695FBA"/>
    <w:rsid w:val="006975AE"/>
    <w:rsid w:val="00697AFC"/>
    <w:rsid w:val="006A0B88"/>
    <w:rsid w:val="006A0E66"/>
    <w:rsid w:val="006A1A15"/>
    <w:rsid w:val="006A32D1"/>
    <w:rsid w:val="006A3CF5"/>
    <w:rsid w:val="006A4076"/>
    <w:rsid w:val="006A4CB5"/>
    <w:rsid w:val="006A7F24"/>
    <w:rsid w:val="006B3A91"/>
    <w:rsid w:val="006B4BC6"/>
    <w:rsid w:val="006C1A00"/>
    <w:rsid w:val="006C3B0E"/>
    <w:rsid w:val="006C4EA7"/>
    <w:rsid w:val="006C7724"/>
    <w:rsid w:val="006D03E2"/>
    <w:rsid w:val="006D0A8E"/>
    <w:rsid w:val="006D3D3C"/>
    <w:rsid w:val="006D3D54"/>
    <w:rsid w:val="006D3F4C"/>
    <w:rsid w:val="006D49F7"/>
    <w:rsid w:val="006E0D1B"/>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154"/>
    <w:rsid w:val="00704211"/>
    <w:rsid w:val="00705EFB"/>
    <w:rsid w:val="00710142"/>
    <w:rsid w:val="00712487"/>
    <w:rsid w:val="00712554"/>
    <w:rsid w:val="00712E81"/>
    <w:rsid w:val="00715590"/>
    <w:rsid w:val="0072063D"/>
    <w:rsid w:val="0072386B"/>
    <w:rsid w:val="00723919"/>
    <w:rsid w:val="007261D3"/>
    <w:rsid w:val="007279A1"/>
    <w:rsid w:val="007304F9"/>
    <w:rsid w:val="00730F4A"/>
    <w:rsid w:val="00733704"/>
    <w:rsid w:val="00733E86"/>
    <w:rsid w:val="0073663A"/>
    <w:rsid w:val="00736EBF"/>
    <w:rsid w:val="00737538"/>
    <w:rsid w:val="00737E2B"/>
    <w:rsid w:val="00740865"/>
    <w:rsid w:val="007422CC"/>
    <w:rsid w:val="00743390"/>
    <w:rsid w:val="0074596C"/>
    <w:rsid w:val="00745F4F"/>
    <w:rsid w:val="0074762C"/>
    <w:rsid w:val="007506FD"/>
    <w:rsid w:val="00750D12"/>
    <w:rsid w:val="0075169B"/>
    <w:rsid w:val="00751D73"/>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412"/>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4A9"/>
    <w:rsid w:val="007A788A"/>
    <w:rsid w:val="007B386D"/>
    <w:rsid w:val="007B5456"/>
    <w:rsid w:val="007B5F65"/>
    <w:rsid w:val="007B7230"/>
    <w:rsid w:val="007B753B"/>
    <w:rsid w:val="007C071D"/>
    <w:rsid w:val="007C62AC"/>
    <w:rsid w:val="007C71E7"/>
    <w:rsid w:val="007C767B"/>
    <w:rsid w:val="007D0A21"/>
    <w:rsid w:val="007D0AF5"/>
    <w:rsid w:val="007D1266"/>
    <w:rsid w:val="007D1F09"/>
    <w:rsid w:val="007D29E0"/>
    <w:rsid w:val="007D3BC0"/>
    <w:rsid w:val="007D3C7C"/>
    <w:rsid w:val="007D46E1"/>
    <w:rsid w:val="007D687A"/>
    <w:rsid w:val="007E1BA0"/>
    <w:rsid w:val="007E59B3"/>
    <w:rsid w:val="007E6AE0"/>
    <w:rsid w:val="007E6D93"/>
    <w:rsid w:val="007E6F26"/>
    <w:rsid w:val="007F1AF1"/>
    <w:rsid w:val="007F2297"/>
    <w:rsid w:val="007F410A"/>
    <w:rsid w:val="007F49C3"/>
    <w:rsid w:val="007F55EC"/>
    <w:rsid w:val="007F6574"/>
    <w:rsid w:val="007F7100"/>
    <w:rsid w:val="0080186C"/>
    <w:rsid w:val="00801E59"/>
    <w:rsid w:val="00802A3B"/>
    <w:rsid w:val="008041B6"/>
    <w:rsid w:val="00805F49"/>
    <w:rsid w:val="008079F0"/>
    <w:rsid w:val="008129D1"/>
    <w:rsid w:val="00812D71"/>
    <w:rsid w:val="0081581A"/>
    <w:rsid w:val="00815C54"/>
    <w:rsid w:val="00815EEA"/>
    <w:rsid w:val="00820955"/>
    <w:rsid w:val="00821349"/>
    <w:rsid w:val="00823A8E"/>
    <w:rsid w:val="0082633D"/>
    <w:rsid w:val="00831057"/>
    <w:rsid w:val="00831854"/>
    <w:rsid w:val="00837EF8"/>
    <w:rsid w:val="008402EA"/>
    <w:rsid w:val="0084119C"/>
    <w:rsid w:val="00844B90"/>
    <w:rsid w:val="00846823"/>
    <w:rsid w:val="00850CD4"/>
    <w:rsid w:val="008530C6"/>
    <w:rsid w:val="00854A49"/>
    <w:rsid w:val="00855BBF"/>
    <w:rsid w:val="00855C3D"/>
    <w:rsid w:val="00856FBE"/>
    <w:rsid w:val="008578D0"/>
    <w:rsid w:val="008624DE"/>
    <w:rsid w:val="008634EB"/>
    <w:rsid w:val="00865E87"/>
    <w:rsid w:val="00866945"/>
    <w:rsid w:val="008670CB"/>
    <w:rsid w:val="00870603"/>
    <w:rsid w:val="008712D7"/>
    <w:rsid w:val="00871F76"/>
    <w:rsid w:val="00875D86"/>
    <w:rsid w:val="00876BD5"/>
    <w:rsid w:val="00880F7D"/>
    <w:rsid w:val="00882F61"/>
    <w:rsid w:val="00883034"/>
    <w:rsid w:val="008835F1"/>
    <w:rsid w:val="008850E7"/>
    <w:rsid w:val="008928E2"/>
    <w:rsid w:val="00895172"/>
    <w:rsid w:val="00895C94"/>
    <w:rsid w:val="00896DF5"/>
    <w:rsid w:val="00897C84"/>
    <w:rsid w:val="008A02EC"/>
    <w:rsid w:val="008A06BE"/>
    <w:rsid w:val="008A1606"/>
    <w:rsid w:val="008A2393"/>
    <w:rsid w:val="008A28B5"/>
    <w:rsid w:val="008A2BE6"/>
    <w:rsid w:val="008A404E"/>
    <w:rsid w:val="008A4BA9"/>
    <w:rsid w:val="008A56A9"/>
    <w:rsid w:val="008A56FD"/>
    <w:rsid w:val="008A59C6"/>
    <w:rsid w:val="008A7F96"/>
    <w:rsid w:val="008B0B8B"/>
    <w:rsid w:val="008B27C5"/>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170"/>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661C"/>
    <w:rsid w:val="00937C36"/>
    <w:rsid w:val="00940736"/>
    <w:rsid w:val="00941253"/>
    <w:rsid w:val="00945012"/>
    <w:rsid w:val="00945C68"/>
    <w:rsid w:val="0095038B"/>
    <w:rsid w:val="00950CF7"/>
    <w:rsid w:val="00951319"/>
    <w:rsid w:val="0095454C"/>
    <w:rsid w:val="00955AFF"/>
    <w:rsid w:val="00960A44"/>
    <w:rsid w:val="00960BC5"/>
    <w:rsid w:val="00965FAA"/>
    <w:rsid w:val="0096664E"/>
    <w:rsid w:val="009700B8"/>
    <w:rsid w:val="00970864"/>
    <w:rsid w:val="00970EB2"/>
    <w:rsid w:val="009736D5"/>
    <w:rsid w:val="00975180"/>
    <w:rsid w:val="009768C3"/>
    <w:rsid w:val="00977C43"/>
    <w:rsid w:val="009807D1"/>
    <w:rsid w:val="00980A07"/>
    <w:rsid w:val="00981513"/>
    <w:rsid w:val="00981864"/>
    <w:rsid w:val="0098195A"/>
    <w:rsid w:val="00982906"/>
    <w:rsid w:val="009865F8"/>
    <w:rsid w:val="0098752F"/>
    <w:rsid w:val="00990EEE"/>
    <w:rsid w:val="00991453"/>
    <w:rsid w:val="00996533"/>
    <w:rsid w:val="009A0093"/>
    <w:rsid w:val="009A3833"/>
    <w:rsid w:val="009A5CAD"/>
    <w:rsid w:val="009A5F57"/>
    <w:rsid w:val="009A5F94"/>
    <w:rsid w:val="009A62E2"/>
    <w:rsid w:val="009B110B"/>
    <w:rsid w:val="009B115A"/>
    <w:rsid w:val="009B13F0"/>
    <w:rsid w:val="009B196A"/>
    <w:rsid w:val="009B41EA"/>
    <w:rsid w:val="009B6736"/>
    <w:rsid w:val="009B7164"/>
    <w:rsid w:val="009B741A"/>
    <w:rsid w:val="009B7A65"/>
    <w:rsid w:val="009B7C49"/>
    <w:rsid w:val="009C0A40"/>
    <w:rsid w:val="009C2DEE"/>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9F76A6"/>
    <w:rsid w:val="00A002E2"/>
    <w:rsid w:val="00A03D2A"/>
    <w:rsid w:val="00A03DA1"/>
    <w:rsid w:val="00A0426C"/>
    <w:rsid w:val="00A105E9"/>
    <w:rsid w:val="00A10ADB"/>
    <w:rsid w:val="00A10B82"/>
    <w:rsid w:val="00A10C6F"/>
    <w:rsid w:val="00A118C3"/>
    <w:rsid w:val="00A11C89"/>
    <w:rsid w:val="00A144AB"/>
    <w:rsid w:val="00A151A1"/>
    <w:rsid w:val="00A158C8"/>
    <w:rsid w:val="00A17313"/>
    <w:rsid w:val="00A17F01"/>
    <w:rsid w:val="00A237B3"/>
    <w:rsid w:val="00A24092"/>
    <w:rsid w:val="00A24557"/>
    <w:rsid w:val="00A248B2"/>
    <w:rsid w:val="00A24ADB"/>
    <w:rsid w:val="00A2652B"/>
    <w:rsid w:val="00A267D7"/>
    <w:rsid w:val="00A275D3"/>
    <w:rsid w:val="00A27A64"/>
    <w:rsid w:val="00A27FF2"/>
    <w:rsid w:val="00A30B93"/>
    <w:rsid w:val="00A30FCA"/>
    <w:rsid w:val="00A37F80"/>
    <w:rsid w:val="00A43564"/>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116"/>
    <w:rsid w:val="00A825E7"/>
    <w:rsid w:val="00A82FCC"/>
    <w:rsid w:val="00A8479D"/>
    <w:rsid w:val="00A85718"/>
    <w:rsid w:val="00A8579D"/>
    <w:rsid w:val="00A85CAD"/>
    <w:rsid w:val="00A90535"/>
    <w:rsid w:val="00A906A4"/>
    <w:rsid w:val="00A91F88"/>
    <w:rsid w:val="00A96052"/>
    <w:rsid w:val="00A97953"/>
    <w:rsid w:val="00AA12C7"/>
    <w:rsid w:val="00AA516E"/>
    <w:rsid w:val="00AA574E"/>
    <w:rsid w:val="00AB392B"/>
    <w:rsid w:val="00AB69CB"/>
    <w:rsid w:val="00AC0B54"/>
    <w:rsid w:val="00AC4782"/>
    <w:rsid w:val="00AC5B4A"/>
    <w:rsid w:val="00AD26CD"/>
    <w:rsid w:val="00AD2841"/>
    <w:rsid w:val="00AD288F"/>
    <w:rsid w:val="00AD324E"/>
    <w:rsid w:val="00AD48EB"/>
    <w:rsid w:val="00AD4F1D"/>
    <w:rsid w:val="00AD5A15"/>
    <w:rsid w:val="00AD5B51"/>
    <w:rsid w:val="00AD7146"/>
    <w:rsid w:val="00AD7B78"/>
    <w:rsid w:val="00AE13F5"/>
    <w:rsid w:val="00AE25FD"/>
    <w:rsid w:val="00AE2700"/>
    <w:rsid w:val="00AE2875"/>
    <w:rsid w:val="00AE2D3A"/>
    <w:rsid w:val="00AE4B40"/>
    <w:rsid w:val="00AE6926"/>
    <w:rsid w:val="00AF3461"/>
    <w:rsid w:val="00AF3AAB"/>
    <w:rsid w:val="00AF4118"/>
    <w:rsid w:val="00B00077"/>
    <w:rsid w:val="00B00284"/>
    <w:rsid w:val="00B03107"/>
    <w:rsid w:val="00B03153"/>
    <w:rsid w:val="00B036B7"/>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195B"/>
    <w:rsid w:val="00B52AFB"/>
    <w:rsid w:val="00B54333"/>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789B"/>
    <w:rsid w:val="00B80928"/>
    <w:rsid w:val="00B80F9D"/>
    <w:rsid w:val="00B8100E"/>
    <w:rsid w:val="00B84B54"/>
    <w:rsid w:val="00B860F3"/>
    <w:rsid w:val="00B90AEF"/>
    <w:rsid w:val="00B92B0A"/>
    <w:rsid w:val="00B92C7D"/>
    <w:rsid w:val="00B93A9D"/>
    <w:rsid w:val="00B93BB2"/>
    <w:rsid w:val="00B961EF"/>
    <w:rsid w:val="00B9697B"/>
    <w:rsid w:val="00B978B8"/>
    <w:rsid w:val="00BA0378"/>
    <w:rsid w:val="00BA10EF"/>
    <w:rsid w:val="00BA24CE"/>
    <w:rsid w:val="00BA2B37"/>
    <w:rsid w:val="00BA453E"/>
    <w:rsid w:val="00BA46C7"/>
    <w:rsid w:val="00BA4DA4"/>
    <w:rsid w:val="00BA630C"/>
    <w:rsid w:val="00BA7153"/>
    <w:rsid w:val="00BA7239"/>
    <w:rsid w:val="00BB0E17"/>
    <w:rsid w:val="00BB6D15"/>
    <w:rsid w:val="00BB7B45"/>
    <w:rsid w:val="00BC137E"/>
    <w:rsid w:val="00BC2B52"/>
    <w:rsid w:val="00BC2E5F"/>
    <w:rsid w:val="00BC3C3C"/>
    <w:rsid w:val="00BC481E"/>
    <w:rsid w:val="00BC5AF6"/>
    <w:rsid w:val="00BC68B0"/>
    <w:rsid w:val="00BC7141"/>
    <w:rsid w:val="00BD2E9B"/>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0FE0"/>
    <w:rsid w:val="00C3316D"/>
    <w:rsid w:val="00C34152"/>
    <w:rsid w:val="00C359A8"/>
    <w:rsid w:val="00C372B2"/>
    <w:rsid w:val="00C3782E"/>
    <w:rsid w:val="00C404D1"/>
    <w:rsid w:val="00C42176"/>
    <w:rsid w:val="00C42344"/>
    <w:rsid w:val="00C42E15"/>
    <w:rsid w:val="00C43378"/>
    <w:rsid w:val="00C43A6D"/>
    <w:rsid w:val="00C505EB"/>
    <w:rsid w:val="00C52914"/>
    <w:rsid w:val="00C52B31"/>
    <w:rsid w:val="00C53806"/>
    <w:rsid w:val="00C553F1"/>
    <w:rsid w:val="00C5567D"/>
    <w:rsid w:val="00C55DC4"/>
    <w:rsid w:val="00C56996"/>
    <w:rsid w:val="00C6148D"/>
    <w:rsid w:val="00C63F06"/>
    <w:rsid w:val="00C6590B"/>
    <w:rsid w:val="00C7131F"/>
    <w:rsid w:val="00C714F4"/>
    <w:rsid w:val="00C72A28"/>
    <w:rsid w:val="00C72C73"/>
    <w:rsid w:val="00C755FB"/>
    <w:rsid w:val="00C75D32"/>
    <w:rsid w:val="00C76753"/>
    <w:rsid w:val="00C80088"/>
    <w:rsid w:val="00C84E4A"/>
    <w:rsid w:val="00C8586A"/>
    <w:rsid w:val="00C862F5"/>
    <w:rsid w:val="00C86BC1"/>
    <w:rsid w:val="00C86CFE"/>
    <w:rsid w:val="00C87E0B"/>
    <w:rsid w:val="00C92C18"/>
    <w:rsid w:val="00CA0C28"/>
    <w:rsid w:val="00CA127D"/>
    <w:rsid w:val="00CA1C7C"/>
    <w:rsid w:val="00CA2B4F"/>
    <w:rsid w:val="00CA3CDD"/>
    <w:rsid w:val="00CA4A6E"/>
    <w:rsid w:val="00CA5DB0"/>
    <w:rsid w:val="00CB1DBE"/>
    <w:rsid w:val="00CB1FB6"/>
    <w:rsid w:val="00CB3439"/>
    <w:rsid w:val="00CB36E6"/>
    <w:rsid w:val="00CB511E"/>
    <w:rsid w:val="00CB5D13"/>
    <w:rsid w:val="00CB7EF4"/>
    <w:rsid w:val="00CC084E"/>
    <w:rsid w:val="00CC09E2"/>
    <w:rsid w:val="00CC2E59"/>
    <w:rsid w:val="00CC30ED"/>
    <w:rsid w:val="00CC45D7"/>
    <w:rsid w:val="00CC58ED"/>
    <w:rsid w:val="00CC61BE"/>
    <w:rsid w:val="00CD3198"/>
    <w:rsid w:val="00CD5477"/>
    <w:rsid w:val="00CD680E"/>
    <w:rsid w:val="00CE4EF8"/>
    <w:rsid w:val="00CE7BEA"/>
    <w:rsid w:val="00CE7EA6"/>
    <w:rsid w:val="00CF18ED"/>
    <w:rsid w:val="00CF5304"/>
    <w:rsid w:val="00CF6F27"/>
    <w:rsid w:val="00D0018D"/>
    <w:rsid w:val="00D0135E"/>
    <w:rsid w:val="00D0342C"/>
    <w:rsid w:val="00D04851"/>
    <w:rsid w:val="00D06974"/>
    <w:rsid w:val="00D0708C"/>
    <w:rsid w:val="00D10C32"/>
    <w:rsid w:val="00D145EC"/>
    <w:rsid w:val="00D15CC3"/>
    <w:rsid w:val="00D161D2"/>
    <w:rsid w:val="00D21065"/>
    <w:rsid w:val="00D23602"/>
    <w:rsid w:val="00D2714B"/>
    <w:rsid w:val="00D3042C"/>
    <w:rsid w:val="00D33076"/>
    <w:rsid w:val="00D355FB"/>
    <w:rsid w:val="00D3743B"/>
    <w:rsid w:val="00D37E11"/>
    <w:rsid w:val="00D40EED"/>
    <w:rsid w:val="00D4337F"/>
    <w:rsid w:val="00D437A1"/>
    <w:rsid w:val="00D43C0B"/>
    <w:rsid w:val="00D44A74"/>
    <w:rsid w:val="00D452E2"/>
    <w:rsid w:val="00D51CAD"/>
    <w:rsid w:val="00D53408"/>
    <w:rsid w:val="00D5591F"/>
    <w:rsid w:val="00D57922"/>
    <w:rsid w:val="00D57CD2"/>
    <w:rsid w:val="00D57E66"/>
    <w:rsid w:val="00D61178"/>
    <w:rsid w:val="00D6249D"/>
    <w:rsid w:val="00D63E5B"/>
    <w:rsid w:val="00D65ED4"/>
    <w:rsid w:val="00D73350"/>
    <w:rsid w:val="00D740FE"/>
    <w:rsid w:val="00D74BD8"/>
    <w:rsid w:val="00D7665C"/>
    <w:rsid w:val="00D76F12"/>
    <w:rsid w:val="00D7762A"/>
    <w:rsid w:val="00D814FC"/>
    <w:rsid w:val="00D81659"/>
    <w:rsid w:val="00D81F0B"/>
    <w:rsid w:val="00D82231"/>
    <w:rsid w:val="00D824A3"/>
    <w:rsid w:val="00D82B8F"/>
    <w:rsid w:val="00D83337"/>
    <w:rsid w:val="00D833C4"/>
    <w:rsid w:val="00D8756E"/>
    <w:rsid w:val="00D87A0D"/>
    <w:rsid w:val="00D90288"/>
    <w:rsid w:val="00D938DD"/>
    <w:rsid w:val="00D94D04"/>
    <w:rsid w:val="00D95EAB"/>
    <w:rsid w:val="00D974EA"/>
    <w:rsid w:val="00D97E37"/>
    <w:rsid w:val="00DA0A0B"/>
    <w:rsid w:val="00DA1E6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1CD"/>
    <w:rsid w:val="00E04972"/>
    <w:rsid w:val="00E05427"/>
    <w:rsid w:val="00E06534"/>
    <w:rsid w:val="00E106C2"/>
    <w:rsid w:val="00E126A5"/>
    <w:rsid w:val="00E1463F"/>
    <w:rsid w:val="00E14C64"/>
    <w:rsid w:val="00E173A7"/>
    <w:rsid w:val="00E178EC"/>
    <w:rsid w:val="00E17A6E"/>
    <w:rsid w:val="00E17FFB"/>
    <w:rsid w:val="00E233B0"/>
    <w:rsid w:val="00E23509"/>
    <w:rsid w:val="00E25B70"/>
    <w:rsid w:val="00E30D55"/>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3FD1"/>
    <w:rsid w:val="00E64FB2"/>
    <w:rsid w:val="00E6516D"/>
    <w:rsid w:val="00E67B7D"/>
    <w:rsid w:val="00E7159A"/>
    <w:rsid w:val="00E72D99"/>
    <w:rsid w:val="00E74166"/>
    <w:rsid w:val="00E74954"/>
    <w:rsid w:val="00E7608F"/>
    <w:rsid w:val="00E77E5C"/>
    <w:rsid w:val="00E807A3"/>
    <w:rsid w:val="00E81E2C"/>
    <w:rsid w:val="00E82FBF"/>
    <w:rsid w:val="00E83DF6"/>
    <w:rsid w:val="00E913F7"/>
    <w:rsid w:val="00E92B51"/>
    <w:rsid w:val="00E93DA2"/>
    <w:rsid w:val="00E93F56"/>
    <w:rsid w:val="00E9596B"/>
    <w:rsid w:val="00E96EF2"/>
    <w:rsid w:val="00E974EF"/>
    <w:rsid w:val="00E9777B"/>
    <w:rsid w:val="00EA64AF"/>
    <w:rsid w:val="00EA662E"/>
    <w:rsid w:val="00EA7B9D"/>
    <w:rsid w:val="00EB2C78"/>
    <w:rsid w:val="00EB4124"/>
    <w:rsid w:val="00EB5D2F"/>
    <w:rsid w:val="00EC10EC"/>
    <w:rsid w:val="00EC18BF"/>
    <w:rsid w:val="00EC2B5E"/>
    <w:rsid w:val="00EC3ED3"/>
    <w:rsid w:val="00EC456C"/>
    <w:rsid w:val="00EC7150"/>
    <w:rsid w:val="00EC7F71"/>
    <w:rsid w:val="00ED0AC6"/>
    <w:rsid w:val="00ED0FCD"/>
    <w:rsid w:val="00ED121D"/>
    <w:rsid w:val="00ED166C"/>
    <w:rsid w:val="00ED2C08"/>
    <w:rsid w:val="00ED3611"/>
    <w:rsid w:val="00ED38FB"/>
    <w:rsid w:val="00ED3BB8"/>
    <w:rsid w:val="00ED5C8C"/>
    <w:rsid w:val="00ED5FA6"/>
    <w:rsid w:val="00ED6080"/>
    <w:rsid w:val="00EE0176"/>
    <w:rsid w:val="00EE01C2"/>
    <w:rsid w:val="00EE2842"/>
    <w:rsid w:val="00EE3C36"/>
    <w:rsid w:val="00EF036E"/>
    <w:rsid w:val="00EF0942"/>
    <w:rsid w:val="00EF145F"/>
    <w:rsid w:val="00EF291F"/>
    <w:rsid w:val="00F006CB"/>
    <w:rsid w:val="00F0216E"/>
    <w:rsid w:val="00F0218C"/>
    <w:rsid w:val="00F0251A"/>
    <w:rsid w:val="00F0393B"/>
    <w:rsid w:val="00F045E7"/>
    <w:rsid w:val="00F05E0A"/>
    <w:rsid w:val="00F06639"/>
    <w:rsid w:val="00F10112"/>
    <w:rsid w:val="00F1272D"/>
    <w:rsid w:val="00F12AE6"/>
    <w:rsid w:val="00F12FA7"/>
    <w:rsid w:val="00F15D08"/>
    <w:rsid w:val="00F177F7"/>
    <w:rsid w:val="00F23566"/>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A13"/>
    <w:rsid w:val="00F50EBB"/>
    <w:rsid w:val="00F52C47"/>
    <w:rsid w:val="00F52F55"/>
    <w:rsid w:val="00F55AF7"/>
    <w:rsid w:val="00F56EFA"/>
    <w:rsid w:val="00F621D9"/>
    <w:rsid w:val="00F631C6"/>
    <w:rsid w:val="00F63F12"/>
    <w:rsid w:val="00F6402A"/>
    <w:rsid w:val="00F64378"/>
    <w:rsid w:val="00F65166"/>
    <w:rsid w:val="00F67ED3"/>
    <w:rsid w:val="00F67FC3"/>
    <w:rsid w:val="00F763A4"/>
    <w:rsid w:val="00F76447"/>
    <w:rsid w:val="00F779C2"/>
    <w:rsid w:val="00F77B54"/>
    <w:rsid w:val="00F80D67"/>
    <w:rsid w:val="00F81CF2"/>
    <w:rsid w:val="00F82427"/>
    <w:rsid w:val="00F826CC"/>
    <w:rsid w:val="00F82A04"/>
    <w:rsid w:val="00F83DF3"/>
    <w:rsid w:val="00F85CEA"/>
    <w:rsid w:val="00F87D6D"/>
    <w:rsid w:val="00F9105C"/>
    <w:rsid w:val="00F92A9F"/>
    <w:rsid w:val="00F92BCD"/>
    <w:rsid w:val="00F941B8"/>
    <w:rsid w:val="00F94248"/>
    <w:rsid w:val="00F9451E"/>
    <w:rsid w:val="00F94831"/>
    <w:rsid w:val="00F9691D"/>
    <w:rsid w:val="00F97587"/>
    <w:rsid w:val="00FA1C5E"/>
    <w:rsid w:val="00FA2661"/>
    <w:rsid w:val="00FA2DCB"/>
    <w:rsid w:val="00FA2F92"/>
    <w:rsid w:val="00FA58DD"/>
    <w:rsid w:val="00FA5FA5"/>
    <w:rsid w:val="00FA6721"/>
    <w:rsid w:val="00FA7365"/>
    <w:rsid w:val="00FA79A7"/>
    <w:rsid w:val="00FB646B"/>
    <w:rsid w:val="00FB7314"/>
    <w:rsid w:val="00FC078B"/>
    <w:rsid w:val="00FC0BC2"/>
    <w:rsid w:val="00FC28B7"/>
    <w:rsid w:val="00FC4126"/>
    <w:rsid w:val="00FC5858"/>
    <w:rsid w:val="00FC5DCA"/>
    <w:rsid w:val="00FC5DD1"/>
    <w:rsid w:val="00FC5EEF"/>
    <w:rsid w:val="00FC643D"/>
    <w:rsid w:val="00FC704B"/>
    <w:rsid w:val="00FC73FC"/>
    <w:rsid w:val="00FC74A3"/>
    <w:rsid w:val="00FD1DAF"/>
    <w:rsid w:val="00FD2F66"/>
    <w:rsid w:val="00FD32EA"/>
    <w:rsid w:val="00FD661D"/>
    <w:rsid w:val="00FD744B"/>
    <w:rsid w:val="00FE0B73"/>
    <w:rsid w:val="00FE21A4"/>
    <w:rsid w:val="00FE3A1B"/>
    <w:rsid w:val="00FE3DCC"/>
    <w:rsid w:val="00FE4DFF"/>
    <w:rsid w:val="00FE53C8"/>
    <w:rsid w:val="00FE5FB7"/>
    <w:rsid w:val="00FE64CF"/>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0BC2"/>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Huawei_CHV_1</cp:lastModifiedBy>
  <cp:revision>2</cp:revision>
  <cp:lastPrinted>2001-04-23T09:30:00Z</cp:lastPrinted>
  <dcterms:created xsi:type="dcterms:W3CDTF">2026-02-05T16:02:00Z</dcterms:created>
  <dcterms:modified xsi:type="dcterms:W3CDTF">2026-02-05T16:02:00Z</dcterms:modified>
</cp:coreProperties>
</file>