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D64B1" w14:textId="40AD23C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87611E">
        <w:rPr>
          <w:rFonts w:cs="Arial"/>
          <w:noProof w:val="0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220944">
        <w:rPr>
          <w:rFonts w:cs="Arial"/>
          <w:bCs/>
          <w:sz w:val="22"/>
          <w:szCs w:val="22"/>
        </w:rPr>
        <w:t>1 Meeting</w:t>
      </w:r>
      <w:r w:rsidR="005E0A79">
        <w:rPr>
          <w:rFonts w:cs="Arial"/>
          <w:bCs/>
          <w:sz w:val="22"/>
          <w:szCs w:val="22"/>
        </w:rPr>
        <w:t>#1</w:t>
      </w:r>
      <w:r w:rsidR="00804F18">
        <w:rPr>
          <w:rFonts w:cs="Arial"/>
          <w:bCs/>
          <w:sz w:val="22"/>
          <w:szCs w:val="22"/>
        </w:rPr>
        <w:t>5</w:t>
      </w:r>
      <w:r w:rsidR="00462E0F">
        <w:rPr>
          <w:rFonts w:cs="Arial"/>
          <w:bCs/>
          <w:sz w:val="22"/>
          <w:szCs w:val="22"/>
        </w:rPr>
        <w:t>7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87611E">
        <w:rPr>
          <w:rFonts w:cs="Arial"/>
          <w:bCs/>
          <w:sz w:val="22"/>
          <w:szCs w:val="22"/>
        </w:rPr>
        <w:t>C1-</w:t>
      </w:r>
      <w:r w:rsidR="00A70551">
        <w:rPr>
          <w:rFonts w:cs="Arial"/>
          <w:bCs/>
          <w:sz w:val="22"/>
          <w:szCs w:val="22"/>
        </w:rPr>
        <w:t>2</w:t>
      </w:r>
      <w:r w:rsidR="0087611E">
        <w:rPr>
          <w:rFonts w:cs="Arial"/>
          <w:bCs/>
          <w:sz w:val="22"/>
          <w:szCs w:val="22"/>
        </w:rPr>
        <w:t>5</w:t>
      </w:r>
      <w:r w:rsidR="00BD302E">
        <w:rPr>
          <w:rFonts w:cs="Arial"/>
          <w:bCs/>
          <w:sz w:val="22"/>
          <w:szCs w:val="22"/>
        </w:rPr>
        <w:t>6187</w:t>
      </w:r>
    </w:p>
    <w:p w14:paraId="3E1C83A9" w14:textId="5C6DD84B" w:rsidR="004E3939" w:rsidRPr="00DA53A0" w:rsidRDefault="00462E0F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Sophia Antipolis</w:t>
      </w:r>
      <w:r w:rsidR="009B07CD">
        <w:rPr>
          <w:sz w:val="22"/>
          <w:szCs w:val="22"/>
        </w:rPr>
        <w:t xml:space="preserve">, </w:t>
      </w:r>
      <w:r>
        <w:rPr>
          <w:sz w:val="22"/>
          <w:szCs w:val="22"/>
        </w:rPr>
        <w:t>France, 13-17</w:t>
      </w:r>
      <w:r w:rsidR="009B07CD">
        <w:rPr>
          <w:sz w:val="22"/>
          <w:szCs w:val="22"/>
        </w:rPr>
        <w:t xml:space="preserve"> </w:t>
      </w:r>
      <w:r>
        <w:rPr>
          <w:sz w:val="22"/>
          <w:szCs w:val="22"/>
        </w:rPr>
        <w:t>October</w:t>
      </w:r>
      <w:r w:rsidR="00CE308A">
        <w:rPr>
          <w:sz w:val="22"/>
          <w:szCs w:val="22"/>
        </w:rPr>
        <w:t xml:space="preserve">, </w:t>
      </w:r>
      <w:r w:rsidR="00FE64EA"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4D8BE39E" w:rsidR="004E3939" w:rsidRPr="004E3939" w:rsidRDefault="004E3939" w:rsidP="003260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260C2" w:rsidRPr="003260C2">
        <w:rPr>
          <w:rFonts w:ascii="Arial" w:hAnsi="Arial" w:cs="Arial"/>
          <w:b/>
          <w:sz w:val="22"/>
          <w:szCs w:val="22"/>
        </w:rPr>
        <w:t xml:space="preserve">Reply LS </w:t>
      </w:r>
      <w:r w:rsidR="00462E0F" w:rsidRPr="00462E0F">
        <w:rPr>
          <w:rFonts w:ascii="Arial" w:hAnsi="Arial" w:cs="Arial"/>
          <w:b/>
          <w:sz w:val="22"/>
          <w:szCs w:val="22"/>
        </w:rPr>
        <w:t>on issues related to support of IMS voice over NB-IoT NTN connected to EPC</w:t>
      </w:r>
    </w:p>
    <w:p w14:paraId="3BF8B851" w14:textId="2A7DC66B" w:rsidR="00220944" w:rsidRDefault="00220944" w:rsidP="0022094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>LS (</w:t>
      </w:r>
      <w:r w:rsidR="00B41037">
        <w:rPr>
          <w:rFonts w:ascii="Arial" w:hAnsi="Arial" w:cs="Arial"/>
          <w:b/>
          <w:sz w:val="22"/>
          <w:szCs w:val="22"/>
        </w:rPr>
        <w:t>C1-256067/</w:t>
      </w:r>
      <w:r>
        <w:rPr>
          <w:rFonts w:ascii="Arial" w:hAnsi="Arial" w:cs="Arial"/>
          <w:b/>
          <w:sz w:val="22"/>
          <w:szCs w:val="22"/>
        </w:rPr>
        <w:t>S2-2507636) on</w:t>
      </w:r>
      <w:r w:rsidRPr="000A3596">
        <w:rPr>
          <w:rFonts w:ascii="Arial" w:hAnsi="Arial" w:cs="Arial"/>
          <w:b/>
          <w:sz w:val="22"/>
          <w:szCs w:val="22"/>
        </w:rPr>
        <w:t xml:space="preserve"> issues related to support of IMS voice over NB-IoT NTN connected to EPC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183D8C5A" w14:textId="352D6D4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</w:t>
      </w:r>
      <w:r w:rsidR="008E4A1D">
        <w:rPr>
          <w:rFonts w:ascii="Arial" w:hAnsi="Arial" w:cs="Arial"/>
          <w:b/>
          <w:bCs/>
          <w:sz w:val="22"/>
          <w:szCs w:val="22"/>
        </w:rPr>
        <w:t>20</w:t>
      </w:r>
    </w:p>
    <w:bookmarkEnd w:id="3"/>
    <w:bookmarkEnd w:id="4"/>
    <w:bookmarkEnd w:id="5"/>
    <w:p w14:paraId="0C3E11DE" w14:textId="7A770E1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2E0F" w:rsidRPr="00462E0F">
        <w:rPr>
          <w:rFonts w:ascii="Arial" w:hAnsi="Arial" w:cs="Arial"/>
          <w:b/>
          <w:bCs/>
          <w:sz w:val="22"/>
          <w:szCs w:val="22"/>
        </w:rPr>
        <w:t>FS_5GSAT_Ph4_ARC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F9DAD2C" w:rsidR="00B97703" w:rsidRPr="00C12EC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C12ECB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C12ECB">
        <w:rPr>
          <w:rFonts w:ascii="Arial" w:hAnsi="Arial" w:cs="Arial"/>
          <w:b/>
          <w:sz w:val="22"/>
          <w:szCs w:val="22"/>
          <w:lang w:val="fr-FR"/>
        </w:rPr>
        <w:tab/>
      </w:r>
      <w:r w:rsidR="0087611E" w:rsidRPr="00C12ECB">
        <w:rPr>
          <w:rFonts w:ascii="Arial" w:hAnsi="Arial" w:cs="Arial"/>
          <w:b/>
          <w:sz w:val="22"/>
          <w:szCs w:val="22"/>
          <w:lang w:val="fr-FR"/>
        </w:rPr>
        <w:t>CT1</w:t>
      </w:r>
    </w:p>
    <w:p w14:paraId="1FD1A7DF" w14:textId="36436684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9B07CD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C50AC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462E0F">
        <w:rPr>
          <w:rFonts w:ascii="Arial" w:hAnsi="Arial" w:cs="Arial"/>
          <w:b/>
          <w:bCs/>
          <w:sz w:val="22"/>
          <w:szCs w:val="22"/>
          <w:lang w:val="fr-FR"/>
        </w:rPr>
        <w:t>2</w:t>
      </w:r>
    </w:p>
    <w:p w14:paraId="4921E2AA" w14:textId="43D47F8D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proofErr w:type="gramStart"/>
      <w:r w:rsidRPr="009B07CD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C50AC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462E0F">
        <w:rPr>
          <w:rFonts w:ascii="Arial" w:hAnsi="Arial" w:cs="Arial"/>
          <w:b/>
          <w:bCs/>
          <w:sz w:val="22"/>
          <w:szCs w:val="22"/>
          <w:lang w:val="fr-FR"/>
        </w:rPr>
        <w:t>3</w:t>
      </w:r>
      <w:r w:rsidR="009C50AC">
        <w:rPr>
          <w:rFonts w:ascii="Arial" w:hAnsi="Arial" w:cs="Arial"/>
          <w:b/>
          <w:bCs/>
          <w:sz w:val="22"/>
          <w:szCs w:val="22"/>
          <w:lang w:val="fr-FR"/>
        </w:rPr>
        <w:t>, SA1, RAN1, RAN2, RAN4</w:t>
      </w:r>
    </w:p>
    <w:bookmarkEnd w:id="6"/>
    <w:bookmarkEnd w:id="7"/>
    <w:p w14:paraId="340166A1" w14:textId="77777777" w:rsidR="00B97703" w:rsidRPr="009B07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4CB0448" w14:textId="22946AEC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 Catovic</w:t>
      </w:r>
    </w:p>
    <w:p w14:paraId="6B70172B" w14:textId="163A1E6D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amerc@qti.qualcomm.com</w:t>
      </w:r>
    </w:p>
    <w:p w14:paraId="4635C4BB" w14:textId="77777777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7DEBB10" w14:textId="5E6F045F" w:rsidR="00BB0D80" w:rsidRDefault="009C50AC" w:rsidP="00D6232E">
      <w:r>
        <w:t>CT1 would like to thank SA</w:t>
      </w:r>
      <w:r w:rsidR="008E4A1D">
        <w:t>2</w:t>
      </w:r>
      <w:r>
        <w:t xml:space="preserve"> on their LS on</w:t>
      </w:r>
      <w:r w:rsidR="00462E0F" w:rsidRPr="00462E0F">
        <w:t xml:space="preserve"> issues related to support of IMS voice over NB-IoT NTN connected to EPC</w:t>
      </w:r>
      <w:r w:rsidR="00863752">
        <w:t>.</w:t>
      </w:r>
      <w:r w:rsidR="00D6232E">
        <w:t xml:space="preserve"> </w:t>
      </w:r>
    </w:p>
    <w:p w14:paraId="69CD5108" w14:textId="26BD1359" w:rsidR="0087611E" w:rsidRDefault="009C50AC" w:rsidP="00D6232E">
      <w:r>
        <w:t xml:space="preserve">Regarding the question </w:t>
      </w:r>
      <w:r w:rsidR="00863752">
        <w:t>asked to</w:t>
      </w:r>
      <w:r>
        <w:t xml:space="preserve"> CT1</w:t>
      </w:r>
      <w:r w:rsidR="00863752">
        <w:t xml:space="preserve"> (referencing the question asked to SA3)</w:t>
      </w:r>
      <w:r>
        <w:t>:</w:t>
      </w:r>
    </w:p>
    <w:p w14:paraId="76FCC836" w14:textId="77777777" w:rsidR="00863752" w:rsidRPr="00863752" w:rsidRDefault="00863752" w:rsidP="00863752">
      <w:pPr>
        <w:ind w:left="450"/>
        <w:jc w:val="both"/>
        <w:rPr>
          <w:rFonts w:ascii="Arial" w:hAnsi="Arial" w:cs="Arial"/>
          <w:i/>
          <w:iCs/>
        </w:rPr>
      </w:pPr>
      <w:r w:rsidRPr="00863752">
        <w:rPr>
          <w:rFonts w:ascii="Arial" w:hAnsi="Arial" w:cs="Arial"/>
          <w:b/>
          <w:bCs/>
          <w:i/>
          <w:iCs/>
        </w:rPr>
        <w:t>Question 7</w:t>
      </w:r>
      <w:r w:rsidRPr="00863752">
        <w:rPr>
          <w:rFonts w:ascii="Arial" w:hAnsi="Arial" w:cs="Arial"/>
          <w:i/>
          <w:iCs/>
        </w:rPr>
        <w:t xml:space="preserve"> (To SA3): Considering that</w:t>
      </w:r>
      <w:r w:rsidRPr="00863752">
        <w:rPr>
          <w:i/>
          <w:iCs/>
        </w:rPr>
        <w:t xml:space="preserve"> </w:t>
      </w:r>
      <w:r w:rsidRPr="00863752">
        <w:rPr>
          <w:rFonts w:ascii="Arial" w:hAnsi="Arial" w:cs="Arial"/>
          <w:i/>
          <w:iCs/>
        </w:rPr>
        <w:t xml:space="preserve">in the context of alternative solutions documented in TR 23.700-19 for the support of IMS voice over NB-IoT NTN connected to EPC, a specific SRB (i.e. via a dedicated EPS bearer for Data over NAS) will be used for transfer of voice media packets only, is there a concern to eliminate the 5 bytes of NAS layer security overhead? </w:t>
      </w:r>
    </w:p>
    <w:p w14:paraId="56835711" w14:textId="77777777" w:rsidR="00863752" w:rsidRPr="00863752" w:rsidRDefault="00863752" w:rsidP="00863752">
      <w:pPr>
        <w:ind w:left="450"/>
        <w:jc w:val="both"/>
        <w:rPr>
          <w:rFonts w:ascii="Arial" w:hAnsi="Arial" w:cs="Arial"/>
          <w:i/>
          <w:iCs/>
        </w:rPr>
      </w:pPr>
      <w:r w:rsidRPr="00863752">
        <w:rPr>
          <w:rFonts w:ascii="Arial" w:hAnsi="Arial" w:cs="Arial"/>
          <w:b/>
          <w:bCs/>
          <w:i/>
          <w:iCs/>
        </w:rPr>
        <w:t>Question 8</w:t>
      </w:r>
      <w:r w:rsidRPr="00863752">
        <w:rPr>
          <w:rFonts w:ascii="Arial" w:hAnsi="Arial" w:cs="Arial"/>
          <w:i/>
          <w:iCs/>
        </w:rPr>
        <w:t xml:space="preserve"> (To CT1): In addition to question 7 related to security, is there any further possibility to reduce the NAS overhead further than what the rel.19 NORDAT_CP WI provided </w:t>
      </w:r>
      <w:proofErr w:type="gramStart"/>
      <w:r w:rsidRPr="00863752">
        <w:rPr>
          <w:rFonts w:ascii="Arial" w:hAnsi="Arial" w:cs="Arial"/>
          <w:i/>
          <w:iCs/>
        </w:rPr>
        <w:t>in order to</w:t>
      </w:r>
      <w:proofErr w:type="gramEnd"/>
      <w:r w:rsidRPr="00863752">
        <w:rPr>
          <w:rFonts w:ascii="Arial" w:hAnsi="Arial" w:cs="Arial"/>
          <w:i/>
          <w:iCs/>
        </w:rPr>
        <w:t xml:space="preserve"> transport voice packets over NB-IoT NTN? </w:t>
      </w:r>
    </w:p>
    <w:p w14:paraId="3C297445" w14:textId="2F650FCD" w:rsidR="00863752" w:rsidRDefault="00863752" w:rsidP="00863752">
      <w:pPr>
        <w:pStyle w:val="B4"/>
        <w:ind w:left="0" w:firstLine="0"/>
        <w:rPr>
          <w:lang w:val="en-US"/>
        </w:rPr>
      </w:pPr>
      <w:r>
        <w:rPr>
          <w:lang w:val="en-US"/>
        </w:rPr>
        <w:t>CT1 would like to respond that there could be a possibility of reducing the NAS message overhead by one additional octet, for the total</w:t>
      </w:r>
      <w:r w:rsidR="008E4A1D">
        <w:rPr>
          <w:lang w:val="en-US"/>
        </w:rPr>
        <w:t xml:space="preserve"> NAS</w:t>
      </w:r>
      <w:r>
        <w:rPr>
          <w:lang w:val="en-US"/>
        </w:rPr>
        <w:t xml:space="preserve"> message overhead of </w:t>
      </w:r>
      <w:r w:rsidR="006248B5">
        <w:rPr>
          <w:lang w:val="en-US"/>
        </w:rPr>
        <w:t>one</w:t>
      </w:r>
      <w:r>
        <w:rPr>
          <w:lang w:val="en-US"/>
        </w:rPr>
        <w:t xml:space="preserve"> octet. This does not include the NAS security overhead. However, at this point, CT1 cannot confirm </w:t>
      </w:r>
      <w:r w:rsidR="00F407AE">
        <w:rPr>
          <w:lang w:val="en-US"/>
        </w:rPr>
        <w:t>this</w:t>
      </w:r>
      <w:r>
        <w:rPr>
          <w:lang w:val="en-US"/>
        </w:rPr>
        <w:t xml:space="preserve"> without knowing all the details of </w:t>
      </w:r>
      <w:r w:rsidR="00F407AE">
        <w:rPr>
          <w:lang w:val="en-US"/>
        </w:rPr>
        <w:t xml:space="preserve">the corresponding </w:t>
      </w:r>
      <w:r>
        <w:rPr>
          <w:lang w:val="en-US"/>
        </w:rPr>
        <w:t>solution. CT1 would need requirements from SA2 to analyze this issue further.</w:t>
      </w:r>
    </w:p>
    <w:p w14:paraId="469AD631" w14:textId="77777777" w:rsidR="00B97703" w:rsidRPr="009C50AC" w:rsidRDefault="002F1940" w:rsidP="000F6242">
      <w:pPr>
        <w:pStyle w:val="Heading1"/>
        <w:rPr>
          <w:lang w:val="en-US"/>
        </w:rPr>
      </w:pPr>
      <w:r w:rsidRPr="009C50AC">
        <w:rPr>
          <w:lang w:val="en-US"/>
        </w:rPr>
        <w:t>2</w:t>
      </w:r>
      <w:r w:rsidRPr="009C50AC">
        <w:rPr>
          <w:lang w:val="en-US"/>
        </w:rPr>
        <w:tab/>
      </w:r>
      <w:r w:rsidR="000F6242" w:rsidRPr="009C50AC">
        <w:rPr>
          <w:lang w:val="en-US"/>
        </w:rPr>
        <w:t>Actions</w:t>
      </w:r>
    </w:p>
    <w:p w14:paraId="3D17F197" w14:textId="498260D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6232E">
        <w:rPr>
          <w:rFonts w:ascii="Arial" w:hAnsi="Arial" w:cs="Arial"/>
          <w:b/>
        </w:rPr>
        <w:t>SA</w:t>
      </w:r>
      <w:r w:rsidR="008E4A1D">
        <w:rPr>
          <w:rFonts w:ascii="Arial" w:hAnsi="Arial" w:cs="Arial"/>
          <w:b/>
        </w:rPr>
        <w:t>2</w:t>
      </w:r>
      <w:r w:rsidR="00FC3012">
        <w:rPr>
          <w:rFonts w:ascii="Arial" w:hAnsi="Arial" w:cs="Arial"/>
          <w:b/>
        </w:rPr>
        <w:t>:</w:t>
      </w:r>
    </w:p>
    <w:p w14:paraId="5A9BF4E3" w14:textId="218454A3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804F18">
        <w:t xml:space="preserve">CT1 </w:t>
      </w:r>
      <w:r w:rsidR="008A08C4">
        <w:t xml:space="preserve">kindly </w:t>
      </w:r>
      <w:r w:rsidR="00804F18">
        <w:t xml:space="preserve">asks </w:t>
      </w:r>
      <w:r w:rsidR="00D6232E">
        <w:t>SA</w:t>
      </w:r>
      <w:r w:rsidR="00863752">
        <w:t>2</w:t>
      </w:r>
      <w:r w:rsidR="00D6232E">
        <w:t xml:space="preserve"> </w:t>
      </w:r>
      <w:r w:rsidR="00804F18">
        <w:t>to take the above into account.</w:t>
      </w:r>
    </w:p>
    <w:p w14:paraId="2C0E89CC" w14:textId="144CB86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6232E">
        <w:rPr>
          <w:rFonts w:cs="Arial"/>
          <w:szCs w:val="36"/>
        </w:rPr>
        <w:t>CT</w:t>
      </w:r>
      <w:r w:rsidR="00B159CF">
        <w:rPr>
          <w:rFonts w:cs="Arial"/>
          <w:bCs/>
          <w:szCs w:val="36"/>
        </w:rPr>
        <w:t xml:space="preserve"> WG</w:t>
      </w:r>
      <w:r w:rsidR="00D623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25AA92E" w14:textId="113DE9C8" w:rsidR="00D6232E" w:rsidRDefault="00D6232E" w:rsidP="00D6232E">
      <w:r>
        <w:t>TSG CT1 Meeting #158</w:t>
      </w:r>
      <w:r>
        <w:tab/>
      </w:r>
      <w:r>
        <w:tab/>
        <w:t>17 – 21 November 2025</w:t>
      </w:r>
      <w:r>
        <w:tab/>
        <w:t>Dallas</w:t>
      </w:r>
    </w:p>
    <w:p w14:paraId="235F194F" w14:textId="4517078F" w:rsidR="00D6232E" w:rsidRPr="002F1940" w:rsidRDefault="00863752" w:rsidP="003C484F">
      <w:r>
        <w:t>TSG CT1 Meeting #159</w:t>
      </w:r>
      <w:r>
        <w:tab/>
      </w:r>
      <w:r>
        <w:tab/>
        <w:t>09 – 13 February 2026</w:t>
      </w:r>
      <w:r>
        <w:tab/>
        <w:t>India</w:t>
      </w:r>
    </w:p>
    <w:sectPr w:rsidR="00D6232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37F25" w14:textId="77777777" w:rsidR="00957CB8" w:rsidRDefault="00957CB8">
      <w:pPr>
        <w:spacing w:after="0"/>
      </w:pPr>
      <w:r>
        <w:separator/>
      </w:r>
    </w:p>
  </w:endnote>
  <w:endnote w:type="continuationSeparator" w:id="0">
    <w:p w14:paraId="50D24001" w14:textId="77777777" w:rsidR="00957CB8" w:rsidRDefault="00957C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26525" w14:textId="77777777" w:rsidR="00957CB8" w:rsidRDefault="00957CB8">
      <w:pPr>
        <w:spacing w:after="0"/>
      </w:pPr>
      <w:r>
        <w:separator/>
      </w:r>
    </w:p>
  </w:footnote>
  <w:footnote w:type="continuationSeparator" w:id="0">
    <w:p w14:paraId="1BF8D624" w14:textId="77777777" w:rsidR="00957CB8" w:rsidRDefault="00957C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75C10"/>
    <w:multiLevelType w:val="hybridMultilevel"/>
    <w:tmpl w:val="6B8087D6"/>
    <w:lvl w:ilvl="0" w:tplc="B7AA8352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8D06F57"/>
    <w:multiLevelType w:val="hybridMultilevel"/>
    <w:tmpl w:val="02723608"/>
    <w:lvl w:ilvl="0" w:tplc="04BA9F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438774">
    <w:abstractNumId w:val="6"/>
  </w:num>
  <w:num w:numId="2" w16cid:durableId="1203129299">
    <w:abstractNumId w:val="4"/>
  </w:num>
  <w:num w:numId="3" w16cid:durableId="1961645083">
    <w:abstractNumId w:val="2"/>
  </w:num>
  <w:num w:numId="4" w16cid:durableId="228350030">
    <w:abstractNumId w:val="1"/>
  </w:num>
  <w:num w:numId="5" w16cid:durableId="1155072739">
    <w:abstractNumId w:val="7"/>
  </w:num>
  <w:num w:numId="6" w16cid:durableId="106850374">
    <w:abstractNumId w:val="3"/>
  </w:num>
  <w:num w:numId="7" w16cid:durableId="354186674">
    <w:abstractNumId w:val="5"/>
  </w:num>
  <w:num w:numId="8" w16cid:durableId="168266019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F8B"/>
    <w:rsid w:val="00003492"/>
    <w:rsid w:val="00014BDD"/>
    <w:rsid w:val="00015B19"/>
    <w:rsid w:val="0001634E"/>
    <w:rsid w:val="00017F23"/>
    <w:rsid w:val="00023B90"/>
    <w:rsid w:val="00051076"/>
    <w:rsid w:val="00056516"/>
    <w:rsid w:val="00062CC0"/>
    <w:rsid w:val="000668BC"/>
    <w:rsid w:val="00067C8A"/>
    <w:rsid w:val="00070FDC"/>
    <w:rsid w:val="000A52C9"/>
    <w:rsid w:val="000C5559"/>
    <w:rsid w:val="000C761D"/>
    <w:rsid w:val="000D1061"/>
    <w:rsid w:val="000D18E8"/>
    <w:rsid w:val="000D56EA"/>
    <w:rsid w:val="000E4504"/>
    <w:rsid w:val="000F5C16"/>
    <w:rsid w:val="000F6242"/>
    <w:rsid w:val="000F6265"/>
    <w:rsid w:val="00157C78"/>
    <w:rsid w:val="00191ADD"/>
    <w:rsid w:val="001B6C0A"/>
    <w:rsid w:val="001D1795"/>
    <w:rsid w:val="001E58FA"/>
    <w:rsid w:val="001E639C"/>
    <w:rsid w:val="00205027"/>
    <w:rsid w:val="00206DB3"/>
    <w:rsid w:val="00213207"/>
    <w:rsid w:val="00216AE0"/>
    <w:rsid w:val="00220944"/>
    <w:rsid w:val="002452BB"/>
    <w:rsid w:val="00245657"/>
    <w:rsid w:val="00254CBC"/>
    <w:rsid w:val="00254F59"/>
    <w:rsid w:val="002A1823"/>
    <w:rsid w:val="002A2C68"/>
    <w:rsid w:val="002B0156"/>
    <w:rsid w:val="002D2DE1"/>
    <w:rsid w:val="002F1940"/>
    <w:rsid w:val="00314E44"/>
    <w:rsid w:val="003157B0"/>
    <w:rsid w:val="00323378"/>
    <w:rsid w:val="003260C2"/>
    <w:rsid w:val="00326818"/>
    <w:rsid w:val="00333172"/>
    <w:rsid w:val="003426CA"/>
    <w:rsid w:val="00351CF5"/>
    <w:rsid w:val="00356017"/>
    <w:rsid w:val="00370349"/>
    <w:rsid w:val="00380255"/>
    <w:rsid w:val="00383545"/>
    <w:rsid w:val="00383CE0"/>
    <w:rsid w:val="0039197A"/>
    <w:rsid w:val="003B3ABE"/>
    <w:rsid w:val="003B523C"/>
    <w:rsid w:val="003C484F"/>
    <w:rsid w:val="003C4AF8"/>
    <w:rsid w:val="003E6C35"/>
    <w:rsid w:val="003F4210"/>
    <w:rsid w:val="00403988"/>
    <w:rsid w:val="00421D6E"/>
    <w:rsid w:val="00422948"/>
    <w:rsid w:val="0042768D"/>
    <w:rsid w:val="0043156C"/>
    <w:rsid w:val="00433500"/>
    <w:rsid w:val="00433F71"/>
    <w:rsid w:val="00440D43"/>
    <w:rsid w:val="00462E0F"/>
    <w:rsid w:val="00463E7C"/>
    <w:rsid w:val="00484B60"/>
    <w:rsid w:val="00487678"/>
    <w:rsid w:val="00492FE2"/>
    <w:rsid w:val="00497834"/>
    <w:rsid w:val="004A625C"/>
    <w:rsid w:val="004B729A"/>
    <w:rsid w:val="004C60EE"/>
    <w:rsid w:val="004D6579"/>
    <w:rsid w:val="004E3939"/>
    <w:rsid w:val="004E4E89"/>
    <w:rsid w:val="004E5304"/>
    <w:rsid w:val="004F3D93"/>
    <w:rsid w:val="0050288F"/>
    <w:rsid w:val="00503A09"/>
    <w:rsid w:val="0050550E"/>
    <w:rsid w:val="00505832"/>
    <w:rsid w:val="00525996"/>
    <w:rsid w:val="005319C0"/>
    <w:rsid w:val="005349BD"/>
    <w:rsid w:val="0055775D"/>
    <w:rsid w:val="00562661"/>
    <w:rsid w:val="005640EE"/>
    <w:rsid w:val="00565458"/>
    <w:rsid w:val="005A5494"/>
    <w:rsid w:val="005A7340"/>
    <w:rsid w:val="005B0602"/>
    <w:rsid w:val="005B5644"/>
    <w:rsid w:val="005C19CB"/>
    <w:rsid w:val="005C2E5B"/>
    <w:rsid w:val="005C549E"/>
    <w:rsid w:val="005D1B9D"/>
    <w:rsid w:val="005D61B5"/>
    <w:rsid w:val="005E0787"/>
    <w:rsid w:val="005E0A79"/>
    <w:rsid w:val="005E5A15"/>
    <w:rsid w:val="00603A28"/>
    <w:rsid w:val="00607D4E"/>
    <w:rsid w:val="0061445D"/>
    <w:rsid w:val="006248B5"/>
    <w:rsid w:val="00647D70"/>
    <w:rsid w:val="00656B45"/>
    <w:rsid w:val="00666985"/>
    <w:rsid w:val="00676570"/>
    <w:rsid w:val="006936E0"/>
    <w:rsid w:val="00696E27"/>
    <w:rsid w:val="00697A8E"/>
    <w:rsid w:val="006A29FA"/>
    <w:rsid w:val="006D23D3"/>
    <w:rsid w:val="006D4F36"/>
    <w:rsid w:val="00703787"/>
    <w:rsid w:val="00707766"/>
    <w:rsid w:val="00710DA2"/>
    <w:rsid w:val="00711FB0"/>
    <w:rsid w:val="00724149"/>
    <w:rsid w:val="007258DE"/>
    <w:rsid w:val="007564DB"/>
    <w:rsid w:val="00762F6A"/>
    <w:rsid w:val="0077012F"/>
    <w:rsid w:val="00796BC0"/>
    <w:rsid w:val="007A5DDB"/>
    <w:rsid w:val="007A63E4"/>
    <w:rsid w:val="007F3A12"/>
    <w:rsid w:val="007F4F92"/>
    <w:rsid w:val="007F7B1D"/>
    <w:rsid w:val="00801531"/>
    <w:rsid w:val="00801F4D"/>
    <w:rsid w:val="00804F18"/>
    <w:rsid w:val="00811930"/>
    <w:rsid w:val="008179DB"/>
    <w:rsid w:val="00822667"/>
    <w:rsid w:val="0082664E"/>
    <w:rsid w:val="00842C52"/>
    <w:rsid w:val="00844242"/>
    <w:rsid w:val="0084537F"/>
    <w:rsid w:val="00862393"/>
    <w:rsid w:val="00863752"/>
    <w:rsid w:val="00874BB6"/>
    <w:rsid w:val="0087611E"/>
    <w:rsid w:val="00887513"/>
    <w:rsid w:val="00895D7F"/>
    <w:rsid w:val="008A08C4"/>
    <w:rsid w:val="008B1DFE"/>
    <w:rsid w:val="008C6E01"/>
    <w:rsid w:val="008D772F"/>
    <w:rsid w:val="008D79E3"/>
    <w:rsid w:val="008E4A1D"/>
    <w:rsid w:val="008F7E9E"/>
    <w:rsid w:val="00906AED"/>
    <w:rsid w:val="0092095D"/>
    <w:rsid w:val="00926C36"/>
    <w:rsid w:val="0093222A"/>
    <w:rsid w:val="00957CB8"/>
    <w:rsid w:val="0097234B"/>
    <w:rsid w:val="009765CA"/>
    <w:rsid w:val="00990004"/>
    <w:rsid w:val="0099764C"/>
    <w:rsid w:val="00997873"/>
    <w:rsid w:val="009B07CD"/>
    <w:rsid w:val="009B7541"/>
    <w:rsid w:val="009C50AC"/>
    <w:rsid w:val="009E725C"/>
    <w:rsid w:val="009F0034"/>
    <w:rsid w:val="009F793B"/>
    <w:rsid w:val="00A006AB"/>
    <w:rsid w:val="00A07181"/>
    <w:rsid w:val="00A24D0A"/>
    <w:rsid w:val="00A24E09"/>
    <w:rsid w:val="00A30BC9"/>
    <w:rsid w:val="00A361C9"/>
    <w:rsid w:val="00A41787"/>
    <w:rsid w:val="00A43F41"/>
    <w:rsid w:val="00A62C53"/>
    <w:rsid w:val="00A70551"/>
    <w:rsid w:val="00A717FC"/>
    <w:rsid w:val="00A94CBF"/>
    <w:rsid w:val="00A94E35"/>
    <w:rsid w:val="00AA54B9"/>
    <w:rsid w:val="00AD6661"/>
    <w:rsid w:val="00AE7241"/>
    <w:rsid w:val="00AF22B7"/>
    <w:rsid w:val="00AF6506"/>
    <w:rsid w:val="00B10DAB"/>
    <w:rsid w:val="00B159CF"/>
    <w:rsid w:val="00B16F69"/>
    <w:rsid w:val="00B2436B"/>
    <w:rsid w:val="00B311CC"/>
    <w:rsid w:val="00B3133B"/>
    <w:rsid w:val="00B41037"/>
    <w:rsid w:val="00B51B0A"/>
    <w:rsid w:val="00B5599A"/>
    <w:rsid w:val="00B634B8"/>
    <w:rsid w:val="00B741CA"/>
    <w:rsid w:val="00B757E0"/>
    <w:rsid w:val="00B84C91"/>
    <w:rsid w:val="00B97703"/>
    <w:rsid w:val="00BA44A3"/>
    <w:rsid w:val="00BA62B7"/>
    <w:rsid w:val="00BB0D80"/>
    <w:rsid w:val="00BB7063"/>
    <w:rsid w:val="00BB7D55"/>
    <w:rsid w:val="00BD302E"/>
    <w:rsid w:val="00BE1347"/>
    <w:rsid w:val="00C1298D"/>
    <w:rsid w:val="00C12ECB"/>
    <w:rsid w:val="00C444E7"/>
    <w:rsid w:val="00C471EA"/>
    <w:rsid w:val="00C536EB"/>
    <w:rsid w:val="00C71386"/>
    <w:rsid w:val="00C7237E"/>
    <w:rsid w:val="00C81DA7"/>
    <w:rsid w:val="00C83B70"/>
    <w:rsid w:val="00C8723D"/>
    <w:rsid w:val="00CB0B6E"/>
    <w:rsid w:val="00CC05FE"/>
    <w:rsid w:val="00CC1F39"/>
    <w:rsid w:val="00CC2A37"/>
    <w:rsid w:val="00CC7B07"/>
    <w:rsid w:val="00CD007C"/>
    <w:rsid w:val="00CD29B6"/>
    <w:rsid w:val="00CE1005"/>
    <w:rsid w:val="00CE308A"/>
    <w:rsid w:val="00CF1A36"/>
    <w:rsid w:val="00CF6087"/>
    <w:rsid w:val="00CF7633"/>
    <w:rsid w:val="00D22567"/>
    <w:rsid w:val="00D23ECF"/>
    <w:rsid w:val="00D31442"/>
    <w:rsid w:val="00D43678"/>
    <w:rsid w:val="00D47F77"/>
    <w:rsid w:val="00D6232E"/>
    <w:rsid w:val="00D86723"/>
    <w:rsid w:val="00DB7F13"/>
    <w:rsid w:val="00DD67FF"/>
    <w:rsid w:val="00DE67D4"/>
    <w:rsid w:val="00DF5050"/>
    <w:rsid w:val="00E0401F"/>
    <w:rsid w:val="00E2324B"/>
    <w:rsid w:val="00E366F6"/>
    <w:rsid w:val="00E42A9A"/>
    <w:rsid w:val="00E45933"/>
    <w:rsid w:val="00E519C6"/>
    <w:rsid w:val="00E76C0B"/>
    <w:rsid w:val="00E85030"/>
    <w:rsid w:val="00E97F88"/>
    <w:rsid w:val="00EA1365"/>
    <w:rsid w:val="00EE3BF7"/>
    <w:rsid w:val="00F11A7D"/>
    <w:rsid w:val="00F340F0"/>
    <w:rsid w:val="00F407AE"/>
    <w:rsid w:val="00F42A94"/>
    <w:rsid w:val="00F459AF"/>
    <w:rsid w:val="00F50A46"/>
    <w:rsid w:val="00F51618"/>
    <w:rsid w:val="00F74D47"/>
    <w:rsid w:val="00F92379"/>
    <w:rsid w:val="00F93500"/>
    <w:rsid w:val="00FA1DD0"/>
    <w:rsid w:val="00FA2517"/>
    <w:rsid w:val="00FA5CE2"/>
    <w:rsid w:val="00FB150F"/>
    <w:rsid w:val="00FC3012"/>
    <w:rsid w:val="00FD7DFA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23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</cp:lastModifiedBy>
  <cp:revision>11</cp:revision>
  <cp:lastPrinted>2002-04-23T07:10:00Z</cp:lastPrinted>
  <dcterms:created xsi:type="dcterms:W3CDTF">2025-10-01T21:31:00Z</dcterms:created>
  <dcterms:modified xsi:type="dcterms:W3CDTF">2025-10-03T17:52:00Z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