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04490" w14:textId="5210F2AC" w:rsidR="00CB0523" w:rsidRDefault="00CB0523" w:rsidP="00CB0523">
      <w:pPr>
        <w:pStyle w:val="LSHeader"/>
      </w:pPr>
      <w:r>
        <w:t>3GPP TSG CT Meeting #110</w:t>
      </w:r>
      <w:r>
        <w:tab/>
        <w:t>CP-25322</w:t>
      </w:r>
      <w:r>
        <w:t>5</w:t>
      </w:r>
    </w:p>
    <w:p w14:paraId="03830B74" w14:textId="77777777" w:rsidR="00CB0523" w:rsidRDefault="00CB0523" w:rsidP="00CB0523">
      <w:pPr>
        <w:pStyle w:val="LSHeader"/>
        <w:pBdr>
          <w:bottom w:val="single" w:sz="6" w:space="1" w:color="auto"/>
        </w:pBdr>
      </w:pPr>
      <w:r>
        <w:t>Baltimore, United States, 8 - 9 December, 2025</w:t>
      </w:r>
    </w:p>
    <w:p w14:paraId="555B0B06" w14:textId="77777777" w:rsidR="00CB0523" w:rsidRDefault="00CB0523" w:rsidP="00CB0523">
      <w:pPr>
        <w:spacing w:after="0"/>
      </w:pPr>
    </w:p>
    <w:p w14:paraId="73405CDA" w14:textId="77777777" w:rsidR="007D6C44" w:rsidRDefault="00D20335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TSG-WG SA2 Meeting #1</w:t>
      </w:r>
      <w:r w:rsidR="009E06CF">
        <w:rPr>
          <w:rFonts w:cs="Arial"/>
          <w:b/>
          <w:noProof/>
          <w:sz w:val="24"/>
        </w:rPr>
        <w:t>7</w:t>
      </w:r>
      <w:r w:rsidR="000C21BA">
        <w:rPr>
          <w:rFonts w:cs="Arial"/>
          <w:b/>
          <w:noProof/>
          <w:sz w:val="24"/>
        </w:rPr>
        <w:t>2</w:t>
      </w:r>
      <w:r w:rsidR="007D6C44">
        <w:rPr>
          <w:rFonts w:cs="Arial"/>
          <w:b/>
          <w:noProof/>
          <w:sz w:val="24"/>
        </w:rPr>
        <w:tab/>
      </w:r>
      <w:r w:rsidR="003858B2" w:rsidRPr="003858B2">
        <w:rPr>
          <w:rFonts w:cs="Arial"/>
          <w:b/>
          <w:noProof/>
          <w:sz w:val="24"/>
        </w:rPr>
        <w:t>S2-2511155</w:t>
      </w:r>
    </w:p>
    <w:p w14:paraId="07370FE9" w14:textId="77777777" w:rsidR="007D6C44" w:rsidRDefault="00544492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44492">
        <w:rPr>
          <w:rFonts w:cs="Arial"/>
          <w:b/>
          <w:noProof/>
          <w:sz w:val="24"/>
        </w:rPr>
        <w:t>Dallas, USA, 17 – 21 Nov 2025</w:t>
      </w:r>
    </w:p>
    <w:p w14:paraId="666A02BB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F7BCC5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2F01">
        <w:rPr>
          <w:rFonts w:ascii="Arial" w:hAnsi="Arial" w:cs="Arial"/>
          <w:b/>
          <w:sz w:val="22"/>
          <w:szCs w:val="22"/>
        </w:rPr>
        <w:t>Reply to</w:t>
      </w:r>
      <w:r w:rsidR="0085457A">
        <w:rPr>
          <w:rFonts w:ascii="Arial" w:hAnsi="Arial" w:cs="Arial"/>
          <w:b/>
          <w:sz w:val="22"/>
          <w:szCs w:val="22"/>
        </w:rPr>
        <w:t xml:space="preserve"> </w:t>
      </w:r>
      <w:r w:rsidR="0085457A" w:rsidRPr="0085457A">
        <w:rPr>
          <w:rFonts w:ascii="Arial" w:hAnsi="Arial" w:cs="Arial"/>
          <w:b/>
          <w:sz w:val="22"/>
          <w:szCs w:val="22"/>
        </w:rPr>
        <w:t>Reply LS on removal of support of PWS over satellite NG-RAN in Rel-17 and 18</w:t>
      </w:r>
    </w:p>
    <w:p w14:paraId="3A117635" w14:textId="77777777"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Reply LS on removal of support of PWS over satellite NG-RAN in Rel-17 and 18</w:t>
      </w:r>
      <w:r w:rsidR="000736D6" w:rsidRPr="000736D6">
        <w:rPr>
          <w:rFonts w:ascii="Arial" w:hAnsi="Arial" w:cs="Arial"/>
          <w:b/>
          <w:bCs/>
          <w:sz w:val="22"/>
          <w:szCs w:val="22"/>
        </w:rPr>
        <w:t xml:space="preserve"> </w:t>
      </w:r>
      <w:r w:rsidR="00CD3484">
        <w:rPr>
          <w:rFonts w:ascii="Arial" w:hAnsi="Arial" w:cs="Arial"/>
          <w:b/>
          <w:bCs/>
          <w:sz w:val="22"/>
          <w:szCs w:val="22"/>
        </w:rPr>
        <w:t>(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CP-252246</w:t>
      </w:r>
      <w:r w:rsidR="000736D6">
        <w:rPr>
          <w:rFonts w:ascii="Arial" w:hAnsi="Arial" w:cs="Arial"/>
          <w:b/>
          <w:bCs/>
          <w:sz w:val="22"/>
          <w:szCs w:val="22"/>
        </w:rPr>
        <w:t>/</w:t>
      </w:r>
      <w:r w:rsidR="0085457A" w:rsidRPr="0085457A"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S2-2508164</w:t>
      </w:r>
      <w:r w:rsidR="00CD3484">
        <w:rPr>
          <w:rFonts w:ascii="Arial" w:hAnsi="Arial" w:cs="Arial"/>
          <w:b/>
          <w:bCs/>
          <w:sz w:val="22"/>
          <w:szCs w:val="22"/>
        </w:rPr>
        <w:t>)</w:t>
      </w:r>
    </w:p>
    <w:p w14:paraId="4AF0A246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0C8E3B2A" w14:textId="77777777" w:rsidR="00B97703" w:rsidRP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5GSAT_ARCH</w:t>
      </w:r>
    </w:p>
    <w:p w14:paraId="478064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A2C69F" w14:textId="77777777"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14:paraId="36AA74B7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14:paraId="444C57BD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85457A" w:rsidRPr="0085457A">
        <w:rPr>
          <w:rFonts w:ascii="Arial" w:hAnsi="Arial" w:cs="Arial"/>
          <w:b/>
          <w:bCs/>
          <w:sz w:val="22"/>
          <w:szCs w:val="22"/>
        </w:rPr>
        <w:t>CT1, SA, SA1, RAN3, RAN2, CT4, CT6</w:t>
      </w:r>
    </w:p>
    <w:p w14:paraId="3FCEBD89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 Kumar</w:t>
      </w:r>
    </w:p>
    <w:p w14:paraId="7949FC5E" w14:textId="77777777"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830">
        <w:rPr>
          <w:rFonts w:ascii="Arial" w:hAnsi="Arial" w:cs="Arial"/>
          <w:b/>
          <w:bCs/>
          <w:sz w:val="22"/>
          <w:szCs w:val="22"/>
        </w:rPr>
        <w:t>lalith.kumar@samsung.com</w:t>
      </w:r>
    </w:p>
    <w:p w14:paraId="2663ACE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ED762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8D9CA20" w14:textId="77777777"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821CA6">
        <w:rPr>
          <w:rFonts w:ascii="Arial" w:hAnsi="Arial" w:cs="Arial"/>
          <w:b/>
        </w:rPr>
        <w:t>NA</w:t>
      </w:r>
    </w:p>
    <w:p w14:paraId="462BE3F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CD4AF35" w14:textId="77777777" w:rsidR="00B9315C" w:rsidRDefault="0098186A" w:rsidP="00B9315C">
      <w:pPr>
        <w:jc w:val="both"/>
        <w:rPr>
          <w:rFonts w:ascii="Arial" w:hAnsi="Arial" w:cs="Arial"/>
        </w:rPr>
      </w:pPr>
      <w:r w:rsidRPr="00A37B91">
        <w:rPr>
          <w:rFonts w:ascii="Arial" w:hAnsi="Arial" w:cs="Arial"/>
        </w:rPr>
        <w:t xml:space="preserve">SA2 </w:t>
      </w:r>
      <w:r w:rsidR="00B9315C">
        <w:rPr>
          <w:rFonts w:ascii="Arial" w:hAnsi="Arial" w:cs="Arial"/>
        </w:rPr>
        <w:t xml:space="preserve">thanks </w:t>
      </w:r>
      <w:r w:rsidR="0085457A">
        <w:rPr>
          <w:rFonts w:ascii="Arial" w:hAnsi="Arial" w:cs="Arial"/>
        </w:rPr>
        <w:t>CT</w:t>
      </w:r>
      <w:r w:rsidR="00B9315C">
        <w:rPr>
          <w:rFonts w:ascii="Arial" w:hAnsi="Arial" w:cs="Arial"/>
        </w:rPr>
        <w:t xml:space="preserve"> for the</w:t>
      </w:r>
      <w:r w:rsidR="00CD3484">
        <w:rPr>
          <w:rFonts w:ascii="Arial" w:hAnsi="Arial" w:cs="Arial"/>
        </w:rPr>
        <w:t>ir</w:t>
      </w:r>
      <w:r w:rsidR="00B9315C">
        <w:rPr>
          <w:rFonts w:ascii="Arial" w:hAnsi="Arial" w:cs="Arial"/>
        </w:rPr>
        <w:t xml:space="preserve"> LS in </w:t>
      </w:r>
      <w:r w:rsidR="0085457A" w:rsidRPr="0085457A">
        <w:rPr>
          <w:rFonts w:ascii="Arial" w:hAnsi="Arial" w:cs="Arial"/>
        </w:rPr>
        <w:t>CP-252246/S2-2508164</w:t>
      </w:r>
      <w:r w:rsidR="00B9315C">
        <w:rPr>
          <w:rFonts w:ascii="Arial" w:hAnsi="Arial" w:cs="Arial"/>
        </w:rPr>
        <w:t>.</w:t>
      </w:r>
    </w:p>
    <w:p w14:paraId="26523423" w14:textId="77777777" w:rsidR="00821CA6" w:rsidRDefault="00821CA6" w:rsidP="00B93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follow up to the </w:t>
      </w:r>
      <w:r w:rsidR="0086276C">
        <w:rPr>
          <w:rFonts w:ascii="Arial" w:hAnsi="Arial" w:cs="Arial"/>
        </w:rPr>
        <w:t xml:space="preserve">outgoing </w:t>
      </w:r>
      <w:r>
        <w:rPr>
          <w:rFonts w:ascii="Arial" w:hAnsi="Arial" w:cs="Arial"/>
        </w:rPr>
        <w:t xml:space="preserve">LS </w:t>
      </w:r>
      <w:r w:rsidRPr="00821CA6">
        <w:rPr>
          <w:rFonts w:ascii="Arial" w:hAnsi="Arial" w:cs="Arial"/>
        </w:rPr>
        <w:t>S2-2509321</w:t>
      </w:r>
      <w:r w:rsidR="005444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sent by SA2 in SA2#171, </w:t>
      </w:r>
      <w:r w:rsidR="00B9315C">
        <w:rPr>
          <w:rFonts w:ascii="Arial" w:hAnsi="Arial" w:cs="Arial"/>
        </w:rPr>
        <w:t xml:space="preserve">SA2 has </w:t>
      </w:r>
      <w:r>
        <w:rPr>
          <w:rFonts w:ascii="Arial" w:hAnsi="Arial" w:cs="Arial"/>
        </w:rPr>
        <w:t xml:space="preserve">re-discussed the incoming LS </w:t>
      </w:r>
      <w:r w:rsidRPr="0085457A">
        <w:rPr>
          <w:rFonts w:ascii="Arial" w:hAnsi="Arial" w:cs="Arial"/>
        </w:rPr>
        <w:t>CP-252246/S2-2508164</w:t>
      </w:r>
      <w:r>
        <w:rPr>
          <w:rFonts w:ascii="Arial" w:hAnsi="Arial" w:cs="Arial"/>
        </w:rPr>
        <w:t xml:space="preserve">. SA2 understands that Rel-17 and Rel-18 support </w:t>
      </w:r>
      <w:r w:rsidR="00995CB4">
        <w:rPr>
          <w:rFonts w:ascii="Arial" w:hAnsi="Arial" w:cs="Arial"/>
        </w:rPr>
        <w:t xml:space="preserve">of PWS </w:t>
      </w:r>
      <w:r>
        <w:rPr>
          <w:rFonts w:ascii="Arial" w:hAnsi="Arial" w:cs="Arial"/>
        </w:rPr>
        <w:t xml:space="preserve">was extended only for satellite NG-RAN and not for </w:t>
      </w:r>
      <w:r w:rsidRPr="00821CA6">
        <w:rPr>
          <w:rFonts w:ascii="Arial" w:hAnsi="Arial" w:cs="Arial"/>
        </w:rPr>
        <w:t>satellite E-UTRAN</w:t>
      </w:r>
      <w:r>
        <w:rPr>
          <w:rFonts w:ascii="Arial" w:hAnsi="Arial" w:cs="Arial"/>
        </w:rPr>
        <w:t>.</w:t>
      </w:r>
    </w:p>
    <w:p w14:paraId="3AA6D8D0" w14:textId="77777777" w:rsidR="00805FCF" w:rsidRDefault="00821CA6" w:rsidP="00B93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Thus, SA2 has concluded to not pursue the </w:t>
      </w:r>
      <w:r w:rsidRPr="00821CA6">
        <w:rPr>
          <w:rFonts w:ascii="Arial" w:hAnsi="Arial" w:cs="Arial"/>
          <w:bCs/>
        </w:rPr>
        <w:t>CR#3947,</w:t>
      </w:r>
      <w:r w:rsidR="00AD1EED">
        <w:rPr>
          <w:rFonts w:ascii="Arial" w:hAnsi="Arial" w:cs="Arial"/>
          <w:bCs/>
        </w:rPr>
        <w:t xml:space="preserve"> </w:t>
      </w:r>
      <w:r w:rsidRPr="00821CA6">
        <w:rPr>
          <w:rFonts w:ascii="Arial" w:hAnsi="Arial" w:cs="Arial"/>
          <w:bCs/>
        </w:rPr>
        <w:t>CR#3948</w:t>
      </w:r>
      <w:r>
        <w:rPr>
          <w:rFonts w:ascii="Arial" w:hAnsi="Arial" w:cs="Arial"/>
          <w:b/>
        </w:rPr>
        <w:t xml:space="preserve"> </w:t>
      </w:r>
      <w:r w:rsidR="00B9315C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in SA2#171</w:t>
      </w:r>
      <w:r w:rsidR="00CD3484">
        <w:rPr>
          <w:rFonts w:ascii="Arial" w:hAnsi="Arial" w:cs="Arial"/>
        </w:rPr>
        <w:t>.</w:t>
      </w:r>
    </w:p>
    <w:p w14:paraId="2DD882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246085" w14:textId="77777777"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CT</w:t>
      </w:r>
      <w:r w:rsidR="0085457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57A" w:rsidRPr="0085457A">
        <w:rPr>
          <w:rFonts w:ascii="Arial" w:hAnsi="Arial" w:cs="Arial"/>
          <w:b/>
          <w:bCs/>
          <w:sz w:val="22"/>
          <w:szCs w:val="22"/>
        </w:rPr>
        <w:t>RAN</w:t>
      </w:r>
    </w:p>
    <w:p w14:paraId="1C97A9A8" w14:textId="77777777" w:rsidR="00F143D7" w:rsidRDefault="00B97703" w:rsidP="00F143D7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154559F" w14:textId="77777777" w:rsidR="00F56A3F" w:rsidRPr="00556C99" w:rsidRDefault="00DE1DD9" w:rsidP="00497F68">
      <w:pPr>
        <w:numPr>
          <w:ilvl w:val="0"/>
          <w:numId w:val="7"/>
        </w:numPr>
      </w:pPr>
      <w:r>
        <w:t>SA2 kindly asks</w:t>
      </w:r>
      <w:r w:rsidR="00050067">
        <w:t xml:space="preserve"> </w:t>
      </w:r>
      <w:r w:rsidR="0098186A">
        <w:t xml:space="preserve">to </w:t>
      </w:r>
      <w:r w:rsidR="00B9315C">
        <w:t xml:space="preserve">take </w:t>
      </w:r>
      <w:r w:rsidR="00CD3484">
        <w:t>above</w:t>
      </w:r>
      <w:r w:rsidR="00B9315C">
        <w:t xml:space="preserve"> information into account</w:t>
      </w:r>
      <w:r w:rsidR="00D96B2C" w:rsidRPr="00556C99">
        <w:t>.</w:t>
      </w:r>
    </w:p>
    <w:p w14:paraId="1B65621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710871" w14:textId="77777777" w:rsidR="00B80220" w:rsidRDefault="000213FB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</w:t>
      </w:r>
      <w:r w:rsidR="00625C24">
        <w:rPr>
          <w:rFonts w:ascii="Arial" w:hAnsi="Arial" w:cs="Arial"/>
          <w:bCs/>
        </w:rPr>
        <w:t>3</w:t>
      </w:r>
      <w:r w:rsidR="00683127" w:rsidRP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9</w:t>
      </w:r>
      <w:r w:rsidR="00683127" w:rsidRPr="00683127"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1</w:t>
      </w:r>
      <w:r w:rsidR="00625C24">
        <w:rPr>
          <w:rFonts w:ascii="Arial" w:hAnsi="Arial" w:cs="Arial"/>
          <w:bCs/>
        </w:rPr>
        <w:t>3</w:t>
      </w:r>
      <w:r>
        <w:rPr>
          <w:rFonts w:ascii="Arial" w:hAnsi="Arial" w:cs="Arial"/>
          <w:bCs/>
          <w:vertAlign w:val="superscript"/>
        </w:rPr>
        <w:t>th</w:t>
      </w:r>
      <w:r w:rsidR="00683127">
        <w:rPr>
          <w:rFonts w:ascii="Arial" w:hAnsi="Arial" w:cs="Arial"/>
          <w:bCs/>
        </w:rPr>
        <w:t xml:space="preserve"> </w:t>
      </w:r>
      <w:r w:rsidR="00544492">
        <w:rPr>
          <w:rFonts w:ascii="Arial" w:hAnsi="Arial" w:cs="Arial"/>
          <w:bCs/>
        </w:rPr>
        <w:t>February</w:t>
      </w:r>
      <w:r w:rsidR="00B9315C">
        <w:rPr>
          <w:rFonts w:ascii="Arial" w:hAnsi="Arial" w:cs="Arial"/>
          <w:bCs/>
        </w:rPr>
        <w:t xml:space="preserve"> 202</w:t>
      </w:r>
      <w:r w:rsidR="00544492">
        <w:rPr>
          <w:rFonts w:ascii="Arial" w:hAnsi="Arial" w:cs="Arial"/>
          <w:bCs/>
        </w:rPr>
        <w:t>6</w:t>
      </w:r>
      <w:r w:rsidR="00683127">
        <w:rPr>
          <w:rFonts w:ascii="Arial" w:hAnsi="Arial" w:cs="Arial"/>
          <w:bCs/>
        </w:rPr>
        <w:tab/>
      </w:r>
      <w:r w:rsidR="00625C24">
        <w:rPr>
          <w:rFonts w:ascii="Arial" w:hAnsi="Arial" w:cs="Arial"/>
          <w:bCs/>
        </w:rPr>
        <w:t>India</w:t>
      </w:r>
      <w:r w:rsidRPr="000213FB">
        <w:rPr>
          <w:rFonts w:ascii="Arial" w:hAnsi="Arial" w:cs="Arial"/>
          <w:bCs/>
        </w:rPr>
        <w:t xml:space="preserve">, </w:t>
      </w:r>
      <w:r w:rsidR="00625C24">
        <w:rPr>
          <w:rFonts w:ascii="Arial" w:hAnsi="Arial" w:cs="Arial"/>
          <w:bCs/>
        </w:rPr>
        <w:t>IN</w:t>
      </w:r>
    </w:p>
    <w:p w14:paraId="5A5D8E3C" w14:textId="77777777" w:rsidR="00544492" w:rsidRDefault="00544492" w:rsidP="005444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SA2#174</w:t>
      </w:r>
      <w:r>
        <w:rPr>
          <w:rFonts w:ascii="Arial" w:hAnsi="Arial" w:cs="Arial"/>
          <w:bCs/>
        </w:rPr>
        <w:tab/>
        <w:t>13</w:t>
      </w:r>
      <w:r w:rsidRPr="009F25B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to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</w:t>
      </w:r>
      <w:r>
        <w:rPr>
          <w:rFonts w:ascii="Arial" w:hAnsi="Arial" w:cs="Arial"/>
          <w:bCs/>
        </w:rPr>
        <w:tab/>
      </w:r>
      <w:r w:rsidRPr="00544492">
        <w:rPr>
          <w:rFonts w:ascii="Arial" w:hAnsi="Arial" w:cs="Arial"/>
          <w:bCs/>
        </w:rPr>
        <w:t>Malta , MT</w:t>
      </w:r>
    </w:p>
    <w:p w14:paraId="52267850" w14:textId="77777777" w:rsidR="00544492" w:rsidRDefault="00544492" w:rsidP="007D60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E2756C" w14:textId="77777777"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5D6F" w14:textId="77777777" w:rsidR="007B5FBD" w:rsidRDefault="007B5FBD">
      <w:pPr>
        <w:spacing w:after="0"/>
      </w:pPr>
      <w:r>
        <w:separator/>
      </w:r>
    </w:p>
  </w:endnote>
  <w:endnote w:type="continuationSeparator" w:id="0">
    <w:p w14:paraId="7116E573" w14:textId="77777777" w:rsidR="007B5FBD" w:rsidRDefault="007B5FBD">
      <w:pPr>
        <w:spacing w:after="0"/>
      </w:pPr>
      <w:r>
        <w:continuationSeparator/>
      </w:r>
    </w:p>
  </w:endnote>
  <w:endnote w:type="continuationNotice" w:id="1">
    <w:p w14:paraId="7B5754D4" w14:textId="77777777" w:rsidR="007B5FBD" w:rsidRDefault="007B5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44DCF" w14:textId="77777777" w:rsidR="007B5FBD" w:rsidRDefault="007B5FBD">
      <w:pPr>
        <w:spacing w:after="0"/>
      </w:pPr>
      <w:r>
        <w:separator/>
      </w:r>
    </w:p>
  </w:footnote>
  <w:footnote w:type="continuationSeparator" w:id="0">
    <w:p w14:paraId="7CB887F4" w14:textId="77777777" w:rsidR="007B5FBD" w:rsidRDefault="007B5FBD">
      <w:pPr>
        <w:spacing w:after="0"/>
      </w:pPr>
      <w:r>
        <w:continuationSeparator/>
      </w:r>
    </w:p>
  </w:footnote>
  <w:footnote w:type="continuationNotice" w:id="1">
    <w:p w14:paraId="35EE03BE" w14:textId="77777777" w:rsidR="007B5FBD" w:rsidRDefault="007B5F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2610780">
    <w:abstractNumId w:val="5"/>
  </w:num>
  <w:num w:numId="2" w16cid:durableId="645358046">
    <w:abstractNumId w:val="4"/>
  </w:num>
  <w:num w:numId="3" w16cid:durableId="1450902525">
    <w:abstractNumId w:val="3"/>
  </w:num>
  <w:num w:numId="4" w16cid:durableId="777523617">
    <w:abstractNumId w:val="0"/>
  </w:num>
  <w:num w:numId="5" w16cid:durableId="212811649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81700370">
    <w:abstractNumId w:val="6"/>
  </w:num>
  <w:num w:numId="7" w16cid:durableId="4982712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2193"/>
    <w:rsid w:val="0001543E"/>
    <w:rsid w:val="00017F23"/>
    <w:rsid w:val="000213FB"/>
    <w:rsid w:val="000352E6"/>
    <w:rsid w:val="0003717C"/>
    <w:rsid w:val="00040EF9"/>
    <w:rsid w:val="00050067"/>
    <w:rsid w:val="00052481"/>
    <w:rsid w:val="000527B9"/>
    <w:rsid w:val="000736D6"/>
    <w:rsid w:val="000757FF"/>
    <w:rsid w:val="0007778B"/>
    <w:rsid w:val="000902A0"/>
    <w:rsid w:val="000953FC"/>
    <w:rsid w:val="000A63C7"/>
    <w:rsid w:val="000B540C"/>
    <w:rsid w:val="000B7E06"/>
    <w:rsid w:val="000C21BA"/>
    <w:rsid w:val="000C4C62"/>
    <w:rsid w:val="000D5B4E"/>
    <w:rsid w:val="000D5EE9"/>
    <w:rsid w:val="000F4EFA"/>
    <w:rsid w:val="000F5675"/>
    <w:rsid w:val="000F6242"/>
    <w:rsid w:val="001041A2"/>
    <w:rsid w:val="0011598B"/>
    <w:rsid w:val="00115A30"/>
    <w:rsid w:val="00115E8D"/>
    <w:rsid w:val="00120D99"/>
    <w:rsid w:val="00143FE3"/>
    <w:rsid w:val="00150D3B"/>
    <w:rsid w:val="0016083D"/>
    <w:rsid w:val="00161EEC"/>
    <w:rsid w:val="001627DC"/>
    <w:rsid w:val="0016312A"/>
    <w:rsid w:val="001808E6"/>
    <w:rsid w:val="00185F6E"/>
    <w:rsid w:val="001A15F2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677AA"/>
    <w:rsid w:val="002710DA"/>
    <w:rsid w:val="002767DA"/>
    <w:rsid w:val="002A245C"/>
    <w:rsid w:val="002A3D7D"/>
    <w:rsid w:val="002A6E64"/>
    <w:rsid w:val="002B79B2"/>
    <w:rsid w:val="002C05E1"/>
    <w:rsid w:val="002C54F7"/>
    <w:rsid w:val="002E5CD4"/>
    <w:rsid w:val="002F1940"/>
    <w:rsid w:val="002F4301"/>
    <w:rsid w:val="002F4426"/>
    <w:rsid w:val="00310879"/>
    <w:rsid w:val="00327B64"/>
    <w:rsid w:val="00344CD0"/>
    <w:rsid w:val="00352BD6"/>
    <w:rsid w:val="0035561E"/>
    <w:rsid w:val="00362AC1"/>
    <w:rsid w:val="00367649"/>
    <w:rsid w:val="00373E63"/>
    <w:rsid w:val="00383545"/>
    <w:rsid w:val="003858B2"/>
    <w:rsid w:val="00390E52"/>
    <w:rsid w:val="003B1D6E"/>
    <w:rsid w:val="003C5A0D"/>
    <w:rsid w:val="003D6B17"/>
    <w:rsid w:val="004168B0"/>
    <w:rsid w:val="004276F3"/>
    <w:rsid w:val="00430B16"/>
    <w:rsid w:val="00433500"/>
    <w:rsid w:val="00433F71"/>
    <w:rsid w:val="004376BA"/>
    <w:rsid w:val="0044314A"/>
    <w:rsid w:val="00457713"/>
    <w:rsid w:val="00460165"/>
    <w:rsid w:val="0046283D"/>
    <w:rsid w:val="0046511B"/>
    <w:rsid w:val="004671EB"/>
    <w:rsid w:val="00467F13"/>
    <w:rsid w:val="004822B4"/>
    <w:rsid w:val="0048702A"/>
    <w:rsid w:val="00497F68"/>
    <w:rsid w:val="004A2498"/>
    <w:rsid w:val="004A37C9"/>
    <w:rsid w:val="004B1FBD"/>
    <w:rsid w:val="004C0D26"/>
    <w:rsid w:val="004C5EE3"/>
    <w:rsid w:val="004D41FC"/>
    <w:rsid w:val="004D4462"/>
    <w:rsid w:val="004D7303"/>
    <w:rsid w:val="004E3939"/>
    <w:rsid w:val="004E6694"/>
    <w:rsid w:val="004F3DC0"/>
    <w:rsid w:val="005017AA"/>
    <w:rsid w:val="005109B1"/>
    <w:rsid w:val="005127AF"/>
    <w:rsid w:val="00512936"/>
    <w:rsid w:val="00521016"/>
    <w:rsid w:val="00544492"/>
    <w:rsid w:val="00556C99"/>
    <w:rsid w:val="005616A9"/>
    <w:rsid w:val="0056562F"/>
    <w:rsid w:val="00570A14"/>
    <w:rsid w:val="00574C5C"/>
    <w:rsid w:val="005A429B"/>
    <w:rsid w:val="005B14BF"/>
    <w:rsid w:val="005B229B"/>
    <w:rsid w:val="005B4C32"/>
    <w:rsid w:val="005B546F"/>
    <w:rsid w:val="005D1606"/>
    <w:rsid w:val="005D3416"/>
    <w:rsid w:val="005E2627"/>
    <w:rsid w:val="005E3151"/>
    <w:rsid w:val="005E4684"/>
    <w:rsid w:val="005F43B8"/>
    <w:rsid w:val="005F68E3"/>
    <w:rsid w:val="0062375A"/>
    <w:rsid w:val="00625C24"/>
    <w:rsid w:val="0062790C"/>
    <w:rsid w:val="00632F01"/>
    <w:rsid w:val="006563EB"/>
    <w:rsid w:val="00657057"/>
    <w:rsid w:val="00661DF1"/>
    <w:rsid w:val="00664AE0"/>
    <w:rsid w:val="006667BE"/>
    <w:rsid w:val="006716C6"/>
    <w:rsid w:val="00683127"/>
    <w:rsid w:val="00696D97"/>
    <w:rsid w:val="006A0B0A"/>
    <w:rsid w:val="006A0CDF"/>
    <w:rsid w:val="006A43DD"/>
    <w:rsid w:val="006C116E"/>
    <w:rsid w:val="006E7538"/>
    <w:rsid w:val="006E7878"/>
    <w:rsid w:val="006F0D1E"/>
    <w:rsid w:val="006F18D2"/>
    <w:rsid w:val="006F57FB"/>
    <w:rsid w:val="007040FF"/>
    <w:rsid w:val="00714D6A"/>
    <w:rsid w:val="00717A41"/>
    <w:rsid w:val="007410FC"/>
    <w:rsid w:val="007469E5"/>
    <w:rsid w:val="007531DC"/>
    <w:rsid w:val="00753F87"/>
    <w:rsid w:val="007607E3"/>
    <w:rsid w:val="00774563"/>
    <w:rsid w:val="00774EFB"/>
    <w:rsid w:val="00797F7D"/>
    <w:rsid w:val="007A2179"/>
    <w:rsid w:val="007B02DD"/>
    <w:rsid w:val="007B5FBD"/>
    <w:rsid w:val="007C04BF"/>
    <w:rsid w:val="007C4B09"/>
    <w:rsid w:val="007C6FF5"/>
    <w:rsid w:val="007D0284"/>
    <w:rsid w:val="007D194B"/>
    <w:rsid w:val="007D601C"/>
    <w:rsid w:val="007D6C44"/>
    <w:rsid w:val="007F4F92"/>
    <w:rsid w:val="007F6174"/>
    <w:rsid w:val="00800891"/>
    <w:rsid w:val="00805FCF"/>
    <w:rsid w:val="00811B01"/>
    <w:rsid w:val="00814DB9"/>
    <w:rsid w:val="00817208"/>
    <w:rsid w:val="00821CA6"/>
    <w:rsid w:val="00823C41"/>
    <w:rsid w:val="0085457A"/>
    <w:rsid w:val="00855C94"/>
    <w:rsid w:val="0086276C"/>
    <w:rsid w:val="00864C46"/>
    <w:rsid w:val="00865DE8"/>
    <w:rsid w:val="0087179E"/>
    <w:rsid w:val="008736EA"/>
    <w:rsid w:val="00877F5A"/>
    <w:rsid w:val="00886742"/>
    <w:rsid w:val="008919B6"/>
    <w:rsid w:val="008C0D40"/>
    <w:rsid w:val="008C18BF"/>
    <w:rsid w:val="008C5CB7"/>
    <w:rsid w:val="008D772F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5016"/>
    <w:rsid w:val="009772CE"/>
    <w:rsid w:val="0098186A"/>
    <w:rsid w:val="00983EF9"/>
    <w:rsid w:val="0098537E"/>
    <w:rsid w:val="00986375"/>
    <w:rsid w:val="00990F8D"/>
    <w:rsid w:val="00994EEA"/>
    <w:rsid w:val="00995CB4"/>
    <w:rsid w:val="0099764C"/>
    <w:rsid w:val="009B3AB1"/>
    <w:rsid w:val="009C7783"/>
    <w:rsid w:val="009D2BE7"/>
    <w:rsid w:val="009E06CF"/>
    <w:rsid w:val="009E4EF0"/>
    <w:rsid w:val="009F25BB"/>
    <w:rsid w:val="00A01538"/>
    <w:rsid w:val="00A24CBB"/>
    <w:rsid w:val="00A36534"/>
    <w:rsid w:val="00A40899"/>
    <w:rsid w:val="00A479CA"/>
    <w:rsid w:val="00A515CA"/>
    <w:rsid w:val="00A55AE4"/>
    <w:rsid w:val="00A65AEA"/>
    <w:rsid w:val="00A72A2E"/>
    <w:rsid w:val="00A77289"/>
    <w:rsid w:val="00A86618"/>
    <w:rsid w:val="00A9079A"/>
    <w:rsid w:val="00A92389"/>
    <w:rsid w:val="00A949B7"/>
    <w:rsid w:val="00A9535E"/>
    <w:rsid w:val="00AB6128"/>
    <w:rsid w:val="00AB779B"/>
    <w:rsid w:val="00AD1EED"/>
    <w:rsid w:val="00AD21B1"/>
    <w:rsid w:val="00AE3B96"/>
    <w:rsid w:val="00AF4BD7"/>
    <w:rsid w:val="00B04C2A"/>
    <w:rsid w:val="00B149B5"/>
    <w:rsid w:val="00B4232B"/>
    <w:rsid w:val="00B550C1"/>
    <w:rsid w:val="00B60DE3"/>
    <w:rsid w:val="00B669D2"/>
    <w:rsid w:val="00B80220"/>
    <w:rsid w:val="00B92A8F"/>
    <w:rsid w:val="00B9315C"/>
    <w:rsid w:val="00B97703"/>
    <w:rsid w:val="00BA2740"/>
    <w:rsid w:val="00BB5E17"/>
    <w:rsid w:val="00BC27ED"/>
    <w:rsid w:val="00BF2830"/>
    <w:rsid w:val="00BF691D"/>
    <w:rsid w:val="00C01E4A"/>
    <w:rsid w:val="00C0315F"/>
    <w:rsid w:val="00C0670E"/>
    <w:rsid w:val="00C1054C"/>
    <w:rsid w:val="00C144E7"/>
    <w:rsid w:val="00C327B0"/>
    <w:rsid w:val="00C6266C"/>
    <w:rsid w:val="00C65844"/>
    <w:rsid w:val="00C82985"/>
    <w:rsid w:val="00C83A1A"/>
    <w:rsid w:val="00C84158"/>
    <w:rsid w:val="00C87EBB"/>
    <w:rsid w:val="00C914A2"/>
    <w:rsid w:val="00C9494D"/>
    <w:rsid w:val="00C94E99"/>
    <w:rsid w:val="00C96E9E"/>
    <w:rsid w:val="00CA08EC"/>
    <w:rsid w:val="00CA277C"/>
    <w:rsid w:val="00CB0523"/>
    <w:rsid w:val="00CC1032"/>
    <w:rsid w:val="00CC189D"/>
    <w:rsid w:val="00CD3484"/>
    <w:rsid w:val="00CD42EC"/>
    <w:rsid w:val="00CF0D6C"/>
    <w:rsid w:val="00D154CC"/>
    <w:rsid w:val="00D20335"/>
    <w:rsid w:val="00D24739"/>
    <w:rsid w:val="00D24CFA"/>
    <w:rsid w:val="00D410A4"/>
    <w:rsid w:val="00D422DF"/>
    <w:rsid w:val="00D44BBE"/>
    <w:rsid w:val="00D47F72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4B67"/>
    <w:rsid w:val="00E03BFD"/>
    <w:rsid w:val="00E13B1B"/>
    <w:rsid w:val="00E169DB"/>
    <w:rsid w:val="00E16D2C"/>
    <w:rsid w:val="00E26F13"/>
    <w:rsid w:val="00E30D89"/>
    <w:rsid w:val="00E37194"/>
    <w:rsid w:val="00E41B22"/>
    <w:rsid w:val="00E43018"/>
    <w:rsid w:val="00E46391"/>
    <w:rsid w:val="00E46ADC"/>
    <w:rsid w:val="00E55645"/>
    <w:rsid w:val="00E566B2"/>
    <w:rsid w:val="00E6399F"/>
    <w:rsid w:val="00E70734"/>
    <w:rsid w:val="00E738B3"/>
    <w:rsid w:val="00E802CB"/>
    <w:rsid w:val="00E80987"/>
    <w:rsid w:val="00EA010E"/>
    <w:rsid w:val="00EA35F6"/>
    <w:rsid w:val="00EA6EF7"/>
    <w:rsid w:val="00EB16EC"/>
    <w:rsid w:val="00EB281A"/>
    <w:rsid w:val="00EC7F43"/>
    <w:rsid w:val="00ED23B8"/>
    <w:rsid w:val="00EF27A8"/>
    <w:rsid w:val="00EF4E71"/>
    <w:rsid w:val="00F00A86"/>
    <w:rsid w:val="00F067A7"/>
    <w:rsid w:val="00F11F64"/>
    <w:rsid w:val="00F143D7"/>
    <w:rsid w:val="00F32239"/>
    <w:rsid w:val="00F40B8A"/>
    <w:rsid w:val="00F42C33"/>
    <w:rsid w:val="00F473CC"/>
    <w:rsid w:val="00F50967"/>
    <w:rsid w:val="00F5106F"/>
    <w:rsid w:val="00F56A3F"/>
    <w:rsid w:val="00F61216"/>
    <w:rsid w:val="00F71EE7"/>
    <w:rsid w:val="00F7290F"/>
    <w:rsid w:val="00F8019A"/>
    <w:rsid w:val="00F82669"/>
    <w:rsid w:val="00F90E11"/>
    <w:rsid w:val="00F948CD"/>
    <w:rsid w:val="00FA2DA7"/>
    <w:rsid w:val="00FA6E70"/>
    <w:rsid w:val="00FB006B"/>
    <w:rsid w:val="00FB6571"/>
    <w:rsid w:val="00FC3D8F"/>
    <w:rsid w:val="00FE7DB5"/>
    <w:rsid w:val="00FF4AD9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C30E30"/>
  <w15:chartTrackingRefBased/>
  <w15:docId w15:val="{E51E522F-642C-4017-9B74-57367299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5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B05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B05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052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052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052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0523"/>
    <w:pPr>
      <w:outlineLvl w:val="5"/>
    </w:pPr>
  </w:style>
  <w:style w:type="paragraph" w:styleId="Heading7">
    <w:name w:val="heading 7"/>
    <w:basedOn w:val="H6"/>
    <w:next w:val="Normal"/>
    <w:qFormat/>
    <w:rsid w:val="00CB0523"/>
    <w:pPr>
      <w:outlineLvl w:val="6"/>
    </w:pPr>
  </w:style>
  <w:style w:type="paragraph" w:styleId="Heading8">
    <w:name w:val="heading 8"/>
    <w:basedOn w:val="Heading1"/>
    <w:next w:val="Normal"/>
    <w:qFormat/>
    <w:rsid w:val="00CB05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0523"/>
    <w:pPr>
      <w:outlineLvl w:val="8"/>
    </w:pPr>
  </w:style>
  <w:style w:type="character" w:default="1" w:styleId="DefaultParagraphFont">
    <w:name w:val="Default Paragraph Font"/>
    <w:semiHidden/>
    <w:rsid w:val="00CB05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0523"/>
  </w:style>
  <w:style w:type="paragraph" w:styleId="Header">
    <w:name w:val="header"/>
    <w:link w:val="HeaderChar"/>
    <w:rsid w:val="00CB0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CB052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052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B0523"/>
    <w:pPr>
      <w:spacing w:before="180"/>
      <w:ind w:left="2693" w:hanging="2693"/>
    </w:pPr>
    <w:rPr>
      <w:b/>
    </w:rPr>
  </w:style>
  <w:style w:type="paragraph" w:styleId="TOC1">
    <w:name w:val="toc 1"/>
    <w:semiHidden/>
    <w:rsid w:val="00CB05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B05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B0523"/>
    <w:pPr>
      <w:ind w:left="1701" w:hanging="1701"/>
    </w:pPr>
  </w:style>
  <w:style w:type="paragraph" w:styleId="TOC4">
    <w:name w:val="toc 4"/>
    <w:basedOn w:val="TOC3"/>
    <w:semiHidden/>
    <w:rsid w:val="00CB0523"/>
    <w:pPr>
      <w:ind w:left="1418" w:hanging="1418"/>
    </w:pPr>
  </w:style>
  <w:style w:type="paragraph" w:styleId="TOC3">
    <w:name w:val="toc 3"/>
    <w:basedOn w:val="TOC2"/>
    <w:semiHidden/>
    <w:rsid w:val="00CB0523"/>
    <w:pPr>
      <w:ind w:left="1134" w:hanging="1134"/>
    </w:pPr>
  </w:style>
  <w:style w:type="paragraph" w:styleId="TOC2">
    <w:name w:val="toc 2"/>
    <w:basedOn w:val="TOC1"/>
    <w:semiHidden/>
    <w:rsid w:val="00CB05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0523"/>
    <w:pPr>
      <w:ind w:left="284"/>
    </w:pPr>
  </w:style>
  <w:style w:type="paragraph" w:styleId="Index1">
    <w:name w:val="index 1"/>
    <w:basedOn w:val="Normal"/>
    <w:semiHidden/>
    <w:rsid w:val="00CB0523"/>
    <w:pPr>
      <w:keepLines/>
      <w:spacing w:after="0"/>
    </w:pPr>
  </w:style>
  <w:style w:type="paragraph" w:customStyle="1" w:styleId="ZH">
    <w:name w:val="ZH"/>
    <w:rsid w:val="00CB05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B0523"/>
    <w:pPr>
      <w:outlineLvl w:val="9"/>
    </w:pPr>
  </w:style>
  <w:style w:type="paragraph" w:styleId="ListNumber2">
    <w:name w:val="List Number 2"/>
    <w:basedOn w:val="ListNumber"/>
    <w:rsid w:val="00CB0523"/>
    <w:pPr>
      <w:ind w:left="851"/>
    </w:pPr>
  </w:style>
  <w:style w:type="character" w:styleId="FootnoteReference">
    <w:name w:val="footnote reference"/>
    <w:basedOn w:val="DefaultParagraphFont"/>
    <w:semiHidden/>
    <w:rsid w:val="00CB05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05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B0523"/>
    <w:rPr>
      <w:b/>
    </w:rPr>
  </w:style>
  <w:style w:type="paragraph" w:customStyle="1" w:styleId="TAC">
    <w:name w:val="TAC"/>
    <w:basedOn w:val="TAL"/>
    <w:rsid w:val="00CB0523"/>
    <w:pPr>
      <w:jc w:val="center"/>
    </w:pPr>
  </w:style>
  <w:style w:type="paragraph" w:customStyle="1" w:styleId="TF">
    <w:name w:val="TF"/>
    <w:basedOn w:val="TH"/>
    <w:rsid w:val="00CB0523"/>
    <w:pPr>
      <w:keepNext w:val="0"/>
      <w:spacing w:before="0" w:after="240"/>
    </w:pPr>
  </w:style>
  <w:style w:type="paragraph" w:customStyle="1" w:styleId="NO">
    <w:name w:val="NO"/>
    <w:basedOn w:val="Normal"/>
    <w:rsid w:val="00CB0523"/>
    <w:pPr>
      <w:keepLines/>
      <w:ind w:left="1135" w:hanging="851"/>
    </w:pPr>
  </w:style>
  <w:style w:type="paragraph" w:styleId="TOC9">
    <w:name w:val="toc 9"/>
    <w:basedOn w:val="TOC8"/>
    <w:semiHidden/>
    <w:rsid w:val="00CB0523"/>
    <w:pPr>
      <w:ind w:left="1418" w:hanging="1418"/>
    </w:pPr>
  </w:style>
  <w:style w:type="paragraph" w:customStyle="1" w:styleId="EX">
    <w:name w:val="EX"/>
    <w:basedOn w:val="Normal"/>
    <w:rsid w:val="00CB0523"/>
    <w:pPr>
      <w:keepLines/>
      <w:ind w:left="1702" w:hanging="1418"/>
    </w:pPr>
  </w:style>
  <w:style w:type="paragraph" w:customStyle="1" w:styleId="FP">
    <w:name w:val="FP"/>
    <w:basedOn w:val="Normal"/>
    <w:rsid w:val="00CB0523"/>
    <w:pPr>
      <w:spacing w:after="0"/>
    </w:pPr>
  </w:style>
  <w:style w:type="paragraph" w:customStyle="1" w:styleId="LD">
    <w:name w:val="LD"/>
    <w:rsid w:val="00CB05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B0523"/>
    <w:pPr>
      <w:spacing w:after="0"/>
    </w:pPr>
  </w:style>
  <w:style w:type="paragraph" w:customStyle="1" w:styleId="EW">
    <w:name w:val="EW"/>
    <w:basedOn w:val="EX"/>
    <w:rsid w:val="00CB0523"/>
    <w:pPr>
      <w:spacing w:after="0"/>
    </w:pPr>
  </w:style>
  <w:style w:type="paragraph" w:styleId="TOC6">
    <w:name w:val="toc 6"/>
    <w:basedOn w:val="TOC5"/>
    <w:next w:val="Normal"/>
    <w:semiHidden/>
    <w:rsid w:val="00CB0523"/>
    <w:pPr>
      <w:ind w:left="1985" w:hanging="1985"/>
    </w:pPr>
  </w:style>
  <w:style w:type="paragraph" w:styleId="TOC7">
    <w:name w:val="toc 7"/>
    <w:basedOn w:val="TOC6"/>
    <w:next w:val="Normal"/>
    <w:semiHidden/>
    <w:rsid w:val="00CB0523"/>
    <w:pPr>
      <w:ind w:left="2268" w:hanging="2268"/>
    </w:pPr>
  </w:style>
  <w:style w:type="paragraph" w:styleId="ListBullet2">
    <w:name w:val="List Bullet 2"/>
    <w:basedOn w:val="ListBullet"/>
    <w:rsid w:val="00CB0523"/>
    <w:pPr>
      <w:ind w:left="851"/>
    </w:pPr>
  </w:style>
  <w:style w:type="paragraph" w:styleId="ListBullet3">
    <w:name w:val="List Bullet 3"/>
    <w:basedOn w:val="ListBullet2"/>
    <w:rsid w:val="00CB0523"/>
    <w:pPr>
      <w:ind w:left="1135"/>
    </w:pPr>
  </w:style>
  <w:style w:type="paragraph" w:styleId="ListNumber">
    <w:name w:val="List Number"/>
    <w:basedOn w:val="List"/>
    <w:rsid w:val="00CB0523"/>
  </w:style>
  <w:style w:type="paragraph" w:customStyle="1" w:styleId="EQ">
    <w:name w:val="EQ"/>
    <w:basedOn w:val="Normal"/>
    <w:next w:val="Normal"/>
    <w:rsid w:val="00CB05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B05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05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05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B0523"/>
    <w:pPr>
      <w:jc w:val="right"/>
    </w:pPr>
  </w:style>
  <w:style w:type="paragraph" w:customStyle="1" w:styleId="H6">
    <w:name w:val="H6"/>
    <w:basedOn w:val="Heading5"/>
    <w:next w:val="Normal"/>
    <w:rsid w:val="00CB05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0523"/>
    <w:pPr>
      <w:ind w:left="851" w:hanging="851"/>
    </w:pPr>
  </w:style>
  <w:style w:type="paragraph" w:customStyle="1" w:styleId="TAL">
    <w:name w:val="TAL"/>
    <w:basedOn w:val="Normal"/>
    <w:rsid w:val="00CB05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05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B05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B05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B05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B0523"/>
    <w:pPr>
      <w:framePr w:wrap="notBeside" w:y="16161"/>
    </w:pPr>
  </w:style>
  <w:style w:type="character" w:customStyle="1" w:styleId="ZGSM">
    <w:name w:val="ZGSM"/>
    <w:rsid w:val="00CB0523"/>
  </w:style>
  <w:style w:type="paragraph" w:styleId="List2">
    <w:name w:val="List 2"/>
    <w:basedOn w:val="List"/>
    <w:rsid w:val="00CB0523"/>
    <w:pPr>
      <w:ind w:left="851"/>
    </w:pPr>
  </w:style>
  <w:style w:type="paragraph" w:customStyle="1" w:styleId="ZG">
    <w:name w:val="ZG"/>
    <w:rsid w:val="00CB05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B0523"/>
    <w:pPr>
      <w:ind w:left="1135"/>
    </w:pPr>
  </w:style>
  <w:style w:type="paragraph" w:styleId="List4">
    <w:name w:val="List 4"/>
    <w:basedOn w:val="List3"/>
    <w:rsid w:val="00CB0523"/>
    <w:pPr>
      <w:ind w:left="1418"/>
    </w:pPr>
  </w:style>
  <w:style w:type="paragraph" w:styleId="List5">
    <w:name w:val="List 5"/>
    <w:basedOn w:val="List4"/>
    <w:rsid w:val="00CB0523"/>
    <w:pPr>
      <w:ind w:left="1702"/>
    </w:pPr>
  </w:style>
  <w:style w:type="paragraph" w:customStyle="1" w:styleId="EditorsNote">
    <w:name w:val="Editor's Note"/>
    <w:basedOn w:val="NO"/>
    <w:rsid w:val="00CB0523"/>
    <w:rPr>
      <w:color w:val="FF0000"/>
    </w:rPr>
  </w:style>
  <w:style w:type="paragraph" w:styleId="List">
    <w:name w:val="List"/>
    <w:basedOn w:val="Normal"/>
    <w:rsid w:val="00CB0523"/>
    <w:pPr>
      <w:ind w:left="568" w:hanging="284"/>
    </w:pPr>
  </w:style>
  <w:style w:type="paragraph" w:styleId="ListBullet">
    <w:name w:val="List Bullet"/>
    <w:basedOn w:val="List"/>
    <w:rsid w:val="00CB0523"/>
  </w:style>
  <w:style w:type="paragraph" w:styleId="ListBullet4">
    <w:name w:val="List Bullet 4"/>
    <w:basedOn w:val="ListBullet3"/>
    <w:rsid w:val="00CB0523"/>
    <w:pPr>
      <w:ind w:left="1418"/>
    </w:pPr>
  </w:style>
  <w:style w:type="paragraph" w:styleId="ListBullet5">
    <w:name w:val="List Bullet 5"/>
    <w:basedOn w:val="ListBullet4"/>
    <w:rsid w:val="00CB0523"/>
    <w:pPr>
      <w:ind w:left="1702"/>
    </w:pPr>
  </w:style>
  <w:style w:type="paragraph" w:customStyle="1" w:styleId="B2">
    <w:name w:val="B2"/>
    <w:basedOn w:val="List2"/>
    <w:rsid w:val="00CB0523"/>
  </w:style>
  <w:style w:type="paragraph" w:customStyle="1" w:styleId="B3">
    <w:name w:val="B3"/>
    <w:basedOn w:val="List3"/>
    <w:rsid w:val="00CB0523"/>
  </w:style>
  <w:style w:type="paragraph" w:customStyle="1" w:styleId="B4">
    <w:name w:val="B4"/>
    <w:basedOn w:val="List4"/>
    <w:rsid w:val="00CB0523"/>
  </w:style>
  <w:style w:type="paragraph" w:customStyle="1" w:styleId="B5">
    <w:name w:val="B5"/>
    <w:basedOn w:val="List5"/>
    <w:rsid w:val="00CB0523"/>
  </w:style>
  <w:style w:type="paragraph" w:customStyle="1" w:styleId="ZTD">
    <w:name w:val="ZTD"/>
    <w:basedOn w:val="ZB"/>
    <w:rsid w:val="00CB052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</w:rPr>
  </w:style>
  <w:style w:type="paragraph" w:customStyle="1" w:styleId="LSHeader">
    <w:name w:val="LSHeader"/>
    <w:rsid w:val="00CB0523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152</Words>
  <Characters>1118</Characters>
  <Application>Microsoft Office Word</Application>
  <DocSecurity>0</DocSecurity>
  <Lines>74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2025-12-05T13:45:00Z</dcterms:created>
  <dcterms:modified xsi:type="dcterms:W3CDTF">2025-12-05T13:45:00Z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