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EC4AD" w14:textId="453F3B9A" w:rsidR="005F68EC" w:rsidRPr="00D02007" w:rsidRDefault="005F68EC" w:rsidP="00D02007">
      <w:pPr>
        <w:pStyle w:val="Header"/>
        <w:tabs>
          <w:tab w:val="right" w:pos="9498"/>
        </w:tabs>
        <w:rPr>
          <w:rFonts w:eastAsia="Times New Roman" w:cs="Arial"/>
          <w:bCs/>
          <w:sz w:val="22"/>
        </w:rPr>
      </w:pPr>
      <w:bookmarkStart w:id="0" w:name="_Hlk215236862"/>
      <w:r w:rsidRPr="00D02007">
        <w:rPr>
          <w:rFonts w:eastAsia="Times New Roman" w:cs="Arial"/>
          <w:bCs/>
          <w:sz w:val="22"/>
        </w:rPr>
        <w:t>3GPP TSG CT Meeting #1</w:t>
      </w:r>
      <w:r w:rsidR="002435C6" w:rsidRPr="00D02007">
        <w:rPr>
          <w:rFonts w:eastAsia="Times New Roman" w:cs="Arial"/>
          <w:bCs/>
          <w:sz w:val="22"/>
        </w:rPr>
        <w:t>10</w:t>
      </w:r>
      <w:r w:rsidRPr="00D02007">
        <w:rPr>
          <w:rFonts w:eastAsia="Times New Roman" w:cs="Arial"/>
          <w:bCs/>
          <w:sz w:val="22"/>
        </w:rPr>
        <w:tab/>
        <w:t>C</w:t>
      </w:r>
      <w:r w:rsidR="002435C6" w:rsidRPr="00D02007">
        <w:rPr>
          <w:rFonts w:eastAsia="Times New Roman" w:cs="Arial"/>
          <w:bCs/>
          <w:sz w:val="22"/>
        </w:rPr>
        <w:t>P</w:t>
      </w:r>
      <w:r w:rsidRPr="00D02007">
        <w:rPr>
          <w:rFonts w:eastAsia="Times New Roman" w:cs="Arial"/>
          <w:bCs/>
          <w:sz w:val="22"/>
        </w:rPr>
        <w:t>-25</w:t>
      </w:r>
      <w:r w:rsidR="002435C6" w:rsidRPr="00D02007">
        <w:rPr>
          <w:rFonts w:eastAsia="Times New Roman" w:cs="Arial"/>
          <w:bCs/>
          <w:sz w:val="22"/>
        </w:rPr>
        <w:t>3020</w:t>
      </w:r>
    </w:p>
    <w:p w14:paraId="7FCBDD76" w14:textId="60717310" w:rsidR="005F68EC" w:rsidRPr="00D02007" w:rsidRDefault="002435C6" w:rsidP="00D02007">
      <w:pPr>
        <w:pStyle w:val="Header"/>
        <w:tabs>
          <w:tab w:val="right" w:pos="9498"/>
        </w:tabs>
        <w:rPr>
          <w:rFonts w:eastAsia="Times New Roman" w:cs="Arial"/>
          <w:bCs/>
          <w:sz w:val="22"/>
        </w:rPr>
      </w:pPr>
      <w:r w:rsidRPr="00D02007">
        <w:rPr>
          <w:rFonts w:eastAsia="Times New Roman" w:cs="Arial"/>
          <w:bCs/>
          <w:sz w:val="22"/>
        </w:rPr>
        <w:t>Baltimore</w:t>
      </w:r>
      <w:r w:rsidR="005F68EC" w:rsidRPr="00D02007">
        <w:rPr>
          <w:rFonts w:eastAsia="Times New Roman" w:cs="Arial"/>
          <w:bCs/>
          <w:sz w:val="22"/>
        </w:rPr>
        <w:t>, U</w:t>
      </w:r>
      <w:r w:rsidRPr="00D02007">
        <w:rPr>
          <w:rFonts w:eastAsia="Times New Roman" w:cs="Arial"/>
          <w:bCs/>
          <w:sz w:val="22"/>
        </w:rPr>
        <w:t>nited States</w:t>
      </w:r>
      <w:r w:rsidR="005F68EC" w:rsidRPr="00D02007">
        <w:rPr>
          <w:rFonts w:eastAsia="Times New Roman" w:cs="Arial"/>
          <w:bCs/>
          <w:sz w:val="22"/>
        </w:rPr>
        <w:t xml:space="preserve">, </w:t>
      </w:r>
      <w:r w:rsidRPr="00D02007">
        <w:rPr>
          <w:rFonts w:eastAsia="Times New Roman" w:cs="Arial"/>
          <w:bCs/>
          <w:sz w:val="22"/>
        </w:rPr>
        <w:t>8 - 9 December</w:t>
      </w:r>
      <w:r w:rsidR="005F68EC" w:rsidRPr="00D02007">
        <w:rPr>
          <w:rFonts w:eastAsia="Times New Roman" w:cs="Arial"/>
          <w:bCs/>
          <w:sz w:val="22"/>
        </w:rPr>
        <w:t>, 2025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636E7BD" w14:textId="52636CE4" w:rsidR="002B09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BD73C1">
        <w:rPr>
          <w:rFonts w:ascii="Arial" w:hAnsi="Arial" w:cs="Arial"/>
          <w:b/>
        </w:rPr>
        <w:t>5</w:t>
      </w:r>
      <w:r w:rsidR="00CE2452">
        <w:rPr>
          <w:rFonts w:ascii="Arial" w:hAnsi="Arial" w:cs="Arial"/>
          <w:b/>
        </w:rPr>
        <w:t>30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BD73C1">
        <w:rPr>
          <w:rFonts w:ascii="Arial" w:hAnsi="Arial" w:cs="Arial"/>
          <w:b/>
        </w:rPr>
        <w:t>2</w:t>
      </w:r>
      <w:r w:rsidR="00C239E3" w:rsidRPr="00155528">
        <w:rPr>
          <w:rFonts w:ascii="Arial" w:hAnsi="Arial" w:cs="Arial"/>
          <w:b/>
        </w:rPr>
        <w:t>.</w:t>
      </w:r>
      <w:r w:rsidR="00BD73C1">
        <w:rPr>
          <w:rFonts w:ascii="Arial" w:hAnsi="Arial" w:cs="Arial"/>
          <w:b/>
        </w:rPr>
        <w:t>0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</w:t>
      </w:r>
      <w:r w:rsidR="00190518">
        <w:rPr>
          <w:rFonts w:ascii="Arial" w:hAnsi="Arial" w:cs="Arial"/>
          <w:b/>
        </w:rPr>
        <w:t xml:space="preserve">for </w:t>
      </w:r>
      <w:r w:rsidR="00BD73C1">
        <w:rPr>
          <w:rFonts w:ascii="Arial" w:hAnsi="Arial" w:cs="Arial"/>
          <w:b/>
        </w:rPr>
        <w:t>Approval</w:t>
      </w:r>
      <w:r w:rsidR="001F339B">
        <w:rPr>
          <w:rFonts w:ascii="Arial" w:hAnsi="Arial" w:cs="Arial"/>
          <w:b/>
        </w:rPr>
        <w:br/>
      </w:r>
    </w:p>
    <w:p w14:paraId="6CCCBCF0" w14:textId="5FE2E149" w:rsidR="00CD1A62" w:rsidRDefault="00CD1A62" w:rsidP="00CD1A6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CT3</w:t>
      </w:r>
      <w:r>
        <w:rPr>
          <w:rFonts w:ascii="Arial" w:hAnsi="Arial" w:cs="Arial"/>
          <w:b/>
        </w:rPr>
        <w:br/>
      </w:r>
    </w:p>
    <w:p w14:paraId="05793515" w14:textId="167E9D48" w:rsidR="00CD1A62" w:rsidRDefault="00CD1A62" w:rsidP="00CD1A6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774EB">
        <w:rPr>
          <w:rFonts w:ascii="Arial" w:hAnsi="Arial" w:cs="Arial"/>
          <w:b/>
        </w:rPr>
        <w:t>21.3</w:t>
      </w:r>
    </w:p>
    <w:p w14:paraId="15F61DB4" w14:textId="40BCA32F" w:rsidR="00CD1A62" w:rsidRDefault="00CD1A62" w:rsidP="00CD1A6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Rel-19</w:t>
      </w:r>
    </w:p>
    <w:p w14:paraId="1DDE4946" w14:textId="1CA19C29" w:rsidR="00CD1A62" w:rsidRDefault="00CD1A62" w:rsidP="00CD1A6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AIML_CN</w:t>
      </w:r>
    </w:p>
    <w:p w14:paraId="73ADD5D2" w14:textId="221B8A6A" w:rsidR="00CD1A62" w:rsidRDefault="00CD1A62" w:rsidP="00CD1A6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  <w:t>Xuefei Zhang, Huawei</w:t>
      </w:r>
    </w:p>
    <w:p w14:paraId="633B951C" w14:textId="77777777" w:rsidR="00222D66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48DAB819" w14:textId="77777777" w:rsidR="00CD1A62" w:rsidRPr="00222D66" w:rsidRDefault="00CD1A62" w:rsidP="00CD1A6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bookmarkEnd w:id="0"/>
    <w:p w14:paraId="6E6F8F56" w14:textId="77777777" w:rsidR="00CD1A62" w:rsidRPr="00DD7FA7" w:rsidRDefault="00CD1A62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0BEBB7F3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30275A">
        <w:t>5</w:t>
      </w:r>
      <w:r w:rsidR="000B0066">
        <w:t>30</w:t>
      </w:r>
      <w:r w:rsidR="008E6E9B">
        <w:t xml:space="preserve"> specifies the service APIs </w:t>
      </w:r>
      <w:r w:rsidR="000B0066" w:rsidRPr="000D70BF">
        <w:t xml:space="preserve">offered </w:t>
      </w:r>
      <w:r w:rsidR="008E6E9B">
        <w:t xml:space="preserve">by the </w:t>
      </w:r>
      <w:r w:rsidR="000B6458">
        <w:t>AF</w:t>
      </w:r>
      <w:r w:rsidR="00BF6645">
        <w:t xml:space="preserve"> to support </w:t>
      </w:r>
      <w:r w:rsidR="000B6458">
        <w:t>th</w:t>
      </w:r>
      <w:r w:rsidR="000B0066">
        <w:t>e exposure and management of AF</w:t>
      </w:r>
      <w:r w:rsidR="00DA2099">
        <w:t xml:space="preserve"> services that enable the efficient use and deployment of </w:t>
      </w:r>
      <w:r w:rsidR="000B6458">
        <w:t>A</w:t>
      </w:r>
      <w:r w:rsidR="000B0066">
        <w:t>F</w:t>
      </w:r>
      <w:r w:rsidR="000B6458">
        <w:t xml:space="preserve"> services </w:t>
      </w:r>
      <w:r w:rsidR="000B0066">
        <w:t>for VFL training and inference</w:t>
      </w:r>
      <w:r w:rsidR="004E4AA3">
        <w:t>.</w:t>
      </w:r>
      <w:r w:rsidR="005B028C">
        <w:t xml:space="preserve"> In this sense, TS 29.</w:t>
      </w:r>
      <w:r w:rsidR="00E01516">
        <w:t>5</w:t>
      </w:r>
      <w:r w:rsidR="000B0066">
        <w:t>30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6F275D">
        <w:t>AF</w:t>
      </w:r>
      <w:r w:rsidR="005B028C">
        <w:t>.</w:t>
      </w:r>
    </w:p>
    <w:p w14:paraId="44FA0EB3" w14:textId="2178052C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30275A">
        <w:t>5</w:t>
      </w:r>
      <w:r w:rsidR="000B0066">
        <w:t>30</w:t>
      </w:r>
      <w:r>
        <w:t xml:space="preserve"> is specified under the scope of the </w:t>
      </w:r>
      <w:r w:rsidR="000B0066">
        <w:t>AIML_CN</w:t>
      </w:r>
      <w:r>
        <w:t xml:space="preserve"> work item</w:t>
      </w:r>
      <w:r w:rsidR="0031609D">
        <w:t xml:space="preserve"> (</w:t>
      </w:r>
      <w:r w:rsidR="000B0066" w:rsidRPr="00E13ED7">
        <w:rPr>
          <w:lang w:eastAsia="zh-CN"/>
        </w:rPr>
        <w:t>105001</w:t>
      </w:r>
      <w:r w:rsidR="000B0066">
        <w:rPr>
          <w:lang w:eastAsia="zh-CN"/>
        </w:rPr>
        <w:t>4</w:t>
      </w:r>
      <w:r w:rsidR="0031609D">
        <w:t>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09BB13E" w14:textId="08CA4623" w:rsidR="00291A56" w:rsidRDefault="00291A56" w:rsidP="00291A56">
      <w:pPr>
        <w:pStyle w:val="B1"/>
      </w:pPr>
      <w:r>
        <w:t>-</w:t>
      </w:r>
      <w:r>
        <w:tab/>
      </w:r>
      <w:r w:rsidR="00FC3FA1">
        <w:t xml:space="preserve">Definition and </w:t>
      </w:r>
      <w:r w:rsidR="00D956C7">
        <w:t>Completion (including the r</w:t>
      </w:r>
      <w:r>
        <w:t>esolution of the remaining Editor’s Notes</w:t>
      </w:r>
      <w:r w:rsidR="00D956C7">
        <w:t>)</w:t>
      </w:r>
      <w:r>
        <w:t xml:space="preserve"> </w:t>
      </w:r>
      <w:r w:rsidR="00D956C7">
        <w:t>of</w:t>
      </w:r>
      <w:r>
        <w:t xml:space="preserve"> the data model</w:t>
      </w:r>
      <w:r w:rsidR="00FC3FA1">
        <w:t>s, service descriptions, resource structure,</w:t>
      </w:r>
      <w:r>
        <w:t xml:space="preserve"> error handling</w:t>
      </w:r>
      <w:r w:rsidR="00FC3FA1">
        <w:t xml:space="preserve"> and </w:t>
      </w:r>
      <w:proofErr w:type="spellStart"/>
      <w:r w:rsidR="00FC3FA1">
        <w:t>OpenAPI</w:t>
      </w:r>
      <w:proofErr w:type="spellEnd"/>
      <w:r w:rsidR="00FC3FA1">
        <w:t xml:space="preserve"> files</w:t>
      </w:r>
      <w:r>
        <w:t xml:space="preserve"> </w:t>
      </w:r>
      <w:r w:rsidR="00D956C7">
        <w:t>for</w:t>
      </w:r>
      <w:r>
        <w:t xml:space="preserve"> </w:t>
      </w:r>
      <w:r w:rsidR="00D956C7">
        <w:t xml:space="preserve">all the service operations of </w:t>
      </w:r>
      <w:r>
        <w:t xml:space="preserve">the </w:t>
      </w:r>
      <w:proofErr w:type="spellStart"/>
      <w:r w:rsidR="000B0066" w:rsidRPr="000D70BF">
        <w:t>Naf_VFLTraining</w:t>
      </w:r>
      <w:proofErr w:type="spellEnd"/>
      <w:r w:rsidR="000B0066">
        <w:t>,</w:t>
      </w:r>
      <w:r>
        <w:t xml:space="preserve"> </w:t>
      </w:r>
      <w:proofErr w:type="spellStart"/>
      <w:r w:rsidR="000B0066" w:rsidRPr="000D70BF">
        <w:t>Naf_VFLInference</w:t>
      </w:r>
      <w:proofErr w:type="spellEnd"/>
      <w:r w:rsidR="000B0066">
        <w:t xml:space="preserve">, </w:t>
      </w:r>
      <w:proofErr w:type="spellStart"/>
      <w:r w:rsidR="000B0066" w:rsidRPr="000D70BF">
        <w:t>Naf_Training</w:t>
      </w:r>
      <w:proofErr w:type="spellEnd"/>
      <w:r w:rsidR="000B0066">
        <w:t xml:space="preserve"> and </w:t>
      </w:r>
      <w:proofErr w:type="spellStart"/>
      <w:r w:rsidR="000B0066" w:rsidRPr="000D70BF">
        <w:t>Naf_Inference</w:t>
      </w:r>
      <w:proofErr w:type="spellEnd"/>
      <w:r w:rsidR="000B0066">
        <w:t xml:space="preserve"> </w:t>
      </w:r>
      <w:r>
        <w:t>API</w:t>
      </w:r>
      <w:r w:rsidR="000B0066">
        <w:t>s</w:t>
      </w:r>
      <w:r>
        <w:t xml:space="preserve"> based on the progress of the related stage 2 requirements.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5B25A" w14:textId="6E92FB5A" w:rsidR="00495300" w:rsidRPr="00DD7FA7" w:rsidRDefault="00CC25B5" w:rsidP="00CD33F5">
      <w:pPr>
        <w:tabs>
          <w:tab w:val="left" w:pos="3119"/>
        </w:tabs>
      </w:pPr>
      <w:r>
        <w:t>None</w:t>
      </w:r>
      <w:r w:rsidR="00495300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3E8A0" w14:textId="77777777" w:rsidR="00C91169" w:rsidRDefault="00C91169">
      <w:pPr>
        <w:spacing w:after="0"/>
      </w:pPr>
    </w:p>
  </w:endnote>
  <w:endnote w:type="continuationSeparator" w:id="0">
    <w:p w14:paraId="6A948CCF" w14:textId="77777777" w:rsidR="00C91169" w:rsidRDefault="00C911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710C" w14:textId="77777777" w:rsidR="00C91169" w:rsidRDefault="00C91169">
      <w:pPr>
        <w:spacing w:after="0"/>
      </w:pPr>
    </w:p>
  </w:footnote>
  <w:footnote w:type="continuationSeparator" w:id="0">
    <w:p w14:paraId="3FD92E66" w14:textId="77777777" w:rsidR="00C91169" w:rsidRDefault="00C911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870145">
    <w:abstractNumId w:val="0"/>
  </w:num>
  <w:num w:numId="2" w16cid:durableId="219027281">
    <w:abstractNumId w:val="4"/>
  </w:num>
  <w:num w:numId="3" w16cid:durableId="1305356434">
    <w:abstractNumId w:val="3"/>
  </w:num>
  <w:num w:numId="4" w16cid:durableId="1708682148">
    <w:abstractNumId w:val="5"/>
  </w:num>
  <w:num w:numId="5" w16cid:durableId="1813131888">
    <w:abstractNumId w:val="6"/>
  </w:num>
  <w:num w:numId="6" w16cid:durableId="1973634851">
    <w:abstractNumId w:val="2"/>
  </w:num>
  <w:num w:numId="7" w16cid:durableId="1901092657">
    <w:abstractNumId w:val="1"/>
  </w:num>
  <w:num w:numId="8" w16cid:durableId="17735546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0066"/>
    <w:rsid w:val="000B6458"/>
    <w:rsid w:val="000F63F8"/>
    <w:rsid w:val="000F6853"/>
    <w:rsid w:val="000F7ECB"/>
    <w:rsid w:val="001258D4"/>
    <w:rsid w:val="001412A6"/>
    <w:rsid w:val="001516B8"/>
    <w:rsid w:val="00155528"/>
    <w:rsid w:val="00160182"/>
    <w:rsid w:val="001774EB"/>
    <w:rsid w:val="001828D0"/>
    <w:rsid w:val="00187587"/>
    <w:rsid w:val="00190518"/>
    <w:rsid w:val="00196CE8"/>
    <w:rsid w:val="00197EA6"/>
    <w:rsid w:val="001A6713"/>
    <w:rsid w:val="001B0BDA"/>
    <w:rsid w:val="001C2A17"/>
    <w:rsid w:val="001C738E"/>
    <w:rsid w:val="001E7E56"/>
    <w:rsid w:val="001F339B"/>
    <w:rsid w:val="00201520"/>
    <w:rsid w:val="00220D82"/>
    <w:rsid w:val="00222D66"/>
    <w:rsid w:val="00241AB2"/>
    <w:rsid w:val="002435C6"/>
    <w:rsid w:val="00261F62"/>
    <w:rsid w:val="002647FD"/>
    <w:rsid w:val="00275DBC"/>
    <w:rsid w:val="00291A56"/>
    <w:rsid w:val="00294617"/>
    <w:rsid w:val="002B09A1"/>
    <w:rsid w:val="002E236F"/>
    <w:rsid w:val="002E34CA"/>
    <w:rsid w:val="002F16F3"/>
    <w:rsid w:val="003017E7"/>
    <w:rsid w:val="0030275A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432A3"/>
    <w:rsid w:val="0045428D"/>
    <w:rsid w:val="00482948"/>
    <w:rsid w:val="00487BE0"/>
    <w:rsid w:val="00495300"/>
    <w:rsid w:val="004A19B4"/>
    <w:rsid w:val="004B2BAA"/>
    <w:rsid w:val="004E4AA3"/>
    <w:rsid w:val="00513FA1"/>
    <w:rsid w:val="005318E2"/>
    <w:rsid w:val="00574ADF"/>
    <w:rsid w:val="00581E98"/>
    <w:rsid w:val="005B028C"/>
    <w:rsid w:val="005F68EC"/>
    <w:rsid w:val="006059E7"/>
    <w:rsid w:val="00605F31"/>
    <w:rsid w:val="006A168B"/>
    <w:rsid w:val="006A5A67"/>
    <w:rsid w:val="006B0DE1"/>
    <w:rsid w:val="006B1BFA"/>
    <w:rsid w:val="006B3C22"/>
    <w:rsid w:val="006E1FA4"/>
    <w:rsid w:val="006F275D"/>
    <w:rsid w:val="007446BF"/>
    <w:rsid w:val="00751665"/>
    <w:rsid w:val="007549EB"/>
    <w:rsid w:val="007822C6"/>
    <w:rsid w:val="00786EF8"/>
    <w:rsid w:val="007C5F35"/>
    <w:rsid w:val="007E5E2C"/>
    <w:rsid w:val="008144A9"/>
    <w:rsid w:val="00827BB4"/>
    <w:rsid w:val="00853E5A"/>
    <w:rsid w:val="00861D4C"/>
    <w:rsid w:val="008A1971"/>
    <w:rsid w:val="008E6E9B"/>
    <w:rsid w:val="00916559"/>
    <w:rsid w:val="00916836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471B9"/>
    <w:rsid w:val="00A750B3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B39B7"/>
    <w:rsid w:val="00BB39E0"/>
    <w:rsid w:val="00BD73C1"/>
    <w:rsid w:val="00BF571B"/>
    <w:rsid w:val="00BF6645"/>
    <w:rsid w:val="00C239E3"/>
    <w:rsid w:val="00C4101D"/>
    <w:rsid w:val="00C65A18"/>
    <w:rsid w:val="00C82150"/>
    <w:rsid w:val="00C91169"/>
    <w:rsid w:val="00CC25B5"/>
    <w:rsid w:val="00CC358C"/>
    <w:rsid w:val="00CD1A62"/>
    <w:rsid w:val="00CD33F5"/>
    <w:rsid w:val="00CD3A27"/>
    <w:rsid w:val="00CE2452"/>
    <w:rsid w:val="00CF0383"/>
    <w:rsid w:val="00CF4815"/>
    <w:rsid w:val="00D02007"/>
    <w:rsid w:val="00D11C90"/>
    <w:rsid w:val="00D13A22"/>
    <w:rsid w:val="00D222FE"/>
    <w:rsid w:val="00D33AFA"/>
    <w:rsid w:val="00D64696"/>
    <w:rsid w:val="00D956C7"/>
    <w:rsid w:val="00DA2099"/>
    <w:rsid w:val="00DA6E8C"/>
    <w:rsid w:val="00DC278D"/>
    <w:rsid w:val="00DD1A94"/>
    <w:rsid w:val="00DD7FA7"/>
    <w:rsid w:val="00DF197B"/>
    <w:rsid w:val="00DF49FF"/>
    <w:rsid w:val="00DF56B0"/>
    <w:rsid w:val="00E01516"/>
    <w:rsid w:val="00E1493B"/>
    <w:rsid w:val="00E368AB"/>
    <w:rsid w:val="00E462C0"/>
    <w:rsid w:val="00E53DFE"/>
    <w:rsid w:val="00E54393"/>
    <w:rsid w:val="00EB4A77"/>
    <w:rsid w:val="00EC3EF6"/>
    <w:rsid w:val="00EC5805"/>
    <w:rsid w:val="00F5262D"/>
    <w:rsid w:val="00F66B63"/>
    <w:rsid w:val="00FC3FA1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167</Words>
  <Characters>988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65</cp:revision>
  <dcterms:created xsi:type="dcterms:W3CDTF">2025-04-24T18:44:00Z</dcterms:created>
  <dcterms:modified xsi:type="dcterms:W3CDTF">2025-11-28T15:00:00Z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