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2B34" w14:textId="4A759B97" w:rsidR="004F4403" w:rsidRPr="00737948" w:rsidRDefault="004F440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60837667"/>
      <w:bookmarkStart w:id="1" w:name="_Hlk94515710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50959</w:t>
      </w:r>
    </w:p>
    <w:p w14:paraId="3ECB1CEB" w14:textId="007F2664" w:rsidR="004F4403" w:rsidRPr="00737948" w:rsidRDefault="004F440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  <w:r w:rsidRPr="004F4403">
        <w:rPr>
          <w:rFonts w:ascii="Arial" w:eastAsia="SimSun" w:hAnsi="Arial" w:cs="Arial"/>
          <w:b/>
          <w:bCs/>
          <w:color w:val="3333FF"/>
        </w:rPr>
        <w:tab/>
        <w:t>(Revision of SP-250837)</w:t>
      </w:r>
    </w:p>
    <w:p w14:paraId="5EBAC526" w14:textId="11213199" w:rsidR="00CF28DD" w:rsidRPr="004F4403" w:rsidRDefault="00CF28DD" w:rsidP="00CF28D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F4403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F4403">
        <w:rPr>
          <w:rFonts w:ascii="Arial" w:hAnsi="Arial" w:cs="Arial"/>
          <w:b/>
          <w:bCs/>
          <w:sz w:val="24"/>
        </w:rPr>
        <w:t xml:space="preserve"> WG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F4403">
        <w:rPr>
          <w:rFonts w:ascii="Arial" w:hAnsi="Arial" w:cs="Arial"/>
          <w:b/>
          <w:bCs/>
          <w:sz w:val="24"/>
        </w:rPr>
        <w:t xml:space="preserve"> Meeting #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4F4403">
        <w:rPr>
          <w:rFonts w:ascii="Arial" w:hAnsi="Arial" w:cs="Arial"/>
          <w:b/>
          <w:bCs/>
          <w:sz w:val="24"/>
          <w:lang w:eastAsia="zh-CN"/>
        </w:rPr>
        <w:t>70</w:t>
      </w:r>
      <w:r w:rsidRPr="004F4403">
        <w:rPr>
          <w:rFonts w:ascii="Arial" w:hAnsi="Arial" w:cs="Arial"/>
          <w:b/>
          <w:bCs/>
          <w:sz w:val="24"/>
        </w:rPr>
        <w:tab/>
      </w:r>
      <w:r w:rsidRPr="004F4403">
        <w:rPr>
          <w:rFonts w:ascii="Arial" w:hAnsi="Arial" w:cs="Arial"/>
          <w:b/>
          <w:bCs/>
          <w:sz w:val="26"/>
          <w:szCs w:val="26"/>
        </w:rPr>
        <w:t>S2-250</w:t>
      </w:r>
      <w:r w:rsidR="00CE55EC" w:rsidRPr="004F4403">
        <w:rPr>
          <w:rFonts w:ascii="Arial" w:hAnsi="Arial" w:cs="Arial"/>
          <w:b/>
          <w:bCs/>
          <w:sz w:val="26"/>
          <w:szCs w:val="26"/>
        </w:rPr>
        <w:t>6880</w:t>
      </w:r>
    </w:p>
    <w:bookmarkEnd w:id="0"/>
    <w:bookmarkEnd w:id="1"/>
    <w:p w14:paraId="3E2A38AB" w14:textId="2DC231E1" w:rsidR="00CF28DD" w:rsidRPr="004F4403" w:rsidRDefault="00CF28DD" w:rsidP="004F4403">
      <w:pPr>
        <w:pBdr>
          <w:bottom w:val="single" w:sz="12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 w:rsidRPr="004F4403">
        <w:rPr>
          <w:rFonts w:ascii="Arial" w:hAnsi="Arial"/>
          <w:b/>
          <w:noProof/>
          <w:sz w:val="24"/>
        </w:rPr>
        <w:t xml:space="preserve">25 – </w:t>
      </w:r>
      <w:r w:rsidRPr="004F4403">
        <w:rPr>
          <w:rFonts w:ascii="Arial" w:hAnsi="Arial"/>
          <w:b/>
          <w:noProof/>
          <w:sz w:val="24"/>
          <w:lang w:eastAsia="zh-CN"/>
        </w:rPr>
        <w:t>29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4F4403">
        <w:rPr>
          <w:rFonts w:ascii="Arial" w:hAnsi="Arial"/>
          <w:b/>
          <w:noProof/>
          <w:sz w:val="24"/>
          <w:lang w:eastAsia="zh-CN"/>
        </w:rPr>
        <w:t>Aug</w:t>
      </w:r>
      <w:r w:rsidRPr="004F4403">
        <w:rPr>
          <w:rFonts w:ascii="Arial" w:hAnsi="Arial"/>
          <w:b/>
          <w:noProof/>
          <w:sz w:val="24"/>
        </w:rPr>
        <w:t>, 202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4F4403">
        <w:rPr>
          <w:rFonts w:ascii="Arial" w:hAnsi="Arial"/>
          <w:b/>
          <w:noProof/>
          <w:sz w:val="24"/>
        </w:rPr>
        <w:t>Goteborg, Sweden</w:t>
      </w:r>
      <w:r w:rsidR="004F4403" w:rsidRPr="004F4403">
        <w:rPr>
          <w:rFonts w:ascii="Arial" w:hAnsi="Arial" w:cs="Arial"/>
          <w:b/>
          <w:bCs/>
          <w:sz w:val="26"/>
          <w:szCs w:val="26"/>
        </w:rPr>
        <w:tab/>
      </w:r>
      <w:r w:rsidR="004F4403" w:rsidRPr="004F4403">
        <w:rPr>
          <w:rFonts w:ascii="Arial" w:eastAsia="SimSun" w:hAnsi="Arial" w:cs="Arial"/>
          <w:b/>
          <w:bCs/>
          <w:sz w:val="24"/>
        </w:rPr>
        <w:t>(was SP-250837)</w:t>
      </w:r>
    </w:p>
    <w:p w14:paraId="24757BB6" w14:textId="5EA8543C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Google</w:t>
      </w:r>
    </w:p>
    <w:p w14:paraId="4A17CA03" w14:textId="3F5ABED0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F0A63">
        <w:rPr>
          <w:rFonts w:ascii="Arial" w:eastAsia="Batang" w:hAnsi="Arial" w:cs="Arial"/>
          <w:b/>
          <w:sz w:val="24"/>
          <w:szCs w:val="24"/>
          <w:lang w:eastAsia="zh-CN"/>
        </w:rPr>
        <w:t>Update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76D2E75D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F27E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466C657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76C8C7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r w:rsidR="008C6D5C">
        <w:rPr>
          <w:lang w:eastAsia="ja-JP"/>
        </w:rPr>
        <w:t>62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limited service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09CBE481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r w:rsidR="000A45EA">
              <w:rPr>
                <w:i w:val="0"/>
              </w:rPr>
              <w:t>700-65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0A0C9958" w14:textId="156E0E71" w:rsidR="00BD5869" w:rsidRDefault="00BD5869" w:rsidP="00F847B0">
            <w:pPr>
              <w:pStyle w:val="Guidance"/>
              <w:spacing w:after="0"/>
            </w:pPr>
          </w:p>
          <w:p w14:paraId="71B3D7AE" w14:textId="22935ABC" w:rsidR="00BD5869" w:rsidRPr="006C2E80" w:rsidRDefault="00BD5869" w:rsidP="00F847B0">
            <w:pPr>
              <w:pStyle w:val="Guidance"/>
              <w:spacing w:after="0"/>
            </w:pPr>
            <w:r>
              <w:t>Ellen Liao, Google</w:t>
            </w: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EE37317" w:rsidR="001E489F" w:rsidRDefault="00876B34" w:rsidP="001E489F">
      <w:r>
        <w:t xml:space="preserve">Primary: </w:t>
      </w:r>
      <w:r w:rsidR="00017BD9">
        <w:t>Krisztian Kiss, Apple (</w:t>
      </w:r>
      <w:hyperlink r:id="rId11" w:history="1">
        <w:r w:rsidR="00017BD9" w:rsidRPr="00BD2E1F">
          <w:rPr>
            <w:rStyle w:val="Hyperlink"/>
          </w:rPr>
          <w:t>krisztian@apple.com</w:t>
        </w:r>
      </w:hyperlink>
      <w:r w:rsidR="00017BD9">
        <w:t>)</w:t>
      </w:r>
    </w:p>
    <w:p w14:paraId="71D15442" w14:textId="35EDEB0F" w:rsidR="00BD5869" w:rsidRPr="006C2E80" w:rsidRDefault="00876B34" w:rsidP="001E489F">
      <w:r>
        <w:t xml:space="preserve">Secondary: </w:t>
      </w:r>
      <w:r w:rsidR="00BD5869">
        <w:t>Ellen Liao, Google (ellenliao@google.com)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SyncTechno</w:t>
            </w:r>
            <w:proofErr w:type="spellEnd"/>
            <w:r w:rsidRPr="008A3D66">
              <w:rPr>
                <w:rFonts w:cs="Arial"/>
              </w:rPr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Pr="008A3D66" w:rsidRDefault="00C42DD8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D9D38" w14:textId="4E0FEC7F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99DD6" w14:textId="050D8619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CBCE" w14:textId="77777777" w:rsidR="00C83A00" w:rsidRDefault="00C83A00">
      <w:r>
        <w:separator/>
      </w:r>
    </w:p>
  </w:endnote>
  <w:endnote w:type="continuationSeparator" w:id="0">
    <w:p w14:paraId="6553CA00" w14:textId="77777777" w:rsidR="00C83A00" w:rsidRDefault="00C8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F0B" w14:textId="77777777" w:rsidR="00C83A00" w:rsidRDefault="00C83A00">
      <w:r>
        <w:separator/>
      </w:r>
    </w:p>
  </w:footnote>
  <w:footnote w:type="continuationSeparator" w:id="0">
    <w:p w14:paraId="1C1F0C20" w14:textId="77777777" w:rsidR="00C83A00" w:rsidRDefault="00C83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3FB7"/>
    <w:rsid w:val="00017BD9"/>
    <w:rsid w:val="0002191A"/>
    <w:rsid w:val="0003016C"/>
    <w:rsid w:val="00030CD4"/>
    <w:rsid w:val="000344A1"/>
    <w:rsid w:val="000356B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3C5B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4F4403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57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0A63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34"/>
    <w:rsid w:val="00876BD5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1B7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69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3A00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E55EC"/>
    <w:rsid w:val="00CF05D5"/>
    <w:rsid w:val="00CF27E2"/>
    <w:rsid w:val="00CF28DD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315F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2582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D7CF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2</cp:revision>
  <cp:lastPrinted>2001-04-22T17:30:00Z</cp:lastPrinted>
  <dcterms:created xsi:type="dcterms:W3CDTF">2025-09-04T06:53:00Z</dcterms:created>
  <dcterms:modified xsi:type="dcterms:W3CDTF">2025-09-04T06:53:00Z</dcterms:modified>
</cp:coreProperties>
</file>