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4DB3" w14:textId="09D20046" w:rsidR="00E95F33" w:rsidRPr="00E95F33" w:rsidRDefault="00E95F33" w:rsidP="00E95F33">
      <w:pPr>
        <w:tabs>
          <w:tab w:val="left" w:pos="2160"/>
        </w:tabs>
        <w:rPr>
          <w:rFonts w:ascii="Arial" w:hAnsi="Arial" w:cs="Arial"/>
          <w:b/>
          <w:sz w:val="24"/>
          <w:lang w:val="en-US"/>
        </w:rPr>
      </w:pPr>
      <w:bookmarkStart w:id="0" w:name="historyclause"/>
      <w:r w:rsidRPr="00E95F33">
        <w:rPr>
          <w:rFonts w:ascii="Arial" w:hAnsi="Arial" w:cs="Arial"/>
          <w:b/>
          <w:sz w:val="24"/>
          <w:lang w:val="en-US"/>
        </w:rPr>
        <w:t>3GPP TSG-RAN WG2 Meeting #132</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444D6" w:rsidRPr="00B444D6">
        <w:rPr>
          <w:rFonts w:ascii="Arial" w:hAnsi="Arial" w:cs="Arial"/>
          <w:b/>
          <w:sz w:val="24"/>
          <w:lang w:val="en-US"/>
        </w:rPr>
        <w:t>R2-250837</w:t>
      </w:r>
      <w:r w:rsidR="00B444D6">
        <w:rPr>
          <w:rFonts w:ascii="Arial" w:hAnsi="Arial" w:cs="Arial"/>
          <w:b/>
          <w:sz w:val="24"/>
          <w:lang w:val="en-US"/>
        </w:rPr>
        <w:t>1</w:t>
      </w:r>
    </w:p>
    <w:p w14:paraId="2147D8BC" w14:textId="2D389CBA" w:rsidR="00A77312" w:rsidRPr="00BE7552" w:rsidRDefault="00E95F33" w:rsidP="00E95F33">
      <w:pPr>
        <w:tabs>
          <w:tab w:val="left" w:pos="2160"/>
        </w:tabs>
        <w:rPr>
          <w:rFonts w:ascii="Arial" w:hAnsi="Arial" w:cs="Arial"/>
          <w:b/>
          <w:sz w:val="24"/>
          <w:lang w:val="en-US"/>
        </w:rPr>
      </w:pPr>
      <w:r w:rsidRPr="00E95F33">
        <w:rPr>
          <w:rFonts w:ascii="Arial" w:hAnsi="Arial" w:cs="Arial"/>
          <w:b/>
          <w:sz w:val="24"/>
          <w:lang w:val="en-US"/>
        </w:rPr>
        <w:t>Dallas, USA,  Nov. 17th - 21st</w:t>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t xml:space="preserve">  </w:t>
      </w:r>
    </w:p>
    <w:p w14:paraId="5C527272" w14:textId="3E21A37E" w:rsidR="00A77312" w:rsidRPr="00BE7552" w:rsidRDefault="00A77312" w:rsidP="00A77312">
      <w:pPr>
        <w:pStyle w:val="CH"/>
        <w:rPr>
          <w:b w:val="0"/>
          <w:lang w:val="en-US"/>
        </w:rPr>
      </w:pPr>
      <w:r w:rsidRPr="00BE7552">
        <w:rPr>
          <w:lang w:val="en-US"/>
        </w:rPr>
        <w:t>Agenda item:</w:t>
      </w:r>
      <w:r w:rsidRPr="00BE7552">
        <w:rPr>
          <w:lang w:val="en-US"/>
        </w:rPr>
        <w:tab/>
      </w:r>
      <w:r w:rsidR="00E95F33">
        <w:rPr>
          <w:lang w:val="en-US"/>
        </w:rPr>
        <w:t>9.3.2</w:t>
      </w:r>
    </w:p>
    <w:p w14:paraId="61FD6A8F" w14:textId="77777777" w:rsidR="00A77312" w:rsidRPr="00BE7552" w:rsidRDefault="00A77312" w:rsidP="00A77312">
      <w:pPr>
        <w:pStyle w:val="CH"/>
        <w:rPr>
          <w:b w:val="0"/>
          <w:lang w:val="en-US" w:eastAsia="zh-CN"/>
        </w:rPr>
      </w:pPr>
      <w:r w:rsidRPr="00BE7552">
        <w:rPr>
          <w:lang w:val="en-US"/>
        </w:rPr>
        <w:t>Source:</w:t>
      </w:r>
      <w:r w:rsidRPr="00BE7552">
        <w:rPr>
          <w:lang w:val="en-US"/>
        </w:rPr>
        <w:tab/>
        <w:t>Apple</w:t>
      </w:r>
    </w:p>
    <w:p w14:paraId="51EDE669" w14:textId="202566E9"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E95F33">
        <w:rPr>
          <w:lang w:val="en-US"/>
        </w:rPr>
        <w:t>Measurement</w:t>
      </w:r>
      <w:r w:rsidR="003A3586">
        <w:rPr>
          <w:lang w:val="en-US"/>
        </w:rPr>
        <w:t xml:space="preserve">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53E70E5B" w14:textId="04053697" w:rsidR="00D968CA" w:rsidRDefault="008E7986" w:rsidP="00FE076F">
      <w:pPr>
        <w:pStyle w:val="Heading1"/>
        <w:rPr>
          <w:lang w:val="en-US"/>
        </w:rPr>
      </w:pPr>
      <w:r w:rsidRPr="00BE7552">
        <w:rPr>
          <w:lang w:val="en-US"/>
        </w:rPr>
        <w:t>1</w:t>
      </w:r>
      <w:r w:rsidRPr="00BE7552">
        <w:rPr>
          <w:lang w:val="en-US"/>
        </w:rPr>
        <w:tab/>
        <w:t xml:space="preserve">Introduction </w:t>
      </w:r>
    </w:p>
    <w:p w14:paraId="3BCE08F7" w14:textId="4DF04F31" w:rsidR="00C1693B" w:rsidRPr="00BE7552" w:rsidRDefault="00C1693B" w:rsidP="008E7986">
      <w:pPr>
        <w:rPr>
          <w:lang w:val="en-US"/>
        </w:rPr>
      </w:pPr>
      <w:r w:rsidRPr="00BE7552">
        <w:rPr>
          <w:lang w:val="en-US"/>
        </w:rPr>
        <w:t xml:space="preserve">In this contribution we provide our </w:t>
      </w:r>
      <w:r w:rsidR="00FE076F">
        <w:rPr>
          <w:lang w:val="en-US"/>
        </w:rPr>
        <w:t xml:space="preserve">views </w:t>
      </w:r>
      <w:r w:rsidR="007D2571">
        <w:rPr>
          <w:lang w:val="en-US"/>
        </w:rPr>
        <w:t>on</w:t>
      </w:r>
      <w:r w:rsidR="00FE076F">
        <w:rPr>
          <w:lang w:val="en-US"/>
        </w:rPr>
        <w:t xml:space="preserve"> measurement prediction. </w:t>
      </w:r>
      <w:r w:rsidRPr="00BE7552">
        <w:rPr>
          <w:lang w:val="en-US"/>
        </w:rPr>
        <w:t xml:space="preserve"> </w:t>
      </w:r>
    </w:p>
    <w:p w14:paraId="3A67921B" w14:textId="41BD84C2" w:rsidR="008E7986" w:rsidRPr="00BE7552"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78F110F6" w14:textId="379A4C9A" w:rsidR="00EB3896" w:rsidRDefault="00EB3896" w:rsidP="00EB3896">
      <w:pPr>
        <w:pStyle w:val="Heading2"/>
        <w:rPr>
          <w:lang w:val="en-US"/>
        </w:rPr>
      </w:pPr>
      <w:r w:rsidRPr="002450F0">
        <w:rPr>
          <w:lang w:val="en-US"/>
        </w:rPr>
        <w:t xml:space="preserve">2.1 </w:t>
      </w:r>
      <w:r>
        <w:rPr>
          <w:lang w:val="en-US"/>
        </w:rPr>
        <w:t xml:space="preserve">Mapping of SI objectives to measurement framework functionalities </w:t>
      </w:r>
    </w:p>
    <w:p w14:paraId="25F7A76C" w14:textId="553B2111" w:rsidR="00EB3896" w:rsidRDefault="00EB3896" w:rsidP="00EB3896">
      <w:pPr>
        <w:rPr>
          <w:lang w:val="en-US"/>
        </w:rPr>
      </w:pPr>
      <w:r>
        <w:rPr>
          <w:lang w:val="en-US"/>
        </w:rPr>
        <w:t xml:space="preserve">In the SI item we discussed measurement prediction and event prediction use case. However, now that we need to implement the functionality we studied, it would be more useful to speak in terms of the functionalities of the measurement framework, that is: periodic and event-triggered measurements. </w:t>
      </w:r>
    </w:p>
    <w:p w14:paraId="5324B549" w14:textId="68F1F959" w:rsidR="00EB3896" w:rsidRDefault="00EB3896" w:rsidP="00EB3896">
      <w:pPr>
        <w:rPr>
          <w:lang w:val="en-US"/>
        </w:rPr>
      </w:pPr>
      <w:r>
        <w:rPr>
          <w:lang w:val="en-US"/>
        </w:rPr>
        <w:t>In the SI and the WID, the following use cases are considered</w:t>
      </w:r>
    </w:p>
    <w:p w14:paraId="424B9E64" w14:textId="77777777" w:rsidR="00EB3896" w:rsidRDefault="00EB3896" w:rsidP="00EB3896">
      <w:pPr>
        <w:pStyle w:val="ListParagraph"/>
        <w:numPr>
          <w:ilvl w:val="0"/>
          <w:numId w:val="20"/>
        </w:numPr>
        <w:rPr>
          <w:lang w:val="en-US"/>
        </w:rPr>
      </w:pPr>
      <w:r>
        <w:rPr>
          <w:lang w:val="en-US"/>
        </w:rPr>
        <w:t>Temporal domain case A measurement prediction</w:t>
      </w:r>
    </w:p>
    <w:p w14:paraId="6A08393E" w14:textId="77777777" w:rsidR="00EB3896" w:rsidRDefault="00EB3896" w:rsidP="00EB3896">
      <w:pPr>
        <w:pStyle w:val="ListParagraph"/>
        <w:numPr>
          <w:ilvl w:val="0"/>
          <w:numId w:val="20"/>
        </w:numPr>
        <w:rPr>
          <w:lang w:val="en-US"/>
        </w:rPr>
      </w:pPr>
      <w:r>
        <w:rPr>
          <w:lang w:val="en-US"/>
        </w:rPr>
        <w:t>Temporal domain case B measurement prediction</w:t>
      </w:r>
    </w:p>
    <w:p w14:paraId="5888F456" w14:textId="77777777" w:rsidR="00EB3896" w:rsidRDefault="00EB3896" w:rsidP="00EB3896">
      <w:pPr>
        <w:pStyle w:val="ListParagraph"/>
        <w:numPr>
          <w:ilvl w:val="0"/>
          <w:numId w:val="20"/>
        </w:numPr>
        <w:rPr>
          <w:lang w:val="en-US"/>
        </w:rPr>
      </w:pPr>
      <w:r>
        <w:rPr>
          <w:lang w:val="en-US"/>
        </w:rPr>
        <w:t>Frequency domain measurement prediction</w:t>
      </w:r>
    </w:p>
    <w:p w14:paraId="191267E7" w14:textId="77777777" w:rsidR="00EB3896" w:rsidRDefault="00EB3896" w:rsidP="00EB3896">
      <w:pPr>
        <w:pStyle w:val="ListParagraph"/>
        <w:numPr>
          <w:ilvl w:val="0"/>
          <w:numId w:val="20"/>
        </w:numPr>
        <w:rPr>
          <w:lang w:val="en-US"/>
        </w:rPr>
      </w:pPr>
      <w:r>
        <w:rPr>
          <w:lang w:val="en-US"/>
        </w:rPr>
        <w:t>Event prediction</w:t>
      </w:r>
    </w:p>
    <w:p w14:paraId="7228C888" w14:textId="524234BE" w:rsidR="00EB3896" w:rsidRDefault="00EB3896" w:rsidP="00EB3896">
      <w:pPr>
        <w:rPr>
          <w:lang w:val="en-US"/>
        </w:rPr>
      </w:pPr>
      <w:r>
        <w:rPr>
          <w:lang w:val="en-US"/>
        </w:rPr>
        <w:t>In our measurement framework, we can distinguish between the following cases</w:t>
      </w:r>
      <w:r w:rsidR="00FE076F">
        <w:rPr>
          <w:lang w:val="en-US"/>
        </w:rPr>
        <w:t>:</w:t>
      </w:r>
    </w:p>
    <w:p w14:paraId="21A1EB6A" w14:textId="282FF85B" w:rsidR="00EB3896" w:rsidRDefault="00EB3896" w:rsidP="00EB3896">
      <w:pPr>
        <w:pStyle w:val="ListParagraph"/>
        <w:numPr>
          <w:ilvl w:val="0"/>
          <w:numId w:val="21"/>
        </w:numPr>
        <w:rPr>
          <w:lang w:val="en-US"/>
        </w:rPr>
      </w:pPr>
      <w:r>
        <w:rPr>
          <w:lang w:val="en-US"/>
        </w:rPr>
        <w:t>Periodic measurements</w:t>
      </w:r>
      <w:r w:rsidR="00FE076F">
        <w:rPr>
          <w:lang w:val="en-US"/>
        </w:rPr>
        <w:t>,</w:t>
      </w:r>
      <w:r>
        <w:rPr>
          <w:lang w:val="en-US"/>
        </w:rPr>
        <w:t xml:space="preserve"> </w:t>
      </w:r>
    </w:p>
    <w:p w14:paraId="5BD10B76" w14:textId="1205D2E4" w:rsidR="00EB3896" w:rsidRDefault="00EB3896" w:rsidP="00EB3896">
      <w:pPr>
        <w:pStyle w:val="ListParagraph"/>
        <w:numPr>
          <w:ilvl w:val="0"/>
          <w:numId w:val="21"/>
        </w:numPr>
        <w:rPr>
          <w:lang w:val="en-US"/>
        </w:rPr>
      </w:pPr>
      <w:r>
        <w:rPr>
          <w:lang w:val="en-US"/>
        </w:rPr>
        <w:t>Event-triggered measurements</w:t>
      </w:r>
      <w:r w:rsidR="00FE076F">
        <w:rPr>
          <w:lang w:val="en-US"/>
        </w:rPr>
        <w:t xml:space="preserve">, and </w:t>
      </w:r>
    </w:p>
    <w:p w14:paraId="7DB1926B" w14:textId="04782204" w:rsidR="00EB3896" w:rsidRDefault="00EB3896" w:rsidP="00EB3896">
      <w:pPr>
        <w:pStyle w:val="ListParagraph"/>
        <w:numPr>
          <w:ilvl w:val="0"/>
          <w:numId w:val="21"/>
        </w:numPr>
        <w:rPr>
          <w:lang w:val="en-US"/>
        </w:rPr>
      </w:pPr>
      <w:r>
        <w:rPr>
          <w:lang w:val="en-US"/>
        </w:rPr>
        <w:t>Event-triggered followed by periodic (</w:t>
      </w:r>
      <w:r w:rsidRPr="0015754B">
        <w:rPr>
          <w:lang w:val="en-US"/>
        </w:rPr>
        <w:t>reportAmount</w:t>
      </w:r>
      <w:r>
        <w:rPr>
          <w:lang w:val="en-US"/>
        </w:rPr>
        <w:t xml:space="preserve"> &gt; 1 in </w:t>
      </w:r>
      <w:r w:rsidRPr="0015754B">
        <w:rPr>
          <w:lang w:val="en-US"/>
        </w:rPr>
        <w:t>PeriodicalReportConfig</w:t>
      </w:r>
      <w:r>
        <w:rPr>
          <w:lang w:val="en-US"/>
        </w:rPr>
        <w:t>)</w:t>
      </w:r>
      <w:r w:rsidR="00FE076F">
        <w:rPr>
          <w:lang w:val="en-US"/>
        </w:rPr>
        <w:t>.</w:t>
      </w:r>
    </w:p>
    <w:p w14:paraId="204B09EF" w14:textId="444111BE" w:rsidR="00EB3896" w:rsidRDefault="00EB3896" w:rsidP="00EB3896">
      <w:pPr>
        <w:rPr>
          <w:lang w:val="en-US"/>
        </w:rPr>
      </w:pPr>
      <w:r>
        <w:rPr>
          <w:lang w:val="en-US"/>
        </w:rPr>
        <w:t xml:space="preserve">These are illustrated in the </w:t>
      </w:r>
      <w:r w:rsidR="00FE076F">
        <w:rPr>
          <w:lang w:val="en-US"/>
        </w:rPr>
        <w:t>Figure 1</w:t>
      </w:r>
      <w:r>
        <w:rPr>
          <w:lang w:val="en-US"/>
        </w:rPr>
        <w:t xml:space="preserve"> below.</w:t>
      </w:r>
    </w:p>
    <w:tbl>
      <w:tblPr>
        <w:tblStyle w:val="TableGrid"/>
        <w:tblW w:w="0" w:type="auto"/>
        <w:tblLook w:val="04A0" w:firstRow="1" w:lastRow="0" w:firstColumn="1" w:lastColumn="0" w:noHBand="0" w:noVBand="1"/>
      </w:tblPr>
      <w:tblGrid>
        <w:gridCol w:w="3210"/>
        <w:gridCol w:w="3210"/>
        <w:gridCol w:w="3211"/>
      </w:tblGrid>
      <w:tr w:rsidR="00EB3896" w14:paraId="40D13365" w14:textId="77777777" w:rsidTr="00E0187C">
        <w:tc>
          <w:tcPr>
            <w:tcW w:w="3210" w:type="dxa"/>
          </w:tcPr>
          <w:p w14:paraId="79C8E16C" w14:textId="77777777" w:rsidR="00EB3896" w:rsidRDefault="00EB3896" w:rsidP="00E0187C">
            <w:pPr>
              <w:rPr>
                <w:lang w:val="en-US"/>
              </w:rPr>
            </w:pPr>
            <w:r w:rsidRPr="009F34CC">
              <w:rPr>
                <w:noProof/>
                <w:lang w:val="en-US"/>
              </w:rPr>
              <w:drawing>
                <wp:inline distT="0" distB="0" distL="0" distR="0" wp14:anchorId="4255D61C" wp14:editId="7203DB2B">
                  <wp:extent cx="1219200" cy="1689100"/>
                  <wp:effectExtent l="0" t="0" r="0" b="0"/>
                  <wp:docPr id="2122882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882062" name=""/>
                          <pic:cNvPicPr/>
                        </pic:nvPicPr>
                        <pic:blipFill>
                          <a:blip r:embed="rId9"/>
                          <a:stretch>
                            <a:fillRect/>
                          </a:stretch>
                        </pic:blipFill>
                        <pic:spPr>
                          <a:xfrm>
                            <a:off x="0" y="0"/>
                            <a:ext cx="1219200" cy="1689100"/>
                          </a:xfrm>
                          <a:prstGeom prst="rect">
                            <a:avLst/>
                          </a:prstGeom>
                        </pic:spPr>
                      </pic:pic>
                    </a:graphicData>
                  </a:graphic>
                </wp:inline>
              </w:drawing>
            </w:r>
          </w:p>
        </w:tc>
        <w:tc>
          <w:tcPr>
            <w:tcW w:w="3210" w:type="dxa"/>
          </w:tcPr>
          <w:p w14:paraId="2A7CF701" w14:textId="77777777" w:rsidR="00EB3896" w:rsidRDefault="00EB3896" w:rsidP="00E0187C">
            <w:pPr>
              <w:rPr>
                <w:lang w:val="en-US"/>
              </w:rPr>
            </w:pPr>
            <w:r w:rsidRPr="009F34CC">
              <w:rPr>
                <w:noProof/>
                <w:lang w:val="en-US"/>
              </w:rPr>
              <w:drawing>
                <wp:inline distT="0" distB="0" distL="0" distR="0" wp14:anchorId="18FBE926" wp14:editId="132C1945">
                  <wp:extent cx="1270000" cy="1727200"/>
                  <wp:effectExtent l="0" t="0" r="0" b="0"/>
                  <wp:docPr id="3783858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85824" name=""/>
                          <pic:cNvPicPr/>
                        </pic:nvPicPr>
                        <pic:blipFill>
                          <a:blip r:embed="rId10"/>
                          <a:stretch>
                            <a:fillRect/>
                          </a:stretch>
                        </pic:blipFill>
                        <pic:spPr>
                          <a:xfrm>
                            <a:off x="0" y="0"/>
                            <a:ext cx="1270000" cy="1727200"/>
                          </a:xfrm>
                          <a:prstGeom prst="rect">
                            <a:avLst/>
                          </a:prstGeom>
                        </pic:spPr>
                      </pic:pic>
                    </a:graphicData>
                  </a:graphic>
                </wp:inline>
              </w:drawing>
            </w:r>
          </w:p>
        </w:tc>
        <w:tc>
          <w:tcPr>
            <w:tcW w:w="3211" w:type="dxa"/>
          </w:tcPr>
          <w:p w14:paraId="171CA421" w14:textId="77777777" w:rsidR="00EB3896" w:rsidRDefault="00EB3896" w:rsidP="00FE076F">
            <w:pPr>
              <w:keepNext/>
              <w:rPr>
                <w:lang w:val="en-US"/>
              </w:rPr>
            </w:pPr>
            <w:r w:rsidRPr="009F34CC">
              <w:rPr>
                <w:noProof/>
                <w:lang w:val="en-US"/>
              </w:rPr>
              <w:drawing>
                <wp:inline distT="0" distB="0" distL="0" distR="0" wp14:anchorId="1DD223F7" wp14:editId="21BA818A">
                  <wp:extent cx="1219200" cy="1663700"/>
                  <wp:effectExtent l="0" t="0" r="0" b="0"/>
                  <wp:docPr id="1254250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250089" name=""/>
                          <pic:cNvPicPr/>
                        </pic:nvPicPr>
                        <pic:blipFill>
                          <a:blip r:embed="rId11"/>
                          <a:stretch>
                            <a:fillRect/>
                          </a:stretch>
                        </pic:blipFill>
                        <pic:spPr>
                          <a:xfrm>
                            <a:off x="0" y="0"/>
                            <a:ext cx="1219200" cy="1663700"/>
                          </a:xfrm>
                          <a:prstGeom prst="rect">
                            <a:avLst/>
                          </a:prstGeom>
                        </pic:spPr>
                      </pic:pic>
                    </a:graphicData>
                  </a:graphic>
                </wp:inline>
              </w:drawing>
            </w:r>
          </w:p>
        </w:tc>
      </w:tr>
    </w:tbl>
    <w:p w14:paraId="34AD8661" w14:textId="42E1B959" w:rsidR="00EB3896" w:rsidRPr="008B3BB8" w:rsidRDefault="00FE076F" w:rsidP="00FE076F">
      <w:pPr>
        <w:pStyle w:val="Caption"/>
        <w:jc w:val="center"/>
        <w:rPr>
          <w:lang w:val="en-US"/>
        </w:rPr>
      </w:pPr>
      <w:r>
        <w:t xml:space="preserve">Figure </w:t>
      </w:r>
      <w:fldSimple w:instr=" SEQ Figure \* ARABIC ">
        <w:r>
          <w:rPr>
            <w:noProof/>
          </w:rPr>
          <w:t>1</w:t>
        </w:r>
      </w:fldSimple>
      <w:r>
        <w:rPr>
          <w:lang w:val="en-US"/>
        </w:rPr>
        <w:t>: Periodic, event-triggered and event-triggered (reportAmount &gt;1) measurements</w:t>
      </w:r>
    </w:p>
    <w:p w14:paraId="0009052B" w14:textId="77777777" w:rsidR="00EB3896" w:rsidRDefault="00EB3896" w:rsidP="00EB3896">
      <w:pPr>
        <w:rPr>
          <w:lang w:val="en-US"/>
        </w:rPr>
      </w:pPr>
      <w:r>
        <w:rPr>
          <w:lang w:val="en-US"/>
        </w:rPr>
        <w:t xml:space="preserve">When discussing how to implement the functionality we’ve studied, we need to consider how the SI cases map to the above measurement framework cases. </w:t>
      </w:r>
    </w:p>
    <w:p w14:paraId="0BAFD2B9" w14:textId="77777777" w:rsidR="000D7032" w:rsidRDefault="00EB3896" w:rsidP="00EB3896">
      <w:pPr>
        <w:rPr>
          <w:lang w:val="en-US"/>
        </w:rPr>
      </w:pPr>
      <w:r>
        <w:rPr>
          <w:lang w:val="en-US"/>
        </w:rPr>
        <w:t>In this analysis it is worth remembering that pure periodic measurements are rarely used for mobility</w:t>
      </w:r>
      <w:r w:rsidR="000D7032">
        <w:rPr>
          <w:lang w:val="en-US"/>
        </w:rPr>
        <w:t>, with perhaps the only exception being some extremely low mobility cases – where AI/ML optimizations are hardly needed</w:t>
      </w:r>
      <w:r>
        <w:rPr>
          <w:lang w:val="en-US"/>
        </w:rPr>
        <w:t>.</w:t>
      </w:r>
    </w:p>
    <w:p w14:paraId="24DCA7C1" w14:textId="68F31E4C" w:rsidR="000D7032" w:rsidRPr="000D7032" w:rsidRDefault="000D7032" w:rsidP="000D7032">
      <w:pPr>
        <w:rPr>
          <w:b/>
          <w:bCs/>
          <w:lang w:val="en-US"/>
        </w:rPr>
      </w:pPr>
      <w:r w:rsidRPr="009F34CC">
        <w:rPr>
          <w:b/>
          <w:bCs/>
          <w:lang w:val="en-US"/>
        </w:rPr>
        <w:lastRenderedPageBreak/>
        <w:t>Observation 1: periodic measurements are rarely used for mobility.</w:t>
      </w:r>
    </w:p>
    <w:p w14:paraId="7517F27F" w14:textId="28545417" w:rsidR="00EB3896" w:rsidRDefault="000D7032" w:rsidP="00EB3896">
      <w:pPr>
        <w:rPr>
          <w:lang w:val="en-US"/>
        </w:rPr>
      </w:pPr>
      <w:r>
        <w:rPr>
          <w:lang w:val="en-US"/>
        </w:rPr>
        <w:t>Naturally, pure event-triggered measurements are the perfect fit for case A prediction. However</w:t>
      </w:r>
      <w:r w:rsidR="00EB3896">
        <w:rPr>
          <w:lang w:val="en-US"/>
        </w:rPr>
        <w:t xml:space="preserve">, event-triggered followed by periodic (i.e. </w:t>
      </w:r>
      <w:r w:rsidR="00EB3896" w:rsidRPr="0015754B">
        <w:rPr>
          <w:lang w:val="en-US"/>
        </w:rPr>
        <w:t>reportAmount</w:t>
      </w:r>
      <w:r w:rsidR="00EB3896">
        <w:rPr>
          <w:lang w:val="en-US"/>
        </w:rPr>
        <w:t xml:space="preserve"> &gt; 1 in </w:t>
      </w:r>
      <w:r w:rsidR="00EB3896" w:rsidRPr="0015754B">
        <w:rPr>
          <w:lang w:val="en-US"/>
        </w:rPr>
        <w:t>PeriodicalReportConfig</w:t>
      </w:r>
      <w:r w:rsidR="00EB3896">
        <w:rPr>
          <w:lang w:val="en-US"/>
        </w:rPr>
        <w:t>) is arguably the case where the most accuracy is needed and so it is not at all clear whether it would make sense to use AI/ML for a short period of time following an event – perhaps it would be better to rely on more accura</w:t>
      </w:r>
      <w:r w:rsidR="006731B4">
        <w:rPr>
          <w:lang w:val="en-US"/>
        </w:rPr>
        <w:t>te</w:t>
      </w:r>
      <w:r w:rsidR="00EB3896">
        <w:rPr>
          <w:lang w:val="en-US"/>
        </w:rPr>
        <w:t xml:space="preserve"> real measurements in such short and critical window. </w:t>
      </w:r>
    </w:p>
    <w:p w14:paraId="62C86E63" w14:textId="58C1AAB1" w:rsidR="00EB3896" w:rsidRPr="002450F0" w:rsidRDefault="000D7032" w:rsidP="00EB3896">
      <w:pPr>
        <w:rPr>
          <w:lang w:val="en-US"/>
        </w:rPr>
      </w:pPr>
      <w:r>
        <w:rPr>
          <w:lang w:val="en-US"/>
        </w:rPr>
        <w:t>This pretty much leaves us with one option – to use t</w:t>
      </w:r>
      <w:r w:rsidR="00EB3896" w:rsidRPr="002450F0">
        <w:rPr>
          <w:lang w:val="en-US"/>
        </w:rPr>
        <w:t xml:space="preserve">emporal domain case A prediction </w:t>
      </w:r>
      <w:r>
        <w:rPr>
          <w:lang w:val="en-US"/>
        </w:rPr>
        <w:t>where</w:t>
      </w:r>
      <w:r w:rsidR="00EB3896" w:rsidRPr="002450F0">
        <w:rPr>
          <w:lang w:val="en-US"/>
        </w:rPr>
        <w:t xml:space="preserve"> the UE obser</w:t>
      </w:r>
      <w:r>
        <w:rPr>
          <w:lang w:val="en-US"/>
        </w:rPr>
        <w:t xml:space="preserve">ves </w:t>
      </w:r>
      <w:r w:rsidR="00EB3896" w:rsidRPr="002450F0">
        <w:rPr>
          <w:lang w:val="en-US"/>
        </w:rPr>
        <w:t>measurements over a period of time (OW) and predict</w:t>
      </w:r>
      <w:r>
        <w:rPr>
          <w:lang w:val="en-US"/>
        </w:rPr>
        <w:t>s</w:t>
      </w:r>
      <w:r w:rsidR="00EB3896" w:rsidRPr="002450F0">
        <w:rPr>
          <w:lang w:val="en-US"/>
        </w:rPr>
        <w:t xml:space="preserve"> </w:t>
      </w:r>
      <w:r w:rsidR="00EB3896">
        <w:rPr>
          <w:lang w:val="en-US"/>
        </w:rPr>
        <w:t xml:space="preserve">one or multiple </w:t>
      </w:r>
      <w:r w:rsidR="00EB3896" w:rsidRPr="002450F0">
        <w:rPr>
          <w:lang w:val="en-US"/>
        </w:rPr>
        <w:t xml:space="preserve">future measurement results over a subsequent period (PW). By predicting how </w:t>
      </w:r>
      <w:r w:rsidR="00EB3896">
        <w:rPr>
          <w:lang w:val="en-US"/>
        </w:rPr>
        <w:t xml:space="preserve">RSRP </w:t>
      </w:r>
      <w:r w:rsidR="00EB3896" w:rsidRPr="002450F0">
        <w:rPr>
          <w:lang w:val="en-US"/>
        </w:rPr>
        <w:t>evolve</w:t>
      </w:r>
      <w:r w:rsidR="00EB3896">
        <w:rPr>
          <w:lang w:val="en-US"/>
        </w:rPr>
        <w:t>s</w:t>
      </w:r>
      <w:r w:rsidR="00EB3896" w:rsidRPr="002450F0">
        <w:rPr>
          <w:lang w:val="en-US"/>
        </w:rPr>
        <w:t>, the UE can anticipate the fulfillment of a mobility-related measurement event (e.g., Event A3: Neighbour becomes better than serving) and report it to the network in advance. This allows the network to initiate handover preparation earlier, reducing handover interruption time and the risk of handover failure.</w:t>
      </w:r>
    </w:p>
    <w:p w14:paraId="3E3FB0D2" w14:textId="4EA495C0" w:rsidR="00EB3896" w:rsidRDefault="000D7032" w:rsidP="00EB3896">
      <w:pPr>
        <w:rPr>
          <w:lang w:val="en-US"/>
        </w:rPr>
      </w:pPr>
      <w:r>
        <w:rPr>
          <w:lang w:val="en-US"/>
        </w:rPr>
        <w:t>As we’ve shown, t</w:t>
      </w:r>
      <w:r w:rsidR="00EB3896" w:rsidRPr="002450F0">
        <w:rPr>
          <w:lang w:val="en-US"/>
        </w:rPr>
        <w:t xml:space="preserve">his predictive capability is intrinsically linked to event-based triggers. </w:t>
      </w:r>
      <w:r>
        <w:rPr>
          <w:lang w:val="en-US"/>
        </w:rPr>
        <w:t>However, i</w:t>
      </w:r>
      <w:r w:rsidR="00EB3896">
        <w:rPr>
          <w:lang w:val="en-US"/>
        </w:rPr>
        <w:t xml:space="preserve">t is not clear at all whether, how, and for what purpose case A can be used for periodic measurements. </w:t>
      </w:r>
    </w:p>
    <w:p w14:paraId="2C6F2E80" w14:textId="6A2BE6C7" w:rsidR="00EB3896" w:rsidRPr="005571BD" w:rsidRDefault="00EB3896" w:rsidP="00EB3896">
      <w:pPr>
        <w:rPr>
          <w:b/>
          <w:bCs/>
          <w:lang w:val="en-US"/>
        </w:rPr>
      </w:pPr>
      <w:r w:rsidRPr="005571BD">
        <w:rPr>
          <w:b/>
          <w:bCs/>
          <w:lang w:val="en-US"/>
        </w:rPr>
        <w:t xml:space="preserve">Observation </w:t>
      </w:r>
      <w:r>
        <w:rPr>
          <w:b/>
          <w:bCs/>
          <w:lang w:val="en-US"/>
        </w:rPr>
        <w:t>2</w:t>
      </w:r>
      <w:r w:rsidRPr="005571BD">
        <w:rPr>
          <w:b/>
          <w:bCs/>
          <w:lang w:val="en-US"/>
        </w:rPr>
        <w:t>: temporal domain case A prediction is particularly well suited for event-triggered measurements; furthermore, it is not clear at all whether, how, and for what purpose case A can be used for periodic measurements.</w:t>
      </w:r>
    </w:p>
    <w:p w14:paraId="40579F8B" w14:textId="77777777" w:rsidR="00EB3896" w:rsidRDefault="00EB3896" w:rsidP="00EB3896">
      <w:pPr>
        <w:pStyle w:val="Doc-text2"/>
        <w:rPr>
          <w:rFonts w:asciiTheme="minorBidi" w:hAnsiTheme="minorBidi"/>
          <w:szCs w:val="20"/>
        </w:rPr>
      </w:pPr>
    </w:p>
    <w:p w14:paraId="7C90766D" w14:textId="77777777" w:rsidR="00EB3896" w:rsidRDefault="001A3868" w:rsidP="00EB3896">
      <w:pPr>
        <w:pStyle w:val="Doc-text2"/>
        <w:keepNext/>
      </w:pPr>
      <w:r>
        <w:rPr>
          <w:noProof/>
        </w:rPr>
        <w:object w:dxaOrig="6902" w:dyaOrig="1257" w14:anchorId="3037D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A yellow and black sign&#13;&#13;&#13;&#13;&#13;&#13;&#13;&#13;&#13;&#13;&#13;&#13;&#13;&#13;&#13;&#13;&#10;&#13;&#13;&#13;&#13;&#13;&#13;&#13;&#13;&#13;&#13;&#13;&#13;&#13;&#13;&#13;&#13;&#10;Description automatically generated" style="width:345.2pt;height:62.8pt;mso-width-percent:0;mso-height-percent:0;mso-width-percent:0;mso-height-percent:0" o:ole="">
            <v:imagedata r:id="rId12" o:title="oleimage"/>
          </v:shape>
          <o:OLEObject Type="Embed" ProgID="Package" ShapeID="_x0000_i1026" DrawAspect="Icon" ObjectID="_1823996802" r:id="rId13"/>
        </w:object>
      </w:r>
    </w:p>
    <w:p w14:paraId="4D1C391F" w14:textId="41279FF3" w:rsidR="00EB3896" w:rsidRDefault="00EB3896" w:rsidP="00EB3896">
      <w:pPr>
        <w:pStyle w:val="Caption"/>
        <w:jc w:val="center"/>
        <w:rPr>
          <w:lang w:val="en-US"/>
        </w:rPr>
      </w:pPr>
      <w:r>
        <w:t xml:space="preserve">Figure </w:t>
      </w:r>
      <w:fldSimple w:instr=" SEQ Figure \* ARABIC ">
        <w:r w:rsidR="00FE076F">
          <w:rPr>
            <w:noProof/>
          </w:rPr>
          <w:t>2</w:t>
        </w:r>
      </w:fldSimple>
      <w:r>
        <w:rPr>
          <w:lang w:val="en-US"/>
        </w:rPr>
        <w:t>: Case A</w:t>
      </w:r>
    </w:p>
    <w:p w14:paraId="4EC827F6" w14:textId="77777777" w:rsidR="00EB3896" w:rsidRDefault="00EB3896" w:rsidP="00EB3896">
      <w:pPr>
        <w:rPr>
          <w:lang w:val="en-US"/>
        </w:rPr>
      </w:pPr>
    </w:p>
    <w:p w14:paraId="6FB1F011" w14:textId="77777777" w:rsidR="00EB3896" w:rsidRDefault="00EB3896" w:rsidP="00EB3896">
      <w:pPr>
        <w:rPr>
          <w:lang w:val="en-US"/>
        </w:rPr>
      </w:pPr>
      <w:r w:rsidRPr="002450F0">
        <w:rPr>
          <w:lang w:val="en-US"/>
        </w:rPr>
        <w:t>Using Case A for periodic reporting, where the goal is simply to provide regular snapshots of the channel state, would be an inefficient use of the UE’s processing and power resources. The continuous prediction of a future window of measurements is computationally intensive and provides little benefit over simply reporting a single measured or predicted instance periodically. Therefore, to ensure an efficient and targeted use of AI/ML functionalities, temporal domain Case A should be exclusively associated with event-triggered measurement reporting procedures.</w:t>
      </w:r>
    </w:p>
    <w:p w14:paraId="1853A501" w14:textId="77777777" w:rsidR="00EB3896" w:rsidRPr="00474D58" w:rsidRDefault="00EB3896" w:rsidP="00EB3896">
      <w:pPr>
        <w:rPr>
          <w:b/>
          <w:bCs/>
          <w:lang w:val="en-US"/>
        </w:rPr>
      </w:pPr>
      <w:r w:rsidRPr="005571BD">
        <w:rPr>
          <w:b/>
          <w:bCs/>
          <w:lang w:val="en-US"/>
        </w:rPr>
        <w:t>Proposal 1: Temporal domain case A prediction is used for event-triggered measurements only.</w:t>
      </w:r>
    </w:p>
    <w:p w14:paraId="5BEDCF55" w14:textId="2304EAEB" w:rsidR="00EB3896" w:rsidRDefault="00EB3896" w:rsidP="00EB3896">
      <w:pPr>
        <w:rPr>
          <w:lang w:val="en-US"/>
        </w:rPr>
      </w:pPr>
      <w:r w:rsidRPr="002450F0">
        <w:rPr>
          <w:lang w:val="en-US"/>
        </w:rPr>
        <w:t xml:space="preserve">Temporal domain case B </w:t>
      </w:r>
      <w:r w:rsidR="000D7032">
        <w:rPr>
          <w:lang w:val="en-US"/>
        </w:rPr>
        <w:t xml:space="preserve">is different as it </w:t>
      </w:r>
      <w:r w:rsidRPr="002450F0">
        <w:rPr>
          <w:lang w:val="en-US"/>
        </w:rPr>
        <w:t xml:space="preserve">is designed for measurement </w:t>
      </w:r>
      <w:r w:rsidR="000D7032">
        <w:rPr>
          <w:lang w:val="en-US"/>
        </w:rPr>
        <w:t xml:space="preserve">effort </w:t>
      </w:r>
      <w:r w:rsidRPr="002450F0">
        <w:rPr>
          <w:lang w:val="en-US"/>
        </w:rPr>
        <w:t>reduction. In this scenario, the UE performs measurements at a reduced rate (i.e., skips some measurement instances) and uses its AI/ML model to predict the values for the skipped instances. This allows the UE to reconstruct a full sequence of measurements to report periodically, while saving power by performing fewer actual measurements. The primary goal, as established in the study item, is to reduce the UE's measurement effort and power consumption without compromising the regularity of information provided to the network.</w:t>
      </w:r>
    </w:p>
    <w:p w14:paraId="4D37E404" w14:textId="77777777" w:rsidR="00EB3896" w:rsidRDefault="001A3868" w:rsidP="00EB3896">
      <w:pPr>
        <w:keepNext/>
        <w:jc w:val="center"/>
      </w:pPr>
      <w:r>
        <w:rPr>
          <w:noProof/>
        </w:rPr>
        <w:object w:dxaOrig="7051" w:dyaOrig="1256" w14:anchorId="2969D1BD">
          <v:shape id="_x0000_i1025" type="#_x0000_t75" alt="" style="width:351.2pt;height:62.8pt;mso-width-percent:0;mso-height-percent:0;mso-width-percent:0;mso-height-percent:0" o:ole="">
            <v:imagedata r:id="rId14" o:title="oleimage"/>
          </v:shape>
          <o:OLEObject Type="Embed" ProgID="Package" ShapeID="_x0000_i1025" DrawAspect="Icon" ObjectID="_1823996803" r:id="rId15"/>
        </w:object>
      </w:r>
    </w:p>
    <w:p w14:paraId="74335C1F" w14:textId="77777777" w:rsidR="00EB3896" w:rsidRPr="002450F0" w:rsidRDefault="00EB3896" w:rsidP="00EB3896">
      <w:pPr>
        <w:pStyle w:val="Caption"/>
        <w:jc w:val="center"/>
        <w:rPr>
          <w:lang w:val="en-US"/>
        </w:rPr>
      </w:pPr>
      <w:r>
        <w:t>Figure 2</w:t>
      </w:r>
      <w:r>
        <w:rPr>
          <w:lang w:val="en-US"/>
        </w:rPr>
        <w:t>: Case B</w:t>
      </w:r>
    </w:p>
    <w:p w14:paraId="7161F5F6" w14:textId="77777777" w:rsidR="00EB3896" w:rsidRPr="002450F0" w:rsidRDefault="00EB3896" w:rsidP="00EB3896">
      <w:pPr>
        <w:rPr>
          <w:lang w:val="en-US"/>
        </w:rPr>
      </w:pPr>
    </w:p>
    <w:p w14:paraId="5625E35D" w14:textId="66FA7754" w:rsidR="00EB3896" w:rsidRPr="002450F0" w:rsidRDefault="00EB3896" w:rsidP="00EB3896">
      <w:pPr>
        <w:rPr>
          <w:lang w:val="en-US"/>
        </w:rPr>
      </w:pPr>
      <w:r w:rsidRPr="002450F0">
        <w:rPr>
          <w:lang w:val="en-US"/>
        </w:rPr>
        <w:t xml:space="preserve">Frequency domain prediction </w:t>
      </w:r>
      <w:r w:rsidR="000D7032">
        <w:rPr>
          <w:lang w:val="en-US"/>
        </w:rPr>
        <w:t xml:space="preserve">is conceptually similar (as least as far as the study goal is concerned) as it </w:t>
      </w:r>
      <w:r w:rsidRPr="002450F0">
        <w:rPr>
          <w:lang w:val="en-US"/>
        </w:rPr>
        <w:t>enables a UE to predict measurement results on a target frequency (F2) based on measurements performed on a different source frequency (F1). In legacy procedures, measuring a different frequency often requires the UE to use measurement gaps, which interrupt data transmission and increase handover latency. By predicting the channel quality on the target frequency, the UE can evaluate an inter-frequency measurement event (e.g., Event A5) and trigger a measurement report without needing a measurement gap.</w:t>
      </w:r>
    </w:p>
    <w:p w14:paraId="06905083" w14:textId="77777777" w:rsidR="00EB3896" w:rsidRDefault="00EB3896" w:rsidP="00EB3896">
      <w:pPr>
        <w:rPr>
          <w:lang w:val="en-US"/>
        </w:rPr>
      </w:pPr>
      <w:r>
        <w:rPr>
          <w:lang w:val="en-US"/>
        </w:rPr>
        <w:t>Therefore, both temporal domain case B and frequency domain prediction target the goals of measurement effort reduction. As such, they are equally applicable to event-triggered or periodic measurements.</w:t>
      </w:r>
    </w:p>
    <w:p w14:paraId="696D7061" w14:textId="334B0361" w:rsidR="00EB3896" w:rsidRPr="009357C8" w:rsidRDefault="00EB3896" w:rsidP="00EB3896">
      <w:pPr>
        <w:rPr>
          <w:b/>
          <w:bCs/>
          <w:lang w:val="en-US"/>
        </w:rPr>
      </w:pPr>
      <w:r w:rsidRPr="009357C8">
        <w:rPr>
          <w:b/>
          <w:bCs/>
          <w:lang w:val="en-US"/>
        </w:rPr>
        <w:lastRenderedPageBreak/>
        <w:t xml:space="preserve">Observation </w:t>
      </w:r>
      <w:r>
        <w:rPr>
          <w:b/>
          <w:bCs/>
          <w:lang w:val="en-US"/>
        </w:rPr>
        <w:t>3</w:t>
      </w:r>
      <w:r w:rsidRPr="009357C8">
        <w:rPr>
          <w:b/>
          <w:bCs/>
          <w:lang w:val="en-US"/>
        </w:rPr>
        <w:t>: temporal domain case B and frequency domain prediction target the goals of measurement effort reduction and are equally applicable to event-triggered or periodic measurements.</w:t>
      </w:r>
    </w:p>
    <w:p w14:paraId="267D1B52" w14:textId="77777777" w:rsidR="00EB3896" w:rsidRPr="009357C8" w:rsidRDefault="00EB3896" w:rsidP="00EB3896">
      <w:pPr>
        <w:rPr>
          <w:b/>
          <w:bCs/>
          <w:lang w:val="en-US"/>
        </w:rPr>
      </w:pPr>
      <w:r w:rsidRPr="009357C8">
        <w:rPr>
          <w:b/>
          <w:bCs/>
          <w:lang w:val="en-US"/>
        </w:rPr>
        <w:t>Proposal 2: Temporal domain case B prediction and frequency domain prediction can be used for either event-triggered or periodic measurements.</w:t>
      </w:r>
    </w:p>
    <w:p w14:paraId="288DE9B7" w14:textId="2252F80E" w:rsidR="00EB3896" w:rsidRPr="002450F0" w:rsidRDefault="00EB3896" w:rsidP="00816CC9">
      <w:pPr>
        <w:pStyle w:val="Heading2"/>
        <w:rPr>
          <w:lang w:val="en-US"/>
        </w:rPr>
      </w:pPr>
      <w:r w:rsidRPr="002450F0">
        <w:rPr>
          <w:lang w:val="en-US"/>
        </w:rPr>
        <w:t>2.2 Inference configuration</w:t>
      </w:r>
    </w:p>
    <w:p w14:paraId="2EFD070F" w14:textId="7125C575" w:rsidR="00A40742" w:rsidRDefault="00A40742" w:rsidP="003A0842">
      <w:pPr>
        <w:rPr>
          <w:lang w:val="en-US"/>
        </w:rPr>
      </w:pPr>
      <w:r>
        <w:rPr>
          <w:lang w:val="en-US"/>
        </w:rPr>
        <w:t>The following inference configuration parameters have been considered in the SI:</w:t>
      </w:r>
    </w:p>
    <w:p w14:paraId="2D9713D2" w14:textId="7919F564" w:rsidR="00A40742" w:rsidRDefault="00A40742" w:rsidP="00A40742">
      <w:pPr>
        <w:pStyle w:val="ListParagraph"/>
        <w:numPr>
          <w:ilvl w:val="0"/>
          <w:numId w:val="23"/>
        </w:numPr>
        <w:rPr>
          <w:lang w:val="en-US"/>
        </w:rPr>
      </w:pPr>
      <w:r w:rsidRPr="00A40742">
        <w:rPr>
          <w:lang w:val="en-US"/>
        </w:rPr>
        <w:t>PW length</w:t>
      </w:r>
    </w:p>
    <w:p w14:paraId="43BA429E" w14:textId="6A2CB9EC" w:rsidR="00A40742" w:rsidRPr="00A40742" w:rsidRDefault="00A40742" w:rsidP="00A40742">
      <w:pPr>
        <w:pStyle w:val="ListParagraph"/>
        <w:numPr>
          <w:ilvl w:val="0"/>
          <w:numId w:val="23"/>
        </w:numPr>
        <w:rPr>
          <w:lang w:val="en-IL"/>
        </w:rPr>
      </w:pPr>
      <w:r>
        <w:rPr>
          <w:lang w:val="en-IL"/>
        </w:rPr>
        <w:t>F</w:t>
      </w:r>
      <w:r w:rsidRPr="00A40742">
        <w:rPr>
          <w:lang w:val="en-IL"/>
        </w:rPr>
        <w:t>requency</w:t>
      </w:r>
    </w:p>
    <w:p w14:paraId="4D12AC74" w14:textId="77777777" w:rsidR="00A40742" w:rsidRPr="00A40742" w:rsidRDefault="00A40742" w:rsidP="00A40742">
      <w:pPr>
        <w:pStyle w:val="ListParagraph"/>
        <w:numPr>
          <w:ilvl w:val="0"/>
          <w:numId w:val="23"/>
        </w:numPr>
        <w:rPr>
          <w:lang w:val="en-IL"/>
        </w:rPr>
      </w:pPr>
      <w:r w:rsidRPr="00A40742">
        <w:rPr>
          <w:lang w:val="en-IL"/>
        </w:rPr>
        <w:t>SSB configuration</w:t>
      </w:r>
    </w:p>
    <w:p w14:paraId="24554ED5" w14:textId="14484B11" w:rsidR="00A40742" w:rsidRDefault="00A40742" w:rsidP="00A40742">
      <w:pPr>
        <w:pStyle w:val="ListParagraph"/>
        <w:numPr>
          <w:ilvl w:val="0"/>
          <w:numId w:val="23"/>
        </w:numPr>
        <w:rPr>
          <w:lang w:val="en-US"/>
        </w:rPr>
      </w:pPr>
      <w:r>
        <w:rPr>
          <w:lang w:val="en-US"/>
        </w:rPr>
        <w:t>Cell ids</w:t>
      </w:r>
    </w:p>
    <w:p w14:paraId="504FADFF" w14:textId="12EF7C7C" w:rsidR="00DD39C7" w:rsidRPr="00DD39C7" w:rsidRDefault="00DD39C7" w:rsidP="00DD39C7">
      <w:pPr>
        <w:pStyle w:val="ListParagraph"/>
        <w:numPr>
          <w:ilvl w:val="0"/>
          <w:numId w:val="23"/>
        </w:numPr>
        <w:rPr>
          <w:lang w:val="en-US"/>
        </w:rPr>
      </w:pPr>
      <w:r>
        <w:rPr>
          <w:lang w:val="en-US"/>
        </w:rPr>
        <w:t>Associated id</w:t>
      </w:r>
    </w:p>
    <w:p w14:paraId="10F52602" w14:textId="351A62DE" w:rsidR="00DD39C7" w:rsidRDefault="00DD39C7" w:rsidP="00DD39C7">
      <w:pPr>
        <w:rPr>
          <w:lang w:val="en-US"/>
        </w:rPr>
      </w:pPr>
      <w:r w:rsidRPr="002450F0">
        <w:rPr>
          <w:lang w:val="en-US"/>
        </w:rPr>
        <w:t xml:space="preserve">During the Study Item (SI) phase, several </w:t>
      </w:r>
      <w:r>
        <w:rPr>
          <w:lang w:val="en-US"/>
        </w:rPr>
        <w:t xml:space="preserve">additional </w:t>
      </w:r>
      <w:r w:rsidRPr="002450F0">
        <w:rPr>
          <w:lang w:val="en-US"/>
        </w:rPr>
        <w:t xml:space="preserve">potential inference parameters were discussed, including "skipping pattern" and "measured and predicted beam pattern". These parameters are directly related to spatial domain </w:t>
      </w:r>
      <w:r>
        <w:rPr>
          <w:lang w:val="en-US"/>
        </w:rPr>
        <w:t xml:space="preserve">and beam level </w:t>
      </w:r>
      <w:r w:rsidRPr="002450F0">
        <w:rPr>
          <w:lang w:val="en-US"/>
        </w:rPr>
        <w:t>prediction, where the UE measures a subset of beams to predict others, and L3 beam-level prediction. The "skipping pattern" (related to MRRS, Measurement Reduction Rate in Spatial domain) would define which beams the UE can skip measuring.</w:t>
      </w:r>
    </w:p>
    <w:p w14:paraId="3160FCE6" w14:textId="622E5843" w:rsidR="00DD39C7" w:rsidRDefault="00DD39C7" w:rsidP="00DD39C7">
      <w:pPr>
        <w:rPr>
          <w:lang w:val="en-US"/>
        </w:rPr>
      </w:pPr>
      <w:r w:rsidRPr="002450F0">
        <w:rPr>
          <w:lang w:val="en-US"/>
        </w:rPr>
        <w:t>However, the approved Rel-20 Work Item Description (WID) for AI/ML mobility explicitly states that UE-sided spatial domain prediction and UE-sided L3 beam-level prediction are not supported in this release. Consequently, any inference parameters that are exclusively applicable to these out-of-scope functionalities are no longer necessary for the Rel-20 specification. This simplifies the inference configuration by removing parameters for which there is no supported use case.</w:t>
      </w:r>
    </w:p>
    <w:p w14:paraId="24DC1D52" w14:textId="436C9165" w:rsidR="00DD39C7" w:rsidRPr="00DD39C7" w:rsidRDefault="00DD39C7" w:rsidP="00DD39C7">
      <w:pPr>
        <w:rPr>
          <w:lang w:val="en-IL"/>
        </w:rPr>
      </w:pPr>
      <w:r>
        <w:rPr>
          <w:lang w:val="en-US"/>
        </w:rPr>
        <w:t xml:space="preserve">Note: other inference configuration parameters (e.g. </w:t>
      </w:r>
      <w:r w:rsidRPr="00DD39C7">
        <w:rPr>
          <w:lang w:val="en-IL"/>
        </w:rPr>
        <w:t>MRRT</w:t>
      </w:r>
      <w:r>
        <w:rPr>
          <w:lang w:val="en-IL"/>
        </w:rPr>
        <w:t>,</w:t>
      </w:r>
      <w:r w:rsidRPr="00DD39C7">
        <w:rPr>
          <w:lang w:val="en-IL"/>
        </w:rPr>
        <w:t xml:space="preserve"> MRRS</w:t>
      </w:r>
      <w:r>
        <w:rPr>
          <w:lang w:val="en-IL"/>
        </w:rPr>
        <w:t>, beam pattern) have been ruled out by RAN4.</w:t>
      </w:r>
    </w:p>
    <w:p w14:paraId="0212D244" w14:textId="53A25ECD" w:rsidR="00DD39C7" w:rsidRPr="00DD39C7" w:rsidRDefault="00DD39C7" w:rsidP="00DD39C7">
      <w:pPr>
        <w:rPr>
          <w:b/>
          <w:bCs/>
          <w:lang w:val="en-US"/>
        </w:rPr>
      </w:pPr>
      <w:r w:rsidRPr="009C516B">
        <w:rPr>
          <w:b/>
          <w:bCs/>
          <w:lang w:val="en-US"/>
        </w:rPr>
        <w:t xml:space="preserve">Observation </w:t>
      </w:r>
      <w:r>
        <w:rPr>
          <w:b/>
          <w:bCs/>
          <w:lang w:val="en-US"/>
        </w:rPr>
        <w:t>4</w:t>
      </w:r>
      <w:r w:rsidRPr="009C516B">
        <w:rPr>
          <w:b/>
          <w:bCs/>
          <w:lang w:val="en-US"/>
        </w:rPr>
        <w:t>: skipping pattern and measured and predicted beam pattern inference configuration parameters are linked to deprioritized spatial and beam level prediction.</w:t>
      </w:r>
    </w:p>
    <w:p w14:paraId="4A38708F" w14:textId="74CD7AF3" w:rsidR="00DD39C7" w:rsidRDefault="00DD39C7" w:rsidP="003A0842">
      <w:pPr>
        <w:rPr>
          <w:lang w:val="en-US"/>
        </w:rPr>
      </w:pPr>
      <w:r>
        <w:rPr>
          <w:lang w:val="en-US"/>
        </w:rPr>
        <w:t>Some of the configuration parameters (e.g. frequency and cell id) would be included naturally, simply by virtue of the fact that we will be re-using and extending the exiting measurement framework. With the understanding there is no need to discuss these, we focus on the new parameters.</w:t>
      </w:r>
    </w:p>
    <w:p w14:paraId="094F9BB0" w14:textId="088750EE" w:rsidR="003A0842" w:rsidRPr="002450F0" w:rsidRDefault="003A0842" w:rsidP="003A0842">
      <w:pPr>
        <w:rPr>
          <w:lang w:val="en-US"/>
        </w:rPr>
      </w:pPr>
      <w:r w:rsidRPr="002450F0">
        <w:rPr>
          <w:lang w:val="en-US"/>
        </w:rPr>
        <w:t>The Prediction Window (PW) defines a future duration over which the UE is configured to predict measurement results. It is the core parameter for temporal domain Case A prediction, where the objective is to look ahead and anticipate future radio conditions. This allows the UE to predict, for example, that a handover condition will be met within the next *N* milliseconds, enabling proactive mobility management.</w:t>
      </w:r>
    </w:p>
    <w:p w14:paraId="4E14694E" w14:textId="77777777" w:rsidR="003A0842" w:rsidRDefault="003A0842" w:rsidP="003A0842">
      <w:pPr>
        <w:rPr>
          <w:lang w:val="en-US"/>
        </w:rPr>
      </w:pPr>
      <w:r w:rsidRPr="002450F0">
        <w:rPr>
          <w:lang w:val="en-US"/>
        </w:rPr>
        <w:t>The concept of a PW is intrinsically tied to predicting future events. As such, it is a necessary parameter for event-triggered inference, where the goal is foresight. For periodic reporting, which is aligned with temporal domain Case B, the objective is measurement reduction for the current reporting interval by predicting skipped instances, not forecasting a future window. The UE reports the latest available measurement, whether real or predicted, at the designated periodic reporting time. Therefore, configuring a PW for periodic measurements serves no practical purpose and should be restricted to event-triggered configurations only.</w:t>
      </w:r>
    </w:p>
    <w:p w14:paraId="0018C249" w14:textId="724C7964" w:rsidR="003A0842" w:rsidRPr="006F5445" w:rsidRDefault="003A0842" w:rsidP="003A0842">
      <w:pPr>
        <w:rPr>
          <w:b/>
          <w:bCs/>
          <w:lang w:val="en-US"/>
        </w:rPr>
      </w:pPr>
      <w:r w:rsidRPr="006F5445">
        <w:rPr>
          <w:b/>
          <w:bCs/>
          <w:lang w:val="en-US"/>
        </w:rPr>
        <w:t xml:space="preserve">Observation </w:t>
      </w:r>
      <w:r w:rsidR="00DD39C7">
        <w:rPr>
          <w:b/>
          <w:bCs/>
          <w:lang w:val="en-US"/>
        </w:rPr>
        <w:t>5</w:t>
      </w:r>
      <w:r w:rsidRPr="006F5445">
        <w:rPr>
          <w:b/>
          <w:bCs/>
          <w:lang w:val="en-US"/>
        </w:rPr>
        <w:t>: configuring a PW for periodic measurements serves no practical purpose.</w:t>
      </w:r>
    </w:p>
    <w:p w14:paraId="50E2220A" w14:textId="407EAB84" w:rsidR="003A0842" w:rsidRPr="009C516B" w:rsidRDefault="003A0842" w:rsidP="003A0842">
      <w:pPr>
        <w:rPr>
          <w:b/>
          <w:bCs/>
          <w:lang w:val="en-US"/>
        </w:rPr>
      </w:pPr>
      <w:r w:rsidRPr="006F5445">
        <w:rPr>
          <w:b/>
          <w:bCs/>
          <w:lang w:val="en-US"/>
        </w:rPr>
        <w:t xml:space="preserve">Proposal </w:t>
      </w:r>
      <w:r>
        <w:rPr>
          <w:b/>
          <w:bCs/>
          <w:lang w:val="en-US"/>
        </w:rPr>
        <w:t>3</w:t>
      </w:r>
      <w:r w:rsidRPr="006F5445">
        <w:rPr>
          <w:b/>
          <w:bCs/>
          <w:lang w:val="en-US"/>
        </w:rPr>
        <w:t xml:space="preserve">: Prediction Window (PW) is used for event-triggered measurements </w:t>
      </w:r>
      <w:r>
        <w:rPr>
          <w:b/>
          <w:bCs/>
          <w:lang w:val="en-US"/>
        </w:rPr>
        <w:t xml:space="preserve">inference configuration </w:t>
      </w:r>
      <w:r w:rsidRPr="006F5445">
        <w:rPr>
          <w:b/>
          <w:bCs/>
          <w:lang w:val="en-US"/>
        </w:rPr>
        <w:t>only.</w:t>
      </w:r>
    </w:p>
    <w:p w14:paraId="674BCB8C" w14:textId="38E450EB" w:rsidR="00EB3896" w:rsidRPr="002450F0" w:rsidRDefault="00EB3896" w:rsidP="00EB3896">
      <w:pPr>
        <w:rPr>
          <w:lang w:val="en-US"/>
        </w:rPr>
      </w:pPr>
      <w:r w:rsidRPr="002450F0">
        <w:rPr>
          <w:lang w:val="en-US"/>
        </w:rPr>
        <w:t>The `</w:t>
      </w:r>
      <w:r w:rsidRPr="0059488A">
        <w:rPr>
          <w:i/>
        </w:rPr>
        <w:t xml:space="preserve"> </w:t>
      </w:r>
      <w:r>
        <w:rPr>
          <w:i/>
        </w:rPr>
        <w:t>Associated</w:t>
      </w:r>
      <w:r w:rsidRPr="000B7163">
        <w:rPr>
          <w:i/>
        </w:rPr>
        <w:t>I</w:t>
      </w:r>
      <w:r>
        <w:rPr>
          <w:i/>
        </w:rPr>
        <w:t>d</w:t>
      </w:r>
      <w:r w:rsidRPr="000B7163">
        <w:t xml:space="preserve"> </w:t>
      </w:r>
      <w:r w:rsidRPr="002450F0">
        <w:rPr>
          <w:lang w:val="en-US"/>
        </w:rPr>
        <w:t>` is an identifier provided by the network that links an AI/ML inference configuration to specific, non-UE-observable network conditions, such as a particular gNB deployment type (e.g., urban macro, indoor office) or hardware configuration. Its purpose is to ensure that the UE uses an AI/ML model that was trained in an environment consistent with the one in which it is currently operating, thereby maximizing prediction accuracy. This concept of ensuring a match between the training and inference domains is fundamental to the reliability of any AI/ML system.</w:t>
      </w:r>
      <w:r>
        <w:rPr>
          <w:lang w:val="en-US"/>
        </w:rPr>
        <w:t xml:space="preserve"> It’s usefulness was established in the SI and indeed it is already included in the LCM framework agreed for AI/ML PHY.</w:t>
      </w:r>
    </w:p>
    <w:p w14:paraId="61CCB14B" w14:textId="77777777" w:rsidR="00EB3896" w:rsidRDefault="00EB3896" w:rsidP="00EB3896">
      <w:pPr>
        <w:rPr>
          <w:lang w:val="en-US"/>
        </w:rPr>
      </w:pPr>
      <w:r>
        <w:rPr>
          <w:lang w:val="en-US"/>
        </w:rPr>
        <w:t>The question that we need to discuss in the context if AI/ML mobility is how to extend/enhance the definition of the associated id from AI/ML for mobility. Here is the corresponding IE definition from TS 38.331:</w:t>
      </w:r>
    </w:p>
    <w:p w14:paraId="04BA789F" w14:textId="77777777" w:rsidR="00EB3896" w:rsidRDefault="00EB3896" w:rsidP="00EB3896">
      <w:pPr>
        <w:pStyle w:val="Heading4"/>
      </w:pPr>
      <w:r>
        <w:lastRenderedPageBreak/>
        <w:t>–</w:t>
      </w:r>
      <w:r>
        <w:tab/>
      </w:r>
      <w:r>
        <w:rPr>
          <w:i/>
        </w:rPr>
        <w:t>AssociatedId</w:t>
      </w:r>
    </w:p>
    <w:p w14:paraId="00B20E3C" w14:textId="77777777" w:rsidR="00EB3896" w:rsidRDefault="00EB3896" w:rsidP="00EB3896">
      <w:r w:rsidRPr="000B7163">
        <w:t xml:space="preserve">The IE </w:t>
      </w:r>
      <w:r>
        <w:rPr>
          <w:i/>
        </w:rPr>
        <w:t>Associated</w:t>
      </w:r>
      <w:r w:rsidRPr="000B7163">
        <w:rPr>
          <w:i/>
        </w:rPr>
        <w:t>I</w:t>
      </w:r>
      <w:r>
        <w:rPr>
          <w:i/>
        </w:rPr>
        <w:t>d</w:t>
      </w:r>
      <w:r w:rsidRPr="000B7163">
        <w:t xml:space="preserve"> </w:t>
      </w:r>
      <w:r>
        <w:t xml:space="preserve">indicates that </w:t>
      </w:r>
      <w:r w:rsidRPr="00994608">
        <w:t>the UE may assume similar properties of a DL Tx beam or beam set/list associated with the same</w:t>
      </w:r>
      <w:r>
        <w:t xml:space="preserve"> value. The </w:t>
      </w:r>
      <w:r w:rsidRPr="0050747A">
        <w:rPr>
          <w:i/>
          <w:iCs/>
        </w:rPr>
        <w:t>AssociatedID</w:t>
      </w:r>
      <w:r w:rsidRPr="0050747A">
        <w:t xml:space="preserve"> </w:t>
      </w:r>
      <w:r>
        <w:t>value is</w:t>
      </w:r>
      <w:r w:rsidRPr="0050747A">
        <w:t xml:space="preserve"> unique</w:t>
      </w:r>
      <w:r>
        <w:t xml:space="preserve"> within a </w:t>
      </w:r>
      <w:r w:rsidRPr="0050747A">
        <w:t>PLMN</w:t>
      </w:r>
      <w:r>
        <w:t xml:space="preserve">, i.e. it can </w:t>
      </w:r>
      <w:r w:rsidRPr="0050747A">
        <w:t xml:space="preserve">only be associated with one </w:t>
      </w:r>
      <w:r>
        <w:t>same/</w:t>
      </w:r>
      <w:r w:rsidRPr="0050747A">
        <w:t>similar beam deployment</w:t>
      </w:r>
      <w:r>
        <w:t xml:space="preserve"> within the same PLMN.</w:t>
      </w:r>
    </w:p>
    <w:p w14:paraId="49D8B630" w14:textId="77777777" w:rsidR="00EB3896" w:rsidRPr="00F20880" w:rsidRDefault="00EB3896" w:rsidP="00EB3896">
      <w:pPr>
        <w:pStyle w:val="TH"/>
        <w:rPr>
          <w:lang w:eastAsia="ja-JP"/>
        </w:rPr>
      </w:pPr>
      <w:r w:rsidRPr="00F20880">
        <w:rPr>
          <w:i/>
          <w:lang w:eastAsia="ja-JP"/>
        </w:rPr>
        <w:t>AssociatedId</w:t>
      </w:r>
      <w:r w:rsidRPr="00F20880">
        <w:rPr>
          <w:lang w:eastAsia="ja-JP"/>
        </w:rPr>
        <w:t xml:space="preserve"> information element</w:t>
      </w:r>
    </w:p>
    <w:p w14:paraId="19D23797" w14:textId="77777777" w:rsidR="00EB3896" w:rsidRPr="006141D9" w:rsidRDefault="00EB3896" w:rsidP="00EB3896">
      <w:pPr>
        <w:pStyle w:val="PL"/>
        <w:rPr>
          <w:color w:val="808080"/>
        </w:rPr>
      </w:pPr>
      <w:r w:rsidRPr="006141D9">
        <w:rPr>
          <w:color w:val="808080"/>
        </w:rPr>
        <w:t>-- ASN1START</w:t>
      </w:r>
    </w:p>
    <w:p w14:paraId="30AB6D3B" w14:textId="77777777" w:rsidR="00EB3896" w:rsidRPr="006141D9" w:rsidRDefault="00EB3896" w:rsidP="00EB3896">
      <w:pPr>
        <w:pStyle w:val="PL"/>
        <w:rPr>
          <w:color w:val="808080"/>
        </w:rPr>
      </w:pPr>
      <w:r w:rsidRPr="006141D9">
        <w:rPr>
          <w:color w:val="808080"/>
        </w:rPr>
        <w:t>-- TAG-ASSOCIATEDID-START</w:t>
      </w:r>
    </w:p>
    <w:p w14:paraId="3B8A2DF3" w14:textId="77777777" w:rsidR="00EB3896" w:rsidRPr="00F20880" w:rsidRDefault="00EB3896" w:rsidP="00EB3896">
      <w:pPr>
        <w:pStyle w:val="PL"/>
      </w:pPr>
    </w:p>
    <w:p w14:paraId="3F11A1FD" w14:textId="77777777" w:rsidR="00EB3896" w:rsidRPr="005F19F9" w:rsidRDefault="00EB3896" w:rsidP="00EB3896">
      <w:pPr>
        <w:pStyle w:val="PL"/>
        <w:rPr>
          <w:lang w:val="pt-BR"/>
        </w:rPr>
      </w:pPr>
      <w:r w:rsidRPr="005F19F9">
        <w:rPr>
          <w:lang w:val="pt-BR"/>
        </w:rPr>
        <w:t xml:space="preserve">AssociatedId-r19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r>
        <w:t>4</w:t>
      </w:r>
      <w:r w:rsidRPr="00EE6E73">
        <w:t>))</w:t>
      </w:r>
    </w:p>
    <w:p w14:paraId="2280312B" w14:textId="77777777" w:rsidR="00EB3896" w:rsidRPr="005F19F9" w:rsidRDefault="00EB3896" w:rsidP="00EB3896">
      <w:pPr>
        <w:pStyle w:val="PL"/>
        <w:rPr>
          <w:lang w:val="pt-BR"/>
        </w:rPr>
      </w:pPr>
    </w:p>
    <w:p w14:paraId="2AEAF253" w14:textId="77777777" w:rsidR="00EB3896" w:rsidRPr="006141D9" w:rsidRDefault="00EB3896" w:rsidP="00EB3896">
      <w:pPr>
        <w:pStyle w:val="PL"/>
        <w:rPr>
          <w:color w:val="808080"/>
        </w:rPr>
      </w:pPr>
      <w:r w:rsidRPr="006141D9">
        <w:rPr>
          <w:color w:val="808080"/>
        </w:rPr>
        <w:t>-- TAG-ASSOCIATEDID-STOP</w:t>
      </w:r>
    </w:p>
    <w:p w14:paraId="125F1A5E" w14:textId="77777777" w:rsidR="00EB3896" w:rsidRPr="006141D9" w:rsidRDefault="00EB3896" w:rsidP="00EB3896">
      <w:pPr>
        <w:pStyle w:val="PL"/>
        <w:rPr>
          <w:color w:val="808080"/>
        </w:rPr>
      </w:pPr>
      <w:r w:rsidRPr="006141D9">
        <w:rPr>
          <w:color w:val="808080"/>
        </w:rPr>
        <w:t>-- ASN1STOP</w:t>
      </w:r>
    </w:p>
    <w:p w14:paraId="6583552C" w14:textId="77777777" w:rsidR="00EB3896" w:rsidRDefault="00EB3896" w:rsidP="00EB3896">
      <w:pPr>
        <w:rPr>
          <w:lang w:val="en-US"/>
        </w:rPr>
      </w:pPr>
    </w:p>
    <w:p w14:paraId="7A676EB2" w14:textId="77777777" w:rsidR="00EB3896" w:rsidRDefault="00EB3896" w:rsidP="00EB3896">
      <w:pPr>
        <w:rPr>
          <w:lang w:val="en-US"/>
        </w:rPr>
      </w:pPr>
      <w:r>
        <w:rPr>
          <w:lang w:val="en-US"/>
        </w:rPr>
        <w:t>There is little motivation to define a new dedicated associated id for AI/ML mobility, which furthermore would defeat the purpose of a unified LCM framework. Hence the proposal:</w:t>
      </w:r>
    </w:p>
    <w:p w14:paraId="6D0E8A36" w14:textId="4F804C66" w:rsidR="00EB3896" w:rsidRPr="006F5445" w:rsidRDefault="00EB3896" w:rsidP="00EB3896">
      <w:pPr>
        <w:rPr>
          <w:b/>
          <w:bCs/>
          <w:iCs/>
        </w:rPr>
      </w:pPr>
      <w:r w:rsidRPr="006F5445">
        <w:rPr>
          <w:b/>
          <w:bCs/>
          <w:lang w:val="en-US"/>
        </w:rPr>
        <w:t xml:space="preserve">Proposal </w:t>
      </w:r>
      <w:r w:rsidR="00DD39C7">
        <w:rPr>
          <w:b/>
          <w:bCs/>
          <w:lang w:val="en-US"/>
        </w:rPr>
        <w:t>4</w:t>
      </w:r>
      <w:r w:rsidRPr="006F5445">
        <w:rPr>
          <w:b/>
          <w:bCs/>
          <w:lang w:val="en-US"/>
        </w:rPr>
        <w:t xml:space="preserve">: the definition of </w:t>
      </w:r>
      <w:r w:rsidRPr="006F5445">
        <w:rPr>
          <w:b/>
          <w:bCs/>
          <w:i/>
        </w:rPr>
        <w:t xml:space="preserve">AssociatedId </w:t>
      </w:r>
      <w:r w:rsidRPr="006F5445">
        <w:rPr>
          <w:b/>
          <w:bCs/>
          <w:iCs/>
        </w:rPr>
        <w:t xml:space="preserve">IE defined for AI/ML PHY is extended to cover the AI/ML mobility. </w:t>
      </w:r>
    </w:p>
    <w:p w14:paraId="61D93ADE" w14:textId="77777777" w:rsidR="00EB3896" w:rsidRDefault="00EB3896" w:rsidP="00EB3896">
      <w:pPr>
        <w:rPr>
          <w:iCs/>
        </w:rPr>
      </w:pPr>
      <w:r w:rsidRPr="002450F0">
        <w:rPr>
          <w:lang w:val="en-US"/>
        </w:rPr>
        <w:t xml:space="preserve">This principle of consistency </w:t>
      </w:r>
      <w:r>
        <w:rPr>
          <w:lang w:val="en-US"/>
        </w:rPr>
        <w:t xml:space="preserve">between the data used for training and the currently deployed network configuration </w:t>
      </w:r>
      <w:r w:rsidRPr="002450F0">
        <w:rPr>
          <w:lang w:val="en-US"/>
        </w:rPr>
        <w:t>is equally critical for both periodic and event-triggered predictions.</w:t>
      </w:r>
    </w:p>
    <w:p w14:paraId="65B43D39" w14:textId="77B8BAF7" w:rsidR="00EB3896" w:rsidRPr="006F5445" w:rsidRDefault="00EB3896" w:rsidP="00EB3896">
      <w:pPr>
        <w:rPr>
          <w:b/>
          <w:bCs/>
          <w:iCs/>
        </w:rPr>
      </w:pPr>
      <w:r w:rsidRPr="0059488A">
        <w:rPr>
          <w:b/>
          <w:bCs/>
          <w:iCs/>
        </w:rPr>
        <w:t xml:space="preserve">Proposal </w:t>
      </w:r>
      <w:r w:rsidR="00DD39C7">
        <w:rPr>
          <w:b/>
          <w:bCs/>
          <w:iCs/>
        </w:rPr>
        <w:t>5</w:t>
      </w:r>
      <w:r w:rsidRPr="0059488A">
        <w:rPr>
          <w:b/>
          <w:bCs/>
          <w:iCs/>
        </w:rPr>
        <w:t xml:space="preserve">: associated id applies to all cases of AI/ML mobility prediction (i.e. </w:t>
      </w:r>
      <w:r w:rsidRPr="0059488A">
        <w:rPr>
          <w:b/>
          <w:bCs/>
          <w:lang w:val="en-US"/>
        </w:rPr>
        <w:t>both periodic and event-triggered).</w:t>
      </w:r>
    </w:p>
    <w:p w14:paraId="412359EF" w14:textId="77777777" w:rsidR="00EB3896" w:rsidRPr="002450F0" w:rsidRDefault="00EB3896" w:rsidP="00EB3896">
      <w:pPr>
        <w:pStyle w:val="Heading3"/>
        <w:rPr>
          <w:lang w:val="en-US"/>
        </w:rPr>
      </w:pPr>
      <w:r w:rsidRPr="002450F0">
        <w:rPr>
          <w:lang w:val="en-US"/>
        </w:rPr>
        <w:t>2.1.3 Inference reporting</w:t>
      </w:r>
    </w:p>
    <w:p w14:paraId="043DFB3F" w14:textId="41ED7FFA" w:rsidR="00EB3896" w:rsidRPr="002450F0" w:rsidRDefault="00EB3896" w:rsidP="00EB3896">
      <w:pPr>
        <w:rPr>
          <w:lang w:val="en-US"/>
        </w:rPr>
      </w:pPr>
      <w:r w:rsidRPr="002450F0">
        <w:rPr>
          <w:lang w:val="en-US"/>
        </w:rPr>
        <w:t xml:space="preserve">The RRM measurement framework, centered around the `MeasurementReport` message, is a robust and flexible mechanism for reporting radio conditions. This proposal advocates for reusing this existing framework to report the outcomes of AI/ML prediction without introducing new, dedicated report messages or complex structural changes. For most prediction scenarios, such as temporal domain case </w:t>
      </w:r>
      <w:r w:rsidR="00E916CF">
        <w:rPr>
          <w:lang w:val="en-US"/>
        </w:rPr>
        <w:t>A/</w:t>
      </w:r>
      <w:r w:rsidRPr="002450F0">
        <w:rPr>
          <w:lang w:val="en-US"/>
        </w:rPr>
        <w:t>B or frequency domain, the UE's output is a single predicted measurement value (e.g., RSRP), which can be seamlessly placed into the existing fields of a `MeasurementReport`.</w:t>
      </w:r>
    </w:p>
    <w:p w14:paraId="58DC560F" w14:textId="77777777" w:rsidR="00EB3896" w:rsidRDefault="00EB3896" w:rsidP="00EB3896">
      <w:pPr>
        <w:rPr>
          <w:lang w:val="en-US"/>
        </w:rPr>
      </w:pPr>
      <w:r>
        <w:rPr>
          <w:lang w:val="en-US"/>
        </w:rPr>
        <w:t>In the SI, an agreement was made which may be interpreted as going into the direction of extending the framework to include multiple prediction results in a single message. We doubt this has many benefits. First off, this (multiple predicted measurement results) is hardly applicable to event-triggered measurements, which are the most common type of measurements used for mobility. We observe that in the field the ratio of periodic measurements to event-triggered measurements configurations is about 1/20, so periodic measurements are sort of a corner case.</w:t>
      </w:r>
    </w:p>
    <w:p w14:paraId="17DE63CE" w14:textId="3E6F60DD" w:rsidR="00EB3896" w:rsidRPr="00AE6DD9" w:rsidRDefault="00EB3896" w:rsidP="00EB3896">
      <w:pPr>
        <w:rPr>
          <w:b/>
          <w:bCs/>
          <w:lang w:val="en-US"/>
        </w:rPr>
      </w:pPr>
      <w:r w:rsidRPr="00AE6DD9">
        <w:rPr>
          <w:b/>
          <w:bCs/>
          <w:lang w:val="en-US"/>
        </w:rPr>
        <w:t xml:space="preserve">Observation </w:t>
      </w:r>
      <w:r w:rsidR="00DD39C7">
        <w:rPr>
          <w:b/>
          <w:bCs/>
          <w:lang w:val="en-US"/>
        </w:rPr>
        <w:t>6</w:t>
      </w:r>
      <w:r w:rsidRPr="00AE6DD9">
        <w:rPr>
          <w:b/>
          <w:bCs/>
          <w:lang w:val="en-US"/>
        </w:rPr>
        <w:t xml:space="preserve">: in the field, event-triggered measurements are used far more often than periodic measurements. </w:t>
      </w:r>
    </w:p>
    <w:p w14:paraId="49A78DF5" w14:textId="2119F433" w:rsidR="00EB3896" w:rsidRPr="00AE6DD9" w:rsidRDefault="00EB3896" w:rsidP="00EB3896">
      <w:pPr>
        <w:rPr>
          <w:lang w:val="en-US"/>
        </w:rPr>
      </w:pPr>
      <w:r>
        <w:rPr>
          <w:lang w:val="en-US"/>
        </w:rPr>
        <w:t xml:space="preserve">One might argue that including multiple predicted measurements is useful for the cases where event triggered measurements are configured with </w:t>
      </w:r>
      <w:r w:rsidRPr="00AE6DD9">
        <w:rPr>
          <w:lang w:val="en-US"/>
        </w:rPr>
        <w:t>reportAmount</w:t>
      </w:r>
      <w:r>
        <w:rPr>
          <w:lang w:val="en-US"/>
        </w:rPr>
        <w:t xml:space="preserve"> &gt; 1 and so effectively periodic measurements kick in after an event. The main, if not the only, use case for this appears to be high mobility, where the network doesn’t completely trust the UE</w:t>
      </w:r>
      <w:r w:rsidR="00E916CF">
        <w:rPr>
          <w:lang w:val="en-US"/>
        </w:rPr>
        <w:t xml:space="preserve"> (to report in time)</w:t>
      </w:r>
      <w:r>
        <w:rPr>
          <w:lang w:val="en-US"/>
        </w:rPr>
        <w:t>. But if the network doesn’t trust the UE, then the question arises why would it trust UE predictions more than UE measurement events?</w:t>
      </w:r>
    </w:p>
    <w:p w14:paraId="3BFDCBB7" w14:textId="2DB8EBDC" w:rsidR="00EB3896" w:rsidRPr="00AE6DD9" w:rsidRDefault="00EB3896" w:rsidP="00EB3896">
      <w:pPr>
        <w:rPr>
          <w:b/>
          <w:bCs/>
          <w:lang w:val="en-US"/>
        </w:rPr>
      </w:pPr>
      <w:r w:rsidRPr="00AE6DD9">
        <w:rPr>
          <w:b/>
          <w:bCs/>
          <w:lang w:val="en-US"/>
        </w:rPr>
        <w:t xml:space="preserve">Observation </w:t>
      </w:r>
      <w:r w:rsidR="00DD39C7">
        <w:rPr>
          <w:b/>
          <w:bCs/>
          <w:lang w:val="en-US"/>
        </w:rPr>
        <w:t>7</w:t>
      </w:r>
      <w:r w:rsidRPr="00AE6DD9">
        <w:rPr>
          <w:b/>
          <w:bCs/>
          <w:lang w:val="en-US"/>
        </w:rPr>
        <w:t xml:space="preserve">: event triggered measurements configured with reportAmount &gt; 1, which are used mostly for high mobility, should better rely on real measurements (in such short and critical situations). </w:t>
      </w:r>
    </w:p>
    <w:p w14:paraId="127D11E9" w14:textId="77777777" w:rsidR="00EB3896" w:rsidRDefault="00EB3896" w:rsidP="00EB3896">
      <w:pPr>
        <w:rPr>
          <w:lang w:val="en-US"/>
        </w:rPr>
      </w:pPr>
      <w:r>
        <w:rPr>
          <w:lang w:val="en-US"/>
        </w:rPr>
        <w:t>And finally, as mentioned above, we fail to see the use case of including multiple predicted measurements in an event-triggered measurement report.</w:t>
      </w:r>
    </w:p>
    <w:p w14:paraId="6324D6BB" w14:textId="039C5308" w:rsidR="00EB3896" w:rsidRPr="00AE6DD9" w:rsidRDefault="00EB3896" w:rsidP="00EB3896">
      <w:pPr>
        <w:rPr>
          <w:b/>
          <w:bCs/>
          <w:lang w:val="en-US"/>
        </w:rPr>
      </w:pPr>
      <w:r w:rsidRPr="00AE6DD9">
        <w:rPr>
          <w:b/>
          <w:bCs/>
          <w:lang w:val="en-US"/>
        </w:rPr>
        <w:t xml:space="preserve">Observation </w:t>
      </w:r>
      <w:r w:rsidR="00DD39C7">
        <w:rPr>
          <w:b/>
          <w:bCs/>
          <w:lang w:val="en-US"/>
        </w:rPr>
        <w:t>8</w:t>
      </w:r>
      <w:r w:rsidRPr="00AE6DD9">
        <w:rPr>
          <w:b/>
          <w:bCs/>
          <w:lang w:val="en-US"/>
        </w:rPr>
        <w:t xml:space="preserve">: including multiple predicted measurement results in an event triggered measurements has no use case (at least none has been proposed so far). </w:t>
      </w:r>
    </w:p>
    <w:p w14:paraId="174EC1E4" w14:textId="09F6232F" w:rsidR="00EB3896" w:rsidRDefault="00E916CF" w:rsidP="00EB3896">
      <w:pPr>
        <w:rPr>
          <w:lang w:val="en-US"/>
        </w:rPr>
      </w:pPr>
      <w:r>
        <w:rPr>
          <w:lang w:val="en-US"/>
        </w:rPr>
        <w:t>Furthermore</w:t>
      </w:r>
      <w:r w:rsidR="00EB3896">
        <w:rPr>
          <w:lang w:val="en-US"/>
        </w:rPr>
        <w:t>, if the network is really interested in multiple consecutive predictions, it can always configure multiple events with different PW.</w:t>
      </w:r>
    </w:p>
    <w:p w14:paraId="43710844" w14:textId="2AEB9ECD" w:rsidR="00EB3896" w:rsidRPr="00AE6DD9" w:rsidRDefault="00EB3896" w:rsidP="00EB3896">
      <w:pPr>
        <w:rPr>
          <w:b/>
          <w:bCs/>
          <w:lang w:val="en-US"/>
        </w:rPr>
      </w:pPr>
      <w:r w:rsidRPr="00AE6DD9">
        <w:rPr>
          <w:b/>
          <w:bCs/>
          <w:lang w:val="en-US"/>
        </w:rPr>
        <w:t xml:space="preserve">Observation </w:t>
      </w:r>
      <w:r w:rsidR="00DD39C7">
        <w:rPr>
          <w:b/>
          <w:bCs/>
          <w:lang w:val="en-US"/>
        </w:rPr>
        <w:t>9</w:t>
      </w:r>
      <w:r w:rsidRPr="00AE6DD9">
        <w:rPr>
          <w:b/>
          <w:bCs/>
          <w:lang w:val="en-US"/>
        </w:rPr>
        <w:t>: if the network is really interested in multiple consecutive predictions, it can always configure multiple events with different PW.</w:t>
      </w:r>
    </w:p>
    <w:p w14:paraId="6256FAA2" w14:textId="56D82D39" w:rsidR="00EB3896" w:rsidRDefault="00EB3896" w:rsidP="00EB3896">
      <w:pPr>
        <w:rPr>
          <w:b/>
          <w:bCs/>
          <w:lang w:val="en-US"/>
        </w:rPr>
      </w:pPr>
      <w:r w:rsidRPr="00AE6DD9">
        <w:rPr>
          <w:b/>
          <w:bCs/>
          <w:lang w:val="en-US"/>
        </w:rPr>
        <w:lastRenderedPageBreak/>
        <w:t xml:space="preserve">Proposal </w:t>
      </w:r>
      <w:r w:rsidR="007D2571">
        <w:rPr>
          <w:b/>
          <w:bCs/>
          <w:lang w:val="en-US"/>
        </w:rPr>
        <w:t>6</w:t>
      </w:r>
      <w:r w:rsidRPr="00AE6DD9">
        <w:rPr>
          <w:b/>
          <w:bCs/>
          <w:lang w:val="en-US"/>
        </w:rPr>
        <w:t>: Legacy measurement reporting is used for AI/ML prediction; no further enhancements (for inference reporting) are needed.</w:t>
      </w:r>
    </w:p>
    <w:p w14:paraId="56F62EB4" w14:textId="66A90987" w:rsidR="00FE0C37" w:rsidRPr="00FE0C37" w:rsidRDefault="00FE0C37" w:rsidP="00EB3896">
      <w:pPr>
        <w:rPr>
          <w:lang w:val="en-US"/>
        </w:rPr>
      </w:pPr>
      <w:r w:rsidRPr="00FE0C37">
        <w:rPr>
          <w:lang w:val="en-US"/>
        </w:rPr>
        <w:t>Note: accuracy many be need</w:t>
      </w:r>
      <w:r w:rsidR="00E916CF">
        <w:rPr>
          <w:lang w:val="en-US"/>
        </w:rPr>
        <w:t xml:space="preserve"> to be reported alongside the predicted measurement results</w:t>
      </w:r>
      <w:r w:rsidRPr="00FE0C37">
        <w:rPr>
          <w:lang w:val="en-US"/>
        </w:rPr>
        <w:t xml:space="preserve"> for performance monitoring</w:t>
      </w:r>
      <w:r w:rsidR="00E916CF">
        <w:rPr>
          <w:lang w:val="en-US"/>
        </w:rPr>
        <w:t>, but since the guidance for this meeting is not to discuss performance monitoring the proposal above is phrased as it is</w:t>
      </w:r>
      <w:r w:rsidRPr="00FE0C37">
        <w:rPr>
          <w:lang w:val="en-US"/>
        </w:rPr>
        <w:t>.</w:t>
      </w:r>
    </w:p>
    <w:p w14:paraId="3DDA0234" w14:textId="77777777" w:rsidR="00EB3896" w:rsidRPr="002450F0" w:rsidRDefault="00EB3896" w:rsidP="00EB3896">
      <w:pPr>
        <w:pStyle w:val="Heading3"/>
        <w:rPr>
          <w:lang w:val="en-US"/>
        </w:rPr>
      </w:pPr>
      <w:r w:rsidRPr="002450F0">
        <w:rPr>
          <w:lang w:val="en-US"/>
        </w:rPr>
        <w:t>2.1.4 Applicability</w:t>
      </w:r>
    </w:p>
    <w:p w14:paraId="6F934733" w14:textId="77777777" w:rsidR="00EB3896" w:rsidRDefault="00EB3896" w:rsidP="00EB3896">
      <w:pPr>
        <w:rPr>
          <w:lang w:val="en-US"/>
        </w:rPr>
      </w:pPr>
      <w:r w:rsidRPr="002450F0">
        <w:rPr>
          <w:lang w:val="en-US"/>
        </w:rPr>
        <w:t xml:space="preserve">The applicability reporting framework for AI/ML considers two approaches: </w:t>
      </w:r>
    </w:p>
    <w:p w14:paraId="001F6638" w14:textId="77777777" w:rsidR="00EB3896" w:rsidRPr="00AE6DD9" w:rsidRDefault="00EB3896" w:rsidP="00EB3896">
      <w:pPr>
        <w:pStyle w:val="ListParagraph"/>
        <w:numPr>
          <w:ilvl w:val="0"/>
          <w:numId w:val="22"/>
        </w:numPr>
        <w:rPr>
          <w:lang w:val="en-US"/>
        </w:rPr>
      </w:pPr>
      <w:r w:rsidRPr="00AE6DD9">
        <w:rPr>
          <w:lang w:val="en-US"/>
        </w:rPr>
        <w:t xml:space="preserve">full configuration </w:t>
      </w:r>
      <w:r>
        <w:rPr>
          <w:lang w:val="en-US"/>
        </w:rPr>
        <w:t>(measurements are configured together with the inference parameters)</w:t>
      </w:r>
    </w:p>
    <w:p w14:paraId="4FA11B07" w14:textId="77777777" w:rsidR="00EB3896" w:rsidRPr="00AE6DD9" w:rsidRDefault="00EB3896" w:rsidP="00EB3896">
      <w:pPr>
        <w:pStyle w:val="ListParagraph"/>
        <w:numPr>
          <w:ilvl w:val="0"/>
          <w:numId w:val="22"/>
        </w:numPr>
        <w:rPr>
          <w:lang w:val="en-US"/>
        </w:rPr>
      </w:pPr>
      <w:r w:rsidRPr="00AE6DD9">
        <w:rPr>
          <w:lang w:val="en-US"/>
        </w:rPr>
        <w:t>partial configuration</w:t>
      </w:r>
      <w:r>
        <w:rPr>
          <w:lang w:val="en-US"/>
        </w:rPr>
        <w:t xml:space="preserve"> (measurements are configured first, and inference parameters are configured later)</w:t>
      </w:r>
    </w:p>
    <w:p w14:paraId="7296CD95" w14:textId="77777777" w:rsidR="00EB3896" w:rsidRDefault="00EB3896" w:rsidP="00EB3896">
      <w:pPr>
        <w:rPr>
          <w:lang w:val="en-US"/>
        </w:rPr>
      </w:pPr>
      <w:r>
        <w:rPr>
          <w:lang w:val="en-US"/>
        </w:rPr>
        <w:t xml:space="preserve">These have never been properly defined in the AI/ML mobility, but we can assume that full configuration is the case where measurements are configured together with the inference parameters and the partial configuration case is where measurements are configured first, and inference parameters are configured later. </w:t>
      </w:r>
    </w:p>
    <w:p w14:paraId="1E59C6E4" w14:textId="08331078" w:rsidR="00EB3896" w:rsidRDefault="00EB3896" w:rsidP="00EB3896">
      <w:pPr>
        <w:rPr>
          <w:lang w:val="en-US"/>
        </w:rPr>
      </w:pPr>
      <w:r>
        <w:rPr>
          <w:lang w:val="en-US"/>
        </w:rPr>
        <w:t xml:space="preserve">However, considered that as far as inference parameters </w:t>
      </w:r>
      <w:r w:rsidR="00E916CF">
        <w:rPr>
          <w:lang w:val="en-US"/>
        </w:rPr>
        <w:t>go,</w:t>
      </w:r>
      <w:r>
        <w:rPr>
          <w:lang w:val="en-US"/>
        </w:rPr>
        <w:t xml:space="preserve"> we are pretty much left with PW only (and that only for temporal domain case A), we wonder whether in the context of AI/ML mobility the distinction between full and partial configuration makes sense.</w:t>
      </w:r>
    </w:p>
    <w:p w14:paraId="7D73CDCD" w14:textId="77777777" w:rsidR="00BE39F7" w:rsidRDefault="00BE39F7" w:rsidP="00BE39F7">
      <w:pPr>
        <w:rPr>
          <w:b/>
          <w:bCs/>
          <w:lang w:val="en-US"/>
        </w:rPr>
      </w:pPr>
      <w:r>
        <w:rPr>
          <w:b/>
          <w:bCs/>
          <w:lang w:val="en-US"/>
        </w:rPr>
        <w:t>Observation 9: considering that as far as inference parameters go we are pretty much left with PW only (and only for temporal domain case A), we wonder whether in the context of AI/ML mobility the distinction between full and partial configuration makes sense.</w:t>
      </w:r>
    </w:p>
    <w:p w14:paraId="46B4D2E3" w14:textId="77777777" w:rsidR="00EB3896" w:rsidRPr="002450F0" w:rsidRDefault="00EB3896" w:rsidP="00EB3896">
      <w:pPr>
        <w:rPr>
          <w:lang w:val="en-US"/>
        </w:rPr>
      </w:pPr>
      <w:r>
        <w:rPr>
          <w:lang w:val="en-US"/>
        </w:rPr>
        <w:t xml:space="preserve">With this in mind, to simplify our lives and the specifications, we propose not to consider partial configuration. </w:t>
      </w:r>
    </w:p>
    <w:p w14:paraId="4C50DA5A" w14:textId="7B688D61" w:rsidR="00487439" w:rsidRPr="003D2985" w:rsidRDefault="00EB3896" w:rsidP="00E916CF">
      <w:pPr>
        <w:rPr>
          <w:b/>
          <w:bCs/>
          <w:lang w:val="en-US"/>
        </w:rPr>
      </w:pPr>
      <w:r w:rsidRPr="00AE6DD9">
        <w:rPr>
          <w:b/>
          <w:bCs/>
          <w:lang w:val="en-US"/>
        </w:rPr>
        <w:t xml:space="preserve">Proposal </w:t>
      </w:r>
      <w:r w:rsidR="007D2571">
        <w:rPr>
          <w:b/>
          <w:bCs/>
          <w:lang w:val="en-US"/>
        </w:rPr>
        <w:t>7</w:t>
      </w:r>
      <w:r w:rsidRPr="00AE6DD9">
        <w:rPr>
          <w:b/>
          <w:bCs/>
          <w:lang w:val="en-US"/>
        </w:rPr>
        <w:t>: No need to support partial configuration</w:t>
      </w:r>
      <w:r w:rsidR="00E916CF">
        <w:rPr>
          <w:b/>
          <w:bCs/>
          <w:lang w:val="en-US"/>
        </w:rPr>
        <w:t xml:space="preserve"> (for applicability reporting)</w:t>
      </w:r>
      <w:r w:rsidRPr="00AE6DD9">
        <w:rPr>
          <w:b/>
          <w:bCs/>
          <w:lang w:val="en-US"/>
        </w:rPr>
        <w:t>.</w:t>
      </w:r>
    </w:p>
    <w:p w14:paraId="34C99636" w14:textId="3C58F20A" w:rsidR="008E7986" w:rsidRPr="00BE7552" w:rsidRDefault="008E7986" w:rsidP="008E7986">
      <w:pPr>
        <w:pStyle w:val="Heading1"/>
        <w:rPr>
          <w:lang w:val="en-US"/>
        </w:rPr>
      </w:pPr>
      <w:r w:rsidRPr="00BE7552">
        <w:rPr>
          <w:lang w:val="en-US"/>
        </w:rPr>
        <w:t>3</w:t>
      </w:r>
      <w:r w:rsidRPr="00BE7552">
        <w:rPr>
          <w:lang w:val="en-US"/>
        </w:rPr>
        <w:tab/>
      </w:r>
      <w:r w:rsidR="003C183A" w:rsidRPr="00BE7552">
        <w:rPr>
          <w:lang w:val="en-US"/>
        </w:rPr>
        <w:t>Proposals</w:t>
      </w:r>
    </w:p>
    <w:p w14:paraId="467B9537" w14:textId="34B5403D" w:rsidR="00D570F6" w:rsidRDefault="00D570F6" w:rsidP="00D570F6">
      <w:pPr>
        <w:rPr>
          <w:b/>
          <w:bCs/>
          <w:lang w:val="en-US"/>
        </w:rPr>
      </w:pPr>
      <w:r>
        <w:rPr>
          <w:b/>
          <w:bCs/>
          <w:lang w:val="en-US"/>
        </w:rPr>
        <w:t>Observation 1: periodic measurements are rarely used for mobility.</w:t>
      </w:r>
    </w:p>
    <w:p w14:paraId="31AC286A" w14:textId="46362A48" w:rsidR="00D570F6" w:rsidRDefault="00D570F6" w:rsidP="00D570F6">
      <w:pPr>
        <w:rPr>
          <w:b/>
          <w:bCs/>
          <w:lang w:val="en-US"/>
        </w:rPr>
      </w:pPr>
      <w:r>
        <w:rPr>
          <w:b/>
          <w:bCs/>
          <w:lang w:val="en-US"/>
        </w:rPr>
        <w:t>Observation 2: temporal domain case A prediction is particularly well suited for event-triggered measurements; furthermore, it is not clear at all whether, how, and for what purpose case A can be used for periodic measurements.</w:t>
      </w:r>
    </w:p>
    <w:p w14:paraId="45515682" w14:textId="2700D656" w:rsidR="00D570F6" w:rsidRDefault="00D570F6" w:rsidP="00D570F6">
      <w:pPr>
        <w:rPr>
          <w:b/>
          <w:bCs/>
          <w:lang w:val="en-US"/>
        </w:rPr>
      </w:pPr>
      <w:r>
        <w:rPr>
          <w:b/>
          <w:bCs/>
          <w:lang w:val="en-US"/>
        </w:rPr>
        <w:t>Proposal 1: Temporal domain case A prediction is used for event-triggered measurements only.</w:t>
      </w:r>
    </w:p>
    <w:p w14:paraId="7F5D26F0" w14:textId="662B7456" w:rsidR="00D570F6" w:rsidRDefault="00D570F6" w:rsidP="00D570F6">
      <w:pPr>
        <w:rPr>
          <w:b/>
          <w:bCs/>
          <w:lang w:val="en-US"/>
        </w:rPr>
      </w:pPr>
      <w:r>
        <w:rPr>
          <w:b/>
          <w:bCs/>
          <w:lang w:val="en-US"/>
        </w:rPr>
        <w:t>Observation 3: temporal domain case B and frequency domain prediction target the goals of measurement effort reduction and are equally applicable to event-triggered or periodic measurements.</w:t>
      </w:r>
    </w:p>
    <w:p w14:paraId="7DE83761" w14:textId="2C1AF1F1" w:rsidR="00D570F6" w:rsidRPr="0083471C" w:rsidRDefault="00D570F6" w:rsidP="00D570F6">
      <w:pPr>
        <w:rPr>
          <w:b/>
          <w:bCs/>
          <w:lang w:val="en-US" w:bidi="he-IL"/>
        </w:rPr>
      </w:pPr>
      <w:r>
        <w:rPr>
          <w:b/>
          <w:bCs/>
          <w:lang w:val="en-US"/>
        </w:rPr>
        <w:t>Proposal 2: Temporal domain case B prediction and frequency domain prediction can be used for either event-triggered or periodic measurements.</w:t>
      </w:r>
    </w:p>
    <w:p w14:paraId="7D80C99B" w14:textId="73198056" w:rsidR="00D570F6" w:rsidRDefault="00D570F6" w:rsidP="0083471C">
      <w:pPr>
        <w:rPr>
          <w:b/>
          <w:bCs/>
          <w:lang w:val="en-US"/>
        </w:rPr>
      </w:pPr>
      <w:r>
        <w:rPr>
          <w:b/>
          <w:bCs/>
          <w:lang w:val="en-US"/>
        </w:rPr>
        <w:t>Observation 4: skipping pattern and measured and predicted beam pattern inference configuration parameters are linked to deprioritized spatial and beam level prediction.</w:t>
      </w:r>
    </w:p>
    <w:p w14:paraId="56D28772" w14:textId="345D6AA3" w:rsidR="00D570F6" w:rsidRDefault="00D570F6" w:rsidP="0083471C">
      <w:pPr>
        <w:rPr>
          <w:b/>
          <w:bCs/>
          <w:lang w:val="en-US"/>
        </w:rPr>
      </w:pPr>
      <w:r>
        <w:rPr>
          <w:b/>
          <w:bCs/>
          <w:lang w:val="en-US"/>
        </w:rPr>
        <w:t>Observation 5: configuring a PW for periodic measurements serves no practical purpose.</w:t>
      </w:r>
    </w:p>
    <w:p w14:paraId="5B37119E" w14:textId="7ED0D1BE" w:rsidR="00D570F6" w:rsidRDefault="00D570F6" w:rsidP="0083471C">
      <w:pPr>
        <w:rPr>
          <w:b/>
          <w:bCs/>
          <w:lang w:val="en-US"/>
        </w:rPr>
      </w:pPr>
      <w:r>
        <w:rPr>
          <w:b/>
          <w:bCs/>
          <w:lang w:val="en-US"/>
        </w:rPr>
        <w:t>Proposal 3: Prediction Window (PW) is used for event-triggered measurements inference configuration only.</w:t>
      </w:r>
    </w:p>
    <w:p w14:paraId="635CFEB5" w14:textId="2C0B60C2" w:rsidR="00D570F6" w:rsidRDefault="00D570F6" w:rsidP="0083471C">
      <w:pPr>
        <w:rPr>
          <w:b/>
          <w:bCs/>
          <w:lang w:val="en-US"/>
        </w:rPr>
      </w:pPr>
      <w:r>
        <w:rPr>
          <w:b/>
          <w:bCs/>
          <w:lang w:val="en-US"/>
        </w:rPr>
        <w:t>Proposal 4: the definition of AssociatedId IE defined for AI/ML PHY is extended to cover the AI/ML mobility.</w:t>
      </w:r>
    </w:p>
    <w:p w14:paraId="5F994BDD" w14:textId="77777777" w:rsidR="00BE39F7" w:rsidRPr="006F5445" w:rsidRDefault="00BE39F7" w:rsidP="00BE39F7">
      <w:pPr>
        <w:rPr>
          <w:b/>
          <w:bCs/>
          <w:iCs/>
        </w:rPr>
      </w:pPr>
      <w:r w:rsidRPr="0059488A">
        <w:rPr>
          <w:b/>
          <w:bCs/>
          <w:iCs/>
        </w:rPr>
        <w:t xml:space="preserve">Proposal </w:t>
      </w:r>
      <w:r>
        <w:rPr>
          <w:b/>
          <w:bCs/>
          <w:iCs/>
        </w:rPr>
        <w:t>5</w:t>
      </w:r>
      <w:r w:rsidRPr="0059488A">
        <w:rPr>
          <w:b/>
          <w:bCs/>
          <w:iCs/>
        </w:rPr>
        <w:t xml:space="preserve">: associated id applies to all cases of AI/ML mobility prediction (i.e. </w:t>
      </w:r>
      <w:r w:rsidRPr="0059488A">
        <w:rPr>
          <w:b/>
          <w:bCs/>
          <w:lang w:val="en-US"/>
        </w:rPr>
        <w:t>both periodic and event-triggered).</w:t>
      </w:r>
    </w:p>
    <w:p w14:paraId="053E423D" w14:textId="234EABEF" w:rsidR="00D570F6" w:rsidRDefault="00D570F6" w:rsidP="0083471C">
      <w:pPr>
        <w:rPr>
          <w:b/>
          <w:bCs/>
          <w:lang w:val="en-US"/>
        </w:rPr>
      </w:pPr>
      <w:r>
        <w:rPr>
          <w:b/>
          <w:bCs/>
          <w:lang w:val="en-US"/>
        </w:rPr>
        <w:t>Observation 6: in the field, event-triggered measurements are used far more often than periodic measurements.</w:t>
      </w:r>
    </w:p>
    <w:p w14:paraId="3C502AEB" w14:textId="1C26B01D" w:rsidR="00D570F6" w:rsidRDefault="00D570F6" w:rsidP="0083471C">
      <w:pPr>
        <w:rPr>
          <w:b/>
          <w:bCs/>
          <w:lang w:val="en-US"/>
        </w:rPr>
      </w:pPr>
      <w:r>
        <w:rPr>
          <w:b/>
          <w:bCs/>
          <w:lang w:val="en-US"/>
        </w:rPr>
        <w:t>Observation 7: event triggered measurements configured with reportAmount &gt; 1, which are used mostly for high mobility, should better rely on real measurements (in such short and critical situations).</w:t>
      </w:r>
    </w:p>
    <w:p w14:paraId="6D378AA0" w14:textId="133F1C88" w:rsidR="00D570F6" w:rsidRDefault="00D570F6" w:rsidP="0083471C">
      <w:pPr>
        <w:rPr>
          <w:b/>
          <w:bCs/>
          <w:lang w:val="en-US"/>
        </w:rPr>
      </w:pPr>
      <w:r>
        <w:rPr>
          <w:b/>
          <w:bCs/>
          <w:lang w:val="en-US"/>
        </w:rPr>
        <w:lastRenderedPageBreak/>
        <w:t>Observation 8: including multiple predicted measurement results in an event triggered measurements has no use case (at least none has been proposed so far).</w:t>
      </w:r>
    </w:p>
    <w:p w14:paraId="0D03A0E3" w14:textId="773658A2" w:rsidR="00D570F6" w:rsidRDefault="00D570F6" w:rsidP="0083471C">
      <w:pPr>
        <w:rPr>
          <w:b/>
          <w:bCs/>
          <w:lang w:val="en-US"/>
        </w:rPr>
      </w:pPr>
      <w:r>
        <w:rPr>
          <w:b/>
          <w:bCs/>
          <w:lang w:val="en-US"/>
        </w:rPr>
        <w:t>Observation 9: if the network is really interested in multiple consecutive predictions, it can always configure multiple events with different PW.</w:t>
      </w:r>
    </w:p>
    <w:p w14:paraId="5D2C5872" w14:textId="53E90C1C" w:rsidR="00D570F6" w:rsidRDefault="00D570F6" w:rsidP="0083471C">
      <w:pPr>
        <w:rPr>
          <w:b/>
          <w:bCs/>
          <w:lang w:val="en-US"/>
        </w:rPr>
      </w:pPr>
      <w:r>
        <w:rPr>
          <w:b/>
          <w:bCs/>
          <w:lang w:val="en-US"/>
        </w:rPr>
        <w:t xml:space="preserve">Proposal </w:t>
      </w:r>
      <w:r w:rsidR="007D2571">
        <w:rPr>
          <w:b/>
          <w:bCs/>
          <w:lang w:val="en-US"/>
        </w:rPr>
        <w:t>6</w:t>
      </w:r>
      <w:r>
        <w:rPr>
          <w:b/>
          <w:bCs/>
          <w:lang w:val="en-US"/>
        </w:rPr>
        <w:t>: Legacy measurement reporting is used for AI/ML prediction; no further enhancements (for inference reporting) are needed.</w:t>
      </w:r>
    </w:p>
    <w:p w14:paraId="68F0FCF6" w14:textId="7329A332" w:rsidR="00D570F6" w:rsidRDefault="00D570F6" w:rsidP="0083471C">
      <w:pPr>
        <w:rPr>
          <w:b/>
          <w:bCs/>
          <w:lang w:val="en-US"/>
        </w:rPr>
      </w:pPr>
      <w:r>
        <w:rPr>
          <w:b/>
          <w:bCs/>
          <w:lang w:val="en-US"/>
        </w:rPr>
        <w:t xml:space="preserve">Observation </w:t>
      </w:r>
      <w:r w:rsidR="00BE39F7">
        <w:rPr>
          <w:b/>
          <w:bCs/>
          <w:lang w:val="en-US"/>
        </w:rPr>
        <w:t>9</w:t>
      </w:r>
      <w:r>
        <w:rPr>
          <w:b/>
          <w:bCs/>
          <w:lang w:val="en-US"/>
        </w:rPr>
        <w:t>: consider</w:t>
      </w:r>
      <w:r w:rsidR="00BE39F7">
        <w:rPr>
          <w:b/>
          <w:bCs/>
          <w:lang w:val="en-US"/>
        </w:rPr>
        <w:t>ing</w:t>
      </w:r>
      <w:r>
        <w:rPr>
          <w:b/>
          <w:bCs/>
          <w:lang w:val="en-US"/>
        </w:rPr>
        <w:t xml:space="preserve"> that as far as inference parameters go we are pretty much left with PW only (and only for temporal domain case A), we wonder whether in the context of AI/ML mobility the distinction between full and partial configuration makes sense.</w:t>
      </w:r>
    </w:p>
    <w:p w14:paraId="05CC6F0A" w14:textId="0D57FE8B" w:rsidR="005E69AE" w:rsidRPr="007D2571" w:rsidRDefault="00D570F6" w:rsidP="007D2571">
      <w:pPr>
        <w:rPr>
          <w:b/>
          <w:bCs/>
          <w:lang w:val="en-US"/>
        </w:rPr>
      </w:pPr>
      <w:r>
        <w:rPr>
          <w:b/>
          <w:bCs/>
          <w:lang w:val="en-US"/>
        </w:rPr>
        <w:t xml:space="preserve">Proposal </w:t>
      </w:r>
      <w:r w:rsidR="007D2571">
        <w:rPr>
          <w:b/>
          <w:bCs/>
          <w:lang w:val="en-US"/>
        </w:rPr>
        <w:t>7</w:t>
      </w:r>
      <w:r>
        <w:rPr>
          <w:b/>
          <w:bCs/>
          <w:lang w:val="en-US"/>
        </w:rPr>
        <w:t>: No need to support partial configuration (for applicability reporting).</w:t>
      </w:r>
      <w:r w:rsidR="0062595A" w:rsidRPr="00BE7552">
        <w:rPr>
          <w:lang w:val="en-US"/>
        </w:rPr>
        <w:br w:type="page"/>
      </w:r>
    </w:p>
    <w:p w14:paraId="5D2DDC34" w14:textId="77777777" w:rsidR="005E69AE" w:rsidRDefault="005E69AE" w:rsidP="005E69AE">
      <w:pPr>
        <w:pStyle w:val="Heading1"/>
        <w:rPr>
          <w:lang w:val="en-US"/>
        </w:rPr>
      </w:pPr>
      <w:r w:rsidRPr="00BE7552">
        <w:rPr>
          <w:lang w:val="en-US"/>
        </w:rPr>
        <w:lastRenderedPageBreak/>
        <w:t>4</w:t>
      </w:r>
      <w:r w:rsidRPr="00BE7552">
        <w:rPr>
          <w:lang w:val="en-US"/>
        </w:rPr>
        <w:tab/>
        <w:t>References</w:t>
      </w:r>
    </w:p>
    <w:p w14:paraId="5CEFBCBE" w14:textId="4F1B15F7" w:rsidR="00932E7B" w:rsidRDefault="00932E7B" w:rsidP="00932E7B">
      <w:pPr>
        <w:rPr>
          <w:lang w:val="en-US"/>
        </w:rPr>
      </w:pPr>
      <w:r>
        <w:rPr>
          <w:lang w:val="en-US"/>
        </w:rPr>
        <w:t>[</w:t>
      </w:r>
      <w:r>
        <w:rPr>
          <w:lang w:val="en-US"/>
        </w:rPr>
        <w:t>1</w:t>
      </w:r>
      <w:r>
        <w:rPr>
          <w:lang w:val="en-US"/>
        </w:rPr>
        <w:t xml:space="preserve">] </w:t>
      </w:r>
      <w:r>
        <w:rPr>
          <w:lang w:val="en-US"/>
        </w:rPr>
        <w:tab/>
      </w:r>
      <w:r w:rsidRPr="00F54586">
        <w:rPr>
          <w:lang w:val="en-US"/>
        </w:rPr>
        <w:t>RP-252899</w:t>
      </w:r>
      <w:r>
        <w:rPr>
          <w:lang w:val="en-US"/>
        </w:rPr>
        <w:tab/>
      </w:r>
      <w:r w:rsidRPr="00F54586">
        <w:rPr>
          <w:lang w:val="en-US"/>
        </w:rPr>
        <w:t>Revised WI: Artificial Intelligence (AI)/Machine Learning (ML) for mobility in NR</w:t>
      </w:r>
    </w:p>
    <w:p w14:paraId="7428B56A" w14:textId="2C56303C" w:rsidR="00932E7B" w:rsidRPr="00F54586" w:rsidRDefault="00932E7B" w:rsidP="00932E7B">
      <w:pPr>
        <w:rPr>
          <w:lang w:val="en-IL"/>
        </w:rPr>
      </w:pPr>
      <w:r>
        <w:rPr>
          <w:lang w:val="en-US"/>
        </w:rPr>
        <w:t>[</w:t>
      </w:r>
      <w:r>
        <w:rPr>
          <w:lang w:val="en-US"/>
        </w:rPr>
        <w:t>2</w:t>
      </w:r>
      <w:r>
        <w:rPr>
          <w:lang w:val="en-US"/>
        </w:rPr>
        <w:t xml:space="preserve">] </w:t>
      </w:r>
      <w:r w:rsidRPr="00F54586">
        <w:rPr>
          <w:lang w:val="en-IL"/>
        </w:rPr>
        <w:t>TR 38.744</w:t>
      </w:r>
      <w:r>
        <w:rPr>
          <w:lang w:val="en-IL"/>
        </w:rPr>
        <w:tab/>
      </w:r>
      <w:r w:rsidRPr="00F54586">
        <w:rPr>
          <w:lang w:val="en-IL"/>
        </w:rPr>
        <w:t>Study on Artificial Intelligence (AI)/Machine Learning (ML) for</w:t>
      </w:r>
      <w:r>
        <w:rPr>
          <w:lang w:val="en-IL"/>
        </w:rPr>
        <w:t xml:space="preserve"> </w:t>
      </w:r>
      <w:r w:rsidRPr="00F54586">
        <w:rPr>
          <w:lang w:val="en-IL"/>
        </w:rPr>
        <w:t>Mobility in NR;</w:t>
      </w:r>
    </w:p>
    <w:p w14:paraId="4D133CD8" w14:textId="77777777" w:rsidR="00276EE4" w:rsidRPr="00BE7552" w:rsidRDefault="00276EE4" w:rsidP="00276EE4">
      <w:pPr>
        <w:rPr>
          <w:lang w:val="en-US"/>
        </w:rPr>
      </w:pPr>
    </w:p>
    <w:p w14:paraId="21F9D74F" w14:textId="77777777" w:rsidR="005E69AE" w:rsidRPr="00BE7552" w:rsidRDefault="005E69AE"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A2987" w14:textId="77777777" w:rsidR="001A3868" w:rsidRDefault="001A3868">
      <w:r>
        <w:separator/>
      </w:r>
    </w:p>
  </w:endnote>
  <w:endnote w:type="continuationSeparator" w:id="0">
    <w:p w14:paraId="561223BF" w14:textId="77777777" w:rsidR="001A3868" w:rsidRDefault="001A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C154D" w14:textId="77777777" w:rsidR="001A3868" w:rsidRDefault="001A3868">
      <w:r>
        <w:separator/>
      </w:r>
    </w:p>
  </w:footnote>
  <w:footnote w:type="continuationSeparator" w:id="0">
    <w:p w14:paraId="3557B7B4" w14:textId="77777777" w:rsidR="001A3868" w:rsidRDefault="001A3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B743A9"/>
    <w:multiLevelType w:val="hybridMultilevel"/>
    <w:tmpl w:val="EEC24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02E82"/>
    <w:multiLevelType w:val="hybridMultilevel"/>
    <w:tmpl w:val="F44A4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2605927"/>
    <w:multiLevelType w:val="hybridMultilevel"/>
    <w:tmpl w:val="F5BCB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7B4312FD"/>
    <w:multiLevelType w:val="hybridMultilevel"/>
    <w:tmpl w:val="6E96C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1"/>
  </w:num>
  <w:num w:numId="4" w16cid:durableId="898367832">
    <w:abstractNumId w:val="16"/>
  </w:num>
  <w:num w:numId="5" w16cid:durableId="1422750717">
    <w:abstractNumId w:val="2"/>
  </w:num>
  <w:num w:numId="6" w16cid:durableId="1440370720">
    <w:abstractNumId w:val="2"/>
  </w:num>
  <w:num w:numId="7" w16cid:durableId="917642130">
    <w:abstractNumId w:val="11"/>
  </w:num>
  <w:num w:numId="8" w16cid:durableId="102581882">
    <w:abstractNumId w:val="4"/>
  </w:num>
  <w:num w:numId="9" w16cid:durableId="950668903">
    <w:abstractNumId w:val="8"/>
  </w:num>
  <w:num w:numId="10" w16cid:durableId="1134522811">
    <w:abstractNumId w:val="10"/>
  </w:num>
  <w:num w:numId="11" w16cid:durableId="542981474">
    <w:abstractNumId w:val="3"/>
  </w:num>
  <w:num w:numId="12" w16cid:durableId="290332690">
    <w:abstractNumId w:val="19"/>
  </w:num>
  <w:num w:numId="13" w16cid:durableId="517276599">
    <w:abstractNumId w:val="12"/>
  </w:num>
  <w:num w:numId="14" w16cid:durableId="1988707093">
    <w:abstractNumId w:val="7"/>
  </w:num>
  <w:num w:numId="15" w16cid:durableId="1508862586">
    <w:abstractNumId w:val="17"/>
  </w:num>
  <w:num w:numId="16" w16cid:durableId="390009328">
    <w:abstractNumId w:val="13"/>
  </w:num>
  <w:num w:numId="17" w16cid:durableId="727731125">
    <w:abstractNumId w:val="9"/>
  </w:num>
  <w:num w:numId="18" w16cid:durableId="625083321">
    <w:abstractNumId w:val="18"/>
  </w:num>
  <w:num w:numId="19" w16cid:durableId="1191600748">
    <w:abstractNumId w:val="14"/>
  </w:num>
  <w:num w:numId="20" w16cid:durableId="1747069146">
    <w:abstractNumId w:val="20"/>
  </w:num>
  <w:num w:numId="21" w16cid:durableId="1003049022">
    <w:abstractNumId w:val="6"/>
  </w:num>
  <w:num w:numId="22" w16cid:durableId="1807968325">
    <w:abstractNumId w:val="15"/>
  </w:num>
  <w:num w:numId="23" w16cid:durableId="1619601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7881"/>
    <w:rsid w:val="00033397"/>
    <w:rsid w:val="00040095"/>
    <w:rsid w:val="00040B88"/>
    <w:rsid w:val="00051834"/>
    <w:rsid w:val="00054A22"/>
    <w:rsid w:val="0005610D"/>
    <w:rsid w:val="00062023"/>
    <w:rsid w:val="000646A3"/>
    <w:rsid w:val="000655A6"/>
    <w:rsid w:val="00080512"/>
    <w:rsid w:val="00081C9F"/>
    <w:rsid w:val="00085F66"/>
    <w:rsid w:val="000878C3"/>
    <w:rsid w:val="00097745"/>
    <w:rsid w:val="000A1DE1"/>
    <w:rsid w:val="000A365D"/>
    <w:rsid w:val="000A68F3"/>
    <w:rsid w:val="000B4DC4"/>
    <w:rsid w:val="000C050B"/>
    <w:rsid w:val="000C47C3"/>
    <w:rsid w:val="000D02E6"/>
    <w:rsid w:val="000D4F63"/>
    <w:rsid w:val="000D58AB"/>
    <w:rsid w:val="000D7032"/>
    <w:rsid w:val="000E56A3"/>
    <w:rsid w:val="000E7969"/>
    <w:rsid w:val="000F26B0"/>
    <w:rsid w:val="000F4454"/>
    <w:rsid w:val="000F69CF"/>
    <w:rsid w:val="001012C0"/>
    <w:rsid w:val="0010469B"/>
    <w:rsid w:val="00104BC6"/>
    <w:rsid w:val="001055B3"/>
    <w:rsid w:val="00107F0B"/>
    <w:rsid w:val="00112082"/>
    <w:rsid w:val="00114E2C"/>
    <w:rsid w:val="00122E07"/>
    <w:rsid w:val="00132847"/>
    <w:rsid w:val="00133525"/>
    <w:rsid w:val="0015048D"/>
    <w:rsid w:val="00162D64"/>
    <w:rsid w:val="00163F71"/>
    <w:rsid w:val="00165A14"/>
    <w:rsid w:val="00165F37"/>
    <w:rsid w:val="00173B9A"/>
    <w:rsid w:val="00185443"/>
    <w:rsid w:val="00187BB2"/>
    <w:rsid w:val="001A3868"/>
    <w:rsid w:val="001A38D5"/>
    <w:rsid w:val="001A4C42"/>
    <w:rsid w:val="001C21C3"/>
    <w:rsid w:val="001D02C2"/>
    <w:rsid w:val="001D2CF6"/>
    <w:rsid w:val="001E3E8D"/>
    <w:rsid w:val="001E55C2"/>
    <w:rsid w:val="001F0C1D"/>
    <w:rsid w:val="001F1132"/>
    <w:rsid w:val="001F168B"/>
    <w:rsid w:val="00212479"/>
    <w:rsid w:val="00216543"/>
    <w:rsid w:val="002347A2"/>
    <w:rsid w:val="00247926"/>
    <w:rsid w:val="002603B4"/>
    <w:rsid w:val="00261031"/>
    <w:rsid w:val="002675F0"/>
    <w:rsid w:val="002736C4"/>
    <w:rsid w:val="00276EE4"/>
    <w:rsid w:val="0027777C"/>
    <w:rsid w:val="00290EAA"/>
    <w:rsid w:val="00293E18"/>
    <w:rsid w:val="002B6339"/>
    <w:rsid w:val="002C2936"/>
    <w:rsid w:val="002C3155"/>
    <w:rsid w:val="002C7F73"/>
    <w:rsid w:val="002D4953"/>
    <w:rsid w:val="002E00EE"/>
    <w:rsid w:val="002F5C68"/>
    <w:rsid w:val="00301FD5"/>
    <w:rsid w:val="003148B8"/>
    <w:rsid w:val="003172DC"/>
    <w:rsid w:val="00323898"/>
    <w:rsid w:val="00331B38"/>
    <w:rsid w:val="003339D3"/>
    <w:rsid w:val="003356E3"/>
    <w:rsid w:val="0034052F"/>
    <w:rsid w:val="0035462D"/>
    <w:rsid w:val="00354C4D"/>
    <w:rsid w:val="003625CF"/>
    <w:rsid w:val="003765B8"/>
    <w:rsid w:val="003836CA"/>
    <w:rsid w:val="00390A48"/>
    <w:rsid w:val="00391627"/>
    <w:rsid w:val="00391877"/>
    <w:rsid w:val="00396F9A"/>
    <w:rsid w:val="003A0483"/>
    <w:rsid w:val="003A0842"/>
    <w:rsid w:val="003A3586"/>
    <w:rsid w:val="003A56CB"/>
    <w:rsid w:val="003A6480"/>
    <w:rsid w:val="003B0183"/>
    <w:rsid w:val="003B2EBD"/>
    <w:rsid w:val="003B5F56"/>
    <w:rsid w:val="003C183A"/>
    <w:rsid w:val="003C3971"/>
    <w:rsid w:val="003C3F98"/>
    <w:rsid w:val="003D2985"/>
    <w:rsid w:val="003E38DF"/>
    <w:rsid w:val="003E7753"/>
    <w:rsid w:val="003F4ABF"/>
    <w:rsid w:val="003F7D99"/>
    <w:rsid w:val="00423334"/>
    <w:rsid w:val="004250EC"/>
    <w:rsid w:val="00425F05"/>
    <w:rsid w:val="00427131"/>
    <w:rsid w:val="00431207"/>
    <w:rsid w:val="00433812"/>
    <w:rsid w:val="004345EC"/>
    <w:rsid w:val="004565B2"/>
    <w:rsid w:val="0047209D"/>
    <w:rsid w:val="00477CBC"/>
    <w:rsid w:val="004800CA"/>
    <w:rsid w:val="004826A9"/>
    <w:rsid w:val="00484824"/>
    <w:rsid w:val="00487439"/>
    <w:rsid w:val="004941CD"/>
    <w:rsid w:val="00494D1F"/>
    <w:rsid w:val="004B14BD"/>
    <w:rsid w:val="004C1601"/>
    <w:rsid w:val="004C40D7"/>
    <w:rsid w:val="004C4F0C"/>
    <w:rsid w:val="004D3578"/>
    <w:rsid w:val="004E213A"/>
    <w:rsid w:val="004F0988"/>
    <w:rsid w:val="004F3340"/>
    <w:rsid w:val="004F3E3D"/>
    <w:rsid w:val="004F5D36"/>
    <w:rsid w:val="00505930"/>
    <w:rsid w:val="00505B89"/>
    <w:rsid w:val="005149F4"/>
    <w:rsid w:val="005257EC"/>
    <w:rsid w:val="0053388B"/>
    <w:rsid w:val="00535773"/>
    <w:rsid w:val="00542E17"/>
    <w:rsid w:val="00543E6C"/>
    <w:rsid w:val="0054567E"/>
    <w:rsid w:val="005520E6"/>
    <w:rsid w:val="005622A4"/>
    <w:rsid w:val="00565087"/>
    <w:rsid w:val="005659A8"/>
    <w:rsid w:val="00572E14"/>
    <w:rsid w:val="00577D76"/>
    <w:rsid w:val="00596E16"/>
    <w:rsid w:val="005973BE"/>
    <w:rsid w:val="005A1C73"/>
    <w:rsid w:val="005A5986"/>
    <w:rsid w:val="005B103F"/>
    <w:rsid w:val="005B5659"/>
    <w:rsid w:val="005C5001"/>
    <w:rsid w:val="005D2E01"/>
    <w:rsid w:val="005D7526"/>
    <w:rsid w:val="005E42FD"/>
    <w:rsid w:val="005E69AE"/>
    <w:rsid w:val="00602AEA"/>
    <w:rsid w:val="00607E3C"/>
    <w:rsid w:val="00614FDF"/>
    <w:rsid w:val="00620A55"/>
    <w:rsid w:val="006246A7"/>
    <w:rsid w:val="0062595A"/>
    <w:rsid w:val="00625E69"/>
    <w:rsid w:val="0063543D"/>
    <w:rsid w:val="00647114"/>
    <w:rsid w:val="0066344C"/>
    <w:rsid w:val="00663EA1"/>
    <w:rsid w:val="00664B99"/>
    <w:rsid w:val="00665E44"/>
    <w:rsid w:val="006731B4"/>
    <w:rsid w:val="006817BA"/>
    <w:rsid w:val="00687749"/>
    <w:rsid w:val="00696CE0"/>
    <w:rsid w:val="00697C4F"/>
    <w:rsid w:val="006A079E"/>
    <w:rsid w:val="006A323F"/>
    <w:rsid w:val="006B0293"/>
    <w:rsid w:val="006B30D0"/>
    <w:rsid w:val="006C3D95"/>
    <w:rsid w:val="006C5CF6"/>
    <w:rsid w:val="006E19A4"/>
    <w:rsid w:val="006E5C86"/>
    <w:rsid w:val="006F0A83"/>
    <w:rsid w:val="006F49C1"/>
    <w:rsid w:val="00702BB9"/>
    <w:rsid w:val="00713C44"/>
    <w:rsid w:val="00721CA3"/>
    <w:rsid w:val="00727718"/>
    <w:rsid w:val="00731914"/>
    <w:rsid w:val="00734A5B"/>
    <w:rsid w:val="0074026F"/>
    <w:rsid w:val="0074269F"/>
    <w:rsid w:val="007428C7"/>
    <w:rsid w:val="007429F6"/>
    <w:rsid w:val="00744E76"/>
    <w:rsid w:val="00752198"/>
    <w:rsid w:val="00753881"/>
    <w:rsid w:val="007644EA"/>
    <w:rsid w:val="00764C1A"/>
    <w:rsid w:val="00774DA4"/>
    <w:rsid w:val="00781F0F"/>
    <w:rsid w:val="00785F96"/>
    <w:rsid w:val="00786FD2"/>
    <w:rsid w:val="007A0336"/>
    <w:rsid w:val="007B5646"/>
    <w:rsid w:val="007B600E"/>
    <w:rsid w:val="007C188D"/>
    <w:rsid w:val="007D2571"/>
    <w:rsid w:val="007D7B1C"/>
    <w:rsid w:val="007E69AC"/>
    <w:rsid w:val="007F0F4A"/>
    <w:rsid w:val="007F3CF7"/>
    <w:rsid w:val="007F7334"/>
    <w:rsid w:val="00801569"/>
    <w:rsid w:val="008028A4"/>
    <w:rsid w:val="00803F44"/>
    <w:rsid w:val="00816CC9"/>
    <w:rsid w:val="00820B25"/>
    <w:rsid w:val="00825C2E"/>
    <w:rsid w:val="00830747"/>
    <w:rsid w:val="0083471C"/>
    <w:rsid w:val="00834EEA"/>
    <w:rsid w:val="00837996"/>
    <w:rsid w:val="008503BA"/>
    <w:rsid w:val="0085303E"/>
    <w:rsid w:val="00854AE8"/>
    <w:rsid w:val="0085524D"/>
    <w:rsid w:val="00856AA6"/>
    <w:rsid w:val="008768CA"/>
    <w:rsid w:val="00881CB7"/>
    <w:rsid w:val="00883C9B"/>
    <w:rsid w:val="00886AE3"/>
    <w:rsid w:val="008B0655"/>
    <w:rsid w:val="008B2851"/>
    <w:rsid w:val="008B4C82"/>
    <w:rsid w:val="008B79B8"/>
    <w:rsid w:val="008C192B"/>
    <w:rsid w:val="008C384C"/>
    <w:rsid w:val="008C4ED2"/>
    <w:rsid w:val="008D283C"/>
    <w:rsid w:val="008E720A"/>
    <w:rsid w:val="008E7986"/>
    <w:rsid w:val="00901963"/>
    <w:rsid w:val="0090271F"/>
    <w:rsid w:val="00902E23"/>
    <w:rsid w:val="00902E58"/>
    <w:rsid w:val="009114D7"/>
    <w:rsid w:val="0091348E"/>
    <w:rsid w:val="00915C80"/>
    <w:rsid w:val="00917CCB"/>
    <w:rsid w:val="0092256B"/>
    <w:rsid w:val="00930A1D"/>
    <w:rsid w:val="00931236"/>
    <w:rsid w:val="00932E7B"/>
    <w:rsid w:val="00941D9C"/>
    <w:rsid w:val="00942EC2"/>
    <w:rsid w:val="00957809"/>
    <w:rsid w:val="00967376"/>
    <w:rsid w:val="00972BE9"/>
    <w:rsid w:val="009735D1"/>
    <w:rsid w:val="009A1026"/>
    <w:rsid w:val="009A274B"/>
    <w:rsid w:val="009A6064"/>
    <w:rsid w:val="009B354C"/>
    <w:rsid w:val="009C247D"/>
    <w:rsid w:val="009C3FEE"/>
    <w:rsid w:val="009D088C"/>
    <w:rsid w:val="009D0DEA"/>
    <w:rsid w:val="009D4D69"/>
    <w:rsid w:val="009E1B83"/>
    <w:rsid w:val="009E4D54"/>
    <w:rsid w:val="009F37B7"/>
    <w:rsid w:val="009F5E43"/>
    <w:rsid w:val="00A00A9E"/>
    <w:rsid w:val="00A02648"/>
    <w:rsid w:val="00A10F02"/>
    <w:rsid w:val="00A11C21"/>
    <w:rsid w:val="00A164B4"/>
    <w:rsid w:val="00A17F53"/>
    <w:rsid w:val="00A24197"/>
    <w:rsid w:val="00A26956"/>
    <w:rsid w:val="00A278EB"/>
    <w:rsid w:val="00A40742"/>
    <w:rsid w:val="00A53724"/>
    <w:rsid w:val="00A610D7"/>
    <w:rsid w:val="00A702D5"/>
    <w:rsid w:val="00A70C4A"/>
    <w:rsid w:val="00A71123"/>
    <w:rsid w:val="00A73129"/>
    <w:rsid w:val="00A75694"/>
    <w:rsid w:val="00A77312"/>
    <w:rsid w:val="00A82346"/>
    <w:rsid w:val="00A863A5"/>
    <w:rsid w:val="00A92BA1"/>
    <w:rsid w:val="00AB416D"/>
    <w:rsid w:val="00AB7C35"/>
    <w:rsid w:val="00AC6BC6"/>
    <w:rsid w:val="00AD2059"/>
    <w:rsid w:val="00AE3797"/>
    <w:rsid w:val="00B03044"/>
    <w:rsid w:val="00B05A6C"/>
    <w:rsid w:val="00B15449"/>
    <w:rsid w:val="00B1566B"/>
    <w:rsid w:val="00B31860"/>
    <w:rsid w:val="00B3598B"/>
    <w:rsid w:val="00B36360"/>
    <w:rsid w:val="00B41FE8"/>
    <w:rsid w:val="00B42525"/>
    <w:rsid w:val="00B444D6"/>
    <w:rsid w:val="00B53167"/>
    <w:rsid w:val="00B6425F"/>
    <w:rsid w:val="00B77F6F"/>
    <w:rsid w:val="00B93086"/>
    <w:rsid w:val="00BA19ED"/>
    <w:rsid w:val="00BA300B"/>
    <w:rsid w:val="00BA4B8D"/>
    <w:rsid w:val="00BA7C1F"/>
    <w:rsid w:val="00BC0F7D"/>
    <w:rsid w:val="00BC2A2A"/>
    <w:rsid w:val="00BC6691"/>
    <w:rsid w:val="00BE3255"/>
    <w:rsid w:val="00BE39F7"/>
    <w:rsid w:val="00BE7552"/>
    <w:rsid w:val="00BE7AE3"/>
    <w:rsid w:val="00BF128E"/>
    <w:rsid w:val="00BF5781"/>
    <w:rsid w:val="00C1401E"/>
    <w:rsid w:val="00C1496A"/>
    <w:rsid w:val="00C162B3"/>
    <w:rsid w:val="00C1693B"/>
    <w:rsid w:val="00C26333"/>
    <w:rsid w:val="00C33079"/>
    <w:rsid w:val="00C44CDA"/>
    <w:rsid w:val="00C45231"/>
    <w:rsid w:val="00C54210"/>
    <w:rsid w:val="00C56126"/>
    <w:rsid w:val="00C640ED"/>
    <w:rsid w:val="00C72833"/>
    <w:rsid w:val="00C771A3"/>
    <w:rsid w:val="00C80F1D"/>
    <w:rsid w:val="00C824D5"/>
    <w:rsid w:val="00C87E66"/>
    <w:rsid w:val="00C93F40"/>
    <w:rsid w:val="00CA3D0C"/>
    <w:rsid w:val="00CA5316"/>
    <w:rsid w:val="00CB36DD"/>
    <w:rsid w:val="00CD2385"/>
    <w:rsid w:val="00CE2710"/>
    <w:rsid w:val="00CE2AA6"/>
    <w:rsid w:val="00CE4699"/>
    <w:rsid w:val="00CE503F"/>
    <w:rsid w:val="00CF20E3"/>
    <w:rsid w:val="00CF7139"/>
    <w:rsid w:val="00CF74E2"/>
    <w:rsid w:val="00D04191"/>
    <w:rsid w:val="00D227E3"/>
    <w:rsid w:val="00D3003B"/>
    <w:rsid w:val="00D309CC"/>
    <w:rsid w:val="00D3223E"/>
    <w:rsid w:val="00D41D1E"/>
    <w:rsid w:val="00D46431"/>
    <w:rsid w:val="00D46F7A"/>
    <w:rsid w:val="00D50786"/>
    <w:rsid w:val="00D53FF7"/>
    <w:rsid w:val="00D5516F"/>
    <w:rsid w:val="00D56A52"/>
    <w:rsid w:val="00D570F6"/>
    <w:rsid w:val="00D57972"/>
    <w:rsid w:val="00D675A9"/>
    <w:rsid w:val="00D72474"/>
    <w:rsid w:val="00D738D6"/>
    <w:rsid w:val="00D755EB"/>
    <w:rsid w:val="00D761E4"/>
    <w:rsid w:val="00D8758F"/>
    <w:rsid w:val="00D87E00"/>
    <w:rsid w:val="00D9134D"/>
    <w:rsid w:val="00D968CA"/>
    <w:rsid w:val="00D96CCA"/>
    <w:rsid w:val="00DA3C2B"/>
    <w:rsid w:val="00DA7A03"/>
    <w:rsid w:val="00DB1818"/>
    <w:rsid w:val="00DC309B"/>
    <w:rsid w:val="00DC4DA2"/>
    <w:rsid w:val="00DD24D9"/>
    <w:rsid w:val="00DD39C7"/>
    <w:rsid w:val="00DD476C"/>
    <w:rsid w:val="00DD4C17"/>
    <w:rsid w:val="00DF2B1F"/>
    <w:rsid w:val="00DF6189"/>
    <w:rsid w:val="00DF62CD"/>
    <w:rsid w:val="00E16509"/>
    <w:rsid w:val="00E16E58"/>
    <w:rsid w:val="00E22349"/>
    <w:rsid w:val="00E42ED3"/>
    <w:rsid w:val="00E44582"/>
    <w:rsid w:val="00E44EFC"/>
    <w:rsid w:val="00E52814"/>
    <w:rsid w:val="00E72324"/>
    <w:rsid w:val="00E72ABE"/>
    <w:rsid w:val="00E74805"/>
    <w:rsid w:val="00E77645"/>
    <w:rsid w:val="00E7793A"/>
    <w:rsid w:val="00E90EFC"/>
    <w:rsid w:val="00E916CF"/>
    <w:rsid w:val="00E95F33"/>
    <w:rsid w:val="00EA0554"/>
    <w:rsid w:val="00EA20D3"/>
    <w:rsid w:val="00EB3896"/>
    <w:rsid w:val="00EC0003"/>
    <w:rsid w:val="00EC4A25"/>
    <w:rsid w:val="00EC4E3D"/>
    <w:rsid w:val="00EC5AE9"/>
    <w:rsid w:val="00EC6825"/>
    <w:rsid w:val="00ED064F"/>
    <w:rsid w:val="00EE5AA7"/>
    <w:rsid w:val="00EF413C"/>
    <w:rsid w:val="00F025A2"/>
    <w:rsid w:val="00F04712"/>
    <w:rsid w:val="00F21311"/>
    <w:rsid w:val="00F22EC7"/>
    <w:rsid w:val="00F325C8"/>
    <w:rsid w:val="00F43659"/>
    <w:rsid w:val="00F52D9F"/>
    <w:rsid w:val="00F564E9"/>
    <w:rsid w:val="00F62AEB"/>
    <w:rsid w:val="00F653B8"/>
    <w:rsid w:val="00F70647"/>
    <w:rsid w:val="00F72806"/>
    <w:rsid w:val="00F81F17"/>
    <w:rsid w:val="00F83A73"/>
    <w:rsid w:val="00F87DF1"/>
    <w:rsid w:val="00F90DFE"/>
    <w:rsid w:val="00F911A6"/>
    <w:rsid w:val="00FA079D"/>
    <w:rsid w:val="00FA1266"/>
    <w:rsid w:val="00FB2B78"/>
    <w:rsid w:val="00FB6804"/>
    <w:rsid w:val="00FC1192"/>
    <w:rsid w:val="00FC7A1F"/>
    <w:rsid w:val="00FD2B6B"/>
    <w:rsid w:val="00FD545B"/>
    <w:rsid w:val="00FE05F3"/>
    <w:rsid w:val="00FE076F"/>
    <w:rsid w:val="00FE0C3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PLChar">
    <w:name w:val="PL Char"/>
    <w:link w:val="PL"/>
    <w:qFormat/>
    <w:rsid w:val="00EB3896"/>
    <w:rPr>
      <w:rFonts w:ascii="Courier New" w:hAnsi="Courier New"/>
      <w:noProof/>
      <w:sz w:val="16"/>
      <w:lang w:eastAsia="en-US"/>
    </w:rPr>
  </w:style>
  <w:style w:type="character" w:customStyle="1" w:styleId="THChar">
    <w:name w:val="TH Char"/>
    <w:link w:val="TH"/>
    <w:qFormat/>
    <w:rsid w:val="00EB38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2037194677">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1494641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456</TotalTime>
  <Pages>7</Pages>
  <Words>2611</Words>
  <Characters>14886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289</cp:revision>
  <cp:lastPrinted>2019-02-25T14:05:00Z</cp:lastPrinted>
  <dcterms:created xsi:type="dcterms:W3CDTF">2019-08-13T15:36:00Z</dcterms:created>
  <dcterms:modified xsi:type="dcterms:W3CDTF">2025-11-07T05:00:00Z</dcterms:modified>
  <cp:category/>
</cp:coreProperties>
</file>