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32AC9" w14:textId="39B81BC9" w:rsidR="000F54AC" w:rsidRPr="004D4ECA" w:rsidRDefault="000F54AC" w:rsidP="000F54AC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4ECA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4D4ECA">
        <w:rPr>
          <w:rFonts w:ascii="Arial" w:eastAsia="SimSun" w:hAnsi="Arial"/>
          <w:b/>
          <w:noProof/>
          <w:sz w:val="24"/>
          <w:lang w:eastAsia="en-US"/>
        </w:rPr>
        <w:tab/>
        <w:t>R2-250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</w:t>
      </w:r>
    </w:p>
    <w:p w14:paraId="318D3684" w14:textId="77777777" w:rsidR="000F54AC" w:rsidRPr="004D4ECA" w:rsidRDefault="000F54AC" w:rsidP="000F54AC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4D4ECA">
        <w:rPr>
          <w:rFonts w:ascii="Arial" w:eastAsia="SimSun" w:hAnsi="Arial"/>
          <w:b/>
          <w:noProof/>
          <w:sz w:val="24"/>
          <w:lang w:eastAsia="en-US"/>
        </w:rPr>
        <w:t>, 17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4D4ECA">
        <w:rPr>
          <w:rFonts w:ascii="Arial" w:eastAsia="SimSun" w:hAnsi="Arial"/>
          <w:b/>
          <w:noProof/>
          <w:sz w:val="24"/>
          <w:lang w:eastAsia="en-US"/>
        </w:rPr>
        <w:t xml:space="preserve"> 2025</w:t>
      </w:r>
    </w:p>
    <w:p w14:paraId="11712319" w14:textId="77777777" w:rsidR="000F54AC" w:rsidRPr="004D4ECA" w:rsidRDefault="000F54AC" w:rsidP="000F54AC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3C5C31F3" w14:textId="77777777" w:rsidR="000F54AC" w:rsidRPr="004D4ECA" w:rsidRDefault="000F54AC" w:rsidP="000F54AC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77E4F83C" w14:textId="1D76E7CA" w:rsidR="006E555E" w:rsidRPr="005E648E" w:rsidRDefault="006E555E" w:rsidP="006E555E">
      <w:pPr>
        <w:tabs>
          <w:tab w:val="left" w:pos="1701"/>
          <w:tab w:val="right" w:pos="9923"/>
        </w:tabs>
        <w:spacing w:before="120" w:after="0"/>
        <w:rPr>
          <w:b/>
          <w:sz w:val="28"/>
          <w:szCs w:val="28"/>
        </w:rPr>
      </w:pPr>
      <w:r w:rsidRPr="005E648E">
        <w:rPr>
          <w:rFonts w:ascii="Arial" w:hAnsi="Arial" w:cs="Arial"/>
          <w:b/>
          <w:sz w:val="28"/>
          <w:szCs w:val="28"/>
        </w:rPr>
        <w:t>3GPP TSG-RAN WG1 Meeting #122bis</w:t>
      </w:r>
      <w:r w:rsidRPr="005E648E">
        <w:rPr>
          <w:b/>
          <w:sz w:val="28"/>
          <w:szCs w:val="28"/>
        </w:rPr>
        <w:tab/>
      </w:r>
      <w:r w:rsidRPr="006E555E">
        <w:rPr>
          <w:rFonts w:ascii="Arial" w:hAnsi="Arial" w:cs="Arial"/>
          <w:b/>
          <w:sz w:val="28"/>
          <w:szCs w:val="28"/>
        </w:rPr>
        <w:t>R1-250810</w:t>
      </w:r>
      <w:r w:rsidR="002F2F92">
        <w:rPr>
          <w:rFonts w:ascii="Arial" w:hAnsi="Arial" w:cs="Arial"/>
          <w:b/>
          <w:sz w:val="28"/>
          <w:szCs w:val="28"/>
        </w:rPr>
        <w:t>8</w:t>
      </w:r>
    </w:p>
    <w:p w14:paraId="26140BE3" w14:textId="77777777" w:rsidR="006E555E" w:rsidRPr="005E648E" w:rsidRDefault="006E555E" w:rsidP="006E555E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sz w:val="28"/>
          <w:szCs w:val="28"/>
        </w:rPr>
      </w:pPr>
      <w:r w:rsidRPr="005E648E">
        <w:rPr>
          <w:rFonts w:ascii="Arial" w:hAnsi="Arial" w:cs="Arial"/>
          <w:b/>
          <w:sz w:val="28"/>
          <w:szCs w:val="28"/>
        </w:rPr>
        <w:t>Prague, CZ, 13</w:t>
      </w:r>
      <w:r w:rsidRPr="005E648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E648E">
        <w:rPr>
          <w:rFonts w:ascii="Arial" w:hAnsi="Arial" w:cs="Arial"/>
          <w:b/>
          <w:sz w:val="28"/>
          <w:szCs w:val="28"/>
        </w:rPr>
        <w:t xml:space="preserve"> – 17</w:t>
      </w:r>
      <w:r w:rsidRPr="005E648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E648E">
        <w:rPr>
          <w:rFonts w:ascii="Arial" w:hAnsi="Arial" w:cs="Arial"/>
          <w:b/>
          <w:sz w:val="28"/>
          <w:szCs w:val="28"/>
        </w:rPr>
        <w:t xml:space="preserve"> October, 2025</w:t>
      </w:r>
    </w:p>
    <w:p w14:paraId="6A18C121" w14:textId="77777777" w:rsidR="006E555E" w:rsidRPr="005E648E" w:rsidRDefault="006E555E" w:rsidP="006E555E">
      <w:pPr>
        <w:rPr>
          <w:rFonts w:ascii="Arial" w:hAnsi="Arial" w:cs="Arial"/>
          <w:sz w:val="28"/>
          <w:szCs w:val="28"/>
        </w:rPr>
      </w:pPr>
    </w:p>
    <w:p w14:paraId="52B5FBA2" w14:textId="3FD67775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</w:rPr>
        <w:t xml:space="preserve">SBFD </w:t>
      </w:r>
      <w:proofErr w:type="spellStart"/>
      <w:r>
        <w:rPr>
          <w:rFonts w:ascii="Arial" w:hAnsi="Arial" w:cs="Arial"/>
          <w:b/>
          <w:sz w:val="22"/>
          <w:szCs w:val="22"/>
        </w:rPr>
        <w:t>subband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frequency location configuration</w:t>
      </w:r>
    </w:p>
    <w:p w14:paraId="2A835E3A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  <w:t>Release 19</w:t>
      </w:r>
    </w:p>
    <w:bookmarkEnd w:id="4"/>
    <w:bookmarkEnd w:id="5"/>
    <w:bookmarkEnd w:id="6"/>
    <w:p w14:paraId="0CC2B1E3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943F5">
        <w:rPr>
          <w:rFonts w:ascii="Arial" w:hAnsi="Arial" w:cs="Arial"/>
          <w:b/>
          <w:sz w:val="22"/>
          <w:szCs w:val="22"/>
        </w:rPr>
        <w:t>NR_duplex_evo-Core</w:t>
      </w:r>
    </w:p>
    <w:p w14:paraId="242F0AA3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B7D965" w14:textId="08CD920E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2F2F92">
        <w:rPr>
          <w:rFonts w:ascii="Arial" w:hAnsi="Arial" w:cs="Arial"/>
          <w:b/>
          <w:sz w:val="22"/>
          <w:szCs w:val="22"/>
        </w:rPr>
        <w:t>RAN1</w:t>
      </w:r>
    </w:p>
    <w:p w14:paraId="171BCACA" w14:textId="77777777" w:rsidR="006E555E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RAN2</w:t>
      </w:r>
    </w:p>
    <w:p w14:paraId="203F6BB8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C</w:t>
      </w:r>
      <w:r>
        <w:rPr>
          <w:rFonts w:ascii="Arial" w:hAnsi="Arial" w:cs="Arial"/>
          <w:b/>
          <w:sz w:val="22"/>
          <w:szCs w:val="22"/>
        </w:rPr>
        <w:t>c:</w:t>
      </w:r>
      <w:r>
        <w:rPr>
          <w:rFonts w:ascii="Arial" w:hAnsi="Arial" w:cs="Arial"/>
          <w:b/>
          <w:sz w:val="22"/>
          <w:szCs w:val="22"/>
        </w:rPr>
        <w:tab/>
      </w:r>
    </w:p>
    <w:p w14:paraId="3C143E7F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</w:rPr>
      </w:pPr>
    </w:p>
    <w:p w14:paraId="6FAE6101" w14:textId="04F76F2F" w:rsidR="006E555E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7B28">
        <w:rPr>
          <w:rFonts w:ascii="Arial" w:hAnsi="Arial" w:cs="Arial"/>
          <w:b/>
          <w:sz w:val="22"/>
          <w:szCs w:val="22"/>
        </w:rPr>
        <w:t>Contact person:</w:t>
      </w:r>
      <w:r w:rsidRPr="00127B28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Yanping Xing</w:t>
      </w:r>
    </w:p>
    <w:p w14:paraId="237107A9" w14:textId="65B4D451" w:rsidR="006E555E" w:rsidRPr="002F5768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xingyanping@xiaomi.com</w:t>
      </w:r>
    </w:p>
    <w:p w14:paraId="0FCC5F86" w14:textId="77777777" w:rsidR="006E555E" w:rsidRPr="002F5768" w:rsidRDefault="006E555E" w:rsidP="006E555E">
      <w:pPr>
        <w:spacing w:after="60"/>
        <w:ind w:left="1985"/>
        <w:rPr>
          <w:rFonts w:ascii="Arial" w:hAnsi="Arial" w:cs="Arial"/>
          <w:b/>
          <w:sz w:val="22"/>
          <w:szCs w:val="22"/>
        </w:rPr>
      </w:pPr>
    </w:p>
    <w:p w14:paraId="2E794A68" w14:textId="77777777" w:rsidR="006E555E" w:rsidRPr="002F1217" w:rsidRDefault="006E555E" w:rsidP="006E555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1217">
        <w:rPr>
          <w:rFonts w:ascii="Arial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2F1217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7E28507E" w14:textId="77777777" w:rsidR="006E555E" w:rsidRPr="00890DE2" w:rsidRDefault="006E555E" w:rsidP="006E555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1217">
        <w:rPr>
          <w:rFonts w:ascii="Arial" w:hAnsi="Arial" w:cs="Arial"/>
          <w:b/>
          <w:bCs/>
          <w:sz w:val="22"/>
          <w:szCs w:val="22"/>
        </w:rPr>
        <w:t>Attachments:</w:t>
      </w:r>
      <w:r w:rsidRPr="002F1217">
        <w:rPr>
          <w:rFonts w:ascii="Arial" w:hAnsi="Arial" w:cs="Arial"/>
          <w:b/>
          <w:bCs/>
          <w:sz w:val="22"/>
          <w:szCs w:val="22"/>
        </w:rPr>
        <w:tab/>
        <w:t>None</w:t>
      </w:r>
    </w:p>
    <w:p w14:paraId="6BA4F45F" w14:textId="77777777" w:rsidR="006E555E" w:rsidRDefault="006E555E" w:rsidP="006E555E">
      <w:pPr>
        <w:pStyle w:val="Heading1"/>
        <w:numPr>
          <w:ilvl w:val="0"/>
          <w:numId w:val="5"/>
        </w:numPr>
        <w:rPr>
          <w:lang w:val="en-US"/>
        </w:rPr>
      </w:pPr>
      <w:r w:rsidRPr="009943F5">
        <w:rPr>
          <w:lang w:val="en-US"/>
        </w:rPr>
        <w:t>Overall description</w:t>
      </w:r>
    </w:p>
    <w:p w14:paraId="323FD16E" w14:textId="77777777" w:rsidR="006E555E" w:rsidRPr="002F5768" w:rsidRDefault="006E555E" w:rsidP="006E555E">
      <w:r w:rsidRPr="002F5768">
        <w:t xml:space="preserve">The following agreement was made in RAN1#122bis to capture the assumptions of </w:t>
      </w:r>
      <w:r w:rsidRPr="002F5768">
        <w:rPr>
          <w:i/>
          <w:iCs/>
        </w:rPr>
        <w:t>firstDL-subbandlocationAndBandwidth</w:t>
      </w:r>
      <w:r w:rsidRPr="002F5768">
        <w:t xml:space="preserve">, </w:t>
      </w:r>
      <w:r w:rsidRPr="002F5768">
        <w:rPr>
          <w:i/>
          <w:iCs/>
        </w:rPr>
        <w:t>secondDL-subbandlocationAndBandwidth</w:t>
      </w:r>
      <w:r w:rsidRPr="002F5768">
        <w:t xml:space="preserve"> and </w:t>
      </w:r>
      <w:r w:rsidRPr="002F5768">
        <w:rPr>
          <w:i/>
          <w:iCs/>
        </w:rPr>
        <w:t xml:space="preserve">ul-subbandlocationAndBandwidth </w:t>
      </w:r>
      <w:r w:rsidRPr="002F5768">
        <w:t>in TS 38.213 Clause 11.1.</w:t>
      </w:r>
    </w:p>
    <w:p w14:paraId="5552389C" w14:textId="77777777" w:rsidR="006E555E" w:rsidRPr="009F62B3" w:rsidRDefault="006E555E" w:rsidP="006E555E">
      <w:pPr>
        <w:rPr>
          <w:highlight w:val="green"/>
        </w:rPr>
      </w:pPr>
      <w:r w:rsidRPr="009F62B3">
        <w:rPr>
          <w:rFonts w:hint="eastAsia"/>
          <w:highlight w:val="green"/>
        </w:rPr>
        <w:t>Agreement</w:t>
      </w:r>
    </w:p>
    <w:p w14:paraId="4E5295BB" w14:textId="77777777" w:rsidR="006E555E" w:rsidRPr="00EB47CD" w:rsidRDefault="006E555E" w:rsidP="006E555E">
      <w:r w:rsidRPr="00EB47CD">
        <w:t xml:space="preserve">Adopt the following TP in principle to </w:t>
      </w:r>
      <w:r>
        <w:t>Clause</w:t>
      </w:r>
      <w:r w:rsidRPr="00EB47CD">
        <w:t xml:space="preserve"> </w:t>
      </w:r>
      <w:r>
        <w:t>11.1</w:t>
      </w:r>
      <w:r w:rsidRPr="00EB47CD">
        <w:t>, TS 38.21</w:t>
      </w:r>
      <w:r>
        <w:t>3</w:t>
      </w:r>
      <w:r w:rsidRPr="00EB47CD"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5"/>
      </w:tblGrid>
      <w:tr w:rsidR="002F5768" w:rsidRPr="002F5768" w14:paraId="17790DAF" w14:textId="77777777" w:rsidTr="002F5768">
        <w:tc>
          <w:tcPr>
            <w:tcW w:w="5000" w:type="pct"/>
            <w:shd w:val="clear" w:color="auto" w:fill="auto"/>
          </w:tcPr>
          <w:p w14:paraId="514717B3" w14:textId="77777777" w:rsidR="006E555E" w:rsidRPr="002F5768" w:rsidRDefault="006E555E" w:rsidP="002F5768">
            <w:pPr>
              <w:keepNext/>
              <w:keepLines/>
              <w:spacing w:before="180"/>
              <w:outlineLvl w:val="1"/>
              <w:rPr>
                <w:rFonts w:ascii="Arial" w:eastAsia="SimSun" w:hAnsi="Arial"/>
                <w:sz w:val="32"/>
                <w:lang w:val="en-US"/>
              </w:rPr>
            </w:pPr>
            <w:r w:rsidRPr="002F5768">
              <w:rPr>
                <w:rFonts w:ascii="Arial" w:eastAsia="SimSun" w:hAnsi="Arial"/>
                <w:sz w:val="32"/>
                <w:lang w:val="en-US"/>
              </w:rPr>
              <w:lastRenderedPageBreak/>
              <w:t>11.1</w:t>
            </w:r>
            <w:r w:rsidRPr="002F5768">
              <w:rPr>
                <w:rFonts w:ascii="Arial" w:eastAsia="SimSun" w:hAnsi="Arial"/>
                <w:sz w:val="32"/>
                <w:lang w:val="en-US"/>
              </w:rPr>
              <w:tab/>
              <w:t>Slot configuration</w:t>
            </w:r>
          </w:p>
          <w:p w14:paraId="2F651607" w14:textId="77777777" w:rsidR="006E555E" w:rsidRPr="002F5768" w:rsidRDefault="006E555E" w:rsidP="002F5768">
            <w:pPr>
              <w:keepNext/>
              <w:keepLines/>
              <w:spacing w:before="180"/>
              <w:jc w:val="center"/>
              <w:outlineLvl w:val="1"/>
              <w:rPr>
                <w:rFonts w:ascii="Arial" w:eastAsia="SimSun" w:hAnsi="Arial"/>
                <w:sz w:val="32"/>
                <w:lang w:val="en-US"/>
              </w:rPr>
            </w:pPr>
            <w:r w:rsidRPr="002F5768">
              <w:rPr>
                <w:rFonts w:eastAsia="SimSun"/>
                <w:color w:val="FF0000"/>
                <w:sz w:val="22"/>
                <w:lang w:val="en-US"/>
              </w:rPr>
              <w:t>*** Unchanged parts are omitted ***</w:t>
            </w:r>
          </w:p>
          <w:p w14:paraId="540AE8E0" w14:textId="45CBEE8E" w:rsidR="006E555E" w:rsidRPr="002F5768" w:rsidRDefault="006E555E" w:rsidP="00743581">
            <w:pPr>
              <w:rPr>
                <w:rFonts w:eastAsia="SimSun"/>
                <w:lang w:val="en-US"/>
              </w:rPr>
            </w:pPr>
            <w:r w:rsidRPr="002F5768">
              <w:rPr>
                <w:rFonts w:eastAsia="SimSun"/>
                <w:lang w:val="en-US"/>
              </w:rPr>
              <w:t xml:space="preserve">A downlink or flexible symbol provided by </w:t>
            </w:r>
            <w:r w:rsidRPr="002F5768">
              <w:rPr>
                <w:rFonts w:eastAsia="SimSun"/>
                <w:i/>
                <w:lang w:val="en-US"/>
              </w:rPr>
              <w:t>tdd-UL-DL-ConfigurationCommon</w:t>
            </w:r>
            <w:r w:rsidRPr="002F5768">
              <w:rPr>
                <w:rFonts w:eastAsia="SimSun"/>
                <w:lang w:val="en-US"/>
              </w:rPr>
              <w:t xml:space="preserve"> can include an UL sub-band provided by </w:t>
            </w:r>
            <w:r w:rsidRPr="002F5768">
              <w:rPr>
                <w:rFonts w:eastAsia="SimSun"/>
                <w:i/>
                <w:lang w:val="en-US"/>
              </w:rPr>
              <w:t>ul-SubbandlocationAndBandwidth</w:t>
            </w:r>
            <w:r w:rsidRPr="002F5768">
              <w:rPr>
                <w:rFonts w:eastAsia="SimSun"/>
                <w:lang w:val="en-US"/>
              </w:rPr>
              <w:t xml:space="preserve">, a first DL sub-band provided by </w:t>
            </w:r>
            <w:r w:rsidRPr="002F5768">
              <w:rPr>
                <w:rFonts w:eastAsia="SimSun"/>
                <w:i/>
                <w:lang w:val="en-US"/>
              </w:rPr>
              <w:t>firstDL-SubbandlocationAndBandwidth</w:t>
            </w:r>
            <w:r w:rsidRPr="002F5768">
              <w:rPr>
                <w:rFonts w:eastAsia="SimSun"/>
                <w:lang w:val="en-US"/>
              </w:rPr>
              <w:t xml:space="preserve"> and may additionally include a second DL sub-band provided by </w:t>
            </w:r>
            <w:r w:rsidRPr="002F5768">
              <w:rPr>
                <w:rFonts w:eastAsia="SimSun"/>
                <w:i/>
                <w:lang w:val="en-US"/>
              </w:rPr>
              <w:t>secondDL-SubbandlocationAndBandwidth</w:t>
            </w:r>
            <w:r w:rsidRPr="002F5768">
              <w:rPr>
                <w:rFonts w:eastAsia="SimSun"/>
                <w:lang w:val="en-US"/>
              </w:rPr>
              <w:t xml:space="preserve">, for a SCS configuration </w:t>
            </w:r>
            <w:r w:rsidRPr="002F5768">
              <w:rPr>
                <w:rFonts w:eastAsia="SimSun"/>
                <w:lang w:val="en-US"/>
              </w:rPr>
              <w:fldChar w:fldCharType="begin"/>
            </w:r>
            <w:r w:rsidRPr="002F5768">
              <w:rPr>
                <w:rFonts w:eastAsia="SimSun"/>
                <w:lang w:val="en-US"/>
              </w:rPr>
              <w:instrText xml:space="preserve"> QUOTE </w:instrText>
            </w:r>
            <w:r w:rsidR="00260ABD">
              <w:rPr>
                <w:rFonts w:eastAsia="SimSun"/>
                <w:position w:val="-5"/>
                <w:lang w:val="en-US"/>
              </w:rPr>
              <w:pict w14:anchorId="42D6B3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6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273C1&quot;/&gt;&lt;wsp:rsid wsp:val=&quot;0099764C&quot;/&gt;&lt;wsp:rsid wsp:val=&quot;00B97703&quot;/&gt;&lt;wsp:rsid wsp:val=&quot;00CF6087&quot;/&gt;&lt;/wsp:rsids&gt;&lt;/w:docPr&gt;&lt;w:body&gt;&lt;wx:sect&gt;&lt;w:p wsp:rsidR=&quot;00000000&quot; wsp:rsidRDefault=&quot;009273C1&quot; wsp:rsidP=&quot;009273C1&quot;&gt;&lt;m:oMathPara&gt;&lt;m:oMath&gt;&lt;m:r&gt;&lt;w:rPr&gt;&lt;w:rFonts w:ascii=&quot;Cambria Math&quot; w:fareast=&quot;???&quot; w:h-ansi=&quot;Cambria Math&quot;/&gt;&lt;wx:font wx:val=&quot;Cambria Math&quot;/&gt;&lt;w:i/&gt;&lt;/w:rPr&gt;&lt;m:t&gt;?Pr&gt;Pr&gt;Pr&gt;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&gt;x:sect&gt;&lt;/w:body&gt;&lt;/w:wordDocument&gt;">
                  <v:imagedata r:id="rId8" o:title="" chromakey="white"/>
                </v:shape>
              </w:pict>
            </w:r>
            <w:r w:rsidRPr="002F5768">
              <w:rPr>
                <w:rFonts w:eastAsia="SimSun"/>
                <w:lang w:val="en-US"/>
              </w:rPr>
              <w:instrText xml:space="preserve"> </w:instrText>
            </w:r>
            <w:r w:rsidRPr="002F5768">
              <w:rPr>
                <w:rFonts w:eastAsia="SimSun"/>
                <w:lang w:val="en-US"/>
              </w:rPr>
              <w:fldChar w:fldCharType="separate"/>
            </w:r>
            <w:r w:rsidR="00000000">
              <w:rPr>
                <w:rFonts w:eastAsia="SimSun"/>
                <w:position w:val="-5"/>
                <w:lang w:val="en-US"/>
              </w:rPr>
              <w:pict w14:anchorId="3BD7184C">
                <v:shape id="_x0000_i1026" type="#_x0000_t75" style="width:5.6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273C1&quot;/&gt;&lt;wsp:rsid wsp:val=&quot;0099764C&quot;/&gt;&lt;wsp:rsid wsp:val=&quot;00B97703&quot;/&gt;&lt;wsp:rsid wsp:val=&quot;00CF6087&quot;/&gt;&lt;/wsp:rsids&gt;&lt;/w:docPr&gt;&lt;w:body&gt;&lt;wx:sect&gt;&lt;w:p wsp:rsidR=&quot;00000000&quot; wsp:rsidRDefault=&quot;009273C1&quot; wsp:rsidP=&quot;009273C1&quot;&gt;&lt;m:oMathPara&gt;&lt;m:oMath&gt;&lt;m:r&gt;&lt;w:rPr&gt;&lt;w:rFonts w:ascii=&quot;Cambria Math&quot; w:fareast=&quot;???&quot; w:h-ansi=&quot;Cambria Math&quot;/&gt;&lt;wx:font wx:val=&quot;Cambria Math&quot;/&gt;&lt;w:i/&gt;&lt;/w:rPr&gt;&lt;m:t&gt;?Pr&gt;Pr&gt;Pr&gt;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&gt;x:sect&gt;&lt;/w:body&gt;&lt;/w:wordDocument&gt;">
                  <v:imagedata r:id="rId8" o:title="" chromakey="white"/>
                </v:shape>
              </w:pict>
            </w:r>
            <w:r w:rsidRPr="002F5768">
              <w:rPr>
                <w:rFonts w:eastAsia="SimSun"/>
                <w:lang w:val="en-US"/>
              </w:rPr>
              <w:fldChar w:fldCharType="end"/>
            </w:r>
            <w:r w:rsidRPr="002F5768">
              <w:rPr>
                <w:rFonts w:eastAsia="SimSun"/>
                <w:lang w:val="en-US"/>
              </w:rPr>
              <w:t xml:space="preserve"> of any configured UL BWP or DL BWP, respectively, as provided by </w:t>
            </w:r>
            <w:r w:rsidRPr="002F5768">
              <w:rPr>
                <w:rFonts w:eastAsia="SimSun"/>
                <w:i/>
                <w:lang w:val="en-US"/>
              </w:rPr>
              <w:t>scs-SpecificCarrierList</w:t>
            </w:r>
            <w:r w:rsidRPr="002F5768">
              <w:rPr>
                <w:rFonts w:eastAsia="SimSun"/>
                <w:lang w:val="en-US"/>
              </w:rPr>
              <w:t xml:space="preserve"> [4, TS 38.211]. The downlink or flexible symbol is then referred to as an SBFD symbol; otherwise, it is referred to as a non-SBFD symbol. Unless otherwise stated, the UE considers symbols in a slot indicated as downlink and as SBFD by </w:t>
            </w:r>
            <w:r w:rsidRPr="002F5768">
              <w:rPr>
                <w:rFonts w:eastAsia="SimSun"/>
                <w:i/>
                <w:lang w:val="en-US"/>
              </w:rPr>
              <w:t>tdd-UL-DL-ConfigurationCommon</w:t>
            </w:r>
            <w:r w:rsidRPr="002F5768">
              <w:rPr>
                <w:rFonts w:eastAsia="SimSun"/>
                <w:lang w:val="en-US"/>
              </w:rPr>
              <w:t xml:space="preserve"> to be available for transmissions. Uplink symbols by </w:t>
            </w:r>
            <w:r w:rsidRPr="002F5768">
              <w:rPr>
                <w:rFonts w:eastAsia="SimSun"/>
                <w:i/>
                <w:lang w:val="en-US"/>
              </w:rPr>
              <w:t>tdd-UL-DL-ConfigurationCommon</w:t>
            </w:r>
            <w:r w:rsidRPr="002F5768">
              <w:rPr>
                <w:rFonts w:eastAsia="SimSun"/>
                <w:lang w:val="en-US"/>
              </w:rPr>
              <w:t xml:space="preserve"> are non-SBFD symbols. An SBFD symbol or a non-SBFD symbol provided by </w:t>
            </w:r>
            <w:r w:rsidRPr="002F5768">
              <w:rPr>
                <w:rFonts w:eastAsia="SimSun"/>
                <w:i/>
                <w:lang w:val="en-US"/>
              </w:rPr>
              <w:t>tdd-UL-DL-ConfigurationCommon</w:t>
            </w:r>
            <w:r w:rsidRPr="002F5768">
              <w:rPr>
                <w:rFonts w:eastAsia="SimSun"/>
                <w:lang w:val="en-US"/>
              </w:rPr>
              <w:t xml:space="preserve"> cannot change to a non-SBFD symbol or to an SBFD symbol, respectively, by other information. </w:t>
            </w:r>
            <w:r w:rsidRPr="002F5768">
              <w:rPr>
                <w:rFonts w:eastAsia="SimSun" w:cs="Times"/>
                <w:lang w:val="en-US"/>
              </w:rPr>
              <w:t xml:space="preserve">The UE is not provided </w:t>
            </w:r>
            <w:r w:rsidRPr="002F5768">
              <w:rPr>
                <w:rFonts w:eastAsia="SimSun"/>
                <w:i/>
                <w:iCs/>
                <w:lang w:val="en-US"/>
              </w:rPr>
              <w:t>coresetPoolIndex</w:t>
            </w:r>
            <w:r w:rsidRPr="002F5768">
              <w:rPr>
                <w:rFonts w:eastAsia="SimSun"/>
                <w:lang w:val="en-US"/>
              </w:rPr>
              <w:t xml:space="preserve"> </w:t>
            </w:r>
            <w:r w:rsidRPr="002F5768">
              <w:rPr>
                <w:rFonts w:eastAsia="PMingLiU"/>
                <w:lang w:val="en-US" w:eastAsia="zh-TW"/>
              </w:rPr>
              <w:t xml:space="preserve">and is not configured to receive PDSCH according to more than one TCI states mapped to one TCI codepoint [6, TS 38.214] </w:t>
            </w:r>
            <w:r w:rsidRPr="002F5768">
              <w:rPr>
                <w:rFonts w:eastAsia="SimSun"/>
                <w:lang w:val="en-US"/>
              </w:rPr>
              <w:t>for a serving cell where the UE is provided SBFD symbols.</w:t>
            </w:r>
          </w:p>
          <w:p w14:paraId="4194CD84" w14:textId="674E46CC" w:rsidR="006E555E" w:rsidRPr="002F5768" w:rsidRDefault="006E555E" w:rsidP="00743581">
            <w:pPr>
              <w:rPr>
                <w:rFonts w:eastAsia="SimSun"/>
                <w:iCs/>
                <w:color w:val="EE0000"/>
                <w:u w:val="single"/>
                <w:lang w:val="en-US"/>
              </w:rPr>
            </w:pPr>
            <w:r w:rsidRPr="002F5768">
              <w:rPr>
                <w:rFonts w:eastAsia="SimSun"/>
                <w:color w:val="EE0000"/>
                <w:u w:val="single"/>
                <w:lang w:val="en-US"/>
              </w:rPr>
              <w:t>For an</w:t>
            </w:r>
            <w:r w:rsidRPr="002F5768">
              <w:rPr>
                <w:rFonts w:eastAsia="SimSun" w:hint="eastAsia"/>
                <w:color w:val="EE0000"/>
                <w:u w:val="single"/>
                <w:lang w:val="en-US"/>
              </w:rPr>
              <w:t xml:space="preserve"> UL sub-band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>, a first</w:t>
            </w:r>
            <w:r w:rsidRPr="002F5768">
              <w:rPr>
                <w:rFonts w:eastAsia="SimSun" w:hint="eastAsia"/>
                <w:color w:val="EE0000"/>
                <w:u w:val="single"/>
                <w:lang w:val="en-US"/>
              </w:rPr>
              <w:t xml:space="preserve"> DL sub-band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 or a second </w:t>
            </w:r>
            <w:r w:rsidRPr="002F5768">
              <w:rPr>
                <w:rFonts w:eastAsia="SimSun" w:hint="eastAsia"/>
                <w:color w:val="EE0000"/>
                <w:u w:val="single"/>
                <w:lang w:val="en-US"/>
              </w:rPr>
              <w:t>DL sub-band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, </w:t>
            </w:r>
            <w:r w:rsidRPr="002F5768">
              <w:rPr>
                <w:rFonts w:eastAsia="SimSun" w:hint="eastAsia"/>
                <w:color w:val="EE0000"/>
                <w:u w:val="single"/>
                <w:lang w:val="en-US"/>
              </w:rPr>
              <w:t xml:space="preserve">the frequency location of the sub-band is provided by the corresponding parameters, 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>respectively:</w:t>
            </w:r>
            <w:r w:rsidRPr="002F5768">
              <w:rPr>
                <w:rFonts w:eastAsia="SimSun" w:hint="eastAsia"/>
                <w:color w:val="EE0000"/>
                <w:u w:val="single"/>
                <w:lang w:val="en-US"/>
              </w:rPr>
              <w:t xml:space="preserve"> 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a common RB 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begin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QUOTE </w:instrText>
            </w:r>
            <w:r w:rsidR="00260ABD">
              <w:rPr>
                <w:rFonts w:eastAsia="SimSun"/>
                <w:position w:val="-5"/>
                <w:lang w:val="en-US"/>
              </w:rPr>
              <w:pict w14:anchorId="79EB6109">
                <v:shape id="_x0000_i1027" type="#_x0000_t75" style="width:108.4pt;height:11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168C8&quot;/&gt;&lt;wsp:rsid wsp:val=&quot;00B97703&quot;/&gt;&lt;wsp:rsid wsp:val=&quot;00CF6087&quot;/&gt;&lt;/wsp:rsids&gt;&lt;/w:docPr&gt;&lt;w:body&gt;&lt;wx:sect&gt;&lt;w:p wsp:rsidR=&quot;00000000&quot; wsp:rsidRDefault=&quot;00B168C8&quot; wsp:rsidP=&quot;00B168C8&quot;&gt;&lt;m:oMathPara&gt;&lt;m:oMath&gt;&lt;m:sSubSup&gt;&lt;m:sSubSupPr&gt;&lt;m:ctrlPr&gt;&lt;w:rPr&gt;&lt;w:rFonts w:ascii=&quot;Cambria Math&quot; w:fareast=&quot;???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???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w:rPr&gt;&lt;w:rFonts w:ascii=&quot;Cambria Math&quot; w:fareast=&quot;???&quot; w:h-ansi=&quot;Cambria Math&quot;/&gt;&lt;wx:font wx:val=&quot;Cambria Math&quot;/&gt;&lt;w:i/&gt;&lt;w:color w:val=&quot;EE0000&quot;/&gt;&lt;w:u w:val=&quot;single&quot;/&gt;&lt;/w:rPr&gt;&lt;m:t&gt;SPr&gt;B&lt;/m:tPr&gt;&gt;&lt;/m:rPr&gt;&gt;&lt;/m:sub&gt;&lt;m:sup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ngle&quot;/&gt;&lt;/w:rPr&gt;&lt;m:t&gt;start&lt;/mPr&gt;:t&gt;&lt;/m:r&gt;Pr&gt;&lt;/m:sup&gt;&lt;Pr&gt;/m:sSubSup&gt;&lt;m:r&gt;&lt;w:rPr&gt;&lt;w:rFonts w:ascii=&quot;Cambria Math&quot; w:fareast=&quot;???&quot; w:h-ansi=&quot;Cambria Math&quot;/&gt;&lt;wx:font wx:val=&quot;Cambria Math&quot;/&gt;&lt;w:i/&gt;&lt;w:color w:val=&quot;EE0000&quot;/&gt;&lt;w:u w:val=&quot;single&quot;/&gt;&lt;/w:rPr&gt;&lt;m:t&gt;=&lt;/m:t&gt;&lt;/m:r&gt;&lt;m:sSub&gt;&lt;m:sSubPr&gt;&lt;m:Pr&gt;ctrlPr&gt;&lt;w:rPPr&gt;r&gt;&lt;w:rFonts Pr&gt;w:ascii=&quot;Cambria Math&quot; w:fareast=&quot;???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Pr&gt;Math&quot; w:fareastPr&gt;=&quot;???&quot; w:h-ats Pr&gt;nsi=&quot;Cambria Math&quot;/&gt;&lt;wx:font wx:val=&quot;Cambria Math&quot;/&gt;&lt;w:i/&gt;&lt;w:color w:val=&quot;EE0000&quot;/&gt;&lt;w:u w:val=&quot;single&quot;/&gt;&lt;/w:rPr&gt;&lt;m:t&gt;O&lt;/m:t&gt;&lt;/m:r&gt;&lt;/m:e&gt;&lt;m:sub&gt;&lt;m:r&gt;&lt;m:rPr&gt;&lt;m:sty m:val=&quot;p&quot;/&gt;&lt;/m:rPr&gt;&lt;w:rPr&gt;&lt;w:rFonts w:ascii=&quot;Cambria MPr&gt;ath&quot; w:fareast=&quot;?tPr&gt;??&quot; w:h-ansi=&quot;CambrPr&gt;ia Math&quot;/&gt;&lt;wx:font wx:val=&quot;Cambria Math&quot;/&gt;&lt;w:color w:val=&quot;EE0000&quot;/&gt;&lt;w:u w:val=&quot;single&quot;/&gt;&lt;/w:rPr&gt;&lt;m:t&gt;carrier&lt;/m:t&gt;&lt;/m:r&gt;&lt;/m:sub&gt;&lt;/m:sSub&gt;&lt;m:r&gt;&lt;w:rPr&gt;&lt;w:rFonts w:ascii=&quot;Cambria Math&quot; w:fareast=&quot;???&quot; w:h-ansia MPr&gt;=&quot;Cambria Math&quot;/&gt;&lt;wx:f?tPr&gt;ont wx:val=&quot;Cambria MathPr&gt;&quot;/&gt;&lt;w:i/&gt;&lt;w:color w:val=&quot;EE0000&quot;/&gt;&lt;w:u w:val=&quot;single&quot;/&gt;&lt;/w:rPr&gt;&lt;m:t&gt;+&lt;/m:t&gt;&lt;/m:r&gt;&lt;m:sSub&gt;&lt;m:sSubPr&gt;&lt;m:ctrlPr&gt;&lt;w:rPr&gt;&lt;w:rFonts w:ascii=&quot;Cambria Math&quot; w:fareast=&quot;???&quot; w:h-ansi=&quot;Cambria Math&quot;/&gt;&lt;wx:fonMPr&gt;t wx:val=&quot;Cambria Math&quot;/&gt;&lt;w:Pr&gt;i/&gt;&lt;w:color w:val=&quot;EE0000&quot;/Pr&gt;&gt;&lt;w:u w:val=&quot;single&quot;/&gt;&lt;/w:rPr&gt;&lt;/m:ctrlPr&gt;&lt;/m:sSubPr&gt;&lt;m:e&gt;&lt;m:r&gt;&lt;w:rPr&gt;&lt;w:rFonts w:ascii=&quot;Cambria Math&quot; w:fareast=&quot;???&quot; w:h-ansi=&quot;Cambria Math&quot;/&gt;&lt;wx:font wx:val=&quot;Cambria Math&quot;/&gt;&lt;w:i/&gt;&lt;w:color wPr&gt;:val=&quot;EE0000&quot;/&gt;&lt;w:u w:val=&quot;singPr&gt;le&quot;/&gt;&lt;/w:rPr&gt;&lt;m:t&gt;RB&lt;/m:t&gt;&lt;/m:Pr&gt;r&gt;&lt;/m:e&gt;&lt;m:sub&gt;&lt;m:r&gt;&lt;m:rPr&gt;&lt;m:sty m:val=&quot;p&quot;/&gt;&lt;/m:rPr&gt;&lt;w:rPr&gt;&lt;w:rFonts w:ascii=&quot;Cambria Math&quot; w:fareast=&quot;???&quot; w:h-ansi=&quot;Cambria Math&quot;/&gt;&lt;wx:font wx:val=&quot;Cambria Math&quot;/&gt;&lt;w:color w:val=&quot;EE0Pr&gt;000&quot;/&gt;&lt;w:u w:val=&quot;single&quot;/&gt;&lt;/w:rPrPr&gt;&gt;&lt;m:t&gt;start&lt;/m:t&gt;&lt;/m:r&gt;&lt;/m:sub&gt;&lt;/Pr&gt;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</w:instrTex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separate"/>
            </w:r>
            <w:r w:rsidR="00000000">
              <w:rPr>
                <w:rFonts w:eastAsia="SimSun"/>
                <w:position w:val="-5"/>
                <w:lang w:val="en-US"/>
              </w:rPr>
              <w:pict w14:anchorId="419A76BE">
                <v:shape id="_x0000_i1028" type="#_x0000_t75" style="width:108.4pt;height:11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168C8&quot;/&gt;&lt;wsp:rsid wsp:val=&quot;00B97703&quot;/&gt;&lt;wsp:rsid wsp:val=&quot;00CF6087&quot;/&gt;&lt;/wsp:rsids&gt;&lt;/w:docPr&gt;&lt;w:body&gt;&lt;wx:sect&gt;&lt;w:p wsp:rsidR=&quot;00000000&quot; wsp:rsidRDefault=&quot;00B168C8&quot; wsp:rsidP=&quot;00B168C8&quot;&gt;&lt;m:oMathPara&gt;&lt;m:oMath&gt;&lt;m:sSubSup&gt;&lt;m:sSubSupPr&gt;&lt;m:ctrlPr&gt;&lt;w:rPr&gt;&lt;w:rFonts w:ascii=&quot;Cambria Math&quot; w:fareast=&quot;???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???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w:rPr&gt;&lt;w:rFonts w:ascii=&quot;Cambria Math&quot; w:fareast=&quot;???&quot; w:h-ansi=&quot;Cambria Math&quot;/&gt;&lt;wx:font wx:val=&quot;Cambria Math&quot;/&gt;&lt;w:i/&gt;&lt;w:color w:val=&quot;EE0000&quot;/&gt;&lt;w:u w:val=&quot;single&quot;/&gt;&lt;/w:rPr&gt;&lt;m:t&gt;SPr&gt;B&lt;/m:tPr&gt;&gt;&lt;/m:rPr&gt;&gt;&lt;/m:sub&gt;&lt;m:sup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ngle&quot;/&gt;&lt;/w:rPr&gt;&lt;m:t&gt;start&lt;/mPr&gt;:t&gt;&lt;/m:r&gt;Pr&gt;&lt;/m:sup&gt;&lt;Pr&gt;/m:sSubSup&gt;&lt;m:r&gt;&lt;w:rPr&gt;&lt;w:rFonts w:ascii=&quot;Cambria Math&quot; w:fareast=&quot;???&quot; w:h-ansi=&quot;Cambria Math&quot;/&gt;&lt;wx:font wx:val=&quot;Cambria Math&quot;/&gt;&lt;w:i/&gt;&lt;w:color w:val=&quot;EE0000&quot;/&gt;&lt;w:u w:val=&quot;single&quot;/&gt;&lt;/w:rPr&gt;&lt;m:t&gt;=&lt;/m:t&gt;&lt;/m:r&gt;&lt;m:sSub&gt;&lt;m:sSubPr&gt;&lt;m:Pr&gt;ctrlPr&gt;&lt;w:rPPr&gt;r&gt;&lt;w:rFonts Pr&gt;w:ascii=&quot;Cambria Math&quot; w:fareast=&quot;???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Pr&gt;Math&quot; w:fareastPr&gt;=&quot;???&quot; w:h-ats Pr&gt;nsi=&quot;Cambria Math&quot;/&gt;&lt;wx:font wx:val=&quot;Cambria Math&quot;/&gt;&lt;w:i/&gt;&lt;w:color w:val=&quot;EE0000&quot;/&gt;&lt;w:u w:val=&quot;single&quot;/&gt;&lt;/w:rPr&gt;&lt;m:t&gt;O&lt;/m:t&gt;&lt;/m:r&gt;&lt;/m:e&gt;&lt;m:sub&gt;&lt;m:r&gt;&lt;m:rPr&gt;&lt;m:sty m:val=&quot;p&quot;/&gt;&lt;/m:rPr&gt;&lt;w:rPr&gt;&lt;w:rFonts w:ascii=&quot;Cambria MPr&gt;ath&quot; w:fareast=&quot;?tPr&gt;??&quot; w:h-ansi=&quot;CambrPr&gt;ia Math&quot;/&gt;&lt;wx:font wx:val=&quot;Cambria Math&quot;/&gt;&lt;w:color w:val=&quot;EE0000&quot;/&gt;&lt;w:u w:val=&quot;single&quot;/&gt;&lt;/w:rPr&gt;&lt;m:t&gt;carrier&lt;/m:t&gt;&lt;/m:r&gt;&lt;/m:sub&gt;&lt;/m:sSub&gt;&lt;m:r&gt;&lt;w:rPr&gt;&lt;w:rFonts w:ascii=&quot;Cambria Math&quot; w:fareast=&quot;???&quot; w:h-ansia MPr&gt;=&quot;Cambria Math&quot;/&gt;&lt;wx:f?tPr&gt;ont wx:val=&quot;Cambria MathPr&gt;&quot;/&gt;&lt;w:i/&gt;&lt;w:color w:val=&quot;EE0000&quot;/&gt;&lt;w:u w:val=&quot;single&quot;/&gt;&lt;/w:rPr&gt;&lt;m:t&gt;+&lt;/m:t&gt;&lt;/m:r&gt;&lt;m:sSub&gt;&lt;m:sSubPr&gt;&lt;m:ctrlPr&gt;&lt;w:rPr&gt;&lt;w:rFonts w:ascii=&quot;Cambria Math&quot; w:fareast=&quot;???&quot; w:h-ansi=&quot;Cambria Math&quot;/&gt;&lt;wx:fonMPr&gt;t wx:val=&quot;Cambria Math&quot;/&gt;&lt;w:Pr&gt;i/&gt;&lt;w:color w:val=&quot;EE0000&quot;/Pr&gt;&gt;&lt;w:u w:val=&quot;single&quot;/&gt;&lt;/w:rPr&gt;&lt;/m:ctrlPr&gt;&lt;/m:sSubPr&gt;&lt;m:e&gt;&lt;m:r&gt;&lt;w:rPr&gt;&lt;w:rFonts w:ascii=&quot;Cambria Math&quot; w:fareast=&quot;???&quot; w:h-ansi=&quot;Cambria Math&quot;/&gt;&lt;wx:font wx:val=&quot;Cambria Math&quot;/&gt;&lt;w:i/&gt;&lt;w:color wPr&gt;:val=&quot;EE0000&quot;/&gt;&lt;w:u w:val=&quot;singPr&gt;le&quot;/&gt;&lt;/w:rPr&gt;&lt;m:t&gt;RB&lt;/m:t&gt;&lt;/m:Pr&gt;r&gt;&lt;/m:e&gt;&lt;m:sub&gt;&lt;m:r&gt;&lt;m:rPr&gt;&lt;m:sty m:val=&quot;p&quot;/&gt;&lt;/m:rPr&gt;&lt;w:rPr&gt;&lt;w:rFonts w:ascii=&quot;Cambria Math&quot; w:fareast=&quot;???&quot; w:h-ansi=&quot;Cambria Math&quot;/&gt;&lt;wx:font wx:val=&quot;Cambria Math&quot;/&gt;&lt;w:color w:val=&quot;EE0Pr&gt;000&quot;/&gt;&lt;w:u w:val=&quot;single&quot;/&gt;&lt;/w:rPrPr&gt;&gt;&lt;m:t&gt;start&lt;/m:t&gt;&lt;/m:r&gt;&lt;/m:sub&gt;&lt;/Pr&gt;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end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 and a number of contiguous RBs 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begin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QUOTE </w:instrText>
            </w:r>
            <w:r w:rsidR="00260ABD">
              <w:rPr>
                <w:rFonts w:eastAsia="SimSun"/>
                <w:position w:val="-5"/>
                <w:lang w:val="en-US"/>
              </w:rPr>
              <w:pict w14:anchorId="5F296330">
                <v:shape id="_x0000_i1029" type="#_x0000_t75" style="width:49.8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15520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215520&quot; wsp:rsidP=&quot;00215520&quot;&gt;&lt;m:oMathPara&gt;&lt;m:oMath&gt;&lt;m:sSubSup&gt;&lt;m:sSubSupPr&gt;&lt;m:ctrlPr&gt;&lt;w:rPr&gt;&lt;w:rFonts w:ascii=&quot;Cambria Math&quot; w:fareast=&quot;???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???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w:rPr&gt;&lt;w:rFonts w:ascii=&quot;Cambria Math&quot; w:fareast=&quot;???&quot; w:h-ansi=&quot;Cambria Math&quot;/&gt;&lt;wx:font wx:val=&quot;Cambria Math&quot;/&gt;&lt;w:i/&gt;&lt;w:color w:val=&quot;EE0000&quot;/&gt;&lt;w:u w:val=&quot;single&quot;/&gt;&lt;/w:rPr&gt;&lt;m:t&gt;SPr&gt;B&lt;/m:tPr&gt;&gt;&lt;/m:rPr&gt;&gt;&lt;/m:sub&gt;&lt;m:sup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ngle&quot;/&gt;&lt;/w:rPr&gt;&lt;m:t&gt;size&lt;/m:Pr&gt;t&gt;&lt;/m:r&gt;&lt;Pr&gt;/m:sup&gt;&lt;/Pr&gt;m:sSubSup&gt;&lt;m:r&gt;&lt;w:rPr&gt;&lt;w:rFonts w:ascii=&quot;Cambria Math&quot; w:fareast=&quot;???&quot; w:h-ansi=&quot;Cambria Math&quot;/&gt;&lt;wx:font wx:val=&quot;Cambria Math&quot;/&gt;&lt;w:i/&gt;&lt;w:color w:val=&quot;EE0000&quot;/&gt;&lt;w:u w:val=&quot;single&quot;/&gt;&lt;/w:rPr&gt;&lt;m:t&gt;=&lt;/m:t&gt;&lt;/m:r&gt;&lt;m:sSub&gt;&lt;m:sSubPr&gt;&lt;m:cPr&gt;trlPr&gt;&lt;w:rPrPr&gt;&gt;&lt;w:rFonts wPr&gt;:ascii=&quot;Cambria Math&quot; w:fareast=&quot;???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MPr&gt;ath&quot; w:fareast=Pr&gt;&quot;???&quot; w:h-ans wPr&gt;si=&quot;Cambria Math&quot;/&gt;&lt;wx:font wx:val=&quot;Cambria Math&quot;/&gt;&lt;w:i/&gt;&lt;w:color w:val=&quot;EE0000&quot;/&gt;&lt;w:u w:val=&quot;single&quot;/&gt;&lt;/w:rPr&gt;&lt;m:t&gt;L&lt;/m:t&gt;&lt;/m:r&gt;&lt;/m:e&gt;&lt;m:sub&gt;&lt;m:r&gt;&lt;m:rPr&gt;&lt;m:sty m:val=&quot;p&quot;/&gt;&lt;/m:rPr&gt;&lt;w:rPr&gt;&lt;w:rFonts w:ascii=&quot;Cambria MaPr&gt;th&quot; w:fareast=&quot;??=Pr&gt;?? w:h-ansi=&quot;CambriPr&gt;a Math&quot;/&gt;&lt;wx:font wx:val=&quot;Cambria Math&quot;/&gt;&lt;w:color w:val=&quot;EE0000&quot;/&gt;&lt;w:u w:val=&quot;single&quot;/&gt;&lt;/w:rPr&gt;&lt;m:t&gt;RB&lt;/m:t&gt;&lt;/m:r&gt;&lt;/m:sub&gt;&lt;/m:sSub&gt;&lt;/m:oMath&gt;&lt;/m:oMathPara&gt;&lt;/w:p&gt;&lt;w:sectPr wsp:rsidR=&quot;00000000&quot;&gt;&lt;w:pgSz w:w=&quot;12240r&gt;&quot; w:h=&quot;15840&quot;/&gt;&lt;w:pgMr&gt;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</w:instrTex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separate"/>
            </w:r>
            <w:r w:rsidR="00000000">
              <w:rPr>
                <w:rFonts w:eastAsia="SimSun"/>
                <w:position w:val="-5"/>
                <w:lang w:val="en-US"/>
              </w:rPr>
              <w:pict w14:anchorId="27F64D17">
                <v:shape id="_x0000_i1030" type="#_x0000_t75" style="width:49.8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15520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215520&quot; wsp:rsidP=&quot;00215520&quot;&gt;&lt;m:oMathPara&gt;&lt;m:oMath&gt;&lt;m:sSubSup&gt;&lt;m:sSubSupPr&gt;&lt;m:ctrlPr&gt;&lt;w:rPr&gt;&lt;w:rFonts w:ascii=&quot;Cambria Math&quot; w:fareast=&quot;???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???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w:rPr&gt;&lt;w:rFonts w:ascii=&quot;Cambria Math&quot; w:fareast=&quot;???&quot; w:h-ansi=&quot;Cambria Math&quot;/&gt;&lt;wx:font wx:val=&quot;Cambria Math&quot;/&gt;&lt;w:i/&gt;&lt;w:color w:val=&quot;EE0000&quot;/&gt;&lt;w:u w:val=&quot;single&quot;/&gt;&lt;/w:rPr&gt;&lt;m:t&gt;SPr&gt;B&lt;/m:tPr&gt;&gt;&lt;/m:rPr&gt;&gt;&lt;/m:sub&gt;&lt;m:sup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ngle&quot;/&gt;&lt;/w:rPr&gt;&lt;m:t&gt;size&lt;/m:Pr&gt;t&gt;&lt;/m:r&gt;&lt;Pr&gt;/m:sup&gt;&lt;/Pr&gt;m:sSubSup&gt;&lt;m:r&gt;&lt;w:rPr&gt;&lt;w:rFonts w:ascii=&quot;Cambria Math&quot; w:fareast=&quot;???&quot; w:h-ansi=&quot;Cambria Math&quot;/&gt;&lt;wx:font wx:val=&quot;Cambria Math&quot;/&gt;&lt;w:i/&gt;&lt;w:color w:val=&quot;EE0000&quot;/&gt;&lt;w:u w:val=&quot;single&quot;/&gt;&lt;/w:rPr&gt;&lt;m:t&gt;=&lt;/m:t&gt;&lt;/m:r&gt;&lt;m:sSub&gt;&lt;m:sSubPr&gt;&lt;m:cPr&gt;trlPr&gt;&lt;w:rPrPr&gt;&gt;&lt;w:rFonts wPr&gt;:ascii=&quot;Cambria Math&quot; w:fareast=&quot;???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MPr&gt;ath&quot; w:fareast=Pr&gt;&quot;???&quot; w:h-ans wPr&gt;si=&quot;Cambria Math&quot;/&gt;&lt;wx:font wx:val=&quot;Cambria Math&quot;/&gt;&lt;w:i/&gt;&lt;w:color w:val=&quot;EE0000&quot;/&gt;&lt;w:u w:val=&quot;single&quot;/&gt;&lt;/w:rPr&gt;&lt;m:t&gt;L&lt;/m:t&gt;&lt;/m:r&gt;&lt;/m:e&gt;&lt;m:sub&gt;&lt;m:r&gt;&lt;m:rPr&gt;&lt;m:sty m:val=&quot;p&quot;/&gt;&lt;/m:rPr&gt;&lt;w:rPr&gt;&lt;w:rFonts w:ascii=&quot;Cambria MaPr&gt;th&quot; w:fareast=&quot;??=Pr&gt;?? w:h-ansi=&quot;CambriPr&gt;a Math&quot;/&gt;&lt;wx:font wx:val=&quot;Cambria Math&quot;/&gt;&lt;w:color w:val=&quot;EE0000&quot;/&gt;&lt;w:u w:val=&quot;single&quot;/&gt;&lt;/w:rPr&gt;&lt;m:t&gt;RB&lt;/m:t&gt;&lt;/m:r&gt;&lt;/m:sub&gt;&lt;/m:sSub&gt;&lt;/m:oMath&gt;&lt;/m:oMathPara&gt;&lt;/w:p&gt;&lt;w:sectPr wsp:rsidR=&quot;00000000&quot;&gt;&lt;w:pgSz w:w=&quot;12240r&gt;&quot; w:h=&quot;15840&quot;/&gt;&lt;w:pgMr&gt;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end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 provided by </w:t>
            </w:r>
            <w:r w:rsidRPr="002F5768">
              <w:rPr>
                <w:rFonts w:eastAsia="SimSun"/>
                <w:i/>
                <w:color w:val="EE0000"/>
                <w:u w:val="single"/>
                <w:lang w:val="en-US"/>
              </w:rPr>
              <w:t>ul-SubbandlocationAndBandwidth</w:t>
            </w:r>
            <w:r w:rsidRPr="002F5768">
              <w:rPr>
                <w:rFonts w:eastAsia="SimSun" w:hint="eastAsia"/>
                <w:iCs/>
                <w:color w:val="EE0000"/>
                <w:u w:val="single"/>
                <w:lang w:val="en-US"/>
              </w:rPr>
              <w:t xml:space="preserve">, or </w:t>
            </w:r>
            <w:r w:rsidRPr="002F5768">
              <w:rPr>
                <w:rFonts w:eastAsia="SimSun"/>
                <w:i/>
                <w:color w:val="EE0000"/>
                <w:u w:val="single"/>
                <w:lang w:val="en-US"/>
              </w:rPr>
              <w:t>firstDL-SubbandlocationAndBandwidth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 </w:t>
            </w:r>
            <w:r w:rsidRPr="002F5768">
              <w:rPr>
                <w:rFonts w:eastAsia="SimSun" w:hint="eastAsia"/>
                <w:color w:val="EE0000"/>
                <w:u w:val="single"/>
                <w:lang w:val="en-US"/>
              </w:rPr>
              <w:t xml:space="preserve">or </w:t>
            </w:r>
            <w:r w:rsidRPr="002F5768">
              <w:rPr>
                <w:rFonts w:eastAsia="SimSun"/>
                <w:i/>
                <w:color w:val="EE0000"/>
                <w:u w:val="single"/>
                <w:lang w:val="en-US"/>
              </w:rPr>
              <w:t>secondDL-SubbandlocationAndBandwidth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 that indicates an offset 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begin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QUOTE </w:instrText>
            </w:r>
            <w:r w:rsidR="00260ABD">
              <w:rPr>
                <w:rFonts w:eastAsia="SimSun"/>
                <w:position w:val="-5"/>
                <w:lang w:val="en-US"/>
              </w:rPr>
              <w:pict w14:anchorId="19E1D07C">
                <v:shape id="_x0000_i1031" type="#_x0000_t75" style="width:28.9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51827&quot;/&gt;&lt;/wsp:rsids&gt;&lt;/w:docPr&gt;&lt;w:body&gt;&lt;wx:sect&gt;&lt;w:p wsp:rsidR=&quot;00000000&quot; wsp:rsidRDefault=&quot;00F51827&quot; wsp:rsidP=&quot;00F51827&quot;&gt;&lt;m:oMathPara&gt;&lt;m:oMath&gt;&lt;m:sSub&gt;&lt;m:sSubPr&gt;&lt;m:ctrlPr&gt;&lt;w:rPr&gt;&lt;w:rFonts w:ascii=&quot;Cambria Math&quot; w:fareast=&quot;???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???&quot; w:h-ansi=&quot;Cambria Math&quot;/&gt;&lt;wx:font wx:val=&quot;Cambria Math&quot;/&gt;&lt;w:i/&gt;&lt;w:color w:val=&quot;EE0000&quot;/&gt;&lt;w:u w:Pr&gt;valPr&gt;=&quot;sPr&gt;ingle&quot;/&gt;&lt;/w:rPr&gt;&lt;m:t&gt;RB&lt;/m:t&gt;&lt;/m:r&gt;&lt;/m:e&gt;&lt;m:sub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ngPr&gt;le&quot;/&gt;&lt;Pr&gt;/w:rPrPr&gt;&gt;&lt;m:t&gt;start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</w:instrTex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separate"/>
            </w:r>
            <w:r w:rsidR="00000000">
              <w:rPr>
                <w:rFonts w:eastAsia="SimSun"/>
                <w:position w:val="-5"/>
                <w:lang w:val="en-US"/>
              </w:rPr>
              <w:pict w14:anchorId="12966E70">
                <v:shape id="_x0000_i1032" type="#_x0000_t75" style="width:28.9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51827&quot;/&gt;&lt;/wsp:rsids&gt;&lt;/w:docPr&gt;&lt;w:body&gt;&lt;wx:sect&gt;&lt;w:p wsp:rsidR=&quot;00000000&quot; wsp:rsidRDefault=&quot;00F51827&quot; wsp:rsidP=&quot;00F51827&quot;&gt;&lt;m:oMathPara&gt;&lt;m:oMath&gt;&lt;m:sSub&gt;&lt;m:sSubPr&gt;&lt;m:ctrlPr&gt;&lt;w:rPr&gt;&lt;w:rFonts w:ascii=&quot;Cambria Math&quot; w:fareast=&quot;???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???&quot; w:h-ansi=&quot;Cambria Math&quot;/&gt;&lt;wx:font wx:val=&quot;Cambria Math&quot;/&gt;&lt;w:i/&gt;&lt;w:color w:val=&quot;EE0000&quot;/&gt;&lt;w:u w:Pr&gt;valPr&gt;=&quot;sPr&gt;ingle&quot;/&gt;&lt;/w:rPr&gt;&lt;m:t&gt;RB&lt;/m:t&gt;&lt;/m:r&gt;&lt;/m:e&gt;&lt;m:sub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ngPr&gt;le&quot;/&gt;&lt;Pr&gt;/w:rPrPr&gt;&gt;&lt;m:t&gt;start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end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 and a length 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begin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QUOTE </w:instrText>
            </w:r>
            <w:r w:rsidR="00260ABD">
              <w:rPr>
                <w:rFonts w:eastAsia="SimSun"/>
                <w:position w:val="-5"/>
                <w:lang w:val="en-US"/>
              </w:rPr>
              <w:pict w14:anchorId="32630796">
                <v:shape id="_x0000_i1033" type="#_x0000_t75" style="width:15.2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B43C3&quot;/&gt;&lt;/wsp:rsids&gt;&lt;/w:docPr&gt;&lt;w:body&gt;&lt;wx:sect&gt;&lt;w:p wsp:rsidR=&quot;00000000&quot; wsp:rsidRDefault=&quot;00FB43C3&quot; wsp:rsidP=&quot;00FB43C3&quot;&gt;&lt;m:oMathPara&gt;&lt;m:oMath&gt;&lt;m:sSub&gt;&lt;m:sSubPr&gt;&lt;m:ctrlPr&gt;&lt;w:rPr&gt;&lt;w:rFonts w:ascii=&quot;Cambria Math&quot; w:fareast=&quot;???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???&quot; w:h-ansi=&quot;Cambria Math&quot;/&gt;&lt;wx:font wx:val=&quot;Cambria Math&quot;/&gt;&lt;w:i/&gt;&lt;w:color w:val=&quot;EE0000&quot;/&gt;&lt;w:u w:Pr&gt;valPr&gt;=&quot;sPr&gt;ingle&quot;/&gt;&lt;/w:rPr&gt;&lt;m:t&gt;L&lt;/m:t&gt;&lt;/m:r&gt;&lt;/m:e&gt;&lt;m:sub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nglPr&gt;e&quot;/&gt;&lt;/Pr&gt;w:rPr&gt;Pr&gt;&lt;m:t&gt;RB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</w:instrTex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separate"/>
            </w:r>
            <w:r w:rsidR="00000000">
              <w:rPr>
                <w:rFonts w:eastAsia="SimSun"/>
                <w:position w:val="-5"/>
                <w:lang w:val="en-US"/>
              </w:rPr>
              <w:pict w14:anchorId="09A0308A">
                <v:shape id="_x0000_i1034" type="#_x0000_t75" style="width:15.2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B43C3&quot;/&gt;&lt;/wsp:rsids&gt;&lt;/w:docPr&gt;&lt;w:body&gt;&lt;wx:sect&gt;&lt;w:p wsp:rsidR=&quot;00000000&quot; wsp:rsidRDefault=&quot;00FB43C3&quot; wsp:rsidP=&quot;00FB43C3&quot;&gt;&lt;m:oMathPara&gt;&lt;m:oMath&gt;&lt;m:sSub&gt;&lt;m:sSubPr&gt;&lt;m:ctrlPr&gt;&lt;w:rPr&gt;&lt;w:rFonts w:ascii=&quot;Cambria Math&quot; w:fareast=&quot;???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???&quot; w:h-ansi=&quot;Cambria Math&quot;/&gt;&lt;wx:font wx:val=&quot;Cambria Math&quot;/&gt;&lt;w:i/&gt;&lt;w:color w:val=&quot;EE0000&quot;/&gt;&lt;w:u w:Pr&gt;valPr&gt;=&quot;sPr&gt;ingle&quot;/&gt;&lt;/w:rPr&gt;&lt;m:t&gt;L&lt;/m:t&gt;&lt;/m:r&gt;&lt;/m:e&gt;&lt;m:sub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nglPr&gt;e&quot;/&gt;&lt;/Pr&gt;w:rPr&gt;Pr&gt;&lt;m:t&gt;RB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end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 as RIV according to [6, TS 38.214], setting 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begin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QUOTE </w:instrText>
            </w:r>
            <w:r w:rsidR="00260ABD">
              <w:rPr>
                <w:rFonts w:eastAsia="SimSun"/>
                <w:position w:val="-5"/>
                <w:lang w:val="en-US"/>
              </w:rPr>
              <w:pict w14:anchorId="7819555D">
                <v:shape id="_x0000_i1035" type="#_x0000_t75" style="width:53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BA7D56&quot;/&gt;&lt;wsp:rsid wsp:val=&quot;00CF6087&quot;/&gt;&lt;/wsp:rsids&gt;&lt;/w:docPr&gt;&lt;w:body&gt;&lt;wx:sect&gt;&lt;w:p wsp:rsidR=&quot;00000000&quot; wsp:rsidRDefault=&quot;00BA7D56&quot; wsp:rsidP=&quot;00BA7D56&quot;&gt;&lt;m:oMathPara&gt;&lt;m:oMath&gt;&lt;m:sSubSup&gt;&lt;m:sSubSupPr&gt;&lt;m:ctrlPr&gt;&lt;w:rPr&gt;&lt;w:rFonts w:ascii=&quot;Cambria Math&quot; w:fareast=&quot;???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???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Pr&gt;al=&quot;siPr&gt;ngle&quot;/Pr&gt;&gt;&lt;/w:rPr&gt;&lt;m:t&gt;BWP&lt;/m:t&gt;&lt;/m:r&gt;&lt;/m:sub&gt;&lt;m:sup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Pr&gt;ngle&quot;/&gt;&lt;/Pr&gt;w:rPr&gt;&lt;m:Pr&gt;t&gt;size&lt;/m:t&gt;&lt;/m:r&gt;&lt;/m:sup&gt;&lt;/m:sSubSup&gt;&lt;m:r&gt;&lt;w:rPr&gt;&lt;w:rFonts w:ascii=&quot;Cambria Math&quot; w:fareast=&quot;???&quot; w:h-ansi=&quot;Cambria Math&quot;/&gt;&lt;wx:font wx:val=&quot;Cambria Math&quot;/&gt;&lt;w:i/&gt;&lt;w:color w:val=&quot;EE0000&quot;/&gt;&lt;w:u w:val=&quot;single&quot;/&gt;&lt;/w:rPr&gt;&lt;m:t&gt;=275&lt;/mPr&gt;:t&gt;&lt;/m:r&gt;&lt;/mPr&gt;:oMath&gt;&lt;/m:oPr&gt;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</w:instrTex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separate"/>
            </w:r>
            <w:r w:rsidR="00000000">
              <w:rPr>
                <w:rFonts w:eastAsia="SimSun"/>
                <w:position w:val="-5"/>
                <w:lang w:val="en-US"/>
              </w:rPr>
              <w:pict w14:anchorId="553DDA3A">
                <v:shape id="_x0000_i1036" type="#_x0000_t75" style="width:53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BA7D56&quot;/&gt;&lt;wsp:rsid wsp:val=&quot;00CF6087&quot;/&gt;&lt;/wsp:rsids&gt;&lt;/w:docPr&gt;&lt;w:body&gt;&lt;wx:sect&gt;&lt;w:p wsp:rsidR=&quot;00000000&quot; wsp:rsidRDefault=&quot;00BA7D56&quot; wsp:rsidP=&quot;00BA7D56&quot;&gt;&lt;m:oMathPara&gt;&lt;m:oMath&gt;&lt;m:sSubSup&gt;&lt;m:sSubSupPr&gt;&lt;m:ctrlPr&gt;&lt;w:rPr&gt;&lt;w:rFonts w:ascii=&quot;Cambria Math&quot; w:fareast=&quot;???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???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Pr&gt;al=&quot;siPr&gt;ngle&quot;/Pr&gt;&gt;&lt;/w:rPr&gt;&lt;m:t&gt;BWP&lt;/m:t&gt;&lt;/m:r&gt;&lt;/m:sub&gt;&lt;m:sup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Pr&gt;ngle&quot;/&gt;&lt;/Pr&gt;w:rPr&gt;&lt;m:Pr&gt;t&gt;size&lt;/m:t&gt;&lt;/m:r&gt;&lt;/m:sup&gt;&lt;/m:sSubSup&gt;&lt;m:r&gt;&lt;w:rPr&gt;&lt;w:rFonts w:ascii=&quot;Cambria Math&quot; w:fareast=&quot;???&quot; w:h-ansi=&quot;Cambria Math&quot;/&gt;&lt;wx:font wx:val=&quot;Cambria Math&quot;/&gt;&lt;w:i/&gt;&lt;w:color w:val=&quot;EE0000&quot;/&gt;&lt;w:u w:val=&quot;single&quot;/&gt;&lt;/w:rPr&gt;&lt;m:t&gt;=275&lt;/mPr&gt;:t&gt;&lt;/m:r&gt;&lt;/mPr&gt;:oMath&gt;&lt;/m:oPr&gt;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end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, and a value 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begin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QUOTE </w:instrText>
            </w:r>
            <w:r w:rsidR="00260ABD">
              <w:rPr>
                <w:rFonts w:eastAsia="SimSun"/>
                <w:position w:val="-5"/>
                <w:lang w:val="en-US"/>
              </w:rPr>
              <w:pict w14:anchorId="370BE91C">
                <v:shape id="_x0000_i1037" type="#_x0000_t75" style="width:30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D6BE5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4D6BE5&quot; wsp:rsidP=&quot;004D6BE5&quot;&gt;&lt;m:oMathPara&gt;&lt;m:oMath&gt;&lt;m:sSub&gt;&lt;m:sSubPr&gt;&lt;m:ctrlPr&gt;&lt;w:rPr&gt;&lt;w:rFonts w:ascii=&quot;Cambria Math&quot; w:fareast=&quot;???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???&quot; w:h-ansi=&quot;Cambria Math&quot;/&gt;&lt;wx:font wx:val=&quot;Cambria Math&quot;/&gt;&lt;w:i/&gt;&lt;w:color w:val=&quot;EE0000&quot;/&gt;&lt;w:u w:Pr&gt;valPr&gt;=&quot;sPr&gt;ingle&quot;/&gt;&lt;/w:rPr&gt;&lt;m:t&gt;O&lt;/m:t&gt;&lt;/m:r&gt;&lt;/m:e&gt;&lt;m:sub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nglPr&gt;e&quot;/&gt;&lt;/Pr&gt;w:rPr&gt;Pr&gt;&lt;m:t&gt;carrier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instrText xml:space="preserve"> </w:instrTex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separate"/>
            </w:r>
            <w:r w:rsidR="00000000">
              <w:rPr>
                <w:rFonts w:eastAsia="SimSun"/>
                <w:position w:val="-5"/>
                <w:lang w:val="en-US"/>
              </w:rPr>
              <w:pict w14:anchorId="62C2D410">
                <v:shape id="_x0000_i1038" type="#_x0000_t75" style="width:30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D6BE5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4D6BE5&quot; wsp:rsidP=&quot;004D6BE5&quot;&gt;&lt;m:oMathPara&gt;&lt;m:oMath&gt;&lt;m:sSub&gt;&lt;m:sSubPr&gt;&lt;m:ctrlPr&gt;&lt;w:rPr&gt;&lt;w:rFonts w:ascii=&quot;Cambria Math&quot; w:fareast=&quot;???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???&quot; w:h-ansi=&quot;Cambria Math&quot;/&gt;&lt;wx:font wx:val=&quot;Cambria Math&quot;/&gt;&lt;w:i/&gt;&lt;w:color w:val=&quot;EE0000&quot;/&gt;&lt;w:u w:Pr&gt;valPr&gt;=&quot;sPr&gt;ingle&quot;/&gt;&lt;/w:rPr&gt;&lt;m:t&gt;O&lt;/m:t&gt;&lt;/m:r&gt;&lt;/m:e&gt;&lt;m:sub&gt;&lt;m:r&gt;&lt;m:rPr&gt;&lt;m:sty m:val=&quot;p&quot;/&gt;&lt;/m:rPr&gt;&lt;w:rPr&gt;&lt;w:rFonts w:ascii=&quot;Cambria Math&quot; w:fareast=&quot;???&quot; w:h-ansi=&quot;Cambria Math&quot;/&gt;&lt;wx:font wx:val=&quot;Cambria Math&quot;/&gt;&lt;w:color w:val=&quot;EE0000&quot;/&gt;&lt;w:u w:val=&quot;singlPr&gt;e&quot;/&gt;&lt;/Pr&gt;w:rPr&gt;Pr&gt;&lt;m:t&gt;carrier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fldChar w:fldCharType="end"/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 provided by </w:t>
            </w:r>
            <w:r w:rsidRPr="002F5768">
              <w:rPr>
                <w:rFonts w:eastAsia="SimSun"/>
                <w:i/>
                <w:color w:val="EE0000"/>
                <w:u w:val="single"/>
                <w:lang w:val="en-US"/>
              </w:rPr>
              <w:t>offsetToCarrier</w:t>
            </w:r>
            <w:r w:rsidRPr="002F5768">
              <w:rPr>
                <w:rFonts w:eastAsia="SimSun"/>
                <w:color w:val="EE0000"/>
                <w:u w:val="single"/>
                <w:lang w:val="en-US"/>
              </w:rPr>
              <w:t xml:space="preserve"> for the </w:t>
            </w:r>
            <w:r w:rsidRPr="002F5768">
              <w:rPr>
                <w:rFonts w:eastAsia="SimSun"/>
                <w:i/>
                <w:color w:val="EE0000"/>
                <w:u w:val="single"/>
                <w:lang w:val="en-US"/>
              </w:rPr>
              <w:t>subcarrierSpacing</w:t>
            </w:r>
            <w:r w:rsidRPr="002F5768">
              <w:rPr>
                <w:rFonts w:eastAsia="SimSun" w:hint="eastAsia"/>
                <w:iCs/>
                <w:color w:val="EE0000"/>
                <w:u w:val="single"/>
                <w:lang w:val="en-US"/>
              </w:rPr>
              <w:t>.</w:t>
            </w:r>
          </w:p>
          <w:p w14:paraId="049D0943" w14:textId="77777777" w:rsidR="006E555E" w:rsidRPr="002F5768" w:rsidRDefault="006E555E" w:rsidP="002F5768">
            <w:pPr>
              <w:jc w:val="center"/>
              <w:rPr>
                <w:lang w:val="en-US"/>
              </w:rPr>
            </w:pPr>
            <w:r w:rsidRPr="002F5768">
              <w:rPr>
                <w:rFonts w:eastAsia="SimSun"/>
                <w:color w:val="FF0000"/>
                <w:sz w:val="22"/>
                <w:lang w:val="en-US"/>
              </w:rPr>
              <w:t>*** Unchanged parts are omitted ***</w:t>
            </w:r>
          </w:p>
        </w:tc>
      </w:tr>
    </w:tbl>
    <w:p w14:paraId="1A0EAAD9" w14:textId="77777777" w:rsidR="006E555E" w:rsidRDefault="006E555E" w:rsidP="006E555E"/>
    <w:p w14:paraId="3FBD0A1E" w14:textId="77777777" w:rsidR="006E555E" w:rsidRPr="002F5768" w:rsidRDefault="006E555E" w:rsidP="006E555E">
      <w:r w:rsidRPr="002F5768">
        <w:rPr>
          <w:rFonts w:hint="eastAsia"/>
        </w:rPr>
        <w:t>S</w:t>
      </w:r>
      <w:r w:rsidRPr="002F5768">
        <w:t xml:space="preserve">end an LS to RAN2 to inform that the assumptions of </w:t>
      </w:r>
      <w:r w:rsidRPr="002F5768">
        <w:rPr>
          <w:i/>
          <w:iCs/>
        </w:rPr>
        <w:t>firstDL-subbandlocationAndBandwidth</w:t>
      </w:r>
      <w:r w:rsidRPr="002F5768">
        <w:t xml:space="preserve">, </w:t>
      </w:r>
      <w:r w:rsidRPr="002F5768">
        <w:rPr>
          <w:i/>
          <w:iCs/>
        </w:rPr>
        <w:t>secondDL-subbandlocationAndBandwidth</w:t>
      </w:r>
      <w:r w:rsidRPr="002F5768">
        <w:t xml:space="preserve"> and </w:t>
      </w:r>
      <w:r w:rsidRPr="002F5768">
        <w:rPr>
          <w:i/>
          <w:iCs/>
        </w:rPr>
        <w:t>ul-subbandlocationAndBandwidth</w:t>
      </w:r>
      <w:r w:rsidRPr="002F5768">
        <w:t xml:space="preserve"> highlighted below are described in TS 38.213, clause 11.1 instead of clause 12.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E555E" w:rsidRPr="002F5768" w14:paraId="736EF1ED" w14:textId="77777777" w:rsidTr="00743581">
        <w:tc>
          <w:tcPr>
            <w:tcW w:w="5000" w:type="pct"/>
            <w:hideMark/>
          </w:tcPr>
          <w:p w14:paraId="5239FF15" w14:textId="77777777" w:rsidR="006E555E" w:rsidRPr="00A31DBF" w:rsidRDefault="006E555E" w:rsidP="00743581">
            <w:pPr>
              <w:widowControl w:val="0"/>
              <w:rPr>
                <w:rFonts w:eastAsia="SimSun"/>
                <w:b/>
                <w:i/>
                <w:kern w:val="2"/>
              </w:rPr>
            </w:pPr>
            <w:r w:rsidRPr="00A31DBF">
              <w:rPr>
                <w:rFonts w:eastAsia="SimSun"/>
                <w:b/>
                <w:i/>
                <w:kern w:val="2"/>
              </w:rPr>
              <w:t>firstDL-subbandlocationAndBandwidth</w:t>
            </w:r>
          </w:p>
          <w:p w14:paraId="15FBAED6" w14:textId="77777777" w:rsidR="006E555E" w:rsidRPr="00A31DBF" w:rsidRDefault="006E555E" w:rsidP="00743581">
            <w:pPr>
              <w:widowControl w:val="0"/>
              <w:rPr>
                <w:rFonts w:eastAsia="SimSun"/>
                <w:b/>
                <w:i/>
                <w:kern w:val="2"/>
              </w:rPr>
            </w:pPr>
            <w:r w:rsidRPr="00A31DBF">
              <w:rPr>
                <w:rFonts w:eastAsia="SimSun"/>
                <w:bCs/>
                <w:iCs/>
                <w:kern w:val="2"/>
              </w:rPr>
              <w:t xml:space="preserve">Configures frequency domain location and bandwidth of the first DL subband. The value of the field shall be interpreted as resource indicator value (RIV) as defined in TS 38.214 </w:t>
            </w:r>
            <w:r w:rsidRPr="00EB47CD">
              <w:rPr>
                <w:rFonts w:eastAsia="SimSun"/>
                <w:bCs/>
                <w:iCs/>
                <w:kern w:val="2"/>
                <w:highlight w:val="cyan"/>
              </w:rPr>
              <w:t>with assumptions as described in TS 38.213 [13], clause 12.</w:t>
            </w:r>
            <w:r w:rsidRPr="00A31DBF">
              <w:rPr>
                <w:rFonts w:eastAsia="SimSun"/>
                <w:bCs/>
                <w:iCs/>
                <w:kern w:val="2"/>
              </w:rPr>
              <w:t xml:space="preserve"> The network does not configure this field for UL carriers.</w:t>
            </w:r>
          </w:p>
        </w:tc>
      </w:tr>
      <w:tr w:rsidR="006E555E" w:rsidRPr="002F5768" w14:paraId="61D2CA4B" w14:textId="77777777" w:rsidTr="00743581">
        <w:tc>
          <w:tcPr>
            <w:tcW w:w="5000" w:type="pct"/>
            <w:hideMark/>
          </w:tcPr>
          <w:p w14:paraId="0243F50E" w14:textId="77777777" w:rsidR="006E555E" w:rsidRPr="00A31DBF" w:rsidRDefault="006E555E" w:rsidP="00743581">
            <w:pPr>
              <w:widowControl w:val="0"/>
              <w:rPr>
                <w:rFonts w:eastAsia="SimSun"/>
                <w:b/>
                <w:i/>
                <w:kern w:val="2"/>
              </w:rPr>
            </w:pPr>
            <w:r w:rsidRPr="00A31DBF">
              <w:rPr>
                <w:rFonts w:eastAsia="SimSun"/>
                <w:b/>
                <w:i/>
                <w:kern w:val="2"/>
              </w:rPr>
              <w:t>secondDL-subbandlocationAndBandwidth</w:t>
            </w:r>
          </w:p>
          <w:p w14:paraId="041CD98E" w14:textId="77777777" w:rsidR="006E555E" w:rsidRPr="00A31DBF" w:rsidRDefault="006E555E" w:rsidP="00743581">
            <w:pPr>
              <w:widowControl w:val="0"/>
              <w:rPr>
                <w:rFonts w:eastAsia="SimSun"/>
                <w:b/>
                <w:i/>
                <w:kern w:val="2"/>
              </w:rPr>
            </w:pPr>
            <w:r w:rsidRPr="00A31DBF">
              <w:rPr>
                <w:rFonts w:eastAsia="SimSun"/>
                <w:bCs/>
                <w:iCs/>
                <w:kern w:val="2"/>
              </w:rPr>
              <w:t xml:space="preserve">Configures frequency domain location and bandwidth of the second DL subband. The value of the field shall be interpreted as resource indicator value (RIV) as defined in TS 38.214 </w:t>
            </w:r>
            <w:r w:rsidRPr="00EB47CD">
              <w:rPr>
                <w:rFonts w:eastAsia="SimSun"/>
                <w:bCs/>
                <w:iCs/>
                <w:kern w:val="2"/>
                <w:highlight w:val="cyan"/>
              </w:rPr>
              <w:t>with assumptions as described in TS 38.213 [13], clause 12.</w:t>
            </w:r>
            <w:r w:rsidRPr="00A31DBF">
              <w:rPr>
                <w:rFonts w:eastAsia="SimSun"/>
                <w:bCs/>
                <w:iCs/>
                <w:kern w:val="2"/>
              </w:rPr>
              <w:t xml:space="preserve"> The network does not configure this field for UL carriers.</w:t>
            </w:r>
          </w:p>
        </w:tc>
      </w:tr>
      <w:tr w:rsidR="006E555E" w:rsidRPr="002F5768" w14:paraId="61BAC79E" w14:textId="77777777" w:rsidTr="00743581">
        <w:tc>
          <w:tcPr>
            <w:tcW w:w="5000" w:type="pct"/>
            <w:hideMark/>
          </w:tcPr>
          <w:p w14:paraId="6EA7886F" w14:textId="77777777" w:rsidR="006E555E" w:rsidRPr="00A31DBF" w:rsidRDefault="006E555E" w:rsidP="00743581">
            <w:pPr>
              <w:widowControl w:val="0"/>
              <w:rPr>
                <w:rFonts w:eastAsia="SimSun"/>
                <w:b/>
                <w:i/>
                <w:kern w:val="2"/>
              </w:rPr>
            </w:pPr>
            <w:r w:rsidRPr="00A31DBF">
              <w:rPr>
                <w:rFonts w:eastAsia="SimSun"/>
                <w:b/>
                <w:i/>
                <w:kern w:val="2"/>
              </w:rPr>
              <w:t>ul-subbandlocationAndBandwidth</w:t>
            </w:r>
          </w:p>
          <w:p w14:paraId="2C29FC24" w14:textId="77777777" w:rsidR="006E555E" w:rsidRPr="00A31DBF" w:rsidRDefault="006E555E" w:rsidP="00743581">
            <w:pPr>
              <w:widowControl w:val="0"/>
              <w:rPr>
                <w:rFonts w:eastAsia="SimSun"/>
                <w:bCs/>
                <w:iCs/>
                <w:kern w:val="2"/>
              </w:rPr>
            </w:pPr>
            <w:r w:rsidRPr="00A31DBF">
              <w:rPr>
                <w:rFonts w:eastAsia="SimSun"/>
                <w:bCs/>
                <w:iCs/>
                <w:kern w:val="2"/>
              </w:rPr>
              <w:t xml:space="preserve">Configures frequency domain location and bandwidth of UL subband. The value of the field shall be interpreted as resource indicator value (RIV) as defined in TS 38.214 </w:t>
            </w:r>
            <w:r w:rsidRPr="00EB47CD">
              <w:rPr>
                <w:rFonts w:eastAsia="SimSun"/>
                <w:bCs/>
                <w:iCs/>
                <w:kern w:val="2"/>
                <w:highlight w:val="cyan"/>
              </w:rPr>
              <w:t>with assumptions as described in TS 38.213 [13], clause 12.</w:t>
            </w:r>
            <w:r w:rsidRPr="00A31DBF">
              <w:rPr>
                <w:rFonts w:eastAsia="SimSun"/>
                <w:bCs/>
                <w:iCs/>
                <w:kern w:val="2"/>
              </w:rPr>
              <w:t xml:space="preserve"> The network does not configure this field for DL carriers.</w:t>
            </w:r>
          </w:p>
        </w:tc>
      </w:tr>
    </w:tbl>
    <w:p w14:paraId="5588F0BB" w14:textId="77777777" w:rsidR="006E555E" w:rsidRPr="002F5768" w:rsidRDefault="006E555E" w:rsidP="006E555E"/>
    <w:p w14:paraId="01882B33" w14:textId="77777777" w:rsidR="006E555E" w:rsidRPr="009943F5" w:rsidRDefault="006E555E" w:rsidP="006E555E">
      <w:pPr>
        <w:pStyle w:val="Heading1"/>
        <w:numPr>
          <w:ilvl w:val="0"/>
          <w:numId w:val="5"/>
        </w:numPr>
        <w:rPr>
          <w:lang w:val="en-US"/>
        </w:rPr>
      </w:pPr>
      <w:r w:rsidRPr="009943F5">
        <w:rPr>
          <w:lang w:val="en-US"/>
        </w:rPr>
        <w:t>Action</w:t>
      </w:r>
    </w:p>
    <w:p w14:paraId="5FEE0144" w14:textId="77777777" w:rsidR="006E555E" w:rsidRDefault="006E555E" w:rsidP="006E555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48B38152" w14:textId="77777777" w:rsidR="006E555E" w:rsidRDefault="006E555E" w:rsidP="006E555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 w:hint="eastAsia"/>
          <w:b/>
        </w:rPr>
        <w:t xml:space="preserve"> </w:t>
      </w:r>
    </w:p>
    <w:p w14:paraId="2974F025" w14:textId="77777777" w:rsidR="006E555E" w:rsidRDefault="006E555E" w:rsidP="006E555E">
      <w:r>
        <w:t xml:space="preserve">RAN1 respectfully </w:t>
      </w:r>
      <w:r>
        <w:rPr>
          <w:rFonts w:hint="eastAsia"/>
        </w:rPr>
        <w:t>asks</w:t>
      </w:r>
      <w:r>
        <w:t xml:space="preserve"> RAN2 to take the above agreement into account</w:t>
      </w:r>
      <w:r>
        <w:rPr>
          <w:rFonts w:hint="eastAsia"/>
        </w:rPr>
        <w:t>.</w:t>
      </w:r>
    </w:p>
    <w:p w14:paraId="062D8E9E" w14:textId="77777777" w:rsidR="006E555E" w:rsidRPr="009943F5" w:rsidRDefault="006E555E" w:rsidP="006E555E">
      <w:pPr>
        <w:pStyle w:val="Heading1"/>
        <w:numPr>
          <w:ilvl w:val="0"/>
          <w:numId w:val="5"/>
        </w:numPr>
        <w:rPr>
          <w:lang w:val="en-US"/>
        </w:rPr>
      </w:pPr>
      <w:r w:rsidRPr="009943F5">
        <w:rPr>
          <w:lang w:val="en-US"/>
        </w:rPr>
        <w:t>Dates of the next TSG RAN WG</w:t>
      </w:r>
      <w:r>
        <w:rPr>
          <w:lang w:val="en-US"/>
        </w:rPr>
        <w:t>1</w:t>
      </w:r>
      <w:r w:rsidRPr="009943F5">
        <w:rPr>
          <w:lang w:val="en-US"/>
        </w:rPr>
        <w:t xml:space="preserve"> meetings</w:t>
      </w:r>
    </w:p>
    <w:p w14:paraId="1CC4E857" w14:textId="77777777" w:rsidR="006E555E" w:rsidRPr="002F5768" w:rsidRDefault="006E555E" w:rsidP="006E555E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123</w:t>
      </w:r>
      <w:r w:rsidRPr="002F5768">
        <w:rPr>
          <w:rFonts w:ascii="Arial" w:hAnsi="Arial" w:cs="Arial" w:hint="eastAsia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ab/>
      </w:r>
      <w:r w:rsidRPr="002F5768">
        <w:rPr>
          <w:rFonts w:ascii="Arial" w:hAnsi="Arial" w:cs="Arial" w:hint="eastAsia"/>
          <w:bCs/>
        </w:rPr>
        <w:t>17</w:t>
      </w:r>
      <w:r w:rsidRPr="002F5768">
        <w:rPr>
          <w:rFonts w:ascii="Arial" w:hAnsi="Arial" w:cs="Arial" w:hint="eastAsia"/>
          <w:bCs/>
          <w:vertAlign w:val="superscript"/>
        </w:rPr>
        <w:t>th</w:t>
      </w:r>
      <w:r w:rsidRPr="002F5768">
        <w:rPr>
          <w:rFonts w:ascii="Arial" w:hAnsi="Arial" w:cs="Arial" w:hint="eastAsia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Pr="002F5768">
        <w:rPr>
          <w:rFonts w:ascii="Arial" w:hAnsi="Arial" w:cs="Arial" w:hint="eastAsia"/>
          <w:bCs/>
        </w:rPr>
        <w:t>21</w:t>
      </w:r>
      <w:r w:rsidRPr="002F5768">
        <w:rPr>
          <w:rFonts w:ascii="Arial" w:hAnsi="Arial" w:cs="Arial" w:hint="eastAsia"/>
          <w:bCs/>
          <w:vertAlign w:val="superscript"/>
        </w:rPr>
        <w:t>st</w:t>
      </w:r>
      <w:r w:rsidRPr="002F5768">
        <w:rPr>
          <w:rFonts w:ascii="Arial" w:hAnsi="Arial" w:cs="Arial" w:hint="eastAsia"/>
          <w:bCs/>
        </w:rPr>
        <w:t xml:space="preserve"> Nov</w:t>
      </w:r>
      <w:r>
        <w:rPr>
          <w:rFonts w:ascii="Arial" w:eastAsia="MS Mincho" w:hAnsi="Arial" w:cs="Arial"/>
          <w:bCs/>
        </w:rPr>
        <w:t>,</w:t>
      </w:r>
      <w:r w:rsidRPr="002F5768">
        <w:rPr>
          <w:rFonts w:ascii="Arial" w:hAnsi="Arial" w:cs="Arial" w:hint="eastAsia"/>
          <w:bCs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Pr="002F5768">
        <w:rPr>
          <w:rFonts w:ascii="Arial" w:hAnsi="Arial" w:cs="Arial" w:hint="eastAsia"/>
          <w:bCs/>
        </w:rPr>
        <w:t>Dallas, US</w:t>
      </w:r>
    </w:p>
    <w:p w14:paraId="49121A23" w14:textId="7BABEC87" w:rsidR="006E555E" w:rsidRPr="002F5768" w:rsidRDefault="006E555E" w:rsidP="006E555E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124</w:t>
      </w:r>
      <w:r w:rsidRPr="002F5768">
        <w:rPr>
          <w:rFonts w:ascii="Arial" w:hAnsi="Arial" w:cs="Arial" w:hint="eastAsia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ab/>
      </w:r>
      <w:r w:rsidRPr="002F5768">
        <w:rPr>
          <w:rFonts w:ascii="Arial" w:hAnsi="Arial" w:cs="Arial"/>
          <w:bCs/>
        </w:rPr>
        <w:t>9</w:t>
      </w:r>
      <w:r w:rsidRPr="002F5768">
        <w:rPr>
          <w:rFonts w:ascii="Arial" w:hAnsi="Arial" w:cs="Arial" w:hint="eastAsia"/>
          <w:bCs/>
          <w:vertAlign w:val="superscript"/>
        </w:rPr>
        <w:t>th</w:t>
      </w:r>
      <w:r w:rsidRPr="002F5768">
        <w:rPr>
          <w:rFonts w:ascii="Arial" w:hAnsi="Arial" w:cs="Arial" w:hint="eastAsia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Pr="002F5768">
        <w:rPr>
          <w:rFonts w:ascii="Arial" w:hAnsi="Arial" w:cs="Arial"/>
          <w:bCs/>
        </w:rPr>
        <w:t>13</w:t>
      </w:r>
      <w:r w:rsidRPr="002F5768">
        <w:rPr>
          <w:rFonts w:ascii="Arial" w:hAnsi="Arial" w:cs="Arial" w:hint="eastAsia"/>
          <w:bCs/>
          <w:vertAlign w:val="superscript"/>
        </w:rPr>
        <w:t>t</w:t>
      </w:r>
      <w:r w:rsidRPr="002F5768">
        <w:rPr>
          <w:rFonts w:ascii="Arial" w:hAnsi="Arial" w:cs="Arial"/>
          <w:bCs/>
          <w:vertAlign w:val="superscript"/>
        </w:rPr>
        <w:t>h</w:t>
      </w:r>
      <w:r w:rsidRPr="002F5768">
        <w:rPr>
          <w:rFonts w:ascii="Arial" w:hAnsi="Arial" w:cs="Arial" w:hint="eastAsia"/>
          <w:bCs/>
        </w:rPr>
        <w:t xml:space="preserve"> </w:t>
      </w:r>
      <w:r w:rsidRPr="002F5768">
        <w:rPr>
          <w:rFonts w:ascii="Arial" w:hAnsi="Arial" w:cs="Arial"/>
          <w:bCs/>
        </w:rPr>
        <w:t>Feb</w:t>
      </w:r>
      <w:r>
        <w:rPr>
          <w:rFonts w:ascii="Arial" w:eastAsia="MS Mincho" w:hAnsi="Arial" w:cs="Arial"/>
          <w:bCs/>
        </w:rPr>
        <w:t>,</w:t>
      </w:r>
      <w:r w:rsidRPr="002F5768">
        <w:rPr>
          <w:rFonts w:ascii="Arial" w:hAnsi="Arial" w:cs="Arial" w:hint="eastAsia"/>
          <w:bCs/>
        </w:rPr>
        <w:t xml:space="preserve"> 202</w:t>
      </w:r>
      <w:r w:rsidRPr="002F5768">
        <w:rPr>
          <w:rFonts w:ascii="Arial" w:hAnsi="Arial" w:cs="Arial"/>
          <w:bCs/>
        </w:rPr>
        <w:t>6</w:t>
      </w:r>
      <w:r w:rsidRPr="00343BA6">
        <w:rPr>
          <w:rFonts w:ascii="Arial" w:eastAsia="MS Mincho" w:hAnsi="Arial" w:cs="Arial"/>
          <w:bCs/>
        </w:rPr>
        <w:tab/>
      </w:r>
      <w:r w:rsidR="00AD5514" w:rsidRPr="002F5768">
        <w:rPr>
          <w:rFonts w:ascii="Arial" w:hAnsi="Arial" w:cs="Arial"/>
          <w:bCs/>
        </w:rPr>
        <w:t>Gothenburg</w:t>
      </w:r>
      <w:r w:rsidRPr="002F5768">
        <w:rPr>
          <w:rFonts w:ascii="Arial" w:hAnsi="Arial" w:cs="Arial"/>
          <w:bCs/>
        </w:rPr>
        <w:t>, SE</w:t>
      </w:r>
    </w:p>
    <w:p w14:paraId="395C5E3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BDDA8" w14:textId="77777777" w:rsidR="00634A03" w:rsidRDefault="00634A03">
      <w:pPr>
        <w:spacing w:after="0"/>
      </w:pPr>
      <w:r>
        <w:separator/>
      </w:r>
    </w:p>
  </w:endnote>
  <w:endnote w:type="continuationSeparator" w:id="0">
    <w:p w14:paraId="449EC97A" w14:textId="77777777" w:rsidR="00634A03" w:rsidRDefault="00634A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07FAC" w14:textId="77777777" w:rsidR="00634A03" w:rsidRDefault="00634A03">
      <w:pPr>
        <w:spacing w:after="0"/>
      </w:pPr>
      <w:r>
        <w:separator/>
      </w:r>
    </w:p>
  </w:footnote>
  <w:footnote w:type="continuationSeparator" w:id="0">
    <w:p w14:paraId="193FC5D5" w14:textId="77777777" w:rsidR="00634A03" w:rsidRDefault="00634A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0740"/>
    <w:multiLevelType w:val="hybridMultilevel"/>
    <w:tmpl w:val="067874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89484">
    <w:abstractNumId w:val="4"/>
  </w:num>
  <w:num w:numId="2" w16cid:durableId="768309453">
    <w:abstractNumId w:val="3"/>
  </w:num>
  <w:num w:numId="3" w16cid:durableId="2120374913">
    <w:abstractNumId w:val="2"/>
  </w:num>
  <w:num w:numId="4" w16cid:durableId="1053112886">
    <w:abstractNumId w:val="1"/>
  </w:num>
  <w:num w:numId="5" w16cid:durableId="16633856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54AC"/>
    <w:rsid w:val="000F6242"/>
    <w:rsid w:val="00260ABD"/>
    <w:rsid w:val="00294BBE"/>
    <w:rsid w:val="002F1940"/>
    <w:rsid w:val="002F2F92"/>
    <w:rsid w:val="002F5768"/>
    <w:rsid w:val="00383545"/>
    <w:rsid w:val="00386EEA"/>
    <w:rsid w:val="00433500"/>
    <w:rsid w:val="00433F71"/>
    <w:rsid w:val="00440D43"/>
    <w:rsid w:val="004E3939"/>
    <w:rsid w:val="00634A03"/>
    <w:rsid w:val="006E555E"/>
    <w:rsid w:val="007F4F92"/>
    <w:rsid w:val="00835DEB"/>
    <w:rsid w:val="008D772F"/>
    <w:rsid w:val="0099764C"/>
    <w:rsid w:val="009E0FD1"/>
    <w:rsid w:val="00AD5514"/>
    <w:rsid w:val="00B86498"/>
    <w:rsid w:val="00B97703"/>
    <w:rsid w:val="00CF6087"/>
    <w:rsid w:val="00D74085"/>
    <w:rsid w:val="00F8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8FCD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A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60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60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0A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0A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0AB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0ABD"/>
    <w:pPr>
      <w:outlineLvl w:val="5"/>
    </w:pPr>
  </w:style>
  <w:style w:type="paragraph" w:styleId="Heading7">
    <w:name w:val="heading 7"/>
    <w:basedOn w:val="H6"/>
    <w:next w:val="Normal"/>
    <w:qFormat/>
    <w:rsid w:val="00260ABD"/>
    <w:pPr>
      <w:outlineLvl w:val="6"/>
    </w:pPr>
  </w:style>
  <w:style w:type="paragraph" w:styleId="Heading8">
    <w:name w:val="heading 8"/>
    <w:basedOn w:val="Heading1"/>
    <w:next w:val="Normal"/>
    <w:qFormat/>
    <w:rsid w:val="00260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0ABD"/>
    <w:pPr>
      <w:outlineLvl w:val="8"/>
    </w:pPr>
  </w:style>
  <w:style w:type="character" w:default="1" w:styleId="DefaultParagraphFont">
    <w:name w:val="Default Paragraph Font"/>
    <w:semiHidden/>
    <w:rsid w:val="00260A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0ABD"/>
  </w:style>
  <w:style w:type="paragraph" w:styleId="Header">
    <w:name w:val="header"/>
    <w:link w:val="HeaderChar"/>
    <w:rsid w:val="00260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260AB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0A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260ABD"/>
    <w:pPr>
      <w:spacing w:before="180"/>
      <w:ind w:left="2693" w:hanging="2693"/>
    </w:pPr>
    <w:rPr>
      <w:b/>
    </w:rPr>
  </w:style>
  <w:style w:type="paragraph" w:styleId="TOC1">
    <w:name w:val="toc 1"/>
    <w:semiHidden/>
    <w:rsid w:val="00260A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260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60ABD"/>
    <w:pPr>
      <w:ind w:left="1701" w:hanging="1701"/>
    </w:pPr>
  </w:style>
  <w:style w:type="paragraph" w:styleId="TOC4">
    <w:name w:val="toc 4"/>
    <w:basedOn w:val="TOC3"/>
    <w:semiHidden/>
    <w:rsid w:val="00260ABD"/>
    <w:pPr>
      <w:ind w:left="1418" w:hanging="1418"/>
    </w:pPr>
  </w:style>
  <w:style w:type="paragraph" w:styleId="TOC3">
    <w:name w:val="toc 3"/>
    <w:basedOn w:val="TOC2"/>
    <w:semiHidden/>
    <w:rsid w:val="00260ABD"/>
    <w:pPr>
      <w:ind w:left="1134" w:hanging="1134"/>
    </w:pPr>
  </w:style>
  <w:style w:type="paragraph" w:styleId="TOC2">
    <w:name w:val="toc 2"/>
    <w:basedOn w:val="TOC1"/>
    <w:semiHidden/>
    <w:rsid w:val="00260A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0ABD"/>
    <w:pPr>
      <w:ind w:left="284"/>
    </w:pPr>
  </w:style>
  <w:style w:type="paragraph" w:styleId="Index1">
    <w:name w:val="index 1"/>
    <w:basedOn w:val="Normal"/>
    <w:semiHidden/>
    <w:rsid w:val="00260ABD"/>
    <w:pPr>
      <w:keepLines/>
      <w:spacing w:after="0"/>
    </w:pPr>
  </w:style>
  <w:style w:type="paragraph" w:customStyle="1" w:styleId="ZH">
    <w:name w:val="ZH"/>
    <w:rsid w:val="00260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60ABD"/>
    <w:pPr>
      <w:outlineLvl w:val="9"/>
    </w:pPr>
  </w:style>
  <w:style w:type="paragraph" w:styleId="ListNumber2">
    <w:name w:val="List Number 2"/>
    <w:basedOn w:val="ListNumber"/>
    <w:semiHidden/>
    <w:rsid w:val="00260ABD"/>
    <w:pPr>
      <w:ind w:left="851"/>
    </w:pPr>
  </w:style>
  <w:style w:type="character" w:styleId="FootnoteReference">
    <w:name w:val="footnote reference"/>
    <w:basedOn w:val="DefaultParagraphFont"/>
    <w:semiHidden/>
    <w:rsid w:val="00260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0A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60ABD"/>
    <w:rPr>
      <w:b/>
    </w:rPr>
  </w:style>
  <w:style w:type="paragraph" w:customStyle="1" w:styleId="TAC">
    <w:name w:val="TAC"/>
    <w:basedOn w:val="TAL"/>
    <w:rsid w:val="00260ABD"/>
    <w:pPr>
      <w:jc w:val="center"/>
    </w:pPr>
  </w:style>
  <w:style w:type="paragraph" w:customStyle="1" w:styleId="TF">
    <w:name w:val="TF"/>
    <w:basedOn w:val="TH"/>
    <w:rsid w:val="00260ABD"/>
    <w:pPr>
      <w:keepNext w:val="0"/>
      <w:spacing w:before="0" w:after="240"/>
    </w:pPr>
  </w:style>
  <w:style w:type="paragraph" w:customStyle="1" w:styleId="NO">
    <w:name w:val="NO"/>
    <w:basedOn w:val="Normal"/>
    <w:rsid w:val="00260ABD"/>
    <w:pPr>
      <w:keepLines/>
      <w:ind w:left="1135" w:hanging="851"/>
    </w:pPr>
  </w:style>
  <w:style w:type="paragraph" w:styleId="TOC9">
    <w:name w:val="toc 9"/>
    <w:basedOn w:val="TOC8"/>
    <w:semiHidden/>
    <w:rsid w:val="00260ABD"/>
    <w:pPr>
      <w:ind w:left="1418" w:hanging="1418"/>
    </w:pPr>
  </w:style>
  <w:style w:type="paragraph" w:customStyle="1" w:styleId="EX">
    <w:name w:val="EX"/>
    <w:basedOn w:val="Normal"/>
    <w:rsid w:val="00260ABD"/>
    <w:pPr>
      <w:keepLines/>
      <w:ind w:left="1702" w:hanging="1418"/>
    </w:pPr>
  </w:style>
  <w:style w:type="paragraph" w:customStyle="1" w:styleId="FP">
    <w:name w:val="FP"/>
    <w:basedOn w:val="Normal"/>
    <w:rsid w:val="00260ABD"/>
    <w:pPr>
      <w:spacing w:after="0"/>
    </w:pPr>
  </w:style>
  <w:style w:type="paragraph" w:customStyle="1" w:styleId="LD">
    <w:name w:val="LD"/>
    <w:rsid w:val="00260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60ABD"/>
    <w:pPr>
      <w:spacing w:after="0"/>
    </w:pPr>
  </w:style>
  <w:style w:type="paragraph" w:customStyle="1" w:styleId="EW">
    <w:name w:val="EW"/>
    <w:basedOn w:val="EX"/>
    <w:rsid w:val="00260ABD"/>
    <w:pPr>
      <w:spacing w:after="0"/>
    </w:pPr>
  </w:style>
  <w:style w:type="paragraph" w:styleId="TOC6">
    <w:name w:val="toc 6"/>
    <w:basedOn w:val="TOC5"/>
    <w:next w:val="Normal"/>
    <w:semiHidden/>
    <w:rsid w:val="00260ABD"/>
    <w:pPr>
      <w:ind w:left="1985" w:hanging="1985"/>
    </w:pPr>
  </w:style>
  <w:style w:type="paragraph" w:styleId="TOC7">
    <w:name w:val="toc 7"/>
    <w:basedOn w:val="TOC6"/>
    <w:next w:val="Normal"/>
    <w:semiHidden/>
    <w:rsid w:val="00260ABD"/>
    <w:pPr>
      <w:ind w:left="2268" w:hanging="2268"/>
    </w:pPr>
  </w:style>
  <w:style w:type="paragraph" w:styleId="ListBullet2">
    <w:name w:val="List Bullet 2"/>
    <w:basedOn w:val="ListBullet"/>
    <w:semiHidden/>
    <w:rsid w:val="00260ABD"/>
    <w:pPr>
      <w:ind w:left="851"/>
    </w:pPr>
  </w:style>
  <w:style w:type="paragraph" w:styleId="ListBullet3">
    <w:name w:val="List Bullet 3"/>
    <w:basedOn w:val="ListBullet2"/>
    <w:semiHidden/>
    <w:rsid w:val="00260ABD"/>
    <w:pPr>
      <w:ind w:left="1135"/>
    </w:pPr>
  </w:style>
  <w:style w:type="paragraph" w:styleId="ListNumber">
    <w:name w:val="List Number"/>
    <w:basedOn w:val="List"/>
    <w:semiHidden/>
    <w:rsid w:val="00260ABD"/>
  </w:style>
  <w:style w:type="paragraph" w:customStyle="1" w:styleId="EQ">
    <w:name w:val="EQ"/>
    <w:basedOn w:val="Normal"/>
    <w:next w:val="Normal"/>
    <w:rsid w:val="00260A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60A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0A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0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60ABD"/>
    <w:pPr>
      <w:jc w:val="right"/>
    </w:pPr>
  </w:style>
  <w:style w:type="paragraph" w:customStyle="1" w:styleId="H6">
    <w:name w:val="H6"/>
    <w:basedOn w:val="Heading5"/>
    <w:next w:val="Normal"/>
    <w:rsid w:val="00260A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0ABD"/>
    <w:pPr>
      <w:ind w:left="851" w:hanging="851"/>
    </w:pPr>
  </w:style>
  <w:style w:type="paragraph" w:customStyle="1" w:styleId="TAL">
    <w:name w:val="TAL"/>
    <w:basedOn w:val="Normal"/>
    <w:rsid w:val="00260A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0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60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60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60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60ABD"/>
    <w:pPr>
      <w:framePr w:wrap="notBeside" w:y="16161"/>
    </w:pPr>
  </w:style>
  <w:style w:type="character" w:customStyle="1" w:styleId="ZGSM">
    <w:name w:val="ZGSM"/>
    <w:rsid w:val="00260ABD"/>
  </w:style>
  <w:style w:type="paragraph" w:styleId="List2">
    <w:name w:val="List 2"/>
    <w:basedOn w:val="List"/>
    <w:semiHidden/>
    <w:rsid w:val="00260ABD"/>
    <w:pPr>
      <w:ind w:left="851"/>
    </w:pPr>
  </w:style>
  <w:style w:type="paragraph" w:customStyle="1" w:styleId="ZG">
    <w:name w:val="ZG"/>
    <w:rsid w:val="00260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260ABD"/>
    <w:pPr>
      <w:ind w:left="1135"/>
    </w:pPr>
  </w:style>
  <w:style w:type="paragraph" w:styleId="List4">
    <w:name w:val="List 4"/>
    <w:basedOn w:val="List3"/>
    <w:semiHidden/>
    <w:rsid w:val="00260ABD"/>
    <w:pPr>
      <w:ind w:left="1418"/>
    </w:pPr>
  </w:style>
  <w:style w:type="paragraph" w:styleId="List5">
    <w:name w:val="List 5"/>
    <w:basedOn w:val="List4"/>
    <w:semiHidden/>
    <w:rsid w:val="00260ABD"/>
    <w:pPr>
      <w:ind w:left="1702"/>
    </w:pPr>
  </w:style>
  <w:style w:type="paragraph" w:customStyle="1" w:styleId="EditorsNote">
    <w:name w:val="Editor's Note"/>
    <w:basedOn w:val="NO"/>
    <w:rsid w:val="00260ABD"/>
    <w:rPr>
      <w:color w:val="FF0000"/>
    </w:rPr>
  </w:style>
  <w:style w:type="paragraph" w:styleId="List">
    <w:name w:val="List"/>
    <w:basedOn w:val="Normal"/>
    <w:semiHidden/>
    <w:rsid w:val="00260ABD"/>
    <w:pPr>
      <w:ind w:left="568" w:hanging="284"/>
    </w:pPr>
  </w:style>
  <w:style w:type="paragraph" w:styleId="ListBullet">
    <w:name w:val="List Bullet"/>
    <w:basedOn w:val="List"/>
    <w:semiHidden/>
    <w:rsid w:val="00260ABD"/>
  </w:style>
  <w:style w:type="paragraph" w:styleId="ListBullet4">
    <w:name w:val="List Bullet 4"/>
    <w:basedOn w:val="ListBullet3"/>
    <w:semiHidden/>
    <w:rsid w:val="00260ABD"/>
    <w:pPr>
      <w:ind w:left="1418"/>
    </w:pPr>
  </w:style>
  <w:style w:type="paragraph" w:styleId="ListBullet5">
    <w:name w:val="List Bullet 5"/>
    <w:basedOn w:val="ListBullet4"/>
    <w:semiHidden/>
    <w:rsid w:val="00260ABD"/>
    <w:pPr>
      <w:ind w:left="1702"/>
    </w:pPr>
  </w:style>
  <w:style w:type="paragraph" w:customStyle="1" w:styleId="B2">
    <w:name w:val="B2"/>
    <w:basedOn w:val="List2"/>
    <w:rsid w:val="00260ABD"/>
  </w:style>
  <w:style w:type="paragraph" w:customStyle="1" w:styleId="B3">
    <w:name w:val="B3"/>
    <w:basedOn w:val="List3"/>
    <w:rsid w:val="00260ABD"/>
  </w:style>
  <w:style w:type="paragraph" w:customStyle="1" w:styleId="B4">
    <w:name w:val="B4"/>
    <w:basedOn w:val="List4"/>
    <w:rsid w:val="00260ABD"/>
  </w:style>
  <w:style w:type="paragraph" w:customStyle="1" w:styleId="B5">
    <w:name w:val="B5"/>
    <w:basedOn w:val="List5"/>
    <w:rsid w:val="00260ABD"/>
  </w:style>
  <w:style w:type="paragraph" w:customStyle="1" w:styleId="ZTD">
    <w:name w:val="ZTD"/>
    <w:basedOn w:val="ZB"/>
    <w:rsid w:val="00260AB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aliases w:val="TableGrid,SGS Table Basic 1,ST Table,Check(v),Table-Text,x Tableau page de garde"/>
    <w:basedOn w:val="TableNormal"/>
    <w:uiPriority w:val="99"/>
    <w:qFormat/>
    <w:rsid w:val="006E555E"/>
    <w:rPr>
      <w:rFonts w:eastAsia="SimSu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2025-11-02T06:49:00Z</dcterms:created>
  <dcterms:modified xsi:type="dcterms:W3CDTF">2025-11-02T06:52:00Z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86646f0aa5c11f080005bc700005bc7">
    <vt:lpwstr>CWMfjTJwRgi9314Wc0yxDJxCkbT/R4355aEj0AZozmuM74zlBwr+HytdE+1T6jYSYjyDloafvgKysJGsqHlUlr0IA==</vt:lpwstr>
  </property>
</Properties>
</file>