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339A6B5F"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B624C2">
              <w:rPr>
                <w:lang w:val="fr-FR"/>
              </w:rPr>
              <w:t>2</w:t>
            </w:r>
            <w:r w:rsidRPr="00C324C2">
              <w:rPr>
                <w:lang w:val="fr-FR"/>
              </w:rPr>
              <w:t>.</w:t>
            </w:r>
            <w:r w:rsidR="00B624C2">
              <w:rPr>
                <w:lang w:val="fr-FR"/>
              </w:rPr>
              <w:t>0</w:t>
            </w:r>
            <w:r w:rsidRPr="00C324C2">
              <w:rPr>
                <w:lang w:val="fr-FR"/>
              </w:rPr>
              <w:t>.</w:t>
            </w:r>
            <w:r w:rsidR="00553B69">
              <w:rPr>
                <w:lang w:val="fr-FR"/>
              </w:rPr>
              <w:t>0</w:t>
            </w:r>
            <w:r w:rsidRPr="00C324C2">
              <w:rPr>
                <w:lang w:val="fr-FR"/>
              </w:rPr>
              <w:t xml:space="preserve"> </w:t>
            </w:r>
            <w:r w:rsidRPr="00C324C2">
              <w:rPr>
                <w:sz w:val="32"/>
                <w:lang w:val="fr-FR"/>
              </w:rPr>
              <w:t>(20</w:t>
            </w:r>
            <w:r w:rsidR="00855FDA" w:rsidRPr="00C324C2">
              <w:rPr>
                <w:sz w:val="32"/>
                <w:lang w:val="fr-FR"/>
              </w:rPr>
              <w:t>2</w:t>
            </w:r>
            <w:r w:rsidR="00553B69">
              <w:rPr>
                <w:sz w:val="32"/>
                <w:lang w:val="fr-FR"/>
              </w:rPr>
              <w:t>5</w:t>
            </w:r>
            <w:r w:rsidRPr="00C324C2">
              <w:rPr>
                <w:sz w:val="32"/>
                <w:lang w:val="fr-FR"/>
              </w:rPr>
              <w:t>-</w:t>
            </w:r>
            <w:r w:rsidR="00117464">
              <w:rPr>
                <w:sz w:val="32"/>
                <w:lang w:val="fr-FR"/>
              </w:rPr>
              <w:t>1</w:t>
            </w:r>
            <w:r w:rsidR="00B624C2">
              <w:rPr>
                <w:sz w:val="32"/>
                <w:lang w:val="fr-FR"/>
              </w:rPr>
              <w:t>2</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 xml:space="preserve">Release </w:t>
            </w:r>
            <w:r w:rsidR="00A80278">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825850751" r:id="rId10"/>
              </w:object>
            </w:r>
          </w:p>
        </w:tc>
        <w:tc>
          <w:tcPr>
            <w:tcW w:w="5540" w:type="dxa"/>
            <w:tcBorders>
              <w:top w:val="nil"/>
              <w:left w:val="nil"/>
              <w:bottom w:val="nil"/>
              <w:right w:val="nil"/>
            </w:tcBorders>
          </w:tcPr>
          <w:p w14:paraId="47562F6D" w14:textId="55FCA510" w:rsidR="00F112E4" w:rsidRPr="0016361A" w:rsidRDefault="00000000" w:rsidP="00F112E4">
            <w:pPr>
              <w:jc w:val="right"/>
            </w:pPr>
            <w:bookmarkStart w:id="3" w:name="logos"/>
            <w:r>
              <w:pict w14:anchorId="5617469C">
                <v:shape id="_x0000_i1026" type="#_x0000_t75" style="width:126.7pt;height:76.05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A8BCF6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F7689D">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t>Contents</w:t>
      </w:r>
    </w:p>
    <w:p w14:paraId="5A29977E" w14:textId="04F07E31" w:rsidR="009D0394" w:rsidRDefault="001F2CDD">
      <w:pPr>
        <w:pStyle w:val="TOC1"/>
        <w:rPr>
          <w:rFonts w:asciiTheme="minorHAnsi" w:eastAsiaTheme="minorEastAsia" w:hAnsiTheme="minorHAnsi" w:cstheme="minorBidi"/>
          <w:noProof/>
          <w:szCs w:val="22"/>
          <w:lang w:val="en-IN" w:eastAsia="en-IN"/>
        </w:rPr>
      </w:pPr>
      <w:r>
        <w:rPr>
          <w:rFonts w:eastAsia="DengXian"/>
          <w:lang w:eastAsia="en-US"/>
        </w:rPr>
        <w:fldChar w:fldCharType="begin"/>
      </w:r>
      <w:r w:rsidR="006857B7">
        <w:instrText xml:space="preserve"> TOC \o "1-9" </w:instrText>
      </w:r>
      <w:r>
        <w:rPr>
          <w:rFonts w:eastAsia="DengXian"/>
          <w:lang w:eastAsia="en-US"/>
        </w:rPr>
        <w:fldChar w:fldCharType="separate"/>
      </w:r>
      <w:r w:rsidR="009D0394">
        <w:rPr>
          <w:noProof/>
        </w:rPr>
        <w:t>Foreword</w:t>
      </w:r>
      <w:r w:rsidR="009D0394">
        <w:rPr>
          <w:noProof/>
        </w:rPr>
        <w:tab/>
      </w:r>
      <w:r w:rsidR="009D0394">
        <w:rPr>
          <w:noProof/>
        </w:rPr>
        <w:fldChar w:fldCharType="begin"/>
      </w:r>
      <w:r w:rsidR="009D0394">
        <w:rPr>
          <w:noProof/>
        </w:rPr>
        <w:instrText xml:space="preserve"> PAGEREF _Toc214976397 \h </w:instrText>
      </w:r>
      <w:r w:rsidR="009D0394">
        <w:rPr>
          <w:noProof/>
        </w:rPr>
      </w:r>
      <w:r w:rsidR="009D0394">
        <w:rPr>
          <w:noProof/>
        </w:rPr>
        <w:fldChar w:fldCharType="separate"/>
      </w:r>
      <w:r w:rsidR="009D0394">
        <w:rPr>
          <w:noProof/>
        </w:rPr>
        <w:t>8</w:t>
      </w:r>
      <w:r w:rsidR="009D0394">
        <w:rPr>
          <w:noProof/>
        </w:rPr>
        <w:fldChar w:fldCharType="end"/>
      </w:r>
    </w:p>
    <w:p w14:paraId="08A5933F" w14:textId="300903ED" w:rsidR="009D0394" w:rsidRDefault="009D0394">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_Toc214976398 \h </w:instrText>
      </w:r>
      <w:r>
        <w:rPr>
          <w:noProof/>
        </w:rPr>
      </w:r>
      <w:r>
        <w:rPr>
          <w:noProof/>
        </w:rPr>
        <w:fldChar w:fldCharType="separate"/>
      </w:r>
      <w:r>
        <w:rPr>
          <w:noProof/>
        </w:rPr>
        <w:t>10</w:t>
      </w:r>
      <w:r>
        <w:rPr>
          <w:noProof/>
        </w:rPr>
        <w:fldChar w:fldCharType="end"/>
      </w:r>
    </w:p>
    <w:p w14:paraId="530E7C87" w14:textId="0C9F88BD" w:rsidR="009D0394" w:rsidRDefault="009D0394">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_Toc214976399 \h </w:instrText>
      </w:r>
      <w:r>
        <w:rPr>
          <w:noProof/>
        </w:rPr>
      </w:r>
      <w:r>
        <w:rPr>
          <w:noProof/>
        </w:rPr>
        <w:fldChar w:fldCharType="separate"/>
      </w:r>
      <w:r>
        <w:rPr>
          <w:noProof/>
        </w:rPr>
        <w:t>11</w:t>
      </w:r>
      <w:r>
        <w:rPr>
          <w:noProof/>
        </w:rPr>
        <w:fldChar w:fldCharType="end"/>
      </w:r>
    </w:p>
    <w:p w14:paraId="6DCC1A10" w14:textId="4823C981" w:rsidR="009D0394" w:rsidRDefault="009D0394">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symbols and abbreviations</w:t>
      </w:r>
      <w:r>
        <w:rPr>
          <w:noProof/>
        </w:rPr>
        <w:tab/>
      </w:r>
      <w:r>
        <w:rPr>
          <w:noProof/>
        </w:rPr>
        <w:fldChar w:fldCharType="begin"/>
      </w:r>
      <w:r>
        <w:rPr>
          <w:noProof/>
        </w:rPr>
        <w:instrText xml:space="preserve"> PAGEREF _Toc214976400 \h </w:instrText>
      </w:r>
      <w:r>
        <w:rPr>
          <w:noProof/>
        </w:rPr>
      </w:r>
      <w:r>
        <w:rPr>
          <w:noProof/>
        </w:rPr>
        <w:fldChar w:fldCharType="separate"/>
      </w:r>
      <w:r>
        <w:rPr>
          <w:noProof/>
        </w:rPr>
        <w:t>12</w:t>
      </w:r>
      <w:r>
        <w:rPr>
          <w:noProof/>
        </w:rPr>
        <w:fldChar w:fldCharType="end"/>
      </w:r>
    </w:p>
    <w:p w14:paraId="4A10BB8B" w14:textId="68C3F8DD" w:rsidR="009D0394" w:rsidRDefault="009D0394">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Definitions</w:t>
      </w:r>
      <w:r>
        <w:rPr>
          <w:noProof/>
        </w:rPr>
        <w:tab/>
      </w:r>
      <w:r>
        <w:rPr>
          <w:noProof/>
        </w:rPr>
        <w:fldChar w:fldCharType="begin"/>
      </w:r>
      <w:r>
        <w:rPr>
          <w:noProof/>
        </w:rPr>
        <w:instrText xml:space="preserve"> PAGEREF _Toc214976401 \h </w:instrText>
      </w:r>
      <w:r>
        <w:rPr>
          <w:noProof/>
        </w:rPr>
      </w:r>
      <w:r>
        <w:rPr>
          <w:noProof/>
        </w:rPr>
        <w:fldChar w:fldCharType="separate"/>
      </w:r>
      <w:r>
        <w:rPr>
          <w:noProof/>
        </w:rPr>
        <w:t>12</w:t>
      </w:r>
      <w:r>
        <w:rPr>
          <w:noProof/>
        </w:rPr>
        <w:fldChar w:fldCharType="end"/>
      </w:r>
    </w:p>
    <w:p w14:paraId="7EF79457" w14:textId="34E69F3F" w:rsidR="009D0394" w:rsidRDefault="009D0394">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_Toc214976402 \h </w:instrText>
      </w:r>
      <w:r>
        <w:rPr>
          <w:noProof/>
        </w:rPr>
      </w:r>
      <w:r>
        <w:rPr>
          <w:noProof/>
        </w:rPr>
        <w:fldChar w:fldCharType="separate"/>
      </w:r>
      <w:r>
        <w:rPr>
          <w:noProof/>
        </w:rPr>
        <w:t>12</w:t>
      </w:r>
      <w:r>
        <w:rPr>
          <w:noProof/>
        </w:rPr>
        <w:fldChar w:fldCharType="end"/>
      </w:r>
    </w:p>
    <w:p w14:paraId="7B02CD6E" w14:textId="3C941F06" w:rsidR="009D0394" w:rsidRDefault="009D0394">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_Toc214976403 \h </w:instrText>
      </w:r>
      <w:r>
        <w:rPr>
          <w:noProof/>
        </w:rPr>
      </w:r>
      <w:r>
        <w:rPr>
          <w:noProof/>
        </w:rPr>
        <w:fldChar w:fldCharType="separate"/>
      </w:r>
      <w:r>
        <w:rPr>
          <w:noProof/>
        </w:rPr>
        <w:t>12</w:t>
      </w:r>
      <w:r>
        <w:rPr>
          <w:noProof/>
        </w:rPr>
        <w:fldChar w:fldCharType="end"/>
      </w:r>
    </w:p>
    <w:p w14:paraId="358FF0AB" w14:textId="24CEFD61" w:rsidR="009D0394" w:rsidRDefault="009D0394">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_Toc214976404 \h </w:instrText>
      </w:r>
      <w:r>
        <w:rPr>
          <w:noProof/>
        </w:rPr>
      </w:r>
      <w:r>
        <w:rPr>
          <w:noProof/>
        </w:rPr>
        <w:fldChar w:fldCharType="separate"/>
      </w:r>
      <w:r>
        <w:rPr>
          <w:noProof/>
        </w:rPr>
        <w:t>13</w:t>
      </w:r>
      <w:r>
        <w:rPr>
          <w:noProof/>
        </w:rPr>
        <w:fldChar w:fldCharType="end"/>
      </w:r>
    </w:p>
    <w:p w14:paraId="6E10A5C3" w14:textId="5658D26B" w:rsidR="009D0394" w:rsidRDefault="009D0394">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the Metaverse Enablement</w:t>
      </w:r>
      <w:r>
        <w:rPr>
          <w:noProof/>
        </w:rPr>
        <w:tab/>
      </w:r>
      <w:r>
        <w:rPr>
          <w:noProof/>
        </w:rPr>
        <w:fldChar w:fldCharType="begin"/>
      </w:r>
      <w:r>
        <w:rPr>
          <w:noProof/>
        </w:rPr>
        <w:instrText xml:space="preserve"> PAGEREF _Toc214976405 \h </w:instrText>
      </w:r>
      <w:r>
        <w:rPr>
          <w:noProof/>
        </w:rPr>
      </w:r>
      <w:r>
        <w:rPr>
          <w:noProof/>
        </w:rPr>
        <w:fldChar w:fldCharType="separate"/>
      </w:r>
      <w:r>
        <w:rPr>
          <w:noProof/>
        </w:rPr>
        <w:t>15</w:t>
      </w:r>
      <w:r>
        <w:rPr>
          <w:noProof/>
        </w:rPr>
        <w:fldChar w:fldCharType="end"/>
      </w:r>
    </w:p>
    <w:p w14:paraId="0FB41B49" w14:textId="2F2AF7D5" w:rsidR="009D0394" w:rsidRDefault="009D0394">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_Toc214976406 \h </w:instrText>
      </w:r>
      <w:r>
        <w:rPr>
          <w:noProof/>
        </w:rPr>
      </w:r>
      <w:r>
        <w:rPr>
          <w:noProof/>
        </w:rPr>
        <w:fldChar w:fldCharType="separate"/>
      </w:r>
      <w:r>
        <w:rPr>
          <w:noProof/>
        </w:rPr>
        <w:t>15</w:t>
      </w:r>
      <w:r>
        <w:rPr>
          <w:noProof/>
        </w:rPr>
        <w:fldChar w:fldCharType="end"/>
      </w:r>
    </w:p>
    <w:p w14:paraId="0B87734C" w14:textId="29D7F61B" w:rsidR="009D0394" w:rsidRDefault="009D0394">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_Toc214976407 \h </w:instrText>
      </w:r>
      <w:r>
        <w:rPr>
          <w:noProof/>
        </w:rPr>
      </w:r>
      <w:r>
        <w:rPr>
          <w:noProof/>
        </w:rPr>
        <w:fldChar w:fldCharType="separate"/>
      </w:r>
      <w:r>
        <w:rPr>
          <w:noProof/>
        </w:rPr>
        <w:t>15</w:t>
      </w:r>
      <w:r>
        <w:rPr>
          <w:noProof/>
        </w:rPr>
        <w:fldChar w:fldCharType="end"/>
      </w:r>
    </w:p>
    <w:p w14:paraId="665EF1CA" w14:textId="6070DD7C" w:rsidR="009D0394" w:rsidRDefault="009D0394">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_Toc214976408 \h </w:instrText>
      </w:r>
      <w:r>
        <w:rPr>
          <w:noProof/>
        </w:rPr>
      </w:r>
      <w:r>
        <w:rPr>
          <w:noProof/>
        </w:rPr>
        <w:fldChar w:fldCharType="separate"/>
      </w:r>
      <w:r>
        <w:rPr>
          <w:noProof/>
        </w:rPr>
        <w:t>15</w:t>
      </w:r>
      <w:r>
        <w:rPr>
          <w:noProof/>
        </w:rPr>
        <w:fldChar w:fldCharType="end"/>
      </w:r>
    </w:p>
    <w:p w14:paraId="636EC1A6" w14:textId="3E543278" w:rsidR="009D0394" w:rsidRDefault="009D0394">
      <w:pPr>
        <w:pStyle w:val="TOC4"/>
        <w:rPr>
          <w:rFonts w:asciiTheme="minorHAnsi" w:eastAsiaTheme="minorEastAsia" w:hAnsiTheme="minorHAnsi" w:cstheme="minorBidi"/>
          <w:noProof/>
          <w:sz w:val="22"/>
          <w:szCs w:val="22"/>
          <w:lang w:val="en-IN" w:eastAsia="en-IN"/>
        </w:rPr>
      </w:pPr>
      <w:r>
        <w:rPr>
          <w:noProof/>
        </w:rPr>
        <w:t>5.2.1.1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_Toc214976409 \h </w:instrText>
      </w:r>
      <w:r>
        <w:rPr>
          <w:noProof/>
        </w:rPr>
      </w:r>
      <w:r>
        <w:rPr>
          <w:noProof/>
        </w:rPr>
        <w:fldChar w:fldCharType="separate"/>
      </w:r>
      <w:r>
        <w:rPr>
          <w:noProof/>
        </w:rPr>
        <w:t>15</w:t>
      </w:r>
      <w:r>
        <w:rPr>
          <w:noProof/>
        </w:rPr>
        <w:fldChar w:fldCharType="end"/>
      </w:r>
    </w:p>
    <w:p w14:paraId="2B07F365" w14:textId="57528BC4" w:rsidR="009D0394" w:rsidRDefault="009D0394">
      <w:pPr>
        <w:pStyle w:val="TOC4"/>
        <w:rPr>
          <w:rFonts w:asciiTheme="minorHAnsi" w:eastAsiaTheme="minorEastAsia" w:hAnsiTheme="minorHAnsi" w:cstheme="minorBidi"/>
          <w:noProof/>
          <w:sz w:val="22"/>
          <w:szCs w:val="22"/>
          <w:lang w:val="en-IN" w:eastAsia="en-IN"/>
        </w:rPr>
      </w:pPr>
      <w:r>
        <w:rPr>
          <w:noProof/>
        </w:rPr>
        <w:t>5.2.1.2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_Toc214976410 \h </w:instrText>
      </w:r>
      <w:r>
        <w:rPr>
          <w:noProof/>
        </w:rPr>
      </w:r>
      <w:r>
        <w:rPr>
          <w:noProof/>
        </w:rPr>
        <w:fldChar w:fldCharType="separate"/>
      </w:r>
      <w:r>
        <w:rPr>
          <w:noProof/>
        </w:rPr>
        <w:t>15</w:t>
      </w:r>
      <w:r>
        <w:rPr>
          <w:noProof/>
        </w:rPr>
        <w:fldChar w:fldCharType="end"/>
      </w:r>
    </w:p>
    <w:p w14:paraId="6B11275B" w14:textId="588F461B" w:rsidR="009D0394" w:rsidRDefault="009D0394">
      <w:pPr>
        <w:pStyle w:val="TOC5"/>
        <w:rPr>
          <w:rFonts w:asciiTheme="minorHAnsi" w:eastAsiaTheme="minorEastAsia" w:hAnsiTheme="minorHAnsi" w:cstheme="minorBidi"/>
          <w:noProof/>
          <w:sz w:val="22"/>
          <w:szCs w:val="22"/>
          <w:lang w:val="en-IN" w:eastAsia="en-IN"/>
        </w:rPr>
      </w:pPr>
      <w:r>
        <w:rPr>
          <w:noProof/>
        </w:rPr>
        <w:t>5.2.1.2.1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_Toc214976411 \h </w:instrText>
      </w:r>
      <w:r>
        <w:rPr>
          <w:noProof/>
        </w:rPr>
      </w:r>
      <w:r>
        <w:rPr>
          <w:noProof/>
        </w:rPr>
        <w:fldChar w:fldCharType="separate"/>
      </w:r>
      <w:r>
        <w:rPr>
          <w:noProof/>
        </w:rPr>
        <w:t>15</w:t>
      </w:r>
      <w:r>
        <w:rPr>
          <w:noProof/>
        </w:rPr>
        <w:fldChar w:fldCharType="end"/>
      </w:r>
    </w:p>
    <w:p w14:paraId="0C1FBAB5" w14:textId="0BE09506" w:rsidR="009D0394" w:rsidRDefault="009D0394">
      <w:pPr>
        <w:pStyle w:val="TOC5"/>
        <w:rPr>
          <w:rFonts w:asciiTheme="minorHAnsi" w:eastAsiaTheme="minorEastAsia" w:hAnsiTheme="minorHAnsi" w:cstheme="minorBidi"/>
          <w:noProof/>
          <w:sz w:val="22"/>
          <w:szCs w:val="22"/>
          <w:lang w:val="en-IN" w:eastAsia="en-IN"/>
        </w:rPr>
      </w:pPr>
      <w:r>
        <w:rPr>
          <w:noProof/>
        </w:rPr>
        <w:t>5.2.1.2.2</w:t>
      </w:r>
      <w:r>
        <w:rPr>
          <w:rFonts w:asciiTheme="minorHAnsi" w:eastAsiaTheme="minorEastAsia" w:hAnsiTheme="minorHAnsi" w:cstheme="minorBidi"/>
          <w:noProof/>
          <w:sz w:val="22"/>
          <w:szCs w:val="22"/>
          <w:lang w:val="en-IN" w:eastAsia="en-IN"/>
        </w:rPr>
        <w:tab/>
      </w:r>
      <w:r>
        <w:rPr>
          <w:noProof/>
        </w:rPr>
        <w:t>SS_SAnManagement_Create</w:t>
      </w:r>
      <w:r>
        <w:rPr>
          <w:noProof/>
        </w:rPr>
        <w:tab/>
      </w:r>
      <w:r>
        <w:rPr>
          <w:noProof/>
        </w:rPr>
        <w:fldChar w:fldCharType="begin"/>
      </w:r>
      <w:r>
        <w:rPr>
          <w:noProof/>
        </w:rPr>
        <w:instrText xml:space="preserve"> PAGEREF _Toc214976412 \h </w:instrText>
      </w:r>
      <w:r>
        <w:rPr>
          <w:noProof/>
        </w:rPr>
      </w:r>
      <w:r>
        <w:rPr>
          <w:noProof/>
        </w:rPr>
        <w:fldChar w:fldCharType="separate"/>
      </w:r>
      <w:r>
        <w:rPr>
          <w:noProof/>
        </w:rPr>
        <w:t>16</w:t>
      </w:r>
      <w:r>
        <w:rPr>
          <w:noProof/>
        </w:rPr>
        <w:fldChar w:fldCharType="end"/>
      </w:r>
    </w:p>
    <w:p w14:paraId="384A73EB" w14:textId="7B0B37B0" w:rsidR="009D0394" w:rsidRDefault="009D0394">
      <w:pPr>
        <w:pStyle w:val="TOC5"/>
        <w:rPr>
          <w:rFonts w:asciiTheme="minorHAnsi" w:eastAsiaTheme="minorEastAsia" w:hAnsiTheme="minorHAnsi" w:cstheme="minorBidi"/>
          <w:noProof/>
          <w:sz w:val="22"/>
          <w:szCs w:val="22"/>
          <w:lang w:val="en-IN" w:eastAsia="en-IN"/>
        </w:rPr>
      </w:pPr>
      <w:r>
        <w:rPr>
          <w:noProof/>
        </w:rPr>
        <w:t>5.2.1.2.3</w:t>
      </w:r>
      <w:r>
        <w:rPr>
          <w:rFonts w:asciiTheme="minorHAnsi" w:eastAsiaTheme="minorEastAsia" w:hAnsiTheme="minorHAnsi" w:cstheme="minorBidi"/>
          <w:noProof/>
          <w:sz w:val="22"/>
          <w:szCs w:val="22"/>
          <w:lang w:val="en-IN" w:eastAsia="en-IN"/>
        </w:rPr>
        <w:tab/>
      </w:r>
      <w:r>
        <w:rPr>
          <w:noProof/>
        </w:rPr>
        <w:t>SS_SAnManagement_Update</w:t>
      </w:r>
      <w:r>
        <w:rPr>
          <w:noProof/>
        </w:rPr>
        <w:tab/>
      </w:r>
      <w:r>
        <w:rPr>
          <w:noProof/>
        </w:rPr>
        <w:fldChar w:fldCharType="begin"/>
      </w:r>
      <w:r>
        <w:rPr>
          <w:noProof/>
        </w:rPr>
        <w:instrText xml:space="preserve"> PAGEREF _Toc214976413 \h </w:instrText>
      </w:r>
      <w:r>
        <w:rPr>
          <w:noProof/>
        </w:rPr>
      </w:r>
      <w:r>
        <w:rPr>
          <w:noProof/>
        </w:rPr>
        <w:fldChar w:fldCharType="separate"/>
      </w:r>
      <w:r>
        <w:rPr>
          <w:noProof/>
        </w:rPr>
        <w:t>17</w:t>
      </w:r>
      <w:r>
        <w:rPr>
          <w:noProof/>
        </w:rPr>
        <w:fldChar w:fldCharType="end"/>
      </w:r>
    </w:p>
    <w:p w14:paraId="1B4DC0C3" w14:textId="101EF372" w:rsidR="009D0394" w:rsidRDefault="009D0394">
      <w:pPr>
        <w:pStyle w:val="TOC5"/>
        <w:rPr>
          <w:rFonts w:asciiTheme="minorHAnsi" w:eastAsiaTheme="minorEastAsia" w:hAnsiTheme="minorHAnsi" w:cstheme="minorBidi"/>
          <w:noProof/>
          <w:sz w:val="22"/>
          <w:szCs w:val="22"/>
          <w:lang w:val="en-IN" w:eastAsia="en-IN"/>
        </w:rPr>
      </w:pPr>
      <w:r>
        <w:rPr>
          <w:noProof/>
        </w:rPr>
        <w:t>5.2.1.2.4</w:t>
      </w:r>
      <w:r>
        <w:rPr>
          <w:rFonts w:asciiTheme="minorHAnsi" w:eastAsiaTheme="minorEastAsia" w:hAnsiTheme="minorHAnsi" w:cstheme="minorBidi"/>
          <w:noProof/>
          <w:sz w:val="22"/>
          <w:szCs w:val="22"/>
          <w:lang w:val="en-IN" w:eastAsia="en-IN"/>
        </w:rPr>
        <w:tab/>
      </w:r>
      <w:r>
        <w:rPr>
          <w:noProof/>
        </w:rPr>
        <w:t>SS_SAnManagement_Delete</w:t>
      </w:r>
      <w:r>
        <w:rPr>
          <w:noProof/>
        </w:rPr>
        <w:tab/>
      </w:r>
      <w:r>
        <w:rPr>
          <w:noProof/>
        </w:rPr>
        <w:fldChar w:fldCharType="begin"/>
      </w:r>
      <w:r>
        <w:rPr>
          <w:noProof/>
        </w:rPr>
        <w:instrText xml:space="preserve"> PAGEREF _Toc214976414 \h </w:instrText>
      </w:r>
      <w:r>
        <w:rPr>
          <w:noProof/>
        </w:rPr>
      </w:r>
      <w:r>
        <w:rPr>
          <w:noProof/>
        </w:rPr>
        <w:fldChar w:fldCharType="separate"/>
      </w:r>
      <w:r>
        <w:rPr>
          <w:noProof/>
        </w:rPr>
        <w:t>17</w:t>
      </w:r>
      <w:r>
        <w:rPr>
          <w:noProof/>
        </w:rPr>
        <w:fldChar w:fldCharType="end"/>
      </w:r>
    </w:p>
    <w:p w14:paraId="10E8A9C5" w14:textId="2D68C720" w:rsidR="009D0394" w:rsidRDefault="009D0394">
      <w:pPr>
        <w:pStyle w:val="TOC5"/>
        <w:rPr>
          <w:rFonts w:asciiTheme="minorHAnsi" w:eastAsiaTheme="minorEastAsia" w:hAnsiTheme="minorHAnsi" w:cstheme="minorBidi"/>
          <w:noProof/>
          <w:sz w:val="22"/>
          <w:szCs w:val="22"/>
          <w:lang w:val="en-IN" w:eastAsia="en-IN"/>
        </w:rPr>
      </w:pPr>
      <w:r>
        <w:rPr>
          <w:noProof/>
        </w:rPr>
        <w:t>5.2.1.2.5</w:t>
      </w:r>
      <w:r>
        <w:rPr>
          <w:rFonts w:asciiTheme="minorHAnsi" w:eastAsiaTheme="minorEastAsia" w:hAnsiTheme="minorHAnsi" w:cstheme="minorBidi"/>
          <w:noProof/>
          <w:sz w:val="22"/>
          <w:szCs w:val="22"/>
          <w:lang w:val="en-IN" w:eastAsia="en-IN"/>
        </w:rPr>
        <w:tab/>
      </w:r>
      <w:r>
        <w:rPr>
          <w:noProof/>
        </w:rPr>
        <w:t>SS_SAnManagement_Subscribe</w:t>
      </w:r>
      <w:r>
        <w:rPr>
          <w:noProof/>
        </w:rPr>
        <w:tab/>
      </w:r>
      <w:r>
        <w:rPr>
          <w:noProof/>
        </w:rPr>
        <w:fldChar w:fldCharType="begin"/>
      </w:r>
      <w:r>
        <w:rPr>
          <w:noProof/>
        </w:rPr>
        <w:instrText xml:space="preserve"> PAGEREF _Toc214976415 \h </w:instrText>
      </w:r>
      <w:r>
        <w:rPr>
          <w:noProof/>
        </w:rPr>
      </w:r>
      <w:r>
        <w:rPr>
          <w:noProof/>
        </w:rPr>
        <w:fldChar w:fldCharType="separate"/>
      </w:r>
      <w:r>
        <w:rPr>
          <w:noProof/>
        </w:rPr>
        <w:t>18</w:t>
      </w:r>
      <w:r>
        <w:rPr>
          <w:noProof/>
        </w:rPr>
        <w:fldChar w:fldCharType="end"/>
      </w:r>
    </w:p>
    <w:p w14:paraId="48C5B57F" w14:textId="1F1F356B" w:rsidR="009D0394" w:rsidRDefault="009D0394">
      <w:pPr>
        <w:pStyle w:val="TOC5"/>
        <w:rPr>
          <w:rFonts w:asciiTheme="minorHAnsi" w:eastAsiaTheme="minorEastAsia" w:hAnsiTheme="minorHAnsi" w:cstheme="minorBidi"/>
          <w:noProof/>
          <w:sz w:val="22"/>
          <w:szCs w:val="22"/>
          <w:lang w:val="en-IN" w:eastAsia="en-IN"/>
        </w:rPr>
      </w:pPr>
      <w:r>
        <w:rPr>
          <w:noProof/>
        </w:rPr>
        <w:t>5.2.1.2.6</w:t>
      </w:r>
      <w:r>
        <w:rPr>
          <w:rFonts w:asciiTheme="minorHAnsi" w:eastAsiaTheme="minorEastAsia" w:hAnsiTheme="minorHAnsi" w:cstheme="minorBidi"/>
          <w:noProof/>
          <w:sz w:val="22"/>
          <w:szCs w:val="22"/>
          <w:lang w:val="en-IN" w:eastAsia="en-IN"/>
        </w:rPr>
        <w:tab/>
      </w:r>
      <w:r>
        <w:rPr>
          <w:noProof/>
        </w:rPr>
        <w:t>SS_SAnManagement_Subscription_Update</w:t>
      </w:r>
      <w:r>
        <w:rPr>
          <w:noProof/>
        </w:rPr>
        <w:tab/>
      </w:r>
      <w:r>
        <w:rPr>
          <w:noProof/>
        </w:rPr>
        <w:fldChar w:fldCharType="begin"/>
      </w:r>
      <w:r>
        <w:rPr>
          <w:noProof/>
        </w:rPr>
        <w:instrText xml:space="preserve"> PAGEREF _Toc214976416 \h </w:instrText>
      </w:r>
      <w:r>
        <w:rPr>
          <w:noProof/>
        </w:rPr>
      </w:r>
      <w:r>
        <w:rPr>
          <w:noProof/>
        </w:rPr>
        <w:fldChar w:fldCharType="separate"/>
      </w:r>
      <w:r>
        <w:rPr>
          <w:noProof/>
        </w:rPr>
        <w:t>19</w:t>
      </w:r>
      <w:r>
        <w:rPr>
          <w:noProof/>
        </w:rPr>
        <w:fldChar w:fldCharType="end"/>
      </w:r>
    </w:p>
    <w:p w14:paraId="63D09530" w14:textId="143FF857" w:rsidR="009D0394" w:rsidRDefault="009D0394">
      <w:pPr>
        <w:pStyle w:val="TOC5"/>
        <w:rPr>
          <w:rFonts w:asciiTheme="minorHAnsi" w:eastAsiaTheme="minorEastAsia" w:hAnsiTheme="minorHAnsi" w:cstheme="minorBidi"/>
          <w:noProof/>
          <w:sz w:val="22"/>
          <w:szCs w:val="22"/>
          <w:lang w:val="en-IN" w:eastAsia="en-IN"/>
        </w:rPr>
      </w:pPr>
      <w:r>
        <w:rPr>
          <w:noProof/>
        </w:rPr>
        <w:t>5.2.1.2.7</w:t>
      </w:r>
      <w:r>
        <w:rPr>
          <w:rFonts w:asciiTheme="minorHAnsi" w:eastAsiaTheme="minorEastAsia" w:hAnsiTheme="minorHAnsi" w:cstheme="minorBidi"/>
          <w:noProof/>
          <w:sz w:val="22"/>
          <w:szCs w:val="22"/>
          <w:lang w:val="en-IN" w:eastAsia="en-IN"/>
        </w:rPr>
        <w:tab/>
      </w:r>
      <w:r>
        <w:rPr>
          <w:noProof/>
        </w:rPr>
        <w:t>SS_SAnManagement_Unsubscribe</w:t>
      </w:r>
      <w:r>
        <w:rPr>
          <w:noProof/>
        </w:rPr>
        <w:tab/>
      </w:r>
      <w:r>
        <w:rPr>
          <w:noProof/>
        </w:rPr>
        <w:fldChar w:fldCharType="begin"/>
      </w:r>
      <w:r>
        <w:rPr>
          <w:noProof/>
        </w:rPr>
        <w:instrText xml:space="preserve"> PAGEREF _Toc214976417 \h </w:instrText>
      </w:r>
      <w:r>
        <w:rPr>
          <w:noProof/>
        </w:rPr>
      </w:r>
      <w:r>
        <w:rPr>
          <w:noProof/>
        </w:rPr>
        <w:fldChar w:fldCharType="separate"/>
      </w:r>
      <w:r>
        <w:rPr>
          <w:noProof/>
        </w:rPr>
        <w:t>20</w:t>
      </w:r>
      <w:r>
        <w:rPr>
          <w:noProof/>
        </w:rPr>
        <w:fldChar w:fldCharType="end"/>
      </w:r>
    </w:p>
    <w:p w14:paraId="53F83A4A" w14:textId="16C57039" w:rsidR="009D0394" w:rsidRDefault="009D0394">
      <w:pPr>
        <w:pStyle w:val="TOC5"/>
        <w:rPr>
          <w:rFonts w:asciiTheme="minorHAnsi" w:eastAsiaTheme="minorEastAsia" w:hAnsiTheme="minorHAnsi" w:cstheme="minorBidi"/>
          <w:noProof/>
          <w:sz w:val="22"/>
          <w:szCs w:val="22"/>
          <w:lang w:val="en-IN" w:eastAsia="en-IN"/>
        </w:rPr>
      </w:pPr>
      <w:r>
        <w:rPr>
          <w:noProof/>
        </w:rPr>
        <w:t>5.2.1.2.8</w:t>
      </w:r>
      <w:r>
        <w:rPr>
          <w:rFonts w:asciiTheme="minorHAnsi" w:eastAsiaTheme="minorEastAsia" w:hAnsiTheme="minorHAnsi" w:cstheme="minorBidi"/>
          <w:noProof/>
          <w:sz w:val="22"/>
          <w:szCs w:val="22"/>
          <w:lang w:val="en-IN" w:eastAsia="en-IN"/>
        </w:rPr>
        <w:tab/>
      </w:r>
      <w:r>
        <w:rPr>
          <w:noProof/>
        </w:rPr>
        <w:t>SS_SAnManagement_Notify</w:t>
      </w:r>
      <w:r>
        <w:rPr>
          <w:noProof/>
        </w:rPr>
        <w:tab/>
      </w:r>
      <w:r>
        <w:rPr>
          <w:noProof/>
        </w:rPr>
        <w:fldChar w:fldCharType="begin"/>
      </w:r>
      <w:r>
        <w:rPr>
          <w:noProof/>
        </w:rPr>
        <w:instrText xml:space="preserve"> PAGEREF _Toc214976418 \h </w:instrText>
      </w:r>
      <w:r>
        <w:rPr>
          <w:noProof/>
        </w:rPr>
      </w:r>
      <w:r>
        <w:rPr>
          <w:noProof/>
        </w:rPr>
        <w:fldChar w:fldCharType="separate"/>
      </w:r>
      <w:r>
        <w:rPr>
          <w:noProof/>
        </w:rPr>
        <w:t>21</w:t>
      </w:r>
      <w:r>
        <w:rPr>
          <w:noProof/>
        </w:rPr>
        <w:fldChar w:fldCharType="end"/>
      </w:r>
    </w:p>
    <w:p w14:paraId="74E0F947" w14:textId="2D589FD8" w:rsidR="009D0394" w:rsidRDefault="009D0394">
      <w:pPr>
        <w:pStyle w:val="TOC5"/>
        <w:rPr>
          <w:rFonts w:asciiTheme="minorHAnsi" w:eastAsiaTheme="minorEastAsia" w:hAnsiTheme="minorHAnsi" w:cstheme="minorBidi"/>
          <w:noProof/>
          <w:sz w:val="22"/>
          <w:szCs w:val="22"/>
          <w:lang w:val="en-IN" w:eastAsia="en-IN"/>
        </w:rPr>
      </w:pPr>
      <w:r>
        <w:rPr>
          <w:noProof/>
        </w:rPr>
        <w:t>5.2.1.2.9</w:t>
      </w:r>
      <w:r>
        <w:rPr>
          <w:rFonts w:asciiTheme="minorHAnsi" w:eastAsiaTheme="minorEastAsia" w:hAnsiTheme="minorHAnsi" w:cstheme="minorBidi"/>
          <w:noProof/>
          <w:sz w:val="22"/>
          <w:szCs w:val="22"/>
          <w:lang w:val="en-IN" w:eastAsia="en-IN"/>
        </w:rPr>
        <w:tab/>
      </w:r>
      <w:r>
        <w:rPr>
          <w:noProof/>
        </w:rPr>
        <w:t>SS_SAnManagement_Retrieve</w:t>
      </w:r>
      <w:r>
        <w:rPr>
          <w:noProof/>
        </w:rPr>
        <w:tab/>
      </w:r>
      <w:r>
        <w:rPr>
          <w:noProof/>
        </w:rPr>
        <w:fldChar w:fldCharType="begin"/>
      </w:r>
      <w:r>
        <w:rPr>
          <w:noProof/>
        </w:rPr>
        <w:instrText xml:space="preserve"> PAGEREF _Toc214976419 \h </w:instrText>
      </w:r>
      <w:r>
        <w:rPr>
          <w:noProof/>
        </w:rPr>
      </w:r>
      <w:r>
        <w:rPr>
          <w:noProof/>
        </w:rPr>
        <w:fldChar w:fldCharType="separate"/>
      </w:r>
      <w:r>
        <w:rPr>
          <w:noProof/>
        </w:rPr>
        <w:t>21</w:t>
      </w:r>
      <w:r>
        <w:rPr>
          <w:noProof/>
        </w:rPr>
        <w:fldChar w:fldCharType="end"/>
      </w:r>
    </w:p>
    <w:p w14:paraId="75C8152C" w14:textId="58DD1D29" w:rsidR="009D0394" w:rsidRDefault="009D0394">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_Toc214976420 \h </w:instrText>
      </w:r>
      <w:r>
        <w:rPr>
          <w:noProof/>
        </w:rPr>
      </w:r>
      <w:r>
        <w:rPr>
          <w:noProof/>
        </w:rPr>
        <w:fldChar w:fldCharType="separate"/>
      </w:r>
      <w:r>
        <w:rPr>
          <w:noProof/>
        </w:rPr>
        <w:t>22</w:t>
      </w:r>
      <w:r>
        <w:rPr>
          <w:noProof/>
        </w:rPr>
        <w:fldChar w:fldCharType="end"/>
      </w:r>
    </w:p>
    <w:p w14:paraId="17E126E8" w14:textId="5F66FBC4" w:rsidR="009D0394" w:rsidRDefault="009D0394">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_Toc214976421 \h </w:instrText>
      </w:r>
      <w:r>
        <w:rPr>
          <w:noProof/>
        </w:rPr>
      </w:r>
      <w:r>
        <w:rPr>
          <w:noProof/>
        </w:rPr>
        <w:fldChar w:fldCharType="separate"/>
      </w:r>
      <w:r>
        <w:rPr>
          <w:noProof/>
        </w:rPr>
        <w:t>22</w:t>
      </w:r>
      <w:r>
        <w:rPr>
          <w:noProof/>
        </w:rPr>
        <w:fldChar w:fldCharType="end"/>
      </w:r>
    </w:p>
    <w:p w14:paraId="339E57BE" w14:textId="448890DF" w:rsidR="009D0394" w:rsidRDefault="009D0394">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_Toc214976422 \h </w:instrText>
      </w:r>
      <w:r>
        <w:rPr>
          <w:noProof/>
        </w:rPr>
      </w:r>
      <w:r>
        <w:rPr>
          <w:noProof/>
        </w:rPr>
        <w:fldChar w:fldCharType="separate"/>
      </w:r>
      <w:r>
        <w:rPr>
          <w:noProof/>
        </w:rPr>
        <w:t>22</w:t>
      </w:r>
      <w:r>
        <w:rPr>
          <w:noProof/>
        </w:rPr>
        <w:fldChar w:fldCharType="end"/>
      </w:r>
    </w:p>
    <w:p w14:paraId="5C98D61C" w14:textId="37CD46C9" w:rsidR="009D0394" w:rsidRDefault="009D0394">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_Toc214976423 \h </w:instrText>
      </w:r>
      <w:r>
        <w:rPr>
          <w:noProof/>
        </w:rPr>
      </w:r>
      <w:r>
        <w:rPr>
          <w:noProof/>
        </w:rPr>
        <w:fldChar w:fldCharType="separate"/>
      </w:r>
      <w:r>
        <w:rPr>
          <w:noProof/>
        </w:rPr>
        <w:t>22</w:t>
      </w:r>
      <w:r>
        <w:rPr>
          <w:noProof/>
        </w:rPr>
        <w:fldChar w:fldCharType="end"/>
      </w:r>
    </w:p>
    <w:p w14:paraId="6E5AD1F3" w14:textId="7E4EF24E" w:rsidR="009D0394" w:rsidRDefault="009D0394">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SS_SAnDiscovery_Request</w:t>
      </w:r>
      <w:r>
        <w:rPr>
          <w:noProof/>
        </w:rPr>
        <w:tab/>
      </w:r>
      <w:r>
        <w:rPr>
          <w:noProof/>
        </w:rPr>
        <w:fldChar w:fldCharType="begin"/>
      </w:r>
      <w:r>
        <w:rPr>
          <w:noProof/>
        </w:rPr>
        <w:instrText xml:space="preserve"> PAGEREF _Toc214976424 \h </w:instrText>
      </w:r>
      <w:r>
        <w:rPr>
          <w:noProof/>
        </w:rPr>
      </w:r>
      <w:r>
        <w:rPr>
          <w:noProof/>
        </w:rPr>
        <w:fldChar w:fldCharType="separate"/>
      </w:r>
      <w:r>
        <w:rPr>
          <w:noProof/>
        </w:rPr>
        <w:t>22</w:t>
      </w:r>
      <w:r>
        <w:rPr>
          <w:noProof/>
        </w:rPr>
        <w:fldChar w:fldCharType="end"/>
      </w:r>
    </w:p>
    <w:p w14:paraId="2D35590E" w14:textId="61BC355A" w:rsidR="009D0394" w:rsidRDefault="009D0394">
      <w:pPr>
        <w:pStyle w:val="TOC3"/>
        <w:rPr>
          <w:rFonts w:asciiTheme="minorHAnsi" w:eastAsiaTheme="minorEastAsia" w:hAnsiTheme="minorHAnsi" w:cstheme="minorBidi"/>
          <w:noProof/>
          <w:sz w:val="22"/>
          <w:szCs w:val="22"/>
          <w:lang w:val="en-IN" w:eastAsia="en-IN"/>
        </w:rPr>
      </w:pPr>
      <w:r>
        <w:rPr>
          <w:noProof/>
        </w:rPr>
        <w:t>5.2.3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_Toc214976425 \h </w:instrText>
      </w:r>
      <w:r>
        <w:rPr>
          <w:noProof/>
        </w:rPr>
      </w:r>
      <w:r>
        <w:rPr>
          <w:noProof/>
        </w:rPr>
        <w:fldChar w:fldCharType="separate"/>
      </w:r>
      <w:r>
        <w:rPr>
          <w:noProof/>
        </w:rPr>
        <w:t>23</w:t>
      </w:r>
      <w:r>
        <w:rPr>
          <w:noProof/>
        </w:rPr>
        <w:fldChar w:fldCharType="end"/>
      </w:r>
    </w:p>
    <w:p w14:paraId="72A638A3" w14:textId="1124D8A9" w:rsidR="009D0394" w:rsidRDefault="009D0394">
      <w:pPr>
        <w:pStyle w:val="TOC4"/>
        <w:rPr>
          <w:rFonts w:asciiTheme="minorHAnsi" w:eastAsiaTheme="minorEastAsia" w:hAnsiTheme="minorHAnsi" w:cstheme="minorBidi"/>
          <w:noProof/>
          <w:sz w:val="22"/>
          <w:szCs w:val="22"/>
          <w:lang w:val="en-IN" w:eastAsia="en-IN"/>
        </w:rPr>
      </w:pPr>
      <w:r>
        <w:rPr>
          <w:noProof/>
        </w:rPr>
        <w:t>5.2.3.1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_Toc214976426 \h </w:instrText>
      </w:r>
      <w:r>
        <w:rPr>
          <w:noProof/>
        </w:rPr>
      </w:r>
      <w:r>
        <w:rPr>
          <w:noProof/>
        </w:rPr>
        <w:fldChar w:fldCharType="separate"/>
      </w:r>
      <w:r>
        <w:rPr>
          <w:noProof/>
        </w:rPr>
        <w:t>23</w:t>
      </w:r>
      <w:r>
        <w:rPr>
          <w:noProof/>
        </w:rPr>
        <w:fldChar w:fldCharType="end"/>
      </w:r>
    </w:p>
    <w:p w14:paraId="6DD7BB26" w14:textId="550D5506" w:rsidR="009D0394" w:rsidRDefault="009D0394">
      <w:pPr>
        <w:pStyle w:val="TOC4"/>
        <w:rPr>
          <w:rFonts w:asciiTheme="minorHAnsi" w:eastAsiaTheme="minorEastAsia" w:hAnsiTheme="minorHAnsi" w:cstheme="minorBidi"/>
          <w:noProof/>
          <w:sz w:val="22"/>
          <w:szCs w:val="22"/>
          <w:lang w:val="en-IN" w:eastAsia="en-IN"/>
        </w:rPr>
      </w:pPr>
      <w:r>
        <w:rPr>
          <w:noProof/>
        </w:rPr>
        <w:t>5.2.3.2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_Toc214976427 \h </w:instrText>
      </w:r>
      <w:r>
        <w:rPr>
          <w:noProof/>
        </w:rPr>
      </w:r>
      <w:r>
        <w:rPr>
          <w:noProof/>
        </w:rPr>
        <w:fldChar w:fldCharType="separate"/>
      </w:r>
      <w:r>
        <w:rPr>
          <w:noProof/>
        </w:rPr>
        <w:t>23</w:t>
      </w:r>
      <w:r>
        <w:rPr>
          <w:noProof/>
        </w:rPr>
        <w:fldChar w:fldCharType="end"/>
      </w:r>
    </w:p>
    <w:p w14:paraId="08339D6A" w14:textId="2DE3DE24" w:rsidR="009D0394" w:rsidRDefault="009D0394">
      <w:pPr>
        <w:pStyle w:val="TOC5"/>
        <w:rPr>
          <w:rFonts w:asciiTheme="minorHAnsi" w:eastAsiaTheme="minorEastAsia" w:hAnsiTheme="minorHAnsi" w:cstheme="minorBidi"/>
          <w:noProof/>
          <w:sz w:val="22"/>
          <w:szCs w:val="22"/>
          <w:lang w:val="en-IN" w:eastAsia="en-IN"/>
        </w:rPr>
      </w:pPr>
      <w:r>
        <w:rPr>
          <w:noProof/>
        </w:rPr>
        <w:t>5.2.3.2.1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_Toc214976428 \h </w:instrText>
      </w:r>
      <w:r>
        <w:rPr>
          <w:noProof/>
        </w:rPr>
      </w:r>
      <w:r>
        <w:rPr>
          <w:noProof/>
        </w:rPr>
        <w:fldChar w:fldCharType="separate"/>
      </w:r>
      <w:r>
        <w:rPr>
          <w:noProof/>
        </w:rPr>
        <w:t>23</w:t>
      </w:r>
      <w:r>
        <w:rPr>
          <w:noProof/>
        </w:rPr>
        <w:fldChar w:fldCharType="end"/>
      </w:r>
    </w:p>
    <w:p w14:paraId="3F2AA1AE" w14:textId="0F09D2ED" w:rsidR="009D0394" w:rsidRDefault="009D0394">
      <w:pPr>
        <w:pStyle w:val="TOC5"/>
        <w:rPr>
          <w:rFonts w:asciiTheme="minorHAnsi" w:eastAsiaTheme="minorEastAsia" w:hAnsiTheme="minorHAnsi" w:cstheme="minorBidi"/>
          <w:noProof/>
          <w:sz w:val="22"/>
          <w:szCs w:val="22"/>
          <w:lang w:val="en-IN" w:eastAsia="en-IN"/>
        </w:rPr>
      </w:pPr>
      <w:r>
        <w:rPr>
          <w:noProof/>
        </w:rPr>
        <w:t>5.2.3.2.2</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_Create</w:t>
      </w:r>
      <w:r>
        <w:rPr>
          <w:noProof/>
        </w:rPr>
        <w:tab/>
      </w:r>
      <w:r>
        <w:rPr>
          <w:noProof/>
        </w:rPr>
        <w:fldChar w:fldCharType="begin"/>
      </w:r>
      <w:r>
        <w:rPr>
          <w:noProof/>
        </w:rPr>
        <w:instrText xml:space="preserve"> PAGEREF _Toc214976429 \h </w:instrText>
      </w:r>
      <w:r>
        <w:rPr>
          <w:noProof/>
        </w:rPr>
      </w:r>
      <w:r>
        <w:rPr>
          <w:noProof/>
        </w:rPr>
        <w:fldChar w:fldCharType="separate"/>
      </w:r>
      <w:r>
        <w:rPr>
          <w:noProof/>
        </w:rPr>
        <w:t>23</w:t>
      </w:r>
      <w:r>
        <w:rPr>
          <w:noProof/>
        </w:rPr>
        <w:fldChar w:fldCharType="end"/>
      </w:r>
    </w:p>
    <w:p w14:paraId="61897690" w14:textId="678D3FFB" w:rsidR="009D0394" w:rsidRDefault="009D0394">
      <w:pPr>
        <w:pStyle w:val="TOC5"/>
        <w:rPr>
          <w:rFonts w:asciiTheme="minorHAnsi" w:eastAsiaTheme="minorEastAsia" w:hAnsiTheme="minorHAnsi" w:cstheme="minorBidi"/>
          <w:noProof/>
          <w:sz w:val="22"/>
          <w:szCs w:val="22"/>
          <w:lang w:val="en-IN" w:eastAsia="en-IN"/>
        </w:rPr>
      </w:pPr>
      <w:r>
        <w:rPr>
          <w:noProof/>
        </w:rPr>
        <w:t>5.2.3.2.3</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_Update</w:t>
      </w:r>
      <w:r>
        <w:rPr>
          <w:noProof/>
        </w:rPr>
        <w:tab/>
      </w:r>
      <w:r>
        <w:rPr>
          <w:noProof/>
        </w:rPr>
        <w:fldChar w:fldCharType="begin"/>
      </w:r>
      <w:r>
        <w:rPr>
          <w:noProof/>
        </w:rPr>
        <w:instrText xml:space="preserve"> PAGEREF _Toc214976430 \h </w:instrText>
      </w:r>
      <w:r>
        <w:rPr>
          <w:noProof/>
        </w:rPr>
      </w:r>
      <w:r>
        <w:rPr>
          <w:noProof/>
        </w:rPr>
        <w:fldChar w:fldCharType="separate"/>
      </w:r>
      <w:r>
        <w:rPr>
          <w:noProof/>
        </w:rPr>
        <w:t>24</w:t>
      </w:r>
      <w:r>
        <w:rPr>
          <w:noProof/>
        </w:rPr>
        <w:fldChar w:fldCharType="end"/>
      </w:r>
    </w:p>
    <w:p w14:paraId="719650CB" w14:textId="15AABAFD" w:rsidR="009D0394" w:rsidRDefault="009D0394">
      <w:pPr>
        <w:pStyle w:val="TOC5"/>
        <w:rPr>
          <w:rFonts w:asciiTheme="minorHAnsi" w:eastAsiaTheme="minorEastAsia" w:hAnsiTheme="minorHAnsi" w:cstheme="minorBidi"/>
          <w:noProof/>
          <w:sz w:val="22"/>
          <w:szCs w:val="22"/>
          <w:lang w:val="en-IN" w:eastAsia="en-IN"/>
        </w:rPr>
      </w:pPr>
      <w:r>
        <w:rPr>
          <w:noProof/>
        </w:rPr>
        <w:t>5.2.3.2.4</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_Delete</w:t>
      </w:r>
      <w:r>
        <w:rPr>
          <w:noProof/>
        </w:rPr>
        <w:tab/>
      </w:r>
      <w:r>
        <w:rPr>
          <w:noProof/>
        </w:rPr>
        <w:fldChar w:fldCharType="begin"/>
      </w:r>
      <w:r>
        <w:rPr>
          <w:noProof/>
        </w:rPr>
        <w:instrText xml:space="preserve"> PAGEREF _Toc214976431 \h </w:instrText>
      </w:r>
      <w:r>
        <w:rPr>
          <w:noProof/>
        </w:rPr>
      </w:r>
      <w:r>
        <w:rPr>
          <w:noProof/>
        </w:rPr>
        <w:fldChar w:fldCharType="separate"/>
      </w:r>
      <w:r>
        <w:rPr>
          <w:noProof/>
        </w:rPr>
        <w:t>25</w:t>
      </w:r>
      <w:r>
        <w:rPr>
          <w:noProof/>
        </w:rPr>
        <w:fldChar w:fldCharType="end"/>
      </w:r>
    </w:p>
    <w:p w14:paraId="2EA67DD3" w14:textId="436C8282" w:rsidR="009D0394" w:rsidRDefault="009D0394">
      <w:pPr>
        <w:pStyle w:val="TOC5"/>
        <w:rPr>
          <w:rFonts w:asciiTheme="minorHAnsi" w:eastAsiaTheme="minorEastAsia" w:hAnsiTheme="minorHAnsi" w:cstheme="minorBidi"/>
          <w:noProof/>
          <w:sz w:val="22"/>
          <w:szCs w:val="22"/>
          <w:lang w:val="en-IN" w:eastAsia="en-IN"/>
        </w:rPr>
      </w:pPr>
      <w:r>
        <w:rPr>
          <w:noProof/>
        </w:rPr>
        <w:t>5.2.3.2.5</w:t>
      </w:r>
      <w:r>
        <w:rPr>
          <w:rFonts w:asciiTheme="minorHAnsi" w:eastAsiaTheme="minorEastAsia" w:hAnsiTheme="minorHAnsi" w:cstheme="minorBidi"/>
          <w:noProof/>
          <w:sz w:val="22"/>
          <w:szCs w:val="22"/>
          <w:lang w:val="en-IN" w:eastAsia="en-IN"/>
        </w:rPr>
        <w:tab/>
      </w:r>
      <w:r>
        <w:rPr>
          <w:noProof/>
        </w:rPr>
        <w:t>SS_SAnUsage_Notify</w:t>
      </w:r>
      <w:r>
        <w:rPr>
          <w:noProof/>
        </w:rPr>
        <w:tab/>
      </w:r>
      <w:r>
        <w:rPr>
          <w:noProof/>
        </w:rPr>
        <w:fldChar w:fldCharType="begin"/>
      </w:r>
      <w:r>
        <w:rPr>
          <w:noProof/>
        </w:rPr>
        <w:instrText xml:space="preserve"> PAGEREF _Toc214976432 \h </w:instrText>
      </w:r>
      <w:r>
        <w:rPr>
          <w:noProof/>
        </w:rPr>
      </w:r>
      <w:r>
        <w:rPr>
          <w:noProof/>
        </w:rPr>
        <w:fldChar w:fldCharType="separate"/>
      </w:r>
      <w:r>
        <w:rPr>
          <w:noProof/>
        </w:rPr>
        <w:t>26</w:t>
      </w:r>
      <w:r>
        <w:rPr>
          <w:noProof/>
        </w:rPr>
        <w:fldChar w:fldCharType="end"/>
      </w:r>
    </w:p>
    <w:p w14:paraId="4435C7B7" w14:textId="04506AB7" w:rsidR="009D0394" w:rsidRDefault="009D0394">
      <w:pPr>
        <w:pStyle w:val="TOC5"/>
        <w:rPr>
          <w:rFonts w:asciiTheme="minorHAnsi" w:eastAsiaTheme="minorEastAsia" w:hAnsiTheme="minorHAnsi" w:cstheme="minorBidi"/>
          <w:noProof/>
          <w:sz w:val="22"/>
          <w:szCs w:val="22"/>
          <w:lang w:val="en-IN" w:eastAsia="en-IN"/>
        </w:rPr>
      </w:pPr>
      <w:r>
        <w:rPr>
          <w:noProof/>
        </w:rPr>
        <w:t>5.2.3.2.6</w:t>
      </w:r>
      <w:r>
        <w:rPr>
          <w:rFonts w:asciiTheme="minorHAnsi" w:eastAsiaTheme="minorEastAsia" w:hAnsiTheme="minorHAnsi" w:cstheme="minorBidi"/>
          <w:noProof/>
          <w:sz w:val="22"/>
          <w:szCs w:val="22"/>
          <w:lang w:val="en-IN" w:eastAsia="en-IN"/>
        </w:rPr>
        <w:tab/>
      </w:r>
      <w:r>
        <w:rPr>
          <w:noProof/>
        </w:rPr>
        <w:t>SS_SAnUsage_Request</w:t>
      </w:r>
      <w:r>
        <w:rPr>
          <w:noProof/>
        </w:rPr>
        <w:tab/>
      </w:r>
      <w:r>
        <w:rPr>
          <w:noProof/>
        </w:rPr>
        <w:fldChar w:fldCharType="begin"/>
      </w:r>
      <w:r>
        <w:rPr>
          <w:noProof/>
        </w:rPr>
        <w:instrText xml:space="preserve"> PAGEREF _Toc214976433 \h </w:instrText>
      </w:r>
      <w:r>
        <w:rPr>
          <w:noProof/>
        </w:rPr>
      </w:r>
      <w:r>
        <w:rPr>
          <w:noProof/>
        </w:rPr>
        <w:fldChar w:fldCharType="separate"/>
      </w:r>
      <w:r>
        <w:rPr>
          <w:noProof/>
        </w:rPr>
        <w:t>26</w:t>
      </w:r>
      <w:r>
        <w:rPr>
          <w:noProof/>
        </w:rPr>
        <w:fldChar w:fldCharType="end"/>
      </w:r>
    </w:p>
    <w:p w14:paraId="5E3B9CEF" w14:textId="3F4AA09B" w:rsidR="009D0394" w:rsidRDefault="009D0394">
      <w:pPr>
        <w:pStyle w:val="TOC5"/>
        <w:rPr>
          <w:rFonts w:asciiTheme="minorHAnsi" w:eastAsiaTheme="minorEastAsia" w:hAnsiTheme="minorHAnsi" w:cstheme="minorBidi"/>
          <w:noProof/>
          <w:sz w:val="22"/>
          <w:szCs w:val="22"/>
          <w:lang w:val="en-IN" w:eastAsia="en-IN"/>
        </w:rPr>
      </w:pPr>
      <w:r>
        <w:rPr>
          <w:noProof/>
        </w:rPr>
        <w:t>5.2.3.2.7</w:t>
      </w:r>
      <w:r>
        <w:rPr>
          <w:rFonts w:asciiTheme="minorHAnsi" w:eastAsiaTheme="minorEastAsia" w:hAnsiTheme="minorHAnsi" w:cstheme="minorBidi"/>
          <w:noProof/>
          <w:sz w:val="22"/>
          <w:szCs w:val="22"/>
          <w:lang w:val="en-IN" w:eastAsia="en-IN"/>
        </w:rPr>
        <w:tab/>
      </w:r>
      <w:r>
        <w:rPr>
          <w:noProof/>
        </w:rPr>
        <w:t>SS_SAnUsage_Report</w:t>
      </w:r>
      <w:r>
        <w:rPr>
          <w:noProof/>
        </w:rPr>
        <w:tab/>
      </w:r>
      <w:r>
        <w:rPr>
          <w:noProof/>
        </w:rPr>
        <w:fldChar w:fldCharType="begin"/>
      </w:r>
      <w:r>
        <w:rPr>
          <w:noProof/>
        </w:rPr>
        <w:instrText xml:space="preserve"> PAGEREF _Toc214976434 \h </w:instrText>
      </w:r>
      <w:r>
        <w:rPr>
          <w:noProof/>
        </w:rPr>
      </w:r>
      <w:r>
        <w:rPr>
          <w:noProof/>
        </w:rPr>
        <w:fldChar w:fldCharType="separate"/>
      </w:r>
      <w:r>
        <w:rPr>
          <w:noProof/>
        </w:rPr>
        <w:t>27</w:t>
      </w:r>
      <w:r>
        <w:rPr>
          <w:noProof/>
        </w:rPr>
        <w:fldChar w:fldCharType="end"/>
      </w:r>
    </w:p>
    <w:p w14:paraId="3000546B" w14:textId="1DCD2E87" w:rsidR="009D0394" w:rsidRDefault="009D0394">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_Toc214976435 \h </w:instrText>
      </w:r>
      <w:r>
        <w:rPr>
          <w:noProof/>
        </w:rPr>
      </w:r>
      <w:r>
        <w:rPr>
          <w:noProof/>
        </w:rPr>
        <w:fldChar w:fldCharType="separate"/>
      </w:r>
      <w:r>
        <w:rPr>
          <w:noProof/>
        </w:rPr>
        <w:t>29</w:t>
      </w:r>
      <w:r>
        <w:rPr>
          <w:noProof/>
        </w:rPr>
        <w:fldChar w:fldCharType="end"/>
      </w:r>
    </w:p>
    <w:p w14:paraId="17B34D50" w14:textId="54FAEA31" w:rsidR="009D0394" w:rsidRDefault="009D0394">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 xml:space="preserve"> API</w:t>
      </w:r>
      <w:r>
        <w:rPr>
          <w:noProof/>
        </w:rPr>
        <w:tab/>
      </w:r>
      <w:r>
        <w:rPr>
          <w:noProof/>
        </w:rPr>
        <w:fldChar w:fldCharType="begin"/>
      </w:r>
      <w:r>
        <w:rPr>
          <w:noProof/>
        </w:rPr>
        <w:instrText xml:space="preserve"> PAGEREF _Toc214976436 \h </w:instrText>
      </w:r>
      <w:r>
        <w:rPr>
          <w:noProof/>
        </w:rPr>
      </w:r>
      <w:r>
        <w:rPr>
          <w:noProof/>
        </w:rPr>
        <w:fldChar w:fldCharType="separate"/>
      </w:r>
      <w:r>
        <w:rPr>
          <w:noProof/>
        </w:rPr>
        <w:t>29</w:t>
      </w:r>
      <w:r>
        <w:rPr>
          <w:noProof/>
        </w:rPr>
        <w:fldChar w:fldCharType="end"/>
      </w:r>
    </w:p>
    <w:p w14:paraId="54A9B1A1" w14:textId="0194EEF9" w:rsidR="009D0394" w:rsidRDefault="009D0394">
      <w:pPr>
        <w:pStyle w:val="TOC4"/>
        <w:rPr>
          <w:rFonts w:asciiTheme="minorHAnsi" w:eastAsiaTheme="minorEastAsia" w:hAnsiTheme="minorHAnsi" w:cstheme="minorBidi"/>
          <w:noProof/>
          <w:sz w:val="22"/>
          <w:szCs w:val="22"/>
          <w:lang w:val="en-IN" w:eastAsia="en-IN"/>
        </w:rPr>
      </w:pPr>
      <w:r>
        <w:rPr>
          <w:noProof/>
        </w:rPr>
        <w:t>5.3.1.1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_Toc214976437 \h </w:instrText>
      </w:r>
      <w:r>
        <w:rPr>
          <w:noProof/>
        </w:rPr>
      </w:r>
      <w:r>
        <w:rPr>
          <w:noProof/>
        </w:rPr>
        <w:fldChar w:fldCharType="separate"/>
      </w:r>
      <w:r>
        <w:rPr>
          <w:noProof/>
        </w:rPr>
        <w:t>29</w:t>
      </w:r>
      <w:r>
        <w:rPr>
          <w:noProof/>
        </w:rPr>
        <w:fldChar w:fldCharType="end"/>
      </w:r>
    </w:p>
    <w:p w14:paraId="0D1056D7" w14:textId="64F54A5B" w:rsidR="009D0394" w:rsidRDefault="009D0394">
      <w:pPr>
        <w:pStyle w:val="TOC4"/>
        <w:rPr>
          <w:rFonts w:asciiTheme="minorHAnsi" w:eastAsiaTheme="minorEastAsia" w:hAnsiTheme="minorHAnsi" w:cstheme="minorBidi"/>
          <w:noProof/>
          <w:sz w:val="22"/>
          <w:szCs w:val="22"/>
          <w:lang w:val="en-IN" w:eastAsia="en-IN"/>
        </w:rPr>
      </w:pPr>
      <w:r>
        <w:rPr>
          <w:noProof/>
        </w:rPr>
        <w:t>5.3.1.2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_Toc214976438 \h </w:instrText>
      </w:r>
      <w:r>
        <w:rPr>
          <w:noProof/>
        </w:rPr>
      </w:r>
      <w:r>
        <w:rPr>
          <w:noProof/>
        </w:rPr>
        <w:fldChar w:fldCharType="separate"/>
      </w:r>
      <w:r>
        <w:rPr>
          <w:noProof/>
        </w:rPr>
        <w:t>29</w:t>
      </w:r>
      <w:r>
        <w:rPr>
          <w:noProof/>
        </w:rPr>
        <w:fldChar w:fldCharType="end"/>
      </w:r>
    </w:p>
    <w:p w14:paraId="46E0386B" w14:textId="656A6201" w:rsidR="009D0394" w:rsidRDefault="009D0394">
      <w:pPr>
        <w:pStyle w:val="TOC5"/>
        <w:rPr>
          <w:rFonts w:asciiTheme="minorHAnsi" w:eastAsiaTheme="minorEastAsia" w:hAnsiTheme="minorHAnsi" w:cstheme="minorBidi"/>
          <w:noProof/>
          <w:sz w:val="22"/>
          <w:szCs w:val="22"/>
          <w:lang w:val="en-IN" w:eastAsia="en-IN"/>
        </w:rPr>
      </w:pPr>
      <w:r>
        <w:rPr>
          <w:noProof/>
        </w:rPr>
        <w:t>5.3.1.2.1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_Toc214976439 \h </w:instrText>
      </w:r>
      <w:r>
        <w:rPr>
          <w:noProof/>
        </w:rPr>
      </w:r>
      <w:r>
        <w:rPr>
          <w:noProof/>
        </w:rPr>
        <w:fldChar w:fldCharType="separate"/>
      </w:r>
      <w:r>
        <w:rPr>
          <w:noProof/>
        </w:rPr>
        <w:t>29</w:t>
      </w:r>
      <w:r>
        <w:rPr>
          <w:noProof/>
        </w:rPr>
        <w:fldChar w:fldCharType="end"/>
      </w:r>
    </w:p>
    <w:p w14:paraId="22E13132" w14:textId="78A68F38" w:rsidR="009D0394" w:rsidRDefault="009D0394">
      <w:pPr>
        <w:pStyle w:val="TOC5"/>
        <w:rPr>
          <w:rFonts w:asciiTheme="minorHAnsi" w:eastAsiaTheme="minorEastAsia" w:hAnsiTheme="minorHAnsi" w:cstheme="minorBidi"/>
          <w:noProof/>
          <w:sz w:val="22"/>
          <w:szCs w:val="22"/>
          <w:lang w:val="en-IN" w:eastAsia="en-IN"/>
        </w:rPr>
      </w:pPr>
      <w:r>
        <w:rPr>
          <w:noProof/>
        </w:rPr>
        <w:t>5.3.1.2.2</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_Create</w:t>
      </w:r>
      <w:r>
        <w:rPr>
          <w:noProof/>
        </w:rPr>
        <w:tab/>
      </w:r>
      <w:r>
        <w:rPr>
          <w:noProof/>
        </w:rPr>
        <w:fldChar w:fldCharType="begin"/>
      </w:r>
      <w:r>
        <w:rPr>
          <w:noProof/>
        </w:rPr>
        <w:instrText xml:space="preserve"> PAGEREF _Toc214976440 \h </w:instrText>
      </w:r>
      <w:r>
        <w:rPr>
          <w:noProof/>
        </w:rPr>
      </w:r>
      <w:r>
        <w:rPr>
          <w:noProof/>
        </w:rPr>
        <w:fldChar w:fldCharType="separate"/>
      </w:r>
      <w:r>
        <w:rPr>
          <w:noProof/>
        </w:rPr>
        <w:t>29</w:t>
      </w:r>
      <w:r>
        <w:rPr>
          <w:noProof/>
        </w:rPr>
        <w:fldChar w:fldCharType="end"/>
      </w:r>
    </w:p>
    <w:p w14:paraId="34291A37" w14:textId="4CA45A3D" w:rsidR="009D0394" w:rsidRDefault="009D0394">
      <w:pPr>
        <w:pStyle w:val="TOC5"/>
        <w:rPr>
          <w:rFonts w:asciiTheme="minorHAnsi" w:eastAsiaTheme="minorEastAsia" w:hAnsiTheme="minorHAnsi" w:cstheme="minorBidi"/>
          <w:noProof/>
          <w:sz w:val="22"/>
          <w:szCs w:val="22"/>
          <w:lang w:val="en-IN" w:eastAsia="en-IN"/>
        </w:rPr>
      </w:pPr>
      <w:r>
        <w:rPr>
          <w:noProof/>
        </w:rPr>
        <w:t>5.3.1.2.3</w:t>
      </w:r>
      <w:r>
        <w:rPr>
          <w:rFonts w:asciiTheme="minorHAnsi" w:eastAsiaTheme="minorEastAsia" w:hAnsiTheme="minorHAnsi" w:cstheme="minorBidi"/>
          <w:noProof/>
          <w:sz w:val="22"/>
          <w:szCs w:val="22"/>
          <w:lang w:val="en-IN" w:eastAsia="en-IN"/>
        </w:rPr>
        <w:tab/>
      </w:r>
      <w:r>
        <w:rPr>
          <w:noProof/>
        </w:rPr>
        <w:t>SS_SmManagement_Request</w:t>
      </w:r>
      <w:r>
        <w:rPr>
          <w:noProof/>
        </w:rPr>
        <w:tab/>
      </w:r>
      <w:r>
        <w:rPr>
          <w:noProof/>
        </w:rPr>
        <w:fldChar w:fldCharType="begin"/>
      </w:r>
      <w:r>
        <w:rPr>
          <w:noProof/>
        </w:rPr>
        <w:instrText xml:space="preserve"> PAGEREF _Toc214976441 \h </w:instrText>
      </w:r>
      <w:r>
        <w:rPr>
          <w:noProof/>
        </w:rPr>
      </w:r>
      <w:r>
        <w:rPr>
          <w:noProof/>
        </w:rPr>
        <w:fldChar w:fldCharType="separate"/>
      </w:r>
      <w:r>
        <w:rPr>
          <w:noProof/>
        </w:rPr>
        <w:t>30</w:t>
      </w:r>
      <w:r>
        <w:rPr>
          <w:noProof/>
        </w:rPr>
        <w:fldChar w:fldCharType="end"/>
      </w:r>
    </w:p>
    <w:p w14:paraId="27DF7BA9" w14:textId="375551DE" w:rsidR="009D0394" w:rsidRDefault="009D0394">
      <w:pPr>
        <w:pStyle w:val="TOC5"/>
        <w:rPr>
          <w:rFonts w:asciiTheme="minorHAnsi" w:eastAsiaTheme="minorEastAsia" w:hAnsiTheme="minorHAnsi" w:cstheme="minorBidi"/>
          <w:noProof/>
          <w:sz w:val="22"/>
          <w:szCs w:val="22"/>
          <w:lang w:val="en-IN" w:eastAsia="en-IN"/>
        </w:rPr>
      </w:pPr>
      <w:r>
        <w:rPr>
          <w:noProof/>
        </w:rPr>
        <w:t>5.3.1.2.4</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_Update</w:t>
      </w:r>
      <w:r>
        <w:rPr>
          <w:noProof/>
        </w:rPr>
        <w:tab/>
      </w:r>
      <w:r>
        <w:rPr>
          <w:noProof/>
        </w:rPr>
        <w:fldChar w:fldCharType="begin"/>
      </w:r>
      <w:r>
        <w:rPr>
          <w:noProof/>
        </w:rPr>
        <w:instrText xml:space="preserve"> PAGEREF _Toc214976442 \h </w:instrText>
      </w:r>
      <w:r>
        <w:rPr>
          <w:noProof/>
        </w:rPr>
      </w:r>
      <w:r>
        <w:rPr>
          <w:noProof/>
        </w:rPr>
        <w:fldChar w:fldCharType="separate"/>
      </w:r>
      <w:r>
        <w:rPr>
          <w:noProof/>
        </w:rPr>
        <w:t>31</w:t>
      </w:r>
      <w:r>
        <w:rPr>
          <w:noProof/>
        </w:rPr>
        <w:fldChar w:fldCharType="end"/>
      </w:r>
    </w:p>
    <w:p w14:paraId="4397C767" w14:textId="35BAB6F8" w:rsidR="009D0394" w:rsidRDefault="009D0394">
      <w:pPr>
        <w:pStyle w:val="TOC5"/>
        <w:rPr>
          <w:rFonts w:asciiTheme="minorHAnsi" w:eastAsiaTheme="minorEastAsia" w:hAnsiTheme="minorHAnsi" w:cstheme="minorBidi"/>
          <w:noProof/>
          <w:sz w:val="22"/>
          <w:szCs w:val="22"/>
          <w:lang w:val="en-IN" w:eastAsia="en-IN"/>
        </w:rPr>
      </w:pPr>
      <w:r>
        <w:rPr>
          <w:noProof/>
        </w:rPr>
        <w:t>5.3.1.2.5</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_Delete</w:t>
      </w:r>
      <w:r>
        <w:rPr>
          <w:noProof/>
        </w:rPr>
        <w:tab/>
      </w:r>
      <w:r>
        <w:rPr>
          <w:noProof/>
        </w:rPr>
        <w:fldChar w:fldCharType="begin"/>
      </w:r>
      <w:r>
        <w:rPr>
          <w:noProof/>
        </w:rPr>
        <w:instrText xml:space="preserve"> PAGEREF _Toc214976443 \h </w:instrText>
      </w:r>
      <w:r>
        <w:rPr>
          <w:noProof/>
        </w:rPr>
      </w:r>
      <w:r>
        <w:rPr>
          <w:noProof/>
        </w:rPr>
        <w:fldChar w:fldCharType="separate"/>
      </w:r>
      <w:r>
        <w:rPr>
          <w:noProof/>
        </w:rPr>
        <w:t>32</w:t>
      </w:r>
      <w:r>
        <w:rPr>
          <w:noProof/>
        </w:rPr>
        <w:fldChar w:fldCharType="end"/>
      </w:r>
    </w:p>
    <w:p w14:paraId="30C99F6C" w14:textId="6D331B3D" w:rsidR="009D0394" w:rsidRDefault="009D0394">
      <w:pPr>
        <w:pStyle w:val="TOC5"/>
        <w:rPr>
          <w:rFonts w:asciiTheme="minorHAnsi" w:eastAsiaTheme="minorEastAsia" w:hAnsiTheme="minorHAnsi" w:cstheme="minorBidi"/>
          <w:noProof/>
          <w:sz w:val="22"/>
          <w:szCs w:val="22"/>
          <w:lang w:val="en-IN" w:eastAsia="en-IN"/>
        </w:rPr>
      </w:pPr>
      <w:r>
        <w:rPr>
          <w:noProof/>
        </w:rPr>
        <w:t>5.3.1.2.6</w:t>
      </w:r>
      <w:r>
        <w:rPr>
          <w:rFonts w:asciiTheme="minorHAnsi" w:eastAsiaTheme="minorEastAsia" w:hAnsiTheme="minorHAnsi" w:cstheme="minorBidi"/>
          <w:noProof/>
          <w:sz w:val="22"/>
          <w:szCs w:val="22"/>
          <w:lang w:val="en-IN" w:eastAsia="en-IN"/>
        </w:rPr>
        <w:tab/>
      </w:r>
      <w:r>
        <w:rPr>
          <w:noProof/>
        </w:rPr>
        <w:t>SS_SmManagement_Subscribe</w:t>
      </w:r>
      <w:r>
        <w:rPr>
          <w:noProof/>
        </w:rPr>
        <w:tab/>
      </w:r>
      <w:r>
        <w:rPr>
          <w:noProof/>
        </w:rPr>
        <w:fldChar w:fldCharType="begin"/>
      </w:r>
      <w:r>
        <w:rPr>
          <w:noProof/>
        </w:rPr>
        <w:instrText xml:space="preserve"> PAGEREF _Toc214976444 \h </w:instrText>
      </w:r>
      <w:r>
        <w:rPr>
          <w:noProof/>
        </w:rPr>
      </w:r>
      <w:r>
        <w:rPr>
          <w:noProof/>
        </w:rPr>
        <w:fldChar w:fldCharType="separate"/>
      </w:r>
      <w:r>
        <w:rPr>
          <w:noProof/>
        </w:rPr>
        <w:t>32</w:t>
      </w:r>
      <w:r>
        <w:rPr>
          <w:noProof/>
        </w:rPr>
        <w:fldChar w:fldCharType="end"/>
      </w:r>
    </w:p>
    <w:p w14:paraId="41F5C661" w14:textId="6AFB062D" w:rsidR="009D0394" w:rsidRDefault="009D0394">
      <w:pPr>
        <w:pStyle w:val="TOC5"/>
        <w:rPr>
          <w:rFonts w:asciiTheme="minorHAnsi" w:eastAsiaTheme="minorEastAsia" w:hAnsiTheme="minorHAnsi" w:cstheme="minorBidi"/>
          <w:noProof/>
          <w:sz w:val="22"/>
          <w:szCs w:val="22"/>
          <w:lang w:val="en-IN" w:eastAsia="en-IN"/>
        </w:rPr>
      </w:pPr>
      <w:r>
        <w:rPr>
          <w:noProof/>
        </w:rPr>
        <w:t>5.3.1.2.7</w:t>
      </w:r>
      <w:r>
        <w:rPr>
          <w:rFonts w:asciiTheme="minorHAnsi" w:eastAsiaTheme="minorEastAsia" w:hAnsiTheme="minorHAnsi" w:cstheme="minorBidi"/>
          <w:noProof/>
          <w:sz w:val="22"/>
          <w:szCs w:val="22"/>
          <w:lang w:val="en-IN" w:eastAsia="en-IN"/>
        </w:rPr>
        <w:tab/>
      </w:r>
      <w:r>
        <w:rPr>
          <w:noProof/>
        </w:rPr>
        <w:t>SS_SmManagement_Notify</w:t>
      </w:r>
      <w:r>
        <w:rPr>
          <w:noProof/>
        </w:rPr>
        <w:tab/>
      </w:r>
      <w:r>
        <w:rPr>
          <w:noProof/>
        </w:rPr>
        <w:fldChar w:fldCharType="begin"/>
      </w:r>
      <w:r>
        <w:rPr>
          <w:noProof/>
        </w:rPr>
        <w:instrText xml:space="preserve"> PAGEREF _Toc214976445 \h </w:instrText>
      </w:r>
      <w:r>
        <w:rPr>
          <w:noProof/>
        </w:rPr>
      </w:r>
      <w:r>
        <w:rPr>
          <w:noProof/>
        </w:rPr>
        <w:fldChar w:fldCharType="separate"/>
      </w:r>
      <w:r>
        <w:rPr>
          <w:noProof/>
        </w:rPr>
        <w:t>33</w:t>
      </w:r>
      <w:r>
        <w:rPr>
          <w:noProof/>
        </w:rPr>
        <w:fldChar w:fldCharType="end"/>
      </w:r>
    </w:p>
    <w:p w14:paraId="0CC85068" w14:textId="2ED75A28" w:rsidR="009D0394" w:rsidRDefault="009D0394">
      <w:pPr>
        <w:pStyle w:val="TOC5"/>
        <w:rPr>
          <w:rFonts w:asciiTheme="minorHAnsi" w:eastAsiaTheme="minorEastAsia" w:hAnsiTheme="minorHAnsi" w:cstheme="minorBidi"/>
          <w:noProof/>
          <w:sz w:val="22"/>
          <w:szCs w:val="22"/>
          <w:lang w:val="en-IN" w:eastAsia="en-IN"/>
        </w:rPr>
      </w:pPr>
      <w:r>
        <w:rPr>
          <w:noProof/>
        </w:rPr>
        <w:t>5.3.1.2.8</w:t>
      </w:r>
      <w:r>
        <w:rPr>
          <w:rFonts w:asciiTheme="minorHAnsi" w:eastAsiaTheme="minorEastAsia" w:hAnsiTheme="minorHAnsi" w:cstheme="minorBidi"/>
          <w:noProof/>
          <w:sz w:val="22"/>
          <w:szCs w:val="22"/>
          <w:lang w:val="en-IN" w:eastAsia="en-IN"/>
        </w:rPr>
        <w:tab/>
      </w:r>
      <w:r>
        <w:rPr>
          <w:noProof/>
        </w:rPr>
        <w:t>SS_SmManagement_Subscription_Update</w:t>
      </w:r>
      <w:r>
        <w:rPr>
          <w:noProof/>
        </w:rPr>
        <w:tab/>
      </w:r>
      <w:r>
        <w:rPr>
          <w:noProof/>
        </w:rPr>
        <w:fldChar w:fldCharType="begin"/>
      </w:r>
      <w:r>
        <w:rPr>
          <w:noProof/>
        </w:rPr>
        <w:instrText xml:space="preserve"> PAGEREF _Toc214976446 \h </w:instrText>
      </w:r>
      <w:r>
        <w:rPr>
          <w:noProof/>
        </w:rPr>
      </w:r>
      <w:r>
        <w:rPr>
          <w:noProof/>
        </w:rPr>
        <w:fldChar w:fldCharType="separate"/>
      </w:r>
      <w:r>
        <w:rPr>
          <w:noProof/>
        </w:rPr>
        <w:t>34</w:t>
      </w:r>
      <w:r>
        <w:rPr>
          <w:noProof/>
        </w:rPr>
        <w:fldChar w:fldCharType="end"/>
      </w:r>
    </w:p>
    <w:p w14:paraId="7BC15F19" w14:textId="14741805" w:rsidR="009D0394" w:rsidRDefault="009D0394">
      <w:pPr>
        <w:pStyle w:val="TOC5"/>
        <w:rPr>
          <w:rFonts w:asciiTheme="minorHAnsi" w:eastAsiaTheme="minorEastAsia" w:hAnsiTheme="minorHAnsi" w:cstheme="minorBidi"/>
          <w:noProof/>
          <w:sz w:val="22"/>
          <w:szCs w:val="22"/>
          <w:lang w:val="en-IN" w:eastAsia="en-IN"/>
        </w:rPr>
      </w:pPr>
      <w:r>
        <w:rPr>
          <w:noProof/>
        </w:rPr>
        <w:t>5.3.1.2.9</w:t>
      </w:r>
      <w:r>
        <w:rPr>
          <w:rFonts w:asciiTheme="minorHAnsi" w:eastAsiaTheme="minorEastAsia" w:hAnsiTheme="minorHAnsi" w:cstheme="minorBidi"/>
          <w:noProof/>
          <w:sz w:val="22"/>
          <w:szCs w:val="22"/>
          <w:lang w:val="en-IN" w:eastAsia="en-IN"/>
        </w:rPr>
        <w:tab/>
      </w:r>
      <w:r>
        <w:rPr>
          <w:noProof/>
        </w:rPr>
        <w:t>SS_SmManagement_Unsubscribe</w:t>
      </w:r>
      <w:r>
        <w:rPr>
          <w:noProof/>
        </w:rPr>
        <w:tab/>
      </w:r>
      <w:r>
        <w:rPr>
          <w:noProof/>
        </w:rPr>
        <w:fldChar w:fldCharType="begin"/>
      </w:r>
      <w:r>
        <w:rPr>
          <w:noProof/>
        </w:rPr>
        <w:instrText xml:space="preserve"> PAGEREF _Toc214976447 \h </w:instrText>
      </w:r>
      <w:r>
        <w:rPr>
          <w:noProof/>
        </w:rPr>
      </w:r>
      <w:r>
        <w:rPr>
          <w:noProof/>
        </w:rPr>
        <w:fldChar w:fldCharType="separate"/>
      </w:r>
      <w:r>
        <w:rPr>
          <w:noProof/>
        </w:rPr>
        <w:t>35</w:t>
      </w:r>
      <w:r>
        <w:rPr>
          <w:noProof/>
        </w:rPr>
        <w:fldChar w:fldCharType="end"/>
      </w:r>
    </w:p>
    <w:p w14:paraId="446A4090" w14:textId="7DC3F687" w:rsidR="009D0394" w:rsidRDefault="009D0394">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_Toc214976448 \h </w:instrText>
      </w:r>
      <w:r>
        <w:rPr>
          <w:noProof/>
        </w:rPr>
      </w:r>
      <w:r>
        <w:rPr>
          <w:noProof/>
        </w:rPr>
        <w:fldChar w:fldCharType="separate"/>
      </w:r>
      <w:r>
        <w:rPr>
          <w:noProof/>
        </w:rPr>
        <w:t>35</w:t>
      </w:r>
      <w:r>
        <w:rPr>
          <w:noProof/>
        </w:rPr>
        <w:fldChar w:fldCharType="end"/>
      </w:r>
    </w:p>
    <w:p w14:paraId="3B3B9F2B" w14:textId="34A39CFD" w:rsidR="009D0394" w:rsidRDefault="009D0394">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_Toc214976449 \h </w:instrText>
      </w:r>
      <w:r>
        <w:rPr>
          <w:noProof/>
        </w:rPr>
      </w:r>
      <w:r>
        <w:rPr>
          <w:noProof/>
        </w:rPr>
        <w:fldChar w:fldCharType="separate"/>
      </w:r>
      <w:r>
        <w:rPr>
          <w:noProof/>
        </w:rPr>
        <w:t>35</w:t>
      </w:r>
      <w:r>
        <w:rPr>
          <w:noProof/>
        </w:rPr>
        <w:fldChar w:fldCharType="end"/>
      </w:r>
    </w:p>
    <w:p w14:paraId="7955F9B4" w14:textId="7253BB7F" w:rsidR="009D0394" w:rsidRDefault="009D0394">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_Toc214976450 \h </w:instrText>
      </w:r>
      <w:r>
        <w:rPr>
          <w:noProof/>
        </w:rPr>
      </w:r>
      <w:r>
        <w:rPr>
          <w:noProof/>
        </w:rPr>
        <w:fldChar w:fldCharType="separate"/>
      </w:r>
      <w:r>
        <w:rPr>
          <w:noProof/>
        </w:rPr>
        <w:t>35</w:t>
      </w:r>
      <w:r>
        <w:rPr>
          <w:noProof/>
        </w:rPr>
        <w:fldChar w:fldCharType="end"/>
      </w:r>
    </w:p>
    <w:p w14:paraId="72595A5C" w14:textId="7B245280" w:rsidR="009D0394" w:rsidRDefault="009D0394">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_Toc214976451 \h </w:instrText>
      </w:r>
      <w:r>
        <w:rPr>
          <w:noProof/>
        </w:rPr>
      </w:r>
      <w:r>
        <w:rPr>
          <w:noProof/>
        </w:rPr>
        <w:fldChar w:fldCharType="separate"/>
      </w:r>
      <w:r>
        <w:rPr>
          <w:noProof/>
        </w:rPr>
        <w:t>35</w:t>
      </w:r>
      <w:r>
        <w:rPr>
          <w:noProof/>
        </w:rPr>
        <w:fldChar w:fldCharType="end"/>
      </w:r>
    </w:p>
    <w:p w14:paraId="68EC71E2" w14:textId="7580BDA9" w:rsidR="009D0394" w:rsidRDefault="009D0394">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SS_SmDiscovery_Request</w:t>
      </w:r>
      <w:r>
        <w:rPr>
          <w:noProof/>
        </w:rPr>
        <w:tab/>
      </w:r>
      <w:r>
        <w:rPr>
          <w:noProof/>
        </w:rPr>
        <w:fldChar w:fldCharType="begin"/>
      </w:r>
      <w:r>
        <w:rPr>
          <w:noProof/>
        </w:rPr>
        <w:instrText xml:space="preserve"> PAGEREF _Toc214976452 \h </w:instrText>
      </w:r>
      <w:r>
        <w:rPr>
          <w:noProof/>
        </w:rPr>
      </w:r>
      <w:r>
        <w:rPr>
          <w:noProof/>
        </w:rPr>
        <w:fldChar w:fldCharType="separate"/>
      </w:r>
      <w:r>
        <w:rPr>
          <w:noProof/>
        </w:rPr>
        <w:t>36</w:t>
      </w:r>
      <w:r>
        <w:rPr>
          <w:noProof/>
        </w:rPr>
        <w:fldChar w:fldCharType="end"/>
      </w:r>
    </w:p>
    <w:p w14:paraId="51D9CBAF" w14:textId="3E4366CD" w:rsidR="009D0394" w:rsidRDefault="009D0394">
      <w:pPr>
        <w:pStyle w:val="TOC3"/>
        <w:rPr>
          <w:rFonts w:asciiTheme="minorHAnsi" w:eastAsiaTheme="minorEastAsia" w:hAnsiTheme="minorHAnsi" w:cstheme="minorBidi"/>
          <w:noProof/>
          <w:sz w:val="22"/>
          <w:szCs w:val="22"/>
          <w:lang w:val="en-IN" w:eastAsia="en-IN"/>
        </w:rPr>
      </w:pPr>
      <w:r>
        <w:rPr>
          <w:noProof/>
        </w:rPr>
        <w:t>5.3.3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_Toc214976453 \h </w:instrText>
      </w:r>
      <w:r>
        <w:rPr>
          <w:noProof/>
        </w:rPr>
      </w:r>
      <w:r>
        <w:rPr>
          <w:noProof/>
        </w:rPr>
        <w:fldChar w:fldCharType="separate"/>
      </w:r>
      <w:r>
        <w:rPr>
          <w:noProof/>
        </w:rPr>
        <w:t>36</w:t>
      </w:r>
      <w:r>
        <w:rPr>
          <w:noProof/>
        </w:rPr>
        <w:fldChar w:fldCharType="end"/>
      </w:r>
    </w:p>
    <w:p w14:paraId="2B67D796" w14:textId="7C763F21" w:rsidR="009D0394" w:rsidRDefault="009D0394">
      <w:pPr>
        <w:pStyle w:val="TOC4"/>
        <w:rPr>
          <w:rFonts w:asciiTheme="minorHAnsi" w:eastAsiaTheme="minorEastAsia" w:hAnsiTheme="minorHAnsi" w:cstheme="minorBidi"/>
          <w:noProof/>
          <w:sz w:val="22"/>
          <w:szCs w:val="22"/>
          <w:lang w:val="en-IN" w:eastAsia="en-IN"/>
        </w:rPr>
      </w:pPr>
      <w:r>
        <w:rPr>
          <w:noProof/>
        </w:rPr>
        <w:t>5.3.3.1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_Toc214976454 \h </w:instrText>
      </w:r>
      <w:r>
        <w:rPr>
          <w:noProof/>
        </w:rPr>
      </w:r>
      <w:r>
        <w:rPr>
          <w:noProof/>
        </w:rPr>
        <w:fldChar w:fldCharType="separate"/>
      </w:r>
      <w:r>
        <w:rPr>
          <w:noProof/>
        </w:rPr>
        <w:t>36</w:t>
      </w:r>
      <w:r>
        <w:rPr>
          <w:noProof/>
        </w:rPr>
        <w:fldChar w:fldCharType="end"/>
      </w:r>
    </w:p>
    <w:p w14:paraId="49C65542" w14:textId="4713417A" w:rsidR="009D0394" w:rsidRDefault="009D0394">
      <w:pPr>
        <w:pStyle w:val="TOC4"/>
        <w:rPr>
          <w:rFonts w:asciiTheme="minorHAnsi" w:eastAsiaTheme="minorEastAsia" w:hAnsiTheme="minorHAnsi" w:cstheme="minorBidi"/>
          <w:noProof/>
          <w:sz w:val="22"/>
          <w:szCs w:val="22"/>
          <w:lang w:val="en-IN" w:eastAsia="en-IN"/>
        </w:rPr>
      </w:pPr>
      <w:r>
        <w:rPr>
          <w:noProof/>
        </w:rPr>
        <w:t>5.3.3.2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_Toc214976455 \h </w:instrText>
      </w:r>
      <w:r>
        <w:rPr>
          <w:noProof/>
        </w:rPr>
      </w:r>
      <w:r>
        <w:rPr>
          <w:noProof/>
        </w:rPr>
        <w:fldChar w:fldCharType="separate"/>
      </w:r>
      <w:r>
        <w:rPr>
          <w:noProof/>
        </w:rPr>
        <w:t>36</w:t>
      </w:r>
      <w:r>
        <w:rPr>
          <w:noProof/>
        </w:rPr>
        <w:fldChar w:fldCharType="end"/>
      </w:r>
    </w:p>
    <w:p w14:paraId="58C18E8E" w14:textId="0766D8BB" w:rsidR="009D0394" w:rsidRDefault="009D0394">
      <w:pPr>
        <w:pStyle w:val="TOC5"/>
        <w:rPr>
          <w:rFonts w:asciiTheme="minorHAnsi" w:eastAsiaTheme="minorEastAsia" w:hAnsiTheme="minorHAnsi" w:cstheme="minorBidi"/>
          <w:noProof/>
          <w:sz w:val="22"/>
          <w:szCs w:val="22"/>
          <w:lang w:val="en-IN" w:eastAsia="en-IN"/>
        </w:rPr>
      </w:pPr>
      <w:r>
        <w:rPr>
          <w:noProof/>
        </w:rPr>
        <w:t>5.3.3.2.1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_Toc214976456 \h </w:instrText>
      </w:r>
      <w:r>
        <w:rPr>
          <w:noProof/>
        </w:rPr>
      </w:r>
      <w:r>
        <w:rPr>
          <w:noProof/>
        </w:rPr>
        <w:fldChar w:fldCharType="separate"/>
      </w:r>
      <w:r>
        <w:rPr>
          <w:noProof/>
        </w:rPr>
        <w:t>36</w:t>
      </w:r>
      <w:r>
        <w:rPr>
          <w:noProof/>
        </w:rPr>
        <w:fldChar w:fldCharType="end"/>
      </w:r>
    </w:p>
    <w:p w14:paraId="1486C5AA" w14:textId="6C20A68F" w:rsidR="009D0394" w:rsidRDefault="009D0394">
      <w:pPr>
        <w:pStyle w:val="TOC5"/>
        <w:rPr>
          <w:rFonts w:asciiTheme="minorHAnsi" w:eastAsiaTheme="minorEastAsia" w:hAnsiTheme="minorHAnsi" w:cstheme="minorBidi"/>
          <w:noProof/>
          <w:sz w:val="22"/>
          <w:szCs w:val="22"/>
          <w:lang w:val="en-IN" w:eastAsia="en-IN"/>
        </w:rPr>
      </w:pPr>
      <w:r>
        <w:rPr>
          <w:noProof/>
        </w:rPr>
        <w:t>5.3.3.2.2</w:t>
      </w:r>
      <w:r>
        <w:rPr>
          <w:rFonts w:asciiTheme="minorHAnsi" w:eastAsiaTheme="minorEastAsia" w:hAnsiTheme="minorHAnsi" w:cstheme="minorBidi"/>
          <w:noProof/>
          <w:sz w:val="22"/>
          <w:szCs w:val="22"/>
          <w:lang w:val="en-IN" w:eastAsia="en-IN"/>
        </w:rPr>
        <w:tab/>
      </w:r>
      <w:r>
        <w:rPr>
          <w:noProof/>
        </w:rPr>
        <w:t>SS_SmLocalization_Request</w:t>
      </w:r>
      <w:r>
        <w:rPr>
          <w:noProof/>
        </w:rPr>
        <w:tab/>
      </w:r>
      <w:r>
        <w:rPr>
          <w:noProof/>
        </w:rPr>
        <w:fldChar w:fldCharType="begin"/>
      </w:r>
      <w:r>
        <w:rPr>
          <w:noProof/>
        </w:rPr>
        <w:instrText xml:space="preserve"> PAGEREF _Toc214976457 \h </w:instrText>
      </w:r>
      <w:r>
        <w:rPr>
          <w:noProof/>
        </w:rPr>
      </w:r>
      <w:r>
        <w:rPr>
          <w:noProof/>
        </w:rPr>
        <w:fldChar w:fldCharType="separate"/>
      </w:r>
      <w:r>
        <w:rPr>
          <w:noProof/>
        </w:rPr>
        <w:t>37</w:t>
      </w:r>
      <w:r>
        <w:rPr>
          <w:noProof/>
        </w:rPr>
        <w:fldChar w:fldCharType="end"/>
      </w:r>
    </w:p>
    <w:p w14:paraId="1159C9B3" w14:textId="7A336B79" w:rsidR="009D0394" w:rsidRDefault="009D0394">
      <w:pPr>
        <w:pStyle w:val="TOC3"/>
        <w:rPr>
          <w:rFonts w:asciiTheme="minorHAnsi" w:eastAsiaTheme="minorEastAsia" w:hAnsiTheme="minorHAnsi" w:cstheme="minorBidi"/>
          <w:noProof/>
          <w:sz w:val="22"/>
          <w:szCs w:val="22"/>
          <w:lang w:val="en-IN" w:eastAsia="en-IN"/>
        </w:rPr>
      </w:pPr>
      <w:r>
        <w:rPr>
          <w:noProof/>
        </w:rPr>
        <w:t>5.3.4</w:t>
      </w:r>
      <w:r>
        <w:rPr>
          <w:rFonts w:asciiTheme="minorHAnsi" w:eastAsiaTheme="minorEastAsia" w:hAnsiTheme="minorHAnsi" w:cstheme="minorBidi"/>
          <w:noProof/>
          <w:sz w:val="22"/>
          <w:szCs w:val="22"/>
          <w:lang w:val="en-IN" w:eastAsia="en-IN"/>
        </w:rPr>
        <w:tab/>
      </w:r>
      <w:r w:rsidRPr="006A2557">
        <w:rPr>
          <w:noProof/>
          <w:lang w:val="en-US"/>
        </w:rPr>
        <w:t>SS_</w:t>
      </w:r>
      <w:r>
        <w:rPr>
          <w:noProof/>
        </w:rPr>
        <w:t>SmDataSourceDiscovery API</w:t>
      </w:r>
      <w:r>
        <w:rPr>
          <w:noProof/>
        </w:rPr>
        <w:tab/>
      </w:r>
      <w:r>
        <w:rPr>
          <w:noProof/>
        </w:rPr>
        <w:fldChar w:fldCharType="begin"/>
      </w:r>
      <w:r>
        <w:rPr>
          <w:noProof/>
        </w:rPr>
        <w:instrText xml:space="preserve"> PAGEREF _Toc214976458 \h </w:instrText>
      </w:r>
      <w:r>
        <w:rPr>
          <w:noProof/>
        </w:rPr>
      </w:r>
      <w:r>
        <w:rPr>
          <w:noProof/>
        </w:rPr>
        <w:fldChar w:fldCharType="separate"/>
      </w:r>
      <w:r>
        <w:rPr>
          <w:noProof/>
        </w:rPr>
        <w:t>37</w:t>
      </w:r>
      <w:r>
        <w:rPr>
          <w:noProof/>
        </w:rPr>
        <w:fldChar w:fldCharType="end"/>
      </w:r>
    </w:p>
    <w:p w14:paraId="3C9BA1AF" w14:textId="0F243B88" w:rsidR="009D0394" w:rsidRDefault="009D0394">
      <w:pPr>
        <w:pStyle w:val="TOC4"/>
        <w:rPr>
          <w:rFonts w:asciiTheme="minorHAnsi" w:eastAsiaTheme="minorEastAsia" w:hAnsiTheme="minorHAnsi" w:cstheme="minorBidi"/>
          <w:noProof/>
          <w:sz w:val="22"/>
          <w:szCs w:val="22"/>
          <w:lang w:val="en-IN" w:eastAsia="en-IN"/>
        </w:rPr>
      </w:pPr>
      <w:r>
        <w:rPr>
          <w:noProof/>
        </w:rPr>
        <w:t>5.3.4.1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_Toc214976459 \h </w:instrText>
      </w:r>
      <w:r>
        <w:rPr>
          <w:noProof/>
        </w:rPr>
      </w:r>
      <w:r>
        <w:rPr>
          <w:noProof/>
        </w:rPr>
        <w:fldChar w:fldCharType="separate"/>
      </w:r>
      <w:r>
        <w:rPr>
          <w:noProof/>
        </w:rPr>
        <w:t>37</w:t>
      </w:r>
      <w:r>
        <w:rPr>
          <w:noProof/>
        </w:rPr>
        <w:fldChar w:fldCharType="end"/>
      </w:r>
    </w:p>
    <w:p w14:paraId="39967F41" w14:textId="69F20168" w:rsidR="009D0394" w:rsidRDefault="009D0394">
      <w:pPr>
        <w:pStyle w:val="TOC4"/>
        <w:rPr>
          <w:rFonts w:asciiTheme="minorHAnsi" w:eastAsiaTheme="minorEastAsia" w:hAnsiTheme="minorHAnsi" w:cstheme="minorBidi"/>
          <w:noProof/>
          <w:sz w:val="22"/>
          <w:szCs w:val="22"/>
          <w:lang w:val="en-IN" w:eastAsia="en-IN"/>
        </w:rPr>
      </w:pPr>
      <w:r>
        <w:rPr>
          <w:noProof/>
        </w:rPr>
        <w:t>5.3.4.2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_Toc214976460 \h </w:instrText>
      </w:r>
      <w:r>
        <w:rPr>
          <w:noProof/>
        </w:rPr>
      </w:r>
      <w:r>
        <w:rPr>
          <w:noProof/>
        </w:rPr>
        <w:fldChar w:fldCharType="separate"/>
      </w:r>
      <w:r>
        <w:rPr>
          <w:noProof/>
        </w:rPr>
        <w:t>38</w:t>
      </w:r>
      <w:r>
        <w:rPr>
          <w:noProof/>
        </w:rPr>
        <w:fldChar w:fldCharType="end"/>
      </w:r>
    </w:p>
    <w:p w14:paraId="5D9CC1CB" w14:textId="76C0B107" w:rsidR="009D0394" w:rsidRDefault="009D0394">
      <w:pPr>
        <w:pStyle w:val="TOC5"/>
        <w:rPr>
          <w:rFonts w:asciiTheme="minorHAnsi" w:eastAsiaTheme="minorEastAsia" w:hAnsiTheme="minorHAnsi" w:cstheme="minorBidi"/>
          <w:noProof/>
          <w:sz w:val="22"/>
          <w:szCs w:val="22"/>
          <w:lang w:val="en-IN" w:eastAsia="en-IN"/>
        </w:rPr>
      </w:pPr>
      <w:r>
        <w:rPr>
          <w:noProof/>
        </w:rPr>
        <w:t>5.3.4.2.1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_Toc214976461 \h </w:instrText>
      </w:r>
      <w:r>
        <w:rPr>
          <w:noProof/>
        </w:rPr>
      </w:r>
      <w:r>
        <w:rPr>
          <w:noProof/>
        </w:rPr>
        <w:fldChar w:fldCharType="separate"/>
      </w:r>
      <w:r>
        <w:rPr>
          <w:noProof/>
        </w:rPr>
        <w:t>38</w:t>
      </w:r>
      <w:r>
        <w:rPr>
          <w:noProof/>
        </w:rPr>
        <w:fldChar w:fldCharType="end"/>
      </w:r>
    </w:p>
    <w:p w14:paraId="61C37923" w14:textId="70515B22" w:rsidR="009D0394" w:rsidRDefault="009D0394">
      <w:pPr>
        <w:pStyle w:val="TOC5"/>
        <w:rPr>
          <w:rFonts w:asciiTheme="minorHAnsi" w:eastAsiaTheme="minorEastAsia" w:hAnsiTheme="minorHAnsi" w:cstheme="minorBidi"/>
          <w:noProof/>
          <w:sz w:val="22"/>
          <w:szCs w:val="22"/>
          <w:lang w:val="en-IN" w:eastAsia="en-IN"/>
        </w:rPr>
      </w:pPr>
      <w:r>
        <w:rPr>
          <w:noProof/>
        </w:rPr>
        <w:t>5.3.4.2.2</w:t>
      </w:r>
      <w:r>
        <w:rPr>
          <w:rFonts w:asciiTheme="minorHAnsi" w:eastAsiaTheme="minorEastAsia" w:hAnsiTheme="minorHAnsi" w:cstheme="minorBidi"/>
          <w:noProof/>
          <w:sz w:val="22"/>
          <w:szCs w:val="22"/>
          <w:lang w:val="en-IN" w:eastAsia="en-IN"/>
        </w:rPr>
        <w:tab/>
      </w:r>
      <w:r w:rsidRPr="006A2557">
        <w:rPr>
          <w:noProof/>
          <w:lang w:val="en-US"/>
        </w:rPr>
        <w:t>SS_</w:t>
      </w:r>
      <w:r>
        <w:rPr>
          <w:noProof/>
        </w:rPr>
        <w:t>SmDataSourceDiscovery_Request</w:t>
      </w:r>
      <w:r>
        <w:rPr>
          <w:noProof/>
        </w:rPr>
        <w:tab/>
      </w:r>
      <w:r>
        <w:rPr>
          <w:noProof/>
        </w:rPr>
        <w:fldChar w:fldCharType="begin"/>
      </w:r>
      <w:r>
        <w:rPr>
          <w:noProof/>
        </w:rPr>
        <w:instrText xml:space="preserve"> PAGEREF _Toc214976462 \h </w:instrText>
      </w:r>
      <w:r>
        <w:rPr>
          <w:noProof/>
        </w:rPr>
      </w:r>
      <w:r>
        <w:rPr>
          <w:noProof/>
        </w:rPr>
        <w:fldChar w:fldCharType="separate"/>
      </w:r>
      <w:r>
        <w:rPr>
          <w:noProof/>
        </w:rPr>
        <w:t>38</w:t>
      </w:r>
      <w:r>
        <w:rPr>
          <w:noProof/>
        </w:rPr>
        <w:fldChar w:fldCharType="end"/>
      </w:r>
    </w:p>
    <w:p w14:paraId="230B1F3D" w14:textId="7FF51277" w:rsidR="009D0394" w:rsidRDefault="009D0394">
      <w:pPr>
        <w:pStyle w:val="TOC3"/>
        <w:rPr>
          <w:rFonts w:asciiTheme="minorHAnsi" w:eastAsiaTheme="minorEastAsia" w:hAnsiTheme="minorHAnsi" w:cstheme="minorBidi"/>
          <w:noProof/>
          <w:sz w:val="22"/>
          <w:szCs w:val="22"/>
          <w:lang w:val="en-IN" w:eastAsia="en-IN"/>
        </w:rPr>
      </w:pPr>
      <w:r>
        <w:rPr>
          <w:noProof/>
        </w:rPr>
        <w:t>5.3.5</w:t>
      </w:r>
      <w:r>
        <w:rPr>
          <w:rFonts w:asciiTheme="minorHAnsi" w:eastAsiaTheme="minorEastAsia" w:hAnsiTheme="minorHAnsi" w:cstheme="minorBidi"/>
          <w:noProof/>
          <w:sz w:val="22"/>
          <w:szCs w:val="22"/>
          <w:lang w:val="en-IN" w:eastAsia="en-IN"/>
        </w:rPr>
        <w:tab/>
      </w:r>
      <w:r>
        <w:rPr>
          <w:noProof/>
        </w:rPr>
        <w:t>SS_SmSmasRegistration</w:t>
      </w:r>
      <w:r>
        <w:rPr>
          <w:noProof/>
        </w:rPr>
        <w:tab/>
      </w:r>
      <w:r>
        <w:rPr>
          <w:noProof/>
        </w:rPr>
        <w:fldChar w:fldCharType="begin"/>
      </w:r>
      <w:r>
        <w:rPr>
          <w:noProof/>
        </w:rPr>
        <w:instrText xml:space="preserve"> PAGEREF _Toc214976463 \h </w:instrText>
      </w:r>
      <w:r>
        <w:rPr>
          <w:noProof/>
        </w:rPr>
      </w:r>
      <w:r>
        <w:rPr>
          <w:noProof/>
        </w:rPr>
        <w:fldChar w:fldCharType="separate"/>
      </w:r>
      <w:r>
        <w:rPr>
          <w:noProof/>
        </w:rPr>
        <w:t>38</w:t>
      </w:r>
      <w:r>
        <w:rPr>
          <w:noProof/>
        </w:rPr>
        <w:fldChar w:fldCharType="end"/>
      </w:r>
    </w:p>
    <w:p w14:paraId="7CBA33BC" w14:textId="32DACEAE" w:rsidR="009D0394" w:rsidRDefault="009D0394">
      <w:pPr>
        <w:pStyle w:val="TOC4"/>
        <w:rPr>
          <w:rFonts w:asciiTheme="minorHAnsi" w:eastAsiaTheme="minorEastAsia" w:hAnsiTheme="minorHAnsi" w:cstheme="minorBidi"/>
          <w:noProof/>
          <w:sz w:val="22"/>
          <w:szCs w:val="22"/>
          <w:lang w:val="en-IN" w:eastAsia="en-IN"/>
        </w:rPr>
      </w:pPr>
      <w:r>
        <w:rPr>
          <w:noProof/>
        </w:rPr>
        <w:t>5.3.5.1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_Toc214976464 \h </w:instrText>
      </w:r>
      <w:r>
        <w:rPr>
          <w:noProof/>
        </w:rPr>
      </w:r>
      <w:r>
        <w:rPr>
          <w:noProof/>
        </w:rPr>
        <w:fldChar w:fldCharType="separate"/>
      </w:r>
      <w:r>
        <w:rPr>
          <w:noProof/>
        </w:rPr>
        <w:t>38</w:t>
      </w:r>
      <w:r>
        <w:rPr>
          <w:noProof/>
        </w:rPr>
        <w:fldChar w:fldCharType="end"/>
      </w:r>
    </w:p>
    <w:p w14:paraId="0E5FA591" w14:textId="062388C2" w:rsidR="009D0394" w:rsidRDefault="009D0394">
      <w:pPr>
        <w:pStyle w:val="TOC4"/>
        <w:rPr>
          <w:rFonts w:asciiTheme="minorHAnsi" w:eastAsiaTheme="minorEastAsia" w:hAnsiTheme="minorHAnsi" w:cstheme="minorBidi"/>
          <w:noProof/>
          <w:sz w:val="22"/>
          <w:szCs w:val="22"/>
          <w:lang w:val="en-IN" w:eastAsia="en-IN"/>
        </w:rPr>
      </w:pPr>
      <w:r>
        <w:rPr>
          <w:noProof/>
        </w:rPr>
        <w:t>5.3.5.2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_Toc214976465 \h </w:instrText>
      </w:r>
      <w:r>
        <w:rPr>
          <w:noProof/>
        </w:rPr>
      </w:r>
      <w:r>
        <w:rPr>
          <w:noProof/>
        </w:rPr>
        <w:fldChar w:fldCharType="separate"/>
      </w:r>
      <w:r>
        <w:rPr>
          <w:noProof/>
        </w:rPr>
        <w:t>39</w:t>
      </w:r>
      <w:r>
        <w:rPr>
          <w:noProof/>
        </w:rPr>
        <w:fldChar w:fldCharType="end"/>
      </w:r>
    </w:p>
    <w:p w14:paraId="065F5F4E" w14:textId="2041DCC3" w:rsidR="009D0394" w:rsidRDefault="009D0394">
      <w:pPr>
        <w:pStyle w:val="TOC5"/>
        <w:rPr>
          <w:rFonts w:asciiTheme="minorHAnsi" w:eastAsiaTheme="minorEastAsia" w:hAnsiTheme="minorHAnsi" w:cstheme="minorBidi"/>
          <w:noProof/>
          <w:sz w:val="22"/>
          <w:szCs w:val="22"/>
          <w:lang w:val="en-IN" w:eastAsia="en-IN"/>
        </w:rPr>
      </w:pPr>
      <w:r>
        <w:rPr>
          <w:noProof/>
        </w:rPr>
        <w:t>5.3.5.2.1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_Toc214976466 \h </w:instrText>
      </w:r>
      <w:r>
        <w:rPr>
          <w:noProof/>
        </w:rPr>
      </w:r>
      <w:r>
        <w:rPr>
          <w:noProof/>
        </w:rPr>
        <w:fldChar w:fldCharType="separate"/>
      </w:r>
      <w:r>
        <w:rPr>
          <w:noProof/>
        </w:rPr>
        <w:t>39</w:t>
      </w:r>
      <w:r>
        <w:rPr>
          <w:noProof/>
        </w:rPr>
        <w:fldChar w:fldCharType="end"/>
      </w:r>
    </w:p>
    <w:p w14:paraId="13D7EC96" w14:textId="384B18FF" w:rsidR="009D0394" w:rsidRDefault="009D0394">
      <w:pPr>
        <w:pStyle w:val="TOC5"/>
        <w:rPr>
          <w:rFonts w:asciiTheme="minorHAnsi" w:eastAsiaTheme="minorEastAsia" w:hAnsiTheme="minorHAnsi" w:cstheme="minorBidi"/>
          <w:noProof/>
          <w:sz w:val="22"/>
          <w:szCs w:val="22"/>
          <w:lang w:val="en-IN" w:eastAsia="en-IN"/>
        </w:rPr>
      </w:pPr>
      <w:r>
        <w:rPr>
          <w:noProof/>
        </w:rPr>
        <w:t>5.3.5.2.2</w:t>
      </w:r>
      <w:r>
        <w:rPr>
          <w:rFonts w:asciiTheme="minorHAnsi" w:eastAsiaTheme="minorEastAsia" w:hAnsiTheme="minorHAnsi" w:cstheme="minorBidi"/>
          <w:noProof/>
          <w:sz w:val="22"/>
          <w:szCs w:val="22"/>
          <w:lang w:val="en-IN" w:eastAsia="en-IN"/>
        </w:rPr>
        <w:tab/>
      </w:r>
      <w:r>
        <w:rPr>
          <w:noProof/>
        </w:rPr>
        <w:t>SS_SmSmasRegistration_Create</w:t>
      </w:r>
      <w:r>
        <w:rPr>
          <w:noProof/>
        </w:rPr>
        <w:tab/>
      </w:r>
      <w:r>
        <w:rPr>
          <w:noProof/>
        </w:rPr>
        <w:fldChar w:fldCharType="begin"/>
      </w:r>
      <w:r>
        <w:rPr>
          <w:noProof/>
        </w:rPr>
        <w:instrText xml:space="preserve"> PAGEREF _Toc214976467 \h </w:instrText>
      </w:r>
      <w:r>
        <w:rPr>
          <w:noProof/>
        </w:rPr>
      </w:r>
      <w:r>
        <w:rPr>
          <w:noProof/>
        </w:rPr>
        <w:fldChar w:fldCharType="separate"/>
      </w:r>
      <w:r>
        <w:rPr>
          <w:noProof/>
        </w:rPr>
        <w:t>39</w:t>
      </w:r>
      <w:r>
        <w:rPr>
          <w:noProof/>
        </w:rPr>
        <w:fldChar w:fldCharType="end"/>
      </w:r>
    </w:p>
    <w:p w14:paraId="5D9BE146" w14:textId="3D75DF2F" w:rsidR="009D0394" w:rsidRDefault="009D0394">
      <w:pPr>
        <w:pStyle w:val="TOC5"/>
        <w:rPr>
          <w:rFonts w:asciiTheme="minorHAnsi" w:eastAsiaTheme="minorEastAsia" w:hAnsiTheme="minorHAnsi" w:cstheme="minorBidi"/>
          <w:noProof/>
          <w:sz w:val="22"/>
          <w:szCs w:val="22"/>
          <w:lang w:val="en-IN" w:eastAsia="en-IN"/>
        </w:rPr>
      </w:pPr>
      <w:r>
        <w:rPr>
          <w:noProof/>
        </w:rPr>
        <w:t>5.3.5.2.3</w:t>
      </w:r>
      <w:r>
        <w:rPr>
          <w:rFonts w:asciiTheme="minorHAnsi" w:eastAsiaTheme="minorEastAsia" w:hAnsiTheme="minorHAnsi" w:cstheme="minorBidi"/>
          <w:noProof/>
          <w:sz w:val="22"/>
          <w:szCs w:val="22"/>
          <w:lang w:val="en-IN" w:eastAsia="en-IN"/>
        </w:rPr>
        <w:tab/>
      </w:r>
      <w:r>
        <w:rPr>
          <w:noProof/>
        </w:rPr>
        <w:t>SS_SmSmasRegistration_Update</w:t>
      </w:r>
      <w:r>
        <w:rPr>
          <w:noProof/>
        </w:rPr>
        <w:tab/>
      </w:r>
      <w:r>
        <w:rPr>
          <w:noProof/>
        </w:rPr>
        <w:fldChar w:fldCharType="begin"/>
      </w:r>
      <w:r>
        <w:rPr>
          <w:noProof/>
        </w:rPr>
        <w:instrText xml:space="preserve"> PAGEREF _Toc214976468 \h </w:instrText>
      </w:r>
      <w:r>
        <w:rPr>
          <w:noProof/>
        </w:rPr>
      </w:r>
      <w:r>
        <w:rPr>
          <w:noProof/>
        </w:rPr>
        <w:fldChar w:fldCharType="separate"/>
      </w:r>
      <w:r>
        <w:rPr>
          <w:noProof/>
        </w:rPr>
        <w:t>40</w:t>
      </w:r>
      <w:r>
        <w:rPr>
          <w:noProof/>
        </w:rPr>
        <w:fldChar w:fldCharType="end"/>
      </w:r>
    </w:p>
    <w:p w14:paraId="401E2FC5" w14:textId="3E11DB46" w:rsidR="009D0394" w:rsidRDefault="009D0394">
      <w:pPr>
        <w:pStyle w:val="TOC5"/>
        <w:rPr>
          <w:rFonts w:asciiTheme="minorHAnsi" w:eastAsiaTheme="minorEastAsia" w:hAnsiTheme="minorHAnsi" w:cstheme="minorBidi"/>
          <w:noProof/>
          <w:sz w:val="22"/>
          <w:szCs w:val="22"/>
          <w:lang w:val="en-IN" w:eastAsia="en-IN"/>
        </w:rPr>
      </w:pPr>
      <w:r>
        <w:rPr>
          <w:noProof/>
        </w:rPr>
        <w:t>5.3.5.2.4</w:t>
      </w:r>
      <w:r>
        <w:rPr>
          <w:rFonts w:asciiTheme="minorHAnsi" w:eastAsiaTheme="minorEastAsia" w:hAnsiTheme="minorHAnsi" w:cstheme="minorBidi"/>
          <w:noProof/>
          <w:sz w:val="22"/>
          <w:szCs w:val="22"/>
          <w:lang w:val="en-IN" w:eastAsia="en-IN"/>
        </w:rPr>
        <w:tab/>
      </w:r>
      <w:r>
        <w:rPr>
          <w:noProof/>
        </w:rPr>
        <w:t>SS_SmSmasRegistration_Delete</w:t>
      </w:r>
      <w:r>
        <w:rPr>
          <w:noProof/>
        </w:rPr>
        <w:tab/>
      </w:r>
      <w:r>
        <w:rPr>
          <w:noProof/>
        </w:rPr>
        <w:fldChar w:fldCharType="begin"/>
      </w:r>
      <w:r>
        <w:rPr>
          <w:noProof/>
        </w:rPr>
        <w:instrText xml:space="preserve"> PAGEREF _Toc214976469 \h </w:instrText>
      </w:r>
      <w:r>
        <w:rPr>
          <w:noProof/>
        </w:rPr>
      </w:r>
      <w:r>
        <w:rPr>
          <w:noProof/>
        </w:rPr>
        <w:fldChar w:fldCharType="separate"/>
      </w:r>
      <w:r>
        <w:rPr>
          <w:noProof/>
        </w:rPr>
        <w:t>40</w:t>
      </w:r>
      <w:r>
        <w:rPr>
          <w:noProof/>
        </w:rPr>
        <w:fldChar w:fldCharType="end"/>
      </w:r>
    </w:p>
    <w:p w14:paraId="611B5D46" w14:textId="747C48E0" w:rsidR="009D0394" w:rsidRDefault="009D0394">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API Definitions</w:t>
      </w:r>
      <w:r>
        <w:rPr>
          <w:noProof/>
        </w:rPr>
        <w:tab/>
      </w:r>
      <w:r>
        <w:rPr>
          <w:noProof/>
        </w:rPr>
        <w:fldChar w:fldCharType="begin"/>
      </w:r>
      <w:r>
        <w:rPr>
          <w:noProof/>
        </w:rPr>
        <w:instrText xml:space="preserve"> PAGEREF _Toc214976470 \h </w:instrText>
      </w:r>
      <w:r>
        <w:rPr>
          <w:noProof/>
        </w:rPr>
      </w:r>
      <w:r>
        <w:rPr>
          <w:noProof/>
        </w:rPr>
        <w:fldChar w:fldCharType="separate"/>
      </w:r>
      <w:r>
        <w:rPr>
          <w:noProof/>
        </w:rPr>
        <w:t>42</w:t>
      </w:r>
      <w:r>
        <w:rPr>
          <w:noProof/>
        </w:rPr>
        <w:fldChar w:fldCharType="end"/>
      </w:r>
    </w:p>
    <w:p w14:paraId="71D635EC" w14:textId="783B430A" w:rsidR="009D0394" w:rsidRDefault="009D0394">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_Toc214976471 \h </w:instrText>
      </w:r>
      <w:r>
        <w:rPr>
          <w:noProof/>
        </w:rPr>
      </w:r>
      <w:r>
        <w:rPr>
          <w:noProof/>
        </w:rPr>
        <w:fldChar w:fldCharType="separate"/>
      </w:r>
      <w:r>
        <w:rPr>
          <w:noProof/>
        </w:rPr>
        <w:t>42</w:t>
      </w:r>
      <w:r>
        <w:rPr>
          <w:noProof/>
        </w:rPr>
        <w:fldChar w:fldCharType="end"/>
      </w:r>
    </w:p>
    <w:p w14:paraId="41DF835D" w14:textId="36418D32" w:rsidR="009D0394" w:rsidRDefault="009D0394">
      <w:pPr>
        <w:pStyle w:val="TOC3"/>
        <w:rPr>
          <w:rFonts w:asciiTheme="minorHAnsi" w:eastAsiaTheme="minorEastAsia" w:hAnsiTheme="minorHAnsi" w:cstheme="minorBidi"/>
          <w:noProof/>
          <w:sz w:val="22"/>
          <w:szCs w:val="22"/>
          <w:lang w:val="en-IN" w:eastAsia="en-IN"/>
        </w:rPr>
      </w:pPr>
      <w:r>
        <w:rPr>
          <w:noProof/>
        </w:rPr>
        <w:t>6.1.1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_Toc214976472 \h </w:instrText>
      </w:r>
      <w:r>
        <w:rPr>
          <w:noProof/>
        </w:rPr>
      </w:r>
      <w:r>
        <w:rPr>
          <w:noProof/>
        </w:rPr>
        <w:fldChar w:fldCharType="separate"/>
      </w:r>
      <w:r>
        <w:rPr>
          <w:noProof/>
        </w:rPr>
        <w:t>42</w:t>
      </w:r>
      <w:r>
        <w:rPr>
          <w:noProof/>
        </w:rPr>
        <w:fldChar w:fldCharType="end"/>
      </w:r>
    </w:p>
    <w:p w14:paraId="36BF5E87" w14:textId="7B1BE4D0" w:rsidR="009D0394" w:rsidRDefault="009D0394">
      <w:pPr>
        <w:pStyle w:val="TOC4"/>
        <w:rPr>
          <w:rFonts w:asciiTheme="minorHAnsi" w:eastAsiaTheme="minorEastAsia" w:hAnsiTheme="minorHAnsi" w:cstheme="minorBidi"/>
          <w:noProof/>
          <w:sz w:val="22"/>
          <w:szCs w:val="22"/>
          <w:lang w:val="en-IN" w:eastAsia="en-IN"/>
        </w:rPr>
      </w:pPr>
      <w:r>
        <w:rPr>
          <w:noProof/>
        </w:rPr>
        <w:t>6.1.1.1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_Toc214976473 \h </w:instrText>
      </w:r>
      <w:r>
        <w:rPr>
          <w:noProof/>
        </w:rPr>
      </w:r>
      <w:r>
        <w:rPr>
          <w:noProof/>
        </w:rPr>
        <w:fldChar w:fldCharType="separate"/>
      </w:r>
      <w:r>
        <w:rPr>
          <w:noProof/>
        </w:rPr>
        <w:t>42</w:t>
      </w:r>
      <w:r>
        <w:rPr>
          <w:noProof/>
        </w:rPr>
        <w:fldChar w:fldCharType="end"/>
      </w:r>
    </w:p>
    <w:p w14:paraId="669A2F6A" w14:textId="1BDF7A51" w:rsidR="009D0394" w:rsidRDefault="009D0394">
      <w:pPr>
        <w:pStyle w:val="TOC4"/>
        <w:rPr>
          <w:rFonts w:asciiTheme="minorHAnsi" w:eastAsiaTheme="minorEastAsia" w:hAnsiTheme="minorHAnsi" w:cstheme="minorBidi"/>
          <w:noProof/>
          <w:sz w:val="22"/>
          <w:szCs w:val="22"/>
          <w:lang w:val="en-IN" w:eastAsia="en-IN"/>
        </w:rPr>
      </w:pPr>
      <w:r>
        <w:rPr>
          <w:noProof/>
        </w:rPr>
        <w:t>6.1.1.2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_Toc214976474 \h </w:instrText>
      </w:r>
      <w:r>
        <w:rPr>
          <w:noProof/>
        </w:rPr>
      </w:r>
      <w:r>
        <w:rPr>
          <w:noProof/>
        </w:rPr>
        <w:fldChar w:fldCharType="separate"/>
      </w:r>
      <w:r>
        <w:rPr>
          <w:noProof/>
        </w:rPr>
        <w:t>42</w:t>
      </w:r>
      <w:r>
        <w:rPr>
          <w:noProof/>
        </w:rPr>
        <w:fldChar w:fldCharType="end"/>
      </w:r>
    </w:p>
    <w:p w14:paraId="4419F58F" w14:textId="1A2723BD" w:rsidR="009D0394" w:rsidRDefault="009D0394">
      <w:pPr>
        <w:pStyle w:val="TOC4"/>
        <w:rPr>
          <w:rFonts w:asciiTheme="minorHAnsi" w:eastAsiaTheme="minorEastAsia" w:hAnsiTheme="minorHAnsi" w:cstheme="minorBidi"/>
          <w:noProof/>
          <w:sz w:val="22"/>
          <w:szCs w:val="22"/>
          <w:lang w:val="en-IN" w:eastAsia="en-IN"/>
        </w:rPr>
      </w:pPr>
      <w:r>
        <w:rPr>
          <w:noProof/>
        </w:rPr>
        <w:t>6.1.1.3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_Toc214976475 \h </w:instrText>
      </w:r>
      <w:r>
        <w:rPr>
          <w:noProof/>
        </w:rPr>
      </w:r>
      <w:r>
        <w:rPr>
          <w:noProof/>
        </w:rPr>
        <w:fldChar w:fldCharType="separate"/>
      </w:r>
      <w:r>
        <w:rPr>
          <w:noProof/>
        </w:rPr>
        <w:t>42</w:t>
      </w:r>
      <w:r>
        <w:rPr>
          <w:noProof/>
        </w:rPr>
        <w:fldChar w:fldCharType="end"/>
      </w:r>
    </w:p>
    <w:p w14:paraId="32EE590C" w14:textId="6503A7BE" w:rsidR="009D0394" w:rsidRDefault="009D0394">
      <w:pPr>
        <w:pStyle w:val="TOC5"/>
        <w:rPr>
          <w:rFonts w:asciiTheme="minorHAnsi" w:eastAsiaTheme="minorEastAsia" w:hAnsiTheme="minorHAnsi" w:cstheme="minorBidi"/>
          <w:noProof/>
          <w:sz w:val="22"/>
          <w:szCs w:val="22"/>
          <w:lang w:val="en-IN" w:eastAsia="en-IN"/>
        </w:rPr>
      </w:pPr>
      <w:r>
        <w:rPr>
          <w:noProof/>
        </w:rPr>
        <w:t>6.1.1.3.1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_Toc214976476 \h </w:instrText>
      </w:r>
      <w:r>
        <w:rPr>
          <w:noProof/>
        </w:rPr>
      </w:r>
      <w:r>
        <w:rPr>
          <w:noProof/>
        </w:rPr>
        <w:fldChar w:fldCharType="separate"/>
      </w:r>
      <w:r>
        <w:rPr>
          <w:noProof/>
        </w:rPr>
        <w:t>42</w:t>
      </w:r>
      <w:r>
        <w:rPr>
          <w:noProof/>
        </w:rPr>
        <w:fldChar w:fldCharType="end"/>
      </w:r>
    </w:p>
    <w:p w14:paraId="7CDB02FD" w14:textId="1DDF643D" w:rsidR="009D0394" w:rsidRDefault="009D0394">
      <w:pPr>
        <w:pStyle w:val="TOC5"/>
        <w:rPr>
          <w:rFonts w:asciiTheme="minorHAnsi" w:eastAsiaTheme="minorEastAsia" w:hAnsiTheme="minorHAnsi" w:cstheme="minorBidi"/>
          <w:noProof/>
          <w:sz w:val="22"/>
          <w:szCs w:val="22"/>
          <w:lang w:val="en-IN" w:eastAsia="en-IN"/>
        </w:rPr>
      </w:pPr>
      <w:r>
        <w:rPr>
          <w:noProof/>
        </w:rPr>
        <w:t>6.1.1.3.2</w:t>
      </w:r>
      <w:r>
        <w:rPr>
          <w:rFonts w:asciiTheme="minorHAnsi" w:eastAsiaTheme="minorEastAsia" w:hAnsiTheme="minorHAnsi" w:cstheme="minorBidi"/>
          <w:noProof/>
          <w:sz w:val="22"/>
          <w:szCs w:val="22"/>
          <w:lang w:val="en-IN" w:eastAsia="en-IN"/>
        </w:rPr>
        <w:tab/>
      </w:r>
      <w:r>
        <w:rPr>
          <w:noProof/>
        </w:rPr>
        <w:t>Resource: Spatial Anchors Lists</w:t>
      </w:r>
      <w:r>
        <w:rPr>
          <w:noProof/>
        </w:rPr>
        <w:tab/>
      </w:r>
      <w:r>
        <w:rPr>
          <w:noProof/>
        </w:rPr>
        <w:fldChar w:fldCharType="begin"/>
      </w:r>
      <w:r>
        <w:rPr>
          <w:noProof/>
        </w:rPr>
        <w:instrText xml:space="preserve"> PAGEREF _Toc214976477 \h </w:instrText>
      </w:r>
      <w:r>
        <w:rPr>
          <w:noProof/>
        </w:rPr>
      </w:r>
      <w:r>
        <w:rPr>
          <w:noProof/>
        </w:rPr>
        <w:fldChar w:fldCharType="separate"/>
      </w:r>
      <w:r>
        <w:rPr>
          <w:noProof/>
        </w:rPr>
        <w:t>44</w:t>
      </w:r>
      <w:r>
        <w:rPr>
          <w:noProof/>
        </w:rPr>
        <w:fldChar w:fldCharType="end"/>
      </w:r>
    </w:p>
    <w:p w14:paraId="790E97BF" w14:textId="16227CF4" w:rsidR="009D0394" w:rsidRDefault="009D0394">
      <w:pPr>
        <w:pStyle w:val="TOC5"/>
        <w:rPr>
          <w:rFonts w:asciiTheme="minorHAnsi" w:eastAsiaTheme="minorEastAsia" w:hAnsiTheme="minorHAnsi" w:cstheme="minorBidi"/>
          <w:noProof/>
          <w:sz w:val="22"/>
          <w:szCs w:val="22"/>
          <w:lang w:val="en-IN" w:eastAsia="en-IN"/>
        </w:rPr>
      </w:pPr>
      <w:r>
        <w:rPr>
          <w:noProof/>
        </w:rPr>
        <w:t>6.1.1.3.3</w:t>
      </w:r>
      <w:r>
        <w:rPr>
          <w:rFonts w:asciiTheme="minorHAnsi" w:eastAsiaTheme="minorEastAsia" w:hAnsiTheme="minorHAnsi" w:cstheme="minorBidi"/>
          <w:noProof/>
          <w:sz w:val="22"/>
          <w:szCs w:val="22"/>
          <w:lang w:val="en-IN" w:eastAsia="en-IN"/>
        </w:rPr>
        <w:tab/>
      </w:r>
      <w:r>
        <w:rPr>
          <w:noProof/>
        </w:rPr>
        <w:t>Resource: Individual Spatial Anchors List</w:t>
      </w:r>
      <w:r>
        <w:rPr>
          <w:noProof/>
        </w:rPr>
        <w:tab/>
      </w:r>
      <w:r>
        <w:rPr>
          <w:noProof/>
        </w:rPr>
        <w:fldChar w:fldCharType="begin"/>
      </w:r>
      <w:r>
        <w:rPr>
          <w:noProof/>
        </w:rPr>
        <w:instrText xml:space="preserve"> PAGEREF _Toc214976478 \h </w:instrText>
      </w:r>
      <w:r>
        <w:rPr>
          <w:noProof/>
        </w:rPr>
      </w:r>
      <w:r>
        <w:rPr>
          <w:noProof/>
        </w:rPr>
        <w:fldChar w:fldCharType="separate"/>
      </w:r>
      <w:r>
        <w:rPr>
          <w:noProof/>
        </w:rPr>
        <w:t>45</w:t>
      </w:r>
      <w:r>
        <w:rPr>
          <w:noProof/>
        </w:rPr>
        <w:fldChar w:fldCharType="end"/>
      </w:r>
    </w:p>
    <w:p w14:paraId="3FE073B2" w14:textId="145D2BDC" w:rsidR="009D0394" w:rsidRDefault="009D0394">
      <w:pPr>
        <w:pStyle w:val="TOC5"/>
        <w:rPr>
          <w:rFonts w:asciiTheme="minorHAnsi" w:eastAsiaTheme="minorEastAsia" w:hAnsiTheme="minorHAnsi" w:cstheme="minorBidi"/>
          <w:noProof/>
          <w:sz w:val="22"/>
          <w:szCs w:val="22"/>
          <w:lang w:val="en-IN" w:eastAsia="en-IN"/>
        </w:rPr>
      </w:pPr>
      <w:r>
        <w:rPr>
          <w:noProof/>
        </w:rPr>
        <w:t>6.1.1.3.4</w:t>
      </w:r>
      <w:r>
        <w:rPr>
          <w:rFonts w:asciiTheme="minorHAnsi" w:eastAsiaTheme="minorEastAsia" w:hAnsiTheme="minorHAnsi" w:cstheme="minorBidi"/>
          <w:noProof/>
          <w:sz w:val="22"/>
          <w:szCs w:val="22"/>
          <w:lang w:val="en-IN" w:eastAsia="en-IN"/>
        </w:rPr>
        <w:tab/>
      </w:r>
      <w:r>
        <w:rPr>
          <w:noProof/>
        </w:rPr>
        <w:t>Resource: Spatial Anchors Subscriptions</w:t>
      </w:r>
      <w:r>
        <w:rPr>
          <w:noProof/>
        </w:rPr>
        <w:tab/>
      </w:r>
      <w:r>
        <w:rPr>
          <w:noProof/>
        </w:rPr>
        <w:fldChar w:fldCharType="begin"/>
      </w:r>
      <w:r>
        <w:rPr>
          <w:noProof/>
        </w:rPr>
        <w:instrText xml:space="preserve"> PAGEREF _Toc214976479 \h </w:instrText>
      </w:r>
      <w:r>
        <w:rPr>
          <w:noProof/>
        </w:rPr>
      </w:r>
      <w:r>
        <w:rPr>
          <w:noProof/>
        </w:rPr>
        <w:fldChar w:fldCharType="separate"/>
      </w:r>
      <w:r>
        <w:rPr>
          <w:noProof/>
        </w:rPr>
        <w:t>50</w:t>
      </w:r>
      <w:r>
        <w:rPr>
          <w:noProof/>
        </w:rPr>
        <w:fldChar w:fldCharType="end"/>
      </w:r>
    </w:p>
    <w:p w14:paraId="20C35081" w14:textId="42703705" w:rsidR="009D0394" w:rsidRDefault="009D0394">
      <w:pPr>
        <w:pStyle w:val="TOC5"/>
        <w:rPr>
          <w:rFonts w:asciiTheme="minorHAnsi" w:eastAsiaTheme="minorEastAsia" w:hAnsiTheme="minorHAnsi" w:cstheme="minorBidi"/>
          <w:noProof/>
          <w:sz w:val="22"/>
          <w:szCs w:val="22"/>
          <w:lang w:val="en-IN" w:eastAsia="en-IN"/>
        </w:rPr>
      </w:pPr>
      <w:r>
        <w:rPr>
          <w:noProof/>
        </w:rPr>
        <w:t>6.1.1.3.5</w:t>
      </w:r>
      <w:r>
        <w:rPr>
          <w:rFonts w:asciiTheme="minorHAnsi" w:eastAsiaTheme="minorEastAsia" w:hAnsiTheme="minorHAnsi" w:cstheme="minorBidi"/>
          <w:noProof/>
          <w:sz w:val="22"/>
          <w:szCs w:val="22"/>
          <w:lang w:val="en-IN" w:eastAsia="en-IN"/>
        </w:rPr>
        <w:tab/>
      </w:r>
      <w:r>
        <w:rPr>
          <w:noProof/>
        </w:rPr>
        <w:t>Resource: Individual Spatial Anchors Subscription</w:t>
      </w:r>
      <w:r>
        <w:rPr>
          <w:noProof/>
        </w:rPr>
        <w:tab/>
      </w:r>
      <w:r>
        <w:rPr>
          <w:noProof/>
        </w:rPr>
        <w:fldChar w:fldCharType="begin"/>
      </w:r>
      <w:r>
        <w:rPr>
          <w:noProof/>
        </w:rPr>
        <w:instrText xml:space="preserve"> PAGEREF _Toc214976480 \h </w:instrText>
      </w:r>
      <w:r>
        <w:rPr>
          <w:noProof/>
        </w:rPr>
      </w:r>
      <w:r>
        <w:rPr>
          <w:noProof/>
        </w:rPr>
        <w:fldChar w:fldCharType="separate"/>
      </w:r>
      <w:r>
        <w:rPr>
          <w:noProof/>
        </w:rPr>
        <w:t>51</w:t>
      </w:r>
      <w:r>
        <w:rPr>
          <w:noProof/>
        </w:rPr>
        <w:fldChar w:fldCharType="end"/>
      </w:r>
    </w:p>
    <w:p w14:paraId="7FF41A5C" w14:textId="781FB20A" w:rsidR="009D0394" w:rsidRDefault="009D0394">
      <w:pPr>
        <w:pStyle w:val="TOC4"/>
        <w:rPr>
          <w:rFonts w:asciiTheme="minorHAnsi" w:eastAsiaTheme="minorEastAsia" w:hAnsiTheme="minorHAnsi" w:cstheme="minorBidi"/>
          <w:noProof/>
          <w:sz w:val="22"/>
          <w:szCs w:val="22"/>
          <w:lang w:val="en-IN" w:eastAsia="en-IN"/>
        </w:rPr>
      </w:pPr>
      <w:r>
        <w:rPr>
          <w:noProof/>
        </w:rPr>
        <w:t>6.1.1.4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_Toc214976481 \h </w:instrText>
      </w:r>
      <w:r>
        <w:rPr>
          <w:noProof/>
        </w:rPr>
      </w:r>
      <w:r>
        <w:rPr>
          <w:noProof/>
        </w:rPr>
        <w:fldChar w:fldCharType="separate"/>
      </w:r>
      <w:r>
        <w:rPr>
          <w:noProof/>
        </w:rPr>
        <w:t>55</w:t>
      </w:r>
      <w:r>
        <w:rPr>
          <w:noProof/>
        </w:rPr>
        <w:fldChar w:fldCharType="end"/>
      </w:r>
    </w:p>
    <w:p w14:paraId="52A42FC9" w14:textId="760ABCE5" w:rsidR="009D0394" w:rsidRDefault="009D0394">
      <w:pPr>
        <w:pStyle w:val="TOC4"/>
        <w:rPr>
          <w:rFonts w:asciiTheme="minorHAnsi" w:eastAsiaTheme="minorEastAsia" w:hAnsiTheme="minorHAnsi" w:cstheme="minorBidi"/>
          <w:noProof/>
          <w:sz w:val="22"/>
          <w:szCs w:val="22"/>
          <w:lang w:val="en-IN" w:eastAsia="en-IN"/>
        </w:rPr>
      </w:pPr>
      <w:r>
        <w:rPr>
          <w:noProof/>
        </w:rPr>
        <w:t>6.1.1.5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_Toc214976482 \h </w:instrText>
      </w:r>
      <w:r>
        <w:rPr>
          <w:noProof/>
        </w:rPr>
      </w:r>
      <w:r>
        <w:rPr>
          <w:noProof/>
        </w:rPr>
        <w:fldChar w:fldCharType="separate"/>
      </w:r>
      <w:r>
        <w:rPr>
          <w:noProof/>
        </w:rPr>
        <w:t>56</w:t>
      </w:r>
      <w:r>
        <w:rPr>
          <w:noProof/>
        </w:rPr>
        <w:fldChar w:fldCharType="end"/>
      </w:r>
    </w:p>
    <w:p w14:paraId="7FCA0F4D" w14:textId="2A77FA08" w:rsidR="009D0394" w:rsidRDefault="009D0394">
      <w:pPr>
        <w:pStyle w:val="TOC5"/>
        <w:rPr>
          <w:rFonts w:asciiTheme="minorHAnsi" w:eastAsiaTheme="minorEastAsia" w:hAnsiTheme="minorHAnsi" w:cstheme="minorBidi"/>
          <w:noProof/>
          <w:sz w:val="22"/>
          <w:szCs w:val="22"/>
          <w:lang w:val="en-IN" w:eastAsia="en-IN"/>
        </w:rPr>
      </w:pPr>
      <w:r>
        <w:rPr>
          <w:noProof/>
        </w:rPr>
        <w:t>6.1.1.5.1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_Toc214976483 \h </w:instrText>
      </w:r>
      <w:r>
        <w:rPr>
          <w:noProof/>
        </w:rPr>
      </w:r>
      <w:r>
        <w:rPr>
          <w:noProof/>
        </w:rPr>
        <w:fldChar w:fldCharType="separate"/>
      </w:r>
      <w:r>
        <w:rPr>
          <w:noProof/>
        </w:rPr>
        <w:t>56</w:t>
      </w:r>
      <w:r>
        <w:rPr>
          <w:noProof/>
        </w:rPr>
        <w:fldChar w:fldCharType="end"/>
      </w:r>
    </w:p>
    <w:p w14:paraId="05BA02A6" w14:textId="235FB75E" w:rsidR="009D0394" w:rsidRDefault="009D0394">
      <w:pPr>
        <w:pStyle w:val="TOC5"/>
        <w:rPr>
          <w:rFonts w:asciiTheme="minorHAnsi" w:eastAsiaTheme="minorEastAsia" w:hAnsiTheme="minorHAnsi" w:cstheme="minorBidi"/>
          <w:noProof/>
          <w:sz w:val="22"/>
          <w:szCs w:val="22"/>
          <w:lang w:val="en-IN" w:eastAsia="en-IN"/>
        </w:rPr>
      </w:pPr>
      <w:r>
        <w:rPr>
          <w:noProof/>
        </w:rPr>
        <w:t>6.1.1.5.2</w:t>
      </w:r>
      <w:r>
        <w:rPr>
          <w:rFonts w:asciiTheme="minorHAnsi" w:eastAsiaTheme="minorEastAsia" w:hAnsiTheme="minorHAnsi" w:cstheme="minorBidi"/>
          <w:noProof/>
          <w:sz w:val="22"/>
          <w:szCs w:val="22"/>
          <w:lang w:val="en-IN" w:eastAsia="en-IN"/>
        </w:rPr>
        <w:tab/>
      </w:r>
      <w:r>
        <w:rPr>
          <w:noProof/>
        </w:rPr>
        <w:t>Spatial Anchors Notification</w:t>
      </w:r>
      <w:r>
        <w:rPr>
          <w:noProof/>
        </w:rPr>
        <w:tab/>
      </w:r>
      <w:r>
        <w:rPr>
          <w:noProof/>
        </w:rPr>
        <w:fldChar w:fldCharType="begin"/>
      </w:r>
      <w:r>
        <w:rPr>
          <w:noProof/>
        </w:rPr>
        <w:instrText xml:space="preserve"> PAGEREF _Toc214976484 \h </w:instrText>
      </w:r>
      <w:r>
        <w:rPr>
          <w:noProof/>
        </w:rPr>
      </w:r>
      <w:r>
        <w:rPr>
          <w:noProof/>
        </w:rPr>
        <w:fldChar w:fldCharType="separate"/>
      </w:r>
      <w:r>
        <w:rPr>
          <w:noProof/>
        </w:rPr>
        <w:t>56</w:t>
      </w:r>
      <w:r>
        <w:rPr>
          <w:noProof/>
        </w:rPr>
        <w:fldChar w:fldCharType="end"/>
      </w:r>
    </w:p>
    <w:p w14:paraId="4C044F94" w14:textId="2BF0BD02" w:rsidR="009D0394" w:rsidRDefault="009D0394">
      <w:pPr>
        <w:pStyle w:val="TOC4"/>
        <w:rPr>
          <w:rFonts w:asciiTheme="minorHAnsi" w:eastAsiaTheme="minorEastAsia" w:hAnsiTheme="minorHAnsi" w:cstheme="minorBidi"/>
          <w:noProof/>
          <w:sz w:val="22"/>
          <w:szCs w:val="22"/>
          <w:lang w:val="en-IN" w:eastAsia="en-IN"/>
        </w:rPr>
      </w:pPr>
      <w:r>
        <w:rPr>
          <w:noProof/>
        </w:rPr>
        <w:t>6.1.1.6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_Toc214976485 \h </w:instrText>
      </w:r>
      <w:r>
        <w:rPr>
          <w:noProof/>
        </w:rPr>
      </w:r>
      <w:r>
        <w:rPr>
          <w:noProof/>
        </w:rPr>
        <w:fldChar w:fldCharType="separate"/>
      </w:r>
      <w:r>
        <w:rPr>
          <w:noProof/>
        </w:rPr>
        <w:t>57</w:t>
      </w:r>
      <w:r>
        <w:rPr>
          <w:noProof/>
        </w:rPr>
        <w:fldChar w:fldCharType="end"/>
      </w:r>
    </w:p>
    <w:p w14:paraId="5C6DC039" w14:textId="57ECCE29" w:rsidR="009D0394" w:rsidRDefault="009D0394">
      <w:pPr>
        <w:pStyle w:val="TOC5"/>
        <w:rPr>
          <w:rFonts w:asciiTheme="minorHAnsi" w:eastAsiaTheme="minorEastAsia" w:hAnsiTheme="minorHAnsi" w:cstheme="minorBidi"/>
          <w:noProof/>
          <w:sz w:val="22"/>
          <w:szCs w:val="22"/>
          <w:lang w:val="en-IN" w:eastAsia="en-IN"/>
        </w:rPr>
      </w:pPr>
      <w:r>
        <w:rPr>
          <w:noProof/>
        </w:rPr>
        <w:t>6.1.1.6.1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_Toc214976486 \h </w:instrText>
      </w:r>
      <w:r>
        <w:rPr>
          <w:noProof/>
        </w:rPr>
      </w:r>
      <w:r>
        <w:rPr>
          <w:noProof/>
        </w:rPr>
        <w:fldChar w:fldCharType="separate"/>
      </w:r>
      <w:r>
        <w:rPr>
          <w:noProof/>
        </w:rPr>
        <w:t>57</w:t>
      </w:r>
      <w:r>
        <w:rPr>
          <w:noProof/>
        </w:rPr>
        <w:fldChar w:fldCharType="end"/>
      </w:r>
    </w:p>
    <w:p w14:paraId="79743447" w14:textId="7E168CB3"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6.1.1.6.2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_Toc214976487 \h </w:instrText>
      </w:r>
      <w:r>
        <w:rPr>
          <w:noProof/>
        </w:rPr>
      </w:r>
      <w:r>
        <w:rPr>
          <w:noProof/>
        </w:rPr>
        <w:fldChar w:fldCharType="separate"/>
      </w:r>
      <w:r>
        <w:rPr>
          <w:noProof/>
        </w:rPr>
        <w:t>59</w:t>
      </w:r>
      <w:r>
        <w:rPr>
          <w:noProof/>
        </w:rPr>
        <w:fldChar w:fldCharType="end"/>
      </w:r>
    </w:p>
    <w:p w14:paraId="7A06855F" w14:textId="338530FB"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6.1.1.6.3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_Toc214976488 \h </w:instrText>
      </w:r>
      <w:r>
        <w:rPr>
          <w:noProof/>
        </w:rPr>
      </w:r>
      <w:r>
        <w:rPr>
          <w:noProof/>
        </w:rPr>
        <w:fldChar w:fldCharType="separate"/>
      </w:r>
      <w:r>
        <w:rPr>
          <w:noProof/>
        </w:rPr>
        <w:t>67</w:t>
      </w:r>
      <w:r>
        <w:rPr>
          <w:noProof/>
        </w:rPr>
        <w:fldChar w:fldCharType="end"/>
      </w:r>
    </w:p>
    <w:p w14:paraId="673777D5" w14:textId="6B4CE594" w:rsidR="009D0394" w:rsidRDefault="009D0394">
      <w:pPr>
        <w:pStyle w:val="TOC5"/>
        <w:rPr>
          <w:rFonts w:asciiTheme="minorHAnsi" w:eastAsiaTheme="minorEastAsia" w:hAnsiTheme="minorHAnsi" w:cstheme="minorBidi"/>
          <w:noProof/>
          <w:sz w:val="22"/>
          <w:szCs w:val="22"/>
          <w:lang w:val="en-IN" w:eastAsia="en-IN"/>
        </w:rPr>
      </w:pPr>
      <w:r>
        <w:rPr>
          <w:noProof/>
        </w:rPr>
        <w:t>6.1.1.6</w:t>
      </w:r>
      <w:r w:rsidRPr="006A2557">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_Toc214976489 \h </w:instrText>
      </w:r>
      <w:r>
        <w:rPr>
          <w:noProof/>
        </w:rPr>
      </w:r>
      <w:r>
        <w:rPr>
          <w:noProof/>
        </w:rPr>
        <w:fldChar w:fldCharType="separate"/>
      </w:r>
      <w:r>
        <w:rPr>
          <w:noProof/>
        </w:rPr>
        <w:t>68</w:t>
      </w:r>
      <w:r>
        <w:rPr>
          <w:noProof/>
        </w:rPr>
        <w:fldChar w:fldCharType="end"/>
      </w:r>
    </w:p>
    <w:p w14:paraId="55FD1CFD" w14:textId="1C01838D" w:rsidR="009D0394" w:rsidRDefault="009D0394">
      <w:pPr>
        <w:pStyle w:val="TOC5"/>
        <w:rPr>
          <w:rFonts w:asciiTheme="minorHAnsi" w:eastAsiaTheme="minorEastAsia" w:hAnsiTheme="minorHAnsi" w:cstheme="minorBidi"/>
          <w:noProof/>
          <w:sz w:val="22"/>
          <w:szCs w:val="22"/>
          <w:lang w:val="en-IN" w:eastAsia="en-IN"/>
        </w:rPr>
      </w:pPr>
      <w:r>
        <w:rPr>
          <w:noProof/>
        </w:rPr>
        <w:t>6.1.1.6.5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_Toc214976490 \h </w:instrText>
      </w:r>
      <w:r>
        <w:rPr>
          <w:noProof/>
        </w:rPr>
      </w:r>
      <w:r>
        <w:rPr>
          <w:noProof/>
        </w:rPr>
        <w:fldChar w:fldCharType="separate"/>
      </w:r>
      <w:r>
        <w:rPr>
          <w:noProof/>
        </w:rPr>
        <w:t>68</w:t>
      </w:r>
      <w:r>
        <w:rPr>
          <w:noProof/>
        </w:rPr>
        <w:fldChar w:fldCharType="end"/>
      </w:r>
    </w:p>
    <w:p w14:paraId="6A4E045A" w14:textId="6F39D6BE" w:rsidR="009D0394" w:rsidRDefault="009D0394">
      <w:pPr>
        <w:pStyle w:val="TOC4"/>
        <w:rPr>
          <w:rFonts w:asciiTheme="minorHAnsi" w:eastAsiaTheme="minorEastAsia" w:hAnsiTheme="minorHAnsi" w:cstheme="minorBidi"/>
          <w:noProof/>
          <w:sz w:val="22"/>
          <w:szCs w:val="22"/>
          <w:lang w:val="en-IN" w:eastAsia="en-IN"/>
        </w:rPr>
      </w:pPr>
      <w:r>
        <w:rPr>
          <w:noProof/>
        </w:rPr>
        <w:t>6.1.1.7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_Toc214976491 \h </w:instrText>
      </w:r>
      <w:r>
        <w:rPr>
          <w:noProof/>
        </w:rPr>
      </w:r>
      <w:r>
        <w:rPr>
          <w:noProof/>
        </w:rPr>
        <w:fldChar w:fldCharType="separate"/>
      </w:r>
      <w:r>
        <w:rPr>
          <w:noProof/>
        </w:rPr>
        <w:t>68</w:t>
      </w:r>
      <w:r>
        <w:rPr>
          <w:noProof/>
        </w:rPr>
        <w:fldChar w:fldCharType="end"/>
      </w:r>
    </w:p>
    <w:p w14:paraId="4E09E6DB" w14:textId="4B572A0A" w:rsidR="009D0394" w:rsidRDefault="009D0394">
      <w:pPr>
        <w:pStyle w:val="TOC5"/>
        <w:rPr>
          <w:rFonts w:asciiTheme="minorHAnsi" w:eastAsiaTheme="minorEastAsia" w:hAnsiTheme="minorHAnsi" w:cstheme="minorBidi"/>
          <w:noProof/>
          <w:sz w:val="22"/>
          <w:szCs w:val="22"/>
          <w:lang w:val="en-IN" w:eastAsia="en-IN"/>
        </w:rPr>
      </w:pPr>
      <w:r>
        <w:rPr>
          <w:noProof/>
        </w:rPr>
        <w:t>6.1.1.7.1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_Toc214976492 \h </w:instrText>
      </w:r>
      <w:r>
        <w:rPr>
          <w:noProof/>
        </w:rPr>
      </w:r>
      <w:r>
        <w:rPr>
          <w:noProof/>
        </w:rPr>
        <w:fldChar w:fldCharType="separate"/>
      </w:r>
      <w:r>
        <w:rPr>
          <w:noProof/>
        </w:rPr>
        <w:t>68</w:t>
      </w:r>
      <w:r>
        <w:rPr>
          <w:noProof/>
        </w:rPr>
        <w:fldChar w:fldCharType="end"/>
      </w:r>
    </w:p>
    <w:p w14:paraId="6CEA4A8E" w14:textId="61E8200A" w:rsidR="009D0394" w:rsidRDefault="009D0394">
      <w:pPr>
        <w:pStyle w:val="TOC5"/>
        <w:rPr>
          <w:rFonts w:asciiTheme="minorHAnsi" w:eastAsiaTheme="minorEastAsia" w:hAnsiTheme="minorHAnsi" w:cstheme="minorBidi"/>
          <w:noProof/>
          <w:sz w:val="22"/>
          <w:szCs w:val="22"/>
          <w:lang w:val="en-IN" w:eastAsia="en-IN"/>
        </w:rPr>
      </w:pPr>
      <w:r>
        <w:rPr>
          <w:noProof/>
        </w:rPr>
        <w:t>6.1.1.7.2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_Toc214976493 \h </w:instrText>
      </w:r>
      <w:r>
        <w:rPr>
          <w:noProof/>
        </w:rPr>
      </w:r>
      <w:r>
        <w:rPr>
          <w:noProof/>
        </w:rPr>
        <w:fldChar w:fldCharType="separate"/>
      </w:r>
      <w:r>
        <w:rPr>
          <w:noProof/>
        </w:rPr>
        <w:t>68</w:t>
      </w:r>
      <w:r>
        <w:rPr>
          <w:noProof/>
        </w:rPr>
        <w:fldChar w:fldCharType="end"/>
      </w:r>
    </w:p>
    <w:p w14:paraId="733B121C" w14:textId="234FB9A1" w:rsidR="009D0394" w:rsidRDefault="009D0394">
      <w:pPr>
        <w:pStyle w:val="TOC5"/>
        <w:rPr>
          <w:rFonts w:asciiTheme="minorHAnsi" w:eastAsiaTheme="minorEastAsia" w:hAnsiTheme="minorHAnsi" w:cstheme="minorBidi"/>
          <w:noProof/>
          <w:sz w:val="22"/>
          <w:szCs w:val="22"/>
          <w:lang w:val="en-IN" w:eastAsia="en-IN"/>
        </w:rPr>
      </w:pPr>
      <w:r>
        <w:rPr>
          <w:noProof/>
        </w:rPr>
        <w:t>6.1.1.7.3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_Toc214976494 \h </w:instrText>
      </w:r>
      <w:r>
        <w:rPr>
          <w:noProof/>
        </w:rPr>
      </w:r>
      <w:r>
        <w:rPr>
          <w:noProof/>
        </w:rPr>
        <w:fldChar w:fldCharType="separate"/>
      </w:r>
      <w:r>
        <w:rPr>
          <w:noProof/>
        </w:rPr>
        <w:t>68</w:t>
      </w:r>
      <w:r>
        <w:rPr>
          <w:noProof/>
        </w:rPr>
        <w:fldChar w:fldCharType="end"/>
      </w:r>
    </w:p>
    <w:p w14:paraId="3C32A4FF" w14:textId="673B5372" w:rsidR="009D0394" w:rsidRDefault="009D0394">
      <w:pPr>
        <w:pStyle w:val="TOC4"/>
        <w:rPr>
          <w:rFonts w:asciiTheme="minorHAnsi" w:eastAsiaTheme="minorEastAsia" w:hAnsiTheme="minorHAnsi" w:cstheme="minorBidi"/>
          <w:noProof/>
          <w:sz w:val="22"/>
          <w:szCs w:val="22"/>
          <w:lang w:val="en-IN" w:eastAsia="en-IN"/>
        </w:rPr>
      </w:pPr>
      <w:r>
        <w:rPr>
          <w:noProof/>
        </w:rPr>
        <w:t>6.1.1.8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_Toc214976495 \h </w:instrText>
      </w:r>
      <w:r>
        <w:rPr>
          <w:noProof/>
        </w:rPr>
      </w:r>
      <w:r>
        <w:rPr>
          <w:noProof/>
        </w:rPr>
        <w:fldChar w:fldCharType="separate"/>
      </w:r>
      <w:r>
        <w:rPr>
          <w:noProof/>
        </w:rPr>
        <w:t>69</w:t>
      </w:r>
      <w:r>
        <w:rPr>
          <w:noProof/>
        </w:rPr>
        <w:fldChar w:fldCharType="end"/>
      </w:r>
    </w:p>
    <w:p w14:paraId="7DF0A8F8" w14:textId="12777602" w:rsidR="009D0394" w:rsidRDefault="009D0394">
      <w:pPr>
        <w:pStyle w:val="TOC4"/>
        <w:rPr>
          <w:rFonts w:asciiTheme="minorHAnsi" w:eastAsiaTheme="minorEastAsia" w:hAnsiTheme="minorHAnsi" w:cstheme="minorBidi"/>
          <w:noProof/>
          <w:sz w:val="22"/>
          <w:szCs w:val="22"/>
          <w:lang w:val="en-IN" w:eastAsia="en-IN"/>
        </w:rPr>
      </w:pPr>
      <w:r>
        <w:rPr>
          <w:noProof/>
        </w:rPr>
        <w:t>6.1.1.9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_Toc214976496 \h </w:instrText>
      </w:r>
      <w:r>
        <w:rPr>
          <w:noProof/>
        </w:rPr>
      </w:r>
      <w:r>
        <w:rPr>
          <w:noProof/>
        </w:rPr>
        <w:fldChar w:fldCharType="separate"/>
      </w:r>
      <w:r>
        <w:rPr>
          <w:noProof/>
        </w:rPr>
        <w:t>69</w:t>
      </w:r>
      <w:r>
        <w:rPr>
          <w:noProof/>
        </w:rPr>
        <w:fldChar w:fldCharType="end"/>
      </w:r>
    </w:p>
    <w:p w14:paraId="148F263C" w14:textId="4D8D6A0B" w:rsidR="009D0394" w:rsidRDefault="009D0394">
      <w:pPr>
        <w:pStyle w:val="TOC3"/>
        <w:rPr>
          <w:rFonts w:asciiTheme="minorHAnsi" w:eastAsiaTheme="minorEastAsia" w:hAnsiTheme="minorHAnsi" w:cstheme="minorBidi"/>
          <w:noProof/>
          <w:sz w:val="22"/>
          <w:szCs w:val="22"/>
          <w:lang w:val="en-IN" w:eastAsia="en-IN"/>
        </w:rPr>
      </w:pPr>
      <w:r>
        <w:rPr>
          <w:noProof/>
        </w:rPr>
        <w:t>6.1.2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_Toc214976497 \h </w:instrText>
      </w:r>
      <w:r>
        <w:rPr>
          <w:noProof/>
        </w:rPr>
      </w:r>
      <w:r>
        <w:rPr>
          <w:noProof/>
        </w:rPr>
        <w:fldChar w:fldCharType="separate"/>
      </w:r>
      <w:r>
        <w:rPr>
          <w:noProof/>
        </w:rPr>
        <w:t>69</w:t>
      </w:r>
      <w:r>
        <w:rPr>
          <w:noProof/>
        </w:rPr>
        <w:fldChar w:fldCharType="end"/>
      </w:r>
    </w:p>
    <w:p w14:paraId="52BA9440" w14:textId="1042B293" w:rsidR="009D0394" w:rsidRDefault="009D0394">
      <w:pPr>
        <w:pStyle w:val="TOC4"/>
        <w:rPr>
          <w:rFonts w:asciiTheme="minorHAnsi" w:eastAsiaTheme="minorEastAsia" w:hAnsiTheme="minorHAnsi" w:cstheme="minorBidi"/>
          <w:noProof/>
          <w:sz w:val="22"/>
          <w:szCs w:val="22"/>
          <w:lang w:val="en-IN" w:eastAsia="en-IN"/>
        </w:rPr>
      </w:pPr>
      <w:r>
        <w:rPr>
          <w:noProof/>
        </w:rPr>
        <w:t>6.1.2.1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_Toc214976498 \h </w:instrText>
      </w:r>
      <w:r>
        <w:rPr>
          <w:noProof/>
        </w:rPr>
      </w:r>
      <w:r>
        <w:rPr>
          <w:noProof/>
        </w:rPr>
        <w:fldChar w:fldCharType="separate"/>
      </w:r>
      <w:r>
        <w:rPr>
          <w:noProof/>
        </w:rPr>
        <w:t>69</w:t>
      </w:r>
      <w:r>
        <w:rPr>
          <w:noProof/>
        </w:rPr>
        <w:fldChar w:fldCharType="end"/>
      </w:r>
    </w:p>
    <w:p w14:paraId="5AD64DE4" w14:textId="46D052DA" w:rsidR="009D0394" w:rsidRDefault="009D0394">
      <w:pPr>
        <w:pStyle w:val="TOC4"/>
        <w:rPr>
          <w:rFonts w:asciiTheme="minorHAnsi" w:eastAsiaTheme="minorEastAsia" w:hAnsiTheme="minorHAnsi" w:cstheme="minorBidi"/>
          <w:noProof/>
          <w:sz w:val="22"/>
          <w:szCs w:val="22"/>
          <w:lang w:val="en-IN" w:eastAsia="en-IN"/>
        </w:rPr>
      </w:pPr>
      <w:r>
        <w:rPr>
          <w:noProof/>
        </w:rPr>
        <w:t>6.1.2.2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_Toc214976499 \h </w:instrText>
      </w:r>
      <w:r>
        <w:rPr>
          <w:noProof/>
        </w:rPr>
      </w:r>
      <w:r>
        <w:rPr>
          <w:noProof/>
        </w:rPr>
        <w:fldChar w:fldCharType="separate"/>
      </w:r>
      <w:r>
        <w:rPr>
          <w:noProof/>
        </w:rPr>
        <w:t>69</w:t>
      </w:r>
      <w:r>
        <w:rPr>
          <w:noProof/>
        </w:rPr>
        <w:fldChar w:fldCharType="end"/>
      </w:r>
    </w:p>
    <w:p w14:paraId="6A76FA38" w14:textId="3AFF0A5B" w:rsidR="009D0394" w:rsidRDefault="009D0394">
      <w:pPr>
        <w:pStyle w:val="TOC4"/>
        <w:rPr>
          <w:rFonts w:asciiTheme="minorHAnsi" w:eastAsiaTheme="minorEastAsia" w:hAnsiTheme="minorHAnsi" w:cstheme="minorBidi"/>
          <w:noProof/>
          <w:sz w:val="22"/>
          <w:szCs w:val="22"/>
          <w:lang w:val="en-IN" w:eastAsia="en-IN"/>
        </w:rPr>
      </w:pPr>
      <w:r>
        <w:rPr>
          <w:noProof/>
        </w:rPr>
        <w:t>6.1.2.3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_Toc214976500 \h </w:instrText>
      </w:r>
      <w:r>
        <w:rPr>
          <w:noProof/>
        </w:rPr>
      </w:r>
      <w:r>
        <w:rPr>
          <w:noProof/>
        </w:rPr>
        <w:fldChar w:fldCharType="separate"/>
      </w:r>
      <w:r>
        <w:rPr>
          <w:noProof/>
        </w:rPr>
        <w:t>69</w:t>
      </w:r>
      <w:r>
        <w:rPr>
          <w:noProof/>
        </w:rPr>
        <w:fldChar w:fldCharType="end"/>
      </w:r>
    </w:p>
    <w:p w14:paraId="716A20BD" w14:textId="1DC1E472" w:rsidR="009D0394" w:rsidRDefault="009D0394">
      <w:pPr>
        <w:pStyle w:val="TOC5"/>
        <w:rPr>
          <w:rFonts w:asciiTheme="minorHAnsi" w:eastAsiaTheme="minorEastAsia" w:hAnsiTheme="minorHAnsi" w:cstheme="minorBidi"/>
          <w:noProof/>
          <w:sz w:val="22"/>
          <w:szCs w:val="22"/>
          <w:lang w:val="en-IN" w:eastAsia="en-IN"/>
        </w:rPr>
      </w:pPr>
      <w:r>
        <w:rPr>
          <w:noProof/>
        </w:rPr>
        <w:t>6.1.2.3.1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_Toc214976501 \h </w:instrText>
      </w:r>
      <w:r>
        <w:rPr>
          <w:noProof/>
        </w:rPr>
      </w:r>
      <w:r>
        <w:rPr>
          <w:noProof/>
        </w:rPr>
        <w:fldChar w:fldCharType="separate"/>
      </w:r>
      <w:r>
        <w:rPr>
          <w:noProof/>
        </w:rPr>
        <w:t>69</w:t>
      </w:r>
      <w:r>
        <w:rPr>
          <w:noProof/>
        </w:rPr>
        <w:fldChar w:fldCharType="end"/>
      </w:r>
    </w:p>
    <w:p w14:paraId="0F76F02B" w14:textId="545E1DC7" w:rsidR="009D0394" w:rsidRDefault="009D0394">
      <w:pPr>
        <w:pStyle w:val="TOC5"/>
        <w:rPr>
          <w:rFonts w:asciiTheme="minorHAnsi" w:eastAsiaTheme="minorEastAsia" w:hAnsiTheme="minorHAnsi" w:cstheme="minorBidi"/>
          <w:noProof/>
          <w:sz w:val="22"/>
          <w:szCs w:val="22"/>
          <w:lang w:val="en-IN" w:eastAsia="en-IN"/>
        </w:rPr>
      </w:pPr>
      <w:r>
        <w:rPr>
          <w:noProof/>
        </w:rPr>
        <w:t>6.1.2.3.2</w:t>
      </w:r>
      <w:r>
        <w:rPr>
          <w:rFonts w:asciiTheme="minorHAnsi" w:eastAsiaTheme="minorEastAsia" w:hAnsiTheme="minorHAnsi" w:cstheme="minorBidi"/>
          <w:noProof/>
          <w:sz w:val="22"/>
          <w:szCs w:val="22"/>
          <w:lang w:val="en-IN" w:eastAsia="en-IN"/>
        </w:rPr>
        <w:tab/>
      </w:r>
      <w:r>
        <w:rPr>
          <w:noProof/>
        </w:rPr>
        <w:t>Resource: Spatial Anchors</w:t>
      </w:r>
      <w:r>
        <w:rPr>
          <w:noProof/>
        </w:rPr>
        <w:tab/>
      </w:r>
      <w:r>
        <w:rPr>
          <w:noProof/>
        </w:rPr>
        <w:fldChar w:fldCharType="begin"/>
      </w:r>
      <w:r>
        <w:rPr>
          <w:noProof/>
        </w:rPr>
        <w:instrText xml:space="preserve"> PAGEREF _Toc214976502 \h </w:instrText>
      </w:r>
      <w:r>
        <w:rPr>
          <w:noProof/>
        </w:rPr>
      </w:r>
      <w:r>
        <w:rPr>
          <w:noProof/>
        </w:rPr>
        <w:fldChar w:fldCharType="separate"/>
      </w:r>
      <w:r>
        <w:rPr>
          <w:noProof/>
        </w:rPr>
        <w:t>70</w:t>
      </w:r>
      <w:r>
        <w:rPr>
          <w:noProof/>
        </w:rPr>
        <w:fldChar w:fldCharType="end"/>
      </w:r>
    </w:p>
    <w:p w14:paraId="60E85EB0" w14:textId="6BB1A730" w:rsidR="009D0394" w:rsidRDefault="009D0394">
      <w:pPr>
        <w:pStyle w:val="TOC4"/>
        <w:rPr>
          <w:rFonts w:asciiTheme="minorHAnsi" w:eastAsiaTheme="minorEastAsia" w:hAnsiTheme="minorHAnsi" w:cstheme="minorBidi"/>
          <w:noProof/>
          <w:sz w:val="22"/>
          <w:szCs w:val="22"/>
          <w:lang w:val="en-IN" w:eastAsia="en-IN"/>
        </w:rPr>
      </w:pPr>
      <w:r>
        <w:rPr>
          <w:noProof/>
        </w:rPr>
        <w:t>6.1.2.4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_Toc214976503 \h </w:instrText>
      </w:r>
      <w:r>
        <w:rPr>
          <w:noProof/>
        </w:rPr>
      </w:r>
      <w:r>
        <w:rPr>
          <w:noProof/>
        </w:rPr>
        <w:fldChar w:fldCharType="separate"/>
      </w:r>
      <w:r>
        <w:rPr>
          <w:noProof/>
        </w:rPr>
        <w:t>72</w:t>
      </w:r>
      <w:r>
        <w:rPr>
          <w:noProof/>
        </w:rPr>
        <w:fldChar w:fldCharType="end"/>
      </w:r>
    </w:p>
    <w:p w14:paraId="4D856133" w14:textId="27B12705" w:rsidR="009D0394" w:rsidRDefault="009D0394">
      <w:pPr>
        <w:pStyle w:val="TOC4"/>
        <w:rPr>
          <w:rFonts w:asciiTheme="minorHAnsi" w:eastAsiaTheme="minorEastAsia" w:hAnsiTheme="minorHAnsi" w:cstheme="minorBidi"/>
          <w:noProof/>
          <w:sz w:val="22"/>
          <w:szCs w:val="22"/>
          <w:lang w:val="en-IN" w:eastAsia="en-IN"/>
        </w:rPr>
      </w:pPr>
      <w:r>
        <w:rPr>
          <w:noProof/>
        </w:rPr>
        <w:t>6.1.2.5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_Toc214976504 \h </w:instrText>
      </w:r>
      <w:r>
        <w:rPr>
          <w:noProof/>
        </w:rPr>
      </w:r>
      <w:r>
        <w:rPr>
          <w:noProof/>
        </w:rPr>
        <w:fldChar w:fldCharType="separate"/>
      </w:r>
      <w:r>
        <w:rPr>
          <w:noProof/>
        </w:rPr>
        <w:t>72</w:t>
      </w:r>
      <w:r>
        <w:rPr>
          <w:noProof/>
        </w:rPr>
        <w:fldChar w:fldCharType="end"/>
      </w:r>
    </w:p>
    <w:p w14:paraId="10EEC483" w14:textId="195EA6B0" w:rsidR="009D0394" w:rsidRDefault="009D0394">
      <w:pPr>
        <w:pStyle w:val="TOC4"/>
        <w:rPr>
          <w:rFonts w:asciiTheme="minorHAnsi" w:eastAsiaTheme="minorEastAsia" w:hAnsiTheme="minorHAnsi" w:cstheme="minorBidi"/>
          <w:noProof/>
          <w:sz w:val="22"/>
          <w:szCs w:val="22"/>
          <w:lang w:val="en-IN" w:eastAsia="en-IN"/>
        </w:rPr>
      </w:pPr>
      <w:r>
        <w:rPr>
          <w:noProof/>
        </w:rPr>
        <w:t>6.1.2.6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_Toc214976505 \h </w:instrText>
      </w:r>
      <w:r>
        <w:rPr>
          <w:noProof/>
        </w:rPr>
      </w:r>
      <w:r>
        <w:rPr>
          <w:noProof/>
        </w:rPr>
        <w:fldChar w:fldCharType="separate"/>
      </w:r>
      <w:r>
        <w:rPr>
          <w:noProof/>
        </w:rPr>
        <w:t>72</w:t>
      </w:r>
      <w:r>
        <w:rPr>
          <w:noProof/>
        </w:rPr>
        <w:fldChar w:fldCharType="end"/>
      </w:r>
    </w:p>
    <w:p w14:paraId="32F5870B" w14:textId="4D712800" w:rsidR="009D0394" w:rsidRDefault="009D0394">
      <w:pPr>
        <w:pStyle w:val="TOC5"/>
        <w:rPr>
          <w:rFonts w:asciiTheme="minorHAnsi" w:eastAsiaTheme="minorEastAsia" w:hAnsiTheme="minorHAnsi" w:cstheme="minorBidi"/>
          <w:noProof/>
          <w:sz w:val="22"/>
          <w:szCs w:val="22"/>
          <w:lang w:val="en-IN" w:eastAsia="en-IN"/>
        </w:rPr>
      </w:pPr>
      <w:r>
        <w:rPr>
          <w:noProof/>
        </w:rPr>
        <w:t>6.1.2.6.1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_Toc214976506 \h </w:instrText>
      </w:r>
      <w:r>
        <w:rPr>
          <w:noProof/>
        </w:rPr>
      </w:r>
      <w:r>
        <w:rPr>
          <w:noProof/>
        </w:rPr>
        <w:fldChar w:fldCharType="separate"/>
      </w:r>
      <w:r>
        <w:rPr>
          <w:noProof/>
        </w:rPr>
        <w:t>72</w:t>
      </w:r>
      <w:r>
        <w:rPr>
          <w:noProof/>
        </w:rPr>
        <w:fldChar w:fldCharType="end"/>
      </w:r>
    </w:p>
    <w:p w14:paraId="104A8658" w14:textId="4E2A61D6"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6.1.2.6.2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_Toc214976507 \h </w:instrText>
      </w:r>
      <w:r>
        <w:rPr>
          <w:noProof/>
        </w:rPr>
      </w:r>
      <w:r>
        <w:rPr>
          <w:noProof/>
        </w:rPr>
        <w:fldChar w:fldCharType="separate"/>
      </w:r>
      <w:r>
        <w:rPr>
          <w:noProof/>
        </w:rPr>
        <w:t>73</w:t>
      </w:r>
      <w:r>
        <w:rPr>
          <w:noProof/>
        </w:rPr>
        <w:fldChar w:fldCharType="end"/>
      </w:r>
    </w:p>
    <w:p w14:paraId="16108D2D" w14:textId="08BC7E9B"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6.1.2.6.3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_Toc214976508 \h </w:instrText>
      </w:r>
      <w:r>
        <w:rPr>
          <w:noProof/>
        </w:rPr>
      </w:r>
      <w:r>
        <w:rPr>
          <w:noProof/>
        </w:rPr>
        <w:fldChar w:fldCharType="separate"/>
      </w:r>
      <w:r>
        <w:rPr>
          <w:noProof/>
        </w:rPr>
        <w:t>73</w:t>
      </w:r>
      <w:r>
        <w:rPr>
          <w:noProof/>
        </w:rPr>
        <w:fldChar w:fldCharType="end"/>
      </w:r>
    </w:p>
    <w:p w14:paraId="1404BB76" w14:textId="27E29853" w:rsidR="009D0394" w:rsidRDefault="009D0394">
      <w:pPr>
        <w:pStyle w:val="TOC5"/>
        <w:rPr>
          <w:rFonts w:asciiTheme="minorHAnsi" w:eastAsiaTheme="minorEastAsia" w:hAnsiTheme="minorHAnsi" w:cstheme="minorBidi"/>
          <w:noProof/>
          <w:sz w:val="22"/>
          <w:szCs w:val="22"/>
          <w:lang w:val="en-IN" w:eastAsia="en-IN"/>
        </w:rPr>
      </w:pPr>
      <w:r>
        <w:rPr>
          <w:noProof/>
        </w:rPr>
        <w:t>6.1.2.6</w:t>
      </w:r>
      <w:r w:rsidRPr="006A2557">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_Toc214976509 \h </w:instrText>
      </w:r>
      <w:r>
        <w:rPr>
          <w:noProof/>
        </w:rPr>
      </w:r>
      <w:r>
        <w:rPr>
          <w:noProof/>
        </w:rPr>
        <w:fldChar w:fldCharType="separate"/>
      </w:r>
      <w:r>
        <w:rPr>
          <w:noProof/>
        </w:rPr>
        <w:t>73</w:t>
      </w:r>
      <w:r>
        <w:rPr>
          <w:noProof/>
        </w:rPr>
        <w:fldChar w:fldCharType="end"/>
      </w:r>
    </w:p>
    <w:p w14:paraId="1498559E" w14:textId="01C0EA5F" w:rsidR="009D0394" w:rsidRDefault="009D0394">
      <w:pPr>
        <w:pStyle w:val="TOC5"/>
        <w:rPr>
          <w:rFonts w:asciiTheme="minorHAnsi" w:eastAsiaTheme="minorEastAsia" w:hAnsiTheme="minorHAnsi" w:cstheme="minorBidi"/>
          <w:noProof/>
          <w:sz w:val="22"/>
          <w:szCs w:val="22"/>
          <w:lang w:val="en-IN" w:eastAsia="en-IN"/>
        </w:rPr>
      </w:pPr>
      <w:r>
        <w:rPr>
          <w:noProof/>
        </w:rPr>
        <w:t>6.1.2.6.5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_Toc214976510 \h </w:instrText>
      </w:r>
      <w:r>
        <w:rPr>
          <w:noProof/>
        </w:rPr>
      </w:r>
      <w:r>
        <w:rPr>
          <w:noProof/>
        </w:rPr>
        <w:fldChar w:fldCharType="separate"/>
      </w:r>
      <w:r>
        <w:rPr>
          <w:noProof/>
        </w:rPr>
        <w:t>73</w:t>
      </w:r>
      <w:r>
        <w:rPr>
          <w:noProof/>
        </w:rPr>
        <w:fldChar w:fldCharType="end"/>
      </w:r>
    </w:p>
    <w:p w14:paraId="33194745" w14:textId="67F652DF" w:rsidR="009D0394" w:rsidRDefault="009D0394">
      <w:pPr>
        <w:pStyle w:val="TOC4"/>
        <w:rPr>
          <w:rFonts w:asciiTheme="minorHAnsi" w:eastAsiaTheme="minorEastAsia" w:hAnsiTheme="minorHAnsi" w:cstheme="minorBidi"/>
          <w:noProof/>
          <w:sz w:val="22"/>
          <w:szCs w:val="22"/>
          <w:lang w:val="en-IN" w:eastAsia="en-IN"/>
        </w:rPr>
      </w:pPr>
      <w:r>
        <w:rPr>
          <w:noProof/>
        </w:rPr>
        <w:t>6.1.2.7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_Toc214976511 \h </w:instrText>
      </w:r>
      <w:r>
        <w:rPr>
          <w:noProof/>
        </w:rPr>
      </w:r>
      <w:r>
        <w:rPr>
          <w:noProof/>
        </w:rPr>
        <w:fldChar w:fldCharType="separate"/>
      </w:r>
      <w:r>
        <w:rPr>
          <w:noProof/>
        </w:rPr>
        <w:t>74</w:t>
      </w:r>
      <w:r>
        <w:rPr>
          <w:noProof/>
        </w:rPr>
        <w:fldChar w:fldCharType="end"/>
      </w:r>
    </w:p>
    <w:p w14:paraId="6BCFF6BC" w14:textId="0812B5F5" w:rsidR="009D0394" w:rsidRDefault="009D0394">
      <w:pPr>
        <w:pStyle w:val="TOC5"/>
        <w:rPr>
          <w:rFonts w:asciiTheme="minorHAnsi" w:eastAsiaTheme="minorEastAsia" w:hAnsiTheme="minorHAnsi" w:cstheme="minorBidi"/>
          <w:noProof/>
          <w:sz w:val="22"/>
          <w:szCs w:val="22"/>
          <w:lang w:val="en-IN" w:eastAsia="en-IN"/>
        </w:rPr>
      </w:pPr>
      <w:r>
        <w:rPr>
          <w:noProof/>
        </w:rPr>
        <w:t>6.1.2.7.1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_Toc214976512 \h </w:instrText>
      </w:r>
      <w:r>
        <w:rPr>
          <w:noProof/>
        </w:rPr>
      </w:r>
      <w:r>
        <w:rPr>
          <w:noProof/>
        </w:rPr>
        <w:fldChar w:fldCharType="separate"/>
      </w:r>
      <w:r>
        <w:rPr>
          <w:noProof/>
        </w:rPr>
        <w:t>74</w:t>
      </w:r>
      <w:r>
        <w:rPr>
          <w:noProof/>
        </w:rPr>
        <w:fldChar w:fldCharType="end"/>
      </w:r>
    </w:p>
    <w:p w14:paraId="24396DE1" w14:textId="2C4C97ED" w:rsidR="009D0394" w:rsidRDefault="009D0394">
      <w:pPr>
        <w:pStyle w:val="TOC5"/>
        <w:rPr>
          <w:rFonts w:asciiTheme="minorHAnsi" w:eastAsiaTheme="minorEastAsia" w:hAnsiTheme="minorHAnsi" w:cstheme="minorBidi"/>
          <w:noProof/>
          <w:sz w:val="22"/>
          <w:szCs w:val="22"/>
          <w:lang w:val="en-IN" w:eastAsia="en-IN"/>
        </w:rPr>
      </w:pPr>
      <w:r>
        <w:rPr>
          <w:noProof/>
        </w:rPr>
        <w:t>6.1.2.7.2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_Toc214976513 \h </w:instrText>
      </w:r>
      <w:r>
        <w:rPr>
          <w:noProof/>
        </w:rPr>
      </w:r>
      <w:r>
        <w:rPr>
          <w:noProof/>
        </w:rPr>
        <w:fldChar w:fldCharType="separate"/>
      </w:r>
      <w:r>
        <w:rPr>
          <w:noProof/>
        </w:rPr>
        <w:t>74</w:t>
      </w:r>
      <w:r>
        <w:rPr>
          <w:noProof/>
        </w:rPr>
        <w:fldChar w:fldCharType="end"/>
      </w:r>
    </w:p>
    <w:p w14:paraId="4A3913A6" w14:textId="2B029AD6" w:rsidR="009D0394" w:rsidRDefault="009D0394">
      <w:pPr>
        <w:pStyle w:val="TOC5"/>
        <w:rPr>
          <w:rFonts w:asciiTheme="minorHAnsi" w:eastAsiaTheme="minorEastAsia" w:hAnsiTheme="minorHAnsi" w:cstheme="minorBidi"/>
          <w:noProof/>
          <w:sz w:val="22"/>
          <w:szCs w:val="22"/>
          <w:lang w:val="en-IN" w:eastAsia="en-IN"/>
        </w:rPr>
      </w:pPr>
      <w:r>
        <w:rPr>
          <w:noProof/>
        </w:rPr>
        <w:t>6.1.2.7.3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_Toc214976514 \h </w:instrText>
      </w:r>
      <w:r>
        <w:rPr>
          <w:noProof/>
        </w:rPr>
      </w:r>
      <w:r>
        <w:rPr>
          <w:noProof/>
        </w:rPr>
        <w:fldChar w:fldCharType="separate"/>
      </w:r>
      <w:r>
        <w:rPr>
          <w:noProof/>
        </w:rPr>
        <w:t>74</w:t>
      </w:r>
      <w:r>
        <w:rPr>
          <w:noProof/>
        </w:rPr>
        <w:fldChar w:fldCharType="end"/>
      </w:r>
    </w:p>
    <w:p w14:paraId="0AB3A904" w14:textId="1B715417" w:rsidR="009D0394" w:rsidRDefault="009D0394">
      <w:pPr>
        <w:pStyle w:val="TOC4"/>
        <w:rPr>
          <w:rFonts w:asciiTheme="minorHAnsi" w:eastAsiaTheme="minorEastAsia" w:hAnsiTheme="minorHAnsi" w:cstheme="minorBidi"/>
          <w:noProof/>
          <w:sz w:val="22"/>
          <w:szCs w:val="22"/>
          <w:lang w:val="en-IN" w:eastAsia="en-IN"/>
        </w:rPr>
      </w:pPr>
      <w:r>
        <w:rPr>
          <w:noProof/>
        </w:rPr>
        <w:t>6.1.2.8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_Toc214976515 \h </w:instrText>
      </w:r>
      <w:r>
        <w:rPr>
          <w:noProof/>
        </w:rPr>
      </w:r>
      <w:r>
        <w:rPr>
          <w:noProof/>
        </w:rPr>
        <w:fldChar w:fldCharType="separate"/>
      </w:r>
      <w:r>
        <w:rPr>
          <w:noProof/>
        </w:rPr>
        <w:t>74</w:t>
      </w:r>
      <w:r>
        <w:rPr>
          <w:noProof/>
        </w:rPr>
        <w:fldChar w:fldCharType="end"/>
      </w:r>
    </w:p>
    <w:p w14:paraId="2967AC89" w14:textId="3AAE9943" w:rsidR="009D0394" w:rsidRDefault="009D0394">
      <w:pPr>
        <w:pStyle w:val="TOC4"/>
        <w:rPr>
          <w:rFonts w:asciiTheme="minorHAnsi" w:eastAsiaTheme="minorEastAsia" w:hAnsiTheme="minorHAnsi" w:cstheme="minorBidi"/>
          <w:noProof/>
          <w:sz w:val="22"/>
          <w:szCs w:val="22"/>
          <w:lang w:val="en-IN" w:eastAsia="en-IN"/>
        </w:rPr>
      </w:pPr>
      <w:r>
        <w:rPr>
          <w:noProof/>
        </w:rPr>
        <w:t>6.1.2.9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_Toc214976516 \h </w:instrText>
      </w:r>
      <w:r>
        <w:rPr>
          <w:noProof/>
        </w:rPr>
      </w:r>
      <w:r>
        <w:rPr>
          <w:noProof/>
        </w:rPr>
        <w:fldChar w:fldCharType="separate"/>
      </w:r>
      <w:r>
        <w:rPr>
          <w:noProof/>
        </w:rPr>
        <w:t>74</w:t>
      </w:r>
      <w:r>
        <w:rPr>
          <w:noProof/>
        </w:rPr>
        <w:fldChar w:fldCharType="end"/>
      </w:r>
    </w:p>
    <w:p w14:paraId="0952D273" w14:textId="14AB3AA5" w:rsidR="009D0394" w:rsidRDefault="009D0394">
      <w:pPr>
        <w:pStyle w:val="TOC3"/>
        <w:rPr>
          <w:rFonts w:asciiTheme="minorHAnsi" w:eastAsiaTheme="minorEastAsia" w:hAnsiTheme="minorHAnsi" w:cstheme="minorBidi"/>
          <w:noProof/>
          <w:sz w:val="22"/>
          <w:szCs w:val="22"/>
          <w:lang w:val="en-IN" w:eastAsia="en-IN"/>
        </w:rPr>
      </w:pPr>
      <w:r>
        <w:rPr>
          <w:noProof/>
        </w:rPr>
        <w:t>6.1.3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_Toc214976517 \h </w:instrText>
      </w:r>
      <w:r>
        <w:rPr>
          <w:noProof/>
        </w:rPr>
      </w:r>
      <w:r>
        <w:rPr>
          <w:noProof/>
        </w:rPr>
        <w:fldChar w:fldCharType="separate"/>
      </w:r>
      <w:r>
        <w:rPr>
          <w:noProof/>
        </w:rPr>
        <w:t>74</w:t>
      </w:r>
      <w:r>
        <w:rPr>
          <w:noProof/>
        </w:rPr>
        <w:fldChar w:fldCharType="end"/>
      </w:r>
    </w:p>
    <w:p w14:paraId="49602E9D" w14:textId="237F5105" w:rsidR="009D0394" w:rsidRDefault="009D0394">
      <w:pPr>
        <w:pStyle w:val="TOC4"/>
        <w:rPr>
          <w:rFonts w:asciiTheme="minorHAnsi" w:eastAsiaTheme="minorEastAsia" w:hAnsiTheme="minorHAnsi" w:cstheme="minorBidi"/>
          <w:noProof/>
          <w:sz w:val="22"/>
          <w:szCs w:val="22"/>
          <w:lang w:val="en-IN" w:eastAsia="en-IN"/>
        </w:rPr>
      </w:pPr>
      <w:r>
        <w:rPr>
          <w:noProof/>
        </w:rPr>
        <w:t>6.1.3.1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_Toc214976518 \h </w:instrText>
      </w:r>
      <w:r>
        <w:rPr>
          <w:noProof/>
        </w:rPr>
      </w:r>
      <w:r>
        <w:rPr>
          <w:noProof/>
        </w:rPr>
        <w:fldChar w:fldCharType="separate"/>
      </w:r>
      <w:r>
        <w:rPr>
          <w:noProof/>
        </w:rPr>
        <w:t>74</w:t>
      </w:r>
      <w:r>
        <w:rPr>
          <w:noProof/>
        </w:rPr>
        <w:fldChar w:fldCharType="end"/>
      </w:r>
    </w:p>
    <w:p w14:paraId="09E916A7" w14:textId="491A2E3E" w:rsidR="009D0394" w:rsidRDefault="009D0394">
      <w:pPr>
        <w:pStyle w:val="TOC4"/>
        <w:rPr>
          <w:rFonts w:asciiTheme="minorHAnsi" w:eastAsiaTheme="minorEastAsia" w:hAnsiTheme="minorHAnsi" w:cstheme="minorBidi"/>
          <w:noProof/>
          <w:sz w:val="22"/>
          <w:szCs w:val="22"/>
          <w:lang w:val="en-IN" w:eastAsia="en-IN"/>
        </w:rPr>
      </w:pPr>
      <w:r>
        <w:rPr>
          <w:noProof/>
        </w:rPr>
        <w:t>6.1.3.2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_Toc214976519 \h </w:instrText>
      </w:r>
      <w:r>
        <w:rPr>
          <w:noProof/>
        </w:rPr>
      </w:r>
      <w:r>
        <w:rPr>
          <w:noProof/>
        </w:rPr>
        <w:fldChar w:fldCharType="separate"/>
      </w:r>
      <w:r>
        <w:rPr>
          <w:noProof/>
        </w:rPr>
        <w:t>75</w:t>
      </w:r>
      <w:r>
        <w:rPr>
          <w:noProof/>
        </w:rPr>
        <w:fldChar w:fldCharType="end"/>
      </w:r>
    </w:p>
    <w:p w14:paraId="4E16C16F" w14:textId="251EF931" w:rsidR="009D0394" w:rsidRDefault="009D0394">
      <w:pPr>
        <w:pStyle w:val="TOC4"/>
        <w:rPr>
          <w:rFonts w:asciiTheme="minorHAnsi" w:eastAsiaTheme="minorEastAsia" w:hAnsiTheme="minorHAnsi" w:cstheme="minorBidi"/>
          <w:noProof/>
          <w:sz w:val="22"/>
          <w:szCs w:val="22"/>
          <w:lang w:val="en-IN" w:eastAsia="en-IN"/>
        </w:rPr>
      </w:pPr>
      <w:r>
        <w:rPr>
          <w:noProof/>
        </w:rPr>
        <w:t>6.1.3.3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_Toc214976520 \h </w:instrText>
      </w:r>
      <w:r>
        <w:rPr>
          <w:noProof/>
        </w:rPr>
      </w:r>
      <w:r>
        <w:rPr>
          <w:noProof/>
        </w:rPr>
        <w:fldChar w:fldCharType="separate"/>
      </w:r>
      <w:r>
        <w:rPr>
          <w:noProof/>
        </w:rPr>
        <w:t>75</w:t>
      </w:r>
      <w:r>
        <w:rPr>
          <w:noProof/>
        </w:rPr>
        <w:fldChar w:fldCharType="end"/>
      </w:r>
    </w:p>
    <w:p w14:paraId="5A07A513" w14:textId="6650EC11" w:rsidR="009D0394" w:rsidRDefault="009D0394">
      <w:pPr>
        <w:pStyle w:val="TOC5"/>
        <w:rPr>
          <w:rFonts w:asciiTheme="minorHAnsi" w:eastAsiaTheme="minorEastAsia" w:hAnsiTheme="minorHAnsi" w:cstheme="minorBidi"/>
          <w:noProof/>
          <w:sz w:val="22"/>
          <w:szCs w:val="22"/>
          <w:lang w:val="en-IN" w:eastAsia="en-IN"/>
        </w:rPr>
      </w:pPr>
      <w:r>
        <w:rPr>
          <w:noProof/>
        </w:rPr>
        <w:t>6.1.3.3.1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_Toc214976521 \h </w:instrText>
      </w:r>
      <w:r>
        <w:rPr>
          <w:noProof/>
        </w:rPr>
      </w:r>
      <w:r>
        <w:rPr>
          <w:noProof/>
        </w:rPr>
        <w:fldChar w:fldCharType="separate"/>
      </w:r>
      <w:r>
        <w:rPr>
          <w:noProof/>
        </w:rPr>
        <w:t>75</w:t>
      </w:r>
      <w:r>
        <w:rPr>
          <w:noProof/>
        </w:rPr>
        <w:fldChar w:fldCharType="end"/>
      </w:r>
    </w:p>
    <w:p w14:paraId="7254BD5D" w14:textId="4474B729" w:rsidR="009D0394" w:rsidRDefault="009D0394">
      <w:pPr>
        <w:pStyle w:val="TOC5"/>
        <w:rPr>
          <w:rFonts w:asciiTheme="minorHAnsi" w:eastAsiaTheme="minorEastAsia" w:hAnsiTheme="minorHAnsi" w:cstheme="minorBidi"/>
          <w:noProof/>
          <w:sz w:val="22"/>
          <w:szCs w:val="22"/>
          <w:lang w:val="en-IN" w:eastAsia="en-IN"/>
        </w:rPr>
      </w:pPr>
      <w:r>
        <w:rPr>
          <w:noProof/>
        </w:rPr>
        <w:t>6.1.3.3.2</w:t>
      </w:r>
      <w:r>
        <w:rPr>
          <w:rFonts w:asciiTheme="minorHAnsi" w:eastAsiaTheme="minorEastAsia" w:hAnsiTheme="minorHAnsi" w:cstheme="minorBidi"/>
          <w:noProof/>
          <w:sz w:val="22"/>
          <w:szCs w:val="22"/>
          <w:lang w:val="en-IN" w:eastAsia="en-IN"/>
        </w:rPr>
        <w:tab/>
      </w:r>
      <w:r>
        <w:rPr>
          <w:noProof/>
        </w:rPr>
        <w:t>Resource: Spatial Anchors Usage Information Subscriptions</w:t>
      </w:r>
      <w:r>
        <w:rPr>
          <w:noProof/>
        </w:rPr>
        <w:tab/>
      </w:r>
      <w:r>
        <w:rPr>
          <w:noProof/>
        </w:rPr>
        <w:fldChar w:fldCharType="begin"/>
      </w:r>
      <w:r>
        <w:rPr>
          <w:noProof/>
        </w:rPr>
        <w:instrText xml:space="preserve"> PAGEREF _Toc214976522 \h </w:instrText>
      </w:r>
      <w:r>
        <w:rPr>
          <w:noProof/>
        </w:rPr>
      </w:r>
      <w:r>
        <w:rPr>
          <w:noProof/>
        </w:rPr>
        <w:fldChar w:fldCharType="separate"/>
      </w:r>
      <w:r>
        <w:rPr>
          <w:noProof/>
        </w:rPr>
        <w:t>76</w:t>
      </w:r>
      <w:r>
        <w:rPr>
          <w:noProof/>
        </w:rPr>
        <w:fldChar w:fldCharType="end"/>
      </w:r>
    </w:p>
    <w:p w14:paraId="37F19577" w14:textId="56428E21" w:rsidR="009D0394" w:rsidRDefault="009D0394">
      <w:pPr>
        <w:pStyle w:val="TOC5"/>
        <w:rPr>
          <w:rFonts w:asciiTheme="minorHAnsi" w:eastAsiaTheme="minorEastAsia" w:hAnsiTheme="minorHAnsi" w:cstheme="minorBidi"/>
          <w:noProof/>
          <w:sz w:val="22"/>
          <w:szCs w:val="22"/>
          <w:lang w:val="en-IN" w:eastAsia="en-IN"/>
        </w:rPr>
      </w:pPr>
      <w:r>
        <w:rPr>
          <w:noProof/>
        </w:rPr>
        <w:t>6.1.3.3.3</w:t>
      </w:r>
      <w:r>
        <w:rPr>
          <w:rFonts w:asciiTheme="minorHAnsi" w:eastAsiaTheme="minorEastAsia" w:hAnsiTheme="minorHAnsi" w:cstheme="minorBidi"/>
          <w:noProof/>
          <w:sz w:val="22"/>
          <w:szCs w:val="22"/>
          <w:lang w:val="en-IN" w:eastAsia="en-IN"/>
        </w:rPr>
        <w:tab/>
      </w:r>
      <w:r>
        <w:rPr>
          <w:noProof/>
        </w:rPr>
        <w:t>Resource: Individual Spatial Anchors Usage Information Subscription</w:t>
      </w:r>
      <w:r>
        <w:rPr>
          <w:noProof/>
        </w:rPr>
        <w:tab/>
      </w:r>
      <w:r>
        <w:rPr>
          <w:noProof/>
        </w:rPr>
        <w:fldChar w:fldCharType="begin"/>
      </w:r>
      <w:r>
        <w:rPr>
          <w:noProof/>
        </w:rPr>
        <w:instrText xml:space="preserve"> PAGEREF _Toc214976523 \h </w:instrText>
      </w:r>
      <w:r>
        <w:rPr>
          <w:noProof/>
        </w:rPr>
      </w:r>
      <w:r>
        <w:rPr>
          <w:noProof/>
        </w:rPr>
        <w:fldChar w:fldCharType="separate"/>
      </w:r>
      <w:r>
        <w:rPr>
          <w:noProof/>
        </w:rPr>
        <w:t>77</w:t>
      </w:r>
      <w:r>
        <w:rPr>
          <w:noProof/>
        </w:rPr>
        <w:fldChar w:fldCharType="end"/>
      </w:r>
    </w:p>
    <w:p w14:paraId="49FFD9A9" w14:textId="3F393E90" w:rsidR="009D0394" w:rsidRDefault="009D0394">
      <w:pPr>
        <w:pStyle w:val="TOC4"/>
        <w:rPr>
          <w:rFonts w:asciiTheme="minorHAnsi" w:eastAsiaTheme="minorEastAsia" w:hAnsiTheme="minorHAnsi" w:cstheme="minorBidi"/>
          <w:noProof/>
          <w:sz w:val="22"/>
          <w:szCs w:val="22"/>
          <w:lang w:val="en-IN" w:eastAsia="en-IN"/>
        </w:rPr>
      </w:pPr>
      <w:r>
        <w:rPr>
          <w:noProof/>
        </w:rPr>
        <w:t>6.1.3.4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_Toc214976524 \h </w:instrText>
      </w:r>
      <w:r>
        <w:rPr>
          <w:noProof/>
        </w:rPr>
      </w:r>
      <w:r>
        <w:rPr>
          <w:noProof/>
        </w:rPr>
        <w:fldChar w:fldCharType="separate"/>
      </w:r>
      <w:r>
        <w:rPr>
          <w:noProof/>
        </w:rPr>
        <w:t>82</w:t>
      </w:r>
      <w:r>
        <w:rPr>
          <w:noProof/>
        </w:rPr>
        <w:fldChar w:fldCharType="end"/>
      </w:r>
    </w:p>
    <w:p w14:paraId="774E03A7" w14:textId="36D9C4A1" w:rsidR="009D0394" w:rsidRDefault="009D0394">
      <w:pPr>
        <w:pStyle w:val="TOC5"/>
        <w:rPr>
          <w:rFonts w:asciiTheme="minorHAnsi" w:eastAsiaTheme="minorEastAsia" w:hAnsiTheme="minorHAnsi" w:cstheme="minorBidi"/>
          <w:noProof/>
          <w:sz w:val="22"/>
          <w:szCs w:val="22"/>
          <w:lang w:val="en-IN" w:eastAsia="en-IN"/>
        </w:rPr>
      </w:pPr>
      <w:r>
        <w:rPr>
          <w:noProof/>
        </w:rPr>
        <w:t>6.1.3.4.1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_Toc214976525 \h </w:instrText>
      </w:r>
      <w:r>
        <w:rPr>
          <w:noProof/>
        </w:rPr>
      </w:r>
      <w:r>
        <w:rPr>
          <w:noProof/>
        </w:rPr>
        <w:fldChar w:fldCharType="separate"/>
      </w:r>
      <w:r>
        <w:rPr>
          <w:noProof/>
        </w:rPr>
        <w:t>82</w:t>
      </w:r>
      <w:r>
        <w:rPr>
          <w:noProof/>
        </w:rPr>
        <w:fldChar w:fldCharType="end"/>
      </w:r>
    </w:p>
    <w:p w14:paraId="06EF2704" w14:textId="7F7DE665" w:rsidR="009D0394" w:rsidRDefault="009D0394">
      <w:pPr>
        <w:pStyle w:val="TOC5"/>
        <w:rPr>
          <w:rFonts w:asciiTheme="minorHAnsi" w:eastAsiaTheme="minorEastAsia" w:hAnsiTheme="minorHAnsi" w:cstheme="minorBidi"/>
          <w:noProof/>
          <w:sz w:val="22"/>
          <w:szCs w:val="22"/>
          <w:lang w:val="en-IN" w:eastAsia="en-IN"/>
        </w:rPr>
      </w:pPr>
      <w:r>
        <w:rPr>
          <w:noProof/>
        </w:rPr>
        <w:t>6.1.3.4.2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_Toc214976526 \h </w:instrText>
      </w:r>
      <w:r>
        <w:rPr>
          <w:noProof/>
        </w:rPr>
      </w:r>
      <w:r>
        <w:rPr>
          <w:noProof/>
        </w:rPr>
        <w:fldChar w:fldCharType="separate"/>
      </w:r>
      <w:r>
        <w:rPr>
          <w:noProof/>
        </w:rPr>
        <w:t>82</w:t>
      </w:r>
      <w:r>
        <w:rPr>
          <w:noProof/>
        </w:rPr>
        <w:fldChar w:fldCharType="end"/>
      </w:r>
    </w:p>
    <w:p w14:paraId="1FB875FC" w14:textId="1E8BA064" w:rsidR="009D0394" w:rsidRDefault="009D0394">
      <w:pPr>
        <w:pStyle w:val="TOC4"/>
        <w:rPr>
          <w:rFonts w:asciiTheme="minorHAnsi" w:eastAsiaTheme="minorEastAsia" w:hAnsiTheme="minorHAnsi" w:cstheme="minorBidi"/>
          <w:noProof/>
          <w:sz w:val="22"/>
          <w:szCs w:val="22"/>
          <w:lang w:val="en-IN" w:eastAsia="en-IN"/>
        </w:rPr>
      </w:pPr>
      <w:r>
        <w:rPr>
          <w:noProof/>
        </w:rPr>
        <w:t>6.1.3.5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_Toc214976527 \h </w:instrText>
      </w:r>
      <w:r>
        <w:rPr>
          <w:noProof/>
        </w:rPr>
      </w:r>
      <w:r>
        <w:rPr>
          <w:noProof/>
        </w:rPr>
        <w:fldChar w:fldCharType="separate"/>
      </w:r>
      <w:r>
        <w:rPr>
          <w:noProof/>
        </w:rPr>
        <w:t>83</w:t>
      </w:r>
      <w:r>
        <w:rPr>
          <w:noProof/>
        </w:rPr>
        <w:fldChar w:fldCharType="end"/>
      </w:r>
    </w:p>
    <w:p w14:paraId="0292FA80" w14:textId="6517F0F5" w:rsidR="009D0394" w:rsidRDefault="009D0394">
      <w:pPr>
        <w:pStyle w:val="TOC5"/>
        <w:rPr>
          <w:rFonts w:asciiTheme="minorHAnsi" w:eastAsiaTheme="minorEastAsia" w:hAnsiTheme="minorHAnsi" w:cstheme="minorBidi"/>
          <w:noProof/>
          <w:sz w:val="22"/>
          <w:szCs w:val="22"/>
          <w:lang w:val="en-IN" w:eastAsia="en-IN"/>
        </w:rPr>
      </w:pPr>
      <w:r>
        <w:rPr>
          <w:noProof/>
        </w:rPr>
        <w:t>6.1.3.5.1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_Toc214976528 \h </w:instrText>
      </w:r>
      <w:r>
        <w:rPr>
          <w:noProof/>
        </w:rPr>
      </w:r>
      <w:r>
        <w:rPr>
          <w:noProof/>
        </w:rPr>
        <w:fldChar w:fldCharType="separate"/>
      </w:r>
      <w:r>
        <w:rPr>
          <w:noProof/>
        </w:rPr>
        <w:t>83</w:t>
      </w:r>
      <w:r>
        <w:rPr>
          <w:noProof/>
        </w:rPr>
        <w:fldChar w:fldCharType="end"/>
      </w:r>
    </w:p>
    <w:p w14:paraId="5BA0AB95" w14:textId="537FAB53" w:rsidR="009D0394" w:rsidRDefault="009D0394">
      <w:pPr>
        <w:pStyle w:val="TOC5"/>
        <w:rPr>
          <w:rFonts w:asciiTheme="minorHAnsi" w:eastAsiaTheme="minorEastAsia" w:hAnsiTheme="minorHAnsi" w:cstheme="minorBidi"/>
          <w:noProof/>
          <w:sz w:val="22"/>
          <w:szCs w:val="22"/>
          <w:lang w:val="en-IN" w:eastAsia="en-IN"/>
        </w:rPr>
      </w:pPr>
      <w:r>
        <w:rPr>
          <w:noProof/>
        </w:rPr>
        <w:t>6.1.3.5.2</w:t>
      </w:r>
      <w:r>
        <w:rPr>
          <w:rFonts w:asciiTheme="minorHAnsi" w:eastAsiaTheme="minorEastAsia" w:hAnsiTheme="minorHAnsi" w:cstheme="minorBidi"/>
          <w:noProof/>
          <w:sz w:val="22"/>
          <w:szCs w:val="22"/>
          <w:lang w:val="en-IN" w:eastAsia="en-IN"/>
        </w:rPr>
        <w:tab/>
      </w:r>
      <w:r>
        <w:rPr>
          <w:noProof/>
        </w:rPr>
        <w:t>Spatial Anchors Usage Information Notification</w:t>
      </w:r>
      <w:r>
        <w:rPr>
          <w:noProof/>
        </w:rPr>
        <w:tab/>
      </w:r>
      <w:r>
        <w:rPr>
          <w:noProof/>
        </w:rPr>
        <w:fldChar w:fldCharType="begin"/>
      </w:r>
      <w:r>
        <w:rPr>
          <w:noProof/>
        </w:rPr>
        <w:instrText xml:space="preserve"> PAGEREF _Toc214976529 \h </w:instrText>
      </w:r>
      <w:r>
        <w:rPr>
          <w:noProof/>
        </w:rPr>
      </w:r>
      <w:r>
        <w:rPr>
          <w:noProof/>
        </w:rPr>
        <w:fldChar w:fldCharType="separate"/>
      </w:r>
      <w:r>
        <w:rPr>
          <w:noProof/>
        </w:rPr>
        <w:t>83</w:t>
      </w:r>
      <w:r>
        <w:rPr>
          <w:noProof/>
        </w:rPr>
        <w:fldChar w:fldCharType="end"/>
      </w:r>
    </w:p>
    <w:p w14:paraId="3DE35DFB" w14:textId="4E51DAB0" w:rsidR="009D0394" w:rsidRDefault="009D0394">
      <w:pPr>
        <w:pStyle w:val="TOC4"/>
        <w:rPr>
          <w:rFonts w:asciiTheme="minorHAnsi" w:eastAsiaTheme="minorEastAsia" w:hAnsiTheme="minorHAnsi" w:cstheme="minorBidi"/>
          <w:noProof/>
          <w:sz w:val="22"/>
          <w:szCs w:val="22"/>
          <w:lang w:val="en-IN" w:eastAsia="en-IN"/>
        </w:rPr>
      </w:pPr>
      <w:r>
        <w:rPr>
          <w:noProof/>
        </w:rPr>
        <w:t>6.1.3.6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_Toc214976530 \h </w:instrText>
      </w:r>
      <w:r>
        <w:rPr>
          <w:noProof/>
        </w:rPr>
      </w:r>
      <w:r>
        <w:rPr>
          <w:noProof/>
        </w:rPr>
        <w:fldChar w:fldCharType="separate"/>
      </w:r>
      <w:r>
        <w:rPr>
          <w:noProof/>
        </w:rPr>
        <w:t>85</w:t>
      </w:r>
      <w:r>
        <w:rPr>
          <w:noProof/>
        </w:rPr>
        <w:fldChar w:fldCharType="end"/>
      </w:r>
    </w:p>
    <w:p w14:paraId="56993169" w14:textId="1E7023F2" w:rsidR="009D0394" w:rsidRDefault="009D0394">
      <w:pPr>
        <w:pStyle w:val="TOC5"/>
        <w:rPr>
          <w:rFonts w:asciiTheme="minorHAnsi" w:eastAsiaTheme="minorEastAsia" w:hAnsiTheme="minorHAnsi" w:cstheme="minorBidi"/>
          <w:noProof/>
          <w:sz w:val="22"/>
          <w:szCs w:val="22"/>
          <w:lang w:val="en-IN" w:eastAsia="en-IN"/>
        </w:rPr>
      </w:pPr>
      <w:r>
        <w:rPr>
          <w:noProof/>
        </w:rPr>
        <w:t>6.1.3.6.1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_Toc214976531 \h </w:instrText>
      </w:r>
      <w:r>
        <w:rPr>
          <w:noProof/>
        </w:rPr>
      </w:r>
      <w:r>
        <w:rPr>
          <w:noProof/>
        </w:rPr>
        <w:fldChar w:fldCharType="separate"/>
      </w:r>
      <w:r>
        <w:rPr>
          <w:noProof/>
        </w:rPr>
        <w:t>85</w:t>
      </w:r>
      <w:r>
        <w:rPr>
          <w:noProof/>
        </w:rPr>
        <w:fldChar w:fldCharType="end"/>
      </w:r>
    </w:p>
    <w:p w14:paraId="4E097112" w14:textId="04EF0080"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6.1.3.6.2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_Toc214976532 \h </w:instrText>
      </w:r>
      <w:r>
        <w:rPr>
          <w:noProof/>
        </w:rPr>
      </w:r>
      <w:r>
        <w:rPr>
          <w:noProof/>
        </w:rPr>
        <w:fldChar w:fldCharType="separate"/>
      </w:r>
      <w:r>
        <w:rPr>
          <w:noProof/>
        </w:rPr>
        <w:t>86</w:t>
      </w:r>
      <w:r>
        <w:rPr>
          <w:noProof/>
        </w:rPr>
        <w:fldChar w:fldCharType="end"/>
      </w:r>
    </w:p>
    <w:p w14:paraId="5B4396E7" w14:textId="131F9698"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6.1.3.6.3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_Toc214976533 \h </w:instrText>
      </w:r>
      <w:r>
        <w:rPr>
          <w:noProof/>
        </w:rPr>
      </w:r>
      <w:r>
        <w:rPr>
          <w:noProof/>
        </w:rPr>
        <w:fldChar w:fldCharType="separate"/>
      </w:r>
      <w:r>
        <w:rPr>
          <w:noProof/>
        </w:rPr>
        <w:t>88</w:t>
      </w:r>
      <w:r>
        <w:rPr>
          <w:noProof/>
        </w:rPr>
        <w:fldChar w:fldCharType="end"/>
      </w:r>
    </w:p>
    <w:p w14:paraId="4B01142D" w14:textId="409789B4"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6.1.3.6.4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_Toc214976534 \h </w:instrText>
      </w:r>
      <w:r>
        <w:rPr>
          <w:noProof/>
        </w:rPr>
      </w:r>
      <w:r>
        <w:rPr>
          <w:noProof/>
        </w:rPr>
        <w:fldChar w:fldCharType="separate"/>
      </w:r>
      <w:r>
        <w:rPr>
          <w:noProof/>
        </w:rPr>
        <w:t>89</w:t>
      </w:r>
      <w:r>
        <w:rPr>
          <w:noProof/>
        </w:rPr>
        <w:fldChar w:fldCharType="end"/>
      </w:r>
    </w:p>
    <w:p w14:paraId="036FF0A5" w14:textId="019AEA5B" w:rsidR="009D0394" w:rsidRDefault="009D0394">
      <w:pPr>
        <w:pStyle w:val="TOC5"/>
        <w:rPr>
          <w:rFonts w:asciiTheme="minorHAnsi" w:eastAsiaTheme="minorEastAsia" w:hAnsiTheme="minorHAnsi" w:cstheme="minorBidi"/>
          <w:noProof/>
          <w:sz w:val="22"/>
          <w:szCs w:val="22"/>
          <w:lang w:val="en-IN" w:eastAsia="en-IN"/>
        </w:rPr>
      </w:pPr>
      <w:r>
        <w:rPr>
          <w:noProof/>
        </w:rPr>
        <w:t>6.1.3.6.5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_Toc214976535 \h </w:instrText>
      </w:r>
      <w:r>
        <w:rPr>
          <w:noProof/>
        </w:rPr>
      </w:r>
      <w:r>
        <w:rPr>
          <w:noProof/>
        </w:rPr>
        <w:fldChar w:fldCharType="separate"/>
      </w:r>
      <w:r>
        <w:rPr>
          <w:noProof/>
        </w:rPr>
        <w:t>89</w:t>
      </w:r>
      <w:r>
        <w:rPr>
          <w:noProof/>
        </w:rPr>
        <w:fldChar w:fldCharType="end"/>
      </w:r>
    </w:p>
    <w:p w14:paraId="786FABCD" w14:textId="296254AF" w:rsidR="009D0394" w:rsidRDefault="009D0394">
      <w:pPr>
        <w:pStyle w:val="TOC4"/>
        <w:rPr>
          <w:rFonts w:asciiTheme="minorHAnsi" w:eastAsiaTheme="minorEastAsia" w:hAnsiTheme="minorHAnsi" w:cstheme="minorBidi"/>
          <w:noProof/>
          <w:sz w:val="22"/>
          <w:szCs w:val="22"/>
          <w:lang w:val="en-IN" w:eastAsia="en-IN"/>
        </w:rPr>
      </w:pPr>
      <w:r>
        <w:rPr>
          <w:noProof/>
        </w:rPr>
        <w:t>6.1.3.7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_Toc214976536 \h </w:instrText>
      </w:r>
      <w:r>
        <w:rPr>
          <w:noProof/>
        </w:rPr>
      </w:r>
      <w:r>
        <w:rPr>
          <w:noProof/>
        </w:rPr>
        <w:fldChar w:fldCharType="separate"/>
      </w:r>
      <w:r>
        <w:rPr>
          <w:noProof/>
        </w:rPr>
        <w:t>89</w:t>
      </w:r>
      <w:r>
        <w:rPr>
          <w:noProof/>
        </w:rPr>
        <w:fldChar w:fldCharType="end"/>
      </w:r>
    </w:p>
    <w:p w14:paraId="6F1ECAB6" w14:textId="73A1444C" w:rsidR="009D0394" w:rsidRDefault="009D0394">
      <w:pPr>
        <w:pStyle w:val="TOC5"/>
        <w:rPr>
          <w:rFonts w:asciiTheme="minorHAnsi" w:eastAsiaTheme="minorEastAsia" w:hAnsiTheme="minorHAnsi" w:cstheme="minorBidi"/>
          <w:noProof/>
          <w:sz w:val="22"/>
          <w:szCs w:val="22"/>
          <w:lang w:val="en-IN" w:eastAsia="en-IN"/>
        </w:rPr>
      </w:pPr>
      <w:r>
        <w:rPr>
          <w:noProof/>
        </w:rPr>
        <w:t>6.1.3.7.1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_Toc214976537 \h </w:instrText>
      </w:r>
      <w:r>
        <w:rPr>
          <w:noProof/>
        </w:rPr>
      </w:r>
      <w:r>
        <w:rPr>
          <w:noProof/>
        </w:rPr>
        <w:fldChar w:fldCharType="separate"/>
      </w:r>
      <w:r>
        <w:rPr>
          <w:noProof/>
        </w:rPr>
        <w:t>89</w:t>
      </w:r>
      <w:r>
        <w:rPr>
          <w:noProof/>
        </w:rPr>
        <w:fldChar w:fldCharType="end"/>
      </w:r>
    </w:p>
    <w:p w14:paraId="0B53900C" w14:textId="20BBE24D" w:rsidR="009D0394" w:rsidRDefault="009D0394">
      <w:pPr>
        <w:pStyle w:val="TOC5"/>
        <w:rPr>
          <w:rFonts w:asciiTheme="minorHAnsi" w:eastAsiaTheme="minorEastAsia" w:hAnsiTheme="minorHAnsi" w:cstheme="minorBidi"/>
          <w:noProof/>
          <w:sz w:val="22"/>
          <w:szCs w:val="22"/>
          <w:lang w:val="en-IN" w:eastAsia="en-IN"/>
        </w:rPr>
      </w:pPr>
      <w:r>
        <w:rPr>
          <w:noProof/>
        </w:rPr>
        <w:t>6.1.3.7.2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_Toc214976538 \h </w:instrText>
      </w:r>
      <w:r>
        <w:rPr>
          <w:noProof/>
        </w:rPr>
      </w:r>
      <w:r>
        <w:rPr>
          <w:noProof/>
        </w:rPr>
        <w:fldChar w:fldCharType="separate"/>
      </w:r>
      <w:r>
        <w:rPr>
          <w:noProof/>
        </w:rPr>
        <w:t>89</w:t>
      </w:r>
      <w:r>
        <w:rPr>
          <w:noProof/>
        </w:rPr>
        <w:fldChar w:fldCharType="end"/>
      </w:r>
    </w:p>
    <w:p w14:paraId="1FC9CD71" w14:textId="69EF9866" w:rsidR="009D0394" w:rsidRDefault="009D0394">
      <w:pPr>
        <w:pStyle w:val="TOC5"/>
        <w:rPr>
          <w:rFonts w:asciiTheme="minorHAnsi" w:eastAsiaTheme="minorEastAsia" w:hAnsiTheme="minorHAnsi" w:cstheme="minorBidi"/>
          <w:noProof/>
          <w:sz w:val="22"/>
          <w:szCs w:val="22"/>
          <w:lang w:val="en-IN" w:eastAsia="en-IN"/>
        </w:rPr>
      </w:pPr>
      <w:r>
        <w:rPr>
          <w:noProof/>
        </w:rPr>
        <w:t>6.1.3.7.3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_Toc214976539 \h </w:instrText>
      </w:r>
      <w:r>
        <w:rPr>
          <w:noProof/>
        </w:rPr>
      </w:r>
      <w:r>
        <w:rPr>
          <w:noProof/>
        </w:rPr>
        <w:fldChar w:fldCharType="separate"/>
      </w:r>
      <w:r>
        <w:rPr>
          <w:noProof/>
        </w:rPr>
        <w:t>89</w:t>
      </w:r>
      <w:r>
        <w:rPr>
          <w:noProof/>
        </w:rPr>
        <w:fldChar w:fldCharType="end"/>
      </w:r>
    </w:p>
    <w:p w14:paraId="1BDB1A8E" w14:textId="1D38EEBF" w:rsidR="009D0394" w:rsidRDefault="009D0394">
      <w:pPr>
        <w:pStyle w:val="TOC4"/>
        <w:rPr>
          <w:rFonts w:asciiTheme="minorHAnsi" w:eastAsiaTheme="minorEastAsia" w:hAnsiTheme="minorHAnsi" w:cstheme="minorBidi"/>
          <w:noProof/>
          <w:sz w:val="22"/>
          <w:szCs w:val="22"/>
          <w:lang w:val="en-IN" w:eastAsia="en-IN"/>
        </w:rPr>
      </w:pPr>
      <w:r>
        <w:rPr>
          <w:noProof/>
        </w:rPr>
        <w:t>6.1.3.8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_Toc214976540 \h </w:instrText>
      </w:r>
      <w:r>
        <w:rPr>
          <w:noProof/>
        </w:rPr>
      </w:r>
      <w:r>
        <w:rPr>
          <w:noProof/>
        </w:rPr>
        <w:fldChar w:fldCharType="separate"/>
      </w:r>
      <w:r>
        <w:rPr>
          <w:noProof/>
        </w:rPr>
        <w:t>89</w:t>
      </w:r>
      <w:r>
        <w:rPr>
          <w:noProof/>
        </w:rPr>
        <w:fldChar w:fldCharType="end"/>
      </w:r>
    </w:p>
    <w:p w14:paraId="3F967D65" w14:textId="67E32594" w:rsidR="009D0394" w:rsidRDefault="009D0394">
      <w:pPr>
        <w:pStyle w:val="TOC4"/>
        <w:rPr>
          <w:rFonts w:asciiTheme="minorHAnsi" w:eastAsiaTheme="minorEastAsia" w:hAnsiTheme="minorHAnsi" w:cstheme="minorBidi"/>
          <w:noProof/>
          <w:sz w:val="22"/>
          <w:szCs w:val="22"/>
          <w:lang w:val="en-IN" w:eastAsia="en-IN"/>
        </w:rPr>
      </w:pPr>
      <w:r>
        <w:rPr>
          <w:noProof/>
        </w:rPr>
        <w:t>6.1.3.9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_Toc214976541 \h </w:instrText>
      </w:r>
      <w:r>
        <w:rPr>
          <w:noProof/>
        </w:rPr>
      </w:r>
      <w:r>
        <w:rPr>
          <w:noProof/>
        </w:rPr>
        <w:fldChar w:fldCharType="separate"/>
      </w:r>
      <w:r>
        <w:rPr>
          <w:noProof/>
        </w:rPr>
        <w:t>89</w:t>
      </w:r>
      <w:r>
        <w:rPr>
          <w:noProof/>
        </w:rPr>
        <w:fldChar w:fldCharType="end"/>
      </w:r>
    </w:p>
    <w:p w14:paraId="0B55744B" w14:textId="649FFB79" w:rsidR="009D0394" w:rsidRDefault="009D0394">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_Toc214976542 \h </w:instrText>
      </w:r>
      <w:r>
        <w:rPr>
          <w:noProof/>
        </w:rPr>
      </w:r>
      <w:r>
        <w:rPr>
          <w:noProof/>
        </w:rPr>
        <w:fldChar w:fldCharType="separate"/>
      </w:r>
      <w:r>
        <w:rPr>
          <w:noProof/>
        </w:rPr>
        <w:t>90</w:t>
      </w:r>
      <w:r>
        <w:rPr>
          <w:noProof/>
        </w:rPr>
        <w:fldChar w:fldCharType="end"/>
      </w:r>
    </w:p>
    <w:p w14:paraId="685B2A99" w14:textId="57A19B74" w:rsidR="009D0394" w:rsidRDefault="009D0394">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SS_SmManagement API</w:t>
      </w:r>
      <w:r>
        <w:rPr>
          <w:noProof/>
        </w:rPr>
        <w:tab/>
      </w:r>
      <w:r>
        <w:rPr>
          <w:noProof/>
        </w:rPr>
        <w:fldChar w:fldCharType="begin"/>
      </w:r>
      <w:r>
        <w:rPr>
          <w:noProof/>
        </w:rPr>
        <w:instrText xml:space="preserve"> PAGEREF _Toc214976543 \h </w:instrText>
      </w:r>
      <w:r>
        <w:rPr>
          <w:noProof/>
        </w:rPr>
      </w:r>
      <w:r>
        <w:rPr>
          <w:noProof/>
        </w:rPr>
        <w:fldChar w:fldCharType="separate"/>
      </w:r>
      <w:r>
        <w:rPr>
          <w:noProof/>
        </w:rPr>
        <w:t>90</w:t>
      </w:r>
      <w:r>
        <w:rPr>
          <w:noProof/>
        </w:rPr>
        <w:fldChar w:fldCharType="end"/>
      </w:r>
    </w:p>
    <w:p w14:paraId="0C7E291F" w14:textId="49CA81FD" w:rsidR="009D0394" w:rsidRDefault="009D0394">
      <w:pPr>
        <w:pStyle w:val="TOC4"/>
        <w:rPr>
          <w:rFonts w:asciiTheme="minorHAnsi" w:eastAsiaTheme="minorEastAsia" w:hAnsiTheme="minorHAnsi" w:cstheme="minorBidi"/>
          <w:noProof/>
          <w:sz w:val="22"/>
          <w:szCs w:val="22"/>
          <w:lang w:val="en-IN" w:eastAsia="en-IN"/>
        </w:rPr>
      </w:pPr>
      <w:r>
        <w:rPr>
          <w:noProof/>
        </w:rPr>
        <w:t>6.2.1.1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_Toc214976544 \h </w:instrText>
      </w:r>
      <w:r>
        <w:rPr>
          <w:noProof/>
        </w:rPr>
      </w:r>
      <w:r>
        <w:rPr>
          <w:noProof/>
        </w:rPr>
        <w:fldChar w:fldCharType="separate"/>
      </w:r>
      <w:r>
        <w:rPr>
          <w:noProof/>
        </w:rPr>
        <w:t>90</w:t>
      </w:r>
      <w:r>
        <w:rPr>
          <w:noProof/>
        </w:rPr>
        <w:fldChar w:fldCharType="end"/>
      </w:r>
    </w:p>
    <w:p w14:paraId="5EFC2F33" w14:textId="6C82D8AD" w:rsidR="009D0394" w:rsidRDefault="009D0394">
      <w:pPr>
        <w:pStyle w:val="TOC4"/>
        <w:rPr>
          <w:rFonts w:asciiTheme="minorHAnsi" w:eastAsiaTheme="minorEastAsia" w:hAnsiTheme="minorHAnsi" w:cstheme="minorBidi"/>
          <w:noProof/>
          <w:sz w:val="22"/>
          <w:szCs w:val="22"/>
          <w:lang w:val="en-IN" w:eastAsia="en-IN"/>
        </w:rPr>
      </w:pPr>
      <w:r>
        <w:rPr>
          <w:noProof/>
        </w:rPr>
        <w:t>6.2.1.2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_Toc214976545 \h </w:instrText>
      </w:r>
      <w:r>
        <w:rPr>
          <w:noProof/>
        </w:rPr>
      </w:r>
      <w:r>
        <w:rPr>
          <w:noProof/>
        </w:rPr>
        <w:fldChar w:fldCharType="separate"/>
      </w:r>
      <w:r>
        <w:rPr>
          <w:noProof/>
        </w:rPr>
        <w:t>90</w:t>
      </w:r>
      <w:r>
        <w:rPr>
          <w:noProof/>
        </w:rPr>
        <w:fldChar w:fldCharType="end"/>
      </w:r>
    </w:p>
    <w:p w14:paraId="0BABA66D" w14:textId="26C548DA" w:rsidR="009D0394" w:rsidRDefault="009D0394">
      <w:pPr>
        <w:pStyle w:val="TOC4"/>
        <w:rPr>
          <w:rFonts w:asciiTheme="minorHAnsi" w:eastAsiaTheme="minorEastAsia" w:hAnsiTheme="minorHAnsi" w:cstheme="minorBidi"/>
          <w:noProof/>
          <w:sz w:val="22"/>
          <w:szCs w:val="22"/>
          <w:lang w:val="en-IN" w:eastAsia="en-IN"/>
        </w:rPr>
      </w:pPr>
      <w:r>
        <w:rPr>
          <w:noProof/>
        </w:rPr>
        <w:t>6.2.1.3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_Toc214976546 \h </w:instrText>
      </w:r>
      <w:r>
        <w:rPr>
          <w:noProof/>
        </w:rPr>
      </w:r>
      <w:r>
        <w:rPr>
          <w:noProof/>
        </w:rPr>
        <w:fldChar w:fldCharType="separate"/>
      </w:r>
      <w:r>
        <w:rPr>
          <w:noProof/>
        </w:rPr>
        <w:t>90</w:t>
      </w:r>
      <w:r>
        <w:rPr>
          <w:noProof/>
        </w:rPr>
        <w:fldChar w:fldCharType="end"/>
      </w:r>
    </w:p>
    <w:p w14:paraId="531C507B" w14:textId="3004F34E" w:rsidR="009D0394" w:rsidRDefault="009D0394">
      <w:pPr>
        <w:pStyle w:val="TOC5"/>
        <w:rPr>
          <w:rFonts w:asciiTheme="minorHAnsi" w:eastAsiaTheme="minorEastAsia" w:hAnsiTheme="minorHAnsi" w:cstheme="minorBidi"/>
          <w:noProof/>
          <w:sz w:val="22"/>
          <w:szCs w:val="22"/>
          <w:lang w:val="en-IN" w:eastAsia="en-IN"/>
        </w:rPr>
      </w:pPr>
      <w:r>
        <w:rPr>
          <w:noProof/>
        </w:rPr>
        <w:t>6.2.1.3.1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_Toc214976547 \h </w:instrText>
      </w:r>
      <w:r>
        <w:rPr>
          <w:noProof/>
        </w:rPr>
      </w:r>
      <w:r>
        <w:rPr>
          <w:noProof/>
        </w:rPr>
        <w:fldChar w:fldCharType="separate"/>
      </w:r>
      <w:r>
        <w:rPr>
          <w:noProof/>
        </w:rPr>
        <w:t>90</w:t>
      </w:r>
      <w:r>
        <w:rPr>
          <w:noProof/>
        </w:rPr>
        <w:fldChar w:fldCharType="end"/>
      </w:r>
    </w:p>
    <w:p w14:paraId="004850F6" w14:textId="6B4B6777" w:rsidR="009D0394" w:rsidRDefault="009D0394">
      <w:pPr>
        <w:pStyle w:val="TOC5"/>
        <w:rPr>
          <w:rFonts w:asciiTheme="minorHAnsi" w:eastAsiaTheme="minorEastAsia" w:hAnsiTheme="minorHAnsi" w:cstheme="minorBidi"/>
          <w:noProof/>
          <w:sz w:val="22"/>
          <w:szCs w:val="22"/>
          <w:lang w:val="en-IN" w:eastAsia="en-IN"/>
        </w:rPr>
      </w:pPr>
      <w:r>
        <w:rPr>
          <w:noProof/>
        </w:rPr>
        <w:t>6.2.1.3.2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_Toc214976548 \h </w:instrText>
      </w:r>
      <w:r>
        <w:rPr>
          <w:noProof/>
        </w:rPr>
      </w:r>
      <w:r>
        <w:rPr>
          <w:noProof/>
        </w:rPr>
        <w:fldChar w:fldCharType="separate"/>
      </w:r>
      <w:r>
        <w:rPr>
          <w:noProof/>
        </w:rPr>
        <w:t>92</w:t>
      </w:r>
      <w:r>
        <w:rPr>
          <w:noProof/>
        </w:rPr>
        <w:fldChar w:fldCharType="end"/>
      </w:r>
    </w:p>
    <w:p w14:paraId="71568B69" w14:textId="23EC9C2D" w:rsidR="009D0394" w:rsidRDefault="009D0394">
      <w:pPr>
        <w:pStyle w:val="TOC5"/>
        <w:rPr>
          <w:rFonts w:asciiTheme="minorHAnsi" w:eastAsiaTheme="minorEastAsia" w:hAnsiTheme="minorHAnsi" w:cstheme="minorBidi"/>
          <w:noProof/>
          <w:sz w:val="22"/>
          <w:szCs w:val="22"/>
          <w:lang w:val="en-IN" w:eastAsia="en-IN"/>
        </w:rPr>
      </w:pPr>
      <w:r>
        <w:rPr>
          <w:noProof/>
        </w:rPr>
        <w:t>6.2.1.3.3</w:t>
      </w:r>
      <w:r>
        <w:rPr>
          <w:rFonts w:asciiTheme="minorHAnsi" w:eastAsiaTheme="minorEastAsia" w:hAnsiTheme="minorHAnsi" w:cstheme="minorBidi"/>
          <w:noProof/>
          <w:sz w:val="22"/>
          <w:szCs w:val="22"/>
          <w:lang w:val="en-IN" w:eastAsia="en-IN"/>
        </w:rPr>
        <w:tab/>
      </w:r>
      <w:r>
        <w:rPr>
          <w:noProof/>
        </w:rPr>
        <w:t>Resource: Individual Spatial Map</w:t>
      </w:r>
      <w:r>
        <w:rPr>
          <w:noProof/>
        </w:rPr>
        <w:tab/>
      </w:r>
      <w:r>
        <w:rPr>
          <w:noProof/>
        </w:rPr>
        <w:fldChar w:fldCharType="begin"/>
      </w:r>
      <w:r>
        <w:rPr>
          <w:noProof/>
        </w:rPr>
        <w:instrText xml:space="preserve"> PAGEREF _Toc214976549 \h </w:instrText>
      </w:r>
      <w:r>
        <w:rPr>
          <w:noProof/>
        </w:rPr>
      </w:r>
      <w:r>
        <w:rPr>
          <w:noProof/>
        </w:rPr>
        <w:fldChar w:fldCharType="separate"/>
      </w:r>
      <w:r>
        <w:rPr>
          <w:noProof/>
        </w:rPr>
        <w:t>94</w:t>
      </w:r>
      <w:r>
        <w:rPr>
          <w:noProof/>
        </w:rPr>
        <w:fldChar w:fldCharType="end"/>
      </w:r>
    </w:p>
    <w:p w14:paraId="202F3522" w14:textId="76A7ABEA" w:rsidR="009D0394" w:rsidRDefault="009D0394">
      <w:pPr>
        <w:pStyle w:val="TOC5"/>
        <w:rPr>
          <w:rFonts w:asciiTheme="minorHAnsi" w:eastAsiaTheme="minorEastAsia" w:hAnsiTheme="minorHAnsi" w:cstheme="minorBidi"/>
          <w:noProof/>
          <w:sz w:val="22"/>
          <w:szCs w:val="22"/>
          <w:lang w:val="en-IN" w:eastAsia="en-IN"/>
        </w:rPr>
      </w:pPr>
      <w:r>
        <w:rPr>
          <w:noProof/>
        </w:rPr>
        <w:t>6.2.1.3.4</w:t>
      </w:r>
      <w:r>
        <w:rPr>
          <w:rFonts w:asciiTheme="minorHAnsi" w:eastAsiaTheme="minorEastAsia" w:hAnsiTheme="minorHAnsi" w:cstheme="minorBidi"/>
          <w:noProof/>
          <w:sz w:val="22"/>
          <w:szCs w:val="22"/>
          <w:lang w:val="en-IN" w:eastAsia="en-IN"/>
        </w:rPr>
        <w:tab/>
      </w:r>
      <w:r>
        <w:rPr>
          <w:noProof/>
        </w:rPr>
        <w:t>Resource: Spatial Maps Subscriptions</w:t>
      </w:r>
      <w:r>
        <w:rPr>
          <w:noProof/>
        </w:rPr>
        <w:tab/>
      </w:r>
      <w:r>
        <w:rPr>
          <w:noProof/>
        </w:rPr>
        <w:fldChar w:fldCharType="begin"/>
      </w:r>
      <w:r>
        <w:rPr>
          <w:noProof/>
        </w:rPr>
        <w:instrText xml:space="preserve"> PAGEREF _Toc214976550 \h </w:instrText>
      </w:r>
      <w:r>
        <w:rPr>
          <w:noProof/>
        </w:rPr>
      </w:r>
      <w:r>
        <w:rPr>
          <w:noProof/>
        </w:rPr>
        <w:fldChar w:fldCharType="separate"/>
      </w:r>
      <w:r>
        <w:rPr>
          <w:noProof/>
        </w:rPr>
        <w:t>98</w:t>
      </w:r>
      <w:r>
        <w:rPr>
          <w:noProof/>
        </w:rPr>
        <w:fldChar w:fldCharType="end"/>
      </w:r>
    </w:p>
    <w:p w14:paraId="4E161020" w14:textId="3CCECB19" w:rsidR="009D0394" w:rsidRDefault="009D0394">
      <w:pPr>
        <w:pStyle w:val="TOC5"/>
        <w:rPr>
          <w:rFonts w:asciiTheme="minorHAnsi" w:eastAsiaTheme="minorEastAsia" w:hAnsiTheme="minorHAnsi" w:cstheme="minorBidi"/>
          <w:noProof/>
          <w:sz w:val="22"/>
          <w:szCs w:val="22"/>
          <w:lang w:val="en-IN" w:eastAsia="en-IN"/>
        </w:rPr>
      </w:pPr>
      <w:r>
        <w:rPr>
          <w:noProof/>
        </w:rPr>
        <w:t>6.2.1.3.5</w:t>
      </w:r>
      <w:r>
        <w:rPr>
          <w:rFonts w:asciiTheme="minorHAnsi" w:eastAsiaTheme="minorEastAsia" w:hAnsiTheme="minorHAnsi" w:cstheme="minorBidi"/>
          <w:noProof/>
          <w:sz w:val="22"/>
          <w:szCs w:val="22"/>
          <w:lang w:val="en-IN" w:eastAsia="en-IN"/>
        </w:rPr>
        <w:tab/>
      </w:r>
      <w:r>
        <w:rPr>
          <w:noProof/>
        </w:rPr>
        <w:t>Resource: Individual Spatial Maps Subscription</w:t>
      </w:r>
      <w:r>
        <w:rPr>
          <w:noProof/>
        </w:rPr>
        <w:tab/>
      </w:r>
      <w:r>
        <w:rPr>
          <w:noProof/>
        </w:rPr>
        <w:fldChar w:fldCharType="begin"/>
      </w:r>
      <w:r>
        <w:rPr>
          <w:noProof/>
        </w:rPr>
        <w:instrText xml:space="preserve"> PAGEREF _Toc214976551 \h </w:instrText>
      </w:r>
      <w:r>
        <w:rPr>
          <w:noProof/>
        </w:rPr>
      </w:r>
      <w:r>
        <w:rPr>
          <w:noProof/>
        </w:rPr>
        <w:fldChar w:fldCharType="separate"/>
      </w:r>
      <w:r>
        <w:rPr>
          <w:noProof/>
        </w:rPr>
        <w:t>100</w:t>
      </w:r>
      <w:r>
        <w:rPr>
          <w:noProof/>
        </w:rPr>
        <w:fldChar w:fldCharType="end"/>
      </w:r>
    </w:p>
    <w:p w14:paraId="3F756CFF" w14:textId="00881947" w:rsidR="009D0394" w:rsidRDefault="009D0394">
      <w:pPr>
        <w:pStyle w:val="TOC4"/>
        <w:rPr>
          <w:rFonts w:asciiTheme="minorHAnsi" w:eastAsiaTheme="minorEastAsia" w:hAnsiTheme="minorHAnsi" w:cstheme="minorBidi"/>
          <w:noProof/>
          <w:sz w:val="22"/>
          <w:szCs w:val="22"/>
          <w:lang w:val="en-IN" w:eastAsia="en-IN"/>
        </w:rPr>
      </w:pPr>
      <w:r>
        <w:rPr>
          <w:noProof/>
        </w:rPr>
        <w:t>6.2.1.4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_Toc214976552 \h </w:instrText>
      </w:r>
      <w:r>
        <w:rPr>
          <w:noProof/>
        </w:rPr>
      </w:r>
      <w:r>
        <w:rPr>
          <w:noProof/>
        </w:rPr>
        <w:fldChar w:fldCharType="separate"/>
      </w:r>
      <w:r>
        <w:rPr>
          <w:noProof/>
        </w:rPr>
        <w:t>104</w:t>
      </w:r>
      <w:r>
        <w:rPr>
          <w:noProof/>
        </w:rPr>
        <w:fldChar w:fldCharType="end"/>
      </w:r>
    </w:p>
    <w:p w14:paraId="16E35685" w14:textId="5D4446F6" w:rsidR="009D0394" w:rsidRDefault="009D0394">
      <w:pPr>
        <w:pStyle w:val="TOC4"/>
        <w:rPr>
          <w:rFonts w:asciiTheme="minorHAnsi" w:eastAsiaTheme="minorEastAsia" w:hAnsiTheme="minorHAnsi" w:cstheme="minorBidi"/>
          <w:noProof/>
          <w:sz w:val="22"/>
          <w:szCs w:val="22"/>
          <w:lang w:val="en-IN" w:eastAsia="en-IN"/>
        </w:rPr>
      </w:pPr>
      <w:r>
        <w:rPr>
          <w:noProof/>
        </w:rPr>
        <w:t>6.2.1.5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_Toc214976553 \h </w:instrText>
      </w:r>
      <w:r>
        <w:rPr>
          <w:noProof/>
        </w:rPr>
      </w:r>
      <w:r>
        <w:rPr>
          <w:noProof/>
        </w:rPr>
        <w:fldChar w:fldCharType="separate"/>
      </w:r>
      <w:r>
        <w:rPr>
          <w:noProof/>
        </w:rPr>
        <w:t>105</w:t>
      </w:r>
      <w:r>
        <w:rPr>
          <w:noProof/>
        </w:rPr>
        <w:fldChar w:fldCharType="end"/>
      </w:r>
    </w:p>
    <w:p w14:paraId="2A7AE4AA" w14:textId="76C9006C" w:rsidR="009D0394" w:rsidRDefault="009D0394">
      <w:pPr>
        <w:pStyle w:val="TOC5"/>
        <w:rPr>
          <w:rFonts w:asciiTheme="minorHAnsi" w:eastAsiaTheme="minorEastAsia" w:hAnsiTheme="minorHAnsi" w:cstheme="minorBidi"/>
          <w:noProof/>
          <w:sz w:val="22"/>
          <w:szCs w:val="22"/>
          <w:lang w:val="en-IN" w:eastAsia="en-IN"/>
        </w:rPr>
      </w:pPr>
      <w:r>
        <w:rPr>
          <w:noProof/>
        </w:rPr>
        <w:t>6.2.1.5.1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_Toc214976554 \h </w:instrText>
      </w:r>
      <w:r>
        <w:rPr>
          <w:noProof/>
        </w:rPr>
      </w:r>
      <w:r>
        <w:rPr>
          <w:noProof/>
        </w:rPr>
        <w:fldChar w:fldCharType="separate"/>
      </w:r>
      <w:r>
        <w:rPr>
          <w:noProof/>
        </w:rPr>
        <w:t>105</w:t>
      </w:r>
      <w:r>
        <w:rPr>
          <w:noProof/>
        </w:rPr>
        <w:fldChar w:fldCharType="end"/>
      </w:r>
    </w:p>
    <w:p w14:paraId="47A31803" w14:textId="4C1CEA70" w:rsidR="009D0394" w:rsidRDefault="009D0394">
      <w:pPr>
        <w:pStyle w:val="TOC5"/>
        <w:rPr>
          <w:rFonts w:asciiTheme="minorHAnsi" w:eastAsiaTheme="minorEastAsia" w:hAnsiTheme="minorHAnsi" w:cstheme="minorBidi"/>
          <w:noProof/>
          <w:sz w:val="22"/>
          <w:szCs w:val="22"/>
          <w:lang w:val="en-IN" w:eastAsia="en-IN"/>
        </w:rPr>
      </w:pPr>
      <w:r>
        <w:rPr>
          <w:noProof/>
        </w:rPr>
        <w:t>6.2.1.5.2</w:t>
      </w:r>
      <w:r>
        <w:rPr>
          <w:rFonts w:asciiTheme="minorHAnsi" w:eastAsiaTheme="minorEastAsia" w:hAnsiTheme="minorHAnsi" w:cstheme="minorBidi"/>
          <w:noProof/>
          <w:sz w:val="22"/>
          <w:szCs w:val="22"/>
          <w:lang w:val="en-IN" w:eastAsia="en-IN"/>
        </w:rPr>
        <w:tab/>
      </w:r>
      <w:r>
        <w:rPr>
          <w:noProof/>
        </w:rPr>
        <w:t>Spatial Maps Notification</w:t>
      </w:r>
      <w:r>
        <w:rPr>
          <w:noProof/>
        </w:rPr>
        <w:tab/>
      </w:r>
      <w:r>
        <w:rPr>
          <w:noProof/>
        </w:rPr>
        <w:fldChar w:fldCharType="begin"/>
      </w:r>
      <w:r>
        <w:rPr>
          <w:noProof/>
        </w:rPr>
        <w:instrText xml:space="preserve"> PAGEREF _Toc214976555 \h </w:instrText>
      </w:r>
      <w:r>
        <w:rPr>
          <w:noProof/>
        </w:rPr>
      </w:r>
      <w:r>
        <w:rPr>
          <w:noProof/>
        </w:rPr>
        <w:fldChar w:fldCharType="separate"/>
      </w:r>
      <w:r>
        <w:rPr>
          <w:noProof/>
        </w:rPr>
        <w:t>105</w:t>
      </w:r>
      <w:r>
        <w:rPr>
          <w:noProof/>
        </w:rPr>
        <w:fldChar w:fldCharType="end"/>
      </w:r>
    </w:p>
    <w:p w14:paraId="56DD0527" w14:textId="1CB365D1" w:rsidR="009D0394" w:rsidRDefault="009D0394">
      <w:pPr>
        <w:pStyle w:val="TOC4"/>
        <w:rPr>
          <w:rFonts w:asciiTheme="minorHAnsi" w:eastAsiaTheme="minorEastAsia" w:hAnsiTheme="minorHAnsi" w:cstheme="minorBidi"/>
          <w:noProof/>
          <w:sz w:val="22"/>
          <w:szCs w:val="22"/>
          <w:lang w:val="en-IN" w:eastAsia="en-IN"/>
        </w:rPr>
      </w:pPr>
      <w:r>
        <w:rPr>
          <w:noProof/>
        </w:rPr>
        <w:t>6.2.1.6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_Toc214976556 \h </w:instrText>
      </w:r>
      <w:r>
        <w:rPr>
          <w:noProof/>
        </w:rPr>
      </w:r>
      <w:r>
        <w:rPr>
          <w:noProof/>
        </w:rPr>
        <w:fldChar w:fldCharType="separate"/>
      </w:r>
      <w:r>
        <w:rPr>
          <w:noProof/>
        </w:rPr>
        <w:t>106</w:t>
      </w:r>
      <w:r>
        <w:rPr>
          <w:noProof/>
        </w:rPr>
        <w:fldChar w:fldCharType="end"/>
      </w:r>
    </w:p>
    <w:p w14:paraId="781B8FBE" w14:textId="30BCE967" w:rsidR="009D0394" w:rsidRDefault="009D0394">
      <w:pPr>
        <w:pStyle w:val="TOC5"/>
        <w:rPr>
          <w:rFonts w:asciiTheme="minorHAnsi" w:eastAsiaTheme="minorEastAsia" w:hAnsiTheme="minorHAnsi" w:cstheme="minorBidi"/>
          <w:noProof/>
          <w:sz w:val="22"/>
          <w:szCs w:val="22"/>
          <w:lang w:val="en-IN" w:eastAsia="en-IN"/>
        </w:rPr>
      </w:pPr>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_Toc214976557 \h </w:instrText>
      </w:r>
      <w:r>
        <w:rPr>
          <w:noProof/>
        </w:rPr>
      </w:r>
      <w:r>
        <w:rPr>
          <w:noProof/>
        </w:rPr>
        <w:fldChar w:fldCharType="separate"/>
      </w:r>
      <w:r>
        <w:rPr>
          <w:noProof/>
        </w:rPr>
        <w:t>106</w:t>
      </w:r>
      <w:r>
        <w:rPr>
          <w:noProof/>
        </w:rPr>
        <w:fldChar w:fldCharType="end"/>
      </w:r>
    </w:p>
    <w:p w14:paraId="54665F69" w14:textId="29A2A0DA"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6.2.1.6.2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_Toc214976558 \h </w:instrText>
      </w:r>
      <w:r>
        <w:rPr>
          <w:noProof/>
        </w:rPr>
      </w:r>
      <w:r>
        <w:rPr>
          <w:noProof/>
        </w:rPr>
        <w:fldChar w:fldCharType="separate"/>
      </w:r>
      <w:r>
        <w:rPr>
          <w:noProof/>
        </w:rPr>
        <w:t>107</w:t>
      </w:r>
      <w:r>
        <w:rPr>
          <w:noProof/>
        </w:rPr>
        <w:fldChar w:fldCharType="end"/>
      </w:r>
    </w:p>
    <w:p w14:paraId="766734DB" w14:textId="56C911A9"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6.2.1.6.3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_Toc214976559 \h </w:instrText>
      </w:r>
      <w:r>
        <w:rPr>
          <w:noProof/>
        </w:rPr>
      </w:r>
      <w:r>
        <w:rPr>
          <w:noProof/>
        </w:rPr>
        <w:fldChar w:fldCharType="separate"/>
      </w:r>
      <w:r>
        <w:rPr>
          <w:noProof/>
        </w:rPr>
        <w:t>113</w:t>
      </w:r>
      <w:r>
        <w:rPr>
          <w:noProof/>
        </w:rPr>
        <w:fldChar w:fldCharType="end"/>
      </w:r>
    </w:p>
    <w:p w14:paraId="70639D1B" w14:textId="6A622FC3"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6.2.1.6.4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_Toc214976560 \h </w:instrText>
      </w:r>
      <w:r>
        <w:rPr>
          <w:noProof/>
        </w:rPr>
      </w:r>
      <w:r>
        <w:rPr>
          <w:noProof/>
        </w:rPr>
        <w:fldChar w:fldCharType="separate"/>
      </w:r>
      <w:r>
        <w:rPr>
          <w:noProof/>
        </w:rPr>
        <w:t>114</w:t>
      </w:r>
      <w:r>
        <w:rPr>
          <w:noProof/>
        </w:rPr>
        <w:fldChar w:fldCharType="end"/>
      </w:r>
    </w:p>
    <w:p w14:paraId="388F1636" w14:textId="39DB173D" w:rsidR="009D0394" w:rsidRDefault="009D0394">
      <w:pPr>
        <w:pStyle w:val="TOC5"/>
        <w:rPr>
          <w:rFonts w:asciiTheme="minorHAnsi" w:eastAsiaTheme="minorEastAsia" w:hAnsiTheme="minorHAnsi" w:cstheme="minorBidi"/>
          <w:noProof/>
          <w:sz w:val="22"/>
          <w:szCs w:val="22"/>
          <w:lang w:val="en-IN" w:eastAsia="en-IN"/>
        </w:rPr>
      </w:pPr>
      <w:r>
        <w:rPr>
          <w:noProof/>
        </w:rPr>
        <w:t>6.2.1.6.5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_Toc214976561 \h </w:instrText>
      </w:r>
      <w:r>
        <w:rPr>
          <w:noProof/>
        </w:rPr>
      </w:r>
      <w:r>
        <w:rPr>
          <w:noProof/>
        </w:rPr>
        <w:fldChar w:fldCharType="separate"/>
      </w:r>
      <w:r>
        <w:rPr>
          <w:noProof/>
        </w:rPr>
        <w:t>115</w:t>
      </w:r>
      <w:r>
        <w:rPr>
          <w:noProof/>
        </w:rPr>
        <w:fldChar w:fldCharType="end"/>
      </w:r>
    </w:p>
    <w:p w14:paraId="6453E3C4" w14:textId="65797280" w:rsidR="009D0394" w:rsidRDefault="009D0394">
      <w:pPr>
        <w:pStyle w:val="TOC4"/>
        <w:rPr>
          <w:rFonts w:asciiTheme="minorHAnsi" w:eastAsiaTheme="minorEastAsia" w:hAnsiTheme="minorHAnsi" w:cstheme="minorBidi"/>
          <w:noProof/>
          <w:sz w:val="22"/>
          <w:szCs w:val="22"/>
          <w:lang w:val="en-IN" w:eastAsia="en-IN"/>
        </w:rPr>
      </w:pPr>
      <w:r>
        <w:rPr>
          <w:noProof/>
        </w:rPr>
        <w:t>6.2.1.7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_Toc214976562 \h </w:instrText>
      </w:r>
      <w:r>
        <w:rPr>
          <w:noProof/>
        </w:rPr>
      </w:r>
      <w:r>
        <w:rPr>
          <w:noProof/>
        </w:rPr>
        <w:fldChar w:fldCharType="separate"/>
      </w:r>
      <w:r>
        <w:rPr>
          <w:noProof/>
        </w:rPr>
        <w:t>115</w:t>
      </w:r>
      <w:r>
        <w:rPr>
          <w:noProof/>
        </w:rPr>
        <w:fldChar w:fldCharType="end"/>
      </w:r>
    </w:p>
    <w:p w14:paraId="0155C15B" w14:textId="40E0885A" w:rsidR="009D0394" w:rsidRDefault="009D0394">
      <w:pPr>
        <w:pStyle w:val="TOC5"/>
        <w:rPr>
          <w:rFonts w:asciiTheme="minorHAnsi" w:eastAsiaTheme="minorEastAsia" w:hAnsiTheme="minorHAnsi" w:cstheme="minorBidi"/>
          <w:noProof/>
          <w:sz w:val="22"/>
          <w:szCs w:val="22"/>
          <w:lang w:val="en-IN" w:eastAsia="en-IN"/>
        </w:rPr>
      </w:pPr>
      <w:r>
        <w:rPr>
          <w:noProof/>
        </w:rPr>
        <w:t>6.2.1.7.1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_Toc214976563 \h </w:instrText>
      </w:r>
      <w:r>
        <w:rPr>
          <w:noProof/>
        </w:rPr>
      </w:r>
      <w:r>
        <w:rPr>
          <w:noProof/>
        </w:rPr>
        <w:fldChar w:fldCharType="separate"/>
      </w:r>
      <w:r>
        <w:rPr>
          <w:noProof/>
        </w:rPr>
        <w:t>115</w:t>
      </w:r>
      <w:r>
        <w:rPr>
          <w:noProof/>
        </w:rPr>
        <w:fldChar w:fldCharType="end"/>
      </w:r>
    </w:p>
    <w:p w14:paraId="51E769CB" w14:textId="4EDB689A" w:rsidR="009D0394" w:rsidRDefault="009D0394">
      <w:pPr>
        <w:pStyle w:val="TOC5"/>
        <w:rPr>
          <w:rFonts w:asciiTheme="minorHAnsi" w:eastAsiaTheme="minorEastAsia" w:hAnsiTheme="minorHAnsi" w:cstheme="minorBidi"/>
          <w:noProof/>
          <w:sz w:val="22"/>
          <w:szCs w:val="22"/>
          <w:lang w:val="en-IN" w:eastAsia="en-IN"/>
        </w:rPr>
      </w:pPr>
      <w:r>
        <w:rPr>
          <w:noProof/>
        </w:rPr>
        <w:t>6.2.1.7.2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_Toc214976564 \h </w:instrText>
      </w:r>
      <w:r>
        <w:rPr>
          <w:noProof/>
        </w:rPr>
      </w:r>
      <w:r>
        <w:rPr>
          <w:noProof/>
        </w:rPr>
        <w:fldChar w:fldCharType="separate"/>
      </w:r>
      <w:r>
        <w:rPr>
          <w:noProof/>
        </w:rPr>
        <w:t>115</w:t>
      </w:r>
      <w:r>
        <w:rPr>
          <w:noProof/>
        </w:rPr>
        <w:fldChar w:fldCharType="end"/>
      </w:r>
    </w:p>
    <w:p w14:paraId="35D27141" w14:textId="5152770F" w:rsidR="009D0394" w:rsidRDefault="009D0394">
      <w:pPr>
        <w:pStyle w:val="TOC5"/>
        <w:rPr>
          <w:rFonts w:asciiTheme="minorHAnsi" w:eastAsiaTheme="minorEastAsia" w:hAnsiTheme="minorHAnsi" w:cstheme="minorBidi"/>
          <w:noProof/>
          <w:sz w:val="22"/>
          <w:szCs w:val="22"/>
          <w:lang w:val="en-IN" w:eastAsia="en-IN"/>
        </w:rPr>
      </w:pPr>
      <w:r>
        <w:rPr>
          <w:noProof/>
        </w:rPr>
        <w:t>6.2.1.7.3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_Toc214976565 \h </w:instrText>
      </w:r>
      <w:r>
        <w:rPr>
          <w:noProof/>
        </w:rPr>
      </w:r>
      <w:r>
        <w:rPr>
          <w:noProof/>
        </w:rPr>
        <w:fldChar w:fldCharType="separate"/>
      </w:r>
      <w:r>
        <w:rPr>
          <w:noProof/>
        </w:rPr>
        <w:t>115</w:t>
      </w:r>
      <w:r>
        <w:rPr>
          <w:noProof/>
        </w:rPr>
        <w:fldChar w:fldCharType="end"/>
      </w:r>
    </w:p>
    <w:p w14:paraId="654FAE1E" w14:textId="1D135977" w:rsidR="009D0394" w:rsidRDefault="009D0394">
      <w:pPr>
        <w:pStyle w:val="TOC4"/>
        <w:rPr>
          <w:rFonts w:asciiTheme="minorHAnsi" w:eastAsiaTheme="minorEastAsia" w:hAnsiTheme="minorHAnsi" w:cstheme="minorBidi"/>
          <w:noProof/>
          <w:sz w:val="22"/>
          <w:szCs w:val="22"/>
          <w:lang w:val="en-IN" w:eastAsia="en-IN"/>
        </w:rPr>
      </w:pPr>
      <w:r>
        <w:rPr>
          <w:noProof/>
        </w:rPr>
        <w:t>6.2.1.8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_Toc214976566 \h </w:instrText>
      </w:r>
      <w:r>
        <w:rPr>
          <w:noProof/>
        </w:rPr>
      </w:r>
      <w:r>
        <w:rPr>
          <w:noProof/>
        </w:rPr>
        <w:fldChar w:fldCharType="separate"/>
      </w:r>
      <w:r>
        <w:rPr>
          <w:noProof/>
        </w:rPr>
        <w:t>115</w:t>
      </w:r>
      <w:r>
        <w:rPr>
          <w:noProof/>
        </w:rPr>
        <w:fldChar w:fldCharType="end"/>
      </w:r>
    </w:p>
    <w:p w14:paraId="3CD79721" w14:textId="5AB3125F" w:rsidR="009D0394" w:rsidRDefault="009D0394">
      <w:pPr>
        <w:pStyle w:val="TOC4"/>
        <w:rPr>
          <w:rFonts w:asciiTheme="minorHAnsi" w:eastAsiaTheme="minorEastAsia" w:hAnsiTheme="minorHAnsi" w:cstheme="minorBidi"/>
          <w:noProof/>
          <w:sz w:val="22"/>
          <w:szCs w:val="22"/>
          <w:lang w:val="en-IN" w:eastAsia="en-IN"/>
        </w:rPr>
      </w:pPr>
      <w:r>
        <w:rPr>
          <w:noProof/>
        </w:rPr>
        <w:t>6.2.1.9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_Toc214976567 \h </w:instrText>
      </w:r>
      <w:r>
        <w:rPr>
          <w:noProof/>
        </w:rPr>
      </w:r>
      <w:r>
        <w:rPr>
          <w:noProof/>
        </w:rPr>
        <w:fldChar w:fldCharType="separate"/>
      </w:r>
      <w:r>
        <w:rPr>
          <w:noProof/>
        </w:rPr>
        <w:t>115</w:t>
      </w:r>
      <w:r>
        <w:rPr>
          <w:noProof/>
        </w:rPr>
        <w:fldChar w:fldCharType="end"/>
      </w:r>
    </w:p>
    <w:p w14:paraId="35CDABD9" w14:textId="41184F60" w:rsidR="009D0394" w:rsidRDefault="009D0394">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_Toc214976568 \h </w:instrText>
      </w:r>
      <w:r>
        <w:rPr>
          <w:noProof/>
        </w:rPr>
      </w:r>
      <w:r>
        <w:rPr>
          <w:noProof/>
        </w:rPr>
        <w:fldChar w:fldCharType="separate"/>
      </w:r>
      <w:r>
        <w:rPr>
          <w:noProof/>
        </w:rPr>
        <w:t>115</w:t>
      </w:r>
      <w:r>
        <w:rPr>
          <w:noProof/>
        </w:rPr>
        <w:fldChar w:fldCharType="end"/>
      </w:r>
    </w:p>
    <w:p w14:paraId="2E467C06" w14:textId="196A42A7" w:rsidR="009D0394" w:rsidRDefault="009D0394">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_Toc214976569 \h </w:instrText>
      </w:r>
      <w:r>
        <w:rPr>
          <w:noProof/>
        </w:rPr>
      </w:r>
      <w:r>
        <w:rPr>
          <w:noProof/>
        </w:rPr>
        <w:fldChar w:fldCharType="separate"/>
      </w:r>
      <w:r>
        <w:rPr>
          <w:noProof/>
        </w:rPr>
        <w:t>115</w:t>
      </w:r>
      <w:r>
        <w:rPr>
          <w:noProof/>
        </w:rPr>
        <w:fldChar w:fldCharType="end"/>
      </w:r>
    </w:p>
    <w:p w14:paraId="6110C400" w14:textId="58D2583C" w:rsidR="009D0394" w:rsidRDefault="009D0394">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_Toc214976570 \h </w:instrText>
      </w:r>
      <w:r>
        <w:rPr>
          <w:noProof/>
        </w:rPr>
      </w:r>
      <w:r>
        <w:rPr>
          <w:noProof/>
        </w:rPr>
        <w:fldChar w:fldCharType="separate"/>
      </w:r>
      <w:r>
        <w:rPr>
          <w:noProof/>
        </w:rPr>
        <w:t>116</w:t>
      </w:r>
      <w:r>
        <w:rPr>
          <w:noProof/>
        </w:rPr>
        <w:fldChar w:fldCharType="end"/>
      </w:r>
    </w:p>
    <w:p w14:paraId="5B3C1B53" w14:textId="5457C461" w:rsidR="009D0394" w:rsidRDefault="009D0394">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_Toc214976571 \h </w:instrText>
      </w:r>
      <w:r>
        <w:rPr>
          <w:noProof/>
        </w:rPr>
      </w:r>
      <w:r>
        <w:rPr>
          <w:noProof/>
        </w:rPr>
        <w:fldChar w:fldCharType="separate"/>
      </w:r>
      <w:r>
        <w:rPr>
          <w:noProof/>
        </w:rPr>
        <w:t>116</w:t>
      </w:r>
      <w:r>
        <w:rPr>
          <w:noProof/>
        </w:rPr>
        <w:fldChar w:fldCharType="end"/>
      </w:r>
    </w:p>
    <w:p w14:paraId="2BF12B80" w14:textId="3968821F" w:rsidR="009D0394" w:rsidRDefault="009D0394">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_Toc214976572 \h </w:instrText>
      </w:r>
      <w:r>
        <w:rPr>
          <w:noProof/>
        </w:rPr>
      </w:r>
      <w:r>
        <w:rPr>
          <w:noProof/>
        </w:rPr>
        <w:fldChar w:fldCharType="separate"/>
      </w:r>
      <w:r>
        <w:rPr>
          <w:noProof/>
        </w:rPr>
        <w:t>116</w:t>
      </w:r>
      <w:r>
        <w:rPr>
          <w:noProof/>
        </w:rPr>
        <w:fldChar w:fldCharType="end"/>
      </w:r>
    </w:p>
    <w:p w14:paraId="5E1E9A00" w14:textId="681F7BF7" w:rsidR="009D0394" w:rsidRDefault="009D0394">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_Toc214976573 \h </w:instrText>
      </w:r>
      <w:r>
        <w:rPr>
          <w:noProof/>
        </w:rPr>
      </w:r>
      <w:r>
        <w:rPr>
          <w:noProof/>
        </w:rPr>
        <w:fldChar w:fldCharType="separate"/>
      </w:r>
      <w:r>
        <w:rPr>
          <w:noProof/>
        </w:rPr>
        <w:t>116</w:t>
      </w:r>
      <w:r>
        <w:rPr>
          <w:noProof/>
        </w:rPr>
        <w:fldChar w:fldCharType="end"/>
      </w:r>
    </w:p>
    <w:p w14:paraId="5706DD4C" w14:textId="4D62A657" w:rsidR="009D0394" w:rsidRDefault="009D0394">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_Toc214976574 \h </w:instrText>
      </w:r>
      <w:r>
        <w:rPr>
          <w:noProof/>
        </w:rPr>
      </w:r>
      <w:r>
        <w:rPr>
          <w:noProof/>
        </w:rPr>
        <w:fldChar w:fldCharType="separate"/>
      </w:r>
      <w:r>
        <w:rPr>
          <w:noProof/>
        </w:rPr>
        <w:t>118</w:t>
      </w:r>
      <w:r>
        <w:rPr>
          <w:noProof/>
        </w:rPr>
        <w:fldChar w:fldCharType="end"/>
      </w:r>
    </w:p>
    <w:p w14:paraId="3D648AA5" w14:textId="6133587A" w:rsidR="009D0394" w:rsidRDefault="009D0394">
      <w:pPr>
        <w:pStyle w:val="TOC4"/>
        <w:rPr>
          <w:rFonts w:asciiTheme="minorHAnsi" w:eastAsiaTheme="minorEastAsia" w:hAnsiTheme="minorHAnsi" w:cstheme="minorBidi"/>
          <w:noProof/>
          <w:sz w:val="22"/>
          <w:szCs w:val="22"/>
          <w:lang w:val="en-IN" w:eastAsia="en-IN"/>
        </w:rPr>
      </w:pPr>
      <w:r>
        <w:rPr>
          <w:noProof/>
        </w:rPr>
        <w:t>6.2.2.5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_Toc214976575 \h </w:instrText>
      </w:r>
      <w:r>
        <w:rPr>
          <w:noProof/>
        </w:rPr>
      </w:r>
      <w:r>
        <w:rPr>
          <w:noProof/>
        </w:rPr>
        <w:fldChar w:fldCharType="separate"/>
      </w:r>
      <w:r>
        <w:rPr>
          <w:noProof/>
        </w:rPr>
        <w:t>118</w:t>
      </w:r>
      <w:r>
        <w:rPr>
          <w:noProof/>
        </w:rPr>
        <w:fldChar w:fldCharType="end"/>
      </w:r>
    </w:p>
    <w:p w14:paraId="5527B435" w14:textId="537C4A81" w:rsidR="009D0394" w:rsidRDefault="009D0394">
      <w:pPr>
        <w:pStyle w:val="TOC4"/>
        <w:rPr>
          <w:rFonts w:asciiTheme="minorHAnsi" w:eastAsiaTheme="minorEastAsia" w:hAnsiTheme="minorHAnsi" w:cstheme="minorBidi"/>
          <w:noProof/>
          <w:sz w:val="22"/>
          <w:szCs w:val="22"/>
          <w:lang w:val="en-IN" w:eastAsia="en-IN"/>
        </w:rPr>
      </w:pPr>
      <w:r>
        <w:rPr>
          <w:noProof/>
        </w:rPr>
        <w:t>6.2.2.6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_Toc214976576 \h </w:instrText>
      </w:r>
      <w:r>
        <w:rPr>
          <w:noProof/>
        </w:rPr>
      </w:r>
      <w:r>
        <w:rPr>
          <w:noProof/>
        </w:rPr>
        <w:fldChar w:fldCharType="separate"/>
      </w:r>
      <w:r>
        <w:rPr>
          <w:noProof/>
        </w:rPr>
        <w:t>118</w:t>
      </w:r>
      <w:r>
        <w:rPr>
          <w:noProof/>
        </w:rPr>
        <w:fldChar w:fldCharType="end"/>
      </w:r>
    </w:p>
    <w:p w14:paraId="6F392E0B" w14:textId="6A69F943" w:rsidR="009D0394" w:rsidRDefault="009D0394">
      <w:pPr>
        <w:pStyle w:val="TOC5"/>
        <w:rPr>
          <w:rFonts w:asciiTheme="minorHAnsi" w:eastAsiaTheme="minorEastAsia" w:hAnsiTheme="minorHAnsi" w:cstheme="minorBidi"/>
          <w:noProof/>
          <w:sz w:val="22"/>
          <w:szCs w:val="22"/>
          <w:lang w:val="en-IN" w:eastAsia="en-IN"/>
        </w:rPr>
      </w:pPr>
      <w:r>
        <w:rPr>
          <w:noProof/>
        </w:rPr>
        <w:t>6.2.2.6.1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_Toc214976577 \h </w:instrText>
      </w:r>
      <w:r>
        <w:rPr>
          <w:noProof/>
        </w:rPr>
      </w:r>
      <w:r>
        <w:rPr>
          <w:noProof/>
        </w:rPr>
        <w:fldChar w:fldCharType="separate"/>
      </w:r>
      <w:r>
        <w:rPr>
          <w:noProof/>
        </w:rPr>
        <w:t>118</w:t>
      </w:r>
      <w:r>
        <w:rPr>
          <w:noProof/>
        </w:rPr>
        <w:fldChar w:fldCharType="end"/>
      </w:r>
    </w:p>
    <w:p w14:paraId="7FA83F33" w14:textId="38DF4A57" w:rsidR="009D0394" w:rsidRDefault="009D0394">
      <w:pPr>
        <w:pStyle w:val="TOC5"/>
        <w:rPr>
          <w:rFonts w:asciiTheme="minorHAnsi" w:eastAsiaTheme="minorEastAsia" w:hAnsiTheme="minorHAnsi" w:cstheme="minorBidi"/>
          <w:noProof/>
          <w:sz w:val="22"/>
          <w:szCs w:val="22"/>
          <w:lang w:val="en-IN" w:eastAsia="en-IN"/>
        </w:rPr>
      </w:pPr>
      <w:r>
        <w:rPr>
          <w:noProof/>
        </w:rPr>
        <w:t>6.2.2.6.2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_Toc214976578 \h </w:instrText>
      </w:r>
      <w:r>
        <w:rPr>
          <w:noProof/>
        </w:rPr>
      </w:r>
      <w:r>
        <w:rPr>
          <w:noProof/>
        </w:rPr>
        <w:fldChar w:fldCharType="separate"/>
      </w:r>
      <w:r>
        <w:rPr>
          <w:noProof/>
        </w:rPr>
        <w:t>119</w:t>
      </w:r>
      <w:r>
        <w:rPr>
          <w:noProof/>
        </w:rPr>
        <w:fldChar w:fldCharType="end"/>
      </w:r>
    </w:p>
    <w:p w14:paraId="748D743F" w14:textId="324DBD62" w:rsidR="009D0394" w:rsidRDefault="009D0394">
      <w:pPr>
        <w:pStyle w:val="TOC5"/>
        <w:rPr>
          <w:rFonts w:asciiTheme="minorHAnsi" w:eastAsiaTheme="minorEastAsia" w:hAnsiTheme="minorHAnsi" w:cstheme="minorBidi"/>
          <w:noProof/>
          <w:sz w:val="22"/>
          <w:szCs w:val="22"/>
          <w:lang w:val="en-IN" w:eastAsia="en-IN"/>
        </w:rPr>
      </w:pPr>
      <w:r>
        <w:rPr>
          <w:noProof/>
        </w:rPr>
        <w:t>6.2.2.6.3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_Toc214976579 \h </w:instrText>
      </w:r>
      <w:r>
        <w:rPr>
          <w:noProof/>
        </w:rPr>
      </w:r>
      <w:r>
        <w:rPr>
          <w:noProof/>
        </w:rPr>
        <w:fldChar w:fldCharType="separate"/>
      </w:r>
      <w:r>
        <w:rPr>
          <w:noProof/>
        </w:rPr>
        <w:t>120</w:t>
      </w:r>
      <w:r>
        <w:rPr>
          <w:noProof/>
        </w:rPr>
        <w:fldChar w:fldCharType="end"/>
      </w:r>
    </w:p>
    <w:p w14:paraId="71B1844D" w14:textId="7037EFFD" w:rsidR="009D0394" w:rsidRDefault="009D0394">
      <w:pPr>
        <w:pStyle w:val="TOC5"/>
        <w:rPr>
          <w:rFonts w:asciiTheme="minorHAnsi" w:eastAsiaTheme="minorEastAsia" w:hAnsiTheme="minorHAnsi" w:cstheme="minorBidi"/>
          <w:noProof/>
          <w:sz w:val="22"/>
          <w:szCs w:val="22"/>
          <w:lang w:val="en-IN" w:eastAsia="en-IN"/>
        </w:rPr>
      </w:pPr>
      <w:r>
        <w:rPr>
          <w:noProof/>
        </w:rPr>
        <w:t>6.2.2.6.4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_Toc214976580 \h </w:instrText>
      </w:r>
      <w:r>
        <w:rPr>
          <w:noProof/>
        </w:rPr>
      </w:r>
      <w:r>
        <w:rPr>
          <w:noProof/>
        </w:rPr>
        <w:fldChar w:fldCharType="separate"/>
      </w:r>
      <w:r>
        <w:rPr>
          <w:noProof/>
        </w:rPr>
        <w:t>120</w:t>
      </w:r>
      <w:r>
        <w:rPr>
          <w:noProof/>
        </w:rPr>
        <w:fldChar w:fldCharType="end"/>
      </w:r>
    </w:p>
    <w:p w14:paraId="422D8212" w14:textId="20985192" w:rsidR="009D0394" w:rsidRDefault="009D0394">
      <w:pPr>
        <w:pStyle w:val="TOC5"/>
        <w:rPr>
          <w:rFonts w:asciiTheme="minorHAnsi" w:eastAsiaTheme="minorEastAsia" w:hAnsiTheme="minorHAnsi" w:cstheme="minorBidi"/>
          <w:noProof/>
          <w:sz w:val="22"/>
          <w:szCs w:val="22"/>
          <w:lang w:val="en-IN" w:eastAsia="en-IN"/>
        </w:rPr>
      </w:pPr>
      <w:r>
        <w:rPr>
          <w:noProof/>
        </w:rPr>
        <w:t>6.2.2.6.5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_Toc214976581 \h </w:instrText>
      </w:r>
      <w:r>
        <w:rPr>
          <w:noProof/>
        </w:rPr>
      </w:r>
      <w:r>
        <w:rPr>
          <w:noProof/>
        </w:rPr>
        <w:fldChar w:fldCharType="separate"/>
      </w:r>
      <w:r>
        <w:rPr>
          <w:noProof/>
        </w:rPr>
        <w:t>120</w:t>
      </w:r>
      <w:r>
        <w:rPr>
          <w:noProof/>
        </w:rPr>
        <w:fldChar w:fldCharType="end"/>
      </w:r>
    </w:p>
    <w:p w14:paraId="66E3CF5E" w14:textId="4D87ACCE" w:rsidR="009D0394" w:rsidRDefault="009D0394">
      <w:pPr>
        <w:pStyle w:val="TOC4"/>
        <w:rPr>
          <w:rFonts w:asciiTheme="minorHAnsi" w:eastAsiaTheme="minorEastAsia" w:hAnsiTheme="minorHAnsi" w:cstheme="minorBidi"/>
          <w:noProof/>
          <w:sz w:val="22"/>
          <w:szCs w:val="22"/>
          <w:lang w:val="en-IN" w:eastAsia="en-IN"/>
        </w:rPr>
      </w:pPr>
      <w:r>
        <w:rPr>
          <w:noProof/>
        </w:rPr>
        <w:t>6.2.2.7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_Toc214976582 \h </w:instrText>
      </w:r>
      <w:r>
        <w:rPr>
          <w:noProof/>
        </w:rPr>
      </w:r>
      <w:r>
        <w:rPr>
          <w:noProof/>
        </w:rPr>
        <w:fldChar w:fldCharType="separate"/>
      </w:r>
      <w:r>
        <w:rPr>
          <w:noProof/>
        </w:rPr>
        <w:t>121</w:t>
      </w:r>
      <w:r>
        <w:rPr>
          <w:noProof/>
        </w:rPr>
        <w:fldChar w:fldCharType="end"/>
      </w:r>
    </w:p>
    <w:p w14:paraId="4C973964" w14:textId="471F5D10" w:rsidR="009D0394" w:rsidRDefault="009D0394">
      <w:pPr>
        <w:pStyle w:val="TOC5"/>
        <w:rPr>
          <w:rFonts w:asciiTheme="minorHAnsi" w:eastAsiaTheme="minorEastAsia" w:hAnsiTheme="minorHAnsi" w:cstheme="minorBidi"/>
          <w:noProof/>
          <w:sz w:val="22"/>
          <w:szCs w:val="22"/>
          <w:lang w:val="en-IN" w:eastAsia="en-IN"/>
        </w:rPr>
      </w:pPr>
      <w:r>
        <w:rPr>
          <w:noProof/>
        </w:rPr>
        <w:t>6.2.2.7.1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_Toc214976583 \h </w:instrText>
      </w:r>
      <w:r>
        <w:rPr>
          <w:noProof/>
        </w:rPr>
      </w:r>
      <w:r>
        <w:rPr>
          <w:noProof/>
        </w:rPr>
        <w:fldChar w:fldCharType="separate"/>
      </w:r>
      <w:r>
        <w:rPr>
          <w:noProof/>
        </w:rPr>
        <w:t>121</w:t>
      </w:r>
      <w:r>
        <w:rPr>
          <w:noProof/>
        </w:rPr>
        <w:fldChar w:fldCharType="end"/>
      </w:r>
    </w:p>
    <w:p w14:paraId="60818EE9" w14:textId="6177F6BF" w:rsidR="009D0394" w:rsidRDefault="009D0394">
      <w:pPr>
        <w:pStyle w:val="TOC5"/>
        <w:rPr>
          <w:rFonts w:asciiTheme="minorHAnsi" w:eastAsiaTheme="minorEastAsia" w:hAnsiTheme="minorHAnsi" w:cstheme="minorBidi"/>
          <w:noProof/>
          <w:sz w:val="22"/>
          <w:szCs w:val="22"/>
          <w:lang w:val="en-IN" w:eastAsia="en-IN"/>
        </w:rPr>
      </w:pPr>
      <w:r>
        <w:rPr>
          <w:noProof/>
        </w:rPr>
        <w:t>6.2.2.7.2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_Toc214976584 \h </w:instrText>
      </w:r>
      <w:r>
        <w:rPr>
          <w:noProof/>
        </w:rPr>
      </w:r>
      <w:r>
        <w:rPr>
          <w:noProof/>
        </w:rPr>
        <w:fldChar w:fldCharType="separate"/>
      </w:r>
      <w:r>
        <w:rPr>
          <w:noProof/>
        </w:rPr>
        <w:t>121</w:t>
      </w:r>
      <w:r>
        <w:rPr>
          <w:noProof/>
        </w:rPr>
        <w:fldChar w:fldCharType="end"/>
      </w:r>
    </w:p>
    <w:p w14:paraId="65547BD3" w14:textId="3317E122" w:rsidR="009D0394" w:rsidRDefault="009D0394">
      <w:pPr>
        <w:pStyle w:val="TOC5"/>
        <w:rPr>
          <w:rFonts w:asciiTheme="minorHAnsi" w:eastAsiaTheme="minorEastAsia" w:hAnsiTheme="minorHAnsi" w:cstheme="minorBidi"/>
          <w:noProof/>
          <w:sz w:val="22"/>
          <w:szCs w:val="22"/>
          <w:lang w:val="en-IN" w:eastAsia="en-IN"/>
        </w:rPr>
      </w:pPr>
      <w:r>
        <w:rPr>
          <w:noProof/>
        </w:rPr>
        <w:t>6.2.2.7.3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_Toc214976585 \h </w:instrText>
      </w:r>
      <w:r>
        <w:rPr>
          <w:noProof/>
        </w:rPr>
      </w:r>
      <w:r>
        <w:rPr>
          <w:noProof/>
        </w:rPr>
        <w:fldChar w:fldCharType="separate"/>
      </w:r>
      <w:r>
        <w:rPr>
          <w:noProof/>
        </w:rPr>
        <w:t>121</w:t>
      </w:r>
      <w:r>
        <w:rPr>
          <w:noProof/>
        </w:rPr>
        <w:fldChar w:fldCharType="end"/>
      </w:r>
    </w:p>
    <w:p w14:paraId="751F3F2A" w14:textId="6B92A6CE" w:rsidR="009D0394" w:rsidRDefault="009D0394">
      <w:pPr>
        <w:pStyle w:val="TOC4"/>
        <w:rPr>
          <w:rFonts w:asciiTheme="minorHAnsi" w:eastAsiaTheme="minorEastAsia" w:hAnsiTheme="minorHAnsi" w:cstheme="minorBidi"/>
          <w:noProof/>
          <w:sz w:val="22"/>
          <w:szCs w:val="22"/>
          <w:lang w:val="en-IN" w:eastAsia="en-IN"/>
        </w:rPr>
      </w:pPr>
      <w:r>
        <w:rPr>
          <w:noProof/>
        </w:rPr>
        <w:t>6.2.2.8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_Toc214976586 \h </w:instrText>
      </w:r>
      <w:r>
        <w:rPr>
          <w:noProof/>
        </w:rPr>
      </w:r>
      <w:r>
        <w:rPr>
          <w:noProof/>
        </w:rPr>
        <w:fldChar w:fldCharType="separate"/>
      </w:r>
      <w:r>
        <w:rPr>
          <w:noProof/>
        </w:rPr>
        <w:t>121</w:t>
      </w:r>
      <w:r>
        <w:rPr>
          <w:noProof/>
        </w:rPr>
        <w:fldChar w:fldCharType="end"/>
      </w:r>
    </w:p>
    <w:p w14:paraId="4AC73594" w14:textId="1B335BD7" w:rsidR="009D0394" w:rsidRDefault="009D0394">
      <w:pPr>
        <w:pStyle w:val="TOC4"/>
        <w:rPr>
          <w:rFonts w:asciiTheme="minorHAnsi" w:eastAsiaTheme="minorEastAsia" w:hAnsiTheme="minorHAnsi" w:cstheme="minorBidi"/>
          <w:noProof/>
          <w:sz w:val="22"/>
          <w:szCs w:val="22"/>
          <w:lang w:val="en-IN" w:eastAsia="en-IN"/>
        </w:rPr>
      </w:pPr>
      <w:r>
        <w:rPr>
          <w:noProof/>
        </w:rPr>
        <w:t>6.2.2.9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_Toc214976587 \h </w:instrText>
      </w:r>
      <w:r>
        <w:rPr>
          <w:noProof/>
        </w:rPr>
      </w:r>
      <w:r>
        <w:rPr>
          <w:noProof/>
        </w:rPr>
        <w:fldChar w:fldCharType="separate"/>
      </w:r>
      <w:r>
        <w:rPr>
          <w:noProof/>
        </w:rPr>
        <w:t>121</w:t>
      </w:r>
      <w:r>
        <w:rPr>
          <w:noProof/>
        </w:rPr>
        <w:fldChar w:fldCharType="end"/>
      </w:r>
    </w:p>
    <w:p w14:paraId="575F4A67" w14:textId="65ED812A" w:rsidR="009D0394" w:rsidRDefault="009D0394">
      <w:pPr>
        <w:pStyle w:val="TOC3"/>
        <w:rPr>
          <w:rFonts w:asciiTheme="minorHAnsi" w:eastAsiaTheme="minorEastAsia" w:hAnsiTheme="minorHAnsi" w:cstheme="minorBidi"/>
          <w:noProof/>
          <w:sz w:val="22"/>
          <w:szCs w:val="22"/>
          <w:lang w:val="en-IN" w:eastAsia="en-IN"/>
        </w:rPr>
      </w:pPr>
      <w:r>
        <w:rPr>
          <w:noProof/>
        </w:rPr>
        <w:t>6.2.3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_Toc214976588 \h </w:instrText>
      </w:r>
      <w:r>
        <w:rPr>
          <w:noProof/>
        </w:rPr>
      </w:r>
      <w:r>
        <w:rPr>
          <w:noProof/>
        </w:rPr>
        <w:fldChar w:fldCharType="separate"/>
      </w:r>
      <w:r>
        <w:rPr>
          <w:noProof/>
        </w:rPr>
        <w:t>121</w:t>
      </w:r>
      <w:r>
        <w:rPr>
          <w:noProof/>
        </w:rPr>
        <w:fldChar w:fldCharType="end"/>
      </w:r>
    </w:p>
    <w:p w14:paraId="7DB630E0" w14:textId="160CC7F6" w:rsidR="009D0394" w:rsidRDefault="009D0394">
      <w:pPr>
        <w:pStyle w:val="TOC4"/>
        <w:rPr>
          <w:rFonts w:asciiTheme="minorHAnsi" w:eastAsiaTheme="minorEastAsia" w:hAnsiTheme="minorHAnsi" w:cstheme="minorBidi"/>
          <w:noProof/>
          <w:sz w:val="22"/>
          <w:szCs w:val="22"/>
          <w:lang w:val="en-IN" w:eastAsia="en-IN"/>
        </w:rPr>
      </w:pPr>
      <w:r>
        <w:rPr>
          <w:noProof/>
        </w:rPr>
        <w:t>6.2.3.1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_Toc214976589 \h </w:instrText>
      </w:r>
      <w:r>
        <w:rPr>
          <w:noProof/>
        </w:rPr>
      </w:r>
      <w:r>
        <w:rPr>
          <w:noProof/>
        </w:rPr>
        <w:fldChar w:fldCharType="separate"/>
      </w:r>
      <w:r>
        <w:rPr>
          <w:noProof/>
        </w:rPr>
        <w:t>121</w:t>
      </w:r>
      <w:r>
        <w:rPr>
          <w:noProof/>
        </w:rPr>
        <w:fldChar w:fldCharType="end"/>
      </w:r>
    </w:p>
    <w:p w14:paraId="517DEAF3" w14:textId="18867084" w:rsidR="009D0394" w:rsidRDefault="009D0394">
      <w:pPr>
        <w:pStyle w:val="TOC4"/>
        <w:rPr>
          <w:rFonts w:asciiTheme="minorHAnsi" w:eastAsiaTheme="minorEastAsia" w:hAnsiTheme="minorHAnsi" w:cstheme="minorBidi"/>
          <w:noProof/>
          <w:sz w:val="22"/>
          <w:szCs w:val="22"/>
          <w:lang w:val="en-IN" w:eastAsia="en-IN"/>
        </w:rPr>
      </w:pPr>
      <w:r>
        <w:rPr>
          <w:noProof/>
        </w:rPr>
        <w:t>6.2.3.2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_Toc214976590 \h </w:instrText>
      </w:r>
      <w:r>
        <w:rPr>
          <w:noProof/>
        </w:rPr>
      </w:r>
      <w:r>
        <w:rPr>
          <w:noProof/>
        </w:rPr>
        <w:fldChar w:fldCharType="separate"/>
      </w:r>
      <w:r>
        <w:rPr>
          <w:noProof/>
        </w:rPr>
        <w:t>122</w:t>
      </w:r>
      <w:r>
        <w:rPr>
          <w:noProof/>
        </w:rPr>
        <w:fldChar w:fldCharType="end"/>
      </w:r>
    </w:p>
    <w:p w14:paraId="66AB4391" w14:textId="3E61726D" w:rsidR="009D0394" w:rsidRDefault="009D0394">
      <w:pPr>
        <w:pStyle w:val="TOC4"/>
        <w:rPr>
          <w:rFonts w:asciiTheme="minorHAnsi" w:eastAsiaTheme="minorEastAsia" w:hAnsiTheme="minorHAnsi" w:cstheme="minorBidi"/>
          <w:noProof/>
          <w:sz w:val="22"/>
          <w:szCs w:val="22"/>
          <w:lang w:val="en-IN" w:eastAsia="en-IN"/>
        </w:rPr>
      </w:pPr>
      <w:r>
        <w:rPr>
          <w:noProof/>
        </w:rPr>
        <w:t>6.2.3.3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_Toc214976591 \h </w:instrText>
      </w:r>
      <w:r>
        <w:rPr>
          <w:noProof/>
        </w:rPr>
      </w:r>
      <w:r>
        <w:rPr>
          <w:noProof/>
        </w:rPr>
        <w:fldChar w:fldCharType="separate"/>
      </w:r>
      <w:r>
        <w:rPr>
          <w:noProof/>
        </w:rPr>
        <w:t>122</w:t>
      </w:r>
      <w:r>
        <w:rPr>
          <w:noProof/>
        </w:rPr>
        <w:fldChar w:fldCharType="end"/>
      </w:r>
    </w:p>
    <w:p w14:paraId="534C02F7" w14:textId="32DDFF23" w:rsidR="009D0394" w:rsidRDefault="009D0394">
      <w:pPr>
        <w:pStyle w:val="TOC5"/>
        <w:rPr>
          <w:rFonts w:asciiTheme="minorHAnsi" w:eastAsiaTheme="minorEastAsia" w:hAnsiTheme="minorHAnsi" w:cstheme="minorBidi"/>
          <w:noProof/>
          <w:sz w:val="22"/>
          <w:szCs w:val="22"/>
          <w:lang w:val="en-IN" w:eastAsia="en-IN"/>
        </w:rPr>
      </w:pPr>
      <w:r>
        <w:rPr>
          <w:noProof/>
        </w:rPr>
        <w:t>6.2.3.3.1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_Toc214976592 \h </w:instrText>
      </w:r>
      <w:r>
        <w:rPr>
          <w:noProof/>
        </w:rPr>
      </w:r>
      <w:r>
        <w:rPr>
          <w:noProof/>
        </w:rPr>
        <w:fldChar w:fldCharType="separate"/>
      </w:r>
      <w:r>
        <w:rPr>
          <w:noProof/>
        </w:rPr>
        <w:t>122</w:t>
      </w:r>
      <w:r>
        <w:rPr>
          <w:noProof/>
        </w:rPr>
        <w:fldChar w:fldCharType="end"/>
      </w:r>
    </w:p>
    <w:p w14:paraId="261AB026" w14:textId="1FB7BEF7" w:rsidR="009D0394" w:rsidRDefault="009D0394">
      <w:pPr>
        <w:pStyle w:val="TOC5"/>
        <w:rPr>
          <w:rFonts w:asciiTheme="minorHAnsi" w:eastAsiaTheme="minorEastAsia" w:hAnsiTheme="minorHAnsi" w:cstheme="minorBidi"/>
          <w:noProof/>
          <w:sz w:val="22"/>
          <w:szCs w:val="22"/>
          <w:lang w:val="en-IN" w:eastAsia="en-IN"/>
        </w:rPr>
      </w:pPr>
      <w:r>
        <w:rPr>
          <w:noProof/>
        </w:rPr>
        <w:t>6.2.3.3.2</w:t>
      </w:r>
      <w:r>
        <w:rPr>
          <w:rFonts w:asciiTheme="minorHAnsi" w:eastAsiaTheme="minorEastAsia" w:hAnsiTheme="minorHAnsi" w:cstheme="minorBidi"/>
          <w:noProof/>
          <w:sz w:val="22"/>
          <w:szCs w:val="22"/>
          <w:lang w:val="en-IN" w:eastAsia="en-IN"/>
        </w:rPr>
        <w:tab/>
      </w:r>
      <w:r>
        <w:rPr>
          <w:noProof/>
        </w:rPr>
        <w:t>Resource: Spatial Localization</w:t>
      </w:r>
      <w:r>
        <w:rPr>
          <w:noProof/>
        </w:rPr>
        <w:tab/>
      </w:r>
      <w:r>
        <w:rPr>
          <w:noProof/>
        </w:rPr>
        <w:fldChar w:fldCharType="begin"/>
      </w:r>
      <w:r>
        <w:rPr>
          <w:noProof/>
        </w:rPr>
        <w:instrText xml:space="preserve"> PAGEREF _Toc214976593 \h </w:instrText>
      </w:r>
      <w:r>
        <w:rPr>
          <w:noProof/>
        </w:rPr>
      </w:r>
      <w:r>
        <w:rPr>
          <w:noProof/>
        </w:rPr>
        <w:fldChar w:fldCharType="separate"/>
      </w:r>
      <w:r>
        <w:rPr>
          <w:noProof/>
        </w:rPr>
        <w:t>122</w:t>
      </w:r>
      <w:r>
        <w:rPr>
          <w:noProof/>
        </w:rPr>
        <w:fldChar w:fldCharType="end"/>
      </w:r>
    </w:p>
    <w:p w14:paraId="68E4634A" w14:textId="00509F69" w:rsidR="009D0394" w:rsidRDefault="009D0394">
      <w:pPr>
        <w:pStyle w:val="TOC4"/>
        <w:rPr>
          <w:rFonts w:asciiTheme="minorHAnsi" w:eastAsiaTheme="minorEastAsia" w:hAnsiTheme="minorHAnsi" w:cstheme="minorBidi"/>
          <w:noProof/>
          <w:sz w:val="22"/>
          <w:szCs w:val="22"/>
          <w:lang w:val="en-IN" w:eastAsia="en-IN"/>
        </w:rPr>
      </w:pPr>
      <w:r>
        <w:rPr>
          <w:noProof/>
        </w:rPr>
        <w:t>6.2.3.4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_Toc214976594 \h </w:instrText>
      </w:r>
      <w:r>
        <w:rPr>
          <w:noProof/>
        </w:rPr>
      </w:r>
      <w:r>
        <w:rPr>
          <w:noProof/>
        </w:rPr>
        <w:fldChar w:fldCharType="separate"/>
      </w:r>
      <w:r>
        <w:rPr>
          <w:noProof/>
        </w:rPr>
        <w:t>124</w:t>
      </w:r>
      <w:r>
        <w:rPr>
          <w:noProof/>
        </w:rPr>
        <w:fldChar w:fldCharType="end"/>
      </w:r>
    </w:p>
    <w:p w14:paraId="1CC204A6" w14:textId="674B56AA" w:rsidR="009D0394" w:rsidRDefault="009D0394">
      <w:pPr>
        <w:pStyle w:val="TOC4"/>
        <w:rPr>
          <w:rFonts w:asciiTheme="minorHAnsi" w:eastAsiaTheme="minorEastAsia" w:hAnsiTheme="minorHAnsi" w:cstheme="minorBidi"/>
          <w:noProof/>
          <w:sz w:val="22"/>
          <w:szCs w:val="22"/>
          <w:lang w:val="en-IN" w:eastAsia="en-IN"/>
        </w:rPr>
      </w:pPr>
      <w:r>
        <w:rPr>
          <w:noProof/>
        </w:rPr>
        <w:t>6.2.3.5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_Toc214976595 \h </w:instrText>
      </w:r>
      <w:r>
        <w:rPr>
          <w:noProof/>
        </w:rPr>
      </w:r>
      <w:r>
        <w:rPr>
          <w:noProof/>
        </w:rPr>
        <w:fldChar w:fldCharType="separate"/>
      </w:r>
      <w:r>
        <w:rPr>
          <w:noProof/>
        </w:rPr>
        <w:t>124</w:t>
      </w:r>
      <w:r>
        <w:rPr>
          <w:noProof/>
        </w:rPr>
        <w:fldChar w:fldCharType="end"/>
      </w:r>
    </w:p>
    <w:p w14:paraId="5A3903F5" w14:textId="07C03CCA" w:rsidR="009D0394" w:rsidRDefault="009D0394">
      <w:pPr>
        <w:pStyle w:val="TOC4"/>
        <w:rPr>
          <w:rFonts w:asciiTheme="minorHAnsi" w:eastAsiaTheme="minorEastAsia" w:hAnsiTheme="minorHAnsi" w:cstheme="minorBidi"/>
          <w:noProof/>
          <w:sz w:val="22"/>
          <w:szCs w:val="22"/>
          <w:lang w:val="en-IN" w:eastAsia="en-IN"/>
        </w:rPr>
      </w:pPr>
      <w:r>
        <w:rPr>
          <w:noProof/>
        </w:rPr>
        <w:t>6.2.3.6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_Toc214976596 \h </w:instrText>
      </w:r>
      <w:r>
        <w:rPr>
          <w:noProof/>
        </w:rPr>
      </w:r>
      <w:r>
        <w:rPr>
          <w:noProof/>
        </w:rPr>
        <w:fldChar w:fldCharType="separate"/>
      </w:r>
      <w:r>
        <w:rPr>
          <w:noProof/>
        </w:rPr>
        <w:t>124</w:t>
      </w:r>
      <w:r>
        <w:rPr>
          <w:noProof/>
        </w:rPr>
        <w:fldChar w:fldCharType="end"/>
      </w:r>
    </w:p>
    <w:p w14:paraId="5859BBEC" w14:textId="029E5D65" w:rsidR="009D0394" w:rsidRDefault="009D0394">
      <w:pPr>
        <w:pStyle w:val="TOC5"/>
        <w:rPr>
          <w:rFonts w:asciiTheme="minorHAnsi" w:eastAsiaTheme="minorEastAsia" w:hAnsiTheme="minorHAnsi" w:cstheme="minorBidi"/>
          <w:noProof/>
          <w:sz w:val="22"/>
          <w:szCs w:val="22"/>
          <w:lang w:val="en-IN" w:eastAsia="en-IN"/>
        </w:rPr>
      </w:pPr>
      <w:r>
        <w:rPr>
          <w:noProof/>
        </w:rPr>
        <w:t>6.2.3.6.1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_Toc214976597 \h </w:instrText>
      </w:r>
      <w:r>
        <w:rPr>
          <w:noProof/>
        </w:rPr>
      </w:r>
      <w:r>
        <w:rPr>
          <w:noProof/>
        </w:rPr>
        <w:fldChar w:fldCharType="separate"/>
      </w:r>
      <w:r>
        <w:rPr>
          <w:noProof/>
        </w:rPr>
        <w:t>124</w:t>
      </w:r>
      <w:r>
        <w:rPr>
          <w:noProof/>
        </w:rPr>
        <w:fldChar w:fldCharType="end"/>
      </w:r>
    </w:p>
    <w:p w14:paraId="058B387C" w14:textId="43C0617E" w:rsidR="009D0394" w:rsidRDefault="009D0394">
      <w:pPr>
        <w:pStyle w:val="TOC5"/>
        <w:rPr>
          <w:rFonts w:asciiTheme="minorHAnsi" w:eastAsiaTheme="minorEastAsia" w:hAnsiTheme="minorHAnsi" w:cstheme="minorBidi"/>
          <w:noProof/>
          <w:sz w:val="22"/>
          <w:szCs w:val="22"/>
          <w:lang w:val="en-IN" w:eastAsia="en-IN"/>
        </w:rPr>
      </w:pPr>
      <w:r>
        <w:rPr>
          <w:noProof/>
        </w:rPr>
        <w:t>6.2.3.6.2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_Toc214976598 \h </w:instrText>
      </w:r>
      <w:r>
        <w:rPr>
          <w:noProof/>
        </w:rPr>
      </w:r>
      <w:r>
        <w:rPr>
          <w:noProof/>
        </w:rPr>
        <w:fldChar w:fldCharType="separate"/>
      </w:r>
      <w:r>
        <w:rPr>
          <w:noProof/>
        </w:rPr>
        <w:t>125</w:t>
      </w:r>
      <w:r>
        <w:rPr>
          <w:noProof/>
        </w:rPr>
        <w:fldChar w:fldCharType="end"/>
      </w:r>
    </w:p>
    <w:p w14:paraId="4902A82A" w14:textId="02889686" w:rsidR="009D0394" w:rsidRDefault="009D0394">
      <w:pPr>
        <w:pStyle w:val="TOC5"/>
        <w:rPr>
          <w:rFonts w:asciiTheme="minorHAnsi" w:eastAsiaTheme="minorEastAsia" w:hAnsiTheme="minorHAnsi" w:cstheme="minorBidi"/>
          <w:noProof/>
          <w:sz w:val="22"/>
          <w:szCs w:val="22"/>
          <w:lang w:val="en-IN" w:eastAsia="en-IN"/>
        </w:rPr>
      </w:pPr>
      <w:r>
        <w:rPr>
          <w:noProof/>
        </w:rPr>
        <w:t>6.2.3.6.3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_Toc214976599 \h </w:instrText>
      </w:r>
      <w:r>
        <w:rPr>
          <w:noProof/>
        </w:rPr>
      </w:r>
      <w:r>
        <w:rPr>
          <w:noProof/>
        </w:rPr>
        <w:fldChar w:fldCharType="separate"/>
      </w:r>
      <w:r>
        <w:rPr>
          <w:noProof/>
        </w:rPr>
        <w:t>125</w:t>
      </w:r>
      <w:r>
        <w:rPr>
          <w:noProof/>
        </w:rPr>
        <w:fldChar w:fldCharType="end"/>
      </w:r>
    </w:p>
    <w:p w14:paraId="05FA392A" w14:textId="4469C71C" w:rsidR="009D0394" w:rsidRDefault="009D0394">
      <w:pPr>
        <w:pStyle w:val="TOC5"/>
        <w:rPr>
          <w:rFonts w:asciiTheme="minorHAnsi" w:eastAsiaTheme="minorEastAsia" w:hAnsiTheme="minorHAnsi" w:cstheme="minorBidi"/>
          <w:noProof/>
          <w:sz w:val="22"/>
          <w:szCs w:val="22"/>
          <w:lang w:val="en-IN" w:eastAsia="en-IN"/>
        </w:rPr>
      </w:pPr>
      <w:r>
        <w:rPr>
          <w:noProof/>
        </w:rPr>
        <w:t>6.2.3.6.4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_Toc214976600 \h </w:instrText>
      </w:r>
      <w:r>
        <w:rPr>
          <w:noProof/>
        </w:rPr>
      </w:r>
      <w:r>
        <w:rPr>
          <w:noProof/>
        </w:rPr>
        <w:fldChar w:fldCharType="separate"/>
      </w:r>
      <w:r>
        <w:rPr>
          <w:noProof/>
        </w:rPr>
        <w:t>126</w:t>
      </w:r>
      <w:r>
        <w:rPr>
          <w:noProof/>
        </w:rPr>
        <w:fldChar w:fldCharType="end"/>
      </w:r>
    </w:p>
    <w:p w14:paraId="6B6FB4EE" w14:textId="76A2508F" w:rsidR="009D0394" w:rsidRDefault="009D0394">
      <w:pPr>
        <w:pStyle w:val="TOC5"/>
        <w:rPr>
          <w:rFonts w:asciiTheme="minorHAnsi" w:eastAsiaTheme="minorEastAsia" w:hAnsiTheme="minorHAnsi" w:cstheme="minorBidi"/>
          <w:noProof/>
          <w:sz w:val="22"/>
          <w:szCs w:val="22"/>
          <w:lang w:val="en-IN" w:eastAsia="en-IN"/>
        </w:rPr>
      </w:pPr>
      <w:r>
        <w:rPr>
          <w:noProof/>
        </w:rPr>
        <w:t>6.2.3.6.5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_Toc214976601 \h </w:instrText>
      </w:r>
      <w:r>
        <w:rPr>
          <w:noProof/>
        </w:rPr>
      </w:r>
      <w:r>
        <w:rPr>
          <w:noProof/>
        </w:rPr>
        <w:fldChar w:fldCharType="separate"/>
      </w:r>
      <w:r>
        <w:rPr>
          <w:noProof/>
        </w:rPr>
        <w:t>126</w:t>
      </w:r>
      <w:r>
        <w:rPr>
          <w:noProof/>
        </w:rPr>
        <w:fldChar w:fldCharType="end"/>
      </w:r>
    </w:p>
    <w:p w14:paraId="377D02E6" w14:textId="216587F3" w:rsidR="009D0394" w:rsidRDefault="009D0394">
      <w:pPr>
        <w:pStyle w:val="TOC4"/>
        <w:rPr>
          <w:rFonts w:asciiTheme="minorHAnsi" w:eastAsiaTheme="minorEastAsia" w:hAnsiTheme="minorHAnsi" w:cstheme="minorBidi"/>
          <w:noProof/>
          <w:sz w:val="22"/>
          <w:szCs w:val="22"/>
          <w:lang w:val="en-IN" w:eastAsia="en-IN"/>
        </w:rPr>
      </w:pPr>
      <w:r>
        <w:rPr>
          <w:noProof/>
        </w:rPr>
        <w:t>6.2.3.7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_Toc214976602 \h </w:instrText>
      </w:r>
      <w:r>
        <w:rPr>
          <w:noProof/>
        </w:rPr>
      </w:r>
      <w:r>
        <w:rPr>
          <w:noProof/>
        </w:rPr>
        <w:fldChar w:fldCharType="separate"/>
      </w:r>
      <w:r>
        <w:rPr>
          <w:noProof/>
        </w:rPr>
        <w:t>126</w:t>
      </w:r>
      <w:r>
        <w:rPr>
          <w:noProof/>
        </w:rPr>
        <w:fldChar w:fldCharType="end"/>
      </w:r>
    </w:p>
    <w:p w14:paraId="51E515E2" w14:textId="37829E59" w:rsidR="009D0394" w:rsidRDefault="009D0394">
      <w:pPr>
        <w:pStyle w:val="TOC5"/>
        <w:rPr>
          <w:rFonts w:asciiTheme="minorHAnsi" w:eastAsiaTheme="minorEastAsia" w:hAnsiTheme="minorHAnsi" w:cstheme="minorBidi"/>
          <w:noProof/>
          <w:sz w:val="22"/>
          <w:szCs w:val="22"/>
          <w:lang w:val="en-IN" w:eastAsia="en-IN"/>
        </w:rPr>
      </w:pPr>
      <w:r>
        <w:rPr>
          <w:noProof/>
        </w:rPr>
        <w:t>6.2.3.7.1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_Toc214976603 \h </w:instrText>
      </w:r>
      <w:r>
        <w:rPr>
          <w:noProof/>
        </w:rPr>
      </w:r>
      <w:r>
        <w:rPr>
          <w:noProof/>
        </w:rPr>
        <w:fldChar w:fldCharType="separate"/>
      </w:r>
      <w:r>
        <w:rPr>
          <w:noProof/>
        </w:rPr>
        <w:t>126</w:t>
      </w:r>
      <w:r>
        <w:rPr>
          <w:noProof/>
        </w:rPr>
        <w:fldChar w:fldCharType="end"/>
      </w:r>
    </w:p>
    <w:p w14:paraId="5C856142" w14:textId="24A5BD10" w:rsidR="009D0394" w:rsidRDefault="009D0394">
      <w:pPr>
        <w:pStyle w:val="TOC5"/>
        <w:rPr>
          <w:rFonts w:asciiTheme="minorHAnsi" w:eastAsiaTheme="minorEastAsia" w:hAnsiTheme="minorHAnsi" w:cstheme="minorBidi"/>
          <w:noProof/>
          <w:sz w:val="22"/>
          <w:szCs w:val="22"/>
          <w:lang w:val="en-IN" w:eastAsia="en-IN"/>
        </w:rPr>
      </w:pPr>
      <w:r>
        <w:rPr>
          <w:noProof/>
        </w:rPr>
        <w:t>6.2.3.7.2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_Toc214976604 \h </w:instrText>
      </w:r>
      <w:r>
        <w:rPr>
          <w:noProof/>
        </w:rPr>
      </w:r>
      <w:r>
        <w:rPr>
          <w:noProof/>
        </w:rPr>
        <w:fldChar w:fldCharType="separate"/>
      </w:r>
      <w:r>
        <w:rPr>
          <w:noProof/>
        </w:rPr>
        <w:t>126</w:t>
      </w:r>
      <w:r>
        <w:rPr>
          <w:noProof/>
        </w:rPr>
        <w:fldChar w:fldCharType="end"/>
      </w:r>
    </w:p>
    <w:p w14:paraId="03F0F8DF" w14:textId="7E066024" w:rsidR="009D0394" w:rsidRDefault="009D0394">
      <w:pPr>
        <w:pStyle w:val="TOC5"/>
        <w:rPr>
          <w:rFonts w:asciiTheme="minorHAnsi" w:eastAsiaTheme="minorEastAsia" w:hAnsiTheme="minorHAnsi" w:cstheme="minorBidi"/>
          <w:noProof/>
          <w:sz w:val="22"/>
          <w:szCs w:val="22"/>
          <w:lang w:val="en-IN" w:eastAsia="en-IN"/>
        </w:rPr>
      </w:pPr>
      <w:r>
        <w:rPr>
          <w:noProof/>
        </w:rPr>
        <w:t>6.2.3.7.3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_Toc214976605 \h </w:instrText>
      </w:r>
      <w:r>
        <w:rPr>
          <w:noProof/>
        </w:rPr>
      </w:r>
      <w:r>
        <w:rPr>
          <w:noProof/>
        </w:rPr>
        <w:fldChar w:fldCharType="separate"/>
      </w:r>
      <w:r>
        <w:rPr>
          <w:noProof/>
        </w:rPr>
        <w:t>126</w:t>
      </w:r>
      <w:r>
        <w:rPr>
          <w:noProof/>
        </w:rPr>
        <w:fldChar w:fldCharType="end"/>
      </w:r>
    </w:p>
    <w:p w14:paraId="4E8838F6" w14:textId="2A9F9EDF" w:rsidR="009D0394" w:rsidRDefault="009D0394">
      <w:pPr>
        <w:pStyle w:val="TOC4"/>
        <w:rPr>
          <w:rFonts w:asciiTheme="minorHAnsi" w:eastAsiaTheme="minorEastAsia" w:hAnsiTheme="minorHAnsi" w:cstheme="minorBidi"/>
          <w:noProof/>
          <w:sz w:val="22"/>
          <w:szCs w:val="22"/>
          <w:lang w:val="en-IN" w:eastAsia="en-IN"/>
        </w:rPr>
      </w:pPr>
      <w:r>
        <w:rPr>
          <w:noProof/>
        </w:rPr>
        <w:t>6.2.3.8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_Toc214976606 \h </w:instrText>
      </w:r>
      <w:r>
        <w:rPr>
          <w:noProof/>
        </w:rPr>
      </w:r>
      <w:r>
        <w:rPr>
          <w:noProof/>
        </w:rPr>
        <w:fldChar w:fldCharType="separate"/>
      </w:r>
      <w:r>
        <w:rPr>
          <w:noProof/>
        </w:rPr>
        <w:t>126</w:t>
      </w:r>
      <w:r>
        <w:rPr>
          <w:noProof/>
        </w:rPr>
        <w:fldChar w:fldCharType="end"/>
      </w:r>
    </w:p>
    <w:p w14:paraId="5AFE06D0" w14:textId="5CE30A78" w:rsidR="009D0394" w:rsidRDefault="009D0394">
      <w:pPr>
        <w:pStyle w:val="TOC4"/>
        <w:rPr>
          <w:rFonts w:asciiTheme="minorHAnsi" w:eastAsiaTheme="minorEastAsia" w:hAnsiTheme="minorHAnsi" w:cstheme="minorBidi"/>
          <w:noProof/>
          <w:sz w:val="22"/>
          <w:szCs w:val="22"/>
          <w:lang w:val="en-IN" w:eastAsia="en-IN"/>
        </w:rPr>
      </w:pPr>
      <w:r>
        <w:rPr>
          <w:noProof/>
        </w:rPr>
        <w:t>6.2.3.9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_Toc214976607 \h </w:instrText>
      </w:r>
      <w:r>
        <w:rPr>
          <w:noProof/>
        </w:rPr>
      </w:r>
      <w:r>
        <w:rPr>
          <w:noProof/>
        </w:rPr>
        <w:fldChar w:fldCharType="separate"/>
      </w:r>
      <w:r>
        <w:rPr>
          <w:noProof/>
        </w:rPr>
        <w:t>127</w:t>
      </w:r>
      <w:r>
        <w:rPr>
          <w:noProof/>
        </w:rPr>
        <w:fldChar w:fldCharType="end"/>
      </w:r>
    </w:p>
    <w:p w14:paraId="5E584469" w14:textId="4329B92D" w:rsidR="009D0394" w:rsidRDefault="009D0394">
      <w:pPr>
        <w:pStyle w:val="TOC3"/>
        <w:rPr>
          <w:rFonts w:asciiTheme="minorHAnsi" w:eastAsiaTheme="minorEastAsia" w:hAnsiTheme="minorHAnsi" w:cstheme="minorBidi"/>
          <w:noProof/>
          <w:sz w:val="22"/>
          <w:szCs w:val="22"/>
          <w:lang w:val="en-IN" w:eastAsia="en-IN"/>
        </w:rPr>
      </w:pPr>
      <w:r>
        <w:rPr>
          <w:noProof/>
        </w:rPr>
        <w:t>6.2.4</w:t>
      </w:r>
      <w:r>
        <w:rPr>
          <w:rFonts w:asciiTheme="minorHAnsi" w:eastAsiaTheme="minorEastAsia" w:hAnsiTheme="minorHAnsi" w:cstheme="minorBidi"/>
          <w:noProof/>
          <w:sz w:val="22"/>
          <w:szCs w:val="22"/>
          <w:lang w:val="en-IN" w:eastAsia="en-IN"/>
        </w:rPr>
        <w:tab/>
      </w:r>
      <w:r>
        <w:rPr>
          <w:noProof/>
        </w:rPr>
        <w:t>SS_SmDataSourceDiscovery API</w:t>
      </w:r>
      <w:r>
        <w:rPr>
          <w:noProof/>
        </w:rPr>
        <w:tab/>
      </w:r>
      <w:r>
        <w:rPr>
          <w:noProof/>
        </w:rPr>
        <w:fldChar w:fldCharType="begin"/>
      </w:r>
      <w:r>
        <w:rPr>
          <w:noProof/>
        </w:rPr>
        <w:instrText xml:space="preserve"> PAGEREF _Toc214976608 \h </w:instrText>
      </w:r>
      <w:r>
        <w:rPr>
          <w:noProof/>
        </w:rPr>
      </w:r>
      <w:r>
        <w:rPr>
          <w:noProof/>
        </w:rPr>
        <w:fldChar w:fldCharType="separate"/>
      </w:r>
      <w:r>
        <w:rPr>
          <w:noProof/>
        </w:rPr>
        <w:t>127</w:t>
      </w:r>
      <w:r>
        <w:rPr>
          <w:noProof/>
        </w:rPr>
        <w:fldChar w:fldCharType="end"/>
      </w:r>
    </w:p>
    <w:p w14:paraId="7B454ABB" w14:textId="35DFAA37" w:rsidR="009D0394" w:rsidRDefault="009D0394">
      <w:pPr>
        <w:pStyle w:val="TOC4"/>
        <w:rPr>
          <w:rFonts w:asciiTheme="minorHAnsi" w:eastAsiaTheme="minorEastAsia" w:hAnsiTheme="minorHAnsi" w:cstheme="minorBidi"/>
          <w:noProof/>
          <w:sz w:val="22"/>
          <w:szCs w:val="22"/>
          <w:lang w:val="en-IN" w:eastAsia="en-IN"/>
        </w:rPr>
      </w:pPr>
      <w:r>
        <w:rPr>
          <w:noProof/>
        </w:rPr>
        <w:t>6.2.4.1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_Toc214976609 \h </w:instrText>
      </w:r>
      <w:r>
        <w:rPr>
          <w:noProof/>
        </w:rPr>
      </w:r>
      <w:r>
        <w:rPr>
          <w:noProof/>
        </w:rPr>
        <w:fldChar w:fldCharType="separate"/>
      </w:r>
      <w:r>
        <w:rPr>
          <w:noProof/>
        </w:rPr>
        <w:t>127</w:t>
      </w:r>
      <w:r>
        <w:rPr>
          <w:noProof/>
        </w:rPr>
        <w:fldChar w:fldCharType="end"/>
      </w:r>
    </w:p>
    <w:p w14:paraId="2C50D8ED" w14:textId="1FBF24FB" w:rsidR="009D0394" w:rsidRDefault="009D0394">
      <w:pPr>
        <w:pStyle w:val="TOC4"/>
        <w:rPr>
          <w:rFonts w:asciiTheme="minorHAnsi" w:eastAsiaTheme="minorEastAsia" w:hAnsiTheme="minorHAnsi" w:cstheme="minorBidi"/>
          <w:noProof/>
          <w:sz w:val="22"/>
          <w:szCs w:val="22"/>
          <w:lang w:val="en-IN" w:eastAsia="en-IN"/>
        </w:rPr>
      </w:pPr>
      <w:r>
        <w:rPr>
          <w:noProof/>
        </w:rPr>
        <w:t>6.2.4.2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_Toc214976610 \h </w:instrText>
      </w:r>
      <w:r>
        <w:rPr>
          <w:noProof/>
        </w:rPr>
      </w:r>
      <w:r>
        <w:rPr>
          <w:noProof/>
        </w:rPr>
        <w:fldChar w:fldCharType="separate"/>
      </w:r>
      <w:r>
        <w:rPr>
          <w:noProof/>
        </w:rPr>
        <w:t>127</w:t>
      </w:r>
      <w:r>
        <w:rPr>
          <w:noProof/>
        </w:rPr>
        <w:fldChar w:fldCharType="end"/>
      </w:r>
    </w:p>
    <w:p w14:paraId="349ED2A4" w14:textId="3A0D06B5" w:rsidR="009D0394" w:rsidRDefault="009D0394">
      <w:pPr>
        <w:pStyle w:val="TOC4"/>
        <w:rPr>
          <w:rFonts w:asciiTheme="minorHAnsi" w:eastAsiaTheme="minorEastAsia" w:hAnsiTheme="minorHAnsi" w:cstheme="minorBidi"/>
          <w:noProof/>
          <w:sz w:val="22"/>
          <w:szCs w:val="22"/>
          <w:lang w:val="en-IN" w:eastAsia="en-IN"/>
        </w:rPr>
      </w:pPr>
      <w:r>
        <w:rPr>
          <w:noProof/>
        </w:rPr>
        <w:t>6.2.4.3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_Toc214976611 \h </w:instrText>
      </w:r>
      <w:r>
        <w:rPr>
          <w:noProof/>
        </w:rPr>
      </w:r>
      <w:r>
        <w:rPr>
          <w:noProof/>
        </w:rPr>
        <w:fldChar w:fldCharType="separate"/>
      </w:r>
      <w:r>
        <w:rPr>
          <w:noProof/>
        </w:rPr>
        <w:t>127</w:t>
      </w:r>
      <w:r>
        <w:rPr>
          <w:noProof/>
        </w:rPr>
        <w:fldChar w:fldCharType="end"/>
      </w:r>
    </w:p>
    <w:p w14:paraId="4C03AF8D" w14:textId="566BF735" w:rsidR="009D0394" w:rsidRDefault="009D0394">
      <w:pPr>
        <w:pStyle w:val="TOC5"/>
        <w:rPr>
          <w:rFonts w:asciiTheme="minorHAnsi" w:eastAsiaTheme="minorEastAsia" w:hAnsiTheme="minorHAnsi" w:cstheme="minorBidi"/>
          <w:noProof/>
          <w:sz w:val="22"/>
          <w:szCs w:val="22"/>
          <w:lang w:val="en-IN" w:eastAsia="en-IN"/>
        </w:rPr>
      </w:pPr>
      <w:r>
        <w:rPr>
          <w:noProof/>
        </w:rPr>
        <w:t>6.2.4.3.1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_Toc214976612 \h </w:instrText>
      </w:r>
      <w:r>
        <w:rPr>
          <w:noProof/>
        </w:rPr>
      </w:r>
      <w:r>
        <w:rPr>
          <w:noProof/>
        </w:rPr>
        <w:fldChar w:fldCharType="separate"/>
      </w:r>
      <w:r>
        <w:rPr>
          <w:noProof/>
        </w:rPr>
        <w:t>127</w:t>
      </w:r>
      <w:r>
        <w:rPr>
          <w:noProof/>
        </w:rPr>
        <w:fldChar w:fldCharType="end"/>
      </w:r>
    </w:p>
    <w:p w14:paraId="4472831F" w14:textId="11DC54AD" w:rsidR="009D0394" w:rsidRDefault="009D0394">
      <w:pPr>
        <w:pStyle w:val="TOC5"/>
        <w:rPr>
          <w:rFonts w:asciiTheme="minorHAnsi" w:eastAsiaTheme="minorEastAsia" w:hAnsiTheme="minorHAnsi" w:cstheme="minorBidi"/>
          <w:noProof/>
          <w:sz w:val="22"/>
          <w:szCs w:val="22"/>
          <w:lang w:val="en-IN" w:eastAsia="en-IN"/>
        </w:rPr>
      </w:pPr>
      <w:r>
        <w:rPr>
          <w:noProof/>
        </w:rPr>
        <w:t>6.2.4.3.2</w:t>
      </w:r>
      <w:r>
        <w:rPr>
          <w:rFonts w:asciiTheme="minorHAnsi" w:eastAsiaTheme="minorEastAsia" w:hAnsiTheme="minorHAnsi" w:cstheme="minorBidi"/>
          <w:noProof/>
          <w:sz w:val="22"/>
          <w:szCs w:val="22"/>
          <w:lang w:val="en-IN" w:eastAsia="en-IN"/>
        </w:rPr>
        <w:tab/>
      </w:r>
      <w:r>
        <w:rPr>
          <w:noProof/>
        </w:rPr>
        <w:t>Resource: Spatial Maps Data Source Profiles</w:t>
      </w:r>
      <w:r>
        <w:rPr>
          <w:noProof/>
        </w:rPr>
        <w:tab/>
      </w:r>
      <w:r>
        <w:rPr>
          <w:noProof/>
        </w:rPr>
        <w:fldChar w:fldCharType="begin"/>
      </w:r>
      <w:r>
        <w:rPr>
          <w:noProof/>
        </w:rPr>
        <w:instrText xml:space="preserve"> PAGEREF _Toc214976613 \h </w:instrText>
      </w:r>
      <w:r>
        <w:rPr>
          <w:noProof/>
        </w:rPr>
      </w:r>
      <w:r>
        <w:rPr>
          <w:noProof/>
        </w:rPr>
        <w:fldChar w:fldCharType="separate"/>
      </w:r>
      <w:r>
        <w:rPr>
          <w:noProof/>
        </w:rPr>
        <w:t>128</w:t>
      </w:r>
      <w:r>
        <w:rPr>
          <w:noProof/>
        </w:rPr>
        <w:fldChar w:fldCharType="end"/>
      </w:r>
    </w:p>
    <w:p w14:paraId="781D205D" w14:textId="63A51EC6" w:rsidR="009D0394" w:rsidRDefault="009D0394">
      <w:pPr>
        <w:pStyle w:val="TOC4"/>
        <w:rPr>
          <w:rFonts w:asciiTheme="minorHAnsi" w:eastAsiaTheme="minorEastAsia" w:hAnsiTheme="minorHAnsi" w:cstheme="minorBidi"/>
          <w:noProof/>
          <w:sz w:val="22"/>
          <w:szCs w:val="22"/>
          <w:lang w:val="en-IN" w:eastAsia="en-IN"/>
        </w:rPr>
      </w:pPr>
      <w:r>
        <w:rPr>
          <w:noProof/>
        </w:rPr>
        <w:t>6.2.4.4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_Toc214976614 \h </w:instrText>
      </w:r>
      <w:r>
        <w:rPr>
          <w:noProof/>
        </w:rPr>
      </w:r>
      <w:r>
        <w:rPr>
          <w:noProof/>
        </w:rPr>
        <w:fldChar w:fldCharType="separate"/>
      </w:r>
      <w:r>
        <w:rPr>
          <w:noProof/>
        </w:rPr>
        <w:t>129</w:t>
      </w:r>
      <w:r>
        <w:rPr>
          <w:noProof/>
        </w:rPr>
        <w:fldChar w:fldCharType="end"/>
      </w:r>
    </w:p>
    <w:p w14:paraId="106F8367" w14:textId="4BD90319" w:rsidR="009D0394" w:rsidRDefault="009D0394">
      <w:pPr>
        <w:pStyle w:val="TOC4"/>
        <w:rPr>
          <w:rFonts w:asciiTheme="minorHAnsi" w:eastAsiaTheme="minorEastAsia" w:hAnsiTheme="minorHAnsi" w:cstheme="minorBidi"/>
          <w:noProof/>
          <w:sz w:val="22"/>
          <w:szCs w:val="22"/>
          <w:lang w:val="en-IN" w:eastAsia="en-IN"/>
        </w:rPr>
      </w:pPr>
      <w:r>
        <w:rPr>
          <w:noProof/>
        </w:rPr>
        <w:t>6.2.4.5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_Toc214976615 \h </w:instrText>
      </w:r>
      <w:r>
        <w:rPr>
          <w:noProof/>
        </w:rPr>
      </w:r>
      <w:r>
        <w:rPr>
          <w:noProof/>
        </w:rPr>
        <w:fldChar w:fldCharType="separate"/>
      </w:r>
      <w:r>
        <w:rPr>
          <w:noProof/>
        </w:rPr>
        <w:t>129</w:t>
      </w:r>
      <w:r>
        <w:rPr>
          <w:noProof/>
        </w:rPr>
        <w:fldChar w:fldCharType="end"/>
      </w:r>
    </w:p>
    <w:p w14:paraId="2110C463" w14:textId="57EDD1DD" w:rsidR="009D0394" w:rsidRDefault="009D0394">
      <w:pPr>
        <w:pStyle w:val="TOC4"/>
        <w:rPr>
          <w:rFonts w:asciiTheme="minorHAnsi" w:eastAsiaTheme="minorEastAsia" w:hAnsiTheme="minorHAnsi" w:cstheme="minorBidi"/>
          <w:noProof/>
          <w:sz w:val="22"/>
          <w:szCs w:val="22"/>
          <w:lang w:val="en-IN" w:eastAsia="en-IN"/>
        </w:rPr>
      </w:pPr>
      <w:r>
        <w:rPr>
          <w:noProof/>
        </w:rPr>
        <w:t>6.2.4.6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_Toc214976616 \h </w:instrText>
      </w:r>
      <w:r>
        <w:rPr>
          <w:noProof/>
        </w:rPr>
      </w:r>
      <w:r>
        <w:rPr>
          <w:noProof/>
        </w:rPr>
        <w:fldChar w:fldCharType="separate"/>
      </w:r>
      <w:r>
        <w:rPr>
          <w:noProof/>
        </w:rPr>
        <w:t>129</w:t>
      </w:r>
      <w:r>
        <w:rPr>
          <w:noProof/>
        </w:rPr>
        <w:fldChar w:fldCharType="end"/>
      </w:r>
    </w:p>
    <w:p w14:paraId="1B4AC5C3" w14:textId="59FCB964" w:rsidR="009D0394" w:rsidRDefault="009D0394">
      <w:pPr>
        <w:pStyle w:val="TOC5"/>
        <w:rPr>
          <w:rFonts w:asciiTheme="minorHAnsi" w:eastAsiaTheme="minorEastAsia" w:hAnsiTheme="minorHAnsi" w:cstheme="minorBidi"/>
          <w:noProof/>
          <w:sz w:val="22"/>
          <w:szCs w:val="22"/>
          <w:lang w:val="en-IN" w:eastAsia="en-IN"/>
        </w:rPr>
      </w:pPr>
      <w:r>
        <w:rPr>
          <w:noProof/>
        </w:rPr>
        <w:t>6.2.4.6.1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_Toc214976617 \h </w:instrText>
      </w:r>
      <w:r>
        <w:rPr>
          <w:noProof/>
        </w:rPr>
      </w:r>
      <w:r>
        <w:rPr>
          <w:noProof/>
        </w:rPr>
        <w:fldChar w:fldCharType="separate"/>
      </w:r>
      <w:r>
        <w:rPr>
          <w:noProof/>
        </w:rPr>
        <w:t>129</w:t>
      </w:r>
      <w:r>
        <w:rPr>
          <w:noProof/>
        </w:rPr>
        <w:fldChar w:fldCharType="end"/>
      </w:r>
    </w:p>
    <w:p w14:paraId="1E917B5F" w14:textId="491A338B" w:rsidR="009D0394" w:rsidRDefault="009D0394">
      <w:pPr>
        <w:pStyle w:val="TOC5"/>
        <w:rPr>
          <w:rFonts w:asciiTheme="minorHAnsi" w:eastAsiaTheme="minorEastAsia" w:hAnsiTheme="minorHAnsi" w:cstheme="minorBidi"/>
          <w:noProof/>
          <w:sz w:val="22"/>
          <w:szCs w:val="22"/>
          <w:lang w:val="en-IN" w:eastAsia="en-IN"/>
        </w:rPr>
      </w:pPr>
      <w:r>
        <w:rPr>
          <w:noProof/>
        </w:rPr>
        <w:t>6.2.4.6.2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_Toc214976618 \h </w:instrText>
      </w:r>
      <w:r>
        <w:rPr>
          <w:noProof/>
        </w:rPr>
      </w:r>
      <w:r>
        <w:rPr>
          <w:noProof/>
        </w:rPr>
        <w:fldChar w:fldCharType="separate"/>
      </w:r>
      <w:r>
        <w:rPr>
          <w:noProof/>
        </w:rPr>
        <w:t>130</w:t>
      </w:r>
      <w:r>
        <w:rPr>
          <w:noProof/>
        </w:rPr>
        <w:fldChar w:fldCharType="end"/>
      </w:r>
    </w:p>
    <w:p w14:paraId="4E36A176" w14:textId="749F7CE0" w:rsidR="009D0394" w:rsidRDefault="009D0394">
      <w:pPr>
        <w:pStyle w:val="TOC5"/>
        <w:rPr>
          <w:rFonts w:asciiTheme="minorHAnsi" w:eastAsiaTheme="minorEastAsia" w:hAnsiTheme="minorHAnsi" w:cstheme="minorBidi"/>
          <w:noProof/>
          <w:sz w:val="22"/>
          <w:szCs w:val="22"/>
          <w:lang w:val="en-IN" w:eastAsia="en-IN"/>
        </w:rPr>
      </w:pPr>
      <w:r>
        <w:rPr>
          <w:noProof/>
        </w:rPr>
        <w:t>6.2.4.6.3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_Toc214976619 \h </w:instrText>
      </w:r>
      <w:r>
        <w:rPr>
          <w:noProof/>
        </w:rPr>
      </w:r>
      <w:r>
        <w:rPr>
          <w:noProof/>
        </w:rPr>
        <w:fldChar w:fldCharType="separate"/>
      </w:r>
      <w:r>
        <w:rPr>
          <w:noProof/>
        </w:rPr>
        <w:t>131</w:t>
      </w:r>
      <w:r>
        <w:rPr>
          <w:noProof/>
        </w:rPr>
        <w:fldChar w:fldCharType="end"/>
      </w:r>
    </w:p>
    <w:p w14:paraId="20DCFD51" w14:textId="4615EC51" w:rsidR="009D0394" w:rsidRDefault="009D0394">
      <w:pPr>
        <w:pStyle w:val="TOC5"/>
        <w:rPr>
          <w:rFonts w:asciiTheme="minorHAnsi" w:eastAsiaTheme="minorEastAsia" w:hAnsiTheme="minorHAnsi" w:cstheme="minorBidi"/>
          <w:noProof/>
          <w:sz w:val="22"/>
          <w:szCs w:val="22"/>
          <w:lang w:val="en-IN" w:eastAsia="en-IN"/>
        </w:rPr>
      </w:pPr>
      <w:r>
        <w:rPr>
          <w:noProof/>
        </w:rPr>
        <w:t>6.2.4.6.4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_Toc214976620 \h </w:instrText>
      </w:r>
      <w:r>
        <w:rPr>
          <w:noProof/>
        </w:rPr>
      </w:r>
      <w:r>
        <w:rPr>
          <w:noProof/>
        </w:rPr>
        <w:fldChar w:fldCharType="separate"/>
      </w:r>
      <w:r>
        <w:rPr>
          <w:noProof/>
        </w:rPr>
        <w:t>131</w:t>
      </w:r>
      <w:r>
        <w:rPr>
          <w:noProof/>
        </w:rPr>
        <w:fldChar w:fldCharType="end"/>
      </w:r>
    </w:p>
    <w:p w14:paraId="58EED0E9" w14:textId="28D1761C" w:rsidR="009D0394" w:rsidRDefault="009D0394">
      <w:pPr>
        <w:pStyle w:val="TOC5"/>
        <w:rPr>
          <w:rFonts w:asciiTheme="minorHAnsi" w:eastAsiaTheme="minorEastAsia" w:hAnsiTheme="minorHAnsi" w:cstheme="minorBidi"/>
          <w:noProof/>
          <w:sz w:val="22"/>
          <w:szCs w:val="22"/>
          <w:lang w:val="en-IN" w:eastAsia="en-IN"/>
        </w:rPr>
      </w:pPr>
      <w:r>
        <w:rPr>
          <w:noProof/>
        </w:rPr>
        <w:t>6.2.4.6.5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_Toc214976621 \h </w:instrText>
      </w:r>
      <w:r>
        <w:rPr>
          <w:noProof/>
        </w:rPr>
      </w:r>
      <w:r>
        <w:rPr>
          <w:noProof/>
        </w:rPr>
        <w:fldChar w:fldCharType="separate"/>
      </w:r>
      <w:r>
        <w:rPr>
          <w:noProof/>
        </w:rPr>
        <w:t>131</w:t>
      </w:r>
      <w:r>
        <w:rPr>
          <w:noProof/>
        </w:rPr>
        <w:fldChar w:fldCharType="end"/>
      </w:r>
    </w:p>
    <w:p w14:paraId="5CD1553B" w14:textId="0D7C0749" w:rsidR="009D0394" w:rsidRDefault="009D0394">
      <w:pPr>
        <w:pStyle w:val="TOC4"/>
        <w:rPr>
          <w:rFonts w:asciiTheme="minorHAnsi" w:eastAsiaTheme="minorEastAsia" w:hAnsiTheme="minorHAnsi" w:cstheme="minorBidi"/>
          <w:noProof/>
          <w:sz w:val="22"/>
          <w:szCs w:val="22"/>
          <w:lang w:val="en-IN" w:eastAsia="en-IN"/>
        </w:rPr>
      </w:pPr>
      <w:r>
        <w:rPr>
          <w:noProof/>
        </w:rPr>
        <w:t>6.2.4.7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_Toc214976622 \h </w:instrText>
      </w:r>
      <w:r>
        <w:rPr>
          <w:noProof/>
        </w:rPr>
      </w:r>
      <w:r>
        <w:rPr>
          <w:noProof/>
        </w:rPr>
        <w:fldChar w:fldCharType="separate"/>
      </w:r>
      <w:r>
        <w:rPr>
          <w:noProof/>
        </w:rPr>
        <w:t>131</w:t>
      </w:r>
      <w:r>
        <w:rPr>
          <w:noProof/>
        </w:rPr>
        <w:fldChar w:fldCharType="end"/>
      </w:r>
    </w:p>
    <w:p w14:paraId="65BFA96C" w14:textId="06E2945B" w:rsidR="009D0394" w:rsidRDefault="009D0394">
      <w:pPr>
        <w:pStyle w:val="TOC5"/>
        <w:rPr>
          <w:rFonts w:asciiTheme="minorHAnsi" w:eastAsiaTheme="minorEastAsia" w:hAnsiTheme="minorHAnsi" w:cstheme="minorBidi"/>
          <w:noProof/>
          <w:sz w:val="22"/>
          <w:szCs w:val="22"/>
          <w:lang w:val="en-IN" w:eastAsia="en-IN"/>
        </w:rPr>
      </w:pPr>
      <w:r>
        <w:rPr>
          <w:noProof/>
        </w:rPr>
        <w:t>6.2.4.7.1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_Toc214976623 \h </w:instrText>
      </w:r>
      <w:r>
        <w:rPr>
          <w:noProof/>
        </w:rPr>
      </w:r>
      <w:r>
        <w:rPr>
          <w:noProof/>
        </w:rPr>
        <w:fldChar w:fldCharType="separate"/>
      </w:r>
      <w:r>
        <w:rPr>
          <w:noProof/>
        </w:rPr>
        <w:t>131</w:t>
      </w:r>
      <w:r>
        <w:rPr>
          <w:noProof/>
        </w:rPr>
        <w:fldChar w:fldCharType="end"/>
      </w:r>
    </w:p>
    <w:p w14:paraId="04D39125" w14:textId="373889BB" w:rsidR="009D0394" w:rsidRDefault="009D0394">
      <w:pPr>
        <w:pStyle w:val="TOC5"/>
        <w:rPr>
          <w:rFonts w:asciiTheme="minorHAnsi" w:eastAsiaTheme="minorEastAsia" w:hAnsiTheme="minorHAnsi" w:cstheme="minorBidi"/>
          <w:noProof/>
          <w:sz w:val="22"/>
          <w:szCs w:val="22"/>
          <w:lang w:val="en-IN" w:eastAsia="en-IN"/>
        </w:rPr>
      </w:pPr>
      <w:r>
        <w:rPr>
          <w:noProof/>
        </w:rPr>
        <w:t>6.2.4.7.2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_Toc214976624 \h </w:instrText>
      </w:r>
      <w:r>
        <w:rPr>
          <w:noProof/>
        </w:rPr>
      </w:r>
      <w:r>
        <w:rPr>
          <w:noProof/>
        </w:rPr>
        <w:fldChar w:fldCharType="separate"/>
      </w:r>
      <w:r>
        <w:rPr>
          <w:noProof/>
        </w:rPr>
        <w:t>132</w:t>
      </w:r>
      <w:r>
        <w:rPr>
          <w:noProof/>
        </w:rPr>
        <w:fldChar w:fldCharType="end"/>
      </w:r>
    </w:p>
    <w:p w14:paraId="4373E40D" w14:textId="4DC5E292" w:rsidR="009D0394" w:rsidRDefault="009D0394">
      <w:pPr>
        <w:pStyle w:val="TOC5"/>
        <w:rPr>
          <w:rFonts w:asciiTheme="minorHAnsi" w:eastAsiaTheme="minorEastAsia" w:hAnsiTheme="minorHAnsi" w:cstheme="minorBidi"/>
          <w:noProof/>
          <w:sz w:val="22"/>
          <w:szCs w:val="22"/>
          <w:lang w:val="en-IN" w:eastAsia="en-IN"/>
        </w:rPr>
      </w:pPr>
      <w:r>
        <w:rPr>
          <w:noProof/>
        </w:rPr>
        <w:t>6.2.4.7.3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_Toc214976625 \h </w:instrText>
      </w:r>
      <w:r>
        <w:rPr>
          <w:noProof/>
        </w:rPr>
      </w:r>
      <w:r>
        <w:rPr>
          <w:noProof/>
        </w:rPr>
        <w:fldChar w:fldCharType="separate"/>
      </w:r>
      <w:r>
        <w:rPr>
          <w:noProof/>
        </w:rPr>
        <w:t>132</w:t>
      </w:r>
      <w:r>
        <w:rPr>
          <w:noProof/>
        </w:rPr>
        <w:fldChar w:fldCharType="end"/>
      </w:r>
    </w:p>
    <w:p w14:paraId="5000959F" w14:textId="52F1BABD" w:rsidR="009D0394" w:rsidRDefault="009D0394">
      <w:pPr>
        <w:pStyle w:val="TOC4"/>
        <w:rPr>
          <w:rFonts w:asciiTheme="minorHAnsi" w:eastAsiaTheme="minorEastAsia" w:hAnsiTheme="minorHAnsi" w:cstheme="minorBidi"/>
          <w:noProof/>
          <w:sz w:val="22"/>
          <w:szCs w:val="22"/>
          <w:lang w:val="en-IN" w:eastAsia="en-IN"/>
        </w:rPr>
      </w:pPr>
      <w:r>
        <w:rPr>
          <w:noProof/>
        </w:rPr>
        <w:t>6.2.4.8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_Toc214976626 \h </w:instrText>
      </w:r>
      <w:r>
        <w:rPr>
          <w:noProof/>
        </w:rPr>
      </w:r>
      <w:r>
        <w:rPr>
          <w:noProof/>
        </w:rPr>
        <w:fldChar w:fldCharType="separate"/>
      </w:r>
      <w:r>
        <w:rPr>
          <w:noProof/>
        </w:rPr>
        <w:t>132</w:t>
      </w:r>
      <w:r>
        <w:rPr>
          <w:noProof/>
        </w:rPr>
        <w:fldChar w:fldCharType="end"/>
      </w:r>
    </w:p>
    <w:p w14:paraId="4178D8DE" w14:textId="6ACD1F58" w:rsidR="009D0394" w:rsidRDefault="009D0394">
      <w:pPr>
        <w:pStyle w:val="TOC4"/>
        <w:rPr>
          <w:rFonts w:asciiTheme="minorHAnsi" w:eastAsiaTheme="minorEastAsia" w:hAnsiTheme="minorHAnsi" w:cstheme="minorBidi"/>
          <w:noProof/>
          <w:sz w:val="22"/>
          <w:szCs w:val="22"/>
          <w:lang w:val="en-IN" w:eastAsia="en-IN"/>
        </w:rPr>
      </w:pPr>
      <w:r>
        <w:rPr>
          <w:noProof/>
        </w:rPr>
        <w:t>6.2.4.9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_Toc214976627 \h </w:instrText>
      </w:r>
      <w:r>
        <w:rPr>
          <w:noProof/>
        </w:rPr>
      </w:r>
      <w:r>
        <w:rPr>
          <w:noProof/>
        </w:rPr>
        <w:fldChar w:fldCharType="separate"/>
      </w:r>
      <w:r>
        <w:rPr>
          <w:noProof/>
        </w:rPr>
        <w:t>132</w:t>
      </w:r>
      <w:r>
        <w:rPr>
          <w:noProof/>
        </w:rPr>
        <w:fldChar w:fldCharType="end"/>
      </w:r>
    </w:p>
    <w:p w14:paraId="542489E6" w14:textId="2B1D5AFA" w:rsidR="009D0394" w:rsidRDefault="009D0394">
      <w:pPr>
        <w:pStyle w:val="TOC3"/>
        <w:rPr>
          <w:rFonts w:asciiTheme="minorHAnsi" w:eastAsiaTheme="minorEastAsia" w:hAnsiTheme="minorHAnsi" w:cstheme="minorBidi"/>
          <w:noProof/>
          <w:sz w:val="22"/>
          <w:szCs w:val="22"/>
          <w:lang w:val="en-IN" w:eastAsia="en-IN"/>
        </w:rPr>
      </w:pPr>
      <w:r>
        <w:rPr>
          <w:noProof/>
          <w:lang w:eastAsia="zh-CN"/>
        </w:rPr>
        <w:t>6.2.5</w:t>
      </w:r>
      <w:r>
        <w:rPr>
          <w:rFonts w:asciiTheme="minorHAnsi" w:eastAsiaTheme="minorEastAsia" w:hAnsiTheme="minorHAnsi" w:cstheme="minorBidi"/>
          <w:noProof/>
          <w:sz w:val="22"/>
          <w:szCs w:val="22"/>
          <w:lang w:val="en-IN" w:eastAsia="en-IN"/>
        </w:rPr>
        <w:tab/>
      </w:r>
      <w:r>
        <w:rPr>
          <w:noProof/>
        </w:rPr>
        <w:t>SS_SmSmasRegistration API</w:t>
      </w:r>
      <w:r>
        <w:rPr>
          <w:noProof/>
        </w:rPr>
        <w:tab/>
      </w:r>
      <w:r>
        <w:rPr>
          <w:noProof/>
        </w:rPr>
        <w:fldChar w:fldCharType="begin"/>
      </w:r>
      <w:r>
        <w:rPr>
          <w:noProof/>
        </w:rPr>
        <w:instrText xml:space="preserve"> PAGEREF _Toc214976628 \h </w:instrText>
      </w:r>
      <w:r>
        <w:rPr>
          <w:noProof/>
        </w:rPr>
      </w:r>
      <w:r>
        <w:rPr>
          <w:noProof/>
        </w:rPr>
        <w:fldChar w:fldCharType="separate"/>
      </w:r>
      <w:r>
        <w:rPr>
          <w:noProof/>
        </w:rPr>
        <w:t>132</w:t>
      </w:r>
      <w:r>
        <w:rPr>
          <w:noProof/>
        </w:rPr>
        <w:fldChar w:fldCharType="end"/>
      </w:r>
    </w:p>
    <w:p w14:paraId="18CB20D0" w14:textId="04656AF7"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_Toc214976629 \h </w:instrText>
      </w:r>
      <w:r>
        <w:rPr>
          <w:noProof/>
        </w:rPr>
      </w:r>
      <w:r>
        <w:rPr>
          <w:noProof/>
        </w:rPr>
        <w:fldChar w:fldCharType="separate"/>
      </w:r>
      <w:r>
        <w:rPr>
          <w:noProof/>
        </w:rPr>
        <w:t>132</w:t>
      </w:r>
      <w:r>
        <w:rPr>
          <w:noProof/>
        </w:rPr>
        <w:fldChar w:fldCharType="end"/>
      </w:r>
    </w:p>
    <w:p w14:paraId="43B68063" w14:textId="6BFBDF78"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_Toc214976630 \h </w:instrText>
      </w:r>
      <w:r>
        <w:rPr>
          <w:noProof/>
        </w:rPr>
      </w:r>
      <w:r>
        <w:rPr>
          <w:noProof/>
        </w:rPr>
        <w:fldChar w:fldCharType="separate"/>
      </w:r>
      <w:r>
        <w:rPr>
          <w:noProof/>
        </w:rPr>
        <w:t>133</w:t>
      </w:r>
      <w:r>
        <w:rPr>
          <w:noProof/>
        </w:rPr>
        <w:fldChar w:fldCharType="end"/>
      </w:r>
    </w:p>
    <w:p w14:paraId="4B6831FA" w14:textId="62655CC8"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_Toc214976631 \h </w:instrText>
      </w:r>
      <w:r>
        <w:rPr>
          <w:noProof/>
        </w:rPr>
      </w:r>
      <w:r>
        <w:rPr>
          <w:noProof/>
        </w:rPr>
        <w:fldChar w:fldCharType="separate"/>
      </w:r>
      <w:r>
        <w:rPr>
          <w:noProof/>
        </w:rPr>
        <w:t>133</w:t>
      </w:r>
      <w:r>
        <w:rPr>
          <w:noProof/>
        </w:rPr>
        <w:fldChar w:fldCharType="end"/>
      </w:r>
    </w:p>
    <w:p w14:paraId="77521FC1" w14:textId="2D2239F2"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_Toc214976632 \h </w:instrText>
      </w:r>
      <w:r>
        <w:rPr>
          <w:noProof/>
        </w:rPr>
      </w:r>
      <w:r>
        <w:rPr>
          <w:noProof/>
        </w:rPr>
        <w:fldChar w:fldCharType="separate"/>
      </w:r>
      <w:r>
        <w:rPr>
          <w:noProof/>
        </w:rPr>
        <w:t>133</w:t>
      </w:r>
      <w:r>
        <w:rPr>
          <w:noProof/>
        </w:rPr>
        <w:fldChar w:fldCharType="end"/>
      </w:r>
    </w:p>
    <w:p w14:paraId="24992A72" w14:textId="3CC74814"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.3.2</w:t>
      </w:r>
      <w:r>
        <w:rPr>
          <w:rFonts w:asciiTheme="minorHAnsi" w:eastAsiaTheme="minorEastAsia" w:hAnsiTheme="minorHAnsi" w:cstheme="minorBidi"/>
          <w:noProof/>
          <w:sz w:val="22"/>
          <w:szCs w:val="22"/>
          <w:lang w:val="en-IN" w:eastAsia="en-IN"/>
        </w:rPr>
        <w:tab/>
      </w:r>
      <w:r>
        <w:rPr>
          <w:noProof/>
        </w:rPr>
        <w:t>Resource: SMAS Registrations</w:t>
      </w:r>
      <w:r>
        <w:rPr>
          <w:noProof/>
        </w:rPr>
        <w:tab/>
      </w:r>
      <w:r>
        <w:rPr>
          <w:noProof/>
        </w:rPr>
        <w:fldChar w:fldCharType="begin"/>
      </w:r>
      <w:r>
        <w:rPr>
          <w:noProof/>
        </w:rPr>
        <w:instrText xml:space="preserve"> PAGEREF _Toc214976633 \h </w:instrText>
      </w:r>
      <w:r>
        <w:rPr>
          <w:noProof/>
        </w:rPr>
      </w:r>
      <w:r>
        <w:rPr>
          <w:noProof/>
        </w:rPr>
        <w:fldChar w:fldCharType="separate"/>
      </w:r>
      <w:r>
        <w:rPr>
          <w:noProof/>
        </w:rPr>
        <w:t>133</w:t>
      </w:r>
      <w:r>
        <w:rPr>
          <w:noProof/>
        </w:rPr>
        <w:fldChar w:fldCharType="end"/>
      </w:r>
    </w:p>
    <w:p w14:paraId="22FE30A8" w14:textId="6ADDA899"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.3.3</w:t>
      </w:r>
      <w:r>
        <w:rPr>
          <w:rFonts w:asciiTheme="minorHAnsi" w:eastAsiaTheme="minorEastAsia" w:hAnsiTheme="minorHAnsi" w:cstheme="minorBidi"/>
          <w:noProof/>
          <w:sz w:val="22"/>
          <w:szCs w:val="22"/>
          <w:lang w:val="en-IN" w:eastAsia="en-IN"/>
        </w:rPr>
        <w:tab/>
      </w:r>
      <w:r>
        <w:rPr>
          <w:noProof/>
        </w:rPr>
        <w:t>Resource: Individual SMAS Registration</w:t>
      </w:r>
      <w:r>
        <w:rPr>
          <w:noProof/>
        </w:rPr>
        <w:tab/>
      </w:r>
      <w:r>
        <w:rPr>
          <w:noProof/>
        </w:rPr>
        <w:fldChar w:fldCharType="begin"/>
      </w:r>
      <w:r>
        <w:rPr>
          <w:noProof/>
        </w:rPr>
        <w:instrText xml:space="preserve"> PAGEREF _Toc214976634 \h </w:instrText>
      </w:r>
      <w:r>
        <w:rPr>
          <w:noProof/>
        </w:rPr>
      </w:r>
      <w:r>
        <w:rPr>
          <w:noProof/>
        </w:rPr>
        <w:fldChar w:fldCharType="separate"/>
      </w:r>
      <w:r>
        <w:rPr>
          <w:noProof/>
        </w:rPr>
        <w:t>135</w:t>
      </w:r>
      <w:r>
        <w:rPr>
          <w:noProof/>
        </w:rPr>
        <w:fldChar w:fldCharType="end"/>
      </w:r>
    </w:p>
    <w:p w14:paraId="0C9D5D53" w14:textId="66B0FD76"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_Toc214976635 \h </w:instrText>
      </w:r>
      <w:r>
        <w:rPr>
          <w:noProof/>
        </w:rPr>
      </w:r>
      <w:r>
        <w:rPr>
          <w:noProof/>
        </w:rPr>
        <w:fldChar w:fldCharType="separate"/>
      </w:r>
      <w:r>
        <w:rPr>
          <w:noProof/>
        </w:rPr>
        <w:t>139</w:t>
      </w:r>
      <w:r>
        <w:rPr>
          <w:noProof/>
        </w:rPr>
        <w:fldChar w:fldCharType="end"/>
      </w:r>
    </w:p>
    <w:p w14:paraId="0C11E6CA" w14:textId="7F801C7E"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_Toc214976636 \h </w:instrText>
      </w:r>
      <w:r>
        <w:rPr>
          <w:noProof/>
        </w:rPr>
      </w:r>
      <w:r>
        <w:rPr>
          <w:noProof/>
        </w:rPr>
        <w:fldChar w:fldCharType="separate"/>
      </w:r>
      <w:r>
        <w:rPr>
          <w:noProof/>
        </w:rPr>
        <w:t>139</w:t>
      </w:r>
      <w:r>
        <w:rPr>
          <w:noProof/>
        </w:rPr>
        <w:fldChar w:fldCharType="end"/>
      </w:r>
    </w:p>
    <w:p w14:paraId="25CF7840" w14:textId="645EB0B0"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_Toc214976637 \h </w:instrText>
      </w:r>
      <w:r>
        <w:rPr>
          <w:noProof/>
        </w:rPr>
      </w:r>
      <w:r>
        <w:rPr>
          <w:noProof/>
        </w:rPr>
        <w:fldChar w:fldCharType="separate"/>
      </w:r>
      <w:r>
        <w:rPr>
          <w:noProof/>
        </w:rPr>
        <w:t>140</w:t>
      </w:r>
      <w:r>
        <w:rPr>
          <w:noProof/>
        </w:rPr>
        <w:fldChar w:fldCharType="end"/>
      </w:r>
    </w:p>
    <w:p w14:paraId="2344F0D0" w14:textId="5FBD622C"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_Toc214976638 \h </w:instrText>
      </w:r>
      <w:r>
        <w:rPr>
          <w:noProof/>
        </w:rPr>
      </w:r>
      <w:r>
        <w:rPr>
          <w:noProof/>
        </w:rPr>
        <w:fldChar w:fldCharType="separate"/>
      </w:r>
      <w:r>
        <w:rPr>
          <w:noProof/>
        </w:rPr>
        <w:t>140</w:t>
      </w:r>
      <w:r>
        <w:rPr>
          <w:noProof/>
        </w:rPr>
        <w:fldChar w:fldCharType="end"/>
      </w:r>
    </w:p>
    <w:p w14:paraId="26D732EE" w14:textId="1D8648E3"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sidRPr="006A2557">
        <w:rPr>
          <w:noProof/>
          <w:lang w:val="en-US"/>
        </w:rPr>
        <w:t>.6.2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_Toc214976639 \h </w:instrText>
      </w:r>
      <w:r>
        <w:rPr>
          <w:noProof/>
        </w:rPr>
      </w:r>
      <w:r>
        <w:rPr>
          <w:noProof/>
        </w:rPr>
        <w:fldChar w:fldCharType="separate"/>
      </w:r>
      <w:r>
        <w:rPr>
          <w:noProof/>
        </w:rPr>
        <w:t>140</w:t>
      </w:r>
      <w:r>
        <w:rPr>
          <w:noProof/>
        </w:rPr>
        <w:fldChar w:fldCharType="end"/>
      </w:r>
    </w:p>
    <w:p w14:paraId="28C9A65C" w14:textId="497F1F89"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sidRPr="006A2557">
        <w:rPr>
          <w:noProof/>
          <w:lang w:val="en-US"/>
        </w:rPr>
        <w:t>.6.3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_Toc214976640 \h </w:instrText>
      </w:r>
      <w:r>
        <w:rPr>
          <w:noProof/>
        </w:rPr>
      </w:r>
      <w:r>
        <w:rPr>
          <w:noProof/>
        </w:rPr>
        <w:fldChar w:fldCharType="separate"/>
      </w:r>
      <w:r>
        <w:rPr>
          <w:noProof/>
        </w:rPr>
        <w:t>142</w:t>
      </w:r>
      <w:r>
        <w:rPr>
          <w:noProof/>
        </w:rPr>
        <w:fldChar w:fldCharType="end"/>
      </w:r>
    </w:p>
    <w:p w14:paraId="5AFFDF5A" w14:textId="585A5B65"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sidRPr="006A255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_Toc214976641 \h </w:instrText>
      </w:r>
      <w:r>
        <w:rPr>
          <w:noProof/>
        </w:rPr>
      </w:r>
      <w:r>
        <w:rPr>
          <w:noProof/>
        </w:rPr>
        <w:fldChar w:fldCharType="separate"/>
      </w:r>
      <w:r>
        <w:rPr>
          <w:noProof/>
        </w:rPr>
        <w:t>142</w:t>
      </w:r>
      <w:r>
        <w:rPr>
          <w:noProof/>
        </w:rPr>
        <w:fldChar w:fldCharType="end"/>
      </w:r>
    </w:p>
    <w:p w14:paraId="252867EC" w14:textId="4EE611C4"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_Toc214976642 \h </w:instrText>
      </w:r>
      <w:r>
        <w:rPr>
          <w:noProof/>
        </w:rPr>
      </w:r>
      <w:r>
        <w:rPr>
          <w:noProof/>
        </w:rPr>
        <w:fldChar w:fldCharType="separate"/>
      </w:r>
      <w:r>
        <w:rPr>
          <w:noProof/>
        </w:rPr>
        <w:t>142</w:t>
      </w:r>
      <w:r>
        <w:rPr>
          <w:noProof/>
        </w:rPr>
        <w:fldChar w:fldCharType="end"/>
      </w:r>
    </w:p>
    <w:p w14:paraId="1A27959D" w14:textId="5315F92A"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_Toc214976643 \h </w:instrText>
      </w:r>
      <w:r>
        <w:rPr>
          <w:noProof/>
        </w:rPr>
      </w:r>
      <w:r>
        <w:rPr>
          <w:noProof/>
        </w:rPr>
        <w:fldChar w:fldCharType="separate"/>
      </w:r>
      <w:r>
        <w:rPr>
          <w:noProof/>
        </w:rPr>
        <w:t>142</w:t>
      </w:r>
      <w:r>
        <w:rPr>
          <w:noProof/>
        </w:rPr>
        <w:fldChar w:fldCharType="end"/>
      </w:r>
    </w:p>
    <w:p w14:paraId="7BA36972" w14:textId="539AF2A0"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_Toc214976644 \h </w:instrText>
      </w:r>
      <w:r>
        <w:rPr>
          <w:noProof/>
        </w:rPr>
      </w:r>
      <w:r>
        <w:rPr>
          <w:noProof/>
        </w:rPr>
        <w:fldChar w:fldCharType="separate"/>
      </w:r>
      <w:r>
        <w:rPr>
          <w:noProof/>
        </w:rPr>
        <w:t>142</w:t>
      </w:r>
      <w:r>
        <w:rPr>
          <w:noProof/>
        </w:rPr>
        <w:fldChar w:fldCharType="end"/>
      </w:r>
    </w:p>
    <w:p w14:paraId="47112A35" w14:textId="19345975"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_Toc214976645 \h </w:instrText>
      </w:r>
      <w:r>
        <w:rPr>
          <w:noProof/>
        </w:rPr>
      </w:r>
      <w:r>
        <w:rPr>
          <w:noProof/>
        </w:rPr>
        <w:fldChar w:fldCharType="separate"/>
      </w:r>
      <w:r>
        <w:rPr>
          <w:noProof/>
        </w:rPr>
        <w:t>142</w:t>
      </w:r>
      <w:r>
        <w:rPr>
          <w:noProof/>
        </w:rPr>
        <w:fldChar w:fldCharType="end"/>
      </w:r>
    </w:p>
    <w:p w14:paraId="788D0D64" w14:textId="7C00C00E"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_Toc214976646 \h </w:instrText>
      </w:r>
      <w:r>
        <w:rPr>
          <w:noProof/>
        </w:rPr>
      </w:r>
      <w:r>
        <w:rPr>
          <w:noProof/>
        </w:rPr>
        <w:fldChar w:fldCharType="separate"/>
      </w:r>
      <w:r>
        <w:rPr>
          <w:noProof/>
        </w:rPr>
        <w:t>142</w:t>
      </w:r>
      <w:r>
        <w:rPr>
          <w:noProof/>
        </w:rPr>
        <w:fldChar w:fldCharType="end"/>
      </w:r>
    </w:p>
    <w:p w14:paraId="5647A2DF" w14:textId="3899D85A"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_Toc214976647 \h </w:instrText>
      </w:r>
      <w:r>
        <w:rPr>
          <w:noProof/>
        </w:rPr>
      </w:r>
      <w:r>
        <w:rPr>
          <w:noProof/>
        </w:rPr>
        <w:fldChar w:fldCharType="separate"/>
      </w:r>
      <w:r>
        <w:rPr>
          <w:noProof/>
        </w:rPr>
        <w:t>143</w:t>
      </w:r>
      <w:r>
        <w:rPr>
          <w:noProof/>
        </w:rPr>
        <w:fldChar w:fldCharType="end"/>
      </w:r>
    </w:p>
    <w:p w14:paraId="1540346F" w14:textId="39D21EEA"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_Toc214976648 \h </w:instrText>
      </w:r>
      <w:r>
        <w:rPr>
          <w:noProof/>
        </w:rPr>
      </w:r>
      <w:r>
        <w:rPr>
          <w:noProof/>
        </w:rPr>
        <w:fldChar w:fldCharType="separate"/>
      </w:r>
      <w:r>
        <w:rPr>
          <w:noProof/>
        </w:rPr>
        <w:t>143</w:t>
      </w:r>
      <w:r>
        <w:rPr>
          <w:noProof/>
        </w:rPr>
        <w:fldChar w:fldCharType="end"/>
      </w:r>
    </w:p>
    <w:p w14:paraId="5B283D9F" w14:textId="534E36D2" w:rsidR="009D0394" w:rsidRDefault="009D0394">
      <w:pPr>
        <w:pStyle w:val="TOC1"/>
        <w:rPr>
          <w:rFonts w:asciiTheme="minorHAnsi" w:eastAsiaTheme="minorEastAsia" w:hAnsiTheme="minorHAnsi" w:cstheme="minorBidi"/>
          <w:noProof/>
          <w:szCs w:val="22"/>
          <w:lang w:val="en-IN" w:eastAsia="en-IN"/>
        </w:rPr>
      </w:pPr>
      <w:r>
        <w:rPr>
          <w:noProof/>
          <w:lang w:eastAsia="zh-CN"/>
        </w:rPr>
        <w:t>7</w:t>
      </w:r>
      <w:r>
        <w:rPr>
          <w:rFonts w:asciiTheme="minorHAnsi" w:eastAsiaTheme="minorEastAsia" w:hAnsiTheme="minorHAnsi" w:cstheme="minorBidi"/>
          <w:noProof/>
          <w:szCs w:val="22"/>
          <w:lang w:val="en-IN" w:eastAsia="en-IN"/>
        </w:rPr>
        <w:tab/>
      </w:r>
      <w:r>
        <w:rPr>
          <w:noProof/>
          <w:lang w:eastAsia="zh-CN"/>
        </w:rPr>
        <w:t>Using Common API Framework</w:t>
      </w:r>
      <w:r>
        <w:rPr>
          <w:noProof/>
        </w:rPr>
        <w:tab/>
      </w:r>
      <w:r>
        <w:rPr>
          <w:noProof/>
        </w:rPr>
        <w:fldChar w:fldCharType="begin"/>
      </w:r>
      <w:r>
        <w:rPr>
          <w:noProof/>
        </w:rPr>
        <w:instrText xml:space="preserve"> PAGEREF _Toc214976649 \h </w:instrText>
      </w:r>
      <w:r>
        <w:rPr>
          <w:noProof/>
        </w:rPr>
      </w:r>
      <w:r>
        <w:rPr>
          <w:noProof/>
        </w:rPr>
        <w:fldChar w:fldCharType="separate"/>
      </w:r>
      <w:r>
        <w:rPr>
          <w:noProof/>
        </w:rPr>
        <w:t>144</w:t>
      </w:r>
      <w:r>
        <w:rPr>
          <w:noProof/>
        </w:rPr>
        <w:fldChar w:fldCharType="end"/>
      </w:r>
    </w:p>
    <w:p w14:paraId="31D0D88D" w14:textId="6333614F" w:rsidR="009D0394" w:rsidRDefault="009D0394">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_Toc214976650 \h </w:instrText>
      </w:r>
      <w:r>
        <w:rPr>
          <w:noProof/>
        </w:rPr>
      </w:r>
      <w:r>
        <w:rPr>
          <w:noProof/>
        </w:rPr>
        <w:fldChar w:fldCharType="separate"/>
      </w:r>
      <w:r>
        <w:rPr>
          <w:noProof/>
        </w:rPr>
        <w:t>145</w:t>
      </w:r>
      <w:r>
        <w:rPr>
          <w:noProof/>
        </w:rPr>
        <w:fldChar w:fldCharType="end"/>
      </w:r>
    </w:p>
    <w:p w14:paraId="34106041" w14:textId="401ACF9B" w:rsidR="009D0394" w:rsidRDefault="009D0394">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_Toc214976651 \h </w:instrText>
      </w:r>
      <w:r>
        <w:rPr>
          <w:noProof/>
        </w:rPr>
      </w:r>
      <w:r>
        <w:rPr>
          <w:noProof/>
        </w:rPr>
        <w:fldChar w:fldCharType="separate"/>
      </w:r>
      <w:r>
        <w:rPr>
          <w:noProof/>
        </w:rPr>
        <w:t>145</w:t>
      </w:r>
      <w:r>
        <w:rPr>
          <w:noProof/>
        </w:rPr>
        <w:fldChar w:fldCharType="end"/>
      </w:r>
    </w:p>
    <w:p w14:paraId="73497EF1" w14:textId="6D34EF8A" w:rsidR="009D0394" w:rsidRDefault="009D0394">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SS_SAnManagement API</w:t>
      </w:r>
      <w:r>
        <w:rPr>
          <w:noProof/>
        </w:rPr>
        <w:tab/>
      </w:r>
      <w:r>
        <w:rPr>
          <w:noProof/>
        </w:rPr>
        <w:fldChar w:fldCharType="begin"/>
      </w:r>
      <w:r>
        <w:rPr>
          <w:noProof/>
        </w:rPr>
        <w:instrText xml:space="preserve"> PAGEREF _Toc214976652 \h </w:instrText>
      </w:r>
      <w:r>
        <w:rPr>
          <w:noProof/>
        </w:rPr>
      </w:r>
      <w:r>
        <w:rPr>
          <w:noProof/>
        </w:rPr>
        <w:fldChar w:fldCharType="separate"/>
      </w:r>
      <w:r>
        <w:rPr>
          <w:noProof/>
        </w:rPr>
        <w:t>145</w:t>
      </w:r>
      <w:r>
        <w:rPr>
          <w:noProof/>
        </w:rPr>
        <w:fldChar w:fldCharType="end"/>
      </w:r>
    </w:p>
    <w:p w14:paraId="6597E1E1" w14:textId="3759E95B" w:rsidR="009D0394" w:rsidRDefault="009D0394">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SS_SAnDiscovery API</w:t>
      </w:r>
      <w:r>
        <w:rPr>
          <w:noProof/>
        </w:rPr>
        <w:tab/>
      </w:r>
      <w:r>
        <w:rPr>
          <w:noProof/>
        </w:rPr>
        <w:fldChar w:fldCharType="begin"/>
      </w:r>
      <w:r>
        <w:rPr>
          <w:noProof/>
        </w:rPr>
        <w:instrText xml:space="preserve"> PAGEREF _Toc214976653 \h </w:instrText>
      </w:r>
      <w:r>
        <w:rPr>
          <w:noProof/>
        </w:rPr>
      </w:r>
      <w:r>
        <w:rPr>
          <w:noProof/>
        </w:rPr>
        <w:fldChar w:fldCharType="separate"/>
      </w:r>
      <w:r>
        <w:rPr>
          <w:noProof/>
        </w:rPr>
        <w:t>159</w:t>
      </w:r>
      <w:r>
        <w:rPr>
          <w:noProof/>
        </w:rPr>
        <w:fldChar w:fldCharType="end"/>
      </w:r>
    </w:p>
    <w:p w14:paraId="0EC1582C" w14:textId="4950E5E4" w:rsidR="009D0394" w:rsidRDefault="009D0394">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SS_SAnUsage API</w:t>
      </w:r>
      <w:r>
        <w:rPr>
          <w:noProof/>
        </w:rPr>
        <w:tab/>
      </w:r>
      <w:r>
        <w:rPr>
          <w:noProof/>
        </w:rPr>
        <w:fldChar w:fldCharType="begin"/>
      </w:r>
      <w:r>
        <w:rPr>
          <w:noProof/>
        </w:rPr>
        <w:instrText xml:space="preserve"> PAGEREF _Toc214976654 \h </w:instrText>
      </w:r>
      <w:r>
        <w:rPr>
          <w:noProof/>
        </w:rPr>
      </w:r>
      <w:r>
        <w:rPr>
          <w:noProof/>
        </w:rPr>
        <w:fldChar w:fldCharType="separate"/>
      </w:r>
      <w:r>
        <w:rPr>
          <w:noProof/>
        </w:rPr>
        <w:t>161</w:t>
      </w:r>
      <w:r>
        <w:rPr>
          <w:noProof/>
        </w:rPr>
        <w:fldChar w:fldCharType="end"/>
      </w:r>
    </w:p>
    <w:p w14:paraId="2A6044E3" w14:textId="46BB0546" w:rsidR="009D0394" w:rsidRDefault="009D0394">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SS_SmManagement API</w:t>
      </w:r>
      <w:r>
        <w:rPr>
          <w:noProof/>
        </w:rPr>
        <w:tab/>
      </w:r>
      <w:r>
        <w:rPr>
          <w:noProof/>
        </w:rPr>
        <w:fldChar w:fldCharType="begin"/>
      </w:r>
      <w:r>
        <w:rPr>
          <w:noProof/>
        </w:rPr>
        <w:instrText xml:space="preserve"> PAGEREF _Toc214976655 \h </w:instrText>
      </w:r>
      <w:r>
        <w:rPr>
          <w:noProof/>
        </w:rPr>
      </w:r>
      <w:r>
        <w:rPr>
          <w:noProof/>
        </w:rPr>
        <w:fldChar w:fldCharType="separate"/>
      </w:r>
      <w:r>
        <w:rPr>
          <w:noProof/>
        </w:rPr>
        <w:t>168</w:t>
      </w:r>
      <w:r>
        <w:rPr>
          <w:noProof/>
        </w:rPr>
        <w:fldChar w:fldCharType="end"/>
      </w:r>
    </w:p>
    <w:p w14:paraId="4A3F7515" w14:textId="1E2A35B3" w:rsidR="009D0394" w:rsidRDefault="009D0394">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SS_SmDiscovery API</w:t>
      </w:r>
      <w:r>
        <w:rPr>
          <w:noProof/>
        </w:rPr>
        <w:tab/>
      </w:r>
      <w:r>
        <w:rPr>
          <w:noProof/>
        </w:rPr>
        <w:fldChar w:fldCharType="begin"/>
      </w:r>
      <w:r>
        <w:rPr>
          <w:noProof/>
        </w:rPr>
        <w:instrText xml:space="preserve"> PAGEREF _Toc214976656 \h </w:instrText>
      </w:r>
      <w:r>
        <w:rPr>
          <w:noProof/>
        </w:rPr>
      </w:r>
      <w:r>
        <w:rPr>
          <w:noProof/>
        </w:rPr>
        <w:fldChar w:fldCharType="separate"/>
      </w:r>
      <w:r>
        <w:rPr>
          <w:noProof/>
        </w:rPr>
        <w:t>181</w:t>
      </w:r>
      <w:r>
        <w:rPr>
          <w:noProof/>
        </w:rPr>
        <w:fldChar w:fldCharType="end"/>
      </w:r>
    </w:p>
    <w:p w14:paraId="7F7B7E71" w14:textId="62302968" w:rsidR="009D0394" w:rsidRDefault="009D0394">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SS_SmLocalization</w:t>
      </w:r>
      <w:r w:rsidRPr="006A2557">
        <w:rPr>
          <w:noProof/>
          <w:lang w:val="en-US"/>
        </w:rPr>
        <w:t xml:space="preserve"> </w:t>
      </w:r>
      <w:r>
        <w:rPr>
          <w:noProof/>
        </w:rPr>
        <w:t>API</w:t>
      </w:r>
      <w:r>
        <w:rPr>
          <w:noProof/>
        </w:rPr>
        <w:tab/>
      </w:r>
      <w:r>
        <w:rPr>
          <w:noProof/>
        </w:rPr>
        <w:fldChar w:fldCharType="begin"/>
      </w:r>
      <w:r>
        <w:rPr>
          <w:noProof/>
        </w:rPr>
        <w:instrText xml:space="preserve"> PAGEREF _Toc214976657 \h </w:instrText>
      </w:r>
      <w:r>
        <w:rPr>
          <w:noProof/>
        </w:rPr>
      </w:r>
      <w:r>
        <w:rPr>
          <w:noProof/>
        </w:rPr>
        <w:fldChar w:fldCharType="separate"/>
      </w:r>
      <w:r>
        <w:rPr>
          <w:noProof/>
        </w:rPr>
        <w:t>183</w:t>
      </w:r>
      <w:r>
        <w:rPr>
          <w:noProof/>
        </w:rPr>
        <w:fldChar w:fldCharType="end"/>
      </w:r>
    </w:p>
    <w:p w14:paraId="3FAEB0C2" w14:textId="0EC79400" w:rsidR="009D0394" w:rsidRDefault="009D0394">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SS_SmDataSourceDiscovery API</w:t>
      </w:r>
      <w:r>
        <w:rPr>
          <w:noProof/>
        </w:rPr>
        <w:tab/>
      </w:r>
      <w:r>
        <w:rPr>
          <w:noProof/>
        </w:rPr>
        <w:fldChar w:fldCharType="begin"/>
      </w:r>
      <w:r>
        <w:rPr>
          <w:noProof/>
        </w:rPr>
        <w:instrText xml:space="preserve"> PAGEREF _Toc214976658 \h </w:instrText>
      </w:r>
      <w:r>
        <w:rPr>
          <w:noProof/>
        </w:rPr>
      </w:r>
      <w:r>
        <w:rPr>
          <w:noProof/>
        </w:rPr>
        <w:fldChar w:fldCharType="separate"/>
      </w:r>
      <w:r>
        <w:rPr>
          <w:noProof/>
        </w:rPr>
        <w:t>185</w:t>
      </w:r>
      <w:r>
        <w:rPr>
          <w:noProof/>
        </w:rPr>
        <w:fldChar w:fldCharType="end"/>
      </w:r>
    </w:p>
    <w:p w14:paraId="2BBFD81F" w14:textId="391219CD" w:rsidR="009D0394" w:rsidRDefault="009D0394">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SS_SmSmasRegistration</w:t>
      </w:r>
      <w:r w:rsidRPr="006A2557">
        <w:rPr>
          <w:noProof/>
          <w:lang w:val="en-US"/>
        </w:rPr>
        <w:t xml:space="preserve"> </w:t>
      </w:r>
      <w:r>
        <w:rPr>
          <w:noProof/>
        </w:rPr>
        <w:t>API</w:t>
      </w:r>
      <w:r>
        <w:rPr>
          <w:noProof/>
        </w:rPr>
        <w:tab/>
      </w:r>
      <w:r>
        <w:rPr>
          <w:noProof/>
        </w:rPr>
        <w:fldChar w:fldCharType="begin"/>
      </w:r>
      <w:r>
        <w:rPr>
          <w:noProof/>
        </w:rPr>
        <w:instrText xml:space="preserve"> PAGEREF _Toc214976659 \h </w:instrText>
      </w:r>
      <w:r>
        <w:rPr>
          <w:noProof/>
        </w:rPr>
      </w:r>
      <w:r>
        <w:rPr>
          <w:noProof/>
        </w:rPr>
        <w:fldChar w:fldCharType="separate"/>
      </w:r>
      <w:r>
        <w:rPr>
          <w:noProof/>
        </w:rPr>
        <w:t>187</w:t>
      </w:r>
      <w:r>
        <w:rPr>
          <w:noProof/>
        </w:rPr>
        <w:fldChar w:fldCharType="end"/>
      </w:r>
    </w:p>
    <w:p w14:paraId="79D2E856" w14:textId="739AE242" w:rsidR="009D0394" w:rsidRDefault="009D0394">
      <w:pPr>
        <w:pStyle w:val="TOC8"/>
        <w:rPr>
          <w:rFonts w:asciiTheme="minorHAnsi" w:eastAsiaTheme="minorEastAsia" w:hAnsiTheme="minorHAnsi" w:cstheme="minorBidi"/>
          <w:b w:val="0"/>
          <w:noProof/>
          <w:szCs w:val="22"/>
          <w:lang w:val="en-IN" w:eastAsia="en-IN"/>
        </w:rPr>
      </w:pPr>
      <w:r>
        <w:rPr>
          <w:noProof/>
        </w:rPr>
        <w:t>Annex B (informative): Withdrawn API versions</w:t>
      </w:r>
      <w:r>
        <w:rPr>
          <w:noProof/>
        </w:rPr>
        <w:tab/>
      </w:r>
      <w:r>
        <w:rPr>
          <w:noProof/>
        </w:rPr>
        <w:fldChar w:fldCharType="begin"/>
      </w:r>
      <w:r>
        <w:rPr>
          <w:noProof/>
        </w:rPr>
        <w:instrText xml:space="preserve"> PAGEREF _Toc214976660 \h </w:instrText>
      </w:r>
      <w:r>
        <w:rPr>
          <w:noProof/>
        </w:rPr>
      </w:r>
      <w:r>
        <w:rPr>
          <w:noProof/>
        </w:rPr>
        <w:fldChar w:fldCharType="separate"/>
      </w:r>
      <w:r>
        <w:rPr>
          <w:noProof/>
        </w:rPr>
        <w:t>193</w:t>
      </w:r>
      <w:r>
        <w:rPr>
          <w:noProof/>
        </w:rPr>
        <w:fldChar w:fldCharType="end"/>
      </w:r>
    </w:p>
    <w:p w14:paraId="2B282B99" w14:textId="1E3D25B6" w:rsidR="009D0394" w:rsidRDefault="009D0394">
      <w:pPr>
        <w:pStyle w:val="TOC1"/>
        <w:rPr>
          <w:rFonts w:asciiTheme="minorHAnsi" w:eastAsiaTheme="minorEastAsia" w:hAnsiTheme="minorHAnsi" w:cstheme="minorBidi"/>
          <w:noProof/>
          <w:szCs w:val="22"/>
          <w:lang w:val="en-IN" w:eastAsia="en-IN"/>
        </w:rPr>
      </w:pPr>
      <w:r>
        <w:rPr>
          <w:noProof/>
        </w:rPr>
        <w:t>B.1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_Toc214976661 \h </w:instrText>
      </w:r>
      <w:r>
        <w:rPr>
          <w:noProof/>
        </w:rPr>
      </w:r>
      <w:r>
        <w:rPr>
          <w:noProof/>
        </w:rPr>
        <w:fldChar w:fldCharType="separate"/>
      </w:r>
      <w:r>
        <w:rPr>
          <w:noProof/>
        </w:rPr>
        <w:t>193</w:t>
      </w:r>
      <w:r>
        <w:rPr>
          <w:noProof/>
        </w:rPr>
        <w:fldChar w:fldCharType="end"/>
      </w:r>
    </w:p>
    <w:p w14:paraId="3F1D45E7" w14:textId="71828D6A" w:rsidR="009D0394" w:rsidRDefault="009D0394">
      <w:pPr>
        <w:pStyle w:val="TOC8"/>
        <w:rPr>
          <w:rFonts w:asciiTheme="minorHAnsi" w:eastAsiaTheme="minorEastAsia" w:hAnsiTheme="minorHAnsi" w:cstheme="minorBidi"/>
          <w:b w:val="0"/>
          <w:noProof/>
          <w:szCs w:val="22"/>
          <w:lang w:val="en-IN" w:eastAsia="en-IN"/>
        </w:rPr>
      </w:pPr>
      <w:r>
        <w:rPr>
          <w:noProof/>
        </w:rPr>
        <w:t>Annex C (informative): Change history</w:t>
      </w:r>
      <w:r>
        <w:rPr>
          <w:noProof/>
        </w:rPr>
        <w:tab/>
      </w:r>
      <w:r>
        <w:rPr>
          <w:noProof/>
        </w:rPr>
        <w:fldChar w:fldCharType="begin"/>
      </w:r>
      <w:r>
        <w:rPr>
          <w:noProof/>
        </w:rPr>
        <w:instrText xml:space="preserve"> PAGEREF _Toc214976662 \h </w:instrText>
      </w:r>
      <w:r>
        <w:rPr>
          <w:noProof/>
        </w:rPr>
      </w:r>
      <w:r>
        <w:rPr>
          <w:noProof/>
        </w:rPr>
        <w:fldChar w:fldCharType="separate"/>
      </w:r>
      <w:r>
        <w:rPr>
          <w:noProof/>
        </w:rPr>
        <w:t>194</w:t>
      </w:r>
      <w:r>
        <w:rPr>
          <w:noProof/>
        </w:rPr>
        <w:fldChar w:fldCharType="end"/>
      </w:r>
    </w:p>
    <w:p w14:paraId="7CD6A724" w14:textId="460670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14976397"/>
      <w:bookmarkEnd w:id="10"/>
      <w:r w:rsidRPr="004D3578">
        <w:t>Foreword</w:t>
      </w:r>
      <w:bookmarkEnd w:id="11"/>
      <w:bookmarkEnd w:id="12"/>
      <w:bookmarkEnd w:id="13"/>
      <w:bookmarkEnd w:id="14"/>
      <w:bookmarkEnd w:id="15"/>
      <w:bookmarkEnd w:id="16"/>
    </w:p>
    <w:p w14:paraId="429B4BB3" w14:textId="77777777" w:rsidR="00080512" w:rsidRPr="004D3578" w:rsidRDefault="00080512">
      <w:r w:rsidRPr="004D3578">
        <w:t>This Techni</w:t>
      </w:r>
      <w:r w:rsidRPr="008A6D4A">
        <w:t xml:space="preserve">cal </w:t>
      </w:r>
      <w:bookmarkStart w:id="17" w:name="spectype3"/>
      <w:r w:rsidRPr="008A6D4A">
        <w:t>Specification</w:t>
      </w:r>
      <w:bookmarkEnd w:id="1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18" w:name="introduction"/>
      <w:bookmarkEnd w:id="18"/>
      <w:r w:rsidRPr="004D3578">
        <w:br w:type="page"/>
      </w:r>
      <w:bookmarkStart w:id="19" w:name="_Toc510696578"/>
      <w:bookmarkStart w:id="20" w:name="_Toc35971370"/>
      <w:bookmarkStart w:id="21" w:name="_Toc191382233"/>
      <w:bookmarkStart w:id="22" w:name="_Toc191627375"/>
      <w:bookmarkStart w:id="23" w:name="_Toc207721282"/>
      <w:bookmarkStart w:id="24" w:name="_Toc214976398"/>
      <w:r w:rsidRPr="004D3578">
        <w:t>1</w:t>
      </w:r>
      <w:r w:rsidRPr="004D3578">
        <w:tab/>
        <w:t>Scope</w:t>
      </w:r>
      <w:bookmarkEnd w:id="19"/>
      <w:bookmarkEnd w:id="20"/>
      <w:bookmarkEnd w:id="21"/>
      <w:bookmarkEnd w:id="22"/>
      <w:bookmarkEnd w:id="23"/>
      <w:bookmarkEnd w:id="24"/>
    </w:p>
    <w:p w14:paraId="2376208D" w14:textId="79316198" w:rsidR="00770056" w:rsidRDefault="00770056" w:rsidP="00770056">
      <w:bookmarkStart w:id="25" w:name="_Toc510696579"/>
      <w:bookmarkStart w:id="26"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27" w:name="_Toc191382234"/>
      <w:bookmarkStart w:id="28" w:name="_Toc191627376"/>
      <w:bookmarkStart w:id="29" w:name="_Toc207721283"/>
      <w:bookmarkStart w:id="30" w:name="_Toc214976399"/>
      <w:r w:rsidR="008A6D4A" w:rsidRPr="004D3578">
        <w:t>2</w:t>
      </w:r>
      <w:r w:rsidR="008A6D4A" w:rsidRPr="004D3578">
        <w:tab/>
        <w:t>References</w:t>
      </w:r>
      <w:bookmarkEnd w:id="25"/>
      <w:bookmarkEnd w:id="26"/>
      <w:bookmarkEnd w:id="27"/>
      <w:bookmarkEnd w:id="28"/>
      <w:bookmarkEnd w:id="29"/>
      <w:bookmarkEnd w:id="30"/>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31" w:name="_Toc510696580"/>
      <w:bookmarkStart w:id="32" w:name="_Toc35971372"/>
      <w:r w:rsidRPr="004D3578">
        <w:br w:type="page"/>
      </w:r>
      <w:bookmarkStart w:id="33" w:name="_Toc191382235"/>
      <w:bookmarkStart w:id="34" w:name="_Toc191627377"/>
      <w:bookmarkStart w:id="35" w:name="_Toc207721284"/>
      <w:bookmarkStart w:id="36" w:name="_Toc214976400"/>
      <w:r w:rsidR="008A6D4A" w:rsidRPr="004D3578">
        <w:t>3</w:t>
      </w:r>
      <w:r w:rsidR="008A6D4A" w:rsidRPr="004D3578">
        <w:tab/>
        <w:t>Definitions, symbols and abbreviations</w:t>
      </w:r>
      <w:bookmarkEnd w:id="31"/>
      <w:bookmarkEnd w:id="32"/>
      <w:bookmarkEnd w:id="33"/>
      <w:bookmarkEnd w:id="34"/>
      <w:bookmarkEnd w:id="35"/>
      <w:bookmarkEnd w:id="36"/>
    </w:p>
    <w:p w14:paraId="5AB8F883" w14:textId="77777777" w:rsidR="008A6D4A" w:rsidRPr="004D3578" w:rsidRDefault="008A6D4A" w:rsidP="007A4424">
      <w:pPr>
        <w:pStyle w:val="Heading2"/>
      </w:pPr>
      <w:bookmarkStart w:id="37" w:name="_Toc510696581"/>
      <w:bookmarkStart w:id="38" w:name="_Toc35971373"/>
      <w:bookmarkStart w:id="39" w:name="_Toc191382236"/>
      <w:bookmarkStart w:id="40" w:name="_Toc191627378"/>
      <w:bookmarkStart w:id="41" w:name="_Toc207721285"/>
      <w:bookmarkStart w:id="42" w:name="_Toc214976401"/>
      <w:r w:rsidRPr="004D3578">
        <w:t>3.1</w:t>
      </w:r>
      <w:r w:rsidRPr="004D3578">
        <w:tab/>
        <w:t>Definitions</w:t>
      </w:r>
      <w:bookmarkEnd w:id="37"/>
      <w:bookmarkEnd w:id="38"/>
      <w:bookmarkEnd w:id="39"/>
      <w:bookmarkEnd w:id="40"/>
      <w:bookmarkEnd w:id="41"/>
      <w:bookmarkEnd w:id="42"/>
    </w:p>
    <w:p w14:paraId="0F9507B8" w14:textId="77777777" w:rsidR="00B9540D" w:rsidRPr="004D3578" w:rsidRDefault="00B9540D" w:rsidP="00B9540D">
      <w:bookmarkStart w:id="43" w:name="_Toc510696582"/>
      <w:bookmarkStart w:id="44" w:name="_Toc35971374"/>
      <w:bookmarkStart w:id="45" w:name="_Toc191382237"/>
      <w:bookmarkStart w:id="46" w:name="_Toc191627379"/>
      <w:bookmarkStart w:id="47"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48" w:name="_Toc214976402"/>
      <w:r w:rsidRPr="004D3578">
        <w:t>3.2</w:t>
      </w:r>
      <w:r w:rsidRPr="004D3578">
        <w:tab/>
        <w:t>Symbols</w:t>
      </w:r>
      <w:bookmarkEnd w:id="43"/>
      <w:bookmarkEnd w:id="44"/>
      <w:bookmarkEnd w:id="45"/>
      <w:bookmarkEnd w:id="46"/>
      <w:bookmarkEnd w:id="47"/>
      <w:bookmarkEnd w:id="48"/>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49" w:name="_Toc510696583"/>
      <w:bookmarkStart w:id="50" w:name="_Toc35971375"/>
      <w:bookmarkStart w:id="51" w:name="_Toc191382238"/>
      <w:bookmarkStart w:id="52" w:name="_Toc191627380"/>
      <w:bookmarkStart w:id="53" w:name="_Toc207721287"/>
      <w:bookmarkStart w:id="54" w:name="_Toc214976403"/>
      <w:r w:rsidRPr="004D3578">
        <w:t>3.3</w:t>
      </w:r>
      <w:r w:rsidRPr="004D3578">
        <w:tab/>
        <w:t>Abbreviations</w:t>
      </w:r>
      <w:bookmarkEnd w:id="49"/>
      <w:bookmarkEnd w:id="50"/>
      <w:bookmarkEnd w:id="51"/>
      <w:bookmarkEnd w:id="52"/>
      <w:bookmarkEnd w:id="53"/>
      <w:bookmarkEnd w:id="54"/>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55" w:name="_Toc510696584"/>
      <w:bookmarkStart w:id="56" w:name="_Toc35971376"/>
      <w:r w:rsidRPr="004D3578">
        <w:br w:type="page"/>
      </w:r>
      <w:bookmarkStart w:id="57" w:name="_Toc191382239"/>
      <w:bookmarkStart w:id="58" w:name="_Toc191627381"/>
      <w:bookmarkStart w:id="59" w:name="_Toc207721288"/>
      <w:bookmarkStart w:id="60" w:name="_Toc214976404"/>
      <w:r w:rsidR="008A6D4A" w:rsidRPr="004D3578">
        <w:t>4</w:t>
      </w:r>
      <w:r w:rsidR="008A6D4A" w:rsidRPr="004D3578">
        <w:tab/>
      </w:r>
      <w:r w:rsidR="008A6D4A">
        <w:t>Overview</w:t>
      </w:r>
      <w:bookmarkEnd w:id="55"/>
      <w:bookmarkEnd w:id="56"/>
      <w:bookmarkEnd w:id="57"/>
      <w:bookmarkEnd w:id="58"/>
      <w:bookmarkEnd w:id="59"/>
      <w:bookmarkEnd w:id="60"/>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61" w:name="_MON_1740821112"/>
    <w:bookmarkEnd w:id="61"/>
    <w:p w14:paraId="1C7D671C" w14:textId="77777777" w:rsidR="00A457FC" w:rsidRPr="00991744" w:rsidRDefault="00A457FC" w:rsidP="000E645C">
      <w:pPr>
        <w:pStyle w:val="TH"/>
      </w:pPr>
      <w:r w:rsidRPr="000E645C">
        <w:object w:dxaOrig="9145" w:dyaOrig="3999" w14:anchorId="5CC1AC23">
          <v:shape id="_x0000_i1027" type="#_x0000_t75" style="width:457.9pt;height:201pt" o:ole="">
            <v:imagedata r:id="rId15" o:title=""/>
          </v:shape>
          <o:OLEObject Type="Embed" ProgID="Word.Document.12" ShapeID="_x0000_i1027" DrawAspect="Content" ObjectID="_1825850752"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013F64" w14:textId="31E7CB5A" w:rsidR="00A457FC" w:rsidRDefault="00A457FC" w:rsidP="00A457FC">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2DE9B306"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7985C2E5" w14:textId="77777777" w:rsidR="00A457FC" w:rsidRDefault="00A457FC" w:rsidP="00A457FC">
      <w:pPr>
        <w:pStyle w:val="B2"/>
        <w:rPr>
          <w:lang w:val="en-US"/>
        </w:rPr>
      </w:pPr>
      <w:r w:rsidRPr="00690A26">
        <w:rPr>
          <w:lang w:val="en-US"/>
        </w:rPr>
        <w:t>-</w:t>
      </w:r>
      <w:r w:rsidRPr="00690A26">
        <w:rPr>
          <w:lang w:val="en-US"/>
        </w:rPr>
        <w:tab/>
      </w:r>
      <w:r>
        <w:rPr>
          <w:lang w:eastAsia="zh-CN"/>
        </w:rPr>
        <w:t>spatial maps management</w:t>
      </w:r>
      <w:r>
        <w:rPr>
          <w:lang w:val="en-US"/>
        </w:rPr>
        <w:t>;</w:t>
      </w:r>
    </w:p>
    <w:p w14:paraId="1B92C39B"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6866C0E3" w14:textId="77777777" w:rsidR="00A457FC" w:rsidRDefault="00A457FC" w:rsidP="00A457FC">
      <w:pPr>
        <w:pStyle w:val="B2"/>
        <w:rPr>
          <w:lang w:val="en-US"/>
        </w:rPr>
      </w:pPr>
      <w:r w:rsidRPr="00690A26">
        <w:rPr>
          <w:lang w:val="en-US"/>
        </w:rPr>
        <w:t>-</w:t>
      </w:r>
      <w:r w:rsidRPr="00690A26">
        <w:rPr>
          <w:lang w:val="en-US"/>
        </w:rPr>
        <w:tab/>
      </w:r>
      <w:r>
        <w:rPr>
          <w:lang w:val="en-US"/>
        </w:rPr>
        <w:t>localization information retrieval; and</w:t>
      </w:r>
    </w:p>
    <w:p w14:paraId="4902AB6B" w14:textId="77777777" w:rsidR="00A457FC" w:rsidRDefault="00A457FC" w:rsidP="00A457FC">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62" w:name="_MON_1801542346"/>
    <w:bookmarkEnd w:id="62"/>
    <w:p w14:paraId="1C16D0FC" w14:textId="1DF76640" w:rsidR="00A457FC" w:rsidRDefault="00A457FC" w:rsidP="000E645C">
      <w:pPr>
        <w:pStyle w:val="TH"/>
        <w:rPr>
          <w:lang w:val="en-US"/>
        </w:rPr>
      </w:pPr>
      <w:r w:rsidRPr="000E645C">
        <w:object w:dxaOrig="9145" w:dyaOrig="3999" w14:anchorId="0CF594DB">
          <v:shape id="_x0000_i1028" type="#_x0000_t75" style="width:457.9pt;height:201pt" o:ole="">
            <v:imagedata r:id="rId17" o:title=""/>
          </v:shape>
          <o:OLEObject Type="Embed" ProgID="Word.Document.12" ShapeID="_x0000_i1028" DrawAspect="Content" ObjectID="_1825850753"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63" w:name="_Toc510696585"/>
      <w:bookmarkStart w:id="64" w:name="_Toc35971377"/>
      <w:r w:rsidRPr="004D3578">
        <w:br w:type="page"/>
      </w:r>
      <w:bookmarkStart w:id="65" w:name="_Toc191382240"/>
      <w:bookmarkStart w:id="66" w:name="_Toc191627382"/>
      <w:bookmarkStart w:id="67" w:name="_Toc207721289"/>
      <w:bookmarkStart w:id="68" w:name="_Toc214976405"/>
      <w:r w:rsidR="008A6D4A">
        <w:t>5</w:t>
      </w:r>
      <w:r w:rsidR="008A6D4A" w:rsidRPr="004D3578">
        <w:tab/>
      </w:r>
      <w:r w:rsidR="008A6D4A">
        <w:t xml:space="preserve">Services offered by the </w:t>
      </w:r>
      <w:bookmarkEnd w:id="63"/>
      <w:bookmarkEnd w:id="64"/>
      <w:r w:rsidR="00F7689D">
        <w:t>Metaverse</w:t>
      </w:r>
      <w:r w:rsidR="00217BBD">
        <w:t xml:space="preserve"> Enablement</w:t>
      </w:r>
      <w:bookmarkEnd w:id="65"/>
      <w:bookmarkEnd w:id="66"/>
      <w:bookmarkEnd w:id="67"/>
      <w:bookmarkEnd w:id="68"/>
    </w:p>
    <w:p w14:paraId="4DD608F0" w14:textId="77777777" w:rsidR="00854977" w:rsidRDefault="00854977" w:rsidP="00854977">
      <w:pPr>
        <w:pStyle w:val="Heading2"/>
      </w:pPr>
      <w:bookmarkStart w:id="69" w:name="_Toc207721290"/>
      <w:bookmarkStart w:id="70" w:name="_Toc214976406"/>
      <w:bookmarkStart w:id="71" w:name="_Toc191382242"/>
      <w:bookmarkStart w:id="72" w:name="_Toc191627384"/>
      <w:bookmarkStart w:id="73" w:name="_Toc207721291"/>
      <w:bookmarkStart w:id="74" w:name="_Toc510696587"/>
      <w:bookmarkStart w:id="75" w:name="_Toc35971379"/>
      <w:r>
        <w:t>5.1</w:t>
      </w:r>
      <w:r>
        <w:tab/>
        <w:t>Introduction</w:t>
      </w:r>
      <w:bookmarkEnd w:id="69"/>
      <w:bookmarkEnd w:id="7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r>
              <w:t>SS_SAnManagement</w:t>
            </w:r>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r>
              <w:t>s</w:t>
            </w:r>
            <w:r w:rsidRPr="00094A55">
              <w:t>s</w:t>
            </w:r>
            <w:r>
              <w:t>an-s</w:t>
            </w:r>
            <w:r w:rsidRPr="00094A55">
              <w:t>sanm</w:t>
            </w:r>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r>
              <w:t>SS_SAnDiscovery</w:t>
            </w:r>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r>
              <w:t>SS_SAnUsage</w:t>
            </w:r>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r w:rsidRPr="0013191F">
              <w:t>SS_SmDiscovery</w:t>
            </w:r>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r w:rsidRPr="00EC1307">
              <w:t>SS_SmLocalization</w:t>
            </w:r>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r w:rsidRPr="00EC1307">
              <w:t>SS_SmDataSourceDiscovery</w:t>
            </w:r>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r w:rsidRPr="00E11429">
              <w:t>SS_SmSmasRegistration</w:t>
            </w:r>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76" w:name="_Toc214976407"/>
      <w:r>
        <w:t>5.2</w:t>
      </w:r>
      <w:r>
        <w:tab/>
      </w:r>
      <w:r w:rsidR="00F7689D">
        <w:t>Spatial Anchor</w:t>
      </w:r>
      <w:r w:rsidR="00FF1D6D">
        <w:t xml:space="preserve"> Server </w:t>
      </w:r>
      <w:r w:rsidR="00615746">
        <w:t>APIs</w:t>
      </w:r>
      <w:bookmarkEnd w:id="71"/>
      <w:bookmarkEnd w:id="72"/>
      <w:bookmarkEnd w:id="73"/>
      <w:bookmarkEnd w:id="76"/>
    </w:p>
    <w:p w14:paraId="55ACA456" w14:textId="39B895E0" w:rsidR="000C34E7" w:rsidRPr="001567E3" w:rsidRDefault="000C34E7" w:rsidP="000C34E7">
      <w:pPr>
        <w:pStyle w:val="Heading3"/>
      </w:pPr>
      <w:bookmarkStart w:id="77" w:name="_Toc191382243"/>
      <w:bookmarkStart w:id="78" w:name="_Toc191627385"/>
      <w:bookmarkStart w:id="79" w:name="_Toc207721292"/>
      <w:bookmarkStart w:id="80" w:name="_Toc214976408"/>
      <w:r>
        <w:t>5.2.1</w:t>
      </w:r>
      <w:r>
        <w:tab/>
        <w:t>SS_SAnManagement API</w:t>
      </w:r>
      <w:bookmarkEnd w:id="77"/>
      <w:bookmarkEnd w:id="78"/>
      <w:bookmarkEnd w:id="79"/>
      <w:bookmarkEnd w:id="80"/>
    </w:p>
    <w:p w14:paraId="5B296D8D" w14:textId="52AE77A3" w:rsidR="000C34E7" w:rsidRDefault="000C34E7" w:rsidP="000C34E7">
      <w:pPr>
        <w:pStyle w:val="Heading4"/>
      </w:pPr>
      <w:bookmarkStart w:id="81" w:name="_Toc191382244"/>
      <w:bookmarkStart w:id="82" w:name="_Toc191627386"/>
      <w:bookmarkStart w:id="83" w:name="_Toc207721293"/>
      <w:bookmarkStart w:id="84" w:name="_Toc214976409"/>
      <w:r>
        <w:t>5.2.1.1</w:t>
      </w:r>
      <w:r>
        <w:tab/>
        <w:t>Service Description</w:t>
      </w:r>
      <w:bookmarkEnd w:id="81"/>
      <w:bookmarkEnd w:id="82"/>
      <w:bookmarkEnd w:id="83"/>
      <w:bookmarkEnd w:id="84"/>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85" w:name="_Toc191382245"/>
      <w:bookmarkStart w:id="86" w:name="_Toc191627387"/>
      <w:bookmarkStart w:id="87" w:name="_Toc207721294"/>
      <w:bookmarkStart w:id="88" w:name="_Toc214976410"/>
      <w:r>
        <w:t>5.2.1.2</w:t>
      </w:r>
      <w:r>
        <w:tab/>
        <w:t>Service Operations</w:t>
      </w:r>
      <w:bookmarkEnd w:id="85"/>
      <w:bookmarkEnd w:id="86"/>
      <w:bookmarkEnd w:id="87"/>
      <w:bookmarkEnd w:id="88"/>
    </w:p>
    <w:p w14:paraId="288EA411" w14:textId="09DD2578" w:rsidR="000C34E7" w:rsidRDefault="000C34E7" w:rsidP="000C34E7">
      <w:pPr>
        <w:pStyle w:val="Heading5"/>
      </w:pPr>
      <w:bookmarkStart w:id="89" w:name="_Toc191382246"/>
      <w:bookmarkStart w:id="90" w:name="_Toc191627388"/>
      <w:bookmarkStart w:id="91" w:name="_Toc207721295"/>
      <w:bookmarkStart w:id="92" w:name="_Toc214976411"/>
      <w:r>
        <w:t>5.2.1.2.1</w:t>
      </w:r>
      <w:r>
        <w:tab/>
        <w:t>Introduction</w:t>
      </w:r>
      <w:bookmarkEnd w:id="89"/>
      <w:bookmarkEnd w:id="90"/>
      <w:bookmarkEnd w:id="91"/>
      <w:bookmarkEnd w:id="92"/>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93" w:name="_Toc191382247"/>
      <w:bookmarkStart w:id="94" w:name="_Toc191627389"/>
      <w:r>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95" w:name="_Toc207721296"/>
      <w:bookmarkStart w:id="96" w:name="_Toc214976412"/>
      <w:r>
        <w:t>5.2.1.2.2</w:t>
      </w:r>
      <w:r>
        <w:tab/>
        <w:t>SS_SAnManagement_Create</w:t>
      </w:r>
      <w:bookmarkEnd w:id="93"/>
      <w:bookmarkEnd w:id="94"/>
      <w:bookmarkEnd w:id="95"/>
      <w:bookmarkEnd w:id="96"/>
    </w:p>
    <w:p w14:paraId="61C25D0E" w14:textId="06453F0C" w:rsidR="000C34E7" w:rsidRDefault="000C34E7" w:rsidP="004C6078">
      <w:pPr>
        <w:pStyle w:val="H6"/>
      </w:pPr>
      <w:bookmarkStart w:id="97" w:name="_Toc191382248"/>
      <w:r>
        <w:t>5.2.1.2.2.1</w:t>
      </w:r>
      <w:r>
        <w:tab/>
        <w:t>General</w:t>
      </w:r>
      <w:bookmarkEnd w:id="97"/>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98" w:name="_Toc191382249"/>
      <w:r>
        <w:t>5.2.1.2.2.2</w:t>
      </w:r>
      <w:r>
        <w:tab/>
        <w:t>Spatial Anchors List</w:t>
      </w:r>
      <w:r w:rsidRPr="00D46D17">
        <w:t xml:space="preserve"> Creation</w:t>
      </w:r>
      <w:bookmarkEnd w:id="98"/>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6C1DD57B" w14:textId="3092A4D3" w:rsidR="000C34E7" w:rsidRDefault="000C34E7" w:rsidP="000C34E7">
      <w:pPr>
        <w:pStyle w:val="TH"/>
      </w:pPr>
      <w:r w:rsidRPr="00D46D17">
        <w:object w:dxaOrig="9620" w:dyaOrig="2508" w14:anchorId="354BC4DF">
          <v:shape id="_x0000_i1029" type="#_x0000_t75" style="width:479.8pt;height:125pt" o:ole="">
            <v:imagedata r:id="rId19" o:title=""/>
          </v:shape>
          <o:OLEObject Type="Embed" ProgID="Word.Document.8" ShapeID="_x0000_i1029" DrawAspect="Content" ObjectID="_1825850754"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List</w:t>
      </w:r>
      <w:r w:rsidRPr="00D46D17">
        <w:t xml:space="preserve">s" collection resource, with the request body including the </w:t>
      </w:r>
      <w:r>
        <w:t xml:space="preserve">SpatialAnchorsList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r>
        <w:t xml:space="preserve">SpatialAnchorsList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99" w:name="_Toc191382250"/>
      <w:bookmarkStart w:id="100" w:name="_Toc191627390"/>
      <w:bookmarkStart w:id="101" w:name="_Toc207721297"/>
      <w:bookmarkStart w:id="102" w:name="_Toc214976413"/>
      <w:r>
        <w:t>5.2.1.2.3</w:t>
      </w:r>
      <w:r>
        <w:tab/>
        <w:t>SS_SAnManagement_Update</w:t>
      </w:r>
      <w:bookmarkEnd w:id="99"/>
      <w:bookmarkEnd w:id="100"/>
      <w:bookmarkEnd w:id="101"/>
      <w:bookmarkEnd w:id="102"/>
    </w:p>
    <w:p w14:paraId="30744A0B" w14:textId="02C830ED" w:rsidR="000C34E7" w:rsidRDefault="000C34E7" w:rsidP="004C6078">
      <w:pPr>
        <w:pStyle w:val="H6"/>
      </w:pPr>
      <w:bookmarkStart w:id="103" w:name="_Toc191382251"/>
      <w:r>
        <w:t>5.2.1.2.3.1</w:t>
      </w:r>
      <w:r>
        <w:tab/>
        <w:t>General</w:t>
      </w:r>
      <w:bookmarkEnd w:id="103"/>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04" w:name="_Toc191382252"/>
      <w:r>
        <w:t>5.2.1.2.3.2</w:t>
      </w:r>
      <w:r>
        <w:tab/>
        <w:t>Spatial Anchors List</w:t>
      </w:r>
      <w:r w:rsidRPr="00D46D17">
        <w:t xml:space="preserve"> Update</w:t>
      </w:r>
      <w:bookmarkEnd w:id="104"/>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79.8pt;height:153.2pt" o:ole="">
            <v:imagedata r:id="rId21" o:title=""/>
          </v:shape>
          <o:OLEObject Type="Embed" ProgID="Word.Document.8" ShapeID="_x0000_i1030" DrawAspect="Content" ObjectID="_1825850755"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05" w:name="_Toc191382253"/>
      <w:bookmarkStart w:id="106" w:name="_Toc191627391"/>
      <w:bookmarkStart w:id="107" w:name="_Toc207721298"/>
      <w:bookmarkStart w:id="108" w:name="_Toc214976414"/>
      <w:r>
        <w:t>5.2.1.2.4</w:t>
      </w:r>
      <w:r>
        <w:tab/>
        <w:t>SS_SAnManagement_Delete</w:t>
      </w:r>
      <w:bookmarkEnd w:id="105"/>
      <w:bookmarkEnd w:id="106"/>
      <w:bookmarkEnd w:id="107"/>
      <w:bookmarkEnd w:id="108"/>
    </w:p>
    <w:p w14:paraId="0D9E0E79" w14:textId="373FFF80" w:rsidR="000C34E7" w:rsidRDefault="000C34E7" w:rsidP="004C6078">
      <w:pPr>
        <w:pStyle w:val="H6"/>
      </w:pPr>
      <w:bookmarkStart w:id="109" w:name="_Toc191382254"/>
      <w:r>
        <w:t>5.2.1.2.4.1</w:t>
      </w:r>
      <w:r>
        <w:tab/>
        <w:t>General</w:t>
      </w:r>
      <w:bookmarkEnd w:id="109"/>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10" w:name="_Toc191382255"/>
      <w:r>
        <w:t>5.2.1.2.4.2</w:t>
      </w:r>
      <w:r>
        <w:tab/>
        <w:t>Spatial Anchors List</w:t>
      </w:r>
      <w:r w:rsidRPr="00D46D17">
        <w:t xml:space="preserve"> Deletion</w:t>
      </w:r>
      <w:bookmarkEnd w:id="110"/>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79.8pt;height:125pt" o:ole="">
            <v:imagedata r:id="rId23" o:title=""/>
          </v:shape>
          <o:OLEObject Type="Embed" ProgID="Word.Document.8" ShapeID="_x0000_i1031" DrawAspect="Content" ObjectID="_1825850756"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11" w:name="_Toc207721299"/>
      <w:bookmarkStart w:id="112" w:name="_Toc214976415"/>
      <w:r>
        <w:t>5.2.1.2.</w:t>
      </w:r>
      <w:r w:rsidRPr="00F55E4F">
        <w:t>5</w:t>
      </w:r>
      <w:r>
        <w:tab/>
        <w:t>SS_SAnManagement_Subscribe</w:t>
      </w:r>
      <w:bookmarkEnd w:id="111"/>
      <w:bookmarkEnd w:id="112"/>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13" w:name="_MON_1804908530"/>
    <w:bookmarkEnd w:id="113"/>
    <w:p w14:paraId="069B7389" w14:textId="77777777" w:rsidR="00F55E4F" w:rsidRDefault="00F55E4F" w:rsidP="00F55E4F">
      <w:pPr>
        <w:pStyle w:val="TH"/>
      </w:pPr>
      <w:r w:rsidRPr="00D46D17">
        <w:object w:dxaOrig="9620" w:dyaOrig="3149" w14:anchorId="402EA046">
          <v:shape id="_x0000_i1032" type="#_x0000_t75" style="width:479.8pt;height:157.25pt" o:ole="">
            <v:imagedata r:id="rId25" o:title=""/>
          </v:shape>
          <o:OLEObject Type="Embed" ProgID="Word.Document.8" ShapeID="_x0000_i1032" DrawAspect="Content" ObjectID="_1825850757"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14" w:name="_Toc207721300"/>
      <w:bookmarkStart w:id="115" w:name="_Toc214976416"/>
      <w:r>
        <w:t>5.2.1.2.</w:t>
      </w:r>
      <w:r w:rsidRPr="00F55E4F">
        <w:t>6</w:t>
      </w:r>
      <w:r>
        <w:tab/>
        <w:t>SS_SAnManagement_Subscription_Update</w:t>
      </w:r>
      <w:bookmarkEnd w:id="114"/>
      <w:bookmarkEnd w:id="115"/>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16" w:name="_MON_1804909138"/>
    <w:bookmarkEnd w:id="116"/>
    <w:p w14:paraId="5535F52C" w14:textId="77777777" w:rsidR="00F55E4F" w:rsidRPr="00D46D17" w:rsidRDefault="00F55E4F" w:rsidP="00F55E4F">
      <w:pPr>
        <w:pStyle w:val="TH"/>
      </w:pPr>
      <w:r w:rsidRPr="00D46D17">
        <w:object w:dxaOrig="9620" w:dyaOrig="3372" w14:anchorId="45368078">
          <v:shape id="_x0000_i1033" type="#_x0000_t75" style="width:479.8pt;height:168.2pt" o:ole="">
            <v:imagedata r:id="rId27" o:title=""/>
          </v:shape>
          <o:OLEObject Type="Embed" ProgID="Word.Document.8" ShapeID="_x0000_i1033" DrawAspect="Content" ObjectID="_1825850758"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r>
        <w:t>SpatialAnchorSub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17" w:name="_Toc207721301"/>
      <w:bookmarkStart w:id="118" w:name="_Toc214976417"/>
      <w:r>
        <w:t>5.2.1.2.</w:t>
      </w:r>
      <w:r w:rsidRPr="00F55E4F">
        <w:t>7</w:t>
      </w:r>
      <w:r>
        <w:tab/>
        <w:t>SS_SAnManagement_Unsubscribe</w:t>
      </w:r>
      <w:bookmarkEnd w:id="117"/>
      <w:bookmarkEnd w:id="118"/>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19" w:name="_MON_1804909458"/>
    <w:bookmarkEnd w:id="119"/>
    <w:p w14:paraId="5835C173" w14:textId="77777777" w:rsidR="00F55E4F" w:rsidRPr="00D46D17" w:rsidRDefault="00F55E4F" w:rsidP="00F55E4F">
      <w:pPr>
        <w:pStyle w:val="TH"/>
      </w:pPr>
      <w:r w:rsidRPr="00D46D17">
        <w:object w:dxaOrig="9620" w:dyaOrig="2868" w14:anchorId="61816118">
          <v:shape id="_x0000_i1034" type="#_x0000_t75" style="width:479.8pt;height:143.4pt" o:ole="">
            <v:imagedata r:id="rId29" o:title=""/>
          </v:shape>
          <o:OLEObject Type="Embed" ProgID="Word.Document.8" ShapeID="_x0000_i1034" DrawAspect="Content" ObjectID="_1825850759"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20" w:name="_Toc207721302"/>
      <w:bookmarkStart w:id="121" w:name="_Toc214976418"/>
      <w:r>
        <w:t>5.2.1.2.</w:t>
      </w:r>
      <w:r w:rsidRPr="00F55E4F">
        <w:t>8</w:t>
      </w:r>
      <w:r>
        <w:tab/>
        <w:t>SS_SAnManagement_Notify</w:t>
      </w:r>
      <w:bookmarkEnd w:id="120"/>
      <w:bookmarkEnd w:id="121"/>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22" w:name="_MON_1804909875"/>
    <w:bookmarkEnd w:id="122"/>
    <w:p w14:paraId="0F8C7FEC" w14:textId="77777777" w:rsidR="00F55E4F" w:rsidRPr="00D46D17" w:rsidRDefault="00F55E4F" w:rsidP="00F55E4F">
      <w:pPr>
        <w:pStyle w:val="TH"/>
      </w:pPr>
      <w:r w:rsidRPr="00D46D17">
        <w:object w:dxaOrig="9620" w:dyaOrig="2508" w14:anchorId="659F57B1">
          <v:shape id="_x0000_i1035" type="#_x0000_t75" style="width:479.8pt;height:125pt" o:ole="">
            <v:imagedata r:id="rId31" o:title=""/>
          </v:shape>
          <o:OLEObject Type="Embed" ProgID="Word.Document.8" ShapeID="_x0000_i1035" DrawAspect="Content" ObjectID="_1825850760"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23" w:name="_Toc207721303"/>
      <w:bookmarkStart w:id="124" w:name="_Toc214976419"/>
      <w:r w:rsidRPr="00EC1307">
        <w:t>5.2.1.2.9</w:t>
      </w:r>
      <w:r w:rsidRPr="00EC1307">
        <w:tab/>
        <w:t>SS_SAnManagement_Retrieve</w:t>
      </w:r>
      <w:bookmarkEnd w:id="123"/>
      <w:bookmarkEnd w:id="124"/>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25" w:name="_Toc207721304"/>
      <w:bookmarkStart w:id="126" w:name="_Toc214976420"/>
      <w:r>
        <w:t>5.2.2</w:t>
      </w:r>
      <w:r>
        <w:tab/>
        <w:t>SS_SAnDiscovery API</w:t>
      </w:r>
      <w:bookmarkEnd w:id="125"/>
      <w:bookmarkEnd w:id="126"/>
    </w:p>
    <w:p w14:paraId="6BC1A445" w14:textId="53CE71AD" w:rsidR="007C70A9" w:rsidRDefault="007C70A9" w:rsidP="007C70A9">
      <w:pPr>
        <w:pStyle w:val="Heading4"/>
      </w:pPr>
      <w:bookmarkStart w:id="127" w:name="_Toc207721305"/>
      <w:bookmarkStart w:id="128" w:name="_Toc214976421"/>
      <w:r>
        <w:t>5.2.2.1</w:t>
      </w:r>
      <w:r>
        <w:tab/>
        <w:t>Service Description</w:t>
      </w:r>
      <w:bookmarkEnd w:id="127"/>
      <w:bookmarkEnd w:id="128"/>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129" w:name="_Toc207721306"/>
      <w:bookmarkStart w:id="130" w:name="_Toc214976422"/>
      <w:r>
        <w:t>5.2.2.2</w:t>
      </w:r>
      <w:r>
        <w:tab/>
        <w:t>Service Operations</w:t>
      </w:r>
      <w:bookmarkEnd w:id="129"/>
      <w:bookmarkEnd w:id="130"/>
    </w:p>
    <w:p w14:paraId="40F6F8BB" w14:textId="0D3D5716" w:rsidR="007C70A9" w:rsidRDefault="007C70A9" w:rsidP="007C70A9">
      <w:pPr>
        <w:pStyle w:val="Heading5"/>
      </w:pPr>
      <w:bookmarkStart w:id="131" w:name="_Toc207721307"/>
      <w:bookmarkStart w:id="132" w:name="_Toc214976423"/>
      <w:r>
        <w:t>5.2.2.2.1</w:t>
      </w:r>
      <w:r>
        <w:tab/>
        <w:t>Introduction</w:t>
      </w:r>
      <w:bookmarkEnd w:id="131"/>
      <w:bookmarkEnd w:id="132"/>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133" w:name="_Toc207721308"/>
      <w:bookmarkStart w:id="134" w:name="_Toc214976424"/>
      <w:r>
        <w:t>5.2.2.2.2</w:t>
      </w:r>
      <w:r>
        <w:tab/>
        <w:t>SS_SAnDiscovery_Request</w:t>
      </w:r>
      <w:bookmarkEnd w:id="133"/>
      <w:bookmarkEnd w:id="134"/>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135" w:name="_MON_1804914059"/>
    <w:bookmarkEnd w:id="135"/>
    <w:p w14:paraId="611051B3" w14:textId="77777777" w:rsidR="007C70A9" w:rsidRDefault="007C70A9" w:rsidP="007C70A9">
      <w:pPr>
        <w:pStyle w:val="TH"/>
      </w:pPr>
      <w:r w:rsidRPr="00D46D17">
        <w:object w:dxaOrig="9620" w:dyaOrig="2616" w14:anchorId="4461603D">
          <v:shape id="_x0000_i1036" type="#_x0000_t75" style="width:479.8pt;height:130.75pt" o:ole="">
            <v:imagedata r:id="rId33" o:title=""/>
          </v:shape>
          <o:OLEObject Type="Embed" ProgID="Word.Document.8" ShapeID="_x0000_i1036" DrawAspect="Content" ObjectID="_1825850761"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136" w:name="_Toc207721309"/>
      <w:bookmarkStart w:id="137" w:name="_Toc214976425"/>
      <w:bookmarkStart w:id="138" w:name="_Toc191382256"/>
      <w:bookmarkStart w:id="139" w:name="_Toc191627392"/>
      <w:r>
        <w:t>5.2</w:t>
      </w:r>
      <w:r w:rsidRPr="00754A76">
        <w:t>.</w:t>
      </w:r>
      <w:r w:rsidR="005001F4" w:rsidRPr="00754A76">
        <w:t>3</w:t>
      </w:r>
      <w:r>
        <w:tab/>
        <w:t>SS_SAnUsage API</w:t>
      </w:r>
      <w:bookmarkEnd w:id="136"/>
      <w:bookmarkEnd w:id="137"/>
    </w:p>
    <w:p w14:paraId="2B51E337" w14:textId="1ED47CE1" w:rsidR="005707FC" w:rsidRDefault="005707FC" w:rsidP="005707FC">
      <w:pPr>
        <w:pStyle w:val="Heading4"/>
      </w:pPr>
      <w:bookmarkStart w:id="140" w:name="_Toc207721310"/>
      <w:bookmarkStart w:id="141" w:name="_Toc214976426"/>
      <w:r>
        <w:t>5.</w:t>
      </w:r>
      <w:r w:rsidRPr="00754A76">
        <w:t>2.</w:t>
      </w:r>
      <w:r w:rsidR="005001F4" w:rsidRPr="00754A76">
        <w:t>3</w:t>
      </w:r>
      <w:r w:rsidRPr="00754A76">
        <w:t>.</w:t>
      </w:r>
      <w:r>
        <w:t>1</w:t>
      </w:r>
      <w:r>
        <w:tab/>
        <w:t>Service Description</w:t>
      </w:r>
      <w:bookmarkEnd w:id="140"/>
      <w:bookmarkEnd w:id="141"/>
    </w:p>
    <w:p w14:paraId="7F869017" w14:textId="77777777" w:rsidR="005707FC" w:rsidRDefault="005707FC" w:rsidP="005707FC">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6852BDC3" w14:textId="77777777" w:rsidR="005707FC" w:rsidRDefault="005707FC" w:rsidP="005707FC">
      <w:pPr>
        <w:pStyle w:val="B1"/>
      </w:pPr>
      <w:r w:rsidRPr="00D75E39">
        <w:t>-</w:t>
      </w:r>
      <w:r w:rsidRPr="00D75E39">
        <w:tab/>
      </w:r>
      <w:r>
        <w:t>to get spatial anchor usage information from the SAn Server.</w:t>
      </w:r>
    </w:p>
    <w:p w14:paraId="4946C1F9" w14:textId="77777777" w:rsidR="005707FC" w:rsidRDefault="005707FC" w:rsidP="005707FC">
      <w:pPr>
        <w:pStyle w:val="B1"/>
      </w:pPr>
      <w:r w:rsidRPr="00D75E39">
        <w:t>-</w:t>
      </w:r>
      <w:r w:rsidRPr="00D75E39">
        <w:tab/>
      </w:r>
      <w:r>
        <w:t>to report the spatial anchor usage information to the SAn Server.</w:t>
      </w:r>
    </w:p>
    <w:p w14:paraId="3A8C4905" w14:textId="382A3E85" w:rsidR="005707FC" w:rsidRDefault="005707FC" w:rsidP="005707FC">
      <w:pPr>
        <w:pStyle w:val="Heading4"/>
      </w:pPr>
      <w:bookmarkStart w:id="142" w:name="_Toc207721311"/>
      <w:bookmarkStart w:id="143" w:name="_Toc214976427"/>
      <w:r w:rsidRPr="00754A76">
        <w:t>5.2.</w:t>
      </w:r>
      <w:r w:rsidR="005001F4" w:rsidRPr="00754A76">
        <w:t>3</w:t>
      </w:r>
      <w:r w:rsidRPr="00754A76">
        <w:t>.</w:t>
      </w:r>
      <w:r>
        <w:t>2</w:t>
      </w:r>
      <w:r>
        <w:tab/>
        <w:t>Service Operations</w:t>
      </w:r>
      <w:bookmarkEnd w:id="142"/>
      <w:bookmarkEnd w:id="143"/>
    </w:p>
    <w:p w14:paraId="32DA1D4F" w14:textId="1713C434" w:rsidR="005707FC" w:rsidRDefault="005707FC" w:rsidP="005707FC">
      <w:pPr>
        <w:pStyle w:val="Heading5"/>
      </w:pPr>
      <w:bookmarkStart w:id="144" w:name="_Toc207721312"/>
      <w:bookmarkStart w:id="145" w:name="_Toc214976428"/>
      <w:r>
        <w:t>5</w:t>
      </w:r>
      <w:r w:rsidRPr="00754A76">
        <w:t>.2.</w:t>
      </w:r>
      <w:r w:rsidR="005001F4" w:rsidRPr="00754A76">
        <w:t>3</w:t>
      </w:r>
      <w:r w:rsidRPr="00754A76">
        <w:t>.2</w:t>
      </w:r>
      <w:r>
        <w:t>.1</w:t>
      </w:r>
      <w:r>
        <w:tab/>
        <w:t>Introduction</w:t>
      </w:r>
      <w:bookmarkEnd w:id="144"/>
      <w:bookmarkEnd w:id="145"/>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5707FC" w14:paraId="1866C08F" w14:textId="77777777" w:rsidTr="00456A4D">
        <w:trPr>
          <w:jc w:val="center"/>
        </w:trPr>
        <w:tc>
          <w:tcPr>
            <w:tcW w:w="2978" w:type="dxa"/>
            <w:vAlign w:val="center"/>
            <w:hideMark/>
          </w:tcPr>
          <w:p w14:paraId="50D137F1" w14:textId="77777777" w:rsidR="005707FC" w:rsidRDefault="005707FC" w:rsidP="00A61FAF">
            <w:pPr>
              <w:pStyle w:val="TAL"/>
            </w:pPr>
            <w:r>
              <w:rPr>
                <w:lang w:val="en-US"/>
              </w:rPr>
              <w:t>SS_</w:t>
            </w:r>
            <w:r w:rsidRPr="00AF4A48">
              <w:rPr>
                <w:lang w:val="en-US"/>
              </w:rPr>
              <w:t>SAnUsage</w:t>
            </w:r>
            <w:r>
              <w:t>_Create</w:t>
            </w:r>
          </w:p>
        </w:tc>
        <w:tc>
          <w:tcPr>
            <w:tcW w:w="4669" w:type="dxa"/>
            <w:vAlign w:val="center"/>
            <w:hideMark/>
          </w:tcPr>
          <w:p w14:paraId="055BE6A1" w14:textId="77777777" w:rsidR="005707FC" w:rsidRDefault="005707FC" w:rsidP="00A61FAF">
            <w:pPr>
              <w:pStyle w:val="TAL"/>
            </w:pPr>
            <w:r w:rsidRPr="00D46D17">
              <w:t xml:space="preserve">This service operation enables a service consumer to </w:t>
            </w:r>
            <w:r>
              <w:t>request the creation of a new spatial anchor usage subscription at the SAn Server</w:t>
            </w:r>
            <w:r w:rsidRPr="00D46D17">
              <w:t>.</w:t>
            </w:r>
          </w:p>
        </w:tc>
        <w:tc>
          <w:tcPr>
            <w:tcW w:w="1559" w:type="dxa"/>
            <w:vAlign w:val="center"/>
            <w:hideMark/>
          </w:tcPr>
          <w:p w14:paraId="31AB6C4E" w14:textId="77777777" w:rsidR="005707FC" w:rsidRDefault="005707FC" w:rsidP="00A61FAF">
            <w:pPr>
              <w:pStyle w:val="TAL"/>
            </w:pPr>
            <w:r w:rsidRPr="000C0EEE">
              <w:rPr>
                <w:lang w:val="en-US"/>
              </w:rPr>
              <w:t>e.g.</w:t>
            </w:r>
            <w:r>
              <w:rPr>
                <w:lang w:val="en-US"/>
              </w:rPr>
              <w:t>,</w:t>
            </w:r>
            <w:r w:rsidRPr="000C0EEE">
              <w:rPr>
                <w:lang w:val="en-US"/>
              </w:rPr>
              <w:t xml:space="preserve"> VAL Server</w:t>
            </w:r>
          </w:p>
        </w:tc>
      </w:tr>
      <w:tr w:rsidR="005707FC" w14:paraId="08F91BC4" w14:textId="77777777" w:rsidTr="00456A4D">
        <w:trPr>
          <w:jc w:val="center"/>
        </w:trPr>
        <w:tc>
          <w:tcPr>
            <w:tcW w:w="2978" w:type="dxa"/>
            <w:vAlign w:val="center"/>
          </w:tcPr>
          <w:p w14:paraId="38F5E7B8" w14:textId="77777777" w:rsidR="005707FC" w:rsidRDefault="005707FC" w:rsidP="00A61FAF">
            <w:pPr>
              <w:pStyle w:val="TAL"/>
              <w:rPr>
                <w:lang w:val="en-US"/>
              </w:rPr>
            </w:pPr>
            <w:r>
              <w:rPr>
                <w:lang w:val="en-US"/>
              </w:rPr>
              <w:t>SS_</w:t>
            </w:r>
            <w:r w:rsidRPr="00AF4A48">
              <w:rPr>
                <w:lang w:val="en-US"/>
              </w:rPr>
              <w:t>SAnUsage</w:t>
            </w:r>
            <w:r>
              <w:t>_Update</w:t>
            </w:r>
          </w:p>
        </w:tc>
        <w:tc>
          <w:tcPr>
            <w:tcW w:w="4669" w:type="dxa"/>
            <w:vAlign w:val="center"/>
          </w:tcPr>
          <w:p w14:paraId="4CC75968" w14:textId="77777777" w:rsidR="005707FC" w:rsidRPr="00D46D17" w:rsidRDefault="005707FC" w:rsidP="00A61FA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33510BE4" w14:textId="77777777" w:rsidTr="00456A4D">
        <w:trPr>
          <w:jc w:val="center"/>
        </w:trPr>
        <w:tc>
          <w:tcPr>
            <w:tcW w:w="2978" w:type="dxa"/>
            <w:vAlign w:val="center"/>
          </w:tcPr>
          <w:p w14:paraId="57AADEAE" w14:textId="77777777" w:rsidR="005707FC" w:rsidRDefault="005707FC" w:rsidP="00A61FAF">
            <w:pPr>
              <w:pStyle w:val="TAL"/>
              <w:rPr>
                <w:lang w:val="en-US"/>
              </w:rPr>
            </w:pPr>
            <w:r>
              <w:rPr>
                <w:lang w:val="en-US"/>
              </w:rPr>
              <w:t>SS_</w:t>
            </w:r>
            <w:r w:rsidRPr="00AF4A48">
              <w:rPr>
                <w:lang w:val="en-US"/>
              </w:rPr>
              <w:t>SAnUsage</w:t>
            </w:r>
            <w:r>
              <w:t>_Delete</w:t>
            </w:r>
          </w:p>
        </w:tc>
        <w:tc>
          <w:tcPr>
            <w:tcW w:w="4669" w:type="dxa"/>
            <w:vAlign w:val="center"/>
          </w:tcPr>
          <w:p w14:paraId="512DA70E" w14:textId="77777777" w:rsidR="005707FC" w:rsidRPr="00D46D17" w:rsidRDefault="005707FC" w:rsidP="00A61FA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41265DC1" w14:textId="77777777" w:rsidTr="00456A4D">
        <w:trPr>
          <w:jc w:val="center"/>
        </w:trPr>
        <w:tc>
          <w:tcPr>
            <w:tcW w:w="2978" w:type="dxa"/>
            <w:vAlign w:val="center"/>
          </w:tcPr>
          <w:p w14:paraId="4741E8FE" w14:textId="77777777" w:rsidR="005707FC" w:rsidRDefault="005707FC" w:rsidP="00A61FAF">
            <w:pPr>
              <w:pStyle w:val="TAL"/>
              <w:rPr>
                <w:lang w:val="en-US"/>
              </w:rPr>
            </w:pPr>
            <w:r>
              <w:rPr>
                <w:lang w:val="en-US"/>
              </w:rPr>
              <w:t>SS_SAnUsage_Notify</w:t>
            </w:r>
          </w:p>
        </w:tc>
        <w:tc>
          <w:tcPr>
            <w:tcW w:w="4669" w:type="dxa"/>
            <w:vAlign w:val="center"/>
          </w:tcPr>
          <w:p w14:paraId="469436D5" w14:textId="77777777" w:rsidR="005707FC" w:rsidRPr="00D46D17" w:rsidRDefault="005707FC" w:rsidP="00A61FAF">
            <w:pPr>
              <w:pStyle w:val="TAL"/>
            </w:pPr>
            <w:r>
              <w:t>This service operation enables a SEAL SAn server to notify a previously subscriber service consumer about the Spatial Anchors Usage Information.</w:t>
            </w:r>
          </w:p>
        </w:tc>
        <w:tc>
          <w:tcPr>
            <w:tcW w:w="1559" w:type="dxa"/>
            <w:vAlign w:val="center"/>
          </w:tcPr>
          <w:p w14:paraId="3F086C0F" w14:textId="77777777" w:rsidR="005707FC" w:rsidRPr="000C0EEE" w:rsidRDefault="005707FC" w:rsidP="00A61FAF">
            <w:pPr>
              <w:pStyle w:val="TAL"/>
              <w:rPr>
                <w:lang w:val="en-US"/>
              </w:rPr>
            </w:pPr>
            <w:r w:rsidRPr="000C0EEE">
              <w:rPr>
                <w:lang w:val="en-US"/>
              </w:rPr>
              <w:t>e.g.</w:t>
            </w:r>
            <w:r>
              <w:rPr>
                <w:lang w:val="en-US"/>
              </w:rPr>
              <w:t>, SAn</w:t>
            </w:r>
            <w:r w:rsidRPr="000C0EEE">
              <w:rPr>
                <w:lang w:val="en-US"/>
              </w:rPr>
              <w:t xml:space="preserve"> Server</w:t>
            </w:r>
          </w:p>
        </w:tc>
      </w:tr>
      <w:tr w:rsidR="005707FC" w14:paraId="6835868C" w14:textId="77777777" w:rsidTr="00456A4D">
        <w:trPr>
          <w:jc w:val="center"/>
        </w:trPr>
        <w:tc>
          <w:tcPr>
            <w:tcW w:w="2978" w:type="dxa"/>
            <w:vAlign w:val="center"/>
          </w:tcPr>
          <w:p w14:paraId="77E79AF0" w14:textId="77777777" w:rsidR="005707FC" w:rsidRDefault="005707FC" w:rsidP="00A61FAF">
            <w:pPr>
              <w:pStyle w:val="TAL"/>
              <w:rPr>
                <w:lang w:val="en-US"/>
              </w:rPr>
            </w:pPr>
            <w:r>
              <w:rPr>
                <w:lang w:val="en-US"/>
              </w:rPr>
              <w:t>SS_</w:t>
            </w:r>
            <w:r w:rsidRPr="00AF4A48">
              <w:rPr>
                <w:lang w:val="en-US"/>
              </w:rPr>
              <w:t>SAnUsage</w:t>
            </w:r>
            <w:r>
              <w:t>_Request</w:t>
            </w:r>
          </w:p>
        </w:tc>
        <w:tc>
          <w:tcPr>
            <w:tcW w:w="4669" w:type="dxa"/>
            <w:vAlign w:val="center"/>
          </w:tcPr>
          <w:p w14:paraId="0B2FE3A0" w14:textId="77777777" w:rsidR="005707FC" w:rsidRPr="00D46D17" w:rsidRDefault="005707FC" w:rsidP="00A61FAF">
            <w:pPr>
              <w:pStyle w:val="TAL"/>
            </w:pPr>
            <w:r w:rsidRPr="00D46D17">
              <w:t xml:space="preserve">This service operation enables a service consumer to </w:t>
            </w:r>
            <w:r>
              <w:t>request the spatial anchor usage information report from the SAn Server</w:t>
            </w:r>
          </w:p>
        </w:tc>
        <w:tc>
          <w:tcPr>
            <w:tcW w:w="1559" w:type="dxa"/>
            <w:vAlign w:val="center"/>
          </w:tcPr>
          <w:p w14:paraId="473C1D1C"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2DA4CCEF" w14:textId="77777777" w:rsidTr="00456A4D">
        <w:trPr>
          <w:jc w:val="center"/>
        </w:trPr>
        <w:tc>
          <w:tcPr>
            <w:tcW w:w="2978" w:type="dxa"/>
            <w:vAlign w:val="center"/>
          </w:tcPr>
          <w:p w14:paraId="68779EB8" w14:textId="77777777" w:rsidR="005707FC" w:rsidRDefault="005707FC" w:rsidP="00A61FAF">
            <w:pPr>
              <w:pStyle w:val="TAL"/>
              <w:rPr>
                <w:lang w:val="en-US"/>
              </w:rPr>
            </w:pPr>
            <w:r>
              <w:rPr>
                <w:lang w:val="en-US"/>
              </w:rPr>
              <w:t>SS_</w:t>
            </w:r>
            <w:r w:rsidRPr="00AF4A48">
              <w:rPr>
                <w:lang w:val="en-US"/>
              </w:rPr>
              <w:t>SAnUsage</w:t>
            </w:r>
            <w:r>
              <w:t>_Report</w:t>
            </w:r>
          </w:p>
        </w:tc>
        <w:tc>
          <w:tcPr>
            <w:tcW w:w="4669" w:type="dxa"/>
            <w:vAlign w:val="center"/>
          </w:tcPr>
          <w:p w14:paraId="5010EE55" w14:textId="77777777" w:rsidR="005707FC" w:rsidRPr="00D46D17" w:rsidRDefault="005707FC" w:rsidP="00A61FA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bl>
    <w:p w14:paraId="2656ABD7" w14:textId="77777777" w:rsidR="005707FC" w:rsidRDefault="005707FC" w:rsidP="005707FC"/>
    <w:p w14:paraId="660B27BA" w14:textId="44016A15" w:rsidR="005707FC" w:rsidRDefault="005707FC" w:rsidP="005707FC">
      <w:pPr>
        <w:pStyle w:val="Heading5"/>
      </w:pPr>
      <w:bookmarkStart w:id="146" w:name="_Toc207721313"/>
      <w:bookmarkStart w:id="147" w:name="_Toc214976429"/>
      <w:r>
        <w:t>5.2</w:t>
      </w:r>
      <w:r w:rsidRPr="00754A76">
        <w:t>.</w:t>
      </w:r>
      <w:r w:rsidR="005001F4" w:rsidRPr="00754A76">
        <w:t>3</w:t>
      </w:r>
      <w:r w:rsidRPr="00754A76">
        <w:t>.</w:t>
      </w:r>
      <w:r>
        <w:t>2.2</w:t>
      </w:r>
      <w:r>
        <w:tab/>
      </w:r>
      <w:r>
        <w:rPr>
          <w:lang w:val="en-US"/>
        </w:rPr>
        <w:t>SS_</w:t>
      </w:r>
      <w:r w:rsidRPr="00AF4A48">
        <w:rPr>
          <w:lang w:val="en-US"/>
        </w:rPr>
        <w:t>SAnUsage</w:t>
      </w:r>
      <w:r>
        <w:t>_Create</w:t>
      </w:r>
      <w:bookmarkEnd w:id="146"/>
      <w:bookmarkEnd w:id="1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7A79C454" w14:textId="77777777" w:rsidR="005707FC" w:rsidRPr="00D46D17" w:rsidRDefault="005707FC" w:rsidP="005707FC">
      <w:r w:rsidRPr="00D46D17">
        <w:t xml:space="preserve">This service operation is used by a service consumer to request the creation of </w:t>
      </w:r>
      <w:r>
        <w:t>Spatial Anchors Usage Information Subscription</w:t>
      </w:r>
      <w:r w:rsidRPr="00D46D17">
        <w:t xml:space="preserve"> at the </w:t>
      </w:r>
      <w:r>
        <w:t>SAn</w:t>
      </w:r>
      <w:r w:rsidRPr="00D46D17">
        <w:t xml:space="preserve"> Server.</w:t>
      </w:r>
    </w:p>
    <w:p w14:paraId="2C6DB763" w14:textId="77777777" w:rsidR="005707FC" w:rsidRPr="00D46D17" w:rsidRDefault="005707FC" w:rsidP="005707FC">
      <w:r w:rsidRPr="00D46D17">
        <w:t>The following procedures are supported by the "</w:t>
      </w:r>
      <w:r w:rsidRPr="00E11429">
        <w:t>SS_S</w:t>
      </w:r>
      <w:r>
        <w:t>AnUsage</w:t>
      </w:r>
      <w:r w:rsidRPr="00D46D17">
        <w:t>_Create" service operation:</w:t>
      </w:r>
    </w:p>
    <w:p w14:paraId="082127F6"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7B06B76B" w14:textId="126CDD78" w:rsidR="005707FC" w:rsidRPr="00D46D17" w:rsidRDefault="005707FC" w:rsidP="005707FC">
      <w:pPr>
        <w:pStyle w:val="H6"/>
      </w:pPr>
      <w:bookmarkStart w:id="148" w:name="_Toc148176850"/>
      <w:bookmarkStart w:id="149" w:name="_Toc151379229"/>
      <w:bookmarkStart w:id="150" w:name="_Toc151445411"/>
      <w:bookmarkStart w:id="151" w:name="_Toc160470478"/>
      <w:bookmarkStart w:id="152" w:name="_Toc164873622"/>
      <w:bookmarkStart w:id="153" w:name="_Toc180306242"/>
      <w:bookmarkStart w:id="154" w:name="_Toc195373981"/>
      <w:bookmarkStart w:id="155" w:name="_Toc200964699"/>
      <w:r w:rsidRPr="00D46D17">
        <w:t>5.</w:t>
      </w:r>
      <w:r w:rsidR="005001F4">
        <w:t>2.3</w:t>
      </w:r>
      <w:r w:rsidRPr="00D46D17">
        <w:t>.2.2.2</w:t>
      </w:r>
      <w:r w:rsidRPr="00D46D17">
        <w:tab/>
      </w:r>
      <w:r>
        <w:t>Spatial Anchor Usage Information Subscription</w:t>
      </w:r>
      <w:r w:rsidRPr="00D46D17">
        <w:t xml:space="preserve"> Creation</w:t>
      </w:r>
      <w:bookmarkEnd w:id="148"/>
      <w:bookmarkEnd w:id="149"/>
      <w:bookmarkEnd w:id="150"/>
      <w:bookmarkEnd w:id="151"/>
      <w:bookmarkEnd w:id="152"/>
      <w:bookmarkEnd w:id="153"/>
      <w:bookmarkEnd w:id="154"/>
      <w:bookmarkEnd w:id="155"/>
    </w:p>
    <w:p w14:paraId="4BB786C5" w14:textId="097C96ED"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56" w:name="_MON_1756650394"/>
    <w:bookmarkEnd w:id="156"/>
    <w:p w14:paraId="5ABA19FE" w14:textId="61DC0572" w:rsidR="005707FC" w:rsidRDefault="005707FC" w:rsidP="005707FC">
      <w:pPr>
        <w:pStyle w:val="TH"/>
      </w:pPr>
      <w:r w:rsidRPr="00D46D17">
        <w:object w:dxaOrig="9620" w:dyaOrig="2508" w14:anchorId="1A7B46C0">
          <v:shape id="_x0000_i1037" type="#_x0000_t75" style="width:479.8pt;height:125pt" o:ole="">
            <v:imagedata r:id="rId35" o:title=""/>
          </v:shape>
          <o:OLEObject Type="Embed" ProgID="Word.Document.8" ShapeID="_x0000_i1037" DrawAspect="Content" ObjectID="_1825850762"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01588DE0"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4F88F15A" w14:textId="14A334AD" w:rsidR="005707FC" w:rsidRDefault="005707FC" w:rsidP="005707FC">
      <w:pPr>
        <w:pStyle w:val="Heading5"/>
      </w:pPr>
      <w:bookmarkStart w:id="157" w:name="_Toc207721314"/>
      <w:bookmarkStart w:id="158" w:name="_Toc214976430"/>
      <w:r>
        <w:t>5.2</w:t>
      </w:r>
      <w:r w:rsidRPr="00754A76">
        <w:t>.</w:t>
      </w:r>
      <w:r w:rsidR="005001F4" w:rsidRPr="00754A76">
        <w:t>3</w:t>
      </w:r>
      <w:r w:rsidRPr="00754A76">
        <w:t>.</w:t>
      </w:r>
      <w:r>
        <w:t>2.3</w:t>
      </w:r>
      <w:r>
        <w:tab/>
      </w:r>
      <w:r>
        <w:rPr>
          <w:lang w:val="en-US"/>
        </w:rPr>
        <w:t>SS_</w:t>
      </w:r>
      <w:r w:rsidRPr="00AF4A48">
        <w:rPr>
          <w:lang w:val="en-US"/>
        </w:rPr>
        <w:t>SAnUsage</w:t>
      </w:r>
      <w:r>
        <w:t>_Update</w:t>
      </w:r>
      <w:bookmarkEnd w:id="157"/>
      <w:bookmarkEnd w:id="158"/>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59" w:name="_MON_1816674145"/>
    <w:bookmarkEnd w:id="159"/>
    <w:p w14:paraId="12313D16" w14:textId="77777777" w:rsidR="005707FC" w:rsidRDefault="005707FC" w:rsidP="005707FC">
      <w:pPr>
        <w:pStyle w:val="TH"/>
      </w:pPr>
      <w:r w:rsidRPr="00D46D17">
        <w:object w:dxaOrig="9620" w:dyaOrig="3192" w14:anchorId="0655F9D0">
          <v:shape id="_x0000_i1038" type="#_x0000_t75" style="width:479.8pt;height:159.55pt" o:ole="">
            <v:imagedata r:id="rId37" o:title=""/>
          </v:shape>
          <o:OLEObject Type="Embed" ProgID="Word.Document.8" ShapeID="_x0000_i1038" DrawAspect="Content" ObjectID="_1825850763" r:id="rId38">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160" w:name="_Toc207721315"/>
      <w:bookmarkStart w:id="161" w:name="_Toc214976431"/>
      <w:r>
        <w:t>5.</w:t>
      </w:r>
      <w:r w:rsidRPr="00754A76">
        <w:t>2.</w:t>
      </w:r>
      <w:r w:rsidR="005001F4" w:rsidRPr="00754A76">
        <w:t>3</w:t>
      </w:r>
      <w:r w:rsidRPr="00754A76">
        <w:t>.</w:t>
      </w:r>
      <w:r>
        <w:t>2.4</w:t>
      </w:r>
      <w:r>
        <w:tab/>
      </w:r>
      <w:r>
        <w:rPr>
          <w:lang w:val="en-US"/>
        </w:rPr>
        <w:t>SS_</w:t>
      </w:r>
      <w:r w:rsidRPr="00AF4A48">
        <w:rPr>
          <w:lang w:val="en-US"/>
        </w:rPr>
        <w:t>SAnUsage</w:t>
      </w:r>
      <w:r>
        <w:t>_Delete</w:t>
      </w:r>
      <w:bookmarkEnd w:id="160"/>
      <w:bookmarkEnd w:id="161"/>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162" w:name="_Toc148176856"/>
      <w:bookmarkStart w:id="163" w:name="_Toc151379235"/>
      <w:bookmarkStart w:id="164" w:name="_Toc151445417"/>
      <w:bookmarkStart w:id="165" w:name="_Toc160470484"/>
      <w:bookmarkStart w:id="166" w:name="_Toc164873628"/>
      <w:bookmarkStart w:id="167" w:name="_Toc180306248"/>
      <w:bookmarkStart w:id="168" w:name="_Toc195373987"/>
      <w:bookmarkStart w:id="169" w:name="_Toc200964705"/>
      <w:r w:rsidRPr="00D46D17">
        <w:t>5.</w:t>
      </w:r>
      <w:r w:rsidR="005001F4">
        <w:t>2.3</w:t>
      </w:r>
      <w:r w:rsidRPr="00D46D17">
        <w:t>.2.4.2</w:t>
      </w:r>
      <w:r w:rsidRPr="00D46D17">
        <w:tab/>
      </w:r>
      <w:bookmarkEnd w:id="162"/>
      <w:bookmarkEnd w:id="163"/>
      <w:bookmarkEnd w:id="164"/>
      <w:bookmarkEnd w:id="165"/>
      <w:bookmarkEnd w:id="166"/>
      <w:bookmarkEnd w:id="167"/>
      <w:bookmarkEnd w:id="168"/>
      <w:bookmarkEnd w:id="169"/>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70" w:name="_MON_1814611576"/>
    <w:bookmarkEnd w:id="170"/>
    <w:p w14:paraId="4BBF070D" w14:textId="77777777" w:rsidR="005707FC" w:rsidRPr="00D46D17" w:rsidRDefault="005707FC" w:rsidP="005707FC">
      <w:pPr>
        <w:pStyle w:val="TH"/>
      </w:pPr>
      <w:r w:rsidRPr="00D46D17">
        <w:object w:dxaOrig="9620" w:dyaOrig="2508" w14:anchorId="2B5D4DAC">
          <v:shape id="_x0000_i1039" type="#_x0000_t75" style="width:479.8pt;height:125pt" o:ole="">
            <v:imagedata r:id="rId39" o:title=""/>
          </v:shape>
          <o:OLEObject Type="Embed" ProgID="Word.Document.8" ShapeID="_x0000_i1039" DrawAspect="Content" ObjectID="_1825850764" r:id="rId40">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171" w:name="_Toc207721316"/>
      <w:bookmarkStart w:id="172" w:name="_Toc214976432"/>
      <w:r w:rsidRPr="00245C34">
        <w:t>5.</w:t>
      </w:r>
      <w:r>
        <w:t>2</w:t>
      </w:r>
      <w:r w:rsidR="005001F4">
        <w:t>.3</w:t>
      </w:r>
      <w:r w:rsidRPr="00245C34">
        <w:t>.2.</w:t>
      </w:r>
      <w:r>
        <w:t>5</w:t>
      </w:r>
      <w:r w:rsidRPr="00245C34">
        <w:tab/>
        <w:t>SS_S</w:t>
      </w:r>
      <w:r>
        <w:t>AnUsage_</w:t>
      </w:r>
      <w:r w:rsidRPr="00245C34">
        <w:t>Notify</w:t>
      </w:r>
      <w:bookmarkEnd w:id="171"/>
      <w:bookmarkEnd w:id="172"/>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5CC638B8" w14:textId="43B8B86F" w:rsidR="005707FC" w:rsidRDefault="005001F4" w:rsidP="005707FC">
      <w:pPr>
        <w:pStyle w:val="H6"/>
      </w:pPr>
      <w:r>
        <w:t>5.2.3</w:t>
      </w:r>
      <w:r w:rsidR="005707FC">
        <w:t>.2.5.2</w:t>
      </w:r>
      <w:r w:rsidR="005707FC">
        <w:tab/>
        <w:t>Spatial Anchors Usage Information Notification</w:t>
      </w:r>
    </w:p>
    <w:p w14:paraId="73C651FB" w14:textId="7BAB1ABE" w:rsidR="005707FC" w:rsidRPr="00D46D17" w:rsidRDefault="005707FC" w:rsidP="005707FC">
      <w:r w:rsidRPr="00D46D17">
        <w:t>Figure </w:t>
      </w:r>
      <w:r w:rsidR="005001F4">
        <w:t>5.2.3</w:t>
      </w:r>
      <w:r>
        <w:t>.2.5.2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1A43F303" w14:textId="77777777" w:rsidR="005707FC" w:rsidRPr="00D46D17" w:rsidRDefault="005707FC" w:rsidP="005707FC">
      <w:pPr>
        <w:pStyle w:val="TH"/>
      </w:pPr>
      <w:r w:rsidRPr="00D46D17">
        <w:object w:dxaOrig="9620" w:dyaOrig="3024" w14:anchorId="3579804C">
          <v:shape id="_x0000_i1040" type="#_x0000_t75" style="width:479.8pt;height:150.35pt" o:ole="">
            <v:imagedata r:id="rId41" o:title=""/>
          </v:shape>
          <o:OLEObject Type="Embed" ProgID="Word.Document.8" ShapeID="_x0000_i1040" DrawAspect="Content" ObjectID="_1825850765" r:id="rId42">
            <o:FieldCodes>\s</o:FieldCodes>
          </o:OLEObject>
        </w:object>
      </w:r>
    </w:p>
    <w:p w14:paraId="3BCE7210" w14:textId="48FB1A20" w:rsidR="005707FC" w:rsidRPr="00D46D17" w:rsidRDefault="005707FC" w:rsidP="005707FC">
      <w:pPr>
        <w:pStyle w:val="TF"/>
      </w:pPr>
      <w:r w:rsidRPr="00D46D17">
        <w:t>Figure </w:t>
      </w:r>
      <w:r>
        <w:t>5.2.</w:t>
      </w:r>
      <w:r w:rsidR="00D07F34">
        <w:t>3.2.5.2</w:t>
      </w:r>
      <w:r w:rsidRPr="00D46D17">
        <w:t xml:space="preserve">-1: Procedure for </w:t>
      </w:r>
      <w:r>
        <w:t>Spatial Maps Notification</w:t>
      </w:r>
    </w:p>
    <w:p w14:paraId="79FA9D96" w14:textId="5000FFBD" w:rsidR="005707FC" w:rsidRPr="00535E7D" w:rsidRDefault="005707FC" w:rsidP="005707F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r>
        <w:t>SpatialAnchorsUsageInfo</w:t>
      </w:r>
      <w:r w:rsidRPr="008874EC">
        <w:t>Notif</w:t>
      </w:r>
      <w:r w:rsidRPr="00535E7D">
        <w:t xml:space="preserve"> data structure.</w:t>
      </w:r>
    </w:p>
    <w:p w14:paraId="1E7C722A" w14:textId="77777777" w:rsidR="005707FC" w:rsidRPr="00535E7D" w:rsidRDefault="005707FC" w:rsidP="005707F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273473AD" w14:textId="77777777" w:rsidR="005707FC" w:rsidRDefault="005707FC" w:rsidP="005707FC">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22467317" w14:textId="263136B3" w:rsidR="005707FC" w:rsidRPr="00C97B61" w:rsidRDefault="005707FC" w:rsidP="00EC1307">
      <w:pPr>
        <w:pStyle w:val="Heading5"/>
      </w:pPr>
      <w:bookmarkStart w:id="173" w:name="_Toc207721317"/>
      <w:bookmarkStart w:id="174" w:name="_Toc214976433"/>
      <w:r w:rsidRPr="00EC1307">
        <w:t>5.2.</w:t>
      </w:r>
      <w:r w:rsidR="005001F4" w:rsidRPr="00EC1307">
        <w:t>3</w:t>
      </w:r>
      <w:r w:rsidRPr="00EC1307">
        <w:t>.2.6</w:t>
      </w:r>
      <w:r w:rsidRPr="00EC1307">
        <w:tab/>
        <w:t>SS_SAnUsage_Request</w:t>
      </w:r>
      <w:bookmarkEnd w:id="173"/>
      <w:bookmarkEnd w:id="174"/>
    </w:p>
    <w:p w14:paraId="03B9F886" w14:textId="59B7EB39" w:rsidR="005707FC" w:rsidRPr="00C97B61" w:rsidRDefault="005707FC" w:rsidP="005707FC">
      <w:pPr>
        <w:pStyle w:val="H6"/>
      </w:pPr>
      <w:r w:rsidRPr="00C97B61">
        <w:t>5.2.</w:t>
      </w:r>
      <w:r w:rsidR="005001F4" w:rsidRPr="00754A76">
        <w:t>3</w:t>
      </w:r>
      <w:r w:rsidRPr="00754A76">
        <w:t>.</w:t>
      </w:r>
      <w:r w:rsidRPr="00C97B61">
        <w:t>2.</w:t>
      </w:r>
      <w:r>
        <w:t>6</w:t>
      </w:r>
      <w:r w:rsidRPr="00C97B61">
        <w:t>.1</w:t>
      </w:r>
      <w:r w:rsidRPr="00C97B61">
        <w:tab/>
        <w:t>General</w:t>
      </w:r>
    </w:p>
    <w:p w14:paraId="107FE4E1" w14:textId="77777777" w:rsidR="005707FC" w:rsidRPr="00C97B61" w:rsidRDefault="005707FC" w:rsidP="00EC1307">
      <w:r w:rsidRPr="00EC1307">
        <w:t xml:space="preserve">This service operation is used by a service consumer to request the spatial anchors usage information from the SAn Server. </w:t>
      </w:r>
    </w:p>
    <w:p w14:paraId="157C480F" w14:textId="77777777" w:rsidR="005707FC" w:rsidRPr="00C97B61" w:rsidRDefault="005707FC" w:rsidP="00EC1307">
      <w:r w:rsidRPr="00EC1307">
        <w:t>The following procedures are supported by the "SS_SAnUsage_Request" service operation:</w:t>
      </w:r>
    </w:p>
    <w:p w14:paraId="5BE52364" w14:textId="77777777" w:rsidR="005707FC" w:rsidRPr="00C97B61" w:rsidRDefault="005707FC" w:rsidP="00EC1307">
      <w:pPr>
        <w:pStyle w:val="B1"/>
        <w:rPr>
          <w:lang w:val="en-US"/>
        </w:rPr>
      </w:pPr>
      <w:r w:rsidRPr="00EC1307">
        <w:t>-</w:t>
      </w:r>
      <w:r w:rsidRPr="00EC1307">
        <w:tab/>
        <w:t>Spatial Anchor Usage Information Request.</w:t>
      </w:r>
    </w:p>
    <w:p w14:paraId="008B9929" w14:textId="025E56AF" w:rsidR="005707FC" w:rsidRPr="00C97B61" w:rsidRDefault="005707FC" w:rsidP="005707FC">
      <w:pPr>
        <w:pStyle w:val="H6"/>
      </w:pPr>
      <w:r w:rsidRPr="00C97B61">
        <w:t>5.</w:t>
      </w:r>
      <w:r>
        <w:t>2</w:t>
      </w:r>
      <w:r w:rsidR="005001F4">
        <w:t>.3</w:t>
      </w:r>
      <w:r w:rsidRPr="00C97B61">
        <w:t>.2.</w:t>
      </w:r>
      <w:r>
        <w:t>6</w:t>
      </w:r>
      <w:r w:rsidRPr="00C97B61">
        <w:t>.2</w:t>
      </w:r>
      <w:r w:rsidRPr="00C97B61">
        <w:tab/>
        <w:t>Spatial Anchor Usage Information Request</w:t>
      </w:r>
    </w:p>
    <w:p w14:paraId="067F679B" w14:textId="2FF16AF2" w:rsidR="005707FC" w:rsidRDefault="005707FC" w:rsidP="00EC1307">
      <w:r w:rsidRPr="00EC1307">
        <w:t>Figure 5.2</w:t>
      </w:r>
      <w:r w:rsidR="005001F4" w:rsidRPr="00EC1307">
        <w:t>.3</w:t>
      </w:r>
      <w:r w:rsidRPr="00EC1307">
        <w:t>.2.6.2-1 depicts a scenario where a service consumer sends a request to the SAn Server to retrieve the  existing Spatial Anchors Usage Information (see also clause 8.4.3 of 3GPP TS 23.437 [13]).</w:t>
      </w:r>
    </w:p>
    <w:p w14:paraId="60B65124" w14:textId="77777777" w:rsidR="005707FC" w:rsidRPr="00C97B61" w:rsidRDefault="005707FC" w:rsidP="005707FC">
      <w:pPr>
        <w:pStyle w:val="TH"/>
        <w:rPr>
          <w:color w:val="000000" w:themeColor="text1"/>
        </w:rPr>
      </w:pPr>
      <w:r w:rsidRPr="00D46D17">
        <w:object w:dxaOrig="9620" w:dyaOrig="2508" w14:anchorId="113BC206">
          <v:shape id="_x0000_i1041" type="#_x0000_t75" style="width:479.8pt;height:125pt" o:ole="">
            <v:imagedata r:id="rId35" o:title=""/>
          </v:shape>
          <o:OLEObject Type="Embed" ProgID="Word.Document.8" ShapeID="_x0000_i1041" DrawAspect="Content" ObjectID="_1825850766" r:id="rId43">
            <o:FieldCodes>\s</o:FieldCodes>
          </o:OLEObject>
        </w:object>
      </w:r>
    </w:p>
    <w:p w14:paraId="4D53C161" w14:textId="450736FE" w:rsidR="005707FC" w:rsidRPr="00C97B61" w:rsidRDefault="005707FC" w:rsidP="005707FC">
      <w:pPr>
        <w:pStyle w:val="TF"/>
        <w:rPr>
          <w:color w:val="000000" w:themeColor="text1"/>
        </w:rPr>
      </w:pPr>
      <w:r w:rsidRPr="00C97B61">
        <w:rPr>
          <w:color w:val="000000" w:themeColor="text1"/>
        </w:rPr>
        <w:t>Figure 5.</w:t>
      </w:r>
      <w:r>
        <w:rPr>
          <w:color w:val="000000" w:themeColor="text1"/>
        </w:rPr>
        <w:t>2</w:t>
      </w:r>
      <w:r w:rsidRPr="00C97B61">
        <w:rPr>
          <w:color w:val="000000" w:themeColor="text1"/>
        </w:rPr>
        <w:t>.</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Procedure for </w:t>
      </w:r>
      <w:r>
        <w:t xml:space="preserve">Spatial Anchor Usage Information </w:t>
      </w:r>
      <w:r>
        <w:rPr>
          <w:color w:val="000000" w:themeColor="text1"/>
        </w:rPr>
        <w:t>Request</w:t>
      </w:r>
    </w:p>
    <w:p w14:paraId="212E8506" w14:textId="77777777" w:rsidR="005707FC" w:rsidRPr="00D46D17" w:rsidRDefault="005707FC" w:rsidP="00EC1307">
      <w:pPr>
        <w:pStyle w:val="B1"/>
      </w:pPr>
      <w:r w:rsidRPr="00EC1307">
        <w:t>1.</w:t>
      </w:r>
      <w:r w:rsidRPr="00EC1307">
        <w:tab/>
        <w:t>In order to retrieve a Spatial Anchors Usage Information, the service consumer shall send an HTTP POST request to the SAn Server targeting the URI of the "Spatial Anchors Usage Information Subscriptions" collection resource, with the request body including the SpatialAnchorsUsageInfoSub data structure, with the one-time and immediate reporting values set to "true".</w:t>
      </w:r>
    </w:p>
    <w:p w14:paraId="10B20868" w14:textId="77777777" w:rsidR="005707FC" w:rsidRPr="00D46D17" w:rsidRDefault="005707FC" w:rsidP="00EC1307">
      <w:pPr>
        <w:pStyle w:val="B1"/>
      </w:pPr>
      <w:r w:rsidRPr="00EC1307">
        <w:t>2a.</w:t>
      </w:r>
      <w:r w:rsidRPr="00EC1307">
        <w:tab/>
        <w:t>Upon success, if the requested Spatial Anchors Usage Information is available at the SAn server, then the SAn server responds with HTTP "201 Created" status code, with the response body containing Spatial Anchor usage report information within the SpatialAnchorsUsageInfoSub data structure.</w:t>
      </w:r>
    </w:p>
    <w:p w14:paraId="18F92D5D" w14:textId="77777777" w:rsidR="005707FC" w:rsidRDefault="005707FC" w:rsidP="005707FC">
      <w:pPr>
        <w:pStyle w:val="B1"/>
        <w:rPr>
          <w:color w:val="000000" w:themeColor="text1"/>
        </w:rPr>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FB378FF" w14:textId="77777777" w:rsidR="00854977" w:rsidRPr="00C97B61" w:rsidRDefault="00854977" w:rsidP="00EC1307">
      <w:pPr>
        <w:pStyle w:val="Heading5"/>
      </w:pPr>
      <w:bookmarkStart w:id="175" w:name="_Toc207721318"/>
      <w:bookmarkStart w:id="176" w:name="_Toc214976434"/>
      <w:r w:rsidRPr="00EC1307">
        <w:t>5.2.3.2.7</w:t>
      </w:r>
      <w:r w:rsidRPr="00EC1307">
        <w:tab/>
        <w:t>SS_SAnUsage_Report</w:t>
      </w:r>
      <w:bookmarkEnd w:id="175"/>
      <w:bookmarkEnd w:id="176"/>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00501AB2" w14:textId="484F32F6" w:rsidR="00854977" w:rsidRDefault="00854977" w:rsidP="00EC1307">
      <w:r w:rsidRPr="00EC1307">
        <w:t>Figure 5.2.3.2.7.2-1 depicts a scenario where a service consumer sends a request to the SAn Server to report spatial anchors usage information (see also SS_SAnUsageReport_Request service operation, clause 8.4.4 of 3GPP TS 23.437 [13]).</w:t>
      </w:r>
    </w:p>
    <w:bookmarkStart w:id="177" w:name="_MON_1820501439"/>
    <w:bookmarkEnd w:id="177"/>
    <w:p w14:paraId="19127C9E" w14:textId="50C9D3A9" w:rsidR="00854977" w:rsidRDefault="00854977" w:rsidP="007D609F">
      <w:pPr>
        <w:pStyle w:val="TH"/>
      </w:pPr>
      <w:r w:rsidRPr="00D46D17">
        <w:rPr>
          <w:noProof/>
        </w:rPr>
        <w:object w:dxaOrig="9620" w:dyaOrig="2616" w14:anchorId="7A240D42">
          <v:shape id="_x0000_i1042" type="#_x0000_t75" alt="" style="width:479.8pt;height:131.35pt;mso-width-percent:0;mso-height-percent:0;mso-width-percent:0;mso-height-percent:0" o:ole="">
            <v:imagedata r:id="rId44" o:title=""/>
          </v:shape>
          <o:OLEObject Type="Embed" ProgID="Word.Document.8" ShapeID="_x0000_i1042" DrawAspect="Content" ObjectID="_1825850767" r:id="rId45">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64763F6" w14:textId="6777157A" w:rsidR="00854977" w:rsidRPr="00D46D17" w:rsidRDefault="00854977" w:rsidP="00854977">
      <w:pPr>
        <w:pStyle w:val="B1"/>
      </w:pPr>
      <w:r w:rsidRPr="00D46D17">
        <w:t>1.</w:t>
      </w:r>
      <w:r w:rsidRPr="00D46D17">
        <w:tab/>
        <w:t xml:space="preserve">In order to </w:t>
      </w:r>
      <w:r>
        <w:t xml:space="preserve">report the spatial anchor usage information, </w:t>
      </w:r>
      <w:r w:rsidRPr="00D46D17">
        <w:t xml:space="preserve">the </w:t>
      </w:r>
      <w:r w:rsidRPr="00D46D17">
        <w:rPr>
          <w:noProof/>
          <w:lang w:eastAsia="zh-CN"/>
        </w:rPr>
        <w:t xml:space="preserve">service consumer </w:t>
      </w:r>
      <w:r w:rsidRPr="00D46D17">
        <w:t xml:space="preserve">shall send an HTTP </w:t>
      </w:r>
      <w:r>
        <w:t>POST</w:t>
      </w:r>
      <w:r w:rsidRPr="00D46D17">
        <w:t xml:space="preserve"> request to the </w:t>
      </w:r>
      <w:r>
        <w:t>SAn</w:t>
      </w:r>
      <w:r w:rsidRPr="00D46D17">
        <w:t xml:space="preserve"> Server targeting the URI of the </w:t>
      </w:r>
      <w:r>
        <w:t xml:space="preserve">corresponding custom operation (i.e., </w:t>
      </w:r>
      <w:r w:rsidRPr="00D46D17">
        <w:t>"</w:t>
      </w:r>
      <w:r>
        <w:t>Request</w:t>
      </w:r>
      <w:r w:rsidRPr="00D46D17">
        <w:t>"</w:t>
      </w:r>
      <w:r>
        <w:t>)</w:t>
      </w:r>
      <w:r w:rsidRPr="00D46D17">
        <w:t xml:space="preserve">, with the request </w:t>
      </w:r>
      <w:r>
        <w:t>body</w:t>
      </w:r>
      <w:r w:rsidRPr="00D46D17">
        <w:t xml:space="preserve"> including the </w:t>
      </w:r>
      <w:r>
        <w:t>SpatialAnchorUsageReportReq data structure.</w:t>
      </w:r>
    </w:p>
    <w:p w14:paraId="6BD2B0E7" w14:textId="6B28F71E" w:rsidR="00854977" w:rsidRPr="00D46D17" w:rsidRDefault="00854977" w:rsidP="00854977">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fulfilment of spatial anchor usage information report request.</w:t>
      </w:r>
    </w:p>
    <w:p w14:paraId="08D4F8A4" w14:textId="6E2DED19" w:rsidR="005707FC" w:rsidRDefault="00854977" w:rsidP="005707FC">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6CE08E25" w:rsidR="008A6D4A" w:rsidRDefault="004859EC" w:rsidP="00B75D4E">
      <w:pPr>
        <w:pStyle w:val="Heading2"/>
      </w:pPr>
      <w:bookmarkStart w:id="178" w:name="_Toc510696596"/>
      <w:bookmarkStart w:id="179" w:name="_Toc35971388"/>
      <w:bookmarkEnd w:id="74"/>
      <w:bookmarkEnd w:id="75"/>
      <w:bookmarkEnd w:id="138"/>
      <w:bookmarkEnd w:id="139"/>
      <w:r w:rsidRPr="004D3578">
        <w:br w:type="page"/>
      </w:r>
      <w:bookmarkStart w:id="180" w:name="_Toc191382265"/>
      <w:bookmarkStart w:id="181" w:name="_Toc191627398"/>
      <w:bookmarkStart w:id="182" w:name="_Toc207721325"/>
      <w:bookmarkStart w:id="183" w:name="_Toc214976435"/>
      <w:r w:rsidR="008A6D4A">
        <w:t>5.3</w:t>
      </w:r>
      <w:r w:rsidR="008A6D4A">
        <w:tab/>
      </w:r>
      <w:bookmarkEnd w:id="178"/>
      <w:bookmarkEnd w:id="179"/>
      <w:r w:rsidR="00F7689D">
        <w:t>Spatial Map Server</w:t>
      </w:r>
      <w:r w:rsidR="00E2654F">
        <w:t xml:space="preserve"> </w:t>
      </w:r>
      <w:r w:rsidR="00B75D4E">
        <w:t>APIs</w:t>
      </w:r>
      <w:bookmarkEnd w:id="180"/>
      <w:bookmarkEnd w:id="181"/>
      <w:bookmarkEnd w:id="182"/>
      <w:bookmarkEnd w:id="183"/>
    </w:p>
    <w:p w14:paraId="2705C003" w14:textId="07706D8C" w:rsidR="00A26E4A" w:rsidRPr="001567E3" w:rsidRDefault="00A26E4A" w:rsidP="00A26E4A">
      <w:pPr>
        <w:pStyle w:val="Heading3"/>
      </w:pPr>
      <w:bookmarkStart w:id="184" w:name="_Toc207721326"/>
      <w:bookmarkStart w:id="185" w:name="_Toc214976436"/>
      <w:bookmarkStart w:id="186" w:name="_Toc191382266"/>
      <w:bookmarkStart w:id="187"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184"/>
      <w:bookmarkEnd w:id="185"/>
    </w:p>
    <w:p w14:paraId="22A3EAD7" w14:textId="5C2EF9A7" w:rsidR="00A26E4A" w:rsidRDefault="00A26E4A" w:rsidP="00A26E4A">
      <w:pPr>
        <w:pStyle w:val="Heading4"/>
      </w:pPr>
      <w:bookmarkStart w:id="188" w:name="_Toc207721327"/>
      <w:bookmarkStart w:id="189" w:name="_Toc214976437"/>
      <w:r>
        <w:t>5.3.</w:t>
      </w:r>
      <w:r w:rsidR="00DB7567">
        <w:t>1</w:t>
      </w:r>
      <w:r>
        <w:t>.1</w:t>
      </w:r>
      <w:r>
        <w:tab/>
        <w:t>Service Description</w:t>
      </w:r>
      <w:bookmarkEnd w:id="188"/>
      <w:bookmarkEnd w:id="189"/>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190" w:name="_Toc207721328"/>
      <w:bookmarkStart w:id="191" w:name="_Toc214976438"/>
      <w:r>
        <w:t>5.3</w:t>
      </w:r>
      <w:r w:rsidRPr="00C5432C">
        <w:t>.</w:t>
      </w:r>
      <w:r w:rsidR="00DB7567" w:rsidRPr="00C5432C">
        <w:t>1</w:t>
      </w:r>
      <w:r w:rsidRPr="00C5432C">
        <w:t>.</w:t>
      </w:r>
      <w:r>
        <w:t>2</w:t>
      </w:r>
      <w:r>
        <w:tab/>
        <w:t>Service Operations</w:t>
      </w:r>
      <w:bookmarkEnd w:id="190"/>
      <w:bookmarkEnd w:id="191"/>
    </w:p>
    <w:p w14:paraId="64648F19" w14:textId="12770783" w:rsidR="00A26E4A" w:rsidRDefault="00A26E4A" w:rsidP="00A26E4A">
      <w:pPr>
        <w:pStyle w:val="Heading5"/>
      </w:pPr>
      <w:bookmarkStart w:id="192" w:name="_Toc207721329"/>
      <w:bookmarkStart w:id="193" w:name="_Toc214976439"/>
      <w:r>
        <w:t>5.3</w:t>
      </w:r>
      <w:r w:rsidRPr="00C5432C">
        <w:t>.</w:t>
      </w:r>
      <w:r w:rsidR="00DB7567" w:rsidRPr="00C5432C">
        <w:t>1</w:t>
      </w:r>
      <w:r w:rsidRPr="00C5432C">
        <w:t>.</w:t>
      </w:r>
      <w:r>
        <w:t>2.1</w:t>
      </w:r>
      <w:r>
        <w:tab/>
        <w:t>Introduction</w:t>
      </w:r>
      <w:bookmarkEnd w:id="192"/>
      <w:bookmarkEnd w:id="193"/>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194" w:name="_Toc207721330"/>
      <w:bookmarkStart w:id="195" w:name="_Toc214976440"/>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194"/>
      <w:bookmarkEnd w:id="195"/>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01483DD1" w14:textId="73DA020B" w:rsidR="00A26E4A" w:rsidRPr="00D46D17" w:rsidRDefault="00DB7567" w:rsidP="00A26E4A">
      <w:pPr>
        <w:pStyle w:val="H6"/>
      </w:pPr>
      <w:r>
        <w:t>5.3.1</w:t>
      </w:r>
      <w:r w:rsidR="00A26E4A" w:rsidRPr="00D46D17">
        <w:t>.2.2.2</w:t>
      </w:r>
      <w:r w:rsidR="00A26E4A" w:rsidRPr="00D46D17">
        <w:tab/>
      </w:r>
      <w:r w:rsidR="00A26E4A">
        <w:t>Spatial Map</w:t>
      </w:r>
      <w:r w:rsidR="00A26E4A" w:rsidRPr="00D46D17">
        <w:t xml:space="preserve"> Creation</w:t>
      </w:r>
    </w:p>
    <w:p w14:paraId="4B781A65" w14:textId="0832A071" w:rsidR="00A26E4A" w:rsidRPr="00D46D17" w:rsidRDefault="00A26E4A" w:rsidP="00A26E4A">
      <w:r w:rsidRPr="00D46D17">
        <w:t>Figure </w:t>
      </w:r>
      <w:r w:rsidR="00DB7567">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196" w:name="_MON_1825043621"/>
    <w:bookmarkEnd w:id="196"/>
    <w:p w14:paraId="5999851E" w14:textId="72F08B08" w:rsidR="00A26E4A" w:rsidRDefault="00A26E4A" w:rsidP="00A26E4A">
      <w:pPr>
        <w:pStyle w:val="TH"/>
      </w:pPr>
      <w:r w:rsidRPr="00D46D17">
        <w:object w:dxaOrig="9620" w:dyaOrig="2508" w14:anchorId="4B4CAF99">
          <v:shape id="_x0000_i1043" type="#_x0000_t75" style="width:479.8pt;height:125pt" o:ole="">
            <v:imagedata r:id="rId46" o:title=""/>
          </v:shape>
          <o:OLEObject Type="Embed" ProgID="Word.Document.8" ShapeID="_x0000_i1043" DrawAspect="Content" ObjectID="_1825850768" r:id="rId47">
            <o:FieldCodes>\s</o:FieldCodes>
          </o:OLEObject>
        </w:object>
      </w:r>
    </w:p>
    <w:p w14:paraId="7194BB1E" w14:textId="79E2F779" w:rsidR="00A26E4A" w:rsidRPr="00D46D17" w:rsidRDefault="00A26E4A" w:rsidP="00A26E4A">
      <w:pPr>
        <w:pStyle w:val="TF"/>
      </w:pPr>
      <w:r w:rsidRPr="00D46D17">
        <w:t>Figure </w:t>
      </w:r>
      <w:r w:rsidR="00DB7567">
        <w:t>5.3.1</w:t>
      </w:r>
      <w:r w:rsidRPr="00D46D17">
        <w:t xml:space="preserve">.2.2.2-1: Procedure for </w:t>
      </w:r>
      <w:r>
        <w:t>Spatial Maps</w:t>
      </w:r>
      <w:r w:rsidRPr="00D46D17">
        <w:t xml:space="preserve"> Creation</w:t>
      </w:r>
    </w:p>
    <w:p w14:paraId="71DB6B53" w14:textId="77777777" w:rsidR="00A26E4A" w:rsidRPr="00D46D17" w:rsidRDefault="00A26E4A" w:rsidP="00A26E4A">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09B1520E"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and an HTTP "Location" header field containing the URI of the created resource</w:t>
      </w:r>
      <w:r w:rsidRPr="00D46D17">
        <w:t>.</w:t>
      </w:r>
    </w:p>
    <w:p w14:paraId="72A5A326"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197" w:name="_Toc207721331"/>
      <w:bookmarkStart w:id="198" w:name="_Toc214976441"/>
      <w:r w:rsidRPr="00EC1307">
        <w:t>5.3.1</w:t>
      </w:r>
      <w:r w:rsidR="00A26E4A" w:rsidRPr="00EC1307">
        <w:t>.2.3</w:t>
      </w:r>
      <w:r w:rsidR="00A26E4A" w:rsidRPr="00EC1307">
        <w:tab/>
        <w:t>SS_SmManagement_Request</w:t>
      </w:r>
      <w:bookmarkEnd w:id="197"/>
      <w:bookmarkEnd w:id="198"/>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199" w:name="_MON_1816687451"/>
    <w:bookmarkEnd w:id="199"/>
    <w:p w14:paraId="7DB49388" w14:textId="77777777" w:rsidR="00A26E4A" w:rsidRPr="00C97B61" w:rsidRDefault="00A26E4A" w:rsidP="00EC1307">
      <w:pPr>
        <w:pStyle w:val="TH"/>
      </w:pPr>
      <w:r w:rsidRPr="00EC1307">
        <w:object w:dxaOrig="9620" w:dyaOrig="2508" w14:anchorId="57F96C1A">
          <v:shape id="_x0000_i1044" type="#_x0000_t75" style="width:479.8pt;height:125pt" o:ole="">
            <v:imagedata r:id="rId48" o:title=""/>
          </v:shape>
          <o:OLEObject Type="Embed" ProgID="Word.Document.8" ShapeID="_x0000_i1044" DrawAspect="Content" ObjectID="_1825850769" r:id="rId49">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200" w:name="_Toc207721332"/>
      <w:bookmarkStart w:id="201" w:name="_Toc214976442"/>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200"/>
      <w:bookmarkEnd w:id="201"/>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5" type="#_x0000_t75" style="width:479.8pt;height:129.6pt" o:ole="">
            <v:imagedata r:id="rId50" o:title=""/>
          </v:shape>
          <o:OLEObject Type="Embed" ProgID="Word.Document.8" ShapeID="_x0000_i1045" DrawAspect="Content" ObjectID="_1825850770" r:id="rId51">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202" w:name="_Toc207721333"/>
      <w:bookmarkStart w:id="203" w:name="_Toc214976443"/>
      <w:r>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202"/>
      <w:bookmarkEnd w:id="203"/>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6" type="#_x0000_t75" style="width:479.8pt;height:125pt" o:ole="">
            <v:imagedata r:id="rId52" o:title=""/>
          </v:shape>
          <o:OLEObject Type="Embed" ProgID="Word.Document.8" ShapeID="_x0000_i1046" DrawAspect="Content" ObjectID="_1825850771" r:id="rId53">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204" w:name="_Toc207721334"/>
      <w:bookmarkStart w:id="205" w:name="_Toc214976444"/>
      <w:r>
        <w:t>5.3.</w:t>
      </w:r>
      <w:r w:rsidR="00DB7567">
        <w:t>1</w:t>
      </w:r>
      <w:r>
        <w:t>.2.6</w:t>
      </w:r>
      <w:r>
        <w:tab/>
      </w:r>
      <w:r w:rsidRPr="006E4B08">
        <w:rPr>
          <w:szCs w:val="22"/>
        </w:rPr>
        <w:t>SS_SmManagement_Subscribe</w:t>
      </w:r>
      <w:bookmarkEnd w:id="204"/>
      <w:bookmarkEnd w:id="205"/>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7" type="#_x0000_t75" style="width:479.8pt;height:157.25pt" o:ole="">
            <v:imagedata r:id="rId54" o:title=""/>
          </v:shape>
          <o:OLEObject Type="Embed" ProgID="Word.Document.8" ShapeID="_x0000_i1047" DrawAspect="Content" ObjectID="_1825850772" r:id="rId55">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206" w:name="_Toc207721335"/>
      <w:bookmarkStart w:id="207" w:name="_Toc214976445"/>
      <w:r>
        <w:t>5.3.</w:t>
      </w:r>
      <w:r w:rsidR="00DB7567">
        <w:t>1</w:t>
      </w:r>
      <w:r>
        <w:t>.2.7</w:t>
      </w:r>
      <w:r>
        <w:tab/>
        <w:t>SS_SmManagement_Notify</w:t>
      </w:r>
      <w:bookmarkEnd w:id="206"/>
      <w:bookmarkEnd w:id="207"/>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36CBD0BE" w14:textId="481CF5CC" w:rsidR="00A26E4A" w:rsidRDefault="00A26E4A" w:rsidP="00A26E4A">
      <w:pPr>
        <w:pStyle w:val="H6"/>
      </w:pPr>
      <w:r>
        <w:t>5.3.</w:t>
      </w:r>
      <w:r w:rsidR="00DB7567">
        <w:t>1</w:t>
      </w:r>
      <w:r>
        <w:t>.2.7.2</w:t>
      </w:r>
      <w:r>
        <w:tab/>
        <w:t>Spatial Maps Notification</w:t>
      </w:r>
    </w:p>
    <w:p w14:paraId="46443460" w14:textId="277BFC35" w:rsidR="00A26E4A" w:rsidRPr="00D46D17" w:rsidRDefault="00A26E4A" w:rsidP="00A26E4A">
      <w:r w:rsidRPr="00D46D17">
        <w:t>Figure </w:t>
      </w:r>
      <w:r w:rsidR="00DB7567">
        <w:t>5.3.1</w:t>
      </w:r>
      <w:r>
        <w:t>.2.7.2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19A2942" w14:textId="77777777" w:rsidR="00A26E4A" w:rsidRPr="00D46D17" w:rsidRDefault="00A26E4A" w:rsidP="00A26E4A">
      <w:pPr>
        <w:pStyle w:val="TH"/>
      </w:pPr>
      <w:r w:rsidRPr="00D46D17">
        <w:object w:dxaOrig="9620" w:dyaOrig="2508" w14:anchorId="060F1FF5">
          <v:shape id="_x0000_i1048" type="#_x0000_t75" style="width:479.8pt;height:125pt" o:ole="">
            <v:imagedata r:id="rId56" o:title=""/>
          </v:shape>
          <o:OLEObject Type="Embed" ProgID="Word.Document.8" ShapeID="_x0000_i1048" DrawAspect="Content" ObjectID="_1825850773" r:id="rId57">
            <o:FieldCodes>\s</o:FieldCodes>
          </o:OLEObject>
        </w:object>
      </w:r>
    </w:p>
    <w:p w14:paraId="522D8F69" w14:textId="77777777" w:rsidR="00A26E4A" w:rsidRPr="00D46D17" w:rsidRDefault="00A26E4A" w:rsidP="00A26E4A">
      <w:pPr>
        <w:pStyle w:val="TF"/>
      </w:pPr>
      <w:r w:rsidRPr="00D46D17">
        <w:t>Figure </w:t>
      </w:r>
      <w:r>
        <w:t>5.2.1.2.7.2</w:t>
      </w:r>
      <w:r w:rsidRPr="00D46D17">
        <w:t xml:space="preserve">-1: Procedure for </w:t>
      </w:r>
      <w:r>
        <w:t>Spatial Maps Notification</w:t>
      </w:r>
    </w:p>
    <w:p w14:paraId="38E37F18" w14:textId="03321014" w:rsidR="00A26E4A" w:rsidRPr="00535E7D" w:rsidRDefault="00A26E4A" w:rsidP="00A26E4A">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Maps Subscription using the procedures </w:t>
      </w:r>
      <w:r w:rsidRPr="00535E7D">
        <w:t>defined in clause</w:t>
      </w:r>
      <w:r>
        <w:t>s</w:t>
      </w:r>
      <w:r w:rsidRPr="00535E7D">
        <w:t> </w:t>
      </w:r>
      <w:r w:rsidR="00A06240">
        <w:t>5.3.1</w:t>
      </w:r>
      <w:r>
        <w:t>.2.6</w:t>
      </w:r>
      <w:r w:rsidRPr="00535E7D">
        <w:t xml:space="preserve"> </w:t>
      </w:r>
      <w:r w:rsidR="00A06240">
        <w:t>and 5.3.1</w:t>
      </w:r>
      <w:r>
        <w:t>.2.8,</w:t>
      </w:r>
      <w:r w:rsidRPr="00535E7D">
        <w:t xml:space="preserve"> the request body including the </w:t>
      </w:r>
      <w:r>
        <w:t>SpatialMaps</w:t>
      </w:r>
      <w:r w:rsidRPr="008874EC">
        <w:t>Notif</w:t>
      </w:r>
      <w:r w:rsidRPr="00535E7D">
        <w:t xml:space="preserve"> data structure.</w:t>
      </w:r>
    </w:p>
    <w:p w14:paraId="0A8F8E4B" w14:textId="77777777" w:rsidR="00A26E4A" w:rsidRPr="00535E7D" w:rsidRDefault="00A26E4A" w:rsidP="00A26E4A">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40528D2A" w14:textId="77777777" w:rsidR="00A26E4A" w:rsidRDefault="00A26E4A" w:rsidP="00A26E4A">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208" w:name="_Toc207721336"/>
      <w:bookmarkStart w:id="209" w:name="_Toc214976446"/>
      <w:r>
        <w:t>5.3.1</w:t>
      </w:r>
      <w:r w:rsidR="00A26E4A">
        <w:t>.2.8</w:t>
      </w:r>
      <w:r w:rsidR="00A26E4A">
        <w:tab/>
        <w:t>SS_SmManagement_Subscription_Update</w:t>
      </w:r>
      <w:bookmarkEnd w:id="208"/>
      <w:bookmarkEnd w:id="209"/>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49" type="#_x0000_t75" style="width:479.8pt;height:168.2pt" o:ole="">
            <v:imagedata r:id="rId58" o:title=""/>
          </v:shape>
          <o:OLEObject Type="Embed" ProgID="Word.Document.8" ShapeID="_x0000_i1049" DrawAspect="Content" ObjectID="_1825850774" r:id="rId59">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210" w:name="_Toc207721337"/>
      <w:bookmarkStart w:id="211" w:name="_Toc214976447"/>
      <w:r>
        <w:t>5.3.1</w:t>
      </w:r>
      <w:r w:rsidR="00A26E4A">
        <w:t>.2.9</w:t>
      </w:r>
      <w:r w:rsidR="00A26E4A">
        <w:tab/>
        <w:t>SS_SmManagement_Unsubscribe</w:t>
      </w:r>
      <w:bookmarkEnd w:id="210"/>
      <w:bookmarkEnd w:id="211"/>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0" type="#_x0000_t75" style="width:479.8pt;height:143.4pt" o:ole="">
            <v:imagedata r:id="rId60" o:title=""/>
          </v:shape>
          <o:OLEObject Type="Embed" ProgID="Word.Document.8" ShapeID="_x0000_i1050" DrawAspect="Content" ObjectID="_1825850775" r:id="rId61">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212" w:name="_Toc207721338"/>
      <w:bookmarkStart w:id="213" w:name="_Toc214976448"/>
      <w:bookmarkStart w:id="214" w:name="_Toc191637729"/>
      <w:r>
        <w:t>5.3.2</w:t>
      </w:r>
      <w:r w:rsidR="00A61FAF">
        <w:tab/>
        <w:t>SS_SmDiscovery API</w:t>
      </w:r>
      <w:bookmarkEnd w:id="212"/>
      <w:bookmarkEnd w:id="213"/>
    </w:p>
    <w:p w14:paraId="21DA33A0" w14:textId="59DB42A9" w:rsidR="00A61FAF" w:rsidRDefault="00347DBC" w:rsidP="00A61FAF">
      <w:pPr>
        <w:pStyle w:val="Heading4"/>
      </w:pPr>
      <w:bookmarkStart w:id="215" w:name="_Toc207721339"/>
      <w:bookmarkStart w:id="216" w:name="_Toc214976449"/>
      <w:r>
        <w:t>5.3.2</w:t>
      </w:r>
      <w:r w:rsidR="00A61FAF">
        <w:t>.1</w:t>
      </w:r>
      <w:r w:rsidR="00A61FAF">
        <w:tab/>
        <w:t>Service Description</w:t>
      </w:r>
      <w:bookmarkEnd w:id="215"/>
      <w:bookmarkEnd w:id="216"/>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217" w:name="_Toc207721340"/>
      <w:bookmarkStart w:id="218" w:name="_Toc214976450"/>
      <w:r>
        <w:t>5.3.2</w:t>
      </w:r>
      <w:r w:rsidR="00A61FAF">
        <w:t>.2</w:t>
      </w:r>
      <w:r w:rsidR="00A61FAF">
        <w:tab/>
        <w:t>Service Operations</w:t>
      </w:r>
      <w:bookmarkEnd w:id="217"/>
      <w:bookmarkEnd w:id="218"/>
    </w:p>
    <w:p w14:paraId="6DD07935" w14:textId="650E332C" w:rsidR="00A61FAF" w:rsidRDefault="00347DBC" w:rsidP="00A61FAF">
      <w:pPr>
        <w:pStyle w:val="Heading5"/>
      </w:pPr>
      <w:bookmarkStart w:id="219" w:name="_Toc207721341"/>
      <w:bookmarkStart w:id="220" w:name="_Toc214976451"/>
      <w:r>
        <w:t>5.3.2</w:t>
      </w:r>
      <w:r w:rsidR="00A61FAF">
        <w:t>.2.1</w:t>
      </w:r>
      <w:r w:rsidR="00A61FAF">
        <w:tab/>
        <w:t>Introduction</w:t>
      </w:r>
      <w:bookmarkEnd w:id="219"/>
      <w:bookmarkEnd w:id="220"/>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221" w:name="_Toc207721342"/>
      <w:bookmarkStart w:id="222" w:name="_Toc214976452"/>
      <w:r>
        <w:t>5.3.2</w:t>
      </w:r>
      <w:r w:rsidR="00A61FAF">
        <w:t>.2.2</w:t>
      </w:r>
      <w:r w:rsidR="00A61FAF">
        <w:tab/>
        <w:t>SS_SmDiscovery_Request</w:t>
      </w:r>
      <w:bookmarkEnd w:id="221"/>
      <w:bookmarkEnd w:id="222"/>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5649106B" w14:textId="79E3F162" w:rsidR="00A61FAF" w:rsidRDefault="00347DBC" w:rsidP="00A61FAF">
      <w:pPr>
        <w:pStyle w:val="H6"/>
      </w:pPr>
      <w:r>
        <w:t>5.3.2</w:t>
      </w:r>
      <w:r w:rsidR="00A61FAF">
        <w:t>.2.2.2</w:t>
      </w:r>
      <w:r w:rsidR="00A61FAF">
        <w:tab/>
        <w:t>Spatial Maps or SMAS Discovery</w:t>
      </w:r>
    </w:p>
    <w:p w14:paraId="4C07CA2A" w14:textId="0CC50279" w:rsidR="00A61FAF" w:rsidRPr="00D46D17" w:rsidRDefault="00A61FAF" w:rsidP="00A61FAF">
      <w:r w:rsidRPr="00D46D17">
        <w:t>Figure </w:t>
      </w:r>
      <w:r w:rsidR="00347DBC">
        <w:t>5.3.2</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 </w:t>
      </w:r>
      <w:r>
        <w:t>9.3</w:t>
      </w:r>
      <w:r w:rsidRPr="00D46D17">
        <w:t xml:space="preserve"> of 3GPP°TS°23.43</w:t>
      </w:r>
      <w:r>
        <w:t>7</w:t>
      </w:r>
      <w:r w:rsidRPr="00D46D17">
        <w:t>°[</w:t>
      </w:r>
      <w:r>
        <w:t>13</w:t>
      </w:r>
      <w:r w:rsidRPr="00D46D17">
        <w:t>]).</w:t>
      </w:r>
    </w:p>
    <w:p w14:paraId="61E3794F" w14:textId="77777777" w:rsidR="00A61FAF" w:rsidRDefault="00A61FAF" w:rsidP="00A61FAF">
      <w:pPr>
        <w:pStyle w:val="TH"/>
      </w:pPr>
      <w:r w:rsidRPr="00D46D17">
        <w:object w:dxaOrig="9620" w:dyaOrig="2616" w14:anchorId="60D64FA0">
          <v:shape id="_x0000_i1051" type="#_x0000_t75" style="width:479.8pt;height:130.75pt" o:ole="">
            <v:imagedata r:id="rId62" o:title=""/>
          </v:shape>
          <o:OLEObject Type="Embed" ProgID="Word.Document.8" ShapeID="_x0000_i1051" DrawAspect="Content" ObjectID="_1825850776" r:id="rId63">
            <o:FieldCodes>\s</o:FieldCodes>
          </o:OLEObject>
        </w:object>
      </w:r>
    </w:p>
    <w:p w14:paraId="6EB1B38C" w14:textId="7F0983A4" w:rsidR="00A61FAF" w:rsidRPr="00D46D17" w:rsidRDefault="00A61FAF" w:rsidP="00A61FAF">
      <w:pPr>
        <w:pStyle w:val="TF"/>
      </w:pPr>
      <w:r w:rsidRPr="00D46D17">
        <w:t>Figure </w:t>
      </w:r>
      <w:r w:rsidR="00347DBC">
        <w:t>5.3.2</w:t>
      </w:r>
      <w:r>
        <w:t>.2.2.2</w:t>
      </w:r>
      <w:r w:rsidRPr="00D46D17">
        <w:t xml:space="preserve">-1: Procedure for </w:t>
      </w:r>
      <w:r>
        <w:t>Spatial Maps Discovery</w:t>
      </w:r>
    </w:p>
    <w:p w14:paraId="3241F89F" w14:textId="77777777" w:rsidR="00A61FAF" w:rsidRPr="00D46D17" w:rsidRDefault="00A61FAF" w:rsidP="00A61FA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and SMAS information.</w:t>
      </w:r>
    </w:p>
    <w:p w14:paraId="27EBC1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and SMAS information </w:t>
      </w:r>
      <w:r w:rsidRPr="00D46D17">
        <w:t xml:space="preserve">within the </w:t>
      </w:r>
      <w:r>
        <w:t xml:space="preserve">SpatialMapsDiscResp </w:t>
      </w:r>
      <w:r w:rsidRPr="00D46D17">
        <w:t>data structure</w:t>
      </w:r>
      <w:r>
        <w:t>.</w:t>
      </w:r>
    </w:p>
    <w:p w14:paraId="1A78BD16" w14:textId="1A089732"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rsidR="00347DBC">
        <w:t>2.2</w:t>
      </w:r>
      <w:r w:rsidRPr="00D46D17">
        <w:t>.7.</w:t>
      </w:r>
    </w:p>
    <w:p w14:paraId="1BE7E4BD" w14:textId="1F660B29" w:rsidR="00A61FAF" w:rsidRPr="001567E3" w:rsidRDefault="00347DBC" w:rsidP="00A61FAF">
      <w:pPr>
        <w:pStyle w:val="Heading3"/>
      </w:pPr>
      <w:bookmarkStart w:id="223" w:name="_Toc207721343"/>
      <w:bookmarkStart w:id="224" w:name="_Toc214976453"/>
      <w:r>
        <w:t>5.3</w:t>
      </w:r>
      <w:r w:rsidR="00A61FAF" w:rsidRPr="00C5432C">
        <w:t>.</w:t>
      </w:r>
      <w:r w:rsidRPr="00C5432C">
        <w:t>3</w:t>
      </w:r>
      <w:r w:rsidR="00A61FAF">
        <w:tab/>
        <w:t>SS_SmLocalization API</w:t>
      </w:r>
      <w:bookmarkEnd w:id="223"/>
      <w:bookmarkEnd w:id="224"/>
    </w:p>
    <w:p w14:paraId="2A3EE60D" w14:textId="18D41731" w:rsidR="00A61FAF" w:rsidRDefault="00347DBC" w:rsidP="00A61FAF">
      <w:pPr>
        <w:pStyle w:val="Heading4"/>
      </w:pPr>
      <w:bookmarkStart w:id="225" w:name="_Toc207721344"/>
      <w:bookmarkStart w:id="226" w:name="_Toc214976454"/>
      <w:r>
        <w:t>5.3.3</w:t>
      </w:r>
      <w:r w:rsidR="00A61FAF">
        <w:t>.1</w:t>
      </w:r>
      <w:r w:rsidR="00A61FAF">
        <w:tab/>
        <w:t>Service Description</w:t>
      </w:r>
      <w:bookmarkEnd w:id="225"/>
      <w:bookmarkEnd w:id="226"/>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227" w:name="_Toc207721345"/>
      <w:bookmarkStart w:id="228" w:name="_Toc214976455"/>
      <w:r>
        <w:t>5.3.3</w:t>
      </w:r>
      <w:r w:rsidR="00A61FAF">
        <w:t>.2</w:t>
      </w:r>
      <w:r w:rsidR="00A61FAF">
        <w:tab/>
        <w:t>Service Operations</w:t>
      </w:r>
      <w:bookmarkEnd w:id="227"/>
      <w:bookmarkEnd w:id="228"/>
    </w:p>
    <w:p w14:paraId="232E3DF2" w14:textId="11C542E1" w:rsidR="00A61FAF" w:rsidRDefault="00347DBC" w:rsidP="00A61FAF">
      <w:pPr>
        <w:pStyle w:val="Heading5"/>
      </w:pPr>
      <w:bookmarkStart w:id="229" w:name="_Toc207721346"/>
      <w:bookmarkStart w:id="230" w:name="_Toc214976456"/>
      <w:r>
        <w:t>5.3.3</w:t>
      </w:r>
      <w:r w:rsidR="00A61FAF">
        <w:t>.2.1</w:t>
      </w:r>
      <w:r w:rsidR="00A61FAF">
        <w:tab/>
        <w:t>Introduction</w:t>
      </w:r>
      <w:bookmarkEnd w:id="229"/>
      <w:bookmarkEnd w:id="230"/>
    </w:p>
    <w:p w14:paraId="400B2988" w14:textId="50C07B75" w:rsidR="00A61FAF" w:rsidRDefault="00A61FAF" w:rsidP="00A61FAF">
      <w:r>
        <w:t>The service operation defined for the SS_SmLocalization API are shown in the table </w:t>
      </w:r>
      <w:r w:rsidR="00347DBC">
        <w:t>5.3.3</w:t>
      </w:r>
      <w:r>
        <w:t>.2.1-1.</w:t>
      </w:r>
    </w:p>
    <w:p w14:paraId="07451E3A" w14:textId="0577D7DD" w:rsidR="00A61FAF" w:rsidRDefault="00A61FAF" w:rsidP="00A61FAF">
      <w:pPr>
        <w:pStyle w:val="TH"/>
      </w:pPr>
      <w:r>
        <w:t>Table </w:t>
      </w:r>
      <w:r w:rsidR="00347DBC">
        <w:t>5.3.3</w:t>
      </w:r>
      <w:r>
        <w:t>.2.1-1: Operations of the SS_SAnLocalization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456A4D">
        <w:trPr>
          <w:jc w:val="center"/>
        </w:trPr>
        <w:tc>
          <w:tcPr>
            <w:tcW w:w="2978" w:type="dxa"/>
            <w:shd w:val="clear" w:color="auto" w:fill="C0C0C0"/>
            <w:hideMark/>
          </w:tcPr>
          <w:p w14:paraId="01A5460E" w14:textId="77777777" w:rsidR="00A61FAF" w:rsidRDefault="00A61FAF" w:rsidP="00A61FAF">
            <w:pPr>
              <w:pStyle w:val="TAH"/>
            </w:pPr>
            <w:r>
              <w:t>Service operation name</w:t>
            </w:r>
          </w:p>
        </w:tc>
        <w:tc>
          <w:tcPr>
            <w:tcW w:w="4669" w:type="dxa"/>
            <w:shd w:val="clear" w:color="auto" w:fill="C0C0C0"/>
            <w:hideMark/>
          </w:tcPr>
          <w:p w14:paraId="3C7D364B" w14:textId="77777777" w:rsidR="00A61FAF" w:rsidRDefault="00A61FAF" w:rsidP="00A61FAF">
            <w:pPr>
              <w:pStyle w:val="TAH"/>
            </w:pPr>
            <w:r>
              <w:t>Description</w:t>
            </w:r>
          </w:p>
        </w:tc>
        <w:tc>
          <w:tcPr>
            <w:tcW w:w="1559" w:type="dxa"/>
            <w:shd w:val="clear" w:color="auto" w:fill="C0C0C0"/>
            <w:hideMark/>
          </w:tcPr>
          <w:p w14:paraId="2A989F5C" w14:textId="77777777" w:rsidR="00A61FAF" w:rsidRDefault="00A61FAF" w:rsidP="00A61FAF">
            <w:pPr>
              <w:pStyle w:val="TAH"/>
            </w:pPr>
            <w:r>
              <w:t>Initiated by</w:t>
            </w:r>
          </w:p>
        </w:tc>
      </w:tr>
      <w:tr w:rsidR="00A61FAF" w14:paraId="0EF4AF1D" w14:textId="77777777" w:rsidTr="00456A4D">
        <w:trPr>
          <w:jc w:val="center"/>
        </w:trPr>
        <w:tc>
          <w:tcPr>
            <w:tcW w:w="2978" w:type="dxa"/>
            <w:vAlign w:val="center"/>
            <w:hideMark/>
          </w:tcPr>
          <w:p w14:paraId="24C9D112" w14:textId="77777777" w:rsidR="00A61FAF" w:rsidRDefault="00A61FAF" w:rsidP="00A61FAF">
            <w:pPr>
              <w:pStyle w:val="TAL"/>
            </w:pPr>
            <w:r>
              <w:t>SS_SmLocalization_Request</w:t>
            </w:r>
          </w:p>
        </w:tc>
        <w:tc>
          <w:tcPr>
            <w:tcW w:w="4669" w:type="dxa"/>
            <w:vAlign w:val="center"/>
            <w:hideMark/>
          </w:tcPr>
          <w:p w14:paraId="6D66637F" w14:textId="77777777" w:rsidR="00A61FAF" w:rsidRDefault="00A61FAF" w:rsidP="00A61FAF">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0C03F5AD"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231" w:name="_Toc207721347"/>
      <w:bookmarkStart w:id="232" w:name="_Toc214976457"/>
      <w:r>
        <w:t>5.3.3</w:t>
      </w:r>
      <w:r w:rsidR="00A61FAF">
        <w:t>.2.2</w:t>
      </w:r>
      <w:r w:rsidR="00A61FAF">
        <w:tab/>
        <w:t>SS_SmLocalization_Request</w:t>
      </w:r>
      <w:bookmarkEnd w:id="231"/>
      <w:bookmarkEnd w:id="232"/>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5016A83A" w14:textId="77777777" w:rsidR="005C5BD7" w:rsidRDefault="005C5BD7" w:rsidP="00DC426E">
      <w:pPr>
        <w:pStyle w:val="H6"/>
      </w:pPr>
      <w:r w:rsidRPr="00DC426E">
        <w:t>5.3.3.2.2.2</w:t>
      </w:r>
      <w:r w:rsidRPr="00DC426E">
        <w:tab/>
        <w:t>Spatial Map Localization Request</w:t>
      </w:r>
      <w:r w:rsidRPr="00DC426E" w:rsidDel="000E244B">
        <w:t xml:space="preserve"> </w:t>
      </w:r>
    </w:p>
    <w:p w14:paraId="19D4D4DC" w14:textId="77777777" w:rsidR="005C5BD7" w:rsidRPr="00D46D17" w:rsidRDefault="005C5BD7" w:rsidP="005C5BD7">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233" w:name="_MON_1823413065"/>
    <w:bookmarkEnd w:id="233"/>
    <w:p w14:paraId="14F6C20F" w14:textId="77777777" w:rsidR="005C5BD7" w:rsidRDefault="005C5BD7" w:rsidP="005C5BD7">
      <w:pPr>
        <w:pStyle w:val="TH"/>
      </w:pPr>
      <w:r w:rsidRPr="00D46D17">
        <w:object w:dxaOrig="9620" w:dyaOrig="2616" w14:anchorId="3B8A9F86">
          <v:shape id="_x0000_i1052" type="#_x0000_t75" style="width:480.95pt;height:131.35pt" o:ole="">
            <v:imagedata r:id="rId64" o:title=""/>
          </v:shape>
          <o:OLEObject Type="Embed" ProgID="Word.Document.8" ShapeID="_x0000_i1052" DrawAspect="Content" ObjectID="_1825850777" r:id="rId65">
            <o:FieldCodes>\s</o:FieldCodes>
          </o:OLEObject>
        </w:object>
      </w:r>
    </w:p>
    <w:p w14:paraId="597F6D86" w14:textId="77777777" w:rsidR="005C5BD7" w:rsidRPr="00D46D17" w:rsidRDefault="005C5BD7" w:rsidP="005C5BD7">
      <w:pPr>
        <w:pStyle w:val="TF"/>
      </w:pPr>
      <w:r w:rsidRPr="00D46D17">
        <w:t>Figure </w:t>
      </w:r>
      <w:r>
        <w:t>5.3.3.2.2.2</w:t>
      </w:r>
      <w:r w:rsidRPr="00D46D17">
        <w:t xml:space="preserve">-1: Procedure for </w:t>
      </w:r>
      <w:r>
        <w:t>Spatial Map Localization Request</w:t>
      </w:r>
    </w:p>
    <w:p w14:paraId="089990BD" w14:textId="77777777" w:rsidR="005C5BD7" w:rsidRPr="00D46D17" w:rsidRDefault="005C5BD7" w:rsidP="00DC426E">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06525B16" w14:textId="77777777" w:rsidR="005C5BD7" w:rsidRPr="00D46D17" w:rsidRDefault="005C5BD7" w:rsidP="005C5BD7">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6FC7310C" w14:textId="71D7A293" w:rsidR="00A61FAF" w:rsidRDefault="005C5BD7" w:rsidP="00DC426E">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0F0334B6" w:rsidR="00A61FAF" w:rsidRPr="001567E3" w:rsidRDefault="00347DBC" w:rsidP="00A61FAF">
      <w:pPr>
        <w:pStyle w:val="Heading3"/>
      </w:pPr>
      <w:bookmarkStart w:id="234" w:name="_Toc207721348"/>
      <w:bookmarkStart w:id="235" w:name="_Toc214976458"/>
      <w:r>
        <w:t>5.3.4</w:t>
      </w:r>
      <w:r w:rsidR="00A61FAF">
        <w:tab/>
      </w:r>
      <w:r w:rsidR="00A61FAF">
        <w:rPr>
          <w:lang w:val="en-US"/>
        </w:rPr>
        <w:t>SS_</w:t>
      </w:r>
      <w:r w:rsidR="00A61FAF">
        <w:t>SmDataSourceDiscovery API</w:t>
      </w:r>
      <w:bookmarkEnd w:id="214"/>
      <w:bookmarkEnd w:id="234"/>
      <w:bookmarkEnd w:id="235"/>
    </w:p>
    <w:p w14:paraId="7F3C913E" w14:textId="7EB6A8EE" w:rsidR="00A61FAF" w:rsidRDefault="00347DBC" w:rsidP="00A61FAF">
      <w:pPr>
        <w:pStyle w:val="Heading4"/>
      </w:pPr>
      <w:bookmarkStart w:id="236" w:name="_Toc191637730"/>
      <w:bookmarkStart w:id="237" w:name="_Toc207721349"/>
      <w:bookmarkStart w:id="238" w:name="_Toc214976459"/>
      <w:r>
        <w:t>5.3.4</w:t>
      </w:r>
      <w:r w:rsidR="00A61FAF">
        <w:t>.1</w:t>
      </w:r>
      <w:r w:rsidR="00A61FAF">
        <w:tab/>
        <w:t>Service Description</w:t>
      </w:r>
      <w:bookmarkEnd w:id="236"/>
      <w:bookmarkEnd w:id="237"/>
      <w:bookmarkEnd w:id="238"/>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239" w:name="_Toc191637731"/>
      <w:bookmarkStart w:id="240" w:name="_Toc207721350"/>
      <w:bookmarkStart w:id="241" w:name="_Toc214976460"/>
      <w:r>
        <w:t>5.3.4</w:t>
      </w:r>
      <w:r w:rsidR="00A61FAF">
        <w:t>.2</w:t>
      </w:r>
      <w:r w:rsidR="00A61FAF">
        <w:tab/>
        <w:t>Service Operations</w:t>
      </w:r>
      <w:bookmarkEnd w:id="239"/>
      <w:bookmarkEnd w:id="240"/>
      <w:bookmarkEnd w:id="241"/>
    </w:p>
    <w:p w14:paraId="2A69D0F4" w14:textId="626FA943" w:rsidR="00A61FAF" w:rsidRDefault="00347DBC" w:rsidP="00A61FAF">
      <w:pPr>
        <w:pStyle w:val="Heading5"/>
      </w:pPr>
      <w:bookmarkStart w:id="242" w:name="_Toc191637732"/>
      <w:bookmarkStart w:id="243" w:name="_Toc207721351"/>
      <w:bookmarkStart w:id="244" w:name="_Toc214976461"/>
      <w:r>
        <w:t>5.3.4</w:t>
      </w:r>
      <w:r w:rsidR="00A61FAF">
        <w:t>.2.1</w:t>
      </w:r>
      <w:r w:rsidR="00A61FAF">
        <w:tab/>
        <w:t>Introduction</w:t>
      </w:r>
      <w:bookmarkEnd w:id="242"/>
      <w:bookmarkEnd w:id="243"/>
      <w:bookmarkEnd w:id="244"/>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245" w:name="_Toc191637733"/>
      <w:bookmarkStart w:id="246" w:name="_Toc207721352"/>
      <w:bookmarkStart w:id="247" w:name="_Toc214976462"/>
      <w:r>
        <w:t>5.3.4</w:t>
      </w:r>
      <w:r w:rsidR="00A61FAF">
        <w:t>.2.2</w:t>
      </w:r>
      <w:r w:rsidR="00A61FAF">
        <w:tab/>
      </w:r>
      <w:r w:rsidR="00A61FAF">
        <w:rPr>
          <w:lang w:val="en-US"/>
        </w:rPr>
        <w:t>SS_</w:t>
      </w:r>
      <w:r w:rsidR="00A61FAF">
        <w:t>SmDataSourceDiscovery_</w:t>
      </w:r>
      <w:bookmarkEnd w:id="245"/>
      <w:r w:rsidR="00A61FAF">
        <w:t>Request</w:t>
      </w:r>
      <w:bookmarkEnd w:id="246"/>
      <w:bookmarkEnd w:id="247"/>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4E16D8C9" w14:textId="5E771218" w:rsidR="00A61FAF" w:rsidRDefault="00347DBC" w:rsidP="00A61FAF">
      <w:pPr>
        <w:pStyle w:val="H6"/>
      </w:pPr>
      <w:r>
        <w:t>5.3.4</w:t>
      </w:r>
      <w:r w:rsidR="00A61FAF">
        <w:t>.2.2.2</w:t>
      </w:r>
      <w:r w:rsidR="00A61FAF">
        <w:tab/>
        <w:t>Spatial Maps Data Source Discovery Request</w:t>
      </w:r>
      <w:r w:rsidR="00A61FAF" w:rsidDel="00B95CA2">
        <w:t xml:space="preserve"> </w:t>
      </w:r>
    </w:p>
    <w:p w14:paraId="5D8787B6" w14:textId="232F9950" w:rsidR="00A61FAF" w:rsidRPr="00D46D17" w:rsidRDefault="00A61FAF" w:rsidP="00A61FAF">
      <w:r w:rsidRPr="00D46D17">
        <w:t>Figure </w:t>
      </w:r>
      <w:r w:rsidR="00347DBC">
        <w:t>5.3.4</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p w14:paraId="336E3227" w14:textId="77777777" w:rsidR="00A61FAF" w:rsidRDefault="00A61FAF" w:rsidP="00A61FAF">
      <w:pPr>
        <w:pStyle w:val="TH"/>
      </w:pPr>
      <w:r w:rsidRPr="00D46D17">
        <w:object w:dxaOrig="9620" w:dyaOrig="2616" w14:anchorId="776D8E8A">
          <v:shape id="_x0000_i1053" type="#_x0000_t75" style="width:479.8pt;height:131.35pt" o:ole="">
            <v:imagedata r:id="rId66" o:title=""/>
          </v:shape>
          <o:OLEObject Type="Embed" ProgID="Word.Document.8" ShapeID="_x0000_i1053" DrawAspect="Content" ObjectID="_1825850778" r:id="rId67">
            <o:FieldCodes>\s</o:FieldCodes>
          </o:OLEObject>
        </w:object>
      </w:r>
    </w:p>
    <w:p w14:paraId="2586BE43" w14:textId="23D54DAF" w:rsidR="00A61FAF" w:rsidRPr="00D46D17" w:rsidRDefault="00A61FAF" w:rsidP="00A61FAF">
      <w:pPr>
        <w:pStyle w:val="TF"/>
      </w:pPr>
      <w:r w:rsidRPr="00D46D17">
        <w:t>Figure </w:t>
      </w:r>
      <w:r w:rsidR="00347DBC">
        <w:t>5.3.4</w:t>
      </w:r>
      <w:r>
        <w:t>.2.2.2</w:t>
      </w:r>
      <w:r w:rsidRPr="00D46D17">
        <w:t xml:space="preserve">-1: Procedure for </w:t>
      </w:r>
      <w:r>
        <w:t>Spatial Maps Data Source Discovery Request</w:t>
      </w:r>
    </w:p>
    <w:p w14:paraId="3D3DDDBE" w14:textId="77777777" w:rsidR="00A61FAF" w:rsidRPr="00D46D17" w:rsidRDefault="00A61FAF" w:rsidP="00EC1307">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09708D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3DFEB724" w14:textId="7531F8C4"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00347DBC" w:rsidRPr="00B56475">
        <w:t>4</w:t>
      </w:r>
      <w:r w:rsidRPr="00D46D17">
        <w:t>.7.</w:t>
      </w:r>
    </w:p>
    <w:p w14:paraId="71722CA9" w14:textId="77777777" w:rsidR="00903404" w:rsidRPr="00D46D17" w:rsidRDefault="00903404" w:rsidP="007E7C0F">
      <w:pPr>
        <w:pStyle w:val="Heading3"/>
      </w:pPr>
      <w:bookmarkStart w:id="248" w:name="_Toc207721353"/>
      <w:bookmarkStart w:id="249" w:name="_Toc214976463"/>
      <w:r w:rsidRPr="00D46D17">
        <w:t>5.</w:t>
      </w:r>
      <w:r>
        <w:t>3.5</w:t>
      </w:r>
      <w:r w:rsidRPr="00D46D17">
        <w:tab/>
      </w:r>
      <w:r w:rsidRPr="00E11429">
        <w:t>SS_SmSmasRegistration</w:t>
      </w:r>
      <w:bookmarkEnd w:id="248"/>
      <w:bookmarkEnd w:id="249"/>
    </w:p>
    <w:p w14:paraId="442836B9" w14:textId="77777777" w:rsidR="00903404" w:rsidRPr="00D46D17" w:rsidRDefault="00903404" w:rsidP="007E7C0F">
      <w:pPr>
        <w:pStyle w:val="Heading4"/>
      </w:pPr>
      <w:bookmarkStart w:id="250" w:name="_Toc148176845"/>
      <w:bookmarkStart w:id="251" w:name="_Toc151379224"/>
      <w:bookmarkStart w:id="252" w:name="_Toc151445406"/>
      <w:bookmarkStart w:id="253" w:name="_Toc160470473"/>
      <w:bookmarkStart w:id="254" w:name="_Toc164873617"/>
      <w:bookmarkStart w:id="255" w:name="_Toc180306237"/>
      <w:bookmarkStart w:id="256" w:name="_Toc195373976"/>
      <w:bookmarkStart w:id="257" w:name="_Toc200964694"/>
      <w:bookmarkStart w:id="258" w:name="_Toc207721354"/>
      <w:bookmarkStart w:id="259" w:name="_Toc214976464"/>
      <w:r w:rsidRPr="00D46D17">
        <w:t>5.</w:t>
      </w:r>
      <w:r>
        <w:t>3.5</w:t>
      </w:r>
      <w:r w:rsidRPr="00D46D17">
        <w:t>.1</w:t>
      </w:r>
      <w:r w:rsidRPr="00D46D17">
        <w:tab/>
        <w:t>Service Description</w:t>
      </w:r>
      <w:bookmarkEnd w:id="250"/>
      <w:bookmarkEnd w:id="251"/>
      <w:bookmarkEnd w:id="252"/>
      <w:bookmarkEnd w:id="253"/>
      <w:bookmarkEnd w:id="254"/>
      <w:bookmarkEnd w:id="255"/>
      <w:bookmarkEnd w:id="256"/>
      <w:bookmarkEnd w:id="257"/>
      <w:bookmarkEnd w:id="258"/>
      <w:bookmarkEnd w:id="259"/>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260" w:name="_Toc148176846"/>
      <w:bookmarkStart w:id="261" w:name="_Toc151379225"/>
      <w:bookmarkStart w:id="262" w:name="_Toc151445407"/>
      <w:bookmarkStart w:id="263" w:name="_Toc160470474"/>
      <w:bookmarkStart w:id="264" w:name="_Toc164873618"/>
      <w:bookmarkStart w:id="265" w:name="_Toc180306238"/>
      <w:bookmarkStart w:id="266" w:name="_Toc195373977"/>
      <w:bookmarkStart w:id="267" w:name="_Toc200964695"/>
      <w:bookmarkStart w:id="268" w:name="_Toc207721355"/>
      <w:bookmarkStart w:id="269" w:name="_Toc214976465"/>
      <w:r w:rsidRPr="00D46D17">
        <w:t>5.</w:t>
      </w:r>
      <w:r>
        <w:t>3.5</w:t>
      </w:r>
      <w:r w:rsidRPr="00D46D17">
        <w:t>.2</w:t>
      </w:r>
      <w:r w:rsidRPr="00D46D17">
        <w:tab/>
        <w:t>Service Operations</w:t>
      </w:r>
      <w:bookmarkEnd w:id="260"/>
      <w:bookmarkEnd w:id="261"/>
      <w:bookmarkEnd w:id="262"/>
      <w:bookmarkEnd w:id="263"/>
      <w:bookmarkEnd w:id="264"/>
      <w:bookmarkEnd w:id="265"/>
      <w:bookmarkEnd w:id="266"/>
      <w:bookmarkEnd w:id="267"/>
      <w:bookmarkEnd w:id="268"/>
      <w:bookmarkEnd w:id="269"/>
    </w:p>
    <w:p w14:paraId="7F98DB60" w14:textId="77777777" w:rsidR="00903404" w:rsidRPr="00D46D17" w:rsidRDefault="00903404" w:rsidP="007E7C0F">
      <w:pPr>
        <w:pStyle w:val="Heading5"/>
      </w:pPr>
      <w:bookmarkStart w:id="270" w:name="_Toc148176847"/>
      <w:bookmarkStart w:id="271" w:name="_Toc151379226"/>
      <w:bookmarkStart w:id="272" w:name="_Toc151445408"/>
      <w:bookmarkStart w:id="273" w:name="_Toc160470475"/>
      <w:bookmarkStart w:id="274" w:name="_Toc164873619"/>
      <w:bookmarkStart w:id="275" w:name="_Toc180306239"/>
      <w:bookmarkStart w:id="276" w:name="_Toc195373978"/>
      <w:bookmarkStart w:id="277" w:name="_Toc200964696"/>
      <w:bookmarkStart w:id="278" w:name="_Toc207721356"/>
      <w:bookmarkStart w:id="279" w:name="_Toc214976466"/>
      <w:r w:rsidRPr="00D46D17">
        <w:t>5.</w:t>
      </w:r>
      <w:r>
        <w:t>3.5</w:t>
      </w:r>
      <w:r w:rsidRPr="00D46D17">
        <w:t>.2.1</w:t>
      </w:r>
      <w:r w:rsidRPr="00D46D17">
        <w:tab/>
        <w:t>Introduction</w:t>
      </w:r>
      <w:bookmarkEnd w:id="270"/>
      <w:bookmarkEnd w:id="271"/>
      <w:bookmarkEnd w:id="272"/>
      <w:bookmarkEnd w:id="273"/>
      <w:bookmarkEnd w:id="274"/>
      <w:bookmarkEnd w:id="275"/>
      <w:bookmarkEnd w:id="276"/>
      <w:bookmarkEnd w:id="277"/>
      <w:bookmarkEnd w:id="278"/>
      <w:bookmarkEnd w:id="279"/>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280" w:name="_Toc148176848"/>
      <w:bookmarkStart w:id="281" w:name="_Toc151379227"/>
      <w:bookmarkStart w:id="282" w:name="_Toc151445409"/>
      <w:bookmarkStart w:id="283" w:name="_Toc160470476"/>
      <w:bookmarkStart w:id="284" w:name="_Toc164873620"/>
      <w:bookmarkStart w:id="285" w:name="_Toc180306240"/>
      <w:bookmarkStart w:id="286" w:name="_Toc195373979"/>
      <w:bookmarkStart w:id="287" w:name="_Toc200964697"/>
      <w:bookmarkStart w:id="288" w:name="_Toc207721357"/>
      <w:bookmarkStart w:id="289" w:name="_Toc214976467"/>
      <w:r w:rsidRPr="00D46D17">
        <w:t>5.</w:t>
      </w:r>
      <w:r>
        <w:t>3.5</w:t>
      </w:r>
      <w:r w:rsidRPr="00D46D17">
        <w:t>.2.2</w:t>
      </w:r>
      <w:r w:rsidRPr="00D46D17">
        <w:tab/>
      </w:r>
      <w:r w:rsidRPr="00E11429">
        <w:t>SS_SmSmasRegistration</w:t>
      </w:r>
      <w:r w:rsidRPr="00D46D17">
        <w:t>_Create</w:t>
      </w:r>
      <w:bookmarkEnd w:id="280"/>
      <w:bookmarkEnd w:id="281"/>
      <w:bookmarkEnd w:id="282"/>
      <w:bookmarkEnd w:id="283"/>
      <w:bookmarkEnd w:id="284"/>
      <w:bookmarkEnd w:id="285"/>
      <w:bookmarkEnd w:id="286"/>
      <w:bookmarkEnd w:id="287"/>
      <w:bookmarkEnd w:id="288"/>
      <w:bookmarkEnd w:id="289"/>
    </w:p>
    <w:p w14:paraId="6AA4DF02" w14:textId="77777777" w:rsidR="00903404" w:rsidRPr="00D46D17" w:rsidRDefault="00903404" w:rsidP="00984A53">
      <w:pPr>
        <w:pStyle w:val="H6"/>
      </w:pPr>
      <w:bookmarkStart w:id="290" w:name="_Toc148176849"/>
      <w:bookmarkStart w:id="291" w:name="_Toc151379228"/>
      <w:bookmarkStart w:id="292" w:name="_Toc151445410"/>
      <w:bookmarkStart w:id="293" w:name="_Toc160470477"/>
      <w:bookmarkStart w:id="294" w:name="_Toc164873621"/>
      <w:bookmarkStart w:id="295" w:name="_Toc180306241"/>
      <w:bookmarkStart w:id="296" w:name="_Toc195373980"/>
      <w:bookmarkStart w:id="297" w:name="_Toc200964698"/>
      <w:bookmarkStart w:id="298" w:name="_Toc207721358"/>
      <w:r w:rsidRPr="00D46D17">
        <w:t>5.</w:t>
      </w:r>
      <w:r>
        <w:t>3.5</w:t>
      </w:r>
      <w:r w:rsidRPr="00D46D17">
        <w:t>.2.2.1</w:t>
      </w:r>
      <w:r w:rsidRPr="00D46D17">
        <w:tab/>
        <w:t>General</w:t>
      </w:r>
      <w:bookmarkEnd w:id="290"/>
      <w:bookmarkEnd w:id="291"/>
      <w:bookmarkEnd w:id="292"/>
      <w:bookmarkEnd w:id="293"/>
      <w:bookmarkEnd w:id="294"/>
      <w:bookmarkEnd w:id="295"/>
      <w:bookmarkEnd w:id="296"/>
      <w:bookmarkEnd w:id="297"/>
      <w:bookmarkEnd w:id="298"/>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299" w:name="_Toc207721359"/>
      <w:r w:rsidRPr="00D46D17">
        <w:t>5.</w:t>
      </w:r>
      <w:r>
        <w:t>3.5</w:t>
      </w:r>
      <w:r w:rsidRPr="00D46D17">
        <w:t>.2.2.2</w:t>
      </w:r>
      <w:r w:rsidRPr="00D46D17">
        <w:tab/>
      </w:r>
      <w:r>
        <w:t>SMAS Registration</w:t>
      </w:r>
      <w:r w:rsidRPr="00D46D17">
        <w:t xml:space="preserve"> Creation</w:t>
      </w:r>
      <w:bookmarkEnd w:id="299"/>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4" type="#_x0000_t75" style="width:479.8pt;height:126.15pt" o:ole="">
            <v:imagedata r:id="rId68" o:title=""/>
          </v:shape>
          <o:OLEObject Type="Embed" ProgID="Word.Document.8" ShapeID="_x0000_i1054" DrawAspect="Content" ObjectID="_1825850779" r:id="rId69">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300" w:name="_Toc148176851"/>
      <w:bookmarkStart w:id="301" w:name="_Toc151379230"/>
      <w:bookmarkStart w:id="302" w:name="_Toc151445412"/>
      <w:bookmarkStart w:id="303" w:name="_Toc160470479"/>
      <w:bookmarkStart w:id="304" w:name="_Toc164873623"/>
      <w:bookmarkStart w:id="305" w:name="_Toc180306243"/>
      <w:bookmarkStart w:id="306" w:name="_Toc195373982"/>
      <w:bookmarkStart w:id="307" w:name="_Toc200964700"/>
      <w:bookmarkStart w:id="308" w:name="_Toc207721360"/>
      <w:bookmarkStart w:id="309" w:name="_Toc214976468"/>
      <w:r w:rsidRPr="00D46D17">
        <w:t>5.</w:t>
      </w:r>
      <w:r>
        <w:t>3.5</w:t>
      </w:r>
      <w:r w:rsidRPr="00D46D17">
        <w:t>.2.3</w:t>
      </w:r>
      <w:r w:rsidRPr="00D46D17">
        <w:tab/>
      </w:r>
      <w:r w:rsidRPr="00E11429">
        <w:t>SS_SmSmasRegistration</w:t>
      </w:r>
      <w:r w:rsidRPr="00D46D17">
        <w:t>_Update</w:t>
      </w:r>
      <w:bookmarkEnd w:id="300"/>
      <w:bookmarkEnd w:id="301"/>
      <w:bookmarkEnd w:id="302"/>
      <w:bookmarkEnd w:id="303"/>
      <w:bookmarkEnd w:id="304"/>
      <w:bookmarkEnd w:id="305"/>
      <w:bookmarkEnd w:id="306"/>
      <w:bookmarkEnd w:id="307"/>
      <w:bookmarkEnd w:id="308"/>
      <w:bookmarkEnd w:id="309"/>
    </w:p>
    <w:p w14:paraId="4B6C33E0" w14:textId="77777777" w:rsidR="00903404" w:rsidRPr="00D46D17" w:rsidRDefault="00903404" w:rsidP="00984A53">
      <w:pPr>
        <w:pStyle w:val="H6"/>
      </w:pPr>
      <w:bookmarkStart w:id="310" w:name="_Toc148176852"/>
      <w:bookmarkStart w:id="311" w:name="_Toc151379231"/>
      <w:bookmarkStart w:id="312" w:name="_Toc151445413"/>
      <w:bookmarkStart w:id="313" w:name="_Toc160470480"/>
      <w:bookmarkStart w:id="314" w:name="_Toc164873624"/>
      <w:bookmarkStart w:id="315" w:name="_Toc180306244"/>
      <w:bookmarkStart w:id="316" w:name="_Toc195373983"/>
      <w:bookmarkStart w:id="317" w:name="_Toc200964701"/>
      <w:bookmarkStart w:id="318" w:name="_Toc207721361"/>
      <w:r w:rsidRPr="00D46D17">
        <w:t>5.</w:t>
      </w:r>
      <w:r>
        <w:t>3.5</w:t>
      </w:r>
      <w:r w:rsidRPr="00D46D17">
        <w:t>.2.3.1</w:t>
      </w:r>
      <w:r w:rsidRPr="00D46D17">
        <w:tab/>
        <w:t>General</w:t>
      </w:r>
      <w:bookmarkEnd w:id="310"/>
      <w:bookmarkEnd w:id="311"/>
      <w:bookmarkEnd w:id="312"/>
      <w:bookmarkEnd w:id="313"/>
      <w:bookmarkEnd w:id="314"/>
      <w:bookmarkEnd w:id="315"/>
      <w:bookmarkEnd w:id="316"/>
      <w:bookmarkEnd w:id="317"/>
      <w:bookmarkEnd w:id="318"/>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319" w:name="_Toc148176853"/>
      <w:bookmarkStart w:id="320" w:name="_Toc151379232"/>
      <w:bookmarkStart w:id="321" w:name="_Toc151445414"/>
      <w:bookmarkStart w:id="322" w:name="_Toc160470481"/>
      <w:bookmarkStart w:id="323" w:name="_Toc164873625"/>
      <w:bookmarkStart w:id="324" w:name="_Toc180306245"/>
      <w:bookmarkStart w:id="325" w:name="_Toc195373984"/>
      <w:bookmarkStart w:id="326" w:name="_Toc200964702"/>
      <w:bookmarkStart w:id="327" w:name="_Toc207721362"/>
      <w:r w:rsidRPr="00D46D17">
        <w:t>5.</w:t>
      </w:r>
      <w:r>
        <w:t>3.5</w:t>
      </w:r>
      <w:r w:rsidRPr="00D46D17">
        <w:t>.2.3.2</w:t>
      </w:r>
      <w:r w:rsidRPr="00D46D17">
        <w:tab/>
      </w:r>
      <w:r>
        <w:t>SMAS Registration</w:t>
      </w:r>
      <w:r w:rsidRPr="00D46D17">
        <w:t xml:space="preserve"> Update</w:t>
      </w:r>
      <w:bookmarkEnd w:id="319"/>
      <w:bookmarkEnd w:id="320"/>
      <w:bookmarkEnd w:id="321"/>
      <w:bookmarkEnd w:id="322"/>
      <w:bookmarkEnd w:id="323"/>
      <w:bookmarkEnd w:id="324"/>
      <w:bookmarkEnd w:id="325"/>
      <w:bookmarkEnd w:id="326"/>
      <w:bookmarkEnd w:id="327"/>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328" w:name="_MON_1814611485"/>
    <w:bookmarkEnd w:id="328"/>
    <w:p w14:paraId="7A8AC4E4" w14:textId="77777777" w:rsidR="00903404" w:rsidRPr="00D46D17" w:rsidRDefault="00903404" w:rsidP="00903404">
      <w:pPr>
        <w:pStyle w:val="TH"/>
      </w:pPr>
      <w:r w:rsidRPr="00D46D17">
        <w:object w:dxaOrig="9620" w:dyaOrig="3089" w14:anchorId="407DEFBA">
          <v:shape id="_x0000_i1055" type="#_x0000_t75" style="width:479.8pt;height:155.5pt" o:ole="">
            <v:imagedata r:id="rId70" o:title=""/>
          </v:shape>
          <o:OLEObject Type="Embed" ProgID="Word.Document.8" ShapeID="_x0000_i1055" DrawAspect="Content" ObjectID="_1825850780" r:id="rId71">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329" w:name="_Toc148176854"/>
      <w:bookmarkStart w:id="330" w:name="_Toc151379233"/>
      <w:bookmarkStart w:id="331" w:name="_Toc151445415"/>
      <w:bookmarkStart w:id="332" w:name="_Toc160470482"/>
      <w:bookmarkStart w:id="333" w:name="_Toc164873626"/>
      <w:bookmarkStart w:id="334" w:name="_Toc180306246"/>
      <w:bookmarkStart w:id="335" w:name="_Toc195373985"/>
      <w:bookmarkStart w:id="336" w:name="_Toc200964703"/>
      <w:bookmarkStart w:id="337" w:name="_Toc207721363"/>
      <w:bookmarkStart w:id="338" w:name="_Toc214976469"/>
      <w:r w:rsidRPr="00D46D17">
        <w:t>5.</w:t>
      </w:r>
      <w:r>
        <w:t>3.5</w:t>
      </w:r>
      <w:r w:rsidRPr="00D46D17">
        <w:t>.2.4</w:t>
      </w:r>
      <w:r w:rsidRPr="00D46D17">
        <w:tab/>
      </w:r>
      <w:r w:rsidRPr="00E11429">
        <w:t>SS_SmSmasRegistration</w:t>
      </w:r>
      <w:r w:rsidRPr="00D46D17">
        <w:t>_Delete</w:t>
      </w:r>
      <w:bookmarkEnd w:id="329"/>
      <w:bookmarkEnd w:id="330"/>
      <w:bookmarkEnd w:id="331"/>
      <w:bookmarkEnd w:id="332"/>
      <w:bookmarkEnd w:id="333"/>
      <w:bookmarkEnd w:id="334"/>
      <w:bookmarkEnd w:id="335"/>
      <w:bookmarkEnd w:id="336"/>
      <w:bookmarkEnd w:id="337"/>
      <w:bookmarkEnd w:id="338"/>
    </w:p>
    <w:p w14:paraId="67B776CB" w14:textId="77777777" w:rsidR="00903404" w:rsidRPr="00D46D17" w:rsidRDefault="00903404" w:rsidP="00984A53">
      <w:pPr>
        <w:pStyle w:val="H6"/>
      </w:pPr>
      <w:bookmarkStart w:id="339" w:name="_Toc148176855"/>
      <w:bookmarkStart w:id="340" w:name="_Toc151379234"/>
      <w:bookmarkStart w:id="341" w:name="_Toc151445416"/>
      <w:bookmarkStart w:id="342" w:name="_Toc160470483"/>
      <w:bookmarkStart w:id="343" w:name="_Toc164873627"/>
      <w:bookmarkStart w:id="344" w:name="_Toc180306247"/>
      <w:bookmarkStart w:id="345" w:name="_Toc195373986"/>
      <w:bookmarkStart w:id="346" w:name="_Toc200964704"/>
      <w:bookmarkStart w:id="347" w:name="_Toc207721364"/>
      <w:r w:rsidRPr="00D46D17">
        <w:t>5.</w:t>
      </w:r>
      <w:r>
        <w:t>3.5</w:t>
      </w:r>
      <w:r w:rsidRPr="00D46D17">
        <w:t>.2.4.1</w:t>
      </w:r>
      <w:r w:rsidRPr="00D46D17">
        <w:tab/>
        <w:t>General</w:t>
      </w:r>
      <w:bookmarkEnd w:id="339"/>
      <w:bookmarkEnd w:id="340"/>
      <w:bookmarkEnd w:id="341"/>
      <w:bookmarkEnd w:id="342"/>
      <w:bookmarkEnd w:id="343"/>
      <w:bookmarkEnd w:id="344"/>
      <w:bookmarkEnd w:id="345"/>
      <w:bookmarkEnd w:id="346"/>
      <w:bookmarkEnd w:id="347"/>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348" w:name="_Toc207721365"/>
      <w:r w:rsidRPr="00D46D17">
        <w:t>5.</w:t>
      </w:r>
      <w:r>
        <w:t>3.5</w:t>
      </w:r>
      <w:r w:rsidRPr="00D46D17">
        <w:t>.2.4.2</w:t>
      </w:r>
      <w:r w:rsidRPr="00D46D17">
        <w:tab/>
      </w:r>
      <w:r>
        <w:t>SMAS Registration</w:t>
      </w:r>
      <w:r w:rsidRPr="00D46D17">
        <w:t xml:space="preserve"> Deletion</w:t>
      </w:r>
      <w:bookmarkEnd w:id="348"/>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6" type="#_x0000_t75" style="width:479.8pt;height:126.15pt" o:ole="">
            <v:imagedata r:id="rId72" o:title=""/>
          </v:shape>
          <o:OLEObject Type="Embed" ProgID="Word.Document.8" ShapeID="_x0000_i1056" DrawAspect="Content" ObjectID="_1825850781" r:id="rId73">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186"/>
      <w:bookmarkEnd w:id="187"/>
    </w:p>
    <w:p w14:paraId="0AD56F54" w14:textId="00836ED1" w:rsidR="008A6D4A" w:rsidRDefault="004859EC" w:rsidP="007A4424">
      <w:pPr>
        <w:pStyle w:val="Heading1"/>
      </w:pPr>
      <w:bookmarkStart w:id="349" w:name="_Toc510696597"/>
      <w:bookmarkStart w:id="350" w:name="_Toc35971389"/>
      <w:r w:rsidRPr="004D3578">
        <w:br w:type="page"/>
      </w:r>
      <w:bookmarkStart w:id="351" w:name="_Toc191382275"/>
      <w:bookmarkStart w:id="352" w:name="_Toc191627405"/>
      <w:bookmarkStart w:id="353" w:name="_Toc207721372"/>
      <w:bookmarkStart w:id="354" w:name="_Toc214976470"/>
      <w:r w:rsidR="008A6D4A">
        <w:t>6</w:t>
      </w:r>
      <w:r w:rsidR="008A6D4A">
        <w:tab/>
        <w:t>API Definitions</w:t>
      </w:r>
      <w:bookmarkEnd w:id="349"/>
      <w:bookmarkEnd w:id="350"/>
      <w:bookmarkEnd w:id="351"/>
      <w:bookmarkEnd w:id="352"/>
      <w:bookmarkEnd w:id="353"/>
      <w:bookmarkEnd w:id="354"/>
    </w:p>
    <w:p w14:paraId="1AF61184" w14:textId="09D40359" w:rsidR="00354013" w:rsidRDefault="00354013" w:rsidP="007A4424">
      <w:pPr>
        <w:pStyle w:val="Heading2"/>
      </w:pPr>
      <w:bookmarkStart w:id="355" w:name="_Toc191382276"/>
      <w:bookmarkStart w:id="356" w:name="_Toc191627406"/>
      <w:bookmarkStart w:id="357" w:name="_Toc207721373"/>
      <w:bookmarkStart w:id="358" w:name="_Toc214976471"/>
      <w:bookmarkStart w:id="359" w:name="_Toc510696598"/>
      <w:bookmarkStart w:id="360" w:name="_Toc35971390"/>
      <w:r>
        <w:t>6.1</w:t>
      </w:r>
      <w:r w:rsidR="0034404B">
        <w:tab/>
      </w:r>
      <w:r w:rsidR="002900A9">
        <w:t>Spatial Anchor</w:t>
      </w:r>
      <w:r w:rsidR="00615746">
        <w:t xml:space="preserve"> Server APIs</w:t>
      </w:r>
      <w:bookmarkEnd w:id="355"/>
      <w:bookmarkEnd w:id="356"/>
      <w:bookmarkEnd w:id="357"/>
      <w:bookmarkEnd w:id="358"/>
    </w:p>
    <w:p w14:paraId="6671C9CF" w14:textId="2B2DE623" w:rsidR="00883E63" w:rsidRDefault="00883E63" w:rsidP="00883E63">
      <w:pPr>
        <w:pStyle w:val="Heading3"/>
      </w:pPr>
      <w:bookmarkStart w:id="361" w:name="_Toc207721374"/>
      <w:bookmarkStart w:id="362" w:name="_Toc214976472"/>
      <w:bookmarkStart w:id="363" w:name="_Toc130662190"/>
      <w:bookmarkStart w:id="364" w:name="_Toc191382278"/>
      <w:bookmarkStart w:id="365" w:name="_Toc191627408"/>
      <w:bookmarkStart w:id="366" w:name="_Toc207721375"/>
      <w:bookmarkStart w:id="367" w:name="_Toc130662191"/>
      <w:bookmarkStart w:id="368" w:name="_Toc191382279"/>
      <w:bookmarkStart w:id="369" w:name="_Toc191627409"/>
      <w:bookmarkStart w:id="370" w:name="_Toc207721376"/>
      <w:r>
        <w:t>6.1.1</w:t>
      </w:r>
      <w:r>
        <w:tab/>
        <w:t>SS_SAnManagement API</w:t>
      </w:r>
      <w:bookmarkEnd w:id="361"/>
      <w:bookmarkEnd w:id="362"/>
    </w:p>
    <w:p w14:paraId="572B26B3" w14:textId="77777777" w:rsidR="00B82146" w:rsidRDefault="00B82146" w:rsidP="00B82146">
      <w:pPr>
        <w:pStyle w:val="Heading4"/>
      </w:pPr>
      <w:bookmarkStart w:id="371" w:name="_Toc214976473"/>
      <w:r>
        <w:t>6.1.1.1</w:t>
      </w:r>
      <w:r>
        <w:tab/>
        <w:t>Introduction</w:t>
      </w:r>
      <w:bookmarkEnd w:id="363"/>
      <w:bookmarkEnd w:id="364"/>
      <w:bookmarkEnd w:id="365"/>
      <w:bookmarkEnd w:id="366"/>
      <w:bookmarkEnd w:id="371"/>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6C47BA53" w:rsidR="00B82146" w:rsidRDefault="00B82146" w:rsidP="006A33DC">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13B33B9F" w14:textId="7D64C1FD" w:rsidR="00331005" w:rsidRDefault="00331005" w:rsidP="00671AA6">
      <w:pPr>
        <w:pStyle w:val="Heading4"/>
      </w:pPr>
      <w:bookmarkStart w:id="372" w:name="_Toc214976474"/>
      <w:r>
        <w:t>6.1.1.2</w:t>
      </w:r>
      <w:r>
        <w:tab/>
        <w:t>Usage of HTTP</w:t>
      </w:r>
      <w:bookmarkEnd w:id="367"/>
      <w:r>
        <w:t xml:space="preserve"> and common API related aspects</w:t>
      </w:r>
      <w:bookmarkEnd w:id="368"/>
      <w:bookmarkEnd w:id="369"/>
      <w:bookmarkEnd w:id="370"/>
      <w:bookmarkEnd w:id="372"/>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373" w:name="_Toc130662192"/>
      <w:bookmarkStart w:id="374" w:name="_Toc191382280"/>
      <w:bookmarkStart w:id="375" w:name="_Toc191627410"/>
      <w:bookmarkStart w:id="376" w:name="_Toc207721377"/>
      <w:bookmarkStart w:id="377" w:name="_Toc214976475"/>
      <w:r>
        <w:t>6.1.1.3</w:t>
      </w:r>
      <w:r>
        <w:tab/>
        <w:t>Resources</w:t>
      </w:r>
      <w:bookmarkEnd w:id="373"/>
      <w:bookmarkEnd w:id="374"/>
      <w:bookmarkEnd w:id="375"/>
      <w:bookmarkEnd w:id="376"/>
      <w:bookmarkEnd w:id="377"/>
    </w:p>
    <w:p w14:paraId="57171698" w14:textId="77777777" w:rsidR="00B82146" w:rsidRPr="000A7435" w:rsidRDefault="00B82146" w:rsidP="00B82146">
      <w:pPr>
        <w:pStyle w:val="Heading5"/>
      </w:pPr>
      <w:bookmarkStart w:id="378" w:name="_Toc214976476"/>
      <w:bookmarkStart w:id="379" w:name="_Toc130662194"/>
      <w:bookmarkStart w:id="380" w:name="_Toc191382282"/>
      <w:bookmarkStart w:id="381" w:name="_Toc191627412"/>
      <w:bookmarkStart w:id="382" w:name="_Toc207721379"/>
      <w:r>
        <w:t>6.1.1.3.1</w:t>
      </w:r>
      <w:r>
        <w:tab/>
        <w:t>Overview</w:t>
      </w:r>
      <w:bookmarkEnd w:id="378"/>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383" w:name="_MON_1819990615"/>
    <w:bookmarkEnd w:id="383"/>
    <w:p w14:paraId="5CF60EF7" w14:textId="18D74972" w:rsidR="00B82146" w:rsidRPr="00A258AF" w:rsidRDefault="00B82146" w:rsidP="00B82146">
      <w:pPr>
        <w:pStyle w:val="TH"/>
        <w:rPr>
          <w:lang w:val="en-US"/>
        </w:rPr>
      </w:pPr>
      <w:r w:rsidRPr="00585CA6">
        <w:object w:dxaOrig="9633" w:dyaOrig="5900" w14:anchorId="2580BE73">
          <v:shape id="_x0000_i1057" type="#_x0000_t75" style="width:481.55pt;height:295.5pt" o:ole="">
            <v:imagedata r:id="rId74" o:title=""/>
          </v:shape>
          <o:OLEObject Type="Embed" ProgID="Word.Document.8" ShapeID="_x0000_i1057" DrawAspect="Content" ObjectID="_1825850782" r:id="rId75">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384" w:name="_Toc214976477"/>
      <w:r>
        <w:t>6.1.1.3.2</w:t>
      </w:r>
      <w:r>
        <w:tab/>
        <w:t xml:space="preserve">Resource: </w:t>
      </w:r>
      <w:bookmarkEnd w:id="379"/>
      <w:r>
        <w:t>Spatial Anchors Lists</w:t>
      </w:r>
      <w:bookmarkEnd w:id="380"/>
      <w:bookmarkEnd w:id="381"/>
      <w:bookmarkEnd w:id="382"/>
      <w:bookmarkEnd w:id="384"/>
    </w:p>
    <w:p w14:paraId="1F5F493F" w14:textId="48B5C696" w:rsidR="00331005" w:rsidRPr="00671AA6" w:rsidRDefault="00331005" w:rsidP="004C6078">
      <w:pPr>
        <w:pStyle w:val="H6"/>
      </w:pPr>
      <w:bookmarkStart w:id="385" w:name="_Toc130662195"/>
      <w:bookmarkStart w:id="386" w:name="_Toc191382283"/>
      <w:r w:rsidRPr="00671AA6">
        <w:t>6.1.1.3.2.1</w:t>
      </w:r>
      <w:r w:rsidRPr="00671AA6">
        <w:tab/>
        <w:t>Description</w:t>
      </w:r>
      <w:bookmarkEnd w:id="385"/>
      <w:bookmarkEnd w:id="386"/>
    </w:p>
    <w:p w14:paraId="2589B042" w14:textId="77777777" w:rsidR="00331005" w:rsidRPr="00AD3B51" w:rsidRDefault="00331005" w:rsidP="00331005">
      <w:pPr>
        <w:rPr>
          <w:lang w:eastAsia="zh-CN"/>
        </w:rPr>
      </w:pPr>
      <w:bookmarkStart w:id="387"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388" w:name="_Toc191382284"/>
      <w:r>
        <w:t>6.1.1.3.2.2</w:t>
      </w:r>
      <w:r>
        <w:tab/>
        <w:t>Resource Definition</w:t>
      </w:r>
      <w:bookmarkEnd w:id="387"/>
      <w:bookmarkEnd w:id="388"/>
    </w:p>
    <w:p w14:paraId="48B79E1A" w14:textId="162954B6" w:rsidR="00B82146" w:rsidRDefault="00B82146" w:rsidP="00B82146">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389" w:name="_Toc130662197"/>
      <w:bookmarkStart w:id="390" w:name="_Toc191382285"/>
      <w:r>
        <w:t>6.1.1.3.2.3</w:t>
      </w:r>
      <w:r>
        <w:tab/>
        <w:t>Resource Standard Methods</w:t>
      </w:r>
      <w:bookmarkEnd w:id="389"/>
      <w:bookmarkEnd w:id="390"/>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4AA389BB" w:rsidR="00331005" w:rsidRPr="0016361A" w:rsidRDefault="0066572B" w:rsidP="0066572B">
            <w:pPr>
              <w:pStyle w:val="TAL"/>
            </w:pPr>
            <w:r w:rsidRPr="008A7CBE">
              <w:rPr>
                <w:lang w:eastAsia="zh-CN"/>
              </w:rPr>
              <w:t>{apiRoot}/san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391" w:name="_Toc130662198"/>
      <w:bookmarkStart w:id="392" w:name="_Toc191382286"/>
      <w:r>
        <w:t>6.1.1.3.2.4</w:t>
      </w:r>
      <w:r>
        <w:tab/>
        <w:t>Resource Custom Operations</w:t>
      </w:r>
      <w:bookmarkEnd w:id="391"/>
      <w:bookmarkEnd w:id="392"/>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393" w:name="_Toc130662199"/>
      <w:bookmarkStart w:id="394" w:name="_Toc191382287"/>
      <w:bookmarkStart w:id="395" w:name="_Toc191627413"/>
      <w:bookmarkStart w:id="396" w:name="_Toc207721380"/>
      <w:bookmarkStart w:id="397" w:name="_Toc214976478"/>
      <w:r>
        <w:t>6.1.1.3.3</w:t>
      </w:r>
      <w:r>
        <w:tab/>
        <w:t xml:space="preserve">Resource: </w:t>
      </w:r>
      <w:bookmarkEnd w:id="393"/>
      <w:r>
        <w:t>Individual Spatial Anchor</w:t>
      </w:r>
      <w:bookmarkEnd w:id="394"/>
      <w:bookmarkEnd w:id="395"/>
      <w:r w:rsidR="003A0C65">
        <w:t>s List</w:t>
      </w:r>
      <w:bookmarkEnd w:id="396"/>
      <w:bookmarkEnd w:id="397"/>
    </w:p>
    <w:p w14:paraId="3614E462" w14:textId="2878ED4C" w:rsidR="00331005" w:rsidRDefault="00331005" w:rsidP="004C6078">
      <w:pPr>
        <w:pStyle w:val="H6"/>
      </w:pPr>
      <w:bookmarkStart w:id="398" w:name="_Toc191382288"/>
      <w:bookmarkStart w:id="399" w:name="_Toc130662200"/>
      <w:r>
        <w:t>6.1.1.3.3.1</w:t>
      </w:r>
      <w:r>
        <w:tab/>
        <w:t>Description</w:t>
      </w:r>
      <w:bookmarkEnd w:id="398"/>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400" w:name="_Toc191382289"/>
      <w:r>
        <w:t>6.1.1.3.3.2</w:t>
      </w:r>
      <w:r>
        <w:tab/>
        <w:t>Resource Definition</w:t>
      </w:r>
      <w:bookmarkEnd w:id="400"/>
    </w:p>
    <w:p w14:paraId="463E81A1" w14:textId="7EE7ACF0" w:rsidR="0066572B" w:rsidRDefault="0066572B" w:rsidP="0066572B">
      <w:r>
        <w:t xml:space="preserve">Resource URI: </w:t>
      </w:r>
      <w:r w:rsidRPr="00E23840">
        <w:rPr>
          <w:b/>
          <w:noProof/>
        </w:rPr>
        <w:t>{apiRoot}/</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401" w:name="_Toc191382290"/>
      <w:r>
        <w:t>6.1.1.3.3.3</w:t>
      </w:r>
      <w:r>
        <w:tab/>
        <w:t>Resource Standard Methods</w:t>
      </w:r>
      <w:bookmarkEnd w:id="401"/>
    </w:p>
    <w:p w14:paraId="44ED0BD4" w14:textId="1E6C9079" w:rsidR="00331005" w:rsidRDefault="00331005" w:rsidP="00671AA6">
      <w:pPr>
        <w:pStyle w:val="H6"/>
      </w:pPr>
      <w:bookmarkStart w:id="402" w:name="_Toc85734241"/>
      <w:bookmarkStart w:id="403" w:name="_Toc89431540"/>
      <w:bookmarkStart w:id="404" w:name="_Toc97042348"/>
      <w:bookmarkStart w:id="405" w:name="_Toc97045492"/>
      <w:bookmarkStart w:id="406" w:name="_Toc97155237"/>
      <w:bookmarkStart w:id="407" w:name="_Toc101521374"/>
      <w:bookmarkStart w:id="408" w:name="_Toc138761642"/>
      <w:bookmarkStart w:id="409" w:name="_Toc145707852"/>
      <w:bookmarkStart w:id="410" w:name="_Toc151878459"/>
      <w:r>
        <w:t>6.1.1.3.3.3.1</w:t>
      </w:r>
      <w:r>
        <w:tab/>
        <w:t>GET</w:t>
      </w:r>
      <w:bookmarkEnd w:id="402"/>
      <w:bookmarkEnd w:id="403"/>
      <w:bookmarkEnd w:id="404"/>
      <w:bookmarkEnd w:id="405"/>
      <w:bookmarkEnd w:id="406"/>
      <w:bookmarkEnd w:id="407"/>
      <w:bookmarkEnd w:id="408"/>
      <w:bookmarkEnd w:id="409"/>
      <w:bookmarkEnd w:id="410"/>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411" w:name="_Toc85734242"/>
      <w:bookmarkStart w:id="412" w:name="_Toc89431541"/>
      <w:bookmarkStart w:id="413" w:name="_Toc97042349"/>
      <w:bookmarkStart w:id="414" w:name="_Toc97045493"/>
      <w:bookmarkStart w:id="415" w:name="_Toc97155238"/>
      <w:bookmarkStart w:id="416" w:name="_Toc101521375"/>
      <w:bookmarkStart w:id="417" w:name="_Toc138761643"/>
      <w:bookmarkStart w:id="418" w:name="_Toc145707853"/>
      <w:bookmarkStart w:id="419" w:name="_Toc151878460"/>
      <w:r>
        <w:t>6.1.1.3.3.3.2</w:t>
      </w:r>
      <w:r>
        <w:tab/>
        <w:t>PUT</w:t>
      </w:r>
      <w:bookmarkEnd w:id="411"/>
      <w:bookmarkEnd w:id="412"/>
      <w:bookmarkEnd w:id="413"/>
      <w:bookmarkEnd w:id="414"/>
      <w:bookmarkEnd w:id="415"/>
      <w:bookmarkEnd w:id="416"/>
      <w:bookmarkEnd w:id="417"/>
      <w:bookmarkEnd w:id="418"/>
      <w:bookmarkEnd w:id="419"/>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420" w:name="_Toc85734244"/>
      <w:bookmarkStart w:id="421" w:name="_Toc89431543"/>
      <w:bookmarkStart w:id="422" w:name="_Toc97042351"/>
      <w:bookmarkStart w:id="423" w:name="_Toc97045495"/>
      <w:bookmarkStart w:id="424" w:name="_Toc97155240"/>
      <w:bookmarkStart w:id="425" w:name="_Toc101521377"/>
      <w:bookmarkStart w:id="426" w:name="_Toc138761645"/>
      <w:bookmarkStart w:id="427" w:name="_Toc145707855"/>
      <w:bookmarkStart w:id="428" w:name="_Toc151878462"/>
      <w:r>
        <w:t>6.1.1.3.3.3.4</w:t>
      </w:r>
      <w:r>
        <w:tab/>
        <w:t>PATCH</w:t>
      </w:r>
      <w:bookmarkEnd w:id="420"/>
      <w:bookmarkEnd w:id="421"/>
      <w:bookmarkEnd w:id="422"/>
      <w:bookmarkEnd w:id="423"/>
      <w:bookmarkEnd w:id="424"/>
      <w:bookmarkEnd w:id="425"/>
      <w:bookmarkEnd w:id="426"/>
      <w:bookmarkEnd w:id="427"/>
      <w:bookmarkEnd w:id="428"/>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429" w:name="_Toc85734243"/>
      <w:bookmarkStart w:id="430" w:name="_Toc89431542"/>
      <w:bookmarkStart w:id="431" w:name="_Toc97042350"/>
      <w:bookmarkStart w:id="432" w:name="_Toc97045494"/>
      <w:bookmarkStart w:id="433" w:name="_Toc97155239"/>
      <w:bookmarkStart w:id="434" w:name="_Toc101521376"/>
      <w:bookmarkStart w:id="435" w:name="_Toc138761644"/>
      <w:bookmarkStart w:id="436" w:name="_Toc145707854"/>
      <w:bookmarkStart w:id="437" w:name="_Toc151878461"/>
      <w:r>
        <w:t>6.1.1.3.3.3.3</w:t>
      </w:r>
      <w:r>
        <w:tab/>
        <w:t>DELETE</w:t>
      </w:r>
      <w:bookmarkEnd w:id="429"/>
      <w:bookmarkEnd w:id="430"/>
      <w:bookmarkEnd w:id="431"/>
      <w:bookmarkEnd w:id="432"/>
      <w:bookmarkEnd w:id="433"/>
      <w:bookmarkEnd w:id="434"/>
      <w:bookmarkEnd w:id="435"/>
      <w:bookmarkEnd w:id="436"/>
      <w:bookmarkEnd w:id="437"/>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438" w:name="_Toc191382291"/>
    </w:p>
    <w:p w14:paraId="7188677D" w14:textId="100EDFFA" w:rsidR="00331005" w:rsidRDefault="00331005" w:rsidP="004C6078">
      <w:pPr>
        <w:pStyle w:val="H6"/>
      </w:pPr>
      <w:r>
        <w:t>6.1.1.3.2.4</w:t>
      </w:r>
      <w:r>
        <w:tab/>
        <w:t>Resource Custom Operations</w:t>
      </w:r>
      <w:bookmarkEnd w:id="438"/>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439" w:name="_Toc207721381"/>
      <w:bookmarkStart w:id="440" w:name="_Toc214976479"/>
      <w:r>
        <w:t>6.1.1.3.</w:t>
      </w:r>
      <w:r w:rsidRPr="00F45C5B">
        <w:t>4</w:t>
      </w:r>
      <w:r>
        <w:tab/>
        <w:t>Resource: Spatial Anchors Subscriptions</w:t>
      </w:r>
      <w:bookmarkEnd w:id="439"/>
      <w:bookmarkEnd w:id="440"/>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18E26382" w:rsidR="0066572B" w:rsidRDefault="0066572B" w:rsidP="0066572B">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10307E" w:rsidR="00F45C5B" w:rsidRPr="0016361A" w:rsidRDefault="0066572B" w:rsidP="0066572B">
            <w:pPr>
              <w:pStyle w:val="TAL"/>
            </w:pPr>
            <w:r w:rsidRPr="008A7CBE">
              <w:rPr>
                <w:lang w:eastAsia="zh-CN"/>
              </w:rPr>
              <w:t>{apiRoot}/san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-subcriptions/{anchorsSubId}</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441" w:name="_Toc207721382"/>
      <w:bookmarkStart w:id="442" w:name="_Toc214976480"/>
      <w:r>
        <w:t>6.1.1.3.</w:t>
      </w:r>
      <w:r w:rsidRPr="00F45C5B">
        <w:t>5</w:t>
      </w:r>
      <w:r>
        <w:tab/>
        <w:t>Resource: Individual Spatial Anchors Subscription</w:t>
      </w:r>
      <w:bookmarkEnd w:id="441"/>
      <w:bookmarkEnd w:id="442"/>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48212970"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7777777" w:rsidR="0066572B" w:rsidRPr="0066572B" w:rsidRDefault="0066572B" w:rsidP="000E645C">
            <w:pPr>
              <w:pStyle w:val="TAL"/>
              <w:rPr>
                <w:rFonts w:eastAsia="DengXian"/>
                <w:lang w:eastAsia="en-US"/>
              </w:rPr>
            </w:pPr>
            <w:r w:rsidRPr="000E645C">
              <w:rPr>
                <w:rFonts w:eastAsia="DengXian"/>
              </w:rPr>
              <w:t>anchorsSubId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443" w:name="_Toc191382292"/>
      <w:bookmarkStart w:id="444" w:name="_Toc191627414"/>
      <w:bookmarkStart w:id="445" w:name="_Toc207721383"/>
      <w:bookmarkStart w:id="446" w:name="_Toc214976481"/>
      <w:r>
        <w:t>6.1.1.4</w:t>
      </w:r>
      <w:r>
        <w:tab/>
        <w:t>Custom Operations without associated resources</w:t>
      </w:r>
      <w:bookmarkEnd w:id="399"/>
      <w:bookmarkEnd w:id="443"/>
      <w:bookmarkEnd w:id="444"/>
      <w:bookmarkEnd w:id="445"/>
      <w:bookmarkEnd w:id="446"/>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447" w:name="_Toc130662206"/>
      <w:bookmarkStart w:id="448" w:name="_Toc191382293"/>
      <w:bookmarkStart w:id="449" w:name="_Toc191627415"/>
      <w:bookmarkStart w:id="450" w:name="_Toc207721384"/>
      <w:bookmarkStart w:id="451" w:name="_Toc214976482"/>
      <w:r>
        <w:t>6.1.1.5</w:t>
      </w:r>
      <w:r>
        <w:tab/>
        <w:t>Notifications</w:t>
      </w:r>
      <w:bookmarkEnd w:id="447"/>
      <w:bookmarkEnd w:id="448"/>
      <w:bookmarkEnd w:id="449"/>
      <w:bookmarkEnd w:id="450"/>
      <w:bookmarkEnd w:id="451"/>
    </w:p>
    <w:p w14:paraId="182F8EC4" w14:textId="672585F5" w:rsidR="00F45C5B" w:rsidRPr="000A7435" w:rsidRDefault="00F45C5B" w:rsidP="00F45C5B">
      <w:pPr>
        <w:pStyle w:val="Heading5"/>
      </w:pPr>
      <w:bookmarkStart w:id="452" w:name="_Toc207721385"/>
      <w:bookmarkStart w:id="453" w:name="_Toc214976483"/>
      <w:bookmarkStart w:id="454" w:name="_Toc130662213"/>
      <w:r>
        <w:t>6.1.1.5.1</w:t>
      </w:r>
      <w:r>
        <w:tab/>
        <w:t>General</w:t>
      </w:r>
      <w:bookmarkEnd w:id="452"/>
      <w:bookmarkEnd w:id="453"/>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455" w:name="_Toc207721386"/>
      <w:bookmarkStart w:id="456" w:name="_Toc214976484"/>
      <w:r>
        <w:t>6.1.1.5.2</w:t>
      </w:r>
      <w:r>
        <w:tab/>
        <w:t>Spatial Anchors Notification</w:t>
      </w:r>
      <w:bookmarkEnd w:id="455"/>
      <w:bookmarkEnd w:id="456"/>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457" w:name="_Toc191382294"/>
      <w:bookmarkStart w:id="458" w:name="_Toc191627416"/>
      <w:bookmarkStart w:id="459" w:name="_Toc207721387"/>
      <w:bookmarkStart w:id="460" w:name="_Toc214976485"/>
      <w:r>
        <w:t>6.1.1.6</w:t>
      </w:r>
      <w:r>
        <w:tab/>
        <w:t>Data Model</w:t>
      </w:r>
      <w:bookmarkEnd w:id="454"/>
      <w:bookmarkEnd w:id="457"/>
      <w:bookmarkEnd w:id="458"/>
      <w:bookmarkEnd w:id="459"/>
      <w:bookmarkEnd w:id="460"/>
    </w:p>
    <w:p w14:paraId="1312CB9C" w14:textId="77777777" w:rsidR="00392088" w:rsidRDefault="00392088" w:rsidP="00392088">
      <w:pPr>
        <w:pStyle w:val="Heading5"/>
      </w:pPr>
      <w:bookmarkStart w:id="461" w:name="_Toc130662214"/>
      <w:bookmarkStart w:id="462" w:name="_Toc191382295"/>
      <w:bookmarkStart w:id="463" w:name="_Toc191627417"/>
      <w:bookmarkStart w:id="464" w:name="_Toc207721388"/>
      <w:bookmarkStart w:id="465" w:name="_Toc214976486"/>
      <w:bookmarkStart w:id="466" w:name="_Toc130662215"/>
      <w:bookmarkStart w:id="467" w:name="_Toc191382296"/>
      <w:bookmarkStart w:id="468" w:name="_Toc191627418"/>
      <w:bookmarkStart w:id="469" w:name="_Toc207721389"/>
      <w:r>
        <w:t>6.1.1.6.1</w:t>
      </w:r>
      <w:r>
        <w:tab/>
        <w:t>General</w:t>
      </w:r>
      <w:bookmarkEnd w:id="461"/>
      <w:bookmarkEnd w:id="462"/>
      <w:bookmarkEnd w:id="463"/>
      <w:bookmarkEnd w:id="464"/>
      <w:bookmarkEnd w:id="465"/>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r>
              <w:t>AllowedEntity</w:t>
            </w:r>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r>
              <w:t>AllowedRules</w:t>
            </w:r>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r>
              <w:t>AnchorEvent</w:t>
            </w:r>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r>
              <w:t>AnchorsEventsSub</w:t>
            </w:r>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r>
              <w:t>AnchorFilter</w:t>
            </w:r>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r>
              <w:t>AnchorManagementEvent</w:t>
            </w:r>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r>
              <w:t>AnchorsNotification</w:t>
            </w:r>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r>
              <w:t>DetectedEvent</w:t>
            </w:r>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r>
              <w:t>DiscoveryFilter</w:t>
            </w:r>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r>
              <w:t>EntityType</w:t>
            </w:r>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r>
              <w:t>EventFilter</w:t>
            </w:r>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r>
              <w:t>Fov</w:t>
            </w:r>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r>
              <w:t>LocationInfo</w:t>
            </w:r>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r>
              <w:t>PositionInfo</w:t>
            </w:r>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r>
              <w:t>RangeFilter</w:t>
            </w:r>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r>
              <w:t>ServConnectInfo</w:t>
            </w:r>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r>
              <w:t>SpatialAnchor</w:t>
            </w:r>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r>
              <w:t>SpatialAnchorRm</w:t>
            </w:r>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r>
              <w:rPr>
                <w:lang w:eastAsia="zh-CN"/>
              </w:rPr>
              <w:t>SpatialAnchorId</w:t>
            </w:r>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r>
              <w:t>SpatialAnchorsList</w:t>
            </w:r>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r>
              <w:t>SpatialAnchorsListPatch</w:t>
            </w:r>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r>
              <w:t>SpatialAnchorMapPosition</w:t>
            </w:r>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r>
              <w:t>SpatialAnchorsNotif</w:t>
            </w:r>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r>
              <w:t>SpatialAnchorProfile</w:t>
            </w:r>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r>
              <w:t>SpatialAnchorsSub</w:t>
            </w:r>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r>
              <w:t>SpatialAnchorsSubPatch</w:t>
            </w:r>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r>
              <w:t>UEAnchorInterest</w:t>
            </w:r>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r>
              <w:t>UeFilter</w:t>
            </w:r>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r>
              <w:t>VALServiceInfo</w:t>
            </w:r>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r w:rsidRPr="007C1AFD">
              <w:rPr>
                <w:lang w:eastAsia="zh-CN"/>
              </w:rPr>
              <w:t>DateTime</w:t>
            </w:r>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r>
              <w:t>Dnai</w:t>
            </w:r>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r w:rsidRPr="008C213A">
              <w:rPr>
                <w:lang w:eastAsia="zh-CN"/>
              </w:rPr>
              <w:t>Dnn</w:t>
            </w:r>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r>
              <w:t>EndPoint</w:t>
            </w:r>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r>
              <w:t>LocationInfo</w:t>
            </w:r>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r>
              <w:rPr>
                <w:lang w:eastAsia="zh-CN"/>
              </w:rPr>
              <w:t>ServiceArea</w:t>
            </w:r>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470" w:name="_Toc214976487"/>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66"/>
      <w:bookmarkEnd w:id="467"/>
      <w:bookmarkEnd w:id="468"/>
      <w:bookmarkEnd w:id="469"/>
      <w:bookmarkEnd w:id="470"/>
    </w:p>
    <w:p w14:paraId="14F7EC73" w14:textId="3899989B" w:rsidR="00331005" w:rsidRDefault="00331005" w:rsidP="004C6078">
      <w:pPr>
        <w:pStyle w:val="H6"/>
      </w:pPr>
      <w:bookmarkStart w:id="471" w:name="_Toc130662216"/>
      <w:bookmarkStart w:id="472" w:name="_Toc191382297"/>
      <w:r>
        <w:t>6.1.1.6.2.1</w:t>
      </w:r>
      <w:r>
        <w:tab/>
        <w:t>Introduction</w:t>
      </w:r>
      <w:bookmarkEnd w:id="471"/>
      <w:bookmarkEnd w:id="472"/>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473" w:name="_Toc130662217"/>
      <w:bookmarkStart w:id="474" w:name="_Toc191382298"/>
      <w:r w:rsidRPr="00322CBD">
        <w:t>6.1.1.6.2.2</w:t>
      </w:r>
      <w:r w:rsidRPr="00322CBD">
        <w:tab/>
        <w:t xml:space="preserve">Type: </w:t>
      </w:r>
      <w:bookmarkEnd w:id="473"/>
      <w:r w:rsidRPr="00322CBD">
        <w:t>SpatialAnchorsList</w:t>
      </w:r>
      <w:bookmarkEnd w:id="474"/>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475" w:name="_Toc191382299"/>
      <w:bookmarkStart w:id="476" w:name="_Toc130662219"/>
      <w:r>
        <w:t>6.1.1.6.2.3</w:t>
      </w:r>
      <w:r>
        <w:tab/>
        <w:t>Type: SpatialAnchorsListPatch</w:t>
      </w:r>
      <w:bookmarkEnd w:id="475"/>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77777777" w:rsidR="00331005" w:rsidRPr="0016361A" w:rsidRDefault="00331005" w:rsidP="00E822BF">
            <w:pPr>
              <w:pStyle w:val="TAC"/>
            </w:pPr>
            <w:r>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77777777" w:rsidR="00331005" w:rsidRPr="0016361A" w:rsidRDefault="00331005" w:rsidP="000C34E7">
            <w:pPr>
              <w:pStyle w:val="TAL"/>
              <w:rPr>
                <w:rFonts w:cs="Arial"/>
                <w:szCs w:val="18"/>
              </w:rPr>
            </w:pPr>
            <w:r>
              <w:t>The key of the map shall be set to the value of the "anchorId" attribute of the corresponding map value encoded using the SpatialAnchor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477" w:name="_Toc191382300"/>
      <w:r>
        <w:t>6.1.1.6.2.4</w:t>
      </w:r>
      <w:r>
        <w:tab/>
        <w:t>Type: VALServiceInfo</w:t>
      </w:r>
      <w:bookmarkEnd w:id="477"/>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478" w:name="_Toc191382301"/>
      <w:r>
        <w:t>6.1.1.6.2.5</w:t>
      </w:r>
      <w:r>
        <w:tab/>
        <w:t>Type: ServConnectInfo</w:t>
      </w:r>
      <w:bookmarkEnd w:id="478"/>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479" w:name="_Toc191382302"/>
      <w:r>
        <w:t>6.1.1.6.2.6</w:t>
      </w:r>
      <w:r>
        <w:tab/>
        <w:t>Type: SpatialAnchor</w:t>
      </w:r>
      <w:bookmarkEnd w:id="479"/>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480" w:name="_Toc191382303"/>
      <w:r>
        <w:t>6.1.1.6.2.7</w:t>
      </w:r>
      <w:r>
        <w:tab/>
        <w:t>Type: SpatialAnchorRm</w:t>
      </w:r>
      <w:bookmarkEnd w:id="480"/>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481" w:name="_Toc191382304"/>
      <w:r>
        <w:t>6.1.1.6.2.8</w:t>
      </w:r>
      <w:r>
        <w:tab/>
        <w:t xml:space="preserve">Type: </w:t>
      </w:r>
      <w:bookmarkEnd w:id="481"/>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77777777" w:rsidR="00331005" w:rsidRPr="0016361A" w:rsidRDefault="00331005" w:rsidP="000C34E7">
            <w:pPr>
              <w:pStyle w:val="TAL"/>
            </w:pPr>
            <w:r>
              <w:t>array (string)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77777777" w:rsidR="00331005" w:rsidRPr="0016361A" w:rsidRDefault="00331005" w:rsidP="00E822BF">
            <w:pPr>
              <w:pStyle w:val="TAC"/>
            </w:pPr>
            <w:r>
              <w:t>0..1</w:t>
            </w:r>
          </w:p>
        </w:tc>
        <w:tc>
          <w:tcPr>
            <w:tcW w:w="3686" w:type="dxa"/>
            <w:vAlign w:val="center"/>
          </w:tcPr>
          <w:p w14:paraId="0FA73543" w14:textId="77777777" w:rsidR="00331005" w:rsidRDefault="00331005" w:rsidP="000C34E7">
            <w:pPr>
              <w:pStyle w:val="TAL"/>
              <w:rPr>
                <w:rFonts w:cs="Arial"/>
                <w:szCs w:val="18"/>
              </w:rPr>
            </w:pPr>
            <w:r>
              <w:t>Contains list of the VAL service ID(s) and/or the application service ID(s) of the entities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482" w:name="_Toc191382305"/>
      <w:r>
        <w:t>6.1.1.6.2.9</w:t>
      </w:r>
      <w:r>
        <w:tab/>
        <w:t>Type: AllowedEntity</w:t>
      </w:r>
      <w:bookmarkEnd w:id="482"/>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483" w:name="_Toc191382306"/>
      <w:r>
        <w:t>6.1.1.6.2.10</w:t>
      </w:r>
      <w:r>
        <w:tab/>
        <w:t>Type: PositionInfo</w:t>
      </w:r>
      <w:bookmarkEnd w:id="483"/>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77777777" w:rsidR="00331005" w:rsidRPr="0016361A" w:rsidRDefault="00331005" w:rsidP="000C34E7">
            <w:pPr>
              <w:pStyle w:val="TAC"/>
            </w:pPr>
            <w:r>
              <w:t>O</w:t>
            </w:r>
          </w:p>
        </w:tc>
        <w:tc>
          <w:tcPr>
            <w:tcW w:w="1134" w:type="dxa"/>
          </w:tcPr>
          <w:p w14:paraId="4A47A152" w14:textId="77777777" w:rsidR="00331005" w:rsidRPr="0016361A" w:rsidRDefault="00331005" w:rsidP="00384826">
            <w:pPr>
              <w:pStyle w:val="TAC"/>
            </w:pPr>
            <w:r>
              <w:t>0..1</w:t>
            </w:r>
          </w:p>
        </w:tc>
        <w:tc>
          <w:tcPr>
            <w:tcW w:w="3686" w:type="dxa"/>
          </w:tcPr>
          <w:p w14:paraId="3904A773" w14:textId="77777777"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 x, y and z coordinates)</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C282C5C" w:rsidR="002478FD" w:rsidRDefault="002478FD" w:rsidP="002478FD">
            <w:pPr>
              <w:pStyle w:val="TAC"/>
            </w:pPr>
            <w:r>
              <w:t>O</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484" w:name="_Toc191382307"/>
      <w:bookmarkStart w:id="485"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77777777" w:rsidR="00490136" w:rsidRDefault="00490136" w:rsidP="00490136">
            <w:pPr>
              <w:pStyle w:val="TAL"/>
              <w:rPr>
                <w:rFonts w:cs="Arial"/>
                <w:szCs w:val="18"/>
              </w:rPr>
            </w:pPr>
            <w:r>
              <w:t xml:space="preserve">Identifier of the event that was detected and that triggered </w:t>
            </w:r>
            <w:r w:rsidRPr="003167FF">
              <w:t xml:space="preserve">the server </w:t>
            </w:r>
            <w:r>
              <w:t>to</w:t>
            </w:r>
            <w:r w:rsidRPr="003167FF">
              <w:t xml:space="preserve"> send </w:t>
            </w:r>
            <w:r>
              <w:t>a</w:t>
            </w:r>
            <w:r w:rsidRPr="003167FF">
              <w:t xml:space="preserve"> notification</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343BC422" w:rsidR="00490136" w:rsidRDefault="00490136" w:rsidP="00490136">
            <w:pPr>
              <w:pStyle w:val="TAL"/>
            </w:pPr>
            <w:r>
              <w:t>Contains the list of discovered spatial anchors.</w:t>
            </w:r>
          </w:p>
          <w:p w14:paraId="2BEBD157" w14:textId="77777777" w:rsidR="00490136" w:rsidRDefault="00490136" w:rsidP="00490136">
            <w:pPr>
              <w:pStyle w:val="TAL"/>
            </w:pPr>
          </w:p>
          <w:p w14:paraId="10CAAEA8" w14:textId="77777777" w:rsidR="00490136" w:rsidRDefault="00490136" w:rsidP="00490136">
            <w:pPr>
              <w:pStyle w:val="TAL"/>
            </w:pPr>
            <w:r>
              <w:t xml:space="preserve">This attribute shall be present for the </w:t>
            </w:r>
            <w:r w:rsidRPr="00585CA6">
              <w:t>"</w:t>
            </w:r>
            <w:r>
              <w:rPr>
                <w:lang w:eastAsia="zh-CN"/>
              </w:rPr>
              <w:t>ANCHOR_DISCOVERY</w:t>
            </w:r>
            <w:r w:rsidRPr="00585CA6">
              <w:t>"</w:t>
            </w:r>
            <w:r>
              <w:t xml:space="preserve"> and </w:t>
            </w:r>
            <w:r w:rsidRPr="00585CA6">
              <w:t>"</w:t>
            </w:r>
            <w:r>
              <w:rPr>
                <w:lang w:eastAsia="zh-CN"/>
              </w:rPr>
              <w:t>SPATIAL_ANCHOR_IN_RANGE</w:t>
            </w:r>
            <w:r w:rsidRPr="00585CA6">
              <w:t>"</w:t>
            </w:r>
            <w:r>
              <w:t xml:space="preserve"> events.</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77777777" w:rsidR="00490136" w:rsidRDefault="00490136" w:rsidP="00E822BF">
            <w:pPr>
              <w:pStyle w:val="TAC"/>
            </w:pPr>
            <w:r>
              <w:t>1</w:t>
            </w:r>
          </w:p>
        </w:tc>
        <w:tc>
          <w:tcPr>
            <w:tcW w:w="3686" w:type="dxa"/>
          </w:tcPr>
          <w:p w14:paraId="0F48D097" w14:textId="77777777" w:rsidR="00490136" w:rsidRDefault="00490136" w:rsidP="00490136">
            <w:pPr>
              <w:pStyle w:val="TAL"/>
            </w:pPr>
            <w:r>
              <w:t>Contains the list of UEs with spatial anchor interest.</w:t>
            </w:r>
          </w:p>
          <w:p w14:paraId="7776F50A" w14:textId="77777777" w:rsidR="00490136" w:rsidRDefault="00490136" w:rsidP="00490136">
            <w:pPr>
              <w:pStyle w:val="TAL"/>
            </w:pPr>
          </w:p>
          <w:p w14:paraId="29A365B6" w14:textId="77777777" w:rsidR="00490136" w:rsidRDefault="00490136" w:rsidP="00490136">
            <w:pPr>
              <w:pStyle w:val="TAL"/>
            </w:pPr>
            <w:r>
              <w:t xml:space="preserve">This attribute shall be present for </w:t>
            </w:r>
            <w:r w:rsidRPr="00585CA6">
              <w:t>"</w:t>
            </w:r>
            <w:r>
              <w:rPr>
                <w:lang w:eastAsia="zh-CN"/>
              </w:rPr>
              <w:t>UE_SPATIAL_ANCHOR_INTEREST</w:t>
            </w:r>
            <w:r w:rsidRPr="00585CA6">
              <w:t>"</w:t>
            </w:r>
            <w:r>
              <w:t xml:space="preserve"> and </w:t>
            </w:r>
            <w:r w:rsidRPr="00585CA6">
              <w:t>"</w:t>
            </w:r>
            <w:r>
              <w:rPr>
                <w:lang w:eastAsia="zh-CN"/>
              </w:rPr>
              <w:t>SPATIAL_ANCHOR_IN_RANGE</w:t>
            </w:r>
            <w:r w:rsidRPr="00585CA6">
              <w:t>"</w:t>
            </w:r>
            <w:r>
              <w:t xml:space="preserve"> events.</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77777777" w:rsidR="00490136" w:rsidRDefault="00490136" w:rsidP="00490136">
            <w:pPr>
              <w:pStyle w:val="TAL"/>
            </w:pPr>
            <w:r>
              <w:t>Boolean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5A7771C" w:rsidR="00490136" w:rsidRDefault="00490136" w:rsidP="00384826">
            <w:pPr>
              <w:pStyle w:val="TAL"/>
            </w:pPr>
            <w:r>
              <w:t>-</w:t>
            </w:r>
            <w:r>
              <w:tab/>
              <w:t>"t</w:t>
            </w:r>
            <w:r w:rsidRPr="00C62B0D">
              <w:t>rue</w:t>
            </w:r>
            <w:r>
              <w:t>"</w:t>
            </w:r>
            <w:r w:rsidRPr="00C62B0D">
              <w:t xml:space="preserve"> </w:t>
            </w:r>
            <w:r>
              <w:t xml:space="preserve">indicates to include UEs that </w:t>
            </w:r>
            <w:r w:rsidR="00384826">
              <w:tab/>
            </w:r>
            <w:r>
              <w:t>discovered the spatial anchors.</w:t>
            </w:r>
          </w:p>
          <w:p w14:paraId="6333D7E9" w14:textId="4346198D"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 xml:space="preserve">include UEs that </w:t>
            </w:r>
            <w:r w:rsidR="00384826">
              <w:tab/>
            </w:r>
            <w:r>
              <w:t>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77777777" w:rsidR="00C32183" w:rsidRPr="0016361A" w:rsidRDefault="00C32183" w:rsidP="004600EF">
            <w:pPr>
              <w:pStyle w:val="TAL"/>
              <w:rPr>
                <w:rFonts w:cs="Arial"/>
                <w:szCs w:val="18"/>
              </w:rPr>
            </w:pPr>
            <w:r>
              <w:rPr>
                <w:rFonts w:cs="Arial"/>
                <w:szCs w:val="18"/>
              </w:rPr>
              <w:t>Current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6CCB5E98" w14:textId="52254AD7" w:rsidR="00C32183" w:rsidRDefault="00C32183" w:rsidP="00C32183"/>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t>6.1.1.6.2.</w:t>
      </w:r>
      <w:r w:rsidRPr="002478FD">
        <w:t>22</w:t>
      </w:r>
      <w:r>
        <w:tab/>
        <w:t>Type: SpatialAnchorMapPosition</w:t>
      </w:r>
    </w:p>
    <w:p w14:paraId="36DC764F" w14:textId="4A7649B7" w:rsidR="002478FD" w:rsidRDefault="002478FD" w:rsidP="002478F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r>
              <w:t>spaMapId</w:t>
            </w:r>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7FC65482" w:rsidR="002478FD" w:rsidRDefault="005A7E6D" w:rsidP="005E2EBE">
            <w:pPr>
              <w:pStyle w:val="TAC"/>
            </w:pPr>
            <w:r>
              <w:t>1</w:t>
            </w:r>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r>
              <w:t>spaMapLayerIds</w:t>
            </w:r>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5E2EBE">
            <w:pPr>
              <w:pStyle w:val="TAC"/>
            </w:pPr>
            <w:r w:rsidRPr="005E2EBE">
              <w:t>1..N</w:t>
            </w:r>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r>
              <w:t>localInfo</w:t>
            </w:r>
          </w:p>
        </w:tc>
        <w:tc>
          <w:tcPr>
            <w:tcW w:w="1417" w:type="dxa"/>
          </w:tcPr>
          <w:p w14:paraId="783427CF" w14:textId="77777777" w:rsidR="002478FD" w:rsidRDefault="002478FD" w:rsidP="00E10EB4">
            <w:pPr>
              <w:pStyle w:val="TAL"/>
            </w:pPr>
            <w:r>
              <w:t>LocalizationInfo</w:t>
            </w:r>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5E2EBE">
            <w:pPr>
              <w:pStyle w:val="TAC"/>
            </w:pPr>
            <w:r w:rsidRPr="005E2EBE">
              <w:t>0..1</w:t>
            </w:r>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486"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487" w:name="_Toc214976488"/>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76"/>
      <w:bookmarkEnd w:id="484"/>
      <w:bookmarkEnd w:id="485"/>
      <w:bookmarkEnd w:id="486"/>
      <w:bookmarkEnd w:id="487"/>
    </w:p>
    <w:p w14:paraId="23BD12DA" w14:textId="16258A03" w:rsidR="00331005" w:rsidRPr="00384E92" w:rsidRDefault="00331005" w:rsidP="004C6078">
      <w:pPr>
        <w:pStyle w:val="H6"/>
      </w:pPr>
      <w:bookmarkStart w:id="488" w:name="_Toc130662220"/>
      <w:bookmarkStart w:id="489" w:name="_Toc191382308"/>
      <w:r>
        <w:t>6.1.1.6.3.1</w:t>
      </w:r>
      <w:r w:rsidRPr="00384E92">
        <w:tab/>
        <w:t>Introduction</w:t>
      </w:r>
      <w:bookmarkEnd w:id="488"/>
      <w:bookmarkEnd w:id="489"/>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490" w:name="_Toc130662221"/>
      <w:bookmarkStart w:id="491" w:name="_Toc191382309"/>
      <w:bookmarkStart w:id="492" w:name="_Toc151379361"/>
      <w:bookmarkStart w:id="493" w:name="_Toc151445542"/>
      <w:bookmarkStart w:id="494" w:name="_Toc160470624"/>
      <w:bookmarkStart w:id="495" w:name="_Toc164873768"/>
      <w:bookmarkStart w:id="496" w:name="_Toc180306405"/>
      <w:bookmarkStart w:id="497" w:name="_Toc185511587"/>
      <w:bookmarkStart w:id="498" w:name="_Toc191382310"/>
      <w:bookmarkStart w:id="499" w:name="_Toc180306550"/>
      <w:bookmarkStart w:id="500" w:name="_Toc185511740"/>
      <w:bookmarkStart w:id="501" w:name="_Toc130662227"/>
      <w:r>
        <w:t>6.1.1.6.3.2</w:t>
      </w:r>
      <w:r w:rsidRPr="00384E92">
        <w:tab/>
        <w:t>Simple data types</w:t>
      </w:r>
      <w:bookmarkEnd w:id="490"/>
      <w:bookmarkEnd w:id="491"/>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492"/>
      <w:bookmarkEnd w:id="493"/>
      <w:bookmarkEnd w:id="494"/>
      <w:bookmarkEnd w:id="495"/>
      <w:bookmarkEnd w:id="496"/>
      <w:bookmarkEnd w:id="497"/>
      <w:r>
        <w:t>EntityType</w:t>
      </w:r>
      <w:bookmarkEnd w:id="498"/>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502" w:name="_Toc191382311"/>
      <w:bookmarkStart w:id="503" w:name="_Toc191627420"/>
      <w:bookmarkStart w:id="504" w:name="_Toc207721391"/>
      <w:bookmarkStart w:id="505" w:name="_Toc214976489"/>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99"/>
      <w:bookmarkEnd w:id="500"/>
      <w:bookmarkEnd w:id="502"/>
      <w:bookmarkEnd w:id="503"/>
      <w:bookmarkEnd w:id="504"/>
      <w:bookmarkEnd w:id="505"/>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506" w:name="_Toc191382312"/>
      <w:bookmarkStart w:id="507" w:name="_Toc191627421"/>
      <w:bookmarkStart w:id="508" w:name="_Toc207721392"/>
      <w:bookmarkStart w:id="509" w:name="_Toc214976490"/>
      <w:r>
        <w:t>6.1.1.6.5</w:t>
      </w:r>
      <w:r>
        <w:tab/>
        <w:t>Binary data</w:t>
      </w:r>
      <w:bookmarkEnd w:id="501"/>
      <w:bookmarkEnd w:id="506"/>
      <w:bookmarkEnd w:id="507"/>
      <w:bookmarkEnd w:id="508"/>
      <w:bookmarkEnd w:id="509"/>
    </w:p>
    <w:p w14:paraId="0A2D0A06" w14:textId="49083AD2" w:rsidR="00331005" w:rsidRDefault="00331005" w:rsidP="004C6078">
      <w:pPr>
        <w:pStyle w:val="H6"/>
      </w:pPr>
      <w:bookmarkStart w:id="510" w:name="_Toc130662228"/>
      <w:bookmarkStart w:id="511" w:name="_Toc191382313"/>
      <w:r>
        <w:t>6.1.1.6.5.1</w:t>
      </w:r>
      <w:r>
        <w:tab/>
        <w:t>Binary Data Types</w:t>
      </w:r>
      <w:bookmarkEnd w:id="510"/>
      <w:bookmarkEnd w:id="511"/>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512" w:name="_Toc130662230"/>
      <w:bookmarkStart w:id="513" w:name="_Toc191382314"/>
      <w:bookmarkStart w:id="514" w:name="_Toc191627422"/>
      <w:bookmarkStart w:id="515" w:name="_Toc207721393"/>
      <w:bookmarkStart w:id="516" w:name="_Toc214976491"/>
      <w:r>
        <w:t>6.1.1.7</w:t>
      </w:r>
      <w:r>
        <w:tab/>
        <w:t>Error Handling</w:t>
      </w:r>
      <w:bookmarkEnd w:id="512"/>
      <w:bookmarkEnd w:id="513"/>
      <w:bookmarkEnd w:id="514"/>
      <w:bookmarkEnd w:id="515"/>
      <w:bookmarkEnd w:id="516"/>
    </w:p>
    <w:p w14:paraId="203D30D6" w14:textId="40EC42FF" w:rsidR="00331005" w:rsidRPr="00971458" w:rsidRDefault="00331005" w:rsidP="0089657B">
      <w:pPr>
        <w:pStyle w:val="Heading5"/>
      </w:pPr>
      <w:bookmarkStart w:id="517" w:name="_Toc130662231"/>
      <w:bookmarkStart w:id="518" w:name="_Toc191382315"/>
      <w:bookmarkStart w:id="519" w:name="_Toc191627423"/>
      <w:bookmarkStart w:id="520" w:name="_Toc207721394"/>
      <w:bookmarkStart w:id="521" w:name="_Toc214976492"/>
      <w:r>
        <w:t>6.1.1</w:t>
      </w:r>
      <w:r w:rsidRPr="00971458">
        <w:t>.7.1</w:t>
      </w:r>
      <w:r w:rsidRPr="00971458">
        <w:tab/>
        <w:t>General</w:t>
      </w:r>
      <w:bookmarkEnd w:id="517"/>
      <w:bookmarkEnd w:id="518"/>
      <w:bookmarkEnd w:id="519"/>
      <w:bookmarkEnd w:id="520"/>
      <w:bookmarkEnd w:id="521"/>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522" w:name="_Toc130662232"/>
      <w:bookmarkStart w:id="523" w:name="_Toc191382316"/>
      <w:bookmarkStart w:id="524" w:name="_Toc191627424"/>
      <w:bookmarkStart w:id="525" w:name="_Toc207721395"/>
      <w:bookmarkStart w:id="526" w:name="_Toc214976493"/>
      <w:r>
        <w:t>6.1.1</w:t>
      </w:r>
      <w:r w:rsidRPr="00971458">
        <w:t>.7.2</w:t>
      </w:r>
      <w:r w:rsidRPr="00971458">
        <w:tab/>
        <w:t>Protocol Errors</w:t>
      </w:r>
      <w:bookmarkEnd w:id="522"/>
      <w:bookmarkEnd w:id="523"/>
      <w:bookmarkEnd w:id="524"/>
      <w:bookmarkEnd w:id="525"/>
      <w:bookmarkEnd w:id="526"/>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527" w:name="_Toc130662233"/>
      <w:bookmarkStart w:id="528" w:name="_Toc191382317"/>
      <w:bookmarkStart w:id="529" w:name="_Toc191627425"/>
      <w:bookmarkStart w:id="530" w:name="_Toc207721396"/>
      <w:bookmarkStart w:id="531" w:name="_Toc214976494"/>
      <w:r>
        <w:t>6.1.1.7.3</w:t>
      </w:r>
      <w:r>
        <w:tab/>
        <w:t>Application Errors</w:t>
      </w:r>
      <w:bookmarkEnd w:id="527"/>
      <w:bookmarkEnd w:id="528"/>
      <w:bookmarkEnd w:id="529"/>
      <w:bookmarkEnd w:id="530"/>
      <w:bookmarkEnd w:id="531"/>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532" w:name="_Toc130662234"/>
      <w:bookmarkStart w:id="533" w:name="_Toc191382318"/>
      <w:bookmarkStart w:id="534" w:name="_Toc191627426"/>
      <w:bookmarkStart w:id="535" w:name="_Toc207721397"/>
      <w:bookmarkStart w:id="536" w:name="_Toc214976495"/>
      <w:r>
        <w:t>6.1.1.8</w:t>
      </w:r>
      <w:r w:rsidRPr="0023018E">
        <w:rPr>
          <w:lang w:eastAsia="zh-CN"/>
        </w:rPr>
        <w:tab/>
        <w:t>Feature negotiation</w:t>
      </w:r>
      <w:bookmarkEnd w:id="532"/>
      <w:bookmarkEnd w:id="533"/>
      <w:bookmarkEnd w:id="534"/>
      <w:bookmarkEnd w:id="535"/>
      <w:bookmarkEnd w:id="536"/>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537" w:name="_Toc130662235"/>
    </w:p>
    <w:p w14:paraId="45455154" w14:textId="2BBC66C9" w:rsidR="00331005" w:rsidRPr="001E7573" w:rsidRDefault="00331005" w:rsidP="0089657B">
      <w:pPr>
        <w:pStyle w:val="Heading4"/>
      </w:pPr>
      <w:bookmarkStart w:id="538" w:name="_Toc191382319"/>
      <w:bookmarkStart w:id="539" w:name="_Toc191627427"/>
      <w:bookmarkStart w:id="540" w:name="_Toc207721398"/>
      <w:bookmarkStart w:id="541" w:name="_Toc214976496"/>
      <w:r>
        <w:t>6.1.1</w:t>
      </w:r>
      <w:r w:rsidR="009D15FB">
        <w:t>.</w:t>
      </w:r>
      <w:r>
        <w:t>9</w:t>
      </w:r>
      <w:r w:rsidRPr="001E7573">
        <w:tab/>
        <w:t>Security</w:t>
      </w:r>
      <w:bookmarkEnd w:id="537"/>
      <w:bookmarkEnd w:id="538"/>
      <w:bookmarkEnd w:id="539"/>
      <w:bookmarkEnd w:id="540"/>
      <w:bookmarkEnd w:id="541"/>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542" w:name="_Toc207721399"/>
      <w:bookmarkStart w:id="543" w:name="_Toc214976497"/>
      <w:bookmarkStart w:id="544" w:name="_Toc207721400"/>
      <w:bookmarkStart w:id="545" w:name="_Toc207721401"/>
      <w:r>
        <w:t>6.1.2</w:t>
      </w:r>
      <w:r>
        <w:tab/>
      </w:r>
      <w:bookmarkEnd w:id="542"/>
      <w:r w:rsidR="00E66F8F">
        <w:t>SS_SAnDiscovery API</w:t>
      </w:r>
      <w:bookmarkEnd w:id="543"/>
    </w:p>
    <w:p w14:paraId="7734EB60" w14:textId="77777777" w:rsidR="0066572B" w:rsidRDefault="0066572B" w:rsidP="0066572B">
      <w:pPr>
        <w:pStyle w:val="Heading4"/>
      </w:pPr>
      <w:bookmarkStart w:id="546" w:name="_Toc214976498"/>
      <w:r>
        <w:t>6.1.</w:t>
      </w:r>
      <w:r w:rsidRPr="00F049CA">
        <w:t>2</w:t>
      </w:r>
      <w:r>
        <w:t>.1</w:t>
      </w:r>
      <w:r>
        <w:tab/>
        <w:t>Introduction</w:t>
      </w:r>
      <w:bookmarkEnd w:id="544"/>
      <w:bookmarkEnd w:id="546"/>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EFC86AE" w14:textId="77777777" w:rsidR="0066572B" w:rsidRDefault="0066572B" w:rsidP="0066572B">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0319D0B0" w14:textId="3FB8C18A" w:rsidR="00F049CA" w:rsidRDefault="00F049CA" w:rsidP="00F049CA">
      <w:pPr>
        <w:pStyle w:val="Heading4"/>
      </w:pPr>
      <w:bookmarkStart w:id="547" w:name="_Toc214976499"/>
      <w:r>
        <w:t>6.1.2.2</w:t>
      </w:r>
      <w:r>
        <w:tab/>
        <w:t>Usage of HTTP and common API related aspects</w:t>
      </w:r>
      <w:bookmarkEnd w:id="545"/>
      <w:bookmarkEnd w:id="547"/>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548" w:name="_Toc207721402"/>
      <w:bookmarkStart w:id="549" w:name="_Toc214976500"/>
      <w:r>
        <w:t>6.1.2.3</w:t>
      </w:r>
      <w:r>
        <w:tab/>
        <w:t>Resources</w:t>
      </w:r>
      <w:bookmarkEnd w:id="548"/>
      <w:bookmarkEnd w:id="549"/>
    </w:p>
    <w:p w14:paraId="49CD571D" w14:textId="77777777" w:rsidR="0066572B" w:rsidRPr="000A7435" w:rsidRDefault="0066572B" w:rsidP="0066572B">
      <w:pPr>
        <w:pStyle w:val="Heading5"/>
      </w:pPr>
      <w:bookmarkStart w:id="550" w:name="_Toc214976501"/>
      <w:bookmarkStart w:id="551" w:name="_Toc207721404"/>
      <w:r>
        <w:t>6.1.2.3.1</w:t>
      </w:r>
      <w:r>
        <w:tab/>
        <w:t>Overview</w:t>
      </w:r>
      <w:bookmarkEnd w:id="550"/>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552" w:name="_MON_1754545295"/>
    <w:bookmarkEnd w:id="552"/>
    <w:p w14:paraId="03668B84" w14:textId="7DB71618" w:rsidR="0066572B" w:rsidRPr="00A258AF" w:rsidRDefault="0066572B" w:rsidP="0066572B">
      <w:pPr>
        <w:pStyle w:val="TH"/>
        <w:rPr>
          <w:lang w:val="en-US"/>
        </w:rPr>
      </w:pPr>
      <w:r w:rsidRPr="008874EC">
        <w:object w:dxaOrig="9633" w:dyaOrig="1956" w14:anchorId="545B3356">
          <v:shape id="_x0000_i1058" type="#_x0000_t75" style="width:481.55pt;height:96.75pt" o:ole="">
            <v:imagedata r:id="rId77" o:title=""/>
          </v:shape>
          <o:OLEObject Type="Embed" ProgID="Word.Document.8" ShapeID="_x0000_i1058" DrawAspect="Content" ObjectID="_1825850783" r:id="rId78">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553" w:name="_Toc214976502"/>
      <w:r>
        <w:t>6.1.2.3.2</w:t>
      </w:r>
      <w:r>
        <w:tab/>
        <w:t>Resource: Spatial Anchors</w:t>
      </w:r>
      <w:bookmarkEnd w:id="551"/>
      <w:bookmarkEnd w:id="553"/>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319BCFFD" w14:textId="77777777" w:rsidR="00F049CA" w:rsidRPr="00585CA6" w:rsidRDefault="00F049CA" w:rsidP="00F049CA">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F049CA" w:rsidRPr="00B54FF5" w14:paraId="2C4A1C4C" w14:textId="77777777" w:rsidTr="00490136">
        <w:trPr>
          <w:jc w:val="center"/>
        </w:trPr>
        <w:tc>
          <w:tcPr>
            <w:tcW w:w="825" w:type="pct"/>
            <w:vAlign w:val="center"/>
          </w:tcPr>
          <w:p w14:paraId="6A5A2851" w14:textId="77777777" w:rsidR="00F049CA" w:rsidRPr="0016361A" w:rsidRDefault="00F049CA" w:rsidP="00490136">
            <w:pPr>
              <w:pStyle w:val="TAL"/>
            </w:pPr>
            <w:r>
              <w:t>anchor-ids</w:t>
            </w:r>
          </w:p>
        </w:tc>
        <w:tc>
          <w:tcPr>
            <w:tcW w:w="731" w:type="pct"/>
            <w:vAlign w:val="center"/>
          </w:tcPr>
          <w:p w14:paraId="1FC99394" w14:textId="77777777" w:rsidR="00F049CA" w:rsidRPr="0016361A" w:rsidRDefault="00F049CA" w:rsidP="00490136">
            <w:pPr>
              <w:pStyle w:val="TAL"/>
            </w:pPr>
            <w:r>
              <w:t>array(</w:t>
            </w:r>
            <w:r>
              <w:rPr>
                <w:lang w:eastAsia="zh-CN"/>
              </w:rPr>
              <w:t>SpatialAnchorId</w:t>
            </w:r>
            <w:r>
              <w:t>)</w:t>
            </w:r>
          </w:p>
        </w:tc>
        <w:tc>
          <w:tcPr>
            <w:tcW w:w="215" w:type="pct"/>
            <w:vAlign w:val="center"/>
          </w:tcPr>
          <w:p w14:paraId="132F5AAD" w14:textId="77777777" w:rsidR="00F049CA" w:rsidRPr="0016361A" w:rsidRDefault="00F049CA" w:rsidP="00490136">
            <w:pPr>
              <w:pStyle w:val="TAC"/>
            </w:pPr>
            <w:r>
              <w:t>C</w:t>
            </w:r>
          </w:p>
        </w:tc>
        <w:tc>
          <w:tcPr>
            <w:tcW w:w="580" w:type="pct"/>
            <w:vAlign w:val="center"/>
          </w:tcPr>
          <w:p w14:paraId="1AB66462" w14:textId="77777777" w:rsidR="00F049CA" w:rsidRPr="0016361A" w:rsidRDefault="00F049CA" w:rsidP="00490136">
            <w:pPr>
              <w:pStyle w:val="TAC"/>
            </w:pPr>
            <w:r>
              <w:t>1..N</w:t>
            </w:r>
          </w:p>
        </w:tc>
        <w:tc>
          <w:tcPr>
            <w:tcW w:w="1983" w:type="pct"/>
            <w:vAlign w:val="center"/>
          </w:tcPr>
          <w:p w14:paraId="6235CCA8" w14:textId="77777777" w:rsidR="00F049CA" w:rsidRDefault="00F049CA" w:rsidP="00490136">
            <w:pPr>
              <w:pStyle w:val="TAL"/>
            </w:pPr>
            <w:r>
              <w:t>Contains the identifier(s) of the targeted spatial anchor(s).</w:t>
            </w:r>
          </w:p>
          <w:p w14:paraId="44F926B1" w14:textId="77777777" w:rsidR="00F049CA" w:rsidRDefault="00F049CA" w:rsidP="00490136">
            <w:pPr>
              <w:pStyle w:val="TAL"/>
            </w:pPr>
          </w:p>
          <w:p w14:paraId="254E3017" w14:textId="77777777" w:rsidR="00F049CA" w:rsidRPr="0016361A" w:rsidRDefault="00F049CA" w:rsidP="00490136">
            <w:pPr>
              <w:pStyle w:val="TAL"/>
            </w:pPr>
            <w:r>
              <w:t>(NOTE 1)</w:t>
            </w:r>
          </w:p>
        </w:tc>
        <w:tc>
          <w:tcPr>
            <w:tcW w:w="666" w:type="pct"/>
            <w:vAlign w:val="center"/>
          </w:tcPr>
          <w:p w14:paraId="4397A963" w14:textId="77777777" w:rsidR="00F049CA" w:rsidRPr="0016361A" w:rsidRDefault="00F049CA" w:rsidP="00490136">
            <w:pPr>
              <w:pStyle w:val="TAL"/>
            </w:pPr>
          </w:p>
        </w:tc>
      </w:tr>
      <w:tr w:rsidR="00F049CA" w:rsidRPr="00B54FF5" w14:paraId="1EB9B71A" w14:textId="77777777" w:rsidTr="00490136">
        <w:trPr>
          <w:jc w:val="center"/>
        </w:trPr>
        <w:tc>
          <w:tcPr>
            <w:tcW w:w="825" w:type="pct"/>
            <w:vAlign w:val="center"/>
          </w:tcPr>
          <w:p w14:paraId="322C6794" w14:textId="77777777" w:rsidR="00F049CA" w:rsidRDefault="00F049CA" w:rsidP="00490136">
            <w:pPr>
              <w:pStyle w:val="TAL"/>
            </w:pPr>
            <w:r>
              <w:t>area-int</w:t>
            </w:r>
          </w:p>
        </w:tc>
        <w:tc>
          <w:tcPr>
            <w:tcW w:w="731" w:type="pct"/>
            <w:vAlign w:val="center"/>
          </w:tcPr>
          <w:p w14:paraId="6C8E55AE" w14:textId="77777777" w:rsidR="00F049CA" w:rsidRDefault="00F049CA" w:rsidP="00490136">
            <w:pPr>
              <w:pStyle w:val="TAL"/>
            </w:pPr>
            <w:r>
              <w:t>ServiceArea</w:t>
            </w:r>
          </w:p>
        </w:tc>
        <w:tc>
          <w:tcPr>
            <w:tcW w:w="215" w:type="pct"/>
            <w:vAlign w:val="center"/>
          </w:tcPr>
          <w:p w14:paraId="2B79E7E7" w14:textId="77777777" w:rsidR="00F049CA" w:rsidRDefault="00F049CA" w:rsidP="00490136">
            <w:pPr>
              <w:pStyle w:val="TAC"/>
            </w:pPr>
            <w:r>
              <w:t>C</w:t>
            </w:r>
          </w:p>
        </w:tc>
        <w:tc>
          <w:tcPr>
            <w:tcW w:w="580" w:type="pct"/>
            <w:vAlign w:val="center"/>
          </w:tcPr>
          <w:p w14:paraId="7EC24DC6" w14:textId="77777777" w:rsidR="00F049CA" w:rsidRDefault="00F049CA" w:rsidP="00490136">
            <w:pPr>
              <w:pStyle w:val="TAC"/>
            </w:pPr>
            <w:r>
              <w:t>0..1</w:t>
            </w:r>
          </w:p>
        </w:tc>
        <w:tc>
          <w:tcPr>
            <w:tcW w:w="1983" w:type="pct"/>
            <w:vAlign w:val="center"/>
          </w:tcPr>
          <w:p w14:paraId="7F2EA25B" w14:textId="77777777" w:rsidR="00F049CA" w:rsidRDefault="00F049CA" w:rsidP="00490136">
            <w:pPr>
              <w:pStyle w:val="TAL"/>
            </w:pPr>
            <w:r>
              <w:t>Contains the area of interest within which the targeted spatial anchors are located.</w:t>
            </w:r>
          </w:p>
          <w:p w14:paraId="3B177FF5" w14:textId="77777777" w:rsidR="00F049CA" w:rsidRDefault="00F049CA" w:rsidP="00490136">
            <w:pPr>
              <w:pStyle w:val="TAL"/>
            </w:pPr>
          </w:p>
          <w:p w14:paraId="0F94C06F" w14:textId="77777777" w:rsidR="00F049CA" w:rsidRDefault="00F049CA" w:rsidP="00490136">
            <w:pPr>
              <w:pStyle w:val="TAL"/>
            </w:pPr>
            <w:r>
              <w:t>(NOTE 1)</w:t>
            </w:r>
          </w:p>
        </w:tc>
        <w:tc>
          <w:tcPr>
            <w:tcW w:w="666" w:type="pct"/>
            <w:vAlign w:val="center"/>
          </w:tcPr>
          <w:p w14:paraId="58A7216A" w14:textId="77777777" w:rsidR="00F049CA" w:rsidRPr="0016361A" w:rsidRDefault="00F049CA" w:rsidP="00490136">
            <w:pPr>
              <w:pStyle w:val="TAL"/>
            </w:pPr>
          </w:p>
        </w:tc>
      </w:tr>
      <w:tr w:rsidR="00F049CA" w:rsidRPr="00B54FF5" w14:paraId="0BABB6E0" w14:textId="77777777" w:rsidTr="00490136">
        <w:trPr>
          <w:jc w:val="center"/>
        </w:trPr>
        <w:tc>
          <w:tcPr>
            <w:tcW w:w="825" w:type="pct"/>
            <w:vAlign w:val="center"/>
          </w:tcPr>
          <w:p w14:paraId="55B220E2" w14:textId="77777777" w:rsidR="00F049CA" w:rsidRDefault="00F049CA" w:rsidP="00490136">
            <w:pPr>
              <w:pStyle w:val="TAL"/>
            </w:pPr>
            <w:r>
              <w:t>svc-id</w:t>
            </w:r>
          </w:p>
        </w:tc>
        <w:tc>
          <w:tcPr>
            <w:tcW w:w="731" w:type="pct"/>
            <w:vAlign w:val="center"/>
          </w:tcPr>
          <w:p w14:paraId="2DA46009" w14:textId="77777777" w:rsidR="00F049CA" w:rsidRDefault="00F049CA" w:rsidP="00490136">
            <w:pPr>
              <w:pStyle w:val="TAL"/>
            </w:pPr>
            <w:r>
              <w:t>string</w:t>
            </w:r>
          </w:p>
        </w:tc>
        <w:tc>
          <w:tcPr>
            <w:tcW w:w="215" w:type="pct"/>
            <w:vAlign w:val="center"/>
          </w:tcPr>
          <w:p w14:paraId="1604FC42" w14:textId="77777777" w:rsidR="00F049CA" w:rsidRDefault="00F049CA" w:rsidP="00490136">
            <w:pPr>
              <w:pStyle w:val="TAC"/>
            </w:pPr>
            <w:r>
              <w:t>C</w:t>
            </w:r>
          </w:p>
        </w:tc>
        <w:tc>
          <w:tcPr>
            <w:tcW w:w="580" w:type="pct"/>
            <w:vAlign w:val="center"/>
          </w:tcPr>
          <w:p w14:paraId="584E3249" w14:textId="77777777" w:rsidR="00F049CA" w:rsidRDefault="00F049CA" w:rsidP="00490136">
            <w:pPr>
              <w:pStyle w:val="TAC"/>
            </w:pPr>
            <w:r>
              <w:t>0..1</w:t>
            </w:r>
          </w:p>
        </w:tc>
        <w:tc>
          <w:tcPr>
            <w:tcW w:w="1983" w:type="pct"/>
            <w:vAlign w:val="center"/>
          </w:tcPr>
          <w:p w14:paraId="4AEC1135" w14:textId="77777777" w:rsidR="00F049CA" w:rsidRDefault="00F049CA" w:rsidP="00490136">
            <w:pPr>
              <w:pStyle w:val="TAL"/>
            </w:pPr>
            <w:r>
              <w:t>Contains the identifier of the target VAL service.</w:t>
            </w:r>
          </w:p>
          <w:p w14:paraId="5D5CED4D" w14:textId="77777777" w:rsidR="00F049CA" w:rsidRDefault="00F049CA" w:rsidP="00490136">
            <w:pPr>
              <w:pStyle w:val="TAL"/>
            </w:pPr>
          </w:p>
          <w:p w14:paraId="51089503" w14:textId="77777777" w:rsidR="00F049CA" w:rsidRDefault="00F049CA" w:rsidP="00490136">
            <w:pPr>
              <w:pStyle w:val="TAL"/>
            </w:pPr>
            <w:r>
              <w:t>(NOTE 1)</w:t>
            </w:r>
          </w:p>
        </w:tc>
        <w:tc>
          <w:tcPr>
            <w:tcW w:w="666" w:type="pct"/>
            <w:vAlign w:val="center"/>
          </w:tcPr>
          <w:p w14:paraId="51497F76" w14:textId="77777777" w:rsidR="00F049CA" w:rsidRPr="0016361A" w:rsidRDefault="00F049CA" w:rsidP="00490136">
            <w:pPr>
              <w:pStyle w:val="TAL"/>
            </w:pPr>
          </w:p>
        </w:tc>
      </w:tr>
      <w:tr w:rsidR="00F049CA" w:rsidRPr="00B54FF5" w14:paraId="2359A6E5" w14:textId="77777777" w:rsidTr="00490136">
        <w:trPr>
          <w:jc w:val="center"/>
        </w:trPr>
        <w:tc>
          <w:tcPr>
            <w:tcW w:w="825" w:type="pct"/>
            <w:vAlign w:val="center"/>
          </w:tcPr>
          <w:p w14:paraId="55935D28" w14:textId="77777777" w:rsidR="00F049CA" w:rsidRDefault="00F049CA" w:rsidP="00490136">
            <w:pPr>
              <w:pStyle w:val="TAL"/>
            </w:pPr>
            <w:r>
              <w:t>anch-inf</w:t>
            </w:r>
          </w:p>
        </w:tc>
        <w:tc>
          <w:tcPr>
            <w:tcW w:w="731" w:type="pct"/>
            <w:vAlign w:val="center"/>
          </w:tcPr>
          <w:p w14:paraId="1169A0B3" w14:textId="77777777" w:rsidR="00F049CA" w:rsidRDefault="00F049CA" w:rsidP="00490136">
            <w:pPr>
              <w:pStyle w:val="TAL"/>
            </w:pPr>
            <w:r>
              <w:t>Bytes</w:t>
            </w:r>
          </w:p>
        </w:tc>
        <w:tc>
          <w:tcPr>
            <w:tcW w:w="215" w:type="pct"/>
            <w:vAlign w:val="center"/>
          </w:tcPr>
          <w:p w14:paraId="1C46AC5A" w14:textId="77777777" w:rsidR="00F049CA" w:rsidRDefault="00F049CA" w:rsidP="00490136">
            <w:pPr>
              <w:pStyle w:val="TAC"/>
            </w:pPr>
            <w:r>
              <w:t>C</w:t>
            </w:r>
          </w:p>
        </w:tc>
        <w:tc>
          <w:tcPr>
            <w:tcW w:w="580" w:type="pct"/>
            <w:vAlign w:val="center"/>
          </w:tcPr>
          <w:p w14:paraId="5E4EAA72" w14:textId="77777777" w:rsidR="00F049CA" w:rsidRDefault="00F049CA" w:rsidP="00490136">
            <w:pPr>
              <w:pStyle w:val="TAC"/>
            </w:pPr>
            <w:r>
              <w:t>0..1</w:t>
            </w:r>
          </w:p>
        </w:tc>
        <w:tc>
          <w:tcPr>
            <w:tcW w:w="1983" w:type="pct"/>
            <w:vAlign w:val="center"/>
          </w:tcPr>
          <w:p w14:paraId="0AEDC8A2" w14:textId="77777777" w:rsidR="00F049CA" w:rsidRDefault="00F049CA" w:rsidP="00490136">
            <w:pPr>
              <w:pStyle w:val="TAL"/>
            </w:pPr>
            <w:r>
              <w:rPr>
                <w:rFonts w:cs="Arial"/>
                <w:szCs w:val="18"/>
              </w:rPr>
              <w:t>Contains the application specific information of the targeted spatial anchors.</w:t>
            </w:r>
          </w:p>
          <w:p w14:paraId="5F36B3EF" w14:textId="77777777" w:rsidR="00F049CA" w:rsidRDefault="00F049CA" w:rsidP="00490136">
            <w:pPr>
              <w:pStyle w:val="TAL"/>
            </w:pPr>
          </w:p>
          <w:p w14:paraId="50A1C3CC" w14:textId="77777777" w:rsidR="00F049CA" w:rsidRDefault="00F049CA" w:rsidP="00490136">
            <w:pPr>
              <w:pStyle w:val="TAL"/>
            </w:pPr>
            <w:r>
              <w:t>(NOTE 1)</w:t>
            </w:r>
          </w:p>
        </w:tc>
        <w:tc>
          <w:tcPr>
            <w:tcW w:w="666" w:type="pct"/>
            <w:vAlign w:val="center"/>
          </w:tcPr>
          <w:p w14:paraId="68E13921" w14:textId="77777777" w:rsidR="00F049CA" w:rsidRPr="0016361A" w:rsidRDefault="00F049CA" w:rsidP="00490136">
            <w:pPr>
              <w:pStyle w:val="TAL"/>
            </w:pPr>
          </w:p>
        </w:tc>
      </w:tr>
      <w:tr w:rsidR="00F049CA" w:rsidRPr="00B54FF5" w14:paraId="1995DDB4" w14:textId="77777777" w:rsidTr="00490136">
        <w:trPr>
          <w:jc w:val="center"/>
        </w:trPr>
        <w:tc>
          <w:tcPr>
            <w:tcW w:w="825" w:type="pct"/>
            <w:vAlign w:val="center"/>
          </w:tcPr>
          <w:p w14:paraId="416454FD" w14:textId="77777777" w:rsidR="00F049CA" w:rsidRDefault="00F049CA" w:rsidP="00490136">
            <w:pPr>
              <w:pStyle w:val="TAL"/>
            </w:pPr>
            <w:r>
              <w:t>supp-feats</w:t>
            </w:r>
          </w:p>
        </w:tc>
        <w:tc>
          <w:tcPr>
            <w:tcW w:w="731" w:type="pct"/>
            <w:vAlign w:val="center"/>
          </w:tcPr>
          <w:p w14:paraId="411D57C9" w14:textId="77777777" w:rsidR="00F049CA" w:rsidRDefault="00F049CA" w:rsidP="00490136">
            <w:pPr>
              <w:pStyle w:val="TAL"/>
            </w:pPr>
            <w:r>
              <w:t>SupportedFeatures</w:t>
            </w:r>
          </w:p>
        </w:tc>
        <w:tc>
          <w:tcPr>
            <w:tcW w:w="215" w:type="pct"/>
            <w:vAlign w:val="center"/>
          </w:tcPr>
          <w:p w14:paraId="1DBD86C0" w14:textId="77777777" w:rsidR="00F049CA" w:rsidDel="00EB46D7" w:rsidRDefault="00F049CA" w:rsidP="00490136">
            <w:pPr>
              <w:pStyle w:val="TAC"/>
            </w:pPr>
            <w:r>
              <w:t>C</w:t>
            </w:r>
          </w:p>
        </w:tc>
        <w:tc>
          <w:tcPr>
            <w:tcW w:w="580" w:type="pct"/>
            <w:vAlign w:val="center"/>
          </w:tcPr>
          <w:p w14:paraId="0AE7273B" w14:textId="77777777" w:rsidR="00F049CA" w:rsidRDefault="00F049CA" w:rsidP="00490136">
            <w:pPr>
              <w:pStyle w:val="TAC"/>
            </w:pPr>
            <w:r>
              <w:t>0..1</w:t>
            </w:r>
          </w:p>
        </w:tc>
        <w:tc>
          <w:tcPr>
            <w:tcW w:w="1983" w:type="pct"/>
            <w:vAlign w:val="center"/>
          </w:tcPr>
          <w:p w14:paraId="60D8ADBE" w14:textId="129A0AA7" w:rsidR="00F049CA" w:rsidRPr="000E1D0D" w:rsidRDefault="00F049CA" w:rsidP="00490136">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38E2B69" w14:textId="77777777" w:rsidR="00F049CA" w:rsidRDefault="00F049CA" w:rsidP="00490136">
            <w:pPr>
              <w:pStyle w:val="TAL"/>
            </w:pPr>
          </w:p>
          <w:p w14:paraId="30244FBC" w14:textId="77777777" w:rsidR="00F049CA" w:rsidRDefault="00F049CA" w:rsidP="00490136">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F049CA" w:rsidRPr="0016361A" w:rsidRDefault="00F049CA" w:rsidP="00490136">
            <w:pPr>
              <w:pStyle w:val="TAL"/>
            </w:pPr>
          </w:p>
        </w:tc>
      </w:tr>
      <w:tr w:rsidR="00F049CA" w:rsidRPr="00B54FF5" w14:paraId="7B070AE7" w14:textId="77777777" w:rsidTr="00490136">
        <w:trPr>
          <w:jc w:val="center"/>
        </w:trPr>
        <w:tc>
          <w:tcPr>
            <w:tcW w:w="5000" w:type="pct"/>
            <w:gridSpan w:val="6"/>
            <w:vAlign w:val="center"/>
          </w:tcPr>
          <w:p w14:paraId="2566FD10" w14:textId="77777777" w:rsidR="00F049CA" w:rsidRPr="0016361A" w:rsidRDefault="00F049CA" w:rsidP="00490136">
            <w:pPr>
              <w:pStyle w:val="TAN"/>
            </w:pPr>
            <w:r>
              <w:t>NOTE 1:</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r>
              <w:t>SpatialAnchorsDiscResp</w:t>
            </w:r>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7777777" w:rsidR="00F049CA" w:rsidRPr="0016361A" w:rsidRDefault="00F049CA"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77777777" w:rsidR="00F049CA" w:rsidRPr="0016361A" w:rsidRDefault="00F049CA" w:rsidP="00490136">
            <w:pPr>
              <w:pStyle w:val="TAL"/>
            </w:pPr>
            <w:r>
              <w:t>Location</w:t>
            </w:r>
            <w:r w:rsidRPr="0016361A">
              <w:t xml:space="preserve"> </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77777777" w:rsidR="00F049CA" w:rsidRPr="0016361A" w:rsidRDefault="00F049CA" w:rsidP="00490136">
            <w:pPr>
              <w:pStyle w:val="TAL"/>
            </w:pPr>
            <w:r>
              <w:t>Location</w:t>
            </w:r>
            <w:r w:rsidRPr="0016361A">
              <w:t xml:space="preserve"> </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554" w:name="_Toc207721405"/>
      <w:bookmarkStart w:id="555" w:name="_Toc214976503"/>
      <w:r>
        <w:t>6.1.2.4</w:t>
      </w:r>
      <w:r>
        <w:tab/>
        <w:t>Custom Operations without associated resources</w:t>
      </w:r>
      <w:bookmarkEnd w:id="554"/>
      <w:bookmarkEnd w:id="555"/>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556" w:name="_Toc207721406"/>
      <w:bookmarkStart w:id="557" w:name="_Toc214976504"/>
      <w:r>
        <w:t>6.1.2.5</w:t>
      </w:r>
      <w:r>
        <w:tab/>
        <w:t>Notifications</w:t>
      </w:r>
      <w:bookmarkEnd w:id="556"/>
      <w:bookmarkEnd w:id="557"/>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558" w:name="_Toc207721407"/>
      <w:bookmarkStart w:id="559" w:name="_Toc214976505"/>
      <w:r>
        <w:t>6.1.2.6</w:t>
      </w:r>
      <w:r>
        <w:tab/>
        <w:t>Data Model</w:t>
      </w:r>
      <w:bookmarkEnd w:id="558"/>
      <w:bookmarkEnd w:id="559"/>
    </w:p>
    <w:p w14:paraId="4E5F8DB6" w14:textId="42CC696C" w:rsidR="00F049CA" w:rsidRDefault="00F049CA" w:rsidP="00F049CA">
      <w:pPr>
        <w:pStyle w:val="Heading5"/>
      </w:pPr>
      <w:bookmarkStart w:id="560" w:name="_Toc207721408"/>
      <w:bookmarkStart w:id="561" w:name="_Toc214976506"/>
      <w:r>
        <w:t>6.1.2.6.1</w:t>
      </w:r>
      <w:r>
        <w:tab/>
        <w:t>General</w:t>
      </w:r>
      <w:bookmarkEnd w:id="560"/>
      <w:bookmarkEnd w:id="561"/>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r>
              <w:rPr>
                <w:lang w:eastAsia="zh-CN"/>
              </w:rPr>
              <w:t>ServiceArea</w:t>
            </w:r>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r>
              <w:rPr>
                <w:lang w:eastAsia="zh-CN"/>
              </w:rPr>
              <w:t>SpatialAnchorId</w:t>
            </w:r>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r>
              <w:t>SpatialAnchorProfile</w:t>
            </w:r>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r w:rsidRPr="00585CA6">
              <w:rPr>
                <w:lang w:eastAsia="zh-CN"/>
              </w:rPr>
              <w:t>SupportedFeatures</w:t>
            </w:r>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562" w:name="_Toc207721409"/>
      <w:bookmarkStart w:id="563" w:name="_Toc214976507"/>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62"/>
      <w:bookmarkEnd w:id="563"/>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564" w:name="_Toc207721410"/>
      <w:bookmarkStart w:id="565" w:name="_Toc214976508"/>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64"/>
      <w:bookmarkEnd w:id="565"/>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566" w:name="_Toc207721411"/>
      <w:bookmarkStart w:id="567" w:name="_Toc214976509"/>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66"/>
      <w:bookmarkEnd w:id="567"/>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568" w:name="_Toc207721412"/>
      <w:bookmarkStart w:id="569" w:name="_Toc214976510"/>
      <w:r>
        <w:t>6.1.</w:t>
      </w:r>
      <w:r w:rsidR="00C51754">
        <w:t>2</w:t>
      </w:r>
      <w:r>
        <w:t>.6.5</w:t>
      </w:r>
      <w:r>
        <w:tab/>
        <w:t>Binary data</w:t>
      </w:r>
      <w:bookmarkEnd w:id="568"/>
      <w:bookmarkEnd w:id="569"/>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570" w:name="_Toc207721413"/>
      <w:bookmarkStart w:id="571" w:name="_Toc214976511"/>
      <w:r>
        <w:t>6.1.</w:t>
      </w:r>
      <w:r w:rsidR="00C51754">
        <w:t>2</w:t>
      </w:r>
      <w:r>
        <w:t>.7</w:t>
      </w:r>
      <w:r>
        <w:tab/>
        <w:t>Error Handling</w:t>
      </w:r>
      <w:bookmarkEnd w:id="570"/>
      <w:bookmarkEnd w:id="571"/>
    </w:p>
    <w:p w14:paraId="47104303" w14:textId="6D8647AF" w:rsidR="00F049CA" w:rsidRPr="00971458" w:rsidRDefault="00F049CA" w:rsidP="00F049CA">
      <w:pPr>
        <w:pStyle w:val="Heading5"/>
      </w:pPr>
      <w:bookmarkStart w:id="572" w:name="_Toc207721414"/>
      <w:bookmarkStart w:id="573" w:name="_Toc214976512"/>
      <w:r>
        <w:t>6.1.</w:t>
      </w:r>
      <w:r w:rsidR="00C51754">
        <w:t>2</w:t>
      </w:r>
      <w:r w:rsidRPr="00971458">
        <w:t>.7.1</w:t>
      </w:r>
      <w:r w:rsidRPr="00971458">
        <w:tab/>
        <w:t>General</w:t>
      </w:r>
      <w:bookmarkEnd w:id="572"/>
      <w:bookmarkEnd w:id="573"/>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574" w:name="_Toc207721415"/>
      <w:bookmarkStart w:id="575" w:name="_Toc214976513"/>
      <w:r>
        <w:t>6.1.</w:t>
      </w:r>
      <w:r w:rsidR="00C51754">
        <w:t>2</w:t>
      </w:r>
      <w:r w:rsidRPr="00971458">
        <w:t>.7.2</w:t>
      </w:r>
      <w:r w:rsidRPr="00971458">
        <w:tab/>
        <w:t>Protocol Errors</w:t>
      </w:r>
      <w:bookmarkEnd w:id="574"/>
      <w:bookmarkEnd w:id="575"/>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576" w:name="_Toc207721416"/>
      <w:bookmarkStart w:id="577" w:name="_Toc214976514"/>
      <w:r>
        <w:t>6.1.</w:t>
      </w:r>
      <w:r w:rsidR="00C51754">
        <w:t>2</w:t>
      </w:r>
      <w:r>
        <w:t>.7.3</w:t>
      </w:r>
      <w:r>
        <w:tab/>
        <w:t>Application Errors</w:t>
      </w:r>
      <w:bookmarkEnd w:id="576"/>
      <w:bookmarkEnd w:id="577"/>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578" w:name="_Toc207721417"/>
      <w:bookmarkStart w:id="579" w:name="_Toc214976515"/>
      <w:r>
        <w:t>6.1.</w:t>
      </w:r>
      <w:r w:rsidR="00C51754">
        <w:t>2</w:t>
      </w:r>
      <w:r>
        <w:t>.8</w:t>
      </w:r>
      <w:r w:rsidRPr="0023018E">
        <w:rPr>
          <w:lang w:eastAsia="zh-CN"/>
        </w:rPr>
        <w:tab/>
        <w:t>Feature negotiation</w:t>
      </w:r>
      <w:bookmarkEnd w:id="578"/>
      <w:bookmarkEnd w:id="579"/>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580" w:name="_Toc207721418"/>
      <w:bookmarkStart w:id="581" w:name="_Toc214976516"/>
      <w:r>
        <w:t>6.1.</w:t>
      </w:r>
      <w:r w:rsidR="00C51754">
        <w:t>2</w:t>
      </w:r>
      <w:r>
        <w:t>.9</w:t>
      </w:r>
      <w:r w:rsidRPr="001E7573">
        <w:tab/>
        <w:t>Security</w:t>
      </w:r>
      <w:bookmarkEnd w:id="580"/>
      <w:bookmarkEnd w:id="581"/>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582" w:name="_Toc207721419"/>
      <w:bookmarkStart w:id="583" w:name="_Toc214976517"/>
      <w:bookmarkStart w:id="584" w:name="_Toc207721420"/>
      <w:bookmarkStart w:id="585" w:name="_Toc207721421"/>
      <w:r>
        <w:t>6.1.3</w:t>
      </w:r>
      <w:r>
        <w:tab/>
        <w:t>SS_</w:t>
      </w:r>
      <w:bookmarkEnd w:id="582"/>
      <w:r w:rsidR="00E66F8F">
        <w:t>SAnUsage API</w:t>
      </w:r>
      <w:bookmarkEnd w:id="583"/>
    </w:p>
    <w:p w14:paraId="5590D83F" w14:textId="77777777" w:rsidR="0066572B" w:rsidRDefault="0066572B" w:rsidP="0066572B">
      <w:pPr>
        <w:pStyle w:val="Heading4"/>
      </w:pPr>
      <w:bookmarkStart w:id="586" w:name="_Toc214976518"/>
      <w:r>
        <w:t>6.1.3.1</w:t>
      </w:r>
      <w:r>
        <w:tab/>
        <w:t>Introduction</w:t>
      </w:r>
      <w:bookmarkEnd w:id="584"/>
      <w:bookmarkEnd w:id="586"/>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587" w:name="_Toc214976519"/>
      <w:r>
        <w:t>6.1.3</w:t>
      </w:r>
      <w:r w:rsidR="004C4467">
        <w:t>.2</w:t>
      </w:r>
      <w:r w:rsidR="004C4467">
        <w:tab/>
        <w:t>Usage of HTTP and common API related aspects</w:t>
      </w:r>
      <w:bookmarkEnd w:id="585"/>
      <w:bookmarkEnd w:id="587"/>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588" w:name="_Toc207721422"/>
      <w:bookmarkStart w:id="589" w:name="_Toc214976520"/>
      <w:r>
        <w:t>6.1.</w:t>
      </w:r>
      <w:r w:rsidR="001B326D">
        <w:t>3</w:t>
      </w:r>
      <w:r>
        <w:t>.3</w:t>
      </w:r>
      <w:r>
        <w:tab/>
        <w:t>Resources</w:t>
      </w:r>
      <w:bookmarkEnd w:id="588"/>
      <w:bookmarkEnd w:id="589"/>
    </w:p>
    <w:p w14:paraId="5FCCE750" w14:textId="77777777" w:rsidR="0066572B" w:rsidRPr="000A7435" w:rsidRDefault="0066572B" w:rsidP="0066572B">
      <w:pPr>
        <w:pStyle w:val="Heading5"/>
      </w:pPr>
      <w:bookmarkStart w:id="590" w:name="_Toc207721423"/>
      <w:bookmarkStart w:id="591" w:name="_Toc214976521"/>
      <w:bookmarkStart w:id="592" w:name="_Toc207721424"/>
      <w:r>
        <w:t>6.1.3.3.1</w:t>
      </w:r>
      <w:r>
        <w:tab/>
        <w:t>Overview</w:t>
      </w:r>
      <w:bookmarkEnd w:id="590"/>
      <w:bookmarkEnd w:id="591"/>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593" w:name="_MON_1819991013"/>
    <w:bookmarkEnd w:id="593"/>
    <w:p w14:paraId="12D785ED" w14:textId="1D6C3BF0" w:rsidR="0066572B" w:rsidRPr="00A258AF" w:rsidRDefault="0066572B" w:rsidP="0066572B">
      <w:pPr>
        <w:pStyle w:val="TH"/>
        <w:rPr>
          <w:lang w:val="en-US"/>
        </w:rPr>
      </w:pPr>
      <w:r w:rsidRPr="008874EC">
        <w:object w:dxaOrig="9633" w:dyaOrig="3311" w14:anchorId="211939D8">
          <v:shape id="_x0000_i1059" type="#_x0000_t75" style="width:481.55pt;height:165.3pt" o:ole="">
            <v:imagedata r:id="rId79" o:title=""/>
          </v:shape>
          <o:OLEObject Type="Embed" ProgID="Word.Document.8" ShapeID="_x0000_i1059" DrawAspect="Content" ObjectID="_1825850784" r:id="rId80">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594" w:name="_Toc214976522"/>
      <w:r>
        <w:t>6.1.3</w:t>
      </w:r>
      <w:r w:rsidR="004C4467">
        <w:t>.3.2</w:t>
      </w:r>
      <w:r w:rsidR="004C4467">
        <w:tab/>
        <w:t>Resource: Spatial Anchors Usage Information Subscriptions</w:t>
      </w:r>
      <w:bookmarkEnd w:id="592"/>
      <w:bookmarkEnd w:id="594"/>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313D505" w14:textId="77777777" w:rsidTr="00456A4D">
        <w:trPr>
          <w:jc w:val="center"/>
        </w:trPr>
        <w:tc>
          <w:tcPr>
            <w:tcW w:w="825" w:type="pct"/>
            <w:vAlign w:val="center"/>
          </w:tcPr>
          <w:p w14:paraId="4B823336"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032774C4"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1BB73BED"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D11C60" w:rsidRPr="00D11C60" w:rsidRDefault="00D11C60" w:rsidP="000E645C">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D11C60" w:rsidRPr="00D11C60" w:rsidRDefault="00D11C60" w:rsidP="000E645C">
            <w:pPr>
              <w:pStyle w:val="TAL"/>
              <w:rPr>
                <w:rFonts w:eastAsia="DengXian"/>
                <w:lang w:eastAsia="en-US"/>
              </w:rPr>
            </w:pPr>
          </w:p>
          <w:p w14:paraId="2733A37E"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68199055" w14:textId="77777777" w:rsidTr="00456A4D">
        <w:trPr>
          <w:jc w:val="center"/>
        </w:trPr>
        <w:tc>
          <w:tcPr>
            <w:tcW w:w="5000" w:type="pct"/>
            <w:gridSpan w:val="5"/>
          </w:tcPr>
          <w:p w14:paraId="2ADFD5CB"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595" w:name="_Toc207721425"/>
      <w:bookmarkStart w:id="596" w:name="_Toc214976523"/>
      <w:r>
        <w:t>6.1.3</w:t>
      </w:r>
      <w:r w:rsidR="004C4467">
        <w:t>.3.3</w:t>
      </w:r>
      <w:r w:rsidR="004C4467">
        <w:tab/>
        <w:t>Resource: Individual Spatial Anchors Usage Information Subscription</w:t>
      </w:r>
      <w:bookmarkEnd w:id="595"/>
      <w:bookmarkEnd w:id="596"/>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r w:rsidRPr="00D11C60">
              <w:rPr>
                <w:rFonts w:eastAsia="DengXian"/>
                <w:lang w:eastAsia="en-US"/>
              </w:rPr>
              <w:t>subcriptionId</w:t>
            </w:r>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597" w:name="_Toc207721426"/>
      <w:bookmarkStart w:id="598" w:name="_Toc214976524"/>
      <w:r>
        <w:t>6.1.3</w:t>
      </w:r>
      <w:r w:rsidR="004C4467">
        <w:t>.4</w:t>
      </w:r>
      <w:r w:rsidR="004C4467">
        <w:tab/>
        <w:t>Custom Operations without associated resources</w:t>
      </w:r>
      <w:bookmarkEnd w:id="597"/>
      <w:bookmarkEnd w:id="598"/>
    </w:p>
    <w:p w14:paraId="76B4FC2C" w14:textId="5C9A4295" w:rsidR="004C4467" w:rsidRPr="000A7435" w:rsidRDefault="001B326D" w:rsidP="004C4467">
      <w:pPr>
        <w:pStyle w:val="Heading5"/>
      </w:pPr>
      <w:bookmarkStart w:id="599" w:name="_Toc207721427"/>
      <w:bookmarkStart w:id="600" w:name="_Toc214976525"/>
      <w:r>
        <w:t>6.1.3</w:t>
      </w:r>
      <w:r w:rsidR="004C4467">
        <w:t>.4.1</w:t>
      </w:r>
      <w:r w:rsidR="004C4467">
        <w:tab/>
        <w:t>Overview</w:t>
      </w:r>
      <w:bookmarkEnd w:id="599"/>
      <w:bookmarkEnd w:id="600"/>
    </w:p>
    <w:p w14:paraId="183B2C82" w14:textId="08EBC42E" w:rsidR="004C4467" w:rsidRPr="00585CA6" w:rsidRDefault="004C4467" w:rsidP="00EC1307">
      <w:pPr>
        <w:rPr>
          <w:color w:val="000000"/>
          <w:lang w:eastAsia="zh-CN"/>
        </w:rPr>
      </w:pPr>
      <w:r w:rsidRPr="00EC1307">
        <w:t>The structure of the custom operation URIs of the SS_SAnUsage API is shown in Figure </w:t>
      </w:r>
      <w:r w:rsidR="001B326D" w:rsidRPr="00EC1307">
        <w:t>6.1.3</w:t>
      </w:r>
      <w:r w:rsidRPr="00EC1307">
        <w:t>.4.1-1.</w:t>
      </w:r>
    </w:p>
    <w:bookmarkStart w:id="601" w:name="_MON_1765799559"/>
    <w:bookmarkEnd w:id="601"/>
    <w:p w14:paraId="312728E8" w14:textId="77777777" w:rsidR="004C4467" w:rsidRPr="00585CA6" w:rsidRDefault="004C4467" w:rsidP="004C4467">
      <w:pPr>
        <w:pStyle w:val="TH"/>
      </w:pPr>
      <w:r w:rsidRPr="00A37209">
        <w:object w:dxaOrig="9633" w:dyaOrig="1932" w14:anchorId="44898090">
          <v:shape id="_x0000_i1060" type="#_x0000_t75" style="width:480.4pt;height:96.2pt" o:ole="">
            <v:imagedata r:id="rId81" o:title=""/>
          </v:shape>
          <o:OLEObject Type="Embed" ProgID="Word.Document.8" ShapeID="_x0000_i1060" DrawAspect="Content" ObjectID="_1825850785" r:id="rId82">
            <o:FieldCodes>\s</o:FieldCodes>
          </o:OLEObject>
        </w:object>
      </w:r>
    </w:p>
    <w:p w14:paraId="4659102B" w14:textId="6C424B5D" w:rsidR="004C4467" w:rsidRDefault="004C4467" w:rsidP="004C4467">
      <w:pPr>
        <w:pStyle w:val="TF"/>
      </w:pPr>
      <w:r w:rsidRPr="00585CA6">
        <w:t>Figure</w:t>
      </w:r>
      <w:r w:rsidRPr="00585CA6">
        <w:rPr>
          <w:rFonts w:hint="eastAsia"/>
        </w:rPr>
        <w:t> </w:t>
      </w:r>
      <w:r w:rsidR="001B326D">
        <w:t>6.1.3</w:t>
      </w:r>
      <w:r>
        <w:t>.4.1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61CE0AD3" w14:textId="27F392AC" w:rsidR="004C4467" w:rsidRPr="00384E92" w:rsidRDefault="004C4467" w:rsidP="004C4467">
      <w:pPr>
        <w:pStyle w:val="TH"/>
      </w:pPr>
      <w:r w:rsidRPr="00384E92">
        <w:t>Table</w:t>
      </w:r>
      <w:r w:rsidR="001B326D">
        <w:t> 6.1.3</w:t>
      </w:r>
      <w:r>
        <w:t>.4.1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4C4467" w:rsidRPr="00B54FF5" w14:paraId="1CE1C3C3" w14:textId="77777777" w:rsidTr="00E10EB4">
        <w:trPr>
          <w:jc w:val="center"/>
        </w:trPr>
        <w:tc>
          <w:tcPr>
            <w:tcW w:w="1351" w:type="pct"/>
            <w:shd w:val="clear" w:color="auto" w:fill="C0C0C0"/>
            <w:vAlign w:val="center"/>
          </w:tcPr>
          <w:p w14:paraId="38822C40" w14:textId="77777777" w:rsidR="004C4467" w:rsidRPr="0016361A" w:rsidRDefault="004C4467" w:rsidP="00E10EB4">
            <w:pPr>
              <w:pStyle w:val="TAH"/>
            </w:pPr>
            <w:r w:rsidRPr="0016361A">
              <w:t xml:space="preserve">Custom operation </w:t>
            </w:r>
            <w:r>
              <w:t>Name</w:t>
            </w:r>
          </w:p>
        </w:tc>
        <w:tc>
          <w:tcPr>
            <w:tcW w:w="1351" w:type="pct"/>
            <w:shd w:val="clear" w:color="auto" w:fill="C0C0C0"/>
            <w:vAlign w:val="center"/>
            <w:hideMark/>
          </w:tcPr>
          <w:p w14:paraId="74E866CB" w14:textId="77777777" w:rsidR="004C4467" w:rsidRPr="0016361A" w:rsidRDefault="004C4467" w:rsidP="00E10EB4">
            <w:pPr>
              <w:pStyle w:val="TAH"/>
            </w:pPr>
            <w:r w:rsidRPr="0016361A">
              <w:t>Custom operation URI</w:t>
            </w:r>
          </w:p>
        </w:tc>
        <w:tc>
          <w:tcPr>
            <w:tcW w:w="704" w:type="pct"/>
            <w:shd w:val="clear" w:color="auto" w:fill="C0C0C0"/>
            <w:vAlign w:val="center"/>
            <w:hideMark/>
          </w:tcPr>
          <w:p w14:paraId="12BC67E5" w14:textId="77777777" w:rsidR="004C4467" w:rsidRPr="0016361A" w:rsidRDefault="004C4467" w:rsidP="00E10EB4">
            <w:pPr>
              <w:pStyle w:val="TAH"/>
            </w:pPr>
            <w:r w:rsidRPr="0016361A">
              <w:t>Mapped HTTP method</w:t>
            </w:r>
          </w:p>
        </w:tc>
        <w:tc>
          <w:tcPr>
            <w:tcW w:w="1594" w:type="pct"/>
            <w:shd w:val="clear" w:color="auto" w:fill="C0C0C0"/>
            <w:vAlign w:val="center"/>
            <w:hideMark/>
          </w:tcPr>
          <w:p w14:paraId="60EA7044" w14:textId="77777777" w:rsidR="004C4467" w:rsidRPr="0016361A" w:rsidRDefault="004C4467" w:rsidP="00E10EB4">
            <w:pPr>
              <w:pStyle w:val="TAH"/>
            </w:pPr>
            <w:r w:rsidRPr="0016361A">
              <w:t>Description</w:t>
            </w:r>
          </w:p>
        </w:tc>
      </w:tr>
      <w:tr w:rsidR="004C4467" w:rsidRPr="00B54FF5" w14:paraId="3DEFE12E" w14:textId="77777777" w:rsidTr="00E10EB4">
        <w:trPr>
          <w:jc w:val="center"/>
        </w:trPr>
        <w:tc>
          <w:tcPr>
            <w:tcW w:w="1351" w:type="pct"/>
            <w:vAlign w:val="center"/>
          </w:tcPr>
          <w:p w14:paraId="1C1FC843" w14:textId="77777777" w:rsidR="004C4467" w:rsidRPr="007D15BB" w:rsidRDefault="004C4467" w:rsidP="00E10EB4">
            <w:pPr>
              <w:pStyle w:val="TAL"/>
            </w:pPr>
            <w:r w:rsidRPr="007D15BB">
              <w:t>Request</w:t>
            </w:r>
          </w:p>
        </w:tc>
        <w:tc>
          <w:tcPr>
            <w:tcW w:w="1351" w:type="pct"/>
            <w:vAlign w:val="center"/>
            <w:hideMark/>
          </w:tcPr>
          <w:p w14:paraId="0A528391" w14:textId="77777777" w:rsidR="004C4467" w:rsidRPr="0016361A" w:rsidRDefault="004C4467" w:rsidP="00E10EB4">
            <w:pPr>
              <w:pStyle w:val="TAL"/>
            </w:pPr>
            <w:r>
              <w:t>/report</w:t>
            </w:r>
          </w:p>
        </w:tc>
        <w:tc>
          <w:tcPr>
            <w:tcW w:w="704" w:type="pct"/>
            <w:vAlign w:val="center"/>
            <w:hideMark/>
          </w:tcPr>
          <w:p w14:paraId="1A8E0142" w14:textId="77777777" w:rsidR="004C4467" w:rsidRPr="0016361A" w:rsidRDefault="004C4467" w:rsidP="00E10EB4">
            <w:pPr>
              <w:pStyle w:val="TAC"/>
            </w:pPr>
            <w:r w:rsidRPr="0016361A">
              <w:t>POST</w:t>
            </w:r>
          </w:p>
        </w:tc>
        <w:tc>
          <w:tcPr>
            <w:tcW w:w="1594" w:type="pct"/>
            <w:vAlign w:val="center"/>
            <w:hideMark/>
          </w:tcPr>
          <w:p w14:paraId="54D30190" w14:textId="77777777" w:rsidR="004C4467" w:rsidRPr="0016361A" w:rsidRDefault="004C4467" w:rsidP="00E10EB4">
            <w:pPr>
              <w:pStyle w:val="TAL"/>
            </w:pPr>
            <w:r>
              <w:t>Enables a service consumer to report the spatial anchor usage information.</w:t>
            </w:r>
          </w:p>
        </w:tc>
      </w:tr>
    </w:tbl>
    <w:p w14:paraId="369E82D2" w14:textId="77777777" w:rsidR="004C4467" w:rsidRDefault="004C4467" w:rsidP="004C4467"/>
    <w:p w14:paraId="7A0D7559" w14:textId="280E4700" w:rsidR="004C4467" w:rsidRDefault="001B326D" w:rsidP="004C4467">
      <w:pPr>
        <w:pStyle w:val="Heading5"/>
      </w:pPr>
      <w:bookmarkStart w:id="602" w:name="_Toc207721428"/>
      <w:bookmarkStart w:id="603" w:name="_Toc214976526"/>
      <w:r>
        <w:t>6.1.3</w:t>
      </w:r>
      <w:r w:rsidR="004C4467">
        <w:t>.4.2</w:t>
      </w:r>
      <w:r w:rsidR="004C4467">
        <w:tab/>
        <w:t>Operation: Request</w:t>
      </w:r>
      <w:bookmarkEnd w:id="602"/>
      <w:bookmarkEnd w:id="603"/>
    </w:p>
    <w:p w14:paraId="715BC6F9" w14:textId="42FAC5C2" w:rsidR="004C4467" w:rsidRDefault="001B326D" w:rsidP="004C4467">
      <w:pPr>
        <w:pStyle w:val="H6"/>
      </w:pPr>
      <w:r>
        <w:t>6.1.3</w:t>
      </w:r>
      <w:r w:rsidR="004C4467">
        <w:t>.4.2.1</w:t>
      </w:r>
      <w:r w:rsidR="004C4467">
        <w:tab/>
        <w:t>Description</w:t>
      </w:r>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77777777" w:rsidR="004C4467" w:rsidRPr="0016361A" w:rsidRDefault="004C4467" w:rsidP="00E10EB4">
            <w:pPr>
              <w:pStyle w:val="TAL"/>
            </w:pPr>
            <w:r>
              <w:t>Contains the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77777777" w:rsidR="004C4467" w:rsidRPr="0016361A" w:rsidRDefault="004C4467" w:rsidP="00E10EB4">
            <w:pPr>
              <w:pStyle w:val="TAL"/>
            </w:pPr>
            <w:r>
              <w:t xml:space="preserve">Successful case. </w:t>
            </w:r>
            <w:r w:rsidRPr="00585CA6">
              <w:t xml:space="preserve">The </w:t>
            </w:r>
            <w:r>
              <w:t xml:space="preserve">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77777777" w:rsidR="004C4467" w:rsidRPr="0016361A" w:rsidRDefault="004C4467" w:rsidP="00E10EB4">
            <w:pPr>
              <w:pStyle w:val="TAN"/>
            </w:pPr>
            <w:r w:rsidRPr="0016361A">
              <w:t>NOTE:</w:t>
            </w:r>
            <w:r>
              <w:rPr>
                <w:noProof/>
              </w:rPr>
              <w:tab/>
              <w:t>The man</w:t>
            </w:r>
            <w:r w:rsidRPr="0016361A">
              <w:rPr>
                <w:noProof/>
              </w:rPr>
              <w:t xml:space="preserve">datory </w:t>
            </w:r>
            <w:r>
              <w:t xml:space="preserve">HTTP error status code for the </w:t>
            </w:r>
            <w:r w:rsidRPr="0016361A">
              <w:t xml:space="preserve"> </w:t>
            </w:r>
            <w:r>
              <w:t xml:space="preserve">HTTP POST </w:t>
            </w:r>
            <w:r w:rsidRPr="0016361A">
              <w:t xml:space="preserve">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604" w:name="_Toc207721429"/>
      <w:bookmarkStart w:id="605" w:name="_Toc214976527"/>
      <w:r>
        <w:t>6.1.3</w:t>
      </w:r>
      <w:r w:rsidR="004C4467">
        <w:t>.5</w:t>
      </w:r>
      <w:r w:rsidR="004C4467">
        <w:tab/>
        <w:t>Notifications</w:t>
      </w:r>
      <w:bookmarkEnd w:id="604"/>
      <w:bookmarkEnd w:id="605"/>
    </w:p>
    <w:p w14:paraId="0DCCEDBC" w14:textId="057CF102" w:rsidR="004C4467" w:rsidRPr="000A7435" w:rsidRDefault="001B326D" w:rsidP="004C4467">
      <w:pPr>
        <w:pStyle w:val="Heading5"/>
      </w:pPr>
      <w:bookmarkStart w:id="606" w:name="_Toc207721430"/>
      <w:bookmarkStart w:id="607" w:name="_Toc214976528"/>
      <w:r>
        <w:t>6.1.3</w:t>
      </w:r>
      <w:r w:rsidR="004C4467">
        <w:t>.5.1</w:t>
      </w:r>
      <w:r w:rsidR="004C4467">
        <w:tab/>
        <w:t>General</w:t>
      </w:r>
      <w:bookmarkEnd w:id="606"/>
      <w:bookmarkEnd w:id="607"/>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608" w:name="_Toc207721431"/>
      <w:bookmarkStart w:id="609" w:name="_Toc214976529"/>
      <w:r>
        <w:t>6.1.3</w:t>
      </w:r>
      <w:r w:rsidR="004C4467">
        <w:t>.5.2</w:t>
      </w:r>
      <w:r w:rsidR="004C4467">
        <w:tab/>
        <w:t>Spatial Anchors Usage Information Notification</w:t>
      </w:r>
      <w:bookmarkEnd w:id="608"/>
      <w:bookmarkEnd w:id="609"/>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610" w:name="_Toc207721432"/>
      <w:bookmarkStart w:id="611" w:name="_Toc214976530"/>
      <w:r>
        <w:t>6.1.</w:t>
      </w:r>
      <w:r w:rsidR="00E76ED5">
        <w:t>3</w:t>
      </w:r>
      <w:r>
        <w:t>.6</w:t>
      </w:r>
      <w:r>
        <w:tab/>
        <w:t>Data Model</w:t>
      </w:r>
      <w:bookmarkEnd w:id="610"/>
      <w:bookmarkEnd w:id="611"/>
    </w:p>
    <w:p w14:paraId="1CCED5A0" w14:textId="133E3615" w:rsidR="004C4467" w:rsidRDefault="004C4467" w:rsidP="004C4467">
      <w:pPr>
        <w:pStyle w:val="Heading5"/>
      </w:pPr>
      <w:bookmarkStart w:id="612" w:name="_Toc207721433"/>
      <w:bookmarkStart w:id="613" w:name="_Toc214976531"/>
      <w:r>
        <w:t>6.1.</w:t>
      </w:r>
      <w:r w:rsidR="00E76ED5">
        <w:t>3</w:t>
      </w:r>
      <w:r>
        <w:t>.6.1</w:t>
      </w:r>
      <w:r>
        <w:tab/>
        <w:t>General</w:t>
      </w:r>
      <w:bookmarkEnd w:id="612"/>
      <w:bookmarkEnd w:id="613"/>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614" w:name="_Toc207721434"/>
      <w:bookmarkStart w:id="615" w:name="_Toc214976532"/>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614"/>
      <w:bookmarkEnd w:id="615"/>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4C4467" w:rsidRPr="00B54FF5" w14:paraId="65D823A7" w14:textId="77777777" w:rsidTr="00E10EB4">
        <w:trPr>
          <w:jc w:val="center"/>
        </w:trPr>
        <w:tc>
          <w:tcPr>
            <w:tcW w:w="1552" w:type="dxa"/>
            <w:vAlign w:val="center"/>
          </w:tcPr>
          <w:p w14:paraId="41BD3C32" w14:textId="77777777" w:rsidR="004C4467" w:rsidRPr="0016361A" w:rsidRDefault="004C4467" w:rsidP="00E10EB4">
            <w:pPr>
              <w:pStyle w:val="TAL"/>
            </w:pPr>
            <w:r>
              <w:t>notifUri</w:t>
            </w:r>
          </w:p>
        </w:tc>
        <w:tc>
          <w:tcPr>
            <w:tcW w:w="1417" w:type="dxa"/>
            <w:vAlign w:val="center"/>
          </w:tcPr>
          <w:p w14:paraId="13BB1445" w14:textId="77777777" w:rsidR="004C4467" w:rsidRPr="0016361A" w:rsidRDefault="004C4467" w:rsidP="00E10EB4">
            <w:pPr>
              <w:pStyle w:val="TAL"/>
            </w:pPr>
            <w:r>
              <w:t>Uri</w:t>
            </w:r>
          </w:p>
        </w:tc>
        <w:tc>
          <w:tcPr>
            <w:tcW w:w="425" w:type="dxa"/>
            <w:vAlign w:val="center"/>
          </w:tcPr>
          <w:p w14:paraId="0B056732" w14:textId="77777777" w:rsidR="004C4467" w:rsidRPr="0016361A" w:rsidRDefault="004C4467" w:rsidP="00E10EB4">
            <w:pPr>
              <w:pStyle w:val="TAC"/>
            </w:pPr>
            <w:r>
              <w:t>M</w:t>
            </w:r>
          </w:p>
        </w:tc>
        <w:tc>
          <w:tcPr>
            <w:tcW w:w="1134" w:type="dxa"/>
            <w:vAlign w:val="center"/>
          </w:tcPr>
          <w:p w14:paraId="6954B19E" w14:textId="77777777" w:rsidR="004C4467" w:rsidRPr="0016361A" w:rsidRDefault="004C4467" w:rsidP="00E10EB4">
            <w:pPr>
              <w:pStyle w:val="TAC"/>
            </w:pPr>
            <w:r>
              <w:t>1</w:t>
            </w:r>
          </w:p>
        </w:tc>
        <w:tc>
          <w:tcPr>
            <w:tcW w:w="3686" w:type="dxa"/>
            <w:vAlign w:val="center"/>
          </w:tcPr>
          <w:p w14:paraId="712EED09"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30486F07" w14:textId="77777777" w:rsidR="004C4467" w:rsidRPr="0016361A" w:rsidRDefault="004C4467" w:rsidP="00E10EB4">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0C57E316" w14:textId="77777777" w:rsidTr="00A61FAF">
        <w:trPr>
          <w:jc w:val="center"/>
        </w:trPr>
        <w:tc>
          <w:tcPr>
            <w:tcW w:w="1552" w:type="dxa"/>
            <w:vAlign w:val="center"/>
          </w:tcPr>
          <w:p w14:paraId="154C4342" w14:textId="77777777" w:rsidR="00564C46" w:rsidRDefault="00564C46" w:rsidP="00A61FAF">
            <w:pPr>
              <w:pStyle w:val="TAL"/>
            </w:pPr>
            <w:r>
              <w:t>sampInt</w:t>
            </w:r>
          </w:p>
        </w:tc>
        <w:tc>
          <w:tcPr>
            <w:tcW w:w="1417" w:type="dxa"/>
            <w:vAlign w:val="center"/>
          </w:tcPr>
          <w:p w14:paraId="29BCF9EB" w14:textId="77777777" w:rsidR="00564C46" w:rsidRDefault="00564C46" w:rsidP="00A61FAF">
            <w:pPr>
              <w:pStyle w:val="TAL"/>
            </w:pPr>
            <w:r>
              <w:t>DurationSec</w:t>
            </w:r>
          </w:p>
        </w:tc>
        <w:tc>
          <w:tcPr>
            <w:tcW w:w="425" w:type="dxa"/>
            <w:vAlign w:val="center"/>
          </w:tcPr>
          <w:p w14:paraId="51CC7606" w14:textId="77777777" w:rsidR="00564C46" w:rsidRDefault="00564C46" w:rsidP="00A61FAF">
            <w:pPr>
              <w:pStyle w:val="TAC"/>
            </w:pPr>
            <w:r>
              <w:t>O</w:t>
            </w:r>
          </w:p>
        </w:tc>
        <w:tc>
          <w:tcPr>
            <w:tcW w:w="1134" w:type="dxa"/>
            <w:vAlign w:val="center"/>
          </w:tcPr>
          <w:p w14:paraId="2BD8B33A" w14:textId="77777777" w:rsidR="00564C46" w:rsidRDefault="00564C46" w:rsidP="00A61FAF">
            <w:pPr>
              <w:pStyle w:val="TAC"/>
            </w:pPr>
            <w:r>
              <w:t>0..1</w:t>
            </w:r>
          </w:p>
        </w:tc>
        <w:tc>
          <w:tcPr>
            <w:tcW w:w="3686" w:type="dxa"/>
            <w:vAlign w:val="center"/>
          </w:tcPr>
          <w:p w14:paraId="336072E4" w14:textId="228A2452" w:rsidR="00564C46" w:rsidRDefault="00564C46" w:rsidP="00A61FAF">
            <w:pPr>
              <w:pStyle w:val="TAL"/>
              <w:rPr>
                <w:rFonts w:cs="Arial"/>
                <w:szCs w:val="18"/>
              </w:rPr>
            </w:pPr>
            <w:r>
              <w:rPr>
                <w:rFonts w:cs="Arial"/>
              </w:rPr>
              <w:t>Indicates the interval to sample the spatial anchor(s) related information.</w:t>
            </w:r>
          </w:p>
        </w:tc>
        <w:tc>
          <w:tcPr>
            <w:tcW w:w="1310" w:type="dxa"/>
            <w:vAlign w:val="center"/>
          </w:tcPr>
          <w:p w14:paraId="16245EDC"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45233C97" w14:textId="77777777" w:rsidR="004C4467" w:rsidRPr="0016361A" w:rsidRDefault="004C4467" w:rsidP="00E10EB4">
            <w:pPr>
              <w:pStyle w:val="TAL"/>
              <w:rPr>
                <w:rFonts w:cs="Arial"/>
                <w:szCs w:val="18"/>
              </w:rPr>
            </w:pPr>
            <w:r>
              <w:rPr>
                <w:rFonts w:eastAsia="Malgun Gothic"/>
                <w:lang w:val="en-US"/>
              </w:rPr>
              <w:t>Contains the time period for which the number of access applies. If omitted, the number of access is the number of access since the last spatial anchor usage report request.</w:t>
            </w:r>
          </w:p>
        </w:tc>
        <w:tc>
          <w:tcPr>
            <w:tcW w:w="1310" w:type="dxa"/>
            <w:vAlign w:val="center"/>
          </w:tcPr>
          <w:p w14:paraId="73D850BB" w14:textId="77777777" w:rsidR="004C4467" w:rsidRPr="0016361A" w:rsidRDefault="004C4467" w:rsidP="00E10EB4">
            <w:pPr>
              <w:pStyle w:val="TAL"/>
              <w:rPr>
                <w:rFonts w:cs="Arial"/>
                <w:szCs w:val="18"/>
              </w:rPr>
            </w:pPr>
          </w:p>
        </w:tc>
      </w:tr>
    </w:tbl>
    <w:p w14:paraId="687EE5FA" w14:textId="77777777" w:rsidR="004C4467" w:rsidRDefault="004C4467" w:rsidP="004C4467">
      <w:pPr>
        <w:rPr>
          <w:lang w:val="en-US"/>
        </w:rPr>
      </w:pPr>
    </w:p>
    <w:p w14:paraId="6749A83F" w14:textId="00F74491" w:rsidR="004C4467" w:rsidRDefault="00E76ED5" w:rsidP="004C4467">
      <w:pPr>
        <w:pStyle w:val="Heading5"/>
        <w:rPr>
          <w:lang w:val="en-US"/>
        </w:rPr>
      </w:pPr>
      <w:bookmarkStart w:id="616" w:name="_Toc207721435"/>
      <w:bookmarkStart w:id="617" w:name="_Toc214976533"/>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616"/>
      <w:bookmarkEnd w:id="617"/>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618" w:name="_Toc207721436"/>
      <w:bookmarkStart w:id="619" w:name="_Toc214976534"/>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618"/>
      <w:bookmarkEnd w:id="619"/>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620" w:name="_Toc207721437"/>
      <w:bookmarkStart w:id="621" w:name="_Toc214976535"/>
      <w:r>
        <w:t>6.1.3</w:t>
      </w:r>
      <w:r w:rsidR="004C4467">
        <w:t>.6.5</w:t>
      </w:r>
      <w:r w:rsidR="004C4467">
        <w:tab/>
        <w:t>Binary data</w:t>
      </w:r>
      <w:bookmarkEnd w:id="620"/>
      <w:bookmarkEnd w:id="621"/>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622" w:name="_Toc207721438"/>
      <w:bookmarkStart w:id="623" w:name="_Toc214976536"/>
      <w:r>
        <w:t>6.1.</w:t>
      </w:r>
      <w:r w:rsidR="00E76ED5">
        <w:t>3</w:t>
      </w:r>
      <w:r>
        <w:t>.7</w:t>
      </w:r>
      <w:r>
        <w:tab/>
        <w:t>Error Handling</w:t>
      </w:r>
      <w:bookmarkEnd w:id="622"/>
      <w:bookmarkEnd w:id="623"/>
    </w:p>
    <w:p w14:paraId="0897CA58" w14:textId="21DBB07D" w:rsidR="004C4467" w:rsidRPr="00971458" w:rsidRDefault="00E76ED5" w:rsidP="004C4467">
      <w:pPr>
        <w:pStyle w:val="Heading5"/>
      </w:pPr>
      <w:bookmarkStart w:id="624" w:name="_Toc207721439"/>
      <w:bookmarkStart w:id="625" w:name="_Toc214976537"/>
      <w:r>
        <w:t>6.1.3</w:t>
      </w:r>
      <w:r w:rsidR="004C4467" w:rsidRPr="00971458">
        <w:t>.7.1</w:t>
      </w:r>
      <w:r w:rsidR="004C4467" w:rsidRPr="00971458">
        <w:tab/>
        <w:t>General</w:t>
      </w:r>
      <w:bookmarkEnd w:id="624"/>
      <w:bookmarkEnd w:id="625"/>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626" w:name="_Toc207721440"/>
      <w:bookmarkStart w:id="627" w:name="_Toc214976538"/>
      <w:r>
        <w:t>6.1.3</w:t>
      </w:r>
      <w:r w:rsidR="004C4467" w:rsidRPr="00971458">
        <w:t>.7.2</w:t>
      </w:r>
      <w:r w:rsidR="004C4467" w:rsidRPr="00971458">
        <w:tab/>
        <w:t>Protocol Errors</w:t>
      </w:r>
      <w:bookmarkEnd w:id="626"/>
      <w:bookmarkEnd w:id="627"/>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628" w:name="_Toc207721441"/>
      <w:bookmarkStart w:id="629" w:name="_Toc214976539"/>
      <w:r>
        <w:t>6.1.3</w:t>
      </w:r>
      <w:r w:rsidR="004C4467">
        <w:t>.7.3</w:t>
      </w:r>
      <w:r w:rsidR="004C4467">
        <w:tab/>
        <w:t>Application Errors</w:t>
      </w:r>
      <w:bookmarkEnd w:id="628"/>
      <w:bookmarkEnd w:id="629"/>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630" w:name="_Toc207721442"/>
      <w:bookmarkStart w:id="631" w:name="_Toc214976540"/>
      <w:r>
        <w:t>6.1.</w:t>
      </w:r>
      <w:r w:rsidR="00E76ED5">
        <w:t>3</w:t>
      </w:r>
      <w:r>
        <w:t>.8</w:t>
      </w:r>
      <w:r w:rsidRPr="0023018E">
        <w:rPr>
          <w:lang w:eastAsia="zh-CN"/>
        </w:rPr>
        <w:tab/>
        <w:t>Feature negotiation</w:t>
      </w:r>
      <w:bookmarkEnd w:id="630"/>
      <w:bookmarkEnd w:id="631"/>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632" w:name="_Toc207721443"/>
      <w:bookmarkStart w:id="633" w:name="_Toc214976541"/>
      <w:r>
        <w:t>6.1.</w:t>
      </w:r>
      <w:r w:rsidR="00E76ED5">
        <w:t>3</w:t>
      </w:r>
      <w:r>
        <w:t>.9</w:t>
      </w:r>
      <w:r w:rsidRPr="001E7573">
        <w:tab/>
        <w:t>Security</w:t>
      </w:r>
      <w:bookmarkEnd w:id="632"/>
      <w:bookmarkEnd w:id="633"/>
    </w:p>
    <w:p w14:paraId="2E802522" w14:textId="64E3272D" w:rsidR="00712608" w:rsidRDefault="004C4467" w:rsidP="00712608">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634" w:name="_Toc510696649"/>
      <w:bookmarkStart w:id="635" w:name="_Toc35971449"/>
      <w:bookmarkEnd w:id="359"/>
      <w:bookmarkEnd w:id="360"/>
    </w:p>
    <w:p w14:paraId="4EF53D3E" w14:textId="745745C0" w:rsidR="008A6D4A" w:rsidRDefault="004859EC" w:rsidP="007A4424">
      <w:pPr>
        <w:pStyle w:val="Heading2"/>
      </w:pPr>
      <w:r w:rsidRPr="004D3578">
        <w:br w:type="page"/>
      </w:r>
      <w:bookmarkStart w:id="636" w:name="_Toc191382366"/>
      <w:bookmarkStart w:id="637" w:name="_Toc191627455"/>
      <w:bookmarkStart w:id="638" w:name="_Toc207721471"/>
      <w:bookmarkStart w:id="639" w:name="_Toc214976542"/>
      <w:r w:rsidR="008A6D4A">
        <w:t>6.2</w:t>
      </w:r>
      <w:r w:rsidR="008A6D4A">
        <w:tab/>
      </w:r>
      <w:bookmarkEnd w:id="634"/>
      <w:bookmarkEnd w:id="635"/>
      <w:r w:rsidR="00EF016A">
        <w:t>Spatial Map Server</w:t>
      </w:r>
      <w:r w:rsidR="006B354A">
        <w:t xml:space="preserve"> APIs</w:t>
      </w:r>
      <w:bookmarkEnd w:id="636"/>
      <w:bookmarkEnd w:id="637"/>
      <w:bookmarkEnd w:id="638"/>
      <w:bookmarkEnd w:id="639"/>
    </w:p>
    <w:p w14:paraId="07F928DE" w14:textId="1AB2184B" w:rsidR="00235385" w:rsidRDefault="00235385" w:rsidP="00235385">
      <w:pPr>
        <w:pStyle w:val="Heading3"/>
      </w:pPr>
      <w:bookmarkStart w:id="640" w:name="_Toc207721472"/>
      <w:bookmarkStart w:id="641" w:name="_Toc214976543"/>
      <w:bookmarkStart w:id="642" w:name="_Toc207721473"/>
      <w:bookmarkStart w:id="643" w:name="_Toc207721474"/>
      <w:r>
        <w:t>6.2.1</w:t>
      </w:r>
      <w:r>
        <w:tab/>
      </w:r>
      <w:bookmarkEnd w:id="640"/>
      <w:r w:rsidR="00E66F8F">
        <w:t>SS_SmManagement API</w:t>
      </w:r>
      <w:bookmarkEnd w:id="641"/>
    </w:p>
    <w:p w14:paraId="2FD4902E" w14:textId="77777777" w:rsidR="00D11C60" w:rsidRDefault="00D11C60" w:rsidP="00D11C60">
      <w:pPr>
        <w:pStyle w:val="Heading4"/>
      </w:pPr>
      <w:bookmarkStart w:id="644" w:name="_Toc214976544"/>
      <w:r>
        <w:t>6.2.1.1</w:t>
      </w:r>
      <w:r>
        <w:tab/>
        <w:t>Introduction</w:t>
      </w:r>
      <w:bookmarkEnd w:id="642"/>
      <w:bookmarkEnd w:id="644"/>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645" w:name="_Toc214976545"/>
      <w:r>
        <w:t>6.2.</w:t>
      </w:r>
      <w:r w:rsidR="00596B67">
        <w:t>1</w:t>
      </w:r>
      <w:r>
        <w:t>.2</w:t>
      </w:r>
      <w:r>
        <w:tab/>
        <w:t>Usage of HTTP and common API related aspects</w:t>
      </w:r>
      <w:bookmarkEnd w:id="643"/>
      <w:bookmarkEnd w:id="645"/>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646" w:name="_Toc207721475"/>
      <w:bookmarkStart w:id="647" w:name="_Toc214976546"/>
      <w:r>
        <w:t>6.2.1</w:t>
      </w:r>
      <w:r w:rsidR="003D1638">
        <w:t>.3</w:t>
      </w:r>
      <w:r w:rsidR="003D1638">
        <w:tab/>
        <w:t>Resources</w:t>
      </w:r>
      <w:bookmarkEnd w:id="646"/>
      <w:bookmarkEnd w:id="647"/>
    </w:p>
    <w:p w14:paraId="7477FDDA" w14:textId="77777777" w:rsidR="00D11C60" w:rsidRPr="000A7435" w:rsidRDefault="00D11C60" w:rsidP="00D11C60">
      <w:pPr>
        <w:pStyle w:val="Heading5"/>
      </w:pPr>
      <w:bookmarkStart w:id="648" w:name="_Toc207721476"/>
      <w:bookmarkStart w:id="649" w:name="_Toc214976547"/>
      <w:bookmarkStart w:id="650" w:name="_Toc207721477"/>
      <w:r>
        <w:t>6.2.1.3.1</w:t>
      </w:r>
      <w:r>
        <w:tab/>
        <w:t>Overview</w:t>
      </w:r>
      <w:bookmarkEnd w:id="648"/>
      <w:bookmarkEnd w:id="649"/>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651" w:name="_MON_1819991239"/>
    <w:bookmarkEnd w:id="651"/>
    <w:p w14:paraId="3C9AC8DA" w14:textId="726439BC" w:rsidR="00D11C60" w:rsidRPr="00A258AF" w:rsidRDefault="00D11C60" w:rsidP="00D11C60">
      <w:pPr>
        <w:pStyle w:val="TH"/>
        <w:rPr>
          <w:lang w:val="en-US"/>
        </w:rPr>
      </w:pPr>
      <w:r w:rsidRPr="00585CA6">
        <w:object w:dxaOrig="9633" w:dyaOrig="5900" w14:anchorId="212A7284">
          <v:shape id="_x0000_i1061" type="#_x0000_t75" style="width:481.55pt;height:295.5pt" o:ole="">
            <v:imagedata r:id="rId83" o:title=""/>
          </v:shape>
          <o:OLEObject Type="Embed" ProgID="Word.Document.8" ShapeID="_x0000_i1061" DrawAspect="Content" ObjectID="_1825850786" r:id="rId84">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652" w:name="_Toc214976548"/>
      <w:r>
        <w:t>6.2.1</w:t>
      </w:r>
      <w:r w:rsidR="003D1638">
        <w:t>.3.2</w:t>
      </w:r>
      <w:r w:rsidR="003D1638">
        <w:tab/>
        <w:t>Resource: Spatial Maps</w:t>
      </w:r>
      <w:bookmarkEnd w:id="650"/>
      <w:bookmarkEnd w:id="652"/>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653" w:name="_Toc207721478"/>
      <w:bookmarkStart w:id="654" w:name="_Toc214976549"/>
      <w:r>
        <w:t>6.2.1</w:t>
      </w:r>
      <w:r w:rsidR="003D1638">
        <w:t>.3.3</w:t>
      </w:r>
      <w:r w:rsidR="003D1638">
        <w:tab/>
        <w:t>Resource: Individual Spatial Map</w:t>
      </w:r>
      <w:bookmarkEnd w:id="653"/>
      <w:bookmarkEnd w:id="654"/>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655" w:name="_Toc207721479"/>
      <w:bookmarkStart w:id="656" w:name="_Toc214976550"/>
      <w:r>
        <w:t>6.2.1</w:t>
      </w:r>
      <w:r w:rsidR="003D1638">
        <w:t>.3.</w:t>
      </w:r>
      <w:r w:rsidR="003D1638" w:rsidRPr="00F45C5B">
        <w:t>4</w:t>
      </w:r>
      <w:r w:rsidR="003D1638">
        <w:tab/>
        <w:t>Resource: Spatial Maps Subscriptions</w:t>
      </w:r>
      <w:bookmarkEnd w:id="655"/>
      <w:bookmarkEnd w:id="656"/>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657" w:name="_Toc207721480"/>
      <w:bookmarkStart w:id="658" w:name="_Toc214976551"/>
      <w:r>
        <w:t>6.2.</w:t>
      </w:r>
      <w:r w:rsidR="00E10EB4">
        <w:t>1</w:t>
      </w:r>
      <w:r>
        <w:t>.3.</w:t>
      </w:r>
      <w:r w:rsidRPr="00F45C5B">
        <w:t>5</w:t>
      </w:r>
      <w:r>
        <w:tab/>
        <w:t>Resource: Individual Spatial Maps Subscription</w:t>
      </w:r>
      <w:bookmarkEnd w:id="657"/>
      <w:bookmarkEnd w:id="658"/>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659" w:name="_Toc207721481"/>
      <w:bookmarkStart w:id="660" w:name="_Toc214976552"/>
      <w:r>
        <w:t>6.2.1</w:t>
      </w:r>
      <w:r w:rsidR="003D1638">
        <w:t>.4</w:t>
      </w:r>
      <w:r w:rsidR="003D1638">
        <w:tab/>
        <w:t>Custom Operations without associated resources</w:t>
      </w:r>
      <w:bookmarkEnd w:id="659"/>
      <w:bookmarkEnd w:id="660"/>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661" w:name="_Toc207721482"/>
      <w:bookmarkStart w:id="662" w:name="_Toc214976553"/>
      <w:r>
        <w:t>6.2.1</w:t>
      </w:r>
      <w:r w:rsidR="003D1638">
        <w:t>.5</w:t>
      </w:r>
      <w:r w:rsidR="003D1638">
        <w:tab/>
        <w:t>Notifications</w:t>
      </w:r>
      <w:bookmarkEnd w:id="661"/>
      <w:bookmarkEnd w:id="662"/>
    </w:p>
    <w:p w14:paraId="60A0504C" w14:textId="53DAC08C" w:rsidR="003D1638" w:rsidRPr="000A7435" w:rsidRDefault="00E10EB4" w:rsidP="003D1638">
      <w:pPr>
        <w:pStyle w:val="Heading5"/>
      </w:pPr>
      <w:bookmarkStart w:id="663" w:name="_Toc207721483"/>
      <w:bookmarkStart w:id="664" w:name="_Toc214976554"/>
      <w:r>
        <w:t>6.2.1</w:t>
      </w:r>
      <w:r w:rsidR="003D1638">
        <w:t>.5.1</w:t>
      </w:r>
      <w:r w:rsidR="003D1638">
        <w:tab/>
        <w:t>General</w:t>
      </w:r>
      <w:bookmarkEnd w:id="663"/>
      <w:bookmarkEnd w:id="664"/>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665" w:name="_Toc207721484"/>
      <w:bookmarkStart w:id="666" w:name="_Toc214976555"/>
      <w:r>
        <w:t>6.2.1</w:t>
      </w:r>
      <w:r w:rsidR="003D1638">
        <w:t>.5.2</w:t>
      </w:r>
      <w:r w:rsidR="003D1638">
        <w:tab/>
        <w:t>Spatial Maps Notification</w:t>
      </w:r>
      <w:bookmarkEnd w:id="665"/>
      <w:bookmarkEnd w:id="666"/>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667" w:name="_Toc207721485"/>
      <w:bookmarkStart w:id="668" w:name="_Toc214976556"/>
      <w:r>
        <w:t>6.2.1</w:t>
      </w:r>
      <w:r w:rsidR="003D1638">
        <w:t>.6</w:t>
      </w:r>
      <w:r w:rsidR="003D1638">
        <w:tab/>
        <w:t>Data Model</w:t>
      </w:r>
      <w:bookmarkEnd w:id="667"/>
      <w:bookmarkEnd w:id="668"/>
    </w:p>
    <w:p w14:paraId="68C0027E" w14:textId="77777777" w:rsidR="00A636DB" w:rsidRDefault="00A636DB" w:rsidP="00A636DB">
      <w:pPr>
        <w:pStyle w:val="Heading5"/>
      </w:pPr>
      <w:bookmarkStart w:id="669" w:name="_Toc207721487"/>
      <w:bookmarkStart w:id="670" w:name="_Toc214976557"/>
      <w:r>
        <w:t>6.2.1.6.1</w:t>
      </w:r>
      <w:r>
        <w:tab/>
        <w:t>General</w:t>
      </w:r>
      <w:bookmarkEnd w:id="669"/>
      <w:bookmarkEnd w:id="670"/>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671" w:name="_Toc207721488"/>
      <w:r w:rsidRPr="009C4D60">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r>
              <w:t>AugmentLayer</w:t>
            </w:r>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r>
              <w:t>AugmentLayerInfo</w:t>
            </w:r>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r>
              <w:t>AugmentLayerList</w:t>
            </w:r>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r>
              <w:t>EventFilter</w:t>
            </w:r>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r>
              <w:t>MapEvent</w:t>
            </w:r>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r>
              <w:t>MapEventSub</w:t>
            </w:r>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r>
              <w:t>MapLayerInfo</w:t>
            </w:r>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r>
              <w:t>MapObjectChangeEvent</w:t>
            </w:r>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r>
              <w:t>MapObjectChangeReport</w:t>
            </w:r>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r>
              <w:t>MapObjectInfo</w:t>
            </w:r>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r>
              <w:t>MapsReport</w:t>
            </w:r>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r>
              <w:t>SpatialMap</w:t>
            </w:r>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r>
              <w:t>SpatialMapCreateInfo</w:t>
            </w:r>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r>
              <w:t>SpatialMapCreateReq</w:t>
            </w:r>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r>
              <w:t>SpatialMapId</w:t>
            </w:r>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r>
              <w:t>SpatialMapLayers</w:t>
            </w:r>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r>
              <w:t>SpatialMapLayerInfo</w:t>
            </w:r>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r>
              <w:t>SpatialMapProfile</w:t>
            </w:r>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r>
              <w:t>SpatialMapPatch</w:t>
            </w:r>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r>
              <w:t>SpatialMapRetResp</w:t>
            </w:r>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r>
              <w:t>SpatialMapsNotif</w:t>
            </w:r>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r>
              <w:t>SpatialMapSub</w:t>
            </w:r>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r>
              <w:t>SpatialMapSubPatch</w:t>
            </w:r>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r>
              <w:t>SpatialMapTempRes</w:t>
            </w:r>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r>
              <w:t>TargetSpatialMaps</w:t>
            </w:r>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672" w:name="_Toc214976558"/>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671"/>
      <w:bookmarkEnd w:id="672"/>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Type: SpatialMapProfile</w:t>
      </w:r>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r>
              <w:t>mapId</w:t>
            </w:r>
          </w:p>
        </w:tc>
        <w:tc>
          <w:tcPr>
            <w:tcW w:w="1417" w:type="dxa"/>
            <w:vAlign w:val="center"/>
          </w:tcPr>
          <w:p w14:paraId="148D2A02" w14:textId="77777777" w:rsidR="003D1638" w:rsidRPr="0016361A" w:rsidRDefault="003D1638" w:rsidP="00E10EB4">
            <w:pPr>
              <w:pStyle w:val="TAL"/>
            </w:pPr>
            <w:r>
              <w:t>SpatialMapId</w:t>
            </w:r>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r>
              <w:t>mapCov</w:t>
            </w:r>
          </w:p>
        </w:tc>
        <w:tc>
          <w:tcPr>
            <w:tcW w:w="1417" w:type="dxa"/>
            <w:vAlign w:val="center"/>
          </w:tcPr>
          <w:p w14:paraId="5CC1D9E4" w14:textId="77777777" w:rsidR="003D1638" w:rsidRPr="0016361A" w:rsidRDefault="003D1638" w:rsidP="00E10EB4">
            <w:pPr>
              <w:pStyle w:val="TAL"/>
            </w:pPr>
            <w:r>
              <w:t>ServiceArea</w:t>
            </w:r>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r>
              <w:t>allwEnt</w:t>
            </w:r>
          </w:p>
        </w:tc>
        <w:tc>
          <w:tcPr>
            <w:tcW w:w="1417" w:type="dxa"/>
            <w:vAlign w:val="center"/>
          </w:tcPr>
          <w:p w14:paraId="7482B374" w14:textId="77777777" w:rsidR="003D1638" w:rsidRPr="0016361A" w:rsidRDefault="003D1638" w:rsidP="00E10EB4">
            <w:pPr>
              <w:pStyle w:val="TAL"/>
            </w:pPr>
            <w:r>
              <w:t>AllowedRules</w:t>
            </w:r>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r>
              <w:t>mapLyrList</w:t>
            </w:r>
          </w:p>
        </w:tc>
        <w:tc>
          <w:tcPr>
            <w:tcW w:w="1417" w:type="dxa"/>
            <w:vAlign w:val="center"/>
          </w:tcPr>
          <w:p w14:paraId="57864306" w14:textId="77777777" w:rsidR="003D1638" w:rsidRDefault="003D1638" w:rsidP="00E10EB4">
            <w:pPr>
              <w:pStyle w:val="TAL"/>
            </w:pPr>
            <w:r>
              <w:t>SpatialMapLayers</w:t>
            </w:r>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r>
              <w:t>objList</w:t>
            </w:r>
          </w:p>
        </w:tc>
        <w:tc>
          <w:tcPr>
            <w:tcW w:w="1417" w:type="dxa"/>
            <w:vAlign w:val="center"/>
          </w:tcPr>
          <w:p w14:paraId="7F40668F" w14:textId="77777777" w:rsidR="003D1638" w:rsidRDefault="003D1638" w:rsidP="00E10EB4">
            <w:pPr>
              <w:pStyle w:val="TAL"/>
            </w:pPr>
            <w:r>
              <w:t>array(MapObjectInfo)</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r>
              <w:t>1..N</w:t>
            </w:r>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Type: SpatialMapLayerInfo</w:t>
      </w:r>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r>
              <w:t>mapLyrId</w:t>
            </w:r>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083F33FB" w:rsidR="003D1638" w:rsidRPr="0016361A" w:rsidRDefault="005A7E6D" w:rsidP="00E10EB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r>
              <w:t>mapLyrInf</w:t>
            </w:r>
          </w:p>
        </w:tc>
        <w:tc>
          <w:tcPr>
            <w:tcW w:w="1417" w:type="dxa"/>
            <w:vAlign w:val="center"/>
          </w:tcPr>
          <w:p w14:paraId="0935399F" w14:textId="77777777" w:rsidR="003D1638" w:rsidRPr="0016361A" w:rsidRDefault="003D1638" w:rsidP="00E10EB4">
            <w:pPr>
              <w:pStyle w:val="TAL"/>
            </w:pPr>
            <w:r>
              <w:t>MapLayerInfo</w:t>
            </w:r>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93F0604" w14:textId="77777777" w:rsidTr="00E10EB4">
        <w:trPr>
          <w:jc w:val="center"/>
        </w:trPr>
        <w:tc>
          <w:tcPr>
            <w:tcW w:w="1552" w:type="dxa"/>
          </w:tcPr>
          <w:p w14:paraId="415867BB" w14:textId="77777777" w:rsidR="003D1638" w:rsidRPr="0016361A" w:rsidRDefault="003D1638" w:rsidP="00E10EB4">
            <w:pPr>
              <w:pStyle w:val="TAL"/>
            </w:pPr>
            <w:r>
              <w:t>objList</w:t>
            </w:r>
          </w:p>
        </w:tc>
        <w:tc>
          <w:tcPr>
            <w:tcW w:w="1417" w:type="dxa"/>
          </w:tcPr>
          <w:p w14:paraId="77904BBE" w14:textId="77777777" w:rsidR="003D1638" w:rsidRPr="0016361A" w:rsidRDefault="003D1638" w:rsidP="00E10EB4">
            <w:pPr>
              <w:pStyle w:val="TAL"/>
            </w:pPr>
            <w:r>
              <w:t>array(string)</w:t>
            </w:r>
          </w:p>
        </w:tc>
        <w:tc>
          <w:tcPr>
            <w:tcW w:w="425" w:type="dxa"/>
          </w:tcPr>
          <w:p w14:paraId="75B6BDEB" w14:textId="77777777" w:rsidR="003D1638" w:rsidRPr="0016361A" w:rsidRDefault="003D1638" w:rsidP="00E10EB4">
            <w:pPr>
              <w:pStyle w:val="TAC"/>
            </w:pPr>
            <w:r>
              <w:t>C</w:t>
            </w:r>
          </w:p>
        </w:tc>
        <w:tc>
          <w:tcPr>
            <w:tcW w:w="1134" w:type="dxa"/>
          </w:tcPr>
          <w:p w14:paraId="7EA0D0FC" w14:textId="77777777" w:rsidR="003D1638" w:rsidRPr="0016361A" w:rsidRDefault="003D1638" w:rsidP="00E10EB4">
            <w:pPr>
              <w:pStyle w:val="TAC"/>
            </w:pPr>
            <w:r>
              <w:t>1..N</w:t>
            </w:r>
          </w:p>
        </w:tc>
        <w:tc>
          <w:tcPr>
            <w:tcW w:w="3686" w:type="dxa"/>
          </w:tcPr>
          <w:p w14:paraId="7A7E540C" w14:textId="77777777" w:rsidR="003D1638" w:rsidRDefault="003D1638" w:rsidP="00E10EB4">
            <w:pPr>
              <w:pStyle w:val="TAL"/>
              <w:rPr>
                <w:rFonts w:cs="Arial"/>
                <w:szCs w:val="18"/>
              </w:rPr>
            </w:pPr>
            <w:r>
              <w:rPr>
                <w:rFonts w:cs="Arial"/>
                <w:szCs w:val="18"/>
              </w:rPr>
              <w:t>Contains the list of spatial map objects identifiers, to trigger notification when added, removed, updated etc.</w:t>
            </w:r>
          </w:p>
          <w:p w14:paraId="5B6B3DFA" w14:textId="77777777" w:rsidR="003D1638" w:rsidRDefault="003D1638" w:rsidP="00E10EB4">
            <w:pPr>
              <w:pStyle w:val="TAL"/>
              <w:rPr>
                <w:rFonts w:cs="Arial"/>
                <w:szCs w:val="18"/>
              </w:rPr>
            </w:pPr>
          </w:p>
          <w:p w14:paraId="3C359622" w14:textId="77777777" w:rsidR="003D1638" w:rsidRPr="0016361A" w:rsidRDefault="003D1638" w:rsidP="00E10EB4">
            <w:pPr>
              <w:pStyle w:val="TAL"/>
              <w:rPr>
                <w:rFonts w:cs="Arial"/>
                <w:szCs w:val="18"/>
              </w:rPr>
            </w:pPr>
            <w:r>
              <w:rPr>
                <w:rFonts w:cs="Arial"/>
                <w:szCs w:val="18"/>
              </w:rPr>
              <w:t xml:space="preserve">This attribute may be present only for </w:t>
            </w:r>
            <w:r>
              <w:t>"CHANGE_OF_OBJECT" event. When absent, then the "CHANGE_OF_OBJECT" event is applicable for any map objects.</w:t>
            </w:r>
          </w:p>
        </w:tc>
        <w:tc>
          <w:tcPr>
            <w:tcW w:w="1310" w:type="dxa"/>
            <w:vAlign w:val="center"/>
          </w:tcPr>
          <w:p w14:paraId="6ECD68EC" w14:textId="77777777" w:rsidR="003D1638" w:rsidRPr="0016361A" w:rsidRDefault="003D1638" w:rsidP="00E10EB4">
            <w:pPr>
              <w:pStyle w:val="TAL"/>
              <w:rPr>
                <w:rFonts w:cs="Arial"/>
                <w:szCs w:val="18"/>
              </w:rPr>
            </w:pPr>
          </w:p>
        </w:tc>
      </w:tr>
      <w:tr w:rsidR="003D1638" w:rsidRPr="00B54FF5" w14:paraId="3264FE23" w14:textId="77777777" w:rsidTr="00E10EB4">
        <w:trPr>
          <w:jc w:val="center"/>
        </w:trPr>
        <w:tc>
          <w:tcPr>
            <w:tcW w:w="1552" w:type="dxa"/>
          </w:tcPr>
          <w:p w14:paraId="61D6B106" w14:textId="77777777" w:rsidR="003D1638" w:rsidRDefault="003D1638" w:rsidP="00E10EB4">
            <w:pPr>
              <w:pStyle w:val="TAL"/>
            </w:pPr>
            <w:r>
              <w:t>layers</w:t>
            </w:r>
          </w:p>
        </w:tc>
        <w:tc>
          <w:tcPr>
            <w:tcW w:w="1417" w:type="dxa"/>
          </w:tcPr>
          <w:p w14:paraId="045230C3" w14:textId="77777777" w:rsidR="003D1638" w:rsidRDefault="003D1638" w:rsidP="00E10EB4">
            <w:pPr>
              <w:pStyle w:val="TAL"/>
            </w:pPr>
            <w:r>
              <w:t>array(string)</w:t>
            </w:r>
          </w:p>
        </w:tc>
        <w:tc>
          <w:tcPr>
            <w:tcW w:w="425" w:type="dxa"/>
          </w:tcPr>
          <w:p w14:paraId="60256CCC" w14:textId="77777777" w:rsidR="003D1638" w:rsidRDefault="003D1638" w:rsidP="00E10EB4">
            <w:pPr>
              <w:pStyle w:val="TAC"/>
            </w:pPr>
            <w:r>
              <w:t>C</w:t>
            </w:r>
          </w:p>
        </w:tc>
        <w:tc>
          <w:tcPr>
            <w:tcW w:w="1134" w:type="dxa"/>
          </w:tcPr>
          <w:p w14:paraId="16CBC4A6" w14:textId="77777777" w:rsidR="003D1638" w:rsidRDefault="003D1638" w:rsidP="00E10EB4">
            <w:pPr>
              <w:pStyle w:val="TAC"/>
            </w:pPr>
            <w:r>
              <w:t>1..N</w:t>
            </w:r>
          </w:p>
        </w:tc>
        <w:tc>
          <w:tcPr>
            <w:tcW w:w="3686" w:type="dxa"/>
          </w:tcPr>
          <w:p w14:paraId="2243D56B" w14:textId="77777777" w:rsidR="003D1638" w:rsidRDefault="003D1638" w:rsidP="00E10EB4">
            <w:pPr>
              <w:pStyle w:val="TAL"/>
              <w:rPr>
                <w:rFonts w:cs="Arial"/>
                <w:szCs w:val="18"/>
              </w:rPr>
            </w:pPr>
            <w:r>
              <w:rPr>
                <w:rFonts w:cs="Arial"/>
                <w:szCs w:val="18"/>
              </w:rPr>
              <w:t>Contains the list of spatial map layers identifiers, to trigger notification when the spatial map layers change is detected.</w:t>
            </w:r>
          </w:p>
          <w:p w14:paraId="1F5F3DCB" w14:textId="77777777" w:rsidR="003D1638" w:rsidRDefault="003D1638" w:rsidP="00E10EB4">
            <w:pPr>
              <w:pStyle w:val="TAL"/>
              <w:rPr>
                <w:rFonts w:cs="Arial"/>
                <w:szCs w:val="18"/>
              </w:rPr>
            </w:pPr>
          </w:p>
          <w:p w14:paraId="23D25902" w14:textId="77777777" w:rsidR="003D1638" w:rsidRDefault="003D1638" w:rsidP="00E10EB4">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3D1638" w:rsidRPr="0016361A" w:rsidRDefault="003D1638" w:rsidP="00E10EB4">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E13DF05" w14:textId="77777777" w:rsidTr="00E10EB4">
        <w:trPr>
          <w:jc w:val="center"/>
        </w:trPr>
        <w:tc>
          <w:tcPr>
            <w:tcW w:w="1552" w:type="dxa"/>
            <w:vAlign w:val="center"/>
          </w:tcPr>
          <w:p w14:paraId="7C0B057F" w14:textId="77777777" w:rsidR="003D1638" w:rsidRPr="0016361A" w:rsidRDefault="003D1638" w:rsidP="00E10EB4">
            <w:pPr>
              <w:pStyle w:val="TAL"/>
            </w:pPr>
            <w:r>
              <w:t>subId</w:t>
            </w:r>
          </w:p>
        </w:tc>
        <w:tc>
          <w:tcPr>
            <w:tcW w:w="1417" w:type="dxa"/>
            <w:vAlign w:val="center"/>
          </w:tcPr>
          <w:p w14:paraId="4DDEE4CD" w14:textId="77777777" w:rsidR="003D1638" w:rsidRPr="0016361A" w:rsidRDefault="003D1638" w:rsidP="00E10EB4">
            <w:pPr>
              <w:pStyle w:val="TAL"/>
            </w:pPr>
            <w:r>
              <w:t>string</w:t>
            </w:r>
          </w:p>
        </w:tc>
        <w:tc>
          <w:tcPr>
            <w:tcW w:w="425" w:type="dxa"/>
            <w:vAlign w:val="center"/>
          </w:tcPr>
          <w:p w14:paraId="7AFC7C7D" w14:textId="77777777" w:rsidR="003D1638" w:rsidRPr="0016361A" w:rsidRDefault="003D1638" w:rsidP="00E10EB4">
            <w:pPr>
              <w:pStyle w:val="TAC"/>
            </w:pPr>
            <w:r>
              <w:t>M</w:t>
            </w:r>
          </w:p>
        </w:tc>
        <w:tc>
          <w:tcPr>
            <w:tcW w:w="1134" w:type="dxa"/>
            <w:vAlign w:val="center"/>
          </w:tcPr>
          <w:p w14:paraId="4340B674" w14:textId="77777777" w:rsidR="003D1638" w:rsidRPr="0016361A" w:rsidRDefault="003D1638" w:rsidP="00E10EB4">
            <w:pPr>
              <w:pStyle w:val="TAC"/>
            </w:pPr>
            <w:r>
              <w:t>1</w:t>
            </w:r>
          </w:p>
        </w:tc>
        <w:tc>
          <w:tcPr>
            <w:tcW w:w="3686" w:type="dxa"/>
            <w:vAlign w:val="center"/>
          </w:tcPr>
          <w:p w14:paraId="24A46179" w14:textId="77777777" w:rsidR="003D1638" w:rsidRPr="0016361A" w:rsidRDefault="003D1638" w:rsidP="00E10EB4">
            <w:pPr>
              <w:pStyle w:val="TAL"/>
              <w:rPr>
                <w:rFonts w:cs="Arial"/>
                <w:szCs w:val="18"/>
              </w:rPr>
            </w:pPr>
            <w:r>
              <w:rPr>
                <w:rFonts w:cs="Arial"/>
                <w:szCs w:val="18"/>
              </w:rPr>
              <w:t>Contains the identifier of the spatial map event subscription.</w:t>
            </w:r>
          </w:p>
        </w:tc>
        <w:tc>
          <w:tcPr>
            <w:tcW w:w="1310" w:type="dxa"/>
            <w:vAlign w:val="center"/>
          </w:tcPr>
          <w:p w14:paraId="513C36EC" w14:textId="77777777" w:rsidR="003D1638" w:rsidRPr="0016361A" w:rsidRDefault="003D1638" w:rsidP="00E10EB4">
            <w:pPr>
              <w:pStyle w:val="TAL"/>
              <w:rPr>
                <w:rFonts w:cs="Arial"/>
                <w:szCs w:val="18"/>
              </w:rPr>
            </w:pPr>
          </w:p>
        </w:tc>
      </w:tr>
      <w:tr w:rsidR="003D1638" w:rsidRPr="00B54FF5" w14:paraId="66B02BC6" w14:textId="77777777" w:rsidTr="00E10EB4">
        <w:trPr>
          <w:jc w:val="center"/>
        </w:trPr>
        <w:tc>
          <w:tcPr>
            <w:tcW w:w="1552" w:type="dxa"/>
            <w:vAlign w:val="center"/>
          </w:tcPr>
          <w:p w14:paraId="2B5F69C8" w14:textId="77777777" w:rsidR="003D1638" w:rsidRPr="0016361A" w:rsidRDefault="003D1638" w:rsidP="00E10EB4">
            <w:pPr>
              <w:pStyle w:val="TAL"/>
            </w:pPr>
            <w:r>
              <w:t>reports</w:t>
            </w:r>
          </w:p>
        </w:tc>
        <w:tc>
          <w:tcPr>
            <w:tcW w:w="1417" w:type="dxa"/>
            <w:vAlign w:val="center"/>
          </w:tcPr>
          <w:p w14:paraId="0669E285" w14:textId="77777777" w:rsidR="003D1638" w:rsidRPr="0016361A" w:rsidRDefault="003D1638" w:rsidP="00E10EB4">
            <w:pPr>
              <w:pStyle w:val="TAL"/>
            </w:pPr>
            <w:r>
              <w:t>array(MapsReport)</w:t>
            </w:r>
          </w:p>
        </w:tc>
        <w:tc>
          <w:tcPr>
            <w:tcW w:w="425" w:type="dxa"/>
            <w:vAlign w:val="center"/>
          </w:tcPr>
          <w:p w14:paraId="2723B906" w14:textId="77777777" w:rsidR="003D1638" w:rsidRPr="0016361A" w:rsidRDefault="003D1638" w:rsidP="00E10EB4">
            <w:pPr>
              <w:pStyle w:val="TAC"/>
            </w:pPr>
            <w:r>
              <w:t>M</w:t>
            </w:r>
          </w:p>
        </w:tc>
        <w:tc>
          <w:tcPr>
            <w:tcW w:w="1134" w:type="dxa"/>
            <w:vAlign w:val="center"/>
          </w:tcPr>
          <w:p w14:paraId="207DD135" w14:textId="77777777" w:rsidR="003D1638" w:rsidRPr="0016361A" w:rsidRDefault="003D1638" w:rsidP="00E10EB4">
            <w:pPr>
              <w:pStyle w:val="TAC"/>
            </w:pPr>
            <w:r>
              <w:t>1..N</w:t>
            </w:r>
          </w:p>
        </w:tc>
        <w:tc>
          <w:tcPr>
            <w:tcW w:w="3686" w:type="dxa"/>
            <w:vAlign w:val="center"/>
          </w:tcPr>
          <w:p w14:paraId="15CF904F" w14:textId="77777777" w:rsidR="003D1638" w:rsidRPr="0016361A" w:rsidRDefault="003D1638" w:rsidP="00E10EB4">
            <w:pPr>
              <w:pStyle w:val="TAL"/>
              <w:rPr>
                <w:rFonts w:cs="Arial"/>
                <w:szCs w:val="18"/>
              </w:rPr>
            </w:pPr>
            <w:r>
              <w:rPr>
                <w:rFonts w:cs="Arial"/>
                <w:szCs w:val="18"/>
              </w:rPr>
              <w:t>Contains the Spatial Maps related event(s) report(s)</w:t>
            </w:r>
          </w:p>
        </w:tc>
        <w:tc>
          <w:tcPr>
            <w:tcW w:w="1310" w:type="dxa"/>
            <w:vAlign w:val="center"/>
          </w:tcPr>
          <w:p w14:paraId="56DFE710" w14:textId="77777777" w:rsidR="003D1638" w:rsidRPr="0016361A" w:rsidRDefault="003D1638" w:rsidP="00E10EB4">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62ACE61" w14:textId="77777777" w:rsidTr="00E10EB4">
        <w:trPr>
          <w:jc w:val="center"/>
        </w:trPr>
        <w:tc>
          <w:tcPr>
            <w:tcW w:w="1552" w:type="dxa"/>
            <w:vAlign w:val="center"/>
          </w:tcPr>
          <w:p w14:paraId="0A8A7640" w14:textId="77777777" w:rsidR="003D1638" w:rsidRPr="0016361A" w:rsidRDefault="003D1638" w:rsidP="00E10EB4">
            <w:pPr>
              <w:pStyle w:val="TAL"/>
            </w:pPr>
            <w:r>
              <w:t>mapIds</w:t>
            </w:r>
          </w:p>
        </w:tc>
        <w:tc>
          <w:tcPr>
            <w:tcW w:w="1417" w:type="dxa"/>
            <w:vAlign w:val="center"/>
          </w:tcPr>
          <w:p w14:paraId="7CE72BF2" w14:textId="77777777" w:rsidR="003D1638" w:rsidRPr="0016361A" w:rsidRDefault="003D1638" w:rsidP="00E10EB4">
            <w:pPr>
              <w:pStyle w:val="TAL"/>
            </w:pPr>
            <w:r>
              <w:t>array(SpatialMapId)</w:t>
            </w:r>
          </w:p>
        </w:tc>
        <w:tc>
          <w:tcPr>
            <w:tcW w:w="425" w:type="dxa"/>
            <w:vAlign w:val="center"/>
          </w:tcPr>
          <w:p w14:paraId="4B8DD3AE" w14:textId="77777777" w:rsidR="003D1638" w:rsidRPr="0016361A" w:rsidRDefault="003D1638" w:rsidP="00E10EB4">
            <w:pPr>
              <w:pStyle w:val="TAC"/>
            </w:pPr>
            <w:r>
              <w:t>M</w:t>
            </w:r>
          </w:p>
        </w:tc>
        <w:tc>
          <w:tcPr>
            <w:tcW w:w="1134" w:type="dxa"/>
            <w:vAlign w:val="center"/>
          </w:tcPr>
          <w:p w14:paraId="1AFEA24A" w14:textId="77777777" w:rsidR="003D1638" w:rsidRPr="0016361A" w:rsidRDefault="003D1638" w:rsidP="00E10EB4">
            <w:pPr>
              <w:pStyle w:val="TAC"/>
            </w:pPr>
            <w:r>
              <w:t>1</w:t>
            </w:r>
          </w:p>
        </w:tc>
        <w:tc>
          <w:tcPr>
            <w:tcW w:w="3686" w:type="dxa"/>
            <w:vAlign w:val="center"/>
          </w:tcPr>
          <w:p w14:paraId="35A4AFD3" w14:textId="77777777" w:rsidR="003D1638" w:rsidRPr="0016361A" w:rsidRDefault="003D1638" w:rsidP="00E10EB4">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3D1638" w:rsidRPr="0016361A" w:rsidRDefault="003D1638" w:rsidP="00E10EB4">
            <w:pPr>
              <w:pStyle w:val="TAL"/>
              <w:rPr>
                <w:rFonts w:cs="Arial"/>
                <w:szCs w:val="18"/>
              </w:rPr>
            </w:pPr>
          </w:p>
        </w:tc>
      </w:tr>
      <w:tr w:rsidR="003D1638" w:rsidRPr="00B54FF5" w14:paraId="63BC7A47" w14:textId="77777777" w:rsidTr="00E10EB4">
        <w:trPr>
          <w:jc w:val="center"/>
        </w:trPr>
        <w:tc>
          <w:tcPr>
            <w:tcW w:w="1552" w:type="dxa"/>
            <w:vAlign w:val="center"/>
          </w:tcPr>
          <w:p w14:paraId="433C406C" w14:textId="77777777" w:rsidR="003D1638" w:rsidRPr="0016361A" w:rsidRDefault="003D1638" w:rsidP="00E10EB4">
            <w:pPr>
              <w:pStyle w:val="TAL"/>
            </w:pPr>
            <w:r>
              <w:t>event</w:t>
            </w:r>
          </w:p>
        </w:tc>
        <w:tc>
          <w:tcPr>
            <w:tcW w:w="1417" w:type="dxa"/>
            <w:vAlign w:val="center"/>
          </w:tcPr>
          <w:p w14:paraId="79803943" w14:textId="77777777" w:rsidR="003D1638" w:rsidRPr="0016361A" w:rsidRDefault="003D1638" w:rsidP="00E10EB4">
            <w:pPr>
              <w:pStyle w:val="TAL"/>
            </w:pPr>
            <w:r>
              <w:t>MapEvent</w:t>
            </w:r>
          </w:p>
        </w:tc>
        <w:tc>
          <w:tcPr>
            <w:tcW w:w="425" w:type="dxa"/>
            <w:vAlign w:val="center"/>
          </w:tcPr>
          <w:p w14:paraId="4721AADD" w14:textId="77777777" w:rsidR="003D1638" w:rsidRPr="0016361A" w:rsidRDefault="003D1638" w:rsidP="00E10EB4">
            <w:pPr>
              <w:pStyle w:val="TAC"/>
            </w:pPr>
            <w:r>
              <w:t>M</w:t>
            </w:r>
          </w:p>
        </w:tc>
        <w:tc>
          <w:tcPr>
            <w:tcW w:w="1134" w:type="dxa"/>
            <w:vAlign w:val="center"/>
          </w:tcPr>
          <w:p w14:paraId="71A4ACEF" w14:textId="77777777" w:rsidR="003D1638" w:rsidRPr="0016361A" w:rsidRDefault="003D1638" w:rsidP="00E10EB4">
            <w:pPr>
              <w:pStyle w:val="TAC"/>
            </w:pPr>
            <w:r>
              <w:t>1</w:t>
            </w:r>
          </w:p>
        </w:tc>
        <w:tc>
          <w:tcPr>
            <w:tcW w:w="3686" w:type="dxa"/>
            <w:vAlign w:val="center"/>
          </w:tcPr>
          <w:p w14:paraId="558B460F" w14:textId="77777777" w:rsidR="003D1638" w:rsidRPr="0016361A" w:rsidRDefault="003D1638" w:rsidP="00E10EB4">
            <w:pPr>
              <w:pStyle w:val="TAL"/>
              <w:rPr>
                <w:rFonts w:cs="Arial"/>
                <w:szCs w:val="18"/>
              </w:rPr>
            </w:pPr>
            <w:r>
              <w:rPr>
                <w:rFonts w:cs="Arial"/>
                <w:szCs w:val="18"/>
              </w:rPr>
              <w:t>Contains the Spatial Map event detected.</w:t>
            </w:r>
          </w:p>
        </w:tc>
        <w:tc>
          <w:tcPr>
            <w:tcW w:w="1310" w:type="dxa"/>
            <w:vAlign w:val="center"/>
          </w:tcPr>
          <w:p w14:paraId="5B0B8364" w14:textId="77777777" w:rsidR="003D1638" w:rsidRPr="0016361A" w:rsidRDefault="003D1638" w:rsidP="00E10EB4">
            <w:pPr>
              <w:pStyle w:val="TAL"/>
              <w:rPr>
                <w:rFonts w:cs="Arial"/>
                <w:szCs w:val="18"/>
              </w:rPr>
            </w:pPr>
          </w:p>
        </w:tc>
      </w:tr>
      <w:tr w:rsidR="003D1638" w:rsidRPr="00B54FF5" w14:paraId="31B134DA" w14:textId="77777777" w:rsidTr="00E10EB4">
        <w:trPr>
          <w:jc w:val="center"/>
        </w:trPr>
        <w:tc>
          <w:tcPr>
            <w:tcW w:w="1552" w:type="dxa"/>
            <w:vAlign w:val="center"/>
          </w:tcPr>
          <w:p w14:paraId="50ABE5A9" w14:textId="77777777" w:rsidR="003D1638" w:rsidRDefault="003D1638" w:rsidP="00E10EB4">
            <w:pPr>
              <w:pStyle w:val="TAL"/>
            </w:pPr>
            <w:r>
              <w:t>objDet</w:t>
            </w:r>
          </w:p>
        </w:tc>
        <w:tc>
          <w:tcPr>
            <w:tcW w:w="1417" w:type="dxa"/>
            <w:vAlign w:val="center"/>
          </w:tcPr>
          <w:p w14:paraId="6D966580" w14:textId="77777777" w:rsidR="003D1638" w:rsidRDefault="003D1638" w:rsidP="00E10EB4">
            <w:pPr>
              <w:pStyle w:val="TAL"/>
            </w:pPr>
            <w:r>
              <w:t>array(MapObjectChangeReport)</w:t>
            </w:r>
          </w:p>
        </w:tc>
        <w:tc>
          <w:tcPr>
            <w:tcW w:w="425" w:type="dxa"/>
            <w:vAlign w:val="center"/>
          </w:tcPr>
          <w:p w14:paraId="3DC0C8ED" w14:textId="77777777" w:rsidR="003D1638" w:rsidRDefault="003D1638" w:rsidP="00E10EB4">
            <w:pPr>
              <w:pStyle w:val="TAC"/>
            </w:pPr>
            <w:r>
              <w:t>C</w:t>
            </w:r>
          </w:p>
        </w:tc>
        <w:tc>
          <w:tcPr>
            <w:tcW w:w="1134" w:type="dxa"/>
            <w:vAlign w:val="center"/>
          </w:tcPr>
          <w:p w14:paraId="27E8F574" w14:textId="77777777" w:rsidR="003D1638" w:rsidRDefault="003D1638" w:rsidP="00E10EB4">
            <w:pPr>
              <w:pStyle w:val="TAC"/>
            </w:pPr>
            <w:r>
              <w:t>1..N</w:t>
            </w:r>
          </w:p>
        </w:tc>
        <w:tc>
          <w:tcPr>
            <w:tcW w:w="3686" w:type="dxa"/>
            <w:vAlign w:val="center"/>
          </w:tcPr>
          <w:p w14:paraId="2F1D3650" w14:textId="77777777" w:rsidR="003D1638" w:rsidRDefault="003D1638" w:rsidP="00E10EB4">
            <w:pPr>
              <w:pStyle w:val="TAL"/>
              <w:rPr>
                <w:rFonts w:cs="Arial"/>
                <w:szCs w:val="18"/>
              </w:rPr>
            </w:pPr>
            <w:r>
              <w:rPr>
                <w:rFonts w:cs="Arial"/>
                <w:szCs w:val="18"/>
              </w:rPr>
              <w:t>Contains the information about the changed Spatial Map objects.</w:t>
            </w:r>
          </w:p>
          <w:p w14:paraId="0EB9665E" w14:textId="77777777" w:rsidR="003D1638" w:rsidRDefault="003D1638" w:rsidP="00E10EB4">
            <w:pPr>
              <w:pStyle w:val="TAL"/>
              <w:rPr>
                <w:rFonts w:cs="Arial"/>
                <w:szCs w:val="18"/>
              </w:rPr>
            </w:pPr>
          </w:p>
          <w:p w14:paraId="7998ECAD"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 CHANGE_OF_OBJECT"</w:t>
            </w:r>
            <w:r>
              <w:rPr>
                <w:rFonts w:cs="Arial"/>
                <w:szCs w:val="18"/>
              </w:rPr>
              <w:t>.</w:t>
            </w:r>
          </w:p>
        </w:tc>
        <w:tc>
          <w:tcPr>
            <w:tcW w:w="1310" w:type="dxa"/>
            <w:vAlign w:val="center"/>
          </w:tcPr>
          <w:p w14:paraId="7ABCA274" w14:textId="77777777" w:rsidR="003D1638" w:rsidRPr="0016361A" w:rsidRDefault="003D1638" w:rsidP="00E10EB4">
            <w:pPr>
              <w:pStyle w:val="TAL"/>
              <w:rPr>
                <w:rFonts w:cs="Arial"/>
                <w:szCs w:val="18"/>
              </w:rPr>
            </w:pPr>
          </w:p>
        </w:tc>
      </w:tr>
      <w:tr w:rsidR="003D1638" w:rsidRPr="00B54FF5" w14:paraId="2BEF9236" w14:textId="77777777" w:rsidTr="00E10EB4">
        <w:trPr>
          <w:jc w:val="center"/>
        </w:trPr>
        <w:tc>
          <w:tcPr>
            <w:tcW w:w="1552" w:type="dxa"/>
            <w:vAlign w:val="center"/>
          </w:tcPr>
          <w:p w14:paraId="76455AA5" w14:textId="77777777" w:rsidR="003D1638" w:rsidRDefault="003D1638" w:rsidP="00E10EB4">
            <w:pPr>
              <w:pStyle w:val="TAL"/>
            </w:pPr>
            <w:r>
              <w:t>lyrDet</w:t>
            </w:r>
          </w:p>
        </w:tc>
        <w:tc>
          <w:tcPr>
            <w:tcW w:w="1417" w:type="dxa"/>
            <w:vAlign w:val="center"/>
          </w:tcPr>
          <w:p w14:paraId="5DB368C5" w14:textId="77777777" w:rsidR="003D1638" w:rsidRDefault="003D1638" w:rsidP="00E10EB4">
            <w:pPr>
              <w:pStyle w:val="TAL"/>
            </w:pPr>
            <w:r>
              <w:t>SpatialMapLayers</w:t>
            </w:r>
          </w:p>
        </w:tc>
        <w:tc>
          <w:tcPr>
            <w:tcW w:w="425" w:type="dxa"/>
            <w:vAlign w:val="center"/>
          </w:tcPr>
          <w:p w14:paraId="46C73F15" w14:textId="77777777" w:rsidR="003D1638" w:rsidRDefault="003D1638" w:rsidP="00E10EB4">
            <w:pPr>
              <w:pStyle w:val="TAC"/>
            </w:pPr>
            <w:r>
              <w:t>C</w:t>
            </w:r>
          </w:p>
        </w:tc>
        <w:tc>
          <w:tcPr>
            <w:tcW w:w="1134" w:type="dxa"/>
            <w:vAlign w:val="center"/>
          </w:tcPr>
          <w:p w14:paraId="64CBE996" w14:textId="77777777" w:rsidR="003D1638" w:rsidRDefault="003D1638" w:rsidP="00E10EB4">
            <w:pPr>
              <w:pStyle w:val="TAC"/>
            </w:pPr>
            <w:r>
              <w:t>0..1</w:t>
            </w:r>
          </w:p>
        </w:tc>
        <w:tc>
          <w:tcPr>
            <w:tcW w:w="3686" w:type="dxa"/>
            <w:vAlign w:val="center"/>
          </w:tcPr>
          <w:p w14:paraId="7DCCFAFA" w14:textId="77777777" w:rsidR="003D1638" w:rsidRDefault="003D1638" w:rsidP="00E10EB4">
            <w:pPr>
              <w:pStyle w:val="TAL"/>
              <w:rPr>
                <w:rFonts w:cs="Arial"/>
                <w:szCs w:val="18"/>
              </w:rPr>
            </w:pPr>
            <w:r>
              <w:rPr>
                <w:rFonts w:cs="Arial"/>
                <w:szCs w:val="18"/>
              </w:rPr>
              <w:t>Contains the information about the layers of the Spatial Map.</w:t>
            </w:r>
          </w:p>
          <w:p w14:paraId="3BC540B5" w14:textId="77777777" w:rsidR="003D1638" w:rsidRDefault="003D1638" w:rsidP="00E10EB4">
            <w:pPr>
              <w:pStyle w:val="TAL"/>
              <w:rPr>
                <w:rFonts w:cs="Arial"/>
                <w:szCs w:val="18"/>
              </w:rPr>
            </w:pPr>
          </w:p>
          <w:p w14:paraId="19502B36"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"LAYERS_MODIFICATION"</w:t>
            </w:r>
            <w:r>
              <w:rPr>
                <w:rFonts w:cs="Arial"/>
                <w:szCs w:val="18"/>
              </w:rPr>
              <w:t>.</w:t>
            </w:r>
          </w:p>
        </w:tc>
        <w:tc>
          <w:tcPr>
            <w:tcW w:w="1310" w:type="dxa"/>
            <w:vAlign w:val="center"/>
          </w:tcPr>
          <w:p w14:paraId="339666B9" w14:textId="77777777" w:rsidR="003D1638" w:rsidRPr="0016361A" w:rsidRDefault="003D1638" w:rsidP="00E10EB4">
            <w:pPr>
              <w:pStyle w:val="TAL"/>
              <w:rPr>
                <w:rFonts w:cs="Arial"/>
                <w:szCs w:val="18"/>
              </w:rPr>
            </w:pPr>
          </w:p>
        </w:tc>
      </w:tr>
    </w:tbl>
    <w:p w14:paraId="20C8F4A4" w14:textId="77777777" w:rsidR="003D1638" w:rsidRDefault="003D1638" w:rsidP="003D1638">
      <w:pPr>
        <w:rPr>
          <w:lang w:val="en-US"/>
        </w:rPr>
      </w:pPr>
    </w:p>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673" w:name="_Toc207721489"/>
      <w:bookmarkStart w:id="674" w:name="_Toc214976559"/>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673"/>
      <w:bookmarkEnd w:id="674"/>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675" w:name="_Toc207721490"/>
      <w:bookmarkStart w:id="676" w:name="_Toc214976560"/>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75"/>
      <w:bookmarkEnd w:id="676"/>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677" w:name="_Toc207721491"/>
      <w:bookmarkStart w:id="678" w:name="_Toc214976561"/>
      <w:r>
        <w:t>6.2.1</w:t>
      </w:r>
      <w:r w:rsidR="003D1638">
        <w:t>.6.5</w:t>
      </w:r>
      <w:r w:rsidR="003D1638">
        <w:tab/>
        <w:t>Binary data</w:t>
      </w:r>
      <w:bookmarkEnd w:id="677"/>
      <w:bookmarkEnd w:id="678"/>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679" w:name="_Toc207721492"/>
      <w:bookmarkStart w:id="680" w:name="_Toc214976562"/>
      <w:r>
        <w:t>6.2.1</w:t>
      </w:r>
      <w:r w:rsidR="003D1638">
        <w:t>.7</w:t>
      </w:r>
      <w:r w:rsidR="003D1638">
        <w:tab/>
        <w:t>Error Handling</w:t>
      </w:r>
      <w:bookmarkEnd w:id="679"/>
      <w:bookmarkEnd w:id="680"/>
    </w:p>
    <w:p w14:paraId="434F296A" w14:textId="249C9E78" w:rsidR="003D1638" w:rsidRPr="00971458" w:rsidRDefault="008046BE" w:rsidP="003D1638">
      <w:pPr>
        <w:pStyle w:val="Heading5"/>
      </w:pPr>
      <w:bookmarkStart w:id="681" w:name="_Toc207721493"/>
      <w:bookmarkStart w:id="682" w:name="_Toc214976563"/>
      <w:r>
        <w:t>6.2.1</w:t>
      </w:r>
      <w:r w:rsidR="003D1638" w:rsidRPr="00971458">
        <w:t>.7.1</w:t>
      </w:r>
      <w:r w:rsidR="003D1638" w:rsidRPr="00971458">
        <w:tab/>
        <w:t>General</w:t>
      </w:r>
      <w:bookmarkEnd w:id="681"/>
      <w:bookmarkEnd w:id="682"/>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683" w:name="_Toc207721494"/>
      <w:bookmarkStart w:id="684" w:name="_Toc214976564"/>
      <w:r>
        <w:t>6.2.1</w:t>
      </w:r>
      <w:r w:rsidR="003D1638" w:rsidRPr="00971458">
        <w:t>.7.2</w:t>
      </w:r>
      <w:r w:rsidR="003D1638" w:rsidRPr="00971458">
        <w:tab/>
        <w:t>Protocol Errors</w:t>
      </w:r>
      <w:bookmarkEnd w:id="683"/>
      <w:bookmarkEnd w:id="684"/>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685" w:name="_Toc207721495"/>
      <w:bookmarkStart w:id="686" w:name="_Toc214976565"/>
      <w:r>
        <w:t>6.2.1</w:t>
      </w:r>
      <w:r w:rsidR="003D1638">
        <w:t>.7.3</w:t>
      </w:r>
      <w:r w:rsidR="003D1638">
        <w:tab/>
        <w:t>Application Errors</w:t>
      </w:r>
      <w:bookmarkEnd w:id="685"/>
      <w:bookmarkEnd w:id="686"/>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687" w:name="_Toc207721496"/>
      <w:bookmarkStart w:id="688" w:name="_Toc214976566"/>
      <w:r>
        <w:t>6.2</w:t>
      </w:r>
      <w:r w:rsidR="008046BE">
        <w:t>.1</w:t>
      </w:r>
      <w:r>
        <w:t>.8</w:t>
      </w:r>
      <w:r w:rsidRPr="0023018E">
        <w:rPr>
          <w:lang w:eastAsia="zh-CN"/>
        </w:rPr>
        <w:tab/>
        <w:t>Feature negotiation</w:t>
      </w:r>
      <w:bookmarkEnd w:id="687"/>
      <w:bookmarkEnd w:id="688"/>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689" w:name="_Toc207721497"/>
      <w:bookmarkStart w:id="690" w:name="_Toc214976567"/>
      <w:r>
        <w:t>6.2.1</w:t>
      </w:r>
      <w:r w:rsidR="003D1638">
        <w:t>.9</w:t>
      </w:r>
      <w:r w:rsidR="003D1638" w:rsidRPr="001E7573">
        <w:tab/>
        <w:t>Security</w:t>
      </w:r>
      <w:bookmarkEnd w:id="689"/>
      <w:bookmarkEnd w:id="690"/>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691" w:name="_Toc191637751"/>
      <w:bookmarkStart w:id="692" w:name="_Toc207721498"/>
      <w:bookmarkStart w:id="693" w:name="_Toc214976568"/>
      <w:r w:rsidRPr="00EC1307">
        <w:t>6.2.</w:t>
      </w:r>
      <w:r w:rsidR="00EA5189" w:rsidRPr="00EC1307">
        <w:t>2</w:t>
      </w:r>
      <w:r w:rsidRPr="00EC1307">
        <w:tab/>
        <w:t>SS_SmDiscovery API</w:t>
      </w:r>
      <w:bookmarkEnd w:id="691"/>
      <w:bookmarkEnd w:id="692"/>
      <w:bookmarkEnd w:id="693"/>
    </w:p>
    <w:p w14:paraId="68F107D8" w14:textId="05551136" w:rsidR="00A61FAF" w:rsidRPr="00456890" w:rsidRDefault="00EA5189" w:rsidP="00EC1307">
      <w:pPr>
        <w:pStyle w:val="Heading4"/>
      </w:pPr>
      <w:bookmarkStart w:id="694" w:name="_Toc191637752"/>
      <w:bookmarkStart w:id="695" w:name="_Toc207721499"/>
      <w:bookmarkStart w:id="696" w:name="_Toc214976569"/>
      <w:r w:rsidRPr="00EC1307">
        <w:t>6.2.2</w:t>
      </w:r>
      <w:r w:rsidR="00A61FAF" w:rsidRPr="00EC1307">
        <w:t>.1</w:t>
      </w:r>
      <w:r w:rsidR="00A61FAF" w:rsidRPr="00EC1307">
        <w:tab/>
        <w:t>Introduction</w:t>
      </w:r>
      <w:bookmarkEnd w:id="694"/>
      <w:bookmarkEnd w:id="695"/>
      <w:bookmarkEnd w:id="696"/>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34467DC1" w14:textId="77777777" w:rsidR="00A61FAF" w:rsidRPr="00456890" w:rsidRDefault="00A61FAF" w:rsidP="00EC1307">
      <w:pPr>
        <w:pStyle w:val="NO"/>
      </w:pPr>
      <w:r w:rsidRPr="00EC1307">
        <w:t>NOTE:</w:t>
      </w:r>
      <w:r w:rsidRPr="00EC1307">
        <w:tab/>
        <w:t>When 3GPP TS 29.122 [2] is referenced for the common protocol and interface aspects for API definition in the clauses under clause 5, the SEAL SM Server takes the role of the SCEF and the service consumer takes the role of the SCS/AS.</w:t>
      </w:r>
    </w:p>
    <w:p w14:paraId="0F53225E" w14:textId="61E0535A" w:rsidR="00A61FAF" w:rsidRPr="00456890" w:rsidRDefault="00EA5189" w:rsidP="00EC1307">
      <w:pPr>
        <w:pStyle w:val="Heading4"/>
      </w:pPr>
      <w:bookmarkStart w:id="697" w:name="_Toc191637753"/>
      <w:bookmarkStart w:id="698" w:name="_Toc207721500"/>
      <w:bookmarkStart w:id="699" w:name="_Toc214976570"/>
      <w:r w:rsidRPr="00EC1307">
        <w:t>6.2.2</w:t>
      </w:r>
      <w:r w:rsidR="00A61FAF" w:rsidRPr="00EC1307">
        <w:t>.2</w:t>
      </w:r>
      <w:r w:rsidR="00A61FAF" w:rsidRPr="00EC1307">
        <w:tab/>
        <w:t>Usage of HTTP and common API related aspects</w:t>
      </w:r>
      <w:bookmarkEnd w:id="697"/>
      <w:bookmarkEnd w:id="698"/>
      <w:bookmarkEnd w:id="699"/>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700" w:name="_Toc191637754"/>
      <w:bookmarkStart w:id="701" w:name="_Toc207721501"/>
      <w:bookmarkStart w:id="702" w:name="_Toc214976571"/>
      <w:r w:rsidRPr="00EC1307">
        <w:t>6.2.2</w:t>
      </w:r>
      <w:r w:rsidR="00A61FAF" w:rsidRPr="00EC1307">
        <w:t>.3</w:t>
      </w:r>
      <w:r w:rsidR="00A61FAF" w:rsidRPr="00EC1307">
        <w:tab/>
        <w:t>Resources</w:t>
      </w:r>
      <w:bookmarkEnd w:id="700"/>
      <w:bookmarkEnd w:id="701"/>
      <w:bookmarkEnd w:id="702"/>
    </w:p>
    <w:p w14:paraId="1883244E" w14:textId="73E59886" w:rsidR="00A61FAF" w:rsidRPr="00456890" w:rsidRDefault="00EA5189" w:rsidP="00EC1307">
      <w:pPr>
        <w:pStyle w:val="Heading5"/>
      </w:pPr>
      <w:bookmarkStart w:id="703" w:name="_Toc191637755"/>
      <w:bookmarkStart w:id="704" w:name="_Toc207721502"/>
      <w:bookmarkStart w:id="705" w:name="_Toc214976572"/>
      <w:r w:rsidRPr="00EC1307">
        <w:t>6.2.2</w:t>
      </w:r>
      <w:r w:rsidR="00A61FAF" w:rsidRPr="00EC1307">
        <w:t>.3.1</w:t>
      </w:r>
      <w:r w:rsidR="00A61FAF" w:rsidRPr="00EC1307">
        <w:tab/>
        <w:t>Overview</w:t>
      </w:r>
      <w:bookmarkEnd w:id="703"/>
      <w:bookmarkEnd w:id="704"/>
      <w:bookmarkEnd w:id="705"/>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62" type="#_x0000_t75" style="width:273pt;height:148.05pt" o:ole="">
            <v:imagedata r:id="rId85" o:title=""/>
          </v:shape>
          <o:OLEObject Type="Embed" ProgID="Visio.Drawing.15" ShapeID="_x0000_i1062" DrawAspect="Content" ObjectID="_1825850787" r:id="rId86"/>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77777777" w:rsidR="00A61FAF" w:rsidRPr="00456890" w:rsidRDefault="00A61FAF" w:rsidP="00EC1307">
            <w:pPr>
              <w:pStyle w:val="TAL"/>
            </w:pPr>
            <w:r w:rsidRPr="00EC1307">
              <w:t>Retrieve spatial map 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706" w:name="_Toc207721503"/>
      <w:bookmarkStart w:id="707" w:name="_Toc214976573"/>
      <w:r w:rsidRPr="00EC1307">
        <w:t>6.2.2</w:t>
      </w:r>
      <w:r w:rsidR="00A61FAF" w:rsidRPr="00EC1307">
        <w:t>.3.2</w:t>
      </w:r>
      <w:r w:rsidR="00A61FAF" w:rsidRPr="00EC1307">
        <w:tab/>
        <w:t>Resource: Spatial Maps</w:t>
      </w:r>
      <w:bookmarkEnd w:id="706"/>
      <w:bookmarkEnd w:id="707"/>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4B2A29A4" w14:textId="77777777" w:rsidR="00A61FAF" w:rsidRPr="00456890" w:rsidRDefault="00A61FAF" w:rsidP="00EC1307">
      <w:pPr>
        <w:rPr>
          <w:lang w:eastAsia="zh-CN"/>
        </w:rPr>
      </w:pPr>
      <w:r w:rsidRPr="00EC1307">
        <w:t>This resource represents the collection of Spatial Maps 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708"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708"/>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77777777" w:rsidR="00A61FAF" w:rsidRPr="00456890" w:rsidRDefault="00A61FAF" w:rsidP="000E645C">
            <w:pPr>
              <w:pStyle w:val="TAL"/>
            </w:pPr>
            <w:r w:rsidRPr="00456890">
              <w:t>SpatialMap</w:t>
            </w:r>
            <w:r>
              <w:t>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77777777" w:rsidR="00A61FAF" w:rsidRPr="00456890" w:rsidRDefault="00A61FAF" w:rsidP="000E645C">
            <w:pPr>
              <w:pStyle w:val="TAL"/>
            </w:pPr>
            <w:r w:rsidRPr="00456890">
              <w:t>Successful case. The requested</w:t>
            </w:r>
            <w:r w:rsidRPr="00456890">
              <w:rPr>
                <w:noProof/>
                <w:lang w:eastAsia="zh-CN"/>
              </w:rPr>
              <w:t xml:space="preserve"> </w:t>
            </w:r>
            <w:r w:rsidRPr="00456890">
              <w:t>spatial map 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709" w:name="_Toc191637758"/>
      <w:bookmarkStart w:id="710" w:name="_Toc207721504"/>
      <w:bookmarkStart w:id="711" w:name="_Toc214976574"/>
      <w:r w:rsidRPr="00EC1307">
        <w:t>6.2.2</w:t>
      </w:r>
      <w:r w:rsidR="00A61FAF" w:rsidRPr="00EC1307">
        <w:t>.4</w:t>
      </w:r>
      <w:r w:rsidR="00A61FAF" w:rsidRPr="00EC1307">
        <w:tab/>
        <w:t>Custom Operations without associated resources</w:t>
      </w:r>
      <w:bookmarkEnd w:id="709"/>
      <w:bookmarkEnd w:id="710"/>
      <w:bookmarkEnd w:id="711"/>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712" w:name="_Toc191637759"/>
      <w:bookmarkStart w:id="713" w:name="_Toc207721505"/>
      <w:bookmarkStart w:id="714" w:name="_Toc214976575"/>
      <w:r w:rsidRPr="00EC1307">
        <w:t>6.2.2</w:t>
      </w:r>
      <w:r w:rsidR="00A61FAF" w:rsidRPr="00EC1307">
        <w:t>.5</w:t>
      </w:r>
      <w:r w:rsidR="00A61FAF" w:rsidRPr="00EC1307">
        <w:tab/>
        <w:t>Notifications</w:t>
      </w:r>
      <w:bookmarkEnd w:id="712"/>
      <w:bookmarkEnd w:id="713"/>
      <w:bookmarkEnd w:id="714"/>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715" w:name="_Toc191637760"/>
      <w:bookmarkStart w:id="716" w:name="_Toc207721506"/>
      <w:bookmarkStart w:id="717" w:name="_Toc214976576"/>
      <w:r w:rsidRPr="0013191F">
        <w:t>6.2.2</w:t>
      </w:r>
      <w:r w:rsidR="00A61FAF" w:rsidRPr="0013191F">
        <w:t>.6</w:t>
      </w:r>
      <w:r w:rsidR="00A61FAF" w:rsidRPr="0013191F">
        <w:tab/>
        <w:t>Data Model</w:t>
      </w:r>
      <w:bookmarkEnd w:id="715"/>
      <w:bookmarkEnd w:id="716"/>
      <w:bookmarkEnd w:id="717"/>
    </w:p>
    <w:p w14:paraId="48EF0E98" w14:textId="13EF35E2" w:rsidR="00A61FAF" w:rsidRPr="00456890" w:rsidRDefault="00EA5189" w:rsidP="0013191F">
      <w:pPr>
        <w:pStyle w:val="Heading5"/>
      </w:pPr>
      <w:bookmarkStart w:id="718" w:name="_Toc191637761"/>
      <w:bookmarkStart w:id="719" w:name="_Toc207721507"/>
      <w:bookmarkStart w:id="720" w:name="_Toc214976577"/>
      <w:r w:rsidRPr="0013191F">
        <w:t>6.2.2</w:t>
      </w:r>
      <w:r w:rsidR="00A61FAF" w:rsidRPr="0013191F">
        <w:t>.6.1</w:t>
      </w:r>
      <w:r w:rsidR="00A61FAF" w:rsidRPr="0013191F">
        <w:tab/>
        <w:t>General</w:t>
      </w:r>
      <w:bookmarkEnd w:id="718"/>
      <w:bookmarkEnd w:id="719"/>
      <w:bookmarkEnd w:id="720"/>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721"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721"/>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722" w:name="_Toc191637762"/>
      <w:bookmarkStart w:id="723" w:name="_Toc207721508"/>
      <w:bookmarkStart w:id="724" w:name="_Toc214976578"/>
      <w:r w:rsidRPr="0013191F">
        <w:t>6.2.2</w:t>
      </w:r>
      <w:r w:rsidR="00A61FAF" w:rsidRPr="0013191F">
        <w:t>.6.2</w:t>
      </w:r>
      <w:r w:rsidR="00A61FAF" w:rsidRPr="0013191F">
        <w:tab/>
        <w:t>Structured data types</w:t>
      </w:r>
      <w:bookmarkEnd w:id="722"/>
      <w:bookmarkEnd w:id="723"/>
      <w:bookmarkEnd w:id="724"/>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725"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A61FAF" w:rsidRPr="00456890" w14:paraId="07C3F03E" w14:textId="77777777" w:rsidTr="00A61FAF">
        <w:trPr>
          <w:jc w:val="center"/>
        </w:trPr>
        <w:tc>
          <w:tcPr>
            <w:tcW w:w="1552" w:type="dxa"/>
            <w:vAlign w:val="center"/>
          </w:tcPr>
          <w:p w14:paraId="3776933D" w14:textId="77777777" w:rsidR="00A61FAF" w:rsidRPr="00456890" w:rsidRDefault="00A61FAF" w:rsidP="0013191F">
            <w:pPr>
              <w:pStyle w:val="TAL"/>
            </w:pPr>
            <w:r w:rsidRPr="0013191F">
              <w:t>mapLyrList</w:t>
            </w:r>
          </w:p>
        </w:tc>
        <w:tc>
          <w:tcPr>
            <w:tcW w:w="1417" w:type="dxa"/>
            <w:vAlign w:val="center"/>
          </w:tcPr>
          <w:p w14:paraId="5AFB6A65" w14:textId="77777777" w:rsidR="00A61FAF" w:rsidRPr="000973D4" w:rsidRDefault="00A61FAF" w:rsidP="00A61FAF">
            <w:pPr>
              <w:pStyle w:val="TAL"/>
            </w:pPr>
            <w:r>
              <w:t>SpatialMapLayers</w:t>
            </w:r>
          </w:p>
        </w:tc>
        <w:tc>
          <w:tcPr>
            <w:tcW w:w="425" w:type="dxa"/>
            <w:vAlign w:val="center"/>
          </w:tcPr>
          <w:p w14:paraId="7A2D795B" w14:textId="77777777" w:rsidR="00A61FAF" w:rsidRPr="00456890" w:rsidRDefault="00A61FAF" w:rsidP="0013191F">
            <w:pPr>
              <w:pStyle w:val="TAC"/>
            </w:pPr>
            <w:r w:rsidRPr="0013191F">
              <w:t>O</w:t>
            </w:r>
          </w:p>
        </w:tc>
        <w:tc>
          <w:tcPr>
            <w:tcW w:w="1134" w:type="dxa"/>
            <w:vAlign w:val="center"/>
          </w:tcPr>
          <w:p w14:paraId="3D95A201" w14:textId="77777777" w:rsidR="00A61FAF" w:rsidRPr="00456890" w:rsidRDefault="00A61FAF" w:rsidP="005E2EBE">
            <w:pPr>
              <w:pStyle w:val="TAC"/>
            </w:pPr>
            <w:r w:rsidRPr="005E2EBE">
              <w:t>0..1</w:t>
            </w:r>
          </w:p>
        </w:tc>
        <w:tc>
          <w:tcPr>
            <w:tcW w:w="3686" w:type="dxa"/>
            <w:vAlign w:val="center"/>
          </w:tcPr>
          <w:p w14:paraId="3074C347" w14:textId="77777777" w:rsidR="00A61FAF" w:rsidRDefault="00A61FAF" w:rsidP="0013191F">
            <w:pPr>
              <w:pStyle w:val="TAL"/>
            </w:pPr>
            <w:r w:rsidRPr="0013191F">
              <w:t>Contains the list of spatial map layers specific information to discover the Spatial Map(s) with matching layers.</w:t>
            </w:r>
          </w:p>
          <w:p w14:paraId="0A743624" w14:textId="77777777" w:rsidR="00A61FAF" w:rsidRDefault="00A61FAF" w:rsidP="0013191F">
            <w:pPr>
              <w:pStyle w:val="TAL"/>
            </w:pPr>
          </w:p>
          <w:p w14:paraId="274DB129" w14:textId="77777777" w:rsidR="00A61FAF" w:rsidRPr="00456890" w:rsidRDefault="00A61FAF" w:rsidP="0013191F">
            <w:pPr>
              <w:pStyle w:val="TAL"/>
            </w:pPr>
            <w:r w:rsidRPr="0013191F">
              <w:t>(NOTE)</w:t>
            </w:r>
          </w:p>
        </w:tc>
        <w:tc>
          <w:tcPr>
            <w:tcW w:w="1310" w:type="dxa"/>
            <w:vAlign w:val="center"/>
          </w:tcPr>
          <w:p w14:paraId="6A924091" w14:textId="77777777" w:rsidR="00A61FAF" w:rsidRPr="00456890" w:rsidRDefault="00A61FAF" w:rsidP="00A61FAF">
            <w:pPr>
              <w:pStyle w:val="TAL"/>
              <w:rPr>
                <w:rFonts w:cs="Arial"/>
                <w:color w:val="000000" w:themeColor="text1"/>
                <w:szCs w:val="18"/>
              </w:rPr>
            </w:pPr>
          </w:p>
        </w:tc>
      </w:tr>
      <w:tr w:rsidR="00A61FAF" w:rsidRPr="00456890" w14:paraId="06BCE810" w14:textId="77777777" w:rsidTr="00A61FAF">
        <w:trPr>
          <w:jc w:val="center"/>
        </w:trPr>
        <w:tc>
          <w:tcPr>
            <w:tcW w:w="9524" w:type="dxa"/>
            <w:gridSpan w:val="6"/>
            <w:vAlign w:val="center"/>
          </w:tcPr>
          <w:p w14:paraId="02E42DC7" w14:textId="77777777" w:rsidR="00A61FAF" w:rsidRPr="00456890" w:rsidRDefault="00A61FAF" w:rsidP="00A61FAF">
            <w:pPr>
              <w:pStyle w:val="TAN"/>
              <w:rPr>
                <w:rFonts w:cs="Arial"/>
                <w:color w:val="000000" w:themeColor="text1"/>
                <w:szCs w:val="18"/>
              </w:rPr>
            </w:pPr>
            <w:r>
              <w:t>NOTE:</w:t>
            </w:r>
            <w:r>
              <w:tab/>
              <w:t>At least one of these attributes shall be present.</w:t>
            </w: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A61FAF" w:rsidRPr="00456890" w14:paraId="255F1FDE" w14:textId="77777777" w:rsidTr="00A61FAF">
        <w:trPr>
          <w:jc w:val="center"/>
        </w:trPr>
        <w:tc>
          <w:tcPr>
            <w:tcW w:w="1552" w:type="dxa"/>
            <w:vAlign w:val="center"/>
          </w:tcPr>
          <w:p w14:paraId="6DA10F27" w14:textId="77777777" w:rsidR="00A61FAF" w:rsidRPr="00456890" w:rsidRDefault="00A61FAF" w:rsidP="00A61FAF">
            <w:pPr>
              <w:pStyle w:val="TAL"/>
              <w:rPr>
                <w:color w:val="000000" w:themeColor="text1"/>
              </w:rPr>
            </w:pPr>
            <w:r>
              <w:t>svcId</w:t>
            </w:r>
          </w:p>
        </w:tc>
        <w:tc>
          <w:tcPr>
            <w:tcW w:w="1417" w:type="dxa"/>
            <w:vAlign w:val="center"/>
          </w:tcPr>
          <w:p w14:paraId="56CF4DD8" w14:textId="77777777" w:rsidR="00A61FAF" w:rsidRPr="00EE6CF6" w:rsidRDefault="00A61FAF" w:rsidP="00A61FAF">
            <w:pPr>
              <w:pStyle w:val="TAL"/>
              <w:rPr>
                <w:color w:val="000000" w:themeColor="text1"/>
              </w:rPr>
            </w:pPr>
            <w:r>
              <w:t>string</w:t>
            </w:r>
          </w:p>
        </w:tc>
        <w:tc>
          <w:tcPr>
            <w:tcW w:w="425" w:type="dxa"/>
            <w:vAlign w:val="center"/>
          </w:tcPr>
          <w:p w14:paraId="69EA28EA" w14:textId="77777777" w:rsidR="00A61FAF" w:rsidRPr="00456890" w:rsidRDefault="00A61FAF" w:rsidP="00A61FAF">
            <w:pPr>
              <w:pStyle w:val="TAC"/>
              <w:rPr>
                <w:color w:val="000000" w:themeColor="text1"/>
              </w:rPr>
            </w:pPr>
            <w:r>
              <w:t>O</w:t>
            </w:r>
          </w:p>
        </w:tc>
        <w:tc>
          <w:tcPr>
            <w:tcW w:w="1134" w:type="dxa"/>
            <w:vAlign w:val="center"/>
          </w:tcPr>
          <w:p w14:paraId="573083DB" w14:textId="77777777" w:rsidR="00A61FAF" w:rsidRPr="00456890" w:rsidRDefault="00A61FAF" w:rsidP="005E2EBE">
            <w:pPr>
              <w:pStyle w:val="TAC"/>
              <w:rPr>
                <w:color w:val="000000" w:themeColor="text1"/>
              </w:rPr>
            </w:pPr>
            <w:r w:rsidRPr="005E2EBE">
              <w:t>0..1</w:t>
            </w:r>
          </w:p>
        </w:tc>
        <w:tc>
          <w:tcPr>
            <w:tcW w:w="3686" w:type="dxa"/>
            <w:vAlign w:val="center"/>
          </w:tcPr>
          <w:p w14:paraId="7B3F4325" w14:textId="77777777" w:rsidR="00A61FAF" w:rsidRPr="00456890" w:rsidRDefault="00A61FAF" w:rsidP="00A61FAF">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A61FAF" w:rsidRPr="00456890" w:rsidRDefault="00A61FAF" w:rsidP="00A61FAF">
            <w:pPr>
              <w:pStyle w:val="TAL"/>
              <w:rPr>
                <w:rFonts w:cs="Arial"/>
                <w:color w:val="000000" w:themeColor="text1"/>
                <w:szCs w:val="18"/>
              </w:rPr>
            </w:pPr>
          </w:p>
        </w:tc>
      </w:tr>
      <w:tr w:rsidR="00A61FAF" w:rsidRPr="00456890" w14:paraId="6B40B527" w14:textId="77777777" w:rsidTr="00A61FAF">
        <w:trPr>
          <w:jc w:val="center"/>
        </w:trPr>
        <w:tc>
          <w:tcPr>
            <w:tcW w:w="1552" w:type="dxa"/>
            <w:vAlign w:val="center"/>
          </w:tcPr>
          <w:p w14:paraId="4D56599F" w14:textId="77777777" w:rsidR="00A61FAF" w:rsidRDefault="00A61FAF" w:rsidP="00A61FAF">
            <w:pPr>
              <w:pStyle w:val="TAL"/>
            </w:pPr>
            <w:r>
              <w:t>mapsDisc</w:t>
            </w:r>
          </w:p>
        </w:tc>
        <w:tc>
          <w:tcPr>
            <w:tcW w:w="1417" w:type="dxa"/>
            <w:vAlign w:val="center"/>
          </w:tcPr>
          <w:p w14:paraId="04B8F7AA" w14:textId="77777777" w:rsidR="00A61FAF" w:rsidRDefault="00A61FAF" w:rsidP="00A61FAF">
            <w:pPr>
              <w:pStyle w:val="TAL"/>
            </w:pPr>
            <w:r>
              <w:t>array(SpatialMapDiscovered)</w:t>
            </w:r>
          </w:p>
        </w:tc>
        <w:tc>
          <w:tcPr>
            <w:tcW w:w="425" w:type="dxa"/>
            <w:vAlign w:val="center"/>
          </w:tcPr>
          <w:p w14:paraId="4701F280" w14:textId="77777777" w:rsidR="00A61FAF" w:rsidRDefault="00A61FAF" w:rsidP="00A61FAF">
            <w:pPr>
              <w:pStyle w:val="TAC"/>
            </w:pPr>
            <w:r>
              <w:t>O</w:t>
            </w:r>
          </w:p>
        </w:tc>
        <w:tc>
          <w:tcPr>
            <w:tcW w:w="1134" w:type="dxa"/>
            <w:vAlign w:val="center"/>
          </w:tcPr>
          <w:p w14:paraId="30C0E5C1" w14:textId="77777777" w:rsidR="00A61FAF" w:rsidRDefault="00A61FAF" w:rsidP="005E2EBE">
            <w:pPr>
              <w:pStyle w:val="TAC"/>
            </w:pPr>
            <w:r w:rsidRPr="005E2EBE">
              <w:t>1..N</w:t>
            </w:r>
          </w:p>
        </w:tc>
        <w:tc>
          <w:tcPr>
            <w:tcW w:w="3686" w:type="dxa"/>
            <w:vAlign w:val="center"/>
          </w:tcPr>
          <w:p w14:paraId="733ADB00" w14:textId="77777777" w:rsidR="00A61FAF" w:rsidRDefault="00A61FAF" w:rsidP="00A61FAF">
            <w:pPr>
              <w:pStyle w:val="TAL"/>
              <w:rPr>
                <w:rFonts w:cs="Arial"/>
                <w:szCs w:val="18"/>
              </w:rPr>
            </w:pPr>
            <w:r>
              <w:rPr>
                <w:rFonts w:cs="Arial"/>
                <w:szCs w:val="18"/>
              </w:rPr>
              <w:t xml:space="preserve">Contains the list of discovered Spatial Map(s). </w:t>
            </w:r>
          </w:p>
          <w:p w14:paraId="33F0908D" w14:textId="77777777" w:rsidR="00A61FAF" w:rsidRDefault="00A61FAF" w:rsidP="00A61FAF">
            <w:pPr>
              <w:pStyle w:val="TAL"/>
              <w:rPr>
                <w:rFonts w:cs="Arial"/>
                <w:szCs w:val="18"/>
              </w:rPr>
            </w:pPr>
          </w:p>
          <w:p w14:paraId="2EE64D50" w14:textId="77777777" w:rsidR="00A61FAF" w:rsidRDefault="00A61FAF" w:rsidP="00A61FAF">
            <w:pPr>
              <w:pStyle w:val="TAL"/>
              <w:rPr>
                <w:rFonts w:cs="Arial"/>
                <w:szCs w:val="18"/>
              </w:rPr>
            </w:pPr>
            <w:r>
              <w:rPr>
                <w:rFonts w:cs="Arial"/>
                <w:szCs w:val="18"/>
              </w:rPr>
              <w:t>(NOTE 1)</w:t>
            </w:r>
          </w:p>
        </w:tc>
        <w:tc>
          <w:tcPr>
            <w:tcW w:w="1310" w:type="dxa"/>
            <w:vAlign w:val="center"/>
          </w:tcPr>
          <w:p w14:paraId="5430B29B" w14:textId="77777777" w:rsidR="00A61FAF" w:rsidRPr="00456890" w:rsidRDefault="00A61FAF" w:rsidP="00A61FAF">
            <w:pPr>
              <w:pStyle w:val="TAL"/>
              <w:rPr>
                <w:rFonts w:cs="Arial"/>
                <w:color w:val="000000" w:themeColor="text1"/>
                <w:szCs w:val="18"/>
              </w:rPr>
            </w:pPr>
          </w:p>
        </w:tc>
      </w:tr>
      <w:tr w:rsidR="00A61FAF" w:rsidRPr="00456890" w14:paraId="097C1566" w14:textId="77777777" w:rsidTr="00A61FAF">
        <w:trPr>
          <w:jc w:val="center"/>
        </w:trPr>
        <w:tc>
          <w:tcPr>
            <w:tcW w:w="1552" w:type="dxa"/>
            <w:vAlign w:val="center"/>
          </w:tcPr>
          <w:p w14:paraId="2C7298FF" w14:textId="77777777" w:rsidR="00A61FAF" w:rsidRDefault="00A61FAF" w:rsidP="00A61FAF">
            <w:pPr>
              <w:pStyle w:val="TAL"/>
            </w:pPr>
            <w:r>
              <w:t>smasList</w:t>
            </w:r>
          </w:p>
        </w:tc>
        <w:tc>
          <w:tcPr>
            <w:tcW w:w="1417" w:type="dxa"/>
            <w:vAlign w:val="center"/>
          </w:tcPr>
          <w:p w14:paraId="436443FB" w14:textId="77777777" w:rsidR="00A61FAF" w:rsidRDefault="00A61FAF" w:rsidP="00A61FAF">
            <w:pPr>
              <w:pStyle w:val="TAL"/>
            </w:pPr>
            <w:r>
              <w:t>array(SMASProfile)</w:t>
            </w:r>
          </w:p>
        </w:tc>
        <w:tc>
          <w:tcPr>
            <w:tcW w:w="425" w:type="dxa"/>
            <w:vAlign w:val="center"/>
          </w:tcPr>
          <w:p w14:paraId="7890C9C0" w14:textId="77777777" w:rsidR="00A61FAF" w:rsidRDefault="00A61FAF" w:rsidP="00A61FAF">
            <w:pPr>
              <w:pStyle w:val="TAC"/>
            </w:pPr>
            <w:r>
              <w:t>O</w:t>
            </w:r>
          </w:p>
        </w:tc>
        <w:tc>
          <w:tcPr>
            <w:tcW w:w="1134" w:type="dxa"/>
            <w:vAlign w:val="center"/>
          </w:tcPr>
          <w:p w14:paraId="6598B539" w14:textId="77777777" w:rsidR="00A61FAF" w:rsidRDefault="00A61FAF" w:rsidP="005E2EBE">
            <w:pPr>
              <w:pStyle w:val="TAC"/>
            </w:pPr>
            <w:r w:rsidRPr="005E2EBE">
              <w:t>1..N</w:t>
            </w:r>
          </w:p>
        </w:tc>
        <w:tc>
          <w:tcPr>
            <w:tcW w:w="3686" w:type="dxa"/>
            <w:vAlign w:val="center"/>
          </w:tcPr>
          <w:p w14:paraId="2E6D29E5" w14:textId="77777777" w:rsidR="00A61FAF" w:rsidRDefault="00A61FAF" w:rsidP="00A61FAF">
            <w:pPr>
              <w:pStyle w:val="TAL"/>
              <w:rPr>
                <w:rFonts w:cs="Arial"/>
                <w:szCs w:val="18"/>
              </w:rPr>
            </w:pPr>
            <w:r>
              <w:rPr>
                <w:rFonts w:cs="Arial"/>
                <w:szCs w:val="18"/>
              </w:rPr>
              <w:t>Contains the list of SMAS profiles.</w:t>
            </w:r>
          </w:p>
          <w:p w14:paraId="2CECF608" w14:textId="77777777" w:rsidR="00A61FAF" w:rsidRDefault="00A61FAF" w:rsidP="00A61FAF">
            <w:pPr>
              <w:pStyle w:val="TAL"/>
              <w:rPr>
                <w:rFonts w:cs="Arial"/>
                <w:szCs w:val="18"/>
              </w:rPr>
            </w:pPr>
          </w:p>
          <w:p w14:paraId="19A76175" w14:textId="77777777" w:rsidR="00A61FAF" w:rsidRDefault="00A61FAF" w:rsidP="00A61FAF">
            <w:pPr>
              <w:pStyle w:val="TAL"/>
              <w:rPr>
                <w:rFonts w:cs="Arial"/>
                <w:szCs w:val="18"/>
              </w:rPr>
            </w:pPr>
            <w:r>
              <w:rPr>
                <w:rFonts w:cs="Arial"/>
                <w:szCs w:val="18"/>
              </w:rPr>
              <w:t>(NOTE 1)</w:t>
            </w:r>
          </w:p>
        </w:tc>
        <w:tc>
          <w:tcPr>
            <w:tcW w:w="1310" w:type="dxa"/>
            <w:vAlign w:val="center"/>
          </w:tcPr>
          <w:p w14:paraId="45528318" w14:textId="77777777" w:rsidR="00A61FAF" w:rsidRPr="00456890" w:rsidRDefault="00A61FAF" w:rsidP="00A61FAF">
            <w:pPr>
              <w:pStyle w:val="TAL"/>
              <w:rPr>
                <w:rFonts w:cs="Arial"/>
                <w:color w:val="000000" w:themeColor="text1"/>
                <w:szCs w:val="18"/>
              </w:rPr>
            </w:pPr>
          </w:p>
        </w:tc>
      </w:tr>
      <w:tr w:rsidR="00A61FAF" w:rsidRPr="00456890" w14:paraId="7D7DDAEA" w14:textId="77777777" w:rsidTr="00A61FAF">
        <w:trPr>
          <w:jc w:val="center"/>
        </w:trPr>
        <w:tc>
          <w:tcPr>
            <w:tcW w:w="1552" w:type="dxa"/>
            <w:vAlign w:val="center"/>
          </w:tcPr>
          <w:p w14:paraId="784DB02F" w14:textId="77777777" w:rsidR="00A61FAF" w:rsidRPr="00456890" w:rsidRDefault="00A61FAF" w:rsidP="0013191F">
            <w:pPr>
              <w:pStyle w:val="TAL"/>
            </w:pPr>
            <w:r w:rsidRPr="0013191F">
              <w:t>suppFeat</w:t>
            </w:r>
          </w:p>
        </w:tc>
        <w:tc>
          <w:tcPr>
            <w:tcW w:w="1417" w:type="dxa"/>
            <w:vAlign w:val="center"/>
          </w:tcPr>
          <w:p w14:paraId="576CFBE0" w14:textId="77777777" w:rsidR="00A61FAF" w:rsidRPr="00456890" w:rsidRDefault="00A61FAF" w:rsidP="00DC426E">
            <w:pPr>
              <w:pStyle w:val="TAL"/>
            </w:pPr>
            <w:r w:rsidRPr="00DC426E">
              <w:t>SupportedFeatures</w:t>
            </w:r>
          </w:p>
        </w:tc>
        <w:tc>
          <w:tcPr>
            <w:tcW w:w="425" w:type="dxa"/>
            <w:vAlign w:val="center"/>
          </w:tcPr>
          <w:p w14:paraId="0B07A382" w14:textId="77777777" w:rsidR="00A61FAF" w:rsidRPr="00456890" w:rsidRDefault="00A61FAF" w:rsidP="0013191F">
            <w:pPr>
              <w:pStyle w:val="TAC"/>
            </w:pPr>
            <w:r w:rsidRPr="0013191F">
              <w:t>C</w:t>
            </w:r>
          </w:p>
        </w:tc>
        <w:tc>
          <w:tcPr>
            <w:tcW w:w="1134" w:type="dxa"/>
            <w:vAlign w:val="center"/>
          </w:tcPr>
          <w:p w14:paraId="3F18719E" w14:textId="77777777" w:rsidR="00A61FAF" w:rsidRPr="00456890" w:rsidRDefault="00A61FAF" w:rsidP="005E2EBE">
            <w:pPr>
              <w:pStyle w:val="TAC"/>
            </w:pPr>
            <w:r w:rsidRPr="005E2EBE">
              <w:t>0..1</w:t>
            </w:r>
          </w:p>
        </w:tc>
        <w:tc>
          <w:tcPr>
            <w:tcW w:w="3686" w:type="dxa"/>
            <w:vAlign w:val="center"/>
          </w:tcPr>
          <w:p w14:paraId="27CB8780" w14:textId="44BCEE97" w:rsidR="00A61FAF" w:rsidRPr="00456890" w:rsidRDefault="00A61FAF" w:rsidP="0013191F">
            <w:pPr>
              <w:pStyle w:val="TAL"/>
            </w:pPr>
            <w:r w:rsidRPr="0013191F">
              <w:t>Contains the list of supported feature(s) among the ones defined in clause </w:t>
            </w:r>
            <w:r w:rsidR="00EA5189" w:rsidRPr="0013191F">
              <w:t>6.2.2</w:t>
            </w:r>
            <w:r w:rsidRPr="0013191F">
              <w:t>.8.</w:t>
            </w:r>
          </w:p>
          <w:p w14:paraId="461A0FD1" w14:textId="77777777" w:rsidR="00A61FAF" w:rsidRPr="00456890" w:rsidRDefault="00A61FAF" w:rsidP="0013191F">
            <w:pPr>
              <w:pStyle w:val="TAL"/>
            </w:pPr>
          </w:p>
          <w:p w14:paraId="70DDA85A" w14:textId="77777777" w:rsidR="00A61FAF" w:rsidRPr="00456890" w:rsidRDefault="00A61FAF" w:rsidP="0013191F">
            <w:pPr>
              <w:pStyle w:val="TAL"/>
              <w:rPr>
                <w:rFonts w:cs="Arial"/>
                <w:szCs w:val="18"/>
              </w:rPr>
            </w:pPr>
            <w:r w:rsidRPr="0013191F">
              <w:t>This attribute shall be present only when feature negotiation is required.</w:t>
            </w:r>
          </w:p>
        </w:tc>
        <w:tc>
          <w:tcPr>
            <w:tcW w:w="1310" w:type="dxa"/>
            <w:vAlign w:val="center"/>
          </w:tcPr>
          <w:p w14:paraId="02908653" w14:textId="77777777" w:rsidR="00A61FAF" w:rsidRPr="00456890" w:rsidRDefault="00A61FAF" w:rsidP="00A61FAF">
            <w:pPr>
              <w:pStyle w:val="TAL"/>
              <w:rPr>
                <w:rFonts w:cs="Arial"/>
                <w:color w:val="000000" w:themeColor="text1"/>
                <w:szCs w:val="18"/>
              </w:rPr>
            </w:pPr>
          </w:p>
        </w:tc>
      </w:tr>
      <w:tr w:rsidR="00A61FAF" w:rsidRPr="00456890" w14:paraId="379C62CE" w14:textId="77777777" w:rsidTr="00A61FAF">
        <w:trPr>
          <w:jc w:val="center"/>
        </w:trPr>
        <w:tc>
          <w:tcPr>
            <w:tcW w:w="9524" w:type="dxa"/>
            <w:gridSpan w:val="6"/>
            <w:vAlign w:val="center"/>
          </w:tcPr>
          <w:p w14:paraId="60444F20" w14:textId="77777777" w:rsidR="00A61FAF" w:rsidRPr="00456890" w:rsidRDefault="00A61FAF" w:rsidP="00A61FAF">
            <w:pPr>
              <w:pStyle w:val="TAL"/>
              <w:rPr>
                <w:rFonts w:cs="Arial"/>
                <w:color w:val="000000" w:themeColor="text1"/>
                <w:szCs w:val="18"/>
              </w:rPr>
            </w:pPr>
            <w:r>
              <w:t>NOTE 1:</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726" w:name="_Toc207721509"/>
      <w:bookmarkStart w:id="727" w:name="_Toc214976579"/>
      <w:r w:rsidRPr="0013191F">
        <w:t>6.2.2</w:t>
      </w:r>
      <w:r w:rsidR="00A61FAF" w:rsidRPr="0013191F">
        <w:t>.6.3</w:t>
      </w:r>
      <w:r w:rsidR="00A61FAF" w:rsidRPr="0013191F">
        <w:tab/>
        <w:t>Simple data types and enumerations</w:t>
      </w:r>
      <w:bookmarkEnd w:id="725"/>
      <w:bookmarkEnd w:id="726"/>
      <w:bookmarkEnd w:id="727"/>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728" w:name="_Toc191637764"/>
      <w:bookmarkStart w:id="729" w:name="_Toc207721510"/>
      <w:bookmarkStart w:id="730" w:name="_Toc214976580"/>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728"/>
      <w:bookmarkEnd w:id="729"/>
      <w:bookmarkEnd w:id="730"/>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731" w:name="_Toc191637765"/>
      <w:bookmarkStart w:id="732" w:name="_Toc207721511"/>
      <w:bookmarkStart w:id="733" w:name="_Toc214976581"/>
      <w:r w:rsidRPr="0013191F">
        <w:t>6.2.2</w:t>
      </w:r>
      <w:r w:rsidR="00A61FAF" w:rsidRPr="0013191F">
        <w:t>.6.5</w:t>
      </w:r>
      <w:r w:rsidR="00A61FAF" w:rsidRPr="0013191F">
        <w:tab/>
        <w:t>Binary data</w:t>
      </w:r>
      <w:bookmarkEnd w:id="731"/>
      <w:bookmarkEnd w:id="732"/>
      <w:bookmarkEnd w:id="733"/>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734" w:name="_Toc207721512"/>
      <w:bookmarkStart w:id="735" w:name="_Toc214976582"/>
      <w:r w:rsidRPr="0013191F">
        <w:t>6.2.2</w:t>
      </w:r>
      <w:r w:rsidR="00A61FAF" w:rsidRPr="0013191F">
        <w:t>.7</w:t>
      </w:r>
      <w:r w:rsidR="00A61FAF" w:rsidRPr="0013191F">
        <w:tab/>
        <w:t>Error Handling</w:t>
      </w:r>
      <w:bookmarkEnd w:id="734"/>
      <w:bookmarkEnd w:id="735"/>
    </w:p>
    <w:p w14:paraId="42E5D290" w14:textId="4BF03D78" w:rsidR="00A61FAF" w:rsidRPr="00456890" w:rsidRDefault="00EA5189" w:rsidP="0013191F">
      <w:pPr>
        <w:pStyle w:val="Heading5"/>
      </w:pPr>
      <w:bookmarkStart w:id="736" w:name="_Toc207721513"/>
      <w:bookmarkStart w:id="737" w:name="_Toc214976583"/>
      <w:r w:rsidRPr="0013191F">
        <w:t>6.2.2</w:t>
      </w:r>
      <w:r w:rsidR="00A61FAF" w:rsidRPr="0013191F">
        <w:t>.7.1</w:t>
      </w:r>
      <w:r w:rsidR="00A61FAF" w:rsidRPr="0013191F">
        <w:tab/>
        <w:t>General</w:t>
      </w:r>
      <w:bookmarkEnd w:id="736"/>
      <w:bookmarkEnd w:id="737"/>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738" w:name="_Toc207721514"/>
      <w:bookmarkStart w:id="739" w:name="_Toc214976584"/>
      <w:r w:rsidRPr="0013191F">
        <w:t>6.2.2</w:t>
      </w:r>
      <w:r w:rsidR="00A61FAF" w:rsidRPr="0013191F">
        <w:t>.7.2</w:t>
      </w:r>
      <w:r w:rsidR="00A61FAF" w:rsidRPr="0013191F">
        <w:tab/>
        <w:t>Protocol Errors</w:t>
      </w:r>
      <w:bookmarkEnd w:id="738"/>
      <w:bookmarkEnd w:id="739"/>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740" w:name="_Toc207721515"/>
      <w:bookmarkStart w:id="741" w:name="_Toc214976585"/>
      <w:r w:rsidRPr="0013191F">
        <w:t>6.2.2</w:t>
      </w:r>
      <w:r w:rsidR="00A61FAF" w:rsidRPr="0013191F">
        <w:t>.7.3</w:t>
      </w:r>
      <w:r w:rsidR="00A61FAF" w:rsidRPr="0013191F">
        <w:tab/>
        <w:t>Application Errors</w:t>
      </w:r>
      <w:bookmarkEnd w:id="740"/>
      <w:bookmarkEnd w:id="741"/>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742" w:name="_Toc207721516"/>
      <w:bookmarkStart w:id="743" w:name="_Toc214976586"/>
      <w:r w:rsidRPr="00F82F34">
        <w:t>6.2.2</w:t>
      </w:r>
      <w:r w:rsidR="00A61FAF" w:rsidRPr="00F82F34">
        <w:t>.8</w:t>
      </w:r>
      <w:r w:rsidR="00A61FAF" w:rsidRPr="00F82F34">
        <w:tab/>
        <w:t>Feature negotiation</w:t>
      </w:r>
      <w:bookmarkEnd w:id="742"/>
      <w:bookmarkEnd w:id="743"/>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744" w:name="_Toc207721517"/>
      <w:bookmarkStart w:id="745" w:name="_Toc214976587"/>
      <w:r w:rsidRPr="00F82F34">
        <w:t>6.2.2</w:t>
      </w:r>
      <w:r w:rsidR="00A61FAF" w:rsidRPr="00F82F34">
        <w:t>.9</w:t>
      </w:r>
      <w:r w:rsidR="00A61FAF" w:rsidRPr="00F82F34">
        <w:tab/>
        <w:t>Security</w:t>
      </w:r>
      <w:bookmarkEnd w:id="744"/>
      <w:bookmarkEnd w:id="745"/>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746" w:name="_Toc207721518"/>
      <w:bookmarkStart w:id="747" w:name="_Toc214976588"/>
      <w:bookmarkStart w:id="748" w:name="_Toc207721519"/>
      <w:r w:rsidRPr="00F82F34">
        <w:t>6.2.3</w:t>
      </w:r>
      <w:r w:rsidRPr="00F82F34">
        <w:tab/>
        <w:t>SS_SmLocalization API</w:t>
      </w:r>
      <w:bookmarkEnd w:id="746"/>
      <w:bookmarkEnd w:id="747"/>
    </w:p>
    <w:p w14:paraId="00970D0B" w14:textId="58BFB473" w:rsidR="00A61FAF" w:rsidRPr="00456890" w:rsidRDefault="00EA5189" w:rsidP="00F82F34">
      <w:pPr>
        <w:pStyle w:val="Heading4"/>
      </w:pPr>
      <w:bookmarkStart w:id="749" w:name="_Toc214976589"/>
      <w:r w:rsidRPr="00F82F34">
        <w:t>6.2.3</w:t>
      </w:r>
      <w:r w:rsidR="00A61FAF" w:rsidRPr="00F82F34">
        <w:t>.1</w:t>
      </w:r>
      <w:r w:rsidR="00A61FAF" w:rsidRPr="00F82F34">
        <w:tab/>
        <w:t>Introduction</w:t>
      </w:r>
      <w:bookmarkEnd w:id="748"/>
      <w:bookmarkEnd w:id="749"/>
    </w:p>
    <w:p w14:paraId="3DDC1D56" w14:textId="77777777" w:rsidR="00A61FAF" w:rsidRPr="00456890" w:rsidRDefault="00A61FAF" w:rsidP="00DC426E">
      <w:pPr>
        <w:rPr>
          <w:noProof/>
          <w:lang w:eastAsia="zh-CN"/>
        </w:rPr>
      </w:pPr>
      <w:r w:rsidRPr="00DC426E">
        <w:t>The SS_SmLocalization service shall use the SS_SmLocalization API.</w:t>
      </w:r>
    </w:p>
    <w:p w14:paraId="405E4AE1" w14:textId="77777777" w:rsidR="00A61FAF" w:rsidRPr="00456890" w:rsidRDefault="00A61FAF" w:rsidP="00DC426E">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7C6B687C" w14:textId="77777777" w:rsidR="00A61FAF" w:rsidRPr="00456890" w:rsidRDefault="00A61FAF" w:rsidP="00DC426E">
      <w:pPr>
        <w:rPr>
          <w:noProof/>
          <w:lang w:eastAsia="zh-CN"/>
        </w:rPr>
      </w:pPr>
      <w:r w:rsidRPr="00DC426E">
        <w:rPr>
          <w:b/>
        </w:rPr>
        <w:t>{apiRoot}/&lt;apiName&gt;/&lt;apiVersion&gt;</w:t>
      </w:r>
    </w:p>
    <w:p w14:paraId="3F945994" w14:textId="77777777" w:rsidR="00A61FAF" w:rsidRPr="00456890" w:rsidRDefault="00A61FAF" w:rsidP="00DC426E">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93D5869" w14:textId="77777777" w:rsidR="00A61FAF" w:rsidRPr="00DC426E" w:rsidRDefault="00A61FAF" w:rsidP="00DC426E">
      <w:pPr>
        <w:rPr>
          <w:b/>
          <w:bCs/>
          <w:noProof/>
        </w:rPr>
      </w:pPr>
      <w:r w:rsidRPr="00DC426E">
        <w:rPr>
          <w:b/>
          <w:bCs/>
        </w:rPr>
        <w:t>{apiRoot}/&lt;apiName&gt;/&lt;apiVersion&gt;/&lt;apiSpecificSuffixes&gt;</w:t>
      </w:r>
    </w:p>
    <w:p w14:paraId="01757F3A" w14:textId="77777777" w:rsidR="00A61FAF" w:rsidRPr="00456890" w:rsidRDefault="00A61FAF" w:rsidP="00DC426E">
      <w:pPr>
        <w:rPr>
          <w:noProof/>
          <w:lang w:eastAsia="zh-CN"/>
        </w:rPr>
      </w:pPr>
      <w:r w:rsidRPr="00DC426E">
        <w:t>with the following components:</w:t>
      </w:r>
    </w:p>
    <w:p w14:paraId="139E87B3" w14:textId="77777777" w:rsidR="00A61FAF" w:rsidRPr="00456890" w:rsidRDefault="00A61FAF" w:rsidP="00F82F34">
      <w:pPr>
        <w:pStyle w:val="B1"/>
        <w:rPr>
          <w:noProof/>
          <w:lang w:eastAsia="zh-CN"/>
        </w:rPr>
      </w:pPr>
      <w:r w:rsidRPr="00F82F34">
        <w:t>-</w:t>
      </w:r>
      <w:r w:rsidRPr="00F82F34">
        <w:tab/>
        <w:t>The {apiRoot} shall be set as described in clause 6.5 of 3GPP TS 29.549 [17].</w:t>
      </w:r>
    </w:p>
    <w:p w14:paraId="43C89746" w14:textId="77777777" w:rsidR="00A61FAF" w:rsidRPr="00456890" w:rsidRDefault="00A61FAF" w:rsidP="00F82F34">
      <w:pPr>
        <w:pStyle w:val="B1"/>
        <w:rPr>
          <w:noProof/>
        </w:rPr>
      </w:pPr>
      <w:r w:rsidRPr="00F82F34">
        <w:t>-</w:t>
      </w:r>
      <w:r w:rsidRPr="00F82F34">
        <w:tab/>
        <w:t>The &lt;apiName&gt;</w:t>
      </w:r>
      <w:r w:rsidRPr="00DC426E">
        <w:rPr>
          <w:b/>
        </w:rPr>
        <w:t xml:space="preserve"> </w:t>
      </w:r>
      <w:r w:rsidRPr="00F82F34">
        <w:t>shall be "ssm-loc".</w:t>
      </w:r>
    </w:p>
    <w:p w14:paraId="01603515" w14:textId="77777777" w:rsidR="00A61FAF" w:rsidRPr="00456890" w:rsidRDefault="00A61FAF" w:rsidP="00F82F34">
      <w:pPr>
        <w:pStyle w:val="B1"/>
        <w:rPr>
          <w:noProof/>
        </w:rPr>
      </w:pPr>
      <w:r w:rsidRPr="00F82F34">
        <w:t>-</w:t>
      </w:r>
      <w:r w:rsidRPr="00F82F34">
        <w:tab/>
        <w:t>The &lt;apiVersion&gt; shall be "v1".</w:t>
      </w:r>
    </w:p>
    <w:p w14:paraId="62E11DED" w14:textId="79451F64" w:rsidR="00A61FAF" w:rsidRPr="00456890" w:rsidRDefault="00A61FAF" w:rsidP="00F82F34">
      <w:pPr>
        <w:pStyle w:val="B1"/>
        <w:rPr>
          <w:noProof/>
          <w:lang w:eastAsia="zh-CN"/>
        </w:rPr>
      </w:pPr>
      <w:r w:rsidRPr="00F82F34">
        <w:t>-</w:t>
      </w:r>
      <w:r w:rsidRPr="00F82F34">
        <w:tab/>
        <w:t>The &lt;apiSpecificSuffixes&gt; shall be set as described in clause </w:t>
      </w:r>
      <w:r w:rsidR="00EA5189" w:rsidRPr="00F82F34">
        <w:t>6.2.3</w:t>
      </w:r>
      <w:r w:rsidRPr="00F82F34">
        <w:t>.4.</w:t>
      </w:r>
    </w:p>
    <w:p w14:paraId="0C9DBC5F" w14:textId="7B70449E" w:rsidR="00854977" w:rsidRPr="00456890" w:rsidRDefault="00854977" w:rsidP="00F82F34">
      <w:pPr>
        <w:pStyle w:val="NO"/>
      </w:pPr>
      <w:bookmarkStart w:id="750" w:name="_Toc207721520"/>
      <w:r w:rsidRPr="00F82F34">
        <w:t>NOTE:</w:t>
      </w:r>
      <w:r w:rsidRPr="00F82F34">
        <w:tab/>
        <w:t>When 3GPP TS 29.122 [2] is referenced for the common protocol and interface aspects for API definition in the clauses under clause 5, the SM Server takes the role of the SCEF and the service consumer takes the role of the SCS/AS.</w:t>
      </w:r>
    </w:p>
    <w:p w14:paraId="22041EF7" w14:textId="59A192BA" w:rsidR="00A61FAF" w:rsidRPr="00456890" w:rsidRDefault="00EA5189" w:rsidP="00F82F34">
      <w:pPr>
        <w:pStyle w:val="Heading4"/>
      </w:pPr>
      <w:bookmarkStart w:id="751" w:name="_Toc214976590"/>
      <w:r w:rsidRPr="00F82F34">
        <w:t>6.2.3</w:t>
      </w:r>
      <w:r w:rsidR="00A61FAF" w:rsidRPr="00F82F34">
        <w:t>.2</w:t>
      </w:r>
      <w:r w:rsidR="00A61FAF" w:rsidRPr="00F82F34">
        <w:tab/>
        <w:t>Usage of HTTP and common API related aspects</w:t>
      </w:r>
      <w:bookmarkEnd w:id="750"/>
      <w:bookmarkEnd w:id="751"/>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752" w:name="_Toc207721521"/>
      <w:bookmarkStart w:id="753" w:name="_Toc214976591"/>
      <w:bookmarkStart w:id="754" w:name="_Toc207721522"/>
      <w:r w:rsidRPr="00F82F34">
        <w:t>6.2.3.3</w:t>
      </w:r>
      <w:r w:rsidRPr="00F82F34">
        <w:tab/>
        <w:t>Resources</w:t>
      </w:r>
      <w:bookmarkEnd w:id="752"/>
      <w:bookmarkEnd w:id="753"/>
    </w:p>
    <w:p w14:paraId="1EF1AEBD" w14:textId="1C475B0A" w:rsidR="00854977" w:rsidRPr="00456890" w:rsidRDefault="00854977" w:rsidP="00F82F34">
      <w:pPr>
        <w:pStyle w:val="Heading5"/>
      </w:pPr>
      <w:bookmarkStart w:id="755" w:name="_Toc214976592"/>
      <w:r w:rsidRPr="00F82F34">
        <w:t>6.2.</w:t>
      </w:r>
      <w:r w:rsidR="00473DBC" w:rsidRPr="00F82F34">
        <w:t>3</w:t>
      </w:r>
      <w:r w:rsidRPr="00F82F34">
        <w:t>.3.1</w:t>
      </w:r>
      <w:r w:rsidRPr="00F82F34">
        <w:tab/>
        <w:t>Overview</w:t>
      </w:r>
      <w:bookmarkEnd w:id="755"/>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3" type="#_x0000_t75" alt="" style="width:275.35pt;height:148.05pt;mso-width-percent:0;mso-height-percent:0;mso-width-percent:0;mso-height-percent:0" o:ole="">
            <v:imagedata r:id="rId87" o:title=""/>
          </v:shape>
          <o:OLEObject Type="Embed" ProgID="Visio.Drawing.15" ShapeID="_x0000_i1063" DrawAspect="Content" ObjectID="_1825850788" r:id="rId88"/>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756" w:name="_Toc214976593"/>
      <w:r w:rsidRPr="00456890">
        <w:t>6.2.</w:t>
      </w:r>
      <w:r w:rsidR="00473DBC">
        <w:t>3</w:t>
      </w:r>
      <w:r w:rsidRPr="00456890">
        <w:t>.3.2</w:t>
      </w:r>
      <w:r w:rsidRPr="00456890">
        <w:tab/>
        <w:t xml:space="preserve">Resource: </w:t>
      </w:r>
      <w:r>
        <w:t>Spatial Localization</w:t>
      </w:r>
      <w:bookmarkEnd w:id="756"/>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2A27C14D" w14:textId="08D7246D" w:rsidR="00854977" w:rsidRPr="00456890" w:rsidRDefault="00854977" w:rsidP="00854977">
      <w:pPr>
        <w:pStyle w:val="H6"/>
        <w:rPr>
          <w:color w:val="000000" w:themeColor="text1"/>
        </w:rPr>
      </w:pPr>
      <w:r>
        <w:t>6.2.</w:t>
      </w:r>
      <w:r w:rsidR="00473DBC">
        <w:t>3</w:t>
      </w:r>
      <w:r>
        <w:t>.3.2.3</w:t>
      </w:r>
      <w:r w:rsidRPr="00384E92">
        <w:t>.1</w:t>
      </w:r>
      <w:r w:rsidRPr="00384E92">
        <w:tab/>
      </w:r>
      <w:r>
        <w:t>GET</w:t>
      </w:r>
    </w:p>
    <w:p w14:paraId="522F7858" w14:textId="77777777" w:rsidR="00854977" w:rsidRPr="00456890" w:rsidRDefault="00854977" w:rsidP="00F82F34">
      <w:r w:rsidRPr="00F82F34">
        <w:t>The HTTP GET method allows a service consumer to discover SM data source information from the SM Server.</w:t>
      </w:r>
    </w:p>
    <w:p w14:paraId="0228ABDA" w14:textId="66E98F80" w:rsidR="00854977" w:rsidRPr="00456890" w:rsidRDefault="00854977" w:rsidP="00F82F34">
      <w:r w:rsidRPr="00F82F34">
        <w:t>This method shall support the URI query parameters specified in table 6.2.</w:t>
      </w:r>
      <w:r w:rsidR="00473DBC" w:rsidRPr="00F82F34">
        <w:t>3</w:t>
      </w:r>
      <w:r w:rsidRPr="00F82F34">
        <w:t>.3.2.3.1-1.</w:t>
      </w:r>
    </w:p>
    <w:p w14:paraId="6D55828A" w14:textId="29E21A93" w:rsidR="00854977" w:rsidRPr="00456890" w:rsidRDefault="00854977" w:rsidP="005E2EBE">
      <w:pPr>
        <w:pStyle w:val="TH"/>
        <w:rPr>
          <w:rFonts w:cs="Arial"/>
        </w:rPr>
      </w:pPr>
      <w:r w:rsidRPr="00456890">
        <w:t>Table 6.2.</w:t>
      </w:r>
      <w:r w:rsidR="00473DBC">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854977" w:rsidRPr="00456890" w14:paraId="7758B4CB" w14:textId="77777777" w:rsidTr="00AA21A1">
        <w:trPr>
          <w:jc w:val="center"/>
        </w:trPr>
        <w:tc>
          <w:tcPr>
            <w:tcW w:w="878" w:type="pct"/>
            <w:shd w:val="clear" w:color="auto" w:fill="C0C0C0"/>
          </w:tcPr>
          <w:p w14:paraId="047DD8C2" w14:textId="77777777" w:rsidR="00854977" w:rsidRPr="00456890" w:rsidRDefault="00854977" w:rsidP="005E2EBE">
            <w:pPr>
              <w:pStyle w:val="TAH"/>
            </w:pPr>
            <w:r w:rsidRPr="00456890">
              <w:t>Name</w:t>
            </w:r>
          </w:p>
        </w:tc>
        <w:tc>
          <w:tcPr>
            <w:tcW w:w="679" w:type="pct"/>
            <w:shd w:val="clear" w:color="auto" w:fill="C0C0C0"/>
          </w:tcPr>
          <w:p w14:paraId="6AF12ED1" w14:textId="77777777" w:rsidR="00854977" w:rsidRPr="00456890" w:rsidRDefault="00854977" w:rsidP="005E2EBE">
            <w:pPr>
              <w:pStyle w:val="TAH"/>
            </w:pPr>
            <w:r w:rsidRPr="00456890">
              <w:t>Data type</w:t>
            </w:r>
          </w:p>
        </w:tc>
        <w:tc>
          <w:tcPr>
            <w:tcW w:w="279" w:type="pct"/>
            <w:shd w:val="clear" w:color="auto" w:fill="C0C0C0"/>
          </w:tcPr>
          <w:p w14:paraId="419DE570" w14:textId="77777777" w:rsidR="00854977" w:rsidRPr="00456890" w:rsidRDefault="00854977" w:rsidP="005E2EBE">
            <w:pPr>
              <w:pStyle w:val="TAH"/>
            </w:pPr>
            <w:r w:rsidRPr="00456890">
              <w:t>P</w:t>
            </w:r>
          </w:p>
        </w:tc>
        <w:tc>
          <w:tcPr>
            <w:tcW w:w="518" w:type="pct"/>
            <w:shd w:val="clear" w:color="auto" w:fill="C0C0C0"/>
          </w:tcPr>
          <w:p w14:paraId="6177C789" w14:textId="77777777" w:rsidR="00854977" w:rsidRPr="00456890" w:rsidRDefault="00854977" w:rsidP="005E2EBE">
            <w:pPr>
              <w:pStyle w:val="TAH"/>
            </w:pPr>
            <w:r w:rsidRPr="00456890">
              <w:t>Cardinality</w:t>
            </w:r>
          </w:p>
        </w:tc>
        <w:tc>
          <w:tcPr>
            <w:tcW w:w="1835" w:type="pct"/>
            <w:shd w:val="clear" w:color="auto" w:fill="C0C0C0"/>
            <w:vAlign w:val="center"/>
          </w:tcPr>
          <w:p w14:paraId="4B2EC868" w14:textId="77777777" w:rsidR="00854977" w:rsidRPr="00456890" w:rsidRDefault="00854977" w:rsidP="005E2EBE">
            <w:pPr>
              <w:pStyle w:val="TAH"/>
            </w:pPr>
            <w:r w:rsidRPr="00456890">
              <w:t>Description</w:t>
            </w:r>
          </w:p>
        </w:tc>
        <w:tc>
          <w:tcPr>
            <w:tcW w:w="811" w:type="pct"/>
            <w:shd w:val="clear" w:color="auto" w:fill="C0C0C0"/>
          </w:tcPr>
          <w:p w14:paraId="5CCB1E5D" w14:textId="77777777" w:rsidR="00854977" w:rsidRPr="00456890" w:rsidRDefault="00854977" w:rsidP="005E2EBE">
            <w:pPr>
              <w:pStyle w:val="TAH"/>
            </w:pPr>
            <w:r w:rsidRPr="00456890">
              <w:t>Applicability</w:t>
            </w:r>
          </w:p>
        </w:tc>
      </w:tr>
      <w:tr w:rsidR="00854977" w:rsidRPr="00456890" w14:paraId="7608D421" w14:textId="77777777" w:rsidTr="00AA21A1">
        <w:trPr>
          <w:jc w:val="center"/>
        </w:trPr>
        <w:tc>
          <w:tcPr>
            <w:tcW w:w="878" w:type="pct"/>
            <w:vAlign w:val="center"/>
          </w:tcPr>
          <w:p w14:paraId="211CB5E0" w14:textId="77777777" w:rsidR="00854977" w:rsidRPr="002D28A6" w:rsidRDefault="00854977" w:rsidP="00AA21A1">
            <w:pPr>
              <w:pStyle w:val="TAL"/>
            </w:pPr>
            <w:r>
              <w:t>area-int</w:t>
            </w:r>
          </w:p>
        </w:tc>
        <w:tc>
          <w:tcPr>
            <w:tcW w:w="679" w:type="pct"/>
            <w:vAlign w:val="center"/>
          </w:tcPr>
          <w:p w14:paraId="657A1C07" w14:textId="77777777" w:rsidR="00854977" w:rsidRPr="002D28A6" w:rsidRDefault="00854977" w:rsidP="00AA21A1">
            <w:pPr>
              <w:pStyle w:val="TAL"/>
            </w:pPr>
            <w:r>
              <w:t>ServiceArea</w:t>
            </w:r>
          </w:p>
        </w:tc>
        <w:tc>
          <w:tcPr>
            <w:tcW w:w="279" w:type="pct"/>
            <w:vAlign w:val="center"/>
          </w:tcPr>
          <w:p w14:paraId="18922797" w14:textId="77777777" w:rsidR="00854977" w:rsidRPr="002D28A6" w:rsidRDefault="00854977" w:rsidP="00AA21A1">
            <w:pPr>
              <w:pStyle w:val="TAC"/>
            </w:pPr>
            <w:r>
              <w:t>O</w:t>
            </w:r>
          </w:p>
        </w:tc>
        <w:tc>
          <w:tcPr>
            <w:tcW w:w="518" w:type="pct"/>
            <w:vAlign w:val="center"/>
          </w:tcPr>
          <w:p w14:paraId="3A0586AD" w14:textId="77777777" w:rsidR="00854977" w:rsidRPr="002D28A6" w:rsidRDefault="00854977" w:rsidP="00AA21A1">
            <w:pPr>
              <w:pStyle w:val="TAC"/>
            </w:pPr>
            <w:r w:rsidRPr="00456890">
              <w:t>1</w:t>
            </w:r>
          </w:p>
        </w:tc>
        <w:tc>
          <w:tcPr>
            <w:tcW w:w="1835" w:type="pct"/>
            <w:vAlign w:val="center"/>
          </w:tcPr>
          <w:p w14:paraId="010C64E2" w14:textId="77777777" w:rsidR="00854977" w:rsidRPr="002D28A6" w:rsidRDefault="00854977" w:rsidP="00AA21A1">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5386D0E5" w14:textId="77777777" w:rsidR="00854977" w:rsidRPr="002D28A6" w:rsidRDefault="00854977" w:rsidP="00AA21A1">
            <w:pPr>
              <w:keepNext/>
              <w:keepLines/>
              <w:spacing w:after="0"/>
              <w:rPr>
                <w:color w:val="000000" w:themeColor="text1"/>
                <w:sz w:val="18"/>
              </w:rPr>
            </w:pPr>
          </w:p>
        </w:tc>
      </w:tr>
      <w:tr w:rsidR="00854977" w:rsidRPr="00456890" w14:paraId="66AE443A" w14:textId="77777777" w:rsidTr="00AA21A1">
        <w:trPr>
          <w:jc w:val="center"/>
        </w:trPr>
        <w:tc>
          <w:tcPr>
            <w:tcW w:w="878" w:type="pct"/>
            <w:vAlign w:val="center"/>
          </w:tcPr>
          <w:p w14:paraId="4BBEF3B8" w14:textId="77777777" w:rsidR="00854977" w:rsidRDefault="00854977" w:rsidP="00AA21A1">
            <w:pPr>
              <w:pStyle w:val="TAL"/>
            </w:pPr>
            <w:r>
              <w:t>map-id</w:t>
            </w:r>
          </w:p>
        </w:tc>
        <w:tc>
          <w:tcPr>
            <w:tcW w:w="679" w:type="pct"/>
            <w:vAlign w:val="center"/>
          </w:tcPr>
          <w:p w14:paraId="7798ABE3" w14:textId="77777777" w:rsidR="00854977" w:rsidRPr="002D28A6" w:rsidRDefault="00854977" w:rsidP="00AA21A1">
            <w:pPr>
              <w:pStyle w:val="TAL"/>
            </w:pPr>
            <w:r>
              <w:t>SpatialMapId</w:t>
            </w:r>
          </w:p>
        </w:tc>
        <w:tc>
          <w:tcPr>
            <w:tcW w:w="279" w:type="pct"/>
            <w:vAlign w:val="center"/>
          </w:tcPr>
          <w:p w14:paraId="37071FB2" w14:textId="77777777" w:rsidR="00854977" w:rsidRPr="002D28A6" w:rsidRDefault="00854977" w:rsidP="00AA21A1">
            <w:pPr>
              <w:pStyle w:val="TAC"/>
            </w:pPr>
            <w:r>
              <w:t>M</w:t>
            </w:r>
          </w:p>
        </w:tc>
        <w:tc>
          <w:tcPr>
            <w:tcW w:w="518" w:type="pct"/>
            <w:vAlign w:val="center"/>
          </w:tcPr>
          <w:p w14:paraId="2757CFCD" w14:textId="77777777" w:rsidR="00854977" w:rsidRPr="002D28A6" w:rsidRDefault="00854977" w:rsidP="00AA21A1">
            <w:pPr>
              <w:pStyle w:val="TAC"/>
            </w:pPr>
            <w:r>
              <w:t>1</w:t>
            </w:r>
          </w:p>
        </w:tc>
        <w:tc>
          <w:tcPr>
            <w:tcW w:w="1835" w:type="pct"/>
            <w:vAlign w:val="center"/>
          </w:tcPr>
          <w:p w14:paraId="6ECBA0AB" w14:textId="77777777" w:rsidR="00854977" w:rsidRPr="002D28A6" w:rsidRDefault="00854977" w:rsidP="00F82F34">
            <w:pPr>
              <w:pStyle w:val="TAL"/>
              <w:rPr>
                <w:color w:val="000000" w:themeColor="text1"/>
              </w:rPr>
            </w:pPr>
            <w:r w:rsidRPr="00F82F34">
              <w:t>Contains the spatial map identifier.</w:t>
            </w:r>
          </w:p>
        </w:tc>
        <w:tc>
          <w:tcPr>
            <w:tcW w:w="811" w:type="pct"/>
            <w:vAlign w:val="center"/>
          </w:tcPr>
          <w:p w14:paraId="14DFBEFA" w14:textId="77777777" w:rsidR="00854977" w:rsidRPr="002D28A6" w:rsidRDefault="00854977" w:rsidP="00AA21A1">
            <w:pPr>
              <w:keepNext/>
              <w:keepLines/>
              <w:spacing w:after="0"/>
              <w:rPr>
                <w:color w:val="000000" w:themeColor="text1"/>
                <w:sz w:val="18"/>
              </w:rPr>
            </w:pPr>
          </w:p>
        </w:tc>
      </w:tr>
      <w:tr w:rsidR="00854977" w:rsidRPr="00456890" w14:paraId="576B452F" w14:textId="77777777" w:rsidTr="00AA21A1">
        <w:trPr>
          <w:jc w:val="center"/>
        </w:trPr>
        <w:tc>
          <w:tcPr>
            <w:tcW w:w="878" w:type="pct"/>
            <w:vAlign w:val="center"/>
          </w:tcPr>
          <w:p w14:paraId="467C42E1" w14:textId="77777777" w:rsidR="00854977" w:rsidRDefault="00854977" w:rsidP="00F82F34">
            <w:pPr>
              <w:pStyle w:val="TAL"/>
            </w:pPr>
            <w:r w:rsidRPr="00F82F34">
              <w:t>target-id</w:t>
            </w:r>
          </w:p>
        </w:tc>
        <w:tc>
          <w:tcPr>
            <w:tcW w:w="679" w:type="pct"/>
            <w:vAlign w:val="center"/>
          </w:tcPr>
          <w:p w14:paraId="281E9B77" w14:textId="77777777" w:rsidR="00854977" w:rsidRPr="002D28A6" w:rsidRDefault="00854977" w:rsidP="00DC426E">
            <w:pPr>
              <w:pStyle w:val="TAL"/>
            </w:pPr>
            <w:r w:rsidRPr="00DC426E">
              <w:t>ValTargetUe</w:t>
            </w:r>
          </w:p>
        </w:tc>
        <w:tc>
          <w:tcPr>
            <w:tcW w:w="279" w:type="pct"/>
            <w:vAlign w:val="center"/>
          </w:tcPr>
          <w:p w14:paraId="393EE305" w14:textId="77777777" w:rsidR="00854977" w:rsidRPr="002D28A6" w:rsidRDefault="00854977" w:rsidP="00AA21A1">
            <w:pPr>
              <w:pStyle w:val="TAC"/>
            </w:pPr>
            <w:r w:rsidRPr="00456890">
              <w:t>O</w:t>
            </w:r>
          </w:p>
        </w:tc>
        <w:tc>
          <w:tcPr>
            <w:tcW w:w="518" w:type="pct"/>
            <w:vAlign w:val="center"/>
          </w:tcPr>
          <w:p w14:paraId="3C9818E6" w14:textId="77777777" w:rsidR="00854977" w:rsidRPr="002D28A6" w:rsidRDefault="00854977" w:rsidP="00AA21A1">
            <w:pPr>
              <w:pStyle w:val="TAC"/>
            </w:pPr>
            <w:r w:rsidRPr="00456890">
              <w:t>0..1</w:t>
            </w:r>
          </w:p>
        </w:tc>
        <w:tc>
          <w:tcPr>
            <w:tcW w:w="1835" w:type="pct"/>
            <w:vAlign w:val="center"/>
          </w:tcPr>
          <w:p w14:paraId="3200007A" w14:textId="77777777" w:rsidR="00854977" w:rsidRPr="002D28A6" w:rsidRDefault="00854977" w:rsidP="00F82F34">
            <w:pPr>
              <w:pStyle w:val="TAL"/>
              <w:rPr>
                <w:color w:val="000000" w:themeColor="text1"/>
              </w:rPr>
            </w:pPr>
            <w:r w:rsidRPr="00F82F34">
              <w:t>Contains the list of identity of the users or objects to localize</w:t>
            </w:r>
          </w:p>
        </w:tc>
        <w:tc>
          <w:tcPr>
            <w:tcW w:w="811" w:type="pct"/>
            <w:vAlign w:val="center"/>
          </w:tcPr>
          <w:p w14:paraId="451F28C1" w14:textId="77777777" w:rsidR="00854977" w:rsidRPr="002D28A6" w:rsidRDefault="00854977" w:rsidP="00AA21A1">
            <w:pPr>
              <w:keepNext/>
              <w:keepLines/>
              <w:spacing w:after="0"/>
              <w:rPr>
                <w:color w:val="000000" w:themeColor="text1"/>
                <w:sz w:val="18"/>
              </w:rPr>
            </w:pPr>
          </w:p>
        </w:tc>
      </w:tr>
      <w:tr w:rsidR="00854977" w:rsidRPr="00456890" w14:paraId="54D3D131" w14:textId="77777777" w:rsidTr="00AA21A1">
        <w:trPr>
          <w:jc w:val="center"/>
        </w:trPr>
        <w:tc>
          <w:tcPr>
            <w:tcW w:w="878" w:type="pct"/>
            <w:vAlign w:val="center"/>
          </w:tcPr>
          <w:p w14:paraId="494A0A71" w14:textId="77777777" w:rsidR="00854977" w:rsidRDefault="00854977" w:rsidP="00F82F34">
            <w:pPr>
              <w:pStyle w:val="TAL"/>
            </w:pPr>
            <w:r w:rsidRPr="00F82F34">
              <w:t>supp-feats</w:t>
            </w:r>
          </w:p>
        </w:tc>
        <w:tc>
          <w:tcPr>
            <w:tcW w:w="679" w:type="pct"/>
            <w:vAlign w:val="center"/>
          </w:tcPr>
          <w:p w14:paraId="387F803F" w14:textId="77777777" w:rsidR="00854977" w:rsidRDefault="00854977" w:rsidP="00DC426E">
            <w:pPr>
              <w:pStyle w:val="TAL"/>
            </w:pPr>
            <w:r w:rsidRPr="00DC426E">
              <w:t>SupportedFeatures</w:t>
            </w:r>
          </w:p>
        </w:tc>
        <w:tc>
          <w:tcPr>
            <w:tcW w:w="279" w:type="pct"/>
            <w:vAlign w:val="center"/>
          </w:tcPr>
          <w:p w14:paraId="0E67B9A5" w14:textId="77777777" w:rsidR="00854977" w:rsidRPr="00456890" w:rsidRDefault="00854977" w:rsidP="00AA21A1">
            <w:pPr>
              <w:pStyle w:val="TAC"/>
            </w:pPr>
            <w:r>
              <w:t>O</w:t>
            </w:r>
          </w:p>
        </w:tc>
        <w:tc>
          <w:tcPr>
            <w:tcW w:w="518" w:type="pct"/>
            <w:vAlign w:val="center"/>
          </w:tcPr>
          <w:p w14:paraId="3C49B0BB" w14:textId="77777777" w:rsidR="00854977" w:rsidRPr="00456890" w:rsidRDefault="00854977" w:rsidP="00AA21A1">
            <w:pPr>
              <w:pStyle w:val="TAC"/>
            </w:pPr>
            <w:r>
              <w:t>0..1</w:t>
            </w:r>
          </w:p>
        </w:tc>
        <w:tc>
          <w:tcPr>
            <w:tcW w:w="1835" w:type="pct"/>
            <w:vAlign w:val="center"/>
          </w:tcPr>
          <w:p w14:paraId="720DBBD7"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13EC1301" w14:textId="77777777" w:rsidR="00854977" w:rsidRDefault="00854977" w:rsidP="00AA21A1">
            <w:pPr>
              <w:pStyle w:val="TAL"/>
            </w:pPr>
          </w:p>
          <w:p w14:paraId="62A1D66B" w14:textId="77777777" w:rsidR="00854977" w:rsidRPr="00456890" w:rsidRDefault="00854977" w:rsidP="00AA21A1">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75ABA487" w14:textId="77777777" w:rsidR="00854977" w:rsidRPr="002D28A6" w:rsidRDefault="00854977" w:rsidP="00AA21A1">
            <w:pPr>
              <w:keepNext/>
              <w:keepLines/>
              <w:spacing w:after="0"/>
              <w:rPr>
                <w:color w:val="000000" w:themeColor="text1"/>
                <w:sz w:val="18"/>
              </w:rPr>
            </w:pP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2817A6B5" w:rsidR="00854977" w:rsidRPr="00456890" w:rsidRDefault="00854977" w:rsidP="005E2EBE">
      <w:pPr>
        <w:pStyle w:val="TH"/>
      </w:pPr>
      <w:r w:rsidRPr="00456890">
        <w:t>Table 6.2.</w:t>
      </w:r>
      <w:r w:rsidR="00473DBC">
        <w:t>3</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5CCBF036" w:rsidR="00854977" w:rsidRPr="00456890" w:rsidRDefault="00854977" w:rsidP="005E2EBE">
      <w:pPr>
        <w:pStyle w:val="TH"/>
      </w:pPr>
      <w:r w:rsidRPr="00456890">
        <w:t>Table 6.2.</w:t>
      </w:r>
      <w:r w:rsidR="00473DBC">
        <w:t>3</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757" w:name="_Toc214976594"/>
      <w:bookmarkStart w:id="758" w:name="_Toc207721525"/>
      <w:bookmarkEnd w:id="754"/>
      <w:r w:rsidRPr="00F82F34">
        <w:t>6.2.3.4</w:t>
      </w:r>
      <w:r w:rsidRPr="00F82F34">
        <w:tab/>
        <w:t>Custom Operations without associated resources</w:t>
      </w:r>
      <w:bookmarkEnd w:id="757"/>
    </w:p>
    <w:p w14:paraId="6CC12B9E" w14:textId="77777777" w:rsidR="00854977" w:rsidRDefault="00854977" w:rsidP="00F82F34">
      <w:bookmarkStart w:id="759"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760" w:name="_Toc214976595"/>
      <w:r w:rsidRPr="00F82F34">
        <w:t>6.2.3.5</w:t>
      </w:r>
      <w:r w:rsidRPr="00F82F34">
        <w:tab/>
        <w:t>Notifications</w:t>
      </w:r>
      <w:bookmarkEnd w:id="759"/>
      <w:bookmarkEnd w:id="760"/>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761" w:name="_Toc207721524"/>
      <w:bookmarkStart w:id="762" w:name="_Toc214976596"/>
      <w:r w:rsidRPr="00F82F34">
        <w:t>6.2.3.6</w:t>
      </w:r>
      <w:r w:rsidRPr="00F82F34">
        <w:tab/>
        <w:t>Data Model</w:t>
      </w:r>
      <w:bookmarkEnd w:id="761"/>
      <w:bookmarkEnd w:id="762"/>
    </w:p>
    <w:p w14:paraId="27B4EA17" w14:textId="77777777" w:rsidR="00854977" w:rsidRPr="00456890" w:rsidRDefault="00854977" w:rsidP="00F82F34">
      <w:pPr>
        <w:pStyle w:val="Heading5"/>
      </w:pPr>
      <w:bookmarkStart w:id="763" w:name="_Toc214976597"/>
      <w:r w:rsidRPr="00F82F34">
        <w:t>6.2.3.6.1</w:t>
      </w:r>
      <w:r w:rsidRPr="00F82F34">
        <w:tab/>
        <w:t>General</w:t>
      </w:r>
      <w:bookmarkEnd w:id="763"/>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854977" w:rsidRPr="00456890" w:rsidDel="007369EF" w14:paraId="237F3AEC" w14:textId="77777777" w:rsidTr="00456A4D">
        <w:trPr>
          <w:jc w:val="center"/>
        </w:trPr>
        <w:tc>
          <w:tcPr>
            <w:tcW w:w="2830" w:type="dxa"/>
            <w:vAlign w:val="center"/>
          </w:tcPr>
          <w:p w14:paraId="2352641C" w14:textId="77777777" w:rsidR="00854977" w:rsidRDefault="00854977" w:rsidP="00F82F34">
            <w:pPr>
              <w:pStyle w:val="TAL"/>
            </w:pPr>
            <w:r w:rsidRPr="00F82F34">
              <w:t>SpatialMapLocDetails</w:t>
            </w:r>
          </w:p>
        </w:tc>
        <w:tc>
          <w:tcPr>
            <w:tcW w:w="2328" w:type="dxa"/>
            <w:vAlign w:val="center"/>
          </w:tcPr>
          <w:p w14:paraId="2AD756DF" w14:textId="77777777" w:rsidR="00854977" w:rsidRPr="00456890" w:rsidDel="007369EF" w:rsidRDefault="00854977" w:rsidP="00F82F34">
            <w:pPr>
              <w:pStyle w:val="TAC"/>
            </w:pPr>
            <w:r w:rsidRPr="00F82F34">
              <w:t>6.2.3.6.2.5</w:t>
            </w:r>
          </w:p>
        </w:tc>
        <w:tc>
          <w:tcPr>
            <w:tcW w:w="3059" w:type="dxa"/>
            <w:vAlign w:val="center"/>
          </w:tcPr>
          <w:p w14:paraId="222C748B" w14:textId="77777777" w:rsidR="00854977" w:rsidRPr="00456890" w:rsidDel="007369EF" w:rsidRDefault="00854977" w:rsidP="00F82F34">
            <w:pPr>
              <w:pStyle w:val="TAL"/>
            </w:pPr>
            <w:r w:rsidRPr="00F82F34">
              <w:t>Represents the localization details of the spatial map.</w:t>
            </w:r>
          </w:p>
        </w:tc>
        <w:tc>
          <w:tcPr>
            <w:tcW w:w="1207" w:type="dxa"/>
            <w:vAlign w:val="center"/>
          </w:tcPr>
          <w:p w14:paraId="1E7FAF92" w14:textId="77777777" w:rsidR="00854977" w:rsidRPr="00456890" w:rsidDel="007369EF" w:rsidRDefault="00854977" w:rsidP="00AA21A1">
            <w:pPr>
              <w:pStyle w:val="TAL"/>
              <w:rPr>
                <w:rFonts w:cs="Arial"/>
                <w:color w:val="000000" w:themeColor="text1"/>
                <w:szCs w:val="18"/>
              </w:rPr>
            </w:pPr>
          </w:p>
        </w:tc>
      </w:tr>
      <w:tr w:rsidR="00854977" w:rsidRPr="00456890" w:rsidDel="007369EF" w14:paraId="3A462B20" w14:textId="77777777" w:rsidTr="00456A4D">
        <w:trPr>
          <w:jc w:val="center"/>
        </w:trPr>
        <w:tc>
          <w:tcPr>
            <w:tcW w:w="2830" w:type="dxa"/>
            <w:vAlign w:val="center"/>
          </w:tcPr>
          <w:p w14:paraId="63044321" w14:textId="77777777" w:rsidR="00854977" w:rsidRPr="00456890" w:rsidRDefault="00854977" w:rsidP="00F82F34">
            <w:pPr>
              <w:pStyle w:val="TAL"/>
            </w:pPr>
            <w:r w:rsidRPr="00F82F34">
              <w:t>SpatialMapLocalizeResp</w:t>
            </w:r>
            <w:r w:rsidRPr="00F82F34" w:rsidDel="007D2BCE">
              <w:t xml:space="preserve"> </w:t>
            </w:r>
          </w:p>
        </w:tc>
        <w:tc>
          <w:tcPr>
            <w:tcW w:w="2328" w:type="dxa"/>
            <w:vAlign w:val="center"/>
          </w:tcPr>
          <w:p w14:paraId="35902932" w14:textId="77777777" w:rsidR="00854977" w:rsidRPr="00456890" w:rsidRDefault="00854977" w:rsidP="00F82F34">
            <w:pPr>
              <w:pStyle w:val="TAC"/>
            </w:pPr>
            <w:r w:rsidRPr="00F82F34">
              <w:t>6.2.3.6.2.4</w:t>
            </w:r>
          </w:p>
        </w:tc>
        <w:tc>
          <w:tcPr>
            <w:tcW w:w="3059" w:type="dxa"/>
            <w:vAlign w:val="center"/>
          </w:tcPr>
          <w:p w14:paraId="768945B1" w14:textId="77777777" w:rsidR="00854977" w:rsidRPr="00456890" w:rsidRDefault="00854977" w:rsidP="00F82F34">
            <w:pPr>
              <w:pStyle w:val="TAL"/>
            </w:pPr>
            <w:r w:rsidRPr="00F82F34">
              <w:t>Represents the spatial map localization response.</w:t>
            </w:r>
          </w:p>
        </w:tc>
        <w:tc>
          <w:tcPr>
            <w:tcW w:w="1207" w:type="dxa"/>
            <w:vAlign w:val="center"/>
          </w:tcPr>
          <w:p w14:paraId="0B439209" w14:textId="77777777" w:rsidR="00854977" w:rsidRPr="00456890" w:rsidDel="007369EF" w:rsidRDefault="00854977" w:rsidP="00AA21A1">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FD31C7B" w14:textId="77777777" w:rsidR="00854977" w:rsidRPr="00456890" w:rsidRDefault="00854977" w:rsidP="00F82F34">
      <w:pPr>
        <w:pStyle w:val="TH"/>
      </w:pPr>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r w:rsidRPr="00F82F34">
              <w:t>LocationInfo</w:t>
            </w:r>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r w:rsidRPr="00F82F34">
              <w:t>RelativeCartesianLocation</w:t>
            </w:r>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r w:rsidRPr="00F82F34">
              <w:t>SpatialMapId</w:t>
            </w:r>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r w:rsidRPr="00F82F34">
              <w:t>SupportedFeatures</w:t>
            </w:r>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Represents the list of supported feature(s)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r w:rsidRPr="00F82F34">
              <w:t>ValTargetUe</w:t>
            </w:r>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764" w:name="_Toc214976598"/>
      <w:r w:rsidRPr="00F82F34">
        <w:t>6.2.3.6.2</w:t>
      </w:r>
      <w:r w:rsidRPr="00F82F34">
        <w:tab/>
        <w:t>Structured data types</w:t>
      </w:r>
      <w:bookmarkEnd w:id="764"/>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486CE309" w14:textId="77777777" w:rsidR="00854977" w:rsidRPr="00456890" w:rsidRDefault="00854977" w:rsidP="00F82F34">
      <w:pPr>
        <w:pStyle w:val="H6"/>
      </w:pPr>
      <w:r w:rsidRPr="00F82F34">
        <w:t>6.2.3.6.2.3</w:t>
      </w:r>
      <w:r w:rsidRPr="00F82F34">
        <w:tab/>
        <w:t>Type: SpatialMapLocDetails</w:t>
      </w:r>
      <w:r w:rsidRPr="00F82F34" w:rsidDel="004A087C">
        <w:t xml:space="preserve"> </w:t>
      </w:r>
    </w:p>
    <w:p w14:paraId="144EB2CE" w14:textId="77777777" w:rsidR="00854977" w:rsidRPr="00456890" w:rsidRDefault="00854977" w:rsidP="00F82F34">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57FD20DB" w14:textId="77777777" w:rsidTr="00AA21A1">
        <w:trPr>
          <w:jc w:val="center"/>
        </w:trPr>
        <w:tc>
          <w:tcPr>
            <w:tcW w:w="1552" w:type="dxa"/>
            <w:shd w:val="clear" w:color="auto" w:fill="C0C0C0"/>
            <w:hideMark/>
          </w:tcPr>
          <w:p w14:paraId="2A2E36D8" w14:textId="77777777" w:rsidR="00854977" w:rsidRPr="00456890" w:rsidRDefault="00854977" w:rsidP="00F82F34">
            <w:pPr>
              <w:pStyle w:val="TAH"/>
            </w:pPr>
            <w:r w:rsidRPr="00F82F34">
              <w:t>Attribute name</w:t>
            </w:r>
          </w:p>
        </w:tc>
        <w:tc>
          <w:tcPr>
            <w:tcW w:w="1417" w:type="dxa"/>
            <w:shd w:val="clear" w:color="auto" w:fill="C0C0C0"/>
            <w:hideMark/>
          </w:tcPr>
          <w:p w14:paraId="49FAC42D" w14:textId="77777777" w:rsidR="00854977" w:rsidRPr="00456890" w:rsidRDefault="00854977" w:rsidP="00F82F34">
            <w:pPr>
              <w:pStyle w:val="TAH"/>
            </w:pPr>
            <w:r w:rsidRPr="00F82F34">
              <w:t>Data type</w:t>
            </w:r>
          </w:p>
        </w:tc>
        <w:tc>
          <w:tcPr>
            <w:tcW w:w="425" w:type="dxa"/>
            <w:shd w:val="clear" w:color="auto" w:fill="C0C0C0"/>
            <w:hideMark/>
          </w:tcPr>
          <w:p w14:paraId="3444C5AB" w14:textId="77777777" w:rsidR="00854977" w:rsidRPr="00456890" w:rsidRDefault="00854977" w:rsidP="00F82F34">
            <w:pPr>
              <w:pStyle w:val="TAH"/>
            </w:pPr>
            <w:r w:rsidRPr="00F82F34">
              <w:t>P</w:t>
            </w:r>
          </w:p>
        </w:tc>
        <w:tc>
          <w:tcPr>
            <w:tcW w:w="1134" w:type="dxa"/>
            <w:shd w:val="clear" w:color="auto" w:fill="C0C0C0"/>
          </w:tcPr>
          <w:p w14:paraId="4D600A5C" w14:textId="77777777" w:rsidR="00854977" w:rsidRPr="00456890" w:rsidRDefault="00854977" w:rsidP="00F82F34">
            <w:pPr>
              <w:pStyle w:val="TAH"/>
            </w:pPr>
            <w:r w:rsidRPr="00F82F34">
              <w:t>Cardinality</w:t>
            </w:r>
          </w:p>
        </w:tc>
        <w:tc>
          <w:tcPr>
            <w:tcW w:w="3686" w:type="dxa"/>
            <w:shd w:val="clear" w:color="auto" w:fill="C0C0C0"/>
            <w:hideMark/>
          </w:tcPr>
          <w:p w14:paraId="787A5212" w14:textId="77777777" w:rsidR="00854977" w:rsidRPr="00456890" w:rsidRDefault="00854977" w:rsidP="00F82F34">
            <w:pPr>
              <w:pStyle w:val="TAH"/>
            </w:pPr>
            <w:r w:rsidRPr="00F82F34">
              <w:t>Description</w:t>
            </w:r>
          </w:p>
        </w:tc>
        <w:tc>
          <w:tcPr>
            <w:tcW w:w="1310" w:type="dxa"/>
            <w:shd w:val="clear" w:color="auto" w:fill="C0C0C0"/>
          </w:tcPr>
          <w:p w14:paraId="07AB76E7" w14:textId="77777777" w:rsidR="00854977" w:rsidRPr="00456890" w:rsidRDefault="00854977" w:rsidP="00DC426E">
            <w:pPr>
              <w:pStyle w:val="TAH"/>
            </w:pPr>
            <w:r w:rsidRPr="00DC426E">
              <w:t>Applicability</w:t>
            </w:r>
          </w:p>
        </w:tc>
      </w:tr>
      <w:tr w:rsidR="00854977" w:rsidRPr="00456890" w14:paraId="30F4309C" w14:textId="77777777" w:rsidTr="00AA21A1">
        <w:trPr>
          <w:jc w:val="center"/>
        </w:trPr>
        <w:tc>
          <w:tcPr>
            <w:tcW w:w="1552" w:type="dxa"/>
            <w:vAlign w:val="center"/>
          </w:tcPr>
          <w:p w14:paraId="24E26074" w14:textId="77777777" w:rsidR="00854977" w:rsidRPr="00456890" w:rsidRDefault="00854977" w:rsidP="00F82F34">
            <w:pPr>
              <w:pStyle w:val="TAL"/>
            </w:pPr>
            <w:r w:rsidRPr="00F82F34">
              <w:t>targetId</w:t>
            </w:r>
          </w:p>
        </w:tc>
        <w:tc>
          <w:tcPr>
            <w:tcW w:w="1417" w:type="dxa"/>
            <w:vAlign w:val="center"/>
          </w:tcPr>
          <w:p w14:paraId="1B9B1563" w14:textId="77777777" w:rsidR="00854977" w:rsidRPr="00456890" w:rsidRDefault="00854977" w:rsidP="00AA21A1">
            <w:pPr>
              <w:pStyle w:val="TAL"/>
              <w:rPr>
                <w:color w:val="000000" w:themeColor="text1"/>
              </w:rPr>
            </w:pPr>
            <w:r w:rsidRPr="00B63E37">
              <w:rPr>
                <w:noProof/>
                <w:lang w:eastAsia="zh-CN"/>
              </w:rPr>
              <w:t>ValTargetUe</w:t>
            </w:r>
          </w:p>
        </w:tc>
        <w:tc>
          <w:tcPr>
            <w:tcW w:w="425" w:type="dxa"/>
            <w:vAlign w:val="center"/>
          </w:tcPr>
          <w:p w14:paraId="2790493D" w14:textId="77777777" w:rsidR="00854977" w:rsidRPr="00456890" w:rsidRDefault="00854977" w:rsidP="00F82F34">
            <w:pPr>
              <w:pStyle w:val="TAC"/>
            </w:pPr>
            <w:r w:rsidRPr="00F82F34">
              <w:t>O</w:t>
            </w:r>
          </w:p>
        </w:tc>
        <w:tc>
          <w:tcPr>
            <w:tcW w:w="1134" w:type="dxa"/>
            <w:vAlign w:val="center"/>
          </w:tcPr>
          <w:p w14:paraId="65566D91" w14:textId="77777777" w:rsidR="00854977" w:rsidRPr="00456890" w:rsidRDefault="00854977" w:rsidP="005E2EBE">
            <w:pPr>
              <w:pStyle w:val="TAC"/>
            </w:pPr>
            <w:r w:rsidRPr="005E2EBE">
              <w:t>0..1</w:t>
            </w:r>
          </w:p>
        </w:tc>
        <w:tc>
          <w:tcPr>
            <w:tcW w:w="3686" w:type="dxa"/>
            <w:vAlign w:val="center"/>
          </w:tcPr>
          <w:p w14:paraId="3FB64DA9" w14:textId="77777777" w:rsidR="00854977" w:rsidRPr="00456890" w:rsidRDefault="00854977" w:rsidP="00F82F34">
            <w:pPr>
              <w:pStyle w:val="TAL"/>
            </w:pPr>
            <w:r w:rsidRPr="00F82F34">
              <w:t>Contains the identity of VAL UE or VAL user.</w:t>
            </w:r>
          </w:p>
        </w:tc>
        <w:tc>
          <w:tcPr>
            <w:tcW w:w="1310" w:type="dxa"/>
            <w:vAlign w:val="center"/>
          </w:tcPr>
          <w:p w14:paraId="4FCE1B25" w14:textId="77777777" w:rsidR="00854977" w:rsidRPr="00456890" w:rsidRDefault="00854977" w:rsidP="00AA21A1">
            <w:pPr>
              <w:pStyle w:val="TAL"/>
              <w:rPr>
                <w:rFonts w:cs="Arial"/>
                <w:color w:val="000000" w:themeColor="text1"/>
                <w:szCs w:val="18"/>
              </w:rPr>
            </w:pPr>
          </w:p>
        </w:tc>
      </w:tr>
      <w:tr w:rsidR="00854977" w:rsidRPr="00456890" w14:paraId="081AA19F" w14:textId="77777777" w:rsidTr="00AA21A1">
        <w:trPr>
          <w:jc w:val="center"/>
        </w:trPr>
        <w:tc>
          <w:tcPr>
            <w:tcW w:w="1552" w:type="dxa"/>
            <w:vAlign w:val="center"/>
          </w:tcPr>
          <w:p w14:paraId="22F9A62B" w14:textId="77777777" w:rsidR="00854977" w:rsidRDefault="00854977" w:rsidP="00F82F34">
            <w:pPr>
              <w:pStyle w:val="TAL"/>
            </w:pPr>
            <w:r w:rsidRPr="00F82F34">
              <w:t>position</w:t>
            </w:r>
          </w:p>
        </w:tc>
        <w:tc>
          <w:tcPr>
            <w:tcW w:w="1417" w:type="dxa"/>
            <w:vAlign w:val="center"/>
          </w:tcPr>
          <w:p w14:paraId="5E687CC3" w14:textId="77777777" w:rsidR="00854977" w:rsidRPr="00B63E37" w:rsidRDefault="00854977" w:rsidP="00AA21A1">
            <w:pPr>
              <w:pStyle w:val="TAL"/>
              <w:rPr>
                <w:noProof/>
                <w:lang w:eastAsia="zh-CN"/>
              </w:rPr>
            </w:pPr>
            <w:r>
              <w:t>RelativeCartesianLocation</w:t>
            </w:r>
          </w:p>
        </w:tc>
        <w:tc>
          <w:tcPr>
            <w:tcW w:w="425" w:type="dxa"/>
            <w:vAlign w:val="center"/>
          </w:tcPr>
          <w:p w14:paraId="69872712" w14:textId="77777777" w:rsidR="00854977" w:rsidRDefault="00854977" w:rsidP="00F82F34">
            <w:pPr>
              <w:pStyle w:val="TAC"/>
            </w:pPr>
            <w:r w:rsidRPr="00F82F34">
              <w:t>O</w:t>
            </w:r>
          </w:p>
        </w:tc>
        <w:tc>
          <w:tcPr>
            <w:tcW w:w="1134" w:type="dxa"/>
            <w:vAlign w:val="center"/>
          </w:tcPr>
          <w:p w14:paraId="00F2BC67" w14:textId="77777777" w:rsidR="00854977" w:rsidRDefault="00854977" w:rsidP="005E2EBE">
            <w:pPr>
              <w:pStyle w:val="TAC"/>
            </w:pPr>
            <w:r w:rsidRPr="005E2EBE">
              <w:t>0..1</w:t>
            </w:r>
          </w:p>
        </w:tc>
        <w:tc>
          <w:tcPr>
            <w:tcW w:w="3686" w:type="dxa"/>
            <w:vAlign w:val="center"/>
          </w:tcPr>
          <w:p w14:paraId="7B326D3E" w14:textId="77777777" w:rsidR="00854977" w:rsidRDefault="00854977" w:rsidP="00F82F34">
            <w:pPr>
              <w:pStyle w:val="TAL"/>
            </w:pPr>
            <w:r w:rsidRPr="00F82F34">
              <w:t>Contains the three dimensional position of the VAL UE or VAL user in spatial map.</w:t>
            </w:r>
          </w:p>
        </w:tc>
        <w:tc>
          <w:tcPr>
            <w:tcW w:w="1310" w:type="dxa"/>
            <w:vAlign w:val="center"/>
          </w:tcPr>
          <w:p w14:paraId="5895DBB5" w14:textId="77777777" w:rsidR="00854977" w:rsidRPr="00456890" w:rsidRDefault="00854977" w:rsidP="00AA21A1">
            <w:pPr>
              <w:pStyle w:val="TAL"/>
              <w:rPr>
                <w:rFonts w:cs="Arial"/>
                <w:color w:val="000000" w:themeColor="text1"/>
                <w:szCs w:val="18"/>
              </w:rPr>
            </w:pPr>
          </w:p>
        </w:tc>
      </w:tr>
      <w:tr w:rsidR="00854977" w:rsidRPr="00456890" w14:paraId="381D3243" w14:textId="77777777" w:rsidTr="00AA21A1">
        <w:trPr>
          <w:jc w:val="center"/>
        </w:trPr>
        <w:tc>
          <w:tcPr>
            <w:tcW w:w="1552" w:type="dxa"/>
            <w:vAlign w:val="center"/>
          </w:tcPr>
          <w:p w14:paraId="00B715B3" w14:textId="77777777" w:rsidR="00854977" w:rsidRDefault="00854977" w:rsidP="00F82F34">
            <w:pPr>
              <w:pStyle w:val="TAL"/>
            </w:pPr>
            <w:r w:rsidRPr="00F82F34">
              <w:t>pose</w:t>
            </w:r>
          </w:p>
        </w:tc>
        <w:tc>
          <w:tcPr>
            <w:tcW w:w="1417" w:type="dxa"/>
            <w:vAlign w:val="center"/>
          </w:tcPr>
          <w:p w14:paraId="0AC82BB4" w14:textId="77777777" w:rsidR="00854977" w:rsidRPr="00B63E37" w:rsidRDefault="00854977" w:rsidP="00AA21A1">
            <w:pPr>
              <w:pStyle w:val="TAL"/>
              <w:rPr>
                <w:noProof/>
                <w:lang w:eastAsia="zh-CN"/>
              </w:rPr>
            </w:pPr>
            <w:r>
              <w:rPr>
                <w:noProof/>
                <w:lang w:eastAsia="zh-CN"/>
              </w:rPr>
              <w:t>Pose</w:t>
            </w:r>
          </w:p>
        </w:tc>
        <w:tc>
          <w:tcPr>
            <w:tcW w:w="425" w:type="dxa"/>
            <w:vAlign w:val="center"/>
          </w:tcPr>
          <w:p w14:paraId="3C414A4B" w14:textId="77777777" w:rsidR="00854977" w:rsidRDefault="00854977" w:rsidP="00F82F34">
            <w:pPr>
              <w:pStyle w:val="TAC"/>
            </w:pPr>
            <w:r w:rsidRPr="00F82F34">
              <w:t>O</w:t>
            </w:r>
          </w:p>
        </w:tc>
        <w:tc>
          <w:tcPr>
            <w:tcW w:w="1134" w:type="dxa"/>
            <w:vAlign w:val="center"/>
          </w:tcPr>
          <w:p w14:paraId="2FCC038A" w14:textId="77777777" w:rsidR="00854977" w:rsidRDefault="00854977" w:rsidP="005E2EBE">
            <w:pPr>
              <w:pStyle w:val="TAC"/>
            </w:pPr>
            <w:r w:rsidRPr="005E2EBE">
              <w:t>0..1</w:t>
            </w:r>
          </w:p>
        </w:tc>
        <w:tc>
          <w:tcPr>
            <w:tcW w:w="3686" w:type="dxa"/>
            <w:vAlign w:val="center"/>
          </w:tcPr>
          <w:p w14:paraId="40B090A9" w14:textId="77777777" w:rsidR="00854977" w:rsidRDefault="00854977" w:rsidP="00F82F34">
            <w:pPr>
              <w:pStyle w:val="TAL"/>
            </w:pPr>
            <w:r w:rsidRPr="00F82F34">
              <w:t>Contains the pose of the VAL UE or VAL user.</w:t>
            </w:r>
          </w:p>
        </w:tc>
        <w:tc>
          <w:tcPr>
            <w:tcW w:w="1310" w:type="dxa"/>
            <w:vAlign w:val="center"/>
          </w:tcPr>
          <w:p w14:paraId="50AA80D4" w14:textId="77777777" w:rsidR="00854977" w:rsidRPr="00456890" w:rsidRDefault="00854977" w:rsidP="00AA21A1">
            <w:pPr>
              <w:pStyle w:val="TAL"/>
              <w:rPr>
                <w:rFonts w:cs="Arial"/>
                <w:color w:val="000000" w:themeColor="text1"/>
                <w:szCs w:val="18"/>
              </w:rPr>
            </w:pPr>
          </w:p>
        </w:tc>
      </w:tr>
    </w:tbl>
    <w:p w14:paraId="54F78F4B" w14:textId="77777777" w:rsidR="007D609F" w:rsidRDefault="007D609F" w:rsidP="007D609F">
      <w:pPr>
        <w:rPr>
          <w:lang w:val="en-US"/>
        </w:rPr>
      </w:pPr>
    </w:p>
    <w:p w14:paraId="421B9781" w14:textId="5CB6340C" w:rsidR="00854977" w:rsidRPr="00456890" w:rsidRDefault="00854977" w:rsidP="00F82F34">
      <w:pPr>
        <w:pStyle w:val="Heading5"/>
        <w:rPr>
          <w:lang w:val="en-US"/>
        </w:rPr>
      </w:pPr>
      <w:bookmarkStart w:id="765" w:name="_Toc214976599"/>
      <w:r w:rsidRPr="00F82F34">
        <w:t>6.2.3.6.3</w:t>
      </w:r>
      <w:r w:rsidRPr="00F82F34">
        <w:tab/>
        <w:t>Simple data types and enumerations</w:t>
      </w:r>
      <w:bookmarkEnd w:id="765"/>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766" w:name="_Toc214976600"/>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766"/>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767" w:name="_Toc214976601"/>
      <w:r w:rsidRPr="00F82F34">
        <w:t>6.2.</w:t>
      </w:r>
      <w:r w:rsidR="00473DBC" w:rsidRPr="00F82F34">
        <w:t>3</w:t>
      </w:r>
      <w:r w:rsidRPr="00F82F34">
        <w:t>.6.5</w:t>
      </w:r>
      <w:r w:rsidRPr="00F82F34">
        <w:tab/>
        <w:t>Binary data</w:t>
      </w:r>
      <w:bookmarkEnd w:id="767"/>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768" w:name="_Toc214976602"/>
      <w:r w:rsidRPr="00F82F34">
        <w:t>6.2.3</w:t>
      </w:r>
      <w:r w:rsidR="00A61FAF" w:rsidRPr="00F82F34">
        <w:t>.7</w:t>
      </w:r>
      <w:r w:rsidR="00A61FAF" w:rsidRPr="00F82F34">
        <w:tab/>
        <w:t>Error Handling</w:t>
      </w:r>
      <w:bookmarkEnd w:id="758"/>
      <w:bookmarkEnd w:id="768"/>
    </w:p>
    <w:p w14:paraId="1234AB77" w14:textId="729E1A3B" w:rsidR="00A61FAF" w:rsidRPr="00456890" w:rsidRDefault="00EA5189" w:rsidP="00F82F34">
      <w:pPr>
        <w:pStyle w:val="Heading5"/>
      </w:pPr>
      <w:bookmarkStart w:id="769" w:name="_Toc207721526"/>
      <w:bookmarkStart w:id="770" w:name="_Toc214976603"/>
      <w:r w:rsidRPr="00F82F34">
        <w:t>6.2.3</w:t>
      </w:r>
      <w:r w:rsidR="00A61FAF" w:rsidRPr="00F82F34">
        <w:t>.7.1</w:t>
      </w:r>
      <w:r w:rsidR="00A61FAF" w:rsidRPr="00F82F34">
        <w:tab/>
        <w:t>General</w:t>
      </w:r>
      <w:bookmarkEnd w:id="769"/>
      <w:bookmarkEnd w:id="770"/>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771" w:name="_Toc207721527"/>
      <w:bookmarkStart w:id="772" w:name="_Toc214976604"/>
      <w:r w:rsidRPr="00F82F34">
        <w:t>6.2.3</w:t>
      </w:r>
      <w:r w:rsidR="00A61FAF" w:rsidRPr="00F82F34">
        <w:t>.7.2</w:t>
      </w:r>
      <w:r w:rsidR="00A61FAF" w:rsidRPr="00F82F34">
        <w:tab/>
        <w:t>Protocol Errors</w:t>
      </w:r>
      <w:bookmarkEnd w:id="771"/>
      <w:bookmarkEnd w:id="772"/>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773" w:name="_Toc207721528"/>
      <w:bookmarkStart w:id="774" w:name="_Toc214976605"/>
      <w:r w:rsidRPr="00F82F34">
        <w:t>6.2.3</w:t>
      </w:r>
      <w:r w:rsidR="00A61FAF" w:rsidRPr="00F82F34">
        <w:t>.7.3</w:t>
      </w:r>
      <w:r w:rsidR="00A61FAF" w:rsidRPr="00F82F34">
        <w:tab/>
        <w:t>Application Errors</w:t>
      </w:r>
      <w:bookmarkEnd w:id="773"/>
      <w:bookmarkEnd w:id="774"/>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775" w:name="_Toc207721529"/>
      <w:bookmarkStart w:id="776" w:name="_Toc214976606"/>
      <w:r w:rsidRPr="00F82F34">
        <w:t>6.2.3</w:t>
      </w:r>
      <w:r w:rsidR="00A61FAF" w:rsidRPr="00F82F34">
        <w:t>.8</w:t>
      </w:r>
      <w:r w:rsidR="00A61FAF" w:rsidRPr="00F82F34">
        <w:tab/>
        <w:t>Feature negotiation</w:t>
      </w:r>
      <w:bookmarkEnd w:id="775"/>
      <w:bookmarkEnd w:id="776"/>
    </w:p>
    <w:p w14:paraId="6BE2D6F8" w14:textId="6FFF81E6" w:rsidR="00A61FAF" w:rsidRPr="00456890" w:rsidRDefault="00A61FAF" w:rsidP="00F82F34">
      <w:r w:rsidRPr="00F82F34">
        <w:t>The optional features in table </w:t>
      </w:r>
      <w:r w:rsidR="00EA5189" w:rsidRPr="00F82F34">
        <w:t>6.2.3</w:t>
      </w:r>
      <w:r w:rsidRPr="00F82F34">
        <w:t>.8-1 are defined for the SS_SmLocalization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777" w:name="_Toc207721530"/>
      <w:bookmarkStart w:id="778" w:name="_Toc214976607"/>
      <w:r w:rsidRPr="00F82F34">
        <w:t>6.2.3</w:t>
      </w:r>
      <w:r w:rsidR="00A61FAF" w:rsidRPr="00F82F34">
        <w:t>.9</w:t>
      </w:r>
      <w:r w:rsidR="00A61FAF" w:rsidRPr="00F82F34">
        <w:tab/>
        <w:t>Security</w:t>
      </w:r>
      <w:bookmarkEnd w:id="777"/>
      <w:bookmarkEnd w:id="778"/>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779" w:name="_Toc207721531"/>
      <w:bookmarkStart w:id="780" w:name="_Toc214976608"/>
      <w:bookmarkStart w:id="781" w:name="_Toc207721532"/>
      <w:r w:rsidRPr="00F82F34">
        <w:t>6.2.4</w:t>
      </w:r>
      <w:r w:rsidRPr="00F82F34">
        <w:tab/>
        <w:t>SS_SmDataSourceDiscovery API</w:t>
      </w:r>
      <w:bookmarkEnd w:id="779"/>
      <w:bookmarkEnd w:id="780"/>
    </w:p>
    <w:p w14:paraId="382952E6" w14:textId="1C85C606" w:rsidR="00257775" w:rsidRPr="00456890" w:rsidRDefault="00EA5189" w:rsidP="00F82F34">
      <w:pPr>
        <w:pStyle w:val="Heading4"/>
      </w:pPr>
      <w:bookmarkStart w:id="782" w:name="_Toc214976609"/>
      <w:r w:rsidRPr="00F82F34">
        <w:t>6.2.4</w:t>
      </w:r>
      <w:r w:rsidR="00257775" w:rsidRPr="00F82F34">
        <w:t>.1</w:t>
      </w:r>
      <w:r w:rsidR="00257775" w:rsidRPr="00F82F34">
        <w:tab/>
        <w:t>Introduction</w:t>
      </w:r>
      <w:bookmarkEnd w:id="781"/>
      <w:bookmarkEnd w:id="782"/>
    </w:p>
    <w:p w14:paraId="245E0884" w14:textId="77777777" w:rsidR="00257775" w:rsidRPr="00456890" w:rsidRDefault="00257775" w:rsidP="00F82F34">
      <w:pPr>
        <w:rPr>
          <w:noProof/>
          <w:lang w:eastAsia="zh-CN"/>
        </w:rPr>
      </w:pPr>
      <w:r w:rsidRPr="00F82F34">
        <w:t>The SS_SmDataSourceDiscovery service shall use the SS_SmDataSourceDiscovery API.</w:t>
      </w:r>
    </w:p>
    <w:p w14:paraId="467963F4" w14:textId="77777777" w:rsidR="00257775" w:rsidRPr="00456890" w:rsidRDefault="00257775" w:rsidP="00F82F34">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39FC63BA" w14:textId="77777777" w:rsidR="00257775" w:rsidRPr="00456890" w:rsidRDefault="00257775" w:rsidP="00F82F34">
      <w:pPr>
        <w:rPr>
          <w:noProof/>
          <w:lang w:eastAsia="zh-CN"/>
        </w:rPr>
      </w:pPr>
      <w:r w:rsidRPr="00F82F34">
        <w:rPr>
          <w:b/>
        </w:rPr>
        <w:t>{apiRoot}/&lt;apiName&gt;/&lt;apiVersion&gt;</w:t>
      </w:r>
    </w:p>
    <w:p w14:paraId="228AB97A" w14:textId="77777777" w:rsidR="00257775" w:rsidRPr="00456890" w:rsidRDefault="00257775" w:rsidP="00F82F34">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3EFA4E2B" w14:textId="77777777" w:rsidR="00257775" w:rsidRPr="00F82F34" w:rsidRDefault="00257775" w:rsidP="00F82F34">
      <w:pPr>
        <w:rPr>
          <w:b/>
          <w:bCs/>
          <w:noProof/>
        </w:rPr>
      </w:pPr>
      <w:r w:rsidRPr="00F82F34">
        <w:rPr>
          <w:b/>
          <w:bCs/>
        </w:rPr>
        <w:t>{apiRoot}/&lt;apiName&gt;/&lt;apiVersion&gt;/&lt;apiSpecificSuffixes&gt;</w:t>
      </w:r>
    </w:p>
    <w:p w14:paraId="2395A116" w14:textId="77777777" w:rsidR="00257775" w:rsidRPr="00456890" w:rsidRDefault="00257775" w:rsidP="00F82F34">
      <w:pPr>
        <w:rPr>
          <w:noProof/>
          <w:lang w:eastAsia="zh-CN"/>
        </w:rPr>
      </w:pPr>
      <w:r w:rsidRPr="00F82F34">
        <w:t>with the following components:</w:t>
      </w:r>
    </w:p>
    <w:p w14:paraId="3E519E30" w14:textId="77777777" w:rsidR="00257775" w:rsidRPr="00456890" w:rsidRDefault="00257775" w:rsidP="00F82F34">
      <w:pPr>
        <w:pStyle w:val="B1"/>
        <w:rPr>
          <w:noProof/>
          <w:lang w:eastAsia="zh-CN"/>
        </w:rPr>
      </w:pPr>
      <w:r w:rsidRPr="00F82F34">
        <w:t>-</w:t>
      </w:r>
      <w:r w:rsidRPr="00F82F34">
        <w:tab/>
        <w:t>The {apiRoot} shall be set as described in clause 6.5 of 3GPP TS 29.549 [17].</w:t>
      </w:r>
    </w:p>
    <w:p w14:paraId="5C2E5F11" w14:textId="77777777" w:rsidR="00257775" w:rsidRPr="00456890" w:rsidRDefault="00257775" w:rsidP="00F82F34">
      <w:pPr>
        <w:pStyle w:val="B1"/>
        <w:rPr>
          <w:noProof/>
        </w:rPr>
      </w:pPr>
      <w:r w:rsidRPr="00F82F34">
        <w:t>-</w:t>
      </w:r>
      <w:r w:rsidRPr="00F82F34">
        <w:tab/>
        <w:t>The &lt;apiName&gt;</w:t>
      </w:r>
      <w:r w:rsidRPr="00F82F34">
        <w:rPr>
          <w:b/>
        </w:rPr>
        <w:t xml:space="preserve"> </w:t>
      </w:r>
      <w:r w:rsidRPr="00F82F34">
        <w:t>shall be "ssm-dsdisc".</w:t>
      </w:r>
    </w:p>
    <w:p w14:paraId="7A0201E3" w14:textId="77777777" w:rsidR="00257775" w:rsidRPr="00456890" w:rsidRDefault="00257775" w:rsidP="00F82F34">
      <w:pPr>
        <w:pStyle w:val="B1"/>
        <w:rPr>
          <w:noProof/>
        </w:rPr>
      </w:pPr>
      <w:r w:rsidRPr="00F82F34">
        <w:t>-</w:t>
      </w:r>
      <w:r w:rsidRPr="00F82F34">
        <w:tab/>
        <w:t>The &lt;apiVersion&gt; shall be "v1".</w:t>
      </w:r>
    </w:p>
    <w:p w14:paraId="7AEE36AD" w14:textId="4AC28E2A" w:rsidR="00E8319D" w:rsidRDefault="00E8319D" w:rsidP="00F82F34">
      <w:pPr>
        <w:pStyle w:val="B1"/>
        <w:rPr>
          <w:noProof/>
        </w:rPr>
      </w:pPr>
      <w:r w:rsidRPr="00F82F34">
        <w:t>-</w:t>
      </w:r>
      <w:r w:rsidRPr="00F82F34">
        <w:tab/>
        <w:t>The &lt;apiSpecificSuffixes&gt; shall be set as described in clause 6.2.4.3 and 6.2.4.4.</w:t>
      </w:r>
    </w:p>
    <w:p w14:paraId="7BA9C8DC" w14:textId="77777777" w:rsidR="00257775" w:rsidRPr="00456890" w:rsidRDefault="00257775" w:rsidP="00F82F34">
      <w:pPr>
        <w:pStyle w:val="NO"/>
      </w:pPr>
      <w:r w:rsidRPr="00F82F34">
        <w:t>NOTE:</w:t>
      </w:r>
      <w:r w:rsidRPr="00F82F34">
        <w:tab/>
        <w:t>When 3GPP TS 29.122 [2] is referenced for the common protocol and interface aspects for API definition in the clauses under clause 5, the SEAL SM Server takes the role of the SCEF and the service consumer takes the role of the SCS/AS.</w:t>
      </w:r>
    </w:p>
    <w:p w14:paraId="3B8BABBD" w14:textId="6E92B21D" w:rsidR="00257775" w:rsidRPr="00456890" w:rsidRDefault="00EA5189" w:rsidP="00F82F34">
      <w:pPr>
        <w:pStyle w:val="Heading4"/>
      </w:pPr>
      <w:bookmarkStart w:id="783" w:name="_Toc207721533"/>
      <w:bookmarkStart w:id="784" w:name="_Toc214976610"/>
      <w:r w:rsidRPr="00F82F34">
        <w:t>6.2.4</w:t>
      </w:r>
      <w:r w:rsidR="00257775" w:rsidRPr="00F82F34">
        <w:t>.2</w:t>
      </w:r>
      <w:r w:rsidR="00257775" w:rsidRPr="00F82F34">
        <w:tab/>
        <w:t>Usage of HTTP and common API related aspects</w:t>
      </w:r>
      <w:bookmarkEnd w:id="783"/>
      <w:bookmarkEnd w:id="784"/>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785" w:name="_Toc207721534"/>
      <w:bookmarkStart w:id="786" w:name="_Toc214976611"/>
      <w:r w:rsidRPr="00F82F34">
        <w:t>6.2.4</w:t>
      </w:r>
      <w:r w:rsidR="00257775" w:rsidRPr="00F82F34">
        <w:t>.3</w:t>
      </w:r>
      <w:r w:rsidR="00257775" w:rsidRPr="00F82F34">
        <w:tab/>
        <w:t>Resources</w:t>
      </w:r>
      <w:bookmarkEnd w:id="785"/>
      <w:bookmarkEnd w:id="786"/>
    </w:p>
    <w:p w14:paraId="6B21BF95" w14:textId="1675F077" w:rsidR="00257775" w:rsidRPr="00456890" w:rsidRDefault="00EA5189" w:rsidP="00F82F34">
      <w:pPr>
        <w:pStyle w:val="Heading5"/>
      </w:pPr>
      <w:bookmarkStart w:id="787" w:name="_Toc207721535"/>
      <w:bookmarkStart w:id="788" w:name="_Toc214976612"/>
      <w:r w:rsidRPr="00F82F34">
        <w:t>6.2.4</w:t>
      </w:r>
      <w:r w:rsidR="00257775" w:rsidRPr="00F82F34">
        <w:t>.3.1</w:t>
      </w:r>
      <w:r w:rsidR="00257775" w:rsidRPr="00F82F34">
        <w:tab/>
        <w:t>Overview</w:t>
      </w:r>
      <w:bookmarkEnd w:id="787"/>
      <w:bookmarkEnd w:id="788"/>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64" type="#_x0000_t75" style="width:273pt;height:148.05pt" o:ole="">
            <v:imagedata r:id="rId89" o:title=""/>
          </v:shape>
          <o:OLEObject Type="Embed" ProgID="Visio.Drawing.15" ShapeID="_x0000_i1064" DrawAspect="Content" ObjectID="_1825850789" r:id="rId90"/>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789" w:name="_Toc207721536"/>
      <w:bookmarkStart w:id="790" w:name="_Toc214976613"/>
      <w:r w:rsidRPr="00F82F34">
        <w:t>6.2.4</w:t>
      </w:r>
      <w:r w:rsidR="00257775" w:rsidRPr="00F82F34">
        <w:t>.3.2</w:t>
      </w:r>
      <w:r w:rsidR="00257775" w:rsidRPr="00F82F34">
        <w:tab/>
        <w:t>Resource: Spatial Maps Data Source Profiles</w:t>
      </w:r>
      <w:bookmarkEnd w:id="789"/>
      <w:bookmarkEnd w:id="790"/>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C13DEC" w:rsidRPr="00456890" w14:paraId="37A7F833" w14:textId="77777777" w:rsidTr="00257775">
        <w:trPr>
          <w:jc w:val="center"/>
        </w:trPr>
        <w:tc>
          <w:tcPr>
            <w:tcW w:w="878" w:type="pct"/>
            <w:vAlign w:val="center"/>
          </w:tcPr>
          <w:p w14:paraId="4E3FA66B" w14:textId="77777777" w:rsidR="00C13DEC" w:rsidRPr="002D28A6" w:rsidRDefault="00C13DEC" w:rsidP="00C13DEC">
            <w:pPr>
              <w:pStyle w:val="TAL"/>
            </w:pPr>
            <w:r>
              <w:t>area-int</w:t>
            </w:r>
          </w:p>
        </w:tc>
        <w:tc>
          <w:tcPr>
            <w:tcW w:w="679" w:type="pct"/>
            <w:vAlign w:val="center"/>
          </w:tcPr>
          <w:p w14:paraId="7AE04217" w14:textId="77777777" w:rsidR="00C13DEC" w:rsidRPr="002D28A6" w:rsidRDefault="00C13DEC" w:rsidP="00C13DEC">
            <w:pPr>
              <w:pStyle w:val="TAL"/>
            </w:pPr>
            <w:r>
              <w:t>LocationInfo</w:t>
            </w:r>
          </w:p>
        </w:tc>
        <w:tc>
          <w:tcPr>
            <w:tcW w:w="279" w:type="pct"/>
            <w:vAlign w:val="center"/>
          </w:tcPr>
          <w:p w14:paraId="085469CA" w14:textId="3C485820" w:rsidR="00C13DEC" w:rsidRPr="002D28A6" w:rsidRDefault="00C13DEC" w:rsidP="00C13DEC">
            <w:pPr>
              <w:pStyle w:val="TAC"/>
            </w:pPr>
            <w:r>
              <w:t>O</w:t>
            </w:r>
          </w:p>
        </w:tc>
        <w:tc>
          <w:tcPr>
            <w:tcW w:w="518" w:type="pct"/>
            <w:vAlign w:val="center"/>
          </w:tcPr>
          <w:p w14:paraId="296B208F" w14:textId="47190B94" w:rsidR="00C13DEC" w:rsidRPr="002D28A6" w:rsidRDefault="00C13DEC" w:rsidP="00C13DEC">
            <w:pPr>
              <w:pStyle w:val="TAC"/>
            </w:pPr>
            <w:r>
              <w:t>0..</w:t>
            </w:r>
            <w:r w:rsidRPr="00456890">
              <w:t>1</w:t>
            </w:r>
          </w:p>
        </w:tc>
        <w:tc>
          <w:tcPr>
            <w:tcW w:w="1835" w:type="pct"/>
            <w:vAlign w:val="center"/>
          </w:tcPr>
          <w:p w14:paraId="0DCCCDF1" w14:textId="77777777" w:rsidR="00C13DEC" w:rsidRPr="002D28A6" w:rsidRDefault="00C13DEC" w:rsidP="00C13DE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C13DEC" w:rsidRPr="002D28A6" w:rsidRDefault="00C13DEC" w:rsidP="00C13DEC">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ds-disc-fltr</w:t>
            </w:r>
          </w:p>
        </w:tc>
        <w:tc>
          <w:tcPr>
            <w:tcW w:w="679" w:type="pct"/>
            <w:vAlign w:val="center"/>
          </w:tcPr>
          <w:p w14:paraId="64AADB16" w14:textId="77777777" w:rsidR="00257775" w:rsidRPr="002D28A6" w:rsidRDefault="00257775" w:rsidP="00DC426E">
            <w:pPr>
              <w:pStyle w:val="TAL"/>
            </w:pPr>
            <w:r w:rsidRPr="00DC426E">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791" w:name="_Toc207721537"/>
      <w:bookmarkStart w:id="792" w:name="_Toc214976614"/>
      <w:r w:rsidRPr="00F82F34">
        <w:t>6.2.4</w:t>
      </w:r>
      <w:r w:rsidR="00257775" w:rsidRPr="00F82F34">
        <w:t>.4</w:t>
      </w:r>
      <w:r w:rsidR="00257775" w:rsidRPr="00F82F34">
        <w:tab/>
        <w:t>Custom Operations without associated resources</w:t>
      </w:r>
      <w:bookmarkEnd w:id="791"/>
      <w:bookmarkEnd w:id="792"/>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793" w:name="_Toc207721538"/>
      <w:bookmarkStart w:id="794" w:name="_Toc214976615"/>
      <w:r w:rsidRPr="00F82F34">
        <w:t>6.2.4</w:t>
      </w:r>
      <w:r w:rsidR="00257775" w:rsidRPr="00F82F34">
        <w:t>.5</w:t>
      </w:r>
      <w:r w:rsidR="00257775" w:rsidRPr="00F82F34">
        <w:tab/>
        <w:t>Notifications</w:t>
      </w:r>
      <w:bookmarkEnd w:id="793"/>
      <w:bookmarkEnd w:id="794"/>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795" w:name="_Toc207721539"/>
      <w:bookmarkStart w:id="796" w:name="_Toc214976616"/>
      <w:r w:rsidRPr="00F82F34">
        <w:t>6.2.4</w:t>
      </w:r>
      <w:r w:rsidR="00257775" w:rsidRPr="00F82F34">
        <w:t>.6</w:t>
      </w:r>
      <w:r w:rsidR="00257775" w:rsidRPr="00F82F34">
        <w:tab/>
        <w:t>Data Model</w:t>
      </w:r>
      <w:bookmarkEnd w:id="795"/>
      <w:bookmarkEnd w:id="796"/>
    </w:p>
    <w:p w14:paraId="76BDEC74" w14:textId="0E2F0153" w:rsidR="00257775" w:rsidRPr="00456890" w:rsidRDefault="00EA5189" w:rsidP="00F82F34">
      <w:pPr>
        <w:pStyle w:val="Heading5"/>
      </w:pPr>
      <w:bookmarkStart w:id="797" w:name="_Toc207721540"/>
      <w:bookmarkStart w:id="798" w:name="_Toc214976617"/>
      <w:r w:rsidRPr="00F82F34">
        <w:t>6.2.4</w:t>
      </w:r>
      <w:r w:rsidR="00257775" w:rsidRPr="00F82F34">
        <w:t>.6.1</w:t>
      </w:r>
      <w:r w:rsidR="00257775" w:rsidRPr="00F82F34">
        <w:tab/>
        <w:t>General</w:t>
      </w:r>
      <w:bookmarkEnd w:id="797"/>
      <w:bookmarkEnd w:id="798"/>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257775" w:rsidRPr="00456890" w:rsidDel="007369EF" w14:paraId="64B603A1" w14:textId="77777777" w:rsidTr="00456A4D">
        <w:trPr>
          <w:jc w:val="center"/>
        </w:trPr>
        <w:tc>
          <w:tcPr>
            <w:tcW w:w="2830" w:type="dxa"/>
            <w:vAlign w:val="center"/>
          </w:tcPr>
          <w:p w14:paraId="0C6D30BE" w14:textId="77777777" w:rsidR="00257775" w:rsidRPr="00456890" w:rsidDel="007369EF" w:rsidRDefault="00257775" w:rsidP="00F82F34">
            <w:pPr>
              <w:pStyle w:val="TAL"/>
            </w:pPr>
            <w:r w:rsidRPr="00F82F34">
              <w:t>SMDataSourceDiscFilter</w:t>
            </w:r>
            <w:r w:rsidRPr="00F82F34" w:rsidDel="007D2BCE">
              <w:t xml:space="preserve"> </w:t>
            </w:r>
          </w:p>
        </w:tc>
        <w:tc>
          <w:tcPr>
            <w:tcW w:w="2328" w:type="dxa"/>
            <w:vAlign w:val="center"/>
          </w:tcPr>
          <w:p w14:paraId="53F3A005" w14:textId="0C8135AD" w:rsidR="00257775" w:rsidRPr="00456890" w:rsidDel="007369EF" w:rsidRDefault="00EA5189" w:rsidP="00F82F34">
            <w:pPr>
              <w:pStyle w:val="TAC"/>
            </w:pPr>
            <w:r w:rsidRPr="00F82F34">
              <w:t>6.2.4</w:t>
            </w:r>
            <w:r w:rsidR="00257775" w:rsidRPr="00F82F34">
              <w:t>.6.2.2</w:t>
            </w:r>
          </w:p>
        </w:tc>
        <w:tc>
          <w:tcPr>
            <w:tcW w:w="3059" w:type="dxa"/>
            <w:vAlign w:val="center"/>
          </w:tcPr>
          <w:p w14:paraId="444EC618" w14:textId="77777777" w:rsidR="00257775" w:rsidRPr="00456890" w:rsidDel="007369EF" w:rsidRDefault="00257775" w:rsidP="00F82F34">
            <w:pPr>
              <w:pStyle w:val="TAL"/>
            </w:pPr>
            <w:r w:rsidRPr="00F82F34">
              <w:t>Represents the SM data source discovery filters.</w:t>
            </w:r>
          </w:p>
        </w:tc>
        <w:tc>
          <w:tcPr>
            <w:tcW w:w="1207" w:type="dxa"/>
            <w:vAlign w:val="center"/>
          </w:tcPr>
          <w:p w14:paraId="1D125E3D" w14:textId="77777777" w:rsidR="00257775" w:rsidRPr="00456890" w:rsidDel="007369EF" w:rsidRDefault="00257775" w:rsidP="00257775">
            <w:pPr>
              <w:pStyle w:val="TAL"/>
              <w:rPr>
                <w:rFonts w:cs="Arial"/>
                <w:color w:val="000000" w:themeColor="text1"/>
                <w:szCs w:val="18"/>
              </w:rPr>
            </w:pPr>
          </w:p>
        </w:tc>
      </w:tr>
      <w:tr w:rsidR="00257775" w:rsidRPr="00456890" w:rsidDel="007369EF" w14:paraId="27DA616D" w14:textId="77777777" w:rsidTr="00456A4D">
        <w:trPr>
          <w:jc w:val="center"/>
        </w:trPr>
        <w:tc>
          <w:tcPr>
            <w:tcW w:w="2830" w:type="dxa"/>
            <w:vAlign w:val="center"/>
          </w:tcPr>
          <w:p w14:paraId="35B61D8B" w14:textId="77777777" w:rsidR="00257775" w:rsidRPr="00456890" w:rsidRDefault="00257775" w:rsidP="00F82F34">
            <w:pPr>
              <w:pStyle w:val="TAL"/>
            </w:pPr>
            <w:r w:rsidRPr="00F82F34">
              <w:t>SMDataSourceDiscResp</w:t>
            </w:r>
            <w:r w:rsidRPr="00F82F34" w:rsidDel="007D2BCE">
              <w:t xml:space="preserve"> </w:t>
            </w:r>
          </w:p>
        </w:tc>
        <w:tc>
          <w:tcPr>
            <w:tcW w:w="2328" w:type="dxa"/>
            <w:vAlign w:val="center"/>
          </w:tcPr>
          <w:p w14:paraId="2698201C" w14:textId="6729BCE3" w:rsidR="00257775" w:rsidRPr="00456890" w:rsidRDefault="00EA5189" w:rsidP="00F82F34">
            <w:pPr>
              <w:pStyle w:val="TAC"/>
            </w:pPr>
            <w:r w:rsidRPr="00F82F34">
              <w:t>6.2.4</w:t>
            </w:r>
            <w:r w:rsidR="00257775" w:rsidRPr="00F82F34">
              <w:t>.6.2.3</w:t>
            </w:r>
          </w:p>
        </w:tc>
        <w:tc>
          <w:tcPr>
            <w:tcW w:w="3059" w:type="dxa"/>
            <w:vAlign w:val="center"/>
          </w:tcPr>
          <w:p w14:paraId="35149802" w14:textId="77777777" w:rsidR="00257775" w:rsidRPr="00456890" w:rsidRDefault="00257775" w:rsidP="00F82F34">
            <w:pPr>
              <w:pStyle w:val="TAL"/>
            </w:pPr>
            <w:r w:rsidRPr="00F82F34">
              <w:t>Represents the SM data source discovery response.</w:t>
            </w:r>
          </w:p>
        </w:tc>
        <w:tc>
          <w:tcPr>
            <w:tcW w:w="1207" w:type="dxa"/>
            <w:vAlign w:val="center"/>
          </w:tcPr>
          <w:p w14:paraId="7218434A" w14:textId="77777777" w:rsidR="00257775" w:rsidRPr="00456890" w:rsidDel="007369EF" w:rsidRDefault="00257775" w:rsidP="00257775">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257775" w:rsidRPr="00456890" w14:paraId="73788233" w14:textId="77777777" w:rsidTr="00456A4D">
        <w:trPr>
          <w:jc w:val="center"/>
        </w:trPr>
        <w:tc>
          <w:tcPr>
            <w:tcW w:w="2647" w:type="dxa"/>
            <w:vAlign w:val="center"/>
          </w:tcPr>
          <w:p w14:paraId="015E74FB" w14:textId="77777777" w:rsidR="00257775" w:rsidRPr="00456890" w:rsidRDefault="00257775" w:rsidP="00F82F34">
            <w:pPr>
              <w:pStyle w:val="TAL"/>
            </w:pPr>
            <w:r w:rsidRPr="00F82F34">
              <w:t>DataSourceProfile</w:t>
            </w:r>
          </w:p>
        </w:tc>
        <w:tc>
          <w:tcPr>
            <w:tcW w:w="2698" w:type="dxa"/>
            <w:vAlign w:val="center"/>
          </w:tcPr>
          <w:p w14:paraId="1FBA849F" w14:textId="4633ECC1" w:rsidR="00257775" w:rsidRPr="00456890" w:rsidRDefault="00257775" w:rsidP="00F82F34">
            <w:pPr>
              <w:pStyle w:val="TAC"/>
            </w:pPr>
            <w:r w:rsidRPr="00F82F34">
              <w:t>3GPP TS 24.550 [</w:t>
            </w:r>
            <w:r w:rsidR="00754A76" w:rsidRPr="00F82F34">
              <w:t>20</w:t>
            </w:r>
            <w:r w:rsidRPr="00F82F34">
              <w:t>]</w:t>
            </w:r>
          </w:p>
        </w:tc>
        <w:tc>
          <w:tcPr>
            <w:tcW w:w="2872" w:type="dxa"/>
            <w:vAlign w:val="center"/>
          </w:tcPr>
          <w:p w14:paraId="517E8D85" w14:textId="77777777" w:rsidR="00257775" w:rsidRPr="00456890" w:rsidRDefault="00257775" w:rsidP="00F82F34">
            <w:pPr>
              <w:pStyle w:val="TAL"/>
            </w:pPr>
            <w:r w:rsidRPr="00F82F34">
              <w:t>Represents the SM data source profile information.</w:t>
            </w:r>
          </w:p>
        </w:tc>
        <w:tc>
          <w:tcPr>
            <w:tcW w:w="1207" w:type="dxa"/>
            <w:vAlign w:val="center"/>
          </w:tcPr>
          <w:p w14:paraId="7F0810C6" w14:textId="77777777" w:rsidR="00257775" w:rsidRPr="00456890" w:rsidRDefault="00257775" w:rsidP="00257775">
            <w:pPr>
              <w:pStyle w:val="TAL"/>
              <w:rPr>
                <w:rFonts w:cs="Arial"/>
                <w:color w:val="000000" w:themeColor="text1"/>
                <w:szCs w:val="18"/>
              </w:rPr>
            </w:pPr>
          </w:p>
        </w:tc>
      </w:tr>
      <w:tr w:rsidR="00257775" w:rsidRPr="00456890" w14:paraId="1A19BE00" w14:textId="77777777" w:rsidTr="00456A4D">
        <w:trPr>
          <w:jc w:val="center"/>
        </w:trPr>
        <w:tc>
          <w:tcPr>
            <w:tcW w:w="2647" w:type="dxa"/>
            <w:vAlign w:val="center"/>
          </w:tcPr>
          <w:p w14:paraId="7127CB8C" w14:textId="77777777" w:rsidR="00257775" w:rsidRDefault="00257775" w:rsidP="00F82F34">
            <w:pPr>
              <w:pStyle w:val="TAL"/>
            </w:pPr>
            <w:r w:rsidRPr="00F82F34">
              <w:t>EndPoint</w:t>
            </w:r>
          </w:p>
        </w:tc>
        <w:tc>
          <w:tcPr>
            <w:tcW w:w="2698" w:type="dxa"/>
            <w:vAlign w:val="center"/>
          </w:tcPr>
          <w:p w14:paraId="1EB89ECA" w14:textId="77777777" w:rsidR="00257775" w:rsidRPr="00456890" w:rsidRDefault="00257775" w:rsidP="00F82F34">
            <w:pPr>
              <w:pStyle w:val="TAC"/>
            </w:pPr>
            <w:r w:rsidRPr="00F82F34">
              <w:t>3GPP TS 29.558 [18]</w:t>
            </w:r>
          </w:p>
        </w:tc>
        <w:tc>
          <w:tcPr>
            <w:tcW w:w="2872" w:type="dxa"/>
            <w:vAlign w:val="center"/>
          </w:tcPr>
          <w:p w14:paraId="2BB078A3" w14:textId="77777777" w:rsidR="00257775" w:rsidRPr="00456890" w:rsidRDefault="00257775" w:rsidP="00F82F34">
            <w:pPr>
              <w:pStyle w:val="TAL"/>
            </w:pPr>
            <w:r w:rsidRPr="00F82F34">
              <w:t>Represents the end point information.</w:t>
            </w:r>
          </w:p>
        </w:tc>
        <w:tc>
          <w:tcPr>
            <w:tcW w:w="1207" w:type="dxa"/>
            <w:vAlign w:val="center"/>
          </w:tcPr>
          <w:p w14:paraId="2C10C31B" w14:textId="77777777" w:rsidR="00257775" w:rsidRPr="00456890" w:rsidRDefault="00257775" w:rsidP="00257775">
            <w:pPr>
              <w:pStyle w:val="TAL"/>
              <w:rPr>
                <w:rFonts w:cs="Arial"/>
                <w:color w:val="000000" w:themeColor="text1"/>
                <w:szCs w:val="18"/>
              </w:rPr>
            </w:pPr>
          </w:p>
        </w:tc>
      </w:tr>
      <w:tr w:rsidR="00257775" w:rsidRPr="00456890" w14:paraId="63BE3713" w14:textId="77777777" w:rsidTr="00456A4D">
        <w:trPr>
          <w:jc w:val="center"/>
        </w:trPr>
        <w:tc>
          <w:tcPr>
            <w:tcW w:w="2647" w:type="dxa"/>
            <w:vAlign w:val="center"/>
          </w:tcPr>
          <w:p w14:paraId="689ABBA6" w14:textId="77777777" w:rsidR="00257775" w:rsidRDefault="00257775" w:rsidP="00F82F34">
            <w:pPr>
              <w:pStyle w:val="TAL"/>
              <w:rPr>
                <w:lang w:eastAsia="zh-CN"/>
              </w:rPr>
            </w:pPr>
            <w:r w:rsidRPr="00F82F34">
              <w:t>LocationInfo</w:t>
            </w:r>
          </w:p>
        </w:tc>
        <w:tc>
          <w:tcPr>
            <w:tcW w:w="2698" w:type="dxa"/>
            <w:vAlign w:val="center"/>
          </w:tcPr>
          <w:p w14:paraId="131DAB3F" w14:textId="77777777" w:rsidR="00257775" w:rsidRPr="00456890" w:rsidRDefault="00257775" w:rsidP="00F82F34">
            <w:pPr>
              <w:pStyle w:val="TAC"/>
            </w:pPr>
            <w:r w:rsidRPr="00F82F34">
              <w:t>3GPP TS 29.122 [2]</w:t>
            </w:r>
          </w:p>
        </w:tc>
        <w:tc>
          <w:tcPr>
            <w:tcW w:w="2872" w:type="dxa"/>
            <w:vAlign w:val="center"/>
          </w:tcPr>
          <w:p w14:paraId="743F3E7D" w14:textId="77777777" w:rsidR="00257775" w:rsidRPr="00456890" w:rsidRDefault="00257775" w:rsidP="00F82F34">
            <w:pPr>
              <w:pStyle w:val="TAL"/>
            </w:pPr>
            <w:r w:rsidRPr="00F82F34">
              <w:t>Represents the three dimensional area and location information.</w:t>
            </w:r>
          </w:p>
        </w:tc>
        <w:tc>
          <w:tcPr>
            <w:tcW w:w="1207" w:type="dxa"/>
            <w:vAlign w:val="center"/>
          </w:tcPr>
          <w:p w14:paraId="394D40DD" w14:textId="77777777" w:rsidR="00257775" w:rsidRPr="00456890" w:rsidRDefault="00257775" w:rsidP="00257775">
            <w:pPr>
              <w:pStyle w:val="TAL"/>
              <w:rPr>
                <w:rFonts w:cs="Arial"/>
                <w:color w:val="000000" w:themeColor="text1"/>
                <w:szCs w:val="18"/>
              </w:rPr>
            </w:pPr>
          </w:p>
        </w:tc>
      </w:tr>
      <w:tr w:rsidR="00257775" w:rsidRPr="00456890" w14:paraId="35D5C204" w14:textId="77777777" w:rsidTr="00456A4D">
        <w:trPr>
          <w:jc w:val="center"/>
        </w:trPr>
        <w:tc>
          <w:tcPr>
            <w:tcW w:w="2647" w:type="dxa"/>
            <w:vAlign w:val="center"/>
          </w:tcPr>
          <w:p w14:paraId="1353B71C" w14:textId="77777777" w:rsidR="00257775" w:rsidRDefault="00257775" w:rsidP="00F82F34">
            <w:pPr>
              <w:pStyle w:val="TAL"/>
              <w:rPr>
                <w:lang w:eastAsia="zh-CN"/>
              </w:rPr>
            </w:pPr>
            <w:r w:rsidRPr="00F82F34">
              <w:t>SpatialMapInfoDetails</w:t>
            </w:r>
          </w:p>
        </w:tc>
        <w:tc>
          <w:tcPr>
            <w:tcW w:w="2698" w:type="dxa"/>
            <w:vAlign w:val="center"/>
          </w:tcPr>
          <w:p w14:paraId="0DA47388" w14:textId="7C845477" w:rsidR="00257775" w:rsidRPr="00456890" w:rsidRDefault="00257775" w:rsidP="00F82F34">
            <w:pPr>
              <w:pStyle w:val="TAC"/>
            </w:pPr>
            <w:r w:rsidRPr="00F82F34">
              <w:t>3GPP TS 24.550 [</w:t>
            </w:r>
            <w:r w:rsidR="00754A76" w:rsidRPr="00F82F34">
              <w:t>20</w:t>
            </w:r>
            <w:r w:rsidRPr="00F82F34">
              <w:t>]</w:t>
            </w:r>
          </w:p>
        </w:tc>
        <w:tc>
          <w:tcPr>
            <w:tcW w:w="2872" w:type="dxa"/>
            <w:vAlign w:val="center"/>
          </w:tcPr>
          <w:p w14:paraId="78F0F162" w14:textId="77777777" w:rsidR="00257775" w:rsidRPr="00456890" w:rsidRDefault="00257775" w:rsidP="00F82F34">
            <w:pPr>
              <w:pStyle w:val="TAL"/>
            </w:pPr>
            <w:r w:rsidRPr="00F82F34">
              <w:t>Represents the SM Information details.</w:t>
            </w:r>
          </w:p>
        </w:tc>
        <w:tc>
          <w:tcPr>
            <w:tcW w:w="1207" w:type="dxa"/>
            <w:vAlign w:val="center"/>
          </w:tcPr>
          <w:p w14:paraId="4E6939A8" w14:textId="77777777" w:rsidR="00257775" w:rsidRPr="00456890" w:rsidRDefault="00257775" w:rsidP="00257775">
            <w:pPr>
              <w:pStyle w:val="TAL"/>
              <w:rPr>
                <w:rFonts w:cs="Arial"/>
                <w:color w:val="000000" w:themeColor="text1"/>
                <w:szCs w:val="18"/>
              </w:rPr>
            </w:pPr>
          </w:p>
        </w:tc>
      </w:tr>
      <w:tr w:rsidR="00257775" w:rsidRPr="00456890" w14:paraId="2B8614C9" w14:textId="77777777" w:rsidTr="00456A4D">
        <w:trPr>
          <w:jc w:val="center"/>
        </w:trPr>
        <w:tc>
          <w:tcPr>
            <w:tcW w:w="2647" w:type="dxa"/>
            <w:vAlign w:val="center"/>
          </w:tcPr>
          <w:p w14:paraId="6480E114" w14:textId="77777777" w:rsidR="00257775" w:rsidRDefault="00257775" w:rsidP="00257775">
            <w:pPr>
              <w:pStyle w:val="TAL"/>
              <w:rPr>
                <w:color w:val="000000" w:themeColor="text1"/>
                <w:lang w:eastAsia="zh-CN"/>
              </w:rPr>
            </w:pPr>
            <w:r w:rsidRPr="0078638F">
              <w:t>SupportedFeatures</w:t>
            </w:r>
          </w:p>
        </w:tc>
        <w:tc>
          <w:tcPr>
            <w:tcW w:w="2698" w:type="dxa"/>
            <w:vAlign w:val="center"/>
          </w:tcPr>
          <w:p w14:paraId="3F479D00" w14:textId="77777777" w:rsidR="00257775" w:rsidRPr="00456890" w:rsidRDefault="00257775" w:rsidP="00F82F34">
            <w:pPr>
              <w:pStyle w:val="TAC"/>
            </w:pPr>
            <w:r w:rsidRPr="00F82F34">
              <w:t>3GPP TS 29.571 [15]</w:t>
            </w:r>
          </w:p>
        </w:tc>
        <w:tc>
          <w:tcPr>
            <w:tcW w:w="2872" w:type="dxa"/>
            <w:vAlign w:val="center"/>
          </w:tcPr>
          <w:p w14:paraId="395ECF95" w14:textId="77777777" w:rsidR="00257775" w:rsidRPr="00456890" w:rsidRDefault="00257775" w:rsidP="00257775">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257775" w:rsidRPr="00456890" w:rsidRDefault="00257775" w:rsidP="00257775">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799" w:name="_Toc207721541"/>
      <w:bookmarkStart w:id="800" w:name="_Toc214976618"/>
      <w:r w:rsidRPr="00F82F34">
        <w:t>6.2.4</w:t>
      </w:r>
      <w:r w:rsidR="00257775" w:rsidRPr="00F82F34">
        <w:t>.6.2</w:t>
      </w:r>
      <w:r w:rsidR="00257775" w:rsidRPr="00F82F34">
        <w:tab/>
        <w:t>Structured data types</w:t>
      </w:r>
      <w:bookmarkEnd w:id="799"/>
      <w:bookmarkEnd w:id="800"/>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257775" w:rsidRPr="00456890" w14:paraId="286007B3" w14:textId="77777777" w:rsidTr="00257775">
        <w:trPr>
          <w:jc w:val="center"/>
        </w:trPr>
        <w:tc>
          <w:tcPr>
            <w:tcW w:w="1552" w:type="dxa"/>
            <w:vAlign w:val="center"/>
          </w:tcPr>
          <w:p w14:paraId="5B1752E7" w14:textId="77777777" w:rsidR="00257775" w:rsidRPr="00456890" w:rsidRDefault="00257775" w:rsidP="00F82F34">
            <w:pPr>
              <w:pStyle w:val="TAL"/>
            </w:pPr>
            <w:r w:rsidRPr="00F82F34">
              <w:t>smInfoDets</w:t>
            </w:r>
          </w:p>
        </w:tc>
        <w:tc>
          <w:tcPr>
            <w:tcW w:w="1417" w:type="dxa"/>
            <w:vAlign w:val="center"/>
          </w:tcPr>
          <w:p w14:paraId="28D45923" w14:textId="77777777" w:rsidR="00257775" w:rsidRPr="00456890" w:rsidRDefault="00257775" w:rsidP="00DC426E">
            <w:pPr>
              <w:pStyle w:val="TAL"/>
            </w:pPr>
            <w:r w:rsidRPr="00DC426E">
              <w:t>array(SpatialMapInfoDetails)</w:t>
            </w:r>
          </w:p>
        </w:tc>
        <w:tc>
          <w:tcPr>
            <w:tcW w:w="425" w:type="dxa"/>
            <w:vAlign w:val="center"/>
          </w:tcPr>
          <w:p w14:paraId="756C58CC" w14:textId="77777777" w:rsidR="00257775" w:rsidRPr="00456890" w:rsidRDefault="00257775" w:rsidP="00F82F34">
            <w:pPr>
              <w:pStyle w:val="TAC"/>
            </w:pPr>
            <w:r w:rsidRPr="00F82F34">
              <w:t>O</w:t>
            </w:r>
          </w:p>
        </w:tc>
        <w:tc>
          <w:tcPr>
            <w:tcW w:w="1134" w:type="dxa"/>
            <w:vAlign w:val="center"/>
          </w:tcPr>
          <w:p w14:paraId="58977614" w14:textId="77777777" w:rsidR="00257775" w:rsidRPr="00456890" w:rsidRDefault="00257775" w:rsidP="005E2EBE">
            <w:pPr>
              <w:pStyle w:val="TAC"/>
            </w:pPr>
            <w:r w:rsidRPr="005E2EBE">
              <w:t>1..N</w:t>
            </w:r>
          </w:p>
        </w:tc>
        <w:tc>
          <w:tcPr>
            <w:tcW w:w="3686" w:type="dxa"/>
            <w:vAlign w:val="center"/>
          </w:tcPr>
          <w:p w14:paraId="4599D3BA" w14:textId="77777777" w:rsidR="00257775" w:rsidRDefault="00257775" w:rsidP="00F82F34">
            <w:pPr>
              <w:pStyle w:val="TAL"/>
            </w:pPr>
            <w:r w:rsidRPr="00F82F34">
              <w:t>Contains the list of SM information details. Each attribute of SpatialMapInfoDetails data type is optional and at least one of the attributes within SpatialMapInfoDetails data type shall be present.</w:t>
            </w:r>
          </w:p>
          <w:p w14:paraId="395C6714" w14:textId="77777777" w:rsidR="00257775" w:rsidRDefault="00257775" w:rsidP="00F82F34">
            <w:pPr>
              <w:pStyle w:val="TAL"/>
            </w:pPr>
          </w:p>
          <w:p w14:paraId="28EB424F" w14:textId="77777777" w:rsidR="00257775" w:rsidRPr="00456890" w:rsidRDefault="00257775" w:rsidP="00F82F34">
            <w:pPr>
              <w:pStyle w:val="TAL"/>
            </w:pPr>
            <w:r w:rsidRPr="00F82F34">
              <w:t>(NOTE)</w:t>
            </w:r>
          </w:p>
        </w:tc>
        <w:tc>
          <w:tcPr>
            <w:tcW w:w="1310" w:type="dxa"/>
            <w:vAlign w:val="center"/>
          </w:tcPr>
          <w:p w14:paraId="645B9495" w14:textId="77777777" w:rsidR="00257775" w:rsidRPr="00456890" w:rsidRDefault="00257775" w:rsidP="00257775">
            <w:pPr>
              <w:pStyle w:val="TAL"/>
              <w:rPr>
                <w:rFonts w:cs="Arial"/>
                <w:color w:val="000000" w:themeColor="text1"/>
                <w:szCs w:val="18"/>
              </w:rPr>
            </w:pPr>
          </w:p>
        </w:tc>
      </w:tr>
      <w:tr w:rsidR="00257775" w:rsidRPr="00456890" w14:paraId="2A9994E3" w14:textId="77777777" w:rsidTr="00257775">
        <w:trPr>
          <w:jc w:val="center"/>
        </w:trPr>
        <w:tc>
          <w:tcPr>
            <w:tcW w:w="9524" w:type="dxa"/>
            <w:gridSpan w:val="6"/>
            <w:vAlign w:val="center"/>
          </w:tcPr>
          <w:p w14:paraId="07142344" w14:textId="77777777" w:rsidR="00257775" w:rsidRPr="00456890" w:rsidRDefault="00257775" w:rsidP="00257775">
            <w:pPr>
              <w:pStyle w:val="TAN"/>
              <w:rPr>
                <w:rFonts w:cs="Arial"/>
                <w:color w:val="000000" w:themeColor="text1"/>
                <w:szCs w:val="18"/>
              </w:rPr>
            </w:pPr>
            <w:r>
              <w:t>NOTE:</w:t>
            </w:r>
            <w:r>
              <w:tab/>
              <w:t>At least one of these attributes shall be present.</w:t>
            </w: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t>6.2.4</w:t>
      </w:r>
      <w:r w:rsidR="00257775" w:rsidRPr="00DF6DA0">
        <w:t>.6.2.3</w:t>
      </w:r>
      <w:r w:rsidR="00257775" w:rsidRPr="00DF6DA0">
        <w:tab/>
        <w:t>Type: SMDataSourceDiscResp</w:t>
      </w:r>
    </w:p>
    <w:p w14:paraId="2648E278" w14:textId="345FEB27" w:rsidR="00257775" w:rsidRPr="00456890" w:rsidRDefault="00257775" w:rsidP="00F82F34">
      <w:pPr>
        <w:pStyle w:val="TH"/>
      </w:pPr>
      <w:r w:rsidRPr="00F82F34">
        <w:t>Table </w:t>
      </w:r>
      <w:r w:rsidR="00EA5189" w:rsidRPr="00F82F34">
        <w:t>6.2.4</w:t>
      </w:r>
      <w:r w:rsidRPr="00F82F34">
        <w:t>.6.2.3-1: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r w:rsidRPr="00DC426E">
              <w:t>array(DataSourceProfile)</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r w:rsidRPr="005E2EBE">
              <w:t>0..N</w:t>
            </w:r>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r w:rsidRPr="00F82F34">
              <w:t>suppFeat</w:t>
            </w:r>
          </w:p>
        </w:tc>
        <w:tc>
          <w:tcPr>
            <w:tcW w:w="1417" w:type="dxa"/>
            <w:vAlign w:val="center"/>
          </w:tcPr>
          <w:p w14:paraId="2C8170D8" w14:textId="77777777" w:rsidR="00257775" w:rsidRPr="00456890" w:rsidRDefault="00257775" w:rsidP="00DC426E">
            <w:pPr>
              <w:pStyle w:val="TAL"/>
            </w:pPr>
            <w:r w:rsidRPr="00DC426E">
              <w:t>SupportedFeatures</w:t>
            </w:r>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Contains the list of supported feature(s)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801" w:name="_Toc207721542"/>
      <w:bookmarkStart w:id="802" w:name="_Toc214976619"/>
      <w:r w:rsidRPr="00F82F34">
        <w:t>6.2.4</w:t>
      </w:r>
      <w:r w:rsidR="00257775" w:rsidRPr="00F82F34">
        <w:t>.6.3</w:t>
      </w:r>
      <w:r w:rsidR="00257775" w:rsidRPr="00F82F34">
        <w:tab/>
        <w:t>Simple data types and enumerations</w:t>
      </w:r>
      <w:bookmarkEnd w:id="801"/>
      <w:bookmarkEnd w:id="802"/>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803" w:name="_Toc207721543"/>
      <w:bookmarkStart w:id="804" w:name="_Toc214976620"/>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803"/>
      <w:bookmarkEnd w:id="804"/>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805" w:name="_Toc207721544"/>
      <w:bookmarkStart w:id="806" w:name="_Toc214976621"/>
      <w:r w:rsidRPr="00F82F34">
        <w:t>6.2.4</w:t>
      </w:r>
      <w:r w:rsidR="00257775" w:rsidRPr="00F82F34">
        <w:t>.6.5</w:t>
      </w:r>
      <w:r w:rsidR="00257775" w:rsidRPr="00F82F34">
        <w:tab/>
        <w:t>Binary data</w:t>
      </w:r>
      <w:bookmarkEnd w:id="805"/>
      <w:bookmarkEnd w:id="806"/>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807" w:name="_Toc207721545"/>
      <w:bookmarkStart w:id="808" w:name="_Toc214976622"/>
      <w:r w:rsidRPr="00F82F34">
        <w:t>6.2.4</w:t>
      </w:r>
      <w:r w:rsidR="00257775" w:rsidRPr="00F82F34">
        <w:t>.7</w:t>
      </w:r>
      <w:r w:rsidR="00257775" w:rsidRPr="00F82F34">
        <w:tab/>
        <w:t>Error Handling</w:t>
      </w:r>
      <w:bookmarkEnd w:id="807"/>
      <w:bookmarkEnd w:id="808"/>
    </w:p>
    <w:p w14:paraId="5D7EB045" w14:textId="7BE7AA23" w:rsidR="00257775" w:rsidRPr="00456890" w:rsidRDefault="00EA5189" w:rsidP="00F82F34">
      <w:pPr>
        <w:pStyle w:val="Heading5"/>
      </w:pPr>
      <w:bookmarkStart w:id="809" w:name="_Toc207721546"/>
      <w:bookmarkStart w:id="810" w:name="_Toc214976623"/>
      <w:r w:rsidRPr="00F82F34">
        <w:t>6.2.4</w:t>
      </w:r>
      <w:r w:rsidR="00257775" w:rsidRPr="00F82F34">
        <w:t>.7.1</w:t>
      </w:r>
      <w:r w:rsidR="00257775" w:rsidRPr="00F82F34">
        <w:tab/>
        <w:t>General</w:t>
      </w:r>
      <w:bookmarkEnd w:id="809"/>
      <w:bookmarkEnd w:id="810"/>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811" w:name="_Toc207721547"/>
      <w:bookmarkStart w:id="812" w:name="_Toc214976624"/>
      <w:r w:rsidRPr="00F82F34">
        <w:t>6.2.4</w:t>
      </w:r>
      <w:r w:rsidR="00257775" w:rsidRPr="00F82F34">
        <w:t>.7.2</w:t>
      </w:r>
      <w:r w:rsidR="00257775" w:rsidRPr="00F82F34">
        <w:tab/>
        <w:t>Protocol Errors</w:t>
      </w:r>
      <w:bookmarkEnd w:id="811"/>
      <w:bookmarkEnd w:id="812"/>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813" w:name="_Toc207721548"/>
      <w:bookmarkStart w:id="814" w:name="_Toc214976625"/>
      <w:r w:rsidRPr="00F82F34">
        <w:t>6.2.4</w:t>
      </w:r>
      <w:r w:rsidR="00257775" w:rsidRPr="00F82F34">
        <w:t>.7.3</w:t>
      </w:r>
      <w:r w:rsidR="00257775" w:rsidRPr="00F82F34">
        <w:tab/>
        <w:t>Application Errors</w:t>
      </w:r>
      <w:bookmarkEnd w:id="813"/>
      <w:bookmarkEnd w:id="814"/>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815" w:name="_Toc207721549"/>
      <w:bookmarkStart w:id="816" w:name="_Toc214976626"/>
      <w:r w:rsidRPr="00F82F34">
        <w:t>6.2.4</w:t>
      </w:r>
      <w:r w:rsidR="00257775" w:rsidRPr="00F82F34">
        <w:t>.8</w:t>
      </w:r>
      <w:r w:rsidR="00257775" w:rsidRPr="00F82F34">
        <w:tab/>
        <w:t>Feature negotiation</w:t>
      </w:r>
      <w:bookmarkEnd w:id="815"/>
      <w:bookmarkEnd w:id="816"/>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817" w:name="_Toc207721550"/>
      <w:bookmarkStart w:id="818" w:name="_Toc214976627"/>
      <w:r w:rsidRPr="00F82F34">
        <w:t>6.2.4</w:t>
      </w:r>
      <w:r w:rsidR="00257775" w:rsidRPr="00F82F34">
        <w:t>.9</w:t>
      </w:r>
      <w:r w:rsidR="00257775" w:rsidRPr="00F82F34">
        <w:tab/>
        <w:t>Security</w:t>
      </w:r>
      <w:bookmarkEnd w:id="817"/>
      <w:bookmarkEnd w:id="818"/>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819" w:name="_Toc148177005"/>
      <w:bookmarkStart w:id="820" w:name="_Toc151379468"/>
      <w:bookmarkStart w:id="821" w:name="_Toc151445649"/>
      <w:bookmarkStart w:id="822" w:name="_Toc160470732"/>
      <w:bookmarkStart w:id="823" w:name="_Toc164873876"/>
      <w:bookmarkStart w:id="824" w:name="_Toc180306514"/>
      <w:bookmarkStart w:id="825" w:name="_Toc195374247"/>
      <w:bookmarkStart w:id="826" w:name="_Toc200964965"/>
      <w:bookmarkStart w:id="827" w:name="_Toc207721551"/>
      <w:bookmarkStart w:id="828" w:name="_Toc214976628"/>
      <w:bookmarkStart w:id="829" w:name="_Toc148177006"/>
      <w:bookmarkStart w:id="830" w:name="_Toc151379469"/>
      <w:bookmarkStart w:id="831" w:name="_Toc151445650"/>
      <w:bookmarkStart w:id="832" w:name="_Toc160470733"/>
      <w:bookmarkStart w:id="833" w:name="_Toc164873877"/>
      <w:bookmarkStart w:id="834" w:name="_Toc180306515"/>
      <w:bookmarkStart w:id="835" w:name="_Toc195374248"/>
      <w:bookmarkStart w:id="836" w:name="_Toc200964966"/>
      <w:bookmarkStart w:id="837" w:name="_Toc207721552"/>
      <w:bookmarkStart w:id="838" w:name="_Toc191382367"/>
      <w:bookmarkStart w:id="839" w:name="_Toc191627456"/>
      <w:r w:rsidRPr="000E1D0D">
        <w:rPr>
          <w:noProof/>
          <w:lang w:eastAsia="zh-CN"/>
        </w:rPr>
        <w:t>6.</w:t>
      </w:r>
      <w:r>
        <w:rPr>
          <w:noProof/>
          <w:lang w:eastAsia="zh-CN"/>
        </w:rPr>
        <w:t>2.</w:t>
      </w:r>
      <w:r w:rsidRPr="000E1D0D">
        <w:rPr>
          <w:noProof/>
          <w:lang w:eastAsia="zh-CN"/>
        </w:rPr>
        <w:t>5</w:t>
      </w:r>
      <w:r w:rsidRPr="000E1D0D">
        <w:tab/>
      </w:r>
      <w:bookmarkEnd w:id="819"/>
      <w:bookmarkEnd w:id="820"/>
      <w:bookmarkEnd w:id="821"/>
      <w:bookmarkEnd w:id="822"/>
      <w:bookmarkEnd w:id="823"/>
      <w:bookmarkEnd w:id="824"/>
      <w:bookmarkEnd w:id="825"/>
      <w:bookmarkEnd w:id="826"/>
      <w:bookmarkEnd w:id="827"/>
      <w:r w:rsidR="00E66F8F" w:rsidRPr="00E11429">
        <w:t>SS_SmSmasRegistration</w:t>
      </w:r>
      <w:r w:rsidR="00E66F8F">
        <w:t xml:space="preserve"> </w:t>
      </w:r>
      <w:r w:rsidR="00E66F8F" w:rsidRPr="000E1D0D">
        <w:t>API</w:t>
      </w:r>
      <w:bookmarkEnd w:id="828"/>
    </w:p>
    <w:p w14:paraId="4E372B5B" w14:textId="77777777" w:rsidR="00257775" w:rsidRPr="000E1D0D" w:rsidRDefault="00257775" w:rsidP="00257775">
      <w:pPr>
        <w:pStyle w:val="Heading4"/>
      </w:pPr>
      <w:bookmarkStart w:id="840" w:name="_Toc214976629"/>
      <w:r w:rsidRPr="000E1D0D">
        <w:rPr>
          <w:noProof/>
          <w:lang w:eastAsia="zh-CN"/>
        </w:rPr>
        <w:t>6.</w:t>
      </w:r>
      <w:r>
        <w:rPr>
          <w:noProof/>
          <w:lang w:eastAsia="zh-CN"/>
        </w:rPr>
        <w:t>2.</w:t>
      </w:r>
      <w:r w:rsidRPr="000E1D0D">
        <w:rPr>
          <w:noProof/>
          <w:lang w:eastAsia="zh-CN"/>
        </w:rPr>
        <w:t>5</w:t>
      </w:r>
      <w:r w:rsidRPr="000E1D0D">
        <w:t>.1</w:t>
      </w:r>
      <w:r w:rsidRPr="000E1D0D">
        <w:tab/>
        <w:t>Introduction</w:t>
      </w:r>
      <w:bookmarkEnd w:id="829"/>
      <w:bookmarkEnd w:id="830"/>
      <w:bookmarkEnd w:id="831"/>
      <w:bookmarkEnd w:id="832"/>
      <w:bookmarkEnd w:id="833"/>
      <w:bookmarkEnd w:id="834"/>
      <w:bookmarkEnd w:id="835"/>
      <w:bookmarkEnd w:id="836"/>
      <w:bookmarkEnd w:id="837"/>
      <w:bookmarkEnd w:id="840"/>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841" w:name="_Toc148177007"/>
      <w:bookmarkStart w:id="842" w:name="_Toc151379470"/>
      <w:bookmarkStart w:id="843" w:name="_Toc151445651"/>
      <w:bookmarkStart w:id="844" w:name="_Toc160470734"/>
      <w:bookmarkStart w:id="845" w:name="_Toc164873878"/>
      <w:bookmarkStart w:id="846" w:name="_Toc180306516"/>
      <w:bookmarkStart w:id="847" w:name="_Toc195374249"/>
      <w:bookmarkStart w:id="848" w:name="_Toc200964967"/>
      <w:bookmarkStart w:id="849" w:name="_Toc207721553"/>
      <w:bookmarkStart w:id="850" w:name="_Toc214976630"/>
      <w:r w:rsidRPr="000E1D0D">
        <w:rPr>
          <w:noProof/>
          <w:lang w:eastAsia="zh-CN"/>
        </w:rPr>
        <w:t>6.</w:t>
      </w:r>
      <w:r>
        <w:rPr>
          <w:noProof/>
          <w:lang w:eastAsia="zh-CN"/>
        </w:rPr>
        <w:t>2.</w:t>
      </w:r>
      <w:r w:rsidRPr="000E1D0D">
        <w:rPr>
          <w:noProof/>
          <w:lang w:eastAsia="zh-CN"/>
        </w:rPr>
        <w:t>5</w:t>
      </w:r>
      <w:r w:rsidRPr="000E1D0D">
        <w:t>.2</w:t>
      </w:r>
      <w:r w:rsidRPr="000E1D0D">
        <w:tab/>
        <w:t>Usage of HTTP</w:t>
      </w:r>
      <w:bookmarkEnd w:id="841"/>
      <w:bookmarkEnd w:id="842"/>
      <w:bookmarkEnd w:id="843"/>
      <w:bookmarkEnd w:id="844"/>
      <w:bookmarkEnd w:id="845"/>
      <w:bookmarkEnd w:id="846"/>
      <w:bookmarkEnd w:id="847"/>
      <w:bookmarkEnd w:id="848"/>
      <w:bookmarkEnd w:id="849"/>
      <w:bookmarkEnd w:id="850"/>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851" w:name="_Toc148177008"/>
      <w:bookmarkStart w:id="852" w:name="_Toc151379471"/>
      <w:bookmarkStart w:id="853" w:name="_Toc151445652"/>
      <w:bookmarkStart w:id="854" w:name="_Toc160470735"/>
      <w:bookmarkStart w:id="855" w:name="_Toc164873879"/>
      <w:bookmarkStart w:id="856" w:name="_Toc180306517"/>
      <w:bookmarkStart w:id="857" w:name="_Toc195374250"/>
      <w:bookmarkStart w:id="858" w:name="_Toc200964968"/>
      <w:bookmarkStart w:id="859" w:name="_Toc207721554"/>
      <w:bookmarkStart w:id="860" w:name="_Toc214976631"/>
      <w:r w:rsidRPr="000E1D0D">
        <w:rPr>
          <w:noProof/>
          <w:lang w:eastAsia="zh-CN"/>
        </w:rPr>
        <w:t>6.</w:t>
      </w:r>
      <w:r>
        <w:rPr>
          <w:noProof/>
          <w:lang w:eastAsia="zh-CN"/>
        </w:rPr>
        <w:t>2.</w:t>
      </w:r>
      <w:r w:rsidRPr="000E1D0D">
        <w:rPr>
          <w:noProof/>
          <w:lang w:eastAsia="zh-CN"/>
        </w:rPr>
        <w:t>5</w:t>
      </w:r>
      <w:r w:rsidRPr="000E1D0D">
        <w:t>.3</w:t>
      </w:r>
      <w:r w:rsidRPr="000E1D0D">
        <w:tab/>
        <w:t>Resources</w:t>
      </w:r>
      <w:bookmarkEnd w:id="851"/>
      <w:bookmarkEnd w:id="852"/>
      <w:bookmarkEnd w:id="853"/>
      <w:bookmarkEnd w:id="854"/>
      <w:bookmarkEnd w:id="855"/>
      <w:bookmarkEnd w:id="856"/>
      <w:bookmarkEnd w:id="857"/>
      <w:bookmarkEnd w:id="858"/>
      <w:bookmarkEnd w:id="859"/>
      <w:bookmarkEnd w:id="860"/>
    </w:p>
    <w:p w14:paraId="2850895C" w14:textId="77777777" w:rsidR="00257775" w:rsidRPr="000E1D0D" w:rsidRDefault="00257775" w:rsidP="00257775">
      <w:pPr>
        <w:pStyle w:val="Heading5"/>
      </w:pPr>
      <w:bookmarkStart w:id="861" w:name="_Toc148177009"/>
      <w:bookmarkStart w:id="862" w:name="_Toc151379472"/>
      <w:bookmarkStart w:id="863" w:name="_Toc151445653"/>
      <w:bookmarkStart w:id="864" w:name="_Toc160470736"/>
      <w:bookmarkStart w:id="865" w:name="_Toc164873880"/>
      <w:bookmarkStart w:id="866" w:name="_Toc180306518"/>
      <w:bookmarkStart w:id="867" w:name="_Toc195374251"/>
      <w:bookmarkStart w:id="868" w:name="_Toc200964969"/>
      <w:bookmarkStart w:id="869" w:name="_Toc207721555"/>
      <w:bookmarkStart w:id="870" w:name="_Toc214976632"/>
      <w:r w:rsidRPr="000E1D0D">
        <w:rPr>
          <w:noProof/>
          <w:lang w:eastAsia="zh-CN"/>
        </w:rPr>
        <w:t>6.</w:t>
      </w:r>
      <w:r>
        <w:rPr>
          <w:noProof/>
          <w:lang w:eastAsia="zh-CN"/>
        </w:rPr>
        <w:t>2.</w:t>
      </w:r>
      <w:r w:rsidRPr="000E1D0D">
        <w:rPr>
          <w:noProof/>
          <w:lang w:eastAsia="zh-CN"/>
        </w:rPr>
        <w:t>5</w:t>
      </w:r>
      <w:r w:rsidRPr="000E1D0D">
        <w:t>.3.1</w:t>
      </w:r>
      <w:r w:rsidRPr="000E1D0D">
        <w:tab/>
        <w:t>Overview</w:t>
      </w:r>
      <w:bookmarkEnd w:id="861"/>
      <w:bookmarkEnd w:id="862"/>
      <w:bookmarkEnd w:id="863"/>
      <w:bookmarkEnd w:id="864"/>
      <w:bookmarkEnd w:id="865"/>
      <w:bookmarkEnd w:id="866"/>
      <w:bookmarkEnd w:id="867"/>
      <w:bookmarkEnd w:id="868"/>
      <w:bookmarkEnd w:id="869"/>
      <w:bookmarkEnd w:id="870"/>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871" w:name="_MON_1814445231"/>
    <w:bookmarkEnd w:id="871"/>
    <w:p w14:paraId="4342C499" w14:textId="77777777" w:rsidR="00257775" w:rsidRPr="000E1D0D" w:rsidRDefault="00257775" w:rsidP="00257775">
      <w:pPr>
        <w:pStyle w:val="TH"/>
        <w:rPr>
          <w:lang w:val="en-US"/>
        </w:rPr>
      </w:pPr>
      <w:r w:rsidRPr="000E1D0D">
        <w:object w:dxaOrig="9633" w:dyaOrig="3311" w14:anchorId="267ABBFB">
          <v:shape id="_x0000_i1065" type="#_x0000_t75" style="width:482.1pt;height:164.75pt" o:ole="">
            <v:imagedata r:id="rId91" o:title=""/>
          </v:shape>
          <o:OLEObject Type="Embed" ProgID="Word.Document.8" ShapeID="_x0000_i1065" DrawAspect="Content" ObjectID="_1825850790" r:id="rId92">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872" w:name="_Toc148177010"/>
      <w:bookmarkStart w:id="873" w:name="_Toc151379473"/>
      <w:bookmarkStart w:id="874" w:name="_Toc151445654"/>
      <w:bookmarkStart w:id="875" w:name="_Toc160470737"/>
      <w:bookmarkStart w:id="876" w:name="_Toc164873881"/>
      <w:bookmarkStart w:id="877" w:name="_Toc180306519"/>
      <w:bookmarkStart w:id="878" w:name="_Toc195374252"/>
      <w:bookmarkStart w:id="879" w:name="_Toc200964970"/>
      <w:bookmarkStart w:id="880" w:name="_Toc207721556"/>
      <w:bookmarkStart w:id="881" w:name="_Toc214976633"/>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872"/>
      <w:bookmarkEnd w:id="873"/>
      <w:bookmarkEnd w:id="874"/>
      <w:bookmarkEnd w:id="875"/>
      <w:bookmarkEnd w:id="876"/>
      <w:bookmarkEnd w:id="877"/>
      <w:bookmarkEnd w:id="878"/>
      <w:bookmarkEnd w:id="879"/>
      <w:bookmarkEnd w:id="880"/>
      <w:bookmarkEnd w:id="881"/>
    </w:p>
    <w:p w14:paraId="746F35E6" w14:textId="77777777" w:rsidR="00257775" w:rsidRPr="000E1D0D" w:rsidRDefault="00257775" w:rsidP="006B362A">
      <w:pPr>
        <w:pStyle w:val="H6"/>
      </w:pPr>
      <w:bookmarkStart w:id="882" w:name="_Toc148177011"/>
      <w:bookmarkStart w:id="883" w:name="_Toc151379474"/>
      <w:bookmarkStart w:id="884" w:name="_Toc151445655"/>
      <w:bookmarkStart w:id="885" w:name="_Toc160470738"/>
      <w:bookmarkStart w:id="886" w:name="_Toc164873882"/>
      <w:bookmarkStart w:id="887" w:name="_Toc180306520"/>
      <w:bookmarkStart w:id="888" w:name="_Toc195374253"/>
      <w:bookmarkStart w:id="889" w:name="_Toc200964971"/>
      <w:bookmarkStart w:id="890"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882"/>
      <w:bookmarkEnd w:id="883"/>
      <w:bookmarkEnd w:id="884"/>
      <w:bookmarkEnd w:id="885"/>
      <w:bookmarkEnd w:id="886"/>
      <w:bookmarkEnd w:id="887"/>
      <w:bookmarkEnd w:id="888"/>
      <w:bookmarkEnd w:id="889"/>
      <w:bookmarkEnd w:id="890"/>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891" w:name="_Toc148177012"/>
      <w:bookmarkStart w:id="892" w:name="_Toc151379475"/>
      <w:bookmarkStart w:id="893" w:name="_Toc151445656"/>
      <w:bookmarkStart w:id="894" w:name="_Toc160470739"/>
      <w:bookmarkStart w:id="895" w:name="_Toc164873883"/>
      <w:bookmarkStart w:id="896" w:name="_Toc180306521"/>
      <w:bookmarkStart w:id="897" w:name="_Toc195374254"/>
      <w:bookmarkStart w:id="898" w:name="_Toc200964972"/>
      <w:bookmarkStart w:id="899"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891"/>
      <w:bookmarkEnd w:id="892"/>
      <w:bookmarkEnd w:id="893"/>
      <w:bookmarkEnd w:id="894"/>
      <w:bookmarkEnd w:id="895"/>
      <w:bookmarkEnd w:id="896"/>
      <w:bookmarkEnd w:id="897"/>
      <w:bookmarkEnd w:id="898"/>
      <w:bookmarkEnd w:id="899"/>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900" w:name="_Toc148177013"/>
      <w:bookmarkStart w:id="901" w:name="_Toc151379476"/>
      <w:bookmarkStart w:id="902" w:name="_Toc151445657"/>
      <w:bookmarkStart w:id="903" w:name="_Toc160470740"/>
      <w:bookmarkStart w:id="904" w:name="_Toc164873884"/>
      <w:bookmarkStart w:id="905" w:name="_Toc180306522"/>
      <w:bookmarkStart w:id="906" w:name="_Toc195374255"/>
      <w:bookmarkStart w:id="907" w:name="_Toc200964973"/>
      <w:bookmarkStart w:id="908"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900"/>
      <w:bookmarkEnd w:id="901"/>
      <w:bookmarkEnd w:id="902"/>
      <w:bookmarkEnd w:id="903"/>
      <w:bookmarkEnd w:id="904"/>
      <w:bookmarkEnd w:id="905"/>
      <w:bookmarkEnd w:id="906"/>
      <w:bookmarkEnd w:id="907"/>
      <w:bookmarkEnd w:id="908"/>
    </w:p>
    <w:p w14:paraId="38452424" w14:textId="77777777" w:rsidR="00257775" w:rsidRPr="000E1D0D" w:rsidRDefault="00257775" w:rsidP="006B362A">
      <w:pPr>
        <w:pStyle w:val="H6"/>
      </w:pPr>
      <w:bookmarkStart w:id="909" w:name="_Toc148177014"/>
      <w:bookmarkStart w:id="910" w:name="_Toc151379477"/>
      <w:bookmarkStart w:id="911" w:name="_Toc151445658"/>
      <w:bookmarkStart w:id="912" w:name="_Toc160470741"/>
      <w:bookmarkStart w:id="913" w:name="_Toc164873885"/>
      <w:bookmarkStart w:id="914" w:name="_Toc180306523"/>
      <w:bookmarkStart w:id="915"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909"/>
      <w:bookmarkEnd w:id="910"/>
      <w:bookmarkEnd w:id="911"/>
      <w:bookmarkEnd w:id="912"/>
      <w:bookmarkEnd w:id="913"/>
      <w:bookmarkEnd w:id="914"/>
      <w:bookmarkEnd w:id="915"/>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916" w:name="_Toc148177015"/>
      <w:bookmarkStart w:id="917" w:name="_Toc151379478"/>
      <w:bookmarkStart w:id="918" w:name="_Toc151445659"/>
      <w:bookmarkStart w:id="919" w:name="_Toc160470742"/>
      <w:bookmarkStart w:id="920" w:name="_Toc164873886"/>
      <w:bookmarkStart w:id="921" w:name="_Toc180306524"/>
      <w:bookmarkStart w:id="922" w:name="_Toc195374256"/>
      <w:bookmarkStart w:id="923" w:name="_Toc200964974"/>
      <w:bookmarkStart w:id="924"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916"/>
      <w:bookmarkEnd w:id="917"/>
      <w:bookmarkEnd w:id="918"/>
      <w:bookmarkEnd w:id="919"/>
      <w:bookmarkEnd w:id="920"/>
      <w:bookmarkEnd w:id="921"/>
      <w:bookmarkEnd w:id="922"/>
      <w:bookmarkEnd w:id="923"/>
      <w:bookmarkEnd w:id="924"/>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925" w:name="_Toc148177016"/>
      <w:bookmarkStart w:id="926" w:name="_Toc151379479"/>
      <w:bookmarkStart w:id="927" w:name="_Toc151445660"/>
      <w:bookmarkStart w:id="928" w:name="_Toc160470743"/>
      <w:bookmarkStart w:id="929" w:name="_Toc164873887"/>
      <w:bookmarkStart w:id="930" w:name="_Toc180306525"/>
      <w:bookmarkStart w:id="931" w:name="_Toc195374257"/>
      <w:bookmarkStart w:id="932" w:name="_Toc200964975"/>
      <w:bookmarkStart w:id="933" w:name="_Toc207721562"/>
      <w:bookmarkStart w:id="934" w:name="_Toc214976634"/>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925"/>
      <w:bookmarkEnd w:id="926"/>
      <w:bookmarkEnd w:id="927"/>
      <w:bookmarkEnd w:id="928"/>
      <w:bookmarkEnd w:id="929"/>
      <w:bookmarkEnd w:id="930"/>
      <w:bookmarkEnd w:id="931"/>
      <w:bookmarkEnd w:id="932"/>
      <w:r>
        <w:t>SMAS Registration</w:t>
      </w:r>
      <w:bookmarkEnd w:id="933"/>
      <w:bookmarkEnd w:id="934"/>
    </w:p>
    <w:p w14:paraId="730AF470" w14:textId="77777777" w:rsidR="00257775" w:rsidRPr="000E1D0D" w:rsidRDefault="00257775" w:rsidP="006B362A">
      <w:pPr>
        <w:pStyle w:val="H6"/>
      </w:pPr>
      <w:bookmarkStart w:id="935" w:name="_Toc148177017"/>
      <w:bookmarkStart w:id="936" w:name="_Toc151379480"/>
      <w:bookmarkStart w:id="937" w:name="_Toc151445661"/>
      <w:bookmarkStart w:id="938" w:name="_Toc160470744"/>
      <w:bookmarkStart w:id="939" w:name="_Toc164873888"/>
      <w:bookmarkStart w:id="940" w:name="_Toc180306526"/>
      <w:bookmarkStart w:id="941" w:name="_Toc195374258"/>
      <w:bookmarkStart w:id="942" w:name="_Toc200964976"/>
      <w:bookmarkStart w:id="943"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935"/>
      <w:bookmarkEnd w:id="936"/>
      <w:bookmarkEnd w:id="937"/>
      <w:bookmarkEnd w:id="938"/>
      <w:bookmarkEnd w:id="939"/>
      <w:bookmarkEnd w:id="940"/>
      <w:bookmarkEnd w:id="941"/>
      <w:bookmarkEnd w:id="942"/>
      <w:bookmarkEnd w:id="943"/>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944" w:name="_Toc148177018"/>
      <w:bookmarkStart w:id="945" w:name="_Toc151379481"/>
      <w:bookmarkStart w:id="946" w:name="_Toc151445662"/>
      <w:bookmarkStart w:id="947" w:name="_Toc160470745"/>
      <w:bookmarkStart w:id="948" w:name="_Toc164873889"/>
      <w:bookmarkStart w:id="949" w:name="_Toc180306527"/>
      <w:bookmarkStart w:id="950" w:name="_Toc195374259"/>
      <w:bookmarkStart w:id="951" w:name="_Toc200964977"/>
      <w:bookmarkStart w:id="952"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944"/>
      <w:bookmarkEnd w:id="945"/>
      <w:bookmarkEnd w:id="946"/>
      <w:bookmarkEnd w:id="947"/>
      <w:bookmarkEnd w:id="948"/>
      <w:bookmarkEnd w:id="949"/>
      <w:bookmarkEnd w:id="950"/>
      <w:bookmarkEnd w:id="951"/>
      <w:bookmarkEnd w:id="952"/>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953" w:name="_Toc148177019"/>
      <w:bookmarkStart w:id="954" w:name="_Toc151379482"/>
      <w:bookmarkStart w:id="955" w:name="_Toc151445663"/>
      <w:bookmarkStart w:id="956" w:name="_Toc160470746"/>
      <w:bookmarkStart w:id="957" w:name="_Toc164873890"/>
      <w:bookmarkStart w:id="958" w:name="_Toc180306528"/>
      <w:bookmarkStart w:id="959" w:name="_Toc195374260"/>
      <w:bookmarkStart w:id="960" w:name="_Toc200964978"/>
      <w:bookmarkStart w:id="961"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953"/>
      <w:bookmarkEnd w:id="954"/>
      <w:bookmarkEnd w:id="955"/>
      <w:bookmarkEnd w:id="956"/>
      <w:bookmarkEnd w:id="957"/>
      <w:bookmarkEnd w:id="958"/>
      <w:bookmarkEnd w:id="959"/>
      <w:bookmarkEnd w:id="960"/>
      <w:bookmarkEnd w:id="961"/>
    </w:p>
    <w:p w14:paraId="791BE3AB" w14:textId="77777777" w:rsidR="00257775" w:rsidRPr="000E1D0D" w:rsidRDefault="00257775" w:rsidP="006B362A">
      <w:pPr>
        <w:pStyle w:val="H6"/>
      </w:pPr>
      <w:bookmarkStart w:id="962" w:name="_Toc148177020"/>
      <w:bookmarkStart w:id="963" w:name="_Toc151379483"/>
      <w:bookmarkStart w:id="964" w:name="_Toc151445664"/>
      <w:bookmarkStart w:id="965" w:name="_Toc160470747"/>
      <w:bookmarkStart w:id="966" w:name="_Toc164873891"/>
      <w:bookmarkStart w:id="967" w:name="_Toc180306529"/>
      <w:bookmarkStart w:id="968"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962"/>
      <w:bookmarkEnd w:id="963"/>
      <w:bookmarkEnd w:id="964"/>
      <w:bookmarkEnd w:id="965"/>
      <w:bookmarkEnd w:id="966"/>
      <w:bookmarkEnd w:id="967"/>
      <w:bookmarkEnd w:id="968"/>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969" w:name="_Toc148177021"/>
      <w:bookmarkStart w:id="970" w:name="_Toc151379484"/>
      <w:bookmarkStart w:id="971" w:name="_Toc151445665"/>
      <w:bookmarkStart w:id="972" w:name="_Toc160470748"/>
      <w:bookmarkStart w:id="973" w:name="_Toc164873892"/>
      <w:bookmarkStart w:id="974" w:name="_Toc180306530"/>
      <w:bookmarkStart w:id="975"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969"/>
      <w:bookmarkEnd w:id="970"/>
      <w:bookmarkEnd w:id="971"/>
      <w:bookmarkEnd w:id="972"/>
      <w:bookmarkEnd w:id="973"/>
      <w:bookmarkEnd w:id="974"/>
      <w:bookmarkEnd w:id="975"/>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976" w:name="_Toc148177022"/>
      <w:bookmarkStart w:id="977" w:name="_Toc151379485"/>
      <w:bookmarkStart w:id="978" w:name="_Toc151445666"/>
      <w:bookmarkStart w:id="979" w:name="_Toc160470749"/>
      <w:bookmarkStart w:id="980" w:name="_Toc164873893"/>
      <w:bookmarkStart w:id="981" w:name="_Toc180306531"/>
      <w:bookmarkStart w:id="982"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976"/>
      <w:bookmarkEnd w:id="977"/>
      <w:bookmarkEnd w:id="978"/>
      <w:bookmarkEnd w:id="979"/>
      <w:bookmarkEnd w:id="980"/>
      <w:bookmarkEnd w:id="981"/>
      <w:bookmarkEnd w:id="982"/>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983" w:name="_Toc148177023"/>
      <w:bookmarkStart w:id="984" w:name="_Toc151379486"/>
      <w:bookmarkStart w:id="985" w:name="_Toc151445667"/>
      <w:bookmarkStart w:id="986" w:name="_Toc160470750"/>
      <w:bookmarkStart w:id="987" w:name="_Toc164873894"/>
      <w:bookmarkStart w:id="988" w:name="_Toc180306532"/>
      <w:bookmarkStart w:id="989"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983"/>
      <w:bookmarkEnd w:id="984"/>
      <w:bookmarkEnd w:id="985"/>
      <w:bookmarkEnd w:id="986"/>
      <w:bookmarkEnd w:id="987"/>
      <w:bookmarkEnd w:id="988"/>
      <w:bookmarkEnd w:id="989"/>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990" w:name="_Toc148177024"/>
      <w:bookmarkStart w:id="991" w:name="_Toc151379487"/>
      <w:bookmarkStart w:id="992" w:name="_Toc151445668"/>
      <w:bookmarkStart w:id="993" w:name="_Toc160470751"/>
      <w:bookmarkStart w:id="994" w:name="_Toc164873895"/>
      <w:bookmarkStart w:id="995" w:name="_Toc180306533"/>
      <w:bookmarkStart w:id="996" w:name="_Toc195374261"/>
      <w:bookmarkStart w:id="997" w:name="_Toc200964979"/>
      <w:bookmarkStart w:id="998"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990"/>
      <w:bookmarkEnd w:id="991"/>
      <w:bookmarkEnd w:id="992"/>
      <w:bookmarkEnd w:id="993"/>
      <w:bookmarkEnd w:id="994"/>
      <w:bookmarkEnd w:id="995"/>
      <w:bookmarkEnd w:id="996"/>
      <w:bookmarkEnd w:id="997"/>
      <w:bookmarkEnd w:id="998"/>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999" w:name="_Toc148177025"/>
      <w:bookmarkStart w:id="1000" w:name="_Toc151379488"/>
      <w:bookmarkStart w:id="1001" w:name="_Toc151445669"/>
      <w:bookmarkStart w:id="1002" w:name="_Toc160470752"/>
      <w:bookmarkStart w:id="1003" w:name="_Toc164873896"/>
      <w:bookmarkStart w:id="1004" w:name="_Toc180306534"/>
      <w:bookmarkStart w:id="1005" w:name="_Toc195374262"/>
      <w:bookmarkStart w:id="1006" w:name="_Toc200964980"/>
      <w:bookmarkStart w:id="1007" w:name="_Toc207721571"/>
      <w:bookmarkStart w:id="1008" w:name="_Toc214976635"/>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999"/>
      <w:bookmarkEnd w:id="1000"/>
      <w:bookmarkEnd w:id="1001"/>
      <w:bookmarkEnd w:id="1002"/>
      <w:bookmarkEnd w:id="1003"/>
      <w:bookmarkEnd w:id="1004"/>
      <w:bookmarkEnd w:id="1005"/>
      <w:bookmarkEnd w:id="1006"/>
      <w:bookmarkEnd w:id="1007"/>
      <w:bookmarkEnd w:id="1008"/>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009" w:name="_Toc148177026"/>
      <w:bookmarkStart w:id="1010" w:name="_Toc151379489"/>
      <w:bookmarkStart w:id="1011" w:name="_Toc151445670"/>
      <w:bookmarkStart w:id="1012" w:name="_Toc160470753"/>
      <w:bookmarkStart w:id="1013" w:name="_Toc164873897"/>
      <w:bookmarkStart w:id="1014" w:name="_Toc180306535"/>
      <w:bookmarkStart w:id="1015" w:name="_Toc195374263"/>
      <w:bookmarkStart w:id="1016" w:name="_Toc200964981"/>
      <w:bookmarkStart w:id="1017" w:name="_Toc207721572"/>
      <w:bookmarkStart w:id="1018" w:name="_Toc214976636"/>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009"/>
      <w:bookmarkEnd w:id="1010"/>
      <w:bookmarkEnd w:id="1011"/>
      <w:bookmarkEnd w:id="1012"/>
      <w:bookmarkEnd w:id="1013"/>
      <w:bookmarkEnd w:id="1014"/>
      <w:bookmarkEnd w:id="1015"/>
      <w:bookmarkEnd w:id="1016"/>
      <w:bookmarkEnd w:id="1017"/>
      <w:bookmarkEnd w:id="1018"/>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019" w:name="_Toc148177027"/>
      <w:bookmarkStart w:id="1020" w:name="_Toc151379490"/>
      <w:bookmarkStart w:id="1021" w:name="_Toc151445671"/>
      <w:bookmarkStart w:id="1022" w:name="_Toc160470754"/>
      <w:bookmarkStart w:id="1023" w:name="_Toc164873898"/>
      <w:bookmarkStart w:id="1024" w:name="_Toc180306536"/>
      <w:bookmarkStart w:id="1025" w:name="_Toc195374264"/>
      <w:bookmarkStart w:id="1026" w:name="_Toc200964982"/>
      <w:bookmarkStart w:id="1027" w:name="_Toc207721573"/>
      <w:bookmarkStart w:id="1028" w:name="_Toc214976637"/>
      <w:r w:rsidRPr="000E1D0D">
        <w:rPr>
          <w:noProof/>
          <w:lang w:eastAsia="zh-CN"/>
        </w:rPr>
        <w:t>6.</w:t>
      </w:r>
      <w:r>
        <w:rPr>
          <w:noProof/>
          <w:lang w:eastAsia="zh-CN"/>
        </w:rPr>
        <w:t>2.</w:t>
      </w:r>
      <w:r w:rsidRPr="000E1D0D">
        <w:rPr>
          <w:noProof/>
          <w:lang w:eastAsia="zh-CN"/>
        </w:rPr>
        <w:t>5</w:t>
      </w:r>
      <w:r w:rsidRPr="000E1D0D">
        <w:t>.6</w:t>
      </w:r>
      <w:r w:rsidRPr="000E1D0D">
        <w:tab/>
        <w:t>Data Model</w:t>
      </w:r>
      <w:bookmarkEnd w:id="1019"/>
      <w:bookmarkEnd w:id="1020"/>
      <w:bookmarkEnd w:id="1021"/>
      <w:bookmarkEnd w:id="1022"/>
      <w:bookmarkEnd w:id="1023"/>
      <w:bookmarkEnd w:id="1024"/>
      <w:bookmarkEnd w:id="1025"/>
      <w:bookmarkEnd w:id="1026"/>
      <w:bookmarkEnd w:id="1027"/>
      <w:bookmarkEnd w:id="1028"/>
    </w:p>
    <w:p w14:paraId="53142A4A" w14:textId="77777777" w:rsidR="00257775" w:rsidRPr="000E1D0D" w:rsidRDefault="00257775" w:rsidP="00257775">
      <w:pPr>
        <w:pStyle w:val="Heading5"/>
      </w:pPr>
      <w:bookmarkStart w:id="1029" w:name="_Toc148177028"/>
      <w:bookmarkStart w:id="1030" w:name="_Toc151379491"/>
      <w:bookmarkStart w:id="1031" w:name="_Toc151445672"/>
      <w:bookmarkStart w:id="1032" w:name="_Toc160470755"/>
      <w:bookmarkStart w:id="1033" w:name="_Toc164873899"/>
      <w:bookmarkStart w:id="1034" w:name="_Toc180306537"/>
      <w:bookmarkStart w:id="1035" w:name="_Toc195374265"/>
      <w:bookmarkStart w:id="1036" w:name="_Toc200964983"/>
      <w:bookmarkStart w:id="1037" w:name="_Toc207721574"/>
      <w:bookmarkStart w:id="1038" w:name="_Toc214976638"/>
      <w:r w:rsidRPr="000E1D0D">
        <w:rPr>
          <w:noProof/>
          <w:lang w:eastAsia="zh-CN"/>
        </w:rPr>
        <w:t>6.</w:t>
      </w:r>
      <w:r>
        <w:rPr>
          <w:noProof/>
          <w:lang w:eastAsia="zh-CN"/>
        </w:rPr>
        <w:t>2.</w:t>
      </w:r>
      <w:r w:rsidRPr="000E1D0D">
        <w:rPr>
          <w:noProof/>
          <w:lang w:eastAsia="zh-CN"/>
        </w:rPr>
        <w:t>5</w:t>
      </w:r>
      <w:r w:rsidRPr="000E1D0D">
        <w:t>.6.1</w:t>
      </w:r>
      <w:r w:rsidRPr="000E1D0D">
        <w:tab/>
        <w:t>General</w:t>
      </w:r>
      <w:bookmarkEnd w:id="1029"/>
      <w:bookmarkEnd w:id="1030"/>
      <w:bookmarkEnd w:id="1031"/>
      <w:bookmarkEnd w:id="1032"/>
      <w:bookmarkEnd w:id="1033"/>
      <w:bookmarkEnd w:id="1034"/>
      <w:bookmarkEnd w:id="1035"/>
      <w:bookmarkEnd w:id="1036"/>
      <w:bookmarkEnd w:id="1037"/>
      <w:bookmarkEnd w:id="1038"/>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039" w:name="_Toc148177029"/>
      <w:bookmarkStart w:id="1040" w:name="_Toc151379492"/>
      <w:bookmarkStart w:id="1041" w:name="_Toc151445673"/>
      <w:bookmarkStart w:id="1042" w:name="_Toc160470756"/>
      <w:bookmarkStart w:id="1043" w:name="_Toc164873900"/>
      <w:bookmarkStart w:id="1044" w:name="_Toc180306538"/>
      <w:bookmarkStart w:id="1045" w:name="_Toc195374266"/>
      <w:bookmarkStart w:id="1046" w:name="_Toc200964984"/>
      <w:bookmarkStart w:id="1047" w:name="_Toc207721575"/>
      <w:bookmarkStart w:id="1048" w:name="_Toc214976639"/>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039"/>
      <w:bookmarkEnd w:id="1040"/>
      <w:bookmarkEnd w:id="1041"/>
      <w:bookmarkEnd w:id="1042"/>
      <w:bookmarkEnd w:id="1043"/>
      <w:bookmarkEnd w:id="1044"/>
      <w:bookmarkEnd w:id="1045"/>
      <w:bookmarkEnd w:id="1046"/>
      <w:bookmarkEnd w:id="1047"/>
      <w:bookmarkEnd w:id="1048"/>
    </w:p>
    <w:p w14:paraId="1B5D568B" w14:textId="77777777" w:rsidR="00257775" w:rsidRPr="000E1D0D" w:rsidRDefault="00257775" w:rsidP="00741EF6">
      <w:pPr>
        <w:pStyle w:val="H6"/>
      </w:pPr>
      <w:bookmarkStart w:id="1049" w:name="_Toc148177030"/>
      <w:bookmarkStart w:id="1050" w:name="_Toc151379493"/>
      <w:bookmarkStart w:id="1051" w:name="_Toc151445674"/>
      <w:bookmarkStart w:id="1052" w:name="_Toc160470757"/>
      <w:bookmarkStart w:id="1053" w:name="_Toc164873901"/>
      <w:bookmarkStart w:id="1054" w:name="_Toc180306539"/>
      <w:bookmarkStart w:id="1055" w:name="_Toc195374267"/>
      <w:bookmarkStart w:id="1056" w:name="_Toc200964985"/>
      <w:bookmarkStart w:id="1057"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049"/>
      <w:bookmarkEnd w:id="1050"/>
      <w:bookmarkEnd w:id="1051"/>
      <w:bookmarkEnd w:id="1052"/>
      <w:bookmarkEnd w:id="1053"/>
      <w:bookmarkEnd w:id="1054"/>
      <w:bookmarkEnd w:id="1055"/>
      <w:bookmarkEnd w:id="1056"/>
      <w:bookmarkEnd w:id="1057"/>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058" w:name="_Toc148177031"/>
      <w:bookmarkStart w:id="1059" w:name="_Toc151379494"/>
      <w:bookmarkStart w:id="1060" w:name="_Toc151445675"/>
      <w:bookmarkStart w:id="1061" w:name="_Toc160470758"/>
      <w:bookmarkStart w:id="1062" w:name="_Toc164873902"/>
      <w:bookmarkStart w:id="1063" w:name="_Toc180306540"/>
      <w:bookmarkStart w:id="1064" w:name="_Toc195374268"/>
      <w:bookmarkStart w:id="1065" w:name="_Toc200964986"/>
      <w:bookmarkStart w:id="1066" w:name="_Toc207721577"/>
      <w:r w:rsidRPr="000E1D0D">
        <w:rPr>
          <w:noProof/>
          <w:lang w:eastAsia="zh-CN"/>
        </w:rPr>
        <w:t>6.</w:t>
      </w:r>
      <w:r>
        <w:rPr>
          <w:noProof/>
          <w:lang w:eastAsia="zh-CN"/>
        </w:rPr>
        <w:t>2.</w:t>
      </w:r>
      <w:r w:rsidRPr="000E1D0D">
        <w:rPr>
          <w:noProof/>
          <w:lang w:eastAsia="zh-CN"/>
        </w:rPr>
        <w:t>5</w:t>
      </w:r>
      <w:r w:rsidRPr="000E1D0D">
        <w:t>.6.2.2</w:t>
      </w:r>
      <w:r w:rsidRPr="000E1D0D">
        <w:tab/>
        <w:t xml:space="preserve">Type: </w:t>
      </w:r>
      <w:bookmarkEnd w:id="1058"/>
      <w:bookmarkEnd w:id="1059"/>
      <w:bookmarkEnd w:id="1060"/>
      <w:bookmarkEnd w:id="1061"/>
      <w:bookmarkEnd w:id="1062"/>
      <w:bookmarkEnd w:id="1063"/>
      <w:bookmarkEnd w:id="1064"/>
      <w:bookmarkEnd w:id="1065"/>
      <w:r>
        <w:t>SMASReg</w:t>
      </w:r>
      <w:bookmarkEnd w:id="1066"/>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067" w:name="_Toc148177032"/>
      <w:bookmarkStart w:id="1068" w:name="_Toc151379495"/>
      <w:bookmarkStart w:id="1069" w:name="_Toc151445676"/>
      <w:bookmarkStart w:id="1070" w:name="_Toc160470759"/>
      <w:bookmarkStart w:id="1071" w:name="_Toc164873903"/>
      <w:bookmarkStart w:id="1072" w:name="_Toc180306541"/>
      <w:bookmarkStart w:id="1073" w:name="_Toc195374269"/>
      <w:bookmarkStart w:id="1074" w:name="_Toc200964987"/>
      <w:bookmarkStart w:id="1075"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067"/>
      <w:bookmarkEnd w:id="1068"/>
      <w:bookmarkEnd w:id="1069"/>
      <w:bookmarkEnd w:id="1070"/>
      <w:bookmarkEnd w:id="1071"/>
      <w:bookmarkEnd w:id="1072"/>
      <w:bookmarkEnd w:id="1073"/>
      <w:bookmarkEnd w:id="1074"/>
      <w:bookmarkEnd w:id="1075"/>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076" w:name="_Toc160470761"/>
      <w:bookmarkStart w:id="1077" w:name="_Toc164873905"/>
      <w:bookmarkStart w:id="1078" w:name="_Toc180306543"/>
      <w:bookmarkStart w:id="1079" w:name="_Toc195374271"/>
      <w:bookmarkStart w:id="1080" w:name="_Toc200964989"/>
      <w:bookmarkStart w:id="1081" w:name="_Toc207721579"/>
      <w:bookmarkStart w:id="1082" w:name="_Toc148177034"/>
      <w:bookmarkStart w:id="1083" w:name="_Toc151379497"/>
      <w:bookmarkStart w:id="1084"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076"/>
      <w:bookmarkEnd w:id="1077"/>
      <w:bookmarkEnd w:id="1078"/>
      <w:bookmarkEnd w:id="1079"/>
      <w:bookmarkEnd w:id="1080"/>
      <w:r>
        <w:t>SMASProfile</w:t>
      </w:r>
      <w:bookmarkEnd w:id="1081"/>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085" w:name="_Toc207721580"/>
      <w:bookmarkStart w:id="1086" w:name="_Toc160470763"/>
      <w:bookmarkStart w:id="1087" w:name="_Toc164873907"/>
      <w:bookmarkStart w:id="1088" w:name="_Toc180306546"/>
      <w:bookmarkStart w:id="1089" w:name="_Toc195374286"/>
      <w:bookmarkStart w:id="1090"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085"/>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091" w:name="_Toc207721581"/>
      <w:r w:rsidRPr="000E1D0D">
        <w:rPr>
          <w:noProof/>
          <w:lang w:eastAsia="zh-CN"/>
        </w:rPr>
        <w:t>6.</w:t>
      </w:r>
      <w:r>
        <w:rPr>
          <w:noProof/>
          <w:lang w:eastAsia="zh-CN"/>
        </w:rPr>
        <w:t>2.</w:t>
      </w:r>
      <w:r w:rsidRPr="000E1D0D">
        <w:rPr>
          <w:noProof/>
          <w:lang w:eastAsia="zh-CN"/>
        </w:rPr>
        <w:t>5</w:t>
      </w:r>
      <w:r w:rsidRPr="000E1D0D">
        <w:t>.6.2.</w:t>
      </w:r>
      <w:r>
        <w:t>6</w:t>
      </w:r>
      <w:r w:rsidRPr="000E1D0D">
        <w:tab/>
        <w:t xml:space="preserve">Type: </w:t>
      </w:r>
      <w:r>
        <w:t>SpatialMapInfo</w:t>
      </w:r>
      <w:bookmarkEnd w:id="1091"/>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092" w:name="_Toc207721582"/>
      <w:bookmarkStart w:id="1093" w:name="_Toc214976640"/>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082"/>
      <w:bookmarkEnd w:id="1083"/>
      <w:bookmarkEnd w:id="1084"/>
      <w:bookmarkEnd w:id="1086"/>
      <w:bookmarkEnd w:id="1087"/>
      <w:bookmarkEnd w:id="1088"/>
      <w:bookmarkEnd w:id="1089"/>
      <w:bookmarkEnd w:id="1090"/>
      <w:bookmarkEnd w:id="1092"/>
      <w:bookmarkEnd w:id="1093"/>
    </w:p>
    <w:p w14:paraId="1365CAFC" w14:textId="77777777" w:rsidR="00257775" w:rsidRPr="000E1D0D" w:rsidRDefault="00257775" w:rsidP="00741EF6">
      <w:pPr>
        <w:pStyle w:val="H6"/>
      </w:pPr>
      <w:bookmarkStart w:id="1094" w:name="_Toc148177035"/>
      <w:bookmarkStart w:id="1095" w:name="_Toc151379498"/>
      <w:bookmarkStart w:id="1096" w:name="_Toc151445679"/>
      <w:bookmarkStart w:id="1097" w:name="_Toc160470764"/>
      <w:bookmarkStart w:id="1098" w:name="_Toc164873908"/>
      <w:bookmarkStart w:id="1099" w:name="_Toc180306547"/>
      <w:bookmarkStart w:id="1100" w:name="_Toc195374287"/>
      <w:bookmarkStart w:id="1101" w:name="_Toc200965005"/>
      <w:bookmarkStart w:id="1102"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094"/>
      <w:bookmarkEnd w:id="1095"/>
      <w:bookmarkEnd w:id="1096"/>
      <w:bookmarkEnd w:id="1097"/>
      <w:bookmarkEnd w:id="1098"/>
      <w:bookmarkEnd w:id="1099"/>
      <w:bookmarkEnd w:id="1100"/>
      <w:bookmarkEnd w:id="1101"/>
      <w:bookmarkEnd w:id="1102"/>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103" w:name="_Toc148177036"/>
      <w:bookmarkStart w:id="1104" w:name="_Toc151379499"/>
      <w:bookmarkStart w:id="1105" w:name="_Toc151445680"/>
      <w:bookmarkStart w:id="1106" w:name="_Toc160470765"/>
      <w:bookmarkStart w:id="1107" w:name="_Toc164873909"/>
      <w:bookmarkStart w:id="1108" w:name="_Toc180306548"/>
      <w:bookmarkStart w:id="1109" w:name="_Toc195374288"/>
      <w:bookmarkStart w:id="1110" w:name="_Toc200965006"/>
      <w:bookmarkStart w:id="1111"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103"/>
      <w:bookmarkEnd w:id="1104"/>
      <w:bookmarkEnd w:id="1105"/>
      <w:bookmarkEnd w:id="1106"/>
      <w:bookmarkEnd w:id="1107"/>
      <w:bookmarkEnd w:id="1108"/>
      <w:bookmarkEnd w:id="1109"/>
      <w:bookmarkEnd w:id="1110"/>
      <w:bookmarkEnd w:id="1111"/>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112" w:name="_Toc148177039"/>
      <w:bookmarkStart w:id="1113" w:name="_Toc151379503"/>
      <w:bookmarkStart w:id="1114" w:name="_Toc151445684"/>
      <w:bookmarkStart w:id="1115" w:name="_Toc160470767"/>
      <w:bookmarkStart w:id="1116" w:name="_Toc164873911"/>
      <w:bookmarkStart w:id="1117" w:name="_Toc195374291"/>
      <w:bookmarkStart w:id="1118" w:name="_Toc200965009"/>
      <w:bookmarkStart w:id="1119" w:name="_Toc207721585"/>
      <w:bookmarkStart w:id="1120" w:name="_Toc214976641"/>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12"/>
      <w:bookmarkEnd w:id="1113"/>
      <w:bookmarkEnd w:id="1114"/>
      <w:bookmarkEnd w:id="1115"/>
      <w:bookmarkEnd w:id="1116"/>
      <w:bookmarkEnd w:id="1117"/>
      <w:bookmarkEnd w:id="1118"/>
      <w:bookmarkEnd w:id="1119"/>
      <w:bookmarkEnd w:id="1120"/>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121" w:name="_Toc148177040"/>
      <w:bookmarkStart w:id="1122" w:name="_Toc151379504"/>
      <w:bookmarkStart w:id="1123" w:name="_Toc151445685"/>
      <w:bookmarkStart w:id="1124" w:name="_Toc160470768"/>
      <w:bookmarkStart w:id="1125" w:name="_Toc164873912"/>
      <w:bookmarkStart w:id="1126" w:name="_Toc180306551"/>
      <w:bookmarkStart w:id="1127" w:name="_Toc195374292"/>
      <w:bookmarkStart w:id="1128" w:name="_Toc200965010"/>
      <w:bookmarkStart w:id="1129" w:name="_Toc207721586"/>
      <w:bookmarkStart w:id="1130" w:name="_Toc214976642"/>
      <w:r w:rsidRPr="000E1D0D">
        <w:rPr>
          <w:noProof/>
          <w:lang w:eastAsia="zh-CN"/>
        </w:rPr>
        <w:t>6.</w:t>
      </w:r>
      <w:r>
        <w:rPr>
          <w:noProof/>
          <w:lang w:eastAsia="zh-CN"/>
        </w:rPr>
        <w:t>2.</w:t>
      </w:r>
      <w:r w:rsidRPr="000E1D0D">
        <w:rPr>
          <w:noProof/>
          <w:lang w:eastAsia="zh-CN"/>
        </w:rPr>
        <w:t>5</w:t>
      </w:r>
      <w:r w:rsidRPr="000E1D0D">
        <w:t>.6.5</w:t>
      </w:r>
      <w:r w:rsidRPr="000E1D0D">
        <w:tab/>
        <w:t>Binary data</w:t>
      </w:r>
      <w:bookmarkEnd w:id="1121"/>
      <w:bookmarkEnd w:id="1122"/>
      <w:bookmarkEnd w:id="1123"/>
      <w:bookmarkEnd w:id="1124"/>
      <w:bookmarkEnd w:id="1125"/>
      <w:bookmarkEnd w:id="1126"/>
      <w:bookmarkEnd w:id="1127"/>
      <w:bookmarkEnd w:id="1128"/>
      <w:bookmarkEnd w:id="1129"/>
      <w:bookmarkEnd w:id="1130"/>
    </w:p>
    <w:p w14:paraId="7C1E64C0" w14:textId="77777777" w:rsidR="00257775" w:rsidRPr="000E1D0D" w:rsidRDefault="00257775" w:rsidP="00741EF6">
      <w:pPr>
        <w:pStyle w:val="H6"/>
      </w:pPr>
      <w:bookmarkStart w:id="1131" w:name="_Toc148177041"/>
      <w:bookmarkStart w:id="1132" w:name="_Toc151379505"/>
      <w:bookmarkStart w:id="1133" w:name="_Toc151445686"/>
      <w:bookmarkStart w:id="1134" w:name="_Toc160470769"/>
      <w:bookmarkStart w:id="1135" w:name="_Toc164873913"/>
      <w:bookmarkStart w:id="1136" w:name="_Toc180306552"/>
      <w:bookmarkStart w:id="1137" w:name="_Toc195374293"/>
      <w:bookmarkStart w:id="1138" w:name="_Toc200965011"/>
      <w:bookmarkStart w:id="1139"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131"/>
      <w:bookmarkEnd w:id="1132"/>
      <w:bookmarkEnd w:id="1133"/>
      <w:bookmarkEnd w:id="1134"/>
      <w:bookmarkEnd w:id="1135"/>
      <w:bookmarkEnd w:id="1136"/>
      <w:bookmarkEnd w:id="1137"/>
      <w:bookmarkEnd w:id="1138"/>
      <w:bookmarkEnd w:id="1139"/>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140" w:name="_Toc148177042"/>
      <w:bookmarkStart w:id="1141" w:name="_Toc151379506"/>
      <w:bookmarkStart w:id="1142" w:name="_Toc151445687"/>
      <w:bookmarkStart w:id="1143" w:name="_Toc160470770"/>
      <w:bookmarkStart w:id="1144" w:name="_Toc164873914"/>
      <w:bookmarkStart w:id="1145" w:name="_Toc180306553"/>
      <w:bookmarkStart w:id="1146" w:name="_Toc195374294"/>
      <w:bookmarkStart w:id="1147" w:name="_Toc200965012"/>
      <w:bookmarkStart w:id="1148" w:name="_Toc207721588"/>
      <w:bookmarkStart w:id="1149" w:name="_Toc214976643"/>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140"/>
      <w:bookmarkEnd w:id="1141"/>
      <w:bookmarkEnd w:id="1142"/>
      <w:bookmarkEnd w:id="1143"/>
      <w:bookmarkEnd w:id="1144"/>
      <w:bookmarkEnd w:id="1145"/>
      <w:bookmarkEnd w:id="1146"/>
      <w:bookmarkEnd w:id="1147"/>
      <w:bookmarkEnd w:id="1148"/>
      <w:bookmarkEnd w:id="1149"/>
    </w:p>
    <w:p w14:paraId="3CF763CC" w14:textId="77777777" w:rsidR="00257775" w:rsidRPr="000E1D0D" w:rsidRDefault="00257775" w:rsidP="00257775">
      <w:pPr>
        <w:pStyle w:val="Heading5"/>
      </w:pPr>
      <w:bookmarkStart w:id="1150" w:name="_Toc148177043"/>
      <w:bookmarkStart w:id="1151" w:name="_Toc151379507"/>
      <w:bookmarkStart w:id="1152" w:name="_Toc151445688"/>
      <w:bookmarkStart w:id="1153" w:name="_Toc160470771"/>
      <w:bookmarkStart w:id="1154" w:name="_Toc164873915"/>
      <w:bookmarkStart w:id="1155" w:name="_Toc180306554"/>
      <w:bookmarkStart w:id="1156" w:name="_Toc195374295"/>
      <w:bookmarkStart w:id="1157" w:name="_Toc200965013"/>
      <w:bookmarkStart w:id="1158" w:name="_Toc207721589"/>
      <w:bookmarkStart w:id="1159" w:name="_Toc214976644"/>
      <w:r w:rsidRPr="000E1D0D">
        <w:rPr>
          <w:noProof/>
          <w:lang w:eastAsia="zh-CN"/>
        </w:rPr>
        <w:t>6.</w:t>
      </w:r>
      <w:r>
        <w:rPr>
          <w:noProof/>
          <w:lang w:eastAsia="zh-CN"/>
        </w:rPr>
        <w:t>2.</w:t>
      </w:r>
      <w:r w:rsidRPr="000E1D0D">
        <w:rPr>
          <w:noProof/>
          <w:lang w:eastAsia="zh-CN"/>
        </w:rPr>
        <w:t>5</w:t>
      </w:r>
      <w:r w:rsidRPr="000E1D0D">
        <w:t>.7.1</w:t>
      </w:r>
      <w:r w:rsidRPr="000E1D0D">
        <w:tab/>
        <w:t>General</w:t>
      </w:r>
      <w:bookmarkEnd w:id="1150"/>
      <w:bookmarkEnd w:id="1151"/>
      <w:bookmarkEnd w:id="1152"/>
      <w:bookmarkEnd w:id="1153"/>
      <w:bookmarkEnd w:id="1154"/>
      <w:bookmarkEnd w:id="1155"/>
      <w:bookmarkEnd w:id="1156"/>
      <w:bookmarkEnd w:id="1157"/>
      <w:bookmarkEnd w:id="1158"/>
      <w:bookmarkEnd w:id="1159"/>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160" w:name="_Toc148177044"/>
      <w:bookmarkStart w:id="1161" w:name="_Toc151379508"/>
      <w:bookmarkStart w:id="1162" w:name="_Toc151445689"/>
      <w:bookmarkStart w:id="1163" w:name="_Toc160470772"/>
      <w:bookmarkStart w:id="1164" w:name="_Toc164873916"/>
      <w:bookmarkStart w:id="1165" w:name="_Toc180306555"/>
      <w:bookmarkStart w:id="1166" w:name="_Toc195374296"/>
      <w:bookmarkStart w:id="1167" w:name="_Toc200965014"/>
      <w:bookmarkStart w:id="1168" w:name="_Toc207721590"/>
      <w:bookmarkStart w:id="1169" w:name="_Toc214976645"/>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160"/>
      <w:bookmarkEnd w:id="1161"/>
      <w:bookmarkEnd w:id="1162"/>
      <w:bookmarkEnd w:id="1163"/>
      <w:bookmarkEnd w:id="1164"/>
      <w:bookmarkEnd w:id="1165"/>
      <w:bookmarkEnd w:id="1166"/>
      <w:bookmarkEnd w:id="1167"/>
      <w:bookmarkEnd w:id="1168"/>
      <w:bookmarkEnd w:id="1169"/>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170" w:name="_Toc148177045"/>
      <w:bookmarkStart w:id="1171" w:name="_Toc151379509"/>
      <w:bookmarkStart w:id="1172" w:name="_Toc151445690"/>
      <w:bookmarkStart w:id="1173" w:name="_Toc160470773"/>
      <w:bookmarkStart w:id="1174" w:name="_Toc164873917"/>
      <w:bookmarkStart w:id="1175" w:name="_Toc180306556"/>
      <w:bookmarkStart w:id="1176" w:name="_Toc195374297"/>
      <w:bookmarkStart w:id="1177" w:name="_Toc200965015"/>
      <w:bookmarkStart w:id="1178" w:name="_Toc207721591"/>
      <w:bookmarkStart w:id="1179" w:name="_Toc214976646"/>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170"/>
      <w:bookmarkEnd w:id="1171"/>
      <w:bookmarkEnd w:id="1172"/>
      <w:bookmarkEnd w:id="1173"/>
      <w:bookmarkEnd w:id="1174"/>
      <w:bookmarkEnd w:id="1175"/>
      <w:bookmarkEnd w:id="1176"/>
      <w:bookmarkEnd w:id="1177"/>
      <w:bookmarkEnd w:id="1178"/>
      <w:bookmarkEnd w:id="1179"/>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180" w:name="_Toc148177046"/>
      <w:bookmarkStart w:id="1181" w:name="_Toc151379510"/>
      <w:bookmarkStart w:id="1182" w:name="_Toc151445691"/>
      <w:bookmarkStart w:id="1183" w:name="_Toc160470774"/>
      <w:bookmarkStart w:id="1184" w:name="_Toc164873918"/>
      <w:bookmarkStart w:id="1185" w:name="_Toc180306557"/>
      <w:bookmarkStart w:id="1186" w:name="_Toc195374298"/>
      <w:bookmarkStart w:id="1187" w:name="_Toc200965016"/>
      <w:bookmarkStart w:id="1188" w:name="_Toc207721592"/>
      <w:bookmarkStart w:id="1189" w:name="_Toc214976647"/>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180"/>
      <w:bookmarkEnd w:id="1181"/>
      <w:bookmarkEnd w:id="1182"/>
      <w:bookmarkEnd w:id="1183"/>
      <w:bookmarkEnd w:id="1184"/>
      <w:bookmarkEnd w:id="1185"/>
      <w:bookmarkEnd w:id="1186"/>
      <w:bookmarkEnd w:id="1187"/>
      <w:bookmarkEnd w:id="1188"/>
      <w:bookmarkEnd w:id="1189"/>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190" w:name="_Toc148177047"/>
      <w:bookmarkStart w:id="1191" w:name="_Toc151379511"/>
      <w:bookmarkStart w:id="1192" w:name="_Toc151445692"/>
      <w:bookmarkStart w:id="1193" w:name="_Toc160470775"/>
      <w:bookmarkStart w:id="1194" w:name="_Toc164873919"/>
      <w:bookmarkStart w:id="1195" w:name="_Toc180306558"/>
      <w:bookmarkStart w:id="1196" w:name="_Toc195374299"/>
      <w:bookmarkStart w:id="1197" w:name="_Toc200965017"/>
      <w:bookmarkStart w:id="1198" w:name="_Toc207721593"/>
      <w:bookmarkStart w:id="1199" w:name="_Toc214976648"/>
      <w:r w:rsidRPr="000E1D0D">
        <w:rPr>
          <w:noProof/>
          <w:lang w:eastAsia="zh-CN"/>
        </w:rPr>
        <w:t>6.</w:t>
      </w:r>
      <w:r>
        <w:rPr>
          <w:noProof/>
          <w:lang w:eastAsia="zh-CN"/>
        </w:rPr>
        <w:t>2.</w:t>
      </w:r>
      <w:r w:rsidRPr="000E1D0D">
        <w:rPr>
          <w:noProof/>
          <w:lang w:eastAsia="zh-CN"/>
        </w:rPr>
        <w:t>5</w:t>
      </w:r>
      <w:r w:rsidRPr="000E1D0D">
        <w:t>.9</w:t>
      </w:r>
      <w:r w:rsidRPr="000E1D0D">
        <w:tab/>
        <w:t>Security</w:t>
      </w:r>
      <w:bookmarkEnd w:id="1190"/>
      <w:bookmarkEnd w:id="1191"/>
      <w:bookmarkEnd w:id="1192"/>
      <w:bookmarkEnd w:id="1193"/>
      <w:bookmarkEnd w:id="1194"/>
      <w:bookmarkEnd w:id="1195"/>
      <w:bookmarkEnd w:id="1196"/>
      <w:bookmarkEnd w:id="1197"/>
      <w:bookmarkEnd w:id="1198"/>
      <w:bookmarkEnd w:id="1199"/>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bookmarkEnd w:id="838"/>
    <w:bookmarkEnd w:id="839"/>
    <w:p w14:paraId="1FEB7C32" w14:textId="77777777" w:rsidR="00883E63" w:rsidRDefault="008A6D4A" w:rsidP="00883E63">
      <w:pPr>
        <w:pStyle w:val="Heading1"/>
        <w:rPr>
          <w:lang w:eastAsia="zh-CN"/>
        </w:rPr>
      </w:pPr>
      <w:r>
        <w:br w:type="page"/>
      </w:r>
      <w:bookmarkStart w:id="1200" w:name="_Toc96843459"/>
      <w:bookmarkStart w:id="1201" w:name="_Toc96844434"/>
      <w:bookmarkStart w:id="1202" w:name="_Toc100740007"/>
      <w:bookmarkStart w:id="1203" w:name="_Toc104332874"/>
      <w:bookmarkStart w:id="1204" w:name="_Toc191382413"/>
      <w:bookmarkStart w:id="1205" w:name="_Toc191627483"/>
      <w:bookmarkStart w:id="1206" w:name="_Toc207721621"/>
      <w:bookmarkStart w:id="1207" w:name="_Toc214976649"/>
      <w:bookmarkStart w:id="1208" w:name="_Toc510696650"/>
      <w:bookmarkStart w:id="1209" w:name="_Toc35971450"/>
      <w:r w:rsidR="00883E63">
        <w:rPr>
          <w:lang w:eastAsia="zh-CN"/>
        </w:rPr>
        <w:t>7</w:t>
      </w:r>
      <w:r w:rsidR="00883E63">
        <w:rPr>
          <w:lang w:eastAsia="zh-CN"/>
        </w:rPr>
        <w:tab/>
        <w:t>Using Common API Framework</w:t>
      </w:r>
      <w:bookmarkEnd w:id="1200"/>
      <w:bookmarkEnd w:id="1201"/>
      <w:bookmarkEnd w:id="1202"/>
      <w:bookmarkEnd w:id="1203"/>
      <w:bookmarkEnd w:id="1204"/>
      <w:bookmarkEnd w:id="1205"/>
      <w:bookmarkEnd w:id="1206"/>
      <w:bookmarkEnd w:id="1207"/>
    </w:p>
    <w:p w14:paraId="5F346E1E" w14:textId="77777777" w:rsidR="00883E63" w:rsidRPr="00C07EFD" w:rsidRDefault="00883E63" w:rsidP="00883E63">
      <w:pPr>
        <w:rPr>
          <w:noProof/>
          <w:lang w:eastAsia="zh-CN"/>
        </w:rPr>
      </w:pPr>
      <w:bookmarkStart w:id="1210" w:name="_Toc24868675"/>
      <w:bookmarkStart w:id="1211" w:name="_Toc34154180"/>
      <w:bookmarkStart w:id="1212" w:name="_Toc36041124"/>
      <w:bookmarkStart w:id="1213" w:name="_Toc36041437"/>
      <w:bookmarkStart w:id="1214" w:name="_Toc43196714"/>
      <w:bookmarkStart w:id="1215" w:name="_Toc43481484"/>
      <w:bookmarkStart w:id="1216" w:name="_Toc45134761"/>
      <w:bookmarkStart w:id="1217" w:name="_Toc51189293"/>
      <w:bookmarkStart w:id="1218" w:name="_Toc51763969"/>
      <w:bookmarkStart w:id="1219" w:name="_Toc57206201"/>
      <w:bookmarkStart w:id="1220" w:name="_Toc59019542"/>
      <w:bookmarkStart w:id="1221" w:name="_Toc68170215"/>
      <w:bookmarkStart w:id="1222" w:name="_Toc73433953"/>
      <w:bookmarkStart w:id="1223" w:name="_Toc73436001"/>
      <w:bookmarkStart w:id="1224" w:name="_Toc73437408"/>
      <w:bookmarkStart w:id="1225" w:name="_Toc75351818"/>
      <w:bookmarkStart w:id="1226" w:name="_Toc83230096"/>
      <w:bookmarkStart w:id="1227" w:name="_Toc85528264"/>
      <w:bookmarkStart w:id="1228" w:name="_Toc90649889"/>
      <w:bookmarkStart w:id="1229" w:name="_Toc96843460"/>
      <w:bookmarkStart w:id="1230" w:name="_Toc96844435"/>
      <w:bookmarkStart w:id="1231" w:name="_Toc100740008"/>
      <w:bookmarkStart w:id="1232" w:name="_Toc104332875"/>
      <w:bookmarkStart w:id="1233" w:name="_Toc144024293"/>
      <w:bookmarkStart w:id="1234" w:name="_Toc191382414"/>
      <w:bookmarkStart w:id="1235" w:name="_Toc191627484"/>
      <w:bookmarkStart w:id="1236"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14:paraId="4A4D6361" w14:textId="72954CCB" w:rsidR="008A6D4A" w:rsidRDefault="001C4032" w:rsidP="007D609F">
      <w:pPr>
        <w:pStyle w:val="Heading8"/>
      </w:pPr>
      <w:r>
        <w:br w:type="page"/>
      </w:r>
      <w:bookmarkStart w:id="1237" w:name="_Toc191382416"/>
      <w:bookmarkStart w:id="1238" w:name="_Toc191627486"/>
      <w:bookmarkStart w:id="1239" w:name="_Toc207721624"/>
      <w:bookmarkStart w:id="1240" w:name="_Toc214976650"/>
      <w:r w:rsidR="008A6D4A" w:rsidRPr="004D3578">
        <w:t>Annex A (normative):</w:t>
      </w:r>
      <w:r w:rsidR="008A6D4A" w:rsidRPr="004D3578">
        <w:br/>
      </w:r>
      <w:r w:rsidR="008A6D4A">
        <w:t>OpenAPI specification</w:t>
      </w:r>
      <w:bookmarkEnd w:id="1208"/>
      <w:bookmarkEnd w:id="1209"/>
      <w:bookmarkEnd w:id="1237"/>
      <w:bookmarkEnd w:id="1238"/>
      <w:bookmarkEnd w:id="1239"/>
      <w:bookmarkEnd w:id="1240"/>
    </w:p>
    <w:p w14:paraId="03FBDDDC" w14:textId="77777777" w:rsidR="006E186B" w:rsidRDefault="006E186B" w:rsidP="00482537">
      <w:pPr>
        <w:pStyle w:val="Heading1"/>
      </w:pPr>
      <w:bookmarkStart w:id="1241" w:name="_Toc510696651"/>
      <w:bookmarkStart w:id="1242" w:name="_Toc35971451"/>
      <w:bookmarkStart w:id="1243" w:name="_Toc191382417"/>
      <w:bookmarkStart w:id="1244" w:name="_Toc191627487"/>
      <w:bookmarkStart w:id="1245" w:name="_Toc207721625"/>
      <w:bookmarkStart w:id="1246" w:name="_Toc214976651"/>
      <w:r>
        <w:t>A.1</w:t>
      </w:r>
      <w:r>
        <w:tab/>
        <w:t>General</w:t>
      </w:r>
      <w:bookmarkEnd w:id="1241"/>
      <w:bookmarkEnd w:id="1242"/>
      <w:bookmarkEnd w:id="1243"/>
      <w:bookmarkEnd w:id="1244"/>
      <w:bookmarkEnd w:id="1245"/>
      <w:bookmarkEnd w:id="1246"/>
    </w:p>
    <w:p w14:paraId="73BA00AA" w14:textId="77777777" w:rsidR="00C13DEC" w:rsidRPr="00C13DEC" w:rsidRDefault="00C13DEC" w:rsidP="00C13DEC">
      <w:pPr>
        <w:overflowPunct/>
        <w:autoSpaceDE/>
        <w:autoSpaceDN/>
        <w:adjustRightInd/>
        <w:textAlignment w:val="auto"/>
        <w:rPr>
          <w:rFonts w:eastAsia="SimSun"/>
          <w:lang w:eastAsia="en-US"/>
        </w:rPr>
      </w:pPr>
      <w:bookmarkStart w:id="1247" w:name="_Toc207721626"/>
      <w:bookmarkStart w:id="1248" w:name="_Toc162006959"/>
      <w:bookmarkStart w:id="1249" w:name="_Toc168480184"/>
      <w:bookmarkStart w:id="1250" w:name="_Toc170159815"/>
      <w:bookmarkStart w:id="1251" w:name="_Toc175827818"/>
      <w:bookmarkStart w:id="1252" w:name="_Toc191382418"/>
      <w:bookmarkStart w:id="1253"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1254" w:name="_Toc214976652"/>
      <w:r w:rsidRPr="007C1AFD">
        <w:t>A.</w:t>
      </w:r>
      <w:r w:rsidR="00C0047F">
        <w:t>2</w:t>
      </w:r>
      <w:r w:rsidRPr="007C1AFD">
        <w:tab/>
      </w:r>
      <w:r>
        <w:t>SS_SAn</w:t>
      </w:r>
      <w:r w:rsidR="00FF0408">
        <w:t>Management</w:t>
      </w:r>
      <w:r>
        <w:t xml:space="preserve"> API</w:t>
      </w:r>
      <w:bookmarkEnd w:id="1247"/>
      <w:bookmarkEnd w:id="1254"/>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56990C43" w:rsidR="00056908" w:rsidRPr="00094A55" w:rsidRDefault="00056908" w:rsidP="00056908">
      <w:pPr>
        <w:pStyle w:val="PL"/>
      </w:pPr>
      <w:r w:rsidRPr="00094A55">
        <w:t xml:space="preserve">  version: 1.0.0-alpha.</w:t>
      </w:r>
      <w:r w:rsidR="002445B1">
        <w:t>6</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77777777" w:rsidR="00056908" w:rsidRPr="00094A55" w:rsidRDefault="00056908" w:rsidP="00056908">
      <w:pPr>
        <w:pStyle w:val="PL"/>
      </w:pPr>
      <w:r w:rsidRPr="00094A55">
        <w:t xml:space="preserve">    ©2025,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787A8747" w:rsidR="00056908" w:rsidRPr="00094A55" w:rsidRDefault="00056908" w:rsidP="00056908">
      <w:pPr>
        <w:pStyle w:val="PL"/>
      </w:pPr>
      <w:r w:rsidRPr="00094A55">
        <w:t xml:space="preserve">    3GPP TS 29.437 V</w:t>
      </w:r>
      <w:r w:rsidR="002445B1">
        <w:t>2</w:t>
      </w:r>
      <w:r w:rsidRPr="00094A55">
        <w:t>.</w:t>
      </w:r>
      <w:r w:rsidR="002445B1">
        <w:t>0</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1255" w:name="_Toc207721627"/>
      <w:bookmarkEnd w:id="1248"/>
      <w:bookmarkEnd w:id="1249"/>
      <w:bookmarkEnd w:id="1250"/>
      <w:bookmarkEnd w:id="1251"/>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77777777" w:rsidR="00A5380D" w:rsidRPr="000E645C" w:rsidRDefault="00A5380D" w:rsidP="000E645C">
      <w:pPr>
        <w:pStyle w:val="PL"/>
      </w:pPr>
      <w:r w:rsidRPr="000E645C">
        <w:t xml:space="preserve">          $ref: '#/components/schemas/Angle'</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1256" w:name="_Toc214976653"/>
      <w:r w:rsidRPr="007C1AFD">
        <w:t>A.</w:t>
      </w:r>
      <w:r>
        <w:t>3</w:t>
      </w:r>
      <w:r w:rsidRPr="007C1AFD">
        <w:tab/>
      </w:r>
      <w:r>
        <w:t>SS_SAnDiscovery API</w:t>
      </w:r>
      <w:bookmarkEnd w:id="1255"/>
      <w:bookmarkEnd w:id="1256"/>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3D5E4D00" w:rsidR="002A2882" w:rsidRPr="00094A55" w:rsidRDefault="002A2882" w:rsidP="002A2882">
      <w:pPr>
        <w:pStyle w:val="PL"/>
      </w:pPr>
      <w:r w:rsidRPr="00094A55">
        <w:t xml:space="preserve">  version: 1.0.0-alpha.</w:t>
      </w:r>
      <w:r w:rsidR="002445B1">
        <w:t>5</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77777777" w:rsidR="002A2882" w:rsidRPr="00094A55" w:rsidRDefault="002A2882" w:rsidP="002A2882">
      <w:pPr>
        <w:pStyle w:val="PL"/>
      </w:pPr>
      <w:r w:rsidRPr="00094A55">
        <w:t xml:space="preserve">    ©2025,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34D63230" w:rsidR="002A2882" w:rsidRPr="00094A55" w:rsidRDefault="002A2882" w:rsidP="002A2882">
      <w:pPr>
        <w:pStyle w:val="PL"/>
      </w:pPr>
      <w:r>
        <w:t xml:space="preserve">    3GPP TS 29.437 V</w:t>
      </w:r>
      <w:r w:rsidR="002445B1">
        <w:t>2</w:t>
      </w:r>
      <w:r w:rsidR="00452DEF">
        <w:t>.</w:t>
      </w:r>
      <w:r w:rsidR="002445B1">
        <w:t>0</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3C1CA004" w14:textId="77777777" w:rsidR="002A2882" w:rsidRPr="007C1AFD" w:rsidRDefault="002A2882" w:rsidP="002A2882">
      <w:pPr>
        <w:pStyle w:val="PL"/>
        <w:rPr>
          <w:lang w:val="en-US" w:eastAsia="es-ES"/>
        </w:rPr>
      </w:pPr>
      <w:r w:rsidRPr="007C1AFD">
        <w:rPr>
          <w:lang w:val="en-US" w:eastAsia="es-ES"/>
        </w:rPr>
        <w:t xml:space="preserve">        - name: </w:t>
      </w:r>
      <w:r>
        <w:rPr>
          <w:lang w:val="en-US" w:eastAsia="es-ES"/>
        </w:rPr>
        <w:t>anchor-ids</w:t>
      </w:r>
    </w:p>
    <w:p w14:paraId="313399E3" w14:textId="77777777" w:rsidR="002A2882" w:rsidRPr="007C1AFD" w:rsidRDefault="002A2882" w:rsidP="002A2882">
      <w:pPr>
        <w:pStyle w:val="PL"/>
        <w:rPr>
          <w:lang w:val="en-US" w:eastAsia="es-ES"/>
        </w:rPr>
      </w:pPr>
      <w:r w:rsidRPr="007C1AFD">
        <w:rPr>
          <w:lang w:val="en-US" w:eastAsia="es-ES"/>
        </w:rPr>
        <w:t xml:space="preserve">          in: query</w:t>
      </w:r>
    </w:p>
    <w:p w14:paraId="23A36A8A" w14:textId="77777777" w:rsidR="002A2882" w:rsidRPr="007C1AFD" w:rsidRDefault="002A2882" w:rsidP="002A28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4F3AF823" w14:textId="77777777" w:rsidR="002A2882" w:rsidRPr="007C1AFD" w:rsidRDefault="002A2882" w:rsidP="002A2882">
      <w:pPr>
        <w:pStyle w:val="PL"/>
        <w:rPr>
          <w:lang w:val="en-US" w:eastAsia="es-ES"/>
        </w:rPr>
      </w:pPr>
      <w:r w:rsidRPr="007C1AFD">
        <w:rPr>
          <w:lang w:val="en-US" w:eastAsia="es-ES"/>
        </w:rPr>
        <w:t xml:space="preserve">          content:</w:t>
      </w:r>
    </w:p>
    <w:p w14:paraId="244E45E9" w14:textId="77777777" w:rsidR="002A2882" w:rsidRPr="007C1AFD" w:rsidRDefault="002A2882" w:rsidP="002A2882">
      <w:pPr>
        <w:pStyle w:val="PL"/>
        <w:rPr>
          <w:lang w:val="en-US" w:eastAsia="es-ES"/>
        </w:rPr>
      </w:pPr>
      <w:r w:rsidRPr="007C1AFD">
        <w:rPr>
          <w:lang w:val="en-US" w:eastAsia="es-ES"/>
        </w:rPr>
        <w:t xml:space="preserve">            application/json:</w:t>
      </w:r>
    </w:p>
    <w:p w14:paraId="69DCC466"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5676534"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type: array</w:t>
      </w:r>
    </w:p>
    <w:p w14:paraId="7AA26829"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items:</w:t>
      </w:r>
    </w:p>
    <w:p w14:paraId="4382D8CB"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0DC3ACCE" w14:textId="77777777" w:rsidR="002A2882"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1252"/>
    <w:bookmarkEnd w:id="1253"/>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16FC7D6A" w14:textId="588D5D57" w:rsidR="008A6C80" w:rsidRDefault="008A6C80" w:rsidP="008A6C80">
      <w:pPr>
        <w:pStyle w:val="Heading1"/>
      </w:pPr>
      <w:bookmarkStart w:id="1257" w:name="_Toc214976654"/>
      <w:r>
        <w:t>A.4</w:t>
      </w:r>
      <w:r>
        <w:tab/>
        <w:t>SS_SAnUsage API</w:t>
      </w:r>
      <w:bookmarkEnd w:id="1257"/>
    </w:p>
    <w:p w14:paraId="684A90D3" w14:textId="77777777" w:rsidR="008A6C80" w:rsidRDefault="008A6C80" w:rsidP="008A6C80">
      <w:pPr>
        <w:pStyle w:val="PL"/>
      </w:pPr>
      <w:r>
        <w:t>openapi: 3.0.0</w:t>
      </w:r>
    </w:p>
    <w:p w14:paraId="0FA2E1AC" w14:textId="77777777" w:rsidR="008A6C80" w:rsidRDefault="008A6C80" w:rsidP="008A6C80">
      <w:pPr>
        <w:pStyle w:val="PL"/>
      </w:pPr>
    </w:p>
    <w:p w14:paraId="76B82FFD" w14:textId="77777777" w:rsidR="008A6C80" w:rsidRDefault="008A6C80" w:rsidP="008A6C80">
      <w:pPr>
        <w:pStyle w:val="PL"/>
      </w:pPr>
      <w:r>
        <w:t>info:</w:t>
      </w:r>
    </w:p>
    <w:p w14:paraId="1315F912" w14:textId="77777777" w:rsidR="008A6C80" w:rsidRDefault="008A6C80" w:rsidP="008A6C80">
      <w:pPr>
        <w:pStyle w:val="PL"/>
      </w:pPr>
      <w:r>
        <w:t xml:space="preserve">  title: SAn Server Spatial Anchor Usage Service</w:t>
      </w:r>
    </w:p>
    <w:p w14:paraId="4D00DA44" w14:textId="5663CA1F" w:rsidR="008A6C80" w:rsidRDefault="008A6C80" w:rsidP="008A6C80">
      <w:pPr>
        <w:pStyle w:val="PL"/>
      </w:pPr>
      <w:r>
        <w:t xml:space="preserve">  version: 1.0.0-alpha.</w:t>
      </w:r>
      <w:r w:rsidR="002445B1">
        <w:t>2</w:t>
      </w:r>
    </w:p>
    <w:p w14:paraId="34C23B6B" w14:textId="77777777" w:rsidR="008A6C80" w:rsidRDefault="008A6C80" w:rsidP="008A6C80">
      <w:pPr>
        <w:pStyle w:val="PL"/>
      </w:pPr>
      <w:r>
        <w:t xml:space="preserve">  description: |</w:t>
      </w:r>
    </w:p>
    <w:p w14:paraId="1A6E541C" w14:textId="77777777" w:rsidR="008A6C80" w:rsidRDefault="008A6C80" w:rsidP="008A6C80">
      <w:pPr>
        <w:pStyle w:val="PL"/>
      </w:pPr>
      <w:r>
        <w:t xml:space="preserve">    API for Spatial Anchor Usage Service.</w:t>
      </w:r>
    </w:p>
    <w:p w14:paraId="159D80A7" w14:textId="77777777" w:rsidR="008A6C80" w:rsidRDefault="008A6C80" w:rsidP="008A6C80">
      <w:pPr>
        <w:pStyle w:val="PL"/>
      </w:pPr>
      <w:r>
        <w:t xml:space="preserve">    ©2025, 3GPP Organizational Partners (ARIB, ATIS, CCSA, ETSI, TSDSI, TTA, TTC).</w:t>
      </w:r>
    </w:p>
    <w:p w14:paraId="565D4F46" w14:textId="77777777" w:rsidR="008A6C80" w:rsidRDefault="008A6C80" w:rsidP="008A6C80">
      <w:pPr>
        <w:pStyle w:val="PL"/>
      </w:pPr>
      <w:r>
        <w:t xml:space="preserve">    All rights reserved.</w:t>
      </w:r>
    </w:p>
    <w:p w14:paraId="54B70AA4" w14:textId="77777777" w:rsidR="008A6C80" w:rsidRDefault="008A6C80" w:rsidP="008A6C80">
      <w:pPr>
        <w:pStyle w:val="PL"/>
      </w:pPr>
    </w:p>
    <w:p w14:paraId="0D202A18" w14:textId="77777777" w:rsidR="008A6C80" w:rsidRDefault="008A6C80" w:rsidP="008A6C80">
      <w:pPr>
        <w:pStyle w:val="PL"/>
      </w:pPr>
      <w:r>
        <w:t>externalDocs:</w:t>
      </w:r>
    </w:p>
    <w:p w14:paraId="25FB9F81" w14:textId="77777777" w:rsidR="008A6C80" w:rsidRDefault="008A6C80" w:rsidP="008A6C80">
      <w:pPr>
        <w:pStyle w:val="PL"/>
      </w:pPr>
      <w:r>
        <w:t xml:space="preserve">  description: &gt;</w:t>
      </w:r>
    </w:p>
    <w:p w14:paraId="4122E7F6" w14:textId="0747B1F6" w:rsidR="008A6C80" w:rsidRDefault="008A6C80" w:rsidP="008A6C80">
      <w:pPr>
        <w:pStyle w:val="PL"/>
      </w:pPr>
      <w:r>
        <w:t xml:space="preserve">    3GPP TS 29.437 V</w:t>
      </w:r>
      <w:r w:rsidR="002445B1">
        <w:t>2</w:t>
      </w:r>
      <w:r>
        <w:t>.</w:t>
      </w:r>
      <w:r w:rsidR="002445B1">
        <w:t>0</w:t>
      </w:r>
      <w:r>
        <w:t>.0; Service Enabler Architecture Layer for Verticals (SEAL);</w:t>
      </w:r>
    </w:p>
    <w:p w14:paraId="7329A8DF" w14:textId="77777777" w:rsidR="008A6C80" w:rsidRDefault="008A6C80" w:rsidP="008A6C80">
      <w:pPr>
        <w:pStyle w:val="PL"/>
      </w:pPr>
      <w:r>
        <w:t xml:space="preserve">    Metaverse Enablement Services; Stage 3.</w:t>
      </w:r>
    </w:p>
    <w:p w14:paraId="2040716B" w14:textId="77777777" w:rsidR="008A6C80" w:rsidRDefault="008A6C80" w:rsidP="008A6C80">
      <w:pPr>
        <w:pStyle w:val="PL"/>
      </w:pPr>
      <w:r>
        <w:t xml:space="preserve">  url: https://www.3gpp.org/ftp/Specs/archive/29_series/29.437/</w:t>
      </w:r>
    </w:p>
    <w:p w14:paraId="634BD9D4" w14:textId="77777777" w:rsidR="008A6C80" w:rsidRDefault="008A6C80" w:rsidP="008A6C80">
      <w:pPr>
        <w:pStyle w:val="PL"/>
      </w:pPr>
    </w:p>
    <w:p w14:paraId="6FF0908D" w14:textId="77777777" w:rsidR="008A6C80" w:rsidRDefault="008A6C80" w:rsidP="008A6C80">
      <w:pPr>
        <w:pStyle w:val="PL"/>
      </w:pPr>
      <w:r>
        <w:t>servers:</w:t>
      </w:r>
    </w:p>
    <w:p w14:paraId="7AE658B2" w14:textId="77777777" w:rsidR="008A6C80" w:rsidRDefault="008A6C80" w:rsidP="008A6C80">
      <w:pPr>
        <w:pStyle w:val="PL"/>
      </w:pPr>
      <w:r>
        <w:t xml:space="preserve">  - url: "{apiRoot}/ssan-usg/v1"</w:t>
      </w:r>
    </w:p>
    <w:p w14:paraId="71E59F05" w14:textId="77777777" w:rsidR="008A6C80" w:rsidRDefault="008A6C80" w:rsidP="008A6C80">
      <w:pPr>
        <w:pStyle w:val="PL"/>
      </w:pPr>
      <w:r>
        <w:t xml:space="preserve">    variables:</w:t>
      </w:r>
    </w:p>
    <w:p w14:paraId="1112747C" w14:textId="77777777" w:rsidR="008A6C80" w:rsidRDefault="008A6C80" w:rsidP="008A6C80">
      <w:pPr>
        <w:pStyle w:val="PL"/>
      </w:pPr>
      <w:r>
        <w:t xml:space="preserve">      apiRoot:</w:t>
      </w:r>
    </w:p>
    <w:p w14:paraId="0C0B81A8" w14:textId="77777777" w:rsidR="008A6C80" w:rsidRDefault="008A6C80" w:rsidP="008A6C80">
      <w:pPr>
        <w:pStyle w:val="PL"/>
      </w:pPr>
      <w:r>
        <w:t xml:space="preserve">        default: https://example.com</w:t>
      </w:r>
    </w:p>
    <w:p w14:paraId="3079BDE2" w14:textId="77777777" w:rsidR="008A6C80" w:rsidRDefault="008A6C80" w:rsidP="008A6C80">
      <w:pPr>
        <w:pStyle w:val="PL"/>
      </w:pPr>
      <w:r>
        <w:t xml:space="preserve">        description: apiRoot as defined in clause 6.5 of 3GPP TS 29.549.</w:t>
      </w:r>
    </w:p>
    <w:p w14:paraId="49765540" w14:textId="77777777" w:rsidR="008A6C80" w:rsidRDefault="008A6C80" w:rsidP="008A6C80">
      <w:pPr>
        <w:pStyle w:val="PL"/>
      </w:pPr>
    </w:p>
    <w:p w14:paraId="5BB16365" w14:textId="77777777" w:rsidR="008A6C80" w:rsidRDefault="008A6C80" w:rsidP="008A6C80">
      <w:pPr>
        <w:pStyle w:val="PL"/>
      </w:pPr>
      <w:r>
        <w:t>security:</w:t>
      </w:r>
    </w:p>
    <w:p w14:paraId="3F3F1027" w14:textId="77777777" w:rsidR="008A6C80" w:rsidRDefault="008A6C80" w:rsidP="008A6C80">
      <w:pPr>
        <w:pStyle w:val="PL"/>
      </w:pPr>
      <w:r>
        <w:t xml:space="preserve">  - {}</w:t>
      </w:r>
    </w:p>
    <w:p w14:paraId="715B88AC" w14:textId="77777777" w:rsidR="008A6C80" w:rsidRDefault="008A6C80" w:rsidP="008A6C80">
      <w:pPr>
        <w:pStyle w:val="PL"/>
      </w:pPr>
      <w:r>
        <w:t xml:space="preserve">  - oAuth2ClientCredentials: []</w:t>
      </w:r>
    </w:p>
    <w:p w14:paraId="5F972CE3" w14:textId="77777777" w:rsidR="008A6C80" w:rsidRDefault="008A6C80" w:rsidP="008A6C80">
      <w:pPr>
        <w:pStyle w:val="PL"/>
      </w:pPr>
    </w:p>
    <w:p w14:paraId="45A1EACA" w14:textId="77777777" w:rsidR="008A6C80" w:rsidRDefault="008A6C80" w:rsidP="008A6C80">
      <w:pPr>
        <w:pStyle w:val="PL"/>
      </w:pPr>
      <w:r>
        <w:t>paths:</w:t>
      </w:r>
    </w:p>
    <w:p w14:paraId="6FB9178E" w14:textId="77777777" w:rsidR="008A6C80" w:rsidRDefault="008A6C80" w:rsidP="008A6C80">
      <w:pPr>
        <w:pStyle w:val="PL"/>
      </w:pPr>
      <w:r>
        <w:t xml:space="preserve">  /subscriptions:</w:t>
      </w:r>
    </w:p>
    <w:p w14:paraId="2AC98A10" w14:textId="77777777" w:rsidR="008A6C80" w:rsidRDefault="008A6C80" w:rsidP="008A6C80">
      <w:pPr>
        <w:pStyle w:val="PL"/>
      </w:pPr>
      <w:r>
        <w:t xml:space="preserve">    post:</w:t>
      </w:r>
    </w:p>
    <w:p w14:paraId="10C25BCF" w14:textId="77777777" w:rsidR="008A6C80" w:rsidRDefault="008A6C80" w:rsidP="008A6C80">
      <w:pPr>
        <w:pStyle w:val="PL"/>
      </w:pPr>
      <w:r>
        <w:t xml:space="preserve">      summary: Create a new Spatial Anchors Usage Information Subscription.</w:t>
      </w:r>
    </w:p>
    <w:p w14:paraId="0B48DF6E" w14:textId="77777777" w:rsidR="008A6C80" w:rsidRDefault="008A6C80" w:rsidP="008A6C80">
      <w:pPr>
        <w:pStyle w:val="PL"/>
      </w:pPr>
      <w:r>
        <w:t xml:space="preserve">      operationId: CreateSpatialAnchorsUsageSub</w:t>
      </w:r>
    </w:p>
    <w:p w14:paraId="05B04087" w14:textId="77777777" w:rsidR="008A6C80" w:rsidRDefault="008A6C80" w:rsidP="008A6C80">
      <w:pPr>
        <w:pStyle w:val="PL"/>
      </w:pPr>
      <w:r>
        <w:t xml:space="preserve">      tags:</w:t>
      </w:r>
    </w:p>
    <w:p w14:paraId="55A82C0C" w14:textId="77777777" w:rsidR="008A6C80" w:rsidRDefault="008A6C80" w:rsidP="008A6C80">
      <w:pPr>
        <w:pStyle w:val="PL"/>
      </w:pPr>
      <w:r>
        <w:t xml:space="preserve">        - Spatial Anchors Usage Information Subscription (Collection)</w:t>
      </w:r>
    </w:p>
    <w:p w14:paraId="2FAE9A42" w14:textId="77777777" w:rsidR="008A6C80" w:rsidRDefault="008A6C80" w:rsidP="008A6C80">
      <w:pPr>
        <w:pStyle w:val="PL"/>
      </w:pPr>
      <w:r>
        <w:t xml:space="preserve">      requestBody:</w:t>
      </w:r>
    </w:p>
    <w:p w14:paraId="58609DE8" w14:textId="77777777" w:rsidR="008A6C80" w:rsidRDefault="008A6C80" w:rsidP="008A6C80">
      <w:pPr>
        <w:pStyle w:val="PL"/>
      </w:pPr>
      <w:r>
        <w:t xml:space="preserve">        required: true</w:t>
      </w:r>
    </w:p>
    <w:p w14:paraId="0D96B583" w14:textId="77777777" w:rsidR="008A6C80" w:rsidRDefault="008A6C80" w:rsidP="008A6C80">
      <w:pPr>
        <w:pStyle w:val="PL"/>
      </w:pPr>
      <w:r>
        <w:t xml:space="preserve">        content:</w:t>
      </w:r>
    </w:p>
    <w:p w14:paraId="69BE091A" w14:textId="77777777" w:rsidR="008A6C80" w:rsidRDefault="008A6C80" w:rsidP="008A6C80">
      <w:pPr>
        <w:pStyle w:val="PL"/>
      </w:pPr>
      <w:r>
        <w:t xml:space="preserve">          application/json:</w:t>
      </w:r>
    </w:p>
    <w:p w14:paraId="3A701239" w14:textId="77777777" w:rsidR="008A6C80" w:rsidRDefault="008A6C80" w:rsidP="008A6C80">
      <w:pPr>
        <w:pStyle w:val="PL"/>
      </w:pPr>
      <w:r>
        <w:t xml:space="preserve">            schema:</w:t>
      </w:r>
    </w:p>
    <w:p w14:paraId="7877DE22" w14:textId="77777777" w:rsidR="008A6C80" w:rsidRDefault="008A6C80" w:rsidP="008A6C80">
      <w:pPr>
        <w:pStyle w:val="PL"/>
      </w:pPr>
      <w:r>
        <w:t xml:space="preserve">              $ref: '#/components/schemas/SpatialAnchorsUsageInfoSub'</w:t>
      </w:r>
    </w:p>
    <w:p w14:paraId="2991BEDB" w14:textId="77777777" w:rsidR="008A6C80" w:rsidRDefault="008A6C80" w:rsidP="008A6C80">
      <w:pPr>
        <w:pStyle w:val="PL"/>
      </w:pPr>
      <w:r>
        <w:t xml:space="preserve">      responses:</w:t>
      </w:r>
    </w:p>
    <w:p w14:paraId="57539ED0" w14:textId="77777777" w:rsidR="008A6C80" w:rsidRDefault="008A6C80" w:rsidP="008A6C80">
      <w:pPr>
        <w:pStyle w:val="PL"/>
      </w:pPr>
      <w:r>
        <w:t xml:space="preserve">        '201':</w:t>
      </w:r>
    </w:p>
    <w:p w14:paraId="3E0087CD" w14:textId="77777777" w:rsidR="008A6C80" w:rsidRDefault="008A6C80" w:rsidP="008A6C80">
      <w:pPr>
        <w:pStyle w:val="PL"/>
      </w:pPr>
      <w:r>
        <w:t xml:space="preserve">          description: &gt;</w:t>
      </w:r>
    </w:p>
    <w:p w14:paraId="35668F14" w14:textId="77777777" w:rsidR="008A6C80" w:rsidRDefault="008A6C80" w:rsidP="008A6C80">
      <w:pPr>
        <w:pStyle w:val="PL"/>
      </w:pPr>
      <w:r>
        <w:t xml:space="preserve">            Created. The Spatial Anchors Usage Information Subscription is successfully created and</w:t>
      </w:r>
    </w:p>
    <w:p w14:paraId="3A8BB04F" w14:textId="77777777" w:rsidR="008A6C80" w:rsidRDefault="008A6C80" w:rsidP="008A6C80">
      <w:pPr>
        <w:pStyle w:val="PL"/>
      </w:pPr>
      <w:r>
        <w:t xml:space="preserve">            a representation of the created Individual Spatial Anchors Usage Information</w:t>
      </w:r>
    </w:p>
    <w:p w14:paraId="1BF78976" w14:textId="77777777" w:rsidR="008A6C80" w:rsidRDefault="008A6C80" w:rsidP="008A6C80">
      <w:pPr>
        <w:pStyle w:val="PL"/>
      </w:pPr>
      <w:r>
        <w:t xml:space="preserve">            Subscription resource is returned.</w:t>
      </w:r>
    </w:p>
    <w:p w14:paraId="026147A4" w14:textId="77777777" w:rsidR="008A6C80" w:rsidRDefault="008A6C80" w:rsidP="008A6C80">
      <w:pPr>
        <w:pStyle w:val="PL"/>
      </w:pPr>
      <w:r>
        <w:t xml:space="preserve">          content:</w:t>
      </w:r>
    </w:p>
    <w:p w14:paraId="690614E6" w14:textId="77777777" w:rsidR="008A6C80" w:rsidRDefault="008A6C80" w:rsidP="008A6C80">
      <w:pPr>
        <w:pStyle w:val="PL"/>
      </w:pPr>
      <w:r>
        <w:t xml:space="preserve">            application/json:</w:t>
      </w:r>
    </w:p>
    <w:p w14:paraId="295CAFD9" w14:textId="77777777" w:rsidR="008A6C80" w:rsidRDefault="008A6C80" w:rsidP="008A6C80">
      <w:pPr>
        <w:pStyle w:val="PL"/>
      </w:pPr>
      <w:r>
        <w:t xml:space="preserve">              schema:</w:t>
      </w:r>
    </w:p>
    <w:p w14:paraId="63D2DEB6" w14:textId="77777777" w:rsidR="008A6C80" w:rsidRDefault="008A6C80" w:rsidP="008A6C80">
      <w:pPr>
        <w:pStyle w:val="PL"/>
      </w:pPr>
      <w:r>
        <w:t xml:space="preserve">                $ref: '#/components/schemas/SpatialAnchorsUsageInfoSub'</w:t>
      </w:r>
    </w:p>
    <w:p w14:paraId="2BB6E5E1" w14:textId="77777777" w:rsidR="008A6C80" w:rsidRDefault="008A6C80" w:rsidP="008A6C80">
      <w:pPr>
        <w:pStyle w:val="PL"/>
      </w:pPr>
      <w:r>
        <w:t xml:space="preserve">          headers:</w:t>
      </w:r>
    </w:p>
    <w:p w14:paraId="229DA296" w14:textId="77777777" w:rsidR="008A6C80" w:rsidRDefault="008A6C80" w:rsidP="008A6C80">
      <w:pPr>
        <w:pStyle w:val="PL"/>
      </w:pPr>
      <w:r>
        <w:t xml:space="preserve">            Location:</w:t>
      </w:r>
    </w:p>
    <w:p w14:paraId="147310AA" w14:textId="77777777" w:rsidR="008A6C80" w:rsidRDefault="008A6C80" w:rsidP="008A6C80">
      <w:pPr>
        <w:pStyle w:val="PL"/>
      </w:pPr>
      <w:r>
        <w:t xml:space="preserve">              description: Contains the URI of the newly created resource.</w:t>
      </w:r>
    </w:p>
    <w:p w14:paraId="1D52F7C4" w14:textId="77777777" w:rsidR="008A6C80" w:rsidRDefault="008A6C80" w:rsidP="008A6C80">
      <w:pPr>
        <w:pStyle w:val="PL"/>
      </w:pPr>
      <w:r>
        <w:t xml:space="preserve">              required: true</w:t>
      </w:r>
    </w:p>
    <w:p w14:paraId="12F7E1EA" w14:textId="77777777" w:rsidR="008A6C80" w:rsidRDefault="008A6C80" w:rsidP="008A6C80">
      <w:pPr>
        <w:pStyle w:val="PL"/>
      </w:pPr>
      <w:r>
        <w:t xml:space="preserve">              schema:</w:t>
      </w:r>
    </w:p>
    <w:p w14:paraId="4AA27AF7" w14:textId="77777777" w:rsidR="008A6C80" w:rsidRDefault="008A6C80" w:rsidP="008A6C80">
      <w:pPr>
        <w:pStyle w:val="PL"/>
      </w:pPr>
      <w:r>
        <w:t xml:space="preserve">                type: string</w:t>
      </w:r>
    </w:p>
    <w:p w14:paraId="56542EF8" w14:textId="77777777" w:rsidR="008A6C80" w:rsidRDefault="008A6C80" w:rsidP="008A6C80">
      <w:pPr>
        <w:pStyle w:val="PL"/>
      </w:pPr>
      <w:r>
        <w:t xml:space="preserve">        '400':</w:t>
      </w:r>
    </w:p>
    <w:p w14:paraId="769AC6BE" w14:textId="77777777" w:rsidR="008A6C80" w:rsidRDefault="008A6C80" w:rsidP="008A6C80">
      <w:pPr>
        <w:pStyle w:val="PL"/>
      </w:pPr>
      <w:r>
        <w:t xml:space="preserve">          $ref: 'TS29122_CommonData.yaml#/components/responses/400'</w:t>
      </w:r>
    </w:p>
    <w:p w14:paraId="2AC76162" w14:textId="77777777" w:rsidR="008A6C80" w:rsidRDefault="008A6C80" w:rsidP="008A6C80">
      <w:pPr>
        <w:pStyle w:val="PL"/>
      </w:pPr>
      <w:r>
        <w:t xml:space="preserve">        '401':</w:t>
      </w:r>
    </w:p>
    <w:p w14:paraId="3DEFB7E8" w14:textId="77777777" w:rsidR="008A6C80" w:rsidRDefault="008A6C80" w:rsidP="008A6C80">
      <w:pPr>
        <w:pStyle w:val="PL"/>
      </w:pPr>
      <w:r>
        <w:t xml:space="preserve">          $ref: 'TS29122_CommonData.yaml#/components/responses/401'</w:t>
      </w:r>
    </w:p>
    <w:p w14:paraId="306F07D0" w14:textId="77777777" w:rsidR="008A6C80" w:rsidRDefault="008A6C80" w:rsidP="008A6C80">
      <w:pPr>
        <w:pStyle w:val="PL"/>
      </w:pPr>
      <w:r>
        <w:t xml:space="preserve">        '403':</w:t>
      </w:r>
    </w:p>
    <w:p w14:paraId="2E8B89CF" w14:textId="77777777" w:rsidR="008A6C80" w:rsidRDefault="008A6C80" w:rsidP="008A6C80">
      <w:pPr>
        <w:pStyle w:val="PL"/>
      </w:pPr>
      <w:r>
        <w:t xml:space="preserve">          $ref: 'TS29122_CommonData.yaml#/components/responses/403'</w:t>
      </w:r>
    </w:p>
    <w:p w14:paraId="3A329C79" w14:textId="77777777" w:rsidR="008A6C80" w:rsidRDefault="008A6C80" w:rsidP="008A6C80">
      <w:pPr>
        <w:pStyle w:val="PL"/>
      </w:pPr>
      <w:r>
        <w:t xml:space="preserve">        '404':</w:t>
      </w:r>
    </w:p>
    <w:p w14:paraId="42A9925E" w14:textId="77777777" w:rsidR="008A6C80" w:rsidRDefault="008A6C80" w:rsidP="008A6C80">
      <w:pPr>
        <w:pStyle w:val="PL"/>
      </w:pPr>
      <w:r>
        <w:t xml:space="preserve">          $ref: 'TS29122_CommonData.yaml#/components/responses/404'</w:t>
      </w:r>
    </w:p>
    <w:p w14:paraId="7E60F3C4" w14:textId="77777777" w:rsidR="008A6C80" w:rsidRDefault="008A6C80" w:rsidP="008A6C80">
      <w:pPr>
        <w:pStyle w:val="PL"/>
      </w:pPr>
      <w:r>
        <w:t xml:space="preserve">        '411':</w:t>
      </w:r>
    </w:p>
    <w:p w14:paraId="68749B50" w14:textId="77777777" w:rsidR="008A6C80" w:rsidRDefault="008A6C80" w:rsidP="008A6C80">
      <w:pPr>
        <w:pStyle w:val="PL"/>
      </w:pPr>
      <w:r>
        <w:t xml:space="preserve">          $ref: 'TS29122_CommonData.yaml#/components/responses/411'</w:t>
      </w:r>
    </w:p>
    <w:p w14:paraId="5C7748AB" w14:textId="77777777" w:rsidR="008A6C80" w:rsidRDefault="008A6C80" w:rsidP="008A6C80">
      <w:pPr>
        <w:pStyle w:val="PL"/>
      </w:pPr>
      <w:r>
        <w:t xml:space="preserve">        '413':</w:t>
      </w:r>
    </w:p>
    <w:p w14:paraId="672BA495" w14:textId="77777777" w:rsidR="008A6C80" w:rsidRDefault="008A6C80" w:rsidP="008A6C80">
      <w:pPr>
        <w:pStyle w:val="PL"/>
      </w:pPr>
      <w:r>
        <w:t xml:space="preserve">          $ref: 'TS29122_CommonData.yaml#/components/responses/413'</w:t>
      </w:r>
    </w:p>
    <w:p w14:paraId="1055C784" w14:textId="77777777" w:rsidR="008A6C80" w:rsidRDefault="008A6C80" w:rsidP="008A6C80">
      <w:pPr>
        <w:pStyle w:val="PL"/>
      </w:pPr>
      <w:r>
        <w:t xml:space="preserve">        '415':</w:t>
      </w:r>
    </w:p>
    <w:p w14:paraId="45D3CF32" w14:textId="77777777" w:rsidR="008A6C80" w:rsidRDefault="008A6C80" w:rsidP="008A6C80">
      <w:pPr>
        <w:pStyle w:val="PL"/>
      </w:pPr>
      <w:r>
        <w:t xml:space="preserve">          $ref: 'TS29122_CommonData.yaml#/components/responses/415'</w:t>
      </w:r>
    </w:p>
    <w:p w14:paraId="69C08C80" w14:textId="77777777" w:rsidR="008A6C80" w:rsidRDefault="008A6C80" w:rsidP="008A6C80">
      <w:pPr>
        <w:pStyle w:val="PL"/>
      </w:pPr>
      <w:r>
        <w:t xml:space="preserve">        '429':</w:t>
      </w:r>
    </w:p>
    <w:p w14:paraId="1ADAF474" w14:textId="77777777" w:rsidR="008A6C80" w:rsidRDefault="008A6C80" w:rsidP="008A6C80">
      <w:pPr>
        <w:pStyle w:val="PL"/>
      </w:pPr>
      <w:r>
        <w:t xml:space="preserve">          $ref: 'TS29122_CommonData.yaml#/components/responses/429'</w:t>
      </w:r>
    </w:p>
    <w:p w14:paraId="5CE0B379" w14:textId="77777777" w:rsidR="008A6C80" w:rsidRDefault="008A6C80" w:rsidP="008A6C80">
      <w:pPr>
        <w:pStyle w:val="PL"/>
      </w:pPr>
      <w:r>
        <w:t xml:space="preserve">        '500':</w:t>
      </w:r>
    </w:p>
    <w:p w14:paraId="3351FEAD" w14:textId="77777777" w:rsidR="008A6C80" w:rsidRDefault="008A6C80" w:rsidP="008A6C80">
      <w:pPr>
        <w:pStyle w:val="PL"/>
      </w:pPr>
      <w:r>
        <w:t xml:space="preserve">          $ref: 'TS29122_CommonData.yaml#/components/responses/500'</w:t>
      </w:r>
    </w:p>
    <w:p w14:paraId="6BA404E4" w14:textId="77777777" w:rsidR="008A6C80" w:rsidRDefault="008A6C80" w:rsidP="008A6C80">
      <w:pPr>
        <w:pStyle w:val="PL"/>
      </w:pPr>
      <w:r>
        <w:t xml:space="preserve">        '503':</w:t>
      </w:r>
    </w:p>
    <w:p w14:paraId="0E5C9B10" w14:textId="77777777" w:rsidR="008A6C80" w:rsidRDefault="008A6C80" w:rsidP="008A6C80">
      <w:pPr>
        <w:pStyle w:val="PL"/>
      </w:pPr>
      <w:r>
        <w:t xml:space="preserve">          $ref: 'TS29122_CommonData.yaml#/components/responses/503'</w:t>
      </w:r>
    </w:p>
    <w:p w14:paraId="11B56E96" w14:textId="77777777" w:rsidR="008A6C80" w:rsidRDefault="008A6C80" w:rsidP="008A6C80">
      <w:pPr>
        <w:pStyle w:val="PL"/>
      </w:pPr>
      <w:r>
        <w:t xml:space="preserve">        default:</w:t>
      </w:r>
    </w:p>
    <w:p w14:paraId="786025B0" w14:textId="77777777" w:rsidR="008A6C80" w:rsidRDefault="008A6C80" w:rsidP="008A6C80">
      <w:pPr>
        <w:pStyle w:val="PL"/>
      </w:pPr>
      <w:r>
        <w:t xml:space="preserve">          $ref: 'TS29122_CommonData.yaml#/components/responses/default'</w:t>
      </w:r>
    </w:p>
    <w:p w14:paraId="1B92CFCB" w14:textId="77777777" w:rsidR="008A6C80" w:rsidRDefault="008A6C80" w:rsidP="008A6C80">
      <w:pPr>
        <w:pStyle w:val="PL"/>
      </w:pPr>
    </w:p>
    <w:p w14:paraId="6A3A6627" w14:textId="77777777" w:rsidR="008A6C80" w:rsidRDefault="008A6C80" w:rsidP="008A6C80">
      <w:pPr>
        <w:pStyle w:val="PL"/>
      </w:pPr>
      <w:r>
        <w:t xml:space="preserve">  /subscriptions/{subscriptionId}:</w:t>
      </w:r>
    </w:p>
    <w:p w14:paraId="5D6DC3FA" w14:textId="77777777" w:rsidR="008A6C80" w:rsidRDefault="008A6C80" w:rsidP="008A6C80">
      <w:pPr>
        <w:pStyle w:val="PL"/>
      </w:pPr>
      <w:r>
        <w:t xml:space="preserve">    parameters:</w:t>
      </w:r>
    </w:p>
    <w:p w14:paraId="5704378B" w14:textId="77777777" w:rsidR="008A6C80" w:rsidRDefault="008A6C80" w:rsidP="008A6C80">
      <w:pPr>
        <w:pStyle w:val="PL"/>
      </w:pPr>
      <w:r>
        <w:t xml:space="preserve">      - name: subscriptionId</w:t>
      </w:r>
    </w:p>
    <w:p w14:paraId="57D3B4A6" w14:textId="77777777" w:rsidR="008A6C80" w:rsidRDefault="008A6C80" w:rsidP="008A6C80">
      <w:pPr>
        <w:pStyle w:val="PL"/>
      </w:pPr>
      <w:r>
        <w:t xml:space="preserve">        in: path</w:t>
      </w:r>
    </w:p>
    <w:p w14:paraId="6FC62662" w14:textId="77777777" w:rsidR="008A6C80" w:rsidRDefault="008A6C80" w:rsidP="008A6C80">
      <w:pPr>
        <w:pStyle w:val="PL"/>
      </w:pPr>
      <w:r>
        <w:t xml:space="preserve">        description: &gt;</w:t>
      </w:r>
    </w:p>
    <w:p w14:paraId="1FBB74E4" w14:textId="77777777" w:rsidR="008A6C80" w:rsidRDefault="008A6C80" w:rsidP="008A6C80">
      <w:pPr>
        <w:pStyle w:val="PL"/>
      </w:pPr>
      <w:r>
        <w:t xml:space="preserve">          Represents the identifier of the Individual Spatial Anchors Usage Information Subscription</w:t>
      </w:r>
    </w:p>
    <w:p w14:paraId="758008E5" w14:textId="77777777" w:rsidR="008A6C80" w:rsidRDefault="008A6C80" w:rsidP="008A6C80">
      <w:pPr>
        <w:pStyle w:val="PL"/>
      </w:pPr>
      <w:r>
        <w:t xml:space="preserve">          resource.</w:t>
      </w:r>
    </w:p>
    <w:p w14:paraId="4BE230A0" w14:textId="77777777" w:rsidR="008A6C80" w:rsidRDefault="008A6C80" w:rsidP="008A6C80">
      <w:pPr>
        <w:pStyle w:val="PL"/>
      </w:pPr>
      <w:r>
        <w:t xml:space="preserve">        required: true</w:t>
      </w:r>
    </w:p>
    <w:p w14:paraId="3F7058A5" w14:textId="77777777" w:rsidR="008A6C80" w:rsidRDefault="008A6C80" w:rsidP="008A6C80">
      <w:pPr>
        <w:pStyle w:val="PL"/>
      </w:pPr>
      <w:r>
        <w:t xml:space="preserve">        schema:</w:t>
      </w:r>
    </w:p>
    <w:p w14:paraId="540588B5" w14:textId="77777777" w:rsidR="008A6C80" w:rsidRDefault="008A6C80" w:rsidP="008A6C80">
      <w:pPr>
        <w:pStyle w:val="PL"/>
      </w:pPr>
      <w:r>
        <w:t xml:space="preserve">          type: string</w:t>
      </w:r>
    </w:p>
    <w:p w14:paraId="735A6EA1" w14:textId="77777777" w:rsidR="008A6C80" w:rsidRDefault="008A6C80" w:rsidP="008A6C80">
      <w:pPr>
        <w:pStyle w:val="PL"/>
      </w:pPr>
    </w:p>
    <w:p w14:paraId="6F52FF63" w14:textId="77777777" w:rsidR="008A6C80" w:rsidRDefault="008A6C80" w:rsidP="008A6C80">
      <w:pPr>
        <w:pStyle w:val="PL"/>
      </w:pPr>
      <w:r>
        <w:t xml:space="preserve">    get:</w:t>
      </w:r>
    </w:p>
    <w:p w14:paraId="5E1C5E31" w14:textId="77777777" w:rsidR="008A6C80" w:rsidRDefault="008A6C80" w:rsidP="008A6C80">
      <w:pPr>
        <w:pStyle w:val="PL"/>
      </w:pPr>
      <w:r>
        <w:t xml:space="preserve">      summary: Retrieve an existing Individual Spatial Anchors Usage Information Subscription resource.</w:t>
      </w:r>
    </w:p>
    <w:p w14:paraId="015666EE" w14:textId="77777777" w:rsidR="008A6C80" w:rsidRDefault="008A6C80" w:rsidP="008A6C80">
      <w:pPr>
        <w:pStyle w:val="PL"/>
      </w:pPr>
      <w:r>
        <w:t xml:space="preserve">      operationId: GetIndSpatialAnchorsUsageInfoSub</w:t>
      </w:r>
    </w:p>
    <w:p w14:paraId="6AB765DD" w14:textId="77777777" w:rsidR="008A6C80" w:rsidRDefault="008A6C80" w:rsidP="008A6C80">
      <w:pPr>
        <w:pStyle w:val="PL"/>
      </w:pPr>
      <w:r>
        <w:t xml:space="preserve">      tags:</w:t>
      </w:r>
    </w:p>
    <w:p w14:paraId="18CBD257" w14:textId="77777777" w:rsidR="008A6C80" w:rsidRDefault="008A6C80" w:rsidP="008A6C80">
      <w:pPr>
        <w:pStyle w:val="PL"/>
      </w:pPr>
      <w:r>
        <w:t xml:space="preserve">        - Individual Spatial Anchors Usage Information Subscription (Document)</w:t>
      </w:r>
    </w:p>
    <w:p w14:paraId="5E5106A1" w14:textId="77777777" w:rsidR="008A6C80" w:rsidRDefault="008A6C80" w:rsidP="008A6C80">
      <w:pPr>
        <w:pStyle w:val="PL"/>
      </w:pPr>
      <w:r>
        <w:t xml:space="preserve">      responses:</w:t>
      </w:r>
    </w:p>
    <w:p w14:paraId="65784313" w14:textId="77777777" w:rsidR="008A6C80" w:rsidRDefault="008A6C80" w:rsidP="008A6C80">
      <w:pPr>
        <w:pStyle w:val="PL"/>
      </w:pPr>
      <w:r>
        <w:t xml:space="preserve">        '200':</w:t>
      </w:r>
    </w:p>
    <w:p w14:paraId="51B22204" w14:textId="77777777" w:rsidR="008A6C80" w:rsidRDefault="008A6C80" w:rsidP="008A6C80">
      <w:pPr>
        <w:pStyle w:val="PL"/>
      </w:pPr>
      <w:r>
        <w:t xml:space="preserve">          description: &gt;</w:t>
      </w:r>
    </w:p>
    <w:p w14:paraId="39CFE5CB" w14:textId="77777777" w:rsidR="008A6C80" w:rsidRDefault="008A6C80" w:rsidP="008A6C80">
      <w:pPr>
        <w:pStyle w:val="PL"/>
      </w:pPr>
      <w:r>
        <w:t xml:space="preserve">            OK. The requested Individual Spatial Anchors Usage Information Subscription is returned.</w:t>
      </w:r>
    </w:p>
    <w:p w14:paraId="77AF7DA0" w14:textId="77777777" w:rsidR="008A6C80" w:rsidRDefault="008A6C80" w:rsidP="008A6C80">
      <w:pPr>
        <w:pStyle w:val="PL"/>
      </w:pPr>
      <w:r>
        <w:t xml:space="preserve">          content:</w:t>
      </w:r>
    </w:p>
    <w:p w14:paraId="22735E02" w14:textId="77777777" w:rsidR="008A6C80" w:rsidRDefault="008A6C80" w:rsidP="008A6C80">
      <w:pPr>
        <w:pStyle w:val="PL"/>
      </w:pPr>
      <w:r>
        <w:t xml:space="preserve">            application/json:</w:t>
      </w:r>
    </w:p>
    <w:p w14:paraId="3EEA485F" w14:textId="77777777" w:rsidR="008A6C80" w:rsidRDefault="008A6C80" w:rsidP="008A6C80">
      <w:pPr>
        <w:pStyle w:val="PL"/>
      </w:pPr>
      <w:r>
        <w:t xml:space="preserve">              schema:</w:t>
      </w:r>
    </w:p>
    <w:p w14:paraId="3CE72F97" w14:textId="77777777" w:rsidR="008A6C80" w:rsidRDefault="008A6C80" w:rsidP="008A6C80">
      <w:pPr>
        <w:pStyle w:val="PL"/>
      </w:pPr>
      <w:r>
        <w:t xml:space="preserve">                $ref: '#/components/schemas/SpatialAnchorsUsageInfoSub'</w:t>
      </w:r>
    </w:p>
    <w:p w14:paraId="0C198DD9" w14:textId="77777777" w:rsidR="008A6C80" w:rsidRDefault="008A6C80" w:rsidP="008A6C80">
      <w:pPr>
        <w:pStyle w:val="PL"/>
      </w:pPr>
      <w:r>
        <w:t xml:space="preserve">        '307':</w:t>
      </w:r>
    </w:p>
    <w:p w14:paraId="4B637714" w14:textId="77777777" w:rsidR="008A6C80" w:rsidRDefault="008A6C80" w:rsidP="008A6C80">
      <w:pPr>
        <w:pStyle w:val="PL"/>
      </w:pPr>
      <w:r>
        <w:t xml:space="preserve">          $ref: 'TS29122_CommonData.yaml#/components/responses/307'</w:t>
      </w:r>
    </w:p>
    <w:p w14:paraId="41DC0B6A" w14:textId="77777777" w:rsidR="008A6C80" w:rsidRDefault="008A6C80" w:rsidP="008A6C80">
      <w:pPr>
        <w:pStyle w:val="PL"/>
      </w:pPr>
      <w:r>
        <w:t xml:space="preserve">        '308':</w:t>
      </w:r>
    </w:p>
    <w:p w14:paraId="31AEB07C" w14:textId="77777777" w:rsidR="008A6C80" w:rsidRDefault="008A6C80" w:rsidP="008A6C80">
      <w:pPr>
        <w:pStyle w:val="PL"/>
      </w:pPr>
      <w:r>
        <w:t xml:space="preserve">          $ref: 'TS29122_CommonData.yaml#/components/responses/308'</w:t>
      </w:r>
    </w:p>
    <w:p w14:paraId="15B549C2" w14:textId="77777777" w:rsidR="008A6C80" w:rsidRDefault="008A6C80" w:rsidP="008A6C80">
      <w:pPr>
        <w:pStyle w:val="PL"/>
      </w:pPr>
      <w:r>
        <w:t xml:space="preserve">        '400':</w:t>
      </w:r>
    </w:p>
    <w:p w14:paraId="66DB609B" w14:textId="77777777" w:rsidR="008A6C80" w:rsidRDefault="008A6C80" w:rsidP="008A6C80">
      <w:pPr>
        <w:pStyle w:val="PL"/>
      </w:pPr>
      <w:r>
        <w:t xml:space="preserve">          $ref: 'TS29122_CommonData.yaml#/components/responses/400'</w:t>
      </w:r>
    </w:p>
    <w:p w14:paraId="0915FEF1" w14:textId="77777777" w:rsidR="008A6C80" w:rsidRDefault="008A6C80" w:rsidP="008A6C80">
      <w:pPr>
        <w:pStyle w:val="PL"/>
      </w:pPr>
      <w:r>
        <w:t xml:space="preserve">        '401':</w:t>
      </w:r>
    </w:p>
    <w:p w14:paraId="2BE214DB" w14:textId="77777777" w:rsidR="008A6C80" w:rsidRDefault="008A6C80" w:rsidP="008A6C80">
      <w:pPr>
        <w:pStyle w:val="PL"/>
      </w:pPr>
      <w:r>
        <w:t xml:space="preserve">          $ref: 'TS29122_CommonData.yaml#/components/responses/401'</w:t>
      </w:r>
    </w:p>
    <w:p w14:paraId="1B46DCF8" w14:textId="77777777" w:rsidR="008A6C80" w:rsidRDefault="008A6C80" w:rsidP="008A6C80">
      <w:pPr>
        <w:pStyle w:val="PL"/>
      </w:pPr>
      <w:r>
        <w:t xml:space="preserve">        '403':</w:t>
      </w:r>
    </w:p>
    <w:p w14:paraId="0897CD8B" w14:textId="77777777" w:rsidR="008A6C80" w:rsidRDefault="008A6C80" w:rsidP="008A6C80">
      <w:pPr>
        <w:pStyle w:val="PL"/>
      </w:pPr>
      <w:r>
        <w:t xml:space="preserve">          $ref: 'TS29122_CommonData.yaml#/components/responses/403'</w:t>
      </w:r>
    </w:p>
    <w:p w14:paraId="42B510DB" w14:textId="77777777" w:rsidR="008A6C80" w:rsidRDefault="008A6C80" w:rsidP="008A6C80">
      <w:pPr>
        <w:pStyle w:val="PL"/>
      </w:pPr>
      <w:r>
        <w:t xml:space="preserve">        '404':</w:t>
      </w:r>
    </w:p>
    <w:p w14:paraId="375486B6" w14:textId="77777777" w:rsidR="008A6C80" w:rsidRDefault="008A6C80" w:rsidP="008A6C80">
      <w:pPr>
        <w:pStyle w:val="PL"/>
      </w:pPr>
      <w:r>
        <w:t xml:space="preserve">          $ref: 'TS29122_CommonData.yaml#/components/responses/404'</w:t>
      </w:r>
    </w:p>
    <w:p w14:paraId="40C0D633" w14:textId="77777777" w:rsidR="008A6C80" w:rsidRDefault="008A6C80" w:rsidP="008A6C80">
      <w:pPr>
        <w:pStyle w:val="PL"/>
      </w:pPr>
      <w:r>
        <w:t xml:space="preserve">        '406':</w:t>
      </w:r>
    </w:p>
    <w:p w14:paraId="40E63373" w14:textId="77777777" w:rsidR="008A6C80" w:rsidRDefault="008A6C80" w:rsidP="008A6C80">
      <w:pPr>
        <w:pStyle w:val="PL"/>
      </w:pPr>
      <w:r>
        <w:t xml:space="preserve">          $ref: 'TS29122_CommonData.yaml#/components/responses/406'</w:t>
      </w:r>
    </w:p>
    <w:p w14:paraId="5A50A335" w14:textId="77777777" w:rsidR="008A6C80" w:rsidRDefault="008A6C80" w:rsidP="008A6C80">
      <w:pPr>
        <w:pStyle w:val="PL"/>
      </w:pPr>
      <w:r>
        <w:t xml:space="preserve">        '429':</w:t>
      </w:r>
    </w:p>
    <w:p w14:paraId="62921FB0" w14:textId="77777777" w:rsidR="008A6C80" w:rsidRDefault="008A6C80" w:rsidP="008A6C80">
      <w:pPr>
        <w:pStyle w:val="PL"/>
      </w:pPr>
      <w:r>
        <w:t xml:space="preserve">          $ref: 'TS29122_CommonData.yaml#/components/responses/429'</w:t>
      </w:r>
    </w:p>
    <w:p w14:paraId="1AD6914F" w14:textId="77777777" w:rsidR="008A6C80" w:rsidRDefault="008A6C80" w:rsidP="008A6C80">
      <w:pPr>
        <w:pStyle w:val="PL"/>
      </w:pPr>
      <w:r>
        <w:t xml:space="preserve">        '500':</w:t>
      </w:r>
    </w:p>
    <w:p w14:paraId="34914C88" w14:textId="77777777" w:rsidR="008A6C80" w:rsidRDefault="008A6C80" w:rsidP="008A6C80">
      <w:pPr>
        <w:pStyle w:val="PL"/>
      </w:pPr>
      <w:r>
        <w:t xml:space="preserve">          $ref: 'TS29122_CommonData.yaml#/components/responses/500'</w:t>
      </w:r>
    </w:p>
    <w:p w14:paraId="4531C629" w14:textId="77777777" w:rsidR="008A6C80" w:rsidRDefault="008A6C80" w:rsidP="008A6C80">
      <w:pPr>
        <w:pStyle w:val="PL"/>
      </w:pPr>
      <w:r>
        <w:t xml:space="preserve">        '503':</w:t>
      </w:r>
    </w:p>
    <w:p w14:paraId="218BFB0C" w14:textId="77777777" w:rsidR="008A6C80" w:rsidRDefault="008A6C80" w:rsidP="008A6C80">
      <w:pPr>
        <w:pStyle w:val="PL"/>
      </w:pPr>
      <w:r>
        <w:t xml:space="preserve">          $ref: 'TS29122_CommonData.yaml#/components/responses/503'</w:t>
      </w:r>
    </w:p>
    <w:p w14:paraId="122AC145" w14:textId="77777777" w:rsidR="008A6C80" w:rsidRDefault="008A6C80" w:rsidP="008A6C80">
      <w:pPr>
        <w:pStyle w:val="PL"/>
      </w:pPr>
      <w:r>
        <w:t xml:space="preserve">        default:</w:t>
      </w:r>
    </w:p>
    <w:p w14:paraId="0D45399A" w14:textId="77777777" w:rsidR="008A6C80" w:rsidRDefault="008A6C80" w:rsidP="008A6C80">
      <w:pPr>
        <w:pStyle w:val="PL"/>
      </w:pPr>
      <w:r>
        <w:t xml:space="preserve">          $ref: 'TS29122_CommonData.yaml#/components/responses/default'</w:t>
      </w:r>
    </w:p>
    <w:p w14:paraId="33BF9200" w14:textId="77777777" w:rsidR="008A6C80" w:rsidRDefault="008A6C80" w:rsidP="008A6C80">
      <w:pPr>
        <w:pStyle w:val="PL"/>
      </w:pPr>
    </w:p>
    <w:p w14:paraId="5750E7A9" w14:textId="77777777" w:rsidR="008A6C80" w:rsidRDefault="008A6C80" w:rsidP="008A6C80">
      <w:pPr>
        <w:pStyle w:val="PL"/>
      </w:pPr>
      <w:r>
        <w:t xml:space="preserve">    put:</w:t>
      </w:r>
    </w:p>
    <w:p w14:paraId="55D41A2E" w14:textId="77777777" w:rsidR="008A6C80" w:rsidRDefault="008A6C80" w:rsidP="008A6C80">
      <w:pPr>
        <w:pStyle w:val="PL"/>
      </w:pPr>
      <w:r>
        <w:t xml:space="preserve">      summary: Update an existing Individual Spatial Anchors Usage Information Subscription resource.</w:t>
      </w:r>
    </w:p>
    <w:p w14:paraId="44FD441B" w14:textId="77777777" w:rsidR="008A6C80" w:rsidRDefault="008A6C80" w:rsidP="008A6C80">
      <w:pPr>
        <w:pStyle w:val="PL"/>
      </w:pPr>
      <w:r>
        <w:t xml:space="preserve">      operationId: UpdateIndSpatialAnchorsUsageInfoSub</w:t>
      </w:r>
    </w:p>
    <w:p w14:paraId="432AA124" w14:textId="77777777" w:rsidR="008A6C80" w:rsidRDefault="008A6C80" w:rsidP="008A6C80">
      <w:pPr>
        <w:pStyle w:val="PL"/>
      </w:pPr>
      <w:r>
        <w:t xml:space="preserve">      tags:</w:t>
      </w:r>
    </w:p>
    <w:p w14:paraId="5574BA0B" w14:textId="77777777" w:rsidR="008A6C80" w:rsidRDefault="008A6C80" w:rsidP="008A6C80">
      <w:pPr>
        <w:pStyle w:val="PL"/>
      </w:pPr>
      <w:r>
        <w:t xml:space="preserve">        - Individual Spatial Anchors Usage Information Subscription (Document)</w:t>
      </w:r>
    </w:p>
    <w:p w14:paraId="7A121B46" w14:textId="77777777" w:rsidR="008A6C80" w:rsidRDefault="008A6C80" w:rsidP="008A6C80">
      <w:pPr>
        <w:pStyle w:val="PL"/>
      </w:pPr>
      <w:r>
        <w:t xml:space="preserve">      requestBody:</w:t>
      </w:r>
    </w:p>
    <w:p w14:paraId="23AD401F" w14:textId="77777777" w:rsidR="008A6C80" w:rsidRDefault="008A6C80" w:rsidP="008A6C80">
      <w:pPr>
        <w:pStyle w:val="PL"/>
      </w:pPr>
      <w:r>
        <w:t xml:space="preserve">        required: true</w:t>
      </w:r>
    </w:p>
    <w:p w14:paraId="4881AA1F" w14:textId="77777777" w:rsidR="008A6C80" w:rsidRDefault="008A6C80" w:rsidP="008A6C80">
      <w:pPr>
        <w:pStyle w:val="PL"/>
      </w:pPr>
      <w:r>
        <w:t xml:space="preserve">        content:</w:t>
      </w:r>
    </w:p>
    <w:p w14:paraId="31683E54" w14:textId="77777777" w:rsidR="008A6C80" w:rsidRDefault="008A6C80" w:rsidP="008A6C80">
      <w:pPr>
        <w:pStyle w:val="PL"/>
      </w:pPr>
      <w:r>
        <w:t xml:space="preserve">          application/json:</w:t>
      </w:r>
    </w:p>
    <w:p w14:paraId="072BF8E8" w14:textId="77777777" w:rsidR="008A6C80" w:rsidRDefault="008A6C80" w:rsidP="008A6C80">
      <w:pPr>
        <w:pStyle w:val="PL"/>
      </w:pPr>
      <w:r>
        <w:t xml:space="preserve">            schema:</w:t>
      </w:r>
    </w:p>
    <w:p w14:paraId="3CF88E55" w14:textId="77777777" w:rsidR="008A6C80" w:rsidRDefault="008A6C80" w:rsidP="008A6C80">
      <w:pPr>
        <w:pStyle w:val="PL"/>
      </w:pPr>
      <w:r>
        <w:t xml:space="preserve">              $ref: '#/components/schemas/SpatialAnchorsUsageInfoSub'</w:t>
      </w:r>
    </w:p>
    <w:p w14:paraId="2679399C" w14:textId="77777777" w:rsidR="008A6C80" w:rsidRDefault="008A6C80" w:rsidP="008A6C80">
      <w:pPr>
        <w:pStyle w:val="PL"/>
      </w:pPr>
      <w:r>
        <w:t xml:space="preserve">      responses:</w:t>
      </w:r>
    </w:p>
    <w:p w14:paraId="13A3CA46" w14:textId="77777777" w:rsidR="008A6C80" w:rsidRDefault="008A6C80" w:rsidP="008A6C80">
      <w:pPr>
        <w:pStyle w:val="PL"/>
      </w:pPr>
      <w:r>
        <w:t xml:space="preserve">        '200':</w:t>
      </w:r>
    </w:p>
    <w:p w14:paraId="0D93A68A" w14:textId="77777777" w:rsidR="008A6C80" w:rsidRDefault="008A6C80" w:rsidP="008A6C80">
      <w:pPr>
        <w:pStyle w:val="PL"/>
      </w:pPr>
      <w:r>
        <w:t xml:space="preserve">          description: &gt;</w:t>
      </w:r>
    </w:p>
    <w:p w14:paraId="7468BE11" w14:textId="77777777" w:rsidR="008A6C80" w:rsidRDefault="008A6C80" w:rsidP="008A6C80">
      <w:pPr>
        <w:pStyle w:val="PL"/>
      </w:pPr>
      <w:r>
        <w:t xml:space="preserve">            OK. The Individual Spatial Anchors Usage Information Subscription resource is</w:t>
      </w:r>
    </w:p>
    <w:p w14:paraId="71508C62" w14:textId="77777777" w:rsidR="008A6C80" w:rsidRDefault="008A6C80" w:rsidP="008A6C80">
      <w:pPr>
        <w:pStyle w:val="PL"/>
      </w:pPr>
      <w:r>
        <w:t xml:space="preserve">            successfully updated and a representation of the updated resource is returned in the</w:t>
      </w:r>
    </w:p>
    <w:p w14:paraId="3A266F55" w14:textId="77777777" w:rsidR="008A6C80" w:rsidRDefault="008A6C80" w:rsidP="008A6C80">
      <w:pPr>
        <w:pStyle w:val="PL"/>
      </w:pPr>
      <w:r>
        <w:t xml:space="preserve">            response body.</w:t>
      </w:r>
    </w:p>
    <w:p w14:paraId="6F89E0B9" w14:textId="77777777" w:rsidR="008A6C80" w:rsidRDefault="008A6C80" w:rsidP="008A6C80">
      <w:pPr>
        <w:pStyle w:val="PL"/>
      </w:pPr>
      <w:r>
        <w:t xml:space="preserve">          content:</w:t>
      </w:r>
    </w:p>
    <w:p w14:paraId="177F190A" w14:textId="77777777" w:rsidR="008A6C80" w:rsidRDefault="008A6C80" w:rsidP="008A6C80">
      <w:pPr>
        <w:pStyle w:val="PL"/>
      </w:pPr>
      <w:r>
        <w:t xml:space="preserve">            application/json:</w:t>
      </w:r>
    </w:p>
    <w:p w14:paraId="01F0439E" w14:textId="77777777" w:rsidR="008A6C80" w:rsidRDefault="008A6C80" w:rsidP="008A6C80">
      <w:pPr>
        <w:pStyle w:val="PL"/>
      </w:pPr>
      <w:r>
        <w:t xml:space="preserve">              schema:</w:t>
      </w:r>
    </w:p>
    <w:p w14:paraId="795EB39A" w14:textId="77777777" w:rsidR="008A6C80" w:rsidRDefault="008A6C80" w:rsidP="008A6C80">
      <w:pPr>
        <w:pStyle w:val="PL"/>
      </w:pPr>
      <w:r>
        <w:t xml:space="preserve">                $ref: '#/components/schemas/SpatialAnchorsUsageInfoSub'</w:t>
      </w:r>
    </w:p>
    <w:p w14:paraId="411D056C" w14:textId="77777777" w:rsidR="008A6C80" w:rsidRDefault="008A6C80" w:rsidP="008A6C80">
      <w:pPr>
        <w:pStyle w:val="PL"/>
      </w:pPr>
      <w:r>
        <w:t xml:space="preserve">        '204':</w:t>
      </w:r>
    </w:p>
    <w:p w14:paraId="1165CEFD" w14:textId="77777777" w:rsidR="008A6C80" w:rsidRDefault="008A6C80" w:rsidP="008A6C80">
      <w:pPr>
        <w:pStyle w:val="PL"/>
      </w:pPr>
      <w:r>
        <w:t xml:space="preserve">          description: &gt;</w:t>
      </w:r>
    </w:p>
    <w:p w14:paraId="09C26FB8" w14:textId="77777777" w:rsidR="008A6C80" w:rsidRDefault="008A6C80" w:rsidP="008A6C80">
      <w:pPr>
        <w:pStyle w:val="PL"/>
      </w:pPr>
      <w:r>
        <w:t xml:space="preserve">            No Content. The Individual Spatial Anchors Usage Information Subscription resource is</w:t>
      </w:r>
    </w:p>
    <w:p w14:paraId="034494FA" w14:textId="77777777" w:rsidR="008A6C80" w:rsidRDefault="008A6C80" w:rsidP="008A6C80">
      <w:pPr>
        <w:pStyle w:val="PL"/>
      </w:pPr>
      <w:r>
        <w:t xml:space="preserve">            successfully updated and no content is returned in the response body.</w:t>
      </w:r>
    </w:p>
    <w:p w14:paraId="7913F7F5" w14:textId="77777777" w:rsidR="008A6C80" w:rsidRDefault="008A6C80" w:rsidP="008A6C80">
      <w:pPr>
        <w:pStyle w:val="PL"/>
      </w:pPr>
      <w:r>
        <w:t xml:space="preserve">        '307':</w:t>
      </w:r>
    </w:p>
    <w:p w14:paraId="0E1C7A9B" w14:textId="77777777" w:rsidR="008A6C80" w:rsidRDefault="008A6C80" w:rsidP="008A6C80">
      <w:pPr>
        <w:pStyle w:val="PL"/>
      </w:pPr>
      <w:r>
        <w:t xml:space="preserve">          $ref: 'TS29122_CommonData.yaml#/components/responses/307'</w:t>
      </w:r>
    </w:p>
    <w:p w14:paraId="75983571" w14:textId="77777777" w:rsidR="008A6C80" w:rsidRDefault="008A6C80" w:rsidP="008A6C80">
      <w:pPr>
        <w:pStyle w:val="PL"/>
      </w:pPr>
      <w:r>
        <w:t xml:space="preserve">        '308':</w:t>
      </w:r>
    </w:p>
    <w:p w14:paraId="6B472589" w14:textId="77777777" w:rsidR="008A6C80" w:rsidRDefault="008A6C80" w:rsidP="008A6C80">
      <w:pPr>
        <w:pStyle w:val="PL"/>
      </w:pPr>
      <w:r>
        <w:t xml:space="preserve">          $ref: 'TS29122_CommonData.yaml#/components/responses/308'</w:t>
      </w:r>
    </w:p>
    <w:p w14:paraId="2377F1C8" w14:textId="77777777" w:rsidR="008A6C80" w:rsidRDefault="008A6C80" w:rsidP="008A6C80">
      <w:pPr>
        <w:pStyle w:val="PL"/>
      </w:pPr>
      <w:r>
        <w:t xml:space="preserve">        '400':</w:t>
      </w:r>
    </w:p>
    <w:p w14:paraId="4B83469E" w14:textId="77777777" w:rsidR="008A6C80" w:rsidRDefault="008A6C80" w:rsidP="008A6C80">
      <w:pPr>
        <w:pStyle w:val="PL"/>
      </w:pPr>
      <w:r>
        <w:t xml:space="preserve">          $ref: 'TS29122_CommonData.yaml#/components/responses/400'</w:t>
      </w:r>
    </w:p>
    <w:p w14:paraId="063907C0" w14:textId="77777777" w:rsidR="008A6C80" w:rsidRDefault="008A6C80" w:rsidP="008A6C80">
      <w:pPr>
        <w:pStyle w:val="PL"/>
      </w:pPr>
      <w:r>
        <w:t xml:space="preserve">        '401':</w:t>
      </w:r>
    </w:p>
    <w:p w14:paraId="54EAF6E3" w14:textId="77777777" w:rsidR="008A6C80" w:rsidRDefault="008A6C80" w:rsidP="008A6C80">
      <w:pPr>
        <w:pStyle w:val="PL"/>
      </w:pPr>
      <w:r>
        <w:t xml:space="preserve">          $ref: 'TS29122_CommonData.yaml#/components/responses/401'</w:t>
      </w:r>
    </w:p>
    <w:p w14:paraId="550E4DC3" w14:textId="77777777" w:rsidR="008A6C80" w:rsidRDefault="008A6C80" w:rsidP="008A6C80">
      <w:pPr>
        <w:pStyle w:val="PL"/>
      </w:pPr>
      <w:r>
        <w:t xml:space="preserve">        '403':</w:t>
      </w:r>
    </w:p>
    <w:p w14:paraId="20CA0FE1" w14:textId="77777777" w:rsidR="008A6C80" w:rsidRDefault="008A6C80" w:rsidP="008A6C80">
      <w:pPr>
        <w:pStyle w:val="PL"/>
      </w:pPr>
      <w:r>
        <w:t xml:space="preserve">          $ref: 'TS29122_CommonData.yaml#/components/responses/403'</w:t>
      </w:r>
    </w:p>
    <w:p w14:paraId="02CFDCA5" w14:textId="77777777" w:rsidR="008A6C80" w:rsidRDefault="008A6C80" w:rsidP="008A6C80">
      <w:pPr>
        <w:pStyle w:val="PL"/>
      </w:pPr>
      <w:r>
        <w:t xml:space="preserve">        '404':</w:t>
      </w:r>
    </w:p>
    <w:p w14:paraId="7B50585D" w14:textId="77777777" w:rsidR="008A6C80" w:rsidRDefault="008A6C80" w:rsidP="008A6C80">
      <w:pPr>
        <w:pStyle w:val="PL"/>
      </w:pPr>
      <w:r>
        <w:t xml:space="preserve">          $ref: 'TS29122_CommonData.yaml#/components/responses/404'</w:t>
      </w:r>
    </w:p>
    <w:p w14:paraId="545AF15B" w14:textId="77777777" w:rsidR="008A6C80" w:rsidRDefault="008A6C80" w:rsidP="008A6C80">
      <w:pPr>
        <w:pStyle w:val="PL"/>
      </w:pPr>
      <w:r>
        <w:t xml:space="preserve">        '411':</w:t>
      </w:r>
    </w:p>
    <w:p w14:paraId="3FEA0D7F" w14:textId="77777777" w:rsidR="008A6C80" w:rsidRDefault="008A6C80" w:rsidP="008A6C80">
      <w:pPr>
        <w:pStyle w:val="PL"/>
      </w:pPr>
      <w:r>
        <w:t xml:space="preserve">          $ref: 'TS29122_CommonData.yaml#/components/responses/411'</w:t>
      </w:r>
    </w:p>
    <w:p w14:paraId="11148806" w14:textId="77777777" w:rsidR="008A6C80" w:rsidRDefault="008A6C80" w:rsidP="008A6C80">
      <w:pPr>
        <w:pStyle w:val="PL"/>
      </w:pPr>
      <w:r>
        <w:t xml:space="preserve">        '413':</w:t>
      </w:r>
    </w:p>
    <w:p w14:paraId="5BB2FB36" w14:textId="77777777" w:rsidR="008A6C80" w:rsidRDefault="008A6C80" w:rsidP="008A6C80">
      <w:pPr>
        <w:pStyle w:val="PL"/>
      </w:pPr>
      <w:r>
        <w:t xml:space="preserve">          $ref: 'TS29122_CommonData.yaml#/components/responses/413'</w:t>
      </w:r>
    </w:p>
    <w:p w14:paraId="7C5C26D2" w14:textId="77777777" w:rsidR="008A6C80" w:rsidRDefault="008A6C80" w:rsidP="008A6C80">
      <w:pPr>
        <w:pStyle w:val="PL"/>
      </w:pPr>
      <w:r>
        <w:t xml:space="preserve">        '415':</w:t>
      </w:r>
    </w:p>
    <w:p w14:paraId="764A4F2E" w14:textId="77777777" w:rsidR="008A6C80" w:rsidRDefault="008A6C80" w:rsidP="008A6C80">
      <w:pPr>
        <w:pStyle w:val="PL"/>
      </w:pPr>
      <w:r>
        <w:t xml:space="preserve">          $ref: 'TS29122_CommonData.yaml#/components/responses/415'</w:t>
      </w:r>
    </w:p>
    <w:p w14:paraId="1BCC9285" w14:textId="77777777" w:rsidR="008A6C80" w:rsidRDefault="008A6C80" w:rsidP="008A6C80">
      <w:pPr>
        <w:pStyle w:val="PL"/>
      </w:pPr>
      <w:r>
        <w:t xml:space="preserve">        '429':</w:t>
      </w:r>
    </w:p>
    <w:p w14:paraId="121DC712" w14:textId="77777777" w:rsidR="008A6C80" w:rsidRDefault="008A6C80" w:rsidP="008A6C80">
      <w:pPr>
        <w:pStyle w:val="PL"/>
      </w:pPr>
      <w:r>
        <w:t xml:space="preserve">          $ref: 'TS29122_CommonData.yaml#/components/responses/429'</w:t>
      </w:r>
    </w:p>
    <w:p w14:paraId="1B6AAD59" w14:textId="77777777" w:rsidR="008A6C80" w:rsidRDefault="008A6C80" w:rsidP="008A6C80">
      <w:pPr>
        <w:pStyle w:val="PL"/>
      </w:pPr>
      <w:r>
        <w:t xml:space="preserve">        '500':</w:t>
      </w:r>
    </w:p>
    <w:p w14:paraId="6688DE76" w14:textId="77777777" w:rsidR="008A6C80" w:rsidRDefault="008A6C80" w:rsidP="008A6C80">
      <w:pPr>
        <w:pStyle w:val="PL"/>
      </w:pPr>
      <w:r>
        <w:t xml:space="preserve">          $ref: 'TS29122_CommonData.yaml#/components/responses/500'</w:t>
      </w:r>
    </w:p>
    <w:p w14:paraId="2BCB3860" w14:textId="77777777" w:rsidR="008A6C80" w:rsidRDefault="008A6C80" w:rsidP="008A6C80">
      <w:pPr>
        <w:pStyle w:val="PL"/>
      </w:pPr>
      <w:r>
        <w:t xml:space="preserve">        '503':</w:t>
      </w:r>
    </w:p>
    <w:p w14:paraId="2E3E76BE" w14:textId="77777777" w:rsidR="008A6C80" w:rsidRDefault="008A6C80" w:rsidP="008A6C80">
      <w:pPr>
        <w:pStyle w:val="PL"/>
      </w:pPr>
      <w:r>
        <w:t xml:space="preserve">          $ref: 'TS29122_CommonData.yaml#/components/responses/503'</w:t>
      </w:r>
    </w:p>
    <w:p w14:paraId="2D5E35E2" w14:textId="77777777" w:rsidR="008A6C80" w:rsidRDefault="008A6C80" w:rsidP="008A6C80">
      <w:pPr>
        <w:pStyle w:val="PL"/>
      </w:pPr>
      <w:r>
        <w:t xml:space="preserve">        default:</w:t>
      </w:r>
    </w:p>
    <w:p w14:paraId="1245F74C" w14:textId="77777777" w:rsidR="008A6C80" w:rsidRDefault="008A6C80" w:rsidP="008A6C80">
      <w:pPr>
        <w:pStyle w:val="PL"/>
      </w:pPr>
      <w:r>
        <w:t xml:space="preserve">          $ref: 'TS29122_CommonData.yaml#/components/responses/default'</w:t>
      </w:r>
    </w:p>
    <w:p w14:paraId="212CCA12" w14:textId="77777777" w:rsidR="008A6C80" w:rsidRDefault="008A6C80" w:rsidP="008A6C80">
      <w:pPr>
        <w:pStyle w:val="PL"/>
      </w:pPr>
    </w:p>
    <w:p w14:paraId="4E50D580" w14:textId="77777777" w:rsidR="008A6C80" w:rsidRDefault="008A6C80" w:rsidP="008A6C80">
      <w:pPr>
        <w:pStyle w:val="PL"/>
      </w:pPr>
      <w:r>
        <w:t xml:space="preserve">    patch:</w:t>
      </w:r>
    </w:p>
    <w:p w14:paraId="0E1B7BDA" w14:textId="77777777" w:rsidR="008A6C80" w:rsidRDefault="008A6C80" w:rsidP="008A6C80">
      <w:pPr>
        <w:pStyle w:val="PL"/>
      </w:pPr>
      <w:r>
        <w:t xml:space="preserve">      summary: Modify an existing Individual Spatial Anchors Usage Information Subscription resource.</w:t>
      </w:r>
    </w:p>
    <w:p w14:paraId="4F6B0055" w14:textId="77777777" w:rsidR="008A6C80" w:rsidRDefault="008A6C80" w:rsidP="008A6C80">
      <w:pPr>
        <w:pStyle w:val="PL"/>
      </w:pPr>
      <w:r>
        <w:t xml:space="preserve">      operationId: ModifyIndSpatialAnchorsUsageInfoSub</w:t>
      </w:r>
    </w:p>
    <w:p w14:paraId="56F8A82D" w14:textId="77777777" w:rsidR="008A6C80" w:rsidRDefault="008A6C80" w:rsidP="008A6C80">
      <w:pPr>
        <w:pStyle w:val="PL"/>
      </w:pPr>
      <w:r>
        <w:t xml:space="preserve">      tags:</w:t>
      </w:r>
    </w:p>
    <w:p w14:paraId="1C58A463" w14:textId="77777777" w:rsidR="008A6C80" w:rsidRDefault="008A6C80" w:rsidP="008A6C80">
      <w:pPr>
        <w:pStyle w:val="PL"/>
      </w:pPr>
      <w:r>
        <w:t xml:space="preserve">        - Individual Spatial Anchors Usage Information Subscription (Document)</w:t>
      </w:r>
    </w:p>
    <w:p w14:paraId="0FA71BDF" w14:textId="77777777" w:rsidR="008A6C80" w:rsidRDefault="008A6C80" w:rsidP="008A6C80">
      <w:pPr>
        <w:pStyle w:val="PL"/>
      </w:pPr>
      <w:r>
        <w:t xml:space="preserve">      requestBody:</w:t>
      </w:r>
    </w:p>
    <w:p w14:paraId="18E4EC71" w14:textId="77777777" w:rsidR="008A6C80" w:rsidRDefault="008A6C80" w:rsidP="008A6C80">
      <w:pPr>
        <w:pStyle w:val="PL"/>
      </w:pPr>
      <w:r>
        <w:t xml:space="preserve">        required: true</w:t>
      </w:r>
    </w:p>
    <w:p w14:paraId="214F67E5" w14:textId="77777777" w:rsidR="008A6C80" w:rsidRDefault="008A6C80" w:rsidP="008A6C80">
      <w:pPr>
        <w:pStyle w:val="PL"/>
      </w:pPr>
      <w:r>
        <w:t xml:space="preserve">        content:</w:t>
      </w:r>
    </w:p>
    <w:p w14:paraId="7E51828C" w14:textId="77777777" w:rsidR="008A6C80" w:rsidRDefault="008A6C80" w:rsidP="008A6C80">
      <w:pPr>
        <w:pStyle w:val="PL"/>
      </w:pPr>
      <w:r>
        <w:t xml:space="preserve">          application/json:</w:t>
      </w:r>
    </w:p>
    <w:p w14:paraId="180A2435" w14:textId="77777777" w:rsidR="008A6C80" w:rsidRDefault="008A6C80" w:rsidP="008A6C80">
      <w:pPr>
        <w:pStyle w:val="PL"/>
      </w:pPr>
      <w:r>
        <w:t xml:space="preserve">            schema:</w:t>
      </w:r>
    </w:p>
    <w:p w14:paraId="581BB5BB" w14:textId="77777777" w:rsidR="008A6C80" w:rsidRDefault="008A6C80" w:rsidP="008A6C80">
      <w:pPr>
        <w:pStyle w:val="PL"/>
      </w:pPr>
      <w:r>
        <w:t xml:space="preserve">              $ref: '#/components/schemas/SpatialAnchorsUsageInfoSubPatch'</w:t>
      </w:r>
    </w:p>
    <w:p w14:paraId="3A17B4C7" w14:textId="77777777" w:rsidR="008A6C80" w:rsidRDefault="008A6C80" w:rsidP="008A6C80">
      <w:pPr>
        <w:pStyle w:val="PL"/>
      </w:pPr>
      <w:r>
        <w:t xml:space="preserve">      responses:</w:t>
      </w:r>
    </w:p>
    <w:p w14:paraId="3A7F1B12" w14:textId="77777777" w:rsidR="008A6C80" w:rsidRDefault="008A6C80" w:rsidP="008A6C80">
      <w:pPr>
        <w:pStyle w:val="PL"/>
      </w:pPr>
      <w:r>
        <w:t xml:space="preserve">        '200':</w:t>
      </w:r>
    </w:p>
    <w:p w14:paraId="393E6724" w14:textId="77777777" w:rsidR="008A6C80" w:rsidRDefault="008A6C80" w:rsidP="008A6C80">
      <w:pPr>
        <w:pStyle w:val="PL"/>
      </w:pPr>
      <w:r>
        <w:t xml:space="preserve">          description: &gt;</w:t>
      </w:r>
    </w:p>
    <w:p w14:paraId="2A07B59C" w14:textId="77777777" w:rsidR="008A6C80" w:rsidRDefault="008A6C80" w:rsidP="008A6C80">
      <w:pPr>
        <w:pStyle w:val="PL"/>
      </w:pPr>
      <w:r>
        <w:t xml:space="preserve">            OK. The Individual Spatial Anchors Usage Information Subscription resource is</w:t>
      </w:r>
    </w:p>
    <w:p w14:paraId="04CED9DF" w14:textId="77777777" w:rsidR="008A6C80" w:rsidRDefault="008A6C80" w:rsidP="008A6C80">
      <w:pPr>
        <w:pStyle w:val="PL"/>
      </w:pPr>
      <w:r>
        <w:t xml:space="preserve">            successfully modified and a representation of the updated resource shall be returned in</w:t>
      </w:r>
    </w:p>
    <w:p w14:paraId="0E88FC55" w14:textId="77777777" w:rsidR="008A6C80" w:rsidRDefault="008A6C80" w:rsidP="008A6C80">
      <w:pPr>
        <w:pStyle w:val="PL"/>
      </w:pPr>
      <w:r>
        <w:t xml:space="preserve">            the response body.</w:t>
      </w:r>
    </w:p>
    <w:p w14:paraId="384504D3" w14:textId="77777777" w:rsidR="008A6C80" w:rsidRDefault="008A6C80" w:rsidP="008A6C80">
      <w:pPr>
        <w:pStyle w:val="PL"/>
      </w:pPr>
      <w:r>
        <w:t xml:space="preserve">          content:</w:t>
      </w:r>
    </w:p>
    <w:p w14:paraId="4AD6D21E" w14:textId="77777777" w:rsidR="008A6C80" w:rsidRDefault="008A6C80" w:rsidP="008A6C80">
      <w:pPr>
        <w:pStyle w:val="PL"/>
      </w:pPr>
      <w:r>
        <w:t xml:space="preserve">            application/json:</w:t>
      </w:r>
    </w:p>
    <w:p w14:paraId="2E479CF8" w14:textId="77777777" w:rsidR="008A6C80" w:rsidRDefault="008A6C80" w:rsidP="008A6C80">
      <w:pPr>
        <w:pStyle w:val="PL"/>
      </w:pPr>
      <w:r>
        <w:t xml:space="preserve">              schema:</w:t>
      </w:r>
    </w:p>
    <w:p w14:paraId="0C5DA84B" w14:textId="77777777" w:rsidR="008A6C80" w:rsidRDefault="008A6C80" w:rsidP="008A6C80">
      <w:pPr>
        <w:pStyle w:val="PL"/>
      </w:pPr>
      <w:r>
        <w:t xml:space="preserve">                $ref: '#/components/schemas/SpatialAnchorsUsageInfoSub'</w:t>
      </w:r>
    </w:p>
    <w:p w14:paraId="000E02B1" w14:textId="77777777" w:rsidR="008A6C80" w:rsidRDefault="008A6C80" w:rsidP="008A6C80">
      <w:pPr>
        <w:pStyle w:val="PL"/>
      </w:pPr>
      <w:r>
        <w:t xml:space="preserve">        '204':</w:t>
      </w:r>
    </w:p>
    <w:p w14:paraId="3489F1AE" w14:textId="77777777" w:rsidR="008A6C80" w:rsidRDefault="008A6C80" w:rsidP="008A6C80">
      <w:pPr>
        <w:pStyle w:val="PL"/>
      </w:pPr>
      <w:r>
        <w:t xml:space="preserve">          description: &gt;</w:t>
      </w:r>
    </w:p>
    <w:p w14:paraId="2B096E97" w14:textId="77777777" w:rsidR="008A6C80" w:rsidRDefault="008A6C80" w:rsidP="008A6C80">
      <w:pPr>
        <w:pStyle w:val="PL"/>
      </w:pPr>
      <w:r>
        <w:t xml:space="preserve">            No Content. The Individual Spatial Anchors Usage Information Subscription resource is</w:t>
      </w:r>
    </w:p>
    <w:p w14:paraId="23E457D2" w14:textId="77777777" w:rsidR="008A6C80" w:rsidRDefault="008A6C80" w:rsidP="008A6C80">
      <w:pPr>
        <w:pStyle w:val="PL"/>
      </w:pPr>
      <w:r>
        <w:t xml:space="preserve">            successfully modified and no content is returned in the response body.</w:t>
      </w:r>
    </w:p>
    <w:p w14:paraId="0A09D947" w14:textId="77777777" w:rsidR="008A6C80" w:rsidRDefault="008A6C80" w:rsidP="008A6C80">
      <w:pPr>
        <w:pStyle w:val="PL"/>
      </w:pPr>
      <w:r>
        <w:t xml:space="preserve">        '307':</w:t>
      </w:r>
    </w:p>
    <w:p w14:paraId="36E11EEF" w14:textId="77777777" w:rsidR="008A6C80" w:rsidRDefault="008A6C80" w:rsidP="008A6C80">
      <w:pPr>
        <w:pStyle w:val="PL"/>
      </w:pPr>
      <w:r>
        <w:t xml:space="preserve">          $ref: 'TS29122_CommonData.yaml#/components/responses/307'</w:t>
      </w:r>
    </w:p>
    <w:p w14:paraId="756C7BC1" w14:textId="77777777" w:rsidR="008A6C80" w:rsidRDefault="008A6C80" w:rsidP="008A6C80">
      <w:pPr>
        <w:pStyle w:val="PL"/>
      </w:pPr>
      <w:r>
        <w:t xml:space="preserve">        '308':</w:t>
      </w:r>
    </w:p>
    <w:p w14:paraId="5DD49F83" w14:textId="77777777" w:rsidR="008A6C80" w:rsidRDefault="008A6C80" w:rsidP="008A6C80">
      <w:pPr>
        <w:pStyle w:val="PL"/>
      </w:pPr>
      <w:r>
        <w:t xml:space="preserve">          $ref: 'TS29122_CommonData.yaml#/components/responses/308'</w:t>
      </w:r>
    </w:p>
    <w:p w14:paraId="40F83CEE" w14:textId="77777777" w:rsidR="008A6C80" w:rsidRDefault="008A6C80" w:rsidP="008A6C80">
      <w:pPr>
        <w:pStyle w:val="PL"/>
      </w:pPr>
      <w:r>
        <w:t xml:space="preserve">        '400':</w:t>
      </w:r>
    </w:p>
    <w:p w14:paraId="0E465639" w14:textId="77777777" w:rsidR="008A6C80" w:rsidRDefault="008A6C80" w:rsidP="008A6C80">
      <w:pPr>
        <w:pStyle w:val="PL"/>
      </w:pPr>
      <w:r>
        <w:t xml:space="preserve">          $ref: 'TS29122_CommonData.yaml#/components/responses/400'</w:t>
      </w:r>
    </w:p>
    <w:p w14:paraId="3B66816E" w14:textId="77777777" w:rsidR="008A6C80" w:rsidRDefault="008A6C80" w:rsidP="008A6C80">
      <w:pPr>
        <w:pStyle w:val="PL"/>
      </w:pPr>
      <w:r>
        <w:t xml:space="preserve">        '401':</w:t>
      </w:r>
    </w:p>
    <w:p w14:paraId="66801FB1" w14:textId="77777777" w:rsidR="008A6C80" w:rsidRDefault="008A6C80" w:rsidP="008A6C80">
      <w:pPr>
        <w:pStyle w:val="PL"/>
      </w:pPr>
      <w:r>
        <w:t xml:space="preserve">          $ref: 'TS29122_CommonData.yaml#/components/responses/401'</w:t>
      </w:r>
    </w:p>
    <w:p w14:paraId="5C4CB51F" w14:textId="77777777" w:rsidR="008A6C80" w:rsidRDefault="008A6C80" w:rsidP="008A6C80">
      <w:pPr>
        <w:pStyle w:val="PL"/>
      </w:pPr>
      <w:r>
        <w:t xml:space="preserve">        '403':</w:t>
      </w:r>
    </w:p>
    <w:p w14:paraId="05CD4EB7" w14:textId="77777777" w:rsidR="008A6C80" w:rsidRDefault="008A6C80" w:rsidP="008A6C80">
      <w:pPr>
        <w:pStyle w:val="PL"/>
      </w:pPr>
      <w:r>
        <w:t xml:space="preserve">          $ref: 'TS29122_CommonData.yaml#/components/responses/403'</w:t>
      </w:r>
    </w:p>
    <w:p w14:paraId="30517DE6" w14:textId="77777777" w:rsidR="008A6C80" w:rsidRDefault="008A6C80" w:rsidP="008A6C80">
      <w:pPr>
        <w:pStyle w:val="PL"/>
      </w:pPr>
      <w:r>
        <w:t xml:space="preserve">        '404':</w:t>
      </w:r>
    </w:p>
    <w:p w14:paraId="4157BBF8" w14:textId="77777777" w:rsidR="008A6C80" w:rsidRDefault="008A6C80" w:rsidP="008A6C80">
      <w:pPr>
        <w:pStyle w:val="PL"/>
      </w:pPr>
      <w:r>
        <w:t xml:space="preserve">          $ref: 'TS29122_CommonData.yaml#/components/responses/404'</w:t>
      </w:r>
    </w:p>
    <w:p w14:paraId="5DD2E3A5" w14:textId="77777777" w:rsidR="008A6C80" w:rsidRDefault="008A6C80" w:rsidP="008A6C80">
      <w:pPr>
        <w:pStyle w:val="PL"/>
      </w:pPr>
      <w:r>
        <w:t xml:space="preserve">        '411':</w:t>
      </w:r>
    </w:p>
    <w:p w14:paraId="7E7426E0" w14:textId="77777777" w:rsidR="008A6C80" w:rsidRDefault="008A6C80" w:rsidP="008A6C80">
      <w:pPr>
        <w:pStyle w:val="PL"/>
      </w:pPr>
      <w:r>
        <w:t xml:space="preserve">          $ref: 'TS29122_CommonData.yaml#/components/responses/411'</w:t>
      </w:r>
    </w:p>
    <w:p w14:paraId="49045BD5" w14:textId="77777777" w:rsidR="008A6C80" w:rsidRDefault="008A6C80" w:rsidP="008A6C80">
      <w:pPr>
        <w:pStyle w:val="PL"/>
      </w:pPr>
      <w:r>
        <w:t xml:space="preserve">        '413':</w:t>
      </w:r>
    </w:p>
    <w:p w14:paraId="4743C8FB" w14:textId="77777777" w:rsidR="008A6C80" w:rsidRDefault="008A6C80" w:rsidP="008A6C80">
      <w:pPr>
        <w:pStyle w:val="PL"/>
      </w:pPr>
      <w:r>
        <w:t xml:space="preserve">          $ref: 'TS29122_CommonData.yaml#/components/responses/413'</w:t>
      </w:r>
    </w:p>
    <w:p w14:paraId="0E820D6B" w14:textId="77777777" w:rsidR="008A6C80" w:rsidRDefault="008A6C80" w:rsidP="008A6C80">
      <w:pPr>
        <w:pStyle w:val="PL"/>
      </w:pPr>
      <w:r>
        <w:t xml:space="preserve">        '415':</w:t>
      </w:r>
    </w:p>
    <w:p w14:paraId="2E49793F" w14:textId="77777777" w:rsidR="008A6C80" w:rsidRDefault="008A6C80" w:rsidP="008A6C80">
      <w:pPr>
        <w:pStyle w:val="PL"/>
      </w:pPr>
      <w:r>
        <w:t xml:space="preserve">          $ref: 'TS29122_CommonData.yaml#/components/responses/415'</w:t>
      </w:r>
    </w:p>
    <w:p w14:paraId="53BD2247" w14:textId="77777777" w:rsidR="008A6C80" w:rsidRDefault="008A6C80" w:rsidP="008A6C80">
      <w:pPr>
        <w:pStyle w:val="PL"/>
      </w:pPr>
      <w:r>
        <w:t xml:space="preserve">        '429':</w:t>
      </w:r>
    </w:p>
    <w:p w14:paraId="19D8E712" w14:textId="77777777" w:rsidR="008A6C80" w:rsidRDefault="008A6C80" w:rsidP="008A6C80">
      <w:pPr>
        <w:pStyle w:val="PL"/>
      </w:pPr>
      <w:r>
        <w:t xml:space="preserve">          $ref: 'TS29122_CommonData.yaml#/components/responses/429'</w:t>
      </w:r>
    </w:p>
    <w:p w14:paraId="312558E2" w14:textId="77777777" w:rsidR="008A6C80" w:rsidRDefault="008A6C80" w:rsidP="008A6C80">
      <w:pPr>
        <w:pStyle w:val="PL"/>
      </w:pPr>
      <w:r>
        <w:t xml:space="preserve">        '500':</w:t>
      </w:r>
    </w:p>
    <w:p w14:paraId="00CFAA8D" w14:textId="77777777" w:rsidR="008A6C80" w:rsidRDefault="008A6C80" w:rsidP="008A6C80">
      <w:pPr>
        <w:pStyle w:val="PL"/>
      </w:pPr>
      <w:r>
        <w:t xml:space="preserve">          $ref: 'TS29122_CommonData.yaml#/components/responses/500'</w:t>
      </w:r>
    </w:p>
    <w:p w14:paraId="39CE8B89" w14:textId="77777777" w:rsidR="008A6C80" w:rsidRDefault="008A6C80" w:rsidP="008A6C80">
      <w:pPr>
        <w:pStyle w:val="PL"/>
      </w:pPr>
      <w:r>
        <w:t xml:space="preserve">        '503':</w:t>
      </w:r>
    </w:p>
    <w:p w14:paraId="43CBD5F8" w14:textId="77777777" w:rsidR="008A6C80" w:rsidRDefault="008A6C80" w:rsidP="008A6C80">
      <w:pPr>
        <w:pStyle w:val="PL"/>
      </w:pPr>
      <w:r>
        <w:t xml:space="preserve">          $ref: 'TS29122_CommonData.yaml#/components/responses/503'</w:t>
      </w:r>
    </w:p>
    <w:p w14:paraId="7DDC702B" w14:textId="77777777" w:rsidR="008A6C80" w:rsidRDefault="008A6C80" w:rsidP="008A6C80">
      <w:pPr>
        <w:pStyle w:val="PL"/>
      </w:pPr>
      <w:r>
        <w:t xml:space="preserve">        default:</w:t>
      </w:r>
    </w:p>
    <w:p w14:paraId="0CC8231A" w14:textId="77777777" w:rsidR="008A6C80" w:rsidRDefault="008A6C80" w:rsidP="008A6C80">
      <w:pPr>
        <w:pStyle w:val="PL"/>
      </w:pPr>
      <w:r>
        <w:t xml:space="preserve">          $ref: 'TS29122_CommonData.yaml#/components/responses/default'</w:t>
      </w:r>
    </w:p>
    <w:p w14:paraId="74F74B1F" w14:textId="77777777" w:rsidR="008A6C80" w:rsidRDefault="008A6C80" w:rsidP="008A6C80">
      <w:pPr>
        <w:pStyle w:val="PL"/>
      </w:pPr>
      <w:r>
        <w:t xml:space="preserve">    delete:</w:t>
      </w:r>
    </w:p>
    <w:p w14:paraId="4E09EAAF" w14:textId="77777777" w:rsidR="008A6C80" w:rsidRDefault="008A6C80" w:rsidP="008A6C80">
      <w:pPr>
        <w:pStyle w:val="PL"/>
      </w:pPr>
      <w:r>
        <w:t xml:space="preserve">      summary: Delete an existing Individual Spatial Anchors Usage Information Subscription resource.</w:t>
      </w:r>
    </w:p>
    <w:p w14:paraId="6D7D1051" w14:textId="77777777" w:rsidR="008A6C80" w:rsidRDefault="008A6C80" w:rsidP="008A6C80">
      <w:pPr>
        <w:pStyle w:val="PL"/>
      </w:pPr>
      <w:r>
        <w:t xml:space="preserve">      operationId: DeleteIndSpatialAnchorsUsageInfoSub</w:t>
      </w:r>
    </w:p>
    <w:p w14:paraId="71E7DDF9" w14:textId="77777777" w:rsidR="008A6C80" w:rsidRDefault="008A6C80" w:rsidP="008A6C80">
      <w:pPr>
        <w:pStyle w:val="PL"/>
      </w:pPr>
      <w:r>
        <w:t xml:space="preserve">      tags:</w:t>
      </w:r>
    </w:p>
    <w:p w14:paraId="673B7EAF" w14:textId="77777777" w:rsidR="008A6C80" w:rsidRDefault="008A6C80" w:rsidP="008A6C80">
      <w:pPr>
        <w:pStyle w:val="PL"/>
      </w:pPr>
      <w:r>
        <w:t xml:space="preserve">        - Individual Spatial Anchors Usage Information Subscription (Document)</w:t>
      </w:r>
    </w:p>
    <w:p w14:paraId="7077E8B2" w14:textId="77777777" w:rsidR="008A6C80" w:rsidRDefault="008A6C80" w:rsidP="008A6C80">
      <w:pPr>
        <w:pStyle w:val="PL"/>
      </w:pPr>
      <w:r>
        <w:t xml:space="preserve">      responses:</w:t>
      </w:r>
    </w:p>
    <w:p w14:paraId="4326EECC" w14:textId="77777777" w:rsidR="008A6C80" w:rsidRDefault="008A6C80" w:rsidP="008A6C80">
      <w:pPr>
        <w:pStyle w:val="PL"/>
      </w:pPr>
      <w:r>
        <w:t xml:space="preserve">        '204':</w:t>
      </w:r>
    </w:p>
    <w:p w14:paraId="47A3E4F2" w14:textId="77777777" w:rsidR="008A6C80" w:rsidRDefault="008A6C80" w:rsidP="008A6C80">
      <w:pPr>
        <w:pStyle w:val="PL"/>
      </w:pPr>
      <w:r>
        <w:t xml:space="preserve">          description: &gt;</w:t>
      </w:r>
    </w:p>
    <w:p w14:paraId="7592F3C6" w14:textId="77777777" w:rsidR="008A6C80" w:rsidRDefault="008A6C80" w:rsidP="008A6C80">
      <w:pPr>
        <w:pStyle w:val="PL"/>
      </w:pPr>
      <w:r>
        <w:t xml:space="preserve">            No Content. The Individual Spatial Anchors Usage Information Subscription resource is</w:t>
      </w:r>
    </w:p>
    <w:p w14:paraId="219EE74C" w14:textId="77777777" w:rsidR="008A6C80" w:rsidRDefault="008A6C80" w:rsidP="008A6C80">
      <w:pPr>
        <w:pStyle w:val="PL"/>
      </w:pPr>
      <w:r>
        <w:t xml:space="preserve">            successfully deleted.</w:t>
      </w:r>
    </w:p>
    <w:p w14:paraId="681C0588" w14:textId="77777777" w:rsidR="008A6C80" w:rsidRDefault="008A6C80" w:rsidP="008A6C80">
      <w:pPr>
        <w:pStyle w:val="PL"/>
      </w:pPr>
      <w:r>
        <w:t xml:space="preserve">        '307':</w:t>
      </w:r>
    </w:p>
    <w:p w14:paraId="160D11B8" w14:textId="77777777" w:rsidR="008A6C80" w:rsidRDefault="008A6C80" w:rsidP="008A6C80">
      <w:pPr>
        <w:pStyle w:val="PL"/>
      </w:pPr>
      <w:r>
        <w:t xml:space="preserve">          $ref: 'TS29122_CommonData.yaml#/components/responses/307'</w:t>
      </w:r>
    </w:p>
    <w:p w14:paraId="0E6D751F" w14:textId="77777777" w:rsidR="008A6C80" w:rsidRDefault="008A6C80" w:rsidP="008A6C80">
      <w:pPr>
        <w:pStyle w:val="PL"/>
      </w:pPr>
      <w:r>
        <w:t xml:space="preserve">        '308':</w:t>
      </w:r>
    </w:p>
    <w:p w14:paraId="1832DF5C" w14:textId="77777777" w:rsidR="008A6C80" w:rsidRDefault="008A6C80" w:rsidP="008A6C80">
      <w:pPr>
        <w:pStyle w:val="PL"/>
      </w:pPr>
      <w:r>
        <w:t xml:space="preserve">          $ref: 'TS29122_CommonData.yaml#/components/responses/308'</w:t>
      </w:r>
    </w:p>
    <w:p w14:paraId="72AF8FA1" w14:textId="77777777" w:rsidR="008A6C80" w:rsidRDefault="008A6C80" w:rsidP="008A6C80">
      <w:pPr>
        <w:pStyle w:val="PL"/>
      </w:pPr>
      <w:r>
        <w:t xml:space="preserve">        '400':</w:t>
      </w:r>
    </w:p>
    <w:p w14:paraId="54261111" w14:textId="77777777" w:rsidR="008A6C80" w:rsidRDefault="008A6C80" w:rsidP="008A6C80">
      <w:pPr>
        <w:pStyle w:val="PL"/>
      </w:pPr>
      <w:r>
        <w:t xml:space="preserve">          $ref: 'TS29122_CommonData.yaml#/components/responses/400'</w:t>
      </w:r>
    </w:p>
    <w:p w14:paraId="5369A380" w14:textId="77777777" w:rsidR="008A6C80" w:rsidRDefault="008A6C80" w:rsidP="008A6C80">
      <w:pPr>
        <w:pStyle w:val="PL"/>
      </w:pPr>
      <w:r>
        <w:t xml:space="preserve">        '401':</w:t>
      </w:r>
    </w:p>
    <w:p w14:paraId="16B235AD" w14:textId="77777777" w:rsidR="008A6C80" w:rsidRDefault="008A6C80" w:rsidP="008A6C80">
      <w:pPr>
        <w:pStyle w:val="PL"/>
      </w:pPr>
      <w:r>
        <w:t xml:space="preserve">          $ref: 'TS29122_CommonData.yaml#/components/responses/401'</w:t>
      </w:r>
    </w:p>
    <w:p w14:paraId="4DC1EEF6" w14:textId="77777777" w:rsidR="008A6C80" w:rsidRDefault="008A6C80" w:rsidP="008A6C80">
      <w:pPr>
        <w:pStyle w:val="PL"/>
      </w:pPr>
      <w:r>
        <w:t xml:space="preserve">        '403':</w:t>
      </w:r>
    </w:p>
    <w:p w14:paraId="23F9274A" w14:textId="77777777" w:rsidR="008A6C80" w:rsidRDefault="008A6C80" w:rsidP="008A6C80">
      <w:pPr>
        <w:pStyle w:val="PL"/>
      </w:pPr>
      <w:r>
        <w:t xml:space="preserve">          $ref: 'TS29122_CommonData.yaml#/components/responses/403'</w:t>
      </w:r>
    </w:p>
    <w:p w14:paraId="28650625" w14:textId="77777777" w:rsidR="008A6C80" w:rsidRDefault="008A6C80" w:rsidP="008A6C80">
      <w:pPr>
        <w:pStyle w:val="PL"/>
      </w:pPr>
      <w:r>
        <w:t xml:space="preserve">        '404':</w:t>
      </w:r>
    </w:p>
    <w:p w14:paraId="46A97F20" w14:textId="77777777" w:rsidR="008A6C80" w:rsidRDefault="008A6C80" w:rsidP="008A6C80">
      <w:pPr>
        <w:pStyle w:val="PL"/>
      </w:pPr>
      <w:r>
        <w:t xml:space="preserve">          $ref: 'TS29122_CommonData.yaml#/components/responses/404'</w:t>
      </w:r>
    </w:p>
    <w:p w14:paraId="6F7EC59D" w14:textId="77777777" w:rsidR="008A6C80" w:rsidRDefault="008A6C80" w:rsidP="008A6C80">
      <w:pPr>
        <w:pStyle w:val="PL"/>
      </w:pPr>
      <w:r>
        <w:t xml:space="preserve">        '429':</w:t>
      </w:r>
    </w:p>
    <w:p w14:paraId="6D7013D0" w14:textId="77777777" w:rsidR="008A6C80" w:rsidRDefault="008A6C80" w:rsidP="008A6C80">
      <w:pPr>
        <w:pStyle w:val="PL"/>
      </w:pPr>
      <w:r>
        <w:t xml:space="preserve">          $ref: 'TS29122_CommonData.yaml#/components/responses/429'</w:t>
      </w:r>
    </w:p>
    <w:p w14:paraId="7FB51575" w14:textId="77777777" w:rsidR="008A6C80" w:rsidRDefault="008A6C80" w:rsidP="008A6C80">
      <w:pPr>
        <w:pStyle w:val="PL"/>
      </w:pPr>
      <w:r>
        <w:t xml:space="preserve">        '500':</w:t>
      </w:r>
    </w:p>
    <w:p w14:paraId="6105364B" w14:textId="77777777" w:rsidR="008A6C80" w:rsidRDefault="008A6C80" w:rsidP="008A6C80">
      <w:pPr>
        <w:pStyle w:val="PL"/>
      </w:pPr>
      <w:r>
        <w:t xml:space="preserve">          $ref: 'TS29122_CommonData.yaml#/components/responses/500'</w:t>
      </w:r>
    </w:p>
    <w:p w14:paraId="2000C0C7" w14:textId="77777777" w:rsidR="008A6C80" w:rsidRDefault="008A6C80" w:rsidP="008A6C80">
      <w:pPr>
        <w:pStyle w:val="PL"/>
      </w:pPr>
      <w:r>
        <w:t xml:space="preserve">        '503':</w:t>
      </w:r>
    </w:p>
    <w:p w14:paraId="57F04A7D" w14:textId="77777777" w:rsidR="008A6C80" w:rsidRDefault="008A6C80" w:rsidP="008A6C80">
      <w:pPr>
        <w:pStyle w:val="PL"/>
      </w:pPr>
      <w:r>
        <w:t xml:space="preserve">          $ref: 'TS29122_CommonData.yaml#/components/responses/503'</w:t>
      </w:r>
    </w:p>
    <w:p w14:paraId="38668017" w14:textId="77777777" w:rsidR="008A6C80" w:rsidRDefault="008A6C80" w:rsidP="008A6C80">
      <w:pPr>
        <w:pStyle w:val="PL"/>
      </w:pPr>
      <w:r>
        <w:t xml:space="preserve">        default:</w:t>
      </w:r>
    </w:p>
    <w:p w14:paraId="4F4CD4A9" w14:textId="77777777" w:rsidR="008A6C80" w:rsidRDefault="008A6C80" w:rsidP="008A6C80">
      <w:pPr>
        <w:pStyle w:val="PL"/>
      </w:pPr>
      <w:r>
        <w:t xml:space="preserve">          $ref: 'TS29122_CommonData.yaml#/components/responses/default'</w:t>
      </w:r>
    </w:p>
    <w:p w14:paraId="51873D39" w14:textId="77777777" w:rsidR="008A6C80" w:rsidRDefault="008A6C80" w:rsidP="008A6C80">
      <w:pPr>
        <w:pStyle w:val="PL"/>
      </w:pPr>
    </w:p>
    <w:p w14:paraId="4C4487C7" w14:textId="77777777" w:rsidR="008A6C80" w:rsidRDefault="008A6C80" w:rsidP="008A6C80">
      <w:pPr>
        <w:pStyle w:val="PL"/>
      </w:pPr>
      <w:r>
        <w:t xml:space="preserve">  /report:</w:t>
      </w:r>
    </w:p>
    <w:p w14:paraId="7C19AF7C" w14:textId="77777777" w:rsidR="008A6C80" w:rsidRDefault="008A6C80" w:rsidP="008A6C80">
      <w:pPr>
        <w:pStyle w:val="PL"/>
      </w:pPr>
      <w:r>
        <w:t xml:space="preserve">    post:</w:t>
      </w:r>
    </w:p>
    <w:p w14:paraId="006E3238" w14:textId="77777777" w:rsidR="008A6C80" w:rsidRDefault="008A6C80" w:rsidP="008A6C80">
      <w:pPr>
        <w:pStyle w:val="PL"/>
      </w:pPr>
      <w:r>
        <w:t xml:space="preserve">      summary: Enables a service consumer to report the spatial anchor usage information.</w:t>
      </w:r>
    </w:p>
    <w:p w14:paraId="1E893FB9" w14:textId="77777777" w:rsidR="008A6C80" w:rsidRDefault="008A6C80" w:rsidP="008A6C80">
      <w:pPr>
        <w:pStyle w:val="PL"/>
      </w:pPr>
      <w:r>
        <w:t xml:space="preserve">      operationId: RequestSpatialAnchorsUsageInfo</w:t>
      </w:r>
    </w:p>
    <w:p w14:paraId="125E6A96" w14:textId="77777777" w:rsidR="008A6C80" w:rsidRDefault="008A6C80" w:rsidP="008A6C80">
      <w:pPr>
        <w:pStyle w:val="PL"/>
      </w:pPr>
      <w:r>
        <w:t xml:space="preserve">      tags:</w:t>
      </w:r>
    </w:p>
    <w:p w14:paraId="4B2BBB52" w14:textId="77777777" w:rsidR="008A6C80" w:rsidRDefault="008A6C80" w:rsidP="008A6C80">
      <w:pPr>
        <w:pStyle w:val="PL"/>
      </w:pPr>
      <w:r>
        <w:t xml:space="preserve">        - Report Spatial Anchor Usage Information</w:t>
      </w:r>
    </w:p>
    <w:p w14:paraId="67BE0B2C" w14:textId="77777777" w:rsidR="008A6C80" w:rsidRDefault="008A6C80" w:rsidP="008A6C80">
      <w:pPr>
        <w:pStyle w:val="PL"/>
      </w:pPr>
      <w:r>
        <w:t xml:space="preserve">      requestBody:</w:t>
      </w:r>
    </w:p>
    <w:p w14:paraId="00BF78FF" w14:textId="77777777" w:rsidR="008A6C80" w:rsidRDefault="008A6C80" w:rsidP="008A6C80">
      <w:pPr>
        <w:pStyle w:val="PL"/>
      </w:pPr>
      <w:r>
        <w:t xml:space="preserve">        required: true</w:t>
      </w:r>
    </w:p>
    <w:p w14:paraId="4C91723A" w14:textId="77777777" w:rsidR="008A6C80" w:rsidRDefault="008A6C80" w:rsidP="008A6C80">
      <w:pPr>
        <w:pStyle w:val="PL"/>
      </w:pPr>
      <w:r>
        <w:t xml:space="preserve">        content:</w:t>
      </w:r>
    </w:p>
    <w:p w14:paraId="02D7FFA1" w14:textId="77777777" w:rsidR="008A6C80" w:rsidRDefault="008A6C80" w:rsidP="008A6C80">
      <w:pPr>
        <w:pStyle w:val="PL"/>
      </w:pPr>
      <w:r>
        <w:t xml:space="preserve">          application/json:</w:t>
      </w:r>
    </w:p>
    <w:p w14:paraId="3376794A" w14:textId="77777777" w:rsidR="008A6C80" w:rsidRDefault="008A6C80" w:rsidP="008A6C80">
      <w:pPr>
        <w:pStyle w:val="PL"/>
      </w:pPr>
      <w:r>
        <w:t xml:space="preserve">            schema:</w:t>
      </w:r>
    </w:p>
    <w:p w14:paraId="6317CF65" w14:textId="77777777" w:rsidR="008A6C80" w:rsidRDefault="008A6C80" w:rsidP="008A6C80">
      <w:pPr>
        <w:pStyle w:val="PL"/>
      </w:pPr>
      <w:r>
        <w:t xml:space="preserve">              $ref: '#/components/schemas/SpatialAnchorUsageReportReq'</w:t>
      </w:r>
    </w:p>
    <w:p w14:paraId="237C396C" w14:textId="77777777" w:rsidR="008A6C80" w:rsidRDefault="008A6C80" w:rsidP="008A6C80">
      <w:pPr>
        <w:pStyle w:val="PL"/>
      </w:pPr>
      <w:r>
        <w:t xml:space="preserve">      responses:</w:t>
      </w:r>
    </w:p>
    <w:p w14:paraId="6FB3B501" w14:textId="77777777" w:rsidR="008A6C80" w:rsidRDefault="008A6C80" w:rsidP="008A6C80">
      <w:pPr>
        <w:pStyle w:val="PL"/>
      </w:pPr>
      <w:r>
        <w:t xml:space="preserve">        '204':</w:t>
      </w:r>
    </w:p>
    <w:p w14:paraId="5C33E039" w14:textId="77777777" w:rsidR="008A6C80" w:rsidRDefault="008A6C80" w:rsidP="008A6C80">
      <w:pPr>
        <w:pStyle w:val="PL"/>
      </w:pPr>
      <w:r>
        <w:t xml:space="preserve">          description: &gt;</w:t>
      </w:r>
    </w:p>
    <w:p w14:paraId="4D2DC419" w14:textId="77777777" w:rsidR="008A6C80" w:rsidRDefault="008A6C80" w:rsidP="008A6C80">
      <w:pPr>
        <w:pStyle w:val="PL"/>
      </w:pPr>
      <w:r>
        <w:t xml:space="preserve">            Created. The Spatial Anchor Usage Information is successfully received and</w:t>
      </w:r>
    </w:p>
    <w:p w14:paraId="6FC8C14E" w14:textId="77777777" w:rsidR="008A6C80" w:rsidRDefault="008A6C80" w:rsidP="008A6C80">
      <w:pPr>
        <w:pStyle w:val="PL"/>
      </w:pPr>
      <w:r>
        <w:t xml:space="preserve">            processed.</w:t>
      </w:r>
    </w:p>
    <w:p w14:paraId="03ACBF75" w14:textId="77777777" w:rsidR="008A6C80" w:rsidRDefault="008A6C80" w:rsidP="008A6C80">
      <w:pPr>
        <w:pStyle w:val="PL"/>
      </w:pPr>
      <w:r>
        <w:t xml:space="preserve">          content:</w:t>
      </w:r>
    </w:p>
    <w:p w14:paraId="15399132" w14:textId="77777777" w:rsidR="008A6C80" w:rsidRDefault="008A6C80" w:rsidP="008A6C80">
      <w:pPr>
        <w:pStyle w:val="PL"/>
      </w:pPr>
      <w:r>
        <w:t xml:space="preserve">            application/json:</w:t>
      </w:r>
    </w:p>
    <w:p w14:paraId="5C83ECA6" w14:textId="77777777" w:rsidR="008A6C80" w:rsidRDefault="008A6C80" w:rsidP="008A6C80">
      <w:pPr>
        <w:pStyle w:val="PL"/>
      </w:pPr>
      <w:r>
        <w:t xml:space="preserve">              schema:</w:t>
      </w:r>
    </w:p>
    <w:p w14:paraId="4C1A9311" w14:textId="77777777" w:rsidR="008A6C80" w:rsidRDefault="008A6C80" w:rsidP="008A6C80">
      <w:pPr>
        <w:pStyle w:val="PL"/>
      </w:pPr>
      <w:r>
        <w:t xml:space="preserve">                $ref: '#/components/schemas/SpatialAnchorsUsageInfoSub'</w:t>
      </w:r>
    </w:p>
    <w:p w14:paraId="3288C932" w14:textId="77777777" w:rsidR="008A6C80" w:rsidRDefault="008A6C80" w:rsidP="008A6C80">
      <w:pPr>
        <w:pStyle w:val="PL"/>
      </w:pPr>
      <w:r>
        <w:t xml:space="preserve">          headers:</w:t>
      </w:r>
    </w:p>
    <w:p w14:paraId="449B4AB8" w14:textId="77777777" w:rsidR="008A6C80" w:rsidRDefault="008A6C80" w:rsidP="008A6C80">
      <w:pPr>
        <w:pStyle w:val="PL"/>
      </w:pPr>
      <w:r>
        <w:t xml:space="preserve">            Location:</w:t>
      </w:r>
    </w:p>
    <w:p w14:paraId="148E6098" w14:textId="77777777" w:rsidR="008A6C80" w:rsidRDefault="008A6C80" w:rsidP="008A6C80">
      <w:pPr>
        <w:pStyle w:val="PL"/>
      </w:pPr>
      <w:r>
        <w:t xml:space="preserve">              description: &gt;</w:t>
      </w:r>
    </w:p>
    <w:p w14:paraId="351C6257" w14:textId="77777777" w:rsidR="008A6C80" w:rsidRDefault="008A6C80" w:rsidP="008A6C80">
      <w:pPr>
        <w:pStyle w:val="PL"/>
      </w:pPr>
      <w:r>
        <w:t xml:space="preserve">                Contains an alternative target URI located in an alternative San Server.</w:t>
      </w:r>
    </w:p>
    <w:p w14:paraId="1CF56326" w14:textId="77777777" w:rsidR="008A6C80" w:rsidRDefault="008A6C80" w:rsidP="008A6C80">
      <w:pPr>
        <w:pStyle w:val="PL"/>
      </w:pPr>
      <w:r>
        <w:t xml:space="preserve">              required: true</w:t>
      </w:r>
    </w:p>
    <w:p w14:paraId="0CE95D7C" w14:textId="77777777" w:rsidR="008A6C80" w:rsidRDefault="008A6C80" w:rsidP="008A6C80">
      <w:pPr>
        <w:pStyle w:val="PL"/>
      </w:pPr>
      <w:r>
        <w:t xml:space="preserve">              schema:</w:t>
      </w:r>
    </w:p>
    <w:p w14:paraId="6FB405C2" w14:textId="77777777" w:rsidR="008A6C80" w:rsidRDefault="008A6C80" w:rsidP="008A6C80">
      <w:pPr>
        <w:pStyle w:val="PL"/>
      </w:pPr>
      <w:r>
        <w:t xml:space="preserve">                type: string</w:t>
      </w:r>
    </w:p>
    <w:p w14:paraId="684DC7A7" w14:textId="77777777" w:rsidR="008A6C80" w:rsidRDefault="008A6C80" w:rsidP="008A6C80">
      <w:pPr>
        <w:pStyle w:val="PL"/>
      </w:pPr>
      <w:r>
        <w:t xml:space="preserve">        '400':</w:t>
      </w:r>
    </w:p>
    <w:p w14:paraId="0AF14C54" w14:textId="77777777" w:rsidR="008A6C80" w:rsidRDefault="008A6C80" w:rsidP="008A6C80">
      <w:pPr>
        <w:pStyle w:val="PL"/>
      </w:pPr>
      <w:r>
        <w:t xml:space="preserve">          $ref: 'TS29122_CommonData.yaml#/components/responses/400'</w:t>
      </w:r>
    </w:p>
    <w:p w14:paraId="6609F340" w14:textId="77777777" w:rsidR="008A6C80" w:rsidRDefault="008A6C80" w:rsidP="008A6C80">
      <w:pPr>
        <w:pStyle w:val="PL"/>
      </w:pPr>
      <w:r>
        <w:t xml:space="preserve">        '401':</w:t>
      </w:r>
    </w:p>
    <w:p w14:paraId="26C5DC0E" w14:textId="77777777" w:rsidR="008A6C80" w:rsidRDefault="008A6C80" w:rsidP="008A6C80">
      <w:pPr>
        <w:pStyle w:val="PL"/>
      </w:pPr>
      <w:r>
        <w:t xml:space="preserve">          $ref: 'TS29122_CommonData.yaml#/components/responses/401'</w:t>
      </w:r>
    </w:p>
    <w:p w14:paraId="0F97DDF4" w14:textId="77777777" w:rsidR="008A6C80" w:rsidRDefault="008A6C80" w:rsidP="008A6C80">
      <w:pPr>
        <w:pStyle w:val="PL"/>
      </w:pPr>
      <w:r>
        <w:t xml:space="preserve">        '403':</w:t>
      </w:r>
    </w:p>
    <w:p w14:paraId="502A9D73" w14:textId="77777777" w:rsidR="008A6C80" w:rsidRDefault="008A6C80" w:rsidP="008A6C80">
      <w:pPr>
        <w:pStyle w:val="PL"/>
      </w:pPr>
      <w:r>
        <w:t xml:space="preserve">          $ref: 'TS29122_CommonData.yaml#/components/responses/403'</w:t>
      </w:r>
    </w:p>
    <w:p w14:paraId="0DE72D61" w14:textId="77777777" w:rsidR="008A6C80" w:rsidRDefault="008A6C80" w:rsidP="008A6C80">
      <w:pPr>
        <w:pStyle w:val="PL"/>
      </w:pPr>
      <w:r>
        <w:t xml:space="preserve">        '404':</w:t>
      </w:r>
    </w:p>
    <w:p w14:paraId="78C4AB97" w14:textId="77777777" w:rsidR="008A6C80" w:rsidRDefault="008A6C80" w:rsidP="008A6C80">
      <w:pPr>
        <w:pStyle w:val="PL"/>
      </w:pPr>
      <w:r>
        <w:t xml:space="preserve">          $ref: 'TS29122_CommonData.yaml#/components/responses/404'</w:t>
      </w:r>
    </w:p>
    <w:p w14:paraId="2BF7B964" w14:textId="77777777" w:rsidR="008A6C80" w:rsidRDefault="008A6C80" w:rsidP="008A6C80">
      <w:pPr>
        <w:pStyle w:val="PL"/>
      </w:pPr>
      <w:r>
        <w:t xml:space="preserve">        '411':</w:t>
      </w:r>
    </w:p>
    <w:p w14:paraId="598FFCC8" w14:textId="77777777" w:rsidR="008A6C80" w:rsidRDefault="008A6C80" w:rsidP="008A6C80">
      <w:pPr>
        <w:pStyle w:val="PL"/>
      </w:pPr>
      <w:r>
        <w:t xml:space="preserve">          $ref: 'TS29122_CommonData.yaml#/components/responses/411'</w:t>
      </w:r>
    </w:p>
    <w:p w14:paraId="03E15B21" w14:textId="77777777" w:rsidR="008A6C80" w:rsidRDefault="008A6C80" w:rsidP="008A6C80">
      <w:pPr>
        <w:pStyle w:val="PL"/>
      </w:pPr>
      <w:r>
        <w:t xml:space="preserve">        '413':</w:t>
      </w:r>
    </w:p>
    <w:p w14:paraId="7771A5A0" w14:textId="77777777" w:rsidR="008A6C80" w:rsidRDefault="008A6C80" w:rsidP="008A6C80">
      <w:pPr>
        <w:pStyle w:val="PL"/>
      </w:pPr>
      <w:r>
        <w:t xml:space="preserve">          $ref: 'TS29122_CommonData.yaml#/components/responses/413'</w:t>
      </w:r>
    </w:p>
    <w:p w14:paraId="5DEBE482" w14:textId="77777777" w:rsidR="008A6C80" w:rsidRDefault="008A6C80" w:rsidP="008A6C80">
      <w:pPr>
        <w:pStyle w:val="PL"/>
      </w:pPr>
      <w:r>
        <w:t xml:space="preserve">        '415':</w:t>
      </w:r>
    </w:p>
    <w:p w14:paraId="3DAA32F5" w14:textId="77777777" w:rsidR="008A6C80" w:rsidRDefault="008A6C80" w:rsidP="008A6C80">
      <w:pPr>
        <w:pStyle w:val="PL"/>
      </w:pPr>
      <w:r>
        <w:t xml:space="preserve">          $ref: 'TS29122_CommonData.yaml#/components/responses/415'</w:t>
      </w:r>
    </w:p>
    <w:p w14:paraId="4571B1C7" w14:textId="77777777" w:rsidR="008A6C80" w:rsidRDefault="008A6C80" w:rsidP="008A6C80">
      <w:pPr>
        <w:pStyle w:val="PL"/>
      </w:pPr>
      <w:r>
        <w:t xml:space="preserve">        '429':</w:t>
      </w:r>
    </w:p>
    <w:p w14:paraId="35BDF1CA" w14:textId="77777777" w:rsidR="008A6C80" w:rsidRDefault="008A6C80" w:rsidP="008A6C80">
      <w:pPr>
        <w:pStyle w:val="PL"/>
      </w:pPr>
      <w:r>
        <w:t xml:space="preserve">          $ref: 'TS29122_CommonData.yaml#/components/responses/429'</w:t>
      </w:r>
    </w:p>
    <w:p w14:paraId="52F1ABB2" w14:textId="77777777" w:rsidR="008A6C80" w:rsidRDefault="008A6C80" w:rsidP="008A6C80">
      <w:pPr>
        <w:pStyle w:val="PL"/>
      </w:pPr>
      <w:r>
        <w:t xml:space="preserve">        '500':</w:t>
      </w:r>
    </w:p>
    <w:p w14:paraId="1C54B949" w14:textId="77777777" w:rsidR="008A6C80" w:rsidRDefault="008A6C80" w:rsidP="008A6C80">
      <w:pPr>
        <w:pStyle w:val="PL"/>
      </w:pPr>
      <w:r>
        <w:t xml:space="preserve">          $ref: 'TS29122_CommonData.yaml#/components/responses/500'</w:t>
      </w:r>
    </w:p>
    <w:p w14:paraId="7954F564" w14:textId="77777777" w:rsidR="008A6C80" w:rsidRDefault="008A6C80" w:rsidP="008A6C80">
      <w:pPr>
        <w:pStyle w:val="PL"/>
      </w:pPr>
      <w:r>
        <w:t xml:space="preserve">        '503':</w:t>
      </w:r>
    </w:p>
    <w:p w14:paraId="4B56EF4B" w14:textId="77777777" w:rsidR="008A6C80" w:rsidRDefault="008A6C80" w:rsidP="008A6C80">
      <w:pPr>
        <w:pStyle w:val="PL"/>
      </w:pPr>
      <w:r>
        <w:t xml:space="preserve">          $ref: 'TS29122_CommonData.yaml#/components/responses/503'</w:t>
      </w:r>
    </w:p>
    <w:p w14:paraId="6126F4B9" w14:textId="77777777" w:rsidR="008A6C80" w:rsidRDefault="008A6C80" w:rsidP="008A6C80">
      <w:pPr>
        <w:pStyle w:val="PL"/>
      </w:pPr>
      <w:r>
        <w:t xml:space="preserve">        default:</w:t>
      </w:r>
    </w:p>
    <w:p w14:paraId="2E874D4D" w14:textId="77777777" w:rsidR="008A6C80" w:rsidRDefault="008A6C80" w:rsidP="008A6C80">
      <w:pPr>
        <w:pStyle w:val="PL"/>
      </w:pPr>
      <w:r>
        <w:t xml:space="preserve">          $ref: 'TS29122_CommonData.yaml#/components/responses/default'</w:t>
      </w:r>
    </w:p>
    <w:p w14:paraId="17AD52A0" w14:textId="77777777" w:rsidR="008A6C80" w:rsidRDefault="008A6C80" w:rsidP="008A6C80">
      <w:pPr>
        <w:pStyle w:val="PL"/>
      </w:pPr>
    </w:p>
    <w:p w14:paraId="6F477AD2" w14:textId="77777777" w:rsidR="008A6C80" w:rsidRDefault="008A6C80" w:rsidP="008A6C80">
      <w:pPr>
        <w:pStyle w:val="PL"/>
      </w:pPr>
      <w:r>
        <w:t xml:space="preserve">      callbacks:</w:t>
      </w:r>
    </w:p>
    <w:p w14:paraId="243FBB0F" w14:textId="77777777" w:rsidR="008A6C80" w:rsidRDefault="008A6C80" w:rsidP="008A6C80">
      <w:pPr>
        <w:pStyle w:val="PL"/>
      </w:pPr>
      <w:r>
        <w:t xml:space="preserve">        SpatialAnchorsUsageInfoNotif:</w:t>
      </w:r>
    </w:p>
    <w:p w14:paraId="3BF7F029" w14:textId="77777777" w:rsidR="008A6C80" w:rsidRDefault="008A6C80" w:rsidP="008A6C80">
      <w:pPr>
        <w:pStyle w:val="PL"/>
      </w:pPr>
      <w:r>
        <w:t xml:space="preserve">          '{$request.body#/notifUri}': </w:t>
      </w:r>
    </w:p>
    <w:p w14:paraId="31C53A33" w14:textId="77777777" w:rsidR="008A6C80" w:rsidRDefault="008A6C80" w:rsidP="008A6C80">
      <w:pPr>
        <w:pStyle w:val="PL"/>
      </w:pPr>
      <w:r>
        <w:t xml:space="preserve">            post:</w:t>
      </w:r>
    </w:p>
    <w:p w14:paraId="7656802E" w14:textId="77777777" w:rsidR="008A6C80" w:rsidRDefault="008A6C80" w:rsidP="008A6C80">
      <w:pPr>
        <w:pStyle w:val="PL"/>
      </w:pPr>
      <w:r>
        <w:t xml:space="preserve">              requestBody:</w:t>
      </w:r>
    </w:p>
    <w:p w14:paraId="6F8053C1" w14:textId="77777777" w:rsidR="008A6C80" w:rsidRDefault="008A6C80" w:rsidP="008A6C80">
      <w:pPr>
        <w:pStyle w:val="PL"/>
      </w:pPr>
      <w:r>
        <w:t xml:space="preserve">                required: true</w:t>
      </w:r>
    </w:p>
    <w:p w14:paraId="2919F472" w14:textId="77777777" w:rsidR="008A6C80" w:rsidRDefault="008A6C80" w:rsidP="008A6C80">
      <w:pPr>
        <w:pStyle w:val="PL"/>
      </w:pPr>
      <w:r>
        <w:t xml:space="preserve">                content:</w:t>
      </w:r>
    </w:p>
    <w:p w14:paraId="63C39174" w14:textId="77777777" w:rsidR="008A6C80" w:rsidRDefault="008A6C80" w:rsidP="008A6C80">
      <w:pPr>
        <w:pStyle w:val="PL"/>
      </w:pPr>
      <w:r>
        <w:t xml:space="preserve">                  application/json:</w:t>
      </w:r>
    </w:p>
    <w:p w14:paraId="60AFF963" w14:textId="77777777" w:rsidR="008A6C80" w:rsidRDefault="008A6C80" w:rsidP="008A6C80">
      <w:pPr>
        <w:pStyle w:val="PL"/>
      </w:pPr>
      <w:r>
        <w:t xml:space="preserve">                    schema:</w:t>
      </w:r>
    </w:p>
    <w:p w14:paraId="59FF3A88" w14:textId="77777777" w:rsidR="008A6C80" w:rsidRDefault="008A6C80" w:rsidP="008A6C80">
      <w:pPr>
        <w:pStyle w:val="PL"/>
      </w:pPr>
      <w:r>
        <w:t xml:space="preserve">                      $ref: 'TS29122_CommonData.yaml#/components/schemas/Uri'</w:t>
      </w:r>
    </w:p>
    <w:p w14:paraId="2F755F01" w14:textId="77777777" w:rsidR="008A6C80" w:rsidRDefault="008A6C80" w:rsidP="008A6C80">
      <w:pPr>
        <w:pStyle w:val="PL"/>
      </w:pPr>
      <w:r>
        <w:t xml:space="preserve">              responses:</w:t>
      </w:r>
    </w:p>
    <w:p w14:paraId="44CA7CE9" w14:textId="77777777" w:rsidR="008A6C80" w:rsidRDefault="008A6C80" w:rsidP="008A6C80">
      <w:pPr>
        <w:pStyle w:val="PL"/>
      </w:pPr>
      <w:r>
        <w:t xml:space="preserve">                '204':</w:t>
      </w:r>
    </w:p>
    <w:p w14:paraId="2726BE6D" w14:textId="77777777" w:rsidR="008A6C80" w:rsidRDefault="008A6C80" w:rsidP="008A6C80">
      <w:pPr>
        <w:pStyle w:val="PL"/>
      </w:pPr>
      <w:r>
        <w:t xml:space="preserve">                  description: &gt;</w:t>
      </w:r>
    </w:p>
    <w:p w14:paraId="146435E4" w14:textId="77777777" w:rsidR="008A6C80" w:rsidRDefault="008A6C80" w:rsidP="008A6C80">
      <w:pPr>
        <w:pStyle w:val="PL"/>
      </w:pPr>
      <w:r>
        <w:t xml:space="preserve">                    No Content. The Spatial Anchors Usage Information Notification Successfully</w:t>
      </w:r>
    </w:p>
    <w:p w14:paraId="63741A95" w14:textId="77777777" w:rsidR="008A6C80" w:rsidRDefault="008A6C80" w:rsidP="008A6C80">
      <w:pPr>
        <w:pStyle w:val="PL"/>
      </w:pPr>
      <w:r>
        <w:t xml:space="preserve">                    received and acknowledged.</w:t>
      </w:r>
    </w:p>
    <w:p w14:paraId="782CAD27" w14:textId="77777777" w:rsidR="008A6C80" w:rsidRDefault="008A6C80" w:rsidP="008A6C80">
      <w:pPr>
        <w:pStyle w:val="PL"/>
      </w:pPr>
      <w:r>
        <w:t xml:space="preserve">                '307':</w:t>
      </w:r>
    </w:p>
    <w:p w14:paraId="64FBA801" w14:textId="77777777" w:rsidR="008A6C80" w:rsidRDefault="008A6C80" w:rsidP="008A6C80">
      <w:pPr>
        <w:pStyle w:val="PL"/>
      </w:pPr>
      <w:r>
        <w:t xml:space="preserve">                  $ref: 'TS29122_CommonData.yaml#/components/responses/307'</w:t>
      </w:r>
    </w:p>
    <w:p w14:paraId="25690B80" w14:textId="77777777" w:rsidR="008A6C80" w:rsidRDefault="008A6C80" w:rsidP="008A6C80">
      <w:pPr>
        <w:pStyle w:val="PL"/>
      </w:pPr>
      <w:r>
        <w:t xml:space="preserve">                '308':</w:t>
      </w:r>
    </w:p>
    <w:p w14:paraId="49EAFEDF" w14:textId="77777777" w:rsidR="008A6C80" w:rsidRDefault="008A6C80" w:rsidP="008A6C80">
      <w:pPr>
        <w:pStyle w:val="PL"/>
      </w:pPr>
      <w:r>
        <w:t xml:space="preserve">                  $ref: 'TS29122_CommonData.yaml#/components/responses/308'</w:t>
      </w:r>
    </w:p>
    <w:p w14:paraId="574094E4" w14:textId="77777777" w:rsidR="008A6C80" w:rsidRDefault="008A6C80" w:rsidP="008A6C80">
      <w:pPr>
        <w:pStyle w:val="PL"/>
      </w:pPr>
      <w:r>
        <w:t xml:space="preserve">                '400':</w:t>
      </w:r>
    </w:p>
    <w:p w14:paraId="639CCD89" w14:textId="77777777" w:rsidR="008A6C80" w:rsidRDefault="008A6C80" w:rsidP="008A6C80">
      <w:pPr>
        <w:pStyle w:val="PL"/>
      </w:pPr>
      <w:r>
        <w:t xml:space="preserve">                  $ref: 'TS29122_CommonData.yaml#/components/responses/400'</w:t>
      </w:r>
    </w:p>
    <w:p w14:paraId="1185F164" w14:textId="77777777" w:rsidR="008A6C80" w:rsidRDefault="008A6C80" w:rsidP="008A6C80">
      <w:pPr>
        <w:pStyle w:val="PL"/>
      </w:pPr>
      <w:r>
        <w:t xml:space="preserve">                '401':</w:t>
      </w:r>
    </w:p>
    <w:p w14:paraId="5A8A3D07" w14:textId="77777777" w:rsidR="008A6C80" w:rsidRDefault="008A6C80" w:rsidP="008A6C80">
      <w:pPr>
        <w:pStyle w:val="PL"/>
      </w:pPr>
      <w:r>
        <w:t xml:space="preserve">                  $ref: 'TS29122_CommonData.yaml#/components/responses/401'</w:t>
      </w:r>
    </w:p>
    <w:p w14:paraId="04541C20" w14:textId="77777777" w:rsidR="008A6C80" w:rsidRDefault="008A6C80" w:rsidP="008A6C80">
      <w:pPr>
        <w:pStyle w:val="PL"/>
      </w:pPr>
      <w:r>
        <w:t xml:space="preserve">                '403':</w:t>
      </w:r>
    </w:p>
    <w:p w14:paraId="29C79E4A" w14:textId="77777777" w:rsidR="008A6C80" w:rsidRDefault="008A6C80" w:rsidP="008A6C80">
      <w:pPr>
        <w:pStyle w:val="PL"/>
      </w:pPr>
      <w:r>
        <w:t xml:space="preserve">                  $ref: 'TS29122_CommonData.yaml#/components/responses/403'</w:t>
      </w:r>
    </w:p>
    <w:p w14:paraId="6A104C3B" w14:textId="77777777" w:rsidR="008A6C80" w:rsidRDefault="008A6C80" w:rsidP="008A6C80">
      <w:pPr>
        <w:pStyle w:val="PL"/>
      </w:pPr>
      <w:r>
        <w:t xml:space="preserve">                '404':</w:t>
      </w:r>
    </w:p>
    <w:p w14:paraId="0E495AFD" w14:textId="77777777" w:rsidR="008A6C80" w:rsidRDefault="008A6C80" w:rsidP="008A6C80">
      <w:pPr>
        <w:pStyle w:val="PL"/>
      </w:pPr>
      <w:r>
        <w:t xml:space="preserve">                  $ref: 'TS29122_CommonData.yaml#/components/responses/404'</w:t>
      </w:r>
    </w:p>
    <w:p w14:paraId="2F345070" w14:textId="77777777" w:rsidR="008A6C80" w:rsidRDefault="008A6C80" w:rsidP="008A6C80">
      <w:pPr>
        <w:pStyle w:val="PL"/>
      </w:pPr>
      <w:r>
        <w:t xml:space="preserve">                '411':</w:t>
      </w:r>
    </w:p>
    <w:p w14:paraId="04FE98D4" w14:textId="77777777" w:rsidR="008A6C80" w:rsidRDefault="008A6C80" w:rsidP="008A6C80">
      <w:pPr>
        <w:pStyle w:val="PL"/>
      </w:pPr>
      <w:r>
        <w:t xml:space="preserve">                  $ref: 'TS29122_CommonData.yaml#/components/responses/411'</w:t>
      </w:r>
    </w:p>
    <w:p w14:paraId="3639C313" w14:textId="77777777" w:rsidR="008A6C80" w:rsidRDefault="008A6C80" w:rsidP="008A6C80">
      <w:pPr>
        <w:pStyle w:val="PL"/>
      </w:pPr>
      <w:r>
        <w:t xml:space="preserve">                '413':</w:t>
      </w:r>
    </w:p>
    <w:p w14:paraId="60FD835F" w14:textId="77777777" w:rsidR="008A6C80" w:rsidRDefault="008A6C80" w:rsidP="008A6C80">
      <w:pPr>
        <w:pStyle w:val="PL"/>
      </w:pPr>
      <w:r>
        <w:t xml:space="preserve">                  $ref: 'TS29122_CommonData.yaml#/components/responses/413'</w:t>
      </w:r>
    </w:p>
    <w:p w14:paraId="78A5BAAF" w14:textId="77777777" w:rsidR="008A6C80" w:rsidRDefault="008A6C80" w:rsidP="008A6C80">
      <w:pPr>
        <w:pStyle w:val="PL"/>
      </w:pPr>
      <w:r>
        <w:t xml:space="preserve">                '415':</w:t>
      </w:r>
    </w:p>
    <w:p w14:paraId="08F7D05A" w14:textId="77777777" w:rsidR="008A6C80" w:rsidRDefault="008A6C80" w:rsidP="008A6C80">
      <w:pPr>
        <w:pStyle w:val="PL"/>
      </w:pPr>
      <w:r>
        <w:t xml:space="preserve">                  $ref: 'TS29122_CommonData.yaml#/components/responses/415'</w:t>
      </w:r>
    </w:p>
    <w:p w14:paraId="2600BB14" w14:textId="77777777" w:rsidR="008A6C80" w:rsidRDefault="008A6C80" w:rsidP="008A6C80">
      <w:pPr>
        <w:pStyle w:val="PL"/>
      </w:pPr>
      <w:r>
        <w:t xml:space="preserve">                '429':</w:t>
      </w:r>
    </w:p>
    <w:p w14:paraId="0515B274" w14:textId="77777777" w:rsidR="008A6C80" w:rsidRDefault="008A6C80" w:rsidP="008A6C80">
      <w:pPr>
        <w:pStyle w:val="PL"/>
      </w:pPr>
      <w:r>
        <w:t xml:space="preserve">                  $ref: 'TS29122_CommonData.yaml#/components/responses/429'</w:t>
      </w:r>
    </w:p>
    <w:p w14:paraId="2C6BCADB" w14:textId="77777777" w:rsidR="008A6C80" w:rsidRDefault="008A6C80" w:rsidP="008A6C80">
      <w:pPr>
        <w:pStyle w:val="PL"/>
      </w:pPr>
      <w:r>
        <w:t xml:space="preserve">                '500':</w:t>
      </w:r>
    </w:p>
    <w:p w14:paraId="3E520EAC" w14:textId="77777777" w:rsidR="008A6C80" w:rsidRDefault="008A6C80" w:rsidP="008A6C80">
      <w:pPr>
        <w:pStyle w:val="PL"/>
      </w:pPr>
      <w:r>
        <w:t xml:space="preserve">                  $ref: 'TS29122_CommonData.yaml#/components/responses/500'</w:t>
      </w:r>
    </w:p>
    <w:p w14:paraId="6D09B187" w14:textId="77777777" w:rsidR="008A6C80" w:rsidRDefault="008A6C80" w:rsidP="008A6C80">
      <w:pPr>
        <w:pStyle w:val="PL"/>
      </w:pPr>
      <w:r>
        <w:t xml:space="preserve">                '503':</w:t>
      </w:r>
    </w:p>
    <w:p w14:paraId="27EC681A" w14:textId="77777777" w:rsidR="008A6C80" w:rsidRDefault="008A6C80" w:rsidP="008A6C80">
      <w:pPr>
        <w:pStyle w:val="PL"/>
      </w:pPr>
      <w:r>
        <w:t xml:space="preserve">                  $ref: 'TS29122_CommonData.yaml#/components/responses/503'</w:t>
      </w:r>
    </w:p>
    <w:p w14:paraId="33628231" w14:textId="77777777" w:rsidR="008A6C80" w:rsidRDefault="008A6C80" w:rsidP="008A6C80">
      <w:pPr>
        <w:pStyle w:val="PL"/>
      </w:pPr>
      <w:r>
        <w:t xml:space="preserve">                default:</w:t>
      </w:r>
    </w:p>
    <w:p w14:paraId="652955FC" w14:textId="77777777" w:rsidR="008A6C80" w:rsidRDefault="008A6C80" w:rsidP="008A6C80">
      <w:pPr>
        <w:pStyle w:val="PL"/>
      </w:pPr>
      <w:r>
        <w:t xml:space="preserve">                  $ref: 'TS29122_CommonData.yaml#/components/responses/default'</w:t>
      </w:r>
    </w:p>
    <w:p w14:paraId="7DD4899F" w14:textId="77777777" w:rsidR="008A6C80" w:rsidRDefault="008A6C80" w:rsidP="008A6C80">
      <w:pPr>
        <w:pStyle w:val="PL"/>
      </w:pPr>
    </w:p>
    <w:p w14:paraId="5DB09A3C" w14:textId="77777777" w:rsidR="008A6C80" w:rsidRDefault="008A6C80" w:rsidP="008A6C80">
      <w:pPr>
        <w:pStyle w:val="PL"/>
      </w:pPr>
      <w:r>
        <w:t>components:</w:t>
      </w:r>
    </w:p>
    <w:p w14:paraId="5B19EB34" w14:textId="77777777" w:rsidR="008A6C80" w:rsidRDefault="008A6C80" w:rsidP="008A6C80">
      <w:pPr>
        <w:pStyle w:val="PL"/>
      </w:pPr>
      <w:r>
        <w:t xml:space="preserve">  securitySchemes:</w:t>
      </w:r>
    </w:p>
    <w:p w14:paraId="0C6109F4" w14:textId="77777777" w:rsidR="008A6C80" w:rsidRDefault="008A6C80" w:rsidP="008A6C80">
      <w:pPr>
        <w:pStyle w:val="PL"/>
      </w:pPr>
      <w:r>
        <w:t xml:space="preserve">    oAuth2ClientCredentials:</w:t>
      </w:r>
    </w:p>
    <w:p w14:paraId="01C783E0" w14:textId="77777777" w:rsidR="008A6C80" w:rsidRDefault="008A6C80" w:rsidP="008A6C80">
      <w:pPr>
        <w:pStyle w:val="PL"/>
      </w:pPr>
      <w:r>
        <w:t xml:space="preserve">      type: oauth2</w:t>
      </w:r>
    </w:p>
    <w:p w14:paraId="5E1ADE9F" w14:textId="77777777" w:rsidR="008A6C80" w:rsidRDefault="008A6C80" w:rsidP="008A6C80">
      <w:pPr>
        <w:pStyle w:val="PL"/>
      </w:pPr>
      <w:r>
        <w:t xml:space="preserve">      flows:</w:t>
      </w:r>
    </w:p>
    <w:p w14:paraId="47DB6716" w14:textId="77777777" w:rsidR="008A6C80" w:rsidRDefault="008A6C80" w:rsidP="008A6C80">
      <w:pPr>
        <w:pStyle w:val="PL"/>
      </w:pPr>
      <w:r>
        <w:t xml:space="preserve">        clientCredentials:</w:t>
      </w:r>
    </w:p>
    <w:p w14:paraId="470E81FF" w14:textId="77777777" w:rsidR="008A6C80" w:rsidRDefault="008A6C80" w:rsidP="008A6C80">
      <w:pPr>
        <w:pStyle w:val="PL"/>
      </w:pPr>
      <w:r>
        <w:t xml:space="preserve">          tokenUrl: "{tokenUrl}"</w:t>
      </w:r>
    </w:p>
    <w:p w14:paraId="129DE6A9" w14:textId="77777777" w:rsidR="008A6C80" w:rsidRDefault="008A6C80" w:rsidP="008A6C80">
      <w:pPr>
        <w:pStyle w:val="PL"/>
      </w:pPr>
      <w:r>
        <w:t xml:space="preserve">          scopes: {}</w:t>
      </w:r>
    </w:p>
    <w:p w14:paraId="4EA69EC3" w14:textId="77777777" w:rsidR="008A6C80" w:rsidRDefault="008A6C80" w:rsidP="008A6C80">
      <w:pPr>
        <w:pStyle w:val="PL"/>
      </w:pPr>
      <w:r>
        <w:t xml:space="preserve">  schemas:</w:t>
      </w:r>
    </w:p>
    <w:p w14:paraId="69256F9C" w14:textId="77777777" w:rsidR="008A6C80" w:rsidRDefault="008A6C80" w:rsidP="008A6C80">
      <w:pPr>
        <w:pStyle w:val="PL"/>
      </w:pPr>
      <w:r>
        <w:t>#</w:t>
      </w:r>
    </w:p>
    <w:p w14:paraId="5C37AC88" w14:textId="77777777" w:rsidR="008A6C80" w:rsidRDefault="008A6C80" w:rsidP="008A6C80">
      <w:pPr>
        <w:pStyle w:val="PL"/>
      </w:pPr>
      <w:r>
        <w:t># STRUCTURED DATA TYPES</w:t>
      </w:r>
    </w:p>
    <w:p w14:paraId="5EE2B6B8" w14:textId="77777777" w:rsidR="008A6C80" w:rsidRDefault="008A6C80" w:rsidP="008A6C80">
      <w:pPr>
        <w:pStyle w:val="PL"/>
      </w:pPr>
      <w:r>
        <w:t>#</w:t>
      </w:r>
    </w:p>
    <w:p w14:paraId="3A889E77" w14:textId="77777777" w:rsidR="008A6C80" w:rsidRDefault="008A6C80" w:rsidP="008A6C80">
      <w:pPr>
        <w:pStyle w:val="PL"/>
      </w:pPr>
      <w:r>
        <w:t xml:space="preserve">    SpatialAnchorsUsageInfoSub:</w:t>
      </w:r>
    </w:p>
    <w:p w14:paraId="26340B1B" w14:textId="77777777" w:rsidR="008A6C80" w:rsidRDefault="008A6C80" w:rsidP="008A6C80">
      <w:pPr>
        <w:pStyle w:val="PL"/>
      </w:pPr>
      <w:r>
        <w:t xml:space="preserve">      description: &gt;</w:t>
      </w:r>
    </w:p>
    <w:p w14:paraId="359AD66A" w14:textId="77777777" w:rsidR="008A6C80" w:rsidRDefault="008A6C80" w:rsidP="008A6C80">
      <w:pPr>
        <w:pStyle w:val="PL"/>
      </w:pPr>
      <w:r>
        <w:t xml:space="preserve">        Represents the spatial anchors usage information subscription.</w:t>
      </w:r>
    </w:p>
    <w:p w14:paraId="10205E8D" w14:textId="77777777" w:rsidR="008A6C80" w:rsidRDefault="008A6C80" w:rsidP="008A6C80">
      <w:pPr>
        <w:pStyle w:val="PL"/>
      </w:pPr>
      <w:r>
        <w:t xml:space="preserve">      type: object</w:t>
      </w:r>
    </w:p>
    <w:p w14:paraId="44D809FC" w14:textId="77777777" w:rsidR="008A6C80" w:rsidRDefault="008A6C80" w:rsidP="008A6C80">
      <w:pPr>
        <w:pStyle w:val="PL"/>
      </w:pPr>
      <w:r>
        <w:t xml:space="preserve">      properties:</w:t>
      </w:r>
    </w:p>
    <w:p w14:paraId="2F03DC51" w14:textId="77777777" w:rsidR="008A6C80" w:rsidRDefault="008A6C80" w:rsidP="008A6C80">
      <w:pPr>
        <w:pStyle w:val="PL"/>
      </w:pPr>
      <w:r>
        <w:t xml:space="preserve">        eventSubs:</w:t>
      </w:r>
    </w:p>
    <w:p w14:paraId="4227EC1D" w14:textId="77777777" w:rsidR="008A6C80" w:rsidRDefault="008A6C80" w:rsidP="008A6C80">
      <w:pPr>
        <w:pStyle w:val="PL"/>
      </w:pPr>
      <w:r>
        <w:t xml:space="preserve">           type: array</w:t>
      </w:r>
    </w:p>
    <w:p w14:paraId="1099E277" w14:textId="77777777" w:rsidR="008A6C80" w:rsidRDefault="008A6C80" w:rsidP="008A6C80">
      <w:pPr>
        <w:pStyle w:val="PL"/>
      </w:pPr>
      <w:r>
        <w:t xml:space="preserve">           items:</w:t>
      </w:r>
    </w:p>
    <w:p w14:paraId="7A919F1B" w14:textId="77777777" w:rsidR="008A6C80" w:rsidRDefault="008A6C80" w:rsidP="008A6C80">
      <w:pPr>
        <w:pStyle w:val="PL"/>
      </w:pPr>
      <w:r>
        <w:t xml:space="preserve">             $ref: '#/components/schemas/AnchorsUsageSub'</w:t>
      </w:r>
    </w:p>
    <w:p w14:paraId="3F91D1A2" w14:textId="77777777" w:rsidR="008A6C80" w:rsidRDefault="008A6C80" w:rsidP="008A6C80">
      <w:pPr>
        <w:pStyle w:val="PL"/>
      </w:pPr>
      <w:r>
        <w:t xml:space="preserve">           minItems: 1</w:t>
      </w:r>
    </w:p>
    <w:p w14:paraId="58241362" w14:textId="77777777" w:rsidR="008A6C80" w:rsidRDefault="008A6C80" w:rsidP="008A6C80">
      <w:pPr>
        <w:pStyle w:val="PL"/>
      </w:pPr>
      <w:r>
        <w:t xml:space="preserve">        notifUri:</w:t>
      </w:r>
    </w:p>
    <w:p w14:paraId="7B088724" w14:textId="77777777" w:rsidR="008A6C80" w:rsidRDefault="008A6C80" w:rsidP="008A6C80">
      <w:pPr>
        <w:pStyle w:val="PL"/>
      </w:pPr>
      <w:r>
        <w:t xml:space="preserve">          $ref: 'TS29122_CommonData.yaml#/components/schemas/Uri'</w:t>
      </w:r>
    </w:p>
    <w:p w14:paraId="1135698A" w14:textId="77777777" w:rsidR="008A6C80" w:rsidRDefault="008A6C80" w:rsidP="008A6C80">
      <w:pPr>
        <w:pStyle w:val="PL"/>
      </w:pPr>
      <w:r>
        <w:t xml:space="preserve">        report:</w:t>
      </w:r>
    </w:p>
    <w:p w14:paraId="491E978B" w14:textId="77777777" w:rsidR="008A6C80" w:rsidRDefault="008A6C80" w:rsidP="008A6C80">
      <w:pPr>
        <w:pStyle w:val="PL"/>
      </w:pPr>
      <w:r>
        <w:t xml:space="preserve">          $ref: '#/components/schemas/SpatialAnchorsUsageInfoNotif'</w:t>
      </w:r>
    </w:p>
    <w:p w14:paraId="35A8831E" w14:textId="77777777" w:rsidR="008A6C80" w:rsidRDefault="008A6C80" w:rsidP="008A6C80">
      <w:pPr>
        <w:pStyle w:val="PL"/>
      </w:pPr>
      <w:r>
        <w:t xml:space="preserve">        reportReq:</w:t>
      </w:r>
    </w:p>
    <w:p w14:paraId="1CBAE4A7" w14:textId="77777777" w:rsidR="008A6C80" w:rsidRDefault="008A6C80" w:rsidP="008A6C80">
      <w:pPr>
        <w:pStyle w:val="PL"/>
      </w:pPr>
      <w:r>
        <w:t xml:space="preserve">          $ref: 'TS29523_Npcf_EventExposure.yaml#/components/schemas/ReportingInformation'</w:t>
      </w:r>
    </w:p>
    <w:p w14:paraId="48E28A79" w14:textId="77777777" w:rsidR="008A6C80" w:rsidRDefault="008A6C80" w:rsidP="008A6C80">
      <w:pPr>
        <w:pStyle w:val="PL"/>
      </w:pPr>
      <w:r>
        <w:t xml:space="preserve">        expTime:</w:t>
      </w:r>
    </w:p>
    <w:p w14:paraId="35E71973" w14:textId="77777777" w:rsidR="008A6C80" w:rsidRDefault="008A6C80" w:rsidP="008A6C80">
      <w:pPr>
        <w:pStyle w:val="PL"/>
      </w:pPr>
      <w:r>
        <w:t xml:space="preserve">          $ref: 'TS29122_CommonData.yaml#/components/schemas/DateTime'</w:t>
      </w:r>
    </w:p>
    <w:p w14:paraId="7DC83447" w14:textId="77777777" w:rsidR="008A6C80" w:rsidRDefault="008A6C80" w:rsidP="008A6C80">
      <w:pPr>
        <w:pStyle w:val="PL"/>
      </w:pPr>
      <w:r>
        <w:t xml:space="preserve">        suppFeat:</w:t>
      </w:r>
    </w:p>
    <w:p w14:paraId="048A9064" w14:textId="77777777" w:rsidR="008A6C80" w:rsidRDefault="008A6C80" w:rsidP="008A6C80">
      <w:pPr>
        <w:pStyle w:val="PL"/>
      </w:pPr>
      <w:r>
        <w:t xml:space="preserve">          $ref: 'TS29571_CommonData.yaml#/components/schemas/SupportedFeatures'</w:t>
      </w:r>
    </w:p>
    <w:p w14:paraId="52D204E6" w14:textId="77777777" w:rsidR="008A6C80" w:rsidRDefault="008A6C80" w:rsidP="008A6C80">
      <w:pPr>
        <w:pStyle w:val="PL"/>
      </w:pPr>
      <w:r>
        <w:t xml:space="preserve">      required:</w:t>
      </w:r>
    </w:p>
    <w:p w14:paraId="5E12CAB6" w14:textId="77777777" w:rsidR="008A6C80" w:rsidRDefault="008A6C80" w:rsidP="008A6C80">
      <w:pPr>
        <w:pStyle w:val="PL"/>
      </w:pPr>
      <w:r>
        <w:t xml:space="preserve">        - eventSubs</w:t>
      </w:r>
    </w:p>
    <w:p w14:paraId="11F79C2F" w14:textId="77777777" w:rsidR="008A6C80" w:rsidRDefault="008A6C80" w:rsidP="008A6C80">
      <w:pPr>
        <w:pStyle w:val="PL"/>
      </w:pPr>
      <w:r>
        <w:t xml:space="preserve">        - notifUri</w:t>
      </w:r>
    </w:p>
    <w:p w14:paraId="632F7869" w14:textId="77777777" w:rsidR="008A6C80" w:rsidRDefault="008A6C80" w:rsidP="008A6C80">
      <w:pPr>
        <w:pStyle w:val="PL"/>
      </w:pPr>
    </w:p>
    <w:p w14:paraId="2F2B3CF8" w14:textId="77777777" w:rsidR="008A6C80" w:rsidRDefault="008A6C80" w:rsidP="008A6C80">
      <w:pPr>
        <w:pStyle w:val="PL"/>
      </w:pPr>
      <w:r>
        <w:t xml:space="preserve">    SpatialAnchorsUsageInfoSubPatch:</w:t>
      </w:r>
    </w:p>
    <w:p w14:paraId="28CED45B" w14:textId="77777777" w:rsidR="008A6C80" w:rsidRDefault="008A6C80" w:rsidP="008A6C80">
      <w:pPr>
        <w:pStyle w:val="PL"/>
      </w:pPr>
      <w:r>
        <w:t xml:space="preserve">      description: &gt;</w:t>
      </w:r>
    </w:p>
    <w:p w14:paraId="21B56DDE" w14:textId="77777777" w:rsidR="008A6C80" w:rsidRDefault="008A6C80" w:rsidP="008A6C80">
      <w:pPr>
        <w:pStyle w:val="PL"/>
      </w:pPr>
      <w:r>
        <w:t xml:space="preserve">        Represents the spatial anchors usage information subscription.</w:t>
      </w:r>
    </w:p>
    <w:p w14:paraId="4844AA13" w14:textId="77777777" w:rsidR="008A6C80" w:rsidRDefault="008A6C80" w:rsidP="008A6C80">
      <w:pPr>
        <w:pStyle w:val="PL"/>
      </w:pPr>
      <w:r>
        <w:t xml:space="preserve">      type: object</w:t>
      </w:r>
    </w:p>
    <w:p w14:paraId="0D3D7F3C" w14:textId="77777777" w:rsidR="008A6C80" w:rsidRDefault="008A6C80" w:rsidP="008A6C80">
      <w:pPr>
        <w:pStyle w:val="PL"/>
      </w:pPr>
      <w:r>
        <w:t xml:space="preserve">      properties:</w:t>
      </w:r>
    </w:p>
    <w:p w14:paraId="0B46DC98" w14:textId="77777777" w:rsidR="008A6C80" w:rsidRDefault="008A6C80" w:rsidP="008A6C80">
      <w:pPr>
        <w:pStyle w:val="PL"/>
      </w:pPr>
      <w:r>
        <w:t xml:space="preserve">        eventSubs:</w:t>
      </w:r>
    </w:p>
    <w:p w14:paraId="388964BF" w14:textId="77777777" w:rsidR="008A6C80" w:rsidRDefault="008A6C80" w:rsidP="008A6C80">
      <w:pPr>
        <w:pStyle w:val="PL"/>
      </w:pPr>
      <w:r>
        <w:t xml:space="preserve">           type: array</w:t>
      </w:r>
    </w:p>
    <w:p w14:paraId="09EACFB4" w14:textId="77777777" w:rsidR="008A6C80" w:rsidRDefault="008A6C80" w:rsidP="008A6C80">
      <w:pPr>
        <w:pStyle w:val="PL"/>
      </w:pPr>
      <w:r>
        <w:t xml:space="preserve">           items:</w:t>
      </w:r>
    </w:p>
    <w:p w14:paraId="102ED77A" w14:textId="77777777" w:rsidR="008A6C80" w:rsidRDefault="008A6C80" w:rsidP="008A6C80">
      <w:pPr>
        <w:pStyle w:val="PL"/>
      </w:pPr>
      <w:r>
        <w:t xml:space="preserve">             $ref: '#/components/schemas/AnchorsUsageSub'</w:t>
      </w:r>
    </w:p>
    <w:p w14:paraId="700D27CD" w14:textId="77777777" w:rsidR="008A6C80" w:rsidRDefault="008A6C80" w:rsidP="008A6C80">
      <w:pPr>
        <w:pStyle w:val="PL"/>
      </w:pPr>
      <w:r>
        <w:t xml:space="preserve">           minItems: 1</w:t>
      </w:r>
    </w:p>
    <w:p w14:paraId="43BCE46D" w14:textId="77777777" w:rsidR="008A6C80" w:rsidRDefault="008A6C80" w:rsidP="008A6C80">
      <w:pPr>
        <w:pStyle w:val="PL"/>
      </w:pPr>
      <w:r>
        <w:t xml:space="preserve">        notiUri:</w:t>
      </w:r>
    </w:p>
    <w:p w14:paraId="4093F44D" w14:textId="77777777" w:rsidR="008A6C80" w:rsidRDefault="008A6C80" w:rsidP="008A6C80">
      <w:pPr>
        <w:pStyle w:val="PL"/>
      </w:pPr>
      <w:r>
        <w:t xml:space="preserve">            $ref: 'TS29122_CommonData.yaml#/components/schemas/Uri'</w:t>
      </w:r>
    </w:p>
    <w:p w14:paraId="07100B7D" w14:textId="77777777" w:rsidR="008A6C80" w:rsidRDefault="008A6C80" w:rsidP="008A6C80">
      <w:pPr>
        <w:pStyle w:val="PL"/>
      </w:pPr>
      <w:r>
        <w:t xml:space="preserve">        reportReq:</w:t>
      </w:r>
    </w:p>
    <w:p w14:paraId="0D9561E7" w14:textId="77777777" w:rsidR="008A6C80" w:rsidRDefault="008A6C80" w:rsidP="008A6C80">
      <w:pPr>
        <w:pStyle w:val="PL"/>
      </w:pPr>
      <w:r>
        <w:t xml:space="preserve">          $ref: 'TS29523_Npcf_EventExposure.yaml#/components/schemas/ReportingInformation'</w:t>
      </w:r>
    </w:p>
    <w:p w14:paraId="36D983D4" w14:textId="77777777" w:rsidR="008A6C80" w:rsidRDefault="008A6C80" w:rsidP="008A6C80">
      <w:pPr>
        <w:pStyle w:val="PL"/>
      </w:pPr>
      <w:r>
        <w:t xml:space="preserve">        expTime:</w:t>
      </w:r>
    </w:p>
    <w:p w14:paraId="51A33C99" w14:textId="77777777" w:rsidR="008A6C80" w:rsidRDefault="008A6C80" w:rsidP="008A6C80">
      <w:pPr>
        <w:pStyle w:val="PL"/>
      </w:pPr>
      <w:r>
        <w:t xml:space="preserve">          $ref: 'TS29122_CommonData.yaml#/components/schemas/DateTime'</w:t>
      </w:r>
    </w:p>
    <w:p w14:paraId="7E589896" w14:textId="77777777" w:rsidR="008A6C80" w:rsidRDefault="008A6C80" w:rsidP="008A6C80">
      <w:pPr>
        <w:pStyle w:val="PL"/>
      </w:pPr>
    </w:p>
    <w:p w14:paraId="27E2BEFC" w14:textId="77777777" w:rsidR="008A6C80" w:rsidRDefault="008A6C80" w:rsidP="008A6C80">
      <w:pPr>
        <w:pStyle w:val="PL"/>
      </w:pPr>
      <w:r>
        <w:t xml:space="preserve">    AnchorsUsageSub:</w:t>
      </w:r>
    </w:p>
    <w:p w14:paraId="40C59334" w14:textId="77777777" w:rsidR="008A6C80" w:rsidRDefault="008A6C80" w:rsidP="008A6C80">
      <w:pPr>
        <w:pStyle w:val="PL"/>
      </w:pPr>
      <w:r>
        <w:t xml:space="preserve">      description: &gt;</w:t>
      </w:r>
    </w:p>
    <w:p w14:paraId="76ACFA91" w14:textId="77777777" w:rsidR="008A6C80" w:rsidRDefault="008A6C80" w:rsidP="008A6C80">
      <w:pPr>
        <w:pStyle w:val="PL"/>
      </w:pPr>
      <w:r>
        <w:t xml:space="preserve">        Represent the subscription details related to spatial anchor usage.</w:t>
      </w:r>
    </w:p>
    <w:p w14:paraId="65159438" w14:textId="77777777" w:rsidR="008A6C80" w:rsidRDefault="008A6C80" w:rsidP="008A6C80">
      <w:pPr>
        <w:pStyle w:val="PL"/>
      </w:pPr>
      <w:r>
        <w:t xml:space="preserve">      type: object</w:t>
      </w:r>
    </w:p>
    <w:p w14:paraId="07E418D1" w14:textId="77777777" w:rsidR="008A6C80" w:rsidRDefault="008A6C80" w:rsidP="008A6C80">
      <w:pPr>
        <w:pStyle w:val="PL"/>
      </w:pPr>
      <w:r>
        <w:t xml:space="preserve">      properties:</w:t>
      </w:r>
    </w:p>
    <w:p w14:paraId="5498AFB0" w14:textId="77777777" w:rsidR="008A6C80" w:rsidRDefault="008A6C80" w:rsidP="008A6C80">
      <w:pPr>
        <w:pStyle w:val="PL"/>
      </w:pPr>
      <w:r>
        <w:t xml:space="preserve">        event:</w:t>
      </w:r>
    </w:p>
    <w:p w14:paraId="0098E1C3" w14:textId="77777777" w:rsidR="008A6C80" w:rsidRDefault="008A6C80" w:rsidP="008A6C80">
      <w:pPr>
        <w:pStyle w:val="PL"/>
      </w:pPr>
      <w:r>
        <w:t xml:space="preserve">          $ref: '#/components/schemas/AnchorUsageEvent'</w:t>
      </w:r>
    </w:p>
    <w:p w14:paraId="04199BC2" w14:textId="77777777" w:rsidR="008A6C80" w:rsidRDefault="008A6C80" w:rsidP="008A6C80">
      <w:pPr>
        <w:pStyle w:val="PL"/>
      </w:pPr>
      <w:r>
        <w:t xml:space="preserve">        evntFltr:</w:t>
      </w:r>
    </w:p>
    <w:p w14:paraId="65791181" w14:textId="77777777" w:rsidR="008A6C80" w:rsidRDefault="008A6C80" w:rsidP="008A6C80">
      <w:pPr>
        <w:pStyle w:val="PL"/>
      </w:pPr>
      <w:r>
        <w:t xml:space="preserve">          $ref: '#/components/schemas/AnchorsUsageEventFilter'</w:t>
      </w:r>
    </w:p>
    <w:p w14:paraId="70A177C1" w14:textId="77777777" w:rsidR="008A6C80" w:rsidRDefault="008A6C80" w:rsidP="008A6C80">
      <w:pPr>
        <w:pStyle w:val="PL"/>
      </w:pPr>
      <w:r>
        <w:t xml:space="preserve">      required:</w:t>
      </w:r>
    </w:p>
    <w:p w14:paraId="7D7C2BA8" w14:textId="77777777" w:rsidR="008A6C80" w:rsidRDefault="008A6C80" w:rsidP="008A6C80">
      <w:pPr>
        <w:pStyle w:val="PL"/>
      </w:pPr>
      <w:r>
        <w:t xml:space="preserve">        - event</w:t>
      </w:r>
    </w:p>
    <w:p w14:paraId="1FA3D8AD" w14:textId="77777777" w:rsidR="008A6C80" w:rsidRDefault="008A6C80" w:rsidP="008A6C80">
      <w:pPr>
        <w:pStyle w:val="PL"/>
      </w:pPr>
      <w:r>
        <w:t xml:space="preserve">        - evntFltr</w:t>
      </w:r>
    </w:p>
    <w:p w14:paraId="6BBC1613" w14:textId="77777777" w:rsidR="008A6C80" w:rsidRDefault="008A6C80" w:rsidP="008A6C80">
      <w:pPr>
        <w:pStyle w:val="PL"/>
      </w:pPr>
    </w:p>
    <w:p w14:paraId="29A7BDB5" w14:textId="77777777" w:rsidR="008A6C80" w:rsidRDefault="008A6C80" w:rsidP="008A6C80">
      <w:pPr>
        <w:pStyle w:val="PL"/>
      </w:pPr>
      <w:r>
        <w:t xml:space="preserve">    AnchorsUsageEventFilter:</w:t>
      </w:r>
    </w:p>
    <w:p w14:paraId="23258453" w14:textId="77777777" w:rsidR="008A6C80" w:rsidRDefault="008A6C80" w:rsidP="008A6C80">
      <w:pPr>
        <w:pStyle w:val="PL"/>
      </w:pPr>
      <w:r>
        <w:t xml:space="preserve">      description: &gt;</w:t>
      </w:r>
    </w:p>
    <w:p w14:paraId="71522723" w14:textId="77777777" w:rsidR="008A6C80" w:rsidRDefault="008A6C80" w:rsidP="008A6C80">
      <w:pPr>
        <w:pStyle w:val="PL"/>
      </w:pPr>
      <w:r>
        <w:t xml:space="preserve">        Represents the filter information for anchors usage event.</w:t>
      </w:r>
    </w:p>
    <w:p w14:paraId="77B45263" w14:textId="77777777" w:rsidR="008A6C80" w:rsidRDefault="008A6C80" w:rsidP="008A6C80">
      <w:pPr>
        <w:pStyle w:val="PL"/>
      </w:pPr>
      <w:r>
        <w:t xml:space="preserve">      type: object</w:t>
      </w:r>
    </w:p>
    <w:p w14:paraId="5BC996BA" w14:textId="77777777" w:rsidR="008A6C80" w:rsidRDefault="008A6C80" w:rsidP="008A6C80">
      <w:pPr>
        <w:pStyle w:val="PL"/>
      </w:pPr>
      <w:r>
        <w:t xml:space="preserve">      properties:</w:t>
      </w:r>
    </w:p>
    <w:p w14:paraId="5FA833A9" w14:textId="77777777" w:rsidR="008A6C80" w:rsidRDefault="008A6C80" w:rsidP="008A6C80">
      <w:pPr>
        <w:pStyle w:val="PL"/>
      </w:pPr>
      <w:r>
        <w:t xml:space="preserve">        anchAnlFltr:</w:t>
      </w:r>
    </w:p>
    <w:p w14:paraId="52D2CF48" w14:textId="77777777" w:rsidR="008A6C80" w:rsidRDefault="008A6C80" w:rsidP="008A6C80">
      <w:pPr>
        <w:pStyle w:val="PL"/>
      </w:pPr>
      <w:r>
        <w:t xml:space="preserve">          $ref: '#/components/schemas/AnchorsUsageFilter'</w:t>
      </w:r>
    </w:p>
    <w:p w14:paraId="7C66E4C7" w14:textId="77777777" w:rsidR="008A6C80" w:rsidRDefault="008A6C80" w:rsidP="008A6C80">
      <w:pPr>
        <w:pStyle w:val="PL"/>
      </w:pPr>
    </w:p>
    <w:p w14:paraId="1263AE84" w14:textId="77777777" w:rsidR="008A6C80" w:rsidRDefault="008A6C80" w:rsidP="008A6C80">
      <w:pPr>
        <w:pStyle w:val="PL"/>
      </w:pPr>
      <w:r>
        <w:t xml:space="preserve">    AnchorsUsageFilter:</w:t>
      </w:r>
    </w:p>
    <w:p w14:paraId="152ABA20" w14:textId="77777777" w:rsidR="008A6C80" w:rsidRDefault="008A6C80" w:rsidP="008A6C80">
      <w:pPr>
        <w:pStyle w:val="PL"/>
      </w:pPr>
      <w:r>
        <w:t xml:space="preserve">      description: &gt;</w:t>
      </w:r>
    </w:p>
    <w:p w14:paraId="23330BA2" w14:textId="77777777" w:rsidR="008A6C80" w:rsidRDefault="008A6C80" w:rsidP="008A6C80">
      <w:pPr>
        <w:pStyle w:val="PL"/>
      </w:pPr>
      <w:r>
        <w:t xml:space="preserve">        Represents the spatial anchors usage filter information.</w:t>
      </w:r>
    </w:p>
    <w:p w14:paraId="78520D8E" w14:textId="77777777" w:rsidR="008A6C80" w:rsidRDefault="008A6C80" w:rsidP="008A6C80">
      <w:pPr>
        <w:pStyle w:val="PL"/>
      </w:pPr>
      <w:r>
        <w:t xml:space="preserve">      type: object</w:t>
      </w:r>
    </w:p>
    <w:p w14:paraId="7EDEFA44" w14:textId="77777777" w:rsidR="008A6C80" w:rsidRDefault="008A6C80" w:rsidP="008A6C80">
      <w:pPr>
        <w:pStyle w:val="PL"/>
      </w:pPr>
      <w:r>
        <w:t xml:space="preserve">      properties:</w:t>
      </w:r>
    </w:p>
    <w:p w14:paraId="4B34024E" w14:textId="77777777" w:rsidR="008A6C80" w:rsidRDefault="008A6C80" w:rsidP="008A6C80">
      <w:pPr>
        <w:pStyle w:val="PL"/>
      </w:pPr>
      <w:r>
        <w:t xml:space="preserve">        anchIds:</w:t>
      </w:r>
    </w:p>
    <w:p w14:paraId="25495111" w14:textId="77777777" w:rsidR="008A6C80" w:rsidRDefault="008A6C80" w:rsidP="008A6C80">
      <w:pPr>
        <w:pStyle w:val="PL"/>
      </w:pPr>
      <w:r>
        <w:t xml:space="preserve">           type: array</w:t>
      </w:r>
    </w:p>
    <w:p w14:paraId="08B7ADC7" w14:textId="77777777" w:rsidR="008A6C80" w:rsidRDefault="008A6C80" w:rsidP="008A6C80">
      <w:pPr>
        <w:pStyle w:val="PL"/>
      </w:pPr>
      <w:r>
        <w:t xml:space="preserve">           items:</w:t>
      </w:r>
    </w:p>
    <w:p w14:paraId="09927267" w14:textId="67BCDF76" w:rsidR="008A6C80" w:rsidRDefault="008A6C80" w:rsidP="008A6C80">
      <w:pPr>
        <w:pStyle w:val="PL"/>
      </w:pPr>
      <w:r>
        <w:t xml:space="preserve">             $ref: 'TS29437_SS_SAnManagement.yaml#/components/schemas/SpatialAnchorId'</w:t>
      </w:r>
    </w:p>
    <w:p w14:paraId="523B9B5B" w14:textId="77777777" w:rsidR="008A6C80" w:rsidRDefault="008A6C80" w:rsidP="008A6C80">
      <w:pPr>
        <w:pStyle w:val="PL"/>
      </w:pPr>
      <w:r>
        <w:t xml:space="preserve">           minItems: 1</w:t>
      </w:r>
    </w:p>
    <w:p w14:paraId="53C3C5E7" w14:textId="77777777" w:rsidR="008A6C80" w:rsidRDefault="008A6C80" w:rsidP="008A6C80">
      <w:pPr>
        <w:pStyle w:val="PL"/>
      </w:pPr>
      <w:r>
        <w:t xml:space="preserve">        anchLoc:</w:t>
      </w:r>
    </w:p>
    <w:p w14:paraId="188C1293" w14:textId="77777777" w:rsidR="008A6C80" w:rsidRDefault="008A6C80" w:rsidP="008A6C80">
      <w:pPr>
        <w:pStyle w:val="PL"/>
      </w:pPr>
      <w:r>
        <w:t xml:space="preserve">          $ref: 'TS29122_MonitoringEvent.yaml#/components/schemas/LocationInfo'</w:t>
      </w:r>
    </w:p>
    <w:p w14:paraId="50B15B35" w14:textId="77777777" w:rsidR="008A6C80" w:rsidRDefault="008A6C80" w:rsidP="008A6C80">
      <w:pPr>
        <w:pStyle w:val="PL"/>
      </w:pPr>
      <w:r>
        <w:t xml:space="preserve">        area:</w:t>
      </w:r>
    </w:p>
    <w:p w14:paraId="3F04D6DF" w14:textId="77777777" w:rsidR="008A6C80" w:rsidRDefault="008A6C80" w:rsidP="008A6C80">
      <w:pPr>
        <w:pStyle w:val="PL"/>
      </w:pPr>
      <w:r>
        <w:t xml:space="preserve">          $ref: 'TS29558_Eecs_EESRegistration.yaml#/components/schemas/ServiceArea'</w:t>
      </w:r>
    </w:p>
    <w:p w14:paraId="37B401F4" w14:textId="77777777" w:rsidR="008A6C80" w:rsidRDefault="008A6C80" w:rsidP="008A6C80">
      <w:pPr>
        <w:pStyle w:val="PL"/>
      </w:pPr>
      <w:r>
        <w:t xml:space="preserve">        appId:</w:t>
      </w:r>
    </w:p>
    <w:p w14:paraId="0FBBB86C" w14:textId="77777777" w:rsidR="008A6C80" w:rsidRDefault="008A6C80" w:rsidP="008A6C80">
      <w:pPr>
        <w:pStyle w:val="PL"/>
      </w:pPr>
      <w:r>
        <w:t xml:space="preserve">          type: string</w:t>
      </w:r>
    </w:p>
    <w:p w14:paraId="2F9EC55A" w14:textId="77777777" w:rsidR="008A6C80" w:rsidRDefault="008A6C80" w:rsidP="008A6C80">
      <w:pPr>
        <w:pStyle w:val="PL"/>
      </w:pPr>
      <w:r>
        <w:t xml:space="preserve">        sampInt:</w:t>
      </w:r>
    </w:p>
    <w:p w14:paraId="7905D76C" w14:textId="77777777" w:rsidR="008A6C80" w:rsidRDefault="008A6C80" w:rsidP="008A6C80">
      <w:pPr>
        <w:pStyle w:val="PL"/>
      </w:pPr>
      <w:r>
        <w:t xml:space="preserve">          $ref: 'TS29122_CommonData.yaml#/components/schemas/DurationSec'</w:t>
      </w:r>
    </w:p>
    <w:p w14:paraId="7026403E" w14:textId="77777777" w:rsidR="008A6C80" w:rsidRDefault="008A6C80" w:rsidP="008A6C80">
      <w:pPr>
        <w:pStyle w:val="PL"/>
      </w:pPr>
      <w:r>
        <w:t xml:space="preserve">      anyOf:</w:t>
      </w:r>
    </w:p>
    <w:p w14:paraId="067B8E07" w14:textId="77777777" w:rsidR="008A6C80" w:rsidRDefault="008A6C80" w:rsidP="008A6C80">
      <w:pPr>
        <w:pStyle w:val="PL"/>
      </w:pPr>
      <w:r>
        <w:t xml:space="preserve">        - required: [anchIds]</w:t>
      </w:r>
    </w:p>
    <w:p w14:paraId="4D044DA0" w14:textId="77777777" w:rsidR="008A6C80" w:rsidRDefault="008A6C80" w:rsidP="008A6C80">
      <w:pPr>
        <w:pStyle w:val="PL"/>
      </w:pPr>
      <w:r>
        <w:t xml:space="preserve">        - required: [anchLoc]</w:t>
      </w:r>
    </w:p>
    <w:p w14:paraId="3922DDF9" w14:textId="77777777" w:rsidR="008A6C80" w:rsidRDefault="008A6C80" w:rsidP="008A6C80">
      <w:pPr>
        <w:pStyle w:val="PL"/>
      </w:pPr>
      <w:r>
        <w:t xml:space="preserve">        - required: [area]</w:t>
      </w:r>
    </w:p>
    <w:p w14:paraId="09AA740D" w14:textId="77777777" w:rsidR="008A6C80" w:rsidRDefault="008A6C80" w:rsidP="008A6C80">
      <w:pPr>
        <w:pStyle w:val="PL"/>
      </w:pPr>
      <w:r>
        <w:t xml:space="preserve">        - required: [appId]</w:t>
      </w:r>
    </w:p>
    <w:p w14:paraId="6B32BAFC" w14:textId="77777777" w:rsidR="008A6C80" w:rsidRDefault="008A6C80" w:rsidP="008A6C80">
      <w:pPr>
        <w:pStyle w:val="PL"/>
      </w:pPr>
      <w:r>
        <w:t xml:space="preserve">        - required: [sampInt]</w:t>
      </w:r>
    </w:p>
    <w:p w14:paraId="143C5275" w14:textId="77777777" w:rsidR="008A6C80" w:rsidRDefault="008A6C80" w:rsidP="008A6C80">
      <w:pPr>
        <w:pStyle w:val="PL"/>
      </w:pPr>
    </w:p>
    <w:p w14:paraId="6933FE2F" w14:textId="77777777" w:rsidR="008A6C80" w:rsidRDefault="008A6C80" w:rsidP="008A6C80">
      <w:pPr>
        <w:pStyle w:val="PL"/>
      </w:pPr>
      <w:r>
        <w:t xml:space="preserve">    SpatialAnchorsUsageInfoNotif:</w:t>
      </w:r>
    </w:p>
    <w:p w14:paraId="0AAB4D4F" w14:textId="77777777" w:rsidR="008A6C80" w:rsidRDefault="008A6C80" w:rsidP="008A6C80">
      <w:pPr>
        <w:pStyle w:val="PL"/>
      </w:pPr>
      <w:r>
        <w:t xml:space="preserve">      description: &gt;</w:t>
      </w:r>
    </w:p>
    <w:p w14:paraId="68C18951" w14:textId="77777777" w:rsidR="008A6C80" w:rsidRDefault="008A6C80" w:rsidP="008A6C80">
      <w:pPr>
        <w:pStyle w:val="PL"/>
      </w:pPr>
      <w:r>
        <w:t xml:space="preserve">        Represents the spatial anchors usage information notification.</w:t>
      </w:r>
    </w:p>
    <w:p w14:paraId="63BDDC6A" w14:textId="77777777" w:rsidR="008A6C80" w:rsidRDefault="008A6C80" w:rsidP="008A6C80">
      <w:pPr>
        <w:pStyle w:val="PL"/>
      </w:pPr>
      <w:r>
        <w:t xml:space="preserve">      type: object</w:t>
      </w:r>
    </w:p>
    <w:p w14:paraId="05BDAF3E" w14:textId="77777777" w:rsidR="008A6C80" w:rsidRDefault="008A6C80" w:rsidP="008A6C80">
      <w:pPr>
        <w:pStyle w:val="PL"/>
      </w:pPr>
      <w:r>
        <w:t xml:space="preserve">      properties:</w:t>
      </w:r>
    </w:p>
    <w:p w14:paraId="58F8A41B" w14:textId="77777777" w:rsidR="008A6C80" w:rsidRDefault="008A6C80" w:rsidP="008A6C80">
      <w:pPr>
        <w:pStyle w:val="PL"/>
      </w:pPr>
      <w:r>
        <w:t xml:space="preserve">        subId:</w:t>
      </w:r>
    </w:p>
    <w:p w14:paraId="55BC7DB1" w14:textId="77777777" w:rsidR="008A6C80" w:rsidRDefault="008A6C80" w:rsidP="008A6C80">
      <w:pPr>
        <w:pStyle w:val="PL"/>
      </w:pPr>
      <w:r>
        <w:t xml:space="preserve">          type: string</w:t>
      </w:r>
    </w:p>
    <w:p w14:paraId="3B2EDFFE" w14:textId="77777777" w:rsidR="008A6C80" w:rsidRDefault="008A6C80" w:rsidP="008A6C80">
      <w:pPr>
        <w:pStyle w:val="PL"/>
      </w:pPr>
      <w:r>
        <w:t xml:space="preserve">        reports:</w:t>
      </w:r>
    </w:p>
    <w:p w14:paraId="1053F44F" w14:textId="77777777" w:rsidR="008A6C80" w:rsidRDefault="008A6C80" w:rsidP="008A6C80">
      <w:pPr>
        <w:pStyle w:val="PL"/>
      </w:pPr>
      <w:r>
        <w:t xml:space="preserve">          type: array</w:t>
      </w:r>
    </w:p>
    <w:p w14:paraId="7FD036CA" w14:textId="77777777" w:rsidR="008A6C80" w:rsidRDefault="008A6C80" w:rsidP="008A6C80">
      <w:pPr>
        <w:pStyle w:val="PL"/>
      </w:pPr>
      <w:r>
        <w:t xml:space="preserve">          items:</w:t>
      </w:r>
    </w:p>
    <w:p w14:paraId="71D2D725" w14:textId="77777777" w:rsidR="008A6C80" w:rsidRDefault="008A6C80" w:rsidP="008A6C80">
      <w:pPr>
        <w:pStyle w:val="PL"/>
      </w:pPr>
      <w:r>
        <w:t xml:space="preserve">            $ref: '#/components/schemas/SpatialAnchorsUsageReport'</w:t>
      </w:r>
    </w:p>
    <w:p w14:paraId="409498B5" w14:textId="77777777" w:rsidR="008A6C80" w:rsidRDefault="008A6C80" w:rsidP="008A6C80">
      <w:pPr>
        <w:pStyle w:val="PL"/>
      </w:pPr>
      <w:r>
        <w:t xml:space="preserve">          minItems: 1</w:t>
      </w:r>
    </w:p>
    <w:p w14:paraId="1FB331BF" w14:textId="77777777" w:rsidR="008A6C80" w:rsidRDefault="008A6C80" w:rsidP="008A6C80">
      <w:pPr>
        <w:pStyle w:val="PL"/>
      </w:pPr>
      <w:r>
        <w:t xml:space="preserve">      required:</w:t>
      </w:r>
    </w:p>
    <w:p w14:paraId="388825A2" w14:textId="77777777" w:rsidR="008A6C80" w:rsidRDefault="008A6C80" w:rsidP="008A6C80">
      <w:pPr>
        <w:pStyle w:val="PL"/>
      </w:pPr>
      <w:r>
        <w:t xml:space="preserve">        - subId</w:t>
      </w:r>
    </w:p>
    <w:p w14:paraId="5A1888FF" w14:textId="77777777" w:rsidR="008A6C80" w:rsidRDefault="008A6C80" w:rsidP="008A6C80">
      <w:pPr>
        <w:pStyle w:val="PL"/>
      </w:pPr>
      <w:r>
        <w:t xml:space="preserve">        - reports</w:t>
      </w:r>
    </w:p>
    <w:p w14:paraId="7A4C93F9" w14:textId="77777777" w:rsidR="008A6C80" w:rsidRDefault="008A6C80" w:rsidP="008A6C80">
      <w:pPr>
        <w:pStyle w:val="PL"/>
      </w:pPr>
    </w:p>
    <w:p w14:paraId="66D5A287" w14:textId="77777777" w:rsidR="008A6C80" w:rsidRDefault="008A6C80" w:rsidP="008A6C80">
      <w:pPr>
        <w:pStyle w:val="PL"/>
      </w:pPr>
      <w:r>
        <w:t xml:space="preserve">    SpatialAnchorsUsageReport:</w:t>
      </w:r>
    </w:p>
    <w:p w14:paraId="2CC9049D" w14:textId="77777777" w:rsidR="008A6C80" w:rsidRDefault="008A6C80" w:rsidP="008A6C80">
      <w:pPr>
        <w:pStyle w:val="PL"/>
      </w:pPr>
      <w:r>
        <w:t xml:space="preserve">      description: &gt;</w:t>
      </w:r>
    </w:p>
    <w:p w14:paraId="36C2C045" w14:textId="77777777" w:rsidR="008A6C80" w:rsidRDefault="008A6C80" w:rsidP="008A6C80">
      <w:pPr>
        <w:pStyle w:val="PL"/>
      </w:pPr>
      <w:r>
        <w:t xml:space="preserve">        Represents the usage report in the notification.</w:t>
      </w:r>
    </w:p>
    <w:p w14:paraId="6856EA9C" w14:textId="77777777" w:rsidR="008A6C80" w:rsidRDefault="008A6C80" w:rsidP="008A6C80">
      <w:pPr>
        <w:pStyle w:val="PL"/>
      </w:pPr>
      <w:r>
        <w:t xml:space="preserve">      type: object</w:t>
      </w:r>
    </w:p>
    <w:p w14:paraId="697350D0" w14:textId="77777777" w:rsidR="008A6C80" w:rsidRDefault="008A6C80" w:rsidP="008A6C80">
      <w:pPr>
        <w:pStyle w:val="PL"/>
      </w:pPr>
      <w:r>
        <w:t xml:space="preserve">      properties:</w:t>
      </w:r>
    </w:p>
    <w:p w14:paraId="07F03C38" w14:textId="77777777" w:rsidR="008A6C80" w:rsidRDefault="008A6C80" w:rsidP="008A6C80">
      <w:pPr>
        <w:pStyle w:val="PL"/>
      </w:pPr>
      <w:r>
        <w:t xml:space="preserve">        event:</w:t>
      </w:r>
    </w:p>
    <w:p w14:paraId="2642DF1A" w14:textId="77777777" w:rsidR="008A6C80" w:rsidRDefault="008A6C80" w:rsidP="008A6C80">
      <w:pPr>
        <w:pStyle w:val="PL"/>
      </w:pPr>
      <w:r>
        <w:t xml:space="preserve">          $ref: '#/components/schemas/AnchorUsageEvent'</w:t>
      </w:r>
    </w:p>
    <w:p w14:paraId="6E75A91B" w14:textId="77777777" w:rsidR="008A6C80" w:rsidRDefault="008A6C80" w:rsidP="008A6C80">
      <w:pPr>
        <w:pStyle w:val="PL"/>
      </w:pPr>
      <w:r>
        <w:t xml:space="preserve">        anchUsgInf:</w:t>
      </w:r>
    </w:p>
    <w:p w14:paraId="32E567A5" w14:textId="77777777" w:rsidR="008A6C80" w:rsidRDefault="008A6C80" w:rsidP="008A6C80">
      <w:pPr>
        <w:pStyle w:val="PL"/>
      </w:pPr>
      <w:r>
        <w:t xml:space="preserve">          type: array</w:t>
      </w:r>
    </w:p>
    <w:p w14:paraId="25C60214" w14:textId="77777777" w:rsidR="008A6C80" w:rsidRDefault="008A6C80" w:rsidP="008A6C80">
      <w:pPr>
        <w:pStyle w:val="PL"/>
      </w:pPr>
      <w:r>
        <w:t xml:space="preserve">          items:</w:t>
      </w:r>
    </w:p>
    <w:p w14:paraId="384A8AA3" w14:textId="77777777" w:rsidR="008A6C80" w:rsidRDefault="008A6C80" w:rsidP="008A6C80">
      <w:pPr>
        <w:pStyle w:val="PL"/>
      </w:pPr>
      <w:r>
        <w:t xml:space="preserve">            $ref: '#/components/schemas/AnchorsUsageInfo'</w:t>
      </w:r>
    </w:p>
    <w:p w14:paraId="1EB57319" w14:textId="77777777" w:rsidR="008A6C80" w:rsidRDefault="008A6C80" w:rsidP="008A6C80">
      <w:pPr>
        <w:pStyle w:val="PL"/>
      </w:pPr>
      <w:r>
        <w:t xml:space="preserve">          minItems: 1</w:t>
      </w:r>
    </w:p>
    <w:p w14:paraId="320D3E6E" w14:textId="77777777" w:rsidR="008A6C80" w:rsidRDefault="008A6C80" w:rsidP="008A6C80">
      <w:pPr>
        <w:pStyle w:val="PL"/>
      </w:pPr>
      <w:r>
        <w:t xml:space="preserve">      required:</w:t>
      </w:r>
    </w:p>
    <w:p w14:paraId="4120CC37" w14:textId="77777777" w:rsidR="008A6C80" w:rsidRDefault="008A6C80" w:rsidP="008A6C80">
      <w:pPr>
        <w:pStyle w:val="PL"/>
      </w:pPr>
      <w:r>
        <w:t xml:space="preserve">        - event</w:t>
      </w:r>
    </w:p>
    <w:p w14:paraId="2247340C" w14:textId="77777777" w:rsidR="008A6C80" w:rsidRDefault="008A6C80" w:rsidP="008A6C80">
      <w:pPr>
        <w:pStyle w:val="PL"/>
      </w:pPr>
    </w:p>
    <w:p w14:paraId="20A47093" w14:textId="77777777" w:rsidR="008A6C80" w:rsidRDefault="008A6C80" w:rsidP="008A6C80">
      <w:pPr>
        <w:pStyle w:val="PL"/>
      </w:pPr>
      <w:r>
        <w:t xml:space="preserve">    AnchorsUsageInfo:</w:t>
      </w:r>
    </w:p>
    <w:p w14:paraId="5F7F846D" w14:textId="77777777" w:rsidR="008A6C80" w:rsidRDefault="008A6C80" w:rsidP="008A6C80">
      <w:pPr>
        <w:pStyle w:val="PL"/>
      </w:pPr>
      <w:r>
        <w:t xml:space="preserve">      description: &gt;</w:t>
      </w:r>
    </w:p>
    <w:p w14:paraId="3A083F50" w14:textId="77777777" w:rsidR="008A6C80" w:rsidRDefault="008A6C80" w:rsidP="008A6C80">
      <w:pPr>
        <w:pStyle w:val="PL"/>
      </w:pPr>
      <w:r>
        <w:t xml:space="preserve">        Represents the anchor usage details.</w:t>
      </w:r>
    </w:p>
    <w:p w14:paraId="6971A13F" w14:textId="77777777" w:rsidR="008A6C80" w:rsidRDefault="008A6C80" w:rsidP="008A6C80">
      <w:pPr>
        <w:pStyle w:val="PL"/>
      </w:pPr>
      <w:r>
        <w:t xml:space="preserve">      type: object</w:t>
      </w:r>
    </w:p>
    <w:p w14:paraId="4743EF23" w14:textId="77777777" w:rsidR="008A6C80" w:rsidRDefault="008A6C80" w:rsidP="008A6C80">
      <w:pPr>
        <w:pStyle w:val="PL"/>
      </w:pPr>
      <w:r>
        <w:t xml:space="preserve">      properties:</w:t>
      </w:r>
    </w:p>
    <w:p w14:paraId="1439F838" w14:textId="77777777" w:rsidR="008A6C80" w:rsidRDefault="008A6C80" w:rsidP="008A6C80">
      <w:pPr>
        <w:pStyle w:val="PL"/>
      </w:pPr>
      <w:r>
        <w:t xml:space="preserve">        anchIds:</w:t>
      </w:r>
    </w:p>
    <w:p w14:paraId="0EF44268" w14:textId="77777777" w:rsidR="008A6C80" w:rsidRDefault="008A6C80" w:rsidP="008A6C80">
      <w:pPr>
        <w:pStyle w:val="PL"/>
      </w:pPr>
      <w:r>
        <w:t xml:space="preserve">          type: array</w:t>
      </w:r>
    </w:p>
    <w:p w14:paraId="4BA43CE3" w14:textId="77777777" w:rsidR="008A6C80" w:rsidRDefault="008A6C80" w:rsidP="008A6C80">
      <w:pPr>
        <w:pStyle w:val="PL"/>
      </w:pPr>
      <w:r>
        <w:t xml:space="preserve">          items:</w:t>
      </w:r>
    </w:p>
    <w:p w14:paraId="76C0B7A3" w14:textId="40F3DA6C" w:rsidR="008A6C80" w:rsidRDefault="008A6C80" w:rsidP="008A6C80">
      <w:pPr>
        <w:pStyle w:val="PL"/>
      </w:pPr>
      <w:r>
        <w:t xml:space="preserve">            $ref: 'TS29437_SS_SAnManagement.yaml#/components/schemas/SpatialAnchorId'</w:t>
      </w:r>
    </w:p>
    <w:p w14:paraId="5A51ECFD" w14:textId="77777777" w:rsidR="008A6C80" w:rsidRDefault="008A6C80" w:rsidP="008A6C80">
      <w:pPr>
        <w:pStyle w:val="PL"/>
      </w:pPr>
      <w:r>
        <w:t xml:space="preserve">          minItems: 1</w:t>
      </w:r>
    </w:p>
    <w:p w14:paraId="13FD7AA8" w14:textId="77777777" w:rsidR="008A6C80" w:rsidRDefault="008A6C80" w:rsidP="008A6C80">
      <w:pPr>
        <w:pStyle w:val="PL"/>
      </w:pPr>
      <w:r>
        <w:t xml:space="preserve">        discAcc:</w:t>
      </w:r>
    </w:p>
    <w:p w14:paraId="7E574336" w14:textId="77777777" w:rsidR="008A6C80" w:rsidRDefault="008A6C80" w:rsidP="008A6C80">
      <w:pPr>
        <w:pStyle w:val="PL"/>
      </w:pPr>
      <w:r>
        <w:t xml:space="preserve">          $ref: 'TS29571_CommonData.yaml#/components/schemas/Uinteger'</w:t>
      </w:r>
    </w:p>
    <w:p w14:paraId="74BA7A0E" w14:textId="77777777" w:rsidR="008A6C80" w:rsidRDefault="008A6C80" w:rsidP="008A6C80">
      <w:pPr>
        <w:pStyle w:val="PL"/>
      </w:pPr>
      <w:r>
        <w:t xml:space="preserve">        serAcc:</w:t>
      </w:r>
    </w:p>
    <w:p w14:paraId="30E96CA3" w14:textId="77777777" w:rsidR="008A6C80" w:rsidRDefault="008A6C80" w:rsidP="008A6C80">
      <w:pPr>
        <w:pStyle w:val="PL"/>
      </w:pPr>
      <w:r>
        <w:t xml:space="preserve">          $ref: 'TS29571_CommonData.yaml#/components/schemas/Uinteger'</w:t>
      </w:r>
    </w:p>
    <w:p w14:paraId="05F9854E" w14:textId="77777777" w:rsidR="008A6C80" w:rsidRDefault="008A6C80" w:rsidP="008A6C80">
      <w:pPr>
        <w:pStyle w:val="PL"/>
      </w:pPr>
      <w:r>
        <w:t xml:space="preserve">        anchDensity:</w:t>
      </w:r>
    </w:p>
    <w:p w14:paraId="507BBDE1" w14:textId="77777777" w:rsidR="008A6C80" w:rsidRDefault="008A6C80" w:rsidP="008A6C80">
      <w:pPr>
        <w:pStyle w:val="PL"/>
      </w:pPr>
      <w:r>
        <w:t xml:space="preserve">          $ref: 'TS29571_CommonData.yaml#/components/schemas/Uinteger'</w:t>
      </w:r>
    </w:p>
    <w:p w14:paraId="36303196" w14:textId="77777777" w:rsidR="008A6C80" w:rsidRDefault="008A6C80" w:rsidP="008A6C80">
      <w:pPr>
        <w:pStyle w:val="PL"/>
      </w:pPr>
      <w:r>
        <w:t xml:space="preserve">        usrDensity:</w:t>
      </w:r>
    </w:p>
    <w:p w14:paraId="71EB20F4" w14:textId="77777777" w:rsidR="008A6C80" w:rsidRDefault="008A6C80" w:rsidP="008A6C80">
      <w:pPr>
        <w:pStyle w:val="PL"/>
      </w:pPr>
      <w:r>
        <w:t xml:space="preserve">          $ref: 'TS29571_CommonData.yaml#/components/schemas/Uinteger'</w:t>
      </w:r>
    </w:p>
    <w:p w14:paraId="645C2C32" w14:textId="77777777" w:rsidR="008A6C80" w:rsidRDefault="008A6C80" w:rsidP="008A6C80">
      <w:pPr>
        <w:pStyle w:val="PL"/>
      </w:pPr>
      <w:r>
        <w:t xml:space="preserve">      required:</w:t>
      </w:r>
    </w:p>
    <w:p w14:paraId="3F18683C" w14:textId="77777777" w:rsidR="008A6C80" w:rsidRDefault="008A6C80" w:rsidP="008A6C80">
      <w:pPr>
        <w:pStyle w:val="PL"/>
      </w:pPr>
      <w:r>
        <w:t xml:space="preserve">        - anchIds</w:t>
      </w:r>
    </w:p>
    <w:p w14:paraId="2663991E" w14:textId="77777777" w:rsidR="008A6C80" w:rsidRDefault="008A6C80" w:rsidP="008A6C80">
      <w:pPr>
        <w:pStyle w:val="PL"/>
      </w:pPr>
      <w:r>
        <w:t xml:space="preserve">        - discAcc</w:t>
      </w:r>
    </w:p>
    <w:p w14:paraId="55F5ED23" w14:textId="77777777" w:rsidR="008A6C80" w:rsidRDefault="008A6C80" w:rsidP="008A6C80">
      <w:pPr>
        <w:pStyle w:val="PL"/>
      </w:pPr>
      <w:r>
        <w:t xml:space="preserve">        - serAcc</w:t>
      </w:r>
    </w:p>
    <w:p w14:paraId="56973E5E" w14:textId="77777777" w:rsidR="008A6C80" w:rsidRDefault="008A6C80" w:rsidP="008A6C80">
      <w:pPr>
        <w:pStyle w:val="PL"/>
      </w:pPr>
      <w:r>
        <w:t xml:space="preserve">        - anchDensity</w:t>
      </w:r>
    </w:p>
    <w:p w14:paraId="03407026" w14:textId="77777777" w:rsidR="008A6C80" w:rsidRDefault="008A6C80" w:rsidP="008A6C80">
      <w:pPr>
        <w:pStyle w:val="PL"/>
      </w:pPr>
      <w:r>
        <w:t xml:space="preserve">        - usrDensity</w:t>
      </w:r>
    </w:p>
    <w:p w14:paraId="5A1B06AB" w14:textId="77777777" w:rsidR="008A6C80" w:rsidRDefault="008A6C80" w:rsidP="008A6C80">
      <w:pPr>
        <w:pStyle w:val="PL"/>
      </w:pPr>
    </w:p>
    <w:p w14:paraId="59DBB60C" w14:textId="77777777" w:rsidR="008A6C80" w:rsidRDefault="008A6C80" w:rsidP="008A6C80">
      <w:pPr>
        <w:pStyle w:val="PL"/>
      </w:pPr>
      <w:r>
        <w:t xml:space="preserve">    SpatialAnchorUsageReportReq:</w:t>
      </w:r>
    </w:p>
    <w:p w14:paraId="5CE3D8BA" w14:textId="77777777" w:rsidR="008A6C80" w:rsidRDefault="008A6C80" w:rsidP="008A6C80">
      <w:pPr>
        <w:pStyle w:val="PL"/>
      </w:pPr>
      <w:r>
        <w:t xml:space="preserve">      description: &gt;</w:t>
      </w:r>
    </w:p>
    <w:p w14:paraId="2BFE46C4" w14:textId="77777777" w:rsidR="008A6C80" w:rsidRDefault="008A6C80" w:rsidP="008A6C80">
      <w:pPr>
        <w:pStyle w:val="PL"/>
      </w:pPr>
      <w:r>
        <w:t xml:space="preserve">        Represents the request for spatial anchor usage report.</w:t>
      </w:r>
    </w:p>
    <w:p w14:paraId="54ED95F5" w14:textId="77777777" w:rsidR="008A6C80" w:rsidRDefault="008A6C80" w:rsidP="008A6C80">
      <w:pPr>
        <w:pStyle w:val="PL"/>
      </w:pPr>
      <w:r>
        <w:t xml:space="preserve">      type: object</w:t>
      </w:r>
    </w:p>
    <w:p w14:paraId="399EC028" w14:textId="77777777" w:rsidR="008A6C80" w:rsidRDefault="008A6C80" w:rsidP="008A6C80">
      <w:pPr>
        <w:pStyle w:val="PL"/>
      </w:pPr>
      <w:r>
        <w:t xml:space="preserve">      properties:</w:t>
      </w:r>
    </w:p>
    <w:p w14:paraId="1A3E8471" w14:textId="77777777" w:rsidR="008A6C80" w:rsidRDefault="008A6C80" w:rsidP="008A6C80">
      <w:pPr>
        <w:pStyle w:val="PL"/>
      </w:pPr>
      <w:r>
        <w:t xml:space="preserve">        anchUsg:</w:t>
      </w:r>
    </w:p>
    <w:p w14:paraId="6B6BA895" w14:textId="77777777" w:rsidR="008A6C80" w:rsidRDefault="008A6C80" w:rsidP="008A6C80">
      <w:pPr>
        <w:pStyle w:val="PL"/>
      </w:pPr>
      <w:r>
        <w:t xml:space="preserve">          type: array</w:t>
      </w:r>
    </w:p>
    <w:p w14:paraId="1C2F4B8D" w14:textId="77777777" w:rsidR="008A6C80" w:rsidRDefault="008A6C80" w:rsidP="008A6C80">
      <w:pPr>
        <w:pStyle w:val="PL"/>
      </w:pPr>
      <w:r>
        <w:t xml:space="preserve">          items:</w:t>
      </w:r>
    </w:p>
    <w:p w14:paraId="5D721798" w14:textId="77777777" w:rsidR="008A6C80" w:rsidRDefault="008A6C80" w:rsidP="008A6C80">
      <w:pPr>
        <w:pStyle w:val="PL"/>
      </w:pPr>
      <w:r>
        <w:t xml:space="preserve">            $ref: '#/components/schemas/AnchorUsage'</w:t>
      </w:r>
    </w:p>
    <w:p w14:paraId="7D0004F9" w14:textId="77777777" w:rsidR="008A6C80" w:rsidRDefault="008A6C80" w:rsidP="008A6C80">
      <w:pPr>
        <w:pStyle w:val="PL"/>
      </w:pPr>
      <w:r>
        <w:t xml:space="preserve">          minItems: 1</w:t>
      </w:r>
    </w:p>
    <w:p w14:paraId="04CBADBC" w14:textId="77777777" w:rsidR="008A6C80" w:rsidRDefault="008A6C80" w:rsidP="008A6C80">
      <w:pPr>
        <w:pStyle w:val="PL"/>
      </w:pPr>
      <w:r>
        <w:t xml:space="preserve">      required:</w:t>
      </w:r>
    </w:p>
    <w:p w14:paraId="14D4C0B8" w14:textId="77777777" w:rsidR="008A6C80" w:rsidRDefault="008A6C80" w:rsidP="008A6C80">
      <w:pPr>
        <w:pStyle w:val="PL"/>
      </w:pPr>
      <w:r>
        <w:t xml:space="preserve">        - anchUsg</w:t>
      </w:r>
    </w:p>
    <w:p w14:paraId="40F207E5" w14:textId="77777777" w:rsidR="008A6C80" w:rsidRDefault="008A6C80" w:rsidP="008A6C80">
      <w:pPr>
        <w:pStyle w:val="PL"/>
      </w:pPr>
    </w:p>
    <w:p w14:paraId="2025A6BF" w14:textId="77777777" w:rsidR="008A6C80" w:rsidRDefault="008A6C80" w:rsidP="008A6C80">
      <w:pPr>
        <w:pStyle w:val="PL"/>
      </w:pPr>
      <w:r>
        <w:t xml:space="preserve">    AnchorUsage:</w:t>
      </w:r>
    </w:p>
    <w:p w14:paraId="5F7ABCF5" w14:textId="77777777" w:rsidR="008A6C80" w:rsidRDefault="008A6C80" w:rsidP="008A6C80">
      <w:pPr>
        <w:pStyle w:val="PL"/>
      </w:pPr>
      <w:r>
        <w:t xml:space="preserve">      description: &gt;</w:t>
      </w:r>
    </w:p>
    <w:p w14:paraId="02AFFF77" w14:textId="77777777" w:rsidR="008A6C80" w:rsidRDefault="008A6C80" w:rsidP="008A6C80">
      <w:pPr>
        <w:pStyle w:val="PL"/>
      </w:pPr>
      <w:r>
        <w:t xml:space="preserve">        Represents the anchor usage information reported.</w:t>
      </w:r>
    </w:p>
    <w:p w14:paraId="34E82065" w14:textId="77777777" w:rsidR="008A6C80" w:rsidRDefault="008A6C80" w:rsidP="008A6C80">
      <w:pPr>
        <w:pStyle w:val="PL"/>
      </w:pPr>
      <w:r>
        <w:t xml:space="preserve">      type: object</w:t>
      </w:r>
    </w:p>
    <w:p w14:paraId="482F83F5" w14:textId="77777777" w:rsidR="008A6C80" w:rsidRDefault="008A6C80" w:rsidP="008A6C80">
      <w:pPr>
        <w:pStyle w:val="PL"/>
      </w:pPr>
      <w:r>
        <w:t xml:space="preserve">      properties:</w:t>
      </w:r>
    </w:p>
    <w:p w14:paraId="61E62080" w14:textId="77777777" w:rsidR="008A6C80" w:rsidRDefault="008A6C80" w:rsidP="008A6C80">
      <w:pPr>
        <w:pStyle w:val="PL"/>
      </w:pPr>
      <w:r>
        <w:t xml:space="preserve">        anchId:</w:t>
      </w:r>
    </w:p>
    <w:p w14:paraId="5479A7D0" w14:textId="5D4F6C0B" w:rsidR="008A6C80" w:rsidRDefault="008A6C80" w:rsidP="008A6C80">
      <w:pPr>
        <w:pStyle w:val="PL"/>
      </w:pPr>
      <w:r>
        <w:t xml:space="preserve">          $ref: 'TS29437_SS_SAnManagement.yaml#/components/schemas/SpatialAnchorId'</w:t>
      </w:r>
    </w:p>
    <w:p w14:paraId="5A27C42E" w14:textId="77777777" w:rsidR="008A6C80" w:rsidRDefault="008A6C80" w:rsidP="008A6C80">
      <w:pPr>
        <w:pStyle w:val="PL"/>
      </w:pPr>
      <w:r>
        <w:t xml:space="preserve">        access:</w:t>
      </w:r>
    </w:p>
    <w:p w14:paraId="429E0EF3" w14:textId="77777777" w:rsidR="008A6C80" w:rsidRDefault="008A6C80" w:rsidP="008A6C80">
      <w:pPr>
        <w:pStyle w:val="PL"/>
      </w:pPr>
      <w:r>
        <w:t xml:space="preserve">          $ref: 'TS29571_CommonData.yaml#/components/schemas/Uinteger'</w:t>
      </w:r>
    </w:p>
    <w:p w14:paraId="44B04BE1" w14:textId="77777777" w:rsidR="008A6C80" w:rsidRDefault="008A6C80" w:rsidP="008A6C80">
      <w:pPr>
        <w:pStyle w:val="PL"/>
      </w:pPr>
      <w:r>
        <w:t xml:space="preserve">        repPer:</w:t>
      </w:r>
    </w:p>
    <w:p w14:paraId="3A5BDB25" w14:textId="77777777" w:rsidR="008A6C80" w:rsidRDefault="008A6C80" w:rsidP="008A6C80">
      <w:pPr>
        <w:pStyle w:val="PL"/>
      </w:pPr>
      <w:r>
        <w:t xml:space="preserve">          $ref: 'TS29122_CommonData.yaml#/components/schemas/TimeWindow'</w:t>
      </w:r>
    </w:p>
    <w:p w14:paraId="70F2DD33" w14:textId="77777777" w:rsidR="008A6C80" w:rsidRDefault="008A6C80" w:rsidP="008A6C80">
      <w:pPr>
        <w:pStyle w:val="PL"/>
      </w:pPr>
    </w:p>
    <w:p w14:paraId="301CE7A9" w14:textId="77777777" w:rsidR="008A6C80" w:rsidRDefault="008A6C80" w:rsidP="008A6C80">
      <w:pPr>
        <w:pStyle w:val="PL"/>
      </w:pPr>
      <w:r>
        <w:t># SIMPLE DATA TYPES</w:t>
      </w:r>
    </w:p>
    <w:p w14:paraId="5FF01B3B" w14:textId="77777777" w:rsidR="008A6C80" w:rsidRDefault="008A6C80" w:rsidP="008A6C80">
      <w:pPr>
        <w:pStyle w:val="PL"/>
      </w:pPr>
      <w:r>
        <w:t>#</w:t>
      </w:r>
    </w:p>
    <w:p w14:paraId="1951824C" w14:textId="77777777" w:rsidR="008A6C80" w:rsidRDefault="008A6C80" w:rsidP="008A6C80">
      <w:pPr>
        <w:pStyle w:val="PL"/>
      </w:pPr>
      <w:r>
        <w:t>#</w:t>
      </w:r>
    </w:p>
    <w:p w14:paraId="67006B9C" w14:textId="77777777" w:rsidR="008A6C80" w:rsidRDefault="008A6C80" w:rsidP="008A6C80">
      <w:pPr>
        <w:pStyle w:val="PL"/>
      </w:pPr>
      <w:r>
        <w:t># ENUMERATIONS</w:t>
      </w:r>
    </w:p>
    <w:p w14:paraId="162D1CE3" w14:textId="77777777" w:rsidR="008A6C80" w:rsidRDefault="008A6C80" w:rsidP="008A6C80">
      <w:pPr>
        <w:pStyle w:val="PL"/>
      </w:pPr>
      <w:r>
        <w:t>#</w:t>
      </w:r>
    </w:p>
    <w:p w14:paraId="5BB9E271" w14:textId="77777777" w:rsidR="008A6C80" w:rsidRDefault="008A6C80" w:rsidP="008A6C80">
      <w:pPr>
        <w:pStyle w:val="PL"/>
      </w:pPr>
      <w:r>
        <w:t xml:space="preserve">    AnchorUsageEvent:</w:t>
      </w:r>
    </w:p>
    <w:p w14:paraId="0530E8D0" w14:textId="77777777" w:rsidR="008A6C80" w:rsidRDefault="008A6C80" w:rsidP="008A6C80">
      <w:pPr>
        <w:pStyle w:val="PL"/>
      </w:pPr>
      <w:r>
        <w:t xml:space="preserve">      anyOf:</w:t>
      </w:r>
    </w:p>
    <w:p w14:paraId="40602C49" w14:textId="77777777" w:rsidR="008A6C80" w:rsidRDefault="008A6C80" w:rsidP="008A6C80">
      <w:pPr>
        <w:pStyle w:val="PL"/>
      </w:pPr>
      <w:r>
        <w:t xml:space="preserve">      - type: string</w:t>
      </w:r>
    </w:p>
    <w:p w14:paraId="448FB340" w14:textId="77777777" w:rsidR="008A6C80" w:rsidRDefault="008A6C80" w:rsidP="008A6C80">
      <w:pPr>
        <w:pStyle w:val="PL"/>
      </w:pPr>
      <w:r>
        <w:t xml:space="preserve">        enum:</w:t>
      </w:r>
    </w:p>
    <w:p w14:paraId="57DC8A12" w14:textId="77777777" w:rsidR="008A6C80" w:rsidRDefault="008A6C80" w:rsidP="008A6C80">
      <w:pPr>
        <w:pStyle w:val="PL"/>
      </w:pPr>
      <w:r>
        <w:t xml:space="preserve">        - SPATIAL_ANCHOR_USAGE_INFORMATION</w:t>
      </w:r>
    </w:p>
    <w:p w14:paraId="42A9BCFD" w14:textId="77777777" w:rsidR="008A6C80" w:rsidRDefault="008A6C80" w:rsidP="008A6C80">
      <w:pPr>
        <w:pStyle w:val="PL"/>
      </w:pPr>
      <w:r>
        <w:t xml:space="preserve">      - type: string</w:t>
      </w:r>
    </w:p>
    <w:p w14:paraId="04C417B2" w14:textId="77777777" w:rsidR="008A6C80" w:rsidRDefault="008A6C80" w:rsidP="008A6C80">
      <w:pPr>
        <w:pStyle w:val="PL"/>
      </w:pPr>
      <w:r>
        <w:t xml:space="preserve">        description: &gt;</w:t>
      </w:r>
    </w:p>
    <w:p w14:paraId="71CDBCB6" w14:textId="77777777" w:rsidR="008A6C80" w:rsidRDefault="008A6C80" w:rsidP="008A6C80">
      <w:pPr>
        <w:pStyle w:val="PL"/>
      </w:pPr>
      <w:r>
        <w:t xml:space="preserve">          This string provides forward-compatibility with future extensions to the enumeration but</w:t>
      </w:r>
    </w:p>
    <w:p w14:paraId="7CCD8308" w14:textId="77777777" w:rsidR="008A6C80" w:rsidRDefault="008A6C80" w:rsidP="008A6C80">
      <w:pPr>
        <w:pStyle w:val="PL"/>
      </w:pPr>
      <w:r>
        <w:t xml:space="preserve">          is not used to encode content defined in the present version of this API.</w:t>
      </w:r>
    </w:p>
    <w:p w14:paraId="7328BFEA" w14:textId="77777777" w:rsidR="008A6C80" w:rsidRDefault="008A6C80" w:rsidP="008A6C80">
      <w:pPr>
        <w:pStyle w:val="PL"/>
      </w:pPr>
      <w:r>
        <w:t xml:space="preserve">      description: |</w:t>
      </w:r>
    </w:p>
    <w:p w14:paraId="7D577781" w14:textId="77777777" w:rsidR="008A6C80" w:rsidRDefault="008A6C80" w:rsidP="008A6C80">
      <w:pPr>
        <w:pStyle w:val="PL"/>
      </w:pPr>
      <w:r>
        <w:t xml:space="preserve">        Represents the type of entity.  </w:t>
      </w:r>
    </w:p>
    <w:p w14:paraId="1F9087AD" w14:textId="77777777" w:rsidR="008A6C80" w:rsidRDefault="008A6C80" w:rsidP="008A6C80">
      <w:pPr>
        <w:pStyle w:val="PL"/>
      </w:pPr>
      <w:r>
        <w:t xml:space="preserve">        Possible values are:  </w:t>
      </w:r>
    </w:p>
    <w:p w14:paraId="06B1BC69" w14:textId="77777777" w:rsidR="008A6C80" w:rsidRDefault="008A6C80" w:rsidP="008A6C80">
      <w:pPr>
        <w:pStyle w:val="PL"/>
      </w:pPr>
      <w:r>
        <w:t xml:space="preserve">          - SPATIAL_ANCHOR_USAGE_INFORMATION: Indicates that the event is related to spatial</w:t>
      </w:r>
    </w:p>
    <w:p w14:paraId="6B95C356" w14:textId="77777777" w:rsidR="008A6C80" w:rsidRDefault="008A6C80" w:rsidP="008A6C80">
      <w:pPr>
        <w:pStyle w:val="PL"/>
      </w:pPr>
      <w:r>
        <w:t xml:space="preserve">            anchors usage.</w:t>
      </w:r>
    </w:p>
    <w:p w14:paraId="6B73A71C" w14:textId="77777777" w:rsidR="008A6C80" w:rsidRDefault="008A6C80" w:rsidP="008A6C80">
      <w:pPr>
        <w:pStyle w:val="PL"/>
      </w:pPr>
      <w:r>
        <w:t># Data types describing alternative data types or combinations of data types:</w:t>
      </w:r>
    </w:p>
    <w:p w14:paraId="4EDEDA87" w14:textId="77777777" w:rsidR="008A6C80" w:rsidRDefault="008A6C80" w:rsidP="008A6C80">
      <w:pPr>
        <w:pStyle w:val="PL"/>
      </w:pPr>
      <w:r>
        <w:t>#</w:t>
      </w:r>
    </w:p>
    <w:p w14:paraId="155EF896" w14:textId="303DE1A3" w:rsidR="00E624F2" w:rsidRPr="008A6C80" w:rsidRDefault="00E624F2" w:rsidP="008A6C80"/>
    <w:p w14:paraId="5D6558F0" w14:textId="77777777" w:rsidR="00883E63" w:rsidRDefault="00883E63" w:rsidP="00883E63">
      <w:pPr>
        <w:pStyle w:val="PL"/>
      </w:pPr>
    </w:p>
    <w:p w14:paraId="06CF7D8A" w14:textId="77777777" w:rsidR="00E624F2" w:rsidRDefault="00E624F2" w:rsidP="00E624F2">
      <w:pPr>
        <w:pStyle w:val="Heading1"/>
      </w:pPr>
      <w:bookmarkStart w:id="1258" w:name="_Toc214976655"/>
      <w:r w:rsidRPr="007C1AFD">
        <w:t>A.</w:t>
      </w:r>
      <w:r>
        <w:t>5</w:t>
      </w:r>
      <w:r w:rsidRPr="007C1AFD">
        <w:tab/>
      </w:r>
      <w:r>
        <w:t>SS_SmManagement API</w:t>
      </w:r>
      <w:bookmarkEnd w:id="1258"/>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77777777" w:rsidR="00C13DEC" w:rsidRPr="00663510" w:rsidRDefault="00C13DEC" w:rsidP="00C13DEC">
      <w:pPr>
        <w:pStyle w:val="PL"/>
      </w:pPr>
      <w:r w:rsidRPr="00663510">
        <w:t xml:space="preserve">  title: SM Server Spatial Maps Management Service</w:t>
      </w:r>
    </w:p>
    <w:p w14:paraId="0CA80D5C" w14:textId="0A26C8EC" w:rsidR="00C13DEC" w:rsidRPr="00663510" w:rsidRDefault="00C13DEC" w:rsidP="00C13DEC">
      <w:pPr>
        <w:pStyle w:val="PL"/>
      </w:pPr>
      <w:r w:rsidRPr="00663510">
        <w:t xml:space="preserve">  version: 1.0.0-alpha.</w:t>
      </w:r>
      <w:r w:rsidR="002445B1">
        <w:t>3</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77777777" w:rsidR="00C13DEC" w:rsidRPr="00663510" w:rsidRDefault="00C13DEC" w:rsidP="00C13DEC">
      <w:pPr>
        <w:pStyle w:val="PL"/>
      </w:pPr>
      <w:r w:rsidRPr="00663510">
        <w:t xml:space="preserve">    ©2025,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25821377" w:rsidR="00C13DEC" w:rsidRPr="00663510" w:rsidRDefault="00C13DEC" w:rsidP="00C13DEC">
      <w:pPr>
        <w:pStyle w:val="PL"/>
      </w:pPr>
      <w:r w:rsidRPr="00663510">
        <w:t xml:space="preserve">    3GPP TS 29.437 V</w:t>
      </w:r>
      <w:r w:rsidR="002445B1">
        <w:t>2</w:t>
      </w:r>
      <w:r w:rsidRPr="00663510">
        <w:t>.</w:t>
      </w:r>
      <w:r w:rsidR="002445B1">
        <w:t>0</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68B5F2BE" w14:textId="77777777" w:rsidR="00C13DEC" w:rsidRPr="00663510" w:rsidRDefault="00C13DEC" w:rsidP="00C13DEC">
      <w:pPr>
        <w:pStyle w:val="PL"/>
      </w:pPr>
      <w:r w:rsidRPr="00663510">
        <w:t xml:space="preserve">      summary: Create a new Spatial Maps.</w:t>
      </w:r>
    </w:p>
    <w:p w14:paraId="272E5764" w14:textId="77777777" w:rsidR="00C13DEC" w:rsidRPr="00663510" w:rsidRDefault="00C13DEC" w:rsidP="00C13DEC">
      <w:pPr>
        <w:pStyle w:val="PL"/>
      </w:pPr>
      <w:r w:rsidRPr="00663510">
        <w:t xml:space="preserve">      operationId: CreateSpatialMaps</w:t>
      </w:r>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77777777" w:rsidR="00C13DEC" w:rsidRPr="00663510" w:rsidRDefault="00C13DEC" w:rsidP="00C13DEC">
      <w:pPr>
        <w:pStyle w:val="PL"/>
      </w:pPr>
      <w:r w:rsidRPr="00663510">
        <w:t xml:space="preserve">                type: string</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4D48CC1C" w14:textId="77777777" w:rsidR="00C13DEC" w:rsidRPr="00663510" w:rsidRDefault="00C13DEC" w:rsidP="00C13DEC">
      <w:pPr>
        <w:pStyle w:val="PL"/>
      </w:pPr>
      <w:r w:rsidRPr="00663510">
        <w:t xml:space="preserve">            type: string</w:t>
      </w:r>
    </w:p>
    <w:p w14:paraId="7CCB1BB8" w14:textId="77777777" w:rsidR="00C13DEC" w:rsidRPr="00663510" w:rsidRDefault="00C13DEC" w:rsidP="00C13DEC">
      <w:pPr>
        <w:pStyle w:val="PL"/>
      </w:pPr>
      <w:r w:rsidRPr="00663510">
        <w:t xml:space="preserve">        - name: map-id</w:t>
      </w:r>
    </w:p>
    <w:p w14:paraId="16F361F9" w14:textId="77777777" w:rsidR="00C13DEC" w:rsidRPr="00663510" w:rsidRDefault="00C13DEC" w:rsidP="00C13DEC">
      <w:pPr>
        <w:pStyle w:val="PL"/>
      </w:pPr>
      <w:r w:rsidRPr="00663510">
        <w:t xml:space="preserve">          in: query</w:t>
      </w:r>
    </w:p>
    <w:p w14:paraId="12025850" w14:textId="77777777" w:rsidR="00C13DEC" w:rsidRPr="00663510" w:rsidRDefault="00C13DEC" w:rsidP="00C13DEC">
      <w:pPr>
        <w:pStyle w:val="PL"/>
      </w:pPr>
      <w:r w:rsidRPr="00663510">
        <w:t xml:space="preserve">          description: &gt;</w:t>
      </w:r>
    </w:p>
    <w:p w14:paraId="7F02BA25" w14:textId="77777777" w:rsidR="00C13DEC" w:rsidRPr="00663510" w:rsidRDefault="00C13DEC" w:rsidP="00C13DEC">
      <w:pPr>
        <w:pStyle w:val="PL"/>
      </w:pPr>
      <w:r w:rsidRPr="00663510">
        <w:t xml:space="preserve">            Contains the identifier of the spatial map.</w:t>
      </w:r>
    </w:p>
    <w:p w14:paraId="26AC096A" w14:textId="77777777" w:rsidR="00C13DEC" w:rsidRPr="00663510" w:rsidRDefault="00C13DEC" w:rsidP="00C13DE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304680E8" w14:textId="77777777" w:rsidR="00C13DEC" w:rsidRPr="00663510" w:rsidRDefault="00C13DEC" w:rsidP="00C13DEC">
      <w:pPr>
        <w:pStyle w:val="PL"/>
      </w:pPr>
    </w:p>
    <w:p w14:paraId="1BCC14E9" w14:textId="77777777" w:rsidR="00C13DEC" w:rsidRPr="00663510" w:rsidRDefault="00C13DEC" w:rsidP="00C13DEC">
      <w:pPr>
        <w:pStyle w:val="PL"/>
      </w:pPr>
      <w:r w:rsidRPr="00663510">
        <w:t xml:space="preserve">      callbacks:</w:t>
      </w:r>
    </w:p>
    <w:p w14:paraId="7F4AE3D7" w14:textId="77777777" w:rsidR="00C13DEC" w:rsidRPr="00663510" w:rsidRDefault="00C13DEC" w:rsidP="00C13DEC">
      <w:pPr>
        <w:pStyle w:val="PL"/>
      </w:pPr>
      <w:r w:rsidRPr="00663510">
        <w:t xml:space="preserve">        SpatialMapsNotif:</w:t>
      </w:r>
    </w:p>
    <w:p w14:paraId="7713ADF5" w14:textId="77777777" w:rsidR="00C13DEC" w:rsidRPr="00663510" w:rsidRDefault="00C13DEC" w:rsidP="00C13DEC">
      <w:pPr>
        <w:pStyle w:val="PL"/>
      </w:pPr>
      <w:r w:rsidRPr="00663510">
        <w:t xml:space="preserve">          '{$request.body#/notifUri}': </w:t>
      </w:r>
    </w:p>
    <w:p w14:paraId="49057DC6" w14:textId="77777777" w:rsidR="00C13DEC" w:rsidRPr="00663510" w:rsidRDefault="00C13DEC" w:rsidP="00C13DEC">
      <w:pPr>
        <w:pStyle w:val="PL"/>
      </w:pPr>
      <w:r w:rsidRPr="00663510">
        <w:t xml:space="preserve">            post:</w:t>
      </w:r>
    </w:p>
    <w:p w14:paraId="72B6F2D0" w14:textId="77777777" w:rsidR="00C13DEC" w:rsidRPr="00663510" w:rsidRDefault="00C13DEC" w:rsidP="00C13DEC">
      <w:pPr>
        <w:pStyle w:val="PL"/>
      </w:pPr>
      <w:r w:rsidRPr="00663510">
        <w:t xml:space="preserve">              requestBody:</w:t>
      </w:r>
    </w:p>
    <w:p w14:paraId="6F8E0641" w14:textId="77777777" w:rsidR="00C13DEC" w:rsidRPr="00663510" w:rsidRDefault="00C13DEC" w:rsidP="00C13DEC">
      <w:pPr>
        <w:pStyle w:val="PL"/>
      </w:pPr>
      <w:r w:rsidRPr="00663510">
        <w:t xml:space="preserve">                required: true</w:t>
      </w:r>
    </w:p>
    <w:p w14:paraId="3692CCA5" w14:textId="77777777" w:rsidR="00C13DEC" w:rsidRPr="00663510" w:rsidRDefault="00C13DEC" w:rsidP="00C13DEC">
      <w:pPr>
        <w:pStyle w:val="PL"/>
      </w:pPr>
      <w:r w:rsidRPr="00663510">
        <w:t xml:space="preserve">                content:</w:t>
      </w:r>
    </w:p>
    <w:p w14:paraId="38C1B879" w14:textId="77777777" w:rsidR="00C13DEC" w:rsidRPr="00663510" w:rsidRDefault="00C13DEC" w:rsidP="00C13DEC">
      <w:pPr>
        <w:pStyle w:val="PL"/>
      </w:pPr>
      <w:r w:rsidRPr="00663510">
        <w:t xml:space="preserve">                  application/json:</w:t>
      </w:r>
    </w:p>
    <w:p w14:paraId="7ACECE53" w14:textId="77777777" w:rsidR="00C13DEC" w:rsidRPr="00663510" w:rsidRDefault="00C13DEC" w:rsidP="00C13DEC">
      <w:pPr>
        <w:pStyle w:val="PL"/>
      </w:pPr>
      <w:r w:rsidRPr="00663510">
        <w:t xml:space="preserve">                    schema:</w:t>
      </w:r>
    </w:p>
    <w:p w14:paraId="6ACE3438" w14:textId="77777777" w:rsidR="00C13DEC" w:rsidRPr="00663510" w:rsidRDefault="00C13DEC" w:rsidP="00C13DEC">
      <w:pPr>
        <w:pStyle w:val="PL"/>
      </w:pPr>
      <w:r w:rsidRPr="00663510">
        <w:t xml:space="preserve">                      $ref: '#/components/schemas/SpatialMapsNotif'</w:t>
      </w:r>
    </w:p>
    <w:p w14:paraId="03B6421B" w14:textId="77777777" w:rsidR="00C13DEC" w:rsidRPr="00663510" w:rsidRDefault="00C13DEC" w:rsidP="00C13DEC">
      <w:pPr>
        <w:pStyle w:val="PL"/>
      </w:pPr>
      <w:r w:rsidRPr="00663510">
        <w:t xml:space="preserve">              responses:</w:t>
      </w:r>
    </w:p>
    <w:p w14:paraId="0212BFBB" w14:textId="77777777" w:rsidR="00C13DEC" w:rsidRPr="00663510" w:rsidRDefault="00C13DEC" w:rsidP="00C13DEC">
      <w:pPr>
        <w:pStyle w:val="PL"/>
      </w:pPr>
      <w:r w:rsidRPr="00663510">
        <w:t xml:space="preserve">                '204':</w:t>
      </w:r>
    </w:p>
    <w:p w14:paraId="24522C12" w14:textId="77777777" w:rsidR="00C13DEC" w:rsidRPr="00663510" w:rsidRDefault="00C13DEC" w:rsidP="00C13DEC">
      <w:pPr>
        <w:pStyle w:val="PL"/>
      </w:pPr>
      <w:r w:rsidRPr="00663510">
        <w:t xml:space="preserve">                  description: &gt;</w:t>
      </w:r>
    </w:p>
    <w:p w14:paraId="7F717EC9" w14:textId="77777777" w:rsidR="00C13DEC" w:rsidRPr="00663510" w:rsidRDefault="00C13DEC" w:rsidP="00C13DEC">
      <w:pPr>
        <w:pStyle w:val="PL"/>
      </w:pPr>
      <w:r w:rsidRPr="00663510">
        <w:t xml:space="preserve">                    No Content. The Spatial Maps Notification is successfully</w:t>
      </w:r>
    </w:p>
    <w:p w14:paraId="4019EA78" w14:textId="77777777" w:rsidR="00C13DEC" w:rsidRPr="00663510" w:rsidRDefault="00C13DEC" w:rsidP="00C13DEC">
      <w:pPr>
        <w:pStyle w:val="PL"/>
      </w:pPr>
      <w:r w:rsidRPr="00663510">
        <w:t xml:space="preserve">                    received and acknowledged.</w:t>
      </w:r>
    </w:p>
    <w:p w14:paraId="3D44C467" w14:textId="77777777" w:rsidR="00C13DEC" w:rsidRPr="00663510" w:rsidRDefault="00C13DEC" w:rsidP="00C13DEC">
      <w:pPr>
        <w:pStyle w:val="PL"/>
      </w:pPr>
      <w:r w:rsidRPr="00663510">
        <w:t xml:space="preserve">                '307':</w:t>
      </w:r>
    </w:p>
    <w:p w14:paraId="122F6FD9" w14:textId="77777777" w:rsidR="00C13DEC" w:rsidRPr="00663510" w:rsidRDefault="00C13DEC" w:rsidP="00C13DEC">
      <w:pPr>
        <w:pStyle w:val="PL"/>
      </w:pPr>
      <w:r w:rsidRPr="00663510">
        <w:t xml:space="preserve">                  $ref: 'TS29122_CommonData.yaml#/components/responses/307'</w:t>
      </w:r>
    </w:p>
    <w:p w14:paraId="40E295CC" w14:textId="77777777" w:rsidR="00C13DEC" w:rsidRPr="00663510" w:rsidRDefault="00C13DEC" w:rsidP="00C13DEC">
      <w:pPr>
        <w:pStyle w:val="PL"/>
      </w:pPr>
      <w:r w:rsidRPr="00663510">
        <w:t xml:space="preserve">                '308':</w:t>
      </w:r>
    </w:p>
    <w:p w14:paraId="4F999544" w14:textId="77777777" w:rsidR="00C13DEC" w:rsidRPr="00663510" w:rsidRDefault="00C13DEC" w:rsidP="00C13DEC">
      <w:pPr>
        <w:pStyle w:val="PL"/>
      </w:pPr>
      <w:r w:rsidRPr="00663510">
        <w:t xml:space="preserve">                  $ref: 'TS29122_CommonData.yaml#/components/responses/308'</w:t>
      </w:r>
    </w:p>
    <w:p w14:paraId="52002998" w14:textId="77777777" w:rsidR="00C13DEC" w:rsidRPr="00663510" w:rsidRDefault="00C13DEC" w:rsidP="00C13DEC">
      <w:pPr>
        <w:pStyle w:val="PL"/>
      </w:pPr>
      <w:r w:rsidRPr="00663510">
        <w:t xml:space="preserve">                '400':</w:t>
      </w:r>
    </w:p>
    <w:p w14:paraId="6B488887" w14:textId="77777777" w:rsidR="00C13DEC" w:rsidRPr="00663510" w:rsidRDefault="00C13DEC" w:rsidP="00C13DEC">
      <w:pPr>
        <w:pStyle w:val="PL"/>
      </w:pPr>
      <w:r w:rsidRPr="00663510">
        <w:t xml:space="preserve">                  $ref: 'TS29122_CommonData.yaml#/components/responses/400'</w:t>
      </w:r>
    </w:p>
    <w:p w14:paraId="58AA9ADA" w14:textId="77777777" w:rsidR="00C13DEC" w:rsidRPr="00663510" w:rsidRDefault="00C13DEC" w:rsidP="00C13DEC">
      <w:pPr>
        <w:pStyle w:val="PL"/>
      </w:pPr>
      <w:r w:rsidRPr="00663510">
        <w:t xml:space="preserve">                '401':</w:t>
      </w:r>
    </w:p>
    <w:p w14:paraId="2403881F" w14:textId="77777777" w:rsidR="00C13DEC" w:rsidRPr="00663510" w:rsidRDefault="00C13DEC" w:rsidP="00C13DEC">
      <w:pPr>
        <w:pStyle w:val="PL"/>
      </w:pPr>
      <w:r w:rsidRPr="00663510">
        <w:t xml:space="preserve">                  $ref: 'TS29122_CommonData.yaml#/components/responses/401'</w:t>
      </w:r>
    </w:p>
    <w:p w14:paraId="3689C875" w14:textId="77777777" w:rsidR="00C13DEC" w:rsidRPr="00663510" w:rsidRDefault="00C13DEC" w:rsidP="00C13DEC">
      <w:pPr>
        <w:pStyle w:val="PL"/>
      </w:pPr>
      <w:r w:rsidRPr="00663510">
        <w:t xml:space="preserve">                '403':</w:t>
      </w:r>
    </w:p>
    <w:p w14:paraId="5EDBF703" w14:textId="77777777" w:rsidR="00C13DEC" w:rsidRPr="00663510" w:rsidRDefault="00C13DEC" w:rsidP="00C13DEC">
      <w:pPr>
        <w:pStyle w:val="PL"/>
      </w:pPr>
      <w:r w:rsidRPr="00663510">
        <w:t xml:space="preserve">                  $ref: 'TS29122_CommonData.yaml#/components/responses/403'</w:t>
      </w:r>
    </w:p>
    <w:p w14:paraId="37A00502" w14:textId="77777777" w:rsidR="00C13DEC" w:rsidRPr="00663510" w:rsidRDefault="00C13DEC" w:rsidP="00C13DEC">
      <w:pPr>
        <w:pStyle w:val="PL"/>
      </w:pPr>
      <w:r w:rsidRPr="00663510">
        <w:t xml:space="preserve">                '404':</w:t>
      </w:r>
    </w:p>
    <w:p w14:paraId="10ECEC2E" w14:textId="77777777" w:rsidR="00C13DEC" w:rsidRPr="00663510" w:rsidRDefault="00C13DEC" w:rsidP="00C13DEC">
      <w:pPr>
        <w:pStyle w:val="PL"/>
      </w:pPr>
      <w:r w:rsidRPr="00663510">
        <w:t xml:space="preserve">                  $ref: 'TS29122_CommonData.yaml#/components/responses/404'</w:t>
      </w:r>
    </w:p>
    <w:p w14:paraId="6C2D5B01" w14:textId="77777777" w:rsidR="00C13DEC" w:rsidRPr="00663510" w:rsidRDefault="00C13DEC" w:rsidP="00C13DEC">
      <w:pPr>
        <w:pStyle w:val="PL"/>
      </w:pPr>
      <w:r w:rsidRPr="00663510">
        <w:t xml:space="preserve">                '411':</w:t>
      </w:r>
    </w:p>
    <w:p w14:paraId="23091B58" w14:textId="77777777" w:rsidR="00C13DEC" w:rsidRPr="00663510" w:rsidRDefault="00C13DEC" w:rsidP="00C13DEC">
      <w:pPr>
        <w:pStyle w:val="PL"/>
      </w:pPr>
      <w:r w:rsidRPr="00663510">
        <w:t xml:space="preserve">                  $ref: 'TS29122_CommonData.yaml#/components/responses/411'</w:t>
      </w:r>
    </w:p>
    <w:p w14:paraId="2F6ABAB0" w14:textId="77777777" w:rsidR="00C13DEC" w:rsidRPr="00663510" w:rsidRDefault="00C13DEC" w:rsidP="00C13DEC">
      <w:pPr>
        <w:pStyle w:val="PL"/>
      </w:pPr>
      <w:r w:rsidRPr="00663510">
        <w:t xml:space="preserve">                '413':</w:t>
      </w:r>
    </w:p>
    <w:p w14:paraId="2C88C2DD" w14:textId="77777777" w:rsidR="00C13DEC" w:rsidRPr="00663510" w:rsidRDefault="00C13DEC" w:rsidP="00C13DEC">
      <w:pPr>
        <w:pStyle w:val="PL"/>
      </w:pPr>
      <w:r w:rsidRPr="00663510">
        <w:t xml:space="preserve">                  $ref: 'TS29122_CommonData.yaml#/components/responses/413'</w:t>
      </w:r>
    </w:p>
    <w:p w14:paraId="15A8525C" w14:textId="77777777" w:rsidR="00C13DEC" w:rsidRPr="00663510" w:rsidRDefault="00C13DEC" w:rsidP="00C13DEC">
      <w:pPr>
        <w:pStyle w:val="PL"/>
      </w:pPr>
      <w:r w:rsidRPr="00663510">
        <w:t xml:space="preserve">                '415':</w:t>
      </w:r>
    </w:p>
    <w:p w14:paraId="756C3E21" w14:textId="77777777" w:rsidR="00C13DEC" w:rsidRPr="00663510" w:rsidRDefault="00C13DEC" w:rsidP="00C13DEC">
      <w:pPr>
        <w:pStyle w:val="PL"/>
      </w:pPr>
      <w:r w:rsidRPr="00663510">
        <w:t xml:space="preserve">                  $ref: 'TS29122_CommonData.yaml#/components/responses/415'</w:t>
      </w:r>
    </w:p>
    <w:p w14:paraId="5498665B" w14:textId="77777777" w:rsidR="00C13DEC" w:rsidRPr="00663510" w:rsidRDefault="00C13DEC" w:rsidP="00C13DEC">
      <w:pPr>
        <w:pStyle w:val="PL"/>
      </w:pPr>
      <w:r w:rsidRPr="00663510">
        <w:t xml:space="preserve">                '429':</w:t>
      </w:r>
    </w:p>
    <w:p w14:paraId="759BA053" w14:textId="77777777" w:rsidR="00C13DEC" w:rsidRPr="00663510" w:rsidRDefault="00C13DEC" w:rsidP="00C13DEC">
      <w:pPr>
        <w:pStyle w:val="PL"/>
      </w:pPr>
      <w:r w:rsidRPr="00663510">
        <w:t xml:space="preserve">                  $ref: 'TS29122_CommonData.yaml#/components/responses/429'</w:t>
      </w:r>
    </w:p>
    <w:p w14:paraId="6E62863D" w14:textId="77777777" w:rsidR="00C13DEC" w:rsidRPr="00663510" w:rsidRDefault="00C13DEC" w:rsidP="00C13DEC">
      <w:pPr>
        <w:pStyle w:val="PL"/>
      </w:pPr>
      <w:r w:rsidRPr="00663510">
        <w:t xml:space="preserve">                '500':</w:t>
      </w:r>
    </w:p>
    <w:p w14:paraId="54C4B630" w14:textId="77777777" w:rsidR="00C13DEC" w:rsidRPr="00663510" w:rsidRDefault="00C13DEC" w:rsidP="00C13DEC">
      <w:pPr>
        <w:pStyle w:val="PL"/>
      </w:pPr>
      <w:r w:rsidRPr="00663510">
        <w:t xml:space="preserve">                  $ref: 'TS29122_CommonData.yaml#/components/responses/500'</w:t>
      </w:r>
    </w:p>
    <w:p w14:paraId="198E3C29" w14:textId="77777777" w:rsidR="00C13DEC" w:rsidRPr="00663510" w:rsidRDefault="00C13DEC" w:rsidP="00C13DEC">
      <w:pPr>
        <w:pStyle w:val="PL"/>
      </w:pPr>
      <w:r w:rsidRPr="00663510">
        <w:t xml:space="preserve">                '503':</w:t>
      </w:r>
    </w:p>
    <w:p w14:paraId="00A6B9E1" w14:textId="77777777" w:rsidR="00C13DEC" w:rsidRPr="00663510" w:rsidRDefault="00C13DEC" w:rsidP="00C13DEC">
      <w:pPr>
        <w:pStyle w:val="PL"/>
      </w:pPr>
      <w:r w:rsidRPr="00663510">
        <w:t xml:space="preserve">                  $ref: 'TS29122_CommonData.yaml#/components/responses/503'</w:t>
      </w:r>
    </w:p>
    <w:p w14:paraId="17359D12" w14:textId="77777777" w:rsidR="00C13DEC" w:rsidRPr="00663510" w:rsidRDefault="00C13DEC" w:rsidP="00C13DEC">
      <w:pPr>
        <w:pStyle w:val="PL"/>
      </w:pPr>
      <w:r w:rsidRPr="00663510">
        <w:t xml:space="preserve">                default:</w:t>
      </w:r>
    </w:p>
    <w:p w14:paraId="7ED77515"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5CAEA9EE" w14:textId="77777777" w:rsidR="00C13DEC" w:rsidRPr="00663510" w:rsidRDefault="00C13DEC" w:rsidP="00C13DEC">
      <w:pPr>
        <w:pStyle w:val="PL"/>
      </w:pPr>
      <w:r w:rsidRPr="00663510">
        <w:t xml:space="preserve">        notiUri: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643CDD61" w14:textId="77777777" w:rsidR="00C13DEC" w:rsidRPr="00663510" w:rsidRDefault="00C13DEC" w:rsidP="00C13DEC">
      <w:pPr>
        <w:pStyle w:val="PL"/>
      </w:pPr>
      <w:r w:rsidRPr="00663510">
        <w:t xml:space="preserve">        mapLyrList:</w:t>
      </w:r>
    </w:p>
    <w:p w14:paraId="0E05BF7D" w14:textId="77777777" w:rsidR="00C13DEC" w:rsidRPr="00663510" w:rsidRDefault="00C13DEC" w:rsidP="00C13DEC">
      <w:pPr>
        <w:pStyle w:val="PL"/>
      </w:pPr>
      <w:r w:rsidRPr="00663510">
        <w:t xml:space="preserve">           $ref: '#/components/schemas/SpatialMapLayers'</w:t>
      </w:r>
    </w:p>
    <w:p w14:paraId="0D8FCB72" w14:textId="77777777" w:rsidR="00C13DEC" w:rsidRPr="00663510" w:rsidRDefault="00C13DEC" w:rsidP="00C13DEC">
      <w:pPr>
        <w:pStyle w:val="PL"/>
      </w:pPr>
      <w:r w:rsidRPr="00663510">
        <w:t xml:space="preserve">        objList:</w:t>
      </w:r>
    </w:p>
    <w:p w14:paraId="607C8E42" w14:textId="77777777" w:rsidR="00C13DEC" w:rsidRPr="00663510" w:rsidRDefault="00C13DEC" w:rsidP="00C13DEC">
      <w:pPr>
        <w:pStyle w:val="PL"/>
      </w:pPr>
      <w:r w:rsidRPr="00663510">
        <w:t xml:space="preserve">          type: array</w:t>
      </w:r>
    </w:p>
    <w:p w14:paraId="256A5C82" w14:textId="77777777" w:rsidR="00C13DEC" w:rsidRPr="00663510" w:rsidRDefault="00C13DEC" w:rsidP="00C13DEC">
      <w:pPr>
        <w:pStyle w:val="PL"/>
      </w:pPr>
      <w:r w:rsidRPr="00663510">
        <w:t xml:space="preserve">          items:</w:t>
      </w:r>
    </w:p>
    <w:p w14:paraId="7C6BBB98" w14:textId="77777777" w:rsidR="00C13DEC" w:rsidRPr="00663510" w:rsidRDefault="00C13DEC" w:rsidP="00C13DEC">
      <w:pPr>
        <w:pStyle w:val="PL"/>
      </w:pPr>
      <w:r w:rsidRPr="00663510">
        <w:t xml:space="preserve">            $ref: '#/components/schemas/MapObjectInfo'</w:t>
      </w:r>
    </w:p>
    <w:p w14:paraId="4C08A44A" w14:textId="77777777" w:rsidR="00C13DEC" w:rsidRPr="00663510" w:rsidRDefault="00C13DEC" w:rsidP="00C13DEC">
      <w:pPr>
        <w:pStyle w:val="PL"/>
      </w:pPr>
      <w:r w:rsidRPr="00663510">
        <w:t xml:space="preserve">          minItems: 1</w:t>
      </w:r>
    </w:p>
    <w:p w14:paraId="02937E48" w14:textId="77777777" w:rsidR="00C13DEC" w:rsidRPr="00663510" w:rsidRDefault="00C13DEC" w:rsidP="00C13DEC">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0ACFF858" w14:textId="77777777" w:rsidR="00C13DEC" w:rsidRPr="00663510" w:rsidRDefault="00C13DEC" w:rsidP="00C13DEC">
      <w:pPr>
        <w:pStyle w:val="PL"/>
      </w:pPr>
      <w:r w:rsidRPr="00663510">
        <w:t xml:space="preserve">        mapLyrInf:</w:t>
      </w:r>
    </w:p>
    <w:p w14:paraId="6776F034" w14:textId="77777777" w:rsidR="00C13DEC" w:rsidRPr="00663510" w:rsidRDefault="00C13DEC" w:rsidP="00C13DEC">
      <w:pPr>
        <w:pStyle w:val="PL"/>
      </w:pPr>
      <w:r w:rsidRPr="00663510">
        <w:t xml:space="preserve">          $ref: '#/components/schemas/MapLayerInfo'</w:t>
      </w:r>
    </w:p>
    <w:p w14:paraId="58E9E97C" w14:textId="77777777" w:rsidR="00C13DEC" w:rsidRPr="00663510" w:rsidRDefault="00C13DEC" w:rsidP="00C13DEC">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77777777" w:rsidR="00C13DEC" w:rsidRPr="00663510" w:rsidRDefault="00C13DEC" w:rsidP="00C13DEC">
      <w:pPr>
        <w:pStyle w:val="PL"/>
      </w:pPr>
      <w:r w:rsidRPr="00663510">
        <w:t xml:space="preserve">            $ref: '#/components/schemas/SpatialMapId'</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4F3D7FF0" w14:textId="77777777" w:rsidR="00C13DEC" w:rsidRPr="00663510" w:rsidRDefault="00C13DEC" w:rsidP="00C13DEC">
      <w:pPr>
        <w:pStyle w:val="PL"/>
      </w:pPr>
      <w:r w:rsidRPr="00663510">
        <w:t xml:space="preserve">    MapObjectChangeReport:</w:t>
      </w:r>
    </w:p>
    <w:p w14:paraId="0561FD79" w14:textId="77777777" w:rsidR="00C13DEC" w:rsidRPr="00663510" w:rsidRDefault="00C13DEC" w:rsidP="00C13DEC">
      <w:pPr>
        <w:pStyle w:val="PL"/>
      </w:pPr>
      <w:r w:rsidRPr="00663510">
        <w:t xml:space="preserve">      description: &gt;</w:t>
      </w:r>
    </w:p>
    <w:p w14:paraId="1B45B1EC" w14:textId="77777777" w:rsidR="00C13DEC" w:rsidRPr="00663510" w:rsidRDefault="00C13DEC" w:rsidP="00C13DEC">
      <w:pPr>
        <w:pStyle w:val="PL"/>
      </w:pPr>
      <w:r w:rsidRPr="00663510">
        <w:t xml:space="preserve">        Represents the map object change details.</w:t>
      </w:r>
    </w:p>
    <w:p w14:paraId="5BC76F98" w14:textId="77777777" w:rsidR="00C13DEC" w:rsidRPr="00663510" w:rsidRDefault="00C13DEC" w:rsidP="00C13DEC">
      <w:pPr>
        <w:pStyle w:val="PL"/>
      </w:pPr>
      <w:r w:rsidRPr="00663510">
        <w:t xml:space="preserve">      type: object</w:t>
      </w:r>
    </w:p>
    <w:p w14:paraId="0D10F14A" w14:textId="77777777" w:rsidR="00C13DEC" w:rsidRPr="00663510" w:rsidRDefault="00C13DEC" w:rsidP="00C13DEC">
      <w:pPr>
        <w:pStyle w:val="PL"/>
      </w:pPr>
      <w:r w:rsidRPr="00663510">
        <w:t xml:space="preserve">      properties:</w:t>
      </w:r>
    </w:p>
    <w:p w14:paraId="5E0559E8" w14:textId="77777777" w:rsidR="00C13DEC" w:rsidRPr="00663510" w:rsidRDefault="00C13DEC" w:rsidP="00C13DEC">
      <w:pPr>
        <w:pStyle w:val="PL"/>
      </w:pPr>
      <w:r w:rsidRPr="00663510">
        <w:t xml:space="preserve">        objInf:</w:t>
      </w:r>
    </w:p>
    <w:p w14:paraId="0E56F1B3" w14:textId="77777777" w:rsidR="00C13DEC" w:rsidRPr="00663510" w:rsidRDefault="00C13DEC" w:rsidP="00C13DEC">
      <w:pPr>
        <w:pStyle w:val="PL"/>
      </w:pPr>
      <w:r w:rsidRPr="00663510">
        <w:t xml:space="preserve">            $ref: '#/components/schemas/MapObjectInfo'</w:t>
      </w:r>
    </w:p>
    <w:p w14:paraId="38832064" w14:textId="77777777" w:rsidR="00C13DEC" w:rsidRPr="00663510" w:rsidRDefault="00C13DEC" w:rsidP="00C13DEC">
      <w:pPr>
        <w:pStyle w:val="PL"/>
      </w:pPr>
      <w:r w:rsidRPr="00663510">
        <w:t xml:space="preserve">        objChgEvnt:</w:t>
      </w:r>
    </w:p>
    <w:p w14:paraId="197E774B" w14:textId="77777777" w:rsidR="00C13DEC" w:rsidRPr="00663510" w:rsidRDefault="00C13DEC" w:rsidP="00C13DEC">
      <w:pPr>
        <w:pStyle w:val="PL"/>
      </w:pPr>
      <w:r w:rsidRPr="00663510">
        <w:t xml:space="preserve">            $ref: '#/components/schemas/MapObjectChangeEvent'</w:t>
      </w:r>
    </w:p>
    <w:p w14:paraId="23B33F5B" w14:textId="77777777" w:rsidR="00C13DEC" w:rsidRPr="00663510" w:rsidRDefault="00C13DEC" w:rsidP="00C13DEC">
      <w:pPr>
        <w:pStyle w:val="PL"/>
      </w:pPr>
      <w:r w:rsidRPr="00663510">
        <w:t xml:space="preserve">      required:</w:t>
      </w:r>
    </w:p>
    <w:p w14:paraId="2E9247FF" w14:textId="77777777" w:rsidR="00C13DEC" w:rsidRPr="00663510" w:rsidRDefault="00C13DEC" w:rsidP="00C13DEC">
      <w:pPr>
        <w:pStyle w:val="PL"/>
      </w:pPr>
      <w:r w:rsidRPr="00663510">
        <w:t xml:space="preserve">        - objInf</w:t>
      </w:r>
    </w:p>
    <w:p w14:paraId="3CE0D57B" w14:textId="77777777" w:rsidR="00C13DEC" w:rsidRPr="00663510" w:rsidRDefault="00C13DEC" w:rsidP="00C13DE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t xml:space="preserve">    AugmentLayer:</w:t>
      </w:r>
    </w:p>
    <w:p w14:paraId="5CD3A24E" w14:textId="77777777" w:rsidR="00C13DEC" w:rsidRPr="00663510" w:rsidRDefault="00C13DEC" w:rsidP="00C13DEC">
      <w:pPr>
        <w:pStyle w:val="PL"/>
      </w:pPr>
      <w:r w:rsidRPr="00663510">
        <w:t xml:space="preserve">      anyOf:</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enum:</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1495C794" w14:textId="77777777" w:rsidR="00C13DEC" w:rsidRPr="00663510" w:rsidRDefault="00C13DEC" w:rsidP="00C13DEC">
      <w:pPr>
        <w:pStyle w:val="PL"/>
      </w:pPr>
      <w:r w:rsidRPr="00663510">
        <w:t xml:space="preserve">    MapEvent:</w:t>
      </w:r>
    </w:p>
    <w:p w14:paraId="51162473" w14:textId="77777777" w:rsidR="00C13DEC" w:rsidRPr="00663510" w:rsidRDefault="00C13DEC" w:rsidP="00C13DEC">
      <w:pPr>
        <w:pStyle w:val="PL"/>
      </w:pPr>
      <w:r w:rsidRPr="00663510">
        <w:t xml:space="preserve">      anyOf:</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enum:</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6D2012AC" w14:textId="77777777" w:rsidR="00C13DEC" w:rsidRPr="00663510" w:rsidRDefault="00C13DEC" w:rsidP="00C13DEC">
      <w:pPr>
        <w:pStyle w:val="PL"/>
      </w:pPr>
      <w:r w:rsidRPr="00663510">
        <w:t xml:space="preserve">    MapObjectChangeEvent:</w:t>
      </w:r>
    </w:p>
    <w:p w14:paraId="02795410" w14:textId="77777777" w:rsidR="00C13DEC" w:rsidRPr="00663510" w:rsidRDefault="00C13DEC" w:rsidP="00C13DEC">
      <w:pPr>
        <w:pStyle w:val="PL"/>
      </w:pPr>
      <w:r w:rsidRPr="00663510">
        <w:t xml:space="preserve">      anyOf:</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enum:</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1259" w:name="_Toc214976656"/>
      <w:r w:rsidRPr="007C1AFD">
        <w:t>A.</w:t>
      </w:r>
      <w:r>
        <w:t>6</w:t>
      </w:r>
      <w:r w:rsidRPr="007C1AFD">
        <w:tab/>
      </w:r>
      <w:r>
        <w:t>SS_SmDiscovery API</w:t>
      </w:r>
      <w:bookmarkEnd w:id="1259"/>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27F00966" w:rsidR="005C5BD7" w:rsidRPr="00094A55" w:rsidRDefault="005C5BD7" w:rsidP="005C5BD7">
      <w:pPr>
        <w:pStyle w:val="PL"/>
      </w:pPr>
      <w:r w:rsidRPr="00094A55">
        <w:t xml:space="preserve">  version: 1.0.0-alpha.</w:t>
      </w:r>
      <w:r w:rsidR="002445B1">
        <w:t>3</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77777777" w:rsidR="005C5BD7" w:rsidRPr="00094A55" w:rsidRDefault="005C5BD7" w:rsidP="005C5BD7">
      <w:pPr>
        <w:pStyle w:val="PL"/>
      </w:pPr>
      <w:r w:rsidRPr="00094A55">
        <w:t xml:space="preserve">    ©2025,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18ABEB05" w:rsidR="005C5BD7" w:rsidRPr="00094A55" w:rsidRDefault="005C5BD7" w:rsidP="005C5BD7">
      <w:pPr>
        <w:pStyle w:val="PL"/>
      </w:pPr>
      <w:r>
        <w:t xml:space="preserve">    3GPP TS 29.437 V</w:t>
      </w:r>
      <w:r w:rsidR="002445B1">
        <w:t>2</w:t>
      </w:r>
      <w:r>
        <w:t>.</w:t>
      </w:r>
      <w:r w:rsidR="002445B1">
        <w:t>0</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65C4EBF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449F5206" w14:textId="77777777" w:rsidR="005C5BD7" w:rsidRPr="00694696" w:rsidRDefault="005C5BD7" w:rsidP="005C5BD7">
      <w:pPr>
        <w:pStyle w:val="PL"/>
      </w:pPr>
      <w:r w:rsidRPr="00694696">
        <w:t xml:space="preserve">          minItems: 1</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6FF485A3" w14:textId="77777777" w:rsidR="005C5BD7" w:rsidRPr="00694696" w:rsidRDefault="005C5BD7" w:rsidP="005C5BD7">
      <w:pPr>
        <w:pStyle w:val="PL"/>
      </w:pPr>
      <w:r w:rsidRPr="00694696">
        <w:t xml:space="preserve">          minItems: 1</w:t>
      </w:r>
    </w:p>
    <w:p w14:paraId="12B7B940" w14:textId="77777777" w:rsidR="005C5BD7" w:rsidRPr="00694696" w:rsidRDefault="005C5BD7" w:rsidP="005C5BD7">
      <w:pPr>
        <w:pStyle w:val="PL"/>
      </w:pPr>
      <w:r w:rsidRPr="00694696">
        <w:t xml:space="preserve">        suppFeat:</w:t>
      </w:r>
    </w:p>
    <w:p w14:paraId="2D4A899E" w14:textId="77777777" w:rsidR="005C5BD7" w:rsidRPr="00694696" w:rsidRDefault="005C5BD7" w:rsidP="005C5BD7">
      <w:pPr>
        <w:pStyle w:val="PL"/>
      </w:pPr>
      <w:r w:rsidRPr="00694696">
        <w:t xml:space="preserve">          </w:t>
      </w:r>
      <w:r w:rsidRPr="00694696">
        <w:rPr>
          <w:rFonts w:cs="Courier New"/>
          <w:szCs w:val="16"/>
          <w:lang w:val="en-IN"/>
        </w:rPr>
        <w:t>$ref: 'TS29571_CommonData.yaml#/components/schemas/SupportedFeatures'</w:t>
      </w:r>
    </w:p>
    <w:p w14:paraId="1F8E432C" w14:textId="77777777" w:rsidR="005C5BD7" w:rsidRPr="00694696" w:rsidRDefault="005C5BD7" w:rsidP="00DC426E">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1260" w:name="_Toc214976657"/>
      <w:r w:rsidRPr="003D68EA">
        <w:t>A.</w:t>
      </w:r>
      <w:r>
        <w:t>7</w:t>
      </w:r>
      <w:r w:rsidRPr="003D68EA">
        <w:tab/>
      </w:r>
      <w:r w:rsidRPr="00E11429">
        <w:t>SS_Sm</w:t>
      </w:r>
      <w:r>
        <w:t>Localization</w:t>
      </w:r>
      <w:r w:rsidRPr="003D68EA">
        <w:rPr>
          <w:lang w:val="en-US"/>
        </w:rPr>
        <w:t xml:space="preserve"> </w:t>
      </w:r>
      <w:r w:rsidRPr="003D68EA">
        <w:t>API</w:t>
      </w:r>
      <w:bookmarkEnd w:id="1260"/>
    </w:p>
    <w:p w14:paraId="383B2AAC" w14:textId="77777777" w:rsidR="00E624F2" w:rsidRDefault="00E624F2" w:rsidP="00E624F2">
      <w:pPr>
        <w:pStyle w:val="PL"/>
      </w:pPr>
      <w:r>
        <w:t>openapi: 3.0.0</w:t>
      </w:r>
    </w:p>
    <w:p w14:paraId="50E0CB8B" w14:textId="77777777" w:rsidR="00E624F2" w:rsidRDefault="00E624F2" w:rsidP="00E624F2">
      <w:pPr>
        <w:pStyle w:val="PL"/>
      </w:pPr>
    </w:p>
    <w:p w14:paraId="5AED8323" w14:textId="77777777" w:rsidR="00E624F2" w:rsidRDefault="00E624F2" w:rsidP="00E624F2">
      <w:pPr>
        <w:pStyle w:val="PL"/>
      </w:pPr>
      <w:r>
        <w:t>info:</w:t>
      </w:r>
    </w:p>
    <w:p w14:paraId="64CCC847" w14:textId="77777777" w:rsidR="00E624F2" w:rsidRDefault="00E624F2" w:rsidP="00E624F2">
      <w:pPr>
        <w:pStyle w:val="PL"/>
      </w:pPr>
      <w:r>
        <w:t xml:space="preserve">  title: Spatial Map Localization </w:t>
      </w:r>
    </w:p>
    <w:p w14:paraId="1F2C4195" w14:textId="10C35F2F" w:rsidR="00E624F2" w:rsidRDefault="00E624F2" w:rsidP="00E624F2">
      <w:pPr>
        <w:pStyle w:val="PL"/>
      </w:pPr>
      <w:r>
        <w:t xml:space="preserve">  version: 1.0.0-alpha.</w:t>
      </w:r>
      <w:r w:rsidR="002445B1">
        <w:t>2</w:t>
      </w:r>
    </w:p>
    <w:p w14:paraId="7FDCB948" w14:textId="77777777" w:rsidR="00E624F2" w:rsidRDefault="00E624F2" w:rsidP="00E624F2">
      <w:pPr>
        <w:pStyle w:val="PL"/>
      </w:pPr>
      <w:r>
        <w:t xml:space="preserve">  description: |</w:t>
      </w:r>
    </w:p>
    <w:p w14:paraId="51BCFC49" w14:textId="77777777" w:rsidR="00E624F2" w:rsidRDefault="00E624F2" w:rsidP="00E624F2">
      <w:pPr>
        <w:pStyle w:val="PL"/>
      </w:pPr>
      <w:r>
        <w:t xml:space="preserve">    Spatial Map Localization.  </w:t>
      </w:r>
    </w:p>
    <w:p w14:paraId="5A27638B" w14:textId="77777777" w:rsidR="00E624F2" w:rsidRDefault="00E624F2" w:rsidP="00E624F2">
      <w:pPr>
        <w:pStyle w:val="PL"/>
      </w:pPr>
      <w:r>
        <w:t xml:space="preserve">    © 2025, 3GPP Organizational Partners (ARIB, ATIS, CCSA, ETSI, TSDSI, TTA, TTC).  </w:t>
      </w:r>
    </w:p>
    <w:p w14:paraId="3422C255" w14:textId="77777777" w:rsidR="00E624F2" w:rsidRDefault="00E624F2" w:rsidP="00E624F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27ACBAD2" w:rsidR="00E624F2" w:rsidRDefault="00E624F2" w:rsidP="00E624F2">
      <w:pPr>
        <w:pStyle w:val="PL"/>
      </w:pPr>
      <w:r>
        <w:t xml:space="preserve">    3GPP TS 29.437 V</w:t>
      </w:r>
      <w:r w:rsidR="002445B1">
        <w:t>2</w:t>
      </w:r>
      <w:r>
        <w:t>.</w:t>
      </w:r>
      <w:r w:rsidR="002445B1">
        <w:t>0</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7777777" w:rsidR="00E624F2" w:rsidRDefault="00E624F2" w:rsidP="00E624F2">
      <w:pPr>
        <w:pStyle w:val="PL"/>
      </w:pPr>
      <w:r>
        <w:t xml:space="preserve">            Contains the spatial map identifier.</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360C8538" w14:textId="77777777" w:rsidR="00E624F2" w:rsidRDefault="00E624F2" w:rsidP="00E624F2">
      <w:pPr>
        <w:pStyle w:val="PL"/>
      </w:pPr>
      <w:r>
        <w:t xml:space="preserve">        - name: target-id</w:t>
      </w:r>
    </w:p>
    <w:p w14:paraId="195F8106" w14:textId="77777777" w:rsidR="00E624F2" w:rsidRDefault="00E624F2" w:rsidP="00E624F2">
      <w:pPr>
        <w:pStyle w:val="PL"/>
      </w:pPr>
      <w:r>
        <w:t xml:space="preserve">          in: query</w:t>
      </w:r>
    </w:p>
    <w:p w14:paraId="7FE5882F" w14:textId="77777777" w:rsidR="00E624F2" w:rsidRDefault="00E624F2" w:rsidP="00E624F2">
      <w:pPr>
        <w:pStyle w:val="PL"/>
      </w:pPr>
      <w:r>
        <w:t xml:space="preserve">          description: Contains the list of identity of the users or objects to localize.</w:t>
      </w:r>
    </w:p>
    <w:p w14:paraId="23A67E71" w14:textId="77777777" w:rsidR="00E624F2" w:rsidRDefault="00E624F2" w:rsidP="00E624F2">
      <w:pPr>
        <w:pStyle w:val="PL"/>
      </w:pPr>
      <w:r>
        <w:t xml:space="preserve">          content:</w:t>
      </w:r>
    </w:p>
    <w:p w14:paraId="454D8932" w14:textId="77777777" w:rsidR="00E624F2" w:rsidRDefault="00E624F2" w:rsidP="00E624F2">
      <w:pPr>
        <w:pStyle w:val="PL"/>
      </w:pPr>
      <w:r>
        <w:t xml:space="preserve">            application/json:</w:t>
      </w:r>
    </w:p>
    <w:p w14:paraId="4A951C54" w14:textId="77777777" w:rsidR="00E624F2" w:rsidRDefault="00E624F2" w:rsidP="00E624F2">
      <w:pPr>
        <w:pStyle w:val="PL"/>
      </w:pPr>
      <w:r>
        <w:t xml:space="preserve">              schema:</w:t>
      </w:r>
    </w:p>
    <w:p w14:paraId="556CA233" w14:textId="77777777" w:rsidR="00E624F2" w:rsidRDefault="00E624F2" w:rsidP="00E624F2">
      <w:pPr>
        <w:pStyle w:val="PL"/>
      </w:pPr>
      <w:r>
        <w:t xml:space="preserve">                $ref: 'TS29549_SS_UserProfileRetrieval.yaml#/components/schemas/ValTargetUe'</w:t>
      </w:r>
    </w:p>
    <w:p w14:paraId="439756A5" w14:textId="77777777" w:rsidR="00E624F2" w:rsidRDefault="00E624F2" w:rsidP="00E624F2">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77777777" w:rsidR="00E624F2" w:rsidRDefault="00E624F2" w:rsidP="00E624F2">
      <w:pPr>
        <w:pStyle w:val="PL"/>
      </w:pPr>
      <w:r>
        <w:t xml:space="preserve">            $ref: '#/components/schemas/SpatialMapLocDetails'</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1261" w:name="_Toc214976658"/>
      <w:r w:rsidRPr="007C1AFD">
        <w:t>A.</w:t>
      </w:r>
      <w:r w:rsidR="007218AE">
        <w:t>8</w:t>
      </w:r>
      <w:r w:rsidRPr="007C1AFD">
        <w:tab/>
      </w:r>
      <w:r>
        <w:t>SS_SmDataSourceDiscovery API</w:t>
      </w:r>
      <w:bookmarkEnd w:id="1261"/>
    </w:p>
    <w:p w14:paraId="6E3CA63A" w14:textId="77777777" w:rsidR="00392088" w:rsidRDefault="00392088" w:rsidP="00392088">
      <w:pPr>
        <w:pStyle w:val="PL"/>
      </w:pPr>
      <w:r>
        <w:t>openapi: 3.0.0</w:t>
      </w:r>
    </w:p>
    <w:p w14:paraId="27C1E593" w14:textId="77777777" w:rsidR="00392088" w:rsidRDefault="00392088" w:rsidP="00392088">
      <w:pPr>
        <w:pStyle w:val="PL"/>
      </w:pPr>
    </w:p>
    <w:p w14:paraId="5490FE76" w14:textId="77777777" w:rsidR="00392088" w:rsidRDefault="00392088" w:rsidP="00392088">
      <w:pPr>
        <w:pStyle w:val="PL"/>
      </w:pPr>
      <w:r>
        <w:t>info:</w:t>
      </w:r>
    </w:p>
    <w:p w14:paraId="597EC856" w14:textId="77777777" w:rsidR="00392088" w:rsidRDefault="00392088" w:rsidP="00392088">
      <w:pPr>
        <w:pStyle w:val="PL"/>
      </w:pPr>
      <w:r>
        <w:t xml:space="preserve">  title: SM data source discovery</w:t>
      </w:r>
    </w:p>
    <w:p w14:paraId="6FD8726A" w14:textId="7FB4FE41" w:rsidR="00392088" w:rsidRDefault="00392088" w:rsidP="00392088">
      <w:pPr>
        <w:pStyle w:val="PL"/>
      </w:pPr>
      <w:r>
        <w:t xml:space="preserve">  version: 1.0.0-alpha.</w:t>
      </w:r>
      <w:r w:rsidR="002445B1">
        <w:t>2</w:t>
      </w:r>
    </w:p>
    <w:p w14:paraId="5DAA5147" w14:textId="77777777" w:rsidR="00392088" w:rsidRDefault="00392088" w:rsidP="00392088">
      <w:pPr>
        <w:pStyle w:val="PL"/>
      </w:pPr>
      <w:r>
        <w:t xml:space="preserve">  description: |</w:t>
      </w:r>
    </w:p>
    <w:p w14:paraId="69FD0BE6" w14:textId="77777777" w:rsidR="00392088" w:rsidRDefault="00392088" w:rsidP="00392088">
      <w:pPr>
        <w:pStyle w:val="PL"/>
      </w:pPr>
      <w:r>
        <w:t xml:space="preserve">    SM Data Source Discovery.  </w:t>
      </w:r>
    </w:p>
    <w:p w14:paraId="2BBE611B" w14:textId="108981C5" w:rsidR="00392088" w:rsidRDefault="00392088" w:rsidP="00392088">
      <w:pPr>
        <w:pStyle w:val="PL"/>
      </w:pPr>
      <w:r>
        <w:t xml:space="preserve">    © 2025, 3GPP Organizational Partners (ARIB, ATIS, CCSA, ETSI, TSDSI, TTA, TTC).</w:t>
      </w:r>
    </w:p>
    <w:p w14:paraId="41A00786" w14:textId="77777777" w:rsidR="00392088" w:rsidRDefault="00392088" w:rsidP="00392088">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0E4DE31D" w:rsidR="00392088" w:rsidRDefault="00392088" w:rsidP="00392088">
      <w:pPr>
        <w:pStyle w:val="PL"/>
      </w:pPr>
      <w:r>
        <w:t xml:space="preserve">    3GPP TS 29.437 V</w:t>
      </w:r>
      <w:r w:rsidR="002445B1">
        <w:t>2</w:t>
      </w:r>
      <w:r>
        <w:t>.</w:t>
      </w:r>
      <w:r w:rsidR="002445B1">
        <w:t>0</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22DCC225" w14:textId="77777777" w:rsidR="00392088" w:rsidRDefault="00392088" w:rsidP="00392088">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055A3E3B" w14:textId="77777777" w:rsidR="00392088" w:rsidRDefault="00392088" w:rsidP="00392088">
      <w:pPr>
        <w:pStyle w:val="PL"/>
      </w:pPr>
      <w:r>
        <w:t xml:space="preserve">            Contains the list of supported feature(s) among the ones defined in clause 6.1.2.8.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35648B23" w14:textId="064421A9" w:rsidR="00392088" w:rsidRDefault="00392088" w:rsidP="00392088">
      <w:pPr>
        <w:pStyle w:val="PL"/>
      </w:pPr>
      <w:r>
        <w:t xml:space="preserve">          $ref: 'TS29122_CommonData.yaml#/components/responses/default'</w:t>
      </w: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6191AD69" w14:textId="77777777" w:rsidR="00392088" w:rsidRDefault="00392088" w:rsidP="00392088">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77777777" w:rsidR="00392088" w:rsidRDefault="00392088" w:rsidP="00392088">
      <w:pPr>
        <w:pStyle w:val="PL"/>
      </w:pPr>
      <w:r>
        <w:t xml:space="preserve">            $ref: 'TS24550_SS_SmDataSourceRegistration.yaml#/components/schemas/DataSourceProfile'</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1262" w:name="_Toc148177055"/>
      <w:bookmarkStart w:id="1263" w:name="_Toc151379519"/>
      <w:bookmarkStart w:id="1264" w:name="_Toc151445700"/>
      <w:bookmarkStart w:id="1265" w:name="_Toc160470783"/>
      <w:bookmarkStart w:id="1266" w:name="_Toc164873927"/>
      <w:bookmarkStart w:id="1267" w:name="_Toc180306614"/>
      <w:bookmarkStart w:id="1268" w:name="_Toc195374349"/>
      <w:bookmarkStart w:id="1269" w:name="_Toc200965067"/>
      <w:bookmarkStart w:id="1270" w:name="_Toc207721628"/>
      <w:bookmarkStart w:id="1271" w:name="_Toc214976659"/>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1262"/>
      <w:bookmarkEnd w:id="1263"/>
      <w:bookmarkEnd w:id="1264"/>
      <w:bookmarkEnd w:id="1265"/>
      <w:bookmarkEnd w:id="1266"/>
      <w:bookmarkEnd w:id="1267"/>
      <w:bookmarkEnd w:id="1268"/>
      <w:bookmarkEnd w:id="1269"/>
      <w:bookmarkEnd w:id="1270"/>
      <w:bookmarkEnd w:id="1271"/>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0F1E4EC7" w:rsidR="00841D86" w:rsidRDefault="00841D86" w:rsidP="00841D86">
      <w:pPr>
        <w:pStyle w:val="PL"/>
      </w:pPr>
      <w:r>
        <w:t xml:space="preserve">  version: 1.0.0-alpha.</w:t>
      </w:r>
      <w:r w:rsidR="002445B1">
        <w:t>3</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68530788" w:rsidR="00841D86" w:rsidRPr="00094A55" w:rsidRDefault="00841D86" w:rsidP="00841D86">
      <w:pPr>
        <w:pStyle w:val="PL"/>
      </w:pPr>
      <w:r w:rsidRPr="00094A55">
        <w:t xml:space="preserve">    3GPP TS 29.437 V</w:t>
      </w:r>
      <w:r w:rsidR="002445B1">
        <w:t>2</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1272" w:name="_Toc191382420"/>
      <w:bookmarkStart w:id="1273" w:name="_Toc191627490"/>
      <w:bookmarkStart w:id="1274" w:name="_Toc207721629"/>
      <w:bookmarkStart w:id="1275" w:name="_Toc214976660"/>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1272"/>
      <w:bookmarkEnd w:id="1273"/>
      <w:bookmarkEnd w:id="1274"/>
      <w:bookmarkEnd w:id="1275"/>
    </w:p>
    <w:p w14:paraId="1A37F315" w14:textId="77777777" w:rsidR="00662390" w:rsidRDefault="00662390" w:rsidP="00482537">
      <w:pPr>
        <w:pStyle w:val="Heading1"/>
      </w:pPr>
      <w:bookmarkStart w:id="1276" w:name="_Toc191382421"/>
      <w:bookmarkStart w:id="1277" w:name="_Toc191627491"/>
      <w:bookmarkStart w:id="1278" w:name="_Toc207721630"/>
      <w:bookmarkStart w:id="1279" w:name="_Toc214976661"/>
      <w:r>
        <w:t>B.1</w:t>
      </w:r>
      <w:r>
        <w:tab/>
        <w:t>General</w:t>
      </w:r>
      <w:bookmarkEnd w:id="1276"/>
      <w:bookmarkEnd w:id="1277"/>
      <w:bookmarkEnd w:id="1278"/>
      <w:bookmarkEnd w:id="1279"/>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1280" w:name="historyclause"/>
      <w:r w:rsidRPr="004D3578">
        <w:br w:type="page"/>
      </w:r>
      <w:bookmarkStart w:id="1281" w:name="_Toc2086459"/>
      <w:bookmarkStart w:id="1282" w:name="_Toc191382424"/>
      <w:bookmarkStart w:id="1283" w:name="_Toc191627494"/>
      <w:bookmarkStart w:id="1284" w:name="_Toc207721633"/>
      <w:bookmarkStart w:id="1285" w:name="_Toc214976662"/>
      <w:bookmarkEnd w:id="1280"/>
      <w:r w:rsidR="003446B6" w:rsidRPr="004D3578">
        <w:t xml:space="preserve">Annex </w:t>
      </w:r>
      <w:r w:rsidR="002D714E">
        <w:t>C</w:t>
      </w:r>
      <w:r w:rsidR="003446B6" w:rsidRPr="004D3578">
        <w:t xml:space="preserve"> (informative):</w:t>
      </w:r>
      <w:r w:rsidR="003446B6" w:rsidRPr="004D3578">
        <w:br/>
        <w:t>Change history</w:t>
      </w:r>
      <w:bookmarkEnd w:id="1281"/>
      <w:bookmarkEnd w:id="1282"/>
      <w:bookmarkEnd w:id="1283"/>
      <w:bookmarkEnd w:id="1284"/>
      <w:bookmarkEnd w:id="1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3446B6">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425" w:type="dxa"/>
            <w:shd w:val="solid" w:color="FFFFFF" w:fill="auto"/>
          </w:tcPr>
          <w:p w14:paraId="156363FD" w14:textId="77777777" w:rsidR="00D43012" w:rsidRPr="0016361A" w:rsidRDefault="00D43012" w:rsidP="00D66618">
            <w:pPr>
              <w:pStyle w:val="TAL"/>
              <w:rPr>
                <w:sz w:val="16"/>
                <w:szCs w:val="16"/>
              </w:rPr>
            </w:pPr>
          </w:p>
        </w:tc>
        <w:tc>
          <w:tcPr>
            <w:tcW w:w="425"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3446B6">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425" w:type="dxa"/>
            <w:shd w:val="solid" w:color="FFFFFF" w:fill="auto"/>
          </w:tcPr>
          <w:p w14:paraId="4E47E17D" w14:textId="77777777" w:rsidR="00A35B4D" w:rsidRPr="0016361A" w:rsidRDefault="00A35B4D" w:rsidP="00D66618">
            <w:pPr>
              <w:pStyle w:val="TAL"/>
              <w:rPr>
                <w:sz w:val="16"/>
                <w:szCs w:val="16"/>
              </w:rPr>
            </w:pPr>
          </w:p>
        </w:tc>
        <w:tc>
          <w:tcPr>
            <w:tcW w:w="425"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3446B6">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425" w:type="dxa"/>
            <w:shd w:val="solid" w:color="FFFFFF" w:fill="auto"/>
          </w:tcPr>
          <w:p w14:paraId="7B88367B" w14:textId="77777777" w:rsidR="004A7B48" w:rsidRPr="0016361A" w:rsidRDefault="004A7B48" w:rsidP="00D66618">
            <w:pPr>
              <w:pStyle w:val="TAL"/>
              <w:rPr>
                <w:sz w:val="16"/>
                <w:szCs w:val="16"/>
              </w:rPr>
            </w:pPr>
          </w:p>
        </w:tc>
        <w:tc>
          <w:tcPr>
            <w:tcW w:w="425"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3446B6">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425" w:type="dxa"/>
            <w:shd w:val="solid" w:color="FFFFFF" w:fill="auto"/>
          </w:tcPr>
          <w:p w14:paraId="21C4B2A4" w14:textId="77777777" w:rsidR="00DD2189" w:rsidRPr="0016361A" w:rsidRDefault="00DD2189" w:rsidP="00D66618">
            <w:pPr>
              <w:pStyle w:val="TAL"/>
              <w:rPr>
                <w:sz w:val="16"/>
                <w:szCs w:val="16"/>
              </w:rPr>
            </w:pPr>
          </w:p>
        </w:tc>
        <w:tc>
          <w:tcPr>
            <w:tcW w:w="425"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3446B6">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425" w:type="dxa"/>
            <w:shd w:val="solid" w:color="FFFFFF" w:fill="auto"/>
          </w:tcPr>
          <w:p w14:paraId="0665CEA4" w14:textId="77777777" w:rsidR="00D615E7" w:rsidRPr="0016361A" w:rsidRDefault="00D615E7" w:rsidP="00D615E7">
            <w:pPr>
              <w:pStyle w:val="TAL"/>
              <w:rPr>
                <w:sz w:val="16"/>
                <w:szCs w:val="16"/>
              </w:rPr>
            </w:pPr>
          </w:p>
        </w:tc>
        <w:tc>
          <w:tcPr>
            <w:tcW w:w="425"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3446B6">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425" w:type="dxa"/>
            <w:shd w:val="solid" w:color="FFFFFF" w:fill="auto"/>
          </w:tcPr>
          <w:p w14:paraId="0CC91AFE" w14:textId="77777777" w:rsidR="00D3085B" w:rsidRPr="0016361A" w:rsidRDefault="00D3085B" w:rsidP="00D615E7">
            <w:pPr>
              <w:pStyle w:val="TAL"/>
              <w:rPr>
                <w:sz w:val="16"/>
                <w:szCs w:val="16"/>
              </w:rPr>
            </w:pPr>
          </w:p>
        </w:tc>
        <w:tc>
          <w:tcPr>
            <w:tcW w:w="425"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3446B6">
        <w:tc>
          <w:tcPr>
            <w:tcW w:w="800" w:type="dxa"/>
            <w:shd w:val="solid" w:color="FFFFFF" w:fill="auto"/>
          </w:tcPr>
          <w:p w14:paraId="5C237D0B" w14:textId="2D13E86F" w:rsidR="00B624C2" w:rsidRDefault="00B624C2" w:rsidP="00B624C2">
            <w:pPr>
              <w:pStyle w:val="TAC"/>
              <w:rPr>
                <w:sz w:val="16"/>
                <w:szCs w:val="16"/>
              </w:rPr>
            </w:pPr>
            <w:r>
              <w:rPr>
                <w:sz w:val="16"/>
                <w:szCs w:val="16"/>
              </w:rPr>
              <w:t>2025-</w:t>
            </w:r>
            <w:r>
              <w:rPr>
                <w:sz w:val="16"/>
                <w:szCs w:val="16"/>
              </w:rPr>
              <w:t>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w:t>
            </w:r>
            <w:r>
              <w:rPr>
                <w:sz w:val="16"/>
                <w:szCs w:val="16"/>
              </w:rPr>
              <w:t>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w:t>
            </w:r>
            <w:r>
              <w:rPr>
                <w:sz w:val="16"/>
                <w:szCs w:val="16"/>
              </w:rPr>
              <w:t>3018</w:t>
            </w:r>
          </w:p>
        </w:tc>
        <w:tc>
          <w:tcPr>
            <w:tcW w:w="425" w:type="dxa"/>
            <w:shd w:val="solid" w:color="FFFFFF" w:fill="auto"/>
          </w:tcPr>
          <w:p w14:paraId="7BFB7E94" w14:textId="77777777" w:rsidR="00B624C2" w:rsidRPr="0016361A" w:rsidRDefault="00B624C2" w:rsidP="00B624C2">
            <w:pPr>
              <w:pStyle w:val="TAL"/>
              <w:rPr>
                <w:sz w:val="16"/>
                <w:szCs w:val="16"/>
              </w:rPr>
            </w:pPr>
          </w:p>
        </w:tc>
        <w:tc>
          <w:tcPr>
            <w:tcW w:w="425"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 xml:space="preserve">Presentation to TSG CT for </w:t>
            </w:r>
            <w:r>
              <w:rPr>
                <w:sz w:val="16"/>
                <w:szCs w:val="16"/>
              </w:rPr>
              <w:t>approval</w:t>
            </w:r>
            <w:r>
              <w:rPr>
                <w:sz w:val="16"/>
                <w:szCs w:val="16"/>
              </w:rPr>
              <w:t>.</w:t>
            </w:r>
          </w:p>
        </w:tc>
        <w:tc>
          <w:tcPr>
            <w:tcW w:w="708" w:type="dxa"/>
            <w:shd w:val="solid" w:color="FFFFFF" w:fill="auto"/>
          </w:tcPr>
          <w:p w14:paraId="1F572FCC" w14:textId="493D1851" w:rsidR="00B624C2" w:rsidRDefault="00B624C2" w:rsidP="00B624C2">
            <w:pPr>
              <w:pStyle w:val="TAC"/>
              <w:rPr>
                <w:sz w:val="16"/>
                <w:szCs w:val="16"/>
              </w:rPr>
            </w:pPr>
            <w:r>
              <w:rPr>
                <w:sz w:val="16"/>
                <w:szCs w:val="16"/>
              </w:rPr>
              <w:t>2</w:t>
            </w:r>
            <w:r>
              <w:rPr>
                <w:sz w:val="16"/>
                <w:szCs w:val="16"/>
              </w:rPr>
              <w:t>.0.0</w:t>
            </w:r>
          </w:p>
        </w:tc>
      </w:tr>
    </w:tbl>
    <w:p w14:paraId="295CE8BE" w14:textId="77777777" w:rsidR="00D66618" w:rsidRDefault="00D66618" w:rsidP="000347D2"/>
    <w:sectPr w:rsidR="00D66618" w:rsidSect="00CF6ED5">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ED7917" w14:textId="77777777" w:rsidR="00475D2E" w:rsidRDefault="00475D2E">
      <w:r>
        <w:separator/>
      </w:r>
    </w:p>
  </w:endnote>
  <w:endnote w:type="continuationSeparator" w:id="0">
    <w:p w14:paraId="1166FD73" w14:textId="77777777" w:rsidR="00475D2E" w:rsidRDefault="00475D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5095B5" w14:textId="77777777" w:rsidR="00475D2E" w:rsidRDefault="00475D2E">
      <w:r>
        <w:separator/>
      </w:r>
    </w:p>
  </w:footnote>
  <w:footnote w:type="continuationSeparator" w:id="0">
    <w:p w14:paraId="7C59E0AD" w14:textId="77777777" w:rsidR="00475D2E" w:rsidRDefault="00475D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43779433"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DC426E">
      <w:rPr>
        <w:rFonts w:ascii="Arial" w:hAnsi="Arial" w:cs="Arial"/>
        <w:b/>
        <w:noProof/>
        <w:szCs w:val="18"/>
      </w:rPr>
      <w:t>3GPP TS 29.437 V1.3.0 (2025-11)</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27C434B4"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DC426E">
      <w:rPr>
        <w:rFonts w:ascii="Arial" w:hAnsi="Arial" w:cs="Arial"/>
        <w:b/>
        <w:noProof/>
        <w:szCs w:val="18"/>
      </w:rPr>
      <w:t>Release</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184399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956889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142803">
    <w:abstractNumId w:val="11"/>
  </w:num>
  <w:num w:numId="4" w16cid:durableId="181943140">
    <w:abstractNumId w:val="37"/>
  </w:num>
  <w:num w:numId="5" w16cid:durableId="64035939">
    <w:abstractNumId w:val="33"/>
  </w:num>
  <w:num w:numId="6" w16cid:durableId="181094526">
    <w:abstractNumId w:val="9"/>
  </w:num>
  <w:num w:numId="7" w16cid:durableId="515189621">
    <w:abstractNumId w:val="7"/>
  </w:num>
  <w:num w:numId="8" w16cid:durableId="1532567602">
    <w:abstractNumId w:val="6"/>
  </w:num>
  <w:num w:numId="9" w16cid:durableId="264381852">
    <w:abstractNumId w:val="5"/>
  </w:num>
  <w:num w:numId="10" w16cid:durableId="1800956030">
    <w:abstractNumId w:val="4"/>
  </w:num>
  <w:num w:numId="11" w16cid:durableId="1041327583">
    <w:abstractNumId w:val="8"/>
  </w:num>
  <w:num w:numId="12" w16cid:durableId="2095856837">
    <w:abstractNumId w:val="3"/>
  </w:num>
  <w:num w:numId="13" w16cid:durableId="836774917">
    <w:abstractNumId w:val="2"/>
  </w:num>
  <w:num w:numId="14" w16cid:durableId="667027297">
    <w:abstractNumId w:val="1"/>
  </w:num>
  <w:num w:numId="15" w16cid:durableId="1125731926">
    <w:abstractNumId w:val="0"/>
  </w:num>
  <w:num w:numId="16" w16cid:durableId="1504390457">
    <w:abstractNumId w:val="38"/>
  </w:num>
  <w:num w:numId="17" w16cid:durableId="1105074138">
    <w:abstractNumId w:val="19"/>
  </w:num>
  <w:num w:numId="18" w16cid:durableId="918490410">
    <w:abstractNumId w:val="30"/>
  </w:num>
  <w:num w:numId="19" w16cid:durableId="484977866">
    <w:abstractNumId w:val="12"/>
  </w:num>
  <w:num w:numId="20" w16cid:durableId="1480028294">
    <w:abstractNumId w:val="18"/>
  </w:num>
  <w:num w:numId="21" w16cid:durableId="2044863676">
    <w:abstractNumId w:val="40"/>
  </w:num>
  <w:num w:numId="22" w16cid:durableId="1678146799">
    <w:abstractNumId w:val="14"/>
  </w:num>
  <w:num w:numId="23" w16cid:durableId="1050617481">
    <w:abstractNumId w:val="34"/>
  </w:num>
  <w:num w:numId="24" w16cid:durableId="1873835870">
    <w:abstractNumId w:val="39"/>
  </w:num>
  <w:num w:numId="25" w16cid:durableId="1138691394">
    <w:abstractNumId w:val="13"/>
  </w:num>
  <w:num w:numId="26" w16cid:durableId="1681619170">
    <w:abstractNumId w:val="31"/>
  </w:num>
  <w:num w:numId="27" w16cid:durableId="371153103">
    <w:abstractNumId w:val="16"/>
  </w:num>
  <w:num w:numId="28" w16cid:durableId="1418163889">
    <w:abstractNumId w:val="21"/>
  </w:num>
  <w:num w:numId="29" w16cid:durableId="135612452">
    <w:abstractNumId w:val="20"/>
  </w:num>
  <w:num w:numId="30" w16cid:durableId="1302803687">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1271281731">
    <w:abstractNumId w:val="25"/>
  </w:num>
  <w:num w:numId="32" w16cid:durableId="931427720">
    <w:abstractNumId w:val="35"/>
  </w:num>
  <w:num w:numId="33" w16cid:durableId="1757508319">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796070621">
    <w:abstractNumId w:val="27"/>
  </w:num>
  <w:num w:numId="35" w16cid:durableId="199784363">
    <w:abstractNumId w:val="29"/>
  </w:num>
  <w:num w:numId="36" w16cid:durableId="1055423171">
    <w:abstractNumId w:val="32"/>
  </w:num>
  <w:num w:numId="37" w16cid:durableId="811600342">
    <w:abstractNumId w:val="36"/>
  </w:num>
  <w:num w:numId="38" w16cid:durableId="1359504601">
    <w:abstractNumId w:val="24"/>
  </w:num>
  <w:num w:numId="39" w16cid:durableId="1762723738">
    <w:abstractNumId w:val="23"/>
  </w:num>
  <w:num w:numId="40" w16cid:durableId="806894712">
    <w:abstractNumId w:val="28"/>
  </w:num>
  <w:num w:numId="41" w16cid:durableId="1364087158">
    <w:abstractNumId w:val="26"/>
  </w:num>
  <w:num w:numId="42" w16cid:durableId="1425103728">
    <w:abstractNumId w:val="41"/>
  </w:num>
  <w:num w:numId="43" w16cid:durableId="1301769855">
    <w:abstractNumId w:val="15"/>
  </w:num>
  <w:num w:numId="44" w16cid:durableId="2038894108">
    <w:abstractNumId w:val="22"/>
  </w:num>
  <w:num w:numId="45" w16cid:durableId="211409079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C0F"/>
    <w:rsid w:val="00080512"/>
    <w:rsid w:val="000A45BD"/>
    <w:rsid w:val="000A573D"/>
    <w:rsid w:val="000B1EFE"/>
    <w:rsid w:val="000B2366"/>
    <w:rsid w:val="000B6888"/>
    <w:rsid w:val="000C044A"/>
    <w:rsid w:val="000C2150"/>
    <w:rsid w:val="000C34E7"/>
    <w:rsid w:val="000C3579"/>
    <w:rsid w:val="000C47C3"/>
    <w:rsid w:val="000C6BE4"/>
    <w:rsid w:val="000C7405"/>
    <w:rsid w:val="000C7904"/>
    <w:rsid w:val="000D0141"/>
    <w:rsid w:val="000D070A"/>
    <w:rsid w:val="000D3BF0"/>
    <w:rsid w:val="000D5857"/>
    <w:rsid w:val="000D58AB"/>
    <w:rsid w:val="000D6D21"/>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3191F"/>
    <w:rsid w:val="00133525"/>
    <w:rsid w:val="00136A2D"/>
    <w:rsid w:val="001379D6"/>
    <w:rsid w:val="00140C7D"/>
    <w:rsid w:val="0014159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2183"/>
    <w:rsid w:val="001E30B5"/>
    <w:rsid w:val="001E47DF"/>
    <w:rsid w:val="001E6A64"/>
    <w:rsid w:val="001F0C1D"/>
    <w:rsid w:val="001F1132"/>
    <w:rsid w:val="001F168B"/>
    <w:rsid w:val="001F2CDD"/>
    <w:rsid w:val="00202E0D"/>
    <w:rsid w:val="002035C4"/>
    <w:rsid w:val="002173C8"/>
    <w:rsid w:val="00217BBD"/>
    <w:rsid w:val="00221F95"/>
    <w:rsid w:val="00223A86"/>
    <w:rsid w:val="0023462A"/>
    <w:rsid w:val="002347A2"/>
    <w:rsid w:val="00235385"/>
    <w:rsid w:val="002410D5"/>
    <w:rsid w:val="00241A7E"/>
    <w:rsid w:val="00242F41"/>
    <w:rsid w:val="002445B1"/>
    <w:rsid w:val="00245543"/>
    <w:rsid w:val="002478FD"/>
    <w:rsid w:val="00247D2D"/>
    <w:rsid w:val="002529B2"/>
    <w:rsid w:val="00253665"/>
    <w:rsid w:val="002558C1"/>
    <w:rsid w:val="00257775"/>
    <w:rsid w:val="00257C56"/>
    <w:rsid w:val="00260E8A"/>
    <w:rsid w:val="002641DF"/>
    <w:rsid w:val="00265AB8"/>
    <w:rsid w:val="002675F0"/>
    <w:rsid w:val="00267EEA"/>
    <w:rsid w:val="002736D4"/>
    <w:rsid w:val="002900A9"/>
    <w:rsid w:val="00297F9E"/>
    <w:rsid w:val="002A2882"/>
    <w:rsid w:val="002A3D07"/>
    <w:rsid w:val="002A4C5D"/>
    <w:rsid w:val="002B2875"/>
    <w:rsid w:val="002B6339"/>
    <w:rsid w:val="002C3624"/>
    <w:rsid w:val="002C555C"/>
    <w:rsid w:val="002D02AF"/>
    <w:rsid w:val="002D3C41"/>
    <w:rsid w:val="002D714E"/>
    <w:rsid w:val="002E00EE"/>
    <w:rsid w:val="003034EE"/>
    <w:rsid w:val="00304115"/>
    <w:rsid w:val="003139E0"/>
    <w:rsid w:val="00313FCD"/>
    <w:rsid w:val="00314FDF"/>
    <w:rsid w:val="003172DC"/>
    <w:rsid w:val="00322CBD"/>
    <w:rsid w:val="00325EE9"/>
    <w:rsid w:val="003279F6"/>
    <w:rsid w:val="00331005"/>
    <w:rsid w:val="00332D65"/>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92088"/>
    <w:rsid w:val="003A0C65"/>
    <w:rsid w:val="003A29FF"/>
    <w:rsid w:val="003A2D89"/>
    <w:rsid w:val="003B6B5E"/>
    <w:rsid w:val="003C3971"/>
    <w:rsid w:val="003C4A89"/>
    <w:rsid w:val="003D1638"/>
    <w:rsid w:val="003E58FE"/>
    <w:rsid w:val="003E759B"/>
    <w:rsid w:val="003E7626"/>
    <w:rsid w:val="003E7664"/>
    <w:rsid w:val="0040106F"/>
    <w:rsid w:val="00402AA2"/>
    <w:rsid w:val="004101F5"/>
    <w:rsid w:val="00423334"/>
    <w:rsid w:val="004321D2"/>
    <w:rsid w:val="0043332F"/>
    <w:rsid w:val="004345EC"/>
    <w:rsid w:val="00434E21"/>
    <w:rsid w:val="004428E3"/>
    <w:rsid w:val="004441D1"/>
    <w:rsid w:val="004454EF"/>
    <w:rsid w:val="004506F2"/>
    <w:rsid w:val="00452DEF"/>
    <w:rsid w:val="00456A4D"/>
    <w:rsid w:val="004600EF"/>
    <w:rsid w:val="0046036E"/>
    <w:rsid w:val="00461EB1"/>
    <w:rsid w:val="00464779"/>
    <w:rsid w:val="00465515"/>
    <w:rsid w:val="004677D3"/>
    <w:rsid w:val="00473DBC"/>
    <w:rsid w:val="00475D2E"/>
    <w:rsid w:val="00482537"/>
    <w:rsid w:val="004859EC"/>
    <w:rsid w:val="00490136"/>
    <w:rsid w:val="00497FF1"/>
    <w:rsid w:val="004A1947"/>
    <w:rsid w:val="004A3EF3"/>
    <w:rsid w:val="004A7B48"/>
    <w:rsid w:val="004B5E97"/>
    <w:rsid w:val="004C4467"/>
    <w:rsid w:val="004C533C"/>
    <w:rsid w:val="004C6078"/>
    <w:rsid w:val="004C6C11"/>
    <w:rsid w:val="004C6C5F"/>
    <w:rsid w:val="004D3578"/>
    <w:rsid w:val="004D6A55"/>
    <w:rsid w:val="004E213A"/>
    <w:rsid w:val="004F0239"/>
    <w:rsid w:val="004F0988"/>
    <w:rsid w:val="004F236A"/>
    <w:rsid w:val="004F3340"/>
    <w:rsid w:val="004F45EE"/>
    <w:rsid w:val="005001F4"/>
    <w:rsid w:val="00502441"/>
    <w:rsid w:val="00505054"/>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6806"/>
    <w:rsid w:val="005A7E6D"/>
    <w:rsid w:val="005C5BD7"/>
    <w:rsid w:val="005C7AA0"/>
    <w:rsid w:val="005D2E01"/>
    <w:rsid w:val="005D4FD5"/>
    <w:rsid w:val="005D6754"/>
    <w:rsid w:val="005D7526"/>
    <w:rsid w:val="005E187D"/>
    <w:rsid w:val="005E2EBE"/>
    <w:rsid w:val="005E4BB2"/>
    <w:rsid w:val="005E6943"/>
    <w:rsid w:val="005E6B42"/>
    <w:rsid w:val="005F08DC"/>
    <w:rsid w:val="005F1BFE"/>
    <w:rsid w:val="005F2BF0"/>
    <w:rsid w:val="00600A97"/>
    <w:rsid w:val="00602AEA"/>
    <w:rsid w:val="00603761"/>
    <w:rsid w:val="00612E0B"/>
    <w:rsid w:val="00614FDF"/>
    <w:rsid w:val="006152FD"/>
    <w:rsid w:val="00615746"/>
    <w:rsid w:val="00617FD3"/>
    <w:rsid w:val="00620E0A"/>
    <w:rsid w:val="00622930"/>
    <w:rsid w:val="006246F3"/>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3D95"/>
    <w:rsid w:val="006C5B37"/>
    <w:rsid w:val="006C63B8"/>
    <w:rsid w:val="006D4AE8"/>
    <w:rsid w:val="006E186B"/>
    <w:rsid w:val="006E5985"/>
    <w:rsid w:val="006E5C86"/>
    <w:rsid w:val="006F4396"/>
    <w:rsid w:val="006F462E"/>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8028A4"/>
    <w:rsid w:val="008046BE"/>
    <w:rsid w:val="008049C2"/>
    <w:rsid w:val="0081221C"/>
    <w:rsid w:val="00814305"/>
    <w:rsid w:val="00825FB0"/>
    <w:rsid w:val="0083056C"/>
    <w:rsid w:val="00830747"/>
    <w:rsid w:val="008328AD"/>
    <w:rsid w:val="00841D86"/>
    <w:rsid w:val="0085205A"/>
    <w:rsid w:val="008524D2"/>
    <w:rsid w:val="00854977"/>
    <w:rsid w:val="00855FDA"/>
    <w:rsid w:val="00860309"/>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2EC2"/>
    <w:rsid w:val="0094391E"/>
    <w:rsid w:val="00950925"/>
    <w:rsid w:val="00950CFE"/>
    <w:rsid w:val="00957B2E"/>
    <w:rsid w:val="0096139B"/>
    <w:rsid w:val="00962451"/>
    <w:rsid w:val="00975663"/>
    <w:rsid w:val="009818FE"/>
    <w:rsid w:val="00984A53"/>
    <w:rsid w:val="009873B3"/>
    <w:rsid w:val="00990A3F"/>
    <w:rsid w:val="00993885"/>
    <w:rsid w:val="0099708B"/>
    <w:rsid w:val="009A295A"/>
    <w:rsid w:val="009A5119"/>
    <w:rsid w:val="009B3DF5"/>
    <w:rsid w:val="009B6309"/>
    <w:rsid w:val="009C6082"/>
    <w:rsid w:val="009D0394"/>
    <w:rsid w:val="009D15FB"/>
    <w:rsid w:val="009E16E8"/>
    <w:rsid w:val="009E4942"/>
    <w:rsid w:val="009E4E96"/>
    <w:rsid w:val="009F37B7"/>
    <w:rsid w:val="009F58DF"/>
    <w:rsid w:val="00A0214D"/>
    <w:rsid w:val="00A06240"/>
    <w:rsid w:val="00A10D80"/>
    <w:rsid w:val="00A10F02"/>
    <w:rsid w:val="00A10F26"/>
    <w:rsid w:val="00A164B4"/>
    <w:rsid w:val="00A22900"/>
    <w:rsid w:val="00A26956"/>
    <w:rsid w:val="00A26E4A"/>
    <w:rsid w:val="00A27486"/>
    <w:rsid w:val="00A34846"/>
    <w:rsid w:val="00A35695"/>
    <w:rsid w:val="00A35B4D"/>
    <w:rsid w:val="00A37387"/>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885"/>
    <w:rsid w:val="00A92BA1"/>
    <w:rsid w:val="00A92D7B"/>
    <w:rsid w:val="00AA5B53"/>
    <w:rsid w:val="00AB1169"/>
    <w:rsid w:val="00AC2304"/>
    <w:rsid w:val="00AC4582"/>
    <w:rsid w:val="00AC6BC6"/>
    <w:rsid w:val="00AD26CD"/>
    <w:rsid w:val="00AD7D8D"/>
    <w:rsid w:val="00AE65E2"/>
    <w:rsid w:val="00AF3FA1"/>
    <w:rsid w:val="00B00B60"/>
    <w:rsid w:val="00B06319"/>
    <w:rsid w:val="00B15449"/>
    <w:rsid w:val="00B16913"/>
    <w:rsid w:val="00B220E6"/>
    <w:rsid w:val="00B24F88"/>
    <w:rsid w:val="00B266FB"/>
    <w:rsid w:val="00B46DC8"/>
    <w:rsid w:val="00B5160C"/>
    <w:rsid w:val="00B54FF5"/>
    <w:rsid w:val="00B56475"/>
    <w:rsid w:val="00B567D4"/>
    <w:rsid w:val="00B57378"/>
    <w:rsid w:val="00B624C2"/>
    <w:rsid w:val="00B62735"/>
    <w:rsid w:val="00B62FF6"/>
    <w:rsid w:val="00B668BB"/>
    <w:rsid w:val="00B75D4E"/>
    <w:rsid w:val="00B770CB"/>
    <w:rsid w:val="00B82146"/>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607E3"/>
    <w:rsid w:val="00C66C6E"/>
    <w:rsid w:val="00C72833"/>
    <w:rsid w:val="00C809DA"/>
    <w:rsid w:val="00C80F1D"/>
    <w:rsid w:val="00C835D2"/>
    <w:rsid w:val="00C93F40"/>
    <w:rsid w:val="00C953DC"/>
    <w:rsid w:val="00C96BB8"/>
    <w:rsid w:val="00CA3D0C"/>
    <w:rsid w:val="00CB2AD6"/>
    <w:rsid w:val="00CB4364"/>
    <w:rsid w:val="00CC4850"/>
    <w:rsid w:val="00CC692B"/>
    <w:rsid w:val="00CD7427"/>
    <w:rsid w:val="00CE5A78"/>
    <w:rsid w:val="00CF40AF"/>
    <w:rsid w:val="00CF6ED5"/>
    <w:rsid w:val="00D03A15"/>
    <w:rsid w:val="00D04C2B"/>
    <w:rsid w:val="00D07F34"/>
    <w:rsid w:val="00D11C60"/>
    <w:rsid w:val="00D21645"/>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57B6"/>
    <w:rsid w:val="00D87E00"/>
    <w:rsid w:val="00D9134D"/>
    <w:rsid w:val="00D9151D"/>
    <w:rsid w:val="00D91C27"/>
    <w:rsid w:val="00D930BF"/>
    <w:rsid w:val="00D94B9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2AB5"/>
    <w:rsid w:val="00E0356A"/>
    <w:rsid w:val="00E105F0"/>
    <w:rsid w:val="00E10EB4"/>
    <w:rsid w:val="00E115B6"/>
    <w:rsid w:val="00E116CB"/>
    <w:rsid w:val="00E1316F"/>
    <w:rsid w:val="00E16509"/>
    <w:rsid w:val="00E2211C"/>
    <w:rsid w:val="00E2654F"/>
    <w:rsid w:val="00E27121"/>
    <w:rsid w:val="00E31489"/>
    <w:rsid w:val="00E32B12"/>
    <w:rsid w:val="00E32BC9"/>
    <w:rsid w:val="00E32C53"/>
    <w:rsid w:val="00E33DC9"/>
    <w:rsid w:val="00E41FAC"/>
    <w:rsid w:val="00E43488"/>
    <w:rsid w:val="00E43492"/>
    <w:rsid w:val="00E44582"/>
    <w:rsid w:val="00E55350"/>
    <w:rsid w:val="00E5739B"/>
    <w:rsid w:val="00E60061"/>
    <w:rsid w:val="00E624F2"/>
    <w:rsid w:val="00E66F8F"/>
    <w:rsid w:val="00E70FD3"/>
    <w:rsid w:val="00E714C8"/>
    <w:rsid w:val="00E76ED5"/>
    <w:rsid w:val="00E77645"/>
    <w:rsid w:val="00E822BF"/>
    <w:rsid w:val="00E8319D"/>
    <w:rsid w:val="00E85326"/>
    <w:rsid w:val="00E859E1"/>
    <w:rsid w:val="00E95B72"/>
    <w:rsid w:val="00EA15B0"/>
    <w:rsid w:val="00EA1BCD"/>
    <w:rsid w:val="00EA5189"/>
    <w:rsid w:val="00EA5EA7"/>
    <w:rsid w:val="00EC1307"/>
    <w:rsid w:val="00EC4A25"/>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3360"/>
    <w:rsid w:val="00F13778"/>
    <w:rsid w:val="00F2132F"/>
    <w:rsid w:val="00F22EC7"/>
    <w:rsid w:val="00F268DA"/>
    <w:rsid w:val="00F3075A"/>
    <w:rsid w:val="00F325C8"/>
    <w:rsid w:val="00F333F8"/>
    <w:rsid w:val="00F33894"/>
    <w:rsid w:val="00F37983"/>
    <w:rsid w:val="00F45C5B"/>
    <w:rsid w:val="00F46182"/>
    <w:rsid w:val="00F463F6"/>
    <w:rsid w:val="00F50B94"/>
    <w:rsid w:val="00F51957"/>
    <w:rsid w:val="00F5418B"/>
    <w:rsid w:val="00F55E4F"/>
    <w:rsid w:val="00F6269F"/>
    <w:rsid w:val="00F653B8"/>
    <w:rsid w:val="00F659B6"/>
    <w:rsid w:val="00F7689D"/>
    <w:rsid w:val="00F8128E"/>
    <w:rsid w:val="00F82F34"/>
    <w:rsid w:val="00F9008D"/>
    <w:rsid w:val="00F931ED"/>
    <w:rsid w:val="00FA0F00"/>
    <w:rsid w:val="00FA1266"/>
    <w:rsid w:val="00FA3620"/>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package" Target="embeddings/Microsoft_Word_Document1.docx"/><Relationship Id="rId26" Type="http://schemas.openxmlformats.org/officeDocument/2006/relationships/oleObject" Target="embeddings/Microsoft_Word_97_-_2003_Document3.doc"/><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Microsoft_Word_97_-_2003_Document7.doc"/><Relationship Id="rId42" Type="http://schemas.openxmlformats.org/officeDocument/2006/relationships/oleObject" Target="embeddings/Microsoft_Word_97_-_2003_Document11.doc"/><Relationship Id="rId47" Type="http://schemas.openxmlformats.org/officeDocument/2006/relationships/oleObject" Target="embeddings/Microsoft_Word_97_-_2003_Document14.doc"/><Relationship Id="rId50" Type="http://schemas.openxmlformats.org/officeDocument/2006/relationships/image" Target="media/image20.emf"/><Relationship Id="rId55" Type="http://schemas.openxmlformats.org/officeDocument/2006/relationships/oleObject" Target="embeddings/Microsoft_Word_97_-_2003_Document18.doc"/><Relationship Id="rId63" Type="http://schemas.openxmlformats.org/officeDocument/2006/relationships/oleObject" Target="embeddings/Microsoft_Word_97_-_2003_Document22.doc"/><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oleObject" Target="embeddings/Microsoft_Word_97_-_2003_Document32.doc"/><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oleObject" Target="embeddings/Microsoft_Word_97_-_2003_Document26.doc"/><Relationship Id="rId92" Type="http://schemas.openxmlformats.org/officeDocument/2006/relationships/oleObject" Target="embeddings/Microsoft_Word_97_-_2003_Document33.doc"/><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image" Target="media/image2.png"/><Relationship Id="rId24" Type="http://schemas.openxmlformats.org/officeDocument/2006/relationships/oleObject" Target="embeddings/Microsoft_Word_97_-_2003_Document2.doc"/><Relationship Id="rId32" Type="http://schemas.openxmlformats.org/officeDocument/2006/relationships/oleObject" Target="embeddings/Microsoft_Word_97_-_2003_Document6.doc"/><Relationship Id="rId37" Type="http://schemas.openxmlformats.org/officeDocument/2006/relationships/image" Target="media/image14.emf"/><Relationship Id="rId40" Type="http://schemas.openxmlformats.org/officeDocument/2006/relationships/oleObject" Target="embeddings/Microsoft_Word_97_-_2003_Document10.doc"/><Relationship Id="rId45" Type="http://schemas.openxmlformats.org/officeDocument/2006/relationships/oleObject" Target="embeddings/Microsoft_Word_97_-_2003_Document13.doc"/><Relationship Id="rId53" Type="http://schemas.openxmlformats.org/officeDocument/2006/relationships/oleObject" Target="embeddings/Microsoft_Word_97_-_2003_Document17.doc"/><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oleObject" Target="embeddings/Microsoft_Word_97_-_2003_Document21.doc"/><Relationship Id="rId82" Type="http://schemas.openxmlformats.org/officeDocument/2006/relationships/oleObject" Target="embeddings/Microsoft_Word_97_-_2003_Document31.doc"/><Relationship Id="rId90" Type="http://schemas.openxmlformats.org/officeDocument/2006/relationships/package" Target="embeddings/Microsoft_Visio_Drawing3.vsdx"/><Relationship Id="rId95" Type="http://schemas.openxmlformats.org/officeDocument/2006/relationships/fontTable" Target="fontTable.xml"/><Relationship Id="rId19" Type="http://schemas.openxmlformats.org/officeDocument/2006/relationships/image" Target="media/image5.emf"/><Relationship Id="rId14" Type="http://schemas.openxmlformats.org/officeDocument/2006/relationships/hyperlink" Target="https://spec.openapis.org/oas/v3.0.0" TargetMode="External"/><Relationship Id="rId22" Type="http://schemas.openxmlformats.org/officeDocument/2006/relationships/oleObject" Target="embeddings/Microsoft_Word_97_-_2003_Document1.doc"/><Relationship Id="rId27" Type="http://schemas.openxmlformats.org/officeDocument/2006/relationships/image" Target="media/image9.emf"/><Relationship Id="rId30" Type="http://schemas.openxmlformats.org/officeDocument/2006/relationships/oleObject" Target="embeddings/Microsoft_Word_97_-_2003_Document5.doc"/><Relationship Id="rId35" Type="http://schemas.openxmlformats.org/officeDocument/2006/relationships/image" Target="media/image13.emf"/><Relationship Id="rId43" Type="http://schemas.openxmlformats.org/officeDocument/2006/relationships/oleObject" Target="embeddings/Microsoft_Word_97_-_2003_Document12.doc"/><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Word_97_-_2003_Document25.doc"/><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oleObject" Target="embeddings/Microsoft_Word_97_-_2003_Document16.doc"/><Relationship Id="rId72" Type="http://schemas.openxmlformats.org/officeDocument/2006/relationships/image" Target="media/image31.emf"/><Relationship Id="rId80" Type="http://schemas.openxmlformats.org/officeDocument/2006/relationships/oleObject" Target="embeddings/Microsoft_Word_97_-_2003_Document30.doc"/><Relationship Id="rId85" Type="http://schemas.openxmlformats.org/officeDocument/2006/relationships/image" Target="media/image38.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image" Target="media/image18.emf"/><Relationship Id="rId59" Type="http://schemas.openxmlformats.org/officeDocument/2006/relationships/oleObject" Target="embeddings/Microsoft_Word_97_-_2003_Document20.doc"/><Relationship Id="rId67" Type="http://schemas.openxmlformats.org/officeDocument/2006/relationships/oleObject" Target="embeddings/Microsoft_Word_97_-_2003_Document24.doc"/><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28.doc"/><Relationship Id="rId83" Type="http://schemas.openxmlformats.org/officeDocument/2006/relationships/image" Target="media/image37.emf"/><Relationship Id="rId88" Type="http://schemas.openxmlformats.org/officeDocument/2006/relationships/package" Target="embeddings/Microsoft_Visio_Drawing2.vsdx"/><Relationship Id="rId91" Type="http://schemas.openxmlformats.org/officeDocument/2006/relationships/image" Target="media/image41.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oleObject" Target="embeddings/Microsoft_Word_97_-_2003_Document15.doc"/><Relationship Id="rId57" Type="http://schemas.openxmlformats.org/officeDocument/2006/relationships/oleObject" Target="embeddings/Microsoft_Word_97_-_2003_Document19.doc"/><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Word_97_-_2003_Document23.doc"/><Relationship Id="rId73" Type="http://schemas.openxmlformats.org/officeDocument/2006/relationships/oleObject" Target="embeddings/Microsoft_Word_97_-_2003_Document27.doc"/><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package" Target="embeddings/Microsoft_Visio_Drawing.vsdx"/><Relationship Id="rId94"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273</TotalTime>
  <Pages>1</Pages>
  <Words>50016</Words>
  <Characters>343616</Characters>
  <Application>Microsoft Office Word</Application>
  <DocSecurity>0</DocSecurity>
  <Lines>15618</Lines>
  <Paragraphs>12697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380935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56</cp:revision>
  <cp:lastPrinted>2019-02-25T14:05:00Z</cp:lastPrinted>
  <dcterms:created xsi:type="dcterms:W3CDTF">2025-10-21T06:43:00Z</dcterms:created>
  <dcterms:modified xsi:type="dcterms:W3CDTF">2025-11-28T14:56:00Z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