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D683" w14:textId="17867ECF" w:rsidR="0025177C" w:rsidRPr="00651873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</w:t>
      </w:r>
      <w:r w:rsidRPr="00651873">
        <w:rPr>
          <w:b/>
          <w:noProof/>
          <w:sz w:val="24"/>
        </w:rPr>
        <w:t>PP TSG-CT Meeting #10</w:t>
      </w:r>
      <w:r w:rsidR="008A1B52" w:rsidRPr="00651873">
        <w:rPr>
          <w:b/>
          <w:noProof/>
          <w:sz w:val="24"/>
        </w:rPr>
        <w:t>9</w:t>
      </w:r>
      <w:r w:rsidRPr="00651873">
        <w:rPr>
          <w:b/>
          <w:i/>
          <w:noProof/>
          <w:sz w:val="28"/>
        </w:rPr>
        <w:tab/>
      </w:r>
      <w:r w:rsidRPr="00651873">
        <w:rPr>
          <w:b/>
          <w:noProof/>
          <w:sz w:val="24"/>
        </w:rPr>
        <w:t>CP-25</w:t>
      </w:r>
      <w:r w:rsidR="007342B8" w:rsidRPr="00651873">
        <w:rPr>
          <w:b/>
          <w:noProof/>
          <w:sz w:val="24"/>
        </w:rPr>
        <w:t>221</w:t>
      </w:r>
      <w:r w:rsidR="00AC3FBB" w:rsidRPr="00651873">
        <w:rPr>
          <w:b/>
          <w:noProof/>
          <w:sz w:val="24"/>
        </w:rPr>
        <w:t>7</w:t>
      </w:r>
    </w:p>
    <w:p w14:paraId="2F523BD4" w14:textId="274A5548" w:rsidR="0025177C" w:rsidRPr="00651873" w:rsidRDefault="008A1B52" w:rsidP="0025177C">
      <w:pPr>
        <w:pStyle w:val="CRCoverPage"/>
        <w:outlineLvl w:val="0"/>
        <w:rPr>
          <w:b/>
          <w:noProof/>
          <w:sz w:val="24"/>
        </w:rPr>
      </w:pPr>
      <w:r w:rsidRPr="00651873">
        <w:rPr>
          <w:b/>
          <w:noProof/>
          <w:sz w:val="24"/>
        </w:rPr>
        <w:t>Beijing</w:t>
      </w:r>
      <w:r w:rsidR="0025177C" w:rsidRPr="00651873">
        <w:rPr>
          <w:b/>
          <w:noProof/>
          <w:sz w:val="24"/>
        </w:rPr>
        <w:t xml:space="preserve">, </w:t>
      </w:r>
      <w:r w:rsidRPr="00651873">
        <w:rPr>
          <w:b/>
          <w:noProof/>
          <w:sz w:val="24"/>
        </w:rPr>
        <w:t>CN</w:t>
      </w:r>
      <w:r w:rsidR="0025177C" w:rsidRPr="00651873">
        <w:rPr>
          <w:b/>
          <w:noProof/>
          <w:sz w:val="24"/>
        </w:rPr>
        <w:t xml:space="preserve">, </w:t>
      </w:r>
      <w:r w:rsidRPr="00651873">
        <w:rPr>
          <w:b/>
          <w:noProof/>
          <w:sz w:val="24"/>
        </w:rPr>
        <w:t>15</w:t>
      </w:r>
      <w:r w:rsidR="0025177C" w:rsidRPr="00651873">
        <w:rPr>
          <w:b/>
          <w:noProof/>
          <w:sz w:val="24"/>
        </w:rPr>
        <w:t xml:space="preserve"> - </w:t>
      </w:r>
      <w:r w:rsidR="00A2550E" w:rsidRPr="00651873">
        <w:rPr>
          <w:b/>
          <w:noProof/>
          <w:sz w:val="24"/>
        </w:rPr>
        <w:t>1</w:t>
      </w:r>
      <w:r w:rsidRPr="00651873">
        <w:rPr>
          <w:b/>
          <w:noProof/>
          <w:sz w:val="24"/>
        </w:rPr>
        <w:t>6</w:t>
      </w:r>
      <w:r w:rsidR="0025177C" w:rsidRPr="00651873">
        <w:rPr>
          <w:b/>
          <w:noProof/>
          <w:sz w:val="24"/>
        </w:rPr>
        <w:t xml:space="preserve"> </w:t>
      </w:r>
      <w:r w:rsidRPr="00651873">
        <w:rPr>
          <w:b/>
          <w:noProof/>
          <w:sz w:val="24"/>
        </w:rPr>
        <w:t xml:space="preserve">September </w:t>
      </w:r>
      <w:r w:rsidR="0025177C" w:rsidRPr="00651873">
        <w:rPr>
          <w:b/>
          <w:noProof/>
          <w:sz w:val="24"/>
        </w:rPr>
        <w:t>2025</w:t>
      </w:r>
    </w:p>
    <w:p w14:paraId="19D7349B" w14:textId="77777777" w:rsidR="00004B27" w:rsidRPr="00651873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Pr="00651873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38F0B6F7" w:rsidR="00004B27" w:rsidRPr="00651873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651873">
        <w:rPr>
          <w:rFonts w:ascii="Arial" w:hAnsi="Arial" w:cs="Arial"/>
          <w:b/>
          <w:bCs/>
        </w:rPr>
        <w:t>Source:</w:t>
      </w:r>
      <w:r w:rsidRPr="00651873">
        <w:rPr>
          <w:rFonts w:ascii="Arial" w:hAnsi="Arial" w:cs="Arial"/>
          <w:b/>
          <w:bCs/>
        </w:rPr>
        <w:tab/>
      </w:r>
      <w:r w:rsidR="00AC3FBB" w:rsidRPr="00651873">
        <w:rPr>
          <w:rFonts w:ascii="Arial" w:hAnsi="Arial" w:cs="Arial"/>
          <w:b/>
          <w:bCs/>
        </w:rPr>
        <w:t>FS_6GSpecs SI and TR rapporteurs</w:t>
      </w:r>
    </w:p>
    <w:p w14:paraId="280E0CAD" w14:textId="115BA806" w:rsidR="00004B27" w:rsidRPr="00651873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651873">
        <w:rPr>
          <w:rFonts w:ascii="Arial" w:hAnsi="Arial" w:cs="Arial"/>
          <w:b/>
          <w:bCs/>
        </w:rPr>
        <w:t>Title:</w:t>
      </w:r>
      <w:r w:rsidRPr="00651873">
        <w:rPr>
          <w:rFonts w:ascii="Arial" w:hAnsi="Arial" w:cs="Arial"/>
          <w:b/>
          <w:bCs/>
        </w:rPr>
        <w:tab/>
      </w:r>
      <w:r w:rsidR="00AC3FBB" w:rsidRPr="00651873">
        <w:rPr>
          <w:rFonts w:ascii="Arial" w:hAnsi="Arial" w:cs="Arial"/>
          <w:b/>
          <w:bCs/>
        </w:rPr>
        <w:t>FS_6GSpecs inputs for information</w:t>
      </w:r>
    </w:p>
    <w:p w14:paraId="3E0906BD" w14:textId="30CE6DAD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651873">
        <w:rPr>
          <w:rFonts w:ascii="Arial" w:hAnsi="Arial" w:cs="Arial"/>
          <w:b/>
          <w:bCs/>
        </w:rPr>
        <w:t>Agenda item:</w:t>
      </w:r>
      <w:r w:rsidRPr="00651873">
        <w:rPr>
          <w:rFonts w:ascii="Arial" w:hAnsi="Arial" w:cs="Arial"/>
          <w:b/>
          <w:bCs/>
        </w:rPr>
        <w:tab/>
      </w:r>
      <w:r w:rsidR="00B25573" w:rsidRPr="00651873">
        <w:rPr>
          <w:rFonts w:ascii="Arial" w:hAnsi="Arial" w:cs="Arial"/>
          <w:b/>
          <w:bCs/>
        </w:rPr>
        <w:t>21.5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7F07EDF7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>provides</w:t>
      </w:r>
      <w:r w:rsidR="00AC3FBB">
        <w:rPr>
          <w:rFonts w:ascii="Arial" w:hAnsi="Arial" w:cs="Arial"/>
          <w:i/>
          <w:iCs/>
          <w:sz w:val="24"/>
          <w:szCs w:val="24"/>
        </w:rPr>
        <w:t xml:space="preserve"> a collection of all rapporteur inputs for FS_6GSpecs (Study on 6G Specification Modernisation) submitted to SA#109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2D6438FC" w:rsidR="001723B8" w:rsidRPr="0098688C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</w:t>
      </w:r>
      <w:r w:rsidR="007A1155">
        <w:t xml:space="preserve">provides a collection of all rapporteur inputs for the Study on 6G Specification Modernisation (FS_6GSpecs) submitted to </w:t>
      </w:r>
      <w:r w:rsidR="007A1155" w:rsidRPr="0098688C">
        <w:t>SA#109 as attachments:</w:t>
      </w:r>
    </w:p>
    <w:p w14:paraId="65878EA8" w14:textId="373E94D4" w:rsidR="007A1155" w:rsidRPr="0098688C" w:rsidRDefault="007A1155" w:rsidP="007A1155">
      <w:pPr>
        <w:pStyle w:val="B1"/>
      </w:pPr>
      <w:r w:rsidRPr="0098688C">
        <w:t>-</w:t>
      </w:r>
      <w:r w:rsidRPr="0098688C">
        <w:tab/>
      </w:r>
      <w:r w:rsidR="00427B49" w:rsidRPr="0098688C">
        <w:t xml:space="preserve">6G Specification Modernisation Study Item </w:t>
      </w:r>
      <w:r w:rsidR="006D60CF">
        <w:t xml:space="preserve">Status </w:t>
      </w:r>
      <w:r w:rsidR="00427B49" w:rsidRPr="0098688C">
        <w:t>Report</w:t>
      </w:r>
      <w:r w:rsidR="000E0A2A" w:rsidRPr="0098688C">
        <w:t xml:space="preserve"> (SP-</w:t>
      </w:r>
      <w:r w:rsidR="008C600D" w:rsidRPr="0098688C">
        <w:t>2510</w:t>
      </w:r>
      <w:r w:rsidR="001B4404">
        <w:t>69</w:t>
      </w:r>
      <w:r w:rsidR="000E0A2A" w:rsidRPr="0098688C">
        <w:t>)</w:t>
      </w:r>
    </w:p>
    <w:p w14:paraId="2A3CF9C8" w14:textId="4C3F9AD9" w:rsidR="00427B49" w:rsidRPr="0098688C" w:rsidRDefault="00427B49" w:rsidP="007A1155">
      <w:pPr>
        <w:pStyle w:val="B1"/>
      </w:pPr>
      <w:r w:rsidRPr="0098688C">
        <w:t>-</w:t>
      </w:r>
      <w:r w:rsidRPr="0098688C">
        <w:tab/>
        <w:t>3GPP TR 21.802 v0.1.0</w:t>
      </w:r>
      <w:r w:rsidR="000E0A2A" w:rsidRPr="0098688C">
        <w:t xml:space="preserve"> (SP-</w:t>
      </w:r>
      <w:r w:rsidR="008C600D" w:rsidRPr="0098688C">
        <w:t>251075</w:t>
      </w:r>
      <w:r w:rsidR="000E0A2A" w:rsidRPr="0098688C">
        <w:t>)</w:t>
      </w:r>
    </w:p>
    <w:p w14:paraId="6873DA7A" w14:textId="62E75E59" w:rsidR="00427B49" w:rsidRDefault="00427B49" w:rsidP="007A1155">
      <w:pPr>
        <w:pStyle w:val="B1"/>
      </w:pPr>
      <w:r w:rsidRPr="0098688C">
        <w:t>-</w:t>
      </w:r>
      <w:r w:rsidRPr="0098688C">
        <w:tab/>
      </w:r>
      <w:r w:rsidR="000E0A2A" w:rsidRPr="0098688C">
        <w:t xml:space="preserve">Pack of </w:t>
      </w:r>
      <w:proofErr w:type="spellStart"/>
      <w:r w:rsidR="000E0A2A" w:rsidRPr="0098688C">
        <w:t>pCRs</w:t>
      </w:r>
      <w:proofErr w:type="spellEnd"/>
      <w:r w:rsidR="000E0A2A" w:rsidRPr="0098688C">
        <w:t xml:space="preserve"> endorsed by FS_6GSpecs Conference Calls #01 and #02 (SP-</w:t>
      </w:r>
      <w:r w:rsidR="008C600D" w:rsidRPr="0098688C">
        <w:t>251076</w:t>
      </w:r>
      <w:r w:rsidR="000E0A2A" w:rsidRPr="0098688C">
        <w:t>)</w:t>
      </w:r>
    </w:p>
    <w:p w14:paraId="1E1EE089" w14:textId="151F830B" w:rsidR="00D80570" w:rsidRDefault="00427B49" w:rsidP="00D80570">
      <w:r>
        <w:t>To provide inputs and comments, please attend the TSG SA/CT/RAN joint session planned for 12:30-13:30 on 16th of September (UTC +8: Beijing local time)</w:t>
      </w:r>
      <w:r w:rsidR="00DC7B9B">
        <w:t xml:space="preserve"> in RAN plenary room</w:t>
      </w:r>
      <w:r>
        <w:t>.</w:t>
      </w:r>
    </w:p>
    <w:p w14:paraId="4EE35F4A" w14:textId="25356F34" w:rsidR="00427B49" w:rsidRPr="00036F92" w:rsidRDefault="00427B49" w:rsidP="00D80570">
      <w:r>
        <w:t>SA#109 will formally agree on</w:t>
      </w:r>
      <w:r w:rsidR="0074735A">
        <w:t xml:space="preserve"> the</w:t>
      </w:r>
      <w:r>
        <w:t xml:space="preserve"> 19th of September (Day </w:t>
      </w:r>
      <w:r w:rsidR="003A4123">
        <w:t>4</w:t>
      </w:r>
      <w:r>
        <w:t xml:space="preserve"> of SA#109)</w:t>
      </w:r>
      <w:r w:rsidR="00EE0C71">
        <w:t xml:space="preserve"> the latest TR 21.802 version that reflects </w:t>
      </w:r>
      <w:r w:rsidR="00B623ED">
        <w:t>discussions from the</w:t>
      </w:r>
      <w:r w:rsidR="00EE0C71">
        <w:t xml:space="preserve"> </w:t>
      </w:r>
      <w:r w:rsidR="00954370">
        <w:t xml:space="preserve">TSG SA/CT/RAN </w:t>
      </w:r>
      <w:r w:rsidR="00EE0C71">
        <w:t>joint session</w:t>
      </w:r>
      <w:r>
        <w:t>.</w:t>
      </w:r>
    </w:p>
    <w:sectPr w:rsidR="00427B49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FB710" w14:textId="77777777" w:rsidR="001C5166" w:rsidRDefault="001C5166">
      <w:r>
        <w:separator/>
      </w:r>
    </w:p>
  </w:endnote>
  <w:endnote w:type="continuationSeparator" w:id="0">
    <w:p w14:paraId="60451783" w14:textId="77777777" w:rsidR="001C5166" w:rsidRDefault="001C5166">
      <w:r>
        <w:continuationSeparator/>
      </w:r>
    </w:p>
  </w:endnote>
  <w:endnote w:type="continuationNotice" w:id="1">
    <w:p w14:paraId="0DD8586C" w14:textId="77777777" w:rsidR="001C5166" w:rsidRDefault="001C51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DCB36" w14:textId="77777777" w:rsidR="001C5166" w:rsidRDefault="001C5166">
      <w:r>
        <w:separator/>
      </w:r>
    </w:p>
  </w:footnote>
  <w:footnote w:type="continuationSeparator" w:id="0">
    <w:p w14:paraId="7C563485" w14:textId="77777777" w:rsidR="001C5166" w:rsidRDefault="001C5166">
      <w:r>
        <w:continuationSeparator/>
      </w:r>
    </w:p>
  </w:footnote>
  <w:footnote w:type="continuationNotice" w:id="1">
    <w:p w14:paraId="6A3601C9" w14:textId="77777777" w:rsidR="001C5166" w:rsidRDefault="001C51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0A2A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6DB3"/>
    <w:rsid w:val="001A4E3E"/>
    <w:rsid w:val="001B1652"/>
    <w:rsid w:val="001B2668"/>
    <w:rsid w:val="001B4404"/>
    <w:rsid w:val="001B4885"/>
    <w:rsid w:val="001C1F7C"/>
    <w:rsid w:val="001C266C"/>
    <w:rsid w:val="001C3EC8"/>
    <w:rsid w:val="001C5166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C65"/>
    <w:rsid w:val="002A1857"/>
    <w:rsid w:val="002B6FF1"/>
    <w:rsid w:val="002B7076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123"/>
    <w:rsid w:val="003A472D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27B49"/>
    <w:rsid w:val="004318D6"/>
    <w:rsid w:val="004363E8"/>
    <w:rsid w:val="00440414"/>
    <w:rsid w:val="00450658"/>
    <w:rsid w:val="004558E9"/>
    <w:rsid w:val="0045777E"/>
    <w:rsid w:val="00466B4C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2140"/>
    <w:rsid w:val="004F75E7"/>
    <w:rsid w:val="00506776"/>
    <w:rsid w:val="00507888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1873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D60CF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2B8"/>
    <w:rsid w:val="00734961"/>
    <w:rsid w:val="00735463"/>
    <w:rsid w:val="0074735A"/>
    <w:rsid w:val="00753A8D"/>
    <w:rsid w:val="00760BB0"/>
    <w:rsid w:val="0076157A"/>
    <w:rsid w:val="007620F1"/>
    <w:rsid w:val="007660D5"/>
    <w:rsid w:val="00766E45"/>
    <w:rsid w:val="00774D87"/>
    <w:rsid w:val="00776E00"/>
    <w:rsid w:val="00776EF8"/>
    <w:rsid w:val="00777227"/>
    <w:rsid w:val="00780AFC"/>
    <w:rsid w:val="00784593"/>
    <w:rsid w:val="00786AAB"/>
    <w:rsid w:val="00796392"/>
    <w:rsid w:val="007973A6"/>
    <w:rsid w:val="00797950"/>
    <w:rsid w:val="007A00EF"/>
    <w:rsid w:val="007A1155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C600D"/>
    <w:rsid w:val="008D191D"/>
    <w:rsid w:val="008D3574"/>
    <w:rsid w:val="008D3DDD"/>
    <w:rsid w:val="008D3F18"/>
    <w:rsid w:val="008E7110"/>
    <w:rsid w:val="008F5F33"/>
    <w:rsid w:val="009028B6"/>
    <w:rsid w:val="00904D99"/>
    <w:rsid w:val="00906BA4"/>
    <w:rsid w:val="0091046A"/>
    <w:rsid w:val="009120CE"/>
    <w:rsid w:val="009148E7"/>
    <w:rsid w:val="009178FD"/>
    <w:rsid w:val="00924069"/>
    <w:rsid w:val="0092570D"/>
    <w:rsid w:val="00926086"/>
    <w:rsid w:val="00926597"/>
    <w:rsid w:val="00926ABD"/>
    <w:rsid w:val="00926D1C"/>
    <w:rsid w:val="00931240"/>
    <w:rsid w:val="00935610"/>
    <w:rsid w:val="00943EA4"/>
    <w:rsid w:val="00947F4E"/>
    <w:rsid w:val="00954370"/>
    <w:rsid w:val="0096032F"/>
    <w:rsid w:val="00962483"/>
    <w:rsid w:val="00966D47"/>
    <w:rsid w:val="009705CE"/>
    <w:rsid w:val="00970FA8"/>
    <w:rsid w:val="00971B77"/>
    <w:rsid w:val="00980D2F"/>
    <w:rsid w:val="0098688C"/>
    <w:rsid w:val="009908FB"/>
    <w:rsid w:val="00990AD4"/>
    <w:rsid w:val="00990D1A"/>
    <w:rsid w:val="00991E68"/>
    <w:rsid w:val="00992312"/>
    <w:rsid w:val="009A64B9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50E"/>
    <w:rsid w:val="00A257A0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1A63"/>
    <w:rsid w:val="00AA5351"/>
    <w:rsid w:val="00AB04EC"/>
    <w:rsid w:val="00AB1740"/>
    <w:rsid w:val="00AB476D"/>
    <w:rsid w:val="00AB5FB6"/>
    <w:rsid w:val="00AC22F8"/>
    <w:rsid w:val="00AC3FBB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44D5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23ED"/>
    <w:rsid w:val="00B65590"/>
    <w:rsid w:val="00B676BA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E5259"/>
    <w:rsid w:val="00BE79BC"/>
    <w:rsid w:val="00C022E3"/>
    <w:rsid w:val="00C131B0"/>
    <w:rsid w:val="00C20FC1"/>
    <w:rsid w:val="00C22D17"/>
    <w:rsid w:val="00C23402"/>
    <w:rsid w:val="00C24957"/>
    <w:rsid w:val="00C264A4"/>
    <w:rsid w:val="00C26BB2"/>
    <w:rsid w:val="00C344AE"/>
    <w:rsid w:val="00C35F17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B77A6"/>
    <w:rsid w:val="00DC1055"/>
    <w:rsid w:val="00DC55EC"/>
    <w:rsid w:val="00DC7B9B"/>
    <w:rsid w:val="00DD1561"/>
    <w:rsid w:val="00DD21E2"/>
    <w:rsid w:val="00DD4F5F"/>
    <w:rsid w:val="00DD775B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1196"/>
    <w:rsid w:val="00EB58D9"/>
    <w:rsid w:val="00EC3DAD"/>
    <w:rsid w:val="00ED4954"/>
    <w:rsid w:val="00ED5A43"/>
    <w:rsid w:val="00EE0943"/>
    <w:rsid w:val="00EE0C71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418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186</cp:revision>
  <cp:lastPrinted>1900-01-01T05:00:00Z</cp:lastPrinted>
  <dcterms:created xsi:type="dcterms:W3CDTF">2024-11-22T12:53:00Z</dcterms:created>
  <dcterms:modified xsi:type="dcterms:W3CDTF">2025-09-09T18:00:00Z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