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B864" w14:textId="2B777D6C" w:rsidR="00C31A94" w:rsidRPr="006C2E80" w:rsidRDefault="00C31A94" w:rsidP="00C31A94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TSG-</w:t>
      </w:r>
      <w:r>
        <w:rPr>
          <w:sz w:val="24"/>
          <w:szCs w:val="24"/>
        </w:rPr>
        <w:t>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221105</w:t>
      </w:r>
    </w:p>
    <w:p w14:paraId="2ABF9FDC" w14:textId="77777777" w:rsidR="00C31A94" w:rsidRPr="00390A60" w:rsidRDefault="00C31A94" w:rsidP="00C31A94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Budapest, Hungary, 6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– </w:t>
      </w:r>
      <w:r>
        <w:rPr>
          <w:sz w:val="24"/>
          <w:szCs w:val="24"/>
        </w:rPr>
        <w:t>7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June </w:t>
      </w:r>
      <w:r w:rsidRPr="00390A60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077E63B7" w14:textId="5BA81AF0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>New WID on Rel-18 Enhancements of 3GPP Northbound Interfaces and Application Layer APIs</w:t>
      </w:r>
    </w:p>
    <w:p w14:paraId="16C41D67" w14:textId="77777777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7CA8BB8D" w14:textId="29EE1978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>
        <w:rPr>
          <w:rFonts w:ascii="Arial" w:eastAsia="Batang" w:hAnsi="Arial"/>
          <w:b/>
          <w:sz w:val="24"/>
          <w:szCs w:val="24"/>
          <w:lang w:val="en-US"/>
        </w:rPr>
        <w:t>8</w:t>
      </w:r>
      <w:r>
        <w:rPr>
          <w:rFonts w:ascii="Arial" w:eastAsia="Batang" w:hAnsi="Arial"/>
          <w:b/>
          <w:sz w:val="24"/>
          <w:szCs w:val="24"/>
          <w:lang w:val="en-US"/>
        </w:rPr>
        <w:t>.</w:t>
      </w:r>
      <w:r w:rsidR="006F27B1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A9E7" w14:textId="77777777" w:rsidR="005B73EA" w:rsidRDefault="005B73EA">
      <w:r>
        <w:separator/>
      </w:r>
    </w:p>
  </w:endnote>
  <w:endnote w:type="continuationSeparator" w:id="0">
    <w:p w14:paraId="23B8F392" w14:textId="77777777" w:rsidR="005B73EA" w:rsidRDefault="005B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AFC91" w14:textId="77777777" w:rsidR="005B73EA" w:rsidRDefault="005B73EA">
      <w:r>
        <w:separator/>
      </w:r>
    </w:p>
  </w:footnote>
  <w:footnote w:type="continuationSeparator" w:id="0">
    <w:p w14:paraId="2BE4C68F" w14:textId="77777777" w:rsidR="005B73EA" w:rsidRDefault="005B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246BD"/>
    <w:rsid w:val="000855F6"/>
    <w:rsid w:val="000B412A"/>
    <w:rsid w:val="000B5392"/>
    <w:rsid w:val="000D17D3"/>
    <w:rsid w:val="000E2180"/>
    <w:rsid w:val="000E5826"/>
    <w:rsid w:val="00106598"/>
    <w:rsid w:val="00145ED3"/>
    <w:rsid w:val="0016024F"/>
    <w:rsid w:val="001624C7"/>
    <w:rsid w:val="001B5716"/>
    <w:rsid w:val="001E78A4"/>
    <w:rsid w:val="00212B30"/>
    <w:rsid w:val="00223447"/>
    <w:rsid w:val="00226298"/>
    <w:rsid w:val="002325C3"/>
    <w:rsid w:val="0024108A"/>
    <w:rsid w:val="00260DD5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554C5"/>
    <w:rsid w:val="00457A96"/>
    <w:rsid w:val="00493E65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B73B3"/>
    <w:rsid w:val="005B73EA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5098"/>
    <w:rsid w:val="00710020"/>
    <w:rsid w:val="0072097E"/>
    <w:rsid w:val="00766DA4"/>
    <w:rsid w:val="00770AEF"/>
    <w:rsid w:val="0077262F"/>
    <w:rsid w:val="007832A7"/>
    <w:rsid w:val="007F6D7E"/>
    <w:rsid w:val="008058DD"/>
    <w:rsid w:val="008853D4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B1315F"/>
    <w:rsid w:val="00B21D9E"/>
    <w:rsid w:val="00B343F8"/>
    <w:rsid w:val="00B411FF"/>
    <w:rsid w:val="00B44B89"/>
    <w:rsid w:val="00BC002B"/>
    <w:rsid w:val="00BE387F"/>
    <w:rsid w:val="00C0775B"/>
    <w:rsid w:val="00C31A94"/>
    <w:rsid w:val="00C404ED"/>
    <w:rsid w:val="00C43DC7"/>
    <w:rsid w:val="00C50373"/>
    <w:rsid w:val="00C61555"/>
    <w:rsid w:val="00C62E3B"/>
    <w:rsid w:val="00CB2E53"/>
    <w:rsid w:val="00CE0414"/>
    <w:rsid w:val="00D1398B"/>
    <w:rsid w:val="00D56B63"/>
    <w:rsid w:val="00D70FDD"/>
    <w:rsid w:val="00D73739"/>
    <w:rsid w:val="00D77FC4"/>
    <w:rsid w:val="00DC531B"/>
    <w:rsid w:val="00DD5EF8"/>
    <w:rsid w:val="00DE5431"/>
    <w:rsid w:val="00E27AF0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E495B"/>
    <w:rsid w:val="00F12215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</cp:revision>
  <cp:lastPrinted>2000-02-29T10:31:00Z</cp:lastPrinted>
  <dcterms:created xsi:type="dcterms:W3CDTF">2022-05-25T09:34:00Z</dcterms:created>
  <dcterms:modified xsi:type="dcterms:W3CDTF">2022-05-30T08:32:00Z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