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378"/>
        <w:gridCol w:w="67"/>
        <w:gridCol w:w="688"/>
        <w:gridCol w:w="2694"/>
        <w:gridCol w:w="527"/>
        <w:gridCol w:w="3539"/>
      </w:tblGrid>
      <w:tr w:rsidR="00D27D29" w:rsidRPr="00D27D29" w14:paraId="380D0BD3" w14:textId="77777777" w:rsidTr="00DC060D">
        <w:trPr>
          <w:cantSplit/>
        </w:trPr>
        <w:tc>
          <w:tcPr>
            <w:tcW w:w="628" w:type="pct"/>
            <w:vMerge w:val="restart"/>
          </w:tcPr>
          <w:p w14:paraId="37AEFB37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27D2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21E8A015" wp14:editId="745208D6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pct"/>
            <w:gridSpan w:val="4"/>
            <w:vMerge w:val="restart"/>
          </w:tcPr>
          <w:p w14:paraId="4EE84625" w14:textId="77777777" w:rsidR="00D27D29" w:rsidRPr="00D27D29" w:rsidRDefault="00D27D29" w:rsidP="00D27D29">
            <w:pPr>
              <w:rPr>
                <w:sz w:val="16"/>
                <w:szCs w:val="16"/>
              </w:rPr>
            </w:pPr>
            <w:r w:rsidRPr="00D27D29">
              <w:rPr>
                <w:sz w:val="16"/>
                <w:szCs w:val="16"/>
              </w:rPr>
              <w:t>INTERNATIONAL TELECOMMUNICATION UNION</w:t>
            </w:r>
          </w:p>
          <w:p w14:paraId="3FD7D920" w14:textId="77777777" w:rsidR="00D27D29" w:rsidRPr="00D27D29" w:rsidRDefault="00D27D29" w:rsidP="00D27D29">
            <w:pPr>
              <w:rPr>
                <w:b/>
                <w:bCs/>
                <w:sz w:val="26"/>
                <w:szCs w:val="26"/>
              </w:rPr>
            </w:pPr>
            <w:r w:rsidRPr="00D27D29">
              <w:rPr>
                <w:b/>
                <w:bCs/>
                <w:sz w:val="26"/>
                <w:szCs w:val="26"/>
              </w:rPr>
              <w:t>TELECOMMUNICATION</w:t>
            </w:r>
            <w:r w:rsidRPr="00D27D2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6B178BD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r w:rsidRPr="00D27D2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27D2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252" w:type="pct"/>
            <w:gridSpan w:val="2"/>
            <w:vAlign w:val="center"/>
          </w:tcPr>
          <w:p w14:paraId="7171DBE0" w14:textId="667FB127" w:rsidR="00D27D29" w:rsidRPr="00D27D29" w:rsidRDefault="00DC060D" w:rsidP="00782404">
            <w:pPr>
              <w:pStyle w:val="Docnumber"/>
            </w:pPr>
            <w:r w:rsidRPr="00DC060D">
              <w:t>SG11-LS14</w:t>
            </w:r>
            <w:r>
              <w:t>8</w:t>
            </w:r>
          </w:p>
        </w:tc>
      </w:tr>
      <w:bookmarkEnd w:id="0"/>
      <w:tr w:rsidR="00D27D29" w:rsidRPr="00D27D29" w14:paraId="42370AB8" w14:textId="77777777" w:rsidTr="00DC060D">
        <w:trPr>
          <w:cantSplit/>
        </w:trPr>
        <w:tc>
          <w:tcPr>
            <w:tcW w:w="628" w:type="pct"/>
            <w:vMerge/>
          </w:tcPr>
          <w:p w14:paraId="678B6369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120" w:type="pct"/>
            <w:gridSpan w:val="4"/>
            <w:vMerge/>
          </w:tcPr>
          <w:p w14:paraId="6971911A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252" w:type="pct"/>
            <w:gridSpan w:val="2"/>
          </w:tcPr>
          <w:p w14:paraId="44D88A1B" w14:textId="41EDCDB4" w:rsidR="00D27D29" w:rsidRPr="00D27D29" w:rsidRDefault="00D27D29" w:rsidP="00D27D2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D27D29" w:rsidRPr="00D27D29" w14:paraId="3AD7D55A" w14:textId="77777777" w:rsidTr="00DC060D">
        <w:trPr>
          <w:cantSplit/>
        </w:trPr>
        <w:tc>
          <w:tcPr>
            <w:tcW w:w="628" w:type="pct"/>
            <w:vMerge/>
            <w:tcBorders>
              <w:bottom w:val="single" w:sz="12" w:space="0" w:color="auto"/>
            </w:tcBorders>
          </w:tcPr>
          <w:p w14:paraId="54A317AC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120" w:type="pct"/>
            <w:gridSpan w:val="4"/>
            <w:vMerge/>
            <w:tcBorders>
              <w:bottom w:val="single" w:sz="12" w:space="0" w:color="auto"/>
            </w:tcBorders>
          </w:tcPr>
          <w:p w14:paraId="0FD011BB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252" w:type="pct"/>
            <w:gridSpan w:val="2"/>
            <w:tcBorders>
              <w:bottom w:val="single" w:sz="12" w:space="0" w:color="auto"/>
            </w:tcBorders>
            <w:vAlign w:val="center"/>
          </w:tcPr>
          <w:p w14:paraId="3C44EA28" w14:textId="77777777" w:rsidR="00D27D29" w:rsidRPr="00D27D29" w:rsidRDefault="00D27D29" w:rsidP="00D27D29">
            <w:pPr>
              <w:jc w:val="right"/>
              <w:rPr>
                <w:b/>
                <w:bCs/>
                <w:sz w:val="28"/>
                <w:szCs w:val="28"/>
              </w:rPr>
            </w:pPr>
            <w:r w:rsidRPr="00D27D2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27D29" w:rsidRPr="00D27D29" w14:paraId="2AB17189" w14:textId="77777777" w:rsidTr="00DC060D">
        <w:trPr>
          <w:cantSplit/>
        </w:trPr>
        <w:tc>
          <w:tcPr>
            <w:tcW w:w="838" w:type="pct"/>
            <w:gridSpan w:val="2"/>
          </w:tcPr>
          <w:p w14:paraId="0520A8DA" w14:textId="77777777" w:rsidR="00D27D29" w:rsidRPr="00D27D29" w:rsidRDefault="00D27D29" w:rsidP="00D27D2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27D29">
              <w:rPr>
                <w:b/>
                <w:bCs/>
              </w:rPr>
              <w:t>Question(s):</w:t>
            </w:r>
          </w:p>
        </w:tc>
        <w:tc>
          <w:tcPr>
            <w:tcW w:w="1910" w:type="pct"/>
            <w:gridSpan w:val="3"/>
          </w:tcPr>
          <w:p w14:paraId="50FA6DCA" w14:textId="5787731F" w:rsidR="00D27D29" w:rsidRPr="00D27D29" w:rsidRDefault="00F125B4" w:rsidP="00D27D29">
            <w:r>
              <w:t>2</w:t>
            </w:r>
            <w:r w:rsidR="00D27D29" w:rsidRPr="00D27D29">
              <w:t>/11</w:t>
            </w:r>
          </w:p>
        </w:tc>
        <w:tc>
          <w:tcPr>
            <w:tcW w:w="2252" w:type="pct"/>
            <w:gridSpan w:val="2"/>
          </w:tcPr>
          <w:p w14:paraId="3252B9DF" w14:textId="0C03FA55" w:rsidR="00D27D29" w:rsidRPr="00D27D29" w:rsidRDefault="008338F7" w:rsidP="00163083">
            <w:pPr>
              <w:jc w:val="right"/>
            </w:pPr>
            <w:r>
              <w:t>Virtual</w:t>
            </w:r>
            <w:r w:rsidR="00453007" w:rsidRPr="006B7907">
              <w:t xml:space="preserve">, </w:t>
            </w:r>
            <w:r>
              <w:t>22-31</w:t>
            </w:r>
            <w:r w:rsidR="00453007" w:rsidRPr="006B7907">
              <w:t xml:space="preserve"> </w:t>
            </w:r>
            <w:r>
              <w:t>July</w:t>
            </w:r>
            <w:r w:rsidR="00453007" w:rsidRPr="006B7907">
              <w:t xml:space="preserve"> 20</w:t>
            </w:r>
            <w:r w:rsidR="0068688C">
              <w:t>20</w:t>
            </w:r>
          </w:p>
        </w:tc>
      </w:tr>
      <w:tr w:rsidR="00D27D29" w:rsidRPr="00D27D29" w14:paraId="3D41412D" w14:textId="77777777" w:rsidTr="00DC060D">
        <w:trPr>
          <w:cantSplit/>
        </w:trPr>
        <w:tc>
          <w:tcPr>
            <w:tcW w:w="5000" w:type="pct"/>
            <w:gridSpan w:val="7"/>
          </w:tcPr>
          <w:p w14:paraId="745D6038" w14:textId="522B0E56" w:rsidR="00D27D29" w:rsidRPr="00D27D29" w:rsidRDefault="00DC060D" w:rsidP="00D27D2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916C67">
              <w:rPr>
                <w:b/>
                <w:bCs/>
              </w:rPr>
              <w:t>LS</w:t>
            </w:r>
            <w:r>
              <w:rPr>
                <w:b/>
                <w:bCs/>
              </w:rPr>
              <w:br/>
              <w:t xml:space="preserve">(Ref.: </w:t>
            </w:r>
            <w:hyperlink r:id="rId12" w:history="1">
              <w:r w:rsidRPr="00916C67">
                <w:rPr>
                  <w:rStyle w:val="Hyperlink"/>
                </w:rPr>
                <w:t>SG11-TD1</w:t>
              </w:r>
              <w:r>
                <w:rPr>
                  <w:rStyle w:val="Hyperlink"/>
                </w:rPr>
                <w:t>428</w:t>
              </w:r>
              <w:r w:rsidRPr="00916C67">
                <w:rPr>
                  <w:rStyle w:val="Hyperlink"/>
                </w:rPr>
                <w:t>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27D29" w:rsidRPr="00D27D29" w14:paraId="5D87ACFD" w14:textId="77777777" w:rsidTr="00DC060D">
        <w:trPr>
          <w:cantSplit/>
        </w:trPr>
        <w:tc>
          <w:tcPr>
            <w:tcW w:w="838" w:type="pct"/>
            <w:gridSpan w:val="2"/>
          </w:tcPr>
          <w:p w14:paraId="0B6E2681" w14:textId="77777777" w:rsidR="00D27D29" w:rsidRPr="00D27D29" w:rsidRDefault="00D27D29" w:rsidP="00D27D29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27D29">
              <w:rPr>
                <w:b/>
                <w:bCs/>
              </w:rPr>
              <w:t>Source:</w:t>
            </w:r>
          </w:p>
        </w:tc>
        <w:tc>
          <w:tcPr>
            <w:tcW w:w="4162" w:type="pct"/>
            <w:gridSpan w:val="5"/>
          </w:tcPr>
          <w:p w14:paraId="1BC7DD76" w14:textId="330FFB29" w:rsidR="00D27D29" w:rsidRPr="00D27D29" w:rsidRDefault="00163083" w:rsidP="00D27D29">
            <w:r>
              <w:t>ITU-T S</w:t>
            </w:r>
            <w:r w:rsidR="00C602BC">
              <w:t xml:space="preserve">tudy </w:t>
            </w:r>
            <w:r>
              <w:t>G</w:t>
            </w:r>
            <w:r w:rsidR="00C602BC">
              <w:t xml:space="preserve">roup </w:t>
            </w:r>
            <w:r>
              <w:t>11</w:t>
            </w:r>
          </w:p>
        </w:tc>
      </w:tr>
      <w:tr w:rsidR="007553C6" w:rsidRPr="00D27D29" w14:paraId="49C738C8" w14:textId="77777777" w:rsidTr="00DC060D">
        <w:trPr>
          <w:cantSplit/>
        </w:trPr>
        <w:tc>
          <w:tcPr>
            <w:tcW w:w="838" w:type="pct"/>
            <w:gridSpan w:val="2"/>
          </w:tcPr>
          <w:p w14:paraId="39045DCC" w14:textId="77777777" w:rsidR="007553C6" w:rsidRPr="00D27D29" w:rsidRDefault="007553C6" w:rsidP="007553C6">
            <w:bookmarkStart w:id="9" w:name="dtitle1" w:colFirst="1" w:colLast="1"/>
            <w:bookmarkEnd w:id="8"/>
            <w:r w:rsidRPr="00D27D29">
              <w:rPr>
                <w:b/>
                <w:bCs/>
              </w:rPr>
              <w:t>Title:</w:t>
            </w:r>
          </w:p>
        </w:tc>
        <w:tc>
          <w:tcPr>
            <w:tcW w:w="4162" w:type="pct"/>
            <w:gridSpan w:val="5"/>
          </w:tcPr>
          <w:p w14:paraId="778F268F" w14:textId="7842FD08" w:rsidR="007553C6" w:rsidRPr="00D27D29" w:rsidRDefault="007553C6" w:rsidP="00C86ACD">
            <w:r>
              <w:t xml:space="preserve">LS </w:t>
            </w:r>
            <w:r w:rsidR="00043E75">
              <w:t xml:space="preserve">on </w:t>
            </w:r>
            <w:r w:rsidR="00322C55">
              <w:t xml:space="preserve">initiation of </w:t>
            </w:r>
            <w:r w:rsidR="00043E75">
              <w:t>new work item</w:t>
            </w:r>
            <w:r>
              <w:t xml:space="preserve"> </w:t>
            </w:r>
            <w:r w:rsidR="008262C5">
              <w:t>Q.</w:t>
            </w:r>
            <w:r w:rsidR="008338F7">
              <w:t>Pro-</w:t>
            </w:r>
            <w:r w:rsidR="008338F7">
              <w:rPr>
                <w:rFonts w:hint="eastAsia"/>
                <w:lang w:eastAsia="zh-CN"/>
              </w:rPr>
              <w:t>Trust</w:t>
            </w:r>
            <w:r w:rsidR="004901B2">
              <w:rPr>
                <w:lang w:eastAsia="zh-CN"/>
              </w:rPr>
              <w:t xml:space="preserve"> </w:t>
            </w:r>
            <w:r w:rsidR="004901B2" w:rsidRPr="004901B2">
              <w:rPr>
                <w:lang w:eastAsia="zh-CN"/>
              </w:rPr>
              <w:t>“</w:t>
            </w:r>
            <w:r w:rsidR="004B66BF">
              <w:rPr>
                <w:color w:val="000000" w:themeColor="text1"/>
              </w:rPr>
              <w:t>Signalling procedures and protocols for enabling interconnection between trustable network entities in support of existing and emerging networks</w:t>
            </w:r>
            <w:r w:rsidR="004901B2" w:rsidRPr="004901B2">
              <w:rPr>
                <w:lang w:eastAsia="zh-CN"/>
              </w:rPr>
              <w:t>”</w:t>
            </w:r>
          </w:p>
        </w:tc>
      </w:tr>
      <w:bookmarkEnd w:id="2"/>
      <w:bookmarkEnd w:id="9"/>
      <w:tr w:rsidR="007553C6" w14:paraId="7DF978A7" w14:textId="77777777" w:rsidTr="00DC060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121D029A" w14:textId="77777777" w:rsidR="007553C6" w:rsidRDefault="007553C6" w:rsidP="007553C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553C6" w14:paraId="734F5ADB" w14:textId="77777777" w:rsidTr="00DC060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</w:tcPr>
          <w:p w14:paraId="66968D09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744" w:type="pct"/>
            <w:gridSpan w:val="3"/>
          </w:tcPr>
          <w:p w14:paraId="38AD818A" w14:textId="43A51A05" w:rsidR="007553C6" w:rsidRDefault="007553C6" w:rsidP="007553C6">
            <w:pPr>
              <w:pStyle w:val="LSForAction"/>
            </w:pPr>
            <w:r>
              <w:t>-</w:t>
            </w:r>
          </w:p>
        </w:tc>
      </w:tr>
      <w:tr w:rsidR="007553C6" w14:paraId="459C50F6" w14:textId="77777777" w:rsidTr="00DC060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</w:tcPr>
          <w:p w14:paraId="465D6796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744" w:type="pct"/>
            <w:gridSpan w:val="3"/>
          </w:tcPr>
          <w:p w14:paraId="085BD238" w14:textId="710F840F" w:rsidR="007553C6" w:rsidRDefault="007553C6" w:rsidP="007553C6">
            <w:pPr>
              <w:pStyle w:val="LSForComment"/>
            </w:pPr>
            <w:r>
              <w:t>-</w:t>
            </w:r>
          </w:p>
        </w:tc>
      </w:tr>
      <w:tr w:rsidR="007553C6" w:rsidRPr="005E31F9" w14:paraId="70AAB714" w14:textId="77777777" w:rsidTr="00DC060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</w:tcPr>
          <w:p w14:paraId="18DAC410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744" w:type="pct"/>
            <w:gridSpan w:val="3"/>
          </w:tcPr>
          <w:p w14:paraId="1BA0535C" w14:textId="30C55D8E" w:rsidR="007553C6" w:rsidRPr="00F37A09" w:rsidRDefault="008262C5" w:rsidP="007553C6">
            <w:pPr>
              <w:pStyle w:val="LSForInfo"/>
              <w:rPr>
                <w:lang w:val="fr-CH"/>
              </w:rPr>
            </w:pPr>
            <w:r w:rsidRPr="0033320E">
              <w:rPr>
                <w:lang w:val="fr-CH"/>
              </w:rPr>
              <w:t>ITU-T SG13</w:t>
            </w:r>
            <w:r w:rsidR="00F818CC">
              <w:rPr>
                <w:lang w:val="fr-CH"/>
              </w:rPr>
              <w:t>;</w:t>
            </w:r>
            <w:r w:rsidRPr="0033320E">
              <w:rPr>
                <w:lang w:val="fr-CH"/>
              </w:rPr>
              <w:t xml:space="preserve"> ITU-T SG17</w:t>
            </w:r>
            <w:r w:rsidR="00F818CC">
              <w:rPr>
                <w:lang w:val="fr-CH"/>
              </w:rPr>
              <w:t>;</w:t>
            </w:r>
            <w:r w:rsidRPr="0033320E">
              <w:rPr>
                <w:lang w:val="fr-CH"/>
              </w:rPr>
              <w:t xml:space="preserve"> ITU-T SG2</w:t>
            </w:r>
            <w:r w:rsidR="00F818CC">
              <w:rPr>
                <w:lang w:val="fr-CH"/>
              </w:rPr>
              <w:t>0;</w:t>
            </w:r>
            <w:r w:rsidRPr="0033320E">
              <w:rPr>
                <w:lang w:val="fr-CH"/>
              </w:rPr>
              <w:t xml:space="preserve"> 3GPP TSG SA3</w:t>
            </w:r>
          </w:p>
        </w:tc>
      </w:tr>
      <w:tr w:rsidR="00453007" w14:paraId="047612BF" w14:textId="77777777" w:rsidTr="00DC060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</w:tcPr>
          <w:p w14:paraId="603E5F1E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744" w:type="pct"/>
            <w:gridSpan w:val="3"/>
          </w:tcPr>
          <w:p w14:paraId="53D3EE9E" w14:textId="0AB29F75" w:rsidR="00453007" w:rsidRPr="00372C07" w:rsidRDefault="00453007" w:rsidP="00453007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="004901B2">
              <w:t>v</w:t>
            </w:r>
            <w:r w:rsidR="008338F7">
              <w:t>irtual</w:t>
            </w:r>
            <w:r w:rsidR="0068688C" w:rsidRPr="006B7907">
              <w:t xml:space="preserve">, </w:t>
            </w:r>
            <w:r w:rsidR="008338F7">
              <w:t>31</w:t>
            </w:r>
            <w:r w:rsidR="0068688C" w:rsidRPr="006B7907">
              <w:t xml:space="preserve"> </w:t>
            </w:r>
            <w:r w:rsidR="006523E0">
              <w:t>July</w:t>
            </w:r>
            <w:r w:rsidR="0068688C" w:rsidRPr="006B7907">
              <w:t xml:space="preserve"> 20</w:t>
            </w:r>
            <w:r w:rsidR="0068688C">
              <w:t>20</w:t>
            </w:r>
            <w:r w:rsidRPr="00372C07">
              <w:t>)</w:t>
            </w:r>
          </w:p>
        </w:tc>
      </w:tr>
      <w:tr w:rsidR="00453007" w14:paraId="6227BFFC" w14:textId="77777777" w:rsidTr="00DC060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  <w:tcBorders>
              <w:bottom w:val="single" w:sz="4" w:space="0" w:color="auto"/>
            </w:tcBorders>
          </w:tcPr>
          <w:p w14:paraId="40B9D9B7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744" w:type="pct"/>
            <w:gridSpan w:val="3"/>
            <w:tcBorders>
              <w:bottom w:val="single" w:sz="4" w:space="0" w:color="auto"/>
            </w:tcBorders>
          </w:tcPr>
          <w:p w14:paraId="34E22164" w14:textId="2A4CACFB" w:rsidR="00453007" w:rsidRDefault="00453007" w:rsidP="00453007">
            <w:pPr>
              <w:pStyle w:val="LSDeadline"/>
            </w:pPr>
            <w:r w:rsidRPr="00257832"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453007" w14:paraId="7A99651D" w14:textId="77777777" w:rsidTr="00DC060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8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7974D" w14:textId="37CD11F1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1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161FC" w14:textId="749CB716" w:rsidR="00453007" w:rsidRPr="00526676" w:rsidRDefault="00453007" w:rsidP="00453007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>, MIIT</w:t>
            </w:r>
            <w:r w:rsidR="00F818CC">
              <w:rPr>
                <w:rFonts w:eastAsia="DengXian"/>
                <w:lang w:val="en-US" w:eastAsia="zh-CN" w:bidi="ar"/>
              </w:rPr>
              <w:br/>
            </w:r>
            <w:r>
              <w:rPr>
                <w:rFonts w:eastAsia="DengXian"/>
                <w:lang w:val="en-US" w:eastAsia="zh-CN" w:bidi="ar"/>
              </w:rPr>
              <w:t>China</w:t>
            </w:r>
          </w:p>
        </w:tc>
        <w:tc>
          <w:tcPr>
            <w:tcW w:w="1960" w:type="pct"/>
            <w:tcBorders>
              <w:top w:val="single" w:sz="4" w:space="0" w:color="auto"/>
              <w:bottom w:val="single" w:sz="4" w:space="0" w:color="auto"/>
            </w:tcBorders>
          </w:tcPr>
          <w:p w14:paraId="04242B2F" w14:textId="1C51FFC1" w:rsidR="00453007" w:rsidRPr="00526676" w:rsidRDefault="00453007" w:rsidP="00453007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</w:t>
            </w:r>
            <w:r w:rsidR="00C602BC">
              <w:rPr>
                <w:rFonts w:eastAsia="DengXian"/>
                <w:lang w:val="en-US" w:bidi="ar"/>
              </w:rPr>
              <w:tab/>
            </w:r>
            <w:r>
              <w:rPr>
                <w:rFonts w:eastAsia="DengXian"/>
                <w:lang w:val="en-US" w:bidi="ar"/>
              </w:rPr>
              <w:t>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</w:t>
            </w:r>
            <w:r w:rsidR="00C602BC">
              <w:rPr>
                <w:rFonts w:eastAsia="DengXian"/>
                <w:lang w:val="en-US" w:bidi="ar"/>
              </w:rPr>
              <w:tab/>
            </w:r>
            <w:r w:rsidRPr="002C064F">
              <w:rPr>
                <w:rFonts w:eastAsia="DengXian"/>
                <w:lang w:val="en-US" w:bidi="ar"/>
              </w:rPr>
              <w:t>+86 10 6230</w:t>
            </w:r>
            <w:r w:rsidR="00257832"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>Email:</w:t>
            </w:r>
            <w:r w:rsidR="00C602BC">
              <w:rPr>
                <w:rFonts w:eastAsia="DengXian"/>
                <w:lang w:val="en-US" w:bidi="ar"/>
              </w:rPr>
              <w:tab/>
            </w:r>
            <w:hyperlink r:id="rId13" w:history="1">
              <w:r w:rsidR="00C602BC" w:rsidRPr="00E75BC6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6523E0" w:rsidRPr="005E31F9" w14:paraId="52A957B8" w14:textId="77777777" w:rsidTr="00DC060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875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CD500E2" w14:textId="23FD5C8B" w:rsidR="006523E0" w:rsidRDefault="006523E0" w:rsidP="006523E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165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128FE6A0" w14:textId="2B4C4E50" w:rsidR="006523E0" w:rsidRDefault="005E31F9" w:rsidP="006523E0">
            <w:pPr>
              <w:pStyle w:val="LSDeadline"/>
              <w:rPr>
                <w:rFonts w:eastAsia="DengXian"/>
                <w:lang w:val="en-US" w:eastAsia="zh-CN" w:bidi="ar"/>
              </w:rPr>
            </w:pPr>
            <w:sdt>
              <w:sdtPr>
                <w:alias w:val="ContactNameOrgCountry"/>
                <w:tag w:val="ContactNameOrgCountry"/>
                <w:id w:val="-450624836"/>
                <w:placeholder>
                  <w:docPart w:val="DF0CD0F3453746D1B0CD2EEAB183AEB2"/>
                </w:placeholder>
                <w:text w:multiLine="1"/>
              </w:sdtPr>
              <w:sdtEndPr/>
              <w:sdtContent>
                <w:r w:rsidR="006523E0" w:rsidRPr="00AA7530">
                  <w:t>Assaf Klinger</w:t>
                </w:r>
                <w:r w:rsidR="006523E0" w:rsidRPr="00AA7530">
                  <w:br/>
                  <w:t>Vaulto Technologies Ltd.</w:t>
                </w:r>
                <w:r w:rsidR="006523E0" w:rsidRPr="00AA7530">
                  <w:br/>
                  <w:t>Israel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B870CA14C21C4033AEBB09FF77D95DDE"/>
            </w:placeholder>
          </w:sdtPr>
          <w:sdtEndPr/>
          <w:sdtContent>
            <w:tc>
              <w:tcPr>
                <w:tcW w:w="1960" w:type="pct"/>
                <w:tcBorders>
                  <w:top w:val="single" w:sz="4" w:space="0" w:color="auto"/>
                  <w:bottom w:val="single" w:sz="12" w:space="0" w:color="auto"/>
                </w:tcBorders>
              </w:tcPr>
              <w:p w14:paraId="358F39CE" w14:textId="56527CB1" w:rsidR="006523E0" w:rsidRPr="004901B2" w:rsidRDefault="006523E0" w:rsidP="006523E0">
                <w:pPr>
                  <w:pStyle w:val="LSDeadline"/>
                  <w:rPr>
                    <w:rFonts w:eastAsia="DengXian"/>
                    <w:lang w:val="fr-CH" w:bidi="ar"/>
                  </w:rPr>
                </w:pPr>
                <w:r w:rsidRPr="00642996">
                  <w:rPr>
                    <w:lang w:val="fr-CH"/>
                  </w:rPr>
                  <w:t>Tel:</w:t>
                </w:r>
                <w:r w:rsidRPr="00642996">
                  <w:rPr>
                    <w:lang w:val="fr-CH"/>
                  </w:rPr>
                  <w:tab/>
                  <w:t>+972502138133</w:t>
                </w:r>
                <w:r w:rsidRPr="00642996">
                  <w:rPr>
                    <w:lang w:val="fr-CH"/>
                  </w:rPr>
                  <w:br/>
                  <w:t xml:space="preserve">E-mail: </w:t>
                </w:r>
                <w:hyperlink r:id="rId14" w:history="1">
                  <w:r w:rsidRPr="00642996">
                    <w:rPr>
                      <w:rStyle w:val="Hyperlink"/>
                      <w:rFonts w:ascii="Times New Roman" w:hAnsi="Times New Roman"/>
                      <w:lang w:val="fr-CH"/>
                    </w:rPr>
                    <w:t>assaf.klinger@gmail.com</w:t>
                  </w:r>
                </w:hyperlink>
                <w:r>
                  <w:rPr>
                    <w:lang w:val="fr-CH"/>
                  </w:rPr>
                  <w:t xml:space="preserve"> </w:t>
                </w:r>
              </w:p>
            </w:tc>
          </w:sdtContent>
        </w:sdt>
      </w:tr>
    </w:tbl>
    <w:p w14:paraId="7D7B84C6" w14:textId="77777777" w:rsidR="00526676" w:rsidRDefault="00526676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93"/>
        <w:gridCol w:w="7534"/>
      </w:tblGrid>
      <w:tr w:rsidR="00526676" w14:paraId="6193A01C" w14:textId="77777777" w:rsidTr="00DC060D">
        <w:trPr>
          <w:cantSplit/>
        </w:trPr>
        <w:tc>
          <w:tcPr>
            <w:tcW w:w="827" w:type="pct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03189833" w14:textId="632251EF" w:rsidR="00526676" w:rsidRDefault="005E31F9" w:rsidP="002C064F">
            <w:sdt>
              <w:sdt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262C5">
                  <w:t>Security, Certificate authority, SSGW, Digital Signature, Signalling Security</w:t>
                </w:r>
              </w:sdtContent>
            </w:sdt>
          </w:p>
        </w:tc>
      </w:tr>
      <w:tr w:rsidR="00526676" w14:paraId="0BECA797" w14:textId="77777777" w:rsidTr="00DC060D">
        <w:trPr>
          <w:cantSplit/>
        </w:trPr>
        <w:tc>
          <w:tcPr>
            <w:tcW w:w="827" w:type="pct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76E36027" w14:textId="358C210D" w:rsidR="00526676" w:rsidRDefault="004901B2" w:rsidP="002C064F">
                <w:r>
                  <w:rPr>
                    <w:rFonts w:hint="eastAsia"/>
                    <w:lang w:eastAsia="zh-CN"/>
                  </w:rPr>
                  <w:t xml:space="preserve">This document </w:t>
                </w:r>
                <w:r>
                  <w:rPr>
                    <w:lang w:eastAsia="zh-CN"/>
                  </w:rPr>
                  <w:t>is aimed to inform ITU-T SG13, SG17, SG20 and 3GPP on the initiation of new work item Q.Pro-Trust.</w:t>
                </w:r>
              </w:p>
            </w:tc>
          </w:sdtContent>
        </w:sdt>
      </w:tr>
    </w:tbl>
    <w:p w14:paraId="19E7D5BC" w14:textId="4D4B1BEE" w:rsidR="00043E75" w:rsidRDefault="0068688C" w:rsidP="00C602BC">
      <w:pPr>
        <w:spacing w:before="240"/>
      </w:pPr>
      <w:r>
        <w:rPr>
          <w:lang w:eastAsia="zh-CN"/>
        </w:rPr>
        <w:t>ITU-T S</w:t>
      </w:r>
      <w:r w:rsidR="00C602BC">
        <w:rPr>
          <w:lang w:eastAsia="zh-CN"/>
        </w:rPr>
        <w:t xml:space="preserve">tudy </w:t>
      </w:r>
      <w:r>
        <w:rPr>
          <w:lang w:eastAsia="zh-CN"/>
        </w:rPr>
        <w:t>G</w:t>
      </w:r>
      <w:r w:rsidR="00C602BC">
        <w:rPr>
          <w:lang w:eastAsia="zh-CN"/>
        </w:rPr>
        <w:t xml:space="preserve">roup </w:t>
      </w:r>
      <w:r>
        <w:rPr>
          <w:lang w:eastAsia="zh-CN"/>
        </w:rPr>
        <w:t>11 would like to inform</w:t>
      </w:r>
      <w:r w:rsidRPr="00234E1C">
        <w:t xml:space="preserve"> </w:t>
      </w:r>
      <w:r w:rsidR="008262C5">
        <w:rPr>
          <w:lang w:eastAsia="zh-CN"/>
        </w:rPr>
        <w:t xml:space="preserve">ITU-T SG13, SG17, SG20 and </w:t>
      </w:r>
      <w:r w:rsidR="006523E0">
        <w:t>3GPP SA</w:t>
      </w:r>
      <w:r w:rsidR="008262C5">
        <w:t>3</w:t>
      </w:r>
      <w:r w:rsidRPr="00234E1C">
        <w:rPr>
          <w:lang w:eastAsia="zh-CN"/>
        </w:rPr>
        <w:t xml:space="preserve"> </w:t>
      </w:r>
      <w:r w:rsidR="00DC060D">
        <w:rPr>
          <w:lang w:eastAsia="zh-CN"/>
        </w:rPr>
        <w:t>on</w:t>
      </w:r>
      <w:r>
        <w:rPr>
          <w:lang w:eastAsia="zh-CN"/>
        </w:rPr>
        <w:t xml:space="preserve"> current ITU-T SG11 activities </w:t>
      </w:r>
      <w:r>
        <w:t>related to the improvement of the signalling network security.</w:t>
      </w:r>
      <w:r w:rsidR="00043E75">
        <w:rPr>
          <w:rFonts w:eastAsia="MS Mincho"/>
        </w:rPr>
        <w:t xml:space="preserve"> A</w:t>
      </w:r>
      <w:r w:rsidR="00043E75">
        <w:t xml:space="preserve"> new work item </w:t>
      </w:r>
      <w:r w:rsidR="008262C5">
        <w:t>Q.</w:t>
      </w:r>
      <w:r w:rsidR="008338F7">
        <w:t>Pro-Trust</w:t>
      </w:r>
      <w:r w:rsidR="0014569E" w:rsidRPr="00043E75">
        <w:t xml:space="preserve"> </w:t>
      </w:r>
      <w:r w:rsidR="00043E75" w:rsidRPr="00043E75">
        <w:t>“</w:t>
      </w:r>
      <w:r w:rsidR="008262C5" w:rsidRPr="0033320E">
        <w:t xml:space="preserve">Signalling </w:t>
      </w:r>
      <w:r w:rsidR="008262C5">
        <w:t xml:space="preserve">procedures and protocols </w:t>
      </w:r>
      <w:r w:rsidR="008262C5" w:rsidRPr="0033320E">
        <w:t>for enabling interconnection between trustable network entities in support of existing and emerging networks</w:t>
      </w:r>
      <w:r w:rsidR="0014569E" w:rsidRPr="00043E75">
        <w:t>”</w:t>
      </w:r>
      <w:r w:rsidR="00043E75" w:rsidRPr="00043E75">
        <w:t xml:space="preserve"> </w:t>
      </w:r>
      <w:r w:rsidR="006523E0">
        <w:t>was</w:t>
      </w:r>
      <w:r w:rsidR="00043E75" w:rsidRPr="00043E75">
        <w:t xml:space="preserve"> initiated </w:t>
      </w:r>
      <w:r w:rsidR="00DC060D">
        <w:t>during</w:t>
      </w:r>
      <w:r w:rsidR="00322C55" w:rsidRPr="00043E75">
        <w:t xml:space="preserve"> SG11 </w:t>
      </w:r>
      <w:r w:rsidR="00DC060D">
        <w:t xml:space="preserve">virtual </w:t>
      </w:r>
      <w:r w:rsidR="00322C55" w:rsidRPr="00043E75">
        <w:t xml:space="preserve">meeting </w:t>
      </w:r>
      <w:r w:rsidR="00043E75" w:rsidRPr="00043E75">
        <w:t xml:space="preserve">in </w:t>
      </w:r>
      <w:r w:rsidR="006523E0">
        <w:t>July 2020</w:t>
      </w:r>
      <w:r w:rsidR="00043E75" w:rsidRPr="00043E75">
        <w:t>.</w:t>
      </w:r>
    </w:p>
    <w:p w14:paraId="6C301526" w14:textId="44F7AE9F" w:rsidR="0068688C" w:rsidRDefault="008262C5" w:rsidP="00043E75">
      <w:r w:rsidRPr="00DA0C64">
        <w:t xml:space="preserve">This </w:t>
      </w:r>
      <w:r w:rsidR="004901B2">
        <w:t xml:space="preserve">draft </w:t>
      </w:r>
      <w:r w:rsidR="00DC060D">
        <w:t xml:space="preserve">new </w:t>
      </w:r>
      <w:r w:rsidRPr="00DA0C64">
        <w:t xml:space="preserve">Recommendation </w:t>
      </w:r>
      <w:r w:rsidR="004B66BF">
        <w:t xml:space="preserve">defines </w:t>
      </w:r>
      <w:r w:rsidRPr="00DA0C64">
        <w:t xml:space="preserve">the signalling </w:t>
      </w:r>
      <w:r>
        <w:t>procedures and protocols</w:t>
      </w:r>
      <w:r w:rsidRPr="00DA0C64">
        <w:t xml:space="preserve"> involved in </w:t>
      </w:r>
      <w:r w:rsidR="008338F7">
        <w:t xml:space="preserve">reference points of </w:t>
      </w:r>
      <w:r>
        <w:t xml:space="preserve">TSa, Sa and Sc </w:t>
      </w:r>
      <w:r w:rsidRPr="00DA0C64">
        <w:t>defined in ITU-T Q.3057 for interconnection between trustable network entities in support of existing and emerging networks</w:t>
      </w:r>
      <w:r w:rsidR="008338F7">
        <w:t>.</w:t>
      </w:r>
    </w:p>
    <w:p w14:paraId="3D94BDFE" w14:textId="7F1474F2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baseline text of </w:t>
      </w:r>
      <w:r w:rsidR="004901B2">
        <w:rPr>
          <w:lang w:eastAsia="zh-CN"/>
        </w:rPr>
        <w:t>Q.Pro-Trust</w:t>
      </w:r>
      <w:r>
        <w:rPr>
          <w:lang w:eastAsia="zh-CN"/>
        </w:rPr>
        <w:t xml:space="preserve"> is available in </w:t>
      </w:r>
      <w:hyperlink r:id="rId15" w:history="1">
        <w:r w:rsidRPr="008338F7">
          <w:rPr>
            <w:rStyle w:val="Hyperlink"/>
            <w:rFonts w:ascii="Times New Roman" w:hAnsi="Times New Roman"/>
            <w:lang w:eastAsia="zh-CN"/>
          </w:rPr>
          <w:t>SG11-TD1</w:t>
        </w:r>
        <w:r w:rsidR="008262C5" w:rsidRPr="008338F7">
          <w:rPr>
            <w:rStyle w:val="Hyperlink"/>
            <w:rFonts w:ascii="Times New Roman" w:hAnsi="Times New Roman"/>
            <w:lang w:eastAsia="zh-CN"/>
          </w:rPr>
          <w:t>400</w:t>
        </w:r>
        <w:r w:rsidRPr="008338F7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0E498554" w14:textId="1777CB50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ITU-T SG11 looks forward to collaborating</w:t>
      </w:r>
      <w:r w:rsidR="00DC060D">
        <w:rPr>
          <w:lang w:eastAsia="zh-CN"/>
        </w:rPr>
        <w:t xml:space="preserve"> closely</w:t>
      </w:r>
      <w:r>
        <w:rPr>
          <w:lang w:eastAsia="zh-CN"/>
        </w:rPr>
        <w:t xml:space="preserve"> with </w:t>
      </w:r>
      <w:r w:rsidR="009822BA">
        <w:t>SG13, SG17, SG20</w:t>
      </w:r>
      <w:r w:rsidR="008262C5">
        <w:t xml:space="preserve"> </w:t>
      </w:r>
      <w:r w:rsidR="009822BA">
        <w:t>and 3GPP SA</w:t>
      </w:r>
      <w:r w:rsidR="008262C5">
        <w:t>3</w:t>
      </w:r>
      <w:r>
        <w:rPr>
          <w:lang w:eastAsia="zh-CN"/>
        </w:rPr>
        <w:t xml:space="preserve"> on this subject.</w:t>
      </w:r>
    </w:p>
    <w:p w14:paraId="6A6A5E02" w14:textId="167CBCA7" w:rsidR="007E2FE0" w:rsidRPr="00D17AF7" w:rsidRDefault="00043E75" w:rsidP="00D17AF7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 w:rsidRPr="00D17AF7">
        <w:rPr>
          <w:b/>
          <w:bCs/>
          <w:lang w:eastAsia="zh-CN"/>
        </w:rPr>
        <w:lastRenderedPageBreak/>
        <w:t>Attachment:</w:t>
      </w:r>
    </w:p>
    <w:p w14:paraId="358CA901" w14:textId="6670262C" w:rsidR="00043E75" w:rsidRDefault="005E31F9" w:rsidP="00D17AF7">
      <w:hyperlink r:id="rId16" w:history="1">
        <w:r w:rsidR="00D17AF7" w:rsidRPr="008338F7">
          <w:rPr>
            <w:rStyle w:val="Hyperlink"/>
            <w:rFonts w:ascii="Times New Roman" w:hAnsi="Times New Roman"/>
            <w:lang w:eastAsia="zh-CN"/>
          </w:rPr>
          <w:t>SG11-TD1400/GEN</w:t>
        </w:r>
      </w:hyperlink>
      <w:r w:rsidR="00DC060D" w:rsidRPr="00D17AF7">
        <w:t xml:space="preserve"> Output </w:t>
      </w:r>
      <w:r w:rsidR="00D17AF7">
        <w:t>–</w:t>
      </w:r>
      <w:r w:rsidR="00DC060D" w:rsidRPr="00D17AF7">
        <w:t xml:space="preserve"> baseline text for a new work item Q.Pro-Trust: "Signalling procedures and protocols for enabling interconnection between trustable network entities in support of existing and emerging networks" (virtual, 22-31 July 2020)</w:t>
      </w:r>
      <w:r w:rsidR="00D17AF7">
        <w:t>.</w:t>
      </w:r>
    </w:p>
    <w:p w14:paraId="2B3B28A6" w14:textId="39812933" w:rsidR="00794F4F" w:rsidRDefault="00394DBF" w:rsidP="00C602BC">
      <w:pPr>
        <w:tabs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</w:pPr>
      <w:r>
        <w:t>__________________</w:t>
      </w:r>
    </w:p>
    <w:sectPr w:rsidR="00794F4F" w:rsidSect="00DC060D">
      <w:headerReference w:type="default" r:id="rId17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7A748" w14:textId="77777777" w:rsidR="001C35C1" w:rsidRDefault="001C35C1" w:rsidP="00C42125">
      <w:pPr>
        <w:spacing w:before="0"/>
      </w:pPr>
      <w:r>
        <w:separator/>
      </w:r>
    </w:p>
  </w:endnote>
  <w:endnote w:type="continuationSeparator" w:id="0">
    <w:p w14:paraId="74ECE0BA" w14:textId="77777777" w:rsidR="001C35C1" w:rsidRDefault="001C35C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C6D3E" w14:textId="77777777" w:rsidR="001C35C1" w:rsidRDefault="001C35C1" w:rsidP="00C42125">
      <w:pPr>
        <w:spacing w:before="0"/>
      </w:pPr>
      <w:r>
        <w:separator/>
      </w:r>
    </w:p>
  </w:footnote>
  <w:footnote w:type="continuationSeparator" w:id="0">
    <w:p w14:paraId="65967D44" w14:textId="77777777" w:rsidR="001C35C1" w:rsidRDefault="001C35C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DC579" w14:textId="6DBFA018" w:rsidR="00262FD9" w:rsidRPr="00D27D29" w:rsidRDefault="00D27D29" w:rsidP="00D27D29">
    <w:pPr>
      <w:pStyle w:val="Header"/>
      <w:rPr>
        <w:sz w:val="18"/>
      </w:rPr>
    </w:pPr>
    <w:r w:rsidRPr="00D27D29">
      <w:rPr>
        <w:sz w:val="18"/>
      </w:rPr>
      <w:t xml:space="preserve">- </w:t>
    </w:r>
    <w:r w:rsidRPr="00D27D29">
      <w:rPr>
        <w:sz w:val="18"/>
      </w:rPr>
      <w:fldChar w:fldCharType="begin"/>
    </w:r>
    <w:r w:rsidRPr="00D27D29">
      <w:rPr>
        <w:sz w:val="18"/>
      </w:rPr>
      <w:instrText xml:space="preserve"> PAGE  \* MERGEFORMAT </w:instrText>
    </w:r>
    <w:r w:rsidRPr="00D27D29">
      <w:rPr>
        <w:sz w:val="18"/>
      </w:rPr>
      <w:fldChar w:fldCharType="separate"/>
    </w:r>
    <w:r w:rsidR="00654B26">
      <w:rPr>
        <w:noProof/>
        <w:sz w:val="18"/>
      </w:rPr>
      <w:t>2</w:t>
    </w:r>
    <w:r w:rsidRPr="00D27D29">
      <w:rPr>
        <w:sz w:val="18"/>
      </w:rPr>
      <w:fldChar w:fldCharType="end"/>
    </w:r>
    <w:r w:rsidRPr="00D27D29">
      <w:rPr>
        <w:sz w:val="18"/>
      </w:rPr>
      <w:t xml:space="preserve"> -</w:t>
    </w:r>
  </w:p>
  <w:p w14:paraId="39CF3105" w14:textId="0D2E1DDE" w:rsidR="00D27D29" w:rsidRPr="00D27D29" w:rsidRDefault="00D27D29" w:rsidP="00D27D29">
    <w:pPr>
      <w:pStyle w:val="Header"/>
      <w:spacing w:after="240"/>
      <w:rPr>
        <w:sz w:val="18"/>
      </w:rPr>
    </w:pPr>
    <w:r w:rsidRPr="00D27D29">
      <w:rPr>
        <w:sz w:val="18"/>
      </w:rPr>
      <w:fldChar w:fldCharType="begin"/>
    </w:r>
    <w:r w:rsidRPr="00D27D29">
      <w:rPr>
        <w:sz w:val="18"/>
      </w:rPr>
      <w:instrText xml:space="preserve"> STYLEREF  Docnumber  </w:instrText>
    </w:r>
    <w:r w:rsidRPr="00D27D29">
      <w:rPr>
        <w:sz w:val="18"/>
      </w:rPr>
      <w:fldChar w:fldCharType="separate"/>
    </w:r>
    <w:r w:rsidR="005E31F9">
      <w:rPr>
        <w:noProof/>
        <w:sz w:val="18"/>
      </w:rPr>
      <w:t>SG11-LS148</w:t>
    </w:r>
    <w:r w:rsidRPr="00D27D2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AB23E0"/>
    <w:multiLevelType w:val="hybridMultilevel"/>
    <w:tmpl w:val="98BA9BF4"/>
    <w:lvl w:ilvl="0" w:tplc="18B2A7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4896"/>
    <w:rsid w:val="00036034"/>
    <w:rsid w:val="00043E75"/>
    <w:rsid w:val="00044D9C"/>
    <w:rsid w:val="00057000"/>
    <w:rsid w:val="000640E0"/>
    <w:rsid w:val="000821A9"/>
    <w:rsid w:val="000A238A"/>
    <w:rsid w:val="000A5CA2"/>
    <w:rsid w:val="000C70F2"/>
    <w:rsid w:val="000E6A3A"/>
    <w:rsid w:val="0010121F"/>
    <w:rsid w:val="00125432"/>
    <w:rsid w:val="00137F40"/>
    <w:rsid w:val="0014569E"/>
    <w:rsid w:val="00163083"/>
    <w:rsid w:val="001871EC"/>
    <w:rsid w:val="001976B4"/>
    <w:rsid w:val="001A670F"/>
    <w:rsid w:val="001C35C1"/>
    <w:rsid w:val="001C62B8"/>
    <w:rsid w:val="001C6FD3"/>
    <w:rsid w:val="001D2650"/>
    <w:rsid w:val="001E7B0E"/>
    <w:rsid w:val="001F141D"/>
    <w:rsid w:val="001F3F36"/>
    <w:rsid w:val="00200A06"/>
    <w:rsid w:val="00224E87"/>
    <w:rsid w:val="00225CAB"/>
    <w:rsid w:val="002415D5"/>
    <w:rsid w:val="00257832"/>
    <w:rsid w:val="002622FA"/>
    <w:rsid w:val="00262FD9"/>
    <w:rsid w:val="00263518"/>
    <w:rsid w:val="00267AA5"/>
    <w:rsid w:val="0027031C"/>
    <w:rsid w:val="00277326"/>
    <w:rsid w:val="00292F95"/>
    <w:rsid w:val="002A1046"/>
    <w:rsid w:val="002A401B"/>
    <w:rsid w:val="002B3C3D"/>
    <w:rsid w:val="002C064F"/>
    <w:rsid w:val="002C26C0"/>
    <w:rsid w:val="002C7D50"/>
    <w:rsid w:val="002E79CB"/>
    <w:rsid w:val="002F00ED"/>
    <w:rsid w:val="002F055A"/>
    <w:rsid w:val="002F7879"/>
    <w:rsid w:val="002F7F55"/>
    <w:rsid w:val="0030610F"/>
    <w:rsid w:val="0030745F"/>
    <w:rsid w:val="00314630"/>
    <w:rsid w:val="0032090A"/>
    <w:rsid w:val="00321CDE"/>
    <w:rsid w:val="00322C55"/>
    <w:rsid w:val="00333E15"/>
    <w:rsid w:val="003358D9"/>
    <w:rsid w:val="0036651C"/>
    <w:rsid w:val="00372C07"/>
    <w:rsid w:val="0038715D"/>
    <w:rsid w:val="0039321C"/>
    <w:rsid w:val="00393735"/>
    <w:rsid w:val="00394DBF"/>
    <w:rsid w:val="003A2540"/>
    <w:rsid w:val="003A43EF"/>
    <w:rsid w:val="003A4903"/>
    <w:rsid w:val="003A5FD1"/>
    <w:rsid w:val="003C4985"/>
    <w:rsid w:val="003D7636"/>
    <w:rsid w:val="003F2BED"/>
    <w:rsid w:val="003F3C24"/>
    <w:rsid w:val="004244A9"/>
    <w:rsid w:val="00434064"/>
    <w:rsid w:val="00443878"/>
    <w:rsid w:val="00453007"/>
    <w:rsid w:val="00470470"/>
    <w:rsid w:val="0047067E"/>
    <w:rsid w:val="004712CA"/>
    <w:rsid w:val="0047422E"/>
    <w:rsid w:val="00486B64"/>
    <w:rsid w:val="00487051"/>
    <w:rsid w:val="004901B2"/>
    <w:rsid w:val="004966AB"/>
    <w:rsid w:val="004B66BF"/>
    <w:rsid w:val="004B6954"/>
    <w:rsid w:val="004C0673"/>
    <w:rsid w:val="004C0926"/>
    <w:rsid w:val="004F3816"/>
    <w:rsid w:val="005175CF"/>
    <w:rsid w:val="00526676"/>
    <w:rsid w:val="005528CF"/>
    <w:rsid w:val="00566EDA"/>
    <w:rsid w:val="00572654"/>
    <w:rsid w:val="005811DB"/>
    <w:rsid w:val="005B5629"/>
    <w:rsid w:val="005C0300"/>
    <w:rsid w:val="005E2CB9"/>
    <w:rsid w:val="005E31F9"/>
    <w:rsid w:val="005F4B6A"/>
    <w:rsid w:val="00615A0A"/>
    <w:rsid w:val="00621A25"/>
    <w:rsid w:val="006333D4"/>
    <w:rsid w:val="006369B2"/>
    <w:rsid w:val="006523E0"/>
    <w:rsid w:val="00652C03"/>
    <w:rsid w:val="00654B26"/>
    <w:rsid w:val="006570B0"/>
    <w:rsid w:val="0068472E"/>
    <w:rsid w:val="0068688C"/>
    <w:rsid w:val="0069210B"/>
    <w:rsid w:val="006A4055"/>
    <w:rsid w:val="006B76A8"/>
    <w:rsid w:val="006C5641"/>
    <w:rsid w:val="006D1089"/>
    <w:rsid w:val="006D7355"/>
    <w:rsid w:val="00731135"/>
    <w:rsid w:val="007324AF"/>
    <w:rsid w:val="007409B4"/>
    <w:rsid w:val="0075525E"/>
    <w:rsid w:val="007553C6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04A2"/>
    <w:rsid w:val="007D3F11"/>
    <w:rsid w:val="007E2FE0"/>
    <w:rsid w:val="007F2695"/>
    <w:rsid w:val="007F664D"/>
    <w:rsid w:val="0080055A"/>
    <w:rsid w:val="00810900"/>
    <w:rsid w:val="008262C5"/>
    <w:rsid w:val="008272D1"/>
    <w:rsid w:val="008338F7"/>
    <w:rsid w:val="00842137"/>
    <w:rsid w:val="0088693E"/>
    <w:rsid w:val="0089088E"/>
    <w:rsid w:val="00892297"/>
    <w:rsid w:val="008D599B"/>
    <w:rsid w:val="008E0172"/>
    <w:rsid w:val="00902F6E"/>
    <w:rsid w:val="0091225B"/>
    <w:rsid w:val="00930F6B"/>
    <w:rsid w:val="009406B5"/>
    <w:rsid w:val="009427EE"/>
    <w:rsid w:val="00946166"/>
    <w:rsid w:val="00962A84"/>
    <w:rsid w:val="009822BA"/>
    <w:rsid w:val="00983164"/>
    <w:rsid w:val="009972EF"/>
    <w:rsid w:val="00997455"/>
    <w:rsid w:val="009E6045"/>
    <w:rsid w:val="009E766E"/>
    <w:rsid w:val="009F715E"/>
    <w:rsid w:val="00A06242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AB16A8"/>
    <w:rsid w:val="00B030B7"/>
    <w:rsid w:val="00B05821"/>
    <w:rsid w:val="00B26C28"/>
    <w:rsid w:val="00B330F1"/>
    <w:rsid w:val="00B453F5"/>
    <w:rsid w:val="00B52B81"/>
    <w:rsid w:val="00B52FC9"/>
    <w:rsid w:val="00B53D1B"/>
    <w:rsid w:val="00B61A94"/>
    <w:rsid w:val="00B718A5"/>
    <w:rsid w:val="00BF2FD5"/>
    <w:rsid w:val="00C016B4"/>
    <w:rsid w:val="00C3501D"/>
    <w:rsid w:val="00C42125"/>
    <w:rsid w:val="00C44B74"/>
    <w:rsid w:val="00C602BC"/>
    <w:rsid w:val="00C62814"/>
    <w:rsid w:val="00C74152"/>
    <w:rsid w:val="00C74937"/>
    <w:rsid w:val="00C774EE"/>
    <w:rsid w:val="00C8515B"/>
    <w:rsid w:val="00C86ACD"/>
    <w:rsid w:val="00C9460E"/>
    <w:rsid w:val="00CB3E1B"/>
    <w:rsid w:val="00CE2071"/>
    <w:rsid w:val="00CF4855"/>
    <w:rsid w:val="00D0721C"/>
    <w:rsid w:val="00D17AF7"/>
    <w:rsid w:val="00D230FA"/>
    <w:rsid w:val="00D26C44"/>
    <w:rsid w:val="00D27D29"/>
    <w:rsid w:val="00DB33F4"/>
    <w:rsid w:val="00DC060D"/>
    <w:rsid w:val="00DE3062"/>
    <w:rsid w:val="00DE5C00"/>
    <w:rsid w:val="00DF12E8"/>
    <w:rsid w:val="00E10D05"/>
    <w:rsid w:val="00E12935"/>
    <w:rsid w:val="00E1406C"/>
    <w:rsid w:val="00E204DD"/>
    <w:rsid w:val="00E27E06"/>
    <w:rsid w:val="00E4278A"/>
    <w:rsid w:val="00E44AA8"/>
    <w:rsid w:val="00E53C24"/>
    <w:rsid w:val="00E55409"/>
    <w:rsid w:val="00EA04C6"/>
    <w:rsid w:val="00EB1B8F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818CC"/>
    <w:rsid w:val="00F87D28"/>
    <w:rsid w:val="00FA5AA8"/>
    <w:rsid w:val="00FC65C7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uiPriority w:val="99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2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23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3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3E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3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3E0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17-SG11-200722-TD-GEN-1428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00722-TD-GEN-1400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00722-TD-GEN-1400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F0CD0F3453746D1B0CD2EEAB183A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21A0E-F292-43F2-9F6B-BA190D5A821A}"/>
      </w:docPartPr>
      <w:docPartBody>
        <w:p w:rsidR="006D49C4" w:rsidRDefault="00401084" w:rsidP="00401084">
          <w:pPr>
            <w:pStyle w:val="DF0CD0F3453746D1B0CD2EEAB183AEB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870CA14C21C4033AEBB09FF77D95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54DD5-C43A-4681-A6F8-DBC49C9D26EB}"/>
      </w:docPartPr>
      <w:docPartBody>
        <w:p w:rsidR="006D49C4" w:rsidRDefault="00401084" w:rsidP="00401084">
          <w:pPr>
            <w:pStyle w:val="B870CA14C21C4033AEBB09FF77D95DD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0F1023"/>
    <w:rsid w:val="001878F0"/>
    <w:rsid w:val="00224C58"/>
    <w:rsid w:val="002945FD"/>
    <w:rsid w:val="003358BD"/>
    <w:rsid w:val="00390E6F"/>
    <w:rsid w:val="00401084"/>
    <w:rsid w:val="0041273A"/>
    <w:rsid w:val="00433F1D"/>
    <w:rsid w:val="005469E6"/>
    <w:rsid w:val="005911C3"/>
    <w:rsid w:val="005E55FD"/>
    <w:rsid w:val="00624E55"/>
    <w:rsid w:val="006431B1"/>
    <w:rsid w:val="006B7BF4"/>
    <w:rsid w:val="006C2B25"/>
    <w:rsid w:val="006D49C4"/>
    <w:rsid w:val="007428AF"/>
    <w:rsid w:val="007555A7"/>
    <w:rsid w:val="0077626E"/>
    <w:rsid w:val="007D1402"/>
    <w:rsid w:val="00846F83"/>
    <w:rsid w:val="00861D65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AF7985"/>
    <w:rsid w:val="00B10FC9"/>
    <w:rsid w:val="00B338A2"/>
    <w:rsid w:val="00B94313"/>
    <w:rsid w:val="00BE619E"/>
    <w:rsid w:val="00C77B2C"/>
    <w:rsid w:val="00C9563D"/>
    <w:rsid w:val="00D54C12"/>
    <w:rsid w:val="00DD63DA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1084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C46B7BD079224212B45BBDFAD047C508">
    <w:name w:val="C46B7BD079224212B45BBDFAD047C508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11F6D45766F4CEF88C0376E0DC1AFB9">
    <w:name w:val="511F6D45766F4CEF88C0376E0DC1AFB9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9063201FCB244019FE13F31F1773A32">
    <w:name w:val="09063201FCB244019FE13F31F1773A32"/>
    <w:rsid w:val="00401084"/>
    <w:rPr>
      <w:lang w:bidi="he-IL"/>
    </w:rPr>
  </w:style>
  <w:style w:type="paragraph" w:customStyle="1" w:styleId="DF0CD0F3453746D1B0CD2EEAB183AEB2">
    <w:name w:val="DF0CD0F3453746D1B0CD2EEAB183AEB2"/>
    <w:rsid w:val="00401084"/>
    <w:rPr>
      <w:lang w:bidi="he-IL"/>
    </w:rPr>
  </w:style>
  <w:style w:type="paragraph" w:customStyle="1" w:styleId="B870CA14C21C4033AEBB09FF77D95DDE">
    <w:name w:val="B870CA14C21C4033AEBB09FF77D95DDE"/>
    <w:rsid w:val="00401084"/>
    <w:rPr>
      <w:lang w:bidi="he-IL"/>
    </w:rPr>
  </w:style>
  <w:style w:type="paragraph" w:customStyle="1" w:styleId="12AC49BCF40B408099161A42AB6A7B10">
    <w:name w:val="12AC49BCF40B408099161A42AB6A7B10"/>
    <w:rsid w:val="00401084"/>
    <w:rPr>
      <w:lang w:bidi="he-I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ITU-T SG13, SG17, SG20 and 3GPP on the initiation of new work item Q.Pro-Trust.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3f6fad35-1f81-480e-a4e5-6e5474dcfb96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19BCA-D8D5-467A-888F-E7E664E5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9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initiation of new work item ITU-T Q.CIDA [to ITU-T SG2]</vt:lpstr>
    </vt:vector>
  </TitlesOfParts>
  <Manager>ITU-T</Manager>
  <Company>International Telecommunication Union (ITU)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Q.Pro-Trust “Signalling procedures and protocols for enabling interconnection between trustable network entities in support of existing and emerging networks”</dc:title>
  <dc:subject/>
  <dc:creator>ITU-T Study Group 11</dc:creator>
  <cp:keywords>Security, Certificate authority, SSGW, Digital Signature, Signalling Security</cp:keywords>
  <dc:description>SG11-LS148  For: Virtual, 22-31 July 2020_x000d_Document date: _x000d_Saved by ITU51014337 at 18:10:26 on 04/08/2020</dc:description>
  <cp:lastModifiedBy>ITU-T SG11</cp:lastModifiedBy>
  <cp:revision>5</cp:revision>
  <dcterms:created xsi:type="dcterms:W3CDTF">2020-08-04T16:03:00Z</dcterms:created>
  <dcterms:modified xsi:type="dcterms:W3CDTF">2020-08-06T07:38:00Z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SG11-LS148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Virtual, 22-31 July 2020</vt:lpwstr>
  </property>
  <property fmtid="{D5CDD505-2E9C-101B-9397-08002B2CF9AE}" pid="15" name="Docauthor">
    <vt:lpwstr>ITU-T Study Group 11</vt:lpwstr>
  </property>
</Properties>
</file>