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7679E90F"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r w:rsidR="00B06E2B">
              <w:t>3</w:t>
            </w:r>
            <w:r w:rsidRPr="004D3578">
              <w:t>.</w:t>
            </w:r>
            <w:r w:rsidR="00CA357F">
              <w:t>0</w:t>
            </w:r>
            <w:r w:rsidR="00CE21F5" w:rsidRPr="004D3578">
              <w:t xml:space="preserve"> </w:t>
            </w:r>
            <w:r w:rsidRPr="004D3578">
              <w:rPr>
                <w:sz w:val="32"/>
              </w:rPr>
              <w:t>(</w:t>
            </w:r>
            <w:r>
              <w:rPr>
                <w:sz w:val="32"/>
              </w:rPr>
              <w:t>20</w:t>
            </w:r>
            <w:r w:rsidR="00CA357F">
              <w:rPr>
                <w:sz w:val="32"/>
              </w:rPr>
              <w:t>2</w:t>
            </w:r>
            <w:r w:rsidR="00B06E2B">
              <w:rPr>
                <w:sz w:val="32"/>
              </w:rPr>
              <w:t>5</w:t>
            </w:r>
            <w:r w:rsidRPr="004D3578">
              <w:rPr>
                <w:sz w:val="32"/>
              </w:rPr>
              <w:t>-</w:t>
            </w:r>
            <w:r w:rsidR="00B06E2B">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14" o:title=""/>
                </v:shape>
                <o:OLEObject Type="Embed" ProgID="Word.Picture.8" ShapeID="_x0000_i1025" DrawAspect="Content" ObjectID="_1825827397" r:id="rId15"/>
              </w:object>
            </w:r>
          </w:p>
        </w:tc>
        <w:tc>
          <w:tcPr>
            <w:tcW w:w="5540" w:type="dxa"/>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B766D5">
              <w:rPr>
                <w:noProof/>
                <w:sz w:val="18"/>
              </w:rPr>
              <w:t>4</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7F9160B1" w14:textId="14734335" w:rsidR="00B766D5"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B766D5">
        <w:t>Foreword</w:t>
      </w:r>
      <w:r w:rsidR="00B766D5">
        <w:tab/>
      </w:r>
      <w:r w:rsidR="00B766D5">
        <w:fldChar w:fldCharType="begin" w:fldLock="1"/>
      </w:r>
      <w:r w:rsidR="00B766D5">
        <w:instrText xml:space="preserve"> PAGEREF _Toc169752786 \h </w:instrText>
      </w:r>
      <w:r w:rsidR="00B766D5">
        <w:fldChar w:fldCharType="separate"/>
      </w:r>
      <w:r w:rsidR="00B766D5">
        <w:t>5</w:t>
      </w:r>
      <w:r w:rsidR="00B766D5">
        <w:fldChar w:fldCharType="end"/>
      </w:r>
    </w:p>
    <w:p w14:paraId="073765FB" w14:textId="33DB1699" w:rsidR="00B766D5" w:rsidRDefault="00B766D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_Toc169752787 \h </w:instrText>
      </w:r>
      <w:r>
        <w:fldChar w:fldCharType="separate"/>
      </w:r>
      <w:r>
        <w:t>7</w:t>
      </w:r>
      <w:r>
        <w:fldChar w:fldCharType="end"/>
      </w:r>
    </w:p>
    <w:p w14:paraId="73501570" w14:textId="1455C612" w:rsidR="00B766D5" w:rsidRDefault="00B766D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_Toc169752788 \h </w:instrText>
      </w:r>
      <w:r>
        <w:fldChar w:fldCharType="separate"/>
      </w:r>
      <w:r>
        <w:t>7</w:t>
      </w:r>
      <w:r>
        <w:fldChar w:fldCharType="end"/>
      </w:r>
    </w:p>
    <w:p w14:paraId="62535FEC" w14:textId="36201C03" w:rsidR="00B766D5" w:rsidRDefault="00B766D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_Toc169752789 \h </w:instrText>
      </w:r>
      <w:r>
        <w:fldChar w:fldCharType="separate"/>
      </w:r>
      <w:r>
        <w:t>8</w:t>
      </w:r>
      <w:r>
        <w:fldChar w:fldCharType="end"/>
      </w:r>
    </w:p>
    <w:p w14:paraId="3393D2DA" w14:textId="13BBF49D" w:rsidR="00B766D5" w:rsidRDefault="00B766D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_Toc169752790 \h </w:instrText>
      </w:r>
      <w:r>
        <w:fldChar w:fldCharType="separate"/>
      </w:r>
      <w:r>
        <w:t>8</w:t>
      </w:r>
      <w:r>
        <w:fldChar w:fldCharType="end"/>
      </w:r>
    </w:p>
    <w:p w14:paraId="490CC12C" w14:textId="48C48FF5" w:rsidR="00B766D5" w:rsidRDefault="00B766D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_Toc169752791 \h </w:instrText>
      </w:r>
      <w:r>
        <w:fldChar w:fldCharType="separate"/>
      </w:r>
      <w:r>
        <w:t>8</w:t>
      </w:r>
      <w:r>
        <w:fldChar w:fldCharType="end"/>
      </w:r>
    </w:p>
    <w:p w14:paraId="095B95DF" w14:textId="4468D081" w:rsidR="00B766D5" w:rsidRDefault="00B766D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_Toc169752792 \h </w:instrText>
      </w:r>
      <w:r>
        <w:fldChar w:fldCharType="separate"/>
      </w:r>
      <w:r>
        <w:t>8</w:t>
      </w:r>
      <w:r>
        <w:fldChar w:fldCharType="end"/>
      </w:r>
    </w:p>
    <w:p w14:paraId="19913A2C" w14:textId="1255CA67" w:rsidR="00B766D5" w:rsidRDefault="00B766D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_Toc169752793 \h </w:instrText>
      </w:r>
      <w:r>
        <w:fldChar w:fldCharType="separate"/>
      </w:r>
      <w:r>
        <w:t>8</w:t>
      </w:r>
      <w:r>
        <w:fldChar w:fldCharType="end"/>
      </w:r>
    </w:p>
    <w:p w14:paraId="73715943" w14:textId="344D5F91" w:rsidR="00B766D5" w:rsidRDefault="00B766D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_Toc169752794 \h </w:instrText>
      </w:r>
      <w:r>
        <w:fldChar w:fldCharType="separate"/>
      </w:r>
      <w:r>
        <w:t>8</w:t>
      </w:r>
      <w:r>
        <w:fldChar w:fldCharType="end"/>
      </w:r>
    </w:p>
    <w:p w14:paraId="5E7A50C8" w14:textId="4ED3F46B" w:rsidR="00B766D5" w:rsidRDefault="00B766D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_Toc169752795 \h </w:instrText>
      </w:r>
      <w:r>
        <w:fldChar w:fldCharType="separate"/>
      </w:r>
      <w:r>
        <w:t>9</w:t>
      </w:r>
      <w:r>
        <w:fldChar w:fldCharType="end"/>
      </w:r>
    </w:p>
    <w:p w14:paraId="1579E2CC" w14:textId="7B3C4964" w:rsidR="00B766D5" w:rsidRDefault="00B766D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_Toc169752796 \h </w:instrText>
      </w:r>
      <w:r>
        <w:fldChar w:fldCharType="separate"/>
      </w:r>
      <w:r>
        <w:t>9</w:t>
      </w:r>
      <w:r>
        <w:fldChar w:fldCharType="end"/>
      </w:r>
    </w:p>
    <w:p w14:paraId="7FFE734A" w14:textId="451753BB" w:rsidR="00B766D5" w:rsidRDefault="00B766D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_Toc169752797 \h </w:instrText>
      </w:r>
      <w:r>
        <w:fldChar w:fldCharType="separate"/>
      </w:r>
      <w:r>
        <w:t>9</w:t>
      </w:r>
      <w:r>
        <w:fldChar w:fldCharType="end"/>
      </w:r>
    </w:p>
    <w:p w14:paraId="5F99CD26" w14:textId="28340EAE" w:rsidR="00B766D5" w:rsidRDefault="00B766D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_Toc169752798 \h </w:instrText>
      </w:r>
      <w:r>
        <w:fldChar w:fldCharType="separate"/>
      </w:r>
      <w:r>
        <w:t>9</w:t>
      </w:r>
      <w:r>
        <w:fldChar w:fldCharType="end"/>
      </w:r>
    </w:p>
    <w:p w14:paraId="2A6020F8" w14:textId="3DEEE3C7" w:rsidR="00B766D5" w:rsidRDefault="00B766D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_Toc169752799 \h </w:instrText>
      </w:r>
      <w:r>
        <w:fldChar w:fldCharType="separate"/>
      </w:r>
      <w:r>
        <w:t>9</w:t>
      </w:r>
      <w:r>
        <w:fldChar w:fldCharType="end"/>
      </w:r>
    </w:p>
    <w:p w14:paraId="44DD8EBA" w14:textId="7602E9FC" w:rsidR="00B766D5" w:rsidRDefault="00B766D5">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_Toc169752800 \h </w:instrText>
      </w:r>
      <w:r>
        <w:fldChar w:fldCharType="separate"/>
      </w:r>
      <w:r>
        <w:t>9</w:t>
      </w:r>
      <w:r>
        <w:fldChar w:fldCharType="end"/>
      </w:r>
    </w:p>
    <w:p w14:paraId="02B95E19" w14:textId="2ED6798C" w:rsidR="00B766D5" w:rsidRDefault="00B766D5">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_Toc169752801 \h </w:instrText>
      </w:r>
      <w:r>
        <w:fldChar w:fldCharType="separate"/>
      </w:r>
      <w:r>
        <w:t>9</w:t>
      </w:r>
      <w:r>
        <w:fldChar w:fldCharType="end"/>
      </w:r>
    </w:p>
    <w:p w14:paraId="1C5BA779" w14:textId="2BD2D2AF" w:rsidR="00B766D5" w:rsidRDefault="00B766D5">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_Toc169752802 \h </w:instrText>
      </w:r>
      <w:r>
        <w:fldChar w:fldCharType="separate"/>
      </w:r>
      <w:r>
        <w:t>9</w:t>
      </w:r>
      <w:r>
        <w:fldChar w:fldCharType="end"/>
      </w:r>
    </w:p>
    <w:p w14:paraId="03347DE4" w14:textId="756CF073" w:rsidR="00B766D5" w:rsidRDefault="00B766D5">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_Toc169752803 \h </w:instrText>
      </w:r>
      <w:r>
        <w:fldChar w:fldCharType="separate"/>
      </w:r>
      <w:r>
        <w:t>9</w:t>
      </w:r>
      <w:r>
        <w:fldChar w:fldCharType="end"/>
      </w:r>
    </w:p>
    <w:p w14:paraId="0FCE4F66" w14:textId="6C5BE5A4" w:rsidR="00B766D5" w:rsidRDefault="00B766D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_Toc169752804 \h </w:instrText>
      </w:r>
      <w:r>
        <w:fldChar w:fldCharType="separate"/>
      </w:r>
      <w:r>
        <w:t>10</w:t>
      </w:r>
      <w:r>
        <w:fldChar w:fldCharType="end"/>
      </w:r>
    </w:p>
    <w:p w14:paraId="78C8BF0A" w14:textId="5A31F92F" w:rsidR="00B766D5" w:rsidRDefault="00B766D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_Toc169752805 \h </w:instrText>
      </w:r>
      <w:r>
        <w:fldChar w:fldCharType="separate"/>
      </w:r>
      <w:r>
        <w:t>10</w:t>
      </w:r>
      <w:r>
        <w:fldChar w:fldCharType="end"/>
      </w:r>
    </w:p>
    <w:p w14:paraId="4855E24F" w14:textId="60363454" w:rsidR="00B766D5" w:rsidRDefault="00B766D5">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_Toc169752806 \h </w:instrText>
      </w:r>
      <w:r>
        <w:fldChar w:fldCharType="separate"/>
      </w:r>
      <w:r>
        <w:t>10</w:t>
      </w:r>
      <w:r>
        <w:fldChar w:fldCharType="end"/>
      </w:r>
    </w:p>
    <w:p w14:paraId="21D7DE52" w14:textId="345EC9E1" w:rsidR="00B766D5" w:rsidRDefault="00B766D5">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_Toc169752807 \h </w:instrText>
      </w:r>
      <w:r>
        <w:fldChar w:fldCharType="separate"/>
      </w:r>
      <w:r>
        <w:t>10</w:t>
      </w:r>
      <w:r>
        <w:fldChar w:fldCharType="end"/>
      </w:r>
    </w:p>
    <w:p w14:paraId="7178BFA9" w14:textId="0B147AC5" w:rsidR="00B766D5" w:rsidRDefault="00B766D5">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_Toc169752808 \h </w:instrText>
      </w:r>
      <w:r>
        <w:fldChar w:fldCharType="separate"/>
      </w:r>
      <w:r>
        <w:t>10</w:t>
      </w:r>
      <w:r>
        <w:fldChar w:fldCharType="end"/>
      </w:r>
    </w:p>
    <w:p w14:paraId="405DA85C" w14:textId="3B2D52CD" w:rsidR="00B766D5" w:rsidRDefault="00B766D5">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_Toc169752809 \h </w:instrText>
      </w:r>
      <w:r>
        <w:fldChar w:fldCharType="separate"/>
      </w:r>
      <w:r>
        <w:t>11</w:t>
      </w:r>
      <w:r>
        <w:fldChar w:fldCharType="end"/>
      </w:r>
    </w:p>
    <w:p w14:paraId="6410B5E6" w14:textId="1A37D30C" w:rsidR="00B766D5" w:rsidRDefault="00B766D5">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_Toc169752810 \h </w:instrText>
      </w:r>
      <w:r>
        <w:fldChar w:fldCharType="separate"/>
      </w:r>
      <w:r>
        <w:t>11</w:t>
      </w:r>
      <w:r>
        <w:fldChar w:fldCharType="end"/>
      </w:r>
    </w:p>
    <w:p w14:paraId="701F28A5" w14:textId="1EFF5CA7" w:rsidR="00B766D5" w:rsidRDefault="00B766D5">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_Toc169752811 \h </w:instrText>
      </w:r>
      <w:r>
        <w:fldChar w:fldCharType="separate"/>
      </w:r>
      <w:r>
        <w:t>11</w:t>
      </w:r>
      <w:r>
        <w:fldChar w:fldCharType="end"/>
      </w:r>
    </w:p>
    <w:p w14:paraId="766737F3" w14:textId="7FBE56A4" w:rsidR="00B766D5" w:rsidRDefault="00B766D5">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_Toc169752812 \h </w:instrText>
      </w:r>
      <w:r>
        <w:fldChar w:fldCharType="separate"/>
      </w:r>
      <w:r>
        <w:t>11</w:t>
      </w:r>
      <w:r>
        <w:fldChar w:fldCharType="end"/>
      </w:r>
    </w:p>
    <w:p w14:paraId="70DA68C6" w14:textId="759D2A3C" w:rsidR="00B766D5" w:rsidRDefault="00B766D5">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_Toc169752813 \h </w:instrText>
      </w:r>
      <w:r>
        <w:fldChar w:fldCharType="separate"/>
      </w:r>
      <w:r>
        <w:t>11</w:t>
      </w:r>
      <w:r>
        <w:fldChar w:fldCharType="end"/>
      </w:r>
    </w:p>
    <w:p w14:paraId="05F26BBE" w14:textId="4E9C3D0E" w:rsidR="00B766D5" w:rsidRDefault="00B766D5">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_Toc169752814 \h </w:instrText>
      </w:r>
      <w:r>
        <w:fldChar w:fldCharType="separate"/>
      </w:r>
      <w:r>
        <w:t>11</w:t>
      </w:r>
      <w:r>
        <w:fldChar w:fldCharType="end"/>
      </w:r>
    </w:p>
    <w:p w14:paraId="401C1C95" w14:textId="208B0345" w:rsidR="00B766D5" w:rsidRDefault="00B766D5">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_Toc169752815 \h </w:instrText>
      </w:r>
      <w:r>
        <w:fldChar w:fldCharType="separate"/>
      </w:r>
      <w:r>
        <w:t>12</w:t>
      </w:r>
      <w:r>
        <w:fldChar w:fldCharType="end"/>
      </w:r>
    </w:p>
    <w:p w14:paraId="118161B0" w14:textId="0024FE88" w:rsidR="00B766D5" w:rsidRDefault="00B766D5">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_Toc169752816 \h </w:instrText>
      </w:r>
      <w:r>
        <w:fldChar w:fldCharType="separate"/>
      </w:r>
      <w:r>
        <w:t>12</w:t>
      </w:r>
      <w:r>
        <w:fldChar w:fldCharType="end"/>
      </w:r>
    </w:p>
    <w:p w14:paraId="2B8D6372" w14:textId="00BC223B" w:rsidR="00B766D5" w:rsidRDefault="00B766D5">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_Toc169752817 \h </w:instrText>
      </w:r>
      <w:r>
        <w:fldChar w:fldCharType="separate"/>
      </w:r>
      <w:r>
        <w:t>12</w:t>
      </w:r>
      <w:r>
        <w:fldChar w:fldCharType="end"/>
      </w:r>
    </w:p>
    <w:p w14:paraId="6A2CE354" w14:textId="7F4CB1E2" w:rsidR="00B766D5" w:rsidRDefault="00B766D5">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_Toc169752818 \h </w:instrText>
      </w:r>
      <w:r>
        <w:fldChar w:fldCharType="separate"/>
      </w:r>
      <w:r>
        <w:t>12</w:t>
      </w:r>
      <w:r>
        <w:fldChar w:fldCharType="end"/>
      </w:r>
    </w:p>
    <w:p w14:paraId="571A0254" w14:textId="7F649595" w:rsidR="00B766D5" w:rsidRDefault="00B766D5">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_Toc169752819 \h </w:instrText>
      </w:r>
      <w:r>
        <w:fldChar w:fldCharType="separate"/>
      </w:r>
      <w:r>
        <w:t>12</w:t>
      </w:r>
      <w:r>
        <w:fldChar w:fldCharType="end"/>
      </w:r>
    </w:p>
    <w:p w14:paraId="1BD8312D" w14:textId="66508568" w:rsidR="00B766D5" w:rsidRDefault="00B766D5">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_Toc169752820 \h </w:instrText>
      </w:r>
      <w:r>
        <w:fldChar w:fldCharType="separate"/>
      </w:r>
      <w:r>
        <w:t>12</w:t>
      </w:r>
      <w:r>
        <w:fldChar w:fldCharType="end"/>
      </w:r>
    </w:p>
    <w:p w14:paraId="4FE34AF6" w14:textId="5AA48762" w:rsidR="00B766D5" w:rsidRDefault="00B766D5">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_Toc169752821 \h </w:instrText>
      </w:r>
      <w:r>
        <w:fldChar w:fldCharType="separate"/>
      </w:r>
      <w:r>
        <w:t>12</w:t>
      </w:r>
      <w:r>
        <w:fldChar w:fldCharType="end"/>
      </w:r>
    </w:p>
    <w:p w14:paraId="5DBFA15F" w14:textId="7FA5D6E9" w:rsidR="00B766D5" w:rsidRDefault="00B766D5">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_Toc169752822 \h </w:instrText>
      </w:r>
      <w:r>
        <w:fldChar w:fldCharType="separate"/>
      </w:r>
      <w:r>
        <w:t>13</w:t>
      </w:r>
      <w:r>
        <w:fldChar w:fldCharType="end"/>
      </w:r>
    </w:p>
    <w:p w14:paraId="1B9EA9D5" w14:textId="4022B034" w:rsidR="00B766D5" w:rsidRDefault="00B766D5">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_Toc169752823 \h </w:instrText>
      </w:r>
      <w:r>
        <w:fldChar w:fldCharType="separate"/>
      </w:r>
      <w:r>
        <w:t>13</w:t>
      </w:r>
      <w:r>
        <w:fldChar w:fldCharType="end"/>
      </w:r>
    </w:p>
    <w:p w14:paraId="30E60E92" w14:textId="1865D96A" w:rsidR="00B766D5" w:rsidRDefault="00B766D5">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_Toc169752824 \h </w:instrText>
      </w:r>
      <w:r>
        <w:fldChar w:fldCharType="separate"/>
      </w:r>
      <w:r>
        <w:t>13</w:t>
      </w:r>
      <w:r>
        <w:fldChar w:fldCharType="end"/>
      </w:r>
    </w:p>
    <w:p w14:paraId="04C9C7BE" w14:textId="35C95D4C" w:rsidR="00B766D5" w:rsidRDefault="00B766D5">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_Toc169752825 \h </w:instrText>
      </w:r>
      <w:r>
        <w:fldChar w:fldCharType="separate"/>
      </w:r>
      <w:r>
        <w:t>13</w:t>
      </w:r>
      <w:r>
        <w:fldChar w:fldCharType="end"/>
      </w:r>
    </w:p>
    <w:p w14:paraId="4C006930" w14:textId="70E71DD7"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6.1.6.2</w:t>
      </w:r>
      <w:r>
        <w:rPr>
          <w:rFonts w:asciiTheme="minorHAnsi" w:eastAsiaTheme="minorEastAsia" w:hAnsiTheme="minorHAnsi" w:cstheme="minorBidi"/>
          <w:kern w:val="2"/>
          <w:sz w:val="24"/>
          <w:szCs w:val="24"/>
          <w:lang w:eastAsia="en-GB"/>
          <w14:ligatures w14:val="standardContextual"/>
        </w:rPr>
        <w:tab/>
      </w:r>
      <w:r w:rsidRPr="00546B6C">
        <w:rPr>
          <w:lang w:val="en-US"/>
        </w:rPr>
        <w:t>Structured data types</w:t>
      </w:r>
      <w:r>
        <w:tab/>
      </w:r>
      <w:r>
        <w:fldChar w:fldCharType="begin" w:fldLock="1"/>
      </w:r>
      <w:r>
        <w:instrText xml:space="preserve"> PAGEREF _Toc169752826 \h </w:instrText>
      </w:r>
      <w:r>
        <w:fldChar w:fldCharType="separate"/>
      </w:r>
      <w:r>
        <w:t>13</w:t>
      </w:r>
      <w:r>
        <w:fldChar w:fldCharType="end"/>
      </w:r>
    </w:p>
    <w:p w14:paraId="46D033DF" w14:textId="4948E25C" w:rsidR="00B766D5" w:rsidRDefault="00B766D5">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_Toc169752827 \h </w:instrText>
      </w:r>
      <w:r>
        <w:fldChar w:fldCharType="separate"/>
      </w:r>
      <w:r>
        <w:t>13</w:t>
      </w:r>
      <w:r>
        <w:fldChar w:fldCharType="end"/>
      </w:r>
    </w:p>
    <w:p w14:paraId="3C62DF42" w14:textId="7B2FB137" w:rsidR="00B766D5" w:rsidRDefault="00B766D5">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_Toc169752828 \h </w:instrText>
      </w:r>
      <w:r>
        <w:fldChar w:fldCharType="separate"/>
      </w:r>
      <w:r>
        <w:t>14</w:t>
      </w:r>
      <w:r>
        <w:fldChar w:fldCharType="end"/>
      </w:r>
    </w:p>
    <w:p w14:paraId="381BBA5F" w14:textId="03EAE55B" w:rsidR="00B766D5" w:rsidRDefault="00B766D5">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_Toc169752829 \h </w:instrText>
      </w:r>
      <w:r>
        <w:fldChar w:fldCharType="separate"/>
      </w:r>
      <w:r>
        <w:t>14</w:t>
      </w:r>
      <w:r>
        <w:fldChar w:fldCharType="end"/>
      </w:r>
    </w:p>
    <w:p w14:paraId="1AC9AEB9" w14:textId="06246360"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6.1.6.3</w:t>
      </w:r>
      <w:r>
        <w:rPr>
          <w:rFonts w:asciiTheme="minorHAnsi" w:eastAsiaTheme="minorEastAsia" w:hAnsiTheme="minorHAnsi" w:cstheme="minorBidi"/>
          <w:kern w:val="2"/>
          <w:sz w:val="24"/>
          <w:szCs w:val="24"/>
          <w:lang w:eastAsia="en-GB"/>
          <w14:ligatures w14:val="standardContextual"/>
        </w:rPr>
        <w:tab/>
      </w:r>
      <w:r w:rsidRPr="00546B6C">
        <w:rPr>
          <w:lang w:val="en-US"/>
        </w:rPr>
        <w:t>Simple data types and enumerations</w:t>
      </w:r>
      <w:r>
        <w:tab/>
      </w:r>
      <w:r>
        <w:fldChar w:fldCharType="begin" w:fldLock="1"/>
      </w:r>
      <w:r>
        <w:instrText xml:space="preserve"> PAGEREF _Toc169752830 \h </w:instrText>
      </w:r>
      <w:r>
        <w:fldChar w:fldCharType="separate"/>
      </w:r>
      <w:r>
        <w:t>14</w:t>
      </w:r>
      <w:r>
        <w:fldChar w:fldCharType="end"/>
      </w:r>
    </w:p>
    <w:p w14:paraId="4640AB60" w14:textId="47B23018" w:rsidR="00B766D5" w:rsidRDefault="00B766D5">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_Toc169752831 \h </w:instrText>
      </w:r>
      <w:r>
        <w:fldChar w:fldCharType="separate"/>
      </w:r>
      <w:r>
        <w:t>14</w:t>
      </w:r>
      <w:r>
        <w:fldChar w:fldCharType="end"/>
      </w:r>
    </w:p>
    <w:p w14:paraId="39FB563F" w14:textId="6C7B00ED" w:rsidR="00B766D5" w:rsidRDefault="00B766D5">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_Toc169752832 \h </w:instrText>
      </w:r>
      <w:r>
        <w:fldChar w:fldCharType="separate"/>
      </w:r>
      <w:r>
        <w:t>14</w:t>
      </w:r>
      <w:r>
        <w:fldChar w:fldCharType="end"/>
      </w:r>
    </w:p>
    <w:p w14:paraId="7A287697" w14:textId="4EC9AAF7" w:rsidR="00B766D5" w:rsidRDefault="00B766D5">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_Toc169752833 \h </w:instrText>
      </w:r>
      <w:r>
        <w:fldChar w:fldCharType="separate"/>
      </w:r>
      <w:r>
        <w:t>15</w:t>
      </w:r>
      <w:r>
        <w:fldChar w:fldCharType="end"/>
      </w:r>
    </w:p>
    <w:p w14:paraId="7D5A7889" w14:textId="10404364" w:rsidR="00B766D5" w:rsidRDefault="00B766D5">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_Toc169752834 \h </w:instrText>
      </w:r>
      <w:r>
        <w:fldChar w:fldCharType="separate"/>
      </w:r>
      <w:r>
        <w:t>15</w:t>
      </w:r>
      <w:r>
        <w:fldChar w:fldCharType="end"/>
      </w:r>
    </w:p>
    <w:p w14:paraId="12CF1F60" w14:textId="1080ADD6" w:rsidR="00B766D5" w:rsidRDefault="00B766D5">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_Toc169752835 \h </w:instrText>
      </w:r>
      <w:r>
        <w:fldChar w:fldCharType="separate"/>
      </w:r>
      <w:r>
        <w:t>15</w:t>
      </w:r>
      <w:r>
        <w:fldChar w:fldCharType="end"/>
      </w:r>
    </w:p>
    <w:p w14:paraId="2EF3663D" w14:textId="087649E5" w:rsidR="00B766D5" w:rsidRDefault="00B766D5">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_Toc169752836 \h </w:instrText>
      </w:r>
      <w:r>
        <w:fldChar w:fldCharType="separate"/>
      </w:r>
      <w:r>
        <w:t>15</w:t>
      </w:r>
      <w:r>
        <w:fldChar w:fldCharType="end"/>
      </w:r>
    </w:p>
    <w:p w14:paraId="4AA60D1F" w14:textId="579D9D52" w:rsidR="00B766D5" w:rsidRDefault="00B766D5">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_Toc169752837 \h </w:instrText>
      </w:r>
      <w:r>
        <w:fldChar w:fldCharType="separate"/>
      </w:r>
      <w:r>
        <w:t>15</w:t>
      </w:r>
      <w:r>
        <w:fldChar w:fldCharType="end"/>
      </w:r>
    </w:p>
    <w:p w14:paraId="5F524BBB" w14:textId="5A6AC22F" w:rsidR="00B766D5" w:rsidRDefault="00B766D5">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_Toc169752838 \h </w:instrText>
      </w:r>
      <w:r>
        <w:fldChar w:fldCharType="separate"/>
      </w:r>
      <w:r>
        <w:t>15</w:t>
      </w:r>
      <w:r>
        <w:fldChar w:fldCharType="end"/>
      </w:r>
    </w:p>
    <w:p w14:paraId="73302D3B" w14:textId="56235801"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_Toc169752839 \h </w:instrText>
      </w:r>
      <w:r>
        <w:fldChar w:fldCharType="separate"/>
      </w:r>
      <w:r>
        <w:t>16</w:t>
      </w:r>
      <w:r>
        <w:fldChar w:fldCharType="end"/>
      </w:r>
    </w:p>
    <w:p w14:paraId="1A442AA5" w14:textId="61664F6C" w:rsidR="00B766D5" w:rsidRDefault="00B766D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_Toc169752840 \h </w:instrText>
      </w:r>
      <w:r>
        <w:fldChar w:fldCharType="separate"/>
      </w:r>
      <w:r>
        <w:t>16</w:t>
      </w:r>
      <w:r>
        <w:fldChar w:fldCharType="end"/>
      </w:r>
    </w:p>
    <w:p w14:paraId="4424B94F" w14:textId="1C6792F6" w:rsidR="00B766D5" w:rsidRDefault="00B766D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_Toc169752841 \h </w:instrText>
      </w:r>
      <w:r>
        <w:fldChar w:fldCharType="separate"/>
      </w:r>
      <w:r>
        <w:t>16</w:t>
      </w:r>
      <w:r>
        <w:fldChar w:fldCharType="end"/>
      </w:r>
    </w:p>
    <w:p w14:paraId="4FE5DC79" w14:textId="41761ABB"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_Toc169752842 \h </w:instrText>
      </w:r>
      <w:r>
        <w:fldChar w:fldCharType="separate"/>
      </w:r>
      <w:r>
        <w:t>19</w:t>
      </w:r>
      <w:r>
        <w:fldChar w:fldCharType="end"/>
      </w:r>
    </w:p>
    <w:p w14:paraId="4A19A1E5" w14:textId="4047E074"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169752786"/>
      <w:bookmarkEnd w:id="11"/>
      <w:r w:rsidRPr="004D3578">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169752787"/>
      <w:bookmarkEnd w:id="28"/>
      <w:r w:rsidR="00EB678F" w:rsidRPr="004D3578">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169752788"/>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169752789"/>
      <w:r w:rsidRPr="004D3578">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169752790"/>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169752791"/>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169752792"/>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169752793"/>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169752794"/>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25827398"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169752795"/>
      <w:r>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169752796"/>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proofErr w:type="spellStart"/>
            <w:r w:rsidRPr="00ED2BC7">
              <w:t>OpenAPI</w:t>
            </w:r>
            <w:proofErr w:type="spellEnd"/>
            <w:r w:rsidRPr="00ED2BC7">
              <w:t xml:space="preserve">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169752797"/>
      <w:r>
        <w:t>5.2</w:t>
      </w:r>
      <w:r>
        <w:tab/>
      </w:r>
      <w:proofErr w:type="spellStart"/>
      <w:r>
        <w:t>N</w:t>
      </w:r>
      <w:r w:rsidR="0049207B">
        <w:t>spa</w:t>
      </w:r>
      <w:r>
        <w:t>f_SecuredPacket</w:t>
      </w:r>
      <w:proofErr w:type="spellEnd"/>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169752798"/>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169752799"/>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169752800"/>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169752801"/>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169752802"/>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169752803"/>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8pt;height:113.6pt" o:ole="">
            <v:imagedata r:id="rId20" o:title=""/>
          </v:shape>
          <o:OLEObject Type="Embed" ProgID="Visio.Drawing.11" ShapeID="_x0000_i1027" DrawAspect="Content" ObjectID="_1825827399"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169752804"/>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169752805"/>
      <w:r>
        <w:t>6.1</w:t>
      </w:r>
      <w:r>
        <w:tab/>
      </w:r>
      <w:proofErr w:type="spellStart"/>
      <w:r>
        <w:t>N</w:t>
      </w:r>
      <w:r w:rsidR="0049207B">
        <w:t>sp</w:t>
      </w:r>
      <w:r>
        <w:t>af_SecuredPacket</w:t>
      </w:r>
      <w:proofErr w:type="spellEnd"/>
      <w:r>
        <w:t xml:space="preserve">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169752806"/>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169752807"/>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169752808"/>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169752809"/>
      <w:r>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169752810"/>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169752811"/>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169752812"/>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169752813"/>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169752814"/>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55pt;height:157.85pt" o:ole="">
            <v:imagedata r:id="rId22" o:title=""/>
          </v:shape>
          <o:OLEObject Type="Embed" ProgID="Visio.Drawing.11" ShapeID="_x0000_i1028" DrawAspect="Content" ObjectID="_1825827400"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169752815"/>
      <w:r>
        <w:t>6.1.3.2</w:t>
      </w:r>
      <w:r>
        <w:tab/>
        <w:t xml:space="preserve">Resource: </w:t>
      </w:r>
      <w:proofErr w:type="spellStart"/>
      <w:r>
        <w:t>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roofErr w:type="spellEnd"/>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169752816"/>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169752817"/>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169752818"/>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169752819"/>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169752820"/>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169752821"/>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169752822"/>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169752823"/>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169752824"/>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169752825"/>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16975282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169752827"/>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169752828"/>
      <w:r>
        <w:t>6.1.6.2.2</w:t>
      </w:r>
      <w:r>
        <w:tab/>
        <w:t xml:space="preserve">Type: </w:t>
      </w:r>
      <w:proofErr w:type="spellStart"/>
      <w:r>
        <w:t>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169752829"/>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 xml:space="preserve">Type: </w:t>
      </w:r>
      <w:proofErr w:type="spellStart"/>
      <w:r>
        <w:t>Extended</w:t>
      </w:r>
      <w:r w:rsidRPr="007A3759">
        <w:t>SteeringContainer</w:t>
      </w:r>
      <w:bookmarkEnd w:id="640"/>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1697528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169752831"/>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169752832"/>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169752833"/>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169752834"/>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169752835"/>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169752836"/>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169752837"/>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169752838"/>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169752839"/>
      <w:r w:rsidRPr="004D3578">
        <w:t>Annex A (normative):</w:t>
      </w:r>
      <w:r w:rsidRPr="004D3578">
        <w:br/>
      </w:r>
      <w:proofErr w:type="spellStart"/>
      <w:r>
        <w:t>OpenAPI</w:t>
      </w:r>
      <w:proofErr w:type="spellEnd"/>
      <w:r>
        <w:t xml:space="preserve">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169752840"/>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169752841"/>
      <w:bookmarkStart w:id="818" w:name="_Hlk120001177"/>
      <w:r>
        <w:t>A.2</w:t>
      </w:r>
      <w:r>
        <w:tab/>
      </w:r>
      <w:proofErr w:type="spellStart"/>
      <w:r>
        <w:t>N</w:t>
      </w:r>
      <w:r w:rsidR="00A4570D">
        <w:t>sp</w:t>
      </w:r>
      <w:r>
        <w:t>af_SecuredPacket</w:t>
      </w:r>
      <w:proofErr w:type="spellEnd"/>
      <w:r>
        <w:t xml:space="preserve">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205C89F4"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r w:rsidR="00B06E2B">
        <w:rPr>
          <w:lang w:val="fr-FR"/>
        </w:rPr>
        <w:t>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1925201F" w:rsidR="00EB678F" w:rsidRDefault="00EB678F" w:rsidP="00EB678F">
      <w:pPr>
        <w:pStyle w:val="PL"/>
      </w:pPr>
      <w:r>
        <w:t xml:space="preserve">    © 20</w:t>
      </w:r>
      <w:r w:rsidR="008778AE">
        <w:t>2</w:t>
      </w:r>
      <w:r w:rsidR="00B06E2B">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404E0DDE"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r w:rsidR="00B06E2B">
        <w:rPr>
          <w:lang w:val="fr-FR"/>
        </w:rPr>
        <w:t>3</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169752842"/>
      <w:r w:rsidRPr="004D3578">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proofErr w:type="spellStart"/>
            <w:r w:rsidRPr="00F81E20">
              <w:rPr>
                <w:sz w:val="16"/>
                <w:szCs w:val="16"/>
              </w:rPr>
              <w:t>OpenAPI</w:t>
            </w:r>
            <w:proofErr w:type="spellEnd"/>
            <w:r w:rsidRPr="00F81E20">
              <w:rPr>
                <w:sz w:val="16"/>
                <w:szCs w:val="16"/>
              </w:rPr>
              <w:t xml:space="preserve">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w:t>
            </w:r>
            <w:proofErr w:type="spellStart"/>
            <w:r w:rsidRPr="00F81E20">
              <w:rPr>
                <w:sz w:val="16"/>
                <w:szCs w:val="16"/>
              </w:rPr>
              <w:t>OpenAPI</w:t>
            </w:r>
            <w:proofErr w:type="spellEnd"/>
            <w:r w:rsidRPr="00F81E20">
              <w:rPr>
                <w:sz w:val="16"/>
                <w:szCs w:val="16"/>
              </w:rPr>
              <w:t xml:space="preserve">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 xml:space="preserve">Missing Mandatory Status Codes in </w:t>
            </w:r>
            <w:proofErr w:type="spellStart"/>
            <w:r w:rsidRPr="00F81E20">
              <w:rPr>
                <w:sz w:val="16"/>
                <w:szCs w:val="16"/>
              </w:rPr>
              <w:t>OpenAPI</w:t>
            </w:r>
            <w:proofErr w:type="spellEnd"/>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567E7E6D" w:rsidR="006335CE" w:rsidRDefault="006335CE" w:rsidP="00CB1151">
            <w:pPr>
              <w:pStyle w:val="TAL"/>
              <w:rPr>
                <w:sz w:val="16"/>
                <w:szCs w:val="16"/>
              </w:rPr>
            </w:pPr>
            <w:r>
              <w:rPr>
                <w:sz w:val="16"/>
                <w:szCs w:val="16"/>
              </w:rPr>
              <w:t>CP-2410xx</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B06E2B" w:rsidRPr="006B0D02" w14:paraId="0C60A607" w14:textId="77777777" w:rsidTr="00963E3A">
        <w:tc>
          <w:tcPr>
            <w:tcW w:w="800" w:type="dxa"/>
            <w:shd w:val="solid" w:color="FFFFFF" w:fill="auto"/>
          </w:tcPr>
          <w:p w14:paraId="065A0F0B" w14:textId="2AA177F7" w:rsidR="00B06E2B" w:rsidRDefault="00B06E2B" w:rsidP="00CB1151">
            <w:pPr>
              <w:pStyle w:val="TAL"/>
              <w:rPr>
                <w:sz w:val="16"/>
                <w:szCs w:val="16"/>
              </w:rPr>
            </w:pPr>
            <w:r>
              <w:rPr>
                <w:sz w:val="16"/>
                <w:szCs w:val="16"/>
              </w:rPr>
              <w:t>2025-12</w:t>
            </w:r>
          </w:p>
        </w:tc>
        <w:tc>
          <w:tcPr>
            <w:tcW w:w="800" w:type="dxa"/>
            <w:shd w:val="solid" w:color="FFFFFF" w:fill="auto"/>
          </w:tcPr>
          <w:p w14:paraId="47FFC9D9" w14:textId="2CCAE90E" w:rsidR="00B06E2B" w:rsidRDefault="00B06E2B" w:rsidP="00CB1151">
            <w:pPr>
              <w:pStyle w:val="TAL"/>
              <w:rPr>
                <w:sz w:val="16"/>
                <w:szCs w:val="16"/>
              </w:rPr>
            </w:pPr>
            <w:r>
              <w:rPr>
                <w:sz w:val="16"/>
                <w:szCs w:val="16"/>
              </w:rPr>
              <w:t>CT#110</w:t>
            </w:r>
          </w:p>
        </w:tc>
        <w:tc>
          <w:tcPr>
            <w:tcW w:w="1094" w:type="dxa"/>
            <w:shd w:val="solid" w:color="FFFFFF" w:fill="auto"/>
          </w:tcPr>
          <w:p w14:paraId="3AEF7428" w14:textId="6EDD9B97" w:rsidR="00B06E2B" w:rsidRDefault="00F371B7" w:rsidP="00CB1151">
            <w:pPr>
              <w:pStyle w:val="TAL"/>
              <w:rPr>
                <w:sz w:val="16"/>
                <w:szCs w:val="16"/>
              </w:rPr>
            </w:pPr>
            <w:r>
              <w:rPr>
                <w:sz w:val="16"/>
                <w:szCs w:val="16"/>
              </w:rPr>
              <w:t>CP-253166</w:t>
            </w:r>
          </w:p>
        </w:tc>
        <w:tc>
          <w:tcPr>
            <w:tcW w:w="519" w:type="dxa"/>
            <w:shd w:val="solid" w:color="FFFFFF" w:fill="auto"/>
          </w:tcPr>
          <w:p w14:paraId="0F47F2B5" w14:textId="30838036" w:rsidR="00B06E2B" w:rsidRDefault="00B06E2B" w:rsidP="00CB1151">
            <w:pPr>
              <w:pStyle w:val="TAL"/>
              <w:rPr>
                <w:sz w:val="16"/>
                <w:szCs w:val="16"/>
              </w:rPr>
            </w:pPr>
            <w:r>
              <w:rPr>
                <w:sz w:val="16"/>
                <w:szCs w:val="16"/>
              </w:rPr>
              <w:t>0031</w:t>
            </w:r>
          </w:p>
        </w:tc>
        <w:tc>
          <w:tcPr>
            <w:tcW w:w="425" w:type="dxa"/>
            <w:shd w:val="solid" w:color="FFFFFF" w:fill="auto"/>
          </w:tcPr>
          <w:p w14:paraId="5636CADE" w14:textId="77777777" w:rsidR="00B06E2B" w:rsidRDefault="00B06E2B" w:rsidP="00CB1151">
            <w:pPr>
              <w:pStyle w:val="TAL"/>
              <w:rPr>
                <w:sz w:val="16"/>
                <w:szCs w:val="16"/>
              </w:rPr>
            </w:pPr>
          </w:p>
        </w:tc>
        <w:tc>
          <w:tcPr>
            <w:tcW w:w="425" w:type="dxa"/>
            <w:shd w:val="solid" w:color="FFFFFF" w:fill="auto"/>
          </w:tcPr>
          <w:p w14:paraId="0F117A92" w14:textId="6D8DFE18" w:rsidR="00B06E2B" w:rsidRDefault="00B06E2B" w:rsidP="00CB1151">
            <w:pPr>
              <w:pStyle w:val="TAL"/>
              <w:rPr>
                <w:sz w:val="16"/>
                <w:szCs w:val="16"/>
              </w:rPr>
            </w:pPr>
            <w:r>
              <w:rPr>
                <w:sz w:val="16"/>
                <w:szCs w:val="16"/>
              </w:rPr>
              <w:t>F</w:t>
            </w:r>
          </w:p>
        </w:tc>
        <w:tc>
          <w:tcPr>
            <w:tcW w:w="4868" w:type="dxa"/>
            <w:shd w:val="solid" w:color="FFFFFF" w:fill="auto"/>
          </w:tcPr>
          <w:p w14:paraId="2C97F74D" w14:textId="18BFE30C" w:rsidR="00B06E2B" w:rsidRPr="00F81E20" w:rsidRDefault="00B06E2B" w:rsidP="00CB1151">
            <w:pPr>
              <w:pStyle w:val="TAL"/>
              <w:rPr>
                <w:sz w:val="16"/>
                <w:szCs w:val="16"/>
              </w:rPr>
            </w:pPr>
            <w:r w:rsidRPr="00B06E2B">
              <w:rPr>
                <w:sz w:val="16"/>
                <w:szCs w:val="16"/>
              </w:rPr>
              <w:t>API version and External doc update</w:t>
            </w:r>
          </w:p>
        </w:tc>
        <w:tc>
          <w:tcPr>
            <w:tcW w:w="708" w:type="dxa"/>
            <w:shd w:val="solid" w:color="FFFFFF" w:fill="auto"/>
          </w:tcPr>
          <w:p w14:paraId="5CF70AA8" w14:textId="79DBEDF0" w:rsidR="00B06E2B" w:rsidRDefault="00B06E2B" w:rsidP="00CB1151">
            <w:pPr>
              <w:pStyle w:val="TAL"/>
              <w:rPr>
                <w:sz w:val="16"/>
                <w:szCs w:val="16"/>
              </w:rPr>
            </w:pPr>
            <w:r>
              <w:rPr>
                <w:sz w:val="16"/>
                <w:szCs w:val="16"/>
              </w:rPr>
              <w:t>18.3.0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1B47A" w14:textId="77777777" w:rsidR="0032302F" w:rsidRDefault="0032302F">
      <w:r>
        <w:separator/>
      </w:r>
    </w:p>
  </w:endnote>
  <w:endnote w:type="continuationSeparator" w:id="0">
    <w:p w14:paraId="1FEBE5DD" w14:textId="77777777" w:rsidR="0032302F" w:rsidRDefault="0032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1457" w14:textId="77777777" w:rsidR="0032302F" w:rsidRDefault="0032302F">
      <w:r>
        <w:separator/>
      </w:r>
    </w:p>
  </w:footnote>
  <w:footnote w:type="continuationSeparator" w:id="0">
    <w:p w14:paraId="4A40CFC2" w14:textId="77777777" w:rsidR="0032302F" w:rsidRDefault="00323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3EF1E9F0"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139D008F"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1B7">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324A8"/>
    <w:rsid w:val="002337C9"/>
    <w:rsid w:val="002347A2"/>
    <w:rsid w:val="00265666"/>
    <w:rsid w:val="002675F0"/>
    <w:rsid w:val="00295571"/>
    <w:rsid w:val="00297461"/>
    <w:rsid w:val="002975C4"/>
    <w:rsid w:val="002A2FA3"/>
    <w:rsid w:val="002B6339"/>
    <w:rsid w:val="002C57FB"/>
    <w:rsid w:val="002E00EE"/>
    <w:rsid w:val="002E4A8F"/>
    <w:rsid w:val="002E6A2F"/>
    <w:rsid w:val="002E70FB"/>
    <w:rsid w:val="002E7361"/>
    <w:rsid w:val="002F11AB"/>
    <w:rsid w:val="00300F08"/>
    <w:rsid w:val="003010FF"/>
    <w:rsid w:val="003069C3"/>
    <w:rsid w:val="003172DC"/>
    <w:rsid w:val="0032302F"/>
    <w:rsid w:val="0034019B"/>
    <w:rsid w:val="0035462D"/>
    <w:rsid w:val="003655E5"/>
    <w:rsid w:val="003765B8"/>
    <w:rsid w:val="00386973"/>
    <w:rsid w:val="00387537"/>
    <w:rsid w:val="00395627"/>
    <w:rsid w:val="00395DEB"/>
    <w:rsid w:val="003A428E"/>
    <w:rsid w:val="003A7D6D"/>
    <w:rsid w:val="003B0D1D"/>
    <w:rsid w:val="003B4457"/>
    <w:rsid w:val="003B7AE1"/>
    <w:rsid w:val="003C3971"/>
    <w:rsid w:val="003F3C93"/>
    <w:rsid w:val="00406226"/>
    <w:rsid w:val="00414B3A"/>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928"/>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92BA1"/>
    <w:rsid w:val="00A93E5C"/>
    <w:rsid w:val="00AC49D2"/>
    <w:rsid w:val="00AC4C51"/>
    <w:rsid w:val="00AC6BC6"/>
    <w:rsid w:val="00AD7BE9"/>
    <w:rsid w:val="00AE65E2"/>
    <w:rsid w:val="00B06E2B"/>
    <w:rsid w:val="00B15449"/>
    <w:rsid w:val="00B24439"/>
    <w:rsid w:val="00B32B2C"/>
    <w:rsid w:val="00B37AFF"/>
    <w:rsid w:val="00B474B6"/>
    <w:rsid w:val="00B55A33"/>
    <w:rsid w:val="00B55E88"/>
    <w:rsid w:val="00B562F9"/>
    <w:rsid w:val="00B766D5"/>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B1151"/>
    <w:rsid w:val="00CC3BF3"/>
    <w:rsid w:val="00CE21F5"/>
    <w:rsid w:val="00CF3BA5"/>
    <w:rsid w:val="00CF3FDC"/>
    <w:rsid w:val="00D00077"/>
    <w:rsid w:val="00D278FF"/>
    <w:rsid w:val="00D44C4E"/>
    <w:rsid w:val="00D4551F"/>
    <w:rsid w:val="00D47E7C"/>
    <w:rsid w:val="00D55608"/>
    <w:rsid w:val="00D55C92"/>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C5BFF"/>
    <w:rsid w:val="00DD4C17"/>
    <w:rsid w:val="00DD74A5"/>
    <w:rsid w:val="00DE0D15"/>
    <w:rsid w:val="00DF2B1F"/>
    <w:rsid w:val="00DF62CD"/>
    <w:rsid w:val="00E110F0"/>
    <w:rsid w:val="00E129E3"/>
    <w:rsid w:val="00E16509"/>
    <w:rsid w:val="00E25BD1"/>
    <w:rsid w:val="00E44582"/>
    <w:rsid w:val="00E53F16"/>
    <w:rsid w:val="00E676E1"/>
    <w:rsid w:val="00E716EF"/>
    <w:rsid w:val="00E75FE9"/>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371B7"/>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2.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48BA612-266C-4B11-9EC0-4B476B75AC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4815</Words>
  <Characters>27448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3</cp:revision>
  <cp:lastPrinted>2019-02-25T14:05:00Z</cp:lastPrinted>
  <dcterms:created xsi:type="dcterms:W3CDTF">2025-11-28T08:30:00Z</dcterms:created>
  <dcterms:modified xsi:type="dcterms:W3CDTF">2025-11-28T08:30:00Z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