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79E8553"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F22E24">
              <w:t>4</w:t>
            </w:r>
            <w:r w:rsidRPr="004D3578">
              <w:t>.</w:t>
            </w:r>
            <w:r w:rsidR="00CA357F">
              <w:t>0</w:t>
            </w:r>
            <w:r w:rsidR="00CE21F5" w:rsidRPr="004D3578">
              <w:t xml:space="preserve"> </w:t>
            </w:r>
            <w:r w:rsidRPr="004D3578">
              <w:rPr>
                <w:sz w:val="32"/>
              </w:rPr>
              <w:t>(</w:t>
            </w:r>
            <w:r>
              <w:rPr>
                <w:sz w:val="32"/>
              </w:rPr>
              <w:t>20</w:t>
            </w:r>
            <w:r w:rsidR="00CA357F">
              <w:rPr>
                <w:sz w:val="32"/>
              </w:rPr>
              <w:t>2</w:t>
            </w:r>
            <w:r w:rsidR="00F22E24">
              <w:rPr>
                <w:sz w:val="32"/>
              </w:rPr>
              <w:t>5</w:t>
            </w:r>
            <w:r w:rsidRPr="004D3578">
              <w:rPr>
                <w:sz w:val="32"/>
              </w:rPr>
              <w:t>-</w:t>
            </w:r>
            <w:r w:rsidR="00F22E24">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1F70D4">
              <w:rPr>
                <w:noProof/>
                <w:sz w:val="18"/>
              </w:rPr>
              <w:t>2</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lastRenderedPageBreak/>
        <w:t>Contents</w:t>
      </w:r>
    </w:p>
    <w:p w14:paraId="55F8BBB6" w14:textId="377B00E4" w:rsidR="0034019B"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4019B">
        <w:t>Foreword</w:t>
      </w:r>
      <w:r w:rsidR="0034019B">
        <w:tab/>
      </w:r>
      <w:r w:rsidR="0034019B">
        <w:fldChar w:fldCharType="begin" w:fldLock="1"/>
      </w:r>
      <w:r w:rsidR="0034019B">
        <w:instrText xml:space="preserve"> PAGEREF _Toc106635342 \h </w:instrText>
      </w:r>
      <w:r w:rsidR="0034019B">
        <w:fldChar w:fldCharType="separate"/>
      </w:r>
      <w:r w:rsidR="0034019B">
        <w:t>5</w:t>
      </w:r>
      <w:r w:rsidR="0034019B">
        <w:fldChar w:fldCharType="end"/>
      </w:r>
    </w:p>
    <w:p w14:paraId="424613C0" w14:textId="49135880" w:rsidR="0034019B" w:rsidRDefault="003401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_Toc106635343 \h </w:instrText>
      </w:r>
      <w:r>
        <w:fldChar w:fldCharType="separate"/>
      </w:r>
      <w:r>
        <w:t>7</w:t>
      </w:r>
      <w:r>
        <w:fldChar w:fldCharType="end"/>
      </w:r>
    </w:p>
    <w:p w14:paraId="15709667" w14:textId="715AE5C3" w:rsidR="0034019B" w:rsidRDefault="003401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_Toc106635344 \h </w:instrText>
      </w:r>
      <w:r>
        <w:fldChar w:fldCharType="separate"/>
      </w:r>
      <w:r>
        <w:t>7</w:t>
      </w:r>
      <w:r>
        <w:fldChar w:fldCharType="end"/>
      </w:r>
    </w:p>
    <w:p w14:paraId="1B46A53E" w14:textId="1B6E2937" w:rsidR="0034019B" w:rsidRDefault="003401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_Toc106635345 \h </w:instrText>
      </w:r>
      <w:r>
        <w:fldChar w:fldCharType="separate"/>
      </w:r>
      <w:r>
        <w:t>8</w:t>
      </w:r>
      <w:r>
        <w:fldChar w:fldCharType="end"/>
      </w:r>
    </w:p>
    <w:p w14:paraId="003DFB5E" w14:textId="40BC5917" w:rsidR="0034019B" w:rsidRDefault="0034019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_Toc106635346 \h </w:instrText>
      </w:r>
      <w:r>
        <w:fldChar w:fldCharType="separate"/>
      </w:r>
      <w:r>
        <w:t>8</w:t>
      </w:r>
      <w:r>
        <w:fldChar w:fldCharType="end"/>
      </w:r>
    </w:p>
    <w:p w14:paraId="64E0EF55" w14:textId="3139E7AF" w:rsidR="0034019B" w:rsidRDefault="0034019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_Toc106635347 \h </w:instrText>
      </w:r>
      <w:r>
        <w:fldChar w:fldCharType="separate"/>
      </w:r>
      <w:r>
        <w:t>8</w:t>
      </w:r>
      <w:r>
        <w:fldChar w:fldCharType="end"/>
      </w:r>
    </w:p>
    <w:p w14:paraId="244A73D6" w14:textId="403A0DC9" w:rsidR="0034019B" w:rsidRDefault="0034019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_Toc106635348 \h </w:instrText>
      </w:r>
      <w:r>
        <w:fldChar w:fldCharType="separate"/>
      </w:r>
      <w:r>
        <w:t>8</w:t>
      </w:r>
      <w:r>
        <w:fldChar w:fldCharType="end"/>
      </w:r>
    </w:p>
    <w:p w14:paraId="574AA671" w14:textId="7768BE00" w:rsidR="0034019B" w:rsidRDefault="003401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_Toc106635349 \h </w:instrText>
      </w:r>
      <w:r>
        <w:fldChar w:fldCharType="separate"/>
      </w:r>
      <w:r>
        <w:t>8</w:t>
      </w:r>
      <w:r>
        <w:fldChar w:fldCharType="end"/>
      </w:r>
    </w:p>
    <w:p w14:paraId="65E024C0" w14:textId="346B6779" w:rsidR="0034019B" w:rsidRDefault="003401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_Toc106635350 \h </w:instrText>
      </w:r>
      <w:r>
        <w:fldChar w:fldCharType="separate"/>
      </w:r>
      <w:r>
        <w:t>8</w:t>
      </w:r>
      <w:r>
        <w:fldChar w:fldCharType="end"/>
      </w:r>
    </w:p>
    <w:p w14:paraId="62EEC293" w14:textId="536B298B" w:rsidR="0034019B" w:rsidRDefault="003401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_Toc106635351 \h </w:instrText>
      </w:r>
      <w:r>
        <w:fldChar w:fldCharType="separate"/>
      </w:r>
      <w:r>
        <w:t>9</w:t>
      </w:r>
      <w:r>
        <w:fldChar w:fldCharType="end"/>
      </w:r>
    </w:p>
    <w:p w14:paraId="7CAB5FA9" w14:textId="6970D8D8" w:rsidR="0034019B" w:rsidRDefault="003401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_Toc106635352 \h </w:instrText>
      </w:r>
      <w:r>
        <w:fldChar w:fldCharType="separate"/>
      </w:r>
      <w:r>
        <w:t>9</w:t>
      </w:r>
      <w:r>
        <w:fldChar w:fldCharType="end"/>
      </w:r>
    </w:p>
    <w:p w14:paraId="5581C390" w14:textId="46AA5E21" w:rsidR="0034019B" w:rsidRDefault="003401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_Toc106635353 \h </w:instrText>
      </w:r>
      <w:r>
        <w:fldChar w:fldCharType="separate"/>
      </w:r>
      <w:r>
        <w:t>9</w:t>
      </w:r>
      <w:r>
        <w:fldChar w:fldCharType="end"/>
      </w:r>
    </w:p>
    <w:p w14:paraId="6E385E2D" w14:textId="0786FE46" w:rsidR="0034019B" w:rsidRDefault="0034019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_Toc106635354 \h </w:instrText>
      </w:r>
      <w:r>
        <w:fldChar w:fldCharType="separate"/>
      </w:r>
      <w:r>
        <w:t>9</w:t>
      </w:r>
      <w:r>
        <w:fldChar w:fldCharType="end"/>
      </w:r>
    </w:p>
    <w:p w14:paraId="0381CFA6" w14:textId="78A6FB8D" w:rsidR="0034019B" w:rsidRDefault="0034019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_Toc106635355 \h </w:instrText>
      </w:r>
      <w:r>
        <w:fldChar w:fldCharType="separate"/>
      </w:r>
      <w:r>
        <w:t>9</w:t>
      </w:r>
      <w:r>
        <w:fldChar w:fldCharType="end"/>
      </w:r>
    </w:p>
    <w:p w14:paraId="2607CAFA" w14:textId="2BFCDCD2" w:rsidR="0034019B" w:rsidRDefault="0034019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_Toc106635356 \h </w:instrText>
      </w:r>
      <w:r>
        <w:fldChar w:fldCharType="separate"/>
      </w:r>
      <w:r>
        <w:t>9</w:t>
      </w:r>
      <w:r>
        <w:fldChar w:fldCharType="end"/>
      </w:r>
    </w:p>
    <w:p w14:paraId="1402B117" w14:textId="138C7C42" w:rsidR="0034019B" w:rsidRDefault="0034019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_Toc106635357 \h </w:instrText>
      </w:r>
      <w:r>
        <w:fldChar w:fldCharType="separate"/>
      </w:r>
      <w:r>
        <w:t>9</w:t>
      </w:r>
      <w:r>
        <w:fldChar w:fldCharType="end"/>
      </w:r>
    </w:p>
    <w:p w14:paraId="465071C8" w14:textId="452B5E3F" w:rsidR="0034019B" w:rsidRDefault="0034019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_Toc106635358 \h </w:instrText>
      </w:r>
      <w:r>
        <w:fldChar w:fldCharType="separate"/>
      </w:r>
      <w:r>
        <w:t>9</w:t>
      </w:r>
      <w:r>
        <w:fldChar w:fldCharType="end"/>
      </w:r>
    </w:p>
    <w:p w14:paraId="1729E8DD" w14:textId="5CDB4059" w:rsidR="0034019B" w:rsidRDefault="0034019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_Toc106635359 \h </w:instrText>
      </w:r>
      <w:r>
        <w:fldChar w:fldCharType="separate"/>
      </w:r>
      <w:r>
        <w:t>9</w:t>
      </w:r>
      <w:r>
        <w:fldChar w:fldCharType="end"/>
      </w:r>
    </w:p>
    <w:p w14:paraId="3DD72CA5" w14:textId="6CBE238F" w:rsidR="0034019B" w:rsidRDefault="003401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_Toc106635360 \h </w:instrText>
      </w:r>
      <w:r>
        <w:fldChar w:fldCharType="separate"/>
      </w:r>
      <w:r>
        <w:t>10</w:t>
      </w:r>
      <w:r>
        <w:fldChar w:fldCharType="end"/>
      </w:r>
    </w:p>
    <w:p w14:paraId="02D87EED" w14:textId="5E196F05" w:rsidR="0034019B" w:rsidRDefault="003401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_Toc106635361 \h </w:instrText>
      </w:r>
      <w:r>
        <w:fldChar w:fldCharType="separate"/>
      </w:r>
      <w:r>
        <w:t>10</w:t>
      </w:r>
      <w:r>
        <w:fldChar w:fldCharType="end"/>
      </w:r>
    </w:p>
    <w:p w14:paraId="4689FA6D" w14:textId="0F4E8A08" w:rsidR="0034019B" w:rsidRDefault="0034019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_Toc106635362 \h </w:instrText>
      </w:r>
      <w:r>
        <w:fldChar w:fldCharType="separate"/>
      </w:r>
      <w:r>
        <w:t>10</w:t>
      </w:r>
      <w:r>
        <w:fldChar w:fldCharType="end"/>
      </w:r>
    </w:p>
    <w:p w14:paraId="36590782" w14:textId="5EC04AEA" w:rsidR="0034019B" w:rsidRDefault="0034019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_Toc106635363 \h </w:instrText>
      </w:r>
      <w:r>
        <w:fldChar w:fldCharType="separate"/>
      </w:r>
      <w:r>
        <w:t>10</w:t>
      </w:r>
      <w:r>
        <w:fldChar w:fldCharType="end"/>
      </w:r>
    </w:p>
    <w:p w14:paraId="1081E3E4" w14:textId="653AF094" w:rsidR="0034019B" w:rsidRDefault="0034019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_Toc106635364 \h </w:instrText>
      </w:r>
      <w:r>
        <w:fldChar w:fldCharType="separate"/>
      </w:r>
      <w:r>
        <w:t>10</w:t>
      </w:r>
      <w:r>
        <w:fldChar w:fldCharType="end"/>
      </w:r>
    </w:p>
    <w:p w14:paraId="62105740" w14:textId="2EBEE91C" w:rsidR="0034019B" w:rsidRDefault="0034019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_Toc106635365 \h </w:instrText>
      </w:r>
      <w:r>
        <w:fldChar w:fldCharType="separate"/>
      </w:r>
      <w:r>
        <w:t>11</w:t>
      </w:r>
      <w:r>
        <w:fldChar w:fldCharType="end"/>
      </w:r>
    </w:p>
    <w:p w14:paraId="27F01FA6" w14:textId="7DD110BF" w:rsidR="0034019B" w:rsidRDefault="0034019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_Toc106635366 \h </w:instrText>
      </w:r>
      <w:r>
        <w:fldChar w:fldCharType="separate"/>
      </w:r>
      <w:r>
        <w:t>11</w:t>
      </w:r>
      <w:r>
        <w:fldChar w:fldCharType="end"/>
      </w:r>
    </w:p>
    <w:p w14:paraId="41FADE46" w14:textId="2B63C1CE" w:rsidR="0034019B" w:rsidRDefault="0034019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_Toc106635367 \h </w:instrText>
      </w:r>
      <w:r>
        <w:fldChar w:fldCharType="separate"/>
      </w:r>
      <w:r>
        <w:t>11</w:t>
      </w:r>
      <w:r>
        <w:fldChar w:fldCharType="end"/>
      </w:r>
    </w:p>
    <w:p w14:paraId="502DFB65" w14:textId="6D8D5C2C" w:rsidR="0034019B" w:rsidRDefault="0034019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_Toc106635368 \h </w:instrText>
      </w:r>
      <w:r>
        <w:fldChar w:fldCharType="separate"/>
      </w:r>
      <w:r>
        <w:t>11</w:t>
      </w:r>
      <w:r>
        <w:fldChar w:fldCharType="end"/>
      </w:r>
    </w:p>
    <w:p w14:paraId="0F1234FA" w14:textId="7DA58095" w:rsidR="0034019B" w:rsidRDefault="0034019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_Toc106635369 \h </w:instrText>
      </w:r>
      <w:r>
        <w:fldChar w:fldCharType="separate"/>
      </w:r>
      <w:r>
        <w:t>11</w:t>
      </w:r>
      <w:r>
        <w:fldChar w:fldCharType="end"/>
      </w:r>
    </w:p>
    <w:p w14:paraId="488701C8" w14:textId="4FEDCAF1" w:rsidR="0034019B" w:rsidRDefault="0034019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_Toc106635370 \h </w:instrText>
      </w:r>
      <w:r>
        <w:fldChar w:fldCharType="separate"/>
      </w:r>
      <w:r>
        <w:t>11</w:t>
      </w:r>
      <w:r>
        <w:fldChar w:fldCharType="end"/>
      </w:r>
    </w:p>
    <w:p w14:paraId="7E5C40E0" w14:textId="28E48BDC" w:rsidR="0034019B" w:rsidRDefault="0034019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_Toc106635371 \h </w:instrText>
      </w:r>
      <w:r>
        <w:fldChar w:fldCharType="separate"/>
      </w:r>
      <w:r>
        <w:t>12</w:t>
      </w:r>
      <w:r>
        <w:fldChar w:fldCharType="end"/>
      </w:r>
    </w:p>
    <w:p w14:paraId="3431CECE" w14:textId="529E1822" w:rsidR="0034019B" w:rsidRDefault="0034019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_Toc106635372 \h </w:instrText>
      </w:r>
      <w:r>
        <w:fldChar w:fldCharType="separate"/>
      </w:r>
      <w:r>
        <w:t>12</w:t>
      </w:r>
      <w:r>
        <w:fldChar w:fldCharType="end"/>
      </w:r>
    </w:p>
    <w:p w14:paraId="75D7915F" w14:textId="5BA3FD2C" w:rsidR="0034019B" w:rsidRDefault="0034019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_Toc106635373 \h </w:instrText>
      </w:r>
      <w:r>
        <w:fldChar w:fldCharType="separate"/>
      </w:r>
      <w:r>
        <w:t>12</w:t>
      </w:r>
      <w:r>
        <w:fldChar w:fldCharType="end"/>
      </w:r>
    </w:p>
    <w:p w14:paraId="69F0CFDD" w14:textId="4DE45C8F" w:rsidR="0034019B" w:rsidRDefault="0034019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_Toc106635374 \h </w:instrText>
      </w:r>
      <w:r>
        <w:fldChar w:fldCharType="separate"/>
      </w:r>
      <w:r>
        <w:t>12</w:t>
      </w:r>
      <w:r>
        <w:fldChar w:fldCharType="end"/>
      </w:r>
    </w:p>
    <w:p w14:paraId="56632FEB" w14:textId="53895880" w:rsidR="0034019B" w:rsidRDefault="0034019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_Toc106635375 \h </w:instrText>
      </w:r>
      <w:r>
        <w:fldChar w:fldCharType="separate"/>
      </w:r>
      <w:r>
        <w:t>12</w:t>
      </w:r>
      <w:r>
        <w:fldChar w:fldCharType="end"/>
      </w:r>
    </w:p>
    <w:p w14:paraId="36323405" w14:textId="027F6933" w:rsidR="0034019B" w:rsidRDefault="0034019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_Toc106635376 \h </w:instrText>
      </w:r>
      <w:r>
        <w:fldChar w:fldCharType="separate"/>
      </w:r>
      <w:r>
        <w:t>12</w:t>
      </w:r>
      <w:r>
        <w:fldChar w:fldCharType="end"/>
      </w:r>
    </w:p>
    <w:p w14:paraId="3F028200" w14:textId="3A02E29D" w:rsidR="0034019B" w:rsidRDefault="0034019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_Toc106635377 \h </w:instrText>
      </w:r>
      <w:r>
        <w:fldChar w:fldCharType="separate"/>
      </w:r>
      <w:r>
        <w:t>12</w:t>
      </w:r>
      <w:r>
        <w:fldChar w:fldCharType="end"/>
      </w:r>
    </w:p>
    <w:p w14:paraId="5E422033" w14:textId="7A6BD0B1" w:rsidR="0034019B" w:rsidRDefault="0034019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_Toc106635378 \h </w:instrText>
      </w:r>
      <w:r>
        <w:fldChar w:fldCharType="separate"/>
      </w:r>
      <w:r>
        <w:t>13</w:t>
      </w:r>
      <w:r>
        <w:fldChar w:fldCharType="end"/>
      </w:r>
    </w:p>
    <w:p w14:paraId="29DA3B71" w14:textId="69DDD9BD" w:rsidR="0034019B" w:rsidRDefault="0034019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_Toc106635379 \h </w:instrText>
      </w:r>
      <w:r>
        <w:fldChar w:fldCharType="separate"/>
      </w:r>
      <w:r>
        <w:t>13</w:t>
      </w:r>
      <w:r>
        <w:fldChar w:fldCharType="end"/>
      </w:r>
    </w:p>
    <w:p w14:paraId="34271BA5" w14:textId="6E494D17" w:rsidR="0034019B" w:rsidRDefault="0034019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_Toc106635380 \h </w:instrText>
      </w:r>
      <w:r>
        <w:fldChar w:fldCharType="separate"/>
      </w:r>
      <w:r>
        <w:t>13</w:t>
      </w:r>
      <w:r>
        <w:fldChar w:fldCharType="end"/>
      </w:r>
    </w:p>
    <w:p w14:paraId="5B5C4841" w14:textId="470BF250" w:rsidR="0034019B" w:rsidRDefault="0034019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_Toc106635381 \h </w:instrText>
      </w:r>
      <w:r>
        <w:fldChar w:fldCharType="separate"/>
      </w:r>
      <w:r>
        <w:t>13</w:t>
      </w:r>
      <w:r>
        <w:fldChar w:fldCharType="end"/>
      </w:r>
    </w:p>
    <w:p w14:paraId="7E4CD21B" w14:textId="60B1D558" w:rsidR="0034019B" w:rsidRDefault="0034019B">
      <w:pPr>
        <w:pStyle w:val="TOC4"/>
        <w:rPr>
          <w:rFonts w:asciiTheme="minorHAnsi" w:eastAsiaTheme="minorEastAsia" w:hAnsiTheme="minorHAnsi" w:cstheme="minorBidi"/>
          <w:sz w:val="22"/>
          <w:szCs w:val="22"/>
          <w:lang w:eastAsia="en-GB"/>
        </w:rPr>
      </w:pPr>
      <w:r w:rsidRPr="006204F4">
        <w:rPr>
          <w:lang w:val="en-US"/>
        </w:rPr>
        <w:t>6.1.6.2</w:t>
      </w:r>
      <w:r>
        <w:rPr>
          <w:rFonts w:asciiTheme="minorHAnsi" w:eastAsiaTheme="minorEastAsia" w:hAnsiTheme="minorHAnsi" w:cstheme="minorBidi"/>
          <w:sz w:val="22"/>
          <w:szCs w:val="22"/>
          <w:lang w:eastAsia="en-GB"/>
        </w:rPr>
        <w:tab/>
      </w:r>
      <w:r w:rsidRPr="006204F4">
        <w:rPr>
          <w:lang w:val="en-US"/>
        </w:rPr>
        <w:t>Structured data types</w:t>
      </w:r>
      <w:r>
        <w:tab/>
      </w:r>
      <w:r>
        <w:fldChar w:fldCharType="begin" w:fldLock="1"/>
      </w:r>
      <w:r>
        <w:instrText xml:space="preserve"> PAGEREF _Toc106635382 \h </w:instrText>
      </w:r>
      <w:r>
        <w:fldChar w:fldCharType="separate"/>
      </w:r>
      <w:r>
        <w:t>13</w:t>
      </w:r>
      <w:r>
        <w:fldChar w:fldCharType="end"/>
      </w:r>
    </w:p>
    <w:p w14:paraId="6425569C" w14:textId="40ACBFD5" w:rsidR="0034019B" w:rsidRDefault="0034019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_Toc106635383 \h </w:instrText>
      </w:r>
      <w:r>
        <w:fldChar w:fldCharType="separate"/>
      </w:r>
      <w:r>
        <w:t>13</w:t>
      </w:r>
      <w:r>
        <w:fldChar w:fldCharType="end"/>
      </w:r>
    </w:p>
    <w:p w14:paraId="077881CE" w14:textId="1DDC5CE9" w:rsidR="0034019B" w:rsidRDefault="0034019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_Toc106635384 \h </w:instrText>
      </w:r>
      <w:r>
        <w:fldChar w:fldCharType="separate"/>
      </w:r>
      <w:r>
        <w:t>14</w:t>
      </w:r>
      <w:r>
        <w:fldChar w:fldCharType="end"/>
      </w:r>
    </w:p>
    <w:p w14:paraId="35187B3A" w14:textId="2E6A235F" w:rsidR="0034019B" w:rsidRDefault="0034019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_Toc106635385 \h </w:instrText>
      </w:r>
      <w:r>
        <w:fldChar w:fldCharType="separate"/>
      </w:r>
      <w:r>
        <w:t>14</w:t>
      </w:r>
      <w:r>
        <w:fldChar w:fldCharType="end"/>
      </w:r>
    </w:p>
    <w:p w14:paraId="073C2D2D" w14:textId="7449E345" w:rsidR="0034019B" w:rsidRDefault="0034019B">
      <w:pPr>
        <w:pStyle w:val="TOC4"/>
        <w:rPr>
          <w:rFonts w:asciiTheme="minorHAnsi" w:eastAsiaTheme="minorEastAsia" w:hAnsiTheme="minorHAnsi" w:cstheme="minorBidi"/>
          <w:sz w:val="22"/>
          <w:szCs w:val="22"/>
          <w:lang w:eastAsia="en-GB"/>
        </w:rPr>
      </w:pPr>
      <w:r w:rsidRPr="006204F4">
        <w:rPr>
          <w:lang w:val="en-US"/>
        </w:rPr>
        <w:t>6.1.6.3</w:t>
      </w:r>
      <w:r>
        <w:rPr>
          <w:rFonts w:asciiTheme="minorHAnsi" w:eastAsiaTheme="minorEastAsia" w:hAnsiTheme="minorHAnsi" w:cstheme="minorBidi"/>
          <w:sz w:val="22"/>
          <w:szCs w:val="22"/>
          <w:lang w:eastAsia="en-GB"/>
        </w:rPr>
        <w:tab/>
      </w:r>
      <w:r w:rsidRPr="006204F4">
        <w:rPr>
          <w:lang w:val="en-US"/>
        </w:rPr>
        <w:t>Simple data types and enumerations</w:t>
      </w:r>
      <w:r>
        <w:tab/>
      </w:r>
      <w:r>
        <w:fldChar w:fldCharType="begin" w:fldLock="1"/>
      </w:r>
      <w:r>
        <w:instrText xml:space="preserve"> PAGEREF _Toc106635386 \h </w:instrText>
      </w:r>
      <w:r>
        <w:fldChar w:fldCharType="separate"/>
      </w:r>
      <w:r>
        <w:t>14</w:t>
      </w:r>
      <w:r>
        <w:fldChar w:fldCharType="end"/>
      </w:r>
    </w:p>
    <w:p w14:paraId="2A9DC74E" w14:textId="46D98089" w:rsidR="0034019B" w:rsidRDefault="0034019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_Toc106635387 \h </w:instrText>
      </w:r>
      <w:r>
        <w:fldChar w:fldCharType="separate"/>
      </w:r>
      <w:r>
        <w:t>14</w:t>
      </w:r>
      <w:r>
        <w:fldChar w:fldCharType="end"/>
      </w:r>
    </w:p>
    <w:p w14:paraId="01F3B868" w14:textId="15634074" w:rsidR="0034019B" w:rsidRDefault="0034019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_Toc106635388 \h </w:instrText>
      </w:r>
      <w:r>
        <w:fldChar w:fldCharType="separate"/>
      </w:r>
      <w:r>
        <w:t>14</w:t>
      </w:r>
      <w:r>
        <w:fldChar w:fldCharType="end"/>
      </w:r>
    </w:p>
    <w:p w14:paraId="7DF622AD" w14:textId="28A80B5A" w:rsidR="0034019B" w:rsidRDefault="0034019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_Toc106635389 \h </w:instrText>
      </w:r>
      <w:r>
        <w:fldChar w:fldCharType="separate"/>
      </w:r>
      <w:r>
        <w:t>15</w:t>
      </w:r>
      <w:r>
        <w:fldChar w:fldCharType="end"/>
      </w:r>
    </w:p>
    <w:p w14:paraId="669D5031" w14:textId="2CF9DA7F" w:rsidR="0034019B" w:rsidRDefault="0034019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_Toc106635390 \h </w:instrText>
      </w:r>
      <w:r>
        <w:fldChar w:fldCharType="separate"/>
      </w:r>
      <w:r>
        <w:t>15</w:t>
      </w:r>
      <w:r>
        <w:fldChar w:fldCharType="end"/>
      </w:r>
    </w:p>
    <w:p w14:paraId="3C1A569F" w14:textId="66E0416B" w:rsidR="0034019B" w:rsidRDefault="0034019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_Toc106635391 \h </w:instrText>
      </w:r>
      <w:r>
        <w:fldChar w:fldCharType="separate"/>
      </w:r>
      <w:r>
        <w:t>15</w:t>
      </w:r>
      <w:r>
        <w:fldChar w:fldCharType="end"/>
      </w:r>
    </w:p>
    <w:p w14:paraId="5979DE0A" w14:textId="48FFAC10" w:rsidR="0034019B" w:rsidRDefault="0034019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_Toc106635392 \h </w:instrText>
      </w:r>
      <w:r>
        <w:fldChar w:fldCharType="separate"/>
      </w:r>
      <w:r>
        <w:t>15</w:t>
      </w:r>
      <w:r>
        <w:fldChar w:fldCharType="end"/>
      </w:r>
    </w:p>
    <w:p w14:paraId="3347FC07" w14:textId="6B48E95A" w:rsidR="0034019B" w:rsidRDefault="0034019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_Toc106635393 \h </w:instrText>
      </w:r>
      <w:r>
        <w:fldChar w:fldCharType="separate"/>
      </w:r>
      <w:r>
        <w:t>15</w:t>
      </w:r>
      <w:r>
        <w:fldChar w:fldCharType="end"/>
      </w:r>
    </w:p>
    <w:p w14:paraId="6B9C5C93" w14:textId="24E26411" w:rsidR="0034019B" w:rsidRDefault="0034019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_Toc106635394 \h </w:instrText>
      </w:r>
      <w:r>
        <w:fldChar w:fldCharType="separate"/>
      </w:r>
      <w:r>
        <w:t>15</w:t>
      </w:r>
      <w:r>
        <w:fldChar w:fldCharType="end"/>
      </w:r>
    </w:p>
    <w:p w14:paraId="689870E8" w14:textId="5E358BBA" w:rsidR="0034019B" w:rsidRDefault="0034019B" w:rsidP="0034019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_Toc106635395 \h </w:instrText>
      </w:r>
      <w:r>
        <w:fldChar w:fldCharType="separate"/>
      </w:r>
      <w:r>
        <w:t>16</w:t>
      </w:r>
      <w:r>
        <w:fldChar w:fldCharType="end"/>
      </w:r>
    </w:p>
    <w:p w14:paraId="3B3057B6" w14:textId="312C2DC2" w:rsidR="0034019B" w:rsidRDefault="003401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_Toc106635396 \h </w:instrText>
      </w:r>
      <w:r>
        <w:fldChar w:fldCharType="separate"/>
      </w:r>
      <w:r>
        <w:t>16</w:t>
      </w:r>
      <w:r>
        <w:fldChar w:fldCharType="end"/>
      </w:r>
    </w:p>
    <w:p w14:paraId="48A1BC61" w14:textId="7BB8F898" w:rsidR="0034019B" w:rsidRDefault="003401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_Toc106635397 \h </w:instrText>
      </w:r>
      <w:r>
        <w:fldChar w:fldCharType="separate"/>
      </w:r>
      <w:r>
        <w:t>16</w:t>
      </w:r>
      <w:r>
        <w:fldChar w:fldCharType="end"/>
      </w:r>
    </w:p>
    <w:p w14:paraId="7FC4B837" w14:textId="219B65FC" w:rsidR="0034019B" w:rsidRDefault="0034019B" w:rsidP="0034019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_Toc106635398 \h </w:instrText>
      </w:r>
      <w:r>
        <w:fldChar w:fldCharType="separate"/>
      </w:r>
      <w:r>
        <w:t>18</w:t>
      </w:r>
      <w:r>
        <w:fldChar w:fldCharType="end"/>
      </w:r>
    </w:p>
    <w:p w14:paraId="4A19A1E5" w14:textId="38DC142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106635342"/>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106635343"/>
      <w:bookmarkEnd w:id="27"/>
      <w:r w:rsidR="00EB678F" w:rsidRPr="004D3578">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106635344"/>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106635345"/>
      <w:r w:rsidRPr="004D3578">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106635346"/>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106635347"/>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106635348"/>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106635349"/>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106635350"/>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5.55pt" o:ole="">
            <v:imagedata r:id="rId17" o:title=""/>
          </v:shape>
          <o:OLEObject Type="Embed" ProgID="Visio.Drawing.11" ShapeID="_x0000_i1025" DrawAspect="Content" ObjectID="_1825827254"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106635351"/>
      <w:r>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106635352"/>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106635353"/>
      <w:r>
        <w:t>5.2</w:t>
      </w:r>
      <w:r>
        <w:tab/>
      </w:r>
      <w:proofErr w:type="spellStart"/>
      <w:r>
        <w:t>N</w:t>
      </w:r>
      <w:r w:rsidR="0049207B">
        <w:t>spa</w:t>
      </w:r>
      <w:r>
        <w:t>f_SecuredPacket</w:t>
      </w:r>
      <w:proofErr w:type="spellEnd"/>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106635354"/>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106635355"/>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106635356"/>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106635357"/>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106635358"/>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106635359"/>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pt;height:113.6pt" o:ole="">
            <v:imagedata r:id="rId19" o:title=""/>
          </v:shape>
          <o:OLEObject Type="Embed" ProgID="Visio.Drawing.11" ShapeID="_x0000_i1026" DrawAspect="Content" ObjectID="_1825827255"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106635360"/>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106635361"/>
      <w:r>
        <w:t>6.1</w:t>
      </w:r>
      <w:r>
        <w:tab/>
      </w:r>
      <w:proofErr w:type="spellStart"/>
      <w:r>
        <w:t>N</w:t>
      </w:r>
      <w:r w:rsidR="0049207B">
        <w:t>sp</w:t>
      </w:r>
      <w:r>
        <w:t>af_SecuredPacket</w:t>
      </w:r>
      <w:proofErr w:type="spellEnd"/>
      <w:r>
        <w:t xml:space="preserve">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106635362"/>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106635363"/>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106635364"/>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106635365"/>
      <w:r>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106635366"/>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106635367"/>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106635368"/>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106635369"/>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106635370"/>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27" type="#_x0000_t75" style="width:433.55pt;height:157.1pt" o:ole="">
            <v:imagedata r:id="rId21" o:title=""/>
          </v:shape>
          <o:OLEObject Type="Embed" ProgID="Visio.Drawing.11" ShapeID="_x0000_i1027" DrawAspect="Content" ObjectID="_1825827256"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106635371"/>
      <w:r>
        <w:t>6.1.3.2</w:t>
      </w:r>
      <w:r>
        <w:tab/>
        <w:t xml:space="preserve">Resource: </w:t>
      </w:r>
      <w:proofErr w:type="spellStart"/>
      <w:r>
        <w:t>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106635372"/>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106635373"/>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106635374"/>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106635375"/>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1F70D4">
      <w:pPr>
        <w:pStyle w:val="H6"/>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0" w:name="_Toc21711524"/>
    </w:p>
    <w:p w14:paraId="7904197F" w14:textId="77777777" w:rsidR="00EB678F" w:rsidRPr="00384E92" w:rsidRDefault="00EB678F" w:rsidP="001F70D4">
      <w:pPr>
        <w:pStyle w:val="H6"/>
      </w:pPr>
      <w:bookmarkStart w:id="501" w:name="_Toc22625789"/>
      <w:bookmarkStart w:id="502" w:name="_Toc24759237"/>
      <w:bookmarkStart w:id="503" w:name="_Toc26199125"/>
      <w:bookmarkStart w:id="504" w:name="_Toc34738715"/>
      <w:bookmarkStart w:id="505" w:name="_Toc34738775"/>
      <w:bookmarkStart w:id="506" w:name="_Toc34739405"/>
      <w:bookmarkStart w:id="507" w:name="_Toc34739463"/>
      <w:bookmarkStart w:id="508" w:name="_Toc34749417"/>
      <w:bookmarkStart w:id="509" w:name="_Toc35936221"/>
      <w:bookmarkStart w:id="510" w:name="_Toc36462480"/>
      <w:bookmarkStart w:id="511" w:name="_Toc45106388"/>
      <w:bookmarkStart w:id="512" w:name="_Toc51872057"/>
      <w:r w:rsidRPr="00384E92">
        <w:t>6.</w:t>
      </w:r>
      <w:r>
        <w:t>1.3.2.4</w:t>
      </w:r>
      <w:r w:rsidRPr="00384E92">
        <w:t>.</w:t>
      </w:r>
      <w:r>
        <w:t>2</w:t>
      </w:r>
      <w:r w:rsidRPr="00384E92">
        <w:tab/>
      </w:r>
      <w:r>
        <w:t>Operation: provide-secured-packet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5318CF" w14:textId="77777777" w:rsidR="00EB678F" w:rsidRDefault="00EB678F" w:rsidP="00ED2BC7">
      <w:pPr>
        <w:pStyle w:val="Heading7"/>
        <w:numPr>
          <w:ilvl w:val="6"/>
          <w:numId w:val="0"/>
        </w:numPr>
        <w:ind w:left="1296" w:hanging="288"/>
      </w:pPr>
      <w:bookmarkStart w:id="513" w:name="_Toc21711525"/>
      <w:bookmarkStart w:id="514" w:name="_Toc22625790"/>
      <w:bookmarkStart w:id="515" w:name="_Toc24759238"/>
      <w:bookmarkStart w:id="516" w:name="_Toc26199126"/>
      <w:bookmarkStart w:id="517" w:name="_Toc34738716"/>
      <w:bookmarkStart w:id="518" w:name="_Toc34738776"/>
      <w:bookmarkStart w:id="519" w:name="_Toc34739406"/>
      <w:bookmarkStart w:id="520" w:name="_Toc34739464"/>
      <w:bookmarkStart w:id="521" w:name="_Toc34749418"/>
      <w:bookmarkStart w:id="522" w:name="_Toc35936222"/>
      <w:bookmarkStart w:id="523" w:name="_Toc36462481"/>
      <w:bookmarkStart w:id="524" w:name="_Toc45106389"/>
      <w:bookmarkStart w:id="525" w:name="_Toc51872058"/>
      <w:bookmarkStart w:id="526" w:name="_Toc106635376"/>
      <w:r>
        <w:t>6.1.3.2.4.2.1</w:t>
      </w:r>
      <w:r>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7" w:name="_Toc21711526"/>
      <w:bookmarkStart w:id="528" w:name="_Toc22625791"/>
      <w:bookmarkStart w:id="529" w:name="_Toc24759239"/>
      <w:bookmarkStart w:id="530" w:name="_Toc26199127"/>
      <w:bookmarkStart w:id="531" w:name="_Toc34738717"/>
      <w:bookmarkStart w:id="532" w:name="_Toc34738777"/>
      <w:bookmarkStart w:id="533" w:name="_Toc34739407"/>
      <w:bookmarkStart w:id="534" w:name="_Toc34739465"/>
      <w:bookmarkStart w:id="535" w:name="_Toc34749419"/>
      <w:bookmarkStart w:id="536" w:name="_Toc35936223"/>
      <w:bookmarkStart w:id="537" w:name="_Toc36462482"/>
      <w:bookmarkStart w:id="538" w:name="_Toc45106390"/>
      <w:bookmarkStart w:id="539" w:name="_Toc51872059"/>
      <w:bookmarkStart w:id="540" w:name="_Toc106635377"/>
      <w:r>
        <w:t>6.1.3.2.4.2.2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1" w:name="_Toc21711527"/>
      <w:bookmarkStart w:id="542" w:name="_Toc22625792"/>
      <w:bookmarkStart w:id="543" w:name="_Toc24759240"/>
      <w:bookmarkStart w:id="544" w:name="_Toc26199128"/>
      <w:bookmarkStart w:id="545" w:name="_Toc34738718"/>
      <w:bookmarkStart w:id="546" w:name="_Toc34738778"/>
      <w:bookmarkStart w:id="547" w:name="_Toc34739408"/>
      <w:bookmarkStart w:id="548" w:name="_Toc34739466"/>
      <w:bookmarkStart w:id="549" w:name="_Toc34749420"/>
      <w:bookmarkStart w:id="550" w:name="_Toc35936224"/>
      <w:bookmarkStart w:id="551" w:name="_Toc36462483"/>
      <w:bookmarkStart w:id="552" w:name="_Toc45106391"/>
      <w:bookmarkStart w:id="553" w:name="_Toc51872060"/>
      <w:bookmarkStart w:id="554" w:name="_Toc106635378"/>
      <w:r>
        <w:t>6.1.4</w:t>
      </w:r>
      <w:r>
        <w:tab/>
        <w:t>Custom Operations without associated resources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5" w:name="_Toc21711528"/>
      <w:bookmarkStart w:id="556" w:name="_Toc22625793"/>
      <w:bookmarkStart w:id="557" w:name="_Toc24759241"/>
      <w:bookmarkStart w:id="558" w:name="_Toc26199129"/>
      <w:bookmarkStart w:id="559" w:name="_Toc34738719"/>
      <w:bookmarkStart w:id="560" w:name="_Toc34738779"/>
      <w:bookmarkStart w:id="561" w:name="_Toc34739409"/>
      <w:bookmarkStart w:id="562" w:name="_Toc34739467"/>
      <w:bookmarkStart w:id="563" w:name="_Toc34749421"/>
      <w:bookmarkStart w:id="564" w:name="_Toc35936225"/>
      <w:bookmarkStart w:id="565" w:name="_Toc36462484"/>
      <w:bookmarkStart w:id="566" w:name="_Toc45106392"/>
      <w:bookmarkStart w:id="567" w:name="_Toc51872061"/>
      <w:bookmarkStart w:id="568" w:name="_Toc106635379"/>
      <w:r>
        <w:t>6.1.5</w:t>
      </w:r>
      <w:r>
        <w:tab/>
        <w:t>Notifications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69" w:name="_Toc21711529"/>
      <w:bookmarkStart w:id="570" w:name="_Toc22625794"/>
      <w:bookmarkStart w:id="571" w:name="_Toc24759242"/>
      <w:bookmarkStart w:id="572" w:name="_Toc26199130"/>
      <w:bookmarkStart w:id="573" w:name="_Toc34738720"/>
      <w:bookmarkStart w:id="574" w:name="_Toc34738780"/>
      <w:bookmarkStart w:id="575" w:name="_Toc34739410"/>
      <w:bookmarkStart w:id="576" w:name="_Toc34739468"/>
      <w:bookmarkStart w:id="577" w:name="_Toc34749422"/>
      <w:bookmarkStart w:id="578" w:name="_Toc35936226"/>
      <w:bookmarkStart w:id="579" w:name="_Toc36462485"/>
      <w:bookmarkStart w:id="580" w:name="_Toc45106393"/>
      <w:bookmarkStart w:id="581" w:name="_Toc51872062"/>
      <w:bookmarkStart w:id="582" w:name="_Toc106635380"/>
      <w:r>
        <w:t>6.1.6</w:t>
      </w:r>
      <w:r>
        <w:tab/>
        <w:t>Data Model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36B8477" w14:textId="77777777" w:rsidR="00EB678F" w:rsidRDefault="00EB678F" w:rsidP="00ED2BC7">
      <w:pPr>
        <w:pStyle w:val="Heading4"/>
      </w:pPr>
      <w:bookmarkStart w:id="583" w:name="_Toc21711530"/>
      <w:bookmarkStart w:id="584" w:name="_Toc22625795"/>
      <w:bookmarkStart w:id="585" w:name="_Toc24759243"/>
      <w:bookmarkStart w:id="586" w:name="_Toc26199131"/>
      <w:bookmarkStart w:id="587" w:name="_Toc34738721"/>
      <w:bookmarkStart w:id="588" w:name="_Toc34738781"/>
      <w:bookmarkStart w:id="589" w:name="_Toc34739411"/>
      <w:bookmarkStart w:id="590" w:name="_Toc34739469"/>
      <w:bookmarkStart w:id="591" w:name="_Toc34749423"/>
      <w:bookmarkStart w:id="592" w:name="_Toc35936227"/>
      <w:bookmarkStart w:id="593" w:name="_Toc36462486"/>
      <w:bookmarkStart w:id="594" w:name="_Toc45106394"/>
      <w:bookmarkStart w:id="595" w:name="_Toc51872063"/>
      <w:bookmarkStart w:id="596" w:name="_Toc106635381"/>
      <w:r>
        <w:t>6.1.6.1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7" w:name="_Toc21711531"/>
      <w:bookmarkStart w:id="598" w:name="_Toc22625796"/>
      <w:bookmarkStart w:id="599" w:name="_Toc24759244"/>
      <w:bookmarkStart w:id="600" w:name="_Toc26199132"/>
      <w:bookmarkStart w:id="601" w:name="_Toc34738722"/>
      <w:bookmarkStart w:id="602" w:name="_Toc34738782"/>
      <w:bookmarkStart w:id="603" w:name="_Toc34739412"/>
      <w:bookmarkStart w:id="604" w:name="_Toc34739470"/>
      <w:bookmarkStart w:id="605" w:name="_Toc34749424"/>
      <w:bookmarkStart w:id="606" w:name="_Toc35936228"/>
      <w:bookmarkStart w:id="607" w:name="_Toc36462487"/>
      <w:bookmarkStart w:id="608" w:name="_Toc45106395"/>
      <w:bookmarkStart w:id="609" w:name="_Toc51872064"/>
      <w:bookmarkStart w:id="610" w:name="_Toc106635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5B780C" w14:textId="77777777" w:rsidR="00EB678F" w:rsidRDefault="00EB678F" w:rsidP="00ED2BC7">
      <w:pPr>
        <w:pStyle w:val="Heading5"/>
      </w:pPr>
      <w:bookmarkStart w:id="611" w:name="_Toc21711532"/>
      <w:bookmarkStart w:id="612" w:name="_Toc22625797"/>
      <w:bookmarkStart w:id="613" w:name="_Toc24759245"/>
      <w:bookmarkStart w:id="614" w:name="_Toc26199133"/>
      <w:bookmarkStart w:id="615" w:name="_Toc34738723"/>
      <w:bookmarkStart w:id="616" w:name="_Toc34738783"/>
      <w:bookmarkStart w:id="617" w:name="_Toc34739413"/>
      <w:bookmarkStart w:id="618" w:name="_Toc34739471"/>
      <w:bookmarkStart w:id="619" w:name="_Toc34749425"/>
      <w:bookmarkStart w:id="620" w:name="_Toc35936229"/>
      <w:bookmarkStart w:id="621" w:name="_Toc36462488"/>
      <w:bookmarkStart w:id="622" w:name="_Toc45106396"/>
      <w:bookmarkStart w:id="623" w:name="_Toc51872065"/>
      <w:bookmarkStart w:id="624" w:name="_Toc106635383"/>
      <w:r>
        <w:t>6.1.6.2.1</w:t>
      </w:r>
      <w:r>
        <w:tab/>
        <w:t>Introduction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5" w:name="_Toc21711533"/>
      <w:bookmarkStart w:id="626" w:name="_Toc22625798"/>
      <w:bookmarkStart w:id="627" w:name="_Toc24759246"/>
      <w:bookmarkStart w:id="628" w:name="_Toc26199134"/>
      <w:bookmarkStart w:id="629" w:name="_Toc34738724"/>
      <w:bookmarkStart w:id="630" w:name="_Toc34738784"/>
      <w:bookmarkStart w:id="631" w:name="_Toc34739414"/>
      <w:bookmarkStart w:id="632" w:name="_Toc34739472"/>
      <w:bookmarkStart w:id="633" w:name="_Toc34749426"/>
      <w:bookmarkStart w:id="634" w:name="_Toc35936230"/>
      <w:bookmarkStart w:id="635" w:name="_Toc36462489"/>
      <w:bookmarkStart w:id="636" w:name="_Toc45106397"/>
      <w:bookmarkStart w:id="637" w:name="_Toc51872066"/>
      <w:bookmarkStart w:id="638" w:name="_Toc106635384"/>
      <w:r>
        <w:t>6.1.6.2.2</w:t>
      </w:r>
      <w:r>
        <w:tab/>
        <w:t xml:space="preserve">Type: </w:t>
      </w:r>
      <w:proofErr w:type="spellStart"/>
      <w:r>
        <w:t>UiccConfigurationParameter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39" w:name="_Toc106635385"/>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r>
        <w:t>6.1.6.2.</w:t>
      </w:r>
      <w:r w:rsidR="00E716EF">
        <w:t>3</w:t>
      </w:r>
      <w:r>
        <w:tab/>
        <w:t xml:space="preserve">Type: </w:t>
      </w:r>
      <w:proofErr w:type="spellStart"/>
      <w:r>
        <w:t>Extended</w:t>
      </w:r>
      <w:r w:rsidRPr="007A3759">
        <w:t>SteeringContainer</w:t>
      </w:r>
      <w:bookmarkEnd w:id="639"/>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3" w:name="_Toc1066353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66F1869" w14:textId="77777777" w:rsidR="00EB678F" w:rsidRPr="00384E92" w:rsidRDefault="00EB678F" w:rsidP="00ED2BC7">
      <w:pPr>
        <w:pStyle w:val="Heading5"/>
      </w:pPr>
      <w:bookmarkStart w:id="654" w:name="_Toc21711535"/>
      <w:bookmarkStart w:id="655" w:name="_Toc22625800"/>
      <w:bookmarkStart w:id="656" w:name="_Toc24759248"/>
      <w:bookmarkStart w:id="657" w:name="_Toc26199136"/>
      <w:bookmarkStart w:id="658" w:name="_Toc34738726"/>
      <w:bookmarkStart w:id="659" w:name="_Toc34738786"/>
      <w:bookmarkStart w:id="660" w:name="_Toc34739416"/>
      <w:bookmarkStart w:id="661" w:name="_Toc34739474"/>
      <w:bookmarkStart w:id="662" w:name="_Toc34749428"/>
      <w:bookmarkStart w:id="663" w:name="_Toc35936232"/>
      <w:bookmarkStart w:id="664" w:name="_Toc36462491"/>
      <w:bookmarkStart w:id="665" w:name="_Toc45106399"/>
      <w:bookmarkStart w:id="666" w:name="_Toc51872068"/>
      <w:bookmarkStart w:id="667" w:name="_Toc106635387"/>
      <w:r>
        <w:t>6.1.6.3.1</w:t>
      </w:r>
      <w:r w:rsidRPr="00384E92">
        <w:tab/>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8" w:name="_Toc21711536"/>
      <w:bookmarkStart w:id="669" w:name="_Toc22625801"/>
      <w:bookmarkStart w:id="670" w:name="_Toc24759249"/>
      <w:bookmarkStart w:id="671" w:name="_Toc26199137"/>
      <w:bookmarkStart w:id="672" w:name="_Toc34738727"/>
      <w:bookmarkStart w:id="673" w:name="_Toc34738787"/>
      <w:bookmarkStart w:id="674" w:name="_Toc34739417"/>
      <w:bookmarkStart w:id="675" w:name="_Toc34739475"/>
      <w:bookmarkStart w:id="676" w:name="_Toc34749429"/>
      <w:bookmarkStart w:id="677" w:name="_Toc35936233"/>
      <w:bookmarkStart w:id="678" w:name="_Toc36462492"/>
      <w:bookmarkStart w:id="679" w:name="_Toc45106400"/>
      <w:bookmarkStart w:id="680" w:name="_Toc51872069"/>
      <w:bookmarkStart w:id="681" w:name="_Toc106635388"/>
      <w:r>
        <w:t>6.1.6.3.2</w:t>
      </w:r>
      <w:r w:rsidRPr="00384E92">
        <w:tab/>
        <w:t>Simple data types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2" w:name="_Toc21711543"/>
      <w:bookmarkStart w:id="683" w:name="_Toc22625808"/>
      <w:bookmarkStart w:id="684" w:name="_Toc24759250"/>
      <w:bookmarkStart w:id="685" w:name="_Toc26199138"/>
      <w:bookmarkStart w:id="686" w:name="_Toc34738728"/>
      <w:bookmarkStart w:id="687" w:name="_Toc34738788"/>
      <w:bookmarkStart w:id="688" w:name="_Toc34739418"/>
      <w:bookmarkStart w:id="689" w:name="_Toc34739476"/>
      <w:bookmarkStart w:id="690" w:name="_Toc34749430"/>
      <w:bookmarkStart w:id="691" w:name="_Toc35936234"/>
      <w:bookmarkStart w:id="692" w:name="_Toc36462493"/>
      <w:bookmarkStart w:id="693" w:name="_Toc45106401"/>
      <w:bookmarkStart w:id="694" w:name="_Toc51872070"/>
      <w:bookmarkStart w:id="695" w:name="_Toc106635389"/>
      <w:r>
        <w:t>6.1.7</w:t>
      </w:r>
      <w:r>
        <w:tab/>
        <w:t>Error Handling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8A60B8D" w14:textId="77777777" w:rsidR="00EB678F" w:rsidRPr="00971458" w:rsidRDefault="00EB678F" w:rsidP="00ED2BC7">
      <w:pPr>
        <w:pStyle w:val="Heading4"/>
      </w:pPr>
      <w:bookmarkStart w:id="696" w:name="_Toc21711544"/>
      <w:bookmarkStart w:id="697" w:name="_Toc22625809"/>
      <w:bookmarkStart w:id="698" w:name="_Toc24759251"/>
      <w:bookmarkStart w:id="699" w:name="_Toc26199139"/>
      <w:bookmarkStart w:id="700" w:name="_Toc34738729"/>
      <w:bookmarkStart w:id="701" w:name="_Toc34738789"/>
      <w:bookmarkStart w:id="702" w:name="_Toc34739419"/>
      <w:bookmarkStart w:id="703" w:name="_Toc34739477"/>
      <w:bookmarkStart w:id="704" w:name="_Toc34749431"/>
      <w:bookmarkStart w:id="705" w:name="_Toc35936235"/>
      <w:bookmarkStart w:id="706" w:name="_Toc36462494"/>
      <w:bookmarkStart w:id="707" w:name="_Toc45106402"/>
      <w:bookmarkStart w:id="708" w:name="_Toc51872071"/>
      <w:bookmarkStart w:id="709" w:name="_Toc106635390"/>
      <w:r w:rsidRPr="00971458">
        <w:t>6.1.7.1</w:t>
      </w:r>
      <w:r w:rsidRPr="009714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0" w:name="_Toc21711545"/>
      <w:bookmarkStart w:id="711" w:name="_Toc22625810"/>
      <w:bookmarkStart w:id="712" w:name="_Toc24759252"/>
      <w:bookmarkStart w:id="713" w:name="_Toc26199140"/>
      <w:bookmarkStart w:id="714" w:name="_Toc34738730"/>
      <w:bookmarkStart w:id="715" w:name="_Toc34738790"/>
      <w:bookmarkStart w:id="716" w:name="_Toc34739420"/>
      <w:bookmarkStart w:id="717" w:name="_Toc34739478"/>
      <w:bookmarkStart w:id="718" w:name="_Toc34749432"/>
      <w:bookmarkStart w:id="719" w:name="_Toc35936236"/>
      <w:bookmarkStart w:id="720" w:name="_Toc36462495"/>
      <w:bookmarkStart w:id="721" w:name="_Toc45106403"/>
      <w:bookmarkStart w:id="722" w:name="_Toc51872072"/>
      <w:bookmarkStart w:id="723" w:name="_Toc106635391"/>
      <w:r w:rsidRPr="00971458">
        <w:t>6.1.7.2</w:t>
      </w:r>
      <w:r w:rsidRPr="00971458">
        <w:tab/>
        <w:t>Protocol Errors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4" w:name="_Toc21711546"/>
      <w:bookmarkStart w:id="725" w:name="_Toc22625811"/>
      <w:bookmarkStart w:id="726" w:name="_Toc24759253"/>
      <w:bookmarkStart w:id="727" w:name="_Toc26199141"/>
      <w:bookmarkStart w:id="728" w:name="_Toc34738731"/>
      <w:bookmarkStart w:id="729" w:name="_Toc34738791"/>
      <w:bookmarkStart w:id="730" w:name="_Toc34739421"/>
      <w:bookmarkStart w:id="731" w:name="_Toc34739479"/>
      <w:bookmarkStart w:id="732" w:name="_Toc34749433"/>
      <w:bookmarkStart w:id="733" w:name="_Toc35936237"/>
      <w:bookmarkStart w:id="734" w:name="_Toc36462496"/>
      <w:bookmarkStart w:id="735" w:name="_Toc45106404"/>
      <w:bookmarkStart w:id="736" w:name="_Toc51872073"/>
      <w:bookmarkStart w:id="737" w:name="_Toc106635392"/>
      <w:r>
        <w:t>6.1.7.3</w:t>
      </w:r>
      <w:r>
        <w:tab/>
        <w:t>Application Errors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8" w:name="_Toc492899751"/>
      <w:bookmarkStart w:id="739" w:name="_Toc492900030"/>
      <w:bookmarkStart w:id="740" w:name="_Toc492967832"/>
      <w:bookmarkStart w:id="741" w:name="_Toc492972920"/>
      <w:bookmarkStart w:id="742" w:name="_Toc492973140"/>
      <w:bookmarkStart w:id="743" w:name="_Toc493774060"/>
      <w:bookmarkStart w:id="744" w:name="_Toc508285804"/>
      <w:bookmarkStart w:id="745" w:name="_Toc508287269"/>
      <w:bookmarkStart w:id="746" w:name="_Toc21711547"/>
      <w:bookmarkStart w:id="747" w:name="_Toc22625812"/>
    </w:p>
    <w:p w14:paraId="7E052D4C" w14:textId="77777777" w:rsidR="00EB678F" w:rsidRPr="0023018E" w:rsidRDefault="00EB678F" w:rsidP="0034019B">
      <w:pPr>
        <w:pStyle w:val="Heading3"/>
        <w:rPr>
          <w:lang w:eastAsia="zh-CN"/>
        </w:rPr>
      </w:pPr>
      <w:bookmarkStart w:id="748" w:name="_Toc24759254"/>
      <w:bookmarkStart w:id="749" w:name="_Toc26199142"/>
      <w:bookmarkStart w:id="750" w:name="_Toc34738732"/>
      <w:bookmarkStart w:id="751" w:name="_Toc34738792"/>
      <w:bookmarkStart w:id="752" w:name="_Toc34739422"/>
      <w:bookmarkStart w:id="753" w:name="_Toc34739480"/>
      <w:bookmarkStart w:id="754" w:name="_Toc34749434"/>
      <w:bookmarkStart w:id="755" w:name="_Toc35936238"/>
      <w:bookmarkStart w:id="756" w:name="_Toc36462497"/>
      <w:bookmarkStart w:id="757" w:name="_Toc45106405"/>
      <w:bookmarkStart w:id="758" w:name="_Toc51872074"/>
      <w:bookmarkStart w:id="759" w:name="_Toc106635393"/>
      <w:r>
        <w:t>6.1.8</w:t>
      </w:r>
      <w:r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0" w:name="_Toc532994477"/>
      <w:bookmarkStart w:id="761" w:name="_Toc21711548"/>
      <w:bookmarkStart w:id="762" w:name="_Toc22625813"/>
      <w:bookmarkStart w:id="763" w:name="_Toc24759255"/>
      <w:bookmarkStart w:id="764" w:name="_Toc26199143"/>
      <w:bookmarkStart w:id="765" w:name="_Toc34738733"/>
      <w:bookmarkStart w:id="766" w:name="_Toc34738793"/>
      <w:bookmarkStart w:id="767" w:name="_Toc34739423"/>
      <w:bookmarkStart w:id="768" w:name="_Toc34739481"/>
      <w:bookmarkStart w:id="769" w:name="_Toc34749435"/>
      <w:bookmarkStart w:id="770" w:name="_Toc35936239"/>
      <w:bookmarkStart w:id="771" w:name="_Toc36462498"/>
      <w:bookmarkStart w:id="772" w:name="_Toc45106406"/>
      <w:bookmarkStart w:id="773" w:name="_Toc51872075"/>
      <w:bookmarkStart w:id="774" w:name="_Toc106635394"/>
      <w:r>
        <w:t>6.1.9</w:t>
      </w:r>
      <w:r w:rsidRPr="001E7573">
        <w:tab/>
        <w:t>Security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5" w:name="_Toc21711549"/>
      <w:bookmarkStart w:id="776" w:name="_Toc22625814"/>
      <w:bookmarkStart w:id="777" w:name="_Toc24759256"/>
      <w:bookmarkStart w:id="778" w:name="_Toc26199144"/>
      <w:bookmarkStart w:id="779" w:name="_Toc34738734"/>
      <w:bookmarkStart w:id="780" w:name="_Toc34738794"/>
      <w:bookmarkStart w:id="781" w:name="_Toc34739424"/>
      <w:bookmarkStart w:id="782" w:name="_Toc34739482"/>
      <w:bookmarkStart w:id="783" w:name="_Toc34749436"/>
      <w:bookmarkStart w:id="784" w:name="_Toc35936240"/>
      <w:bookmarkStart w:id="785" w:name="_Toc36462499"/>
      <w:bookmarkStart w:id="786" w:name="_Toc45106407"/>
      <w:bookmarkStart w:id="787" w:name="_Toc51872076"/>
      <w:bookmarkStart w:id="788" w:name="_Toc106635395"/>
      <w:r w:rsidRPr="004D3578">
        <w:t>Annex A (normative):</w:t>
      </w:r>
      <w:r w:rsidRPr="004D3578">
        <w:br/>
      </w:r>
      <w:proofErr w:type="spellStart"/>
      <w:r>
        <w:t>OpenAPI</w:t>
      </w:r>
      <w:proofErr w:type="spellEnd"/>
      <w:r>
        <w:t xml:space="preserve"> specification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ABC25CC" w14:textId="77777777" w:rsidR="00EB678F" w:rsidRDefault="00EB678F" w:rsidP="0034019B">
      <w:pPr>
        <w:pStyle w:val="Heading1"/>
      </w:pPr>
      <w:bookmarkStart w:id="789" w:name="_Toc21711550"/>
      <w:bookmarkStart w:id="790" w:name="_Toc22625815"/>
      <w:bookmarkStart w:id="791" w:name="_Toc24759257"/>
      <w:bookmarkStart w:id="792" w:name="_Toc26199145"/>
      <w:bookmarkStart w:id="793" w:name="_Toc34738735"/>
      <w:bookmarkStart w:id="794" w:name="_Toc34738795"/>
      <w:bookmarkStart w:id="795" w:name="_Toc34739425"/>
      <w:bookmarkStart w:id="796" w:name="_Toc34739483"/>
      <w:bookmarkStart w:id="797" w:name="_Toc34749437"/>
      <w:bookmarkStart w:id="798" w:name="_Toc35936241"/>
      <w:bookmarkStart w:id="799" w:name="_Toc36462500"/>
      <w:bookmarkStart w:id="800" w:name="_Toc45106408"/>
      <w:bookmarkStart w:id="801" w:name="_Toc51872077"/>
      <w:bookmarkStart w:id="802" w:name="_Toc106635396"/>
      <w:r>
        <w:t>A.1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3" w:name="_Toc21711551"/>
      <w:bookmarkStart w:id="804" w:name="_Toc22625816"/>
      <w:bookmarkStart w:id="805" w:name="_Toc24759258"/>
      <w:bookmarkStart w:id="806" w:name="_Toc26199146"/>
      <w:bookmarkStart w:id="807" w:name="_Toc34738736"/>
      <w:bookmarkStart w:id="808" w:name="_Toc34738796"/>
      <w:bookmarkStart w:id="809" w:name="_Toc34739426"/>
      <w:bookmarkStart w:id="810" w:name="_Toc34739484"/>
      <w:bookmarkStart w:id="811" w:name="_Toc34749438"/>
      <w:bookmarkStart w:id="812" w:name="_Toc35936242"/>
      <w:bookmarkStart w:id="813" w:name="_Toc36462501"/>
      <w:bookmarkStart w:id="814" w:name="_Toc45106409"/>
      <w:bookmarkStart w:id="815" w:name="_Toc51872078"/>
      <w:bookmarkStart w:id="816" w:name="_Toc106635397"/>
      <w:r>
        <w:t>A.2</w:t>
      </w:r>
      <w:r>
        <w:tab/>
      </w:r>
      <w:proofErr w:type="spellStart"/>
      <w:r>
        <w:t>N</w:t>
      </w:r>
      <w:r w:rsidR="00A4570D">
        <w:t>sp</w:t>
      </w:r>
      <w:r>
        <w:t>af_SecuredPacket</w:t>
      </w:r>
      <w:proofErr w:type="spellEnd"/>
      <w:r>
        <w:t xml:space="preserve">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5175A87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sidR="00806E0D">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29CDF0DF" w:rsidR="00EB678F" w:rsidRDefault="00EB678F" w:rsidP="00EB678F">
      <w:pPr>
        <w:pStyle w:val="PL"/>
      </w:pPr>
      <w:r>
        <w:t xml:space="preserve">    © 20</w:t>
      </w:r>
      <w:r w:rsidR="008778AE">
        <w:t>2</w:t>
      </w:r>
      <w:r w:rsidR="00806E0D">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5C9E619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806E0D">
        <w:rPr>
          <w:lang w:val="fr-FR"/>
        </w:rPr>
        <w:t>4</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05921E2A"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7" w:name="historyclause"/>
      <w:r w:rsidRPr="004D3578">
        <w:br w:type="page"/>
      </w:r>
      <w:bookmarkStart w:id="818" w:name="_Toc21711552"/>
      <w:bookmarkStart w:id="819" w:name="_Toc22625817"/>
      <w:bookmarkStart w:id="820" w:name="_Toc24759259"/>
      <w:bookmarkStart w:id="821" w:name="_Toc26199147"/>
      <w:bookmarkStart w:id="822" w:name="_Toc34738737"/>
      <w:bookmarkStart w:id="823" w:name="_Toc34738797"/>
      <w:bookmarkStart w:id="824" w:name="_Toc34739427"/>
      <w:bookmarkStart w:id="825" w:name="_Toc34739485"/>
      <w:bookmarkStart w:id="826" w:name="_Toc34749439"/>
      <w:bookmarkStart w:id="827" w:name="_Toc35936243"/>
      <w:bookmarkStart w:id="828" w:name="_Toc36462502"/>
      <w:bookmarkStart w:id="829" w:name="_Toc45106410"/>
      <w:bookmarkStart w:id="830" w:name="_Toc51872079"/>
      <w:bookmarkStart w:id="831" w:name="_Toc106635398"/>
      <w:r w:rsidRPr="004D3578">
        <w:t xml:space="preserve">Annex </w:t>
      </w:r>
      <w:r>
        <w:t>B</w:t>
      </w:r>
      <w:r w:rsidRPr="004D3578">
        <w:t xml:space="preserve"> (informative):</w:t>
      </w:r>
      <w:r w:rsidRPr="004D3578">
        <w:br/>
        <w:t>Change history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bookmarkEnd w:id="8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proofErr w:type="spellStart"/>
            <w:r>
              <w:t>OpenAPI</w:t>
            </w:r>
            <w:proofErr w:type="spellEnd"/>
            <w:r>
              <w:t xml:space="preserve">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w:t>
            </w:r>
            <w:proofErr w:type="spellStart"/>
            <w:r w:rsidRPr="00565E8C">
              <w:t>OpenAPI</w:t>
            </w:r>
            <w:proofErr w:type="spellEnd"/>
            <w:r w:rsidRPr="00565E8C">
              <w:t xml:space="preserve"> specification files of the </w:t>
            </w:r>
            <w:proofErr w:type="spellStart"/>
            <w:r>
              <w:t>Nspaf_SecuredPacket</w:t>
            </w:r>
            <w:proofErr w:type="spellEnd"/>
            <w:r>
              <w:t xml:space="preserve">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F22E24" w:rsidRPr="006B0D02" w14:paraId="163953EA" w14:textId="77777777" w:rsidTr="00963E3A">
        <w:tc>
          <w:tcPr>
            <w:tcW w:w="800" w:type="dxa"/>
            <w:shd w:val="solid" w:color="FFFFFF" w:fill="auto"/>
          </w:tcPr>
          <w:p w14:paraId="0B839632" w14:textId="7BAB6D55" w:rsidR="00F22E24" w:rsidRDefault="00F22E24" w:rsidP="00E85096">
            <w:pPr>
              <w:pStyle w:val="TAC"/>
              <w:rPr>
                <w:sz w:val="16"/>
                <w:szCs w:val="16"/>
              </w:rPr>
            </w:pPr>
            <w:r>
              <w:rPr>
                <w:sz w:val="16"/>
                <w:szCs w:val="16"/>
              </w:rPr>
              <w:t>2025-12</w:t>
            </w:r>
          </w:p>
        </w:tc>
        <w:tc>
          <w:tcPr>
            <w:tcW w:w="800" w:type="dxa"/>
            <w:shd w:val="solid" w:color="FFFFFF" w:fill="auto"/>
          </w:tcPr>
          <w:p w14:paraId="5225B69B" w14:textId="1D7C10B2" w:rsidR="00F22E24" w:rsidRDefault="00F22E24" w:rsidP="00E85096">
            <w:pPr>
              <w:pStyle w:val="TAC"/>
              <w:rPr>
                <w:sz w:val="16"/>
                <w:szCs w:val="16"/>
              </w:rPr>
            </w:pPr>
            <w:r>
              <w:rPr>
                <w:sz w:val="16"/>
                <w:szCs w:val="16"/>
              </w:rPr>
              <w:t>CT#110</w:t>
            </w:r>
          </w:p>
        </w:tc>
        <w:tc>
          <w:tcPr>
            <w:tcW w:w="1094" w:type="dxa"/>
            <w:shd w:val="solid" w:color="FFFFFF" w:fill="auto"/>
          </w:tcPr>
          <w:p w14:paraId="0BDB4C3A" w14:textId="47845220" w:rsidR="00F22E24" w:rsidRDefault="007D67DC" w:rsidP="00E85096">
            <w:pPr>
              <w:pStyle w:val="TAC"/>
              <w:rPr>
                <w:sz w:val="16"/>
                <w:szCs w:val="16"/>
              </w:rPr>
            </w:pPr>
            <w:r>
              <w:rPr>
                <w:sz w:val="16"/>
                <w:szCs w:val="16"/>
              </w:rPr>
              <w:t>CP-253165</w:t>
            </w:r>
          </w:p>
        </w:tc>
        <w:tc>
          <w:tcPr>
            <w:tcW w:w="519" w:type="dxa"/>
            <w:shd w:val="solid" w:color="FFFFFF" w:fill="auto"/>
          </w:tcPr>
          <w:p w14:paraId="77080078" w14:textId="05D01C17" w:rsidR="00F22E24" w:rsidRDefault="00F22E24" w:rsidP="00E85096">
            <w:pPr>
              <w:pStyle w:val="TAL"/>
              <w:rPr>
                <w:sz w:val="16"/>
                <w:szCs w:val="16"/>
              </w:rPr>
            </w:pPr>
            <w:r>
              <w:rPr>
                <w:sz w:val="16"/>
                <w:szCs w:val="16"/>
              </w:rPr>
              <w:t>0030</w:t>
            </w:r>
          </w:p>
        </w:tc>
        <w:tc>
          <w:tcPr>
            <w:tcW w:w="425" w:type="dxa"/>
            <w:shd w:val="solid" w:color="FFFFFF" w:fill="auto"/>
          </w:tcPr>
          <w:p w14:paraId="0906ECAA" w14:textId="77777777" w:rsidR="00F22E24" w:rsidRDefault="00F22E24" w:rsidP="00E85096">
            <w:pPr>
              <w:pStyle w:val="TAR"/>
              <w:rPr>
                <w:sz w:val="16"/>
                <w:szCs w:val="16"/>
              </w:rPr>
            </w:pPr>
          </w:p>
        </w:tc>
        <w:tc>
          <w:tcPr>
            <w:tcW w:w="425" w:type="dxa"/>
            <w:shd w:val="solid" w:color="FFFFFF" w:fill="auto"/>
          </w:tcPr>
          <w:p w14:paraId="69B1ECFA" w14:textId="70EF8816" w:rsidR="00F22E24" w:rsidRDefault="00F22E24" w:rsidP="00E85096">
            <w:pPr>
              <w:pStyle w:val="TAC"/>
              <w:rPr>
                <w:sz w:val="16"/>
                <w:szCs w:val="16"/>
              </w:rPr>
            </w:pPr>
            <w:r>
              <w:rPr>
                <w:sz w:val="16"/>
                <w:szCs w:val="16"/>
              </w:rPr>
              <w:t>F</w:t>
            </w:r>
          </w:p>
        </w:tc>
        <w:tc>
          <w:tcPr>
            <w:tcW w:w="4868" w:type="dxa"/>
            <w:shd w:val="solid" w:color="FFFFFF" w:fill="auto"/>
          </w:tcPr>
          <w:p w14:paraId="69DD2E00" w14:textId="25A1DE66" w:rsidR="00F22E24" w:rsidRPr="008A05EB" w:rsidRDefault="00F22E24" w:rsidP="00E85096">
            <w:pPr>
              <w:pStyle w:val="TAL"/>
              <w:rPr>
                <w:rFonts w:cs="Arial"/>
                <w:color w:val="000000"/>
                <w:lang w:val="en-US"/>
              </w:rPr>
            </w:pPr>
            <w:r w:rsidRPr="00F22E24">
              <w:rPr>
                <w:rFonts w:cs="Arial"/>
                <w:color w:val="000000"/>
                <w:lang w:val="en-US"/>
              </w:rPr>
              <w:t>API version and External doc update</w:t>
            </w:r>
          </w:p>
        </w:tc>
        <w:tc>
          <w:tcPr>
            <w:tcW w:w="708" w:type="dxa"/>
            <w:shd w:val="solid" w:color="FFFFFF" w:fill="auto"/>
          </w:tcPr>
          <w:p w14:paraId="653AA784" w14:textId="2665762D" w:rsidR="00F22E24" w:rsidRDefault="00F22E24" w:rsidP="00E85096">
            <w:pPr>
              <w:pStyle w:val="TAC"/>
              <w:rPr>
                <w:sz w:val="16"/>
                <w:szCs w:val="16"/>
              </w:rPr>
            </w:pPr>
            <w:r>
              <w:rPr>
                <w:sz w:val="16"/>
                <w:szCs w:val="16"/>
              </w:rPr>
              <w:t>17.4.0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712E" w14:textId="77777777" w:rsidR="009D4176" w:rsidRDefault="009D4176">
      <w:r>
        <w:separator/>
      </w:r>
    </w:p>
  </w:endnote>
  <w:endnote w:type="continuationSeparator" w:id="0">
    <w:p w14:paraId="7929B931" w14:textId="77777777" w:rsidR="009D4176" w:rsidRDefault="009D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F42C" w14:textId="77777777" w:rsidR="009D4176" w:rsidRDefault="009D4176">
      <w:r>
        <w:separator/>
      </w:r>
    </w:p>
  </w:footnote>
  <w:footnote w:type="continuationSeparator" w:id="0">
    <w:p w14:paraId="52DD02AB" w14:textId="77777777" w:rsidR="009D4176" w:rsidRDefault="009D4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530AF18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FDEA6E6"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7DC">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781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3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626789">
    <w:abstractNumId w:val="11"/>
  </w:num>
  <w:num w:numId="4" w16cid:durableId="1689522947">
    <w:abstractNumId w:val="16"/>
  </w:num>
  <w:num w:numId="5" w16cid:durableId="5258196">
    <w:abstractNumId w:val="15"/>
  </w:num>
  <w:num w:numId="6" w16cid:durableId="686521407">
    <w:abstractNumId w:val="14"/>
  </w:num>
  <w:num w:numId="7" w16cid:durableId="1812793834">
    <w:abstractNumId w:val="13"/>
  </w:num>
  <w:num w:numId="8" w16cid:durableId="2100439105">
    <w:abstractNumId w:val="12"/>
  </w:num>
  <w:num w:numId="9" w16cid:durableId="732045853">
    <w:abstractNumId w:val="9"/>
  </w:num>
  <w:num w:numId="10" w16cid:durableId="448083513">
    <w:abstractNumId w:val="7"/>
  </w:num>
  <w:num w:numId="11" w16cid:durableId="1441988904">
    <w:abstractNumId w:val="6"/>
  </w:num>
  <w:num w:numId="12" w16cid:durableId="279456661">
    <w:abstractNumId w:val="5"/>
  </w:num>
  <w:num w:numId="13" w16cid:durableId="164324847">
    <w:abstractNumId w:val="4"/>
  </w:num>
  <w:num w:numId="14" w16cid:durableId="1099369421">
    <w:abstractNumId w:val="8"/>
  </w:num>
  <w:num w:numId="15" w16cid:durableId="2022856988">
    <w:abstractNumId w:val="3"/>
  </w:num>
  <w:num w:numId="16" w16cid:durableId="627709231">
    <w:abstractNumId w:val="2"/>
  </w:num>
  <w:num w:numId="17" w16cid:durableId="1267151857">
    <w:abstractNumId w:val="1"/>
  </w:num>
  <w:num w:numId="18" w16cid:durableId="1483541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24678"/>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D67DC"/>
    <w:rsid w:val="007F0F4A"/>
    <w:rsid w:val="008028A4"/>
    <w:rsid w:val="00806E0D"/>
    <w:rsid w:val="00807CA8"/>
    <w:rsid w:val="0081215E"/>
    <w:rsid w:val="00813093"/>
    <w:rsid w:val="008200BE"/>
    <w:rsid w:val="00830747"/>
    <w:rsid w:val="00844DBD"/>
    <w:rsid w:val="00854972"/>
    <w:rsid w:val="00856CDB"/>
    <w:rsid w:val="00863624"/>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D4176"/>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31329"/>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0889"/>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24"/>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4664</Words>
  <Characters>26590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cp:lastPrinted>2019-02-25T14:05:00Z</cp:lastPrinted>
  <dcterms:created xsi:type="dcterms:W3CDTF">2025-11-28T08:27:00Z</dcterms:created>
  <dcterms:modified xsi:type="dcterms:W3CDTF">2025-11-28T08:28:00Z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