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29D8B1C8" w:rsidR="004F0988" w:rsidRPr="00C12AA7" w:rsidRDefault="008A6D4A" w:rsidP="00D032B3">
            <w:pPr>
              <w:pStyle w:val="ZA"/>
              <w:framePr w:w="0" w:hRule="auto" w:wrap="auto" w:vAnchor="margin" w:hAnchor="text" w:yAlign="inline"/>
            </w:pPr>
            <w:bookmarkStart w:id="0" w:name="page1"/>
            <w:bookmarkStart w:id="1" w:name="_GoBack"/>
            <w:r w:rsidRPr="00C12AA7">
              <w:rPr>
                <w:sz w:val="64"/>
              </w:rPr>
              <w:t>3GPP TS 29.</w:t>
            </w:r>
            <w:r w:rsidR="0027537A" w:rsidRPr="00C12AA7">
              <w:rPr>
                <w:sz w:val="64"/>
              </w:rPr>
              <w:t>536</w:t>
            </w:r>
            <w:r w:rsidRPr="00C12AA7">
              <w:rPr>
                <w:sz w:val="64"/>
              </w:rPr>
              <w:t xml:space="preserve"> </w:t>
            </w:r>
            <w:r w:rsidRPr="00C12AA7">
              <w:t>V</w:t>
            </w:r>
            <w:r w:rsidR="00923E1C" w:rsidRPr="00C12AA7">
              <w:t>1</w:t>
            </w:r>
            <w:r w:rsidR="00C5054D">
              <w:t>9</w:t>
            </w:r>
            <w:r w:rsidRPr="00C12AA7">
              <w:t>.</w:t>
            </w:r>
            <w:r w:rsidR="00D032B3">
              <w:t>3</w:t>
            </w:r>
            <w:r w:rsidRPr="00C12AA7">
              <w:t>.</w:t>
            </w:r>
            <w:r w:rsidR="00A92ED0" w:rsidRPr="00C12AA7">
              <w:t>0</w:t>
            </w:r>
            <w:r w:rsidRPr="00C12AA7">
              <w:t xml:space="preserve"> </w:t>
            </w:r>
            <w:r w:rsidRPr="00C12AA7">
              <w:rPr>
                <w:sz w:val="32"/>
              </w:rPr>
              <w:t>(202</w:t>
            </w:r>
            <w:r w:rsidR="00C5054D">
              <w:rPr>
                <w:sz w:val="32"/>
              </w:rPr>
              <w:t>5</w:t>
            </w:r>
            <w:r w:rsidRPr="00C12AA7">
              <w:rPr>
                <w:sz w:val="32"/>
              </w:rPr>
              <w:t>-</w:t>
            </w:r>
            <w:r w:rsidR="00D032B3">
              <w:rPr>
                <w:sz w:val="32"/>
              </w:rPr>
              <w:t>12</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2" w:name="spectype2"/>
            <w:r w:rsidRPr="00C12AA7">
              <w:t>Specification</w:t>
            </w:r>
            <w:bookmarkEnd w:id="2"/>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1AE967B8" w:rsidR="008A6D4A" w:rsidRPr="00C12AA7" w:rsidRDefault="008A6D4A" w:rsidP="008A6D4A">
            <w:pPr>
              <w:pStyle w:val="ZT"/>
              <w:framePr w:wrap="auto" w:hAnchor="text" w:yAlign="inline"/>
              <w:rPr>
                <w:i/>
                <w:sz w:val="28"/>
              </w:rPr>
            </w:pPr>
            <w:r w:rsidRPr="00C12AA7">
              <w:t>(</w:t>
            </w:r>
            <w:r w:rsidRPr="00C12AA7">
              <w:rPr>
                <w:rStyle w:val="ZGSM"/>
              </w:rPr>
              <w:t>Release 1</w:t>
            </w:r>
            <w:r w:rsidR="00064230">
              <w:rPr>
                <w:rStyle w:val="ZGSM"/>
              </w:rPr>
              <w:t>9</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3" w:name="_MON_1684549432"/>
      <w:bookmarkEnd w:id="3"/>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pt" o:ole="">
                  <v:imagedata r:id="rId9" o:title=""/>
                </v:shape>
                <o:OLEObject Type="Embed" ProgID="Word.Picture.8" ShapeID="_x0000_i1025" DrawAspect="Content" ObjectID="_1825853602" r:id="rId10"/>
              </w:object>
            </w:r>
          </w:p>
        </w:tc>
        <w:tc>
          <w:tcPr>
            <w:tcW w:w="5540" w:type="dxa"/>
            <w:shd w:val="clear" w:color="auto" w:fill="auto"/>
          </w:tcPr>
          <w:p w14:paraId="58DF817D" w14:textId="281F6350" w:rsidR="001A6C9E" w:rsidRPr="00C12AA7" w:rsidRDefault="0073015D" w:rsidP="001A6C9E">
            <w:pPr>
              <w:jc w:val="right"/>
            </w:pPr>
            <w:bookmarkStart w:id="4" w:name="logos"/>
            <w:r>
              <w:pict w14:anchorId="2CB49E08">
                <v:shape id="_x0000_i1026" type="#_x0000_t75" style="width:129pt;height:74.7pt">
                  <v:imagedata r:id="rId11" o:title="3GPP-logo_web"/>
                </v:shape>
              </w:pict>
            </w:r>
            <w:bookmarkEnd w:id="4"/>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5"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5"/>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6"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7"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7"/>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8"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BC79622"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C5054D">
              <w:rPr>
                <w:noProof/>
                <w:sz w:val="18"/>
              </w:rPr>
              <w:t>5</w:t>
            </w:r>
            <w:r w:rsidRPr="00C12AA7">
              <w:rPr>
                <w:noProof/>
                <w:sz w:val="18"/>
              </w:rPr>
              <w:t>, 3GPP Organizational Partners (ARIB, ATIS, CCSA, ETSI, TSDSI, TTA, TTC).</w:t>
            </w:r>
            <w:bookmarkStart w:id="9" w:name="copyrightaddon"/>
            <w:bookmarkEnd w:id="9"/>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8"/>
          </w:p>
          <w:p w14:paraId="588EB364" w14:textId="77777777" w:rsidR="00E16509" w:rsidRPr="00C12AA7" w:rsidRDefault="00E16509" w:rsidP="00133525"/>
        </w:tc>
      </w:tr>
      <w:bookmarkEnd w:id="6"/>
    </w:tbl>
    <w:p w14:paraId="0605C236" w14:textId="77777777" w:rsidR="00080512" w:rsidRPr="00C12AA7" w:rsidRDefault="00080512" w:rsidP="001773FF">
      <w:pPr>
        <w:pStyle w:val="TT"/>
      </w:pPr>
      <w:r w:rsidRPr="00C12AA7">
        <w:br w:type="page"/>
      </w:r>
      <w:bookmarkStart w:id="10" w:name="tableOfContents"/>
      <w:bookmarkEnd w:id="10"/>
      <w:r w:rsidRPr="00C12AA7">
        <w:lastRenderedPageBreak/>
        <w:t>Contents</w:t>
      </w:r>
    </w:p>
    <w:p w14:paraId="4F84CFBE" w14:textId="77777777" w:rsidR="004E2811" w:rsidRDefault="001F2CDD">
      <w:pPr>
        <w:pStyle w:val="TOC1"/>
        <w:rPr>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r w:rsidR="004E2811">
        <w:rPr>
          <w:noProof/>
        </w:rPr>
        <w:t>Foreword</w:t>
      </w:r>
      <w:r w:rsidR="004E2811">
        <w:rPr>
          <w:noProof/>
        </w:rPr>
        <w:tab/>
      </w:r>
      <w:r w:rsidR="004E2811">
        <w:rPr>
          <w:noProof/>
        </w:rPr>
        <w:fldChar w:fldCharType="begin"/>
      </w:r>
      <w:r w:rsidR="004E2811">
        <w:rPr>
          <w:noProof/>
        </w:rPr>
        <w:instrText xml:space="preserve"> PAGEREF _Toc214955144 \h </w:instrText>
      </w:r>
      <w:r w:rsidR="004E2811">
        <w:rPr>
          <w:noProof/>
        </w:rPr>
      </w:r>
      <w:r w:rsidR="004E2811">
        <w:rPr>
          <w:noProof/>
        </w:rPr>
        <w:fldChar w:fldCharType="separate"/>
      </w:r>
      <w:r w:rsidR="004E2811">
        <w:rPr>
          <w:noProof/>
        </w:rPr>
        <w:t>7</w:t>
      </w:r>
      <w:r w:rsidR="004E2811">
        <w:rPr>
          <w:noProof/>
        </w:rPr>
        <w:fldChar w:fldCharType="end"/>
      </w:r>
    </w:p>
    <w:p w14:paraId="35228736" w14:textId="77777777" w:rsidR="004E2811" w:rsidRDefault="004E2811">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_Toc214955145 \h </w:instrText>
      </w:r>
      <w:r>
        <w:rPr>
          <w:noProof/>
        </w:rPr>
      </w:r>
      <w:r>
        <w:rPr>
          <w:noProof/>
        </w:rPr>
        <w:fldChar w:fldCharType="separate"/>
      </w:r>
      <w:r>
        <w:rPr>
          <w:noProof/>
        </w:rPr>
        <w:t>9</w:t>
      </w:r>
      <w:r>
        <w:rPr>
          <w:noProof/>
        </w:rPr>
        <w:fldChar w:fldCharType="end"/>
      </w:r>
    </w:p>
    <w:p w14:paraId="08A9FEA2" w14:textId="77777777" w:rsidR="004E2811" w:rsidRDefault="004E2811">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_Toc214955146 \h </w:instrText>
      </w:r>
      <w:r>
        <w:rPr>
          <w:noProof/>
        </w:rPr>
      </w:r>
      <w:r>
        <w:rPr>
          <w:noProof/>
        </w:rPr>
        <w:fldChar w:fldCharType="separate"/>
      </w:r>
      <w:r>
        <w:rPr>
          <w:noProof/>
        </w:rPr>
        <w:t>9</w:t>
      </w:r>
      <w:r>
        <w:rPr>
          <w:noProof/>
        </w:rPr>
        <w:fldChar w:fldCharType="end"/>
      </w:r>
    </w:p>
    <w:p w14:paraId="7C9A426C" w14:textId="77777777" w:rsidR="004E2811" w:rsidRDefault="004E2811">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_Toc214955147 \h </w:instrText>
      </w:r>
      <w:r>
        <w:rPr>
          <w:noProof/>
        </w:rPr>
      </w:r>
      <w:r>
        <w:rPr>
          <w:noProof/>
        </w:rPr>
        <w:fldChar w:fldCharType="separate"/>
      </w:r>
      <w:r>
        <w:rPr>
          <w:noProof/>
        </w:rPr>
        <w:t>10</w:t>
      </w:r>
      <w:r>
        <w:rPr>
          <w:noProof/>
        </w:rPr>
        <w:fldChar w:fldCharType="end"/>
      </w:r>
    </w:p>
    <w:p w14:paraId="44F32491" w14:textId="77777777" w:rsidR="004E2811" w:rsidRDefault="004E2811">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_Toc214955148 \h </w:instrText>
      </w:r>
      <w:r>
        <w:rPr>
          <w:noProof/>
        </w:rPr>
      </w:r>
      <w:r>
        <w:rPr>
          <w:noProof/>
        </w:rPr>
        <w:fldChar w:fldCharType="separate"/>
      </w:r>
      <w:r>
        <w:rPr>
          <w:noProof/>
        </w:rPr>
        <w:t>10</w:t>
      </w:r>
      <w:r>
        <w:rPr>
          <w:noProof/>
        </w:rPr>
        <w:fldChar w:fldCharType="end"/>
      </w:r>
    </w:p>
    <w:p w14:paraId="3ECEA7EA" w14:textId="77777777" w:rsidR="004E2811" w:rsidRDefault="004E2811">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_Toc214955149 \h </w:instrText>
      </w:r>
      <w:r>
        <w:rPr>
          <w:noProof/>
        </w:rPr>
      </w:r>
      <w:r>
        <w:rPr>
          <w:noProof/>
        </w:rPr>
        <w:fldChar w:fldCharType="separate"/>
      </w:r>
      <w:r>
        <w:rPr>
          <w:noProof/>
        </w:rPr>
        <w:t>10</w:t>
      </w:r>
      <w:r>
        <w:rPr>
          <w:noProof/>
        </w:rPr>
        <w:fldChar w:fldCharType="end"/>
      </w:r>
    </w:p>
    <w:p w14:paraId="190CA2AA" w14:textId="77777777" w:rsidR="004E2811" w:rsidRDefault="004E2811">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_Toc214955150 \h </w:instrText>
      </w:r>
      <w:r>
        <w:rPr>
          <w:noProof/>
        </w:rPr>
      </w:r>
      <w:r>
        <w:rPr>
          <w:noProof/>
        </w:rPr>
        <w:fldChar w:fldCharType="separate"/>
      </w:r>
      <w:r>
        <w:rPr>
          <w:noProof/>
        </w:rPr>
        <w:t>10</w:t>
      </w:r>
      <w:r>
        <w:rPr>
          <w:noProof/>
        </w:rPr>
        <w:fldChar w:fldCharType="end"/>
      </w:r>
    </w:p>
    <w:p w14:paraId="14C90164"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_Toc214955151 \h </w:instrText>
      </w:r>
      <w:r>
        <w:rPr>
          <w:noProof/>
        </w:rPr>
      </w:r>
      <w:r>
        <w:rPr>
          <w:noProof/>
        </w:rPr>
        <w:fldChar w:fldCharType="separate"/>
      </w:r>
      <w:r>
        <w:rPr>
          <w:noProof/>
        </w:rPr>
        <w:t>10</w:t>
      </w:r>
      <w:r>
        <w:rPr>
          <w:noProof/>
        </w:rPr>
        <w:fldChar w:fldCharType="end"/>
      </w:r>
    </w:p>
    <w:p w14:paraId="7E47248D"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_Toc214955152 \h </w:instrText>
      </w:r>
      <w:r>
        <w:rPr>
          <w:noProof/>
        </w:rPr>
      </w:r>
      <w:r>
        <w:rPr>
          <w:noProof/>
        </w:rPr>
        <w:fldChar w:fldCharType="separate"/>
      </w:r>
      <w:r>
        <w:rPr>
          <w:noProof/>
        </w:rPr>
        <w:t>11</w:t>
      </w:r>
      <w:r>
        <w:rPr>
          <w:noProof/>
        </w:rPr>
        <w:fldChar w:fldCharType="end"/>
      </w:r>
    </w:p>
    <w:p w14:paraId="0A524384"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_Toc214955153 \h </w:instrText>
      </w:r>
      <w:r>
        <w:rPr>
          <w:noProof/>
        </w:rPr>
      </w:r>
      <w:r>
        <w:rPr>
          <w:noProof/>
        </w:rPr>
        <w:fldChar w:fldCharType="separate"/>
      </w:r>
      <w:r>
        <w:rPr>
          <w:noProof/>
        </w:rPr>
        <w:t>12</w:t>
      </w:r>
      <w:r>
        <w:rPr>
          <w:noProof/>
        </w:rPr>
        <w:fldChar w:fldCharType="end"/>
      </w:r>
    </w:p>
    <w:p w14:paraId="10F4D009"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_Toc214955154 \h </w:instrText>
      </w:r>
      <w:r>
        <w:rPr>
          <w:noProof/>
        </w:rPr>
      </w:r>
      <w:r>
        <w:rPr>
          <w:noProof/>
        </w:rPr>
        <w:fldChar w:fldCharType="separate"/>
      </w:r>
      <w:r>
        <w:rPr>
          <w:noProof/>
        </w:rPr>
        <w:t>12</w:t>
      </w:r>
      <w:r>
        <w:rPr>
          <w:noProof/>
        </w:rPr>
        <w:fldChar w:fldCharType="end"/>
      </w:r>
    </w:p>
    <w:p w14:paraId="1ADD9BC6"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.4</w:t>
      </w:r>
      <w:r>
        <w:rPr>
          <w:rFonts w:asciiTheme="minorHAnsi" w:eastAsiaTheme="minorEastAsia" w:hAnsiTheme="minorHAnsi" w:cstheme="minorBidi"/>
          <w:noProof/>
          <w:sz w:val="22"/>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_Toc214955155 \h </w:instrText>
      </w:r>
      <w:r>
        <w:rPr>
          <w:noProof/>
        </w:rPr>
      </w:r>
      <w:r>
        <w:rPr>
          <w:noProof/>
        </w:rPr>
        <w:fldChar w:fldCharType="separate"/>
      </w:r>
      <w:r>
        <w:rPr>
          <w:noProof/>
        </w:rPr>
        <w:t>12</w:t>
      </w:r>
      <w:r>
        <w:rPr>
          <w:noProof/>
        </w:rPr>
        <w:fldChar w:fldCharType="end"/>
      </w:r>
    </w:p>
    <w:p w14:paraId="42ADBEBD" w14:textId="77777777" w:rsidR="004E2811" w:rsidRDefault="004E2811">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_Toc214955156 \h </w:instrText>
      </w:r>
      <w:r>
        <w:rPr>
          <w:noProof/>
        </w:rPr>
      </w:r>
      <w:r>
        <w:rPr>
          <w:noProof/>
        </w:rPr>
        <w:fldChar w:fldCharType="separate"/>
      </w:r>
      <w:r>
        <w:rPr>
          <w:noProof/>
        </w:rPr>
        <w:t>12</w:t>
      </w:r>
      <w:r>
        <w:rPr>
          <w:noProof/>
        </w:rPr>
        <w:fldChar w:fldCharType="end"/>
      </w:r>
    </w:p>
    <w:p w14:paraId="1E7B4143" w14:textId="77777777" w:rsidR="004E2811" w:rsidRDefault="004E2811">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_Toc214955157 \h </w:instrText>
      </w:r>
      <w:r>
        <w:rPr>
          <w:noProof/>
        </w:rPr>
      </w:r>
      <w:r>
        <w:rPr>
          <w:noProof/>
        </w:rPr>
        <w:fldChar w:fldCharType="separate"/>
      </w:r>
      <w:r>
        <w:rPr>
          <w:noProof/>
        </w:rPr>
        <w:t>12</w:t>
      </w:r>
      <w:r>
        <w:rPr>
          <w:noProof/>
        </w:rPr>
        <w:fldChar w:fldCharType="end"/>
      </w:r>
    </w:p>
    <w:p w14:paraId="798370B1" w14:textId="77777777" w:rsidR="004E2811" w:rsidRDefault="004E2811">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_Toc214955158 \h </w:instrText>
      </w:r>
      <w:r>
        <w:rPr>
          <w:noProof/>
        </w:rPr>
      </w:r>
      <w:r>
        <w:rPr>
          <w:noProof/>
        </w:rPr>
        <w:fldChar w:fldCharType="separate"/>
      </w:r>
      <w:r>
        <w:rPr>
          <w:noProof/>
        </w:rPr>
        <w:t>13</w:t>
      </w:r>
      <w:r>
        <w:rPr>
          <w:noProof/>
        </w:rPr>
        <w:fldChar w:fldCharType="end"/>
      </w:r>
    </w:p>
    <w:p w14:paraId="42872FD6" w14:textId="77777777" w:rsidR="004E2811" w:rsidRDefault="004E2811">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_Toc214955159 \h </w:instrText>
      </w:r>
      <w:r>
        <w:rPr>
          <w:noProof/>
        </w:rPr>
      </w:r>
      <w:r>
        <w:rPr>
          <w:noProof/>
        </w:rPr>
        <w:fldChar w:fldCharType="separate"/>
      </w:r>
      <w:r>
        <w:rPr>
          <w:noProof/>
        </w:rPr>
        <w:t>13</w:t>
      </w:r>
      <w:r>
        <w:rPr>
          <w:noProof/>
        </w:rPr>
        <w:fldChar w:fldCharType="end"/>
      </w:r>
    </w:p>
    <w:p w14:paraId="5742F032" w14:textId="77777777" w:rsidR="004E2811" w:rsidRDefault="004E2811">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_Toc214955160 \h </w:instrText>
      </w:r>
      <w:r>
        <w:rPr>
          <w:noProof/>
        </w:rPr>
      </w:r>
      <w:r>
        <w:rPr>
          <w:noProof/>
        </w:rPr>
        <w:fldChar w:fldCharType="separate"/>
      </w:r>
      <w:r>
        <w:rPr>
          <w:noProof/>
        </w:rPr>
        <w:t>14</w:t>
      </w:r>
      <w:r>
        <w:rPr>
          <w:noProof/>
        </w:rPr>
        <w:fldChar w:fldCharType="end"/>
      </w:r>
    </w:p>
    <w:p w14:paraId="3E0584A2"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_Toc214955161 \h </w:instrText>
      </w:r>
      <w:r>
        <w:rPr>
          <w:noProof/>
        </w:rPr>
      </w:r>
      <w:r>
        <w:rPr>
          <w:noProof/>
        </w:rPr>
        <w:fldChar w:fldCharType="separate"/>
      </w:r>
      <w:r>
        <w:rPr>
          <w:noProof/>
        </w:rPr>
        <w:t>14</w:t>
      </w:r>
      <w:r>
        <w:rPr>
          <w:noProof/>
        </w:rPr>
        <w:fldChar w:fldCharType="end"/>
      </w:r>
    </w:p>
    <w:p w14:paraId="74BE05DA"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_Toc214955162 \h </w:instrText>
      </w:r>
      <w:r>
        <w:rPr>
          <w:noProof/>
        </w:rPr>
      </w:r>
      <w:r>
        <w:rPr>
          <w:noProof/>
        </w:rPr>
        <w:fldChar w:fldCharType="separate"/>
      </w:r>
      <w:r>
        <w:rPr>
          <w:noProof/>
        </w:rPr>
        <w:t>14</w:t>
      </w:r>
      <w:r>
        <w:rPr>
          <w:noProof/>
        </w:rPr>
        <w:fldChar w:fldCharType="end"/>
      </w:r>
    </w:p>
    <w:p w14:paraId="38F37594"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_Toc214955163 \h </w:instrText>
      </w:r>
      <w:r>
        <w:rPr>
          <w:noProof/>
        </w:rPr>
      </w:r>
      <w:r>
        <w:rPr>
          <w:noProof/>
        </w:rPr>
        <w:fldChar w:fldCharType="separate"/>
      </w:r>
      <w:r>
        <w:rPr>
          <w:noProof/>
        </w:rPr>
        <w:t>14</w:t>
      </w:r>
      <w:r>
        <w:rPr>
          <w:noProof/>
        </w:rPr>
        <w:fldChar w:fldCharType="end"/>
      </w:r>
    </w:p>
    <w:p w14:paraId="6EF2927E"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_Toc214955164 \h </w:instrText>
      </w:r>
      <w:r>
        <w:rPr>
          <w:noProof/>
        </w:rPr>
      </w:r>
      <w:r>
        <w:rPr>
          <w:noProof/>
        </w:rPr>
        <w:fldChar w:fldCharType="separate"/>
      </w:r>
      <w:r>
        <w:rPr>
          <w:noProof/>
        </w:rPr>
        <w:t>15</w:t>
      </w:r>
      <w:r>
        <w:rPr>
          <w:noProof/>
        </w:rPr>
        <w:fldChar w:fldCharType="end"/>
      </w:r>
    </w:p>
    <w:p w14:paraId="6AEAE2E8"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_Toc214955165 \h </w:instrText>
      </w:r>
      <w:r>
        <w:rPr>
          <w:noProof/>
        </w:rPr>
      </w:r>
      <w:r>
        <w:rPr>
          <w:noProof/>
        </w:rPr>
        <w:fldChar w:fldCharType="separate"/>
      </w:r>
      <w:r>
        <w:rPr>
          <w:noProof/>
        </w:rPr>
        <w:t>17</w:t>
      </w:r>
      <w:r>
        <w:rPr>
          <w:noProof/>
        </w:rPr>
        <w:fldChar w:fldCharType="end"/>
      </w:r>
    </w:p>
    <w:p w14:paraId="500FD74A"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_Toc214955166 \h </w:instrText>
      </w:r>
      <w:r>
        <w:rPr>
          <w:noProof/>
        </w:rPr>
      </w:r>
      <w:r>
        <w:rPr>
          <w:noProof/>
        </w:rPr>
        <w:fldChar w:fldCharType="separate"/>
      </w:r>
      <w:r>
        <w:rPr>
          <w:noProof/>
        </w:rPr>
        <w:t>19</w:t>
      </w:r>
      <w:r>
        <w:rPr>
          <w:noProof/>
        </w:rPr>
        <w:fldChar w:fldCharType="end"/>
      </w:r>
    </w:p>
    <w:p w14:paraId="0AC31936"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_Toc214955167 \h </w:instrText>
      </w:r>
      <w:r>
        <w:rPr>
          <w:noProof/>
        </w:rPr>
      </w:r>
      <w:r>
        <w:rPr>
          <w:noProof/>
        </w:rPr>
        <w:fldChar w:fldCharType="separate"/>
      </w:r>
      <w:r>
        <w:rPr>
          <w:noProof/>
        </w:rPr>
        <w:t>20</w:t>
      </w:r>
      <w:r>
        <w:rPr>
          <w:noProof/>
        </w:rPr>
        <w:fldChar w:fldCharType="end"/>
      </w:r>
    </w:p>
    <w:p w14:paraId="79AAF299"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_Toc214955168 \h </w:instrText>
      </w:r>
      <w:r>
        <w:rPr>
          <w:noProof/>
        </w:rPr>
      </w:r>
      <w:r>
        <w:rPr>
          <w:noProof/>
        </w:rPr>
        <w:fldChar w:fldCharType="separate"/>
      </w:r>
      <w:r>
        <w:rPr>
          <w:noProof/>
        </w:rPr>
        <w:t>21</w:t>
      </w:r>
      <w:r>
        <w:rPr>
          <w:noProof/>
        </w:rPr>
        <w:fldChar w:fldCharType="end"/>
      </w:r>
    </w:p>
    <w:p w14:paraId="2E29CA73"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_Toc214955169 \h </w:instrText>
      </w:r>
      <w:r>
        <w:rPr>
          <w:noProof/>
        </w:rPr>
      </w:r>
      <w:r>
        <w:rPr>
          <w:noProof/>
        </w:rPr>
        <w:fldChar w:fldCharType="separate"/>
      </w:r>
      <w:r>
        <w:rPr>
          <w:noProof/>
        </w:rPr>
        <w:t>21</w:t>
      </w:r>
      <w:r>
        <w:rPr>
          <w:noProof/>
        </w:rPr>
        <w:fldChar w:fldCharType="end"/>
      </w:r>
    </w:p>
    <w:p w14:paraId="144862CA"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_Toc214955170 \h </w:instrText>
      </w:r>
      <w:r>
        <w:rPr>
          <w:noProof/>
        </w:rPr>
      </w:r>
      <w:r>
        <w:rPr>
          <w:noProof/>
        </w:rPr>
        <w:fldChar w:fldCharType="separate"/>
      </w:r>
      <w:r>
        <w:rPr>
          <w:noProof/>
        </w:rPr>
        <w:t>21</w:t>
      </w:r>
      <w:r>
        <w:rPr>
          <w:noProof/>
        </w:rPr>
        <w:fldChar w:fldCharType="end"/>
      </w:r>
    </w:p>
    <w:p w14:paraId="38029E06"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_Toc214955171 \h </w:instrText>
      </w:r>
      <w:r>
        <w:rPr>
          <w:noProof/>
        </w:rPr>
      </w:r>
      <w:r>
        <w:rPr>
          <w:noProof/>
        </w:rPr>
        <w:fldChar w:fldCharType="separate"/>
      </w:r>
      <w:r>
        <w:rPr>
          <w:noProof/>
        </w:rPr>
        <w:t>22</w:t>
      </w:r>
      <w:r>
        <w:rPr>
          <w:noProof/>
        </w:rPr>
        <w:fldChar w:fldCharType="end"/>
      </w:r>
    </w:p>
    <w:p w14:paraId="57752053"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_Toc214955172 \h </w:instrText>
      </w:r>
      <w:r>
        <w:rPr>
          <w:noProof/>
        </w:rPr>
      </w:r>
      <w:r>
        <w:rPr>
          <w:noProof/>
        </w:rPr>
        <w:fldChar w:fldCharType="separate"/>
      </w:r>
      <w:r>
        <w:rPr>
          <w:noProof/>
        </w:rPr>
        <w:t>22</w:t>
      </w:r>
      <w:r>
        <w:rPr>
          <w:noProof/>
        </w:rPr>
        <w:fldChar w:fldCharType="end"/>
      </w:r>
    </w:p>
    <w:p w14:paraId="4365E951"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_Toc214955173 \h </w:instrText>
      </w:r>
      <w:r>
        <w:rPr>
          <w:noProof/>
        </w:rPr>
      </w:r>
      <w:r>
        <w:rPr>
          <w:noProof/>
        </w:rPr>
        <w:fldChar w:fldCharType="separate"/>
      </w:r>
      <w:r>
        <w:rPr>
          <w:noProof/>
        </w:rPr>
        <w:t>22</w:t>
      </w:r>
      <w:r>
        <w:rPr>
          <w:noProof/>
        </w:rPr>
        <w:fldChar w:fldCharType="end"/>
      </w:r>
    </w:p>
    <w:p w14:paraId="37B4A81C"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_Toc214955174 \h </w:instrText>
      </w:r>
      <w:r>
        <w:rPr>
          <w:noProof/>
        </w:rPr>
      </w:r>
      <w:r>
        <w:rPr>
          <w:noProof/>
        </w:rPr>
        <w:fldChar w:fldCharType="separate"/>
      </w:r>
      <w:r>
        <w:rPr>
          <w:noProof/>
        </w:rPr>
        <w:t>25</w:t>
      </w:r>
      <w:r>
        <w:rPr>
          <w:noProof/>
        </w:rPr>
        <w:fldChar w:fldCharType="end"/>
      </w:r>
    </w:p>
    <w:p w14:paraId="28A2124A"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_Toc214955175 \h </w:instrText>
      </w:r>
      <w:r>
        <w:rPr>
          <w:noProof/>
        </w:rPr>
      </w:r>
      <w:r>
        <w:rPr>
          <w:noProof/>
        </w:rPr>
        <w:fldChar w:fldCharType="separate"/>
      </w:r>
      <w:r>
        <w:rPr>
          <w:noProof/>
        </w:rPr>
        <w:t>27</w:t>
      </w:r>
      <w:r>
        <w:rPr>
          <w:noProof/>
        </w:rPr>
        <w:fldChar w:fldCharType="end"/>
      </w:r>
    </w:p>
    <w:p w14:paraId="6CA46BBC"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_Toc214955176 \h </w:instrText>
      </w:r>
      <w:r>
        <w:rPr>
          <w:noProof/>
        </w:rPr>
      </w:r>
      <w:r>
        <w:rPr>
          <w:noProof/>
        </w:rPr>
        <w:fldChar w:fldCharType="separate"/>
      </w:r>
      <w:r>
        <w:rPr>
          <w:noProof/>
        </w:rPr>
        <w:t>27</w:t>
      </w:r>
      <w:r>
        <w:rPr>
          <w:noProof/>
        </w:rPr>
        <w:fldChar w:fldCharType="end"/>
      </w:r>
    </w:p>
    <w:p w14:paraId="7AC5F6BE"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_Toc214955177 \h </w:instrText>
      </w:r>
      <w:r>
        <w:rPr>
          <w:noProof/>
        </w:rPr>
      </w:r>
      <w:r>
        <w:rPr>
          <w:noProof/>
        </w:rPr>
        <w:fldChar w:fldCharType="separate"/>
      </w:r>
      <w:r>
        <w:rPr>
          <w:noProof/>
        </w:rPr>
        <w:t>29</w:t>
      </w:r>
      <w:r>
        <w:rPr>
          <w:noProof/>
        </w:rPr>
        <w:fldChar w:fldCharType="end"/>
      </w:r>
    </w:p>
    <w:p w14:paraId="1797C326"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_Toc214955178 \h </w:instrText>
      </w:r>
      <w:r>
        <w:rPr>
          <w:noProof/>
        </w:rPr>
      </w:r>
      <w:r>
        <w:rPr>
          <w:noProof/>
        </w:rPr>
        <w:fldChar w:fldCharType="separate"/>
      </w:r>
      <w:r>
        <w:rPr>
          <w:noProof/>
        </w:rPr>
        <w:t>29</w:t>
      </w:r>
      <w:r>
        <w:rPr>
          <w:noProof/>
        </w:rPr>
        <w:fldChar w:fldCharType="end"/>
      </w:r>
    </w:p>
    <w:p w14:paraId="3426407A"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_Toc214955179 \h </w:instrText>
      </w:r>
      <w:r>
        <w:rPr>
          <w:noProof/>
        </w:rPr>
      </w:r>
      <w:r>
        <w:rPr>
          <w:noProof/>
        </w:rPr>
        <w:fldChar w:fldCharType="separate"/>
      </w:r>
      <w:r>
        <w:rPr>
          <w:noProof/>
        </w:rPr>
        <w:t>29</w:t>
      </w:r>
      <w:r>
        <w:rPr>
          <w:noProof/>
        </w:rPr>
        <w:fldChar w:fldCharType="end"/>
      </w:r>
    </w:p>
    <w:p w14:paraId="3A846096"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_Toc214955180 \h </w:instrText>
      </w:r>
      <w:r>
        <w:rPr>
          <w:noProof/>
        </w:rPr>
      </w:r>
      <w:r>
        <w:rPr>
          <w:noProof/>
        </w:rPr>
        <w:fldChar w:fldCharType="separate"/>
      </w:r>
      <w:r>
        <w:rPr>
          <w:noProof/>
        </w:rPr>
        <w:t>30</w:t>
      </w:r>
      <w:r>
        <w:rPr>
          <w:noProof/>
        </w:rPr>
        <w:fldChar w:fldCharType="end"/>
      </w:r>
    </w:p>
    <w:p w14:paraId="037A3349"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_Toc214955181 \h </w:instrText>
      </w:r>
      <w:r>
        <w:rPr>
          <w:noProof/>
        </w:rPr>
      </w:r>
      <w:r>
        <w:rPr>
          <w:noProof/>
        </w:rPr>
        <w:fldChar w:fldCharType="separate"/>
      </w:r>
      <w:r>
        <w:rPr>
          <w:noProof/>
        </w:rPr>
        <w:t>30</w:t>
      </w:r>
      <w:r>
        <w:rPr>
          <w:noProof/>
        </w:rPr>
        <w:fldChar w:fldCharType="end"/>
      </w:r>
    </w:p>
    <w:p w14:paraId="020E345E"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_Toc214955182 \h </w:instrText>
      </w:r>
      <w:r>
        <w:rPr>
          <w:noProof/>
        </w:rPr>
      </w:r>
      <w:r>
        <w:rPr>
          <w:noProof/>
        </w:rPr>
        <w:fldChar w:fldCharType="separate"/>
      </w:r>
      <w:r>
        <w:rPr>
          <w:noProof/>
        </w:rPr>
        <w:t>30</w:t>
      </w:r>
      <w:r>
        <w:rPr>
          <w:noProof/>
        </w:rPr>
        <w:fldChar w:fldCharType="end"/>
      </w:r>
    </w:p>
    <w:p w14:paraId="75FB9A24" w14:textId="77777777" w:rsidR="004E2811" w:rsidRDefault="004E2811">
      <w:pPr>
        <w:pStyle w:val="TOC2"/>
        <w:rPr>
          <w:rFonts w:asciiTheme="minorHAnsi" w:eastAsiaTheme="minorEastAsia" w:hAnsiTheme="minorHAnsi" w:cstheme="minorBidi"/>
          <w:noProof/>
          <w:sz w:val="22"/>
          <w:szCs w:val="22"/>
          <w:lang w:val="en-US" w:eastAsia="zh-CN"/>
        </w:rPr>
      </w:pPr>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_Toc214955183 \h </w:instrText>
      </w:r>
      <w:r>
        <w:rPr>
          <w:noProof/>
        </w:rPr>
      </w:r>
      <w:r>
        <w:rPr>
          <w:noProof/>
        </w:rPr>
        <w:fldChar w:fldCharType="separate"/>
      </w:r>
      <w:r>
        <w:rPr>
          <w:noProof/>
        </w:rPr>
        <w:t>31</w:t>
      </w:r>
      <w:r>
        <w:rPr>
          <w:noProof/>
        </w:rPr>
        <w:fldChar w:fldCharType="end"/>
      </w:r>
    </w:p>
    <w:p w14:paraId="5055466C" w14:textId="77777777" w:rsidR="004E2811" w:rsidRDefault="004E2811">
      <w:pPr>
        <w:pStyle w:val="TOC3"/>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_Toc214955184 \h </w:instrText>
      </w:r>
      <w:r>
        <w:rPr>
          <w:noProof/>
        </w:rPr>
      </w:r>
      <w:r>
        <w:rPr>
          <w:noProof/>
        </w:rPr>
        <w:fldChar w:fldCharType="separate"/>
      </w:r>
      <w:r>
        <w:rPr>
          <w:noProof/>
        </w:rPr>
        <w:t>31</w:t>
      </w:r>
      <w:r>
        <w:rPr>
          <w:noProof/>
        </w:rPr>
        <w:fldChar w:fldCharType="end"/>
      </w:r>
    </w:p>
    <w:p w14:paraId="727B8B00" w14:textId="77777777" w:rsidR="004E2811" w:rsidRDefault="004E2811">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_Toc214955185 \h </w:instrText>
      </w:r>
      <w:r>
        <w:rPr>
          <w:noProof/>
        </w:rPr>
      </w:r>
      <w:r>
        <w:rPr>
          <w:noProof/>
        </w:rPr>
        <w:fldChar w:fldCharType="separate"/>
      </w:r>
      <w:r>
        <w:rPr>
          <w:noProof/>
        </w:rPr>
        <w:t>31</w:t>
      </w:r>
      <w:r>
        <w:rPr>
          <w:noProof/>
        </w:rPr>
        <w:fldChar w:fldCharType="end"/>
      </w:r>
    </w:p>
    <w:p w14:paraId="0890832D" w14:textId="77777777" w:rsidR="004E2811" w:rsidRDefault="004E2811">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_Toc214955186 \h </w:instrText>
      </w:r>
      <w:r>
        <w:rPr>
          <w:noProof/>
        </w:rPr>
      </w:r>
      <w:r>
        <w:rPr>
          <w:noProof/>
        </w:rPr>
        <w:fldChar w:fldCharType="separate"/>
      </w:r>
      <w:r>
        <w:rPr>
          <w:noProof/>
        </w:rPr>
        <w:t>31</w:t>
      </w:r>
      <w:r>
        <w:rPr>
          <w:noProof/>
        </w:rPr>
        <w:fldChar w:fldCharType="end"/>
      </w:r>
    </w:p>
    <w:p w14:paraId="2B0518B6" w14:textId="77777777" w:rsidR="004E2811" w:rsidRDefault="004E2811">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_Toc214955187 \h </w:instrText>
      </w:r>
      <w:r>
        <w:rPr>
          <w:noProof/>
        </w:rPr>
      </w:r>
      <w:r>
        <w:rPr>
          <w:noProof/>
        </w:rPr>
        <w:fldChar w:fldCharType="separate"/>
      </w:r>
      <w:r>
        <w:rPr>
          <w:noProof/>
        </w:rPr>
        <w:t>31</w:t>
      </w:r>
      <w:r>
        <w:rPr>
          <w:noProof/>
        </w:rPr>
        <w:fldChar w:fldCharType="end"/>
      </w:r>
    </w:p>
    <w:p w14:paraId="7D91BCE7" w14:textId="77777777" w:rsidR="004E2811" w:rsidRDefault="004E2811">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_Toc214955188 \h </w:instrText>
      </w:r>
      <w:r>
        <w:rPr>
          <w:noProof/>
        </w:rPr>
      </w:r>
      <w:r>
        <w:rPr>
          <w:noProof/>
        </w:rPr>
        <w:fldChar w:fldCharType="separate"/>
      </w:r>
      <w:r>
        <w:rPr>
          <w:noProof/>
        </w:rPr>
        <w:t>31</w:t>
      </w:r>
      <w:r>
        <w:rPr>
          <w:noProof/>
        </w:rPr>
        <w:fldChar w:fldCharType="end"/>
      </w:r>
    </w:p>
    <w:p w14:paraId="5B08F25C" w14:textId="77777777" w:rsidR="004E2811" w:rsidRDefault="004E2811">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_Toc214955189 \h </w:instrText>
      </w:r>
      <w:r>
        <w:rPr>
          <w:noProof/>
        </w:rPr>
      </w:r>
      <w:r>
        <w:rPr>
          <w:noProof/>
        </w:rPr>
        <w:fldChar w:fldCharType="separate"/>
      </w:r>
      <w:r>
        <w:rPr>
          <w:noProof/>
        </w:rPr>
        <w:t>31</w:t>
      </w:r>
      <w:r>
        <w:rPr>
          <w:noProof/>
        </w:rPr>
        <w:fldChar w:fldCharType="end"/>
      </w:r>
    </w:p>
    <w:p w14:paraId="0146AAC9" w14:textId="77777777" w:rsidR="004E2811" w:rsidRDefault="004E2811">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_Toc214955190 \h </w:instrText>
      </w:r>
      <w:r>
        <w:rPr>
          <w:noProof/>
        </w:rPr>
      </w:r>
      <w:r>
        <w:rPr>
          <w:noProof/>
        </w:rPr>
        <w:fldChar w:fldCharType="separate"/>
      </w:r>
      <w:r>
        <w:rPr>
          <w:noProof/>
        </w:rPr>
        <w:t>33</w:t>
      </w:r>
      <w:r>
        <w:rPr>
          <w:noProof/>
        </w:rPr>
        <w:fldChar w:fldCharType="end"/>
      </w:r>
    </w:p>
    <w:p w14:paraId="0F12A210" w14:textId="77777777" w:rsidR="004E2811" w:rsidRDefault="004E2811">
      <w:pPr>
        <w:pStyle w:val="TOC5"/>
        <w:rPr>
          <w:rFonts w:asciiTheme="minorHAnsi" w:eastAsiaTheme="minorEastAsia" w:hAnsiTheme="minorHAnsi" w:cstheme="minorBidi"/>
          <w:noProof/>
          <w:sz w:val="22"/>
          <w:szCs w:val="22"/>
          <w:lang w:val="en-US" w:eastAsia="zh-CN"/>
        </w:rPr>
      </w:pPr>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_Toc214955191 \h </w:instrText>
      </w:r>
      <w:r>
        <w:rPr>
          <w:noProof/>
        </w:rPr>
      </w:r>
      <w:r>
        <w:rPr>
          <w:noProof/>
        </w:rPr>
        <w:fldChar w:fldCharType="separate"/>
      </w:r>
      <w:r>
        <w:rPr>
          <w:noProof/>
        </w:rPr>
        <w:t>34</w:t>
      </w:r>
      <w:r>
        <w:rPr>
          <w:noProof/>
        </w:rPr>
        <w:fldChar w:fldCharType="end"/>
      </w:r>
    </w:p>
    <w:p w14:paraId="58DFE667" w14:textId="77777777" w:rsidR="004E2811" w:rsidRDefault="004E2811">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_Toc214955192 \h </w:instrText>
      </w:r>
      <w:r>
        <w:rPr>
          <w:noProof/>
        </w:rPr>
      </w:r>
      <w:r>
        <w:rPr>
          <w:noProof/>
        </w:rPr>
        <w:fldChar w:fldCharType="separate"/>
      </w:r>
      <w:r>
        <w:rPr>
          <w:noProof/>
        </w:rPr>
        <w:t>35</w:t>
      </w:r>
      <w:r>
        <w:rPr>
          <w:noProof/>
        </w:rPr>
        <w:fldChar w:fldCharType="end"/>
      </w:r>
    </w:p>
    <w:p w14:paraId="2096D14D" w14:textId="77777777" w:rsidR="004E2811" w:rsidRDefault="004E2811">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_Toc214955193 \h </w:instrText>
      </w:r>
      <w:r>
        <w:rPr>
          <w:noProof/>
        </w:rPr>
      </w:r>
      <w:r>
        <w:rPr>
          <w:noProof/>
        </w:rPr>
        <w:fldChar w:fldCharType="separate"/>
      </w:r>
      <w:r>
        <w:rPr>
          <w:noProof/>
        </w:rPr>
        <w:t>35</w:t>
      </w:r>
      <w:r>
        <w:rPr>
          <w:noProof/>
        </w:rPr>
        <w:fldChar w:fldCharType="end"/>
      </w:r>
    </w:p>
    <w:p w14:paraId="54E84AE4" w14:textId="77777777" w:rsidR="004E2811" w:rsidRDefault="004E2811">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_Toc214955194 \h </w:instrText>
      </w:r>
      <w:r>
        <w:rPr>
          <w:noProof/>
        </w:rPr>
      </w:r>
      <w:r>
        <w:rPr>
          <w:noProof/>
        </w:rPr>
        <w:fldChar w:fldCharType="separate"/>
      </w:r>
      <w:r>
        <w:rPr>
          <w:noProof/>
        </w:rPr>
        <w:t>35</w:t>
      </w:r>
      <w:r>
        <w:rPr>
          <w:noProof/>
        </w:rPr>
        <w:fldChar w:fldCharType="end"/>
      </w:r>
    </w:p>
    <w:p w14:paraId="6E8DF773" w14:textId="77777777" w:rsidR="004E2811" w:rsidRDefault="004E2811">
      <w:pPr>
        <w:pStyle w:val="TOC5"/>
        <w:rPr>
          <w:rFonts w:asciiTheme="minorHAnsi" w:eastAsiaTheme="minorEastAsia" w:hAnsiTheme="minorHAnsi" w:cstheme="minorBidi"/>
          <w:noProof/>
          <w:sz w:val="22"/>
          <w:szCs w:val="22"/>
          <w:lang w:val="en-US" w:eastAsia="zh-CN"/>
        </w:rPr>
      </w:pPr>
      <w:r>
        <w:rPr>
          <w:noProof/>
        </w:rPr>
        <w:lastRenderedPageBreak/>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_Toc214955195 \h </w:instrText>
      </w:r>
      <w:r>
        <w:rPr>
          <w:noProof/>
        </w:rPr>
      </w:r>
      <w:r>
        <w:rPr>
          <w:noProof/>
        </w:rPr>
        <w:fldChar w:fldCharType="separate"/>
      </w:r>
      <w:r>
        <w:rPr>
          <w:noProof/>
        </w:rPr>
        <w:t>35</w:t>
      </w:r>
      <w:r>
        <w:rPr>
          <w:noProof/>
        </w:rPr>
        <w:fldChar w:fldCharType="end"/>
      </w:r>
    </w:p>
    <w:p w14:paraId="575AE2D3" w14:textId="77777777" w:rsidR="004E2811" w:rsidRDefault="004E2811">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_Toc214955196 \h </w:instrText>
      </w:r>
      <w:r>
        <w:rPr>
          <w:noProof/>
        </w:rPr>
      </w:r>
      <w:r>
        <w:rPr>
          <w:noProof/>
        </w:rPr>
        <w:fldChar w:fldCharType="separate"/>
      </w:r>
      <w:r>
        <w:rPr>
          <w:noProof/>
        </w:rPr>
        <w:t>37</w:t>
      </w:r>
      <w:r>
        <w:rPr>
          <w:noProof/>
        </w:rPr>
        <w:fldChar w:fldCharType="end"/>
      </w:r>
    </w:p>
    <w:p w14:paraId="54BC8FCB" w14:textId="77777777" w:rsidR="004E2811" w:rsidRDefault="004E2811">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_Toc214955197 \h </w:instrText>
      </w:r>
      <w:r>
        <w:rPr>
          <w:noProof/>
        </w:rPr>
      </w:r>
      <w:r>
        <w:rPr>
          <w:noProof/>
        </w:rPr>
        <w:fldChar w:fldCharType="separate"/>
      </w:r>
      <w:r>
        <w:rPr>
          <w:noProof/>
        </w:rPr>
        <w:t>37</w:t>
      </w:r>
      <w:r>
        <w:rPr>
          <w:noProof/>
        </w:rPr>
        <w:fldChar w:fldCharType="end"/>
      </w:r>
    </w:p>
    <w:p w14:paraId="60E54219" w14:textId="77777777" w:rsidR="004E2811" w:rsidRDefault="004E2811">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_Toc214955198 \h </w:instrText>
      </w:r>
      <w:r>
        <w:rPr>
          <w:noProof/>
        </w:rPr>
      </w:r>
      <w:r>
        <w:rPr>
          <w:noProof/>
        </w:rPr>
        <w:fldChar w:fldCharType="separate"/>
      </w:r>
      <w:r>
        <w:rPr>
          <w:noProof/>
        </w:rPr>
        <w:t>37</w:t>
      </w:r>
      <w:r>
        <w:rPr>
          <w:noProof/>
        </w:rPr>
        <w:fldChar w:fldCharType="end"/>
      </w:r>
    </w:p>
    <w:p w14:paraId="5625B3BD" w14:textId="77777777" w:rsidR="004E2811" w:rsidRDefault="004E2811">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_Toc214955199 \h </w:instrText>
      </w:r>
      <w:r>
        <w:rPr>
          <w:noProof/>
        </w:rPr>
      </w:r>
      <w:r>
        <w:rPr>
          <w:noProof/>
        </w:rPr>
        <w:fldChar w:fldCharType="separate"/>
      </w:r>
      <w:r>
        <w:rPr>
          <w:noProof/>
        </w:rPr>
        <w:t>37</w:t>
      </w:r>
      <w:r>
        <w:rPr>
          <w:noProof/>
        </w:rPr>
        <w:fldChar w:fldCharType="end"/>
      </w:r>
    </w:p>
    <w:p w14:paraId="7F6D40C2" w14:textId="77777777" w:rsidR="004E2811" w:rsidRDefault="004E2811">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_Toc214955200 \h </w:instrText>
      </w:r>
      <w:r>
        <w:rPr>
          <w:noProof/>
        </w:rPr>
      </w:r>
      <w:r>
        <w:rPr>
          <w:noProof/>
        </w:rPr>
        <w:fldChar w:fldCharType="separate"/>
      </w:r>
      <w:r>
        <w:rPr>
          <w:noProof/>
        </w:rPr>
        <w:t>37</w:t>
      </w:r>
      <w:r>
        <w:rPr>
          <w:noProof/>
        </w:rPr>
        <w:fldChar w:fldCharType="end"/>
      </w:r>
    </w:p>
    <w:p w14:paraId="1D5A5049" w14:textId="77777777" w:rsidR="004E2811" w:rsidRDefault="004E2811">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_Toc214955201 \h </w:instrText>
      </w:r>
      <w:r>
        <w:rPr>
          <w:noProof/>
        </w:rPr>
      </w:r>
      <w:r>
        <w:rPr>
          <w:noProof/>
        </w:rPr>
        <w:fldChar w:fldCharType="separate"/>
      </w:r>
      <w:r>
        <w:rPr>
          <w:noProof/>
        </w:rPr>
        <w:t>37</w:t>
      </w:r>
      <w:r>
        <w:rPr>
          <w:noProof/>
        </w:rPr>
        <w:fldChar w:fldCharType="end"/>
      </w:r>
    </w:p>
    <w:p w14:paraId="2CC6B31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_Toc214955202 \h </w:instrText>
      </w:r>
      <w:r>
        <w:rPr>
          <w:noProof/>
        </w:rPr>
      </w:r>
      <w:r>
        <w:rPr>
          <w:noProof/>
        </w:rPr>
        <w:fldChar w:fldCharType="separate"/>
      </w:r>
      <w:r>
        <w:rPr>
          <w:noProof/>
        </w:rPr>
        <w:t>37</w:t>
      </w:r>
      <w:r>
        <w:rPr>
          <w:noProof/>
        </w:rPr>
        <w:fldChar w:fldCharType="end"/>
      </w:r>
    </w:p>
    <w:p w14:paraId="5DD190D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_Toc214955203 \h </w:instrText>
      </w:r>
      <w:r>
        <w:rPr>
          <w:noProof/>
        </w:rPr>
      </w:r>
      <w:r>
        <w:rPr>
          <w:noProof/>
        </w:rPr>
        <w:fldChar w:fldCharType="separate"/>
      </w:r>
      <w:r>
        <w:rPr>
          <w:noProof/>
        </w:rPr>
        <w:t>37</w:t>
      </w:r>
      <w:r>
        <w:rPr>
          <w:noProof/>
        </w:rPr>
        <w:fldChar w:fldCharType="end"/>
      </w:r>
    </w:p>
    <w:p w14:paraId="4BAF2C66" w14:textId="77777777" w:rsidR="004E2811" w:rsidRDefault="004E2811">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_Toc214955204 \h </w:instrText>
      </w:r>
      <w:r>
        <w:rPr>
          <w:noProof/>
        </w:rPr>
      </w:r>
      <w:r>
        <w:rPr>
          <w:noProof/>
        </w:rPr>
        <w:fldChar w:fldCharType="separate"/>
      </w:r>
      <w:r>
        <w:rPr>
          <w:noProof/>
        </w:rPr>
        <w:t>37</w:t>
      </w:r>
      <w:r>
        <w:rPr>
          <w:noProof/>
        </w:rPr>
        <w:fldChar w:fldCharType="end"/>
      </w:r>
    </w:p>
    <w:p w14:paraId="1A473526" w14:textId="77777777" w:rsidR="004E2811" w:rsidRDefault="004E2811">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_Toc214955205 \h </w:instrText>
      </w:r>
      <w:r>
        <w:rPr>
          <w:noProof/>
        </w:rPr>
      </w:r>
      <w:r>
        <w:rPr>
          <w:noProof/>
        </w:rPr>
        <w:fldChar w:fldCharType="separate"/>
      </w:r>
      <w:r>
        <w:rPr>
          <w:noProof/>
        </w:rPr>
        <w:t>38</w:t>
      </w:r>
      <w:r>
        <w:rPr>
          <w:noProof/>
        </w:rPr>
        <w:fldChar w:fldCharType="end"/>
      </w:r>
    </w:p>
    <w:p w14:paraId="38CEC274"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_Toc214955206 \h </w:instrText>
      </w:r>
      <w:r>
        <w:rPr>
          <w:noProof/>
        </w:rPr>
      </w:r>
      <w:r>
        <w:rPr>
          <w:noProof/>
        </w:rPr>
        <w:fldChar w:fldCharType="separate"/>
      </w:r>
      <w:r>
        <w:rPr>
          <w:noProof/>
        </w:rPr>
        <w:t>38</w:t>
      </w:r>
      <w:r>
        <w:rPr>
          <w:noProof/>
        </w:rPr>
        <w:fldChar w:fldCharType="end"/>
      </w:r>
    </w:p>
    <w:p w14:paraId="6F06B933"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_Toc214955207 \h </w:instrText>
      </w:r>
      <w:r>
        <w:rPr>
          <w:noProof/>
        </w:rPr>
      </w:r>
      <w:r>
        <w:rPr>
          <w:noProof/>
        </w:rPr>
        <w:fldChar w:fldCharType="separate"/>
      </w:r>
      <w:r>
        <w:rPr>
          <w:noProof/>
        </w:rPr>
        <w:t>39</w:t>
      </w:r>
      <w:r>
        <w:rPr>
          <w:noProof/>
        </w:rPr>
        <w:fldChar w:fldCharType="end"/>
      </w:r>
    </w:p>
    <w:p w14:paraId="6FFBCA4B"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_Toc214955208 \h </w:instrText>
      </w:r>
      <w:r>
        <w:rPr>
          <w:noProof/>
        </w:rPr>
      </w:r>
      <w:r>
        <w:rPr>
          <w:noProof/>
        </w:rPr>
        <w:fldChar w:fldCharType="separate"/>
      </w:r>
      <w:r>
        <w:rPr>
          <w:noProof/>
        </w:rPr>
        <w:t>39</w:t>
      </w:r>
      <w:r>
        <w:rPr>
          <w:noProof/>
        </w:rPr>
        <w:fldChar w:fldCharType="end"/>
      </w:r>
    </w:p>
    <w:p w14:paraId="298C8753"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_Toc214955209 \h </w:instrText>
      </w:r>
      <w:r>
        <w:rPr>
          <w:noProof/>
        </w:rPr>
      </w:r>
      <w:r>
        <w:rPr>
          <w:noProof/>
        </w:rPr>
        <w:fldChar w:fldCharType="separate"/>
      </w:r>
      <w:r>
        <w:rPr>
          <w:noProof/>
        </w:rPr>
        <w:t>39</w:t>
      </w:r>
      <w:r>
        <w:rPr>
          <w:noProof/>
        </w:rPr>
        <w:fldChar w:fldCharType="end"/>
      </w:r>
    </w:p>
    <w:p w14:paraId="0F303A2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_Toc214955210 \h </w:instrText>
      </w:r>
      <w:r>
        <w:rPr>
          <w:noProof/>
        </w:rPr>
      </w:r>
      <w:r>
        <w:rPr>
          <w:noProof/>
        </w:rPr>
        <w:fldChar w:fldCharType="separate"/>
      </w:r>
      <w:r>
        <w:rPr>
          <w:noProof/>
        </w:rPr>
        <w:t>39</w:t>
      </w:r>
      <w:r>
        <w:rPr>
          <w:noProof/>
        </w:rPr>
        <w:fldChar w:fldCharType="end"/>
      </w:r>
    </w:p>
    <w:p w14:paraId="4834543E"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_Toc214955211 \h </w:instrText>
      </w:r>
      <w:r>
        <w:rPr>
          <w:noProof/>
        </w:rPr>
      </w:r>
      <w:r>
        <w:rPr>
          <w:noProof/>
        </w:rPr>
        <w:fldChar w:fldCharType="separate"/>
      </w:r>
      <w:r>
        <w:rPr>
          <w:noProof/>
        </w:rPr>
        <w:t>41</w:t>
      </w:r>
      <w:r>
        <w:rPr>
          <w:noProof/>
        </w:rPr>
        <w:fldChar w:fldCharType="end"/>
      </w:r>
    </w:p>
    <w:p w14:paraId="1A90B973"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_Toc214955212 \h </w:instrText>
      </w:r>
      <w:r>
        <w:rPr>
          <w:noProof/>
        </w:rPr>
      </w:r>
      <w:r>
        <w:rPr>
          <w:noProof/>
        </w:rPr>
        <w:fldChar w:fldCharType="separate"/>
      </w:r>
      <w:r>
        <w:rPr>
          <w:noProof/>
        </w:rPr>
        <w:t>41</w:t>
      </w:r>
      <w:r>
        <w:rPr>
          <w:noProof/>
        </w:rPr>
        <w:fldChar w:fldCharType="end"/>
      </w:r>
    </w:p>
    <w:p w14:paraId="3D272BF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_Toc214955213 \h </w:instrText>
      </w:r>
      <w:r>
        <w:rPr>
          <w:noProof/>
        </w:rPr>
      </w:r>
      <w:r>
        <w:rPr>
          <w:noProof/>
        </w:rPr>
        <w:fldChar w:fldCharType="separate"/>
      </w:r>
      <w:r>
        <w:rPr>
          <w:noProof/>
        </w:rPr>
        <w:t>41</w:t>
      </w:r>
      <w:r>
        <w:rPr>
          <w:noProof/>
        </w:rPr>
        <w:fldChar w:fldCharType="end"/>
      </w:r>
    </w:p>
    <w:p w14:paraId="22CEB5F7"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_Toc214955214 \h </w:instrText>
      </w:r>
      <w:r>
        <w:rPr>
          <w:noProof/>
        </w:rPr>
      </w:r>
      <w:r>
        <w:rPr>
          <w:noProof/>
        </w:rPr>
        <w:fldChar w:fldCharType="separate"/>
      </w:r>
      <w:r>
        <w:rPr>
          <w:noProof/>
        </w:rPr>
        <w:t>41</w:t>
      </w:r>
      <w:r>
        <w:rPr>
          <w:noProof/>
        </w:rPr>
        <w:fldChar w:fldCharType="end"/>
      </w:r>
    </w:p>
    <w:p w14:paraId="6F279BA5"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_Toc214955215 \h </w:instrText>
      </w:r>
      <w:r>
        <w:rPr>
          <w:noProof/>
        </w:rPr>
      </w:r>
      <w:r>
        <w:rPr>
          <w:noProof/>
        </w:rPr>
        <w:fldChar w:fldCharType="separate"/>
      </w:r>
      <w:r>
        <w:rPr>
          <w:noProof/>
        </w:rPr>
        <w:t>41</w:t>
      </w:r>
      <w:r>
        <w:rPr>
          <w:noProof/>
        </w:rPr>
        <w:fldChar w:fldCharType="end"/>
      </w:r>
    </w:p>
    <w:p w14:paraId="5D8AFDC1"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_Toc214955216 \h </w:instrText>
      </w:r>
      <w:r>
        <w:rPr>
          <w:noProof/>
        </w:rPr>
      </w:r>
      <w:r>
        <w:rPr>
          <w:noProof/>
        </w:rPr>
        <w:fldChar w:fldCharType="separate"/>
      </w:r>
      <w:r>
        <w:rPr>
          <w:noProof/>
        </w:rPr>
        <w:t>42</w:t>
      </w:r>
      <w:r>
        <w:rPr>
          <w:noProof/>
        </w:rPr>
        <w:fldChar w:fldCharType="end"/>
      </w:r>
    </w:p>
    <w:p w14:paraId="3835B5D9"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_Toc214955217 \h </w:instrText>
      </w:r>
      <w:r>
        <w:rPr>
          <w:noProof/>
        </w:rPr>
      </w:r>
      <w:r>
        <w:rPr>
          <w:noProof/>
        </w:rPr>
        <w:fldChar w:fldCharType="separate"/>
      </w:r>
      <w:r>
        <w:rPr>
          <w:noProof/>
        </w:rPr>
        <w:t>43</w:t>
      </w:r>
      <w:r>
        <w:rPr>
          <w:noProof/>
        </w:rPr>
        <w:fldChar w:fldCharType="end"/>
      </w:r>
    </w:p>
    <w:p w14:paraId="7F8E0C6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_Toc214955218 \h </w:instrText>
      </w:r>
      <w:r>
        <w:rPr>
          <w:noProof/>
        </w:rPr>
      </w:r>
      <w:r>
        <w:rPr>
          <w:noProof/>
        </w:rPr>
        <w:fldChar w:fldCharType="separate"/>
      </w:r>
      <w:r>
        <w:rPr>
          <w:noProof/>
        </w:rPr>
        <w:t>43</w:t>
      </w:r>
      <w:r>
        <w:rPr>
          <w:noProof/>
        </w:rPr>
        <w:fldChar w:fldCharType="end"/>
      </w:r>
    </w:p>
    <w:p w14:paraId="077F1C66"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_Toc214955219 \h </w:instrText>
      </w:r>
      <w:r>
        <w:rPr>
          <w:noProof/>
        </w:rPr>
      </w:r>
      <w:r>
        <w:rPr>
          <w:noProof/>
        </w:rPr>
        <w:fldChar w:fldCharType="separate"/>
      </w:r>
      <w:r>
        <w:rPr>
          <w:noProof/>
        </w:rPr>
        <w:t>43</w:t>
      </w:r>
      <w:r>
        <w:rPr>
          <w:noProof/>
        </w:rPr>
        <w:fldChar w:fldCharType="end"/>
      </w:r>
    </w:p>
    <w:p w14:paraId="3271191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_Toc214955220 \h </w:instrText>
      </w:r>
      <w:r>
        <w:rPr>
          <w:noProof/>
        </w:rPr>
      </w:r>
      <w:r>
        <w:rPr>
          <w:noProof/>
        </w:rPr>
        <w:fldChar w:fldCharType="separate"/>
      </w:r>
      <w:r>
        <w:rPr>
          <w:noProof/>
        </w:rPr>
        <w:t>43</w:t>
      </w:r>
      <w:r>
        <w:rPr>
          <w:noProof/>
        </w:rPr>
        <w:fldChar w:fldCharType="end"/>
      </w:r>
    </w:p>
    <w:p w14:paraId="37DC95B8"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_Toc214955221 \h </w:instrText>
      </w:r>
      <w:r>
        <w:rPr>
          <w:noProof/>
        </w:rPr>
      </w:r>
      <w:r>
        <w:rPr>
          <w:noProof/>
        </w:rPr>
        <w:fldChar w:fldCharType="separate"/>
      </w:r>
      <w:r>
        <w:rPr>
          <w:noProof/>
        </w:rPr>
        <w:t>43</w:t>
      </w:r>
      <w:r>
        <w:rPr>
          <w:noProof/>
        </w:rPr>
        <w:fldChar w:fldCharType="end"/>
      </w:r>
    </w:p>
    <w:p w14:paraId="2468922E" w14:textId="77777777" w:rsidR="004E2811" w:rsidRDefault="004E2811">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_Toc214955222 \h </w:instrText>
      </w:r>
      <w:r>
        <w:rPr>
          <w:noProof/>
        </w:rPr>
      </w:r>
      <w:r>
        <w:rPr>
          <w:noProof/>
        </w:rPr>
        <w:fldChar w:fldCharType="separate"/>
      </w:r>
      <w:r>
        <w:rPr>
          <w:noProof/>
        </w:rPr>
        <w:t>43</w:t>
      </w:r>
      <w:r>
        <w:rPr>
          <w:noProof/>
        </w:rPr>
        <w:fldChar w:fldCharType="end"/>
      </w:r>
    </w:p>
    <w:p w14:paraId="5ABCBC7C" w14:textId="77777777" w:rsidR="004E2811" w:rsidRDefault="004E2811">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_Toc214955223 \h </w:instrText>
      </w:r>
      <w:r>
        <w:rPr>
          <w:noProof/>
        </w:rPr>
      </w:r>
      <w:r>
        <w:rPr>
          <w:noProof/>
        </w:rPr>
        <w:fldChar w:fldCharType="separate"/>
      </w:r>
      <w:r>
        <w:rPr>
          <w:noProof/>
        </w:rPr>
        <w:t>43</w:t>
      </w:r>
      <w:r>
        <w:rPr>
          <w:noProof/>
        </w:rPr>
        <w:fldChar w:fldCharType="end"/>
      </w:r>
    </w:p>
    <w:p w14:paraId="1597CFB8"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_Toc214955224 \h </w:instrText>
      </w:r>
      <w:r>
        <w:rPr>
          <w:noProof/>
        </w:rPr>
      </w:r>
      <w:r>
        <w:rPr>
          <w:noProof/>
        </w:rPr>
        <w:fldChar w:fldCharType="separate"/>
      </w:r>
      <w:r>
        <w:rPr>
          <w:noProof/>
        </w:rPr>
        <w:t>44</w:t>
      </w:r>
      <w:r>
        <w:rPr>
          <w:noProof/>
        </w:rPr>
        <w:fldChar w:fldCharType="end"/>
      </w:r>
    </w:p>
    <w:p w14:paraId="7C08842E"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_Toc214955225 \h </w:instrText>
      </w:r>
      <w:r>
        <w:rPr>
          <w:noProof/>
        </w:rPr>
      </w:r>
      <w:r>
        <w:rPr>
          <w:noProof/>
        </w:rPr>
        <w:fldChar w:fldCharType="separate"/>
      </w:r>
      <w:r>
        <w:rPr>
          <w:noProof/>
        </w:rPr>
        <w:t>44</w:t>
      </w:r>
      <w:r>
        <w:rPr>
          <w:noProof/>
        </w:rPr>
        <w:fldChar w:fldCharType="end"/>
      </w:r>
    </w:p>
    <w:p w14:paraId="6DC3DDB5"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_Toc214955226 \h </w:instrText>
      </w:r>
      <w:r>
        <w:rPr>
          <w:noProof/>
        </w:rPr>
      </w:r>
      <w:r>
        <w:rPr>
          <w:noProof/>
        </w:rPr>
        <w:fldChar w:fldCharType="separate"/>
      </w:r>
      <w:r>
        <w:rPr>
          <w:noProof/>
        </w:rPr>
        <w:t>44</w:t>
      </w:r>
      <w:r>
        <w:rPr>
          <w:noProof/>
        </w:rPr>
        <w:fldChar w:fldCharType="end"/>
      </w:r>
    </w:p>
    <w:p w14:paraId="0E1D527B"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_Toc214955227 \h </w:instrText>
      </w:r>
      <w:r>
        <w:rPr>
          <w:noProof/>
        </w:rPr>
      </w:r>
      <w:r>
        <w:rPr>
          <w:noProof/>
        </w:rPr>
        <w:fldChar w:fldCharType="separate"/>
      </w:r>
      <w:r>
        <w:rPr>
          <w:noProof/>
        </w:rPr>
        <w:t>45</w:t>
      </w:r>
      <w:r>
        <w:rPr>
          <w:noProof/>
        </w:rPr>
        <w:fldChar w:fldCharType="end"/>
      </w:r>
    </w:p>
    <w:p w14:paraId="15F1F78D"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_Toc214955228 \h </w:instrText>
      </w:r>
      <w:r>
        <w:rPr>
          <w:noProof/>
        </w:rPr>
      </w:r>
      <w:r>
        <w:rPr>
          <w:noProof/>
        </w:rPr>
        <w:fldChar w:fldCharType="separate"/>
      </w:r>
      <w:r>
        <w:rPr>
          <w:noProof/>
        </w:rPr>
        <w:t>45</w:t>
      </w:r>
      <w:r>
        <w:rPr>
          <w:noProof/>
        </w:rPr>
        <w:fldChar w:fldCharType="end"/>
      </w:r>
    </w:p>
    <w:p w14:paraId="7EB29EE8" w14:textId="77777777" w:rsidR="004E2811" w:rsidRDefault="004E2811">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_Toc214955229 \h </w:instrText>
      </w:r>
      <w:r>
        <w:rPr>
          <w:noProof/>
        </w:rPr>
      </w:r>
      <w:r>
        <w:rPr>
          <w:noProof/>
        </w:rPr>
        <w:fldChar w:fldCharType="separate"/>
      </w:r>
      <w:r>
        <w:rPr>
          <w:noProof/>
        </w:rPr>
        <w:t>45</w:t>
      </w:r>
      <w:r>
        <w:rPr>
          <w:noProof/>
        </w:rPr>
        <w:fldChar w:fldCharType="end"/>
      </w:r>
    </w:p>
    <w:p w14:paraId="25871D73" w14:textId="77777777" w:rsidR="004E2811" w:rsidRDefault="004E2811">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_Toc214955230 \h </w:instrText>
      </w:r>
      <w:r>
        <w:rPr>
          <w:noProof/>
        </w:rPr>
      </w:r>
      <w:r>
        <w:rPr>
          <w:noProof/>
        </w:rPr>
        <w:fldChar w:fldCharType="separate"/>
      </w:r>
      <w:r>
        <w:rPr>
          <w:noProof/>
        </w:rPr>
        <w:t>45</w:t>
      </w:r>
      <w:r>
        <w:rPr>
          <w:noProof/>
        </w:rPr>
        <w:fldChar w:fldCharType="end"/>
      </w:r>
    </w:p>
    <w:p w14:paraId="4B817F4C" w14:textId="77777777" w:rsidR="004E2811" w:rsidRDefault="004E2811">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_Toc214955231 \h </w:instrText>
      </w:r>
      <w:r>
        <w:rPr>
          <w:noProof/>
        </w:rPr>
      </w:r>
      <w:r>
        <w:rPr>
          <w:noProof/>
        </w:rPr>
        <w:fldChar w:fldCharType="separate"/>
      </w:r>
      <w:r>
        <w:rPr>
          <w:noProof/>
        </w:rPr>
        <w:t>46</w:t>
      </w:r>
      <w:r>
        <w:rPr>
          <w:noProof/>
        </w:rPr>
        <w:fldChar w:fldCharType="end"/>
      </w:r>
    </w:p>
    <w:p w14:paraId="41FD5B21" w14:textId="77777777" w:rsidR="004E2811" w:rsidRDefault="004E2811">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_Toc214955232 \h </w:instrText>
      </w:r>
      <w:r>
        <w:rPr>
          <w:noProof/>
        </w:rPr>
      </w:r>
      <w:r>
        <w:rPr>
          <w:noProof/>
        </w:rPr>
        <w:fldChar w:fldCharType="separate"/>
      </w:r>
      <w:r>
        <w:rPr>
          <w:noProof/>
        </w:rPr>
        <w:t>46</w:t>
      </w:r>
      <w:r>
        <w:rPr>
          <w:noProof/>
        </w:rPr>
        <w:fldChar w:fldCharType="end"/>
      </w:r>
    </w:p>
    <w:p w14:paraId="2F9DD6A2" w14:textId="77777777" w:rsidR="004E2811" w:rsidRDefault="004E2811">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_Toc214955233 \h </w:instrText>
      </w:r>
      <w:r>
        <w:rPr>
          <w:noProof/>
        </w:rPr>
      </w:r>
      <w:r>
        <w:rPr>
          <w:noProof/>
        </w:rPr>
        <w:fldChar w:fldCharType="separate"/>
      </w:r>
      <w:r>
        <w:rPr>
          <w:noProof/>
        </w:rPr>
        <w:t>46</w:t>
      </w:r>
      <w:r>
        <w:rPr>
          <w:noProof/>
        </w:rPr>
        <w:fldChar w:fldCharType="end"/>
      </w:r>
    </w:p>
    <w:p w14:paraId="553FCFEE" w14:textId="77777777" w:rsidR="004E2811" w:rsidRDefault="004E2811">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_Toc214955234 \h </w:instrText>
      </w:r>
      <w:r>
        <w:rPr>
          <w:noProof/>
        </w:rPr>
      </w:r>
      <w:r>
        <w:rPr>
          <w:noProof/>
        </w:rPr>
        <w:fldChar w:fldCharType="separate"/>
      </w:r>
      <w:r>
        <w:rPr>
          <w:noProof/>
        </w:rPr>
        <w:t>47</w:t>
      </w:r>
      <w:r>
        <w:rPr>
          <w:noProof/>
        </w:rPr>
        <w:fldChar w:fldCharType="end"/>
      </w:r>
    </w:p>
    <w:p w14:paraId="0C18B774" w14:textId="77777777" w:rsidR="004E2811" w:rsidRDefault="004E2811">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_Toc214955235 \h </w:instrText>
      </w:r>
      <w:r>
        <w:rPr>
          <w:noProof/>
        </w:rPr>
      </w:r>
      <w:r>
        <w:rPr>
          <w:noProof/>
        </w:rPr>
        <w:fldChar w:fldCharType="separate"/>
      </w:r>
      <w:r>
        <w:rPr>
          <w:noProof/>
        </w:rPr>
        <w:t>47</w:t>
      </w:r>
      <w:r>
        <w:rPr>
          <w:noProof/>
        </w:rPr>
        <w:fldChar w:fldCharType="end"/>
      </w:r>
    </w:p>
    <w:p w14:paraId="2B429663" w14:textId="77777777" w:rsidR="004E2811" w:rsidRDefault="004E2811">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_Toc214955236 \h </w:instrText>
      </w:r>
      <w:r>
        <w:rPr>
          <w:noProof/>
        </w:rPr>
      </w:r>
      <w:r>
        <w:rPr>
          <w:noProof/>
        </w:rPr>
        <w:fldChar w:fldCharType="separate"/>
      </w:r>
      <w:r>
        <w:rPr>
          <w:noProof/>
        </w:rPr>
        <w:t>47</w:t>
      </w:r>
      <w:r>
        <w:rPr>
          <w:noProof/>
        </w:rPr>
        <w:fldChar w:fldCharType="end"/>
      </w:r>
    </w:p>
    <w:p w14:paraId="3490251D" w14:textId="77777777" w:rsidR="004E2811" w:rsidRDefault="004E2811">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_Toc214955237 \h </w:instrText>
      </w:r>
      <w:r>
        <w:rPr>
          <w:noProof/>
        </w:rPr>
      </w:r>
      <w:r>
        <w:rPr>
          <w:noProof/>
        </w:rPr>
        <w:fldChar w:fldCharType="separate"/>
      </w:r>
      <w:r>
        <w:rPr>
          <w:noProof/>
        </w:rPr>
        <w:t>47</w:t>
      </w:r>
      <w:r>
        <w:rPr>
          <w:noProof/>
        </w:rPr>
        <w:fldChar w:fldCharType="end"/>
      </w:r>
    </w:p>
    <w:p w14:paraId="18EC9883" w14:textId="77777777" w:rsidR="004E2811" w:rsidRDefault="004E2811">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_Toc214955238 \h </w:instrText>
      </w:r>
      <w:r>
        <w:rPr>
          <w:noProof/>
        </w:rPr>
      </w:r>
      <w:r>
        <w:rPr>
          <w:noProof/>
        </w:rPr>
        <w:fldChar w:fldCharType="separate"/>
      </w:r>
      <w:r>
        <w:rPr>
          <w:noProof/>
        </w:rPr>
        <w:t>47</w:t>
      </w:r>
      <w:r>
        <w:rPr>
          <w:noProof/>
        </w:rPr>
        <w:fldChar w:fldCharType="end"/>
      </w:r>
    </w:p>
    <w:p w14:paraId="47A39E4D" w14:textId="77777777" w:rsidR="004E2811" w:rsidRDefault="004E2811">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_Toc214955239 \h </w:instrText>
      </w:r>
      <w:r>
        <w:rPr>
          <w:noProof/>
        </w:rPr>
      </w:r>
      <w:r>
        <w:rPr>
          <w:noProof/>
        </w:rPr>
        <w:fldChar w:fldCharType="separate"/>
      </w:r>
      <w:r>
        <w:rPr>
          <w:noProof/>
        </w:rPr>
        <w:t>47</w:t>
      </w:r>
      <w:r>
        <w:rPr>
          <w:noProof/>
        </w:rPr>
        <w:fldChar w:fldCharType="end"/>
      </w:r>
    </w:p>
    <w:p w14:paraId="6AFCB91A"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6.1.6.2</w:t>
      </w:r>
      <w:r>
        <w:rPr>
          <w:rFonts w:asciiTheme="minorHAnsi" w:eastAsiaTheme="minorEastAsia" w:hAnsiTheme="minorHAnsi" w:cstheme="minorBidi"/>
          <w:noProof/>
          <w:sz w:val="22"/>
          <w:szCs w:val="22"/>
          <w:lang w:val="en-US" w:eastAsia="zh-CN"/>
        </w:rPr>
        <w:tab/>
      </w:r>
      <w:r w:rsidRPr="00FF5E63">
        <w:rPr>
          <w:noProof/>
          <w:lang w:val="en-US"/>
        </w:rPr>
        <w:t>Structured data types</w:t>
      </w:r>
      <w:r>
        <w:rPr>
          <w:noProof/>
        </w:rPr>
        <w:tab/>
      </w:r>
      <w:r>
        <w:rPr>
          <w:noProof/>
        </w:rPr>
        <w:fldChar w:fldCharType="begin"/>
      </w:r>
      <w:r>
        <w:rPr>
          <w:noProof/>
        </w:rPr>
        <w:instrText xml:space="preserve"> PAGEREF _Toc214955240 \h </w:instrText>
      </w:r>
      <w:r>
        <w:rPr>
          <w:noProof/>
        </w:rPr>
      </w:r>
      <w:r>
        <w:rPr>
          <w:noProof/>
        </w:rPr>
        <w:fldChar w:fldCharType="separate"/>
      </w:r>
      <w:r>
        <w:rPr>
          <w:noProof/>
        </w:rPr>
        <w:t>49</w:t>
      </w:r>
      <w:r>
        <w:rPr>
          <w:noProof/>
        </w:rPr>
        <w:fldChar w:fldCharType="end"/>
      </w:r>
    </w:p>
    <w:p w14:paraId="7C55FF12"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_Toc214955241 \h </w:instrText>
      </w:r>
      <w:r>
        <w:rPr>
          <w:noProof/>
        </w:rPr>
      </w:r>
      <w:r>
        <w:rPr>
          <w:noProof/>
        </w:rPr>
        <w:fldChar w:fldCharType="separate"/>
      </w:r>
      <w:r>
        <w:rPr>
          <w:noProof/>
        </w:rPr>
        <w:t>49</w:t>
      </w:r>
      <w:r>
        <w:rPr>
          <w:noProof/>
        </w:rPr>
        <w:fldChar w:fldCharType="end"/>
      </w:r>
    </w:p>
    <w:p w14:paraId="0A2753A6"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_Toc214955242 \h </w:instrText>
      </w:r>
      <w:r>
        <w:rPr>
          <w:noProof/>
        </w:rPr>
      </w:r>
      <w:r>
        <w:rPr>
          <w:noProof/>
        </w:rPr>
        <w:fldChar w:fldCharType="separate"/>
      </w:r>
      <w:r>
        <w:rPr>
          <w:noProof/>
        </w:rPr>
        <w:t>50</w:t>
      </w:r>
      <w:r>
        <w:rPr>
          <w:noProof/>
        </w:rPr>
        <w:fldChar w:fldCharType="end"/>
      </w:r>
    </w:p>
    <w:p w14:paraId="21C0AF65"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_Toc214955243 \h </w:instrText>
      </w:r>
      <w:r>
        <w:rPr>
          <w:noProof/>
        </w:rPr>
      </w:r>
      <w:r>
        <w:rPr>
          <w:noProof/>
        </w:rPr>
        <w:fldChar w:fldCharType="separate"/>
      </w:r>
      <w:r>
        <w:rPr>
          <w:noProof/>
        </w:rPr>
        <w:t>50</w:t>
      </w:r>
      <w:r>
        <w:rPr>
          <w:noProof/>
        </w:rPr>
        <w:fldChar w:fldCharType="end"/>
      </w:r>
    </w:p>
    <w:p w14:paraId="78156FF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_Toc214955244 \h </w:instrText>
      </w:r>
      <w:r>
        <w:rPr>
          <w:noProof/>
        </w:rPr>
      </w:r>
      <w:r>
        <w:rPr>
          <w:noProof/>
        </w:rPr>
        <w:fldChar w:fldCharType="separate"/>
      </w:r>
      <w:r>
        <w:rPr>
          <w:noProof/>
        </w:rPr>
        <w:t>51</w:t>
      </w:r>
      <w:r>
        <w:rPr>
          <w:noProof/>
        </w:rPr>
        <w:fldChar w:fldCharType="end"/>
      </w:r>
    </w:p>
    <w:p w14:paraId="6975FC86"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_Toc214955245 \h </w:instrText>
      </w:r>
      <w:r>
        <w:rPr>
          <w:noProof/>
        </w:rPr>
      </w:r>
      <w:r>
        <w:rPr>
          <w:noProof/>
        </w:rPr>
        <w:fldChar w:fldCharType="separate"/>
      </w:r>
      <w:r>
        <w:rPr>
          <w:noProof/>
        </w:rPr>
        <w:t>51</w:t>
      </w:r>
      <w:r>
        <w:rPr>
          <w:noProof/>
        </w:rPr>
        <w:fldChar w:fldCharType="end"/>
      </w:r>
    </w:p>
    <w:p w14:paraId="6E6582C2"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_Toc214955246 \h </w:instrText>
      </w:r>
      <w:r>
        <w:rPr>
          <w:noProof/>
        </w:rPr>
      </w:r>
      <w:r>
        <w:rPr>
          <w:noProof/>
        </w:rPr>
        <w:fldChar w:fldCharType="separate"/>
      </w:r>
      <w:r>
        <w:rPr>
          <w:noProof/>
        </w:rPr>
        <w:t>52</w:t>
      </w:r>
      <w:r>
        <w:rPr>
          <w:noProof/>
        </w:rPr>
        <w:fldChar w:fldCharType="end"/>
      </w:r>
    </w:p>
    <w:p w14:paraId="475643C3"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_Toc214955247 \h </w:instrText>
      </w:r>
      <w:r>
        <w:rPr>
          <w:noProof/>
        </w:rPr>
      </w:r>
      <w:r>
        <w:rPr>
          <w:noProof/>
        </w:rPr>
        <w:fldChar w:fldCharType="separate"/>
      </w:r>
      <w:r>
        <w:rPr>
          <w:noProof/>
        </w:rPr>
        <w:t>52</w:t>
      </w:r>
      <w:r>
        <w:rPr>
          <w:noProof/>
        </w:rPr>
        <w:fldChar w:fldCharType="end"/>
      </w:r>
    </w:p>
    <w:p w14:paraId="53727046"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_Toc214955248 \h </w:instrText>
      </w:r>
      <w:r>
        <w:rPr>
          <w:noProof/>
        </w:rPr>
      </w:r>
      <w:r>
        <w:rPr>
          <w:noProof/>
        </w:rPr>
        <w:fldChar w:fldCharType="separate"/>
      </w:r>
      <w:r>
        <w:rPr>
          <w:noProof/>
        </w:rPr>
        <w:t>53</w:t>
      </w:r>
      <w:r>
        <w:rPr>
          <w:noProof/>
        </w:rPr>
        <w:fldChar w:fldCharType="end"/>
      </w:r>
    </w:p>
    <w:p w14:paraId="6849FE80"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_Toc214955249 \h </w:instrText>
      </w:r>
      <w:r>
        <w:rPr>
          <w:noProof/>
        </w:rPr>
      </w:r>
      <w:r>
        <w:rPr>
          <w:noProof/>
        </w:rPr>
        <w:fldChar w:fldCharType="separate"/>
      </w:r>
      <w:r>
        <w:rPr>
          <w:noProof/>
        </w:rPr>
        <w:t>53</w:t>
      </w:r>
      <w:r>
        <w:rPr>
          <w:noProof/>
        </w:rPr>
        <w:fldChar w:fldCharType="end"/>
      </w:r>
    </w:p>
    <w:p w14:paraId="79B562DE"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_Toc214955250 \h </w:instrText>
      </w:r>
      <w:r>
        <w:rPr>
          <w:noProof/>
        </w:rPr>
      </w:r>
      <w:r>
        <w:rPr>
          <w:noProof/>
        </w:rPr>
        <w:fldChar w:fldCharType="separate"/>
      </w:r>
      <w:r>
        <w:rPr>
          <w:noProof/>
        </w:rPr>
        <w:t>54</w:t>
      </w:r>
      <w:r>
        <w:rPr>
          <w:noProof/>
        </w:rPr>
        <w:fldChar w:fldCharType="end"/>
      </w:r>
    </w:p>
    <w:p w14:paraId="3E9ECDD8"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_Toc214955251 \h </w:instrText>
      </w:r>
      <w:r>
        <w:rPr>
          <w:noProof/>
        </w:rPr>
      </w:r>
      <w:r>
        <w:rPr>
          <w:noProof/>
        </w:rPr>
        <w:fldChar w:fldCharType="separate"/>
      </w:r>
      <w:r>
        <w:rPr>
          <w:noProof/>
        </w:rPr>
        <w:t>54</w:t>
      </w:r>
      <w:r>
        <w:rPr>
          <w:noProof/>
        </w:rPr>
        <w:fldChar w:fldCharType="end"/>
      </w:r>
    </w:p>
    <w:p w14:paraId="6D4BA03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_Toc214955252 \h </w:instrText>
      </w:r>
      <w:r>
        <w:rPr>
          <w:noProof/>
        </w:rPr>
      </w:r>
      <w:r>
        <w:rPr>
          <w:noProof/>
        </w:rPr>
        <w:fldChar w:fldCharType="separate"/>
      </w:r>
      <w:r>
        <w:rPr>
          <w:noProof/>
        </w:rPr>
        <w:t>55</w:t>
      </w:r>
      <w:r>
        <w:rPr>
          <w:noProof/>
        </w:rPr>
        <w:fldChar w:fldCharType="end"/>
      </w:r>
    </w:p>
    <w:p w14:paraId="094E92D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_Toc214955253 \h </w:instrText>
      </w:r>
      <w:r>
        <w:rPr>
          <w:noProof/>
        </w:rPr>
      </w:r>
      <w:r>
        <w:rPr>
          <w:noProof/>
        </w:rPr>
        <w:fldChar w:fldCharType="separate"/>
      </w:r>
      <w:r>
        <w:rPr>
          <w:noProof/>
        </w:rPr>
        <w:t>55</w:t>
      </w:r>
      <w:r>
        <w:rPr>
          <w:noProof/>
        </w:rPr>
        <w:fldChar w:fldCharType="end"/>
      </w:r>
    </w:p>
    <w:p w14:paraId="2664C7FB"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_Toc214955254 \h </w:instrText>
      </w:r>
      <w:r>
        <w:rPr>
          <w:noProof/>
        </w:rPr>
      </w:r>
      <w:r>
        <w:rPr>
          <w:noProof/>
        </w:rPr>
        <w:fldChar w:fldCharType="separate"/>
      </w:r>
      <w:r>
        <w:rPr>
          <w:noProof/>
        </w:rPr>
        <w:t>55</w:t>
      </w:r>
      <w:r>
        <w:rPr>
          <w:noProof/>
        </w:rPr>
        <w:fldChar w:fldCharType="end"/>
      </w:r>
    </w:p>
    <w:p w14:paraId="0358BBA8"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_Toc214955255 \h </w:instrText>
      </w:r>
      <w:r>
        <w:rPr>
          <w:noProof/>
        </w:rPr>
      </w:r>
      <w:r>
        <w:rPr>
          <w:noProof/>
        </w:rPr>
        <w:fldChar w:fldCharType="separate"/>
      </w:r>
      <w:r>
        <w:rPr>
          <w:noProof/>
        </w:rPr>
        <w:t>55</w:t>
      </w:r>
      <w:r>
        <w:rPr>
          <w:noProof/>
        </w:rPr>
        <w:fldChar w:fldCharType="end"/>
      </w:r>
    </w:p>
    <w:p w14:paraId="7E23DCD7"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6.1.6.3</w:t>
      </w:r>
      <w:r>
        <w:rPr>
          <w:rFonts w:asciiTheme="minorHAnsi" w:eastAsiaTheme="minorEastAsia" w:hAnsiTheme="minorHAnsi" w:cstheme="minorBidi"/>
          <w:noProof/>
          <w:sz w:val="22"/>
          <w:szCs w:val="22"/>
          <w:lang w:val="en-US" w:eastAsia="zh-CN"/>
        </w:rPr>
        <w:tab/>
      </w:r>
      <w:r w:rsidRPr="00FF5E63">
        <w:rPr>
          <w:noProof/>
          <w:lang w:val="en-US"/>
        </w:rPr>
        <w:t>Simple data types and enumerations</w:t>
      </w:r>
      <w:r>
        <w:rPr>
          <w:noProof/>
        </w:rPr>
        <w:tab/>
      </w:r>
      <w:r>
        <w:rPr>
          <w:noProof/>
        </w:rPr>
        <w:fldChar w:fldCharType="begin"/>
      </w:r>
      <w:r>
        <w:rPr>
          <w:noProof/>
        </w:rPr>
        <w:instrText xml:space="preserve"> PAGEREF _Toc214955256 \h </w:instrText>
      </w:r>
      <w:r>
        <w:rPr>
          <w:noProof/>
        </w:rPr>
      </w:r>
      <w:r>
        <w:rPr>
          <w:noProof/>
        </w:rPr>
        <w:fldChar w:fldCharType="separate"/>
      </w:r>
      <w:r>
        <w:rPr>
          <w:noProof/>
        </w:rPr>
        <w:t>56</w:t>
      </w:r>
      <w:r>
        <w:rPr>
          <w:noProof/>
        </w:rPr>
        <w:fldChar w:fldCharType="end"/>
      </w:r>
    </w:p>
    <w:p w14:paraId="40DC28E1"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_Toc214955257 \h </w:instrText>
      </w:r>
      <w:r>
        <w:rPr>
          <w:noProof/>
        </w:rPr>
      </w:r>
      <w:r>
        <w:rPr>
          <w:noProof/>
        </w:rPr>
        <w:fldChar w:fldCharType="separate"/>
      </w:r>
      <w:r>
        <w:rPr>
          <w:noProof/>
        </w:rPr>
        <w:t>56</w:t>
      </w:r>
      <w:r>
        <w:rPr>
          <w:noProof/>
        </w:rPr>
        <w:fldChar w:fldCharType="end"/>
      </w:r>
    </w:p>
    <w:p w14:paraId="5919147B"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_Toc214955258 \h </w:instrText>
      </w:r>
      <w:r>
        <w:rPr>
          <w:noProof/>
        </w:rPr>
      </w:r>
      <w:r>
        <w:rPr>
          <w:noProof/>
        </w:rPr>
        <w:fldChar w:fldCharType="separate"/>
      </w:r>
      <w:r>
        <w:rPr>
          <w:noProof/>
        </w:rPr>
        <w:t>56</w:t>
      </w:r>
      <w:r>
        <w:rPr>
          <w:noProof/>
        </w:rPr>
        <w:fldChar w:fldCharType="end"/>
      </w:r>
    </w:p>
    <w:p w14:paraId="32339D3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_Toc214955259 \h </w:instrText>
      </w:r>
      <w:r>
        <w:rPr>
          <w:noProof/>
        </w:rPr>
      </w:r>
      <w:r>
        <w:rPr>
          <w:noProof/>
        </w:rPr>
        <w:fldChar w:fldCharType="separate"/>
      </w:r>
      <w:r>
        <w:rPr>
          <w:noProof/>
        </w:rPr>
        <w:t>56</w:t>
      </w:r>
      <w:r>
        <w:rPr>
          <w:noProof/>
        </w:rPr>
        <w:fldChar w:fldCharType="end"/>
      </w:r>
    </w:p>
    <w:p w14:paraId="0123C584"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_Toc214955260 \h </w:instrText>
      </w:r>
      <w:r>
        <w:rPr>
          <w:noProof/>
        </w:rPr>
      </w:r>
      <w:r>
        <w:rPr>
          <w:noProof/>
        </w:rPr>
        <w:fldChar w:fldCharType="separate"/>
      </w:r>
      <w:r>
        <w:rPr>
          <w:noProof/>
        </w:rPr>
        <w:t>56</w:t>
      </w:r>
      <w:r>
        <w:rPr>
          <w:noProof/>
        </w:rPr>
        <w:fldChar w:fldCharType="end"/>
      </w:r>
    </w:p>
    <w:p w14:paraId="545D0DB4"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_Toc214955261 \h </w:instrText>
      </w:r>
      <w:r>
        <w:rPr>
          <w:noProof/>
        </w:rPr>
      </w:r>
      <w:r>
        <w:rPr>
          <w:noProof/>
        </w:rPr>
        <w:fldChar w:fldCharType="separate"/>
      </w:r>
      <w:r>
        <w:rPr>
          <w:noProof/>
        </w:rPr>
        <w:t>56</w:t>
      </w:r>
      <w:r>
        <w:rPr>
          <w:noProof/>
        </w:rPr>
        <w:fldChar w:fldCharType="end"/>
      </w:r>
    </w:p>
    <w:p w14:paraId="10E38770"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_Toc214955262 \h </w:instrText>
      </w:r>
      <w:r>
        <w:rPr>
          <w:noProof/>
        </w:rPr>
      </w:r>
      <w:r>
        <w:rPr>
          <w:noProof/>
        </w:rPr>
        <w:fldChar w:fldCharType="separate"/>
      </w:r>
      <w:r>
        <w:rPr>
          <w:noProof/>
        </w:rPr>
        <w:t>57</w:t>
      </w:r>
      <w:r>
        <w:rPr>
          <w:noProof/>
        </w:rPr>
        <w:fldChar w:fldCharType="end"/>
      </w:r>
    </w:p>
    <w:p w14:paraId="03CF98DA"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_Toc214955263 \h </w:instrText>
      </w:r>
      <w:r>
        <w:rPr>
          <w:noProof/>
        </w:rPr>
      </w:r>
      <w:r>
        <w:rPr>
          <w:noProof/>
        </w:rPr>
        <w:fldChar w:fldCharType="separate"/>
      </w:r>
      <w:r>
        <w:rPr>
          <w:noProof/>
        </w:rPr>
        <w:t>57</w:t>
      </w:r>
      <w:r>
        <w:rPr>
          <w:noProof/>
        </w:rPr>
        <w:fldChar w:fldCharType="end"/>
      </w:r>
    </w:p>
    <w:p w14:paraId="4E27896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_Toc214955264 \h </w:instrText>
      </w:r>
      <w:r>
        <w:rPr>
          <w:noProof/>
        </w:rPr>
      </w:r>
      <w:r>
        <w:rPr>
          <w:noProof/>
        </w:rPr>
        <w:fldChar w:fldCharType="separate"/>
      </w:r>
      <w:r>
        <w:rPr>
          <w:noProof/>
        </w:rPr>
        <w:t>58</w:t>
      </w:r>
      <w:r>
        <w:rPr>
          <w:noProof/>
        </w:rPr>
        <w:fldChar w:fldCharType="end"/>
      </w:r>
    </w:p>
    <w:p w14:paraId="5DCF4D0C"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_Toc214955265 \h </w:instrText>
      </w:r>
      <w:r>
        <w:rPr>
          <w:noProof/>
        </w:rPr>
      </w:r>
      <w:r>
        <w:rPr>
          <w:noProof/>
        </w:rPr>
        <w:fldChar w:fldCharType="separate"/>
      </w:r>
      <w:r>
        <w:rPr>
          <w:noProof/>
        </w:rPr>
        <w:t>58</w:t>
      </w:r>
      <w:r>
        <w:rPr>
          <w:noProof/>
        </w:rPr>
        <w:fldChar w:fldCharType="end"/>
      </w:r>
    </w:p>
    <w:p w14:paraId="74CB9F45" w14:textId="77777777" w:rsidR="004E2811" w:rsidRDefault="004E2811">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_Toc214955266 \h </w:instrText>
      </w:r>
      <w:r>
        <w:rPr>
          <w:noProof/>
        </w:rPr>
      </w:r>
      <w:r>
        <w:rPr>
          <w:noProof/>
        </w:rPr>
        <w:fldChar w:fldCharType="separate"/>
      </w:r>
      <w:r>
        <w:rPr>
          <w:noProof/>
        </w:rPr>
        <w:t>58</w:t>
      </w:r>
      <w:r>
        <w:rPr>
          <w:noProof/>
        </w:rPr>
        <w:fldChar w:fldCharType="end"/>
      </w:r>
    </w:p>
    <w:p w14:paraId="42AA1912" w14:textId="77777777" w:rsidR="004E2811" w:rsidRDefault="004E2811">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_Toc214955267 \h </w:instrText>
      </w:r>
      <w:r>
        <w:rPr>
          <w:noProof/>
        </w:rPr>
      </w:r>
      <w:r>
        <w:rPr>
          <w:noProof/>
        </w:rPr>
        <w:fldChar w:fldCharType="separate"/>
      </w:r>
      <w:r>
        <w:rPr>
          <w:noProof/>
        </w:rPr>
        <w:t>58</w:t>
      </w:r>
      <w:r>
        <w:rPr>
          <w:noProof/>
        </w:rPr>
        <w:fldChar w:fldCharType="end"/>
      </w:r>
    </w:p>
    <w:p w14:paraId="12909CE3" w14:textId="77777777" w:rsidR="004E2811" w:rsidRDefault="004E2811">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_Toc214955268 \h </w:instrText>
      </w:r>
      <w:r>
        <w:rPr>
          <w:noProof/>
        </w:rPr>
      </w:r>
      <w:r>
        <w:rPr>
          <w:noProof/>
        </w:rPr>
        <w:fldChar w:fldCharType="separate"/>
      </w:r>
      <w:r>
        <w:rPr>
          <w:noProof/>
        </w:rPr>
        <w:t>58</w:t>
      </w:r>
      <w:r>
        <w:rPr>
          <w:noProof/>
        </w:rPr>
        <w:fldChar w:fldCharType="end"/>
      </w:r>
    </w:p>
    <w:p w14:paraId="50DF5FAB" w14:textId="77777777" w:rsidR="004E2811" w:rsidRDefault="004E2811">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_Toc214955269 \h </w:instrText>
      </w:r>
      <w:r>
        <w:rPr>
          <w:noProof/>
        </w:rPr>
      </w:r>
      <w:r>
        <w:rPr>
          <w:noProof/>
        </w:rPr>
        <w:fldChar w:fldCharType="separate"/>
      </w:r>
      <w:r>
        <w:rPr>
          <w:noProof/>
        </w:rPr>
        <w:t>58</w:t>
      </w:r>
      <w:r>
        <w:rPr>
          <w:noProof/>
        </w:rPr>
        <w:fldChar w:fldCharType="end"/>
      </w:r>
    </w:p>
    <w:p w14:paraId="24660D99" w14:textId="77777777" w:rsidR="004E2811" w:rsidRDefault="004E2811">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_Toc214955270 \h </w:instrText>
      </w:r>
      <w:r>
        <w:rPr>
          <w:noProof/>
        </w:rPr>
      </w:r>
      <w:r>
        <w:rPr>
          <w:noProof/>
        </w:rPr>
        <w:fldChar w:fldCharType="separate"/>
      </w:r>
      <w:r>
        <w:rPr>
          <w:noProof/>
        </w:rPr>
        <w:t>58</w:t>
      </w:r>
      <w:r>
        <w:rPr>
          <w:noProof/>
        </w:rPr>
        <w:fldChar w:fldCharType="end"/>
      </w:r>
    </w:p>
    <w:p w14:paraId="7A245E53" w14:textId="77777777" w:rsidR="004E2811" w:rsidRDefault="004E2811">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_Toc214955271 \h </w:instrText>
      </w:r>
      <w:r>
        <w:rPr>
          <w:noProof/>
        </w:rPr>
      </w:r>
      <w:r>
        <w:rPr>
          <w:noProof/>
        </w:rPr>
        <w:fldChar w:fldCharType="separate"/>
      </w:r>
      <w:r>
        <w:rPr>
          <w:noProof/>
        </w:rPr>
        <w:t>59</w:t>
      </w:r>
      <w:r>
        <w:rPr>
          <w:noProof/>
        </w:rPr>
        <w:fldChar w:fldCharType="end"/>
      </w:r>
    </w:p>
    <w:p w14:paraId="60439BBF" w14:textId="77777777" w:rsidR="004E2811" w:rsidRDefault="004E2811">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_Toc214955272 \h </w:instrText>
      </w:r>
      <w:r>
        <w:rPr>
          <w:noProof/>
        </w:rPr>
      </w:r>
      <w:r>
        <w:rPr>
          <w:noProof/>
        </w:rPr>
        <w:fldChar w:fldCharType="separate"/>
      </w:r>
      <w:r>
        <w:rPr>
          <w:noProof/>
        </w:rPr>
        <w:t>59</w:t>
      </w:r>
      <w:r>
        <w:rPr>
          <w:noProof/>
        </w:rPr>
        <w:fldChar w:fldCharType="end"/>
      </w:r>
    </w:p>
    <w:p w14:paraId="1CBAE97F" w14:textId="77777777" w:rsidR="004E2811" w:rsidRDefault="004E2811">
      <w:pPr>
        <w:pStyle w:val="TOC3"/>
        <w:rPr>
          <w:rFonts w:asciiTheme="minorHAnsi" w:eastAsiaTheme="minorEastAsia" w:hAnsiTheme="minorHAnsi" w:cstheme="minorBidi"/>
          <w:noProof/>
          <w:sz w:val="22"/>
          <w:szCs w:val="22"/>
          <w:lang w:val="en-US" w:eastAsia="zh-CN"/>
        </w:rPr>
      </w:pPr>
      <w:r w:rsidRPr="00FF5E63">
        <w:rPr>
          <w:noProof/>
          <w:lang w:val="en-US"/>
        </w:rPr>
        <w:t>6.1.10</w:t>
      </w:r>
      <w:r>
        <w:rPr>
          <w:rFonts w:asciiTheme="minorHAnsi" w:eastAsiaTheme="minorEastAsia" w:hAnsiTheme="minorHAnsi" w:cstheme="minorBidi"/>
          <w:noProof/>
          <w:sz w:val="22"/>
          <w:szCs w:val="22"/>
          <w:lang w:val="en-US" w:eastAsia="zh-CN"/>
        </w:rPr>
        <w:tab/>
      </w:r>
      <w:r w:rsidRPr="00FF5E63">
        <w:rPr>
          <w:noProof/>
          <w:lang w:val="en-US"/>
        </w:rPr>
        <w:t>HTTP redirection</w:t>
      </w:r>
      <w:r>
        <w:rPr>
          <w:noProof/>
        </w:rPr>
        <w:tab/>
      </w:r>
      <w:r>
        <w:rPr>
          <w:noProof/>
        </w:rPr>
        <w:fldChar w:fldCharType="begin"/>
      </w:r>
      <w:r>
        <w:rPr>
          <w:noProof/>
        </w:rPr>
        <w:instrText xml:space="preserve"> PAGEREF _Toc214955273 \h </w:instrText>
      </w:r>
      <w:r>
        <w:rPr>
          <w:noProof/>
        </w:rPr>
      </w:r>
      <w:r>
        <w:rPr>
          <w:noProof/>
        </w:rPr>
        <w:fldChar w:fldCharType="separate"/>
      </w:r>
      <w:r>
        <w:rPr>
          <w:noProof/>
        </w:rPr>
        <w:t>60</w:t>
      </w:r>
      <w:r>
        <w:rPr>
          <w:noProof/>
        </w:rPr>
        <w:fldChar w:fldCharType="end"/>
      </w:r>
    </w:p>
    <w:p w14:paraId="499C7152" w14:textId="77777777" w:rsidR="004E2811" w:rsidRDefault="004E2811">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_Toc214955274 \h </w:instrText>
      </w:r>
      <w:r>
        <w:rPr>
          <w:noProof/>
        </w:rPr>
      </w:r>
      <w:r>
        <w:rPr>
          <w:noProof/>
        </w:rPr>
        <w:fldChar w:fldCharType="separate"/>
      </w:r>
      <w:r>
        <w:rPr>
          <w:noProof/>
        </w:rPr>
        <w:t>60</w:t>
      </w:r>
      <w:r>
        <w:rPr>
          <w:noProof/>
        </w:rPr>
        <w:fldChar w:fldCharType="end"/>
      </w:r>
    </w:p>
    <w:p w14:paraId="11B43BDF" w14:textId="77777777" w:rsidR="004E2811" w:rsidRDefault="004E2811">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_Toc214955275 \h </w:instrText>
      </w:r>
      <w:r>
        <w:rPr>
          <w:noProof/>
        </w:rPr>
      </w:r>
      <w:r>
        <w:rPr>
          <w:noProof/>
        </w:rPr>
        <w:fldChar w:fldCharType="separate"/>
      </w:r>
      <w:r>
        <w:rPr>
          <w:noProof/>
        </w:rPr>
        <w:t>60</w:t>
      </w:r>
      <w:r>
        <w:rPr>
          <w:noProof/>
        </w:rPr>
        <w:fldChar w:fldCharType="end"/>
      </w:r>
    </w:p>
    <w:p w14:paraId="4A698EC3" w14:textId="77777777" w:rsidR="004E2811" w:rsidRDefault="004E2811">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_Toc214955276 \h </w:instrText>
      </w:r>
      <w:r>
        <w:rPr>
          <w:noProof/>
        </w:rPr>
      </w:r>
      <w:r>
        <w:rPr>
          <w:noProof/>
        </w:rPr>
        <w:fldChar w:fldCharType="separate"/>
      </w:r>
      <w:r>
        <w:rPr>
          <w:noProof/>
        </w:rPr>
        <w:t>61</w:t>
      </w:r>
      <w:r>
        <w:rPr>
          <w:noProof/>
        </w:rPr>
        <w:fldChar w:fldCharType="end"/>
      </w:r>
    </w:p>
    <w:p w14:paraId="4E96A3E2" w14:textId="77777777" w:rsidR="004E2811" w:rsidRDefault="004E2811">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_Toc214955277 \h </w:instrText>
      </w:r>
      <w:r>
        <w:rPr>
          <w:noProof/>
        </w:rPr>
      </w:r>
      <w:r>
        <w:rPr>
          <w:noProof/>
        </w:rPr>
        <w:fldChar w:fldCharType="separate"/>
      </w:r>
      <w:r>
        <w:rPr>
          <w:noProof/>
        </w:rPr>
        <w:t>61</w:t>
      </w:r>
      <w:r>
        <w:rPr>
          <w:noProof/>
        </w:rPr>
        <w:fldChar w:fldCharType="end"/>
      </w:r>
    </w:p>
    <w:p w14:paraId="0419F52A" w14:textId="77777777" w:rsidR="004E2811" w:rsidRDefault="004E2811">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_Toc214955278 \h </w:instrText>
      </w:r>
      <w:r>
        <w:rPr>
          <w:noProof/>
        </w:rPr>
      </w:r>
      <w:r>
        <w:rPr>
          <w:noProof/>
        </w:rPr>
        <w:fldChar w:fldCharType="separate"/>
      </w:r>
      <w:r>
        <w:rPr>
          <w:noProof/>
        </w:rPr>
        <w:t>61</w:t>
      </w:r>
      <w:r>
        <w:rPr>
          <w:noProof/>
        </w:rPr>
        <w:fldChar w:fldCharType="end"/>
      </w:r>
    </w:p>
    <w:p w14:paraId="72DEFA7C" w14:textId="77777777" w:rsidR="004E2811" w:rsidRDefault="004E2811">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_Toc214955279 \h </w:instrText>
      </w:r>
      <w:r>
        <w:rPr>
          <w:noProof/>
        </w:rPr>
      </w:r>
      <w:r>
        <w:rPr>
          <w:noProof/>
        </w:rPr>
        <w:fldChar w:fldCharType="separate"/>
      </w:r>
      <w:r>
        <w:rPr>
          <w:noProof/>
        </w:rPr>
        <w:t>61</w:t>
      </w:r>
      <w:r>
        <w:rPr>
          <w:noProof/>
        </w:rPr>
        <w:fldChar w:fldCharType="end"/>
      </w:r>
    </w:p>
    <w:p w14:paraId="6F3C6A05" w14:textId="77777777" w:rsidR="004E2811" w:rsidRDefault="004E2811">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_Toc214955280 \h </w:instrText>
      </w:r>
      <w:r>
        <w:rPr>
          <w:noProof/>
        </w:rPr>
      </w:r>
      <w:r>
        <w:rPr>
          <w:noProof/>
        </w:rPr>
        <w:fldChar w:fldCharType="separate"/>
      </w:r>
      <w:r>
        <w:rPr>
          <w:noProof/>
        </w:rPr>
        <w:t>61</w:t>
      </w:r>
      <w:r>
        <w:rPr>
          <w:noProof/>
        </w:rPr>
        <w:fldChar w:fldCharType="end"/>
      </w:r>
    </w:p>
    <w:p w14:paraId="7BBC2F22" w14:textId="77777777" w:rsidR="004E2811" w:rsidRDefault="004E2811">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_Toc214955281 \h </w:instrText>
      </w:r>
      <w:r>
        <w:rPr>
          <w:noProof/>
        </w:rPr>
      </w:r>
      <w:r>
        <w:rPr>
          <w:noProof/>
        </w:rPr>
        <w:fldChar w:fldCharType="separate"/>
      </w:r>
      <w:r>
        <w:rPr>
          <w:noProof/>
        </w:rPr>
        <w:t>61</w:t>
      </w:r>
      <w:r>
        <w:rPr>
          <w:noProof/>
        </w:rPr>
        <w:fldChar w:fldCharType="end"/>
      </w:r>
    </w:p>
    <w:p w14:paraId="7D692C26" w14:textId="77777777" w:rsidR="004E2811" w:rsidRDefault="004E2811">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_Toc214955282 \h </w:instrText>
      </w:r>
      <w:r>
        <w:rPr>
          <w:noProof/>
        </w:rPr>
      </w:r>
      <w:r>
        <w:rPr>
          <w:noProof/>
        </w:rPr>
        <w:fldChar w:fldCharType="separate"/>
      </w:r>
      <w:r>
        <w:rPr>
          <w:noProof/>
        </w:rPr>
        <w:t>61</w:t>
      </w:r>
      <w:r>
        <w:rPr>
          <w:noProof/>
        </w:rPr>
        <w:fldChar w:fldCharType="end"/>
      </w:r>
    </w:p>
    <w:p w14:paraId="46CFB74C" w14:textId="77777777" w:rsidR="004E2811" w:rsidRDefault="004E2811">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_Toc214955283 \h </w:instrText>
      </w:r>
      <w:r>
        <w:rPr>
          <w:noProof/>
        </w:rPr>
      </w:r>
      <w:r>
        <w:rPr>
          <w:noProof/>
        </w:rPr>
        <w:fldChar w:fldCharType="separate"/>
      </w:r>
      <w:r>
        <w:rPr>
          <w:noProof/>
        </w:rPr>
        <w:t>61</w:t>
      </w:r>
      <w:r>
        <w:rPr>
          <w:noProof/>
        </w:rPr>
        <w:fldChar w:fldCharType="end"/>
      </w:r>
    </w:p>
    <w:p w14:paraId="29B7C470" w14:textId="77777777" w:rsidR="004E2811" w:rsidRDefault="004E2811">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_Toc214955284 \h </w:instrText>
      </w:r>
      <w:r>
        <w:rPr>
          <w:noProof/>
        </w:rPr>
      </w:r>
      <w:r>
        <w:rPr>
          <w:noProof/>
        </w:rPr>
        <w:fldChar w:fldCharType="separate"/>
      </w:r>
      <w:r>
        <w:rPr>
          <w:noProof/>
        </w:rPr>
        <w:t>62</w:t>
      </w:r>
      <w:r>
        <w:rPr>
          <w:noProof/>
        </w:rPr>
        <w:fldChar w:fldCharType="end"/>
      </w:r>
    </w:p>
    <w:p w14:paraId="09F7D0C3"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_Toc214955285 \h </w:instrText>
      </w:r>
      <w:r>
        <w:rPr>
          <w:noProof/>
        </w:rPr>
      </w:r>
      <w:r>
        <w:rPr>
          <w:noProof/>
        </w:rPr>
        <w:fldChar w:fldCharType="separate"/>
      </w:r>
      <w:r>
        <w:rPr>
          <w:noProof/>
        </w:rPr>
        <w:t>62</w:t>
      </w:r>
      <w:r>
        <w:rPr>
          <w:noProof/>
        </w:rPr>
        <w:fldChar w:fldCharType="end"/>
      </w:r>
    </w:p>
    <w:p w14:paraId="031074AD"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_Toc214955286 \h </w:instrText>
      </w:r>
      <w:r>
        <w:rPr>
          <w:noProof/>
        </w:rPr>
      </w:r>
      <w:r>
        <w:rPr>
          <w:noProof/>
        </w:rPr>
        <w:fldChar w:fldCharType="separate"/>
      </w:r>
      <w:r>
        <w:rPr>
          <w:noProof/>
        </w:rPr>
        <w:t>62</w:t>
      </w:r>
      <w:r>
        <w:rPr>
          <w:noProof/>
        </w:rPr>
        <w:fldChar w:fldCharType="end"/>
      </w:r>
    </w:p>
    <w:p w14:paraId="2958CE4A"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_Toc214955287 \h </w:instrText>
      </w:r>
      <w:r>
        <w:rPr>
          <w:noProof/>
        </w:rPr>
      </w:r>
      <w:r>
        <w:rPr>
          <w:noProof/>
        </w:rPr>
        <w:fldChar w:fldCharType="separate"/>
      </w:r>
      <w:r>
        <w:rPr>
          <w:noProof/>
        </w:rPr>
        <w:t>62</w:t>
      </w:r>
      <w:r>
        <w:rPr>
          <w:noProof/>
        </w:rPr>
        <w:fldChar w:fldCharType="end"/>
      </w:r>
    </w:p>
    <w:p w14:paraId="4EEEC4A0"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_Toc214955288 \h </w:instrText>
      </w:r>
      <w:r>
        <w:rPr>
          <w:noProof/>
        </w:rPr>
      </w:r>
      <w:r>
        <w:rPr>
          <w:noProof/>
        </w:rPr>
        <w:fldChar w:fldCharType="separate"/>
      </w:r>
      <w:r>
        <w:rPr>
          <w:noProof/>
        </w:rPr>
        <w:t>64</w:t>
      </w:r>
      <w:r>
        <w:rPr>
          <w:noProof/>
        </w:rPr>
        <w:fldChar w:fldCharType="end"/>
      </w:r>
    </w:p>
    <w:p w14:paraId="38FA1381" w14:textId="77777777" w:rsidR="004E2811" w:rsidRDefault="004E2811">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_Toc214955289 \h </w:instrText>
      </w:r>
      <w:r>
        <w:rPr>
          <w:noProof/>
        </w:rPr>
      </w:r>
      <w:r>
        <w:rPr>
          <w:noProof/>
        </w:rPr>
        <w:fldChar w:fldCharType="separate"/>
      </w:r>
      <w:r>
        <w:rPr>
          <w:noProof/>
        </w:rPr>
        <w:t>64</w:t>
      </w:r>
      <w:r>
        <w:rPr>
          <w:noProof/>
        </w:rPr>
        <w:fldChar w:fldCharType="end"/>
      </w:r>
    </w:p>
    <w:p w14:paraId="6CCB0C7C"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_Toc214955290 \h </w:instrText>
      </w:r>
      <w:r>
        <w:rPr>
          <w:noProof/>
        </w:rPr>
      </w:r>
      <w:r>
        <w:rPr>
          <w:noProof/>
        </w:rPr>
        <w:fldChar w:fldCharType="separate"/>
      </w:r>
      <w:r>
        <w:rPr>
          <w:noProof/>
        </w:rPr>
        <w:t>64</w:t>
      </w:r>
      <w:r>
        <w:rPr>
          <w:noProof/>
        </w:rPr>
        <w:fldChar w:fldCharType="end"/>
      </w:r>
    </w:p>
    <w:p w14:paraId="44AADBF8"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_Toc214955291 \h </w:instrText>
      </w:r>
      <w:r>
        <w:rPr>
          <w:noProof/>
        </w:rPr>
      </w:r>
      <w:r>
        <w:rPr>
          <w:noProof/>
        </w:rPr>
        <w:fldChar w:fldCharType="separate"/>
      </w:r>
      <w:r>
        <w:rPr>
          <w:noProof/>
        </w:rPr>
        <w:t>64</w:t>
      </w:r>
      <w:r>
        <w:rPr>
          <w:noProof/>
        </w:rPr>
        <w:fldChar w:fldCharType="end"/>
      </w:r>
    </w:p>
    <w:p w14:paraId="69C59AB9"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_Toc214955292 \h </w:instrText>
      </w:r>
      <w:r>
        <w:rPr>
          <w:noProof/>
        </w:rPr>
      </w:r>
      <w:r>
        <w:rPr>
          <w:noProof/>
        </w:rPr>
        <w:fldChar w:fldCharType="separate"/>
      </w:r>
      <w:r>
        <w:rPr>
          <w:noProof/>
        </w:rPr>
        <w:t>64</w:t>
      </w:r>
      <w:r>
        <w:rPr>
          <w:noProof/>
        </w:rPr>
        <w:fldChar w:fldCharType="end"/>
      </w:r>
    </w:p>
    <w:p w14:paraId="5CCD9F0B"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_Toc214955293 \h </w:instrText>
      </w:r>
      <w:r>
        <w:rPr>
          <w:noProof/>
        </w:rPr>
      </w:r>
      <w:r>
        <w:rPr>
          <w:noProof/>
        </w:rPr>
        <w:fldChar w:fldCharType="separate"/>
      </w:r>
      <w:r>
        <w:rPr>
          <w:noProof/>
        </w:rPr>
        <w:t>68</w:t>
      </w:r>
      <w:r>
        <w:rPr>
          <w:noProof/>
        </w:rPr>
        <w:fldChar w:fldCharType="end"/>
      </w:r>
    </w:p>
    <w:p w14:paraId="575B6227" w14:textId="77777777" w:rsidR="004E2811" w:rsidRDefault="004E2811">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_Toc214955294 \h </w:instrText>
      </w:r>
      <w:r>
        <w:rPr>
          <w:noProof/>
        </w:rPr>
      </w:r>
      <w:r>
        <w:rPr>
          <w:noProof/>
        </w:rPr>
        <w:fldChar w:fldCharType="separate"/>
      </w:r>
      <w:r>
        <w:rPr>
          <w:noProof/>
        </w:rPr>
        <w:t>68</w:t>
      </w:r>
      <w:r>
        <w:rPr>
          <w:noProof/>
        </w:rPr>
        <w:fldChar w:fldCharType="end"/>
      </w:r>
    </w:p>
    <w:p w14:paraId="67D1675B" w14:textId="77777777" w:rsidR="004E2811" w:rsidRDefault="004E2811">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_Toc214955295 \h </w:instrText>
      </w:r>
      <w:r>
        <w:rPr>
          <w:noProof/>
        </w:rPr>
      </w:r>
      <w:r>
        <w:rPr>
          <w:noProof/>
        </w:rPr>
        <w:fldChar w:fldCharType="separate"/>
      </w:r>
      <w:r>
        <w:rPr>
          <w:noProof/>
        </w:rPr>
        <w:t>68</w:t>
      </w:r>
      <w:r>
        <w:rPr>
          <w:noProof/>
        </w:rPr>
        <w:fldChar w:fldCharType="end"/>
      </w:r>
    </w:p>
    <w:p w14:paraId="6776EB31" w14:textId="77777777" w:rsidR="004E2811" w:rsidRDefault="004E2811">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_Toc214955296 \h </w:instrText>
      </w:r>
      <w:r>
        <w:rPr>
          <w:noProof/>
        </w:rPr>
      </w:r>
      <w:r>
        <w:rPr>
          <w:noProof/>
        </w:rPr>
        <w:fldChar w:fldCharType="separate"/>
      </w:r>
      <w:r>
        <w:rPr>
          <w:noProof/>
        </w:rPr>
        <w:t>68</w:t>
      </w:r>
      <w:r>
        <w:rPr>
          <w:noProof/>
        </w:rPr>
        <w:fldChar w:fldCharType="end"/>
      </w:r>
    </w:p>
    <w:p w14:paraId="5829AE89" w14:textId="77777777" w:rsidR="004E2811" w:rsidRDefault="004E2811">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_Toc214955297 \h </w:instrText>
      </w:r>
      <w:r>
        <w:rPr>
          <w:noProof/>
        </w:rPr>
      </w:r>
      <w:r>
        <w:rPr>
          <w:noProof/>
        </w:rPr>
        <w:fldChar w:fldCharType="separate"/>
      </w:r>
      <w:r>
        <w:rPr>
          <w:noProof/>
        </w:rPr>
        <w:t>68</w:t>
      </w:r>
      <w:r>
        <w:rPr>
          <w:noProof/>
        </w:rPr>
        <w:fldChar w:fldCharType="end"/>
      </w:r>
    </w:p>
    <w:p w14:paraId="5219A1A6" w14:textId="77777777" w:rsidR="004E2811" w:rsidRDefault="004E2811">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_Toc214955298 \h </w:instrText>
      </w:r>
      <w:r>
        <w:rPr>
          <w:noProof/>
        </w:rPr>
      </w:r>
      <w:r>
        <w:rPr>
          <w:noProof/>
        </w:rPr>
        <w:fldChar w:fldCharType="separate"/>
      </w:r>
      <w:r>
        <w:rPr>
          <w:noProof/>
        </w:rPr>
        <w:t>68</w:t>
      </w:r>
      <w:r>
        <w:rPr>
          <w:noProof/>
        </w:rPr>
        <w:fldChar w:fldCharType="end"/>
      </w:r>
    </w:p>
    <w:p w14:paraId="3C5B3C04" w14:textId="77777777" w:rsidR="004E2811" w:rsidRDefault="004E2811">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_Toc214955299 \h </w:instrText>
      </w:r>
      <w:r>
        <w:rPr>
          <w:noProof/>
        </w:rPr>
      </w:r>
      <w:r>
        <w:rPr>
          <w:noProof/>
        </w:rPr>
        <w:fldChar w:fldCharType="separate"/>
      </w:r>
      <w:r>
        <w:rPr>
          <w:noProof/>
        </w:rPr>
        <w:t>68</w:t>
      </w:r>
      <w:r>
        <w:rPr>
          <w:noProof/>
        </w:rPr>
        <w:fldChar w:fldCharType="end"/>
      </w:r>
    </w:p>
    <w:p w14:paraId="131A2FB6" w14:textId="77777777" w:rsidR="004E2811" w:rsidRDefault="004E2811">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_Toc214955300 \h </w:instrText>
      </w:r>
      <w:r>
        <w:rPr>
          <w:noProof/>
        </w:rPr>
      </w:r>
      <w:r>
        <w:rPr>
          <w:noProof/>
        </w:rPr>
        <w:fldChar w:fldCharType="separate"/>
      </w:r>
      <w:r>
        <w:rPr>
          <w:noProof/>
        </w:rPr>
        <w:t>69</w:t>
      </w:r>
      <w:r>
        <w:rPr>
          <w:noProof/>
        </w:rPr>
        <w:fldChar w:fldCharType="end"/>
      </w:r>
    </w:p>
    <w:p w14:paraId="6EA50CD1" w14:textId="77777777" w:rsidR="004E2811" w:rsidRDefault="004E2811">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_Toc214955301 \h </w:instrText>
      </w:r>
      <w:r>
        <w:rPr>
          <w:noProof/>
        </w:rPr>
      </w:r>
      <w:r>
        <w:rPr>
          <w:noProof/>
        </w:rPr>
        <w:fldChar w:fldCharType="separate"/>
      </w:r>
      <w:r>
        <w:rPr>
          <w:noProof/>
        </w:rPr>
        <w:t>69</w:t>
      </w:r>
      <w:r>
        <w:rPr>
          <w:noProof/>
        </w:rPr>
        <w:fldChar w:fldCharType="end"/>
      </w:r>
    </w:p>
    <w:p w14:paraId="4CE99481"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6.2.6.2</w:t>
      </w:r>
      <w:r>
        <w:rPr>
          <w:rFonts w:asciiTheme="minorHAnsi" w:eastAsiaTheme="minorEastAsia" w:hAnsiTheme="minorHAnsi" w:cstheme="minorBidi"/>
          <w:noProof/>
          <w:sz w:val="22"/>
          <w:szCs w:val="22"/>
          <w:lang w:val="en-US" w:eastAsia="zh-CN"/>
        </w:rPr>
        <w:tab/>
      </w:r>
      <w:r w:rsidRPr="00FF5E63">
        <w:rPr>
          <w:noProof/>
          <w:lang w:val="en-US"/>
        </w:rPr>
        <w:t>Structured data types</w:t>
      </w:r>
      <w:r>
        <w:rPr>
          <w:noProof/>
        </w:rPr>
        <w:tab/>
      </w:r>
      <w:r>
        <w:rPr>
          <w:noProof/>
        </w:rPr>
        <w:fldChar w:fldCharType="begin"/>
      </w:r>
      <w:r>
        <w:rPr>
          <w:noProof/>
        </w:rPr>
        <w:instrText xml:space="preserve"> PAGEREF _Toc214955302 \h </w:instrText>
      </w:r>
      <w:r>
        <w:rPr>
          <w:noProof/>
        </w:rPr>
      </w:r>
      <w:r>
        <w:rPr>
          <w:noProof/>
        </w:rPr>
        <w:fldChar w:fldCharType="separate"/>
      </w:r>
      <w:r>
        <w:rPr>
          <w:noProof/>
        </w:rPr>
        <w:t>70</w:t>
      </w:r>
      <w:r>
        <w:rPr>
          <w:noProof/>
        </w:rPr>
        <w:fldChar w:fldCharType="end"/>
      </w:r>
    </w:p>
    <w:p w14:paraId="37F2E5F7"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_Toc214955303 \h </w:instrText>
      </w:r>
      <w:r>
        <w:rPr>
          <w:noProof/>
        </w:rPr>
      </w:r>
      <w:r>
        <w:rPr>
          <w:noProof/>
        </w:rPr>
        <w:fldChar w:fldCharType="separate"/>
      </w:r>
      <w:r>
        <w:rPr>
          <w:noProof/>
        </w:rPr>
        <w:t>70</w:t>
      </w:r>
      <w:r>
        <w:rPr>
          <w:noProof/>
        </w:rPr>
        <w:fldChar w:fldCharType="end"/>
      </w:r>
    </w:p>
    <w:p w14:paraId="7C6D0B0B"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_Toc214955304 \h </w:instrText>
      </w:r>
      <w:r>
        <w:rPr>
          <w:noProof/>
        </w:rPr>
      </w:r>
      <w:r>
        <w:rPr>
          <w:noProof/>
        </w:rPr>
        <w:fldChar w:fldCharType="separate"/>
      </w:r>
      <w:r>
        <w:rPr>
          <w:noProof/>
        </w:rPr>
        <w:t>71</w:t>
      </w:r>
      <w:r>
        <w:rPr>
          <w:noProof/>
        </w:rPr>
        <w:fldChar w:fldCharType="end"/>
      </w:r>
    </w:p>
    <w:p w14:paraId="7E4DAEC9"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_Toc214955305 \h </w:instrText>
      </w:r>
      <w:r>
        <w:rPr>
          <w:noProof/>
        </w:rPr>
      </w:r>
      <w:r>
        <w:rPr>
          <w:noProof/>
        </w:rPr>
        <w:fldChar w:fldCharType="separate"/>
      </w:r>
      <w:r>
        <w:rPr>
          <w:noProof/>
        </w:rPr>
        <w:t>72</w:t>
      </w:r>
      <w:r>
        <w:rPr>
          <w:noProof/>
        </w:rPr>
        <w:fldChar w:fldCharType="end"/>
      </w:r>
    </w:p>
    <w:p w14:paraId="053756B9"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_Toc214955306 \h </w:instrText>
      </w:r>
      <w:r>
        <w:rPr>
          <w:noProof/>
        </w:rPr>
      </w:r>
      <w:r>
        <w:rPr>
          <w:noProof/>
        </w:rPr>
        <w:fldChar w:fldCharType="separate"/>
      </w:r>
      <w:r>
        <w:rPr>
          <w:noProof/>
        </w:rPr>
        <w:t>72</w:t>
      </w:r>
      <w:r>
        <w:rPr>
          <w:noProof/>
        </w:rPr>
        <w:fldChar w:fldCharType="end"/>
      </w:r>
    </w:p>
    <w:p w14:paraId="3706BADE"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_Toc214955307 \h </w:instrText>
      </w:r>
      <w:r>
        <w:rPr>
          <w:noProof/>
        </w:rPr>
      </w:r>
      <w:r>
        <w:rPr>
          <w:noProof/>
        </w:rPr>
        <w:fldChar w:fldCharType="separate"/>
      </w:r>
      <w:r>
        <w:rPr>
          <w:noProof/>
        </w:rPr>
        <w:t>73</w:t>
      </w:r>
      <w:r>
        <w:rPr>
          <w:noProof/>
        </w:rPr>
        <w:fldChar w:fldCharType="end"/>
      </w:r>
    </w:p>
    <w:p w14:paraId="183BB150"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_Toc214955308 \h </w:instrText>
      </w:r>
      <w:r>
        <w:rPr>
          <w:noProof/>
        </w:rPr>
      </w:r>
      <w:r>
        <w:rPr>
          <w:noProof/>
        </w:rPr>
        <w:fldChar w:fldCharType="separate"/>
      </w:r>
      <w:r>
        <w:rPr>
          <w:noProof/>
        </w:rPr>
        <w:t>74</w:t>
      </w:r>
      <w:r>
        <w:rPr>
          <w:noProof/>
        </w:rPr>
        <w:fldChar w:fldCharType="end"/>
      </w:r>
    </w:p>
    <w:p w14:paraId="450E1BA9"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_Toc214955309 \h </w:instrText>
      </w:r>
      <w:r>
        <w:rPr>
          <w:noProof/>
        </w:rPr>
      </w:r>
      <w:r>
        <w:rPr>
          <w:noProof/>
        </w:rPr>
        <w:fldChar w:fldCharType="separate"/>
      </w:r>
      <w:r>
        <w:rPr>
          <w:noProof/>
        </w:rPr>
        <w:t>74</w:t>
      </w:r>
      <w:r>
        <w:rPr>
          <w:noProof/>
        </w:rPr>
        <w:fldChar w:fldCharType="end"/>
      </w:r>
    </w:p>
    <w:p w14:paraId="4947F4D1"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6.2.6.3</w:t>
      </w:r>
      <w:r>
        <w:rPr>
          <w:rFonts w:asciiTheme="minorHAnsi" w:eastAsiaTheme="minorEastAsia" w:hAnsiTheme="minorHAnsi" w:cstheme="minorBidi"/>
          <w:noProof/>
          <w:sz w:val="22"/>
          <w:szCs w:val="22"/>
          <w:lang w:val="en-US" w:eastAsia="zh-CN"/>
        </w:rPr>
        <w:tab/>
      </w:r>
      <w:r w:rsidRPr="00FF5E63">
        <w:rPr>
          <w:noProof/>
          <w:lang w:val="en-US"/>
        </w:rPr>
        <w:t>Simple data types and enumerations</w:t>
      </w:r>
      <w:r>
        <w:rPr>
          <w:noProof/>
        </w:rPr>
        <w:tab/>
      </w:r>
      <w:r>
        <w:rPr>
          <w:noProof/>
        </w:rPr>
        <w:fldChar w:fldCharType="begin"/>
      </w:r>
      <w:r>
        <w:rPr>
          <w:noProof/>
        </w:rPr>
        <w:instrText xml:space="preserve"> PAGEREF _Toc214955310 \h </w:instrText>
      </w:r>
      <w:r>
        <w:rPr>
          <w:noProof/>
        </w:rPr>
      </w:r>
      <w:r>
        <w:rPr>
          <w:noProof/>
        </w:rPr>
        <w:fldChar w:fldCharType="separate"/>
      </w:r>
      <w:r>
        <w:rPr>
          <w:noProof/>
        </w:rPr>
        <w:t>75</w:t>
      </w:r>
      <w:r>
        <w:rPr>
          <w:noProof/>
        </w:rPr>
        <w:fldChar w:fldCharType="end"/>
      </w:r>
    </w:p>
    <w:p w14:paraId="6887C845"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_Toc214955311 \h </w:instrText>
      </w:r>
      <w:r>
        <w:rPr>
          <w:noProof/>
        </w:rPr>
      </w:r>
      <w:r>
        <w:rPr>
          <w:noProof/>
        </w:rPr>
        <w:fldChar w:fldCharType="separate"/>
      </w:r>
      <w:r>
        <w:rPr>
          <w:noProof/>
        </w:rPr>
        <w:t>75</w:t>
      </w:r>
      <w:r>
        <w:rPr>
          <w:noProof/>
        </w:rPr>
        <w:fldChar w:fldCharType="end"/>
      </w:r>
    </w:p>
    <w:p w14:paraId="3C1AF0CF"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_Toc214955312 \h </w:instrText>
      </w:r>
      <w:r>
        <w:rPr>
          <w:noProof/>
        </w:rPr>
      </w:r>
      <w:r>
        <w:rPr>
          <w:noProof/>
        </w:rPr>
        <w:fldChar w:fldCharType="separate"/>
      </w:r>
      <w:r>
        <w:rPr>
          <w:noProof/>
        </w:rPr>
        <w:t>75</w:t>
      </w:r>
      <w:r>
        <w:rPr>
          <w:noProof/>
        </w:rPr>
        <w:fldChar w:fldCharType="end"/>
      </w:r>
    </w:p>
    <w:p w14:paraId="709504B2"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_Toc214955313 \h </w:instrText>
      </w:r>
      <w:r>
        <w:rPr>
          <w:noProof/>
        </w:rPr>
      </w:r>
      <w:r>
        <w:rPr>
          <w:noProof/>
        </w:rPr>
        <w:fldChar w:fldCharType="separate"/>
      </w:r>
      <w:r>
        <w:rPr>
          <w:noProof/>
        </w:rPr>
        <w:t>75</w:t>
      </w:r>
      <w:r>
        <w:rPr>
          <w:noProof/>
        </w:rPr>
        <w:fldChar w:fldCharType="end"/>
      </w:r>
    </w:p>
    <w:p w14:paraId="1FE21627"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_Toc214955314 \h </w:instrText>
      </w:r>
      <w:r>
        <w:rPr>
          <w:noProof/>
        </w:rPr>
      </w:r>
      <w:r>
        <w:rPr>
          <w:noProof/>
        </w:rPr>
        <w:fldChar w:fldCharType="separate"/>
      </w:r>
      <w:r>
        <w:rPr>
          <w:noProof/>
        </w:rPr>
        <w:t>75</w:t>
      </w:r>
      <w:r>
        <w:rPr>
          <w:noProof/>
        </w:rPr>
        <w:fldChar w:fldCharType="end"/>
      </w:r>
    </w:p>
    <w:p w14:paraId="3F78A8D0"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_Toc214955315 \h </w:instrText>
      </w:r>
      <w:r>
        <w:rPr>
          <w:noProof/>
        </w:rPr>
      </w:r>
      <w:r>
        <w:rPr>
          <w:noProof/>
        </w:rPr>
        <w:fldChar w:fldCharType="separate"/>
      </w:r>
      <w:r>
        <w:rPr>
          <w:noProof/>
        </w:rPr>
        <w:t>75</w:t>
      </w:r>
      <w:r>
        <w:rPr>
          <w:noProof/>
        </w:rPr>
        <w:fldChar w:fldCharType="end"/>
      </w:r>
    </w:p>
    <w:p w14:paraId="12F11AD1" w14:textId="77777777" w:rsidR="004E2811" w:rsidRDefault="004E2811">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_Toc214955316 \h </w:instrText>
      </w:r>
      <w:r>
        <w:rPr>
          <w:noProof/>
        </w:rPr>
      </w:r>
      <w:r>
        <w:rPr>
          <w:noProof/>
        </w:rPr>
        <w:fldChar w:fldCharType="separate"/>
      </w:r>
      <w:r>
        <w:rPr>
          <w:noProof/>
        </w:rPr>
        <w:t>75</w:t>
      </w:r>
      <w:r>
        <w:rPr>
          <w:noProof/>
        </w:rPr>
        <w:fldChar w:fldCharType="end"/>
      </w:r>
    </w:p>
    <w:p w14:paraId="469E82F1" w14:textId="77777777" w:rsidR="004E2811" w:rsidRDefault="004E2811">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_Toc214955317 \h </w:instrText>
      </w:r>
      <w:r>
        <w:rPr>
          <w:noProof/>
        </w:rPr>
      </w:r>
      <w:r>
        <w:rPr>
          <w:noProof/>
        </w:rPr>
        <w:fldChar w:fldCharType="separate"/>
      </w:r>
      <w:r>
        <w:rPr>
          <w:noProof/>
        </w:rPr>
        <w:t>75</w:t>
      </w:r>
      <w:r>
        <w:rPr>
          <w:noProof/>
        </w:rPr>
        <w:fldChar w:fldCharType="end"/>
      </w:r>
    </w:p>
    <w:p w14:paraId="4A12282C" w14:textId="77777777" w:rsidR="004E2811" w:rsidRDefault="004E2811">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_Toc214955318 \h </w:instrText>
      </w:r>
      <w:r>
        <w:rPr>
          <w:noProof/>
        </w:rPr>
      </w:r>
      <w:r>
        <w:rPr>
          <w:noProof/>
        </w:rPr>
        <w:fldChar w:fldCharType="separate"/>
      </w:r>
      <w:r>
        <w:rPr>
          <w:noProof/>
        </w:rPr>
        <w:t>75</w:t>
      </w:r>
      <w:r>
        <w:rPr>
          <w:noProof/>
        </w:rPr>
        <w:fldChar w:fldCharType="end"/>
      </w:r>
    </w:p>
    <w:p w14:paraId="359C0AE8" w14:textId="77777777" w:rsidR="004E2811" w:rsidRDefault="004E2811">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_Toc214955319 \h </w:instrText>
      </w:r>
      <w:r>
        <w:rPr>
          <w:noProof/>
        </w:rPr>
      </w:r>
      <w:r>
        <w:rPr>
          <w:noProof/>
        </w:rPr>
        <w:fldChar w:fldCharType="separate"/>
      </w:r>
      <w:r>
        <w:rPr>
          <w:noProof/>
        </w:rPr>
        <w:t>76</w:t>
      </w:r>
      <w:r>
        <w:rPr>
          <w:noProof/>
        </w:rPr>
        <w:fldChar w:fldCharType="end"/>
      </w:r>
    </w:p>
    <w:p w14:paraId="3E5B47D7" w14:textId="77777777" w:rsidR="004E2811" w:rsidRDefault="004E2811">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_Toc214955320 \h </w:instrText>
      </w:r>
      <w:r>
        <w:rPr>
          <w:noProof/>
        </w:rPr>
      </w:r>
      <w:r>
        <w:rPr>
          <w:noProof/>
        </w:rPr>
        <w:fldChar w:fldCharType="separate"/>
      </w:r>
      <w:r>
        <w:rPr>
          <w:noProof/>
        </w:rPr>
        <w:t>76</w:t>
      </w:r>
      <w:r>
        <w:rPr>
          <w:noProof/>
        </w:rPr>
        <w:fldChar w:fldCharType="end"/>
      </w:r>
    </w:p>
    <w:p w14:paraId="4EDFC99D" w14:textId="77777777" w:rsidR="004E2811" w:rsidRDefault="004E2811">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_Toc214955321 \h </w:instrText>
      </w:r>
      <w:r>
        <w:rPr>
          <w:noProof/>
        </w:rPr>
      </w:r>
      <w:r>
        <w:rPr>
          <w:noProof/>
        </w:rPr>
        <w:fldChar w:fldCharType="separate"/>
      </w:r>
      <w:r>
        <w:rPr>
          <w:noProof/>
        </w:rPr>
        <w:t>76</w:t>
      </w:r>
      <w:r>
        <w:rPr>
          <w:noProof/>
        </w:rPr>
        <w:fldChar w:fldCharType="end"/>
      </w:r>
    </w:p>
    <w:p w14:paraId="7A4662F3" w14:textId="77777777" w:rsidR="004E2811" w:rsidRDefault="004E2811">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_Toc214955322 \h </w:instrText>
      </w:r>
      <w:r>
        <w:rPr>
          <w:noProof/>
        </w:rPr>
      </w:r>
      <w:r>
        <w:rPr>
          <w:noProof/>
        </w:rPr>
        <w:fldChar w:fldCharType="separate"/>
      </w:r>
      <w:r>
        <w:rPr>
          <w:noProof/>
        </w:rPr>
        <w:t>76</w:t>
      </w:r>
      <w:r>
        <w:rPr>
          <w:noProof/>
        </w:rPr>
        <w:fldChar w:fldCharType="end"/>
      </w:r>
    </w:p>
    <w:p w14:paraId="794EF916" w14:textId="77777777" w:rsidR="004E2811" w:rsidRDefault="004E2811">
      <w:pPr>
        <w:pStyle w:val="TOC3"/>
        <w:rPr>
          <w:rFonts w:asciiTheme="minorHAnsi" w:eastAsiaTheme="minorEastAsia" w:hAnsiTheme="minorHAnsi" w:cstheme="minorBidi"/>
          <w:noProof/>
          <w:sz w:val="22"/>
          <w:szCs w:val="22"/>
          <w:lang w:val="en-US" w:eastAsia="zh-CN"/>
        </w:rPr>
      </w:pPr>
      <w:r w:rsidRPr="00FF5E63">
        <w:rPr>
          <w:noProof/>
          <w:lang w:val="en-US"/>
        </w:rPr>
        <w:t>6.2.10</w:t>
      </w:r>
      <w:r>
        <w:rPr>
          <w:rFonts w:asciiTheme="minorHAnsi" w:eastAsiaTheme="minorEastAsia" w:hAnsiTheme="minorHAnsi" w:cstheme="minorBidi"/>
          <w:noProof/>
          <w:sz w:val="22"/>
          <w:szCs w:val="22"/>
          <w:lang w:val="en-US" w:eastAsia="zh-CN"/>
        </w:rPr>
        <w:tab/>
      </w:r>
      <w:r w:rsidRPr="00FF5E63">
        <w:rPr>
          <w:noProof/>
          <w:lang w:val="en-US"/>
        </w:rPr>
        <w:t>HTTP redirection</w:t>
      </w:r>
      <w:r>
        <w:rPr>
          <w:noProof/>
        </w:rPr>
        <w:tab/>
      </w:r>
      <w:r>
        <w:rPr>
          <w:noProof/>
        </w:rPr>
        <w:fldChar w:fldCharType="begin"/>
      </w:r>
      <w:r>
        <w:rPr>
          <w:noProof/>
        </w:rPr>
        <w:instrText xml:space="preserve"> PAGEREF _Toc214955323 \h </w:instrText>
      </w:r>
      <w:r>
        <w:rPr>
          <w:noProof/>
        </w:rPr>
      </w:r>
      <w:r>
        <w:rPr>
          <w:noProof/>
        </w:rPr>
        <w:fldChar w:fldCharType="separate"/>
      </w:r>
      <w:r>
        <w:rPr>
          <w:noProof/>
        </w:rPr>
        <w:t>77</w:t>
      </w:r>
      <w:r>
        <w:rPr>
          <w:noProof/>
        </w:rPr>
        <w:fldChar w:fldCharType="end"/>
      </w:r>
    </w:p>
    <w:p w14:paraId="65B6C816" w14:textId="77777777" w:rsidR="004E2811" w:rsidRDefault="004E2811">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_Toc214955324 \h </w:instrText>
      </w:r>
      <w:r>
        <w:rPr>
          <w:noProof/>
        </w:rPr>
      </w:r>
      <w:r>
        <w:rPr>
          <w:noProof/>
        </w:rPr>
        <w:fldChar w:fldCharType="separate"/>
      </w:r>
      <w:r>
        <w:rPr>
          <w:noProof/>
        </w:rPr>
        <w:t>78</w:t>
      </w:r>
      <w:r>
        <w:rPr>
          <w:noProof/>
        </w:rPr>
        <w:fldChar w:fldCharType="end"/>
      </w:r>
    </w:p>
    <w:p w14:paraId="3026E104" w14:textId="77777777" w:rsidR="004E2811" w:rsidRDefault="004E2811">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_Toc214955325 \h </w:instrText>
      </w:r>
      <w:r>
        <w:rPr>
          <w:noProof/>
        </w:rPr>
      </w:r>
      <w:r>
        <w:rPr>
          <w:noProof/>
        </w:rPr>
        <w:fldChar w:fldCharType="separate"/>
      </w:r>
      <w:r>
        <w:rPr>
          <w:noProof/>
        </w:rPr>
        <w:t>78</w:t>
      </w:r>
      <w:r>
        <w:rPr>
          <w:noProof/>
        </w:rPr>
        <w:fldChar w:fldCharType="end"/>
      </w:r>
    </w:p>
    <w:p w14:paraId="5E9314F1" w14:textId="77777777" w:rsidR="004E2811" w:rsidRDefault="004E2811">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_Toc214955326 \h </w:instrText>
      </w:r>
      <w:r>
        <w:rPr>
          <w:noProof/>
        </w:rPr>
      </w:r>
      <w:r>
        <w:rPr>
          <w:noProof/>
        </w:rPr>
        <w:fldChar w:fldCharType="separate"/>
      </w:r>
      <w:r>
        <w:rPr>
          <w:noProof/>
        </w:rPr>
        <w:t>78</w:t>
      </w:r>
      <w:r>
        <w:rPr>
          <w:noProof/>
        </w:rPr>
        <w:fldChar w:fldCharType="end"/>
      </w:r>
    </w:p>
    <w:p w14:paraId="4B974E1F" w14:textId="77777777" w:rsidR="004E2811" w:rsidRDefault="004E2811">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_Toc214955327 \h </w:instrText>
      </w:r>
      <w:r>
        <w:rPr>
          <w:noProof/>
        </w:rPr>
      </w:r>
      <w:r>
        <w:rPr>
          <w:noProof/>
        </w:rPr>
        <w:fldChar w:fldCharType="separate"/>
      </w:r>
      <w:r>
        <w:rPr>
          <w:noProof/>
        </w:rPr>
        <w:t>87</w:t>
      </w:r>
      <w:r>
        <w:rPr>
          <w:noProof/>
        </w:rPr>
        <w:fldChar w:fldCharType="end"/>
      </w:r>
    </w:p>
    <w:p w14:paraId="069CDCAC" w14:textId="77777777" w:rsidR="004E2811" w:rsidRDefault="004E2811">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_Toc214955328 \h </w:instrText>
      </w:r>
      <w:r>
        <w:rPr>
          <w:noProof/>
        </w:rPr>
      </w:r>
      <w:r>
        <w:rPr>
          <w:noProof/>
        </w:rPr>
        <w:fldChar w:fldCharType="separate"/>
      </w:r>
      <w:r>
        <w:rPr>
          <w:noProof/>
        </w:rPr>
        <w:t>94</w:t>
      </w:r>
      <w:r>
        <w:rPr>
          <w:noProof/>
        </w:rPr>
        <w:fldChar w:fldCharType="end"/>
      </w:r>
    </w:p>
    <w:p w14:paraId="09B22CB4" w14:textId="6E1B6DD2"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1" w:name="foreword"/>
      <w:bookmarkStart w:id="12" w:name="_Toc2086433"/>
      <w:bookmarkStart w:id="13" w:name="_Toc35971368"/>
      <w:bookmarkStart w:id="14" w:name="_Toc70325085"/>
      <w:bookmarkStart w:id="15" w:name="_Toc81226643"/>
      <w:bookmarkStart w:id="16" w:name="_Toc93868933"/>
      <w:bookmarkStart w:id="17" w:name="_Toc148445621"/>
      <w:bookmarkStart w:id="18" w:name="_Toc191324174"/>
      <w:bookmarkStart w:id="19" w:name="_Toc214955144"/>
      <w:bookmarkEnd w:id="11"/>
      <w:r w:rsidRPr="00C12AA7">
        <w:t>Foreword</w:t>
      </w:r>
      <w:bookmarkEnd w:id="12"/>
      <w:bookmarkEnd w:id="13"/>
      <w:bookmarkEnd w:id="14"/>
      <w:bookmarkEnd w:id="15"/>
      <w:bookmarkEnd w:id="16"/>
      <w:bookmarkEnd w:id="17"/>
      <w:bookmarkEnd w:id="18"/>
      <w:bookmarkEnd w:id="19"/>
    </w:p>
    <w:p w14:paraId="5618CE7C" w14:textId="77777777" w:rsidR="00080512" w:rsidRPr="00C12AA7" w:rsidRDefault="00080512">
      <w:r w:rsidRPr="00C12AA7">
        <w:t xml:space="preserve">This Technical </w:t>
      </w:r>
      <w:bookmarkStart w:id="20" w:name="spectype3"/>
      <w:r w:rsidRPr="00C12AA7">
        <w:t>Specification</w:t>
      </w:r>
      <w:bookmarkEnd w:id="20"/>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21" w:name="introduction"/>
      <w:bookmarkEnd w:id="21"/>
      <w:r w:rsidRPr="00C12AA7">
        <w:br w:type="page"/>
      </w:r>
      <w:bookmarkStart w:id="22" w:name="_Toc510696578"/>
      <w:bookmarkStart w:id="23" w:name="_Toc35971370"/>
      <w:bookmarkStart w:id="24" w:name="_Toc70325087"/>
      <w:bookmarkStart w:id="25" w:name="_Toc81226645"/>
      <w:bookmarkStart w:id="26" w:name="_Toc93868934"/>
      <w:bookmarkStart w:id="27" w:name="_Toc148445622"/>
      <w:bookmarkStart w:id="28" w:name="_Toc191324175"/>
      <w:bookmarkStart w:id="29" w:name="_Toc214955145"/>
      <w:r w:rsidRPr="00C12AA7">
        <w:t>1</w:t>
      </w:r>
      <w:r w:rsidRPr="00C12AA7">
        <w:tab/>
        <w:t>Scope</w:t>
      </w:r>
      <w:bookmarkEnd w:id="22"/>
      <w:bookmarkEnd w:id="23"/>
      <w:bookmarkEnd w:id="24"/>
      <w:bookmarkEnd w:id="25"/>
      <w:bookmarkEnd w:id="26"/>
      <w:bookmarkEnd w:id="27"/>
      <w:bookmarkEnd w:id="28"/>
      <w:bookmarkEnd w:id="29"/>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30" w:name="_Toc510696579"/>
      <w:bookmarkStart w:id="31" w:name="_Toc35971371"/>
      <w:bookmarkStart w:id="32" w:name="_Toc70325088"/>
      <w:bookmarkStart w:id="33" w:name="_Toc81226646"/>
      <w:bookmarkStart w:id="34" w:name="_Toc93868935"/>
      <w:bookmarkStart w:id="35" w:name="_Toc148445623"/>
      <w:bookmarkStart w:id="36" w:name="_Toc191324176"/>
      <w:bookmarkStart w:id="37" w:name="_Toc214955146"/>
      <w:r w:rsidRPr="00C12AA7">
        <w:t>2</w:t>
      </w:r>
      <w:r w:rsidRPr="00C12AA7">
        <w:tab/>
        <w:t>References</w:t>
      </w:r>
      <w:bookmarkEnd w:id="30"/>
      <w:bookmarkEnd w:id="31"/>
      <w:bookmarkEnd w:id="32"/>
      <w:bookmarkEnd w:id="33"/>
      <w:bookmarkEnd w:id="34"/>
      <w:bookmarkEnd w:id="35"/>
      <w:bookmarkEnd w:id="36"/>
      <w:bookmarkEnd w:id="37"/>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8"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8"/>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9" w:name="_Toc510696580"/>
      <w:bookmarkStart w:id="40" w:name="_Toc35971372"/>
      <w:bookmarkStart w:id="41"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2D81A4A0" w:rsidR="00306591" w:rsidRPr="00C12AA7" w:rsidRDefault="00306591" w:rsidP="004029F7">
      <w:pPr>
        <w:pStyle w:val="EX"/>
      </w:pPr>
      <w:r w:rsidRPr="00C12AA7">
        <w:t>[</w:t>
      </w:r>
      <w:r w:rsidR="00950A24" w:rsidRPr="00C12AA7">
        <w:t>15</w:t>
      </w:r>
      <w:r w:rsidRPr="00C12AA7">
        <w:t>]</w:t>
      </w:r>
      <w:r w:rsidRPr="00C12AA7">
        <w:tab/>
      </w:r>
      <w:r w:rsidR="00282356">
        <w:t>Void</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03BDC3F7" w:rsidR="008621BA" w:rsidRPr="00C12AA7" w:rsidRDefault="008621BA" w:rsidP="008621BA">
      <w:pPr>
        <w:pStyle w:val="EX"/>
      </w:pPr>
      <w:r w:rsidRPr="00C12AA7">
        <w:t>[17]</w:t>
      </w:r>
      <w:r w:rsidRPr="00C12AA7">
        <w:tab/>
      </w:r>
      <w:r w:rsidR="00282356">
        <w:t>Void</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42" w:name="_Toc81226647"/>
      <w:bookmarkStart w:id="43" w:name="_Toc93868936"/>
      <w:bookmarkStart w:id="44" w:name="_Toc148445624"/>
      <w:bookmarkStart w:id="45" w:name="_Toc191324177"/>
      <w:bookmarkStart w:id="46" w:name="_Toc214955147"/>
      <w:r w:rsidRPr="00C12AA7">
        <w:t>3</w:t>
      </w:r>
      <w:r w:rsidRPr="00C12AA7">
        <w:tab/>
        <w:t>Definitions, abbreviations</w:t>
      </w:r>
      <w:bookmarkEnd w:id="39"/>
      <w:bookmarkEnd w:id="40"/>
      <w:bookmarkEnd w:id="41"/>
      <w:bookmarkEnd w:id="42"/>
      <w:bookmarkEnd w:id="43"/>
      <w:bookmarkEnd w:id="44"/>
      <w:bookmarkEnd w:id="45"/>
      <w:bookmarkEnd w:id="46"/>
    </w:p>
    <w:p w14:paraId="53753FD6" w14:textId="77777777" w:rsidR="008A6D4A" w:rsidRPr="00C12AA7" w:rsidRDefault="008A6D4A" w:rsidP="001773FF">
      <w:pPr>
        <w:pStyle w:val="Heading2"/>
      </w:pPr>
      <w:bookmarkStart w:id="47" w:name="_Toc510696581"/>
      <w:bookmarkStart w:id="48" w:name="_Toc35971373"/>
      <w:bookmarkStart w:id="49" w:name="_Toc70325090"/>
      <w:bookmarkStart w:id="50" w:name="_Toc81226648"/>
      <w:bookmarkStart w:id="51" w:name="_Toc93868937"/>
      <w:bookmarkStart w:id="52" w:name="_Toc148445625"/>
      <w:bookmarkStart w:id="53" w:name="_Toc191324178"/>
      <w:bookmarkStart w:id="54" w:name="_Toc214955148"/>
      <w:r w:rsidRPr="00C12AA7">
        <w:t>3.1</w:t>
      </w:r>
      <w:r w:rsidRPr="00C12AA7">
        <w:tab/>
        <w:t>Definitions</w:t>
      </w:r>
      <w:bookmarkEnd w:id="47"/>
      <w:bookmarkEnd w:id="48"/>
      <w:bookmarkEnd w:id="49"/>
      <w:bookmarkEnd w:id="50"/>
      <w:bookmarkEnd w:id="51"/>
      <w:bookmarkEnd w:id="52"/>
      <w:bookmarkEnd w:id="53"/>
      <w:bookmarkEnd w:id="54"/>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55" w:name="_Toc510696583"/>
      <w:bookmarkStart w:id="56" w:name="_Toc35971375"/>
      <w:bookmarkStart w:id="57" w:name="_Toc70325091"/>
      <w:bookmarkStart w:id="58" w:name="_Toc81226649"/>
      <w:bookmarkStart w:id="59" w:name="_Toc93868938"/>
      <w:bookmarkStart w:id="60" w:name="_Toc148445626"/>
      <w:bookmarkStart w:id="61" w:name="_Toc191324179"/>
      <w:bookmarkStart w:id="62" w:name="_Toc214955149"/>
      <w:r w:rsidRPr="00C12AA7">
        <w:t>3.</w:t>
      </w:r>
      <w:r w:rsidR="00DC3503" w:rsidRPr="00C12AA7">
        <w:t>2</w:t>
      </w:r>
      <w:r w:rsidRPr="00C12AA7">
        <w:tab/>
        <w:t>Abbreviations</w:t>
      </w:r>
      <w:bookmarkEnd w:id="55"/>
      <w:bookmarkEnd w:id="56"/>
      <w:bookmarkEnd w:id="57"/>
      <w:bookmarkEnd w:id="58"/>
      <w:bookmarkEnd w:id="59"/>
      <w:bookmarkEnd w:id="60"/>
      <w:bookmarkEnd w:id="61"/>
      <w:bookmarkEnd w:id="62"/>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63" w:name="_Toc510696584"/>
      <w:bookmarkStart w:id="64" w:name="_Toc35971376"/>
      <w:bookmarkStart w:id="65" w:name="_Toc70325092"/>
      <w:bookmarkStart w:id="66"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7" w:name="_Toc93868939"/>
      <w:bookmarkStart w:id="68"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9" w:name="_Toc191324180"/>
      <w:bookmarkStart w:id="70" w:name="_Toc214955150"/>
      <w:r w:rsidRPr="00C12AA7">
        <w:t>4</w:t>
      </w:r>
      <w:r w:rsidRPr="00C12AA7">
        <w:tab/>
        <w:t>Overview</w:t>
      </w:r>
      <w:bookmarkEnd w:id="63"/>
      <w:bookmarkEnd w:id="64"/>
      <w:bookmarkEnd w:id="65"/>
      <w:bookmarkEnd w:id="66"/>
      <w:bookmarkEnd w:id="67"/>
      <w:bookmarkEnd w:id="68"/>
      <w:bookmarkEnd w:id="69"/>
      <w:bookmarkEnd w:id="70"/>
    </w:p>
    <w:p w14:paraId="121421BE" w14:textId="77777777" w:rsidR="00487F40" w:rsidRPr="00C12AA7" w:rsidRDefault="00487F40" w:rsidP="001773FF">
      <w:pPr>
        <w:pStyle w:val="Heading2"/>
        <w:rPr>
          <w:lang w:eastAsia="zh-CN"/>
        </w:rPr>
      </w:pPr>
      <w:bookmarkStart w:id="71" w:name="_Toc93868940"/>
      <w:bookmarkStart w:id="72" w:name="_Toc148445628"/>
      <w:bookmarkStart w:id="73" w:name="_Toc191324181"/>
      <w:bookmarkStart w:id="74" w:name="_Toc214955151"/>
      <w:r w:rsidRPr="00C12AA7">
        <w:rPr>
          <w:rFonts w:hint="eastAsia"/>
          <w:lang w:eastAsia="zh-CN"/>
        </w:rPr>
        <w:t>4</w:t>
      </w:r>
      <w:r w:rsidRPr="00C12AA7">
        <w:t>.1</w:t>
      </w:r>
      <w:r w:rsidRPr="00C12AA7">
        <w:tab/>
      </w:r>
      <w:r w:rsidRPr="00C12AA7">
        <w:rPr>
          <w:lang w:eastAsia="zh-CN"/>
        </w:rPr>
        <w:t>General</w:t>
      </w:r>
      <w:bookmarkEnd w:id="71"/>
      <w:bookmarkEnd w:id="72"/>
      <w:bookmarkEnd w:id="73"/>
      <w:bookmarkEnd w:id="74"/>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2pt;height:200.6pt" o:ole="">
            <v:imagedata r:id="rId13" o:title=""/>
          </v:shape>
          <o:OLEObject Type="Embed" ProgID="Visio.Drawing.15" ShapeID="_x0000_i1027" DrawAspect="Content" ObjectID="_1825853603"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75" w:name="_Toc148445629"/>
      <w:bookmarkStart w:id="76" w:name="_Toc191324182"/>
      <w:bookmarkStart w:id="77" w:name="_Toc214955152"/>
      <w:bookmarkStart w:id="78" w:name="_Toc93868941"/>
      <w:r w:rsidRPr="00C12AA7">
        <w:rPr>
          <w:rFonts w:hint="eastAsia"/>
          <w:lang w:eastAsia="zh-CN"/>
        </w:rPr>
        <w:t>4</w:t>
      </w:r>
      <w:r w:rsidRPr="00C12AA7">
        <w:t>.1A</w:t>
      </w:r>
      <w:r w:rsidRPr="00C12AA7">
        <w:tab/>
        <w:t>NSAC Architecture Options</w:t>
      </w:r>
      <w:bookmarkEnd w:id="75"/>
      <w:bookmarkEnd w:id="76"/>
      <w:bookmarkEnd w:id="77"/>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79"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80" w:name="_Toc191324183"/>
      <w:bookmarkStart w:id="81" w:name="_Toc214955153"/>
      <w:r w:rsidRPr="00C12AA7">
        <w:rPr>
          <w:rFonts w:hint="eastAsia"/>
          <w:lang w:eastAsia="zh-CN"/>
        </w:rPr>
        <w:t>4</w:t>
      </w:r>
      <w:r w:rsidRPr="00C12AA7">
        <w:t>.2</w:t>
      </w:r>
      <w:r w:rsidRPr="00C12AA7">
        <w:tab/>
      </w:r>
      <w:r w:rsidRPr="00C12AA7">
        <w:rPr>
          <w:rFonts w:hint="eastAsia"/>
          <w:lang w:eastAsia="zh-CN"/>
        </w:rPr>
        <w:t xml:space="preserve">NSAC support in </w:t>
      </w:r>
      <w:r w:rsidRPr="00C12AA7">
        <w:rPr>
          <w:lang w:eastAsia="zh-CN"/>
        </w:rPr>
        <w:t>roaming</w:t>
      </w:r>
      <w:bookmarkEnd w:id="78"/>
      <w:bookmarkEnd w:id="79"/>
      <w:bookmarkEnd w:id="80"/>
      <w:bookmarkEnd w:id="81"/>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82" w:name="_Toc148445631"/>
      <w:bookmarkStart w:id="83" w:name="_Toc191324184"/>
      <w:bookmarkStart w:id="84" w:name="_Toc21495515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82"/>
      <w:bookmarkEnd w:id="83"/>
      <w:bookmarkEnd w:id="84"/>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85" w:name="_Toc191324185"/>
      <w:bookmarkStart w:id="86" w:name="_Toc21495515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85"/>
      <w:bookmarkEnd w:id="86"/>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87" w:name="_Toc510696585"/>
      <w:bookmarkStart w:id="88" w:name="_Toc35971377"/>
      <w:bookmarkStart w:id="89" w:name="_Toc70325093"/>
      <w:bookmarkStart w:id="90" w:name="_Toc81226651"/>
      <w:bookmarkStart w:id="91" w:name="_Toc93868942"/>
      <w:bookmarkStart w:id="92" w:name="_Toc148445632"/>
      <w:bookmarkStart w:id="93" w:name="_Toc191324186"/>
      <w:bookmarkStart w:id="94" w:name="_Toc214955156"/>
      <w:r w:rsidRPr="00C12AA7">
        <w:t>5</w:t>
      </w:r>
      <w:r w:rsidRPr="00C12AA7">
        <w:tab/>
        <w:t xml:space="preserve">Services offered by the </w:t>
      </w:r>
      <w:bookmarkEnd w:id="87"/>
      <w:bookmarkEnd w:id="88"/>
      <w:r w:rsidR="00997B58" w:rsidRPr="00C12AA7">
        <w:t>NSACF</w:t>
      </w:r>
      <w:bookmarkEnd w:id="89"/>
      <w:bookmarkEnd w:id="90"/>
      <w:bookmarkEnd w:id="91"/>
      <w:bookmarkEnd w:id="92"/>
      <w:bookmarkEnd w:id="93"/>
      <w:bookmarkEnd w:id="94"/>
    </w:p>
    <w:p w14:paraId="2FAAB735" w14:textId="77777777" w:rsidR="008A6D4A" w:rsidRPr="00C12AA7" w:rsidRDefault="008A6D4A" w:rsidP="001773FF">
      <w:pPr>
        <w:pStyle w:val="Heading2"/>
      </w:pPr>
      <w:bookmarkStart w:id="95" w:name="_Toc510696586"/>
      <w:bookmarkStart w:id="96" w:name="_Toc35971378"/>
      <w:bookmarkStart w:id="97" w:name="_Toc70325094"/>
      <w:bookmarkStart w:id="98" w:name="_Toc81226652"/>
      <w:bookmarkStart w:id="99" w:name="_Toc93868943"/>
      <w:bookmarkStart w:id="100" w:name="_Toc148445633"/>
      <w:bookmarkStart w:id="101" w:name="_Toc191324187"/>
      <w:bookmarkStart w:id="102" w:name="_Toc214955157"/>
      <w:r w:rsidRPr="00C12AA7">
        <w:t>5.1</w:t>
      </w:r>
      <w:r w:rsidRPr="00C12AA7">
        <w:tab/>
        <w:t>Introduction</w:t>
      </w:r>
      <w:bookmarkEnd w:id="95"/>
      <w:bookmarkEnd w:id="96"/>
      <w:bookmarkEnd w:id="97"/>
      <w:bookmarkEnd w:id="98"/>
      <w:bookmarkEnd w:id="99"/>
      <w:bookmarkEnd w:id="100"/>
      <w:bookmarkEnd w:id="101"/>
      <w:bookmarkEnd w:id="102"/>
    </w:p>
    <w:p w14:paraId="676309B3" w14:textId="77777777" w:rsidR="00FC45B5" w:rsidRPr="00C12AA7" w:rsidRDefault="00FC45B5" w:rsidP="00FC45B5">
      <w:pPr>
        <w:rPr>
          <w:lang w:val="en-US"/>
        </w:rPr>
      </w:pPr>
      <w:bookmarkStart w:id="103" w:name="_Toc510696587"/>
      <w:bookmarkStart w:id="104" w:name="_Toc35971379"/>
      <w:r w:rsidRPr="00C12AA7">
        <w:rPr>
          <w:lang w:val="en-US"/>
        </w:rPr>
        <w:t>The NSACF supports the following services.</w:t>
      </w:r>
    </w:p>
    <w:p w14:paraId="5D781947" w14:textId="77777777" w:rsidR="00FC45B5" w:rsidRPr="00C12AA7" w:rsidRDefault="00FC45B5" w:rsidP="00FC45B5">
      <w:pPr>
        <w:pStyle w:val="TH"/>
      </w:pPr>
      <w:r w:rsidRPr="00C12AA7">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5" w:name="_Toc70325095"/>
      <w:bookmarkStart w:id="106" w:name="_Toc81226653"/>
      <w:bookmarkStart w:id="107" w:name="_Toc93868944"/>
      <w:bookmarkStart w:id="108" w:name="_Toc148445634"/>
      <w:bookmarkStart w:id="109" w:name="_Toc191324188"/>
      <w:bookmarkStart w:id="110" w:name="_Toc214955158"/>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03"/>
      <w:bookmarkEnd w:id="104"/>
      <w:bookmarkEnd w:id="105"/>
      <w:bookmarkEnd w:id="106"/>
      <w:bookmarkEnd w:id="107"/>
      <w:bookmarkEnd w:id="108"/>
      <w:bookmarkEnd w:id="109"/>
      <w:bookmarkEnd w:id="110"/>
    </w:p>
    <w:p w14:paraId="273A6649" w14:textId="77777777" w:rsidR="008A6D4A" w:rsidRPr="00C12AA7" w:rsidRDefault="008A6D4A" w:rsidP="001773FF">
      <w:pPr>
        <w:pStyle w:val="Heading3"/>
      </w:pPr>
      <w:bookmarkStart w:id="111" w:name="_Toc510696588"/>
      <w:bookmarkStart w:id="112" w:name="_Toc35971380"/>
      <w:bookmarkStart w:id="113" w:name="_Toc70325096"/>
      <w:bookmarkStart w:id="114" w:name="_Toc81226654"/>
      <w:bookmarkStart w:id="115" w:name="_Toc93868945"/>
      <w:bookmarkStart w:id="116" w:name="_Toc148445635"/>
      <w:bookmarkStart w:id="117" w:name="_Toc191324189"/>
      <w:bookmarkStart w:id="118" w:name="_Toc214955159"/>
      <w:r w:rsidRPr="00C12AA7">
        <w:t>5.2.1</w:t>
      </w:r>
      <w:r w:rsidRPr="00C12AA7">
        <w:tab/>
        <w:t>Service Description</w:t>
      </w:r>
      <w:bookmarkEnd w:id="111"/>
      <w:bookmarkEnd w:id="112"/>
      <w:bookmarkEnd w:id="113"/>
      <w:bookmarkEnd w:id="114"/>
      <w:bookmarkEnd w:id="115"/>
      <w:bookmarkEnd w:id="116"/>
      <w:bookmarkEnd w:id="117"/>
      <w:bookmarkEnd w:id="118"/>
    </w:p>
    <w:p w14:paraId="3B6AD0E9" w14:textId="78B73FEA" w:rsidR="00401587" w:rsidRPr="00C12AA7" w:rsidRDefault="00401587" w:rsidP="00401587">
      <w:bookmarkStart w:id="119" w:name="_Toc510696589"/>
      <w:bookmarkStart w:id="120"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21" w:name="_Toc70325097"/>
      <w:bookmarkStart w:id="122" w:name="_Toc81226655"/>
      <w:bookmarkStart w:id="123"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24" w:name="_Toc148445636"/>
      <w:bookmarkStart w:id="125" w:name="_Toc191324190"/>
      <w:bookmarkStart w:id="126" w:name="_Toc214955160"/>
      <w:r w:rsidRPr="00C12AA7">
        <w:t>5.2.2</w:t>
      </w:r>
      <w:r w:rsidRPr="00C12AA7">
        <w:tab/>
        <w:t>Service Operations</w:t>
      </w:r>
      <w:bookmarkEnd w:id="119"/>
      <w:bookmarkEnd w:id="120"/>
      <w:bookmarkEnd w:id="121"/>
      <w:bookmarkEnd w:id="122"/>
      <w:bookmarkEnd w:id="123"/>
      <w:bookmarkEnd w:id="124"/>
      <w:bookmarkEnd w:id="125"/>
      <w:bookmarkEnd w:id="126"/>
    </w:p>
    <w:p w14:paraId="28DEDDB0" w14:textId="77777777" w:rsidR="008A6D4A" w:rsidRPr="00C12AA7" w:rsidRDefault="008A6D4A" w:rsidP="001773FF">
      <w:pPr>
        <w:pStyle w:val="Heading4"/>
      </w:pPr>
      <w:bookmarkStart w:id="127" w:name="_Toc510696590"/>
      <w:bookmarkStart w:id="128" w:name="_Toc35971382"/>
      <w:bookmarkStart w:id="129" w:name="_Toc70325098"/>
      <w:bookmarkStart w:id="130" w:name="_Toc81226656"/>
      <w:bookmarkStart w:id="131" w:name="_Toc93868947"/>
      <w:bookmarkStart w:id="132" w:name="_Toc148445637"/>
      <w:bookmarkStart w:id="133" w:name="_Toc191324191"/>
      <w:bookmarkStart w:id="134" w:name="_Toc214955161"/>
      <w:r w:rsidRPr="00C12AA7">
        <w:t>5.2.2.1</w:t>
      </w:r>
      <w:r w:rsidRPr="00C12AA7">
        <w:tab/>
        <w:t>Introduction</w:t>
      </w:r>
      <w:bookmarkEnd w:id="127"/>
      <w:bookmarkEnd w:id="128"/>
      <w:bookmarkEnd w:id="129"/>
      <w:bookmarkEnd w:id="130"/>
      <w:bookmarkEnd w:id="131"/>
      <w:bookmarkEnd w:id="132"/>
      <w:bookmarkEnd w:id="133"/>
      <w:bookmarkEnd w:id="134"/>
    </w:p>
    <w:p w14:paraId="3CD288D8" w14:textId="10DA55D2" w:rsidR="00EC7932" w:rsidRPr="00C12AA7" w:rsidRDefault="00EC7932" w:rsidP="00EC7932">
      <w:pPr>
        <w:rPr>
          <w:lang w:val="en-US"/>
        </w:rPr>
      </w:pPr>
      <w:bookmarkStart w:id="135" w:name="_Toc510696591"/>
      <w:bookmarkStart w:id="136"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37" w:name="_Toc70325099"/>
      <w:bookmarkStart w:id="138" w:name="_Toc81226657"/>
      <w:bookmarkStart w:id="139" w:name="_Toc93868948"/>
      <w:bookmarkStart w:id="140" w:name="_Toc148445638"/>
      <w:bookmarkStart w:id="141" w:name="_Toc191324192"/>
      <w:bookmarkStart w:id="142" w:name="_Toc214955162"/>
      <w:r w:rsidRPr="00C12AA7">
        <w:t>5.2.2.2</w:t>
      </w:r>
      <w:r w:rsidRPr="00C12AA7">
        <w:tab/>
      </w:r>
      <w:bookmarkEnd w:id="135"/>
      <w:bookmarkEnd w:id="136"/>
      <w:r w:rsidR="00577306" w:rsidRPr="00C12AA7">
        <w:t>NumOfUEsUpdate</w:t>
      </w:r>
      <w:bookmarkEnd w:id="137"/>
      <w:bookmarkEnd w:id="138"/>
      <w:bookmarkEnd w:id="139"/>
      <w:bookmarkEnd w:id="140"/>
      <w:bookmarkEnd w:id="141"/>
      <w:bookmarkEnd w:id="142"/>
    </w:p>
    <w:p w14:paraId="0C9B3676" w14:textId="77777777" w:rsidR="008A6D4A" w:rsidRPr="00C12AA7" w:rsidRDefault="008A6D4A" w:rsidP="001773FF">
      <w:pPr>
        <w:pStyle w:val="Heading5"/>
      </w:pPr>
      <w:bookmarkStart w:id="143" w:name="_Toc510696592"/>
      <w:bookmarkStart w:id="144" w:name="_Toc35971384"/>
      <w:bookmarkStart w:id="145" w:name="_Toc70325100"/>
      <w:bookmarkStart w:id="146" w:name="_Toc81226658"/>
      <w:bookmarkStart w:id="147" w:name="_Toc93868949"/>
      <w:bookmarkStart w:id="148" w:name="_Toc148445639"/>
      <w:bookmarkStart w:id="149" w:name="_Toc191324193"/>
      <w:bookmarkStart w:id="150" w:name="_Toc214955163"/>
      <w:r w:rsidRPr="00C12AA7">
        <w:t>5.2.2.2.1</w:t>
      </w:r>
      <w:r w:rsidRPr="00C12AA7">
        <w:tab/>
        <w:t>General</w:t>
      </w:r>
      <w:bookmarkEnd w:id="143"/>
      <w:bookmarkEnd w:id="144"/>
      <w:bookmarkEnd w:id="145"/>
      <w:bookmarkEnd w:id="146"/>
      <w:bookmarkEnd w:id="147"/>
      <w:bookmarkEnd w:id="148"/>
      <w:bookmarkEnd w:id="149"/>
      <w:bookmarkEnd w:id="150"/>
    </w:p>
    <w:p w14:paraId="49F18BAE" w14:textId="2D1385E3" w:rsidR="00582752" w:rsidRPr="00C12AA7" w:rsidRDefault="00582752" w:rsidP="00582752">
      <w:pPr>
        <w:rPr>
          <w:lang w:eastAsia="zh-CN"/>
        </w:rPr>
      </w:pPr>
      <w:bookmarkStart w:id="151" w:name="_Toc510696593"/>
      <w:bookmarkStart w:id="152"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53" w:name="_Toc70325101"/>
      <w:bookmarkStart w:id="154"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r w:rsidRPr="00C12AA7">
        <w:t>NumOfUEsUpdate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55" w:name="_Toc93868950"/>
      <w:bookmarkStart w:id="156" w:name="_Toc148445640"/>
      <w:bookmarkStart w:id="157" w:name="_Toc191324194"/>
      <w:bookmarkStart w:id="158" w:name="_Toc214955164"/>
      <w:r w:rsidRPr="00C12AA7">
        <w:t>5.2.2.2.2</w:t>
      </w:r>
      <w:bookmarkEnd w:id="151"/>
      <w:bookmarkEnd w:id="152"/>
      <w:r w:rsidR="001A6C9E" w:rsidRPr="00C12AA7">
        <w:tab/>
      </w:r>
      <w:bookmarkEnd w:id="153"/>
      <w:bookmarkEnd w:id="154"/>
      <w:r w:rsidR="008D2537" w:rsidRPr="00C12AA7">
        <w:t>NSAC</w:t>
      </w:r>
      <w:r w:rsidR="00A310C0" w:rsidRPr="00C12AA7">
        <w:t xml:space="preserve"> for controlling the number of UEs</w:t>
      </w:r>
      <w:bookmarkEnd w:id="155"/>
      <w:bookmarkEnd w:id="156"/>
      <w:bookmarkEnd w:id="157"/>
      <w:bookmarkEnd w:id="158"/>
    </w:p>
    <w:p w14:paraId="7DC9E8EA" w14:textId="658DB884" w:rsidR="008F3070" w:rsidRPr="00C12AA7" w:rsidRDefault="008F3070" w:rsidP="008F3070">
      <w:bookmarkStart w:id="159" w:name="_Toc510696594"/>
      <w:bookmarkStart w:id="160"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8pt;height:174.4pt" o:ole="">
            <v:imagedata r:id="rId15" o:title=""/>
          </v:shape>
          <o:OLEObject Type="Embed" ProgID="Visio.Drawing.11" ShapeID="_x0000_i1028" DrawAspect="Content" ObjectID="_1825853604"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61" w:name="_Toc510696595"/>
      <w:bookmarkStart w:id="162" w:name="_Toc35971387"/>
      <w:bookmarkStart w:id="163" w:name="_Toc70325102"/>
      <w:bookmarkEnd w:id="159"/>
      <w:bookmarkEnd w:id="160"/>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64"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65" w:name="_Toc148445641"/>
      <w:bookmarkStart w:id="166" w:name="_Toc191324195"/>
      <w:bookmarkStart w:id="167" w:name="_Toc214955165"/>
      <w:bookmarkStart w:id="168" w:name="_Toc93868951"/>
      <w:r w:rsidRPr="00C12AA7">
        <w:t>5.2.2.2.3</w:t>
      </w:r>
      <w:r w:rsidRPr="00C12AA7">
        <w:tab/>
      </w:r>
      <w:r w:rsidR="008D2537" w:rsidRPr="00C12AA7">
        <w:t>NSAC</w:t>
      </w:r>
      <w:r w:rsidRPr="00C12AA7">
        <w:t xml:space="preserve"> for controlling the number of UEs in hierarchical NSACF architecture</w:t>
      </w:r>
      <w:bookmarkEnd w:id="165"/>
      <w:bookmarkEnd w:id="166"/>
      <w:bookmarkEnd w:id="167"/>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6pt;height:195.6pt" o:ole="">
            <v:imagedata r:id="rId17" o:title=""/>
          </v:shape>
          <o:OLEObject Type="Embed" ProgID="Visio.Drawing.15" ShapeID="_x0000_i1029" DrawAspect="Content" ObjectID="_1825853605"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69" w:name="_Toc148445642"/>
      <w:bookmarkStart w:id="170" w:name="_Toc191324196"/>
      <w:bookmarkStart w:id="171" w:name="_Toc214955166"/>
      <w:r w:rsidRPr="00C12AA7">
        <w:t>5.2.2.2.4</w:t>
      </w:r>
      <w:r w:rsidRPr="00C12AA7">
        <w:tab/>
        <w:t>NSAC for controlling the number of UEs</w:t>
      </w:r>
      <w:r w:rsidRPr="00C12AA7">
        <w:rPr>
          <w:lang w:eastAsia="zh-CN"/>
        </w:rPr>
        <w:t xml:space="preserve"> with at least one PDU session/PDN connection</w:t>
      </w:r>
      <w:bookmarkEnd w:id="169"/>
      <w:bookmarkEnd w:id="170"/>
      <w:bookmarkEnd w:id="171"/>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72" w:name="_Toc144111596"/>
      <w:bookmarkStart w:id="173"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74" w:name="_Toc191324197"/>
      <w:bookmarkStart w:id="175" w:name="_Toc214955167"/>
      <w:r w:rsidRPr="00C12AA7">
        <w:t>5.2.2.2.5</w:t>
      </w:r>
      <w:r w:rsidRPr="00C12AA7">
        <w:tab/>
      </w:r>
      <w:bookmarkEnd w:id="172"/>
      <w:r w:rsidRPr="00C12AA7">
        <w:t>NSAC for controlling the number of UEs in case of VPLMN with HPLMN assistance NSAC mode</w:t>
      </w:r>
      <w:bookmarkEnd w:id="173"/>
      <w:bookmarkEnd w:id="174"/>
      <w:bookmarkEnd w:id="175"/>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6pt" o:ole="">
            <v:imagedata r:id="rId19" o:title=""/>
          </v:shape>
          <o:OLEObject Type="Embed" ProgID="Visio.Drawing.15" ShapeID="_x0000_i1030" DrawAspect="Content" ObjectID="_1825853606"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76" w:name="_Toc148445644"/>
      <w:bookmarkStart w:id="177" w:name="_Toc191324198"/>
      <w:bookmarkStart w:id="178" w:name="_Toc214955168"/>
      <w:r w:rsidRPr="00C12AA7">
        <w:t>5.2.2.3</w:t>
      </w:r>
      <w:bookmarkEnd w:id="161"/>
      <w:bookmarkEnd w:id="162"/>
      <w:r w:rsidR="001A6C9E" w:rsidRPr="00C12AA7">
        <w:tab/>
      </w:r>
      <w:r w:rsidR="00101294" w:rsidRPr="00C12AA7">
        <w:t>EACNotify</w:t>
      </w:r>
      <w:bookmarkEnd w:id="163"/>
      <w:bookmarkEnd w:id="164"/>
      <w:bookmarkEnd w:id="168"/>
      <w:bookmarkEnd w:id="176"/>
      <w:bookmarkEnd w:id="177"/>
      <w:bookmarkEnd w:id="178"/>
    </w:p>
    <w:p w14:paraId="72D91E6B" w14:textId="77777777" w:rsidR="00101294" w:rsidRPr="00C12AA7" w:rsidRDefault="00101294" w:rsidP="001773FF">
      <w:pPr>
        <w:pStyle w:val="Heading5"/>
      </w:pPr>
      <w:bookmarkStart w:id="179" w:name="_Toc70325103"/>
      <w:bookmarkStart w:id="180" w:name="_Toc81226661"/>
      <w:bookmarkStart w:id="181" w:name="_Toc93868952"/>
      <w:bookmarkStart w:id="182" w:name="_Toc148445645"/>
      <w:bookmarkStart w:id="183" w:name="_Toc191324199"/>
      <w:bookmarkStart w:id="184" w:name="_Toc214955169"/>
      <w:bookmarkStart w:id="185" w:name="_Toc510696596"/>
      <w:bookmarkStart w:id="186" w:name="_Toc35971388"/>
      <w:r w:rsidRPr="00C12AA7">
        <w:t>5.2.2.3.1</w:t>
      </w:r>
      <w:r w:rsidRPr="00C12AA7">
        <w:tab/>
        <w:t>General</w:t>
      </w:r>
      <w:bookmarkEnd w:id="179"/>
      <w:bookmarkEnd w:id="180"/>
      <w:bookmarkEnd w:id="181"/>
      <w:bookmarkEnd w:id="182"/>
      <w:bookmarkEnd w:id="183"/>
      <w:bookmarkEnd w:id="184"/>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87" w:name="_Toc70325104"/>
      <w:bookmarkStart w:id="188" w:name="_Toc81226662"/>
      <w:bookmarkStart w:id="189" w:name="_Toc93868953"/>
      <w:bookmarkStart w:id="190" w:name="_Toc148445646"/>
      <w:bookmarkStart w:id="191" w:name="_Toc191324200"/>
      <w:bookmarkStart w:id="192" w:name="_Toc214955170"/>
      <w:r w:rsidRPr="00C12AA7">
        <w:t>5.2.2.3.2</w:t>
      </w:r>
      <w:r w:rsidRPr="00C12AA7">
        <w:tab/>
        <w:t>NSACF initiated EAC mode configuration</w:t>
      </w:r>
      <w:bookmarkEnd w:id="187"/>
      <w:bookmarkEnd w:id="188"/>
      <w:bookmarkEnd w:id="189"/>
      <w:bookmarkEnd w:id="190"/>
      <w:bookmarkEnd w:id="191"/>
      <w:bookmarkEnd w:id="192"/>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2pt;height:2in" o:ole="">
            <v:imagedata r:id="rId21" o:title=""/>
          </v:shape>
          <o:OLEObject Type="Embed" ProgID="Visio.Drawing.11" ShapeID="_x0000_i1031" DrawAspect="Content" ObjectID="_1825853607"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85"/>
    <w:bookmarkEnd w:id="186"/>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93" w:name="_Toc73369634"/>
      <w:bookmarkStart w:id="194"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95" w:name="_Toc93868954"/>
      <w:bookmarkStart w:id="196" w:name="_Toc148445647"/>
      <w:bookmarkStart w:id="197" w:name="_Toc191324201"/>
      <w:bookmarkStart w:id="198" w:name="_Toc214955171"/>
      <w:r w:rsidRPr="00C12AA7">
        <w:t>5.</w:t>
      </w:r>
      <w:r w:rsidR="00302F5A" w:rsidRPr="00C12AA7">
        <w:t>2</w:t>
      </w:r>
      <w:r w:rsidRPr="00C12AA7">
        <w:t>.2.</w:t>
      </w:r>
      <w:r w:rsidR="00302F5A" w:rsidRPr="00C12AA7">
        <w:t>4</w:t>
      </w:r>
      <w:r w:rsidRPr="00C12AA7">
        <w:tab/>
      </w:r>
      <w:r w:rsidR="00302F5A" w:rsidRPr="00C12AA7">
        <w:t>NumOfPDUsUpdate</w:t>
      </w:r>
      <w:bookmarkEnd w:id="193"/>
      <w:bookmarkEnd w:id="194"/>
      <w:bookmarkEnd w:id="195"/>
      <w:bookmarkEnd w:id="196"/>
      <w:bookmarkEnd w:id="197"/>
      <w:bookmarkEnd w:id="198"/>
    </w:p>
    <w:p w14:paraId="3BFE0BE6" w14:textId="5695353C" w:rsidR="00DB1200" w:rsidRPr="00C12AA7" w:rsidRDefault="00DB1200" w:rsidP="001773FF">
      <w:pPr>
        <w:pStyle w:val="Heading5"/>
      </w:pPr>
      <w:bookmarkStart w:id="199" w:name="_Toc73369635"/>
      <w:bookmarkStart w:id="200" w:name="_Toc81226664"/>
      <w:bookmarkStart w:id="201" w:name="_Toc93868955"/>
      <w:bookmarkStart w:id="202" w:name="_Toc148445648"/>
      <w:bookmarkStart w:id="203" w:name="_Toc191324202"/>
      <w:bookmarkStart w:id="204" w:name="_Toc214955172"/>
      <w:r w:rsidRPr="00C12AA7">
        <w:t>5.</w:t>
      </w:r>
      <w:r w:rsidR="00302F5A" w:rsidRPr="00C12AA7">
        <w:t>2</w:t>
      </w:r>
      <w:r w:rsidRPr="00C12AA7">
        <w:t>.2.</w:t>
      </w:r>
      <w:r w:rsidR="00302F5A" w:rsidRPr="00C12AA7">
        <w:t>4</w:t>
      </w:r>
      <w:r w:rsidRPr="00C12AA7">
        <w:t>.1</w:t>
      </w:r>
      <w:r w:rsidRPr="00C12AA7">
        <w:tab/>
        <w:t>General</w:t>
      </w:r>
      <w:bookmarkEnd w:id="199"/>
      <w:bookmarkEnd w:id="200"/>
      <w:bookmarkEnd w:id="201"/>
      <w:bookmarkEnd w:id="202"/>
      <w:bookmarkEnd w:id="203"/>
      <w:bookmarkEnd w:id="204"/>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205" w:name="_Toc73369636"/>
      <w:bookmarkStart w:id="206"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207" w:name="_Toc93868956"/>
      <w:bookmarkStart w:id="208" w:name="_Toc148445649"/>
      <w:bookmarkStart w:id="209" w:name="_Toc191324203"/>
      <w:bookmarkStart w:id="210" w:name="_Toc21495517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205"/>
      <w:bookmarkEnd w:id="206"/>
      <w:bookmarkEnd w:id="207"/>
      <w:bookmarkEnd w:id="208"/>
      <w:bookmarkEnd w:id="209"/>
      <w:bookmarkEnd w:id="210"/>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2pt;height:170.2pt" o:ole="">
            <v:imagedata r:id="rId23" o:title=""/>
          </v:shape>
          <o:OLEObject Type="Embed" ProgID="Visio.Drawing.11" ShapeID="_x0000_i1032" DrawAspect="Content" ObjectID="_1825853608"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32F04792"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r>
        <w:t xml:space="preserve"> </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211" w:name="_Toc148445650"/>
      <w:bookmarkStart w:id="212" w:name="_Toc191324204"/>
      <w:bookmarkStart w:id="213" w:name="_Toc21495517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211"/>
      <w:bookmarkEnd w:id="212"/>
      <w:bookmarkEnd w:id="213"/>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2pt;height:165.2pt" o:ole="">
            <v:imagedata r:id="rId25" o:title=""/>
          </v:shape>
          <o:OLEObject Type="Embed" ProgID="Visio.Drawing.15" ShapeID="_x0000_i1033" DrawAspect="Content" ObjectID="_1825853609"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214" w:name="_Toc148445651"/>
      <w:bookmarkStart w:id="215" w:name="_Toc191324205"/>
      <w:bookmarkStart w:id="216" w:name="_Toc214955175"/>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214"/>
      <w:bookmarkEnd w:id="215"/>
      <w:bookmarkEnd w:id="216"/>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217" w:name="_Toc144111604"/>
      <w:bookmarkStart w:id="218"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219" w:name="_Toc191324206"/>
      <w:bookmarkStart w:id="220" w:name="_Toc214955176"/>
      <w:r w:rsidRPr="00C12AA7">
        <w:t>5.2.2.4.5</w:t>
      </w:r>
      <w:r w:rsidRPr="00C12AA7">
        <w:tab/>
      </w:r>
      <w:bookmarkEnd w:id="217"/>
      <w:r w:rsidRPr="00C12AA7">
        <w:t xml:space="preserve">NSAC for controlling the number of LBO PDU Sessions in case of VPLMN with HPLMN assistance </w:t>
      </w:r>
      <w:bookmarkStart w:id="221" w:name="_Hlk147997610"/>
      <w:r w:rsidRPr="00C12AA7">
        <w:t>NSAC mode</w:t>
      </w:r>
      <w:bookmarkEnd w:id="218"/>
      <w:bookmarkEnd w:id="219"/>
      <w:bookmarkEnd w:id="220"/>
      <w:bookmarkEnd w:id="221"/>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to perform network slice admission control 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2pt;height:164pt" o:ole="">
            <v:imagedata r:id="rId27" o:title=""/>
          </v:shape>
          <o:OLEObject Type="Embed" ProgID="Visio.Drawing.15" ShapeID="_x0000_i1034" DrawAspect="Content" ObjectID="_1825853610"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222" w:name="_Toc148445653"/>
      <w:bookmarkStart w:id="223" w:name="_Toc191324207"/>
      <w:bookmarkStart w:id="224" w:name="_Toc214955177"/>
      <w:r w:rsidRPr="00C12AA7">
        <w:t>5.2.2.5</w:t>
      </w:r>
      <w:r w:rsidRPr="00C12AA7">
        <w:tab/>
        <w:t>LocalNumberUpdate</w:t>
      </w:r>
      <w:bookmarkEnd w:id="222"/>
      <w:bookmarkEnd w:id="223"/>
      <w:bookmarkEnd w:id="224"/>
    </w:p>
    <w:p w14:paraId="3D365CD1" w14:textId="41665C5D" w:rsidR="00276FFF" w:rsidRPr="00C12AA7" w:rsidRDefault="00276FFF" w:rsidP="00276FFF">
      <w:pPr>
        <w:pStyle w:val="Heading5"/>
      </w:pPr>
      <w:bookmarkStart w:id="225" w:name="_Toc148445654"/>
      <w:bookmarkStart w:id="226" w:name="_Toc191324208"/>
      <w:bookmarkStart w:id="227" w:name="_Toc214955178"/>
      <w:r w:rsidRPr="00C12AA7">
        <w:t>5.2.2.5.1</w:t>
      </w:r>
      <w:r w:rsidRPr="00C12AA7">
        <w:tab/>
        <w:t>General</w:t>
      </w:r>
      <w:bookmarkEnd w:id="225"/>
      <w:bookmarkEnd w:id="226"/>
      <w:bookmarkEnd w:id="227"/>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228" w:name="_Toc148445655"/>
      <w:bookmarkStart w:id="229" w:name="_Toc191324209"/>
      <w:bookmarkStart w:id="230" w:name="_Toc214955179"/>
      <w:r w:rsidRPr="00C12AA7">
        <w:t>5.2.2.5.2</w:t>
      </w:r>
      <w:r w:rsidRPr="00C12AA7">
        <w:tab/>
        <w:t>Update of local maximum number of UEs or PDU sessions</w:t>
      </w:r>
      <w:bookmarkEnd w:id="228"/>
      <w:bookmarkEnd w:id="229"/>
      <w:bookmarkEnd w:id="230"/>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6pt;height:159.4pt" o:ole="">
            <v:imagedata r:id="rId29" o:title=""/>
          </v:shape>
          <o:OLEObject Type="Embed" ProgID="Visio.Drawing.11" ShapeID="_x0000_i1035" DrawAspect="Content" ObjectID="_1825853611"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231" w:name="_Toc148445656"/>
      <w:bookmarkStart w:id="232" w:name="_Toc191324210"/>
      <w:bookmarkStart w:id="233" w:name="_Toc214955180"/>
      <w:bookmarkStart w:id="234" w:name="_Hlk141110694"/>
      <w:bookmarkStart w:id="235" w:name="_Toc510696597"/>
      <w:bookmarkStart w:id="236" w:name="_Toc35971389"/>
      <w:bookmarkStart w:id="237" w:name="_Toc70325106"/>
      <w:r w:rsidRPr="00C12AA7">
        <w:t>5.2.2.6</w:t>
      </w:r>
      <w:r w:rsidRPr="00C12AA7">
        <w:tab/>
        <w:t>QuotaUpdate</w:t>
      </w:r>
      <w:bookmarkEnd w:id="231"/>
      <w:bookmarkEnd w:id="232"/>
      <w:bookmarkEnd w:id="233"/>
    </w:p>
    <w:p w14:paraId="2594EF78" w14:textId="12378432" w:rsidR="00006B6D" w:rsidRPr="00C12AA7" w:rsidRDefault="00006B6D" w:rsidP="00006B6D">
      <w:pPr>
        <w:pStyle w:val="Heading5"/>
      </w:pPr>
      <w:bookmarkStart w:id="238" w:name="_Toc148445657"/>
      <w:bookmarkStart w:id="239" w:name="_Toc191324211"/>
      <w:bookmarkStart w:id="240" w:name="_Toc214955181"/>
      <w:r w:rsidRPr="00C12AA7">
        <w:t>5.2.2.6.1</w:t>
      </w:r>
      <w:r w:rsidRPr="00C12AA7">
        <w:tab/>
        <w:t>General</w:t>
      </w:r>
      <w:bookmarkEnd w:id="238"/>
      <w:bookmarkEnd w:id="239"/>
      <w:bookmarkEnd w:id="240"/>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41" w:name="_Toc148445658"/>
      <w:bookmarkStart w:id="242" w:name="_Toc191324212"/>
      <w:bookmarkStart w:id="243" w:name="_Toc214955182"/>
      <w:r w:rsidRPr="00C12AA7">
        <w:t>5.2.2.6.2</w:t>
      </w:r>
      <w:r w:rsidRPr="00C12AA7">
        <w:tab/>
        <w:t>Update of maximum number of UEs and/or PDU sessions</w:t>
      </w:r>
      <w:bookmarkEnd w:id="241"/>
      <w:bookmarkEnd w:id="242"/>
      <w:bookmarkEnd w:id="243"/>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6.6pt;height:154.4pt" o:ole="">
            <v:imagedata r:id="rId31" o:title=""/>
          </v:shape>
          <o:OLEObject Type="Embed" ProgID="Visio.Drawing.11" ShapeID="_x0000_i1036" DrawAspect="Content" ObjectID="_1825853612"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234"/>
    </w:p>
    <w:p w14:paraId="3E1453B3" w14:textId="14C5C568" w:rsidR="00E51031" w:rsidRPr="00C12AA7" w:rsidRDefault="00E51031" w:rsidP="001773FF">
      <w:pPr>
        <w:pStyle w:val="Heading2"/>
      </w:pPr>
      <w:bookmarkStart w:id="244" w:name="_Toc148445659"/>
      <w:bookmarkStart w:id="245" w:name="_Toc191324213"/>
      <w:bookmarkStart w:id="246" w:name="_Toc214955183"/>
      <w:r w:rsidRPr="00C12AA7">
        <w:t>5.</w:t>
      </w:r>
      <w:r w:rsidR="000757AC" w:rsidRPr="00C12AA7">
        <w:rPr>
          <w:lang w:eastAsia="zh-CN"/>
        </w:rPr>
        <w:t>3</w:t>
      </w:r>
      <w:r w:rsidRPr="00C12AA7">
        <w:tab/>
        <w:t>Nnsacf_SliceEventExposure Service</w:t>
      </w:r>
      <w:bookmarkEnd w:id="244"/>
      <w:bookmarkEnd w:id="245"/>
      <w:bookmarkEnd w:id="246"/>
    </w:p>
    <w:p w14:paraId="2CDBD4EB" w14:textId="0232F0AA" w:rsidR="00E51031" w:rsidRPr="00C12AA7" w:rsidRDefault="00E51031" w:rsidP="001773FF">
      <w:pPr>
        <w:pStyle w:val="Heading3"/>
      </w:pPr>
      <w:bookmarkStart w:id="247" w:name="_Toc148445660"/>
      <w:bookmarkStart w:id="248" w:name="_Toc191324214"/>
      <w:bookmarkStart w:id="249" w:name="_Toc214955184"/>
      <w:r w:rsidRPr="00C12AA7">
        <w:t>5.</w:t>
      </w:r>
      <w:r w:rsidR="000757AC" w:rsidRPr="00C12AA7">
        <w:rPr>
          <w:lang w:eastAsia="zh-CN"/>
        </w:rPr>
        <w:t>3</w:t>
      </w:r>
      <w:r w:rsidRPr="00C12AA7">
        <w:t>.1</w:t>
      </w:r>
      <w:r w:rsidRPr="00C12AA7">
        <w:tab/>
        <w:t>Service Description</w:t>
      </w:r>
      <w:bookmarkEnd w:id="247"/>
      <w:bookmarkEnd w:id="248"/>
      <w:bookmarkEnd w:id="249"/>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50" w:name="_Toc148445661"/>
      <w:bookmarkStart w:id="251" w:name="_Toc191324215"/>
      <w:bookmarkStart w:id="252" w:name="_Toc214955185"/>
      <w:r w:rsidRPr="00C12AA7">
        <w:t>5.</w:t>
      </w:r>
      <w:r w:rsidR="000757AC" w:rsidRPr="00C12AA7">
        <w:t>3</w:t>
      </w:r>
      <w:r w:rsidRPr="00C12AA7">
        <w:t>.2</w:t>
      </w:r>
      <w:r w:rsidRPr="00C12AA7">
        <w:tab/>
        <w:t>Service Operations</w:t>
      </w:r>
      <w:bookmarkEnd w:id="250"/>
      <w:bookmarkEnd w:id="251"/>
      <w:bookmarkEnd w:id="252"/>
    </w:p>
    <w:p w14:paraId="2A2431C7" w14:textId="08605202" w:rsidR="00E51031" w:rsidRPr="00C12AA7" w:rsidRDefault="00E51031" w:rsidP="001773FF">
      <w:pPr>
        <w:pStyle w:val="Heading4"/>
      </w:pPr>
      <w:bookmarkStart w:id="253" w:name="_Toc148445662"/>
      <w:bookmarkStart w:id="254" w:name="_Toc191324216"/>
      <w:bookmarkStart w:id="255" w:name="_Toc214955186"/>
      <w:r w:rsidRPr="00C12AA7">
        <w:t>5.</w:t>
      </w:r>
      <w:r w:rsidR="000757AC" w:rsidRPr="00C12AA7">
        <w:rPr>
          <w:lang w:eastAsia="zh-CN"/>
        </w:rPr>
        <w:t>3</w:t>
      </w:r>
      <w:r w:rsidRPr="00C12AA7">
        <w:t>.2.1</w:t>
      </w:r>
      <w:r w:rsidRPr="00C12AA7">
        <w:tab/>
        <w:t>Introduction</w:t>
      </w:r>
      <w:bookmarkEnd w:id="253"/>
      <w:bookmarkEnd w:id="254"/>
      <w:bookmarkEnd w:id="255"/>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56" w:name="_Toc148445663"/>
      <w:bookmarkStart w:id="257" w:name="_Toc191324217"/>
      <w:bookmarkStart w:id="258" w:name="_Toc214955187"/>
      <w:r w:rsidRPr="00C12AA7">
        <w:t>5.</w:t>
      </w:r>
      <w:r w:rsidR="000757AC" w:rsidRPr="00C12AA7">
        <w:rPr>
          <w:lang w:eastAsia="zh-CN"/>
        </w:rPr>
        <w:t>3</w:t>
      </w:r>
      <w:r w:rsidRPr="00C12AA7">
        <w:t>.2.2</w:t>
      </w:r>
      <w:r w:rsidRPr="00C12AA7">
        <w:tab/>
        <w:t>Subscribe</w:t>
      </w:r>
      <w:bookmarkEnd w:id="256"/>
      <w:bookmarkEnd w:id="257"/>
      <w:bookmarkEnd w:id="258"/>
    </w:p>
    <w:p w14:paraId="004FC6CF" w14:textId="3C343056" w:rsidR="00E51031" w:rsidRPr="00C12AA7" w:rsidRDefault="00E51031" w:rsidP="001773FF">
      <w:pPr>
        <w:pStyle w:val="Heading5"/>
      </w:pPr>
      <w:bookmarkStart w:id="259" w:name="_Toc148445664"/>
      <w:bookmarkStart w:id="260" w:name="_Toc191324218"/>
      <w:bookmarkStart w:id="261" w:name="_Toc214955188"/>
      <w:r w:rsidRPr="00C12AA7">
        <w:t>5.</w:t>
      </w:r>
      <w:r w:rsidR="000757AC" w:rsidRPr="00C12AA7">
        <w:rPr>
          <w:lang w:eastAsia="zh-CN"/>
        </w:rPr>
        <w:t>3</w:t>
      </w:r>
      <w:r w:rsidRPr="00C12AA7">
        <w:t>.2.2.1</w:t>
      </w:r>
      <w:r w:rsidRPr="00C12AA7">
        <w:tab/>
        <w:t>General</w:t>
      </w:r>
      <w:bookmarkEnd w:id="259"/>
      <w:bookmarkEnd w:id="260"/>
      <w:bookmarkEnd w:id="261"/>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262" w:name="_Toc148445665"/>
      <w:bookmarkStart w:id="263" w:name="_Toc191324219"/>
      <w:bookmarkStart w:id="264" w:name="_Toc214955189"/>
      <w:r w:rsidRPr="00C12AA7">
        <w:t>5.</w:t>
      </w:r>
      <w:r w:rsidR="000757AC" w:rsidRPr="00C12AA7">
        <w:rPr>
          <w:lang w:eastAsia="zh-CN"/>
        </w:rPr>
        <w:t>3</w:t>
      </w:r>
      <w:r w:rsidRPr="00C12AA7">
        <w:t>.2.2.2</w:t>
      </w:r>
      <w:r w:rsidRPr="00C12AA7">
        <w:tab/>
        <w:t>Creation of a subscription</w:t>
      </w:r>
      <w:bookmarkEnd w:id="262"/>
      <w:bookmarkEnd w:id="263"/>
      <w:bookmarkEnd w:id="264"/>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4pt" o:ole="">
            <v:imagedata r:id="rId33" o:title=""/>
          </v:shape>
          <o:OLEObject Type="Embed" ProgID="Visio.Drawing.11" ShapeID="_x0000_i1037" DrawAspect="Content" ObjectID="_1825853613"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65" w:name="_Toc148445666"/>
      <w:bookmarkStart w:id="266" w:name="_Toc191324220"/>
      <w:bookmarkStart w:id="267" w:name="_Toc214955190"/>
      <w:r w:rsidRPr="00C12AA7">
        <w:t>5.</w:t>
      </w:r>
      <w:r w:rsidR="00026AE9" w:rsidRPr="00C12AA7">
        <w:rPr>
          <w:lang w:eastAsia="zh-CN"/>
        </w:rPr>
        <w:t>3</w:t>
      </w:r>
      <w:r w:rsidRPr="00C12AA7">
        <w:t>.2.2.3</w:t>
      </w:r>
      <w:r w:rsidRPr="00C12AA7">
        <w:tab/>
        <w:t>Modification of a subscription</w:t>
      </w:r>
      <w:bookmarkEnd w:id="265"/>
      <w:bookmarkEnd w:id="266"/>
      <w:bookmarkEnd w:id="267"/>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8pt;height:2in" o:ole="">
            <v:imagedata r:id="rId35" o:title=""/>
          </v:shape>
          <o:OLEObject Type="Embed" ProgID="Visio.Drawing.11" ShapeID="_x0000_i1038" DrawAspect="Content" ObjectID="_1825853614"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68"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68"/>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8pt;height:2in" o:ole="">
            <v:imagedata r:id="rId37" o:title=""/>
          </v:shape>
          <o:OLEObject Type="Embed" ProgID="Visio.Drawing.11" ShapeID="_x0000_i1039" DrawAspect="Content" ObjectID="_1825853615"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69" w:name="_Toc148445667"/>
      <w:bookmarkStart w:id="270" w:name="_Toc191324221"/>
      <w:bookmarkStart w:id="271" w:name="_Toc214955191"/>
      <w:r w:rsidRPr="00C12AA7">
        <w:t>5.3.2.2.4</w:t>
      </w:r>
      <w:r w:rsidRPr="00C12AA7">
        <w:tab/>
        <w:t>Creation of a one time and immediate reporting subscription</w:t>
      </w:r>
      <w:bookmarkEnd w:id="269"/>
      <w:bookmarkEnd w:id="270"/>
      <w:bookmarkEnd w:id="271"/>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72" w:name="_Toc148445668"/>
      <w:bookmarkStart w:id="273" w:name="_Toc191324222"/>
      <w:bookmarkStart w:id="274" w:name="_Toc214955192"/>
      <w:r w:rsidRPr="00C12AA7">
        <w:t>5.</w:t>
      </w:r>
      <w:r w:rsidR="002B72EE" w:rsidRPr="00C12AA7">
        <w:rPr>
          <w:lang w:eastAsia="zh-CN"/>
        </w:rPr>
        <w:t>3</w:t>
      </w:r>
      <w:r w:rsidRPr="00C12AA7">
        <w:t>.2.3</w:t>
      </w:r>
      <w:r w:rsidR="001A6C9E" w:rsidRPr="00C12AA7">
        <w:tab/>
      </w:r>
      <w:r w:rsidRPr="00C12AA7">
        <w:t>Unsubscribe</w:t>
      </w:r>
      <w:bookmarkEnd w:id="272"/>
      <w:bookmarkEnd w:id="273"/>
      <w:bookmarkEnd w:id="274"/>
    </w:p>
    <w:p w14:paraId="09089825" w14:textId="5D2119C4" w:rsidR="00E51031" w:rsidRPr="00C12AA7" w:rsidRDefault="00E51031" w:rsidP="001773FF">
      <w:pPr>
        <w:pStyle w:val="Heading5"/>
      </w:pPr>
      <w:bookmarkStart w:id="275" w:name="_Toc148445669"/>
      <w:bookmarkStart w:id="276" w:name="_Toc191324223"/>
      <w:bookmarkStart w:id="277" w:name="_Toc214955193"/>
      <w:r w:rsidRPr="00C12AA7">
        <w:t>5.</w:t>
      </w:r>
      <w:r w:rsidR="002B72EE" w:rsidRPr="00C12AA7">
        <w:rPr>
          <w:lang w:eastAsia="zh-CN"/>
        </w:rPr>
        <w:t>3</w:t>
      </w:r>
      <w:r w:rsidRPr="00C12AA7">
        <w:t>.2.3.1</w:t>
      </w:r>
      <w:r w:rsidRPr="00C12AA7">
        <w:tab/>
        <w:t>General</w:t>
      </w:r>
      <w:bookmarkEnd w:id="275"/>
      <w:bookmarkEnd w:id="276"/>
      <w:bookmarkEnd w:id="277"/>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8pt;height:2in" o:ole="">
            <v:imagedata r:id="rId39" o:title=""/>
          </v:shape>
          <o:OLEObject Type="Embed" ProgID="Visio.Drawing.11" ShapeID="_x0000_i1040" DrawAspect="Content" ObjectID="_1825853616"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78" w:name="_Toc148445670"/>
      <w:bookmarkStart w:id="279" w:name="_Toc191324224"/>
      <w:bookmarkStart w:id="280" w:name="_Toc214955194"/>
      <w:r w:rsidRPr="00C12AA7">
        <w:t>5.</w:t>
      </w:r>
      <w:r w:rsidR="002B72EE" w:rsidRPr="00C12AA7">
        <w:t>3</w:t>
      </w:r>
      <w:r w:rsidRPr="00C12AA7">
        <w:t>.2.4</w:t>
      </w:r>
      <w:r w:rsidR="001A6C9E" w:rsidRPr="00C12AA7">
        <w:tab/>
      </w:r>
      <w:r w:rsidRPr="00C12AA7">
        <w:t>Notify</w:t>
      </w:r>
      <w:bookmarkEnd w:id="278"/>
      <w:bookmarkEnd w:id="279"/>
      <w:bookmarkEnd w:id="280"/>
    </w:p>
    <w:p w14:paraId="2D1187F5" w14:textId="17A1B3AC" w:rsidR="00E51031" w:rsidRPr="00C12AA7" w:rsidRDefault="00E51031" w:rsidP="001773FF">
      <w:pPr>
        <w:pStyle w:val="Heading5"/>
      </w:pPr>
      <w:bookmarkStart w:id="281" w:name="_Toc148445671"/>
      <w:bookmarkStart w:id="282" w:name="_Toc191324225"/>
      <w:bookmarkStart w:id="283" w:name="_Toc214955195"/>
      <w:r w:rsidRPr="00C12AA7">
        <w:t>5.</w:t>
      </w:r>
      <w:r w:rsidR="002B72EE" w:rsidRPr="00C12AA7">
        <w:t>3</w:t>
      </w:r>
      <w:r w:rsidRPr="00C12AA7">
        <w:t>.2.4.1</w:t>
      </w:r>
      <w:r w:rsidRPr="00C12AA7">
        <w:tab/>
        <w:t>General</w:t>
      </w:r>
      <w:bookmarkEnd w:id="281"/>
      <w:bookmarkEnd w:id="282"/>
      <w:bookmarkEnd w:id="283"/>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8pt;height:2in" o:ole="">
            <v:imagedata r:id="rId41" o:title=""/>
          </v:shape>
          <o:OLEObject Type="Embed" ProgID="Visio.Drawing.11" ShapeID="_x0000_i1041" DrawAspect="Content" ObjectID="_1825853617"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84" w:name="_Toc81226666"/>
      <w:bookmarkStart w:id="285" w:name="_Toc93868957"/>
      <w:bookmarkStart w:id="286" w:name="_Toc148445672"/>
      <w:bookmarkStart w:id="287" w:name="_Toc191324226"/>
      <w:bookmarkStart w:id="288" w:name="_Toc214955196"/>
      <w:r w:rsidRPr="00C12AA7">
        <w:t>6</w:t>
      </w:r>
      <w:r w:rsidRPr="00C12AA7">
        <w:tab/>
        <w:t>API Definitions</w:t>
      </w:r>
      <w:bookmarkEnd w:id="235"/>
      <w:bookmarkEnd w:id="236"/>
      <w:bookmarkEnd w:id="237"/>
      <w:bookmarkEnd w:id="284"/>
      <w:bookmarkEnd w:id="285"/>
      <w:bookmarkEnd w:id="286"/>
      <w:bookmarkEnd w:id="287"/>
      <w:bookmarkEnd w:id="288"/>
    </w:p>
    <w:p w14:paraId="49A90AEE" w14:textId="29F93225" w:rsidR="008A6D4A" w:rsidRPr="00C12AA7" w:rsidRDefault="008A6D4A" w:rsidP="001773FF">
      <w:pPr>
        <w:pStyle w:val="Heading2"/>
      </w:pPr>
      <w:bookmarkStart w:id="289" w:name="_Toc510696598"/>
      <w:bookmarkStart w:id="290" w:name="_Toc35971390"/>
      <w:bookmarkStart w:id="291" w:name="_Toc70325107"/>
      <w:bookmarkStart w:id="292" w:name="_Toc81226667"/>
      <w:bookmarkStart w:id="293" w:name="_Toc93868958"/>
      <w:bookmarkStart w:id="294" w:name="_Toc148445673"/>
      <w:bookmarkStart w:id="295" w:name="_Toc191324227"/>
      <w:bookmarkStart w:id="296" w:name="_Toc214955197"/>
      <w:r w:rsidRPr="00C12AA7">
        <w:t>6.1</w:t>
      </w:r>
      <w:r w:rsidRPr="00C12AA7">
        <w:tab/>
      </w:r>
      <w:r w:rsidR="009427A2" w:rsidRPr="00C12AA7">
        <w:t>Nnsacf_</w:t>
      </w:r>
      <w:r w:rsidR="00F6320F" w:rsidRPr="00C12AA7">
        <w:t>NSAC</w:t>
      </w:r>
      <w:r w:rsidRPr="00C12AA7">
        <w:t xml:space="preserve"> Service API</w:t>
      </w:r>
      <w:bookmarkEnd w:id="289"/>
      <w:bookmarkEnd w:id="290"/>
      <w:bookmarkEnd w:id="291"/>
      <w:bookmarkEnd w:id="292"/>
      <w:bookmarkEnd w:id="293"/>
      <w:bookmarkEnd w:id="294"/>
      <w:bookmarkEnd w:id="295"/>
      <w:bookmarkEnd w:id="296"/>
    </w:p>
    <w:p w14:paraId="49F4CC6B" w14:textId="77777777" w:rsidR="008A6D4A" w:rsidRPr="00C12AA7" w:rsidRDefault="008A6D4A" w:rsidP="001773FF">
      <w:pPr>
        <w:pStyle w:val="Heading3"/>
      </w:pPr>
      <w:bookmarkStart w:id="297" w:name="_Toc510696599"/>
      <w:bookmarkStart w:id="298" w:name="_Toc35971391"/>
      <w:bookmarkStart w:id="299" w:name="_Toc70325108"/>
      <w:bookmarkStart w:id="300" w:name="_Toc81226668"/>
      <w:bookmarkStart w:id="301" w:name="_Toc93868959"/>
      <w:bookmarkStart w:id="302" w:name="_Toc148445674"/>
      <w:bookmarkStart w:id="303" w:name="_Toc191324228"/>
      <w:bookmarkStart w:id="304" w:name="_Toc214955198"/>
      <w:r w:rsidRPr="00C12AA7">
        <w:t>6.1.1</w:t>
      </w:r>
      <w:r w:rsidRPr="00C12AA7">
        <w:tab/>
        <w:t>Introduction</w:t>
      </w:r>
      <w:bookmarkEnd w:id="297"/>
      <w:bookmarkEnd w:id="298"/>
      <w:bookmarkEnd w:id="299"/>
      <w:bookmarkEnd w:id="300"/>
      <w:bookmarkEnd w:id="301"/>
      <w:bookmarkEnd w:id="302"/>
      <w:bookmarkEnd w:id="303"/>
      <w:bookmarkEnd w:id="304"/>
    </w:p>
    <w:p w14:paraId="735FC1C1" w14:textId="65D86B89" w:rsidR="00DB0D4A" w:rsidRPr="00C12AA7" w:rsidRDefault="00DB0D4A" w:rsidP="00DB0D4A">
      <w:pPr>
        <w:rPr>
          <w:noProof/>
          <w:lang w:eastAsia="zh-CN"/>
        </w:rPr>
      </w:pPr>
      <w:bookmarkStart w:id="305" w:name="_Toc510696600"/>
      <w:bookmarkStart w:id="306"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307" w:name="_Toc70325109"/>
      <w:bookmarkStart w:id="308" w:name="_Toc81226669"/>
      <w:bookmarkStart w:id="309" w:name="_Toc93868960"/>
      <w:bookmarkStart w:id="310" w:name="_Toc148445675"/>
      <w:bookmarkStart w:id="311" w:name="_Toc191324229"/>
      <w:bookmarkStart w:id="312" w:name="_Toc214955199"/>
      <w:r w:rsidRPr="00C12AA7">
        <w:t>6.1.2</w:t>
      </w:r>
      <w:r w:rsidRPr="00C12AA7">
        <w:tab/>
        <w:t>Usage of HTTP</w:t>
      </w:r>
      <w:bookmarkEnd w:id="305"/>
      <w:bookmarkEnd w:id="306"/>
      <w:bookmarkEnd w:id="307"/>
      <w:bookmarkEnd w:id="308"/>
      <w:bookmarkEnd w:id="309"/>
      <w:bookmarkEnd w:id="310"/>
      <w:bookmarkEnd w:id="311"/>
      <w:bookmarkEnd w:id="312"/>
    </w:p>
    <w:p w14:paraId="6BE20AEE" w14:textId="77777777" w:rsidR="008A6D4A" w:rsidRPr="00C12AA7" w:rsidRDefault="008A6D4A" w:rsidP="001773FF">
      <w:pPr>
        <w:pStyle w:val="Heading4"/>
      </w:pPr>
      <w:bookmarkStart w:id="313" w:name="_Toc510696601"/>
      <w:bookmarkStart w:id="314" w:name="_Toc35971393"/>
      <w:bookmarkStart w:id="315" w:name="_Toc70325110"/>
      <w:bookmarkStart w:id="316" w:name="_Toc81226670"/>
      <w:bookmarkStart w:id="317" w:name="_Toc93868961"/>
      <w:bookmarkStart w:id="318" w:name="_Toc148445676"/>
      <w:bookmarkStart w:id="319" w:name="_Toc191324230"/>
      <w:bookmarkStart w:id="320" w:name="_Toc214955200"/>
      <w:r w:rsidRPr="00C12AA7">
        <w:t>6.1.2.1</w:t>
      </w:r>
      <w:r w:rsidRPr="00C12AA7">
        <w:tab/>
        <w:t>General</w:t>
      </w:r>
      <w:bookmarkEnd w:id="313"/>
      <w:bookmarkEnd w:id="314"/>
      <w:bookmarkEnd w:id="315"/>
      <w:bookmarkEnd w:id="316"/>
      <w:bookmarkEnd w:id="317"/>
      <w:bookmarkEnd w:id="318"/>
      <w:bookmarkEnd w:id="319"/>
      <w:bookmarkEnd w:id="320"/>
    </w:p>
    <w:p w14:paraId="40117155" w14:textId="3E90DC2B" w:rsidR="008A6D4A" w:rsidRPr="00C12AA7" w:rsidRDefault="008A6D4A" w:rsidP="008A6D4A">
      <w:pPr>
        <w:rPr>
          <w:noProof/>
        </w:rPr>
      </w:pPr>
      <w:bookmarkStart w:id="321"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322" w:name="_Toc35971394"/>
      <w:bookmarkStart w:id="323" w:name="_Toc70325111"/>
      <w:bookmarkStart w:id="324" w:name="_Toc81226671"/>
      <w:bookmarkStart w:id="325" w:name="_Toc93868962"/>
      <w:bookmarkStart w:id="326" w:name="_Toc148445677"/>
      <w:bookmarkStart w:id="327" w:name="_Toc191324231"/>
      <w:bookmarkStart w:id="328" w:name="_Toc214955201"/>
      <w:r w:rsidRPr="00C12AA7">
        <w:t>6.1.2.2</w:t>
      </w:r>
      <w:r w:rsidRPr="00C12AA7">
        <w:tab/>
        <w:t>HTTP standard headers</w:t>
      </w:r>
      <w:bookmarkEnd w:id="321"/>
      <w:bookmarkEnd w:id="322"/>
      <w:bookmarkEnd w:id="323"/>
      <w:bookmarkEnd w:id="324"/>
      <w:bookmarkEnd w:id="325"/>
      <w:bookmarkEnd w:id="326"/>
      <w:bookmarkEnd w:id="327"/>
      <w:bookmarkEnd w:id="328"/>
    </w:p>
    <w:p w14:paraId="5BC5A0BC" w14:textId="77777777" w:rsidR="008A6D4A" w:rsidRPr="00C12AA7" w:rsidRDefault="008A6D4A" w:rsidP="001773FF">
      <w:pPr>
        <w:pStyle w:val="Heading5"/>
        <w:rPr>
          <w:lang w:eastAsia="zh-CN"/>
        </w:rPr>
      </w:pPr>
      <w:bookmarkStart w:id="329" w:name="_Toc510696603"/>
      <w:bookmarkStart w:id="330" w:name="_Toc35971395"/>
      <w:bookmarkStart w:id="331" w:name="_Toc70325112"/>
      <w:bookmarkStart w:id="332" w:name="_Toc81226672"/>
      <w:bookmarkStart w:id="333" w:name="_Toc93868963"/>
      <w:bookmarkStart w:id="334" w:name="_Toc148445678"/>
      <w:bookmarkStart w:id="335" w:name="_Toc191324232"/>
      <w:bookmarkStart w:id="336" w:name="_Toc214955202"/>
      <w:r w:rsidRPr="00C12AA7">
        <w:t>6.1.2.2.1</w:t>
      </w:r>
      <w:r w:rsidRPr="00C12AA7">
        <w:rPr>
          <w:rFonts w:hint="eastAsia"/>
          <w:lang w:eastAsia="zh-CN"/>
        </w:rPr>
        <w:tab/>
      </w:r>
      <w:r w:rsidRPr="00C12AA7">
        <w:rPr>
          <w:lang w:eastAsia="zh-CN"/>
        </w:rPr>
        <w:t>General</w:t>
      </w:r>
      <w:bookmarkEnd w:id="329"/>
      <w:bookmarkEnd w:id="330"/>
      <w:bookmarkEnd w:id="331"/>
      <w:bookmarkEnd w:id="332"/>
      <w:bookmarkEnd w:id="333"/>
      <w:bookmarkEnd w:id="334"/>
      <w:bookmarkEnd w:id="335"/>
      <w:bookmarkEnd w:id="336"/>
    </w:p>
    <w:p w14:paraId="47B445E8" w14:textId="77777777" w:rsidR="008A6D4A" w:rsidRPr="00C12AA7" w:rsidRDefault="008A6D4A" w:rsidP="008A6D4A">
      <w:pPr>
        <w:rPr>
          <w:noProof/>
        </w:rPr>
      </w:pPr>
      <w:bookmarkStart w:id="337"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338" w:name="_Toc35971396"/>
      <w:bookmarkStart w:id="339" w:name="_Toc70325113"/>
      <w:bookmarkStart w:id="340" w:name="_Toc81226673"/>
      <w:bookmarkStart w:id="341" w:name="_Toc93868964"/>
      <w:bookmarkStart w:id="342" w:name="_Toc148445679"/>
      <w:bookmarkStart w:id="343" w:name="_Toc191324233"/>
      <w:bookmarkStart w:id="344" w:name="_Toc214955203"/>
      <w:r w:rsidRPr="00C12AA7">
        <w:t>6.1.2.2.2</w:t>
      </w:r>
      <w:r w:rsidRPr="00C12AA7">
        <w:tab/>
        <w:t>Content type</w:t>
      </w:r>
      <w:bookmarkEnd w:id="337"/>
      <w:bookmarkEnd w:id="338"/>
      <w:bookmarkEnd w:id="339"/>
      <w:bookmarkEnd w:id="340"/>
      <w:bookmarkEnd w:id="341"/>
      <w:bookmarkEnd w:id="342"/>
      <w:bookmarkEnd w:id="343"/>
      <w:bookmarkEnd w:id="344"/>
    </w:p>
    <w:p w14:paraId="3E043ABA" w14:textId="77777777" w:rsidR="008A6D4A" w:rsidRPr="00C12AA7" w:rsidRDefault="008A6D4A" w:rsidP="008A6D4A">
      <w:bookmarkStart w:id="345"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346" w:name="_Toc35971397"/>
      <w:bookmarkStart w:id="347" w:name="_Toc70325114"/>
      <w:bookmarkStart w:id="348" w:name="_Toc81226674"/>
      <w:bookmarkStart w:id="349" w:name="_Toc93868965"/>
      <w:bookmarkStart w:id="350" w:name="_Toc148445680"/>
      <w:bookmarkStart w:id="351" w:name="_Toc191324234"/>
      <w:bookmarkStart w:id="352" w:name="_Toc214955204"/>
      <w:r w:rsidRPr="00C12AA7">
        <w:t>6.1.2.3</w:t>
      </w:r>
      <w:r w:rsidRPr="00C12AA7">
        <w:tab/>
        <w:t>HTTP custom headers</w:t>
      </w:r>
      <w:bookmarkEnd w:id="345"/>
      <w:bookmarkEnd w:id="346"/>
      <w:bookmarkEnd w:id="347"/>
      <w:bookmarkEnd w:id="348"/>
      <w:bookmarkEnd w:id="349"/>
      <w:bookmarkEnd w:id="350"/>
      <w:bookmarkEnd w:id="351"/>
      <w:bookmarkEnd w:id="352"/>
    </w:p>
    <w:p w14:paraId="51F282AC" w14:textId="2AF5ACC7" w:rsidR="008A6D4A" w:rsidRPr="00C12AA7" w:rsidRDefault="008A6D4A" w:rsidP="008A6D4A">
      <w:pPr>
        <w:rPr>
          <w:noProof/>
        </w:rPr>
      </w:pPr>
      <w:bookmarkStart w:id="353" w:name="_Toc489605322"/>
      <w:bookmarkStart w:id="354" w:name="_Toc492899753"/>
      <w:bookmarkStart w:id="355" w:name="_Toc492900032"/>
      <w:bookmarkStart w:id="356" w:name="_Toc492967834"/>
      <w:bookmarkStart w:id="357" w:name="_Toc492972922"/>
      <w:bookmarkStart w:id="358" w:name="_Toc492973142"/>
      <w:bookmarkStart w:id="359" w:name="_Toc492974840"/>
      <w:bookmarkStart w:id="360"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361" w:name="_Toc510696607"/>
      <w:bookmarkStart w:id="362" w:name="_Toc35971398"/>
      <w:bookmarkStart w:id="363" w:name="_Toc70325115"/>
      <w:bookmarkStart w:id="364" w:name="_Toc81226675"/>
      <w:bookmarkStart w:id="365" w:name="_Toc93868966"/>
      <w:bookmarkStart w:id="366" w:name="_Toc148445681"/>
      <w:bookmarkStart w:id="367" w:name="_Toc191324235"/>
      <w:bookmarkStart w:id="368" w:name="_Toc214955205"/>
      <w:bookmarkEnd w:id="353"/>
      <w:bookmarkEnd w:id="354"/>
      <w:bookmarkEnd w:id="355"/>
      <w:bookmarkEnd w:id="356"/>
      <w:bookmarkEnd w:id="357"/>
      <w:bookmarkEnd w:id="358"/>
      <w:bookmarkEnd w:id="359"/>
      <w:bookmarkEnd w:id="360"/>
      <w:r w:rsidRPr="00C12AA7">
        <w:t>6.1.3</w:t>
      </w:r>
      <w:r w:rsidRPr="00C12AA7">
        <w:tab/>
        <w:t>Resources</w:t>
      </w:r>
      <w:bookmarkEnd w:id="361"/>
      <w:bookmarkEnd w:id="362"/>
      <w:bookmarkEnd w:id="363"/>
      <w:bookmarkEnd w:id="364"/>
      <w:bookmarkEnd w:id="365"/>
      <w:bookmarkEnd w:id="366"/>
      <w:bookmarkEnd w:id="367"/>
      <w:bookmarkEnd w:id="368"/>
    </w:p>
    <w:p w14:paraId="5C8D92CB" w14:textId="77777777" w:rsidR="008A6D4A" w:rsidRPr="00C12AA7" w:rsidRDefault="008A6D4A" w:rsidP="001773FF">
      <w:pPr>
        <w:pStyle w:val="Heading4"/>
      </w:pPr>
      <w:bookmarkStart w:id="369" w:name="_Toc510696608"/>
      <w:bookmarkStart w:id="370" w:name="_Toc35971399"/>
      <w:bookmarkStart w:id="371" w:name="_Toc70325116"/>
      <w:bookmarkStart w:id="372" w:name="_Toc81226676"/>
      <w:bookmarkStart w:id="373" w:name="_Toc93868967"/>
      <w:bookmarkStart w:id="374" w:name="_Toc148445682"/>
      <w:bookmarkStart w:id="375" w:name="_Toc191324236"/>
      <w:bookmarkStart w:id="376" w:name="_Toc214955206"/>
      <w:r w:rsidRPr="00C12AA7">
        <w:t>6.1.3.1</w:t>
      </w:r>
      <w:r w:rsidRPr="00C12AA7">
        <w:tab/>
        <w:t>Overview</w:t>
      </w:r>
      <w:bookmarkEnd w:id="369"/>
      <w:bookmarkEnd w:id="370"/>
      <w:bookmarkEnd w:id="371"/>
      <w:bookmarkEnd w:id="372"/>
      <w:bookmarkEnd w:id="373"/>
      <w:bookmarkEnd w:id="374"/>
      <w:bookmarkEnd w:id="375"/>
      <w:bookmarkEnd w:id="376"/>
    </w:p>
    <w:p w14:paraId="1B33AB09" w14:textId="77777777" w:rsidR="00471A11" w:rsidRPr="00C12AA7" w:rsidRDefault="00471A11" w:rsidP="00471A11">
      <w:pPr>
        <w:rPr>
          <w:lang w:eastAsia="zh-CN"/>
        </w:rPr>
      </w:pPr>
      <w:bookmarkStart w:id="377" w:name="_Toc510696609"/>
      <w:bookmarkStart w:id="378"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15pt" o:ole="">
            <v:imagedata r:id="rId43" o:title=""/>
          </v:shape>
          <o:OLEObject Type="Embed" ProgID="Visio.Drawing.11" ShapeID="_x0000_i1042" DrawAspect="Content" ObjectID="_1825853618"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79" w:name="_Toc70325117"/>
      <w:bookmarkStart w:id="380" w:name="_Toc81226677"/>
      <w:bookmarkStart w:id="381" w:name="_Toc93868968"/>
      <w:bookmarkStart w:id="382" w:name="_Toc148445683"/>
      <w:bookmarkStart w:id="383" w:name="_Toc191324237"/>
      <w:bookmarkStart w:id="384" w:name="_Toc214955207"/>
      <w:r w:rsidRPr="00C12AA7">
        <w:t>6.1.3.2</w:t>
      </w:r>
      <w:r w:rsidRPr="00C12AA7">
        <w:tab/>
        <w:t xml:space="preserve">Resource: </w:t>
      </w:r>
      <w:bookmarkEnd w:id="377"/>
      <w:bookmarkEnd w:id="378"/>
      <w:r w:rsidR="006E742F" w:rsidRPr="00C12AA7">
        <w:t>Slice Collection Subject to NSAC</w:t>
      </w:r>
      <w:bookmarkEnd w:id="379"/>
      <w:r w:rsidR="0059485B" w:rsidRPr="00C12AA7">
        <w:t xml:space="preserve"> for UEs</w:t>
      </w:r>
      <w:bookmarkEnd w:id="380"/>
      <w:bookmarkEnd w:id="381"/>
      <w:bookmarkEnd w:id="382"/>
      <w:bookmarkEnd w:id="383"/>
      <w:bookmarkEnd w:id="384"/>
    </w:p>
    <w:p w14:paraId="4ED0F1B2" w14:textId="77777777" w:rsidR="008A6D4A" w:rsidRPr="00C12AA7" w:rsidRDefault="008A6D4A" w:rsidP="001773FF">
      <w:pPr>
        <w:pStyle w:val="Heading5"/>
      </w:pPr>
      <w:bookmarkStart w:id="385" w:name="_Toc510696610"/>
      <w:bookmarkStart w:id="386" w:name="_Toc35971401"/>
      <w:bookmarkStart w:id="387" w:name="_Toc70325118"/>
      <w:bookmarkStart w:id="388" w:name="_Toc81226678"/>
      <w:bookmarkStart w:id="389" w:name="_Toc93868969"/>
      <w:bookmarkStart w:id="390" w:name="_Toc148445684"/>
      <w:bookmarkStart w:id="391" w:name="_Toc191324238"/>
      <w:bookmarkStart w:id="392" w:name="_Toc214955208"/>
      <w:r w:rsidRPr="00C12AA7">
        <w:t>6.1.3.2.1</w:t>
      </w:r>
      <w:r w:rsidRPr="00C12AA7">
        <w:tab/>
        <w:t>Description</w:t>
      </w:r>
      <w:bookmarkEnd w:id="385"/>
      <w:bookmarkEnd w:id="386"/>
      <w:bookmarkEnd w:id="387"/>
      <w:bookmarkEnd w:id="388"/>
      <w:bookmarkEnd w:id="389"/>
      <w:bookmarkEnd w:id="390"/>
      <w:bookmarkEnd w:id="391"/>
      <w:bookmarkEnd w:id="392"/>
    </w:p>
    <w:p w14:paraId="4F526B3F" w14:textId="4A8F16EC" w:rsidR="00907A16" w:rsidRPr="00C12AA7" w:rsidRDefault="00907A16" w:rsidP="00907A16">
      <w:pPr>
        <w:rPr>
          <w:lang w:eastAsia="zh-CN"/>
        </w:rPr>
      </w:pPr>
      <w:bookmarkStart w:id="393" w:name="_Toc35971402"/>
      <w:bookmarkStart w:id="394"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95" w:name="_Toc70325119"/>
      <w:bookmarkStart w:id="396" w:name="_Toc81226679"/>
      <w:bookmarkStart w:id="397" w:name="_Toc93868970"/>
      <w:bookmarkStart w:id="398" w:name="_Toc148445685"/>
      <w:bookmarkStart w:id="399" w:name="_Toc191324239"/>
      <w:bookmarkStart w:id="400" w:name="_Toc214955209"/>
      <w:r w:rsidRPr="00C12AA7">
        <w:t>6.1.3.2.2</w:t>
      </w:r>
      <w:r w:rsidRPr="00C12AA7">
        <w:tab/>
        <w:t>Resource Definition</w:t>
      </w:r>
      <w:bookmarkEnd w:id="393"/>
      <w:bookmarkEnd w:id="395"/>
      <w:bookmarkEnd w:id="396"/>
      <w:bookmarkEnd w:id="397"/>
      <w:bookmarkEnd w:id="398"/>
      <w:bookmarkEnd w:id="399"/>
      <w:bookmarkEnd w:id="400"/>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401" w:name="_Toc35971403"/>
      <w:bookmarkStart w:id="402" w:name="_Toc70325120"/>
      <w:bookmarkStart w:id="403" w:name="_Toc81226680"/>
      <w:bookmarkStart w:id="404" w:name="_Toc93868971"/>
      <w:bookmarkStart w:id="405" w:name="_Toc148445686"/>
      <w:bookmarkStart w:id="406" w:name="_Toc191324240"/>
      <w:bookmarkStart w:id="407" w:name="_Toc214955210"/>
      <w:r w:rsidRPr="00C12AA7">
        <w:t>6.1.3.2.3</w:t>
      </w:r>
      <w:r w:rsidRPr="00C12AA7">
        <w:tab/>
        <w:t>Resource Standard Methods</w:t>
      </w:r>
      <w:bookmarkEnd w:id="394"/>
      <w:bookmarkEnd w:id="401"/>
      <w:bookmarkEnd w:id="402"/>
      <w:bookmarkEnd w:id="403"/>
      <w:bookmarkEnd w:id="404"/>
      <w:bookmarkEnd w:id="405"/>
      <w:bookmarkEnd w:id="406"/>
      <w:bookmarkEnd w:id="407"/>
    </w:p>
    <w:p w14:paraId="1753A67F" w14:textId="394D08EE" w:rsidR="008A6D4A" w:rsidRPr="00C12AA7" w:rsidRDefault="008A6D4A" w:rsidP="001773FF">
      <w:pPr>
        <w:pStyle w:val="H6"/>
      </w:pPr>
      <w:bookmarkStart w:id="408" w:name="_Toc510696613"/>
      <w:bookmarkStart w:id="409" w:name="_Toc35971404"/>
      <w:bookmarkStart w:id="410" w:name="_Toc70325121"/>
      <w:bookmarkStart w:id="411" w:name="_Toc81226681"/>
      <w:bookmarkStart w:id="412" w:name="_Toc93868972"/>
      <w:r w:rsidRPr="00C12AA7">
        <w:t>6.1.3.2.3.1</w:t>
      </w:r>
      <w:r w:rsidRPr="00C12AA7">
        <w:tab/>
      </w:r>
      <w:bookmarkEnd w:id="408"/>
      <w:bookmarkEnd w:id="409"/>
      <w:r w:rsidR="006623A9" w:rsidRPr="00C12AA7">
        <w:t>POST</w:t>
      </w:r>
      <w:bookmarkEnd w:id="410"/>
      <w:bookmarkEnd w:id="411"/>
      <w:bookmarkEnd w:id="412"/>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413" w:name="_Toc510696615"/>
      <w:bookmarkStart w:id="414" w:name="_Toc35971406"/>
      <w:bookmarkStart w:id="415" w:name="_Toc70325122"/>
      <w:bookmarkStart w:id="416" w:name="_Toc81226682"/>
      <w:bookmarkStart w:id="417" w:name="_Toc93868973"/>
      <w:bookmarkStart w:id="418" w:name="_Toc148445687"/>
      <w:bookmarkStart w:id="419" w:name="_Toc191324241"/>
      <w:bookmarkStart w:id="420" w:name="_Toc214955211"/>
      <w:r w:rsidRPr="00C12AA7">
        <w:t>6.1.3.2.4</w:t>
      </w:r>
      <w:r w:rsidRPr="00C12AA7">
        <w:tab/>
        <w:t>Resource Custom Operations</w:t>
      </w:r>
      <w:bookmarkEnd w:id="413"/>
      <w:bookmarkEnd w:id="414"/>
      <w:bookmarkEnd w:id="415"/>
      <w:bookmarkEnd w:id="416"/>
      <w:bookmarkEnd w:id="417"/>
      <w:bookmarkEnd w:id="418"/>
      <w:bookmarkEnd w:id="419"/>
      <w:bookmarkEnd w:id="420"/>
    </w:p>
    <w:p w14:paraId="3971D13F" w14:textId="77777777" w:rsidR="00001FCC" w:rsidRPr="00C12AA7" w:rsidRDefault="00001FCC" w:rsidP="00001FCC">
      <w:bookmarkStart w:id="421" w:name="_Toc510696616"/>
      <w:bookmarkStart w:id="422"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423" w:name="_Toc81226683"/>
      <w:bookmarkStart w:id="424" w:name="_Toc93868974"/>
      <w:bookmarkStart w:id="425" w:name="_Toc148445688"/>
      <w:bookmarkStart w:id="426" w:name="_Toc191324242"/>
      <w:bookmarkStart w:id="427" w:name="_Toc214955212"/>
      <w:bookmarkStart w:id="428" w:name="_Toc510696622"/>
      <w:bookmarkStart w:id="429" w:name="_Toc35971413"/>
      <w:bookmarkStart w:id="430" w:name="_Toc70325123"/>
      <w:bookmarkEnd w:id="421"/>
      <w:bookmarkEnd w:id="422"/>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423"/>
      <w:bookmarkEnd w:id="424"/>
      <w:bookmarkEnd w:id="425"/>
      <w:bookmarkEnd w:id="426"/>
      <w:bookmarkEnd w:id="427"/>
    </w:p>
    <w:p w14:paraId="7347A7D8" w14:textId="3A635115" w:rsidR="00A40E99" w:rsidRPr="00C12AA7" w:rsidRDefault="00A40E99" w:rsidP="001773FF">
      <w:pPr>
        <w:pStyle w:val="Heading5"/>
      </w:pPr>
      <w:bookmarkStart w:id="431" w:name="_Toc73369696"/>
      <w:bookmarkStart w:id="432" w:name="_Toc81226684"/>
      <w:bookmarkStart w:id="433" w:name="_Toc93868975"/>
      <w:bookmarkStart w:id="434" w:name="_Toc148445689"/>
      <w:bookmarkStart w:id="435" w:name="_Toc191324243"/>
      <w:bookmarkStart w:id="436" w:name="_Toc214955213"/>
      <w:r w:rsidRPr="00C12AA7">
        <w:t>6.</w:t>
      </w:r>
      <w:r w:rsidR="004F39E9" w:rsidRPr="00C12AA7">
        <w:t>1</w:t>
      </w:r>
      <w:r w:rsidRPr="00C12AA7">
        <w:t>.3.</w:t>
      </w:r>
      <w:r w:rsidR="004F39E9" w:rsidRPr="00C12AA7">
        <w:t>3</w:t>
      </w:r>
      <w:r w:rsidRPr="00C12AA7">
        <w:t>.1</w:t>
      </w:r>
      <w:r w:rsidRPr="00C12AA7">
        <w:tab/>
        <w:t>Description</w:t>
      </w:r>
      <w:bookmarkEnd w:id="431"/>
      <w:bookmarkEnd w:id="432"/>
      <w:bookmarkEnd w:id="433"/>
      <w:bookmarkEnd w:id="434"/>
      <w:bookmarkEnd w:id="435"/>
      <w:bookmarkEnd w:id="436"/>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437" w:name="_Toc73369697"/>
      <w:bookmarkStart w:id="438" w:name="_Toc81226685"/>
      <w:bookmarkStart w:id="439" w:name="_Toc93868976"/>
      <w:bookmarkStart w:id="440" w:name="_Toc148445690"/>
      <w:bookmarkStart w:id="441" w:name="_Toc191324244"/>
      <w:bookmarkStart w:id="442" w:name="_Toc214955214"/>
      <w:r w:rsidRPr="00C12AA7">
        <w:t>6.</w:t>
      </w:r>
      <w:r w:rsidR="0049794F" w:rsidRPr="00C12AA7">
        <w:t>1</w:t>
      </w:r>
      <w:r w:rsidRPr="00C12AA7">
        <w:t>.3.</w:t>
      </w:r>
      <w:r w:rsidR="0049794F" w:rsidRPr="00C12AA7">
        <w:t>3</w:t>
      </w:r>
      <w:r w:rsidRPr="00C12AA7">
        <w:t>.2</w:t>
      </w:r>
      <w:r w:rsidRPr="00C12AA7">
        <w:tab/>
        <w:t>Resource Definition</w:t>
      </w:r>
      <w:bookmarkEnd w:id="437"/>
      <w:bookmarkEnd w:id="438"/>
      <w:bookmarkEnd w:id="439"/>
      <w:bookmarkEnd w:id="440"/>
      <w:bookmarkEnd w:id="441"/>
      <w:bookmarkEnd w:id="442"/>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443" w:name="_Toc73369698"/>
      <w:bookmarkStart w:id="444" w:name="_Toc81226686"/>
      <w:bookmarkStart w:id="445" w:name="_Toc93868977"/>
      <w:bookmarkStart w:id="446" w:name="_Toc148445691"/>
      <w:bookmarkStart w:id="447" w:name="_Toc191324245"/>
      <w:bookmarkStart w:id="448" w:name="_Toc214955215"/>
      <w:r w:rsidRPr="00C12AA7">
        <w:t>6.</w:t>
      </w:r>
      <w:r w:rsidR="00EE1ECD" w:rsidRPr="00C12AA7">
        <w:t>1</w:t>
      </w:r>
      <w:r w:rsidRPr="00C12AA7">
        <w:t>.3.</w:t>
      </w:r>
      <w:r w:rsidR="00EE1ECD" w:rsidRPr="00C12AA7">
        <w:t>3</w:t>
      </w:r>
      <w:r w:rsidRPr="00C12AA7">
        <w:t>.3</w:t>
      </w:r>
      <w:r w:rsidRPr="00C12AA7">
        <w:tab/>
        <w:t>Resource Standard Methods</w:t>
      </w:r>
      <w:bookmarkEnd w:id="443"/>
      <w:bookmarkEnd w:id="444"/>
      <w:bookmarkEnd w:id="445"/>
      <w:bookmarkEnd w:id="446"/>
      <w:bookmarkEnd w:id="447"/>
      <w:bookmarkEnd w:id="448"/>
    </w:p>
    <w:p w14:paraId="70C68EA5" w14:textId="20C9C03F" w:rsidR="00A40E99" w:rsidRPr="00C12AA7" w:rsidRDefault="00A40E99" w:rsidP="001773FF">
      <w:pPr>
        <w:pStyle w:val="H6"/>
      </w:pPr>
      <w:bookmarkStart w:id="449" w:name="_Toc73369699"/>
      <w:bookmarkStart w:id="450" w:name="_Toc81226687"/>
      <w:bookmarkStart w:id="451" w:name="_Toc93868978"/>
      <w:r w:rsidRPr="00C12AA7">
        <w:t>6.</w:t>
      </w:r>
      <w:r w:rsidR="00EE1ECD" w:rsidRPr="00C12AA7">
        <w:t>1</w:t>
      </w:r>
      <w:r w:rsidRPr="00C12AA7">
        <w:t>.3.</w:t>
      </w:r>
      <w:r w:rsidR="00EE1ECD" w:rsidRPr="00C12AA7">
        <w:t>3</w:t>
      </w:r>
      <w:r w:rsidRPr="00C12AA7">
        <w:t>.3.1</w:t>
      </w:r>
      <w:r w:rsidRPr="00C12AA7">
        <w:tab/>
        <w:t>POST</w:t>
      </w:r>
      <w:bookmarkEnd w:id="449"/>
      <w:bookmarkEnd w:id="450"/>
      <w:bookmarkEnd w:id="451"/>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452" w:name="_Toc73369700"/>
      <w:bookmarkStart w:id="453" w:name="_Toc81226688"/>
      <w:bookmarkStart w:id="454" w:name="_Toc93868979"/>
      <w:bookmarkStart w:id="455" w:name="_Toc148445692"/>
      <w:bookmarkStart w:id="456" w:name="_Toc191324246"/>
      <w:bookmarkStart w:id="457" w:name="_Toc214955216"/>
      <w:r w:rsidRPr="00C12AA7">
        <w:t>6.</w:t>
      </w:r>
      <w:r w:rsidR="00D23CC8" w:rsidRPr="00C12AA7">
        <w:t>1</w:t>
      </w:r>
      <w:r w:rsidRPr="00C12AA7">
        <w:t>.3.</w:t>
      </w:r>
      <w:r w:rsidR="00D23CC8" w:rsidRPr="00C12AA7">
        <w:t>3</w:t>
      </w:r>
      <w:r w:rsidRPr="00C12AA7">
        <w:t>.4</w:t>
      </w:r>
      <w:r w:rsidRPr="00C12AA7">
        <w:tab/>
        <w:t>Resource Custom Operations</w:t>
      </w:r>
      <w:bookmarkEnd w:id="452"/>
      <w:bookmarkEnd w:id="453"/>
      <w:bookmarkEnd w:id="454"/>
      <w:bookmarkEnd w:id="455"/>
      <w:bookmarkEnd w:id="456"/>
      <w:bookmarkEnd w:id="457"/>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458" w:name="_Toc148445693"/>
      <w:bookmarkStart w:id="459" w:name="_Toc191324247"/>
      <w:bookmarkStart w:id="460" w:name="_Toc214955217"/>
      <w:bookmarkStart w:id="461" w:name="_Toc81226689"/>
      <w:bookmarkStart w:id="462" w:name="_Toc93868980"/>
      <w:r w:rsidRPr="00C12AA7">
        <w:t>6.1.3.4</w:t>
      </w:r>
      <w:r w:rsidRPr="00C12AA7">
        <w:tab/>
        <w:t xml:space="preserve">Resource: Slice Collection </w:t>
      </w:r>
      <w:r w:rsidR="0043749D" w:rsidRPr="00C12AA7">
        <w:t>C</w:t>
      </w:r>
      <w:r w:rsidRPr="00C12AA7">
        <w:t>onfiguration</w:t>
      </w:r>
      <w:r w:rsidR="0043749D" w:rsidRPr="00C12AA7">
        <w:t>s</w:t>
      </w:r>
      <w:bookmarkEnd w:id="458"/>
      <w:bookmarkEnd w:id="459"/>
      <w:bookmarkEnd w:id="460"/>
    </w:p>
    <w:p w14:paraId="45A4EAD7" w14:textId="16E563E7" w:rsidR="009C5A91" w:rsidRPr="00C12AA7" w:rsidRDefault="009C5A91" w:rsidP="009C5A91">
      <w:pPr>
        <w:pStyle w:val="Heading5"/>
      </w:pPr>
      <w:bookmarkStart w:id="463" w:name="_Toc148445694"/>
      <w:bookmarkStart w:id="464" w:name="_Toc191324248"/>
      <w:bookmarkStart w:id="465" w:name="_Toc214955218"/>
      <w:r w:rsidRPr="00C12AA7">
        <w:t>6.1.3.4.1</w:t>
      </w:r>
      <w:r w:rsidRPr="00C12AA7">
        <w:tab/>
        <w:t>Description</w:t>
      </w:r>
      <w:bookmarkEnd w:id="463"/>
      <w:bookmarkEnd w:id="464"/>
      <w:bookmarkEnd w:id="465"/>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466" w:name="_Toc148445695"/>
      <w:bookmarkStart w:id="467" w:name="_Toc191324249"/>
      <w:bookmarkStart w:id="468" w:name="_Toc214955219"/>
      <w:r w:rsidRPr="00C12AA7">
        <w:t>6.1.3.4.2</w:t>
      </w:r>
      <w:r w:rsidRPr="00C12AA7">
        <w:tab/>
        <w:t>Resource Definition</w:t>
      </w:r>
      <w:bookmarkEnd w:id="466"/>
      <w:bookmarkEnd w:id="467"/>
      <w:bookmarkEnd w:id="468"/>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469" w:name="_Toc148445696"/>
      <w:bookmarkStart w:id="470" w:name="_Toc191324250"/>
      <w:bookmarkStart w:id="471" w:name="_Toc214955220"/>
      <w:r w:rsidRPr="00C12AA7">
        <w:t>6.1.3.4.3</w:t>
      </w:r>
      <w:r w:rsidRPr="00C12AA7">
        <w:tab/>
        <w:t>Resource Standard Methods</w:t>
      </w:r>
      <w:bookmarkEnd w:id="469"/>
      <w:bookmarkEnd w:id="470"/>
      <w:bookmarkEnd w:id="471"/>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472" w:name="_Toc148445697"/>
      <w:bookmarkStart w:id="473" w:name="_Toc191324251"/>
      <w:bookmarkStart w:id="474" w:name="_Toc214955221"/>
      <w:r w:rsidRPr="00C12AA7">
        <w:t>6.1.3.4.4</w:t>
      </w:r>
      <w:r w:rsidRPr="00C12AA7">
        <w:tab/>
        <w:t>Resource Custom Operations</w:t>
      </w:r>
      <w:bookmarkEnd w:id="472"/>
      <w:bookmarkEnd w:id="473"/>
      <w:bookmarkEnd w:id="474"/>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475" w:name="_Toc148445698"/>
      <w:bookmarkStart w:id="476" w:name="_Toc191324252"/>
      <w:bookmarkStart w:id="477" w:name="_Toc214955222"/>
      <w:r w:rsidRPr="00C12AA7">
        <w:t>6.1.3.4.4.2.1</w:t>
      </w:r>
      <w:r w:rsidR="007B3044" w:rsidRPr="00C12AA7">
        <w:tab/>
      </w:r>
      <w:r w:rsidRPr="00C12AA7">
        <w:t>Description</w:t>
      </w:r>
      <w:bookmarkEnd w:id="475"/>
      <w:bookmarkEnd w:id="476"/>
      <w:bookmarkEnd w:id="477"/>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478" w:name="_Toc148445699"/>
      <w:bookmarkStart w:id="479" w:name="_Toc191324253"/>
      <w:bookmarkStart w:id="480" w:name="_Toc214955223"/>
      <w:r w:rsidRPr="00C12AA7">
        <w:t>6.1.3.4.4.2.2</w:t>
      </w:r>
      <w:r w:rsidRPr="00C12AA7">
        <w:tab/>
        <w:t>Operation Definition</w:t>
      </w:r>
      <w:bookmarkEnd w:id="478"/>
      <w:bookmarkEnd w:id="479"/>
      <w:bookmarkEnd w:id="480"/>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481" w:name="_Toc148445700"/>
      <w:bookmarkStart w:id="482" w:name="_Toc191324254"/>
      <w:bookmarkStart w:id="483" w:name="_Toc214955224"/>
      <w:r w:rsidRPr="00C12AA7">
        <w:t>6.1.3.5</w:t>
      </w:r>
      <w:r w:rsidRPr="00C12AA7">
        <w:tab/>
        <w:t>Resource: Slice Collection Roaming Quotas</w:t>
      </w:r>
      <w:bookmarkEnd w:id="481"/>
      <w:bookmarkEnd w:id="482"/>
      <w:bookmarkEnd w:id="483"/>
    </w:p>
    <w:p w14:paraId="25708262" w14:textId="5108FAD8" w:rsidR="00555F15" w:rsidRPr="00C12AA7" w:rsidRDefault="00555F15" w:rsidP="00555F15">
      <w:pPr>
        <w:pStyle w:val="Heading5"/>
      </w:pPr>
      <w:bookmarkStart w:id="484" w:name="_Toc148445701"/>
      <w:bookmarkStart w:id="485" w:name="_Toc191324255"/>
      <w:bookmarkStart w:id="486" w:name="_Toc214955225"/>
      <w:r w:rsidRPr="00C12AA7">
        <w:t>6.1.3.5.1</w:t>
      </w:r>
      <w:r w:rsidRPr="00C12AA7">
        <w:tab/>
        <w:t>Description</w:t>
      </w:r>
      <w:bookmarkEnd w:id="484"/>
      <w:bookmarkEnd w:id="485"/>
      <w:bookmarkEnd w:id="486"/>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87" w:name="_Toc148445702"/>
      <w:bookmarkStart w:id="488" w:name="_Toc191324256"/>
      <w:bookmarkStart w:id="489" w:name="_Toc214955226"/>
      <w:r w:rsidRPr="00C12AA7">
        <w:t>6.1.3.5.2</w:t>
      </w:r>
      <w:r w:rsidRPr="00C12AA7">
        <w:tab/>
        <w:t>Resource Definition</w:t>
      </w:r>
      <w:bookmarkEnd w:id="487"/>
      <w:bookmarkEnd w:id="488"/>
      <w:bookmarkEnd w:id="489"/>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90" w:name="_Toc148445703"/>
      <w:bookmarkStart w:id="491" w:name="_Toc191324257"/>
      <w:bookmarkStart w:id="492" w:name="_Toc214955227"/>
      <w:r w:rsidRPr="00C12AA7">
        <w:t>6.1.3.5.3</w:t>
      </w:r>
      <w:r w:rsidRPr="00C12AA7">
        <w:tab/>
        <w:t>Resource Standard Methods</w:t>
      </w:r>
      <w:bookmarkEnd w:id="490"/>
      <w:bookmarkEnd w:id="491"/>
      <w:bookmarkEnd w:id="492"/>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93" w:name="_Toc148445704"/>
      <w:bookmarkStart w:id="494" w:name="_Toc191324258"/>
      <w:bookmarkStart w:id="495" w:name="_Toc214955228"/>
      <w:r w:rsidRPr="00C12AA7">
        <w:t>6.1.3.5.4</w:t>
      </w:r>
      <w:r w:rsidRPr="00C12AA7">
        <w:tab/>
        <w:t>Resource Custom Operations</w:t>
      </w:r>
      <w:bookmarkEnd w:id="493"/>
      <w:bookmarkEnd w:id="494"/>
      <w:bookmarkEnd w:id="495"/>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96" w:name="_Toc25073879"/>
      <w:bookmarkStart w:id="497" w:name="_Toc34063055"/>
      <w:bookmarkStart w:id="498" w:name="_Toc43120029"/>
      <w:bookmarkStart w:id="499" w:name="_Toc49768084"/>
      <w:bookmarkStart w:id="500" w:name="_Toc56434257"/>
      <w:bookmarkStart w:id="501" w:name="_Toc138323166"/>
      <w:r w:rsidRPr="00C12AA7">
        <w:t>6.1.3.5.4.2</w:t>
      </w:r>
      <w:r w:rsidRPr="00C12AA7">
        <w:tab/>
        <w:t xml:space="preserve">Operation: </w:t>
      </w:r>
      <w:bookmarkEnd w:id="496"/>
      <w:bookmarkEnd w:id="497"/>
      <w:bookmarkEnd w:id="498"/>
      <w:bookmarkEnd w:id="499"/>
      <w:bookmarkEnd w:id="500"/>
      <w:bookmarkEnd w:id="501"/>
      <w:r w:rsidRPr="00C12AA7">
        <w:t>query</w:t>
      </w:r>
    </w:p>
    <w:p w14:paraId="2DBD914D" w14:textId="5741EE27" w:rsidR="00555F15" w:rsidRPr="00C12AA7" w:rsidRDefault="00555F15" w:rsidP="008050A5">
      <w:pPr>
        <w:pStyle w:val="Heading7"/>
        <w:numPr>
          <w:ilvl w:val="0"/>
          <w:numId w:val="0"/>
        </w:numPr>
      </w:pPr>
      <w:bookmarkStart w:id="502" w:name="_Toc25073880"/>
      <w:bookmarkStart w:id="503" w:name="_Toc34063056"/>
      <w:bookmarkStart w:id="504" w:name="_Toc43120030"/>
      <w:bookmarkStart w:id="505" w:name="_Toc49768085"/>
      <w:bookmarkStart w:id="506" w:name="_Toc56434258"/>
      <w:bookmarkStart w:id="507" w:name="_Toc138323167"/>
      <w:bookmarkStart w:id="508" w:name="_Toc148445705"/>
      <w:bookmarkStart w:id="509" w:name="_Toc191324259"/>
      <w:bookmarkStart w:id="510" w:name="_Toc214955229"/>
      <w:r w:rsidRPr="00C12AA7">
        <w:t>6.1.3.5.4.2.1</w:t>
      </w:r>
      <w:r w:rsidRPr="00C12AA7">
        <w:tab/>
        <w:t>Description</w:t>
      </w:r>
      <w:bookmarkEnd w:id="502"/>
      <w:bookmarkEnd w:id="503"/>
      <w:bookmarkEnd w:id="504"/>
      <w:bookmarkEnd w:id="505"/>
      <w:bookmarkEnd w:id="506"/>
      <w:bookmarkEnd w:id="507"/>
      <w:bookmarkEnd w:id="508"/>
      <w:bookmarkEnd w:id="509"/>
      <w:bookmarkEnd w:id="510"/>
    </w:p>
    <w:p w14:paraId="7D6BF085" w14:textId="30F70B1D" w:rsidR="004B6E2A" w:rsidRPr="00C12AA7" w:rsidRDefault="00351D1C" w:rsidP="00802A8E">
      <w:bookmarkStart w:id="511" w:name="_Toc25073881"/>
      <w:bookmarkStart w:id="512" w:name="_Toc34063057"/>
      <w:bookmarkStart w:id="513" w:name="_Toc43120031"/>
      <w:bookmarkStart w:id="514" w:name="_Toc49768086"/>
      <w:bookmarkStart w:id="515" w:name="_Toc56434259"/>
      <w:bookmarkStart w:id="516"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517" w:name="_Toc148445706"/>
    </w:p>
    <w:p w14:paraId="5C7BF9BB" w14:textId="7E5224E0" w:rsidR="00555F15" w:rsidRPr="00C12AA7" w:rsidRDefault="00555F15" w:rsidP="008050A5">
      <w:pPr>
        <w:pStyle w:val="Heading7"/>
        <w:numPr>
          <w:ilvl w:val="0"/>
          <w:numId w:val="0"/>
        </w:numPr>
      </w:pPr>
      <w:bookmarkStart w:id="518" w:name="_Toc191324260"/>
      <w:bookmarkStart w:id="519" w:name="_Toc214955230"/>
      <w:r w:rsidRPr="00C12AA7">
        <w:t>6.1.3.5.4.2.2</w:t>
      </w:r>
      <w:r w:rsidRPr="00C12AA7">
        <w:tab/>
        <w:t>Operation Definition</w:t>
      </w:r>
      <w:bookmarkEnd w:id="511"/>
      <w:bookmarkEnd w:id="512"/>
      <w:bookmarkEnd w:id="513"/>
      <w:bookmarkEnd w:id="514"/>
      <w:bookmarkEnd w:id="515"/>
      <w:bookmarkEnd w:id="516"/>
      <w:bookmarkEnd w:id="517"/>
      <w:bookmarkEnd w:id="518"/>
      <w:bookmarkEnd w:id="519"/>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520" w:name="_Toc148445707"/>
      <w:bookmarkStart w:id="521" w:name="_Toc191324261"/>
      <w:bookmarkStart w:id="522" w:name="_Toc214955231"/>
      <w:r w:rsidRPr="00C12AA7">
        <w:t>6.1.4</w:t>
      </w:r>
      <w:r w:rsidRPr="00C12AA7">
        <w:tab/>
        <w:t>Custom Operations without associated resources</w:t>
      </w:r>
      <w:bookmarkEnd w:id="428"/>
      <w:bookmarkEnd w:id="429"/>
      <w:bookmarkEnd w:id="430"/>
      <w:bookmarkEnd w:id="461"/>
      <w:bookmarkEnd w:id="462"/>
      <w:bookmarkEnd w:id="520"/>
      <w:bookmarkEnd w:id="521"/>
      <w:bookmarkEnd w:id="522"/>
    </w:p>
    <w:p w14:paraId="4DA24AC8" w14:textId="77777777" w:rsidR="00E86298" w:rsidRPr="00C12AA7" w:rsidRDefault="00E86298" w:rsidP="00E86298">
      <w:bookmarkStart w:id="523" w:name="_Toc510696623"/>
      <w:bookmarkStart w:id="524"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525" w:name="_Toc510696628"/>
      <w:bookmarkStart w:id="526" w:name="_Toc35971419"/>
      <w:bookmarkStart w:id="527" w:name="_Toc70325124"/>
      <w:bookmarkStart w:id="528" w:name="_Toc81226690"/>
      <w:bookmarkStart w:id="529" w:name="_Toc93868981"/>
      <w:bookmarkStart w:id="530" w:name="_Toc148445708"/>
      <w:bookmarkStart w:id="531" w:name="_Toc191324262"/>
      <w:bookmarkStart w:id="532" w:name="_Toc214955232"/>
      <w:bookmarkEnd w:id="523"/>
      <w:bookmarkEnd w:id="524"/>
      <w:r w:rsidRPr="00C12AA7">
        <w:t>6.1.5</w:t>
      </w:r>
      <w:r w:rsidRPr="00C12AA7">
        <w:tab/>
        <w:t>Notifications</w:t>
      </w:r>
      <w:bookmarkEnd w:id="525"/>
      <w:bookmarkEnd w:id="526"/>
      <w:bookmarkEnd w:id="527"/>
      <w:bookmarkEnd w:id="528"/>
      <w:bookmarkEnd w:id="529"/>
      <w:bookmarkEnd w:id="530"/>
      <w:bookmarkEnd w:id="531"/>
      <w:bookmarkEnd w:id="532"/>
    </w:p>
    <w:p w14:paraId="329C7304" w14:textId="77777777" w:rsidR="008A6D4A" w:rsidRPr="00C12AA7" w:rsidRDefault="008A6D4A" w:rsidP="001773FF">
      <w:pPr>
        <w:pStyle w:val="Heading4"/>
      </w:pPr>
      <w:bookmarkStart w:id="533" w:name="_Toc510696629"/>
      <w:bookmarkStart w:id="534" w:name="_Toc35971420"/>
      <w:bookmarkStart w:id="535" w:name="_Toc70325125"/>
      <w:bookmarkStart w:id="536" w:name="_Toc81226691"/>
      <w:bookmarkStart w:id="537" w:name="_Toc93868982"/>
      <w:bookmarkStart w:id="538" w:name="_Toc148445709"/>
      <w:bookmarkStart w:id="539" w:name="_Toc191324263"/>
      <w:bookmarkStart w:id="540" w:name="_Toc214955233"/>
      <w:r w:rsidRPr="00C12AA7">
        <w:t>6.1.5.1</w:t>
      </w:r>
      <w:r w:rsidRPr="00C12AA7">
        <w:tab/>
        <w:t>General</w:t>
      </w:r>
      <w:bookmarkEnd w:id="533"/>
      <w:bookmarkEnd w:id="534"/>
      <w:bookmarkEnd w:id="535"/>
      <w:bookmarkEnd w:id="536"/>
      <w:bookmarkEnd w:id="537"/>
      <w:bookmarkEnd w:id="538"/>
      <w:bookmarkEnd w:id="539"/>
      <w:bookmarkEnd w:id="540"/>
    </w:p>
    <w:p w14:paraId="76885AE9" w14:textId="77777777" w:rsidR="00E105F0" w:rsidRPr="00C12AA7" w:rsidRDefault="00E105F0" w:rsidP="00E105F0">
      <w:pPr>
        <w:rPr>
          <w:noProof/>
        </w:rPr>
      </w:pPr>
      <w:bookmarkStart w:id="541" w:name="_Toc510696630"/>
      <w:bookmarkStart w:id="542"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543" w:name="_Toc35971421"/>
      <w:bookmarkStart w:id="544" w:name="_Toc70325126"/>
      <w:bookmarkStart w:id="545" w:name="_Toc81226692"/>
      <w:bookmarkStart w:id="546" w:name="_Toc93868983"/>
      <w:bookmarkStart w:id="547" w:name="_Toc148445710"/>
      <w:bookmarkStart w:id="548" w:name="_Toc191324264"/>
      <w:bookmarkStart w:id="549" w:name="_Toc214955234"/>
      <w:r w:rsidRPr="00C12AA7">
        <w:t>6.1.5.2</w:t>
      </w:r>
      <w:bookmarkEnd w:id="541"/>
      <w:bookmarkEnd w:id="543"/>
      <w:r w:rsidR="001A6C9E" w:rsidRPr="00C12AA7">
        <w:tab/>
      </w:r>
      <w:r w:rsidR="00DF5B60" w:rsidRPr="00C12AA7">
        <w:t>EAC Mode Notification</w:t>
      </w:r>
      <w:bookmarkEnd w:id="544"/>
      <w:bookmarkEnd w:id="545"/>
      <w:bookmarkEnd w:id="546"/>
      <w:bookmarkEnd w:id="547"/>
      <w:bookmarkEnd w:id="548"/>
      <w:bookmarkEnd w:id="549"/>
    </w:p>
    <w:p w14:paraId="3E017F8A" w14:textId="77777777" w:rsidR="00E105F0" w:rsidRPr="00C12AA7" w:rsidRDefault="00E105F0" w:rsidP="001773FF">
      <w:pPr>
        <w:pStyle w:val="Heading5"/>
        <w:rPr>
          <w:noProof/>
        </w:rPr>
      </w:pPr>
      <w:bookmarkStart w:id="550" w:name="_Toc532994455"/>
      <w:bookmarkStart w:id="551" w:name="_Toc35971422"/>
      <w:bookmarkStart w:id="552" w:name="_Toc70325127"/>
      <w:bookmarkStart w:id="553" w:name="_Toc81226693"/>
      <w:bookmarkStart w:id="554" w:name="_Toc93868984"/>
      <w:bookmarkStart w:id="555" w:name="_Toc148445711"/>
      <w:bookmarkStart w:id="556" w:name="_Toc191324265"/>
      <w:bookmarkStart w:id="557" w:name="_Toc214955235"/>
      <w:bookmarkStart w:id="558" w:name="_Toc510696631"/>
      <w:r w:rsidRPr="00C12AA7">
        <w:t>6.1.5.2</w:t>
      </w:r>
      <w:r w:rsidRPr="00C12AA7">
        <w:rPr>
          <w:noProof/>
        </w:rPr>
        <w:t>.1</w:t>
      </w:r>
      <w:r w:rsidRPr="00C12AA7">
        <w:rPr>
          <w:noProof/>
        </w:rPr>
        <w:tab/>
        <w:t>Description</w:t>
      </w:r>
      <w:bookmarkEnd w:id="550"/>
      <w:bookmarkEnd w:id="551"/>
      <w:bookmarkEnd w:id="552"/>
      <w:bookmarkEnd w:id="553"/>
      <w:bookmarkEnd w:id="554"/>
      <w:bookmarkEnd w:id="555"/>
      <w:bookmarkEnd w:id="556"/>
      <w:bookmarkEnd w:id="557"/>
    </w:p>
    <w:p w14:paraId="481ACB7B" w14:textId="77777777" w:rsidR="00DF4E92" w:rsidRPr="00C12AA7" w:rsidRDefault="00DF4E92" w:rsidP="00DF4E92">
      <w:pPr>
        <w:rPr>
          <w:noProof/>
        </w:rPr>
      </w:pPr>
      <w:bookmarkStart w:id="559" w:name="_Toc532994456"/>
      <w:bookmarkStart w:id="560"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561" w:name="_Toc70325128"/>
      <w:bookmarkStart w:id="562" w:name="_Toc81226694"/>
      <w:bookmarkStart w:id="563" w:name="_Toc93868985"/>
      <w:bookmarkStart w:id="564" w:name="_Toc148445712"/>
      <w:bookmarkStart w:id="565" w:name="_Toc191324266"/>
      <w:bookmarkStart w:id="566" w:name="_Toc214955236"/>
      <w:r w:rsidRPr="00C12AA7">
        <w:t>6.1.5.2</w:t>
      </w:r>
      <w:r w:rsidRPr="00C12AA7">
        <w:rPr>
          <w:noProof/>
        </w:rPr>
        <w:t>.2</w:t>
      </w:r>
      <w:r w:rsidRPr="00C12AA7">
        <w:rPr>
          <w:noProof/>
        </w:rPr>
        <w:tab/>
        <w:t>Target URI</w:t>
      </w:r>
      <w:bookmarkEnd w:id="559"/>
      <w:bookmarkEnd w:id="560"/>
      <w:bookmarkEnd w:id="561"/>
      <w:bookmarkEnd w:id="562"/>
      <w:bookmarkEnd w:id="563"/>
      <w:bookmarkEnd w:id="564"/>
      <w:bookmarkEnd w:id="565"/>
      <w:bookmarkEnd w:id="566"/>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567" w:name="_Toc532994457"/>
      <w:bookmarkStart w:id="568" w:name="_Toc35971424"/>
      <w:bookmarkStart w:id="569" w:name="_Toc70325129"/>
      <w:bookmarkStart w:id="570" w:name="_Toc81226695"/>
      <w:bookmarkStart w:id="571" w:name="_Toc93868986"/>
      <w:bookmarkStart w:id="572" w:name="_Toc148445713"/>
      <w:bookmarkStart w:id="573" w:name="_Toc191324267"/>
      <w:bookmarkStart w:id="574" w:name="_Toc214955237"/>
      <w:r w:rsidRPr="00C12AA7">
        <w:t>6.1.5.2</w:t>
      </w:r>
      <w:r w:rsidRPr="00C12AA7">
        <w:rPr>
          <w:noProof/>
        </w:rPr>
        <w:t>.3</w:t>
      </w:r>
      <w:r w:rsidRPr="00C12AA7">
        <w:rPr>
          <w:noProof/>
        </w:rPr>
        <w:tab/>
        <w:t>Standard Methods</w:t>
      </w:r>
      <w:bookmarkEnd w:id="567"/>
      <w:bookmarkEnd w:id="568"/>
      <w:bookmarkEnd w:id="569"/>
      <w:bookmarkEnd w:id="570"/>
      <w:bookmarkEnd w:id="571"/>
      <w:bookmarkEnd w:id="572"/>
      <w:bookmarkEnd w:id="573"/>
      <w:bookmarkEnd w:id="574"/>
    </w:p>
    <w:p w14:paraId="647EA268" w14:textId="77777777" w:rsidR="00E105F0" w:rsidRPr="00C12AA7" w:rsidRDefault="00E105F0" w:rsidP="001773FF">
      <w:pPr>
        <w:pStyle w:val="H6"/>
        <w:rPr>
          <w:noProof/>
        </w:rPr>
      </w:pPr>
      <w:bookmarkStart w:id="575" w:name="_Toc532994458"/>
      <w:bookmarkStart w:id="576" w:name="_Toc35971425"/>
      <w:bookmarkStart w:id="577" w:name="_Toc70325130"/>
      <w:bookmarkStart w:id="578" w:name="_Toc81226696"/>
      <w:bookmarkStart w:id="579" w:name="_Toc93868987"/>
      <w:r w:rsidRPr="00C12AA7">
        <w:t>6.1.5.2.3</w:t>
      </w:r>
      <w:r w:rsidRPr="00C12AA7">
        <w:rPr>
          <w:noProof/>
        </w:rPr>
        <w:t>.1</w:t>
      </w:r>
      <w:r w:rsidRPr="00C12AA7">
        <w:rPr>
          <w:noProof/>
        </w:rPr>
        <w:tab/>
        <w:t>POST</w:t>
      </w:r>
      <w:bookmarkEnd w:id="575"/>
      <w:bookmarkEnd w:id="576"/>
      <w:bookmarkEnd w:id="577"/>
      <w:bookmarkEnd w:id="578"/>
      <w:bookmarkEnd w:id="579"/>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580" w:name="_Toc35971427"/>
      <w:bookmarkStart w:id="581" w:name="_Toc70325131"/>
      <w:bookmarkStart w:id="582" w:name="_Toc81226697"/>
      <w:bookmarkStart w:id="583" w:name="_Toc93868988"/>
      <w:bookmarkStart w:id="584" w:name="_Toc148445714"/>
      <w:bookmarkStart w:id="585" w:name="_Toc191324268"/>
      <w:bookmarkStart w:id="586" w:name="_Toc214955238"/>
      <w:bookmarkEnd w:id="558"/>
      <w:r w:rsidRPr="00C12AA7">
        <w:t>6.1.6</w:t>
      </w:r>
      <w:r w:rsidRPr="00C12AA7">
        <w:tab/>
        <w:t>Data Model</w:t>
      </w:r>
      <w:bookmarkEnd w:id="542"/>
      <w:bookmarkEnd w:id="580"/>
      <w:bookmarkEnd w:id="581"/>
      <w:bookmarkEnd w:id="582"/>
      <w:bookmarkEnd w:id="583"/>
      <w:bookmarkEnd w:id="584"/>
      <w:bookmarkEnd w:id="585"/>
      <w:bookmarkEnd w:id="586"/>
    </w:p>
    <w:p w14:paraId="719BE7CB" w14:textId="77777777" w:rsidR="008A6D4A" w:rsidRPr="00C12AA7" w:rsidRDefault="008A6D4A" w:rsidP="001773FF">
      <w:pPr>
        <w:pStyle w:val="Heading4"/>
      </w:pPr>
      <w:bookmarkStart w:id="587" w:name="_Toc510696633"/>
      <w:bookmarkStart w:id="588" w:name="_Toc35971428"/>
      <w:bookmarkStart w:id="589" w:name="_Toc70325132"/>
      <w:bookmarkStart w:id="590" w:name="_Toc81226698"/>
      <w:bookmarkStart w:id="591" w:name="_Toc93868989"/>
      <w:bookmarkStart w:id="592" w:name="_Toc148445715"/>
      <w:bookmarkStart w:id="593" w:name="_Toc191324269"/>
      <w:bookmarkStart w:id="594" w:name="_Toc214955239"/>
      <w:r w:rsidRPr="00C12AA7">
        <w:t>6.1.6.1</w:t>
      </w:r>
      <w:r w:rsidRPr="00C12AA7">
        <w:tab/>
        <w:t>General</w:t>
      </w:r>
      <w:bookmarkEnd w:id="587"/>
      <w:bookmarkEnd w:id="588"/>
      <w:bookmarkEnd w:id="589"/>
      <w:bookmarkEnd w:id="590"/>
      <w:bookmarkEnd w:id="591"/>
      <w:bookmarkEnd w:id="592"/>
      <w:bookmarkEnd w:id="593"/>
      <w:bookmarkEnd w:id="594"/>
    </w:p>
    <w:p w14:paraId="7433BDDB" w14:textId="77777777" w:rsidR="008B1BEC" w:rsidRPr="00C12AA7" w:rsidRDefault="008B1BEC" w:rsidP="008B1BEC">
      <w:bookmarkStart w:id="595" w:name="_Toc510696634"/>
      <w:bookmarkStart w:id="596"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4"/>
        <w:gridCol w:w="1948"/>
        <w:gridCol w:w="4545"/>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08149C3F" w:rsidR="00A93727" w:rsidRPr="00C12AA7" w:rsidRDefault="00A93727" w:rsidP="00EF3994">
            <w:pPr>
              <w:pStyle w:val="TAL"/>
            </w:pPr>
            <w:r w:rsidRPr="00C12AA7">
              <w:t>3GPP TS 29.510 [1</w:t>
            </w:r>
            <w:r w:rsidR="00EF3994">
              <w:t>0</w:t>
            </w:r>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597" w:name="_Toc70325133"/>
      <w:bookmarkStart w:id="598" w:name="_Toc81226699"/>
      <w:bookmarkStart w:id="599" w:name="_Toc93868990"/>
      <w:bookmarkStart w:id="600" w:name="_Toc148445716"/>
      <w:bookmarkStart w:id="601" w:name="_Toc191324270"/>
      <w:bookmarkStart w:id="602" w:name="_Toc214955240"/>
      <w:r w:rsidRPr="00C12AA7">
        <w:rPr>
          <w:lang w:val="en-US"/>
        </w:rPr>
        <w:t>6.1.6.2</w:t>
      </w:r>
      <w:r w:rsidRPr="00C12AA7">
        <w:rPr>
          <w:lang w:val="en-US"/>
        </w:rPr>
        <w:tab/>
        <w:t>Structured data types</w:t>
      </w:r>
      <w:bookmarkEnd w:id="595"/>
      <w:bookmarkEnd w:id="596"/>
      <w:bookmarkEnd w:id="597"/>
      <w:bookmarkEnd w:id="598"/>
      <w:bookmarkEnd w:id="599"/>
      <w:bookmarkEnd w:id="600"/>
      <w:bookmarkEnd w:id="601"/>
      <w:bookmarkEnd w:id="602"/>
    </w:p>
    <w:p w14:paraId="7363E81C" w14:textId="77777777" w:rsidR="008A6D4A" w:rsidRPr="00C12AA7" w:rsidRDefault="008A6D4A" w:rsidP="001773FF">
      <w:pPr>
        <w:pStyle w:val="Heading5"/>
      </w:pPr>
      <w:bookmarkStart w:id="603" w:name="_Toc510696635"/>
      <w:bookmarkStart w:id="604" w:name="_Toc35971430"/>
      <w:bookmarkStart w:id="605" w:name="_Toc70325134"/>
      <w:bookmarkStart w:id="606" w:name="_Toc81226700"/>
      <w:bookmarkStart w:id="607" w:name="_Toc93868991"/>
      <w:bookmarkStart w:id="608" w:name="_Toc148445717"/>
      <w:bookmarkStart w:id="609" w:name="_Toc191324271"/>
      <w:bookmarkStart w:id="610" w:name="_Toc214955241"/>
      <w:r w:rsidRPr="00C12AA7">
        <w:t>6.1.6.2.1</w:t>
      </w:r>
      <w:r w:rsidRPr="00C12AA7">
        <w:tab/>
        <w:t>Introduction</w:t>
      </w:r>
      <w:bookmarkEnd w:id="603"/>
      <w:bookmarkEnd w:id="604"/>
      <w:bookmarkEnd w:id="605"/>
      <w:bookmarkEnd w:id="606"/>
      <w:bookmarkEnd w:id="607"/>
      <w:bookmarkEnd w:id="608"/>
      <w:bookmarkEnd w:id="609"/>
      <w:bookmarkEnd w:id="610"/>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611" w:name="_Toc510696636"/>
      <w:bookmarkStart w:id="612" w:name="_Toc35971431"/>
      <w:bookmarkStart w:id="613" w:name="_Toc70325135"/>
      <w:bookmarkStart w:id="614" w:name="_Toc81226701"/>
      <w:bookmarkStart w:id="615" w:name="_Toc93868992"/>
      <w:bookmarkStart w:id="616" w:name="_Toc148445718"/>
      <w:bookmarkStart w:id="617" w:name="_Toc191324272"/>
      <w:bookmarkStart w:id="618" w:name="_Toc214955242"/>
      <w:r w:rsidRPr="00C12AA7">
        <w:t>6.1.6.2.2</w:t>
      </w:r>
      <w:r w:rsidRPr="00C12AA7">
        <w:tab/>
        <w:t xml:space="preserve">Type: </w:t>
      </w:r>
      <w:bookmarkEnd w:id="611"/>
      <w:bookmarkEnd w:id="612"/>
      <w:r w:rsidR="008B1BEC" w:rsidRPr="00C12AA7">
        <w:t>UeACRequestData</w:t>
      </w:r>
      <w:bookmarkEnd w:id="613"/>
      <w:bookmarkEnd w:id="614"/>
      <w:bookmarkEnd w:id="615"/>
      <w:bookmarkEnd w:id="616"/>
      <w:bookmarkEnd w:id="617"/>
      <w:bookmarkEnd w:id="618"/>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619" w:name="_PERM_MCCTEMPBM_CRPT75500034___1" w:colFirst="4" w:colLast="4"/>
            <w:bookmarkStart w:id="620"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621" w:name="_PERM_MCCTEMPBM_CRPT75500035___1" w:colFirst="4" w:colLast="4"/>
            <w:bookmarkStart w:id="622" w:name="_PERM_MCCTEMPBM_CRPT92130006___1" w:colFirst="4" w:colLast="4"/>
            <w:bookmarkEnd w:id="619"/>
            <w:bookmarkEnd w:id="620"/>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621"/>
      <w:bookmarkEnd w:id="622"/>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623" w:name="_Toc510696637"/>
      <w:bookmarkStart w:id="624" w:name="_Toc35971432"/>
      <w:bookmarkStart w:id="625" w:name="_Toc70325136"/>
      <w:bookmarkStart w:id="626" w:name="_Toc81226702"/>
      <w:bookmarkStart w:id="627" w:name="_Toc93868993"/>
      <w:bookmarkStart w:id="628" w:name="_Toc148445719"/>
      <w:bookmarkStart w:id="629" w:name="_Toc191324273"/>
      <w:bookmarkStart w:id="630" w:name="_Toc214955243"/>
      <w:r w:rsidRPr="00C12AA7">
        <w:t>6.1.6.2.3</w:t>
      </w:r>
      <w:r w:rsidRPr="00C12AA7">
        <w:tab/>
        <w:t xml:space="preserve">Type: </w:t>
      </w:r>
      <w:bookmarkEnd w:id="623"/>
      <w:bookmarkEnd w:id="624"/>
      <w:r w:rsidR="00E53ED0" w:rsidRPr="00C12AA7">
        <w:t>UeACResponseData</w:t>
      </w:r>
      <w:bookmarkEnd w:id="625"/>
      <w:bookmarkEnd w:id="626"/>
      <w:bookmarkEnd w:id="627"/>
      <w:bookmarkEnd w:id="628"/>
      <w:bookmarkEnd w:id="629"/>
      <w:bookmarkEnd w:id="630"/>
    </w:p>
    <w:p w14:paraId="7720F8B2" w14:textId="77777777" w:rsidR="005E185F" w:rsidRPr="00C12AA7" w:rsidRDefault="005E185F" w:rsidP="005E185F">
      <w:pPr>
        <w:pStyle w:val="TH"/>
      </w:pPr>
      <w:bookmarkStart w:id="631" w:name="_Toc510696638"/>
      <w:bookmarkStart w:id="632"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633" w:name="_Toc70325137"/>
      <w:bookmarkStart w:id="634" w:name="_Toc81226703"/>
      <w:bookmarkStart w:id="635" w:name="_Toc93868994"/>
      <w:bookmarkStart w:id="636" w:name="_Toc148445720"/>
      <w:bookmarkStart w:id="637" w:name="_Toc191324274"/>
      <w:bookmarkStart w:id="638" w:name="_Toc214955244"/>
      <w:r w:rsidRPr="00C12AA7">
        <w:t>6.1.6.2.4</w:t>
      </w:r>
      <w:r w:rsidRPr="00C12AA7">
        <w:tab/>
        <w:t>Type: E</w:t>
      </w:r>
      <w:r w:rsidR="00630D65">
        <w:t>ac</w:t>
      </w:r>
      <w:r w:rsidRPr="00C12AA7">
        <w:t>Notification</w:t>
      </w:r>
      <w:bookmarkEnd w:id="633"/>
      <w:bookmarkEnd w:id="634"/>
      <w:bookmarkEnd w:id="635"/>
      <w:bookmarkEnd w:id="636"/>
      <w:bookmarkEnd w:id="637"/>
      <w:bookmarkEnd w:id="638"/>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639" w:name="_Toc81226704"/>
      <w:bookmarkStart w:id="640" w:name="_Toc93868995"/>
      <w:bookmarkStart w:id="641" w:name="_Toc148445721"/>
      <w:bookmarkStart w:id="642" w:name="_Toc191324275"/>
      <w:bookmarkStart w:id="643" w:name="_Toc214955245"/>
      <w:bookmarkStart w:id="644" w:name="_Toc70325138"/>
      <w:r w:rsidRPr="00C12AA7">
        <w:t>6.1.6.2.5</w:t>
      </w:r>
      <w:r w:rsidRPr="00C12AA7">
        <w:tab/>
        <w:t>Type: AcuOperationItem</w:t>
      </w:r>
      <w:bookmarkEnd w:id="639"/>
      <w:bookmarkEnd w:id="640"/>
      <w:bookmarkEnd w:id="641"/>
      <w:bookmarkEnd w:id="642"/>
      <w:bookmarkEnd w:id="643"/>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645" w:name="_Toc81226705"/>
      <w:bookmarkStart w:id="646" w:name="_Toc93868996"/>
      <w:bookmarkStart w:id="647" w:name="_Toc148445722"/>
      <w:bookmarkStart w:id="648" w:name="_Toc191324276"/>
      <w:bookmarkStart w:id="649" w:name="_Toc214955246"/>
      <w:r w:rsidRPr="00C12AA7">
        <w:t>6.1.6.2.6</w:t>
      </w:r>
      <w:r w:rsidRPr="00C12AA7">
        <w:tab/>
        <w:t>Type: AcuFailureItem</w:t>
      </w:r>
      <w:bookmarkEnd w:id="645"/>
      <w:bookmarkEnd w:id="646"/>
      <w:bookmarkEnd w:id="647"/>
      <w:bookmarkEnd w:id="648"/>
      <w:bookmarkEnd w:id="649"/>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650" w:name="_Toc73369707"/>
      <w:bookmarkStart w:id="651" w:name="_Toc81226706"/>
      <w:bookmarkStart w:id="652" w:name="_Toc93868997"/>
      <w:bookmarkStart w:id="653" w:name="_Toc148445723"/>
      <w:bookmarkStart w:id="654" w:name="_Toc191324277"/>
      <w:bookmarkStart w:id="655" w:name="_Toc214955247"/>
      <w:r w:rsidRPr="00C12AA7">
        <w:t>6.1.6.2.</w:t>
      </w:r>
      <w:r w:rsidR="000A2FAB" w:rsidRPr="00C12AA7">
        <w:t>7</w:t>
      </w:r>
      <w:r w:rsidRPr="00C12AA7">
        <w:tab/>
        <w:t>Type: PduACRequestData</w:t>
      </w:r>
      <w:bookmarkEnd w:id="650"/>
      <w:bookmarkEnd w:id="651"/>
      <w:bookmarkEnd w:id="652"/>
      <w:bookmarkEnd w:id="653"/>
      <w:bookmarkEnd w:id="654"/>
      <w:bookmarkEnd w:id="655"/>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656" w:name="_Toc73369708"/>
      <w:bookmarkStart w:id="657" w:name="_Toc81226707"/>
      <w:bookmarkStart w:id="658" w:name="_Toc93868998"/>
      <w:bookmarkStart w:id="659" w:name="_Toc148445724"/>
      <w:bookmarkStart w:id="660" w:name="_Toc191324278"/>
      <w:bookmarkStart w:id="661" w:name="_Toc214955248"/>
      <w:r w:rsidRPr="00C12AA7">
        <w:t>6.1.6.2.</w:t>
      </w:r>
      <w:r w:rsidR="000A2FAB" w:rsidRPr="00C12AA7">
        <w:t>8</w:t>
      </w:r>
      <w:r w:rsidRPr="00C12AA7">
        <w:tab/>
        <w:t>Type: PduACResponseData</w:t>
      </w:r>
      <w:bookmarkEnd w:id="656"/>
      <w:bookmarkEnd w:id="657"/>
      <w:bookmarkEnd w:id="658"/>
      <w:bookmarkEnd w:id="659"/>
      <w:bookmarkEnd w:id="660"/>
      <w:bookmarkEnd w:id="661"/>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52CE08BC" w14:textId="623983FB" w:rsidR="005F544D" w:rsidRPr="00C12AA7"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662" w:name="_Toc93868999"/>
      <w:bookmarkStart w:id="663" w:name="_Toc148445725"/>
      <w:bookmarkStart w:id="664" w:name="_Toc191324279"/>
      <w:bookmarkStart w:id="665" w:name="_Toc214955249"/>
      <w:bookmarkStart w:id="666" w:name="_Toc81226708"/>
      <w:r w:rsidRPr="00C12AA7">
        <w:t>6.1.6.2.</w:t>
      </w:r>
      <w:r w:rsidR="009953BB" w:rsidRPr="00C12AA7">
        <w:t>9</w:t>
      </w:r>
      <w:r w:rsidRPr="00C12AA7">
        <w:tab/>
        <w:t>Type: UeACRequestInfo</w:t>
      </w:r>
      <w:bookmarkEnd w:id="662"/>
      <w:bookmarkEnd w:id="663"/>
      <w:bookmarkEnd w:id="664"/>
      <w:bookmarkEnd w:id="665"/>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667" w:name="_Toc93869000"/>
      <w:bookmarkStart w:id="668" w:name="_Toc148445726"/>
      <w:bookmarkStart w:id="669" w:name="_Toc191324280"/>
      <w:bookmarkStart w:id="670" w:name="_Toc214955250"/>
      <w:r w:rsidRPr="00C12AA7">
        <w:t>6.1.6.2.</w:t>
      </w:r>
      <w:r w:rsidR="009953BB" w:rsidRPr="00C12AA7">
        <w:t>10</w:t>
      </w:r>
      <w:r w:rsidRPr="00C12AA7">
        <w:tab/>
        <w:t>Type: PduACRequestInfo</w:t>
      </w:r>
      <w:bookmarkEnd w:id="667"/>
      <w:bookmarkEnd w:id="668"/>
      <w:bookmarkEnd w:id="669"/>
      <w:bookmarkEnd w:id="670"/>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671" w:name="_Toc148445727"/>
      <w:bookmarkStart w:id="672" w:name="_Toc191324281"/>
      <w:bookmarkStart w:id="673" w:name="_Toc214955251"/>
      <w:bookmarkStart w:id="674" w:name="_Toc93869001"/>
      <w:r w:rsidRPr="00C12AA7">
        <w:t>6.1.6.2.11</w:t>
      </w:r>
      <w:r w:rsidRPr="00C12AA7">
        <w:tab/>
        <w:t>Type: UeAdmissionValue</w:t>
      </w:r>
      <w:bookmarkEnd w:id="671"/>
      <w:bookmarkEnd w:id="672"/>
      <w:bookmarkEnd w:id="673"/>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675" w:name="_Toc148445728"/>
      <w:bookmarkStart w:id="676" w:name="_Toc191324282"/>
      <w:bookmarkStart w:id="677" w:name="_Toc214955252"/>
      <w:r w:rsidRPr="00C12AA7">
        <w:t>6.1.6.2.12</w:t>
      </w:r>
      <w:r w:rsidRPr="00C12AA7">
        <w:tab/>
        <w:t>Type: PduAdmissionValue</w:t>
      </w:r>
      <w:bookmarkEnd w:id="675"/>
      <w:bookmarkEnd w:id="676"/>
      <w:bookmarkEnd w:id="677"/>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678" w:name="_Toc148445729"/>
      <w:bookmarkStart w:id="679" w:name="_Toc191324283"/>
      <w:bookmarkStart w:id="680" w:name="_Toc214955253"/>
      <w:r w:rsidRPr="00C12AA7">
        <w:t>6.1.6.2.13</w:t>
      </w:r>
      <w:r w:rsidRPr="00C12AA7">
        <w:tab/>
        <w:t xml:space="preserve">Type: </w:t>
      </w:r>
      <w:bookmarkStart w:id="681" w:name="_Hlk134026571"/>
      <w:r w:rsidRPr="00C12AA7">
        <w:t>ACUpdateData</w:t>
      </w:r>
      <w:bookmarkEnd w:id="678"/>
      <w:bookmarkEnd w:id="679"/>
      <w:bookmarkEnd w:id="680"/>
      <w:bookmarkEnd w:id="681"/>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682" w:name="_Hlk134086863"/>
            <w:r w:rsidRPr="00C12AA7">
              <w:rPr>
                <w:rFonts w:ascii="Arial" w:hAnsi="Arial"/>
                <w:sz w:val="18"/>
              </w:rPr>
              <w:t>maxUesNumber</w:t>
            </w:r>
            <w:bookmarkEnd w:id="682"/>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683" w:name="_Hlk134086880"/>
            <w:r w:rsidRPr="00C12AA7">
              <w:rPr>
                <w:rFonts w:ascii="Arial" w:hAnsi="Arial"/>
                <w:sz w:val="18"/>
              </w:rPr>
              <w:t>maxPdusNumber</w:t>
            </w:r>
            <w:bookmarkEnd w:id="683"/>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684" w:name="_Toc148445730"/>
      <w:bookmarkStart w:id="685" w:name="_Toc191324284"/>
      <w:bookmarkStart w:id="686" w:name="_Toc214955254"/>
      <w:r w:rsidRPr="00C12AA7">
        <w:t>6.1.6.2.</w:t>
      </w:r>
      <w:r w:rsidR="00507FF9" w:rsidRPr="00C12AA7">
        <w:t>14</w:t>
      </w:r>
      <w:r w:rsidRPr="00C12AA7">
        <w:tab/>
        <w:t>Type: QuotaUpdateRequestData</w:t>
      </w:r>
      <w:bookmarkEnd w:id="684"/>
      <w:bookmarkEnd w:id="685"/>
      <w:bookmarkEnd w:id="686"/>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687" w:name="_Toc148445731"/>
      <w:bookmarkStart w:id="688" w:name="_Toc191324285"/>
      <w:bookmarkStart w:id="689" w:name="_Toc214955255"/>
      <w:r w:rsidRPr="00C12AA7">
        <w:t>6.1.6.2.</w:t>
      </w:r>
      <w:r w:rsidR="00507FF9" w:rsidRPr="00C12AA7">
        <w:t>15</w:t>
      </w:r>
      <w:r w:rsidRPr="00C12AA7">
        <w:tab/>
        <w:t>Type: QuotaUpdateResponseData</w:t>
      </w:r>
      <w:bookmarkEnd w:id="687"/>
      <w:bookmarkEnd w:id="688"/>
      <w:bookmarkEnd w:id="689"/>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690" w:name="_Toc148445732"/>
      <w:bookmarkStart w:id="691" w:name="_Toc191324286"/>
      <w:bookmarkStart w:id="692" w:name="_Toc214955256"/>
      <w:r w:rsidRPr="00C12AA7">
        <w:rPr>
          <w:lang w:val="en-US"/>
        </w:rPr>
        <w:t>6.1.6.3</w:t>
      </w:r>
      <w:r w:rsidRPr="00C12AA7">
        <w:rPr>
          <w:lang w:val="en-US"/>
        </w:rPr>
        <w:tab/>
        <w:t>Simple data types and enumerations</w:t>
      </w:r>
      <w:bookmarkEnd w:id="631"/>
      <w:bookmarkEnd w:id="632"/>
      <w:bookmarkEnd w:id="644"/>
      <w:bookmarkEnd w:id="666"/>
      <w:bookmarkEnd w:id="674"/>
      <w:bookmarkEnd w:id="690"/>
      <w:bookmarkEnd w:id="691"/>
      <w:bookmarkEnd w:id="692"/>
    </w:p>
    <w:p w14:paraId="0B8DD26B" w14:textId="77777777" w:rsidR="008A6D4A" w:rsidRPr="00C12AA7" w:rsidRDefault="008A6D4A" w:rsidP="001773FF">
      <w:pPr>
        <w:pStyle w:val="Heading5"/>
      </w:pPr>
      <w:bookmarkStart w:id="693" w:name="_Toc510696639"/>
      <w:bookmarkStart w:id="694" w:name="_Toc35971434"/>
      <w:bookmarkStart w:id="695" w:name="_Toc70325139"/>
      <w:bookmarkStart w:id="696" w:name="_Toc81226709"/>
      <w:bookmarkStart w:id="697" w:name="_Toc93869002"/>
      <w:bookmarkStart w:id="698" w:name="_Toc148445733"/>
      <w:bookmarkStart w:id="699" w:name="_Toc191324287"/>
      <w:bookmarkStart w:id="700" w:name="_Toc214955257"/>
      <w:r w:rsidRPr="00C12AA7">
        <w:t>6.1.6.3.1</w:t>
      </w:r>
      <w:r w:rsidRPr="00C12AA7">
        <w:tab/>
        <w:t>Introduction</w:t>
      </w:r>
      <w:bookmarkEnd w:id="693"/>
      <w:bookmarkEnd w:id="694"/>
      <w:bookmarkEnd w:id="695"/>
      <w:bookmarkEnd w:id="696"/>
      <w:bookmarkEnd w:id="697"/>
      <w:bookmarkEnd w:id="698"/>
      <w:bookmarkEnd w:id="699"/>
      <w:bookmarkEnd w:id="700"/>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701" w:name="_Toc510696640"/>
      <w:bookmarkStart w:id="702" w:name="_Toc35971435"/>
      <w:bookmarkStart w:id="703" w:name="_Toc70325140"/>
      <w:bookmarkStart w:id="704" w:name="_Toc81226710"/>
      <w:bookmarkStart w:id="705" w:name="_Toc93869003"/>
      <w:bookmarkStart w:id="706" w:name="_Toc148445734"/>
      <w:bookmarkStart w:id="707" w:name="_Toc191324288"/>
      <w:bookmarkStart w:id="708" w:name="_Toc214955258"/>
      <w:r w:rsidRPr="00C12AA7">
        <w:t>6.1.6.3.2</w:t>
      </w:r>
      <w:r w:rsidRPr="00C12AA7">
        <w:tab/>
        <w:t>Simple data types</w:t>
      </w:r>
      <w:bookmarkEnd w:id="701"/>
      <w:bookmarkEnd w:id="702"/>
      <w:bookmarkEnd w:id="703"/>
      <w:bookmarkEnd w:id="704"/>
      <w:bookmarkEnd w:id="705"/>
      <w:bookmarkEnd w:id="706"/>
      <w:bookmarkEnd w:id="707"/>
      <w:bookmarkEnd w:id="708"/>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709" w:name="_Toc510696641"/>
      <w:bookmarkStart w:id="710" w:name="_Toc35971436"/>
      <w:bookmarkStart w:id="711" w:name="_Toc70325141"/>
      <w:bookmarkStart w:id="712" w:name="_Toc81226711"/>
      <w:bookmarkStart w:id="713" w:name="_Toc93869004"/>
      <w:bookmarkStart w:id="714" w:name="_Toc148445735"/>
      <w:bookmarkStart w:id="715" w:name="_Toc191324289"/>
      <w:bookmarkStart w:id="716" w:name="_Toc214955259"/>
      <w:r w:rsidRPr="00C12AA7">
        <w:t>6.1.6.3.3</w:t>
      </w:r>
      <w:r w:rsidRPr="00C12AA7">
        <w:tab/>
        <w:t xml:space="preserve">Enumeration: </w:t>
      </w:r>
      <w:bookmarkEnd w:id="709"/>
      <w:bookmarkEnd w:id="710"/>
      <w:r w:rsidR="0084288F" w:rsidRPr="00C12AA7">
        <w:t>EACMode</w:t>
      </w:r>
      <w:bookmarkEnd w:id="711"/>
      <w:bookmarkEnd w:id="712"/>
      <w:bookmarkEnd w:id="713"/>
      <w:bookmarkEnd w:id="714"/>
      <w:bookmarkEnd w:id="715"/>
      <w:bookmarkEnd w:id="716"/>
    </w:p>
    <w:p w14:paraId="67850D4A" w14:textId="77777777" w:rsidR="001C4ECF" w:rsidRPr="00C12AA7" w:rsidRDefault="001C4ECF" w:rsidP="001C4ECF">
      <w:bookmarkStart w:id="717" w:name="_Toc510696642"/>
      <w:bookmarkStart w:id="718"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719" w:name="_Toc81226712"/>
      <w:bookmarkStart w:id="720" w:name="_Toc93869005"/>
      <w:bookmarkStart w:id="721" w:name="_Toc148445736"/>
      <w:bookmarkStart w:id="722" w:name="_Toc191324290"/>
      <w:bookmarkStart w:id="723" w:name="_Toc214955260"/>
      <w:bookmarkStart w:id="724" w:name="_Toc510696643"/>
      <w:bookmarkStart w:id="725" w:name="_Toc35971438"/>
      <w:bookmarkStart w:id="726" w:name="_Toc70325142"/>
      <w:bookmarkEnd w:id="717"/>
      <w:bookmarkEnd w:id="718"/>
      <w:r w:rsidRPr="00C12AA7">
        <w:t>6.1.6.3.4</w:t>
      </w:r>
      <w:r w:rsidRPr="00C12AA7">
        <w:tab/>
        <w:t>Enumeration: AcuFlag</w:t>
      </w:r>
      <w:bookmarkEnd w:id="719"/>
      <w:bookmarkEnd w:id="720"/>
      <w:bookmarkEnd w:id="721"/>
      <w:bookmarkEnd w:id="722"/>
      <w:bookmarkEnd w:id="723"/>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727" w:name="_Toc81226713"/>
      <w:bookmarkStart w:id="728" w:name="_Toc93869006"/>
      <w:bookmarkStart w:id="729" w:name="_Toc148445737"/>
      <w:bookmarkStart w:id="730" w:name="_Toc191324291"/>
      <w:bookmarkStart w:id="731" w:name="_Toc214955261"/>
      <w:r w:rsidRPr="00C12AA7">
        <w:t>6.1.6.3.5</w:t>
      </w:r>
      <w:r w:rsidRPr="00C12AA7">
        <w:tab/>
        <w:t>Enumeration: AcuFailureReason</w:t>
      </w:r>
      <w:bookmarkEnd w:id="727"/>
      <w:bookmarkEnd w:id="728"/>
      <w:bookmarkEnd w:id="729"/>
      <w:bookmarkEnd w:id="730"/>
      <w:bookmarkEnd w:id="731"/>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732" w:name="_Toc148445738"/>
      <w:bookmarkStart w:id="733" w:name="_Toc191324292"/>
      <w:bookmarkStart w:id="734" w:name="_Toc214955262"/>
      <w:bookmarkStart w:id="735" w:name="_Toc81226714"/>
      <w:bookmarkStart w:id="736" w:name="_Toc93869007"/>
      <w:r w:rsidRPr="00C12AA7">
        <w:t>6.1.6.3.6</w:t>
      </w:r>
      <w:r w:rsidRPr="00C12AA7">
        <w:tab/>
        <w:t>Enumeration: SliceQuotaType</w:t>
      </w:r>
      <w:bookmarkEnd w:id="732"/>
      <w:bookmarkEnd w:id="733"/>
      <w:bookmarkEnd w:id="734"/>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737" w:name="_Toc148445739"/>
      <w:bookmarkStart w:id="738" w:name="_Toc191324293"/>
      <w:bookmarkStart w:id="739" w:name="_Toc214955263"/>
      <w:r w:rsidRPr="00C12AA7">
        <w:t>6.1.6.3.7</w:t>
      </w:r>
      <w:r w:rsidRPr="00C12AA7">
        <w:tab/>
        <w:t>Enumeration: NsacAdmissionMode</w:t>
      </w:r>
      <w:bookmarkEnd w:id="737"/>
      <w:bookmarkEnd w:id="738"/>
      <w:bookmarkEnd w:id="739"/>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740" w:name="_Toc191324294"/>
      <w:bookmarkStart w:id="741" w:name="_Toc214955264"/>
      <w:bookmarkStart w:id="742" w:name="_Toc148445740"/>
      <w:r w:rsidRPr="00C12AA7">
        <w:t>6.1.6.3.</w:t>
      </w:r>
      <w:r>
        <w:t>8</w:t>
      </w:r>
      <w:r w:rsidRPr="00C12AA7">
        <w:tab/>
        <w:t xml:space="preserve">Enumeration: </w:t>
      </w:r>
      <w:r>
        <w:t>QuotaE</w:t>
      </w:r>
      <w:r w:rsidRPr="007E146F">
        <w:t>xceed</w:t>
      </w:r>
      <w:r>
        <w:t>Indication</w:t>
      </w:r>
      <w:bookmarkEnd w:id="740"/>
      <w:bookmarkEnd w:id="741"/>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743" w:name="_Toc191324295"/>
      <w:bookmarkStart w:id="744" w:name="_Toc21495526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724"/>
      <w:bookmarkEnd w:id="725"/>
      <w:bookmarkEnd w:id="726"/>
      <w:bookmarkEnd w:id="735"/>
      <w:bookmarkEnd w:id="736"/>
      <w:bookmarkEnd w:id="742"/>
      <w:bookmarkEnd w:id="743"/>
      <w:bookmarkEnd w:id="744"/>
    </w:p>
    <w:p w14:paraId="67F4FDF3" w14:textId="77777777" w:rsidR="00F82546" w:rsidRPr="00C12AA7" w:rsidRDefault="00F82546" w:rsidP="00F82546">
      <w:bookmarkStart w:id="745" w:name="_Toc510696644"/>
      <w:bookmarkStart w:id="746"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747" w:name="_Toc510696646"/>
      <w:bookmarkStart w:id="748" w:name="_Toc35971441"/>
      <w:bookmarkStart w:id="749" w:name="_Toc70325143"/>
      <w:bookmarkStart w:id="750" w:name="_Toc81226715"/>
      <w:bookmarkStart w:id="751" w:name="_Toc93869008"/>
      <w:bookmarkStart w:id="752" w:name="_Toc148445741"/>
      <w:bookmarkStart w:id="753" w:name="_Toc191324296"/>
      <w:bookmarkStart w:id="754" w:name="_Toc214955266"/>
      <w:bookmarkEnd w:id="745"/>
      <w:bookmarkEnd w:id="746"/>
      <w:r w:rsidRPr="00C12AA7">
        <w:t>6.1.6.5</w:t>
      </w:r>
      <w:r w:rsidRPr="00C12AA7">
        <w:tab/>
        <w:t>Binary data</w:t>
      </w:r>
      <w:bookmarkEnd w:id="747"/>
      <w:bookmarkEnd w:id="748"/>
      <w:bookmarkEnd w:id="749"/>
      <w:bookmarkEnd w:id="750"/>
      <w:bookmarkEnd w:id="751"/>
      <w:bookmarkEnd w:id="752"/>
      <w:bookmarkEnd w:id="753"/>
      <w:bookmarkEnd w:id="754"/>
    </w:p>
    <w:p w14:paraId="5346C281" w14:textId="77777777" w:rsidR="00345FE0" w:rsidRPr="00C12AA7" w:rsidRDefault="00345FE0" w:rsidP="00345FE0">
      <w:bookmarkStart w:id="755" w:name="_Toc35971442"/>
      <w:r w:rsidRPr="00C12AA7">
        <w:t>In this release, no binary data types are defined in this specification.</w:t>
      </w:r>
    </w:p>
    <w:p w14:paraId="606FBD1A" w14:textId="77777777" w:rsidR="008A6D4A" w:rsidRPr="00C12AA7" w:rsidRDefault="008A6D4A" w:rsidP="001773FF">
      <w:pPr>
        <w:pStyle w:val="Heading3"/>
      </w:pPr>
      <w:bookmarkStart w:id="756" w:name="_Toc510696647"/>
      <w:bookmarkStart w:id="757" w:name="_Toc35971443"/>
      <w:bookmarkStart w:id="758" w:name="_Toc70325144"/>
      <w:bookmarkStart w:id="759" w:name="_Toc81226716"/>
      <w:bookmarkStart w:id="760" w:name="_Toc93869009"/>
      <w:bookmarkStart w:id="761" w:name="_Toc148445742"/>
      <w:bookmarkStart w:id="762" w:name="_Toc191324297"/>
      <w:bookmarkStart w:id="763" w:name="_Toc214955267"/>
      <w:bookmarkEnd w:id="755"/>
      <w:r w:rsidRPr="00C12AA7">
        <w:t>6.1.7</w:t>
      </w:r>
      <w:r w:rsidRPr="00C12AA7">
        <w:tab/>
        <w:t>Error Handling</w:t>
      </w:r>
      <w:bookmarkEnd w:id="756"/>
      <w:bookmarkEnd w:id="757"/>
      <w:bookmarkEnd w:id="758"/>
      <w:bookmarkEnd w:id="759"/>
      <w:bookmarkEnd w:id="760"/>
      <w:bookmarkEnd w:id="761"/>
      <w:bookmarkEnd w:id="762"/>
      <w:bookmarkEnd w:id="763"/>
    </w:p>
    <w:p w14:paraId="292423A7" w14:textId="77777777" w:rsidR="008A6D4A" w:rsidRPr="00C12AA7" w:rsidRDefault="008A6D4A" w:rsidP="001773FF">
      <w:pPr>
        <w:pStyle w:val="Heading4"/>
      </w:pPr>
      <w:bookmarkStart w:id="764" w:name="_Toc35971444"/>
      <w:bookmarkStart w:id="765" w:name="_Toc70325145"/>
      <w:bookmarkStart w:id="766" w:name="_Toc81226717"/>
      <w:bookmarkStart w:id="767" w:name="_Toc93869010"/>
      <w:bookmarkStart w:id="768" w:name="_Toc148445743"/>
      <w:bookmarkStart w:id="769" w:name="_Toc191324298"/>
      <w:bookmarkStart w:id="770" w:name="_Toc214955268"/>
      <w:r w:rsidRPr="00C12AA7">
        <w:t>6.1.7.1</w:t>
      </w:r>
      <w:r w:rsidRPr="00C12AA7">
        <w:tab/>
        <w:t>General</w:t>
      </w:r>
      <w:bookmarkEnd w:id="764"/>
      <w:bookmarkEnd w:id="765"/>
      <w:bookmarkEnd w:id="766"/>
      <w:bookmarkEnd w:id="767"/>
      <w:bookmarkEnd w:id="768"/>
      <w:bookmarkEnd w:id="769"/>
      <w:bookmarkEnd w:id="770"/>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771" w:name="_Toc35971445"/>
      <w:bookmarkStart w:id="772" w:name="_Toc70325146"/>
      <w:bookmarkStart w:id="773" w:name="_Toc81226718"/>
      <w:bookmarkStart w:id="774" w:name="_Toc93869011"/>
      <w:bookmarkStart w:id="775" w:name="_Toc148445744"/>
      <w:bookmarkStart w:id="776" w:name="_Toc191324299"/>
      <w:bookmarkStart w:id="777" w:name="_Toc214955269"/>
      <w:r w:rsidRPr="00C12AA7">
        <w:t>6.1.7.2</w:t>
      </w:r>
      <w:r w:rsidRPr="00C12AA7">
        <w:tab/>
        <w:t>Protocol Errors</w:t>
      </w:r>
      <w:bookmarkEnd w:id="771"/>
      <w:bookmarkEnd w:id="772"/>
      <w:bookmarkEnd w:id="773"/>
      <w:bookmarkEnd w:id="774"/>
      <w:bookmarkEnd w:id="775"/>
      <w:bookmarkEnd w:id="776"/>
      <w:bookmarkEnd w:id="777"/>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778" w:name="_Toc35971446"/>
      <w:bookmarkStart w:id="779" w:name="_Toc70325147"/>
      <w:bookmarkStart w:id="780" w:name="_Toc81226719"/>
      <w:bookmarkStart w:id="781" w:name="_Toc93869012"/>
      <w:bookmarkStart w:id="782" w:name="_Toc148445745"/>
      <w:bookmarkStart w:id="783" w:name="_Toc191324300"/>
      <w:bookmarkStart w:id="784" w:name="_Toc214955270"/>
      <w:r w:rsidRPr="00C12AA7">
        <w:t>6.1.7.3</w:t>
      </w:r>
      <w:r w:rsidRPr="00C12AA7">
        <w:tab/>
        <w:t>Application Errors</w:t>
      </w:r>
      <w:bookmarkEnd w:id="778"/>
      <w:bookmarkEnd w:id="779"/>
      <w:bookmarkEnd w:id="780"/>
      <w:bookmarkEnd w:id="781"/>
      <w:bookmarkEnd w:id="782"/>
      <w:bookmarkEnd w:id="783"/>
      <w:bookmarkEnd w:id="784"/>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785" w:name="_Toc492899751"/>
      <w:bookmarkStart w:id="786" w:name="_Toc492900030"/>
      <w:bookmarkStart w:id="787" w:name="_Toc492967832"/>
      <w:bookmarkStart w:id="788" w:name="_Toc492972920"/>
      <w:bookmarkStart w:id="789" w:name="_Toc492973140"/>
      <w:bookmarkStart w:id="790" w:name="_Toc493774060"/>
      <w:bookmarkStart w:id="791" w:name="_Toc508285804"/>
      <w:bookmarkStart w:id="792" w:name="_Toc508287269"/>
      <w:bookmarkStart w:id="793" w:name="_Toc510696648"/>
      <w:bookmarkStart w:id="794" w:name="_Toc35971447"/>
    </w:p>
    <w:p w14:paraId="28E6B42E" w14:textId="77777777" w:rsidR="008A6D4A" w:rsidRPr="00C12AA7" w:rsidRDefault="008A6D4A" w:rsidP="001773FF">
      <w:pPr>
        <w:pStyle w:val="Heading3"/>
      </w:pPr>
      <w:bookmarkStart w:id="795" w:name="_Toc70325148"/>
      <w:bookmarkStart w:id="796" w:name="_Toc81226720"/>
      <w:bookmarkStart w:id="797" w:name="_Toc93869013"/>
      <w:bookmarkStart w:id="798" w:name="_Toc148445746"/>
      <w:bookmarkStart w:id="799" w:name="_Toc191324301"/>
      <w:bookmarkStart w:id="800" w:name="_Toc214955271"/>
      <w:r w:rsidRPr="00C12AA7">
        <w:t>6.1.8</w:t>
      </w:r>
      <w:r w:rsidRPr="00C12AA7">
        <w:tab/>
        <w:t>Feature negotiation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801" w:name="_Toc532994477"/>
      <w:bookmarkStart w:id="802" w:name="_Toc35971448"/>
      <w:bookmarkStart w:id="803" w:name="_Toc70325149"/>
      <w:bookmarkStart w:id="804" w:name="_Toc81226721"/>
      <w:bookmarkStart w:id="805" w:name="_Toc93869014"/>
      <w:bookmarkStart w:id="806" w:name="_Toc148445747"/>
      <w:bookmarkStart w:id="807" w:name="_Toc191324302"/>
      <w:bookmarkStart w:id="808" w:name="_Toc214955272"/>
      <w:bookmarkStart w:id="809" w:name="_Toc510696649"/>
      <w:r w:rsidRPr="00C12AA7">
        <w:t>6.1.9</w:t>
      </w:r>
      <w:r w:rsidRPr="00C12AA7">
        <w:tab/>
        <w:t>Security</w:t>
      </w:r>
      <w:bookmarkEnd w:id="801"/>
      <w:bookmarkEnd w:id="802"/>
      <w:bookmarkEnd w:id="803"/>
      <w:bookmarkEnd w:id="804"/>
      <w:bookmarkEnd w:id="805"/>
      <w:bookmarkEnd w:id="806"/>
      <w:bookmarkEnd w:id="807"/>
      <w:bookmarkEnd w:id="808"/>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810" w:name="_Toc148445748"/>
      <w:bookmarkStart w:id="811" w:name="_Toc191324303"/>
      <w:bookmarkStart w:id="812" w:name="_Toc214955273"/>
      <w:r w:rsidRPr="00C12AA7">
        <w:rPr>
          <w:lang w:val="en-US"/>
        </w:rPr>
        <w:t>6.1.10</w:t>
      </w:r>
      <w:r w:rsidRPr="00C12AA7">
        <w:rPr>
          <w:lang w:val="en-US"/>
        </w:rPr>
        <w:tab/>
        <w:t>HTTP redirection</w:t>
      </w:r>
      <w:bookmarkEnd w:id="810"/>
      <w:bookmarkEnd w:id="811"/>
      <w:bookmarkEnd w:id="812"/>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813" w:name="_Toc70928041"/>
      <w:bookmarkStart w:id="814" w:name="_Toc81226722"/>
      <w:bookmarkStart w:id="815" w:name="_Toc93869015"/>
      <w:bookmarkStart w:id="816" w:name="_Toc148445749"/>
      <w:bookmarkStart w:id="817" w:name="_Toc191324304"/>
      <w:bookmarkStart w:id="818" w:name="_Toc214955274"/>
      <w:r w:rsidRPr="00C12AA7">
        <w:t>6.</w:t>
      </w:r>
      <w:r w:rsidR="004A575E" w:rsidRPr="00C12AA7">
        <w:t>2</w:t>
      </w:r>
      <w:r w:rsidRPr="00C12AA7">
        <w:tab/>
        <w:t>Nnsacf_SliceEventExposure Service API</w:t>
      </w:r>
      <w:bookmarkEnd w:id="813"/>
      <w:bookmarkEnd w:id="814"/>
      <w:bookmarkEnd w:id="815"/>
      <w:bookmarkEnd w:id="816"/>
      <w:bookmarkEnd w:id="817"/>
      <w:bookmarkEnd w:id="818"/>
    </w:p>
    <w:p w14:paraId="094BD2A4" w14:textId="49F73640" w:rsidR="003F1FCA" w:rsidRPr="00C12AA7" w:rsidRDefault="003F1FCA" w:rsidP="001773FF">
      <w:pPr>
        <w:pStyle w:val="Heading3"/>
      </w:pPr>
      <w:bookmarkStart w:id="819" w:name="_Toc70928042"/>
      <w:bookmarkStart w:id="820" w:name="_Toc81226723"/>
      <w:bookmarkStart w:id="821" w:name="_Toc93869016"/>
      <w:bookmarkStart w:id="822" w:name="_Toc148445750"/>
      <w:bookmarkStart w:id="823" w:name="_Toc191324305"/>
      <w:bookmarkStart w:id="824" w:name="_Toc214955275"/>
      <w:r w:rsidRPr="00C12AA7">
        <w:t>6.</w:t>
      </w:r>
      <w:r w:rsidR="004A575E" w:rsidRPr="00C12AA7">
        <w:t>2</w:t>
      </w:r>
      <w:r w:rsidRPr="00C12AA7">
        <w:t>.1</w:t>
      </w:r>
      <w:r w:rsidRPr="00C12AA7">
        <w:tab/>
        <w:t>Introduction</w:t>
      </w:r>
      <w:bookmarkEnd w:id="819"/>
      <w:bookmarkEnd w:id="820"/>
      <w:bookmarkEnd w:id="821"/>
      <w:bookmarkEnd w:id="822"/>
      <w:bookmarkEnd w:id="823"/>
      <w:bookmarkEnd w:id="824"/>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825" w:name="_Toc70928043"/>
      <w:bookmarkStart w:id="826" w:name="_Toc81226724"/>
      <w:bookmarkStart w:id="827" w:name="_Toc93869017"/>
      <w:bookmarkStart w:id="828" w:name="_Toc148445751"/>
      <w:bookmarkStart w:id="829" w:name="_Toc191324306"/>
      <w:bookmarkStart w:id="830" w:name="_Toc214955276"/>
      <w:r w:rsidRPr="00C12AA7">
        <w:t>6.</w:t>
      </w:r>
      <w:r w:rsidR="004A575E" w:rsidRPr="00C12AA7">
        <w:t>2</w:t>
      </w:r>
      <w:r w:rsidRPr="00C12AA7">
        <w:t>.2</w:t>
      </w:r>
      <w:r w:rsidRPr="00C12AA7">
        <w:tab/>
        <w:t>Usage of HTTP</w:t>
      </w:r>
      <w:bookmarkEnd w:id="825"/>
      <w:bookmarkEnd w:id="826"/>
      <w:bookmarkEnd w:id="827"/>
      <w:bookmarkEnd w:id="828"/>
      <w:bookmarkEnd w:id="829"/>
      <w:bookmarkEnd w:id="830"/>
    </w:p>
    <w:p w14:paraId="6EF51046" w14:textId="258D6732" w:rsidR="003F1FCA" w:rsidRPr="00C12AA7" w:rsidRDefault="003F1FCA" w:rsidP="001773FF">
      <w:pPr>
        <w:pStyle w:val="Heading4"/>
      </w:pPr>
      <w:bookmarkStart w:id="831" w:name="_Toc70928044"/>
      <w:bookmarkStart w:id="832" w:name="_Toc81226725"/>
      <w:bookmarkStart w:id="833" w:name="_Toc93869018"/>
      <w:bookmarkStart w:id="834" w:name="_Toc148445752"/>
      <w:bookmarkStart w:id="835" w:name="_Toc191324307"/>
      <w:bookmarkStart w:id="836" w:name="_Toc214955277"/>
      <w:r w:rsidRPr="00C12AA7">
        <w:t>6.</w:t>
      </w:r>
      <w:r w:rsidR="004A575E" w:rsidRPr="00C12AA7">
        <w:t>2</w:t>
      </w:r>
      <w:r w:rsidRPr="00C12AA7">
        <w:t>.2.1</w:t>
      </w:r>
      <w:r w:rsidRPr="00C12AA7">
        <w:tab/>
        <w:t>General</w:t>
      </w:r>
      <w:bookmarkEnd w:id="831"/>
      <w:bookmarkEnd w:id="832"/>
      <w:bookmarkEnd w:id="833"/>
      <w:bookmarkEnd w:id="834"/>
      <w:bookmarkEnd w:id="835"/>
      <w:bookmarkEnd w:id="836"/>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837" w:name="_Toc70928045"/>
      <w:bookmarkStart w:id="838" w:name="_Toc81226726"/>
      <w:bookmarkStart w:id="839" w:name="_Toc93869019"/>
      <w:bookmarkStart w:id="840" w:name="_Toc148445753"/>
      <w:bookmarkStart w:id="841" w:name="_Toc191324308"/>
      <w:bookmarkStart w:id="842" w:name="_Toc214955278"/>
      <w:r w:rsidRPr="00C12AA7">
        <w:t>6.</w:t>
      </w:r>
      <w:r w:rsidR="00E36E13" w:rsidRPr="00C12AA7">
        <w:t>2</w:t>
      </w:r>
      <w:r w:rsidRPr="00C12AA7">
        <w:t>.2.2</w:t>
      </w:r>
      <w:r w:rsidRPr="00C12AA7">
        <w:tab/>
        <w:t>HTTP standard headers</w:t>
      </w:r>
      <w:bookmarkEnd w:id="837"/>
      <w:bookmarkEnd w:id="838"/>
      <w:bookmarkEnd w:id="839"/>
      <w:bookmarkEnd w:id="840"/>
      <w:bookmarkEnd w:id="841"/>
      <w:bookmarkEnd w:id="842"/>
    </w:p>
    <w:p w14:paraId="748B77C2" w14:textId="2D3655B4" w:rsidR="003F1FCA" w:rsidRPr="00C12AA7" w:rsidRDefault="003F1FCA" w:rsidP="001773FF">
      <w:pPr>
        <w:pStyle w:val="Heading5"/>
        <w:rPr>
          <w:lang w:eastAsia="zh-CN"/>
        </w:rPr>
      </w:pPr>
      <w:bookmarkStart w:id="843" w:name="_Toc70928046"/>
      <w:bookmarkStart w:id="844" w:name="_Toc81226727"/>
      <w:bookmarkStart w:id="845" w:name="_Toc93869020"/>
      <w:bookmarkStart w:id="846" w:name="_Toc148445754"/>
      <w:bookmarkStart w:id="847" w:name="_Toc191324309"/>
      <w:bookmarkStart w:id="848" w:name="_Toc214955279"/>
      <w:r w:rsidRPr="00C12AA7">
        <w:t>6.</w:t>
      </w:r>
      <w:r w:rsidR="00E36E13" w:rsidRPr="00C12AA7">
        <w:t>2</w:t>
      </w:r>
      <w:r w:rsidRPr="00C12AA7">
        <w:t>.2.2.1</w:t>
      </w:r>
      <w:r w:rsidRPr="00C12AA7">
        <w:rPr>
          <w:rFonts w:hint="eastAsia"/>
          <w:lang w:eastAsia="zh-CN"/>
        </w:rPr>
        <w:tab/>
      </w:r>
      <w:r w:rsidRPr="00C12AA7">
        <w:rPr>
          <w:lang w:eastAsia="zh-CN"/>
        </w:rPr>
        <w:t>General</w:t>
      </w:r>
      <w:bookmarkEnd w:id="843"/>
      <w:bookmarkEnd w:id="844"/>
      <w:bookmarkEnd w:id="845"/>
      <w:bookmarkEnd w:id="846"/>
      <w:bookmarkEnd w:id="847"/>
      <w:bookmarkEnd w:id="848"/>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849" w:name="_Toc70928047"/>
      <w:bookmarkStart w:id="850" w:name="_Toc81226728"/>
      <w:bookmarkStart w:id="851" w:name="_Toc93869021"/>
      <w:bookmarkStart w:id="852" w:name="_Toc148445755"/>
      <w:bookmarkStart w:id="853" w:name="_Toc191324310"/>
      <w:bookmarkStart w:id="854" w:name="_Toc214955280"/>
      <w:r w:rsidRPr="00C12AA7">
        <w:t>6.</w:t>
      </w:r>
      <w:r w:rsidR="00E36E13" w:rsidRPr="00C12AA7">
        <w:t>2</w:t>
      </w:r>
      <w:r w:rsidRPr="00C12AA7">
        <w:t>.2.2.2</w:t>
      </w:r>
      <w:r w:rsidRPr="00C12AA7">
        <w:tab/>
        <w:t>Content type</w:t>
      </w:r>
      <w:bookmarkEnd w:id="849"/>
      <w:bookmarkEnd w:id="850"/>
      <w:bookmarkEnd w:id="851"/>
      <w:bookmarkEnd w:id="852"/>
      <w:bookmarkEnd w:id="853"/>
      <w:bookmarkEnd w:id="854"/>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855" w:name="_Toc70928048"/>
      <w:bookmarkStart w:id="856" w:name="_Toc81226729"/>
      <w:bookmarkStart w:id="857" w:name="_Toc93869022"/>
      <w:bookmarkStart w:id="858" w:name="_Toc148445756"/>
      <w:bookmarkStart w:id="859" w:name="_Toc191324311"/>
      <w:bookmarkStart w:id="860" w:name="_Toc214955281"/>
      <w:r w:rsidRPr="00C12AA7">
        <w:t>6.</w:t>
      </w:r>
      <w:r w:rsidR="00E36E13" w:rsidRPr="00C12AA7">
        <w:t>2</w:t>
      </w:r>
      <w:r w:rsidRPr="00C12AA7">
        <w:t>.2.3</w:t>
      </w:r>
      <w:r w:rsidRPr="00C12AA7">
        <w:tab/>
        <w:t>HTTP custom headers</w:t>
      </w:r>
      <w:bookmarkEnd w:id="855"/>
      <w:bookmarkEnd w:id="856"/>
      <w:bookmarkEnd w:id="857"/>
      <w:bookmarkEnd w:id="858"/>
      <w:bookmarkEnd w:id="859"/>
      <w:bookmarkEnd w:id="860"/>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861" w:name="_Toc70928049"/>
      <w:bookmarkStart w:id="862" w:name="_Toc81226730"/>
      <w:bookmarkStart w:id="863" w:name="_Toc93869023"/>
      <w:bookmarkStart w:id="864" w:name="_Toc148445757"/>
      <w:bookmarkStart w:id="865" w:name="_Toc191324312"/>
      <w:bookmarkStart w:id="866" w:name="_Toc214955282"/>
      <w:r w:rsidRPr="00C12AA7">
        <w:t>6.</w:t>
      </w:r>
      <w:r w:rsidR="00E36E13" w:rsidRPr="00C12AA7">
        <w:t>2</w:t>
      </w:r>
      <w:r w:rsidRPr="00C12AA7">
        <w:t>.3</w:t>
      </w:r>
      <w:r w:rsidRPr="00C12AA7">
        <w:tab/>
        <w:t>Resources</w:t>
      </w:r>
      <w:bookmarkEnd w:id="861"/>
      <w:bookmarkEnd w:id="862"/>
      <w:bookmarkEnd w:id="863"/>
      <w:bookmarkEnd w:id="864"/>
      <w:bookmarkEnd w:id="865"/>
      <w:bookmarkEnd w:id="866"/>
    </w:p>
    <w:p w14:paraId="2BEF0B16" w14:textId="738F13E7" w:rsidR="003F1FCA" w:rsidRPr="00C12AA7" w:rsidRDefault="003F1FCA" w:rsidP="001773FF">
      <w:pPr>
        <w:pStyle w:val="Heading4"/>
      </w:pPr>
      <w:bookmarkStart w:id="867" w:name="_Toc70928050"/>
      <w:bookmarkStart w:id="868" w:name="_Toc81226731"/>
      <w:bookmarkStart w:id="869" w:name="_Toc93869024"/>
      <w:bookmarkStart w:id="870" w:name="_Toc148445758"/>
      <w:bookmarkStart w:id="871" w:name="_Toc191324313"/>
      <w:bookmarkStart w:id="872" w:name="_Toc214955283"/>
      <w:r w:rsidRPr="00C12AA7">
        <w:t>6.</w:t>
      </w:r>
      <w:r w:rsidR="00E36E13" w:rsidRPr="00C12AA7">
        <w:t>2</w:t>
      </w:r>
      <w:r w:rsidRPr="00C12AA7">
        <w:t>.3.1</w:t>
      </w:r>
      <w:r w:rsidRPr="00C12AA7">
        <w:tab/>
        <w:t>Overview</w:t>
      </w:r>
      <w:bookmarkEnd w:id="867"/>
      <w:bookmarkEnd w:id="868"/>
      <w:bookmarkEnd w:id="869"/>
      <w:bookmarkEnd w:id="870"/>
      <w:bookmarkEnd w:id="871"/>
      <w:bookmarkEnd w:id="872"/>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2pt;height:108.2pt" o:ole="">
            <v:imagedata r:id="rId45" o:title=""/>
          </v:shape>
          <o:OLEObject Type="Embed" ProgID="Visio.Drawing.15" ShapeID="_x0000_i1043" DrawAspect="Content" ObjectID="_1825853619"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873" w:name="_Toc25156459"/>
      <w:bookmarkStart w:id="874" w:name="_Toc34124763"/>
      <w:bookmarkStart w:id="875" w:name="_Toc43207889"/>
      <w:bookmarkStart w:id="876" w:name="_Toc49857362"/>
      <w:bookmarkStart w:id="877" w:name="_Toc56677203"/>
      <w:bookmarkStart w:id="878" w:name="_Toc56691726"/>
      <w:bookmarkStart w:id="879" w:name="_Toc56698990"/>
      <w:bookmarkStart w:id="880" w:name="_Toc67680959"/>
      <w:bookmarkStart w:id="881" w:name="_Toc148445759"/>
      <w:bookmarkStart w:id="882" w:name="_Toc191324314"/>
      <w:bookmarkStart w:id="883" w:name="_Toc214955284"/>
      <w:r w:rsidRPr="00C12AA7">
        <w:t>6.</w:t>
      </w:r>
      <w:r w:rsidR="00E36E13" w:rsidRPr="00C12AA7">
        <w:t>2</w:t>
      </w:r>
      <w:r w:rsidRPr="00C12AA7">
        <w:t>.3.2</w:t>
      </w:r>
      <w:r w:rsidRPr="00C12AA7">
        <w:tab/>
        <w:t>Resource: Subscriptions collection</w:t>
      </w:r>
      <w:bookmarkEnd w:id="873"/>
      <w:bookmarkEnd w:id="874"/>
      <w:bookmarkEnd w:id="875"/>
      <w:bookmarkEnd w:id="876"/>
      <w:bookmarkEnd w:id="877"/>
      <w:bookmarkEnd w:id="878"/>
      <w:bookmarkEnd w:id="879"/>
      <w:bookmarkEnd w:id="880"/>
      <w:bookmarkEnd w:id="881"/>
      <w:bookmarkEnd w:id="882"/>
      <w:bookmarkEnd w:id="883"/>
    </w:p>
    <w:p w14:paraId="1FA5293E" w14:textId="02F54BA3" w:rsidR="003F1FCA" w:rsidRPr="00C12AA7" w:rsidRDefault="003F1FCA" w:rsidP="001773FF">
      <w:pPr>
        <w:pStyle w:val="Heading5"/>
      </w:pPr>
      <w:bookmarkStart w:id="884" w:name="_Toc25156460"/>
      <w:bookmarkStart w:id="885" w:name="_Toc34124764"/>
      <w:bookmarkStart w:id="886" w:name="_Toc43207890"/>
      <w:bookmarkStart w:id="887" w:name="_Toc49857363"/>
      <w:bookmarkStart w:id="888" w:name="_Toc56677204"/>
      <w:bookmarkStart w:id="889" w:name="_Toc56691727"/>
      <w:bookmarkStart w:id="890" w:name="_Toc56698991"/>
      <w:bookmarkStart w:id="891" w:name="_Toc67680960"/>
      <w:bookmarkStart w:id="892" w:name="_Toc148445760"/>
      <w:bookmarkStart w:id="893" w:name="_Toc191324315"/>
      <w:bookmarkStart w:id="894" w:name="_Toc214955285"/>
      <w:r w:rsidRPr="00C12AA7">
        <w:t>6.</w:t>
      </w:r>
      <w:r w:rsidR="00E36E13" w:rsidRPr="00C12AA7">
        <w:t>2</w:t>
      </w:r>
      <w:r w:rsidRPr="00C12AA7">
        <w:t>.3.2.1</w:t>
      </w:r>
      <w:r w:rsidRPr="00C12AA7">
        <w:tab/>
        <w:t>Description</w:t>
      </w:r>
      <w:bookmarkEnd w:id="884"/>
      <w:bookmarkEnd w:id="885"/>
      <w:bookmarkEnd w:id="886"/>
      <w:bookmarkEnd w:id="887"/>
      <w:bookmarkEnd w:id="888"/>
      <w:bookmarkEnd w:id="889"/>
      <w:bookmarkEnd w:id="890"/>
      <w:bookmarkEnd w:id="891"/>
      <w:bookmarkEnd w:id="892"/>
      <w:bookmarkEnd w:id="893"/>
      <w:bookmarkEnd w:id="894"/>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895" w:name="_Toc25156461"/>
      <w:bookmarkStart w:id="896" w:name="_Toc34124765"/>
      <w:bookmarkStart w:id="897" w:name="_Toc43207891"/>
      <w:bookmarkStart w:id="898" w:name="_Toc49857364"/>
      <w:bookmarkStart w:id="899" w:name="_Toc56677205"/>
      <w:bookmarkStart w:id="900" w:name="_Toc56691728"/>
      <w:bookmarkStart w:id="901" w:name="_Toc56698992"/>
      <w:bookmarkStart w:id="902" w:name="_Toc67680961"/>
      <w:bookmarkStart w:id="903" w:name="_Toc148445761"/>
      <w:bookmarkStart w:id="904" w:name="_Toc191324316"/>
      <w:bookmarkStart w:id="905" w:name="_Toc214955286"/>
      <w:r w:rsidRPr="00C12AA7">
        <w:t>6.</w:t>
      </w:r>
      <w:r w:rsidR="00E36E13" w:rsidRPr="00C12AA7">
        <w:t>2</w:t>
      </w:r>
      <w:r w:rsidRPr="00C12AA7">
        <w:t>.3.2.2</w:t>
      </w:r>
      <w:r w:rsidRPr="00C12AA7">
        <w:tab/>
        <w:t>Resource Definition</w:t>
      </w:r>
      <w:bookmarkEnd w:id="895"/>
      <w:bookmarkEnd w:id="896"/>
      <w:bookmarkEnd w:id="897"/>
      <w:bookmarkEnd w:id="898"/>
      <w:bookmarkEnd w:id="899"/>
      <w:bookmarkEnd w:id="900"/>
      <w:bookmarkEnd w:id="901"/>
      <w:bookmarkEnd w:id="902"/>
      <w:bookmarkEnd w:id="903"/>
      <w:bookmarkEnd w:id="904"/>
      <w:bookmarkEnd w:id="905"/>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906" w:name="_Toc70928054"/>
    </w:p>
    <w:p w14:paraId="32169BD0" w14:textId="2E1F13D9" w:rsidR="003F1FCA" w:rsidRPr="00C12AA7" w:rsidRDefault="003F1FCA" w:rsidP="001773FF">
      <w:pPr>
        <w:pStyle w:val="Heading5"/>
      </w:pPr>
      <w:bookmarkStart w:id="907" w:name="_Toc81226732"/>
      <w:bookmarkStart w:id="908" w:name="_Toc93869025"/>
      <w:bookmarkStart w:id="909" w:name="_Toc148445762"/>
      <w:bookmarkStart w:id="910" w:name="_Toc191324317"/>
      <w:bookmarkStart w:id="911" w:name="_Toc214955287"/>
      <w:r w:rsidRPr="00C12AA7">
        <w:t>6.</w:t>
      </w:r>
      <w:r w:rsidR="00E36E13" w:rsidRPr="00C12AA7">
        <w:t>2</w:t>
      </w:r>
      <w:r w:rsidRPr="00C12AA7">
        <w:t>.3.2.3</w:t>
      </w:r>
      <w:r w:rsidRPr="00C12AA7">
        <w:tab/>
        <w:t>Resource Standard Methods</w:t>
      </w:r>
      <w:bookmarkEnd w:id="906"/>
      <w:bookmarkEnd w:id="907"/>
      <w:bookmarkEnd w:id="908"/>
      <w:bookmarkEnd w:id="909"/>
      <w:bookmarkEnd w:id="910"/>
      <w:bookmarkEnd w:id="911"/>
    </w:p>
    <w:p w14:paraId="28645813" w14:textId="79493FAC" w:rsidR="003F1FCA" w:rsidRPr="00C12AA7" w:rsidRDefault="003F1FCA" w:rsidP="001773FF">
      <w:pPr>
        <w:pStyle w:val="H6"/>
      </w:pPr>
      <w:bookmarkStart w:id="912" w:name="_Toc25156463"/>
      <w:bookmarkStart w:id="913" w:name="_Toc34124767"/>
      <w:bookmarkStart w:id="914" w:name="_Toc43207893"/>
      <w:bookmarkStart w:id="915" w:name="_Toc49857366"/>
      <w:bookmarkStart w:id="916" w:name="_Toc56677207"/>
      <w:bookmarkStart w:id="917" w:name="_Toc56691730"/>
      <w:bookmarkStart w:id="918" w:name="_Toc56698994"/>
      <w:bookmarkStart w:id="919" w:name="_Toc67680963"/>
      <w:bookmarkStart w:id="920" w:name="_Toc70928055"/>
      <w:r w:rsidRPr="00C12AA7">
        <w:t>6.</w:t>
      </w:r>
      <w:r w:rsidR="00E36E13" w:rsidRPr="00C12AA7">
        <w:t>2</w:t>
      </w:r>
      <w:r w:rsidRPr="00C12AA7">
        <w:t>.3.2.3.1</w:t>
      </w:r>
      <w:r w:rsidRPr="00C12AA7">
        <w:tab/>
        <w:t>POST</w:t>
      </w:r>
      <w:bookmarkEnd w:id="912"/>
      <w:bookmarkEnd w:id="913"/>
      <w:bookmarkEnd w:id="914"/>
      <w:bookmarkEnd w:id="915"/>
      <w:bookmarkEnd w:id="916"/>
      <w:bookmarkEnd w:id="917"/>
      <w:bookmarkEnd w:id="918"/>
      <w:bookmarkEnd w:id="919"/>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921" w:name="_Toc25156464"/>
      <w:bookmarkStart w:id="922" w:name="_Toc34124768"/>
      <w:bookmarkStart w:id="923" w:name="_Toc43207894"/>
      <w:bookmarkStart w:id="924" w:name="_Toc49857367"/>
      <w:bookmarkStart w:id="925" w:name="_Toc56677208"/>
      <w:bookmarkStart w:id="926" w:name="_Toc56691731"/>
      <w:bookmarkStart w:id="927" w:name="_Toc56698995"/>
      <w:bookmarkStart w:id="928" w:name="_Toc67680964"/>
      <w:bookmarkStart w:id="929" w:name="_Toc148445763"/>
      <w:bookmarkStart w:id="930" w:name="_Toc191324318"/>
      <w:bookmarkStart w:id="931" w:name="_Toc214955288"/>
      <w:r w:rsidRPr="00C12AA7">
        <w:t>6.</w:t>
      </w:r>
      <w:r w:rsidR="00E36E13" w:rsidRPr="00C12AA7">
        <w:t>2</w:t>
      </w:r>
      <w:r w:rsidRPr="00C12AA7">
        <w:t>.3.2.4</w:t>
      </w:r>
      <w:r w:rsidRPr="00C12AA7">
        <w:tab/>
        <w:t>Resource Custom Operations</w:t>
      </w:r>
      <w:bookmarkEnd w:id="921"/>
      <w:bookmarkEnd w:id="922"/>
      <w:bookmarkEnd w:id="923"/>
      <w:bookmarkEnd w:id="924"/>
      <w:bookmarkEnd w:id="925"/>
      <w:bookmarkEnd w:id="926"/>
      <w:bookmarkEnd w:id="927"/>
      <w:bookmarkEnd w:id="928"/>
      <w:bookmarkEnd w:id="929"/>
      <w:bookmarkEnd w:id="930"/>
      <w:bookmarkEnd w:id="931"/>
    </w:p>
    <w:p w14:paraId="2DBAD92E" w14:textId="77777777" w:rsidR="003F1FCA" w:rsidRPr="00C12AA7" w:rsidRDefault="003F1FCA" w:rsidP="003F1FCA">
      <w:bookmarkStart w:id="932" w:name="_Toc25156465"/>
      <w:bookmarkStart w:id="933" w:name="_Toc34124769"/>
      <w:bookmarkStart w:id="934" w:name="_Toc43207895"/>
      <w:bookmarkStart w:id="935" w:name="_Toc49857368"/>
      <w:bookmarkStart w:id="936" w:name="_Toc56677209"/>
      <w:bookmarkStart w:id="937" w:name="_Toc56691732"/>
      <w:bookmarkStart w:id="938" w:name="_Toc56698996"/>
      <w:bookmarkStart w:id="939"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940" w:name="_Toc148445764"/>
      <w:bookmarkStart w:id="941" w:name="_Toc191324319"/>
      <w:bookmarkStart w:id="942" w:name="_Toc214955289"/>
      <w:r w:rsidRPr="00C12AA7">
        <w:t>6.</w:t>
      </w:r>
      <w:r w:rsidR="00E36E13" w:rsidRPr="00C12AA7">
        <w:t>2</w:t>
      </w:r>
      <w:r w:rsidRPr="00C12AA7">
        <w:t>.3.3</w:t>
      </w:r>
      <w:r w:rsidRPr="00C12AA7">
        <w:tab/>
        <w:t>Resource: Individual subscription</w:t>
      </w:r>
      <w:bookmarkEnd w:id="932"/>
      <w:bookmarkEnd w:id="933"/>
      <w:bookmarkEnd w:id="934"/>
      <w:bookmarkEnd w:id="935"/>
      <w:bookmarkEnd w:id="936"/>
      <w:bookmarkEnd w:id="937"/>
      <w:bookmarkEnd w:id="938"/>
      <w:bookmarkEnd w:id="939"/>
      <w:bookmarkEnd w:id="940"/>
      <w:bookmarkEnd w:id="941"/>
      <w:bookmarkEnd w:id="942"/>
    </w:p>
    <w:p w14:paraId="2062BA49" w14:textId="6D5DC659" w:rsidR="003F1FCA" w:rsidRPr="00C12AA7" w:rsidRDefault="003F1FCA" w:rsidP="001773FF">
      <w:pPr>
        <w:pStyle w:val="Heading5"/>
      </w:pPr>
      <w:bookmarkStart w:id="943" w:name="_Toc25156466"/>
      <w:bookmarkStart w:id="944" w:name="_Toc34124770"/>
      <w:bookmarkStart w:id="945" w:name="_Toc43207896"/>
      <w:bookmarkStart w:id="946" w:name="_Toc49857369"/>
      <w:bookmarkStart w:id="947" w:name="_Toc56677210"/>
      <w:bookmarkStart w:id="948" w:name="_Toc56691733"/>
      <w:bookmarkStart w:id="949" w:name="_Toc56698997"/>
      <w:bookmarkStart w:id="950" w:name="_Toc67680966"/>
      <w:bookmarkStart w:id="951" w:name="_Toc148445765"/>
      <w:bookmarkStart w:id="952" w:name="_Toc191324320"/>
      <w:bookmarkStart w:id="953" w:name="_Toc214955290"/>
      <w:r w:rsidRPr="00C12AA7">
        <w:t>6.</w:t>
      </w:r>
      <w:r w:rsidR="00E36E13" w:rsidRPr="00C12AA7">
        <w:t>2</w:t>
      </w:r>
      <w:r w:rsidRPr="00C12AA7">
        <w:t>.3.3.1</w:t>
      </w:r>
      <w:r w:rsidRPr="00C12AA7">
        <w:tab/>
        <w:t>Description</w:t>
      </w:r>
      <w:bookmarkEnd w:id="943"/>
      <w:bookmarkEnd w:id="944"/>
      <w:bookmarkEnd w:id="945"/>
      <w:bookmarkEnd w:id="946"/>
      <w:bookmarkEnd w:id="947"/>
      <w:bookmarkEnd w:id="948"/>
      <w:bookmarkEnd w:id="949"/>
      <w:bookmarkEnd w:id="950"/>
      <w:bookmarkEnd w:id="951"/>
      <w:bookmarkEnd w:id="952"/>
      <w:bookmarkEnd w:id="953"/>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954" w:name="_Toc25156467"/>
      <w:bookmarkStart w:id="955" w:name="_Toc34124771"/>
      <w:bookmarkStart w:id="956" w:name="_Toc43207897"/>
      <w:bookmarkStart w:id="957" w:name="_Toc49857370"/>
      <w:bookmarkStart w:id="958" w:name="_Toc56677211"/>
      <w:bookmarkStart w:id="959" w:name="_Toc56691734"/>
      <w:bookmarkStart w:id="960" w:name="_Toc56698998"/>
      <w:bookmarkStart w:id="961" w:name="_Toc67680967"/>
      <w:bookmarkStart w:id="962" w:name="_Toc148445766"/>
      <w:bookmarkStart w:id="963" w:name="_Toc191324321"/>
      <w:bookmarkStart w:id="964" w:name="_Toc214955291"/>
      <w:r w:rsidRPr="00C12AA7">
        <w:t>6.</w:t>
      </w:r>
      <w:r w:rsidR="00E36E13" w:rsidRPr="00C12AA7">
        <w:t>2</w:t>
      </w:r>
      <w:r w:rsidRPr="00C12AA7">
        <w:t>.3.3.2</w:t>
      </w:r>
      <w:r w:rsidRPr="00C12AA7">
        <w:tab/>
        <w:t>Resource Definition</w:t>
      </w:r>
      <w:bookmarkEnd w:id="954"/>
      <w:bookmarkEnd w:id="955"/>
      <w:bookmarkEnd w:id="956"/>
      <w:bookmarkEnd w:id="957"/>
      <w:bookmarkEnd w:id="958"/>
      <w:bookmarkEnd w:id="959"/>
      <w:bookmarkEnd w:id="960"/>
      <w:bookmarkEnd w:id="961"/>
      <w:bookmarkEnd w:id="962"/>
      <w:bookmarkEnd w:id="963"/>
      <w:bookmarkEnd w:id="964"/>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965" w:name="_Toc25156468"/>
      <w:bookmarkStart w:id="966" w:name="_Toc34124772"/>
      <w:bookmarkStart w:id="967" w:name="_Toc43207898"/>
      <w:bookmarkStart w:id="968" w:name="_Toc49857371"/>
      <w:bookmarkStart w:id="969" w:name="_Toc56677212"/>
      <w:bookmarkStart w:id="970" w:name="_Toc56691735"/>
      <w:bookmarkStart w:id="971" w:name="_Toc56698999"/>
      <w:bookmarkStart w:id="972" w:name="_Toc67680968"/>
    </w:p>
    <w:p w14:paraId="6658539F" w14:textId="2E77A7FC" w:rsidR="003F1FCA" w:rsidRPr="00C12AA7" w:rsidRDefault="003F1FCA" w:rsidP="001773FF">
      <w:pPr>
        <w:pStyle w:val="Heading5"/>
      </w:pPr>
      <w:bookmarkStart w:id="973" w:name="_Toc148445767"/>
      <w:bookmarkStart w:id="974" w:name="_Toc191324322"/>
      <w:bookmarkStart w:id="975" w:name="_Toc214955292"/>
      <w:r w:rsidRPr="00C12AA7">
        <w:t>6.</w:t>
      </w:r>
      <w:r w:rsidR="00E36E13" w:rsidRPr="00C12AA7">
        <w:t>2</w:t>
      </w:r>
      <w:r w:rsidRPr="00C12AA7">
        <w:t>.3.3.3</w:t>
      </w:r>
      <w:r w:rsidRPr="00C12AA7">
        <w:tab/>
        <w:t>Resource Standard Methods</w:t>
      </w:r>
      <w:bookmarkEnd w:id="965"/>
      <w:bookmarkEnd w:id="966"/>
      <w:bookmarkEnd w:id="967"/>
      <w:bookmarkEnd w:id="968"/>
      <w:bookmarkEnd w:id="969"/>
      <w:bookmarkEnd w:id="970"/>
      <w:bookmarkEnd w:id="971"/>
      <w:bookmarkEnd w:id="972"/>
      <w:bookmarkEnd w:id="973"/>
      <w:bookmarkEnd w:id="974"/>
      <w:bookmarkEnd w:id="975"/>
    </w:p>
    <w:p w14:paraId="658CDECA" w14:textId="4D56EF23" w:rsidR="003F1FCA" w:rsidRPr="00C12AA7" w:rsidRDefault="003F1FCA" w:rsidP="001773FF">
      <w:pPr>
        <w:pStyle w:val="H6"/>
      </w:pPr>
      <w:bookmarkStart w:id="976" w:name="_Toc25156469"/>
      <w:bookmarkStart w:id="977" w:name="_Toc34124773"/>
      <w:bookmarkStart w:id="978" w:name="_Toc43207899"/>
      <w:bookmarkStart w:id="979" w:name="_Toc49857372"/>
      <w:bookmarkStart w:id="980" w:name="_Toc56677213"/>
      <w:bookmarkStart w:id="981" w:name="_Toc56691736"/>
      <w:bookmarkStart w:id="982" w:name="_Toc56699000"/>
      <w:bookmarkStart w:id="983" w:name="_Toc67680969"/>
      <w:r w:rsidRPr="00C12AA7">
        <w:t>6.</w:t>
      </w:r>
      <w:r w:rsidR="00E36E13" w:rsidRPr="00C12AA7">
        <w:t>2</w:t>
      </w:r>
      <w:r w:rsidRPr="00C12AA7">
        <w:t>.3.3.3.1</w:t>
      </w:r>
      <w:r w:rsidRPr="00C12AA7">
        <w:tab/>
        <w:t>PATCH</w:t>
      </w:r>
      <w:bookmarkEnd w:id="976"/>
      <w:bookmarkEnd w:id="977"/>
      <w:bookmarkEnd w:id="978"/>
      <w:bookmarkEnd w:id="979"/>
      <w:bookmarkEnd w:id="980"/>
      <w:bookmarkEnd w:id="981"/>
      <w:bookmarkEnd w:id="982"/>
      <w:bookmarkEnd w:id="983"/>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984" w:name="_Toc25156470"/>
      <w:bookmarkStart w:id="985" w:name="_Toc34124774"/>
      <w:bookmarkStart w:id="986" w:name="_Toc43207900"/>
      <w:bookmarkStart w:id="987" w:name="_Toc49857373"/>
      <w:bookmarkStart w:id="988" w:name="_Toc56677214"/>
      <w:bookmarkStart w:id="989" w:name="_Toc56691737"/>
      <w:bookmarkStart w:id="990" w:name="_Toc56699001"/>
      <w:bookmarkStart w:id="991" w:name="_Toc67680970"/>
      <w:r w:rsidRPr="00C12AA7">
        <w:t>6.</w:t>
      </w:r>
      <w:r w:rsidR="00E36E13" w:rsidRPr="00C12AA7">
        <w:t>2</w:t>
      </w:r>
      <w:r w:rsidRPr="00C12AA7">
        <w:t>.3.3.3.3</w:t>
      </w:r>
      <w:r w:rsidRPr="00C12AA7">
        <w:tab/>
        <w:t>DELETE</w:t>
      </w:r>
      <w:bookmarkEnd w:id="984"/>
      <w:bookmarkEnd w:id="985"/>
      <w:bookmarkEnd w:id="986"/>
      <w:bookmarkEnd w:id="987"/>
      <w:bookmarkEnd w:id="988"/>
      <w:bookmarkEnd w:id="989"/>
      <w:bookmarkEnd w:id="990"/>
      <w:bookmarkEnd w:id="991"/>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992" w:name="_Toc25156471"/>
      <w:bookmarkStart w:id="993" w:name="_Toc34124775"/>
      <w:bookmarkStart w:id="994" w:name="_Toc43207901"/>
      <w:bookmarkStart w:id="995" w:name="_Toc49857374"/>
      <w:bookmarkStart w:id="996" w:name="_Toc56677215"/>
      <w:bookmarkStart w:id="997" w:name="_Toc56691738"/>
      <w:bookmarkStart w:id="998" w:name="_Toc56699002"/>
      <w:bookmarkStart w:id="999" w:name="_Toc67680971"/>
      <w:bookmarkStart w:id="1000" w:name="_Toc148445768"/>
      <w:bookmarkStart w:id="1001" w:name="_Toc191324323"/>
      <w:bookmarkStart w:id="1002" w:name="_Toc214955293"/>
      <w:r w:rsidRPr="00C12AA7">
        <w:t>6.</w:t>
      </w:r>
      <w:r w:rsidR="00E36E13" w:rsidRPr="00C12AA7">
        <w:t>2</w:t>
      </w:r>
      <w:r w:rsidRPr="00C12AA7">
        <w:t>.3.3.4</w:t>
      </w:r>
      <w:r w:rsidRPr="00C12AA7">
        <w:tab/>
        <w:t>Resource Custom Operations</w:t>
      </w:r>
      <w:bookmarkEnd w:id="992"/>
      <w:bookmarkEnd w:id="993"/>
      <w:bookmarkEnd w:id="994"/>
      <w:bookmarkEnd w:id="995"/>
      <w:bookmarkEnd w:id="996"/>
      <w:bookmarkEnd w:id="997"/>
      <w:bookmarkEnd w:id="998"/>
      <w:bookmarkEnd w:id="999"/>
      <w:bookmarkEnd w:id="1000"/>
      <w:bookmarkEnd w:id="1001"/>
      <w:bookmarkEnd w:id="1002"/>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003" w:name="_Toc70928057"/>
      <w:bookmarkStart w:id="1004" w:name="_Toc81226733"/>
      <w:bookmarkStart w:id="1005" w:name="_Toc93869026"/>
      <w:bookmarkStart w:id="1006" w:name="_Toc148445769"/>
      <w:bookmarkStart w:id="1007" w:name="_Toc191324324"/>
      <w:bookmarkStart w:id="1008" w:name="_Toc214955294"/>
      <w:bookmarkEnd w:id="920"/>
      <w:r w:rsidRPr="00C12AA7">
        <w:t>6.</w:t>
      </w:r>
      <w:r w:rsidR="00E36E13" w:rsidRPr="00C12AA7">
        <w:t>2</w:t>
      </w:r>
      <w:r w:rsidRPr="00C12AA7">
        <w:t>.4</w:t>
      </w:r>
      <w:r w:rsidRPr="00C12AA7">
        <w:tab/>
        <w:t>Custom Operations without associated resources</w:t>
      </w:r>
      <w:bookmarkEnd w:id="1003"/>
      <w:bookmarkEnd w:id="1004"/>
      <w:bookmarkEnd w:id="1005"/>
      <w:bookmarkEnd w:id="1006"/>
      <w:bookmarkEnd w:id="1007"/>
      <w:bookmarkEnd w:id="1008"/>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009" w:name="_Toc25156473"/>
      <w:bookmarkStart w:id="1010" w:name="_Toc34124777"/>
      <w:bookmarkStart w:id="1011" w:name="_Toc43207903"/>
      <w:bookmarkStart w:id="1012" w:name="_Toc49857376"/>
      <w:bookmarkStart w:id="1013" w:name="_Toc56677217"/>
      <w:bookmarkStart w:id="1014" w:name="_Toc56691740"/>
      <w:bookmarkStart w:id="1015" w:name="_Toc56699004"/>
      <w:bookmarkStart w:id="1016" w:name="_Toc67680973"/>
      <w:bookmarkStart w:id="1017" w:name="_Toc148445770"/>
      <w:bookmarkStart w:id="1018" w:name="_Toc191324325"/>
      <w:bookmarkStart w:id="1019" w:name="_Toc214955295"/>
      <w:r w:rsidRPr="00C12AA7">
        <w:t>6.</w:t>
      </w:r>
      <w:r w:rsidR="00E36E13" w:rsidRPr="00C12AA7">
        <w:t>2</w:t>
      </w:r>
      <w:r w:rsidRPr="00C12AA7">
        <w:t>.5</w:t>
      </w:r>
      <w:r w:rsidRPr="00C12AA7">
        <w:tab/>
        <w:t>Notifications</w:t>
      </w:r>
      <w:bookmarkEnd w:id="1009"/>
      <w:bookmarkEnd w:id="1010"/>
      <w:bookmarkEnd w:id="1011"/>
      <w:bookmarkEnd w:id="1012"/>
      <w:bookmarkEnd w:id="1013"/>
      <w:bookmarkEnd w:id="1014"/>
      <w:bookmarkEnd w:id="1015"/>
      <w:bookmarkEnd w:id="1016"/>
      <w:bookmarkEnd w:id="1017"/>
      <w:bookmarkEnd w:id="1018"/>
      <w:bookmarkEnd w:id="1019"/>
    </w:p>
    <w:p w14:paraId="3F5E1C21" w14:textId="3A6A2D36" w:rsidR="003F1FCA" w:rsidRPr="00C12AA7" w:rsidRDefault="003F1FCA" w:rsidP="001773FF">
      <w:pPr>
        <w:pStyle w:val="Heading4"/>
      </w:pPr>
      <w:bookmarkStart w:id="1020" w:name="_Toc25156474"/>
      <w:bookmarkStart w:id="1021" w:name="_Toc34124778"/>
      <w:bookmarkStart w:id="1022" w:name="_Toc43207904"/>
      <w:bookmarkStart w:id="1023" w:name="_Toc49857377"/>
      <w:bookmarkStart w:id="1024" w:name="_Toc56677218"/>
      <w:bookmarkStart w:id="1025" w:name="_Toc56691741"/>
      <w:bookmarkStart w:id="1026" w:name="_Toc56699005"/>
      <w:bookmarkStart w:id="1027" w:name="_Toc67680974"/>
      <w:bookmarkStart w:id="1028" w:name="_Toc148445771"/>
      <w:bookmarkStart w:id="1029" w:name="_Toc191324326"/>
      <w:bookmarkStart w:id="1030" w:name="_Toc214955296"/>
      <w:r w:rsidRPr="00C12AA7">
        <w:t>6.</w:t>
      </w:r>
      <w:r w:rsidR="00E36E13" w:rsidRPr="00C12AA7">
        <w:t>2</w:t>
      </w:r>
      <w:r w:rsidRPr="00C12AA7">
        <w:t>.5.1</w:t>
      </w:r>
      <w:r w:rsidRPr="00C12AA7">
        <w:tab/>
      </w:r>
      <w:bookmarkEnd w:id="1020"/>
      <w:bookmarkEnd w:id="1021"/>
      <w:bookmarkEnd w:id="1022"/>
      <w:bookmarkEnd w:id="1023"/>
      <w:bookmarkEnd w:id="1024"/>
      <w:bookmarkEnd w:id="1025"/>
      <w:bookmarkEnd w:id="1026"/>
      <w:bookmarkEnd w:id="1027"/>
      <w:r w:rsidRPr="00C12AA7">
        <w:t>General</w:t>
      </w:r>
      <w:bookmarkEnd w:id="1028"/>
      <w:bookmarkEnd w:id="1029"/>
      <w:bookmarkEnd w:id="1030"/>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1031" w:name="_Toc25156475"/>
      <w:bookmarkStart w:id="1032" w:name="_Toc34124779"/>
      <w:bookmarkStart w:id="1033" w:name="_Toc43207905"/>
      <w:bookmarkStart w:id="1034" w:name="_Toc49857378"/>
      <w:bookmarkStart w:id="1035" w:name="_Toc56677219"/>
      <w:bookmarkStart w:id="1036" w:name="_Toc56691742"/>
      <w:bookmarkStart w:id="1037" w:name="_Toc56699006"/>
      <w:bookmarkStart w:id="1038" w:name="_Toc67680975"/>
      <w:bookmarkStart w:id="1039" w:name="_Toc148445772"/>
      <w:bookmarkStart w:id="1040" w:name="_Toc191324327"/>
      <w:bookmarkStart w:id="1041" w:name="_Toc214955297"/>
      <w:r w:rsidRPr="00C12AA7">
        <w:t>6.</w:t>
      </w:r>
      <w:r w:rsidR="00E36E13" w:rsidRPr="00C12AA7">
        <w:t>2</w:t>
      </w:r>
      <w:r w:rsidRPr="00C12AA7">
        <w:t>.5.2</w:t>
      </w:r>
      <w:r w:rsidRPr="00C12AA7">
        <w:tab/>
        <w:t>NSACF Event Notification</w:t>
      </w:r>
      <w:bookmarkEnd w:id="1031"/>
      <w:bookmarkEnd w:id="1032"/>
      <w:bookmarkEnd w:id="1033"/>
      <w:bookmarkEnd w:id="1034"/>
      <w:bookmarkEnd w:id="1035"/>
      <w:bookmarkEnd w:id="1036"/>
      <w:bookmarkEnd w:id="1037"/>
      <w:bookmarkEnd w:id="1038"/>
      <w:bookmarkEnd w:id="1039"/>
      <w:bookmarkEnd w:id="1040"/>
      <w:bookmarkEnd w:id="1041"/>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1042" w:name="_Toc25156476"/>
      <w:bookmarkStart w:id="1043" w:name="_Toc34124780"/>
      <w:bookmarkStart w:id="1044" w:name="_Toc43207906"/>
      <w:bookmarkStart w:id="1045" w:name="_Toc49857379"/>
      <w:bookmarkStart w:id="1046" w:name="_Toc56677220"/>
      <w:bookmarkStart w:id="1047" w:name="_Toc56691743"/>
      <w:bookmarkStart w:id="1048" w:name="_Toc56699007"/>
      <w:bookmarkStart w:id="1049" w:name="_Toc67680976"/>
      <w:bookmarkStart w:id="1050" w:name="_Toc148445773"/>
      <w:bookmarkStart w:id="1051" w:name="_Toc191324328"/>
      <w:bookmarkStart w:id="1052" w:name="_Toc214955298"/>
      <w:r w:rsidRPr="00C12AA7">
        <w:t>6.</w:t>
      </w:r>
      <w:r w:rsidR="00E36E13" w:rsidRPr="00C12AA7">
        <w:t>2</w:t>
      </w:r>
      <w:r w:rsidRPr="00C12AA7">
        <w:t>.5.2.1</w:t>
      </w:r>
      <w:r w:rsidRPr="00C12AA7">
        <w:tab/>
        <w:t>Notification Definition</w:t>
      </w:r>
      <w:bookmarkEnd w:id="1042"/>
      <w:bookmarkEnd w:id="1043"/>
      <w:bookmarkEnd w:id="1044"/>
      <w:bookmarkEnd w:id="1045"/>
      <w:bookmarkEnd w:id="1046"/>
      <w:bookmarkEnd w:id="1047"/>
      <w:bookmarkEnd w:id="1048"/>
      <w:bookmarkEnd w:id="1049"/>
      <w:bookmarkEnd w:id="1050"/>
      <w:bookmarkEnd w:id="1051"/>
      <w:bookmarkEnd w:id="1052"/>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1053" w:name="_Toc25156477"/>
      <w:bookmarkStart w:id="1054" w:name="_Toc34124781"/>
      <w:bookmarkStart w:id="1055" w:name="_Toc43207907"/>
      <w:bookmarkStart w:id="1056" w:name="_Toc49857380"/>
      <w:bookmarkStart w:id="1057" w:name="_Toc56677221"/>
      <w:bookmarkStart w:id="1058" w:name="_Toc56691744"/>
      <w:bookmarkStart w:id="1059" w:name="_Toc56699008"/>
      <w:bookmarkStart w:id="1060" w:name="_Toc67680977"/>
      <w:bookmarkStart w:id="1061" w:name="_Toc148445774"/>
      <w:bookmarkStart w:id="1062" w:name="_Toc191324329"/>
      <w:bookmarkStart w:id="1063" w:name="_Toc214955299"/>
      <w:r w:rsidRPr="00C12AA7">
        <w:t>6.</w:t>
      </w:r>
      <w:r w:rsidR="00E36E13" w:rsidRPr="00C12AA7">
        <w:t>2</w:t>
      </w:r>
      <w:r w:rsidRPr="00C12AA7">
        <w:t>.5.2.2</w:t>
      </w:r>
      <w:r w:rsidRPr="00C12AA7">
        <w:tab/>
        <w:t>Notification Standard Methods</w:t>
      </w:r>
      <w:bookmarkEnd w:id="1053"/>
      <w:bookmarkEnd w:id="1054"/>
      <w:bookmarkEnd w:id="1055"/>
      <w:bookmarkEnd w:id="1056"/>
      <w:bookmarkEnd w:id="1057"/>
      <w:bookmarkEnd w:id="1058"/>
      <w:bookmarkEnd w:id="1059"/>
      <w:bookmarkEnd w:id="1060"/>
      <w:bookmarkEnd w:id="1061"/>
      <w:bookmarkEnd w:id="1062"/>
      <w:bookmarkEnd w:id="1063"/>
    </w:p>
    <w:p w14:paraId="28EB4A3A" w14:textId="63CF8807" w:rsidR="003F1FCA" w:rsidRPr="00C12AA7" w:rsidRDefault="003F1FCA" w:rsidP="001773FF">
      <w:pPr>
        <w:pStyle w:val="H6"/>
      </w:pPr>
      <w:bookmarkStart w:id="1064" w:name="_Toc25156478"/>
      <w:bookmarkStart w:id="1065" w:name="_Toc34124782"/>
      <w:bookmarkStart w:id="1066" w:name="_Toc43207908"/>
      <w:bookmarkStart w:id="1067" w:name="_Toc49857381"/>
      <w:bookmarkStart w:id="1068" w:name="_Toc56677222"/>
      <w:bookmarkStart w:id="1069" w:name="_Toc56691745"/>
      <w:bookmarkStart w:id="1070" w:name="_Toc56699009"/>
      <w:bookmarkStart w:id="1071" w:name="_Toc67680978"/>
      <w:r w:rsidRPr="00C12AA7">
        <w:t>6.</w:t>
      </w:r>
      <w:r w:rsidR="00E36E13" w:rsidRPr="00C12AA7">
        <w:t>2</w:t>
      </w:r>
      <w:r w:rsidRPr="00C12AA7">
        <w:t>.5.2.2.1</w:t>
      </w:r>
      <w:r w:rsidRPr="00C12AA7">
        <w:tab/>
        <w:t>POST</w:t>
      </w:r>
      <w:bookmarkEnd w:id="1064"/>
      <w:bookmarkEnd w:id="1065"/>
      <w:bookmarkEnd w:id="1066"/>
      <w:bookmarkEnd w:id="1067"/>
      <w:bookmarkEnd w:id="1068"/>
      <w:bookmarkEnd w:id="1069"/>
      <w:bookmarkEnd w:id="1070"/>
      <w:bookmarkEnd w:id="1071"/>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1072" w:name="_Toc70928065"/>
      <w:bookmarkStart w:id="1073" w:name="_Toc81226734"/>
      <w:bookmarkStart w:id="1074" w:name="_Toc93869027"/>
      <w:bookmarkStart w:id="1075" w:name="_Toc148445775"/>
      <w:bookmarkStart w:id="1076" w:name="_Toc191324330"/>
      <w:bookmarkStart w:id="1077" w:name="_Toc214955300"/>
      <w:r w:rsidRPr="00C12AA7">
        <w:t>6.</w:t>
      </w:r>
      <w:r w:rsidR="00E36E13" w:rsidRPr="00C12AA7">
        <w:t>2</w:t>
      </w:r>
      <w:r w:rsidRPr="00C12AA7">
        <w:t>.6</w:t>
      </w:r>
      <w:r w:rsidRPr="00C12AA7">
        <w:tab/>
        <w:t>Data Model</w:t>
      </w:r>
      <w:bookmarkEnd w:id="1072"/>
      <w:bookmarkEnd w:id="1073"/>
      <w:bookmarkEnd w:id="1074"/>
      <w:bookmarkEnd w:id="1075"/>
      <w:bookmarkEnd w:id="1076"/>
      <w:bookmarkEnd w:id="1077"/>
    </w:p>
    <w:p w14:paraId="7AF58CEE" w14:textId="42420524" w:rsidR="003F1FCA" w:rsidRPr="00C12AA7" w:rsidRDefault="003F1FCA" w:rsidP="001773FF">
      <w:pPr>
        <w:pStyle w:val="Heading4"/>
      </w:pPr>
      <w:bookmarkStart w:id="1078" w:name="_Toc70928066"/>
      <w:bookmarkStart w:id="1079" w:name="_Toc81226735"/>
      <w:bookmarkStart w:id="1080" w:name="_Toc93869028"/>
      <w:bookmarkStart w:id="1081" w:name="_Toc148445776"/>
      <w:bookmarkStart w:id="1082" w:name="_Toc191324331"/>
      <w:bookmarkStart w:id="1083" w:name="_Toc214955301"/>
      <w:r w:rsidRPr="00C12AA7">
        <w:t>6.</w:t>
      </w:r>
      <w:r w:rsidR="00E36E13" w:rsidRPr="00C12AA7">
        <w:t>2</w:t>
      </w:r>
      <w:r w:rsidRPr="00C12AA7">
        <w:t>.6.1</w:t>
      </w:r>
      <w:r w:rsidRPr="00C12AA7">
        <w:tab/>
        <w:t>General</w:t>
      </w:r>
      <w:bookmarkEnd w:id="1078"/>
      <w:bookmarkEnd w:id="1079"/>
      <w:bookmarkEnd w:id="1080"/>
      <w:bookmarkEnd w:id="1081"/>
      <w:bookmarkEnd w:id="1082"/>
      <w:bookmarkEnd w:id="1083"/>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1084" w:name="_Toc70928067"/>
      <w:bookmarkStart w:id="1085" w:name="_Toc81226736"/>
      <w:bookmarkStart w:id="1086" w:name="_Toc93869029"/>
      <w:bookmarkStart w:id="1087" w:name="_Toc148445777"/>
      <w:bookmarkStart w:id="1088" w:name="_Toc191324332"/>
      <w:bookmarkStart w:id="1089" w:name="_Toc214955302"/>
      <w:r w:rsidRPr="00C12AA7">
        <w:rPr>
          <w:lang w:val="en-US"/>
        </w:rPr>
        <w:t>6.</w:t>
      </w:r>
      <w:r w:rsidR="00E36E13" w:rsidRPr="00C12AA7">
        <w:rPr>
          <w:lang w:val="en-US"/>
        </w:rPr>
        <w:t>2</w:t>
      </w:r>
      <w:r w:rsidRPr="00C12AA7">
        <w:rPr>
          <w:lang w:val="en-US"/>
        </w:rPr>
        <w:t>.6.2</w:t>
      </w:r>
      <w:r w:rsidRPr="00C12AA7">
        <w:rPr>
          <w:lang w:val="en-US"/>
        </w:rPr>
        <w:tab/>
        <w:t>Structured data types</w:t>
      </w:r>
      <w:bookmarkEnd w:id="1084"/>
      <w:bookmarkEnd w:id="1085"/>
      <w:bookmarkEnd w:id="1086"/>
      <w:bookmarkEnd w:id="1087"/>
      <w:bookmarkEnd w:id="1088"/>
      <w:bookmarkEnd w:id="1089"/>
    </w:p>
    <w:p w14:paraId="17BBFF4B" w14:textId="42A7F616" w:rsidR="003F1FCA" w:rsidRPr="00C12AA7" w:rsidRDefault="003F1FCA" w:rsidP="001773FF">
      <w:pPr>
        <w:pStyle w:val="Heading5"/>
      </w:pPr>
      <w:bookmarkStart w:id="1090" w:name="_Toc70928068"/>
      <w:bookmarkStart w:id="1091" w:name="_Toc81226737"/>
      <w:bookmarkStart w:id="1092" w:name="_Toc93869030"/>
      <w:bookmarkStart w:id="1093" w:name="_Toc148445778"/>
      <w:bookmarkStart w:id="1094" w:name="_Toc191324333"/>
      <w:bookmarkStart w:id="1095" w:name="_Toc214955303"/>
      <w:r w:rsidRPr="00C12AA7">
        <w:t>6.</w:t>
      </w:r>
      <w:r w:rsidR="00E36E13" w:rsidRPr="00C12AA7">
        <w:t>2</w:t>
      </w:r>
      <w:r w:rsidRPr="00C12AA7">
        <w:t>.6.2.1</w:t>
      </w:r>
      <w:r w:rsidRPr="00C12AA7">
        <w:tab/>
        <w:t>Introduction</w:t>
      </w:r>
      <w:bookmarkEnd w:id="1090"/>
      <w:bookmarkEnd w:id="1091"/>
      <w:bookmarkEnd w:id="1092"/>
      <w:bookmarkEnd w:id="1093"/>
      <w:bookmarkEnd w:id="1094"/>
      <w:bookmarkEnd w:id="1095"/>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1096" w:name="_Toc70928069"/>
      <w:bookmarkStart w:id="1097" w:name="_Toc81226738"/>
      <w:bookmarkStart w:id="1098" w:name="_Toc93869031"/>
      <w:bookmarkStart w:id="1099" w:name="_Toc148445779"/>
      <w:bookmarkStart w:id="1100" w:name="_Toc191324334"/>
      <w:bookmarkStart w:id="1101" w:name="_Toc214955304"/>
      <w:r w:rsidRPr="00C12AA7">
        <w:t>6.</w:t>
      </w:r>
      <w:r w:rsidR="00E36E13" w:rsidRPr="00C12AA7">
        <w:t>2</w:t>
      </w:r>
      <w:r w:rsidRPr="00C12AA7">
        <w:t>.6.2.2</w:t>
      </w:r>
      <w:r w:rsidRPr="00C12AA7">
        <w:tab/>
        <w:t xml:space="preserve">Type: </w:t>
      </w:r>
      <w:bookmarkEnd w:id="1096"/>
      <w:r w:rsidRPr="00C12AA7">
        <w:t>SACEventSubscription</w:t>
      </w:r>
      <w:bookmarkEnd w:id="1097"/>
      <w:bookmarkEnd w:id="1098"/>
      <w:bookmarkEnd w:id="1099"/>
      <w:bookmarkEnd w:id="1100"/>
      <w:bookmarkEnd w:id="1101"/>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1102" w:name="_Toc70928070"/>
      <w:bookmarkStart w:id="1103" w:name="_Toc81226739"/>
      <w:bookmarkStart w:id="1104" w:name="_Toc93869032"/>
      <w:bookmarkStart w:id="1105" w:name="_Toc148445780"/>
      <w:bookmarkStart w:id="1106" w:name="_Toc191324335"/>
      <w:bookmarkStart w:id="1107" w:name="_Toc214955305"/>
      <w:r w:rsidRPr="00C12AA7">
        <w:t>6.</w:t>
      </w:r>
      <w:r w:rsidR="00E36E13" w:rsidRPr="00C12AA7">
        <w:t>2</w:t>
      </w:r>
      <w:r w:rsidRPr="00C12AA7">
        <w:t>.6.2.3</w:t>
      </w:r>
      <w:r w:rsidRPr="00C12AA7">
        <w:tab/>
        <w:t xml:space="preserve">Type: </w:t>
      </w:r>
      <w:bookmarkEnd w:id="1102"/>
      <w:r w:rsidRPr="00C12AA7">
        <w:t>CreatedSACEventSubscription</w:t>
      </w:r>
      <w:bookmarkEnd w:id="1103"/>
      <w:bookmarkEnd w:id="1104"/>
      <w:bookmarkEnd w:id="1105"/>
      <w:bookmarkEnd w:id="1106"/>
      <w:bookmarkEnd w:id="1107"/>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2101702C"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r w:rsidR="00ED0091">
              <w:rPr>
                <w:rFonts w:cs="Arial"/>
                <w:szCs w:val="18"/>
              </w:rPr>
              <w:t>2</w:t>
            </w:r>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1108" w:name="_Toc81226740"/>
      <w:bookmarkStart w:id="1109" w:name="_Toc93869033"/>
      <w:bookmarkStart w:id="1110" w:name="_Toc148445781"/>
      <w:bookmarkStart w:id="1111" w:name="_Toc191324336"/>
      <w:bookmarkStart w:id="1112" w:name="_Toc214955306"/>
      <w:r w:rsidRPr="00C12AA7">
        <w:t>6.</w:t>
      </w:r>
      <w:r w:rsidR="00E36E13" w:rsidRPr="00C12AA7">
        <w:t>2</w:t>
      </w:r>
      <w:r w:rsidRPr="00C12AA7">
        <w:t>.6.2.4</w:t>
      </w:r>
      <w:r w:rsidRPr="00C12AA7">
        <w:tab/>
        <w:t>Type: SACEventReport</w:t>
      </w:r>
      <w:bookmarkEnd w:id="1108"/>
      <w:bookmarkEnd w:id="1109"/>
      <w:bookmarkEnd w:id="1110"/>
      <w:bookmarkEnd w:id="1111"/>
      <w:bookmarkEnd w:id="1112"/>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1113" w:name="_Toc81226741"/>
      <w:bookmarkStart w:id="1114" w:name="_Toc93869034"/>
      <w:bookmarkStart w:id="1115" w:name="_Toc148445782"/>
      <w:bookmarkStart w:id="1116" w:name="_Toc191324337"/>
      <w:bookmarkStart w:id="1117" w:name="_Toc214955307"/>
      <w:bookmarkStart w:id="1118" w:name="_Toc70928072"/>
      <w:r w:rsidRPr="00C12AA7">
        <w:t>6.</w:t>
      </w:r>
      <w:r w:rsidR="00E36E13" w:rsidRPr="00C12AA7">
        <w:t>2</w:t>
      </w:r>
      <w:r w:rsidRPr="00C12AA7">
        <w:t>.6.2.</w:t>
      </w:r>
      <w:r w:rsidRPr="00C12AA7">
        <w:rPr>
          <w:rFonts w:hint="eastAsia"/>
          <w:lang w:eastAsia="zh-CN"/>
        </w:rPr>
        <w:t>5</w:t>
      </w:r>
      <w:r w:rsidRPr="00C12AA7">
        <w:tab/>
        <w:t>Type: SACEvent</w:t>
      </w:r>
      <w:bookmarkEnd w:id="1113"/>
      <w:bookmarkEnd w:id="1114"/>
      <w:bookmarkEnd w:id="1115"/>
      <w:bookmarkEnd w:id="1116"/>
      <w:bookmarkEnd w:id="1117"/>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4F391D67" w:rsidR="002E05E3" w:rsidRPr="00C12AA7" w:rsidRDefault="002E05E3" w:rsidP="002E05E3">
            <w:pPr>
              <w:pStyle w:val="TAL"/>
              <w:rPr>
                <w:noProof/>
                <w:lang w:eastAsia="zh-CN"/>
              </w:rPr>
            </w:pPr>
            <w:r w:rsidRPr="00C12AA7">
              <w:rPr>
                <w:noProof/>
                <w:lang w:eastAsia="zh-CN"/>
              </w:rPr>
              <w:t>See 3GPP TS 23.502 [</w:t>
            </w:r>
            <w:r w:rsidR="00EF3994">
              <w:rPr>
                <w:noProof/>
                <w:lang w:eastAsia="zh-CN"/>
              </w:rPr>
              <w:t>3</w:t>
            </w:r>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1119" w:name="_Toc81226742"/>
      <w:bookmarkStart w:id="1120" w:name="_Toc93869035"/>
      <w:bookmarkStart w:id="1121" w:name="_Toc148445783"/>
      <w:bookmarkStart w:id="1122" w:name="_Toc191324338"/>
      <w:bookmarkStart w:id="1123" w:name="_Toc214955308"/>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1119"/>
      <w:bookmarkEnd w:id="1120"/>
      <w:bookmarkEnd w:id="1121"/>
      <w:bookmarkEnd w:id="1122"/>
      <w:bookmarkEnd w:id="1123"/>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1124" w:name="_Toc25156488"/>
      <w:bookmarkStart w:id="1125" w:name="_Toc34124792"/>
      <w:bookmarkStart w:id="1126" w:name="_Toc43207918"/>
      <w:bookmarkStart w:id="1127" w:name="_Toc49857391"/>
      <w:bookmarkStart w:id="1128" w:name="_Toc56677232"/>
      <w:bookmarkStart w:id="1129" w:name="_Toc56691755"/>
      <w:bookmarkStart w:id="1130" w:name="_Toc56699019"/>
      <w:bookmarkStart w:id="1131" w:name="_Toc75850116"/>
      <w:bookmarkStart w:id="1132" w:name="_Toc81226743"/>
      <w:bookmarkStart w:id="1133" w:name="_Toc93869036"/>
      <w:bookmarkStart w:id="1134" w:name="_Toc148445784"/>
      <w:bookmarkStart w:id="1135" w:name="_Toc191324339"/>
      <w:bookmarkStart w:id="1136" w:name="_Toc214955309"/>
      <w:r w:rsidRPr="00C12AA7">
        <w:t>6.</w:t>
      </w:r>
      <w:r w:rsidR="00E36E13" w:rsidRPr="00C12AA7">
        <w:t>2</w:t>
      </w:r>
      <w:r w:rsidRPr="00C12AA7">
        <w:t>.6.2.</w:t>
      </w:r>
      <w:r w:rsidRPr="00C12AA7">
        <w:rPr>
          <w:rFonts w:hint="eastAsia"/>
          <w:lang w:eastAsia="zh-CN"/>
        </w:rPr>
        <w:t>7</w:t>
      </w:r>
      <w:r w:rsidRPr="00C12AA7">
        <w:tab/>
        <w:t>Type: SACEventState</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1137" w:name="_Toc81226744"/>
      <w:bookmarkStart w:id="1138" w:name="_Toc93869037"/>
      <w:bookmarkStart w:id="1139" w:name="_Toc148445785"/>
      <w:bookmarkStart w:id="1140" w:name="_Toc191324340"/>
      <w:bookmarkStart w:id="1141" w:name="_Toc214955310"/>
      <w:r w:rsidRPr="00C12AA7">
        <w:rPr>
          <w:lang w:val="en-US"/>
        </w:rPr>
        <w:t>6.</w:t>
      </w:r>
      <w:r w:rsidR="00E36E13" w:rsidRPr="00C12AA7">
        <w:rPr>
          <w:lang w:val="en-US"/>
        </w:rPr>
        <w:t>2</w:t>
      </w:r>
      <w:r w:rsidRPr="00C12AA7">
        <w:rPr>
          <w:lang w:val="en-US"/>
        </w:rPr>
        <w:t>.6.3</w:t>
      </w:r>
      <w:r w:rsidRPr="00C12AA7">
        <w:rPr>
          <w:lang w:val="en-US"/>
        </w:rPr>
        <w:tab/>
        <w:t>Simple data types and enumerations</w:t>
      </w:r>
      <w:bookmarkEnd w:id="1118"/>
      <w:bookmarkEnd w:id="1137"/>
      <w:bookmarkEnd w:id="1138"/>
      <w:bookmarkEnd w:id="1139"/>
      <w:bookmarkEnd w:id="1140"/>
      <w:bookmarkEnd w:id="1141"/>
    </w:p>
    <w:p w14:paraId="31106546" w14:textId="544BD6AE" w:rsidR="003F1FCA" w:rsidRPr="00C12AA7" w:rsidRDefault="003F1FCA" w:rsidP="001773FF">
      <w:pPr>
        <w:pStyle w:val="Heading5"/>
      </w:pPr>
      <w:bookmarkStart w:id="1142" w:name="_Toc70928073"/>
      <w:bookmarkStart w:id="1143" w:name="_Toc81226745"/>
      <w:bookmarkStart w:id="1144" w:name="_Toc93869038"/>
      <w:bookmarkStart w:id="1145" w:name="_Toc148445786"/>
      <w:bookmarkStart w:id="1146" w:name="_Toc191324341"/>
      <w:bookmarkStart w:id="1147" w:name="_Toc214955311"/>
      <w:r w:rsidRPr="00C12AA7">
        <w:t>6.</w:t>
      </w:r>
      <w:r w:rsidR="00E36E13" w:rsidRPr="00C12AA7">
        <w:t>2</w:t>
      </w:r>
      <w:r w:rsidRPr="00C12AA7">
        <w:t>.6.3.1</w:t>
      </w:r>
      <w:r w:rsidRPr="00C12AA7">
        <w:tab/>
        <w:t>Introduction</w:t>
      </w:r>
      <w:bookmarkEnd w:id="1142"/>
      <w:bookmarkEnd w:id="1143"/>
      <w:bookmarkEnd w:id="1144"/>
      <w:bookmarkEnd w:id="1145"/>
      <w:bookmarkEnd w:id="1146"/>
      <w:bookmarkEnd w:id="1147"/>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1148" w:name="_Toc70928074"/>
      <w:bookmarkStart w:id="1149" w:name="_Toc81226746"/>
      <w:bookmarkStart w:id="1150" w:name="_Toc93869039"/>
      <w:bookmarkStart w:id="1151" w:name="_Toc148445787"/>
      <w:bookmarkStart w:id="1152" w:name="_Toc191324342"/>
      <w:bookmarkStart w:id="1153" w:name="_Toc214955312"/>
      <w:r w:rsidRPr="00C12AA7">
        <w:t>6.</w:t>
      </w:r>
      <w:r w:rsidR="00E36E13" w:rsidRPr="00C12AA7">
        <w:t>2</w:t>
      </w:r>
      <w:r w:rsidRPr="00C12AA7">
        <w:t>.6.3.2</w:t>
      </w:r>
      <w:r w:rsidRPr="00C12AA7">
        <w:tab/>
        <w:t>Simple data types</w:t>
      </w:r>
      <w:bookmarkEnd w:id="1148"/>
      <w:bookmarkEnd w:id="1149"/>
      <w:bookmarkEnd w:id="1150"/>
      <w:bookmarkEnd w:id="1151"/>
      <w:bookmarkEnd w:id="1152"/>
      <w:bookmarkEnd w:id="1153"/>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1154" w:name="_Toc81226747"/>
      <w:bookmarkStart w:id="1155" w:name="_Toc93869040"/>
      <w:bookmarkStart w:id="1156" w:name="_Toc148445788"/>
      <w:bookmarkStart w:id="1157" w:name="_Toc191324343"/>
      <w:bookmarkStart w:id="1158" w:name="_Toc214955313"/>
      <w:bookmarkStart w:id="1159" w:name="_Toc70928076"/>
      <w:r w:rsidRPr="00C12AA7">
        <w:t>6.</w:t>
      </w:r>
      <w:r w:rsidR="00E36E13" w:rsidRPr="00C12AA7">
        <w:t>2</w:t>
      </w:r>
      <w:r w:rsidRPr="00C12AA7">
        <w:t>.6.3.3</w:t>
      </w:r>
      <w:r w:rsidRPr="00C12AA7">
        <w:tab/>
        <w:t>Enumeration: SACEventType</w:t>
      </w:r>
      <w:bookmarkEnd w:id="1154"/>
      <w:bookmarkEnd w:id="1155"/>
      <w:bookmarkEnd w:id="1156"/>
      <w:bookmarkEnd w:id="1157"/>
      <w:bookmarkEnd w:id="1158"/>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1160" w:name="_Toc81226748"/>
      <w:bookmarkStart w:id="1161" w:name="_Toc93869041"/>
      <w:bookmarkStart w:id="1162" w:name="_Toc148445789"/>
      <w:bookmarkStart w:id="1163" w:name="_Toc191324344"/>
      <w:bookmarkStart w:id="1164" w:name="_Toc214955314"/>
      <w:r w:rsidRPr="00C12AA7">
        <w:t>6.</w:t>
      </w:r>
      <w:r w:rsidR="00E36E13" w:rsidRPr="00C12AA7">
        <w:t>2</w:t>
      </w:r>
      <w:r w:rsidRPr="00C12AA7">
        <w:t>.6.3.4</w:t>
      </w:r>
      <w:r w:rsidRPr="00C12AA7">
        <w:tab/>
        <w:t>Enumeration: SACEventTrigger</w:t>
      </w:r>
      <w:bookmarkEnd w:id="1160"/>
      <w:bookmarkEnd w:id="1161"/>
      <w:bookmarkEnd w:id="1162"/>
      <w:bookmarkEnd w:id="1163"/>
      <w:bookmarkEnd w:id="1164"/>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1165" w:name="_Toc81226749"/>
      <w:bookmarkStart w:id="1166" w:name="_Toc93869042"/>
      <w:bookmarkStart w:id="1167" w:name="_Toc148445790"/>
      <w:bookmarkStart w:id="1168" w:name="_Toc191324345"/>
      <w:bookmarkStart w:id="1169" w:name="_Toc21495531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159"/>
      <w:bookmarkEnd w:id="1165"/>
      <w:bookmarkEnd w:id="1166"/>
      <w:bookmarkEnd w:id="1167"/>
      <w:bookmarkEnd w:id="1168"/>
      <w:bookmarkEnd w:id="1169"/>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1170" w:name="_Toc70928077"/>
      <w:bookmarkStart w:id="1171" w:name="_Toc81226750"/>
      <w:bookmarkStart w:id="1172" w:name="_Toc93869043"/>
      <w:bookmarkStart w:id="1173" w:name="_Toc148445791"/>
      <w:bookmarkStart w:id="1174" w:name="_Toc191324346"/>
      <w:bookmarkStart w:id="1175" w:name="_Toc214955316"/>
      <w:r w:rsidRPr="00C12AA7">
        <w:t>6.</w:t>
      </w:r>
      <w:r w:rsidR="00E36E13" w:rsidRPr="00C12AA7">
        <w:t>2</w:t>
      </w:r>
      <w:r w:rsidRPr="00C12AA7">
        <w:t>.6.5</w:t>
      </w:r>
      <w:r w:rsidRPr="00C12AA7">
        <w:tab/>
        <w:t>Binary data</w:t>
      </w:r>
      <w:bookmarkEnd w:id="1170"/>
      <w:bookmarkEnd w:id="1171"/>
      <w:bookmarkEnd w:id="1172"/>
      <w:bookmarkEnd w:id="1173"/>
      <w:bookmarkEnd w:id="1174"/>
      <w:bookmarkEnd w:id="1175"/>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176" w:name="_Toc70928078"/>
      <w:bookmarkStart w:id="1177" w:name="_Toc81226751"/>
      <w:bookmarkStart w:id="1178" w:name="_Toc93869044"/>
      <w:bookmarkStart w:id="1179" w:name="_Toc148445792"/>
      <w:bookmarkStart w:id="1180" w:name="_Toc191324347"/>
      <w:bookmarkStart w:id="1181" w:name="_Toc214955317"/>
      <w:r w:rsidRPr="00C12AA7">
        <w:t>6.</w:t>
      </w:r>
      <w:r w:rsidR="00E36E13" w:rsidRPr="00C12AA7">
        <w:t>2</w:t>
      </w:r>
      <w:r w:rsidRPr="00C12AA7">
        <w:t>.7</w:t>
      </w:r>
      <w:r w:rsidRPr="00C12AA7">
        <w:tab/>
        <w:t>Error Handling</w:t>
      </w:r>
      <w:bookmarkEnd w:id="1176"/>
      <w:bookmarkEnd w:id="1177"/>
      <w:bookmarkEnd w:id="1178"/>
      <w:bookmarkEnd w:id="1179"/>
      <w:bookmarkEnd w:id="1180"/>
      <w:bookmarkEnd w:id="1181"/>
    </w:p>
    <w:p w14:paraId="2559194B" w14:textId="7763DF2D" w:rsidR="003F1FCA" w:rsidRPr="00C12AA7" w:rsidRDefault="003F1FCA" w:rsidP="001773FF">
      <w:pPr>
        <w:pStyle w:val="Heading4"/>
      </w:pPr>
      <w:bookmarkStart w:id="1182" w:name="_Toc70928079"/>
      <w:bookmarkStart w:id="1183" w:name="_Toc81226752"/>
      <w:bookmarkStart w:id="1184" w:name="_Toc93869045"/>
      <w:bookmarkStart w:id="1185" w:name="_Toc148445793"/>
      <w:bookmarkStart w:id="1186" w:name="_Toc191324348"/>
      <w:bookmarkStart w:id="1187" w:name="_Toc214955318"/>
      <w:r w:rsidRPr="00C12AA7">
        <w:t>6.</w:t>
      </w:r>
      <w:r w:rsidR="00E36E13" w:rsidRPr="00C12AA7">
        <w:t>2</w:t>
      </w:r>
      <w:r w:rsidRPr="00C12AA7">
        <w:t>.7.1</w:t>
      </w:r>
      <w:r w:rsidRPr="00C12AA7">
        <w:tab/>
        <w:t>General</w:t>
      </w:r>
      <w:bookmarkEnd w:id="1182"/>
      <w:bookmarkEnd w:id="1183"/>
      <w:bookmarkEnd w:id="1184"/>
      <w:bookmarkEnd w:id="1185"/>
      <w:bookmarkEnd w:id="1186"/>
      <w:bookmarkEnd w:id="1187"/>
    </w:p>
    <w:p w14:paraId="662C0E43" w14:textId="77777777" w:rsidR="003F1FCA" w:rsidRPr="00C12AA7" w:rsidRDefault="003F1FCA" w:rsidP="003F1FCA">
      <w:r w:rsidRPr="00C12AA7">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188" w:name="_Toc70928080"/>
      <w:bookmarkStart w:id="1189" w:name="_Toc81226753"/>
      <w:bookmarkStart w:id="1190" w:name="_Toc93869046"/>
      <w:bookmarkStart w:id="1191" w:name="_Toc148445794"/>
      <w:bookmarkStart w:id="1192" w:name="_Toc191324349"/>
      <w:bookmarkStart w:id="1193" w:name="_Toc214955319"/>
      <w:r w:rsidRPr="00C12AA7">
        <w:t>6.</w:t>
      </w:r>
      <w:r w:rsidR="00E36E13" w:rsidRPr="00C12AA7">
        <w:t>2</w:t>
      </w:r>
      <w:r w:rsidRPr="00C12AA7">
        <w:t>.7.2</w:t>
      </w:r>
      <w:r w:rsidRPr="00C12AA7">
        <w:tab/>
        <w:t>Protocol Errors</w:t>
      </w:r>
      <w:bookmarkEnd w:id="1188"/>
      <w:bookmarkEnd w:id="1189"/>
      <w:bookmarkEnd w:id="1190"/>
      <w:bookmarkEnd w:id="1191"/>
      <w:bookmarkEnd w:id="1192"/>
      <w:bookmarkEnd w:id="1193"/>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194" w:name="_Toc70928081"/>
      <w:bookmarkStart w:id="1195" w:name="_Toc81226754"/>
      <w:bookmarkStart w:id="1196" w:name="_Toc93869047"/>
      <w:bookmarkStart w:id="1197" w:name="_Toc148445795"/>
      <w:bookmarkStart w:id="1198" w:name="_Toc191324350"/>
      <w:bookmarkStart w:id="1199" w:name="_Toc214955320"/>
      <w:r w:rsidRPr="00C12AA7">
        <w:t>6.</w:t>
      </w:r>
      <w:r w:rsidR="00E36E13" w:rsidRPr="00C12AA7">
        <w:t>2</w:t>
      </w:r>
      <w:r w:rsidRPr="00C12AA7">
        <w:t>.7.3</w:t>
      </w:r>
      <w:r w:rsidRPr="00C12AA7">
        <w:tab/>
        <w:t>Application Errors</w:t>
      </w:r>
      <w:bookmarkEnd w:id="1194"/>
      <w:bookmarkEnd w:id="1195"/>
      <w:bookmarkEnd w:id="1196"/>
      <w:bookmarkEnd w:id="1197"/>
      <w:bookmarkEnd w:id="1198"/>
      <w:bookmarkEnd w:id="1199"/>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200" w:name="_Toc70928082"/>
      <w:bookmarkStart w:id="1201" w:name="_Toc81226755"/>
      <w:bookmarkStart w:id="1202" w:name="_Toc93869048"/>
      <w:bookmarkStart w:id="1203" w:name="_Toc148445796"/>
      <w:bookmarkStart w:id="1204" w:name="_Toc191324351"/>
      <w:bookmarkStart w:id="1205" w:name="_Toc214955321"/>
      <w:r w:rsidRPr="00C12AA7">
        <w:t>6.</w:t>
      </w:r>
      <w:r w:rsidR="00E36E13" w:rsidRPr="00C12AA7">
        <w:t>2</w:t>
      </w:r>
      <w:r w:rsidRPr="00C12AA7">
        <w:t>.8</w:t>
      </w:r>
      <w:r w:rsidRPr="00C12AA7">
        <w:tab/>
        <w:t>Feature negotiation</w:t>
      </w:r>
      <w:bookmarkEnd w:id="1200"/>
      <w:bookmarkEnd w:id="1201"/>
      <w:bookmarkEnd w:id="1202"/>
      <w:bookmarkEnd w:id="1203"/>
      <w:bookmarkEnd w:id="1204"/>
      <w:bookmarkEnd w:id="1205"/>
    </w:p>
    <w:p w14:paraId="630290AC" w14:textId="5D29D4F4" w:rsidR="003F1FCA" w:rsidRPr="00C12AA7" w:rsidRDefault="003F1FCA" w:rsidP="003F1FCA">
      <w:r w:rsidRPr="00C12AA7">
        <w:t>The optional features in table 6.</w:t>
      </w:r>
      <w:r w:rsidR="00ED0091">
        <w:t>2</w:t>
      </w:r>
      <w:r w:rsidRPr="00C12AA7">
        <w:t>.8-1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28DB7AFF"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r w:rsidR="00ED0091">
              <w:t>3</w:t>
            </w:r>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206" w:name="_Toc70928083"/>
      <w:bookmarkStart w:id="1207" w:name="_Toc81226756"/>
      <w:bookmarkStart w:id="1208" w:name="_Toc93869049"/>
      <w:bookmarkStart w:id="1209" w:name="_Toc148445797"/>
      <w:bookmarkStart w:id="1210" w:name="_Toc191324352"/>
      <w:bookmarkStart w:id="1211" w:name="_Toc214955322"/>
      <w:r w:rsidRPr="00C12AA7">
        <w:t>6.</w:t>
      </w:r>
      <w:r w:rsidR="00E36E13" w:rsidRPr="00C12AA7">
        <w:t>2</w:t>
      </w:r>
      <w:r w:rsidRPr="00C12AA7">
        <w:t>.9</w:t>
      </w:r>
      <w:r w:rsidRPr="00C12AA7">
        <w:tab/>
        <w:t>Security</w:t>
      </w:r>
      <w:bookmarkEnd w:id="1206"/>
      <w:bookmarkEnd w:id="1207"/>
      <w:bookmarkEnd w:id="1208"/>
      <w:bookmarkEnd w:id="1209"/>
      <w:bookmarkEnd w:id="1210"/>
      <w:bookmarkEnd w:id="1211"/>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212" w:name="_Toc148445798"/>
      <w:bookmarkStart w:id="1213" w:name="_Toc191324353"/>
      <w:bookmarkStart w:id="1214" w:name="_Toc214955323"/>
      <w:bookmarkEnd w:id="809"/>
      <w:r w:rsidRPr="00C12AA7">
        <w:rPr>
          <w:lang w:val="en-US"/>
        </w:rPr>
        <w:t>6.2.10</w:t>
      </w:r>
      <w:r w:rsidRPr="00C12AA7">
        <w:rPr>
          <w:lang w:val="en-US"/>
        </w:rPr>
        <w:tab/>
        <w:t>HTTP redirection</w:t>
      </w:r>
      <w:bookmarkEnd w:id="1212"/>
      <w:bookmarkEnd w:id="1213"/>
      <w:bookmarkEnd w:id="1214"/>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215" w:name="_Toc510696650"/>
      <w:bookmarkStart w:id="1216" w:name="_Toc35971450"/>
      <w:bookmarkStart w:id="1217" w:name="_Toc70325151"/>
      <w:bookmarkStart w:id="1218" w:name="_Toc81226757"/>
      <w:bookmarkStart w:id="1219" w:name="_Toc93869050"/>
      <w:bookmarkStart w:id="1220" w:name="_Toc148445799"/>
      <w:bookmarkStart w:id="1221" w:name="_Toc191324354"/>
      <w:bookmarkStart w:id="1222" w:name="_Toc214955324"/>
      <w:r w:rsidRPr="00C12AA7">
        <w:t>Annex A (normative):</w:t>
      </w:r>
      <w:r w:rsidRPr="00C12AA7">
        <w:br/>
        <w:t>OpenAPI specification</w:t>
      </w:r>
      <w:bookmarkEnd w:id="1215"/>
      <w:bookmarkEnd w:id="1216"/>
      <w:bookmarkEnd w:id="1217"/>
      <w:bookmarkEnd w:id="1218"/>
      <w:bookmarkEnd w:id="1219"/>
      <w:bookmarkEnd w:id="1220"/>
      <w:bookmarkEnd w:id="1221"/>
      <w:bookmarkEnd w:id="1222"/>
    </w:p>
    <w:p w14:paraId="617E9779" w14:textId="77777777" w:rsidR="008A6D4A" w:rsidRPr="00C12AA7" w:rsidRDefault="008A6D4A" w:rsidP="007B0D79">
      <w:pPr>
        <w:pStyle w:val="Heading1"/>
      </w:pPr>
      <w:bookmarkStart w:id="1223" w:name="_Toc510696651"/>
      <w:bookmarkStart w:id="1224" w:name="_Toc35971451"/>
      <w:bookmarkStart w:id="1225" w:name="_Toc70325152"/>
      <w:bookmarkStart w:id="1226" w:name="_Toc81226758"/>
      <w:bookmarkStart w:id="1227" w:name="_Toc93869051"/>
      <w:bookmarkStart w:id="1228" w:name="_Toc148445800"/>
      <w:bookmarkStart w:id="1229" w:name="_Toc191324355"/>
      <w:bookmarkStart w:id="1230" w:name="_Toc214955325"/>
      <w:r w:rsidRPr="00C12AA7">
        <w:t>A.1</w:t>
      </w:r>
      <w:r w:rsidRPr="00C12AA7">
        <w:tab/>
        <w:t>General</w:t>
      </w:r>
      <w:bookmarkEnd w:id="1223"/>
      <w:bookmarkEnd w:id="1224"/>
      <w:bookmarkEnd w:id="1225"/>
      <w:bookmarkEnd w:id="1226"/>
      <w:bookmarkEnd w:id="1227"/>
      <w:bookmarkEnd w:id="1228"/>
      <w:bookmarkEnd w:id="1229"/>
      <w:bookmarkEnd w:id="1230"/>
    </w:p>
    <w:p w14:paraId="5085D825" w14:textId="2DF21E2B" w:rsidR="008A6D4A" w:rsidRPr="00C12AA7" w:rsidRDefault="008A6D4A" w:rsidP="008A6D4A">
      <w:bookmarkStart w:id="1231"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232"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233" w:name="_Toc70325153"/>
      <w:bookmarkStart w:id="1234" w:name="_Toc81226759"/>
      <w:bookmarkStart w:id="1235" w:name="_Toc93869052"/>
      <w:bookmarkStart w:id="1236" w:name="_Toc148445801"/>
      <w:bookmarkStart w:id="1237" w:name="_Toc191324356"/>
      <w:bookmarkStart w:id="1238" w:name="_Toc214955326"/>
      <w:r w:rsidRPr="00C12AA7">
        <w:t>A.2</w:t>
      </w:r>
      <w:r w:rsidRPr="00C12AA7">
        <w:tab/>
      </w:r>
      <w:r w:rsidR="004432AA" w:rsidRPr="00C12AA7">
        <w:t>Nnsacf_</w:t>
      </w:r>
      <w:r w:rsidR="001E7415" w:rsidRPr="00C12AA7">
        <w:t>NSAC</w:t>
      </w:r>
      <w:r w:rsidRPr="00C12AA7">
        <w:t xml:space="preserve"> API</w:t>
      </w:r>
      <w:bookmarkEnd w:id="1231"/>
      <w:bookmarkEnd w:id="1232"/>
      <w:bookmarkEnd w:id="1233"/>
      <w:bookmarkEnd w:id="1234"/>
      <w:bookmarkEnd w:id="1235"/>
      <w:bookmarkEnd w:id="1236"/>
      <w:bookmarkEnd w:id="1237"/>
      <w:bookmarkEnd w:id="1238"/>
    </w:p>
    <w:p w14:paraId="1B4DE8C2" w14:textId="77777777" w:rsidR="008A6D4A" w:rsidRPr="00C12AA7" w:rsidRDefault="008A6D4A" w:rsidP="008A6D4A">
      <w:pPr>
        <w:pStyle w:val="PL"/>
      </w:pPr>
      <w:bookmarkStart w:id="1239"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52C200A7" w:rsidR="008A6D4A" w:rsidRPr="00C12AA7" w:rsidRDefault="008A6D4A" w:rsidP="008A6D4A">
      <w:pPr>
        <w:pStyle w:val="PL"/>
        <w:rPr>
          <w:lang w:val="fr-FR"/>
        </w:rPr>
      </w:pPr>
      <w:r w:rsidRPr="00C12AA7">
        <w:rPr>
          <w:lang w:val="fr-FR"/>
        </w:rPr>
        <w:t xml:space="preserve">  version: 1.</w:t>
      </w:r>
      <w:r w:rsidR="00A070C9">
        <w:rPr>
          <w:lang w:val="fr-FR"/>
        </w:rPr>
        <w:t>2</w:t>
      </w:r>
      <w:r w:rsidRPr="00C12AA7">
        <w:rPr>
          <w:lang w:val="fr-FR"/>
        </w:rPr>
        <w:t>.</w:t>
      </w:r>
      <w:r w:rsidR="00A070C9">
        <w:rPr>
          <w:lang w:val="fr-FR"/>
        </w:rPr>
        <w:t>0</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6547588B" w:rsidR="008A6D4A" w:rsidRPr="00C12AA7" w:rsidRDefault="008A6D4A" w:rsidP="008A6D4A">
      <w:pPr>
        <w:pStyle w:val="PL"/>
      </w:pPr>
      <w:r w:rsidRPr="00C12AA7">
        <w:t xml:space="preserve">    © 20</w:t>
      </w:r>
      <w:r w:rsidR="009305C3" w:rsidRPr="00C12AA7">
        <w:t>2</w:t>
      </w:r>
      <w:r w:rsidR="00A070C9">
        <w:t>5</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779FF004"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A070C9">
        <w:rPr>
          <w:lang w:val="fr-FR"/>
        </w:rPr>
        <w:t>19.</w:t>
      </w:r>
      <w:r w:rsidR="003D4F12">
        <w:rPr>
          <w:lang w:val="fr-FR"/>
        </w:rPr>
        <w:t>3</w:t>
      </w:r>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240" w:name="_Toc70928086"/>
      <w:bookmarkStart w:id="1241" w:name="_Toc81226760"/>
      <w:bookmarkStart w:id="1242" w:name="_Toc93869053"/>
      <w:bookmarkStart w:id="1243" w:name="_Toc148445802"/>
      <w:bookmarkStart w:id="1244" w:name="_Toc191324357"/>
      <w:bookmarkStart w:id="1245" w:name="_Toc214955327"/>
      <w:bookmarkEnd w:id="1239"/>
      <w:r w:rsidRPr="00C12AA7">
        <w:t>A.</w:t>
      </w:r>
      <w:r w:rsidR="004A5628" w:rsidRPr="00C12AA7">
        <w:t>3</w:t>
      </w:r>
      <w:r w:rsidRPr="00C12AA7">
        <w:tab/>
        <w:t>Nnsacf_SliceEventExposure API</w:t>
      </w:r>
      <w:bookmarkEnd w:id="1240"/>
      <w:bookmarkEnd w:id="1241"/>
      <w:bookmarkEnd w:id="1242"/>
      <w:bookmarkEnd w:id="1243"/>
      <w:bookmarkEnd w:id="1244"/>
      <w:bookmarkEnd w:id="1245"/>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757E1554" w:rsidR="009E4CEF" w:rsidRPr="00C12AA7" w:rsidRDefault="009E4CEF" w:rsidP="009E4CEF">
      <w:pPr>
        <w:pStyle w:val="PL"/>
        <w:rPr>
          <w:lang w:val="fr-FR"/>
        </w:rPr>
      </w:pPr>
      <w:r w:rsidRPr="00C12AA7">
        <w:rPr>
          <w:lang w:val="fr-FR"/>
        </w:rPr>
        <w:t xml:space="preserve">  version: 1.</w:t>
      </w:r>
      <w:r w:rsidR="0074539F">
        <w:rPr>
          <w:lang w:val="fr-FR"/>
        </w:rPr>
        <w:t>2</w:t>
      </w:r>
      <w:r w:rsidRPr="00C12AA7">
        <w:rPr>
          <w:lang w:val="fr-FR"/>
        </w:rPr>
        <w:t>.0</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6C2B8B52" w:rsidR="009E4CEF" w:rsidRPr="00C12AA7" w:rsidRDefault="009E4CEF" w:rsidP="009E4CEF">
      <w:pPr>
        <w:pStyle w:val="PL"/>
      </w:pPr>
      <w:r w:rsidRPr="00C12AA7">
        <w:t xml:space="preserve">    © 202</w:t>
      </w:r>
      <w:r w:rsidR="0074539F">
        <w:t>5</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01052584" w:rsidR="009E4CEF" w:rsidRPr="00C12AA7" w:rsidRDefault="009E4CEF" w:rsidP="009E4CEF">
      <w:pPr>
        <w:pStyle w:val="PL"/>
        <w:rPr>
          <w:lang w:val="fr-FR"/>
        </w:rPr>
      </w:pPr>
      <w:r w:rsidRPr="00C12AA7">
        <w:rPr>
          <w:lang w:val="fr-FR"/>
        </w:rPr>
        <w:t xml:space="preserve">  description: 3GPP TS 29.536 V</w:t>
      </w:r>
      <w:r w:rsidR="0074539F">
        <w:rPr>
          <w:lang w:val="fr-FR"/>
        </w:rPr>
        <w:t>19.</w:t>
      </w:r>
      <w:r w:rsidR="003D4F12">
        <w:rPr>
          <w:lang w:val="fr-FR"/>
        </w:rPr>
        <w:t>3</w:t>
      </w:r>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246" w:name="_PERM_MCCTEMPBM_CRPT75500243___5"/>
      <w:r w:rsidRPr="00C12AA7">
        <w:rPr>
          <w:lang w:val="fr-FR"/>
        </w:rPr>
        <w:t xml:space="preserve">  url: </w:t>
      </w:r>
      <w:r w:rsidR="004B5480" w:rsidRPr="00C12AA7">
        <w:rPr>
          <w:lang w:val="fr-FR"/>
        </w:rPr>
        <w:t>https://www.3gpp.org/ftp/Specs/archive/29_series/29.536/</w:t>
      </w:r>
    </w:p>
    <w:bookmarkEnd w:id="1246"/>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247" w:name="historyclause"/>
      <w:r w:rsidRPr="00C12AA7">
        <w:br w:type="page"/>
      </w:r>
      <w:bookmarkStart w:id="1248" w:name="_Toc2086459"/>
      <w:bookmarkStart w:id="1249" w:name="_Toc70325155"/>
      <w:bookmarkStart w:id="1250" w:name="_Toc81226761"/>
      <w:bookmarkStart w:id="1251" w:name="_Toc93869054"/>
      <w:bookmarkStart w:id="1252" w:name="_Toc148445803"/>
      <w:bookmarkStart w:id="1253" w:name="_Toc191324358"/>
      <w:bookmarkStart w:id="1254" w:name="_Toc214955328"/>
      <w:bookmarkEnd w:id="1247"/>
      <w:r w:rsidR="003446B6" w:rsidRPr="00C12AA7">
        <w:t xml:space="preserve">Annex </w:t>
      </w:r>
      <w:r w:rsidR="00484CBB" w:rsidRPr="00C12AA7">
        <w:t>B</w:t>
      </w:r>
      <w:r w:rsidR="003446B6" w:rsidRPr="00C12AA7">
        <w:t xml:space="preserve"> (informative):</w:t>
      </w:r>
      <w:r w:rsidR="003446B6" w:rsidRPr="00C12AA7">
        <w:br/>
        <w:t>Change history</w:t>
      </w:r>
      <w:bookmarkEnd w:id="1248"/>
      <w:bookmarkEnd w:id="1249"/>
      <w:bookmarkEnd w:id="1250"/>
      <w:bookmarkEnd w:id="1251"/>
      <w:bookmarkEnd w:id="1252"/>
      <w:bookmarkEnd w:id="1253"/>
      <w:bookmarkEnd w:id="1254"/>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Option 1: Enhance NumOfUEsUpdate to count the number of UEs 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5E151AE8" w:rsidR="00E559E3" w:rsidRDefault="00E559E3"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1763FCE4" w:rsidR="00B765C4" w:rsidRDefault="00B765C4"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4AA65B68"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19812612"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50CD39DB" w:rsidR="009865B9" w:rsidRDefault="00AC5845"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1815385B"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697499F"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c>
          <w:tcPr>
            <w:tcW w:w="800" w:type="dxa"/>
            <w:shd w:val="solid" w:color="FFFFFF" w:fill="auto"/>
          </w:tcPr>
          <w:p w14:paraId="00578D3D" w14:textId="7ACF48B3" w:rsidR="00282356" w:rsidRDefault="00282356"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39D20D7D" w14:textId="2EAF92A4" w:rsidR="00282356" w:rsidRDefault="00282356"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4A5C5452" w14:textId="3C917C14" w:rsidR="00282356" w:rsidRDefault="00282356"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3151</w:t>
            </w:r>
          </w:p>
        </w:tc>
        <w:tc>
          <w:tcPr>
            <w:tcW w:w="567" w:type="dxa"/>
            <w:shd w:val="solid" w:color="FFFFFF" w:fill="auto"/>
          </w:tcPr>
          <w:p w14:paraId="531BA2D5" w14:textId="236713F6" w:rsidR="00282356" w:rsidRDefault="00282356" w:rsidP="00B91186">
            <w:pPr>
              <w:pStyle w:val="TAL"/>
              <w:rPr>
                <w:rFonts w:eastAsiaTheme="minorEastAsia"/>
                <w:sz w:val="16"/>
                <w:szCs w:val="16"/>
                <w:lang w:eastAsia="zh-CN"/>
              </w:rPr>
            </w:pPr>
            <w:r>
              <w:rPr>
                <w:rFonts w:eastAsiaTheme="minorEastAsia"/>
                <w:sz w:val="16"/>
                <w:szCs w:val="16"/>
                <w:lang w:eastAsia="zh-CN"/>
              </w:rPr>
              <w:t>0153</w:t>
            </w:r>
          </w:p>
        </w:tc>
        <w:tc>
          <w:tcPr>
            <w:tcW w:w="425" w:type="dxa"/>
            <w:shd w:val="solid" w:color="FFFFFF" w:fill="auto"/>
          </w:tcPr>
          <w:p w14:paraId="6642A56F" w14:textId="447593B7" w:rsidR="00282356" w:rsidRDefault="0028235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D18E49" w14:textId="6DB0BB07" w:rsidR="00282356" w:rsidRDefault="0028235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34C3CC4" w14:textId="053BD2B6" w:rsidR="00282356" w:rsidRPr="00282356" w:rsidRDefault="002D3570" w:rsidP="00B91186">
            <w:pPr>
              <w:pStyle w:val="TAL"/>
              <w:rPr>
                <w:sz w:val="16"/>
                <w:szCs w:val="16"/>
              </w:rPr>
            </w:pPr>
            <w:r w:rsidRPr="00E02980">
              <w:rPr>
                <w:rFonts w:eastAsia="宋体" w:cs="Arial"/>
                <w:bCs/>
                <w:snapToGrid w:val="0"/>
                <w:color w:val="000000" w:themeColor="text1"/>
                <w:lang w:val="en-US" w:eastAsia="zh-CN"/>
              </w:rPr>
              <w:t>Updates the references</w:t>
            </w:r>
          </w:p>
        </w:tc>
        <w:tc>
          <w:tcPr>
            <w:tcW w:w="708" w:type="dxa"/>
            <w:shd w:val="solid" w:color="FFFFFF" w:fill="auto"/>
          </w:tcPr>
          <w:p w14:paraId="4EC41886" w14:textId="3D58A562" w:rsidR="00282356" w:rsidRDefault="002D3570" w:rsidP="00B91186">
            <w:pPr>
              <w:pStyle w:val="TAC"/>
              <w:rPr>
                <w:sz w:val="16"/>
                <w:szCs w:val="16"/>
              </w:rPr>
            </w:pPr>
            <w:r>
              <w:rPr>
                <w:sz w:val="16"/>
                <w:szCs w:val="16"/>
              </w:rPr>
              <w:t>19.3.0</w:t>
            </w:r>
          </w:p>
        </w:tc>
      </w:tr>
      <w:tr w:rsidR="00BA769D" w:rsidRPr="00C12AA7" w14:paraId="211E64DC" w14:textId="77777777" w:rsidTr="00A821F9">
        <w:tc>
          <w:tcPr>
            <w:tcW w:w="800" w:type="dxa"/>
            <w:shd w:val="solid" w:color="FFFFFF" w:fill="auto"/>
          </w:tcPr>
          <w:p w14:paraId="434F5DA3" w14:textId="3139FBE9" w:rsidR="00BA769D" w:rsidRDefault="00BA769D"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56C80124" w14:textId="08BDF777" w:rsidR="00BA769D" w:rsidRDefault="00BA769D"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51E0B47E" w14:textId="716BB49F" w:rsidR="00BA769D" w:rsidRDefault="00BA769D"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3143</w:t>
            </w:r>
          </w:p>
        </w:tc>
        <w:tc>
          <w:tcPr>
            <w:tcW w:w="567" w:type="dxa"/>
            <w:shd w:val="solid" w:color="FFFFFF" w:fill="auto"/>
          </w:tcPr>
          <w:p w14:paraId="34792DA0" w14:textId="00321CE6" w:rsidR="00BA769D" w:rsidRDefault="00BA769D" w:rsidP="00B91186">
            <w:pPr>
              <w:pStyle w:val="TAL"/>
              <w:rPr>
                <w:rFonts w:eastAsiaTheme="minorEastAsia"/>
                <w:sz w:val="16"/>
                <w:szCs w:val="16"/>
                <w:lang w:eastAsia="zh-CN"/>
              </w:rPr>
            </w:pPr>
            <w:r>
              <w:rPr>
                <w:rFonts w:eastAsiaTheme="minorEastAsia"/>
                <w:sz w:val="16"/>
                <w:szCs w:val="16"/>
                <w:lang w:eastAsia="zh-CN"/>
              </w:rPr>
              <w:t>015</w:t>
            </w:r>
            <w:r w:rsidR="00D02DA6">
              <w:rPr>
                <w:rFonts w:eastAsiaTheme="minorEastAsia"/>
                <w:sz w:val="16"/>
                <w:szCs w:val="16"/>
                <w:lang w:eastAsia="zh-CN"/>
              </w:rPr>
              <w:t>4</w:t>
            </w:r>
          </w:p>
        </w:tc>
        <w:tc>
          <w:tcPr>
            <w:tcW w:w="425" w:type="dxa"/>
            <w:shd w:val="solid" w:color="FFFFFF" w:fill="auto"/>
          </w:tcPr>
          <w:p w14:paraId="27D82386" w14:textId="1D8B444D" w:rsidR="00BA769D" w:rsidRDefault="00D02DA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D7A1B3" w14:textId="5EC71046" w:rsidR="00BA769D" w:rsidRDefault="00BA769D"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631795" w14:textId="339E9F10" w:rsidR="00BA769D" w:rsidRPr="00257317" w:rsidRDefault="00BA769D" w:rsidP="00B91186">
            <w:pPr>
              <w:pStyle w:val="TAL"/>
              <w:rPr>
                <w:sz w:val="16"/>
                <w:szCs w:val="16"/>
              </w:rPr>
            </w:pPr>
            <w:r w:rsidRPr="00E02980">
              <w:rPr>
                <w:rFonts w:eastAsia="宋体" w:cs="Arial"/>
                <w:bCs/>
                <w:snapToGrid w:val="0"/>
                <w:color w:val="000000" w:themeColor="text1"/>
                <w:lang w:val="en-US" w:eastAsia="zh-CN"/>
              </w:rPr>
              <w:t>Correction of Clause Number, Reference, and Table Number Errors</w:t>
            </w:r>
          </w:p>
        </w:tc>
        <w:tc>
          <w:tcPr>
            <w:tcW w:w="708" w:type="dxa"/>
            <w:shd w:val="solid" w:color="FFFFFF" w:fill="auto"/>
          </w:tcPr>
          <w:p w14:paraId="048C9AE1" w14:textId="448F86E9" w:rsidR="00BA769D" w:rsidRDefault="00BA769D" w:rsidP="00B91186">
            <w:pPr>
              <w:pStyle w:val="TAC"/>
              <w:rPr>
                <w:sz w:val="16"/>
                <w:szCs w:val="16"/>
              </w:rPr>
            </w:pPr>
            <w:r>
              <w:rPr>
                <w:sz w:val="16"/>
                <w:szCs w:val="16"/>
              </w:rPr>
              <w:t>19.3.0</w:t>
            </w:r>
          </w:p>
        </w:tc>
      </w:tr>
      <w:tr w:rsidR="00E02980" w:rsidRPr="00C12AA7" w14:paraId="2FE0BA8A" w14:textId="77777777" w:rsidTr="00A821F9">
        <w:tc>
          <w:tcPr>
            <w:tcW w:w="800" w:type="dxa"/>
            <w:shd w:val="solid" w:color="FFFFFF" w:fill="auto"/>
          </w:tcPr>
          <w:p w14:paraId="01F744C2" w14:textId="6AF8E127" w:rsidR="00E02980" w:rsidRDefault="00E02980"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061579E2" w14:textId="113988E1" w:rsidR="00E02980" w:rsidRDefault="00E02980"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00F17773" w14:textId="74A8A866" w:rsidR="00E02980" w:rsidRDefault="00E02980"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3167</w:t>
            </w:r>
          </w:p>
        </w:tc>
        <w:tc>
          <w:tcPr>
            <w:tcW w:w="567" w:type="dxa"/>
            <w:shd w:val="solid" w:color="FFFFFF" w:fill="auto"/>
          </w:tcPr>
          <w:p w14:paraId="4A801E8E" w14:textId="20E727A4" w:rsidR="00E02980" w:rsidRDefault="00E02980" w:rsidP="00B91186">
            <w:pPr>
              <w:pStyle w:val="TAL"/>
              <w:rPr>
                <w:rFonts w:eastAsiaTheme="minorEastAsia"/>
                <w:sz w:val="16"/>
                <w:szCs w:val="16"/>
                <w:lang w:eastAsia="zh-CN"/>
              </w:rPr>
            </w:pPr>
            <w:r>
              <w:rPr>
                <w:rFonts w:eastAsiaTheme="minorEastAsia"/>
                <w:sz w:val="16"/>
                <w:szCs w:val="16"/>
                <w:lang w:eastAsia="zh-CN"/>
              </w:rPr>
              <w:t>0155</w:t>
            </w:r>
          </w:p>
        </w:tc>
        <w:tc>
          <w:tcPr>
            <w:tcW w:w="425" w:type="dxa"/>
            <w:shd w:val="solid" w:color="FFFFFF" w:fill="auto"/>
          </w:tcPr>
          <w:p w14:paraId="3021097B" w14:textId="5EE88FCD" w:rsidR="00E02980" w:rsidRDefault="00E02980"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756E33" w14:textId="1AE1816B" w:rsidR="00E02980" w:rsidRDefault="00E02980"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A119568" w14:textId="10B4C660" w:rsidR="00E02980" w:rsidRPr="00E02980" w:rsidRDefault="00E02980"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0F9DB2CA" w14:textId="72BD6AAE" w:rsidR="00E02980" w:rsidRDefault="00E02980" w:rsidP="00B91186">
            <w:pPr>
              <w:pStyle w:val="TAC"/>
              <w:rPr>
                <w:sz w:val="16"/>
                <w:szCs w:val="16"/>
              </w:rPr>
            </w:pPr>
            <w:r>
              <w:rPr>
                <w:sz w:val="16"/>
                <w:szCs w:val="16"/>
              </w:rPr>
              <w:t>19.3.0</w:t>
            </w:r>
          </w:p>
        </w:tc>
      </w:tr>
    </w:tbl>
    <w:p w14:paraId="03280022" w14:textId="77777777" w:rsidR="00D66618" w:rsidRPr="006C2BF8" w:rsidRDefault="00D66618" w:rsidP="00484CBB">
      <w:pPr>
        <w:rPr>
          <w:rFonts w:eastAsiaTheme="minorEastAsia"/>
          <w:lang w:eastAsia="zh-CN"/>
        </w:rPr>
      </w:pPr>
    </w:p>
    <w:bookmarkEnd w:id="1"/>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6C9C3" w14:textId="77777777" w:rsidR="003415A9" w:rsidRDefault="003415A9">
      <w:r>
        <w:separator/>
      </w:r>
    </w:p>
  </w:endnote>
  <w:endnote w:type="continuationSeparator" w:id="0">
    <w:p w14:paraId="42AC379B" w14:textId="77777777" w:rsidR="003415A9" w:rsidRDefault="00341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7BB0D" w14:textId="77777777" w:rsidR="003415A9" w:rsidRDefault="003415A9">
      <w:r>
        <w:separator/>
      </w:r>
    </w:p>
  </w:footnote>
  <w:footnote w:type="continuationSeparator" w:id="0">
    <w:p w14:paraId="04380F72" w14:textId="77777777" w:rsidR="003415A9" w:rsidRDefault="00341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129F6A35"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015D">
      <w:rPr>
        <w:rFonts w:ascii="Arial" w:hAnsi="Arial" w:cs="Arial"/>
        <w:b/>
        <w:noProof/>
        <w:sz w:val="18"/>
        <w:szCs w:val="18"/>
      </w:rPr>
      <w:t>3GPP TS 29.536 V19.3.0 (2025-12)</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015D">
      <w:rPr>
        <w:rFonts w:ascii="Arial" w:hAnsi="Arial" w:cs="Arial"/>
        <w:b/>
        <w:noProof/>
        <w:sz w:val="18"/>
        <w:szCs w:val="18"/>
      </w:rPr>
      <w:t>3</w:t>
    </w:r>
    <w:r>
      <w:rPr>
        <w:rFonts w:ascii="Arial" w:hAnsi="Arial" w:cs="Arial"/>
        <w:b/>
        <w:sz w:val="18"/>
        <w:szCs w:val="18"/>
      </w:rPr>
      <w:fldChar w:fldCharType="end"/>
    </w:r>
  </w:p>
  <w:p w14:paraId="38A117B3" w14:textId="66CEB83A"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015D">
      <w:rPr>
        <w:rFonts w:ascii="Arial" w:hAnsi="Arial" w:cs="Arial"/>
        <w:b/>
        <w:noProof/>
        <w:sz w:val="18"/>
        <w:szCs w:val="18"/>
      </w:rPr>
      <w:t>Release 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21F8"/>
    <w:rsid w:val="001149E9"/>
    <w:rsid w:val="00115234"/>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15A9"/>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28E5"/>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14F"/>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015D"/>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97CF3"/>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26614-35F7-4814-BBBB-B13DD9F8B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4</Pages>
  <Words>35424</Words>
  <Characters>201923</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236874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Zhijun</cp:lastModifiedBy>
  <cp:revision>460</cp:revision>
  <cp:lastPrinted>2019-02-25T14:05:00Z</cp:lastPrinted>
  <dcterms:created xsi:type="dcterms:W3CDTF">2022-03-04T13:27:00Z</dcterms:created>
  <dcterms:modified xsi:type="dcterms:W3CDTF">2025-11-28T08:40:00Z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