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613AC4"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0443AC">
              <w:t>2</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0443AC">
              <w:rPr>
                <w:sz w:val="32"/>
              </w:rPr>
              <w:t>11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25592076" r:id="rId10"/>
              </w:object>
            </w:r>
          </w:p>
        </w:tc>
        <w:tc>
          <w:tcPr>
            <w:tcW w:w="5540" w:type="dxa"/>
            <w:shd w:val="clear" w:color="auto" w:fill="auto"/>
          </w:tcPr>
          <w:p w14:paraId="47562F6D" w14:textId="55FCA510" w:rsidR="00F112E4" w:rsidRPr="0016361A" w:rsidRDefault="005B6231" w:rsidP="00F112E4">
            <w:pPr>
              <w:jc w:val="right"/>
            </w:pPr>
            <w:bookmarkStart w:id="3" w:name="logos"/>
            <w:r>
              <w:pict w14:anchorId="5617469C">
                <v:shape id="_x0000_i1026" type="#_x0000_t75" style="width:126.9pt;height:77.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006211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006211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006211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0062110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0062110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006211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0062111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006211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006211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9pt;height:130.6pt" o:ole="">
            <v:imagedata r:id="rId13" o:title=""/>
          </v:shape>
          <o:OLEObject Type="Embed" ProgID="Visio.Drawing.11" ShapeID="_x0000_i1027" DrawAspect="Content" ObjectID="_1825592077"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006211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006211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0062111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006211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006211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006211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006211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0062112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25592078"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00621122"/>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0062112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pt;height:129.7pt" o:ole="">
            <v:imagedata r:id="rId17" o:title=""/>
          </v:shape>
          <o:OLEObject Type="Embed" ProgID="Visio.Drawing.11" ShapeID="_x0000_i1029" DrawAspect="Content" ObjectID="_1825592079"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006211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0062112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pt;height:122.75pt" o:ole="">
            <v:imagedata r:id="rId19" o:title=""/>
          </v:shape>
          <o:OLEObject Type="Embed" ProgID="Visio.Drawing.11" ShapeID="_x0000_i1030" DrawAspect="Content" ObjectID="_1825592080"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006211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0062112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7pt" o:ole="">
            <v:imagedata r:id="rId21" o:title=""/>
          </v:shape>
          <o:OLEObject Type="Embed" ProgID="Visio.Drawing.11" ShapeID="_x0000_i1031" DrawAspect="Content" ObjectID="_1825592081"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00621128"/>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006211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006211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pt;height:158.3pt" o:ole="">
            <v:imagedata r:id="rId23" o:title=""/>
          </v:shape>
          <o:OLEObject Type="Embed" ProgID="Visio.Drawing.11" ShapeID="_x0000_i1032" DrawAspect="Content" ObjectID="_1825592082"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006211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15pt" o:ole="">
            <v:imagedata r:id="rId25" o:title=""/>
          </v:shape>
          <o:OLEObject Type="Embed" ProgID="Visio.Drawing.11" ShapeID="_x0000_i1033" DrawAspect="Content" ObjectID="_1825592083"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0062113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006211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25592084"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0062113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006211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85pt" o:ole="">
            <v:imagedata r:id="rId29" o:title=""/>
          </v:shape>
          <o:OLEObject Type="Embed" ProgID="Visio.Drawing.11" ShapeID="_x0000_i1035" DrawAspect="Content" ObjectID="_1825592085"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006211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00621137"/>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006211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006211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00621140"/>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006211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006211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00621143"/>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00621144"/>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006211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006211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3.85pt" o:ole="">
            <v:imagedata r:id="rId31" o:title=""/>
          </v:shape>
          <o:OLEObject Type="Embed" ProgID="Visio.Drawing.11" ShapeID="_x0000_i1036" DrawAspect="Content" ObjectID="_1825592086"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006211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006211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00621149"/>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00621150"/>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00621151"/>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006211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006211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006211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006211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006211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006211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006211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006211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006211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006211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006211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006211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006211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006211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006211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006211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006211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006211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006211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006211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006211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00621176"/>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00621177"/>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00621178"/>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006211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006211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00621181"/>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006211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00621184"/>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00621185"/>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00621186"/>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00621187"/>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2C614E75"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00621188"/>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2C0BBC17"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593B932C"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5D89F080"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00621189"/>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00621190"/>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00621191"/>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0FDC3F76"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00621192"/>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00621193"/>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075F4FC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00621194"/>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00621195"/>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00621196"/>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00621197"/>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6E85108F" w:rsidR="00924211" w:rsidRDefault="001D5BA9" w:rsidP="00CA557D">
            <w:pPr>
              <w:pStyle w:val="TAL"/>
            </w:pPr>
            <w:r>
              <w:t xml:space="preserve">This IE shall be </w:t>
            </w:r>
            <w:r w:rsidR="001867C4">
              <w:t>present,</w:t>
            </w:r>
            <w:r w:rsidR="001867C4">
              <w:t xml:space="preserve">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00621198"/>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006212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006212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00621202"/>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00621203"/>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00621204"/>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00621205"/>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00621206"/>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00621207"/>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006212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006212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00621211"/>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006212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006212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006212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00621215"/>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00621216"/>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0062121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006212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0062121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05B0D5D0"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6CA4AB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0062122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280EF38D" w:rsidR="00121C4E" w:rsidRDefault="00121C4E" w:rsidP="00121C4E">
            <w:pPr>
              <w:pStyle w:val="TAC"/>
              <w:rPr>
                <w:rFonts w:cs="Arial"/>
                <w:sz w:val="16"/>
                <w:szCs w:val="16"/>
              </w:rPr>
            </w:pPr>
            <w:r>
              <w:rPr>
                <w:rFonts w:cs="Arial"/>
                <w:sz w:val="16"/>
                <w:szCs w:val="16"/>
              </w:rPr>
              <w:t>2025-</w:t>
            </w:r>
            <w:r>
              <w:rPr>
                <w:rFonts w:cs="Arial"/>
                <w:sz w:val="16"/>
                <w:szCs w:val="16"/>
              </w:rPr>
              <w:t>11</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w:t>
            </w:r>
            <w:r>
              <w:rPr>
                <w:rFonts w:cs="Arial"/>
                <w:sz w:val="16"/>
                <w:szCs w:val="16"/>
              </w:rPr>
              <w:t>10</w:t>
            </w:r>
          </w:p>
        </w:tc>
        <w:tc>
          <w:tcPr>
            <w:tcW w:w="899" w:type="dxa"/>
            <w:shd w:val="solid" w:color="FFFFFF" w:fill="auto"/>
            <w:vAlign w:val="center"/>
          </w:tcPr>
          <w:p w14:paraId="4FBBCFDC" w14:textId="2671CDE2" w:rsidR="00121C4E" w:rsidRPr="00472A18" w:rsidRDefault="00121C4E" w:rsidP="00121C4E">
            <w:pPr>
              <w:pStyle w:val="TAC"/>
              <w:rPr>
                <w:sz w:val="16"/>
                <w:szCs w:val="16"/>
              </w:rPr>
            </w:pPr>
            <w:r w:rsidRPr="00472A18">
              <w:rPr>
                <w:sz w:val="16"/>
                <w:szCs w:val="16"/>
              </w:rPr>
              <w:t>CP-25</w:t>
            </w:r>
            <w:r w:rsidR="00560C18">
              <w:rPr>
                <w:sz w:val="16"/>
                <w:szCs w:val="16"/>
              </w:rPr>
              <w:t>xxxx</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w:t>
            </w:r>
            <w:r>
              <w:rPr>
                <w:sz w:val="16"/>
                <w:szCs w:val="16"/>
              </w:rPr>
              <w:t>2</w:t>
            </w:r>
            <w:r>
              <w:rPr>
                <w:sz w:val="16"/>
                <w:szCs w:val="16"/>
              </w:rPr>
              <w:t>.0</w:t>
            </w:r>
          </w:p>
        </w:tc>
      </w:tr>
      <w:tr w:rsidR="00121C4E" w:rsidRPr="00B54FF5" w14:paraId="43F8F83C" w14:textId="77777777" w:rsidTr="006A5A24">
        <w:tc>
          <w:tcPr>
            <w:tcW w:w="800" w:type="dxa"/>
            <w:shd w:val="solid" w:color="FFFFFF" w:fill="auto"/>
          </w:tcPr>
          <w:p w14:paraId="51FB8EC4" w14:textId="31AB775C" w:rsidR="00121C4E" w:rsidRDefault="00121C4E" w:rsidP="00121C4E">
            <w:pPr>
              <w:pStyle w:val="TAC"/>
              <w:rPr>
                <w:rFonts w:cs="Arial"/>
                <w:sz w:val="16"/>
                <w:szCs w:val="16"/>
              </w:rPr>
            </w:pPr>
            <w:r>
              <w:rPr>
                <w:rFonts w:cs="Arial"/>
                <w:sz w:val="16"/>
                <w:szCs w:val="16"/>
              </w:rPr>
              <w:t>2025-</w:t>
            </w:r>
            <w:r>
              <w:rPr>
                <w:rFonts w:cs="Arial"/>
                <w:sz w:val="16"/>
                <w:szCs w:val="16"/>
              </w:rPr>
              <w:t>11</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w:t>
            </w:r>
            <w:r>
              <w:rPr>
                <w:rFonts w:cs="Arial"/>
                <w:sz w:val="16"/>
                <w:szCs w:val="16"/>
              </w:rPr>
              <w:t>10</w:t>
            </w:r>
          </w:p>
        </w:tc>
        <w:tc>
          <w:tcPr>
            <w:tcW w:w="899" w:type="dxa"/>
            <w:shd w:val="solid" w:color="FFFFFF" w:fill="auto"/>
            <w:vAlign w:val="center"/>
          </w:tcPr>
          <w:p w14:paraId="48DA0C26" w14:textId="617B809E" w:rsidR="00121C4E" w:rsidRPr="00472A18" w:rsidRDefault="00121C4E" w:rsidP="00121C4E">
            <w:pPr>
              <w:pStyle w:val="TAC"/>
              <w:rPr>
                <w:sz w:val="16"/>
                <w:szCs w:val="16"/>
              </w:rPr>
            </w:pPr>
            <w:r w:rsidRPr="00472A18">
              <w:rPr>
                <w:sz w:val="16"/>
                <w:szCs w:val="16"/>
              </w:rPr>
              <w:t>CP-25</w:t>
            </w:r>
            <w:r w:rsidR="00560C18">
              <w:rPr>
                <w:sz w:val="16"/>
                <w:szCs w:val="16"/>
              </w:rPr>
              <w:t>yyyy</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w:t>
            </w:r>
            <w:r>
              <w:rPr>
                <w:sz w:val="16"/>
                <w:szCs w:val="16"/>
              </w:rPr>
              <w:t>2</w:t>
            </w:r>
            <w:r>
              <w:rPr>
                <w:sz w:val="16"/>
                <w:szCs w:val="16"/>
              </w:rPr>
              <w:t>.0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C00F" w14:textId="77777777" w:rsidR="005B6231" w:rsidRDefault="005B6231">
      <w:r>
        <w:separator/>
      </w:r>
    </w:p>
  </w:endnote>
  <w:endnote w:type="continuationSeparator" w:id="0">
    <w:p w14:paraId="7F6AC2B9" w14:textId="77777777" w:rsidR="005B6231" w:rsidRDefault="005B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3BC9" w14:textId="77777777" w:rsidR="005B6231" w:rsidRDefault="005B6231">
      <w:r>
        <w:separator/>
      </w:r>
    </w:p>
  </w:footnote>
  <w:footnote w:type="continuationSeparator" w:id="0">
    <w:p w14:paraId="4A77F667" w14:textId="77777777" w:rsidR="005B6231" w:rsidRDefault="005B6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B7391B"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A71">
      <w:rPr>
        <w:rFonts w:ascii="Arial" w:hAnsi="Arial" w:cs="Arial"/>
        <w:b/>
        <w:noProof/>
        <w:sz w:val="18"/>
        <w:szCs w:val="18"/>
      </w:rPr>
      <w:t>3GPP TS 29.581 V19.2.0 (2025-11)</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0D78BBF2"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A71">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0A71"/>
    <w:rsid w:val="000B1F6A"/>
    <w:rsid w:val="000B3F30"/>
    <w:rsid w:val="000B4413"/>
    <w:rsid w:val="000B5A58"/>
    <w:rsid w:val="000B6730"/>
    <w:rsid w:val="000B78B4"/>
    <w:rsid w:val="000C47C3"/>
    <w:rsid w:val="000C6389"/>
    <w:rsid w:val="000C7784"/>
    <w:rsid w:val="000C7E9F"/>
    <w:rsid w:val="000D0FD9"/>
    <w:rsid w:val="000D2DA3"/>
    <w:rsid w:val="000D58AB"/>
    <w:rsid w:val="000D6057"/>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B6231"/>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56D08"/>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16721</Words>
  <Characters>95314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cp:lastModifiedBy>
  <cp:revision>3</cp:revision>
  <cp:lastPrinted>2019-02-25T14:05:00Z</cp:lastPrinted>
  <dcterms:created xsi:type="dcterms:W3CDTF">2025-11-25T10:34:00Z</dcterms:created>
  <dcterms:modified xsi:type="dcterms:W3CDTF">2025-11-25T10:34:00Z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