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1DEBC2D9" w:rsidR="004F0988" w:rsidRPr="007552A6" w:rsidRDefault="005B66C3" w:rsidP="002E0041">
            <w:pPr>
              <w:pStyle w:val="ZA"/>
              <w:framePr w:w="0" w:hRule="auto" w:wrap="auto" w:vAnchor="margin" w:hAnchor="text" w:yAlign="inline"/>
            </w:pPr>
            <w:bookmarkStart w:id="0" w:name="page1"/>
            <w:bookmarkStart w:id="1" w:name="_GoBack"/>
            <w:bookmarkEnd w:id="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2E0041">
              <w:t>9</w:t>
            </w:r>
            <w:r w:rsidR="002B45E2" w:rsidRPr="007552A6">
              <w:rPr>
                <w:rFonts w:hint="eastAsia"/>
                <w:lang w:eastAsia="zh-CN"/>
              </w:rPr>
              <w:t>.</w:t>
            </w:r>
            <w:r w:rsidR="002E0041">
              <w:rPr>
                <w:lang w:eastAsia="zh-CN"/>
              </w:rPr>
              <w:t>0</w:t>
            </w:r>
            <w:r w:rsidR="002B45E2" w:rsidRPr="007552A6">
              <w:rPr>
                <w:rFonts w:hint="eastAsia"/>
                <w:lang w:eastAsia="zh-CN"/>
              </w:rPr>
              <w:t>.0</w:t>
            </w:r>
            <w:r w:rsidRPr="007552A6">
              <w:t xml:space="preserve"> </w:t>
            </w:r>
            <w:r w:rsidRPr="007552A6">
              <w:rPr>
                <w:sz w:val="32"/>
              </w:rPr>
              <w:t>(202</w:t>
            </w:r>
            <w:r w:rsidR="002E0041">
              <w:rPr>
                <w:sz w:val="32"/>
              </w:rPr>
              <w:t>5</w:t>
            </w:r>
            <w:r w:rsidRPr="007552A6">
              <w:rPr>
                <w:sz w:val="32"/>
              </w:rPr>
              <w:t>-</w:t>
            </w:r>
            <w:r w:rsidR="007A17AB">
              <w:rPr>
                <w:sz w:val="32"/>
              </w:rPr>
              <w:t>06</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2" w:name="spectype2"/>
            <w:r w:rsidRPr="007552A6">
              <w:t>Specification</w:t>
            </w:r>
            <w:bookmarkEnd w:id="2"/>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9ED17A" w:rsidR="008A6D4A" w:rsidRPr="007552A6" w:rsidRDefault="008A6D4A" w:rsidP="008A6D4A">
            <w:pPr>
              <w:pStyle w:val="ZT"/>
              <w:framePr w:wrap="auto" w:hAnchor="text" w:yAlign="inline"/>
              <w:rPr>
                <w:i/>
                <w:sz w:val="28"/>
              </w:rPr>
            </w:pPr>
            <w:r w:rsidRPr="007552A6">
              <w:t>(</w:t>
            </w:r>
            <w:r w:rsidRPr="007552A6">
              <w:rPr>
                <w:rStyle w:val="ZGSM"/>
              </w:rPr>
              <w:t>Release 1</w:t>
            </w:r>
            <w:r w:rsidR="000751BC">
              <w:rPr>
                <w:rStyle w:val="ZGSM"/>
              </w:rPr>
              <w:t>9</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3" w:name="_MON_1684549432"/>
      <w:bookmarkEnd w:id="3"/>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65pt" o:ole="">
                  <v:imagedata r:id="rId9" o:title=""/>
                </v:shape>
                <o:OLEObject Type="Embed" ProgID="Word.Picture.8" ShapeID="_x0000_i1025" DrawAspect="Content" ObjectID="_1809876792" r:id="rId10"/>
              </w:object>
            </w:r>
          </w:p>
        </w:tc>
        <w:tc>
          <w:tcPr>
            <w:tcW w:w="5540" w:type="dxa"/>
            <w:shd w:val="clear" w:color="auto" w:fill="auto"/>
          </w:tcPr>
          <w:p w14:paraId="37CB882E" w14:textId="77777777" w:rsidR="00D57972" w:rsidRPr="007552A6" w:rsidRDefault="00583C98" w:rsidP="00133525">
            <w:pPr>
              <w:jc w:val="right"/>
            </w:pPr>
            <w:bookmarkStart w:id="4"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5"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5"/>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6"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7"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7"/>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8"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7784A50" w:rsidR="00391F61" w:rsidRPr="007552A6" w:rsidRDefault="00391F61">
            <w:pPr>
              <w:pStyle w:val="FP"/>
              <w:jc w:val="center"/>
              <w:rPr>
                <w:noProof/>
                <w:sz w:val="18"/>
              </w:rPr>
            </w:pPr>
            <w:r w:rsidRPr="007552A6">
              <w:rPr>
                <w:noProof/>
                <w:sz w:val="18"/>
              </w:rPr>
              <w:t>© 202</w:t>
            </w:r>
            <w:r w:rsidR="00E44704">
              <w:rPr>
                <w:noProof/>
                <w:sz w:val="18"/>
              </w:rPr>
              <w:t>5</w:t>
            </w:r>
            <w:r w:rsidRPr="007552A6">
              <w:rPr>
                <w:noProof/>
                <w:sz w:val="18"/>
              </w:rPr>
              <w:t>, 3GPP Organizational Partners (ARIB, ATIS, CCSA, ETSI, TSDSI, TTA, TTC).</w:t>
            </w:r>
            <w:bookmarkStart w:id="9" w:name="copyrightaddon"/>
            <w:bookmarkEnd w:id="9"/>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8"/>
          </w:p>
          <w:p w14:paraId="16B2C43F" w14:textId="77777777" w:rsidR="00391F61" w:rsidRPr="007552A6" w:rsidRDefault="00391F61">
            <w:pPr>
              <w:overflowPunct w:val="0"/>
              <w:autoSpaceDE w:val="0"/>
              <w:autoSpaceDN w:val="0"/>
              <w:adjustRightInd w:val="0"/>
              <w:rPr>
                <w:rFonts w:eastAsia="Times New Roman"/>
                <w:lang w:eastAsia="en-GB"/>
              </w:rPr>
            </w:pPr>
          </w:p>
        </w:tc>
      </w:tr>
      <w:bookmarkEnd w:id="6"/>
    </w:tbl>
    <w:p w14:paraId="46AA2125" w14:textId="77777777" w:rsidR="00391F61" w:rsidRPr="007552A6" w:rsidRDefault="00391F61" w:rsidP="00391F61">
      <w:pPr>
        <w:pStyle w:val="TT"/>
        <w:rPr>
          <w:rFonts w:eastAsia="Times New Roman"/>
          <w:lang w:eastAsia="en-GB"/>
        </w:rPr>
      </w:pPr>
      <w:r w:rsidRPr="007552A6">
        <w:br w:type="page"/>
      </w:r>
      <w:bookmarkStart w:id="10" w:name="tableOfContents"/>
      <w:bookmarkEnd w:id="10"/>
      <w:r w:rsidRPr="007552A6">
        <w:lastRenderedPageBreak/>
        <w:t>Contents</w:t>
      </w:r>
    </w:p>
    <w:p w14:paraId="000528A7" w14:textId="5AF274C5" w:rsidR="00E44704" w:rsidRDefault="00E44704">
      <w:pPr>
        <w:pStyle w:val="TOC1"/>
        <w:rPr>
          <w:rFonts w:asciiTheme="minorHAnsi" w:eastAsiaTheme="minorEastAsia" w:hAnsiTheme="minorHAnsi" w:cstheme="minorBidi"/>
          <w:noProof/>
          <w:szCs w:val="22"/>
          <w:lang w:val="en-US" w:eastAsia="zh-CN"/>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_Toc199263430 \h </w:instrText>
      </w:r>
      <w:r>
        <w:rPr>
          <w:noProof/>
        </w:rPr>
      </w:r>
      <w:r>
        <w:rPr>
          <w:noProof/>
        </w:rPr>
        <w:fldChar w:fldCharType="separate"/>
      </w:r>
      <w:r>
        <w:rPr>
          <w:noProof/>
        </w:rPr>
        <w:t>5</w:t>
      </w:r>
      <w:r>
        <w:rPr>
          <w:noProof/>
        </w:rPr>
        <w:fldChar w:fldCharType="end"/>
      </w:r>
    </w:p>
    <w:p w14:paraId="60F548F6" w14:textId="2B9C253E" w:rsidR="00E44704" w:rsidRDefault="00E4470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_Toc199263431 \h </w:instrText>
      </w:r>
      <w:r>
        <w:rPr>
          <w:noProof/>
        </w:rPr>
      </w:r>
      <w:r>
        <w:rPr>
          <w:noProof/>
        </w:rPr>
        <w:fldChar w:fldCharType="separate"/>
      </w:r>
      <w:r>
        <w:rPr>
          <w:noProof/>
        </w:rPr>
        <w:t>7</w:t>
      </w:r>
      <w:r>
        <w:rPr>
          <w:noProof/>
        </w:rPr>
        <w:fldChar w:fldCharType="end"/>
      </w:r>
    </w:p>
    <w:p w14:paraId="3CFCEB59" w14:textId="615D1DB5" w:rsidR="00E44704" w:rsidRDefault="00E4470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_Toc199263432 \h </w:instrText>
      </w:r>
      <w:r>
        <w:rPr>
          <w:noProof/>
        </w:rPr>
      </w:r>
      <w:r>
        <w:rPr>
          <w:noProof/>
        </w:rPr>
        <w:fldChar w:fldCharType="separate"/>
      </w:r>
      <w:r>
        <w:rPr>
          <w:noProof/>
        </w:rPr>
        <w:t>7</w:t>
      </w:r>
      <w:r>
        <w:rPr>
          <w:noProof/>
        </w:rPr>
        <w:fldChar w:fldCharType="end"/>
      </w:r>
    </w:p>
    <w:p w14:paraId="4DDD7ED6" w14:textId="14D77A55" w:rsidR="00E44704" w:rsidRDefault="00E4470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_Toc199263433 \h </w:instrText>
      </w:r>
      <w:r>
        <w:rPr>
          <w:noProof/>
        </w:rPr>
      </w:r>
      <w:r>
        <w:rPr>
          <w:noProof/>
        </w:rPr>
        <w:fldChar w:fldCharType="separate"/>
      </w:r>
      <w:r>
        <w:rPr>
          <w:noProof/>
        </w:rPr>
        <w:t>8</w:t>
      </w:r>
      <w:r>
        <w:rPr>
          <w:noProof/>
        </w:rPr>
        <w:fldChar w:fldCharType="end"/>
      </w:r>
    </w:p>
    <w:p w14:paraId="4557B8D9" w14:textId="3397F4BF" w:rsidR="00E44704" w:rsidRDefault="00E4470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_Toc199263434 \h </w:instrText>
      </w:r>
      <w:r>
        <w:rPr>
          <w:noProof/>
        </w:rPr>
      </w:r>
      <w:r>
        <w:rPr>
          <w:noProof/>
        </w:rPr>
        <w:fldChar w:fldCharType="separate"/>
      </w:r>
      <w:r>
        <w:rPr>
          <w:noProof/>
        </w:rPr>
        <w:t>8</w:t>
      </w:r>
      <w:r>
        <w:rPr>
          <w:noProof/>
        </w:rPr>
        <w:fldChar w:fldCharType="end"/>
      </w:r>
    </w:p>
    <w:p w14:paraId="515B4641" w14:textId="6C3F5177" w:rsidR="00E44704" w:rsidRDefault="00E44704">
      <w:pPr>
        <w:pStyle w:val="TOC2"/>
        <w:rPr>
          <w:rFonts w:asciiTheme="minorHAnsi" w:eastAsiaTheme="minorEastAsia" w:hAnsiTheme="minorHAnsi" w:cstheme="minorBidi"/>
          <w:noProof/>
          <w:sz w:val="22"/>
          <w:szCs w:val="22"/>
          <w:lang w:val="en-US" w:eastAsia="zh-CN"/>
        </w:rPr>
      </w:pPr>
      <w:r>
        <w:rPr>
          <w:noProof/>
        </w:rPr>
        <w:t>3.</w:t>
      </w:r>
      <w:r>
        <w:rPr>
          <w:noProof/>
          <w:lang w:eastAsia="zh-CN"/>
        </w:rPr>
        <w:t>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_Toc199263435 \h </w:instrText>
      </w:r>
      <w:r>
        <w:rPr>
          <w:noProof/>
        </w:rPr>
      </w:r>
      <w:r>
        <w:rPr>
          <w:noProof/>
        </w:rPr>
        <w:fldChar w:fldCharType="separate"/>
      </w:r>
      <w:r>
        <w:rPr>
          <w:noProof/>
        </w:rPr>
        <w:t>8</w:t>
      </w:r>
      <w:r>
        <w:rPr>
          <w:noProof/>
        </w:rPr>
        <w:fldChar w:fldCharType="end"/>
      </w:r>
    </w:p>
    <w:p w14:paraId="35A31B42" w14:textId="23691C49" w:rsidR="00E44704" w:rsidRDefault="00E4470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_Toc199263436 \h </w:instrText>
      </w:r>
      <w:r>
        <w:rPr>
          <w:noProof/>
        </w:rPr>
      </w:r>
      <w:r>
        <w:rPr>
          <w:noProof/>
        </w:rPr>
        <w:fldChar w:fldCharType="separate"/>
      </w:r>
      <w:r>
        <w:rPr>
          <w:noProof/>
        </w:rPr>
        <w:t>8</w:t>
      </w:r>
      <w:r>
        <w:rPr>
          <w:noProof/>
        </w:rPr>
        <w:fldChar w:fldCharType="end"/>
      </w:r>
    </w:p>
    <w:p w14:paraId="4D597F2E" w14:textId="22CF9A61" w:rsidR="00E44704" w:rsidRDefault="00E44704">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_Toc199263437 \h </w:instrText>
      </w:r>
      <w:r>
        <w:rPr>
          <w:noProof/>
        </w:rPr>
      </w:r>
      <w:r>
        <w:rPr>
          <w:noProof/>
        </w:rPr>
        <w:fldChar w:fldCharType="separate"/>
      </w:r>
      <w:r>
        <w:rPr>
          <w:noProof/>
        </w:rPr>
        <w:t>9</w:t>
      </w:r>
      <w:r>
        <w:rPr>
          <w:noProof/>
        </w:rPr>
        <w:fldChar w:fldCharType="end"/>
      </w:r>
    </w:p>
    <w:p w14:paraId="7D70D722" w14:textId="574AD8EF" w:rsidR="00E44704" w:rsidRDefault="00E44704">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_Toc199263438 \h </w:instrText>
      </w:r>
      <w:r>
        <w:rPr>
          <w:noProof/>
        </w:rPr>
      </w:r>
      <w:r>
        <w:rPr>
          <w:noProof/>
        </w:rPr>
        <w:fldChar w:fldCharType="separate"/>
      </w:r>
      <w:r>
        <w:rPr>
          <w:noProof/>
        </w:rPr>
        <w:t>9</w:t>
      </w:r>
      <w:r>
        <w:rPr>
          <w:noProof/>
        </w:rPr>
        <w:fldChar w:fldCharType="end"/>
      </w:r>
    </w:p>
    <w:p w14:paraId="6CFA21DE" w14:textId="37E49A41" w:rsidR="00E44704" w:rsidRDefault="00E44704">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w:t>
      </w:r>
      <w:r>
        <w:rPr>
          <w:noProof/>
        </w:rPr>
        <w:tab/>
      </w:r>
      <w:r>
        <w:rPr>
          <w:noProof/>
        </w:rPr>
        <w:fldChar w:fldCharType="begin"/>
      </w:r>
      <w:r>
        <w:rPr>
          <w:noProof/>
        </w:rPr>
        <w:instrText xml:space="preserve"> PAGEREF _Toc199263439 \h </w:instrText>
      </w:r>
      <w:r>
        <w:rPr>
          <w:noProof/>
        </w:rPr>
      </w:r>
      <w:r>
        <w:rPr>
          <w:noProof/>
        </w:rPr>
        <w:fldChar w:fldCharType="separate"/>
      </w:r>
      <w:r>
        <w:rPr>
          <w:noProof/>
        </w:rPr>
        <w:t>9</w:t>
      </w:r>
      <w:r>
        <w:rPr>
          <w:noProof/>
        </w:rPr>
        <w:fldChar w:fldCharType="end"/>
      </w:r>
    </w:p>
    <w:p w14:paraId="52F23EDA" w14:textId="316FCA51" w:rsidR="00E44704" w:rsidRDefault="00E44704">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_Toc199263440 \h </w:instrText>
      </w:r>
      <w:r>
        <w:rPr>
          <w:noProof/>
        </w:rPr>
      </w:r>
      <w:r>
        <w:rPr>
          <w:noProof/>
        </w:rPr>
        <w:fldChar w:fldCharType="separate"/>
      </w:r>
      <w:r>
        <w:rPr>
          <w:noProof/>
        </w:rPr>
        <w:t>9</w:t>
      </w:r>
      <w:r>
        <w:rPr>
          <w:noProof/>
        </w:rPr>
        <w:fldChar w:fldCharType="end"/>
      </w:r>
    </w:p>
    <w:p w14:paraId="32621F1E" w14:textId="79590B00" w:rsidR="00E44704" w:rsidRDefault="00E44704">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_Toc199263441 \h </w:instrText>
      </w:r>
      <w:r>
        <w:rPr>
          <w:noProof/>
        </w:rPr>
      </w:r>
      <w:r>
        <w:rPr>
          <w:noProof/>
        </w:rPr>
        <w:fldChar w:fldCharType="separate"/>
      </w:r>
      <w:r>
        <w:rPr>
          <w:noProof/>
        </w:rPr>
        <w:t>9</w:t>
      </w:r>
      <w:r>
        <w:rPr>
          <w:noProof/>
        </w:rPr>
        <w:fldChar w:fldCharType="end"/>
      </w:r>
    </w:p>
    <w:p w14:paraId="79508747" w14:textId="63180067" w:rsidR="00E44704" w:rsidRDefault="00E44704">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_Toc199263442 \h </w:instrText>
      </w:r>
      <w:r>
        <w:rPr>
          <w:noProof/>
        </w:rPr>
      </w:r>
      <w:r>
        <w:rPr>
          <w:noProof/>
        </w:rPr>
        <w:fldChar w:fldCharType="separate"/>
      </w:r>
      <w:r>
        <w:rPr>
          <w:noProof/>
        </w:rPr>
        <w:t>9</w:t>
      </w:r>
      <w:r>
        <w:rPr>
          <w:noProof/>
        </w:rPr>
        <w:fldChar w:fldCharType="end"/>
      </w:r>
    </w:p>
    <w:p w14:paraId="2162B6A4" w14:textId="25E8E52F" w:rsidR="00E44704" w:rsidRDefault="00E44704">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Register</w:t>
      </w:r>
      <w:r>
        <w:rPr>
          <w:noProof/>
        </w:rPr>
        <w:tab/>
      </w:r>
      <w:r>
        <w:rPr>
          <w:noProof/>
        </w:rPr>
        <w:fldChar w:fldCharType="begin"/>
      </w:r>
      <w:r>
        <w:rPr>
          <w:noProof/>
        </w:rPr>
        <w:instrText xml:space="preserve"> PAGEREF _Toc199263443 \h </w:instrText>
      </w:r>
      <w:r>
        <w:rPr>
          <w:noProof/>
        </w:rPr>
      </w:r>
      <w:r>
        <w:rPr>
          <w:noProof/>
        </w:rPr>
        <w:fldChar w:fldCharType="separate"/>
      </w:r>
      <w:r>
        <w:rPr>
          <w:noProof/>
        </w:rPr>
        <w:t>10</w:t>
      </w:r>
      <w:r>
        <w:rPr>
          <w:noProof/>
        </w:rPr>
        <w:fldChar w:fldCharType="end"/>
      </w:r>
    </w:p>
    <w:p w14:paraId="63057131" w14:textId="1F18FDF6" w:rsidR="00E44704" w:rsidRDefault="00E44704">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_Toc199263444 \h </w:instrText>
      </w:r>
      <w:r>
        <w:rPr>
          <w:noProof/>
        </w:rPr>
      </w:r>
      <w:r>
        <w:rPr>
          <w:noProof/>
        </w:rPr>
        <w:fldChar w:fldCharType="separate"/>
      </w:r>
      <w:r>
        <w:rPr>
          <w:noProof/>
        </w:rPr>
        <w:t>10</w:t>
      </w:r>
      <w:r>
        <w:rPr>
          <w:noProof/>
        </w:rPr>
        <w:fldChar w:fldCharType="end"/>
      </w:r>
    </w:p>
    <w:p w14:paraId="62D446CE" w14:textId="5A87F79F" w:rsidR="00E44704" w:rsidRDefault="00E44704">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Retrieve</w:t>
      </w:r>
      <w:r>
        <w:rPr>
          <w:noProof/>
        </w:rPr>
        <w:tab/>
      </w:r>
      <w:r>
        <w:rPr>
          <w:noProof/>
        </w:rPr>
        <w:fldChar w:fldCharType="begin"/>
      </w:r>
      <w:r>
        <w:rPr>
          <w:noProof/>
        </w:rPr>
        <w:instrText xml:space="preserve"> PAGEREF _Toc199263445 \h </w:instrText>
      </w:r>
      <w:r>
        <w:rPr>
          <w:noProof/>
        </w:rPr>
      </w:r>
      <w:r>
        <w:rPr>
          <w:noProof/>
        </w:rPr>
        <w:fldChar w:fldCharType="separate"/>
      </w:r>
      <w:r>
        <w:rPr>
          <w:noProof/>
        </w:rPr>
        <w:t>10</w:t>
      </w:r>
      <w:r>
        <w:rPr>
          <w:noProof/>
        </w:rPr>
        <w:fldChar w:fldCharType="end"/>
      </w:r>
    </w:p>
    <w:p w14:paraId="04AD3D28" w14:textId="3286DD6C" w:rsidR="00E44704" w:rsidRDefault="00E44704">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_Toc199263446 \h </w:instrText>
      </w:r>
      <w:r>
        <w:rPr>
          <w:noProof/>
        </w:rPr>
      </w:r>
      <w:r>
        <w:rPr>
          <w:noProof/>
        </w:rPr>
        <w:fldChar w:fldCharType="separate"/>
      </w:r>
      <w:r>
        <w:rPr>
          <w:noProof/>
        </w:rPr>
        <w:t>10</w:t>
      </w:r>
      <w:r>
        <w:rPr>
          <w:noProof/>
        </w:rPr>
        <w:fldChar w:fldCharType="end"/>
      </w:r>
    </w:p>
    <w:p w14:paraId="050FE5BA" w14:textId="2C8CCBEF" w:rsidR="00E44704" w:rsidRDefault="00E44704">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_Toc199263447 \h </w:instrText>
      </w:r>
      <w:r>
        <w:rPr>
          <w:noProof/>
        </w:rPr>
      </w:r>
      <w:r>
        <w:rPr>
          <w:noProof/>
        </w:rPr>
        <w:fldChar w:fldCharType="separate"/>
      </w:r>
      <w:r>
        <w:rPr>
          <w:noProof/>
        </w:rPr>
        <w:t>11</w:t>
      </w:r>
      <w:r>
        <w:rPr>
          <w:noProof/>
        </w:rPr>
        <w:fldChar w:fldCharType="end"/>
      </w:r>
    </w:p>
    <w:p w14:paraId="4DECBAE7" w14:textId="3F6E9B84" w:rsidR="00E44704" w:rsidRDefault="00E44704">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_Toc199263448 \h </w:instrText>
      </w:r>
      <w:r>
        <w:rPr>
          <w:noProof/>
        </w:rPr>
      </w:r>
      <w:r>
        <w:rPr>
          <w:noProof/>
        </w:rPr>
        <w:fldChar w:fldCharType="separate"/>
      </w:r>
      <w:r>
        <w:rPr>
          <w:noProof/>
        </w:rPr>
        <w:t>11</w:t>
      </w:r>
      <w:r>
        <w:rPr>
          <w:noProof/>
        </w:rPr>
        <w:fldChar w:fldCharType="end"/>
      </w:r>
    </w:p>
    <w:p w14:paraId="0DCB21D0" w14:textId="25B2DD11" w:rsidR="00E44704" w:rsidRDefault="00E44704">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_Toc199263449 \h </w:instrText>
      </w:r>
      <w:r>
        <w:rPr>
          <w:noProof/>
        </w:rPr>
      </w:r>
      <w:r>
        <w:rPr>
          <w:noProof/>
        </w:rPr>
        <w:fldChar w:fldCharType="separate"/>
      </w:r>
      <w:r>
        <w:rPr>
          <w:noProof/>
        </w:rPr>
        <w:t>11</w:t>
      </w:r>
      <w:r>
        <w:rPr>
          <w:noProof/>
        </w:rPr>
        <w:fldChar w:fldCharType="end"/>
      </w:r>
    </w:p>
    <w:p w14:paraId="44DCDFA3" w14:textId="4CD44705" w:rsidR="00E44704" w:rsidRDefault="00E44704">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_Toc199263450 \h </w:instrText>
      </w:r>
      <w:r>
        <w:rPr>
          <w:noProof/>
        </w:rPr>
      </w:r>
      <w:r>
        <w:rPr>
          <w:noProof/>
        </w:rPr>
        <w:fldChar w:fldCharType="separate"/>
      </w:r>
      <w:r>
        <w:rPr>
          <w:noProof/>
        </w:rPr>
        <w:t>11</w:t>
      </w:r>
      <w:r>
        <w:rPr>
          <w:noProof/>
        </w:rPr>
        <w:fldChar w:fldCharType="end"/>
      </w:r>
    </w:p>
    <w:p w14:paraId="687C3718" w14:textId="730CA3CD" w:rsidR="00E44704" w:rsidRDefault="00E44704">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ResolveRemoteUserId</w:t>
      </w:r>
      <w:r>
        <w:rPr>
          <w:noProof/>
        </w:rPr>
        <w:tab/>
      </w:r>
      <w:r>
        <w:rPr>
          <w:noProof/>
        </w:rPr>
        <w:fldChar w:fldCharType="begin"/>
      </w:r>
      <w:r>
        <w:rPr>
          <w:noProof/>
        </w:rPr>
        <w:instrText xml:space="preserve"> PAGEREF _Toc199263451 \h </w:instrText>
      </w:r>
      <w:r>
        <w:rPr>
          <w:noProof/>
        </w:rPr>
      </w:r>
      <w:r>
        <w:rPr>
          <w:noProof/>
        </w:rPr>
        <w:fldChar w:fldCharType="separate"/>
      </w:r>
      <w:r>
        <w:rPr>
          <w:noProof/>
        </w:rPr>
        <w:t>11</w:t>
      </w:r>
      <w:r>
        <w:rPr>
          <w:noProof/>
        </w:rPr>
        <w:fldChar w:fldCharType="end"/>
      </w:r>
    </w:p>
    <w:p w14:paraId="005A8D7B" w14:textId="142D5494" w:rsidR="00E44704" w:rsidRDefault="00E44704">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_Toc199263452 \h </w:instrText>
      </w:r>
      <w:r>
        <w:rPr>
          <w:noProof/>
        </w:rPr>
      </w:r>
      <w:r>
        <w:rPr>
          <w:noProof/>
        </w:rPr>
        <w:fldChar w:fldCharType="separate"/>
      </w:r>
      <w:r>
        <w:rPr>
          <w:noProof/>
        </w:rPr>
        <w:t>11</w:t>
      </w:r>
      <w:r>
        <w:rPr>
          <w:noProof/>
        </w:rPr>
        <w:fldChar w:fldCharType="end"/>
      </w:r>
    </w:p>
    <w:p w14:paraId="2CF26188" w14:textId="4957BB89" w:rsidR="00E44704" w:rsidRDefault="00E44704">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_Toc199263453 \h </w:instrText>
      </w:r>
      <w:r>
        <w:rPr>
          <w:noProof/>
        </w:rPr>
      </w:r>
      <w:r>
        <w:rPr>
          <w:noProof/>
        </w:rPr>
        <w:fldChar w:fldCharType="separate"/>
      </w:r>
      <w:r>
        <w:rPr>
          <w:noProof/>
        </w:rPr>
        <w:t>12</w:t>
      </w:r>
      <w:r>
        <w:rPr>
          <w:noProof/>
        </w:rPr>
        <w:fldChar w:fldCharType="end"/>
      </w:r>
    </w:p>
    <w:p w14:paraId="69945A93" w14:textId="49842526" w:rsidR="00E44704" w:rsidRDefault="00E44704">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_Toc199263454 \h </w:instrText>
      </w:r>
      <w:r>
        <w:rPr>
          <w:noProof/>
        </w:rPr>
      </w:r>
      <w:r>
        <w:rPr>
          <w:noProof/>
        </w:rPr>
        <w:fldChar w:fldCharType="separate"/>
      </w:r>
      <w:r>
        <w:rPr>
          <w:noProof/>
        </w:rPr>
        <w:t>12</w:t>
      </w:r>
      <w:r>
        <w:rPr>
          <w:noProof/>
        </w:rPr>
        <w:fldChar w:fldCharType="end"/>
      </w:r>
    </w:p>
    <w:p w14:paraId="7B639C28" w14:textId="5B2DD782" w:rsidR="00E44704" w:rsidRDefault="00E44704">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_Toc199263455 \h </w:instrText>
      </w:r>
      <w:r>
        <w:rPr>
          <w:noProof/>
        </w:rPr>
      </w:r>
      <w:r>
        <w:rPr>
          <w:noProof/>
        </w:rPr>
        <w:fldChar w:fldCharType="separate"/>
      </w:r>
      <w:r>
        <w:rPr>
          <w:noProof/>
        </w:rPr>
        <w:t>12</w:t>
      </w:r>
      <w:r>
        <w:rPr>
          <w:noProof/>
        </w:rPr>
        <w:fldChar w:fldCharType="end"/>
      </w:r>
    </w:p>
    <w:p w14:paraId="376A93CE" w14:textId="78693D87" w:rsidR="00E44704" w:rsidRDefault="00E44704">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_Toc199263456 \h </w:instrText>
      </w:r>
      <w:r>
        <w:rPr>
          <w:noProof/>
        </w:rPr>
      </w:r>
      <w:r>
        <w:rPr>
          <w:noProof/>
        </w:rPr>
        <w:fldChar w:fldCharType="separate"/>
      </w:r>
      <w:r>
        <w:rPr>
          <w:noProof/>
        </w:rPr>
        <w:t>12</w:t>
      </w:r>
      <w:r>
        <w:rPr>
          <w:noProof/>
        </w:rPr>
        <w:fldChar w:fldCharType="end"/>
      </w:r>
    </w:p>
    <w:p w14:paraId="0EB5279F" w14:textId="5D7EEFBA" w:rsidR="00E44704" w:rsidRDefault="00E44704">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_Toc199263457 \h </w:instrText>
      </w:r>
      <w:r>
        <w:rPr>
          <w:noProof/>
        </w:rPr>
      </w:r>
      <w:r>
        <w:rPr>
          <w:noProof/>
        </w:rPr>
        <w:fldChar w:fldCharType="separate"/>
      </w:r>
      <w:r>
        <w:rPr>
          <w:noProof/>
        </w:rPr>
        <w:t>12</w:t>
      </w:r>
      <w:r>
        <w:rPr>
          <w:noProof/>
        </w:rPr>
        <w:fldChar w:fldCharType="end"/>
      </w:r>
    </w:p>
    <w:p w14:paraId="56BDB3CF" w14:textId="36C0974D" w:rsidR="00E44704" w:rsidRDefault="00E44704">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_Toc199263458 \h </w:instrText>
      </w:r>
      <w:r>
        <w:rPr>
          <w:noProof/>
        </w:rPr>
      </w:r>
      <w:r>
        <w:rPr>
          <w:noProof/>
        </w:rPr>
        <w:fldChar w:fldCharType="separate"/>
      </w:r>
      <w:r>
        <w:rPr>
          <w:noProof/>
        </w:rPr>
        <w:t>12</w:t>
      </w:r>
      <w:r>
        <w:rPr>
          <w:noProof/>
        </w:rPr>
        <w:fldChar w:fldCharType="end"/>
      </w:r>
    </w:p>
    <w:p w14:paraId="46A7FD1E" w14:textId="7B93B40D" w:rsidR="00E44704" w:rsidRDefault="00E44704">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_Toc199263459 \h </w:instrText>
      </w:r>
      <w:r>
        <w:rPr>
          <w:noProof/>
        </w:rPr>
      </w:r>
      <w:r>
        <w:rPr>
          <w:noProof/>
        </w:rPr>
        <w:fldChar w:fldCharType="separate"/>
      </w:r>
      <w:r>
        <w:rPr>
          <w:noProof/>
        </w:rPr>
        <w:t>12</w:t>
      </w:r>
      <w:r>
        <w:rPr>
          <w:noProof/>
        </w:rPr>
        <w:fldChar w:fldCharType="end"/>
      </w:r>
    </w:p>
    <w:p w14:paraId="35A63779" w14:textId="3A37965B" w:rsidR="00E44704" w:rsidRDefault="00E44704">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_Toc199263460 \h </w:instrText>
      </w:r>
      <w:r>
        <w:rPr>
          <w:noProof/>
        </w:rPr>
      </w:r>
      <w:r>
        <w:rPr>
          <w:noProof/>
        </w:rPr>
        <w:fldChar w:fldCharType="separate"/>
      </w:r>
      <w:r>
        <w:rPr>
          <w:noProof/>
        </w:rPr>
        <w:t>12</w:t>
      </w:r>
      <w:r>
        <w:rPr>
          <w:noProof/>
        </w:rPr>
        <w:fldChar w:fldCharType="end"/>
      </w:r>
    </w:p>
    <w:p w14:paraId="44AAF30D" w14:textId="3D538DE0" w:rsidR="00E44704" w:rsidRDefault="00E44704">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_Toc199263461 \h </w:instrText>
      </w:r>
      <w:r>
        <w:rPr>
          <w:noProof/>
        </w:rPr>
      </w:r>
      <w:r>
        <w:rPr>
          <w:noProof/>
        </w:rPr>
        <w:fldChar w:fldCharType="separate"/>
      </w:r>
      <w:r>
        <w:rPr>
          <w:noProof/>
        </w:rPr>
        <w:t>12</w:t>
      </w:r>
      <w:r>
        <w:rPr>
          <w:noProof/>
        </w:rPr>
        <w:fldChar w:fldCharType="end"/>
      </w:r>
    </w:p>
    <w:p w14:paraId="6D3B083F" w14:textId="1F927E45" w:rsidR="00E44704" w:rsidRDefault="00E44704">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_Toc199263462 \h </w:instrText>
      </w:r>
      <w:r>
        <w:rPr>
          <w:noProof/>
        </w:rPr>
      </w:r>
      <w:r>
        <w:rPr>
          <w:noProof/>
        </w:rPr>
        <w:fldChar w:fldCharType="separate"/>
      </w:r>
      <w:r>
        <w:rPr>
          <w:noProof/>
        </w:rPr>
        <w:t>13</w:t>
      </w:r>
      <w:r>
        <w:rPr>
          <w:noProof/>
        </w:rPr>
        <w:fldChar w:fldCharType="end"/>
      </w:r>
    </w:p>
    <w:p w14:paraId="0CB84084" w14:textId="637D2457" w:rsidR="00E44704" w:rsidRDefault="00E44704">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_Toc199263463 \h </w:instrText>
      </w:r>
      <w:r>
        <w:rPr>
          <w:noProof/>
        </w:rPr>
      </w:r>
      <w:r>
        <w:rPr>
          <w:noProof/>
        </w:rPr>
        <w:fldChar w:fldCharType="separate"/>
      </w:r>
      <w:r>
        <w:rPr>
          <w:noProof/>
        </w:rPr>
        <w:t>13</w:t>
      </w:r>
      <w:r>
        <w:rPr>
          <w:noProof/>
        </w:rPr>
        <w:fldChar w:fldCharType="end"/>
      </w:r>
    </w:p>
    <w:p w14:paraId="138FC386" w14:textId="24F50AFC" w:rsidR="00E44704" w:rsidRDefault="00E44704">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Prose Keys</w:t>
      </w:r>
      <w:r>
        <w:rPr>
          <w:noProof/>
        </w:rPr>
        <w:tab/>
      </w:r>
      <w:r>
        <w:rPr>
          <w:noProof/>
        </w:rPr>
        <w:fldChar w:fldCharType="begin"/>
      </w:r>
      <w:r>
        <w:rPr>
          <w:noProof/>
        </w:rPr>
        <w:instrText xml:space="preserve"> PAGEREF _Toc199263464 \h </w:instrText>
      </w:r>
      <w:r>
        <w:rPr>
          <w:noProof/>
        </w:rPr>
      </w:r>
      <w:r>
        <w:rPr>
          <w:noProof/>
        </w:rPr>
        <w:fldChar w:fldCharType="separate"/>
      </w:r>
      <w:r>
        <w:rPr>
          <w:noProof/>
        </w:rPr>
        <w:t>13</w:t>
      </w:r>
      <w:r>
        <w:rPr>
          <w:noProof/>
        </w:rPr>
        <w:fldChar w:fldCharType="end"/>
      </w:r>
    </w:p>
    <w:p w14:paraId="0D4CAEAB" w14:textId="053AF584" w:rsidR="00E44704" w:rsidRDefault="00E44704">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_Toc199263465 \h </w:instrText>
      </w:r>
      <w:r>
        <w:rPr>
          <w:noProof/>
        </w:rPr>
      </w:r>
      <w:r>
        <w:rPr>
          <w:noProof/>
        </w:rPr>
        <w:fldChar w:fldCharType="separate"/>
      </w:r>
      <w:r>
        <w:rPr>
          <w:noProof/>
        </w:rPr>
        <w:t>13</w:t>
      </w:r>
      <w:r>
        <w:rPr>
          <w:noProof/>
        </w:rPr>
        <w:fldChar w:fldCharType="end"/>
      </w:r>
    </w:p>
    <w:p w14:paraId="51D5986F" w14:textId="65C638CB" w:rsidR="00E44704" w:rsidRDefault="00E44704">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_Toc199263466 \h </w:instrText>
      </w:r>
      <w:r>
        <w:rPr>
          <w:noProof/>
        </w:rPr>
      </w:r>
      <w:r>
        <w:rPr>
          <w:noProof/>
        </w:rPr>
        <w:fldChar w:fldCharType="separate"/>
      </w:r>
      <w:r>
        <w:rPr>
          <w:noProof/>
        </w:rPr>
        <w:t>13</w:t>
      </w:r>
      <w:r>
        <w:rPr>
          <w:noProof/>
        </w:rPr>
        <w:fldChar w:fldCharType="end"/>
      </w:r>
    </w:p>
    <w:p w14:paraId="0A45AAA7" w14:textId="15FF126C" w:rsidR="00E44704" w:rsidRDefault="00E44704">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_Toc199263467 \h </w:instrText>
      </w:r>
      <w:r>
        <w:rPr>
          <w:noProof/>
        </w:rPr>
      </w:r>
      <w:r>
        <w:rPr>
          <w:noProof/>
        </w:rPr>
        <w:fldChar w:fldCharType="separate"/>
      </w:r>
      <w:r>
        <w:rPr>
          <w:noProof/>
        </w:rPr>
        <w:t>14</w:t>
      </w:r>
      <w:r>
        <w:rPr>
          <w:noProof/>
        </w:rPr>
        <w:fldChar w:fldCharType="end"/>
      </w:r>
    </w:p>
    <w:p w14:paraId="2DB0715B" w14:textId="520653DD" w:rsidR="00E44704" w:rsidRDefault="00E44704">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_Toc199263468 \h </w:instrText>
      </w:r>
      <w:r>
        <w:rPr>
          <w:noProof/>
        </w:rPr>
      </w:r>
      <w:r>
        <w:rPr>
          <w:noProof/>
        </w:rPr>
        <w:fldChar w:fldCharType="separate"/>
      </w:r>
      <w:r>
        <w:rPr>
          <w:noProof/>
        </w:rPr>
        <w:t>14</w:t>
      </w:r>
      <w:r>
        <w:rPr>
          <w:noProof/>
        </w:rPr>
        <w:fldChar w:fldCharType="end"/>
      </w:r>
    </w:p>
    <w:p w14:paraId="64F97BBC" w14:textId="452CED4B" w:rsidR="00E44704" w:rsidRDefault="00E44704">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_Toc199263469 \h </w:instrText>
      </w:r>
      <w:r>
        <w:rPr>
          <w:noProof/>
        </w:rPr>
      </w:r>
      <w:r>
        <w:rPr>
          <w:noProof/>
        </w:rPr>
        <w:fldChar w:fldCharType="separate"/>
      </w:r>
      <w:r>
        <w:rPr>
          <w:noProof/>
        </w:rPr>
        <w:t>15</w:t>
      </w:r>
      <w:r>
        <w:rPr>
          <w:noProof/>
        </w:rPr>
        <w:fldChar w:fldCharType="end"/>
      </w:r>
    </w:p>
    <w:p w14:paraId="520CC6AB" w14:textId="638CC898" w:rsidR="00E44704" w:rsidRDefault="00E44704">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_Toc199263470 \h </w:instrText>
      </w:r>
      <w:r>
        <w:rPr>
          <w:noProof/>
        </w:rPr>
      </w:r>
      <w:r>
        <w:rPr>
          <w:noProof/>
        </w:rPr>
        <w:fldChar w:fldCharType="separate"/>
      </w:r>
      <w:r>
        <w:rPr>
          <w:noProof/>
        </w:rPr>
        <w:t>15</w:t>
      </w:r>
      <w:r>
        <w:rPr>
          <w:noProof/>
        </w:rPr>
        <w:fldChar w:fldCharType="end"/>
      </w:r>
    </w:p>
    <w:p w14:paraId="4F2E7320" w14:textId="122E7DCC" w:rsidR="00E44704" w:rsidRDefault="00E44704">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_Toc199263471 \h </w:instrText>
      </w:r>
      <w:r>
        <w:rPr>
          <w:noProof/>
        </w:rPr>
      </w:r>
      <w:r>
        <w:rPr>
          <w:noProof/>
        </w:rPr>
        <w:fldChar w:fldCharType="separate"/>
      </w:r>
      <w:r>
        <w:rPr>
          <w:noProof/>
        </w:rPr>
        <w:t>15</w:t>
      </w:r>
      <w:r>
        <w:rPr>
          <w:noProof/>
        </w:rPr>
        <w:fldChar w:fldCharType="end"/>
      </w:r>
    </w:p>
    <w:p w14:paraId="440366C5" w14:textId="5A6BC750" w:rsidR="00E44704" w:rsidRDefault="00E44704">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_Toc199263472 \h </w:instrText>
      </w:r>
      <w:r>
        <w:rPr>
          <w:noProof/>
        </w:rPr>
      </w:r>
      <w:r>
        <w:rPr>
          <w:noProof/>
        </w:rPr>
        <w:fldChar w:fldCharType="separate"/>
      </w:r>
      <w:r>
        <w:rPr>
          <w:noProof/>
        </w:rPr>
        <w:t>15</w:t>
      </w:r>
      <w:r>
        <w:rPr>
          <w:noProof/>
        </w:rPr>
        <w:fldChar w:fldCharType="end"/>
      </w:r>
    </w:p>
    <w:p w14:paraId="518A6CBB" w14:textId="5E71148E" w:rsidR="00E44704" w:rsidRDefault="00E44704">
      <w:pPr>
        <w:pStyle w:val="TOC4"/>
        <w:rPr>
          <w:rFonts w:asciiTheme="minorHAnsi" w:eastAsiaTheme="minorEastAsia" w:hAnsiTheme="minorHAnsi" w:cstheme="minorBidi"/>
          <w:noProof/>
          <w:sz w:val="22"/>
          <w:szCs w:val="22"/>
          <w:lang w:val="en-US" w:eastAsia="zh-CN"/>
        </w:rPr>
      </w:pPr>
      <w:r w:rsidRPr="00434A88">
        <w:rPr>
          <w:noProof/>
          <w:lang w:val="en-US"/>
        </w:rPr>
        <w:t>6.1.6.2</w:t>
      </w:r>
      <w:r>
        <w:rPr>
          <w:rFonts w:asciiTheme="minorHAnsi" w:eastAsiaTheme="minorEastAsia" w:hAnsiTheme="minorHAnsi" w:cstheme="minorBidi"/>
          <w:noProof/>
          <w:sz w:val="22"/>
          <w:szCs w:val="22"/>
          <w:lang w:val="en-US" w:eastAsia="zh-CN"/>
        </w:rPr>
        <w:tab/>
      </w:r>
      <w:r w:rsidRPr="00434A88">
        <w:rPr>
          <w:noProof/>
          <w:lang w:val="en-US"/>
        </w:rPr>
        <w:t>Structured data types</w:t>
      </w:r>
      <w:r>
        <w:rPr>
          <w:noProof/>
        </w:rPr>
        <w:tab/>
      </w:r>
      <w:r>
        <w:rPr>
          <w:noProof/>
        </w:rPr>
        <w:fldChar w:fldCharType="begin"/>
      </w:r>
      <w:r>
        <w:rPr>
          <w:noProof/>
        </w:rPr>
        <w:instrText xml:space="preserve"> PAGEREF _Toc199263473 \h </w:instrText>
      </w:r>
      <w:r>
        <w:rPr>
          <w:noProof/>
        </w:rPr>
      </w:r>
      <w:r>
        <w:rPr>
          <w:noProof/>
        </w:rPr>
        <w:fldChar w:fldCharType="separate"/>
      </w:r>
      <w:r>
        <w:rPr>
          <w:noProof/>
        </w:rPr>
        <w:t>16</w:t>
      </w:r>
      <w:r>
        <w:rPr>
          <w:noProof/>
        </w:rPr>
        <w:fldChar w:fldCharType="end"/>
      </w:r>
    </w:p>
    <w:p w14:paraId="467A219E" w14:textId="4A0DDA6B" w:rsidR="00E44704" w:rsidRDefault="00E44704">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_Toc199263474 \h </w:instrText>
      </w:r>
      <w:r>
        <w:rPr>
          <w:noProof/>
        </w:rPr>
      </w:r>
      <w:r>
        <w:rPr>
          <w:noProof/>
        </w:rPr>
        <w:fldChar w:fldCharType="separate"/>
      </w:r>
      <w:r>
        <w:rPr>
          <w:noProof/>
        </w:rPr>
        <w:t>16</w:t>
      </w:r>
      <w:r>
        <w:rPr>
          <w:noProof/>
        </w:rPr>
        <w:fldChar w:fldCharType="end"/>
      </w:r>
    </w:p>
    <w:p w14:paraId="56688283" w14:textId="4BEC7A80" w:rsidR="00E44704" w:rsidRDefault="00E44704">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 xml:space="preserve">Type: </w:t>
      </w:r>
      <w:r w:rsidRPr="00434A88">
        <w:rPr>
          <w:rFonts w:eastAsiaTheme="minorEastAsia"/>
          <w:noProof/>
          <w:lang w:eastAsia="zh-CN"/>
        </w:rPr>
        <w:t>ProseContextInfo</w:t>
      </w:r>
      <w:r>
        <w:rPr>
          <w:noProof/>
        </w:rPr>
        <w:tab/>
      </w:r>
      <w:r>
        <w:rPr>
          <w:noProof/>
        </w:rPr>
        <w:fldChar w:fldCharType="begin"/>
      </w:r>
      <w:r>
        <w:rPr>
          <w:noProof/>
        </w:rPr>
        <w:instrText xml:space="preserve"> PAGEREF _Toc199263475 \h </w:instrText>
      </w:r>
      <w:r>
        <w:rPr>
          <w:noProof/>
        </w:rPr>
      </w:r>
      <w:r>
        <w:rPr>
          <w:noProof/>
        </w:rPr>
        <w:fldChar w:fldCharType="separate"/>
      </w:r>
      <w:r>
        <w:rPr>
          <w:noProof/>
        </w:rPr>
        <w:t>16</w:t>
      </w:r>
      <w:r>
        <w:rPr>
          <w:noProof/>
        </w:rPr>
        <w:fldChar w:fldCharType="end"/>
      </w:r>
    </w:p>
    <w:p w14:paraId="0263CCD0" w14:textId="1C0488BE" w:rsidR="00E44704" w:rsidRDefault="00E44704">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ProseKeyRequest</w:t>
      </w:r>
      <w:r>
        <w:rPr>
          <w:noProof/>
        </w:rPr>
        <w:tab/>
      </w:r>
      <w:r>
        <w:rPr>
          <w:noProof/>
        </w:rPr>
        <w:fldChar w:fldCharType="begin"/>
      </w:r>
      <w:r>
        <w:rPr>
          <w:noProof/>
        </w:rPr>
        <w:instrText xml:space="preserve"> PAGEREF _Toc199263476 \h </w:instrText>
      </w:r>
      <w:r>
        <w:rPr>
          <w:noProof/>
        </w:rPr>
      </w:r>
      <w:r>
        <w:rPr>
          <w:noProof/>
        </w:rPr>
        <w:fldChar w:fldCharType="separate"/>
      </w:r>
      <w:r>
        <w:rPr>
          <w:noProof/>
        </w:rPr>
        <w:t>16</w:t>
      </w:r>
      <w:r>
        <w:rPr>
          <w:noProof/>
        </w:rPr>
        <w:fldChar w:fldCharType="end"/>
      </w:r>
    </w:p>
    <w:p w14:paraId="49B4E648" w14:textId="2DC11537" w:rsidR="00E44704" w:rsidRDefault="00E44704">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 xml:space="preserve">Type: </w:t>
      </w:r>
      <w:r w:rsidRPr="00434A88">
        <w:rPr>
          <w:rFonts w:eastAsiaTheme="minorEastAsia"/>
          <w:noProof/>
          <w:lang w:eastAsia="zh-CN"/>
        </w:rPr>
        <w:t>ProseKeyResponse</w:t>
      </w:r>
      <w:r>
        <w:rPr>
          <w:noProof/>
        </w:rPr>
        <w:tab/>
      </w:r>
      <w:r>
        <w:rPr>
          <w:noProof/>
        </w:rPr>
        <w:fldChar w:fldCharType="begin"/>
      </w:r>
      <w:r>
        <w:rPr>
          <w:noProof/>
        </w:rPr>
        <w:instrText xml:space="preserve"> PAGEREF _Toc199263477 \h </w:instrText>
      </w:r>
      <w:r>
        <w:rPr>
          <w:noProof/>
        </w:rPr>
      </w:r>
      <w:r>
        <w:rPr>
          <w:noProof/>
        </w:rPr>
        <w:fldChar w:fldCharType="separate"/>
      </w:r>
      <w:r>
        <w:rPr>
          <w:noProof/>
        </w:rPr>
        <w:t>17</w:t>
      </w:r>
      <w:r>
        <w:rPr>
          <w:noProof/>
        </w:rPr>
        <w:fldChar w:fldCharType="end"/>
      </w:r>
    </w:p>
    <w:p w14:paraId="3BF34421" w14:textId="160DECCD" w:rsidR="00E44704" w:rsidRDefault="00E44704">
      <w:pPr>
        <w:pStyle w:val="TOC4"/>
        <w:rPr>
          <w:rFonts w:asciiTheme="minorHAnsi" w:eastAsiaTheme="minorEastAsia" w:hAnsiTheme="minorHAnsi" w:cstheme="minorBidi"/>
          <w:noProof/>
          <w:sz w:val="22"/>
          <w:szCs w:val="22"/>
          <w:lang w:val="en-US" w:eastAsia="zh-CN"/>
        </w:rPr>
      </w:pPr>
      <w:r w:rsidRPr="00434A88">
        <w:rPr>
          <w:noProof/>
          <w:lang w:val="en-US"/>
        </w:rPr>
        <w:t>6.1.6.3</w:t>
      </w:r>
      <w:r>
        <w:rPr>
          <w:rFonts w:asciiTheme="minorHAnsi" w:eastAsiaTheme="minorEastAsia" w:hAnsiTheme="minorHAnsi" w:cstheme="minorBidi"/>
          <w:noProof/>
          <w:sz w:val="22"/>
          <w:szCs w:val="22"/>
          <w:lang w:val="en-US" w:eastAsia="zh-CN"/>
        </w:rPr>
        <w:tab/>
      </w:r>
      <w:r w:rsidRPr="00434A88">
        <w:rPr>
          <w:noProof/>
          <w:lang w:val="en-US"/>
        </w:rPr>
        <w:t>Simple data types and enumerations</w:t>
      </w:r>
      <w:r>
        <w:rPr>
          <w:noProof/>
        </w:rPr>
        <w:tab/>
      </w:r>
      <w:r>
        <w:rPr>
          <w:noProof/>
        </w:rPr>
        <w:fldChar w:fldCharType="begin"/>
      </w:r>
      <w:r>
        <w:rPr>
          <w:noProof/>
        </w:rPr>
        <w:instrText xml:space="preserve"> PAGEREF _Toc199263478 \h </w:instrText>
      </w:r>
      <w:r>
        <w:rPr>
          <w:noProof/>
        </w:rPr>
      </w:r>
      <w:r>
        <w:rPr>
          <w:noProof/>
        </w:rPr>
        <w:fldChar w:fldCharType="separate"/>
      </w:r>
      <w:r>
        <w:rPr>
          <w:noProof/>
        </w:rPr>
        <w:t>17</w:t>
      </w:r>
      <w:r>
        <w:rPr>
          <w:noProof/>
        </w:rPr>
        <w:fldChar w:fldCharType="end"/>
      </w:r>
    </w:p>
    <w:p w14:paraId="7E898D03" w14:textId="21AFE1DF" w:rsidR="00E44704" w:rsidRDefault="00E44704">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_Toc199263479 \h </w:instrText>
      </w:r>
      <w:r>
        <w:rPr>
          <w:noProof/>
        </w:rPr>
      </w:r>
      <w:r>
        <w:rPr>
          <w:noProof/>
        </w:rPr>
        <w:fldChar w:fldCharType="separate"/>
      </w:r>
      <w:r>
        <w:rPr>
          <w:noProof/>
        </w:rPr>
        <w:t>17</w:t>
      </w:r>
      <w:r>
        <w:rPr>
          <w:noProof/>
        </w:rPr>
        <w:fldChar w:fldCharType="end"/>
      </w:r>
    </w:p>
    <w:p w14:paraId="7DF3A2EC" w14:textId="7E8286FC" w:rsidR="00E44704" w:rsidRDefault="00E44704">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_Toc199263480 \h </w:instrText>
      </w:r>
      <w:r>
        <w:rPr>
          <w:noProof/>
        </w:rPr>
      </w:r>
      <w:r>
        <w:rPr>
          <w:noProof/>
        </w:rPr>
        <w:fldChar w:fldCharType="separate"/>
      </w:r>
      <w:r>
        <w:rPr>
          <w:noProof/>
        </w:rPr>
        <w:t>17</w:t>
      </w:r>
      <w:r>
        <w:rPr>
          <w:noProof/>
        </w:rPr>
        <w:fldChar w:fldCharType="end"/>
      </w:r>
    </w:p>
    <w:p w14:paraId="06BE3B3D" w14:textId="5E8244B2" w:rsidR="00E44704" w:rsidRDefault="00E44704">
      <w:pPr>
        <w:pStyle w:val="TOC4"/>
        <w:rPr>
          <w:rFonts w:asciiTheme="minorHAnsi" w:eastAsiaTheme="minorEastAsia" w:hAnsiTheme="minorHAnsi" w:cstheme="minorBidi"/>
          <w:noProof/>
          <w:sz w:val="22"/>
          <w:szCs w:val="22"/>
          <w:lang w:val="en-US" w:eastAsia="zh-CN"/>
        </w:rPr>
      </w:pPr>
      <w:r w:rsidRPr="00434A88">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_Toc199263481 \h </w:instrText>
      </w:r>
      <w:r>
        <w:rPr>
          <w:noProof/>
        </w:rPr>
      </w:r>
      <w:r>
        <w:rPr>
          <w:noProof/>
        </w:rPr>
        <w:fldChar w:fldCharType="separate"/>
      </w:r>
      <w:r>
        <w:rPr>
          <w:noProof/>
        </w:rPr>
        <w:t>17</w:t>
      </w:r>
      <w:r>
        <w:rPr>
          <w:noProof/>
        </w:rPr>
        <w:fldChar w:fldCharType="end"/>
      </w:r>
    </w:p>
    <w:p w14:paraId="4AF33E3E" w14:textId="0BEB3C98" w:rsidR="00E44704" w:rsidRDefault="00E44704">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_Toc199263482 \h </w:instrText>
      </w:r>
      <w:r>
        <w:rPr>
          <w:noProof/>
        </w:rPr>
      </w:r>
      <w:r>
        <w:rPr>
          <w:noProof/>
        </w:rPr>
        <w:fldChar w:fldCharType="separate"/>
      </w:r>
      <w:r>
        <w:rPr>
          <w:noProof/>
        </w:rPr>
        <w:t>17</w:t>
      </w:r>
      <w:r>
        <w:rPr>
          <w:noProof/>
        </w:rPr>
        <w:fldChar w:fldCharType="end"/>
      </w:r>
    </w:p>
    <w:p w14:paraId="70A7BB5E" w14:textId="53725CB2" w:rsidR="00E44704" w:rsidRDefault="00E44704">
      <w:pPr>
        <w:pStyle w:val="TOC3"/>
        <w:rPr>
          <w:rFonts w:asciiTheme="minorHAnsi" w:eastAsiaTheme="minorEastAsia" w:hAnsiTheme="minorHAnsi" w:cstheme="minorBidi"/>
          <w:noProof/>
          <w:sz w:val="22"/>
          <w:szCs w:val="22"/>
          <w:lang w:val="en-US" w:eastAsia="zh-CN"/>
        </w:rPr>
      </w:pPr>
      <w:r>
        <w:rPr>
          <w:noProof/>
        </w:rPr>
        <w:lastRenderedPageBreak/>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_Toc199263483 \h </w:instrText>
      </w:r>
      <w:r>
        <w:rPr>
          <w:noProof/>
        </w:rPr>
      </w:r>
      <w:r>
        <w:rPr>
          <w:noProof/>
        </w:rPr>
        <w:fldChar w:fldCharType="separate"/>
      </w:r>
      <w:r>
        <w:rPr>
          <w:noProof/>
        </w:rPr>
        <w:t>17</w:t>
      </w:r>
      <w:r>
        <w:rPr>
          <w:noProof/>
        </w:rPr>
        <w:fldChar w:fldCharType="end"/>
      </w:r>
    </w:p>
    <w:p w14:paraId="6DCC0619" w14:textId="4765886D" w:rsidR="00E44704" w:rsidRDefault="00E44704">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_Toc199263484 \h </w:instrText>
      </w:r>
      <w:r>
        <w:rPr>
          <w:noProof/>
        </w:rPr>
      </w:r>
      <w:r>
        <w:rPr>
          <w:noProof/>
        </w:rPr>
        <w:fldChar w:fldCharType="separate"/>
      </w:r>
      <w:r>
        <w:rPr>
          <w:noProof/>
        </w:rPr>
        <w:t>17</w:t>
      </w:r>
      <w:r>
        <w:rPr>
          <w:noProof/>
        </w:rPr>
        <w:fldChar w:fldCharType="end"/>
      </w:r>
    </w:p>
    <w:p w14:paraId="4712DE26" w14:textId="7FDC8EDF" w:rsidR="00E44704" w:rsidRDefault="00E44704">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_Toc199263485 \h </w:instrText>
      </w:r>
      <w:r>
        <w:rPr>
          <w:noProof/>
        </w:rPr>
      </w:r>
      <w:r>
        <w:rPr>
          <w:noProof/>
        </w:rPr>
        <w:fldChar w:fldCharType="separate"/>
      </w:r>
      <w:r>
        <w:rPr>
          <w:noProof/>
        </w:rPr>
        <w:t>17</w:t>
      </w:r>
      <w:r>
        <w:rPr>
          <w:noProof/>
        </w:rPr>
        <w:fldChar w:fldCharType="end"/>
      </w:r>
    </w:p>
    <w:p w14:paraId="39E13564" w14:textId="48921650" w:rsidR="00E44704" w:rsidRDefault="00E44704">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_Toc199263486 \h </w:instrText>
      </w:r>
      <w:r>
        <w:rPr>
          <w:noProof/>
        </w:rPr>
      </w:r>
      <w:r>
        <w:rPr>
          <w:noProof/>
        </w:rPr>
        <w:fldChar w:fldCharType="separate"/>
      </w:r>
      <w:r>
        <w:rPr>
          <w:noProof/>
        </w:rPr>
        <w:t>17</w:t>
      </w:r>
      <w:r>
        <w:rPr>
          <w:noProof/>
        </w:rPr>
        <w:fldChar w:fldCharType="end"/>
      </w:r>
    </w:p>
    <w:p w14:paraId="0FCA1226" w14:textId="7C865F85" w:rsidR="00E44704" w:rsidRDefault="00E44704">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_Toc199263487 \h </w:instrText>
      </w:r>
      <w:r>
        <w:rPr>
          <w:noProof/>
        </w:rPr>
      </w:r>
      <w:r>
        <w:rPr>
          <w:noProof/>
        </w:rPr>
        <w:fldChar w:fldCharType="separate"/>
      </w:r>
      <w:r>
        <w:rPr>
          <w:noProof/>
        </w:rPr>
        <w:t>18</w:t>
      </w:r>
      <w:r>
        <w:rPr>
          <w:noProof/>
        </w:rPr>
        <w:fldChar w:fldCharType="end"/>
      </w:r>
    </w:p>
    <w:p w14:paraId="562706F5" w14:textId="09CBE166" w:rsidR="00E44704" w:rsidRDefault="00E44704">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_Toc199263488 \h </w:instrText>
      </w:r>
      <w:r>
        <w:rPr>
          <w:noProof/>
        </w:rPr>
      </w:r>
      <w:r>
        <w:rPr>
          <w:noProof/>
        </w:rPr>
        <w:fldChar w:fldCharType="separate"/>
      </w:r>
      <w:r>
        <w:rPr>
          <w:noProof/>
        </w:rPr>
        <w:t>18</w:t>
      </w:r>
      <w:r>
        <w:rPr>
          <w:noProof/>
        </w:rPr>
        <w:fldChar w:fldCharType="end"/>
      </w:r>
    </w:p>
    <w:p w14:paraId="3242C5F6" w14:textId="56D5DF71" w:rsidR="00E44704" w:rsidRDefault="00E44704">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_Toc199263489 \h </w:instrText>
      </w:r>
      <w:r>
        <w:rPr>
          <w:noProof/>
        </w:rPr>
      </w:r>
      <w:r>
        <w:rPr>
          <w:noProof/>
        </w:rPr>
        <w:fldChar w:fldCharType="separate"/>
      </w:r>
      <w:r>
        <w:rPr>
          <w:noProof/>
        </w:rPr>
        <w:t>18</w:t>
      </w:r>
      <w:r>
        <w:rPr>
          <w:noProof/>
        </w:rPr>
        <w:fldChar w:fldCharType="end"/>
      </w:r>
    </w:p>
    <w:p w14:paraId="46B149DB" w14:textId="0E604BC4" w:rsidR="00E44704" w:rsidRDefault="00E44704">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_Toc199263490 \h </w:instrText>
      </w:r>
      <w:r>
        <w:rPr>
          <w:noProof/>
        </w:rPr>
      </w:r>
      <w:r>
        <w:rPr>
          <w:noProof/>
        </w:rPr>
        <w:fldChar w:fldCharType="separate"/>
      </w:r>
      <w:r>
        <w:rPr>
          <w:noProof/>
        </w:rPr>
        <w:t>18</w:t>
      </w:r>
      <w:r>
        <w:rPr>
          <w:noProof/>
        </w:rPr>
        <w:fldChar w:fldCharType="end"/>
      </w:r>
    </w:p>
    <w:p w14:paraId="1A6B2815" w14:textId="128A57BD" w:rsidR="00E44704" w:rsidRDefault="00E44704">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_Toc199263491 \h </w:instrText>
      </w:r>
      <w:r>
        <w:rPr>
          <w:noProof/>
        </w:rPr>
      </w:r>
      <w:r>
        <w:rPr>
          <w:noProof/>
        </w:rPr>
        <w:fldChar w:fldCharType="separate"/>
      </w:r>
      <w:r>
        <w:rPr>
          <w:noProof/>
        </w:rPr>
        <w:t>19</w:t>
      </w:r>
      <w:r>
        <w:rPr>
          <w:noProof/>
        </w:rPr>
        <w:fldChar w:fldCharType="end"/>
      </w:r>
    </w:p>
    <w:p w14:paraId="1BED7916" w14:textId="1E545B8F" w:rsidR="00E44704" w:rsidRDefault="00E44704">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_Toc199263492 \h </w:instrText>
      </w:r>
      <w:r>
        <w:rPr>
          <w:noProof/>
        </w:rPr>
      </w:r>
      <w:r>
        <w:rPr>
          <w:noProof/>
        </w:rPr>
        <w:fldChar w:fldCharType="separate"/>
      </w:r>
      <w:r>
        <w:rPr>
          <w:noProof/>
        </w:rPr>
        <w:t>19</w:t>
      </w:r>
      <w:r>
        <w:rPr>
          <w:noProof/>
        </w:rPr>
        <w:fldChar w:fldCharType="end"/>
      </w:r>
    </w:p>
    <w:p w14:paraId="004AF11A" w14:textId="7E6FF66F" w:rsidR="00E44704" w:rsidRDefault="00E44704">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_Toc199263493 \h </w:instrText>
      </w:r>
      <w:r>
        <w:rPr>
          <w:noProof/>
        </w:rPr>
      </w:r>
      <w:r>
        <w:rPr>
          <w:noProof/>
        </w:rPr>
        <w:fldChar w:fldCharType="separate"/>
      </w:r>
      <w:r>
        <w:rPr>
          <w:noProof/>
        </w:rPr>
        <w:t>19</w:t>
      </w:r>
      <w:r>
        <w:rPr>
          <w:noProof/>
        </w:rPr>
        <w:fldChar w:fldCharType="end"/>
      </w:r>
    </w:p>
    <w:p w14:paraId="56101716" w14:textId="216C8367" w:rsidR="00E44704" w:rsidRDefault="00E44704">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_Toc199263494 \h </w:instrText>
      </w:r>
      <w:r>
        <w:rPr>
          <w:noProof/>
        </w:rPr>
      </w:r>
      <w:r>
        <w:rPr>
          <w:noProof/>
        </w:rPr>
        <w:fldChar w:fldCharType="separate"/>
      </w:r>
      <w:r>
        <w:rPr>
          <w:noProof/>
        </w:rPr>
        <w:t>19</w:t>
      </w:r>
      <w:r>
        <w:rPr>
          <w:noProof/>
        </w:rPr>
        <w:fldChar w:fldCharType="end"/>
      </w:r>
    </w:p>
    <w:p w14:paraId="42527A04" w14:textId="75ABF6A8" w:rsidR="00E44704" w:rsidRDefault="00E44704">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_Toc199263495 \h </w:instrText>
      </w:r>
      <w:r>
        <w:rPr>
          <w:noProof/>
        </w:rPr>
      </w:r>
      <w:r>
        <w:rPr>
          <w:noProof/>
        </w:rPr>
        <w:fldChar w:fldCharType="separate"/>
      </w:r>
      <w:r>
        <w:rPr>
          <w:noProof/>
        </w:rPr>
        <w:t>19</w:t>
      </w:r>
      <w:r>
        <w:rPr>
          <w:noProof/>
        </w:rPr>
        <w:fldChar w:fldCharType="end"/>
      </w:r>
    </w:p>
    <w:p w14:paraId="711FB734" w14:textId="7BF0A181" w:rsidR="00E44704" w:rsidRDefault="00E44704">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_Toc199263496 \h </w:instrText>
      </w:r>
      <w:r>
        <w:rPr>
          <w:noProof/>
        </w:rPr>
      </w:r>
      <w:r>
        <w:rPr>
          <w:noProof/>
        </w:rPr>
        <w:fldChar w:fldCharType="separate"/>
      </w:r>
      <w:r>
        <w:rPr>
          <w:noProof/>
        </w:rPr>
        <w:t>19</w:t>
      </w:r>
      <w:r>
        <w:rPr>
          <w:noProof/>
        </w:rPr>
        <w:fldChar w:fldCharType="end"/>
      </w:r>
    </w:p>
    <w:p w14:paraId="68C4383B" w14:textId="195EAA25" w:rsidR="00E44704" w:rsidRDefault="00E44704">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_Toc199263497 \h </w:instrText>
      </w:r>
      <w:r>
        <w:rPr>
          <w:noProof/>
        </w:rPr>
      </w:r>
      <w:r>
        <w:rPr>
          <w:noProof/>
        </w:rPr>
        <w:fldChar w:fldCharType="separate"/>
      </w:r>
      <w:r>
        <w:rPr>
          <w:noProof/>
        </w:rPr>
        <w:t>19</w:t>
      </w:r>
      <w:r>
        <w:rPr>
          <w:noProof/>
        </w:rPr>
        <w:fldChar w:fldCharType="end"/>
      </w:r>
    </w:p>
    <w:p w14:paraId="4AAE1077" w14:textId="7041E29B" w:rsidR="00E44704" w:rsidRDefault="00E44704">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_Toc199263498 \h </w:instrText>
      </w:r>
      <w:r>
        <w:rPr>
          <w:noProof/>
        </w:rPr>
      </w:r>
      <w:r>
        <w:rPr>
          <w:noProof/>
        </w:rPr>
        <w:fldChar w:fldCharType="separate"/>
      </w:r>
      <w:r>
        <w:rPr>
          <w:noProof/>
        </w:rPr>
        <w:t>19</w:t>
      </w:r>
      <w:r>
        <w:rPr>
          <w:noProof/>
        </w:rPr>
        <w:fldChar w:fldCharType="end"/>
      </w:r>
    </w:p>
    <w:p w14:paraId="12BA87B0" w14:textId="1AE81085" w:rsidR="00E44704" w:rsidRDefault="00E44704">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Resolve Remote User ID</w:t>
      </w:r>
      <w:r>
        <w:rPr>
          <w:noProof/>
        </w:rPr>
        <w:tab/>
      </w:r>
      <w:r>
        <w:rPr>
          <w:noProof/>
        </w:rPr>
        <w:fldChar w:fldCharType="begin"/>
      </w:r>
      <w:r>
        <w:rPr>
          <w:noProof/>
        </w:rPr>
        <w:instrText xml:space="preserve"> PAGEREF _Toc199263499 \h </w:instrText>
      </w:r>
      <w:r>
        <w:rPr>
          <w:noProof/>
        </w:rPr>
      </w:r>
      <w:r>
        <w:rPr>
          <w:noProof/>
        </w:rPr>
        <w:fldChar w:fldCharType="separate"/>
      </w:r>
      <w:r>
        <w:rPr>
          <w:noProof/>
        </w:rPr>
        <w:t>20</w:t>
      </w:r>
      <w:r>
        <w:rPr>
          <w:noProof/>
        </w:rPr>
        <w:fldChar w:fldCharType="end"/>
      </w:r>
    </w:p>
    <w:p w14:paraId="18F43857" w14:textId="1F71697C" w:rsidR="00E44704" w:rsidRDefault="00E44704">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_Toc199263500 \h </w:instrText>
      </w:r>
      <w:r>
        <w:rPr>
          <w:noProof/>
        </w:rPr>
      </w:r>
      <w:r>
        <w:rPr>
          <w:noProof/>
        </w:rPr>
        <w:fldChar w:fldCharType="separate"/>
      </w:r>
      <w:r>
        <w:rPr>
          <w:noProof/>
        </w:rPr>
        <w:t>20</w:t>
      </w:r>
      <w:r>
        <w:rPr>
          <w:noProof/>
        </w:rPr>
        <w:fldChar w:fldCharType="end"/>
      </w:r>
    </w:p>
    <w:p w14:paraId="6C222D6E" w14:textId="7ACA9622" w:rsidR="00E44704" w:rsidRDefault="00E44704">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_Toc199263501 \h </w:instrText>
      </w:r>
      <w:r>
        <w:rPr>
          <w:noProof/>
        </w:rPr>
      </w:r>
      <w:r>
        <w:rPr>
          <w:noProof/>
        </w:rPr>
        <w:fldChar w:fldCharType="separate"/>
      </w:r>
      <w:r>
        <w:rPr>
          <w:noProof/>
        </w:rPr>
        <w:t>20</w:t>
      </w:r>
      <w:r>
        <w:rPr>
          <w:noProof/>
        </w:rPr>
        <w:fldChar w:fldCharType="end"/>
      </w:r>
    </w:p>
    <w:p w14:paraId="7635CE44" w14:textId="5DF9246D" w:rsidR="00E44704" w:rsidRDefault="00E44704">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_Toc199263502 \h </w:instrText>
      </w:r>
      <w:r>
        <w:rPr>
          <w:noProof/>
        </w:rPr>
      </w:r>
      <w:r>
        <w:rPr>
          <w:noProof/>
        </w:rPr>
        <w:fldChar w:fldCharType="separate"/>
      </w:r>
      <w:r>
        <w:rPr>
          <w:noProof/>
        </w:rPr>
        <w:t>20</w:t>
      </w:r>
      <w:r>
        <w:rPr>
          <w:noProof/>
        </w:rPr>
        <w:fldChar w:fldCharType="end"/>
      </w:r>
    </w:p>
    <w:p w14:paraId="093709E8" w14:textId="0D16AFBC" w:rsidR="00E44704" w:rsidRDefault="00E44704">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_Toc199263503 \h </w:instrText>
      </w:r>
      <w:r>
        <w:rPr>
          <w:noProof/>
        </w:rPr>
      </w:r>
      <w:r>
        <w:rPr>
          <w:noProof/>
        </w:rPr>
        <w:fldChar w:fldCharType="separate"/>
      </w:r>
      <w:r>
        <w:rPr>
          <w:noProof/>
        </w:rPr>
        <w:t>21</w:t>
      </w:r>
      <w:r>
        <w:rPr>
          <w:noProof/>
        </w:rPr>
        <w:fldChar w:fldCharType="end"/>
      </w:r>
    </w:p>
    <w:p w14:paraId="1F83BEDB" w14:textId="36BDE2D2" w:rsidR="00E44704" w:rsidRDefault="00E44704">
      <w:pPr>
        <w:pStyle w:val="TOC6"/>
        <w:rPr>
          <w:rFonts w:asciiTheme="minorHAnsi" w:eastAsiaTheme="minorEastAsia" w:hAnsiTheme="minorHAnsi" w:cstheme="minorBidi"/>
          <w:noProof/>
          <w:sz w:val="22"/>
          <w:szCs w:val="22"/>
          <w:lang w:val="en-US" w:eastAsia="zh-CN"/>
        </w:rPr>
      </w:pPr>
      <w:r>
        <w:rPr>
          <w:noProof/>
        </w:rPr>
        <w:t>6.2.3.2.4.1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_Toc199263504 \h </w:instrText>
      </w:r>
      <w:r>
        <w:rPr>
          <w:noProof/>
        </w:rPr>
      </w:r>
      <w:r>
        <w:rPr>
          <w:noProof/>
        </w:rPr>
        <w:fldChar w:fldCharType="separate"/>
      </w:r>
      <w:r>
        <w:rPr>
          <w:noProof/>
        </w:rPr>
        <w:t>21</w:t>
      </w:r>
      <w:r>
        <w:rPr>
          <w:noProof/>
        </w:rPr>
        <w:fldChar w:fldCharType="end"/>
      </w:r>
    </w:p>
    <w:p w14:paraId="1C3DAC88" w14:textId="6D22E725" w:rsidR="00E44704" w:rsidRDefault="00E44704">
      <w:pPr>
        <w:pStyle w:val="TOC6"/>
        <w:rPr>
          <w:rFonts w:asciiTheme="minorHAnsi" w:eastAsiaTheme="minorEastAsia" w:hAnsiTheme="minorHAnsi" w:cstheme="minorBidi"/>
          <w:noProof/>
          <w:sz w:val="22"/>
          <w:szCs w:val="22"/>
          <w:lang w:val="en-US" w:eastAsia="zh-CN"/>
        </w:rPr>
      </w:pPr>
      <w:r>
        <w:rPr>
          <w:noProof/>
        </w:rPr>
        <w:t>6.2.3.2.4.2</w:t>
      </w:r>
      <w:r>
        <w:rPr>
          <w:rFonts w:asciiTheme="minorHAnsi" w:eastAsiaTheme="minorEastAsia" w:hAnsiTheme="minorHAnsi" w:cstheme="minorBidi"/>
          <w:noProof/>
          <w:sz w:val="22"/>
          <w:szCs w:val="22"/>
          <w:lang w:val="en-US" w:eastAsia="zh-CN"/>
        </w:rPr>
        <w:tab/>
      </w:r>
      <w:r>
        <w:rPr>
          <w:noProof/>
        </w:rPr>
        <w:t>Operation: get</w:t>
      </w:r>
      <w:r>
        <w:rPr>
          <w:noProof/>
        </w:rPr>
        <w:tab/>
      </w:r>
      <w:r>
        <w:rPr>
          <w:noProof/>
        </w:rPr>
        <w:fldChar w:fldCharType="begin"/>
      </w:r>
      <w:r>
        <w:rPr>
          <w:noProof/>
        </w:rPr>
        <w:instrText xml:space="preserve"> PAGEREF _Toc199263505 \h </w:instrText>
      </w:r>
      <w:r>
        <w:rPr>
          <w:noProof/>
        </w:rPr>
      </w:r>
      <w:r>
        <w:rPr>
          <w:noProof/>
        </w:rPr>
        <w:fldChar w:fldCharType="separate"/>
      </w:r>
      <w:r>
        <w:rPr>
          <w:noProof/>
        </w:rPr>
        <w:t>21</w:t>
      </w:r>
      <w:r>
        <w:rPr>
          <w:noProof/>
        </w:rPr>
        <w:fldChar w:fldCharType="end"/>
      </w:r>
    </w:p>
    <w:p w14:paraId="05109023" w14:textId="7F7F354F" w:rsidR="00E44704" w:rsidRDefault="00E44704">
      <w:pPr>
        <w:pStyle w:val="TOC7"/>
        <w:rPr>
          <w:rFonts w:asciiTheme="minorHAnsi" w:eastAsiaTheme="minorEastAsia" w:hAnsiTheme="minorHAnsi" w:cstheme="minorBidi"/>
          <w:noProof/>
          <w:sz w:val="22"/>
          <w:szCs w:val="22"/>
          <w:lang w:val="en-US" w:eastAsia="zh-CN"/>
        </w:rPr>
      </w:pPr>
      <w:r>
        <w:rPr>
          <w:noProof/>
        </w:rPr>
        <w:t>6.2.3.2.4.2.1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_Toc199263506 \h </w:instrText>
      </w:r>
      <w:r>
        <w:rPr>
          <w:noProof/>
        </w:rPr>
      </w:r>
      <w:r>
        <w:rPr>
          <w:noProof/>
        </w:rPr>
        <w:fldChar w:fldCharType="separate"/>
      </w:r>
      <w:r>
        <w:rPr>
          <w:noProof/>
        </w:rPr>
        <w:t>21</w:t>
      </w:r>
      <w:r>
        <w:rPr>
          <w:noProof/>
        </w:rPr>
        <w:fldChar w:fldCharType="end"/>
      </w:r>
    </w:p>
    <w:p w14:paraId="67764111" w14:textId="54890FEC" w:rsidR="00E44704" w:rsidRDefault="00E44704">
      <w:pPr>
        <w:pStyle w:val="TOC7"/>
        <w:rPr>
          <w:rFonts w:asciiTheme="minorHAnsi" w:eastAsiaTheme="minorEastAsia" w:hAnsiTheme="minorHAnsi" w:cstheme="minorBidi"/>
          <w:noProof/>
          <w:sz w:val="22"/>
          <w:szCs w:val="22"/>
          <w:lang w:val="en-US" w:eastAsia="zh-CN"/>
        </w:rPr>
      </w:pPr>
      <w:r>
        <w:rPr>
          <w:noProof/>
        </w:rPr>
        <w:t>6.2.3.2.4.2.2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_Toc199263507 \h </w:instrText>
      </w:r>
      <w:r>
        <w:rPr>
          <w:noProof/>
        </w:rPr>
      </w:r>
      <w:r>
        <w:rPr>
          <w:noProof/>
        </w:rPr>
        <w:fldChar w:fldCharType="separate"/>
      </w:r>
      <w:r>
        <w:rPr>
          <w:noProof/>
        </w:rPr>
        <w:t>21</w:t>
      </w:r>
      <w:r>
        <w:rPr>
          <w:noProof/>
        </w:rPr>
        <w:fldChar w:fldCharType="end"/>
      </w:r>
    </w:p>
    <w:p w14:paraId="3EAB056A" w14:textId="3C275756" w:rsidR="00E44704" w:rsidRDefault="00E44704">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_Toc199263508 \h </w:instrText>
      </w:r>
      <w:r>
        <w:rPr>
          <w:noProof/>
        </w:rPr>
      </w:r>
      <w:r>
        <w:rPr>
          <w:noProof/>
        </w:rPr>
        <w:fldChar w:fldCharType="separate"/>
      </w:r>
      <w:r>
        <w:rPr>
          <w:noProof/>
        </w:rPr>
        <w:t>21</w:t>
      </w:r>
      <w:r>
        <w:rPr>
          <w:noProof/>
        </w:rPr>
        <w:fldChar w:fldCharType="end"/>
      </w:r>
    </w:p>
    <w:p w14:paraId="41FB7DFD" w14:textId="70BF6F75" w:rsidR="00E44704" w:rsidRDefault="00E44704">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_Toc199263509 \h </w:instrText>
      </w:r>
      <w:r>
        <w:rPr>
          <w:noProof/>
        </w:rPr>
      </w:r>
      <w:r>
        <w:rPr>
          <w:noProof/>
        </w:rPr>
        <w:fldChar w:fldCharType="separate"/>
      </w:r>
      <w:r>
        <w:rPr>
          <w:noProof/>
        </w:rPr>
        <w:t>21</w:t>
      </w:r>
      <w:r>
        <w:rPr>
          <w:noProof/>
        </w:rPr>
        <w:fldChar w:fldCharType="end"/>
      </w:r>
    </w:p>
    <w:p w14:paraId="681D1B83" w14:textId="75A1E76C" w:rsidR="00E44704" w:rsidRDefault="00E44704">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_Toc199263510 \h </w:instrText>
      </w:r>
      <w:r>
        <w:rPr>
          <w:noProof/>
        </w:rPr>
      </w:r>
      <w:r>
        <w:rPr>
          <w:noProof/>
        </w:rPr>
        <w:fldChar w:fldCharType="separate"/>
      </w:r>
      <w:r>
        <w:rPr>
          <w:noProof/>
        </w:rPr>
        <w:t>21</w:t>
      </w:r>
      <w:r>
        <w:rPr>
          <w:noProof/>
        </w:rPr>
        <w:fldChar w:fldCharType="end"/>
      </w:r>
    </w:p>
    <w:p w14:paraId="3FB5712B" w14:textId="2D65A3D8" w:rsidR="00E44704" w:rsidRDefault="00E44704">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_Toc199263511 \h </w:instrText>
      </w:r>
      <w:r>
        <w:rPr>
          <w:noProof/>
        </w:rPr>
      </w:r>
      <w:r>
        <w:rPr>
          <w:noProof/>
        </w:rPr>
        <w:fldChar w:fldCharType="separate"/>
      </w:r>
      <w:r>
        <w:rPr>
          <w:noProof/>
        </w:rPr>
        <w:t>21</w:t>
      </w:r>
      <w:r>
        <w:rPr>
          <w:noProof/>
        </w:rPr>
        <w:fldChar w:fldCharType="end"/>
      </w:r>
    </w:p>
    <w:p w14:paraId="2EC34CC6" w14:textId="7002B25B" w:rsidR="00E44704" w:rsidRDefault="00E44704">
      <w:pPr>
        <w:pStyle w:val="TOC4"/>
        <w:rPr>
          <w:rFonts w:asciiTheme="minorHAnsi" w:eastAsiaTheme="minorEastAsia" w:hAnsiTheme="minorHAnsi" w:cstheme="minorBidi"/>
          <w:noProof/>
          <w:sz w:val="22"/>
          <w:szCs w:val="22"/>
          <w:lang w:val="en-US" w:eastAsia="zh-CN"/>
        </w:rPr>
      </w:pPr>
      <w:r w:rsidRPr="00434A88">
        <w:rPr>
          <w:noProof/>
          <w:lang w:val="en-US"/>
        </w:rPr>
        <w:t>6.2.6.2</w:t>
      </w:r>
      <w:r>
        <w:rPr>
          <w:rFonts w:asciiTheme="minorHAnsi" w:eastAsiaTheme="minorEastAsia" w:hAnsiTheme="minorHAnsi" w:cstheme="minorBidi"/>
          <w:noProof/>
          <w:sz w:val="22"/>
          <w:szCs w:val="22"/>
          <w:lang w:val="en-US" w:eastAsia="zh-CN"/>
        </w:rPr>
        <w:tab/>
      </w:r>
      <w:r w:rsidRPr="00434A88">
        <w:rPr>
          <w:noProof/>
          <w:lang w:val="en-US"/>
        </w:rPr>
        <w:t>Structured data types</w:t>
      </w:r>
      <w:r>
        <w:rPr>
          <w:noProof/>
        </w:rPr>
        <w:tab/>
      </w:r>
      <w:r>
        <w:rPr>
          <w:noProof/>
        </w:rPr>
        <w:fldChar w:fldCharType="begin"/>
      </w:r>
      <w:r>
        <w:rPr>
          <w:noProof/>
        </w:rPr>
        <w:instrText xml:space="preserve"> PAGEREF _Toc199263512 \h </w:instrText>
      </w:r>
      <w:r>
        <w:rPr>
          <w:noProof/>
        </w:rPr>
      </w:r>
      <w:r>
        <w:rPr>
          <w:noProof/>
        </w:rPr>
        <w:fldChar w:fldCharType="separate"/>
      </w:r>
      <w:r>
        <w:rPr>
          <w:noProof/>
        </w:rPr>
        <w:t>22</w:t>
      </w:r>
      <w:r>
        <w:rPr>
          <w:noProof/>
        </w:rPr>
        <w:fldChar w:fldCharType="end"/>
      </w:r>
    </w:p>
    <w:p w14:paraId="15650CB7" w14:textId="26AF5589" w:rsidR="00E44704" w:rsidRDefault="00E44704">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_Toc199263513 \h </w:instrText>
      </w:r>
      <w:r>
        <w:rPr>
          <w:noProof/>
        </w:rPr>
      </w:r>
      <w:r>
        <w:rPr>
          <w:noProof/>
        </w:rPr>
        <w:fldChar w:fldCharType="separate"/>
      </w:r>
      <w:r>
        <w:rPr>
          <w:noProof/>
        </w:rPr>
        <w:t>22</w:t>
      </w:r>
      <w:r>
        <w:rPr>
          <w:noProof/>
        </w:rPr>
        <w:fldChar w:fldCharType="end"/>
      </w:r>
    </w:p>
    <w:p w14:paraId="60A59894" w14:textId="45D9D93F" w:rsidR="00E44704" w:rsidRDefault="00E44704">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ResolveReqData</w:t>
      </w:r>
      <w:r>
        <w:rPr>
          <w:noProof/>
        </w:rPr>
        <w:tab/>
      </w:r>
      <w:r>
        <w:rPr>
          <w:noProof/>
        </w:rPr>
        <w:fldChar w:fldCharType="begin"/>
      </w:r>
      <w:r>
        <w:rPr>
          <w:noProof/>
        </w:rPr>
        <w:instrText xml:space="preserve"> PAGEREF _Toc199263514 \h </w:instrText>
      </w:r>
      <w:r>
        <w:rPr>
          <w:noProof/>
        </w:rPr>
      </w:r>
      <w:r>
        <w:rPr>
          <w:noProof/>
        </w:rPr>
        <w:fldChar w:fldCharType="separate"/>
      </w:r>
      <w:r>
        <w:rPr>
          <w:noProof/>
        </w:rPr>
        <w:t>22</w:t>
      </w:r>
      <w:r>
        <w:rPr>
          <w:noProof/>
        </w:rPr>
        <w:fldChar w:fldCharType="end"/>
      </w:r>
    </w:p>
    <w:p w14:paraId="4BDB4646" w14:textId="7932B667" w:rsidR="00E44704" w:rsidRDefault="00E44704">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ResolveRspData</w:t>
      </w:r>
      <w:r>
        <w:rPr>
          <w:noProof/>
        </w:rPr>
        <w:tab/>
      </w:r>
      <w:r>
        <w:rPr>
          <w:noProof/>
        </w:rPr>
        <w:fldChar w:fldCharType="begin"/>
      </w:r>
      <w:r>
        <w:rPr>
          <w:noProof/>
        </w:rPr>
        <w:instrText xml:space="preserve"> PAGEREF _Toc199263515 \h </w:instrText>
      </w:r>
      <w:r>
        <w:rPr>
          <w:noProof/>
        </w:rPr>
      </w:r>
      <w:r>
        <w:rPr>
          <w:noProof/>
        </w:rPr>
        <w:fldChar w:fldCharType="separate"/>
      </w:r>
      <w:r>
        <w:rPr>
          <w:noProof/>
        </w:rPr>
        <w:t>22</w:t>
      </w:r>
      <w:r>
        <w:rPr>
          <w:noProof/>
        </w:rPr>
        <w:fldChar w:fldCharType="end"/>
      </w:r>
    </w:p>
    <w:p w14:paraId="3623C379" w14:textId="31C6FCF5" w:rsidR="00E44704" w:rsidRDefault="00E44704">
      <w:pPr>
        <w:pStyle w:val="TOC4"/>
        <w:rPr>
          <w:rFonts w:asciiTheme="minorHAnsi" w:eastAsiaTheme="minorEastAsia" w:hAnsiTheme="minorHAnsi" w:cstheme="minorBidi"/>
          <w:noProof/>
          <w:sz w:val="22"/>
          <w:szCs w:val="22"/>
          <w:lang w:val="en-US" w:eastAsia="zh-CN"/>
        </w:rPr>
      </w:pPr>
      <w:r w:rsidRPr="00434A88">
        <w:rPr>
          <w:noProof/>
          <w:lang w:val="en-US"/>
        </w:rPr>
        <w:t>6.2.6.3</w:t>
      </w:r>
      <w:r>
        <w:rPr>
          <w:rFonts w:asciiTheme="minorHAnsi" w:eastAsiaTheme="minorEastAsia" w:hAnsiTheme="minorHAnsi" w:cstheme="minorBidi"/>
          <w:noProof/>
          <w:sz w:val="22"/>
          <w:szCs w:val="22"/>
          <w:lang w:val="en-US" w:eastAsia="zh-CN"/>
        </w:rPr>
        <w:tab/>
      </w:r>
      <w:r w:rsidRPr="00434A88">
        <w:rPr>
          <w:noProof/>
          <w:lang w:val="en-US"/>
        </w:rPr>
        <w:t>Simple data types and enumerations</w:t>
      </w:r>
      <w:r>
        <w:rPr>
          <w:noProof/>
        </w:rPr>
        <w:tab/>
      </w:r>
      <w:r>
        <w:rPr>
          <w:noProof/>
        </w:rPr>
        <w:fldChar w:fldCharType="begin"/>
      </w:r>
      <w:r>
        <w:rPr>
          <w:noProof/>
        </w:rPr>
        <w:instrText xml:space="preserve"> PAGEREF _Toc199263516 \h </w:instrText>
      </w:r>
      <w:r>
        <w:rPr>
          <w:noProof/>
        </w:rPr>
      </w:r>
      <w:r>
        <w:rPr>
          <w:noProof/>
        </w:rPr>
        <w:fldChar w:fldCharType="separate"/>
      </w:r>
      <w:r>
        <w:rPr>
          <w:noProof/>
        </w:rPr>
        <w:t>22</w:t>
      </w:r>
      <w:r>
        <w:rPr>
          <w:noProof/>
        </w:rPr>
        <w:fldChar w:fldCharType="end"/>
      </w:r>
    </w:p>
    <w:p w14:paraId="150EBCD8" w14:textId="4AA37E4D" w:rsidR="00E44704" w:rsidRDefault="00E44704">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_Toc199263517 \h </w:instrText>
      </w:r>
      <w:r>
        <w:rPr>
          <w:noProof/>
        </w:rPr>
      </w:r>
      <w:r>
        <w:rPr>
          <w:noProof/>
        </w:rPr>
        <w:fldChar w:fldCharType="separate"/>
      </w:r>
      <w:r>
        <w:rPr>
          <w:noProof/>
        </w:rPr>
        <w:t>22</w:t>
      </w:r>
      <w:r>
        <w:rPr>
          <w:noProof/>
        </w:rPr>
        <w:fldChar w:fldCharType="end"/>
      </w:r>
    </w:p>
    <w:p w14:paraId="716F73AC" w14:textId="09874F73" w:rsidR="00E44704" w:rsidRDefault="00E44704">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_Toc199263518 \h </w:instrText>
      </w:r>
      <w:r>
        <w:rPr>
          <w:noProof/>
        </w:rPr>
      </w:r>
      <w:r>
        <w:rPr>
          <w:noProof/>
        </w:rPr>
        <w:fldChar w:fldCharType="separate"/>
      </w:r>
      <w:r>
        <w:rPr>
          <w:noProof/>
        </w:rPr>
        <w:t>22</w:t>
      </w:r>
      <w:r>
        <w:rPr>
          <w:noProof/>
        </w:rPr>
        <w:fldChar w:fldCharType="end"/>
      </w:r>
    </w:p>
    <w:p w14:paraId="5BB57914" w14:textId="697EC88B" w:rsidR="00E44704" w:rsidRDefault="00E44704">
      <w:pPr>
        <w:pStyle w:val="TOC4"/>
        <w:rPr>
          <w:rFonts w:asciiTheme="minorHAnsi" w:eastAsiaTheme="minorEastAsia" w:hAnsiTheme="minorHAnsi" w:cstheme="minorBidi"/>
          <w:noProof/>
          <w:sz w:val="22"/>
          <w:szCs w:val="22"/>
          <w:lang w:val="en-US" w:eastAsia="zh-CN"/>
        </w:rPr>
      </w:pPr>
      <w:r w:rsidRPr="00434A88">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_Toc199263519 \h </w:instrText>
      </w:r>
      <w:r>
        <w:rPr>
          <w:noProof/>
        </w:rPr>
      </w:r>
      <w:r>
        <w:rPr>
          <w:noProof/>
        </w:rPr>
        <w:fldChar w:fldCharType="separate"/>
      </w:r>
      <w:r>
        <w:rPr>
          <w:noProof/>
        </w:rPr>
        <w:t>23</w:t>
      </w:r>
      <w:r>
        <w:rPr>
          <w:noProof/>
        </w:rPr>
        <w:fldChar w:fldCharType="end"/>
      </w:r>
    </w:p>
    <w:p w14:paraId="5BF2EE2C" w14:textId="0B3B8790" w:rsidR="00E44704" w:rsidRDefault="00E44704">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_Toc199263520 \h </w:instrText>
      </w:r>
      <w:r>
        <w:rPr>
          <w:noProof/>
        </w:rPr>
      </w:r>
      <w:r>
        <w:rPr>
          <w:noProof/>
        </w:rPr>
        <w:fldChar w:fldCharType="separate"/>
      </w:r>
      <w:r>
        <w:rPr>
          <w:noProof/>
        </w:rPr>
        <w:t>23</w:t>
      </w:r>
      <w:r>
        <w:rPr>
          <w:noProof/>
        </w:rPr>
        <w:fldChar w:fldCharType="end"/>
      </w:r>
    </w:p>
    <w:p w14:paraId="11A7FC22" w14:textId="516B4A37" w:rsidR="00E44704" w:rsidRDefault="00E44704">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_Toc199263521 \h </w:instrText>
      </w:r>
      <w:r>
        <w:rPr>
          <w:noProof/>
        </w:rPr>
      </w:r>
      <w:r>
        <w:rPr>
          <w:noProof/>
        </w:rPr>
        <w:fldChar w:fldCharType="separate"/>
      </w:r>
      <w:r>
        <w:rPr>
          <w:noProof/>
        </w:rPr>
        <w:t>23</w:t>
      </w:r>
      <w:r>
        <w:rPr>
          <w:noProof/>
        </w:rPr>
        <w:fldChar w:fldCharType="end"/>
      </w:r>
    </w:p>
    <w:p w14:paraId="74805846" w14:textId="78C1DD5F" w:rsidR="00E44704" w:rsidRDefault="00E44704">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_Toc199263522 \h </w:instrText>
      </w:r>
      <w:r>
        <w:rPr>
          <w:noProof/>
        </w:rPr>
      </w:r>
      <w:r>
        <w:rPr>
          <w:noProof/>
        </w:rPr>
        <w:fldChar w:fldCharType="separate"/>
      </w:r>
      <w:r>
        <w:rPr>
          <w:noProof/>
        </w:rPr>
        <w:t>23</w:t>
      </w:r>
      <w:r>
        <w:rPr>
          <w:noProof/>
        </w:rPr>
        <w:fldChar w:fldCharType="end"/>
      </w:r>
    </w:p>
    <w:p w14:paraId="7AC770E9" w14:textId="04FFBAA5" w:rsidR="00E44704" w:rsidRDefault="00E44704">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_Toc199263523 \h </w:instrText>
      </w:r>
      <w:r>
        <w:rPr>
          <w:noProof/>
        </w:rPr>
      </w:r>
      <w:r>
        <w:rPr>
          <w:noProof/>
        </w:rPr>
        <w:fldChar w:fldCharType="separate"/>
      </w:r>
      <w:r>
        <w:rPr>
          <w:noProof/>
        </w:rPr>
        <w:t>23</w:t>
      </w:r>
      <w:r>
        <w:rPr>
          <w:noProof/>
        </w:rPr>
        <w:fldChar w:fldCharType="end"/>
      </w:r>
    </w:p>
    <w:p w14:paraId="504381AC" w14:textId="2494A03A" w:rsidR="00E44704" w:rsidRDefault="00E44704">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_Toc199263524 \h </w:instrText>
      </w:r>
      <w:r>
        <w:rPr>
          <w:noProof/>
        </w:rPr>
      </w:r>
      <w:r>
        <w:rPr>
          <w:noProof/>
        </w:rPr>
        <w:fldChar w:fldCharType="separate"/>
      </w:r>
      <w:r>
        <w:rPr>
          <w:noProof/>
        </w:rPr>
        <w:t>23</w:t>
      </w:r>
      <w:r>
        <w:rPr>
          <w:noProof/>
        </w:rPr>
        <w:fldChar w:fldCharType="end"/>
      </w:r>
    </w:p>
    <w:p w14:paraId="48D27408" w14:textId="6A741C8D" w:rsidR="00E44704" w:rsidRDefault="00E44704">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_Toc199263525 \h </w:instrText>
      </w:r>
      <w:r>
        <w:rPr>
          <w:noProof/>
        </w:rPr>
      </w:r>
      <w:r>
        <w:rPr>
          <w:noProof/>
        </w:rPr>
        <w:fldChar w:fldCharType="separate"/>
      </w:r>
      <w:r>
        <w:rPr>
          <w:noProof/>
        </w:rPr>
        <w:t>23</w:t>
      </w:r>
      <w:r>
        <w:rPr>
          <w:noProof/>
        </w:rPr>
        <w:fldChar w:fldCharType="end"/>
      </w:r>
    </w:p>
    <w:p w14:paraId="4CBA3ADC" w14:textId="2EB4E57A" w:rsidR="00E44704" w:rsidRDefault="00E44704">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_Toc199263526 \h </w:instrText>
      </w:r>
      <w:r>
        <w:rPr>
          <w:noProof/>
        </w:rPr>
      </w:r>
      <w:r>
        <w:rPr>
          <w:noProof/>
        </w:rPr>
        <w:fldChar w:fldCharType="separate"/>
      </w:r>
      <w:r>
        <w:rPr>
          <w:noProof/>
        </w:rPr>
        <w:t>23</w:t>
      </w:r>
      <w:r>
        <w:rPr>
          <w:noProof/>
        </w:rPr>
        <w:fldChar w:fldCharType="end"/>
      </w:r>
    </w:p>
    <w:p w14:paraId="1F70EF9A" w14:textId="510AC13E" w:rsidR="00E44704" w:rsidRDefault="00E44704">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_Toc199263527 \h </w:instrText>
      </w:r>
      <w:r>
        <w:rPr>
          <w:noProof/>
        </w:rPr>
      </w:r>
      <w:r>
        <w:rPr>
          <w:noProof/>
        </w:rPr>
        <w:fldChar w:fldCharType="separate"/>
      </w:r>
      <w:r>
        <w:rPr>
          <w:noProof/>
        </w:rPr>
        <w:t>25</w:t>
      </w:r>
      <w:r>
        <w:rPr>
          <w:noProof/>
        </w:rPr>
        <w:fldChar w:fldCharType="end"/>
      </w:r>
    </w:p>
    <w:p w14:paraId="4AA4AD14" w14:textId="01A1A73D" w:rsidR="00E44704" w:rsidRDefault="00E44704">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_Toc199263528 \h </w:instrText>
      </w:r>
      <w:r>
        <w:rPr>
          <w:noProof/>
        </w:rPr>
      </w:r>
      <w:r>
        <w:rPr>
          <w:noProof/>
        </w:rPr>
        <w:fldChar w:fldCharType="separate"/>
      </w:r>
      <w:r>
        <w:rPr>
          <w:noProof/>
        </w:rPr>
        <w:t>25</w:t>
      </w:r>
      <w:r>
        <w:rPr>
          <w:noProof/>
        </w:rPr>
        <w:fldChar w:fldCharType="end"/>
      </w:r>
    </w:p>
    <w:p w14:paraId="2A90B2B5" w14:textId="1A43A8F3" w:rsidR="00E44704" w:rsidRDefault="00E44704">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lang w:eastAsia="zh-CN"/>
        </w:rPr>
        <w:t>Npanf_ProseKey</w:t>
      </w:r>
      <w:r>
        <w:rPr>
          <w:noProof/>
        </w:rPr>
        <w:t xml:space="preserve"> API</w:t>
      </w:r>
      <w:r>
        <w:rPr>
          <w:noProof/>
        </w:rPr>
        <w:tab/>
      </w:r>
      <w:r>
        <w:rPr>
          <w:noProof/>
        </w:rPr>
        <w:fldChar w:fldCharType="begin"/>
      </w:r>
      <w:r>
        <w:rPr>
          <w:noProof/>
        </w:rPr>
        <w:instrText xml:space="preserve"> PAGEREF _Toc199263529 \h </w:instrText>
      </w:r>
      <w:r>
        <w:rPr>
          <w:noProof/>
        </w:rPr>
      </w:r>
      <w:r>
        <w:rPr>
          <w:noProof/>
        </w:rPr>
        <w:fldChar w:fldCharType="separate"/>
      </w:r>
      <w:r>
        <w:rPr>
          <w:noProof/>
        </w:rPr>
        <w:t>25</w:t>
      </w:r>
      <w:r>
        <w:rPr>
          <w:noProof/>
        </w:rPr>
        <w:fldChar w:fldCharType="end"/>
      </w:r>
    </w:p>
    <w:p w14:paraId="0C248673" w14:textId="294131E5" w:rsidR="00E44704" w:rsidRDefault="00E44704">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_Toc199263530 \h </w:instrText>
      </w:r>
      <w:r>
        <w:rPr>
          <w:noProof/>
        </w:rPr>
      </w:r>
      <w:r>
        <w:rPr>
          <w:noProof/>
        </w:rPr>
        <w:fldChar w:fldCharType="separate"/>
      </w:r>
      <w:r>
        <w:rPr>
          <w:noProof/>
        </w:rPr>
        <w:t>27</w:t>
      </w:r>
      <w:r>
        <w:rPr>
          <w:noProof/>
        </w:rPr>
        <w:fldChar w:fldCharType="end"/>
      </w:r>
    </w:p>
    <w:p w14:paraId="7046A232" w14:textId="2827A788" w:rsidR="00E44704" w:rsidRDefault="00E44704">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_Toc199263531 \h </w:instrText>
      </w:r>
      <w:r>
        <w:rPr>
          <w:noProof/>
        </w:rPr>
      </w:r>
      <w:r>
        <w:rPr>
          <w:noProof/>
        </w:rPr>
        <w:fldChar w:fldCharType="separate"/>
      </w:r>
      <w:r>
        <w:rPr>
          <w:noProof/>
        </w:rPr>
        <w:t>29</w:t>
      </w:r>
      <w:r>
        <w:rPr>
          <w:noProof/>
        </w:rPr>
        <w:fldChar w:fldCharType="end"/>
      </w:r>
    </w:p>
    <w:p w14:paraId="3DBA8032" w14:textId="7A88EDD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1" w:name="foreword"/>
      <w:bookmarkStart w:id="12" w:name="_Toc2086433"/>
      <w:bookmarkStart w:id="13" w:name="_Toc35971368"/>
      <w:bookmarkStart w:id="14" w:name="_Toc67903492"/>
      <w:bookmarkStart w:id="15" w:name="_Toc112771028"/>
      <w:bookmarkStart w:id="16" w:name="_Toc122090133"/>
      <w:bookmarkStart w:id="17" w:name="_Toc138349379"/>
      <w:bookmarkStart w:id="18" w:name="_Toc153880697"/>
      <w:bookmarkStart w:id="19" w:name="_Toc169753095"/>
      <w:bookmarkStart w:id="20" w:name="_Toc199263430"/>
      <w:bookmarkEnd w:id="11"/>
      <w:r w:rsidRPr="007552A6">
        <w:lastRenderedPageBreak/>
        <w:t>Foreword</w:t>
      </w:r>
      <w:bookmarkEnd w:id="12"/>
      <w:bookmarkEnd w:id="13"/>
      <w:bookmarkEnd w:id="14"/>
      <w:bookmarkEnd w:id="15"/>
      <w:bookmarkEnd w:id="16"/>
      <w:bookmarkEnd w:id="17"/>
      <w:bookmarkEnd w:id="18"/>
      <w:bookmarkEnd w:id="19"/>
      <w:bookmarkEnd w:id="20"/>
    </w:p>
    <w:p w14:paraId="202FDBDD" w14:textId="77777777" w:rsidR="00391F61" w:rsidRPr="007552A6" w:rsidRDefault="00391F61" w:rsidP="00391F61">
      <w:r w:rsidRPr="007552A6">
        <w:t xml:space="preserve">This Technical </w:t>
      </w:r>
      <w:bookmarkStart w:id="21" w:name="spectype3"/>
      <w:r w:rsidRPr="007552A6">
        <w:t>Specification</w:t>
      </w:r>
      <w:bookmarkEnd w:id="21"/>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2" w:name="introduction"/>
      <w:bookmarkEnd w:id="22"/>
      <w:r w:rsidRPr="007552A6">
        <w:br w:type="page"/>
      </w:r>
      <w:bookmarkStart w:id="23" w:name="_Toc67903494"/>
      <w:bookmarkStart w:id="24" w:name="_Toc35971370"/>
      <w:bookmarkStart w:id="25" w:name="_Toc510696578"/>
      <w:bookmarkStart w:id="26" w:name="_Toc112771029"/>
      <w:bookmarkStart w:id="27" w:name="_Toc122090134"/>
      <w:bookmarkStart w:id="28" w:name="_Toc138349380"/>
      <w:bookmarkStart w:id="29" w:name="_Toc153880698"/>
      <w:bookmarkStart w:id="30" w:name="_Toc169753096"/>
      <w:bookmarkStart w:id="31" w:name="_Toc199263431"/>
      <w:r w:rsidRPr="007552A6">
        <w:lastRenderedPageBreak/>
        <w:t>1</w:t>
      </w:r>
      <w:r w:rsidRPr="007552A6">
        <w:tab/>
        <w:t>Scope</w:t>
      </w:r>
      <w:bookmarkEnd w:id="23"/>
      <w:bookmarkEnd w:id="24"/>
      <w:bookmarkEnd w:id="25"/>
      <w:bookmarkEnd w:id="26"/>
      <w:bookmarkEnd w:id="27"/>
      <w:bookmarkEnd w:id="28"/>
      <w:bookmarkEnd w:id="29"/>
      <w:bookmarkEnd w:id="30"/>
      <w:bookmarkEnd w:id="31"/>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2" w:name="_Toc67903495"/>
      <w:bookmarkStart w:id="33" w:name="_Toc35971371"/>
      <w:bookmarkStart w:id="34" w:name="_Toc510696579"/>
      <w:bookmarkStart w:id="35" w:name="_Toc112771030"/>
      <w:bookmarkStart w:id="36" w:name="_Toc122090135"/>
      <w:bookmarkStart w:id="37" w:name="_Toc138349381"/>
      <w:bookmarkStart w:id="38" w:name="_Toc153880699"/>
      <w:bookmarkStart w:id="39" w:name="_Toc169753097"/>
      <w:bookmarkStart w:id="40" w:name="_Toc199263432"/>
      <w:r w:rsidRPr="007552A6">
        <w:t>2</w:t>
      </w:r>
      <w:r w:rsidRPr="007552A6">
        <w:tab/>
        <w:t>References</w:t>
      </w:r>
      <w:bookmarkEnd w:id="32"/>
      <w:bookmarkEnd w:id="33"/>
      <w:bookmarkEnd w:id="34"/>
      <w:bookmarkEnd w:id="35"/>
      <w:bookmarkEnd w:id="36"/>
      <w:bookmarkEnd w:id="37"/>
      <w:bookmarkEnd w:id="38"/>
      <w:bookmarkEnd w:id="39"/>
      <w:bookmarkEnd w:id="40"/>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w:t>
      </w:r>
      <w:r w:rsidRPr="007552A6">
        <w:lastRenderedPageBreak/>
        <w:t>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1"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1"/>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2" w:name="_Toc67903496"/>
      <w:bookmarkStart w:id="43" w:name="_Toc35971372"/>
      <w:bookmarkStart w:id="44" w:name="_Toc510696580"/>
      <w:bookmarkStart w:id="45" w:name="_Toc112771031"/>
      <w:bookmarkStart w:id="46" w:name="_Toc122090136"/>
      <w:bookmarkStart w:id="47" w:name="_Toc138349382"/>
      <w:bookmarkStart w:id="48" w:name="_Toc153880700"/>
      <w:bookmarkStart w:id="49" w:name="_Toc169753098"/>
      <w:bookmarkStart w:id="50" w:name="_Toc199263433"/>
      <w:r w:rsidRPr="007552A6">
        <w:lastRenderedPageBreak/>
        <w:t>3</w:t>
      </w:r>
      <w:r w:rsidRPr="007552A6">
        <w:tab/>
        <w:t>Definitions and abbreviations</w:t>
      </w:r>
      <w:bookmarkEnd w:id="42"/>
      <w:bookmarkEnd w:id="43"/>
      <w:bookmarkEnd w:id="44"/>
      <w:bookmarkEnd w:id="45"/>
      <w:bookmarkEnd w:id="46"/>
      <w:bookmarkEnd w:id="47"/>
      <w:bookmarkEnd w:id="48"/>
      <w:bookmarkEnd w:id="49"/>
      <w:bookmarkEnd w:id="50"/>
    </w:p>
    <w:p w14:paraId="72F2DB45" w14:textId="77777777" w:rsidR="00391F61" w:rsidRPr="007552A6" w:rsidRDefault="00391F61" w:rsidP="00391F61">
      <w:pPr>
        <w:pStyle w:val="Heading2"/>
      </w:pPr>
      <w:bookmarkStart w:id="51" w:name="_Toc67903497"/>
      <w:bookmarkStart w:id="52" w:name="_Toc35971373"/>
      <w:bookmarkStart w:id="53" w:name="_Toc510696581"/>
      <w:bookmarkStart w:id="54" w:name="_Toc112771032"/>
      <w:bookmarkStart w:id="55" w:name="_Toc122090137"/>
      <w:bookmarkStart w:id="56" w:name="_Toc138349383"/>
      <w:bookmarkStart w:id="57" w:name="_Toc153880701"/>
      <w:bookmarkStart w:id="58" w:name="_Toc169753099"/>
      <w:bookmarkStart w:id="59" w:name="_Toc199263434"/>
      <w:r w:rsidRPr="007552A6">
        <w:t>3.1</w:t>
      </w:r>
      <w:r w:rsidRPr="007552A6">
        <w:tab/>
        <w:t>Definitions</w:t>
      </w:r>
      <w:bookmarkEnd w:id="51"/>
      <w:bookmarkEnd w:id="52"/>
      <w:bookmarkEnd w:id="53"/>
      <w:bookmarkEnd w:id="54"/>
      <w:bookmarkEnd w:id="55"/>
      <w:bookmarkEnd w:id="56"/>
      <w:bookmarkEnd w:id="57"/>
      <w:bookmarkEnd w:id="58"/>
      <w:bookmarkEnd w:id="59"/>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60" w:name="_Toc67903499"/>
      <w:bookmarkStart w:id="61" w:name="_Toc35971375"/>
      <w:bookmarkStart w:id="62" w:name="_Toc510696583"/>
      <w:bookmarkStart w:id="63" w:name="_Toc112771033"/>
      <w:bookmarkStart w:id="64" w:name="_Toc122090138"/>
      <w:bookmarkStart w:id="65" w:name="_Toc138349384"/>
      <w:bookmarkStart w:id="66" w:name="_Toc153880702"/>
      <w:bookmarkStart w:id="67" w:name="_Toc169753100"/>
      <w:bookmarkStart w:id="68" w:name="_Toc199263435"/>
      <w:r w:rsidRPr="007552A6">
        <w:t>3.</w:t>
      </w:r>
      <w:r w:rsidR="00BA3F4F" w:rsidRPr="007552A6">
        <w:rPr>
          <w:rFonts w:hint="eastAsia"/>
          <w:lang w:eastAsia="zh-CN"/>
        </w:rPr>
        <w:t>2</w:t>
      </w:r>
      <w:r w:rsidRPr="007552A6">
        <w:tab/>
        <w:t>Abbreviations</w:t>
      </w:r>
      <w:bookmarkEnd w:id="60"/>
      <w:bookmarkEnd w:id="61"/>
      <w:bookmarkEnd w:id="62"/>
      <w:bookmarkEnd w:id="63"/>
      <w:bookmarkEnd w:id="64"/>
      <w:bookmarkEnd w:id="65"/>
      <w:bookmarkEnd w:id="66"/>
      <w:bookmarkEnd w:id="67"/>
      <w:bookmarkEnd w:id="68"/>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9" w:name="_Toc67903500"/>
      <w:bookmarkStart w:id="70" w:name="_Toc35971376"/>
      <w:bookmarkStart w:id="71" w:name="_Toc510696584"/>
      <w:bookmarkStart w:id="72" w:name="_Toc112771034"/>
      <w:bookmarkStart w:id="73" w:name="_Toc122090139"/>
      <w:bookmarkStart w:id="74" w:name="_Toc138349385"/>
      <w:bookmarkStart w:id="75" w:name="_Toc153880703"/>
      <w:bookmarkStart w:id="76" w:name="_Toc169753101"/>
      <w:bookmarkStart w:id="77" w:name="_Toc199263436"/>
      <w:r w:rsidRPr="007552A6">
        <w:t>4</w:t>
      </w:r>
      <w:r w:rsidRPr="007552A6">
        <w:tab/>
        <w:t>Overview</w:t>
      </w:r>
      <w:bookmarkEnd w:id="69"/>
      <w:bookmarkEnd w:id="70"/>
      <w:bookmarkEnd w:id="71"/>
      <w:bookmarkEnd w:id="72"/>
      <w:bookmarkEnd w:id="73"/>
      <w:bookmarkEnd w:id="74"/>
      <w:bookmarkEnd w:id="75"/>
      <w:bookmarkEnd w:id="76"/>
      <w:bookmarkEnd w:id="77"/>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6pt" o:ole="">
            <v:imagedata r:id="rId13" o:title=""/>
          </v:shape>
          <o:OLEObject Type="Embed" ProgID="Visio.Drawing.11" ShapeID="_x0000_i1026" DrawAspect="Content" ObjectID="_1809876793"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8" w:name="_Toc67903501"/>
      <w:bookmarkStart w:id="79" w:name="_Toc35971377"/>
      <w:bookmarkStart w:id="80" w:name="_Toc510696585"/>
      <w:bookmarkStart w:id="81" w:name="_Toc112771035"/>
      <w:bookmarkStart w:id="82" w:name="_Toc122090140"/>
      <w:bookmarkStart w:id="83" w:name="_Toc138349386"/>
      <w:bookmarkStart w:id="84" w:name="_Toc153880704"/>
      <w:bookmarkStart w:id="85" w:name="_Toc169753102"/>
      <w:bookmarkStart w:id="86" w:name="_Toc199263437"/>
      <w:r w:rsidRPr="007552A6">
        <w:t>5</w:t>
      </w:r>
      <w:r w:rsidRPr="007552A6">
        <w:tab/>
        <w:t xml:space="preserve">Services offered by the </w:t>
      </w:r>
      <w:bookmarkEnd w:id="78"/>
      <w:bookmarkEnd w:id="79"/>
      <w:bookmarkEnd w:id="80"/>
      <w:r w:rsidR="00B65CCD" w:rsidRPr="007552A6">
        <w:rPr>
          <w:rFonts w:hint="eastAsia"/>
          <w:lang w:eastAsia="zh-CN"/>
        </w:rPr>
        <w:t>5G PAnF</w:t>
      </w:r>
      <w:bookmarkEnd w:id="81"/>
      <w:bookmarkEnd w:id="82"/>
      <w:bookmarkEnd w:id="83"/>
      <w:bookmarkEnd w:id="84"/>
      <w:bookmarkEnd w:id="85"/>
      <w:bookmarkEnd w:id="86"/>
    </w:p>
    <w:p w14:paraId="571A1C5B" w14:textId="77777777" w:rsidR="00391F61" w:rsidRPr="007552A6" w:rsidRDefault="00391F61" w:rsidP="00391F61">
      <w:pPr>
        <w:pStyle w:val="Heading2"/>
      </w:pPr>
      <w:bookmarkStart w:id="87" w:name="_Toc67903502"/>
      <w:bookmarkStart w:id="88" w:name="_Toc35971378"/>
      <w:bookmarkStart w:id="89" w:name="_Toc510696586"/>
      <w:bookmarkStart w:id="90" w:name="_Toc112771036"/>
      <w:bookmarkStart w:id="91" w:name="_Toc122090141"/>
      <w:bookmarkStart w:id="92" w:name="_Toc138349387"/>
      <w:bookmarkStart w:id="93" w:name="_Toc153880705"/>
      <w:bookmarkStart w:id="94" w:name="_Toc169753103"/>
      <w:bookmarkStart w:id="95" w:name="_Toc199263438"/>
      <w:r w:rsidRPr="007552A6">
        <w:t>5.1</w:t>
      </w:r>
      <w:r w:rsidRPr="007552A6">
        <w:tab/>
        <w:t>Introduction</w:t>
      </w:r>
      <w:bookmarkEnd w:id="87"/>
      <w:bookmarkEnd w:id="88"/>
      <w:bookmarkEnd w:id="89"/>
      <w:bookmarkEnd w:id="90"/>
      <w:bookmarkEnd w:id="91"/>
      <w:bookmarkEnd w:id="92"/>
      <w:bookmarkEnd w:id="93"/>
      <w:bookmarkEnd w:id="94"/>
      <w:bookmarkEnd w:id="95"/>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6" w:name="_Toc67903503"/>
      <w:bookmarkStart w:id="97" w:name="_Toc35971379"/>
      <w:bookmarkStart w:id="98" w:name="_Toc510696587"/>
      <w:bookmarkStart w:id="99" w:name="_Toc112771037"/>
      <w:bookmarkStart w:id="100" w:name="_Toc122090142"/>
      <w:bookmarkStart w:id="101" w:name="_Toc138349388"/>
      <w:bookmarkStart w:id="102" w:name="_Toc153880706"/>
      <w:bookmarkStart w:id="103" w:name="_Toc169753104"/>
      <w:bookmarkStart w:id="104" w:name="_Toc199263439"/>
      <w:r w:rsidRPr="007552A6">
        <w:t>5.2</w:t>
      </w:r>
      <w:r w:rsidRPr="007552A6">
        <w:tab/>
      </w:r>
      <w:r w:rsidR="001D669E" w:rsidRPr="007552A6">
        <w:rPr>
          <w:lang w:eastAsia="zh-CN"/>
        </w:rPr>
        <w:t>Npanf_ProseKey</w:t>
      </w:r>
      <w:r w:rsidRPr="007552A6">
        <w:t xml:space="preserve"> Service</w:t>
      </w:r>
      <w:bookmarkEnd w:id="96"/>
      <w:bookmarkEnd w:id="97"/>
      <w:bookmarkEnd w:id="98"/>
      <w:bookmarkEnd w:id="99"/>
      <w:bookmarkEnd w:id="100"/>
      <w:bookmarkEnd w:id="101"/>
      <w:bookmarkEnd w:id="102"/>
      <w:bookmarkEnd w:id="103"/>
      <w:bookmarkEnd w:id="104"/>
    </w:p>
    <w:p w14:paraId="23C2F431" w14:textId="77777777" w:rsidR="00391F61" w:rsidRPr="007552A6" w:rsidRDefault="00391F61" w:rsidP="00391F61">
      <w:pPr>
        <w:pStyle w:val="Heading3"/>
      </w:pPr>
      <w:bookmarkStart w:id="105" w:name="_Toc67903504"/>
      <w:bookmarkStart w:id="106" w:name="_Toc35971380"/>
      <w:bookmarkStart w:id="107" w:name="_Toc510696588"/>
      <w:bookmarkStart w:id="108" w:name="_Toc112771038"/>
      <w:bookmarkStart w:id="109" w:name="_Toc122090143"/>
      <w:bookmarkStart w:id="110" w:name="_Toc138349389"/>
      <w:bookmarkStart w:id="111" w:name="_Toc153880707"/>
      <w:bookmarkStart w:id="112" w:name="_Toc169753105"/>
      <w:bookmarkStart w:id="113" w:name="_Toc199263440"/>
      <w:r w:rsidRPr="007552A6">
        <w:t>5.2.1</w:t>
      </w:r>
      <w:r w:rsidRPr="007552A6">
        <w:tab/>
        <w:t>Service Description</w:t>
      </w:r>
      <w:bookmarkEnd w:id="105"/>
      <w:bookmarkEnd w:id="106"/>
      <w:bookmarkEnd w:id="107"/>
      <w:bookmarkEnd w:id="108"/>
      <w:bookmarkEnd w:id="109"/>
      <w:bookmarkEnd w:id="110"/>
      <w:bookmarkEnd w:id="111"/>
      <w:bookmarkEnd w:id="112"/>
      <w:bookmarkEnd w:id="113"/>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4" w:name="_Toc67903505"/>
      <w:bookmarkStart w:id="115" w:name="_Toc35971381"/>
      <w:bookmarkStart w:id="116" w:name="_Toc510696589"/>
      <w:bookmarkStart w:id="117" w:name="_Toc112771039"/>
      <w:bookmarkStart w:id="118" w:name="_Toc122090144"/>
      <w:bookmarkStart w:id="119" w:name="_Toc138349390"/>
      <w:bookmarkStart w:id="120" w:name="_Toc153880708"/>
      <w:bookmarkStart w:id="121" w:name="_Toc169753106"/>
      <w:bookmarkStart w:id="122" w:name="_Toc199263441"/>
      <w:r w:rsidRPr="007552A6">
        <w:t>5.2.2</w:t>
      </w:r>
      <w:r w:rsidRPr="007552A6">
        <w:tab/>
        <w:t>Service Operations</w:t>
      </w:r>
      <w:bookmarkEnd w:id="114"/>
      <w:bookmarkEnd w:id="115"/>
      <w:bookmarkEnd w:id="116"/>
      <w:bookmarkEnd w:id="117"/>
      <w:bookmarkEnd w:id="118"/>
      <w:bookmarkEnd w:id="119"/>
      <w:bookmarkEnd w:id="120"/>
      <w:bookmarkEnd w:id="121"/>
      <w:bookmarkEnd w:id="122"/>
    </w:p>
    <w:p w14:paraId="6BB69502" w14:textId="77777777" w:rsidR="00391F61" w:rsidRPr="007552A6" w:rsidRDefault="00391F61" w:rsidP="00391F61">
      <w:pPr>
        <w:pStyle w:val="Heading4"/>
      </w:pPr>
      <w:bookmarkStart w:id="123" w:name="_Toc67903506"/>
      <w:bookmarkStart w:id="124" w:name="_Toc35971382"/>
      <w:bookmarkStart w:id="125" w:name="_Toc510696590"/>
      <w:bookmarkStart w:id="126" w:name="_Toc112771040"/>
      <w:bookmarkStart w:id="127" w:name="_Toc122090145"/>
      <w:bookmarkStart w:id="128" w:name="_Toc138349391"/>
      <w:bookmarkStart w:id="129" w:name="_Toc153880709"/>
      <w:bookmarkStart w:id="130" w:name="_Toc169753107"/>
      <w:bookmarkStart w:id="131" w:name="_Toc199263442"/>
      <w:r w:rsidRPr="007552A6">
        <w:t>5.2.2.1</w:t>
      </w:r>
      <w:r w:rsidRPr="007552A6">
        <w:tab/>
        <w:t>Introduction</w:t>
      </w:r>
      <w:bookmarkEnd w:id="123"/>
      <w:bookmarkEnd w:id="124"/>
      <w:bookmarkEnd w:id="125"/>
      <w:bookmarkEnd w:id="126"/>
      <w:bookmarkEnd w:id="127"/>
      <w:bookmarkEnd w:id="128"/>
      <w:bookmarkEnd w:id="129"/>
      <w:bookmarkEnd w:id="130"/>
      <w:bookmarkEnd w:id="131"/>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2" w:name="_Toc112771041"/>
      <w:bookmarkStart w:id="133" w:name="_Toc67903507"/>
      <w:bookmarkStart w:id="134" w:name="_Toc35971383"/>
      <w:bookmarkStart w:id="135" w:name="_Toc510696591"/>
      <w:bookmarkStart w:id="136" w:name="_Toc122090146"/>
      <w:bookmarkStart w:id="137" w:name="_Toc138349392"/>
      <w:bookmarkStart w:id="138" w:name="_Toc153880710"/>
      <w:bookmarkStart w:id="139" w:name="_Toc169753108"/>
      <w:bookmarkStart w:id="140" w:name="_Toc199263443"/>
      <w:r w:rsidRPr="007552A6">
        <w:t>5.2.2.2</w:t>
      </w:r>
      <w:r w:rsidRPr="007552A6">
        <w:tab/>
      </w:r>
      <w:r w:rsidR="00097771" w:rsidRPr="007552A6">
        <w:rPr>
          <w:lang w:eastAsia="zh-CN"/>
        </w:rPr>
        <w:t>Register</w:t>
      </w:r>
      <w:bookmarkEnd w:id="132"/>
      <w:bookmarkEnd w:id="133"/>
      <w:bookmarkEnd w:id="134"/>
      <w:bookmarkEnd w:id="135"/>
      <w:bookmarkEnd w:id="136"/>
      <w:bookmarkEnd w:id="137"/>
      <w:bookmarkEnd w:id="138"/>
      <w:bookmarkEnd w:id="139"/>
      <w:bookmarkEnd w:id="140"/>
    </w:p>
    <w:p w14:paraId="5D6DA1E8" w14:textId="77777777" w:rsidR="00391F61" w:rsidRPr="007552A6" w:rsidRDefault="00391F61" w:rsidP="00391F61">
      <w:pPr>
        <w:pStyle w:val="Heading5"/>
      </w:pPr>
      <w:bookmarkStart w:id="141" w:name="_Toc67903508"/>
      <w:bookmarkStart w:id="142" w:name="_Toc35971384"/>
      <w:bookmarkStart w:id="143" w:name="_Toc510696592"/>
      <w:bookmarkStart w:id="144" w:name="_Toc112771042"/>
      <w:bookmarkStart w:id="145" w:name="_Toc122090147"/>
      <w:bookmarkStart w:id="146" w:name="_Toc138349393"/>
      <w:bookmarkStart w:id="147" w:name="_Toc153880711"/>
      <w:bookmarkStart w:id="148" w:name="_Toc169753109"/>
      <w:bookmarkStart w:id="149" w:name="_Toc199263444"/>
      <w:r w:rsidRPr="007552A6">
        <w:t>5.2.2.2.1</w:t>
      </w:r>
      <w:r w:rsidRPr="007552A6">
        <w:tab/>
        <w:t>General</w:t>
      </w:r>
      <w:bookmarkEnd w:id="141"/>
      <w:bookmarkEnd w:id="142"/>
      <w:bookmarkEnd w:id="143"/>
      <w:bookmarkEnd w:id="144"/>
      <w:bookmarkEnd w:id="145"/>
      <w:bookmarkEnd w:id="146"/>
      <w:bookmarkEnd w:id="147"/>
      <w:bookmarkEnd w:id="148"/>
      <w:bookmarkEnd w:id="149"/>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15pt;height:118.65pt" o:ole="">
            <v:imagedata r:id="rId15" o:title=""/>
          </v:shape>
          <o:OLEObject Type="Embed" ProgID="Visio.Drawing.11" ShapeID="_x0000_i1027" DrawAspect="Content" ObjectID="_1809876794"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50" w:name="_Toc112771043"/>
      <w:bookmarkStart w:id="151" w:name="_Toc67903511"/>
      <w:bookmarkStart w:id="152" w:name="_Toc35971387"/>
      <w:bookmarkStart w:id="153" w:name="_Toc510696595"/>
      <w:bookmarkStart w:id="154" w:name="_Toc122090148"/>
      <w:bookmarkStart w:id="155" w:name="_Toc138349394"/>
      <w:bookmarkStart w:id="156" w:name="_Toc153880712"/>
      <w:bookmarkStart w:id="157" w:name="_Toc169753110"/>
      <w:bookmarkStart w:id="158" w:name="_Toc199263445"/>
      <w:r w:rsidRPr="007552A6">
        <w:t>5.2.2.3</w:t>
      </w:r>
      <w:r w:rsidRPr="007552A6">
        <w:tab/>
      </w:r>
      <w:r w:rsidR="00097771" w:rsidRPr="007552A6">
        <w:rPr>
          <w:lang w:eastAsia="zh-CN"/>
        </w:rPr>
        <w:t>R</w:t>
      </w:r>
      <w:r w:rsidR="00097771" w:rsidRPr="007552A6">
        <w:rPr>
          <w:rFonts w:hint="eastAsia"/>
          <w:lang w:eastAsia="zh-CN"/>
        </w:rPr>
        <w:t>etrieve</w:t>
      </w:r>
      <w:bookmarkEnd w:id="150"/>
      <w:bookmarkEnd w:id="151"/>
      <w:bookmarkEnd w:id="152"/>
      <w:bookmarkEnd w:id="153"/>
      <w:bookmarkEnd w:id="154"/>
      <w:bookmarkEnd w:id="155"/>
      <w:bookmarkEnd w:id="156"/>
      <w:bookmarkEnd w:id="157"/>
      <w:bookmarkEnd w:id="158"/>
    </w:p>
    <w:p w14:paraId="35649E3A" w14:textId="77777777" w:rsidR="00097771" w:rsidRPr="007552A6" w:rsidRDefault="00097771" w:rsidP="00097771">
      <w:pPr>
        <w:pStyle w:val="Heading5"/>
      </w:pPr>
      <w:bookmarkStart w:id="159" w:name="_Toc112771044"/>
      <w:bookmarkStart w:id="160" w:name="_Toc122090149"/>
      <w:bookmarkStart w:id="161" w:name="_Toc138349395"/>
      <w:bookmarkStart w:id="162" w:name="_Toc153880713"/>
      <w:bookmarkStart w:id="163" w:name="_Toc169753111"/>
      <w:bookmarkStart w:id="164" w:name="_Toc199263446"/>
      <w:r w:rsidRPr="007552A6">
        <w:t>5.2.2.3.1</w:t>
      </w:r>
      <w:r w:rsidRPr="007552A6">
        <w:tab/>
        <w:t>General</w:t>
      </w:r>
      <w:bookmarkEnd w:id="159"/>
      <w:bookmarkEnd w:id="160"/>
      <w:bookmarkEnd w:id="161"/>
      <w:bookmarkEnd w:id="162"/>
      <w:bookmarkEnd w:id="163"/>
      <w:bookmarkEnd w:id="164"/>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45pt;height:118.65pt" o:ole="">
            <v:imagedata r:id="rId17" o:title=""/>
          </v:shape>
          <o:OLEObject Type="Embed" ProgID="Visio.Drawing.15" ShapeID="_x0000_i1028" DrawAspect="Content" ObjectID="_1809876795"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65" w:name="_Toc122090688"/>
      <w:bookmarkStart w:id="166" w:name="_Toc98142548"/>
      <w:bookmarkStart w:id="167" w:name="_Toc138349396"/>
      <w:bookmarkStart w:id="168" w:name="_Toc153880714"/>
      <w:bookmarkStart w:id="169" w:name="_Toc169753112"/>
      <w:bookmarkStart w:id="170" w:name="_Toc199263447"/>
      <w:r w:rsidRPr="007552A6">
        <w:t>5.3</w:t>
      </w:r>
      <w:r w:rsidR="007F446D" w:rsidRPr="007552A6">
        <w:tab/>
      </w:r>
      <w:r w:rsidR="007F446D" w:rsidRPr="007552A6">
        <w:rPr>
          <w:lang w:eastAsia="zh-CN"/>
        </w:rPr>
        <w:t>Npanf_ResolveRemoteUserId</w:t>
      </w:r>
      <w:r w:rsidR="007F446D" w:rsidRPr="007552A6">
        <w:t xml:space="preserve"> Service</w:t>
      </w:r>
      <w:bookmarkEnd w:id="165"/>
      <w:bookmarkEnd w:id="166"/>
      <w:bookmarkEnd w:id="167"/>
      <w:bookmarkEnd w:id="168"/>
      <w:bookmarkEnd w:id="169"/>
      <w:bookmarkEnd w:id="170"/>
    </w:p>
    <w:p w14:paraId="7586DFF2" w14:textId="38B5CBFD" w:rsidR="007F446D" w:rsidRPr="007552A6" w:rsidRDefault="001C3B43" w:rsidP="007F446D">
      <w:pPr>
        <w:pStyle w:val="Heading3"/>
        <w:rPr>
          <w:lang w:eastAsia="zh-CN"/>
        </w:rPr>
      </w:pPr>
      <w:bookmarkStart w:id="171" w:name="_Toc122090689"/>
      <w:bookmarkStart w:id="172" w:name="_Toc98142549"/>
      <w:bookmarkStart w:id="173" w:name="_Toc138349397"/>
      <w:bookmarkStart w:id="174" w:name="_Toc153880715"/>
      <w:bookmarkStart w:id="175" w:name="_Toc169753113"/>
      <w:bookmarkStart w:id="176" w:name="_Toc199263448"/>
      <w:r w:rsidRPr="007552A6">
        <w:t>5.3</w:t>
      </w:r>
      <w:r w:rsidR="007F446D" w:rsidRPr="007552A6">
        <w:t>.1</w:t>
      </w:r>
      <w:r w:rsidR="007F446D" w:rsidRPr="007552A6">
        <w:tab/>
        <w:t>Service Description</w:t>
      </w:r>
      <w:bookmarkEnd w:id="171"/>
      <w:bookmarkEnd w:id="172"/>
      <w:bookmarkEnd w:id="173"/>
      <w:bookmarkEnd w:id="174"/>
      <w:bookmarkEnd w:id="175"/>
      <w:bookmarkEnd w:id="176"/>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77" w:name="_Toc122090690"/>
      <w:bookmarkStart w:id="178" w:name="_Toc98142550"/>
      <w:bookmarkStart w:id="179" w:name="_Toc138349398"/>
      <w:bookmarkStart w:id="180" w:name="_Toc153880716"/>
      <w:bookmarkStart w:id="181" w:name="_Toc169753114"/>
      <w:bookmarkStart w:id="182" w:name="_Toc199263449"/>
      <w:r w:rsidRPr="007552A6">
        <w:t>5.3</w:t>
      </w:r>
      <w:r w:rsidR="007F446D" w:rsidRPr="007552A6">
        <w:t>.2</w:t>
      </w:r>
      <w:r w:rsidR="007F446D" w:rsidRPr="007552A6">
        <w:tab/>
        <w:t>Service Operations</w:t>
      </w:r>
      <w:bookmarkEnd w:id="177"/>
      <w:bookmarkEnd w:id="178"/>
      <w:bookmarkEnd w:id="179"/>
      <w:bookmarkEnd w:id="180"/>
      <w:bookmarkEnd w:id="181"/>
      <w:bookmarkEnd w:id="182"/>
    </w:p>
    <w:p w14:paraId="1CF827C8" w14:textId="0F87347F" w:rsidR="007F446D" w:rsidRPr="007552A6" w:rsidRDefault="001C3B43" w:rsidP="007F446D">
      <w:pPr>
        <w:pStyle w:val="Heading4"/>
      </w:pPr>
      <w:bookmarkStart w:id="183" w:name="_Toc122090691"/>
      <w:bookmarkStart w:id="184" w:name="_Toc98142551"/>
      <w:bookmarkStart w:id="185" w:name="_Toc138349399"/>
      <w:bookmarkStart w:id="186" w:name="_Toc153880717"/>
      <w:bookmarkStart w:id="187" w:name="_Toc169753115"/>
      <w:bookmarkStart w:id="188" w:name="_Toc199263450"/>
      <w:r w:rsidRPr="007552A6">
        <w:t>5.3</w:t>
      </w:r>
      <w:r w:rsidR="007F446D" w:rsidRPr="007552A6">
        <w:t>.2.1</w:t>
      </w:r>
      <w:r w:rsidR="007F446D" w:rsidRPr="007552A6">
        <w:tab/>
        <w:t>Introduction</w:t>
      </w:r>
      <w:bookmarkEnd w:id="183"/>
      <w:bookmarkEnd w:id="184"/>
      <w:bookmarkEnd w:id="185"/>
      <w:bookmarkEnd w:id="186"/>
      <w:bookmarkEnd w:id="187"/>
      <w:bookmarkEnd w:id="188"/>
    </w:p>
    <w:p w14:paraId="771ADEFF" w14:textId="038C6AEF" w:rsidR="007F446D" w:rsidRPr="007552A6" w:rsidRDefault="001C3B43" w:rsidP="007F446D">
      <w:pPr>
        <w:pStyle w:val="Heading4"/>
      </w:pPr>
      <w:bookmarkStart w:id="189" w:name="_Toc122090692"/>
      <w:bookmarkStart w:id="190" w:name="_Toc98142552"/>
      <w:bookmarkStart w:id="191" w:name="_Toc138349400"/>
      <w:bookmarkStart w:id="192" w:name="_Toc153880718"/>
      <w:bookmarkStart w:id="193" w:name="_Toc169753116"/>
      <w:bookmarkStart w:id="194" w:name="_Toc199263451"/>
      <w:r w:rsidRPr="007552A6">
        <w:t>5.3</w:t>
      </w:r>
      <w:r w:rsidR="007F446D" w:rsidRPr="007552A6">
        <w:t>.2.2</w:t>
      </w:r>
      <w:r w:rsidR="007F446D" w:rsidRPr="007552A6">
        <w:tab/>
      </w:r>
      <w:bookmarkEnd w:id="189"/>
      <w:bookmarkEnd w:id="190"/>
      <w:r w:rsidR="007F446D" w:rsidRPr="007552A6">
        <w:t>ResolveRemoteUserId</w:t>
      </w:r>
      <w:bookmarkEnd w:id="191"/>
      <w:bookmarkEnd w:id="192"/>
      <w:bookmarkEnd w:id="193"/>
      <w:bookmarkEnd w:id="194"/>
    </w:p>
    <w:p w14:paraId="5CE9D771" w14:textId="64617A07" w:rsidR="007F446D" w:rsidRPr="007552A6" w:rsidRDefault="001C3B43" w:rsidP="007F446D">
      <w:pPr>
        <w:pStyle w:val="Heading5"/>
      </w:pPr>
      <w:bookmarkStart w:id="195" w:name="_Toc122090693"/>
      <w:bookmarkStart w:id="196" w:name="_Toc98142553"/>
      <w:bookmarkStart w:id="197" w:name="_Toc138349401"/>
      <w:bookmarkStart w:id="198" w:name="_Toc153880719"/>
      <w:bookmarkStart w:id="199" w:name="_Toc169753117"/>
      <w:bookmarkStart w:id="200" w:name="_Toc199263452"/>
      <w:r w:rsidRPr="007552A6">
        <w:t>5.3</w:t>
      </w:r>
      <w:r w:rsidR="007F446D" w:rsidRPr="007552A6">
        <w:t>.2.2.1</w:t>
      </w:r>
      <w:r w:rsidR="007F446D" w:rsidRPr="007552A6">
        <w:tab/>
        <w:t>General</w:t>
      </w:r>
      <w:bookmarkEnd w:id="195"/>
      <w:bookmarkEnd w:id="196"/>
      <w:bookmarkEnd w:id="197"/>
      <w:bookmarkEnd w:id="198"/>
      <w:bookmarkEnd w:id="199"/>
      <w:bookmarkEnd w:id="200"/>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45pt;height:118.65pt" o:ole="">
            <v:imagedata r:id="rId19" o:title=""/>
          </v:shape>
          <o:OLEObject Type="Embed" ProgID="Visio.Drawing.11" ShapeID="_x0000_i1029" DrawAspect="Content" ObjectID="_1809876796"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1" w:name="_Toc67903513"/>
      <w:bookmarkStart w:id="202" w:name="_Toc35971389"/>
      <w:bookmarkStart w:id="203" w:name="_Toc510696597"/>
      <w:bookmarkStart w:id="204" w:name="_Toc112771045"/>
      <w:bookmarkStart w:id="205" w:name="_Toc122090150"/>
      <w:bookmarkStart w:id="206" w:name="_Toc138349402"/>
      <w:bookmarkStart w:id="207" w:name="_Toc153880720"/>
      <w:bookmarkStart w:id="208" w:name="_Toc169753118"/>
      <w:bookmarkStart w:id="209" w:name="_Toc199263453"/>
      <w:r w:rsidRPr="007552A6">
        <w:t>6</w:t>
      </w:r>
      <w:r w:rsidRPr="007552A6">
        <w:tab/>
        <w:t>API Definitions</w:t>
      </w:r>
      <w:bookmarkEnd w:id="201"/>
      <w:bookmarkEnd w:id="202"/>
      <w:bookmarkEnd w:id="203"/>
      <w:bookmarkEnd w:id="204"/>
      <w:bookmarkEnd w:id="205"/>
      <w:bookmarkEnd w:id="206"/>
      <w:bookmarkEnd w:id="207"/>
      <w:bookmarkEnd w:id="208"/>
      <w:bookmarkEnd w:id="209"/>
    </w:p>
    <w:p w14:paraId="581BB047" w14:textId="4327A506" w:rsidR="00391F61" w:rsidRPr="007552A6" w:rsidRDefault="00391F61" w:rsidP="00391F61">
      <w:pPr>
        <w:pStyle w:val="Heading2"/>
      </w:pPr>
      <w:bookmarkStart w:id="210" w:name="_Toc67903514"/>
      <w:bookmarkStart w:id="211" w:name="_Toc35971390"/>
      <w:bookmarkStart w:id="212" w:name="_Toc510696598"/>
      <w:bookmarkStart w:id="213" w:name="_Toc112771046"/>
      <w:bookmarkStart w:id="214" w:name="_Toc122090151"/>
      <w:bookmarkStart w:id="215" w:name="_Toc138349403"/>
      <w:bookmarkStart w:id="216" w:name="_Toc153880721"/>
      <w:bookmarkStart w:id="217" w:name="_Toc169753119"/>
      <w:bookmarkStart w:id="218" w:name="_Toc199263454"/>
      <w:r w:rsidRPr="007552A6">
        <w:t>6.1</w:t>
      </w:r>
      <w:r w:rsidRPr="007552A6">
        <w:tab/>
      </w:r>
      <w:r w:rsidR="006A3D5D" w:rsidRPr="007552A6">
        <w:rPr>
          <w:lang w:eastAsia="zh-CN"/>
        </w:rPr>
        <w:t>Npanf_ProseKey</w:t>
      </w:r>
      <w:r w:rsidRPr="007552A6">
        <w:t xml:space="preserve"> Service API</w:t>
      </w:r>
      <w:bookmarkEnd w:id="210"/>
      <w:bookmarkEnd w:id="211"/>
      <w:bookmarkEnd w:id="212"/>
      <w:bookmarkEnd w:id="213"/>
      <w:bookmarkEnd w:id="214"/>
      <w:bookmarkEnd w:id="215"/>
      <w:bookmarkEnd w:id="216"/>
      <w:bookmarkEnd w:id="217"/>
      <w:bookmarkEnd w:id="218"/>
    </w:p>
    <w:p w14:paraId="611BECAA" w14:textId="77777777" w:rsidR="00391F61" w:rsidRPr="007552A6" w:rsidRDefault="00391F61" w:rsidP="00391F61">
      <w:pPr>
        <w:pStyle w:val="Heading3"/>
      </w:pPr>
      <w:bookmarkStart w:id="219" w:name="_Toc67903515"/>
      <w:bookmarkStart w:id="220" w:name="_Toc35971391"/>
      <w:bookmarkStart w:id="221" w:name="_Toc510696599"/>
      <w:bookmarkStart w:id="222" w:name="_Toc112771047"/>
      <w:bookmarkStart w:id="223" w:name="_Toc122090152"/>
      <w:bookmarkStart w:id="224" w:name="_Toc138349404"/>
      <w:bookmarkStart w:id="225" w:name="_Toc153880722"/>
      <w:bookmarkStart w:id="226" w:name="_Toc169753120"/>
      <w:bookmarkStart w:id="227" w:name="_Toc199263455"/>
      <w:r w:rsidRPr="007552A6">
        <w:t>6.1.1</w:t>
      </w:r>
      <w:r w:rsidRPr="007552A6">
        <w:tab/>
        <w:t>Introduction</w:t>
      </w:r>
      <w:bookmarkEnd w:id="219"/>
      <w:bookmarkEnd w:id="220"/>
      <w:bookmarkEnd w:id="221"/>
      <w:bookmarkEnd w:id="222"/>
      <w:bookmarkEnd w:id="223"/>
      <w:bookmarkEnd w:id="224"/>
      <w:bookmarkEnd w:id="225"/>
      <w:bookmarkEnd w:id="226"/>
      <w:bookmarkEnd w:id="227"/>
    </w:p>
    <w:p w14:paraId="1AAF398E" w14:textId="7AF8D37D" w:rsidR="00391F61" w:rsidRPr="007552A6" w:rsidRDefault="00391F61" w:rsidP="00391F61">
      <w:pPr>
        <w:rPr>
          <w:noProof/>
          <w:lang w:eastAsia="zh-CN"/>
        </w:rPr>
      </w:pPr>
      <w:bookmarkStart w:id="228"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29" w:name="_Toc67903516"/>
      <w:bookmarkStart w:id="230" w:name="_Toc35971392"/>
      <w:bookmarkStart w:id="231" w:name="_Toc112771048"/>
      <w:bookmarkStart w:id="232" w:name="_Toc122090153"/>
      <w:bookmarkStart w:id="233" w:name="_Toc138349405"/>
      <w:bookmarkStart w:id="234" w:name="_Toc153880723"/>
      <w:bookmarkStart w:id="235" w:name="_Toc169753121"/>
      <w:bookmarkStart w:id="236" w:name="_Toc199263456"/>
      <w:r w:rsidRPr="007552A6">
        <w:t>6.1.2</w:t>
      </w:r>
      <w:r w:rsidRPr="007552A6">
        <w:tab/>
        <w:t>Usage of HTTP</w:t>
      </w:r>
      <w:bookmarkEnd w:id="228"/>
      <w:bookmarkEnd w:id="229"/>
      <w:bookmarkEnd w:id="230"/>
      <w:bookmarkEnd w:id="231"/>
      <w:bookmarkEnd w:id="232"/>
      <w:bookmarkEnd w:id="233"/>
      <w:bookmarkEnd w:id="234"/>
      <w:bookmarkEnd w:id="235"/>
      <w:bookmarkEnd w:id="236"/>
    </w:p>
    <w:p w14:paraId="32B87BE1" w14:textId="77777777" w:rsidR="00391F61" w:rsidRPr="007552A6" w:rsidRDefault="00391F61" w:rsidP="00391F61">
      <w:pPr>
        <w:pStyle w:val="Heading4"/>
      </w:pPr>
      <w:bookmarkStart w:id="237" w:name="_Toc67903517"/>
      <w:bookmarkStart w:id="238" w:name="_Toc35971393"/>
      <w:bookmarkStart w:id="239" w:name="_Toc510696601"/>
      <w:bookmarkStart w:id="240" w:name="_Toc112771049"/>
      <w:bookmarkStart w:id="241" w:name="_Toc122090154"/>
      <w:bookmarkStart w:id="242" w:name="_Toc138349406"/>
      <w:bookmarkStart w:id="243" w:name="_Toc153880724"/>
      <w:bookmarkStart w:id="244" w:name="_Toc169753122"/>
      <w:bookmarkStart w:id="245" w:name="_Toc199263457"/>
      <w:r w:rsidRPr="007552A6">
        <w:t>6.1.2.1</w:t>
      </w:r>
      <w:r w:rsidRPr="007552A6">
        <w:tab/>
        <w:t>General</w:t>
      </w:r>
      <w:bookmarkEnd w:id="237"/>
      <w:bookmarkEnd w:id="238"/>
      <w:bookmarkEnd w:id="239"/>
      <w:bookmarkEnd w:id="240"/>
      <w:bookmarkEnd w:id="241"/>
      <w:bookmarkEnd w:id="242"/>
      <w:bookmarkEnd w:id="243"/>
      <w:bookmarkEnd w:id="244"/>
      <w:bookmarkEnd w:id="245"/>
    </w:p>
    <w:p w14:paraId="2F9CFB0B" w14:textId="30B9F37B" w:rsidR="00391F61" w:rsidRPr="007552A6" w:rsidRDefault="00391F61" w:rsidP="00391F61">
      <w:pPr>
        <w:rPr>
          <w:noProof/>
        </w:rPr>
      </w:pPr>
      <w:bookmarkStart w:id="246"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47" w:name="_Toc67903518"/>
      <w:bookmarkStart w:id="248" w:name="_Toc35971394"/>
      <w:bookmarkStart w:id="249" w:name="_Toc112771050"/>
      <w:bookmarkStart w:id="250" w:name="_Toc122090155"/>
      <w:bookmarkStart w:id="251" w:name="_Toc138349407"/>
      <w:bookmarkStart w:id="252" w:name="_Toc153880725"/>
      <w:bookmarkStart w:id="253" w:name="_Toc169753123"/>
      <w:bookmarkStart w:id="254" w:name="_Toc199263458"/>
      <w:r w:rsidRPr="007552A6">
        <w:t>6.1.2.2</w:t>
      </w:r>
      <w:r w:rsidRPr="007552A6">
        <w:tab/>
        <w:t>HTTP standard headers</w:t>
      </w:r>
      <w:bookmarkEnd w:id="246"/>
      <w:bookmarkEnd w:id="247"/>
      <w:bookmarkEnd w:id="248"/>
      <w:bookmarkEnd w:id="249"/>
      <w:bookmarkEnd w:id="250"/>
      <w:bookmarkEnd w:id="251"/>
      <w:bookmarkEnd w:id="252"/>
      <w:bookmarkEnd w:id="253"/>
      <w:bookmarkEnd w:id="254"/>
    </w:p>
    <w:p w14:paraId="1D8250D7" w14:textId="77777777" w:rsidR="00391F61" w:rsidRPr="007552A6" w:rsidRDefault="00391F61" w:rsidP="00391F61">
      <w:pPr>
        <w:pStyle w:val="Heading5"/>
        <w:rPr>
          <w:lang w:eastAsia="zh-CN"/>
        </w:rPr>
      </w:pPr>
      <w:bookmarkStart w:id="255" w:name="_Toc67903519"/>
      <w:bookmarkStart w:id="256" w:name="_Toc35971395"/>
      <w:bookmarkStart w:id="257" w:name="_Toc510696603"/>
      <w:bookmarkStart w:id="258" w:name="_Toc112771051"/>
      <w:bookmarkStart w:id="259" w:name="_Toc122090156"/>
      <w:bookmarkStart w:id="260" w:name="_Toc138349408"/>
      <w:bookmarkStart w:id="261" w:name="_Toc153880726"/>
      <w:bookmarkStart w:id="262" w:name="_Toc169753124"/>
      <w:bookmarkStart w:id="263" w:name="_Toc199263459"/>
      <w:r w:rsidRPr="007552A6">
        <w:t>6.1.2.2.1</w:t>
      </w:r>
      <w:r w:rsidRPr="007552A6">
        <w:rPr>
          <w:lang w:eastAsia="zh-CN"/>
        </w:rPr>
        <w:tab/>
        <w:t>General</w:t>
      </w:r>
      <w:bookmarkEnd w:id="255"/>
      <w:bookmarkEnd w:id="256"/>
      <w:bookmarkEnd w:id="257"/>
      <w:bookmarkEnd w:id="258"/>
      <w:bookmarkEnd w:id="259"/>
      <w:bookmarkEnd w:id="260"/>
      <w:bookmarkEnd w:id="261"/>
      <w:bookmarkEnd w:id="262"/>
      <w:bookmarkEnd w:id="263"/>
    </w:p>
    <w:p w14:paraId="2B641BF4" w14:textId="77777777" w:rsidR="00391F61" w:rsidRPr="007552A6" w:rsidRDefault="00391F61" w:rsidP="00391F61">
      <w:pPr>
        <w:rPr>
          <w:noProof/>
          <w:lang w:eastAsia="en-GB"/>
        </w:rPr>
      </w:pPr>
      <w:bookmarkStart w:id="264"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5" w:name="_Toc67903520"/>
      <w:bookmarkStart w:id="266" w:name="_Toc35971396"/>
      <w:bookmarkStart w:id="267" w:name="_Toc112771052"/>
      <w:bookmarkStart w:id="268" w:name="_Toc122090157"/>
      <w:bookmarkStart w:id="269" w:name="_Toc138349409"/>
      <w:bookmarkStart w:id="270" w:name="_Toc153880727"/>
      <w:bookmarkStart w:id="271" w:name="_Toc169753125"/>
      <w:bookmarkStart w:id="272" w:name="_Toc199263460"/>
      <w:r w:rsidRPr="007552A6">
        <w:t>6.1.2.2.2</w:t>
      </w:r>
      <w:r w:rsidRPr="007552A6">
        <w:tab/>
        <w:t>Content type</w:t>
      </w:r>
      <w:bookmarkEnd w:id="264"/>
      <w:bookmarkEnd w:id="265"/>
      <w:bookmarkEnd w:id="266"/>
      <w:bookmarkEnd w:id="267"/>
      <w:bookmarkEnd w:id="268"/>
      <w:bookmarkEnd w:id="269"/>
      <w:bookmarkEnd w:id="270"/>
      <w:bookmarkEnd w:id="271"/>
      <w:bookmarkEnd w:id="272"/>
    </w:p>
    <w:p w14:paraId="2BB915C0" w14:textId="77777777" w:rsidR="00391F61" w:rsidRPr="007552A6" w:rsidRDefault="00391F61" w:rsidP="00391F61">
      <w:bookmarkStart w:id="273"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74" w:name="_Toc67903521"/>
      <w:bookmarkStart w:id="275" w:name="_Toc35971397"/>
      <w:bookmarkStart w:id="276" w:name="_Toc112771053"/>
      <w:bookmarkStart w:id="277" w:name="_Toc122090158"/>
      <w:bookmarkStart w:id="278" w:name="_Toc138349410"/>
      <w:bookmarkStart w:id="279" w:name="_Toc153880728"/>
      <w:bookmarkStart w:id="280" w:name="_Toc169753126"/>
      <w:bookmarkStart w:id="281" w:name="_Toc199263461"/>
      <w:r w:rsidRPr="007552A6">
        <w:t>6.1.2.3</w:t>
      </w:r>
      <w:r w:rsidRPr="007552A6">
        <w:tab/>
        <w:t>HTTP custom headers</w:t>
      </w:r>
      <w:bookmarkEnd w:id="273"/>
      <w:bookmarkEnd w:id="274"/>
      <w:bookmarkEnd w:id="275"/>
      <w:bookmarkEnd w:id="276"/>
      <w:bookmarkEnd w:id="277"/>
      <w:bookmarkEnd w:id="278"/>
      <w:bookmarkEnd w:id="279"/>
      <w:bookmarkEnd w:id="280"/>
      <w:bookmarkEnd w:id="281"/>
    </w:p>
    <w:p w14:paraId="15BA9A7D" w14:textId="77777777" w:rsidR="00391F61" w:rsidRPr="007552A6" w:rsidRDefault="00391F61" w:rsidP="00391F61">
      <w:pPr>
        <w:rPr>
          <w:noProof/>
        </w:rPr>
      </w:pPr>
      <w:bookmarkStart w:id="282" w:name="_Toc510696606"/>
      <w:bookmarkStart w:id="283" w:name="_Toc492974840"/>
      <w:bookmarkStart w:id="284" w:name="_Toc492973142"/>
      <w:bookmarkStart w:id="285" w:name="_Toc492972922"/>
      <w:bookmarkStart w:id="286" w:name="_Toc492967834"/>
      <w:bookmarkStart w:id="287" w:name="_Toc492900032"/>
      <w:bookmarkStart w:id="288" w:name="_Toc492899753"/>
      <w:bookmarkStart w:id="289"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90" w:name="_Toc67903522"/>
      <w:bookmarkStart w:id="291" w:name="_Toc35971398"/>
      <w:bookmarkStart w:id="292" w:name="_Toc510696607"/>
      <w:bookmarkStart w:id="293" w:name="_Toc112771054"/>
      <w:bookmarkStart w:id="294" w:name="_Toc122090159"/>
      <w:bookmarkStart w:id="295" w:name="_Toc138349411"/>
      <w:bookmarkStart w:id="296" w:name="_Toc153880729"/>
      <w:bookmarkStart w:id="297" w:name="_Toc169753127"/>
      <w:bookmarkStart w:id="298" w:name="_Toc199263462"/>
      <w:bookmarkEnd w:id="282"/>
      <w:bookmarkEnd w:id="283"/>
      <w:bookmarkEnd w:id="284"/>
      <w:bookmarkEnd w:id="285"/>
      <w:bookmarkEnd w:id="286"/>
      <w:bookmarkEnd w:id="287"/>
      <w:bookmarkEnd w:id="288"/>
      <w:bookmarkEnd w:id="289"/>
      <w:r w:rsidRPr="007552A6">
        <w:t>6.1.3</w:t>
      </w:r>
      <w:r w:rsidRPr="007552A6">
        <w:tab/>
        <w:t>Resources</w:t>
      </w:r>
      <w:bookmarkEnd w:id="290"/>
      <w:bookmarkEnd w:id="291"/>
      <w:bookmarkEnd w:id="292"/>
      <w:bookmarkEnd w:id="293"/>
      <w:bookmarkEnd w:id="294"/>
      <w:bookmarkEnd w:id="295"/>
      <w:bookmarkEnd w:id="296"/>
      <w:bookmarkEnd w:id="297"/>
      <w:bookmarkEnd w:id="298"/>
    </w:p>
    <w:p w14:paraId="1DDE6CCF" w14:textId="77777777" w:rsidR="00391F61" w:rsidRPr="007552A6" w:rsidRDefault="00391F61" w:rsidP="00391F61">
      <w:pPr>
        <w:pStyle w:val="Heading4"/>
      </w:pPr>
      <w:bookmarkStart w:id="299" w:name="_Toc67903523"/>
      <w:bookmarkStart w:id="300" w:name="_Toc35971399"/>
      <w:bookmarkStart w:id="301" w:name="_Toc510696608"/>
      <w:bookmarkStart w:id="302" w:name="_Toc112771055"/>
      <w:bookmarkStart w:id="303" w:name="_Toc122090160"/>
      <w:bookmarkStart w:id="304" w:name="_Toc138349412"/>
      <w:bookmarkStart w:id="305" w:name="_Toc153880730"/>
      <w:bookmarkStart w:id="306" w:name="_Toc169753128"/>
      <w:bookmarkStart w:id="307" w:name="_Toc199263463"/>
      <w:bookmarkStart w:id="308" w:name="_Toc67903524"/>
      <w:bookmarkStart w:id="309" w:name="_Toc35971400"/>
      <w:bookmarkStart w:id="310" w:name="_Toc510696609"/>
      <w:r w:rsidRPr="007552A6">
        <w:t>6.1.3.1</w:t>
      </w:r>
      <w:r w:rsidRPr="007552A6">
        <w:tab/>
        <w:t>Overview</w:t>
      </w:r>
      <w:bookmarkEnd w:id="299"/>
      <w:bookmarkEnd w:id="300"/>
      <w:bookmarkEnd w:id="301"/>
      <w:bookmarkEnd w:id="302"/>
      <w:bookmarkEnd w:id="303"/>
      <w:bookmarkEnd w:id="304"/>
      <w:bookmarkEnd w:id="305"/>
      <w:bookmarkEnd w:id="306"/>
      <w:bookmarkEnd w:id="307"/>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4pt;height:214.25pt" o:ole="">
            <v:imagedata r:id="rId21" o:title=""/>
          </v:shape>
          <o:OLEObject Type="Embed" ProgID="Visio.Drawing.15" ShapeID="_x0000_i1030" DrawAspect="Content" ObjectID="_1809876797"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1" w:name="_Toc112771056"/>
      <w:bookmarkStart w:id="312" w:name="_Toc122090161"/>
      <w:bookmarkStart w:id="313" w:name="_Toc138349413"/>
      <w:bookmarkStart w:id="314" w:name="_Toc153880731"/>
      <w:bookmarkStart w:id="315" w:name="_Toc169753129"/>
      <w:bookmarkStart w:id="316" w:name="_Toc199263464"/>
      <w:r w:rsidRPr="007552A6">
        <w:t>6.1.3.2</w:t>
      </w:r>
      <w:r w:rsidRPr="007552A6">
        <w:tab/>
        <w:t xml:space="preserve">Resource: </w:t>
      </w:r>
      <w:r w:rsidR="00457A6F" w:rsidRPr="007552A6">
        <w:t>Prose Keys</w:t>
      </w:r>
      <w:bookmarkEnd w:id="308"/>
      <w:bookmarkEnd w:id="309"/>
      <w:bookmarkEnd w:id="310"/>
      <w:bookmarkEnd w:id="311"/>
      <w:bookmarkEnd w:id="312"/>
      <w:bookmarkEnd w:id="313"/>
      <w:bookmarkEnd w:id="314"/>
      <w:bookmarkEnd w:id="315"/>
      <w:bookmarkEnd w:id="316"/>
    </w:p>
    <w:p w14:paraId="5DFC1B8C" w14:textId="77777777" w:rsidR="00391F61" w:rsidRPr="007552A6" w:rsidRDefault="00391F61" w:rsidP="00391F61">
      <w:pPr>
        <w:pStyle w:val="Heading5"/>
      </w:pPr>
      <w:bookmarkStart w:id="317" w:name="_Toc67903525"/>
      <w:bookmarkStart w:id="318" w:name="_Toc35971401"/>
      <w:bookmarkStart w:id="319" w:name="_Toc510696610"/>
      <w:bookmarkStart w:id="320" w:name="_Toc112771057"/>
      <w:bookmarkStart w:id="321" w:name="_Toc122090162"/>
      <w:bookmarkStart w:id="322" w:name="_Toc138349414"/>
      <w:bookmarkStart w:id="323" w:name="_Toc153880732"/>
      <w:bookmarkStart w:id="324" w:name="_Toc169753130"/>
      <w:bookmarkStart w:id="325" w:name="_Toc199263465"/>
      <w:r w:rsidRPr="007552A6">
        <w:t>6.1.3.2.1</w:t>
      </w:r>
      <w:r w:rsidRPr="007552A6">
        <w:tab/>
        <w:t>Description</w:t>
      </w:r>
      <w:bookmarkEnd w:id="317"/>
      <w:bookmarkEnd w:id="318"/>
      <w:bookmarkEnd w:id="319"/>
      <w:bookmarkEnd w:id="320"/>
      <w:bookmarkEnd w:id="321"/>
      <w:bookmarkEnd w:id="322"/>
      <w:bookmarkEnd w:id="323"/>
      <w:bookmarkEnd w:id="324"/>
      <w:bookmarkEnd w:id="325"/>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6" w:name="_Toc67903526"/>
      <w:bookmarkStart w:id="327" w:name="_Toc35971402"/>
      <w:bookmarkStart w:id="328" w:name="_Toc112771058"/>
      <w:bookmarkStart w:id="329" w:name="_Toc122090163"/>
      <w:bookmarkStart w:id="330" w:name="_Toc138349415"/>
      <w:bookmarkStart w:id="331" w:name="_Toc153880733"/>
      <w:bookmarkStart w:id="332" w:name="_Toc169753131"/>
      <w:bookmarkStart w:id="333" w:name="_Toc199263466"/>
      <w:bookmarkStart w:id="334" w:name="_Toc67903527"/>
      <w:bookmarkStart w:id="335" w:name="_Toc35971403"/>
      <w:bookmarkStart w:id="336" w:name="_Toc510696612"/>
      <w:r w:rsidRPr="007552A6">
        <w:t>6.1.3.2.2</w:t>
      </w:r>
      <w:r w:rsidRPr="007552A6">
        <w:tab/>
        <w:t>Resource Definition</w:t>
      </w:r>
      <w:bookmarkEnd w:id="326"/>
      <w:bookmarkEnd w:id="327"/>
      <w:bookmarkEnd w:id="328"/>
      <w:bookmarkEnd w:id="329"/>
      <w:bookmarkEnd w:id="330"/>
      <w:bookmarkEnd w:id="331"/>
      <w:bookmarkEnd w:id="332"/>
      <w:bookmarkEnd w:id="333"/>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37" w:name="_Toc112771059"/>
      <w:bookmarkStart w:id="338" w:name="_Toc122090164"/>
      <w:bookmarkStart w:id="339" w:name="_Toc138349416"/>
      <w:bookmarkStart w:id="340" w:name="_Toc153880734"/>
      <w:bookmarkStart w:id="341" w:name="_Toc169753132"/>
      <w:bookmarkStart w:id="342" w:name="_Toc199263467"/>
      <w:r w:rsidRPr="007552A6">
        <w:t>6.1.3.2.3</w:t>
      </w:r>
      <w:r w:rsidRPr="007552A6">
        <w:tab/>
        <w:t>Resource Standard Methods</w:t>
      </w:r>
      <w:bookmarkEnd w:id="334"/>
      <w:bookmarkEnd w:id="335"/>
      <w:bookmarkEnd w:id="336"/>
      <w:bookmarkEnd w:id="337"/>
      <w:bookmarkEnd w:id="338"/>
      <w:bookmarkEnd w:id="339"/>
      <w:bookmarkEnd w:id="340"/>
      <w:bookmarkEnd w:id="341"/>
      <w:bookmarkEnd w:id="342"/>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3" w:name="_Toc67903528"/>
      <w:bookmarkStart w:id="344" w:name="_Toc35971406"/>
      <w:bookmarkStart w:id="345" w:name="_Toc510696615"/>
      <w:bookmarkStart w:id="346" w:name="_Toc112771060"/>
      <w:bookmarkStart w:id="347" w:name="_Toc122090165"/>
      <w:bookmarkStart w:id="348" w:name="_Toc138349417"/>
      <w:bookmarkStart w:id="349" w:name="_Toc153880735"/>
      <w:bookmarkStart w:id="350" w:name="_Toc169753133"/>
      <w:bookmarkStart w:id="351" w:name="_Toc199263468"/>
      <w:bookmarkStart w:id="352" w:name="_Toc67903546"/>
      <w:bookmarkStart w:id="353" w:name="_Toc35971430"/>
      <w:bookmarkStart w:id="354" w:name="_Toc510696635"/>
      <w:r w:rsidRPr="007552A6">
        <w:t>6.1.3.2.4</w:t>
      </w:r>
      <w:r w:rsidRPr="007552A6">
        <w:tab/>
        <w:t>Resource Custom Operations</w:t>
      </w:r>
      <w:bookmarkEnd w:id="343"/>
      <w:bookmarkEnd w:id="344"/>
      <w:bookmarkEnd w:id="345"/>
      <w:bookmarkEnd w:id="346"/>
      <w:bookmarkEnd w:id="347"/>
      <w:bookmarkEnd w:id="348"/>
      <w:bookmarkEnd w:id="349"/>
      <w:bookmarkEnd w:id="350"/>
      <w:bookmarkEnd w:id="351"/>
    </w:p>
    <w:p w14:paraId="5C3BE9FB" w14:textId="77777777" w:rsidR="00391F61" w:rsidRPr="007552A6" w:rsidRDefault="00391F61" w:rsidP="00391F61">
      <w:pPr>
        <w:pStyle w:val="H6"/>
      </w:pPr>
      <w:bookmarkStart w:id="355" w:name="_Toc35971407"/>
      <w:bookmarkStart w:id="356" w:name="_Toc510696616"/>
      <w:r w:rsidRPr="007552A6">
        <w:t>6.1.3.2.4.1</w:t>
      </w:r>
      <w:r w:rsidRPr="007552A6">
        <w:tab/>
        <w:t>Overview</w:t>
      </w:r>
      <w:bookmarkEnd w:id="355"/>
      <w:bookmarkEnd w:id="356"/>
    </w:p>
    <w:p w14:paraId="018C3354" w14:textId="77777777" w:rsidR="00391F61" w:rsidRPr="007552A6" w:rsidRDefault="00391F61" w:rsidP="00391F61">
      <w:pPr>
        <w:pStyle w:val="TH"/>
      </w:pPr>
      <w:bookmarkStart w:id="357"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58" w:name="_Toc35971408"/>
      <w:r w:rsidRPr="007552A6">
        <w:t>6.1.3.2.4.2</w:t>
      </w:r>
      <w:r w:rsidRPr="007552A6">
        <w:tab/>
        <w:t xml:space="preserve">Operation: </w:t>
      </w:r>
      <w:r w:rsidR="008763CC" w:rsidRPr="007552A6">
        <w:t>register</w:t>
      </w:r>
      <w:bookmarkEnd w:id="357"/>
      <w:bookmarkEnd w:id="358"/>
    </w:p>
    <w:p w14:paraId="0F866CC4" w14:textId="77777777" w:rsidR="00391F61" w:rsidRPr="007552A6" w:rsidRDefault="00391F61" w:rsidP="00391F61">
      <w:pPr>
        <w:pStyle w:val="H6"/>
      </w:pPr>
      <w:bookmarkStart w:id="359" w:name="_Toc35971409"/>
      <w:bookmarkStart w:id="360" w:name="_Toc510696618"/>
      <w:r w:rsidRPr="007552A6">
        <w:t>6.1.3.2.4.2.1</w:t>
      </w:r>
      <w:r w:rsidRPr="007552A6">
        <w:tab/>
        <w:t>Description</w:t>
      </w:r>
      <w:bookmarkEnd w:id="359"/>
      <w:bookmarkEnd w:id="360"/>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1" w:name="_Toc35971410"/>
      <w:bookmarkStart w:id="362" w:name="_Toc510696619"/>
      <w:r w:rsidRPr="007552A6">
        <w:t>6.1.3.2.4.2.2</w:t>
      </w:r>
      <w:r w:rsidRPr="007552A6">
        <w:tab/>
        <w:t>Operation Definition</w:t>
      </w:r>
      <w:bookmarkEnd w:id="361"/>
      <w:bookmarkEnd w:id="362"/>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3" w:name="_Toc35971411"/>
      <w:bookmarkStart w:id="364" w:name="_Toc510696620"/>
      <w:r w:rsidRPr="007552A6">
        <w:t>6.1.3.2.4.3</w:t>
      </w:r>
      <w:r w:rsidRPr="007552A6">
        <w:tab/>
        <w:t xml:space="preserve">Operation: </w:t>
      </w:r>
      <w:r w:rsidR="00A36F4F" w:rsidRPr="007552A6">
        <w:t>retrieve</w:t>
      </w:r>
      <w:bookmarkEnd w:id="363"/>
      <w:bookmarkEnd w:id="364"/>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5" w:name="_Toc67903530"/>
      <w:bookmarkStart w:id="366" w:name="_Toc35971413"/>
      <w:bookmarkStart w:id="367" w:name="_Toc510696622"/>
      <w:bookmarkStart w:id="368" w:name="_Toc112771061"/>
      <w:bookmarkStart w:id="369" w:name="_Toc122090166"/>
      <w:bookmarkStart w:id="370" w:name="_Toc138349418"/>
      <w:bookmarkStart w:id="371" w:name="_Toc153880736"/>
      <w:bookmarkStart w:id="372" w:name="_Toc169753134"/>
      <w:bookmarkStart w:id="373" w:name="_Toc199263469"/>
      <w:r w:rsidRPr="007552A6">
        <w:t>6.1.4</w:t>
      </w:r>
      <w:r w:rsidRPr="007552A6">
        <w:tab/>
        <w:t>Custom Operations without associated resources</w:t>
      </w:r>
      <w:bookmarkEnd w:id="365"/>
      <w:bookmarkEnd w:id="366"/>
      <w:bookmarkEnd w:id="367"/>
      <w:bookmarkEnd w:id="368"/>
      <w:bookmarkEnd w:id="369"/>
      <w:bookmarkEnd w:id="370"/>
      <w:bookmarkEnd w:id="371"/>
      <w:bookmarkEnd w:id="372"/>
      <w:bookmarkEnd w:id="373"/>
    </w:p>
    <w:p w14:paraId="610D06F6" w14:textId="77777777" w:rsidR="00A7461F" w:rsidRPr="007552A6" w:rsidRDefault="00A7461F" w:rsidP="00A7461F">
      <w:bookmarkStart w:id="374" w:name="_Toc67903531"/>
      <w:bookmarkStart w:id="375" w:name="_Toc35971414"/>
      <w:bookmarkStart w:id="376"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77" w:name="_Toc67903536"/>
      <w:bookmarkStart w:id="378" w:name="_Toc35971419"/>
      <w:bookmarkStart w:id="379" w:name="_Toc510696628"/>
      <w:bookmarkStart w:id="380" w:name="_Toc112771062"/>
      <w:bookmarkStart w:id="381" w:name="_Toc122090167"/>
      <w:bookmarkStart w:id="382" w:name="_Toc138349419"/>
      <w:bookmarkStart w:id="383" w:name="_Toc153880737"/>
      <w:bookmarkStart w:id="384" w:name="_Toc169753135"/>
      <w:bookmarkStart w:id="385" w:name="_Toc199263470"/>
      <w:bookmarkEnd w:id="374"/>
      <w:bookmarkEnd w:id="375"/>
      <w:bookmarkEnd w:id="376"/>
      <w:r w:rsidRPr="007552A6">
        <w:t>6.1.5</w:t>
      </w:r>
      <w:r w:rsidRPr="007552A6">
        <w:tab/>
        <w:t>Notifications</w:t>
      </w:r>
      <w:bookmarkEnd w:id="377"/>
      <w:bookmarkEnd w:id="378"/>
      <w:bookmarkEnd w:id="379"/>
      <w:bookmarkEnd w:id="380"/>
      <w:bookmarkEnd w:id="381"/>
      <w:bookmarkEnd w:id="382"/>
      <w:bookmarkEnd w:id="383"/>
      <w:bookmarkEnd w:id="384"/>
      <w:bookmarkEnd w:id="385"/>
    </w:p>
    <w:p w14:paraId="6A60DC1C" w14:textId="77777777" w:rsidR="009F5B30" w:rsidRPr="007552A6" w:rsidRDefault="009F5B30" w:rsidP="009F5B30">
      <w:pPr>
        <w:rPr>
          <w:lang w:eastAsia="zh-CN"/>
        </w:rPr>
      </w:pPr>
      <w:bookmarkStart w:id="386" w:name="_Toc67903537"/>
      <w:bookmarkStart w:id="387" w:name="_Toc35971420"/>
      <w:bookmarkStart w:id="388" w:name="_Toc510696629"/>
      <w:r w:rsidRPr="007552A6">
        <w:t>There is no notification defined for Npanf_ProseKey service.</w:t>
      </w:r>
    </w:p>
    <w:p w14:paraId="066F1EF0" w14:textId="77777777" w:rsidR="00391F61" w:rsidRPr="007552A6" w:rsidRDefault="00391F61" w:rsidP="00391F61">
      <w:pPr>
        <w:pStyle w:val="Heading3"/>
      </w:pPr>
      <w:bookmarkStart w:id="389" w:name="_Toc510696632"/>
      <w:bookmarkStart w:id="390" w:name="_Toc67903543"/>
      <w:bookmarkStart w:id="391" w:name="_Toc35971427"/>
      <w:bookmarkStart w:id="392" w:name="_Toc112771063"/>
      <w:bookmarkStart w:id="393" w:name="_Toc122090168"/>
      <w:bookmarkStart w:id="394" w:name="_Toc138349420"/>
      <w:bookmarkStart w:id="395" w:name="_Toc153880738"/>
      <w:bookmarkStart w:id="396" w:name="_Toc169753136"/>
      <w:bookmarkStart w:id="397" w:name="_Toc199263471"/>
      <w:bookmarkEnd w:id="386"/>
      <w:bookmarkEnd w:id="387"/>
      <w:bookmarkEnd w:id="388"/>
      <w:r w:rsidRPr="007552A6">
        <w:t>6.1.6</w:t>
      </w:r>
      <w:r w:rsidRPr="007552A6">
        <w:tab/>
        <w:t>Data Model</w:t>
      </w:r>
      <w:bookmarkEnd w:id="389"/>
      <w:bookmarkEnd w:id="390"/>
      <w:bookmarkEnd w:id="391"/>
      <w:bookmarkEnd w:id="392"/>
      <w:bookmarkEnd w:id="393"/>
      <w:bookmarkEnd w:id="394"/>
      <w:bookmarkEnd w:id="395"/>
      <w:bookmarkEnd w:id="396"/>
      <w:bookmarkEnd w:id="397"/>
    </w:p>
    <w:p w14:paraId="700297EE" w14:textId="77777777" w:rsidR="00391F61" w:rsidRPr="007552A6" w:rsidRDefault="00391F61" w:rsidP="00391F61">
      <w:pPr>
        <w:pStyle w:val="Heading4"/>
      </w:pPr>
      <w:bookmarkStart w:id="398" w:name="_Toc67903544"/>
      <w:bookmarkStart w:id="399" w:name="_Toc35971428"/>
      <w:bookmarkStart w:id="400" w:name="_Toc510696633"/>
      <w:bookmarkStart w:id="401" w:name="_Toc112771064"/>
      <w:bookmarkStart w:id="402" w:name="_Toc122090169"/>
      <w:bookmarkStart w:id="403" w:name="_Toc138349421"/>
      <w:bookmarkStart w:id="404" w:name="_Toc153880739"/>
      <w:bookmarkStart w:id="405" w:name="_Toc169753137"/>
      <w:bookmarkStart w:id="406" w:name="_Toc199263472"/>
      <w:bookmarkStart w:id="407" w:name="_Toc67903545"/>
      <w:bookmarkStart w:id="408" w:name="_Toc35971429"/>
      <w:bookmarkStart w:id="409" w:name="_Toc510696634"/>
      <w:r w:rsidRPr="007552A6">
        <w:t>6.1.6.1</w:t>
      </w:r>
      <w:r w:rsidRPr="007552A6">
        <w:tab/>
        <w:t>General</w:t>
      </w:r>
      <w:bookmarkEnd w:id="398"/>
      <w:bookmarkEnd w:id="399"/>
      <w:bookmarkEnd w:id="400"/>
      <w:bookmarkEnd w:id="401"/>
      <w:bookmarkEnd w:id="402"/>
      <w:bookmarkEnd w:id="403"/>
      <w:bookmarkEnd w:id="404"/>
      <w:bookmarkEnd w:id="405"/>
      <w:bookmarkEnd w:id="406"/>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10" w:name="_Toc112771065"/>
      <w:bookmarkStart w:id="411" w:name="_Toc122090170"/>
      <w:bookmarkStart w:id="412" w:name="_Toc138349422"/>
      <w:bookmarkStart w:id="413" w:name="_Toc153880740"/>
      <w:bookmarkStart w:id="414" w:name="_Toc169753138"/>
      <w:bookmarkStart w:id="415" w:name="_Toc199263473"/>
      <w:r w:rsidRPr="007552A6">
        <w:rPr>
          <w:lang w:val="en-US"/>
        </w:rPr>
        <w:t>6.1.6.2</w:t>
      </w:r>
      <w:r w:rsidRPr="007552A6">
        <w:rPr>
          <w:lang w:val="en-US"/>
        </w:rPr>
        <w:tab/>
        <w:t>Structured data types</w:t>
      </w:r>
      <w:bookmarkEnd w:id="407"/>
      <w:bookmarkEnd w:id="408"/>
      <w:bookmarkEnd w:id="409"/>
      <w:bookmarkEnd w:id="410"/>
      <w:bookmarkEnd w:id="411"/>
      <w:bookmarkEnd w:id="412"/>
      <w:bookmarkEnd w:id="413"/>
      <w:bookmarkEnd w:id="414"/>
      <w:bookmarkEnd w:id="415"/>
    </w:p>
    <w:p w14:paraId="2DB65DFB" w14:textId="77777777" w:rsidR="00391F61" w:rsidRPr="007552A6" w:rsidRDefault="00391F61" w:rsidP="00391F61">
      <w:pPr>
        <w:pStyle w:val="Heading5"/>
      </w:pPr>
      <w:bookmarkStart w:id="416" w:name="_Toc112771066"/>
      <w:bookmarkStart w:id="417" w:name="_Toc122090171"/>
      <w:bookmarkStart w:id="418" w:name="_Toc138349423"/>
      <w:bookmarkStart w:id="419" w:name="_Toc153880741"/>
      <w:bookmarkStart w:id="420" w:name="_Toc169753139"/>
      <w:bookmarkStart w:id="421" w:name="_Toc199263474"/>
      <w:r w:rsidRPr="007552A6">
        <w:t>6.1.6.2.1</w:t>
      </w:r>
      <w:r w:rsidRPr="007552A6">
        <w:tab/>
        <w:t>Introduction</w:t>
      </w:r>
      <w:bookmarkEnd w:id="352"/>
      <w:bookmarkEnd w:id="353"/>
      <w:bookmarkEnd w:id="354"/>
      <w:bookmarkEnd w:id="416"/>
      <w:bookmarkEnd w:id="417"/>
      <w:bookmarkEnd w:id="418"/>
      <w:bookmarkEnd w:id="419"/>
      <w:bookmarkEnd w:id="420"/>
      <w:bookmarkEnd w:id="421"/>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2" w:name="_Toc112771067"/>
      <w:bookmarkStart w:id="423" w:name="_Toc67903547"/>
      <w:bookmarkStart w:id="424" w:name="_Toc35971431"/>
      <w:bookmarkStart w:id="425" w:name="_Toc510696636"/>
      <w:bookmarkStart w:id="426" w:name="_Toc122090172"/>
      <w:bookmarkStart w:id="427" w:name="_Toc138349424"/>
      <w:bookmarkStart w:id="428" w:name="_Toc153880742"/>
      <w:bookmarkStart w:id="429" w:name="_Toc169753140"/>
      <w:bookmarkStart w:id="430" w:name="_Toc199263475"/>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22"/>
      <w:bookmarkEnd w:id="423"/>
      <w:bookmarkEnd w:id="424"/>
      <w:bookmarkEnd w:id="425"/>
      <w:bookmarkEnd w:id="426"/>
      <w:bookmarkEnd w:id="427"/>
      <w:bookmarkEnd w:id="428"/>
      <w:bookmarkEnd w:id="429"/>
      <w:bookmarkEnd w:id="430"/>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1" w:name="_Toc112771068"/>
      <w:bookmarkStart w:id="432" w:name="_Toc67903548"/>
      <w:bookmarkStart w:id="433" w:name="_Toc35971432"/>
      <w:bookmarkStart w:id="434" w:name="_Toc510696637"/>
      <w:bookmarkStart w:id="435" w:name="_Toc122090173"/>
      <w:bookmarkStart w:id="436" w:name="_Toc138349425"/>
      <w:bookmarkStart w:id="437" w:name="_Toc153880743"/>
      <w:bookmarkStart w:id="438" w:name="_Toc169753141"/>
      <w:bookmarkStart w:id="439" w:name="_Toc199263476"/>
      <w:r w:rsidRPr="007552A6">
        <w:t>6.1.6.2.3</w:t>
      </w:r>
      <w:r w:rsidRPr="007552A6">
        <w:tab/>
        <w:t xml:space="preserve">Type: </w:t>
      </w:r>
      <w:r w:rsidR="006B6807" w:rsidRPr="007552A6">
        <w:t>ProseKeyRequest</w:t>
      </w:r>
      <w:bookmarkEnd w:id="431"/>
      <w:bookmarkEnd w:id="432"/>
      <w:bookmarkEnd w:id="433"/>
      <w:bookmarkEnd w:id="434"/>
      <w:bookmarkEnd w:id="435"/>
      <w:bookmarkEnd w:id="436"/>
      <w:bookmarkEnd w:id="437"/>
      <w:bookmarkEnd w:id="438"/>
      <w:bookmarkEnd w:id="439"/>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40" w:name="_Toc112771069"/>
    </w:p>
    <w:p w14:paraId="3F5C01B6" w14:textId="019D7A54" w:rsidR="00091521" w:rsidRPr="007552A6" w:rsidRDefault="00091521" w:rsidP="00091521">
      <w:pPr>
        <w:pStyle w:val="Heading5"/>
      </w:pPr>
      <w:bookmarkStart w:id="441" w:name="_Toc122090174"/>
      <w:bookmarkStart w:id="442" w:name="_Toc138349426"/>
      <w:bookmarkStart w:id="443" w:name="_Toc153880744"/>
      <w:bookmarkStart w:id="444" w:name="_Toc169753142"/>
      <w:bookmarkStart w:id="445" w:name="_Toc199263477"/>
      <w:r w:rsidRPr="007552A6">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40"/>
      <w:bookmarkEnd w:id="441"/>
      <w:bookmarkEnd w:id="442"/>
      <w:bookmarkEnd w:id="443"/>
      <w:bookmarkEnd w:id="444"/>
      <w:bookmarkEnd w:id="445"/>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6" w:name="_Toc67903549"/>
      <w:bookmarkStart w:id="447" w:name="_Toc35971433"/>
      <w:bookmarkStart w:id="448" w:name="_Toc510696638"/>
      <w:bookmarkStart w:id="449" w:name="_Toc112771070"/>
      <w:bookmarkStart w:id="450" w:name="_Toc122090175"/>
      <w:bookmarkStart w:id="451" w:name="_Toc138349427"/>
      <w:bookmarkStart w:id="452" w:name="_Toc153880745"/>
      <w:bookmarkStart w:id="453" w:name="_Toc169753143"/>
      <w:bookmarkStart w:id="454" w:name="_Toc199263478"/>
      <w:r w:rsidRPr="007552A6">
        <w:rPr>
          <w:lang w:val="en-US"/>
        </w:rPr>
        <w:t>6.1.6.3</w:t>
      </w:r>
      <w:r w:rsidRPr="007552A6">
        <w:rPr>
          <w:lang w:val="en-US"/>
        </w:rPr>
        <w:tab/>
        <w:t>Simple data types and enumerations</w:t>
      </w:r>
      <w:bookmarkEnd w:id="446"/>
      <w:bookmarkEnd w:id="447"/>
      <w:bookmarkEnd w:id="448"/>
      <w:bookmarkEnd w:id="449"/>
      <w:bookmarkEnd w:id="450"/>
      <w:bookmarkEnd w:id="451"/>
      <w:bookmarkEnd w:id="452"/>
      <w:bookmarkEnd w:id="453"/>
      <w:bookmarkEnd w:id="454"/>
    </w:p>
    <w:p w14:paraId="045BA1DA" w14:textId="77777777" w:rsidR="00391F61" w:rsidRPr="007552A6" w:rsidRDefault="00391F61" w:rsidP="00391F61">
      <w:pPr>
        <w:pStyle w:val="Heading5"/>
      </w:pPr>
      <w:bookmarkStart w:id="455" w:name="_Toc67903550"/>
      <w:bookmarkStart w:id="456" w:name="_Toc35971434"/>
      <w:bookmarkStart w:id="457" w:name="_Toc510696639"/>
      <w:bookmarkStart w:id="458" w:name="_Toc112771071"/>
      <w:bookmarkStart w:id="459" w:name="_Toc122090176"/>
      <w:bookmarkStart w:id="460" w:name="_Toc138349428"/>
      <w:bookmarkStart w:id="461" w:name="_Toc153880746"/>
      <w:bookmarkStart w:id="462" w:name="_Toc169753144"/>
      <w:bookmarkStart w:id="463" w:name="_Toc199263479"/>
      <w:r w:rsidRPr="007552A6">
        <w:t>6.1.6.3.1</w:t>
      </w:r>
      <w:r w:rsidRPr="007552A6">
        <w:tab/>
        <w:t>Introduction</w:t>
      </w:r>
      <w:bookmarkEnd w:id="455"/>
      <w:bookmarkEnd w:id="456"/>
      <w:bookmarkEnd w:id="457"/>
      <w:bookmarkEnd w:id="458"/>
      <w:bookmarkEnd w:id="459"/>
      <w:bookmarkEnd w:id="460"/>
      <w:bookmarkEnd w:id="461"/>
      <w:bookmarkEnd w:id="462"/>
      <w:bookmarkEnd w:id="463"/>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4" w:name="_Toc67903551"/>
      <w:bookmarkStart w:id="465" w:name="_Toc35971435"/>
      <w:bookmarkStart w:id="466" w:name="_Toc510696640"/>
      <w:bookmarkStart w:id="467" w:name="_Toc112771072"/>
      <w:bookmarkStart w:id="468" w:name="_Toc122090177"/>
      <w:bookmarkStart w:id="469" w:name="_Toc138349429"/>
      <w:bookmarkStart w:id="470" w:name="_Toc153880747"/>
      <w:bookmarkStart w:id="471" w:name="_Toc169753145"/>
      <w:bookmarkStart w:id="472" w:name="_Toc199263480"/>
      <w:r w:rsidRPr="007552A6">
        <w:t>6.1.6.3.2</w:t>
      </w:r>
      <w:r w:rsidRPr="007552A6">
        <w:tab/>
        <w:t>Simple data types</w:t>
      </w:r>
      <w:bookmarkEnd w:id="464"/>
      <w:bookmarkEnd w:id="465"/>
      <w:bookmarkEnd w:id="466"/>
      <w:bookmarkEnd w:id="467"/>
      <w:bookmarkEnd w:id="468"/>
      <w:bookmarkEnd w:id="469"/>
      <w:bookmarkEnd w:id="470"/>
      <w:bookmarkEnd w:id="471"/>
      <w:bookmarkEnd w:id="472"/>
    </w:p>
    <w:p w14:paraId="0FBB7613" w14:textId="77777777" w:rsidR="00391F61" w:rsidRPr="007552A6" w:rsidRDefault="00391F61" w:rsidP="00391F61">
      <w:bookmarkStart w:id="473" w:name="_Toc67903552"/>
      <w:bookmarkStart w:id="474" w:name="_Toc35971436"/>
      <w:bookmarkStart w:id="475"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6" w:name="_Toc67903554"/>
      <w:bookmarkStart w:id="477" w:name="_Toc35971438"/>
      <w:bookmarkStart w:id="478" w:name="_Toc510696643"/>
      <w:bookmarkStart w:id="479" w:name="_Toc112771073"/>
      <w:bookmarkStart w:id="480" w:name="_Toc122090178"/>
      <w:bookmarkStart w:id="481" w:name="_Toc138349430"/>
      <w:bookmarkStart w:id="482" w:name="_Toc153880748"/>
      <w:bookmarkStart w:id="483" w:name="_Toc169753146"/>
      <w:bookmarkStart w:id="484" w:name="_Toc199263481"/>
      <w:bookmarkEnd w:id="473"/>
      <w:bookmarkEnd w:id="474"/>
      <w:bookmarkEnd w:id="475"/>
      <w:r w:rsidRPr="007552A6">
        <w:rPr>
          <w:lang w:val="en-US"/>
        </w:rPr>
        <w:t>6.1.6.4</w:t>
      </w:r>
      <w:r w:rsidRPr="007552A6">
        <w:rPr>
          <w:lang w:val="en-US"/>
        </w:rPr>
        <w:tab/>
      </w:r>
      <w:r w:rsidRPr="007552A6">
        <w:rPr>
          <w:lang w:eastAsia="zh-CN"/>
        </w:rPr>
        <w:t>Data types describing alternative data types or combinations of data types</w:t>
      </w:r>
      <w:bookmarkEnd w:id="476"/>
      <w:bookmarkEnd w:id="477"/>
      <w:bookmarkEnd w:id="478"/>
      <w:bookmarkEnd w:id="479"/>
      <w:bookmarkEnd w:id="480"/>
      <w:bookmarkEnd w:id="481"/>
      <w:bookmarkEnd w:id="482"/>
      <w:bookmarkEnd w:id="483"/>
      <w:bookmarkEnd w:id="484"/>
    </w:p>
    <w:p w14:paraId="2C355E51" w14:textId="77777777" w:rsidR="00091521" w:rsidRPr="007552A6" w:rsidRDefault="00091521" w:rsidP="00091521">
      <w:pPr>
        <w:rPr>
          <w:lang w:eastAsia="zh-CN"/>
        </w:rPr>
      </w:pPr>
      <w:bookmarkStart w:id="485" w:name="_Toc67903555"/>
      <w:bookmarkStart w:id="486" w:name="_Toc35971439"/>
      <w:bookmarkStart w:id="487"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88" w:name="_Toc67903557"/>
      <w:bookmarkStart w:id="489" w:name="_Toc35971441"/>
      <w:bookmarkStart w:id="490" w:name="_Toc510696646"/>
      <w:bookmarkStart w:id="491" w:name="_Toc112771074"/>
      <w:bookmarkStart w:id="492" w:name="_Toc122090179"/>
      <w:bookmarkStart w:id="493" w:name="_Toc138349431"/>
      <w:bookmarkStart w:id="494" w:name="_Toc153880749"/>
      <w:bookmarkStart w:id="495" w:name="_Toc169753147"/>
      <w:bookmarkStart w:id="496" w:name="_Toc199263482"/>
      <w:bookmarkEnd w:id="485"/>
      <w:bookmarkEnd w:id="486"/>
      <w:bookmarkEnd w:id="487"/>
      <w:r w:rsidRPr="007552A6">
        <w:t>6.1.6.5</w:t>
      </w:r>
      <w:r w:rsidRPr="007552A6">
        <w:tab/>
        <w:t>Binary data</w:t>
      </w:r>
      <w:bookmarkEnd w:id="488"/>
      <w:bookmarkEnd w:id="489"/>
      <w:bookmarkEnd w:id="490"/>
      <w:bookmarkEnd w:id="491"/>
      <w:bookmarkEnd w:id="492"/>
      <w:bookmarkEnd w:id="493"/>
      <w:bookmarkEnd w:id="494"/>
      <w:bookmarkEnd w:id="495"/>
      <w:bookmarkEnd w:id="496"/>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497" w:name="_Toc67903560"/>
      <w:bookmarkStart w:id="498" w:name="_Toc35971443"/>
      <w:bookmarkStart w:id="499" w:name="_Toc510696647"/>
      <w:bookmarkStart w:id="500" w:name="_Toc112771075"/>
      <w:bookmarkStart w:id="501" w:name="_Toc122090180"/>
      <w:bookmarkStart w:id="502" w:name="_Toc138349432"/>
      <w:bookmarkStart w:id="503" w:name="_Toc153880750"/>
      <w:bookmarkStart w:id="504" w:name="_Toc169753148"/>
      <w:bookmarkStart w:id="505" w:name="_Toc199263483"/>
      <w:r w:rsidRPr="007552A6">
        <w:t>6.1.7</w:t>
      </w:r>
      <w:r w:rsidRPr="007552A6">
        <w:tab/>
        <w:t>Error Handling</w:t>
      </w:r>
      <w:bookmarkEnd w:id="497"/>
      <w:bookmarkEnd w:id="498"/>
      <w:bookmarkEnd w:id="499"/>
      <w:bookmarkEnd w:id="500"/>
      <w:bookmarkEnd w:id="501"/>
      <w:bookmarkEnd w:id="502"/>
      <w:bookmarkEnd w:id="503"/>
      <w:bookmarkEnd w:id="504"/>
      <w:bookmarkEnd w:id="505"/>
    </w:p>
    <w:p w14:paraId="583F63D5" w14:textId="77777777" w:rsidR="00391F61" w:rsidRPr="007552A6" w:rsidRDefault="00391F61" w:rsidP="00391F61">
      <w:pPr>
        <w:pStyle w:val="Heading4"/>
      </w:pPr>
      <w:bookmarkStart w:id="506" w:name="_Toc67903561"/>
      <w:bookmarkStart w:id="507" w:name="_Toc35971444"/>
      <w:bookmarkStart w:id="508" w:name="_Toc112771076"/>
      <w:bookmarkStart w:id="509" w:name="_Toc122090181"/>
      <w:bookmarkStart w:id="510" w:name="_Toc138349433"/>
      <w:bookmarkStart w:id="511" w:name="_Toc153880751"/>
      <w:bookmarkStart w:id="512" w:name="_Toc169753149"/>
      <w:bookmarkStart w:id="513" w:name="_Toc199263484"/>
      <w:r w:rsidRPr="007552A6">
        <w:t>6.1.7.1</w:t>
      </w:r>
      <w:r w:rsidRPr="007552A6">
        <w:tab/>
        <w:t>General</w:t>
      </w:r>
      <w:bookmarkEnd w:id="506"/>
      <w:bookmarkEnd w:id="507"/>
      <w:bookmarkEnd w:id="508"/>
      <w:bookmarkEnd w:id="509"/>
      <w:bookmarkEnd w:id="510"/>
      <w:bookmarkEnd w:id="511"/>
      <w:bookmarkEnd w:id="512"/>
      <w:bookmarkEnd w:id="513"/>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14" w:name="_Toc67903562"/>
      <w:bookmarkStart w:id="515" w:name="_Toc35971445"/>
      <w:bookmarkStart w:id="516" w:name="_Toc112771077"/>
      <w:bookmarkStart w:id="517" w:name="_Toc122090182"/>
      <w:bookmarkStart w:id="518" w:name="_Toc138349434"/>
      <w:bookmarkStart w:id="519" w:name="_Toc153880752"/>
      <w:bookmarkStart w:id="520" w:name="_Toc169753150"/>
      <w:bookmarkStart w:id="521" w:name="_Toc199263485"/>
      <w:r w:rsidRPr="007552A6">
        <w:t>6.1.7.2</w:t>
      </w:r>
      <w:r w:rsidRPr="007552A6">
        <w:tab/>
        <w:t>Protocol Errors</w:t>
      </w:r>
      <w:bookmarkEnd w:id="514"/>
      <w:bookmarkEnd w:id="515"/>
      <w:bookmarkEnd w:id="516"/>
      <w:bookmarkEnd w:id="517"/>
      <w:bookmarkEnd w:id="518"/>
      <w:bookmarkEnd w:id="519"/>
      <w:bookmarkEnd w:id="520"/>
      <w:bookmarkEnd w:id="521"/>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2" w:name="_Toc67903563"/>
      <w:bookmarkStart w:id="523" w:name="_Toc35971446"/>
      <w:bookmarkStart w:id="524" w:name="_Toc112771078"/>
      <w:bookmarkStart w:id="525" w:name="_Toc122090183"/>
      <w:bookmarkStart w:id="526" w:name="_Toc138349435"/>
      <w:bookmarkStart w:id="527" w:name="_Toc153880753"/>
      <w:bookmarkStart w:id="528" w:name="_Toc169753151"/>
      <w:bookmarkStart w:id="529" w:name="_Toc199263486"/>
      <w:r w:rsidRPr="007552A6">
        <w:t>6.1.7.3</w:t>
      </w:r>
      <w:r w:rsidRPr="007552A6">
        <w:tab/>
        <w:t>Application Errors</w:t>
      </w:r>
      <w:bookmarkEnd w:id="522"/>
      <w:bookmarkEnd w:id="523"/>
      <w:bookmarkEnd w:id="524"/>
      <w:bookmarkEnd w:id="525"/>
      <w:bookmarkEnd w:id="526"/>
      <w:bookmarkEnd w:id="527"/>
      <w:bookmarkEnd w:id="528"/>
      <w:bookmarkEnd w:id="529"/>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30" w:name="_Toc35971447"/>
      <w:bookmarkStart w:id="531" w:name="_Toc510696648"/>
      <w:bookmarkStart w:id="532" w:name="_Toc508287269"/>
      <w:bookmarkStart w:id="533" w:name="_Toc508285804"/>
      <w:bookmarkStart w:id="534" w:name="_Toc493774060"/>
      <w:bookmarkStart w:id="535" w:name="_Toc492973140"/>
      <w:bookmarkStart w:id="536" w:name="_Toc492972920"/>
      <w:bookmarkStart w:id="537" w:name="_Toc492967832"/>
      <w:bookmarkStart w:id="538" w:name="_Toc492900030"/>
      <w:bookmarkStart w:id="539" w:name="_Toc492899751"/>
    </w:p>
    <w:p w14:paraId="2B6BC43D" w14:textId="77777777" w:rsidR="00391F61" w:rsidRPr="007552A6" w:rsidRDefault="00391F61" w:rsidP="00391F61">
      <w:pPr>
        <w:pStyle w:val="Heading3"/>
        <w:rPr>
          <w:lang w:eastAsia="zh-CN"/>
        </w:rPr>
      </w:pPr>
      <w:bookmarkStart w:id="540" w:name="_Toc67903564"/>
      <w:bookmarkStart w:id="541" w:name="_Toc112771079"/>
      <w:bookmarkStart w:id="542" w:name="_Toc122090184"/>
      <w:bookmarkStart w:id="543" w:name="_Toc138349436"/>
      <w:bookmarkStart w:id="544" w:name="_Toc153880754"/>
      <w:bookmarkStart w:id="545" w:name="_Toc169753152"/>
      <w:bookmarkStart w:id="546" w:name="_Toc199263487"/>
      <w:r w:rsidRPr="007552A6">
        <w:t>6.1.8</w:t>
      </w:r>
      <w:r w:rsidRPr="007552A6">
        <w:rPr>
          <w:lang w:eastAsia="zh-CN"/>
        </w:rPr>
        <w:tab/>
        <w:t>Feature negotiation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47" w:name="_Toc67903565"/>
      <w:bookmarkStart w:id="548" w:name="_Toc35971448"/>
      <w:bookmarkStart w:id="549" w:name="_Toc532994477"/>
      <w:bookmarkStart w:id="550" w:name="_Toc112771080"/>
      <w:bookmarkStart w:id="551" w:name="_Toc510696649"/>
    </w:p>
    <w:p w14:paraId="2C335CEC" w14:textId="704989CE" w:rsidR="00391F61" w:rsidRPr="007552A6" w:rsidRDefault="00391F61" w:rsidP="00391F61">
      <w:pPr>
        <w:pStyle w:val="Heading3"/>
      </w:pPr>
      <w:bookmarkStart w:id="552" w:name="_Toc122090185"/>
      <w:bookmarkStart w:id="553" w:name="_Toc138349437"/>
      <w:bookmarkStart w:id="554" w:name="_Toc153880755"/>
      <w:bookmarkStart w:id="555" w:name="_Toc169753153"/>
      <w:bookmarkStart w:id="556" w:name="_Toc199263488"/>
      <w:r w:rsidRPr="007552A6">
        <w:t>6.1.9</w:t>
      </w:r>
      <w:r w:rsidRPr="007552A6">
        <w:tab/>
        <w:t>Security</w:t>
      </w:r>
      <w:bookmarkEnd w:id="547"/>
      <w:bookmarkEnd w:id="548"/>
      <w:bookmarkEnd w:id="549"/>
      <w:bookmarkEnd w:id="550"/>
      <w:bookmarkEnd w:id="552"/>
      <w:bookmarkEnd w:id="553"/>
      <w:bookmarkEnd w:id="554"/>
      <w:bookmarkEnd w:id="555"/>
      <w:bookmarkEnd w:id="556"/>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57" w:name="_Toc67903566"/>
      <w:bookmarkStart w:id="558"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59" w:name="_Toc138349438"/>
      <w:bookmarkStart w:id="560" w:name="_Toc153880756"/>
      <w:bookmarkStart w:id="561" w:name="_Toc169753154"/>
      <w:bookmarkStart w:id="562" w:name="_Toc199263489"/>
      <w:r w:rsidRPr="007552A6">
        <w:t>6.2</w:t>
      </w:r>
      <w:r w:rsidR="00841062" w:rsidRPr="007552A6">
        <w:tab/>
      </w:r>
      <w:r w:rsidR="00841062" w:rsidRPr="007552A6">
        <w:rPr>
          <w:lang w:eastAsia="zh-CN"/>
        </w:rPr>
        <w:t>Npanf_ResolveRemoteUserId</w:t>
      </w:r>
      <w:r w:rsidR="00841062" w:rsidRPr="007552A6">
        <w:t xml:space="preserve"> Service API</w:t>
      </w:r>
      <w:bookmarkEnd w:id="559"/>
      <w:bookmarkEnd w:id="560"/>
      <w:bookmarkEnd w:id="561"/>
      <w:bookmarkEnd w:id="562"/>
    </w:p>
    <w:p w14:paraId="71E679BB" w14:textId="7345D078" w:rsidR="00841062" w:rsidRPr="007552A6" w:rsidRDefault="00B4571C" w:rsidP="00841062">
      <w:pPr>
        <w:pStyle w:val="Heading3"/>
      </w:pPr>
      <w:bookmarkStart w:id="563" w:name="_Toc122090696"/>
      <w:bookmarkStart w:id="564" w:name="_Toc98142558"/>
      <w:bookmarkStart w:id="565" w:name="_Toc138349439"/>
      <w:bookmarkStart w:id="566" w:name="_Toc153880757"/>
      <w:bookmarkStart w:id="567" w:name="_Toc169753155"/>
      <w:bookmarkStart w:id="568" w:name="_Toc199263490"/>
      <w:r w:rsidRPr="007552A6">
        <w:t>6.2</w:t>
      </w:r>
      <w:r w:rsidR="00841062" w:rsidRPr="007552A6">
        <w:t>.1</w:t>
      </w:r>
      <w:r w:rsidR="00841062" w:rsidRPr="007552A6">
        <w:tab/>
        <w:t>Introduction</w:t>
      </w:r>
      <w:bookmarkEnd w:id="563"/>
      <w:bookmarkEnd w:id="564"/>
      <w:bookmarkEnd w:id="565"/>
      <w:bookmarkEnd w:id="566"/>
      <w:bookmarkEnd w:id="567"/>
      <w:bookmarkEnd w:id="568"/>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69" w:name="_Toc122090697"/>
      <w:bookmarkStart w:id="570" w:name="_Toc98142559"/>
      <w:bookmarkStart w:id="571" w:name="_Toc138349440"/>
      <w:bookmarkStart w:id="572" w:name="_Toc153880758"/>
      <w:bookmarkStart w:id="573" w:name="_Toc169753156"/>
      <w:bookmarkStart w:id="574" w:name="_Toc199263491"/>
      <w:r w:rsidRPr="007552A6">
        <w:t>6.2</w:t>
      </w:r>
      <w:r w:rsidR="00841062" w:rsidRPr="007552A6">
        <w:t>.2</w:t>
      </w:r>
      <w:r w:rsidR="00841062" w:rsidRPr="007552A6">
        <w:tab/>
        <w:t>Usage of HTTP</w:t>
      </w:r>
      <w:bookmarkEnd w:id="569"/>
      <w:bookmarkEnd w:id="570"/>
      <w:bookmarkEnd w:id="571"/>
      <w:bookmarkEnd w:id="572"/>
      <w:bookmarkEnd w:id="573"/>
      <w:bookmarkEnd w:id="574"/>
    </w:p>
    <w:p w14:paraId="0F009150" w14:textId="7A7FE0E0" w:rsidR="00841062" w:rsidRPr="007552A6" w:rsidRDefault="00B4571C" w:rsidP="00841062">
      <w:pPr>
        <w:pStyle w:val="Heading4"/>
      </w:pPr>
      <w:bookmarkStart w:id="575" w:name="_Toc122090698"/>
      <w:bookmarkStart w:id="576" w:name="_Toc98142560"/>
      <w:bookmarkStart w:id="577" w:name="_Toc138349441"/>
      <w:bookmarkStart w:id="578" w:name="_Toc153880759"/>
      <w:bookmarkStart w:id="579" w:name="_Toc169753157"/>
      <w:bookmarkStart w:id="580" w:name="_Toc199263492"/>
      <w:r w:rsidRPr="007552A6">
        <w:t>6.2</w:t>
      </w:r>
      <w:r w:rsidR="00841062" w:rsidRPr="007552A6">
        <w:t>.2.1</w:t>
      </w:r>
      <w:r w:rsidR="00841062" w:rsidRPr="007552A6">
        <w:tab/>
        <w:t>General</w:t>
      </w:r>
      <w:bookmarkEnd w:id="575"/>
      <w:bookmarkEnd w:id="576"/>
      <w:bookmarkEnd w:id="577"/>
      <w:bookmarkEnd w:id="578"/>
      <w:bookmarkEnd w:id="579"/>
      <w:bookmarkEnd w:id="580"/>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81" w:name="_Toc122090699"/>
      <w:bookmarkStart w:id="582" w:name="_Toc98142561"/>
      <w:bookmarkStart w:id="583" w:name="_Toc138349442"/>
      <w:bookmarkStart w:id="584" w:name="_Toc153880760"/>
      <w:bookmarkStart w:id="585" w:name="_Toc169753158"/>
      <w:bookmarkStart w:id="586" w:name="_Toc199263493"/>
      <w:r w:rsidRPr="007552A6">
        <w:t>6.2</w:t>
      </w:r>
      <w:r w:rsidR="00841062" w:rsidRPr="007552A6">
        <w:t>.2.2</w:t>
      </w:r>
      <w:r w:rsidR="00841062" w:rsidRPr="007552A6">
        <w:tab/>
        <w:t>HTTP standard headers</w:t>
      </w:r>
      <w:bookmarkEnd w:id="581"/>
      <w:bookmarkEnd w:id="582"/>
      <w:bookmarkEnd w:id="583"/>
      <w:bookmarkEnd w:id="584"/>
      <w:bookmarkEnd w:id="585"/>
      <w:bookmarkEnd w:id="586"/>
    </w:p>
    <w:p w14:paraId="6C2B3447" w14:textId="72DAE354" w:rsidR="00841062" w:rsidRPr="007552A6" w:rsidRDefault="00B4571C" w:rsidP="00841062">
      <w:pPr>
        <w:pStyle w:val="Heading5"/>
        <w:rPr>
          <w:lang w:eastAsia="zh-CN"/>
        </w:rPr>
      </w:pPr>
      <w:bookmarkStart w:id="587" w:name="_Toc122090700"/>
      <w:bookmarkStart w:id="588" w:name="_Toc98142562"/>
      <w:bookmarkStart w:id="589" w:name="_Toc138349443"/>
      <w:bookmarkStart w:id="590" w:name="_Toc153880761"/>
      <w:bookmarkStart w:id="591" w:name="_Toc169753159"/>
      <w:bookmarkStart w:id="592" w:name="_Toc199263494"/>
      <w:r w:rsidRPr="007552A6">
        <w:t>6.2</w:t>
      </w:r>
      <w:r w:rsidR="00841062" w:rsidRPr="007552A6">
        <w:t>.2.2.1</w:t>
      </w:r>
      <w:r w:rsidR="00841062" w:rsidRPr="007552A6">
        <w:rPr>
          <w:lang w:eastAsia="zh-CN"/>
        </w:rPr>
        <w:tab/>
        <w:t>General</w:t>
      </w:r>
      <w:bookmarkEnd w:id="587"/>
      <w:bookmarkEnd w:id="588"/>
      <w:bookmarkEnd w:id="589"/>
      <w:bookmarkEnd w:id="590"/>
      <w:bookmarkEnd w:id="591"/>
      <w:bookmarkEnd w:id="592"/>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3" w:name="_Toc122090701"/>
      <w:bookmarkStart w:id="594" w:name="_Toc98142563"/>
      <w:bookmarkStart w:id="595" w:name="_Toc138349444"/>
      <w:bookmarkStart w:id="596" w:name="_Toc153880762"/>
      <w:bookmarkStart w:id="597" w:name="_Toc169753160"/>
      <w:bookmarkStart w:id="598" w:name="_Toc199263495"/>
      <w:r w:rsidRPr="007552A6">
        <w:t>6.2</w:t>
      </w:r>
      <w:r w:rsidR="00841062" w:rsidRPr="007552A6">
        <w:t>.2.2.2</w:t>
      </w:r>
      <w:r w:rsidR="00841062" w:rsidRPr="007552A6">
        <w:tab/>
        <w:t>Content type</w:t>
      </w:r>
      <w:bookmarkEnd w:id="593"/>
      <w:bookmarkEnd w:id="594"/>
      <w:bookmarkEnd w:id="595"/>
      <w:bookmarkEnd w:id="596"/>
      <w:bookmarkEnd w:id="597"/>
      <w:bookmarkEnd w:id="598"/>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599" w:name="_Hlk525213471"/>
      <w:bookmarkStart w:id="600"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99"/>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600"/>
    </w:p>
    <w:p w14:paraId="5A065B14" w14:textId="61A9EB3A" w:rsidR="00841062" w:rsidRPr="007552A6" w:rsidRDefault="00B4571C" w:rsidP="00841062">
      <w:pPr>
        <w:pStyle w:val="Heading4"/>
      </w:pPr>
      <w:bookmarkStart w:id="601" w:name="_Toc122090702"/>
      <w:bookmarkStart w:id="602" w:name="_Toc98142564"/>
      <w:bookmarkStart w:id="603" w:name="_Toc138349445"/>
      <w:bookmarkStart w:id="604" w:name="_Toc153880763"/>
      <w:bookmarkStart w:id="605" w:name="_Toc169753161"/>
      <w:bookmarkStart w:id="606" w:name="_Toc199263496"/>
      <w:r w:rsidRPr="007552A6">
        <w:t>6.2</w:t>
      </w:r>
      <w:r w:rsidR="00841062" w:rsidRPr="007552A6">
        <w:t>.2.3</w:t>
      </w:r>
      <w:r w:rsidR="00841062" w:rsidRPr="007552A6">
        <w:tab/>
        <w:t>HTTP custom headers</w:t>
      </w:r>
      <w:bookmarkEnd w:id="601"/>
      <w:bookmarkEnd w:id="602"/>
      <w:bookmarkEnd w:id="603"/>
      <w:bookmarkEnd w:id="604"/>
      <w:bookmarkEnd w:id="605"/>
      <w:bookmarkEnd w:id="606"/>
    </w:p>
    <w:p w14:paraId="40E0FB49" w14:textId="77777777" w:rsidR="00841062" w:rsidRPr="007552A6" w:rsidRDefault="00841062" w:rsidP="00841062">
      <w:pPr>
        <w:rPr>
          <w:noProof/>
        </w:rPr>
      </w:pPr>
      <w:bookmarkStart w:id="607" w:name="_Toc122090703"/>
      <w:bookmarkStart w:id="608"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09" w:name="_Toc138349446"/>
      <w:bookmarkStart w:id="610" w:name="_Toc153880764"/>
      <w:bookmarkStart w:id="611" w:name="_Toc169753162"/>
      <w:bookmarkStart w:id="612" w:name="_Toc199263497"/>
      <w:r w:rsidRPr="007552A6">
        <w:t>6.2</w:t>
      </w:r>
      <w:r w:rsidR="00841062" w:rsidRPr="007552A6">
        <w:t>.3</w:t>
      </w:r>
      <w:r w:rsidR="00841062" w:rsidRPr="007552A6">
        <w:tab/>
        <w:t>Resources</w:t>
      </w:r>
      <w:bookmarkEnd w:id="607"/>
      <w:bookmarkEnd w:id="608"/>
      <w:bookmarkEnd w:id="609"/>
      <w:bookmarkEnd w:id="610"/>
      <w:bookmarkEnd w:id="611"/>
      <w:bookmarkEnd w:id="612"/>
    </w:p>
    <w:p w14:paraId="4B559D15" w14:textId="56E4A2B5" w:rsidR="00841062" w:rsidRPr="007552A6" w:rsidRDefault="00B4571C" w:rsidP="00841062">
      <w:pPr>
        <w:pStyle w:val="Heading4"/>
      </w:pPr>
      <w:bookmarkStart w:id="613" w:name="_Toc122090704"/>
      <w:bookmarkStart w:id="614" w:name="_Toc98142566"/>
      <w:bookmarkStart w:id="615" w:name="_Toc138349447"/>
      <w:bookmarkStart w:id="616" w:name="_Toc153880765"/>
      <w:bookmarkStart w:id="617" w:name="_Toc169753163"/>
      <w:bookmarkStart w:id="618" w:name="_Toc199263498"/>
      <w:r w:rsidRPr="007552A6">
        <w:t>6.2</w:t>
      </w:r>
      <w:r w:rsidR="00841062" w:rsidRPr="007552A6">
        <w:t>.3.1</w:t>
      </w:r>
      <w:r w:rsidR="00841062" w:rsidRPr="007552A6">
        <w:tab/>
        <w:t>Overview</w:t>
      </w:r>
      <w:bookmarkEnd w:id="613"/>
      <w:bookmarkEnd w:id="614"/>
      <w:bookmarkEnd w:id="615"/>
      <w:bookmarkEnd w:id="616"/>
      <w:bookmarkEnd w:id="617"/>
      <w:bookmarkEnd w:id="618"/>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05pt;height:172.8pt" o:ole="">
            <v:imagedata r:id="rId23" o:title=""/>
          </v:shape>
          <o:OLEObject Type="Embed" ProgID="Visio.Drawing.11" ShapeID="_x0000_i1031" DrawAspect="Content" ObjectID="_1809876798"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19" w:name="_Toc122090705"/>
      <w:bookmarkStart w:id="620" w:name="_Toc98142567"/>
      <w:bookmarkStart w:id="621" w:name="_Toc138349448"/>
      <w:bookmarkStart w:id="622" w:name="_Toc153880766"/>
      <w:bookmarkStart w:id="623" w:name="_Toc169753164"/>
      <w:bookmarkStart w:id="624" w:name="_Toc199263499"/>
      <w:r w:rsidRPr="007552A6">
        <w:t>6.2</w:t>
      </w:r>
      <w:r w:rsidR="00841062" w:rsidRPr="007552A6">
        <w:t>.3.2</w:t>
      </w:r>
      <w:r w:rsidR="00841062" w:rsidRPr="007552A6">
        <w:tab/>
        <w:t xml:space="preserve">Resource: </w:t>
      </w:r>
      <w:bookmarkEnd w:id="619"/>
      <w:bookmarkEnd w:id="620"/>
      <w:r w:rsidR="00841062" w:rsidRPr="007552A6">
        <w:t>Resolve Remote User ID</w:t>
      </w:r>
      <w:bookmarkEnd w:id="621"/>
      <w:bookmarkEnd w:id="622"/>
      <w:bookmarkEnd w:id="623"/>
      <w:bookmarkEnd w:id="624"/>
    </w:p>
    <w:p w14:paraId="61DA8540" w14:textId="2DE83068" w:rsidR="00841062" w:rsidRPr="007552A6" w:rsidRDefault="00B4571C" w:rsidP="00841062">
      <w:pPr>
        <w:pStyle w:val="Heading5"/>
      </w:pPr>
      <w:bookmarkStart w:id="625" w:name="_Toc122090706"/>
      <w:bookmarkStart w:id="626" w:name="_Toc98142568"/>
      <w:bookmarkStart w:id="627" w:name="_Toc138349449"/>
      <w:bookmarkStart w:id="628" w:name="_Toc153880767"/>
      <w:bookmarkStart w:id="629" w:name="_Toc169753165"/>
      <w:bookmarkStart w:id="630" w:name="_Toc199263500"/>
      <w:r w:rsidRPr="007552A6">
        <w:t>6.2</w:t>
      </w:r>
      <w:r w:rsidR="00841062" w:rsidRPr="007552A6">
        <w:t>.3.2.1</w:t>
      </w:r>
      <w:r w:rsidR="00841062" w:rsidRPr="007552A6">
        <w:tab/>
        <w:t>Description</w:t>
      </w:r>
      <w:bookmarkEnd w:id="625"/>
      <w:bookmarkEnd w:id="626"/>
      <w:bookmarkEnd w:id="627"/>
      <w:bookmarkEnd w:id="628"/>
      <w:bookmarkEnd w:id="629"/>
      <w:bookmarkEnd w:id="630"/>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31" w:name="_Toc122090707"/>
      <w:bookmarkStart w:id="632" w:name="_Toc98142569"/>
      <w:bookmarkStart w:id="633" w:name="_Toc138349450"/>
      <w:bookmarkStart w:id="634" w:name="_Toc153880768"/>
      <w:bookmarkStart w:id="635" w:name="_Toc169753166"/>
      <w:bookmarkStart w:id="636" w:name="_Toc199263501"/>
      <w:r w:rsidRPr="007552A6">
        <w:t>6.2</w:t>
      </w:r>
      <w:r w:rsidR="00841062" w:rsidRPr="007552A6">
        <w:t>.3.2.2</w:t>
      </w:r>
      <w:r w:rsidR="00841062" w:rsidRPr="007552A6">
        <w:tab/>
        <w:t>Resource Definition</w:t>
      </w:r>
      <w:bookmarkEnd w:id="631"/>
      <w:bookmarkEnd w:id="632"/>
      <w:bookmarkEnd w:id="633"/>
      <w:bookmarkEnd w:id="634"/>
      <w:bookmarkEnd w:id="635"/>
      <w:bookmarkEnd w:id="636"/>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37" w:name="_Toc122090708"/>
      <w:bookmarkStart w:id="638" w:name="_Toc98142570"/>
      <w:bookmarkStart w:id="639" w:name="_Toc138349451"/>
      <w:bookmarkStart w:id="640" w:name="_Toc153880769"/>
      <w:bookmarkStart w:id="641" w:name="_Toc169753167"/>
      <w:bookmarkStart w:id="642" w:name="_Toc199263502"/>
      <w:r w:rsidRPr="007552A6">
        <w:t>6.2</w:t>
      </w:r>
      <w:r w:rsidR="00841062" w:rsidRPr="007552A6">
        <w:t>.3.2.3</w:t>
      </w:r>
      <w:r w:rsidR="00841062" w:rsidRPr="007552A6">
        <w:tab/>
        <w:t>Resource Standard Methods</w:t>
      </w:r>
      <w:bookmarkEnd w:id="637"/>
      <w:bookmarkEnd w:id="638"/>
      <w:bookmarkEnd w:id="639"/>
      <w:bookmarkEnd w:id="640"/>
      <w:bookmarkEnd w:id="641"/>
      <w:bookmarkEnd w:id="642"/>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3" w:name="_Toc122090709"/>
      <w:bookmarkStart w:id="644" w:name="_Toc98142573"/>
      <w:bookmarkStart w:id="645" w:name="_Toc138349452"/>
      <w:bookmarkStart w:id="646" w:name="_Toc153880770"/>
      <w:bookmarkStart w:id="647" w:name="_Toc169753168"/>
      <w:bookmarkStart w:id="648" w:name="_Toc199263503"/>
      <w:r w:rsidRPr="007552A6">
        <w:t>6.2</w:t>
      </w:r>
      <w:r w:rsidR="00841062" w:rsidRPr="007552A6">
        <w:t>.3.2.4</w:t>
      </w:r>
      <w:r w:rsidR="00841062" w:rsidRPr="007552A6">
        <w:tab/>
        <w:t>Resource Custom Operations</w:t>
      </w:r>
      <w:bookmarkEnd w:id="643"/>
      <w:bookmarkEnd w:id="644"/>
      <w:bookmarkEnd w:id="645"/>
      <w:bookmarkEnd w:id="646"/>
      <w:bookmarkEnd w:id="647"/>
      <w:bookmarkEnd w:id="648"/>
    </w:p>
    <w:p w14:paraId="0A4D9103" w14:textId="3E7E6965" w:rsidR="00841062" w:rsidRPr="007552A6" w:rsidRDefault="00B4571C" w:rsidP="00841062">
      <w:pPr>
        <w:pStyle w:val="Heading6"/>
        <w:ind w:left="0" w:firstLine="0"/>
      </w:pPr>
      <w:bookmarkStart w:id="649" w:name="_Toc122090710"/>
      <w:bookmarkStart w:id="650" w:name="_Toc98142574"/>
      <w:bookmarkStart w:id="651" w:name="_Toc138349453"/>
      <w:bookmarkStart w:id="652" w:name="_Toc153880771"/>
      <w:bookmarkStart w:id="653" w:name="_Toc169753169"/>
      <w:bookmarkStart w:id="654" w:name="_Toc199263504"/>
      <w:r w:rsidRPr="007552A6">
        <w:t>6.2</w:t>
      </w:r>
      <w:r w:rsidR="00841062" w:rsidRPr="007552A6">
        <w:t>.3.2.4.1</w:t>
      </w:r>
      <w:r w:rsidR="00841062" w:rsidRPr="007552A6">
        <w:tab/>
        <w:t>Overview</w:t>
      </w:r>
      <w:bookmarkEnd w:id="649"/>
      <w:bookmarkEnd w:id="650"/>
      <w:bookmarkEnd w:id="651"/>
      <w:bookmarkEnd w:id="652"/>
      <w:bookmarkEnd w:id="653"/>
      <w:bookmarkEnd w:id="654"/>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5" w:name="_Toc122090711"/>
      <w:bookmarkStart w:id="656" w:name="_Toc98142575"/>
      <w:bookmarkStart w:id="657" w:name="_Toc138349454"/>
      <w:bookmarkStart w:id="658" w:name="_Toc153880772"/>
      <w:bookmarkStart w:id="659" w:name="_Toc169753170"/>
      <w:bookmarkStart w:id="660" w:name="_Toc199263505"/>
      <w:r w:rsidRPr="007552A6">
        <w:t>6.2</w:t>
      </w:r>
      <w:r w:rsidR="00841062" w:rsidRPr="007552A6">
        <w:t>.3.2.4.2</w:t>
      </w:r>
      <w:r w:rsidR="00841062" w:rsidRPr="007552A6">
        <w:tab/>
        <w:t xml:space="preserve">Operation: </w:t>
      </w:r>
      <w:bookmarkEnd w:id="655"/>
      <w:bookmarkEnd w:id="656"/>
      <w:r w:rsidR="00841062" w:rsidRPr="007552A6">
        <w:t>get</w:t>
      </w:r>
      <w:bookmarkEnd w:id="657"/>
      <w:bookmarkEnd w:id="658"/>
      <w:bookmarkEnd w:id="659"/>
      <w:bookmarkEnd w:id="660"/>
    </w:p>
    <w:p w14:paraId="26519B45" w14:textId="7F98AE84" w:rsidR="00841062" w:rsidRPr="007552A6" w:rsidRDefault="00B4571C" w:rsidP="00841062">
      <w:pPr>
        <w:pStyle w:val="Heading7"/>
      </w:pPr>
      <w:bookmarkStart w:id="661" w:name="_Toc122090712"/>
      <w:bookmarkStart w:id="662" w:name="_Toc98142576"/>
      <w:bookmarkStart w:id="663" w:name="_Toc138349455"/>
      <w:bookmarkStart w:id="664" w:name="_Toc153880773"/>
      <w:bookmarkStart w:id="665" w:name="_Toc169753171"/>
      <w:bookmarkStart w:id="666" w:name="_Toc199263506"/>
      <w:r w:rsidRPr="007552A6">
        <w:t>6.2</w:t>
      </w:r>
      <w:r w:rsidR="00841062" w:rsidRPr="007552A6">
        <w:t>.3.2.4.2.1</w:t>
      </w:r>
      <w:r w:rsidR="00841062" w:rsidRPr="007552A6">
        <w:tab/>
        <w:t>Description</w:t>
      </w:r>
      <w:bookmarkEnd w:id="661"/>
      <w:bookmarkEnd w:id="662"/>
      <w:bookmarkEnd w:id="663"/>
      <w:bookmarkEnd w:id="664"/>
      <w:bookmarkEnd w:id="665"/>
      <w:bookmarkEnd w:id="666"/>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67" w:name="_Toc122090713"/>
      <w:bookmarkStart w:id="668" w:name="_Toc98142577"/>
      <w:bookmarkStart w:id="669" w:name="_Toc138349456"/>
      <w:bookmarkStart w:id="670" w:name="_Toc153880774"/>
      <w:bookmarkStart w:id="671" w:name="_Toc169753172"/>
      <w:bookmarkStart w:id="672" w:name="_Toc199263507"/>
      <w:r w:rsidRPr="007552A6">
        <w:t>6.2</w:t>
      </w:r>
      <w:r w:rsidR="00841062" w:rsidRPr="007552A6">
        <w:t>.3.2.4.2.2</w:t>
      </w:r>
      <w:r w:rsidR="00841062" w:rsidRPr="007552A6">
        <w:tab/>
        <w:t>Operation Definition</w:t>
      </w:r>
      <w:bookmarkEnd w:id="667"/>
      <w:bookmarkEnd w:id="668"/>
      <w:bookmarkEnd w:id="669"/>
      <w:bookmarkEnd w:id="670"/>
      <w:bookmarkEnd w:id="671"/>
      <w:bookmarkEnd w:id="672"/>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3" w:name="_Toc122090714"/>
      <w:bookmarkStart w:id="674" w:name="_Toc98142578"/>
      <w:bookmarkStart w:id="675" w:name="_Toc138349457"/>
      <w:bookmarkStart w:id="676" w:name="_Toc153880775"/>
      <w:bookmarkStart w:id="677" w:name="_Toc169753173"/>
      <w:bookmarkStart w:id="678" w:name="_Toc199263508"/>
      <w:r w:rsidRPr="007552A6">
        <w:t>6.2</w:t>
      </w:r>
      <w:r w:rsidR="00841062" w:rsidRPr="007552A6">
        <w:t>.4</w:t>
      </w:r>
      <w:r w:rsidR="00841062" w:rsidRPr="007552A6">
        <w:tab/>
        <w:t>Custom Operations without associated resources</w:t>
      </w:r>
      <w:bookmarkEnd w:id="673"/>
      <w:bookmarkEnd w:id="674"/>
      <w:bookmarkEnd w:id="675"/>
      <w:bookmarkEnd w:id="676"/>
      <w:bookmarkEnd w:id="677"/>
      <w:bookmarkEnd w:id="678"/>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79" w:name="_Toc122090715"/>
      <w:bookmarkStart w:id="680" w:name="_Toc98142584"/>
      <w:bookmarkStart w:id="681" w:name="_Toc138349458"/>
      <w:bookmarkStart w:id="682" w:name="_Toc153880776"/>
      <w:bookmarkStart w:id="683" w:name="_Toc169753174"/>
      <w:bookmarkStart w:id="684" w:name="_Toc199263509"/>
      <w:r w:rsidRPr="007552A6">
        <w:t>6.2</w:t>
      </w:r>
      <w:r w:rsidR="00841062" w:rsidRPr="007552A6">
        <w:t>.5</w:t>
      </w:r>
      <w:r w:rsidR="00841062" w:rsidRPr="007552A6">
        <w:tab/>
        <w:t>Notifications</w:t>
      </w:r>
      <w:bookmarkEnd w:id="679"/>
      <w:bookmarkEnd w:id="680"/>
      <w:bookmarkEnd w:id="681"/>
      <w:bookmarkEnd w:id="682"/>
      <w:bookmarkEnd w:id="683"/>
      <w:bookmarkEnd w:id="684"/>
    </w:p>
    <w:p w14:paraId="4D9B1EF0" w14:textId="77777777" w:rsidR="00841062" w:rsidRPr="007552A6" w:rsidRDefault="00841062" w:rsidP="00841062">
      <w:pPr>
        <w:rPr>
          <w:lang w:eastAsia="zh-CN"/>
        </w:rPr>
      </w:pPr>
      <w:r w:rsidRPr="007552A6">
        <w:t>There is no notification defined for Npanf_ResolveRemoteUserId service.</w:t>
      </w:r>
      <w:bookmarkStart w:id="685" w:name="_Toc98142591"/>
    </w:p>
    <w:p w14:paraId="52FECF01" w14:textId="79E9BF78" w:rsidR="00841062" w:rsidRPr="007552A6" w:rsidRDefault="00B4571C" w:rsidP="00841062">
      <w:pPr>
        <w:pStyle w:val="Heading3"/>
      </w:pPr>
      <w:bookmarkStart w:id="686" w:name="_Toc122090716"/>
      <w:bookmarkStart w:id="687" w:name="_Toc138349459"/>
      <w:bookmarkStart w:id="688" w:name="_Toc153880777"/>
      <w:bookmarkStart w:id="689" w:name="_Toc169753175"/>
      <w:bookmarkStart w:id="690" w:name="_Toc199263510"/>
      <w:r w:rsidRPr="007552A6">
        <w:t>6.2</w:t>
      </w:r>
      <w:r w:rsidR="00841062" w:rsidRPr="007552A6">
        <w:t>.6</w:t>
      </w:r>
      <w:r w:rsidR="00841062" w:rsidRPr="007552A6">
        <w:tab/>
        <w:t>Data Model</w:t>
      </w:r>
      <w:bookmarkEnd w:id="685"/>
      <w:bookmarkEnd w:id="686"/>
      <w:bookmarkEnd w:id="687"/>
      <w:bookmarkEnd w:id="688"/>
      <w:bookmarkEnd w:id="689"/>
      <w:bookmarkEnd w:id="690"/>
    </w:p>
    <w:p w14:paraId="14582FD5" w14:textId="7D4BC663" w:rsidR="00841062" w:rsidRPr="007552A6" w:rsidRDefault="00B4571C" w:rsidP="00841062">
      <w:pPr>
        <w:pStyle w:val="Heading4"/>
      </w:pPr>
      <w:bookmarkStart w:id="691" w:name="_Toc122090717"/>
      <w:bookmarkStart w:id="692" w:name="_Toc98142592"/>
      <w:bookmarkStart w:id="693" w:name="_Toc138349460"/>
      <w:bookmarkStart w:id="694" w:name="_Toc153880778"/>
      <w:bookmarkStart w:id="695" w:name="_Toc169753176"/>
      <w:bookmarkStart w:id="696" w:name="_Toc199263511"/>
      <w:r w:rsidRPr="007552A6">
        <w:t>6.2</w:t>
      </w:r>
      <w:r w:rsidR="00841062" w:rsidRPr="007552A6">
        <w:t>.6.1</w:t>
      </w:r>
      <w:r w:rsidR="00841062" w:rsidRPr="007552A6">
        <w:tab/>
        <w:t>General</w:t>
      </w:r>
      <w:bookmarkEnd w:id="691"/>
      <w:bookmarkEnd w:id="692"/>
      <w:bookmarkEnd w:id="693"/>
      <w:bookmarkEnd w:id="694"/>
      <w:bookmarkEnd w:id="695"/>
      <w:bookmarkEnd w:id="696"/>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97" w:name="_Toc122090718"/>
      <w:bookmarkStart w:id="698" w:name="_Toc98142593"/>
      <w:bookmarkStart w:id="699" w:name="_Toc138349461"/>
      <w:bookmarkStart w:id="700" w:name="_Toc153880779"/>
      <w:bookmarkStart w:id="701" w:name="_Toc169753177"/>
      <w:bookmarkStart w:id="702" w:name="_Toc199263512"/>
      <w:r w:rsidRPr="007552A6">
        <w:rPr>
          <w:lang w:val="en-US"/>
        </w:rPr>
        <w:t>6.2</w:t>
      </w:r>
      <w:r w:rsidR="00841062" w:rsidRPr="007552A6">
        <w:rPr>
          <w:lang w:val="en-US"/>
        </w:rPr>
        <w:t>.6.2</w:t>
      </w:r>
      <w:r w:rsidR="00841062" w:rsidRPr="007552A6">
        <w:rPr>
          <w:lang w:val="en-US"/>
        </w:rPr>
        <w:tab/>
        <w:t>Structured data types</w:t>
      </w:r>
      <w:bookmarkEnd w:id="697"/>
      <w:bookmarkEnd w:id="698"/>
      <w:bookmarkEnd w:id="699"/>
      <w:bookmarkEnd w:id="700"/>
      <w:bookmarkEnd w:id="701"/>
      <w:bookmarkEnd w:id="702"/>
    </w:p>
    <w:p w14:paraId="0FC08539" w14:textId="52DDC968" w:rsidR="00841062" w:rsidRPr="007552A6" w:rsidRDefault="00B4571C" w:rsidP="00841062">
      <w:pPr>
        <w:pStyle w:val="Heading5"/>
      </w:pPr>
      <w:bookmarkStart w:id="703" w:name="_Toc122090719"/>
      <w:bookmarkStart w:id="704" w:name="_Toc98142594"/>
      <w:bookmarkStart w:id="705" w:name="_Toc138349462"/>
      <w:bookmarkStart w:id="706" w:name="_Toc153880780"/>
      <w:bookmarkStart w:id="707" w:name="_Toc169753178"/>
      <w:bookmarkStart w:id="708" w:name="_Toc199263513"/>
      <w:r w:rsidRPr="007552A6">
        <w:t>6.2</w:t>
      </w:r>
      <w:r w:rsidR="00841062" w:rsidRPr="007552A6">
        <w:t>.6.2.1</w:t>
      </w:r>
      <w:r w:rsidR="00841062" w:rsidRPr="007552A6">
        <w:tab/>
        <w:t>Introduction</w:t>
      </w:r>
      <w:bookmarkEnd w:id="703"/>
      <w:bookmarkEnd w:id="704"/>
      <w:bookmarkEnd w:id="705"/>
      <w:bookmarkEnd w:id="706"/>
      <w:bookmarkEnd w:id="707"/>
      <w:bookmarkEnd w:id="708"/>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09" w:name="_Toc122090720"/>
      <w:bookmarkStart w:id="710" w:name="_Toc98142595"/>
      <w:bookmarkStart w:id="711" w:name="_Toc138349463"/>
      <w:bookmarkStart w:id="712" w:name="_Toc153880781"/>
      <w:bookmarkStart w:id="713" w:name="_Toc169753179"/>
      <w:bookmarkStart w:id="714" w:name="_Toc199263514"/>
      <w:r w:rsidRPr="007552A6">
        <w:t>6.2</w:t>
      </w:r>
      <w:r w:rsidR="00841062" w:rsidRPr="007552A6">
        <w:t>.6.2.2</w:t>
      </w:r>
      <w:r w:rsidR="00841062" w:rsidRPr="007552A6">
        <w:tab/>
        <w:t>Type: ResolveReqData</w:t>
      </w:r>
      <w:bookmarkEnd w:id="709"/>
      <w:bookmarkEnd w:id="710"/>
      <w:bookmarkEnd w:id="711"/>
      <w:bookmarkEnd w:id="712"/>
      <w:bookmarkEnd w:id="713"/>
      <w:bookmarkEnd w:id="714"/>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5" w:name="_Toc122090721"/>
      <w:bookmarkStart w:id="716" w:name="_Toc98142596"/>
      <w:bookmarkStart w:id="717" w:name="_Toc138349464"/>
      <w:bookmarkStart w:id="718" w:name="_Toc153880782"/>
      <w:bookmarkStart w:id="719" w:name="_Toc169753180"/>
      <w:bookmarkStart w:id="720" w:name="_Toc199263515"/>
      <w:r w:rsidRPr="007552A6">
        <w:t>6.2</w:t>
      </w:r>
      <w:r w:rsidR="00841062" w:rsidRPr="007552A6">
        <w:t>.6.2.3</w:t>
      </w:r>
      <w:r w:rsidR="00841062" w:rsidRPr="007552A6">
        <w:tab/>
        <w:t>Type: ResolveRspData</w:t>
      </w:r>
      <w:bookmarkEnd w:id="715"/>
      <w:bookmarkEnd w:id="716"/>
      <w:bookmarkEnd w:id="717"/>
      <w:bookmarkEnd w:id="718"/>
      <w:bookmarkEnd w:id="719"/>
      <w:bookmarkEnd w:id="720"/>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1" w:name="_Toc122090722"/>
      <w:bookmarkStart w:id="722" w:name="_Toc98142597"/>
      <w:bookmarkStart w:id="723" w:name="_Toc138349465"/>
      <w:bookmarkStart w:id="724" w:name="_Toc153880783"/>
      <w:bookmarkStart w:id="725" w:name="_Toc169753181"/>
      <w:bookmarkStart w:id="726" w:name="_Toc199263516"/>
      <w:r w:rsidRPr="007552A6">
        <w:rPr>
          <w:lang w:val="en-US"/>
        </w:rPr>
        <w:t>6.2</w:t>
      </w:r>
      <w:r w:rsidR="00841062" w:rsidRPr="007552A6">
        <w:rPr>
          <w:lang w:val="en-US"/>
        </w:rPr>
        <w:t>.6.3</w:t>
      </w:r>
      <w:r w:rsidR="00841062" w:rsidRPr="007552A6">
        <w:rPr>
          <w:lang w:val="en-US"/>
        </w:rPr>
        <w:tab/>
        <w:t>Simple data types and enumerations</w:t>
      </w:r>
      <w:bookmarkEnd w:id="721"/>
      <w:bookmarkEnd w:id="722"/>
      <w:bookmarkEnd w:id="723"/>
      <w:bookmarkEnd w:id="724"/>
      <w:bookmarkEnd w:id="725"/>
      <w:bookmarkEnd w:id="726"/>
    </w:p>
    <w:p w14:paraId="0729EE54" w14:textId="36DE1717" w:rsidR="00841062" w:rsidRPr="007552A6" w:rsidRDefault="00B4571C" w:rsidP="00841062">
      <w:pPr>
        <w:pStyle w:val="Heading5"/>
      </w:pPr>
      <w:bookmarkStart w:id="727" w:name="_Toc122090723"/>
      <w:bookmarkStart w:id="728" w:name="_Toc98142598"/>
      <w:bookmarkStart w:id="729" w:name="_Toc138349466"/>
      <w:bookmarkStart w:id="730" w:name="_Toc153880784"/>
      <w:bookmarkStart w:id="731" w:name="_Toc169753182"/>
      <w:bookmarkStart w:id="732" w:name="_Toc199263517"/>
      <w:r w:rsidRPr="007552A6">
        <w:t>6.2</w:t>
      </w:r>
      <w:r w:rsidR="00841062" w:rsidRPr="007552A6">
        <w:t>.6.3.1</w:t>
      </w:r>
      <w:r w:rsidR="00841062" w:rsidRPr="007552A6">
        <w:tab/>
        <w:t>Introduction</w:t>
      </w:r>
      <w:bookmarkEnd w:id="727"/>
      <w:bookmarkEnd w:id="728"/>
      <w:bookmarkEnd w:id="729"/>
      <w:bookmarkEnd w:id="730"/>
      <w:bookmarkEnd w:id="731"/>
      <w:bookmarkEnd w:id="732"/>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3" w:name="_Toc122090724"/>
      <w:bookmarkStart w:id="734" w:name="_Toc98142599"/>
      <w:bookmarkStart w:id="735" w:name="_Toc138349467"/>
      <w:bookmarkStart w:id="736" w:name="_Toc153880785"/>
      <w:bookmarkStart w:id="737" w:name="_Toc169753183"/>
      <w:bookmarkStart w:id="738" w:name="_Toc199263518"/>
      <w:r w:rsidRPr="007552A6">
        <w:t>6.2</w:t>
      </w:r>
      <w:r w:rsidR="00841062" w:rsidRPr="007552A6">
        <w:t>.6.3.2</w:t>
      </w:r>
      <w:r w:rsidR="00841062" w:rsidRPr="007552A6">
        <w:tab/>
        <w:t>Simple data types</w:t>
      </w:r>
      <w:bookmarkEnd w:id="733"/>
      <w:bookmarkEnd w:id="734"/>
      <w:bookmarkEnd w:id="735"/>
      <w:bookmarkEnd w:id="736"/>
      <w:bookmarkEnd w:id="737"/>
      <w:bookmarkEnd w:id="738"/>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39" w:name="_Toc122090725"/>
      <w:bookmarkStart w:id="740" w:name="_Toc98142602"/>
      <w:bookmarkStart w:id="741" w:name="_Toc138349468"/>
      <w:bookmarkStart w:id="742" w:name="_Toc153880786"/>
      <w:bookmarkStart w:id="743" w:name="_Toc169753184"/>
      <w:bookmarkStart w:id="744" w:name="_Toc199263519"/>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39"/>
      <w:bookmarkEnd w:id="740"/>
      <w:bookmarkEnd w:id="741"/>
      <w:bookmarkEnd w:id="742"/>
      <w:bookmarkEnd w:id="743"/>
      <w:bookmarkEnd w:id="744"/>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45" w:name="_Toc122090726"/>
      <w:bookmarkStart w:id="746" w:name="_Toc98142605"/>
      <w:bookmarkStart w:id="747" w:name="_Toc138349469"/>
      <w:bookmarkStart w:id="748" w:name="_Toc153880787"/>
      <w:bookmarkStart w:id="749" w:name="_Toc169753185"/>
      <w:bookmarkStart w:id="750" w:name="_Toc199263520"/>
      <w:r w:rsidRPr="007552A6">
        <w:t>6.2</w:t>
      </w:r>
      <w:r w:rsidR="00841062" w:rsidRPr="007552A6">
        <w:t>.6.5</w:t>
      </w:r>
      <w:r w:rsidR="00841062" w:rsidRPr="007552A6">
        <w:tab/>
        <w:t>Binary data</w:t>
      </w:r>
      <w:bookmarkEnd w:id="745"/>
      <w:bookmarkEnd w:id="746"/>
      <w:bookmarkEnd w:id="747"/>
      <w:bookmarkEnd w:id="748"/>
      <w:bookmarkEnd w:id="749"/>
      <w:bookmarkEnd w:id="750"/>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51" w:name="_Toc122090727"/>
      <w:bookmarkStart w:id="752" w:name="_Toc98142608"/>
      <w:bookmarkStart w:id="753" w:name="_Toc138349470"/>
      <w:bookmarkStart w:id="754" w:name="_Toc153880788"/>
      <w:bookmarkStart w:id="755" w:name="_Toc169753186"/>
      <w:bookmarkStart w:id="756" w:name="_Toc199263521"/>
      <w:r w:rsidRPr="007552A6">
        <w:t>6.2</w:t>
      </w:r>
      <w:r w:rsidR="00841062" w:rsidRPr="007552A6">
        <w:t>.7</w:t>
      </w:r>
      <w:r w:rsidR="00841062" w:rsidRPr="007552A6">
        <w:tab/>
        <w:t>Error Handling</w:t>
      </w:r>
      <w:bookmarkEnd w:id="751"/>
      <w:bookmarkEnd w:id="752"/>
      <w:bookmarkEnd w:id="753"/>
      <w:bookmarkEnd w:id="754"/>
      <w:bookmarkEnd w:id="755"/>
      <w:bookmarkEnd w:id="756"/>
    </w:p>
    <w:p w14:paraId="57B07CB7" w14:textId="13F47988" w:rsidR="00841062" w:rsidRPr="007552A6" w:rsidRDefault="00B4571C" w:rsidP="00841062">
      <w:pPr>
        <w:pStyle w:val="Heading4"/>
      </w:pPr>
      <w:bookmarkStart w:id="757" w:name="_Toc122090728"/>
      <w:bookmarkStart w:id="758" w:name="_Toc98142609"/>
      <w:bookmarkStart w:id="759" w:name="_Toc138349471"/>
      <w:bookmarkStart w:id="760" w:name="_Toc153880789"/>
      <w:bookmarkStart w:id="761" w:name="_Toc169753187"/>
      <w:bookmarkStart w:id="762" w:name="_Toc199263522"/>
      <w:r w:rsidRPr="007552A6">
        <w:t>6.2</w:t>
      </w:r>
      <w:r w:rsidR="00841062" w:rsidRPr="007552A6">
        <w:t>.7.1</w:t>
      </w:r>
      <w:r w:rsidR="00841062" w:rsidRPr="007552A6">
        <w:tab/>
        <w:t>General</w:t>
      </w:r>
      <w:bookmarkEnd w:id="757"/>
      <w:bookmarkEnd w:id="758"/>
      <w:bookmarkEnd w:id="759"/>
      <w:bookmarkEnd w:id="760"/>
      <w:bookmarkEnd w:id="761"/>
      <w:bookmarkEnd w:id="762"/>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763" w:name="_Toc122090729"/>
      <w:bookmarkStart w:id="764" w:name="_Toc98142610"/>
      <w:bookmarkStart w:id="765" w:name="_Toc138349472"/>
      <w:bookmarkStart w:id="766" w:name="_Toc153880790"/>
      <w:bookmarkStart w:id="767" w:name="_Toc169753188"/>
      <w:bookmarkStart w:id="768" w:name="_Toc199263523"/>
      <w:r w:rsidRPr="007552A6">
        <w:t>6.2</w:t>
      </w:r>
      <w:r w:rsidR="00841062" w:rsidRPr="007552A6">
        <w:t>.7.2</w:t>
      </w:r>
      <w:r w:rsidR="00841062" w:rsidRPr="007552A6">
        <w:tab/>
        <w:t>Protocol Errors</w:t>
      </w:r>
      <w:bookmarkEnd w:id="763"/>
      <w:bookmarkEnd w:id="764"/>
      <w:bookmarkEnd w:id="765"/>
      <w:bookmarkEnd w:id="766"/>
      <w:bookmarkEnd w:id="767"/>
      <w:bookmarkEnd w:id="768"/>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769" w:name="_Toc122090730"/>
      <w:bookmarkStart w:id="770" w:name="_Toc98142611"/>
      <w:bookmarkStart w:id="771" w:name="_Toc138349473"/>
      <w:bookmarkStart w:id="772" w:name="_Toc153880791"/>
      <w:bookmarkStart w:id="773" w:name="_Toc169753189"/>
      <w:bookmarkStart w:id="774" w:name="_Toc199263524"/>
      <w:r w:rsidRPr="007552A6">
        <w:t>6.2</w:t>
      </w:r>
      <w:r w:rsidR="00841062" w:rsidRPr="007552A6">
        <w:t>.7.3</w:t>
      </w:r>
      <w:r w:rsidR="00841062" w:rsidRPr="007552A6">
        <w:tab/>
        <w:t>Application Errors</w:t>
      </w:r>
      <w:bookmarkEnd w:id="769"/>
      <w:bookmarkEnd w:id="770"/>
      <w:bookmarkEnd w:id="771"/>
      <w:bookmarkEnd w:id="772"/>
      <w:bookmarkEnd w:id="773"/>
      <w:bookmarkEnd w:id="774"/>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5" w:name="_Toc122090731"/>
      <w:bookmarkStart w:id="776" w:name="_Toc98142612"/>
      <w:bookmarkStart w:id="777" w:name="_Toc138349474"/>
      <w:bookmarkStart w:id="778" w:name="_Toc153880792"/>
      <w:bookmarkStart w:id="779" w:name="_Toc169753190"/>
      <w:bookmarkStart w:id="780" w:name="_Toc199263525"/>
      <w:r w:rsidRPr="007552A6">
        <w:t>6.2</w:t>
      </w:r>
      <w:r w:rsidR="00841062" w:rsidRPr="007552A6">
        <w:t>.8</w:t>
      </w:r>
      <w:r w:rsidR="00841062" w:rsidRPr="007552A6">
        <w:rPr>
          <w:lang w:eastAsia="zh-CN"/>
        </w:rPr>
        <w:tab/>
        <w:t>Feature negotiation</w:t>
      </w:r>
      <w:bookmarkEnd w:id="775"/>
      <w:bookmarkEnd w:id="776"/>
      <w:bookmarkEnd w:id="777"/>
      <w:bookmarkEnd w:id="778"/>
      <w:bookmarkEnd w:id="779"/>
      <w:bookmarkEnd w:id="780"/>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1" w:name="_Toc122090732"/>
      <w:bookmarkStart w:id="782" w:name="_Toc98142613"/>
      <w:bookmarkStart w:id="783" w:name="_Toc138349475"/>
      <w:bookmarkStart w:id="784" w:name="_Toc153880793"/>
      <w:bookmarkStart w:id="785" w:name="_Toc169753191"/>
      <w:bookmarkStart w:id="786" w:name="_Toc199263526"/>
      <w:bookmarkStart w:id="787" w:name="_Hlk525137310"/>
      <w:r w:rsidRPr="007552A6">
        <w:t>6.2</w:t>
      </w:r>
      <w:r w:rsidR="00841062" w:rsidRPr="007552A6">
        <w:t>.9</w:t>
      </w:r>
      <w:r w:rsidR="00841062" w:rsidRPr="007552A6">
        <w:tab/>
        <w:t>Security</w:t>
      </w:r>
      <w:bookmarkEnd w:id="781"/>
      <w:bookmarkEnd w:id="782"/>
      <w:bookmarkEnd w:id="783"/>
      <w:bookmarkEnd w:id="784"/>
      <w:bookmarkEnd w:id="785"/>
      <w:bookmarkEnd w:id="786"/>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788" w:name="_Hlk530142087"/>
      <w:bookmarkEnd w:id="787"/>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89" w:name="tsgNames"/>
      <w:bookmarkEnd w:id="788"/>
      <w:bookmarkEnd w:id="789"/>
    </w:p>
    <w:bookmarkEnd w:id="551"/>
    <w:bookmarkEnd w:id="557"/>
    <w:bookmarkEnd w:id="558"/>
    <w:p w14:paraId="5AE826A2" w14:textId="77777777" w:rsidR="00391F61" w:rsidRPr="007552A6" w:rsidRDefault="00391F61" w:rsidP="00391F61">
      <w:pPr>
        <w:pStyle w:val="Heading8"/>
      </w:pPr>
      <w:r w:rsidRPr="007552A6">
        <w:br w:type="page"/>
      </w:r>
      <w:bookmarkStart w:id="790" w:name="_Toc67903567"/>
      <w:bookmarkStart w:id="791" w:name="_Toc35971450"/>
      <w:bookmarkStart w:id="792" w:name="_Toc510696650"/>
      <w:bookmarkStart w:id="793" w:name="_Toc122090186"/>
      <w:bookmarkStart w:id="794" w:name="_Toc138349476"/>
      <w:bookmarkStart w:id="795" w:name="_Toc153880794"/>
      <w:bookmarkStart w:id="796" w:name="_Toc169753192"/>
      <w:bookmarkStart w:id="797" w:name="_Toc199263527"/>
      <w:r w:rsidRPr="007552A6">
        <w:t>Annex A (normative):</w:t>
      </w:r>
      <w:r w:rsidRPr="007552A6">
        <w:br/>
        <w:t>OpenAPI specification</w:t>
      </w:r>
      <w:bookmarkEnd w:id="790"/>
      <w:bookmarkEnd w:id="791"/>
      <w:bookmarkEnd w:id="792"/>
      <w:bookmarkEnd w:id="793"/>
      <w:bookmarkEnd w:id="794"/>
      <w:bookmarkEnd w:id="795"/>
      <w:bookmarkEnd w:id="796"/>
      <w:bookmarkEnd w:id="797"/>
    </w:p>
    <w:p w14:paraId="171EFFED" w14:textId="77777777" w:rsidR="00391F61" w:rsidRPr="007552A6" w:rsidRDefault="00391F61" w:rsidP="00320284">
      <w:pPr>
        <w:pStyle w:val="Heading1"/>
      </w:pPr>
      <w:bookmarkStart w:id="798" w:name="_Toc67903568"/>
      <w:bookmarkStart w:id="799" w:name="_Toc35971451"/>
      <w:bookmarkStart w:id="800" w:name="_Toc510696651"/>
      <w:bookmarkStart w:id="801" w:name="_Toc112771081"/>
      <w:bookmarkStart w:id="802" w:name="_Toc122090187"/>
      <w:bookmarkStart w:id="803" w:name="_Toc138349477"/>
      <w:bookmarkStart w:id="804" w:name="_Toc153880795"/>
      <w:bookmarkStart w:id="805" w:name="_Toc169753193"/>
      <w:bookmarkStart w:id="806" w:name="_Toc199263528"/>
      <w:bookmarkStart w:id="807" w:name="_Toc67903569"/>
      <w:bookmarkStart w:id="808" w:name="_Toc510696653"/>
      <w:r w:rsidRPr="007552A6">
        <w:t>A.1</w:t>
      </w:r>
      <w:r w:rsidRPr="007552A6">
        <w:tab/>
        <w:t>General</w:t>
      </w:r>
      <w:bookmarkEnd w:id="798"/>
      <w:bookmarkEnd w:id="799"/>
      <w:bookmarkEnd w:id="800"/>
      <w:bookmarkEnd w:id="801"/>
      <w:bookmarkEnd w:id="802"/>
      <w:bookmarkEnd w:id="803"/>
      <w:bookmarkEnd w:id="804"/>
      <w:bookmarkEnd w:id="805"/>
      <w:bookmarkEnd w:id="806"/>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09" w:name="_Toc112771082"/>
      <w:bookmarkStart w:id="810" w:name="_Toc122090188"/>
      <w:bookmarkStart w:id="811" w:name="_Toc138349478"/>
      <w:bookmarkStart w:id="812" w:name="_Toc153880796"/>
      <w:bookmarkStart w:id="813" w:name="_Toc169753194"/>
      <w:bookmarkStart w:id="814" w:name="_Toc199263529"/>
      <w:r w:rsidRPr="007552A6">
        <w:t>A.2</w:t>
      </w:r>
      <w:r w:rsidRPr="007552A6">
        <w:tab/>
      </w:r>
      <w:r w:rsidR="001C6A80" w:rsidRPr="007552A6">
        <w:rPr>
          <w:lang w:eastAsia="zh-CN"/>
        </w:rPr>
        <w:t>Npanf_ProseKey</w:t>
      </w:r>
      <w:r w:rsidRPr="007552A6">
        <w:t xml:space="preserve"> API</w:t>
      </w:r>
      <w:bookmarkEnd w:id="807"/>
      <w:bookmarkEnd w:id="809"/>
      <w:bookmarkEnd w:id="810"/>
      <w:bookmarkEnd w:id="811"/>
      <w:bookmarkEnd w:id="812"/>
      <w:bookmarkEnd w:id="813"/>
      <w:bookmarkEnd w:id="814"/>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2A97F2BF" w:rsidR="00350AA5" w:rsidRPr="007552A6" w:rsidRDefault="00350AA5" w:rsidP="00350AA5">
      <w:pPr>
        <w:pStyle w:val="PL"/>
        <w:rPr>
          <w:lang w:eastAsia="zh-CN"/>
        </w:rPr>
      </w:pPr>
      <w:r w:rsidRPr="007552A6">
        <w:t xml:space="preserve">  version: 1.</w:t>
      </w:r>
      <w:r w:rsidR="00635762">
        <w:rPr>
          <w:lang w:eastAsia="zh-CN"/>
        </w:rPr>
        <w:t>2</w:t>
      </w:r>
      <w:r w:rsidRPr="007552A6">
        <w:t>.0</w:t>
      </w:r>
      <w:r w:rsidR="00635762">
        <w:t>-alpha.1</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224852E5" w:rsidR="00350AA5" w:rsidRPr="007552A6" w:rsidRDefault="00350AA5" w:rsidP="00350AA5">
      <w:pPr>
        <w:pStyle w:val="PL"/>
      </w:pPr>
      <w:r w:rsidRPr="007552A6">
        <w:t xml:space="preserve">    © 202</w:t>
      </w:r>
      <w:r w:rsidR="00635762">
        <w:t>5</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743C1B3F" w:rsidR="00350AA5" w:rsidRPr="007552A6" w:rsidRDefault="00350AA5" w:rsidP="00350AA5">
      <w:pPr>
        <w:pStyle w:val="PL"/>
      </w:pPr>
      <w:r w:rsidRPr="007552A6">
        <w:t xml:space="preserve">  description: 3GPP TS 29.553 V</w:t>
      </w:r>
      <w:r w:rsidR="0031186F" w:rsidRPr="007552A6">
        <w:rPr>
          <w:rFonts w:hint="eastAsia"/>
          <w:lang w:eastAsia="zh-CN"/>
        </w:rPr>
        <w:t>1</w:t>
      </w:r>
      <w:r w:rsidR="00635762">
        <w:rPr>
          <w:lang w:eastAsia="zh-CN"/>
        </w:rPr>
        <w:t>9</w:t>
      </w:r>
      <w:r w:rsidRPr="007552A6">
        <w:t>.</w:t>
      </w:r>
      <w:r w:rsidR="00635762">
        <w:t>0</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815" w:name="_Toc130814933"/>
      <w:bookmarkStart w:id="816" w:name="_Toc122083107"/>
      <w:bookmarkStart w:id="817" w:name="_Toc138349479"/>
      <w:bookmarkStart w:id="818" w:name="_Toc153880797"/>
      <w:bookmarkStart w:id="819" w:name="_Toc169753195"/>
      <w:bookmarkStart w:id="820" w:name="_Toc199263530"/>
      <w:r w:rsidRPr="007552A6">
        <w:t>A.</w:t>
      </w:r>
      <w:r w:rsidR="007C0CD7" w:rsidRPr="007552A6">
        <w:t>3</w:t>
      </w:r>
      <w:r w:rsidRPr="007552A6">
        <w:tab/>
      </w:r>
      <w:r w:rsidRPr="007552A6">
        <w:rPr>
          <w:lang w:eastAsia="zh-CN"/>
        </w:rPr>
        <w:t>Npanf_ResolveRemoteUserId</w:t>
      </w:r>
      <w:r w:rsidRPr="007552A6">
        <w:t xml:space="preserve"> API</w:t>
      </w:r>
      <w:bookmarkEnd w:id="815"/>
      <w:bookmarkEnd w:id="816"/>
      <w:bookmarkEnd w:id="817"/>
      <w:bookmarkEnd w:id="818"/>
      <w:bookmarkEnd w:id="819"/>
      <w:bookmarkEnd w:id="820"/>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40EE2F88" w:rsidR="00B4571C" w:rsidRPr="007552A6" w:rsidRDefault="00B4571C" w:rsidP="00B4571C">
      <w:pPr>
        <w:pStyle w:val="PL"/>
        <w:rPr>
          <w:lang w:val="en-US"/>
        </w:rPr>
      </w:pPr>
      <w:r w:rsidRPr="007552A6">
        <w:rPr>
          <w:lang w:val="en-US"/>
        </w:rPr>
        <w:t xml:space="preserve">  version: '1.</w:t>
      </w:r>
      <w:r w:rsidR="00635762">
        <w:rPr>
          <w:lang w:val="en-US"/>
        </w:rPr>
        <w:t>2</w:t>
      </w:r>
      <w:r w:rsidRPr="007552A6">
        <w:rPr>
          <w:lang w:val="en-US"/>
        </w:rPr>
        <w:t>.0</w:t>
      </w:r>
      <w:r w:rsidR="00635762">
        <w:rPr>
          <w:lang w:val="en-US"/>
        </w:rPr>
        <w:t>-alpha.1</w:t>
      </w:r>
      <w:r w:rsidRPr="007552A6">
        <w:rPr>
          <w:lang w:val="en-US"/>
        </w:rPr>
        <w:t>'</w:t>
      </w:r>
    </w:p>
    <w:p w14:paraId="78F4F1F4" w14:textId="77777777" w:rsidR="00B4571C" w:rsidRPr="007552A6" w:rsidRDefault="00B4571C" w:rsidP="00B4571C">
      <w:pPr>
        <w:pStyle w:val="PL"/>
        <w:rPr>
          <w:lang w:val="en-US"/>
        </w:rPr>
      </w:pPr>
      <w:r w:rsidRPr="007552A6">
        <w:rPr>
          <w:lang w:val="en-US"/>
        </w:rPr>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CA240C3" w:rsidR="00B4571C" w:rsidRPr="007552A6" w:rsidRDefault="00B4571C" w:rsidP="00B4571C">
      <w:pPr>
        <w:pStyle w:val="PL"/>
      </w:pPr>
      <w:r w:rsidRPr="007552A6">
        <w:t xml:space="preserve">    © 202</w:t>
      </w:r>
      <w:r w:rsidR="00635762">
        <w:t>5</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27870B05" w:rsidR="00B4571C" w:rsidRPr="007552A6" w:rsidRDefault="00B4571C" w:rsidP="00B4571C">
      <w:pPr>
        <w:pStyle w:val="PL"/>
      </w:pPr>
      <w:r w:rsidRPr="007552A6">
        <w:t xml:space="preserve">  description: 3GPP TS 29.55</w:t>
      </w:r>
      <w:r w:rsidR="00EF46D4">
        <w:t>3</w:t>
      </w:r>
      <w:r w:rsidRPr="007552A6">
        <w:t xml:space="preserve"> V1</w:t>
      </w:r>
      <w:r w:rsidR="00635762">
        <w:t>9</w:t>
      </w:r>
      <w:r w:rsidRPr="007552A6">
        <w:t>.</w:t>
      </w:r>
      <w:r w:rsidR="00635762">
        <w:t>0</w:t>
      </w:r>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21" w:name="historyclause"/>
      <w:bookmarkStart w:id="822" w:name="_Toc67903575"/>
      <w:bookmarkStart w:id="823" w:name="_Toc2086459"/>
      <w:bookmarkStart w:id="824" w:name="_Toc122090189"/>
      <w:bookmarkStart w:id="825" w:name="_Toc138349480"/>
      <w:bookmarkStart w:id="826" w:name="_Toc153880798"/>
      <w:bookmarkStart w:id="827" w:name="_Toc169753196"/>
      <w:bookmarkStart w:id="828" w:name="_Toc199263531"/>
      <w:bookmarkEnd w:id="808"/>
      <w:bookmarkEnd w:id="821"/>
      <w:r w:rsidRPr="007552A6">
        <w:t xml:space="preserve">Annex </w:t>
      </w:r>
      <w:r w:rsidR="00DD42CD" w:rsidRPr="007552A6">
        <w:rPr>
          <w:rFonts w:hint="eastAsia"/>
          <w:lang w:eastAsia="zh-CN"/>
        </w:rPr>
        <w:t>B</w:t>
      </w:r>
      <w:r w:rsidRPr="007552A6">
        <w:t xml:space="preserve"> (informative):</w:t>
      </w:r>
      <w:r w:rsidRPr="007552A6">
        <w:br/>
        <w:t>Change history</w:t>
      </w:r>
      <w:bookmarkEnd w:id="822"/>
      <w:bookmarkEnd w:id="823"/>
      <w:bookmarkEnd w:id="824"/>
      <w:bookmarkEnd w:id="825"/>
      <w:bookmarkEnd w:id="826"/>
      <w:bookmarkEnd w:id="827"/>
      <w:bookmarkEnd w:id="828"/>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0578C" w14:textId="77777777" w:rsidR="0054220B" w:rsidRDefault="0054220B">
      <w:r>
        <w:separator/>
      </w:r>
    </w:p>
  </w:endnote>
  <w:endnote w:type="continuationSeparator" w:id="0">
    <w:p w14:paraId="0E42ACEE" w14:textId="77777777" w:rsidR="0054220B" w:rsidRDefault="0054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5485E" w14:textId="77777777" w:rsidR="0054220B" w:rsidRDefault="0054220B">
      <w:r>
        <w:separator/>
      </w:r>
    </w:p>
  </w:footnote>
  <w:footnote w:type="continuationSeparator" w:id="0">
    <w:p w14:paraId="4F42DA85" w14:textId="77777777" w:rsidR="0054220B" w:rsidRDefault="0054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36A86E7B"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379">
      <w:rPr>
        <w:rFonts w:ascii="Arial" w:hAnsi="Arial" w:cs="Arial"/>
        <w:b/>
        <w:noProof/>
        <w:sz w:val="18"/>
        <w:szCs w:val="18"/>
      </w:rPr>
      <w:t>3GPP TS 29.553 V19.0.0 (2025-06)</w:t>
    </w:r>
    <w:r>
      <w:rPr>
        <w:rFonts w:ascii="Arial" w:hAnsi="Arial" w:cs="Arial"/>
        <w:b/>
        <w:sz w:val="18"/>
        <w:szCs w:val="18"/>
      </w:rPr>
      <w:fldChar w:fldCharType="end"/>
    </w:r>
  </w:p>
  <w:p w14:paraId="34164E7C" w14:textId="6FF8A878"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379">
      <w:rPr>
        <w:rFonts w:ascii="Arial" w:hAnsi="Arial" w:cs="Arial"/>
        <w:b/>
        <w:noProof/>
        <w:sz w:val="18"/>
        <w:szCs w:val="18"/>
      </w:rPr>
      <w:t>4</w:t>
    </w:r>
    <w:r>
      <w:rPr>
        <w:rFonts w:ascii="Arial" w:hAnsi="Arial" w:cs="Arial"/>
        <w:b/>
        <w:sz w:val="18"/>
        <w:szCs w:val="18"/>
      </w:rPr>
      <w:fldChar w:fldCharType="end"/>
    </w:r>
  </w:p>
  <w:p w14:paraId="56CDC2B6" w14:textId="63998A60"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379">
      <w:rPr>
        <w:rFonts w:ascii="Arial" w:hAnsi="Arial" w:cs="Arial"/>
        <w:b/>
        <w:noProof/>
        <w:sz w:val="18"/>
        <w:szCs w:val="18"/>
      </w:rPr>
      <w:t>Release 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5D29"/>
    <w:rsid w:val="001A2FA5"/>
    <w:rsid w:val="001A39A2"/>
    <w:rsid w:val="001A3EDE"/>
    <w:rsid w:val="001A4C42"/>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56D4"/>
    <w:rsid w:val="0021570C"/>
    <w:rsid w:val="002160DC"/>
    <w:rsid w:val="002347A2"/>
    <w:rsid w:val="00234807"/>
    <w:rsid w:val="00241888"/>
    <w:rsid w:val="00254910"/>
    <w:rsid w:val="00255892"/>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E08CF"/>
    <w:rsid w:val="003E28B0"/>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52558"/>
    <w:rsid w:val="00853092"/>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D2AC7"/>
    <w:rsid w:val="00AD3873"/>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48CEE-AF31-4511-B631-3B11809C5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7838</Words>
  <Characters>44680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catt</cp:lastModifiedBy>
  <cp:revision>565</cp:revision>
  <cp:lastPrinted>2019-02-25T14:05:00Z</cp:lastPrinted>
  <dcterms:created xsi:type="dcterms:W3CDTF">2022-03-08T02:00:00Z</dcterms:created>
  <dcterms:modified xsi:type="dcterms:W3CDTF">2025-05-27T10:39:00Z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