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47C9ABF6"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D33CA5">
              <w:rPr>
                <w:lang w:val="fr-FR"/>
              </w:rPr>
              <w:t>5</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D33CA5">
              <w:rPr>
                <w:sz w:val="32"/>
                <w:lang w:val="fr-FR"/>
              </w:rPr>
              <w:t>12</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22492481" r:id="rId10"/>
              </w:object>
            </w:r>
          </w:p>
        </w:tc>
        <w:tc>
          <w:tcPr>
            <w:tcW w:w="5540" w:type="dxa"/>
          </w:tcPr>
          <w:p w14:paraId="47562F6D" w14:textId="55FCA510" w:rsidR="00F112E4" w:rsidRPr="0016361A" w:rsidRDefault="006926B0" w:rsidP="00F112E4">
            <w:pPr>
              <w:jc w:val="right"/>
            </w:pPr>
            <w:bookmarkStart w:id="3" w:name="logos"/>
            <w:r>
              <w:pict w14:anchorId="5617469C">
                <v:shape id="_x0000_i1026" type="#_x0000_t75" style="width:126.85pt;height:78pt">
                  <v:imagedata r:id="rId11" o:title="3GPP-logo_web"/>
                </v:shape>
              </w:pict>
            </w:r>
            <w:bookmarkEnd w:id="3"/>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688E45B4" w14:textId="765FD36D" w:rsidR="00343F73"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343F73" w:rsidRPr="00AF2FC4">
        <w:rPr>
          <w:noProof/>
          <w:lang w:val="en-US"/>
        </w:rPr>
        <w:t>Foreword</w:t>
      </w:r>
      <w:r w:rsidR="00343F73">
        <w:rPr>
          <w:noProof/>
        </w:rPr>
        <w:tab/>
      </w:r>
      <w:r w:rsidR="00343F73">
        <w:rPr>
          <w:noProof/>
        </w:rPr>
        <w:fldChar w:fldCharType="begin"/>
      </w:r>
      <w:r w:rsidR="00343F73">
        <w:rPr>
          <w:noProof/>
        </w:rPr>
        <w:instrText xml:space="preserve"> PAGEREF _Toc211878727 \h </w:instrText>
      </w:r>
      <w:r w:rsidR="00343F73">
        <w:rPr>
          <w:noProof/>
        </w:rPr>
      </w:r>
      <w:r w:rsidR="00343F73">
        <w:rPr>
          <w:noProof/>
        </w:rPr>
        <w:fldChar w:fldCharType="separate"/>
      </w:r>
      <w:r w:rsidR="00343F73">
        <w:rPr>
          <w:noProof/>
        </w:rPr>
        <w:t>12</w:t>
      </w:r>
      <w:r w:rsidR="00343F73">
        <w:rPr>
          <w:noProof/>
        </w:rPr>
        <w:fldChar w:fldCharType="end"/>
      </w:r>
    </w:p>
    <w:p w14:paraId="3514EF65" w14:textId="358C6AF9" w:rsidR="00343F73" w:rsidRDefault="00343F73">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_Toc211878728 \h </w:instrText>
      </w:r>
      <w:r>
        <w:rPr>
          <w:noProof/>
        </w:rPr>
      </w:r>
      <w:r>
        <w:rPr>
          <w:noProof/>
        </w:rPr>
        <w:fldChar w:fldCharType="separate"/>
      </w:r>
      <w:r>
        <w:rPr>
          <w:noProof/>
        </w:rPr>
        <w:t>14</w:t>
      </w:r>
      <w:r>
        <w:rPr>
          <w:noProof/>
        </w:rPr>
        <w:fldChar w:fldCharType="end"/>
      </w:r>
    </w:p>
    <w:p w14:paraId="7F30C9D5" w14:textId="15FFCFFC" w:rsidR="00343F73" w:rsidRDefault="00343F73">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_Toc211878729 \h </w:instrText>
      </w:r>
      <w:r>
        <w:rPr>
          <w:noProof/>
        </w:rPr>
      </w:r>
      <w:r>
        <w:rPr>
          <w:noProof/>
        </w:rPr>
        <w:fldChar w:fldCharType="separate"/>
      </w:r>
      <w:r>
        <w:rPr>
          <w:noProof/>
        </w:rPr>
        <w:t>15</w:t>
      </w:r>
      <w:r>
        <w:rPr>
          <w:noProof/>
        </w:rPr>
        <w:fldChar w:fldCharType="end"/>
      </w:r>
    </w:p>
    <w:p w14:paraId="0DBBEFE9" w14:textId="153181BB" w:rsidR="00343F73" w:rsidRDefault="00343F73">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_Toc211878730 \h </w:instrText>
      </w:r>
      <w:r>
        <w:rPr>
          <w:noProof/>
        </w:rPr>
      </w:r>
      <w:r>
        <w:rPr>
          <w:noProof/>
        </w:rPr>
        <w:fldChar w:fldCharType="separate"/>
      </w:r>
      <w:r>
        <w:rPr>
          <w:noProof/>
        </w:rPr>
        <w:t>16</w:t>
      </w:r>
      <w:r>
        <w:rPr>
          <w:noProof/>
        </w:rPr>
        <w:fldChar w:fldCharType="end"/>
      </w:r>
    </w:p>
    <w:p w14:paraId="7DEF771C" w14:textId="5E8635F8" w:rsidR="00343F73" w:rsidRDefault="00343F73">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_Toc211878731 \h </w:instrText>
      </w:r>
      <w:r>
        <w:rPr>
          <w:noProof/>
        </w:rPr>
      </w:r>
      <w:r>
        <w:rPr>
          <w:noProof/>
        </w:rPr>
        <w:fldChar w:fldCharType="separate"/>
      </w:r>
      <w:r>
        <w:rPr>
          <w:noProof/>
        </w:rPr>
        <w:t>16</w:t>
      </w:r>
      <w:r>
        <w:rPr>
          <w:noProof/>
        </w:rPr>
        <w:fldChar w:fldCharType="end"/>
      </w:r>
    </w:p>
    <w:p w14:paraId="66B97996" w14:textId="0A8C6EA8" w:rsidR="00343F73" w:rsidRDefault="00343F73">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_Toc211878732 \h </w:instrText>
      </w:r>
      <w:r>
        <w:rPr>
          <w:noProof/>
        </w:rPr>
      </w:r>
      <w:r>
        <w:rPr>
          <w:noProof/>
        </w:rPr>
        <w:fldChar w:fldCharType="separate"/>
      </w:r>
      <w:r>
        <w:rPr>
          <w:noProof/>
        </w:rPr>
        <w:t>16</w:t>
      </w:r>
      <w:r>
        <w:rPr>
          <w:noProof/>
        </w:rPr>
        <w:fldChar w:fldCharType="end"/>
      </w:r>
    </w:p>
    <w:p w14:paraId="747A589D" w14:textId="335C6185" w:rsidR="00343F73" w:rsidRDefault="00343F73">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_Toc211878733 \h </w:instrText>
      </w:r>
      <w:r>
        <w:rPr>
          <w:noProof/>
        </w:rPr>
      </w:r>
      <w:r>
        <w:rPr>
          <w:noProof/>
        </w:rPr>
        <w:fldChar w:fldCharType="separate"/>
      </w:r>
      <w:r>
        <w:rPr>
          <w:noProof/>
        </w:rPr>
        <w:t>16</w:t>
      </w:r>
      <w:r>
        <w:rPr>
          <w:noProof/>
        </w:rPr>
        <w:fldChar w:fldCharType="end"/>
      </w:r>
    </w:p>
    <w:p w14:paraId="14A6792C" w14:textId="2BCEF51E" w:rsidR="00343F73" w:rsidRDefault="00343F73">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_Toc211878734 \h </w:instrText>
      </w:r>
      <w:r>
        <w:rPr>
          <w:noProof/>
        </w:rPr>
      </w:r>
      <w:r>
        <w:rPr>
          <w:noProof/>
        </w:rPr>
        <w:fldChar w:fldCharType="separate"/>
      </w:r>
      <w:r>
        <w:rPr>
          <w:noProof/>
        </w:rPr>
        <w:t>17</w:t>
      </w:r>
      <w:r>
        <w:rPr>
          <w:noProof/>
        </w:rPr>
        <w:fldChar w:fldCharType="end"/>
      </w:r>
    </w:p>
    <w:p w14:paraId="51834375" w14:textId="11A3216F" w:rsidR="00343F73" w:rsidRDefault="00343F73">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_Toc211878735 \h </w:instrText>
      </w:r>
      <w:r>
        <w:rPr>
          <w:noProof/>
        </w:rPr>
      </w:r>
      <w:r>
        <w:rPr>
          <w:noProof/>
        </w:rPr>
        <w:fldChar w:fldCharType="separate"/>
      </w:r>
      <w:r>
        <w:rPr>
          <w:noProof/>
        </w:rPr>
        <w:t>18</w:t>
      </w:r>
      <w:r>
        <w:rPr>
          <w:noProof/>
        </w:rPr>
        <w:fldChar w:fldCharType="end"/>
      </w:r>
    </w:p>
    <w:p w14:paraId="33BFBB5E" w14:textId="2E0A12A8" w:rsidR="00343F73" w:rsidRDefault="00343F73">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_Toc211878736 \h </w:instrText>
      </w:r>
      <w:r>
        <w:rPr>
          <w:noProof/>
        </w:rPr>
      </w:r>
      <w:r>
        <w:rPr>
          <w:noProof/>
        </w:rPr>
        <w:fldChar w:fldCharType="separate"/>
      </w:r>
      <w:r>
        <w:rPr>
          <w:noProof/>
        </w:rPr>
        <w:t>18</w:t>
      </w:r>
      <w:r>
        <w:rPr>
          <w:noProof/>
        </w:rPr>
        <w:fldChar w:fldCharType="end"/>
      </w:r>
    </w:p>
    <w:p w14:paraId="5D83D326" w14:textId="57DB4AF7" w:rsidR="00343F73" w:rsidRDefault="00343F73">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AF2FC4">
        <w:rPr>
          <w:noProof/>
          <w:lang w:val="en-US"/>
        </w:rPr>
        <w:t>SDD_Transmission</w:t>
      </w:r>
      <w:r>
        <w:rPr>
          <w:noProof/>
        </w:rPr>
        <w:t xml:space="preserve"> Service</w:t>
      </w:r>
      <w:r>
        <w:rPr>
          <w:noProof/>
        </w:rPr>
        <w:tab/>
      </w:r>
      <w:r>
        <w:rPr>
          <w:noProof/>
        </w:rPr>
        <w:fldChar w:fldCharType="begin"/>
      </w:r>
      <w:r>
        <w:rPr>
          <w:noProof/>
        </w:rPr>
        <w:instrText xml:space="preserve"> PAGEREF _Toc211878737 \h </w:instrText>
      </w:r>
      <w:r>
        <w:rPr>
          <w:noProof/>
        </w:rPr>
      </w:r>
      <w:r>
        <w:rPr>
          <w:noProof/>
        </w:rPr>
        <w:fldChar w:fldCharType="separate"/>
      </w:r>
      <w:r>
        <w:rPr>
          <w:noProof/>
        </w:rPr>
        <w:t>19</w:t>
      </w:r>
      <w:r>
        <w:rPr>
          <w:noProof/>
        </w:rPr>
        <w:fldChar w:fldCharType="end"/>
      </w:r>
    </w:p>
    <w:p w14:paraId="25483604" w14:textId="4A8E8F8D" w:rsidR="00343F73" w:rsidRDefault="00343F73">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_Toc211878738 \h </w:instrText>
      </w:r>
      <w:r>
        <w:rPr>
          <w:noProof/>
        </w:rPr>
      </w:r>
      <w:r>
        <w:rPr>
          <w:noProof/>
        </w:rPr>
        <w:fldChar w:fldCharType="separate"/>
      </w:r>
      <w:r>
        <w:rPr>
          <w:noProof/>
        </w:rPr>
        <w:t>19</w:t>
      </w:r>
      <w:r>
        <w:rPr>
          <w:noProof/>
        </w:rPr>
        <w:fldChar w:fldCharType="end"/>
      </w:r>
    </w:p>
    <w:p w14:paraId="5E4D0FCB" w14:textId="0C4E4771" w:rsidR="00343F73" w:rsidRDefault="00343F73">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_Toc211878739 \h </w:instrText>
      </w:r>
      <w:r>
        <w:rPr>
          <w:noProof/>
        </w:rPr>
      </w:r>
      <w:r>
        <w:rPr>
          <w:noProof/>
        </w:rPr>
        <w:fldChar w:fldCharType="separate"/>
      </w:r>
      <w:r>
        <w:rPr>
          <w:noProof/>
        </w:rPr>
        <w:t>19</w:t>
      </w:r>
      <w:r>
        <w:rPr>
          <w:noProof/>
        </w:rPr>
        <w:fldChar w:fldCharType="end"/>
      </w:r>
    </w:p>
    <w:p w14:paraId="4D63BE81" w14:textId="7A7383B4" w:rsidR="00343F73" w:rsidRDefault="00343F73">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_Toc211878740 \h </w:instrText>
      </w:r>
      <w:r>
        <w:rPr>
          <w:noProof/>
        </w:rPr>
      </w:r>
      <w:r>
        <w:rPr>
          <w:noProof/>
        </w:rPr>
        <w:fldChar w:fldCharType="separate"/>
      </w:r>
      <w:r>
        <w:rPr>
          <w:noProof/>
        </w:rPr>
        <w:t>19</w:t>
      </w:r>
      <w:r>
        <w:rPr>
          <w:noProof/>
        </w:rPr>
        <w:fldChar w:fldCharType="end"/>
      </w:r>
    </w:p>
    <w:p w14:paraId="069039F3" w14:textId="1CBEFF23" w:rsidR="00343F73" w:rsidRDefault="00343F73">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AF2FC4">
        <w:rPr>
          <w:noProof/>
          <w:lang w:val="en-US"/>
        </w:rPr>
        <w:t>SDD_Transmission_Request</w:t>
      </w:r>
      <w:r>
        <w:rPr>
          <w:noProof/>
        </w:rPr>
        <w:tab/>
      </w:r>
      <w:r>
        <w:rPr>
          <w:noProof/>
        </w:rPr>
        <w:fldChar w:fldCharType="begin"/>
      </w:r>
      <w:r>
        <w:rPr>
          <w:noProof/>
        </w:rPr>
        <w:instrText xml:space="preserve"> PAGEREF _Toc211878741 \h </w:instrText>
      </w:r>
      <w:r>
        <w:rPr>
          <w:noProof/>
        </w:rPr>
      </w:r>
      <w:r>
        <w:rPr>
          <w:noProof/>
        </w:rPr>
        <w:fldChar w:fldCharType="separate"/>
      </w:r>
      <w:r>
        <w:rPr>
          <w:noProof/>
        </w:rPr>
        <w:t>19</w:t>
      </w:r>
      <w:r>
        <w:rPr>
          <w:noProof/>
        </w:rPr>
        <w:fldChar w:fldCharType="end"/>
      </w:r>
    </w:p>
    <w:p w14:paraId="660BE602" w14:textId="057F0034" w:rsidR="00343F73" w:rsidRDefault="00343F73">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_Toc211878742 \h </w:instrText>
      </w:r>
      <w:r>
        <w:rPr>
          <w:noProof/>
        </w:rPr>
      </w:r>
      <w:r>
        <w:rPr>
          <w:noProof/>
        </w:rPr>
        <w:fldChar w:fldCharType="separate"/>
      </w:r>
      <w:r>
        <w:rPr>
          <w:noProof/>
        </w:rPr>
        <w:t>19</w:t>
      </w:r>
      <w:r>
        <w:rPr>
          <w:noProof/>
        </w:rPr>
        <w:fldChar w:fldCharType="end"/>
      </w:r>
    </w:p>
    <w:p w14:paraId="7183C68C" w14:textId="1C2095E4" w:rsidR="00343F73" w:rsidRDefault="00343F73">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_Toc211878743 \h </w:instrText>
      </w:r>
      <w:r>
        <w:rPr>
          <w:noProof/>
        </w:rPr>
      </w:r>
      <w:r>
        <w:rPr>
          <w:noProof/>
        </w:rPr>
        <w:fldChar w:fldCharType="separate"/>
      </w:r>
      <w:r>
        <w:rPr>
          <w:noProof/>
        </w:rPr>
        <w:t>19</w:t>
      </w:r>
      <w:r>
        <w:rPr>
          <w:noProof/>
        </w:rPr>
        <w:fldChar w:fldCharType="end"/>
      </w:r>
    </w:p>
    <w:p w14:paraId="6764D14F" w14:textId="12D6490E" w:rsidR="00343F73" w:rsidRDefault="00343F73">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AF2FC4">
        <w:rPr>
          <w:noProof/>
          <w:lang w:val="en-US"/>
        </w:rPr>
        <w:t>SDD_Transmission</w:t>
      </w:r>
      <w:r>
        <w:rPr>
          <w:noProof/>
        </w:rPr>
        <w:t>_ConnStatusSubscribe</w:t>
      </w:r>
      <w:r>
        <w:rPr>
          <w:noProof/>
        </w:rPr>
        <w:tab/>
      </w:r>
      <w:r>
        <w:rPr>
          <w:noProof/>
        </w:rPr>
        <w:fldChar w:fldCharType="begin"/>
      </w:r>
      <w:r>
        <w:rPr>
          <w:noProof/>
        </w:rPr>
        <w:instrText xml:space="preserve"> PAGEREF _Toc211878744 \h </w:instrText>
      </w:r>
      <w:r>
        <w:rPr>
          <w:noProof/>
        </w:rPr>
      </w:r>
      <w:r>
        <w:rPr>
          <w:noProof/>
        </w:rPr>
        <w:fldChar w:fldCharType="separate"/>
      </w:r>
      <w:r>
        <w:rPr>
          <w:noProof/>
        </w:rPr>
        <w:t>20</w:t>
      </w:r>
      <w:r>
        <w:rPr>
          <w:noProof/>
        </w:rPr>
        <w:fldChar w:fldCharType="end"/>
      </w:r>
    </w:p>
    <w:p w14:paraId="21BEA5A2" w14:textId="743EEB82" w:rsidR="00343F73" w:rsidRDefault="00343F73">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_Toc211878745 \h </w:instrText>
      </w:r>
      <w:r>
        <w:rPr>
          <w:noProof/>
        </w:rPr>
      </w:r>
      <w:r>
        <w:rPr>
          <w:noProof/>
        </w:rPr>
        <w:fldChar w:fldCharType="separate"/>
      </w:r>
      <w:r>
        <w:rPr>
          <w:noProof/>
        </w:rPr>
        <w:t>20</w:t>
      </w:r>
      <w:r>
        <w:rPr>
          <w:noProof/>
        </w:rPr>
        <w:fldChar w:fldCharType="end"/>
      </w:r>
    </w:p>
    <w:p w14:paraId="29E4FAD7" w14:textId="62D2E501" w:rsidR="00343F73" w:rsidRDefault="00343F73">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AF2FC4">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_Toc211878746 \h </w:instrText>
      </w:r>
      <w:r>
        <w:rPr>
          <w:noProof/>
        </w:rPr>
      </w:r>
      <w:r>
        <w:rPr>
          <w:noProof/>
        </w:rPr>
        <w:fldChar w:fldCharType="separate"/>
      </w:r>
      <w:r>
        <w:rPr>
          <w:noProof/>
        </w:rPr>
        <w:t>20</w:t>
      </w:r>
      <w:r>
        <w:rPr>
          <w:noProof/>
        </w:rPr>
        <w:fldChar w:fldCharType="end"/>
      </w:r>
    </w:p>
    <w:p w14:paraId="5077CC6B" w14:textId="238F667C" w:rsidR="00343F73" w:rsidRDefault="00343F73">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AF2FC4">
        <w:rPr>
          <w:noProof/>
          <w:lang w:val="en-US"/>
        </w:rPr>
        <w:t xml:space="preserve">SEALDD </w:t>
      </w:r>
      <w:r>
        <w:rPr>
          <w:noProof/>
        </w:rPr>
        <w:t>Connection Status Subscription Update</w:t>
      </w:r>
      <w:r>
        <w:rPr>
          <w:noProof/>
        </w:rPr>
        <w:tab/>
      </w:r>
      <w:r>
        <w:rPr>
          <w:noProof/>
        </w:rPr>
        <w:fldChar w:fldCharType="begin"/>
      </w:r>
      <w:r>
        <w:rPr>
          <w:noProof/>
        </w:rPr>
        <w:instrText xml:space="preserve"> PAGEREF _Toc211878747 \h </w:instrText>
      </w:r>
      <w:r>
        <w:rPr>
          <w:noProof/>
        </w:rPr>
      </w:r>
      <w:r>
        <w:rPr>
          <w:noProof/>
        </w:rPr>
        <w:fldChar w:fldCharType="separate"/>
      </w:r>
      <w:r>
        <w:rPr>
          <w:noProof/>
        </w:rPr>
        <w:t>21</w:t>
      </w:r>
      <w:r>
        <w:rPr>
          <w:noProof/>
        </w:rPr>
        <w:fldChar w:fldCharType="end"/>
      </w:r>
    </w:p>
    <w:p w14:paraId="1EE9F532" w14:textId="59CAB041" w:rsidR="00343F73" w:rsidRDefault="00343F73">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AF2FC4">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_Toc211878748 \h </w:instrText>
      </w:r>
      <w:r>
        <w:rPr>
          <w:noProof/>
        </w:rPr>
      </w:r>
      <w:r>
        <w:rPr>
          <w:noProof/>
        </w:rPr>
        <w:fldChar w:fldCharType="separate"/>
      </w:r>
      <w:r>
        <w:rPr>
          <w:noProof/>
        </w:rPr>
        <w:t>21</w:t>
      </w:r>
      <w:r>
        <w:rPr>
          <w:noProof/>
        </w:rPr>
        <w:fldChar w:fldCharType="end"/>
      </w:r>
    </w:p>
    <w:p w14:paraId="10704E37" w14:textId="7E78204C" w:rsidR="00343F73" w:rsidRDefault="00343F73">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AF2FC4">
        <w:rPr>
          <w:noProof/>
          <w:lang w:val="en-US"/>
        </w:rPr>
        <w:t>SDD_Transmission</w:t>
      </w:r>
      <w:r>
        <w:rPr>
          <w:noProof/>
        </w:rPr>
        <w:t>_ConnStatusNotify</w:t>
      </w:r>
      <w:r>
        <w:rPr>
          <w:noProof/>
        </w:rPr>
        <w:tab/>
      </w:r>
      <w:r>
        <w:rPr>
          <w:noProof/>
        </w:rPr>
        <w:fldChar w:fldCharType="begin"/>
      </w:r>
      <w:r>
        <w:rPr>
          <w:noProof/>
        </w:rPr>
        <w:instrText xml:space="preserve"> PAGEREF _Toc211878749 \h </w:instrText>
      </w:r>
      <w:r>
        <w:rPr>
          <w:noProof/>
        </w:rPr>
      </w:r>
      <w:r>
        <w:rPr>
          <w:noProof/>
        </w:rPr>
        <w:fldChar w:fldCharType="separate"/>
      </w:r>
      <w:r>
        <w:rPr>
          <w:noProof/>
        </w:rPr>
        <w:t>22</w:t>
      </w:r>
      <w:r>
        <w:rPr>
          <w:noProof/>
        </w:rPr>
        <w:fldChar w:fldCharType="end"/>
      </w:r>
    </w:p>
    <w:p w14:paraId="3F755FA9" w14:textId="19F513EB" w:rsidR="00343F73" w:rsidRDefault="00343F73">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_Toc211878750 \h </w:instrText>
      </w:r>
      <w:r>
        <w:rPr>
          <w:noProof/>
        </w:rPr>
      </w:r>
      <w:r>
        <w:rPr>
          <w:noProof/>
        </w:rPr>
        <w:fldChar w:fldCharType="separate"/>
      </w:r>
      <w:r>
        <w:rPr>
          <w:noProof/>
        </w:rPr>
        <w:t>22</w:t>
      </w:r>
      <w:r>
        <w:rPr>
          <w:noProof/>
        </w:rPr>
        <w:fldChar w:fldCharType="end"/>
      </w:r>
    </w:p>
    <w:p w14:paraId="14E39B68" w14:textId="28AFD8F4" w:rsidR="00343F73" w:rsidRDefault="00343F73">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_Toc211878751 \h </w:instrText>
      </w:r>
      <w:r>
        <w:rPr>
          <w:noProof/>
        </w:rPr>
      </w:r>
      <w:r>
        <w:rPr>
          <w:noProof/>
        </w:rPr>
        <w:fldChar w:fldCharType="separate"/>
      </w:r>
      <w:r>
        <w:rPr>
          <w:noProof/>
        </w:rPr>
        <w:t>22</w:t>
      </w:r>
      <w:r>
        <w:rPr>
          <w:noProof/>
        </w:rPr>
        <w:fldChar w:fldCharType="end"/>
      </w:r>
    </w:p>
    <w:p w14:paraId="7ACDA36B" w14:textId="5DAB5BE9" w:rsidR="00343F73" w:rsidRDefault="00343F73">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AF2FC4">
        <w:rPr>
          <w:noProof/>
          <w:lang w:val="en-US"/>
        </w:rPr>
        <w:t>SDD_DataStorage</w:t>
      </w:r>
      <w:r>
        <w:rPr>
          <w:noProof/>
        </w:rPr>
        <w:t xml:space="preserve"> Service</w:t>
      </w:r>
      <w:r>
        <w:rPr>
          <w:noProof/>
        </w:rPr>
        <w:tab/>
      </w:r>
      <w:r>
        <w:rPr>
          <w:noProof/>
        </w:rPr>
        <w:fldChar w:fldCharType="begin"/>
      </w:r>
      <w:r>
        <w:rPr>
          <w:noProof/>
        </w:rPr>
        <w:instrText xml:space="preserve"> PAGEREF _Toc211878752 \h </w:instrText>
      </w:r>
      <w:r>
        <w:rPr>
          <w:noProof/>
        </w:rPr>
      </w:r>
      <w:r>
        <w:rPr>
          <w:noProof/>
        </w:rPr>
        <w:fldChar w:fldCharType="separate"/>
      </w:r>
      <w:r>
        <w:rPr>
          <w:noProof/>
        </w:rPr>
        <w:t>24</w:t>
      </w:r>
      <w:r>
        <w:rPr>
          <w:noProof/>
        </w:rPr>
        <w:fldChar w:fldCharType="end"/>
      </w:r>
    </w:p>
    <w:p w14:paraId="3E033A61" w14:textId="3E7E2AFB" w:rsidR="00343F73" w:rsidRDefault="00343F73">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_Toc211878753 \h </w:instrText>
      </w:r>
      <w:r>
        <w:rPr>
          <w:noProof/>
        </w:rPr>
      </w:r>
      <w:r>
        <w:rPr>
          <w:noProof/>
        </w:rPr>
        <w:fldChar w:fldCharType="separate"/>
      </w:r>
      <w:r>
        <w:rPr>
          <w:noProof/>
        </w:rPr>
        <w:t>24</w:t>
      </w:r>
      <w:r>
        <w:rPr>
          <w:noProof/>
        </w:rPr>
        <w:fldChar w:fldCharType="end"/>
      </w:r>
    </w:p>
    <w:p w14:paraId="1CE3747B" w14:textId="39AAE834" w:rsidR="00343F73" w:rsidRDefault="00343F73">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_Toc211878754 \h </w:instrText>
      </w:r>
      <w:r>
        <w:rPr>
          <w:noProof/>
        </w:rPr>
      </w:r>
      <w:r>
        <w:rPr>
          <w:noProof/>
        </w:rPr>
        <w:fldChar w:fldCharType="separate"/>
      </w:r>
      <w:r>
        <w:rPr>
          <w:noProof/>
        </w:rPr>
        <w:t>24</w:t>
      </w:r>
      <w:r>
        <w:rPr>
          <w:noProof/>
        </w:rPr>
        <w:fldChar w:fldCharType="end"/>
      </w:r>
    </w:p>
    <w:p w14:paraId="5CF852F8" w14:textId="5EBA33D7" w:rsidR="00343F73" w:rsidRDefault="00343F73">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_Toc211878755 \h </w:instrText>
      </w:r>
      <w:r>
        <w:rPr>
          <w:noProof/>
        </w:rPr>
      </w:r>
      <w:r>
        <w:rPr>
          <w:noProof/>
        </w:rPr>
        <w:fldChar w:fldCharType="separate"/>
      </w:r>
      <w:r>
        <w:rPr>
          <w:noProof/>
        </w:rPr>
        <w:t>24</w:t>
      </w:r>
      <w:r>
        <w:rPr>
          <w:noProof/>
        </w:rPr>
        <w:fldChar w:fldCharType="end"/>
      </w:r>
    </w:p>
    <w:p w14:paraId="3D93EE74" w14:textId="67BF9D11" w:rsidR="00343F73" w:rsidRDefault="00343F73">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AF2FC4">
        <w:rPr>
          <w:noProof/>
          <w:lang w:val="en-US"/>
        </w:rPr>
        <w:t>SDD_DataStorage</w:t>
      </w:r>
      <w:r>
        <w:rPr>
          <w:noProof/>
        </w:rPr>
        <w:t>_Create</w:t>
      </w:r>
      <w:r>
        <w:rPr>
          <w:noProof/>
        </w:rPr>
        <w:tab/>
      </w:r>
      <w:r>
        <w:rPr>
          <w:noProof/>
        </w:rPr>
        <w:fldChar w:fldCharType="begin"/>
      </w:r>
      <w:r>
        <w:rPr>
          <w:noProof/>
        </w:rPr>
        <w:instrText xml:space="preserve"> PAGEREF _Toc211878756 \h </w:instrText>
      </w:r>
      <w:r>
        <w:rPr>
          <w:noProof/>
        </w:rPr>
      </w:r>
      <w:r>
        <w:rPr>
          <w:noProof/>
        </w:rPr>
        <w:fldChar w:fldCharType="separate"/>
      </w:r>
      <w:r>
        <w:rPr>
          <w:noProof/>
        </w:rPr>
        <w:t>24</w:t>
      </w:r>
      <w:r>
        <w:rPr>
          <w:noProof/>
        </w:rPr>
        <w:fldChar w:fldCharType="end"/>
      </w:r>
    </w:p>
    <w:p w14:paraId="6F2FA35E" w14:textId="4BBDC6D8" w:rsidR="00343F73" w:rsidRDefault="00343F73">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_Toc211878757 \h </w:instrText>
      </w:r>
      <w:r>
        <w:rPr>
          <w:noProof/>
        </w:rPr>
      </w:r>
      <w:r>
        <w:rPr>
          <w:noProof/>
        </w:rPr>
        <w:fldChar w:fldCharType="separate"/>
      </w:r>
      <w:r>
        <w:rPr>
          <w:noProof/>
        </w:rPr>
        <w:t>24</w:t>
      </w:r>
      <w:r>
        <w:rPr>
          <w:noProof/>
        </w:rPr>
        <w:fldChar w:fldCharType="end"/>
      </w:r>
    </w:p>
    <w:p w14:paraId="119B3514" w14:textId="37E841E9" w:rsidR="00343F73" w:rsidRDefault="00343F73">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_Toc211878758 \h </w:instrText>
      </w:r>
      <w:r>
        <w:rPr>
          <w:noProof/>
        </w:rPr>
      </w:r>
      <w:r>
        <w:rPr>
          <w:noProof/>
        </w:rPr>
        <w:fldChar w:fldCharType="separate"/>
      </w:r>
      <w:r>
        <w:rPr>
          <w:noProof/>
        </w:rPr>
        <w:t>25</w:t>
      </w:r>
      <w:r>
        <w:rPr>
          <w:noProof/>
        </w:rPr>
        <w:fldChar w:fldCharType="end"/>
      </w:r>
    </w:p>
    <w:p w14:paraId="0A4FF159" w14:textId="2020700C" w:rsidR="00343F73" w:rsidRDefault="00343F73">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AF2FC4">
        <w:rPr>
          <w:noProof/>
          <w:lang w:val="en-US"/>
        </w:rPr>
        <w:t xml:space="preserve">Data </w:t>
      </w:r>
      <w:r>
        <w:rPr>
          <w:noProof/>
          <w:lang w:eastAsia="zh-CN"/>
        </w:rPr>
        <w:t>Management and/or Status Information</w:t>
      </w:r>
      <w:r w:rsidRPr="00AF2FC4">
        <w:rPr>
          <w:rFonts w:cs="Arial"/>
          <w:noProof/>
        </w:rPr>
        <w:t xml:space="preserve"> Notification</w:t>
      </w:r>
      <w:r>
        <w:rPr>
          <w:noProof/>
        </w:rPr>
        <w:tab/>
      </w:r>
      <w:r>
        <w:rPr>
          <w:noProof/>
        </w:rPr>
        <w:fldChar w:fldCharType="begin"/>
      </w:r>
      <w:r>
        <w:rPr>
          <w:noProof/>
        </w:rPr>
        <w:instrText xml:space="preserve"> PAGEREF _Toc211878759 \h </w:instrText>
      </w:r>
      <w:r>
        <w:rPr>
          <w:noProof/>
        </w:rPr>
      </w:r>
      <w:r>
        <w:rPr>
          <w:noProof/>
        </w:rPr>
        <w:fldChar w:fldCharType="separate"/>
      </w:r>
      <w:r>
        <w:rPr>
          <w:noProof/>
        </w:rPr>
        <w:t>25</w:t>
      </w:r>
      <w:r>
        <w:rPr>
          <w:noProof/>
        </w:rPr>
        <w:fldChar w:fldCharType="end"/>
      </w:r>
    </w:p>
    <w:p w14:paraId="37EA95D6" w14:textId="11592ED0" w:rsidR="00343F73" w:rsidRDefault="00343F73">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AF2FC4">
        <w:rPr>
          <w:noProof/>
          <w:lang w:val="en-US"/>
        </w:rPr>
        <w:t>SDD_DataStorage</w:t>
      </w:r>
      <w:r>
        <w:rPr>
          <w:noProof/>
        </w:rPr>
        <w:t>_Manage</w:t>
      </w:r>
      <w:r>
        <w:rPr>
          <w:noProof/>
        </w:rPr>
        <w:tab/>
      </w:r>
      <w:r>
        <w:rPr>
          <w:noProof/>
        </w:rPr>
        <w:fldChar w:fldCharType="begin"/>
      </w:r>
      <w:r>
        <w:rPr>
          <w:noProof/>
        </w:rPr>
        <w:instrText xml:space="preserve"> PAGEREF _Toc211878760 \h </w:instrText>
      </w:r>
      <w:r>
        <w:rPr>
          <w:noProof/>
        </w:rPr>
      </w:r>
      <w:r>
        <w:rPr>
          <w:noProof/>
        </w:rPr>
        <w:fldChar w:fldCharType="separate"/>
      </w:r>
      <w:r>
        <w:rPr>
          <w:noProof/>
        </w:rPr>
        <w:t>26</w:t>
      </w:r>
      <w:r>
        <w:rPr>
          <w:noProof/>
        </w:rPr>
        <w:fldChar w:fldCharType="end"/>
      </w:r>
    </w:p>
    <w:p w14:paraId="3D82F68E" w14:textId="7E687735" w:rsidR="00343F73" w:rsidRDefault="00343F73">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_Toc211878761 \h </w:instrText>
      </w:r>
      <w:r>
        <w:rPr>
          <w:noProof/>
        </w:rPr>
      </w:r>
      <w:r>
        <w:rPr>
          <w:noProof/>
        </w:rPr>
        <w:fldChar w:fldCharType="separate"/>
      </w:r>
      <w:r>
        <w:rPr>
          <w:noProof/>
        </w:rPr>
        <w:t>26</w:t>
      </w:r>
      <w:r>
        <w:rPr>
          <w:noProof/>
        </w:rPr>
        <w:fldChar w:fldCharType="end"/>
      </w:r>
    </w:p>
    <w:p w14:paraId="643967D2" w14:textId="6DD929FB" w:rsidR="00343F73" w:rsidRDefault="00343F73">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_Toc211878762 \h </w:instrText>
      </w:r>
      <w:r>
        <w:rPr>
          <w:noProof/>
        </w:rPr>
      </w:r>
      <w:r>
        <w:rPr>
          <w:noProof/>
        </w:rPr>
        <w:fldChar w:fldCharType="separate"/>
      </w:r>
      <w:r>
        <w:rPr>
          <w:noProof/>
        </w:rPr>
        <w:t>26</w:t>
      </w:r>
      <w:r>
        <w:rPr>
          <w:noProof/>
        </w:rPr>
        <w:fldChar w:fldCharType="end"/>
      </w:r>
    </w:p>
    <w:p w14:paraId="0950D303" w14:textId="66244C4D" w:rsidR="00343F73" w:rsidRDefault="00343F73">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_Toc211878763 \h </w:instrText>
      </w:r>
      <w:r>
        <w:rPr>
          <w:noProof/>
        </w:rPr>
      </w:r>
      <w:r>
        <w:rPr>
          <w:noProof/>
        </w:rPr>
        <w:fldChar w:fldCharType="separate"/>
      </w:r>
      <w:r>
        <w:rPr>
          <w:noProof/>
        </w:rPr>
        <w:t>27</w:t>
      </w:r>
      <w:r>
        <w:rPr>
          <w:noProof/>
        </w:rPr>
        <w:fldChar w:fldCharType="end"/>
      </w:r>
    </w:p>
    <w:p w14:paraId="7CBBC6E5" w14:textId="5E750E62" w:rsidR="00343F73" w:rsidRDefault="00343F73">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AF2FC4">
        <w:rPr>
          <w:noProof/>
          <w:lang w:val="en-US"/>
        </w:rPr>
        <w:t>SDD_DataStorage</w:t>
      </w:r>
      <w:r>
        <w:rPr>
          <w:noProof/>
        </w:rPr>
        <w:t>_Query</w:t>
      </w:r>
      <w:r>
        <w:rPr>
          <w:noProof/>
        </w:rPr>
        <w:tab/>
      </w:r>
      <w:r>
        <w:rPr>
          <w:noProof/>
        </w:rPr>
        <w:fldChar w:fldCharType="begin"/>
      </w:r>
      <w:r>
        <w:rPr>
          <w:noProof/>
        </w:rPr>
        <w:instrText xml:space="preserve"> PAGEREF _Toc211878764 \h </w:instrText>
      </w:r>
      <w:r>
        <w:rPr>
          <w:noProof/>
        </w:rPr>
      </w:r>
      <w:r>
        <w:rPr>
          <w:noProof/>
        </w:rPr>
        <w:fldChar w:fldCharType="separate"/>
      </w:r>
      <w:r>
        <w:rPr>
          <w:noProof/>
        </w:rPr>
        <w:t>27</w:t>
      </w:r>
      <w:r>
        <w:rPr>
          <w:noProof/>
        </w:rPr>
        <w:fldChar w:fldCharType="end"/>
      </w:r>
    </w:p>
    <w:p w14:paraId="4ACA30DB" w14:textId="4EBEF080" w:rsidR="00343F73" w:rsidRDefault="00343F73">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_Toc211878765 \h </w:instrText>
      </w:r>
      <w:r>
        <w:rPr>
          <w:noProof/>
        </w:rPr>
      </w:r>
      <w:r>
        <w:rPr>
          <w:noProof/>
        </w:rPr>
        <w:fldChar w:fldCharType="separate"/>
      </w:r>
      <w:r>
        <w:rPr>
          <w:noProof/>
        </w:rPr>
        <w:t>27</w:t>
      </w:r>
      <w:r>
        <w:rPr>
          <w:noProof/>
        </w:rPr>
        <w:fldChar w:fldCharType="end"/>
      </w:r>
    </w:p>
    <w:p w14:paraId="49C13087" w14:textId="2D9F7196" w:rsidR="00343F73" w:rsidRDefault="00343F73">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_Toc211878766 \h </w:instrText>
      </w:r>
      <w:r>
        <w:rPr>
          <w:noProof/>
        </w:rPr>
      </w:r>
      <w:r>
        <w:rPr>
          <w:noProof/>
        </w:rPr>
        <w:fldChar w:fldCharType="separate"/>
      </w:r>
      <w:r>
        <w:rPr>
          <w:noProof/>
        </w:rPr>
        <w:t>27</w:t>
      </w:r>
      <w:r>
        <w:rPr>
          <w:noProof/>
        </w:rPr>
        <w:fldChar w:fldCharType="end"/>
      </w:r>
    </w:p>
    <w:p w14:paraId="136F8542" w14:textId="73908797" w:rsidR="00343F73" w:rsidRDefault="00343F73">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AF2FC4">
        <w:rPr>
          <w:noProof/>
          <w:lang w:val="en-US"/>
        </w:rPr>
        <w:t>SDD_DataStorage_DelRequest</w:t>
      </w:r>
      <w:r>
        <w:rPr>
          <w:noProof/>
        </w:rPr>
        <w:tab/>
      </w:r>
      <w:r>
        <w:rPr>
          <w:noProof/>
        </w:rPr>
        <w:fldChar w:fldCharType="begin"/>
      </w:r>
      <w:r>
        <w:rPr>
          <w:noProof/>
        </w:rPr>
        <w:instrText xml:space="preserve"> PAGEREF _Toc211878767 \h </w:instrText>
      </w:r>
      <w:r>
        <w:rPr>
          <w:noProof/>
        </w:rPr>
      </w:r>
      <w:r>
        <w:rPr>
          <w:noProof/>
        </w:rPr>
        <w:fldChar w:fldCharType="separate"/>
      </w:r>
      <w:r>
        <w:rPr>
          <w:noProof/>
        </w:rPr>
        <w:t>28</w:t>
      </w:r>
      <w:r>
        <w:rPr>
          <w:noProof/>
        </w:rPr>
        <w:fldChar w:fldCharType="end"/>
      </w:r>
    </w:p>
    <w:p w14:paraId="38580321" w14:textId="66014865" w:rsidR="00343F73" w:rsidRDefault="00343F73">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_Toc211878768 \h </w:instrText>
      </w:r>
      <w:r>
        <w:rPr>
          <w:noProof/>
        </w:rPr>
      </w:r>
      <w:r>
        <w:rPr>
          <w:noProof/>
        </w:rPr>
        <w:fldChar w:fldCharType="separate"/>
      </w:r>
      <w:r>
        <w:rPr>
          <w:noProof/>
        </w:rPr>
        <w:t>28</w:t>
      </w:r>
      <w:r>
        <w:rPr>
          <w:noProof/>
        </w:rPr>
        <w:fldChar w:fldCharType="end"/>
      </w:r>
    </w:p>
    <w:p w14:paraId="237CCDC6" w14:textId="0C0D0303" w:rsidR="00343F73" w:rsidRDefault="00343F73">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_Toc211878769 \h </w:instrText>
      </w:r>
      <w:r>
        <w:rPr>
          <w:noProof/>
        </w:rPr>
      </w:r>
      <w:r>
        <w:rPr>
          <w:noProof/>
        </w:rPr>
        <w:fldChar w:fldCharType="separate"/>
      </w:r>
      <w:r>
        <w:rPr>
          <w:noProof/>
        </w:rPr>
        <w:t>28</w:t>
      </w:r>
      <w:r>
        <w:rPr>
          <w:noProof/>
        </w:rPr>
        <w:fldChar w:fldCharType="end"/>
      </w:r>
    </w:p>
    <w:p w14:paraId="05EEF508" w14:textId="31712066" w:rsidR="00343F73" w:rsidRDefault="00343F73">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AF2FC4">
        <w:rPr>
          <w:noProof/>
          <w:lang w:val="en-US"/>
        </w:rPr>
        <w:t>SDD_DataStorage_EstablishDelConn</w:t>
      </w:r>
      <w:r>
        <w:rPr>
          <w:noProof/>
        </w:rPr>
        <w:tab/>
      </w:r>
      <w:r>
        <w:rPr>
          <w:noProof/>
        </w:rPr>
        <w:fldChar w:fldCharType="begin"/>
      </w:r>
      <w:r>
        <w:rPr>
          <w:noProof/>
        </w:rPr>
        <w:instrText xml:space="preserve"> PAGEREF _Toc211878770 \h </w:instrText>
      </w:r>
      <w:r>
        <w:rPr>
          <w:noProof/>
        </w:rPr>
      </w:r>
      <w:r>
        <w:rPr>
          <w:noProof/>
        </w:rPr>
        <w:fldChar w:fldCharType="separate"/>
      </w:r>
      <w:r>
        <w:rPr>
          <w:noProof/>
        </w:rPr>
        <w:t>29</w:t>
      </w:r>
      <w:r>
        <w:rPr>
          <w:noProof/>
        </w:rPr>
        <w:fldChar w:fldCharType="end"/>
      </w:r>
    </w:p>
    <w:p w14:paraId="3B3AEE0D" w14:textId="7372ACFC" w:rsidR="00343F73" w:rsidRDefault="00343F73">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_Toc211878771 \h </w:instrText>
      </w:r>
      <w:r>
        <w:rPr>
          <w:noProof/>
        </w:rPr>
      </w:r>
      <w:r>
        <w:rPr>
          <w:noProof/>
        </w:rPr>
        <w:fldChar w:fldCharType="separate"/>
      </w:r>
      <w:r>
        <w:rPr>
          <w:noProof/>
        </w:rPr>
        <w:t>29</w:t>
      </w:r>
      <w:r>
        <w:rPr>
          <w:noProof/>
        </w:rPr>
        <w:fldChar w:fldCharType="end"/>
      </w:r>
    </w:p>
    <w:p w14:paraId="5ECB40C3" w14:textId="75EF6C21" w:rsidR="00343F73" w:rsidRDefault="00343F73">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AF2FC4">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_Toc211878772 \h </w:instrText>
      </w:r>
      <w:r>
        <w:rPr>
          <w:noProof/>
        </w:rPr>
      </w:r>
      <w:r>
        <w:rPr>
          <w:noProof/>
        </w:rPr>
        <w:fldChar w:fldCharType="separate"/>
      </w:r>
      <w:r>
        <w:rPr>
          <w:noProof/>
        </w:rPr>
        <w:t>29</w:t>
      </w:r>
      <w:r>
        <w:rPr>
          <w:noProof/>
        </w:rPr>
        <w:fldChar w:fldCharType="end"/>
      </w:r>
    </w:p>
    <w:p w14:paraId="36806317" w14:textId="1FAFA8D1" w:rsidR="00343F73" w:rsidRDefault="00343F73">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AF2FC4">
        <w:rPr>
          <w:noProof/>
          <w:lang w:val="en-US"/>
        </w:rPr>
        <w:t>SDD_DataStorage</w:t>
      </w:r>
      <w:r>
        <w:rPr>
          <w:noProof/>
        </w:rPr>
        <w:t>_</w:t>
      </w:r>
      <w:r w:rsidRPr="00AF2FC4">
        <w:rPr>
          <w:noProof/>
          <w:lang w:val="en-US"/>
        </w:rPr>
        <w:t>DelSubscribe</w:t>
      </w:r>
      <w:r>
        <w:rPr>
          <w:noProof/>
        </w:rPr>
        <w:tab/>
      </w:r>
      <w:r>
        <w:rPr>
          <w:noProof/>
        </w:rPr>
        <w:fldChar w:fldCharType="begin"/>
      </w:r>
      <w:r>
        <w:rPr>
          <w:noProof/>
        </w:rPr>
        <w:instrText xml:space="preserve"> PAGEREF _Toc211878773 \h </w:instrText>
      </w:r>
      <w:r>
        <w:rPr>
          <w:noProof/>
        </w:rPr>
      </w:r>
      <w:r>
        <w:rPr>
          <w:noProof/>
        </w:rPr>
        <w:fldChar w:fldCharType="separate"/>
      </w:r>
      <w:r>
        <w:rPr>
          <w:noProof/>
        </w:rPr>
        <w:t>30</w:t>
      </w:r>
      <w:r>
        <w:rPr>
          <w:noProof/>
        </w:rPr>
        <w:fldChar w:fldCharType="end"/>
      </w:r>
    </w:p>
    <w:p w14:paraId="7666328F" w14:textId="18E80537" w:rsidR="00343F73" w:rsidRDefault="00343F73">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_Toc211878774 \h </w:instrText>
      </w:r>
      <w:r>
        <w:rPr>
          <w:noProof/>
        </w:rPr>
      </w:r>
      <w:r>
        <w:rPr>
          <w:noProof/>
        </w:rPr>
        <w:fldChar w:fldCharType="separate"/>
      </w:r>
      <w:r>
        <w:rPr>
          <w:noProof/>
        </w:rPr>
        <w:t>30</w:t>
      </w:r>
      <w:r>
        <w:rPr>
          <w:noProof/>
        </w:rPr>
        <w:fldChar w:fldCharType="end"/>
      </w:r>
    </w:p>
    <w:p w14:paraId="49AE838C" w14:textId="24AE7FC0" w:rsidR="00343F73" w:rsidRDefault="00343F73">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AF2FC4">
        <w:rPr>
          <w:noProof/>
        </w:rPr>
        <w:t xml:space="preserve"> Delivery Subscription</w:t>
      </w:r>
      <w:r>
        <w:rPr>
          <w:noProof/>
        </w:rPr>
        <w:t xml:space="preserve"> Creation</w:t>
      </w:r>
      <w:r>
        <w:rPr>
          <w:noProof/>
        </w:rPr>
        <w:tab/>
      </w:r>
      <w:r>
        <w:rPr>
          <w:noProof/>
        </w:rPr>
        <w:fldChar w:fldCharType="begin"/>
      </w:r>
      <w:r>
        <w:rPr>
          <w:noProof/>
        </w:rPr>
        <w:instrText xml:space="preserve"> PAGEREF _Toc211878775 \h </w:instrText>
      </w:r>
      <w:r>
        <w:rPr>
          <w:noProof/>
        </w:rPr>
      </w:r>
      <w:r>
        <w:rPr>
          <w:noProof/>
        </w:rPr>
        <w:fldChar w:fldCharType="separate"/>
      </w:r>
      <w:r>
        <w:rPr>
          <w:noProof/>
        </w:rPr>
        <w:t>30</w:t>
      </w:r>
      <w:r>
        <w:rPr>
          <w:noProof/>
        </w:rPr>
        <w:fldChar w:fldCharType="end"/>
      </w:r>
    </w:p>
    <w:p w14:paraId="46F96568" w14:textId="1592CF5F" w:rsidR="00343F73" w:rsidRDefault="00343F73">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AF2FC4">
        <w:rPr>
          <w:noProof/>
        </w:rPr>
        <w:t>Delivery Subscription</w:t>
      </w:r>
      <w:r>
        <w:rPr>
          <w:noProof/>
        </w:rPr>
        <w:t xml:space="preserve"> Update</w:t>
      </w:r>
      <w:r>
        <w:rPr>
          <w:noProof/>
        </w:rPr>
        <w:tab/>
      </w:r>
      <w:r>
        <w:rPr>
          <w:noProof/>
        </w:rPr>
        <w:fldChar w:fldCharType="begin"/>
      </w:r>
      <w:r>
        <w:rPr>
          <w:noProof/>
        </w:rPr>
        <w:instrText xml:space="preserve"> PAGEREF _Toc211878776 \h </w:instrText>
      </w:r>
      <w:r>
        <w:rPr>
          <w:noProof/>
        </w:rPr>
      </w:r>
      <w:r>
        <w:rPr>
          <w:noProof/>
        </w:rPr>
        <w:fldChar w:fldCharType="separate"/>
      </w:r>
      <w:r>
        <w:rPr>
          <w:noProof/>
        </w:rPr>
        <w:t>30</w:t>
      </w:r>
      <w:r>
        <w:rPr>
          <w:noProof/>
        </w:rPr>
        <w:fldChar w:fldCharType="end"/>
      </w:r>
    </w:p>
    <w:p w14:paraId="68B40E8F" w14:textId="7EC6943F" w:rsidR="00343F73" w:rsidRDefault="00343F73">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AF2FC4">
        <w:rPr>
          <w:noProof/>
        </w:rPr>
        <w:t>Delivery Subscription</w:t>
      </w:r>
      <w:r>
        <w:rPr>
          <w:noProof/>
        </w:rPr>
        <w:t xml:space="preserve"> Deletion</w:t>
      </w:r>
      <w:r>
        <w:rPr>
          <w:noProof/>
        </w:rPr>
        <w:tab/>
      </w:r>
      <w:r>
        <w:rPr>
          <w:noProof/>
        </w:rPr>
        <w:fldChar w:fldCharType="begin"/>
      </w:r>
      <w:r>
        <w:rPr>
          <w:noProof/>
        </w:rPr>
        <w:instrText xml:space="preserve"> PAGEREF _Toc211878777 \h </w:instrText>
      </w:r>
      <w:r>
        <w:rPr>
          <w:noProof/>
        </w:rPr>
      </w:r>
      <w:r>
        <w:rPr>
          <w:noProof/>
        </w:rPr>
        <w:fldChar w:fldCharType="separate"/>
      </w:r>
      <w:r>
        <w:rPr>
          <w:noProof/>
        </w:rPr>
        <w:t>31</w:t>
      </w:r>
      <w:r>
        <w:rPr>
          <w:noProof/>
        </w:rPr>
        <w:fldChar w:fldCharType="end"/>
      </w:r>
    </w:p>
    <w:p w14:paraId="5E9F8499" w14:textId="02DB5E3A" w:rsidR="00343F73" w:rsidRDefault="00343F73">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AF2FC4">
        <w:rPr>
          <w:noProof/>
          <w:lang w:val="en-US"/>
        </w:rPr>
        <w:t>SDD_DataStorage_DelNotify</w:t>
      </w:r>
      <w:r>
        <w:rPr>
          <w:noProof/>
        </w:rPr>
        <w:tab/>
      </w:r>
      <w:r>
        <w:rPr>
          <w:noProof/>
        </w:rPr>
        <w:fldChar w:fldCharType="begin"/>
      </w:r>
      <w:r>
        <w:rPr>
          <w:noProof/>
        </w:rPr>
        <w:instrText xml:space="preserve"> PAGEREF _Toc211878778 \h </w:instrText>
      </w:r>
      <w:r>
        <w:rPr>
          <w:noProof/>
        </w:rPr>
      </w:r>
      <w:r>
        <w:rPr>
          <w:noProof/>
        </w:rPr>
        <w:fldChar w:fldCharType="separate"/>
      </w:r>
      <w:r>
        <w:rPr>
          <w:noProof/>
        </w:rPr>
        <w:t>32</w:t>
      </w:r>
      <w:r>
        <w:rPr>
          <w:noProof/>
        </w:rPr>
        <w:fldChar w:fldCharType="end"/>
      </w:r>
    </w:p>
    <w:p w14:paraId="28AEDD11" w14:textId="7B493084" w:rsidR="00343F73" w:rsidRDefault="00343F73">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_Toc211878779 \h </w:instrText>
      </w:r>
      <w:r>
        <w:rPr>
          <w:noProof/>
        </w:rPr>
      </w:r>
      <w:r>
        <w:rPr>
          <w:noProof/>
        </w:rPr>
        <w:fldChar w:fldCharType="separate"/>
      </w:r>
      <w:r>
        <w:rPr>
          <w:noProof/>
        </w:rPr>
        <w:t>32</w:t>
      </w:r>
      <w:r>
        <w:rPr>
          <w:noProof/>
        </w:rPr>
        <w:fldChar w:fldCharType="end"/>
      </w:r>
    </w:p>
    <w:p w14:paraId="576395D6" w14:textId="3004C1B6" w:rsidR="00343F73" w:rsidRDefault="00343F73">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AF2FC4">
        <w:rPr>
          <w:noProof/>
        </w:rPr>
        <w:t>Delivery</w:t>
      </w:r>
      <w:r>
        <w:rPr>
          <w:noProof/>
        </w:rPr>
        <w:t xml:space="preserve"> </w:t>
      </w:r>
      <w:r w:rsidRPr="00AF2FC4">
        <w:rPr>
          <w:noProof/>
          <w:lang w:val="en-US"/>
        </w:rPr>
        <w:t>Notification</w:t>
      </w:r>
      <w:r>
        <w:rPr>
          <w:noProof/>
        </w:rPr>
        <w:tab/>
      </w:r>
      <w:r>
        <w:rPr>
          <w:noProof/>
        </w:rPr>
        <w:fldChar w:fldCharType="begin"/>
      </w:r>
      <w:r>
        <w:rPr>
          <w:noProof/>
        </w:rPr>
        <w:instrText xml:space="preserve"> PAGEREF _Toc211878780 \h </w:instrText>
      </w:r>
      <w:r>
        <w:rPr>
          <w:noProof/>
        </w:rPr>
      </w:r>
      <w:r>
        <w:rPr>
          <w:noProof/>
        </w:rPr>
        <w:fldChar w:fldCharType="separate"/>
      </w:r>
      <w:r>
        <w:rPr>
          <w:noProof/>
        </w:rPr>
        <w:t>32</w:t>
      </w:r>
      <w:r>
        <w:rPr>
          <w:noProof/>
        </w:rPr>
        <w:fldChar w:fldCharType="end"/>
      </w:r>
    </w:p>
    <w:p w14:paraId="22782995" w14:textId="03AD94CB" w:rsidR="00343F73" w:rsidRDefault="00343F73">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AF2FC4">
        <w:rPr>
          <w:noProof/>
          <w:lang w:val="en-US"/>
        </w:rPr>
        <w:t>SDD_DDContext</w:t>
      </w:r>
      <w:r>
        <w:rPr>
          <w:noProof/>
          <w:lang w:eastAsia="zh-CN"/>
        </w:rPr>
        <w:t xml:space="preserve"> Service</w:t>
      </w:r>
      <w:r>
        <w:rPr>
          <w:noProof/>
        </w:rPr>
        <w:tab/>
      </w:r>
      <w:r>
        <w:rPr>
          <w:noProof/>
        </w:rPr>
        <w:fldChar w:fldCharType="begin"/>
      </w:r>
      <w:r>
        <w:rPr>
          <w:noProof/>
        </w:rPr>
        <w:instrText xml:space="preserve"> PAGEREF _Toc211878781 \h </w:instrText>
      </w:r>
      <w:r>
        <w:rPr>
          <w:noProof/>
        </w:rPr>
      </w:r>
      <w:r>
        <w:rPr>
          <w:noProof/>
        </w:rPr>
        <w:fldChar w:fldCharType="separate"/>
      </w:r>
      <w:r>
        <w:rPr>
          <w:noProof/>
        </w:rPr>
        <w:t>33</w:t>
      </w:r>
      <w:r>
        <w:rPr>
          <w:noProof/>
        </w:rPr>
        <w:fldChar w:fldCharType="end"/>
      </w:r>
    </w:p>
    <w:p w14:paraId="76DFEFC0" w14:textId="5A8BB962" w:rsidR="00343F73" w:rsidRDefault="00343F73">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_Toc211878782 \h </w:instrText>
      </w:r>
      <w:r>
        <w:rPr>
          <w:noProof/>
        </w:rPr>
      </w:r>
      <w:r>
        <w:rPr>
          <w:noProof/>
        </w:rPr>
        <w:fldChar w:fldCharType="separate"/>
      </w:r>
      <w:r>
        <w:rPr>
          <w:noProof/>
        </w:rPr>
        <w:t>33</w:t>
      </w:r>
      <w:r>
        <w:rPr>
          <w:noProof/>
        </w:rPr>
        <w:fldChar w:fldCharType="end"/>
      </w:r>
    </w:p>
    <w:p w14:paraId="07FD828D" w14:textId="61A92A64" w:rsidR="00343F73" w:rsidRDefault="00343F73">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_Toc211878783 \h </w:instrText>
      </w:r>
      <w:r>
        <w:rPr>
          <w:noProof/>
        </w:rPr>
      </w:r>
      <w:r>
        <w:rPr>
          <w:noProof/>
        </w:rPr>
        <w:fldChar w:fldCharType="separate"/>
      </w:r>
      <w:r>
        <w:rPr>
          <w:noProof/>
        </w:rPr>
        <w:t>33</w:t>
      </w:r>
      <w:r>
        <w:rPr>
          <w:noProof/>
        </w:rPr>
        <w:fldChar w:fldCharType="end"/>
      </w:r>
    </w:p>
    <w:p w14:paraId="238620FC" w14:textId="6FBD2180" w:rsidR="00343F73" w:rsidRDefault="00343F73">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_Toc211878784 \h </w:instrText>
      </w:r>
      <w:r>
        <w:rPr>
          <w:noProof/>
        </w:rPr>
      </w:r>
      <w:r>
        <w:rPr>
          <w:noProof/>
        </w:rPr>
        <w:fldChar w:fldCharType="separate"/>
      </w:r>
      <w:r>
        <w:rPr>
          <w:noProof/>
        </w:rPr>
        <w:t>33</w:t>
      </w:r>
      <w:r>
        <w:rPr>
          <w:noProof/>
        </w:rPr>
        <w:fldChar w:fldCharType="end"/>
      </w:r>
    </w:p>
    <w:p w14:paraId="6BAC1B24" w14:textId="4A7DEB68" w:rsidR="00343F73" w:rsidRDefault="00343F73">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_Toc211878785 \h </w:instrText>
      </w:r>
      <w:r>
        <w:rPr>
          <w:noProof/>
        </w:rPr>
      </w:r>
      <w:r>
        <w:rPr>
          <w:noProof/>
        </w:rPr>
        <w:fldChar w:fldCharType="separate"/>
      </w:r>
      <w:r>
        <w:rPr>
          <w:noProof/>
        </w:rPr>
        <w:t>33</w:t>
      </w:r>
      <w:r>
        <w:rPr>
          <w:noProof/>
        </w:rPr>
        <w:fldChar w:fldCharType="end"/>
      </w:r>
    </w:p>
    <w:p w14:paraId="449A2BBD" w14:textId="51DA2F58" w:rsidR="00343F73" w:rsidRDefault="00343F73">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_Toc211878786 \h </w:instrText>
      </w:r>
      <w:r>
        <w:rPr>
          <w:noProof/>
        </w:rPr>
      </w:r>
      <w:r>
        <w:rPr>
          <w:noProof/>
        </w:rPr>
        <w:fldChar w:fldCharType="separate"/>
      </w:r>
      <w:r>
        <w:rPr>
          <w:noProof/>
        </w:rPr>
        <w:t>33</w:t>
      </w:r>
      <w:r>
        <w:rPr>
          <w:noProof/>
        </w:rPr>
        <w:fldChar w:fldCharType="end"/>
      </w:r>
    </w:p>
    <w:p w14:paraId="698CCEA5" w14:textId="19C79A5E" w:rsidR="00343F73" w:rsidRDefault="00343F73">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_Toc211878787 \h </w:instrText>
      </w:r>
      <w:r>
        <w:rPr>
          <w:noProof/>
        </w:rPr>
      </w:r>
      <w:r>
        <w:rPr>
          <w:noProof/>
        </w:rPr>
        <w:fldChar w:fldCharType="separate"/>
      </w:r>
      <w:r>
        <w:rPr>
          <w:noProof/>
        </w:rPr>
        <w:t>33</w:t>
      </w:r>
      <w:r>
        <w:rPr>
          <w:noProof/>
        </w:rPr>
        <w:fldChar w:fldCharType="end"/>
      </w:r>
    </w:p>
    <w:p w14:paraId="59E079BD" w14:textId="32897C4D" w:rsidR="00343F73" w:rsidRDefault="00343F73">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_Toc211878788 \h </w:instrText>
      </w:r>
      <w:r>
        <w:rPr>
          <w:noProof/>
        </w:rPr>
      </w:r>
      <w:r>
        <w:rPr>
          <w:noProof/>
        </w:rPr>
        <w:fldChar w:fldCharType="separate"/>
      </w:r>
      <w:r>
        <w:rPr>
          <w:noProof/>
        </w:rPr>
        <w:t>34</w:t>
      </w:r>
      <w:r>
        <w:rPr>
          <w:noProof/>
        </w:rPr>
        <w:fldChar w:fldCharType="end"/>
      </w:r>
    </w:p>
    <w:p w14:paraId="13AB33C9" w14:textId="4F1E7C20" w:rsidR="00343F73" w:rsidRDefault="00343F73">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_Toc211878789 \h </w:instrText>
      </w:r>
      <w:r>
        <w:rPr>
          <w:noProof/>
        </w:rPr>
      </w:r>
      <w:r>
        <w:rPr>
          <w:noProof/>
        </w:rPr>
        <w:fldChar w:fldCharType="separate"/>
      </w:r>
      <w:r>
        <w:rPr>
          <w:noProof/>
        </w:rPr>
        <w:t>34</w:t>
      </w:r>
      <w:r>
        <w:rPr>
          <w:noProof/>
        </w:rPr>
        <w:fldChar w:fldCharType="end"/>
      </w:r>
    </w:p>
    <w:p w14:paraId="29EE5D9E" w14:textId="7EF989F2" w:rsidR="00343F73" w:rsidRDefault="00343F73">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_Toc211878790 \h </w:instrText>
      </w:r>
      <w:r>
        <w:rPr>
          <w:noProof/>
        </w:rPr>
      </w:r>
      <w:r>
        <w:rPr>
          <w:noProof/>
        </w:rPr>
        <w:fldChar w:fldCharType="separate"/>
      </w:r>
      <w:r>
        <w:rPr>
          <w:noProof/>
        </w:rPr>
        <w:t>34</w:t>
      </w:r>
      <w:r>
        <w:rPr>
          <w:noProof/>
        </w:rPr>
        <w:fldChar w:fldCharType="end"/>
      </w:r>
    </w:p>
    <w:p w14:paraId="388A47B2" w14:textId="3CD69872" w:rsidR="00343F73" w:rsidRDefault="00343F73">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_Toc211878791 \h </w:instrText>
      </w:r>
      <w:r>
        <w:rPr>
          <w:noProof/>
        </w:rPr>
      </w:r>
      <w:r>
        <w:rPr>
          <w:noProof/>
        </w:rPr>
        <w:fldChar w:fldCharType="separate"/>
      </w:r>
      <w:r>
        <w:rPr>
          <w:noProof/>
        </w:rPr>
        <w:t>35</w:t>
      </w:r>
      <w:r>
        <w:rPr>
          <w:noProof/>
        </w:rPr>
        <w:fldChar w:fldCharType="end"/>
      </w:r>
    </w:p>
    <w:p w14:paraId="2BED5494" w14:textId="6FD128AA" w:rsidR="00343F73" w:rsidRDefault="00343F73">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_Toc211878792 \h </w:instrText>
      </w:r>
      <w:r>
        <w:rPr>
          <w:noProof/>
        </w:rPr>
      </w:r>
      <w:r>
        <w:rPr>
          <w:noProof/>
        </w:rPr>
        <w:fldChar w:fldCharType="separate"/>
      </w:r>
      <w:r>
        <w:rPr>
          <w:noProof/>
        </w:rPr>
        <w:t>35</w:t>
      </w:r>
      <w:r>
        <w:rPr>
          <w:noProof/>
        </w:rPr>
        <w:fldChar w:fldCharType="end"/>
      </w:r>
    </w:p>
    <w:p w14:paraId="4AD26E3C" w14:textId="212C5FE2" w:rsidR="00343F73" w:rsidRDefault="00343F73">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_Toc211878793 \h </w:instrText>
      </w:r>
      <w:r>
        <w:rPr>
          <w:noProof/>
        </w:rPr>
      </w:r>
      <w:r>
        <w:rPr>
          <w:noProof/>
        </w:rPr>
        <w:fldChar w:fldCharType="separate"/>
      </w:r>
      <w:r>
        <w:rPr>
          <w:noProof/>
        </w:rPr>
        <w:t>35</w:t>
      </w:r>
      <w:r>
        <w:rPr>
          <w:noProof/>
        </w:rPr>
        <w:fldChar w:fldCharType="end"/>
      </w:r>
    </w:p>
    <w:p w14:paraId="05DBBDAE" w14:textId="2ABF6660" w:rsidR="00343F73" w:rsidRDefault="00343F73">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_Toc211878794 \h </w:instrText>
      </w:r>
      <w:r>
        <w:rPr>
          <w:noProof/>
        </w:rPr>
      </w:r>
      <w:r>
        <w:rPr>
          <w:noProof/>
        </w:rPr>
        <w:fldChar w:fldCharType="separate"/>
      </w:r>
      <w:r>
        <w:rPr>
          <w:noProof/>
        </w:rPr>
        <w:t>35</w:t>
      </w:r>
      <w:r>
        <w:rPr>
          <w:noProof/>
        </w:rPr>
        <w:fldChar w:fldCharType="end"/>
      </w:r>
    </w:p>
    <w:p w14:paraId="5A08736F" w14:textId="03E736E7" w:rsidR="00343F73" w:rsidRDefault="00343F73">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_Toc211878795 \h </w:instrText>
      </w:r>
      <w:r>
        <w:rPr>
          <w:noProof/>
        </w:rPr>
      </w:r>
      <w:r>
        <w:rPr>
          <w:noProof/>
        </w:rPr>
        <w:fldChar w:fldCharType="separate"/>
      </w:r>
      <w:r>
        <w:rPr>
          <w:noProof/>
        </w:rPr>
        <w:t>35</w:t>
      </w:r>
      <w:r>
        <w:rPr>
          <w:noProof/>
        </w:rPr>
        <w:fldChar w:fldCharType="end"/>
      </w:r>
    </w:p>
    <w:p w14:paraId="11413E25" w14:textId="6A2559EE" w:rsidR="00343F73" w:rsidRDefault="00343F73">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AF2FC4">
        <w:rPr>
          <w:noProof/>
          <w:lang w:val="en-US"/>
        </w:rPr>
        <w:t xml:space="preserve">ACR Event </w:t>
      </w:r>
      <w:r>
        <w:rPr>
          <w:noProof/>
        </w:rPr>
        <w:t>Notification</w:t>
      </w:r>
      <w:r>
        <w:rPr>
          <w:noProof/>
        </w:rPr>
        <w:tab/>
      </w:r>
      <w:r>
        <w:rPr>
          <w:noProof/>
        </w:rPr>
        <w:fldChar w:fldCharType="begin"/>
      </w:r>
      <w:r>
        <w:rPr>
          <w:noProof/>
        </w:rPr>
        <w:instrText xml:space="preserve"> PAGEREF _Toc211878796 \h </w:instrText>
      </w:r>
      <w:r>
        <w:rPr>
          <w:noProof/>
        </w:rPr>
      </w:r>
      <w:r>
        <w:rPr>
          <w:noProof/>
        </w:rPr>
        <w:fldChar w:fldCharType="separate"/>
      </w:r>
      <w:r>
        <w:rPr>
          <w:noProof/>
        </w:rPr>
        <w:t>35</w:t>
      </w:r>
      <w:r>
        <w:rPr>
          <w:noProof/>
        </w:rPr>
        <w:fldChar w:fldCharType="end"/>
      </w:r>
    </w:p>
    <w:p w14:paraId="0EF9DC99" w14:textId="6AE97B0D" w:rsidR="00343F73" w:rsidRDefault="00343F73">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ab/>
      </w:r>
      <w:r>
        <w:rPr>
          <w:noProof/>
        </w:rPr>
        <w:fldChar w:fldCharType="begin"/>
      </w:r>
      <w:r>
        <w:rPr>
          <w:noProof/>
        </w:rPr>
        <w:instrText xml:space="preserve"> PAGEREF _Toc211878797 \h </w:instrText>
      </w:r>
      <w:r>
        <w:rPr>
          <w:noProof/>
        </w:rPr>
      </w:r>
      <w:r>
        <w:rPr>
          <w:noProof/>
        </w:rPr>
        <w:fldChar w:fldCharType="separate"/>
      </w:r>
      <w:r>
        <w:rPr>
          <w:noProof/>
        </w:rPr>
        <w:t>37</w:t>
      </w:r>
      <w:r>
        <w:rPr>
          <w:noProof/>
        </w:rPr>
        <w:fldChar w:fldCharType="end"/>
      </w:r>
    </w:p>
    <w:p w14:paraId="2290942E" w14:textId="53A6DA4B" w:rsidR="00343F73" w:rsidRDefault="00343F73">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_Toc211878798 \h </w:instrText>
      </w:r>
      <w:r>
        <w:rPr>
          <w:noProof/>
        </w:rPr>
      </w:r>
      <w:r>
        <w:rPr>
          <w:noProof/>
        </w:rPr>
        <w:fldChar w:fldCharType="separate"/>
      </w:r>
      <w:r>
        <w:rPr>
          <w:noProof/>
        </w:rPr>
        <w:t>37</w:t>
      </w:r>
      <w:r>
        <w:rPr>
          <w:noProof/>
        </w:rPr>
        <w:fldChar w:fldCharType="end"/>
      </w:r>
    </w:p>
    <w:p w14:paraId="1F915DD6" w14:textId="1D13AF77" w:rsidR="00343F73" w:rsidRDefault="00343F73">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_Toc211878799 \h </w:instrText>
      </w:r>
      <w:r>
        <w:rPr>
          <w:noProof/>
        </w:rPr>
      </w:r>
      <w:r>
        <w:rPr>
          <w:noProof/>
        </w:rPr>
        <w:fldChar w:fldCharType="separate"/>
      </w:r>
      <w:r>
        <w:rPr>
          <w:noProof/>
        </w:rPr>
        <w:t>37</w:t>
      </w:r>
      <w:r>
        <w:rPr>
          <w:noProof/>
        </w:rPr>
        <w:fldChar w:fldCharType="end"/>
      </w:r>
    </w:p>
    <w:p w14:paraId="26C9AC44" w14:textId="1DC25D82" w:rsidR="00343F73" w:rsidRDefault="00343F73">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_Toc211878800 \h </w:instrText>
      </w:r>
      <w:r>
        <w:rPr>
          <w:noProof/>
        </w:rPr>
      </w:r>
      <w:r>
        <w:rPr>
          <w:noProof/>
        </w:rPr>
        <w:fldChar w:fldCharType="separate"/>
      </w:r>
      <w:r>
        <w:rPr>
          <w:noProof/>
        </w:rPr>
        <w:t>37</w:t>
      </w:r>
      <w:r>
        <w:rPr>
          <w:noProof/>
        </w:rPr>
        <w:fldChar w:fldCharType="end"/>
      </w:r>
    </w:p>
    <w:p w14:paraId="21E27828" w14:textId="13A5CC88" w:rsidR="00343F73" w:rsidRDefault="00343F73">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_Subscribe</w:t>
      </w:r>
      <w:r>
        <w:rPr>
          <w:noProof/>
        </w:rPr>
        <w:tab/>
      </w:r>
      <w:r>
        <w:rPr>
          <w:noProof/>
        </w:rPr>
        <w:fldChar w:fldCharType="begin"/>
      </w:r>
      <w:r>
        <w:rPr>
          <w:noProof/>
        </w:rPr>
        <w:instrText xml:space="preserve"> PAGEREF _Toc211878801 \h </w:instrText>
      </w:r>
      <w:r>
        <w:rPr>
          <w:noProof/>
        </w:rPr>
      </w:r>
      <w:r>
        <w:rPr>
          <w:noProof/>
        </w:rPr>
        <w:fldChar w:fldCharType="separate"/>
      </w:r>
      <w:r>
        <w:rPr>
          <w:noProof/>
        </w:rPr>
        <w:t>37</w:t>
      </w:r>
      <w:r>
        <w:rPr>
          <w:noProof/>
        </w:rPr>
        <w:fldChar w:fldCharType="end"/>
      </w:r>
    </w:p>
    <w:p w14:paraId="08286D01" w14:textId="6A16DF0F" w:rsidR="00343F73" w:rsidRDefault="00343F73">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_Toc211878802 \h </w:instrText>
      </w:r>
      <w:r>
        <w:rPr>
          <w:noProof/>
        </w:rPr>
      </w:r>
      <w:r>
        <w:rPr>
          <w:noProof/>
        </w:rPr>
        <w:fldChar w:fldCharType="separate"/>
      </w:r>
      <w:r>
        <w:rPr>
          <w:noProof/>
        </w:rPr>
        <w:t>37</w:t>
      </w:r>
      <w:r>
        <w:rPr>
          <w:noProof/>
        </w:rPr>
        <w:fldChar w:fldCharType="end"/>
      </w:r>
    </w:p>
    <w:p w14:paraId="11EA6402" w14:textId="1A2DBE7A" w:rsidR="00343F73" w:rsidRDefault="00343F73">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_Toc211878803 \h </w:instrText>
      </w:r>
      <w:r>
        <w:rPr>
          <w:noProof/>
        </w:rPr>
      </w:r>
      <w:r>
        <w:rPr>
          <w:noProof/>
        </w:rPr>
        <w:fldChar w:fldCharType="separate"/>
      </w:r>
      <w:r>
        <w:rPr>
          <w:noProof/>
        </w:rPr>
        <w:t>37</w:t>
      </w:r>
      <w:r>
        <w:rPr>
          <w:noProof/>
        </w:rPr>
        <w:fldChar w:fldCharType="end"/>
      </w:r>
    </w:p>
    <w:p w14:paraId="680B4D62" w14:textId="6234DC6F" w:rsidR="00343F73" w:rsidRDefault="00343F73">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_Update</w:t>
      </w:r>
      <w:r>
        <w:rPr>
          <w:noProof/>
        </w:rPr>
        <w:tab/>
      </w:r>
      <w:r>
        <w:rPr>
          <w:noProof/>
        </w:rPr>
        <w:fldChar w:fldCharType="begin"/>
      </w:r>
      <w:r>
        <w:rPr>
          <w:noProof/>
        </w:rPr>
        <w:instrText xml:space="preserve"> PAGEREF _Toc211878804 \h </w:instrText>
      </w:r>
      <w:r>
        <w:rPr>
          <w:noProof/>
        </w:rPr>
      </w:r>
      <w:r>
        <w:rPr>
          <w:noProof/>
        </w:rPr>
        <w:fldChar w:fldCharType="separate"/>
      </w:r>
      <w:r>
        <w:rPr>
          <w:noProof/>
        </w:rPr>
        <w:t>38</w:t>
      </w:r>
      <w:r>
        <w:rPr>
          <w:noProof/>
        </w:rPr>
        <w:fldChar w:fldCharType="end"/>
      </w:r>
    </w:p>
    <w:p w14:paraId="14A48C56" w14:textId="62DE56AE" w:rsidR="00343F73" w:rsidRDefault="00343F73">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_Toc211878805 \h </w:instrText>
      </w:r>
      <w:r>
        <w:rPr>
          <w:noProof/>
        </w:rPr>
      </w:r>
      <w:r>
        <w:rPr>
          <w:noProof/>
        </w:rPr>
        <w:fldChar w:fldCharType="separate"/>
      </w:r>
      <w:r>
        <w:rPr>
          <w:noProof/>
        </w:rPr>
        <w:t>38</w:t>
      </w:r>
      <w:r>
        <w:rPr>
          <w:noProof/>
        </w:rPr>
        <w:fldChar w:fldCharType="end"/>
      </w:r>
    </w:p>
    <w:p w14:paraId="07A869A8" w14:textId="36E1D02D" w:rsidR="00343F73" w:rsidRDefault="00343F73">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_Toc211878806 \h </w:instrText>
      </w:r>
      <w:r>
        <w:rPr>
          <w:noProof/>
        </w:rPr>
      </w:r>
      <w:r>
        <w:rPr>
          <w:noProof/>
        </w:rPr>
        <w:fldChar w:fldCharType="separate"/>
      </w:r>
      <w:r>
        <w:rPr>
          <w:noProof/>
        </w:rPr>
        <w:t>38</w:t>
      </w:r>
      <w:r>
        <w:rPr>
          <w:noProof/>
        </w:rPr>
        <w:fldChar w:fldCharType="end"/>
      </w:r>
    </w:p>
    <w:p w14:paraId="62E9FE2A" w14:textId="29E8BEFA" w:rsidR="00343F73" w:rsidRDefault="00343F73">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_Unsubscribe</w:t>
      </w:r>
      <w:r>
        <w:rPr>
          <w:noProof/>
        </w:rPr>
        <w:tab/>
      </w:r>
      <w:r>
        <w:rPr>
          <w:noProof/>
        </w:rPr>
        <w:fldChar w:fldCharType="begin"/>
      </w:r>
      <w:r>
        <w:rPr>
          <w:noProof/>
        </w:rPr>
        <w:instrText xml:space="preserve"> PAGEREF _Toc211878807 \h </w:instrText>
      </w:r>
      <w:r>
        <w:rPr>
          <w:noProof/>
        </w:rPr>
      </w:r>
      <w:r>
        <w:rPr>
          <w:noProof/>
        </w:rPr>
        <w:fldChar w:fldCharType="separate"/>
      </w:r>
      <w:r>
        <w:rPr>
          <w:noProof/>
        </w:rPr>
        <w:t>39</w:t>
      </w:r>
      <w:r>
        <w:rPr>
          <w:noProof/>
        </w:rPr>
        <w:fldChar w:fldCharType="end"/>
      </w:r>
    </w:p>
    <w:p w14:paraId="45C86A93" w14:textId="5E0CD59F" w:rsidR="00343F73" w:rsidRDefault="00343F73">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_Toc211878808 \h </w:instrText>
      </w:r>
      <w:r>
        <w:rPr>
          <w:noProof/>
        </w:rPr>
      </w:r>
      <w:r>
        <w:rPr>
          <w:noProof/>
        </w:rPr>
        <w:fldChar w:fldCharType="separate"/>
      </w:r>
      <w:r>
        <w:rPr>
          <w:noProof/>
        </w:rPr>
        <w:t>39</w:t>
      </w:r>
      <w:r>
        <w:rPr>
          <w:noProof/>
        </w:rPr>
        <w:fldChar w:fldCharType="end"/>
      </w:r>
    </w:p>
    <w:p w14:paraId="34AD50A9" w14:textId="721AEFF2" w:rsidR="00343F73" w:rsidRDefault="00343F73">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_Toc211878809 \h </w:instrText>
      </w:r>
      <w:r>
        <w:rPr>
          <w:noProof/>
        </w:rPr>
      </w:r>
      <w:r>
        <w:rPr>
          <w:noProof/>
        </w:rPr>
        <w:fldChar w:fldCharType="separate"/>
      </w:r>
      <w:r>
        <w:rPr>
          <w:noProof/>
        </w:rPr>
        <w:t>39</w:t>
      </w:r>
      <w:r>
        <w:rPr>
          <w:noProof/>
        </w:rPr>
        <w:fldChar w:fldCharType="end"/>
      </w:r>
    </w:p>
    <w:p w14:paraId="77FC3344" w14:textId="3FC3D6E5" w:rsidR="00343F73" w:rsidRDefault="00343F73">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_Notify</w:t>
      </w:r>
      <w:r>
        <w:rPr>
          <w:noProof/>
        </w:rPr>
        <w:tab/>
      </w:r>
      <w:r>
        <w:rPr>
          <w:noProof/>
        </w:rPr>
        <w:fldChar w:fldCharType="begin"/>
      </w:r>
      <w:r>
        <w:rPr>
          <w:noProof/>
        </w:rPr>
        <w:instrText xml:space="preserve"> PAGEREF _Toc211878810 \h </w:instrText>
      </w:r>
      <w:r>
        <w:rPr>
          <w:noProof/>
        </w:rPr>
      </w:r>
      <w:r>
        <w:rPr>
          <w:noProof/>
        </w:rPr>
        <w:fldChar w:fldCharType="separate"/>
      </w:r>
      <w:r>
        <w:rPr>
          <w:noProof/>
        </w:rPr>
        <w:t>40</w:t>
      </w:r>
      <w:r>
        <w:rPr>
          <w:noProof/>
        </w:rPr>
        <w:fldChar w:fldCharType="end"/>
      </w:r>
    </w:p>
    <w:p w14:paraId="2147A9AC" w14:textId="02C65BD3" w:rsidR="00343F73" w:rsidRDefault="00343F73">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_Toc211878811 \h </w:instrText>
      </w:r>
      <w:r>
        <w:rPr>
          <w:noProof/>
        </w:rPr>
      </w:r>
      <w:r>
        <w:rPr>
          <w:noProof/>
        </w:rPr>
        <w:fldChar w:fldCharType="separate"/>
      </w:r>
      <w:r>
        <w:rPr>
          <w:noProof/>
        </w:rPr>
        <w:t>40</w:t>
      </w:r>
      <w:r>
        <w:rPr>
          <w:noProof/>
        </w:rPr>
        <w:fldChar w:fldCharType="end"/>
      </w:r>
    </w:p>
    <w:p w14:paraId="5544E999" w14:textId="135D4504" w:rsidR="00343F73" w:rsidRDefault="00343F73">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AF2FC4">
        <w:rPr>
          <w:noProof/>
          <w:lang w:val="en-US"/>
        </w:rPr>
        <w:t>Notification</w:t>
      </w:r>
      <w:r>
        <w:rPr>
          <w:noProof/>
        </w:rPr>
        <w:tab/>
      </w:r>
      <w:r>
        <w:rPr>
          <w:noProof/>
        </w:rPr>
        <w:fldChar w:fldCharType="begin"/>
      </w:r>
      <w:r>
        <w:rPr>
          <w:noProof/>
        </w:rPr>
        <w:instrText xml:space="preserve"> PAGEREF _Toc211878812 \h </w:instrText>
      </w:r>
      <w:r>
        <w:rPr>
          <w:noProof/>
        </w:rPr>
      </w:r>
      <w:r>
        <w:rPr>
          <w:noProof/>
        </w:rPr>
        <w:fldChar w:fldCharType="separate"/>
      </w:r>
      <w:r>
        <w:rPr>
          <w:noProof/>
        </w:rPr>
        <w:t>40</w:t>
      </w:r>
      <w:r>
        <w:rPr>
          <w:noProof/>
        </w:rPr>
        <w:fldChar w:fldCharType="end"/>
      </w:r>
    </w:p>
    <w:p w14:paraId="4FC282AD" w14:textId="047E372E" w:rsidR="00343F73" w:rsidRDefault="00343F73">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_Toc211878813 \h </w:instrText>
      </w:r>
      <w:r>
        <w:rPr>
          <w:noProof/>
        </w:rPr>
      </w:r>
      <w:r>
        <w:rPr>
          <w:noProof/>
        </w:rPr>
        <w:fldChar w:fldCharType="separate"/>
      </w:r>
      <w:r>
        <w:rPr>
          <w:noProof/>
        </w:rPr>
        <w:t>40</w:t>
      </w:r>
      <w:r>
        <w:rPr>
          <w:noProof/>
        </w:rPr>
        <w:fldChar w:fldCharType="end"/>
      </w:r>
    </w:p>
    <w:p w14:paraId="741BF67E" w14:textId="19AB5809" w:rsidR="00343F73" w:rsidRDefault="00343F73">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_Toc211878814 \h </w:instrText>
      </w:r>
      <w:r>
        <w:rPr>
          <w:noProof/>
        </w:rPr>
      </w:r>
      <w:r>
        <w:rPr>
          <w:noProof/>
        </w:rPr>
        <w:fldChar w:fldCharType="separate"/>
      </w:r>
      <w:r>
        <w:rPr>
          <w:noProof/>
        </w:rPr>
        <w:t>40</w:t>
      </w:r>
      <w:r>
        <w:rPr>
          <w:noProof/>
        </w:rPr>
        <w:fldChar w:fldCharType="end"/>
      </w:r>
    </w:p>
    <w:p w14:paraId="6FCC4332" w14:textId="787E2121" w:rsidR="00343F73" w:rsidRDefault="00343F73">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_Toc211878815 \h </w:instrText>
      </w:r>
      <w:r>
        <w:rPr>
          <w:noProof/>
        </w:rPr>
      </w:r>
      <w:r>
        <w:rPr>
          <w:noProof/>
        </w:rPr>
        <w:fldChar w:fldCharType="separate"/>
      </w:r>
      <w:r>
        <w:rPr>
          <w:noProof/>
        </w:rPr>
        <w:t>40</w:t>
      </w:r>
      <w:r>
        <w:rPr>
          <w:noProof/>
        </w:rPr>
        <w:fldChar w:fldCharType="end"/>
      </w:r>
    </w:p>
    <w:p w14:paraId="0A3AC616" w14:textId="4AD646A7" w:rsidR="00343F73" w:rsidRDefault="00343F73">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_Toc211878816 \h </w:instrText>
      </w:r>
      <w:r>
        <w:rPr>
          <w:noProof/>
        </w:rPr>
      </w:r>
      <w:r>
        <w:rPr>
          <w:noProof/>
        </w:rPr>
        <w:fldChar w:fldCharType="separate"/>
      </w:r>
      <w:r>
        <w:rPr>
          <w:noProof/>
        </w:rPr>
        <w:t>42</w:t>
      </w:r>
      <w:r>
        <w:rPr>
          <w:noProof/>
        </w:rPr>
        <w:fldChar w:fldCharType="end"/>
      </w:r>
    </w:p>
    <w:p w14:paraId="0BCDE348" w14:textId="354846E2" w:rsidR="00343F73" w:rsidRDefault="00343F73">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_Toc211878817 \h </w:instrText>
      </w:r>
      <w:r>
        <w:rPr>
          <w:noProof/>
        </w:rPr>
      </w:r>
      <w:r>
        <w:rPr>
          <w:noProof/>
        </w:rPr>
        <w:fldChar w:fldCharType="separate"/>
      </w:r>
      <w:r>
        <w:rPr>
          <w:noProof/>
        </w:rPr>
        <w:t>42</w:t>
      </w:r>
      <w:r>
        <w:rPr>
          <w:noProof/>
        </w:rPr>
        <w:fldChar w:fldCharType="end"/>
      </w:r>
    </w:p>
    <w:p w14:paraId="7494F7DA" w14:textId="0213B2BA" w:rsidR="00343F73" w:rsidRDefault="00343F73">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_Toc211878818 \h </w:instrText>
      </w:r>
      <w:r>
        <w:rPr>
          <w:noProof/>
        </w:rPr>
      </w:r>
      <w:r>
        <w:rPr>
          <w:noProof/>
        </w:rPr>
        <w:fldChar w:fldCharType="separate"/>
      </w:r>
      <w:r>
        <w:rPr>
          <w:noProof/>
        </w:rPr>
        <w:t>42</w:t>
      </w:r>
      <w:r>
        <w:rPr>
          <w:noProof/>
        </w:rPr>
        <w:fldChar w:fldCharType="end"/>
      </w:r>
    </w:p>
    <w:p w14:paraId="11F556F7" w14:textId="1A9C9A77" w:rsidR="00343F73" w:rsidRDefault="00343F73">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_Toc211878819 \h </w:instrText>
      </w:r>
      <w:r>
        <w:rPr>
          <w:noProof/>
        </w:rPr>
      </w:r>
      <w:r>
        <w:rPr>
          <w:noProof/>
        </w:rPr>
        <w:fldChar w:fldCharType="separate"/>
      </w:r>
      <w:r>
        <w:rPr>
          <w:noProof/>
        </w:rPr>
        <w:t>42</w:t>
      </w:r>
      <w:r>
        <w:rPr>
          <w:noProof/>
        </w:rPr>
        <w:fldChar w:fldCharType="end"/>
      </w:r>
    </w:p>
    <w:p w14:paraId="0C160372" w14:textId="72C344BF" w:rsidR="00343F73" w:rsidRDefault="00343F73">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_Toc211878820 \h </w:instrText>
      </w:r>
      <w:r>
        <w:rPr>
          <w:noProof/>
        </w:rPr>
      </w:r>
      <w:r>
        <w:rPr>
          <w:noProof/>
        </w:rPr>
        <w:fldChar w:fldCharType="separate"/>
      </w:r>
      <w:r>
        <w:rPr>
          <w:noProof/>
        </w:rPr>
        <w:t>42</w:t>
      </w:r>
      <w:r>
        <w:rPr>
          <w:noProof/>
        </w:rPr>
        <w:fldChar w:fldCharType="end"/>
      </w:r>
    </w:p>
    <w:p w14:paraId="438EEB5B" w14:textId="16E5EE22" w:rsidR="00343F73" w:rsidRDefault="00343F73">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_Toc211878821 \h </w:instrText>
      </w:r>
      <w:r>
        <w:rPr>
          <w:noProof/>
        </w:rPr>
      </w:r>
      <w:r>
        <w:rPr>
          <w:noProof/>
        </w:rPr>
        <w:fldChar w:fldCharType="separate"/>
      </w:r>
      <w:r>
        <w:rPr>
          <w:noProof/>
        </w:rPr>
        <w:t>42</w:t>
      </w:r>
      <w:r>
        <w:rPr>
          <w:noProof/>
        </w:rPr>
        <w:fldChar w:fldCharType="end"/>
      </w:r>
    </w:p>
    <w:p w14:paraId="5CE7CBB6" w14:textId="37BC8ACC" w:rsidR="00343F73" w:rsidRDefault="00343F73">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_Toc211878822 \h </w:instrText>
      </w:r>
      <w:r>
        <w:rPr>
          <w:noProof/>
        </w:rPr>
      </w:r>
      <w:r>
        <w:rPr>
          <w:noProof/>
        </w:rPr>
        <w:fldChar w:fldCharType="separate"/>
      </w:r>
      <w:r>
        <w:rPr>
          <w:noProof/>
        </w:rPr>
        <w:t>42</w:t>
      </w:r>
      <w:r>
        <w:rPr>
          <w:noProof/>
        </w:rPr>
        <w:fldChar w:fldCharType="end"/>
      </w:r>
    </w:p>
    <w:p w14:paraId="437EF429" w14:textId="06093EF7" w:rsidR="00343F73" w:rsidRDefault="00343F73">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_Toc211878823 \h </w:instrText>
      </w:r>
      <w:r>
        <w:rPr>
          <w:noProof/>
        </w:rPr>
      </w:r>
      <w:r>
        <w:rPr>
          <w:noProof/>
        </w:rPr>
        <w:fldChar w:fldCharType="separate"/>
      </w:r>
      <w:r>
        <w:rPr>
          <w:noProof/>
        </w:rPr>
        <w:t>43</w:t>
      </w:r>
      <w:r>
        <w:rPr>
          <w:noProof/>
        </w:rPr>
        <w:fldChar w:fldCharType="end"/>
      </w:r>
    </w:p>
    <w:p w14:paraId="7869AA13" w14:textId="43949BEC" w:rsidR="00343F73" w:rsidRDefault="00343F73">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_Toc211878824 \h </w:instrText>
      </w:r>
      <w:r>
        <w:rPr>
          <w:noProof/>
        </w:rPr>
      </w:r>
      <w:r>
        <w:rPr>
          <w:noProof/>
        </w:rPr>
        <w:fldChar w:fldCharType="separate"/>
      </w:r>
      <w:r>
        <w:rPr>
          <w:noProof/>
        </w:rPr>
        <w:t>43</w:t>
      </w:r>
      <w:r>
        <w:rPr>
          <w:noProof/>
        </w:rPr>
        <w:fldChar w:fldCharType="end"/>
      </w:r>
    </w:p>
    <w:p w14:paraId="08AE8B4C" w14:textId="1C10C570" w:rsidR="00343F73" w:rsidRDefault="00343F73">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_Toc211878825 \h </w:instrText>
      </w:r>
      <w:r>
        <w:rPr>
          <w:noProof/>
        </w:rPr>
      </w:r>
      <w:r>
        <w:rPr>
          <w:noProof/>
        </w:rPr>
        <w:fldChar w:fldCharType="separate"/>
      </w:r>
      <w:r>
        <w:rPr>
          <w:noProof/>
        </w:rPr>
        <w:t>43</w:t>
      </w:r>
      <w:r>
        <w:rPr>
          <w:noProof/>
        </w:rPr>
        <w:fldChar w:fldCharType="end"/>
      </w:r>
    </w:p>
    <w:p w14:paraId="2B22A7C5" w14:textId="37F6F081" w:rsidR="00343F73" w:rsidRDefault="00343F73">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_Toc211878826 \h </w:instrText>
      </w:r>
      <w:r>
        <w:rPr>
          <w:noProof/>
        </w:rPr>
      </w:r>
      <w:r>
        <w:rPr>
          <w:noProof/>
        </w:rPr>
        <w:fldChar w:fldCharType="separate"/>
      </w:r>
      <w:r>
        <w:rPr>
          <w:noProof/>
        </w:rPr>
        <w:t>44</w:t>
      </w:r>
      <w:r>
        <w:rPr>
          <w:noProof/>
        </w:rPr>
        <w:fldChar w:fldCharType="end"/>
      </w:r>
    </w:p>
    <w:p w14:paraId="6B8AFD24" w14:textId="181FB170" w:rsidR="00343F73" w:rsidRDefault="00343F73">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_Toc211878827 \h </w:instrText>
      </w:r>
      <w:r>
        <w:rPr>
          <w:noProof/>
        </w:rPr>
      </w:r>
      <w:r>
        <w:rPr>
          <w:noProof/>
        </w:rPr>
        <w:fldChar w:fldCharType="separate"/>
      </w:r>
      <w:r>
        <w:rPr>
          <w:noProof/>
        </w:rPr>
        <w:t>44</w:t>
      </w:r>
      <w:r>
        <w:rPr>
          <w:noProof/>
        </w:rPr>
        <w:fldChar w:fldCharType="end"/>
      </w:r>
    </w:p>
    <w:p w14:paraId="4E1E4058" w14:textId="53B4A5FD" w:rsidR="00343F73" w:rsidRDefault="00343F73">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_Toc211878828 \h </w:instrText>
      </w:r>
      <w:r>
        <w:rPr>
          <w:noProof/>
        </w:rPr>
      </w:r>
      <w:r>
        <w:rPr>
          <w:noProof/>
        </w:rPr>
        <w:fldChar w:fldCharType="separate"/>
      </w:r>
      <w:r>
        <w:rPr>
          <w:noProof/>
        </w:rPr>
        <w:t>44</w:t>
      </w:r>
      <w:r>
        <w:rPr>
          <w:noProof/>
        </w:rPr>
        <w:fldChar w:fldCharType="end"/>
      </w:r>
    </w:p>
    <w:p w14:paraId="799749F4" w14:textId="19E17C37" w:rsidR="00343F73" w:rsidRDefault="00343F73">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_Toc211878829 \h </w:instrText>
      </w:r>
      <w:r>
        <w:rPr>
          <w:noProof/>
        </w:rPr>
      </w:r>
      <w:r>
        <w:rPr>
          <w:noProof/>
        </w:rPr>
        <w:fldChar w:fldCharType="separate"/>
      </w:r>
      <w:r>
        <w:rPr>
          <w:noProof/>
        </w:rPr>
        <w:t>45</w:t>
      </w:r>
      <w:r>
        <w:rPr>
          <w:noProof/>
        </w:rPr>
        <w:fldChar w:fldCharType="end"/>
      </w:r>
    </w:p>
    <w:p w14:paraId="3BFD1B9D" w14:textId="5EC49896" w:rsidR="00343F73" w:rsidRDefault="00343F73">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_Toc211878830 \h </w:instrText>
      </w:r>
      <w:r>
        <w:rPr>
          <w:noProof/>
        </w:rPr>
      </w:r>
      <w:r>
        <w:rPr>
          <w:noProof/>
        </w:rPr>
        <w:fldChar w:fldCharType="separate"/>
      </w:r>
      <w:r>
        <w:rPr>
          <w:noProof/>
        </w:rPr>
        <w:t>45</w:t>
      </w:r>
      <w:r>
        <w:rPr>
          <w:noProof/>
        </w:rPr>
        <w:fldChar w:fldCharType="end"/>
      </w:r>
    </w:p>
    <w:p w14:paraId="7819272E" w14:textId="3DABE8CA" w:rsidR="00343F73" w:rsidRDefault="00343F73">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_Toc211878831 \h </w:instrText>
      </w:r>
      <w:r>
        <w:rPr>
          <w:noProof/>
        </w:rPr>
      </w:r>
      <w:r>
        <w:rPr>
          <w:noProof/>
        </w:rPr>
        <w:fldChar w:fldCharType="separate"/>
      </w:r>
      <w:r>
        <w:rPr>
          <w:noProof/>
        </w:rPr>
        <w:t>45</w:t>
      </w:r>
      <w:r>
        <w:rPr>
          <w:noProof/>
        </w:rPr>
        <w:fldChar w:fldCharType="end"/>
      </w:r>
    </w:p>
    <w:p w14:paraId="7801050C" w14:textId="6394E572" w:rsidR="00343F73" w:rsidRDefault="00343F73">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_Toc211878832 \h </w:instrText>
      </w:r>
      <w:r>
        <w:rPr>
          <w:noProof/>
        </w:rPr>
      </w:r>
      <w:r>
        <w:rPr>
          <w:noProof/>
        </w:rPr>
        <w:fldChar w:fldCharType="separate"/>
      </w:r>
      <w:r>
        <w:rPr>
          <w:noProof/>
        </w:rPr>
        <w:t>45</w:t>
      </w:r>
      <w:r>
        <w:rPr>
          <w:noProof/>
        </w:rPr>
        <w:fldChar w:fldCharType="end"/>
      </w:r>
    </w:p>
    <w:p w14:paraId="5A2B8895" w14:textId="765C0EED" w:rsidR="00343F73" w:rsidRDefault="00343F73">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_Toc211878833 \h </w:instrText>
      </w:r>
      <w:r>
        <w:rPr>
          <w:noProof/>
        </w:rPr>
      </w:r>
      <w:r>
        <w:rPr>
          <w:noProof/>
        </w:rPr>
        <w:fldChar w:fldCharType="separate"/>
      </w:r>
      <w:r>
        <w:rPr>
          <w:noProof/>
        </w:rPr>
        <w:t>45</w:t>
      </w:r>
      <w:r>
        <w:rPr>
          <w:noProof/>
        </w:rPr>
        <w:fldChar w:fldCharType="end"/>
      </w:r>
    </w:p>
    <w:p w14:paraId="53239345" w14:textId="64BA8138" w:rsidR="00343F73" w:rsidRDefault="00343F73">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_Toc211878834 \h </w:instrText>
      </w:r>
      <w:r>
        <w:rPr>
          <w:noProof/>
        </w:rPr>
      </w:r>
      <w:r>
        <w:rPr>
          <w:noProof/>
        </w:rPr>
        <w:fldChar w:fldCharType="separate"/>
      </w:r>
      <w:r>
        <w:rPr>
          <w:noProof/>
        </w:rPr>
        <w:t>45</w:t>
      </w:r>
      <w:r>
        <w:rPr>
          <w:noProof/>
        </w:rPr>
        <w:fldChar w:fldCharType="end"/>
      </w:r>
    </w:p>
    <w:p w14:paraId="16D5A16D" w14:textId="6592BC35" w:rsidR="00343F73" w:rsidRDefault="00343F73">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_Toc211878835 \h </w:instrText>
      </w:r>
      <w:r>
        <w:rPr>
          <w:noProof/>
        </w:rPr>
      </w:r>
      <w:r>
        <w:rPr>
          <w:noProof/>
        </w:rPr>
        <w:fldChar w:fldCharType="separate"/>
      </w:r>
      <w:r>
        <w:rPr>
          <w:noProof/>
        </w:rPr>
        <w:t>45</w:t>
      </w:r>
      <w:r>
        <w:rPr>
          <w:noProof/>
        </w:rPr>
        <w:fldChar w:fldCharType="end"/>
      </w:r>
    </w:p>
    <w:p w14:paraId="1C9E8088" w14:textId="5691A31C" w:rsidR="00343F73" w:rsidRDefault="00343F73">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_Toc211878836 \h </w:instrText>
      </w:r>
      <w:r>
        <w:rPr>
          <w:noProof/>
        </w:rPr>
      </w:r>
      <w:r>
        <w:rPr>
          <w:noProof/>
        </w:rPr>
        <w:fldChar w:fldCharType="separate"/>
      </w:r>
      <w:r>
        <w:rPr>
          <w:noProof/>
        </w:rPr>
        <w:t>46</w:t>
      </w:r>
      <w:r>
        <w:rPr>
          <w:noProof/>
        </w:rPr>
        <w:fldChar w:fldCharType="end"/>
      </w:r>
    </w:p>
    <w:p w14:paraId="07B5A226" w14:textId="23B15211" w:rsidR="00343F73" w:rsidRDefault="00343F73">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_Toc211878837 \h </w:instrText>
      </w:r>
      <w:r>
        <w:rPr>
          <w:noProof/>
        </w:rPr>
      </w:r>
      <w:r>
        <w:rPr>
          <w:noProof/>
        </w:rPr>
        <w:fldChar w:fldCharType="separate"/>
      </w:r>
      <w:r>
        <w:rPr>
          <w:noProof/>
        </w:rPr>
        <w:t>46</w:t>
      </w:r>
      <w:r>
        <w:rPr>
          <w:noProof/>
        </w:rPr>
        <w:fldChar w:fldCharType="end"/>
      </w:r>
    </w:p>
    <w:p w14:paraId="5E1A3CE2" w14:textId="3C603B18" w:rsidR="00343F73" w:rsidRDefault="00343F73">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_Toc211878838 \h </w:instrText>
      </w:r>
      <w:r>
        <w:rPr>
          <w:noProof/>
        </w:rPr>
      </w:r>
      <w:r>
        <w:rPr>
          <w:noProof/>
        </w:rPr>
        <w:fldChar w:fldCharType="separate"/>
      </w:r>
      <w:r>
        <w:rPr>
          <w:noProof/>
        </w:rPr>
        <w:t>46</w:t>
      </w:r>
      <w:r>
        <w:rPr>
          <w:noProof/>
        </w:rPr>
        <w:fldChar w:fldCharType="end"/>
      </w:r>
    </w:p>
    <w:p w14:paraId="2F9E82F8" w14:textId="4FCE5F92" w:rsidR="00343F73" w:rsidRDefault="00343F73">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_Toc211878839 \h </w:instrText>
      </w:r>
      <w:r>
        <w:rPr>
          <w:noProof/>
        </w:rPr>
      </w:r>
      <w:r>
        <w:rPr>
          <w:noProof/>
        </w:rPr>
        <w:fldChar w:fldCharType="separate"/>
      </w:r>
      <w:r>
        <w:rPr>
          <w:noProof/>
        </w:rPr>
        <w:t>47</w:t>
      </w:r>
      <w:r>
        <w:rPr>
          <w:noProof/>
        </w:rPr>
        <w:fldChar w:fldCharType="end"/>
      </w:r>
    </w:p>
    <w:p w14:paraId="6F1327E7" w14:textId="217CAA99" w:rsidR="00343F73" w:rsidRDefault="00343F73">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_Toc211878840 \h </w:instrText>
      </w:r>
      <w:r>
        <w:rPr>
          <w:noProof/>
        </w:rPr>
      </w:r>
      <w:r>
        <w:rPr>
          <w:noProof/>
        </w:rPr>
        <w:fldChar w:fldCharType="separate"/>
      </w:r>
      <w:r>
        <w:rPr>
          <w:noProof/>
        </w:rPr>
        <w:t>47</w:t>
      </w:r>
      <w:r>
        <w:rPr>
          <w:noProof/>
        </w:rPr>
        <w:fldChar w:fldCharType="end"/>
      </w:r>
    </w:p>
    <w:p w14:paraId="4CEEB184" w14:textId="0BD628EE" w:rsidR="00343F73" w:rsidRDefault="00343F73">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_Toc211878841 \h </w:instrText>
      </w:r>
      <w:r>
        <w:rPr>
          <w:noProof/>
        </w:rPr>
      </w:r>
      <w:r>
        <w:rPr>
          <w:noProof/>
        </w:rPr>
        <w:fldChar w:fldCharType="separate"/>
      </w:r>
      <w:r>
        <w:rPr>
          <w:noProof/>
        </w:rPr>
        <w:t>47</w:t>
      </w:r>
      <w:r>
        <w:rPr>
          <w:noProof/>
        </w:rPr>
        <w:fldChar w:fldCharType="end"/>
      </w:r>
    </w:p>
    <w:p w14:paraId="7C1D04AB" w14:textId="0B593860" w:rsidR="00343F73" w:rsidRDefault="00343F73">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AF2FC4">
        <w:rPr>
          <w:noProof/>
          <w:lang w:val="en-US"/>
        </w:rPr>
        <w:t>SDD_BDT</w:t>
      </w:r>
      <w:r>
        <w:rPr>
          <w:noProof/>
        </w:rPr>
        <w:t>_Notify</w:t>
      </w:r>
      <w:r>
        <w:rPr>
          <w:noProof/>
        </w:rPr>
        <w:tab/>
      </w:r>
      <w:r>
        <w:rPr>
          <w:noProof/>
        </w:rPr>
        <w:fldChar w:fldCharType="begin"/>
      </w:r>
      <w:r>
        <w:rPr>
          <w:noProof/>
        </w:rPr>
        <w:instrText xml:space="preserve"> PAGEREF _Toc211878842 \h </w:instrText>
      </w:r>
      <w:r>
        <w:rPr>
          <w:noProof/>
        </w:rPr>
      </w:r>
      <w:r>
        <w:rPr>
          <w:noProof/>
        </w:rPr>
        <w:fldChar w:fldCharType="separate"/>
      </w:r>
      <w:r>
        <w:rPr>
          <w:noProof/>
        </w:rPr>
        <w:t>47</w:t>
      </w:r>
      <w:r>
        <w:rPr>
          <w:noProof/>
        </w:rPr>
        <w:fldChar w:fldCharType="end"/>
      </w:r>
    </w:p>
    <w:p w14:paraId="00490DA9" w14:textId="42E908E0" w:rsidR="00343F73" w:rsidRDefault="00343F73">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_Toc211878843 \h </w:instrText>
      </w:r>
      <w:r>
        <w:rPr>
          <w:noProof/>
        </w:rPr>
      </w:r>
      <w:r>
        <w:rPr>
          <w:noProof/>
        </w:rPr>
        <w:fldChar w:fldCharType="separate"/>
      </w:r>
      <w:r>
        <w:rPr>
          <w:noProof/>
        </w:rPr>
        <w:t>47</w:t>
      </w:r>
      <w:r>
        <w:rPr>
          <w:noProof/>
        </w:rPr>
        <w:fldChar w:fldCharType="end"/>
      </w:r>
    </w:p>
    <w:p w14:paraId="0D9DB17D" w14:textId="78639B2A" w:rsidR="00343F73" w:rsidRDefault="00343F73">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AF2FC4">
        <w:rPr>
          <w:noProof/>
          <w:lang w:val="en-US"/>
        </w:rPr>
        <w:t>Notification</w:t>
      </w:r>
      <w:r>
        <w:rPr>
          <w:noProof/>
        </w:rPr>
        <w:tab/>
      </w:r>
      <w:r>
        <w:rPr>
          <w:noProof/>
        </w:rPr>
        <w:fldChar w:fldCharType="begin"/>
      </w:r>
      <w:r>
        <w:rPr>
          <w:noProof/>
        </w:rPr>
        <w:instrText xml:space="preserve"> PAGEREF _Toc211878844 \h </w:instrText>
      </w:r>
      <w:r>
        <w:rPr>
          <w:noProof/>
        </w:rPr>
      </w:r>
      <w:r>
        <w:rPr>
          <w:noProof/>
        </w:rPr>
        <w:fldChar w:fldCharType="separate"/>
      </w:r>
      <w:r>
        <w:rPr>
          <w:noProof/>
        </w:rPr>
        <w:t>47</w:t>
      </w:r>
      <w:r>
        <w:rPr>
          <w:noProof/>
        </w:rPr>
        <w:fldChar w:fldCharType="end"/>
      </w:r>
    </w:p>
    <w:p w14:paraId="75AEB883" w14:textId="01D3AF48" w:rsidR="00343F73" w:rsidRDefault="00343F73">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_Toc211878845 \h </w:instrText>
      </w:r>
      <w:r>
        <w:rPr>
          <w:noProof/>
        </w:rPr>
      </w:r>
      <w:r>
        <w:rPr>
          <w:noProof/>
        </w:rPr>
        <w:fldChar w:fldCharType="separate"/>
      </w:r>
      <w:r>
        <w:rPr>
          <w:noProof/>
        </w:rPr>
        <w:t>49</w:t>
      </w:r>
      <w:r>
        <w:rPr>
          <w:noProof/>
        </w:rPr>
        <w:fldChar w:fldCharType="end"/>
      </w:r>
    </w:p>
    <w:p w14:paraId="4AE97953" w14:textId="726F109F" w:rsidR="00343F73" w:rsidRDefault="00343F73">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_Toc211878846 \h </w:instrText>
      </w:r>
      <w:r>
        <w:rPr>
          <w:noProof/>
        </w:rPr>
      </w:r>
      <w:r>
        <w:rPr>
          <w:noProof/>
        </w:rPr>
        <w:fldChar w:fldCharType="separate"/>
      </w:r>
      <w:r>
        <w:rPr>
          <w:noProof/>
        </w:rPr>
        <w:t>49</w:t>
      </w:r>
      <w:r>
        <w:rPr>
          <w:noProof/>
        </w:rPr>
        <w:fldChar w:fldCharType="end"/>
      </w:r>
    </w:p>
    <w:p w14:paraId="79E03B3E" w14:textId="7F3384AD" w:rsidR="00343F73" w:rsidRDefault="00343F73">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_Toc211878847 \h </w:instrText>
      </w:r>
      <w:r>
        <w:rPr>
          <w:noProof/>
        </w:rPr>
      </w:r>
      <w:r>
        <w:rPr>
          <w:noProof/>
        </w:rPr>
        <w:fldChar w:fldCharType="separate"/>
      </w:r>
      <w:r>
        <w:rPr>
          <w:noProof/>
        </w:rPr>
        <w:t>49</w:t>
      </w:r>
      <w:r>
        <w:rPr>
          <w:noProof/>
        </w:rPr>
        <w:fldChar w:fldCharType="end"/>
      </w:r>
    </w:p>
    <w:p w14:paraId="2A4DAE6A" w14:textId="137BDBFE" w:rsidR="00343F73" w:rsidRDefault="00343F73">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_Toc211878848 \h </w:instrText>
      </w:r>
      <w:r>
        <w:rPr>
          <w:noProof/>
        </w:rPr>
      </w:r>
      <w:r>
        <w:rPr>
          <w:noProof/>
        </w:rPr>
        <w:fldChar w:fldCharType="separate"/>
      </w:r>
      <w:r>
        <w:rPr>
          <w:noProof/>
        </w:rPr>
        <w:t>49</w:t>
      </w:r>
      <w:r>
        <w:rPr>
          <w:noProof/>
        </w:rPr>
        <w:fldChar w:fldCharType="end"/>
      </w:r>
    </w:p>
    <w:p w14:paraId="0128D9C6" w14:textId="03A31F43" w:rsidR="00343F73" w:rsidRDefault="00343F73">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_Toc211878849 \h </w:instrText>
      </w:r>
      <w:r>
        <w:rPr>
          <w:noProof/>
        </w:rPr>
      </w:r>
      <w:r>
        <w:rPr>
          <w:noProof/>
        </w:rPr>
        <w:fldChar w:fldCharType="separate"/>
      </w:r>
      <w:r>
        <w:rPr>
          <w:noProof/>
        </w:rPr>
        <w:t>49</w:t>
      </w:r>
      <w:r>
        <w:rPr>
          <w:noProof/>
        </w:rPr>
        <w:fldChar w:fldCharType="end"/>
      </w:r>
    </w:p>
    <w:p w14:paraId="17373C6D" w14:textId="7E853121" w:rsidR="00343F73" w:rsidRDefault="00343F73">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_Toc211878850 \h </w:instrText>
      </w:r>
      <w:r>
        <w:rPr>
          <w:noProof/>
        </w:rPr>
      </w:r>
      <w:r>
        <w:rPr>
          <w:noProof/>
        </w:rPr>
        <w:fldChar w:fldCharType="separate"/>
      </w:r>
      <w:r>
        <w:rPr>
          <w:noProof/>
        </w:rPr>
        <w:t>49</w:t>
      </w:r>
      <w:r>
        <w:rPr>
          <w:noProof/>
        </w:rPr>
        <w:fldChar w:fldCharType="end"/>
      </w:r>
    </w:p>
    <w:p w14:paraId="3D15DD9E" w14:textId="468531D3" w:rsidR="00343F73" w:rsidRDefault="00343F73">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_Toc211878851 \h </w:instrText>
      </w:r>
      <w:r>
        <w:rPr>
          <w:noProof/>
        </w:rPr>
      </w:r>
      <w:r>
        <w:rPr>
          <w:noProof/>
        </w:rPr>
        <w:fldChar w:fldCharType="separate"/>
      </w:r>
      <w:r>
        <w:rPr>
          <w:noProof/>
        </w:rPr>
        <w:t>50</w:t>
      </w:r>
      <w:r>
        <w:rPr>
          <w:noProof/>
        </w:rPr>
        <w:fldChar w:fldCharType="end"/>
      </w:r>
    </w:p>
    <w:p w14:paraId="0AE3C856" w14:textId="5F5B8B78" w:rsidR="00343F73" w:rsidRDefault="00343F73">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_Toc211878852 \h </w:instrText>
      </w:r>
      <w:r>
        <w:rPr>
          <w:noProof/>
        </w:rPr>
      </w:r>
      <w:r>
        <w:rPr>
          <w:noProof/>
        </w:rPr>
        <w:fldChar w:fldCharType="separate"/>
      </w:r>
      <w:r>
        <w:rPr>
          <w:noProof/>
        </w:rPr>
        <w:t>50</w:t>
      </w:r>
      <w:r>
        <w:rPr>
          <w:noProof/>
        </w:rPr>
        <w:fldChar w:fldCharType="end"/>
      </w:r>
    </w:p>
    <w:p w14:paraId="5F894370" w14:textId="55572943" w:rsidR="00343F73" w:rsidRDefault="00343F73">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_Toc211878853 \h </w:instrText>
      </w:r>
      <w:r>
        <w:rPr>
          <w:noProof/>
        </w:rPr>
      </w:r>
      <w:r>
        <w:rPr>
          <w:noProof/>
        </w:rPr>
        <w:fldChar w:fldCharType="separate"/>
      </w:r>
      <w:r>
        <w:rPr>
          <w:noProof/>
        </w:rPr>
        <w:t>50</w:t>
      </w:r>
      <w:r>
        <w:rPr>
          <w:noProof/>
        </w:rPr>
        <w:fldChar w:fldCharType="end"/>
      </w:r>
    </w:p>
    <w:p w14:paraId="2FED025F" w14:textId="5A54321F" w:rsidR="00343F73" w:rsidRDefault="00343F73">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_Toc211878854 \h </w:instrText>
      </w:r>
      <w:r>
        <w:rPr>
          <w:noProof/>
        </w:rPr>
      </w:r>
      <w:r>
        <w:rPr>
          <w:noProof/>
        </w:rPr>
        <w:fldChar w:fldCharType="separate"/>
      </w:r>
      <w:r>
        <w:rPr>
          <w:noProof/>
        </w:rPr>
        <w:t>50</w:t>
      </w:r>
      <w:r>
        <w:rPr>
          <w:noProof/>
        </w:rPr>
        <w:fldChar w:fldCharType="end"/>
      </w:r>
    </w:p>
    <w:p w14:paraId="3280B275" w14:textId="0A1A41F5" w:rsidR="00343F73" w:rsidRDefault="00343F73">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_Toc211878855 \h </w:instrText>
      </w:r>
      <w:r>
        <w:rPr>
          <w:noProof/>
        </w:rPr>
      </w:r>
      <w:r>
        <w:rPr>
          <w:noProof/>
        </w:rPr>
        <w:fldChar w:fldCharType="separate"/>
      </w:r>
      <w:r>
        <w:rPr>
          <w:noProof/>
        </w:rPr>
        <w:t>51</w:t>
      </w:r>
      <w:r>
        <w:rPr>
          <w:noProof/>
        </w:rPr>
        <w:fldChar w:fldCharType="end"/>
      </w:r>
    </w:p>
    <w:p w14:paraId="0E4AF1F9" w14:textId="17025C04" w:rsidR="00343F73" w:rsidRDefault="00343F73">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AF2FC4">
        <w:rPr>
          <w:noProof/>
        </w:rPr>
        <w:t xml:space="preserve"> Subscription</w:t>
      </w:r>
      <w:r>
        <w:rPr>
          <w:noProof/>
        </w:rPr>
        <w:tab/>
      </w:r>
      <w:r>
        <w:rPr>
          <w:noProof/>
        </w:rPr>
        <w:fldChar w:fldCharType="begin"/>
      </w:r>
      <w:r>
        <w:rPr>
          <w:noProof/>
        </w:rPr>
        <w:instrText xml:space="preserve"> PAGEREF _Toc211878856 \h </w:instrText>
      </w:r>
      <w:r>
        <w:rPr>
          <w:noProof/>
        </w:rPr>
      </w:r>
      <w:r>
        <w:rPr>
          <w:noProof/>
        </w:rPr>
        <w:fldChar w:fldCharType="separate"/>
      </w:r>
      <w:r>
        <w:rPr>
          <w:noProof/>
        </w:rPr>
        <w:t>51</w:t>
      </w:r>
      <w:r>
        <w:rPr>
          <w:noProof/>
        </w:rPr>
        <w:fldChar w:fldCharType="end"/>
      </w:r>
    </w:p>
    <w:p w14:paraId="6C318B29" w14:textId="4071FB84" w:rsidR="00343F73" w:rsidRDefault="00343F73">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_Toc211878857 \h </w:instrText>
      </w:r>
      <w:r>
        <w:rPr>
          <w:noProof/>
        </w:rPr>
      </w:r>
      <w:r>
        <w:rPr>
          <w:noProof/>
        </w:rPr>
        <w:fldChar w:fldCharType="separate"/>
      </w:r>
      <w:r>
        <w:rPr>
          <w:noProof/>
        </w:rPr>
        <w:t>51</w:t>
      </w:r>
      <w:r>
        <w:rPr>
          <w:noProof/>
        </w:rPr>
        <w:fldChar w:fldCharType="end"/>
      </w:r>
    </w:p>
    <w:p w14:paraId="43B49C74" w14:textId="2CD04B09" w:rsidR="00343F73" w:rsidRDefault="00343F73">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_Toc211878858 \h </w:instrText>
      </w:r>
      <w:r>
        <w:rPr>
          <w:noProof/>
        </w:rPr>
      </w:r>
      <w:r>
        <w:rPr>
          <w:noProof/>
        </w:rPr>
        <w:fldChar w:fldCharType="separate"/>
      </w:r>
      <w:r>
        <w:rPr>
          <w:noProof/>
        </w:rPr>
        <w:t>51</w:t>
      </w:r>
      <w:r>
        <w:rPr>
          <w:noProof/>
        </w:rPr>
        <w:fldChar w:fldCharType="end"/>
      </w:r>
    </w:p>
    <w:p w14:paraId="02E2F206" w14:textId="6CF7F2B3" w:rsidR="00343F73" w:rsidRDefault="00343F73">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_Toc211878859 \h </w:instrText>
      </w:r>
      <w:r>
        <w:rPr>
          <w:noProof/>
        </w:rPr>
      </w:r>
      <w:r>
        <w:rPr>
          <w:noProof/>
        </w:rPr>
        <w:fldChar w:fldCharType="separate"/>
      </w:r>
      <w:r>
        <w:rPr>
          <w:noProof/>
        </w:rPr>
        <w:t>51</w:t>
      </w:r>
      <w:r>
        <w:rPr>
          <w:noProof/>
        </w:rPr>
        <w:fldChar w:fldCharType="end"/>
      </w:r>
    </w:p>
    <w:p w14:paraId="576B8886" w14:textId="5C2D3B63" w:rsidR="00343F73" w:rsidRDefault="00343F73">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_Toc211878860 \h </w:instrText>
      </w:r>
      <w:r>
        <w:rPr>
          <w:noProof/>
        </w:rPr>
      </w:r>
      <w:r>
        <w:rPr>
          <w:noProof/>
        </w:rPr>
        <w:fldChar w:fldCharType="separate"/>
      </w:r>
      <w:r>
        <w:rPr>
          <w:noProof/>
        </w:rPr>
        <w:t>55</w:t>
      </w:r>
      <w:r>
        <w:rPr>
          <w:noProof/>
        </w:rPr>
        <w:fldChar w:fldCharType="end"/>
      </w:r>
    </w:p>
    <w:p w14:paraId="53616D4C" w14:textId="7D7A5AAC" w:rsidR="00343F73" w:rsidRDefault="00343F73">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_Toc211878861 \h </w:instrText>
      </w:r>
      <w:r>
        <w:rPr>
          <w:noProof/>
        </w:rPr>
      </w:r>
      <w:r>
        <w:rPr>
          <w:noProof/>
        </w:rPr>
        <w:fldChar w:fldCharType="separate"/>
      </w:r>
      <w:r>
        <w:rPr>
          <w:noProof/>
        </w:rPr>
        <w:t>56</w:t>
      </w:r>
      <w:r>
        <w:rPr>
          <w:noProof/>
        </w:rPr>
        <w:fldChar w:fldCharType="end"/>
      </w:r>
    </w:p>
    <w:p w14:paraId="5BAAEDAD" w14:textId="21175220" w:rsidR="00343F73" w:rsidRDefault="00343F73">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_Toc211878862 \h </w:instrText>
      </w:r>
      <w:r>
        <w:rPr>
          <w:noProof/>
        </w:rPr>
      </w:r>
      <w:r>
        <w:rPr>
          <w:noProof/>
        </w:rPr>
        <w:fldChar w:fldCharType="separate"/>
      </w:r>
      <w:r>
        <w:rPr>
          <w:noProof/>
        </w:rPr>
        <w:t>56</w:t>
      </w:r>
      <w:r>
        <w:rPr>
          <w:noProof/>
        </w:rPr>
        <w:fldChar w:fldCharType="end"/>
      </w:r>
    </w:p>
    <w:p w14:paraId="476CE35C" w14:textId="1A124732" w:rsidR="00343F73" w:rsidRDefault="00343F73">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_Toc211878863 \h </w:instrText>
      </w:r>
      <w:r>
        <w:rPr>
          <w:noProof/>
        </w:rPr>
      </w:r>
      <w:r>
        <w:rPr>
          <w:noProof/>
        </w:rPr>
        <w:fldChar w:fldCharType="separate"/>
      </w:r>
      <w:r>
        <w:rPr>
          <w:noProof/>
        </w:rPr>
        <w:t>56</w:t>
      </w:r>
      <w:r>
        <w:rPr>
          <w:noProof/>
        </w:rPr>
        <w:fldChar w:fldCharType="end"/>
      </w:r>
    </w:p>
    <w:p w14:paraId="375B0E46" w14:textId="5F775723" w:rsidR="00343F73" w:rsidRDefault="00343F73">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_Toc211878864 \h </w:instrText>
      </w:r>
      <w:r>
        <w:rPr>
          <w:noProof/>
        </w:rPr>
      </w:r>
      <w:r>
        <w:rPr>
          <w:noProof/>
        </w:rPr>
        <w:fldChar w:fldCharType="separate"/>
      </w:r>
      <w:r>
        <w:rPr>
          <w:noProof/>
        </w:rPr>
        <w:t>56</w:t>
      </w:r>
      <w:r>
        <w:rPr>
          <w:noProof/>
        </w:rPr>
        <w:fldChar w:fldCharType="end"/>
      </w:r>
    </w:p>
    <w:p w14:paraId="3B3F62B4" w14:textId="0807A7C2" w:rsidR="00343F73" w:rsidRDefault="00343F73">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_Toc211878865 \h </w:instrText>
      </w:r>
      <w:r>
        <w:rPr>
          <w:noProof/>
        </w:rPr>
      </w:r>
      <w:r>
        <w:rPr>
          <w:noProof/>
        </w:rPr>
        <w:fldChar w:fldCharType="separate"/>
      </w:r>
      <w:r>
        <w:rPr>
          <w:noProof/>
        </w:rPr>
        <w:t>56</w:t>
      </w:r>
      <w:r>
        <w:rPr>
          <w:noProof/>
        </w:rPr>
        <w:fldChar w:fldCharType="end"/>
      </w:r>
    </w:p>
    <w:p w14:paraId="09BA73FA" w14:textId="7039CA49" w:rsidR="00343F73" w:rsidRDefault="00343F73">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_Toc211878866 \h </w:instrText>
      </w:r>
      <w:r>
        <w:rPr>
          <w:noProof/>
        </w:rPr>
      </w:r>
      <w:r>
        <w:rPr>
          <w:noProof/>
        </w:rPr>
        <w:fldChar w:fldCharType="separate"/>
      </w:r>
      <w:r>
        <w:rPr>
          <w:noProof/>
        </w:rPr>
        <w:t>57</w:t>
      </w:r>
      <w:r>
        <w:rPr>
          <w:noProof/>
        </w:rPr>
        <w:fldChar w:fldCharType="end"/>
      </w:r>
    </w:p>
    <w:p w14:paraId="50FFF677" w14:textId="73F95929" w:rsidR="00343F73" w:rsidRDefault="00343F73">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_Toc211878867 \h </w:instrText>
      </w:r>
      <w:r>
        <w:rPr>
          <w:noProof/>
        </w:rPr>
      </w:r>
      <w:r>
        <w:rPr>
          <w:noProof/>
        </w:rPr>
        <w:fldChar w:fldCharType="separate"/>
      </w:r>
      <w:r>
        <w:rPr>
          <w:noProof/>
        </w:rPr>
        <w:t>57</w:t>
      </w:r>
      <w:r>
        <w:rPr>
          <w:noProof/>
        </w:rPr>
        <w:fldChar w:fldCharType="end"/>
      </w:r>
    </w:p>
    <w:p w14:paraId="069F195D" w14:textId="04778089" w:rsidR="00343F73" w:rsidRDefault="00343F73">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_Toc211878868 \h </w:instrText>
      </w:r>
      <w:r>
        <w:rPr>
          <w:noProof/>
        </w:rPr>
      </w:r>
      <w:r>
        <w:rPr>
          <w:noProof/>
        </w:rPr>
        <w:fldChar w:fldCharType="separate"/>
      </w:r>
      <w:r>
        <w:rPr>
          <w:noProof/>
        </w:rPr>
        <w:t>58</w:t>
      </w:r>
      <w:r>
        <w:rPr>
          <w:noProof/>
        </w:rPr>
        <w:fldChar w:fldCharType="end"/>
      </w:r>
    </w:p>
    <w:p w14:paraId="209CA801" w14:textId="16FEFD3D" w:rsidR="00343F73" w:rsidRDefault="00343F73">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_Toc211878869 \h </w:instrText>
      </w:r>
      <w:r>
        <w:rPr>
          <w:noProof/>
        </w:rPr>
      </w:r>
      <w:r>
        <w:rPr>
          <w:noProof/>
        </w:rPr>
        <w:fldChar w:fldCharType="separate"/>
      </w:r>
      <w:r>
        <w:rPr>
          <w:noProof/>
        </w:rPr>
        <w:t>58</w:t>
      </w:r>
      <w:r>
        <w:rPr>
          <w:noProof/>
        </w:rPr>
        <w:fldChar w:fldCharType="end"/>
      </w:r>
    </w:p>
    <w:p w14:paraId="34E5F014" w14:textId="14C34A39" w:rsidR="00343F73" w:rsidRDefault="00343F73">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_Toc211878870 \h </w:instrText>
      </w:r>
      <w:r>
        <w:rPr>
          <w:noProof/>
        </w:rPr>
      </w:r>
      <w:r>
        <w:rPr>
          <w:noProof/>
        </w:rPr>
        <w:fldChar w:fldCharType="separate"/>
      </w:r>
      <w:r>
        <w:rPr>
          <w:noProof/>
        </w:rPr>
        <w:t>58</w:t>
      </w:r>
      <w:r>
        <w:rPr>
          <w:noProof/>
        </w:rPr>
        <w:fldChar w:fldCharType="end"/>
      </w:r>
    </w:p>
    <w:p w14:paraId="7437EE34" w14:textId="3D505F87" w:rsidR="00343F73" w:rsidRDefault="00343F73">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_Toc211878871 \h </w:instrText>
      </w:r>
      <w:r>
        <w:rPr>
          <w:noProof/>
        </w:rPr>
      </w:r>
      <w:r>
        <w:rPr>
          <w:noProof/>
        </w:rPr>
        <w:fldChar w:fldCharType="separate"/>
      </w:r>
      <w:r>
        <w:rPr>
          <w:noProof/>
        </w:rPr>
        <w:t>58</w:t>
      </w:r>
      <w:r>
        <w:rPr>
          <w:noProof/>
        </w:rPr>
        <w:fldChar w:fldCharType="end"/>
      </w:r>
    </w:p>
    <w:p w14:paraId="20BA30E9" w14:textId="7501D006" w:rsidR="00343F73" w:rsidRDefault="00343F73">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_Toc211878872 \h </w:instrText>
      </w:r>
      <w:r>
        <w:rPr>
          <w:noProof/>
        </w:rPr>
      </w:r>
      <w:r>
        <w:rPr>
          <w:noProof/>
        </w:rPr>
        <w:fldChar w:fldCharType="separate"/>
      </w:r>
      <w:r>
        <w:rPr>
          <w:noProof/>
        </w:rPr>
        <w:t>58</w:t>
      </w:r>
      <w:r>
        <w:rPr>
          <w:noProof/>
        </w:rPr>
        <w:fldChar w:fldCharType="end"/>
      </w:r>
    </w:p>
    <w:p w14:paraId="21F32367" w14:textId="08EEA027" w:rsidR="00343F73" w:rsidRDefault="00343F73">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_Toc211878873 \h </w:instrText>
      </w:r>
      <w:r>
        <w:rPr>
          <w:noProof/>
        </w:rPr>
      </w:r>
      <w:r>
        <w:rPr>
          <w:noProof/>
        </w:rPr>
        <w:fldChar w:fldCharType="separate"/>
      </w:r>
      <w:r>
        <w:rPr>
          <w:noProof/>
        </w:rPr>
        <w:t>59</w:t>
      </w:r>
      <w:r>
        <w:rPr>
          <w:noProof/>
        </w:rPr>
        <w:fldChar w:fldCharType="end"/>
      </w:r>
    </w:p>
    <w:p w14:paraId="07A1E835" w14:textId="23291DBE" w:rsidR="00343F73" w:rsidRDefault="00343F73">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_Toc211878874 \h </w:instrText>
      </w:r>
      <w:r>
        <w:rPr>
          <w:noProof/>
        </w:rPr>
      </w:r>
      <w:r>
        <w:rPr>
          <w:noProof/>
        </w:rPr>
        <w:fldChar w:fldCharType="separate"/>
      </w:r>
      <w:r>
        <w:rPr>
          <w:noProof/>
        </w:rPr>
        <w:t>59</w:t>
      </w:r>
      <w:r>
        <w:rPr>
          <w:noProof/>
        </w:rPr>
        <w:fldChar w:fldCharType="end"/>
      </w:r>
    </w:p>
    <w:p w14:paraId="6955FF29" w14:textId="0ADE59FC" w:rsidR="00343F73" w:rsidRDefault="00343F73">
      <w:pPr>
        <w:pStyle w:val="TOC4"/>
        <w:rPr>
          <w:rFonts w:asciiTheme="minorHAnsi" w:eastAsiaTheme="minorEastAsia" w:hAnsiTheme="minorHAnsi" w:cstheme="minorBidi"/>
          <w:noProof/>
          <w:sz w:val="22"/>
          <w:szCs w:val="22"/>
          <w:lang w:val="en-US"/>
        </w:rPr>
      </w:pPr>
      <w:r w:rsidRPr="00AF2FC4">
        <w:rPr>
          <w:noProof/>
          <w:lang w:val="en-US"/>
        </w:rPr>
        <w:t>6.1.6.2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_Toc211878875 \h </w:instrText>
      </w:r>
      <w:r>
        <w:rPr>
          <w:noProof/>
        </w:rPr>
      </w:r>
      <w:r>
        <w:rPr>
          <w:noProof/>
        </w:rPr>
        <w:fldChar w:fldCharType="separate"/>
      </w:r>
      <w:r>
        <w:rPr>
          <w:noProof/>
        </w:rPr>
        <w:t>61</w:t>
      </w:r>
      <w:r>
        <w:rPr>
          <w:noProof/>
        </w:rPr>
        <w:fldChar w:fldCharType="end"/>
      </w:r>
    </w:p>
    <w:p w14:paraId="232AB3CB" w14:textId="1ACD5FF3" w:rsidR="00343F73" w:rsidRDefault="00343F73">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_Toc211878876 \h </w:instrText>
      </w:r>
      <w:r>
        <w:rPr>
          <w:noProof/>
        </w:rPr>
      </w:r>
      <w:r>
        <w:rPr>
          <w:noProof/>
        </w:rPr>
        <w:fldChar w:fldCharType="separate"/>
      </w:r>
      <w:r>
        <w:rPr>
          <w:noProof/>
        </w:rPr>
        <w:t>61</w:t>
      </w:r>
      <w:r>
        <w:rPr>
          <w:noProof/>
        </w:rPr>
        <w:fldChar w:fldCharType="end"/>
      </w:r>
    </w:p>
    <w:p w14:paraId="38403BCD" w14:textId="39952A28" w:rsidR="00343F73" w:rsidRDefault="00343F73">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_Toc211878877 \h </w:instrText>
      </w:r>
      <w:r>
        <w:rPr>
          <w:noProof/>
        </w:rPr>
      </w:r>
      <w:r>
        <w:rPr>
          <w:noProof/>
        </w:rPr>
        <w:fldChar w:fldCharType="separate"/>
      </w:r>
      <w:r>
        <w:rPr>
          <w:noProof/>
        </w:rPr>
        <w:t>61</w:t>
      </w:r>
      <w:r>
        <w:rPr>
          <w:noProof/>
        </w:rPr>
        <w:fldChar w:fldCharType="end"/>
      </w:r>
    </w:p>
    <w:p w14:paraId="13430523" w14:textId="0C259B2B" w:rsidR="00343F73" w:rsidRDefault="00343F73">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_Toc211878878 \h </w:instrText>
      </w:r>
      <w:r>
        <w:rPr>
          <w:noProof/>
        </w:rPr>
      </w:r>
      <w:r>
        <w:rPr>
          <w:noProof/>
        </w:rPr>
        <w:fldChar w:fldCharType="separate"/>
      </w:r>
      <w:r>
        <w:rPr>
          <w:noProof/>
        </w:rPr>
        <w:t>62</w:t>
      </w:r>
      <w:r>
        <w:rPr>
          <w:noProof/>
        </w:rPr>
        <w:fldChar w:fldCharType="end"/>
      </w:r>
    </w:p>
    <w:p w14:paraId="0D28C524" w14:textId="6EC9E5F9" w:rsidR="00343F73" w:rsidRDefault="00343F73">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_Toc211878879 \h </w:instrText>
      </w:r>
      <w:r>
        <w:rPr>
          <w:noProof/>
        </w:rPr>
      </w:r>
      <w:r>
        <w:rPr>
          <w:noProof/>
        </w:rPr>
        <w:fldChar w:fldCharType="separate"/>
      </w:r>
      <w:r>
        <w:rPr>
          <w:noProof/>
        </w:rPr>
        <w:t>62</w:t>
      </w:r>
      <w:r>
        <w:rPr>
          <w:noProof/>
        </w:rPr>
        <w:fldChar w:fldCharType="end"/>
      </w:r>
    </w:p>
    <w:p w14:paraId="701FBD1C" w14:textId="7AACA89A" w:rsidR="00343F73" w:rsidRDefault="00343F73">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_Toc211878880 \h </w:instrText>
      </w:r>
      <w:r>
        <w:rPr>
          <w:noProof/>
        </w:rPr>
      </w:r>
      <w:r>
        <w:rPr>
          <w:noProof/>
        </w:rPr>
        <w:fldChar w:fldCharType="separate"/>
      </w:r>
      <w:r>
        <w:rPr>
          <w:noProof/>
        </w:rPr>
        <w:t>63</w:t>
      </w:r>
      <w:r>
        <w:rPr>
          <w:noProof/>
        </w:rPr>
        <w:fldChar w:fldCharType="end"/>
      </w:r>
    </w:p>
    <w:p w14:paraId="0CA6BC82" w14:textId="4543E60C" w:rsidR="00343F73" w:rsidRDefault="00343F73">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_Toc211878881 \h </w:instrText>
      </w:r>
      <w:r>
        <w:rPr>
          <w:noProof/>
        </w:rPr>
      </w:r>
      <w:r>
        <w:rPr>
          <w:noProof/>
        </w:rPr>
        <w:fldChar w:fldCharType="separate"/>
      </w:r>
      <w:r>
        <w:rPr>
          <w:noProof/>
        </w:rPr>
        <w:t>63</w:t>
      </w:r>
      <w:r>
        <w:rPr>
          <w:noProof/>
        </w:rPr>
        <w:fldChar w:fldCharType="end"/>
      </w:r>
    </w:p>
    <w:p w14:paraId="739A78E7" w14:textId="4266B23B" w:rsidR="00343F73" w:rsidRDefault="00343F73">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_Toc211878882 \h </w:instrText>
      </w:r>
      <w:r>
        <w:rPr>
          <w:noProof/>
        </w:rPr>
      </w:r>
      <w:r>
        <w:rPr>
          <w:noProof/>
        </w:rPr>
        <w:fldChar w:fldCharType="separate"/>
      </w:r>
      <w:r>
        <w:rPr>
          <w:noProof/>
        </w:rPr>
        <w:t>63</w:t>
      </w:r>
      <w:r>
        <w:rPr>
          <w:noProof/>
        </w:rPr>
        <w:fldChar w:fldCharType="end"/>
      </w:r>
    </w:p>
    <w:p w14:paraId="081D202C" w14:textId="36EA536E" w:rsidR="00343F73" w:rsidRDefault="00343F73">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_Toc211878883 \h </w:instrText>
      </w:r>
      <w:r>
        <w:rPr>
          <w:noProof/>
        </w:rPr>
      </w:r>
      <w:r>
        <w:rPr>
          <w:noProof/>
        </w:rPr>
        <w:fldChar w:fldCharType="separate"/>
      </w:r>
      <w:r>
        <w:rPr>
          <w:noProof/>
        </w:rPr>
        <w:t>64</w:t>
      </w:r>
      <w:r>
        <w:rPr>
          <w:noProof/>
        </w:rPr>
        <w:fldChar w:fldCharType="end"/>
      </w:r>
    </w:p>
    <w:p w14:paraId="6067DAF9" w14:textId="2C600815" w:rsidR="00343F73" w:rsidRDefault="00343F73">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_Toc211878884 \h </w:instrText>
      </w:r>
      <w:r>
        <w:rPr>
          <w:noProof/>
        </w:rPr>
      </w:r>
      <w:r>
        <w:rPr>
          <w:noProof/>
        </w:rPr>
        <w:fldChar w:fldCharType="separate"/>
      </w:r>
      <w:r>
        <w:rPr>
          <w:noProof/>
        </w:rPr>
        <w:t>65</w:t>
      </w:r>
      <w:r>
        <w:rPr>
          <w:noProof/>
        </w:rPr>
        <w:fldChar w:fldCharType="end"/>
      </w:r>
    </w:p>
    <w:p w14:paraId="0B487BFF" w14:textId="2D027F5B" w:rsidR="00343F73" w:rsidRDefault="00343F73">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_Toc211878885 \h </w:instrText>
      </w:r>
      <w:r>
        <w:rPr>
          <w:noProof/>
        </w:rPr>
      </w:r>
      <w:r>
        <w:rPr>
          <w:noProof/>
        </w:rPr>
        <w:fldChar w:fldCharType="separate"/>
      </w:r>
      <w:r>
        <w:rPr>
          <w:noProof/>
        </w:rPr>
        <w:t>65</w:t>
      </w:r>
      <w:r>
        <w:rPr>
          <w:noProof/>
        </w:rPr>
        <w:fldChar w:fldCharType="end"/>
      </w:r>
    </w:p>
    <w:p w14:paraId="76C98A93" w14:textId="1974AF72" w:rsidR="00343F73" w:rsidRDefault="00343F73">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_Toc211878886 \h </w:instrText>
      </w:r>
      <w:r>
        <w:rPr>
          <w:noProof/>
        </w:rPr>
      </w:r>
      <w:r>
        <w:rPr>
          <w:noProof/>
        </w:rPr>
        <w:fldChar w:fldCharType="separate"/>
      </w:r>
      <w:r>
        <w:rPr>
          <w:noProof/>
        </w:rPr>
        <w:t>66</w:t>
      </w:r>
      <w:r>
        <w:rPr>
          <w:noProof/>
        </w:rPr>
        <w:fldChar w:fldCharType="end"/>
      </w:r>
    </w:p>
    <w:p w14:paraId="2CD6184C" w14:textId="71D91025" w:rsidR="00343F73" w:rsidRDefault="00343F73">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_Toc211878887 \h </w:instrText>
      </w:r>
      <w:r>
        <w:rPr>
          <w:noProof/>
        </w:rPr>
      </w:r>
      <w:r>
        <w:rPr>
          <w:noProof/>
        </w:rPr>
        <w:fldChar w:fldCharType="separate"/>
      </w:r>
      <w:r>
        <w:rPr>
          <w:noProof/>
        </w:rPr>
        <w:t>66</w:t>
      </w:r>
      <w:r>
        <w:rPr>
          <w:noProof/>
        </w:rPr>
        <w:fldChar w:fldCharType="end"/>
      </w:r>
    </w:p>
    <w:p w14:paraId="2C6EEEDB" w14:textId="4F19D39F" w:rsidR="00343F73" w:rsidRDefault="00343F73">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_Toc211878888 \h </w:instrText>
      </w:r>
      <w:r>
        <w:rPr>
          <w:noProof/>
        </w:rPr>
      </w:r>
      <w:r>
        <w:rPr>
          <w:noProof/>
        </w:rPr>
        <w:fldChar w:fldCharType="separate"/>
      </w:r>
      <w:r>
        <w:rPr>
          <w:noProof/>
        </w:rPr>
        <w:t>67</w:t>
      </w:r>
      <w:r>
        <w:rPr>
          <w:noProof/>
        </w:rPr>
        <w:fldChar w:fldCharType="end"/>
      </w:r>
    </w:p>
    <w:p w14:paraId="36CE19D5" w14:textId="56E6A4C3" w:rsidR="00343F73" w:rsidRDefault="00343F73">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_Toc211878889 \h </w:instrText>
      </w:r>
      <w:r>
        <w:rPr>
          <w:noProof/>
        </w:rPr>
      </w:r>
      <w:r>
        <w:rPr>
          <w:noProof/>
        </w:rPr>
        <w:fldChar w:fldCharType="separate"/>
      </w:r>
      <w:r>
        <w:rPr>
          <w:noProof/>
        </w:rPr>
        <w:t>68</w:t>
      </w:r>
      <w:r>
        <w:rPr>
          <w:noProof/>
        </w:rPr>
        <w:fldChar w:fldCharType="end"/>
      </w:r>
    </w:p>
    <w:p w14:paraId="1BC1C4CA" w14:textId="0FF0D94D" w:rsidR="00343F73" w:rsidRDefault="00343F73">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_Toc211878890 \h </w:instrText>
      </w:r>
      <w:r>
        <w:rPr>
          <w:noProof/>
        </w:rPr>
      </w:r>
      <w:r>
        <w:rPr>
          <w:noProof/>
        </w:rPr>
        <w:fldChar w:fldCharType="separate"/>
      </w:r>
      <w:r>
        <w:rPr>
          <w:noProof/>
        </w:rPr>
        <w:t>68</w:t>
      </w:r>
      <w:r>
        <w:rPr>
          <w:noProof/>
        </w:rPr>
        <w:fldChar w:fldCharType="end"/>
      </w:r>
    </w:p>
    <w:p w14:paraId="73A74D00" w14:textId="48281A19" w:rsidR="00343F73" w:rsidRDefault="00343F73">
      <w:pPr>
        <w:pStyle w:val="TOC4"/>
        <w:rPr>
          <w:rFonts w:asciiTheme="minorHAnsi" w:eastAsiaTheme="minorEastAsia" w:hAnsiTheme="minorHAnsi" w:cstheme="minorBidi"/>
          <w:noProof/>
          <w:sz w:val="22"/>
          <w:szCs w:val="22"/>
          <w:lang w:val="en-US"/>
        </w:rPr>
      </w:pPr>
      <w:r w:rsidRPr="00AF2FC4">
        <w:rPr>
          <w:noProof/>
          <w:lang w:val="en-US"/>
        </w:rPr>
        <w:t>6.1.6.3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_Toc211878891 \h </w:instrText>
      </w:r>
      <w:r>
        <w:rPr>
          <w:noProof/>
        </w:rPr>
      </w:r>
      <w:r>
        <w:rPr>
          <w:noProof/>
        </w:rPr>
        <w:fldChar w:fldCharType="separate"/>
      </w:r>
      <w:r>
        <w:rPr>
          <w:noProof/>
        </w:rPr>
        <w:t>69</w:t>
      </w:r>
      <w:r>
        <w:rPr>
          <w:noProof/>
        </w:rPr>
        <w:fldChar w:fldCharType="end"/>
      </w:r>
    </w:p>
    <w:p w14:paraId="7441EE1C" w14:textId="5169A0D0" w:rsidR="00343F73" w:rsidRDefault="00343F73">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_Toc211878892 \h </w:instrText>
      </w:r>
      <w:r>
        <w:rPr>
          <w:noProof/>
        </w:rPr>
      </w:r>
      <w:r>
        <w:rPr>
          <w:noProof/>
        </w:rPr>
        <w:fldChar w:fldCharType="separate"/>
      </w:r>
      <w:r>
        <w:rPr>
          <w:noProof/>
        </w:rPr>
        <w:t>69</w:t>
      </w:r>
      <w:r>
        <w:rPr>
          <w:noProof/>
        </w:rPr>
        <w:fldChar w:fldCharType="end"/>
      </w:r>
    </w:p>
    <w:p w14:paraId="2058A4C8" w14:textId="770C2FE7" w:rsidR="00343F73" w:rsidRDefault="00343F73">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_Toc211878893 \h </w:instrText>
      </w:r>
      <w:r>
        <w:rPr>
          <w:noProof/>
        </w:rPr>
      </w:r>
      <w:r>
        <w:rPr>
          <w:noProof/>
        </w:rPr>
        <w:fldChar w:fldCharType="separate"/>
      </w:r>
      <w:r>
        <w:rPr>
          <w:noProof/>
        </w:rPr>
        <w:t>69</w:t>
      </w:r>
      <w:r>
        <w:rPr>
          <w:noProof/>
        </w:rPr>
        <w:fldChar w:fldCharType="end"/>
      </w:r>
    </w:p>
    <w:p w14:paraId="03B642D5" w14:textId="05607EAF" w:rsidR="00343F73" w:rsidRDefault="00343F73">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_Toc211878894 \h </w:instrText>
      </w:r>
      <w:r>
        <w:rPr>
          <w:noProof/>
        </w:rPr>
      </w:r>
      <w:r>
        <w:rPr>
          <w:noProof/>
        </w:rPr>
        <w:fldChar w:fldCharType="separate"/>
      </w:r>
      <w:r>
        <w:rPr>
          <w:noProof/>
        </w:rPr>
        <w:t>69</w:t>
      </w:r>
      <w:r>
        <w:rPr>
          <w:noProof/>
        </w:rPr>
        <w:fldChar w:fldCharType="end"/>
      </w:r>
    </w:p>
    <w:p w14:paraId="022EA55F" w14:textId="7895AABE" w:rsidR="00343F73" w:rsidRDefault="00343F73">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_Toc211878895 \h </w:instrText>
      </w:r>
      <w:r>
        <w:rPr>
          <w:noProof/>
        </w:rPr>
      </w:r>
      <w:r>
        <w:rPr>
          <w:noProof/>
        </w:rPr>
        <w:fldChar w:fldCharType="separate"/>
      </w:r>
      <w:r>
        <w:rPr>
          <w:noProof/>
        </w:rPr>
        <w:t>69</w:t>
      </w:r>
      <w:r>
        <w:rPr>
          <w:noProof/>
        </w:rPr>
        <w:fldChar w:fldCharType="end"/>
      </w:r>
    </w:p>
    <w:p w14:paraId="528AE5A2" w14:textId="7F6FA060" w:rsidR="00343F73" w:rsidRDefault="00343F73">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_Toc211878896 \h </w:instrText>
      </w:r>
      <w:r>
        <w:rPr>
          <w:noProof/>
        </w:rPr>
      </w:r>
      <w:r>
        <w:rPr>
          <w:noProof/>
        </w:rPr>
        <w:fldChar w:fldCharType="separate"/>
      </w:r>
      <w:r>
        <w:rPr>
          <w:noProof/>
        </w:rPr>
        <w:t>69</w:t>
      </w:r>
      <w:r>
        <w:rPr>
          <w:noProof/>
        </w:rPr>
        <w:fldChar w:fldCharType="end"/>
      </w:r>
    </w:p>
    <w:p w14:paraId="35985391" w14:textId="6BBEDCAD" w:rsidR="00343F73" w:rsidRDefault="00343F73">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_Toc211878897 \h </w:instrText>
      </w:r>
      <w:r>
        <w:rPr>
          <w:noProof/>
        </w:rPr>
      </w:r>
      <w:r>
        <w:rPr>
          <w:noProof/>
        </w:rPr>
        <w:fldChar w:fldCharType="separate"/>
      </w:r>
      <w:r>
        <w:rPr>
          <w:noProof/>
        </w:rPr>
        <w:t>70</w:t>
      </w:r>
      <w:r>
        <w:rPr>
          <w:noProof/>
        </w:rPr>
        <w:fldChar w:fldCharType="end"/>
      </w:r>
    </w:p>
    <w:p w14:paraId="2FCAB8BE" w14:textId="2647F1A9" w:rsidR="00343F73" w:rsidRDefault="00343F73">
      <w:pPr>
        <w:pStyle w:val="TOC4"/>
        <w:rPr>
          <w:rFonts w:asciiTheme="minorHAnsi" w:eastAsiaTheme="minorEastAsia" w:hAnsiTheme="minorHAnsi" w:cstheme="minorBidi"/>
          <w:noProof/>
          <w:sz w:val="22"/>
          <w:szCs w:val="22"/>
          <w:lang w:val="en-US"/>
        </w:rPr>
      </w:pPr>
      <w:r w:rsidRPr="00AF2FC4">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_Toc211878898 \h </w:instrText>
      </w:r>
      <w:r>
        <w:rPr>
          <w:noProof/>
        </w:rPr>
      </w:r>
      <w:r>
        <w:rPr>
          <w:noProof/>
        </w:rPr>
        <w:fldChar w:fldCharType="separate"/>
      </w:r>
      <w:r>
        <w:rPr>
          <w:noProof/>
        </w:rPr>
        <w:t>70</w:t>
      </w:r>
      <w:r>
        <w:rPr>
          <w:noProof/>
        </w:rPr>
        <w:fldChar w:fldCharType="end"/>
      </w:r>
    </w:p>
    <w:p w14:paraId="0F1E2D6A" w14:textId="13E5D7D4" w:rsidR="00343F73" w:rsidRDefault="00343F73">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_Toc211878899 \h </w:instrText>
      </w:r>
      <w:r>
        <w:rPr>
          <w:noProof/>
        </w:rPr>
      </w:r>
      <w:r>
        <w:rPr>
          <w:noProof/>
        </w:rPr>
        <w:fldChar w:fldCharType="separate"/>
      </w:r>
      <w:r>
        <w:rPr>
          <w:noProof/>
        </w:rPr>
        <w:t>70</w:t>
      </w:r>
      <w:r>
        <w:rPr>
          <w:noProof/>
        </w:rPr>
        <w:fldChar w:fldCharType="end"/>
      </w:r>
    </w:p>
    <w:p w14:paraId="13C0ED90" w14:textId="7596E90B" w:rsidR="00343F73" w:rsidRDefault="00343F73">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_Toc211878900 \h </w:instrText>
      </w:r>
      <w:r>
        <w:rPr>
          <w:noProof/>
        </w:rPr>
      </w:r>
      <w:r>
        <w:rPr>
          <w:noProof/>
        </w:rPr>
        <w:fldChar w:fldCharType="separate"/>
      </w:r>
      <w:r>
        <w:rPr>
          <w:noProof/>
        </w:rPr>
        <w:t>70</w:t>
      </w:r>
      <w:r>
        <w:rPr>
          <w:noProof/>
        </w:rPr>
        <w:fldChar w:fldCharType="end"/>
      </w:r>
    </w:p>
    <w:p w14:paraId="6B666DAC" w14:textId="2AF00A8F" w:rsidR="00343F73" w:rsidRDefault="00343F73">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_Toc211878901 \h </w:instrText>
      </w:r>
      <w:r>
        <w:rPr>
          <w:noProof/>
        </w:rPr>
      </w:r>
      <w:r>
        <w:rPr>
          <w:noProof/>
        </w:rPr>
        <w:fldChar w:fldCharType="separate"/>
      </w:r>
      <w:r>
        <w:rPr>
          <w:noProof/>
        </w:rPr>
        <w:t>70</w:t>
      </w:r>
      <w:r>
        <w:rPr>
          <w:noProof/>
        </w:rPr>
        <w:fldChar w:fldCharType="end"/>
      </w:r>
    </w:p>
    <w:p w14:paraId="538A60CF" w14:textId="7DB21B9F" w:rsidR="00343F73" w:rsidRDefault="00343F73">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_Toc211878902 \h </w:instrText>
      </w:r>
      <w:r>
        <w:rPr>
          <w:noProof/>
        </w:rPr>
      </w:r>
      <w:r>
        <w:rPr>
          <w:noProof/>
        </w:rPr>
        <w:fldChar w:fldCharType="separate"/>
      </w:r>
      <w:r>
        <w:rPr>
          <w:noProof/>
        </w:rPr>
        <w:t>70</w:t>
      </w:r>
      <w:r>
        <w:rPr>
          <w:noProof/>
        </w:rPr>
        <w:fldChar w:fldCharType="end"/>
      </w:r>
    </w:p>
    <w:p w14:paraId="7EB0D2D1" w14:textId="0C16EA4C" w:rsidR="00343F73" w:rsidRDefault="00343F73">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_Toc211878903 \h </w:instrText>
      </w:r>
      <w:r>
        <w:rPr>
          <w:noProof/>
        </w:rPr>
      </w:r>
      <w:r>
        <w:rPr>
          <w:noProof/>
        </w:rPr>
        <w:fldChar w:fldCharType="separate"/>
      </w:r>
      <w:r>
        <w:rPr>
          <w:noProof/>
        </w:rPr>
        <w:t>70</w:t>
      </w:r>
      <w:r>
        <w:rPr>
          <w:noProof/>
        </w:rPr>
        <w:fldChar w:fldCharType="end"/>
      </w:r>
    </w:p>
    <w:p w14:paraId="60949229" w14:textId="2D1BE13D" w:rsidR="00343F73" w:rsidRDefault="00343F73">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_Toc211878904 \h </w:instrText>
      </w:r>
      <w:r>
        <w:rPr>
          <w:noProof/>
        </w:rPr>
      </w:r>
      <w:r>
        <w:rPr>
          <w:noProof/>
        </w:rPr>
        <w:fldChar w:fldCharType="separate"/>
      </w:r>
      <w:r>
        <w:rPr>
          <w:noProof/>
        </w:rPr>
        <w:t>70</w:t>
      </w:r>
      <w:r>
        <w:rPr>
          <w:noProof/>
        </w:rPr>
        <w:fldChar w:fldCharType="end"/>
      </w:r>
    </w:p>
    <w:p w14:paraId="3EB82103" w14:textId="5B5EFF4B" w:rsidR="00343F73" w:rsidRDefault="00343F73">
      <w:pPr>
        <w:pStyle w:val="TOC3"/>
        <w:rPr>
          <w:rFonts w:asciiTheme="minorHAnsi" w:eastAsiaTheme="minorEastAsia" w:hAnsiTheme="minorHAnsi" w:cstheme="minorBidi"/>
          <w:noProof/>
          <w:sz w:val="22"/>
          <w:szCs w:val="22"/>
          <w:lang w:val="en-US"/>
        </w:rPr>
      </w:pPr>
      <w:r>
        <w:rPr>
          <w:noProof/>
        </w:rPr>
        <w:lastRenderedPageBreak/>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_Toc211878905 \h </w:instrText>
      </w:r>
      <w:r>
        <w:rPr>
          <w:noProof/>
        </w:rPr>
      </w:r>
      <w:r>
        <w:rPr>
          <w:noProof/>
        </w:rPr>
        <w:fldChar w:fldCharType="separate"/>
      </w:r>
      <w:r>
        <w:rPr>
          <w:noProof/>
        </w:rPr>
        <w:t>71</w:t>
      </w:r>
      <w:r>
        <w:rPr>
          <w:noProof/>
        </w:rPr>
        <w:fldChar w:fldCharType="end"/>
      </w:r>
    </w:p>
    <w:p w14:paraId="38D73C11" w14:textId="0197AE3A" w:rsidR="00343F73" w:rsidRDefault="00343F73">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_Toc211878906 \h </w:instrText>
      </w:r>
      <w:r>
        <w:rPr>
          <w:noProof/>
        </w:rPr>
      </w:r>
      <w:r>
        <w:rPr>
          <w:noProof/>
        </w:rPr>
        <w:fldChar w:fldCharType="separate"/>
      </w:r>
      <w:r>
        <w:rPr>
          <w:noProof/>
        </w:rPr>
        <w:t>71</w:t>
      </w:r>
      <w:r>
        <w:rPr>
          <w:noProof/>
        </w:rPr>
        <w:fldChar w:fldCharType="end"/>
      </w:r>
    </w:p>
    <w:p w14:paraId="3428390F" w14:textId="15ACBF8F" w:rsidR="00343F73" w:rsidRDefault="00343F73">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AF2FC4">
        <w:rPr>
          <w:noProof/>
          <w:lang w:val="en-US"/>
        </w:rPr>
        <w:t>SDD_DataStorage</w:t>
      </w:r>
      <w:r>
        <w:rPr>
          <w:noProof/>
        </w:rPr>
        <w:t xml:space="preserve"> Service API</w:t>
      </w:r>
      <w:r>
        <w:rPr>
          <w:noProof/>
        </w:rPr>
        <w:tab/>
      </w:r>
      <w:r>
        <w:rPr>
          <w:noProof/>
        </w:rPr>
        <w:fldChar w:fldCharType="begin"/>
      </w:r>
      <w:r>
        <w:rPr>
          <w:noProof/>
        </w:rPr>
        <w:instrText xml:space="preserve"> PAGEREF _Toc211878907 \h </w:instrText>
      </w:r>
      <w:r>
        <w:rPr>
          <w:noProof/>
        </w:rPr>
      </w:r>
      <w:r>
        <w:rPr>
          <w:noProof/>
        </w:rPr>
        <w:fldChar w:fldCharType="separate"/>
      </w:r>
      <w:r>
        <w:rPr>
          <w:noProof/>
        </w:rPr>
        <w:t>72</w:t>
      </w:r>
      <w:r>
        <w:rPr>
          <w:noProof/>
        </w:rPr>
        <w:fldChar w:fldCharType="end"/>
      </w:r>
    </w:p>
    <w:p w14:paraId="0621C8F9" w14:textId="3A54905A"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_Toc211878908 \h </w:instrText>
      </w:r>
      <w:r>
        <w:rPr>
          <w:noProof/>
        </w:rPr>
      </w:r>
      <w:r>
        <w:rPr>
          <w:noProof/>
        </w:rPr>
        <w:fldChar w:fldCharType="separate"/>
      </w:r>
      <w:r>
        <w:rPr>
          <w:noProof/>
        </w:rPr>
        <w:t>72</w:t>
      </w:r>
      <w:r>
        <w:rPr>
          <w:noProof/>
        </w:rPr>
        <w:fldChar w:fldCharType="end"/>
      </w:r>
    </w:p>
    <w:p w14:paraId="5927A7BC" w14:textId="0D7D82F3"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_Toc211878909 \h </w:instrText>
      </w:r>
      <w:r>
        <w:rPr>
          <w:noProof/>
        </w:rPr>
      </w:r>
      <w:r>
        <w:rPr>
          <w:noProof/>
        </w:rPr>
        <w:fldChar w:fldCharType="separate"/>
      </w:r>
      <w:r>
        <w:rPr>
          <w:noProof/>
        </w:rPr>
        <w:t>72</w:t>
      </w:r>
      <w:r>
        <w:rPr>
          <w:noProof/>
        </w:rPr>
        <w:fldChar w:fldCharType="end"/>
      </w:r>
    </w:p>
    <w:p w14:paraId="615AC8BD" w14:textId="18345C97"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_Toc211878910 \h </w:instrText>
      </w:r>
      <w:r>
        <w:rPr>
          <w:noProof/>
        </w:rPr>
      </w:r>
      <w:r>
        <w:rPr>
          <w:noProof/>
        </w:rPr>
        <w:fldChar w:fldCharType="separate"/>
      </w:r>
      <w:r>
        <w:rPr>
          <w:noProof/>
        </w:rPr>
        <w:t>72</w:t>
      </w:r>
      <w:r>
        <w:rPr>
          <w:noProof/>
        </w:rPr>
        <w:fldChar w:fldCharType="end"/>
      </w:r>
    </w:p>
    <w:p w14:paraId="72D3D4A5" w14:textId="43DA886E"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_Toc211878911 \h </w:instrText>
      </w:r>
      <w:r>
        <w:rPr>
          <w:noProof/>
        </w:rPr>
      </w:r>
      <w:r>
        <w:rPr>
          <w:noProof/>
        </w:rPr>
        <w:fldChar w:fldCharType="separate"/>
      </w:r>
      <w:r>
        <w:rPr>
          <w:noProof/>
        </w:rPr>
        <w:t>72</w:t>
      </w:r>
      <w:r>
        <w:rPr>
          <w:noProof/>
        </w:rPr>
        <w:fldChar w:fldCharType="end"/>
      </w:r>
    </w:p>
    <w:p w14:paraId="4391C3EA" w14:textId="64C11DD9"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_Toc211878912 \h </w:instrText>
      </w:r>
      <w:r>
        <w:rPr>
          <w:noProof/>
        </w:rPr>
      </w:r>
      <w:r>
        <w:rPr>
          <w:noProof/>
        </w:rPr>
        <w:fldChar w:fldCharType="separate"/>
      </w:r>
      <w:r>
        <w:rPr>
          <w:noProof/>
        </w:rPr>
        <w:t>74</w:t>
      </w:r>
      <w:r>
        <w:rPr>
          <w:noProof/>
        </w:rPr>
        <w:fldChar w:fldCharType="end"/>
      </w:r>
    </w:p>
    <w:p w14:paraId="4A15B928" w14:textId="5CDD4BF5"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_Toc211878913 \h </w:instrText>
      </w:r>
      <w:r>
        <w:rPr>
          <w:noProof/>
        </w:rPr>
      </w:r>
      <w:r>
        <w:rPr>
          <w:noProof/>
        </w:rPr>
        <w:fldChar w:fldCharType="separate"/>
      </w:r>
      <w:r>
        <w:rPr>
          <w:noProof/>
        </w:rPr>
        <w:t>74</w:t>
      </w:r>
      <w:r>
        <w:rPr>
          <w:noProof/>
        </w:rPr>
        <w:fldChar w:fldCharType="end"/>
      </w:r>
    </w:p>
    <w:p w14:paraId="3E6D0282" w14:textId="1019A198"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_Toc211878914 \h </w:instrText>
      </w:r>
      <w:r>
        <w:rPr>
          <w:noProof/>
        </w:rPr>
      </w:r>
      <w:r>
        <w:rPr>
          <w:noProof/>
        </w:rPr>
        <w:fldChar w:fldCharType="separate"/>
      </w:r>
      <w:r>
        <w:rPr>
          <w:noProof/>
        </w:rPr>
        <w:t>74</w:t>
      </w:r>
      <w:r>
        <w:rPr>
          <w:noProof/>
        </w:rPr>
        <w:fldChar w:fldCharType="end"/>
      </w:r>
    </w:p>
    <w:p w14:paraId="7705F9EF" w14:textId="61F81923"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_Toc211878915 \h </w:instrText>
      </w:r>
      <w:r>
        <w:rPr>
          <w:noProof/>
        </w:rPr>
      </w:r>
      <w:r>
        <w:rPr>
          <w:noProof/>
        </w:rPr>
        <w:fldChar w:fldCharType="separate"/>
      </w:r>
      <w:r>
        <w:rPr>
          <w:noProof/>
        </w:rPr>
        <w:t>74</w:t>
      </w:r>
      <w:r>
        <w:rPr>
          <w:noProof/>
        </w:rPr>
        <w:fldChar w:fldCharType="end"/>
      </w:r>
    </w:p>
    <w:p w14:paraId="3B523551" w14:textId="745CF1B9"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_Toc211878916 \h </w:instrText>
      </w:r>
      <w:r>
        <w:rPr>
          <w:noProof/>
        </w:rPr>
      </w:r>
      <w:r>
        <w:rPr>
          <w:noProof/>
        </w:rPr>
        <w:fldChar w:fldCharType="separate"/>
      </w:r>
      <w:r>
        <w:rPr>
          <w:noProof/>
        </w:rPr>
        <w:t>76</w:t>
      </w:r>
      <w:r>
        <w:rPr>
          <w:noProof/>
        </w:rPr>
        <w:fldChar w:fldCharType="end"/>
      </w:r>
    </w:p>
    <w:p w14:paraId="5BD4490E" w14:textId="7D93D0BA"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_Toc211878917 \h </w:instrText>
      </w:r>
      <w:r>
        <w:rPr>
          <w:noProof/>
        </w:rPr>
      </w:r>
      <w:r>
        <w:rPr>
          <w:noProof/>
        </w:rPr>
        <w:fldChar w:fldCharType="separate"/>
      </w:r>
      <w:r>
        <w:rPr>
          <w:noProof/>
        </w:rPr>
        <w:t>76</w:t>
      </w:r>
      <w:r>
        <w:rPr>
          <w:noProof/>
        </w:rPr>
        <w:fldChar w:fldCharType="end"/>
      </w:r>
    </w:p>
    <w:p w14:paraId="7A0375C0" w14:textId="2E82518E"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_Toc211878918 \h </w:instrText>
      </w:r>
      <w:r>
        <w:rPr>
          <w:noProof/>
        </w:rPr>
      </w:r>
      <w:r>
        <w:rPr>
          <w:noProof/>
        </w:rPr>
        <w:fldChar w:fldCharType="separate"/>
      </w:r>
      <w:r>
        <w:rPr>
          <w:noProof/>
        </w:rPr>
        <w:t>76</w:t>
      </w:r>
      <w:r>
        <w:rPr>
          <w:noProof/>
        </w:rPr>
        <w:fldChar w:fldCharType="end"/>
      </w:r>
    </w:p>
    <w:p w14:paraId="71C93484" w14:textId="2422FA22"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_Toc211878919 \h </w:instrText>
      </w:r>
      <w:r>
        <w:rPr>
          <w:noProof/>
        </w:rPr>
      </w:r>
      <w:r>
        <w:rPr>
          <w:noProof/>
        </w:rPr>
        <w:fldChar w:fldCharType="separate"/>
      </w:r>
      <w:r>
        <w:rPr>
          <w:noProof/>
        </w:rPr>
        <w:t>76</w:t>
      </w:r>
      <w:r>
        <w:rPr>
          <w:noProof/>
        </w:rPr>
        <w:fldChar w:fldCharType="end"/>
      </w:r>
    </w:p>
    <w:p w14:paraId="4EF0B033" w14:textId="3E87A2CB"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_Toc211878920 \h </w:instrText>
      </w:r>
      <w:r>
        <w:rPr>
          <w:noProof/>
        </w:rPr>
      </w:r>
      <w:r>
        <w:rPr>
          <w:noProof/>
        </w:rPr>
        <w:fldChar w:fldCharType="separate"/>
      </w:r>
      <w:r>
        <w:rPr>
          <w:noProof/>
        </w:rPr>
        <w:t>76</w:t>
      </w:r>
      <w:r>
        <w:rPr>
          <w:noProof/>
        </w:rPr>
        <w:fldChar w:fldCharType="end"/>
      </w:r>
    </w:p>
    <w:p w14:paraId="02A4854C" w14:textId="09A2B277"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_Toc211878921 \h </w:instrText>
      </w:r>
      <w:r>
        <w:rPr>
          <w:noProof/>
        </w:rPr>
      </w:r>
      <w:r>
        <w:rPr>
          <w:noProof/>
        </w:rPr>
        <w:fldChar w:fldCharType="separate"/>
      </w:r>
      <w:r>
        <w:rPr>
          <w:noProof/>
        </w:rPr>
        <w:t>80</w:t>
      </w:r>
      <w:r>
        <w:rPr>
          <w:noProof/>
        </w:rPr>
        <w:fldChar w:fldCharType="end"/>
      </w:r>
    </w:p>
    <w:p w14:paraId="7C9A763E" w14:textId="4CF12198"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AF2FC4">
        <w:rPr>
          <w:noProof/>
        </w:rPr>
        <w:t>Data Storage Delivery Subscriptions</w:t>
      </w:r>
      <w:r>
        <w:rPr>
          <w:noProof/>
        </w:rPr>
        <w:tab/>
      </w:r>
      <w:r>
        <w:rPr>
          <w:noProof/>
        </w:rPr>
        <w:fldChar w:fldCharType="begin"/>
      </w:r>
      <w:r>
        <w:rPr>
          <w:noProof/>
        </w:rPr>
        <w:instrText xml:space="preserve"> PAGEREF _Toc211878922 \h </w:instrText>
      </w:r>
      <w:r>
        <w:rPr>
          <w:noProof/>
        </w:rPr>
      </w:r>
      <w:r>
        <w:rPr>
          <w:noProof/>
        </w:rPr>
        <w:fldChar w:fldCharType="separate"/>
      </w:r>
      <w:r>
        <w:rPr>
          <w:noProof/>
        </w:rPr>
        <w:t>81</w:t>
      </w:r>
      <w:r>
        <w:rPr>
          <w:noProof/>
        </w:rPr>
        <w:fldChar w:fldCharType="end"/>
      </w:r>
    </w:p>
    <w:p w14:paraId="4CB72D39" w14:textId="341B08B9"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_Toc211878923 \h </w:instrText>
      </w:r>
      <w:r>
        <w:rPr>
          <w:noProof/>
        </w:rPr>
      </w:r>
      <w:r>
        <w:rPr>
          <w:noProof/>
        </w:rPr>
        <w:fldChar w:fldCharType="separate"/>
      </w:r>
      <w:r>
        <w:rPr>
          <w:noProof/>
        </w:rPr>
        <w:t>81</w:t>
      </w:r>
      <w:r>
        <w:rPr>
          <w:noProof/>
        </w:rPr>
        <w:fldChar w:fldCharType="end"/>
      </w:r>
    </w:p>
    <w:p w14:paraId="2A4EC87D" w14:textId="7D40E38E"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_Toc211878924 \h </w:instrText>
      </w:r>
      <w:r>
        <w:rPr>
          <w:noProof/>
        </w:rPr>
      </w:r>
      <w:r>
        <w:rPr>
          <w:noProof/>
        </w:rPr>
        <w:fldChar w:fldCharType="separate"/>
      </w:r>
      <w:r>
        <w:rPr>
          <w:noProof/>
        </w:rPr>
        <w:t>81</w:t>
      </w:r>
      <w:r>
        <w:rPr>
          <w:noProof/>
        </w:rPr>
        <w:fldChar w:fldCharType="end"/>
      </w:r>
    </w:p>
    <w:p w14:paraId="2B6E22A7" w14:textId="79A35DA1"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_Toc211878925 \h </w:instrText>
      </w:r>
      <w:r>
        <w:rPr>
          <w:noProof/>
        </w:rPr>
      </w:r>
      <w:r>
        <w:rPr>
          <w:noProof/>
        </w:rPr>
        <w:fldChar w:fldCharType="separate"/>
      </w:r>
      <w:r>
        <w:rPr>
          <w:noProof/>
        </w:rPr>
        <w:t>81</w:t>
      </w:r>
      <w:r>
        <w:rPr>
          <w:noProof/>
        </w:rPr>
        <w:fldChar w:fldCharType="end"/>
      </w:r>
    </w:p>
    <w:p w14:paraId="3B341FD5" w14:textId="783CFC18"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_Toc211878926 \h </w:instrText>
      </w:r>
      <w:r>
        <w:rPr>
          <w:noProof/>
        </w:rPr>
      </w:r>
      <w:r>
        <w:rPr>
          <w:noProof/>
        </w:rPr>
        <w:fldChar w:fldCharType="separate"/>
      </w:r>
      <w:r>
        <w:rPr>
          <w:noProof/>
        </w:rPr>
        <w:t>82</w:t>
      </w:r>
      <w:r>
        <w:rPr>
          <w:noProof/>
        </w:rPr>
        <w:fldChar w:fldCharType="end"/>
      </w:r>
    </w:p>
    <w:p w14:paraId="59B60CF0" w14:textId="1FE6D4A8"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AF2FC4">
        <w:rPr>
          <w:noProof/>
        </w:rPr>
        <w:t>Data Storage Delivery Subscription</w:t>
      </w:r>
      <w:r>
        <w:rPr>
          <w:noProof/>
        </w:rPr>
        <w:tab/>
      </w:r>
      <w:r>
        <w:rPr>
          <w:noProof/>
        </w:rPr>
        <w:fldChar w:fldCharType="begin"/>
      </w:r>
      <w:r>
        <w:rPr>
          <w:noProof/>
        </w:rPr>
        <w:instrText xml:space="preserve"> PAGEREF _Toc211878927 \h </w:instrText>
      </w:r>
      <w:r>
        <w:rPr>
          <w:noProof/>
        </w:rPr>
      </w:r>
      <w:r>
        <w:rPr>
          <w:noProof/>
        </w:rPr>
        <w:fldChar w:fldCharType="separate"/>
      </w:r>
      <w:r>
        <w:rPr>
          <w:noProof/>
        </w:rPr>
        <w:t>82</w:t>
      </w:r>
      <w:r>
        <w:rPr>
          <w:noProof/>
        </w:rPr>
        <w:fldChar w:fldCharType="end"/>
      </w:r>
    </w:p>
    <w:p w14:paraId="381B35DE" w14:textId="05EB1D0F"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_Toc211878928 \h </w:instrText>
      </w:r>
      <w:r>
        <w:rPr>
          <w:noProof/>
        </w:rPr>
      </w:r>
      <w:r>
        <w:rPr>
          <w:noProof/>
        </w:rPr>
        <w:fldChar w:fldCharType="separate"/>
      </w:r>
      <w:r>
        <w:rPr>
          <w:noProof/>
        </w:rPr>
        <w:t>82</w:t>
      </w:r>
      <w:r>
        <w:rPr>
          <w:noProof/>
        </w:rPr>
        <w:fldChar w:fldCharType="end"/>
      </w:r>
    </w:p>
    <w:p w14:paraId="06EE67F5" w14:textId="17697261"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_Toc211878929 \h </w:instrText>
      </w:r>
      <w:r>
        <w:rPr>
          <w:noProof/>
        </w:rPr>
      </w:r>
      <w:r>
        <w:rPr>
          <w:noProof/>
        </w:rPr>
        <w:fldChar w:fldCharType="separate"/>
      </w:r>
      <w:r>
        <w:rPr>
          <w:noProof/>
        </w:rPr>
        <w:t>82</w:t>
      </w:r>
      <w:r>
        <w:rPr>
          <w:noProof/>
        </w:rPr>
        <w:fldChar w:fldCharType="end"/>
      </w:r>
    </w:p>
    <w:p w14:paraId="0316E179" w14:textId="2E0355A2"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_Toc211878930 \h </w:instrText>
      </w:r>
      <w:r>
        <w:rPr>
          <w:noProof/>
        </w:rPr>
      </w:r>
      <w:r>
        <w:rPr>
          <w:noProof/>
        </w:rPr>
        <w:fldChar w:fldCharType="separate"/>
      </w:r>
      <w:r>
        <w:rPr>
          <w:noProof/>
        </w:rPr>
        <w:t>82</w:t>
      </w:r>
      <w:r>
        <w:rPr>
          <w:noProof/>
        </w:rPr>
        <w:fldChar w:fldCharType="end"/>
      </w:r>
    </w:p>
    <w:p w14:paraId="1FD48CAA" w14:textId="761C011A"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_Toc211878931 \h </w:instrText>
      </w:r>
      <w:r>
        <w:rPr>
          <w:noProof/>
        </w:rPr>
      </w:r>
      <w:r>
        <w:rPr>
          <w:noProof/>
        </w:rPr>
        <w:fldChar w:fldCharType="separate"/>
      </w:r>
      <w:r>
        <w:rPr>
          <w:noProof/>
        </w:rPr>
        <w:t>86</w:t>
      </w:r>
      <w:r>
        <w:rPr>
          <w:noProof/>
        </w:rPr>
        <w:fldChar w:fldCharType="end"/>
      </w:r>
    </w:p>
    <w:p w14:paraId="382527F5" w14:textId="50B7D622"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_Toc211878932 \h </w:instrText>
      </w:r>
      <w:r>
        <w:rPr>
          <w:noProof/>
        </w:rPr>
      </w:r>
      <w:r>
        <w:rPr>
          <w:noProof/>
        </w:rPr>
        <w:fldChar w:fldCharType="separate"/>
      </w:r>
      <w:r>
        <w:rPr>
          <w:noProof/>
        </w:rPr>
        <w:t>86</w:t>
      </w:r>
      <w:r>
        <w:rPr>
          <w:noProof/>
        </w:rPr>
        <w:fldChar w:fldCharType="end"/>
      </w:r>
    </w:p>
    <w:p w14:paraId="047AB674" w14:textId="15352EA1"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_Toc211878933 \h </w:instrText>
      </w:r>
      <w:r>
        <w:rPr>
          <w:noProof/>
        </w:rPr>
      </w:r>
      <w:r>
        <w:rPr>
          <w:noProof/>
        </w:rPr>
        <w:fldChar w:fldCharType="separate"/>
      </w:r>
      <w:r>
        <w:rPr>
          <w:noProof/>
        </w:rPr>
        <w:t>86</w:t>
      </w:r>
      <w:r>
        <w:rPr>
          <w:noProof/>
        </w:rPr>
        <w:fldChar w:fldCharType="end"/>
      </w:r>
    </w:p>
    <w:p w14:paraId="72B62873" w14:textId="016A7D2B"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_Toc211878934 \h </w:instrText>
      </w:r>
      <w:r>
        <w:rPr>
          <w:noProof/>
        </w:rPr>
      </w:r>
      <w:r>
        <w:rPr>
          <w:noProof/>
        </w:rPr>
        <w:fldChar w:fldCharType="separate"/>
      </w:r>
      <w:r>
        <w:rPr>
          <w:noProof/>
        </w:rPr>
        <w:t>87</w:t>
      </w:r>
      <w:r>
        <w:rPr>
          <w:noProof/>
        </w:rPr>
        <w:fldChar w:fldCharType="end"/>
      </w:r>
    </w:p>
    <w:p w14:paraId="513AB957" w14:textId="0B6D95CA"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_Toc211878935 \h </w:instrText>
      </w:r>
      <w:r>
        <w:rPr>
          <w:noProof/>
        </w:rPr>
      </w:r>
      <w:r>
        <w:rPr>
          <w:noProof/>
        </w:rPr>
        <w:fldChar w:fldCharType="separate"/>
      </w:r>
      <w:r>
        <w:rPr>
          <w:noProof/>
        </w:rPr>
        <w:t>87</w:t>
      </w:r>
      <w:r>
        <w:rPr>
          <w:noProof/>
        </w:rPr>
        <w:fldChar w:fldCharType="end"/>
      </w:r>
    </w:p>
    <w:p w14:paraId="54E5184B" w14:textId="5019C0D6"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_Toc211878936 \h </w:instrText>
      </w:r>
      <w:r>
        <w:rPr>
          <w:noProof/>
        </w:rPr>
      </w:r>
      <w:r>
        <w:rPr>
          <w:noProof/>
        </w:rPr>
        <w:fldChar w:fldCharType="separate"/>
      </w:r>
      <w:r>
        <w:rPr>
          <w:noProof/>
        </w:rPr>
        <w:t>87</w:t>
      </w:r>
      <w:r>
        <w:rPr>
          <w:noProof/>
        </w:rPr>
        <w:fldChar w:fldCharType="end"/>
      </w:r>
    </w:p>
    <w:p w14:paraId="73E1DF57" w14:textId="524B1BFC"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_Toc211878937 \h </w:instrText>
      </w:r>
      <w:r>
        <w:rPr>
          <w:noProof/>
        </w:rPr>
      </w:r>
      <w:r>
        <w:rPr>
          <w:noProof/>
        </w:rPr>
        <w:fldChar w:fldCharType="separate"/>
      </w:r>
      <w:r>
        <w:rPr>
          <w:noProof/>
        </w:rPr>
        <w:t>88</w:t>
      </w:r>
      <w:r>
        <w:rPr>
          <w:noProof/>
        </w:rPr>
        <w:fldChar w:fldCharType="end"/>
      </w:r>
    </w:p>
    <w:p w14:paraId="3B42149A" w14:textId="1F5E9730"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_Toc211878938 \h </w:instrText>
      </w:r>
      <w:r>
        <w:rPr>
          <w:noProof/>
        </w:rPr>
      </w:r>
      <w:r>
        <w:rPr>
          <w:noProof/>
        </w:rPr>
        <w:fldChar w:fldCharType="separate"/>
      </w:r>
      <w:r>
        <w:rPr>
          <w:noProof/>
        </w:rPr>
        <w:t>88</w:t>
      </w:r>
      <w:r>
        <w:rPr>
          <w:noProof/>
        </w:rPr>
        <w:fldChar w:fldCharType="end"/>
      </w:r>
    </w:p>
    <w:p w14:paraId="711D257E" w14:textId="301E2074"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_Toc211878939 \h </w:instrText>
      </w:r>
      <w:r>
        <w:rPr>
          <w:noProof/>
        </w:rPr>
      </w:r>
      <w:r>
        <w:rPr>
          <w:noProof/>
        </w:rPr>
        <w:fldChar w:fldCharType="separate"/>
      </w:r>
      <w:r>
        <w:rPr>
          <w:noProof/>
        </w:rPr>
        <w:t>88</w:t>
      </w:r>
      <w:r>
        <w:rPr>
          <w:noProof/>
        </w:rPr>
        <w:fldChar w:fldCharType="end"/>
      </w:r>
    </w:p>
    <w:p w14:paraId="063452E8" w14:textId="75BB951E"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_Toc211878940 \h </w:instrText>
      </w:r>
      <w:r>
        <w:rPr>
          <w:noProof/>
        </w:rPr>
      </w:r>
      <w:r>
        <w:rPr>
          <w:noProof/>
        </w:rPr>
        <w:fldChar w:fldCharType="separate"/>
      </w:r>
      <w:r>
        <w:rPr>
          <w:noProof/>
        </w:rPr>
        <w:t>89</w:t>
      </w:r>
      <w:r>
        <w:rPr>
          <w:noProof/>
        </w:rPr>
        <w:fldChar w:fldCharType="end"/>
      </w:r>
    </w:p>
    <w:p w14:paraId="205D32C6" w14:textId="455E3BF6"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_Toc211878941 \h </w:instrText>
      </w:r>
      <w:r>
        <w:rPr>
          <w:noProof/>
        </w:rPr>
      </w:r>
      <w:r>
        <w:rPr>
          <w:noProof/>
        </w:rPr>
        <w:fldChar w:fldCharType="separate"/>
      </w:r>
      <w:r>
        <w:rPr>
          <w:noProof/>
        </w:rPr>
        <w:t>89</w:t>
      </w:r>
      <w:r>
        <w:rPr>
          <w:noProof/>
        </w:rPr>
        <w:fldChar w:fldCharType="end"/>
      </w:r>
    </w:p>
    <w:p w14:paraId="32719B04" w14:textId="43BDB483"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AF2FC4">
        <w:rPr>
          <w:noProof/>
          <w:lang w:val="en-US"/>
        </w:rPr>
        <w:t xml:space="preserve">Data </w:t>
      </w:r>
      <w:r>
        <w:rPr>
          <w:noProof/>
          <w:lang w:eastAsia="zh-CN"/>
        </w:rPr>
        <w:t>Management and/or Status Information</w:t>
      </w:r>
      <w:r w:rsidRPr="00AF2FC4">
        <w:rPr>
          <w:rFonts w:cs="Arial"/>
          <w:noProof/>
        </w:rPr>
        <w:t xml:space="preserve"> Notification</w:t>
      </w:r>
      <w:r>
        <w:rPr>
          <w:noProof/>
        </w:rPr>
        <w:tab/>
      </w:r>
      <w:r>
        <w:rPr>
          <w:noProof/>
        </w:rPr>
        <w:fldChar w:fldCharType="begin"/>
      </w:r>
      <w:r>
        <w:rPr>
          <w:noProof/>
        </w:rPr>
        <w:instrText xml:space="preserve"> PAGEREF _Toc211878942 \h </w:instrText>
      </w:r>
      <w:r>
        <w:rPr>
          <w:noProof/>
        </w:rPr>
      </w:r>
      <w:r>
        <w:rPr>
          <w:noProof/>
        </w:rPr>
        <w:fldChar w:fldCharType="separate"/>
      </w:r>
      <w:r>
        <w:rPr>
          <w:noProof/>
        </w:rPr>
        <w:t>90</w:t>
      </w:r>
      <w:r>
        <w:rPr>
          <w:noProof/>
        </w:rPr>
        <w:fldChar w:fldCharType="end"/>
      </w:r>
    </w:p>
    <w:p w14:paraId="4B54AE10" w14:textId="4F95C65A"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_Toc211878943 \h </w:instrText>
      </w:r>
      <w:r>
        <w:rPr>
          <w:noProof/>
        </w:rPr>
      </w:r>
      <w:r>
        <w:rPr>
          <w:noProof/>
        </w:rPr>
        <w:fldChar w:fldCharType="separate"/>
      </w:r>
      <w:r>
        <w:rPr>
          <w:noProof/>
        </w:rPr>
        <w:t>90</w:t>
      </w:r>
      <w:r>
        <w:rPr>
          <w:noProof/>
        </w:rPr>
        <w:fldChar w:fldCharType="end"/>
      </w:r>
    </w:p>
    <w:p w14:paraId="0AA66BD7" w14:textId="233752F0"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_Toc211878944 \h </w:instrText>
      </w:r>
      <w:r>
        <w:rPr>
          <w:noProof/>
        </w:rPr>
      </w:r>
      <w:r>
        <w:rPr>
          <w:noProof/>
        </w:rPr>
        <w:fldChar w:fldCharType="separate"/>
      </w:r>
      <w:r>
        <w:rPr>
          <w:noProof/>
        </w:rPr>
        <w:t>90</w:t>
      </w:r>
      <w:r>
        <w:rPr>
          <w:noProof/>
        </w:rPr>
        <w:fldChar w:fldCharType="end"/>
      </w:r>
    </w:p>
    <w:p w14:paraId="2D83CA48" w14:textId="7AFF32CE"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_Toc211878945 \h </w:instrText>
      </w:r>
      <w:r>
        <w:rPr>
          <w:noProof/>
        </w:rPr>
      </w:r>
      <w:r>
        <w:rPr>
          <w:noProof/>
        </w:rPr>
        <w:fldChar w:fldCharType="separate"/>
      </w:r>
      <w:r>
        <w:rPr>
          <w:noProof/>
        </w:rPr>
        <w:t>90</w:t>
      </w:r>
      <w:r>
        <w:rPr>
          <w:noProof/>
        </w:rPr>
        <w:fldChar w:fldCharType="end"/>
      </w:r>
    </w:p>
    <w:p w14:paraId="33F40852" w14:textId="70E4B6CD" w:rsidR="00343F73" w:rsidRDefault="00343F73">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_Toc211878946 \h </w:instrText>
      </w:r>
      <w:r>
        <w:rPr>
          <w:noProof/>
        </w:rPr>
      </w:r>
      <w:r>
        <w:rPr>
          <w:noProof/>
        </w:rPr>
        <w:fldChar w:fldCharType="separate"/>
      </w:r>
      <w:r>
        <w:rPr>
          <w:noProof/>
        </w:rPr>
        <w:t>90</w:t>
      </w:r>
      <w:r>
        <w:rPr>
          <w:noProof/>
        </w:rPr>
        <w:fldChar w:fldCharType="end"/>
      </w:r>
    </w:p>
    <w:p w14:paraId="33EFF54D" w14:textId="2B203AA1"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AF2FC4">
        <w:rPr>
          <w:noProof/>
        </w:rPr>
        <w:t>Data Storage Delivery</w:t>
      </w:r>
      <w:r>
        <w:rPr>
          <w:noProof/>
        </w:rPr>
        <w:t xml:space="preserve"> Notification</w:t>
      </w:r>
      <w:r>
        <w:rPr>
          <w:noProof/>
        </w:rPr>
        <w:tab/>
      </w:r>
      <w:r>
        <w:rPr>
          <w:noProof/>
        </w:rPr>
        <w:fldChar w:fldCharType="begin"/>
      </w:r>
      <w:r>
        <w:rPr>
          <w:noProof/>
        </w:rPr>
        <w:instrText xml:space="preserve"> PAGEREF _Toc211878947 \h </w:instrText>
      </w:r>
      <w:r>
        <w:rPr>
          <w:noProof/>
        </w:rPr>
      </w:r>
      <w:r>
        <w:rPr>
          <w:noProof/>
        </w:rPr>
        <w:fldChar w:fldCharType="separate"/>
      </w:r>
      <w:r>
        <w:rPr>
          <w:noProof/>
        </w:rPr>
        <w:t>91</w:t>
      </w:r>
      <w:r>
        <w:rPr>
          <w:noProof/>
        </w:rPr>
        <w:fldChar w:fldCharType="end"/>
      </w:r>
    </w:p>
    <w:p w14:paraId="17A257B4" w14:textId="306F5D1B"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_Toc211878948 \h </w:instrText>
      </w:r>
      <w:r>
        <w:rPr>
          <w:noProof/>
        </w:rPr>
      </w:r>
      <w:r>
        <w:rPr>
          <w:noProof/>
        </w:rPr>
        <w:fldChar w:fldCharType="separate"/>
      </w:r>
      <w:r>
        <w:rPr>
          <w:noProof/>
        </w:rPr>
        <w:t>91</w:t>
      </w:r>
      <w:r>
        <w:rPr>
          <w:noProof/>
        </w:rPr>
        <w:fldChar w:fldCharType="end"/>
      </w:r>
    </w:p>
    <w:p w14:paraId="4A0B47DE" w14:textId="113E7D91"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_Toc211878949 \h </w:instrText>
      </w:r>
      <w:r>
        <w:rPr>
          <w:noProof/>
        </w:rPr>
      </w:r>
      <w:r>
        <w:rPr>
          <w:noProof/>
        </w:rPr>
        <w:fldChar w:fldCharType="separate"/>
      </w:r>
      <w:r>
        <w:rPr>
          <w:noProof/>
        </w:rPr>
        <w:t>91</w:t>
      </w:r>
      <w:r>
        <w:rPr>
          <w:noProof/>
        </w:rPr>
        <w:fldChar w:fldCharType="end"/>
      </w:r>
    </w:p>
    <w:p w14:paraId="2DD0E152" w14:textId="23C70442"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_Toc211878950 \h </w:instrText>
      </w:r>
      <w:r>
        <w:rPr>
          <w:noProof/>
        </w:rPr>
      </w:r>
      <w:r>
        <w:rPr>
          <w:noProof/>
        </w:rPr>
        <w:fldChar w:fldCharType="separate"/>
      </w:r>
      <w:r>
        <w:rPr>
          <w:noProof/>
        </w:rPr>
        <w:t>91</w:t>
      </w:r>
      <w:r>
        <w:rPr>
          <w:noProof/>
        </w:rPr>
        <w:fldChar w:fldCharType="end"/>
      </w:r>
    </w:p>
    <w:p w14:paraId="4160E02E" w14:textId="69BC3BAA" w:rsidR="00343F73" w:rsidRDefault="00343F73">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.5.3.3.1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_Toc211878951 \h </w:instrText>
      </w:r>
      <w:r>
        <w:rPr>
          <w:noProof/>
        </w:rPr>
      </w:r>
      <w:r>
        <w:rPr>
          <w:noProof/>
        </w:rPr>
        <w:fldChar w:fldCharType="separate"/>
      </w:r>
      <w:r>
        <w:rPr>
          <w:noProof/>
        </w:rPr>
        <w:t>91</w:t>
      </w:r>
      <w:r>
        <w:rPr>
          <w:noProof/>
        </w:rPr>
        <w:fldChar w:fldCharType="end"/>
      </w:r>
    </w:p>
    <w:p w14:paraId="3C8512F0" w14:textId="233DDE7E"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_Toc211878952 \h </w:instrText>
      </w:r>
      <w:r>
        <w:rPr>
          <w:noProof/>
        </w:rPr>
      </w:r>
      <w:r>
        <w:rPr>
          <w:noProof/>
        </w:rPr>
        <w:fldChar w:fldCharType="separate"/>
      </w:r>
      <w:r>
        <w:rPr>
          <w:noProof/>
        </w:rPr>
        <w:t>92</w:t>
      </w:r>
      <w:r>
        <w:rPr>
          <w:noProof/>
        </w:rPr>
        <w:fldChar w:fldCharType="end"/>
      </w:r>
    </w:p>
    <w:p w14:paraId="58344CF0" w14:textId="7CA8F16F"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_Toc211878953 \h </w:instrText>
      </w:r>
      <w:r>
        <w:rPr>
          <w:noProof/>
        </w:rPr>
      </w:r>
      <w:r>
        <w:rPr>
          <w:noProof/>
        </w:rPr>
        <w:fldChar w:fldCharType="separate"/>
      </w:r>
      <w:r>
        <w:rPr>
          <w:noProof/>
        </w:rPr>
        <w:t>92</w:t>
      </w:r>
      <w:r>
        <w:rPr>
          <w:noProof/>
        </w:rPr>
        <w:fldChar w:fldCharType="end"/>
      </w:r>
    </w:p>
    <w:p w14:paraId="69788587" w14:textId="2AB34841" w:rsidR="00343F73" w:rsidRDefault="00343F73">
      <w:pPr>
        <w:pStyle w:val="TOC4"/>
        <w:rPr>
          <w:rFonts w:asciiTheme="minorHAnsi" w:eastAsiaTheme="minorEastAsia" w:hAnsiTheme="minorHAnsi" w:cstheme="minorBidi"/>
          <w:noProof/>
          <w:sz w:val="22"/>
          <w:szCs w:val="22"/>
          <w:lang w:val="en-US"/>
        </w:rPr>
      </w:pPr>
      <w:r>
        <w:rPr>
          <w:noProof/>
          <w:lang w:eastAsia="zh-CN"/>
        </w:rPr>
        <w:t>6.2</w:t>
      </w:r>
      <w:r w:rsidRPr="00AF2FC4">
        <w:rPr>
          <w:noProof/>
          <w:lang w:val="en-US"/>
        </w:rPr>
        <w:t>.6.2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_Toc211878954 \h </w:instrText>
      </w:r>
      <w:r>
        <w:rPr>
          <w:noProof/>
        </w:rPr>
      </w:r>
      <w:r>
        <w:rPr>
          <w:noProof/>
        </w:rPr>
        <w:fldChar w:fldCharType="separate"/>
      </w:r>
      <w:r>
        <w:rPr>
          <w:noProof/>
        </w:rPr>
        <w:t>94</w:t>
      </w:r>
      <w:r>
        <w:rPr>
          <w:noProof/>
        </w:rPr>
        <w:fldChar w:fldCharType="end"/>
      </w:r>
    </w:p>
    <w:p w14:paraId="4FA76CED" w14:textId="6DFB7AEB"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_Toc211878955 \h </w:instrText>
      </w:r>
      <w:r>
        <w:rPr>
          <w:noProof/>
        </w:rPr>
      </w:r>
      <w:r>
        <w:rPr>
          <w:noProof/>
        </w:rPr>
        <w:fldChar w:fldCharType="separate"/>
      </w:r>
      <w:r>
        <w:rPr>
          <w:noProof/>
        </w:rPr>
        <w:t>94</w:t>
      </w:r>
      <w:r>
        <w:rPr>
          <w:noProof/>
        </w:rPr>
        <w:fldChar w:fldCharType="end"/>
      </w:r>
    </w:p>
    <w:p w14:paraId="650A949D" w14:textId="6CCED305"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_Toc211878956 \h </w:instrText>
      </w:r>
      <w:r>
        <w:rPr>
          <w:noProof/>
        </w:rPr>
      </w:r>
      <w:r>
        <w:rPr>
          <w:noProof/>
        </w:rPr>
        <w:fldChar w:fldCharType="separate"/>
      </w:r>
      <w:r>
        <w:rPr>
          <w:noProof/>
        </w:rPr>
        <w:t>94</w:t>
      </w:r>
      <w:r>
        <w:rPr>
          <w:noProof/>
        </w:rPr>
        <w:fldChar w:fldCharType="end"/>
      </w:r>
    </w:p>
    <w:p w14:paraId="61F4470A" w14:textId="27758A03"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_Toc211878957 \h </w:instrText>
      </w:r>
      <w:r>
        <w:rPr>
          <w:noProof/>
        </w:rPr>
      </w:r>
      <w:r>
        <w:rPr>
          <w:noProof/>
        </w:rPr>
        <w:fldChar w:fldCharType="separate"/>
      </w:r>
      <w:r>
        <w:rPr>
          <w:noProof/>
        </w:rPr>
        <w:t>94</w:t>
      </w:r>
      <w:r>
        <w:rPr>
          <w:noProof/>
        </w:rPr>
        <w:fldChar w:fldCharType="end"/>
      </w:r>
    </w:p>
    <w:p w14:paraId="73563C12" w14:textId="1B07F56B"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_Toc211878958 \h </w:instrText>
      </w:r>
      <w:r>
        <w:rPr>
          <w:noProof/>
        </w:rPr>
      </w:r>
      <w:r>
        <w:rPr>
          <w:noProof/>
        </w:rPr>
        <w:fldChar w:fldCharType="separate"/>
      </w:r>
      <w:r>
        <w:rPr>
          <w:noProof/>
        </w:rPr>
        <w:t>94</w:t>
      </w:r>
      <w:r>
        <w:rPr>
          <w:noProof/>
        </w:rPr>
        <w:fldChar w:fldCharType="end"/>
      </w:r>
    </w:p>
    <w:p w14:paraId="4E4B7EE4" w14:textId="5680F028"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_Toc211878959 \h </w:instrText>
      </w:r>
      <w:r>
        <w:rPr>
          <w:noProof/>
        </w:rPr>
      </w:r>
      <w:r>
        <w:rPr>
          <w:noProof/>
        </w:rPr>
        <w:fldChar w:fldCharType="separate"/>
      </w:r>
      <w:r>
        <w:rPr>
          <w:noProof/>
        </w:rPr>
        <w:t>95</w:t>
      </w:r>
      <w:r>
        <w:rPr>
          <w:noProof/>
        </w:rPr>
        <w:fldChar w:fldCharType="end"/>
      </w:r>
    </w:p>
    <w:p w14:paraId="414FD083" w14:textId="679EDE5F"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_Toc211878960 \h </w:instrText>
      </w:r>
      <w:r>
        <w:rPr>
          <w:noProof/>
        </w:rPr>
      </w:r>
      <w:r>
        <w:rPr>
          <w:noProof/>
        </w:rPr>
        <w:fldChar w:fldCharType="separate"/>
      </w:r>
      <w:r>
        <w:rPr>
          <w:noProof/>
        </w:rPr>
        <w:t>95</w:t>
      </w:r>
      <w:r>
        <w:rPr>
          <w:noProof/>
        </w:rPr>
        <w:fldChar w:fldCharType="end"/>
      </w:r>
    </w:p>
    <w:p w14:paraId="2DFF09B5" w14:textId="476CD008"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_Toc211878961 \h </w:instrText>
      </w:r>
      <w:r>
        <w:rPr>
          <w:noProof/>
        </w:rPr>
      </w:r>
      <w:r>
        <w:rPr>
          <w:noProof/>
        </w:rPr>
        <w:fldChar w:fldCharType="separate"/>
      </w:r>
      <w:r>
        <w:rPr>
          <w:noProof/>
        </w:rPr>
        <w:t>95</w:t>
      </w:r>
      <w:r>
        <w:rPr>
          <w:noProof/>
        </w:rPr>
        <w:fldChar w:fldCharType="end"/>
      </w:r>
    </w:p>
    <w:p w14:paraId="2C242F9C" w14:textId="3BCB9D36"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_Toc211878962 \h </w:instrText>
      </w:r>
      <w:r>
        <w:rPr>
          <w:noProof/>
        </w:rPr>
      </w:r>
      <w:r>
        <w:rPr>
          <w:noProof/>
        </w:rPr>
        <w:fldChar w:fldCharType="separate"/>
      </w:r>
      <w:r>
        <w:rPr>
          <w:noProof/>
        </w:rPr>
        <w:t>96</w:t>
      </w:r>
      <w:r>
        <w:rPr>
          <w:noProof/>
        </w:rPr>
        <w:fldChar w:fldCharType="end"/>
      </w:r>
    </w:p>
    <w:p w14:paraId="034338C3" w14:textId="6CA1278E"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_Toc211878963 \h </w:instrText>
      </w:r>
      <w:r>
        <w:rPr>
          <w:noProof/>
        </w:rPr>
      </w:r>
      <w:r>
        <w:rPr>
          <w:noProof/>
        </w:rPr>
        <w:fldChar w:fldCharType="separate"/>
      </w:r>
      <w:r>
        <w:rPr>
          <w:noProof/>
        </w:rPr>
        <w:t>96</w:t>
      </w:r>
      <w:r>
        <w:rPr>
          <w:noProof/>
        </w:rPr>
        <w:fldChar w:fldCharType="end"/>
      </w:r>
    </w:p>
    <w:p w14:paraId="44E53016" w14:textId="3E7CD94C"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_Toc211878964 \h </w:instrText>
      </w:r>
      <w:r>
        <w:rPr>
          <w:noProof/>
        </w:rPr>
      </w:r>
      <w:r>
        <w:rPr>
          <w:noProof/>
        </w:rPr>
        <w:fldChar w:fldCharType="separate"/>
      </w:r>
      <w:r>
        <w:rPr>
          <w:noProof/>
        </w:rPr>
        <w:t>97</w:t>
      </w:r>
      <w:r>
        <w:rPr>
          <w:noProof/>
        </w:rPr>
        <w:fldChar w:fldCharType="end"/>
      </w:r>
    </w:p>
    <w:p w14:paraId="27728C05" w14:textId="5B1BC63C"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_Toc211878965 \h </w:instrText>
      </w:r>
      <w:r>
        <w:rPr>
          <w:noProof/>
        </w:rPr>
      </w:r>
      <w:r>
        <w:rPr>
          <w:noProof/>
        </w:rPr>
        <w:fldChar w:fldCharType="separate"/>
      </w:r>
      <w:r>
        <w:rPr>
          <w:noProof/>
        </w:rPr>
        <w:t>97</w:t>
      </w:r>
      <w:r>
        <w:rPr>
          <w:noProof/>
        </w:rPr>
        <w:fldChar w:fldCharType="end"/>
      </w:r>
    </w:p>
    <w:p w14:paraId="707265FE" w14:textId="601B5A20" w:rsidR="00343F73" w:rsidRDefault="00343F73">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_Toc211878966 \h </w:instrText>
      </w:r>
      <w:r>
        <w:rPr>
          <w:noProof/>
        </w:rPr>
      </w:r>
      <w:r>
        <w:rPr>
          <w:noProof/>
        </w:rPr>
        <w:fldChar w:fldCharType="separate"/>
      </w:r>
      <w:r>
        <w:rPr>
          <w:noProof/>
        </w:rPr>
        <w:t>97</w:t>
      </w:r>
      <w:r>
        <w:rPr>
          <w:noProof/>
        </w:rPr>
        <w:fldChar w:fldCharType="end"/>
      </w:r>
    </w:p>
    <w:p w14:paraId="6FBFBABB" w14:textId="64FB715F"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_Toc211878967 \h </w:instrText>
      </w:r>
      <w:r>
        <w:rPr>
          <w:noProof/>
        </w:rPr>
      </w:r>
      <w:r>
        <w:rPr>
          <w:noProof/>
        </w:rPr>
        <w:fldChar w:fldCharType="separate"/>
      </w:r>
      <w:r>
        <w:rPr>
          <w:noProof/>
        </w:rPr>
        <w:t>98</w:t>
      </w:r>
      <w:r>
        <w:rPr>
          <w:noProof/>
        </w:rPr>
        <w:fldChar w:fldCharType="end"/>
      </w:r>
    </w:p>
    <w:p w14:paraId="296B82B5" w14:textId="35D574D1"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_Toc211878968 \h </w:instrText>
      </w:r>
      <w:r>
        <w:rPr>
          <w:noProof/>
        </w:rPr>
      </w:r>
      <w:r>
        <w:rPr>
          <w:noProof/>
        </w:rPr>
        <w:fldChar w:fldCharType="separate"/>
      </w:r>
      <w:r>
        <w:rPr>
          <w:noProof/>
        </w:rPr>
        <w:t>98</w:t>
      </w:r>
      <w:r>
        <w:rPr>
          <w:noProof/>
        </w:rPr>
        <w:fldChar w:fldCharType="end"/>
      </w:r>
    </w:p>
    <w:p w14:paraId="1C822D74" w14:textId="5433F20C"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_Toc211878969 \h </w:instrText>
      </w:r>
      <w:r>
        <w:rPr>
          <w:noProof/>
        </w:rPr>
      </w:r>
      <w:r>
        <w:rPr>
          <w:noProof/>
        </w:rPr>
        <w:fldChar w:fldCharType="separate"/>
      </w:r>
      <w:r>
        <w:rPr>
          <w:noProof/>
        </w:rPr>
        <w:t>98</w:t>
      </w:r>
      <w:r>
        <w:rPr>
          <w:noProof/>
        </w:rPr>
        <w:fldChar w:fldCharType="end"/>
      </w:r>
    </w:p>
    <w:p w14:paraId="49166A7F" w14:textId="78900A2A"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_Toc211878970 \h </w:instrText>
      </w:r>
      <w:r>
        <w:rPr>
          <w:noProof/>
        </w:rPr>
      </w:r>
      <w:r>
        <w:rPr>
          <w:noProof/>
        </w:rPr>
        <w:fldChar w:fldCharType="separate"/>
      </w:r>
      <w:r>
        <w:rPr>
          <w:noProof/>
        </w:rPr>
        <w:t>99</w:t>
      </w:r>
      <w:r>
        <w:rPr>
          <w:noProof/>
        </w:rPr>
        <w:fldChar w:fldCharType="end"/>
      </w:r>
    </w:p>
    <w:p w14:paraId="7C005C2E" w14:textId="43BA16B9" w:rsidR="00343F73" w:rsidRDefault="00343F73">
      <w:pPr>
        <w:pStyle w:val="TOC4"/>
        <w:rPr>
          <w:rFonts w:asciiTheme="minorHAnsi" w:eastAsiaTheme="minorEastAsia" w:hAnsiTheme="minorHAnsi" w:cstheme="minorBidi"/>
          <w:noProof/>
          <w:sz w:val="22"/>
          <w:szCs w:val="22"/>
          <w:lang w:val="en-US"/>
        </w:rPr>
      </w:pPr>
      <w:r>
        <w:rPr>
          <w:noProof/>
          <w:lang w:eastAsia="zh-CN"/>
        </w:rPr>
        <w:t>6.2</w:t>
      </w:r>
      <w:r w:rsidRPr="00AF2FC4">
        <w:rPr>
          <w:noProof/>
          <w:lang w:val="en-US"/>
        </w:rPr>
        <w:t>.6.3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_Toc211878971 \h </w:instrText>
      </w:r>
      <w:r>
        <w:rPr>
          <w:noProof/>
        </w:rPr>
      </w:r>
      <w:r>
        <w:rPr>
          <w:noProof/>
        </w:rPr>
        <w:fldChar w:fldCharType="separate"/>
      </w:r>
      <w:r>
        <w:rPr>
          <w:noProof/>
        </w:rPr>
        <w:t>99</w:t>
      </w:r>
      <w:r>
        <w:rPr>
          <w:noProof/>
        </w:rPr>
        <w:fldChar w:fldCharType="end"/>
      </w:r>
    </w:p>
    <w:p w14:paraId="34DD4CF1" w14:textId="2412D944"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_Toc211878972 \h </w:instrText>
      </w:r>
      <w:r>
        <w:rPr>
          <w:noProof/>
        </w:rPr>
      </w:r>
      <w:r>
        <w:rPr>
          <w:noProof/>
        </w:rPr>
        <w:fldChar w:fldCharType="separate"/>
      </w:r>
      <w:r>
        <w:rPr>
          <w:noProof/>
        </w:rPr>
        <w:t>99</w:t>
      </w:r>
      <w:r>
        <w:rPr>
          <w:noProof/>
        </w:rPr>
        <w:fldChar w:fldCharType="end"/>
      </w:r>
    </w:p>
    <w:p w14:paraId="28DD99AF" w14:textId="6032C2B0"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_Toc211878973 \h </w:instrText>
      </w:r>
      <w:r>
        <w:rPr>
          <w:noProof/>
        </w:rPr>
      </w:r>
      <w:r>
        <w:rPr>
          <w:noProof/>
        </w:rPr>
        <w:fldChar w:fldCharType="separate"/>
      </w:r>
      <w:r>
        <w:rPr>
          <w:noProof/>
        </w:rPr>
        <w:t>99</w:t>
      </w:r>
      <w:r>
        <w:rPr>
          <w:noProof/>
        </w:rPr>
        <w:fldChar w:fldCharType="end"/>
      </w:r>
    </w:p>
    <w:p w14:paraId="585DAA23" w14:textId="230933F4"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_Toc211878974 \h </w:instrText>
      </w:r>
      <w:r>
        <w:rPr>
          <w:noProof/>
        </w:rPr>
      </w:r>
      <w:r>
        <w:rPr>
          <w:noProof/>
        </w:rPr>
        <w:fldChar w:fldCharType="separate"/>
      </w:r>
      <w:r>
        <w:rPr>
          <w:noProof/>
        </w:rPr>
        <w:t>99</w:t>
      </w:r>
      <w:r>
        <w:rPr>
          <w:noProof/>
        </w:rPr>
        <w:fldChar w:fldCharType="end"/>
      </w:r>
    </w:p>
    <w:p w14:paraId="1C54D935" w14:textId="62E3D873"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_Toc211878975 \h </w:instrText>
      </w:r>
      <w:r>
        <w:rPr>
          <w:noProof/>
        </w:rPr>
      </w:r>
      <w:r>
        <w:rPr>
          <w:noProof/>
        </w:rPr>
        <w:fldChar w:fldCharType="separate"/>
      </w:r>
      <w:r>
        <w:rPr>
          <w:noProof/>
        </w:rPr>
        <w:t>99</w:t>
      </w:r>
      <w:r>
        <w:rPr>
          <w:noProof/>
        </w:rPr>
        <w:fldChar w:fldCharType="end"/>
      </w:r>
    </w:p>
    <w:p w14:paraId="7E1D8D95" w14:textId="4571D5F6"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_Toc211878976 \h </w:instrText>
      </w:r>
      <w:r>
        <w:rPr>
          <w:noProof/>
        </w:rPr>
      </w:r>
      <w:r>
        <w:rPr>
          <w:noProof/>
        </w:rPr>
        <w:fldChar w:fldCharType="separate"/>
      </w:r>
      <w:r>
        <w:rPr>
          <w:noProof/>
        </w:rPr>
        <w:t>100</w:t>
      </w:r>
      <w:r>
        <w:rPr>
          <w:noProof/>
        </w:rPr>
        <w:fldChar w:fldCharType="end"/>
      </w:r>
    </w:p>
    <w:p w14:paraId="4ECD8A55" w14:textId="64B1367C" w:rsidR="00343F73" w:rsidRDefault="00343F73">
      <w:pPr>
        <w:pStyle w:val="TOC4"/>
        <w:rPr>
          <w:rFonts w:asciiTheme="minorHAnsi" w:eastAsiaTheme="minorEastAsia" w:hAnsiTheme="minorHAnsi" w:cstheme="minorBidi"/>
          <w:noProof/>
          <w:sz w:val="22"/>
          <w:szCs w:val="22"/>
          <w:lang w:val="en-US"/>
        </w:rPr>
      </w:pPr>
      <w:r>
        <w:rPr>
          <w:noProof/>
          <w:lang w:eastAsia="zh-CN"/>
        </w:rPr>
        <w:t>6.2</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_Toc211878977 \h </w:instrText>
      </w:r>
      <w:r>
        <w:rPr>
          <w:noProof/>
        </w:rPr>
      </w:r>
      <w:r>
        <w:rPr>
          <w:noProof/>
        </w:rPr>
        <w:fldChar w:fldCharType="separate"/>
      </w:r>
      <w:r>
        <w:rPr>
          <w:noProof/>
        </w:rPr>
        <w:t>100</w:t>
      </w:r>
      <w:r>
        <w:rPr>
          <w:noProof/>
        </w:rPr>
        <w:fldChar w:fldCharType="end"/>
      </w:r>
    </w:p>
    <w:p w14:paraId="3E40CCCD" w14:textId="5C909022" w:rsidR="00343F73" w:rsidRDefault="00343F73">
      <w:pPr>
        <w:pStyle w:val="TOC5"/>
        <w:rPr>
          <w:rFonts w:asciiTheme="minorHAnsi" w:eastAsiaTheme="minorEastAsia" w:hAnsiTheme="minorHAnsi" w:cstheme="minorBidi"/>
          <w:noProof/>
          <w:sz w:val="22"/>
          <w:szCs w:val="22"/>
          <w:lang w:val="en-US"/>
        </w:rPr>
      </w:pPr>
      <w:r>
        <w:rPr>
          <w:noProof/>
          <w:lang w:eastAsia="zh-CN"/>
        </w:rPr>
        <w:t>6.2</w:t>
      </w:r>
      <w:r w:rsidRPr="00AF2FC4">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_Toc211878978 \h </w:instrText>
      </w:r>
      <w:r>
        <w:rPr>
          <w:noProof/>
        </w:rPr>
      </w:r>
      <w:r>
        <w:rPr>
          <w:noProof/>
        </w:rPr>
        <w:fldChar w:fldCharType="separate"/>
      </w:r>
      <w:r>
        <w:rPr>
          <w:noProof/>
        </w:rPr>
        <w:t>100</w:t>
      </w:r>
      <w:r>
        <w:rPr>
          <w:noProof/>
        </w:rPr>
        <w:fldChar w:fldCharType="end"/>
      </w:r>
    </w:p>
    <w:p w14:paraId="56FD99DB" w14:textId="697092E5"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_Toc211878979 \h </w:instrText>
      </w:r>
      <w:r>
        <w:rPr>
          <w:noProof/>
        </w:rPr>
      </w:r>
      <w:r>
        <w:rPr>
          <w:noProof/>
        </w:rPr>
        <w:fldChar w:fldCharType="separate"/>
      </w:r>
      <w:r>
        <w:rPr>
          <w:noProof/>
        </w:rPr>
        <w:t>100</w:t>
      </w:r>
      <w:r>
        <w:rPr>
          <w:noProof/>
        </w:rPr>
        <w:fldChar w:fldCharType="end"/>
      </w:r>
    </w:p>
    <w:p w14:paraId="5A04480A" w14:textId="41635DDC" w:rsidR="00343F73" w:rsidRDefault="00343F73">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_Toc211878980 \h </w:instrText>
      </w:r>
      <w:r>
        <w:rPr>
          <w:noProof/>
        </w:rPr>
      </w:r>
      <w:r>
        <w:rPr>
          <w:noProof/>
        </w:rPr>
        <w:fldChar w:fldCharType="separate"/>
      </w:r>
      <w:r>
        <w:rPr>
          <w:noProof/>
        </w:rPr>
        <w:t>100</w:t>
      </w:r>
      <w:r>
        <w:rPr>
          <w:noProof/>
        </w:rPr>
        <w:fldChar w:fldCharType="end"/>
      </w:r>
    </w:p>
    <w:p w14:paraId="714C8D88" w14:textId="276F2660"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_Toc211878981 \h </w:instrText>
      </w:r>
      <w:r>
        <w:rPr>
          <w:noProof/>
        </w:rPr>
      </w:r>
      <w:r>
        <w:rPr>
          <w:noProof/>
        </w:rPr>
        <w:fldChar w:fldCharType="separate"/>
      </w:r>
      <w:r>
        <w:rPr>
          <w:noProof/>
        </w:rPr>
        <w:t>100</w:t>
      </w:r>
      <w:r>
        <w:rPr>
          <w:noProof/>
        </w:rPr>
        <w:fldChar w:fldCharType="end"/>
      </w:r>
    </w:p>
    <w:p w14:paraId="20DE9BCF" w14:textId="205FC976"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_Toc211878982 \h </w:instrText>
      </w:r>
      <w:r>
        <w:rPr>
          <w:noProof/>
        </w:rPr>
      </w:r>
      <w:r>
        <w:rPr>
          <w:noProof/>
        </w:rPr>
        <w:fldChar w:fldCharType="separate"/>
      </w:r>
      <w:r>
        <w:rPr>
          <w:noProof/>
        </w:rPr>
        <w:t>100</w:t>
      </w:r>
      <w:r>
        <w:rPr>
          <w:noProof/>
        </w:rPr>
        <w:fldChar w:fldCharType="end"/>
      </w:r>
    </w:p>
    <w:p w14:paraId="170C225A" w14:textId="1F92B374"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_Toc211878983 \h </w:instrText>
      </w:r>
      <w:r>
        <w:rPr>
          <w:noProof/>
        </w:rPr>
      </w:r>
      <w:r>
        <w:rPr>
          <w:noProof/>
        </w:rPr>
        <w:fldChar w:fldCharType="separate"/>
      </w:r>
      <w:r>
        <w:rPr>
          <w:noProof/>
        </w:rPr>
        <w:t>100</w:t>
      </w:r>
      <w:r>
        <w:rPr>
          <w:noProof/>
        </w:rPr>
        <w:fldChar w:fldCharType="end"/>
      </w:r>
    </w:p>
    <w:p w14:paraId="478E9B7B" w14:textId="49CF8A4F" w:rsidR="00343F73" w:rsidRDefault="00343F73">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_Toc211878984 \h </w:instrText>
      </w:r>
      <w:r>
        <w:rPr>
          <w:noProof/>
        </w:rPr>
      </w:r>
      <w:r>
        <w:rPr>
          <w:noProof/>
        </w:rPr>
        <w:fldChar w:fldCharType="separate"/>
      </w:r>
      <w:r>
        <w:rPr>
          <w:noProof/>
        </w:rPr>
        <w:t>101</w:t>
      </w:r>
      <w:r>
        <w:rPr>
          <w:noProof/>
        </w:rPr>
        <w:fldChar w:fldCharType="end"/>
      </w:r>
    </w:p>
    <w:p w14:paraId="44EF8DC8" w14:textId="21F5350F"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_Toc211878985 \h </w:instrText>
      </w:r>
      <w:r>
        <w:rPr>
          <w:noProof/>
        </w:rPr>
      </w:r>
      <w:r>
        <w:rPr>
          <w:noProof/>
        </w:rPr>
        <w:fldChar w:fldCharType="separate"/>
      </w:r>
      <w:r>
        <w:rPr>
          <w:noProof/>
        </w:rPr>
        <w:t>101</w:t>
      </w:r>
      <w:r>
        <w:rPr>
          <w:noProof/>
        </w:rPr>
        <w:fldChar w:fldCharType="end"/>
      </w:r>
    </w:p>
    <w:p w14:paraId="351F122A" w14:textId="7133850F" w:rsidR="00343F73" w:rsidRDefault="00343F73">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_Toc211878986 \h </w:instrText>
      </w:r>
      <w:r>
        <w:rPr>
          <w:noProof/>
        </w:rPr>
      </w:r>
      <w:r>
        <w:rPr>
          <w:noProof/>
        </w:rPr>
        <w:fldChar w:fldCharType="separate"/>
      </w:r>
      <w:r>
        <w:rPr>
          <w:noProof/>
        </w:rPr>
        <w:t>101</w:t>
      </w:r>
      <w:r>
        <w:rPr>
          <w:noProof/>
        </w:rPr>
        <w:fldChar w:fldCharType="end"/>
      </w:r>
    </w:p>
    <w:p w14:paraId="0408AD4D" w14:textId="6F8BD826" w:rsidR="00343F73" w:rsidRDefault="00343F73">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AF2FC4">
        <w:rPr>
          <w:noProof/>
          <w:lang w:val="en-US"/>
        </w:rPr>
        <w:t>SDD_DDContext</w:t>
      </w:r>
      <w:r>
        <w:rPr>
          <w:noProof/>
        </w:rPr>
        <w:t xml:space="preserve"> Service API</w:t>
      </w:r>
      <w:r>
        <w:rPr>
          <w:noProof/>
        </w:rPr>
        <w:tab/>
      </w:r>
      <w:r>
        <w:rPr>
          <w:noProof/>
        </w:rPr>
        <w:fldChar w:fldCharType="begin"/>
      </w:r>
      <w:r>
        <w:rPr>
          <w:noProof/>
        </w:rPr>
        <w:instrText xml:space="preserve"> PAGEREF _Toc211878987 \h </w:instrText>
      </w:r>
      <w:r>
        <w:rPr>
          <w:noProof/>
        </w:rPr>
      </w:r>
      <w:r>
        <w:rPr>
          <w:noProof/>
        </w:rPr>
        <w:fldChar w:fldCharType="separate"/>
      </w:r>
      <w:r>
        <w:rPr>
          <w:noProof/>
        </w:rPr>
        <w:t>102</w:t>
      </w:r>
      <w:r>
        <w:rPr>
          <w:noProof/>
        </w:rPr>
        <w:fldChar w:fldCharType="end"/>
      </w:r>
    </w:p>
    <w:p w14:paraId="5BED26DB" w14:textId="77C43868" w:rsidR="00343F73" w:rsidRDefault="00343F73">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_Toc211878988 \h </w:instrText>
      </w:r>
      <w:r>
        <w:rPr>
          <w:noProof/>
        </w:rPr>
      </w:r>
      <w:r>
        <w:rPr>
          <w:noProof/>
        </w:rPr>
        <w:fldChar w:fldCharType="separate"/>
      </w:r>
      <w:r>
        <w:rPr>
          <w:noProof/>
        </w:rPr>
        <w:t>102</w:t>
      </w:r>
      <w:r>
        <w:rPr>
          <w:noProof/>
        </w:rPr>
        <w:fldChar w:fldCharType="end"/>
      </w:r>
    </w:p>
    <w:p w14:paraId="33F88F21" w14:textId="301E250C" w:rsidR="00343F73" w:rsidRDefault="00343F73">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_Toc211878989 \h </w:instrText>
      </w:r>
      <w:r>
        <w:rPr>
          <w:noProof/>
        </w:rPr>
      </w:r>
      <w:r>
        <w:rPr>
          <w:noProof/>
        </w:rPr>
        <w:fldChar w:fldCharType="separate"/>
      </w:r>
      <w:r>
        <w:rPr>
          <w:noProof/>
        </w:rPr>
        <w:t>102</w:t>
      </w:r>
      <w:r>
        <w:rPr>
          <w:noProof/>
        </w:rPr>
        <w:fldChar w:fldCharType="end"/>
      </w:r>
    </w:p>
    <w:p w14:paraId="6197AA38" w14:textId="1881DD0F" w:rsidR="00343F73" w:rsidRDefault="00343F73">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_Toc211878990 \h </w:instrText>
      </w:r>
      <w:r>
        <w:rPr>
          <w:noProof/>
        </w:rPr>
      </w:r>
      <w:r>
        <w:rPr>
          <w:noProof/>
        </w:rPr>
        <w:fldChar w:fldCharType="separate"/>
      </w:r>
      <w:r>
        <w:rPr>
          <w:noProof/>
        </w:rPr>
        <w:t>102</w:t>
      </w:r>
      <w:r>
        <w:rPr>
          <w:noProof/>
        </w:rPr>
        <w:fldChar w:fldCharType="end"/>
      </w:r>
    </w:p>
    <w:p w14:paraId="126A2041" w14:textId="271298B4" w:rsidR="00343F73" w:rsidRDefault="00343F73">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_Toc211878991 \h </w:instrText>
      </w:r>
      <w:r>
        <w:rPr>
          <w:noProof/>
        </w:rPr>
      </w:r>
      <w:r>
        <w:rPr>
          <w:noProof/>
        </w:rPr>
        <w:fldChar w:fldCharType="separate"/>
      </w:r>
      <w:r>
        <w:rPr>
          <w:noProof/>
        </w:rPr>
        <w:t>102</w:t>
      </w:r>
      <w:r>
        <w:rPr>
          <w:noProof/>
        </w:rPr>
        <w:fldChar w:fldCharType="end"/>
      </w:r>
    </w:p>
    <w:p w14:paraId="0C642566" w14:textId="55C494D0" w:rsidR="00343F73" w:rsidRDefault="00343F73">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_Toc211878992 \h </w:instrText>
      </w:r>
      <w:r>
        <w:rPr>
          <w:noProof/>
        </w:rPr>
      </w:r>
      <w:r>
        <w:rPr>
          <w:noProof/>
        </w:rPr>
        <w:fldChar w:fldCharType="separate"/>
      </w:r>
      <w:r>
        <w:rPr>
          <w:noProof/>
        </w:rPr>
        <w:t>103</w:t>
      </w:r>
      <w:r>
        <w:rPr>
          <w:noProof/>
        </w:rPr>
        <w:fldChar w:fldCharType="end"/>
      </w:r>
    </w:p>
    <w:p w14:paraId="78FB6DFA" w14:textId="1B7C3AE9" w:rsidR="00343F73" w:rsidRDefault="00343F73">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_Toc211878993 \h </w:instrText>
      </w:r>
      <w:r>
        <w:rPr>
          <w:noProof/>
        </w:rPr>
      </w:r>
      <w:r>
        <w:rPr>
          <w:noProof/>
        </w:rPr>
        <w:fldChar w:fldCharType="separate"/>
      </w:r>
      <w:r>
        <w:rPr>
          <w:noProof/>
        </w:rPr>
        <w:t>103</w:t>
      </w:r>
      <w:r>
        <w:rPr>
          <w:noProof/>
        </w:rPr>
        <w:fldChar w:fldCharType="end"/>
      </w:r>
    </w:p>
    <w:p w14:paraId="60B70B4D" w14:textId="3A58724B" w:rsidR="00343F73" w:rsidRDefault="00343F73">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_Toc211878994 \h </w:instrText>
      </w:r>
      <w:r>
        <w:rPr>
          <w:noProof/>
        </w:rPr>
      </w:r>
      <w:r>
        <w:rPr>
          <w:noProof/>
        </w:rPr>
        <w:fldChar w:fldCharType="separate"/>
      </w:r>
      <w:r>
        <w:rPr>
          <w:noProof/>
        </w:rPr>
        <w:t>103</w:t>
      </w:r>
      <w:r>
        <w:rPr>
          <w:noProof/>
        </w:rPr>
        <w:fldChar w:fldCharType="end"/>
      </w:r>
    </w:p>
    <w:p w14:paraId="69396FFF" w14:textId="60A98A7B" w:rsidR="00343F73" w:rsidRDefault="00343F73">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_Toc211878995 \h </w:instrText>
      </w:r>
      <w:r>
        <w:rPr>
          <w:noProof/>
        </w:rPr>
      </w:r>
      <w:r>
        <w:rPr>
          <w:noProof/>
        </w:rPr>
        <w:fldChar w:fldCharType="separate"/>
      </w:r>
      <w:r>
        <w:rPr>
          <w:noProof/>
        </w:rPr>
        <w:t>103</w:t>
      </w:r>
      <w:r>
        <w:rPr>
          <w:noProof/>
        </w:rPr>
        <w:fldChar w:fldCharType="end"/>
      </w:r>
    </w:p>
    <w:p w14:paraId="5B8A8079" w14:textId="15FC0337" w:rsidR="00343F73" w:rsidRDefault="00343F73">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_Toc211878996 \h </w:instrText>
      </w:r>
      <w:r>
        <w:rPr>
          <w:noProof/>
        </w:rPr>
      </w:r>
      <w:r>
        <w:rPr>
          <w:noProof/>
        </w:rPr>
        <w:fldChar w:fldCharType="separate"/>
      </w:r>
      <w:r>
        <w:rPr>
          <w:noProof/>
        </w:rPr>
        <w:t>106</w:t>
      </w:r>
      <w:r>
        <w:rPr>
          <w:noProof/>
        </w:rPr>
        <w:fldChar w:fldCharType="end"/>
      </w:r>
    </w:p>
    <w:p w14:paraId="6B6F7EF1" w14:textId="10E5CE3E" w:rsidR="00343F73" w:rsidRDefault="00343F73">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_Toc211878997 \h </w:instrText>
      </w:r>
      <w:r>
        <w:rPr>
          <w:noProof/>
        </w:rPr>
      </w:r>
      <w:r>
        <w:rPr>
          <w:noProof/>
        </w:rPr>
        <w:fldChar w:fldCharType="separate"/>
      </w:r>
      <w:r>
        <w:rPr>
          <w:noProof/>
        </w:rPr>
        <w:t>106</w:t>
      </w:r>
      <w:r>
        <w:rPr>
          <w:noProof/>
        </w:rPr>
        <w:fldChar w:fldCharType="end"/>
      </w:r>
    </w:p>
    <w:p w14:paraId="2F65CD5A" w14:textId="0D7B5A6E" w:rsidR="00343F73" w:rsidRDefault="00343F73">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_Toc211878998 \h </w:instrText>
      </w:r>
      <w:r>
        <w:rPr>
          <w:noProof/>
        </w:rPr>
      </w:r>
      <w:r>
        <w:rPr>
          <w:noProof/>
        </w:rPr>
        <w:fldChar w:fldCharType="separate"/>
      </w:r>
      <w:r>
        <w:rPr>
          <w:noProof/>
        </w:rPr>
        <w:t>106</w:t>
      </w:r>
      <w:r>
        <w:rPr>
          <w:noProof/>
        </w:rPr>
        <w:fldChar w:fldCharType="end"/>
      </w:r>
    </w:p>
    <w:p w14:paraId="6F83BB73" w14:textId="01C41883" w:rsidR="00343F73" w:rsidRDefault="00343F73">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_Toc211878999 \h </w:instrText>
      </w:r>
      <w:r>
        <w:rPr>
          <w:noProof/>
        </w:rPr>
      </w:r>
      <w:r>
        <w:rPr>
          <w:noProof/>
        </w:rPr>
        <w:fldChar w:fldCharType="separate"/>
      </w:r>
      <w:r>
        <w:rPr>
          <w:noProof/>
        </w:rPr>
        <w:t>106</w:t>
      </w:r>
      <w:r>
        <w:rPr>
          <w:noProof/>
        </w:rPr>
        <w:fldChar w:fldCharType="end"/>
      </w:r>
    </w:p>
    <w:p w14:paraId="2BBB2F1A" w14:textId="2B910B9F" w:rsidR="00343F73" w:rsidRDefault="00343F73">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_Toc211879000 \h </w:instrText>
      </w:r>
      <w:r>
        <w:rPr>
          <w:noProof/>
        </w:rPr>
      </w:r>
      <w:r>
        <w:rPr>
          <w:noProof/>
        </w:rPr>
        <w:fldChar w:fldCharType="separate"/>
      </w:r>
      <w:r>
        <w:rPr>
          <w:noProof/>
        </w:rPr>
        <w:t>106</w:t>
      </w:r>
      <w:r>
        <w:rPr>
          <w:noProof/>
        </w:rPr>
        <w:fldChar w:fldCharType="end"/>
      </w:r>
    </w:p>
    <w:p w14:paraId="470AC9E4" w14:textId="4FCBCC01" w:rsidR="00343F73" w:rsidRDefault="00343F73">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_Toc211879001 \h </w:instrText>
      </w:r>
      <w:r>
        <w:rPr>
          <w:noProof/>
        </w:rPr>
      </w:r>
      <w:r>
        <w:rPr>
          <w:noProof/>
        </w:rPr>
        <w:fldChar w:fldCharType="separate"/>
      </w:r>
      <w:r>
        <w:rPr>
          <w:noProof/>
        </w:rPr>
        <w:t>106</w:t>
      </w:r>
      <w:r>
        <w:rPr>
          <w:noProof/>
        </w:rPr>
        <w:fldChar w:fldCharType="end"/>
      </w:r>
    </w:p>
    <w:p w14:paraId="03F01AAE" w14:textId="29AA9930" w:rsidR="00343F73" w:rsidRDefault="00343F73">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_Toc211879002 \h </w:instrText>
      </w:r>
      <w:r>
        <w:rPr>
          <w:noProof/>
        </w:rPr>
      </w:r>
      <w:r>
        <w:rPr>
          <w:noProof/>
        </w:rPr>
        <w:fldChar w:fldCharType="separate"/>
      </w:r>
      <w:r>
        <w:rPr>
          <w:noProof/>
        </w:rPr>
        <w:t>107</w:t>
      </w:r>
      <w:r>
        <w:rPr>
          <w:noProof/>
        </w:rPr>
        <w:fldChar w:fldCharType="end"/>
      </w:r>
    </w:p>
    <w:p w14:paraId="2D3C3970" w14:textId="29BA43FF" w:rsidR="00343F73" w:rsidRDefault="00343F73">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_Toc211879003 \h </w:instrText>
      </w:r>
      <w:r>
        <w:rPr>
          <w:noProof/>
        </w:rPr>
      </w:r>
      <w:r>
        <w:rPr>
          <w:noProof/>
        </w:rPr>
        <w:fldChar w:fldCharType="separate"/>
      </w:r>
      <w:r>
        <w:rPr>
          <w:noProof/>
        </w:rPr>
        <w:t>107</w:t>
      </w:r>
      <w:r>
        <w:rPr>
          <w:noProof/>
        </w:rPr>
        <w:fldChar w:fldCharType="end"/>
      </w:r>
    </w:p>
    <w:p w14:paraId="7A744850" w14:textId="3373067B" w:rsidR="00343F73" w:rsidRDefault="00343F73">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AF2FC4">
        <w:rPr>
          <w:noProof/>
          <w:lang w:val="en-US"/>
        </w:rPr>
        <w:t xml:space="preserve">ACR Event </w:t>
      </w:r>
      <w:r w:rsidRPr="00AF2FC4">
        <w:rPr>
          <w:rFonts w:cs="Arial"/>
          <w:noProof/>
        </w:rPr>
        <w:t>Notification</w:t>
      </w:r>
      <w:r>
        <w:rPr>
          <w:noProof/>
        </w:rPr>
        <w:tab/>
      </w:r>
      <w:r>
        <w:rPr>
          <w:noProof/>
        </w:rPr>
        <w:fldChar w:fldCharType="begin"/>
      </w:r>
      <w:r>
        <w:rPr>
          <w:noProof/>
        </w:rPr>
        <w:instrText xml:space="preserve"> PAGEREF _Toc211879004 \h </w:instrText>
      </w:r>
      <w:r>
        <w:rPr>
          <w:noProof/>
        </w:rPr>
      </w:r>
      <w:r>
        <w:rPr>
          <w:noProof/>
        </w:rPr>
        <w:fldChar w:fldCharType="separate"/>
      </w:r>
      <w:r>
        <w:rPr>
          <w:noProof/>
        </w:rPr>
        <w:t>108</w:t>
      </w:r>
      <w:r>
        <w:rPr>
          <w:noProof/>
        </w:rPr>
        <w:fldChar w:fldCharType="end"/>
      </w:r>
    </w:p>
    <w:p w14:paraId="5A0721F7" w14:textId="0B79912B" w:rsidR="00343F73" w:rsidRDefault="00343F73">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_Toc211879005 \h </w:instrText>
      </w:r>
      <w:r>
        <w:rPr>
          <w:noProof/>
        </w:rPr>
      </w:r>
      <w:r>
        <w:rPr>
          <w:noProof/>
        </w:rPr>
        <w:fldChar w:fldCharType="separate"/>
      </w:r>
      <w:r>
        <w:rPr>
          <w:noProof/>
        </w:rPr>
        <w:t>108</w:t>
      </w:r>
      <w:r>
        <w:rPr>
          <w:noProof/>
        </w:rPr>
        <w:fldChar w:fldCharType="end"/>
      </w:r>
    </w:p>
    <w:p w14:paraId="5EAEF924" w14:textId="6F611DEB" w:rsidR="00343F73" w:rsidRDefault="00343F73">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_Toc211879006 \h </w:instrText>
      </w:r>
      <w:r>
        <w:rPr>
          <w:noProof/>
        </w:rPr>
      </w:r>
      <w:r>
        <w:rPr>
          <w:noProof/>
        </w:rPr>
        <w:fldChar w:fldCharType="separate"/>
      </w:r>
      <w:r>
        <w:rPr>
          <w:noProof/>
        </w:rPr>
        <w:t>108</w:t>
      </w:r>
      <w:r>
        <w:rPr>
          <w:noProof/>
        </w:rPr>
        <w:fldChar w:fldCharType="end"/>
      </w:r>
    </w:p>
    <w:p w14:paraId="7998AFF1" w14:textId="0041924E" w:rsidR="00343F73" w:rsidRDefault="00343F73">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_Toc211879007 \h </w:instrText>
      </w:r>
      <w:r>
        <w:rPr>
          <w:noProof/>
        </w:rPr>
      </w:r>
      <w:r>
        <w:rPr>
          <w:noProof/>
        </w:rPr>
        <w:fldChar w:fldCharType="separate"/>
      </w:r>
      <w:r>
        <w:rPr>
          <w:noProof/>
        </w:rPr>
        <w:t>108</w:t>
      </w:r>
      <w:r>
        <w:rPr>
          <w:noProof/>
        </w:rPr>
        <w:fldChar w:fldCharType="end"/>
      </w:r>
    </w:p>
    <w:p w14:paraId="71A2B6E5" w14:textId="70C97F8F" w:rsidR="00343F73" w:rsidRDefault="00343F73">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6.3.5</w:t>
      </w:r>
      <w:r>
        <w:rPr>
          <w:noProof/>
        </w:rPr>
        <w:t>.2.3.1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_Toc211879008 \h </w:instrText>
      </w:r>
      <w:r>
        <w:rPr>
          <w:noProof/>
        </w:rPr>
      </w:r>
      <w:r>
        <w:rPr>
          <w:noProof/>
        </w:rPr>
        <w:fldChar w:fldCharType="separate"/>
      </w:r>
      <w:r>
        <w:rPr>
          <w:noProof/>
        </w:rPr>
        <w:t>108</w:t>
      </w:r>
      <w:r>
        <w:rPr>
          <w:noProof/>
        </w:rPr>
        <w:fldChar w:fldCharType="end"/>
      </w:r>
    </w:p>
    <w:p w14:paraId="0A4F6342" w14:textId="3D9D9D86" w:rsidR="00343F73" w:rsidRDefault="00343F73">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_Toc211879009 \h </w:instrText>
      </w:r>
      <w:r>
        <w:rPr>
          <w:noProof/>
        </w:rPr>
      </w:r>
      <w:r>
        <w:rPr>
          <w:noProof/>
        </w:rPr>
        <w:fldChar w:fldCharType="separate"/>
      </w:r>
      <w:r>
        <w:rPr>
          <w:noProof/>
        </w:rPr>
        <w:t>109</w:t>
      </w:r>
      <w:r>
        <w:rPr>
          <w:noProof/>
        </w:rPr>
        <w:fldChar w:fldCharType="end"/>
      </w:r>
    </w:p>
    <w:p w14:paraId="229F9C64" w14:textId="3A93F5DA" w:rsidR="00343F73" w:rsidRDefault="00343F73">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_Toc211879010 \h </w:instrText>
      </w:r>
      <w:r>
        <w:rPr>
          <w:noProof/>
        </w:rPr>
      </w:r>
      <w:r>
        <w:rPr>
          <w:noProof/>
        </w:rPr>
        <w:fldChar w:fldCharType="separate"/>
      </w:r>
      <w:r>
        <w:rPr>
          <w:noProof/>
        </w:rPr>
        <w:t>109</w:t>
      </w:r>
      <w:r>
        <w:rPr>
          <w:noProof/>
        </w:rPr>
        <w:fldChar w:fldCharType="end"/>
      </w:r>
    </w:p>
    <w:p w14:paraId="603F71C2" w14:textId="7B7EEC9F" w:rsidR="00343F73" w:rsidRDefault="00343F73">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_Toc211879011 \h </w:instrText>
      </w:r>
      <w:r>
        <w:rPr>
          <w:noProof/>
        </w:rPr>
      </w:r>
      <w:r>
        <w:rPr>
          <w:noProof/>
        </w:rPr>
        <w:fldChar w:fldCharType="separate"/>
      </w:r>
      <w:r>
        <w:rPr>
          <w:noProof/>
        </w:rPr>
        <w:t>110</w:t>
      </w:r>
      <w:r>
        <w:rPr>
          <w:noProof/>
        </w:rPr>
        <w:fldChar w:fldCharType="end"/>
      </w:r>
    </w:p>
    <w:p w14:paraId="7CFBF99D" w14:textId="2D0E1034" w:rsidR="00343F73" w:rsidRDefault="00343F73">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_Toc211879012 \h </w:instrText>
      </w:r>
      <w:r>
        <w:rPr>
          <w:noProof/>
        </w:rPr>
      </w:r>
      <w:r>
        <w:rPr>
          <w:noProof/>
        </w:rPr>
        <w:fldChar w:fldCharType="separate"/>
      </w:r>
      <w:r>
        <w:rPr>
          <w:noProof/>
        </w:rPr>
        <w:t>110</w:t>
      </w:r>
      <w:r>
        <w:rPr>
          <w:noProof/>
        </w:rPr>
        <w:fldChar w:fldCharType="end"/>
      </w:r>
    </w:p>
    <w:p w14:paraId="69A3E994" w14:textId="0CE3FA9A" w:rsidR="00343F73" w:rsidRDefault="00343F73">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_Toc211879013 \h </w:instrText>
      </w:r>
      <w:r>
        <w:rPr>
          <w:noProof/>
        </w:rPr>
      </w:r>
      <w:r>
        <w:rPr>
          <w:noProof/>
        </w:rPr>
        <w:fldChar w:fldCharType="separate"/>
      </w:r>
      <w:r>
        <w:rPr>
          <w:noProof/>
        </w:rPr>
        <w:t>110</w:t>
      </w:r>
      <w:r>
        <w:rPr>
          <w:noProof/>
        </w:rPr>
        <w:fldChar w:fldCharType="end"/>
      </w:r>
    </w:p>
    <w:p w14:paraId="5044C22F" w14:textId="3537C928" w:rsidR="00343F73" w:rsidRDefault="00343F73">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_Toc211879014 \h </w:instrText>
      </w:r>
      <w:r>
        <w:rPr>
          <w:noProof/>
        </w:rPr>
      </w:r>
      <w:r>
        <w:rPr>
          <w:noProof/>
        </w:rPr>
        <w:fldChar w:fldCharType="separate"/>
      </w:r>
      <w:r>
        <w:rPr>
          <w:noProof/>
        </w:rPr>
        <w:t>110</w:t>
      </w:r>
      <w:r>
        <w:rPr>
          <w:noProof/>
        </w:rPr>
        <w:fldChar w:fldCharType="end"/>
      </w:r>
    </w:p>
    <w:p w14:paraId="78DA62BB" w14:textId="025996D4" w:rsidR="00343F73" w:rsidRDefault="00343F73">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_Toc211879015 \h </w:instrText>
      </w:r>
      <w:r>
        <w:rPr>
          <w:noProof/>
        </w:rPr>
      </w:r>
      <w:r>
        <w:rPr>
          <w:noProof/>
        </w:rPr>
        <w:fldChar w:fldCharType="separate"/>
      </w:r>
      <w:r>
        <w:rPr>
          <w:noProof/>
        </w:rPr>
        <w:t>110</w:t>
      </w:r>
      <w:r>
        <w:rPr>
          <w:noProof/>
        </w:rPr>
        <w:fldChar w:fldCharType="end"/>
      </w:r>
    </w:p>
    <w:p w14:paraId="6D0AA215" w14:textId="173AAAA4" w:rsidR="00343F73" w:rsidRDefault="00343F73">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_Toc211879016 \h </w:instrText>
      </w:r>
      <w:r>
        <w:rPr>
          <w:noProof/>
        </w:rPr>
      </w:r>
      <w:r>
        <w:rPr>
          <w:noProof/>
        </w:rPr>
        <w:fldChar w:fldCharType="separate"/>
      </w:r>
      <w:r>
        <w:rPr>
          <w:noProof/>
        </w:rPr>
        <w:t>111</w:t>
      </w:r>
      <w:r>
        <w:rPr>
          <w:noProof/>
        </w:rPr>
        <w:fldChar w:fldCharType="end"/>
      </w:r>
    </w:p>
    <w:p w14:paraId="4BF8ED19" w14:textId="34389618" w:rsidR="00343F73" w:rsidRDefault="00343F73">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_Toc211879017 \h </w:instrText>
      </w:r>
      <w:r>
        <w:rPr>
          <w:noProof/>
        </w:rPr>
      </w:r>
      <w:r>
        <w:rPr>
          <w:noProof/>
        </w:rPr>
        <w:fldChar w:fldCharType="separate"/>
      </w:r>
      <w:r>
        <w:rPr>
          <w:noProof/>
        </w:rPr>
        <w:t>111</w:t>
      </w:r>
      <w:r>
        <w:rPr>
          <w:noProof/>
        </w:rPr>
        <w:fldChar w:fldCharType="end"/>
      </w:r>
    </w:p>
    <w:p w14:paraId="27ACC075" w14:textId="35514744" w:rsidR="00343F73" w:rsidRDefault="00343F73">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_Toc211879018 \h </w:instrText>
      </w:r>
      <w:r>
        <w:rPr>
          <w:noProof/>
        </w:rPr>
      </w:r>
      <w:r>
        <w:rPr>
          <w:noProof/>
        </w:rPr>
        <w:fldChar w:fldCharType="separate"/>
      </w:r>
      <w:r>
        <w:rPr>
          <w:noProof/>
        </w:rPr>
        <w:t>112</w:t>
      </w:r>
      <w:r>
        <w:rPr>
          <w:noProof/>
        </w:rPr>
        <w:fldChar w:fldCharType="end"/>
      </w:r>
    </w:p>
    <w:p w14:paraId="29602352" w14:textId="6D222404" w:rsidR="00343F73" w:rsidRDefault="00343F73">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_Toc211879019 \h </w:instrText>
      </w:r>
      <w:r>
        <w:rPr>
          <w:noProof/>
        </w:rPr>
      </w:r>
      <w:r>
        <w:rPr>
          <w:noProof/>
        </w:rPr>
        <w:fldChar w:fldCharType="separate"/>
      </w:r>
      <w:r>
        <w:rPr>
          <w:noProof/>
        </w:rPr>
        <w:t>112</w:t>
      </w:r>
      <w:r>
        <w:rPr>
          <w:noProof/>
        </w:rPr>
        <w:fldChar w:fldCharType="end"/>
      </w:r>
    </w:p>
    <w:p w14:paraId="6837B9F5" w14:textId="3371C6AE" w:rsidR="00343F73" w:rsidRDefault="00343F73">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_Toc211879020 \h </w:instrText>
      </w:r>
      <w:r>
        <w:rPr>
          <w:noProof/>
        </w:rPr>
      </w:r>
      <w:r>
        <w:rPr>
          <w:noProof/>
        </w:rPr>
        <w:fldChar w:fldCharType="separate"/>
      </w:r>
      <w:r>
        <w:rPr>
          <w:noProof/>
        </w:rPr>
        <w:t>112</w:t>
      </w:r>
      <w:r>
        <w:rPr>
          <w:noProof/>
        </w:rPr>
        <w:fldChar w:fldCharType="end"/>
      </w:r>
    </w:p>
    <w:p w14:paraId="3CE5DC8C" w14:textId="1BD0EB36" w:rsidR="00343F73" w:rsidRDefault="00343F73">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_Toc211879021 \h </w:instrText>
      </w:r>
      <w:r>
        <w:rPr>
          <w:noProof/>
        </w:rPr>
      </w:r>
      <w:r>
        <w:rPr>
          <w:noProof/>
        </w:rPr>
        <w:fldChar w:fldCharType="separate"/>
      </w:r>
      <w:r>
        <w:rPr>
          <w:noProof/>
        </w:rPr>
        <w:t>112</w:t>
      </w:r>
      <w:r>
        <w:rPr>
          <w:noProof/>
        </w:rPr>
        <w:fldChar w:fldCharType="end"/>
      </w:r>
    </w:p>
    <w:p w14:paraId="594AB9F4" w14:textId="34101D4E" w:rsidR="00343F73" w:rsidRDefault="00343F73">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_Toc211879022 \h </w:instrText>
      </w:r>
      <w:r>
        <w:rPr>
          <w:noProof/>
        </w:rPr>
      </w:r>
      <w:r>
        <w:rPr>
          <w:noProof/>
        </w:rPr>
        <w:fldChar w:fldCharType="separate"/>
      </w:r>
      <w:r>
        <w:rPr>
          <w:noProof/>
        </w:rPr>
        <w:t>113</w:t>
      </w:r>
      <w:r>
        <w:rPr>
          <w:noProof/>
        </w:rPr>
        <w:fldChar w:fldCharType="end"/>
      </w:r>
    </w:p>
    <w:p w14:paraId="22CCB057" w14:textId="3AD8F4D3" w:rsidR="00343F73" w:rsidRDefault="00343F73">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_Toc211879023 \h </w:instrText>
      </w:r>
      <w:r>
        <w:rPr>
          <w:noProof/>
        </w:rPr>
      </w:r>
      <w:r>
        <w:rPr>
          <w:noProof/>
        </w:rPr>
        <w:fldChar w:fldCharType="separate"/>
      </w:r>
      <w:r>
        <w:rPr>
          <w:noProof/>
        </w:rPr>
        <w:t>113</w:t>
      </w:r>
      <w:r>
        <w:rPr>
          <w:noProof/>
        </w:rPr>
        <w:fldChar w:fldCharType="end"/>
      </w:r>
    </w:p>
    <w:p w14:paraId="2195C642" w14:textId="7FD471C6" w:rsidR="00343F73" w:rsidRDefault="00343F73">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_Toc211879024 \h </w:instrText>
      </w:r>
      <w:r>
        <w:rPr>
          <w:noProof/>
        </w:rPr>
      </w:r>
      <w:r>
        <w:rPr>
          <w:noProof/>
        </w:rPr>
        <w:fldChar w:fldCharType="separate"/>
      </w:r>
      <w:r>
        <w:rPr>
          <w:noProof/>
        </w:rPr>
        <w:t>113</w:t>
      </w:r>
      <w:r>
        <w:rPr>
          <w:noProof/>
        </w:rPr>
        <w:fldChar w:fldCharType="end"/>
      </w:r>
    </w:p>
    <w:p w14:paraId="09E3A4DA" w14:textId="7A7DF587" w:rsidR="00343F73" w:rsidRDefault="00343F73">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_Toc211879025 \h </w:instrText>
      </w:r>
      <w:r>
        <w:rPr>
          <w:noProof/>
        </w:rPr>
      </w:r>
      <w:r>
        <w:rPr>
          <w:noProof/>
        </w:rPr>
        <w:fldChar w:fldCharType="separate"/>
      </w:r>
      <w:r>
        <w:rPr>
          <w:noProof/>
        </w:rPr>
        <w:t>113</w:t>
      </w:r>
      <w:r>
        <w:rPr>
          <w:noProof/>
        </w:rPr>
        <w:fldChar w:fldCharType="end"/>
      </w:r>
    </w:p>
    <w:p w14:paraId="7D37EE9F" w14:textId="2ABABAF3" w:rsidR="00343F73" w:rsidRDefault="00343F73">
      <w:pPr>
        <w:pStyle w:val="TOC4"/>
        <w:rPr>
          <w:rFonts w:asciiTheme="minorHAnsi" w:eastAsiaTheme="minorEastAsia" w:hAnsiTheme="minorHAnsi" w:cstheme="minorBidi"/>
          <w:noProof/>
          <w:sz w:val="22"/>
          <w:szCs w:val="22"/>
          <w:lang w:val="en-US"/>
        </w:rPr>
      </w:pPr>
      <w:r>
        <w:rPr>
          <w:noProof/>
        </w:rPr>
        <w:t>6.3</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_Toc211879026 \h </w:instrText>
      </w:r>
      <w:r>
        <w:rPr>
          <w:noProof/>
        </w:rPr>
      </w:r>
      <w:r>
        <w:rPr>
          <w:noProof/>
        </w:rPr>
        <w:fldChar w:fldCharType="separate"/>
      </w:r>
      <w:r>
        <w:rPr>
          <w:noProof/>
        </w:rPr>
        <w:t>113</w:t>
      </w:r>
      <w:r>
        <w:rPr>
          <w:noProof/>
        </w:rPr>
        <w:fldChar w:fldCharType="end"/>
      </w:r>
    </w:p>
    <w:p w14:paraId="65CA4923" w14:textId="56CAC025" w:rsidR="00343F73" w:rsidRDefault="00343F73">
      <w:pPr>
        <w:pStyle w:val="TOC4"/>
        <w:rPr>
          <w:rFonts w:asciiTheme="minorHAnsi" w:eastAsiaTheme="minorEastAsia" w:hAnsiTheme="minorHAnsi" w:cstheme="minorBidi"/>
          <w:noProof/>
          <w:sz w:val="22"/>
          <w:szCs w:val="22"/>
          <w:lang w:val="en-US"/>
        </w:rPr>
      </w:pPr>
      <w:r>
        <w:rPr>
          <w:noProof/>
        </w:rPr>
        <w:lastRenderedPageBreak/>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_Toc211879027 \h </w:instrText>
      </w:r>
      <w:r>
        <w:rPr>
          <w:noProof/>
        </w:rPr>
      </w:r>
      <w:r>
        <w:rPr>
          <w:noProof/>
        </w:rPr>
        <w:fldChar w:fldCharType="separate"/>
      </w:r>
      <w:r>
        <w:rPr>
          <w:noProof/>
        </w:rPr>
        <w:t>113</w:t>
      </w:r>
      <w:r>
        <w:rPr>
          <w:noProof/>
        </w:rPr>
        <w:fldChar w:fldCharType="end"/>
      </w:r>
    </w:p>
    <w:p w14:paraId="1C64BBD4" w14:textId="786FBDD9" w:rsidR="00343F73" w:rsidRDefault="00343F73">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_Toc211879028 \h </w:instrText>
      </w:r>
      <w:r>
        <w:rPr>
          <w:noProof/>
        </w:rPr>
      </w:r>
      <w:r>
        <w:rPr>
          <w:noProof/>
        </w:rPr>
        <w:fldChar w:fldCharType="separate"/>
      </w:r>
      <w:r>
        <w:rPr>
          <w:noProof/>
        </w:rPr>
        <w:t>113</w:t>
      </w:r>
      <w:r>
        <w:rPr>
          <w:noProof/>
        </w:rPr>
        <w:fldChar w:fldCharType="end"/>
      </w:r>
    </w:p>
    <w:p w14:paraId="5F866E02" w14:textId="2F9A7B26" w:rsidR="00343F73" w:rsidRDefault="00343F73">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_Toc211879029 \h </w:instrText>
      </w:r>
      <w:r>
        <w:rPr>
          <w:noProof/>
        </w:rPr>
      </w:r>
      <w:r>
        <w:rPr>
          <w:noProof/>
        </w:rPr>
        <w:fldChar w:fldCharType="separate"/>
      </w:r>
      <w:r>
        <w:rPr>
          <w:noProof/>
        </w:rPr>
        <w:t>113</w:t>
      </w:r>
      <w:r>
        <w:rPr>
          <w:noProof/>
        </w:rPr>
        <w:fldChar w:fldCharType="end"/>
      </w:r>
    </w:p>
    <w:p w14:paraId="43373332" w14:textId="529E08E6" w:rsidR="00343F73" w:rsidRDefault="00343F73">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_Toc211879030 \h </w:instrText>
      </w:r>
      <w:r>
        <w:rPr>
          <w:noProof/>
        </w:rPr>
      </w:r>
      <w:r>
        <w:rPr>
          <w:noProof/>
        </w:rPr>
        <w:fldChar w:fldCharType="separate"/>
      </w:r>
      <w:r>
        <w:rPr>
          <w:noProof/>
        </w:rPr>
        <w:t>113</w:t>
      </w:r>
      <w:r>
        <w:rPr>
          <w:noProof/>
        </w:rPr>
        <w:fldChar w:fldCharType="end"/>
      </w:r>
    </w:p>
    <w:p w14:paraId="37B3D14B" w14:textId="072D8690" w:rsidR="00343F73" w:rsidRDefault="00343F73">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_Toc211879031 \h </w:instrText>
      </w:r>
      <w:r>
        <w:rPr>
          <w:noProof/>
        </w:rPr>
      </w:r>
      <w:r>
        <w:rPr>
          <w:noProof/>
        </w:rPr>
        <w:fldChar w:fldCharType="separate"/>
      </w:r>
      <w:r>
        <w:rPr>
          <w:noProof/>
        </w:rPr>
        <w:t>113</w:t>
      </w:r>
      <w:r>
        <w:rPr>
          <w:noProof/>
        </w:rPr>
        <w:fldChar w:fldCharType="end"/>
      </w:r>
    </w:p>
    <w:p w14:paraId="0870F2B5" w14:textId="75CDB75F" w:rsidR="00343F73" w:rsidRDefault="00343F73">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_Toc211879032 \h </w:instrText>
      </w:r>
      <w:r>
        <w:rPr>
          <w:noProof/>
        </w:rPr>
      </w:r>
      <w:r>
        <w:rPr>
          <w:noProof/>
        </w:rPr>
        <w:fldChar w:fldCharType="separate"/>
      </w:r>
      <w:r>
        <w:rPr>
          <w:noProof/>
        </w:rPr>
        <w:t>114</w:t>
      </w:r>
      <w:r>
        <w:rPr>
          <w:noProof/>
        </w:rPr>
        <w:fldChar w:fldCharType="end"/>
      </w:r>
    </w:p>
    <w:p w14:paraId="701BAFAA" w14:textId="1035094C" w:rsidR="00343F73" w:rsidRDefault="00343F73">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_Toc211879033 \h </w:instrText>
      </w:r>
      <w:r>
        <w:rPr>
          <w:noProof/>
        </w:rPr>
      </w:r>
      <w:r>
        <w:rPr>
          <w:noProof/>
        </w:rPr>
        <w:fldChar w:fldCharType="separate"/>
      </w:r>
      <w:r>
        <w:rPr>
          <w:noProof/>
        </w:rPr>
        <w:t>114</w:t>
      </w:r>
      <w:r>
        <w:rPr>
          <w:noProof/>
        </w:rPr>
        <w:fldChar w:fldCharType="end"/>
      </w:r>
    </w:p>
    <w:p w14:paraId="712F0983" w14:textId="40E6A993" w:rsidR="00343F73" w:rsidRDefault="00343F73">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_Toc211879034 \h </w:instrText>
      </w:r>
      <w:r>
        <w:rPr>
          <w:noProof/>
        </w:rPr>
      </w:r>
      <w:r>
        <w:rPr>
          <w:noProof/>
        </w:rPr>
        <w:fldChar w:fldCharType="separate"/>
      </w:r>
      <w:r>
        <w:rPr>
          <w:noProof/>
        </w:rPr>
        <w:t>114</w:t>
      </w:r>
      <w:r>
        <w:rPr>
          <w:noProof/>
        </w:rPr>
        <w:fldChar w:fldCharType="end"/>
      </w:r>
    </w:p>
    <w:p w14:paraId="348CD110" w14:textId="49FF6BC3" w:rsidR="00343F73" w:rsidRDefault="00343F73">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_Toc211879035 \h </w:instrText>
      </w:r>
      <w:r>
        <w:rPr>
          <w:noProof/>
        </w:rPr>
      </w:r>
      <w:r>
        <w:rPr>
          <w:noProof/>
        </w:rPr>
        <w:fldChar w:fldCharType="separate"/>
      </w:r>
      <w:r>
        <w:rPr>
          <w:noProof/>
        </w:rPr>
        <w:t>115</w:t>
      </w:r>
      <w:r>
        <w:rPr>
          <w:noProof/>
        </w:rPr>
        <w:fldChar w:fldCharType="end"/>
      </w:r>
    </w:p>
    <w:p w14:paraId="193D3100" w14:textId="6D29834E" w:rsidR="00343F73" w:rsidRDefault="00343F73">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_Toc211879036 \h </w:instrText>
      </w:r>
      <w:r>
        <w:rPr>
          <w:noProof/>
        </w:rPr>
      </w:r>
      <w:r>
        <w:rPr>
          <w:noProof/>
        </w:rPr>
        <w:fldChar w:fldCharType="separate"/>
      </w:r>
      <w:r>
        <w:rPr>
          <w:noProof/>
        </w:rPr>
        <w:t>115</w:t>
      </w:r>
      <w:r>
        <w:rPr>
          <w:noProof/>
        </w:rPr>
        <w:fldChar w:fldCharType="end"/>
      </w:r>
    </w:p>
    <w:p w14:paraId="5B8D8CD6" w14:textId="62BA6F4E" w:rsidR="00343F73" w:rsidRDefault="00343F73">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_Toc211879037 \h </w:instrText>
      </w:r>
      <w:r>
        <w:rPr>
          <w:noProof/>
        </w:rPr>
      </w:r>
      <w:r>
        <w:rPr>
          <w:noProof/>
        </w:rPr>
        <w:fldChar w:fldCharType="separate"/>
      </w:r>
      <w:r>
        <w:rPr>
          <w:noProof/>
        </w:rPr>
        <w:t>115</w:t>
      </w:r>
      <w:r>
        <w:rPr>
          <w:noProof/>
        </w:rPr>
        <w:fldChar w:fldCharType="end"/>
      </w:r>
    </w:p>
    <w:p w14:paraId="6060E4A7" w14:textId="37C84A13" w:rsidR="00343F73" w:rsidRDefault="00343F73">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_Toc211879038 \h </w:instrText>
      </w:r>
      <w:r>
        <w:rPr>
          <w:noProof/>
        </w:rPr>
      </w:r>
      <w:r>
        <w:rPr>
          <w:noProof/>
        </w:rPr>
        <w:fldChar w:fldCharType="separate"/>
      </w:r>
      <w:r>
        <w:rPr>
          <w:noProof/>
        </w:rPr>
        <w:t>115</w:t>
      </w:r>
      <w:r>
        <w:rPr>
          <w:noProof/>
        </w:rPr>
        <w:fldChar w:fldCharType="end"/>
      </w:r>
    </w:p>
    <w:p w14:paraId="0030BEA0" w14:textId="31003A4E" w:rsidR="00343F73" w:rsidRDefault="00343F73">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_Toc211879039 \h </w:instrText>
      </w:r>
      <w:r>
        <w:rPr>
          <w:noProof/>
        </w:rPr>
      </w:r>
      <w:r>
        <w:rPr>
          <w:noProof/>
        </w:rPr>
        <w:fldChar w:fldCharType="separate"/>
      </w:r>
      <w:r>
        <w:rPr>
          <w:noProof/>
        </w:rPr>
        <w:t>115</w:t>
      </w:r>
      <w:r>
        <w:rPr>
          <w:noProof/>
        </w:rPr>
        <w:fldChar w:fldCharType="end"/>
      </w:r>
    </w:p>
    <w:p w14:paraId="690DBF70" w14:textId="545F5F7B" w:rsidR="00343F73" w:rsidRDefault="00343F73">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_Toc211879040 \h </w:instrText>
      </w:r>
      <w:r>
        <w:rPr>
          <w:noProof/>
        </w:rPr>
      </w:r>
      <w:r>
        <w:rPr>
          <w:noProof/>
        </w:rPr>
        <w:fldChar w:fldCharType="separate"/>
      </w:r>
      <w:r>
        <w:rPr>
          <w:noProof/>
        </w:rPr>
        <w:t>116</w:t>
      </w:r>
      <w:r>
        <w:rPr>
          <w:noProof/>
        </w:rPr>
        <w:fldChar w:fldCharType="end"/>
      </w:r>
    </w:p>
    <w:p w14:paraId="4F76182F" w14:textId="39571919" w:rsidR="00343F73" w:rsidRDefault="00343F73">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_Toc211879041 \h </w:instrText>
      </w:r>
      <w:r>
        <w:rPr>
          <w:noProof/>
        </w:rPr>
      </w:r>
      <w:r>
        <w:rPr>
          <w:noProof/>
        </w:rPr>
        <w:fldChar w:fldCharType="separate"/>
      </w:r>
      <w:r>
        <w:rPr>
          <w:noProof/>
        </w:rPr>
        <w:t>116</w:t>
      </w:r>
      <w:r>
        <w:rPr>
          <w:noProof/>
        </w:rPr>
        <w:fldChar w:fldCharType="end"/>
      </w:r>
    </w:p>
    <w:p w14:paraId="008AABE7" w14:textId="053F1981" w:rsidR="00343F73" w:rsidRDefault="00343F73">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_Toc211879042 \h </w:instrText>
      </w:r>
      <w:r>
        <w:rPr>
          <w:noProof/>
        </w:rPr>
      </w:r>
      <w:r>
        <w:rPr>
          <w:noProof/>
        </w:rPr>
        <w:fldChar w:fldCharType="separate"/>
      </w:r>
      <w:r>
        <w:rPr>
          <w:noProof/>
        </w:rPr>
        <w:t>116</w:t>
      </w:r>
      <w:r>
        <w:rPr>
          <w:noProof/>
        </w:rPr>
        <w:fldChar w:fldCharType="end"/>
      </w:r>
    </w:p>
    <w:p w14:paraId="62F174D0" w14:textId="7A0D7FC4" w:rsidR="00343F73" w:rsidRDefault="00343F73">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_Toc211879043 \h </w:instrText>
      </w:r>
      <w:r>
        <w:rPr>
          <w:noProof/>
        </w:rPr>
      </w:r>
      <w:r>
        <w:rPr>
          <w:noProof/>
        </w:rPr>
        <w:fldChar w:fldCharType="separate"/>
      </w:r>
      <w:r>
        <w:rPr>
          <w:noProof/>
        </w:rPr>
        <w:t>116</w:t>
      </w:r>
      <w:r>
        <w:rPr>
          <w:noProof/>
        </w:rPr>
        <w:fldChar w:fldCharType="end"/>
      </w:r>
    </w:p>
    <w:p w14:paraId="641B3CBB" w14:textId="72DC5444" w:rsidR="00343F73" w:rsidRDefault="00343F73">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_Toc211879044 \h </w:instrText>
      </w:r>
      <w:r>
        <w:rPr>
          <w:noProof/>
        </w:rPr>
      </w:r>
      <w:r>
        <w:rPr>
          <w:noProof/>
        </w:rPr>
        <w:fldChar w:fldCharType="separate"/>
      </w:r>
      <w:r>
        <w:rPr>
          <w:noProof/>
        </w:rPr>
        <w:t>117</w:t>
      </w:r>
      <w:r>
        <w:rPr>
          <w:noProof/>
        </w:rPr>
        <w:fldChar w:fldCharType="end"/>
      </w:r>
    </w:p>
    <w:p w14:paraId="03F5D031" w14:textId="3002C531" w:rsidR="00343F73" w:rsidRDefault="00343F73">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_Toc211879045 \h </w:instrText>
      </w:r>
      <w:r>
        <w:rPr>
          <w:noProof/>
        </w:rPr>
      </w:r>
      <w:r>
        <w:rPr>
          <w:noProof/>
        </w:rPr>
        <w:fldChar w:fldCharType="separate"/>
      </w:r>
      <w:r>
        <w:rPr>
          <w:noProof/>
        </w:rPr>
        <w:t>117</w:t>
      </w:r>
      <w:r>
        <w:rPr>
          <w:noProof/>
        </w:rPr>
        <w:fldChar w:fldCharType="end"/>
      </w:r>
    </w:p>
    <w:p w14:paraId="08409DC1" w14:textId="45B25EBA" w:rsidR="00343F73" w:rsidRDefault="00343F73">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_Toc211879046 \h </w:instrText>
      </w:r>
      <w:r>
        <w:rPr>
          <w:noProof/>
        </w:rPr>
      </w:r>
      <w:r>
        <w:rPr>
          <w:noProof/>
        </w:rPr>
        <w:fldChar w:fldCharType="separate"/>
      </w:r>
      <w:r>
        <w:rPr>
          <w:noProof/>
        </w:rPr>
        <w:t>117</w:t>
      </w:r>
      <w:r>
        <w:rPr>
          <w:noProof/>
        </w:rPr>
        <w:fldChar w:fldCharType="end"/>
      </w:r>
    </w:p>
    <w:p w14:paraId="31F0A033" w14:textId="672F85BE" w:rsidR="00343F73" w:rsidRDefault="00343F73">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_Toc211879047 \h </w:instrText>
      </w:r>
      <w:r>
        <w:rPr>
          <w:noProof/>
        </w:rPr>
      </w:r>
      <w:r>
        <w:rPr>
          <w:noProof/>
        </w:rPr>
        <w:fldChar w:fldCharType="separate"/>
      </w:r>
      <w:r>
        <w:rPr>
          <w:noProof/>
        </w:rPr>
        <w:t>117</w:t>
      </w:r>
      <w:r>
        <w:rPr>
          <w:noProof/>
        </w:rPr>
        <w:fldChar w:fldCharType="end"/>
      </w:r>
    </w:p>
    <w:p w14:paraId="773E8902" w14:textId="48E2AD77" w:rsidR="00343F73" w:rsidRDefault="00343F73">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_Toc211879048 \h </w:instrText>
      </w:r>
      <w:r>
        <w:rPr>
          <w:noProof/>
        </w:rPr>
      </w:r>
      <w:r>
        <w:rPr>
          <w:noProof/>
        </w:rPr>
        <w:fldChar w:fldCharType="separate"/>
      </w:r>
      <w:r>
        <w:rPr>
          <w:noProof/>
        </w:rPr>
        <w:t>118</w:t>
      </w:r>
      <w:r>
        <w:rPr>
          <w:noProof/>
        </w:rPr>
        <w:fldChar w:fldCharType="end"/>
      </w:r>
    </w:p>
    <w:p w14:paraId="351B12AE" w14:textId="7CBBF528" w:rsidR="00343F73" w:rsidRDefault="00343F73">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_Toc211879049 \h </w:instrText>
      </w:r>
      <w:r>
        <w:rPr>
          <w:noProof/>
        </w:rPr>
      </w:r>
      <w:r>
        <w:rPr>
          <w:noProof/>
        </w:rPr>
        <w:fldChar w:fldCharType="separate"/>
      </w:r>
      <w:r>
        <w:rPr>
          <w:noProof/>
        </w:rPr>
        <w:t>122</w:t>
      </w:r>
      <w:r>
        <w:rPr>
          <w:noProof/>
        </w:rPr>
        <w:fldChar w:fldCharType="end"/>
      </w:r>
    </w:p>
    <w:p w14:paraId="6AA867EA" w14:textId="7E1BF6F6" w:rsidR="00343F73" w:rsidRDefault="00343F73">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_Toc211879050 \h </w:instrText>
      </w:r>
      <w:r>
        <w:rPr>
          <w:noProof/>
        </w:rPr>
      </w:r>
      <w:r>
        <w:rPr>
          <w:noProof/>
        </w:rPr>
        <w:fldChar w:fldCharType="separate"/>
      </w:r>
      <w:r>
        <w:rPr>
          <w:noProof/>
        </w:rPr>
        <w:t>122</w:t>
      </w:r>
      <w:r>
        <w:rPr>
          <w:noProof/>
        </w:rPr>
        <w:fldChar w:fldCharType="end"/>
      </w:r>
    </w:p>
    <w:p w14:paraId="59A75984" w14:textId="3730FA09" w:rsidR="00343F73" w:rsidRDefault="00343F73">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_Toc211879051 \h </w:instrText>
      </w:r>
      <w:r>
        <w:rPr>
          <w:noProof/>
        </w:rPr>
      </w:r>
      <w:r>
        <w:rPr>
          <w:noProof/>
        </w:rPr>
        <w:fldChar w:fldCharType="separate"/>
      </w:r>
      <w:r>
        <w:rPr>
          <w:noProof/>
        </w:rPr>
        <w:t>122</w:t>
      </w:r>
      <w:r>
        <w:rPr>
          <w:noProof/>
        </w:rPr>
        <w:fldChar w:fldCharType="end"/>
      </w:r>
    </w:p>
    <w:p w14:paraId="0422112C" w14:textId="18E05344" w:rsidR="00343F73" w:rsidRDefault="00343F73">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_Toc211879052 \h </w:instrText>
      </w:r>
      <w:r>
        <w:rPr>
          <w:noProof/>
        </w:rPr>
      </w:r>
      <w:r>
        <w:rPr>
          <w:noProof/>
        </w:rPr>
        <w:fldChar w:fldCharType="separate"/>
      </w:r>
      <w:r>
        <w:rPr>
          <w:noProof/>
        </w:rPr>
        <w:t>122</w:t>
      </w:r>
      <w:r>
        <w:rPr>
          <w:noProof/>
        </w:rPr>
        <w:fldChar w:fldCharType="end"/>
      </w:r>
    </w:p>
    <w:p w14:paraId="29F96DE6" w14:textId="6787C8EC" w:rsidR="00343F73" w:rsidRDefault="00343F73">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_Toc211879053 \h </w:instrText>
      </w:r>
      <w:r>
        <w:rPr>
          <w:noProof/>
        </w:rPr>
      </w:r>
      <w:r>
        <w:rPr>
          <w:noProof/>
        </w:rPr>
        <w:fldChar w:fldCharType="separate"/>
      </w:r>
      <w:r>
        <w:rPr>
          <w:noProof/>
        </w:rPr>
        <w:t>123</w:t>
      </w:r>
      <w:r>
        <w:rPr>
          <w:noProof/>
        </w:rPr>
        <w:fldChar w:fldCharType="end"/>
      </w:r>
    </w:p>
    <w:p w14:paraId="60F9CAC6" w14:textId="71AC3B5E" w:rsidR="00343F73" w:rsidRDefault="00343F73">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_Toc211879054 \h </w:instrText>
      </w:r>
      <w:r>
        <w:rPr>
          <w:noProof/>
        </w:rPr>
      </w:r>
      <w:r>
        <w:rPr>
          <w:noProof/>
        </w:rPr>
        <w:fldChar w:fldCharType="separate"/>
      </w:r>
      <w:r>
        <w:rPr>
          <w:noProof/>
        </w:rPr>
        <w:t>124</w:t>
      </w:r>
      <w:r>
        <w:rPr>
          <w:noProof/>
        </w:rPr>
        <w:fldChar w:fldCharType="end"/>
      </w:r>
    </w:p>
    <w:p w14:paraId="69E4ECF0" w14:textId="1B7886D5" w:rsidR="00343F73" w:rsidRDefault="00343F73">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_Toc211879055 \h </w:instrText>
      </w:r>
      <w:r>
        <w:rPr>
          <w:noProof/>
        </w:rPr>
      </w:r>
      <w:r>
        <w:rPr>
          <w:noProof/>
        </w:rPr>
        <w:fldChar w:fldCharType="separate"/>
      </w:r>
      <w:r>
        <w:rPr>
          <w:noProof/>
        </w:rPr>
        <w:t>124</w:t>
      </w:r>
      <w:r>
        <w:rPr>
          <w:noProof/>
        </w:rPr>
        <w:fldChar w:fldCharType="end"/>
      </w:r>
    </w:p>
    <w:p w14:paraId="0E629951" w14:textId="6BAAF46C" w:rsidR="00343F73" w:rsidRDefault="00343F73">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_Toc211879056 \h </w:instrText>
      </w:r>
      <w:r>
        <w:rPr>
          <w:noProof/>
        </w:rPr>
      </w:r>
      <w:r>
        <w:rPr>
          <w:noProof/>
        </w:rPr>
        <w:fldChar w:fldCharType="separate"/>
      </w:r>
      <w:r>
        <w:rPr>
          <w:noProof/>
        </w:rPr>
        <w:t>124</w:t>
      </w:r>
      <w:r>
        <w:rPr>
          <w:noProof/>
        </w:rPr>
        <w:fldChar w:fldCharType="end"/>
      </w:r>
    </w:p>
    <w:p w14:paraId="77A08201" w14:textId="0037E4E6" w:rsidR="00343F73" w:rsidRDefault="00343F73">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_Toc211879057 \h </w:instrText>
      </w:r>
      <w:r>
        <w:rPr>
          <w:noProof/>
        </w:rPr>
      </w:r>
      <w:r>
        <w:rPr>
          <w:noProof/>
        </w:rPr>
        <w:fldChar w:fldCharType="separate"/>
      </w:r>
      <w:r>
        <w:rPr>
          <w:noProof/>
        </w:rPr>
        <w:t>124</w:t>
      </w:r>
      <w:r>
        <w:rPr>
          <w:noProof/>
        </w:rPr>
        <w:fldChar w:fldCharType="end"/>
      </w:r>
    </w:p>
    <w:p w14:paraId="63A84870" w14:textId="5A938654" w:rsidR="00343F73" w:rsidRDefault="00343F73">
      <w:pPr>
        <w:pStyle w:val="TOC4"/>
        <w:rPr>
          <w:rFonts w:asciiTheme="minorHAnsi" w:eastAsiaTheme="minorEastAsia" w:hAnsiTheme="minorHAnsi" w:cstheme="minorBidi"/>
          <w:noProof/>
          <w:sz w:val="22"/>
          <w:szCs w:val="22"/>
          <w:lang w:val="en-US"/>
        </w:rPr>
      </w:pPr>
      <w:r>
        <w:rPr>
          <w:noProof/>
        </w:rPr>
        <w:t>6.4</w:t>
      </w:r>
      <w:r w:rsidRPr="00AF2FC4">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AF2FC4">
        <w:rPr>
          <w:noProof/>
          <w:lang w:val="en-US"/>
        </w:rPr>
        <w:t>Notification</w:t>
      </w:r>
      <w:r>
        <w:rPr>
          <w:noProof/>
        </w:rPr>
        <w:tab/>
      </w:r>
      <w:r>
        <w:rPr>
          <w:noProof/>
        </w:rPr>
        <w:fldChar w:fldCharType="begin"/>
      </w:r>
      <w:r>
        <w:rPr>
          <w:noProof/>
        </w:rPr>
        <w:instrText xml:space="preserve"> PAGEREF _Toc211879058 \h </w:instrText>
      </w:r>
      <w:r>
        <w:rPr>
          <w:noProof/>
        </w:rPr>
      </w:r>
      <w:r>
        <w:rPr>
          <w:noProof/>
        </w:rPr>
        <w:fldChar w:fldCharType="separate"/>
      </w:r>
      <w:r>
        <w:rPr>
          <w:noProof/>
        </w:rPr>
        <w:t>125</w:t>
      </w:r>
      <w:r>
        <w:rPr>
          <w:noProof/>
        </w:rPr>
        <w:fldChar w:fldCharType="end"/>
      </w:r>
    </w:p>
    <w:p w14:paraId="49EFD611" w14:textId="12F0102F" w:rsidR="00343F73" w:rsidRDefault="00343F73">
      <w:pPr>
        <w:pStyle w:val="TOC5"/>
        <w:rPr>
          <w:rFonts w:asciiTheme="minorHAnsi" w:eastAsiaTheme="minorEastAsia" w:hAnsiTheme="minorHAnsi" w:cstheme="minorBidi"/>
          <w:noProof/>
          <w:sz w:val="22"/>
          <w:szCs w:val="22"/>
          <w:lang w:val="en-US"/>
        </w:rPr>
      </w:pPr>
      <w:r>
        <w:rPr>
          <w:noProof/>
        </w:rPr>
        <w:t>6.4</w:t>
      </w:r>
      <w:r w:rsidRPr="00AF2FC4">
        <w:rPr>
          <w:noProof/>
          <w:lang w:val="en-US"/>
        </w:rPr>
        <w:t>.5.2.1</w:t>
      </w:r>
      <w:r>
        <w:rPr>
          <w:rFonts w:asciiTheme="minorHAnsi" w:eastAsiaTheme="minorEastAsia" w:hAnsiTheme="minorHAnsi" w:cstheme="minorBidi"/>
          <w:noProof/>
          <w:sz w:val="22"/>
          <w:szCs w:val="22"/>
          <w:lang w:val="en-US"/>
        </w:rPr>
        <w:tab/>
      </w:r>
      <w:r w:rsidRPr="00AF2FC4">
        <w:rPr>
          <w:noProof/>
          <w:lang w:val="en-US"/>
        </w:rPr>
        <w:t>Description</w:t>
      </w:r>
      <w:r>
        <w:rPr>
          <w:noProof/>
        </w:rPr>
        <w:tab/>
      </w:r>
      <w:r>
        <w:rPr>
          <w:noProof/>
        </w:rPr>
        <w:fldChar w:fldCharType="begin"/>
      </w:r>
      <w:r>
        <w:rPr>
          <w:noProof/>
        </w:rPr>
        <w:instrText xml:space="preserve"> PAGEREF _Toc211879059 \h </w:instrText>
      </w:r>
      <w:r>
        <w:rPr>
          <w:noProof/>
        </w:rPr>
      </w:r>
      <w:r>
        <w:rPr>
          <w:noProof/>
        </w:rPr>
        <w:fldChar w:fldCharType="separate"/>
      </w:r>
      <w:r>
        <w:rPr>
          <w:noProof/>
        </w:rPr>
        <w:t>125</w:t>
      </w:r>
      <w:r>
        <w:rPr>
          <w:noProof/>
        </w:rPr>
        <w:fldChar w:fldCharType="end"/>
      </w:r>
    </w:p>
    <w:p w14:paraId="10F41ACD" w14:textId="0632B7D5" w:rsidR="00343F73" w:rsidRDefault="00343F73">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_Toc211879060 \h </w:instrText>
      </w:r>
      <w:r>
        <w:rPr>
          <w:noProof/>
        </w:rPr>
      </w:r>
      <w:r>
        <w:rPr>
          <w:noProof/>
        </w:rPr>
        <w:fldChar w:fldCharType="separate"/>
      </w:r>
      <w:r>
        <w:rPr>
          <w:noProof/>
        </w:rPr>
        <w:t>125</w:t>
      </w:r>
      <w:r>
        <w:rPr>
          <w:noProof/>
        </w:rPr>
        <w:fldChar w:fldCharType="end"/>
      </w:r>
    </w:p>
    <w:p w14:paraId="7FB4EF07" w14:textId="62ADEE07" w:rsidR="00343F73" w:rsidRDefault="00343F73">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_Toc211879061 \h </w:instrText>
      </w:r>
      <w:r>
        <w:rPr>
          <w:noProof/>
        </w:rPr>
      </w:r>
      <w:r>
        <w:rPr>
          <w:noProof/>
        </w:rPr>
        <w:fldChar w:fldCharType="separate"/>
      </w:r>
      <w:r>
        <w:rPr>
          <w:noProof/>
        </w:rPr>
        <w:t>125</w:t>
      </w:r>
      <w:r>
        <w:rPr>
          <w:noProof/>
        </w:rPr>
        <w:fldChar w:fldCharType="end"/>
      </w:r>
    </w:p>
    <w:p w14:paraId="5B42E776" w14:textId="341B2096" w:rsidR="00343F73" w:rsidRDefault="00343F73">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_Toc211879062 \h </w:instrText>
      </w:r>
      <w:r>
        <w:rPr>
          <w:noProof/>
        </w:rPr>
      </w:r>
      <w:r>
        <w:rPr>
          <w:noProof/>
        </w:rPr>
        <w:fldChar w:fldCharType="separate"/>
      </w:r>
      <w:r>
        <w:rPr>
          <w:noProof/>
        </w:rPr>
        <w:t>126</w:t>
      </w:r>
      <w:r>
        <w:rPr>
          <w:noProof/>
        </w:rPr>
        <w:fldChar w:fldCharType="end"/>
      </w:r>
    </w:p>
    <w:p w14:paraId="30B686E4" w14:textId="4C39C534" w:rsidR="00343F73" w:rsidRDefault="00343F73">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_Toc211879063 \h </w:instrText>
      </w:r>
      <w:r>
        <w:rPr>
          <w:noProof/>
        </w:rPr>
      </w:r>
      <w:r>
        <w:rPr>
          <w:noProof/>
        </w:rPr>
        <w:fldChar w:fldCharType="separate"/>
      </w:r>
      <w:r>
        <w:rPr>
          <w:noProof/>
        </w:rPr>
        <w:t>126</w:t>
      </w:r>
      <w:r>
        <w:rPr>
          <w:noProof/>
        </w:rPr>
        <w:fldChar w:fldCharType="end"/>
      </w:r>
    </w:p>
    <w:p w14:paraId="65619751" w14:textId="35A499A0" w:rsidR="00343F73" w:rsidRDefault="00343F73">
      <w:pPr>
        <w:pStyle w:val="TOC4"/>
        <w:rPr>
          <w:rFonts w:asciiTheme="minorHAnsi" w:eastAsiaTheme="minorEastAsia" w:hAnsiTheme="minorHAnsi" w:cstheme="minorBidi"/>
          <w:noProof/>
          <w:sz w:val="22"/>
          <w:szCs w:val="22"/>
          <w:lang w:val="en-US"/>
        </w:rPr>
      </w:pPr>
      <w:r>
        <w:rPr>
          <w:noProof/>
        </w:rPr>
        <w:t>6.4</w:t>
      </w:r>
      <w:r w:rsidRPr="00AF2FC4">
        <w:rPr>
          <w:noProof/>
          <w:lang w:val="en-US"/>
        </w:rPr>
        <w:t>.6.2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_Toc211879064 \h </w:instrText>
      </w:r>
      <w:r>
        <w:rPr>
          <w:noProof/>
        </w:rPr>
      </w:r>
      <w:r>
        <w:rPr>
          <w:noProof/>
        </w:rPr>
        <w:fldChar w:fldCharType="separate"/>
      </w:r>
      <w:r>
        <w:rPr>
          <w:noProof/>
        </w:rPr>
        <w:t>127</w:t>
      </w:r>
      <w:r>
        <w:rPr>
          <w:noProof/>
        </w:rPr>
        <w:fldChar w:fldCharType="end"/>
      </w:r>
    </w:p>
    <w:p w14:paraId="6BF6EAFF" w14:textId="57F8725F" w:rsidR="00343F73" w:rsidRDefault="00343F73">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_Toc211879065 \h </w:instrText>
      </w:r>
      <w:r>
        <w:rPr>
          <w:noProof/>
        </w:rPr>
      </w:r>
      <w:r>
        <w:rPr>
          <w:noProof/>
        </w:rPr>
        <w:fldChar w:fldCharType="separate"/>
      </w:r>
      <w:r>
        <w:rPr>
          <w:noProof/>
        </w:rPr>
        <w:t>127</w:t>
      </w:r>
      <w:r>
        <w:rPr>
          <w:noProof/>
        </w:rPr>
        <w:fldChar w:fldCharType="end"/>
      </w:r>
    </w:p>
    <w:p w14:paraId="7AA21A0A" w14:textId="048C4B64" w:rsidR="00343F73" w:rsidRDefault="00343F73">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_Toc211879066 \h </w:instrText>
      </w:r>
      <w:r>
        <w:rPr>
          <w:noProof/>
        </w:rPr>
      </w:r>
      <w:r>
        <w:rPr>
          <w:noProof/>
        </w:rPr>
        <w:fldChar w:fldCharType="separate"/>
      </w:r>
      <w:r>
        <w:rPr>
          <w:noProof/>
        </w:rPr>
        <w:t>128</w:t>
      </w:r>
      <w:r>
        <w:rPr>
          <w:noProof/>
        </w:rPr>
        <w:fldChar w:fldCharType="end"/>
      </w:r>
    </w:p>
    <w:p w14:paraId="37CDF6EE" w14:textId="681B8A38" w:rsidR="00343F73" w:rsidRDefault="00343F73">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_Toc211879067 \h </w:instrText>
      </w:r>
      <w:r>
        <w:rPr>
          <w:noProof/>
        </w:rPr>
      </w:r>
      <w:r>
        <w:rPr>
          <w:noProof/>
        </w:rPr>
        <w:fldChar w:fldCharType="separate"/>
      </w:r>
      <w:r>
        <w:rPr>
          <w:noProof/>
        </w:rPr>
        <w:t>130</w:t>
      </w:r>
      <w:r>
        <w:rPr>
          <w:noProof/>
        </w:rPr>
        <w:fldChar w:fldCharType="end"/>
      </w:r>
    </w:p>
    <w:p w14:paraId="7386E7B1" w14:textId="74703DC7" w:rsidR="00343F73" w:rsidRDefault="00343F73">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_Toc211879068 \h </w:instrText>
      </w:r>
      <w:r>
        <w:rPr>
          <w:noProof/>
        </w:rPr>
      </w:r>
      <w:r>
        <w:rPr>
          <w:noProof/>
        </w:rPr>
        <w:fldChar w:fldCharType="separate"/>
      </w:r>
      <w:r>
        <w:rPr>
          <w:noProof/>
        </w:rPr>
        <w:t>131</w:t>
      </w:r>
      <w:r>
        <w:rPr>
          <w:noProof/>
        </w:rPr>
        <w:fldChar w:fldCharType="end"/>
      </w:r>
    </w:p>
    <w:p w14:paraId="19736C56" w14:textId="13043E88" w:rsidR="00343F73" w:rsidRDefault="00343F73">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_Toc211879069 \h </w:instrText>
      </w:r>
      <w:r>
        <w:rPr>
          <w:noProof/>
        </w:rPr>
      </w:r>
      <w:r>
        <w:rPr>
          <w:noProof/>
        </w:rPr>
        <w:fldChar w:fldCharType="separate"/>
      </w:r>
      <w:r>
        <w:rPr>
          <w:noProof/>
        </w:rPr>
        <w:t>131</w:t>
      </w:r>
      <w:r>
        <w:rPr>
          <w:noProof/>
        </w:rPr>
        <w:fldChar w:fldCharType="end"/>
      </w:r>
    </w:p>
    <w:p w14:paraId="7C0FDC9B" w14:textId="66D15D0B" w:rsidR="00343F73" w:rsidRDefault="00343F73">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_Toc211879070 \h </w:instrText>
      </w:r>
      <w:r>
        <w:rPr>
          <w:noProof/>
        </w:rPr>
      </w:r>
      <w:r>
        <w:rPr>
          <w:noProof/>
        </w:rPr>
        <w:fldChar w:fldCharType="separate"/>
      </w:r>
      <w:r>
        <w:rPr>
          <w:noProof/>
        </w:rPr>
        <w:t>132</w:t>
      </w:r>
      <w:r>
        <w:rPr>
          <w:noProof/>
        </w:rPr>
        <w:fldChar w:fldCharType="end"/>
      </w:r>
    </w:p>
    <w:p w14:paraId="078F1D73" w14:textId="0CD59B74" w:rsidR="00343F73" w:rsidRDefault="00343F73">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_Toc211879071 \h </w:instrText>
      </w:r>
      <w:r>
        <w:rPr>
          <w:noProof/>
        </w:rPr>
      </w:r>
      <w:r>
        <w:rPr>
          <w:noProof/>
        </w:rPr>
        <w:fldChar w:fldCharType="separate"/>
      </w:r>
      <w:r>
        <w:rPr>
          <w:noProof/>
        </w:rPr>
        <w:t>133</w:t>
      </w:r>
      <w:r>
        <w:rPr>
          <w:noProof/>
        </w:rPr>
        <w:fldChar w:fldCharType="end"/>
      </w:r>
    </w:p>
    <w:p w14:paraId="18697110" w14:textId="0941B0C4" w:rsidR="00343F73" w:rsidRDefault="00343F73">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_Toc211879072 \h </w:instrText>
      </w:r>
      <w:r>
        <w:rPr>
          <w:noProof/>
        </w:rPr>
      </w:r>
      <w:r>
        <w:rPr>
          <w:noProof/>
        </w:rPr>
        <w:fldChar w:fldCharType="separate"/>
      </w:r>
      <w:r>
        <w:rPr>
          <w:noProof/>
        </w:rPr>
        <w:t>138</w:t>
      </w:r>
      <w:r>
        <w:rPr>
          <w:noProof/>
        </w:rPr>
        <w:fldChar w:fldCharType="end"/>
      </w:r>
    </w:p>
    <w:p w14:paraId="202333B4" w14:textId="07192C8D" w:rsidR="00343F73" w:rsidRDefault="00343F73">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_Toc211879073 \h </w:instrText>
      </w:r>
      <w:r>
        <w:rPr>
          <w:noProof/>
        </w:rPr>
      </w:r>
      <w:r>
        <w:rPr>
          <w:noProof/>
        </w:rPr>
        <w:fldChar w:fldCharType="separate"/>
      </w:r>
      <w:r>
        <w:rPr>
          <w:noProof/>
        </w:rPr>
        <w:t>147</w:t>
      </w:r>
      <w:r>
        <w:rPr>
          <w:noProof/>
        </w:rPr>
        <w:fldChar w:fldCharType="end"/>
      </w:r>
    </w:p>
    <w:p w14:paraId="01833F69" w14:textId="08C12EC4" w:rsidR="00343F73" w:rsidRDefault="00343F73">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_Toc211879074 \h </w:instrText>
      </w:r>
      <w:r>
        <w:rPr>
          <w:noProof/>
        </w:rPr>
      </w:r>
      <w:r>
        <w:rPr>
          <w:noProof/>
        </w:rPr>
        <w:fldChar w:fldCharType="separate"/>
      </w:r>
      <w:r>
        <w:rPr>
          <w:noProof/>
        </w:rPr>
        <w:t>147</w:t>
      </w:r>
      <w:r>
        <w:rPr>
          <w:noProof/>
        </w:rPr>
        <w:fldChar w:fldCharType="end"/>
      </w:r>
    </w:p>
    <w:p w14:paraId="23244968" w14:textId="0CE55717" w:rsidR="00343F73" w:rsidRDefault="00343F73">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_Toc211879075 \h </w:instrText>
      </w:r>
      <w:r>
        <w:rPr>
          <w:noProof/>
        </w:rPr>
      </w:r>
      <w:r>
        <w:rPr>
          <w:noProof/>
        </w:rPr>
        <w:fldChar w:fldCharType="separate"/>
      </w:r>
      <w:r>
        <w:rPr>
          <w:noProof/>
        </w:rPr>
        <w:t>147</w:t>
      </w:r>
      <w:r>
        <w:rPr>
          <w:noProof/>
        </w:rPr>
        <w:fldChar w:fldCharType="end"/>
      </w:r>
    </w:p>
    <w:p w14:paraId="4220DF58" w14:textId="313A48E8" w:rsidR="00343F73" w:rsidRDefault="00343F73">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_Toc211879076 \h </w:instrText>
      </w:r>
      <w:r>
        <w:rPr>
          <w:noProof/>
        </w:rPr>
      </w:r>
      <w:r>
        <w:rPr>
          <w:noProof/>
        </w:rPr>
        <w:fldChar w:fldCharType="separate"/>
      </w:r>
      <w:r>
        <w:rPr>
          <w:noProof/>
        </w:rPr>
        <w:t>148</w:t>
      </w:r>
      <w:r>
        <w:rPr>
          <w:noProof/>
        </w:rPr>
        <w:fldChar w:fldCharType="end"/>
      </w:r>
    </w:p>
    <w:p w14:paraId="0224F9AB" w14:textId="61C70C27" w:rsidR="00343F73" w:rsidRDefault="00343F73">
      <w:pPr>
        <w:pStyle w:val="TOC4"/>
        <w:rPr>
          <w:rFonts w:asciiTheme="minorHAnsi" w:eastAsiaTheme="minorEastAsia" w:hAnsiTheme="minorHAnsi" w:cstheme="minorBidi"/>
          <w:noProof/>
          <w:sz w:val="22"/>
          <w:szCs w:val="22"/>
          <w:lang w:val="en-US"/>
        </w:rPr>
      </w:pPr>
      <w:r>
        <w:rPr>
          <w:noProof/>
        </w:rPr>
        <w:t>6.4</w:t>
      </w:r>
      <w:r w:rsidRPr="00AF2FC4">
        <w:rPr>
          <w:noProof/>
          <w:lang w:val="en-US"/>
        </w:rPr>
        <w:t>.6.3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_Toc211879077 \h </w:instrText>
      </w:r>
      <w:r>
        <w:rPr>
          <w:noProof/>
        </w:rPr>
      </w:r>
      <w:r>
        <w:rPr>
          <w:noProof/>
        </w:rPr>
        <w:fldChar w:fldCharType="separate"/>
      </w:r>
      <w:r>
        <w:rPr>
          <w:noProof/>
        </w:rPr>
        <w:t>148</w:t>
      </w:r>
      <w:r>
        <w:rPr>
          <w:noProof/>
        </w:rPr>
        <w:fldChar w:fldCharType="end"/>
      </w:r>
    </w:p>
    <w:p w14:paraId="5F8AC3E0" w14:textId="5CD998FC" w:rsidR="00343F73" w:rsidRDefault="00343F73">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_Toc211879078 \h </w:instrText>
      </w:r>
      <w:r>
        <w:rPr>
          <w:noProof/>
        </w:rPr>
      </w:r>
      <w:r>
        <w:rPr>
          <w:noProof/>
        </w:rPr>
        <w:fldChar w:fldCharType="separate"/>
      </w:r>
      <w:r>
        <w:rPr>
          <w:noProof/>
        </w:rPr>
        <w:t>148</w:t>
      </w:r>
      <w:r>
        <w:rPr>
          <w:noProof/>
        </w:rPr>
        <w:fldChar w:fldCharType="end"/>
      </w:r>
    </w:p>
    <w:p w14:paraId="69894F67" w14:textId="342C5E3A" w:rsidR="00343F73" w:rsidRDefault="00343F73">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_Toc211879079 \h </w:instrText>
      </w:r>
      <w:r>
        <w:rPr>
          <w:noProof/>
        </w:rPr>
      </w:r>
      <w:r>
        <w:rPr>
          <w:noProof/>
        </w:rPr>
        <w:fldChar w:fldCharType="separate"/>
      </w:r>
      <w:r>
        <w:rPr>
          <w:noProof/>
        </w:rPr>
        <w:t>148</w:t>
      </w:r>
      <w:r>
        <w:rPr>
          <w:noProof/>
        </w:rPr>
        <w:fldChar w:fldCharType="end"/>
      </w:r>
    </w:p>
    <w:p w14:paraId="53B809E5" w14:textId="6C0BF1D1" w:rsidR="00343F73" w:rsidRDefault="00343F73">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_Toc211879080 \h </w:instrText>
      </w:r>
      <w:r>
        <w:rPr>
          <w:noProof/>
        </w:rPr>
      </w:r>
      <w:r>
        <w:rPr>
          <w:noProof/>
        </w:rPr>
        <w:fldChar w:fldCharType="separate"/>
      </w:r>
      <w:r>
        <w:rPr>
          <w:noProof/>
        </w:rPr>
        <w:t>148</w:t>
      </w:r>
      <w:r>
        <w:rPr>
          <w:noProof/>
        </w:rPr>
        <w:fldChar w:fldCharType="end"/>
      </w:r>
    </w:p>
    <w:p w14:paraId="56606A1C" w14:textId="583DDC7C" w:rsidR="00343F73" w:rsidRDefault="00343F73">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_Toc211879081 \h </w:instrText>
      </w:r>
      <w:r>
        <w:rPr>
          <w:noProof/>
        </w:rPr>
      </w:r>
      <w:r>
        <w:rPr>
          <w:noProof/>
        </w:rPr>
        <w:fldChar w:fldCharType="separate"/>
      </w:r>
      <w:r>
        <w:rPr>
          <w:noProof/>
        </w:rPr>
        <w:t>149</w:t>
      </w:r>
      <w:r>
        <w:rPr>
          <w:noProof/>
        </w:rPr>
        <w:fldChar w:fldCharType="end"/>
      </w:r>
    </w:p>
    <w:p w14:paraId="4BD39ECB" w14:textId="67872C4B" w:rsidR="00343F73" w:rsidRDefault="00343F73">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_Toc211879082 \h </w:instrText>
      </w:r>
      <w:r>
        <w:rPr>
          <w:noProof/>
        </w:rPr>
      </w:r>
      <w:r>
        <w:rPr>
          <w:noProof/>
        </w:rPr>
        <w:fldChar w:fldCharType="separate"/>
      </w:r>
      <w:r>
        <w:rPr>
          <w:noProof/>
        </w:rPr>
        <w:t>149</w:t>
      </w:r>
      <w:r>
        <w:rPr>
          <w:noProof/>
        </w:rPr>
        <w:fldChar w:fldCharType="end"/>
      </w:r>
    </w:p>
    <w:p w14:paraId="107FBDCC" w14:textId="481D070D" w:rsidR="00343F73" w:rsidRDefault="00343F73">
      <w:pPr>
        <w:pStyle w:val="TOC4"/>
        <w:rPr>
          <w:rFonts w:asciiTheme="minorHAnsi" w:eastAsiaTheme="minorEastAsia" w:hAnsiTheme="minorHAnsi" w:cstheme="minorBidi"/>
          <w:noProof/>
          <w:sz w:val="22"/>
          <w:szCs w:val="22"/>
          <w:lang w:val="en-US"/>
        </w:rPr>
      </w:pPr>
      <w:r>
        <w:rPr>
          <w:noProof/>
        </w:rPr>
        <w:t>6.4</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_Toc211879083 \h </w:instrText>
      </w:r>
      <w:r>
        <w:rPr>
          <w:noProof/>
        </w:rPr>
      </w:r>
      <w:r>
        <w:rPr>
          <w:noProof/>
        </w:rPr>
        <w:fldChar w:fldCharType="separate"/>
      </w:r>
      <w:r>
        <w:rPr>
          <w:noProof/>
        </w:rPr>
        <w:t>150</w:t>
      </w:r>
      <w:r>
        <w:rPr>
          <w:noProof/>
        </w:rPr>
        <w:fldChar w:fldCharType="end"/>
      </w:r>
    </w:p>
    <w:p w14:paraId="0FA0EBBE" w14:textId="74DC3B21" w:rsidR="00343F73" w:rsidRDefault="00343F73">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_Toc211879084 \h </w:instrText>
      </w:r>
      <w:r>
        <w:rPr>
          <w:noProof/>
        </w:rPr>
      </w:r>
      <w:r>
        <w:rPr>
          <w:noProof/>
        </w:rPr>
        <w:fldChar w:fldCharType="separate"/>
      </w:r>
      <w:r>
        <w:rPr>
          <w:noProof/>
        </w:rPr>
        <w:t>150</w:t>
      </w:r>
      <w:r>
        <w:rPr>
          <w:noProof/>
        </w:rPr>
        <w:fldChar w:fldCharType="end"/>
      </w:r>
    </w:p>
    <w:p w14:paraId="2B808714" w14:textId="63F4733C" w:rsidR="00343F73" w:rsidRDefault="00343F73">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_Toc211879085 \h </w:instrText>
      </w:r>
      <w:r>
        <w:rPr>
          <w:noProof/>
        </w:rPr>
      </w:r>
      <w:r>
        <w:rPr>
          <w:noProof/>
        </w:rPr>
        <w:fldChar w:fldCharType="separate"/>
      </w:r>
      <w:r>
        <w:rPr>
          <w:noProof/>
        </w:rPr>
        <w:t>150</w:t>
      </w:r>
      <w:r>
        <w:rPr>
          <w:noProof/>
        </w:rPr>
        <w:fldChar w:fldCharType="end"/>
      </w:r>
    </w:p>
    <w:p w14:paraId="7CCAE6CC" w14:textId="4E88020E" w:rsidR="00343F73" w:rsidRDefault="00343F73">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_Toc211879086 \h </w:instrText>
      </w:r>
      <w:r>
        <w:rPr>
          <w:noProof/>
        </w:rPr>
      </w:r>
      <w:r>
        <w:rPr>
          <w:noProof/>
        </w:rPr>
        <w:fldChar w:fldCharType="separate"/>
      </w:r>
      <w:r>
        <w:rPr>
          <w:noProof/>
        </w:rPr>
        <w:t>150</w:t>
      </w:r>
      <w:r>
        <w:rPr>
          <w:noProof/>
        </w:rPr>
        <w:fldChar w:fldCharType="end"/>
      </w:r>
    </w:p>
    <w:p w14:paraId="0F052CD4" w14:textId="6DB711BD" w:rsidR="00343F73" w:rsidRDefault="00343F73">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_Toc211879087 \h </w:instrText>
      </w:r>
      <w:r>
        <w:rPr>
          <w:noProof/>
        </w:rPr>
      </w:r>
      <w:r>
        <w:rPr>
          <w:noProof/>
        </w:rPr>
        <w:fldChar w:fldCharType="separate"/>
      </w:r>
      <w:r>
        <w:rPr>
          <w:noProof/>
        </w:rPr>
        <w:t>150</w:t>
      </w:r>
      <w:r>
        <w:rPr>
          <w:noProof/>
        </w:rPr>
        <w:fldChar w:fldCharType="end"/>
      </w:r>
    </w:p>
    <w:p w14:paraId="54957949" w14:textId="298AD1FF" w:rsidR="00343F73" w:rsidRDefault="00343F73">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_Toc211879088 \h </w:instrText>
      </w:r>
      <w:r>
        <w:rPr>
          <w:noProof/>
        </w:rPr>
      </w:r>
      <w:r>
        <w:rPr>
          <w:noProof/>
        </w:rPr>
        <w:fldChar w:fldCharType="separate"/>
      </w:r>
      <w:r>
        <w:rPr>
          <w:noProof/>
        </w:rPr>
        <w:t>150</w:t>
      </w:r>
      <w:r>
        <w:rPr>
          <w:noProof/>
        </w:rPr>
        <w:fldChar w:fldCharType="end"/>
      </w:r>
    </w:p>
    <w:p w14:paraId="055ACF2C" w14:textId="52D5DDEE" w:rsidR="00343F73" w:rsidRDefault="00343F73">
      <w:pPr>
        <w:pStyle w:val="TOC4"/>
        <w:rPr>
          <w:rFonts w:asciiTheme="minorHAnsi" w:eastAsiaTheme="minorEastAsia" w:hAnsiTheme="minorHAnsi" w:cstheme="minorBidi"/>
          <w:noProof/>
          <w:sz w:val="22"/>
          <w:szCs w:val="22"/>
          <w:lang w:val="en-US"/>
        </w:rPr>
      </w:pPr>
      <w:r>
        <w:rPr>
          <w:noProof/>
        </w:rPr>
        <w:lastRenderedPageBreak/>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_Toc211879089 \h </w:instrText>
      </w:r>
      <w:r>
        <w:rPr>
          <w:noProof/>
        </w:rPr>
      </w:r>
      <w:r>
        <w:rPr>
          <w:noProof/>
        </w:rPr>
        <w:fldChar w:fldCharType="separate"/>
      </w:r>
      <w:r>
        <w:rPr>
          <w:noProof/>
        </w:rPr>
        <w:t>150</w:t>
      </w:r>
      <w:r>
        <w:rPr>
          <w:noProof/>
        </w:rPr>
        <w:fldChar w:fldCharType="end"/>
      </w:r>
    </w:p>
    <w:p w14:paraId="07CA82CF" w14:textId="2A36BDC6" w:rsidR="00343F73" w:rsidRDefault="00343F73">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_Toc211879090 \h </w:instrText>
      </w:r>
      <w:r>
        <w:rPr>
          <w:noProof/>
        </w:rPr>
      </w:r>
      <w:r>
        <w:rPr>
          <w:noProof/>
        </w:rPr>
        <w:fldChar w:fldCharType="separate"/>
      </w:r>
      <w:r>
        <w:rPr>
          <w:noProof/>
        </w:rPr>
        <w:t>150</w:t>
      </w:r>
      <w:r>
        <w:rPr>
          <w:noProof/>
        </w:rPr>
        <w:fldChar w:fldCharType="end"/>
      </w:r>
    </w:p>
    <w:p w14:paraId="7F08FF09" w14:textId="4715B969" w:rsidR="00343F73" w:rsidRDefault="00343F73">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_Toc211879091 \h </w:instrText>
      </w:r>
      <w:r>
        <w:rPr>
          <w:noProof/>
        </w:rPr>
      </w:r>
      <w:r>
        <w:rPr>
          <w:noProof/>
        </w:rPr>
        <w:fldChar w:fldCharType="separate"/>
      </w:r>
      <w:r>
        <w:rPr>
          <w:noProof/>
        </w:rPr>
        <w:t>151</w:t>
      </w:r>
      <w:r>
        <w:rPr>
          <w:noProof/>
        </w:rPr>
        <w:fldChar w:fldCharType="end"/>
      </w:r>
    </w:p>
    <w:p w14:paraId="172CF32F" w14:textId="7F743D5F" w:rsidR="00343F73" w:rsidRDefault="00343F73">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_Toc211879092 \h </w:instrText>
      </w:r>
      <w:r>
        <w:rPr>
          <w:noProof/>
        </w:rPr>
      </w:r>
      <w:r>
        <w:rPr>
          <w:noProof/>
        </w:rPr>
        <w:fldChar w:fldCharType="separate"/>
      </w:r>
      <w:r>
        <w:rPr>
          <w:noProof/>
        </w:rPr>
        <w:t>152</w:t>
      </w:r>
      <w:r>
        <w:rPr>
          <w:noProof/>
        </w:rPr>
        <w:fldChar w:fldCharType="end"/>
      </w:r>
    </w:p>
    <w:p w14:paraId="327A0FBE" w14:textId="72449E96"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_Toc211879093 \h </w:instrText>
      </w:r>
      <w:r>
        <w:rPr>
          <w:noProof/>
        </w:rPr>
      </w:r>
      <w:r>
        <w:rPr>
          <w:noProof/>
        </w:rPr>
        <w:fldChar w:fldCharType="separate"/>
      </w:r>
      <w:r>
        <w:rPr>
          <w:noProof/>
        </w:rPr>
        <w:t>152</w:t>
      </w:r>
      <w:r>
        <w:rPr>
          <w:noProof/>
        </w:rPr>
        <w:fldChar w:fldCharType="end"/>
      </w:r>
    </w:p>
    <w:p w14:paraId="0FBAB24F" w14:textId="410CC03E"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_Toc211879094 \h </w:instrText>
      </w:r>
      <w:r>
        <w:rPr>
          <w:noProof/>
        </w:rPr>
      </w:r>
      <w:r>
        <w:rPr>
          <w:noProof/>
        </w:rPr>
        <w:fldChar w:fldCharType="separate"/>
      </w:r>
      <w:r>
        <w:rPr>
          <w:noProof/>
        </w:rPr>
        <w:t>152</w:t>
      </w:r>
      <w:r>
        <w:rPr>
          <w:noProof/>
        </w:rPr>
        <w:fldChar w:fldCharType="end"/>
      </w:r>
    </w:p>
    <w:p w14:paraId="085742B7" w14:textId="17E54665"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_Toc211879095 \h </w:instrText>
      </w:r>
      <w:r>
        <w:rPr>
          <w:noProof/>
        </w:rPr>
      </w:r>
      <w:r>
        <w:rPr>
          <w:noProof/>
        </w:rPr>
        <w:fldChar w:fldCharType="separate"/>
      </w:r>
      <w:r>
        <w:rPr>
          <w:noProof/>
        </w:rPr>
        <w:t>152</w:t>
      </w:r>
      <w:r>
        <w:rPr>
          <w:noProof/>
        </w:rPr>
        <w:fldChar w:fldCharType="end"/>
      </w:r>
    </w:p>
    <w:p w14:paraId="16A71AEF" w14:textId="5F82B7FC" w:rsidR="00343F73" w:rsidRDefault="00343F73">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_Toc211879096 \h </w:instrText>
      </w:r>
      <w:r>
        <w:rPr>
          <w:noProof/>
        </w:rPr>
      </w:r>
      <w:r>
        <w:rPr>
          <w:noProof/>
        </w:rPr>
        <w:fldChar w:fldCharType="separate"/>
      </w:r>
      <w:r>
        <w:rPr>
          <w:noProof/>
        </w:rPr>
        <w:t>152</w:t>
      </w:r>
      <w:r>
        <w:rPr>
          <w:noProof/>
        </w:rPr>
        <w:fldChar w:fldCharType="end"/>
      </w:r>
    </w:p>
    <w:p w14:paraId="23C0FBFF" w14:textId="5EFE6449" w:rsidR="00343F73" w:rsidRDefault="00343F73">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_Toc211879097 \h </w:instrText>
      </w:r>
      <w:r>
        <w:rPr>
          <w:noProof/>
        </w:rPr>
      </w:r>
      <w:r>
        <w:rPr>
          <w:noProof/>
        </w:rPr>
        <w:fldChar w:fldCharType="separate"/>
      </w:r>
      <w:r>
        <w:rPr>
          <w:noProof/>
        </w:rPr>
        <w:t>153</w:t>
      </w:r>
      <w:r>
        <w:rPr>
          <w:noProof/>
        </w:rPr>
        <w:fldChar w:fldCharType="end"/>
      </w:r>
    </w:p>
    <w:p w14:paraId="3D902FD1" w14:textId="4790A770"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_Toc211879098 \h </w:instrText>
      </w:r>
      <w:r>
        <w:rPr>
          <w:noProof/>
        </w:rPr>
      </w:r>
      <w:r>
        <w:rPr>
          <w:noProof/>
        </w:rPr>
        <w:fldChar w:fldCharType="separate"/>
      </w:r>
      <w:r>
        <w:rPr>
          <w:noProof/>
        </w:rPr>
        <w:t>153</w:t>
      </w:r>
      <w:r>
        <w:rPr>
          <w:noProof/>
        </w:rPr>
        <w:fldChar w:fldCharType="end"/>
      </w:r>
    </w:p>
    <w:p w14:paraId="5F873805" w14:textId="0D7F5F9A"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_Toc211879099 \h </w:instrText>
      </w:r>
      <w:r>
        <w:rPr>
          <w:noProof/>
        </w:rPr>
      </w:r>
      <w:r>
        <w:rPr>
          <w:noProof/>
        </w:rPr>
        <w:fldChar w:fldCharType="separate"/>
      </w:r>
      <w:r>
        <w:rPr>
          <w:noProof/>
        </w:rPr>
        <w:t>153</w:t>
      </w:r>
      <w:r>
        <w:rPr>
          <w:noProof/>
        </w:rPr>
        <w:fldChar w:fldCharType="end"/>
      </w:r>
    </w:p>
    <w:p w14:paraId="617D0283" w14:textId="24EFFD7C"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_Toc211879100 \h </w:instrText>
      </w:r>
      <w:r>
        <w:rPr>
          <w:noProof/>
        </w:rPr>
      </w:r>
      <w:r>
        <w:rPr>
          <w:noProof/>
        </w:rPr>
        <w:fldChar w:fldCharType="separate"/>
      </w:r>
      <w:r>
        <w:rPr>
          <w:noProof/>
        </w:rPr>
        <w:t>153</w:t>
      </w:r>
      <w:r>
        <w:rPr>
          <w:noProof/>
        </w:rPr>
        <w:fldChar w:fldCharType="end"/>
      </w:r>
    </w:p>
    <w:p w14:paraId="13D64E9C" w14:textId="0CF4651F"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_Toc211879101 \h </w:instrText>
      </w:r>
      <w:r>
        <w:rPr>
          <w:noProof/>
        </w:rPr>
      </w:r>
      <w:r>
        <w:rPr>
          <w:noProof/>
        </w:rPr>
        <w:fldChar w:fldCharType="separate"/>
      </w:r>
      <w:r>
        <w:rPr>
          <w:noProof/>
        </w:rPr>
        <w:t>154</w:t>
      </w:r>
      <w:r>
        <w:rPr>
          <w:noProof/>
        </w:rPr>
        <w:fldChar w:fldCharType="end"/>
      </w:r>
    </w:p>
    <w:p w14:paraId="1F92632E" w14:textId="0C35A64E" w:rsidR="00343F73" w:rsidRDefault="00343F73">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_Toc211879102 \h </w:instrText>
      </w:r>
      <w:r>
        <w:rPr>
          <w:noProof/>
        </w:rPr>
      </w:r>
      <w:r>
        <w:rPr>
          <w:noProof/>
        </w:rPr>
        <w:fldChar w:fldCharType="separate"/>
      </w:r>
      <w:r>
        <w:rPr>
          <w:noProof/>
        </w:rPr>
        <w:t>154</w:t>
      </w:r>
      <w:r>
        <w:rPr>
          <w:noProof/>
        </w:rPr>
        <w:fldChar w:fldCharType="end"/>
      </w:r>
    </w:p>
    <w:p w14:paraId="4DF3B181" w14:textId="65019D32"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_Toc211879103 \h </w:instrText>
      </w:r>
      <w:r>
        <w:rPr>
          <w:noProof/>
        </w:rPr>
      </w:r>
      <w:r>
        <w:rPr>
          <w:noProof/>
        </w:rPr>
        <w:fldChar w:fldCharType="separate"/>
      </w:r>
      <w:r>
        <w:rPr>
          <w:noProof/>
        </w:rPr>
        <w:t>154</w:t>
      </w:r>
      <w:r>
        <w:rPr>
          <w:noProof/>
        </w:rPr>
        <w:fldChar w:fldCharType="end"/>
      </w:r>
    </w:p>
    <w:p w14:paraId="18ED7AE1" w14:textId="0F3448E7"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_Toc211879104 \h </w:instrText>
      </w:r>
      <w:r>
        <w:rPr>
          <w:noProof/>
        </w:rPr>
      </w:r>
      <w:r>
        <w:rPr>
          <w:noProof/>
        </w:rPr>
        <w:fldChar w:fldCharType="separate"/>
      </w:r>
      <w:r>
        <w:rPr>
          <w:noProof/>
        </w:rPr>
        <w:t>154</w:t>
      </w:r>
      <w:r>
        <w:rPr>
          <w:noProof/>
        </w:rPr>
        <w:fldChar w:fldCharType="end"/>
      </w:r>
    </w:p>
    <w:p w14:paraId="698FDB7C" w14:textId="259196F0"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_Toc211879105 \h </w:instrText>
      </w:r>
      <w:r>
        <w:rPr>
          <w:noProof/>
        </w:rPr>
      </w:r>
      <w:r>
        <w:rPr>
          <w:noProof/>
        </w:rPr>
        <w:fldChar w:fldCharType="separate"/>
      </w:r>
      <w:r>
        <w:rPr>
          <w:noProof/>
        </w:rPr>
        <w:t>154</w:t>
      </w:r>
      <w:r>
        <w:rPr>
          <w:noProof/>
        </w:rPr>
        <w:fldChar w:fldCharType="end"/>
      </w:r>
    </w:p>
    <w:p w14:paraId="4EE40467" w14:textId="70443B23"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_Toc211879106 \h </w:instrText>
      </w:r>
      <w:r>
        <w:rPr>
          <w:noProof/>
        </w:rPr>
      </w:r>
      <w:r>
        <w:rPr>
          <w:noProof/>
        </w:rPr>
        <w:fldChar w:fldCharType="separate"/>
      </w:r>
      <w:r>
        <w:rPr>
          <w:noProof/>
        </w:rPr>
        <w:t>158</w:t>
      </w:r>
      <w:r>
        <w:rPr>
          <w:noProof/>
        </w:rPr>
        <w:fldChar w:fldCharType="end"/>
      </w:r>
    </w:p>
    <w:p w14:paraId="1C89D3E3" w14:textId="30E6E5FB"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_Toc211879107 \h </w:instrText>
      </w:r>
      <w:r>
        <w:rPr>
          <w:noProof/>
        </w:rPr>
      </w:r>
      <w:r>
        <w:rPr>
          <w:noProof/>
        </w:rPr>
        <w:fldChar w:fldCharType="separate"/>
      </w:r>
      <w:r>
        <w:rPr>
          <w:noProof/>
        </w:rPr>
        <w:t>159</w:t>
      </w:r>
      <w:r>
        <w:rPr>
          <w:noProof/>
        </w:rPr>
        <w:fldChar w:fldCharType="end"/>
      </w:r>
    </w:p>
    <w:p w14:paraId="6E927797" w14:textId="418D9ADB"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_Toc211879108 \h </w:instrText>
      </w:r>
      <w:r>
        <w:rPr>
          <w:noProof/>
        </w:rPr>
      </w:r>
      <w:r>
        <w:rPr>
          <w:noProof/>
        </w:rPr>
        <w:fldChar w:fldCharType="separate"/>
      </w:r>
      <w:r>
        <w:rPr>
          <w:noProof/>
        </w:rPr>
        <w:t>159</w:t>
      </w:r>
      <w:r>
        <w:rPr>
          <w:noProof/>
        </w:rPr>
        <w:fldChar w:fldCharType="end"/>
      </w:r>
    </w:p>
    <w:p w14:paraId="0402CAAE" w14:textId="7DEE2B64"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_Toc211879109 \h </w:instrText>
      </w:r>
      <w:r>
        <w:rPr>
          <w:noProof/>
        </w:rPr>
      </w:r>
      <w:r>
        <w:rPr>
          <w:noProof/>
        </w:rPr>
        <w:fldChar w:fldCharType="separate"/>
      </w:r>
      <w:r>
        <w:rPr>
          <w:noProof/>
        </w:rPr>
        <w:t>159</w:t>
      </w:r>
      <w:r>
        <w:rPr>
          <w:noProof/>
        </w:rPr>
        <w:fldChar w:fldCharType="end"/>
      </w:r>
    </w:p>
    <w:p w14:paraId="7A261B32" w14:textId="13841639" w:rsidR="00343F73" w:rsidRDefault="00343F73">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_Toc211879110 \h </w:instrText>
      </w:r>
      <w:r>
        <w:rPr>
          <w:noProof/>
        </w:rPr>
      </w:r>
      <w:r>
        <w:rPr>
          <w:noProof/>
        </w:rPr>
        <w:fldChar w:fldCharType="separate"/>
      </w:r>
      <w:r>
        <w:rPr>
          <w:noProof/>
        </w:rPr>
        <w:t>159</w:t>
      </w:r>
      <w:r>
        <w:rPr>
          <w:noProof/>
        </w:rPr>
        <w:fldChar w:fldCharType="end"/>
      </w:r>
    </w:p>
    <w:p w14:paraId="22EE50E4" w14:textId="03B895A3" w:rsidR="00343F73" w:rsidRDefault="00343F73">
      <w:pPr>
        <w:pStyle w:val="TOC4"/>
        <w:rPr>
          <w:rFonts w:asciiTheme="minorHAnsi" w:eastAsiaTheme="minorEastAsia" w:hAnsiTheme="minorHAnsi" w:cstheme="minorBidi"/>
          <w:noProof/>
          <w:sz w:val="22"/>
          <w:szCs w:val="22"/>
          <w:lang w:val="en-US"/>
        </w:rPr>
      </w:pPr>
      <w:r>
        <w:rPr>
          <w:noProof/>
          <w:lang w:eastAsia="zh-CN"/>
        </w:rPr>
        <w:t>6.5</w:t>
      </w:r>
      <w:r w:rsidRPr="00AF2FC4">
        <w:rPr>
          <w:noProof/>
          <w:lang w:val="en-US"/>
        </w:rPr>
        <w:t>.6.2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_Toc211879111 \h </w:instrText>
      </w:r>
      <w:r>
        <w:rPr>
          <w:noProof/>
        </w:rPr>
      </w:r>
      <w:r>
        <w:rPr>
          <w:noProof/>
        </w:rPr>
        <w:fldChar w:fldCharType="separate"/>
      </w:r>
      <w:r>
        <w:rPr>
          <w:noProof/>
        </w:rPr>
        <w:t>160</w:t>
      </w:r>
      <w:r>
        <w:rPr>
          <w:noProof/>
        </w:rPr>
        <w:fldChar w:fldCharType="end"/>
      </w:r>
    </w:p>
    <w:p w14:paraId="2BA1FAE5" w14:textId="236AC106"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_Toc211879112 \h </w:instrText>
      </w:r>
      <w:r>
        <w:rPr>
          <w:noProof/>
        </w:rPr>
      </w:r>
      <w:r>
        <w:rPr>
          <w:noProof/>
        </w:rPr>
        <w:fldChar w:fldCharType="separate"/>
      </w:r>
      <w:r>
        <w:rPr>
          <w:noProof/>
        </w:rPr>
        <w:t>160</w:t>
      </w:r>
      <w:r>
        <w:rPr>
          <w:noProof/>
        </w:rPr>
        <w:fldChar w:fldCharType="end"/>
      </w:r>
    </w:p>
    <w:p w14:paraId="0022E249" w14:textId="2AADA19B"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_Toc211879113 \h </w:instrText>
      </w:r>
      <w:r>
        <w:rPr>
          <w:noProof/>
        </w:rPr>
      </w:r>
      <w:r>
        <w:rPr>
          <w:noProof/>
        </w:rPr>
        <w:fldChar w:fldCharType="separate"/>
      </w:r>
      <w:r>
        <w:rPr>
          <w:noProof/>
        </w:rPr>
        <w:t>161</w:t>
      </w:r>
      <w:r>
        <w:rPr>
          <w:noProof/>
        </w:rPr>
        <w:fldChar w:fldCharType="end"/>
      </w:r>
    </w:p>
    <w:p w14:paraId="554FBBBF" w14:textId="1D084ABA"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_Toc211879114 \h </w:instrText>
      </w:r>
      <w:r>
        <w:rPr>
          <w:noProof/>
        </w:rPr>
      </w:r>
      <w:r>
        <w:rPr>
          <w:noProof/>
        </w:rPr>
        <w:fldChar w:fldCharType="separate"/>
      </w:r>
      <w:r>
        <w:rPr>
          <w:noProof/>
        </w:rPr>
        <w:t>161</w:t>
      </w:r>
      <w:r>
        <w:rPr>
          <w:noProof/>
        </w:rPr>
        <w:fldChar w:fldCharType="end"/>
      </w:r>
    </w:p>
    <w:p w14:paraId="6EE27530" w14:textId="42BF9758"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_Toc211879115 \h </w:instrText>
      </w:r>
      <w:r>
        <w:rPr>
          <w:noProof/>
        </w:rPr>
      </w:r>
      <w:r>
        <w:rPr>
          <w:noProof/>
        </w:rPr>
        <w:fldChar w:fldCharType="separate"/>
      </w:r>
      <w:r>
        <w:rPr>
          <w:noProof/>
        </w:rPr>
        <w:t>162</w:t>
      </w:r>
      <w:r>
        <w:rPr>
          <w:noProof/>
        </w:rPr>
        <w:fldChar w:fldCharType="end"/>
      </w:r>
    </w:p>
    <w:p w14:paraId="00B6A2C2" w14:textId="00953182"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_Toc211879116 \h </w:instrText>
      </w:r>
      <w:r>
        <w:rPr>
          <w:noProof/>
        </w:rPr>
      </w:r>
      <w:r>
        <w:rPr>
          <w:noProof/>
        </w:rPr>
        <w:fldChar w:fldCharType="separate"/>
      </w:r>
      <w:r>
        <w:rPr>
          <w:noProof/>
        </w:rPr>
        <w:t>162</w:t>
      </w:r>
      <w:r>
        <w:rPr>
          <w:noProof/>
        </w:rPr>
        <w:fldChar w:fldCharType="end"/>
      </w:r>
    </w:p>
    <w:p w14:paraId="798EAABD" w14:textId="5AAA673C"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_Toc211879117 \h </w:instrText>
      </w:r>
      <w:r>
        <w:rPr>
          <w:noProof/>
        </w:rPr>
      </w:r>
      <w:r>
        <w:rPr>
          <w:noProof/>
        </w:rPr>
        <w:fldChar w:fldCharType="separate"/>
      </w:r>
      <w:r>
        <w:rPr>
          <w:noProof/>
        </w:rPr>
        <w:t>162</w:t>
      </w:r>
      <w:r>
        <w:rPr>
          <w:noProof/>
        </w:rPr>
        <w:fldChar w:fldCharType="end"/>
      </w:r>
    </w:p>
    <w:p w14:paraId="713912B0" w14:textId="1FBC52DB"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_Toc211879118 \h </w:instrText>
      </w:r>
      <w:r>
        <w:rPr>
          <w:noProof/>
        </w:rPr>
      </w:r>
      <w:r>
        <w:rPr>
          <w:noProof/>
        </w:rPr>
        <w:fldChar w:fldCharType="separate"/>
      </w:r>
      <w:r>
        <w:rPr>
          <w:noProof/>
        </w:rPr>
        <w:t>163</w:t>
      </w:r>
      <w:r>
        <w:rPr>
          <w:noProof/>
        </w:rPr>
        <w:fldChar w:fldCharType="end"/>
      </w:r>
    </w:p>
    <w:p w14:paraId="358EE33F" w14:textId="4DDA5BD2"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_Toc211879119 \h </w:instrText>
      </w:r>
      <w:r>
        <w:rPr>
          <w:noProof/>
        </w:rPr>
      </w:r>
      <w:r>
        <w:rPr>
          <w:noProof/>
        </w:rPr>
        <w:fldChar w:fldCharType="separate"/>
      </w:r>
      <w:r>
        <w:rPr>
          <w:noProof/>
        </w:rPr>
        <w:t>163</w:t>
      </w:r>
      <w:r>
        <w:rPr>
          <w:noProof/>
        </w:rPr>
        <w:fldChar w:fldCharType="end"/>
      </w:r>
    </w:p>
    <w:p w14:paraId="45B0C4B9" w14:textId="68D4D31F"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_Toc211879120 \h </w:instrText>
      </w:r>
      <w:r>
        <w:rPr>
          <w:noProof/>
        </w:rPr>
      </w:r>
      <w:r>
        <w:rPr>
          <w:noProof/>
        </w:rPr>
        <w:fldChar w:fldCharType="separate"/>
      </w:r>
      <w:r>
        <w:rPr>
          <w:noProof/>
        </w:rPr>
        <w:t>163</w:t>
      </w:r>
      <w:r>
        <w:rPr>
          <w:noProof/>
        </w:rPr>
        <w:fldChar w:fldCharType="end"/>
      </w:r>
    </w:p>
    <w:p w14:paraId="2977C912" w14:textId="1D753BE3"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_Toc211879121 \h </w:instrText>
      </w:r>
      <w:r>
        <w:rPr>
          <w:noProof/>
        </w:rPr>
      </w:r>
      <w:r>
        <w:rPr>
          <w:noProof/>
        </w:rPr>
        <w:fldChar w:fldCharType="separate"/>
      </w:r>
      <w:r>
        <w:rPr>
          <w:noProof/>
        </w:rPr>
        <w:t>164</w:t>
      </w:r>
      <w:r>
        <w:rPr>
          <w:noProof/>
        </w:rPr>
        <w:fldChar w:fldCharType="end"/>
      </w:r>
    </w:p>
    <w:p w14:paraId="73698589" w14:textId="5D24CD07"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_Toc211879122 \h </w:instrText>
      </w:r>
      <w:r>
        <w:rPr>
          <w:noProof/>
        </w:rPr>
      </w:r>
      <w:r>
        <w:rPr>
          <w:noProof/>
        </w:rPr>
        <w:fldChar w:fldCharType="separate"/>
      </w:r>
      <w:r>
        <w:rPr>
          <w:noProof/>
        </w:rPr>
        <w:t>164</w:t>
      </w:r>
      <w:r>
        <w:rPr>
          <w:noProof/>
        </w:rPr>
        <w:fldChar w:fldCharType="end"/>
      </w:r>
    </w:p>
    <w:p w14:paraId="3234DC58" w14:textId="1ABBDD64"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_Toc211879123 \h </w:instrText>
      </w:r>
      <w:r>
        <w:rPr>
          <w:noProof/>
        </w:rPr>
      </w:r>
      <w:r>
        <w:rPr>
          <w:noProof/>
        </w:rPr>
        <w:fldChar w:fldCharType="separate"/>
      </w:r>
      <w:r>
        <w:rPr>
          <w:noProof/>
        </w:rPr>
        <w:t>164</w:t>
      </w:r>
      <w:r>
        <w:rPr>
          <w:noProof/>
        </w:rPr>
        <w:fldChar w:fldCharType="end"/>
      </w:r>
    </w:p>
    <w:p w14:paraId="30F5F44F" w14:textId="05797466"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_Toc211879124 \h </w:instrText>
      </w:r>
      <w:r>
        <w:rPr>
          <w:noProof/>
        </w:rPr>
      </w:r>
      <w:r>
        <w:rPr>
          <w:noProof/>
        </w:rPr>
        <w:fldChar w:fldCharType="separate"/>
      </w:r>
      <w:r>
        <w:rPr>
          <w:noProof/>
        </w:rPr>
        <w:t>164</w:t>
      </w:r>
      <w:r>
        <w:rPr>
          <w:noProof/>
        </w:rPr>
        <w:fldChar w:fldCharType="end"/>
      </w:r>
    </w:p>
    <w:p w14:paraId="66AA5A75" w14:textId="2D0D616F"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_Toc211879125 \h </w:instrText>
      </w:r>
      <w:r>
        <w:rPr>
          <w:noProof/>
        </w:rPr>
      </w:r>
      <w:r>
        <w:rPr>
          <w:noProof/>
        </w:rPr>
        <w:fldChar w:fldCharType="separate"/>
      </w:r>
      <w:r>
        <w:rPr>
          <w:noProof/>
        </w:rPr>
        <w:t>165</w:t>
      </w:r>
      <w:r>
        <w:rPr>
          <w:noProof/>
        </w:rPr>
        <w:fldChar w:fldCharType="end"/>
      </w:r>
    </w:p>
    <w:p w14:paraId="305D1997" w14:textId="08F004C7"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_Toc211879126 \h </w:instrText>
      </w:r>
      <w:r>
        <w:rPr>
          <w:noProof/>
        </w:rPr>
      </w:r>
      <w:r>
        <w:rPr>
          <w:noProof/>
        </w:rPr>
        <w:fldChar w:fldCharType="separate"/>
      </w:r>
      <w:r>
        <w:rPr>
          <w:noProof/>
        </w:rPr>
        <w:t>165</w:t>
      </w:r>
      <w:r>
        <w:rPr>
          <w:noProof/>
        </w:rPr>
        <w:fldChar w:fldCharType="end"/>
      </w:r>
    </w:p>
    <w:p w14:paraId="7EAB7C96" w14:textId="14069987"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_Toc211879127 \h </w:instrText>
      </w:r>
      <w:r>
        <w:rPr>
          <w:noProof/>
        </w:rPr>
      </w:r>
      <w:r>
        <w:rPr>
          <w:noProof/>
        </w:rPr>
        <w:fldChar w:fldCharType="separate"/>
      </w:r>
      <w:r>
        <w:rPr>
          <w:noProof/>
        </w:rPr>
        <w:t>166</w:t>
      </w:r>
      <w:r>
        <w:rPr>
          <w:noProof/>
        </w:rPr>
        <w:fldChar w:fldCharType="end"/>
      </w:r>
    </w:p>
    <w:p w14:paraId="13D77251" w14:textId="2FC405FC" w:rsidR="00343F73" w:rsidRDefault="00343F73">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_Toc211879128 \h </w:instrText>
      </w:r>
      <w:r>
        <w:rPr>
          <w:noProof/>
        </w:rPr>
      </w:r>
      <w:r>
        <w:rPr>
          <w:noProof/>
        </w:rPr>
        <w:fldChar w:fldCharType="separate"/>
      </w:r>
      <w:r>
        <w:rPr>
          <w:noProof/>
        </w:rPr>
        <w:t>167</w:t>
      </w:r>
      <w:r>
        <w:rPr>
          <w:noProof/>
        </w:rPr>
        <w:fldChar w:fldCharType="end"/>
      </w:r>
    </w:p>
    <w:p w14:paraId="4B494F96" w14:textId="0D0711FD"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_Toc211879129 \h </w:instrText>
      </w:r>
      <w:r>
        <w:rPr>
          <w:noProof/>
        </w:rPr>
      </w:r>
      <w:r>
        <w:rPr>
          <w:noProof/>
        </w:rPr>
        <w:fldChar w:fldCharType="separate"/>
      </w:r>
      <w:r>
        <w:rPr>
          <w:noProof/>
        </w:rPr>
        <w:t>168</w:t>
      </w:r>
      <w:r>
        <w:rPr>
          <w:noProof/>
        </w:rPr>
        <w:fldChar w:fldCharType="end"/>
      </w:r>
    </w:p>
    <w:p w14:paraId="567F163E" w14:textId="25C3664E" w:rsidR="00343F73" w:rsidRDefault="00343F73">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_Toc211879130 \h </w:instrText>
      </w:r>
      <w:r>
        <w:rPr>
          <w:noProof/>
        </w:rPr>
      </w:r>
      <w:r>
        <w:rPr>
          <w:noProof/>
        </w:rPr>
        <w:fldChar w:fldCharType="separate"/>
      </w:r>
      <w:r>
        <w:rPr>
          <w:noProof/>
        </w:rPr>
        <w:t>169</w:t>
      </w:r>
      <w:r>
        <w:rPr>
          <w:noProof/>
        </w:rPr>
        <w:fldChar w:fldCharType="end"/>
      </w:r>
    </w:p>
    <w:p w14:paraId="64851FD0" w14:textId="76A51195" w:rsidR="00343F73" w:rsidRDefault="00343F73">
      <w:pPr>
        <w:pStyle w:val="TOC4"/>
        <w:rPr>
          <w:rFonts w:asciiTheme="minorHAnsi" w:eastAsiaTheme="minorEastAsia" w:hAnsiTheme="minorHAnsi" w:cstheme="minorBidi"/>
          <w:noProof/>
          <w:sz w:val="22"/>
          <w:szCs w:val="22"/>
          <w:lang w:val="en-US"/>
        </w:rPr>
      </w:pPr>
      <w:r>
        <w:rPr>
          <w:noProof/>
          <w:lang w:eastAsia="zh-CN"/>
        </w:rPr>
        <w:t>6.5</w:t>
      </w:r>
      <w:r w:rsidRPr="00AF2FC4">
        <w:rPr>
          <w:noProof/>
          <w:lang w:val="en-US"/>
        </w:rPr>
        <w:t>.6.3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_Toc211879131 \h </w:instrText>
      </w:r>
      <w:r>
        <w:rPr>
          <w:noProof/>
        </w:rPr>
      </w:r>
      <w:r>
        <w:rPr>
          <w:noProof/>
        </w:rPr>
        <w:fldChar w:fldCharType="separate"/>
      </w:r>
      <w:r>
        <w:rPr>
          <w:noProof/>
        </w:rPr>
        <w:t>169</w:t>
      </w:r>
      <w:r>
        <w:rPr>
          <w:noProof/>
        </w:rPr>
        <w:fldChar w:fldCharType="end"/>
      </w:r>
    </w:p>
    <w:p w14:paraId="62225FDA" w14:textId="7CE5065F"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_Toc211879132 \h </w:instrText>
      </w:r>
      <w:r>
        <w:rPr>
          <w:noProof/>
        </w:rPr>
      </w:r>
      <w:r>
        <w:rPr>
          <w:noProof/>
        </w:rPr>
        <w:fldChar w:fldCharType="separate"/>
      </w:r>
      <w:r>
        <w:rPr>
          <w:noProof/>
        </w:rPr>
        <w:t>169</w:t>
      </w:r>
      <w:r>
        <w:rPr>
          <w:noProof/>
        </w:rPr>
        <w:fldChar w:fldCharType="end"/>
      </w:r>
    </w:p>
    <w:p w14:paraId="5BC4209C" w14:textId="1FF21501"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_Toc211879133 \h </w:instrText>
      </w:r>
      <w:r>
        <w:rPr>
          <w:noProof/>
        </w:rPr>
      </w:r>
      <w:r>
        <w:rPr>
          <w:noProof/>
        </w:rPr>
        <w:fldChar w:fldCharType="separate"/>
      </w:r>
      <w:r>
        <w:rPr>
          <w:noProof/>
        </w:rPr>
        <w:t>169</w:t>
      </w:r>
      <w:r>
        <w:rPr>
          <w:noProof/>
        </w:rPr>
        <w:fldChar w:fldCharType="end"/>
      </w:r>
    </w:p>
    <w:p w14:paraId="0E23E887" w14:textId="13EDEEFE" w:rsidR="00343F73" w:rsidRDefault="00343F73">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_Toc211879134 \h </w:instrText>
      </w:r>
      <w:r>
        <w:rPr>
          <w:noProof/>
        </w:rPr>
      </w:r>
      <w:r>
        <w:rPr>
          <w:noProof/>
        </w:rPr>
        <w:fldChar w:fldCharType="separate"/>
      </w:r>
      <w:r>
        <w:rPr>
          <w:noProof/>
        </w:rPr>
        <w:t>169</w:t>
      </w:r>
      <w:r>
        <w:rPr>
          <w:noProof/>
        </w:rPr>
        <w:fldChar w:fldCharType="end"/>
      </w:r>
    </w:p>
    <w:p w14:paraId="129C2D15" w14:textId="2DF0FD10" w:rsidR="00343F73" w:rsidRDefault="00343F73">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_Toc211879135 \h </w:instrText>
      </w:r>
      <w:r>
        <w:rPr>
          <w:noProof/>
        </w:rPr>
      </w:r>
      <w:r>
        <w:rPr>
          <w:noProof/>
        </w:rPr>
        <w:fldChar w:fldCharType="separate"/>
      </w:r>
      <w:r>
        <w:rPr>
          <w:noProof/>
        </w:rPr>
        <w:t>169</w:t>
      </w:r>
      <w:r>
        <w:rPr>
          <w:noProof/>
        </w:rPr>
        <w:fldChar w:fldCharType="end"/>
      </w:r>
    </w:p>
    <w:p w14:paraId="0C7A2E49" w14:textId="679F6020" w:rsidR="00343F73" w:rsidRDefault="00343F73">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_Toc211879136 \h </w:instrText>
      </w:r>
      <w:r>
        <w:rPr>
          <w:noProof/>
        </w:rPr>
      </w:r>
      <w:r>
        <w:rPr>
          <w:noProof/>
        </w:rPr>
        <w:fldChar w:fldCharType="separate"/>
      </w:r>
      <w:r>
        <w:rPr>
          <w:noProof/>
        </w:rPr>
        <w:t>170</w:t>
      </w:r>
      <w:r>
        <w:rPr>
          <w:noProof/>
        </w:rPr>
        <w:fldChar w:fldCharType="end"/>
      </w:r>
    </w:p>
    <w:p w14:paraId="464E6E13" w14:textId="617852C3" w:rsidR="00343F73" w:rsidRDefault="00343F73">
      <w:pPr>
        <w:pStyle w:val="TOC4"/>
        <w:rPr>
          <w:rFonts w:asciiTheme="minorHAnsi" w:eastAsiaTheme="minorEastAsia" w:hAnsiTheme="minorHAnsi" w:cstheme="minorBidi"/>
          <w:noProof/>
          <w:sz w:val="22"/>
          <w:szCs w:val="22"/>
          <w:lang w:val="en-US"/>
        </w:rPr>
      </w:pPr>
      <w:r>
        <w:rPr>
          <w:noProof/>
          <w:lang w:eastAsia="zh-CN"/>
        </w:rPr>
        <w:t>6.5</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_Toc211879137 \h </w:instrText>
      </w:r>
      <w:r>
        <w:rPr>
          <w:noProof/>
        </w:rPr>
      </w:r>
      <w:r>
        <w:rPr>
          <w:noProof/>
        </w:rPr>
        <w:fldChar w:fldCharType="separate"/>
      </w:r>
      <w:r>
        <w:rPr>
          <w:noProof/>
        </w:rPr>
        <w:t>170</w:t>
      </w:r>
      <w:r>
        <w:rPr>
          <w:noProof/>
        </w:rPr>
        <w:fldChar w:fldCharType="end"/>
      </w:r>
    </w:p>
    <w:p w14:paraId="49E1BAA6" w14:textId="3794ACA5" w:rsidR="00343F73" w:rsidRDefault="00343F73">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_Toc211879138 \h </w:instrText>
      </w:r>
      <w:r>
        <w:rPr>
          <w:noProof/>
        </w:rPr>
      </w:r>
      <w:r>
        <w:rPr>
          <w:noProof/>
        </w:rPr>
        <w:fldChar w:fldCharType="separate"/>
      </w:r>
      <w:r>
        <w:rPr>
          <w:noProof/>
        </w:rPr>
        <w:t>170</w:t>
      </w:r>
      <w:r>
        <w:rPr>
          <w:noProof/>
        </w:rPr>
        <w:fldChar w:fldCharType="end"/>
      </w:r>
    </w:p>
    <w:p w14:paraId="73C253C9" w14:textId="79491D8F" w:rsidR="00343F73" w:rsidRDefault="00343F73">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_Toc211879139 \h </w:instrText>
      </w:r>
      <w:r>
        <w:rPr>
          <w:noProof/>
        </w:rPr>
      </w:r>
      <w:r>
        <w:rPr>
          <w:noProof/>
        </w:rPr>
        <w:fldChar w:fldCharType="separate"/>
      </w:r>
      <w:r>
        <w:rPr>
          <w:noProof/>
        </w:rPr>
        <w:t>170</w:t>
      </w:r>
      <w:r>
        <w:rPr>
          <w:noProof/>
        </w:rPr>
        <w:fldChar w:fldCharType="end"/>
      </w:r>
    </w:p>
    <w:p w14:paraId="01152BED" w14:textId="34819F77"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_Toc211879140 \h </w:instrText>
      </w:r>
      <w:r>
        <w:rPr>
          <w:noProof/>
        </w:rPr>
      </w:r>
      <w:r>
        <w:rPr>
          <w:noProof/>
        </w:rPr>
        <w:fldChar w:fldCharType="separate"/>
      </w:r>
      <w:r>
        <w:rPr>
          <w:noProof/>
        </w:rPr>
        <w:t>170</w:t>
      </w:r>
      <w:r>
        <w:rPr>
          <w:noProof/>
        </w:rPr>
        <w:fldChar w:fldCharType="end"/>
      </w:r>
    </w:p>
    <w:p w14:paraId="2442D7C6" w14:textId="16B1BD29" w:rsidR="00343F73" w:rsidRDefault="00343F73">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_Toc211879141 \h </w:instrText>
      </w:r>
      <w:r>
        <w:rPr>
          <w:noProof/>
        </w:rPr>
      </w:r>
      <w:r>
        <w:rPr>
          <w:noProof/>
        </w:rPr>
        <w:fldChar w:fldCharType="separate"/>
      </w:r>
      <w:r>
        <w:rPr>
          <w:noProof/>
        </w:rPr>
        <w:t>170</w:t>
      </w:r>
      <w:r>
        <w:rPr>
          <w:noProof/>
        </w:rPr>
        <w:fldChar w:fldCharType="end"/>
      </w:r>
    </w:p>
    <w:p w14:paraId="335C9502" w14:textId="2C1A6533" w:rsidR="00343F73" w:rsidRDefault="00343F73">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_Toc211879142 \h </w:instrText>
      </w:r>
      <w:r>
        <w:rPr>
          <w:noProof/>
        </w:rPr>
      </w:r>
      <w:r>
        <w:rPr>
          <w:noProof/>
        </w:rPr>
        <w:fldChar w:fldCharType="separate"/>
      </w:r>
      <w:r>
        <w:rPr>
          <w:noProof/>
        </w:rPr>
        <w:t>170</w:t>
      </w:r>
      <w:r>
        <w:rPr>
          <w:noProof/>
        </w:rPr>
        <w:fldChar w:fldCharType="end"/>
      </w:r>
    </w:p>
    <w:p w14:paraId="01CD370C" w14:textId="4DC5AF4E" w:rsidR="00343F73" w:rsidRDefault="00343F73">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_Toc211879143 \h </w:instrText>
      </w:r>
      <w:r>
        <w:rPr>
          <w:noProof/>
        </w:rPr>
      </w:r>
      <w:r>
        <w:rPr>
          <w:noProof/>
        </w:rPr>
        <w:fldChar w:fldCharType="separate"/>
      </w:r>
      <w:r>
        <w:rPr>
          <w:noProof/>
        </w:rPr>
        <w:t>170</w:t>
      </w:r>
      <w:r>
        <w:rPr>
          <w:noProof/>
        </w:rPr>
        <w:fldChar w:fldCharType="end"/>
      </w:r>
    </w:p>
    <w:p w14:paraId="38C583DD" w14:textId="35EAB52D"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_Toc211879144 \h </w:instrText>
      </w:r>
      <w:r>
        <w:rPr>
          <w:noProof/>
        </w:rPr>
      </w:r>
      <w:r>
        <w:rPr>
          <w:noProof/>
        </w:rPr>
        <w:fldChar w:fldCharType="separate"/>
      </w:r>
      <w:r>
        <w:rPr>
          <w:noProof/>
        </w:rPr>
        <w:t>170</w:t>
      </w:r>
      <w:r>
        <w:rPr>
          <w:noProof/>
        </w:rPr>
        <w:fldChar w:fldCharType="end"/>
      </w:r>
    </w:p>
    <w:p w14:paraId="0C6095D6" w14:textId="7401095C" w:rsidR="00343F73" w:rsidRDefault="00343F73">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_Toc211879145 \h </w:instrText>
      </w:r>
      <w:r>
        <w:rPr>
          <w:noProof/>
        </w:rPr>
      </w:r>
      <w:r>
        <w:rPr>
          <w:noProof/>
        </w:rPr>
        <w:fldChar w:fldCharType="separate"/>
      </w:r>
      <w:r>
        <w:rPr>
          <w:noProof/>
        </w:rPr>
        <w:t>171</w:t>
      </w:r>
      <w:r>
        <w:rPr>
          <w:noProof/>
        </w:rPr>
        <w:fldChar w:fldCharType="end"/>
      </w:r>
    </w:p>
    <w:p w14:paraId="7060EBAF" w14:textId="2C46D8B9" w:rsidR="00343F73" w:rsidRDefault="00343F73">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_Toc211879146 \h </w:instrText>
      </w:r>
      <w:r>
        <w:rPr>
          <w:noProof/>
        </w:rPr>
      </w:r>
      <w:r>
        <w:rPr>
          <w:noProof/>
        </w:rPr>
        <w:fldChar w:fldCharType="separate"/>
      </w:r>
      <w:r>
        <w:rPr>
          <w:noProof/>
        </w:rPr>
        <w:t>172</w:t>
      </w:r>
      <w:r>
        <w:rPr>
          <w:noProof/>
        </w:rPr>
        <w:fldChar w:fldCharType="end"/>
      </w:r>
    </w:p>
    <w:p w14:paraId="513E9A93" w14:textId="02A1F4BC"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_Toc211879147 \h </w:instrText>
      </w:r>
      <w:r>
        <w:rPr>
          <w:noProof/>
        </w:rPr>
      </w:r>
      <w:r>
        <w:rPr>
          <w:noProof/>
        </w:rPr>
        <w:fldChar w:fldCharType="separate"/>
      </w:r>
      <w:r>
        <w:rPr>
          <w:noProof/>
        </w:rPr>
        <w:t>172</w:t>
      </w:r>
      <w:r>
        <w:rPr>
          <w:noProof/>
        </w:rPr>
        <w:fldChar w:fldCharType="end"/>
      </w:r>
    </w:p>
    <w:p w14:paraId="69BCD8EF" w14:textId="2B52507B"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_Toc211879148 \h </w:instrText>
      </w:r>
      <w:r>
        <w:rPr>
          <w:noProof/>
        </w:rPr>
      </w:r>
      <w:r>
        <w:rPr>
          <w:noProof/>
        </w:rPr>
        <w:fldChar w:fldCharType="separate"/>
      </w:r>
      <w:r>
        <w:rPr>
          <w:noProof/>
        </w:rPr>
        <w:t>172</w:t>
      </w:r>
      <w:r>
        <w:rPr>
          <w:noProof/>
        </w:rPr>
        <w:fldChar w:fldCharType="end"/>
      </w:r>
    </w:p>
    <w:p w14:paraId="0CDB395F" w14:textId="447BFAF8"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_Toc211879149 \h </w:instrText>
      </w:r>
      <w:r>
        <w:rPr>
          <w:noProof/>
        </w:rPr>
      </w:r>
      <w:r>
        <w:rPr>
          <w:noProof/>
        </w:rPr>
        <w:fldChar w:fldCharType="separate"/>
      </w:r>
      <w:r>
        <w:rPr>
          <w:noProof/>
        </w:rPr>
        <w:t>172</w:t>
      </w:r>
      <w:r>
        <w:rPr>
          <w:noProof/>
        </w:rPr>
        <w:fldChar w:fldCharType="end"/>
      </w:r>
    </w:p>
    <w:p w14:paraId="51349E3E" w14:textId="6B6665ED" w:rsidR="00343F73" w:rsidRDefault="00343F73">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_Toc211879150 \h </w:instrText>
      </w:r>
      <w:r>
        <w:rPr>
          <w:noProof/>
        </w:rPr>
      </w:r>
      <w:r>
        <w:rPr>
          <w:noProof/>
        </w:rPr>
        <w:fldChar w:fldCharType="separate"/>
      </w:r>
      <w:r>
        <w:rPr>
          <w:noProof/>
        </w:rPr>
        <w:t>172</w:t>
      </w:r>
      <w:r>
        <w:rPr>
          <w:noProof/>
        </w:rPr>
        <w:fldChar w:fldCharType="end"/>
      </w:r>
    </w:p>
    <w:p w14:paraId="6AA79B38" w14:textId="1BE5CD0E" w:rsidR="00343F73" w:rsidRDefault="00343F73">
      <w:pPr>
        <w:pStyle w:val="TOC4"/>
        <w:rPr>
          <w:rFonts w:asciiTheme="minorHAnsi" w:eastAsiaTheme="minorEastAsia" w:hAnsiTheme="minorHAnsi" w:cstheme="minorBidi"/>
          <w:noProof/>
          <w:sz w:val="22"/>
          <w:szCs w:val="22"/>
          <w:lang w:val="en-US"/>
        </w:rPr>
      </w:pPr>
      <w:r>
        <w:rPr>
          <w:noProof/>
          <w:lang w:eastAsia="zh-CN"/>
        </w:rPr>
        <w:lastRenderedPageBreak/>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_Toc211879151 \h </w:instrText>
      </w:r>
      <w:r>
        <w:rPr>
          <w:noProof/>
        </w:rPr>
      </w:r>
      <w:r>
        <w:rPr>
          <w:noProof/>
        </w:rPr>
        <w:fldChar w:fldCharType="separate"/>
      </w:r>
      <w:r>
        <w:rPr>
          <w:noProof/>
        </w:rPr>
        <w:t>173</w:t>
      </w:r>
      <w:r>
        <w:rPr>
          <w:noProof/>
        </w:rPr>
        <w:fldChar w:fldCharType="end"/>
      </w:r>
    </w:p>
    <w:p w14:paraId="3AFAA65C" w14:textId="107A47A4"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_Toc211879152 \h </w:instrText>
      </w:r>
      <w:r>
        <w:rPr>
          <w:noProof/>
        </w:rPr>
      </w:r>
      <w:r>
        <w:rPr>
          <w:noProof/>
        </w:rPr>
        <w:fldChar w:fldCharType="separate"/>
      </w:r>
      <w:r>
        <w:rPr>
          <w:noProof/>
        </w:rPr>
        <w:t>173</w:t>
      </w:r>
      <w:r>
        <w:rPr>
          <w:noProof/>
        </w:rPr>
        <w:fldChar w:fldCharType="end"/>
      </w:r>
    </w:p>
    <w:p w14:paraId="3CCCEA4B" w14:textId="51599A44"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_Toc211879153 \h </w:instrText>
      </w:r>
      <w:r>
        <w:rPr>
          <w:noProof/>
        </w:rPr>
      </w:r>
      <w:r>
        <w:rPr>
          <w:noProof/>
        </w:rPr>
        <w:fldChar w:fldCharType="separate"/>
      </w:r>
      <w:r>
        <w:rPr>
          <w:noProof/>
        </w:rPr>
        <w:t>173</w:t>
      </w:r>
      <w:r>
        <w:rPr>
          <w:noProof/>
        </w:rPr>
        <w:fldChar w:fldCharType="end"/>
      </w:r>
    </w:p>
    <w:p w14:paraId="1C45150B" w14:textId="4CA37BED"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_Toc211879154 \h </w:instrText>
      </w:r>
      <w:r>
        <w:rPr>
          <w:noProof/>
        </w:rPr>
      </w:r>
      <w:r>
        <w:rPr>
          <w:noProof/>
        </w:rPr>
        <w:fldChar w:fldCharType="separate"/>
      </w:r>
      <w:r>
        <w:rPr>
          <w:noProof/>
        </w:rPr>
        <w:t>173</w:t>
      </w:r>
      <w:r>
        <w:rPr>
          <w:noProof/>
        </w:rPr>
        <w:fldChar w:fldCharType="end"/>
      </w:r>
    </w:p>
    <w:p w14:paraId="2144F9A6" w14:textId="4E0A5ACD"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_Toc211879155 \h </w:instrText>
      </w:r>
      <w:r>
        <w:rPr>
          <w:noProof/>
        </w:rPr>
      </w:r>
      <w:r>
        <w:rPr>
          <w:noProof/>
        </w:rPr>
        <w:fldChar w:fldCharType="separate"/>
      </w:r>
      <w:r>
        <w:rPr>
          <w:noProof/>
        </w:rPr>
        <w:t>174</w:t>
      </w:r>
      <w:r>
        <w:rPr>
          <w:noProof/>
        </w:rPr>
        <w:fldChar w:fldCharType="end"/>
      </w:r>
    </w:p>
    <w:p w14:paraId="6E2A270D" w14:textId="4277A637" w:rsidR="00343F73" w:rsidRDefault="00343F73">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_Toc211879156 \h </w:instrText>
      </w:r>
      <w:r>
        <w:rPr>
          <w:noProof/>
        </w:rPr>
      </w:r>
      <w:r>
        <w:rPr>
          <w:noProof/>
        </w:rPr>
        <w:fldChar w:fldCharType="separate"/>
      </w:r>
      <w:r>
        <w:rPr>
          <w:noProof/>
        </w:rPr>
        <w:t>174</w:t>
      </w:r>
      <w:r>
        <w:rPr>
          <w:noProof/>
        </w:rPr>
        <w:fldChar w:fldCharType="end"/>
      </w:r>
    </w:p>
    <w:p w14:paraId="6228FE14" w14:textId="7DDA0B89"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_Toc211879157 \h </w:instrText>
      </w:r>
      <w:r>
        <w:rPr>
          <w:noProof/>
        </w:rPr>
      </w:r>
      <w:r>
        <w:rPr>
          <w:noProof/>
        </w:rPr>
        <w:fldChar w:fldCharType="separate"/>
      </w:r>
      <w:r>
        <w:rPr>
          <w:noProof/>
        </w:rPr>
        <w:t>174</w:t>
      </w:r>
      <w:r>
        <w:rPr>
          <w:noProof/>
        </w:rPr>
        <w:fldChar w:fldCharType="end"/>
      </w:r>
    </w:p>
    <w:p w14:paraId="59A835E2" w14:textId="7BA1DBD6"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_Toc211879158 \h </w:instrText>
      </w:r>
      <w:r>
        <w:rPr>
          <w:noProof/>
        </w:rPr>
      </w:r>
      <w:r>
        <w:rPr>
          <w:noProof/>
        </w:rPr>
        <w:fldChar w:fldCharType="separate"/>
      </w:r>
      <w:r>
        <w:rPr>
          <w:noProof/>
        </w:rPr>
        <w:t>174</w:t>
      </w:r>
      <w:r>
        <w:rPr>
          <w:noProof/>
        </w:rPr>
        <w:fldChar w:fldCharType="end"/>
      </w:r>
    </w:p>
    <w:p w14:paraId="2527F92B" w14:textId="0F9782B2"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_Toc211879159 \h </w:instrText>
      </w:r>
      <w:r>
        <w:rPr>
          <w:noProof/>
        </w:rPr>
      </w:r>
      <w:r>
        <w:rPr>
          <w:noProof/>
        </w:rPr>
        <w:fldChar w:fldCharType="separate"/>
      </w:r>
      <w:r>
        <w:rPr>
          <w:noProof/>
        </w:rPr>
        <w:t>174</w:t>
      </w:r>
      <w:r>
        <w:rPr>
          <w:noProof/>
        </w:rPr>
        <w:fldChar w:fldCharType="end"/>
      </w:r>
    </w:p>
    <w:p w14:paraId="098EA6D7" w14:textId="2ADE8FCF"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_Toc211879160 \h </w:instrText>
      </w:r>
      <w:r>
        <w:rPr>
          <w:noProof/>
        </w:rPr>
      </w:r>
      <w:r>
        <w:rPr>
          <w:noProof/>
        </w:rPr>
        <w:fldChar w:fldCharType="separate"/>
      </w:r>
      <w:r>
        <w:rPr>
          <w:noProof/>
        </w:rPr>
        <w:t>178</w:t>
      </w:r>
      <w:r>
        <w:rPr>
          <w:noProof/>
        </w:rPr>
        <w:fldChar w:fldCharType="end"/>
      </w:r>
    </w:p>
    <w:p w14:paraId="40A32CC5" w14:textId="452B6EF1"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_Toc211879161 \h </w:instrText>
      </w:r>
      <w:r>
        <w:rPr>
          <w:noProof/>
        </w:rPr>
      </w:r>
      <w:r>
        <w:rPr>
          <w:noProof/>
        </w:rPr>
        <w:fldChar w:fldCharType="separate"/>
      </w:r>
      <w:r>
        <w:rPr>
          <w:noProof/>
        </w:rPr>
        <w:t>179</w:t>
      </w:r>
      <w:r>
        <w:rPr>
          <w:noProof/>
        </w:rPr>
        <w:fldChar w:fldCharType="end"/>
      </w:r>
    </w:p>
    <w:p w14:paraId="4EF950EA" w14:textId="76537E85"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_Toc211879162 \h </w:instrText>
      </w:r>
      <w:r>
        <w:rPr>
          <w:noProof/>
        </w:rPr>
      </w:r>
      <w:r>
        <w:rPr>
          <w:noProof/>
        </w:rPr>
        <w:fldChar w:fldCharType="separate"/>
      </w:r>
      <w:r>
        <w:rPr>
          <w:noProof/>
        </w:rPr>
        <w:t>179</w:t>
      </w:r>
      <w:r>
        <w:rPr>
          <w:noProof/>
        </w:rPr>
        <w:fldChar w:fldCharType="end"/>
      </w:r>
    </w:p>
    <w:p w14:paraId="4DA2088F" w14:textId="49D86FF2" w:rsidR="00343F73" w:rsidRDefault="00343F73">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_Toc211879163 \h </w:instrText>
      </w:r>
      <w:r>
        <w:rPr>
          <w:noProof/>
        </w:rPr>
      </w:r>
      <w:r>
        <w:rPr>
          <w:noProof/>
        </w:rPr>
        <w:fldChar w:fldCharType="separate"/>
      </w:r>
      <w:r>
        <w:rPr>
          <w:noProof/>
        </w:rPr>
        <w:t>179</w:t>
      </w:r>
      <w:r>
        <w:rPr>
          <w:noProof/>
        </w:rPr>
        <w:fldChar w:fldCharType="end"/>
      </w:r>
    </w:p>
    <w:p w14:paraId="5C2F30D6" w14:textId="4BBB4815" w:rsidR="00343F73" w:rsidRDefault="00343F73">
      <w:pPr>
        <w:pStyle w:val="TOC4"/>
        <w:rPr>
          <w:rFonts w:asciiTheme="minorHAnsi" w:eastAsiaTheme="minorEastAsia" w:hAnsiTheme="minorHAnsi" w:cstheme="minorBidi"/>
          <w:noProof/>
          <w:sz w:val="22"/>
          <w:szCs w:val="22"/>
          <w:lang w:val="en-US"/>
        </w:rPr>
      </w:pPr>
      <w:r>
        <w:rPr>
          <w:noProof/>
        </w:rPr>
        <w:t>6.6</w:t>
      </w:r>
      <w:r w:rsidRPr="00AF2FC4">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_Toc211879164 \h </w:instrText>
      </w:r>
      <w:r>
        <w:rPr>
          <w:noProof/>
        </w:rPr>
      </w:r>
      <w:r>
        <w:rPr>
          <w:noProof/>
        </w:rPr>
        <w:fldChar w:fldCharType="separate"/>
      </w:r>
      <w:r>
        <w:rPr>
          <w:noProof/>
        </w:rPr>
        <w:t>179</w:t>
      </w:r>
      <w:r>
        <w:rPr>
          <w:noProof/>
        </w:rPr>
        <w:fldChar w:fldCharType="end"/>
      </w:r>
    </w:p>
    <w:p w14:paraId="1971683F" w14:textId="03F29691" w:rsidR="00343F73" w:rsidRDefault="00343F73">
      <w:pPr>
        <w:pStyle w:val="TOC5"/>
        <w:rPr>
          <w:rFonts w:asciiTheme="minorHAnsi" w:eastAsiaTheme="minorEastAsia" w:hAnsiTheme="minorHAnsi" w:cstheme="minorBidi"/>
          <w:noProof/>
          <w:sz w:val="22"/>
          <w:szCs w:val="22"/>
          <w:lang w:val="en-US"/>
        </w:rPr>
      </w:pPr>
      <w:r>
        <w:rPr>
          <w:noProof/>
        </w:rPr>
        <w:t>6.6</w:t>
      </w:r>
      <w:r w:rsidRPr="00AF2FC4">
        <w:rPr>
          <w:noProof/>
          <w:lang w:val="en-US"/>
        </w:rPr>
        <w:t>.5.2.1</w:t>
      </w:r>
      <w:r>
        <w:rPr>
          <w:rFonts w:asciiTheme="minorHAnsi" w:eastAsiaTheme="minorEastAsia" w:hAnsiTheme="minorHAnsi" w:cstheme="minorBidi"/>
          <w:noProof/>
          <w:sz w:val="22"/>
          <w:szCs w:val="22"/>
          <w:lang w:val="en-US"/>
        </w:rPr>
        <w:tab/>
      </w:r>
      <w:r w:rsidRPr="00AF2FC4">
        <w:rPr>
          <w:noProof/>
          <w:lang w:val="en-US"/>
        </w:rPr>
        <w:t>Description</w:t>
      </w:r>
      <w:r>
        <w:rPr>
          <w:noProof/>
        </w:rPr>
        <w:tab/>
      </w:r>
      <w:r>
        <w:rPr>
          <w:noProof/>
        </w:rPr>
        <w:fldChar w:fldCharType="begin"/>
      </w:r>
      <w:r>
        <w:rPr>
          <w:noProof/>
        </w:rPr>
        <w:instrText xml:space="preserve"> PAGEREF _Toc211879165 \h </w:instrText>
      </w:r>
      <w:r>
        <w:rPr>
          <w:noProof/>
        </w:rPr>
      </w:r>
      <w:r>
        <w:rPr>
          <w:noProof/>
        </w:rPr>
        <w:fldChar w:fldCharType="separate"/>
      </w:r>
      <w:r>
        <w:rPr>
          <w:noProof/>
        </w:rPr>
        <w:t>179</w:t>
      </w:r>
      <w:r>
        <w:rPr>
          <w:noProof/>
        </w:rPr>
        <w:fldChar w:fldCharType="end"/>
      </w:r>
    </w:p>
    <w:p w14:paraId="2EB8FEF2" w14:textId="2CA14AAA" w:rsidR="00343F73" w:rsidRDefault="00343F73">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_Toc211879166 \h </w:instrText>
      </w:r>
      <w:r>
        <w:rPr>
          <w:noProof/>
        </w:rPr>
      </w:r>
      <w:r>
        <w:rPr>
          <w:noProof/>
        </w:rPr>
        <w:fldChar w:fldCharType="separate"/>
      </w:r>
      <w:r>
        <w:rPr>
          <w:noProof/>
        </w:rPr>
        <w:t>179</w:t>
      </w:r>
      <w:r>
        <w:rPr>
          <w:noProof/>
        </w:rPr>
        <w:fldChar w:fldCharType="end"/>
      </w:r>
    </w:p>
    <w:p w14:paraId="0A195D63" w14:textId="280CEAD0" w:rsidR="00343F73" w:rsidRDefault="00343F73">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_Toc211879167 \h </w:instrText>
      </w:r>
      <w:r>
        <w:rPr>
          <w:noProof/>
        </w:rPr>
      </w:r>
      <w:r>
        <w:rPr>
          <w:noProof/>
        </w:rPr>
        <w:fldChar w:fldCharType="separate"/>
      </w:r>
      <w:r>
        <w:rPr>
          <w:noProof/>
        </w:rPr>
        <w:t>179</w:t>
      </w:r>
      <w:r>
        <w:rPr>
          <w:noProof/>
        </w:rPr>
        <w:fldChar w:fldCharType="end"/>
      </w:r>
    </w:p>
    <w:p w14:paraId="0A205FC8" w14:textId="0D3C1FA6"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_Toc211879168 \h </w:instrText>
      </w:r>
      <w:r>
        <w:rPr>
          <w:noProof/>
        </w:rPr>
      </w:r>
      <w:r>
        <w:rPr>
          <w:noProof/>
        </w:rPr>
        <w:fldChar w:fldCharType="separate"/>
      </w:r>
      <w:r>
        <w:rPr>
          <w:noProof/>
        </w:rPr>
        <w:t>180</w:t>
      </w:r>
      <w:r>
        <w:rPr>
          <w:noProof/>
        </w:rPr>
        <w:fldChar w:fldCharType="end"/>
      </w:r>
    </w:p>
    <w:p w14:paraId="170733B5" w14:textId="2CC5E264" w:rsidR="00343F73" w:rsidRDefault="00343F73">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_Toc211879169 \h </w:instrText>
      </w:r>
      <w:r>
        <w:rPr>
          <w:noProof/>
        </w:rPr>
      </w:r>
      <w:r>
        <w:rPr>
          <w:noProof/>
        </w:rPr>
        <w:fldChar w:fldCharType="separate"/>
      </w:r>
      <w:r>
        <w:rPr>
          <w:noProof/>
        </w:rPr>
        <w:t>180</w:t>
      </w:r>
      <w:r>
        <w:rPr>
          <w:noProof/>
        </w:rPr>
        <w:fldChar w:fldCharType="end"/>
      </w:r>
    </w:p>
    <w:p w14:paraId="0A575523" w14:textId="784AF4FE" w:rsidR="00343F73" w:rsidRDefault="00343F73">
      <w:pPr>
        <w:pStyle w:val="TOC4"/>
        <w:rPr>
          <w:rFonts w:asciiTheme="minorHAnsi" w:eastAsiaTheme="minorEastAsia" w:hAnsiTheme="minorHAnsi" w:cstheme="minorBidi"/>
          <w:noProof/>
          <w:sz w:val="22"/>
          <w:szCs w:val="22"/>
          <w:lang w:val="en-US"/>
        </w:rPr>
      </w:pPr>
      <w:r>
        <w:rPr>
          <w:noProof/>
          <w:lang w:eastAsia="zh-CN"/>
        </w:rPr>
        <w:t>6.6</w:t>
      </w:r>
      <w:r w:rsidRPr="00AF2FC4">
        <w:rPr>
          <w:noProof/>
          <w:lang w:val="en-US"/>
        </w:rPr>
        <w:t>.6.2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_Toc211879170 \h </w:instrText>
      </w:r>
      <w:r>
        <w:rPr>
          <w:noProof/>
        </w:rPr>
      </w:r>
      <w:r>
        <w:rPr>
          <w:noProof/>
        </w:rPr>
        <w:fldChar w:fldCharType="separate"/>
      </w:r>
      <w:r>
        <w:rPr>
          <w:noProof/>
        </w:rPr>
        <w:t>181</w:t>
      </w:r>
      <w:r>
        <w:rPr>
          <w:noProof/>
        </w:rPr>
        <w:fldChar w:fldCharType="end"/>
      </w:r>
    </w:p>
    <w:p w14:paraId="5369E3E6" w14:textId="13111455"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_Toc211879171 \h </w:instrText>
      </w:r>
      <w:r>
        <w:rPr>
          <w:noProof/>
        </w:rPr>
      </w:r>
      <w:r>
        <w:rPr>
          <w:noProof/>
        </w:rPr>
        <w:fldChar w:fldCharType="separate"/>
      </w:r>
      <w:r>
        <w:rPr>
          <w:noProof/>
        </w:rPr>
        <w:t>181</w:t>
      </w:r>
      <w:r>
        <w:rPr>
          <w:noProof/>
        </w:rPr>
        <w:fldChar w:fldCharType="end"/>
      </w:r>
    </w:p>
    <w:p w14:paraId="2058D3A3" w14:textId="41B35ABA"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_Toc211879172 \h </w:instrText>
      </w:r>
      <w:r>
        <w:rPr>
          <w:noProof/>
        </w:rPr>
      </w:r>
      <w:r>
        <w:rPr>
          <w:noProof/>
        </w:rPr>
        <w:fldChar w:fldCharType="separate"/>
      </w:r>
      <w:r>
        <w:rPr>
          <w:noProof/>
        </w:rPr>
        <w:t>181</w:t>
      </w:r>
      <w:r>
        <w:rPr>
          <w:noProof/>
        </w:rPr>
        <w:fldChar w:fldCharType="end"/>
      </w:r>
    </w:p>
    <w:p w14:paraId="0ABBC8F8" w14:textId="1133033A"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_Toc211879173 \h </w:instrText>
      </w:r>
      <w:r>
        <w:rPr>
          <w:noProof/>
        </w:rPr>
      </w:r>
      <w:r>
        <w:rPr>
          <w:noProof/>
        </w:rPr>
        <w:fldChar w:fldCharType="separate"/>
      </w:r>
      <w:r>
        <w:rPr>
          <w:noProof/>
        </w:rPr>
        <w:t>182</w:t>
      </w:r>
      <w:r>
        <w:rPr>
          <w:noProof/>
        </w:rPr>
        <w:fldChar w:fldCharType="end"/>
      </w:r>
    </w:p>
    <w:p w14:paraId="611980C6" w14:textId="6BC9D85C"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_Toc211879174 \h </w:instrText>
      </w:r>
      <w:r>
        <w:rPr>
          <w:noProof/>
        </w:rPr>
      </w:r>
      <w:r>
        <w:rPr>
          <w:noProof/>
        </w:rPr>
        <w:fldChar w:fldCharType="separate"/>
      </w:r>
      <w:r>
        <w:rPr>
          <w:noProof/>
        </w:rPr>
        <w:t>182</w:t>
      </w:r>
      <w:r>
        <w:rPr>
          <w:noProof/>
        </w:rPr>
        <w:fldChar w:fldCharType="end"/>
      </w:r>
    </w:p>
    <w:p w14:paraId="2A6E0BFD" w14:textId="09C2A6B5"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_Toc211879175 \h </w:instrText>
      </w:r>
      <w:r>
        <w:rPr>
          <w:noProof/>
        </w:rPr>
      </w:r>
      <w:r>
        <w:rPr>
          <w:noProof/>
        </w:rPr>
        <w:fldChar w:fldCharType="separate"/>
      </w:r>
      <w:r>
        <w:rPr>
          <w:noProof/>
        </w:rPr>
        <w:t>182</w:t>
      </w:r>
      <w:r>
        <w:rPr>
          <w:noProof/>
        </w:rPr>
        <w:fldChar w:fldCharType="end"/>
      </w:r>
    </w:p>
    <w:p w14:paraId="5ACEBD81" w14:textId="6DCB5628" w:rsidR="00343F73" w:rsidRDefault="00343F73">
      <w:pPr>
        <w:pStyle w:val="TOC4"/>
        <w:rPr>
          <w:rFonts w:asciiTheme="minorHAnsi" w:eastAsiaTheme="minorEastAsia" w:hAnsiTheme="minorHAnsi" w:cstheme="minorBidi"/>
          <w:noProof/>
          <w:sz w:val="22"/>
          <w:szCs w:val="22"/>
          <w:lang w:val="en-US"/>
        </w:rPr>
      </w:pPr>
      <w:r>
        <w:rPr>
          <w:noProof/>
          <w:lang w:eastAsia="zh-CN"/>
        </w:rPr>
        <w:t>6.6</w:t>
      </w:r>
      <w:r w:rsidRPr="00AF2FC4">
        <w:rPr>
          <w:noProof/>
          <w:lang w:val="en-US"/>
        </w:rPr>
        <w:t>.6.3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_Toc211879176 \h </w:instrText>
      </w:r>
      <w:r>
        <w:rPr>
          <w:noProof/>
        </w:rPr>
      </w:r>
      <w:r>
        <w:rPr>
          <w:noProof/>
        </w:rPr>
        <w:fldChar w:fldCharType="separate"/>
      </w:r>
      <w:r>
        <w:rPr>
          <w:noProof/>
        </w:rPr>
        <w:t>182</w:t>
      </w:r>
      <w:r>
        <w:rPr>
          <w:noProof/>
        </w:rPr>
        <w:fldChar w:fldCharType="end"/>
      </w:r>
    </w:p>
    <w:p w14:paraId="4848DA79" w14:textId="4278EA04"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_Toc211879177 \h </w:instrText>
      </w:r>
      <w:r>
        <w:rPr>
          <w:noProof/>
        </w:rPr>
      </w:r>
      <w:r>
        <w:rPr>
          <w:noProof/>
        </w:rPr>
        <w:fldChar w:fldCharType="separate"/>
      </w:r>
      <w:r>
        <w:rPr>
          <w:noProof/>
        </w:rPr>
        <w:t>182</w:t>
      </w:r>
      <w:r>
        <w:rPr>
          <w:noProof/>
        </w:rPr>
        <w:fldChar w:fldCharType="end"/>
      </w:r>
    </w:p>
    <w:p w14:paraId="2DF24147" w14:textId="3A7B9FB9"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_Toc211879178 \h </w:instrText>
      </w:r>
      <w:r>
        <w:rPr>
          <w:noProof/>
        </w:rPr>
      </w:r>
      <w:r>
        <w:rPr>
          <w:noProof/>
        </w:rPr>
        <w:fldChar w:fldCharType="separate"/>
      </w:r>
      <w:r>
        <w:rPr>
          <w:noProof/>
        </w:rPr>
        <w:t>182</w:t>
      </w:r>
      <w:r>
        <w:rPr>
          <w:noProof/>
        </w:rPr>
        <w:fldChar w:fldCharType="end"/>
      </w:r>
    </w:p>
    <w:p w14:paraId="41BF1B28" w14:textId="2357E0FE" w:rsidR="00343F73" w:rsidRDefault="00343F73">
      <w:pPr>
        <w:pStyle w:val="TOC4"/>
        <w:rPr>
          <w:rFonts w:asciiTheme="minorHAnsi" w:eastAsiaTheme="minorEastAsia" w:hAnsiTheme="minorHAnsi" w:cstheme="minorBidi"/>
          <w:noProof/>
          <w:sz w:val="22"/>
          <w:szCs w:val="22"/>
          <w:lang w:val="en-US"/>
        </w:rPr>
      </w:pPr>
      <w:r>
        <w:rPr>
          <w:noProof/>
          <w:lang w:eastAsia="zh-CN"/>
        </w:rPr>
        <w:t>6.6</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_Toc211879179 \h </w:instrText>
      </w:r>
      <w:r>
        <w:rPr>
          <w:noProof/>
        </w:rPr>
      </w:r>
      <w:r>
        <w:rPr>
          <w:noProof/>
        </w:rPr>
        <w:fldChar w:fldCharType="separate"/>
      </w:r>
      <w:r>
        <w:rPr>
          <w:noProof/>
        </w:rPr>
        <w:t>183</w:t>
      </w:r>
      <w:r>
        <w:rPr>
          <w:noProof/>
        </w:rPr>
        <w:fldChar w:fldCharType="end"/>
      </w:r>
    </w:p>
    <w:p w14:paraId="5B81A99E" w14:textId="26400518" w:rsidR="00343F73" w:rsidRDefault="00343F73">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_Toc211879180 \h </w:instrText>
      </w:r>
      <w:r>
        <w:rPr>
          <w:noProof/>
        </w:rPr>
      </w:r>
      <w:r>
        <w:rPr>
          <w:noProof/>
        </w:rPr>
        <w:fldChar w:fldCharType="separate"/>
      </w:r>
      <w:r>
        <w:rPr>
          <w:noProof/>
        </w:rPr>
        <w:t>183</w:t>
      </w:r>
      <w:r>
        <w:rPr>
          <w:noProof/>
        </w:rPr>
        <w:fldChar w:fldCharType="end"/>
      </w:r>
    </w:p>
    <w:p w14:paraId="1854F54E" w14:textId="31ABFDDF" w:rsidR="00343F73" w:rsidRDefault="00343F73">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_Toc211879181 \h </w:instrText>
      </w:r>
      <w:r>
        <w:rPr>
          <w:noProof/>
        </w:rPr>
      </w:r>
      <w:r>
        <w:rPr>
          <w:noProof/>
        </w:rPr>
        <w:fldChar w:fldCharType="separate"/>
      </w:r>
      <w:r>
        <w:rPr>
          <w:noProof/>
        </w:rPr>
        <w:t>183</w:t>
      </w:r>
      <w:r>
        <w:rPr>
          <w:noProof/>
        </w:rPr>
        <w:fldChar w:fldCharType="end"/>
      </w:r>
    </w:p>
    <w:p w14:paraId="0E538230" w14:textId="41EDE8EE"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_Toc211879182 \h </w:instrText>
      </w:r>
      <w:r>
        <w:rPr>
          <w:noProof/>
        </w:rPr>
      </w:r>
      <w:r>
        <w:rPr>
          <w:noProof/>
        </w:rPr>
        <w:fldChar w:fldCharType="separate"/>
      </w:r>
      <w:r>
        <w:rPr>
          <w:noProof/>
        </w:rPr>
        <w:t>183</w:t>
      </w:r>
      <w:r>
        <w:rPr>
          <w:noProof/>
        </w:rPr>
        <w:fldChar w:fldCharType="end"/>
      </w:r>
    </w:p>
    <w:p w14:paraId="34B61E8A" w14:textId="78AFC2BA" w:rsidR="00343F73" w:rsidRDefault="00343F73">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_Toc211879183 \h </w:instrText>
      </w:r>
      <w:r>
        <w:rPr>
          <w:noProof/>
        </w:rPr>
      </w:r>
      <w:r>
        <w:rPr>
          <w:noProof/>
        </w:rPr>
        <w:fldChar w:fldCharType="separate"/>
      </w:r>
      <w:r>
        <w:rPr>
          <w:noProof/>
        </w:rPr>
        <w:t>183</w:t>
      </w:r>
      <w:r>
        <w:rPr>
          <w:noProof/>
        </w:rPr>
        <w:fldChar w:fldCharType="end"/>
      </w:r>
    </w:p>
    <w:p w14:paraId="49BE6953" w14:textId="7C9B3010" w:rsidR="00343F73" w:rsidRDefault="00343F73">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_Toc211879184 \h </w:instrText>
      </w:r>
      <w:r>
        <w:rPr>
          <w:noProof/>
        </w:rPr>
      </w:r>
      <w:r>
        <w:rPr>
          <w:noProof/>
        </w:rPr>
        <w:fldChar w:fldCharType="separate"/>
      </w:r>
      <w:r>
        <w:rPr>
          <w:noProof/>
        </w:rPr>
        <w:t>183</w:t>
      </w:r>
      <w:r>
        <w:rPr>
          <w:noProof/>
        </w:rPr>
        <w:fldChar w:fldCharType="end"/>
      </w:r>
    </w:p>
    <w:p w14:paraId="28DB8326" w14:textId="7AB421C8" w:rsidR="00343F73" w:rsidRDefault="00343F73">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_Toc211879185 \h </w:instrText>
      </w:r>
      <w:r>
        <w:rPr>
          <w:noProof/>
        </w:rPr>
      </w:r>
      <w:r>
        <w:rPr>
          <w:noProof/>
        </w:rPr>
        <w:fldChar w:fldCharType="separate"/>
      </w:r>
      <w:r>
        <w:rPr>
          <w:noProof/>
        </w:rPr>
        <w:t>183</w:t>
      </w:r>
      <w:r>
        <w:rPr>
          <w:noProof/>
        </w:rPr>
        <w:fldChar w:fldCharType="end"/>
      </w:r>
    </w:p>
    <w:p w14:paraId="08431529" w14:textId="54582D0D"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_Toc211879186 \h </w:instrText>
      </w:r>
      <w:r>
        <w:rPr>
          <w:noProof/>
        </w:rPr>
      </w:r>
      <w:r>
        <w:rPr>
          <w:noProof/>
        </w:rPr>
        <w:fldChar w:fldCharType="separate"/>
      </w:r>
      <w:r>
        <w:rPr>
          <w:noProof/>
        </w:rPr>
        <w:t>183</w:t>
      </w:r>
      <w:r>
        <w:rPr>
          <w:noProof/>
        </w:rPr>
        <w:fldChar w:fldCharType="end"/>
      </w:r>
    </w:p>
    <w:p w14:paraId="108F7CE5" w14:textId="7369323A" w:rsidR="00343F73" w:rsidRDefault="00343F73">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_Toc211879187 \h </w:instrText>
      </w:r>
      <w:r>
        <w:rPr>
          <w:noProof/>
        </w:rPr>
      </w:r>
      <w:r>
        <w:rPr>
          <w:noProof/>
        </w:rPr>
        <w:fldChar w:fldCharType="separate"/>
      </w:r>
      <w:r>
        <w:rPr>
          <w:noProof/>
        </w:rPr>
        <w:t>183</w:t>
      </w:r>
      <w:r>
        <w:rPr>
          <w:noProof/>
        </w:rPr>
        <w:fldChar w:fldCharType="end"/>
      </w:r>
    </w:p>
    <w:p w14:paraId="6BB71D1A" w14:textId="1A642425" w:rsidR="00343F73" w:rsidRDefault="00343F73">
      <w:pPr>
        <w:pStyle w:val="TOC1"/>
        <w:rPr>
          <w:rFonts w:asciiTheme="minorHAnsi" w:eastAsiaTheme="minorEastAsia" w:hAnsiTheme="minorHAnsi" w:cstheme="minorBidi"/>
          <w:noProof/>
          <w:szCs w:val="22"/>
          <w:lang w:val="en-US"/>
        </w:rPr>
      </w:pPr>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_Toc211879188 \h </w:instrText>
      </w:r>
      <w:r>
        <w:rPr>
          <w:noProof/>
        </w:rPr>
      </w:r>
      <w:r>
        <w:rPr>
          <w:noProof/>
        </w:rPr>
        <w:fldChar w:fldCharType="separate"/>
      </w:r>
      <w:r>
        <w:rPr>
          <w:noProof/>
        </w:rPr>
        <w:t>185</w:t>
      </w:r>
      <w:r>
        <w:rPr>
          <w:noProof/>
        </w:rPr>
        <w:fldChar w:fldCharType="end"/>
      </w:r>
    </w:p>
    <w:p w14:paraId="6AE46C53" w14:textId="25916E8B" w:rsidR="00343F73" w:rsidRDefault="00343F73">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_Toc211879189 \h </w:instrText>
      </w:r>
      <w:r>
        <w:rPr>
          <w:noProof/>
        </w:rPr>
      </w:r>
      <w:r>
        <w:rPr>
          <w:noProof/>
        </w:rPr>
        <w:fldChar w:fldCharType="separate"/>
      </w:r>
      <w:r>
        <w:rPr>
          <w:noProof/>
        </w:rPr>
        <w:t>186</w:t>
      </w:r>
      <w:r>
        <w:rPr>
          <w:noProof/>
        </w:rPr>
        <w:fldChar w:fldCharType="end"/>
      </w:r>
    </w:p>
    <w:p w14:paraId="581C8BFC" w14:textId="28085E1F" w:rsidR="00343F73" w:rsidRDefault="00343F73">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_Toc211879190 \h </w:instrText>
      </w:r>
      <w:r>
        <w:rPr>
          <w:noProof/>
        </w:rPr>
      </w:r>
      <w:r>
        <w:rPr>
          <w:noProof/>
        </w:rPr>
        <w:fldChar w:fldCharType="separate"/>
      </w:r>
      <w:r>
        <w:rPr>
          <w:noProof/>
        </w:rPr>
        <w:t>186</w:t>
      </w:r>
      <w:r>
        <w:rPr>
          <w:noProof/>
        </w:rPr>
        <w:fldChar w:fldCharType="end"/>
      </w:r>
    </w:p>
    <w:p w14:paraId="5A3328AC" w14:textId="74C915E6" w:rsidR="00343F73" w:rsidRDefault="00343F73">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_Toc211879191 \h </w:instrText>
      </w:r>
      <w:r>
        <w:rPr>
          <w:noProof/>
        </w:rPr>
      </w:r>
      <w:r>
        <w:rPr>
          <w:noProof/>
        </w:rPr>
        <w:fldChar w:fldCharType="separate"/>
      </w:r>
      <w:r>
        <w:rPr>
          <w:noProof/>
        </w:rPr>
        <w:t>187</w:t>
      </w:r>
      <w:r>
        <w:rPr>
          <w:noProof/>
        </w:rPr>
        <w:fldChar w:fldCharType="end"/>
      </w:r>
    </w:p>
    <w:p w14:paraId="77AC3E6D" w14:textId="0558FE43" w:rsidR="00343F73" w:rsidRDefault="00343F73">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AF2FC4">
        <w:rPr>
          <w:noProof/>
          <w:lang w:val="en-US"/>
        </w:rPr>
        <w:t>SDD_DataStorage</w:t>
      </w:r>
      <w:r>
        <w:rPr>
          <w:noProof/>
        </w:rPr>
        <w:t xml:space="preserve"> API</w:t>
      </w:r>
      <w:r>
        <w:rPr>
          <w:noProof/>
        </w:rPr>
        <w:tab/>
      </w:r>
      <w:r>
        <w:rPr>
          <w:noProof/>
        </w:rPr>
        <w:fldChar w:fldCharType="begin"/>
      </w:r>
      <w:r>
        <w:rPr>
          <w:noProof/>
        </w:rPr>
        <w:instrText xml:space="preserve"> PAGEREF _Toc211879192 \h </w:instrText>
      </w:r>
      <w:r>
        <w:rPr>
          <w:noProof/>
        </w:rPr>
      </w:r>
      <w:r>
        <w:rPr>
          <w:noProof/>
        </w:rPr>
        <w:fldChar w:fldCharType="separate"/>
      </w:r>
      <w:r>
        <w:rPr>
          <w:noProof/>
        </w:rPr>
        <w:t>198</w:t>
      </w:r>
      <w:r>
        <w:rPr>
          <w:noProof/>
        </w:rPr>
        <w:fldChar w:fldCharType="end"/>
      </w:r>
    </w:p>
    <w:p w14:paraId="25E3C3AD" w14:textId="5E64BF52" w:rsidR="00343F73" w:rsidRDefault="00343F73">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AF2FC4">
        <w:rPr>
          <w:noProof/>
          <w:lang w:val="en-US"/>
        </w:rPr>
        <w:t>SDD_DDContext</w:t>
      </w:r>
      <w:r>
        <w:rPr>
          <w:noProof/>
        </w:rPr>
        <w:t xml:space="preserve"> API</w:t>
      </w:r>
      <w:r>
        <w:rPr>
          <w:noProof/>
        </w:rPr>
        <w:tab/>
      </w:r>
      <w:r>
        <w:rPr>
          <w:noProof/>
        </w:rPr>
        <w:fldChar w:fldCharType="begin"/>
      </w:r>
      <w:r>
        <w:rPr>
          <w:noProof/>
        </w:rPr>
        <w:instrText xml:space="preserve"> PAGEREF _Toc211879193 \h </w:instrText>
      </w:r>
      <w:r>
        <w:rPr>
          <w:noProof/>
        </w:rPr>
      </w:r>
      <w:r>
        <w:rPr>
          <w:noProof/>
        </w:rPr>
        <w:fldChar w:fldCharType="separate"/>
      </w:r>
      <w:r>
        <w:rPr>
          <w:noProof/>
        </w:rPr>
        <w:t>213</w:t>
      </w:r>
      <w:r>
        <w:rPr>
          <w:noProof/>
        </w:rPr>
        <w:fldChar w:fldCharType="end"/>
      </w:r>
    </w:p>
    <w:p w14:paraId="2DD682DD" w14:textId="0305B8F9" w:rsidR="00343F73" w:rsidRDefault="00343F73">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AF2FC4">
        <w:rPr>
          <w:noProof/>
          <w:lang w:val="en-US"/>
        </w:rPr>
        <w:t xml:space="preserve">SDD_TransmissionQualityMeasurement </w:t>
      </w:r>
      <w:r>
        <w:rPr>
          <w:noProof/>
        </w:rPr>
        <w:t>API</w:t>
      </w:r>
      <w:r>
        <w:rPr>
          <w:noProof/>
        </w:rPr>
        <w:tab/>
      </w:r>
      <w:r>
        <w:rPr>
          <w:noProof/>
        </w:rPr>
        <w:fldChar w:fldCharType="begin"/>
      </w:r>
      <w:r>
        <w:rPr>
          <w:noProof/>
        </w:rPr>
        <w:instrText xml:space="preserve"> PAGEREF _Toc211879194 \h </w:instrText>
      </w:r>
      <w:r>
        <w:rPr>
          <w:noProof/>
        </w:rPr>
      </w:r>
      <w:r>
        <w:rPr>
          <w:noProof/>
        </w:rPr>
        <w:fldChar w:fldCharType="separate"/>
      </w:r>
      <w:r>
        <w:rPr>
          <w:noProof/>
        </w:rPr>
        <w:t>219</w:t>
      </w:r>
      <w:r>
        <w:rPr>
          <w:noProof/>
        </w:rPr>
        <w:fldChar w:fldCharType="end"/>
      </w:r>
    </w:p>
    <w:p w14:paraId="196728E9" w14:textId="294755D7" w:rsidR="00343F73" w:rsidRDefault="00343F73">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AF2FC4">
        <w:rPr>
          <w:noProof/>
          <w:lang w:val="en-US"/>
        </w:rPr>
        <w:t xml:space="preserve"> </w:t>
      </w:r>
      <w:r>
        <w:rPr>
          <w:noProof/>
        </w:rPr>
        <w:t>API</w:t>
      </w:r>
      <w:r>
        <w:rPr>
          <w:noProof/>
        </w:rPr>
        <w:tab/>
      </w:r>
      <w:r>
        <w:rPr>
          <w:noProof/>
        </w:rPr>
        <w:fldChar w:fldCharType="begin"/>
      </w:r>
      <w:r>
        <w:rPr>
          <w:noProof/>
        </w:rPr>
        <w:instrText xml:space="preserve"> PAGEREF _Toc211879195 \h </w:instrText>
      </w:r>
      <w:r>
        <w:rPr>
          <w:noProof/>
        </w:rPr>
      </w:r>
      <w:r>
        <w:rPr>
          <w:noProof/>
        </w:rPr>
        <w:fldChar w:fldCharType="separate"/>
      </w:r>
      <w:r>
        <w:rPr>
          <w:noProof/>
        </w:rPr>
        <w:t>234</w:t>
      </w:r>
      <w:r>
        <w:rPr>
          <w:noProof/>
        </w:rPr>
        <w:fldChar w:fldCharType="end"/>
      </w:r>
    </w:p>
    <w:p w14:paraId="25993735" w14:textId="203666A1" w:rsidR="00343F73" w:rsidRDefault="00343F73">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AF2FC4">
        <w:rPr>
          <w:noProof/>
          <w:lang w:val="en-US"/>
        </w:rPr>
        <w:t xml:space="preserve"> </w:t>
      </w:r>
      <w:r>
        <w:rPr>
          <w:noProof/>
        </w:rPr>
        <w:t>API</w:t>
      </w:r>
      <w:r>
        <w:rPr>
          <w:noProof/>
        </w:rPr>
        <w:tab/>
      </w:r>
      <w:r>
        <w:rPr>
          <w:noProof/>
        </w:rPr>
        <w:fldChar w:fldCharType="begin"/>
      </w:r>
      <w:r>
        <w:rPr>
          <w:noProof/>
        </w:rPr>
        <w:instrText xml:space="preserve"> PAGEREF _Toc211879196 \h </w:instrText>
      </w:r>
      <w:r>
        <w:rPr>
          <w:noProof/>
        </w:rPr>
      </w:r>
      <w:r>
        <w:rPr>
          <w:noProof/>
        </w:rPr>
        <w:fldChar w:fldCharType="separate"/>
      </w:r>
      <w:r>
        <w:rPr>
          <w:noProof/>
        </w:rPr>
        <w:t>243</w:t>
      </w:r>
      <w:r>
        <w:rPr>
          <w:noProof/>
        </w:rPr>
        <w:fldChar w:fldCharType="end"/>
      </w:r>
    </w:p>
    <w:p w14:paraId="01E7A774" w14:textId="3040F484" w:rsidR="00343F73" w:rsidRDefault="00343F73">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_Toc211879197 \h </w:instrText>
      </w:r>
      <w:r>
        <w:rPr>
          <w:noProof/>
        </w:rPr>
      </w:r>
      <w:r>
        <w:rPr>
          <w:noProof/>
        </w:rPr>
        <w:fldChar w:fldCharType="separate"/>
      </w:r>
      <w:r>
        <w:rPr>
          <w:noProof/>
        </w:rPr>
        <w:t>249</w:t>
      </w:r>
      <w:r>
        <w:rPr>
          <w:noProof/>
        </w:rPr>
        <w:fldChar w:fldCharType="end"/>
      </w:r>
    </w:p>
    <w:p w14:paraId="2F0FAD49" w14:textId="29414F84" w:rsidR="00343F73" w:rsidRDefault="00343F73">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_Toc211879198 \h </w:instrText>
      </w:r>
      <w:r>
        <w:rPr>
          <w:noProof/>
        </w:rPr>
      </w:r>
      <w:r>
        <w:rPr>
          <w:noProof/>
        </w:rPr>
        <w:fldChar w:fldCharType="separate"/>
      </w:r>
      <w:r>
        <w:rPr>
          <w:noProof/>
        </w:rPr>
        <w:t>249</w:t>
      </w:r>
      <w:r>
        <w:rPr>
          <w:noProof/>
        </w:rPr>
        <w:fldChar w:fldCharType="end"/>
      </w:r>
    </w:p>
    <w:p w14:paraId="0777A071" w14:textId="54E98E74" w:rsidR="00343F73" w:rsidRDefault="00343F73">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_Toc211879199 \h </w:instrText>
      </w:r>
      <w:r>
        <w:rPr>
          <w:noProof/>
        </w:rPr>
      </w:r>
      <w:r>
        <w:rPr>
          <w:noProof/>
        </w:rPr>
        <w:fldChar w:fldCharType="separate"/>
      </w:r>
      <w:r>
        <w:rPr>
          <w:noProof/>
        </w:rPr>
        <w:t>249</w:t>
      </w:r>
      <w:r>
        <w:rPr>
          <w:noProof/>
        </w:rPr>
        <w:fldChar w:fldCharType="end"/>
      </w:r>
    </w:p>
    <w:p w14:paraId="1352CE25" w14:textId="1445C0EC" w:rsidR="00343F73" w:rsidRDefault="00343F73">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AF2FC4">
        <w:rPr>
          <w:noProof/>
          <w:lang w:val="en-US"/>
        </w:rPr>
        <w:t>SDD_DataStorage</w:t>
      </w:r>
      <w:r>
        <w:rPr>
          <w:noProof/>
        </w:rPr>
        <w:t xml:space="preserve"> API</w:t>
      </w:r>
      <w:r>
        <w:rPr>
          <w:noProof/>
        </w:rPr>
        <w:tab/>
      </w:r>
      <w:r>
        <w:rPr>
          <w:noProof/>
        </w:rPr>
        <w:fldChar w:fldCharType="begin"/>
      </w:r>
      <w:r>
        <w:rPr>
          <w:noProof/>
        </w:rPr>
        <w:instrText xml:space="preserve"> PAGEREF _Toc211879200 \h </w:instrText>
      </w:r>
      <w:r>
        <w:rPr>
          <w:noProof/>
        </w:rPr>
      </w:r>
      <w:r>
        <w:rPr>
          <w:noProof/>
        </w:rPr>
        <w:fldChar w:fldCharType="separate"/>
      </w:r>
      <w:r>
        <w:rPr>
          <w:noProof/>
        </w:rPr>
        <w:t>249</w:t>
      </w:r>
      <w:r>
        <w:rPr>
          <w:noProof/>
        </w:rPr>
        <w:fldChar w:fldCharType="end"/>
      </w:r>
    </w:p>
    <w:p w14:paraId="6ABB12AB" w14:textId="70D51DF6" w:rsidR="00343F73" w:rsidRDefault="00343F73">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AF2FC4">
        <w:rPr>
          <w:noProof/>
          <w:lang w:val="en-US"/>
        </w:rPr>
        <w:t>SDD_DDContext</w:t>
      </w:r>
      <w:r>
        <w:rPr>
          <w:noProof/>
        </w:rPr>
        <w:t xml:space="preserve"> API</w:t>
      </w:r>
      <w:r>
        <w:rPr>
          <w:noProof/>
        </w:rPr>
        <w:tab/>
      </w:r>
      <w:r>
        <w:rPr>
          <w:noProof/>
        </w:rPr>
        <w:fldChar w:fldCharType="begin"/>
      </w:r>
      <w:r>
        <w:rPr>
          <w:noProof/>
        </w:rPr>
        <w:instrText xml:space="preserve"> PAGEREF _Toc211879201 \h </w:instrText>
      </w:r>
      <w:r>
        <w:rPr>
          <w:noProof/>
        </w:rPr>
      </w:r>
      <w:r>
        <w:rPr>
          <w:noProof/>
        </w:rPr>
        <w:fldChar w:fldCharType="separate"/>
      </w:r>
      <w:r>
        <w:rPr>
          <w:noProof/>
        </w:rPr>
        <w:t>249</w:t>
      </w:r>
      <w:r>
        <w:rPr>
          <w:noProof/>
        </w:rPr>
        <w:fldChar w:fldCharType="end"/>
      </w:r>
    </w:p>
    <w:p w14:paraId="25C810ED" w14:textId="235F28E3" w:rsidR="00343F73" w:rsidRDefault="00343F73">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AF2FC4">
        <w:rPr>
          <w:noProof/>
          <w:lang w:val="en-US"/>
        </w:rPr>
        <w:t xml:space="preserve">SDD_TransmissionQualityMeasurement </w:t>
      </w:r>
      <w:r>
        <w:rPr>
          <w:noProof/>
        </w:rPr>
        <w:t>API</w:t>
      </w:r>
      <w:r>
        <w:rPr>
          <w:noProof/>
        </w:rPr>
        <w:tab/>
      </w:r>
      <w:r>
        <w:rPr>
          <w:noProof/>
        </w:rPr>
        <w:fldChar w:fldCharType="begin"/>
      </w:r>
      <w:r>
        <w:rPr>
          <w:noProof/>
        </w:rPr>
        <w:instrText xml:space="preserve"> PAGEREF _Toc211879202 \h </w:instrText>
      </w:r>
      <w:r>
        <w:rPr>
          <w:noProof/>
        </w:rPr>
      </w:r>
      <w:r>
        <w:rPr>
          <w:noProof/>
        </w:rPr>
        <w:fldChar w:fldCharType="separate"/>
      </w:r>
      <w:r>
        <w:rPr>
          <w:noProof/>
        </w:rPr>
        <w:t>249</w:t>
      </w:r>
      <w:r>
        <w:rPr>
          <w:noProof/>
        </w:rPr>
        <w:fldChar w:fldCharType="end"/>
      </w:r>
    </w:p>
    <w:p w14:paraId="073E0FAB" w14:textId="43C0F3CD" w:rsidR="00343F73" w:rsidRDefault="00343F73">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_Toc211879203 \h </w:instrText>
      </w:r>
      <w:r>
        <w:rPr>
          <w:noProof/>
        </w:rPr>
      </w:r>
      <w:r>
        <w:rPr>
          <w:noProof/>
        </w:rPr>
        <w:fldChar w:fldCharType="separate"/>
      </w:r>
      <w:r>
        <w:rPr>
          <w:noProof/>
        </w:rPr>
        <w:t>250</w:t>
      </w:r>
      <w:r>
        <w:rPr>
          <w:noProof/>
        </w:rPr>
        <w:fldChar w:fldCharType="end"/>
      </w:r>
    </w:p>
    <w:p w14:paraId="72EBD61B" w14:textId="320A5C15" w:rsidR="00343F73" w:rsidRDefault="00343F73">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_Toc211879204 \h </w:instrText>
      </w:r>
      <w:r>
        <w:rPr>
          <w:noProof/>
        </w:rPr>
      </w:r>
      <w:r>
        <w:rPr>
          <w:noProof/>
        </w:rPr>
        <w:fldChar w:fldCharType="separate"/>
      </w:r>
      <w:r>
        <w:rPr>
          <w:noProof/>
        </w:rPr>
        <w:t>250</w:t>
      </w:r>
      <w:r>
        <w:rPr>
          <w:noProof/>
        </w:rPr>
        <w:fldChar w:fldCharType="end"/>
      </w:r>
    </w:p>
    <w:p w14:paraId="5C81B27B" w14:textId="578C3DFE" w:rsidR="00343F73" w:rsidRDefault="00343F73">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_Toc211879205 \h </w:instrText>
      </w:r>
      <w:r>
        <w:rPr>
          <w:noProof/>
        </w:rPr>
      </w:r>
      <w:r>
        <w:rPr>
          <w:noProof/>
        </w:rPr>
        <w:fldChar w:fldCharType="separate"/>
      </w:r>
      <w:r>
        <w:rPr>
          <w:noProof/>
        </w:rPr>
        <w:t>251</w:t>
      </w:r>
      <w:r>
        <w:rPr>
          <w:noProof/>
        </w:rPr>
        <w:fldChar w:fldCharType="end"/>
      </w:r>
    </w:p>
    <w:bookmarkStart w:id="10" w:name="_GoBack"/>
    <w:bookmarkEnd w:id="10"/>
    <w:p w14:paraId="7CD6A724" w14:textId="50BC6CE4"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bookmarkEnd w:id="22"/>
    </w:p>
    <w:p w14:paraId="429B4BB3" w14:textId="77777777" w:rsidR="00080512" w:rsidRPr="002C1E75" w:rsidRDefault="00080512">
      <w:pPr>
        <w:rPr>
          <w:lang w:val="en-US"/>
        </w:rPr>
      </w:pPr>
      <w:r w:rsidRPr="002C1E75">
        <w:rPr>
          <w:lang w:val="en-US"/>
        </w:rPr>
        <w:t xml:space="preserve">This Technical </w:t>
      </w:r>
      <w:bookmarkStart w:id="23" w:name="spectype3"/>
      <w:r w:rsidRPr="002C1E75">
        <w:rPr>
          <w:lang w:val="en-US"/>
        </w:rPr>
        <w:t>Specification</w:t>
      </w:r>
      <w:bookmarkEnd w:id="2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 w:name="introduction"/>
      <w:bookmarkEnd w:id="24"/>
      <w:r w:rsidRPr="004D3578">
        <w:br w:type="page"/>
      </w:r>
      <w:bookmarkStart w:id="25" w:name="_Toc510696578"/>
      <w:bookmarkStart w:id="26" w:name="_Toc35971370"/>
      <w:bookmarkStart w:id="27" w:name="_Toc144024097"/>
      <w:bookmarkStart w:id="28" w:name="_Toc148176791"/>
      <w:bookmarkStart w:id="29" w:name="_Toc151379148"/>
      <w:bookmarkStart w:id="30" w:name="_Toc151445330"/>
      <w:bookmarkStart w:id="31" w:name="_Toc160470390"/>
      <w:bookmarkStart w:id="32" w:name="_Toc164873534"/>
      <w:bookmarkStart w:id="33" w:name="_Toc180306154"/>
      <w:bookmarkStart w:id="34" w:name="_Toc195373887"/>
      <w:bookmarkStart w:id="35" w:name="_Toc211878728"/>
      <w:r w:rsidRPr="004D3578">
        <w:lastRenderedPageBreak/>
        <w:t>1</w:t>
      </w:r>
      <w:r w:rsidRPr="004D3578">
        <w:tab/>
        <w:t>Scope</w:t>
      </w:r>
      <w:bookmarkEnd w:id="25"/>
      <w:bookmarkEnd w:id="26"/>
      <w:bookmarkEnd w:id="27"/>
      <w:bookmarkEnd w:id="28"/>
      <w:bookmarkEnd w:id="29"/>
      <w:bookmarkEnd w:id="30"/>
      <w:bookmarkEnd w:id="31"/>
      <w:bookmarkEnd w:id="32"/>
      <w:bookmarkEnd w:id="33"/>
      <w:bookmarkEnd w:id="34"/>
      <w:bookmarkEnd w:id="35"/>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6" w:name="_Toc510696579"/>
      <w:bookmarkStart w:id="37"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8" w:name="_Toc144024098"/>
      <w:bookmarkStart w:id="39" w:name="_Toc148176792"/>
      <w:bookmarkStart w:id="40" w:name="_Toc151379149"/>
      <w:bookmarkStart w:id="41" w:name="_Toc151445331"/>
      <w:bookmarkStart w:id="42" w:name="_Toc160470391"/>
      <w:bookmarkStart w:id="43" w:name="_Toc164873535"/>
      <w:bookmarkStart w:id="44" w:name="_Toc180306155"/>
      <w:bookmarkStart w:id="45" w:name="_Toc195373888"/>
      <w:bookmarkStart w:id="46" w:name="_Toc211878729"/>
      <w:r w:rsidR="008A6D4A" w:rsidRPr="004D3578">
        <w:lastRenderedPageBreak/>
        <w:t>2</w:t>
      </w:r>
      <w:r w:rsidR="008A6D4A" w:rsidRPr="004D3578">
        <w:tab/>
        <w:t>References</w:t>
      </w:r>
      <w:bookmarkEnd w:id="36"/>
      <w:bookmarkEnd w:id="37"/>
      <w:bookmarkEnd w:id="38"/>
      <w:bookmarkEnd w:id="39"/>
      <w:bookmarkEnd w:id="40"/>
      <w:bookmarkEnd w:id="41"/>
      <w:bookmarkEnd w:id="42"/>
      <w:bookmarkEnd w:id="43"/>
      <w:bookmarkEnd w:id="44"/>
      <w:bookmarkEnd w:id="45"/>
      <w:bookmarkEnd w:id="4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7"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7"/>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8" w:name="_Hlk506360308"/>
      <w:r>
        <w:t>Common API Framework for 3GPP Northbound APIs</w:t>
      </w:r>
      <w:bookmarkEnd w:id="48"/>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50BDDF9"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034F5A93"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5012902D"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49" w:name="_Toc510696580"/>
      <w:bookmarkStart w:id="5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1" w:name="_Toc144024099"/>
      <w:bookmarkStart w:id="52" w:name="_Toc148176793"/>
      <w:bookmarkStart w:id="53" w:name="_Toc151379150"/>
      <w:bookmarkStart w:id="54" w:name="_Toc151445332"/>
      <w:bookmarkStart w:id="55" w:name="_Toc160470392"/>
      <w:bookmarkStart w:id="56" w:name="_Toc164873536"/>
      <w:bookmarkStart w:id="57" w:name="_Toc180306156"/>
      <w:bookmarkStart w:id="58" w:name="_Toc195373889"/>
      <w:bookmarkStart w:id="59" w:name="_Toc211878730"/>
      <w:r w:rsidR="008A6D4A" w:rsidRPr="004D3578">
        <w:lastRenderedPageBreak/>
        <w:t>3</w:t>
      </w:r>
      <w:r w:rsidR="008A6D4A" w:rsidRPr="004D3578">
        <w:tab/>
        <w:t>Definitions, symbols and abbreviations</w:t>
      </w:r>
      <w:bookmarkEnd w:id="49"/>
      <w:bookmarkEnd w:id="50"/>
      <w:bookmarkEnd w:id="51"/>
      <w:bookmarkEnd w:id="52"/>
      <w:bookmarkEnd w:id="53"/>
      <w:bookmarkEnd w:id="54"/>
      <w:bookmarkEnd w:id="55"/>
      <w:bookmarkEnd w:id="56"/>
      <w:bookmarkEnd w:id="57"/>
      <w:bookmarkEnd w:id="58"/>
      <w:bookmarkEnd w:id="59"/>
    </w:p>
    <w:p w14:paraId="5AB8F883" w14:textId="77777777" w:rsidR="008A6D4A" w:rsidRPr="004D3578" w:rsidRDefault="008A6D4A" w:rsidP="007A4424">
      <w:pPr>
        <w:pStyle w:val="Heading2"/>
      </w:pPr>
      <w:bookmarkStart w:id="60" w:name="_Toc510696581"/>
      <w:bookmarkStart w:id="61" w:name="_Toc35971373"/>
      <w:bookmarkStart w:id="62" w:name="_Toc144024100"/>
      <w:bookmarkStart w:id="63" w:name="_Toc148176794"/>
      <w:bookmarkStart w:id="64" w:name="_Toc151379151"/>
      <w:bookmarkStart w:id="65" w:name="_Toc151445333"/>
      <w:bookmarkStart w:id="66" w:name="_Toc160470393"/>
      <w:bookmarkStart w:id="67" w:name="_Toc164873537"/>
      <w:bookmarkStart w:id="68" w:name="_Toc180306157"/>
      <w:bookmarkStart w:id="69" w:name="_Toc195373890"/>
      <w:bookmarkStart w:id="70" w:name="_Toc211878731"/>
      <w:r w:rsidRPr="004D3578">
        <w:t>3.1</w:t>
      </w:r>
      <w:r w:rsidRPr="004D3578">
        <w:tab/>
        <w:t>Definitions</w:t>
      </w:r>
      <w:bookmarkEnd w:id="60"/>
      <w:bookmarkEnd w:id="61"/>
      <w:bookmarkEnd w:id="62"/>
      <w:bookmarkEnd w:id="63"/>
      <w:bookmarkEnd w:id="64"/>
      <w:bookmarkEnd w:id="65"/>
      <w:bookmarkEnd w:id="66"/>
      <w:bookmarkEnd w:id="67"/>
      <w:bookmarkEnd w:id="68"/>
      <w:bookmarkEnd w:id="69"/>
      <w:bookmarkEnd w:id="70"/>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1" w:name="_Toc510696582"/>
      <w:bookmarkStart w:id="72" w:name="_Toc35971374"/>
      <w:bookmarkStart w:id="73" w:name="_Toc144024101"/>
      <w:bookmarkStart w:id="74" w:name="_Toc148176795"/>
      <w:bookmarkStart w:id="75" w:name="_Toc151379152"/>
      <w:bookmarkStart w:id="76" w:name="_Toc151445334"/>
      <w:bookmarkStart w:id="77" w:name="_Toc160470394"/>
      <w:bookmarkStart w:id="78" w:name="_Toc164873538"/>
      <w:bookmarkStart w:id="79" w:name="_Toc180306158"/>
      <w:bookmarkStart w:id="80" w:name="_Toc195373891"/>
      <w:bookmarkStart w:id="81" w:name="_Toc211878732"/>
      <w:r w:rsidRPr="004D3578">
        <w:t>3.2</w:t>
      </w:r>
      <w:r w:rsidRPr="004D3578">
        <w:tab/>
        <w:t>Symbols</w:t>
      </w:r>
      <w:bookmarkEnd w:id="71"/>
      <w:bookmarkEnd w:id="72"/>
      <w:bookmarkEnd w:id="73"/>
      <w:bookmarkEnd w:id="74"/>
      <w:bookmarkEnd w:id="75"/>
      <w:bookmarkEnd w:id="76"/>
      <w:bookmarkEnd w:id="77"/>
      <w:bookmarkEnd w:id="78"/>
      <w:bookmarkEnd w:id="79"/>
      <w:bookmarkEnd w:id="80"/>
      <w:bookmarkEnd w:id="81"/>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2" w:name="_Toc510696583"/>
      <w:bookmarkStart w:id="83" w:name="_Toc35971375"/>
      <w:bookmarkStart w:id="84" w:name="_Toc144024102"/>
      <w:bookmarkStart w:id="85" w:name="_Toc148176796"/>
      <w:bookmarkStart w:id="86" w:name="_Toc151379153"/>
      <w:bookmarkStart w:id="87" w:name="_Toc151445335"/>
      <w:bookmarkStart w:id="88" w:name="_Toc160470395"/>
      <w:bookmarkStart w:id="89" w:name="_Toc164873539"/>
      <w:bookmarkStart w:id="90" w:name="_Toc180306159"/>
      <w:bookmarkStart w:id="91" w:name="_Toc195373892"/>
      <w:bookmarkStart w:id="92" w:name="_Toc211878733"/>
      <w:r w:rsidRPr="004D3578">
        <w:t>3.3</w:t>
      </w:r>
      <w:r w:rsidRPr="004D3578">
        <w:tab/>
        <w:t>Abbreviations</w:t>
      </w:r>
      <w:bookmarkEnd w:id="82"/>
      <w:bookmarkEnd w:id="83"/>
      <w:bookmarkEnd w:id="84"/>
      <w:bookmarkEnd w:id="85"/>
      <w:bookmarkEnd w:id="86"/>
      <w:bookmarkEnd w:id="87"/>
      <w:bookmarkEnd w:id="88"/>
      <w:bookmarkEnd w:id="89"/>
      <w:bookmarkEnd w:id="90"/>
      <w:bookmarkEnd w:id="91"/>
      <w:bookmarkEnd w:id="92"/>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3" w:name="_Toc510696584"/>
      <w:bookmarkStart w:id="94" w:name="_Toc35971376"/>
      <w:r w:rsidRPr="004D3578">
        <w:br w:type="page"/>
      </w:r>
      <w:bookmarkStart w:id="95" w:name="_Toc144024103"/>
      <w:bookmarkStart w:id="96" w:name="_Toc148176797"/>
      <w:bookmarkStart w:id="97" w:name="_Toc151379154"/>
      <w:bookmarkStart w:id="98" w:name="_Toc151445336"/>
      <w:bookmarkStart w:id="99" w:name="_Toc160470396"/>
      <w:bookmarkStart w:id="100" w:name="_Toc164873540"/>
      <w:bookmarkStart w:id="101" w:name="_Toc180306160"/>
      <w:bookmarkStart w:id="102" w:name="_Toc195373893"/>
      <w:bookmarkStart w:id="103" w:name="_Toc211878734"/>
      <w:r w:rsidR="008A6D4A" w:rsidRPr="004D3578">
        <w:lastRenderedPageBreak/>
        <w:t>4</w:t>
      </w:r>
      <w:r w:rsidR="008A6D4A" w:rsidRPr="004D3578">
        <w:tab/>
      </w:r>
      <w:r w:rsidR="008A6D4A">
        <w:t>Overview</w:t>
      </w:r>
      <w:bookmarkEnd w:id="93"/>
      <w:bookmarkEnd w:id="94"/>
      <w:bookmarkEnd w:id="95"/>
      <w:bookmarkEnd w:id="96"/>
      <w:bookmarkEnd w:id="97"/>
      <w:bookmarkEnd w:id="98"/>
      <w:bookmarkEnd w:id="99"/>
      <w:bookmarkEnd w:id="100"/>
      <w:bookmarkEnd w:id="101"/>
      <w:bookmarkEnd w:id="102"/>
      <w:bookmarkEnd w:id="103"/>
    </w:p>
    <w:p w14:paraId="3EA0DEA8" w14:textId="77777777" w:rsidR="00A80F69" w:rsidRPr="00690A26" w:rsidRDefault="00A80F69" w:rsidP="00A80F69">
      <w:pPr>
        <w:rPr>
          <w:lang w:val="en-US"/>
        </w:rPr>
      </w:pPr>
      <w:bookmarkStart w:id="104"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04"/>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5" w:name="_MON_1740821112"/>
    <w:bookmarkEnd w:id="105"/>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7pt" o:ole="">
            <v:imagedata r:id="rId13" o:title=""/>
          </v:shape>
          <o:OLEObject Type="Embed" ProgID="Word.Document.12" ShapeID="_x0000_i1027" DrawAspect="Content" ObjectID="_1822492482" r:id="rId14">
            <o:FieldCodes>\s</o:FieldCodes>
          </o:OLEObject>
        </w:object>
      </w:r>
    </w:p>
    <w:p w14:paraId="0362F154" w14:textId="77777777" w:rsidR="00A80F69" w:rsidRPr="00690A26" w:rsidRDefault="00A80F69" w:rsidP="00A80F69">
      <w:pPr>
        <w:pStyle w:val="TF"/>
        <w:rPr>
          <w:lang w:val="en-US"/>
        </w:rPr>
      </w:pPr>
      <w:bookmarkStart w:id="106"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07" w:name="_Toc510696585"/>
      <w:bookmarkStart w:id="108" w:name="_Toc35971377"/>
      <w:bookmarkEnd w:id="106"/>
      <w:r w:rsidRPr="004D3578">
        <w:br w:type="page"/>
      </w:r>
      <w:bookmarkStart w:id="109" w:name="_Toc144024104"/>
      <w:bookmarkStart w:id="110" w:name="_Toc148176798"/>
      <w:bookmarkStart w:id="111" w:name="_Toc151379155"/>
      <w:bookmarkStart w:id="112" w:name="_Toc151445337"/>
      <w:bookmarkStart w:id="113" w:name="_Toc160470397"/>
      <w:bookmarkStart w:id="114" w:name="_Toc164873541"/>
      <w:bookmarkStart w:id="115" w:name="_Toc180306161"/>
      <w:bookmarkStart w:id="116" w:name="_Toc195373894"/>
      <w:bookmarkStart w:id="117" w:name="_Toc211878735"/>
      <w:r w:rsidR="008A6D4A">
        <w:lastRenderedPageBreak/>
        <w:t>5</w:t>
      </w:r>
      <w:r w:rsidR="008A6D4A" w:rsidRPr="004D3578">
        <w:tab/>
      </w:r>
      <w:r w:rsidR="008A6D4A">
        <w:t xml:space="preserve">Services offered by the </w:t>
      </w:r>
      <w:bookmarkEnd w:id="107"/>
      <w:bookmarkEnd w:id="108"/>
      <w:r w:rsidR="00814305">
        <w:t>SEALDD Server</w:t>
      </w:r>
      <w:bookmarkEnd w:id="109"/>
      <w:bookmarkEnd w:id="110"/>
      <w:bookmarkEnd w:id="111"/>
      <w:bookmarkEnd w:id="112"/>
      <w:bookmarkEnd w:id="113"/>
      <w:bookmarkEnd w:id="114"/>
      <w:bookmarkEnd w:id="115"/>
      <w:bookmarkEnd w:id="116"/>
      <w:bookmarkEnd w:id="117"/>
    </w:p>
    <w:p w14:paraId="5A6A4D44" w14:textId="77777777" w:rsidR="008A6D4A" w:rsidRDefault="008A6D4A" w:rsidP="007A4424">
      <w:pPr>
        <w:pStyle w:val="Heading2"/>
      </w:pPr>
      <w:bookmarkStart w:id="118" w:name="_Toc510696586"/>
      <w:bookmarkStart w:id="119" w:name="_Toc35971378"/>
      <w:bookmarkStart w:id="120" w:name="_Toc144024105"/>
      <w:bookmarkStart w:id="121" w:name="_Toc148176799"/>
      <w:bookmarkStart w:id="122" w:name="_Toc151379156"/>
      <w:bookmarkStart w:id="123" w:name="_Toc151445338"/>
      <w:bookmarkStart w:id="124" w:name="_Toc160470398"/>
      <w:bookmarkStart w:id="125" w:name="_Toc164873542"/>
      <w:bookmarkStart w:id="126" w:name="_Toc180306162"/>
      <w:bookmarkStart w:id="127" w:name="_Toc195373895"/>
      <w:bookmarkStart w:id="128" w:name="_Toc211878736"/>
      <w:r>
        <w:t>5.1</w:t>
      </w:r>
      <w:r>
        <w:tab/>
        <w:t>Introduction</w:t>
      </w:r>
      <w:bookmarkEnd w:id="118"/>
      <w:bookmarkEnd w:id="119"/>
      <w:bookmarkEnd w:id="120"/>
      <w:bookmarkEnd w:id="121"/>
      <w:bookmarkEnd w:id="122"/>
      <w:bookmarkEnd w:id="123"/>
      <w:bookmarkEnd w:id="124"/>
      <w:bookmarkEnd w:id="125"/>
      <w:bookmarkEnd w:id="126"/>
      <w:bookmarkEnd w:id="127"/>
      <w:bookmarkEnd w:id="12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29" w:name="_Toc510696587"/>
      <w:bookmarkStart w:id="130" w:name="_Toc35971379"/>
      <w:r w:rsidRPr="004D3578">
        <w:br w:type="page"/>
      </w:r>
      <w:bookmarkStart w:id="131" w:name="_Toc144024106"/>
      <w:bookmarkStart w:id="132" w:name="_Toc148176800"/>
      <w:bookmarkStart w:id="133" w:name="_Toc151379157"/>
      <w:bookmarkStart w:id="134" w:name="_Toc151445339"/>
      <w:bookmarkStart w:id="135" w:name="_Toc160470399"/>
      <w:bookmarkStart w:id="136" w:name="_Toc164873543"/>
      <w:bookmarkStart w:id="137" w:name="_Toc180306163"/>
      <w:bookmarkStart w:id="138" w:name="_Toc195373896"/>
      <w:bookmarkStart w:id="139" w:name="_Toc211878737"/>
      <w:r w:rsidR="008A6D4A">
        <w:lastRenderedPageBreak/>
        <w:t>5.2</w:t>
      </w:r>
      <w:r w:rsidR="008A6D4A">
        <w:tab/>
      </w:r>
      <w:r w:rsidR="004323EA" w:rsidRPr="003430D5">
        <w:rPr>
          <w:lang w:val="en-US"/>
        </w:rPr>
        <w:t>SDD_Transmission</w:t>
      </w:r>
      <w:r w:rsidR="008A6D4A" w:rsidRPr="00AF47A0">
        <w:t xml:space="preserve"> </w:t>
      </w:r>
      <w:r w:rsidR="008A6D4A">
        <w:t>Service</w:t>
      </w:r>
      <w:bookmarkEnd w:id="129"/>
      <w:bookmarkEnd w:id="130"/>
      <w:bookmarkEnd w:id="131"/>
      <w:bookmarkEnd w:id="132"/>
      <w:bookmarkEnd w:id="133"/>
      <w:bookmarkEnd w:id="134"/>
      <w:bookmarkEnd w:id="135"/>
      <w:bookmarkEnd w:id="136"/>
      <w:bookmarkEnd w:id="137"/>
      <w:bookmarkEnd w:id="138"/>
      <w:bookmarkEnd w:id="139"/>
    </w:p>
    <w:p w14:paraId="689EB835" w14:textId="77777777" w:rsidR="008A6D4A" w:rsidRDefault="008A6D4A" w:rsidP="007A4424">
      <w:pPr>
        <w:pStyle w:val="Heading3"/>
      </w:pPr>
      <w:bookmarkStart w:id="140" w:name="_Toc510696588"/>
      <w:bookmarkStart w:id="141" w:name="_Toc35971380"/>
      <w:bookmarkStart w:id="142" w:name="_Toc144024107"/>
      <w:bookmarkStart w:id="143" w:name="_Toc148176801"/>
      <w:bookmarkStart w:id="144" w:name="_Toc151379158"/>
      <w:bookmarkStart w:id="145" w:name="_Toc151445340"/>
      <w:bookmarkStart w:id="146" w:name="_Toc160470400"/>
      <w:bookmarkStart w:id="147" w:name="_Toc164873544"/>
      <w:bookmarkStart w:id="148" w:name="_Toc180306164"/>
      <w:bookmarkStart w:id="149" w:name="_Toc195373897"/>
      <w:bookmarkStart w:id="150" w:name="_Toc211878738"/>
      <w:r>
        <w:t>5.2.1</w:t>
      </w:r>
      <w:r>
        <w:tab/>
        <w:t>Service Description</w:t>
      </w:r>
      <w:bookmarkEnd w:id="140"/>
      <w:bookmarkEnd w:id="141"/>
      <w:bookmarkEnd w:id="142"/>
      <w:bookmarkEnd w:id="143"/>
      <w:bookmarkEnd w:id="144"/>
      <w:bookmarkEnd w:id="145"/>
      <w:bookmarkEnd w:id="146"/>
      <w:bookmarkEnd w:id="147"/>
      <w:bookmarkEnd w:id="148"/>
      <w:bookmarkEnd w:id="149"/>
      <w:bookmarkEnd w:id="150"/>
    </w:p>
    <w:p w14:paraId="571DE644" w14:textId="6EE13D09" w:rsidR="003C336D" w:rsidRDefault="003C336D" w:rsidP="003C336D">
      <w:bookmarkStart w:id="151" w:name="_Toc510696589"/>
      <w:bookmarkStart w:id="152"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53"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54" w:name="_Toc148176802"/>
      <w:bookmarkStart w:id="155" w:name="_Toc151379159"/>
      <w:bookmarkStart w:id="156" w:name="_Toc151445341"/>
      <w:bookmarkStart w:id="157" w:name="_Toc160470401"/>
      <w:bookmarkStart w:id="158" w:name="_Toc164873545"/>
      <w:bookmarkStart w:id="159" w:name="_Toc180306165"/>
      <w:bookmarkStart w:id="160" w:name="_Toc195373898"/>
      <w:bookmarkStart w:id="161" w:name="_Toc211878739"/>
      <w:r>
        <w:t>5.2.2</w:t>
      </w:r>
      <w:r>
        <w:tab/>
        <w:t>Service Operations</w:t>
      </w:r>
      <w:bookmarkEnd w:id="151"/>
      <w:bookmarkEnd w:id="152"/>
      <w:bookmarkEnd w:id="153"/>
      <w:bookmarkEnd w:id="154"/>
      <w:bookmarkEnd w:id="155"/>
      <w:bookmarkEnd w:id="156"/>
      <w:bookmarkEnd w:id="157"/>
      <w:bookmarkEnd w:id="158"/>
      <w:bookmarkEnd w:id="159"/>
      <w:bookmarkEnd w:id="160"/>
      <w:bookmarkEnd w:id="161"/>
    </w:p>
    <w:p w14:paraId="7C9FCE91" w14:textId="77777777" w:rsidR="00C07B9A" w:rsidRDefault="00C07B9A" w:rsidP="00C07B9A">
      <w:pPr>
        <w:pStyle w:val="Heading4"/>
      </w:pPr>
      <w:bookmarkStart w:id="162" w:name="_Toc148176803"/>
      <w:bookmarkStart w:id="163" w:name="_Toc151379160"/>
      <w:bookmarkStart w:id="164" w:name="_Toc151445342"/>
      <w:bookmarkStart w:id="165" w:name="_Toc160470402"/>
      <w:bookmarkStart w:id="166" w:name="_Toc164873546"/>
      <w:bookmarkStart w:id="167" w:name="_Toc180306166"/>
      <w:bookmarkStart w:id="168" w:name="_Toc195373899"/>
      <w:bookmarkStart w:id="169" w:name="_Toc211878740"/>
      <w:r>
        <w:t>5.2.2.1</w:t>
      </w:r>
      <w:r>
        <w:tab/>
        <w:t>Introduction</w:t>
      </w:r>
      <w:bookmarkEnd w:id="162"/>
      <w:bookmarkEnd w:id="163"/>
      <w:bookmarkEnd w:id="164"/>
      <w:bookmarkEnd w:id="165"/>
      <w:bookmarkEnd w:id="166"/>
      <w:bookmarkEnd w:id="167"/>
      <w:bookmarkEnd w:id="168"/>
      <w:bookmarkEnd w:id="169"/>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70" w:name="_Toc510696591"/>
      <w:bookmarkStart w:id="171" w:name="_Toc35971383"/>
      <w:bookmarkStart w:id="172" w:name="_Toc144024110"/>
      <w:bookmarkStart w:id="173" w:name="_Toc148176804"/>
      <w:bookmarkStart w:id="174" w:name="_Toc151379161"/>
      <w:bookmarkStart w:id="175" w:name="_Toc151445343"/>
      <w:bookmarkStart w:id="176" w:name="_Toc160470403"/>
      <w:bookmarkStart w:id="177" w:name="_Toc164873547"/>
      <w:bookmarkStart w:id="178" w:name="_Toc180306167"/>
      <w:bookmarkStart w:id="179" w:name="_Toc195373900"/>
      <w:bookmarkStart w:id="180" w:name="_Toc211878741"/>
      <w:r>
        <w:t>5.2.2.2</w:t>
      </w:r>
      <w:r>
        <w:tab/>
      </w:r>
      <w:r w:rsidR="00CE7754" w:rsidRPr="003430D5">
        <w:rPr>
          <w:lang w:val="en-US"/>
        </w:rPr>
        <w:t>SDD_Transmission</w:t>
      </w:r>
      <w:r w:rsidR="00CE7754">
        <w:rPr>
          <w:lang w:val="en-US"/>
        </w:rPr>
        <w:t>_Request</w:t>
      </w:r>
      <w:bookmarkEnd w:id="170"/>
      <w:bookmarkEnd w:id="171"/>
      <w:bookmarkEnd w:id="172"/>
      <w:bookmarkEnd w:id="173"/>
      <w:bookmarkEnd w:id="174"/>
      <w:bookmarkEnd w:id="175"/>
      <w:bookmarkEnd w:id="176"/>
      <w:bookmarkEnd w:id="177"/>
      <w:bookmarkEnd w:id="178"/>
      <w:bookmarkEnd w:id="179"/>
      <w:bookmarkEnd w:id="180"/>
    </w:p>
    <w:p w14:paraId="687573F6" w14:textId="77777777" w:rsidR="008A6D4A" w:rsidRDefault="008A6D4A" w:rsidP="007A4424">
      <w:pPr>
        <w:pStyle w:val="Heading5"/>
      </w:pPr>
      <w:bookmarkStart w:id="181" w:name="_Toc510696592"/>
      <w:bookmarkStart w:id="182" w:name="_Toc35971384"/>
      <w:bookmarkStart w:id="183" w:name="_Toc144024111"/>
      <w:bookmarkStart w:id="184" w:name="_Toc148176805"/>
      <w:bookmarkStart w:id="185" w:name="_Toc151379162"/>
      <w:bookmarkStart w:id="186" w:name="_Toc151445344"/>
      <w:bookmarkStart w:id="187" w:name="_Toc160470404"/>
      <w:bookmarkStart w:id="188" w:name="_Toc164873548"/>
      <w:bookmarkStart w:id="189" w:name="_Toc180306168"/>
      <w:bookmarkStart w:id="190" w:name="_Toc195373901"/>
      <w:bookmarkStart w:id="191" w:name="_Toc211878742"/>
      <w:r>
        <w:t>5.2.2.2.1</w:t>
      </w:r>
      <w:r>
        <w:tab/>
        <w:t>General</w:t>
      </w:r>
      <w:bookmarkEnd w:id="181"/>
      <w:bookmarkEnd w:id="182"/>
      <w:bookmarkEnd w:id="183"/>
      <w:bookmarkEnd w:id="184"/>
      <w:bookmarkEnd w:id="185"/>
      <w:bookmarkEnd w:id="186"/>
      <w:bookmarkEnd w:id="187"/>
      <w:bookmarkEnd w:id="188"/>
      <w:bookmarkEnd w:id="189"/>
      <w:bookmarkEnd w:id="190"/>
      <w:bookmarkEnd w:id="191"/>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92" w:name="_Toc510696593"/>
      <w:bookmarkStart w:id="193" w:name="_Toc35971385"/>
      <w:bookmarkStart w:id="194" w:name="_Toc144024112"/>
      <w:bookmarkStart w:id="195" w:name="_Toc148176806"/>
      <w:bookmarkStart w:id="196" w:name="_Toc151379163"/>
      <w:bookmarkStart w:id="197" w:name="_Toc151445345"/>
      <w:bookmarkStart w:id="198" w:name="_Toc160470405"/>
      <w:bookmarkStart w:id="199" w:name="_Toc164873549"/>
      <w:bookmarkStart w:id="200" w:name="_Toc180306169"/>
      <w:bookmarkStart w:id="201" w:name="_Toc195373902"/>
      <w:bookmarkStart w:id="202" w:name="_Toc211878743"/>
      <w:r>
        <w:t>5.2.2.2.2</w:t>
      </w:r>
      <w:r>
        <w:tab/>
      </w:r>
      <w:r w:rsidR="00186C81">
        <w:t>SEALDD Transmission Request</w:t>
      </w:r>
      <w:bookmarkEnd w:id="192"/>
      <w:bookmarkEnd w:id="193"/>
      <w:bookmarkEnd w:id="194"/>
      <w:bookmarkEnd w:id="195"/>
      <w:bookmarkEnd w:id="196"/>
      <w:bookmarkEnd w:id="197"/>
      <w:bookmarkEnd w:id="198"/>
      <w:bookmarkEnd w:id="199"/>
      <w:bookmarkEnd w:id="200"/>
      <w:bookmarkEnd w:id="201"/>
      <w:bookmarkEnd w:id="202"/>
    </w:p>
    <w:p w14:paraId="6F2155D3" w14:textId="41581FE6" w:rsidR="00C7571F" w:rsidRPr="00705544" w:rsidRDefault="00C7571F" w:rsidP="00C7571F">
      <w:bookmarkStart w:id="203" w:name="_Toc510696594"/>
      <w:bookmarkStart w:id="204"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05" w:name="_MON_1752674973"/>
    <w:bookmarkEnd w:id="205"/>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22492483"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06" w:name="_Toc510696595"/>
      <w:bookmarkStart w:id="207" w:name="_Toc35971387"/>
      <w:bookmarkStart w:id="208" w:name="_Toc144024113"/>
      <w:bookmarkStart w:id="209" w:name="_Toc148176807"/>
      <w:bookmarkStart w:id="210" w:name="_Toc151379164"/>
      <w:bookmarkStart w:id="211" w:name="_Toc151445346"/>
      <w:bookmarkStart w:id="212" w:name="_Toc160470406"/>
      <w:bookmarkStart w:id="213" w:name="_Toc164873550"/>
      <w:bookmarkStart w:id="214" w:name="_Toc180306170"/>
      <w:bookmarkStart w:id="215" w:name="_Toc195373903"/>
      <w:bookmarkStart w:id="216" w:name="_Toc211878744"/>
      <w:bookmarkEnd w:id="203"/>
      <w:bookmarkEnd w:id="204"/>
      <w:r>
        <w:t>5.2.2.3</w:t>
      </w:r>
      <w:r>
        <w:tab/>
      </w:r>
      <w:r w:rsidR="002A02E2" w:rsidRPr="002C4BE8">
        <w:rPr>
          <w:lang w:val="en-US"/>
        </w:rPr>
        <w:t>SDD_Transmission</w:t>
      </w:r>
      <w:r w:rsidR="002A02E2">
        <w:t>_ConnStatusSubscribe</w:t>
      </w:r>
      <w:bookmarkEnd w:id="206"/>
      <w:bookmarkEnd w:id="207"/>
      <w:bookmarkEnd w:id="208"/>
      <w:bookmarkEnd w:id="209"/>
      <w:bookmarkEnd w:id="210"/>
      <w:bookmarkEnd w:id="211"/>
      <w:bookmarkEnd w:id="212"/>
      <w:bookmarkEnd w:id="213"/>
      <w:bookmarkEnd w:id="214"/>
      <w:bookmarkEnd w:id="215"/>
      <w:bookmarkEnd w:id="216"/>
    </w:p>
    <w:p w14:paraId="1AD48662" w14:textId="4295B301" w:rsidR="00F850F5" w:rsidRDefault="00F850F5" w:rsidP="00F850F5">
      <w:pPr>
        <w:pStyle w:val="Heading5"/>
      </w:pPr>
      <w:bookmarkStart w:id="217" w:name="_Toc144024114"/>
      <w:bookmarkStart w:id="218" w:name="_Toc148176808"/>
      <w:bookmarkStart w:id="219" w:name="_Toc151379165"/>
      <w:bookmarkStart w:id="220" w:name="_Toc151445347"/>
      <w:bookmarkStart w:id="221" w:name="_Toc160470407"/>
      <w:bookmarkStart w:id="222" w:name="_Toc164873551"/>
      <w:bookmarkStart w:id="223" w:name="_Toc180306171"/>
      <w:bookmarkStart w:id="224" w:name="_Toc195373904"/>
      <w:bookmarkStart w:id="225" w:name="_Toc510696596"/>
      <w:bookmarkStart w:id="226" w:name="_Toc35971388"/>
      <w:bookmarkStart w:id="227" w:name="_Toc211878745"/>
      <w:r>
        <w:t>5.2.2.3.1</w:t>
      </w:r>
      <w:r>
        <w:tab/>
        <w:t>General</w:t>
      </w:r>
      <w:bookmarkEnd w:id="217"/>
      <w:bookmarkEnd w:id="218"/>
      <w:bookmarkEnd w:id="219"/>
      <w:bookmarkEnd w:id="220"/>
      <w:bookmarkEnd w:id="221"/>
      <w:bookmarkEnd w:id="222"/>
      <w:bookmarkEnd w:id="223"/>
      <w:bookmarkEnd w:id="224"/>
      <w:bookmarkEnd w:id="227"/>
    </w:p>
    <w:p w14:paraId="040E676D" w14:textId="4AC230F0" w:rsidR="00C07B9A" w:rsidRDefault="00C07B9A" w:rsidP="00C07B9A">
      <w:bookmarkStart w:id="22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29" w:name="_Toc148176809"/>
      <w:bookmarkStart w:id="230" w:name="_Toc151379166"/>
      <w:bookmarkStart w:id="231" w:name="_Toc151445348"/>
      <w:bookmarkStart w:id="232" w:name="_Toc160470408"/>
      <w:bookmarkStart w:id="233" w:name="_Toc164873552"/>
      <w:bookmarkStart w:id="234" w:name="_Toc180306172"/>
      <w:bookmarkStart w:id="235" w:name="_Toc195373905"/>
      <w:bookmarkStart w:id="236" w:name="_Toc211878746"/>
      <w:r>
        <w:t>5.2.2.3.2</w:t>
      </w:r>
      <w:r>
        <w:tab/>
      </w:r>
      <w:r w:rsidR="00C07B9A">
        <w:rPr>
          <w:lang w:val="en-US"/>
        </w:rPr>
        <w:t xml:space="preserve">SEALDD </w:t>
      </w:r>
      <w:r w:rsidR="00C07B9A">
        <w:t>Connection Status Subscription</w:t>
      </w:r>
      <w:r w:rsidR="00C07B9A" w:rsidRPr="008E137B">
        <w:t xml:space="preserve"> </w:t>
      </w:r>
      <w:r w:rsidR="00C07B9A">
        <w:t>Creation</w:t>
      </w:r>
      <w:bookmarkEnd w:id="228"/>
      <w:bookmarkEnd w:id="229"/>
      <w:bookmarkEnd w:id="230"/>
      <w:bookmarkEnd w:id="231"/>
      <w:bookmarkEnd w:id="232"/>
      <w:bookmarkEnd w:id="233"/>
      <w:bookmarkEnd w:id="234"/>
      <w:bookmarkEnd w:id="235"/>
      <w:bookmarkEnd w:id="23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37" w:name="_MON_1756886537"/>
    <w:bookmarkEnd w:id="23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22492484"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38" w:name="_Toc148176810"/>
      <w:bookmarkStart w:id="239" w:name="_Toc151379167"/>
      <w:bookmarkStart w:id="240" w:name="_Toc151445349"/>
      <w:bookmarkStart w:id="241" w:name="_Toc160470409"/>
      <w:bookmarkStart w:id="242" w:name="_Toc164873553"/>
      <w:bookmarkStart w:id="243" w:name="_Toc180306173"/>
      <w:bookmarkStart w:id="244" w:name="_Toc195373906"/>
      <w:bookmarkStart w:id="245" w:name="_Toc144024116"/>
      <w:bookmarkStart w:id="246" w:name="_Toc211878747"/>
      <w:r w:rsidRPr="00C07B9A">
        <w:t>5.2.2.3.3</w:t>
      </w:r>
      <w:r w:rsidRPr="00C07B9A">
        <w:tab/>
      </w:r>
      <w:r w:rsidRPr="00C07B9A">
        <w:rPr>
          <w:lang w:val="en-US"/>
        </w:rPr>
        <w:t xml:space="preserve">SEALDD </w:t>
      </w:r>
      <w:r w:rsidRPr="00C07B9A">
        <w:t>Connection Status Subscription Update</w:t>
      </w:r>
      <w:bookmarkEnd w:id="238"/>
      <w:bookmarkEnd w:id="239"/>
      <w:bookmarkEnd w:id="240"/>
      <w:bookmarkEnd w:id="241"/>
      <w:bookmarkEnd w:id="242"/>
      <w:bookmarkEnd w:id="243"/>
      <w:bookmarkEnd w:id="244"/>
      <w:bookmarkEnd w:id="246"/>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4.3pt" o:ole="">
            <v:imagedata r:id="rId19" o:title=""/>
          </v:shape>
          <o:OLEObject Type="Embed" ProgID="Word.Document.8" ShapeID="_x0000_i1030" DrawAspect="Content" ObjectID="_1822492485"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47" w:name="_Hlk157180974"/>
      <w:r>
        <w:t xml:space="preserve">ConnStatusSubsc </w:t>
      </w:r>
      <w:bookmarkEnd w:id="247"/>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48" w:name="_Toc148176811"/>
      <w:bookmarkStart w:id="249" w:name="_Toc151379168"/>
      <w:bookmarkStart w:id="250" w:name="_Toc151445350"/>
      <w:bookmarkStart w:id="251" w:name="_Toc160470410"/>
      <w:bookmarkStart w:id="252" w:name="_Toc164873554"/>
      <w:bookmarkStart w:id="253" w:name="_Toc180306174"/>
      <w:bookmarkStart w:id="254" w:name="_Toc195373907"/>
      <w:bookmarkStart w:id="255" w:name="_Toc211878748"/>
      <w:r w:rsidRPr="00C07B9A">
        <w:t>5.2.2.3.4</w:t>
      </w:r>
      <w:r>
        <w:tab/>
      </w:r>
      <w:r>
        <w:rPr>
          <w:lang w:val="en-US"/>
        </w:rPr>
        <w:t xml:space="preserve">SEALDD </w:t>
      </w:r>
      <w:r>
        <w:t>Connection Status Subscription</w:t>
      </w:r>
      <w:r w:rsidRPr="008E137B">
        <w:t xml:space="preserve"> </w:t>
      </w:r>
      <w:r>
        <w:t>Deletion</w:t>
      </w:r>
      <w:bookmarkEnd w:id="248"/>
      <w:bookmarkEnd w:id="249"/>
      <w:bookmarkEnd w:id="250"/>
      <w:bookmarkEnd w:id="251"/>
      <w:bookmarkEnd w:id="252"/>
      <w:bookmarkEnd w:id="253"/>
      <w:bookmarkEnd w:id="254"/>
      <w:bookmarkEnd w:id="255"/>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56" w:name="_MON_1769239064"/>
    <w:bookmarkEnd w:id="256"/>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22492486"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57" w:name="_Toc148176812"/>
      <w:bookmarkStart w:id="258" w:name="_Toc151379169"/>
      <w:bookmarkStart w:id="259" w:name="_Toc151445351"/>
      <w:bookmarkStart w:id="260" w:name="_Toc160470411"/>
      <w:bookmarkStart w:id="261" w:name="_Toc164873555"/>
      <w:bookmarkStart w:id="262" w:name="_Toc180306175"/>
      <w:bookmarkStart w:id="263" w:name="_Toc195373908"/>
      <w:bookmarkStart w:id="264" w:name="_Toc211878749"/>
      <w:r>
        <w:t>5.2</w:t>
      </w:r>
      <w:r w:rsidRPr="007E3FEE">
        <w:t>.2.4</w:t>
      </w:r>
      <w:r>
        <w:tab/>
      </w:r>
      <w:r w:rsidRPr="002C4BE8">
        <w:rPr>
          <w:lang w:val="en-US"/>
        </w:rPr>
        <w:t>SDD_Transmission</w:t>
      </w:r>
      <w:r>
        <w:t>_ConnStatusNotify</w:t>
      </w:r>
      <w:bookmarkEnd w:id="245"/>
      <w:bookmarkEnd w:id="257"/>
      <w:bookmarkEnd w:id="258"/>
      <w:bookmarkEnd w:id="259"/>
      <w:bookmarkEnd w:id="260"/>
      <w:bookmarkEnd w:id="261"/>
      <w:bookmarkEnd w:id="262"/>
      <w:bookmarkEnd w:id="263"/>
      <w:bookmarkEnd w:id="264"/>
    </w:p>
    <w:p w14:paraId="64659196" w14:textId="77777777" w:rsidR="00E70935" w:rsidRDefault="00E70935" w:rsidP="00E70935">
      <w:pPr>
        <w:pStyle w:val="Heading5"/>
      </w:pPr>
      <w:bookmarkStart w:id="265" w:name="_Toc144024117"/>
      <w:bookmarkStart w:id="266" w:name="_Toc148176813"/>
      <w:bookmarkStart w:id="267" w:name="_Toc151379170"/>
      <w:bookmarkStart w:id="268" w:name="_Toc151445352"/>
      <w:bookmarkStart w:id="269" w:name="_Toc160470412"/>
      <w:bookmarkStart w:id="270" w:name="_Toc164873556"/>
      <w:bookmarkStart w:id="271" w:name="_Toc180306176"/>
      <w:bookmarkStart w:id="272" w:name="_Toc195373909"/>
      <w:bookmarkStart w:id="273" w:name="_Toc211878750"/>
      <w:r>
        <w:t>5.2.2.4.1</w:t>
      </w:r>
      <w:r>
        <w:tab/>
        <w:t>General</w:t>
      </w:r>
      <w:bookmarkEnd w:id="265"/>
      <w:bookmarkEnd w:id="266"/>
      <w:bookmarkEnd w:id="267"/>
      <w:bookmarkEnd w:id="268"/>
      <w:bookmarkEnd w:id="269"/>
      <w:bookmarkEnd w:id="270"/>
      <w:bookmarkEnd w:id="271"/>
      <w:bookmarkEnd w:id="272"/>
      <w:bookmarkEnd w:id="273"/>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4" w:name="_Toc144024118"/>
      <w:bookmarkStart w:id="275" w:name="_Toc148176814"/>
      <w:bookmarkStart w:id="276" w:name="_Toc151379171"/>
      <w:bookmarkStart w:id="277" w:name="_Toc151445353"/>
      <w:bookmarkStart w:id="278" w:name="_Toc160470413"/>
      <w:bookmarkStart w:id="279" w:name="_Toc164873557"/>
      <w:bookmarkStart w:id="280" w:name="_Toc180306177"/>
      <w:bookmarkStart w:id="281" w:name="_Toc195373910"/>
      <w:bookmarkStart w:id="282" w:name="_Toc211878751"/>
      <w:r>
        <w:t>5.2.2.4.2</w:t>
      </w:r>
      <w:r>
        <w:tab/>
      </w:r>
      <w:r w:rsidR="00F67E5C">
        <w:t xml:space="preserve">SEALDD </w:t>
      </w:r>
      <w:r>
        <w:t xml:space="preserve">Connection Status </w:t>
      </w:r>
      <w:bookmarkEnd w:id="274"/>
      <w:r w:rsidR="009F2241">
        <w:t>Notification</w:t>
      </w:r>
      <w:bookmarkEnd w:id="275"/>
      <w:bookmarkEnd w:id="276"/>
      <w:bookmarkEnd w:id="277"/>
      <w:bookmarkEnd w:id="278"/>
      <w:bookmarkEnd w:id="279"/>
      <w:bookmarkEnd w:id="280"/>
      <w:bookmarkEnd w:id="281"/>
      <w:bookmarkEnd w:id="28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83" w:name="_MON_1756887398"/>
    <w:bookmarkEnd w:id="28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22492487"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84" w:name="_Toc144024119"/>
      <w:bookmarkStart w:id="285" w:name="_Toc148176815"/>
      <w:bookmarkStart w:id="286" w:name="_Toc151379172"/>
      <w:bookmarkStart w:id="287" w:name="_Toc151445354"/>
      <w:bookmarkStart w:id="288" w:name="_Toc160470414"/>
      <w:bookmarkStart w:id="289" w:name="_Toc164873558"/>
      <w:bookmarkStart w:id="290" w:name="_Toc180306178"/>
      <w:bookmarkStart w:id="291" w:name="_Toc195373911"/>
      <w:bookmarkStart w:id="292" w:name="_Toc211878752"/>
      <w:r w:rsidR="008A6D4A">
        <w:lastRenderedPageBreak/>
        <w:t>5.3</w:t>
      </w:r>
      <w:r w:rsidR="008A6D4A">
        <w:tab/>
      </w:r>
      <w:r w:rsidR="00715B59" w:rsidRPr="00E858DF">
        <w:rPr>
          <w:lang w:val="en-US"/>
        </w:rPr>
        <w:t>SDD_DataStorage</w:t>
      </w:r>
      <w:r w:rsidR="008A6D4A" w:rsidRPr="00AF47A0">
        <w:t xml:space="preserve"> </w:t>
      </w:r>
      <w:r w:rsidR="008A6D4A">
        <w:t>Service</w:t>
      </w:r>
      <w:bookmarkEnd w:id="225"/>
      <w:bookmarkEnd w:id="226"/>
      <w:bookmarkEnd w:id="284"/>
      <w:bookmarkEnd w:id="285"/>
      <w:bookmarkEnd w:id="286"/>
      <w:bookmarkEnd w:id="287"/>
      <w:bookmarkEnd w:id="288"/>
      <w:bookmarkEnd w:id="289"/>
      <w:bookmarkEnd w:id="290"/>
      <w:bookmarkEnd w:id="291"/>
      <w:bookmarkEnd w:id="292"/>
    </w:p>
    <w:p w14:paraId="1A5FA95E" w14:textId="77777777" w:rsidR="00715B59" w:rsidRPr="00715B59" w:rsidRDefault="00715B59" w:rsidP="00715B59">
      <w:pPr>
        <w:pStyle w:val="Heading3"/>
      </w:pPr>
      <w:bookmarkStart w:id="293" w:name="_Toc148176816"/>
      <w:bookmarkStart w:id="294" w:name="_Toc151379173"/>
      <w:bookmarkStart w:id="295" w:name="_Toc151445355"/>
      <w:bookmarkStart w:id="296" w:name="_Toc160470415"/>
      <w:bookmarkStart w:id="297" w:name="_Toc164873559"/>
      <w:bookmarkStart w:id="298" w:name="_Toc180306179"/>
      <w:bookmarkStart w:id="299" w:name="_Toc195373912"/>
      <w:bookmarkStart w:id="300" w:name="_Toc67903503"/>
      <w:bookmarkStart w:id="301" w:name="_Toc510696597"/>
      <w:bookmarkStart w:id="302" w:name="_Toc35971389"/>
      <w:bookmarkStart w:id="303" w:name="_Toc211878753"/>
      <w:r w:rsidRPr="00715B59">
        <w:t>5.3.1</w:t>
      </w:r>
      <w:r w:rsidRPr="00715B59">
        <w:tab/>
        <w:t>Service Description</w:t>
      </w:r>
      <w:bookmarkEnd w:id="293"/>
      <w:bookmarkEnd w:id="294"/>
      <w:bookmarkEnd w:id="295"/>
      <w:bookmarkEnd w:id="296"/>
      <w:bookmarkEnd w:id="297"/>
      <w:bookmarkEnd w:id="298"/>
      <w:bookmarkEnd w:id="299"/>
      <w:bookmarkEnd w:id="303"/>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04" w:name="_Toc148176817"/>
      <w:bookmarkStart w:id="305" w:name="_Toc151379174"/>
      <w:bookmarkStart w:id="306" w:name="_Toc151445356"/>
      <w:bookmarkStart w:id="307" w:name="_Toc160470416"/>
      <w:bookmarkStart w:id="308" w:name="_Toc164873560"/>
      <w:bookmarkStart w:id="309" w:name="_Toc180306180"/>
      <w:bookmarkStart w:id="310" w:name="_Toc195373913"/>
      <w:bookmarkStart w:id="311" w:name="_Toc211878754"/>
      <w:r w:rsidRPr="00715B59">
        <w:t>5.3.2</w:t>
      </w:r>
      <w:r w:rsidRPr="00715B59">
        <w:tab/>
        <w:t>Service Operations</w:t>
      </w:r>
      <w:bookmarkEnd w:id="304"/>
      <w:bookmarkEnd w:id="305"/>
      <w:bookmarkEnd w:id="306"/>
      <w:bookmarkEnd w:id="307"/>
      <w:bookmarkEnd w:id="308"/>
      <w:bookmarkEnd w:id="309"/>
      <w:bookmarkEnd w:id="310"/>
      <w:bookmarkEnd w:id="311"/>
    </w:p>
    <w:p w14:paraId="6745C23D" w14:textId="77777777" w:rsidR="00715B59" w:rsidRPr="00715B59" w:rsidRDefault="00715B59" w:rsidP="00715B59">
      <w:pPr>
        <w:pStyle w:val="Heading4"/>
      </w:pPr>
      <w:bookmarkStart w:id="312" w:name="_Toc148176818"/>
      <w:bookmarkStart w:id="313" w:name="_Toc151379175"/>
      <w:bookmarkStart w:id="314" w:name="_Toc151445357"/>
      <w:bookmarkStart w:id="315" w:name="_Toc160470417"/>
      <w:bookmarkStart w:id="316" w:name="_Toc164873561"/>
      <w:bookmarkStart w:id="317" w:name="_Toc180306181"/>
      <w:bookmarkStart w:id="318" w:name="_Toc195373914"/>
      <w:bookmarkStart w:id="319" w:name="_Toc211878755"/>
      <w:r w:rsidRPr="00715B59">
        <w:t>5.3.2.1</w:t>
      </w:r>
      <w:r w:rsidRPr="00715B59">
        <w:tab/>
        <w:t>Introduction</w:t>
      </w:r>
      <w:bookmarkEnd w:id="312"/>
      <w:bookmarkEnd w:id="313"/>
      <w:bookmarkEnd w:id="314"/>
      <w:bookmarkEnd w:id="315"/>
      <w:bookmarkEnd w:id="316"/>
      <w:bookmarkEnd w:id="317"/>
      <w:bookmarkEnd w:id="318"/>
      <w:bookmarkEnd w:id="319"/>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20" w:name="_Toc151379176"/>
      <w:bookmarkStart w:id="321" w:name="_Toc151445358"/>
      <w:bookmarkStart w:id="322" w:name="_Toc160470418"/>
      <w:bookmarkStart w:id="323" w:name="_Toc164873562"/>
      <w:bookmarkStart w:id="324" w:name="_Toc180306182"/>
      <w:bookmarkStart w:id="325" w:name="_Toc195373915"/>
      <w:bookmarkStart w:id="326" w:name="_Toc211878756"/>
      <w:r w:rsidRPr="008344F0">
        <w:t>5.</w:t>
      </w:r>
      <w:r>
        <w:t>3</w:t>
      </w:r>
      <w:r w:rsidRPr="008344F0">
        <w:t>.2.2</w:t>
      </w:r>
      <w:r w:rsidRPr="008344F0">
        <w:tab/>
      </w:r>
      <w:r w:rsidRPr="00715B59">
        <w:rPr>
          <w:lang w:val="en-US"/>
        </w:rPr>
        <w:t>SDD_DataStorage</w:t>
      </w:r>
      <w:r w:rsidRPr="00715B59">
        <w:t>_Create</w:t>
      </w:r>
      <w:bookmarkEnd w:id="320"/>
      <w:bookmarkEnd w:id="321"/>
      <w:bookmarkEnd w:id="322"/>
      <w:bookmarkEnd w:id="323"/>
      <w:bookmarkEnd w:id="324"/>
      <w:bookmarkEnd w:id="325"/>
      <w:bookmarkEnd w:id="326"/>
    </w:p>
    <w:p w14:paraId="6E232D7A" w14:textId="77777777" w:rsidR="003B1C12" w:rsidRPr="008344F0" w:rsidRDefault="003B1C12" w:rsidP="003B1C12">
      <w:pPr>
        <w:pStyle w:val="Heading5"/>
      </w:pPr>
      <w:bookmarkStart w:id="327" w:name="_Toc144459567"/>
      <w:bookmarkStart w:id="328" w:name="_Toc151379177"/>
      <w:bookmarkStart w:id="329" w:name="_Toc151445359"/>
      <w:bookmarkStart w:id="330" w:name="_Toc160470419"/>
      <w:bookmarkStart w:id="331" w:name="_Toc164873563"/>
      <w:bookmarkStart w:id="332" w:name="_Toc180306183"/>
      <w:bookmarkStart w:id="333" w:name="_Toc195373916"/>
      <w:bookmarkStart w:id="334" w:name="_Toc211878757"/>
      <w:r w:rsidRPr="008344F0">
        <w:t>5.</w:t>
      </w:r>
      <w:r>
        <w:t>3</w:t>
      </w:r>
      <w:r w:rsidRPr="008344F0">
        <w:t>.2.2.1</w:t>
      </w:r>
      <w:r w:rsidRPr="008344F0">
        <w:tab/>
        <w:t>General</w:t>
      </w:r>
      <w:bookmarkEnd w:id="327"/>
      <w:bookmarkEnd w:id="328"/>
      <w:bookmarkEnd w:id="329"/>
      <w:bookmarkEnd w:id="330"/>
      <w:bookmarkEnd w:id="331"/>
      <w:bookmarkEnd w:id="332"/>
      <w:bookmarkEnd w:id="333"/>
      <w:bookmarkEnd w:id="33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5"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6" w:name="_Toc151379178"/>
      <w:bookmarkStart w:id="337" w:name="_Toc151445360"/>
      <w:bookmarkStart w:id="338" w:name="_Toc160470420"/>
      <w:bookmarkStart w:id="339" w:name="_Toc164873564"/>
      <w:bookmarkStart w:id="340" w:name="_Toc180306184"/>
      <w:bookmarkStart w:id="341" w:name="_Toc195373917"/>
      <w:bookmarkStart w:id="342" w:name="_Toc211878758"/>
      <w:r w:rsidRPr="008344F0">
        <w:t>5.</w:t>
      </w:r>
      <w:r>
        <w:t>3</w:t>
      </w:r>
      <w:r w:rsidRPr="008344F0">
        <w:t>.2.2.2</w:t>
      </w:r>
      <w:r w:rsidRPr="008344F0">
        <w:tab/>
      </w:r>
      <w:r>
        <w:t>Data Storage</w:t>
      </w:r>
      <w:r w:rsidRPr="008344F0">
        <w:t xml:space="preserve"> Creation</w:t>
      </w:r>
      <w:bookmarkEnd w:id="335"/>
      <w:bookmarkEnd w:id="336"/>
      <w:bookmarkEnd w:id="337"/>
      <w:bookmarkEnd w:id="338"/>
      <w:bookmarkEnd w:id="339"/>
      <w:bookmarkEnd w:id="340"/>
      <w:bookmarkEnd w:id="341"/>
      <w:bookmarkEnd w:id="34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22492488"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43" w:name="_Toc151379179"/>
      <w:bookmarkStart w:id="344" w:name="_Toc151445361"/>
      <w:bookmarkStart w:id="345" w:name="_Toc160470421"/>
      <w:bookmarkStart w:id="346" w:name="_Toc164873565"/>
      <w:bookmarkStart w:id="347" w:name="_Toc180306185"/>
      <w:bookmarkStart w:id="348" w:name="_Toc195373918"/>
      <w:bookmarkStart w:id="349" w:name="_Toc144459569"/>
      <w:bookmarkStart w:id="350" w:name="_Toc21187875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43"/>
      <w:bookmarkEnd w:id="344"/>
      <w:bookmarkEnd w:id="345"/>
      <w:bookmarkEnd w:id="346"/>
      <w:bookmarkEnd w:id="347"/>
      <w:bookmarkEnd w:id="348"/>
      <w:bookmarkEnd w:id="350"/>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51" w:name="_MON_1760178766"/>
    <w:bookmarkEnd w:id="351"/>
    <w:p w14:paraId="499C35C7" w14:textId="6B77FEAB" w:rsidR="003B1C12" w:rsidRPr="00535E7D" w:rsidRDefault="008B0AD8" w:rsidP="003B1C12">
      <w:pPr>
        <w:pStyle w:val="TH"/>
      </w:pPr>
      <w:r w:rsidRPr="00642F4C">
        <w:object w:dxaOrig="9620" w:dyaOrig="2749" w14:anchorId="57C09808">
          <v:shape id="_x0000_i1034" type="#_x0000_t75" style="width:480pt;height:137.15pt" o:ole="">
            <v:imagedata r:id="rId27" o:title=""/>
          </v:shape>
          <o:OLEObject Type="Embed" ProgID="Word.Document.8" ShapeID="_x0000_i1034" DrawAspect="Content" ObjectID="_1822492489"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52" w:name="_Toc151379180"/>
      <w:bookmarkStart w:id="353" w:name="_Toc151445362"/>
      <w:bookmarkStart w:id="354" w:name="_Toc160470422"/>
      <w:bookmarkStart w:id="355" w:name="_Toc164873566"/>
      <w:bookmarkStart w:id="356" w:name="_Toc180306186"/>
      <w:bookmarkStart w:id="357" w:name="_Toc195373919"/>
      <w:bookmarkStart w:id="358" w:name="_Toc211878760"/>
      <w:r w:rsidRPr="008344F0">
        <w:t>5.</w:t>
      </w:r>
      <w:r>
        <w:t>3</w:t>
      </w:r>
      <w:r w:rsidRPr="008344F0">
        <w:t>.2.3</w:t>
      </w:r>
      <w:r w:rsidRPr="008344F0">
        <w:tab/>
      </w:r>
      <w:r w:rsidRPr="00715B59">
        <w:rPr>
          <w:lang w:val="en-US"/>
        </w:rPr>
        <w:t>SDD_DataStorage</w:t>
      </w:r>
      <w:r w:rsidRPr="00715B59">
        <w:t>_Manage</w:t>
      </w:r>
      <w:bookmarkEnd w:id="352"/>
      <w:bookmarkEnd w:id="353"/>
      <w:bookmarkEnd w:id="354"/>
      <w:bookmarkEnd w:id="355"/>
      <w:bookmarkEnd w:id="356"/>
      <w:bookmarkEnd w:id="357"/>
      <w:bookmarkEnd w:id="358"/>
    </w:p>
    <w:p w14:paraId="59773ACA" w14:textId="77777777" w:rsidR="003B1C12" w:rsidRPr="008344F0" w:rsidRDefault="003B1C12" w:rsidP="003B1C12">
      <w:pPr>
        <w:pStyle w:val="Heading5"/>
      </w:pPr>
      <w:bookmarkStart w:id="359" w:name="_Toc151379181"/>
      <w:bookmarkStart w:id="360" w:name="_Toc151445363"/>
      <w:bookmarkStart w:id="361" w:name="_Toc160470423"/>
      <w:bookmarkStart w:id="362" w:name="_Toc164873567"/>
      <w:bookmarkStart w:id="363" w:name="_Toc180306187"/>
      <w:bookmarkStart w:id="364" w:name="_Toc195373920"/>
      <w:bookmarkStart w:id="365" w:name="_Toc211878761"/>
      <w:r w:rsidRPr="008344F0">
        <w:t>5.</w:t>
      </w:r>
      <w:r>
        <w:t>3</w:t>
      </w:r>
      <w:r w:rsidRPr="008344F0">
        <w:t>.2.3.1</w:t>
      </w:r>
      <w:r w:rsidRPr="008344F0">
        <w:tab/>
        <w:t>General</w:t>
      </w:r>
      <w:bookmarkEnd w:id="359"/>
      <w:bookmarkEnd w:id="360"/>
      <w:bookmarkEnd w:id="361"/>
      <w:bookmarkEnd w:id="362"/>
      <w:bookmarkEnd w:id="363"/>
      <w:bookmarkEnd w:id="364"/>
      <w:bookmarkEnd w:id="3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6" w:name="_Toc151379182"/>
      <w:bookmarkStart w:id="367" w:name="_Toc151445364"/>
      <w:bookmarkStart w:id="368" w:name="_Toc160470424"/>
      <w:bookmarkStart w:id="369" w:name="_Toc164873568"/>
      <w:bookmarkStart w:id="370" w:name="_Toc180306188"/>
      <w:bookmarkStart w:id="371" w:name="_Toc195373921"/>
      <w:bookmarkStart w:id="372" w:name="_Toc211878762"/>
      <w:r w:rsidRPr="008344F0">
        <w:t>5.</w:t>
      </w:r>
      <w:r>
        <w:t>3</w:t>
      </w:r>
      <w:r w:rsidRPr="008344F0">
        <w:t>.2.3.</w:t>
      </w:r>
      <w:r>
        <w:t>2</w:t>
      </w:r>
      <w:r w:rsidRPr="008344F0">
        <w:tab/>
      </w:r>
      <w:r>
        <w:t>Data Storage</w:t>
      </w:r>
      <w:r w:rsidRPr="008344F0">
        <w:t xml:space="preserve"> Update</w:t>
      </w:r>
      <w:bookmarkEnd w:id="349"/>
      <w:bookmarkEnd w:id="366"/>
      <w:bookmarkEnd w:id="367"/>
      <w:bookmarkEnd w:id="368"/>
      <w:bookmarkEnd w:id="369"/>
      <w:bookmarkEnd w:id="370"/>
      <w:bookmarkEnd w:id="371"/>
      <w:bookmarkEnd w:id="372"/>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22492490"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73" w:name="_Toc151379183"/>
      <w:bookmarkStart w:id="374" w:name="_Toc151445365"/>
      <w:bookmarkStart w:id="375" w:name="_Toc160470425"/>
      <w:bookmarkStart w:id="376" w:name="_Toc164873569"/>
      <w:bookmarkStart w:id="377" w:name="_Toc180306189"/>
      <w:bookmarkStart w:id="378" w:name="_Toc195373922"/>
      <w:bookmarkStart w:id="379" w:name="_Toc144459574"/>
      <w:bookmarkStart w:id="380" w:name="_Toc144459570"/>
      <w:bookmarkStart w:id="381" w:name="_Toc211878763"/>
      <w:r w:rsidRPr="008344F0">
        <w:t>5.</w:t>
      </w:r>
      <w:r>
        <w:t>3</w:t>
      </w:r>
      <w:r w:rsidRPr="008344F0">
        <w:t>.2.3.</w:t>
      </w:r>
      <w:r>
        <w:t>3</w:t>
      </w:r>
      <w:r w:rsidRPr="008344F0">
        <w:tab/>
      </w:r>
      <w:r>
        <w:t>Data Storage</w:t>
      </w:r>
      <w:r w:rsidRPr="008344F0">
        <w:t xml:space="preserve"> </w:t>
      </w:r>
      <w:r>
        <w:t>Deletion</w:t>
      </w:r>
      <w:bookmarkEnd w:id="373"/>
      <w:bookmarkEnd w:id="374"/>
      <w:bookmarkEnd w:id="375"/>
      <w:bookmarkEnd w:id="376"/>
      <w:bookmarkEnd w:id="377"/>
      <w:bookmarkEnd w:id="378"/>
      <w:bookmarkEnd w:id="381"/>
    </w:p>
    <w:bookmarkEnd w:id="379"/>
    <w:bookmarkEnd w:id="380"/>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22492491"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2" w:name="_Toc151379184"/>
      <w:bookmarkStart w:id="383" w:name="_Toc151445366"/>
      <w:bookmarkStart w:id="384" w:name="_Toc160470426"/>
      <w:bookmarkStart w:id="385" w:name="_Toc164873570"/>
      <w:bookmarkStart w:id="386" w:name="_Toc180306190"/>
      <w:bookmarkStart w:id="387" w:name="_Toc195373923"/>
      <w:bookmarkStart w:id="388" w:name="_Toc211878764"/>
      <w:r w:rsidRPr="008344F0">
        <w:t>5.</w:t>
      </w:r>
      <w:r>
        <w:t>3</w:t>
      </w:r>
      <w:r w:rsidRPr="008344F0">
        <w:t>.2.</w:t>
      </w:r>
      <w:r>
        <w:t>4</w:t>
      </w:r>
      <w:r w:rsidRPr="008344F0">
        <w:tab/>
      </w:r>
      <w:r w:rsidRPr="00715B59">
        <w:rPr>
          <w:lang w:val="en-US"/>
        </w:rPr>
        <w:t>SDD_DataStorage</w:t>
      </w:r>
      <w:r w:rsidRPr="00715B59">
        <w:t>_</w:t>
      </w:r>
      <w:r>
        <w:t>Query</w:t>
      </w:r>
      <w:bookmarkEnd w:id="382"/>
      <w:bookmarkEnd w:id="383"/>
      <w:bookmarkEnd w:id="384"/>
      <w:bookmarkEnd w:id="385"/>
      <w:bookmarkEnd w:id="386"/>
      <w:bookmarkEnd w:id="387"/>
      <w:bookmarkEnd w:id="388"/>
    </w:p>
    <w:p w14:paraId="7D36DCF8" w14:textId="77777777" w:rsidR="003B1C12" w:rsidRPr="008344F0" w:rsidRDefault="003B1C12" w:rsidP="003B1C12">
      <w:pPr>
        <w:pStyle w:val="Heading5"/>
      </w:pPr>
      <w:bookmarkStart w:id="389" w:name="_Toc151379185"/>
      <w:bookmarkStart w:id="390" w:name="_Toc151445367"/>
      <w:bookmarkStart w:id="391" w:name="_Toc160470427"/>
      <w:bookmarkStart w:id="392" w:name="_Toc164873571"/>
      <w:bookmarkStart w:id="393" w:name="_Toc180306191"/>
      <w:bookmarkStart w:id="394" w:name="_Toc195373924"/>
      <w:bookmarkStart w:id="395" w:name="_Toc211878765"/>
      <w:r w:rsidRPr="008344F0">
        <w:t>5.</w:t>
      </w:r>
      <w:r>
        <w:t>3</w:t>
      </w:r>
      <w:r w:rsidRPr="008344F0">
        <w:t>.2.</w:t>
      </w:r>
      <w:r>
        <w:t>4</w:t>
      </w:r>
      <w:r w:rsidRPr="008344F0">
        <w:t>.1</w:t>
      </w:r>
      <w:r w:rsidRPr="008344F0">
        <w:tab/>
        <w:t>General</w:t>
      </w:r>
      <w:bookmarkEnd w:id="389"/>
      <w:bookmarkEnd w:id="390"/>
      <w:bookmarkEnd w:id="391"/>
      <w:bookmarkEnd w:id="392"/>
      <w:bookmarkEnd w:id="393"/>
      <w:bookmarkEnd w:id="394"/>
      <w:bookmarkEnd w:id="395"/>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96" w:name="_Toc151379186"/>
      <w:bookmarkStart w:id="397" w:name="_Toc151445368"/>
      <w:bookmarkStart w:id="398" w:name="_Toc160470428"/>
      <w:bookmarkStart w:id="399" w:name="_Toc164873572"/>
      <w:bookmarkStart w:id="400" w:name="_Toc180306192"/>
      <w:bookmarkStart w:id="401" w:name="_Toc195373925"/>
      <w:bookmarkStart w:id="402" w:name="_Toc211878766"/>
      <w:r w:rsidRPr="008344F0">
        <w:t>5.</w:t>
      </w:r>
      <w:r>
        <w:t>3</w:t>
      </w:r>
      <w:r w:rsidRPr="008344F0">
        <w:t>.2.</w:t>
      </w:r>
      <w:r>
        <w:t>4</w:t>
      </w:r>
      <w:r w:rsidRPr="008344F0">
        <w:t>.2</w:t>
      </w:r>
      <w:r w:rsidRPr="008344F0">
        <w:tab/>
      </w:r>
      <w:r>
        <w:t>Data Storage(s)</w:t>
      </w:r>
      <w:r w:rsidRPr="008344F0">
        <w:t xml:space="preserve"> </w:t>
      </w:r>
      <w:r>
        <w:t>Query</w:t>
      </w:r>
      <w:bookmarkEnd w:id="396"/>
      <w:bookmarkEnd w:id="397"/>
      <w:bookmarkEnd w:id="398"/>
      <w:bookmarkEnd w:id="399"/>
      <w:bookmarkEnd w:id="400"/>
      <w:bookmarkEnd w:id="401"/>
      <w:bookmarkEnd w:id="40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03" w:name="_MON_1760014837"/>
    <w:bookmarkEnd w:id="403"/>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22492492"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04" w:name="_Toc151379187"/>
      <w:bookmarkStart w:id="405" w:name="_Toc151445369"/>
      <w:bookmarkStart w:id="406" w:name="_Toc160470429"/>
      <w:bookmarkStart w:id="407" w:name="_Toc164873573"/>
      <w:bookmarkStart w:id="408" w:name="_Toc180306193"/>
      <w:bookmarkStart w:id="409" w:name="_Toc195373926"/>
      <w:bookmarkStart w:id="410" w:name="_Toc211878767"/>
      <w:r>
        <w:t>5.3.2.5</w:t>
      </w:r>
      <w:r>
        <w:tab/>
      </w:r>
      <w:r w:rsidRPr="00715B59">
        <w:rPr>
          <w:lang w:val="en-US"/>
        </w:rPr>
        <w:t>SDD_DataStorage_DelRequest</w:t>
      </w:r>
      <w:bookmarkEnd w:id="404"/>
      <w:bookmarkEnd w:id="405"/>
      <w:bookmarkEnd w:id="406"/>
      <w:bookmarkEnd w:id="407"/>
      <w:bookmarkEnd w:id="408"/>
      <w:bookmarkEnd w:id="409"/>
      <w:bookmarkEnd w:id="410"/>
    </w:p>
    <w:p w14:paraId="020FAD2A" w14:textId="77777777" w:rsidR="003B1C12" w:rsidRDefault="003B1C12" w:rsidP="003B1C12">
      <w:pPr>
        <w:pStyle w:val="Heading5"/>
      </w:pPr>
      <w:bookmarkStart w:id="411" w:name="_Toc151379188"/>
      <w:bookmarkStart w:id="412" w:name="_Toc151445370"/>
      <w:bookmarkStart w:id="413" w:name="_Toc160470430"/>
      <w:bookmarkStart w:id="414" w:name="_Toc164873574"/>
      <w:bookmarkStart w:id="415" w:name="_Toc180306194"/>
      <w:bookmarkStart w:id="416" w:name="_Toc195373927"/>
      <w:bookmarkStart w:id="417" w:name="_Toc211878768"/>
      <w:r>
        <w:t>5.3.2.5.1</w:t>
      </w:r>
      <w:r>
        <w:tab/>
        <w:t>General</w:t>
      </w:r>
      <w:bookmarkEnd w:id="411"/>
      <w:bookmarkEnd w:id="412"/>
      <w:bookmarkEnd w:id="413"/>
      <w:bookmarkEnd w:id="414"/>
      <w:bookmarkEnd w:id="415"/>
      <w:bookmarkEnd w:id="416"/>
      <w:bookmarkEnd w:id="41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18" w:name="_Toc151379189"/>
      <w:bookmarkStart w:id="419" w:name="_Toc151445371"/>
      <w:bookmarkStart w:id="420" w:name="_Toc160470431"/>
      <w:bookmarkStart w:id="421" w:name="_Toc164873575"/>
      <w:bookmarkStart w:id="422" w:name="_Toc180306195"/>
      <w:bookmarkStart w:id="423" w:name="_Toc195373928"/>
      <w:bookmarkStart w:id="424" w:name="_Toc211878769"/>
      <w:r>
        <w:t>5.3.2.5.2</w:t>
      </w:r>
      <w:r>
        <w:tab/>
        <w:t>SEALDD Data Storage Delivery</w:t>
      </w:r>
      <w:r w:rsidRPr="00705544">
        <w:t xml:space="preserve"> </w:t>
      </w:r>
      <w:r>
        <w:t>Request</w:t>
      </w:r>
      <w:bookmarkEnd w:id="418"/>
      <w:bookmarkEnd w:id="419"/>
      <w:bookmarkEnd w:id="420"/>
      <w:bookmarkEnd w:id="421"/>
      <w:bookmarkEnd w:id="422"/>
      <w:bookmarkEnd w:id="423"/>
      <w:bookmarkEnd w:id="42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22492493"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25" w:name="_Toc160470432"/>
      <w:bookmarkStart w:id="426" w:name="_Toc164873576"/>
      <w:bookmarkStart w:id="427" w:name="_Toc180306196"/>
      <w:bookmarkStart w:id="428" w:name="_Toc195373929"/>
      <w:bookmarkStart w:id="429" w:name="_Toc151379190"/>
      <w:bookmarkStart w:id="430" w:name="_Toc151445372"/>
      <w:bookmarkStart w:id="431" w:name="_Toc211878770"/>
      <w:r>
        <w:t>5.3</w:t>
      </w:r>
      <w:r w:rsidRPr="00624255">
        <w:t>.2.6</w:t>
      </w:r>
      <w:r w:rsidRPr="00624255">
        <w:tab/>
      </w:r>
      <w:r w:rsidRPr="00624255">
        <w:rPr>
          <w:lang w:val="en-US"/>
        </w:rPr>
        <w:t>SDD_DataStorage_EstablishDelConn</w:t>
      </w:r>
      <w:bookmarkEnd w:id="425"/>
      <w:bookmarkEnd w:id="426"/>
      <w:bookmarkEnd w:id="427"/>
      <w:bookmarkEnd w:id="428"/>
      <w:bookmarkEnd w:id="431"/>
    </w:p>
    <w:p w14:paraId="311516E2" w14:textId="77777777" w:rsidR="00624255" w:rsidRPr="00624255" w:rsidRDefault="00624255" w:rsidP="00624255">
      <w:pPr>
        <w:pStyle w:val="Heading5"/>
      </w:pPr>
      <w:bookmarkStart w:id="432" w:name="_Toc160470433"/>
      <w:bookmarkStart w:id="433" w:name="_Toc164873577"/>
      <w:bookmarkStart w:id="434" w:name="_Toc180306197"/>
      <w:bookmarkStart w:id="435" w:name="_Toc195373930"/>
      <w:bookmarkStart w:id="436" w:name="_Toc211878771"/>
      <w:r w:rsidRPr="00624255">
        <w:t>5.3.2.6.1</w:t>
      </w:r>
      <w:r w:rsidRPr="00624255">
        <w:tab/>
        <w:t>General</w:t>
      </w:r>
      <w:bookmarkEnd w:id="432"/>
      <w:bookmarkEnd w:id="433"/>
      <w:bookmarkEnd w:id="434"/>
      <w:bookmarkEnd w:id="435"/>
      <w:bookmarkEnd w:id="43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37" w:name="_Toc160470434"/>
      <w:bookmarkStart w:id="438" w:name="_Toc164873578"/>
      <w:bookmarkStart w:id="439" w:name="_Toc180306198"/>
      <w:bookmarkStart w:id="440" w:name="_Toc195373931"/>
      <w:bookmarkStart w:id="441" w:name="_Toc211878772"/>
      <w:r w:rsidRPr="00624255">
        <w:t>5.3.2.6.2</w:t>
      </w:r>
      <w:r w:rsidRPr="00624255">
        <w:tab/>
      </w:r>
      <w:r w:rsidRPr="00624255">
        <w:rPr>
          <w:lang w:val="en-US"/>
        </w:rPr>
        <w:t xml:space="preserve">SEALDD </w:t>
      </w:r>
      <w:r w:rsidRPr="00624255">
        <w:t>Data Storage Delivery Connection Establishment Request</w:t>
      </w:r>
      <w:bookmarkEnd w:id="437"/>
      <w:bookmarkEnd w:id="438"/>
      <w:bookmarkEnd w:id="439"/>
      <w:bookmarkEnd w:id="440"/>
      <w:bookmarkEnd w:id="44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42" w:name="_MON_1768861073"/>
    <w:bookmarkEnd w:id="442"/>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22492494"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43" w:name="_Toc160470435"/>
      <w:bookmarkStart w:id="444" w:name="_Toc164873579"/>
      <w:bookmarkStart w:id="445" w:name="_Toc180306199"/>
      <w:bookmarkStart w:id="446" w:name="_Toc195373932"/>
      <w:bookmarkStart w:id="447" w:name="_Toc21187877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29"/>
      <w:bookmarkEnd w:id="430"/>
      <w:bookmarkEnd w:id="443"/>
      <w:bookmarkEnd w:id="444"/>
      <w:bookmarkEnd w:id="445"/>
      <w:bookmarkEnd w:id="446"/>
      <w:bookmarkEnd w:id="447"/>
    </w:p>
    <w:p w14:paraId="01B358C2" w14:textId="6AA6A6DE" w:rsidR="003B1C12" w:rsidRPr="008344F0" w:rsidRDefault="003B1C12" w:rsidP="003B1C12">
      <w:pPr>
        <w:pStyle w:val="Heading5"/>
      </w:pPr>
      <w:bookmarkStart w:id="448" w:name="_Toc151379191"/>
      <w:bookmarkStart w:id="449" w:name="_Toc151445373"/>
      <w:bookmarkStart w:id="450" w:name="_Toc160470436"/>
      <w:bookmarkStart w:id="451" w:name="_Toc164873580"/>
      <w:bookmarkStart w:id="452" w:name="_Toc180306200"/>
      <w:bookmarkStart w:id="453" w:name="_Toc195373933"/>
      <w:bookmarkStart w:id="454" w:name="_Toc211878774"/>
      <w:r w:rsidRPr="008344F0">
        <w:t>5.</w:t>
      </w:r>
      <w:r>
        <w:t>3</w:t>
      </w:r>
      <w:r w:rsidRPr="008344F0">
        <w:t>.2.</w:t>
      </w:r>
      <w:r w:rsidR="008917CD">
        <w:t>7</w:t>
      </w:r>
      <w:r w:rsidRPr="008344F0">
        <w:t>.1</w:t>
      </w:r>
      <w:r w:rsidRPr="008344F0">
        <w:tab/>
        <w:t>General</w:t>
      </w:r>
      <w:bookmarkEnd w:id="448"/>
      <w:bookmarkEnd w:id="449"/>
      <w:bookmarkEnd w:id="450"/>
      <w:bookmarkEnd w:id="451"/>
      <w:bookmarkEnd w:id="452"/>
      <w:bookmarkEnd w:id="453"/>
      <w:bookmarkEnd w:id="454"/>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55" w:name="_Toc151379192"/>
      <w:bookmarkStart w:id="456" w:name="_Toc151445374"/>
      <w:bookmarkStart w:id="457" w:name="_Toc160470437"/>
      <w:bookmarkStart w:id="458" w:name="_Toc164873581"/>
      <w:bookmarkStart w:id="459" w:name="_Toc180306201"/>
      <w:bookmarkStart w:id="460" w:name="_Toc195373934"/>
      <w:bookmarkStart w:id="461" w:name="_Toc21187877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55"/>
      <w:bookmarkEnd w:id="456"/>
      <w:bookmarkEnd w:id="457"/>
      <w:bookmarkEnd w:id="458"/>
      <w:bookmarkEnd w:id="459"/>
      <w:bookmarkEnd w:id="460"/>
      <w:bookmarkEnd w:id="461"/>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62" w:name="_MON_1760025966"/>
    <w:bookmarkEnd w:id="462"/>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22492495"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63" w:name="_Hlk149413179"/>
      <w:r>
        <w:t xml:space="preserve">DataDelSubsc </w:t>
      </w:r>
      <w:bookmarkEnd w:id="463"/>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64" w:name="_Toc151379193"/>
      <w:bookmarkStart w:id="465" w:name="_Toc151445375"/>
      <w:bookmarkStart w:id="466" w:name="_Toc160470438"/>
      <w:bookmarkStart w:id="467" w:name="_Toc164873582"/>
      <w:bookmarkStart w:id="468" w:name="_Toc180306202"/>
      <w:bookmarkStart w:id="469" w:name="_Toc195373935"/>
      <w:bookmarkStart w:id="470" w:name="_Toc21187877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64"/>
      <w:bookmarkEnd w:id="465"/>
      <w:bookmarkEnd w:id="466"/>
      <w:bookmarkEnd w:id="467"/>
      <w:bookmarkEnd w:id="468"/>
      <w:bookmarkEnd w:id="469"/>
      <w:bookmarkEnd w:id="47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71" w:name="_MON_1760026252"/>
    <w:bookmarkEnd w:id="471"/>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22492496"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72" w:name="_Toc151379194"/>
      <w:bookmarkStart w:id="473" w:name="_Toc151445376"/>
      <w:bookmarkStart w:id="474" w:name="_Toc160470439"/>
      <w:bookmarkStart w:id="475" w:name="_Toc164873583"/>
      <w:bookmarkStart w:id="476" w:name="_Toc180306203"/>
      <w:bookmarkStart w:id="477" w:name="_Toc195373936"/>
      <w:bookmarkStart w:id="478" w:name="_Toc21187877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72"/>
      <w:bookmarkEnd w:id="473"/>
      <w:bookmarkEnd w:id="474"/>
      <w:bookmarkEnd w:id="475"/>
      <w:bookmarkEnd w:id="476"/>
      <w:bookmarkEnd w:id="477"/>
      <w:bookmarkEnd w:id="47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79" w:name="_MON_1760119529"/>
    <w:bookmarkEnd w:id="479"/>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22492497"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80" w:name="_Toc151379195"/>
      <w:bookmarkStart w:id="481" w:name="_Toc151445377"/>
      <w:bookmarkStart w:id="482" w:name="_Toc160470440"/>
      <w:bookmarkStart w:id="483" w:name="_Toc164873584"/>
      <w:bookmarkStart w:id="484" w:name="_Toc180306204"/>
      <w:bookmarkStart w:id="485" w:name="_Toc195373937"/>
      <w:bookmarkStart w:id="486" w:name="_Toc211878778"/>
      <w:r w:rsidRPr="008344F0">
        <w:t>5.</w:t>
      </w:r>
      <w:r>
        <w:t>3</w:t>
      </w:r>
      <w:r w:rsidRPr="008344F0">
        <w:t>.2.</w:t>
      </w:r>
      <w:r w:rsidR="00095E75">
        <w:t>8</w:t>
      </w:r>
      <w:r w:rsidRPr="008344F0">
        <w:tab/>
      </w:r>
      <w:r w:rsidRPr="00715B59">
        <w:rPr>
          <w:lang w:val="en-US"/>
        </w:rPr>
        <w:t>SDD_DataStorage_DelNotify</w:t>
      </w:r>
      <w:bookmarkEnd w:id="480"/>
      <w:bookmarkEnd w:id="481"/>
      <w:bookmarkEnd w:id="482"/>
      <w:bookmarkEnd w:id="483"/>
      <w:bookmarkEnd w:id="484"/>
      <w:bookmarkEnd w:id="485"/>
      <w:bookmarkEnd w:id="486"/>
    </w:p>
    <w:p w14:paraId="63CA1DF4" w14:textId="7430D945" w:rsidR="003B1C12" w:rsidRPr="008344F0" w:rsidRDefault="003B1C12" w:rsidP="003B1C12">
      <w:pPr>
        <w:pStyle w:val="Heading5"/>
      </w:pPr>
      <w:bookmarkStart w:id="487" w:name="_Toc151379196"/>
      <w:bookmarkStart w:id="488" w:name="_Toc151445378"/>
      <w:bookmarkStart w:id="489" w:name="_Toc160470441"/>
      <w:bookmarkStart w:id="490" w:name="_Toc164873585"/>
      <w:bookmarkStart w:id="491" w:name="_Toc180306205"/>
      <w:bookmarkStart w:id="492" w:name="_Toc195373938"/>
      <w:bookmarkStart w:id="493" w:name="_Toc211878779"/>
      <w:r w:rsidRPr="008344F0">
        <w:t>5.</w:t>
      </w:r>
      <w:r>
        <w:t>3</w:t>
      </w:r>
      <w:r w:rsidRPr="008344F0">
        <w:t>.2.</w:t>
      </w:r>
      <w:r w:rsidR="00095E75">
        <w:t>8</w:t>
      </w:r>
      <w:r w:rsidRPr="008344F0">
        <w:t>.1</w:t>
      </w:r>
      <w:r w:rsidRPr="008344F0">
        <w:tab/>
        <w:t>General</w:t>
      </w:r>
      <w:bookmarkEnd w:id="487"/>
      <w:bookmarkEnd w:id="488"/>
      <w:bookmarkEnd w:id="489"/>
      <w:bookmarkEnd w:id="490"/>
      <w:bookmarkEnd w:id="491"/>
      <w:bookmarkEnd w:id="492"/>
      <w:bookmarkEnd w:id="493"/>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94" w:name="_Toc151379197"/>
      <w:bookmarkStart w:id="495" w:name="_Toc151445379"/>
      <w:bookmarkStart w:id="496" w:name="_Toc160470442"/>
      <w:bookmarkStart w:id="497" w:name="_Toc164873586"/>
      <w:bookmarkStart w:id="498" w:name="_Toc180306206"/>
      <w:bookmarkStart w:id="499" w:name="_Toc195373939"/>
      <w:bookmarkStart w:id="500" w:name="_Toc21187878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94"/>
      <w:bookmarkEnd w:id="495"/>
      <w:bookmarkEnd w:id="496"/>
      <w:bookmarkEnd w:id="497"/>
      <w:bookmarkEnd w:id="498"/>
      <w:bookmarkEnd w:id="499"/>
      <w:bookmarkEnd w:id="500"/>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01" w:name="_MON_1762057547"/>
    <w:bookmarkEnd w:id="501"/>
    <w:p w14:paraId="50EA27E1" w14:textId="7F20F086" w:rsidR="003B1C12" w:rsidRPr="00535E7D" w:rsidRDefault="00C440BA" w:rsidP="003B1C12">
      <w:pPr>
        <w:pStyle w:val="TH"/>
      </w:pPr>
      <w:r w:rsidRPr="00535E7D">
        <w:object w:dxaOrig="9620" w:dyaOrig="2749" w14:anchorId="39054E63">
          <v:shape id="_x0000_i1043" type="#_x0000_t75" style="width:480pt;height:137.15pt" o:ole="">
            <v:imagedata r:id="rId45" o:title=""/>
          </v:shape>
          <o:OLEObject Type="Embed" ProgID="Word.Document.8" ShapeID="_x0000_i1043" DrawAspect="Content" ObjectID="_1822492498"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02" w:name="_Toc144024120"/>
      <w:bookmarkStart w:id="503" w:name="_Toc148176819"/>
      <w:bookmarkStart w:id="504" w:name="_Toc151379198"/>
      <w:bookmarkStart w:id="505" w:name="_Toc151445380"/>
      <w:bookmarkStart w:id="506" w:name="_Toc160470443"/>
      <w:bookmarkStart w:id="507" w:name="_Toc164873587"/>
      <w:bookmarkStart w:id="508" w:name="_Toc180306207"/>
      <w:bookmarkStart w:id="509" w:name="_Toc195373940"/>
      <w:bookmarkStart w:id="510" w:name="_Toc211878781"/>
      <w:r w:rsidR="00547D0E">
        <w:lastRenderedPageBreak/>
        <w:t>5.4</w:t>
      </w:r>
      <w:r w:rsidR="00547D0E">
        <w:tab/>
      </w:r>
      <w:bookmarkEnd w:id="300"/>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02"/>
      <w:bookmarkEnd w:id="503"/>
      <w:bookmarkEnd w:id="504"/>
      <w:bookmarkEnd w:id="505"/>
      <w:bookmarkEnd w:id="506"/>
      <w:bookmarkEnd w:id="507"/>
      <w:bookmarkEnd w:id="508"/>
      <w:bookmarkEnd w:id="509"/>
      <w:bookmarkEnd w:id="510"/>
    </w:p>
    <w:p w14:paraId="2582C32D" w14:textId="77777777" w:rsidR="00547D0E" w:rsidRDefault="00547D0E" w:rsidP="00547D0E">
      <w:pPr>
        <w:pStyle w:val="Heading3"/>
      </w:pPr>
      <w:bookmarkStart w:id="511" w:name="_Toc67903504"/>
      <w:bookmarkStart w:id="512" w:name="_Toc144024121"/>
      <w:bookmarkStart w:id="513" w:name="_Toc148176820"/>
      <w:bookmarkStart w:id="514" w:name="_Toc151379199"/>
      <w:bookmarkStart w:id="515" w:name="_Toc151445381"/>
      <w:bookmarkStart w:id="516" w:name="_Toc160470444"/>
      <w:bookmarkStart w:id="517" w:name="_Toc164873588"/>
      <w:bookmarkStart w:id="518" w:name="_Toc180306208"/>
      <w:bookmarkStart w:id="519" w:name="_Toc195373941"/>
      <w:bookmarkStart w:id="520" w:name="_Toc211878782"/>
      <w:r>
        <w:t>5.4.1</w:t>
      </w:r>
      <w:r>
        <w:tab/>
        <w:t>Service Description</w:t>
      </w:r>
      <w:bookmarkEnd w:id="511"/>
      <w:bookmarkEnd w:id="512"/>
      <w:bookmarkEnd w:id="513"/>
      <w:bookmarkEnd w:id="514"/>
      <w:bookmarkEnd w:id="515"/>
      <w:bookmarkEnd w:id="516"/>
      <w:bookmarkEnd w:id="517"/>
      <w:bookmarkEnd w:id="518"/>
      <w:bookmarkEnd w:id="519"/>
      <w:bookmarkEnd w:id="520"/>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21" w:name="_Toc67903505"/>
      <w:bookmarkStart w:id="522" w:name="_Toc144024122"/>
      <w:bookmarkStart w:id="523" w:name="_Toc148176821"/>
      <w:bookmarkStart w:id="524" w:name="_Toc151379200"/>
      <w:bookmarkStart w:id="525" w:name="_Toc151445382"/>
      <w:bookmarkStart w:id="526" w:name="_Toc160470445"/>
      <w:bookmarkStart w:id="527" w:name="_Toc164873589"/>
      <w:bookmarkStart w:id="528"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29" w:name="_Toc195373942"/>
      <w:bookmarkStart w:id="530" w:name="_Toc211878783"/>
      <w:r>
        <w:t>5.4.2</w:t>
      </w:r>
      <w:r>
        <w:tab/>
        <w:t>Service Operations</w:t>
      </w:r>
      <w:bookmarkEnd w:id="521"/>
      <w:bookmarkEnd w:id="522"/>
      <w:bookmarkEnd w:id="523"/>
      <w:bookmarkEnd w:id="524"/>
      <w:bookmarkEnd w:id="525"/>
      <w:bookmarkEnd w:id="526"/>
      <w:bookmarkEnd w:id="527"/>
      <w:bookmarkEnd w:id="528"/>
      <w:bookmarkEnd w:id="529"/>
      <w:bookmarkEnd w:id="530"/>
    </w:p>
    <w:p w14:paraId="51CAA9EF" w14:textId="2E9AA441" w:rsidR="00547D0E" w:rsidRDefault="00547D0E" w:rsidP="00547D0E">
      <w:pPr>
        <w:pStyle w:val="Heading4"/>
      </w:pPr>
      <w:bookmarkStart w:id="531" w:name="_Toc24868402"/>
      <w:bookmarkStart w:id="532" w:name="_Toc34153892"/>
      <w:bookmarkStart w:id="533" w:name="_Toc36040836"/>
      <w:bookmarkStart w:id="534" w:name="_Toc36041149"/>
      <w:bookmarkStart w:id="535" w:name="_Toc43196422"/>
      <w:bookmarkStart w:id="536" w:name="_Toc43481192"/>
      <w:bookmarkStart w:id="537" w:name="_Toc45134469"/>
      <w:bookmarkStart w:id="538" w:name="_Toc51189001"/>
      <w:bookmarkStart w:id="539" w:name="_Toc51763677"/>
      <w:bookmarkStart w:id="540" w:name="_Toc57205909"/>
      <w:bookmarkStart w:id="541" w:name="_Toc59019250"/>
      <w:bookmarkStart w:id="542" w:name="_Toc68169923"/>
      <w:bookmarkStart w:id="543" w:name="_Toc83233964"/>
      <w:bookmarkStart w:id="544" w:name="_Toc90661318"/>
      <w:bookmarkStart w:id="545" w:name="_Toc120544221"/>
      <w:bookmarkStart w:id="546" w:name="_Toc144024123"/>
      <w:bookmarkStart w:id="547" w:name="_Toc148176822"/>
      <w:bookmarkStart w:id="548" w:name="_Toc151379201"/>
      <w:bookmarkStart w:id="549" w:name="_Toc151445383"/>
      <w:bookmarkStart w:id="550" w:name="_Toc160470446"/>
      <w:bookmarkStart w:id="551" w:name="_Toc164873590"/>
      <w:bookmarkStart w:id="552" w:name="_Toc180306210"/>
      <w:bookmarkStart w:id="553" w:name="_Toc195373943"/>
      <w:bookmarkStart w:id="554" w:name="_Toc67903506"/>
      <w:bookmarkStart w:id="555" w:name="_Toc211878784"/>
      <w:r>
        <w:t>5.4.2.1</w:t>
      </w:r>
      <w:r>
        <w:tab/>
        <w:t>Introduction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5"/>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556" w:name="_Toc90661319"/>
      <w:bookmarkStart w:id="557" w:name="_Toc120544222"/>
      <w:bookmarkStart w:id="558" w:name="_Toc144024124"/>
      <w:bookmarkStart w:id="559" w:name="_Toc148176823"/>
      <w:bookmarkStart w:id="560" w:name="_Toc151379202"/>
      <w:bookmarkStart w:id="561" w:name="_Toc151445384"/>
      <w:bookmarkStart w:id="562" w:name="_Toc160470447"/>
      <w:bookmarkStart w:id="563" w:name="_Toc164873591"/>
      <w:bookmarkStart w:id="564" w:name="_Toc180306211"/>
      <w:bookmarkStart w:id="565" w:name="_Toc195373944"/>
      <w:bookmarkStart w:id="566" w:name="_Toc211878785"/>
      <w:bookmarkEnd w:id="554"/>
      <w:r>
        <w:t>5.4.2.2</w:t>
      </w:r>
      <w:r>
        <w:tab/>
      </w:r>
      <w:bookmarkEnd w:id="556"/>
      <w:bookmarkEnd w:id="557"/>
      <w:r>
        <w:t>SDD_</w:t>
      </w:r>
      <w:r>
        <w:rPr>
          <w:lang w:eastAsia="zh-CN"/>
        </w:rPr>
        <w:t>DDContext_Push</w:t>
      </w:r>
      <w:bookmarkEnd w:id="558"/>
      <w:bookmarkEnd w:id="559"/>
      <w:bookmarkEnd w:id="560"/>
      <w:bookmarkEnd w:id="561"/>
      <w:bookmarkEnd w:id="562"/>
      <w:bookmarkEnd w:id="563"/>
      <w:bookmarkEnd w:id="564"/>
      <w:bookmarkEnd w:id="565"/>
      <w:bookmarkEnd w:id="566"/>
    </w:p>
    <w:p w14:paraId="505C62CD" w14:textId="032ED7F7" w:rsidR="004C3915" w:rsidRDefault="004C3915" w:rsidP="004C3915">
      <w:pPr>
        <w:pStyle w:val="Heading5"/>
      </w:pPr>
      <w:bookmarkStart w:id="567" w:name="_Toc96843345"/>
      <w:bookmarkStart w:id="568" w:name="_Toc96844320"/>
      <w:bookmarkStart w:id="569" w:name="_Toc100739893"/>
      <w:bookmarkStart w:id="570" w:name="_Toc129252466"/>
      <w:bookmarkStart w:id="571" w:name="_Toc144024125"/>
      <w:bookmarkStart w:id="572" w:name="_Toc148176824"/>
      <w:bookmarkStart w:id="573" w:name="_Toc151379203"/>
      <w:bookmarkStart w:id="574" w:name="_Toc151445385"/>
      <w:bookmarkStart w:id="575" w:name="_Toc160470448"/>
      <w:bookmarkStart w:id="576" w:name="_Toc164873592"/>
      <w:bookmarkStart w:id="577" w:name="_Toc180306212"/>
      <w:bookmarkStart w:id="578" w:name="_Toc195373945"/>
      <w:bookmarkStart w:id="579" w:name="_Toc24868405"/>
      <w:bookmarkStart w:id="580" w:name="_Toc34153895"/>
      <w:bookmarkStart w:id="581" w:name="_Toc36040839"/>
      <w:bookmarkStart w:id="582" w:name="_Toc36041152"/>
      <w:bookmarkStart w:id="583" w:name="_Toc43196425"/>
      <w:bookmarkStart w:id="584" w:name="_Toc43481195"/>
      <w:bookmarkStart w:id="585" w:name="_Toc45134472"/>
      <w:bookmarkStart w:id="586" w:name="_Toc51189004"/>
      <w:bookmarkStart w:id="587" w:name="_Toc51763680"/>
      <w:bookmarkStart w:id="588" w:name="_Toc57205912"/>
      <w:bookmarkStart w:id="589" w:name="_Toc59019253"/>
      <w:bookmarkStart w:id="590" w:name="_Toc68169926"/>
      <w:bookmarkStart w:id="591" w:name="_Toc83233967"/>
      <w:bookmarkStart w:id="592" w:name="_Toc90661321"/>
      <w:bookmarkStart w:id="593" w:name="_Toc120544224"/>
      <w:bookmarkStart w:id="594" w:name="_Toc211878786"/>
      <w:r>
        <w:t>5.4.2.2.1</w:t>
      </w:r>
      <w:r>
        <w:tab/>
        <w:t>General</w:t>
      </w:r>
      <w:bookmarkEnd w:id="567"/>
      <w:bookmarkEnd w:id="568"/>
      <w:bookmarkEnd w:id="569"/>
      <w:bookmarkEnd w:id="570"/>
      <w:bookmarkEnd w:id="571"/>
      <w:bookmarkEnd w:id="572"/>
      <w:bookmarkEnd w:id="573"/>
      <w:bookmarkEnd w:id="574"/>
      <w:bookmarkEnd w:id="575"/>
      <w:bookmarkEnd w:id="576"/>
      <w:bookmarkEnd w:id="577"/>
      <w:bookmarkEnd w:id="578"/>
      <w:bookmarkEnd w:id="594"/>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95" w:name="_Toc144024126"/>
      <w:bookmarkStart w:id="596" w:name="_Toc148176825"/>
      <w:bookmarkStart w:id="597" w:name="_Toc151379204"/>
      <w:bookmarkStart w:id="598" w:name="_Toc151445386"/>
      <w:bookmarkStart w:id="599" w:name="_Toc160470449"/>
      <w:bookmarkStart w:id="600" w:name="_Toc164873593"/>
      <w:bookmarkStart w:id="601" w:name="_Toc180306213"/>
      <w:bookmarkStart w:id="602" w:name="_Toc195373946"/>
      <w:bookmarkStart w:id="603" w:name="_Toc211878787"/>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t>5.4.2.2.2</w:t>
      </w:r>
      <w:r>
        <w:tab/>
      </w:r>
      <w:r w:rsidRPr="00E001E0">
        <w:t>DD Context Push</w:t>
      </w:r>
      <w:bookmarkEnd w:id="595"/>
      <w:bookmarkEnd w:id="596"/>
      <w:bookmarkEnd w:id="597"/>
      <w:bookmarkEnd w:id="598"/>
      <w:bookmarkEnd w:id="599"/>
      <w:bookmarkEnd w:id="600"/>
      <w:bookmarkEnd w:id="601"/>
      <w:bookmarkEnd w:id="602"/>
      <w:bookmarkEnd w:id="603"/>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04" w:name="_MON_1759225903"/>
    <w:bookmarkEnd w:id="604"/>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22492499"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05"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06" w:name="_Toc144024127"/>
      <w:bookmarkStart w:id="607" w:name="_Toc148176826"/>
      <w:bookmarkStart w:id="608" w:name="_Toc151379205"/>
      <w:bookmarkStart w:id="609" w:name="_Toc151445387"/>
      <w:bookmarkStart w:id="610" w:name="_Toc160470450"/>
      <w:bookmarkStart w:id="611" w:name="_Toc164873594"/>
      <w:bookmarkStart w:id="612" w:name="_Toc180306214"/>
      <w:bookmarkStart w:id="613" w:name="_Toc195373947"/>
      <w:bookmarkStart w:id="614" w:name="_Toc211878788"/>
      <w:bookmarkEnd w:id="605"/>
      <w:r>
        <w:t>5.4.2.3</w:t>
      </w:r>
      <w:r>
        <w:tab/>
        <w:t>SDD_</w:t>
      </w:r>
      <w:r>
        <w:rPr>
          <w:lang w:eastAsia="zh-CN"/>
        </w:rPr>
        <w:t>DDContext_Pull</w:t>
      </w:r>
      <w:bookmarkEnd w:id="606"/>
      <w:bookmarkEnd w:id="607"/>
      <w:bookmarkEnd w:id="608"/>
      <w:bookmarkEnd w:id="609"/>
      <w:bookmarkEnd w:id="610"/>
      <w:bookmarkEnd w:id="611"/>
      <w:bookmarkEnd w:id="612"/>
      <w:bookmarkEnd w:id="613"/>
      <w:bookmarkEnd w:id="614"/>
    </w:p>
    <w:p w14:paraId="1B536A75" w14:textId="0342FCB7" w:rsidR="00624ABE" w:rsidRDefault="00624ABE" w:rsidP="00624ABE">
      <w:pPr>
        <w:pStyle w:val="Heading5"/>
      </w:pPr>
      <w:bookmarkStart w:id="615" w:name="_Toc144024128"/>
      <w:bookmarkStart w:id="616" w:name="_Toc148176827"/>
      <w:bookmarkStart w:id="617" w:name="_Toc151379206"/>
      <w:bookmarkStart w:id="618" w:name="_Toc151445388"/>
      <w:bookmarkStart w:id="619" w:name="_Toc160470451"/>
      <w:bookmarkStart w:id="620" w:name="_Toc164873595"/>
      <w:bookmarkStart w:id="621" w:name="_Toc180306215"/>
      <w:bookmarkStart w:id="622" w:name="_Toc195373948"/>
      <w:bookmarkStart w:id="623" w:name="_Toc211878789"/>
      <w:r>
        <w:t>5.4.2.3.1</w:t>
      </w:r>
      <w:r>
        <w:tab/>
        <w:t>General</w:t>
      </w:r>
      <w:bookmarkEnd w:id="615"/>
      <w:bookmarkEnd w:id="616"/>
      <w:bookmarkEnd w:id="617"/>
      <w:bookmarkEnd w:id="618"/>
      <w:bookmarkEnd w:id="619"/>
      <w:bookmarkEnd w:id="620"/>
      <w:bookmarkEnd w:id="621"/>
      <w:bookmarkEnd w:id="622"/>
      <w:bookmarkEnd w:id="623"/>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24" w:name="_Toc144024129"/>
      <w:bookmarkStart w:id="625" w:name="_Toc148176828"/>
      <w:bookmarkStart w:id="626" w:name="_Toc151379207"/>
      <w:bookmarkStart w:id="627" w:name="_Toc151445389"/>
      <w:bookmarkStart w:id="628" w:name="_Toc160470452"/>
      <w:bookmarkStart w:id="629" w:name="_Toc164873596"/>
      <w:bookmarkStart w:id="630" w:name="_Toc180306216"/>
      <w:bookmarkStart w:id="631" w:name="_Toc195373949"/>
      <w:bookmarkStart w:id="632" w:name="_Toc211878790"/>
      <w:r>
        <w:t>5.4.2.</w:t>
      </w:r>
      <w:r w:rsidR="000F06DB">
        <w:t>3</w:t>
      </w:r>
      <w:r>
        <w:t>.2</w:t>
      </w:r>
      <w:r>
        <w:tab/>
      </w:r>
      <w:r w:rsidRPr="00E001E0">
        <w:t>DD Context Pu</w:t>
      </w:r>
      <w:r w:rsidR="00E045F7">
        <w:t>ll</w:t>
      </w:r>
      <w:bookmarkEnd w:id="624"/>
      <w:bookmarkEnd w:id="625"/>
      <w:bookmarkEnd w:id="626"/>
      <w:bookmarkEnd w:id="627"/>
      <w:bookmarkEnd w:id="628"/>
      <w:bookmarkEnd w:id="629"/>
      <w:bookmarkEnd w:id="630"/>
      <w:bookmarkEnd w:id="631"/>
      <w:bookmarkEnd w:id="632"/>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33" w:name="_MON_1759226467"/>
    <w:bookmarkEnd w:id="633"/>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22492500"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34" w:name="_Toc168595563"/>
      <w:bookmarkStart w:id="635" w:name="_Toc195373950"/>
      <w:bookmarkStart w:id="636" w:name="_Toc211878791"/>
      <w:r>
        <w:t>5.4.2.4</w:t>
      </w:r>
      <w:r>
        <w:tab/>
      </w:r>
      <w:bookmarkEnd w:id="634"/>
      <w:r w:rsidRPr="005227E4">
        <w:t>SDD_</w:t>
      </w:r>
      <w:r>
        <w:rPr>
          <w:lang w:eastAsia="zh-CN"/>
        </w:rPr>
        <w:t>DDContext_</w:t>
      </w:r>
      <w:r w:rsidRPr="005227E4">
        <w:t>InformACREvent</w:t>
      </w:r>
      <w:bookmarkEnd w:id="635"/>
      <w:bookmarkEnd w:id="636"/>
    </w:p>
    <w:p w14:paraId="45101227" w14:textId="77777777" w:rsidR="006330CC" w:rsidRDefault="006330CC" w:rsidP="006330CC">
      <w:pPr>
        <w:pStyle w:val="Heading5"/>
      </w:pPr>
      <w:bookmarkStart w:id="637" w:name="_Toc168595564"/>
      <w:bookmarkStart w:id="638" w:name="_Toc195373951"/>
      <w:bookmarkStart w:id="639" w:name="_Toc211878792"/>
      <w:r>
        <w:t>5.4.2.4.1</w:t>
      </w:r>
      <w:r>
        <w:tab/>
        <w:t>General</w:t>
      </w:r>
      <w:bookmarkEnd w:id="637"/>
      <w:bookmarkEnd w:id="638"/>
      <w:bookmarkEnd w:id="639"/>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40" w:name="_Toc168595565"/>
      <w:bookmarkStart w:id="641" w:name="_Toc195373952"/>
      <w:bookmarkStart w:id="642" w:name="_Toc211878793"/>
      <w:r>
        <w:t>5.4.2.4.2</w:t>
      </w:r>
      <w:r>
        <w:tab/>
      </w:r>
      <w:bookmarkEnd w:id="640"/>
      <w:r>
        <w:t>Inform ACR Events Request</w:t>
      </w:r>
      <w:bookmarkEnd w:id="641"/>
      <w:bookmarkEnd w:id="642"/>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643" w:name="_MON_1793558199"/>
    <w:bookmarkEnd w:id="643"/>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22492501"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644" w:name="_Toc168595556"/>
      <w:bookmarkStart w:id="645" w:name="_Toc195373953"/>
      <w:bookmarkStart w:id="646" w:name="_Toc211878794"/>
      <w:r w:rsidRPr="00C6081A">
        <w:t>5.4.2.5</w:t>
      </w:r>
      <w:r w:rsidRPr="008344F0">
        <w:tab/>
      </w:r>
      <w:bookmarkEnd w:id="644"/>
      <w:r w:rsidRPr="0048203C">
        <w:t>SDD_DDContext_Notify</w:t>
      </w:r>
      <w:bookmarkEnd w:id="645"/>
      <w:bookmarkEnd w:id="646"/>
    </w:p>
    <w:p w14:paraId="1606EFE9" w14:textId="77777777" w:rsidR="006330CC" w:rsidRPr="008344F0" w:rsidRDefault="006330CC" w:rsidP="006330CC">
      <w:pPr>
        <w:pStyle w:val="Heading5"/>
      </w:pPr>
      <w:bookmarkStart w:id="647" w:name="_Toc168595557"/>
      <w:bookmarkStart w:id="648" w:name="_Toc195373954"/>
      <w:bookmarkStart w:id="649" w:name="_Toc211878795"/>
      <w:r w:rsidRPr="00C6081A">
        <w:t>5.4.2.5</w:t>
      </w:r>
      <w:r w:rsidRPr="008344F0">
        <w:t>.1</w:t>
      </w:r>
      <w:r w:rsidRPr="008344F0">
        <w:tab/>
        <w:t>General</w:t>
      </w:r>
      <w:bookmarkEnd w:id="647"/>
      <w:bookmarkEnd w:id="648"/>
      <w:bookmarkEnd w:id="6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650" w:name="_Toc168595558"/>
      <w:bookmarkStart w:id="651" w:name="_Toc195373955"/>
      <w:bookmarkStart w:id="652" w:name="_Toc211878796"/>
      <w:r w:rsidRPr="00C6081A">
        <w:t>5.4.2.5</w:t>
      </w:r>
      <w:r w:rsidRPr="008344F0">
        <w:t>.2</w:t>
      </w:r>
      <w:r w:rsidRPr="008344F0">
        <w:tab/>
      </w:r>
      <w:bookmarkEnd w:id="650"/>
      <w:r>
        <w:rPr>
          <w:lang w:val="en-US"/>
        </w:rPr>
        <w:t xml:space="preserve">ACR Event </w:t>
      </w:r>
      <w:r>
        <w:t>Notification</w:t>
      </w:r>
      <w:bookmarkEnd w:id="651"/>
      <w:bookmarkEnd w:id="65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653" w:name="_MON_1793558504"/>
    <w:bookmarkEnd w:id="653"/>
    <w:p w14:paraId="438EE091" w14:textId="77777777" w:rsidR="006330CC" w:rsidRPr="00535E7D" w:rsidRDefault="006330CC" w:rsidP="006330CC">
      <w:pPr>
        <w:pStyle w:val="TH"/>
      </w:pPr>
      <w:r w:rsidRPr="00535E7D">
        <w:object w:dxaOrig="9620" w:dyaOrig="2749" w14:anchorId="69C371A8">
          <v:shape id="_x0000_i1047" type="#_x0000_t75" style="width:480.85pt;height:137.15pt" o:ole="">
            <v:imagedata r:id="rId53" o:title=""/>
          </v:shape>
          <o:OLEObject Type="Embed" ProgID="Word.Document.8" ShapeID="_x0000_i1047" DrawAspect="Content" ObjectID="_1822492502"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654" w:name="_Toc144024130"/>
      <w:bookmarkStart w:id="655" w:name="_Toc148176829"/>
      <w:bookmarkStart w:id="656" w:name="_Toc151379208"/>
      <w:bookmarkStart w:id="657" w:name="_Toc151445390"/>
      <w:bookmarkStart w:id="658" w:name="_Toc160470453"/>
      <w:bookmarkStart w:id="659" w:name="_Toc164873597"/>
      <w:bookmarkStart w:id="660" w:name="_Toc180306217"/>
      <w:bookmarkStart w:id="661" w:name="_Toc195373956"/>
      <w:bookmarkStart w:id="662" w:name="_Toc211878797"/>
      <w:r w:rsidR="008344F0" w:rsidRPr="008344F0">
        <w:lastRenderedPageBreak/>
        <w:t>5.5</w:t>
      </w:r>
      <w:r w:rsidR="008344F0" w:rsidRPr="008344F0">
        <w:tab/>
      </w:r>
      <w:r w:rsidR="008344F0" w:rsidRPr="008344F0">
        <w:rPr>
          <w:lang w:val="en-US"/>
        </w:rPr>
        <w:t>SDD_TransmissionQualityMeasurement</w:t>
      </w:r>
      <w:bookmarkEnd w:id="654"/>
      <w:bookmarkEnd w:id="655"/>
      <w:bookmarkEnd w:id="656"/>
      <w:bookmarkEnd w:id="657"/>
      <w:bookmarkEnd w:id="658"/>
      <w:bookmarkEnd w:id="659"/>
      <w:bookmarkEnd w:id="660"/>
      <w:bookmarkEnd w:id="661"/>
      <w:bookmarkEnd w:id="662"/>
    </w:p>
    <w:p w14:paraId="563331BA" w14:textId="77777777" w:rsidR="008344F0" w:rsidRPr="008344F0" w:rsidRDefault="008344F0" w:rsidP="008344F0">
      <w:pPr>
        <w:pStyle w:val="Heading3"/>
      </w:pPr>
      <w:bookmarkStart w:id="663" w:name="_Toc96843341"/>
      <w:bookmarkStart w:id="664" w:name="_Toc96844316"/>
      <w:bookmarkStart w:id="665" w:name="_Toc100739889"/>
      <w:bookmarkStart w:id="666" w:name="_Toc129252462"/>
      <w:bookmarkStart w:id="667" w:name="_Toc144024131"/>
      <w:bookmarkStart w:id="668" w:name="_Toc148176830"/>
      <w:bookmarkStart w:id="669" w:name="_Toc151379209"/>
      <w:bookmarkStart w:id="670" w:name="_Toc151445391"/>
      <w:bookmarkStart w:id="671" w:name="_Toc160470454"/>
      <w:bookmarkStart w:id="672" w:name="_Toc164873598"/>
      <w:bookmarkStart w:id="673" w:name="_Toc180306218"/>
      <w:bookmarkStart w:id="674" w:name="_Toc195373957"/>
      <w:bookmarkStart w:id="675" w:name="_Toc211878798"/>
      <w:r w:rsidRPr="008344F0">
        <w:t>5.5.1</w:t>
      </w:r>
      <w:r w:rsidRPr="008344F0">
        <w:tab/>
        <w:t>Service Description</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50784C4" w14:textId="2C79D17F" w:rsidR="008344F0" w:rsidRPr="008344F0" w:rsidRDefault="008344F0" w:rsidP="008344F0">
      <w:bookmarkStart w:id="676" w:name="_Toc96843342"/>
      <w:bookmarkStart w:id="677" w:name="_Toc96844317"/>
      <w:bookmarkStart w:id="678" w:name="_Toc100739890"/>
      <w:bookmarkStart w:id="679"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80" w:name="_Toc144024132"/>
      <w:bookmarkStart w:id="681" w:name="_Toc148176831"/>
      <w:bookmarkStart w:id="682" w:name="_Toc151379210"/>
      <w:bookmarkStart w:id="683" w:name="_Toc151445392"/>
      <w:bookmarkStart w:id="684" w:name="_Toc160470455"/>
      <w:bookmarkStart w:id="685" w:name="_Toc164873599"/>
      <w:bookmarkStart w:id="686" w:name="_Toc180306219"/>
      <w:bookmarkStart w:id="687" w:name="_Toc195373958"/>
      <w:bookmarkStart w:id="688" w:name="_Toc211878799"/>
      <w:r w:rsidRPr="008344F0">
        <w:t>5.5.2</w:t>
      </w:r>
      <w:r w:rsidRPr="008344F0">
        <w:tab/>
        <w:t>Service Operations</w:t>
      </w:r>
      <w:bookmarkEnd w:id="676"/>
      <w:bookmarkEnd w:id="677"/>
      <w:bookmarkEnd w:id="678"/>
      <w:bookmarkEnd w:id="679"/>
      <w:bookmarkEnd w:id="680"/>
      <w:bookmarkEnd w:id="681"/>
      <w:bookmarkEnd w:id="682"/>
      <w:bookmarkEnd w:id="683"/>
      <w:bookmarkEnd w:id="684"/>
      <w:bookmarkEnd w:id="685"/>
      <w:bookmarkEnd w:id="686"/>
      <w:bookmarkEnd w:id="687"/>
      <w:bookmarkEnd w:id="688"/>
    </w:p>
    <w:p w14:paraId="0396EE3D" w14:textId="44FE03C7" w:rsidR="008344F0" w:rsidRPr="008344F0" w:rsidRDefault="008344F0" w:rsidP="008344F0">
      <w:pPr>
        <w:pStyle w:val="Heading4"/>
      </w:pPr>
      <w:bookmarkStart w:id="689" w:name="_Toc96843343"/>
      <w:bookmarkStart w:id="690" w:name="_Toc96844318"/>
      <w:bookmarkStart w:id="691" w:name="_Toc100739891"/>
      <w:bookmarkStart w:id="692" w:name="_Toc129252464"/>
      <w:bookmarkStart w:id="693" w:name="_Toc144024133"/>
      <w:bookmarkStart w:id="694" w:name="_Toc148176832"/>
      <w:bookmarkStart w:id="695" w:name="_Toc151379211"/>
      <w:bookmarkStart w:id="696" w:name="_Toc151445393"/>
      <w:bookmarkStart w:id="697" w:name="_Toc160470456"/>
      <w:bookmarkStart w:id="698" w:name="_Toc164873600"/>
      <w:bookmarkStart w:id="699" w:name="_Toc180306220"/>
      <w:bookmarkStart w:id="700" w:name="_Toc195373959"/>
      <w:bookmarkStart w:id="701" w:name="_Toc211878800"/>
      <w:r w:rsidRPr="008344F0">
        <w:t>5.5.2.1</w:t>
      </w:r>
      <w:r w:rsidRPr="008344F0">
        <w:tab/>
        <w:t>Introduction</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02" w:name="_Toc96843344"/>
      <w:bookmarkStart w:id="703" w:name="_Toc96844319"/>
      <w:bookmarkStart w:id="704" w:name="_Toc100739892"/>
      <w:bookmarkStart w:id="705" w:name="_Toc129252465"/>
      <w:bookmarkStart w:id="706" w:name="_Toc144024134"/>
      <w:bookmarkStart w:id="707" w:name="_Toc148176833"/>
      <w:bookmarkStart w:id="708" w:name="_Toc151379212"/>
      <w:bookmarkStart w:id="709" w:name="_Toc151445394"/>
      <w:bookmarkStart w:id="710" w:name="_Toc160470457"/>
      <w:bookmarkStart w:id="711" w:name="_Toc164873601"/>
      <w:bookmarkStart w:id="712" w:name="_Toc180306221"/>
      <w:bookmarkStart w:id="713" w:name="_Toc195373960"/>
      <w:bookmarkStart w:id="714" w:name="_Toc211878801"/>
      <w:r w:rsidRPr="008344F0">
        <w:t>5.5.2.2</w:t>
      </w:r>
      <w:r w:rsidRPr="008344F0">
        <w:tab/>
      </w:r>
      <w:bookmarkEnd w:id="702"/>
      <w:bookmarkEnd w:id="703"/>
      <w:bookmarkEnd w:id="704"/>
      <w:bookmarkEnd w:id="705"/>
      <w:r w:rsidRPr="008344F0">
        <w:rPr>
          <w:lang w:val="en-US"/>
        </w:rPr>
        <w:t>SDD_TransmissionQualityMeasurement</w:t>
      </w:r>
      <w:r w:rsidRPr="008344F0">
        <w:t>_Subscribe</w:t>
      </w:r>
      <w:bookmarkEnd w:id="706"/>
      <w:bookmarkEnd w:id="707"/>
      <w:bookmarkEnd w:id="708"/>
      <w:bookmarkEnd w:id="709"/>
      <w:bookmarkEnd w:id="710"/>
      <w:bookmarkEnd w:id="711"/>
      <w:bookmarkEnd w:id="712"/>
      <w:bookmarkEnd w:id="713"/>
      <w:bookmarkEnd w:id="714"/>
    </w:p>
    <w:p w14:paraId="3B6548A4" w14:textId="6CEDE831" w:rsidR="008344F0" w:rsidRPr="008344F0" w:rsidRDefault="008344F0" w:rsidP="008344F0">
      <w:pPr>
        <w:pStyle w:val="Heading5"/>
      </w:pPr>
      <w:bookmarkStart w:id="715" w:name="_Toc144024135"/>
      <w:bookmarkStart w:id="716" w:name="_Toc148176834"/>
      <w:bookmarkStart w:id="717" w:name="_Toc151379213"/>
      <w:bookmarkStart w:id="718" w:name="_Toc151445395"/>
      <w:bookmarkStart w:id="719" w:name="_Toc160470458"/>
      <w:bookmarkStart w:id="720" w:name="_Toc164873602"/>
      <w:bookmarkStart w:id="721" w:name="_Toc180306222"/>
      <w:bookmarkStart w:id="722" w:name="_Toc195373961"/>
      <w:bookmarkStart w:id="723" w:name="_Toc211878802"/>
      <w:r w:rsidRPr="008344F0">
        <w:t>5.5.2.2.1</w:t>
      </w:r>
      <w:r w:rsidRPr="008344F0">
        <w:tab/>
        <w:t>General</w:t>
      </w:r>
      <w:bookmarkEnd w:id="715"/>
      <w:bookmarkEnd w:id="716"/>
      <w:bookmarkEnd w:id="717"/>
      <w:bookmarkEnd w:id="718"/>
      <w:bookmarkEnd w:id="719"/>
      <w:bookmarkEnd w:id="720"/>
      <w:bookmarkEnd w:id="721"/>
      <w:bookmarkEnd w:id="722"/>
      <w:bookmarkEnd w:id="723"/>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24" w:name="_Toc96843346"/>
      <w:bookmarkStart w:id="725" w:name="_Toc96844321"/>
      <w:bookmarkStart w:id="726" w:name="_Toc100739894"/>
      <w:bookmarkStart w:id="727" w:name="_Toc129252467"/>
      <w:bookmarkStart w:id="728" w:name="_Toc144024136"/>
      <w:bookmarkStart w:id="729" w:name="_Toc148176835"/>
      <w:bookmarkStart w:id="730" w:name="_Toc151379214"/>
      <w:bookmarkStart w:id="731" w:name="_Toc151445396"/>
      <w:bookmarkStart w:id="732" w:name="_Toc160470459"/>
      <w:bookmarkStart w:id="733" w:name="_Toc164873603"/>
      <w:bookmarkStart w:id="734" w:name="_Toc180306223"/>
      <w:bookmarkStart w:id="735" w:name="_Toc195373962"/>
      <w:bookmarkStart w:id="736" w:name="_Toc211878803"/>
      <w:r w:rsidRPr="008344F0">
        <w:t>5.5.2.2.2</w:t>
      </w:r>
      <w:r w:rsidRPr="008344F0">
        <w:tab/>
      </w:r>
      <w:bookmarkStart w:id="737" w:name="_Hlk134750947"/>
      <w:bookmarkEnd w:id="724"/>
      <w:bookmarkEnd w:id="725"/>
      <w:bookmarkEnd w:id="726"/>
      <w:bookmarkEnd w:id="727"/>
      <w:r w:rsidRPr="008344F0">
        <w:t xml:space="preserve">Transmission Quality Measurement </w:t>
      </w:r>
      <w:bookmarkEnd w:id="737"/>
      <w:r w:rsidRPr="008344F0">
        <w:t>Subscription Creation</w:t>
      </w:r>
      <w:bookmarkEnd w:id="728"/>
      <w:bookmarkEnd w:id="729"/>
      <w:bookmarkEnd w:id="730"/>
      <w:bookmarkEnd w:id="731"/>
      <w:bookmarkEnd w:id="732"/>
      <w:bookmarkEnd w:id="733"/>
      <w:bookmarkEnd w:id="734"/>
      <w:bookmarkEnd w:id="735"/>
      <w:bookmarkEnd w:id="736"/>
    </w:p>
    <w:p w14:paraId="1FDD5AE5" w14:textId="219E3E49" w:rsidR="009C7619" w:rsidRDefault="009C7619" w:rsidP="009C7619">
      <w:bookmarkStart w:id="738" w:name="_Toc89425593"/>
      <w:bookmarkStart w:id="739" w:name="_Toc96843347"/>
      <w:bookmarkStart w:id="740" w:name="_Toc96844322"/>
      <w:bookmarkStart w:id="741" w:name="_Toc100739895"/>
      <w:bookmarkStart w:id="742"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22492503"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743" w:name="_Toc160470460"/>
      <w:bookmarkStart w:id="744" w:name="_Toc164873604"/>
      <w:bookmarkStart w:id="745" w:name="_Toc180306224"/>
      <w:bookmarkStart w:id="746" w:name="_Toc195373963"/>
      <w:bookmarkStart w:id="747" w:name="_Toc144024137"/>
      <w:bookmarkStart w:id="748" w:name="_Toc148176836"/>
      <w:bookmarkStart w:id="749" w:name="_Toc151379215"/>
      <w:bookmarkStart w:id="750" w:name="_Toc151445397"/>
      <w:bookmarkStart w:id="751" w:name="_Toc211878804"/>
      <w:r w:rsidRPr="008344F0">
        <w:t>5.5.2.</w:t>
      </w:r>
      <w:r>
        <w:t>3</w:t>
      </w:r>
      <w:r w:rsidRPr="008344F0">
        <w:tab/>
      </w:r>
      <w:r w:rsidRPr="008344F0">
        <w:rPr>
          <w:lang w:val="en-US"/>
        </w:rPr>
        <w:t>SDD_TransmissionQualityMeasurement</w:t>
      </w:r>
      <w:r w:rsidRPr="008344F0">
        <w:t>_</w:t>
      </w:r>
      <w:r>
        <w:t>Update</w:t>
      </w:r>
      <w:bookmarkEnd w:id="743"/>
      <w:bookmarkEnd w:id="744"/>
      <w:bookmarkEnd w:id="745"/>
      <w:bookmarkEnd w:id="746"/>
      <w:bookmarkEnd w:id="751"/>
    </w:p>
    <w:p w14:paraId="7DE0A374" w14:textId="77777777" w:rsidR="009621B9" w:rsidRPr="008344F0" w:rsidRDefault="009621B9" w:rsidP="009621B9">
      <w:pPr>
        <w:pStyle w:val="Heading5"/>
      </w:pPr>
      <w:bookmarkStart w:id="752" w:name="_Toc160470461"/>
      <w:bookmarkStart w:id="753" w:name="_Toc164873605"/>
      <w:bookmarkStart w:id="754" w:name="_Toc180306225"/>
      <w:bookmarkStart w:id="755" w:name="_Toc195373964"/>
      <w:bookmarkStart w:id="756" w:name="_Toc211878805"/>
      <w:r w:rsidRPr="008344F0">
        <w:t>5.5.2.</w:t>
      </w:r>
      <w:r>
        <w:t>3</w:t>
      </w:r>
      <w:r w:rsidRPr="008344F0">
        <w:t>.1</w:t>
      </w:r>
      <w:r w:rsidRPr="008344F0">
        <w:tab/>
        <w:t>General</w:t>
      </w:r>
      <w:bookmarkEnd w:id="752"/>
      <w:bookmarkEnd w:id="753"/>
      <w:bookmarkEnd w:id="754"/>
      <w:bookmarkEnd w:id="755"/>
      <w:bookmarkEnd w:id="75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757" w:name="_Toc160470462"/>
      <w:bookmarkStart w:id="758" w:name="_Toc164873606"/>
      <w:bookmarkStart w:id="759" w:name="_Toc180306226"/>
      <w:bookmarkStart w:id="760" w:name="_Toc195373965"/>
      <w:bookmarkStart w:id="761" w:name="_Toc211878806"/>
      <w:r w:rsidRPr="008344F0">
        <w:t>5.5.2.</w:t>
      </w:r>
      <w:r w:rsidR="009621B9">
        <w:t>3</w:t>
      </w:r>
      <w:r w:rsidRPr="008344F0">
        <w:t>.</w:t>
      </w:r>
      <w:r w:rsidR="009621B9">
        <w:t>2</w:t>
      </w:r>
      <w:r w:rsidRPr="008344F0">
        <w:tab/>
      </w:r>
      <w:bookmarkEnd w:id="738"/>
      <w:bookmarkEnd w:id="739"/>
      <w:bookmarkEnd w:id="740"/>
      <w:bookmarkEnd w:id="741"/>
      <w:bookmarkEnd w:id="742"/>
      <w:r w:rsidRPr="008344F0">
        <w:t>Transmission Quality Measurement Subscription Update</w:t>
      </w:r>
      <w:bookmarkEnd w:id="747"/>
      <w:bookmarkEnd w:id="748"/>
      <w:bookmarkEnd w:id="749"/>
      <w:bookmarkEnd w:id="750"/>
      <w:bookmarkEnd w:id="757"/>
      <w:bookmarkEnd w:id="758"/>
      <w:bookmarkEnd w:id="759"/>
      <w:bookmarkEnd w:id="760"/>
      <w:bookmarkEnd w:id="761"/>
    </w:p>
    <w:p w14:paraId="548A924E" w14:textId="125521E5" w:rsidR="009C7619" w:rsidRDefault="009C7619" w:rsidP="009C7619">
      <w:bookmarkStart w:id="762" w:name="_Toc96843348"/>
      <w:bookmarkStart w:id="763" w:name="_Toc96844323"/>
      <w:bookmarkStart w:id="764" w:name="_Toc100739896"/>
      <w:bookmarkStart w:id="76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766" w:name="_MON_1742556900"/>
    <w:bookmarkEnd w:id="76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22492504"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767" w:name="_Toc160470463"/>
      <w:bookmarkStart w:id="768" w:name="_Toc164873607"/>
      <w:bookmarkStart w:id="769" w:name="_Toc180306227"/>
      <w:bookmarkStart w:id="770" w:name="_Toc195373966"/>
      <w:bookmarkStart w:id="771" w:name="_Toc144024138"/>
      <w:bookmarkStart w:id="772" w:name="_Toc148176837"/>
      <w:bookmarkStart w:id="773" w:name="_Toc151379216"/>
      <w:bookmarkStart w:id="774" w:name="_Toc151445398"/>
      <w:bookmarkStart w:id="775" w:name="_Toc211878807"/>
      <w:r w:rsidRPr="008344F0">
        <w:t>5.5.2.</w:t>
      </w:r>
      <w:r>
        <w:t>4</w:t>
      </w:r>
      <w:r w:rsidRPr="008344F0">
        <w:tab/>
      </w:r>
      <w:r w:rsidRPr="008344F0">
        <w:rPr>
          <w:lang w:val="en-US"/>
        </w:rPr>
        <w:t>SDD_TransmissionQualityMeasurement</w:t>
      </w:r>
      <w:r w:rsidRPr="008344F0">
        <w:t>_</w:t>
      </w:r>
      <w:r w:rsidR="009E7382">
        <w:t>Unsubscribe</w:t>
      </w:r>
      <w:bookmarkEnd w:id="767"/>
      <w:bookmarkEnd w:id="768"/>
      <w:bookmarkEnd w:id="769"/>
      <w:bookmarkEnd w:id="770"/>
      <w:bookmarkEnd w:id="775"/>
    </w:p>
    <w:p w14:paraId="5C7478EA" w14:textId="77777777" w:rsidR="0004703B" w:rsidRPr="008344F0" w:rsidRDefault="0004703B" w:rsidP="0004703B">
      <w:pPr>
        <w:pStyle w:val="Heading5"/>
      </w:pPr>
      <w:bookmarkStart w:id="776" w:name="_Toc160470464"/>
      <w:bookmarkStart w:id="777" w:name="_Toc164873608"/>
      <w:bookmarkStart w:id="778" w:name="_Toc180306228"/>
      <w:bookmarkStart w:id="779" w:name="_Toc195373967"/>
      <w:bookmarkStart w:id="780" w:name="_Toc211878808"/>
      <w:r w:rsidRPr="008344F0">
        <w:t>5.5.2.</w:t>
      </w:r>
      <w:r>
        <w:t>4</w:t>
      </w:r>
      <w:r w:rsidRPr="008344F0">
        <w:t>.1</w:t>
      </w:r>
      <w:r w:rsidRPr="008344F0">
        <w:tab/>
        <w:t>General</w:t>
      </w:r>
      <w:bookmarkEnd w:id="776"/>
      <w:bookmarkEnd w:id="777"/>
      <w:bookmarkEnd w:id="778"/>
      <w:bookmarkEnd w:id="779"/>
      <w:bookmarkEnd w:id="78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781" w:name="_Toc160470465"/>
      <w:bookmarkStart w:id="782" w:name="_Toc164873609"/>
      <w:bookmarkStart w:id="783" w:name="_Toc180306229"/>
      <w:bookmarkStart w:id="784" w:name="_Toc195373968"/>
      <w:bookmarkStart w:id="785" w:name="_Toc211878809"/>
      <w:r w:rsidRPr="008344F0">
        <w:t>5.5.2.</w:t>
      </w:r>
      <w:r w:rsidR="0004703B">
        <w:t>4</w:t>
      </w:r>
      <w:r w:rsidRPr="008344F0">
        <w:t>.</w:t>
      </w:r>
      <w:r w:rsidR="0004703B">
        <w:t>2</w:t>
      </w:r>
      <w:r w:rsidRPr="008344F0">
        <w:tab/>
        <w:t>Transmission Quality Measurement Subscription Deletion</w:t>
      </w:r>
      <w:bookmarkEnd w:id="771"/>
      <w:bookmarkEnd w:id="772"/>
      <w:bookmarkEnd w:id="773"/>
      <w:bookmarkEnd w:id="774"/>
      <w:bookmarkEnd w:id="781"/>
      <w:bookmarkEnd w:id="782"/>
      <w:bookmarkEnd w:id="783"/>
      <w:bookmarkEnd w:id="784"/>
      <w:bookmarkEnd w:id="785"/>
    </w:p>
    <w:p w14:paraId="11C502D5" w14:textId="46CC60A6" w:rsidR="009C7619" w:rsidRPr="00535E7D" w:rsidRDefault="009C7619" w:rsidP="009C7619">
      <w:bookmarkStart w:id="786" w:name="_Toc96843351"/>
      <w:bookmarkStart w:id="787" w:name="_Toc96844326"/>
      <w:bookmarkStart w:id="788" w:name="_Toc100739899"/>
      <w:bookmarkStart w:id="789" w:name="_Toc129252472"/>
      <w:bookmarkEnd w:id="762"/>
      <w:bookmarkEnd w:id="763"/>
      <w:bookmarkEnd w:id="764"/>
      <w:bookmarkEnd w:id="76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90" w:name="_MON_1742561994"/>
    <w:bookmarkEnd w:id="790"/>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22492505"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91" w:name="_Toc144024139"/>
      <w:bookmarkStart w:id="792" w:name="_Toc148176838"/>
      <w:bookmarkStart w:id="793" w:name="_Toc151379217"/>
      <w:bookmarkStart w:id="794" w:name="_Toc151445399"/>
      <w:bookmarkStart w:id="795" w:name="_Toc160470466"/>
      <w:bookmarkStart w:id="796" w:name="_Toc164873610"/>
      <w:bookmarkStart w:id="797" w:name="_Toc180306230"/>
      <w:bookmarkStart w:id="798" w:name="_Toc195373969"/>
      <w:bookmarkStart w:id="799" w:name="_Toc211878810"/>
      <w:r w:rsidRPr="008344F0">
        <w:lastRenderedPageBreak/>
        <w:t>5.5.2.</w:t>
      </w:r>
      <w:r w:rsidR="003169C9">
        <w:t>5</w:t>
      </w:r>
      <w:r w:rsidRPr="008344F0">
        <w:tab/>
      </w:r>
      <w:bookmarkEnd w:id="786"/>
      <w:bookmarkEnd w:id="787"/>
      <w:bookmarkEnd w:id="788"/>
      <w:bookmarkEnd w:id="789"/>
      <w:r w:rsidRPr="008344F0">
        <w:rPr>
          <w:lang w:val="en-US"/>
        </w:rPr>
        <w:t>SDD_TransmissionQualityMeasurement</w:t>
      </w:r>
      <w:r w:rsidRPr="008344F0">
        <w:t>_Notify</w:t>
      </w:r>
      <w:bookmarkEnd w:id="791"/>
      <w:bookmarkEnd w:id="792"/>
      <w:bookmarkEnd w:id="793"/>
      <w:bookmarkEnd w:id="794"/>
      <w:bookmarkEnd w:id="795"/>
      <w:bookmarkEnd w:id="796"/>
      <w:bookmarkEnd w:id="797"/>
      <w:bookmarkEnd w:id="798"/>
      <w:bookmarkEnd w:id="799"/>
    </w:p>
    <w:p w14:paraId="02131A13" w14:textId="13B5F691" w:rsidR="008344F0" w:rsidRPr="008344F0" w:rsidRDefault="008344F0" w:rsidP="008344F0">
      <w:pPr>
        <w:pStyle w:val="Heading5"/>
      </w:pPr>
      <w:bookmarkStart w:id="800" w:name="_Toc96843336"/>
      <w:bookmarkStart w:id="801" w:name="_Toc96844311"/>
      <w:bookmarkStart w:id="802" w:name="_Toc100739884"/>
      <w:bookmarkStart w:id="803" w:name="_Toc129252457"/>
      <w:bookmarkStart w:id="804" w:name="_Toc144024140"/>
      <w:bookmarkStart w:id="805" w:name="_Toc148176839"/>
      <w:bookmarkStart w:id="806" w:name="_Toc151379218"/>
      <w:bookmarkStart w:id="807" w:name="_Toc151445400"/>
      <w:bookmarkStart w:id="808" w:name="_Toc160470467"/>
      <w:bookmarkStart w:id="809" w:name="_Toc164873611"/>
      <w:bookmarkStart w:id="810" w:name="_Toc180306231"/>
      <w:bookmarkStart w:id="811" w:name="_Toc195373970"/>
      <w:bookmarkStart w:id="812" w:name="_Toc211878811"/>
      <w:r w:rsidRPr="008344F0">
        <w:t>5.5.2.</w:t>
      </w:r>
      <w:r w:rsidR="003169C9">
        <w:t>5</w:t>
      </w:r>
      <w:r w:rsidRPr="008344F0">
        <w:t>.1</w:t>
      </w:r>
      <w:r w:rsidRPr="008344F0">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13" w:name="_Toc96843337"/>
      <w:bookmarkStart w:id="814" w:name="_Toc96844312"/>
      <w:bookmarkStart w:id="815" w:name="_Toc100739885"/>
      <w:bookmarkStart w:id="816" w:name="_Toc129252458"/>
      <w:bookmarkStart w:id="817" w:name="_Toc144024141"/>
      <w:bookmarkStart w:id="818" w:name="_Toc148176840"/>
      <w:bookmarkStart w:id="819" w:name="_Toc151379219"/>
      <w:bookmarkStart w:id="820" w:name="_Toc151445401"/>
      <w:bookmarkStart w:id="821" w:name="_Toc160470468"/>
      <w:bookmarkStart w:id="822" w:name="_Toc164873612"/>
      <w:bookmarkStart w:id="823" w:name="_Toc180306232"/>
      <w:bookmarkStart w:id="824" w:name="_Toc195373971"/>
      <w:bookmarkStart w:id="825" w:name="_Toc211878812"/>
      <w:r w:rsidRPr="008344F0">
        <w:t>5.5.2.</w:t>
      </w:r>
      <w:r w:rsidR="003169C9">
        <w:t>5</w:t>
      </w:r>
      <w:r w:rsidRPr="008344F0">
        <w:t>.2</w:t>
      </w:r>
      <w:r w:rsidRPr="008344F0">
        <w:tab/>
      </w:r>
      <w:bookmarkEnd w:id="813"/>
      <w:bookmarkEnd w:id="814"/>
      <w:bookmarkEnd w:id="815"/>
      <w:bookmarkEnd w:id="816"/>
      <w:r w:rsidRPr="008344F0">
        <w:t xml:space="preserve">Transmission Quality Measurement </w:t>
      </w:r>
      <w:r w:rsidRPr="008344F0">
        <w:rPr>
          <w:lang w:val="en-US"/>
        </w:rPr>
        <w:t>Notification</w:t>
      </w:r>
      <w:bookmarkEnd w:id="817"/>
      <w:bookmarkEnd w:id="818"/>
      <w:bookmarkEnd w:id="819"/>
      <w:bookmarkEnd w:id="820"/>
      <w:bookmarkEnd w:id="821"/>
      <w:bookmarkEnd w:id="822"/>
      <w:bookmarkEnd w:id="823"/>
      <w:bookmarkEnd w:id="824"/>
      <w:bookmarkEnd w:id="82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826" w:name="_MON_1742563221"/>
    <w:bookmarkEnd w:id="826"/>
    <w:p w14:paraId="337017AA" w14:textId="13DA1C36" w:rsidR="00A23E50" w:rsidRPr="00535E7D" w:rsidRDefault="00E35F1E" w:rsidP="00A23E50">
      <w:pPr>
        <w:pStyle w:val="TH"/>
      </w:pPr>
      <w:r w:rsidRPr="00535E7D">
        <w:object w:dxaOrig="9620" w:dyaOrig="2749" w14:anchorId="15ECBDD9">
          <v:shape id="_x0000_i1051" type="#_x0000_t75" style="width:480pt;height:137.15pt" o:ole="">
            <v:imagedata r:id="rId61" o:title=""/>
          </v:shape>
          <o:OLEObject Type="Embed" ProgID="Word.Document.8" ShapeID="_x0000_i1051" DrawAspect="Content" ObjectID="_1822492506"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827" w:name="_Toc180306233"/>
      <w:bookmarkStart w:id="828" w:name="_Toc195373972"/>
      <w:bookmarkStart w:id="829" w:name="_Toc211878813"/>
      <w:r w:rsidRPr="008344F0">
        <w:t>5</w:t>
      </w:r>
      <w:r w:rsidRPr="00950EA7">
        <w:t>.5.2.</w:t>
      </w:r>
      <w:r>
        <w:t>6</w:t>
      </w:r>
      <w:r w:rsidRPr="00950EA7">
        <w:tab/>
      </w:r>
      <w:r w:rsidRPr="00464BF0">
        <w:t>SDD_TransmissionQualityMeasurement</w:t>
      </w:r>
      <w:r w:rsidRPr="00950EA7">
        <w:t>_</w:t>
      </w:r>
      <w:r>
        <w:t>Query</w:t>
      </w:r>
      <w:bookmarkEnd w:id="827"/>
      <w:bookmarkEnd w:id="828"/>
      <w:bookmarkEnd w:id="829"/>
    </w:p>
    <w:p w14:paraId="62BA7B36" w14:textId="5B7A8FF7" w:rsidR="00245872" w:rsidRPr="00950EA7" w:rsidRDefault="00245872" w:rsidP="00245872">
      <w:pPr>
        <w:pStyle w:val="Heading5"/>
      </w:pPr>
      <w:bookmarkStart w:id="830" w:name="_Toc144024143"/>
      <w:bookmarkStart w:id="831" w:name="_Toc148176842"/>
      <w:bookmarkStart w:id="832" w:name="_Toc151379221"/>
      <w:bookmarkStart w:id="833" w:name="_Toc151445403"/>
      <w:bookmarkStart w:id="834" w:name="_Toc160470470"/>
      <w:bookmarkStart w:id="835" w:name="_Toc164873614"/>
      <w:bookmarkStart w:id="836" w:name="_Toc180306234"/>
      <w:bookmarkStart w:id="837" w:name="_Toc195373973"/>
      <w:bookmarkStart w:id="838" w:name="_Toc211878814"/>
      <w:r w:rsidRPr="00950EA7">
        <w:t>5.5.2.</w:t>
      </w:r>
      <w:r w:rsidR="002227CA">
        <w:t>6</w:t>
      </w:r>
      <w:r w:rsidRPr="00950EA7">
        <w:t>.1</w:t>
      </w:r>
      <w:r w:rsidRPr="00950EA7">
        <w:tab/>
        <w:t>General</w:t>
      </w:r>
      <w:bookmarkEnd w:id="830"/>
      <w:bookmarkEnd w:id="831"/>
      <w:bookmarkEnd w:id="832"/>
      <w:bookmarkEnd w:id="833"/>
      <w:bookmarkEnd w:id="834"/>
      <w:bookmarkEnd w:id="835"/>
      <w:bookmarkEnd w:id="836"/>
      <w:bookmarkEnd w:id="837"/>
      <w:bookmarkEnd w:id="838"/>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839" w:name="_Toc144024144"/>
      <w:bookmarkStart w:id="840" w:name="_Toc148176843"/>
      <w:bookmarkStart w:id="841" w:name="_Toc151379222"/>
      <w:bookmarkStart w:id="842" w:name="_Toc151445404"/>
      <w:bookmarkStart w:id="843" w:name="_Toc160470471"/>
      <w:bookmarkStart w:id="844" w:name="_Toc164873615"/>
      <w:bookmarkStart w:id="845" w:name="_Toc180306235"/>
      <w:bookmarkStart w:id="846" w:name="_Toc195373974"/>
      <w:bookmarkStart w:id="847" w:name="_Toc21187881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839"/>
      <w:bookmarkEnd w:id="840"/>
      <w:bookmarkEnd w:id="841"/>
      <w:bookmarkEnd w:id="842"/>
      <w:bookmarkEnd w:id="843"/>
      <w:bookmarkEnd w:id="844"/>
      <w:bookmarkEnd w:id="845"/>
      <w:bookmarkEnd w:id="846"/>
      <w:bookmarkEnd w:id="84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848" w:name="_MON_1759252638"/>
    <w:bookmarkEnd w:id="848"/>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22492507"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849" w:name="_Toc144024145"/>
      <w:r w:rsidRPr="004D3578">
        <w:br w:type="page"/>
      </w:r>
      <w:bookmarkStart w:id="850" w:name="_Toc148176844"/>
      <w:bookmarkStart w:id="851" w:name="_Toc151379223"/>
      <w:bookmarkStart w:id="852" w:name="_Toc151445405"/>
      <w:bookmarkStart w:id="853" w:name="_Toc160470472"/>
      <w:bookmarkStart w:id="854" w:name="_Toc164873616"/>
      <w:bookmarkStart w:id="855" w:name="_Toc180306236"/>
      <w:bookmarkStart w:id="856" w:name="_Toc195373975"/>
      <w:bookmarkStart w:id="857" w:name="_Toc211878816"/>
      <w:r w:rsidRPr="00D46D17">
        <w:lastRenderedPageBreak/>
        <w:t>5.6</w:t>
      </w:r>
      <w:r w:rsidRPr="00D46D17">
        <w:tab/>
        <w:t>SDD_PolicyConfiguration</w:t>
      </w:r>
      <w:bookmarkEnd w:id="850"/>
      <w:bookmarkEnd w:id="851"/>
      <w:bookmarkEnd w:id="852"/>
      <w:bookmarkEnd w:id="853"/>
      <w:bookmarkEnd w:id="854"/>
      <w:bookmarkEnd w:id="855"/>
      <w:bookmarkEnd w:id="856"/>
      <w:bookmarkEnd w:id="857"/>
    </w:p>
    <w:p w14:paraId="1CD8DAB0" w14:textId="77777777" w:rsidR="00702293" w:rsidRPr="00D46D17" w:rsidRDefault="00702293" w:rsidP="00702293">
      <w:pPr>
        <w:pStyle w:val="Heading3"/>
      </w:pPr>
      <w:bookmarkStart w:id="858" w:name="_Toc148176845"/>
      <w:bookmarkStart w:id="859" w:name="_Toc151379224"/>
      <w:bookmarkStart w:id="860" w:name="_Toc151445406"/>
      <w:bookmarkStart w:id="861" w:name="_Toc160470473"/>
      <w:bookmarkStart w:id="862" w:name="_Toc164873617"/>
      <w:bookmarkStart w:id="863" w:name="_Toc180306237"/>
      <w:bookmarkStart w:id="864" w:name="_Toc195373976"/>
      <w:bookmarkStart w:id="865" w:name="_Toc211878817"/>
      <w:r w:rsidRPr="00D46D17">
        <w:t>5.6.1</w:t>
      </w:r>
      <w:r w:rsidRPr="00D46D17">
        <w:tab/>
        <w:t>Service Description</w:t>
      </w:r>
      <w:bookmarkEnd w:id="858"/>
      <w:bookmarkEnd w:id="859"/>
      <w:bookmarkEnd w:id="860"/>
      <w:bookmarkEnd w:id="861"/>
      <w:bookmarkEnd w:id="862"/>
      <w:bookmarkEnd w:id="863"/>
      <w:bookmarkEnd w:id="864"/>
      <w:bookmarkEnd w:id="865"/>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866" w:name="_Toc148176846"/>
      <w:bookmarkStart w:id="867" w:name="_Toc151379225"/>
      <w:bookmarkStart w:id="868" w:name="_Toc151445407"/>
      <w:bookmarkStart w:id="869" w:name="_Toc160470474"/>
      <w:bookmarkStart w:id="870" w:name="_Toc164873618"/>
      <w:bookmarkStart w:id="871" w:name="_Toc180306238"/>
      <w:bookmarkStart w:id="872" w:name="_Toc195373977"/>
      <w:bookmarkStart w:id="873" w:name="_Toc211878818"/>
      <w:r w:rsidRPr="00D46D17">
        <w:t>5.6.2</w:t>
      </w:r>
      <w:r w:rsidRPr="00D46D17">
        <w:tab/>
        <w:t>Service Operations</w:t>
      </w:r>
      <w:bookmarkEnd w:id="866"/>
      <w:bookmarkEnd w:id="867"/>
      <w:bookmarkEnd w:id="868"/>
      <w:bookmarkEnd w:id="869"/>
      <w:bookmarkEnd w:id="870"/>
      <w:bookmarkEnd w:id="871"/>
      <w:bookmarkEnd w:id="872"/>
      <w:bookmarkEnd w:id="873"/>
    </w:p>
    <w:p w14:paraId="329D1278" w14:textId="77777777" w:rsidR="00702293" w:rsidRPr="00D46D17" w:rsidRDefault="00702293" w:rsidP="00702293">
      <w:pPr>
        <w:pStyle w:val="Heading4"/>
      </w:pPr>
      <w:bookmarkStart w:id="874" w:name="_Toc148176847"/>
      <w:bookmarkStart w:id="875" w:name="_Toc151379226"/>
      <w:bookmarkStart w:id="876" w:name="_Toc151445408"/>
      <w:bookmarkStart w:id="877" w:name="_Toc160470475"/>
      <w:bookmarkStart w:id="878" w:name="_Toc164873619"/>
      <w:bookmarkStart w:id="879" w:name="_Toc180306239"/>
      <w:bookmarkStart w:id="880" w:name="_Toc195373978"/>
      <w:bookmarkStart w:id="881" w:name="_Toc211878819"/>
      <w:r w:rsidRPr="00D46D17">
        <w:t>5.6.2.1</w:t>
      </w:r>
      <w:r w:rsidRPr="00D46D17">
        <w:tab/>
        <w:t>Introduction</w:t>
      </w:r>
      <w:bookmarkEnd w:id="874"/>
      <w:bookmarkEnd w:id="875"/>
      <w:bookmarkEnd w:id="876"/>
      <w:bookmarkEnd w:id="877"/>
      <w:bookmarkEnd w:id="878"/>
      <w:bookmarkEnd w:id="879"/>
      <w:bookmarkEnd w:id="880"/>
      <w:bookmarkEnd w:id="881"/>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882" w:name="_Toc148176848"/>
      <w:bookmarkStart w:id="883" w:name="_Toc151379227"/>
      <w:bookmarkStart w:id="884" w:name="_Toc151445409"/>
      <w:bookmarkStart w:id="885" w:name="_Toc160470476"/>
      <w:bookmarkStart w:id="886" w:name="_Toc164873620"/>
      <w:bookmarkStart w:id="887" w:name="_Toc180306240"/>
      <w:bookmarkStart w:id="888" w:name="_Toc195373979"/>
      <w:bookmarkStart w:id="889" w:name="_Toc211878820"/>
      <w:r w:rsidRPr="00D46D17">
        <w:t>5.6.2.2</w:t>
      </w:r>
      <w:r w:rsidRPr="00D46D17">
        <w:tab/>
        <w:t>SDD_PolicyConfiguration_Create</w:t>
      </w:r>
      <w:bookmarkEnd w:id="882"/>
      <w:bookmarkEnd w:id="883"/>
      <w:bookmarkEnd w:id="884"/>
      <w:bookmarkEnd w:id="885"/>
      <w:bookmarkEnd w:id="886"/>
      <w:bookmarkEnd w:id="887"/>
      <w:bookmarkEnd w:id="888"/>
      <w:bookmarkEnd w:id="889"/>
    </w:p>
    <w:p w14:paraId="4E424D42" w14:textId="77777777" w:rsidR="00702293" w:rsidRPr="00D46D17" w:rsidRDefault="00702293" w:rsidP="00702293">
      <w:pPr>
        <w:pStyle w:val="Heading5"/>
      </w:pPr>
      <w:bookmarkStart w:id="890" w:name="_Toc148176849"/>
      <w:bookmarkStart w:id="891" w:name="_Toc151379228"/>
      <w:bookmarkStart w:id="892" w:name="_Toc151445410"/>
      <w:bookmarkStart w:id="893" w:name="_Toc160470477"/>
      <w:bookmarkStart w:id="894" w:name="_Toc164873621"/>
      <w:bookmarkStart w:id="895" w:name="_Toc180306241"/>
      <w:bookmarkStart w:id="896" w:name="_Toc195373980"/>
      <w:bookmarkStart w:id="897" w:name="_Toc211878821"/>
      <w:r w:rsidRPr="00D46D17">
        <w:t>5.6.2.2.1</w:t>
      </w:r>
      <w:r w:rsidRPr="00D46D17">
        <w:tab/>
        <w:t>General</w:t>
      </w:r>
      <w:bookmarkEnd w:id="890"/>
      <w:bookmarkEnd w:id="891"/>
      <w:bookmarkEnd w:id="892"/>
      <w:bookmarkEnd w:id="893"/>
      <w:bookmarkEnd w:id="894"/>
      <w:bookmarkEnd w:id="895"/>
      <w:bookmarkEnd w:id="896"/>
      <w:bookmarkEnd w:id="897"/>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98" w:name="_Toc148176850"/>
      <w:bookmarkStart w:id="899" w:name="_Toc151379229"/>
      <w:bookmarkStart w:id="900" w:name="_Toc151445411"/>
      <w:bookmarkStart w:id="901" w:name="_Toc160470478"/>
      <w:bookmarkStart w:id="902" w:name="_Toc164873622"/>
      <w:bookmarkStart w:id="903" w:name="_Toc180306242"/>
      <w:bookmarkStart w:id="904" w:name="_Toc195373981"/>
      <w:bookmarkStart w:id="905" w:name="_Toc211878822"/>
      <w:r w:rsidRPr="00D46D17">
        <w:t>5.6.2.2.2</w:t>
      </w:r>
      <w:r w:rsidRPr="00D46D17">
        <w:tab/>
        <w:t>Policy Configuration Creation</w:t>
      </w:r>
      <w:bookmarkEnd w:id="898"/>
      <w:bookmarkEnd w:id="899"/>
      <w:bookmarkEnd w:id="900"/>
      <w:bookmarkEnd w:id="901"/>
      <w:bookmarkEnd w:id="902"/>
      <w:bookmarkEnd w:id="903"/>
      <w:bookmarkEnd w:id="904"/>
      <w:bookmarkEnd w:id="90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06" w:name="MCCQCTEMPBM_00000338"/>
    <w:bookmarkStart w:id="907" w:name="_MON_1756650394"/>
    <w:bookmarkEnd w:id="907"/>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22492508" r:id="rId66">
            <o:FieldCodes>\s</o:FieldCodes>
          </o:OLEObject>
        </w:object>
      </w:r>
    </w:p>
    <w:bookmarkEnd w:id="906"/>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908" w:name="_Hlk146037422"/>
      <w:r w:rsidRPr="00D46D17">
        <w:t>PolicyConfig</w:t>
      </w:r>
      <w:bookmarkEnd w:id="908"/>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09" w:name="_Toc148176851"/>
      <w:bookmarkStart w:id="910" w:name="_Toc151379230"/>
      <w:bookmarkStart w:id="911" w:name="_Toc151445412"/>
      <w:bookmarkStart w:id="912" w:name="_Toc160470479"/>
      <w:bookmarkStart w:id="913" w:name="_Toc164873623"/>
      <w:bookmarkStart w:id="914" w:name="_Toc180306243"/>
      <w:bookmarkStart w:id="915" w:name="_Toc195373982"/>
      <w:bookmarkStart w:id="916" w:name="_Toc211878823"/>
      <w:r w:rsidRPr="00D46D17">
        <w:t>5.6.2.3</w:t>
      </w:r>
      <w:r w:rsidRPr="00D46D17">
        <w:tab/>
        <w:t>SDD_PolicyConfiguration_Update</w:t>
      </w:r>
      <w:bookmarkEnd w:id="909"/>
      <w:bookmarkEnd w:id="910"/>
      <w:bookmarkEnd w:id="911"/>
      <w:bookmarkEnd w:id="912"/>
      <w:bookmarkEnd w:id="913"/>
      <w:bookmarkEnd w:id="914"/>
      <w:bookmarkEnd w:id="915"/>
      <w:bookmarkEnd w:id="916"/>
    </w:p>
    <w:p w14:paraId="26D575C2" w14:textId="77777777" w:rsidR="00702293" w:rsidRPr="00D46D17" w:rsidRDefault="00702293" w:rsidP="00702293">
      <w:pPr>
        <w:pStyle w:val="Heading5"/>
      </w:pPr>
      <w:bookmarkStart w:id="917" w:name="_Toc148176852"/>
      <w:bookmarkStart w:id="918" w:name="_Toc151379231"/>
      <w:bookmarkStart w:id="919" w:name="_Toc151445413"/>
      <w:bookmarkStart w:id="920" w:name="_Toc160470480"/>
      <w:bookmarkStart w:id="921" w:name="_Toc164873624"/>
      <w:bookmarkStart w:id="922" w:name="_Toc180306244"/>
      <w:bookmarkStart w:id="923" w:name="_Toc195373983"/>
      <w:bookmarkStart w:id="924" w:name="_Toc211878824"/>
      <w:r w:rsidRPr="00D46D17">
        <w:t>5.6.2.3.1</w:t>
      </w:r>
      <w:r w:rsidRPr="00D46D17">
        <w:tab/>
        <w:t>General</w:t>
      </w:r>
      <w:bookmarkEnd w:id="917"/>
      <w:bookmarkEnd w:id="918"/>
      <w:bookmarkEnd w:id="919"/>
      <w:bookmarkEnd w:id="920"/>
      <w:bookmarkEnd w:id="921"/>
      <w:bookmarkEnd w:id="922"/>
      <w:bookmarkEnd w:id="923"/>
      <w:bookmarkEnd w:id="92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925" w:name="_Toc148176853"/>
      <w:bookmarkStart w:id="926" w:name="_Toc151379232"/>
      <w:bookmarkStart w:id="927" w:name="_Toc151445414"/>
      <w:bookmarkStart w:id="928" w:name="_Toc160470481"/>
      <w:bookmarkStart w:id="929" w:name="_Toc164873625"/>
      <w:bookmarkStart w:id="930" w:name="_Toc180306245"/>
      <w:bookmarkStart w:id="931" w:name="_Toc195373984"/>
      <w:bookmarkStart w:id="932" w:name="_Toc211878825"/>
      <w:r w:rsidRPr="00D46D17">
        <w:t>5.6.2.3.2</w:t>
      </w:r>
      <w:r w:rsidRPr="00D46D17">
        <w:tab/>
        <w:t>Policy Configuration Update</w:t>
      </w:r>
      <w:bookmarkEnd w:id="925"/>
      <w:bookmarkEnd w:id="926"/>
      <w:bookmarkEnd w:id="927"/>
      <w:bookmarkEnd w:id="928"/>
      <w:bookmarkEnd w:id="929"/>
      <w:bookmarkEnd w:id="930"/>
      <w:bookmarkEnd w:id="931"/>
      <w:bookmarkEnd w:id="932"/>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22492509"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933" w:name="_Toc148176854"/>
      <w:bookmarkStart w:id="934" w:name="_Toc151379233"/>
      <w:bookmarkStart w:id="935" w:name="_Toc151445415"/>
      <w:bookmarkStart w:id="936" w:name="_Toc160470482"/>
      <w:bookmarkStart w:id="937" w:name="_Toc164873626"/>
      <w:bookmarkStart w:id="938" w:name="_Toc180306246"/>
      <w:bookmarkStart w:id="939" w:name="_Toc195373985"/>
      <w:bookmarkStart w:id="940" w:name="_Toc211878826"/>
      <w:r w:rsidRPr="00D46D17">
        <w:t>5.6.2.4</w:t>
      </w:r>
      <w:r w:rsidRPr="00D46D17">
        <w:tab/>
        <w:t>SDD_PolicyConfiguration_Delete</w:t>
      </w:r>
      <w:bookmarkEnd w:id="933"/>
      <w:bookmarkEnd w:id="934"/>
      <w:bookmarkEnd w:id="935"/>
      <w:bookmarkEnd w:id="936"/>
      <w:bookmarkEnd w:id="937"/>
      <w:bookmarkEnd w:id="938"/>
      <w:bookmarkEnd w:id="939"/>
      <w:bookmarkEnd w:id="940"/>
    </w:p>
    <w:p w14:paraId="413B8FEB" w14:textId="77777777" w:rsidR="00702293" w:rsidRPr="00D46D17" w:rsidRDefault="00702293" w:rsidP="00702293">
      <w:pPr>
        <w:pStyle w:val="Heading5"/>
      </w:pPr>
      <w:bookmarkStart w:id="941" w:name="_Toc148176855"/>
      <w:bookmarkStart w:id="942" w:name="_Toc151379234"/>
      <w:bookmarkStart w:id="943" w:name="_Toc151445416"/>
      <w:bookmarkStart w:id="944" w:name="_Toc160470483"/>
      <w:bookmarkStart w:id="945" w:name="_Toc164873627"/>
      <w:bookmarkStart w:id="946" w:name="_Toc180306247"/>
      <w:bookmarkStart w:id="947" w:name="_Toc195373986"/>
      <w:bookmarkStart w:id="948" w:name="_Toc211878827"/>
      <w:r w:rsidRPr="00D46D17">
        <w:t>5.6.2.4.1</w:t>
      </w:r>
      <w:r w:rsidRPr="00D46D17">
        <w:tab/>
        <w:t>General</w:t>
      </w:r>
      <w:bookmarkEnd w:id="941"/>
      <w:bookmarkEnd w:id="942"/>
      <w:bookmarkEnd w:id="943"/>
      <w:bookmarkEnd w:id="944"/>
      <w:bookmarkEnd w:id="945"/>
      <w:bookmarkEnd w:id="946"/>
      <w:bookmarkEnd w:id="947"/>
      <w:bookmarkEnd w:id="94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949" w:name="_Toc148176856"/>
      <w:bookmarkStart w:id="950" w:name="_Toc151379235"/>
      <w:bookmarkStart w:id="951" w:name="_Toc151445417"/>
      <w:bookmarkStart w:id="952" w:name="_Toc160470484"/>
      <w:bookmarkStart w:id="953" w:name="_Toc164873628"/>
      <w:bookmarkStart w:id="954" w:name="_Toc180306248"/>
      <w:bookmarkStart w:id="955" w:name="_Toc195373987"/>
      <w:bookmarkStart w:id="956" w:name="_Toc211878828"/>
      <w:r w:rsidRPr="00D46D17">
        <w:t>5.6.2.4.2</w:t>
      </w:r>
      <w:r w:rsidRPr="00D46D17">
        <w:tab/>
        <w:t>Policy Configuration Deletion</w:t>
      </w:r>
      <w:bookmarkEnd w:id="949"/>
      <w:bookmarkEnd w:id="950"/>
      <w:bookmarkEnd w:id="951"/>
      <w:bookmarkEnd w:id="952"/>
      <w:bookmarkEnd w:id="953"/>
      <w:bookmarkEnd w:id="954"/>
      <w:bookmarkEnd w:id="955"/>
      <w:bookmarkEnd w:id="956"/>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22492510"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957" w:name="_Toc180306249"/>
      <w:bookmarkStart w:id="958" w:name="_Toc195373988"/>
      <w:bookmarkStart w:id="959" w:name="_Toc211878829"/>
      <w:r w:rsidR="00656BB9">
        <w:lastRenderedPageBreak/>
        <w:t>5.7</w:t>
      </w:r>
      <w:r w:rsidR="00656BB9" w:rsidRPr="00D46D17">
        <w:tab/>
      </w:r>
      <w:r w:rsidR="00656BB9">
        <w:t>SDD_BDT</w:t>
      </w:r>
      <w:bookmarkEnd w:id="957"/>
      <w:bookmarkEnd w:id="958"/>
      <w:bookmarkEnd w:id="959"/>
    </w:p>
    <w:p w14:paraId="64504B12" w14:textId="77777777" w:rsidR="00656BB9" w:rsidRPr="00D46D17" w:rsidRDefault="00656BB9" w:rsidP="00656BB9">
      <w:pPr>
        <w:pStyle w:val="Heading3"/>
      </w:pPr>
      <w:bookmarkStart w:id="960" w:name="_Toc180306250"/>
      <w:bookmarkStart w:id="961" w:name="_Toc195373989"/>
      <w:bookmarkStart w:id="962" w:name="_Toc211878830"/>
      <w:r>
        <w:t>5.7</w:t>
      </w:r>
      <w:r w:rsidRPr="00D46D17">
        <w:t>.1</w:t>
      </w:r>
      <w:r w:rsidRPr="00D46D17">
        <w:tab/>
        <w:t>Service Description</w:t>
      </w:r>
      <w:bookmarkEnd w:id="960"/>
      <w:bookmarkEnd w:id="961"/>
      <w:bookmarkEnd w:id="962"/>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963" w:name="_Toc180306251"/>
      <w:bookmarkStart w:id="964" w:name="_Toc195373990"/>
      <w:bookmarkStart w:id="965" w:name="_Toc211878831"/>
      <w:r>
        <w:t>5.7</w:t>
      </w:r>
      <w:r w:rsidRPr="00D46D17">
        <w:t>.2</w:t>
      </w:r>
      <w:r w:rsidRPr="00D46D17">
        <w:tab/>
        <w:t>Service Operations</w:t>
      </w:r>
      <w:bookmarkEnd w:id="963"/>
      <w:bookmarkEnd w:id="964"/>
      <w:bookmarkEnd w:id="965"/>
    </w:p>
    <w:p w14:paraId="77EE43AB" w14:textId="77777777" w:rsidR="00656BB9" w:rsidRPr="00D46D17" w:rsidRDefault="00656BB9" w:rsidP="00656BB9">
      <w:pPr>
        <w:pStyle w:val="Heading4"/>
      </w:pPr>
      <w:bookmarkStart w:id="966" w:name="_Toc180306252"/>
      <w:bookmarkStart w:id="967" w:name="_Toc195373991"/>
      <w:bookmarkStart w:id="968" w:name="_Toc211878832"/>
      <w:r>
        <w:t>5.7</w:t>
      </w:r>
      <w:r w:rsidRPr="00D46D17">
        <w:t>.2.1</w:t>
      </w:r>
      <w:r w:rsidRPr="00D46D17">
        <w:tab/>
        <w:t>Introduction</w:t>
      </w:r>
      <w:bookmarkEnd w:id="966"/>
      <w:bookmarkEnd w:id="967"/>
      <w:bookmarkEnd w:id="968"/>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969" w:name="_Toc180306253"/>
      <w:bookmarkStart w:id="970" w:name="_Toc195373992"/>
      <w:bookmarkStart w:id="971" w:name="_Toc211878833"/>
      <w:r>
        <w:t>5.7</w:t>
      </w:r>
      <w:r w:rsidRPr="00D46D17">
        <w:t>.2.2</w:t>
      </w:r>
      <w:r w:rsidRPr="00D46D17">
        <w:tab/>
      </w:r>
      <w:r>
        <w:t>SDD_BDT</w:t>
      </w:r>
      <w:r w:rsidRPr="00D46D17">
        <w:t>_</w:t>
      </w:r>
      <w:r>
        <w:t>Subscribe</w:t>
      </w:r>
      <w:bookmarkEnd w:id="969"/>
      <w:bookmarkEnd w:id="970"/>
      <w:bookmarkEnd w:id="971"/>
    </w:p>
    <w:p w14:paraId="79316A64" w14:textId="77777777" w:rsidR="00656BB9" w:rsidRPr="00D46D17" w:rsidRDefault="00656BB9" w:rsidP="00656BB9">
      <w:pPr>
        <w:pStyle w:val="Heading5"/>
      </w:pPr>
      <w:bookmarkStart w:id="972" w:name="_Toc180306254"/>
      <w:bookmarkStart w:id="973" w:name="_Toc195373993"/>
      <w:bookmarkStart w:id="974" w:name="_Toc211878834"/>
      <w:r>
        <w:t>5.7</w:t>
      </w:r>
      <w:r w:rsidRPr="00D46D17">
        <w:t>.2.2.1</w:t>
      </w:r>
      <w:r w:rsidRPr="00D46D17">
        <w:tab/>
        <w:t>General</w:t>
      </w:r>
      <w:bookmarkEnd w:id="972"/>
      <w:bookmarkEnd w:id="973"/>
      <w:bookmarkEnd w:id="974"/>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975" w:name="_Toc180306255"/>
      <w:bookmarkStart w:id="976" w:name="_Toc195373994"/>
      <w:bookmarkStart w:id="977" w:name="_Toc211878835"/>
      <w:r>
        <w:t>5.7</w:t>
      </w:r>
      <w:r w:rsidRPr="00D46D17">
        <w:t>.2.2.2</w:t>
      </w:r>
      <w:r w:rsidRPr="00D46D17">
        <w:tab/>
      </w:r>
      <w:r>
        <w:t>BDT Subscription</w:t>
      </w:r>
      <w:r w:rsidRPr="00A3407F">
        <w:t xml:space="preserve"> </w:t>
      </w:r>
      <w:r>
        <w:t>Creation</w:t>
      </w:r>
      <w:bookmarkEnd w:id="975"/>
      <w:bookmarkEnd w:id="976"/>
      <w:bookmarkEnd w:id="977"/>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978" w:name="_MON_1790651302"/>
    <w:bookmarkEnd w:id="978"/>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22492511"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979" w:name="_Toc180306256"/>
      <w:bookmarkStart w:id="980" w:name="_Toc195373995"/>
      <w:bookmarkStart w:id="981" w:name="_Toc211878836"/>
      <w:r>
        <w:t>5.7</w:t>
      </w:r>
      <w:r w:rsidRPr="00D46D17">
        <w:t>.2.3</w:t>
      </w:r>
      <w:r w:rsidRPr="00D46D17">
        <w:tab/>
      </w:r>
      <w:r>
        <w:t>SDD_BDT</w:t>
      </w:r>
      <w:r w:rsidRPr="00D46D17">
        <w:t>_Update</w:t>
      </w:r>
      <w:bookmarkEnd w:id="979"/>
      <w:bookmarkEnd w:id="980"/>
      <w:bookmarkEnd w:id="981"/>
    </w:p>
    <w:p w14:paraId="500D3E3E" w14:textId="77777777" w:rsidR="00656BB9" w:rsidRPr="00D46D17" w:rsidRDefault="00656BB9" w:rsidP="00656BB9">
      <w:pPr>
        <w:pStyle w:val="Heading5"/>
      </w:pPr>
      <w:bookmarkStart w:id="982" w:name="_Toc180306257"/>
      <w:bookmarkStart w:id="983" w:name="_Toc195373996"/>
      <w:bookmarkStart w:id="984" w:name="_Toc211878837"/>
      <w:r>
        <w:t>5.7</w:t>
      </w:r>
      <w:r w:rsidRPr="00D46D17">
        <w:t>.2.3.1</w:t>
      </w:r>
      <w:r w:rsidRPr="00D46D17">
        <w:tab/>
        <w:t>General</w:t>
      </w:r>
      <w:bookmarkEnd w:id="982"/>
      <w:bookmarkEnd w:id="983"/>
      <w:bookmarkEnd w:id="98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985" w:name="_Toc180306258"/>
      <w:bookmarkStart w:id="986" w:name="_Toc195373997"/>
      <w:bookmarkStart w:id="987" w:name="_Toc211878838"/>
      <w:r>
        <w:t>5.7</w:t>
      </w:r>
      <w:r w:rsidRPr="00D46D17">
        <w:t>.2.3.2</w:t>
      </w:r>
      <w:r w:rsidRPr="00D46D17">
        <w:tab/>
      </w:r>
      <w:r>
        <w:t>BDT</w:t>
      </w:r>
      <w:r w:rsidRPr="00D46D17">
        <w:t xml:space="preserve"> </w:t>
      </w:r>
      <w:r>
        <w:t xml:space="preserve">Subscription </w:t>
      </w:r>
      <w:r w:rsidRPr="00D46D17">
        <w:t>Update</w:t>
      </w:r>
      <w:bookmarkEnd w:id="985"/>
      <w:bookmarkEnd w:id="986"/>
      <w:bookmarkEnd w:id="987"/>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988" w:name="_MON_1790651430"/>
    <w:bookmarkEnd w:id="988"/>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22492512"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989" w:name="_Toc180306259"/>
      <w:bookmarkStart w:id="990" w:name="_Toc195373998"/>
      <w:bookmarkStart w:id="991" w:name="_Toc211878839"/>
      <w:r>
        <w:lastRenderedPageBreak/>
        <w:t>5.7</w:t>
      </w:r>
      <w:r w:rsidRPr="00D46D17">
        <w:t>.2.4</w:t>
      </w:r>
      <w:r w:rsidRPr="00D46D17">
        <w:tab/>
      </w:r>
      <w:r>
        <w:t>SDD_BDT</w:t>
      </w:r>
      <w:r w:rsidRPr="00D46D17">
        <w:t>_Delete</w:t>
      </w:r>
      <w:bookmarkEnd w:id="989"/>
      <w:bookmarkEnd w:id="990"/>
      <w:bookmarkEnd w:id="991"/>
    </w:p>
    <w:p w14:paraId="32D4B80F" w14:textId="77777777" w:rsidR="00656BB9" w:rsidRPr="00D46D17" w:rsidRDefault="00656BB9" w:rsidP="00656BB9">
      <w:pPr>
        <w:pStyle w:val="Heading5"/>
      </w:pPr>
      <w:bookmarkStart w:id="992" w:name="_Toc180306260"/>
      <w:bookmarkStart w:id="993" w:name="_Toc195373999"/>
      <w:bookmarkStart w:id="994" w:name="_Toc211878840"/>
      <w:r>
        <w:t>5.7</w:t>
      </w:r>
      <w:r w:rsidRPr="00D46D17">
        <w:t>.2.4.1</w:t>
      </w:r>
      <w:r w:rsidRPr="00D46D17">
        <w:tab/>
        <w:t>General</w:t>
      </w:r>
      <w:bookmarkEnd w:id="992"/>
      <w:bookmarkEnd w:id="993"/>
      <w:bookmarkEnd w:id="994"/>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995" w:name="_Toc180306261"/>
      <w:bookmarkStart w:id="996" w:name="_Toc195374000"/>
      <w:bookmarkStart w:id="997" w:name="_Toc211878841"/>
      <w:r>
        <w:t>5.7</w:t>
      </w:r>
      <w:r w:rsidRPr="00D46D17">
        <w:t>.2.4.2</w:t>
      </w:r>
      <w:r w:rsidRPr="00D46D17">
        <w:tab/>
      </w:r>
      <w:r>
        <w:t>BDT</w:t>
      </w:r>
      <w:r w:rsidRPr="00D46D17">
        <w:t xml:space="preserve"> </w:t>
      </w:r>
      <w:r>
        <w:t xml:space="preserve">Subscription </w:t>
      </w:r>
      <w:r w:rsidRPr="00D46D17">
        <w:t>Deletion</w:t>
      </w:r>
      <w:bookmarkEnd w:id="995"/>
      <w:bookmarkEnd w:id="996"/>
      <w:bookmarkEnd w:id="997"/>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998" w:name="_MON_1788331908"/>
    <w:bookmarkEnd w:id="998"/>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22492513"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999" w:name="_Toc180306262"/>
      <w:bookmarkStart w:id="1000" w:name="_Toc195374001"/>
      <w:bookmarkStart w:id="1001" w:name="_Toc211878842"/>
      <w:r>
        <w:t>5.7.2.5</w:t>
      </w:r>
      <w:r w:rsidRPr="008344F0">
        <w:tab/>
      </w:r>
      <w:r w:rsidRPr="008344F0">
        <w:rPr>
          <w:lang w:val="en-US"/>
        </w:rPr>
        <w:t>SDD_</w:t>
      </w:r>
      <w:r>
        <w:rPr>
          <w:lang w:val="en-US"/>
        </w:rPr>
        <w:t>BDT</w:t>
      </w:r>
      <w:r w:rsidRPr="008344F0">
        <w:t>_Notify</w:t>
      </w:r>
      <w:bookmarkEnd w:id="999"/>
      <w:bookmarkEnd w:id="1000"/>
      <w:bookmarkEnd w:id="1001"/>
    </w:p>
    <w:p w14:paraId="71341FB8" w14:textId="77777777" w:rsidR="00656BB9" w:rsidRPr="008344F0" w:rsidRDefault="00656BB9" w:rsidP="00656BB9">
      <w:pPr>
        <w:pStyle w:val="Heading5"/>
      </w:pPr>
      <w:bookmarkStart w:id="1002" w:name="_Toc180306263"/>
      <w:bookmarkStart w:id="1003" w:name="_Toc195374002"/>
      <w:bookmarkStart w:id="1004" w:name="_Toc211878843"/>
      <w:r>
        <w:t>5.7.2.5</w:t>
      </w:r>
      <w:r w:rsidRPr="008344F0">
        <w:t>.1</w:t>
      </w:r>
      <w:r w:rsidRPr="008344F0">
        <w:tab/>
        <w:t>General</w:t>
      </w:r>
      <w:bookmarkEnd w:id="1002"/>
      <w:bookmarkEnd w:id="1003"/>
      <w:bookmarkEnd w:id="1004"/>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005" w:name="_Toc180306264"/>
      <w:bookmarkStart w:id="1006" w:name="_Toc195374003"/>
      <w:bookmarkStart w:id="1007" w:name="_Toc211878844"/>
      <w:r>
        <w:t>5.7.2.5</w:t>
      </w:r>
      <w:r w:rsidRPr="008344F0">
        <w:t>.2</w:t>
      </w:r>
      <w:r w:rsidRPr="008344F0">
        <w:tab/>
      </w:r>
      <w:r>
        <w:t>BDT</w:t>
      </w:r>
      <w:r w:rsidRPr="008344F0">
        <w:t xml:space="preserve"> </w:t>
      </w:r>
      <w:r w:rsidRPr="008344F0">
        <w:rPr>
          <w:lang w:val="en-US"/>
        </w:rPr>
        <w:t>Notification</w:t>
      </w:r>
      <w:bookmarkEnd w:id="1005"/>
      <w:bookmarkEnd w:id="1006"/>
      <w:bookmarkEnd w:id="1007"/>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22492514"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008" w:name="_Toc148176857"/>
      <w:bookmarkStart w:id="1009" w:name="_Toc151379236"/>
      <w:bookmarkStart w:id="1010" w:name="_Toc151445418"/>
      <w:bookmarkStart w:id="1011" w:name="_Toc160470485"/>
      <w:bookmarkStart w:id="1012" w:name="_Toc164873629"/>
      <w:bookmarkStart w:id="1013" w:name="_Toc180306265"/>
      <w:bookmarkStart w:id="1014" w:name="_Toc195374004"/>
      <w:bookmarkStart w:id="1015" w:name="_Toc211878845"/>
      <w:r w:rsidR="008A6D4A">
        <w:lastRenderedPageBreak/>
        <w:t>6</w:t>
      </w:r>
      <w:r w:rsidR="008A6D4A">
        <w:tab/>
        <w:t>API Definitions</w:t>
      </w:r>
      <w:bookmarkEnd w:id="301"/>
      <w:bookmarkEnd w:id="302"/>
      <w:bookmarkEnd w:id="849"/>
      <w:bookmarkEnd w:id="1008"/>
      <w:bookmarkEnd w:id="1009"/>
      <w:bookmarkEnd w:id="1010"/>
      <w:bookmarkEnd w:id="1011"/>
      <w:bookmarkEnd w:id="1012"/>
      <w:bookmarkEnd w:id="1013"/>
      <w:bookmarkEnd w:id="1014"/>
      <w:bookmarkEnd w:id="1015"/>
    </w:p>
    <w:p w14:paraId="391C9859" w14:textId="4D4D69F0" w:rsidR="008A6D4A" w:rsidRDefault="008A6D4A" w:rsidP="007A4424">
      <w:pPr>
        <w:pStyle w:val="Heading2"/>
      </w:pPr>
      <w:bookmarkStart w:id="1016" w:name="_Toc510696598"/>
      <w:bookmarkStart w:id="1017" w:name="_Toc35971390"/>
      <w:bookmarkStart w:id="1018" w:name="_Toc144024146"/>
      <w:bookmarkStart w:id="1019" w:name="_Toc148176858"/>
      <w:bookmarkStart w:id="1020" w:name="_Toc151379237"/>
      <w:bookmarkStart w:id="1021" w:name="_Toc151445419"/>
      <w:bookmarkStart w:id="1022" w:name="_Toc160470486"/>
      <w:bookmarkStart w:id="1023" w:name="_Toc164873630"/>
      <w:bookmarkStart w:id="1024" w:name="_Toc180306266"/>
      <w:bookmarkStart w:id="1025" w:name="_Toc195374005"/>
      <w:bookmarkStart w:id="1026" w:name="_Toc211878846"/>
      <w:r>
        <w:t>6.1</w:t>
      </w:r>
      <w:r>
        <w:tab/>
      </w:r>
      <w:r w:rsidR="00D5413B" w:rsidRPr="00431327">
        <w:t>SDD_Transmission</w:t>
      </w:r>
      <w:r>
        <w:t xml:space="preserve"> Service API</w:t>
      </w:r>
      <w:bookmarkEnd w:id="1016"/>
      <w:bookmarkEnd w:id="1017"/>
      <w:bookmarkEnd w:id="1018"/>
      <w:bookmarkEnd w:id="1019"/>
      <w:bookmarkEnd w:id="1020"/>
      <w:bookmarkEnd w:id="1021"/>
      <w:bookmarkEnd w:id="1022"/>
      <w:bookmarkEnd w:id="1023"/>
      <w:bookmarkEnd w:id="1024"/>
      <w:bookmarkEnd w:id="1025"/>
      <w:bookmarkEnd w:id="1026"/>
    </w:p>
    <w:p w14:paraId="2FA7B115" w14:textId="77777777" w:rsidR="008A6D4A" w:rsidRDefault="008A6D4A" w:rsidP="007A4424">
      <w:pPr>
        <w:pStyle w:val="Heading3"/>
      </w:pPr>
      <w:bookmarkStart w:id="1027" w:name="_Toc510696599"/>
      <w:bookmarkStart w:id="1028" w:name="_Toc35971391"/>
      <w:bookmarkStart w:id="1029" w:name="_Toc144024147"/>
      <w:bookmarkStart w:id="1030" w:name="_Toc148176859"/>
      <w:bookmarkStart w:id="1031" w:name="_Toc151379238"/>
      <w:bookmarkStart w:id="1032" w:name="_Toc151445420"/>
      <w:bookmarkStart w:id="1033" w:name="_Toc160470487"/>
      <w:bookmarkStart w:id="1034" w:name="_Toc164873631"/>
      <w:bookmarkStart w:id="1035" w:name="_Toc180306267"/>
      <w:bookmarkStart w:id="1036" w:name="_Toc195374006"/>
      <w:bookmarkStart w:id="1037" w:name="_Toc211878847"/>
      <w:r>
        <w:t>6.1.1</w:t>
      </w:r>
      <w:r>
        <w:tab/>
        <w:t>Introduction</w:t>
      </w:r>
      <w:bookmarkEnd w:id="1027"/>
      <w:bookmarkEnd w:id="1028"/>
      <w:bookmarkEnd w:id="1029"/>
      <w:bookmarkEnd w:id="1030"/>
      <w:bookmarkEnd w:id="1031"/>
      <w:bookmarkEnd w:id="1032"/>
      <w:bookmarkEnd w:id="1033"/>
      <w:bookmarkEnd w:id="1034"/>
      <w:bookmarkEnd w:id="1035"/>
      <w:bookmarkEnd w:id="1036"/>
      <w:bookmarkEnd w:id="1037"/>
    </w:p>
    <w:p w14:paraId="17A68331" w14:textId="5A50F510" w:rsidR="008A6D4A" w:rsidRDefault="008A6D4A" w:rsidP="008A6D4A">
      <w:pPr>
        <w:rPr>
          <w:noProof/>
          <w:lang w:eastAsia="zh-CN"/>
        </w:rPr>
      </w:pPr>
      <w:bookmarkStart w:id="103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03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040" w:name="_Toc144024148"/>
      <w:bookmarkStart w:id="1041" w:name="_Toc148176860"/>
      <w:bookmarkStart w:id="1042" w:name="_Toc151379239"/>
      <w:bookmarkStart w:id="1043" w:name="_Toc151445421"/>
      <w:bookmarkStart w:id="1044" w:name="_Toc160470488"/>
      <w:bookmarkStart w:id="1045" w:name="_Toc164873632"/>
      <w:bookmarkStart w:id="1046" w:name="_Toc180306268"/>
      <w:bookmarkStart w:id="1047" w:name="_Toc195374007"/>
      <w:bookmarkStart w:id="1048" w:name="_Toc211878848"/>
      <w:r>
        <w:t>6.1.2</w:t>
      </w:r>
      <w:r>
        <w:tab/>
        <w:t>Usage of HTTP</w:t>
      </w:r>
      <w:bookmarkEnd w:id="1038"/>
      <w:bookmarkEnd w:id="1039"/>
      <w:bookmarkEnd w:id="1040"/>
      <w:bookmarkEnd w:id="1041"/>
      <w:bookmarkEnd w:id="1042"/>
      <w:bookmarkEnd w:id="1043"/>
      <w:bookmarkEnd w:id="1044"/>
      <w:bookmarkEnd w:id="1045"/>
      <w:bookmarkEnd w:id="1046"/>
      <w:bookmarkEnd w:id="1047"/>
      <w:bookmarkEnd w:id="1048"/>
    </w:p>
    <w:p w14:paraId="398F53F7" w14:textId="2F6A1DBD" w:rsidR="00D21645" w:rsidRPr="001F47A6" w:rsidRDefault="00D21645" w:rsidP="00D21645">
      <w:bookmarkStart w:id="1049" w:name="_Toc510696607"/>
      <w:bookmarkStart w:id="1050"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051" w:name="_Toc144024149"/>
      <w:bookmarkStart w:id="1052" w:name="_Toc148176861"/>
      <w:bookmarkStart w:id="1053" w:name="_Toc151379240"/>
      <w:bookmarkStart w:id="1054" w:name="_Toc151445422"/>
      <w:bookmarkStart w:id="1055" w:name="_Toc160470489"/>
      <w:bookmarkStart w:id="1056" w:name="_Toc164873633"/>
      <w:bookmarkStart w:id="1057" w:name="_Toc180306269"/>
      <w:bookmarkStart w:id="1058" w:name="_Toc195374008"/>
      <w:bookmarkStart w:id="1059" w:name="_Toc211878849"/>
      <w:r>
        <w:t>6.1.3</w:t>
      </w:r>
      <w:r>
        <w:tab/>
        <w:t>Resources</w:t>
      </w:r>
      <w:bookmarkEnd w:id="1049"/>
      <w:bookmarkEnd w:id="1050"/>
      <w:bookmarkEnd w:id="1051"/>
      <w:bookmarkEnd w:id="1052"/>
      <w:bookmarkEnd w:id="1053"/>
      <w:bookmarkEnd w:id="1054"/>
      <w:bookmarkEnd w:id="1055"/>
      <w:bookmarkEnd w:id="1056"/>
      <w:bookmarkEnd w:id="1057"/>
      <w:bookmarkEnd w:id="1058"/>
      <w:bookmarkEnd w:id="1059"/>
    </w:p>
    <w:p w14:paraId="3A809721" w14:textId="77777777" w:rsidR="006E186B" w:rsidRPr="000A7435" w:rsidRDefault="006E186B" w:rsidP="006E186B">
      <w:pPr>
        <w:pStyle w:val="Heading4"/>
      </w:pPr>
      <w:bookmarkStart w:id="1060" w:name="_Toc510696608"/>
      <w:bookmarkStart w:id="1061" w:name="_Toc35971399"/>
      <w:bookmarkStart w:id="1062" w:name="_Toc144024150"/>
      <w:bookmarkStart w:id="1063" w:name="_Toc148176862"/>
      <w:bookmarkStart w:id="1064" w:name="_Toc151379241"/>
      <w:bookmarkStart w:id="1065" w:name="_Toc151445423"/>
      <w:bookmarkStart w:id="1066" w:name="_Toc160470490"/>
      <w:bookmarkStart w:id="1067" w:name="_Toc164873634"/>
      <w:bookmarkStart w:id="1068" w:name="_Toc180306270"/>
      <w:bookmarkStart w:id="1069" w:name="_Toc195374009"/>
      <w:bookmarkStart w:id="1070" w:name="_Toc510696609"/>
      <w:bookmarkStart w:id="1071" w:name="_Toc35971400"/>
      <w:bookmarkStart w:id="1072" w:name="_Toc211878850"/>
      <w:r>
        <w:t>6.1.3.1</w:t>
      </w:r>
      <w:r>
        <w:tab/>
        <w:t>Overview</w:t>
      </w:r>
      <w:bookmarkEnd w:id="1060"/>
      <w:bookmarkEnd w:id="1061"/>
      <w:bookmarkEnd w:id="1062"/>
      <w:bookmarkEnd w:id="1063"/>
      <w:bookmarkEnd w:id="1064"/>
      <w:bookmarkEnd w:id="1065"/>
      <w:bookmarkEnd w:id="1066"/>
      <w:bookmarkEnd w:id="1067"/>
      <w:bookmarkEnd w:id="1068"/>
      <w:bookmarkEnd w:id="1069"/>
      <w:bookmarkEnd w:id="1072"/>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22492515"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073" w:name="_Toc144024151"/>
      <w:bookmarkStart w:id="1074" w:name="_Toc148176863"/>
      <w:bookmarkStart w:id="1075" w:name="_Toc151379242"/>
      <w:bookmarkStart w:id="1076" w:name="_Toc151445424"/>
      <w:bookmarkStart w:id="1077" w:name="_Toc160470491"/>
      <w:bookmarkStart w:id="1078" w:name="_Toc164873635"/>
      <w:bookmarkStart w:id="1079" w:name="_Toc180306271"/>
      <w:bookmarkStart w:id="1080" w:name="_Toc195374010"/>
      <w:bookmarkStart w:id="1081" w:name="_Toc211878851"/>
      <w:r>
        <w:t>6.1.3.2</w:t>
      </w:r>
      <w:r>
        <w:tab/>
        <w:t xml:space="preserve">Resource: </w:t>
      </w:r>
      <w:r w:rsidR="00672A03">
        <w:t>Connection Status Subscriptions</w:t>
      </w:r>
      <w:bookmarkEnd w:id="1070"/>
      <w:bookmarkEnd w:id="1071"/>
      <w:bookmarkEnd w:id="1073"/>
      <w:bookmarkEnd w:id="1074"/>
      <w:bookmarkEnd w:id="1075"/>
      <w:bookmarkEnd w:id="1076"/>
      <w:bookmarkEnd w:id="1077"/>
      <w:bookmarkEnd w:id="1078"/>
      <w:bookmarkEnd w:id="1079"/>
      <w:bookmarkEnd w:id="1080"/>
      <w:bookmarkEnd w:id="1081"/>
    </w:p>
    <w:p w14:paraId="5DA53F4D" w14:textId="77777777" w:rsidR="008A6D4A" w:rsidRDefault="008A6D4A" w:rsidP="007A4424">
      <w:pPr>
        <w:pStyle w:val="Heading5"/>
      </w:pPr>
      <w:bookmarkStart w:id="1082" w:name="_Toc510696610"/>
      <w:bookmarkStart w:id="1083" w:name="_Toc35971401"/>
      <w:bookmarkStart w:id="1084" w:name="_Toc144024152"/>
      <w:bookmarkStart w:id="1085" w:name="_Toc148176864"/>
      <w:bookmarkStart w:id="1086" w:name="_Toc151379243"/>
      <w:bookmarkStart w:id="1087" w:name="_Toc151445425"/>
      <w:bookmarkStart w:id="1088" w:name="_Toc160470492"/>
      <w:bookmarkStart w:id="1089" w:name="_Toc164873636"/>
      <w:bookmarkStart w:id="1090" w:name="_Toc180306272"/>
      <w:bookmarkStart w:id="1091" w:name="_Toc195374011"/>
      <w:bookmarkStart w:id="1092" w:name="_Toc211878852"/>
      <w:r>
        <w:t>6.1.3.2.1</w:t>
      </w:r>
      <w:r>
        <w:tab/>
        <w:t>Description</w:t>
      </w:r>
      <w:bookmarkEnd w:id="1082"/>
      <w:bookmarkEnd w:id="1083"/>
      <w:bookmarkEnd w:id="1084"/>
      <w:bookmarkEnd w:id="1085"/>
      <w:bookmarkEnd w:id="1086"/>
      <w:bookmarkEnd w:id="1087"/>
      <w:bookmarkEnd w:id="1088"/>
      <w:bookmarkEnd w:id="1089"/>
      <w:bookmarkEnd w:id="1090"/>
      <w:bookmarkEnd w:id="1091"/>
      <w:bookmarkEnd w:id="1092"/>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093" w:name="_Toc35971402"/>
      <w:bookmarkStart w:id="1094" w:name="_Toc144024153"/>
      <w:bookmarkStart w:id="1095" w:name="_Toc148176865"/>
      <w:bookmarkStart w:id="1096" w:name="_Toc151379244"/>
      <w:bookmarkStart w:id="1097" w:name="_Toc151445426"/>
      <w:bookmarkStart w:id="1098" w:name="_Toc160470493"/>
      <w:bookmarkStart w:id="1099" w:name="_Toc164873637"/>
      <w:bookmarkStart w:id="1100" w:name="_Toc180306273"/>
      <w:bookmarkStart w:id="1101" w:name="_Toc195374012"/>
      <w:bookmarkStart w:id="1102" w:name="_Toc510696612"/>
      <w:bookmarkStart w:id="1103" w:name="_Toc35971403"/>
      <w:bookmarkStart w:id="1104" w:name="_Toc211878853"/>
      <w:r>
        <w:t>6.1.3.2.2</w:t>
      </w:r>
      <w:r>
        <w:tab/>
        <w:t>Resource Definition</w:t>
      </w:r>
      <w:bookmarkEnd w:id="1093"/>
      <w:bookmarkEnd w:id="1094"/>
      <w:bookmarkEnd w:id="1095"/>
      <w:bookmarkEnd w:id="1096"/>
      <w:bookmarkEnd w:id="1097"/>
      <w:bookmarkEnd w:id="1098"/>
      <w:bookmarkEnd w:id="1099"/>
      <w:bookmarkEnd w:id="1100"/>
      <w:bookmarkEnd w:id="1101"/>
      <w:bookmarkEnd w:id="110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105" w:name="_Toc144024154"/>
      <w:bookmarkStart w:id="1106" w:name="_Toc148176866"/>
      <w:bookmarkStart w:id="1107" w:name="_Toc151379245"/>
      <w:bookmarkStart w:id="1108" w:name="_Toc151445427"/>
      <w:bookmarkStart w:id="1109" w:name="_Toc160470494"/>
      <w:bookmarkStart w:id="1110" w:name="_Toc164873638"/>
      <w:bookmarkStart w:id="1111" w:name="_Toc180306274"/>
      <w:bookmarkStart w:id="1112" w:name="_Toc195374013"/>
      <w:bookmarkStart w:id="1113" w:name="_Toc211878854"/>
      <w:r>
        <w:t>6.1.3.2.3</w:t>
      </w:r>
      <w:r>
        <w:tab/>
        <w:t>Resource Standard Methods</w:t>
      </w:r>
      <w:bookmarkEnd w:id="1102"/>
      <w:bookmarkEnd w:id="1103"/>
      <w:bookmarkEnd w:id="1105"/>
      <w:bookmarkEnd w:id="1106"/>
      <w:bookmarkEnd w:id="1107"/>
      <w:bookmarkEnd w:id="1108"/>
      <w:bookmarkEnd w:id="1109"/>
      <w:bookmarkEnd w:id="1110"/>
      <w:bookmarkEnd w:id="1111"/>
      <w:bookmarkEnd w:id="1112"/>
      <w:bookmarkEnd w:id="1113"/>
    </w:p>
    <w:p w14:paraId="0D69EE5C" w14:textId="43E84EF6" w:rsidR="003E58FE" w:rsidRPr="00384E92" w:rsidRDefault="003E58FE" w:rsidP="0052668D">
      <w:pPr>
        <w:pStyle w:val="H6"/>
      </w:pPr>
      <w:bookmarkStart w:id="1114" w:name="_Toc510696613"/>
      <w:bookmarkStart w:id="1115" w:name="_Toc35971404"/>
      <w:bookmarkStart w:id="1116" w:name="_Toc148176867"/>
      <w:bookmarkStart w:id="1117" w:name="_Toc151379246"/>
      <w:bookmarkStart w:id="1118" w:name="_Toc151445428"/>
      <w:bookmarkStart w:id="1119" w:name="_Toc160470495"/>
      <w:bookmarkStart w:id="1120" w:name="_Toc164873639"/>
      <w:bookmarkStart w:id="1121" w:name="_Toc180306275"/>
      <w:bookmarkStart w:id="1122" w:name="_Toc510696635"/>
      <w:bookmarkStart w:id="1123" w:name="_Toc35971430"/>
      <w:r w:rsidRPr="00384E92">
        <w:t>6.</w:t>
      </w:r>
      <w:r>
        <w:t>1.3.2.3</w:t>
      </w:r>
      <w:r w:rsidRPr="00384E92">
        <w:t>.1</w:t>
      </w:r>
      <w:r w:rsidRPr="00384E92">
        <w:tab/>
      </w:r>
      <w:r w:rsidR="00596E97">
        <w:t>POST</w:t>
      </w:r>
      <w:bookmarkEnd w:id="1114"/>
      <w:bookmarkEnd w:id="1115"/>
      <w:bookmarkEnd w:id="1116"/>
      <w:bookmarkEnd w:id="1117"/>
      <w:bookmarkEnd w:id="1118"/>
      <w:bookmarkEnd w:id="1119"/>
      <w:bookmarkEnd w:id="1120"/>
      <w:bookmarkEnd w:id="1121"/>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124" w:name="_Toc510696615"/>
      <w:bookmarkStart w:id="1125" w:name="_Toc35971406"/>
      <w:bookmarkStart w:id="1126" w:name="_Toc144024155"/>
      <w:bookmarkStart w:id="1127" w:name="_Toc148176868"/>
      <w:bookmarkStart w:id="1128" w:name="_Toc151379247"/>
      <w:bookmarkStart w:id="1129" w:name="_Toc151445429"/>
      <w:bookmarkStart w:id="1130" w:name="_Toc160470496"/>
      <w:bookmarkStart w:id="1131" w:name="_Toc164873640"/>
      <w:bookmarkStart w:id="1132" w:name="_Toc180306276"/>
      <w:bookmarkStart w:id="1133" w:name="_Toc195374014"/>
      <w:bookmarkStart w:id="1134" w:name="_Toc211878855"/>
      <w:r>
        <w:t>6.1.3.2.4</w:t>
      </w:r>
      <w:r>
        <w:tab/>
        <w:t>Resource Custom Operations</w:t>
      </w:r>
      <w:bookmarkEnd w:id="1124"/>
      <w:bookmarkEnd w:id="1125"/>
      <w:bookmarkEnd w:id="1126"/>
      <w:bookmarkEnd w:id="1127"/>
      <w:bookmarkEnd w:id="1128"/>
      <w:bookmarkEnd w:id="1129"/>
      <w:bookmarkEnd w:id="1130"/>
      <w:bookmarkEnd w:id="1131"/>
      <w:bookmarkEnd w:id="1132"/>
      <w:bookmarkEnd w:id="1133"/>
      <w:bookmarkEnd w:id="1134"/>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135" w:name="_Toc160470497"/>
      <w:bookmarkStart w:id="1136" w:name="_Toc164873641"/>
      <w:bookmarkStart w:id="1137" w:name="_Toc180306277"/>
      <w:bookmarkStart w:id="1138" w:name="_Toc195374015"/>
      <w:bookmarkStart w:id="1139" w:name="_Toc510696622"/>
      <w:bookmarkStart w:id="1140" w:name="_Toc35971413"/>
      <w:bookmarkStart w:id="1141" w:name="_Toc144024157"/>
      <w:bookmarkStart w:id="1142" w:name="_Toc148176870"/>
      <w:bookmarkStart w:id="1143" w:name="_Toc151379249"/>
      <w:bookmarkStart w:id="1144" w:name="_Toc151445430"/>
      <w:bookmarkStart w:id="1145" w:name="_Toc211878856"/>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135"/>
      <w:bookmarkEnd w:id="1136"/>
      <w:bookmarkEnd w:id="1137"/>
      <w:bookmarkEnd w:id="1138"/>
      <w:bookmarkEnd w:id="1145"/>
    </w:p>
    <w:p w14:paraId="2778B3F3" w14:textId="77777777" w:rsidR="0004588F" w:rsidRPr="00585CA6" w:rsidRDefault="0004588F" w:rsidP="0004588F">
      <w:pPr>
        <w:pStyle w:val="Heading5"/>
      </w:pPr>
      <w:bookmarkStart w:id="1146" w:name="_Toc160470498"/>
      <w:bookmarkStart w:id="1147" w:name="_Toc164873642"/>
      <w:bookmarkStart w:id="1148" w:name="_Toc180306278"/>
      <w:bookmarkStart w:id="1149" w:name="_Toc195374016"/>
      <w:bookmarkStart w:id="1150" w:name="_Toc211878857"/>
      <w:r w:rsidRPr="00585CA6">
        <w:rPr>
          <w:noProof/>
          <w:lang w:eastAsia="zh-CN"/>
        </w:rPr>
        <w:t>6.</w:t>
      </w:r>
      <w:r>
        <w:rPr>
          <w:noProof/>
          <w:lang w:eastAsia="zh-CN"/>
        </w:rPr>
        <w:t>1</w:t>
      </w:r>
      <w:r w:rsidRPr="00585CA6">
        <w:t>.3.</w:t>
      </w:r>
      <w:r>
        <w:t>3</w:t>
      </w:r>
      <w:r w:rsidRPr="00585CA6">
        <w:t>.1</w:t>
      </w:r>
      <w:r w:rsidRPr="00585CA6">
        <w:tab/>
        <w:t>Description</w:t>
      </w:r>
      <w:bookmarkEnd w:id="1146"/>
      <w:bookmarkEnd w:id="1147"/>
      <w:bookmarkEnd w:id="1148"/>
      <w:bookmarkEnd w:id="1149"/>
      <w:bookmarkEnd w:id="115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151" w:name="_Toc160470499"/>
      <w:bookmarkStart w:id="1152" w:name="_Toc164873643"/>
      <w:bookmarkStart w:id="1153" w:name="_Toc180306279"/>
      <w:bookmarkStart w:id="1154" w:name="_Toc195374017"/>
      <w:bookmarkStart w:id="1155" w:name="_Toc211878858"/>
      <w:r w:rsidRPr="00585CA6">
        <w:rPr>
          <w:noProof/>
          <w:lang w:eastAsia="zh-CN"/>
        </w:rPr>
        <w:t>6.</w:t>
      </w:r>
      <w:r>
        <w:rPr>
          <w:noProof/>
          <w:lang w:eastAsia="zh-CN"/>
        </w:rPr>
        <w:t>1</w:t>
      </w:r>
      <w:r w:rsidRPr="00585CA6">
        <w:t>.3.</w:t>
      </w:r>
      <w:r>
        <w:t>3</w:t>
      </w:r>
      <w:r w:rsidRPr="00585CA6">
        <w:t>.2</w:t>
      </w:r>
      <w:r w:rsidRPr="00585CA6">
        <w:tab/>
        <w:t>Resource Definition</w:t>
      </w:r>
      <w:bookmarkEnd w:id="1151"/>
      <w:bookmarkEnd w:id="1152"/>
      <w:bookmarkEnd w:id="1153"/>
      <w:bookmarkEnd w:id="1154"/>
      <w:bookmarkEnd w:id="1155"/>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156" w:name="_Toc160470500"/>
      <w:bookmarkStart w:id="1157" w:name="_Toc164873644"/>
      <w:bookmarkStart w:id="1158" w:name="_Toc180306280"/>
      <w:bookmarkStart w:id="1159" w:name="_Toc195374018"/>
      <w:bookmarkStart w:id="1160" w:name="_Toc211878859"/>
      <w:r w:rsidRPr="00585CA6">
        <w:rPr>
          <w:noProof/>
          <w:lang w:eastAsia="zh-CN"/>
        </w:rPr>
        <w:t>6.</w:t>
      </w:r>
      <w:r>
        <w:rPr>
          <w:noProof/>
          <w:lang w:eastAsia="zh-CN"/>
        </w:rPr>
        <w:t>1</w:t>
      </w:r>
      <w:r w:rsidRPr="00585CA6">
        <w:t>.3.</w:t>
      </w:r>
      <w:r>
        <w:t>3</w:t>
      </w:r>
      <w:r w:rsidRPr="00585CA6">
        <w:t>.3</w:t>
      </w:r>
      <w:r w:rsidRPr="00585CA6">
        <w:tab/>
        <w:t>Resource Standard Methods</w:t>
      </w:r>
      <w:bookmarkEnd w:id="1156"/>
      <w:bookmarkEnd w:id="1157"/>
      <w:bookmarkEnd w:id="1158"/>
      <w:bookmarkEnd w:id="1159"/>
      <w:bookmarkEnd w:id="1160"/>
    </w:p>
    <w:p w14:paraId="4E2F5352" w14:textId="77777777" w:rsidR="0004588F" w:rsidRPr="00585CA6" w:rsidRDefault="0004588F" w:rsidP="0052668D">
      <w:pPr>
        <w:pStyle w:val="H6"/>
      </w:pPr>
      <w:bookmarkStart w:id="1161" w:name="_Toc160470501"/>
      <w:bookmarkStart w:id="1162" w:name="_Toc164873645"/>
      <w:bookmarkStart w:id="1163" w:name="_Toc180306281"/>
      <w:r w:rsidRPr="00585CA6">
        <w:rPr>
          <w:noProof/>
          <w:lang w:eastAsia="zh-CN"/>
        </w:rPr>
        <w:t>6.</w:t>
      </w:r>
      <w:r>
        <w:rPr>
          <w:noProof/>
          <w:lang w:eastAsia="zh-CN"/>
        </w:rPr>
        <w:t>1</w:t>
      </w:r>
      <w:r w:rsidRPr="00585CA6">
        <w:t>.3.</w:t>
      </w:r>
      <w:r>
        <w:t>3</w:t>
      </w:r>
      <w:r w:rsidRPr="00585CA6">
        <w:t>.3.1</w:t>
      </w:r>
      <w:r w:rsidRPr="00585CA6">
        <w:tab/>
        <w:t>GET</w:t>
      </w:r>
      <w:bookmarkEnd w:id="1161"/>
      <w:bookmarkEnd w:id="1162"/>
      <w:bookmarkEnd w:id="116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164" w:name="_Toc160470502"/>
      <w:bookmarkStart w:id="1165" w:name="_Toc164873646"/>
      <w:bookmarkStart w:id="1166" w:name="_Toc180306282"/>
      <w:r w:rsidRPr="00585CA6">
        <w:rPr>
          <w:noProof/>
          <w:lang w:eastAsia="zh-CN"/>
        </w:rPr>
        <w:t>6.</w:t>
      </w:r>
      <w:r>
        <w:rPr>
          <w:noProof/>
          <w:lang w:eastAsia="zh-CN"/>
        </w:rPr>
        <w:t>1</w:t>
      </w:r>
      <w:r w:rsidRPr="00585CA6">
        <w:t>.3.</w:t>
      </w:r>
      <w:r>
        <w:t>3</w:t>
      </w:r>
      <w:r w:rsidRPr="00585CA6">
        <w:t>.3.2</w:t>
      </w:r>
      <w:r w:rsidRPr="00585CA6">
        <w:tab/>
        <w:t>PUT</w:t>
      </w:r>
      <w:bookmarkEnd w:id="1164"/>
      <w:bookmarkEnd w:id="1165"/>
      <w:bookmarkEnd w:id="116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167" w:name="_Toc160470503"/>
      <w:bookmarkStart w:id="1168" w:name="_Toc164873647"/>
      <w:bookmarkStart w:id="1169" w:name="_Toc180306283"/>
      <w:r w:rsidRPr="00585CA6">
        <w:rPr>
          <w:noProof/>
          <w:lang w:eastAsia="zh-CN"/>
        </w:rPr>
        <w:t>6.</w:t>
      </w:r>
      <w:r>
        <w:rPr>
          <w:noProof/>
          <w:lang w:eastAsia="zh-CN"/>
        </w:rPr>
        <w:t>1</w:t>
      </w:r>
      <w:r w:rsidRPr="00585CA6">
        <w:t>.3.</w:t>
      </w:r>
      <w:r>
        <w:t>3</w:t>
      </w:r>
      <w:r w:rsidRPr="00585CA6">
        <w:t>.3.3</w:t>
      </w:r>
      <w:r w:rsidRPr="00585CA6">
        <w:tab/>
        <w:t>PATCH</w:t>
      </w:r>
      <w:bookmarkEnd w:id="1167"/>
      <w:bookmarkEnd w:id="1168"/>
      <w:bookmarkEnd w:id="116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170" w:name="_Toc160470504"/>
      <w:bookmarkStart w:id="1171" w:name="_Toc164873648"/>
      <w:bookmarkStart w:id="117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170"/>
      <w:bookmarkEnd w:id="1171"/>
      <w:bookmarkEnd w:id="117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173" w:name="_Toc160470505"/>
      <w:bookmarkStart w:id="1174" w:name="_Toc164873649"/>
      <w:bookmarkStart w:id="1175" w:name="_Toc180306285"/>
      <w:bookmarkStart w:id="1176" w:name="_Toc195374019"/>
      <w:bookmarkStart w:id="1177" w:name="_Toc211878860"/>
      <w:r w:rsidRPr="00585CA6">
        <w:rPr>
          <w:noProof/>
          <w:lang w:eastAsia="zh-CN"/>
        </w:rPr>
        <w:t>6.</w:t>
      </w:r>
      <w:r>
        <w:rPr>
          <w:noProof/>
          <w:lang w:eastAsia="zh-CN"/>
        </w:rPr>
        <w:t>1</w:t>
      </w:r>
      <w:r w:rsidRPr="00585CA6">
        <w:t>.3.</w:t>
      </w:r>
      <w:r>
        <w:t>3</w:t>
      </w:r>
      <w:r w:rsidRPr="00585CA6">
        <w:t>.4</w:t>
      </w:r>
      <w:r w:rsidRPr="00585CA6">
        <w:tab/>
        <w:t>Resource Custom Operations</w:t>
      </w:r>
      <w:bookmarkEnd w:id="1173"/>
      <w:bookmarkEnd w:id="1174"/>
      <w:bookmarkEnd w:id="1175"/>
      <w:bookmarkEnd w:id="1176"/>
      <w:bookmarkEnd w:id="1177"/>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178" w:name="_Toc160470506"/>
      <w:bookmarkStart w:id="1179" w:name="_Toc164873650"/>
      <w:bookmarkStart w:id="1180" w:name="_Toc180306286"/>
      <w:bookmarkStart w:id="1181" w:name="_Toc195374020"/>
      <w:bookmarkStart w:id="1182" w:name="_Toc211878861"/>
      <w:r>
        <w:lastRenderedPageBreak/>
        <w:t>6.1.4</w:t>
      </w:r>
      <w:r>
        <w:tab/>
        <w:t>Custom Operations without associated resources</w:t>
      </w:r>
      <w:bookmarkEnd w:id="1139"/>
      <w:bookmarkEnd w:id="1140"/>
      <w:bookmarkEnd w:id="1141"/>
      <w:bookmarkEnd w:id="1142"/>
      <w:bookmarkEnd w:id="1143"/>
      <w:bookmarkEnd w:id="1144"/>
      <w:bookmarkEnd w:id="1178"/>
      <w:bookmarkEnd w:id="1179"/>
      <w:bookmarkEnd w:id="1180"/>
      <w:bookmarkEnd w:id="1181"/>
      <w:bookmarkEnd w:id="1182"/>
    </w:p>
    <w:p w14:paraId="158FCEA8" w14:textId="77777777" w:rsidR="003E58FE" w:rsidRPr="000A7435" w:rsidRDefault="003E58FE" w:rsidP="007A4424">
      <w:pPr>
        <w:pStyle w:val="Heading4"/>
      </w:pPr>
      <w:bookmarkStart w:id="1183" w:name="_Toc510696623"/>
      <w:bookmarkStart w:id="1184" w:name="_Toc35971414"/>
      <w:bookmarkStart w:id="1185" w:name="_Toc144024158"/>
      <w:bookmarkStart w:id="1186" w:name="_Toc148176871"/>
      <w:bookmarkStart w:id="1187" w:name="_Toc151379250"/>
      <w:bookmarkStart w:id="1188" w:name="_Toc151445431"/>
      <w:bookmarkStart w:id="1189" w:name="_Toc160470507"/>
      <w:bookmarkStart w:id="1190" w:name="_Toc164873651"/>
      <w:bookmarkStart w:id="1191" w:name="_Toc180306287"/>
      <w:bookmarkStart w:id="1192" w:name="_Toc195374021"/>
      <w:bookmarkStart w:id="1193" w:name="_Toc211878862"/>
      <w:r>
        <w:t>6.1.4.1</w:t>
      </w:r>
      <w:r>
        <w:tab/>
        <w:t>Overview</w:t>
      </w:r>
      <w:bookmarkEnd w:id="1183"/>
      <w:bookmarkEnd w:id="1184"/>
      <w:bookmarkEnd w:id="1185"/>
      <w:bookmarkEnd w:id="1186"/>
      <w:bookmarkEnd w:id="1187"/>
      <w:bookmarkEnd w:id="1188"/>
      <w:bookmarkEnd w:id="1189"/>
      <w:bookmarkEnd w:id="1190"/>
      <w:bookmarkEnd w:id="1191"/>
      <w:bookmarkEnd w:id="1192"/>
      <w:bookmarkEnd w:id="1193"/>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194" w:name="_MON_1756888124"/>
    <w:bookmarkEnd w:id="1194"/>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22492516"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195" w:name="_Toc510696624"/>
      <w:bookmarkStart w:id="1196"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197" w:name="_Toc144024159"/>
      <w:bookmarkStart w:id="1198" w:name="_Toc148176872"/>
      <w:bookmarkStart w:id="1199" w:name="_Toc151379251"/>
      <w:bookmarkStart w:id="1200" w:name="_Toc151445432"/>
      <w:bookmarkStart w:id="1201" w:name="_Toc160470508"/>
      <w:bookmarkStart w:id="1202" w:name="_Toc164873652"/>
      <w:bookmarkStart w:id="1203" w:name="_Toc180306288"/>
      <w:bookmarkStart w:id="1204" w:name="_Toc195374022"/>
      <w:bookmarkStart w:id="1205" w:name="_Toc211878863"/>
      <w:r>
        <w:t>6.1.4.2</w:t>
      </w:r>
      <w:r>
        <w:tab/>
        <w:t xml:space="preserve">Operation: </w:t>
      </w:r>
      <w:r w:rsidR="00AE4BAB">
        <w:t>RequestTrans</w:t>
      </w:r>
      <w:bookmarkEnd w:id="1195"/>
      <w:bookmarkEnd w:id="1196"/>
      <w:bookmarkEnd w:id="1197"/>
      <w:bookmarkEnd w:id="1198"/>
      <w:bookmarkEnd w:id="1199"/>
      <w:bookmarkEnd w:id="1200"/>
      <w:bookmarkEnd w:id="1201"/>
      <w:bookmarkEnd w:id="1202"/>
      <w:bookmarkEnd w:id="1203"/>
      <w:bookmarkEnd w:id="1204"/>
      <w:bookmarkEnd w:id="1205"/>
    </w:p>
    <w:p w14:paraId="6BD79F1A" w14:textId="77777777" w:rsidR="003E58FE" w:rsidRDefault="003E58FE" w:rsidP="007A4424">
      <w:pPr>
        <w:pStyle w:val="Heading5"/>
      </w:pPr>
      <w:bookmarkStart w:id="1206" w:name="_Toc510696625"/>
      <w:bookmarkStart w:id="1207" w:name="_Toc35971416"/>
      <w:bookmarkStart w:id="1208" w:name="_Toc144024160"/>
      <w:bookmarkStart w:id="1209" w:name="_Toc148176873"/>
      <w:bookmarkStart w:id="1210" w:name="_Toc151379252"/>
      <w:bookmarkStart w:id="1211" w:name="_Toc151445433"/>
      <w:bookmarkStart w:id="1212" w:name="_Toc160470509"/>
      <w:bookmarkStart w:id="1213" w:name="_Toc164873653"/>
      <w:bookmarkStart w:id="1214" w:name="_Toc180306289"/>
      <w:bookmarkStart w:id="1215" w:name="_Toc195374023"/>
      <w:bookmarkStart w:id="1216" w:name="_Toc211878864"/>
      <w:r>
        <w:t>6.1.4.2.1</w:t>
      </w:r>
      <w:r>
        <w:tab/>
        <w:t>Description</w:t>
      </w:r>
      <w:bookmarkEnd w:id="1206"/>
      <w:bookmarkEnd w:id="1207"/>
      <w:bookmarkEnd w:id="1208"/>
      <w:bookmarkEnd w:id="1209"/>
      <w:bookmarkEnd w:id="1210"/>
      <w:bookmarkEnd w:id="1211"/>
      <w:bookmarkEnd w:id="1212"/>
      <w:bookmarkEnd w:id="1213"/>
      <w:bookmarkEnd w:id="1214"/>
      <w:bookmarkEnd w:id="1215"/>
      <w:bookmarkEnd w:id="1216"/>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217" w:name="_Toc510696626"/>
      <w:bookmarkStart w:id="1218" w:name="_Toc35971417"/>
      <w:bookmarkStart w:id="1219" w:name="_Toc144024161"/>
      <w:bookmarkStart w:id="1220" w:name="_Toc148176874"/>
      <w:bookmarkStart w:id="1221" w:name="_Toc151379253"/>
      <w:bookmarkStart w:id="1222" w:name="_Toc151445434"/>
      <w:bookmarkStart w:id="1223" w:name="_Toc160470510"/>
      <w:bookmarkStart w:id="1224" w:name="_Toc164873654"/>
      <w:bookmarkStart w:id="1225" w:name="_Toc180306290"/>
      <w:bookmarkStart w:id="1226" w:name="_Toc195374024"/>
      <w:bookmarkStart w:id="1227" w:name="_Toc211878865"/>
      <w:r>
        <w:t>6.1.4.2.2</w:t>
      </w:r>
      <w:r>
        <w:tab/>
        <w:t>Operation Definition</w:t>
      </w:r>
      <w:bookmarkEnd w:id="1217"/>
      <w:bookmarkEnd w:id="1218"/>
      <w:bookmarkEnd w:id="1219"/>
      <w:bookmarkEnd w:id="1220"/>
      <w:bookmarkEnd w:id="1221"/>
      <w:bookmarkEnd w:id="1222"/>
      <w:bookmarkEnd w:id="1223"/>
      <w:bookmarkEnd w:id="1224"/>
      <w:bookmarkEnd w:id="1225"/>
      <w:bookmarkEnd w:id="1226"/>
      <w:bookmarkEnd w:id="1227"/>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228" w:name="_Toc510696627"/>
      <w:bookmarkStart w:id="1229"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230" w:name="_Toc510696628"/>
      <w:bookmarkStart w:id="1231" w:name="_Toc35971419"/>
      <w:bookmarkStart w:id="1232" w:name="_Toc144024162"/>
      <w:bookmarkStart w:id="1233" w:name="_Toc148176875"/>
      <w:bookmarkStart w:id="1234" w:name="_Toc151379254"/>
      <w:bookmarkStart w:id="1235" w:name="_Toc151445435"/>
      <w:bookmarkStart w:id="1236" w:name="_Toc160470511"/>
      <w:bookmarkStart w:id="1237" w:name="_Toc164873655"/>
      <w:bookmarkStart w:id="1238" w:name="_Toc180306291"/>
      <w:bookmarkStart w:id="1239" w:name="_Toc195374025"/>
      <w:bookmarkStart w:id="1240" w:name="_Toc211878866"/>
      <w:bookmarkEnd w:id="1228"/>
      <w:bookmarkEnd w:id="1229"/>
      <w:r>
        <w:t>6.1.5</w:t>
      </w:r>
      <w:r>
        <w:tab/>
        <w:t>Notifications</w:t>
      </w:r>
      <w:bookmarkEnd w:id="1230"/>
      <w:bookmarkEnd w:id="1231"/>
      <w:bookmarkEnd w:id="1232"/>
      <w:bookmarkEnd w:id="1233"/>
      <w:bookmarkEnd w:id="1234"/>
      <w:bookmarkEnd w:id="1235"/>
      <w:bookmarkEnd w:id="1236"/>
      <w:bookmarkEnd w:id="1237"/>
      <w:bookmarkEnd w:id="1238"/>
      <w:bookmarkEnd w:id="1239"/>
      <w:bookmarkEnd w:id="1240"/>
    </w:p>
    <w:p w14:paraId="06D675F5" w14:textId="77777777" w:rsidR="003E58FE" w:rsidRPr="000A7435" w:rsidRDefault="003E58FE" w:rsidP="007A4424">
      <w:pPr>
        <w:pStyle w:val="Heading4"/>
      </w:pPr>
      <w:bookmarkStart w:id="1241" w:name="_Toc510696629"/>
      <w:bookmarkStart w:id="1242" w:name="_Toc35971420"/>
      <w:bookmarkStart w:id="1243" w:name="_Toc144024163"/>
      <w:bookmarkStart w:id="1244" w:name="_Toc148176876"/>
      <w:bookmarkStart w:id="1245" w:name="_Toc151379255"/>
      <w:bookmarkStart w:id="1246" w:name="_Toc151445436"/>
      <w:bookmarkStart w:id="1247" w:name="_Toc160470512"/>
      <w:bookmarkStart w:id="1248" w:name="_Toc164873656"/>
      <w:bookmarkStart w:id="1249" w:name="_Toc180306292"/>
      <w:bookmarkStart w:id="1250" w:name="_Toc195374026"/>
      <w:bookmarkStart w:id="1251" w:name="_Toc211878867"/>
      <w:r>
        <w:t>6.1.5.1</w:t>
      </w:r>
      <w:r>
        <w:tab/>
        <w:t>General</w:t>
      </w:r>
      <w:bookmarkEnd w:id="1241"/>
      <w:bookmarkEnd w:id="1242"/>
      <w:bookmarkEnd w:id="1243"/>
      <w:bookmarkEnd w:id="1244"/>
      <w:bookmarkEnd w:id="1245"/>
      <w:bookmarkEnd w:id="1246"/>
      <w:bookmarkEnd w:id="1247"/>
      <w:bookmarkEnd w:id="1248"/>
      <w:bookmarkEnd w:id="1249"/>
      <w:bookmarkEnd w:id="1250"/>
      <w:bookmarkEnd w:id="1251"/>
    </w:p>
    <w:p w14:paraId="138BE634" w14:textId="7CCF840B" w:rsidR="00461EB1" w:rsidRDefault="00461EB1" w:rsidP="00461EB1">
      <w:pPr>
        <w:rPr>
          <w:noProof/>
        </w:rPr>
      </w:pPr>
      <w:bookmarkStart w:id="1252" w:name="_Toc510696630"/>
      <w:bookmarkStart w:id="1253"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254" w:name="_Toc35971421"/>
      <w:bookmarkStart w:id="1255" w:name="_Toc144024164"/>
      <w:bookmarkStart w:id="1256" w:name="_Toc148176877"/>
      <w:bookmarkStart w:id="1257" w:name="_Toc151379256"/>
      <w:bookmarkStart w:id="1258" w:name="_Toc151445437"/>
      <w:bookmarkStart w:id="1259" w:name="_Toc160470513"/>
      <w:bookmarkStart w:id="1260" w:name="_Toc164873657"/>
      <w:bookmarkStart w:id="1261" w:name="_Toc180306293"/>
      <w:bookmarkStart w:id="1262" w:name="_Toc195374027"/>
      <w:bookmarkStart w:id="1263" w:name="_Toc211878868"/>
      <w:r>
        <w:t>6.1.5.2</w:t>
      </w:r>
      <w:r>
        <w:tab/>
      </w:r>
      <w:r w:rsidR="00C57A28">
        <w:t>Connection Status Notification</w:t>
      </w:r>
      <w:bookmarkEnd w:id="1252"/>
      <w:bookmarkEnd w:id="1254"/>
      <w:bookmarkEnd w:id="1255"/>
      <w:bookmarkEnd w:id="1256"/>
      <w:bookmarkEnd w:id="1257"/>
      <w:bookmarkEnd w:id="1258"/>
      <w:bookmarkEnd w:id="1259"/>
      <w:bookmarkEnd w:id="1260"/>
      <w:bookmarkEnd w:id="1261"/>
      <w:bookmarkEnd w:id="1262"/>
      <w:bookmarkEnd w:id="1263"/>
    </w:p>
    <w:p w14:paraId="48822DAF" w14:textId="77777777" w:rsidR="003E58FE" w:rsidRPr="00986E88" w:rsidRDefault="003E58FE" w:rsidP="007A4424">
      <w:pPr>
        <w:pStyle w:val="Heading5"/>
        <w:rPr>
          <w:noProof/>
        </w:rPr>
      </w:pPr>
      <w:bookmarkStart w:id="1264" w:name="_Toc532994455"/>
      <w:bookmarkStart w:id="1265" w:name="_Toc35971422"/>
      <w:bookmarkStart w:id="1266" w:name="_Toc144024165"/>
      <w:bookmarkStart w:id="1267" w:name="_Toc148176878"/>
      <w:bookmarkStart w:id="1268" w:name="_Toc151379257"/>
      <w:bookmarkStart w:id="1269" w:name="_Toc151445438"/>
      <w:bookmarkStart w:id="1270" w:name="_Toc160470514"/>
      <w:bookmarkStart w:id="1271" w:name="_Toc164873658"/>
      <w:bookmarkStart w:id="1272" w:name="_Toc180306294"/>
      <w:bookmarkStart w:id="1273" w:name="_Toc195374028"/>
      <w:bookmarkStart w:id="1274" w:name="_Toc510696631"/>
      <w:bookmarkStart w:id="1275" w:name="_Toc211878869"/>
      <w:r>
        <w:t>6.1.5.2</w:t>
      </w:r>
      <w:r w:rsidRPr="00986E88">
        <w:rPr>
          <w:noProof/>
        </w:rPr>
        <w:t>.1</w:t>
      </w:r>
      <w:r w:rsidRPr="00986E88">
        <w:rPr>
          <w:noProof/>
        </w:rPr>
        <w:tab/>
        <w:t>Description</w:t>
      </w:r>
      <w:bookmarkEnd w:id="1264"/>
      <w:bookmarkEnd w:id="1265"/>
      <w:bookmarkEnd w:id="1266"/>
      <w:bookmarkEnd w:id="1267"/>
      <w:bookmarkEnd w:id="1268"/>
      <w:bookmarkEnd w:id="1269"/>
      <w:bookmarkEnd w:id="1270"/>
      <w:bookmarkEnd w:id="1271"/>
      <w:bookmarkEnd w:id="1272"/>
      <w:bookmarkEnd w:id="1273"/>
      <w:bookmarkEnd w:id="1275"/>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276" w:name="_Toc532994456"/>
      <w:bookmarkStart w:id="1277" w:name="_Toc35971423"/>
      <w:bookmarkStart w:id="1278" w:name="_Toc144024166"/>
      <w:bookmarkStart w:id="1279" w:name="_Toc148176879"/>
      <w:bookmarkStart w:id="1280" w:name="_Toc151379258"/>
      <w:bookmarkStart w:id="1281" w:name="_Toc151445439"/>
      <w:bookmarkStart w:id="1282" w:name="_Toc160470515"/>
      <w:bookmarkStart w:id="1283" w:name="_Toc164873659"/>
      <w:bookmarkStart w:id="1284" w:name="_Toc180306295"/>
      <w:bookmarkStart w:id="1285" w:name="_Toc195374029"/>
      <w:bookmarkStart w:id="1286" w:name="_Toc211878870"/>
      <w:r>
        <w:t>6.1.5.2</w:t>
      </w:r>
      <w:r w:rsidRPr="00986E88">
        <w:rPr>
          <w:noProof/>
        </w:rPr>
        <w:t>.2</w:t>
      </w:r>
      <w:r w:rsidRPr="00986E88">
        <w:rPr>
          <w:noProof/>
        </w:rPr>
        <w:tab/>
        <w:t>Target URI</w:t>
      </w:r>
      <w:bookmarkEnd w:id="1276"/>
      <w:bookmarkEnd w:id="1277"/>
      <w:bookmarkEnd w:id="1278"/>
      <w:bookmarkEnd w:id="1279"/>
      <w:bookmarkEnd w:id="1280"/>
      <w:bookmarkEnd w:id="1281"/>
      <w:bookmarkEnd w:id="1282"/>
      <w:bookmarkEnd w:id="1283"/>
      <w:bookmarkEnd w:id="1284"/>
      <w:bookmarkEnd w:id="1285"/>
      <w:bookmarkEnd w:id="1286"/>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287" w:name="_Toc532994457"/>
      <w:bookmarkStart w:id="1288" w:name="_Toc35971424"/>
      <w:bookmarkStart w:id="1289" w:name="_Toc144024167"/>
      <w:bookmarkStart w:id="1290" w:name="_Toc148176880"/>
      <w:bookmarkStart w:id="1291" w:name="_Toc151379259"/>
      <w:bookmarkStart w:id="1292" w:name="_Toc151445440"/>
      <w:bookmarkStart w:id="1293" w:name="_Toc160470516"/>
      <w:bookmarkStart w:id="1294" w:name="_Toc164873660"/>
      <w:bookmarkStart w:id="1295" w:name="_Toc180306296"/>
      <w:bookmarkStart w:id="1296" w:name="_Toc195374030"/>
      <w:bookmarkStart w:id="1297" w:name="_Toc211878871"/>
      <w:r>
        <w:t>6.1.5.2</w:t>
      </w:r>
      <w:r w:rsidRPr="00986E88">
        <w:rPr>
          <w:noProof/>
        </w:rPr>
        <w:t>.3</w:t>
      </w:r>
      <w:r w:rsidRPr="00986E88">
        <w:rPr>
          <w:noProof/>
        </w:rPr>
        <w:tab/>
        <w:t>Standard Methods</w:t>
      </w:r>
      <w:bookmarkEnd w:id="1287"/>
      <w:bookmarkEnd w:id="1288"/>
      <w:bookmarkEnd w:id="1289"/>
      <w:bookmarkEnd w:id="1290"/>
      <w:bookmarkEnd w:id="1291"/>
      <w:bookmarkEnd w:id="1292"/>
      <w:bookmarkEnd w:id="1293"/>
      <w:bookmarkEnd w:id="1294"/>
      <w:bookmarkEnd w:id="1295"/>
      <w:bookmarkEnd w:id="1296"/>
      <w:bookmarkEnd w:id="1297"/>
    </w:p>
    <w:p w14:paraId="5C57E4FE" w14:textId="77777777" w:rsidR="003E58FE" w:rsidRPr="00986E88" w:rsidRDefault="003E58FE" w:rsidP="00305ADE">
      <w:pPr>
        <w:pStyle w:val="Heading6"/>
        <w:rPr>
          <w:noProof/>
        </w:rPr>
      </w:pPr>
      <w:bookmarkStart w:id="1298" w:name="_Toc532994458"/>
      <w:bookmarkStart w:id="1299" w:name="_Toc35971425"/>
      <w:bookmarkStart w:id="1300" w:name="_Toc211878872"/>
      <w:r>
        <w:t>6.1.5.2.3</w:t>
      </w:r>
      <w:r w:rsidRPr="00986E88">
        <w:rPr>
          <w:noProof/>
        </w:rPr>
        <w:t>.1</w:t>
      </w:r>
      <w:r w:rsidRPr="00986E88">
        <w:rPr>
          <w:noProof/>
        </w:rPr>
        <w:tab/>
        <w:t>POST</w:t>
      </w:r>
      <w:bookmarkEnd w:id="1298"/>
      <w:bookmarkEnd w:id="1299"/>
      <w:bookmarkEnd w:id="1300"/>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3CC9EFD6"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2A02C481"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301"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302" w:name="_Toc35971427"/>
      <w:bookmarkStart w:id="1303" w:name="_Toc144024169"/>
      <w:bookmarkStart w:id="1304" w:name="_Toc148176881"/>
      <w:bookmarkStart w:id="1305" w:name="_Toc151379260"/>
      <w:bookmarkStart w:id="1306" w:name="_Toc151445441"/>
      <w:bookmarkStart w:id="1307" w:name="_Toc160470517"/>
      <w:bookmarkStart w:id="1308" w:name="_Toc164873661"/>
      <w:bookmarkStart w:id="1309" w:name="_Toc180306297"/>
      <w:bookmarkStart w:id="1310" w:name="_Toc195374031"/>
      <w:bookmarkStart w:id="1311" w:name="_Toc211878873"/>
      <w:bookmarkEnd w:id="1274"/>
      <w:bookmarkEnd w:id="1301"/>
      <w:r>
        <w:t>6.1.6</w:t>
      </w:r>
      <w:r>
        <w:tab/>
        <w:t>Data Model</w:t>
      </w:r>
      <w:bookmarkEnd w:id="1253"/>
      <w:bookmarkEnd w:id="1302"/>
      <w:bookmarkEnd w:id="1303"/>
      <w:bookmarkEnd w:id="1304"/>
      <w:bookmarkEnd w:id="1305"/>
      <w:bookmarkEnd w:id="1306"/>
      <w:bookmarkEnd w:id="1307"/>
      <w:bookmarkEnd w:id="1308"/>
      <w:bookmarkEnd w:id="1309"/>
      <w:bookmarkEnd w:id="1310"/>
      <w:bookmarkEnd w:id="1311"/>
    </w:p>
    <w:p w14:paraId="0E711D33" w14:textId="77777777" w:rsidR="006E186B" w:rsidRDefault="006E186B" w:rsidP="006E186B">
      <w:pPr>
        <w:pStyle w:val="Heading4"/>
      </w:pPr>
      <w:bookmarkStart w:id="1312" w:name="_Toc510696633"/>
      <w:bookmarkStart w:id="1313" w:name="_Toc35971428"/>
      <w:bookmarkStart w:id="1314" w:name="_Toc144024170"/>
      <w:bookmarkStart w:id="1315" w:name="_Toc148176882"/>
      <w:bookmarkStart w:id="1316" w:name="_Toc151379261"/>
      <w:bookmarkStart w:id="1317" w:name="_Toc151445442"/>
      <w:bookmarkStart w:id="1318" w:name="_Toc160470518"/>
      <w:bookmarkStart w:id="1319" w:name="_Toc164873662"/>
      <w:bookmarkStart w:id="1320" w:name="_Toc180306298"/>
      <w:bookmarkStart w:id="1321" w:name="_Toc195374032"/>
      <w:bookmarkStart w:id="1322" w:name="_Toc510696634"/>
      <w:bookmarkStart w:id="1323" w:name="_Toc35971429"/>
      <w:bookmarkStart w:id="1324" w:name="_Toc211878874"/>
      <w:r>
        <w:t>6.1.6.1</w:t>
      </w:r>
      <w:r>
        <w:tab/>
        <w:t>General</w:t>
      </w:r>
      <w:bookmarkEnd w:id="1312"/>
      <w:bookmarkEnd w:id="1313"/>
      <w:bookmarkEnd w:id="1314"/>
      <w:bookmarkEnd w:id="1315"/>
      <w:bookmarkEnd w:id="1316"/>
      <w:bookmarkEnd w:id="1317"/>
      <w:bookmarkEnd w:id="1318"/>
      <w:bookmarkEnd w:id="1319"/>
      <w:bookmarkEnd w:id="1320"/>
      <w:bookmarkEnd w:id="1321"/>
      <w:bookmarkEnd w:id="132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325" w:name="_Toc144024171"/>
      <w:bookmarkStart w:id="1326" w:name="_Toc148176883"/>
      <w:bookmarkStart w:id="1327" w:name="_Toc151379262"/>
      <w:bookmarkStart w:id="1328" w:name="_Toc151445443"/>
      <w:bookmarkStart w:id="1329" w:name="_Toc160470519"/>
      <w:bookmarkStart w:id="1330" w:name="_Toc164873663"/>
      <w:bookmarkStart w:id="1331" w:name="_Toc180306299"/>
      <w:bookmarkStart w:id="1332" w:name="_Toc195374033"/>
      <w:bookmarkStart w:id="1333" w:name="_Toc211878875"/>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22"/>
      <w:bookmarkEnd w:id="1323"/>
      <w:bookmarkEnd w:id="1325"/>
      <w:bookmarkEnd w:id="1326"/>
      <w:bookmarkEnd w:id="1327"/>
      <w:bookmarkEnd w:id="1328"/>
      <w:bookmarkEnd w:id="1329"/>
      <w:bookmarkEnd w:id="1330"/>
      <w:bookmarkEnd w:id="1331"/>
      <w:bookmarkEnd w:id="1332"/>
      <w:bookmarkEnd w:id="1333"/>
    </w:p>
    <w:p w14:paraId="672B9C59" w14:textId="77777777" w:rsidR="008A6D4A" w:rsidRDefault="008A6D4A" w:rsidP="007A4424">
      <w:pPr>
        <w:pStyle w:val="Heading5"/>
      </w:pPr>
      <w:bookmarkStart w:id="1334" w:name="_Toc144024172"/>
      <w:bookmarkStart w:id="1335" w:name="_Toc148176884"/>
      <w:bookmarkStart w:id="1336" w:name="_Toc151379263"/>
      <w:bookmarkStart w:id="1337" w:name="_Toc151445444"/>
      <w:bookmarkStart w:id="1338" w:name="_Toc160470520"/>
      <w:bookmarkStart w:id="1339" w:name="_Toc164873664"/>
      <w:bookmarkStart w:id="1340" w:name="_Toc180306300"/>
      <w:bookmarkStart w:id="1341" w:name="_Toc195374034"/>
      <w:bookmarkStart w:id="1342" w:name="_Toc211878876"/>
      <w:r>
        <w:t>6.1.6.2.1</w:t>
      </w:r>
      <w:r>
        <w:tab/>
        <w:t>Introduction</w:t>
      </w:r>
      <w:bookmarkEnd w:id="1122"/>
      <w:bookmarkEnd w:id="1123"/>
      <w:bookmarkEnd w:id="1334"/>
      <w:bookmarkEnd w:id="1335"/>
      <w:bookmarkEnd w:id="1336"/>
      <w:bookmarkEnd w:id="1337"/>
      <w:bookmarkEnd w:id="1338"/>
      <w:bookmarkEnd w:id="1339"/>
      <w:bookmarkEnd w:id="1340"/>
      <w:bookmarkEnd w:id="1341"/>
      <w:bookmarkEnd w:id="1342"/>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343" w:name="_Toc510696636"/>
      <w:bookmarkStart w:id="1344" w:name="_Toc35971431"/>
      <w:bookmarkStart w:id="1345" w:name="_Toc144024173"/>
      <w:bookmarkStart w:id="1346" w:name="_Toc148176885"/>
      <w:bookmarkStart w:id="1347" w:name="_Toc151379264"/>
      <w:bookmarkStart w:id="1348" w:name="_Toc151445445"/>
      <w:bookmarkStart w:id="1349" w:name="_Toc160470521"/>
      <w:bookmarkStart w:id="1350" w:name="_Toc164873665"/>
      <w:bookmarkStart w:id="1351" w:name="_Toc180306301"/>
      <w:bookmarkStart w:id="1352" w:name="_Toc195374035"/>
      <w:bookmarkStart w:id="1353" w:name="_Toc211878877"/>
      <w:r>
        <w:t>6.1.6.2.2</w:t>
      </w:r>
      <w:r>
        <w:tab/>
        <w:t xml:space="preserve">Type: </w:t>
      </w:r>
      <w:r w:rsidR="00F95F33">
        <w:t>TransReq</w:t>
      </w:r>
      <w:bookmarkEnd w:id="1343"/>
      <w:bookmarkEnd w:id="1344"/>
      <w:bookmarkEnd w:id="1345"/>
      <w:bookmarkEnd w:id="1346"/>
      <w:bookmarkEnd w:id="1347"/>
      <w:bookmarkEnd w:id="1348"/>
      <w:bookmarkEnd w:id="1349"/>
      <w:bookmarkEnd w:id="1350"/>
      <w:bookmarkEnd w:id="1351"/>
      <w:bookmarkEnd w:id="1352"/>
      <w:bookmarkEnd w:id="1353"/>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354" w:name="_Toc510696637"/>
      <w:bookmarkStart w:id="1355" w:name="_Toc35971432"/>
      <w:bookmarkStart w:id="1356" w:name="_Toc144024174"/>
      <w:bookmarkStart w:id="1357" w:name="_Toc148176886"/>
      <w:bookmarkStart w:id="1358" w:name="_Toc151379265"/>
      <w:bookmarkStart w:id="1359" w:name="_Toc151445446"/>
      <w:bookmarkStart w:id="1360" w:name="_Toc160470522"/>
      <w:bookmarkStart w:id="1361" w:name="_Toc164873666"/>
      <w:bookmarkStart w:id="1362" w:name="_Toc180306302"/>
      <w:bookmarkStart w:id="1363" w:name="_Toc195374036"/>
      <w:bookmarkStart w:id="1364" w:name="_Toc211878878"/>
      <w:r>
        <w:lastRenderedPageBreak/>
        <w:t>6.1.6.2.3</w:t>
      </w:r>
      <w:r>
        <w:tab/>
        <w:t xml:space="preserve">Type: </w:t>
      </w:r>
      <w:r w:rsidR="00E01506">
        <w:t>TransResp</w:t>
      </w:r>
      <w:bookmarkEnd w:id="1354"/>
      <w:bookmarkEnd w:id="1355"/>
      <w:bookmarkEnd w:id="1356"/>
      <w:bookmarkEnd w:id="1357"/>
      <w:bookmarkEnd w:id="1358"/>
      <w:bookmarkEnd w:id="1359"/>
      <w:bookmarkEnd w:id="1360"/>
      <w:bookmarkEnd w:id="1361"/>
      <w:bookmarkEnd w:id="1362"/>
      <w:bookmarkEnd w:id="1363"/>
      <w:bookmarkEnd w:id="1364"/>
    </w:p>
    <w:p w14:paraId="0FB28B4F" w14:textId="77777777" w:rsidR="00AD2E44" w:rsidRDefault="00AD2E44" w:rsidP="00AD2E44">
      <w:pPr>
        <w:pStyle w:val="TH"/>
      </w:pPr>
      <w:bookmarkStart w:id="1365" w:name="_Toc510696638"/>
      <w:bookmarkStart w:id="1366"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367" w:name="_Toc144024175"/>
      <w:bookmarkStart w:id="1368" w:name="_Toc148176887"/>
      <w:bookmarkStart w:id="1369" w:name="_Toc151379266"/>
      <w:bookmarkStart w:id="1370" w:name="_Toc151445447"/>
      <w:bookmarkStart w:id="1371" w:name="_Toc160470523"/>
      <w:bookmarkStart w:id="1372" w:name="_Toc164873667"/>
      <w:bookmarkStart w:id="1373" w:name="_Toc180306303"/>
      <w:bookmarkStart w:id="1374" w:name="_Toc195374037"/>
      <w:bookmarkStart w:id="1375" w:name="_Toc211878879"/>
      <w:r w:rsidRPr="008D54D6">
        <w:t>6.1.6.2.4</w:t>
      </w:r>
      <w:r w:rsidRPr="008D54D6">
        <w:tab/>
        <w:t>Type: ConnInfo</w:t>
      </w:r>
      <w:bookmarkEnd w:id="1367"/>
      <w:bookmarkEnd w:id="1368"/>
      <w:bookmarkEnd w:id="1369"/>
      <w:bookmarkEnd w:id="1370"/>
      <w:bookmarkEnd w:id="1371"/>
      <w:bookmarkEnd w:id="1372"/>
      <w:bookmarkEnd w:id="1373"/>
      <w:bookmarkEnd w:id="1374"/>
      <w:bookmarkEnd w:id="1375"/>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376" w:name="_Toc144024176"/>
      <w:bookmarkStart w:id="1377" w:name="_Toc148176888"/>
      <w:bookmarkStart w:id="1378" w:name="_Toc151379267"/>
      <w:bookmarkStart w:id="1379" w:name="_Toc151445448"/>
      <w:bookmarkStart w:id="1380" w:name="_Toc160470524"/>
      <w:bookmarkStart w:id="1381" w:name="_Toc164873668"/>
      <w:bookmarkStart w:id="1382" w:name="_Toc180306304"/>
      <w:bookmarkStart w:id="1383" w:name="_Toc195374038"/>
      <w:bookmarkStart w:id="1384" w:name="_Toc211878880"/>
      <w:r w:rsidRPr="008D54D6">
        <w:lastRenderedPageBreak/>
        <w:t>6.1.6.2.5</w:t>
      </w:r>
      <w:r w:rsidRPr="008D54D6">
        <w:tab/>
        <w:t>Type: QosInfo</w:t>
      </w:r>
      <w:bookmarkEnd w:id="1376"/>
      <w:bookmarkEnd w:id="1377"/>
      <w:bookmarkEnd w:id="1378"/>
      <w:bookmarkEnd w:id="1379"/>
      <w:bookmarkEnd w:id="1380"/>
      <w:bookmarkEnd w:id="1381"/>
      <w:bookmarkEnd w:id="1382"/>
      <w:bookmarkEnd w:id="1383"/>
      <w:bookmarkEnd w:id="1384"/>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385" w:name="_Toc144024177"/>
      <w:bookmarkStart w:id="1386" w:name="_Toc148176889"/>
      <w:bookmarkStart w:id="1387" w:name="_Toc151379268"/>
      <w:bookmarkStart w:id="1388" w:name="_Toc151445449"/>
      <w:bookmarkStart w:id="1389" w:name="_Toc160470525"/>
      <w:bookmarkStart w:id="1390" w:name="_Toc164873669"/>
      <w:bookmarkStart w:id="1391" w:name="_Toc180306305"/>
      <w:bookmarkStart w:id="1392" w:name="_Toc195374039"/>
      <w:bookmarkStart w:id="1393" w:name="_Toc211878881"/>
      <w:r w:rsidRPr="008D54D6">
        <w:t>6.1.6.2.6</w:t>
      </w:r>
      <w:r w:rsidRPr="008D54D6">
        <w:tab/>
        <w:t>Type: ValServBdw</w:t>
      </w:r>
      <w:bookmarkEnd w:id="1385"/>
      <w:bookmarkEnd w:id="1386"/>
      <w:bookmarkEnd w:id="1387"/>
      <w:bookmarkEnd w:id="1388"/>
      <w:bookmarkEnd w:id="1389"/>
      <w:bookmarkEnd w:id="1390"/>
      <w:bookmarkEnd w:id="1391"/>
      <w:bookmarkEnd w:id="1392"/>
      <w:bookmarkEnd w:id="1393"/>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394" w:name="_Toc144024178"/>
      <w:bookmarkStart w:id="1395" w:name="_Toc148176890"/>
      <w:bookmarkStart w:id="1396" w:name="_Toc151379269"/>
      <w:bookmarkStart w:id="1397" w:name="_Toc151445450"/>
      <w:bookmarkStart w:id="1398" w:name="_Toc160470526"/>
      <w:bookmarkStart w:id="1399" w:name="_Toc164873670"/>
      <w:bookmarkStart w:id="1400" w:name="_Toc180306306"/>
      <w:bookmarkStart w:id="1401" w:name="_Toc195374040"/>
      <w:bookmarkStart w:id="1402" w:name="_Toc211878882"/>
      <w:r w:rsidRPr="008D54D6">
        <w:t>6.1.6.2.7</w:t>
      </w:r>
      <w:r w:rsidRPr="008D54D6">
        <w:tab/>
        <w:t>Type: ValUsersBdw</w:t>
      </w:r>
      <w:bookmarkEnd w:id="1394"/>
      <w:bookmarkEnd w:id="1395"/>
      <w:bookmarkEnd w:id="1396"/>
      <w:bookmarkEnd w:id="1397"/>
      <w:bookmarkEnd w:id="1398"/>
      <w:bookmarkEnd w:id="1399"/>
      <w:bookmarkEnd w:id="1400"/>
      <w:bookmarkEnd w:id="1401"/>
      <w:bookmarkEnd w:id="1402"/>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403" w:name="_Toc144024179"/>
      <w:bookmarkStart w:id="1404" w:name="_Toc148176891"/>
      <w:bookmarkStart w:id="1405" w:name="_Toc151379270"/>
      <w:bookmarkStart w:id="1406" w:name="_Toc151445451"/>
      <w:bookmarkStart w:id="1407" w:name="_Toc160470527"/>
      <w:bookmarkStart w:id="1408" w:name="_Toc164873671"/>
      <w:bookmarkStart w:id="1409" w:name="_Toc180306307"/>
      <w:bookmarkStart w:id="1410" w:name="_Toc195374041"/>
      <w:bookmarkStart w:id="1411" w:name="_Toc211878883"/>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403"/>
      <w:bookmarkEnd w:id="1404"/>
      <w:bookmarkEnd w:id="1405"/>
      <w:bookmarkEnd w:id="1406"/>
      <w:bookmarkEnd w:id="1407"/>
      <w:bookmarkEnd w:id="1408"/>
      <w:bookmarkEnd w:id="1409"/>
      <w:bookmarkEnd w:id="1410"/>
      <w:bookmarkEnd w:id="1411"/>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412" w:name="_Toc160470528"/>
      <w:bookmarkStart w:id="1413" w:name="_Toc164873672"/>
      <w:bookmarkStart w:id="1414" w:name="_Toc180306308"/>
      <w:bookmarkStart w:id="1415" w:name="_Toc195374042"/>
      <w:bookmarkStart w:id="1416" w:name="_Toc144024180"/>
      <w:bookmarkStart w:id="1417" w:name="_Toc148176892"/>
      <w:bookmarkStart w:id="1418" w:name="_Toc151379271"/>
      <w:bookmarkStart w:id="1419" w:name="_Toc151445452"/>
      <w:bookmarkStart w:id="1420" w:name="_Toc211878884"/>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412"/>
      <w:bookmarkEnd w:id="1413"/>
      <w:bookmarkEnd w:id="1414"/>
      <w:bookmarkEnd w:id="1415"/>
      <w:bookmarkEnd w:id="1420"/>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421" w:name="_Toc160470529"/>
      <w:bookmarkStart w:id="1422" w:name="_Toc164873673"/>
      <w:bookmarkStart w:id="1423" w:name="_Toc180306309"/>
      <w:bookmarkStart w:id="1424" w:name="_Toc195374043"/>
      <w:bookmarkStart w:id="1425" w:name="_Toc211878885"/>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416"/>
      <w:bookmarkEnd w:id="1417"/>
      <w:bookmarkEnd w:id="1418"/>
      <w:bookmarkEnd w:id="1419"/>
      <w:bookmarkEnd w:id="1421"/>
      <w:bookmarkEnd w:id="1422"/>
      <w:bookmarkEnd w:id="1423"/>
      <w:bookmarkEnd w:id="1424"/>
      <w:bookmarkEnd w:id="1425"/>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426" w:name="_Toc148176893"/>
      <w:bookmarkStart w:id="1427" w:name="_Toc151379272"/>
      <w:bookmarkStart w:id="1428" w:name="_Toc151445453"/>
      <w:bookmarkStart w:id="1429" w:name="_Toc160470530"/>
      <w:bookmarkStart w:id="1430" w:name="_Toc164873674"/>
      <w:bookmarkStart w:id="1431" w:name="_Toc180306310"/>
      <w:bookmarkStart w:id="1432" w:name="_Toc195374044"/>
      <w:bookmarkStart w:id="1433" w:name="_Toc144024181"/>
      <w:bookmarkStart w:id="1434" w:name="_Toc211878886"/>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426"/>
      <w:bookmarkEnd w:id="1427"/>
      <w:bookmarkEnd w:id="1428"/>
      <w:bookmarkEnd w:id="1429"/>
      <w:bookmarkEnd w:id="1430"/>
      <w:bookmarkEnd w:id="1431"/>
      <w:bookmarkEnd w:id="1432"/>
      <w:bookmarkEnd w:id="1434"/>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435" w:name="_Toc148176894"/>
      <w:bookmarkStart w:id="1436" w:name="_Toc151379273"/>
      <w:bookmarkStart w:id="1437" w:name="_Toc151445454"/>
      <w:bookmarkStart w:id="1438" w:name="_Toc160470531"/>
      <w:bookmarkStart w:id="1439" w:name="_Toc164873675"/>
      <w:bookmarkStart w:id="1440" w:name="_Toc180306311"/>
      <w:bookmarkStart w:id="1441" w:name="_Toc195374045"/>
      <w:bookmarkStart w:id="1442" w:name="_Toc211878887"/>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433"/>
      <w:bookmarkEnd w:id="1435"/>
      <w:bookmarkEnd w:id="1436"/>
      <w:bookmarkEnd w:id="1437"/>
      <w:bookmarkEnd w:id="1438"/>
      <w:bookmarkEnd w:id="1439"/>
      <w:bookmarkEnd w:id="1440"/>
      <w:bookmarkEnd w:id="1441"/>
      <w:bookmarkEnd w:id="1442"/>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443" w:name="_Toc195374046"/>
      <w:bookmarkStart w:id="1444" w:name="_Toc144024182"/>
      <w:bookmarkStart w:id="1445" w:name="_Toc148176895"/>
      <w:bookmarkStart w:id="1446" w:name="_Toc151379274"/>
      <w:bookmarkStart w:id="1447" w:name="_Toc151445455"/>
      <w:bookmarkStart w:id="1448" w:name="_Toc160470532"/>
      <w:bookmarkStart w:id="1449" w:name="_Toc164873676"/>
      <w:bookmarkStart w:id="1450" w:name="_Toc180306312"/>
      <w:bookmarkStart w:id="1451" w:name="_Toc211878888"/>
      <w:r>
        <w:lastRenderedPageBreak/>
        <w:t>6.1.6.</w:t>
      </w:r>
      <w:r w:rsidRPr="00B25E7D">
        <w:t>2.13</w:t>
      </w:r>
      <w:r w:rsidRPr="00B25E7D">
        <w:tab/>
        <w:t>Type: ProtocolDes</w:t>
      </w:r>
      <w:r w:rsidR="00247EBB">
        <w:t>c</w:t>
      </w:r>
      <w:bookmarkEnd w:id="1443"/>
      <w:bookmarkEnd w:id="1451"/>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452" w:name="_Toc195374047"/>
      <w:bookmarkStart w:id="1453" w:name="_Toc211878889"/>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452"/>
      <w:bookmarkEnd w:id="1453"/>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454" w:name="_Toc195374048"/>
      <w:bookmarkStart w:id="1455" w:name="_Toc211878890"/>
      <w:r>
        <w:t>6.1.6.</w:t>
      </w:r>
      <w:r w:rsidRPr="00B25E7D">
        <w:t>2.1</w:t>
      </w:r>
      <w:r>
        <w:t>5</w:t>
      </w:r>
      <w:r w:rsidRPr="00B25E7D">
        <w:tab/>
        <w:t xml:space="preserve">Type: </w:t>
      </w:r>
      <w:r>
        <w:t>MultiModalFlowInfo</w:t>
      </w:r>
      <w:bookmarkEnd w:id="1454"/>
      <w:bookmarkEnd w:id="1455"/>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456" w:name="_Toc195374049"/>
      <w:bookmarkStart w:id="1457" w:name="_Toc211878891"/>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65"/>
      <w:bookmarkEnd w:id="1366"/>
      <w:bookmarkEnd w:id="1444"/>
      <w:bookmarkEnd w:id="1445"/>
      <w:bookmarkEnd w:id="1446"/>
      <w:bookmarkEnd w:id="1447"/>
      <w:bookmarkEnd w:id="1448"/>
      <w:bookmarkEnd w:id="1449"/>
      <w:bookmarkEnd w:id="1450"/>
      <w:bookmarkEnd w:id="1456"/>
      <w:bookmarkEnd w:id="1457"/>
    </w:p>
    <w:p w14:paraId="65A70611" w14:textId="77777777" w:rsidR="008A6D4A" w:rsidRPr="00384E92" w:rsidRDefault="008A6D4A" w:rsidP="007A4424">
      <w:pPr>
        <w:pStyle w:val="Heading5"/>
      </w:pPr>
      <w:bookmarkStart w:id="1458" w:name="_Toc510696639"/>
      <w:bookmarkStart w:id="1459" w:name="_Toc35971434"/>
      <w:bookmarkStart w:id="1460" w:name="_Toc144024183"/>
      <w:bookmarkStart w:id="1461" w:name="_Toc148176896"/>
      <w:bookmarkStart w:id="1462" w:name="_Toc151379275"/>
      <w:bookmarkStart w:id="1463" w:name="_Toc151445456"/>
      <w:bookmarkStart w:id="1464" w:name="_Toc160470533"/>
      <w:bookmarkStart w:id="1465" w:name="_Toc164873677"/>
      <w:bookmarkStart w:id="1466" w:name="_Toc180306313"/>
      <w:bookmarkStart w:id="1467" w:name="_Toc195374050"/>
      <w:bookmarkStart w:id="1468" w:name="_Toc211878892"/>
      <w:r>
        <w:t>6.1.6.3.1</w:t>
      </w:r>
      <w:r w:rsidRPr="00384E92">
        <w:tab/>
        <w:t>Introduction</w:t>
      </w:r>
      <w:bookmarkEnd w:id="1458"/>
      <w:bookmarkEnd w:id="1459"/>
      <w:bookmarkEnd w:id="1460"/>
      <w:bookmarkEnd w:id="1461"/>
      <w:bookmarkEnd w:id="1462"/>
      <w:bookmarkEnd w:id="1463"/>
      <w:bookmarkEnd w:id="1464"/>
      <w:bookmarkEnd w:id="1465"/>
      <w:bookmarkEnd w:id="1466"/>
      <w:bookmarkEnd w:id="1467"/>
      <w:bookmarkEnd w:id="146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469" w:name="_Toc510696640"/>
      <w:bookmarkStart w:id="1470" w:name="_Toc35971435"/>
      <w:bookmarkStart w:id="1471" w:name="_Toc144024184"/>
      <w:bookmarkStart w:id="1472" w:name="_Toc148176897"/>
      <w:bookmarkStart w:id="1473" w:name="_Toc151379276"/>
      <w:bookmarkStart w:id="1474" w:name="_Toc151445457"/>
      <w:bookmarkStart w:id="1475" w:name="_Toc160470534"/>
      <w:bookmarkStart w:id="1476" w:name="_Toc164873678"/>
      <w:bookmarkStart w:id="1477" w:name="_Toc180306314"/>
      <w:bookmarkStart w:id="1478" w:name="_Toc195374051"/>
      <w:bookmarkStart w:id="1479" w:name="_Toc211878893"/>
      <w:r>
        <w:t>6.1.6.3.2</w:t>
      </w:r>
      <w:r w:rsidRPr="00384E92">
        <w:tab/>
        <w:t>Simple data types</w:t>
      </w:r>
      <w:bookmarkEnd w:id="1469"/>
      <w:bookmarkEnd w:id="1470"/>
      <w:bookmarkEnd w:id="1471"/>
      <w:bookmarkEnd w:id="1472"/>
      <w:bookmarkEnd w:id="1473"/>
      <w:bookmarkEnd w:id="1474"/>
      <w:bookmarkEnd w:id="1475"/>
      <w:bookmarkEnd w:id="1476"/>
      <w:bookmarkEnd w:id="1477"/>
      <w:bookmarkEnd w:id="1478"/>
      <w:bookmarkEnd w:id="1479"/>
    </w:p>
    <w:p w14:paraId="3E57B034" w14:textId="5EA329D5" w:rsidR="003E58FE" w:rsidRPr="00384E92" w:rsidRDefault="003E58FE" w:rsidP="003E58FE">
      <w:bookmarkStart w:id="1480" w:name="_Toc510696641"/>
      <w:bookmarkStart w:id="1481"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482" w:name="_Toc144024185"/>
      <w:bookmarkStart w:id="1483" w:name="_Toc148176898"/>
      <w:bookmarkStart w:id="1484" w:name="_Toc151379277"/>
      <w:bookmarkStart w:id="1485" w:name="_Toc151445458"/>
      <w:bookmarkStart w:id="1486" w:name="_Toc160470535"/>
      <w:bookmarkStart w:id="1487" w:name="_Toc164873679"/>
      <w:bookmarkStart w:id="1488" w:name="_Toc180306315"/>
      <w:bookmarkStart w:id="1489" w:name="_Toc195374052"/>
      <w:bookmarkStart w:id="1490" w:name="_Toc211878894"/>
      <w:r>
        <w:t>6.1.6.3.3</w:t>
      </w:r>
      <w:r w:rsidRPr="00BC662F">
        <w:tab/>
        <w:t xml:space="preserve">Enumeration: </w:t>
      </w:r>
      <w:r w:rsidR="001458D4">
        <w:t>ConnStat</w:t>
      </w:r>
      <w:r w:rsidR="00680EF4">
        <w:t>us</w:t>
      </w:r>
      <w:r w:rsidR="001458D4">
        <w:t>Event</w:t>
      </w:r>
      <w:bookmarkEnd w:id="1480"/>
      <w:bookmarkEnd w:id="1481"/>
      <w:bookmarkEnd w:id="1482"/>
      <w:bookmarkEnd w:id="1483"/>
      <w:bookmarkEnd w:id="1484"/>
      <w:bookmarkEnd w:id="1485"/>
      <w:bookmarkEnd w:id="1486"/>
      <w:bookmarkEnd w:id="1487"/>
      <w:bookmarkEnd w:id="1488"/>
      <w:bookmarkEnd w:id="1489"/>
      <w:bookmarkEnd w:id="1490"/>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491" w:name="_Toc510696642"/>
      <w:bookmarkStart w:id="1492" w:name="_Toc35971437"/>
      <w:bookmarkStart w:id="1493" w:name="_Toc144024186"/>
      <w:bookmarkStart w:id="1494" w:name="_Toc148176899"/>
      <w:bookmarkStart w:id="1495" w:name="_Toc151379278"/>
      <w:bookmarkStart w:id="1496" w:name="_Toc151445459"/>
      <w:bookmarkStart w:id="1497" w:name="_Toc160470536"/>
      <w:bookmarkStart w:id="1498" w:name="_Toc164873680"/>
      <w:bookmarkStart w:id="1499" w:name="_Toc180306316"/>
      <w:bookmarkStart w:id="1500" w:name="_Toc195374053"/>
      <w:bookmarkStart w:id="1501" w:name="_Toc211878895"/>
      <w:r>
        <w:t>6.1.6.3.4</w:t>
      </w:r>
      <w:r w:rsidRPr="00BC662F">
        <w:tab/>
        <w:t xml:space="preserve">Enumeration: </w:t>
      </w:r>
      <w:r w:rsidR="002C2A5A">
        <w:t>TransType</w:t>
      </w:r>
      <w:bookmarkEnd w:id="1491"/>
      <w:bookmarkEnd w:id="1492"/>
      <w:bookmarkEnd w:id="1493"/>
      <w:bookmarkEnd w:id="1494"/>
      <w:bookmarkEnd w:id="1495"/>
      <w:bookmarkEnd w:id="1496"/>
      <w:bookmarkEnd w:id="1497"/>
      <w:bookmarkEnd w:id="1498"/>
      <w:bookmarkEnd w:id="1499"/>
      <w:bookmarkEnd w:id="1500"/>
      <w:bookmarkEnd w:id="1501"/>
    </w:p>
    <w:p w14:paraId="5B6ACB4D" w14:textId="77777777" w:rsidR="002C2A5A" w:rsidRPr="00384E92" w:rsidRDefault="002C2A5A" w:rsidP="002C2A5A">
      <w:bookmarkStart w:id="1502" w:name="_Toc510696643"/>
      <w:bookmarkStart w:id="1503" w:name="_Toc35971438"/>
      <w:bookmarkStart w:id="150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505" w:name="_Toc180306317"/>
      <w:bookmarkStart w:id="1506" w:name="_Toc195374054"/>
      <w:bookmarkStart w:id="1507" w:name="_Toc148176900"/>
      <w:bookmarkStart w:id="1508" w:name="_Toc151379279"/>
      <w:bookmarkStart w:id="1509" w:name="_Toc151445460"/>
      <w:bookmarkStart w:id="1510" w:name="_Toc160470537"/>
      <w:bookmarkStart w:id="1511" w:name="_Toc164873681"/>
      <w:bookmarkStart w:id="1512" w:name="_Toc211878896"/>
      <w:r>
        <w:t>6.1.6.3.5</w:t>
      </w:r>
      <w:r w:rsidRPr="00BC662F">
        <w:tab/>
        <w:t xml:space="preserve">Enumeration: </w:t>
      </w:r>
      <w:r>
        <w:t>ClientConnStatus</w:t>
      </w:r>
      <w:bookmarkEnd w:id="1505"/>
      <w:bookmarkEnd w:id="1506"/>
      <w:bookmarkEnd w:id="1512"/>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513" w:name="_Toc183442520"/>
      <w:bookmarkStart w:id="1514" w:name="_Toc195374055"/>
      <w:bookmarkStart w:id="1515" w:name="_Toc180306318"/>
      <w:bookmarkStart w:id="1516" w:name="_Toc211878897"/>
      <w:r>
        <w:t>6.1.</w:t>
      </w:r>
      <w:r w:rsidRPr="00036110">
        <w:t>6.3.6</w:t>
      </w:r>
      <w:r w:rsidRPr="00036110">
        <w:tab/>
        <w:t xml:space="preserve">Enumeration: </w:t>
      </w:r>
      <w:bookmarkEnd w:id="1513"/>
      <w:r w:rsidRPr="00036110">
        <w:t>DLDelInstructions</w:t>
      </w:r>
      <w:bookmarkEnd w:id="1514"/>
      <w:bookmarkEnd w:id="1516"/>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517" w:name="_Toc195374056"/>
      <w:bookmarkStart w:id="1518" w:name="_Toc21187889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2"/>
      <w:bookmarkEnd w:id="1503"/>
      <w:bookmarkEnd w:id="1504"/>
      <w:bookmarkEnd w:id="1507"/>
      <w:bookmarkEnd w:id="1508"/>
      <w:bookmarkEnd w:id="1509"/>
      <w:bookmarkEnd w:id="1510"/>
      <w:bookmarkEnd w:id="1511"/>
      <w:bookmarkEnd w:id="1515"/>
      <w:bookmarkEnd w:id="1517"/>
      <w:bookmarkEnd w:id="1518"/>
    </w:p>
    <w:p w14:paraId="487C5212" w14:textId="77777777" w:rsidR="00877CF2" w:rsidRDefault="00877CF2" w:rsidP="00877CF2">
      <w:bookmarkStart w:id="1519" w:name="_Toc510696644"/>
      <w:bookmarkStart w:id="152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521" w:name="_Toc510696646"/>
      <w:bookmarkStart w:id="1522" w:name="_Toc35971441"/>
      <w:bookmarkStart w:id="1523" w:name="_Toc144024188"/>
      <w:bookmarkStart w:id="1524" w:name="_Toc148176901"/>
      <w:bookmarkStart w:id="1525" w:name="_Toc151379280"/>
      <w:bookmarkStart w:id="1526" w:name="_Toc151445461"/>
      <w:bookmarkStart w:id="1527" w:name="_Toc160470538"/>
      <w:bookmarkStart w:id="1528" w:name="_Toc164873682"/>
      <w:bookmarkStart w:id="1529" w:name="_Toc180306319"/>
      <w:bookmarkStart w:id="1530" w:name="_Toc195374057"/>
      <w:bookmarkStart w:id="1531" w:name="_Toc211878899"/>
      <w:bookmarkEnd w:id="1519"/>
      <w:bookmarkEnd w:id="1520"/>
      <w:r>
        <w:t>6.1.6.5</w:t>
      </w:r>
      <w:r>
        <w:tab/>
        <w:t>Binary data</w:t>
      </w:r>
      <w:bookmarkEnd w:id="1521"/>
      <w:bookmarkEnd w:id="1522"/>
      <w:bookmarkEnd w:id="1523"/>
      <w:bookmarkEnd w:id="1524"/>
      <w:bookmarkEnd w:id="1525"/>
      <w:bookmarkEnd w:id="1526"/>
      <w:bookmarkEnd w:id="1527"/>
      <w:bookmarkEnd w:id="1528"/>
      <w:bookmarkEnd w:id="1529"/>
      <w:bookmarkEnd w:id="1530"/>
      <w:bookmarkEnd w:id="1531"/>
    </w:p>
    <w:p w14:paraId="3E8B3ED7" w14:textId="77777777" w:rsidR="008A6D4A" w:rsidRDefault="008A6D4A" w:rsidP="007A4424">
      <w:pPr>
        <w:pStyle w:val="Heading5"/>
      </w:pPr>
      <w:bookmarkStart w:id="1532" w:name="_Toc35971442"/>
      <w:bookmarkStart w:id="1533" w:name="_Toc144024189"/>
      <w:bookmarkStart w:id="1534" w:name="_Toc148176902"/>
      <w:bookmarkStart w:id="1535" w:name="_Toc151379281"/>
      <w:bookmarkStart w:id="1536" w:name="_Toc151445462"/>
      <w:bookmarkStart w:id="1537" w:name="_Toc160470539"/>
      <w:bookmarkStart w:id="1538" w:name="_Toc164873683"/>
      <w:bookmarkStart w:id="1539" w:name="_Toc180306320"/>
      <w:bookmarkStart w:id="1540" w:name="_Toc195374058"/>
      <w:bookmarkStart w:id="1541" w:name="_Toc211878900"/>
      <w:r>
        <w:t>6.1.6.5.1</w:t>
      </w:r>
      <w:r>
        <w:tab/>
        <w:t>Binary Data Types</w:t>
      </w:r>
      <w:bookmarkEnd w:id="1532"/>
      <w:bookmarkEnd w:id="1533"/>
      <w:bookmarkEnd w:id="1534"/>
      <w:bookmarkEnd w:id="1535"/>
      <w:bookmarkEnd w:id="1536"/>
      <w:bookmarkEnd w:id="1537"/>
      <w:bookmarkEnd w:id="1538"/>
      <w:bookmarkEnd w:id="1539"/>
      <w:bookmarkEnd w:id="1540"/>
      <w:bookmarkEnd w:id="1541"/>
    </w:p>
    <w:p w14:paraId="3F3349B8" w14:textId="2B29677F" w:rsidR="003E58FE" w:rsidRPr="00A04126" w:rsidRDefault="003E58FE" w:rsidP="003E58FE">
      <w:pPr>
        <w:pStyle w:val="TH"/>
      </w:pPr>
      <w:bookmarkStart w:id="1542"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543" w:name="_Toc510696647"/>
      <w:bookmarkStart w:id="1544" w:name="_Toc35971443"/>
      <w:bookmarkStart w:id="1545" w:name="_Toc144024190"/>
      <w:bookmarkStart w:id="1546" w:name="_Toc148176903"/>
      <w:bookmarkStart w:id="1547" w:name="_Toc151379282"/>
      <w:bookmarkStart w:id="1548" w:name="_Toc151445463"/>
      <w:bookmarkStart w:id="1549" w:name="_Toc160470540"/>
      <w:bookmarkStart w:id="1550" w:name="_Toc164873684"/>
      <w:bookmarkStart w:id="1551" w:name="_Toc180306321"/>
      <w:bookmarkStart w:id="1552" w:name="_Toc195374059"/>
      <w:bookmarkStart w:id="1553" w:name="_Toc211878901"/>
      <w:bookmarkEnd w:id="1542"/>
      <w:r>
        <w:t>6.1.7</w:t>
      </w:r>
      <w:r>
        <w:tab/>
        <w:t>Error Handling</w:t>
      </w:r>
      <w:bookmarkEnd w:id="1543"/>
      <w:bookmarkEnd w:id="1544"/>
      <w:bookmarkEnd w:id="1545"/>
      <w:bookmarkEnd w:id="1546"/>
      <w:bookmarkEnd w:id="1547"/>
      <w:bookmarkEnd w:id="1548"/>
      <w:bookmarkEnd w:id="1549"/>
      <w:bookmarkEnd w:id="1550"/>
      <w:bookmarkEnd w:id="1551"/>
      <w:bookmarkEnd w:id="1552"/>
      <w:bookmarkEnd w:id="1553"/>
    </w:p>
    <w:p w14:paraId="07F0DFC0" w14:textId="77777777" w:rsidR="008A6D4A" w:rsidRPr="00971458" w:rsidRDefault="008A6D4A" w:rsidP="007A4424">
      <w:pPr>
        <w:pStyle w:val="Heading4"/>
      </w:pPr>
      <w:bookmarkStart w:id="1554" w:name="_Toc35971444"/>
      <w:bookmarkStart w:id="1555" w:name="_Toc144024191"/>
      <w:bookmarkStart w:id="1556" w:name="_Toc148176904"/>
      <w:bookmarkStart w:id="1557" w:name="_Toc151379283"/>
      <w:bookmarkStart w:id="1558" w:name="_Toc151445464"/>
      <w:bookmarkStart w:id="1559" w:name="_Toc160470541"/>
      <w:bookmarkStart w:id="1560" w:name="_Toc164873685"/>
      <w:bookmarkStart w:id="1561" w:name="_Toc180306322"/>
      <w:bookmarkStart w:id="1562" w:name="_Toc195374060"/>
      <w:bookmarkStart w:id="1563" w:name="_Toc211878902"/>
      <w:r w:rsidRPr="00971458">
        <w:t>6.1.7.1</w:t>
      </w:r>
      <w:r w:rsidRPr="00971458">
        <w:tab/>
        <w:t>General</w:t>
      </w:r>
      <w:bookmarkEnd w:id="1554"/>
      <w:bookmarkEnd w:id="1555"/>
      <w:bookmarkEnd w:id="1556"/>
      <w:bookmarkEnd w:id="1557"/>
      <w:bookmarkEnd w:id="1558"/>
      <w:bookmarkEnd w:id="1559"/>
      <w:bookmarkEnd w:id="1560"/>
      <w:bookmarkEnd w:id="1561"/>
      <w:bookmarkEnd w:id="1562"/>
      <w:bookmarkEnd w:id="1563"/>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564" w:name="_Toc35971445"/>
      <w:bookmarkStart w:id="1565" w:name="_Toc144024192"/>
      <w:bookmarkStart w:id="1566" w:name="_Toc148176905"/>
      <w:bookmarkStart w:id="1567" w:name="_Toc151379284"/>
      <w:bookmarkStart w:id="1568" w:name="_Toc151445465"/>
      <w:bookmarkStart w:id="1569" w:name="_Toc160470542"/>
      <w:bookmarkStart w:id="1570" w:name="_Toc164873686"/>
      <w:bookmarkStart w:id="1571" w:name="_Toc180306323"/>
      <w:bookmarkStart w:id="1572" w:name="_Toc195374061"/>
      <w:bookmarkStart w:id="1573" w:name="_Toc211878903"/>
      <w:r w:rsidRPr="00971458">
        <w:t>6.1.7.2</w:t>
      </w:r>
      <w:r w:rsidRPr="00971458">
        <w:tab/>
        <w:t>Protocol Errors</w:t>
      </w:r>
      <w:bookmarkEnd w:id="1564"/>
      <w:bookmarkEnd w:id="1565"/>
      <w:bookmarkEnd w:id="1566"/>
      <w:bookmarkEnd w:id="1567"/>
      <w:bookmarkEnd w:id="1568"/>
      <w:bookmarkEnd w:id="1569"/>
      <w:bookmarkEnd w:id="1570"/>
      <w:bookmarkEnd w:id="1571"/>
      <w:bookmarkEnd w:id="1572"/>
      <w:bookmarkEnd w:id="1573"/>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574" w:name="_Toc35971446"/>
      <w:bookmarkStart w:id="1575" w:name="_Toc144024193"/>
      <w:bookmarkStart w:id="1576" w:name="_Toc148176906"/>
      <w:bookmarkStart w:id="1577" w:name="_Toc151379285"/>
      <w:bookmarkStart w:id="1578" w:name="_Toc151445466"/>
      <w:bookmarkStart w:id="1579" w:name="_Toc160470543"/>
      <w:bookmarkStart w:id="1580" w:name="_Toc164873687"/>
      <w:bookmarkStart w:id="1581" w:name="_Toc180306324"/>
      <w:bookmarkStart w:id="1582" w:name="_Toc195374062"/>
      <w:bookmarkStart w:id="1583" w:name="_Toc211878904"/>
      <w:r>
        <w:t>6.1.7.3</w:t>
      </w:r>
      <w:r>
        <w:tab/>
        <w:t>Application Errors</w:t>
      </w:r>
      <w:bookmarkEnd w:id="1574"/>
      <w:bookmarkEnd w:id="1575"/>
      <w:bookmarkEnd w:id="1576"/>
      <w:bookmarkEnd w:id="1577"/>
      <w:bookmarkEnd w:id="1578"/>
      <w:bookmarkEnd w:id="1579"/>
      <w:bookmarkEnd w:id="1580"/>
      <w:bookmarkEnd w:id="1581"/>
      <w:bookmarkEnd w:id="1582"/>
      <w:bookmarkEnd w:id="1583"/>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584" w:name="_Toc492899751"/>
      <w:bookmarkStart w:id="1585" w:name="_Toc492900030"/>
      <w:bookmarkStart w:id="1586" w:name="_Toc492967832"/>
      <w:bookmarkStart w:id="1587" w:name="_Toc492972920"/>
      <w:bookmarkStart w:id="1588" w:name="_Toc492973140"/>
      <w:bookmarkStart w:id="1589" w:name="_Toc493774060"/>
      <w:bookmarkStart w:id="1590" w:name="_Toc508285804"/>
      <w:bookmarkStart w:id="1591" w:name="_Toc508287269"/>
      <w:bookmarkStart w:id="1592" w:name="_Toc510696648"/>
      <w:bookmarkStart w:id="1593" w:name="_Toc35971447"/>
    </w:p>
    <w:p w14:paraId="5EE35080" w14:textId="77777777" w:rsidR="003E58FE" w:rsidRPr="0023018E" w:rsidRDefault="003E58FE" w:rsidP="007A4424">
      <w:pPr>
        <w:pStyle w:val="Heading3"/>
        <w:rPr>
          <w:lang w:eastAsia="zh-CN"/>
        </w:rPr>
      </w:pPr>
      <w:bookmarkStart w:id="1594" w:name="_Toc144024194"/>
      <w:bookmarkStart w:id="1595" w:name="_Toc148176907"/>
      <w:bookmarkStart w:id="1596" w:name="_Toc151379286"/>
      <w:bookmarkStart w:id="1597" w:name="_Toc151445467"/>
      <w:bookmarkStart w:id="1598" w:name="_Toc160470544"/>
      <w:bookmarkStart w:id="1599" w:name="_Toc164873688"/>
      <w:bookmarkStart w:id="1600" w:name="_Toc180306325"/>
      <w:bookmarkStart w:id="1601" w:name="_Toc195374063"/>
      <w:bookmarkStart w:id="1602" w:name="_Toc211878905"/>
      <w:r>
        <w:t>6.1.8</w:t>
      </w:r>
      <w:r w:rsidRPr="0023018E">
        <w:rPr>
          <w:lang w:eastAsia="zh-CN"/>
        </w:rPr>
        <w:tab/>
        <w:t>Feature negotiation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603" w:name="_Toc532994477"/>
            <w:bookmarkStart w:id="1604" w:name="_Toc35971448"/>
            <w:bookmarkStart w:id="1605" w:name="_Toc144024195"/>
            <w:bookmarkStart w:id="1606"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607" w:name="_Toc148176908"/>
      <w:bookmarkStart w:id="1608" w:name="_Toc151379287"/>
      <w:bookmarkStart w:id="1609" w:name="_Toc151445468"/>
      <w:bookmarkStart w:id="1610" w:name="_Toc160470545"/>
      <w:bookmarkStart w:id="1611" w:name="_Toc164873689"/>
      <w:bookmarkStart w:id="1612" w:name="_Toc180306326"/>
      <w:bookmarkStart w:id="1613" w:name="_Toc195374064"/>
      <w:bookmarkStart w:id="1614" w:name="_Toc211878906"/>
      <w:r>
        <w:t>6.1.9</w:t>
      </w:r>
      <w:r w:rsidRPr="001E7573">
        <w:tab/>
        <w:t>Security</w:t>
      </w:r>
      <w:bookmarkEnd w:id="1603"/>
      <w:bookmarkEnd w:id="1604"/>
      <w:bookmarkEnd w:id="1605"/>
      <w:bookmarkEnd w:id="1607"/>
      <w:bookmarkEnd w:id="1608"/>
      <w:bookmarkEnd w:id="1609"/>
      <w:bookmarkEnd w:id="1610"/>
      <w:bookmarkEnd w:id="1611"/>
      <w:bookmarkEnd w:id="1612"/>
      <w:bookmarkEnd w:id="1613"/>
      <w:bookmarkEnd w:id="1614"/>
    </w:p>
    <w:p w14:paraId="2E802522" w14:textId="11660711" w:rsidR="00712608" w:rsidRDefault="00712608" w:rsidP="00712608">
      <w:pPr>
        <w:rPr>
          <w:noProof/>
          <w:lang w:eastAsia="zh-CN"/>
        </w:rPr>
      </w:pPr>
      <w:bookmarkStart w:id="161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616" w:name="_Toc144024196"/>
      <w:bookmarkStart w:id="1617" w:name="_Toc148176909"/>
      <w:bookmarkStart w:id="1618" w:name="_Toc151379288"/>
      <w:bookmarkStart w:id="1619" w:name="_Toc151445469"/>
      <w:bookmarkStart w:id="1620" w:name="_Toc160470546"/>
      <w:bookmarkStart w:id="1621" w:name="_Toc164873690"/>
      <w:bookmarkStart w:id="1622" w:name="_Toc180306327"/>
      <w:bookmarkStart w:id="1623" w:name="_Toc195374065"/>
      <w:bookmarkStart w:id="1624" w:name="_Toc211878907"/>
      <w:r w:rsidR="008A6D4A">
        <w:lastRenderedPageBreak/>
        <w:t>6.2</w:t>
      </w:r>
      <w:r w:rsidR="008A6D4A">
        <w:tab/>
      </w:r>
      <w:r w:rsidR="00651E9A" w:rsidRPr="00E858DF">
        <w:rPr>
          <w:lang w:val="en-US"/>
        </w:rPr>
        <w:t>SDD_DataStorage</w:t>
      </w:r>
      <w:r w:rsidR="008A6D4A">
        <w:t xml:space="preserve"> Service API</w:t>
      </w:r>
      <w:bookmarkEnd w:id="1606"/>
      <w:bookmarkEnd w:id="1615"/>
      <w:bookmarkEnd w:id="1616"/>
      <w:bookmarkEnd w:id="1617"/>
      <w:bookmarkEnd w:id="1618"/>
      <w:bookmarkEnd w:id="1619"/>
      <w:bookmarkEnd w:id="1620"/>
      <w:bookmarkEnd w:id="1621"/>
      <w:bookmarkEnd w:id="1622"/>
      <w:bookmarkEnd w:id="1623"/>
      <w:bookmarkEnd w:id="1624"/>
    </w:p>
    <w:p w14:paraId="0B6BA624" w14:textId="77777777" w:rsidR="00432CA8" w:rsidRPr="00585CA6" w:rsidRDefault="00432CA8" w:rsidP="00432CA8">
      <w:pPr>
        <w:pStyle w:val="Heading3"/>
      </w:pPr>
      <w:bookmarkStart w:id="1625" w:name="_Toc144459664"/>
      <w:bookmarkStart w:id="1626" w:name="_Toc151379289"/>
      <w:bookmarkStart w:id="1627" w:name="_Toc151445470"/>
      <w:bookmarkStart w:id="1628" w:name="_Toc160470547"/>
      <w:bookmarkStart w:id="1629" w:name="_Toc164873691"/>
      <w:bookmarkStart w:id="1630" w:name="_Toc180306328"/>
      <w:bookmarkStart w:id="1631" w:name="_Toc195374066"/>
      <w:bookmarkStart w:id="1632" w:name="_Toc211878908"/>
      <w:r w:rsidRPr="00585CA6">
        <w:rPr>
          <w:noProof/>
          <w:lang w:eastAsia="zh-CN"/>
        </w:rPr>
        <w:t>6.2</w:t>
      </w:r>
      <w:r w:rsidRPr="00585CA6">
        <w:t>.1</w:t>
      </w:r>
      <w:r w:rsidRPr="00585CA6">
        <w:tab/>
        <w:t>Introduction</w:t>
      </w:r>
      <w:bookmarkEnd w:id="1625"/>
      <w:bookmarkEnd w:id="1626"/>
      <w:bookmarkEnd w:id="1627"/>
      <w:bookmarkEnd w:id="1628"/>
      <w:bookmarkEnd w:id="1629"/>
      <w:bookmarkEnd w:id="1630"/>
      <w:bookmarkEnd w:id="1631"/>
      <w:bookmarkEnd w:id="1632"/>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633"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634" w:name="_Toc151379290"/>
      <w:bookmarkStart w:id="1635" w:name="_Toc151445471"/>
      <w:bookmarkStart w:id="1636" w:name="_Toc160470548"/>
      <w:bookmarkStart w:id="1637" w:name="_Toc164873692"/>
      <w:bookmarkStart w:id="1638" w:name="_Toc180306329"/>
      <w:bookmarkStart w:id="1639" w:name="_Toc195374067"/>
      <w:bookmarkStart w:id="1640" w:name="_Toc211878909"/>
      <w:r w:rsidRPr="00585CA6">
        <w:rPr>
          <w:noProof/>
          <w:lang w:eastAsia="zh-CN"/>
        </w:rPr>
        <w:t>6.2</w:t>
      </w:r>
      <w:r w:rsidRPr="00585CA6">
        <w:t>.2</w:t>
      </w:r>
      <w:r w:rsidRPr="00585CA6">
        <w:tab/>
        <w:t>Usage of HTTP</w:t>
      </w:r>
      <w:bookmarkEnd w:id="1633"/>
      <w:bookmarkEnd w:id="1634"/>
      <w:bookmarkEnd w:id="1635"/>
      <w:bookmarkEnd w:id="1636"/>
      <w:bookmarkEnd w:id="1637"/>
      <w:bookmarkEnd w:id="1638"/>
      <w:bookmarkEnd w:id="1639"/>
      <w:bookmarkEnd w:id="1640"/>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641" w:name="_Toc144459666"/>
      <w:bookmarkStart w:id="1642" w:name="_Toc151379291"/>
      <w:bookmarkStart w:id="1643" w:name="_Toc151445472"/>
      <w:bookmarkStart w:id="1644" w:name="_Toc160470549"/>
      <w:bookmarkStart w:id="1645" w:name="_Toc164873693"/>
      <w:bookmarkStart w:id="1646" w:name="_Toc180306330"/>
      <w:bookmarkStart w:id="1647" w:name="_Toc195374068"/>
      <w:bookmarkStart w:id="1648" w:name="_Toc211878910"/>
      <w:r w:rsidRPr="00585CA6">
        <w:rPr>
          <w:noProof/>
          <w:lang w:eastAsia="zh-CN"/>
        </w:rPr>
        <w:t>6.2</w:t>
      </w:r>
      <w:r w:rsidRPr="00585CA6">
        <w:t>.3</w:t>
      </w:r>
      <w:r w:rsidRPr="00585CA6">
        <w:tab/>
        <w:t>Resources</w:t>
      </w:r>
      <w:bookmarkEnd w:id="1641"/>
      <w:bookmarkEnd w:id="1642"/>
      <w:bookmarkEnd w:id="1643"/>
      <w:bookmarkEnd w:id="1644"/>
      <w:bookmarkEnd w:id="1645"/>
      <w:bookmarkEnd w:id="1646"/>
      <w:bookmarkEnd w:id="1647"/>
      <w:bookmarkEnd w:id="1648"/>
    </w:p>
    <w:p w14:paraId="231CE49B" w14:textId="77777777" w:rsidR="00432CA8" w:rsidRPr="00585CA6" w:rsidRDefault="00432CA8" w:rsidP="00432CA8">
      <w:pPr>
        <w:pStyle w:val="Heading4"/>
      </w:pPr>
      <w:bookmarkStart w:id="1649" w:name="_Toc144459667"/>
      <w:bookmarkStart w:id="1650" w:name="_Toc151379292"/>
      <w:bookmarkStart w:id="1651" w:name="_Toc151445473"/>
      <w:bookmarkStart w:id="1652" w:name="_Toc160470550"/>
      <w:bookmarkStart w:id="1653" w:name="_Toc164873694"/>
      <w:bookmarkStart w:id="1654" w:name="_Toc180306331"/>
      <w:bookmarkStart w:id="1655" w:name="_Toc195374069"/>
      <w:bookmarkStart w:id="1656" w:name="_Toc211878911"/>
      <w:r w:rsidRPr="00585CA6">
        <w:rPr>
          <w:noProof/>
          <w:lang w:eastAsia="zh-CN"/>
        </w:rPr>
        <w:t>6.2</w:t>
      </w:r>
      <w:r w:rsidRPr="00585CA6">
        <w:t>.3.1</w:t>
      </w:r>
      <w:r w:rsidRPr="00585CA6">
        <w:tab/>
        <w:t>Overview</w:t>
      </w:r>
      <w:bookmarkEnd w:id="1649"/>
      <w:bookmarkEnd w:id="1650"/>
      <w:bookmarkEnd w:id="1651"/>
      <w:bookmarkEnd w:id="1652"/>
      <w:bookmarkEnd w:id="1653"/>
      <w:bookmarkEnd w:id="1654"/>
      <w:bookmarkEnd w:id="1655"/>
      <w:bookmarkEnd w:id="1656"/>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22492517"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657" w:name="_Toc144459668"/>
      <w:bookmarkStart w:id="1658" w:name="_Toc151379293"/>
      <w:bookmarkStart w:id="1659" w:name="_Toc151445474"/>
      <w:bookmarkStart w:id="1660" w:name="_Toc160470551"/>
      <w:bookmarkStart w:id="1661" w:name="_Toc164873695"/>
      <w:bookmarkStart w:id="1662" w:name="_Toc180306332"/>
      <w:bookmarkStart w:id="1663" w:name="_Toc195374070"/>
      <w:bookmarkStart w:id="1664" w:name="_Toc211878912"/>
      <w:r w:rsidRPr="00585CA6">
        <w:rPr>
          <w:noProof/>
          <w:lang w:eastAsia="zh-CN"/>
        </w:rPr>
        <w:lastRenderedPageBreak/>
        <w:t>6.2</w:t>
      </w:r>
      <w:r w:rsidRPr="00585CA6">
        <w:t>.3.2</w:t>
      </w:r>
      <w:r w:rsidRPr="00585CA6">
        <w:tab/>
        <w:t xml:space="preserve">Resource: </w:t>
      </w:r>
      <w:bookmarkEnd w:id="1657"/>
      <w:r w:rsidRPr="00585CA6">
        <w:t>Data Storages</w:t>
      </w:r>
      <w:bookmarkEnd w:id="1658"/>
      <w:bookmarkEnd w:id="1659"/>
      <w:bookmarkEnd w:id="1660"/>
      <w:bookmarkEnd w:id="1661"/>
      <w:bookmarkEnd w:id="1662"/>
      <w:bookmarkEnd w:id="1663"/>
      <w:bookmarkEnd w:id="1664"/>
    </w:p>
    <w:p w14:paraId="6CDA7516" w14:textId="77777777" w:rsidR="00432CA8" w:rsidRPr="00585CA6" w:rsidRDefault="00432CA8" w:rsidP="00432CA8">
      <w:pPr>
        <w:pStyle w:val="Heading5"/>
      </w:pPr>
      <w:bookmarkStart w:id="1665" w:name="_Toc144459669"/>
      <w:bookmarkStart w:id="1666" w:name="_Toc151379294"/>
      <w:bookmarkStart w:id="1667" w:name="_Toc151445475"/>
      <w:bookmarkStart w:id="1668" w:name="_Toc160470552"/>
      <w:bookmarkStart w:id="1669" w:name="_Toc164873696"/>
      <w:bookmarkStart w:id="1670" w:name="_Toc180306333"/>
      <w:bookmarkStart w:id="1671" w:name="_Toc195374071"/>
      <w:bookmarkStart w:id="1672" w:name="_Toc211878913"/>
      <w:r w:rsidRPr="00585CA6">
        <w:rPr>
          <w:noProof/>
          <w:lang w:eastAsia="zh-CN"/>
        </w:rPr>
        <w:t>6.2</w:t>
      </w:r>
      <w:r w:rsidRPr="00585CA6">
        <w:t>.3.2.1</w:t>
      </w:r>
      <w:r w:rsidRPr="00585CA6">
        <w:tab/>
        <w:t>Description</w:t>
      </w:r>
      <w:bookmarkEnd w:id="1665"/>
      <w:bookmarkEnd w:id="1666"/>
      <w:bookmarkEnd w:id="1667"/>
      <w:bookmarkEnd w:id="1668"/>
      <w:bookmarkEnd w:id="1669"/>
      <w:bookmarkEnd w:id="1670"/>
      <w:bookmarkEnd w:id="1671"/>
      <w:bookmarkEnd w:id="1672"/>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673" w:name="_Toc144459670"/>
      <w:bookmarkStart w:id="1674" w:name="_Toc151379295"/>
      <w:bookmarkStart w:id="1675" w:name="_Toc151445476"/>
      <w:bookmarkStart w:id="1676" w:name="_Toc160470553"/>
      <w:bookmarkStart w:id="1677" w:name="_Toc164873697"/>
      <w:bookmarkStart w:id="1678" w:name="_Toc180306334"/>
      <w:bookmarkStart w:id="1679" w:name="_Toc195374072"/>
      <w:bookmarkStart w:id="1680" w:name="_Toc211878914"/>
      <w:r w:rsidRPr="00585CA6">
        <w:rPr>
          <w:noProof/>
          <w:lang w:eastAsia="zh-CN"/>
        </w:rPr>
        <w:t>6.2</w:t>
      </w:r>
      <w:r w:rsidRPr="00585CA6">
        <w:t>.3.2.2</w:t>
      </w:r>
      <w:r w:rsidRPr="00585CA6">
        <w:tab/>
        <w:t>Resource Definition</w:t>
      </w:r>
      <w:bookmarkEnd w:id="1673"/>
      <w:bookmarkEnd w:id="1674"/>
      <w:bookmarkEnd w:id="1675"/>
      <w:bookmarkEnd w:id="1676"/>
      <w:bookmarkEnd w:id="1677"/>
      <w:bookmarkEnd w:id="1678"/>
      <w:bookmarkEnd w:id="1679"/>
      <w:bookmarkEnd w:id="1680"/>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681" w:name="_Toc144459671"/>
      <w:bookmarkStart w:id="1682" w:name="_Toc151379296"/>
      <w:bookmarkStart w:id="1683" w:name="_Toc151445477"/>
      <w:bookmarkStart w:id="1684" w:name="_Toc160470554"/>
      <w:bookmarkStart w:id="1685" w:name="_Toc164873698"/>
      <w:bookmarkStart w:id="1686" w:name="_Toc180306335"/>
      <w:bookmarkStart w:id="1687" w:name="_Toc195374073"/>
      <w:bookmarkStart w:id="1688" w:name="_Toc211878915"/>
      <w:r w:rsidRPr="00585CA6">
        <w:rPr>
          <w:noProof/>
          <w:lang w:eastAsia="zh-CN"/>
        </w:rPr>
        <w:t>6.2</w:t>
      </w:r>
      <w:r w:rsidRPr="00585CA6">
        <w:t>.3.2.3</w:t>
      </w:r>
      <w:r w:rsidRPr="00585CA6">
        <w:tab/>
        <w:t>Resource Standard Methods</w:t>
      </w:r>
      <w:bookmarkEnd w:id="1681"/>
      <w:bookmarkEnd w:id="1682"/>
      <w:bookmarkEnd w:id="1683"/>
      <w:bookmarkEnd w:id="1684"/>
      <w:bookmarkEnd w:id="1685"/>
      <w:bookmarkEnd w:id="1686"/>
      <w:bookmarkEnd w:id="1687"/>
      <w:bookmarkEnd w:id="1688"/>
    </w:p>
    <w:p w14:paraId="67AD6546" w14:textId="77777777" w:rsidR="00432CA8" w:rsidRPr="00585CA6" w:rsidRDefault="00432CA8" w:rsidP="0052668D">
      <w:pPr>
        <w:pStyle w:val="H6"/>
      </w:pPr>
      <w:bookmarkStart w:id="1689" w:name="_Toc151379297"/>
      <w:bookmarkStart w:id="1690" w:name="_Toc151445478"/>
      <w:bookmarkStart w:id="1691" w:name="_Toc160470555"/>
      <w:bookmarkStart w:id="1692" w:name="_Toc164873699"/>
      <w:bookmarkStart w:id="1693" w:name="_Toc180306336"/>
      <w:bookmarkStart w:id="1694" w:name="_Toc144459672"/>
      <w:r w:rsidRPr="00585CA6">
        <w:rPr>
          <w:noProof/>
          <w:lang w:eastAsia="zh-CN"/>
        </w:rPr>
        <w:t>6.2</w:t>
      </w:r>
      <w:r w:rsidRPr="00585CA6">
        <w:rPr>
          <w:rFonts w:eastAsia="SimSun"/>
        </w:rPr>
        <w:t>.3.2.3.1</w:t>
      </w:r>
      <w:r w:rsidRPr="00585CA6">
        <w:tab/>
        <w:t>GET</w:t>
      </w:r>
      <w:bookmarkEnd w:id="1689"/>
      <w:bookmarkEnd w:id="1690"/>
      <w:bookmarkEnd w:id="1691"/>
      <w:bookmarkEnd w:id="1692"/>
      <w:bookmarkEnd w:id="1693"/>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695" w:name="_Toc151379298"/>
      <w:bookmarkStart w:id="1696" w:name="_Toc151445479"/>
      <w:bookmarkStart w:id="1697" w:name="_Toc160470556"/>
      <w:bookmarkStart w:id="1698" w:name="_Toc164873700"/>
      <w:bookmarkStart w:id="1699" w:name="_Toc180306337"/>
      <w:r w:rsidRPr="00585CA6">
        <w:rPr>
          <w:noProof/>
          <w:lang w:eastAsia="zh-CN"/>
        </w:rPr>
        <w:t>6.2</w:t>
      </w:r>
      <w:r w:rsidRPr="00585CA6">
        <w:rPr>
          <w:rFonts w:eastAsia="SimSun"/>
        </w:rPr>
        <w:t>.3.2.3.2</w:t>
      </w:r>
      <w:r w:rsidRPr="00585CA6">
        <w:rPr>
          <w:rFonts w:eastAsia="SimSun"/>
        </w:rPr>
        <w:tab/>
        <w:t>POST</w:t>
      </w:r>
      <w:bookmarkEnd w:id="1694"/>
      <w:bookmarkEnd w:id="1695"/>
      <w:bookmarkEnd w:id="1696"/>
      <w:bookmarkEnd w:id="1697"/>
      <w:bookmarkEnd w:id="1698"/>
      <w:bookmarkEnd w:id="1699"/>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700" w:name="_Toc144459673"/>
      <w:bookmarkStart w:id="1701" w:name="_Toc151379299"/>
      <w:bookmarkStart w:id="1702" w:name="_Toc151445480"/>
      <w:bookmarkStart w:id="1703" w:name="_Toc160470557"/>
      <w:bookmarkStart w:id="1704" w:name="_Toc164873701"/>
      <w:bookmarkStart w:id="1705" w:name="_Toc180306338"/>
      <w:bookmarkStart w:id="1706" w:name="_Toc195374074"/>
      <w:bookmarkStart w:id="1707" w:name="_Toc211878916"/>
      <w:r w:rsidRPr="00585CA6">
        <w:rPr>
          <w:noProof/>
          <w:lang w:eastAsia="zh-CN"/>
        </w:rPr>
        <w:t>6.2</w:t>
      </w:r>
      <w:r w:rsidRPr="00585CA6">
        <w:t>.3.2.4</w:t>
      </w:r>
      <w:r w:rsidRPr="00585CA6">
        <w:tab/>
        <w:t>Resource Custom Operations</w:t>
      </w:r>
      <w:bookmarkEnd w:id="1700"/>
      <w:bookmarkEnd w:id="1701"/>
      <w:bookmarkEnd w:id="1702"/>
      <w:bookmarkEnd w:id="1703"/>
      <w:bookmarkEnd w:id="1704"/>
      <w:bookmarkEnd w:id="1705"/>
      <w:bookmarkEnd w:id="1706"/>
      <w:bookmarkEnd w:id="170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708" w:name="_Toc144459674"/>
      <w:bookmarkStart w:id="1709" w:name="_Toc151379300"/>
      <w:bookmarkStart w:id="1710" w:name="_Toc151445481"/>
      <w:bookmarkStart w:id="1711" w:name="_Toc160470558"/>
      <w:bookmarkStart w:id="1712" w:name="_Toc164873702"/>
      <w:bookmarkStart w:id="1713" w:name="_Toc180306339"/>
      <w:bookmarkStart w:id="1714" w:name="_Toc195374075"/>
      <w:bookmarkStart w:id="1715" w:name="_Toc211878917"/>
      <w:r w:rsidRPr="00585CA6">
        <w:rPr>
          <w:noProof/>
          <w:lang w:eastAsia="zh-CN"/>
        </w:rPr>
        <w:t>6.2</w:t>
      </w:r>
      <w:r w:rsidRPr="00585CA6">
        <w:t>.3.3</w:t>
      </w:r>
      <w:r w:rsidRPr="00585CA6">
        <w:tab/>
        <w:t xml:space="preserve">Resource: Individual </w:t>
      </w:r>
      <w:bookmarkEnd w:id="1708"/>
      <w:r w:rsidRPr="00585CA6">
        <w:t>Data Storage</w:t>
      </w:r>
      <w:bookmarkEnd w:id="1709"/>
      <w:bookmarkEnd w:id="1710"/>
      <w:bookmarkEnd w:id="1711"/>
      <w:bookmarkEnd w:id="1712"/>
      <w:bookmarkEnd w:id="1713"/>
      <w:bookmarkEnd w:id="1714"/>
      <w:bookmarkEnd w:id="1715"/>
    </w:p>
    <w:p w14:paraId="5A842200" w14:textId="77777777" w:rsidR="00432CA8" w:rsidRPr="00585CA6" w:rsidRDefault="00432CA8" w:rsidP="00432CA8">
      <w:pPr>
        <w:pStyle w:val="Heading5"/>
      </w:pPr>
      <w:bookmarkStart w:id="1716" w:name="_Toc144459675"/>
      <w:bookmarkStart w:id="1717" w:name="_Toc151379301"/>
      <w:bookmarkStart w:id="1718" w:name="_Toc151445482"/>
      <w:bookmarkStart w:id="1719" w:name="_Toc160470559"/>
      <w:bookmarkStart w:id="1720" w:name="_Toc164873703"/>
      <w:bookmarkStart w:id="1721" w:name="_Toc180306340"/>
      <w:bookmarkStart w:id="1722" w:name="_Toc195374076"/>
      <w:bookmarkStart w:id="1723" w:name="_Toc211878918"/>
      <w:r w:rsidRPr="00585CA6">
        <w:rPr>
          <w:noProof/>
          <w:lang w:eastAsia="zh-CN"/>
        </w:rPr>
        <w:t>6.2</w:t>
      </w:r>
      <w:r w:rsidRPr="00585CA6">
        <w:t>.3.3.1</w:t>
      </w:r>
      <w:r w:rsidRPr="00585CA6">
        <w:tab/>
        <w:t>Description</w:t>
      </w:r>
      <w:bookmarkEnd w:id="1716"/>
      <w:bookmarkEnd w:id="1717"/>
      <w:bookmarkEnd w:id="1718"/>
      <w:bookmarkEnd w:id="1719"/>
      <w:bookmarkEnd w:id="1720"/>
      <w:bookmarkEnd w:id="1721"/>
      <w:bookmarkEnd w:id="1722"/>
      <w:bookmarkEnd w:id="1723"/>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724" w:name="_Toc144459676"/>
      <w:bookmarkStart w:id="1725" w:name="_Toc151379302"/>
      <w:bookmarkStart w:id="1726" w:name="_Toc151445483"/>
      <w:bookmarkStart w:id="1727" w:name="_Toc160470560"/>
      <w:bookmarkStart w:id="1728" w:name="_Toc164873704"/>
      <w:bookmarkStart w:id="1729" w:name="_Toc180306341"/>
      <w:bookmarkStart w:id="1730" w:name="_Toc195374077"/>
      <w:bookmarkStart w:id="1731" w:name="_Toc211878919"/>
      <w:r w:rsidRPr="00585CA6">
        <w:rPr>
          <w:noProof/>
          <w:lang w:eastAsia="zh-CN"/>
        </w:rPr>
        <w:t>6.2</w:t>
      </w:r>
      <w:r w:rsidRPr="00585CA6">
        <w:t>.3.3.2</w:t>
      </w:r>
      <w:r w:rsidRPr="00585CA6">
        <w:tab/>
        <w:t>Resource Definition</w:t>
      </w:r>
      <w:bookmarkEnd w:id="1724"/>
      <w:bookmarkEnd w:id="1725"/>
      <w:bookmarkEnd w:id="1726"/>
      <w:bookmarkEnd w:id="1727"/>
      <w:bookmarkEnd w:id="1728"/>
      <w:bookmarkEnd w:id="1729"/>
      <w:bookmarkEnd w:id="1730"/>
      <w:bookmarkEnd w:id="1731"/>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732" w:name="_Toc144459677"/>
      <w:bookmarkStart w:id="1733" w:name="_Toc151379303"/>
      <w:bookmarkStart w:id="1734" w:name="_Toc151445484"/>
      <w:bookmarkStart w:id="1735" w:name="_Toc160470561"/>
      <w:bookmarkStart w:id="1736" w:name="_Toc164873705"/>
      <w:bookmarkStart w:id="1737" w:name="_Toc180306342"/>
      <w:bookmarkStart w:id="1738" w:name="_Toc195374078"/>
      <w:bookmarkStart w:id="1739" w:name="_Toc211878920"/>
      <w:r w:rsidRPr="00585CA6">
        <w:rPr>
          <w:noProof/>
          <w:lang w:eastAsia="zh-CN"/>
        </w:rPr>
        <w:t>6.2</w:t>
      </w:r>
      <w:r w:rsidRPr="00585CA6">
        <w:t>.3.3.3</w:t>
      </w:r>
      <w:r w:rsidRPr="00585CA6">
        <w:tab/>
        <w:t>Resource Standard Methods</w:t>
      </w:r>
      <w:bookmarkEnd w:id="1732"/>
      <w:bookmarkEnd w:id="1733"/>
      <w:bookmarkEnd w:id="1734"/>
      <w:bookmarkEnd w:id="1735"/>
      <w:bookmarkEnd w:id="1736"/>
      <w:bookmarkEnd w:id="1737"/>
      <w:bookmarkEnd w:id="1738"/>
      <w:bookmarkEnd w:id="1739"/>
    </w:p>
    <w:p w14:paraId="60D5244F" w14:textId="77777777" w:rsidR="00432CA8" w:rsidRPr="00585CA6" w:rsidRDefault="00432CA8" w:rsidP="0052668D">
      <w:pPr>
        <w:pStyle w:val="H6"/>
      </w:pPr>
      <w:bookmarkStart w:id="1740" w:name="_Toc144459678"/>
      <w:bookmarkStart w:id="1741" w:name="_Toc151379304"/>
      <w:bookmarkStart w:id="1742" w:name="_Toc151445485"/>
      <w:bookmarkStart w:id="1743" w:name="_Toc160470562"/>
      <w:bookmarkStart w:id="1744" w:name="_Toc164873706"/>
      <w:bookmarkStart w:id="1745" w:name="_Toc180306343"/>
      <w:r w:rsidRPr="00585CA6">
        <w:rPr>
          <w:noProof/>
          <w:lang w:eastAsia="zh-CN"/>
        </w:rPr>
        <w:t>6.2</w:t>
      </w:r>
      <w:r w:rsidRPr="00585CA6">
        <w:t>.3.3.3.1</w:t>
      </w:r>
      <w:r w:rsidRPr="00585CA6">
        <w:tab/>
        <w:t>GET</w:t>
      </w:r>
      <w:bookmarkEnd w:id="1740"/>
      <w:bookmarkEnd w:id="1741"/>
      <w:bookmarkEnd w:id="1742"/>
      <w:bookmarkEnd w:id="1743"/>
      <w:bookmarkEnd w:id="1744"/>
      <w:bookmarkEnd w:id="1745"/>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746" w:name="_Toc144459679"/>
      <w:bookmarkStart w:id="1747" w:name="_Toc151379305"/>
      <w:bookmarkStart w:id="1748" w:name="_Toc151445486"/>
      <w:bookmarkStart w:id="1749" w:name="_Toc160470563"/>
      <w:bookmarkStart w:id="1750" w:name="_Toc164873707"/>
      <w:bookmarkStart w:id="1751" w:name="_Toc180306344"/>
      <w:r w:rsidRPr="00585CA6">
        <w:rPr>
          <w:noProof/>
          <w:lang w:eastAsia="zh-CN"/>
        </w:rPr>
        <w:t>6.2</w:t>
      </w:r>
      <w:r w:rsidRPr="00585CA6">
        <w:t>.3.3.3.2</w:t>
      </w:r>
      <w:r w:rsidRPr="00585CA6">
        <w:tab/>
        <w:t>PUT</w:t>
      </w:r>
      <w:bookmarkEnd w:id="1746"/>
      <w:bookmarkEnd w:id="1747"/>
      <w:bookmarkEnd w:id="1748"/>
      <w:bookmarkEnd w:id="1749"/>
      <w:bookmarkEnd w:id="1750"/>
      <w:bookmarkEnd w:id="1751"/>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752" w:name="_Toc144459680"/>
      <w:bookmarkStart w:id="1753" w:name="_Toc151379306"/>
      <w:bookmarkStart w:id="1754" w:name="_Toc151445487"/>
      <w:bookmarkStart w:id="1755" w:name="_Toc160470564"/>
      <w:bookmarkStart w:id="1756" w:name="_Toc164873708"/>
      <w:bookmarkStart w:id="1757" w:name="_Toc180306345"/>
      <w:r w:rsidRPr="00585CA6">
        <w:rPr>
          <w:noProof/>
          <w:lang w:eastAsia="zh-CN"/>
        </w:rPr>
        <w:t>6.2</w:t>
      </w:r>
      <w:r w:rsidRPr="00585CA6">
        <w:t>.3.3.3.3</w:t>
      </w:r>
      <w:r w:rsidRPr="00585CA6">
        <w:tab/>
        <w:t>PATCH</w:t>
      </w:r>
      <w:bookmarkEnd w:id="1752"/>
      <w:bookmarkEnd w:id="1753"/>
      <w:bookmarkEnd w:id="1754"/>
      <w:bookmarkEnd w:id="1755"/>
      <w:bookmarkEnd w:id="1756"/>
      <w:bookmarkEnd w:id="1757"/>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758" w:name="_Toc144459681"/>
      <w:bookmarkStart w:id="1759" w:name="_Toc151379307"/>
      <w:bookmarkStart w:id="1760" w:name="_Toc151445488"/>
      <w:bookmarkStart w:id="1761" w:name="_Toc160470565"/>
      <w:bookmarkStart w:id="1762" w:name="_Toc164873709"/>
      <w:bookmarkStart w:id="1763" w:name="_Toc180306346"/>
      <w:r w:rsidRPr="00585CA6">
        <w:rPr>
          <w:noProof/>
          <w:lang w:eastAsia="zh-CN"/>
        </w:rPr>
        <w:lastRenderedPageBreak/>
        <w:t>6.2</w:t>
      </w:r>
      <w:r w:rsidRPr="00585CA6">
        <w:t>.3.3.3.4</w:t>
      </w:r>
      <w:r w:rsidRPr="00585CA6">
        <w:tab/>
        <w:t>DELETE</w:t>
      </w:r>
      <w:bookmarkEnd w:id="1758"/>
      <w:bookmarkEnd w:id="1759"/>
      <w:bookmarkEnd w:id="1760"/>
      <w:bookmarkEnd w:id="1761"/>
      <w:bookmarkEnd w:id="1762"/>
      <w:bookmarkEnd w:id="1763"/>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764" w:name="_Toc144459682"/>
      <w:bookmarkStart w:id="1765" w:name="_Toc151379308"/>
      <w:bookmarkStart w:id="1766" w:name="_Toc151445489"/>
      <w:bookmarkStart w:id="1767" w:name="_Toc160470566"/>
      <w:bookmarkStart w:id="1768" w:name="_Toc164873710"/>
      <w:bookmarkStart w:id="1769" w:name="_Toc180306347"/>
      <w:bookmarkStart w:id="1770" w:name="_Toc195374079"/>
      <w:bookmarkStart w:id="1771" w:name="_Toc211878921"/>
      <w:r w:rsidRPr="00585CA6">
        <w:rPr>
          <w:noProof/>
          <w:lang w:eastAsia="zh-CN"/>
        </w:rPr>
        <w:t>6.2</w:t>
      </w:r>
      <w:r w:rsidRPr="00585CA6">
        <w:t>.3.3.4</w:t>
      </w:r>
      <w:r w:rsidRPr="00585CA6">
        <w:tab/>
        <w:t>Resource Custom Operations</w:t>
      </w:r>
      <w:bookmarkEnd w:id="1764"/>
      <w:bookmarkEnd w:id="1765"/>
      <w:bookmarkEnd w:id="1766"/>
      <w:bookmarkEnd w:id="1767"/>
      <w:bookmarkEnd w:id="1768"/>
      <w:bookmarkEnd w:id="1769"/>
      <w:bookmarkEnd w:id="1770"/>
      <w:bookmarkEnd w:id="1771"/>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772" w:name="_Toc151379309"/>
      <w:bookmarkStart w:id="1773" w:name="_Toc151445490"/>
      <w:bookmarkStart w:id="1774" w:name="_Toc160470567"/>
      <w:bookmarkStart w:id="1775" w:name="_Toc164873711"/>
      <w:bookmarkStart w:id="1776" w:name="_Toc180306348"/>
      <w:bookmarkStart w:id="1777" w:name="_Toc195374080"/>
      <w:bookmarkStart w:id="1778" w:name="_Toc144459689"/>
      <w:bookmarkStart w:id="1779" w:name="_Toc211878922"/>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772"/>
      <w:bookmarkEnd w:id="1773"/>
      <w:bookmarkEnd w:id="1774"/>
      <w:bookmarkEnd w:id="1775"/>
      <w:bookmarkEnd w:id="1776"/>
      <w:bookmarkEnd w:id="1777"/>
      <w:bookmarkEnd w:id="1779"/>
    </w:p>
    <w:p w14:paraId="7D64272C" w14:textId="77777777" w:rsidR="00432CA8" w:rsidRPr="00585CA6" w:rsidRDefault="00432CA8" w:rsidP="00432CA8">
      <w:pPr>
        <w:pStyle w:val="Heading5"/>
      </w:pPr>
      <w:bookmarkStart w:id="1780" w:name="_Toc151379310"/>
      <w:bookmarkStart w:id="1781" w:name="_Toc151445491"/>
      <w:bookmarkStart w:id="1782" w:name="_Toc160470568"/>
      <w:bookmarkStart w:id="1783" w:name="_Toc164873712"/>
      <w:bookmarkStart w:id="1784" w:name="_Toc180306349"/>
      <w:bookmarkStart w:id="1785" w:name="_Toc195374081"/>
      <w:bookmarkStart w:id="1786" w:name="_Toc211878923"/>
      <w:r w:rsidRPr="00585CA6">
        <w:rPr>
          <w:noProof/>
          <w:lang w:eastAsia="zh-CN"/>
        </w:rPr>
        <w:t>6.2</w:t>
      </w:r>
      <w:r w:rsidRPr="00585CA6">
        <w:t>.3.4.1</w:t>
      </w:r>
      <w:r w:rsidRPr="00585CA6">
        <w:tab/>
        <w:t>Description</w:t>
      </w:r>
      <w:bookmarkEnd w:id="1780"/>
      <w:bookmarkEnd w:id="1781"/>
      <w:bookmarkEnd w:id="1782"/>
      <w:bookmarkEnd w:id="1783"/>
      <w:bookmarkEnd w:id="1784"/>
      <w:bookmarkEnd w:id="1785"/>
      <w:bookmarkEnd w:id="1786"/>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787" w:name="_Toc151379311"/>
      <w:bookmarkStart w:id="1788" w:name="_Toc151445492"/>
      <w:bookmarkStart w:id="1789" w:name="_Toc160470569"/>
      <w:bookmarkStart w:id="1790" w:name="_Toc164873713"/>
      <w:bookmarkStart w:id="1791" w:name="_Toc180306350"/>
      <w:bookmarkStart w:id="1792" w:name="_Toc195374082"/>
      <w:bookmarkStart w:id="1793" w:name="_Toc211878924"/>
      <w:r w:rsidRPr="00585CA6">
        <w:rPr>
          <w:noProof/>
          <w:lang w:eastAsia="zh-CN"/>
        </w:rPr>
        <w:t>6.2</w:t>
      </w:r>
      <w:r w:rsidRPr="00585CA6">
        <w:t>.3.4.2</w:t>
      </w:r>
      <w:r w:rsidRPr="00585CA6">
        <w:tab/>
        <w:t>Resource Definition</w:t>
      </w:r>
      <w:bookmarkEnd w:id="1787"/>
      <w:bookmarkEnd w:id="1788"/>
      <w:bookmarkEnd w:id="1789"/>
      <w:bookmarkEnd w:id="1790"/>
      <w:bookmarkEnd w:id="1791"/>
      <w:bookmarkEnd w:id="1792"/>
      <w:bookmarkEnd w:id="1793"/>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794" w:name="_Toc151379312"/>
      <w:bookmarkStart w:id="1795" w:name="_Toc151445493"/>
      <w:bookmarkStart w:id="1796" w:name="_Toc160470570"/>
      <w:bookmarkStart w:id="1797" w:name="_Toc164873714"/>
      <w:bookmarkStart w:id="1798" w:name="_Toc180306351"/>
      <w:bookmarkStart w:id="1799" w:name="_Toc195374083"/>
      <w:bookmarkStart w:id="1800" w:name="_Toc211878925"/>
      <w:r w:rsidRPr="00585CA6">
        <w:rPr>
          <w:noProof/>
          <w:lang w:eastAsia="zh-CN"/>
        </w:rPr>
        <w:t>6.2</w:t>
      </w:r>
      <w:r w:rsidRPr="00585CA6">
        <w:t>.3.4.3</w:t>
      </w:r>
      <w:r w:rsidRPr="00585CA6">
        <w:tab/>
        <w:t>Resource Standard Methods</w:t>
      </w:r>
      <w:bookmarkEnd w:id="1794"/>
      <w:bookmarkEnd w:id="1795"/>
      <w:bookmarkEnd w:id="1796"/>
      <w:bookmarkEnd w:id="1797"/>
      <w:bookmarkEnd w:id="1798"/>
      <w:bookmarkEnd w:id="1799"/>
      <w:bookmarkEnd w:id="1800"/>
    </w:p>
    <w:p w14:paraId="617424F2" w14:textId="77777777" w:rsidR="00432CA8" w:rsidRPr="00585CA6" w:rsidRDefault="00432CA8" w:rsidP="0052668D">
      <w:pPr>
        <w:pStyle w:val="H6"/>
        <w:rPr>
          <w:rFonts w:eastAsia="SimSun"/>
        </w:rPr>
      </w:pPr>
      <w:bookmarkStart w:id="1801" w:name="_Toc151379313"/>
      <w:bookmarkStart w:id="1802" w:name="_Toc151445494"/>
      <w:bookmarkStart w:id="1803" w:name="_Toc160470571"/>
      <w:bookmarkStart w:id="1804" w:name="_Toc164873715"/>
      <w:bookmarkStart w:id="1805" w:name="_Toc180306352"/>
      <w:r w:rsidRPr="00585CA6">
        <w:rPr>
          <w:noProof/>
          <w:lang w:eastAsia="zh-CN"/>
        </w:rPr>
        <w:t>6.2</w:t>
      </w:r>
      <w:r w:rsidRPr="00585CA6">
        <w:rPr>
          <w:rFonts w:eastAsia="SimSun"/>
        </w:rPr>
        <w:t>.3.4.3.2</w:t>
      </w:r>
      <w:r w:rsidRPr="00585CA6">
        <w:rPr>
          <w:rFonts w:eastAsia="SimSun"/>
        </w:rPr>
        <w:tab/>
        <w:t>POST</w:t>
      </w:r>
      <w:bookmarkEnd w:id="1801"/>
      <w:bookmarkEnd w:id="1802"/>
      <w:bookmarkEnd w:id="1803"/>
      <w:bookmarkEnd w:id="1804"/>
      <w:bookmarkEnd w:id="1805"/>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806" w:name="_Toc151379314"/>
      <w:bookmarkStart w:id="1807" w:name="_Toc151445495"/>
      <w:bookmarkStart w:id="1808" w:name="_Toc160470572"/>
      <w:bookmarkStart w:id="1809" w:name="_Toc164873716"/>
      <w:bookmarkStart w:id="1810" w:name="_Toc180306353"/>
      <w:bookmarkStart w:id="1811" w:name="_Toc195374084"/>
      <w:bookmarkStart w:id="1812" w:name="_Toc211878926"/>
      <w:r w:rsidRPr="00585CA6">
        <w:rPr>
          <w:noProof/>
          <w:lang w:eastAsia="zh-CN"/>
        </w:rPr>
        <w:t>6.2</w:t>
      </w:r>
      <w:r w:rsidRPr="00585CA6">
        <w:t>.3.4.4</w:t>
      </w:r>
      <w:r w:rsidRPr="00585CA6">
        <w:tab/>
        <w:t>Resource Custom Operations</w:t>
      </w:r>
      <w:bookmarkEnd w:id="1806"/>
      <w:bookmarkEnd w:id="1807"/>
      <w:bookmarkEnd w:id="1808"/>
      <w:bookmarkEnd w:id="1809"/>
      <w:bookmarkEnd w:id="1810"/>
      <w:bookmarkEnd w:id="1811"/>
      <w:bookmarkEnd w:id="181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813" w:name="_Toc151379315"/>
      <w:bookmarkStart w:id="1814" w:name="_Toc151445496"/>
      <w:bookmarkStart w:id="1815" w:name="_Toc160470573"/>
      <w:bookmarkStart w:id="1816" w:name="_Toc164873717"/>
      <w:bookmarkStart w:id="1817" w:name="_Toc180306354"/>
      <w:bookmarkStart w:id="1818" w:name="_Toc195374085"/>
      <w:bookmarkStart w:id="1819" w:name="_Toc21187892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813"/>
      <w:bookmarkEnd w:id="1814"/>
      <w:bookmarkEnd w:id="1815"/>
      <w:bookmarkEnd w:id="1816"/>
      <w:bookmarkEnd w:id="1817"/>
      <w:bookmarkEnd w:id="1818"/>
      <w:bookmarkEnd w:id="1819"/>
    </w:p>
    <w:p w14:paraId="6289FCD9" w14:textId="77777777" w:rsidR="00432CA8" w:rsidRPr="00585CA6" w:rsidRDefault="00432CA8" w:rsidP="00432CA8">
      <w:pPr>
        <w:pStyle w:val="Heading5"/>
      </w:pPr>
      <w:bookmarkStart w:id="1820" w:name="_Toc151379316"/>
      <w:bookmarkStart w:id="1821" w:name="_Toc151445497"/>
      <w:bookmarkStart w:id="1822" w:name="_Toc160470574"/>
      <w:bookmarkStart w:id="1823" w:name="_Toc164873718"/>
      <w:bookmarkStart w:id="1824" w:name="_Toc180306355"/>
      <w:bookmarkStart w:id="1825" w:name="_Toc195374086"/>
      <w:bookmarkStart w:id="1826" w:name="_Toc211878928"/>
      <w:r w:rsidRPr="00585CA6">
        <w:rPr>
          <w:noProof/>
          <w:lang w:eastAsia="zh-CN"/>
        </w:rPr>
        <w:t>6.2</w:t>
      </w:r>
      <w:r w:rsidRPr="00585CA6">
        <w:t>.3.5.1</w:t>
      </w:r>
      <w:r w:rsidRPr="00585CA6">
        <w:tab/>
        <w:t>Description</w:t>
      </w:r>
      <w:bookmarkEnd w:id="1820"/>
      <w:bookmarkEnd w:id="1821"/>
      <w:bookmarkEnd w:id="1822"/>
      <w:bookmarkEnd w:id="1823"/>
      <w:bookmarkEnd w:id="1824"/>
      <w:bookmarkEnd w:id="1825"/>
      <w:bookmarkEnd w:id="1826"/>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827" w:name="_Toc151379317"/>
      <w:bookmarkStart w:id="1828" w:name="_Toc151445498"/>
      <w:bookmarkStart w:id="1829" w:name="_Toc160470575"/>
      <w:bookmarkStart w:id="1830" w:name="_Toc164873719"/>
      <w:bookmarkStart w:id="1831" w:name="_Toc180306356"/>
      <w:bookmarkStart w:id="1832" w:name="_Toc195374087"/>
      <w:bookmarkStart w:id="1833" w:name="_Toc211878929"/>
      <w:r w:rsidRPr="00585CA6">
        <w:rPr>
          <w:noProof/>
          <w:lang w:eastAsia="zh-CN"/>
        </w:rPr>
        <w:t>6.2</w:t>
      </w:r>
      <w:r w:rsidRPr="00585CA6">
        <w:t>.3.5.2</w:t>
      </w:r>
      <w:r w:rsidRPr="00585CA6">
        <w:tab/>
        <w:t>Resource Definition</w:t>
      </w:r>
      <w:bookmarkEnd w:id="1827"/>
      <w:bookmarkEnd w:id="1828"/>
      <w:bookmarkEnd w:id="1829"/>
      <w:bookmarkEnd w:id="1830"/>
      <w:bookmarkEnd w:id="1831"/>
      <w:bookmarkEnd w:id="1832"/>
      <w:bookmarkEnd w:id="1833"/>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834" w:name="_Toc151379318"/>
      <w:bookmarkStart w:id="1835" w:name="_Toc151445499"/>
      <w:bookmarkStart w:id="1836" w:name="_Toc160470576"/>
      <w:bookmarkStart w:id="1837" w:name="_Toc164873720"/>
      <w:bookmarkStart w:id="1838" w:name="_Toc180306357"/>
      <w:bookmarkStart w:id="1839" w:name="_Toc195374088"/>
      <w:bookmarkStart w:id="1840" w:name="_Toc211878930"/>
      <w:r w:rsidRPr="00585CA6">
        <w:rPr>
          <w:noProof/>
          <w:lang w:eastAsia="zh-CN"/>
        </w:rPr>
        <w:t>6.2</w:t>
      </w:r>
      <w:r w:rsidRPr="00585CA6">
        <w:t>.3.5.3</w:t>
      </w:r>
      <w:r w:rsidRPr="00585CA6">
        <w:tab/>
        <w:t>Resource Standard Methods</w:t>
      </w:r>
      <w:bookmarkEnd w:id="1834"/>
      <w:bookmarkEnd w:id="1835"/>
      <w:bookmarkEnd w:id="1836"/>
      <w:bookmarkEnd w:id="1837"/>
      <w:bookmarkEnd w:id="1838"/>
      <w:bookmarkEnd w:id="1839"/>
      <w:bookmarkEnd w:id="1840"/>
    </w:p>
    <w:p w14:paraId="5027DEF2" w14:textId="77777777" w:rsidR="00432CA8" w:rsidRPr="00585CA6" w:rsidRDefault="00432CA8" w:rsidP="0052668D">
      <w:pPr>
        <w:pStyle w:val="H6"/>
      </w:pPr>
      <w:bookmarkStart w:id="1841" w:name="_Toc151379319"/>
      <w:bookmarkStart w:id="1842" w:name="_Toc151445500"/>
      <w:bookmarkStart w:id="1843" w:name="_Toc160470577"/>
      <w:bookmarkStart w:id="1844" w:name="_Toc164873721"/>
      <w:bookmarkStart w:id="1845" w:name="_Toc180306358"/>
      <w:r w:rsidRPr="00585CA6">
        <w:rPr>
          <w:noProof/>
          <w:lang w:eastAsia="zh-CN"/>
        </w:rPr>
        <w:t>6.2</w:t>
      </w:r>
      <w:r w:rsidRPr="00585CA6">
        <w:t>.3.5.3.1</w:t>
      </w:r>
      <w:r w:rsidRPr="00585CA6">
        <w:tab/>
        <w:t>GET</w:t>
      </w:r>
      <w:bookmarkEnd w:id="1841"/>
      <w:bookmarkEnd w:id="1842"/>
      <w:bookmarkEnd w:id="1843"/>
      <w:bookmarkEnd w:id="1844"/>
      <w:bookmarkEnd w:id="1845"/>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846" w:name="_Toc151379320"/>
      <w:bookmarkStart w:id="1847" w:name="_Toc151445501"/>
      <w:bookmarkStart w:id="1848" w:name="_Toc160470578"/>
      <w:bookmarkStart w:id="1849" w:name="_Toc164873722"/>
      <w:bookmarkStart w:id="1850" w:name="_Toc180306359"/>
      <w:r w:rsidRPr="00585CA6">
        <w:rPr>
          <w:noProof/>
          <w:lang w:eastAsia="zh-CN"/>
        </w:rPr>
        <w:t>6.2</w:t>
      </w:r>
      <w:r w:rsidRPr="00585CA6">
        <w:t>.3.5.3.2</w:t>
      </w:r>
      <w:r w:rsidRPr="00585CA6">
        <w:tab/>
        <w:t>PUT</w:t>
      </w:r>
      <w:bookmarkEnd w:id="1846"/>
      <w:bookmarkEnd w:id="1847"/>
      <w:bookmarkEnd w:id="1848"/>
      <w:bookmarkEnd w:id="1849"/>
      <w:bookmarkEnd w:id="1850"/>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851" w:name="_Toc151379321"/>
      <w:bookmarkStart w:id="1852" w:name="_Toc151445502"/>
      <w:bookmarkStart w:id="1853" w:name="_Toc160470579"/>
      <w:bookmarkStart w:id="1854" w:name="_Toc164873723"/>
      <w:bookmarkStart w:id="1855" w:name="_Toc180306360"/>
      <w:r w:rsidRPr="00585CA6">
        <w:rPr>
          <w:noProof/>
          <w:lang w:eastAsia="zh-CN"/>
        </w:rPr>
        <w:t>6.2</w:t>
      </w:r>
      <w:r w:rsidRPr="00585CA6">
        <w:t>.3.5.3.3</w:t>
      </w:r>
      <w:r w:rsidRPr="00585CA6">
        <w:tab/>
        <w:t>PATCH</w:t>
      </w:r>
      <w:bookmarkEnd w:id="1851"/>
      <w:bookmarkEnd w:id="1852"/>
      <w:bookmarkEnd w:id="1853"/>
      <w:bookmarkEnd w:id="1854"/>
      <w:bookmarkEnd w:id="1855"/>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856" w:name="_Toc151379322"/>
      <w:bookmarkStart w:id="1857" w:name="_Toc151445503"/>
      <w:bookmarkStart w:id="1858" w:name="_Toc160470580"/>
      <w:bookmarkStart w:id="1859" w:name="_Toc164873724"/>
      <w:bookmarkStart w:id="1860" w:name="_Toc180306361"/>
      <w:r w:rsidRPr="00585CA6">
        <w:rPr>
          <w:noProof/>
          <w:lang w:eastAsia="zh-CN"/>
        </w:rPr>
        <w:t>6.2</w:t>
      </w:r>
      <w:r w:rsidRPr="00585CA6">
        <w:t>.3.5.3.4</w:t>
      </w:r>
      <w:r w:rsidRPr="00585CA6">
        <w:tab/>
        <w:t>DELETE</w:t>
      </w:r>
      <w:bookmarkEnd w:id="1856"/>
      <w:bookmarkEnd w:id="1857"/>
      <w:bookmarkEnd w:id="1858"/>
      <w:bookmarkEnd w:id="1859"/>
      <w:bookmarkEnd w:id="1860"/>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861" w:name="_Toc151379323"/>
      <w:bookmarkStart w:id="1862" w:name="_Toc151445504"/>
      <w:bookmarkStart w:id="1863" w:name="_Toc160470581"/>
      <w:bookmarkStart w:id="1864" w:name="_Toc164873725"/>
      <w:bookmarkStart w:id="1865" w:name="_Toc180306362"/>
      <w:bookmarkStart w:id="1866" w:name="_Toc195374089"/>
      <w:bookmarkStart w:id="1867" w:name="_Toc211878931"/>
      <w:r w:rsidRPr="00585CA6">
        <w:rPr>
          <w:noProof/>
          <w:lang w:eastAsia="zh-CN"/>
        </w:rPr>
        <w:t>6.2</w:t>
      </w:r>
      <w:r w:rsidRPr="00585CA6">
        <w:t>.3.5.4</w:t>
      </w:r>
      <w:r w:rsidRPr="00585CA6">
        <w:tab/>
        <w:t>Resource Custom Operations</w:t>
      </w:r>
      <w:bookmarkEnd w:id="1861"/>
      <w:bookmarkEnd w:id="1862"/>
      <w:bookmarkEnd w:id="1863"/>
      <w:bookmarkEnd w:id="1864"/>
      <w:bookmarkEnd w:id="1865"/>
      <w:bookmarkEnd w:id="1866"/>
      <w:bookmarkEnd w:id="1867"/>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868" w:name="_Toc151379324"/>
      <w:bookmarkStart w:id="1869" w:name="_Toc151445505"/>
      <w:bookmarkStart w:id="1870" w:name="_Toc160470582"/>
      <w:bookmarkStart w:id="1871" w:name="_Toc164873726"/>
      <w:bookmarkStart w:id="1872" w:name="_Toc180306363"/>
      <w:bookmarkStart w:id="1873" w:name="_Toc195374090"/>
      <w:bookmarkStart w:id="1874" w:name="_Toc211878932"/>
      <w:r w:rsidRPr="00585CA6">
        <w:rPr>
          <w:noProof/>
          <w:lang w:eastAsia="zh-CN"/>
        </w:rPr>
        <w:t>6.2</w:t>
      </w:r>
      <w:r w:rsidRPr="00585CA6">
        <w:t>.4</w:t>
      </w:r>
      <w:r w:rsidRPr="00585CA6">
        <w:tab/>
        <w:t>Custom Operations without associated resources</w:t>
      </w:r>
      <w:bookmarkEnd w:id="1778"/>
      <w:bookmarkEnd w:id="1868"/>
      <w:bookmarkEnd w:id="1869"/>
      <w:bookmarkEnd w:id="1870"/>
      <w:bookmarkEnd w:id="1871"/>
      <w:bookmarkEnd w:id="1872"/>
      <w:bookmarkEnd w:id="1873"/>
      <w:bookmarkEnd w:id="1874"/>
    </w:p>
    <w:p w14:paraId="05E92B9D" w14:textId="77777777" w:rsidR="00432CA8" w:rsidRPr="00585CA6" w:rsidRDefault="00432CA8" w:rsidP="00432CA8">
      <w:pPr>
        <w:pStyle w:val="Heading4"/>
      </w:pPr>
      <w:bookmarkStart w:id="1875" w:name="_Toc151379325"/>
      <w:bookmarkStart w:id="1876" w:name="_Toc151445506"/>
      <w:bookmarkStart w:id="1877" w:name="_Toc160470583"/>
      <w:bookmarkStart w:id="1878" w:name="_Toc164873727"/>
      <w:bookmarkStart w:id="1879" w:name="_Toc180306364"/>
      <w:bookmarkStart w:id="1880" w:name="_Toc195374091"/>
      <w:bookmarkStart w:id="1881" w:name="_Toc144459690"/>
      <w:bookmarkStart w:id="1882" w:name="_Toc211878933"/>
      <w:r w:rsidRPr="00585CA6">
        <w:rPr>
          <w:noProof/>
          <w:lang w:eastAsia="zh-CN"/>
        </w:rPr>
        <w:t>6.2</w:t>
      </w:r>
      <w:r w:rsidRPr="00585CA6">
        <w:t>.4.1</w:t>
      </w:r>
      <w:r w:rsidRPr="00585CA6">
        <w:tab/>
        <w:t>Overview</w:t>
      </w:r>
      <w:bookmarkEnd w:id="1875"/>
      <w:bookmarkEnd w:id="1876"/>
      <w:bookmarkEnd w:id="1877"/>
      <w:bookmarkEnd w:id="1878"/>
      <w:bookmarkEnd w:id="1879"/>
      <w:bookmarkEnd w:id="1880"/>
      <w:bookmarkEnd w:id="1882"/>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883" w:name="_MON_1768861839"/>
    <w:bookmarkEnd w:id="1883"/>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22492518"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884" w:name="_Hlk149572825"/>
            <w:r w:rsidRPr="00585CA6">
              <w:t>SEALDD data storage delivery</w:t>
            </w:r>
            <w:bookmarkEnd w:id="1884"/>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885" w:name="_Hlk158248675"/>
            <w:r w:rsidRPr="009F7F86">
              <w:t>establish-del-conn</w:t>
            </w:r>
            <w:bookmarkEnd w:id="1885"/>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886" w:name="_Toc151379326"/>
      <w:bookmarkStart w:id="1887" w:name="_Toc151445507"/>
      <w:bookmarkStart w:id="1888" w:name="_Toc160470584"/>
      <w:bookmarkStart w:id="1889" w:name="_Toc164873728"/>
      <w:bookmarkStart w:id="1890" w:name="_Toc180306365"/>
      <w:bookmarkStart w:id="1891" w:name="_Toc195374092"/>
      <w:bookmarkStart w:id="1892" w:name="_Toc211878934"/>
      <w:r w:rsidRPr="00585CA6">
        <w:rPr>
          <w:noProof/>
          <w:lang w:eastAsia="zh-CN"/>
        </w:rPr>
        <w:t>6.2</w:t>
      </w:r>
      <w:r w:rsidRPr="00585CA6">
        <w:t>.4.2</w:t>
      </w:r>
      <w:r w:rsidRPr="00585CA6">
        <w:tab/>
        <w:t>Operation: DataDeliveryRequest</w:t>
      </w:r>
      <w:bookmarkEnd w:id="1886"/>
      <w:bookmarkEnd w:id="1887"/>
      <w:bookmarkEnd w:id="1888"/>
      <w:bookmarkEnd w:id="1889"/>
      <w:bookmarkEnd w:id="1890"/>
      <w:bookmarkEnd w:id="1891"/>
      <w:bookmarkEnd w:id="1892"/>
    </w:p>
    <w:p w14:paraId="36A3380C" w14:textId="77777777" w:rsidR="00432CA8" w:rsidRPr="00585CA6" w:rsidRDefault="00432CA8" w:rsidP="00432CA8">
      <w:pPr>
        <w:pStyle w:val="Heading5"/>
      </w:pPr>
      <w:bookmarkStart w:id="1893" w:name="_Toc151379327"/>
      <w:bookmarkStart w:id="1894" w:name="_Toc151445508"/>
      <w:bookmarkStart w:id="1895" w:name="_Toc160470585"/>
      <w:bookmarkStart w:id="1896" w:name="_Toc164873729"/>
      <w:bookmarkStart w:id="1897" w:name="_Toc180306366"/>
      <w:bookmarkStart w:id="1898" w:name="_Toc195374093"/>
      <w:bookmarkStart w:id="1899" w:name="_Toc211878935"/>
      <w:r w:rsidRPr="00585CA6">
        <w:rPr>
          <w:noProof/>
          <w:lang w:eastAsia="zh-CN"/>
        </w:rPr>
        <w:t>6.2</w:t>
      </w:r>
      <w:r w:rsidRPr="00585CA6">
        <w:t>.4.2.1</w:t>
      </w:r>
      <w:r w:rsidRPr="00585CA6">
        <w:tab/>
        <w:t>Description</w:t>
      </w:r>
      <w:bookmarkEnd w:id="1893"/>
      <w:bookmarkEnd w:id="1894"/>
      <w:bookmarkEnd w:id="1895"/>
      <w:bookmarkEnd w:id="1896"/>
      <w:bookmarkEnd w:id="1897"/>
      <w:bookmarkEnd w:id="1898"/>
      <w:bookmarkEnd w:id="1899"/>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900" w:name="_Toc151379328"/>
      <w:bookmarkStart w:id="1901" w:name="_Toc151445509"/>
      <w:bookmarkStart w:id="1902" w:name="_Toc160470586"/>
      <w:bookmarkStart w:id="1903" w:name="_Toc164873730"/>
      <w:bookmarkStart w:id="1904" w:name="_Toc180306367"/>
      <w:bookmarkStart w:id="1905" w:name="_Toc195374094"/>
      <w:bookmarkStart w:id="1906" w:name="_Toc211878936"/>
      <w:r w:rsidRPr="00585CA6">
        <w:rPr>
          <w:noProof/>
          <w:lang w:eastAsia="zh-CN"/>
        </w:rPr>
        <w:t>6.2</w:t>
      </w:r>
      <w:r w:rsidRPr="00585CA6">
        <w:t>.4.2.2</w:t>
      </w:r>
      <w:r w:rsidRPr="00585CA6">
        <w:tab/>
        <w:t>Operation Definition</w:t>
      </w:r>
      <w:bookmarkEnd w:id="1900"/>
      <w:bookmarkEnd w:id="1901"/>
      <w:bookmarkEnd w:id="1902"/>
      <w:bookmarkEnd w:id="1903"/>
      <w:bookmarkEnd w:id="1904"/>
      <w:bookmarkEnd w:id="1905"/>
      <w:bookmarkEnd w:id="1906"/>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907" w:name="_Toc160470587"/>
      <w:bookmarkStart w:id="1908" w:name="_Toc164873731"/>
      <w:bookmarkStart w:id="1909" w:name="_Toc180306368"/>
      <w:bookmarkStart w:id="1910" w:name="_Toc195374095"/>
      <w:bookmarkStart w:id="1911" w:name="_Toc151379329"/>
      <w:bookmarkStart w:id="1912" w:name="_Toc151445510"/>
      <w:bookmarkStart w:id="1913" w:name="_Toc211878937"/>
      <w:r w:rsidRPr="00585CA6">
        <w:rPr>
          <w:noProof/>
          <w:lang w:eastAsia="zh-CN"/>
        </w:rPr>
        <w:t>6.2</w:t>
      </w:r>
      <w:r w:rsidRPr="00585CA6">
        <w:t>.</w:t>
      </w:r>
      <w:r w:rsidRPr="00F01465">
        <w:t>4.3</w:t>
      </w:r>
      <w:r w:rsidRPr="00F01465">
        <w:tab/>
        <w:t>Operation: EstablishDelConn</w:t>
      </w:r>
      <w:bookmarkEnd w:id="1907"/>
      <w:bookmarkEnd w:id="1908"/>
      <w:bookmarkEnd w:id="1909"/>
      <w:bookmarkEnd w:id="1910"/>
      <w:bookmarkEnd w:id="1913"/>
    </w:p>
    <w:p w14:paraId="0BFB38A3" w14:textId="77777777" w:rsidR="00F01465" w:rsidRPr="00F01465" w:rsidRDefault="00F01465" w:rsidP="00F01465">
      <w:pPr>
        <w:pStyle w:val="Heading5"/>
      </w:pPr>
      <w:bookmarkStart w:id="1914" w:name="_Toc160470588"/>
      <w:bookmarkStart w:id="1915" w:name="_Toc164873732"/>
      <w:bookmarkStart w:id="1916" w:name="_Toc180306369"/>
      <w:bookmarkStart w:id="1917" w:name="_Toc195374096"/>
      <w:bookmarkStart w:id="1918" w:name="_Toc211878938"/>
      <w:r w:rsidRPr="00F01465">
        <w:rPr>
          <w:noProof/>
          <w:lang w:eastAsia="zh-CN"/>
        </w:rPr>
        <w:t>6.2</w:t>
      </w:r>
      <w:r w:rsidRPr="00F01465">
        <w:t>.4.3.1</w:t>
      </w:r>
      <w:r w:rsidRPr="00F01465">
        <w:tab/>
        <w:t>Description</w:t>
      </w:r>
      <w:bookmarkEnd w:id="1914"/>
      <w:bookmarkEnd w:id="1915"/>
      <w:bookmarkEnd w:id="1916"/>
      <w:bookmarkEnd w:id="1917"/>
      <w:bookmarkEnd w:id="1918"/>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919" w:name="_Toc160470589"/>
      <w:bookmarkStart w:id="1920" w:name="_Toc164873733"/>
      <w:bookmarkStart w:id="1921" w:name="_Toc180306370"/>
      <w:bookmarkStart w:id="1922" w:name="_Toc195374097"/>
      <w:bookmarkStart w:id="1923" w:name="_Toc211878939"/>
      <w:r w:rsidRPr="00F01465">
        <w:rPr>
          <w:noProof/>
          <w:lang w:eastAsia="zh-CN"/>
        </w:rPr>
        <w:t>6.2</w:t>
      </w:r>
      <w:r w:rsidRPr="00F01465">
        <w:t>.4.3.2</w:t>
      </w:r>
      <w:r w:rsidRPr="00F01465">
        <w:tab/>
        <w:t>Operation Definition</w:t>
      </w:r>
      <w:bookmarkEnd w:id="1919"/>
      <w:bookmarkEnd w:id="1920"/>
      <w:bookmarkEnd w:id="1921"/>
      <w:bookmarkEnd w:id="1922"/>
      <w:bookmarkEnd w:id="1923"/>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924" w:name="_Toc160470590"/>
      <w:bookmarkStart w:id="1925" w:name="_Toc164873734"/>
      <w:bookmarkStart w:id="1926" w:name="_Toc180306371"/>
      <w:bookmarkStart w:id="1927" w:name="_Toc195374098"/>
      <w:bookmarkStart w:id="1928" w:name="_Toc211878940"/>
      <w:r w:rsidRPr="00585CA6">
        <w:rPr>
          <w:noProof/>
          <w:lang w:eastAsia="zh-CN"/>
        </w:rPr>
        <w:t>6.2</w:t>
      </w:r>
      <w:r w:rsidRPr="00585CA6">
        <w:t>.5</w:t>
      </w:r>
      <w:r w:rsidRPr="00585CA6">
        <w:tab/>
        <w:t>Notifications</w:t>
      </w:r>
      <w:bookmarkEnd w:id="1881"/>
      <w:bookmarkEnd w:id="1911"/>
      <w:bookmarkEnd w:id="1912"/>
      <w:bookmarkEnd w:id="1924"/>
      <w:bookmarkEnd w:id="1925"/>
      <w:bookmarkEnd w:id="1926"/>
      <w:bookmarkEnd w:id="1927"/>
      <w:bookmarkEnd w:id="1928"/>
    </w:p>
    <w:p w14:paraId="7F1A282C" w14:textId="77777777" w:rsidR="00432CA8" w:rsidRPr="00585CA6" w:rsidRDefault="00432CA8" w:rsidP="00432CA8">
      <w:pPr>
        <w:pStyle w:val="Heading4"/>
      </w:pPr>
      <w:bookmarkStart w:id="1929" w:name="_Toc151379330"/>
      <w:bookmarkStart w:id="1930" w:name="_Toc151445511"/>
      <w:bookmarkStart w:id="1931" w:name="_Toc160470591"/>
      <w:bookmarkStart w:id="1932" w:name="_Toc164873735"/>
      <w:bookmarkStart w:id="1933" w:name="_Toc180306372"/>
      <w:bookmarkStart w:id="1934" w:name="_Toc195374099"/>
      <w:bookmarkStart w:id="1935" w:name="_Toc144459697"/>
      <w:bookmarkStart w:id="1936" w:name="_Toc211878941"/>
      <w:r w:rsidRPr="00585CA6">
        <w:rPr>
          <w:noProof/>
          <w:lang w:eastAsia="zh-CN"/>
        </w:rPr>
        <w:t>6.2</w:t>
      </w:r>
      <w:r w:rsidRPr="00585CA6">
        <w:t>.5.1</w:t>
      </w:r>
      <w:r w:rsidRPr="00585CA6">
        <w:tab/>
        <w:t>General</w:t>
      </w:r>
      <w:bookmarkEnd w:id="1929"/>
      <w:bookmarkEnd w:id="1930"/>
      <w:bookmarkEnd w:id="1931"/>
      <w:bookmarkEnd w:id="1932"/>
      <w:bookmarkEnd w:id="1933"/>
      <w:bookmarkEnd w:id="1934"/>
      <w:bookmarkEnd w:id="1936"/>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937" w:name="_Toc151379331"/>
      <w:bookmarkStart w:id="1938" w:name="_Toc151445512"/>
      <w:bookmarkStart w:id="1939" w:name="_Toc160470592"/>
      <w:bookmarkStart w:id="1940" w:name="_Toc164873736"/>
      <w:bookmarkStart w:id="1941" w:name="_Toc180306373"/>
      <w:bookmarkStart w:id="1942" w:name="_Toc195374100"/>
      <w:bookmarkStart w:id="1943" w:name="_Toc211878942"/>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937"/>
      <w:bookmarkEnd w:id="1938"/>
      <w:bookmarkEnd w:id="1939"/>
      <w:bookmarkEnd w:id="1940"/>
      <w:bookmarkEnd w:id="1941"/>
      <w:bookmarkEnd w:id="1942"/>
      <w:bookmarkEnd w:id="1943"/>
    </w:p>
    <w:p w14:paraId="078FE079" w14:textId="77777777" w:rsidR="00432CA8" w:rsidRPr="00585CA6" w:rsidRDefault="00432CA8" w:rsidP="00432CA8">
      <w:pPr>
        <w:pStyle w:val="Heading5"/>
        <w:rPr>
          <w:noProof/>
        </w:rPr>
      </w:pPr>
      <w:bookmarkStart w:id="1944" w:name="_Toc151379332"/>
      <w:bookmarkStart w:id="1945" w:name="_Toc151445513"/>
      <w:bookmarkStart w:id="1946" w:name="_Toc160470593"/>
      <w:bookmarkStart w:id="1947" w:name="_Toc164873737"/>
      <w:bookmarkStart w:id="1948" w:name="_Toc180306374"/>
      <w:bookmarkStart w:id="1949" w:name="_Toc195374101"/>
      <w:bookmarkStart w:id="1950" w:name="_Toc211878943"/>
      <w:r w:rsidRPr="00585CA6">
        <w:rPr>
          <w:noProof/>
          <w:lang w:eastAsia="zh-CN"/>
        </w:rPr>
        <w:t>6.2</w:t>
      </w:r>
      <w:r w:rsidRPr="00585CA6">
        <w:t>.5.2</w:t>
      </w:r>
      <w:r w:rsidRPr="00585CA6">
        <w:rPr>
          <w:noProof/>
        </w:rPr>
        <w:t>.1</w:t>
      </w:r>
      <w:r w:rsidRPr="00585CA6">
        <w:rPr>
          <w:noProof/>
        </w:rPr>
        <w:tab/>
        <w:t>Description</w:t>
      </w:r>
      <w:bookmarkEnd w:id="1944"/>
      <w:bookmarkEnd w:id="1945"/>
      <w:bookmarkEnd w:id="1946"/>
      <w:bookmarkEnd w:id="1947"/>
      <w:bookmarkEnd w:id="1948"/>
      <w:bookmarkEnd w:id="1949"/>
      <w:bookmarkEnd w:id="1950"/>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951" w:name="_Toc151379333"/>
      <w:bookmarkStart w:id="1952" w:name="_Toc151445514"/>
      <w:bookmarkStart w:id="1953" w:name="_Toc160470594"/>
      <w:bookmarkStart w:id="1954" w:name="_Toc164873738"/>
      <w:bookmarkStart w:id="1955" w:name="_Toc180306375"/>
      <w:bookmarkStart w:id="1956" w:name="_Toc195374102"/>
      <w:bookmarkStart w:id="1957" w:name="_Toc211878944"/>
      <w:r w:rsidRPr="00585CA6">
        <w:rPr>
          <w:noProof/>
          <w:lang w:eastAsia="zh-CN"/>
        </w:rPr>
        <w:t>6.2</w:t>
      </w:r>
      <w:r w:rsidRPr="00585CA6">
        <w:t>.5.2</w:t>
      </w:r>
      <w:r w:rsidRPr="00585CA6">
        <w:rPr>
          <w:noProof/>
        </w:rPr>
        <w:t>.2</w:t>
      </w:r>
      <w:r w:rsidRPr="00585CA6">
        <w:rPr>
          <w:noProof/>
        </w:rPr>
        <w:tab/>
        <w:t>Target URI</w:t>
      </w:r>
      <w:bookmarkEnd w:id="1951"/>
      <w:bookmarkEnd w:id="1952"/>
      <w:bookmarkEnd w:id="1953"/>
      <w:bookmarkEnd w:id="1954"/>
      <w:bookmarkEnd w:id="1955"/>
      <w:bookmarkEnd w:id="1956"/>
      <w:bookmarkEnd w:id="1957"/>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958" w:name="_Toc151379334"/>
      <w:bookmarkStart w:id="1959" w:name="_Toc151445515"/>
      <w:bookmarkStart w:id="1960" w:name="_Toc160470595"/>
      <w:bookmarkStart w:id="1961" w:name="_Toc164873739"/>
      <w:bookmarkStart w:id="1962" w:name="_Toc180306376"/>
      <w:bookmarkStart w:id="1963" w:name="_Toc195374103"/>
      <w:bookmarkStart w:id="1964" w:name="_Toc211878945"/>
      <w:r w:rsidRPr="00585CA6">
        <w:rPr>
          <w:noProof/>
          <w:lang w:eastAsia="zh-CN"/>
        </w:rPr>
        <w:t>6.2</w:t>
      </w:r>
      <w:r w:rsidRPr="00585CA6">
        <w:t>.5.2</w:t>
      </w:r>
      <w:r w:rsidRPr="00585CA6">
        <w:rPr>
          <w:noProof/>
        </w:rPr>
        <w:t>.3</w:t>
      </w:r>
      <w:r w:rsidRPr="00585CA6">
        <w:rPr>
          <w:noProof/>
        </w:rPr>
        <w:tab/>
        <w:t>Standard Methods</w:t>
      </w:r>
      <w:bookmarkEnd w:id="1958"/>
      <w:bookmarkEnd w:id="1959"/>
      <w:bookmarkEnd w:id="1960"/>
      <w:bookmarkEnd w:id="1961"/>
      <w:bookmarkEnd w:id="1962"/>
      <w:bookmarkEnd w:id="1963"/>
      <w:bookmarkEnd w:id="1964"/>
    </w:p>
    <w:p w14:paraId="094241C5" w14:textId="77777777" w:rsidR="00432CA8" w:rsidRPr="00585CA6" w:rsidRDefault="00432CA8" w:rsidP="00305ADE">
      <w:pPr>
        <w:pStyle w:val="Heading6"/>
        <w:rPr>
          <w:noProof/>
        </w:rPr>
      </w:pPr>
      <w:bookmarkStart w:id="1965" w:name="_Toc211878946"/>
      <w:r w:rsidRPr="00585CA6">
        <w:rPr>
          <w:noProof/>
          <w:lang w:eastAsia="zh-CN"/>
        </w:rPr>
        <w:t>6.2</w:t>
      </w:r>
      <w:r w:rsidRPr="00585CA6">
        <w:t>.5.2.3</w:t>
      </w:r>
      <w:r w:rsidRPr="00585CA6">
        <w:rPr>
          <w:noProof/>
        </w:rPr>
        <w:t>.1</w:t>
      </w:r>
      <w:r w:rsidRPr="00585CA6">
        <w:rPr>
          <w:noProof/>
        </w:rPr>
        <w:tab/>
        <w:t>POST</w:t>
      </w:r>
      <w:bookmarkEnd w:id="1965"/>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2A076AE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99C77D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966" w:name="_Toc151379335"/>
      <w:bookmarkStart w:id="1967" w:name="_Toc151445516"/>
      <w:bookmarkStart w:id="1968" w:name="_Toc160470596"/>
      <w:bookmarkStart w:id="1969" w:name="_Toc164873740"/>
      <w:bookmarkStart w:id="1970" w:name="_Toc180306377"/>
      <w:bookmarkStart w:id="1971" w:name="_Toc195374104"/>
      <w:bookmarkStart w:id="1972" w:name="_Toc211878947"/>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966"/>
      <w:bookmarkEnd w:id="1967"/>
      <w:bookmarkEnd w:id="1968"/>
      <w:bookmarkEnd w:id="1969"/>
      <w:bookmarkEnd w:id="1970"/>
      <w:bookmarkEnd w:id="1971"/>
      <w:bookmarkEnd w:id="1972"/>
    </w:p>
    <w:p w14:paraId="41D864A9" w14:textId="77777777" w:rsidR="00432CA8" w:rsidRPr="00585CA6" w:rsidRDefault="00432CA8" w:rsidP="00432CA8">
      <w:pPr>
        <w:pStyle w:val="Heading5"/>
        <w:rPr>
          <w:noProof/>
        </w:rPr>
      </w:pPr>
      <w:bookmarkStart w:id="1973" w:name="_Toc151379336"/>
      <w:bookmarkStart w:id="1974" w:name="_Toc151445517"/>
      <w:bookmarkStart w:id="1975" w:name="_Toc160470597"/>
      <w:bookmarkStart w:id="1976" w:name="_Toc164873741"/>
      <w:bookmarkStart w:id="1977" w:name="_Toc180306378"/>
      <w:bookmarkStart w:id="1978" w:name="_Toc195374105"/>
      <w:bookmarkStart w:id="1979" w:name="_Toc211878948"/>
      <w:r w:rsidRPr="00585CA6">
        <w:rPr>
          <w:noProof/>
          <w:lang w:eastAsia="zh-CN"/>
        </w:rPr>
        <w:t>6.2</w:t>
      </w:r>
      <w:r w:rsidRPr="00585CA6">
        <w:t>.5.3</w:t>
      </w:r>
      <w:r w:rsidRPr="00585CA6">
        <w:rPr>
          <w:noProof/>
        </w:rPr>
        <w:t>.1</w:t>
      </w:r>
      <w:r w:rsidRPr="00585CA6">
        <w:rPr>
          <w:noProof/>
        </w:rPr>
        <w:tab/>
        <w:t>Description</w:t>
      </w:r>
      <w:bookmarkEnd w:id="1973"/>
      <w:bookmarkEnd w:id="1974"/>
      <w:bookmarkEnd w:id="1975"/>
      <w:bookmarkEnd w:id="1976"/>
      <w:bookmarkEnd w:id="1977"/>
      <w:bookmarkEnd w:id="1978"/>
      <w:bookmarkEnd w:id="1979"/>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980" w:name="_Toc151379337"/>
      <w:bookmarkStart w:id="1981" w:name="_Toc151445518"/>
      <w:bookmarkStart w:id="1982" w:name="_Toc160470598"/>
      <w:bookmarkStart w:id="1983" w:name="_Toc164873742"/>
      <w:bookmarkStart w:id="1984" w:name="_Toc180306379"/>
      <w:bookmarkStart w:id="1985" w:name="_Toc195374106"/>
      <w:bookmarkStart w:id="1986" w:name="_Toc211878949"/>
      <w:r w:rsidRPr="00585CA6">
        <w:rPr>
          <w:noProof/>
          <w:lang w:eastAsia="zh-CN"/>
        </w:rPr>
        <w:t>6.2</w:t>
      </w:r>
      <w:r w:rsidRPr="00585CA6">
        <w:t>.5.3</w:t>
      </w:r>
      <w:r w:rsidRPr="00585CA6">
        <w:rPr>
          <w:noProof/>
        </w:rPr>
        <w:t>.2</w:t>
      </w:r>
      <w:r w:rsidRPr="00585CA6">
        <w:rPr>
          <w:noProof/>
        </w:rPr>
        <w:tab/>
        <w:t>Target URI</w:t>
      </w:r>
      <w:bookmarkEnd w:id="1980"/>
      <w:bookmarkEnd w:id="1981"/>
      <w:bookmarkEnd w:id="1982"/>
      <w:bookmarkEnd w:id="1983"/>
      <w:bookmarkEnd w:id="1984"/>
      <w:bookmarkEnd w:id="1985"/>
      <w:bookmarkEnd w:id="198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987" w:name="_Toc151379338"/>
      <w:bookmarkStart w:id="1988" w:name="_Toc151445519"/>
      <w:bookmarkStart w:id="1989" w:name="_Toc160470599"/>
      <w:bookmarkStart w:id="1990" w:name="_Toc164873743"/>
      <w:bookmarkStart w:id="1991" w:name="_Toc180306380"/>
      <w:bookmarkStart w:id="1992" w:name="_Toc195374107"/>
      <w:bookmarkStart w:id="1993" w:name="_Toc211878950"/>
      <w:r w:rsidRPr="00585CA6">
        <w:rPr>
          <w:noProof/>
          <w:lang w:eastAsia="zh-CN"/>
        </w:rPr>
        <w:t>6.2</w:t>
      </w:r>
      <w:r w:rsidRPr="00585CA6">
        <w:t>.5.3</w:t>
      </w:r>
      <w:r w:rsidRPr="00585CA6">
        <w:rPr>
          <w:noProof/>
        </w:rPr>
        <w:t>.3</w:t>
      </w:r>
      <w:r w:rsidRPr="00585CA6">
        <w:rPr>
          <w:noProof/>
        </w:rPr>
        <w:tab/>
        <w:t>Standard Methods</w:t>
      </w:r>
      <w:bookmarkEnd w:id="1987"/>
      <w:bookmarkEnd w:id="1988"/>
      <w:bookmarkEnd w:id="1989"/>
      <w:bookmarkEnd w:id="1990"/>
      <w:bookmarkEnd w:id="1991"/>
      <w:bookmarkEnd w:id="1992"/>
      <w:bookmarkEnd w:id="1993"/>
    </w:p>
    <w:p w14:paraId="02BE94C3" w14:textId="77777777" w:rsidR="00432CA8" w:rsidRPr="00585CA6" w:rsidRDefault="00432CA8" w:rsidP="00305ADE">
      <w:pPr>
        <w:pStyle w:val="Heading6"/>
        <w:rPr>
          <w:noProof/>
        </w:rPr>
      </w:pPr>
      <w:bookmarkStart w:id="1994" w:name="_Toc211878951"/>
      <w:r w:rsidRPr="00585CA6">
        <w:rPr>
          <w:noProof/>
          <w:lang w:eastAsia="zh-CN"/>
        </w:rPr>
        <w:t>6.2</w:t>
      </w:r>
      <w:r w:rsidRPr="00585CA6">
        <w:t>.5.3.3</w:t>
      </w:r>
      <w:r w:rsidRPr="00585CA6">
        <w:rPr>
          <w:noProof/>
        </w:rPr>
        <w:t>.1</w:t>
      </w:r>
      <w:r w:rsidRPr="00585CA6">
        <w:rPr>
          <w:noProof/>
        </w:rPr>
        <w:tab/>
        <w:t>POST</w:t>
      </w:r>
      <w:bookmarkEnd w:id="1994"/>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02ADF967"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6745A1C8"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995" w:name="_Toc151379339"/>
      <w:bookmarkStart w:id="1996" w:name="_Toc151445520"/>
      <w:bookmarkStart w:id="1997" w:name="_Toc160470600"/>
      <w:bookmarkStart w:id="1998" w:name="_Toc164873744"/>
      <w:bookmarkStart w:id="1999" w:name="_Toc180306381"/>
      <w:bookmarkStart w:id="2000" w:name="_Toc195374108"/>
      <w:bookmarkStart w:id="2001" w:name="_Toc211878952"/>
      <w:r w:rsidRPr="00585CA6">
        <w:rPr>
          <w:noProof/>
          <w:lang w:eastAsia="zh-CN"/>
        </w:rPr>
        <w:t>6.2</w:t>
      </w:r>
      <w:r w:rsidRPr="00585CA6">
        <w:t>.6</w:t>
      </w:r>
      <w:r w:rsidRPr="00585CA6">
        <w:tab/>
        <w:t>Data Model</w:t>
      </w:r>
      <w:bookmarkEnd w:id="1935"/>
      <w:bookmarkEnd w:id="1995"/>
      <w:bookmarkEnd w:id="1996"/>
      <w:bookmarkEnd w:id="1997"/>
      <w:bookmarkEnd w:id="1998"/>
      <w:bookmarkEnd w:id="1999"/>
      <w:bookmarkEnd w:id="2000"/>
      <w:bookmarkEnd w:id="2001"/>
    </w:p>
    <w:p w14:paraId="176E613A" w14:textId="77777777" w:rsidR="00432CA8" w:rsidRPr="00585CA6" w:rsidRDefault="00432CA8" w:rsidP="00432CA8">
      <w:pPr>
        <w:pStyle w:val="Heading4"/>
      </w:pPr>
      <w:bookmarkStart w:id="2002" w:name="_Toc144459698"/>
      <w:bookmarkStart w:id="2003" w:name="_Toc151379340"/>
      <w:bookmarkStart w:id="2004" w:name="_Toc151445521"/>
      <w:bookmarkStart w:id="2005" w:name="_Toc160470601"/>
      <w:bookmarkStart w:id="2006" w:name="_Toc164873745"/>
      <w:bookmarkStart w:id="2007" w:name="_Toc180306382"/>
      <w:bookmarkStart w:id="2008" w:name="_Toc195374109"/>
      <w:bookmarkStart w:id="2009" w:name="_Toc211878953"/>
      <w:r w:rsidRPr="00585CA6">
        <w:rPr>
          <w:noProof/>
          <w:lang w:eastAsia="zh-CN"/>
        </w:rPr>
        <w:t>6.2</w:t>
      </w:r>
      <w:r w:rsidRPr="00585CA6">
        <w:t>.6.1</w:t>
      </w:r>
      <w:r w:rsidRPr="00585CA6">
        <w:tab/>
        <w:t>General</w:t>
      </w:r>
      <w:bookmarkEnd w:id="2002"/>
      <w:bookmarkEnd w:id="2003"/>
      <w:bookmarkEnd w:id="2004"/>
      <w:bookmarkEnd w:id="2005"/>
      <w:bookmarkEnd w:id="2006"/>
      <w:bookmarkEnd w:id="2007"/>
      <w:bookmarkEnd w:id="2008"/>
      <w:bookmarkEnd w:id="200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0ADDB22D"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010" w:name="_Toc144459699"/>
      <w:bookmarkStart w:id="2011" w:name="_Toc151379341"/>
      <w:bookmarkStart w:id="2012" w:name="_Toc151445522"/>
      <w:bookmarkStart w:id="2013" w:name="_Toc160470602"/>
      <w:bookmarkStart w:id="2014" w:name="_Toc164873746"/>
      <w:bookmarkStart w:id="2015" w:name="_Toc180306383"/>
      <w:bookmarkStart w:id="2016" w:name="_Toc195374110"/>
      <w:bookmarkStart w:id="2017" w:name="_Toc211878954"/>
      <w:r w:rsidRPr="00585CA6">
        <w:rPr>
          <w:noProof/>
          <w:lang w:eastAsia="zh-CN"/>
        </w:rPr>
        <w:lastRenderedPageBreak/>
        <w:t>6.2</w:t>
      </w:r>
      <w:r w:rsidRPr="00585CA6">
        <w:rPr>
          <w:lang w:val="en-US"/>
        </w:rPr>
        <w:t>.6.2</w:t>
      </w:r>
      <w:r w:rsidRPr="00585CA6">
        <w:rPr>
          <w:lang w:val="en-US"/>
        </w:rPr>
        <w:tab/>
        <w:t>Structured data types</w:t>
      </w:r>
      <w:bookmarkEnd w:id="2010"/>
      <w:bookmarkEnd w:id="2011"/>
      <w:bookmarkEnd w:id="2012"/>
      <w:bookmarkEnd w:id="2013"/>
      <w:bookmarkEnd w:id="2014"/>
      <w:bookmarkEnd w:id="2015"/>
      <w:bookmarkEnd w:id="2016"/>
      <w:bookmarkEnd w:id="2017"/>
    </w:p>
    <w:p w14:paraId="2EE6753A" w14:textId="77777777" w:rsidR="00432CA8" w:rsidRPr="00585CA6" w:rsidRDefault="00432CA8" w:rsidP="00432CA8">
      <w:pPr>
        <w:pStyle w:val="Heading5"/>
      </w:pPr>
      <w:bookmarkStart w:id="2018" w:name="_Toc144459700"/>
      <w:bookmarkStart w:id="2019" w:name="_Toc151379342"/>
      <w:bookmarkStart w:id="2020" w:name="_Toc151445523"/>
      <w:bookmarkStart w:id="2021" w:name="_Toc160470603"/>
      <w:bookmarkStart w:id="2022" w:name="_Toc164873747"/>
      <w:bookmarkStart w:id="2023" w:name="_Toc180306384"/>
      <w:bookmarkStart w:id="2024" w:name="_Toc195374111"/>
      <w:bookmarkStart w:id="2025" w:name="_Toc211878955"/>
      <w:r w:rsidRPr="00585CA6">
        <w:rPr>
          <w:noProof/>
          <w:lang w:eastAsia="zh-CN"/>
        </w:rPr>
        <w:t>6.2</w:t>
      </w:r>
      <w:r w:rsidRPr="00585CA6">
        <w:t>.6.2.1</w:t>
      </w:r>
      <w:r w:rsidRPr="00585CA6">
        <w:tab/>
        <w:t>Introduction</w:t>
      </w:r>
      <w:bookmarkEnd w:id="2018"/>
      <w:bookmarkEnd w:id="2019"/>
      <w:bookmarkEnd w:id="2020"/>
      <w:bookmarkEnd w:id="2021"/>
      <w:bookmarkEnd w:id="2022"/>
      <w:bookmarkEnd w:id="2023"/>
      <w:bookmarkEnd w:id="2024"/>
      <w:bookmarkEnd w:id="2025"/>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026" w:name="_Toc151379343"/>
      <w:bookmarkStart w:id="2027" w:name="_Toc151445524"/>
      <w:bookmarkStart w:id="2028" w:name="_Toc160470604"/>
      <w:bookmarkStart w:id="2029" w:name="_Toc164873748"/>
      <w:bookmarkStart w:id="2030" w:name="_Toc180306385"/>
      <w:bookmarkStart w:id="2031" w:name="_Toc195374112"/>
      <w:bookmarkStart w:id="2032" w:name="_Toc144459702"/>
      <w:bookmarkStart w:id="2033" w:name="_Toc211878956"/>
      <w:r w:rsidRPr="00585CA6">
        <w:rPr>
          <w:noProof/>
          <w:lang w:eastAsia="zh-CN"/>
        </w:rPr>
        <w:t>6.2</w:t>
      </w:r>
      <w:r w:rsidRPr="00585CA6">
        <w:t>.6.2.2</w:t>
      </w:r>
      <w:r w:rsidRPr="00585CA6">
        <w:tab/>
        <w:t>Type: DataStorage</w:t>
      </w:r>
      <w:bookmarkEnd w:id="2026"/>
      <w:bookmarkEnd w:id="2027"/>
      <w:bookmarkEnd w:id="2028"/>
      <w:bookmarkEnd w:id="2029"/>
      <w:bookmarkEnd w:id="2030"/>
      <w:bookmarkEnd w:id="2031"/>
      <w:bookmarkEnd w:id="2033"/>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034" w:name="_Toc151379344"/>
      <w:bookmarkStart w:id="2035" w:name="_Toc151445525"/>
      <w:bookmarkStart w:id="2036" w:name="_Toc160470605"/>
      <w:bookmarkStart w:id="2037" w:name="_Toc164873749"/>
      <w:bookmarkStart w:id="2038" w:name="_Toc180306386"/>
      <w:bookmarkStart w:id="2039" w:name="_Toc195374113"/>
      <w:bookmarkStart w:id="2040" w:name="_Toc211878957"/>
      <w:r w:rsidRPr="00585CA6">
        <w:rPr>
          <w:noProof/>
          <w:lang w:eastAsia="zh-CN"/>
        </w:rPr>
        <w:t>6.2</w:t>
      </w:r>
      <w:r w:rsidRPr="00585CA6">
        <w:t>.6.2.3</w:t>
      </w:r>
      <w:r w:rsidRPr="00585CA6">
        <w:tab/>
        <w:t>Type: ReservReqData</w:t>
      </w:r>
      <w:bookmarkEnd w:id="2034"/>
      <w:bookmarkEnd w:id="2035"/>
      <w:bookmarkEnd w:id="2036"/>
      <w:bookmarkEnd w:id="2037"/>
      <w:bookmarkEnd w:id="2038"/>
      <w:bookmarkEnd w:id="2039"/>
      <w:bookmarkEnd w:id="2040"/>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041" w:name="_Toc151379345"/>
      <w:bookmarkStart w:id="2042" w:name="_Toc151445526"/>
      <w:bookmarkStart w:id="2043" w:name="_Toc160470606"/>
      <w:bookmarkStart w:id="2044" w:name="_Toc164873750"/>
      <w:bookmarkStart w:id="2045" w:name="_Toc180306387"/>
      <w:bookmarkStart w:id="2046" w:name="_Toc195374114"/>
      <w:bookmarkStart w:id="2047" w:name="_Toc211878958"/>
      <w:r w:rsidRPr="00585CA6">
        <w:rPr>
          <w:noProof/>
          <w:lang w:eastAsia="zh-CN"/>
        </w:rPr>
        <w:t>6.2</w:t>
      </w:r>
      <w:r w:rsidRPr="00585CA6">
        <w:t>.6.2.4</w:t>
      </w:r>
      <w:r w:rsidRPr="00585CA6">
        <w:tab/>
        <w:t>Type: ReservRespData</w:t>
      </w:r>
      <w:bookmarkEnd w:id="2041"/>
      <w:bookmarkEnd w:id="2042"/>
      <w:bookmarkEnd w:id="2043"/>
      <w:bookmarkEnd w:id="2044"/>
      <w:bookmarkEnd w:id="2045"/>
      <w:bookmarkEnd w:id="2046"/>
      <w:bookmarkEnd w:id="2047"/>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048" w:name="_Toc151379346"/>
      <w:bookmarkStart w:id="2049" w:name="_Toc151445527"/>
      <w:bookmarkStart w:id="2050" w:name="_Toc160470607"/>
      <w:bookmarkStart w:id="2051" w:name="_Toc164873751"/>
      <w:bookmarkStart w:id="2052" w:name="_Toc180306388"/>
      <w:bookmarkStart w:id="2053" w:name="_Toc195374115"/>
      <w:bookmarkStart w:id="2054" w:name="_Toc211878959"/>
      <w:r w:rsidRPr="00585CA6">
        <w:rPr>
          <w:noProof/>
          <w:lang w:eastAsia="zh-CN"/>
        </w:rPr>
        <w:lastRenderedPageBreak/>
        <w:t>6.2</w:t>
      </w:r>
      <w:r w:rsidRPr="00585CA6">
        <w:t>.6.2.5</w:t>
      </w:r>
      <w:r w:rsidRPr="00585CA6">
        <w:tab/>
        <w:t xml:space="preserve">Type: </w:t>
      </w:r>
      <w:bookmarkEnd w:id="2032"/>
      <w:r w:rsidRPr="00585CA6">
        <w:t>DataStoragePatch</w:t>
      </w:r>
      <w:bookmarkEnd w:id="2048"/>
      <w:bookmarkEnd w:id="2049"/>
      <w:bookmarkEnd w:id="2050"/>
      <w:bookmarkEnd w:id="2051"/>
      <w:bookmarkEnd w:id="2052"/>
      <w:bookmarkEnd w:id="2053"/>
      <w:bookmarkEnd w:id="2054"/>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055" w:name="_Toc151379347"/>
      <w:bookmarkStart w:id="2056" w:name="_Toc151445528"/>
      <w:bookmarkStart w:id="2057" w:name="_Toc160470608"/>
      <w:bookmarkStart w:id="2058" w:name="_Toc164873752"/>
      <w:bookmarkStart w:id="2059" w:name="_Toc180306389"/>
      <w:bookmarkStart w:id="2060" w:name="_Toc195374116"/>
      <w:bookmarkStart w:id="2061" w:name="_Toc144459710"/>
      <w:bookmarkStart w:id="2062" w:name="_Toc211878960"/>
      <w:r w:rsidRPr="00585CA6">
        <w:rPr>
          <w:noProof/>
          <w:lang w:eastAsia="zh-CN"/>
        </w:rPr>
        <w:t>6.2</w:t>
      </w:r>
      <w:r w:rsidRPr="00585CA6">
        <w:t>.6.2.6</w:t>
      </w:r>
      <w:r w:rsidRPr="00585CA6">
        <w:tab/>
        <w:t>Type: AccessCtrlPolicy</w:t>
      </w:r>
      <w:bookmarkEnd w:id="2055"/>
      <w:bookmarkEnd w:id="2056"/>
      <w:bookmarkEnd w:id="2057"/>
      <w:bookmarkEnd w:id="2058"/>
      <w:bookmarkEnd w:id="2059"/>
      <w:bookmarkEnd w:id="2060"/>
      <w:bookmarkEnd w:id="2062"/>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063" w:name="_Toc151379348"/>
      <w:bookmarkStart w:id="2064" w:name="_Toc151445529"/>
      <w:bookmarkStart w:id="2065" w:name="_Toc160470609"/>
      <w:bookmarkStart w:id="2066" w:name="_Toc164873753"/>
      <w:bookmarkStart w:id="2067" w:name="_Toc180306390"/>
      <w:bookmarkStart w:id="2068" w:name="_Toc195374117"/>
      <w:bookmarkStart w:id="2069" w:name="_Toc211878961"/>
      <w:r w:rsidRPr="00585CA6">
        <w:rPr>
          <w:noProof/>
          <w:lang w:eastAsia="zh-CN"/>
        </w:rPr>
        <w:t>6.2</w:t>
      </w:r>
      <w:r w:rsidRPr="00585CA6">
        <w:t>.6.2.7</w:t>
      </w:r>
      <w:r w:rsidRPr="00585CA6">
        <w:tab/>
        <w:t>Type: DataMngtSubsc</w:t>
      </w:r>
      <w:bookmarkEnd w:id="2063"/>
      <w:bookmarkEnd w:id="2064"/>
      <w:bookmarkEnd w:id="2065"/>
      <w:bookmarkEnd w:id="2066"/>
      <w:bookmarkEnd w:id="2067"/>
      <w:bookmarkEnd w:id="2068"/>
      <w:bookmarkEnd w:id="2069"/>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070"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070"/>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071" w:name="_Toc151379349"/>
      <w:bookmarkStart w:id="2072" w:name="_Toc151445530"/>
      <w:bookmarkStart w:id="2073" w:name="_Toc160470610"/>
      <w:bookmarkStart w:id="2074" w:name="_Toc164873754"/>
      <w:bookmarkStart w:id="2075" w:name="_Toc180306391"/>
      <w:bookmarkStart w:id="2076" w:name="_Toc195374118"/>
      <w:bookmarkStart w:id="2077" w:name="_Toc211878962"/>
      <w:r w:rsidRPr="00585CA6">
        <w:rPr>
          <w:noProof/>
          <w:lang w:eastAsia="zh-CN"/>
        </w:rPr>
        <w:lastRenderedPageBreak/>
        <w:t>6.2</w:t>
      </w:r>
      <w:r w:rsidRPr="00585CA6">
        <w:t>.6.2.8</w:t>
      </w:r>
      <w:r w:rsidRPr="00585CA6">
        <w:tab/>
        <w:t xml:space="preserve">Type: </w:t>
      </w:r>
      <w:bookmarkStart w:id="2078" w:name="_Hlk149565294"/>
      <w:r w:rsidRPr="00585CA6">
        <w:t>DataMngtNotif</w:t>
      </w:r>
      <w:bookmarkEnd w:id="2071"/>
      <w:bookmarkEnd w:id="2072"/>
      <w:bookmarkEnd w:id="2073"/>
      <w:bookmarkEnd w:id="2074"/>
      <w:bookmarkEnd w:id="2075"/>
      <w:bookmarkEnd w:id="2076"/>
      <w:bookmarkEnd w:id="2077"/>
      <w:bookmarkEnd w:id="2078"/>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079" w:name="_Toc151379350"/>
      <w:bookmarkStart w:id="2080" w:name="_Toc151445531"/>
      <w:bookmarkStart w:id="2081" w:name="_Toc160470611"/>
      <w:bookmarkStart w:id="2082" w:name="_Toc164873755"/>
      <w:bookmarkStart w:id="2083" w:name="_Toc180306392"/>
      <w:bookmarkStart w:id="2084" w:name="_Toc195374119"/>
      <w:bookmarkStart w:id="2085" w:name="_Toc211878963"/>
      <w:r w:rsidRPr="00585CA6">
        <w:rPr>
          <w:noProof/>
          <w:lang w:eastAsia="zh-CN"/>
        </w:rPr>
        <w:t>6.2</w:t>
      </w:r>
      <w:r w:rsidRPr="00585CA6">
        <w:t>.6.2.9</w:t>
      </w:r>
      <w:r w:rsidRPr="00585CA6">
        <w:tab/>
        <w:t>Type: DataAccessStats</w:t>
      </w:r>
      <w:bookmarkEnd w:id="2079"/>
      <w:bookmarkEnd w:id="2080"/>
      <w:bookmarkEnd w:id="2081"/>
      <w:bookmarkEnd w:id="2082"/>
      <w:bookmarkEnd w:id="2083"/>
      <w:bookmarkEnd w:id="2084"/>
      <w:bookmarkEnd w:id="2085"/>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086"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2086"/>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087" w:name="_Toc151379351"/>
      <w:bookmarkStart w:id="2088" w:name="_Toc151445532"/>
      <w:bookmarkStart w:id="2089" w:name="_Toc160470612"/>
      <w:bookmarkStart w:id="2090" w:name="_Toc164873756"/>
      <w:bookmarkStart w:id="2091" w:name="_Toc180306393"/>
      <w:bookmarkStart w:id="2092" w:name="_Toc195374120"/>
      <w:bookmarkStart w:id="2093" w:name="_Toc211878964"/>
      <w:r w:rsidRPr="00585CA6">
        <w:rPr>
          <w:noProof/>
          <w:lang w:eastAsia="zh-CN"/>
        </w:rPr>
        <w:lastRenderedPageBreak/>
        <w:t>6.2</w:t>
      </w:r>
      <w:r w:rsidRPr="00585CA6">
        <w:t>.6.2.10</w:t>
      </w:r>
      <w:r w:rsidRPr="00585CA6">
        <w:tab/>
        <w:t>Type: DataMngtStats</w:t>
      </w:r>
      <w:bookmarkEnd w:id="2087"/>
      <w:bookmarkEnd w:id="2088"/>
      <w:bookmarkEnd w:id="2089"/>
      <w:bookmarkEnd w:id="2090"/>
      <w:bookmarkEnd w:id="2091"/>
      <w:bookmarkEnd w:id="2092"/>
      <w:bookmarkEnd w:id="2093"/>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094" w:name="_Toc151379352"/>
      <w:bookmarkStart w:id="2095" w:name="_Toc151445533"/>
      <w:bookmarkStart w:id="2096" w:name="_Toc160470613"/>
      <w:bookmarkStart w:id="2097" w:name="_Toc164873757"/>
      <w:bookmarkStart w:id="2098" w:name="_Toc180306394"/>
      <w:bookmarkStart w:id="2099" w:name="_Toc195374121"/>
      <w:bookmarkStart w:id="2100" w:name="_Toc211878965"/>
      <w:r w:rsidRPr="00585CA6">
        <w:rPr>
          <w:noProof/>
          <w:lang w:eastAsia="zh-CN"/>
        </w:rPr>
        <w:t>6.2</w:t>
      </w:r>
      <w:r w:rsidRPr="00585CA6">
        <w:t>.6.2.11</w:t>
      </w:r>
      <w:r w:rsidRPr="00585CA6">
        <w:tab/>
        <w:t>Type: DataDelSubsc</w:t>
      </w:r>
      <w:bookmarkEnd w:id="2094"/>
      <w:bookmarkEnd w:id="2095"/>
      <w:bookmarkEnd w:id="2096"/>
      <w:bookmarkEnd w:id="2097"/>
      <w:bookmarkEnd w:id="2098"/>
      <w:bookmarkEnd w:id="2099"/>
      <w:bookmarkEnd w:id="2100"/>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101" w:name="_Toc151379353"/>
      <w:bookmarkStart w:id="2102" w:name="_Toc151445534"/>
      <w:bookmarkStart w:id="2103" w:name="_Toc160470614"/>
      <w:bookmarkStart w:id="2104" w:name="_Toc164873758"/>
      <w:bookmarkStart w:id="2105" w:name="_Toc180306395"/>
      <w:bookmarkStart w:id="2106" w:name="_Toc195374122"/>
      <w:bookmarkStart w:id="2107" w:name="_Toc211878966"/>
      <w:r w:rsidRPr="00585CA6">
        <w:rPr>
          <w:noProof/>
          <w:lang w:eastAsia="zh-CN"/>
        </w:rPr>
        <w:t>6.2</w:t>
      </w:r>
      <w:r w:rsidRPr="00585CA6">
        <w:t>.6.2.12</w:t>
      </w:r>
      <w:r w:rsidRPr="00585CA6">
        <w:tab/>
        <w:t>Type: DataDelSubscPatch</w:t>
      </w:r>
      <w:bookmarkEnd w:id="2101"/>
      <w:bookmarkEnd w:id="2102"/>
      <w:bookmarkEnd w:id="2103"/>
      <w:bookmarkEnd w:id="2104"/>
      <w:bookmarkEnd w:id="2105"/>
      <w:bookmarkEnd w:id="2106"/>
      <w:bookmarkEnd w:id="2107"/>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108" w:name="_Toc151379354"/>
      <w:bookmarkStart w:id="2109" w:name="_Toc151445535"/>
      <w:bookmarkStart w:id="2110" w:name="_Toc160470615"/>
      <w:bookmarkStart w:id="2111" w:name="_Toc164873759"/>
      <w:bookmarkStart w:id="2112" w:name="_Toc180306396"/>
      <w:bookmarkStart w:id="2113" w:name="_Toc195374123"/>
      <w:bookmarkStart w:id="2114" w:name="_Toc211878967"/>
      <w:r w:rsidRPr="00585CA6">
        <w:rPr>
          <w:noProof/>
          <w:lang w:eastAsia="zh-CN"/>
        </w:rPr>
        <w:lastRenderedPageBreak/>
        <w:t>6.2</w:t>
      </w:r>
      <w:r w:rsidRPr="00585CA6">
        <w:t>.6.2.13</w:t>
      </w:r>
      <w:r w:rsidRPr="00585CA6">
        <w:tab/>
        <w:t>Type: DataDelNotif</w:t>
      </w:r>
      <w:bookmarkEnd w:id="2108"/>
      <w:bookmarkEnd w:id="2109"/>
      <w:bookmarkEnd w:id="2110"/>
      <w:bookmarkEnd w:id="2111"/>
      <w:bookmarkEnd w:id="2112"/>
      <w:bookmarkEnd w:id="2113"/>
      <w:bookmarkEnd w:id="2114"/>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115" w:name="_Toc151379355"/>
      <w:bookmarkStart w:id="2116" w:name="_Toc151445536"/>
      <w:bookmarkStart w:id="2117" w:name="_Toc160470616"/>
      <w:bookmarkStart w:id="2118" w:name="_Toc164873760"/>
      <w:bookmarkStart w:id="2119" w:name="_Toc180306397"/>
      <w:bookmarkStart w:id="2120" w:name="_Toc195374124"/>
      <w:bookmarkStart w:id="2121" w:name="_Toc211878968"/>
      <w:r w:rsidRPr="00585CA6">
        <w:rPr>
          <w:noProof/>
          <w:lang w:eastAsia="zh-CN"/>
        </w:rPr>
        <w:t>6.2</w:t>
      </w:r>
      <w:r w:rsidRPr="00585CA6">
        <w:t>.6.2.14</w:t>
      </w:r>
      <w:r w:rsidRPr="00585CA6">
        <w:tab/>
        <w:t>Type: DataDelReq</w:t>
      </w:r>
      <w:bookmarkEnd w:id="2115"/>
      <w:bookmarkEnd w:id="2116"/>
      <w:bookmarkEnd w:id="2117"/>
      <w:bookmarkEnd w:id="2118"/>
      <w:bookmarkEnd w:id="2119"/>
      <w:bookmarkEnd w:id="2120"/>
      <w:bookmarkEnd w:id="2121"/>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122" w:name="_Toc160470617"/>
      <w:bookmarkStart w:id="2123" w:name="_Toc164873761"/>
      <w:bookmarkStart w:id="2124" w:name="_Toc180306398"/>
      <w:bookmarkStart w:id="2125" w:name="_Toc195374125"/>
      <w:bookmarkStart w:id="2126" w:name="_Toc151379356"/>
      <w:bookmarkStart w:id="2127" w:name="_Toc151445537"/>
      <w:bookmarkStart w:id="2128" w:name="_Toc211878969"/>
      <w:r w:rsidRPr="00585CA6">
        <w:rPr>
          <w:noProof/>
          <w:lang w:eastAsia="zh-CN"/>
        </w:rPr>
        <w:t>6.2</w:t>
      </w:r>
      <w:r w:rsidRPr="00796603">
        <w:t>.6.2.15</w:t>
      </w:r>
      <w:r w:rsidRPr="00796603">
        <w:tab/>
        <w:t>Type: DelConnEstabReq</w:t>
      </w:r>
      <w:bookmarkEnd w:id="2122"/>
      <w:bookmarkEnd w:id="2123"/>
      <w:bookmarkEnd w:id="2124"/>
      <w:bookmarkEnd w:id="2125"/>
      <w:bookmarkEnd w:id="2128"/>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129" w:name="_Toc160470618"/>
      <w:bookmarkStart w:id="2130" w:name="_Toc164873762"/>
      <w:bookmarkStart w:id="2131" w:name="_Toc180306399"/>
      <w:bookmarkStart w:id="2132" w:name="_Toc195374126"/>
      <w:bookmarkStart w:id="2133" w:name="_Toc211878970"/>
      <w:r w:rsidRPr="00796603">
        <w:rPr>
          <w:noProof/>
          <w:lang w:eastAsia="zh-CN"/>
        </w:rPr>
        <w:lastRenderedPageBreak/>
        <w:t>6.2</w:t>
      </w:r>
      <w:r w:rsidRPr="00796603">
        <w:t>.6.2.16</w:t>
      </w:r>
      <w:r w:rsidRPr="00796603">
        <w:tab/>
        <w:t>Type: DelConnEstabResp</w:t>
      </w:r>
      <w:bookmarkEnd w:id="2129"/>
      <w:bookmarkEnd w:id="2130"/>
      <w:bookmarkEnd w:id="2131"/>
      <w:bookmarkEnd w:id="2132"/>
      <w:bookmarkEnd w:id="2133"/>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134" w:name="_Toc160470619"/>
      <w:bookmarkStart w:id="2135" w:name="_Toc164873763"/>
      <w:bookmarkStart w:id="2136" w:name="_Toc180306400"/>
      <w:bookmarkStart w:id="2137" w:name="_Toc195374127"/>
      <w:bookmarkStart w:id="2138" w:name="_Toc211878971"/>
      <w:r w:rsidRPr="00585CA6">
        <w:rPr>
          <w:noProof/>
          <w:lang w:eastAsia="zh-CN"/>
        </w:rPr>
        <w:t>6.2</w:t>
      </w:r>
      <w:r w:rsidRPr="00585CA6">
        <w:rPr>
          <w:lang w:val="en-US"/>
        </w:rPr>
        <w:t>.6.3</w:t>
      </w:r>
      <w:r w:rsidRPr="00585CA6">
        <w:rPr>
          <w:lang w:val="en-US"/>
        </w:rPr>
        <w:tab/>
        <w:t>Simple data types and enumerations</w:t>
      </w:r>
      <w:bookmarkEnd w:id="2061"/>
      <w:bookmarkEnd w:id="2126"/>
      <w:bookmarkEnd w:id="2127"/>
      <w:bookmarkEnd w:id="2134"/>
      <w:bookmarkEnd w:id="2135"/>
      <w:bookmarkEnd w:id="2136"/>
      <w:bookmarkEnd w:id="2137"/>
      <w:bookmarkEnd w:id="2138"/>
    </w:p>
    <w:p w14:paraId="2ED0C874" w14:textId="77777777" w:rsidR="00432CA8" w:rsidRPr="00585CA6" w:rsidRDefault="00432CA8" w:rsidP="00432CA8">
      <w:pPr>
        <w:pStyle w:val="Heading5"/>
      </w:pPr>
      <w:bookmarkStart w:id="2139" w:name="_Toc144459711"/>
      <w:bookmarkStart w:id="2140" w:name="_Toc151379357"/>
      <w:bookmarkStart w:id="2141" w:name="_Toc151445538"/>
      <w:bookmarkStart w:id="2142" w:name="_Toc160470620"/>
      <w:bookmarkStart w:id="2143" w:name="_Toc164873764"/>
      <w:bookmarkStart w:id="2144" w:name="_Toc180306401"/>
      <w:bookmarkStart w:id="2145" w:name="_Toc195374128"/>
      <w:bookmarkStart w:id="2146" w:name="_Toc211878972"/>
      <w:r w:rsidRPr="00585CA6">
        <w:rPr>
          <w:noProof/>
          <w:lang w:eastAsia="zh-CN"/>
        </w:rPr>
        <w:t>6.2</w:t>
      </w:r>
      <w:r w:rsidRPr="00585CA6">
        <w:t>.6.3.1</w:t>
      </w:r>
      <w:r w:rsidRPr="00585CA6">
        <w:tab/>
        <w:t>Introduction</w:t>
      </w:r>
      <w:bookmarkEnd w:id="2139"/>
      <w:bookmarkEnd w:id="2140"/>
      <w:bookmarkEnd w:id="2141"/>
      <w:bookmarkEnd w:id="2142"/>
      <w:bookmarkEnd w:id="2143"/>
      <w:bookmarkEnd w:id="2144"/>
      <w:bookmarkEnd w:id="2145"/>
      <w:bookmarkEnd w:id="2146"/>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147" w:name="_Toc144459712"/>
      <w:bookmarkStart w:id="2148" w:name="_Toc151379358"/>
      <w:bookmarkStart w:id="2149" w:name="_Toc151445539"/>
      <w:bookmarkStart w:id="2150" w:name="_Toc160470621"/>
      <w:bookmarkStart w:id="2151" w:name="_Toc164873765"/>
      <w:bookmarkStart w:id="2152" w:name="_Toc180306402"/>
      <w:bookmarkStart w:id="2153" w:name="_Toc195374129"/>
      <w:bookmarkStart w:id="2154" w:name="_Toc211878973"/>
      <w:r w:rsidRPr="00585CA6">
        <w:rPr>
          <w:noProof/>
          <w:lang w:eastAsia="zh-CN"/>
        </w:rPr>
        <w:t>6.2</w:t>
      </w:r>
      <w:r w:rsidRPr="00585CA6">
        <w:t>.6.3.2</w:t>
      </w:r>
      <w:r w:rsidRPr="00585CA6">
        <w:tab/>
        <w:t>Simple data types</w:t>
      </w:r>
      <w:bookmarkEnd w:id="2147"/>
      <w:bookmarkEnd w:id="2148"/>
      <w:bookmarkEnd w:id="2149"/>
      <w:bookmarkEnd w:id="2150"/>
      <w:bookmarkEnd w:id="2151"/>
      <w:bookmarkEnd w:id="2152"/>
      <w:bookmarkEnd w:id="2153"/>
      <w:bookmarkEnd w:id="2154"/>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155" w:name="_Toc151379359"/>
      <w:bookmarkStart w:id="2156" w:name="_Toc151445540"/>
      <w:bookmarkStart w:id="2157" w:name="_Toc160470622"/>
      <w:bookmarkStart w:id="2158" w:name="_Toc164873766"/>
      <w:bookmarkStart w:id="2159" w:name="_Toc180306403"/>
      <w:bookmarkStart w:id="2160" w:name="_Toc195374130"/>
      <w:bookmarkStart w:id="2161" w:name="_Toc144459715"/>
      <w:bookmarkStart w:id="2162" w:name="_Toc211878974"/>
      <w:r w:rsidRPr="00585CA6">
        <w:rPr>
          <w:noProof/>
          <w:lang w:eastAsia="zh-CN"/>
        </w:rPr>
        <w:t>6.2</w:t>
      </w:r>
      <w:r w:rsidRPr="00585CA6">
        <w:t>.6.3.3</w:t>
      </w:r>
      <w:r w:rsidRPr="00585CA6">
        <w:tab/>
        <w:t>Enumeration: EntityName</w:t>
      </w:r>
      <w:bookmarkEnd w:id="2155"/>
      <w:bookmarkEnd w:id="2156"/>
      <w:bookmarkEnd w:id="2157"/>
      <w:bookmarkEnd w:id="2158"/>
      <w:bookmarkEnd w:id="2159"/>
      <w:bookmarkEnd w:id="2160"/>
      <w:bookmarkEnd w:id="2162"/>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163" w:name="_Toc151379360"/>
      <w:bookmarkStart w:id="2164" w:name="_Toc151445541"/>
      <w:bookmarkStart w:id="2165" w:name="_Toc160470623"/>
      <w:bookmarkStart w:id="2166" w:name="_Toc164873767"/>
      <w:bookmarkStart w:id="2167" w:name="_Toc180306404"/>
      <w:bookmarkStart w:id="2168" w:name="_Toc195374131"/>
      <w:bookmarkStart w:id="2169" w:name="_Toc211878975"/>
      <w:r w:rsidRPr="00585CA6">
        <w:rPr>
          <w:noProof/>
          <w:lang w:eastAsia="zh-CN"/>
        </w:rPr>
        <w:t>6.2</w:t>
      </w:r>
      <w:r w:rsidRPr="00585CA6">
        <w:t>.6.3.4</w:t>
      </w:r>
      <w:r w:rsidRPr="00585CA6">
        <w:tab/>
        <w:t>Enumeration: DataAccessRight</w:t>
      </w:r>
      <w:bookmarkEnd w:id="2163"/>
      <w:bookmarkEnd w:id="2164"/>
      <w:bookmarkEnd w:id="2165"/>
      <w:bookmarkEnd w:id="2166"/>
      <w:bookmarkEnd w:id="2167"/>
      <w:bookmarkEnd w:id="2168"/>
      <w:bookmarkEnd w:id="2169"/>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170" w:name="_Toc151379361"/>
      <w:bookmarkStart w:id="2171" w:name="_Toc151445542"/>
      <w:bookmarkStart w:id="2172" w:name="_Toc160470624"/>
      <w:bookmarkStart w:id="2173" w:name="_Toc164873768"/>
      <w:bookmarkStart w:id="2174" w:name="_Toc180306405"/>
      <w:bookmarkStart w:id="2175" w:name="_Toc195374132"/>
      <w:bookmarkStart w:id="2176" w:name="_Toc211878976"/>
      <w:r w:rsidRPr="00585CA6">
        <w:rPr>
          <w:noProof/>
          <w:lang w:eastAsia="zh-CN"/>
        </w:rPr>
        <w:t>6.2</w:t>
      </w:r>
      <w:r w:rsidRPr="00585CA6">
        <w:t>.6.3.5</w:t>
      </w:r>
      <w:r w:rsidRPr="00585CA6">
        <w:tab/>
        <w:t>Enumeration: DataMngtEvent</w:t>
      </w:r>
      <w:bookmarkEnd w:id="2170"/>
      <w:bookmarkEnd w:id="2171"/>
      <w:bookmarkEnd w:id="2172"/>
      <w:bookmarkEnd w:id="2173"/>
      <w:bookmarkEnd w:id="2174"/>
      <w:bookmarkEnd w:id="2175"/>
      <w:bookmarkEnd w:id="2176"/>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177" w:name="_Toc151379362"/>
      <w:bookmarkStart w:id="2178" w:name="_Toc151445543"/>
      <w:bookmarkStart w:id="2179" w:name="_Toc160470625"/>
      <w:bookmarkStart w:id="2180" w:name="_Toc164873769"/>
      <w:bookmarkStart w:id="2181" w:name="_Toc180306406"/>
      <w:bookmarkStart w:id="2182" w:name="_Toc195374133"/>
      <w:bookmarkStart w:id="2183" w:name="_Toc21187897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161"/>
      <w:bookmarkEnd w:id="2177"/>
      <w:bookmarkEnd w:id="2178"/>
      <w:bookmarkEnd w:id="2179"/>
      <w:bookmarkEnd w:id="2180"/>
      <w:bookmarkEnd w:id="2181"/>
      <w:bookmarkEnd w:id="2182"/>
      <w:bookmarkEnd w:id="2183"/>
    </w:p>
    <w:p w14:paraId="30A43C24" w14:textId="77777777" w:rsidR="00432CA8" w:rsidRPr="00585CA6" w:rsidRDefault="00432CA8" w:rsidP="00432CA8">
      <w:pPr>
        <w:pStyle w:val="Heading5"/>
      </w:pPr>
      <w:bookmarkStart w:id="2184" w:name="_Toc130662225"/>
      <w:bookmarkStart w:id="2185" w:name="_Toc151379363"/>
      <w:bookmarkStart w:id="2186" w:name="_Toc151445544"/>
      <w:bookmarkStart w:id="2187" w:name="_Toc160470626"/>
      <w:bookmarkStart w:id="2188" w:name="_Toc164873770"/>
      <w:bookmarkStart w:id="2189" w:name="_Toc180306407"/>
      <w:bookmarkStart w:id="2190" w:name="_Toc195374134"/>
      <w:bookmarkStart w:id="2191" w:name="_Toc144459716"/>
      <w:bookmarkStart w:id="2192" w:name="_Toc211878978"/>
      <w:r w:rsidRPr="00585CA6">
        <w:rPr>
          <w:noProof/>
          <w:lang w:eastAsia="zh-CN"/>
        </w:rPr>
        <w:t>6.2</w:t>
      </w:r>
      <w:r w:rsidRPr="00585CA6">
        <w:rPr>
          <w:lang w:val="en-US"/>
        </w:rPr>
        <w:t>.6.4</w:t>
      </w:r>
      <w:r w:rsidRPr="00585CA6">
        <w:t>.1</w:t>
      </w:r>
      <w:r w:rsidRPr="00585CA6">
        <w:tab/>
        <w:t xml:space="preserve">Type: </w:t>
      </w:r>
      <w:bookmarkEnd w:id="2184"/>
      <w:r w:rsidRPr="00585CA6">
        <w:t>DataStorageReq</w:t>
      </w:r>
      <w:bookmarkEnd w:id="2185"/>
      <w:bookmarkEnd w:id="2186"/>
      <w:bookmarkEnd w:id="2187"/>
      <w:bookmarkEnd w:id="2188"/>
      <w:bookmarkEnd w:id="2189"/>
      <w:bookmarkEnd w:id="2190"/>
      <w:bookmarkEnd w:id="2192"/>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193" w:name="_Toc151379364"/>
      <w:bookmarkStart w:id="2194" w:name="_Toc151445545"/>
      <w:bookmarkStart w:id="2195" w:name="_Toc160470627"/>
      <w:bookmarkStart w:id="2196" w:name="_Toc164873771"/>
      <w:bookmarkStart w:id="2197" w:name="_Toc180306408"/>
      <w:bookmarkStart w:id="2198" w:name="_Toc195374135"/>
      <w:bookmarkStart w:id="2199" w:name="_Toc211878979"/>
      <w:r w:rsidRPr="00585CA6">
        <w:rPr>
          <w:noProof/>
          <w:lang w:eastAsia="zh-CN"/>
        </w:rPr>
        <w:t>6.2</w:t>
      </w:r>
      <w:r w:rsidRPr="00585CA6">
        <w:t>.6.5</w:t>
      </w:r>
      <w:r w:rsidRPr="00585CA6">
        <w:tab/>
        <w:t>Binary data</w:t>
      </w:r>
      <w:bookmarkEnd w:id="2191"/>
      <w:bookmarkEnd w:id="2193"/>
      <w:bookmarkEnd w:id="2194"/>
      <w:bookmarkEnd w:id="2195"/>
      <w:bookmarkEnd w:id="2196"/>
      <w:bookmarkEnd w:id="2197"/>
      <w:bookmarkEnd w:id="2198"/>
      <w:bookmarkEnd w:id="2199"/>
    </w:p>
    <w:p w14:paraId="5D4340C1" w14:textId="77777777" w:rsidR="00432CA8" w:rsidRPr="00585CA6" w:rsidRDefault="00432CA8" w:rsidP="00432CA8">
      <w:pPr>
        <w:pStyle w:val="Heading5"/>
      </w:pPr>
      <w:bookmarkStart w:id="2200" w:name="_Toc144459717"/>
      <w:bookmarkStart w:id="2201" w:name="_Toc151379365"/>
      <w:bookmarkStart w:id="2202" w:name="_Toc151445546"/>
      <w:bookmarkStart w:id="2203" w:name="_Toc160470628"/>
      <w:bookmarkStart w:id="2204" w:name="_Toc164873772"/>
      <w:bookmarkStart w:id="2205" w:name="_Toc180306409"/>
      <w:bookmarkStart w:id="2206" w:name="_Toc195374136"/>
      <w:bookmarkStart w:id="2207" w:name="_Toc211878980"/>
      <w:r w:rsidRPr="00585CA6">
        <w:rPr>
          <w:noProof/>
          <w:lang w:eastAsia="zh-CN"/>
        </w:rPr>
        <w:t>6.2</w:t>
      </w:r>
      <w:r w:rsidRPr="00585CA6">
        <w:t>.6.5.1</w:t>
      </w:r>
      <w:r w:rsidRPr="00585CA6">
        <w:tab/>
        <w:t>Binary Data Types</w:t>
      </w:r>
      <w:bookmarkEnd w:id="2200"/>
      <w:bookmarkEnd w:id="2201"/>
      <w:bookmarkEnd w:id="2202"/>
      <w:bookmarkEnd w:id="2203"/>
      <w:bookmarkEnd w:id="2204"/>
      <w:bookmarkEnd w:id="2205"/>
      <w:bookmarkEnd w:id="2206"/>
      <w:bookmarkEnd w:id="2207"/>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208" w:name="_Toc144459718"/>
      <w:bookmarkStart w:id="2209" w:name="_Toc151379366"/>
      <w:bookmarkStart w:id="2210" w:name="_Toc151445547"/>
      <w:bookmarkStart w:id="2211" w:name="_Toc160470629"/>
      <w:bookmarkStart w:id="2212" w:name="_Toc164873773"/>
      <w:bookmarkStart w:id="2213" w:name="_Toc180306410"/>
      <w:bookmarkStart w:id="2214" w:name="_Toc195374137"/>
      <w:bookmarkStart w:id="2215" w:name="_Toc211878981"/>
      <w:r w:rsidRPr="00585CA6">
        <w:rPr>
          <w:noProof/>
          <w:lang w:eastAsia="zh-CN"/>
        </w:rPr>
        <w:t>6.2</w:t>
      </w:r>
      <w:r w:rsidRPr="00585CA6">
        <w:t>.7</w:t>
      </w:r>
      <w:r w:rsidRPr="00585CA6">
        <w:tab/>
        <w:t>Error Handling</w:t>
      </w:r>
      <w:bookmarkEnd w:id="2208"/>
      <w:bookmarkEnd w:id="2209"/>
      <w:bookmarkEnd w:id="2210"/>
      <w:bookmarkEnd w:id="2211"/>
      <w:bookmarkEnd w:id="2212"/>
      <w:bookmarkEnd w:id="2213"/>
      <w:bookmarkEnd w:id="2214"/>
      <w:bookmarkEnd w:id="2215"/>
    </w:p>
    <w:p w14:paraId="58BC157A" w14:textId="77777777" w:rsidR="00432CA8" w:rsidRPr="00585CA6" w:rsidRDefault="00432CA8" w:rsidP="00432CA8">
      <w:pPr>
        <w:pStyle w:val="Heading4"/>
      </w:pPr>
      <w:bookmarkStart w:id="2216" w:name="_Toc144459719"/>
      <w:bookmarkStart w:id="2217" w:name="_Toc151379367"/>
      <w:bookmarkStart w:id="2218" w:name="_Toc151445548"/>
      <w:bookmarkStart w:id="2219" w:name="_Toc160470630"/>
      <w:bookmarkStart w:id="2220" w:name="_Toc164873774"/>
      <w:bookmarkStart w:id="2221" w:name="_Toc180306411"/>
      <w:bookmarkStart w:id="2222" w:name="_Toc195374138"/>
      <w:bookmarkStart w:id="2223" w:name="_Toc211878982"/>
      <w:r w:rsidRPr="00585CA6">
        <w:rPr>
          <w:noProof/>
          <w:lang w:eastAsia="zh-CN"/>
        </w:rPr>
        <w:t>6.2</w:t>
      </w:r>
      <w:r w:rsidRPr="00585CA6">
        <w:t>.7.1</w:t>
      </w:r>
      <w:r w:rsidRPr="00585CA6">
        <w:tab/>
        <w:t>General</w:t>
      </w:r>
      <w:bookmarkEnd w:id="2216"/>
      <w:bookmarkEnd w:id="2217"/>
      <w:bookmarkEnd w:id="2218"/>
      <w:bookmarkEnd w:id="2219"/>
      <w:bookmarkEnd w:id="2220"/>
      <w:bookmarkEnd w:id="2221"/>
      <w:bookmarkEnd w:id="2222"/>
      <w:bookmarkEnd w:id="2223"/>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224" w:name="_Toc144459720"/>
      <w:bookmarkStart w:id="2225" w:name="_Toc151379368"/>
      <w:bookmarkStart w:id="2226" w:name="_Toc151445549"/>
      <w:bookmarkStart w:id="2227" w:name="_Toc160470631"/>
      <w:bookmarkStart w:id="2228" w:name="_Toc164873775"/>
      <w:bookmarkStart w:id="2229" w:name="_Toc180306412"/>
      <w:bookmarkStart w:id="2230" w:name="_Toc195374139"/>
      <w:bookmarkStart w:id="2231" w:name="_Toc211878983"/>
      <w:r w:rsidRPr="00585CA6">
        <w:rPr>
          <w:noProof/>
          <w:lang w:eastAsia="zh-CN"/>
        </w:rPr>
        <w:t>6.2</w:t>
      </w:r>
      <w:r w:rsidRPr="00585CA6">
        <w:t>.7.2</w:t>
      </w:r>
      <w:r w:rsidRPr="00585CA6">
        <w:tab/>
        <w:t>Protocol Errors</w:t>
      </w:r>
      <w:bookmarkEnd w:id="2224"/>
      <w:bookmarkEnd w:id="2225"/>
      <w:bookmarkEnd w:id="2226"/>
      <w:bookmarkEnd w:id="2227"/>
      <w:bookmarkEnd w:id="2228"/>
      <w:bookmarkEnd w:id="2229"/>
      <w:bookmarkEnd w:id="2230"/>
      <w:bookmarkEnd w:id="2231"/>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232" w:name="_Toc144459721"/>
      <w:bookmarkStart w:id="2233" w:name="_Toc151379369"/>
      <w:bookmarkStart w:id="2234" w:name="_Toc151445550"/>
      <w:bookmarkStart w:id="2235" w:name="_Toc160470632"/>
      <w:bookmarkStart w:id="2236" w:name="_Toc164873776"/>
      <w:bookmarkStart w:id="2237" w:name="_Toc180306413"/>
      <w:bookmarkStart w:id="2238" w:name="_Toc195374140"/>
      <w:bookmarkStart w:id="2239" w:name="_Toc211878984"/>
      <w:r w:rsidRPr="00585CA6">
        <w:rPr>
          <w:noProof/>
          <w:lang w:eastAsia="zh-CN"/>
        </w:rPr>
        <w:lastRenderedPageBreak/>
        <w:t>6.2</w:t>
      </w:r>
      <w:r w:rsidRPr="00585CA6">
        <w:t>.7.3</w:t>
      </w:r>
      <w:r w:rsidRPr="00585CA6">
        <w:tab/>
        <w:t>Application Errors</w:t>
      </w:r>
      <w:bookmarkEnd w:id="2232"/>
      <w:bookmarkEnd w:id="2233"/>
      <w:bookmarkEnd w:id="2234"/>
      <w:bookmarkEnd w:id="2235"/>
      <w:bookmarkEnd w:id="2236"/>
      <w:bookmarkEnd w:id="2237"/>
      <w:bookmarkEnd w:id="2238"/>
      <w:bookmarkEnd w:id="223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24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241" w:name="_Toc151379370"/>
      <w:bookmarkStart w:id="2242" w:name="_Toc151445551"/>
      <w:bookmarkStart w:id="2243" w:name="_Toc160470633"/>
      <w:bookmarkStart w:id="2244" w:name="_Toc164873777"/>
      <w:bookmarkStart w:id="2245" w:name="_Toc180306414"/>
      <w:bookmarkStart w:id="2246" w:name="_Toc195374141"/>
      <w:bookmarkStart w:id="2247" w:name="_Toc211878985"/>
      <w:r w:rsidRPr="00585CA6">
        <w:rPr>
          <w:noProof/>
          <w:lang w:eastAsia="zh-CN"/>
        </w:rPr>
        <w:t>6.2</w:t>
      </w:r>
      <w:r w:rsidRPr="00585CA6">
        <w:t>.8</w:t>
      </w:r>
      <w:r w:rsidRPr="00585CA6">
        <w:rPr>
          <w:lang w:eastAsia="zh-CN"/>
        </w:rPr>
        <w:tab/>
        <w:t>Feature negotiation</w:t>
      </w:r>
      <w:bookmarkEnd w:id="2240"/>
      <w:bookmarkEnd w:id="2241"/>
      <w:bookmarkEnd w:id="2242"/>
      <w:bookmarkEnd w:id="2243"/>
      <w:bookmarkEnd w:id="2244"/>
      <w:bookmarkEnd w:id="2245"/>
      <w:bookmarkEnd w:id="2246"/>
      <w:bookmarkEnd w:id="2247"/>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248" w:name="_Toc144459723"/>
      <w:bookmarkStart w:id="2249" w:name="_Toc151379371"/>
      <w:bookmarkStart w:id="2250" w:name="_Toc151445552"/>
      <w:bookmarkStart w:id="2251" w:name="_Toc160470634"/>
      <w:bookmarkStart w:id="2252" w:name="_Toc164873778"/>
      <w:bookmarkStart w:id="2253" w:name="_Toc180306415"/>
      <w:bookmarkStart w:id="2254" w:name="_Toc195374142"/>
      <w:bookmarkStart w:id="2255" w:name="_Toc211878986"/>
      <w:r w:rsidRPr="00585CA6">
        <w:rPr>
          <w:noProof/>
          <w:lang w:eastAsia="zh-CN"/>
        </w:rPr>
        <w:t>6.2</w:t>
      </w:r>
      <w:r w:rsidRPr="00585CA6">
        <w:t>.9</w:t>
      </w:r>
      <w:r w:rsidRPr="00585CA6">
        <w:tab/>
        <w:t>Security</w:t>
      </w:r>
      <w:bookmarkEnd w:id="2248"/>
      <w:bookmarkEnd w:id="2249"/>
      <w:bookmarkEnd w:id="2250"/>
      <w:bookmarkEnd w:id="2251"/>
      <w:bookmarkEnd w:id="2252"/>
      <w:bookmarkEnd w:id="2253"/>
      <w:bookmarkEnd w:id="2254"/>
      <w:bookmarkEnd w:id="2255"/>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256" w:name="_Toc144024197"/>
      <w:bookmarkStart w:id="2257" w:name="_Toc148176910"/>
      <w:bookmarkStart w:id="2258" w:name="_Toc151379372"/>
      <w:bookmarkStart w:id="2259" w:name="_Toc151445553"/>
      <w:bookmarkStart w:id="2260" w:name="_Toc160470635"/>
      <w:bookmarkStart w:id="2261" w:name="_Toc164873779"/>
      <w:bookmarkStart w:id="2262" w:name="_Toc180306416"/>
      <w:bookmarkStart w:id="2263" w:name="_Toc195374143"/>
      <w:bookmarkStart w:id="2264" w:name="_Toc129252532"/>
      <w:bookmarkStart w:id="2265" w:name="_Toc67903522"/>
      <w:bookmarkStart w:id="2266" w:name="_Toc96843414"/>
      <w:bookmarkStart w:id="2267" w:name="_Toc96844389"/>
      <w:bookmarkStart w:id="2268" w:name="_Toc100739962"/>
      <w:bookmarkStart w:id="2269" w:name="_Toc129252535"/>
      <w:bookmarkStart w:id="2270" w:name="_Toc96843459"/>
      <w:bookmarkStart w:id="2271" w:name="_Toc96844434"/>
      <w:bookmarkStart w:id="2272" w:name="_Toc100740007"/>
      <w:bookmarkStart w:id="2273" w:name="_Toc104332874"/>
      <w:bookmarkStart w:id="2274" w:name="_Toc510696650"/>
      <w:bookmarkStart w:id="2275" w:name="_Toc35971450"/>
      <w:bookmarkStart w:id="2276" w:name="_Toc211878987"/>
      <w:r w:rsidR="00AF0C7F">
        <w:lastRenderedPageBreak/>
        <w:t>6.3</w:t>
      </w:r>
      <w:r w:rsidR="00AF0C7F">
        <w:tab/>
      </w:r>
      <w:r w:rsidR="00651E9A" w:rsidRPr="00C20CAE">
        <w:rPr>
          <w:lang w:val="en-US"/>
        </w:rPr>
        <w:t>SDD_DDContext</w:t>
      </w:r>
      <w:r w:rsidR="00651E9A">
        <w:t xml:space="preserve"> </w:t>
      </w:r>
      <w:r w:rsidR="00AF0C7F">
        <w:t>Service API</w:t>
      </w:r>
      <w:bookmarkEnd w:id="2256"/>
      <w:bookmarkEnd w:id="2257"/>
      <w:bookmarkEnd w:id="2258"/>
      <w:bookmarkEnd w:id="2259"/>
      <w:bookmarkEnd w:id="2260"/>
      <w:bookmarkEnd w:id="2261"/>
      <w:bookmarkEnd w:id="2262"/>
      <w:bookmarkEnd w:id="2263"/>
      <w:bookmarkEnd w:id="2276"/>
    </w:p>
    <w:p w14:paraId="591FFBE7" w14:textId="77777777" w:rsidR="00110C1C" w:rsidRPr="007C1AFD" w:rsidRDefault="00110C1C" w:rsidP="00110C1C">
      <w:pPr>
        <w:pStyle w:val="Heading3"/>
        <w:rPr>
          <w:lang w:eastAsia="zh-CN"/>
        </w:rPr>
      </w:pPr>
      <w:bookmarkStart w:id="2277" w:name="_Toc144024198"/>
      <w:bookmarkStart w:id="2278" w:name="_Toc148176911"/>
      <w:bookmarkStart w:id="2279" w:name="_Toc151379373"/>
      <w:bookmarkStart w:id="2280" w:name="_Toc151445554"/>
      <w:bookmarkStart w:id="2281" w:name="_Toc160470636"/>
      <w:bookmarkStart w:id="2282" w:name="_Toc164873780"/>
      <w:bookmarkStart w:id="2283" w:name="_Toc180306417"/>
      <w:bookmarkStart w:id="2284" w:name="_Toc195374144"/>
      <w:bookmarkStart w:id="2285" w:name="_Toc21187898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277"/>
      <w:bookmarkEnd w:id="2278"/>
      <w:bookmarkEnd w:id="2279"/>
      <w:bookmarkEnd w:id="2280"/>
      <w:bookmarkEnd w:id="2281"/>
      <w:bookmarkEnd w:id="2282"/>
      <w:bookmarkEnd w:id="2283"/>
      <w:bookmarkEnd w:id="2284"/>
      <w:bookmarkEnd w:id="2285"/>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286" w:name="_Toc130662191"/>
      <w:bookmarkStart w:id="2287" w:name="_Toc24868604"/>
      <w:bookmarkStart w:id="2288" w:name="_Toc34154086"/>
      <w:bookmarkStart w:id="2289" w:name="_Toc36041030"/>
      <w:bookmarkStart w:id="2290" w:name="_Toc36041343"/>
      <w:bookmarkStart w:id="2291" w:name="_Toc43196586"/>
      <w:bookmarkStart w:id="2292" w:name="_Toc43481356"/>
      <w:bookmarkStart w:id="2293" w:name="_Toc45134633"/>
      <w:bookmarkStart w:id="2294" w:name="_Toc51189165"/>
      <w:bookmarkStart w:id="2295" w:name="_Toc51763841"/>
      <w:bookmarkStart w:id="2296" w:name="_Toc57206073"/>
      <w:bookmarkStart w:id="2297" w:name="_Toc59019414"/>
      <w:bookmarkStart w:id="2298" w:name="_Toc68170087"/>
      <w:bookmarkStart w:id="2299" w:name="_Toc83234128"/>
      <w:bookmarkStart w:id="2300" w:name="_Toc90661524"/>
      <w:bookmarkStart w:id="2301"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302" w:name="_Toc144024199"/>
      <w:bookmarkStart w:id="2303" w:name="_Toc148176912"/>
      <w:bookmarkStart w:id="2304" w:name="_Toc151379374"/>
      <w:bookmarkStart w:id="2305" w:name="_Toc151445555"/>
      <w:bookmarkStart w:id="2306" w:name="_Toc160470637"/>
      <w:bookmarkStart w:id="2307" w:name="_Toc164873781"/>
      <w:bookmarkStart w:id="2308" w:name="_Toc180306418"/>
      <w:bookmarkStart w:id="2309" w:name="_Toc195374145"/>
      <w:bookmarkStart w:id="2310" w:name="_Toc211878989"/>
      <w:r>
        <w:t>6.3.2</w:t>
      </w:r>
      <w:r>
        <w:tab/>
        <w:t>Usage of HTTP</w:t>
      </w:r>
      <w:bookmarkEnd w:id="2286"/>
      <w:bookmarkEnd w:id="2302"/>
      <w:bookmarkEnd w:id="2303"/>
      <w:bookmarkEnd w:id="2304"/>
      <w:bookmarkEnd w:id="2305"/>
      <w:bookmarkEnd w:id="2306"/>
      <w:bookmarkEnd w:id="2307"/>
      <w:bookmarkEnd w:id="2308"/>
      <w:bookmarkEnd w:id="2309"/>
      <w:bookmarkEnd w:id="2310"/>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311" w:name="_Toc144024200"/>
      <w:bookmarkStart w:id="2312" w:name="_Toc148176913"/>
      <w:bookmarkStart w:id="2313" w:name="_Toc151379375"/>
      <w:bookmarkStart w:id="2314" w:name="_Toc151445556"/>
      <w:bookmarkStart w:id="2315" w:name="_Toc160470638"/>
      <w:bookmarkStart w:id="2316" w:name="_Toc164873782"/>
      <w:bookmarkStart w:id="2317" w:name="_Toc180306419"/>
      <w:bookmarkStart w:id="2318" w:name="_Toc195374146"/>
      <w:bookmarkStart w:id="2319" w:name="_Toc211878990"/>
      <w:r>
        <w:rPr>
          <w:lang w:eastAsia="zh-CN"/>
        </w:rPr>
        <w:t>6.3.3</w:t>
      </w:r>
      <w:r w:rsidRPr="007C1AFD">
        <w:rPr>
          <w:lang w:eastAsia="zh-CN"/>
        </w:rPr>
        <w:tab/>
        <w:t>Resources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11"/>
      <w:bookmarkEnd w:id="2312"/>
      <w:bookmarkEnd w:id="2313"/>
      <w:bookmarkEnd w:id="2314"/>
      <w:bookmarkEnd w:id="2315"/>
      <w:bookmarkEnd w:id="2316"/>
      <w:bookmarkEnd w:id="2317"/>
      <w:bookmarkEnd w:id="2318"/>
      <w:bookmarkEnd w:id="2319"/>
    </w:p>
    <w:p w14:paraId="08E2709A" w14:textId="77777777" w:rsidR="00110C1C" w:rsidRDefault="00110C1C" w:rsidP="00110C1C">
      <w:pPr>
        <w:pStyle w:val="Heading4"/>
        <w:rPr>
          <w:lang w:eastAsia="zh-CN"/>
        </w:rPr>
      </w:pPr>
      <w:bookmarkStart w:id="2320" w:name="_Toc24868605"/>
      <w:bookmarkStart w:id="2321" w:name="_Toc34154087"/>
      <w:bookmarkStart w:id="2322" w:name="_Toc36041031"/>
      <w:bookmarkStart w:id="2323" w:name="_Toc36041344"/>
      <w:bookmarkStart w:id="2324" w:name="_Toc43196587"/>
      <w:bookmarkStart w:id="2325" w:name="_Toc43481357"/>
      <w:bookmarkStart w:id="2326" w:name="_Toc45134634"/>
      <w:bookmarkStart w:id="2327" w:name="_Toc51189166"/>
      <w:bookmarkStart w:id="2328" w:name="_Toc51763842"/>
      <w:bookmarkStart w:id="2329" w:name="_Toc57206074"/>
      <w:bookmarkStart w:id="2330" w:name="_Toc59019415"/>
      <w:bookmarkStart w:id="2331" w:name="_Toc68170088"/>
      <w:bookmarkStart w:id="2332" w:name="_Toc83234129"/>
      <w:bookmarkStart w:id="2333" w:name="_Toc90661525"/>
      <w:bookmarkStart w:id="2334" w:name="_Toc120544467"/>
      <w:bookmarkStart w:id="2335" w:name="_Toc144024201"/>
      <w:bookmarkStart w:id="2336" w:name="_Toc148176914"/>
      <w:bookmarkStart w:id="2337" w:name="_Toc151379376"/>
      <w:bookmarkStart w:id="2338" w:name="_Toc151445557"/>
      <w:bookmarkStart w:id="2339" w:name="_Toc160470639"/>
      <w:bookmarkStart w:id="2340" w:name="_Toc164873783"/>
      <w:bookmarkStart w:id="2341" w:name="_Toc180306420"/>
      <w:bookmarkStart w:id="2342" w:name="_Toc195374147"/>
      <w:bookmarkStart w:id="2343" w:name="_Toc211878991"/>
      <w:r>
        <w:rPr>
          <w:lang w:eastAsia="zh-CN"/>
        </w:rPr>
        <w:t>6.3.3.1</w:t>
      </w:r>
      <w:r w:rsidRPr="007C1AFD">
        <w:rPr>
          <w:lang w:eastAsia="zh-CN"/>
        </w:rPr>
        <w:tab/>
        <w:t>Overview</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344" w:name="_MON_1754545295"/>
    <w:bookmarkEnd w:id="2344"/>
    <w:p w14:paraId="1F43FFC4" w14:textId="6BE76133" w:rsidR="00D97C55" w:rsidRPr="007C1AFD" w:rsidRDefault="00361DF0" w:rsidP="00D97C55">
      <w:pPr>
        <w:pStyle w:val="TH"/>
      </w:pPr>
      <w:r w:rsidRPr="008874EC">
        <w:object w:dxaOrig="9633" w:dyaOrig="1956" w14:anchorId="2660D566">
          <v:shape id="_x0000_i1064" type="#_x0000_t75" style="width:480pt;height:96.85pt" o:ole="">
            <v:imagedata r:id="rId87" o:title=""/>
          </v:shape>
          <o:OLEObject Type="Embed" ProgID="Word.Document.8" ShapeID="_x0000_i1064" DrawAspect="Content" ObjectID="_1822492519" r:id="rId88">
            <o:FieldCodes>\s</o:FieldCodes>
          </o:OLEObject>
        </w:object>
      </w:r>
      <w:bookmarkStart w:id="2345" w:name="MCCQCTEMPBM_00000339"/>
      <w:r w:rsidR="00D97C55">
        <w:fldChar w:fldCharType="begin"/>
      </w:r>
      <w:r w:rsidR="00D97C55">
        <w:fldChar w:fldCharType="end"/>
      </w:r>
      <w:bookmarkEnd w:id="2345"/>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346" w:name="_Toc43196588"/>
      <w:bookmarkStart w:id="2347" w:name="_Toc43481358"/>
      <w:bookmarkStart w:id="2348" w:name="_Toc45134635"/>
      <w:bookmarkStart w:id="2349" w:name="_Toc51189167"/>
      <w:bookmarkStart w:id="2350" w:name="_Toc51763843"/>
      <w:bookmarkStart w:id="2351" w:name="_Toc57206075"/>
      <w:bookmarkStart w:id="2352" w:name="_Toc59019416"/>
      <w:bookmarkStart w:id="2353" w:name="_Toc68170089"/>
      <w:bookmarkStart w:id="2354" w:name="_Toc83234130"/>
      <w:bookmarkStart w:id="2355" w:name="_Toc90661526"/>
      <w:bookmarkStart w:id="2356" w:name="_Toc120544468"/>
      <w:bookmarkStart w:id="2357" w:name="_Toc144024202"/>
      <w:bookmarkStart w:id="2358" w:name="_Toc148176915"/>
      <w:bookmarkStart w:id="2359" w:name="_Toc151379377"/>
      <w:bookmarkStart w:id="2360" w:name="_Toc151445558"/>
      <w:bookmarkStart w:id="2361" w:name="_Toc160470640"/>
      <w:bookmarkStart w:id="2362" w:name="_Toc164873784"/>
      <w:bookmarkStart w:id="2363" w:name="_Toc180306421"/>
      <w:bookmarkStart w:id="2364" w:name="_Toc195374148"/>
      <w:bookmarkStart w:id="2365" w:name="_Toc211878992"/>
      <w:r>
        <w:rPr>
          <w:lang w:eastAsia="zh-CN"/>
        </w:rPr>
        <w:t>6.3.3.2</w:t>
      </w:r>
      <w:r w:rsidRPr="007C1AFD">
        <w:rPr>
          <w:lang w:eastAsia="zh-CN"/>
        </w:rPr>
        <w:tab/>
        <w:t xml:space="preserve">Resource: </w:t>
      </w:r>
      <w:bookmarkEnd w:id="2346"/>
      <w:bookmarkEnd w:id="2347"/>
      <w:bookmarkEnd w:id="2348"/>
      <w:bookmarkEnd w:id="2349"/>
      <w:bookmarkEnd w:id="2350"/>
      <w:bookmarkEnd w:id="2351"/>
      <w:bookmarkEnd w:id="2352"/>
      <w:bookmarkEnd w:id="2353"/>
      <w:bookmarkEnd w:id="2354"/>
      <w:bookmarkEnd w:id="2355"/>
      <w:bookmarkEnd w:id="2356"/>
      <w:r>
        <w:t>DD Contexts</w:t>
      </w:r>
      <w:bookmarkEnd w:id="2357"/>
      <w:bookmarkEnd w:id="2358"/>
      <w:bookmarkEnd w:id="2359"/>
      <w:bookmarkEnd w:id="2360"/>
      <w:bookmarkEnd w:id="2361"/>
      <w:bookmarkEnd w:id="2362"/>
      <w:bookmarkEnd w:id="2363"/>
      <w:bookmarkEnd w:id="2364"/>
      <w:bookmarkEnd w:id="2365"/>
    </w:p>
    <w:p w14:paraId="605B05CB" w14:textId="77777777" w:rsidR="00110C1C" w:rsidRPr="007C1AFD" w:rsidRDefault="00110C1C" w:rsidP="00110C1C">
      <w:pPr>
        <w:pStyle w:val="Heading5"/>
        <w:rPr>
          <w:lang w:eastAsia="zh-CN"/>
        </w:rPr>
      </w:pPr>
      <w:bookmarkStart w:id="2366" w:name="_Toc43196589"/>
      <w:bookmarkStart w:id="2367" w:name="_Toc43481359"/>
      <w:bookmarkStart w:id="2368" w:name="_Toc45134636"/>
      <w:bookmarkStart w:id="2369" w:name="_Toc51189168"/>
      <w:bookmarkStart w:id="2370" w:name="_Toc51763844"/>
      <w:bookmarkStart w:id="2371" w:name="_Toc57206076"/>
      <w:bookmarkStart w:id="2372" w:name="_Toc59019417"/>
      <w:bookmarkStart w:id="2373" w:name="_Toc68170090"/>
      <w:bookmarkStart w:id="2374" w:name="_Toc83234131"/>
      <w:bookmarkStart w:id="2375" w:name="_Toc90661527"/>
      <w:bookmarkStart w:id="2376" w:name="_Toc120544469"/>
      <w:bookmarkStart w:id="2377" w:name="_Toc144024203"/>
      <w:bookmarkStart w:id="2378" w:name="_Toc148176916"/>
      <w:bookmarkStart w:id="2379" w:name="_Toc151379378"/>
      <w:bookmarkStart w:id="2380" w:name="_Toc151445559"/>
      <w:bookmarkStart w:id="2381" w:name="_Toc160470641"/>
      <w:bookmarkStart w:id="2382" w:name="_Toc164873785"/>
      <w:bookmarkStart w:id="2383" w:name="_Toc180306422"/>
      <w:bookmarkStart w:id="2384" w:name="_Toc195374149"/>
      <w:bookmarkStart w:id="2385" w:name="_Toc211878993"/>
      <w:r>
        <w:rPr>
          <w:lang w:eastAsia="zh-CN"/>
        </w:rPr>
        <w:t>6.3.3.2.</w:t>
      </w:r>
      <w:r w:rsidRPr="007C1AFD">
        <w:rPr>
          <w:lang w:eastAsia="zh-CN"/>
        </w:rPr>
        <w:t>1</w:t>
      </w:r>
      <w:r w:rsidRPr="007C1AFD">
        <w:rPr>
          <w:lang w:eastAsia="zh-CN"/>
        </w:rPr>
        <w:tab/>
        <w:t>Description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386" w:name="_Toc43196590"/>
      <w:bookmarkStart w:id="2387" w:name="_Toc43481360"/>
      <w:bookmarkStart w:id="2388" w:name="_Toc45134637"/>
      <w:bookmarkStart w:id="2389" w:name="_Toc51189169"/>
      <w:bookmarkStart w:id="2390" w:name="_Toc51763845"/>
      <w:bookmarkStart w:id="2391" w:name="_Toc57206077"/>
      <w:bookmarkStart w:id="2392" w:name="_Toc59019418"/>
      <w:bookmarkStart w:id="2393" w:name="_Toc68170091"/>
      <w:bookmarkStart w:id="2394" w:name="_Toc83234132"/>
      <w:bookmarkStart w:id="2395" w:name="_Toc90661528"/>
      <w:bookmarkStart w:id="2396" w:name="_Toc120544470"/>
      <w:bookmarkStart w:id="2397" w:name="_Toc144024204"/>
      <w:bookmarkStart w:id="2398" w:name="_Toc148176917"/>
      <w:bookmarkStart w:id="2399" w:name="_Toc151379379"/>
      <w:bookmarkStart w:id="2400" w:name="_Toc151445560"/>
      <w:bookmarkStart w:id="2401" w:name="_Toc160470642"/>
      <w:bookmarkStart w:id="2402" w:name="_Toc164873786"/>
      <w:bookmarkStart w:id="2403" w:name="_Toc180306423"/>
      <w:bookmarkStart w:id="2404" w:name="_Toc195374150"/>
      <w:bookmarkStart w:id="2405" w:name="_Toc211878994"/>
      <w:r>
        <w:rPr>
          <w:lang w:eastAsia="zh-CN"/>
        </w:rPr>
        <w:t>6.3.3.2.2</w:t>
      </w:r>
      <w:r w:rsidRPr="007C1AFD">
        <w:rPr>
          <w:lang w:eastAsia="zh-CN"/>
        </w:rPr>
        <w:tab/>
        <w:t>Resource Definition</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406" w:name="_Toc43196591"/>
      <w:bookmarkStart w:id="2407" w:name="_Toc43481361"/>
      <w:bookmarkStart w:id="2408" w:name="_Toc45134638"/>
      <w:bookmarkStart w:id="2409" w:name="_Toc51189170"/>
      <w:bookmarkStart w:id="2410" w:name="_Toc51763846"/>
      <w:bookmarkStart w:id="2411" w:name="_Toc57206078"/>
      <w:bookmarkStart w:id="2412" w:name="_Toc59019419"/>
      <w:bookmarkStart w:id="2413" w:name="_Toc68170092"/>
      <w:bookmarkStart w:id="2414" w:name="_Toc83234133"/>
      <w:bookmarkStart w:id="2415" w:name="_Toc90661529"/>
      <w:bookmarkStart w:id="2416" w:name="_Toc120544471"/>
      <w:bookmarkStart w:id="2417" w:name="_Toc144024205"/>
      <w:bookmarkStart w:id="2418" w:name="_Toc148176918"/>
      <w:bookmarkStart w:id="2419" w:name="_Toc151379380"/>
      <w:bookmarkStart w:id="2420" w:name="_Toc151445561"/>
      <w:bookmarkStart w:id="2421" w:name="_Toc160470643"/>
      <w:bookmarkStart w:id="2422" w:name="_Toc164873787"/>
      <w:bookmarkStart w:id="2423" w:name="_Toc180306424"/>
      <w:bookmarkStart w:id="2424" w:name="_Toc195374151"/>
      <w:bookmarkStart w:id="2425" w:name="_Toc211878995"/>
      <w:r>
        <w:rPr>
          <w:lang w:eastAsia="zh-CN"/>
        </w:rPr>
        <w:t>6.3.3.2.3</w:t>
      </w:r>
      <w:r w:rsidRPr="007C1AFD">
        <w:rPr>
          <w:lang w:eastAsia="zh-CN"/>
        </w:rPr>
        <w:tab/>
        <w:t>Resource Standard Methods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2771C1E7" w14:textId="77777777" w:rsidR="00110C1C" w:rsidRPr="007C1AFD" w:rsidRDefault="00110C1C" w:rsidP="0052668D">
      <w:pPr>
        <w:pStyle w:val="H6"/>
        <w:rPr>
          <w:lang w:eastAsia="zh-CN"/>
        </w:rPr>
      </w:pPr>
      <w:bookmarkStart w:id="2426" w:name="_Toc144024206"/>
      <w:bookmarkStart w:id="2427" w:name="_Toc148176919"/>
      <w:bookmarkStart w:id="2428" w:name="_Toc151379381"/>
      <w:bookmarkStart w:id="2429" w:name="_Toc151445562"/>
      <w:bookmarkStart w:id="2430" w:name="_Toc160470644"/>
      <w:bookmarkStart w:id="2431" w:name="_Toc164873788"/>
      <w:bookmarkStart w:id="2432" w:name="_Toc180306425"/>
      <w:bookmarkStart w:id="2433" w:name="_Toc43196592"/>
      <w:bookmarkStart w:id="2434" w:name="_Toc43481362"/>
      <w:bookmarkStart w:id="2435" w:name="_Toc45134639"/>
      <w:bookmarkStart w:id="2436" w:name="_Toc51189171"/>
      <w:bookmarkStart w:id="2437" w:name="_Toc51763847"/>
      <w:bookmarkStart w:id="2438" w:name="_Toc57206079"/>
      <w:bookmarkStart w:id="2439" w:name="_Toc59019420"/>
      <w:bookmarkStart w:id="2440" w:name="_Toc68170093"/>
      <w:bookmarkStart w:id="2441" w:name="_Toc83234134"/>
      <w:bookmarkStart w:id="2442" w:name="_Toc90661530"/>
      <w:bookmarkStart w:id="2443" w:name="_Toc120544472"/>
      <w:r>
        <w:rPr>
          <w:lang w:eastAsia="zh-CN"/>
        </w:rPr>
        <w:t>6.3.3.2.3.1</w:t>
      </w:r>
      <w:r w:rsidRPr="007C1AFD">
        <w:rPr>
          <w:lang w:eastAsia="zh-CN"/>
        </w:rPr>
        <w:tab/>
      </w:r>
      <w:r>
        <w:rPr>
          <w:lang w:eastAsia="zh-CN"/>
        </w:rPr>
        <w:t>POST</w:t>
      </w:r>
      <w:bookmarkEnd w:id="2426"/>
      <w:bookmarkEnd w:id="2427"/>
      <w:bookmarkEnd w:id="2428"/>
      <w:bookmarkEnd w:id="2429"/>
      <w:bookmarkEnd w:id="2430"/>
      <w:bookmarkEnd w:id="2431"/>
      <w:bookmarkEnd w:id="2432"/>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444" w:name="_Toc144024207"/>
      <w:bookmarkStart w:id="2445" w:name="_Toc148176920"/>
      <w:bookmarkStart w:id="2446" w:name="_Toc151379382"/>
      <w:bookmarkStart w:id="2447" w:name="_Toc151445563"/>
      <w:bookmarkStart w:id="2448" w:name="_Toc160470645"/>
      <w:bookmarkStart w:id="2449" w:name="_Toc164873789"/>
      <w:bookmarkStart w:id="2450" w:name="_Toc180306426"/>
      <w:r>
        <w:rPr>
          <w:lang w:eastAsia="zh-CN"/>
        </w:rPr>
        <w:t>6.3.3.2.3.2</w:t>
      </w:r>
      <w:r w:rsidRPr="007C1AFD">
        <w:rPr>
          <w:lang w:eastAsia="zh-CN"/>
        </w:rPr>
        <w:tab/>
        <w:t>GET</w:t>
      </w:r>
      <w:bookmarkEnd w:id="2444"/>
      <w:bookmarkEnd w:id="2445"/>
      <w:bookmarkEnd w:id="2446"/>
      <w:bookmarkEnd w:id="2447"/>
      <w:bookmarkEnd w:id="2448"/>
      <w:bookmarkEnd w:id="2449"/>
      <w:bookmarkEnd w:id="2450"/>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451" w:name="_Toc144024208"/>
      <w:bookmarkStart w:id="2452" w:name="_Toc148176921"/>
      <w:bookmarkStart w:id="2453" w:name="_Toc151379383"/>
      <w:bookmarkStart w:id="2454" w:name="_Toc151445564"/>
      <w:bookmarkStart w:id="2455" w:name="_Toc160470646"/>
      <w:bookmarkStart w:id="2456" w:name="_Toc164873790"/>
      <w:bookmarkStart w:id="2457" w:name="_Toc180306427"/>
      <w:bookmarkStart w:id="2458" w:name="_Toc195374152"/>
      <w:bookmarkStart w:id="2459" w:name="_Toc211878996"/>
      <w:r>
        <w:rPr>
          <w:lang w:eastAsia="zh-CN"/>
        </w:rPr>
        <w:t>6.3.3.2.</w:t>
      </w:r>
      <w:r w:rsidRPr="007C1AFD">
        <w:rPr>
          <w:lang w:eastAsia="zh-CN"/>
        </w:rPr>
        <w:t>4</w:t>
      </w:r>
      <w:r w:rsidRPr="007C1AFD">
        <w:rPr>
          <w:lang w:eastAsia="zh-CN"/>
        </w:rPr>
        <w:tab/>
      </w:r>
      <w:r w:rsidRPr="007C1AFD">
        <w:rPr>
          <w:lang w:eastAsia="zh-CN"/>
        </w:rPr>
        <w:tab/>
        <w:t>Resource Custom Operations</w:t>
      </w:r>
      <w:bookmarkEnd w:id="2451"/>
      <w:bookmarkEnd w:id="2452"/>
      <w:bookmarkEnd w:id="2453"/>
      <w:bookmarkEnd w:id="2454"/>
      <w:bookmarkEnd w:id="2455"/>
      <w:bookmarkEnd w:id="2456"/>
      <w:bookmarkEnd w:id="2457"/>
      <w:bookmarkEnd w:id="2458"/>
      <w:bookmarkEnd w:id="2459"/>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460" w:name="_Toc130662200"/>
      <w:bookmarkStart w:id="2461" w:name="_Toc144024209"/>
      <w:bookmarkStart w:id="2462" w:name="_Toc148176922"/>
      <w:bookmarkStart w:id="2463" w:name="_Toc151379384"/>
      <w:bookmarkStart w:id="2464" w:name="_Toc151445565"/>
      <w:bookmarkStart w:id="2465" w:name="_Toc160470647"/>
      <w:bookmarkStart w:id="2466" w:name="_Toc164873791"/>
      <w:bookmarkStart w:id="2467" w:name="_Toc180306428"/>
      <w:bookmarkStart w:id="2468" w:name="_Toc195374153"/>
      <w:bookmarkStart w:id="2469" w:name="_Toc24868612"/>
      <w:bookmarkStart w:id="2470" w:name="_Toc34154094"/>
      <w:bookmarkStart w:id="2471" w:name="_Toc36041038"/>
      <w:bookmarkStart w:id="2472" w:name="_Toc36041351"/>
      <w:bookmarkStart w:id="2473" w:name="_Toc43196594"/>
      <w:bookmarkStart w:id="2474" w:name="_Toc43481364"/>
      <w:bookmarkStart w:id="2475" w:name="_Toc45134641"/>
      <w:bookmarkStart w:id="2476" w:name="_Toc51189173"/>
      <w:bookmarkStart w:id="2477" w:name="_Toc51763849"/>
      <w:bookmarkStart w:id="2478" w:name="_Toc57206081"/>
      <w:bookmarkStart w:id="2479" w:name="_Toc59019422"/>
      <w:bookmarkStart w:id="2480" w:name="_Toc68170095"/>
      <w:bookmarkStart w:id="2481" w:name="_Toc83234136"/>
      <w:bookmarkStart w:id="2482" w:name="_Toc90661532"/>
      <w:bookmarkStart w:id="2483" w:name="_Toc120544474"/>
      <w:bookmarkStart w:id="2484" w:name="_Toc211878997"/>
      <w:bookmarkEnd w:id="2433"/>
      <w:bookmarkEnd w:id="2434"/>
      <w:bookmarkEnd w:id="2435"/>
      <w:bookmarkEnd w:id="2436"/>
      <w:bookmarkEnd w:id="2437"/>
      <w:bookmarkEnd w:id="2438"/>
      <w:bookmarkEnd w:id="2439"/>
      <w:bookmarkEnd w:id="2440"/>
      <w:bookmarkEnd w:id="2441"/>
      <w:bookmarkEnd w:id="2442"/>
      <w:bookmarkEnd w:id="2443"/>
      <w:r>
        <w:t>6.3.4</w:t>
      </w:r>
      <w:r>
        <w:tab/>
        <w:t>Custom Operations without associated resources</w:t>
      </w:r>
      <w:bookmarkEnd w:id="2460"/>
      <w:bookmarkEnd w:id="2461"/>
      <w:bookmarkEnd w:id="2462"/>
      <w:bookmarkEnd w:id="2463"/>
      <w:bookmarkEnd w:id="2464"/>
      <w:bookmarkEnd w:id="2465"/>
      <w:bookmarkEnd w:id="2466"/>
      <w:bookmarkEnd w:id="2467"/>
      <w:bookmarkEnd w:id="2468"/>
      <w:bookmarkEnd w:id="2484"/>
    </w:p>
    <w:p w14:paraId="3940FFA7" w14:textId="77777777" w:rsidR="006330CC" w:rsidRPr="000A7435" w:rsidRDefault="006330CC" w:rsidP="006330CC">
      <w:pPr>
        <w:pStyle w:val="Heading4"/>
      </w:pPr>
      <w:bookmarkStart w:id="2485" w:name="_Toc168595623"/>
      <w:bookmarkStart w:id="2486" w:name="_Toc195374154"/>
      <w:bookmarkStart w:id="2487" w:name="_Toc211878998"/>
      <w:r w:rsidRPr="00DD237F">
        <w:t>6.3.4</w:t>
      </w:r>
      <w:r>
        <w:t>.1</w:t>
      </w:r>
      <w:r>
        <w:tab/>
        <w:t>Overview</w:t>
      </w:r>
      <w:bookmarkEnd w:id="2485"/>
      <w:bookmarkEnd w:id="2486"/>
      <w:bookmarkEnd w:id="2487"/>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488" w:name="_MON_1793556013"/>
    <w:bookmarkEnd w:id="2488"/>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22492520"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489" w:name="_Toc168595624"/>
      <w:bookmarkStart w:id="2490" w:name="_Toc195374155"/>
      <w:bookmarkStart w:id="2491" w:name="_Toc211878999"/>
      <w:r w:rsidRPr="00DD237F">
        <w:t>6.3.4</w:t>
      </w:r>
      <w:r>
        <w:t>.2</w:t>
      </w:r>
      <w:r>
        <w:tab/>
        <w:t xml:space="preserve">Operation: </w:t>
      </w:r>
      <w:bookmarkEnd w:id="2489"/>
      <w:r>
        <w:t>InformACREvent</w:t>
      </w:r>
      <w:bookmarkEnd w:id="2490"/>
      <w:bookmarkEnd w:id="2491"/>
    </w:p>
    <w:p w14:paraId="3C1941BE" w14:textId="77777777" w:rsidR="006330CC" w:rsidRDefault="006330CC" w:rsidP="006330CC">
      <w:pPr>
        <w:pStyle w:val="Heading5"/>
      </w:pPr>
      <w:bookmarkStart w:id="2492" w:name="_Toc168595625"/>
      <w:bookmarkStart w:id="2493" w:name="_Toc195374156"/>
      <w:bookmarkStart w:id="2494" w:name="_Toc211879000"/>
      <w:r w:rsidRPr="00DD237F">
        <w:t>6.3.4</w:t>
      </w:r>
      <w:r>
        <w:t>.2.1</w:t>
      </w:r>
      <w:r>
        <w:tab/>
        <w:t>Description</w:t>
      </w:r>
      <w:bookmarkEnd w:id="2492"/>
      <w:bookmarkEnd w:id="2493"/>
      <w:bookmarkEnd w:id="2494"/>
    </w:p>
    <w:p w14:paraId="2FFBF722" w14:textId="77777777" w:rsidR="006330CC" w:rsidRDefault="006330CC" w:rsidP="006330CC">
      <w:bookmarkStart w:id="2495"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496" w:name="_Toc195374157"/>
      <w:bookmarkStart w:id="2497" w:name="_Toc211879001"/>
      <w:r w:rsidRPr="00DD237F">
        <w:t>6.3.4</w:t>
      </w:r>
      <w:r>
        <w:t>.2.2</w:t>
      </w:r>
      <w:r>
        <w:tab/>
        <w:t>Operation Definition</w:t>
      </w:r>
      <w:bookmarkEnd w:id="2495"/>
      <w:bookmarkEnd w:id="2496"/>
      <w:bookmarkEnd w:id="2497"/>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498" w:name="_Toc144024210"/>
      <w:bookmarkStart w:id="2499" w:name="_Toc148176923"/>
      <w:bookmarkStart w:id="2500" w:name="_Toc151379385"/>
      <w:bookmarkStart w:id="2501" w:name="_Toc151445566"/>
      <w:bookmarkStart w:id="2502" w:name="_Toc160470648"/>
      <w:bookmarkStart w:id="2503" w:name="_Toc164873792"/>
      <w:bookmarkStart w:id="2504" w:name="_Toc180306429"/>
      <w:bookmarkStart w:id="2505" w:name="_Toc195374158"/>
      <w:bookmarkStart w:id="2506" w:name="_Toc211879002"/>
      <w:r>
        <w:rPr>
          <w:lang w:eastAsia="zh-CN"/>
        </w:rPr>
        <w:t>6.3.5</w:t>
      </w:r>
      <w:r w:rsidRPr="007C1AFD">
        <w:rPr>
          <w:lang w:eastAsia="zh-CN"/>
        </w:rPr>
        <w:tab/>
        <w:t>Notifications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98"/>
      <w:bookmarkEnd w:id="2499"/>
      <w:bookmarkEnd w:id="2500"/>
      <w:bookmarkEnd w:id="2501"/>
      <w:bookmarkEnd w:id="2502"/>
      <w:bookmarkEnd w:id="2503"/>
      <w:bookmarkEnd w:id="2504"/>
      <w:bookmarkEnd w:id="2505"/>
      <w:bookmarkEnd w:id="2506"/>
    </w:p>
    <w:p w14:paraId="7F0330AD" w14:textId="77777777" w:rsidR="00296447" w:rsidRPr="00585CA6" w:rsidRDefault="00296447" w:rsidP="00296447">
      <w:pPr>
        <w:pStyle w:val="Heading4"/>
      </w:pPr>
      <w:bookmarkStart w:id="2507" w:name="_Toc168595707"/>
      <w:bookmarkStart w:id="2508" w:name="_Toc195374159"/>
      <w:bookmarkStart w:id="2509" w:name="_Toc211879003"/>
      <w:r>
        <w:rPr>
          <w:noProof/>
          <w:lang w:eastAsia="zh-CN"/>
        </w:rPr>
        <w:t>6.3.5.1</w:t>
      </w:r>
      <w:r w:rsidRPr="00585CA6">
        <w:tab/>
        <w:t>General</w:t>
      </w:r>
      <w:bookmarkEnd w:id="2507"/>
      <w:bookmarkEnd w:id="2508"/>
      <w:bookmarkEnd w:id="2509"/>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510" w:name="_Toc168595708"/>
      <w:bookmarkStart w:id="2511" w:name="_Toc195374160"/>
      <w:bookmarkStart w:id="2512" w:name="_Toc211879004"/>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510"/>
      <w:bookmarkEnd w:id="2511"/>
      <w:bookmarkEnd w:id="2512"/>
    </w:p>
    <w:p w14:paraId="786DBA23" w14:textId="77777777" w:rsidR="00296447" w:rsidRPr="00585CA6" w:rsidRDefault="00296447" w:rsidP="00296447">
      <w:pPr>
        <w:pStyle w:val="Heading5"/>
        <w:rPr>
          <w:noProof/>
        </w:rPr>
      </w:pPr>
      <w:bookmarkStart w:id="2513" w:name="_Toc168595709"/>
      <w:bookmarkStart w:id="2514" w:name="_Toc195374161"/>
      <w:bookmarkStart w:id="2515" w:name="_Toc211879005"/>
      <w:r>
        <w:rPr>
          <w:noProof/>
          <w:lang w:eastAsia="zh-CN"/>
        </w:rPr>
        <w:t>6.3.5</w:t>
      </w:r>
      <w:r w:rsidRPr="00585CA6">
        <w:t>.2</w:t>
      </w:r>
      <w:r w:rsidRPr="00585CA6">
        <w:rPr>
          <w:noProof/>
        </w:rPr>
        <w:t>.1</w:t>
      </w:r>
      <w:r w:rsidRPr="00585CA6">
        <w:rPr>
          <w:noProof/>
        </w:rPr>
        <w:tab/>
        <w:t>Description</w:t>
      </w:r>
      <w:bookmarkEnd w:id="2513"/>
      <w:bookmarkEnd w:id="2514"/>
      <w:bookmarkEnd w:id="2515"/>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516" w:name="_Toc168595710"/>
      <w:bookmarkStart w:id="2517" w:name="_Toc195374162"/>
      <w:bookmarkStart w:id="2518" w:name="_Toc211879006"/>
      <w:r>
        <w:rPr>
          <w:noProof/>
          <w:lang w:eastAsia="zh-CN"/>
        </w:rPr>
        <w:t>6.3.5</w:t>
      </w:r>
      <w:r w:rsidRPr="00585CA6">
        <w:t>.2</w:t>
      </w:r>
      <w:r w:rsidRPr="00585CA6">
        <w:rPr>
          <w:noProof/>
        </w:rPr>
        <w:t>.2</w:t>
      </w:r>
      <w:r w:rsidRPr="00585CA6">
        <w:rPr>
          <w:noProof/>
        </w:rPr>
        <w:tab/>
        <w:t>Target URI</w:t>
      </w:r>
      <w:bookmarkEnd w:id="2516"/>
      <w:bookmarkEnd w:id="2517"/>
      <w:bookmarkEnd w:id="2518"/>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519" w:name="_Toc168595711"/>
      <w:bookmarkStart w:id="2520" w:name="_Toc195374163"/>
      <w:bookmarkStart w:id="2521" w:name="_Toc211879007"/>
      <w:r>
        <w:rPr>
          <w:noProof/>
          <w:lang w:eastAsia="zh-CN"/>
        </w:rPr>
        <w:t>6.3.5</w:t>
      </w:r>
      <w:r w:rsidRPr="00585CA6">
        <w:t>.2</w:t>
      </w:r>
      <w:r w:rsidRPr="00585CA6">
        <w:rPr>
          <w:noProof/>
        </w:rPr>
        <w:t>.3</w:t>
      </w:r>
      <w:r w:rsidRPr="00585CA6">
        <w:rPr>
          <w:noProof/>
        </w:rPr>
        <w:tab/>
        <w:t>Standard Methods</w:t>
      </w:r>
      <w:bookmarkEnd w:id="2519"/>
      <w:bookmarkEnd w:id="2520"/>
      <w:bookmarkEnd w:id="2521"/>
    </w:p>
    <w:p w14:paraId="741F8A1D" w14:textId="77777777" w:rsidR="00296447" w:rsidRPr="00585CA6" w:rsidRDefault="00296447" w:rsidP="00305ADE">
      <w:pPr>
        <w:pStyle w:val="Heading6"/>
        <w:rPr>
          <w:noProof/>
        </w:rPr>
      </w:pPr>
      <w:bookmarkStart w:id="2522" w:name="_Toc211879008"/>
      <w:r>
        <w:rPr>
          <w:noProof/>
          <w:lang w:eastAsia="zh-CN"/>
        </w:rPr>
        <w:t>6.3.5</w:t>
      </w:r>
      <w:r w:rsidRPr="00585CA6">
        <w:t>.2.3</w:t>
      </w:r>
      <w:r w:rsidRPr="00585CA6">
        <w:rPr>
          <w:noProof/>
        </w:rPr>
        <w:t>.1</w:t>
      </w:r>
      <w:r w:rsidRPr="00585CA6">
        <w:rPr>
          <w:noProof/>
        </w:rPr>
        <w:tab/>
        <w:t>POST</w:t>
      </w:r>
      <w:bookmarkEnd w:id="2522"/>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6090FFB"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4B713C2"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523" w:name="_Toc24868617"/>
      <w:bookmarkStart w:id="2524" w:name="_Toc34154095"/>
      <w:bookmarkStart w:id="2525" w:name="_Toc36041039"/>
      <w:bookmarkStart w:id="2526" w:name="_Toc36041352"/>
      <w:bookmarkStart w:id="2527" w:name="_Toc43196595"/>
      <w:bookmarkStart w:id="2528" w:name="_Toc43481365"/>
      <w:bookmarkStart w:id="2529" w:name="_Toc45134642"/>
      <w:bookmarkStart w:id="2530" w:name="_Toc51189174"/>
      <w:bookmarkStart w:id="2531" w:name="_Toc51763850"/>
      <w:bookmarkStart w:id="2532" w:name="_Toc57206082"/>
      <w:bookmarkStart w:id="2533" w:name="_Toc59019423"/>
      <w:bookmarkStart w:id="2534" w:name="_Toc68170096"/>
      <w:bookmarkStart w:id="2535" w:name="_Toc83234137"/>
      <w:bookmarkStart w:id="2536" w:name="_Toc90661533"/>
      <w:bookmarkStart w:id="2537" w:name="_Toc120544475"/>
      <w:bookmarkStart w:id="2538" w:name="_Toc144024211"/>
      <w:bookmarkStart w:id="2539" w:name="_Toc148176924"/>
      <w:bookmarkStart w:id="2540" w:name="_Toc151379386"/>
      <w:bookmarkStart w:id="2541" w:name="_Toc151445567"/>
      <w:bookmarkStart w:id="2542" w:name="_Toc160470649"/>
      <w:bookmarkStart w:id="2543" w:name="_Toc164873793"/>
      <w:bookmarkStart w:id="2544" w:name="_Toc180306430"/>
      <w:bookmarkStart w:id="2545" w:name="_Toc195374164"/>
      <w:bookmarkStart w:id="2546" w:name="_Toc211879009"/>
      <w:r>
        <w:rPr>
          <w:lang w:eastAsia="zh-CN"/>
        </w:rPr>
        <w:t>6.3.6</w:t>
      </w:r>
      <w:r w:rsidRPr="007C1AFD">
        <w:rPr>
          <w:lang w:eastAsia="zh-CN"/>
        </w:rPr>
        <w:tab/>
        <w:t>Data Model</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73CFF359" w14:textId="77777777" w:rsidR="00110C1C" w:rsidRPr="007C1AFD" w:rsidRDefault="00110C1C" w:rsidP="00110C1C">
      <w:pPr>
        <w:pStyle w:val="Heading4"/>
        <w:rPr>
          <w:lang w:eastAsia="zh-CN"/>
        </w:rPr>
      </w:pPr>
      <w:bookmarkStart w:id="2547" w:name="_Toc24868618"/>
      <w:bookmarkStart w:id="2548" w:name="_Toc34154096"/>
      <w:bookmarkStart w:id="2549" w:name="_Toc36041040"/>
      <w:bookmarkStart w:id="2550" w:name="_Toc36041353"/>
      <w:bookmarkStart w:id="2551" w:name="_Toc43196596"/>
      <w:bookmarkStart w:id="2552" w:name="_Toc43481366"/>
      <w:bookmarkStart w:id="2553" w:name="_Toc45134643"/>
      <w:bookmarkStart w:id="2554" w:name="_Toc51189175"/>
      <w:bookmarkStart w:id="2555" w:name="_Toc51763851"/>
      <w:bookmarkStart w:id="2556" w:name="_Toc57206083"/>
      <w:bookmarkStart w:id="2557" w:name="_Toc59019424"/>
      <w:bookmarkStart w:id="2558" w:name="_Toc68170097"/>
      <w:bookmarkStart w:id="2559" w:name="_Toc83234138"/>
      <w:bookmarkStart w:id="2560" w:name="_Toc90661534"/>
      <w:bookmarkStart w:id="2561" w:name="_Toc120544476"/>
      <w:bookmarkStart w:id="2562" w:name="_Toc144024212"/>
      <w:bookmarkStart w:id="2563" w:name="_Toc148176925"/>
      <w:bookmarkStart w:id="2564" w:name="_Toc151379387"/>
      <w:bookmarkStart w:id="2565" w:name="_Toc151445568"/>
      <w:bookmarkStart w:id="2566" w:name="_Toc160470650"/>
      <w:bookmarkStart w:id="2567" w:name="_Toc164873794"/>
      <w:bookmarkStart w:id="2568" w:name="_Toc180306431"/>
      <w:bookmarkStart w:id="2569" w:name="_Toc195374165"/>
      <w:bookmarkStart w:id="2570" w:name="_Toc211879010"/>
      <w:r>
        <w:rPr>
          <w:lang w:eastAsia="zh-CN"/>
        </w:rPr>
        <w:t>6.3.6.</w:t>
      </w:r>
      <w:r w:rsidRPr="007C1AFD">
        <w:rPr>
          <w:lang w:eastAsia="zh-CN"/>
        </w:rPr>
        <w:t>1</w:t>
      </w:r>
      <w:r w:rsidRPr="007C1AFD">
        <w:rPr>
          <w:lang w:eastAsia="zh-CN"/>
        </w:rPr>
        <w:tab/>
        <w:t>General</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571" w:name="_Toc24868619"/>
      <w:bookmarkStart w:id="2572" w:name="_Toc34154097"/>
      <w:bookmarkStart w:id="2573" w:name="_Toc36041041"/>
      <w:bookmarkStart w:id="2574" w:name="_Toc36041354"/>
      <w:bookmarkStart w:id="2575" w:name="_Toc43196597"/>
      <w:bookmarkStart w:id="2576" w:name="_Toc43481367"/>
      <w:bookmarkStart w:id="2577" w:name="_Toc45134644"/>
      <w:bookmarkStart w:id="2578" w:name="_Toc51189176"/>
      <w:bookmarkStart w:id="2579" w:name="_Toc51763852"/>
      <w:bookmarkStart w:id="2580" w:name="_Toc57206084"/>
      <w:bookmarkStart w:id="2581" w:name="_Toc59019425"/>
      <w:bookmarkStart w:id="2582" w:name="_Toc68170098"/>
      <w:bookmarkStart w:id="2583" w:name="_Toc83234139"/>
      <w:bookmarkStart w:id="2584" w:name="_Toc90661535"/>
      <w:bookmarkStart w:id="2585" w:name="_Toc120544477"/>
      <w:bookmarkStart w:id="2586" w:name="_Toc144024213"/>
      <w:bookmarkStart w:id="2587" w:name="_Toc148176926"/>
      <w:bookmarkStart w:id="2588" w:name="_Toc151379388"/>
      <w:bookmarkStart w:id="2589" w:name="_Toc151445569"/>
      <w:bookmarkStart w:id="2590" w:name="_Toc160470651"/>
      <w:bookmarkStart w:id="2591" w:name="_Toc164873795"/>
      <w:bookmarkStart w:id="2592" w:name="_Toc180306432"/>
      <w:bookmarkStart w:id="2593" w:name="_Toc195374166"/>
      <w:bookmarkStart w:id="2594" w:name="_Toc211879011"/>
      <w:r>
        <w:rPr>
          <w:lang w:eastAsia="zh-CN"/>
        </w:rPr>
        <w:lastRenderedPageBreak/>
        <w:t>6.3.6.</w:t>
      </w:r>
      <w:r w:rsidRPr="007C1AFD">
        <w:rPr>
          <w:lang w:eastAsia="zh-CN"/>
        </w:rPr>
        <w:t>2</w:t>
      </w:r>
      <w:r w:rsidRPr="007C1AFD">
        <w:rPr>
          <w:lang w:eastAsia="zh-CN"/>
        </w:rPr>
        <w:tab/>
        <w:t>Structured data types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3A0C2B55" w14:textId="77777777" w:rsidR="00110C1C" w:rsidRPr="007C1AFD" w:rsidRDefault="00110C1C" w:rsidP="00110C1C">
      <w:pPr>
        <w:pStyle w:val="Heading5"/>
        <w:rPr>
          <w:lang w:eastAsia="zh-CN"/>
        </w:rPr>
      </w:pPr>
      <w:bookmarkStart w:id="2595" w:name="_Toc24868620"/>
      <w:bookmarkStart w:id="2596" w:name="_Toc34154098"/>
      <w:bookmarkStart w:id="2597" w:name="_Toc36041042"/>
      <w:bookmarkStart w:id="2598" w:name="_Toc36041355"/>
      <w:bookmarkStart w:id="2599" w:name="_Toc43196598"/>
      <w:bookmarkStart w:id="2600" w:name="_Toc43481368"/>
      <w:bookmarkStart w:id="2601" w:name="_Toc45134645"/>
      <w:bookmarkStart w:id="2602" w:name="_Toc51189177"/>
      <w:bookmarkStart w:id="2603" w:name="_Toc51763853"/>
      <w:bookmarkStart w:id="2604" w:name="_Toc57206085"/>
      <w:bookmarkStart w:id="2605" w:name="_Toc59019426"/>
      <w:bookmarkStart w:id="2606" w:name="_Toc68170099"/>
      <w:bookmarkStart w:id="2607" w:name="_Toc83234140"/>
      <w:bookmarkStart w:id="2608" w:name="_Toc90661536"/>
      <w:bookmarkStart w:id="2609" w:name="_Toc120544478"/>
      <w:bookmarkStart w:id="2610" w:name="_Toc144024214"/>
      <w:bookmarkStart w:id="2611" w:name="_Toc148176927"/>
      <w:bookmarkStart w:id="2612" w:name="_Toc151379389"/>
      <w:bookmarkStart w:id="2613" w:name="_Toc151445570"/>
      <w:bookmarkStart w:id="2614" w:name="_Toc160470652"/>
      <w:bookmarkStart w:id="2615" w:name="_Toc164873796"/>
      <w:bookmarkStart w:id="2616" w:name="_Toc180306433"/>
      <w:bookmarkStart w:id="2617" w:name="_Toc195374167"/>
      <w:bookmarkStart w:id="2618" w:name="_Toc211879012"/>
      <w:r>
        <w:rPr>
          <w:lang w:eastAsia="zh-CN"/>
        </w:rPr>
        <w:t>6.3.6</w:t>
      </w:r>
      <w:r w:rsidRPr="007C1AFD">
        <w:rPr>
          <w:lang w:eastAsia="zh-CN"/>
        </w:rPr>
        <w:t>.2.1</w:t>
      </w:r>
      <w:r w:rsidRPr="007C1AFD">
        <w:rPr>
          <w:lang w:eastAsia="zh-CN"/>
        </w:rPr>
        <w:tab/>
        <w:t>Introduction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FE72EBF" w14:textId="77777777" w:rsidR="00110C1C" w:rsidRPr="0046710E" w:rsidRDefault="00110C1C" w:rsidP="00110C1C">
      <w:bookmarkStart w:id="2619" w:name="_Toc24868621"/>
      <w:bookmarkStart w:id="2620" w:name="_Toc34154099"/>
      <w:bookmarkStart w:id="2621" w:name="_Toc36041043"/>
      <w:bookmarkStart w:id="2622" w:name="_Toc36041356"/>
      <w:bookmarkStart w:id="2623" w:name="_Toc43196599"/>
      <w:bookmarkStart w:id="2624" w:name="_Toc43481369"/>
      <w:bookmarkStart w:id="2625" w:name="_Toc45134646"/>
      <w:bookmarkStart w:id="2626" w:name="_Toc51189178"/>
      <w:bookmarkStart w:id="2627" w:name="_Toc51763854"/>
      <w:bookmarkStart w:id="2628" w:name="_Toc57206086"/>
      <w:bookmarkStart w:id="2629" w:name="_Toc59019427"/>
      <w:bookmarkStart w:id="2630" w:name="_Toc68170100"/>
      <w:bookmarkStart w:id="2631" w:name="_Toc83234141"/>
      <w:bookmarkStart w:id="2632" w:name="_Toc90661537"/>
      <w:bookmarkStart w:id="2633"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634" w:name="_Toc144024215"/>
      <w:bookmarkStart w:id="2635" w:name="_Toc148176928"/>
      <w:bookmarkStart w:id="2636" w:name="_Toc151379390"/>
      <w:bookmarkStart w:id="2637" w:name="_Toc151445571"/>
      <w:bookmarkStart w:id="2638" w:name="_Toc160470653"/>
      <w:bookmarkStart w:id="2639" w:name="_Toc164873797"/>
      <w:bookmarkStart w:id="2640" w:name="_Toc180306434"/>
      <w:bookmarkStart w:id="2641" w:name="_Toc195374168"/>
      <w:bookmarkStart w:id="2642" w:name="_Toc211879013"/>
      <w:r>
        <w:rPr>
          <w:lang w:eastAsia="zh-CN"/>
        </w:rPr>
        <w:t>6.3.6</w:t>
      </w:r>
      <w:r w:rsidRPr="007C1AFD">
        <w:rPr>
          <w:lang w:eastAsia="zh-CN"/>
        </w:rPr>
        <w:t>.</w:t>
      </w:r>
      <w:r>
        <w:rPr>
          <w:lang w:eastAsia="zh-CN"/>
        </w:rPr>
        <w:t>2.2</w:t>
      </w:r>
      <w:r w:rsidRPr="007C1AFD">
        <w:rPr>
          <w:lang w:eastAsia="zh-CN"/>
        </w:rPr>
        <w:tab/>
        <w:t xml:space="preserve">Type: </w:t>
      </w:r>
      <w:r>
        <w:t>DdContext</w:t>
      </w:r>
      <w:bookmarkEnd w:id="2634"/>
      <w:bookmarkEnd w:id="2635"/>
      <w:bookmarkEnd w:id="2636"/>
      <w:bookmarkEnd w:id="2637"/>
      <w:bookmarkEnd w:id="2638"/>
      <w:bookmarkEnd w:id="2639"/>
      <w:bookmarkEnd w:id="2640"/>
      <w:bookmarkEnd w:id="2641"/>
      <w:bookmarkEnd w:id="2642"/>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643" w:name="_Toc144024216"/>
      <w:bookmarkStart w:id="2644" w:name="_Toc148176929"/>
      <w:bookmarkStart w:id="2645" w:name="_Toc151379391"/>
      <w:bookmarkStart w:id="2646" w:name="_Toc151445572"/>
      <w:bookmarkStart w:id="2647" w:name="_Toc160470654"/>
      <w:bookmarkStart w:id="2648" w:name="_Toc164873798"/>
      <w:bookmarkStart w:id="2649" w:name="_Toc180306435"/>
      <w:bookmarkStart w:id="2650" w:name="_Toc195374169"/>
      <w:bookmarkStart w:id="2651" w:name="_Toc211879014"/>
      <w:r>
        <w:rPr>
          <w:lang w:eastAsia="zh-CN"/>
        </w:rPr>
        <w:t>6.3.6</w:t>
      </w:r>
      <w:r w:rsidRPr="007C1AFD">
        <w:rPr>
          <w:lang w:eastAsia="zh-CN"/>
        </w:rPr>
        <w:t>.</w:t>
      </w:r>
      <w:r>
        <w:rPr>
          <w:lang w:eastAsia="zh-CN"/>
        </w:rPr>
        <w:t>2.3</w:t>
      </w:r>
      <w:r w:rsidRPr="007C1AFD">
        <w:rPr>
          <w:lang w:eastAsia="zh-CN"/>
        </w:rPr>
        <w:tab/>
        <w:t xml:space="preserve">Type: </w:t>
      </w:r>
      <w:r>
        <w:t>TranspLayerContext</w:t>
      </w:r>
      <w:bookmarkEnd w:id="2643"/>
      <w:bookmarkEnd w:id="2644"/>
      <w:bookmarkEnd w:id="2645"/>
      <w:bookmarkEnd w:id="2646"/>
      <w:bookmarkEnd w:id="2647"/>
      <w:bookmarkEnd w:id="2648"/>
      <w:bookmarkEnd w:id="2649"/>
      <w:bookmarkEnd w:id="2650"/>
      <w:bookmarkEnd w:id="2651"/>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652" w:name="_Toc144024217"/>
      <w:bookmarkStart w:id="2653" w:name="_Toc148176930"/>
      <w:bookmarkStart w:id="2654" w:name="_Toc151379392"/>
      <w:bookmarkStart w:id="2655" w:name="_Toc151445573"/>
      <w:bookmarkStart w:id="2656" w:name="_Toc160470655"/>
      <w:bookmarkStart w:id="2657" w:name="_Toc164873799"/>
      <w:bookmarkStart w:id="2658" w:name="_Toc180306436"/>
      <w:bookmarkStart w:id="2659" w:name="_Toc195374170"/>
      <w:bookmarkStart w:id="2660" w:name="_Toc211879015"/>
      <w:r>
        <w:rPr>
          <w:lang w:eastAsia="zh-CN"/>
        </w:rPr>
        <w:t>6.3.6</w:t>
      </w:r>
      <w:r w:rsidRPr="007C1AFD">
        <w:rPr>
          <w:lang w:eastAsia="zh-CN"/>
        </w:rPr>
        <w:t>.</w:t>
      </w:r>
      <w:r>
        <w:rPr>
          <w:lang w:eastAsia="zh-CN"/>
        </w:rPr>
        <w:t>2.4</w:t>
      </w:r>
      <w:r w:rsidRPr="007C1AFD">
        <w:rPr>
          <w:lang w:eastAsia="zh-CN"/>
        </w:rPr>
        <w:tab/>
        <w:t xml:space="preserve">Type: </w:t>
      </w:r>
      <w:r>
        <w:t>DdContextPushReq</w:t>
      </w:r>
      <w:bookmarkEnd w:id="2652"/>
      <w:bookmarkEnd w:id="2653"/>
      <w:bookmarkEnd w:id="2654"/>
      <w:bookmarkEnd w:id="2655"/>
      <w:bookmarkEnd w:id="2656"/>
      <w:bookmarkEnd w:id="2657"/>
      <w:bookmarkEnd w:id="2658"/>
      <w:bookmarkEnd w:id="2659"/>
      <w:bookmarkEnd w:id="2660"/>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661" w:name="_Toc144024218"/>
      <w:bookmarkStart w:id="2662" w:name="_Toc148176931"/>
      <w:bookmarkStart w:id="2663" w:name="_Toc151379393"/>
      <w:bookmarkStart w:id="2664" w:name="_Toc151445574"/>
      <w:bookmarkStart w:id="2665" w:name="_Toc160470656"/>
      <w:bookmarkStart w:id="2666" w:name="_Toc164873800"/>
      <w:bookmarkStart w:id="2667" w:name="_Toc180306437"/>
      <w:bookmarkStart w:id="2668" w:name="_Toc195374171"/>
      <w:bookmarkStart w:id="2669" w:name="_Toc211879016"/>
      <w:r>
        <w:rPr>
          <w:lang w:eastAsia="zh-CN"/>
        </w:rPr>
        <w:lastRenderedPageBreak/>
        <w:t>6.3.6</w:t>
      </w:r>
      <w:r w:rsidRPr="007C1AFD">
        <w:rPr>
          <w:lang w:eastAsia="zh-CN"/>
        </w:rPr>
        <w:t>.</w:t>
      </w:r>
      <w:r>
        <w:rPr>
          <w:lang w:eastAsia="zh-CN"/>
        </w:rPr>
        <w:t>2.5</w:t>
      </w:r>
      <w:r w:rsidRPr="007C1AFD">
        <w:rPr>
          <w:lang w:eastAsia="zh-CN"/>
        </w:rPr>
        <w:tab/>
        <w:t xml:space="preserve">Type: </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r>
        <w:t>DdContextResp</w:t>
      </w:r>
      <w:bookmarkEnd w:id="2661"/>
      <w:bookmarkEnd w:id="2662"/>
      <w:bookmarkEnd w:id="2663"/>
      <w:bookmarkEnd w:id="2664"/>
      <w:bookmarkEnd w:id="2665"/>
      <w:bookmarkEnd w:id="2666"/>
      <w:bookmarkEnd w:id="2667"/>
      <w:bookmarkEnd w:id="2668"/>
      <w:bookmarkEnd w:id="2669"/>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670" w:name="_Toc151379394"/>
      <w:bookmarkStart w:id="2671" w:name="_Toc151445575"/>
      <w:bookmarkStart w:id="2672" w:name="_Toc160470657"/>
      <w:bookmarkStart w:id="2673" w:name="_Toc164873801"/>
      <w:bookmarkStart w:id="2674" w:name="_Toc180306438"/>
      <w:bookmarkStart w:id="2675" w:name="_Toc195374172"/>
      <w:bookmarkStart w:id="2676" w:name="_Toc24868622"/>
      <w:bookmarkStart w:id="2677" w:name="_Toc34154100"/>
      <w:bookmarkStart w:id="2678" w:name="_Toc36041044"/>
      <w:bookmarkStart w:id="2679" w:name="_Toc36041357"/>
      <w:bookmarkStart w:id="2680" w:name="_Toc43196601"/>
      <w:bookmarkStart w:id="2681" w:name="_Toc43481371"/>
      <w:bookmarkStart w:id="2682" w:name="_Toc45134648"/>
      <w:bookmarkStart w:id="2683" w:name="_Toc51189180"/>
      <w:bookmarkStart w:id="2684" w:name="_Toc51763856"/>
      <w:bookmarkStart w:id="2685" w:name="_Toc57206088"/>
      <w:bookmarkStart w:id="2686" w:name="_Toc59019429"/>
      <w:bookmarkStart w:id="2687" w:name="_Toc68170102"/>
      <w:bookmarkStart w:id="2688" w:name="_Toc83234143"/>
      <w:bookmarkStart w:id="2689" w:name="_Toc90661539"/>
      <w:bookmarkStart w:id="2690" w:name="_Toc120544481"/>
      <w:bookmarkStart w:id="2691" w:name="_Toc144024219"/>
      <w:bookmarkStart w:id="2692" w:name="_Toc148176932"/>
      <w:bookmarkStart w:id="2693" w:name="_Toc211879017"/>
      <w:r>
        <w:rPr>
          <w:lang w:eastAsia="zh-CN"/>
        </w:rPr>
        <w:t>6.3.6</w:t>
      </w:r>
      <w:r w:rsidRPr="007C1AFD">
        <w:rPr>
          <w:lang w:eastAsia="zh-CN"/>
        </w:rPr>
        <w:t>.</w:t>
      </w:r>
      <w:r>
        <w:rPr>
          <w:lang w:eastAsia="zh-CN"/>
        </w:rPr>
        <w:t>2.6</w:t>
      </w:r>
      <w:r w:rsidRPr="007C1AFD">
        <w:rPr>
          <w:lang w:eastAsia="zh-CN"/>
        </w:rPr>
        <w:tab/>
        <w:t xml:space="preserve">Type: </w:t>
      </w:r>
      <w:r>
        <w:t>SddUuContext</w:t>
      </w:r>
      <w:bookmarkEnd w:id="2670"/>
      <w:bookmarkEnd w:id="2671"/>
      <w:bookmarkEnd w:id="2672"/>
      <w:bookmarkEnd w:id="2673"/>
      <w:bookmarkEnd w:id="2674"/>
      <w:bookmarkEnd w:id="2675"/>
      <w:bookmarkEnd w:id="2693"/>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694" w:name="_Toc151379395"/>
      <w:bookmarkStart w:id="2695" w:name="_Toc151445576"/>
      <w:bookmarkStart w:id="2696" w:name="_Toc160470658"/>
      <w:bookmarkStart w:id="2697" w:name="_Toc164873802"/>
      <w:bookmarkStart w:id="2698" w:name="_Toc180306439"/>
      <w:bookmarkStart w:id="2699" w:name="_Toc195374173"/>
      <w:bookmarkStart w:id="2700" w:name="_Toc21187901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694"/>
      <w:bookmarkEnd w:id="2695"/>
      <w:bookmarkEnd w:id="2696"/>
      <w:bookmarkEnd w:id="2697"/>
      <w:bookmarkEnd w:id="2698"/>
      <w:bookmarkEnd w:id="2699"/>
      <w:bookmarkEnd w:id="270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701" w:name="_Toc180306440"/>
      <w:bookmarkStart w:id="2702" w:name="_Toc195374174"/>
      <w:bookmarkStart w:id="2703" w:name="_Toc151379396"/>
      <w:bookmarkStart w:id="2704" w:name="_Toc151445577"/>
      <w:bookmarkStart w:id="2705" w:name="_Toc160470659"/>
      <w:bookmarkStart w:id="2706" w:name="_Toc164873803"/>
      <w:bookmarkStart w:id="2707" w:name="_Toc211879019"/>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701"/>
      <w:bookmarkEnd w:id="2702"/>
      <w:bookmarkEnd w:id="2707"/>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708" w:name="_Toc168595774"/>
      <w:bookmarkStart w:id="2709" w:name="_Toc195374175"/>
      <w:bookmarkStart w:id="2710" w:name="_Toc180306441"/>
      <w:bookmarkStart w:id="2711" w:name="_Toc211879020"/>
      <w:r>
        <w:rPr>
          <w:lang w:eastAsia="zh-CN"/>
        </w:rPr>
        <w:t>6.3.6</w:t>
      </w:r>
      <w:r w:rsidRPr="007C1AFD">
        <w:rPr>
          <w:lang w:eastAsia="zh-CN"/>
        </w:rPr>
        <w:t>.</w:t>
      </w:r>
      <w:r>
        <w:rPr>
          <w:lang w:eastAsia="zh-CN"/>
        </w:rPr>
        <w:t>2.9</w:t>
      </w:r>
      <w:r w:rsidRPr="007C1AFD">
        <w:rPr>
          <w:lang w:eastAsia="zh-CN"/>
        </w:rPr>
        <w:tab/>
        <w:t xml:space="preserve">Type: </w:t>
      </w:r>
      <w:bookmarkEnd w:id="2708"/>
      <w:r w:rsidRPr="00315F02">
        <w:rPr>
          <w:lang w:eastAsia="zh-CN"/>
        </w:rPr>
        <w:t>InformACREvent</w:t>
      </w:r>
      <w:bookmarkEnd w:id="2709"/>
      <w:bookmarkEnd w:id="2711"/>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712" w:name="_Toc195374176"/>
      <w:bookmarkStart w:id="2713" w:name="_Toc211879021"/>
      <w:r>
        <w:rPr>
          <w:lang w:eastAsia="zh-CN"/>
        </w:rPr>
        <w:t>6.3.6</w:t>
      </w:r>
      <w:r w:rsidRPr="007C1AFD">
        <w:rPr>
          <w:lang w:eastAsia="zh-CN"/>
        </w:rPr>
        <w:t>.</w:t>
      </w:r>
      <w:r>
        <w:rPr>
          <w:lang w:eastAsia="zh-CN"/>
        </w:rPr>
        <w:t>2.10</w:t>
      </w:r>
      <w:r w:rsidRPr="007C1AFD">
        <w:rPr>
          <w:lang w:eastAsia="zh-CN"/>
        </w:rPr>
        <w:tab/>
        <w:t xml:space="preserve">Type: </w:t>
      </w:r>
      <w:r>
        <w:t>AcrEventNotif</w:t>
      </w:r>
      <w:bookmarkEnd w:id="2712"/>
      <w:bookmarkEnd w:id="2713"/>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714" w:name="_Toc195374177"/>
      <w:bookmarkStart w:id="2715" w:name="_Toc211879022"/>
      <w:r>
        <w:rPr>
          <w:lang w:eastAsia="zh-CN"/>
        </w:rPr>
        <w:lastRenderedPageBreak/>
        <w:t>6.3.6.</w:t>
      </w:r>
      <w:r w:rsidRPr="007C1AFD">
        <w:rPr>
          <w:lang w:eastAsia="zh-CN"/>
        </w:rPr>
        <w:t>3</w:t>
      </w:r>
      <w:r w:rsidRPr="007C1AFD">
        <w:rPr>
          <w:lang w:eastAsia="zh-CN"/>
        </w:rPr>
        <w:tab/>
        <w:t>Simple data types and enumerations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703"/>
      <w:bookmarkEnd w:id="2704"/>
      <w:bookmarkEnd w:id="2705"/>
      <w:bookmarkEnd w:id="2706"/>
      <w:bookmarkEnd w:id="2710"/>
      <w:bookmarkEnd w:id="2714"/>
      <w:bookmarkEnd w:id="2715"/>
    </w:p>
    <w:p w14:paraId="1B03614F" w14:textId="77777777" w:rsidR="00110C1C" w:rsidRDefault="00110C1C" w:rsidP="00110C1C">
      <w:pPr>
        <w:pStyle w:val="Heading5"/>
      </w:pPr>
      <w:bookmarkStart w:id="2716" w:name="_Toc11247626"/>
      <w:bookmarkStart w:id="2717" w:name="_Toc27044765"/>
      <w:bookmarkStart w:id="2718" w:name="_Toc36033807"/>
      <w:bookmarkStart w:id="2719" w:name="_Toc45131953"/>
      <w:bookmarkStart w:id="2720" w:name="_Toc49776238"/>
      <w:bookmarkStart w:id="2721" w:name="_Toc51747158"/>
      <w:bookmarkStart w:id="2722" w:name="_Toc66360725"/>
      <w:bookmarkStart w:id="2723" w:name="_Toc68105230"/>
      <w:bookmarkStart w:id="2724" w:name="_Toc74755860"/>
      <w:bookmarkStart w:id="2725" w:name="_Toc105674735"/>
      <w:bookmarkStart w:id="2726" w:name="_Toc122110775"/>
      <w:bookmarkStart w:id="2727" w:name="_Toc144024220"/>
      <w:bookmarkStart w:id="2728" w:name="_Toc148176933"/>
      <w:bookmarkStart w:id="2729" w:name="_Toc151379397"/>
      <w:bookmarkStart w:id="2730" w:name="_Toc151445578"/>
      <w:bookmarkStart w:id="2731" w:name="_Toc160470660"/>
      <w:bookmarkStart w:id="2732" w:name="_Toc164873804"/>
      <w:bookmarkStart w:id="2733" w:name="_Toc180306442"/>
      <w:bookmarkStart w:id="2734" w:name="_Toc195374178"/>
      <w:bookmarkStart w:id="2735" w:name="_Toc211879023"/>
      <w:r>
        <w:rPr>
          <w:lang w:eastAsia="zh-CN"/>
        </w:rPr>
        <w:t>6.3.6.3</w:t>
      </w:r>
      <w:r w:rsidRPr="007C1AFD">
        <w:rPr>
          <w:lang w:eastAsia="zh-CN"/>
        </w:rPr>
        <w:t>.</w:t>
      </w:r>
      <w:r>
        <w:t>1</w:t>
      </w:r>
      <w:r>
        <w:tab/>
        <w:t>Introduction</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736" w:name="_Toc11247627"/>
      <w:bookmarkStart w:id="2737" w:name="_Toc27044766"/>
      <w:bookmarkStart w:id="2738" w:name="_Toc36033808"/>
      <w:bookmarkStart w:id="2739" w:name="_Toc45131954"/>
      <w:bookmarkStart w:id="2740" w:name="_Toc49776239"/>
      <w:bookmarkStart w:id="2741" w:name="_Toc51747159"/>
      <w:bookmarkStart w:id="2742" w:name="_Toc66360726"/>
      <w:bookmarkStart w:id="2743" w:name="_Toc68105231"/>
      <w:bookmarkStart w:id="2744" w:name="_Toc74755861"/>
      <w:bookmarkStart w:id="2745" w:name="_Toc105674736"/>
      <w:bookmarkStart w:id="2746" w:name="_Toc122110776"/>
      <w:bookmarkStart w:id="2747" w:name="_Toc144024221"/>
      <w:bookmarkStart w:id="2748" w:name="_Toc148176934"/>
      <w:bookmarkStart w:id="2749" w:name="_Toc151379398"/>
      <w:bookmarkStart w:id="2750" w:name="_Toc151445579"/>
      <w:bookmarkStart w:id="2751" w:name="_Toc160470661"/>
      <w:bookmarkStart w:id="2752" w:name="_Toc164873805"/>
      <w:bookmarkStart w:id="2753" w:name="_Toc180306443"/>
      <w:bookmarkStart w:id="2754" w:name="_Toc195374179"/>
      <w:bookmarkStart w:id="2755" w:name="_Toc211879024"/>
      <w:r>
        <w:rPr>
          <w:lang w:eastAsia="zh-CN"/>
        </w:rPr>
        <w:t>6.3.6.3</w:t>
      </w:r>
      <w:r>
        <w:t>.2</w:t>
      </w:r>
      <w:r>
        <w:tab/>
        <w:t>Simple data types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756" w:name="_Toc168595738"/>
      <w:bookmarkStart w:id="2757" w:name="_Toc195374180"/>
      <w:bookmarkStart w:id="2758" w:name="_Toc144024222"/>
      <w:bookmarkStart w:id="2759" w:name="_Toc148176935"/>
      <w:bookmarkStart w:id="2760" w:name="_Toc151379399"/>
      <w:bookmarkStart w:id="2761" w:name="_Toc151445580"/>
      <w:bookmarkStart w:id="2762" w:name="_Toc160470662"/>
      <w:bookmarkStart w:id="2763" w:name="_Toc164873806"/>
      <w:bookmarkStart w:id="2764" w:name="_Toc180306444"/>
      <w:bookmarkStart w:id="2765" w:name="_Toc24868623"/>
      <w:bookmarkStart w:id="2766" w:name="_Toc34154101"/>
      <w:bookmarkStart w:id="2767" w:name="_Toc36041045"/>
      <w:bookmarkStart w:id="2768" w:name="_Toc36041358"/>
      <w:bookmarkStart w:id="2769" w:name="_Toc43196602"/>
      <w:bookmarkStart w:id="2770" w:name="_Toc43481372"/>
      <w:bookmarkStart w:id="2771" w:name="_Toc45134649"/>
      <w:bookmarkStart w:id="2772" w:name="_Toc51189181"/>
      <w:bookmarkStart w:id="2773" w:name="_Toc51763857"/>
      <w:bookmarkStart w:id="2774" w:name="_Toc57206089"/>
      <w:bookmarkStart w:id="2775" w:name="_Toc59019430"/>
      <w:bookmarkStart w:id="2776" w:name="_Toc68170103"/>
      <w:bookmarkStart w:id="2777" w:name="_Toc83234144"/>
      <w:bookmarkStart w:id="2778" w:name="_Toc90661540"/>
      <w:bookmarkStart w:id="2779" w:name="_Toc120544482"/>
      <w:bookmarkStart w:id="2780" w:name="_Toc211879025"/>
      <w:r w:rsidRPr="00585CA6">
        <w:rPr>
          <w:noProof/>
          <w:lang w:eastAsia="zh-CN"/>
        </w:rPr>
        <w:t>6.</w:t>
      </w:r>
      <w:r>
        <w:rPr>
          <w:noProof/>
          <w:lang w:eastAsia="zh-CN"/>
        </w:rPr>
        <w:t>3</w:t>
      </w:r>
      <w:r w:rsidRPr="00585CA6">
        <w:t>.6.3.3</w:t>
      </w:r>
      <w:r w:rsidRPr="00585CA6">
        <w:tab/>
        <w:t xml:space="preserve">Enumeration: </w:t>
      </w:r>
      <w:bookmarkEnd w:id="2756"/>
      <w:r>
        <w:t>FlowTransResult</w:t>
      </w:r>
      <w:bookmarkEnd w:id="2757"/>
      <w:bookmarkEnd w:id="2780"/>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781" w:name="_Toc195374181"/>
      <w:bookmarkStart w:id="2782" w:name="_Toc21187902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758"/>
      <w:bookmarkEnd w:id="2759"/>
      <w:bookmarkEnd w:id="2760"/>
      <w:bookmarkEnd w:id="2761"/>
      <w:bookmarkEnd w:id="2762"/>
      <w:bookmarkEnd w:id="2763"/>
      <w:bookmarkEnd w:id="2764"/>
      <w:bookmarkEnd w:id="2781"/>
      <w:bookmarkEnd w:id="2782"/>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783" w:name="_Toc144024223"/>
      <w:bookmarkStart w:id="2784" w:name="_Toc148176936"/>
      <w:bookmarkStart w:id="2785" w:name="_Toc151379400"/>
      <w:bookmarkStart w:id="2786" w:name="_Toc151445581"/>
      <w:bookmarkStart w:id="2787" w:name="_Toc160470663"/>
      <w:bookmarkStart w:id="2788" w:name="_Toc164873807"/>
      <w:bookmarkStart w:id="2789" w:name="_Toc180306445"/>
      <w:bookmarkStart w:id="2790" w:name="_Toc195374182"/>
      <w:bookmarkStart w:id="2791" w:name="_Toc211879027"/>
      <w:r w:rsidRPr="0046710E">
        <w:t>6.</w:t>
      </w:r>
      <w:r>
        <w:t>3</w:t>
      </w:r>
      <w:r w:rsidRPr="0046710E">
        <w:t>.6.5</w:t>
      </w:r>
      <w:r w:rsidRPr="0046710E">
        <w:tab/>
        <w:t>Binary data</w:t>
      </w:r>
      <w:bookmarkEnd w:id="2783"/>
      <w:bookmarkEnd w:id="2784"/>
      <w:bookmarkEnd w:id="2785"/>
      <w:bookmarkEnd w:id="2786"/>
      <w:bookmarkEnd w:id="2787"/>
      <w:bookmarkEnd w:id="2788"/>
      <w:bookmarkEnd w:id="2789"/>
      <w:bookmarkEnd w:id="2790"/>
      <w:bookmarkEnd w:id="2791"/>
    </w:p>
    <w:p w14:paraId="359B17A0" w14:textId="77777777" w:rsidR="00110C1C" w:rsidRPr="0046710E" w:rsidRDefault="00110C1C" w:rsidP="00110C1C">
      <w:pPr>
        <w:pStyle w:val="Heading5"/>
      </w:pPr>
      <w:bookmarkStart w:id="2792" w:name="_Toc144024224"/>
      <w:bookmarkStart w:id="2793" w:name="_Toc148176937"/>
      <w:bookmarkStart w:id="2794" w:name="_Toc151379401"/>
      <w:bookmarkStart w:id="2795" w:name="_Toc151445582"/>
      <w:bookmarkStart w:id="2796" w:name="_Toc160470664"/>
      <w:bookmarkStart w:id="2797" w:name="_Toc164873808"/>
      <w:bookmarkStart w:id="2798" w:name="_Toc180306446"/>
      <w:bookmarkStart w:id="2799" w:name="_Toc195374183"/>
      <w:bookmarkStart w:id="2800" w:name="_Toc211879028"/>
      <w:r w:rsidRPr="0046710E">
        <w:t>6.</w:t>
      </w:r>
      <w:r>
        <w:t>3</w:t>
      </w:r>
      <w:r w:rsidRPr="0046710E">
        <w:t>.6.5.1</w:t>
      </w:r>
      <w:r w:rsidRPr="0046710E">
        <w:tab/>
        <w:t>Binary Data Types</w:t>
      </w:r>
      <w:bookmarkEnd w:id="2792"/>
      <w:bookmarkEnd w:id="2793"/>
      <w:bookmarkEnd w:id="2794"/>
      <w:bookmarkEnd w:id="2795"/>
      <w:bookmarkEnd w:id="2796"/>
      <w:bookmarkEnd w:id="2797"/>
      <w:bookmarkEnd w:id="2798"/>
      <w:bookmarkEnd w:id="2799"/>
      <w:bookmarkEnd w:id="280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801" w:name="_Toc144024225"/>
      <w:bookmarkStart w:id="2802" w:name="_Toc148176938"/>
      <w:bookmarkStart w:id="2803" w:name="_Toc151379402"/>
      <w:bookmarkStart w:id="2804" w:name="_Toc151445583"/>
      <w:bookmarkStart w:id="2805" w:name="_Toc160470665"/>
      <w:bookmarkStart w:id="2806" w:name="_Toc164873809"/>
      <w:bookmarkStart w:id="2807" w:name="_Toc180306447"/>
      <w:bookmarkStart w:id="2808" w:name="_Toc195374184"/>
      <w:bookmarkStart w:id="2809" w:name="_Toc211879029"/>
      <w:r>
        <w:rPr>
          <w:lang w:eastAsia="zh-CN"/>
        </w:rPr>
        <w:t>6.3.7</w:t>
      </w:r>
      <w:r w:rsidRPr="007C1AFD">
        <w:rPr>
          <w:lang w:eastAsia="zh-CN"/>
        </w:rPr>
        <w:tab/>
        <w:t>Error Handling</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801"/>
      <w:bookmarkEnd w:id="2802"/>
      <w:bookmarkEnd w:id="2803"/>
      <w:bookmarkEnd w:id="2804"/>
      <w:bookmarkEnd w:id="2805"/>
      <w:bookmarkEnd w:id="2806"/>
      <w:bookmarkEnd w:id="2807"/>
      <w:bookmarkEnd w:id="2808"/>
      <w:bookmarkEnd w:id="2809"/>
    </w:p>
    <w:p w14:paraId="2B8FF6D4" w14:textId="64820068" w:rsidR="00110C1C" w:rsidRDefault="00110C1C" w:rsidP="00BA5C69">
      <w:pPr>
        <w:pStyle w:val="Heading4"/>
      </w:pPr>
      <w:bookmarkStart w:id="2810" w:name="_Toc120544483"/>
      <w:bookmarkStart w:id="2811" w:name="_Toc144024226"/>
      <w:bookmarkStart w:id="2812" w:name="_Toc148176939"/>
      <w:bookmarkStart w:id="2813" w:name="_Toc151379403"/>
      <w:bookmarkStart w:id="2814" w:name="_Toc151445584"/>
      <w:bookmarkStart w:id="2815" w:name="_Toc160470666"/>
      <w:bookmarkStart w:id="2816" w:name="_Toc164873810"/>
      <w:bookmarkStart w:id="2817" w:name="_Toc180306448"/>
      <w:bookmarkStart w:id="2818" w:name="_Toc195374185"/>
      <w:bookmarkStart w:id="2819" w:name="_Toc211879030"/>
      <w:r>
        <w:rPr>
          <w:lang w:eastAsia="zh-CN"/>
        </w:rPr>
        <w:t>6.3.7.</w:t>
      </w:r>
      <w:r w:rsidRPr="009303AB">
        <w:rPr>
          <w:lang w:eastAsia="zh-CN"/>
        </w:rPr>
        <w:t>1</w:t>
      </w:r>
      <w:r>
        <w:tab/>
        <w:t>General</w:t>
      </w:r>
      <w:bookmarkEnd w:id="2810"/>
      <w:bookmarkEnd w:id="2811"/>
      <w:bookmarkEnd w:id="2812"/>
      <w:bookmarkEnd w:id="2813"/>
      <w:bookmarkEnd w:id="2814"/>
      <w:bookmarkEnd w:id="2815"/>
      <w:bookmarkEnd w:id="2816"/>
      <w:bookmarkEnd w:id="2817"/>
      <w:bookmarkEnd w:id="2818"/>
      <w:bookmarkEnd w:id="2819"/>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820" w:name="_Toc120544484"/>
      <w:bookmarkStart w:id="2821" w:name="_Toc144024227"/>
      <w:bookmarkStart w:id="2822" w:name="_Toc148176940"/>
      <w:bookmarkStart w:id="2823" w:name="_Toc151379404"/>
      <w:bookmarkStart w:id="2824" w:name="_Toc151445585"/>
      <w:bookmarkStart w:id="2825" w:name="_Toc160470667"/>
      <w:bookmarkStart w:id="2826" w:name="_Toc164873811"/>
      <w:bookmarkStart w:id="2827" w:name="_Toc180306449"/>
      <w:bookmarkStart w:id="2828" w:name="_Toc195374186"/>
      <w:bookmarkStart w:id="2829" w:name="_Toc211879031"/>
      <w:r>
        <w:rPr>
          <w:lang w:eastAsia="zh-CN"/>
        </w:rPr>
        <w:t>6.3.7.</w:t>
      </w:r>
      <w:r w:rsidRPr="009303AB">
        <w:rPr>
          <w:lang w:eastAsia="zh-CN"/>
        </w:rPr>
        <w:t>2</w:t>
      </w:r>
      <w:r>
        <w:tab/>
        <w:t>Protocol Errors</w:t>
      </w:r>
      <w:bookmarkEnd w:id="2820"/>
      <w:bookmarkEnd w:id="2821"/>
      <w:bookmarkEnd w:id="2822"/>
      <w:bookmarkEnd w:id="2823"/>
      <w:bookmarkEnd w:id="2824"/>
      <w:bookmarkEnd w:id="2825"/>
      <w:bookmarkEnd w:id="2826"/>
      <w:bookmarkEnd w:id="2827"/>
      <w:bookmarkEnd w:id="2828"/>
      <w:bookmarkEnd w:id="2829"/>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830" w:name="_Toc120544485"/>
      <w:bookmarkStart w:id="2831" w:name="_Toc144024228"/>
      <w:bookmarkStart w:id="2832" w:name="_Toc148176941"/>
      <w:bookmarkStart w:id="2833" w:name="_Toc151379405"/>
      <w:bookmarkStart w:id="2834" w:name="_Toc151445586"/>
      <w:bookmarkStart w:id="2835" w:name="_Toc160470668"/>
      <w:bookmarkStart w:id="2836" w:name="_Toc164873812"/>
      <w:bookmarkStart w:id="2837" w:name="_Toc180306450"/>
      <w:bookmarkStart w:id="2838" w:name="_Toc195374187"/>
      <w:bookmarkStart w:id="2839" w:name="_Toc211879032"/>
      <w:r>
        <w:rPr>
          <w:lang w:eastAsia="zh-CN"/>
        </w:rPr>
        <w:lastRenderedPageBreak/>
        <w:t>6.3.7.</w:t>
      </w:r>
      <w:r w:rsidRPr="009303AB">
        <w:rPr>
          <w:lang w:eastAsia="zh-CN"/>
        </w:rPr>
        <w:t>3</w:t>
      </w:r>
      <w:r>
        <w:tab/>
        <w:t>Application Errors</w:t>
      </w:r>
      <w:bookmarkEnd w:id="2830"/>
      <w:bookmarkEnd w:id="2831"/>
      <w:bookmarkEnd w:id="2832"/>
      <w:bookmarkEnd w:id="2833"/>
      <w:bookmarkEnd w:id="2834"/>
      <w:bookmarkEnd w:id="2835"/>
      <w:bookmarkEnd w:id="2836"/>
      <w:bookmarkEnd w:id="2837"/>
      <w:bookmarkEnd w:id="2838"/>
      <w:bookmarkEnd w:id="2839"/>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840" w:name="_Toc24868624"/>
      <w:bookmarkStart w:id="2841" w:name="_Toc34154102"/>
      <w:bookmarkStart w:id="2842" w:name="_Toc36041046"/>
      <w:bookmarkStart w:id="2843" w:name="_Toc36041359"/>
      <w:bookmarkStart w:id="2844" w:name="_Toc43196603"/>
      <w:bookmarkStart w:id="2845" w:name="_Toc43481373"/>
      <w:bookmarkStart w:id="2846" w:name="_Toc45134650"/>
      <w:bookmarkStart w:id="2847" w:name="_Toc51189182"/>
      <w:bookmarkStart w:id="2848" w:name="_Toc51763858"/>
      <w:bookmarkStart w:id="2849" w:name="_Toc57206090"/>
      <w:bookmarkStart w:id="2850" w:name="_Toc59019431"/>
      <w:bookmarkStart w:id="2851" w:name="_Toc68170104"/>
      <w:bookmarkStart w:id="2852" w:name="_Toc83234145"/>
      <w:bookmarkStart w:id="2853" w:name="_Toc90661541"/>
      <w:bookmarkStart w:id="2854" w:name="_Toc120544486"/>
      <w:bookmarkStart w:id="2855" w:name="_Toc144024229"/>
      <w:bookmarkStart w:id="2856" w:name="_Toc148176942"/>
      <w:bookmarkStart w:id="2857" w:name="_Toc151379406"/>
      <w:bookmarkStart w:id="2858" w:name="_Toc151445587"/>
      <w:bookmarkStart w:id="2859" w:name="_Toc160470669"/>
      <w:bookmarkStart w:id="2860" w:name="_Toc164873813"/>
      <w:bookmarkStart w:id="2861" w:name="_Toc180306451"/>
      <w:bookmarkStart w:id="2862" w:name="_Toc195374188"/>
      <w:bookmarkStart w:id="2863" w:name="_Toc211879033"/>
      <w:r>
        <w:rPr>
          <w:lang w:eastAsia="zh-CN"/>
        </w:rPr>
        <w:t>6.3.8</w:t>
      </w:r>
      <w:r w:rsidRPr="007C1AFD">
        <w:rPr>
          <w:lang w:eastAsia="zh-CN"/>
        </w:rPr>
        <w:tab/>
        <w:t>Feature negotiation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864" w:name="_Toc130662235"/>
      <w:bookmarkStart w:id="2865" w:name="_Toc144024230"/>
      <w:bookmarkStart w:id="2866" w:name="_Toc148176943"/>
      <w:bookmarkStart w:id="2867" w:name="_Toc151379407"/>
      <w:bookmarkStart w:id="2868" w:name="_Toc151445588"/>
      <w:bookmarkStart w:id="2869" w:name="_Toc160470670"/>
      <w:bookmarkStart w:id="2870" w:name="_Toc164873814"/>
      <w:bookmarkStart w:id="2871" w:name="_Toc180306452"/>
      <w:bookmarkStart w:id="2872" w:name="_Toc195374189"/>
      <w:bookmarkStart w:id="2873" w:name="_Toc211879034"/>
      <w:r>
        <w:t>6.</w:t>
      </w:r>
      <w:r w:rsidR="00210351">
        <w:t>3</w:t>
      </w:r>
      <w:r>
        <w:t>.9</w:t>
      </w:r>
      <w:r w:rsidRPr="001E7573">
        <w:tab/>
        <w:t>Security</w:t>
      </w:r>
      <w:bookmarkEnd w:id="2864"/>
      <w:bookmarkEnd w:id="2865"/>
      <w:bookmarkEnd w:id="2866"/>
      <w:bookmarkEnd w:id="2867"/>
      <w:bookmarkEnd w:id="2868"/>
      <w:bookmarkEnd w:id="2869"/>
      <w:bookmarkEnd w:id="2870"/>
      <w:bookmarkEnd w:id="2871"/>
      <w:bookmarkEnd w:id="2872"/>
      <w:bookmarkEnd w:id="287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874" w:name="_Toc144024231"/>
      <w:bookmarkStart w:id="2875" w:name="_Toc148176944"/>
      <w:bookmarkStart w:id="2876" w:name="_Toc151379408"/>
      <w:bookmarkStart w:id="2877" w:name="_Toc151445589"/>
      <w:bookmarkStart w:id="2878" w:name="_Toc160470671"/>
      <w:bookmarkStart w:id="2879" w:name="_Toc164873815"/>
      <w:bookmarkStart w:id="2880" w:name="_Toc180306453"/>
      <w:bookmarkStart w:id="2881" w:name="_Toc195374190"/>
      <w:bookmarkStart w:id="2882" w:name="_Toc21187903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264"/>
      <w:bookmarkEnd w:id="2874"/>
      <w:bookmarkEnd w:id="2875"/>
      <w:bookmarkEnd w:id="2876"/>
      <w:bookmarkEnd w:id="2877"/>
      <w:bookmarkEnd w:id="2878"/>
      <w:bookmarkEnd w:id="2879"/>
      <w:bookmarkEnd w:id="2880"/>
      <w:bookmarkEnd w:id="2881"/>
      <w:bookmarkEnd w:id="2882"/>
    </w:p>
    <w:p w14:paraId="2E84BB41" w14:textId="77777777" w:rsidR="008874EC" w:rsidRPr="008874EC" w:rsidRDefault="008874EC" w:rsidP="008874EC">
      <w:pPr>
        <w:pStyle w:val="Heading3"/>
      </w:pPr>
      <w:bookmarkStart w:id="2883" w:name="_Toc96843412"/>
      <w:bookmarkStart w:id="2884" w:name="_Toc96844387"/>
      <w:bookmarkStart w:id="2885" w:name="_Toc100739960"/>
      <w:bookmarkStart w:id="2886" w:name="_Toc129252533"/>
      <w:bookmarkStart w:id="2887" w:name="_Toc144024232"/>
      <w:bookmarkStart w:id="2888" w:name="_Toc148176945"/>
      <w:bookmarkStart w:id="2889" w:name="_Toc151379409"/>
      <w:bookmarkStart w:id="2890" w:name="_Toc151445590"/>
      <w:bookmarkStart w:id="2891" w:name="_Toc160470672"/>
      <w:bookmarkStart w:id="2892" w:name="_Toc164873816"/>
      <w:bookmarkStart w:id="2893" w:name="_Toc180306454"/>
      <w:bookmarkStart w:id="2894" w:name="_Toc195374191"/>
      <w:bookmarkStart w:id="2895" w:name="_Toc211879036"/>
      <w:r w:rsidRPr="008874EC">
        <w:t>6.4.1</w:t>
      </w:r>
      <w:r w:rsidRPr="008874EC">
        <w:tab/>
        <w:t>Introduction</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896" w:name="_Toc96843413"/>
      <w:bookmarkStart w:id="2897" w:name="_Toc96844388"/>
      <w:bookmarkStart w:id="2898" w:name="_Toc100739961"/>
      <w:bookmarkStart w:id="2899"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900" w:name="_Toc144024233"/>
      <w:bookmarkStart w:id="2901" w:name="_Toc148176946"/>
      <w:bookmarkStart w:id="2902" w:name="_Toc151379410"/>
      <w:bookmarkStart w:id="2903" w:name="_Toc151445591"/>
      <w:bookmarkStart w:id="2904" w:name="_Toc160470673"/>
      <w:bookmarkStart w:id="2905" w:name="_Toc164873817"/>
      <w:bookmarkStart w:id="2906" w:name="_Toc180306455"/>
      <w:bookmarkStart w:id="2907" w:name="_Toc195374192"/>
      <w:bookmarkStart w:id="2908" w:name="_Toc211879037"/>
      <w:r w:rsidRPr="008874EC">
        <w:t>6.4.2</w:t>
      </w:r>
      <w:r w:rsidRPr="008874EC">
        <w:tab/>
        <w:t>Usage of HTTP</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909" w:name="_Toc144024234"/>
      <w:bookmarkStart w:id="2910" w:name="_Toc148176947"/>
      <w:bookmarkStart w:id="2911" w:name="_Toc151379411"/>
      <w:bookmarkStart w:id="2912" w:name="_Toc151445592"/>
      <w:bookmarkStart w:id="2913" w:name="_Toc160470674"/>
      <w:bookmarkStart w:id="2914" w:name="_Toc164873818"/>
      <w:bookmarkStart w:id="2915" w:name="_Toc180306456"/>
      <w:bookmarkStart w:id="2916" w:name="_Toc195374193"/>
      <w:bookmarkStart w:id="2917" w:name="_Toc211879038"/>
      <w:r w:rsidRPr="008874EC">
        <w:t>6.4.3</w:t>
      </w:r>
      <w:r w:rsidRPr="008874EC">
        <w:tab/>
        <w:t>Resources</w:t>
      </w:r>
      <w:bookmarkEnd w:id="2265"/>
      <w:bookmarkEnd w:id="2266"/>
      <w:bookmarkEnd w:id="2267"/>
      <w:bookmarkEnd w:id="2268"/>
      <w:bookmarkEnd w:id="2269"/>
      <w:bookmarkEnd w:id="2909"/>
      <w:bookmarkEnd w:id="2910"/>
      <w:bookmarkEnd w:id="2911"/>
      <w:bookmarkEnd w:id="2912"/>
      <w:bookmarkEnd w:id="2913"/>
      <w:bookmarkEnd w:id="2914"/>
      <w:bookmarkEnd w:id="2915"/>
      <w:bookmarkEnd w:id="2916"/>
      <w:bookmarkEnd w:id="2917"/>
    </w:p>
    <w:p w14:paraId="367CED3C" w14:textId="77777777" w:rsidR="008874EC" w:rsidRPr="008874EC" w:rsidRDefault="008874EC" w:rsidP="008874EC">
      <w:pPr>
        <w:pStyle w:val="Heading4"/>
      </w:pPr>
      <w:bookmarkStart w:id="2918" w:name="_Toc67903523"/>
      <w:bookmarkStart w:id="2919" w:name="_Toc96843415"/>
      <w:bookmarkStart w:id="2920" w:name="_Toc96844390"/>
      <w:bookmarkStart w:id="2921" w:name="_Toc100739963"/>
      <w:bookmarkStart w:id="2922" w:name="_Toc129252536"/>
      <w:bookmarkStart w:id="2923" w:name="_Toc144024235"/>
      <w:bookmarkStart w:id="2924" w:name="_Toc148176948"/>
      <w:bookmarkStart w:id="2925" w:name="_Toc151379412"/>
      <w:bookmarkStart w:id="2926" w:name="_Toc151445593"/>
      <w:bookmarkStart w:id="2927" w:name="_Toc160470675"/>
      <w:bookmarkStart w:id="2928" w:name="_Toc164873819"/>
      <w:bookmarkStart w:id="2929" w:name="_Toc180306457"/>
      <w:bookmarkStart w:id="2930" w:name="_Toc195374194"/>
      <w:bookmarkStart w:id="2931" w:name="_Toc211879039"/>
      <w:r w:rsidRPr="008874EC">
        <w:t>6.4.3.1</w:t>
      </w:r>
      <w:r w:rsidRPr="008874EC">
        <w:tab/>
        <w:t>Overview</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932" w:name="_MON_1753275437"/>
    <w:bookmarkEnd w:id="2932"/>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22492521"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933" w:name="_Toc67903524"/>
      <w:bookmarkStart w:id="2934" w:name="_Toc96843416"/>
      <w:bookmarkStart w:id="2935" w:name="_Toc96844391"/>
      <w:bookmarkStart w:id="2936" w:name="_Toc100739964"/>
      <w:bookmarkStart w:id="2937" w:name="_Toc129252537"/>
      <w:bookmarkStart w:id="2938" w:name="_Toc144024236"/>
      <w:bookmarkStart w:id="2939" w:name="_Toc148176949"/>
      <w:bookmarkStart w:id="2940" w:name="_Toc151379413"/>
      <w:bookmarkStart w:id="2941" w:name="_Toc151445594"/>
      <w:bookmarkStart w:id="2942" w:name="_Toc160470676"/>
      <w:bookmarkStart w:id="2943" w:name="_Toc164873820"/>
      <w:bookmarkStart w:id="2944" w:name="_Toc180306458"/>
      <w:bookmarkStart w:id="2945" w:name="_Toc195374195"/>
      <w:bookmarkStart w:id="2946" w:name="_Toc211879040"/>
      <w:r w:rsidRPr="008874EC">
        <w:t>6.4.3.2</w:t>
      </w:r>
      <w:r w:rsidRPr="008874EC">
        <w:tab/>
        <w:t xml:space="preserve">Resource: </w:t>
      </w:r>
      <w:bookmarkEnd w:id="2933"/>
      <w:bookmarkEnd w:id="2934"/>
      <w:bookmarkEnd w:id="2935"/>
      <w:bookmarkEnd w:id="2936"/>
      <w:bookmarkEnd w:id="2937"/>
      <w:r w:rsidRPr="008874EC">
        <w:t>Transmission Quality Measurement Subscriptions</w:t>
      </w:r>
      <w:bookmarkEnd w:id="2938"/>
      <w:bookmarkEnd w:id="2939"/>
      <w:bookmarkEnd w:id="2940"/>
      <w:bookmarkEnd w:id="2941"/>
      <w:bookmarkEnd w:id="2942"/>
      <w:bookmarkEnd w:id="2943"/>
      <w:bookmarkEnd w:id="2944"/>
      <w:bookmarkEnd w:id="2945"/>
      <w:bookmarkEnd w:id="2946"/>
    </w:p>
    <w:p w14:paraId="550D2279" w14:textId="77777777" w:rsidR="008874EC" w:rsidRPr="008874EC" w:rsidRDefault="008874EC" w:rsidP="008874EC">
      <w:pPr>
        <w:pStyle w:val="Heading5"/>
      </w:pPr>
      <w:bookmarkStart w:id="2947" w:name="_Toc67903525"/>
      <w:bookmarkStart w:id="2948" w:name="_Toc96843417"/>
      <w:bookmarkStart w:id="2949" w:name="_Toc96844392"/>
      <w:bookmarkStart w:id="2950" w:name="_Toc100739965"/>
      <w:bookmarkStart w:id="2951" w:name="_Toc129252538"/>
      <w:bookmarkStart w:id="2952" w:name="_Toc144024237"/>
      <w:bookmarkStart w:id="2953" w:name="_Toc148176950"/>
      <w:bookmarkStart w:id="2954" w:name="_Toc151379414"/>
      <w:bookmarkStart w:id="2955" w:name="_Toc151445595"/>
      <w:bookmarkStart w:id="2956" w:name="_Toc160470677"/>
      <w:bookmarkStart w:id="2957" w:name="_Toc164873821"/>
      <w:bookmarkStart w:id="2958" w:name="_Toc180306459"/>
      <w:bookmarkStart w:id="2959" w:name="_Toc195374196"/>
      <w:bookmarkStart w:id="2960" w:name="_Toc211879041"/>
      <w:r w:rsidRPr="008874EC">
        <w:t>6.4.3.2.1</w:t>
      </w:r>
      <w:r w:rsidRPr="008874EC">
        <w:tab/>
        <w:t>Description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961" w:name="_Toc67903526"/>
      <w:bookmarkStart w:id="2962" w:name="_Toc96843418"/>
      <w:bookmarkStart w:id="2963" w:name="_Toc96844393"/>
      <w:bookmarkStart w:id="2964" w:name="_Toc100739966"/>
      <w:bookmarkStart w:id="2965" w:name="_Toc129252539"/>
      <w:bookmarkStart w:id="2966" w:name="_Toc144024238"/>
      <w:bookmarkStart w:id="2967" w:name="_Toc148176951"/>
      <w:bookmarkStart w:id="2968" w:name="_Toc151379415"/>
      <w:bookmarkStart w:id="2969" w:name="_Toc151445596"/>
      <w:bookmarkStart w:id="2970" w:name="_Toc160470678"/>
      <w:bookmarkStart w:id="2971" w:name="_Toc164873822"/>
      <w:bookmarkStart w:id="2972" w:name="_Toc180306460"/>
      <w:bookmarkStart w:id="2973" w:name="_Toc195374197"/>
      <w:bookmarkStart w:id="2974" w:name="_Toc211879042"/>
      <w:r w:rsidRPr="008874EC">
        <w:t>6.4.3.2.2</w:t>
      </w:r>
      <w:r w:rsidRPr="008874EC">
        <w:tab/>
        <w:t>Resource Definition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975" w:name="_Hlk131952354"/>
      <w:r w:rsidRPr="008874EC">
        <w:rPr>
          <w:b/>
          <w:noProof/>
          <w:lang w:val="en-US"/>
        </w:rPr>
        <w:t>&lt;apiVersion&gt;</w:t>
      </w:r>
      <w:bookmarkEnd w:id="2975"/>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976" w:name="_Toc67903527"/>
      <w:bookmarkStart w:id="2977" w:name="_Toc96843419"/>
      <w:bookmarkStart w:id="2978" w:name="_Toc96844394"/>
      <w:bookmarkStart w:id="2979" w:name="_Toc100739967"/>
      <w:bookmarkStart w:id="2980" w:name="_Toc129252540"/>
      <w:bookmarkStart w:id="2981" w:name="_Toc144024239"/>
      <w:bookmarkStart w:id="2982" w:name="_Toc148176952"/>
      <w:bookmarkStart w:id="2983" w:name="_Toc151379416"/>
      <w:bookmarkStart w:id="2984" w:name="_Toc151445597"/>
      <w:bookmarkStart w:id="2985" w:name="_Toc160470679"/>
      <w:bookmarkStart w:id="2986" w:name="_Toc164873823"/>
      <w:bookmarkStart w:id="2987" w:name="_Toc180306461"/>
      <w:bookmarkStart w:id="2988" w:name="_Toc195374198"/>
      <w:bookmarkStart w:id="2989" w:name="_Toc211879043"/>
      <w:r w:rsidRPr="008874EC">
        <w:t>6.4.3.2.3</w:t>
      </w:r>
      <w:r w:rsidRPr="008874EC">
        <w:tab/>
        <w:t>Resource Standard Methods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286E8D0C" w14:textId="77777777" w:rsidR="008874EC" w:rsidRPr="00096EC6" w:rsidRDefault="008874EC" w:rsidP="0052668D">
      <w:pPr>
        <w:pStyle w:val="H6"/>
        <w:rPr>
          <w:rFonts w:eastAsia="SimSun"/>
        </w:rPr>
      </w:pPr>
      <w:bookmarkStart w:id="2990" w:name="_Toc96843421"/>
      <w:bookmarkStart w:id="2991" w:name="_Toc96844396"/>
      <w:bookmarkStart w:id="2992" w:name="_Toc100739969"/>
      <w:bookmarkStart w:id="2993" w:name="_Toc129252542"/>
      <w:bookmarkStart w:id="2994" w:name="_Toc144024240"/>
      <w:bookmarkStart w:id="2995" w:name="_Toc148176953"/>
      <w:bookmarkStart w:id="2996" w:name="_Toc151379417"/>
      <w:bookmarkStart w:id="2997" w:name="_Toc151445598"/>
      <w:bookmarkStart w:id="2998" w:name="_Toc160470680"/>
      <w:bookmarkStart w:id="2999" w:name="_Toc164873824"/>
      <w:bookmarkStart w:id="3000" w:name="_Toc180306462"/>
      <w:r w:rsidRPr="00096EC6">
        <w:rPr>
          <w:rFonts w:eastAsia="SimSun"/>
        </w:rPr>
        <w:t>6.4.3.2.3.1</w:t>
      </w:r>
      <w:r w:rsidRPr="00096EC6">
        <w:rPr>
          <w:rFonts w:eastAsia="SimSun"/>
        </w:rPr>
        <w:tab/>
        <w:t>POST</w:t>
      </w:r>
      <w:bookmarkEnd w:id="2990"/>
      <w:bookmarkEnd w:id="2991"/>
      <w:bookmarkEnd w:id="2992"/>
      <w:bookmarkEnd w:id="2993"/>
      <w:bookmarkEnd w:id="2994"/>
      <w:bookmarkEnd w:id="2995"/>
      <w:bookmarkEnd w:id="2996"/>
      <w:bookmarkEnd w:id="2997"/>
      <w:bookmarkEnd w:id="2998"/>
      <w:bookmarkEnd w:id="2999"/>
      <w:bookmarkEnd w:id="3000"/>
    </w:p>
    <w:p w14:paraId="3425C041" w14:textId="3CA60648" w:rsidR="008874EC" w:rsidRPr="008874EC" w:rsidRDefault="008874EC" w:rsidP="008874EC">
      <w:pPr>
        <w:rPr>
          <w:noProof/>
          <w:lang w:eastAsia="zh-CN"/>
        </w:rPr>
      </w:pPr>
      <w:bookmarkStart w:id="3001"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002" w:name="_Toc96843422"/>
      <w:bookmarkStart w:id="3003" w:name="_Toc96844397"/>
      <w:bookmarkStart w:id="3004" w:name="_Toc100739970"/>
      <w:bookmarkStart w:id="3005" w:name="_Toc129252543"/>
      <w:bookmarkStart w:id="3006" w:name="_Toc144024241"/>
      <w:bookmarkStart w:id="3007" w:name="_Toc148176954"/>
      <w:bookmarkStart w:id="3008" w:name="_Toc151379418"/>
      <w:bookmarkStart w:id="3009" w:name="_Toc151445599"/>
      <w:bookmarkStart w:id="3010" w:name="_Toc160470681"/>
      <w:bookmarkStart w:id="3011" w:name="_Toc164873825"/>
      <w:bookmarkStart w:id="3012" w:name="_Toc180306463"/>
      <w:bookmarkStart w:id="3013" w:name="_Toc195374199"/>
      <w:bookmarkStart w:id="3014" w:name="_Toc211879044"/>
      <w:r w:rsidRPr="008874EC">
        <w:t>6.4.3.2.4</w:t>
      </w:r>
      <w:r w:rsidRPr="008874EC">
        <w:tab/>
        <w:t>Resource Custom Operations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015" w:name="_Toc67903529"/>
      <w:bookmarkStart w:id="3016" w:name="_Toc96843423"/>
      <w:bookmarkStart w:id="3017" w:name="_Toc96844398"/>
      <w:bookmarkStart w:id="3018" w:name="_Toc100739971"/>
      <w:bookmarkStart w:id="3019" w:name="_Toc129252544"/>
      <w:bookmarkStart w:id="3020" w:name="_Toc144024242"/>
      <w:bookmarkStart w:id="3021" w:name="_Toc148176955"/>
      <w:bookmarkStart w:id="3022" w:name="_Toc151379419"/>
      <w:bookmarkStart w:id="3023" w:name="_Toc151445600"/>
      <w:bookmarkStart w:id="3024" w:name="_Toc160470682"/>
      <w:bookmarkStart w:id="3025" w:name="_Toc164873826"/>
      <w:bookmarkStart w:id="3026" w:name="_Toc180306464"/>
      <w:bookmarkStart w:id="3027" w:name="_Toc195374200"/>
      <w:bookmarkStart w:id="3028" w:name="_Toc211879045"/>
      <w:r w:rsidRPr="008874EC">
        <w:t>6.4.3.3</w:t>
      </w:r>
      <w:r w:rsidRPr="008874EC">
        <w:tab/>
        <w:t xml:space="preserve">Resource: </w:t>
      </w:r>
      <w:bookmarkEnd w:id="3015"/>
      <w:bookmarkEnd w:id="3016"/>
      <w:bookmarkEnd w:id="3017"/>
      <w:bookmarkEnd w:id="3018"/>
      <w:bookmarkEnd w:id="3019"/>
      <w:r w:rsidRPr="008874EC">
        <w:t>Individual Transmission Quality Measurement Subscription</w:t>
      </w:r>
      <w:bookmarkEnd w:id="3020"/>
      <w:bookmarkEnd w:id="3021"/>
      <w:bookmarkEnd w:id="3022"/>
      <w:bookmarkEnd w:id="3023"/>
      <w:bookmarkEnd w:id="3024"/>
      <w:bookmarkEnd w:id="3025"/>
      <w:bookmarkEnd w:id="3026"/>
      <w:bookmarkEnd w:id="3027"/>
      <w:bookmarkEnd w:id="3028"/>
    </w:p>
    <w:p w14:paraId="059A9DF2" w14:textId="77777777" w:rsidR="008874EC" w:rsidRPr="008874EC" w:rsidRDefault="008874EC" w:rsidP="008874EC">
      <w:pPr>
        <w:pStyle w:val="Heading5"/>
      </w:pPr>
      <w:bookmarkStart w:id="3029" w:name="_Toc96843424"/>
      <w:bookmarkStart w:id="3030" w:name="_Toc96844399"/>
      <w:bookmarkStart w:id="3031" w:name="_Toc100739972"/>
      <w:bookmarkStart w:id="3032" w:name="_Toc129252545"/>
      <w:bookmarkStart w:id="3033" w:name="_Toc144024243"/>
      <w:bookmarkStart w:id="3034" w:name="_Toc148176956"/>
      <w:bookmarkStart w:id="3035" w:name="_Toc151379420"/>
      <w:bookmarkStart w:id="3036" w:name="_Toc151445601"/>
      <w:bookmarkStart w:id="3037" w:name="_Toc160470683"/>
      <w:bookmarkStart w:id="3038" w:name="_Toc164873827"/>
      <w:bookmarkStart w:id="3039" w:name="_Toc180306465"/>
      <w:bookmarkStart w:id="3040" w:name="_Toc195374201"/>
      <w:bookmarkStart w:id="3041" w:name="_Toc211879046"/>
      <w:r w:rsidRPr="008874EC">
        <w:t>6.4.3.3.1</w:t>
      </w:r>
      <w:r w:rsidRPr="008874EC">
        <w:tab/>
        <w:t>Description</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042" w:name="_Toc96843425"/>
      <w:bookmarkStart w:id="3043" w:name="_Toc96844400"/>
      <w:bookmarkStart w:id="3044" w:name="_Toc100739973"/>
      <w:bookmarkStart w:id="3045" w:name="_Toc129252546"/>
      <w:bookmarkStart w:id="3046" w:name="_Toc144024244"/>
      <w:bookmarkStart w:id="3047" w:name="_Toc148176957"/>
      <w:bookmarkStart w:id="3048" w:name="_Toc151379421"/>
      <w:bookmarkStart w:id="3049" w:name="_Toc151445602"/>
      <w:bookmarkStart w:id="3050" w:name="_Toc160470684"/>
      <w:bookmarkStart w:id="3051" w:name="_Toc164873828"/>
      <w:bookmarkStart w:id="3052" w:name="_Toc180306466"/>
      <w:bookmarkStart w:id="3053" w:name="_Toc195374202"/>
      <w:bookmarkStart w:id="3054" w:name="_Toc211879047"/>
      <w:r w:rsidRPr="008874EC">
        <w:t>6.4.3.3.2</w:t>
      </w:r>
      <w:r w:rsidRPr="008874EC">
        <w:tab/>
        <w:t>Resource Definition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055" w:name="_Toc96843426"/>
      <w:bookmarkStart w:id="3056" w:name="_Toc96844401"/>
      <w:bookmarkStart w:id="3057" w:name="_Toc100739974"/>
      <w:bookmarkStart w:id="3058" w:name="_Toc129252547"/>
      <w:bookmarkStart w:id="3059" w:name="_Toc144024245"/>
      <w:bookmarkStart w:id="3060" w:name="_Toc148176958"/>
      <w:bookmarkStart w:id="3061" w:name="_Toc151379422"/>
      <w:bookmarkStart w:id="3062" w:name="_Toc151445603"/>
      <w:bookmarkStart w:id="3063" w:name="_Toc160470685"/>
      <w:bookmarkStart w:id="3064" w:name="_Toc164873829"/>
      <w:bookmarkStart w:id="3065" w:name="_Toc180306467"/>
      <w:bookmarkStart w:id="3066" w:name="_Toc195374203"/>
      <w:bookmarkStart w:id="3067" w:name="_Toc211879048"/>
      <w:r w:rsidRPr="008874EC">
        <w:t>6.4.3.3.3</w:t>
      </w:r>
      <w:r w:rsidRPr="008874EC">
        <w:tab/>
        <w:t>Resource Standard Methods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5381DE45" w14:textId="77777777" w:rsidR="008874EC" w:rsidRPr="008874EC" w:rsidRDefault="008874EC" w:rsidP="0052668D">
      <w:pPr>
        <w:pStyle w:val="H6"/>
      </w:pPr>
      <w:bookmarkStart w:id="3068" w:name="_Toc96843427"/>
      <w:bookmarkStart w:id="3069" w:name="_Toc96844402"/>
      <w:bookmarkStart w:id="3070" w:name="_Toc100739975"/>
      <w:bookmarkStart w:id="3071" w:name="_Toc129252548"/>
      <w:bookmarkStart w:id="3072" w:name="_Toc144024246"/>
      <w:bookmarkStart w:id="3073" w:name="_Toc148176959"/>
      <w:bookmarkStart w:id="3074" w:name="_Toc151379423"/>
      <w:bookmarkStart w:id="3075" w:name="_Toc151445604"/>
      <w:bookmarkStart w:id="3076" w:name="_Toc160470686"/>
      <w:bookmarkStart w:id="3077" w:name="_Toc164873830"/>
      <w:bookmarkStart w:id="3078" w:name="_Toc180306468"/>
      <w:r w:rsidRPr="008874EC">
        <w:t>6.4.3.3.3.1</w:t>
      </w:r>
      <w:r w:rsidRPr="008874EC">
        <w:tab/>
        <w:t>GET</w:t>
      </w:r>
      <w:bookmarkEnd w:id="3068"/>
      <w:bookmarkEnd w:id="3069"/>
      <w:bookmarkEnd w:id="3070"/>
      <w:bookmarkEnd w:id="3071"/>
      <w:bookmarkEnd w:id="3072"/>
      <w:bookmarkEnd w:id="3073"/>
      <w:bookmarkEnd w:id="3074"/>
      <w:bookmarkEnd w:id="3075"/>
      <w:bookmarkEnd w:id="3076"/>
      <w:bookmarkEnd w:id="3077"/>
      <w:bookmarkEnd w:id="3078"/>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079" w:name="_Toc96843428"/>
      <w:bookmarkStart w:id="3080" w:name="_Toc96844403"/>
      <w:bookmarkStart w:id="3081" w:name="_Toc100739976"/>
      <w:bookmarkStart w:id="3082" w:name="_Toc129252549"/>
      <w:bookmarkStart w:id="3083" w:name="_Toc144024247"/>
      <w:bookmarkStart w:id="3084" w:name="_Toc148176960"/>
      <w:bookmarkStart w:id="3085" w:name="_Toc151379424"/>
      <w:bookmarkStart w:id="3086" w:name="_Toc151445605"/>
      <w:bookmarkStart w:id="3087" w:name="_Toc160470687"/>
      <w:bookmarkStart w:id="3088" w:name="_Toc164873831"/>
      <w:bookmarkStart w:id="3089" w:name="_Toc180306469"/>
      <w:r w:rsidRPr="008874EC">
        <w:t>6.4.3.3.3.2</w:t>
      </w:r>
      <w:r w:rsidRPr="008874EC">
        <w:tab/>
        <w:t>PUT</w:t>
      </w:r>
      <w:bookmarkEnd w:id="3079"/>
      <w:bookmarkEnd w:id="3080"/>
      <w:bookmarkEnd w:id="3081"/>
      <w:bookmarkEnd w:id="3082"/>
      <w:bookmarkEnd w:id="3083"/>
      <w:bookmarkEnd w:id="3084"/>
      <w:bookmarkEnd w:id="3085"/>
      <w:bookmarkEnd w:id="3086"/>
      <w:bookmarkEnd w:id="3087"/>
      <w:bookmarkEnd w:id="3088"/>
      <w:bookmarkEnd w:id="3089"/>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090" w:name="_Toc144024248"/>
      <w:bookmarkStart w:id="3091" w:name="_Toc148176961"/>
      <w:bookmarkStart w:id="3092" w:name="_Toc151379425"/>
      <w:bookmarkStart w:id="3093" w:name="_Toc151445606"/>
      <w:bookmarkStart w:id="3094" w:name="_Toc160470688"/>
      <w:bookmarkStart w:id="3095" w:name="_Toc164873832"/>
      <w:bookmarkStart w:id="3096" w:name="_Toc180306470"/>
      <w:bookmarkStart w:id="3097" w:name="_Toc96843429"/>
      <w:bookmarkStart w:id="3098" w:name="_Toc96844404"/>
      <w:bookmarkStart w:id="3099" w:name="_Toc100739977"/>
      <w:bookmarkStart w:id="3100" w:name="_Toc129252550"/>
      <w:r w:rsidRPr="008874EC">
        <w:t>6.4.3.3.3.</w:t>
      </w:r>
      <w:r w:rsidR="0097139A">
        <w:t>3</w:t>
      </w:r>
      <w:r w:rsidRPr="008874EC">
        <w:tab/>
        <w:t>PATCH</w:t>
      </w:r>
      <w:bookmarkEnd w:id="3090"/>
      <w:bookmarkEnd w:id="3091"/>
      <w:bookmarkEnd w:id="3092"/>
      <w:bookmarkEnd w:id="3093"/>
      <w:bookmarkEnd w:id="3094"/>
      <w:bookmarkEnd w:id="3095"/>
      <w:bookmarkEnd w:id="3096"/>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101" w:name="_Toc144024249"/>
      <w:bookmarkStart w:id="3102" w:name="_Toc148176962"/>
      <w:bookmarkStart w:id="3103" w:name="_Toc151379426"/>
      <w:bookmarkStart w:id="3104" w:name="_Toc151445607"/>
      <w:bookmarkStart w:id="3105" w:name="_Toc160470689"/>
      <w:bookmarkStart w:id="3106" w:name="_Toc164873833"/>
      <w:bookmarkStart w:id="3107" w:name="_Toc180306471"/>
      <w:r w:rsidRPr="008874EC">
        <w:t>6.4.3.3.3.4</w:t>
      </w:r>
      <w:r w:rsidRPr="008874EC">
        <w:tab/>
        <w:t>DELETE</w:t>
      </w:r>
      <w:bookmarkEnd w:id="3097"/>
      <w:bookmarkEnd w:id="3098"/>
      <w:bookmarkEnd w:id="3099"/>
      <w:bookmarkEnd w:id="3100"/>
      <w:bookmarkEnd w:id="3101"/>
      <w:bookmarkEnd w:id="3102"/>
      <w:bookmarkEnd w:id="3103"/>
      <w:bookmarkEnd w:id="3104"/>
      <w:bookmarkEnd w:id="3105"/>
      <w:bookmarkEnd w:id="3106"/>
      <w:bookmarkEnd w:id="3107"/>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108" w:name="_Toc96843430"/>
      <w:bookmarkStart w:id="3109" w:name="_Toc96844405"/>
      <w:bookmarkStart w:id="3110" w:name="_Toc100739978"/>
      <w:bookmarkStart w:id="3111" w:name="_Toc129252551"/>
      <w:bookmarkStart w:id="3112" w:name="_Toc144024250"/>
      <w:bookmarkStart w:id="3113" w:name="_Toc148176963"/>
      <w:bookmarkStart w:id="3114" w:name="_Toc151379427"/>
      <w:bookmarkStart w:id="3115" w:name="_Toc151445608"/>
      <w:bookmarkStart w:id="3116" w:name="_Toc160470690"/>
      <w:bookmarkStart w:id="3117" w:name="_Toc164873834"/>
      <w:bookmarkStart w:id="3118" w:name="_Toc180306472"/>
      <w:bookmarkStart w:id="3119" w:name="_Toc195374204"/>
      <w:bookmarkStart w:id="3120" w:name="_Toc211879049"/>
      <w:r w:rsidRPr="008874EC">
        <w:t>6.4.3.3.4</w:t>
      </w:r>
      <w:r w:rsidRPr="008874EC">
        <w:tab/>
        <w:t>Resource Custom Operations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121" w:name="_Toc144024251"/>
      <w:bookmarkStart w:id="3122" w:name="_Toc148176964"/>
      <w:bookmarkStart w:id="3123" w:name="_Toc151379428"/>
      <w:bookmarkStart w:id="3124" w:name="_Toc151445609"/>
      <w:bookmarkStart w:id="3125" w:name="_Toc160470691"/>
      <w:bookmarkStart w:id="3126" w:name="_Toc164873835"/>
      <w:bookmarkStart w:id="3127" w:name="_Toc180306473"/>
      <w:bookmarkStart w:id="3128" w:name="_Toc195374205"/>
      <w:bookmarkStart w:id="3129" w:name="_Toc93679383"/>
      <w:bookmarkStart w:id="3130" w:name="_Toc96843431"/>
      <w:bookmarkStart w:id="3131" w:name="_Toc96844406"/>
      <w:bookmarkStart w:id="3132" w:name="_Toc100739979"/>
      <w:bookmarkStart w:id="3133" w:name="_Toc129252552"/>
      <w:bookmarkStart w:id="3134" w:name="_Toc211879050"/>
      <w:r w:rsidRPr="00810ECB">
        <w:t>6.4.3.4</w:t>
      </w:r>
      <w:r w:rsidRPr="00810ECB">
        <w:tab/>
        <w:t>Resource: Historical Transmission Quality Measurement Reports</w:t>
      </w:r>
      <w:bookmarkEnd w:id="3121"/>
      <w:bookmarkEnd w:id="3122"/>
      <w:bookmarkEnd w:id="3123"/>
      <w:bookmarkEnd w:id="3124"/>
      <w:bookmarkEnd w:id="3125"/>
      <w:bookmarkEnd w:id="3126"/>
      <w:bookmarkEnd w:id="3127"/>
      <w:bookmarkEnd w:id="3128"/>
      <w:bookmarkEnd w:id="3134"/>
    </w:p>
    <w:p w14:paraId="0C3C47F7" w14:textId="77777777" w:rsidR="00810ECB" w:rsidRPr="00810ECB" w:rsidRDefault="00810ECB" w:rsidP="00810ECB">
      <w:pPr>
        <w:pStyle w:val="Heading5"/>
      </w:pPr>
      <w:bookmarkStart w:id="3135" w:name="_Toc144024252"/>
      <w:bookmarkStart w:id="3136" w:name="_Toc148176965"/>
      <w:bookmarkStart w:id="3137" w:name="_Toc151379429"/>
      <w:bookmarkStart w:id="3138" w:name="_Toc151445610"/>
      <w:bookmarkStart w:id="3139" w:name="_Toc160470692"/>
      <w:bookmarkStart w:id="3140" w:name="_Toc164873836"/>
      <w:bookmarkStart w:id="3141" w:name="_Toc180306474"/>
      <w:bookmarkStart w:id="3142" w:name="_Toc195374206"/>
      <w:bookmarkStart w:id="3143" w:name="_Toc211879051"/>
      <w:r w:rsidRPr="00810ECB">
        <w:t>6.4.3.4.1</w:t>
      </w:r>
      <w:r w:rsidRPr="00810ECB">
        <w:tab/>
        <w:t>Description</w:t>
      </w:r>
      <w:bookmarkEnd w:id="3135"/>
      <w:bookmarkEnd w:id="3136"/>
      <w:bookmarkEnd w:id="3137"/>
      <w:bookmarkEnd w:id="3138"/>
      <w:bookmarkEnd w:id="3139"/>
      <w:bookmarkEnd w:id="3140"/>
      <w:bookmarkEnd w:id="3141"/>
      <w:bookmarkEnd w:id="3142"/>
      <w:bookmarkEnd w:id="314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144" w:name="_Toc144024253"/>
      <w:bookmarkStart w:id="3145" w:name="_Toc148176966"/>
      <w:bookmarkStart w:id="3146" w:name="_Toc151379430"/>
      <w:bookmarkStart w:id="3147" w:name="_Toc151445611"/>
      <w:bookmarkStart w:id="3148" w:name="_Toc160470693"/>
      <w:bookmarkStart w:id="3149" w:name="_Toc164873837"/>
      <w:bookmarkStart w:id="3150" w:name="_Toc180306475"/>
      <w:bookmarkStart w:id="3151" w:name="_Toc195374207"/>
      <w:bookmarkStart w:id="3152" w:name="_Toc211879052"/>
      <w:r w:rsidRPr="00810ECB">
        <w:t>6.4.3.4.2</w:t>
      </w:r>
      <w:r w:rsidRPr="00810ECB">
        <w:tab/>
        <w:t>Resource Definition</w:t>
      </w:r>
      <w:bookmarkEnd w:id="3144"/>
      <w:bookmarkEnd w:id="3145"/>
      <w:bookmarkEnd w:id="3146"/>
      <w:bookmarkEnd w:id="3147"/>
      <w:bookmarkEnd w:id="3148"/>
      <w:bookmarkEnd w:id="3149"/>
      <w:bookmarkEnd w:id="3150"/>
      <w:bookmarkEnd w:id="3151"/>
      <w:bookmarkEnd w:id="3152"/>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153" w:name="_Toc144024254"/>
      <w:bookmarkStart w:id="3154" w:name="_Toc148176967"/>
      <w:bookmarkStart w:id="3155" w:name="_Toc151379431"/>
      <w:bookmarkStart w:id="3156" w:name="_Toc151445612"/>
      <w:bookmarkStart w:id="3157" w:name="_Toc160470694"/>
      <w:bookmarkStart w:id="3158" w:name="_Toc164873838"/>
      <w:bookmarkStart w:id="3159" w:name="_Toc180306476"/>
      <w:bookmarkStart w:id="3160" w:name="_Toc195374208"/>
      <w:bookmarkStart w:id="3161" w:name="_Toc211879053"/>
      <w:r w:rsidRPr="00810ECB">
        <w:t>6.4.3.4.3</w:t>
      </w:r>
      <w:r w:rsidRPr="00810ECB">
        <w:tab/>
        <w:t>Resource Standard Methods</w:t>
      </w:r>
      <w:bookmarkEnd w:id="3153"/>
      <w:bookmarkEnd w:id="3154"/>
      <w:bookmarkEnd w:id="3155"/>
      <w:bookmarkEnd w:id="3156"/>
      <w:bookmarkEnd w:id="3157"/>
      <w:bookmarkEnd w:id="3158"/>
      <w:bookmarkEnd w:id="3159"/>
      <w:bookmarkEnd w:id="3160"/>
      <w:bookmarkEnd w:id="3161"/>
    </w:p>
    <w:p w14:paraId="35D1F942" w14:textId="77777777" w:rsidR="00810ECB" w:rsidRPr="00810ECB" w:rsidRDefault="00810ECB" w:rsidP="0052668D">
      <w:pPr>
        <w:pStyle w:val="H6"/>
      </w:pPr>
      <w:bookmarkStart w:id="3162" w:name="_Toc144024255"/>
      <w:bookmarkStart w:id="3163" w:name="_Toc148176968"/>
      <w:bookmarkStart w:id="3164" w:name="_Toc151379432"/>
      <w:bookmarkStart w:id="3165" w:name="_Toc151445613"/>
      <w:bookmarkStart w:id="3166" w:name="_Toc160470695"/>
      <w:bookmarkStart w:id="3167" w:name="_Toc164873839"/>
      <w:bookmarkStart w:id="3168" w:name="_Toc180306477"/>
      <w:r w:rsidRPr="00810ECB">
        <w:t>6.4.3.4.3.1</w:t>
      </w:r>
      <w:r w:rsidRPr="00810ECB">
        <w:tab/>
        <w:t>GET</w:t>
      </w:r>
      <w:bookmarkEnd w:id="3162"/>
      <w:bookmarkEnd w:id="3163"/>
      <w:bookmarkEnd w:id="3164"/>
      <w:bookmarkEnd w:id="3165"/>
      <w:bookmarkEnd w:id="3166"/>
      <w:bookmarkEnd w:id="3167"/>
      <w:bookmarkEnd w:id="3168"/>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169" w:name="_Toc144024256"/>
      <w:bookmarkStart w:id="3170" w:name="_Toc148176969"/>
      <w:bookmarkStart w:id="3171" w:name="_Toc151379433"/>
      <w:bookmarkStart w:id="3172" w:name="_Toc151445614"/>
      <w:bookmarkStart w:id="3173" w:name="_Toc160470696"/>
      <w:bookmarkStart w:id="3174" w:name="_Toc164873840"/>
      <w:bookmarkStart w:id="3175" w:name="_Toc180306478"/>
      <w:bookmarkStart w:id="3176" w:name="_Toc195374209"/>
      <w:bookmarkStart w:id="3177" w:name="_Toc211879054"/>
      <w:r w:rsidRPr="00810ECB">
        <w:t>6.4.3.4.4</w:t>
      </w:r>
      <w:r w:rsidRPr="00810ECB">
        <w:tab/>
        <w:t>Resource Custom Operations</w:t>
      </w:r>
      <w:bookmarkEnd w:id="3169"/>
      <w:bookmarkEnd w:id="3170"/>
      <w:bookmarkEnd w:id="3171"/>
      <w:bookmarkEnd w:id="3172"/>
      <w:bookmarkEnd w:id="3173"/>
      <w:bookmarkEnd w:id="3174"/>
      <w:bookmarkEnd w:id="3175"/>
      <w:bookmarkEnd w:id="3176"/>
      <w:bookmarkEnd w:id="317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178" w:name="_Toc144024257"/>
      <w:bookmarkStart w:id="3179" w:name="_Toc148176970"/>
      <w:bookmarkStart w:id="3180" w:name="_Toc151379434"/>
      <w:bookmarkStart w:id="3181" w:name="_Toc151445615"/>
      <w:bookmarkStart w:id="3182" w:name="_Toc160470697"/>
      <w:bookmarkStart w:id="3183" w:name="_Toc164873841"/>
      <w:bookmarkStart w:id="3184" w:name="_Toc180306479"/>
      <w:bookmarkStart w:id="3185" w:name="_Toc195374210"/>
      <w:bookmarkStart w:id="3186" w:name="_Toc211879055"/>
      <w:r w:rsidRPr="008874EC">
        <w:t>6.4.4</w:t>
      </w:r>
      <w:r w:rsidRPr="008874EC">
        <w:tab/>
      </w:r>
      <w:bookmarkEnd w:id="3129"/>
      <w:r w:rsidRPr="008874EC">
        <w:t>Custom Operations without associated resources</w:t>
      </w:r>
      <w:bookmarkEnd w:id="3130"/>
      <w:bookmarkEnd w:id="3131"/>
      <w:bookmarkEnd w:id="3132"/>
      <w:bookmarkEnd w:id="3133"/>
      <w:bookmarkEnd w:id="3178"/>
      <w:bookmarkEnd w:id="3179"/>
      <w:bookmarkEnd w:id="3180"/>
      <w:bookmarkEnd w:id="3181"/>
      <w:bookmarkEnd w:id="3182"/>
      <w:bookmarkEnd w:id="3183"/>
      <w:bookmarkEnd w:id="3184"/>
      <w:bookmarkEnd w:id="3185"/>
      <w:bookmarkEnd w:id="3186"/>
    </w:p>
    <w:p w14:paraId="14D6798C" w14:textId="77777777" w:rsidR="008874EC" w:rsidRPr="008874EC" w:rsidRDefault="008874EC" w:rsidP="008874EC">
      <w:bookmarkStart w:id="3187" w:name="_Toc96843432"/>
      <w:bookmarkStart w:id="3188" w:name="_Toc96844407"/>
      <w:bookmarkStart w:id="3189" w:name="_Toc100739980"/>
      <w:bookmarkStart w:id="3190"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191" w:name="_Toc144024258"/>
      <w:bookmarkStart w:id="3192" w:name="_Toc148176971"/>
      <w:bookmarkStart w:id="3193" w:name="_Toc151379435"/>
      <w:bookmarkStart w:id="3194" w:name="_Toc151445616"/>
      <w:bookmarkStart w:id="3195" w:name="_Toc160470698"/>
      <w:bookmarkStart w:id="3196" w:name="_Toc164873842"/>
      <w:bookmarkStart w:id="3197" w:name="_Toc180306480"/>
      <w:bookmarkStart w:id="3198" w:name="_Toc195374211"/>
      <w:bookmarkStart w:id="3199" w:name="_Toc211879056"/>
      <w:r w:rsidRPr="008874EC">
        <w:t>6.4.5</w:t>
      </w:r>
      <w:r w:rsidRPr="008874EC">
        <w:tab/>
        <w:t>Notifications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34DF01B" w14:textId="77777777" w:rsidR="008874EC" w:rsidRPr="008874EC" w:rsidRDefault="008874EC" w:rsidP="008874EC">
      <w:pPr>
        <w:pStyle w:val="Heading4"/>
      </w:pPr>
      <w:bookmarkStart w:id="3200" w:name="_Toc96843433"/>
      <w:bookmarkStart w:id="3201" w:name="_Toc96844408"/>
      <w:bookmarkStart w:id="3202" w:name="_Toc100739981"/>
      <w:bookmarkStart w:id="3203" w:name="_Toc129252554"/>
      <w:bookmarkStart w:id="3204" w:name="_Toc144024259"/>
      <w:bookmarkStart w:id="3205" w:name="_Toc148176972"/>
      <w:bookmarkStart w:id="3206" w:name="_Toc151379436"/>
      <w:bookmarkStart w:id="3207" w:name="_Toc151445617"/>
      <w:bookmarkStart w:id="3208" w:name="_Toc160470699"/>
      <w:bookmarkStart w:id="3209" w:name="_Toc164873843"/>
      <w:bookmarkStart w:id="3210" w:name="_Toc180306481"/>
      <w:bookmarkStart w:id="3211" w:name="_Toc195374212"/>
      <w:bookmarkStart w:id="3212" w:name="_Toc211879057"/>
      <w:r w:rsidRPr="008874EC">
        <w:t>6.4.5.1</w:t>
      </w:r>
      <w:r w:rsidRPr="008874EC">
        <w:tab/>
        <w:t>General</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213" w:name="_Toc96843434"/>
      <w:bookmarkStart w:id="3214" w:name="_Toc96844409"/>
      <w:bookmarkStart w:id="3215" w:name="_Toc100739982"/>
      <w:bookmarkStart w:id="3216" w:name="_Toc129252555"/>
      <w:bookmarkStart w:id="3217" w:name="_Toc144024260"/>
      <w:bookmarkStart w:id="3218" w:name="_Toc148176973"/>
      <w:bookmarkStart w:id="3219" w:name="_Toc151379437"/>
      <w:bookmarkStart w:id="3220" w:name="_Toc151445618"/>
      <w:bookmarkStart w:id="3221" w:name="_Toc160470700"/>
      <w:bookmarkStart w:id="3222" w:name="_Toc164873844"/>
      <w:bookmarkStart w:id="3223" w:name="_Toc180306482"/>
      <w:bookmarkStart w:id="3224" w:name="_Toc195374213"/>
      <w:bookmarkStart w:id="3225" w:name="_Toc211879058"/>
      <w:r w:rsidRPr="008874EC">
        <w:t>6.4</w:t>
      </w:r>
      <w:r w:rsidRPr="008874EC">
        <w:rPr>
          <w:lang w:val="en-US"/>
        </w:rPr>
        <w:t>.5.2</w:t>
      </w:r>
      <w:r w:rsidRPr="008874EC">
        <w:rPr>
          <w:lang w:val="en-US"/>
        </w:rPr>
        <w:tab/>
      </w:r>
      <w:bookmarkEnd w:id="3213"/>
      <w:bookmarkEnd w:id="3214"/>
      <w:bookmarkEnd w:id="3215"/>
      <w:bookmarkEnd w:id="3216"/>
      <w:r w:rsidRPr="008874EC">
        <w:t xml:space="preserve">Transmission Quality Measurement </w:t>
      </w:r>
      <w:r w:rsidRPr="008874EC">
        <w:rPr>
          <w:lang w:val="en-US"/>
        </w:rPr>
        <w:t>Notification</w:t>
      </w:r>
      <w:bookmarkEnd w:id="3217"/>
      <w:bookmarkEnd w:id="3218"/>
      <w:bookmarkEnd w:id="3219"/>
      <w:bookmarkEnd w:id="3220"/>
      <w:bookmarkEnd w:id="3221"/>
      <w:bookmarkEnd w:id="3222"/>
      <w:bookmarkEnd w:id="3223"/>
      <w:bookmarkEnd w:id="3224"/>
      <w:bookmarkEnd w:id="3225"/>
    </w:p>
    <w:p w14:paraId="27E35679" w14:textId="77777777" w:rsidR="008874EC" w:rsidRPr="008874EC" w:rsidRDefault="008874EC" w:rsidP="008874EC">
      <w:pPr>
        <w:pStyle w:val="Heading5"/>
        <w:rPr>
          <w:noProof/>
          <w:lang w:val="en-US"/>
        </w:rPr>
      </w:pPr>
      <w:bookmarkStart w:id="3226" w:name="_Toc96843435"/>
      <w:bookmarkStart w:id="3227" w:name="_Toc96844410"/>
      <w:bookmarkStart w:id="3228" w:name="_Toc100739983"/>
      <w:bookmarkStart w:id="3229" w:name="_Toc129252556"/>
      <w:bookmarkStart w:id="3230" w:name="_Toc144024261"/>
      <w:bookmarkStart w:id="3231" w:name="_Toc148176974"/>
      <w:bookmarkStart w:id="3232" w:name="_Toc151379438"/>
      <w:bookmarkStart w:id="3233" w:name="_Toc151445619"/>
      <w:bookmarkStart w:id="3234" w:name="_Toc160470701"/>
      <w:bookmarkStart w:id="3235" w:name="_Toc164873845"/>
      <w:bookmarkStart w:id="3236" w:name="_Toc180306483"/>
      <w:bookmarkStart w:id="3237" w:name="_Toc195374214"/>
      <w:bookmarkStart w:id="3238" w:name="_Toc211879059"/>
      <w:r w:rsidRPr="008874EC">
        <w:t>6.4</w:t>
      </w:r>
      <w:r w:rsidRPr="008874EC">
        <w:rPr>
          <w:lang w:val="en-US"/>
        </w:rPr>
        <w:t>.5.2</w:t>
      </w:r>
      <w:r w:rsidRPr="008874EC">
        <w:rPr>
          <w:noProof/>
          <w:lang w:val="en-US"/>
        </w:rPr>
        <w:t>.1</w:t>
      </w:r>
      <w:r w:rsidRPr="008874EC">
        <w:rPr>
          <w:noProof/>
          <w:lang w:val="en-US"/>
        </w:rPr>
        <w:tab/>
        <w:t>Description</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239" w:name="_Toc96843436"/>
      <w:bookmarkStart w:id="3240" w:name="_Toc96844411"/>
      <w:bookmarkStart w:id="3241" w:name="_Toc100739984"/>
      <w:bookmarkStart w:id="3242" w:name="_Toc129252557"/>
      <w:bookmarkStart w:id="3243" w:name="_Toc144024262"/>
      <w:bookmarkStart w:id="3244" w:name="_Toc148176975"/>
      <w:bookmarkStart w:id="3245" w:name="_Toc151379439"/>
      <w:bookmarkStart w:id="3246" w:name="_Toc151445620"/>
      <w:bookmarkStart w:id="3247" w:name="_Toc160470702"/>
      <w:bookmarkStart w:id="3248" w:name="_Toc164873846"/>
      <w:bookmarkStart w:id="3249" w:name="_Toc180306484"/>
      <w:bookmarkStart w:id="3250" w:name="_Toc195374215"/>
      <w:bookmarkStart w:id="3251" w:name="_Toc211879060"/>
      <w:r w:rsidRPr="008874EC">
        <w:t>6.4.5.2</w:t>
      </w:r>
      <w:r w:rsidRPr="008874EC">
        <w:rPr>
          <w:noProof/>
        </w:rPr>
        <w:t>.2</w:t>
      </w:r>
      <w:r w:rsidRPr="008874EC">
        <w:rPr>
          <w:noProof/>
        </w:rPr>
        <w:tab/>
        <w:t>Target URI</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252" w:name="_Toc96843437"/>
      <w:bookmarkStart w:id="3253" w:name="_Toc96844412"/>
      <w:bookmarkStart w:id="3254" w:name="_Toc100739985"/>
      <w:bookmarkStart w:id="3255" w:name="_Toc129252558"/>
      <w:bookmarkStart w:id="3256" w:name="_Toc144024263"/>
      <w:bookmarkStart w:id="3257" w:name="_Toc148176976"/>
      <w:bookmarkStart w:id="3258" w:name="_Toc151379440"/>
      <w:bookmarkStart w:id="3259" w:name="_Toc151445621"/>
      <w:bookmarkStart w:id="3260" w:name="_Toc160470703"/>
      <w:bookmarkStart w:id="3261" w:name="_Toc164873847"/>
      <w:bookmarkStart w:id="3262" w:name="_Toc180306485"/>
      <w:bookmarkStart w:id="3263" w:name="_Toc195374216"/>
      <w:bookmarkStart w:id="3264" w:name="_Toc211879061"/>
      <w:r w:rsidRPr="008874EC">
        <w:t>6.4.5.2</w:t>
      </w:r>
      <w:r w:rsidRPr="008874EC">
        <w:rPr>
          <w:noProof/>
        </w:rPr>
        <w:t>.3</w:t>
      </w:r>
      <w:r w:rsidRPr="008874EC">
        <w:rPr>
          <w:noProof/>
        </w:rPr>
        <w:tab/>
        <w:t>Standard Methods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25048C25" w14:textId="77777777" w:rsidR="008874EC" w:rsidRPr="008874EC" w:rsidRDefault="008874EC" w:rsidP="0052668D">
      <w:pPr>
        <w:pStyle w:val="H6"/>
        <w:rPr>
          <w:noProof/>
        </w:rPr>
      </w:pPr>
      <w:bookmarkStart w:id="3265" w:name="_Toc96843438"/>
      <w:bookmarkStart w:id="3266" w:name="_Toc96844413"/>
      <w:bookmarkStart w:id="3267" w:name="_Toc100739986"/>
      <w:bookmarkStart w:id="3268" w:name="_Toc129252559"/>
      <w:bookmarkStart w:id="3269" w:name="_Toc144024264"/>
      <w:bookmarkStart w:id="3270" w:name="_Toc148176977"/>
      <w:bookmarkStart w:id="3271" w:name="_Toc151379441"/>
      <w:bookmarkStart w:id="3272" w:name="_Toc151445622"/>
      <w:bookmarkStart w:id="3273" w:name="_Toc160470704"/>
      <w:bookmarkStart w:id="3274" w:name="_Toc164873848"/>
      <w:bookmarkStart w:id="3275" w:name="_Toc180306486"/>
      <w:r w:rsidRPr="008874EC">
        <w:t>6.4.5.2.3</w:t>
      </w:r>
      <w:r w:rsidRPr="008874EC">
        <w:rPr>
          <w:noProof/>
        </w:rPr>
        <w:t>.1</w:t>
      </w:r>
      <w:r w:rsidRPr="008874EC">
        <w:rPr>
          <w:noProof/>
        </w:rPr>
        <w:tab/>
        <w:t>POST</w:t>
      </w:r>
      <w:bookmarkEnd w:id="3265"/>
      <w:bookmarkEnd w:id="3266"/>
      <w:bookmarkEnd w:id="3267"/>
      <w:bookmarkEnd w:id="3268"/>
      <w:bookmarkEnd w:id="3269"/>
      <w:bookmarkEnd w:id="3270"/>
      <w:bookmarkEnd w:id="3271"/>
      <w:bookmarkEnd w:id="3272"/>
      <w:bookmarkEnd w:id="3273"/>
      <w:bookmarkEnd w:id="3274"/>
      <w:bookmarkEnd w:id="3275"/>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276" w:name="_Toc144024265"/>
      <w:bookmarkStart w:id="3277" w:name="_Toc148176978"/>
      <w:bookmarkStart w:id="3278" w:name="_Toc151379442"/>
      <w:bookmarkStart w:id="3279" w:name="_Toc151445623"/>
      <w:bookmarkStart w:id="3280" w:name="_Toc160470705"/>
      <w:bookmarkStart w:id="3281" w:name="_Toc164873849"/>
      <w:bookmarkStart w:id="3282" w:name="_Toc180306487"/>
      <w:bookmarkStart w:id="3283" w:name="_Toc195374217"/>
      <w:bookmarkStart w:id="3284" w:name="_Toc96843453"/>
      <w:bookmarkStart w:id="3285" w:name="_Toc96844428"/>
      <w:bookmarkStart w:id="3286" w:name="_Toc100740001"/>
      <w:bookmarkStart w:id="3287" w:name="_Toc129252574"/>
      <w:bookmarkStart w:id="3288" w:name="_Toc211879062"/>
      <w:r w:rsidRPr="0046710E">
        <w:t>6.4.6</w:t>
      </w:r>
      <w:r w:rsidRPr="0046710E">
        <w:tab/>
        <w:t>Data Model</w:t>
      </w:r>
      <w:bookmarkEnd w:id="3276"/>
      <w:bookmarkEnd w:id="3277"/>
      <w:bookmarkEnd w:id="3278"/>
      <w:bookmarkEnd w:id="3279"/>
      <w:bookmarkEnd w:id="3280"/>
      <w:bookmarkEnd w:id="3281"/>
      <w:bookmarkEnd w:id="3282"/>
      <w:bookmarkEnd w:id="3283"/>
      <w:bookmarkEnd w:id="3288"/>
    </w:p>
    <w:p w14:paraId="10BED0EC" w14:textId="77777777" w:rsidR="0046710E" w:rsidRPr="0046710E" w:rsidRDefault="0046710E" w:rsidP="0046710E">
      <w:pPr>
        <w:pStyle w:val="Heading4"/>
      </w:pPr>
      <w:bookmarkStart w:id="3289" w:name="_Toc96843440"/>
      <w:bookmarkStart w:id="3290" w:name="_Toc96844415"/>
      <w:bookmarkStart w:id="3291" w:name="_Toc100739988"/>
      <w:bookmarkStart w:id="3292" w:name="_Toc129252561"/>
      <w:bookmarkStart w:id="3293" w:name="_Toc144024266"/>
      <w:bookmarkStart w:id="3294" w:name="_Toc148176979"/>
      <w:bookmarkStart w:id="3295" w:name="_Toc151379443"/>
      <w:bookmarkStart w:id="3296" w:name="_Toc151445624"/>
      <w:bookmarkStart w:id="3297" w:name="_Toc160470706"/>
      <w:bookmarkStart w:id="3298" w:name="_Toc164873850"/>
      <w:bookmarkStart w:id="3299" w:name="_Toc180306488"/>
      <w:bookmarkStart w:id="3300" w:name="_Toc195374218"/>
      <w:bookmarkStart w:id="3301" w:name="_Toc211879063"/>
      <w:r w:rsidRPr="0046710E">
        <w:t>6.4.6.1</w:t>
      </w:r>
      <w:r w:rsidRPr="0046710E">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302" w:name="_Toc96843441"/>
      <w:bookmarkStart w:id="3303" w:name="_Toc96844416"/>
      <w:bookmarkStart w:id="3304" w:name="_Toc100739989"/>
      <w:bookmarkStart w:id="3305" w:name="_Toc129252562"/>
      <w:bookmarkStart w:id="3306" w:name="_Toc144024267"/>
      <w:bookmarkStart w:id="3307" w:name="_Toc148176980"/>
      <w:bookmarkStart w:id="3308" w:name="_Toc151379444"/>
      <w:bookmarkStart w:id="3309" w:name="_Toc151445625"/>
      <w:bookmarkStart w:id="3310" w:name="_Toc160470707"/>
      <w:bookmarkStart w:id="3311" w:name="_Toc164873851"/>
      <w:bookmarkStart w:id="3312" w:name="_Toc180306489"/>
      <w:bookmarkStart w:id="3313" w:name="_Toc195374219"/>
      <w:bookmarkStart w:id="3314" w:name="_Toc211879064"/>
      <w:r w:rsidRPr="0046710E">
        <w:t>6.4</w:t>
      </w:r>
      <w:r w:rsidRPr="0046710E">
        <w:rPr>
          <w:lang w:val="en-US"/>
        </w:rPr>
        <w:t>.6.2</w:t>
      </w:r>
      <w:r w:rsidRPr="0046710E">
        <w:rPr>
          <w:lang w:val="en-US"/>
        </w:rPr>
        <w:tab/>
        <w:t>Structured data types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057FC47F" w14:textId="77777777" w:rsidR="0046710E" w:rsidRPr="0046710E" w:rsidRDefault="0046710E" w:rsidP="0046710E">
      <w:pPr>
        <w:pStyle w:val="Heading5"/>
      </w:pPr>
      <w:bookmarkStart w:id="3315" w:name="_Toc96843442"/>
      <w:bookmarkStart w:id="3316" w:name="_Toc96844417"/>
      <w:bookmarkStart w:id="3317" w:name="_Toc100739990"/>
      <w:bookmarkStart w:id="3318" w:name="_Toc129252563"/>
      <w:bookmarkStart w:id="3319" w:name="_Toc144024268"/>
      <w:bookmarkStart w:id="3320" w:name="_Toc148176981"/>
      <w:bookmarkStart w:id="3321" w:name="_Toc151379445"/>
      <w:bookmarkStart w:id="3322" w:name="_Toc151445626"/>
      <w:bookmarkStart w:id="3323" w:name="_Toc160470708"/>
      <w:bookmarkStart w:id="3324" w:name="_Toc164873852"/>
      <w:bookmarkStart w:id="3325" w:name="_Toc180306490"/>
      <w:bookmarkStart w:id="3326" w:name="_Toc195374220"/>
      <w:bookmarkStart w:id="3327" w:name="_Toc211879065"/>
      <w:r w:rsidRPr="0046710E">
        <w:t>6.4.6.2.1</w:t>
      </w:r>
      <w:r w:rsidRPr="0046710E">
        <w:tab/>
        <w:t>Introduction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328" w:name="_Toc96843443"/>
      <w:bookmarkStart w:id="3329" w:name="_Toc96844418"/>
      <w:bookmarkStart w:id="3330" w:name="_Toc100739991"/>
      <w:bookmarkStart w:id="3331" w:name="_Toc129252564"/>
      <w:bookmarkStart w:id="3332" w:name="_Toc144024269"/>
      <w:bookmarkStart w:id="3333" w:name="_Toc148176982"/>
      <w:bookmarkStart w:id="3334" w:name="_Toc151379446"/>
      <w:bookmarkStart w:id="3335" w:name="_Toc151445627"/>
      <w:bookmarkStart w:id="3336" w:name="_Toc160470709"/>
      <w:bookmarkStart w:id="3337" w:name="_Toc164873853"/>
      <w:bookmarkStart w:id="3338" w:name="_Toc180306491"/>
      <w:bookmarkStart w:id="3339" w:name="_Toc195374221"/>
      <w:bookmarkStart w:id="3340" w:name="_Toc211879066"/>
      <w:r w:rsidRPr="0046710E">
        <w:lastRenderedPageBreak/>
        <w:t>6.4.6.2.2</w:t>
      </w:r>
      <w:r w:rsidRPr="0046710E">
        <w:tab/>
        <w:t xml:space="preserve">Type: </w:t>
      </w:r>
      <w:bookmarkEnd w:id="3328"/>
      <w:bookmarkEnd w:id="3329"/>
      <w:bookmarkEnd w:id="3330"/>
      <w:bookmarkEnd w:id="3331"/>
      <w:r w:rsidRPr="0046710E">
        <w:t>TransQualMeasSubsc</w:t>
      </w:r>
      <w:bookmarkEnd w:id="3332"/>
      <w:bookmarkEnd w:id="3333"/>
      <w:bookmarkEnd w:id="3334"/>
      <w:bookmarkEnd w:id="3335"/>
      <w:bookmarkEnd w:id="3336"/>
      <w:bookmarkEnd w:id="3337"/>
      <w:bookmarkEnd w:id="3338"/>
      <w:bookmarkEnd w:id="3339"/>
      <w:bookmarkEnd w:id="3340"/>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341" w:name="_Toc96843444"/>
      <w:bookmarkStart w:id="3342" w:name="_Toc96844419"/>
      <w:bookmarkStart w:id="3343" w:name="_Toc100739992"/>
      <w:bookmarkStart w:id="3344" w:name="_Toc129252565"/>
      <w:bookmarkStart w:id="3345" w:name="_Toc144024270"/>
      <w:bookmarkStart w:id="3346" w:name="_Toc148176983"/>
      <w:bookmarkStart w:id="3347" w:name="_Toc151379447"/>
      <w:bookmarkStart w:id="3348" w:name="_Toc151445628"/>
      <w:bookmarkStart w:id="3349" w:name="_Toc160470710"/>
      <w:bookmarkStart w:id="3350" w:name="_Toc164873854"/>
      <w:bookmarkStart w:id="3351" w:name="_Toc180306492"/>
      <w:bookmarkStart w:id="3352" w:name="_Toc195374222"/>
      <w:bookmarkStart w:id="3353" w:name="_Toc211879067"/>
      <w:r w:rsidRPr="0046710E">
        <w:t>6.4.6.2.3</w:t>
      </w:r>
      <w:r w:rsidRPr="0046710E">
        <w:tab/>
        <w:t xml:space="preserve">Type: </w:t>
      </w:r>
      <w:bookmarkEnd w:id="3341"/>
      <w:bookmarkEnd w:id="3342"/>
      <w:bookmarkEnd w:id="3343"/>
      <w:bookmarkEnd w:id="3344"/>
      <w:r w:rsidRPr="0046710E">
        <w:t>TransQualMeasReq</w:t>
      </w:r>
      <w:bookmarkEnd w:id="3345"/>
      <w:bookmarkEnd w:id="3346"/>
      <w:bookmarkEnd w:id="3347"/>
      <w:bookmarkEnd w:id="3348"/>
      <w:bookmarkEnd w:id="3349"/>
      <w:bookmarkEnd w:id="3350"/>
      <w:bookmarkEnd w:id="3351"/>
      <w:bookmarkEnd w:id="3352"/>
      <w:bookmarkEnd w:id="3353"/>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354" w:name="_Toc96843445"/>
      <w:bookmarkStart w:id="3355" w:name="_Toc96844420"/>
      <w:bookmarkStart w:id="3356" w:name="_Toc100739993"/>
      <w:bookmarkStart w:id="3357" w:name="_Toc129252566"/>
      <w:bookmarkStart w:id="3358" w:name="_Toc144024271"/>
      <w:bookmarkStart w:id="3359" w:name="_Toc148176984"/>
      <w:bookmarkStart w:id="3360" w:name="_Toc151379448"/>
      <w:bookmarkStart w:id="3361" w:name="_Toc151445629"/>
      <w:bookmarkStart w:id="3362" w:name="_Toc160470711"/>
      <w:bookmarkStart w:id="3363" w:name="_Toc164873855"/>
      <w:bookmarkStart w:id="3364" w:name="_Toc180306493"/>
      <w:bookmarkStart w:id="3365" w:name="_Toc195374223"/>
      <w:bookmarkStart w:id="3366" w:name="_Toc96843447"/>
      <w:bookmarkStart w:id="3367" w:name="_Toc96844422"/>
      <w:bookmarkStart w:id="3368" w:name="_Toc100739995"/>
      <w:bookmarkStart w:id="3369" w:name="_Toc129252568"/>
      <w:bookmarkStart w:id="3370" w:name="_Toc211879068"/>
      <w:r w:rsidRPr="0046710E">
        <w:lastRenderedPageBreak/>
        <w:t>6.4.6.2.4</w:t>
      </w:r>
      <w:r w:rsidRPr="0046710E">
        <w:tab/>
        <w:t xml:space="preserve">Type: </w:t>
      </w:r>
      <w:bookmarkEnd w:id="3354"/>
      <w:bookmarkEnd w:id="3355"/>
      <w:bookmarkEnd w:id="3356"/>
      <w:bookmarkEnd w:id="3357"/>
      <w:r w:rsidRPr="0046710E">
        <w:t>TransQualMeasSubscPatch</w:t>
      </w:r>
      <w:bookmarkEnd w:id="3358"/>
      <w:bookmarkEnd w:id="3359"/>
      <w:bookmarkEnd w:id="3360"/>
      <w:bookmarkEnd w:id="3361"/>
      <w:bookmarkEnd w:id="3362"/>
      <w:bookmarkEnd w:id="3363"/>
      <w:bookmarkEnd w:id="3364"/>
      <w:bookmarkEnd w:id="3365"/>
      <w:bookmarkEnd w:id="337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371" w:name="_Toc144024272"/>
      <w:bookmarkStart w:id="3372" w:name="_Toc148176985"/>
      <w:bookmarkStart w:id="3373" w:name="_Toc151379449"/>
      <w:bookmarkStart w:id="3374" w:name="_Toc151445630"/>
      <w:bookmarkStart w:id="3375" w:name="_Toc160470712"/>
      <w:bookmarkStart w:id="3376" w:name="_Toc164873856"/>
      <w:bookmarkStart w:id="3377" w:name="_Toc180306494"/>
      <w:bookmarkStart w:id="3378" w:name="_Toc195374224"/>
      <w:bookmarkStart w:id="3379" w:name="_Toc211879069"/>
      <w:r w:rsidRPr="0046710E">
        <w:t>6.4.6.2.5</w:t>
      </w:r>
      <w:r w:rsidRPr="0046710E">
        <w:tab/>
        <w:t>Type: TransQualMeasNotif</w:t>
      </w:r>
      <w:bookmarkEnd w:id="3371"/>
      <w:bookmarkEnd w:id="3372"/>
      <w:bookmarkEnd w:id="3373"/>
      <w:bookmarkEnd w:id="3374"/>
      <w:bookmarkEnd w:id="3375"/>
      <w:bookmarkEnd w:id="3376"/>
      <w:bookmarkEnd w:id="3377"/>
      <w:bookmarkEnd w:id="3378"/>
      <w:bookmarkEnd w:id="3379"/>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380" w:name="_Toc144024273"/>
      <w:bookmarkStart w:id="3381" w:name="_Toc148176986"/>
      <w:bookmarkStart w:id="3382" w:name="_Toc151379450"/>
      <w:bookmarkStart w:id="3383" w:name="_Toc151445631"/>
      <w:bookmarkStart w:id="3384" w:name="_Toc160470713"/>
      <w:bookmarkStart w:id="3385" w:name="_Toc164873857"/>
      <w:bookmarkStart w:id="3386" w:name="_Toc180306495"/>
      <w:bookmarkStart w:id="3387" w:name="_Toc195374225"/>
      <w:bookmarkStart w:id="3388" w:name="_Toc211879070"/>
      <w:r w:rsidRPr="0046710E">
        <w:lastRenderedPageBreak/>
        <w:t>6.4.6.2.6</w:t>
      </w:r>
      <w:r w:rsidRPr="0046710E">
        <w:tab/>
        <w:t>Type: TransQualMeasReport</w:t>
      </w:r>
      <w:bookmarkEnd w:id="3380"/>
      <w:bookmarkEnd w:id="3381"/>
      <w:bookmarkEnd w:id="3382"/>
      <w:bookmarkEnd w:id="3383"/>
      <w:bookmarkEnd w:id="3384"/>
      <w:bookmarkEnd w:id="3385"/>
      <w:bookmarkEnd w:id="3386"/>
      <w:bookmarkEnd w:id="3387"/>
      <w:bookmarkEnd w:id="3388"/>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389" w:name="_Toc144024274"/>
      <w:bookmarkStart w:id="3390" w:name="_Toc148176987"/>
      <w:bookmarkStart w:id="3391" w:name="_Toc151379451"/>
      <w:bookmarkStart w:id="3392" w:name="_Toc151445632"/>
      <w:bookmarkStart w:id="3393" w:name="_Toc160470714"/>
      <w:bookmarkStart w:id="3394" w:name="_Toc164873858"/>
      <w:bookmarkStart w:id="3395" w:name="_Toc180306496"/>
      <w:bookmarkStart w:id="3396" w:name="_Toc195374226"/>
      <w:bookmarkStart w:id="3397" w:name="_Toc211879071"/>
      <w:r w:rsidRPr="008A4FCA">
        <w:lastRenderedPageBreak/>
        <w:t>6.4.6.2.7</w:t>
      </w:r>
      <w:r w:rsidRPr="008A4FCA">
        <w:tab/>
        <w:t>Type: TransQualMeasCriteria</w:t>
      </w:r>
      <w:bookmarkEnd w:id="3389"/>
      <w:bookmarkEnd w:id="3390"/>
      <w:bookmarkEnd w:id="3391"/>
      <w:bookmarkEnd w:id="3392"/>
      <w:bookmarkEnd w:id="3393"/>
      <w:bookmarkEnd w:id="3394"/>
      <w:bookmarkEnd w:id="3395"/>
      <w:bookmarkEnd w:id="3396"/>
      <w:bookmarkEnd w:id="3397"/>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398" w:name="_Toc144024275"/>
      <w:bookmarkStart w:id="3399" w:name="_Toc148176988"/>
      <w:bookmarkStart w:id="3400" w:name="_Toc151379452"/>
      <w:bookmarkStart w:id="3401" w:name="_Toc151445633"/>
      <w:bookmarkStart w:id="3402" w:name="_Toc160470715"/>
      <w:bookmarkStart w:id="3403" w:name="_Toc164873859"/>
      <w:bookmarkStart w:id="3404" w:name="_Toc180306497"/>
      <w:bookmarkStart w:id="3405" w:name="_Toc195374227"/>
      <w:bookmarkStart w:id="3406" w:name="_Toc211879072"/>
      <w:r w:rsidRPr="008A4FCA">
        <w:lastRenderedPageBreak/>
        <w:t>6.4.6.2.8</w:t>
      </w:r>
      <w:r w:rsidRPr="008A4FCA">
        <w:tab/>
        <w:t>Type: TransQualMeasData</w:t>
      </w:r>
      <w:bookmarkEnd w:id="3398"/>
      <w:bookmarkEnd w:id="3399"/>
      <w:bookmarkEnd w:id="3400"/>
      <w:bookmarkEnd w:id="3401"/>
      <w:bookmarkEnd w:id="3402"/>
      <w:bookmarkEnd w:id="3403"/>
      <w:bookmarkEnd w:id="3404"/>
      <w:bookmarkEnd w:id="3405"/>
      <w:bookmarkEnd w:id="3406"/>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407" w:name="_Toc144024277"/>
      <w:bookmarkStart w:id="3408" w:name="_Toc148176990"/>
      <w:bookmarkStart w:id="3409" w:name="_Toc151379453"/>
      <w:bookmarkStart w:id="3410" w:name="_Toc151445634"/>
      <w:bookmarkStart w:id="3411" w:name="_Toc160470716"/>
      <w:bookmarkStart w:id="3412" w:name="_Toc164873860"/>
      <w:bookmarkStart w:id="3413" w:name="_Toc180306498"/>
      <w:bookmarkStart w:id="3414" w:name="_Toc195374228"/>
      <w:bookmarkStart w:id="3415" w:name="_Toc211879073"/>
      <w:r w:rsidRPr="0046710E">
        <w:t>6.4.6</w:t>
      </w:r>
      <w:r w:rsidRPr="00F6706F">
        <w:t>.2.</w:t>
      </w:r>
      <w:r w:rsidR="00F75055">
        <w:t>9</w:t>
      </w:r>
      <w:r w:rsidRPr="00F6706F">
        <w:tab/>
        <w:t>Type: HistTransQualMeasReports</w:t>
      </w:r>
      <w:bookmarkEnd w:id="3407"/>
      <w:bookmarkEnd w:id="3408"/>
      <w:bookmarkEnd w:id="3409"/>
      <w:bookmarkEnd w:id="3410"/>
      <w:bookmarkEnd w:id="3411"/>
      <w:bookmarkEnd w:id="3412"/>
      <w:bookmarkEnd w:id="3413"/>
      <w:bookmarkEnd w:id="3414"/>
      <w:bookmarkEnd w:id="3415"/>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416" w:name="_Toc160470717"/>
      <w:bookmarkStart w:id="3417" w:name="_Toc164873861"/>
      <w:bookmarkStart w:id="3418" w:name="_Toc180306499"/>
      <w:bookmarkStart w:id="3419" w:name="_Toc195374229"/>
      <w:bookmarkStart w:id="3420" w:name="_Toc144024278"/>
      <w:bookmarkStart w:id="3421" w:name="_Toc148176991"/>
      <w:bookmarkStart w:id="3422" w:name="_Toc151379454"/>
      <w:bookmarkStart w:id="3423" w:name="_Toc151445635"/>
      <w:bookmarkStart w:id="3424" w:name="_Toc211879074"/>
      <w:r w:rsidRPr="0046710E">
        <w:t>6.4.6</w:t>
      </w:r>
      <w:r w:rsidRPr="00F6706F">
        <w:t>.2.</w:t>
      </w:r>
      <w:r>
        <w:t>10</w:t>
      </w:r>
      <w:r w:rsidRPr="00F6706F">
        <w:tab/>
        <w:t xml:space="preserve">Type: </w:t>
      </w:r>
      <w:r w:rsidRPr="0046710E">
        <w:t>TransQualMeas</w:t>
      </w:r>
      <w:r>
        <w:t>CriteriaSet</w:t>
      </w:r>
      <w:bookmarkEnd w:id="3416"/>
      <w:bookmarkEnd w:id="3417"/>
      <w:bookmarkEnd w:id="3418"/>
      <w:bookmarkEnd w:id="3419"/>
      <w:bookmarkEnd w:id="3424"/>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425" w:name="_Toc195374230"/>
      <w:bookmarkStart w:id="3426" w:name="_Toc160470718"/>
      <w:bookmarkStart w:id="3427" w:name="_Toc164873862"/>
      <w:bookmarkStart w:id="3428" w:name="_Toc180306500"/>
      <w:bookmarkStart w:id="3429" w:name="_Toc211879075"/>
      <w:r w:rsidRPr="0046710E">
        <w:t>6.4.6</w:t>
      </w:r>
      <w:r w:rsidRPr="00F6706F">
        <w:t>.2.</w:t>
      </w:r>
      <w:r>
        <w:t>11</w:t>
      </w:r>
      <w:r w:rsidRPr="00F6706F">
        <w:tab/>
        <w:t xml:space="preserve">Type: </w:t>
      </w:r>
      <w:r>
        <w:t>Crossflow</w:t>
      </w:r>
      <w:bookmarkEnd w:id="3425"/>
      <w:bookmarkEnd w:id="3429"/>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430" w:name="_Toc195374231"/>
      <w:bookmarkStart w:id="3431" w:name="_Toc211879076"/>
      <w:r w:rsidRPr="0046710E">
        <w:lastRenderedPageBreak/>
        <w:t>6.4.6</w:t>
      </w:r>
      <w:r w:rsidRPr="00F6706F">
        <w:t>.2.</w:t>
      </w:r>
      <w:r>
        <w:t>12</w:t>
      </w:r>
      <w:r w:rsidRPr="00F6706F">
        <w:tab/>
        <w:t xml:space="preserve">Type: </w:t>
      </w:r>
      <w:r>
        <w:t>CrossflowInfo</w:t>
      </w:r>
      <w:bookmarkEnd w:id="3430"/>
      <w:bookmarkEnd w:id="3431"/>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432" w:name="_Toc195374232"/>
      <w:bookmarkStart w:id="3433" w:name="_Toc211879077"/>
      <w:r w:rsidRPr="0046710E">
        <w:t>6.4</w:t>
      </w:r>
      <w:r w:rsidRPr="0046710E">
        <w:rPr>
          <w:lang w:val="en-US"/>
        </w:rPr>
        <w:t>.6.3</w:t>
      </w:r>
      <w:r w:rsidRPr="0046710E">
        <w:rPr>
          <w:lang w:val="en-US"/>
        </w:rPr>
        <w:tab/>
        <w:t>Simple data types and enumerations</w:t>
      </w:r>
      <w:bookmarkEnd w:id="3366"/>
      <w:bookmarkEnd w:id="3367"/>
      <w:bookmarkEnd w:id="3368"/>
      <w:bookmarkEnd w:id="3369"/>
      <w:bookmarkEnd w:id="3420"/>
      <w:bookmarkEnd w:id="3421"/>
      <w:bookmarkEnd w:id="3422"/>
      <w:bookmarkEnd w:id="3423"/>
      <w:bookmarkEnd w:id="3426"/>
      <w:bookmarkEnd w:id="3427"/>
      <w:bookmarkEnd w:id="3428"/>
      <w:bookmarkEnd w:id="3432"/>
      <w:bookmarkEnd w:id="3433"/>
    </w:p>
    <w:p w14:paraId="48FC3F12" w14:textId="77777777" w:rsidR="0046710E" w:rsidRPr="0046710E" w:rsidRDefault="0046710E" w:rsidP="0046710E">
      <w:pPr>
        <w:pStyle w:val="Heading5"/>
      </w:pPr>
      <w:bookmarkStart w:id="3434" w:name="_Toc96843448"/>
      <w:bookmarkStart w:id="3435" w:name="_Toc96844423"/>
      <w:bookmarkStart w:id="3436" w:name="_Toc100739996"/>
      <w:bookmarkStart w:id="3437" w:name="_Toc129252569"/>
      <w:bookmarkStart w:id="3438" w:name="_Toc144024279"/>
      <w:bookmarkStart w:id="3439" w:name="_Toc148176992"/>
      <w:bookmarkStart w:id="3440" w:name="_Toc151379455"/>
      <w:bookmarkStart w:id="3441" w:name="_Toc151445636"/>
      <w:bookmarkStart w:id="3442" w:name="_Toc160470719"/>
      <w:bookmarkStart w:id="3443" w:name="_Toc164873863"/>
      <w:bookmarkStart w:id="3444" w:name="_Toc180306501"/>
      <w:bookmarkStart w:id="3445" w:name="_Toc195374233"/>
      <w:bookmarkStart w:id="3446" w:name="_Toc211879078"/>
      <w:r w:rsidRPr="0046710E">
        <w:t>6.4.6.3.1</w:t>
      </w:r>
      <w:r w:rsidRPr="0046710E">
        <w:tab/>
        <w:t>Introduction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447" w:name="_Toc96843449"/>
      <w:bookmarkStart w:id="3448" w:name="_Toc96844424"/>
      <w:bookmarkStart w:id="3449" w:name="_Toc100739997"/>
      <w:bookmarkStart w:id="3450" w:name="_Toc129252570"/>
      <w:bookmarkStart w:id="3451" w:name="_Toc144024280"/>
      <w:bookmarkStart w:id="3452" w:name="_Toc148176993"/>
      <w:bookmarkStart w:id="3453" w:name="_Toc151379456"/>
      <w:bookmarkStart w:id="3454" w:name="_Toc151445637"/>
      <w:bookmarkStart w:id="3455" w:name="_Toc160470720"/>
      <w:bookmarkStart w:id="3456" w:name="_Toc164873864"/>
      <w:bookmarkStart w:id="3457" w:name="_Toc180306502"/>
      <w:bookmarkStart w:id="3458" w:name="_Toc195374234"/>
      <w:bookmarkStart w:id="3459" w:name="_Toc211879079"/>
      <w:r w:rsidRPr="0046710E">
        <w:t>6.4.6.3.2</w:t>
      </w:r>
      <w:r w:rsidRPr="0046710E">
        <w:tab/>
        <w:t>Simple data types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460" w:name="_Toc144024281"/>
      <w:bookmarkStart w:id="3461" w:name="_Toc148176994"/>
      <w:bookmarkStart w:id="3462" w:name="_Toc151379457"/>
      <w:bookmarkStart w:id="3463" w:name="_Toc151445638"/>
      <w:bookmarkStart w:id="3464" w:name="_Toc160470721"/>
      <w:bookmarkStart w:id="3465" w:name="_Toc164873865"/>
      <w:bookmarkStart w:id="3466" w:name="_Toc180306503"/>
      <w:bookmarkStart w:id="3467" w:name="_Toc195374235"/>
      <w:bookmarkStart w:id="3468" w:name="_Toc96843450"/>
      <w:bookmarkStart w:id="3469" w:name="_Toc96844425"/>
      <w:bookmarkStart w:id="3470" w:name="_Toc100739998"/>
      <w:bookmarkStart w:id="3471" w:name="_Toc129252571"/>
      <w:bookmarkStart w:id="3472" w:name="_Toc211879080"/>
      <w:r w:rsidRPr="00517BFA">
        <w:t>6.4.6.3.3</w:t>
      </w:r>
      <w:r w:rsidRPr="00517BFA">
        <w:tab/>
        <w:t>Enumeration: MeasurementId</w:t>
      </w:r>
      <w:bookmarkEnd w:id="3460"/>
      <w:bookmarkEnd w:id="3461"/>
      <w:bookmarkEnd w:id="3462"/>
      <w:bookmarkEnd w:id="3463"/>
      <w:bookmarkEnd w:id="3464"/>
      <w:bookmarkEnd w:id="3465"/>
      <w:bookmarkEnd w:id="3466"/>
      <w:bookmarkEnd w:id="3467"/>
      <w:bookmarkEnd w:id="347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473" w:name="_Toc144024282"/>
      <w:bookmarkStart w:id="3474" w:name="_Toc148176995"/>
      <w:bookmarkStart w:id="3475" w:name="_Toc151379458"/>
      <w:bookmarkStart w:id="3476" w:name="_Toc151445639"/>
      <w:bookmarkStart w:id="3477" w:name="_Toc160470722"/>
      <w:bookmarkStart w:id="3478" w:name="_Toc164873866"/>
      <w:bookmarkStart w:id="3479" w:name="_Toc180306504"/>
      <w:bookmarkStart w:id="3480" w:name="_Toc195374236"/>
      <w:bookmarkStart w:id="3481" w:name="_Toc211879081"/>
      <w:r w:rsidRPr="00517BFA">
        <w:t>6.4.6.3.4</w:t>
      </w:r>
      <w:r w:rsidRPr="00517BFA">
        <w:tab/>
        <w:t xml:space="preserve">Enumeration: </w:t>
      </w:r>
      <w:r w:rsidRPr="00517BFA">
        <w:rPr>
          <w:noProof/>
        </w:rPr>
        <w:t>RepGranularity</w:t>
      </w:r>
      <w:bookmarkEnd w:id="3473"/>
      <w:bookmarkEnd w:id="3474"/>
      <w:bookmarkEnd w:id="3475"/>
      <w:bookmarkEnd w:id="3476"/>
      <w:bookmarkEnd w:id="3477"/>
      <w:bookmarkEnd w:id="3478"/>
      <w:bookmarkEnd w:id="3479"/>
      <w:bookmarkEnd w:id="3480"/>
      <w:bookmarkEnd w:id="3481"/>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482" w:name="_Toc195374237"/>
      <w:bookmarkStart w:id="3483" w:name="_Toc144024283"/>
      <w:bookmarkStart w:id="3484" w:name="_Toc148176996"/>
      <w:bookmarkStart w:id="3485" w:name="_Toc151379459"/>
      <w:bookmarkStart w:id="3486" w:name="_Toc151445640"/>
      <w:bookmarkStart w:id="3487" w:name="_Toc160470723"/>
      <w:bookmarkStart w:id="3488" w:name="_Toc164873867"/>
      <w:bookmarkStart w:id="3489" w:name="_Toc180306505"/>
      <w:bookmarkStart w:id="3490" w:name="_Toc211879082"/>
      <w:r w:rsidRPr="00517BFA">
        <w:t>6.4.6.3.</w:t>
      </w:r>
      <w:r>
        <w:t>5</w:t>
      </w:r>
      <w:r w:rsidRPr="00517BFA">
        <w:tab/>
        <w:t xml:space="preserve">Enumeration: </w:t>
      </w:r>
      <w:r>
        <w:rPr>
          <w:noProof/>
        </w:rPr>
        <w:t>FlowDirection</w:t>
      </w:r>
      <w:bookmarkEnd w:id="3482"/>
      <w:bookmarkEnd w:id="3490"/>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491" w:name="_Toc195374238"/>
      <w:bookmarkStart w:id="3492" w:name="_Toc21187908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468"/>
      <w:bookmarkEnd w:id="3469"/>
      <w:bookmarkEnd w:id="3470"/>
      <w:bookmarkEnd w:id="3471"/>
      <w:bookmarkEnd w:id="3483"/>
      <w:bookmarkEnd w:id="3484"/>
      <w:bookmarkEnd w:id="3485"/>
      <w:bookmarkEnd w:id="3486"/>
      <w:bookmarkEnd w:id="3487"/>
      <w:bookmarkEnd w:id="3488"/>
      <w:bookmarkEnd w:id="3489"/>
      <w:bookmarkEnd w:id="3491"/>
      <w:bookmarkEnd w:id="3492"/>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493" w:name="_Toc96843451"/>
      <w:bookmarkStart w:id="3494" w:name="_Toc96844426"/>
      <w:bookmarkStart w:id="3495" w:name="_Toc100739999"/>
      <w:bookmarkStart w:id="3496" w:name="_Toc129252572"/>
      <w:bookmarkStart w:id="3497" w:name="_Toc144024284"/>
      <w:bookmarkStart w:id="3498" w:name="_Toc148176997"/>
      <w:bookmarkStart w:id="3499" w:name="_Toc151379460"/>
      <w:bookmarkStart w:id="3500" w:name="_Toc151445641"/>
      <w:bookmarkStart w:id="3501" w:name="_Toc160470724"/>
      <w:bookmarkStart w:id="3502" w:name="_Toc164873868"/>
      <w:bookmarkStart w:id="3503" w:name="_Toc180306506"/>
      <w:bookmarkStart w:id="3504" w:name="_Toc195374239"/>
      <w:bookmarkStart w:id="3505" w:name="_Toc211879084"/>
      <w:r w:rsidRPr="0046710E">
        <w:t>6.4.6.5</w:t>
      </w:r>
      <w:r w:rsidRPr="0046710E">
        <w:tab/>
        <w:t>Binary data</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41F090" w14:textId="77777777" w:rsidR="0046710E" w:rsidRPr="0046710E" w:rsidRDefault="0046710E" w:rsidP="0046710E">
      <w:pPr>
        <w:pStyle w:val="Heading5"/>
      </w:pPr>
      <w:bookmarkStart w:id="3506" w:name="_Toc96843452"/>
      <w:bookmarkStart w:id="3507" w:name="_Toc96844427"/>
      <w:bookmarkStart w:id="3508" w:name="_Toc100740000"/>
      <w:bookmarkStart w:id="3509" w:name="_Toc129252573"/>
      <w:bookmarkStart w:id="3510" w:name="_Toc144024285"/>
      <w:bookmarkStart w:id="3511" w:name="_Toc148176998"/>
      <w:bookmarkStart w:id="3512" w:name="_Toc151379461"/>
      <w:bookmarkStart w:id="3513" w:name="_Toc151445642"/>
      <w:bookmarkStart w:id="3514" w:name="_Toc160470725"/>
      <w:bookmarkStart w:id="3515" w:name="_Toc164873869"/>
      <w:bookmarkStart w:id="3516" w:name="_Toc180306507"/>
      <w:bookmarkStart w:id="3517" w:name="_Toc195374240"/>
      <w:bookmarkStart w:id="3518" w:name="_Toc211879085"/>
      <w:r w:rsidRPr="0046710E">
        <w:t>6.4.6.5.1</w:t>
      </w:r>
      <w:r w:rsidRPr="0046710E">
        <w:tab/>
        <w:t>Binary Data Types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519" w:name="_Toc144024286"/>
      <w:bookmarkStart w:id="3520" w:name="_Toc148176999"/>
      <w:bookmarkStart w:id="3521" w:name="_Toc151379462"/>
      <w:bookmarkStart w:id="3522" w:name="_Toc151445643"/>
      <w:bookmarkStart w:id="3523" w:name="_Toc160470726"/>
      <w:bookmarkStart w:id="3524" w:name="_Toc164873870"/>
      <w:bookmarkStart w:id="3525" w:name="_Toc180306508"/>
      <w:bookmarkStart w:id="3526" w:name="_Toc195374241"/>
      <w:bookmarkStart w:id="3527" w:name="_Toc211879086"/>
      <w:r w:rsidRPr="008874EC">
        <w:t>6.4.7</w:t>
      </w:r>
      <w:r w:rsidRPr="008874EC">
        <w:tab/>
        <w:t>Error Handling</w:t>
      </w:r>
      <w:bookmarkEnd w:id="3284"/>
      <w:bookmarkEnd w:id="3285"/>
      <w:bookmarkEnd w:id="3286"/>
      <w:bookmarkEnd w:id="3287"/>
      <w:bookmarkEnd w:id="3519"/>
      <w:bookmarkEnd w:id="3520"/>
      <w:bookmarkEnd w:id="3521"/>
      <w:bookmarkEnd w:id="3522"/>
      <w:bookmarkEnd w:id="3523"/>
      <w:bookmarkEnd w:id="3524"/>
      <w:bookmarkEnd w:id="3525"/>
      <w:bookmarkEnd w:id="3526"/>
      <w:bookmarkEnd w:id="3527"/>
    </w:p>
    <w:p w14:paraId="516A9B7C" w14:textId="77777777" w:rsidR="008874EC" w:rsidRPr="008874EC" w:rsidRDefault="008874EC" w:rsidP="008874EC">
      <w:pPr>
        <w:pStyle w:val="Heading4"/>
      </w:pPr>
      <w:bookmarkStart w:id="3528" w:name="_Toc96843454"/>
      <w:bookmarkStart w:id="3529" w:name="_Toc96844429"/>
      <w:bookmarkStart w:id="3530" w:name="_Toc100740002"/>
      <w:bookmarkStart w:id="3531" w:name="_Toc129252575"/>
      <w:bookmarkStart w:id="3532" w:name="_Toc144024287"/>
      <w:bookmarkStart w:id="3533" w:name="_Toc148177000"/>
      <w:bookmarkStart w:id="3534" w:name="_Toc151379463"/>
      <w:bookmarkStart w:id="3535" w:name="_Toc151445644"/>
      <w:bookmarkStart w:id="3536" w:name="_Toc160470727"/>
      <w:bookmarkStart w:id="3537" w:name="_Toc164873871"/>
      <w:bookmarkStart w:id="3538" w:name="_Toc180306509"/>
      <w:bookmarkStart w:id="3539" w:name="_Toc195374242"/>
      <w:bookmarkStart w:id="3540" w:name="_Toc211879087"/>
      <w:r w:rsidRPr="008874EC">
        <w:t>6.4.7.1</w:t>
      </w:r>
      <w:r w:rsidRPr="008874EC">
        <w:tab/>
        <w:t>General</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541" w:name="_Toc96843455"/>
      <w:bookmarkStart w:id="3542" w:name="_Toc96844430"/>
      <w:bookmarkStart w:id="3543" w:name="_Toc100740003"/>
      <w:bookmarkStart w:id="3544" w:name="_Toc129252576"/>
      <w:bookmarkStart w:id="3545" w:name="_Toc144024288"/>
      <w:bookmarkStart w:id="3546" w:name="_Toc148177001"/>
      <w:bookmarkStart w:id="3547" w:name="_Toc151379464"/>
      <w:bookmarkStart w:id="3548" w:name="_Toc151445645"/>
      <w:bookmarkStart w:id="3549" w:name="_Toc160470728"/>
      <w:bookmarkStart w:id="3550" w:name="_Toc164873872"/>
      <w:bookmarkStart w:id="3551" w:name="_Toc180306510"/>
      <w:bookmarkStart w:id="3552" w:name="_Toc195374243"/>
      <w:bookmarkStart w:id="3553" w:name="_Toc211879088"/>
      <w:r w:rsidRPr="008874EC">
        <w:t>6.4.7.2</w:t>
      </w:r>
      <w:r w:rsidRPr="008874EC">
        <w:tab/>
        <w:t>Protocol Errors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554" w:name="_Toc96843456"/>
      <w:bookmarkStart w:id="3555" w:name="_Toc96844431"/>
      <w:bookmarkStart w:id="3556" w:name="_Toc100740004"/>
      <w:bookmarkStart w:id="3557" w:name="_Toc129252577"/>
      <w:bookmarkStart w:id="3558" w:name="_Toc144024289"/>
      <w:bookmarkStart w:id="3559" w:name="_Toc148177002"/>
      <w:bookmarkStart w:id="3560" w:name="_Toc151379465"/>
      <w:bookmarkStart w:id="3561" w:name="_Toc151445646"/>
      <w:bookmarkStart w:id="3562" w:name="_Toc160470729"/>
      <w:bookmarkStart w:id="3563" w:name="_Toc164873873"/>
      <w:bookmarkStart w:id="3564" w:name="_Toc180306511"/>
      <w:bookmarkStart w:id="3565" w:name="_Toc195374244"/>
      <w:bookmarkStart w:id="3566" w:name="_Toc211879089"/>
      <w:r w:rsidRPr="008874EC">
        <w:t>6.4.7.3</w:t>
      </w:r>
      <w:r w:rsidRPr="008874EC">
        <w:tab/>
        <w:t>Application Errors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567" w:name="_Toc96843457"/>
      <w:bookmarkStart w:id="3568" w:name="_Toc96844432"/>
      <w:bookmarkStart w:id="3569" w:name="_Toc100740005"/>
      <w:bookmarkStart w:id="3570" w:name="_Toc129252578"/>
      <w:bookmarkStart w:id="3571" w:name="_Toc144024290"/>
      <w:bookmarkStart w:id="3572" w:name="_Toc148177003"/>
      <w:bookmarkStart w:id="3573" w:name="_Toc151379466"/>
      <w:bookmarkStart w:id="3574" w:name="_Toc151445647"/>
      <w:bookmarkStart w:id="3575" w:name="_Toc160470730"/>
      <w:bookmarkStart w:id="3576" w:name="_Toc164873874"/>
      <w:bookmarkStart w:id="3577" w:name="_Toc180306512"/>
      <w:bookmarkStart w:id="3578" w:name="_Toc195374245"/>
      <w:bookmarkStart w:id="3579" w:name="_Toc211879090"/>
      <w:r w:rsidRPr="008874EC">
        <w:t>6.4.8</w:t>
      </w:r>
      <w:r w:rsidRPr="008874EC">
        <w:rPr>
          <w:lang w:eastAsia="zh-CN"/>
        </w:rPr>
        <w:tab/>
        <w:t>Feature negotiation</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580" w:name="_Toc96843458"/>
      <w:bookmarkStart w:id="3581" w:name="_Toc96844433"/>
      <w:bookmarkStart w:id="3582" w:name="_Toc100740006"/>
      <w:bookmarkStart w:id="3583" w:name="_Toc129252579"/>
      <w:bookmarkStart w:id="3584" w:name="_Toc144024291"/>
      <w:bookmarkStart w:id="3585" w:name="_Toc148177004"/>
      <w:bookmarkStart w:id="3586" w:name="_Toc151379467"/>
      <w:bookmarkStart w:id="3587" w:name="_Toc151445648"/>
      <w:bookmarkStart w:id="3588" w:name="_Toc160470731"/>
      <w:bookmarkStart w:id="3589" w:name="_Toc164873875"/>
      <w:bookmarkStart w:id="3590" w:name="_Toc180306513"/>
      <w:bookmarkStart w:id="3591" w:name="_Toc195374246"/>
      <w:bookmarkStart w:id="3592" w:name="_Toc211879091"/>
      <w:r w:rsidRPr="008874EC">
        <w:lastRenderedPageBreak/>
        <w:t>6.4.9</w:t>
      </w:r>
      <w:r w:rsidRPr="008874EC">
        <w:tab/>
        <w:t>Security</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593" w:name="_Toc148177005"/>
      <w:bookmarkStart w:id="3594" w:name="_Toc151379468"/>
      <w:bookmarkStart w:id="3595" w:name="_Toc151445649"/>
      <w:bookmarkStart w:id="3596" w:name="_Toc160470732"/>
      <w:bookmarkStart w:id="3597" w:name="_Toc164873876"/>
      <w:bookmarkStart w:id="3598" w:name="_Toc180306514"/>
      <w:bookmarkStart w:id="3599" w:name="_Toc195374247"/>
      <w:bookmarkStart w:id="3600" w:name="_Toc211879092"/>
      <w:r w:rsidRPr="000E1D0D">
        <w:rPr>
          <w:noProof/>
          <w:lang w:eastAsia="zh-CN"/>
        </w:rPr>
        <w:lastRenderedPageBreak/>
        <w:t>6.5</w:t>
      </w:r>
      <w:r w:rsidRPr="000E1D0D">
        <w:tab/>
        <w:t xml:space="preserve">SDD_PolicyConfiguration </w:t>
      </w:r>
      <w:r w:rsidR="00432CA8">
        <w:t xml:space="preserve">Service </w:t>
      </w:r>
      <w:r w:rsidRPr="000E1D0D">
        <w:t>API</w:t>
      </w:r>
      <w:bookmarkEnd w:id="3593"/>
      <w:bookmarkEnd w:id="3594"/>
      <w:bookmarkEnd w:id="3595"/>
      <w:bookmarkEnd w:id="3596"/>
      <w:bookmarkEnd w:id="3597"/>
      <w:bookmarkEnd w:id="3598"/>
      <w:bookmarkEnd w:id="3599"/>
      <w:bookmarkEnd w:id="3600"/>
    </w:p>
    <w:p w14:paraId="3BBBF06E" w14:textId="77777777" w:rsidR="00A96052" w:rsidRPr="000E1D0D" w:rsidRDefault="00A96052" w:rsidP="00A96052">
      <w:pPr>
        <w:pStyle w:val="Heading3"/>
      </w:pPr>
      <w:bookmarkStart w:id="3601" w:name="_Toc148177006"/>
      <w:bookmarkStart w:id="3602" w:name="_Toc151379469"/>
      <w:bookmarkStart w:id="3603" w:name="_Toc151445650"/>
      <w:bookmarkStart w:id="3604" w:name="_Toc160470733"/>
      <w:bookmarkStart w:id="3605" w:name="_Toc164873877"/>
      <w:bookmarkStart w:id="3606" w:name="_Toc180306515"/>
      <w:bookmarkStart w:id="3607" w:name="_Toc195374248"/>
      <w:bookmarkStart w:id="3608" w:name="_Toc211879093"/>
      <w:r w:rsidRPr="000E1D0D">
        <w:rPr>
          <w:noProof/>
          <w:lang w:eastAsia="zh-CN"/>
        </w:rPr>
        <w:t>6.5</w:t>
      </w:r>
      <w:r w:rsidRPr="000E1D0D">
        <w:t>.1</w:t>
      </w:r>
      <w:r w:rsidRPr="000E1D0D">
        <w:tab/>
        <w:t>Introduction</w:t>
      </w:r>
      <w:bookmarkEnd w:id="3601"/>
      <w:bookmarkEnd w:id="3602"/>
      <w:bookmarkEnd w:id="3603"/>
      <w:bookmarkEnd w:id="3604"/>
      <w:bookmarkEnd w:id="3605"/>
      <w:bookmarkEnd w:id="3606"/>
      <w:bookmarkEnd w:id="3607"/>
      <w:bookmarkEnd w:id="3608"/>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609" w:name="_Toc148177007"/>
      <w:bookmarkStart w:id="3610" w:name="_Toc151379470"/>
      <w:bookmarkStart w:id="3611" w:name="_Toc151445651"/>
      <w:bookmarkStart w:id="3612" w:name="_Toc160470734"/>
      <w:bookmarkStart w:id="3613" w:name="_Toc164873878"/>
      <w:bookmarkStart w:id="3614" w:name="_Toc180306516"/>
      <w:bookmarkStart w:id="3615" w:name="_Toc195374249"/>
      <w:bookmarkStart w:id="3616" w:name="_Toc211879094"/>
      <w:r w:rsidRPr="000E1D0D">
        <w:rPr>
          <w:noProof/>
          <w:lang w:eastAsia="zh-CN"/>
        </w:rPr>
        <w:t>6.5</w:t>
      </w:r>
      <w:r w:rsidRPr="000E1D0D">
        <w:t>.2</w:t>
      </w:r>
      <w:r w:rsidRPr="000E1D0D">
        <w:tab/>
        <w:t>Usage of HTTP</w:t>
      </w:r>
      <w:bookmarkEnd w:id="3609"/>
      <w:bookmarkEnd w:id="3610"/>
      <w:bookmarkEnd w:id="3611"/>
      <w:bookmarkEnd w:id="3612"/>
      <w:bookmarkEnd w:id="3613"/>
      <w:bookmarkEnd w:id="3614"/>
      <w:bookmarkEnd w:id="3615"/>
      <w:bookmarkEnd w:id="3616"/>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617" w:name="_Toc148177008"/>
      <w:bookmarkStart w:id="3618" w:name="_Toc151379471"/>
      <w:bookmarkStart w:id="3619" w:name="_Toc151445652"/>
      <w:bookmarkStart w:id="3620" w:name="_Toc160470735"/>
      <w:bookmarkStart w:id="3621" w:name="_Toc164873879"/>
      <w:bookmarkStart w:id="3622" w:name="_Toc180306517"/>
      <w:bookmarkStart w:id="3623" w:name="_Toc195374250"/>
      <w:bookmarkStart w:id="3624" w:name="_Toc211879095"/>
      <w:r w:rsidRPr="000E1D0D">
        <w:rPr>
          <w:noProof/>
          <w:lang w:eastAsia="zh-CN"/>
        </w:rPr>
        <w:t>6.5</w:t>
      </w:r>
      <w:r w:rsidRPr="000E1D0D">
        <w:t>.3</w:t>
      </w:r>
      <w:r w:rsidRPr="000E1D0D">
        <w:tab/>
        <w:t>Resources</w:t>
      </w:r>
      <w:bookmarkEnd w:id="3617"/>
      <w:bookmarkEnd w:id="3618"/>
      <w:bookmarkEnd w:id="3619"/>
      <w:bookmarkEnd w:id="3620"/>
      <w:bookmarkEnd w:id="3621"/>
      <w:bookmarkEnd w:id="3622"/>
      <w:bookmarkEnd w:id="3623"/>
      <w:bookmarkEnd w:id="3624"/>
    </w:p>
    <w:p w14:paraId="2A94194D" w14:textId="77777777" w:rsidR="00A96052" w:rsidRPr="000E1D0D" w:rsidRDefault="00A96052" w:rsidP="00A96052">
      <w:pPr>
        <w:pStyle w:val="Heading4"/>
      </w:pPr>
      <w:bookmarkStart w:id="3625" w:name="_Toc148177009"/>
      <w:bookmarkStart w:id="3626" w:name="_Toc151379472"/>
      <w:bookmarkStart w:id="3627" w:name="_Toc151445653"/>
      <w:bookmarkStart w:id="3628" w:name="_Toc160470736"/>
      <w:bookmarkStart w:id="3629" w:name="_Toc164873880"/>
      <w:bookmarkStart w:id="3630" w:name="_Toc180306518"/>
      <w:bookmarkStart w:id="3631" w:name="_Toc195374251"/>
      <w:bookmarkStart w:id="3632" w:name="_Toc211879096"/>
      <w:r w:rsidRPr="000E1D0D">
        <w:rPr>
          <w:noProof/>
          <w:lang w:eastAsia="zh-CN"/>
        </w:rPr>
        <w:t>6.5</w:t>
      </w:r>
      <w:r w:rsidRPr="000E1D0D">
        <w:t>.3.1</w:t>
      </w:r>
      <w:r w:rsidRPr="000E1D0D">
        <w:tab/>
        <w:t>Overview</w:t>
      </w:r>
      <w:bookmarkEnd w:id="3625"/>
      <w:bookmarkEnd w:id="3626"/>
      <w:bookmarkEnd w:id="3627"/>
      <w:bookmarkEnd w:id="3628"/>
      <w:bookmarkEnd w:id="3629"/>
      <w:bookmarkEnd w:id="3630"/>
      <w:bookmarkEnd w:id="3631"/>
      <w:bookmarkEnd w:id="3632"/>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22492522"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633" w:name="_Toc148177010"/>
      <w:bookmarkStart w:id="3634" w:name="_Toc151379473"/>
      <w:bookmarkStart w:id="3635" w:name="_Toc151445654"/>
      <w:bookmarkStart w:id="3636" w:name="_Toc160470737"/>
      <w:bookmarkStart w:id="3637" w:name="_Toc164873881"/>
      <w:bookmarkStart w:id="3638" w:name="_Toc180306519"/>
      <w:bookmarkStart w:id="3639" w:name="_Toc195374252"/>
      <w:bookmarkStart w:id="3640" w:name="_Toc211879097"/>
      <w:r w:rsidRPr="000E1D0D">
        <w:rPr>
          <w:noProof/>
          <w:lang w:eastAsia="zh-CN"/>
        </w:rPr>
        <w:t>6.5</w:t>
      </w:r>
      <w:r w:rsidRPr="000E1D0D">
        <w:t>.3.2</w:t>
      </w:r>
      <w:r w:rsidRPr="000E1D0D">
        <w:tab/>
        <w:t>Resource: Policy Configurations</w:t>
      </w:r>
      <w:bookmarkEnd w:id="3633"/>
      <w:bookmarkEnd w:id="3634"/>
      <w:bookmarkEnd w:id="3635"/>
      <w:bookmarkEnd w:id="3636"/>
      <w:bookmarkEnd w:id="3637"/>
      <w:bookmarkEnd w:id="3638"/>
      <w:bookmarkEnd w:id="3639"/>
      <w:bookmarkEnd w:id="3640"/>
    </w:p>
    <w:p w14:paraId="4ACBE09A" w14:textId="77777777" w:rsidR="00A96052" w:rsidRPr="000E1D0D" w:rsidRDefault="00A96052" w:rsidP="00A96052">
      <w:pPr>
        <w:pStyle w:val="Heading5"/>
      </w:pPr>
      <w:bookmarkStart w:id="3641" w:name="_Toc148177011"/>
      <w:bookmarkStart w:id="3642" w:name="_Toc151379474"/>
      <w:bookmarkStart w:id="3643" w:name="_Toc151445655"/>
      <w:bookmarkStart w:id="3644" w:name="_Toc160470738"/>
      <w:bookmarkStart w:id="3645" w:name="_Toc164873882"/>
      <w:bookmarkStart w:id="3646" w:name="_Toc180306520"/>
      <w:bookmarkStart w:id="3647" w:name="_Toc195374253"/>
      <w:bookmarkStart w:id="3648" w:name="_Toc211879098"/>
      <w:r w:rsidRPr="000E1D0D">
        <w:rPr>
          <w:noProof/>
          <w:lang w:eastAsia="zh-CN"/>
        </w:rPr>
        <w:t>6.5</w:t>
      </w:r>
      <w:r w:rsidRPr="000E1D0D">
        <w:t>.3.2.1</w:t>
      </w:r>
      <w:r w:rsidRPr="000E1D0D">
        <w:tab/>
        <w:t>Description</w:t>
      </w:r>
      <w:bookmarkEnd w:id="3641"/>
      <w:bookmarkEnd w:id="3642"/>
      <w:bookmarkEnd w:id="3643"/>
      <w:bookmarkEnd w:id="3644"/>
      <w:bookmarkEnd w:id="3645"/>
      <w:bookmarkEnd w:id="3646"/>
      <w:bookmarkEnd w:id="3647"/>
      <w:bookmarkEnd w:id="3648"/>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649" w:name="_Toc148177012"/>
      <w:bookmarkStart w:id="3650" w:name="_Toc151379475"/>
      <w:bookmarkStart w:id="3651" w:name="_Toc151445656"/>
      <w:bookmarkStart w:id="3652" w:name="_Toc160470739"/>
      <w:bookmarkStart w:id="3653" w:name="_Toc164873883"/>
      <w:bookmarkStart w:id="3654" w:name="_Toc180306521"/>
      <w:bookmarkStart w:id="3655" w:name="_Toc195374254"/>
      <w:bookmarkStart w:id="3656" w:name="_Toc211879099"/>
      <w:r w:rsidRPr="000E1D0D">
        <w:rPr>
          <w:noProof/>
          <w:lang w:eastAsia="zh-CN"/>
        </w:rPr>
        <w:t>6.5</w:t>
      </w:r>
      <w:r w:rsidRPr="000E1D0D">
        <w:t>.3.2.2</w:t>
      </w:r>
      <w:r w:rsidRPr="000E1D0D">
        <w:tab/>
        <w:t>Resource Definition</w:t>
      </w:r>
      <w:bookmarkEnd w:id="3649"/>
      <w:bookmarkEnd w:id="3650"/>
      <w:bookmarkEnd w:id="3651"/>
      <w:bookmarkEnd w:id="3652"/>
      <w:bookmarkEnd w:id="3653"/>
      <w:bookmarkEnd w:id="3654"/>
      <w:bookmarkEnd w:id="3655"/>
      <w:bookmarkEnd w:id="3656"/>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657" w:name="_Toc148177013"/>
      <w:bookmarkStart w:id="3658" w:name="_Toc151379476"/>
      <w:bookmarkStart w:id="3659" w:name="_Toc151445657"/>
      <w:bookmarkStart w:id="3660" w:name="_Toc160470740"/>
      <w:bookmarkStart w:id="3661" w:name="_Toc164873884"/>
      <w:bookmarkStart w:id="3662" w:name="_Toc180306522"/>
      <w:bookmarkStart w:id="3663" w:name="_Toc195374255"/>
      <w:bookmarkStart w:id="3664" w:name="_Toc211879100"/>
      <w:r w:rsidRPr="000E1D0D">
        <w:rPr>
          <w:noProof/>
          <w:lang w:eastAsia="zh-CN"/>
        </w:rPr>
        <w:t>6.5</w:t>
      </w:r>
      <w:r w:rsidRPr="000E1D0D">
        <w:t>.3.2.3</w:t>
      </w:r>
      <w:r w:rsidRPr="000E1D0D">
        <w:tab/>
        <w:t>Resource Standard Methods</w:t>
      </w:r>
      <w:bookmarkEnd w:id="3657"/>
      <w:bookmarkEnd w:id="3658"/>
      <w:bookmarkEnd w:id="3659"/>
      <w:bookmarkEnd w:id="3660"/>
      <w:bookmarkEnd w:id="3661"/>
      <w:bookmarkEnd w:id="3662"/>
      <w:bookmarkEnd w:id="3663"/>
      <w:bookmarkEnd w:id="3664"/>
    </w:p>
    <w:p w14:paraId="59C6949F" w14:textId="77777777" w:rsidR="00A96052" w:rsidRPr="000E1D0D" w:rsidRDefault="00A96052" w:rsidP="0052668D">
      <w:pPr>
        <w:pStyle w:val="H6"/>
        <w:rPr>
          <w:rFonts w:eastAsia="SimSun"/>
        </w:rPr>
      </w:pPr>
      <w:bookmarkStart w:id="3665" w:name="_Toc148177014"/>
      <w:bookmarkStart w:id="3666" w:name="_Toc151379477"/>
      <w:bookmarkStart w:id="3667" w:name="_Toc151445658"/>
      <w:bookmarkStart w:id="3668" w:name="_Toc160470741"/>
      <w:bookmarkStart w:id="3669" w:name="_Toc164873885"/>
      <w:bookmarkStart w:id="3670" w:name="_Toc180306523"/>
      <w:r w:rsidRPr="000E1D0D">
        <w:rPr>
          <w:noProof/>
          <w:lang w:eastAsia="zh-CN"/>
        </w:rPr>
        <w:t>6.5</w:t>
      </w:r>
      <w:r w:rsidRPr="000E1D0D">
        <w:rPr>
          <w:rFonts w:eastAsia="SimSun"/>
        </w:rPr>
        <w:t>.3.2.3.1</w:t>
      </w:r>
      <w:r w:rsidRPr="000E1D0D">
        <w:rPr>
          <w:rFonts w:eastAsia="SimSun"/>
        </w:rPr>
        <w:tab/>
        <w:t>POST</w:t>
      </w:r>
      <w:bookmarkEnd w:id="3665"/>
      <w:bookmarkEnd w:id="3666"/>
      <w:bookmarkEnd w:id="3667"/>
      <w:bookmarkEnd w:id="3668"/>
      <w:bookmarkEnd w:id="3669"/>
      <w:bookmarkEnd w:id="3670"/>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671" w:name="_Toc148177015"/>
      <w:bookmarkStart w:id="3672" w:name="_Toc151379478"/>
      <w:bookmarkStart w:id="3673" w:name="_Toc151445659"/>
      <w:bookmarkStart w:id="3674" w:name="_Toc160470742"/>
      <w:bookmarkStart w:id="3675" w:name="_Toc164873886"/>
      <w:bookmarkStart w:id="3676" w:name="_Toc180306524"/>
      <w:bookmarkStart w:id="3677" w:name="_Toc195374256"/>
      <w:bookmarkStart w:id="3678" w:name="_Toc211879101"/>
      <w:r w:rsidRPr="000E1D0D">
        <w:rPr>
          <w:noProof/>
          <w:lang w:eastAsia="zh-CN"/>
        </w:rPr>
        <w:t>6.5</w:t>
      </w:r>
      <w:r w:rsidRPr="000E1D0D">
        <w:t>.3.2.4</w:t>
      </w:r>
      <w:r w:rsidRPr="000E1D0D">
        <w:tab/>
        <w:t>Resource Custom Operations</w:t>
      </w:r>
      <w:bookmarkEnd w:id="3671"/>
      <w:bookmarkEnd w:id="3672"/>
      <w:bookmarkEnd w:id="3673"/>
      <w:bookmarkEnd w:id="3674"/>
      <w:bookmarkEnd w:id="3675"/>
      <w:bookmarkEnd w:id="3676"/>
      <w:bookmarkEnd w:id="3677"/>
      <w:bookmarkEnd w:id="3678"/>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679" w:name="_Toc148177016"/>
      <w:bookmarkStart w:id="3680" w:name="_Toc151379479"/>
      <w:bookmarkStart w:id="3681" w:name="_Toc151445660"/>
      <w:bookmarkStart w:id="3682" w:name="_Toc160470743"/>
      <w:bookmarkStart w:id="3683" w:name="_Toc164873887"/>
      <w:bookmarkStart w:id="3684" w:name="_Toc180306525"/>
      <w:bookmarkStart w:id="3685" w:name="_Toc195374257"/>
      <w:bookmarkStart w:id="3686" w:name="_Toc211879102"/>
      <w:r w:rsidRPr="000E1D0D">
        <w:rPr>
          <w:noProof/>
          <w:lang w:eastAsia="zh-CN"/>
        </w:rPr>
        <w:t>6.5</w:t>
      </w:r>
      <w:r w:rsidRPr="000E1D0D">
        <w:t>.3.3</w:t>
      </w:r>
      <w:r w:rsidRPr="000E1D0D">
        <w:tab/>
        <w:t>Resource: Individual Policy Configuration</w:t>
      </w:r>
      <w:bookmarkEnd w:id="3679"/>
      <w:bookmarkEnd w:id="3680"/>
      <w:bookmarkEnd w:id="3681"/>
      <w:bookmarkEnd w:id="3682"/>
      <w:bookmarkEnd w:id="3683"/>
      <w:bookmarkEnd w:id="3684"/>
      <w:bookmarkEnd w:id="3685"/>
      <w:bookmarkEnd w:id="3686"/>
    </w:p>
    <w:p w14:paraId="4C4F278B" w14:textId="77777777" w:rsidR="00A96052" w:rsidRPr="000E1D0D" w:rsidRDefault="00A96052" w:rsidP="00A96052">
      <w:pPr>
        <w:pStyle w:val="Heading5"/>
      </w:pPr>
      <w:bookmarkStart w:id="3687" w:name="_Toc148177017"/>
      <w:bookmarkStart w:id="3688" w:name="_Toc151379480"/>
      <w:bookmarkStart w:id="3689" w:name="_Toc151445661"/>
      <w:bookmarkStart w:id="3690" w:name="_Toc160470744"/>
      <w:bookmarkStart w:id="3691" w:name="_Toc164873888"/>
      <w:bookmarkStart w:id="3692" w:name="_Toc180306526"/>
      <w:bookmarkStart w:id="3693" w:name="_Toc195374258"/>
      <w:bookmarkStart w:id="3694" w:name="_Toc211879103"/>
      <w:r w:rsidRPr="000E1D0D">
        <w:rPr>
          <w:noProof/>
          <w:lang w:eastAsia="zh-CN"/>
        </w:rPr>
        <w:t>6.5</w:t>
      </w:r>
      <w:r w:rsidRPr="000E1D0D">
        <w:t>.3.3.1</w:t>
      </w:r>
      <w:r w:rsidRPr="000E1D0D">
        <w:tab/>
        <w:t>Description</w:t>
      </w:r>
      <w:bookmarkEnd w:id="3687"/>
      <w:bookmarkEnd w:id="3688"/>
      <w:bookmarkEnd w:id="3689"/>
      <w:bookmarkEnd w:id="3690"/>
      <w:bookmarkEnd w:id="3691"/>
      <w:bookmarkEnd w:id="3692"/>
      <w:bookmarkEnd w:id="3693"/>
      <w:bookmarkEnd w:id="3694"/>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695" w:name="_Toc148177018"/>
      <w:bookmarkStart w:id="3696" w:name="_Toc151379481"/>
      <w:bookmarkStart w:id="3697" w:name="_Toc151445662"/>
      <w:bookmarkStart w:id="3698" w:name="_Toc160470745"/>
      <w:bookmarkStart w:id="3699" w:name="_Toc164873889"/>
      <w:bookmarkStart w:id="3700" w:name="_Toc180306527"/>
      <w:bookmarkStart w:id="3701" w:name="_Toc195374259"/>
      <w:bookmarkStart w:id="3702" w:name="_Toc211879104"/>
      <w:r w:rsidRPr="000E1D0D">
        <w:rPr>
          <w:noProof/>
          <w:lang w:eastAsia="zh-CN"/>
        </w:rPr>
        <w:t>6.5</w:t>
      </w:r>
      <w:r w:rsidRPr="000E1D0D">
        <w:t>.3.3.2</w:t>
      </w:r>
      <w:r w:rsidRPr="000E1D0D">
        <w:tab/>
        <w:t>Resource Definition</w:t>
      </w:r>
      <w:bookmarkEnd w:id="3695"/>
      <w:bookmarkEnd w:id="3696"/>
      <w:bookmarkEnd w:id="3697"/>
      <w:bookmarkEnd w:id="3698"/>
      <w:bookmarkEnd w:id="3699"/>
      <w:bookmarkEnd w:id="3700"/>
      <w:bookmarkEnd w:id="3701"/>
      <w:bookmarkEnd w:id="3702"/>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703" w:name="_Toc148177019"/>
      <w:bookmarkStart w:id="3704" w:name="_Toc151379482"/>
      <w:bookmarkStart w:id="3705" w:name="_Toc151445663"/>
      <w:bookmarkStart w:id="3706" w:name="_Toc160470746"/>
      <w:bookmarkStart w:id="3707" w:name="_Toc164873890"/>
      <w:bookmarkStart w:id="3708" w:name="_Toc180306528"/>
      <w:bookmarkStart w:id="3709" w:name="_Toc195374260"/>
      <w:bookmarkStart w:id="3710" w:name="_Toc211879105"/>
      <w:r w:rsidRPr="000E1D0D">
        <w:rPr>
          <w:noProof/>
          <w:lang w:eastAsia="zh-CN"/>
        </w:rPr>
        <w:t>6.5</w:t>
      </w:r>
      <w:r w:rsidRPr="000E1D0D">
        <w:t>.3.3.3</w:t>
      </w:r>
      <w:r w:rsidRPr="000E1D0D">
        <w:tab/>
        <w:t>Resource Standard Methods</w:t>
      </w:r>
      <w:bookmarkEnd w:id="3703"/>
      <w:bookmarkEnd w:id="3704"/>
      <w:bookmarkEnd w:id="3705"/>
      <w:bookmarkEnd w:id="3706"/>
      <w:bookmarkEnd w:id="3707"/>
      <w:bookmarkEnd w:id="3708"/>
      <w:bookmarkEnd w:id="3709"/>
      <w:bookmarkEnd w:id="3710"/>
    </w:p>
    <w:p w14:paraId="798404AC" w14:textId="77777777" w:rsidR="00A96052" w:rsidRPr="000E1D0D" w:rsidRDefault="00A96052" w:rsidP="0052668D">
      <w:pPr>
        <w:pStyle w:val="H6"/>
      </w:pPr>
      <w:bookmarkStart w:id="3711" w:name="_Toc148177020"/>
      <w:bookmarkStart w:id="3712" w:name="_Toc151379483"/>
      <w:bookmarkStart w:id="3713" w:name="_Toc151445664"/>
      <w:bookmarkStart w:id="3714" w:name="_Toc160470747"/>
      <w:bookmarkStart w:id="3715" w:name="_Toc164873891"/>
      <w:bookmarkStart w:id="3716" w:name="_Toc180306529"/>
      <w:r w:rsidRPr="000E1D0D">
        <w:rPr>
          <w:noProof/>
          <w:lang w:eastAsia="zh-CN"/>
        </w:rPr>
        <w:t>6.5</w:t>
      </w:r>
      <w:r w:rsidRPr="000E1D0D">
        <w:t>.3.3.3.1</w:t>
      </w:r>
      <w:r w:rsidRPr="000E1D0D">
        <w:tab/>
        <w:t>GET</w:t>
      </w:r>
      <w:bookmarkEnd w:id="3711"/>
      <w:bookmarkEnd w:id="3712"/>
      <w:bookmarkEnd w:id="3713"/>
      <w:bookmarkEnd w:id="3714"/>
      <w:bookmarkEnd w:id="3715"/>
      <w:bookmarkEnd w:id="3716"/>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717" w:name="_Toc148177021"/>
      <w:bookmarkStart w:id="3718" w:name="_Toc151379484"/>
      <w:bookmarkStart w:id="3719" w:name="_Toc151445665"/>
      <w:bookmarkStart w:id="3720" w:name="_Toc160470748"/>
      <w:bookmarkStart w:id="3721" w:name="_Toc164873892"/>
      <w:bookmarkStart w:id="3722" w:name="_Toc180306530"/>
      <w:r w:rsidRPr="000E1D0D">
        <w:rPr>
          <w:noProof/>
          <w:lang w:eastAsia="zh-CN"/>
        </w:rPr>
        <w:t>6.5</w:t>
      </w:r>
      <w:r w:rsidRPr="000E1D0D">
        <w:t>.3.3.3.2</w:t>
      </w:r>
      <w:r w:rsidRPr="000E1D0D">
        <w:tab/>
        <w:t>PUT</w:t>
      </w:r>
      <w:bookmarkEnd w:id="3717"/>
      <w:bookmarkEnd w:id="3718"/>
      <w:bookmarkEnd w:id="3719"/>
      <w:bookmarkEnd w:id="3720"/>
      <w:bookmarkEnd w:id="3721"/>
      <w:bookmarkEnd w:id="3722"/>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723" w:name="_Toc148177022"/>
      <w:bookmarkStart w:id="3724" w:name="_Toc151379485"/>
      <w:bookmarkStart w:id="3725" w:name="_Toc151445666"/>
      <w:bookmarkStart w:id="3726" w:name="_Toc160470749"/>
      <w:bookmarkStart w:id="3727" w:name="_Toc164873893"/>
      <w:bookmarkStart w:id="3728" w:name="_Toc180306531"/>
      <w:r w:rsidRPr="000E1D0D">
        <w:rPr>
          <w:noProof/>
          <w:lang w:eastAsia="zh-CN"/>
        </w:rPr>
        <w:t>6.5</w:t>
      </w:r>
      <w:r w:rsidRPr="000E1D0D">
        <w:t>.3.3.3.3</w:t>
      </w:r>
      <w:r w:rsidRPr="000E1D0D">
        <w:tab/>
        <w:t>PATCH</w:t>
      </w:r>
      <w:bookmarkEnd w:id="3723"/>
      <w:bookmarkEnd w:id="3724"/>
      <w:bookmarkEnd w:id="3725"/>
      <w:bookmarkEnd w:id="3726"/>
      <w:bookmarkEnd w:id="3727"/>
      <w:bookmarkEnd w:id="3728"/>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729" w:name="_Toc148177023"/>
      <w:bookmarkStart w:id="3730" w:name="_Toc151379486"/>
      <w:bookmarkStart w:id="3731" w:name="_Toc151445667"/>
      <w:bookmarkStart w:id="3732" w:name="_Toc160470750"/>
      <w:bookmarkStart w:id="3733" w:name="_Toc164873894"/>
      <w:bookmarkStart w:id="3734" w:name="_Toc180306532"/>
      <w:r w:rsidRPr="000E1D0D">
        <w:rPr>
          <w:noProof/>
          <w:lang w:eastAsia="zh-CN"/>
        </w:rPr>
        <w:lastRenderedPageBreak/>
        <w:t>6.5</w:t>
      </w:r>
      <w:r w:rsidRPr="000E1D0D">
        <w:t>.3.3.3.4</w:t>
      </w:r>
      <w:r w:rsidRPr="000E1D0D">
        <w:tab/>
        <w:t>DELETE</w:t>
      </w:r>
      <w:bookmarkEnd w:id="3729"/>
      <w:bookmarkEnd w:id="3730"/>
      <w:bookmarkEnd w:id="3731"/>
      <w:bookmarkEnd w:id="3732"/>
      <w:bookmarkEnd w:id="3733"/>
      <w:bookmarkEnd w:id="3734"/>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735" w:name="_Toc148177024"/>
      <w:bookmarkStart w:id="3736" w:name="_Toc151379487"/>
      <w:bookmarkStart w:id="3737" w:name="_Toc151445668"/>
      <w:bookmarkStart w:id="3738" w:name="_Toc160470751"/>
      <w:bookmarkStart w:id="3739" w:name="_Toc164873895"/>
      <w:bookmarkStart w:id="3740" w:name="_Toc180306533"/>
      <w:bookmarkStart w:id="3741" w:name="_Toc195374261"/>
      <w:bookmarkStart w:id="3742" w:name="_Toc211879106"/>
      <w:r w:rsidRPr="000E1D0D">
        <w:rPr>
          <w:noProof/>
          <w:lang w:eastAsia="zh-CN"/>
        </w:rPr>
        <w:t>6.5</w:t>
      </w:r>
      <w:r w:rsidRPr="000E1D0D">
        <w:t>.3.3.4</w:t>
      </w:r>
      <w:r w:rsidRPr="000E1D0D">
        <w:tab/>
        <w:t>Resource Custom Operations</w:t>
      </w:r>
      <w:bookmarkEnd w:id="3735"/>
      <w:bookmarkEnd w:id="3736"/>
      <w:bookmarkEnd w:id="3737"/>
      <w:bookmarkEnd w:id="3738"/>
      <w:bookmarkEnd w:id="3739"/>
      <w:bookmarkEnd w:id="3740"/>
      <w:bookmarkEnd w:id="3741"/>
      <w:bookmarkEnd w:id="3742"/>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743" w:name="_Toc148177025"/>
      <w:bookmarkStart w:id="3744" w:name="_Toc151379488"/>
      <w:bookmarkStart w:id="3745" w:name="_Toc151445669"/>
      <w:bookmarkStart w:id="3746" w:name="_Toc160470752"/>
      <w:bookmarkStart w:id="3747" w:name="_Toc164873896"/>
      <w:bookmarkStart w:id="3748" w:name="_Toc180306534"/>
      <w:bookmarkStart w:id="3749" w:name="_Toc195374262"/>
      <w:bookmarkStart w:id="3750" w:name="_Toc211879107"/>
      <w:r w:rsidRPr="000E1D0D">
        <w:rPr>
          <w:noProof/>
          <w:lang w:eastAsia="zh-CN"/>
        </w:rPr>
        <w:lastRenderedPageBreak/>
        <w:t>6.5</w:t>
      </w:r>
      <w:r w:rsidRPr="000E1D0D">
        <w:t>.4</w:t>
      </w:r>
      <w:r w:rsidRPr="000E1D0D">
        <w:tab/>
        <w:t>Custom Operations without associated resources</w:t>
      </w:r>
      <w:bookmarkEnd w:id="3743"/>
      <w:bookmarkEnd w:id="3744"/>
      <w:bookmarkEnd w:id="3745"/>
      <w:bookmarkEnd w:id="3746"/>
      <w:bookmarkEnd w:id="3747"/>
      <w:bookmarkEnd w:id="3748"/>
      <w:bookmarkEnd w:id="3749"/>
      <w:bookmarkEnd w:id="3750"/>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751" w:name="_Toc148177026"/>
      <w:bookmarkStart w:id="3752" w:name="_Toc151379489"/>
      <w:bookmarkStart w:id="3753" w:name="_Toc151445670"/>
      <w:bookmarkStart w:id="3754" w:name="_Toc160470753"/>
      <w:bookmarkStart w:id="3755" w:name="_Toc164873897"/>
      <w:bookmarkStart w:id="3756" w:name="_Toc180306535"/>
      <w:bookmarkStart w:id="3757" w:name="_Toc195374263"/>
      <w:bookmarkStart w:id="3758" w:name="_Toc211879108"/>
      <w:r w:rsidRPr="000E1D0D">
        <w:rPr>
          <w:noProof/>
          <w:lang w:eastAsia="zh-CN"/>
        </w:rPr>
        <w:t>6.5</w:t>
      </w:r>
      <w:r w:rsidRPr="000E1D0D">
        <w:t>.5</w:t>
      </w:r>
      <w:r w:rsidRPr="000E1D0D">
        <w:tab/>
        <w:t>Notifications</w:t>
      </w:r>
      <w:bookmarkEnd w:id="3751"/>
      <w:bookmarkEnd w:id="3752"/>
      <w:bookmarkEnd w:id="3753"/>
      <w:bookmarkEnd w:id="3754"/>
      <w:bookmarkEnd w:id="3755"/>
      <w:bookmarkEnd w:id="3756"/>
      <w:bookmarkEnd w:id="3757"/>
      <w:bookmarkEnd w:id="3758"/>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759" w:name="_Toc148177027"/>
      <w:bookmarkStart w:id="3760" w:name="_Toc151379490"/>
      <w:bookmarkStart w:id="3761" w:name="_Toc151445671"/>
      <w:bookmarkStart w:id="3762" w:name="_Toc160470754"/>
      <w:bookmarkStart w:id="3763" w:name="_Toc164873898"/>
      <w:bookmarkStart w:id="3764" w:name="_Toc180306536"/>
      <w:bookmarkStart w:id="3765" w:name="_Toc195374264"/>
      <w:bookmarkStart w:id="3766" w:name="_Toc211879109"/>
      <w:r w:rsidRPr="000E1D0D">
        <w:rPr>
          <w:noProof/>
          <w:lang w:eastAsia="zh-CN"/>
        </w:rPr>
        <w:t>6.5</w:t>
      </w:r>
      <w:r w:rsidRPr="000E1D0D">
        <w:t>.6</w:t>
      </w:r>
      <w:r w:rsidRPr="000E1D0D">
        <w:tab/>
        <w:t>Data Model</w:t>
      </w:r>
      <w:bookmarkEnd w:id="3759"/>
      <w:bookmarkEnd w:id="3760"/>
      <w:bookmarkEnd w:id="3761"/>
      <w:bookmarkEnd w:id="3762"/>
      <w:bookmarkEnd w:id="3763"/>
      <w:bookmarkEnd w:id="3764"/>
      <w:bookmarkEnd w:id="3765"/>
      <w:bookmarkEnd w:id="3766"/>
    </w:p>
    <w:p w14:paraId="638CCE39" w14:textId="77777777" w:rsidR="00A96052" w:rsidRPr="000E1D0D" w:rsidRDefault="00A96052" w:rsidP="00A96052">
      <w:pPr>
        <w:pStyle w:val="Heading4"/>
      </w:pPr>
      <w:bookmarkStart w:id="3767" w:name="_Toc148177028"/>
      <w:bookmarkStart w:id="3768" w:name="_Toc151379491"/>
      <w:bookmarkStart w:id="3769" w:name="_Toc151445672"/>
      <w:bookmarkStart w:id="3770" w:name="_Toc160470755"/>
      <w:bookmarkStart w:id="3771" w:name="_Toc164873899"/>
      <w:bookmarkStart w:id="3772" w:name="_Toc180306537"/>
      <w:bookmarkStart w:id="3773" w:name="_Toc195374265"/>
      <w:bookmarkStart w:id="3774" w:name="_Toc211879110"/>
      <w:r w:rsidRPr="000E1D0D">
        <w:rPr>
          <w:noProof/>
          <w:lang w:eastAsia="zh-CN"/>
        </w:rPr>
        <w:t>6.5</w:t>
      </w:r>
      <w:r w:rsidRPr="000E1D0D">
        <w:t>.6.1</w:t>
      </w:r>
      <w:r w:rsidRPr="000E1D0D">
        <w:tab/>
        <w:t>General</w:t>
      </w:r>
      <w:bookmarkEnd w:id="3767"/>
      <w:bookmarkEnd w:id="3768"/>
      <w:bookmarkEnd w:id="3769"/>
      <w:bookmarkEnd w:id="3770"/>
      <w:bookmarkEnd w:id="3771"/>
      <w:bookmarkEnd w:id="3772"/>
      <w:bookmarkEnd w:id="3773"/>
      <w:bookmarkEnd w:id="377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r w:rsidRPr="008548E3">
              <w:rPr>
                <w:rFonts w:ascii="Arial" w:hAnsi="Arial"/>
                <w:sz w:val="18"/>
              </w:rPr>
              <w:t>MultiModalFlowType</w:t>
            </w:r>
          </w:p>
        </w:tc>
        <w:tc>
          <w:tcPr>
            <w:tcW w:w="1420" w:type="dxa"/>
            <w:vAlign w:val="center"/>
          </w:tcPr>
          <w:p w14:paraId="01223085" w14:textId="0BE71EB0"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w:t>
            </w:r>
            <w:r w:rsidR="00057544">
              <w:rPr>
                <w:rFonts w:ascii="Arial" w:hAnsi="Arial"/>
                <w:noProof/>
                <w:sz w:val="18"/>
                <w:lang w:eastAsia="zh-CN"/>
              </w:rPr>
              <w:t>3</w:t>
            </w:r>
            <w:r w:rsidRPr="008548E3">
              <w:rPr>
                <w:rFonts w:ascii="Arial" w:hAnsi="Arial"/>
                <w:noProof/>
                <w:sz w:val="18"/>
                <w:lang w:eastAsia="zh-CN"/>
              </w:rPr>
              <w:t>.</w:t>
            </w:r>
            <w:r w:rsidR="00057544">
              <w:rPr>
                <w:rFonts w:ascii="Arial" w:hAnsi="Arial"/>
                <w:noProof/>
                <w:sz w:val="18"/>
                <w:lang w:eastAsia="zh-CN"/>
              </w:rPr>
              <w:t>5</w:t>
            </w:r>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r w:rsidRPr="008548E3">
              <w:rPr>
                <w:rFonts w:ascii="Arial" w:hAnsi="Arial" w:cs="Arial"/>
                <w:sz w:val="18"/>
                <w:szCs w:val="18"/>
              </w:rPr>
              <w:t>XRMApp</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21866021"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775" w:name="_Toc148177029"/>
      <w:bookmarkStart w:id="3776" w:name="_Toc151379492"/>
      <w:bookmarkStart w:id="3777" w:name="_Toc151445673"/>
      <w:bookmarkStart w:id="3778" w:name="_Toc160470756"/>
      <w:bookmarkStart w:id="3779" w:name="_Toc164873900"/>
      <w:bookmarkStart w:id="3780" w:name="_Toc180306538"/>
      <w:bookmarkStart w:id="3781" w:name="_Toc195374266"/>
      <w:bookmarkStart w:id="3782" w:name="_Toc211879111"/>
      <w:r w:rsidRPr="000E1D0D">
        <w:rPr>
          <w:noProof/>
          <w:lang w:eastAsia="zh-CN"/>
        </w:rPr>
        <w:t>6.5</w:t>
      </w:r>
      <w:r w:rsidRPr="000E1D0D">
        <w:rPr>
          <w:lang w:val="en-US"/>
        </w:rPr>
        <w:t>.6.2</w:t>
      </w:r>
      <w:r w:rsidRPr="000E1D0D">
        <w:rPr>
          <w:lang w:val="en-US"/>
        </w:rPr>
        <w:tab/>
        <w:t>Structured data types</w:t>
      </w:r>
      <w:bookmarkEnd w:id="3775"/>
      <w:bookmarkEnd w:id="3776"/>
      <w:bookmarkEnd w:id="3777"/>
      <w:bookmarkEnd w:id="3778"/>
      <w:bookmarkEnd w:id="3779"/>
      <w:bookmarkEnd w:id="3780"/>
      <w:bookmarkEnd w:id="3781"/>
      <w:bookmarkEnd w:id="3782"/>
    </w:p>
    <w:p w14:paraId="188058B4" w14:textId="77777777" w:rsidR="00A96052" w:rsidRPr="000E1D0D" w:rsidRDefault="00A96052" w:rsidP="00A96052">
      <w:pPr>
        <w:pStyle w:val="Heading5"/>
      </w:pPr>
      <w:bookmarkStart w:id="3783" w:name="_Toc148177030"/>
      <w:bookmarkStart w:id="3784" w:name="_Toc151379493"/>
      <w:bookmarkStart w:id="3785" w:name="_Toc151445674"/>
      <w:bookmarkStart w:id="3786" w:name="_Toc160470757"/>
      <w:bookmarkStart w:id="3787" w:name="_Toc164873901"/>
      <w:bookmarkStart w:id="3788" w:name="_Toc180306539"/>
      <w:bookmarkStart w:id="3789" w:name="_Toc195374267"/>
      <w:bookmarkStart w:id="3790" w:name="_Toc211879112"/>
      <w:r w:rsidRPr="000E1D0D">
        <w:rPr>
          <w:noProof/>
          <w:lang w:eastAsia="zh-CN"/>
        </w:rPr>
        <w:t>6.5</w:t>
      </w:r>
      <w:r w:rsidRPr="000E1D0D">
        <w:t>.6.2.1</w:t>
      </w:r>
      <w:r w:rsidRPr="000E1D0D">
        <w:tab/>
        <w:t>Introduction</w:t>
      </w:r>
      <w:bookmarkEnd w:id="3783"/>
      <w:bookmarkEnd w:id="3784"/>
      <w:bookmarkEnd w:id="3785"/>
      <w:bookmarkEnd w:id="3786"/>
      <w:bookmarkEnd w:id="3787"/>
      <w:bookmarkEnd w:id="3788"/>
      <w:bookmarkEnd w:id="3789"/>
      <w:bookmarkEnd w:id="3790"/>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791" w:name="_Toc148177031"/>
      <w:bookmarkStart w:id="3792" w:name="_Toc151379494"/>
      <w:bookmarkStart w:id="3793" w:name="_Toc151445675"/>
      <w:bookmarkStart w:id="3794" w:name="_Toc160470758"/>
      <w:bookmarkStart w:id="3795" w:name="_Toc164873902"/>
      <w:bookmarkStart w:id="3796" w:name="_Toc180306540"/>
      <w:bookmarkStart w:id="3797" w:name="_Toc195374268"/>
      <w:bookmarkStart w:id="3798" w:name="_Toc211879113"/>
      <w:r w:rsidRPr="000E1D0D">
        <w:rPr>
          <w:noProof/>
          <w:lang w:eastAsia="zh-CN"/>
        </w:rPr>
        <w:lastRenderedPageBreak/>
        <w:t>6.5</w:t>
      </w:r>
      <w:r w:rsidRPr="000E1D0D">
        <w:t>.6.2.2</w:t>
      </w:r>
      <w:r w:rsidRPr="000E1D0D">
        <w:tab/>
        <w:t>Type: PolicyConfig</w:t>
      </w:r>
      <w:bookmarkEnd w:id="3791"/>
      <w:bookmarkEnd w:id="3792"/>
      <w:bookmarkEnd w:id="3793"/>
      <w:bookmarkEnd w:id="3794"/>
      <w:bookmarkEnd w:id="3795"/>
      <w:bookmarkEnd w:id="3796"/>
      <w:bookmarkEnd w:id="3797"/>
      <w:bookmarkEnd w:id="3798"/>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799" w:name="_Hlk146052388"/>
            <w:r w:rsidRPr="000E1D0D">
              <w:rPr>
                <w:lang w:eastAsia="zh-CN"/>
              </w:rPr>
              <w:t>sealddPol</w:t>
            </w:r>
            <w:bookmarkEnd w:id="3799"/>
          </w:p>
        </w:tc>
        <w:tc>
          <w:tcPr>
            <w:tcW w:w="1417" w:type="dxa"/>
            <w:vAlign w:val="center"/>
          </w:tcPr>
          <w:p w14:paraId="7075C8F7" w14:textId="77777777" w:rsidR="00A96052" w:rsidRPr="000E1D0D" w:rsidRDefault="00A96052" w:rsidP="000237A7">
            <w:pPr>
              <w:pStyle w:val="TAL"/>
            </w:pPr>
            <w:bookmarkStart w:id="3800" w:name="_Hlk146052393"/>
            <w:r w:rsidRPr="000E1D0D">
              <w:t>SealddPolicy</w:t>
            </w:r>
            <w:bookmarkEnd w:id="3800"/>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801" w:name="_Toc148177032"/>
      <w:bookmarkStart w:id="3802" w:name="_Toc151379495"/>
      <w:bookmarkStart w:id="3803" w:name="_Toc151445676"/>
      <w:bookmarkStart w:id="3804" w:name="_Toc160470759"/>
      <w:bookmarkStart w:id="3805" w:name="_Toc164873903"/>
      <w:bookmarkStart w:id="3806" w:name="_Toc180306541"/>
      <w:bookmarkStart w:id="3807" w:name="_Toc195374269"/>
      <w:bookmarkStart w:id="3808" w:name="_Toc211879114"/>
      <w:r w:rsidRPr="000E1D0D">
        <w:rPr>
          <w:noProof/>
          <w:lang w:eastAsia="zh-CN"/>
        </w:rPr>
        <w:t>6.5</w:t>
      </w:r>
      <w:r w:rsidRPr="000E1D0D">
        <w:t>.6.2.3</w:t>
      </w:r>
      <w:r w:rsidRPr="000E1D0D">
        <w:tab/>
        <w:t>Type: PolicyConfigPatch</w:t>
      </w:r>
      <w:bookmarkEnd w:id="3801"/>
      <w:bookmarkEnd w:id="3802"/>
      <w:bookmarkEnd w:id="3803"/>
      <w:bookmarkEnd w:id="3804"/>
      <w:bookmarkEnd w:id="3805"/>
      <w:bookmarkEnd w:id="3806"/>
      <w:bookmarkEnd w:id="3807"/>
      <w:bookmarkEnd w:id="380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809" w:name="_Toc148177033"/>
      <w:bookmarkStart w:id="3810" w:name="_Toc151379496"/>
      <w:bookmarkStart w:id="3811" w:name="_Toc151445677"/>
      <w:bookmarkStart w:id="3812" w:name="_Toc160470760"/>
      <w:bookmarkStart w:id="3813" w:name="_Toc164873904"/>
      <w:bookmarkStart w:id="3814" w:name="_Toc180306542"/>
      <w:bookmarkStart w:id="3815" w:name="_Toc195374270"/>
      <w:bookmarkStart w:id="3816" w:name="_Toc211879115"/>
      <w:r w:rsidRPr="000E1D0D">
        <w:rPr>
          <w:noProof/>
          <w:lang w:eastAsia="zh-CN"/>
        </w:rPr>
        <w:lastRenderedPageBreak/>
        <w:t>6.5</w:t>
      </w:r>
      <w:r w:rsidRPr="000E1D0D">
        <w:t>.6.2.4</w:t>
      </w:r>
      <w:r w:rsidRPr="000E1D0D">
        <w:tab/>
        <w:t>Type: SealddPolicy</w:t>
      </w:r>
      <w:bookmarkEnd w:id="3809"/>
      <w:bookmarkEnd w:id="3810"/>
      <w:bookmarkEnd w:id="3811"/>
      <w:bookmarkEnd w:id="3812"/>
      <w:bookmarkEnd w:id="3813"/>
      <w:bookmarkEnd w:id="3814"/>
      <w:bookmarkEnd w:id="3815"/>
      <w:bookmarkEnd w:id="3816"/>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817" w:name="_Hlk146052550"/>
            <w:r w:rsidRPr="000E1D0D">
              <w:t>qualGuar</w:t>
            </w:r>
            <w:bookmarkEnd w:id="3817"/>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818" w:name="_Hlk146052555"/>
            <w:r w:rsidRPr="000E1D0D">
              <w:t>bdwC</w:t>
            </w:r>
            <w:bookmarkEnd w:id="3818"/>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819" w:name="_Toc160470761"/>
      <w:bookmarkStart w:id="3820" w:name="_Toc164873905"/>
      <w:bookmarkStart w:id="3821" w:name="_Toc180306543"/>
      <w:bookmarkStart w:id="3822" w:name="_Toc195374271"/>
      <w:bookmarkStart w:id="3823" w:name="_Toc148177034"/>
      <w:bookmarkStart w:id="3824" w:name="_Toc151379497"/>
      <w:bookmarkStart w:id="3825" w:name="_Toc151445678"/>
      <w:bookmarkStart w:id="3826" w:name="_Toc211879116"/>
      <w:r w:rsidRPr="000E1D0D">
        <w:rPr>
          <w:noProof/>
          <w:lang w:eastAsia="zh-CN"/>
        </w:rPr>
        <w:t>6.5</w:t>
      </w:r>
      <w:r w:rsidRPr="000E1D0D">
        <w:t>.6.2.</w:t>
      </w:r>
      <w:r>
        <w:t>5</w:t>
      </w:r>
      <w:r w:rsidRPr="000E1D0D">
        <w:tab/>
        <w:t>Type: QualGuarPolicy</w:t>
      </w:r>
      <w:bookmarkEnd w:id="3819"/>
      <w:bookmarkEnd w:id="3820"/>
      <w:bookmarkEnd w:id="3821"/>
      <w:bookmarkEnd w:id="3822"/>
      <w:bookmarkEnd w:id="382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827" w:name="_Toc160470762"/>
      <w:bookmarkStart w:id="3828" w:name="_Toc164873906"/>
      <w:bookmarkStart w:id="3829" w:name="_Toc180306544"/>
      <w:bookmarkStart w:id="3830" w:name="_Toc195374272"/>
      <w:bookmarkStart w:id="3831" w:name="_Toc211879117"/>
      <w:r w:rsidRPr="000E1D0D">
        <w:rPr>
          <w:noProof/>
          <w:lang w:eastAsia="zh-CN"/>
        </w:rPr>
        <w:t>6.5</w:t>
      </w:r>
      <w:r w:rsidRPr="000E1D0D">
        <w:t>.6.2.</w:t>
      </w:r>
      <w:r>
        <w:t>6</w:t>
      </w:r>
      <w:r w:rsidRPr="000E1D0D">
        <w:tab/>
        <w:t>Type: QualGuar</w:t>
      </w:r>
      <w:r>
        <w:t>Thresh</w:t>
      </w:r>
      <w:bookmarkEnd w:id="3827"/>
      <w:bookmarkEnd w:id="3828"/>
      <w:bookmarkEnd w:id="3829"/>
      <w:bookmarkEnd w:id="3830"/>
      <w:bookmarkEnd w:id="3831"/>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832" w:name="_Toc195374273"/>
      <w:bookmarkStart w:id="3833" w:name="_Toc160470763"/>
      <w:bookmarkStart w:id="3834" w:name="_Toc164873907"/>
      <w:bookmarkStart w:id="3835" w:name="_Toc211879118"/>
      <w:r w:rsidRPr="00011EFF">
        <w:rPr>
          <w:noProof/>
          <w:lang w:eastAsia="zh-CN"/>
        </w:rPr>
        <w:lastRenderedPageBreak/>
        <w:t>6.5</w:t>
      </w:r>
      <w:r w:rsidRPr="00011EFF">
        <w:t>.6.2.</w:t>
      </w:r>
      <w:r w:rsidRPr="008E7769">
        <w:t>7</w:t>
      </w:r>
      <w:r w:rsidRPr="008E7769">
        <w:tab/>
        <w:t>Type: GeofencingPolicy</w:t>
      </w:r>
      <w:bookmarkEnd w:id="3832"/>
      <w:bookmarkEnd w:id="3835"/>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836" w:name="_Toc195374274"/>
      <w:bookmarkStart w:id="3837" w:name="_Toc211879119"/>
      <w:r w:rsidRPr="00011EFF">
        <w:rPr>
          <w:noProof/>
          <w:lang w:eastAsia="zh-CN"/>
        </w:rPr>
        <w:t>6.5</w:t>
      </w:r>
      <w:r w:rsidRPr="00011EFF">
        <w:t>.6.2</w:t>
      </w:r>
      <w:r w:rsidRPr="00030470">
        <w:t>.8</w:t>
      </w:r>
      <w:r w:rsidRPr="00030470">
        <w:tab/>
        <w:t>Type: GeofencingArea</w:t>
      </w:r>
      <w:bookmarkEnd w:id="3836"/>
      <w:bookmarkEnd w:id="3837"/>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838" w:name="_Toc180306545"/>
      <w:bookmarkStart w:id="3839" w:name="_Toc195374275"/>
      <w:bookmarkStart w:id="3840" w:name="_Toc211879120"/>
      <w:r w:rsidRPr="000E1D0D">
        <w:rPr>
          <w:noProof/>
          <w:lang w:eastAsia="zh-CN"/>
        </w:rPr>
        <w:t>6.5</w:t>
      </w:r>
      <w:r w:rsidRPr="000E1D0D">
        <w:t>.6.2</w:t>
      </w:r>
      <w:r w:rsidRPr="006E6517">
        <w:t>.</w:t>
      </w:r>
      <w:r>
        <w:t>9</w:t>
      </w:r>
      <w:r w:rsidRPr="006E6517">
        <w:tab/>
        <w:t>Type: MultiModalSealddPolicy</w:t>
      </w:r>
      <w:bookmarkEnd w:id="3838"/>
      <w:bookmarkEnd w:id="3839"/>
      <w:bookmarkEnd w:id="3840"/>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3841" w:name="_Toc168595877"/>
      <w:bookmarkStart w:id="3842" w:name="_Toc195374276"/>
      <w:bookmarkStart w:id="3843" w:name="_Toc168595878"/>
      <w:bookmarkStart w:id="3844" w:name="_Toc180306546"/>
      <w:bookmarkStart w:id="3845" w:name="_Toc211879121"/>
      <w:r w:rsidRPr="000E1D0D">
        <w:rPr>
          <w:noProof/>
          <w:lang w:eastAsia="zh-CN"/>
        </w:rPr>
        <w:lastRenderedPageBreak/>
        <w:t>6.5</w:t>
      </w:r>
      <w:r w:rsidRPr="000E1D0D">
        <w:t>.6.2</w:t>
      </w:r>
      <w:r w:rsidRPr="00826FFF">
        <w:t>.10</w:t>
      </w:r>
      <w:r w:rsidRPr="00826FFF">
        <w:tab/>
        <w:t xml:space="preserve">Type: </w:t>
      </w:r>
      <w:bookmarkEnd w:id="3841"/>
      <w:r w:rsidRPr="00826FFF">
        <w:rPr>
          <w:lang w:eastAsia="zh-CN"/>
        </w:rPr>
        <w:t>TempPolicy</w:t>
      </w:r>
      <w:bookmarkEnd w:id="3842"/>
      <w:bookmarkEnd w:id="3845"/>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846" w:name="_Toc195374277"/>
      <w:bookmarkStart w:id="3847" w:name="_Toc211879122"/>
      <w:r w:rsidRPr="000E1D0D">
        <w:rPr>
          <w:noProof/>
          <w:lang w:eastAsia="zh-CN"/>
        </w:rPr>
        <w:t>6.5</w:t>
      </w:r>
      <w:r w:rsidRPr="000E1D0D">
        <w:t>.6.2.</w:t>
      </w:r>
      <w:r>
        <w:t>1</w:t>
      </w:r>
      <w:r w:rsidR="00B22133">
        <w:t>1</w:t>
      </w:r>
      <w:r w:rsidRPr="000E1D0D">
        <w:tab/>
        <w:t xml:space="preserve">Type: </w:t>
      </w:r>
      <w:bookmarkEnd w:id="3843"/>
      <w:r>
        <w:t>Non3gppAccessMeasPol</w:t>
      </w:r>
      <w:bookmarkEnd w:id="3846"/>
      <w:bookmarkEnd w:id="3847"/>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848" w:name="_Toc195374278"/>
      <w:bookmarkStart w:id="3849" w:name="_Toc211879123"/>
      <w:r w:rsidRPr="000E1D0D">
        <w:rPr>
          <w:noProof/>
          <w:lang w:eastAsia="zh-CN"/>
        </w:rPr>
        <w:t>6.5</w:t>
      </w:r>
      <w:r w:rsidRPr="000E1D0D">
        <w:t>.6.2.</w:t>
      </w:r>
      <w:r>
        <w:t>1</w:t>
      </w:r>
      <w:r w:rsidR="00B22133">
        <w:t>2</w:t>
      </w:r>
      <w:r w:rsidRPr="000E1D0D">
        <w:tab/>
        <w:t xml:space="preserve">Type: </w:t>
      </w:r>
      <w:r>
        <w:t>Signal</w:t>
      </w:r>
      <w:r>
        <w:rPr>
          <w:lang w:eastAsia="zh-CN"/>
        </w:rPr>
        <w:t>Strength</w:t>
      </w:r>
      <w:bookmarkEnd w:id="3848"/>
      <w:bookmarkEnd w:id="3849"/>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850" w:name="_Toc195374279"/>
      <w:bookmarkStart w:id="3851" w:name="_Toc21187912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850"/>
      <w:bookmarkEnd w:id="385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3852" w:name="_Toc195374280"/>
      <w:bookmarkStart w:id="3853" w:name="_Toc211879125"/>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3852"/>
      <w:bookmarkEnd w:id="3853"/>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09447812"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4415A1B8"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3854" w:name="_Toc195374281"/>
      <w:bookmarkStart w:id="3855" w:name="_Toc211879126"/>
      <w:r w:rsidRPr="000E1D0D">
        <w:rPr>
          <w:noProof/>
          <w:lang w:eastAsia="zh-CN"/>
        </w:rPr>
        <w:t>6.5</w:t>
      </w:r>
      <w:r w:rsidRPr="000E1D0D">
        <w:t>.6.2</w:t>
      </w:r>
      <w:r w:rsidRPr="00826FFF">
        <w:t>.1</w:t>
      </w:r>
      <w:r>
        <w:t>5</w:t>
      </w:r>
      <w:r w:rsidRPr="00826FFF">
        <w:tab/>
        <w:t xml:space="preserve">Type: </w:t>
      </w:r>
      <w:r>
        <w:rPr>
          <w:lang w:eastAsia="zh-CN"/>
        </w:rPr>
        <w:t>AlignmentPolicy</w:t>
      </w:r>
      <w:bookmarkEnd w:id="3854"/>
      <w:bookmarkEnd w:id="3855"/>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3856" w:name="_Toc195374282"/>
      <w:bookmarkStart w:id="3857" w:name="_Toc211879127"/>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3856"/>
      <w:bookmarkEnd w:id="3857"/>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CE9E5F1"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0426F6B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65D38BBE"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FA4D9E0"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2476F1E"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397EBEC5"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3858" w:name="_Toc195374283"/>
      <w:bookmarkStart w:id="3859" w:name="_Toc168595830"/>
      <w:bookmarkStart w:id="3860" w:name="_Toc180146857"/>
      <w:bookmarkStart w:id="3861" w:name="_Toc180249355"/>
      <w:bookmarkStart w:id="3862" w:name="_Toc183379309"/>
      <w:bookmarkStart w:id="3863" w:name="_Toc192863164"/>
      <w:bookmarkStart w:id="3864" w:name="_Toc211879128"/>
      <w:r w:rsidRPr="00EF3043">
        <w:lastRenderedPageBreak/>
        <w:t>6.6.6</w:t>
      </w:r>
      <w:r w:rsidRPr="001051AE">
        <w:t>.2.</w:t>
      </w:r>
      <w:r>
        <w:t>17</w:t>
      </w:r>
      <w:r w:rsidRPr="001051AE">
        <w:tab/>
        <w:t xml:space="preserve">Type: </w:t>
      </w:r>
      <w:r>
        <w:t>Proximity</w:t>
      </w:r>
      <w:r w:rsidRPr="001051AE">
        <w:t>Thresholds</w:t>
      </w:r>
      <w:bookmarkEnd w:id="3858"/>
      <w:bookmarkEnd w:id="3864"/>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3865" w:name="_Toc195374284"/>
      <w:bookmarkStart w:id="3866" w:name="_Toc211879129"/>
      <w:r w:rsidRPr="000E1D0D">
        <w:rPr>
          <w:noProof/>
          <w:lang w:eastAsia="zh-CN"/>
        </w:rPr>
        <w:lastRenderedPageBreak/>
        <w:t>6.5</w:t>
      </w:r>
      <w:r w:rsidRPr="000E1D0D">
        <w:t>.6.2</w:t>
      </w:r>
      <w:r w:rsidRPr="00826FFF">
        <w:t>.1</w:t>
      </w:r>
      <w:r>
        <w:t>8</w:t>
      </w:r>
      <w:r w:rsidRPr="001051AE">
        <w:tab/>
        <w:t xml:space="preserve">Type: </w:t>
      </w:r>
      <w:bookmarkEnd w:id="3859"/>
      <w:r w:rsidRPr="001051AE">
        <w:t>Qo</w:t>
      </w:r>
      <w:r>
        <w:t>S</w:t>
      </w:r>
      <w:r w:rsidRPr="001051AE">
        <w:t>Thresholds</w:t>
      </w:r>
      <w:bookmarkEnd w:id="3860"/>
      <w:bookmarkEnd w:id="3861"/>
      <w:bookmarkEnd w:id="3862"/>
      <w:bookmarkEnd w:id="3863"/>
      <w:bookmarkEnd w:id="3865"/>
      <w:bookmarkEnd w:id="3866"/>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3867" w:name="_Toc192863165"/>
      <w:bookmarkStart w:id="3868" w:name="_Toc195374285"/>
      <w:bookmarkStart w:id="3869" w:name="_Toc211879130"/>
      <w:r w:rsidRPr="00EF3043">
        <w:lastRenderedPageBreak/>
        <w:t>6.6.6</w:t>
      </w:r>
      <w:r w:rsidRPr="001051AE">
        <w:t>.2.</w:t>
      </w:r>
      <w:r>
        <w:t>19</w:t>
      </w:r>
      <w:r w:rsidRPr="001051AE">
        <w:tab/>
        <w:t>Type: Qo</w:t>
      </w:r>
      <w:r>
        <w:t>E</w:t>
      </w:r>
      <w:r w:rsidRPr="001051AE">
        <w:t>Thresholds</w:t>
      </w:r>
      <w:bookmarkEnd w:id="3867"/>
      <w:bookmarkEnd w:id="3868"/>
      <w:bookmarkEnd w:id="3869"/>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3870" w:name="_Toc195374286"/>
      <w:bookmarkStart w:id="3871" w:name="_Toc211879131"/>
      <w:r w:rsidRPr="000E1D0D">
        <w:rPr>
          <w:noProof/>
          <w:lang w:eastAsia="zh-CN"/>
        </w:rPr>
        <w:t>6.5</w:t>
      </w:r>
      <w:r w:rsidRPr="000E1D0D">
        <w:rPr>
          <w:lang w:val="en-US"/>
        </w:rPr>
        <w:t>.6.3</w:t>
      </w:r>
      <w:r w:rsidRPr="000E1D0D">
        <w:rPr>
          <w:lang w:val="en-US"/>
        </w:rPr>
        <w:tab/>
        <w:t>Simple data types and enumerations</w:t>
      </w:r>
      <w:bookmarkEnd w:id="3823"/>
      <w:bookmarkEnd w:id="3824"/>
      <w:bookmarkEnd w:id="3825"/>
      <w:bookmarkEnd w:id="3833"/>
      <w:bookmarkEnd w:id="3834"/>
      <w:bookmarkEnd w:id="3844"/>
      <w:bookmarkEnd w:id="3870"/>
      <w:bookmarkEnd w:id="3871"/>
    </w:p>
    <w:p w14:paraId="494B8E19" w14:textId="77777777" w:rsidR="00A96052" w:rsidRPr="000E1D0D" w:rsidRDefault="00A96052" w:rsidP="00A96052">
      <w:pPr>
        <w:pStyle w:val="Heading5"/>
      </w:pPr>
      <w:bookmarkStart w:id="3872" w:name="_Toc148177035"/>
      <w:bookmarkStart w:id="3873" w:name="_Toc151379498"/>
      <w:bookmarkStart w:id="3874" w:name="_Toc151445679"/>
      <w:bookmarkStart w:id="3875" w:name="_Toc160470764"/>
      <w:bookmarkStart w:id="3876" w:name="_Toc164873908"/>
      <w:bookmarkStart w:id="3877" w:name="_Toc180306547"/>
      <w:bookmarkStart w:id="3878" w:name="_Toc195374287"/>
      <w:bookmarkStart w:id="3879" w:name="_Toc211879132"/>
      <w:r w:rsidRPr="000E1D0D">
        <w:rPr>
          <w:noProof/>
          <w:lang w:eastAsia="zh-CN"/>
        </w:rPr>
        <w:t>6.5</w:t>
      </w:r>
      <w:r w:rsidRPr="000E1D0D">
        <w:t>.6.3.1</w:t>
      </w:r>
      <w:r w:rsidRPr="000E1D0D">
        <w:tab/>
        <w:t>Introduction</w:t>
      </w:r>
      <w:bookmarkEnd w:id="3872"/>
      <w:bookmarkEnd w:id="3873"/>
      <w:bookmarkEnd w:id="3874"/>
      <w:bookmarkEnd w:id="3875"/>
      <w:bookmarkEnd w:id="3876"/>
      <w:bookmarkEnd w:id="3877"/>
      <w:bookmarkEnd w:id="3878"/>
      <w:bookmarkEnd w:id="3879"/>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880" w:name="_Toc148177036"/>
      <w:bookmarkStart w:id="3881" w:name="_Toc151379499"/>
      <w:bookmarkStart w:id="3882" w:name="_Toc151445680"/>
      <w:bookmarkStart w:id="3883" w:name="_Toc160470765"/>
      <w:bookmarkStart w:id="3884" w:name="_Toc164873909"/>
      <w:bookmarkStart w:id="3885" w:name="_Toc180306548"/>
      <w:bookmarkStart w:id="3886" w:name="_Toc195374288"/>
      <w:bookmarkStart w:id="3887" w:name="_Toc211879133"/>
      <w:r w:rsidRPr="000E1D0D">
        <w:rPr>
          <w:noProof/>
          <w:lang w:eastAsia="zh-CN"/>
        </w:rPr>
        <w:t>6.5</w:t>
      </w:r>
      <w:r w:rsidRPr="000E1D0D">
        <w:t>.6.3.2</w:t>
      </w:r>
      <w:r w:rsidRPr="000E1D0D">
        <w:tab/>
        <w:t>Simple data types</w:t>
      </w:r>
      <w:bookmarkEnd w:id="3880"/>
      <w:bookmarkEnd w:id="3881"/>
      <w:bookmarkEnd w:id="3882"/>
      <w:bookmarkEnd w:id="3883"/>
      <w:bookmarkEnd w:id="3884"/>
      <w:bookmarkEnd w:id="3885"/>
      <w:bookmarkEnd w:id="3886"/>
      <w:bookmarkEnd w:id="3887"/>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888" w:name="_Toc148177038"/>
      <w:bookmarkStart w:id="3889" w:name="_Toc151379502"/>
      <w:bookmarkStart w:id="3890" w:name="_Toc151445683"/>
      <w:bookmarkStart w:id="3891" w:name="_Toc160470766"/>
      <w:bookmarkStart w:id="3892" w:name="_Toc164873910"/>
      <w:bookmarkStart w:id="3893" w:name="_Toc180306549"/>
      <w:bookmarkStart w:id="3894" w:name="_Toc195374289"/>
      <w:bookmarkStart w:id="3895" w:name="_Toc211879134"/>
      <w:r w:rsidRPr="000E1D0D">
        <w:t>6.5.6.3.</w:t>
      </w:r>
      <w:r w:rsidR="00E53F99">
        <w:t>3</w:t>
      </w:r>
      <w:r w:rsidRPr="000E1D0D">
        <w:tab/>
        <w:t>Enumeration: BdwCtrlPolicy</w:t>
      </w:r>
      <w:bookmarkEnd w:id="3888"/>
      <w:bookmarkEnd w:id="3889"/>
      <w:bookmarkEnd w:id="3890"/>
      <w:bookmarkEnd w:id="3891"/>
      <w:bookmarkEnd w:id="3892"/>
      <w:bookmarkEnd w:id="3893"/>
      <w:bookmarkEnd w:id="3894"/>
      <w:bookmarkEnd w:id="389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896" w:name="_Toc195374290"/>
      <w:bookmarkStart w:id="3897" w:name="_Toc148177039"/>
      <w:bookmarkStart w:id="3898" w:name="_Toc151379503"/>
      <w:bookmarkStart w:id="3899" w:name="_Toc151445684"/>
      <w:bookmarkStart w:id="3900" w:name="_Toc160470767"/>
      <w:bookmarkStart w:id="3901" w:name="_Toc164873911"/>
      <w:bookmarkStart w:id="3902" w:name="_Toc211879135"/>
      <w:r w:rsidRPr="00011EFF">
        <w:t>6.5.6.3</w:t>
      </w:r>
      <w:r w:rsidRPr="00030470">
        <w:t>.</w:t>
      </w:r>
      <w:r w:rsidRPr="00C44396">
        <w:t>4</w:t>
      </w:r>
      <w:r w:rsidRPr="00030470">
        <w:tab/>
        <w:t xml:space="preserve">Enumeration: </w:t>
      </w:r>
      <w:r w:rsidRPr="00395050">
        <w:t>GeoPolAction</w:t>
      </w:r>
      <w:bookmarkEnd w:id="3896"/>
      <w:bookmarkEnd w:id="3902"/>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3903" w:name="_Toc180306550"/>
      <w:bookmarkStart w:id="3904" w:name="_Toc195374291"/>
      <w:bookmarkStart w:id="3905" w:name="_Toc211879136"/>
      <w:r w:rsidRPr="00011EFF">
        <w:lastRenderedPageBreak/>
        <w:t>6.5.6.3</w:t>
      </w:r>
      <w:r w:rsidRPr="00030470">
        <w:t>.</w:t>
      </w:r>
      <w:r>
        <w:t>5</w:t>
      </w:r>
      <w:r w:rsidRPr="00030470">
        <w:tab/>
        <w:t xml:space="preserve">Enumeration: </w:t>
      </w:r>
      <w:r w:rsidRPr="00E654DB">
        <w:t>MultiModalFlowType</w:t>
      </w:r>
      <w:bookmarkEnd w:id="3905"/>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3906" w:name="_Toc211879137"/>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897"/>
      <w:bookmarkEnd w:id="3898"/>
      <w:bookmarkEnd w:id="3899"/>
      <w:bookmarkEnd w:id="3900"/>
      <w:bookmarkEnd w:id="3901"/>
      <w:bookmarkEnd w:id="3903"/>
      <w:bookmarkEnd w:id="3904"/>
      <w:bookmarkEnd w:id="390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907" w:name="_Toc148177040"/>
      <w:bookmarkStart w:id="3908" w:name="_Toc151379504"/>
      <w:bookmarkStart w:id="3909" w:name="_Toc151445685"/>
      <w:bookmarkStart w:id="3910" w:name="_Toc160470768"/>
      <w:bookmarkStart w:id="3911" w:name="_Toc164873912"/>
      <w:bookmarkStart w:id="3912" w:name="_Toc180306551"/>
      <w:bookmarkStart w:id="3913" w:name="_Toc195374292"/>
      <w:bookmarkStart w:id="3914" w:name="_Toc211879138"/>
      <w:r w:rsidRPr="000E1D0D">
        <w:rPr>
          <w:noProof/>
          <w:lang w:eastAsia="zh-CN"/>
        </w:rPr>
        <w:t>6.5</w:t>
      </w:r>
      <w:r w:rsidRPr="000E1D0D">
        <w:t>.6.5</w:t>
      </w:r>
      <w:r w:rsidRPr="000E1D0D">
        <w:tab/>
        <w:t>Binary data</w:t>
      </w:r>
      <w:bookmarkEnd w:id="3907"/>
      <w:bookmarkEnd w:id="3908"/>
      <w:bookmarkEnd w:id="3909"/>
      <w:bookmarkEnd w:id="3910"/>
      <w:bookmarkEnd w:id="3911"/>
      <w:bookmarkEnd w:id="3912"/>
      <w:bookmarkEnd w:id="3913"/>
      <w:bookmarkEnd w:id="3914"/>
    </w:p>
    <w:p w14:paraId="6092DD6C" w14:textId="77777777" w:rsidR="00A96052" w:rsidRPr="000E1D0D" w:rsidRDefault="00A96052" w:rsidP="00A96052">
      <w:pPr>
        <w:pStyle w:val="Heading5"/>
      </w:pPr>
      <w:bookmarkStart w:id="3915" w:name="_Toc148177041"/>
      <w:bookmarkStart w:id="3916" w:name="_Toc151379505"/>
      <w:bookmarkStart w:id="3917" w:name="_Toc151445686"/>
      <w:bookmarkStart w:id="3918" w:name="_Toc160470769"/>
      <w:bookmarkStart w:id="3919" w:name="_Toc164873913"/>
      <w:bookmarkStart w:id="3920" w:name="_Toc180306552"/>
      <w:bookmarkStart w:id="3921" w:name="_Toc195374293"/>
      <w:bookmarkStart w:id="3922" w:name="_Toc211879139"/>
      <w:r w:rsidRPr="000E1D0D">
        <w:rPr>
          <w:noProof/>
          <w:lang w:eastAsia="zh-CN"/>
        </w:rPr>
        <w:t>6.5</w:t>
      </w:r>
      <w:r w:rsidRPr="000E1D0D">
        <w:t>.6.5.1</w:t>
      </w:r>
      <w:r w:rsidRPr="000E1D0D">
        <w:tab/>
        <w:t>Binary Data Types</w:t>
      </w:r>
      <w:bookmarkEnd w:id="3915"/>
      <w:bookmarkEnd w:id="3916"/>
      <w:bookmarkEnd w:id="3917"/>
      <w:bookmarkEnd w:id="3918"/>
      <w:bookmarkEnd w:id="3919"/>
      <w:bookmarkEnd w:id="3920"/>
      <w:bookmarkEnd w:id="3921"/>
      <w:bookmarkEnd w:id="3922"/>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923" w:name="_Toc148177042"/>
      <w:bookmarkStart w:id="3924" w:name="_Toc151379506"/>
      <w:bookmarkStart w:id="3925" w:name="_Toc151445687"/>
      <w:bookmarkStart w:id="3926" w:name="_Toc160470770"/>
      <w:bookmarkStart w:id="3927" w:name="_Toc164873914"/>
      <w:bookmarkStart w:id="3928" w:name="_Toc180306553"/>
      <w:bookmarkStart w:id="3929" w:name="_Toc195374294"/>
      <w:bookmarkStart w:id="3930" w:name="_Toc211879140"/>
      <w:r w:rsidRPr="000E1D0D">
        <w:rPr>
          <w:noProof/>
          <w:lang w:eastAsia="zh-CN"/>
        </w:rPr>
        <w:t>6.5</w:t>
      </w:r>
      <w:r w:rsidRPr="000E1D0D">
        <w:t>.7</w:t>
      </w:r>
      <w:r w:rsidRPr="000E1D0D">
        <w:tab/>
        <w:t>Error Handling</w:t>
      </w:r>
      <w:bookmarkEnd w:id="3923"/>
      <w:bookmarkEnd w:id="3924"/>
      <w:bookmarkEnd w:id="3925"/>
      <w:bookmarkEnd w:id="3926"/>
      <w:bookmarkEnd w:id="3927"/>
      <w:bookmarkEnd w:id="3928"/>
      <w:bookmarkEnd w:id="3929"/>
      <w:bookmarkEnd w:id="3930"/>
    </w:p>
    <w:p w14:paraId="3A4124B2" w14:textId="77777777" w:rsidR="00A96052" w:rsidRPr="000E1D0D" w:rsidRDefault="00A96052" w:rsidP="00A96052">
      <w:pPr>
        <w:pStyle w:val="Heading4"/>
      </w:pPr>
      <w:bookmarkStart w:id="3931" w:name="_Toc148177043"/>
      <w:bookmarkStart w:id="3932" w:name="_Toc151379507"/>
      <w:bookmarkStart w:id="3933" w:name="_Toc151445688"/>
      <w:bookmarkStart w:id="3934" w:name="_Toc160470771"/>
      <w:bookmarkStart w:id="3935" w:name="_Toc164873915"/>
      <w:bookmarkStart w:id="3936" w:name="_Toc180306554"/>
      <w:bookmarkStart w:id="3937" w:name="_Toc195374295"/>
      <w:bookmarkStart w:id="3938" w:name="_Toc211879141"/>
      <w:r w:rsidRPr="000E1D0D">
        <w:rPr>
          <w:noProof/>
          <w:lang w:eastAsia="zh-CN"/>
        </w:rPr>
        <w:t>6.5</w:t>
      </w:r>
      <w:r w:rsidRPr="000E1D0D">
        <w:t>.7.1</w:t>
      </w:r>
      <w:r w:rsidRPr="000E1D0D">
        <w:tab/>
        <w:t>General</w:t>
      </w:r>
      <w:bookmarkEnd w:id="3931"/>
      <w:bookmarkEnd w:id="3932"/>
      <w:bookmarkEnd w:id="3933"/>
      <w:bookmarkEnd w:id="3934"/>
      <w:bookmarkEnd w:id="3935"/>
      <w:bookmarkEnd w:id="3936"/>
      <w:bookmarkEnd w:id="3937"/>
      <w:bookmarkEnd w:id="3938"/>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939" w:name="_Toc148177044"/>
      <w:bookmarkStart w:id="3940" w:name="_Toc151379508"/>
      <w:bookmarkStart w:id="3941" w:name="_Toc151445689"/>
      <w:bookmarkStart w:id="3942" w:name="_Toc160470772"/>
      <w:bookmarkStart w:id="3943" w:name="_Toc164873916"/>
      <w:bookmarkStart w:id="3944" w:name="_Toc180306555"/>
      <w:bookmarkStart w:id="3945" w:name="_Toc195374296"/>
      <w:bookmarkStart w:id="3946" w:name="_Toc211879142"/>
      <w:r w:rsidRPr="000E1D0D">
        <w:rPr>
          <w:noProof/>
          <w:lang w:eastAsia="zh-CN"/>
        </w:rPr>
        <w:t>6.5</w:t>
      </w:r>
      <w:r w:rsidRPr="000E1D0D">
        <w:t>.7.2</w:t>
      </w:r>
      <w:r w:rsidRPr="000E1D0D">
        <w:tab/>
        <w:t>Protocol Errors</w:t>
      </w:r>
      <w:bookmarkEnd w:id="3939"/>
      <w:bookmarkEnd w:id="3940"/>
      <w:bookmarkEnd w:id="3941"/>
      <w:bookmarkEnd w:id="3942"/>
      <w:bookmarkEnd w:id="3943"/>
      <w:bookmarkEnd w:id="3944"/>
      <w:bookmarkEnd w:id="3945"/>
      <w:bookmarkEnd w:id="3946"/>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947" w:name="_Toc148177045"/>
      <w:bookmarkStart w:id="3948" w:name="_Toc151379509"/>
      <w:bookmarkStart w:id="3949" w:name="_Toc151445690"/>
      <w:bookmarkStart w:id="3950" w:name="_Toc160470773"/>
      <w:bookmarkStart w:id="3951" w:name="_Toc164873917"/>
      <w:bookmarkStart w:id="3952" w:name="_Toc180306556"/>
      <w:bookmarkStart w:id="3953" w:name="_Toc195374297"/>
      <w:bookmarkStart w:id="3954" w:name="_Toc211879143"/>
      <w:r w:rsidRPr="000E1D0D">
        <w:rPr>
          <w:noProof/>
          <w:lang w:eastAsia="zh-CN"/>
        </w:rPr>
        <w:t>6.5</w:t>
      </w:r>
      <w:r w:rsidRPr="000E1D0D">
        <w:t>.7.3</w:t>
      </w:r>
      <w:r w:rsidRPr="000E1D0D">
        <w:tab/>
        <w:t>Application Errors</w:t>
      </w:r>
      <w:bookmarkEnd w:id="3947"/>
      <w:bookmarkEnd w:id="3948"/>
      <w:bookmarkEnd w:id="3949"/>
      <w:bookmarkEnd w:id="3950"/>
      <w:bookmarkEnd w:id="3951"/>
      <w:bookmarkEnd w:id="3952"/>
      <w:bookmarkEnd w:id="3953"/>
      <w:bookmarkEnd w:id="3954"/>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955" w:name="_Toc148177046"/>
      <w:bookmarkStart w:id="3956" w:name="_Toc151379510"/>
      <w:bookmarkStart w:id="3957" w:name="_Toc151445691"/>
      <w:bookmarkStart w:id="3958" w:name="_Toc160470774"/>
      <w:bookmarkStart w:id="3959" w:name="_Toc164873918"/>
      <w:bookmarkStart w:id="3960" w:name="_Toc180306557"/>
      <w:bookmarkStart w:id="3961" w:name="_Toc195374298"/>
      <w:bookmarkStart w:id="3962" w:name="_Toc211879144"/>
      <w:r w:rsidRPr="000E1D0D">
        <w:rPr>
          <w:noProof/>
          <w:lang w:eastAsia="zh-CN"/>
        </w:rPr>
        <w:t>6.5</w:t>
      </w:r>
      <w:r w:rsidRPr="000E1D0D">
        <w:t>.8</w:t>
      </w:r>
      <w:r w:rsidRPr="000E1D0D">
        <w:rPr>
          <w:lang w:eastAsia="zh-CN"/>
        </w:rPr>
        <w:tab/>
        <w:t>Feature negotiation</w:t>
      </w:r>
      <w:bookmarkEnd w:id="3955"/>
      <w:bookmarkEnd w:id="3956"/>
      <w:bookmarkEnd w:id="3957"/>
      <w:bookmarkEnd w:id="3958"/>
      <w:bookmarkEnd w:id="3959"/>
      <w:bookmarkEnd w:id="3960"/>
      <w:bookmarkEnd w:id="3961"/>
      <w:bookmarkEnd w:id="396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963" w:name="_Toc148177047"/>
      <w:bookmarkStart w:id="3964" w:name="_Toc151379511"/>
      <w:bookmarkStart w:id="3965" w:name="_Toc151445692"/>
      <w:bookmarkStart w:id="3966" w:name="_Toc160470775"/>
      <w:bookmarkStart w:id="3967" w:name="_Toc164873919"/>
      <w:bookmarkStart w:id="3968" w:name="_Toc180306558"/>
      <w:bookmarkStart w:id="3969" w:name="_Toc195374299"/>
      <w:bookmarkStart w:id="3970" w:name="_Toc211879145"/>
      <w:r w:rsidRPr="000E1D0D">
        <w:rPr>
          <w:noProof/>
          <w:lang w:eastAsia="zh-CN"/>
        </w:rPr>
        <w:t>6.5</w:t>
      </w:r>
      <w:r w:rsidRPr="000E1D0D">
        <w:t>.9</w:t>
      </w:r>
      <w:r w:rsidRPr="000E1D0D">
        <w:tab/>
        <w:t>Security</w:t>
      </w:r>
      <w:bookmarkEnd w:id="3963"/>
      <w:bookmarkEnd w:id="3964"/>
      <w:bookmarkEnd w:id="3965"/>
      <w:bookmarkEnd w:id="3966"/>
      <w:bookmarkEnd w:id="3967"/>
      <w:bookmarkEnd w:id="3968"/>
      <w:bookmarkEnd w:id="3969"/>
      <w:bookmarkEnd w:id="3970"/>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971" w:name="_Toc180306559"/>
      <w:bookmarkStart w:id="3972" w:name="_Toc195374300"/>
      <w:bookmarkStart w:id="3973" w:name="_Toc144024292"/>
      <w:bookmarkStart w:id="3974" w:name="_Toc148177048"/>
      <w:bookmarkStart w:id="3975" w:name="_Toc151379512"/>
      <w:bookmarkStart w:id="3976" w:name="_Toc151445693"/>
      <w:bookmarkStart w:id="3977" w:name="_Toc160470776"/>
      <w:bookmarkStart w:id="3978" w:name="_Toc164873920"/>
      <w:bookmarkStart w:id="3979" w:name="_Toc211879146"/>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971"/>
      <w:bookmarkEnd w:id="3972"/>
      <w:bookmarkEnd w:id="3979"/>
    </w:p>
    <w:p w14:paraId="2C1D7B94" w14:textId="77777777" w:rsidR="00D16966" w:rsidRPr="000E1D0D" w:rsidRDefault="00D16966" w:rsidP="00D16966">
      <w:pPr>
        <w:pStyle w:val="Heading3"/>
      </w:pPr>
      <w:bookmarkStart w:id="3980" w:name="_Toc180306560"/>
      <w:bookmarkStart w:id="3981" w:name="_Toc195374301"/>
      <w:bookmarkStart w:id="3982" w:name="_Toc211879147"/>
      <w:r>
        <w:rPr>
          <w:noProof/>
          <w:lang w:eastAsia="zh-CN"/>
        </w:rPr>
        <w:t>6.6</w:t>
      </w:r>
      <w:r w:rsidRPr="000E1D0D">
        <w:t>.1</w:t>
      </w:r>
      <w:r w:rsidRPr="000E1D0D">
        <w:tab/>
        <w:t>Introduction</w:t>
      </w:r>
      <w:bookmarkEnd w:id="3980"/>
      <w:bookmarkEnd w:id="3981"/>
      <w:bookmarkEnd w:id="3982"/>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983" w:name="_Toc180306561"/>
      <w:bookmarkStart w:id="3984" w:name="_Toc195374302"/>
      <w:bookmarkStart w:id="3985" w:name="_Toc211879148"/>
      <w:r>
        <w:rPr>
          <w:noProof/>
          <w:lang w:eastAsia="zh-CN"/>
        </w:rPr>
        <w:t>6.6</w:t>
      </w:r>
      <w:r w:rsidRPr="000E1D0D">
        <w:t>.2</w:t>
      </w:r>
      <w:r w:rsidRPr="000E1D0D">
        <w:tab/>
        <w:t>Usage of HTTP</w:t>
      </w:r>
      <w:bookmarkEnd w:id="3983"/>
      <w:bookmarkEnd w:id="3984"/>
      <w:bookmarkEnd w:id="3985"/>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986" w:name="_Toc180306562"/>
      <w:bookmarkStart w:id="3987" w:name="_Toc195374303"/>
      <w:bookmarkStart w:id="3988" w:name="_Toc211879149"/>
      <w:r>
        <w:rPr>
          <w:noProof/>
          <w:lang w:eastAsia="zh-CN"/>
        </w:rPr>
        <w:t>6.6</w:t>
      </w:r>
      <w:r w:rsidRPr="000E1D0D">
        <w:t>.3</w:t>
      </w:r>
      <w:r w:rsidRPr="000E1D0D">
        <w:tab/>
        <w:t>Resources</w:t>
      </w:r>
      <w:bookmarkEnd w:id="3986"/>
      <w:bookmarkEnd w:id="3987"/>
      <w:bookmarkEnd w:id="3988"/>
    </w:p>
    <w:p w14:paraId="14EB8B14" w14:textId="77777777" w:rsidR="00D16966" w:rsidRPr="000E1D0D" w:rsidRDefault="00D16966" w:rsidP="00D16966">
      <w:pPr>
        <w:pStyle w:val="Heading4"/>
      </w:pPr>
      <w:bookmarkStart w:id="3989" w:name="_Toc180306563"/>
      <w:bookmarkStart w:id="3990" w:name="_Toc195374304"/>
      <w:bookmarkStart w:id="3991" w:name="_Toc211879150"/>
      <w:r>
        <w:rPr>
          <w:noProof/>
          <w:lang w:eastAsia="zh-CN"/>
        </w:rPr>
        <w:t>6.6</w:t>
      </w:r>
      <w:r w:rsidRPr="000E1D0D">
        <w:t>.3.1</w:t>
      </w:r>
      <w:r w:rsidRPr="000E1D0D">
        <w:tab/>
        <w:t>Overview</w:t>
      </w:r>
      <w:bookmarkEnd w:id="3989"/>
      <w:bookmarkEnd w:id="3990"/>
      <w:bookmarkEnd w:id="3991"/>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992" w:name="_MON_1788177637"/>
    <w:bookmarkEnd w:id="3992"/>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22492523"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993" w:name="_Toc180306564"/>
      <w:bookmarkStart w:id="3994" w:name="_Toc195374305"/>
      <w:bookmarkStart w:id="3995" w:name="_Toc211879151"/>
      <w:r>
        <w:rPr>
          <w:noProof/>
          <w:lang w:eastAsia="zh-CN"/>
        </w:rPr>
        <w:t>6.6</w:t>
      </w:r>
      <w:r w:rsidRPr="000E1D0D">
        <w:t>.3.2</w:t>
      </w:r>
      <w:r w:rsidRPr="000E1D0D">
        <w:tab/>
        <w:t xml:space="preserve">Resource: </w:t>
      </w:r>
      <w:r>
        <w:t>BDT Subscriptions</w:t>
      </w:r>
      <w:bookmarkEnd w:id="3993"/>
      <w:bookmarkEnd w:id="3994"/>
      <w:bookmarkEnd w:id="3995"/>
    </w:p>
    <w:p w14:paraId="2F6A7487" w14:textId="77777777" w:rsidR="00D16966" w:rsidRPr="000E1D0D" w:rsidRDefault="00D16966" w:rsidP="00D16966">
      <w:pPr>
        <w:pStyle w:val="Heading5"/>
      </w:pPr>
      <w:bookmarkStart w:id="3996" w:name="_Toc180306565"/>
      <w:bookmarkStart w:id="3997" w:name="_Toc195374306"/>
      <w:bookmarkStart w:id="3998" w:name="_Toc211879152"/>
      <w:r>
        <w:rPr>
          <w:noProof/>
          <w:lang w:eastAsia="zh-CN"/>
        </w:rPr>
        <w:t>6.6</w:t>
      </w:r>
      <w:r w:rsidRPr="000E1D0D">
        <w:t>.3.2.1</w:t>
      </w:r>
      <w:r w:rsidRPr="000E1D0D">
        <w:tab/>
        <w:t>Description</w:t>
      </w:r>
      <w:bookmarkEnd w:id="3996"/>
      <w:bookmarkEnd w:id="3997"/>
      <w:bookmarkEnd w:id="3998"/>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999" w:name="_Toc180306566"/>
      <w:bookmarkStart w:id="4000" w:name="_Toc195374307"/>
      <w:bookmarkStart w:id="4001" w:name="_Toc211879153"/>
      <w:r>
        <w:rPr>
          <w:noProof/>
          <w:lang w:eastAsia="zh-CN"/>
        </w:rPr>
        <w:t>6.6</w:t>
      </w:r>
      <w:r w:rsidRPr="000E1D0D">
        <w:t>.3.2.2</w:t>
      </w:r>
      <w:r w:rsidRPr="000E1D0D">
        <w:tab/>
        <w:t>Resource Definition</w:t>
      </w:r>
      <w:bookmarkEnd w:id="3999"/>
      <w:bookmarkEnd w:id="4000"/>
      <w:bookmarkEnd w:id="4001"/>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4002" w:name="_Toc180306567"/>
      <w:bookmarkStart w:id="4003" w:name="_Toc195374308"/>
      <w:bookmarkStart w:id="4004" w:name="_Toc211879154"/>
      <w:r>
        <w:rPr>
          <w:noProof/>
          <w:lang w:eastAsia="zh-CN"/>
        </w:rPr>
        <w:t>6.6</w:t>
      </w:r>
      <w:r w:rsidRPr="000E1D0D">
        <w:t>.3.2.3</w:t>
      </w:r>
      <w:r w:rsidRPr="000E1D0D">
        <w:tab/>
        <w:t>Resource Standard Methods</w:t>
      </w:r>
      <w:bookmarkEnd w:id="4002"/>
      <w:bookmarkEnd w:id="4003"/>
      <w:bookmarkEnd w:id="4004"/>
    </w:p>
    <w:p w14:paraId="6F632DBB" w14:textId="77777777" w:rsidR="00D16966" w:rsidRPr="000E1D0D" w:rsidRDefault="00D16966" w:rsidP="0052668D">
      <w:pPr>
        <w:pStyle w:val="H6"/>
      </w:pPr>
      <w:bookmarkStart w:id="4005" w:name="_Toc180306568"/>
      <w:r>
        <w:rPr>
          <w:noProof/>
          <w:lang w:eastAsia="zh-CN"/>
        </w:rPr>
        <w:t>6.6</w:t>
      </w:r>
      <w:r w:rsidRPr="000E1D0D">
        <w:t>.3.2.3.1</w:t>
      </w:r>
      <w:r w:rsidRPr="000E1D0D">
        <w:tab/>
        <w:t>POST</w:t>
      </w:r>
      <w:bookmarkEnd w:id="4005"/>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006" w:name="_Toc180306569"/>
      <w:bookmarkStart w:id="4007" w:name="_Toc195374309"/>
      <w:bookmarkStart w:id="4008" w:name="_Toc211879155"/>
      <w:r>
        <w:rPr>
          <w:noProof/>
          <w:lang w:eastAsia="zh-CN"/>
        </w:rPr>
        <w:t>6.6</w:t>
      </w:r>
      <w:r w:rsidRPr="000E1D0D">
        <w:t>.3.2.4</w:t>
      </w:r>
      <w:r w:rsidRPr="000E1D0D">
        <w:tab/>
        <w:t>Resource Custom Operations</w:t>
      </w:r>
      <w:bookmarkEnd w:id="4006"/>
      <w:bookmarkEnd w:id="4007"/>
      <w:bookmarkEnd w:id="4008"/>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009" w:name="_Toc180306570"/>
      <w:bookmarkStart w:id="4010" w:name="_Toc195374310"/>
      <w:bookmarkStart w:id="4011" w:name="_Toc211879156"/>
      <w:r>
        <w:rPr>
          <w:noProof/>
          <w:lang w:eastAsia="zh-CN"/>
        </w:rPr>
        <w:t>6.6</w:t>
      </w:r>
      <w:r w:rsidRPr="000E1D0D">
        <w:t>.3.3</w:t>
      </w:r>
      <w:r w:rsidRPr="000E1D0D">
        <w:tab/>
        <w:t xml:space="preserve">Resource: Individual </w:t>
      </w:r>
      <w:r>
        <w:t>BDT Subscription</w:t>
      </w:r>
      <w:bookmarkEnd w:id="4009"/>
      <w:bookmarkEnd w:id="4010"/>
      <w:bookmarkEnd w:id="4011"/>
    </w:p>
    <w:p w14:paraId="138A5AD0" w14:textId="77777777" w:rsidR="00D16966" w:rsidRPr="000E1D0D" w:rsidRDefault="00D16966" w:rsidP="00D16966">
      <w:pPr>
        <w:pStyle w:val="Heading5"/>
      </w:pPr>
      <w:bookmarkStart w:id="4012" w:name="_Toc180306571"/>
      <w:bookmarkStart w:id="4013" w:name="_Toc195374311"/>
      <w:bookmarkStart w:id="4014" w:name="_Toc211879157"/>
      <w:r>
        <w:rPr>
          <w:noProof/>
          <w:lang w:eastAsia="zh-CN"/>
        </w:rPr>
        <w:t>6.6</w:t>
      </w:r>
      <w:r w:rsidRPr="000E1D0D">
        <w:t>.3.3.1</w:t>
      </w:r>
      <w:r w:rsidRPr="000E1D0D">
        <w:tab/>
        <w:t>Description</w:t>
      </w:r>
      <w:bookmarkEnd w:id="4012"/>
      <w:bookmarkEnd w:id="4013"/>
      <w:bookmarkEnd w:id="4014"/>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015" w:name="_Toc180306572"/>
      <w:bookmarkStart w:id="4016" w:name="_Toc195374312"/>
      <w:bookmarkStart w:id="4017" w:name="_Toc211879158"/>
      <w:r>
        <w:rPr>
          <w:noProof/>
          <w:lang w:eastAsia="zh-CN"/>
        </w:rPr>
        <w:t>6.6</w:t>
      </w:r>
      <w:r w:rsidRPr="000E1D0D">
        <w:t>.3.3.2</w:t>
      </w:r>
      <w:r w:rsidRPr="000E1D0D">
        <w:tab/>
        <w:t>Resource Definition</w:t>
      </w:r>
      <w:bookmarkEnd w:id="4015"/>
      <w:bookmarkEnd w:id="4016"/>
      <w:bookmarkEnd w:id="4017"/>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018" w:name="_Toc180306573"/>
      <w:bookmarkStart w:id="4019" w:name="_Toc195374313"/>
      <w:bookmarkStart w:id="4020" w:name="_Toc211879159"/>
      <w:r>
        <w:rPr>
          <w:noProof/>
          <w:lang w:eastAsia="zh-CN"/>
        </w:rPr>
        <w:t>6.6</w:t>
      </w:r>
      <w:r w:rsidRPr="000E1D0D">
        <w:t>.3.3.3</w:t>
      </w:r>
      <w:r w:rsidRPr="000E1D0D">
        <w:tab/>
        <w:t>Resource Standard Methods</w:t>
      </w:r>
      <w:bookmarkEnd w:id="4018"/>
      <w:bookmarkEnd w:id="4019"/>
      <w:bookmarkEnd w:id="4020"/>
    </w:p>
    <w:p w14:paraId="6C605EC8" w14:textId="77777777" w:rsidR="00D16966" w:rsidRPr="000E1D0D" w:rsidRDefault="00D16966" w:rsidP="0052668D">
      <w:pPr>
        <w:pStyle w:val="H6"/>
      </w:pPr>
      <w:bookmarkStart w:id="4021" w:name="_Toc180306574"/>
      <w:r>
        <w:rPr>
          <w:noProof/>
          <w:lang w:eastAsia="zh-CN"/>
        </w:rPr>
        <w:t>6.6</w:t>
      </w:r>
      <w:r w:rsidRPr="000E1D0D">
        <w:t>.3.3.3.1</w:t>
      </w:r>
      <w:r w:rsidRPr="000E1D0D">
        <w:tab/>
        <w:t>GET</w:t>
      </w:r>
      <w:bookmarkEnd w:id="4021"/>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022" w:name="_Toc180306575"/>
      <w:r>
        <w:rPr>
          <w:noProof/>
          <w:lang w:eastAsia="zh-CN"/>
        </w:rPr>
        <w:t>6.6</w:t>
      </w:r>
      <w:r w:rsidRPr="000E1D0D">
        <w:t>.3.3.3.2</w:t>
      </w:r>
      <w:r w:rsidRPr="000E1D0D">
        <w:tab/>
        <w:t>PUT</w:t>
      </w:r>
      <w:bookmarkEnd w:id="4022"/>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023" w:name="_Toc180306576"/>
      <w:r>
        <w:rPr>
          <w:noProof/>
          <w:lang w:eastAsia="zh-CN"/>
        </w:rPr>
        <w:t>6.6</w:t>
      </w:r>
      <w:r w:rsidRPr="000E1D0D">
        <w:t>.3.3.3.3</w:t>
      </w:r>
      <w:r w:rsidRPr="000E1D0D">
        <w:tab/>
        <w:t>PATCH</w:t>
      </w:r>
      <w:bookmarkEnd w:id="4023"/>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024" w:name="_Toc180306577"/>
      <w:r>
        <w:rPr>
          <w:noProof/>
          <w:lang w:eastAsia="zh-CN"/>
        </w:rPr>
        <w:lastRenderedPageBreak/>
        <w:t>6.6</w:t>
      </w:r>
      <w:r w:rsidRPr="000E1D0D">
        <w:t>.3.3.3.4</w:t>
      </w:r>
      <w:r w:rsidRPr="000E1D0D">
        <w:tab/>
        <w:t>DELETE</w:t>
      </w:r>
      <w:bookmarkEnd w:id="4024"/>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025" w:name="_Toc180306578"/>
      <w:bookmarkStart w:id="4026" w:name="_Toc195374314"/>
      <w:bookmarkStart w:id="4027" w:name="_Toc211879160"/>
      <w:r>
        <w:rPr>
          <w:noProof/>
          <w:lang w:eastAsia="zh-CN"/>
        </w:rPr>
        <w:t>6.6</w:t>
      </w:r>
      <w:r w:rsidRPr="000E1D0D">
        <w:t>.3.3.4</w:t>
      </w:r>
      <w:r w:rsidRPr="000E1D0D">
        <w:tab/>
        <w:t>Resource Custom Operations</w:t>
      </w:r>
      <w:bookmarkEnd w:id="4025"/>
      <w:bookmarkEnd w:id="4026"/>
      <w:bookmarkEnd w:id="402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028" w:name="_Toc180306579"/>
      <w:bookmarkStart w:id="4029" w:name="_Toc195374315"/>
      <w:bookmarkStart w:id="4030" w:name="_Toc211879161"/>
      <w:r>
        <w:rPr>
          <w:noProof/>
          <w:lang w:eastAsia="zh-CN"/>
        </w:rPr>
        <w:lastRenderedPageBreak/>
        <w:t>6.6</w:t>
      </w:r>
      <w:r w:rsidRPr="000E1D0D">
        <w:t>.4</w:t>
      </w:r>
      <w:r w:rsidRPr="000E1D0D">
        <w:tab/>
        <w:t>Custom Operations without associated resources</w:t>
      </w:r>
      <w:bookmarkEnd w:id="4028"/>
      <w:bookmarkEnd w:id="4029"/>
      <w:bookmarkEnd w:id="4030"/>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031" w:name="_Toc180306580"/>
      <w:bookmarkStart w:id="4032" w:name="_Toc195374316"/>
      <w:bookmarkStart w:id="4033" w:name="_Toc211879162"/>
      <w:r>
        <w:rPr>
          <w:noProof/>
          <w:lang w:eastAsia="zh-CN"/>
        </w:rPr>
        <w:t>6.6</w:t>
      </w:r>
      <w:r w:rsidRPr="000E1D0D">
        <w:t>.5</w:t>
      </w:r>
      <w:r w:rsidRPr="000E1D0D">
        <w:tab/>
        <w:t>Notifications</w:t>
      </w:r>
      <w:bookmarkEnd w:id="4031"/>
      <w:bookmarkEnd w:id="4032"/>
      <w:bookmarkEnd w:id="4033"/>
    </w:p>
    <w:p w14:paraId="08BF8C8E" w14:textId="77777777" w:rsidR="00D16966" w:rsidRPr="008874EC" w:rsidRDefault="00D16966" w:rsidP="00D16966">
      <w:pPr>
        <w:pStyle w:val="Heading4"/>
      </w:pPr>
      <w:bookmarkStart w:id="4034" w:name="_Toc180306581"/>
      <w:bookmarkStart w:id="4035" w:name="_Toc195374317"/>
      <w:bookmarkStart w:id="4036" w:name="_Toc211879163"/>
      <w:r w:rsidRPr="008874EC">
        <w:t>6.</w:t>
      </w:r>
      <w:r>
        <w:t>6</w:t>
      </w:r>
      <w:r w:rsidRPr="008874EC">
        <w:t>.5.1</w:t>
      </w:r>
      <w:r w:rsidRPr="008874EC">
        <w:tab/>
        <w:t>General</w:t>
      </w:r>
      <w:bookmarkEnd w:id="4034"/>
      <w:bookmarkEnd w:id="4035"/>
      <w:bookmarkEnd w:id="4036"/>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037" w:name="_Toc180306582"/>
      <w:bookmarkStart w:id="4038" w:name="_Toc195374318"/>
      <w:bookmarkStart w:id="4039" w:name="_Toc211879164"/>
      <w:r w:rsidRPr="008874EC">
        <w:t>6.</w:t>
      </w:r>
      <w:r>
        <w:t>6</w:t>
      </w:r>
      <w:r w:rsidRPr="008874EC">
        <w:rPr>
          <w:lang w:val="en-US"/>
        </w:rPr>
        <w:t>.5.2</w:t>
      </w:r>
      <w:r w:rsidRPr="008874EC">
        <w:rPr>
          <w:lang w:val="en-US"/>
        </w:rPr>
        <w:tab/>
      </w:r>
      <w:r>
        <w:t>BDT Notification</w:t>
      </w:r>
      <w:bookmarkEnd w:id="4037"/>
      <w:bookmarkEnd w:id="4038"/>
      <w:bookmarkEnd w:id="4039"/>
    </w:p>
    <w:p w14:paraId="3EAA8DBD" w14:textId="77777777" w:rsidR="00D16966" w:rsidRPr="008874EC" w:rsidRDefault="00D16966" w:rsidP="00D16966">
      <w:pPr>
        <w:pStyle w:val="Heading5"/>
        <w:rPr>
          <w:noProof/>
          <w:lang w:val="en-US"/>
        </w:rPr>
      </w:pPr>
      <w:bookmarkStart w:id="4040" w:name="_Toc180306583"/>
      <w:bookmarkStart w:id="4041" w:name="_Toc195374319"/>
      <w:bookmarkStart w:id="4042" w:name="_Toc211879165"/>
      <w:r w:rsidRPr="008874EC">
        <w:t>6.</w:t>
      </w:r>
      <w:r>
        <w:t>6</w:t>
      </w:r>
      <w:r w:rsidRPr="008874EC">
        <w:rPr>
          <w:lang w:val="en-US"/>
        </w:rPr>
        <w:t>.5.2</w:t>
      </w:r>
      <w:r w:rsidRPr="008874EC">
        <w:rPr>
          <w:noProof/>
          <w:lang w:val="en-US"/>
        </w:rPr>
        <w:t>.1</w:t>
      </w:r>
      <w:r w:rsidRPr="008874EC">
        <w:rPr>
          <w:noProof/>
          <w:lang w:val="en-US"/>
        </w:rPr>
        <w:tab/>
        <w:t>Description</w:t>
      </w:r>
      <w:bookmarkEnd w:id="4040"/>
      <w:bookmarkEnd w:id="4041"/>
      <w:bookmarkEnd w:id="4042"/>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043" w:name="_Toc180306584"/>
      <w:bookmarkStart w:id="4044" w:name="_Toc195374320"/>
      <w:bookmarkStart w:id="4045" w:name="_Toc211879166"/>
      <w:r w:rsidRPr="008874EC">
        <w:t>6.</w:t>
      </w:r>
      <w:r>
        <w:t>6</w:t>
      </w:r>
      <w:r w:rsidRPr="008874EC">
        <w:t>.5.2</w:t>
      </w:r>
      <w:r w:rsidRPr="008874EC">
        <w:rPr>
          <w:noProof/>
        </w:rPr>
        <w:t>.2</w:t>
      </w:r>
      <w:r w:rsidRPr="008874EC">
        <w:rPr>
          <w:noProof/>
        </w:rPr>
        <w:tab/>
        <w:t>Target URI</w:t>
      </w:r>
      <w:bookmarkEnd w:id="4043"/>
      <w:bookmarkEnd w:id="4044"/>
      <w:bookmarkEnd w:id="4045"/>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046" w:name="_Toc180306585"/>
      <w:bookmarkStart w:id="4047" w:name="_Toc195374321"/>
      <w:bookmarkStart w:id="4048" w:name="_Toc211879167"/>
      <w:r w:rsidRPr="008874EC">
        <w:t>6.</w:t>
      </w:r>
      <w:r>
        <w:t>6</w:t>
      </w:r>
      <w:r w:rsidRPr="008874EC">
        <w:t>.5.2</w:t>
      </w:r>
      <w:r w:rsidRPr="008874EC">
        <w:rPr>
          <w:noProof/>
        </w:rPr>
        <w:t>.3</w:t>
      </w:r>
      <w:r w:rsidRPr="008874EC">
        <w:rPr>
          <w:noProof/>
        </w:rPr>
        <w:tab/>
        <w:t>Standard Methods</w:t>
      </w:r>
      <w:bookmarkEnd w:id="4046"/>
      <w:bookmarkEnd w:id="4047"/>
      <w:bookmarkEnd w:id="4048"/>
    </w:p>
    <w:p w14:paraId="1F636AFA" w14:textId="77777777" w:rsidR="00D16966" w:rsidRPr="008874EC" w:rsidRDefault="00D16966" w:rsidP="0052668D">
      <w:pPr>
        <w:pStyle w:val="H6"/>
        <w:rPr>
          <w:noProof/>
        </w:rPr>
      </w:pPr>
      <w:bookmarkStart w:id="4049" w:name="_Toc180306586"/>
      <w:r w:rsidRPr="008874EC">
        <w:t>6.</w:t>
      </w:r>
      <w:r>
        <w:t>6</w:t>
      </w:r>
      <w:r w:rsidRPr="008874EC">
        <w:t>.5.2.3</w:t>
      </w:r>
      <w:r w:rsidRPr="008874EC">
        <w:rPr>
          <w:noProof/>
        </w:rPr>
        <w:t>.1</w:t>
      </w:r>
      <w:r w:rsidRPr="008874EC">
        <w:rPr>
          <w:noProof/>
        </w:rPr>
        <w:tab/>
        <w:t>POST</w:t>
      </w:r>
      <w:bookmarkEnd w:id="4049"/>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050" w:name="_Toc180306587"/>
      <w:bookmarkStart w:id="4051" w:name="_Toc195374322"/>
      <w:bookmarkStart w:id="4052" w:name="_Toc211879168"/>
      <w:r>
        <w:rPr>
          <w:noProof/>
          <w:lang w:eastAsia="zh-CN"/>
        </w:rPr>
        <w:t>6.6</w:t>
      </w:r>
      <w:r w:rsidRPr="000E1D0D">
        <w:t>.6</w:t>
      </w:r>
      <w:r w:rsidRPr="000E1D0D">
        <w:tab/>
        <w:t>Data Model</w:t>
      </w:r>
      <w:bookmarkEnd w:id="4050"/>
      <w:bookmarkEnd w:id="4051"/>
      <w:bookmarkEnd w:id="4052"/>
    </w:p>
    <w:p w14:paraId="2001C344" w14:textId="77777777" w:rsidR="00D16966" w:rsidRPr="000E1D0D" w:rsidRDefault="00D16966" w:rsidP="00D16966">
      <w:pPr>
        <w:pStyle w:val="Heading4"/>
      </w:pPr>
      <w:bookmarkStart w:id="4053" w:name="_Toc180306588"/>
      <w:bookmarkStart w:id="4054" w:name="_Toc195374323"/>
      <w:bookmarkStart w:id="4055" w:name="_Toc211879169"/>
      <w:r>
        <w:rPr>
          <w:noProof/>
          <w:lang w:eastAsia="zh-CN"/>
        </w:rPr>
        <w:t>6.6</w:t>
      </w:r>
      <w:r w:rsidRPr="000E1D0D">
        <w:t>.6.1</w:t>
      </w:r>
      <w:r w:rsidRPr="000E1D0D">
        <w:tab/>
        <w:t>General</w:t>
      </w:r>
      <w:bookmarkEnd w:id="4053"/>
      <w:bookmarkEnd w:id="4054"/>
      <w:bookmarkEnd w:id="4055"/>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056" w:name="_Toc180306589"/>
      <w:bookmarkStart w:id="4057" w:name="_Toc195374324"/>
      <w:bookmarkStart w:id="4058" w:name="_Toc211879170"/>
      <w:r>
        <w:rPr>
          <w:noProof/>
          <w:lang w:eastAsia="zh-CN"/>
        </w:rPr>
        <w:t>6.6</w:t>
      </w:r>
      <w:r w:rsidRPr="000E1D0D">
        <w:rPr>
          <w:lang w:val="en-US"/>
        </w:rPr>
        <w:t>.6.2</w:t>
      </w:r>
      <w:r w:rsidRPr="000E1D0D">
        <w:rPr>
          <w:lang w:val="en-US"/>
        </w:rPr>
        <w:tab/>
        <w:t>Structured data types</w:t>
      </w:r>
      <w:bookmarkEnd w:id="4056"/>
      <w:bookmarkEnd w:id="4057"/>
      <w:bookmarkEnd w:id="4058"/>
    </w:p>
    <w:p w14:paraId="1DE96CDF" w14:textId="77777777" w:rsidR="00D16966" w:rsidRPr="000E1D0D" w:rsidRDefault="00D16966" w:rsidP="00D16966">
      <w:pPr>
        <w:pStyle w:val="Heading5"/>
      </w:pPr>
      <w:bookmarkStart w:id="4059" w:name="_Toc180306590"/>
      <w:bookmarkStart w:id="4060" w:name="_Toc195374325"/>
      <w:bookmarkStart w:id="4061" w:name="_Toc211879171"/>
      <w:r>
        <w:rPr>
          <w:noProof/>
          <w:lang w:eastAsia="zh-CN"/>
        </w:rPr>
        <w:t>6.6</w:t>
      </w:r>
      <w:r w:rsidRPr="000E1D0D">
        <w:t>.6.2.1</w:t>
      </w:r>
      <w:r w:rsidRPr="000E1D0D">
        <w:tab/>
        <w:t>Introduction</w:t>
      </w:r>
      <w:bookmarkEnd w:id="4059"/>
      <w:bookmarkEnd w:id="4060"/>
      <w:bookmarkEnd w:id="4061"/>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062" w:name="_Toc180306591"/>
      <w:bookmarkStart w:id="4063" w:name="_Toc195374326"/>
      <w:bookmarkStart w:id="4064" w:name="_Toc211879172"/>
      <w:r>
        <w:rPr>
          <w:noProof/>
          <w:lang w:eastAsia="zh-CN"/>
        </w:rPr>
        <w:t>6.6</w:t>
      </w:r>
      <w:r w:rsidRPr="000E1D0D">
        <w:t>.6.2.2</w:t>
      </w:r>
      <w:r w:rsidRPr="000E1D0D">
        <w:tab/>
        <w:t xml:space="preserve">Type: </w:t>
      </w:r>
      <w:r>
        <w:t>BdtSubscription</w:t>
      </w:r>
      <w:bookmarkEnd w:id="4062"/>
      <w:bookmarkEnd w:id="4063"/>
      <w:bookmarkEnd w:id="4064"/>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065" w:name="_Toc180306592"/>
      <w:bookmarkStart w:id="4066" w:name="_Toc195374327"/>
      <w:bookmarkStart w:id="4067" w:name="_Toc211879173"/>
      <w:r>
        <w:rPr>
          <w:noProof/>
          <w:lang w:eastAsia="zh-CN"/>
        </w:rPr>
        <w:lastRenderedPageBreak/>
        <w:t>6.6</w:t>
      </w:r>
      <w:r w:rsidRPr="000E1D0D">
        <w:t>.6.2.3</w:t>
      </w:r>
      <w:r w:rsidRPr="000E1D0D">
        <w:tab/>
        <w:t xml:space="preserve">Type: </w:t>
      </w:r>
      <w:r>
        <w:t>BdtSubscriptionPatch</w:t>
      </w:r>
      <w:bookmarkEnd w:id="4065"/>
      <w:bookmarkEnd w:id="4066"/>
      <w:bookmarkEnd w:id="4067"/>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068" w:name="_Toc180306593"/>
      <w:bookmarkStart w:id="4069" w:name="_Toc195374328"/>
      <w:bookmarkStart w:id="4070" w:name="_Toc211879174"/>
      <w:r>
        <w:rPr>
          <w:noProof/>
          <w:lang w:eastAsia="zh-CN"/>
        </w:rPr>
        <w:t>6.6</w:t>
      </w:r>
      <w:r w:rsidRPr="000E1D0D">
        <w:t>.6.2.</w:t>
      </w:r>
      <w:r>
        <w:t>4</w:t>
      </w:r>
      <w:r w:rsidRPr="000E1D0D">
        <w:tab/>
        <w:t xml:space="preserve">Type: </w:t>
      </w:r>
      <w:r>
        <w:t>BdtNotif</w:t>
      </w:r>
      <w:bookmarkEnd w:id="4068"/>
      <w:bookmarkEnd w:id="4069"/>
      <w:bookmarkEnd w:id="4070"/>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071" w:name="_Toc180306594"/>
      <w:bookmarkStart w:id="4072" w:name="_Toc195374329"/>
      <w:bookmarkStart w:id="4073" w:name="_Toc211879175"/>
      <w:r>
        <w:rPr>
          <w:noProof/>
          <w:lang w:eastAsia="zh-CN"/>
        </w:rPr>
        <w:t>6.6</w:t>
      </w:r>
      <w:r w:rsidRPr="000E1D0D">
        <w:t>.6.2.</w:t>
      </w:r>
      <w:r>
        <w:t>5</w:t>
      </w:r>
      <w:r w:rsidRPr="000E1D0D">
        <w:tab/>
        <w:t xml:space="preserve">Type: </w:t>
      </w:r>
      <w:r>
        <w:t>BdtReport</w:t>
      </w:r>
      <w:bookmarkEnd w:id="4071"/>
      <w:bookmarkEnd w:id="4072"/>
      <w:bookmarkEnd w:id="4073"/>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074" w:name="_Toc180306595"/>
      <w:bookmarkStart w:id="4075" w:name="_Toc195374330"/>
      <w:bookmarkStart w:id="4076" w:name="_Toc211879176"/>
      <w:r>
        <w:rPr>
          <w:noProof/>
          <w:lang w:eastAsia="zh-CN"/>
        </w:rPr>
        <w:t>6.6</w:t>
      </w:r>
      <w:r w:rsidRPr="000E1D0D">
        <w:rPr>
          <w:lang w:val="en-US"/>
        </w:rPr>
        <w:t>.6.3</w:t>
      </w:r>
      <w:r w:rsidRPr="000E1D0D">
        <w:rPr>
          <w:lang w:val="en-US"/>
        </w:rPr>
        <w:tab/>
        <w:t>Simple data types and enumerations</w:t>
      </w:r>
      <w:bookmarkEnd w:id="4074"/>
      <w:bookmarkEnd w:id="4075"/>
      <w:bookmarkEnd w:id="4076"/>
    </w:p>
    <w:p w14:paraId="3F3851EA" w14:textId="77777777" w:rsidR="00D16966" w:rsidRPr="000E1D0D" w:rsidRDefault="00D16966" w:rsidP="00D16966">
      <w:pPr>
        <w:pStyle w:val="Heading5"/>
      </w:pPr>
      <w:bookmarkStart w:id="4077" w:name="_Toc180306596"/>
      <w:bookmarkStart w:id="4078" w:name="_Toc195374331"/>
      <w:bookmarkStart w:id="4079" w:name="_Toc211879177"/>
      <w:r>
        <w:rPr>
          <w:noProof/>
          <w:lang w:eastAsia="zh-CN"/>
        </w:rPr>
        <w:t>6.6</w:t>
      </w:r>
      <w:r w:rsidRPr="000E1D0D">
        <w:t>.6.3.1</w:t>
      </w:r>
      <w:r w:rsidRPr="000E1D0D">
        <w:tab/>
        <w:t>Introduction</w:t>
      </w:r>
      <w:bookmarkEnd w:id="4077"/>
      <w:bookmarkEnd w:id="4078"/>
      <w:bookmarkEnd w:id="4079"/>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080" w:name="_Toc180306597"/>
      <w:bookmarkStart w:id="4081" w:name="_Toc195374332"/>
      <w:bookmarkStart w:id="4082" w:name="_Toc211879178"/>
      <w:r>
        <w:rPr>
          <w:noProof/>
          <w:lang w:eastAsia="zh-CN"/>
        </w:rPr>
        <w:t>6.6</w:t>
      </w:r>
      <w:r w:rsidRPr="000E1D0D">
        <w:t>.6.3.2</w:t>
      </w:r>
      <w:r w:rsidRPr="000E1D0D">
        <w:tab/>
        <w:t>Simple data types</w:t>
      </w:r>
      <w:bookmarkEnd w:id="4080"/>
      <w:bookmarkEnd w:id="4081"/>
      <w:bookmarkEnd w:id="4082"/>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083" w:name="_Toc180306598"/>
      <w:bookmarkStart w:id="4084" w:name="_Toc195374333"/>
      <w:bookmarkStart w:id="4085" w:name="_Toc211879179"/>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083"/>
      <w:bookmarkEnd w:id="4084"/>
      <w:bookmarkEnd w:id="4085"/>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086" w:name="_Toc180306599"/>
      <w:bookmarkStart w:id="4087" w:name="_Toc195374334"/>
      <w:bookmarkStart w:id="4088" w:name="_Toc211879180"/>
      <w:r>
        <w:rPr>
          <w:noProof/>
          <w:lang w:eastAsia="zh-CN"/>
        </w:rPr>
        <w:t>6.6</w:t>
      </w:r>
      <w:r w:rsidRPr="000E1D0D">
        <w:t>.</w:t>
      </w:r>
      <w:r>
        <w:t>6.6</w:t>
      </w:r>
      <w:r w:rsidRPr="000E1D0D">
        <w:tab/>
        <w:t>Binary data</w:t>
      </w:r>
      <w:bookmarkEnd w:id="4086"/>
      <w:bookmarkEnd w:id="4087"/>
      <w:bookmarkEnd w:id="4088"/>
    </w:p>
    <w:p w14:paraId="3E5324FC" w14:textId="77777777" w:rsidR="00D16966" w:rsidRPr="000E1D0D" w:rsidRDefault="00D16966" w:rsidP="00D16966">
      <w:pPr>
        <w:pStyle w:val="Heading5"/>
      </w:pPr>
      <w:bookmarkStart w:id="4089" w:name="_Toc180306600"/>
      <w:bookmarkStart w:id="4090" w:name="_Toc195374335"/>
      <w:bookmarkStart w:id="4091" w:name="_Toc211879181"/>
      <w:r>
        <w:rPr>
          <w:noProof/>
          <w:lang w:eastAsia="zh-CN"/>
        </w:rPr>
        <w:t>6.6</w:t>
      </w:r>
      <w:r w:rsidRPr="000E1D0D">
        <w:t>.</w:t>
      </w:r>
      <w:r>
        <w:t>6.6</w:t>
      </w:r>
      <w:r w:rsidRPr="000E1D0D">
        <w:t>.1</w:t>
      </w:r>
      <w:r w:rsidRPr="000E1D0D">
        <w:tab/>
        <w:t>Binary Data Types</w:t>
      </w:r>
      <w:bookmarkEnd w:id="4089"/>
      <w:bookmarkEnd w:id="4090"/>
      <w:bookmarkEnd w:id="4091"/>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092" w:name="_Toc180306601"/>
      <w:bookmarkStart w:id="4093" w:name="_Toc195374336"/>
      <w:bookmarkStart w:id="4094" w:name="_Toc211879182"/>
      <w:r>
        <w:rPr>
          <w:noProof/>
          <w:lang w:eastAsia="zh-CN"/>
        </w:rPr>
        <w:t>6.6</w:t>
      </w:r>
      <w:r w:rsidRPr="000E1D0D">
        <w:t>.7</w:t>
      </w:r>
      <w:r w:rsidRPr="000E1D0D">
        <w:tab/>
        <w:t>Error Handling</w:t>
      </w:r>
      <w:bookmarkEnd w:id="4092"/>
      <w:bookmarkEnd w:id="4093"/>
      <w:bookmarkEnd w:id="4094"/>
    </w:p>
    <w:p w14:paraId="604273EC" w14:textId="77777777" w:rsidR="00D16966" w:rsidRPr="000E1D0D" w:rsidRDefault="00D16966" w:rsidP="00D16966">
      <w:pPr>
        <w:pStyle w:val="Heading4"/>
      </w:pPr>
      <w:bookmarkStart w:id="4095" w:name="_Toc180306602"/>
      <w:bookmarkStart w:id="4096" w:name="_Toc195374337"/>
      <w:bookmarkStart w:id="4097" w:name="_Toc211879183"/>
      <w:r>
        <w:rPr>
          <w:noProof/>
          <w:lang w:eastAsia="zh-CN"/>
        </w:rPr>
        <w:t>6.6</w:t>
      </w:r>
      <w:r w:rsidRPr="000E1D0D">
        <w:t>.7.1</w:t>
      </w:r>
      <w:r w:rsidRPr="000E1D0D">
        <w:tab/>
        <w:t>General</w:t>
      </w:r>
      <w:bookmarkEnd w:id="4095"/>
      <w:bookmarkEnd w:id="4096"/>
      <w:bookmarkEnd w:id="4097"/>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098" w:name="_Toc180306603"/>
      <w:bookmarkStart w:id="4099" w:name="_Toc195374338"/>
      <w:bookmarkStart w:id="4100" w:name="_Toc211879184"/>
      <w:r>
        <w:rPr>
          <w:noProof/>
          <w:lang w:eastAsia="zh-CN"/>
        </w:rPr>
        <w:t>6.6</w:t>
      </w:r>
      <w:r w:rsidRPr="000E1D0D">
        <w:t>.7.2</w:t>
      </w:r>
      <w:r w:rsidRPr="000E1D0D">
        <w:tab/>
        <w:t>Protocol Errors</w:t>
      </w:r>
      <w:bookmarkEnd w:id="4098"/>
      <w:bookmarkEnd w:id="4099"/>
      <w:bookmarkEnd w:id="4100"/>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101" w:name="_Toc180306604"/>
      <w:bookmarkStart w:id="4102" w:name="_Toc195374339"/>
      <w:bookmarkStart w:id="4103" w:name="_Toc211879185"/>
      <w:r>
        <w:rPr>
          <w:noProof/>
          <w:lang w:eastAsia="zh-CN"/>
        </w:rPr>
        <w:t>6.6</w:t>
      </w:r>
      <w:r w:rsidRPr="000E1D0D">
        <w:t>.7.3</w:t>
      </w:r>
      <w:r w:rsidRPr="000E1D0D">
        <w:tab/>
        <w:t>Application Errors</w:t>
      </w:r>
      <w:bookmarkEnd w:id="4101"/>
      <w:bookmarkEnd w:id="4102"/>
      <w:bookmarkEnd w:id="4103"/>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104" w:name="_Toc180306605"/>
      <w:bookmarkStart w:id="4105" w:name="_Toc195374340"/>
      <w:bookmarkStart w:id="4106" w:name="_Toc211879186"/>
      <w:r>
        <w:rPr>
          <w:noProof/>
          <w:lang w:eastAsia="zh-CN"/>
        </w:rPr>
        <w:t>6.6</w:t>
      </w:r>
      <w:r w:rsidRPr="000E1D0D">
        <w:t>.8</w:t>
      </w:r>
      <w:r w:rsidRPr="000E1D0D">
        <w:rPr>
          <w:lang w:eastAsia="zh-CN"/>
        </w:rPr>
        <w:tab/>
        <w:t>Feature negotiation</w:t>
      </w:r>
      <w:bookmarkEnd w:id="4104"/>
      <w:bookmarkEnd w:id="4105"/>
      <w:bookmarkEnd w:id="4106"/>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107" w:name="_Toc180306606"/>
      <w:bookmarkStart w:id="4108" w:name="_Toc195374341"/>
      <w:bookmarkStart w:id="4109" w:name="_Toc211879187"/>
      <w:r>
        <w:rPr>
          <w:noProof/>
          <w:lang w:eastAsia="zh-CN"/>
        </w:rPr>
        <w:t>6.6</w:t>
      </w:r>
      <w:r w:rsidRPr="000E1D0D">
        <w:t>.9</w:t>
      </w:r>
      <w:r w:rsidRPr="000E1D0D">
        <w:tab/>
        <w:t>Security</w:t>
      </w:r>
      <w:bookmarkEnd w:id="4107"/>
      <w:bookmarkEnd w:id="4108"/>
      <w:bookmarkEnd w:id="4109"/>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110" w:name="_Toc180306607"/>
      <w:bookmarkStart w:id="4111" w:name="_Toc195374342"/>
      <w:bookmarkStart w:id="4112" w:name="_Toc211879188"/>
      <w:r w:rsidR="001C4032">
        <w:rPr>
          <w:lang w:eastAsia="zh-CN"/>
        </w:rPr>
        <w:lastRenderedPageBreak/>
        <w:t>7</w:t>
      </w:r>
      <w:r w:rsidR="001C4032">
        <w:rPr>
          <w:lang w:eastAsia="zh-CN"/>
        </w:rPr>
        <w:tab/>
        <w:t>Using Common API Framework</w:t>
      </w:r>
      <w:bookmarkEnd w:id="2270"/>
      <w:bookmarkEnd w:id="2271"/>
      <w:bookmarkEnd w:id="2272"/>
      <w:bookmarkEnd w:id="2273"/>
      <w:bookmarkEnd w:id="3973"/>
      <w:bookmarkEnd w:id="3974"/>
      <w:bookmarkEnd w:id="3975"/>
      <w:bookmarkEnd w:id="3976"/>
      <w:bookmarkEnd w:id="3977"/>
      <w:bookmarkEnd w:id="3978"/>
      <w:bookmarkEnd w:id="4110"/>
      <w:bookmarkEnd w:id="4111"/>
      <w:bookmarkEnd w:id="4112"/>
    </w:p>
    <w:p w14:paraId="0D6151B9" w14:textId="77777777" w:rsidR="00C52139" w:rsidRDefault="00C52139" w:rsidP="00C52139">
      <w:pPr>
        <w:rPr>
          <w:noProof/>
          <w:lang w:eastAsia="zh-CN"/>
        </w:rPr>
      </w:pPr>
      <w:bookmarkStart w:id="4113" w:name="_Toc24868675"/>
      <w:bookmarkStart w:id="4114" w:name="_Toc34154180"/>
      <w:bookmarkStart w:id="4115" w:name="_Toc36041124"/>
      <w:bookmarkStart w:id="4116" w:name="_Toc36041437"/>
      <w:bookmarkStart w:id="4117" w:name="_Toc43196714"/>
      <w:bookmarkStart w:id="4118" w:name="_Toc43481484"/>
      <w:bookmarkStart w:id="4119" w:name="_Toc45134761"/>
      <w:bookmarkStart w:id="4120" w:name="_Toc51189293"/>
      <w:bookmarkStart w:id="4121" w:name="_Toc51763969"/>
      <w:bookmarkStart w:id="4122" w:name="_Toc57206201"/>
      <w:bookmarkStart w:id="4123" w:name="_Toc59019542"/>
      <w:bookmarkStart w:id="4124" w:name="_Toc68170215"/>
      <w:bookmarkStart w:id="4125" w:name="_Toc73433953"/>
      <w:bookmarkStart w:id="4126" w:name="_Toc73436001"/>
      <w:bookmarkStart w:id="4127" w:name="_Toc73437408"/>
      <w:bookmarkStart w:id="4128" w:name="_Toc75351818"/>
      <w:bookmarkStart w:id="4129" w:name="_Toc83230096"/>
      <w:bookmarkStart w:id="4130" w:name="_Toc85528264"/>
      <w:bookmarkStart w:id="4131" w:name="_Toc90649889"/>
      <w:bookmarkStart w:id="4132" w:name="_Toc96843460"/>
      <w:bookmarkStart w:id="4133" w:name="_Toc96844435"/>
      <w:bookmarkStart w:id="4134" w:name="_Toc100740008"/>
      <w:bookmarkStart w:id="4135" w:name="_Toc104332875"/>
      <w:bookmarkStart w:id="4136"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14:paraId="4A4D6361" w14:textId="7EBE3BEF" w:rsidR="008A6D4A" w:rsidRDefault="001C4032" w:rsidP="001C4032">
      <w:pPr>
        <w:pStyle w:val="Heading8"/>
      </w:pPr>
      <w:r>
        <w:br w:type="page"/>
      </w:r>
      <w:bookmarkStart w:id="4137" w:name="_Toc144024295"/>
      <w:bookmarkStart w:id="4138" w:name="_Toc148177049"/>
      <w:bookmarkStart w:id="4139" w:name="_Toc151379513"/>
      <w:bookmarkStart w:id="4140" w:name="_Toc151445694"/>
      <w:bookmarkStart w:id="4141" w:name="_Toc160470777"/>
      <w:bookmarkStart w:id="4142" w:name="_Toc164873921"/>
      <w:bookmarkStart w:id="4143" w:name="_Toc180306608"/>
      <w:bookmarkStart w:id="4144" w:name="_Toc195374343"/>
      <w:bookmarkStart w:id="4145" w:name="_Toc211879189"/>
      <w:r w:rsidR="008A6D4A" w:rsidRPr="004D3578">
        <w:lastRenderedPageBreak/>
        <w:t>Annex A (normative):</w:t>
      </w:r>
      <w:r w:rsidR="008A6D4A" w:rsidRPr="004D3578">
        <w:br/>
      </w:r>
      <w:r w:rsidR="008A6D4A">
        <w:t>OpenAPI specification</w:t>
      </w:r>
      <w:bookmarkEnd w:id="2274"/>
      <w:bookmarkEnd w:id="2275"/>
      <w:bookmarkEnd w:id="4137"/>
      <w:bookmarkEnd w:id="4138"/>
      <w:bookmarkEnd w:id="4139"/>
      <w:bookmarkEnd w:id="4140"/>
      <w:bookmarkEnd w:id="4141"/>
      <w:bookmarkEnd w:id="4142"/>
      <w:bookmarkEnd w:id="4143"/>
      <w:bookmarkEnd w:id="4144"/>
      <w:bookmarkEnd w:id="4145"/>
    </w:p>
    <w:p w14:paraId="03FBDDDC" w14:textId="77777777" w:rsidR="006E186B" w:rsidRDefault="006E186B" w:rsidP="009F0D8A">
      <w:pPr>
        <w:pStyle w:val="Heading1"/>
      </w:pPr>
      <w:bookmarkStart w:id="4146" w:name="_Toc510696651"/>
      <w:bookmarkStart w:id="4147" w:name="_Toc35971451"/>
      <w:bookmarkStart w:id="4148" w:name="_Toc144024296"/>
      <w:bookmarkStart w:id="4149" w:name="_Toc148177050"/>
      <w:bookmarkStart w:id="4150" w:name="_Toc151379514"/>
      <w:bookmarkStart w:id="4151" w:name="_Toc151445695"/>
      <w:bookmarkStart w:id="4152" w:name="_Toc160470778"/>
      <w:bookmarkStart w:id="4153" w:name="_Toc164873922"/>
      <w:bookmarkStart w:id="4154" w:name="_Toc180306609"/>
      <w:bookmarkStart w:id="4155" w:name="_Toc195374344"/>
      <w:bookmarkStart w:id="4156" w:name="_Toc510696653"/>
      <w:bookmarkStart w:id="4157" w:name="_Toc211879190"/>
      <w:r>
        <w:t>A.1</w:t>
      </w:r>
      <w:r>
        <w:tab/>
        <w:t>General</w:t>
      </w:r>
      <w:bookmarkEnd w:id="4146"/>
      <w:bookmarkEnd w:id="4147"/>
      <w:bookmarkEnd w:id="4148"/>
      <w:bookmarkEnd w:id="4149"/>
      <w:bookmarkEnd w:id="4150"/>
      <w:bookmarkEnd w:id="4151"/>
      <w:bookmarkEnd w:id="4152"/>
      <w:bookmarkEnd w:id="4153"/>
      <w:bookmarkEnd w:id="4154"/>
      <w:bookmarkEnd w:id="4155"/>
      <w:bookmarkEnd w:id="415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158" w:name="_Toc144024297"/>
      <w:bookmarkStart w:id="4159" w:name="_Toc148177051"/>
      <w:bookmarkStart w:id="4160" w:name="_Toc151379515"/>
      <w:bookmarkStart w:id="4161" w:name="_Toc151445696"/>
      <w:bookmarkStart w:id="4162" w:name="_Toc160470779"/>
      <w:bookmarkStart w:id="4163" w:name="_Toc164873923"/>
      <w:bookmarkStart w:id="4164" w:name="_Toc180306610"/>
      <w:bookmarkStart w:id="4165" w:name="_Toc195374345"/>
      <w:bookmarkStart w:id="4166" w:name="_Toc211879191"/>
      <w:r w:rsidR="006E186B">
        <w:lastRenderedPageBreak/>
        <w:t>A.2</w:t>
      </w:r>
      <w:r w:rsidR="006E186B">
        <w:tab/>
      </w:r>
      <w:r w:rsidR="008C051B" w:rsidRPr="00AD59F1">
        <w:t>SDD_Transmission</w:t>
      </w:r>
      <w:r w:rsidR="006E186B">
        <w:t xml:space="preserve"> API</w:t>
      </w:r>
      <w:bookmarkEnd w:id="4158"/>
      <w:bookmarkEnd w:id="4159"/>
      <w:bookmarkEnd w:id="4160"/>
      <w:bookmarkEnd w:id="4161"/>
      <w:bookmarkEnd w:id="4162"/>
      <w:bookmarkEnd w:id="4163"/>
      <w:bookmarkEnd w:id="4164"/>
      <w:bookmarkEnd w:id="4165"/>
      <w:bookmarkEnd w:id="4166"/>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A94561D" w:rsidR="008B5069" w:rsidRDefault="008B5069" w:rsidP="008B5069">
      <w:pPr>
        <w:pStyle w:val="PL"/>
      </w:pPr>
      <w:r>
        <w:t xml:space="preserve">  version: 1.</w:t>
      </w:r>
      <w:r w:rsidR="0069164F">
        <w:t>1</w:t>
      </w:r>
      <w:r>
        <w:t>.0</w:t>
      </w:r>
      <w:r w:rsidR="0069164F">
        <w:t>-alpha.</w:t>
      </w:r>
      <w:r w:rsidR="00854B22">
        <w:t>4</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57B8983C" w:rsidR="008B5069" w:rsidRDefault="008B5069" w:rsidP="008B5069">
      <w:pPr>
        <w:pStyle w:val="PL"/>
      </w:pPr>
      <w:r>
        <w:t xml:space="preserve">    3GPP TS 29.548 V</w:t>
      </w:r>
      <w:r w:rsidR="008626DF">
        <w:t>1</w:t>
      </w:r>
      <w:r w:rsidR="0069164F">
        <w:t>9</w:t>
      </w:r>
      <w:r w:rsidR="008324EC">
        <w:t>.</w:t>
      </w:r>
      <w:r w:rsidR="00854B22">
        <w:t>4</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lastRenderedPageBreak/>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lastRenderedPageBreak/>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lastRenderedPageBreak/>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16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168" w:name="_Toc144024298"/>
      <w:bookmarkStart w:id="416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lastRenderedPageBreak/>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170" w:name="_Toc151379516"/>
      <w:bookmarkStart w:id="4171" w:name="_Toc151445697"/>
      <w:bookmarkStart w:id="4172" w:name="_Toc160470780"/>
      <w:bookmarkStart w:id="4173" w:name="_Toc164873924"/>
      <w:bookmarkStart w:id="4174" w:name="_Toc180306611"/>
      <w:bookmarkStart w:id="4175" w:name="_Toc195374346"/>
      <w:bookmarkStart w:id="4176" w:name="_Toc211879192"/>
      <w:r>
        <w:lastRenderedPageBreak/>
        <w:t>A.3</w:t>
      </w:r>
      <w:r>
        <w:tab/>
      </w:r>
      <w:r w:rsidRPr="00E858DF">
        <w:rPr>
          <w:lang w:val="en-US"/>
        </w:rPr>
        <w:t>SDD_DataStorage</w:t>
      </w:r>
      <w:r>
        <w:t xml:space="preserve"> API</w:t>
      </w:r>
      <w:bookmarkEnd w:id="4170"/>
      <w:bookmarkEnd w:id="4171"/>
      <w:bookmarkEnd w:id="4172"/>
      <w:bookmarkEnd w:id="4173"/>
      <w:bookmarkEnd w:id="4174"/>
      <w:bookmarkEnd w:id="4175"/>
      <w:bookmarkEnd w:id="4176"/>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177" w:name="_Toc151379517"/>
      <w:bookmarkStart w:id="4178" w:name="_Toc151445698"/>
      <w:bookmarkStart w:id="4179" w:name="_Toc160470781"/>
      <w:bookmarkStart w:id="4180" w:name="_Toc164873925"/>
      <w:bookmarkStart w:id="4181" w:name="_Toc180306612"/>
      <w:bookmarkStart w:id="4182" w:name="_Toc195374347"/>
      <w:bookmarkStart w:id="4183" w:name="_Toc211879193"/>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156"/>
      <w:bookmarkEnd w:id="4167"/>
      <w:bookmarkEnd w:id="4168"/>
      <w:bookmarkEnd w:id="4169"/>
      <w:bookmarkEnd w:id="4177"/>
      <w:bookmarkEnd w:id="4178"/>
      <w:bookmarkEnd w:id="4179"/>
      <w:bookmarkEnd w:id="4180"/>
      <w:bookmarkEnd w:id="4181"/>
      <w:bookmarkEnd w:id="4182"/>
      <w:bookmarkEnd w:id="418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18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185" w:name="_Toc144024300"/>
      <w:bookmarkStart w:id="4186" w:name="_Toc148177054"/>
      <w:bookmarkStart w:id="4187" w:name="_Toc151379518"/>
      <w:bookmarkStart w:id="4188" w:name="_Toc151445699"/>
      <w:bookmarkStart w:id="4189" w:name="_Toc160470782"/>
      <w:bookmarkStart w:id="4190" w:name="_Toc164873926"/>
      <w:bookmarkStart w:id="4191" w:name="_Toc180306613"/>
      <w:bookmarkStart w:id="4192" w:name="_Toc195374348"/>
      <w:bookmarkStart w:id="4193" w:name="_Toc211879194"/>
      <w:r w:rsidRPr="003D68EA">
        <w:lastRenderedPageBreak/>
        <w:t>A.5</w:t>
      </w:r>
      <w:r w:rsidRPr="003D68EA">
        <w:tab/>
      </w:r>
      <w:bookmarkStart w:id="4194" w:name="_Hlk144024711"/>
      <w:r w:rsidRPr="003D68EA">
        <w:rPr>
          <w:lang w:val="en-US"/>
        </w:rPr>
        <w:t xml:space="preserve">SDD_TransmissionQualityMeasurement </w:t>
      </w:r>
      <w:r w:rsidRPr="003D68EA">
        <w:t>API</w:t>
      </w:r>
      <w:bookmarkEnd w:id="4184"/>
      <w:bookmarkEnd w:id="4185"/>
      <w:bookmarkEnd w:id="4186"/>
      <w:bookmarkEnd w:id="4187"/>
      <w:bookmarkEnd w:id="4188"/>
      <w:bookmarkEnd w:id="4189"/>
      <w:bookmarkEnd w:id="4190"/>
      <w:bookmarkEnd w:id="4191"/>
      <w:bookmarkEnd w:id="4192"/>
      <w:bookmarkEnd w:id="4193"/>
      <w:bookmarkEnd w:id="4194"/>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12353F1" w:rsidR="003D68EA" w:rsidRDefault="003D68EA" w:rsidP="003D68EA">
      <w:pPr>
        <w:pStyle w:val="PL"/>
      </w:pPr>
      <w:r>
        <w:t xml:space="preserve">  version: 1.</w:t>
      </w:r>
      <w:r w:rsidR="0018127A">
        <w:t>1</w:t>
      </w:r>
      <w:r>
        <w:t>.0</w:t>
      </w:r>
      <w:r w:rsidR="0018127A">
        <w:t>-alpha.</w:t>
      </w:r>
      <w:r w:rsidR="00854B22">
        <w:t>2</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6D4D106" w:rsidR="003D68EA" w:rsidRDefault="003D68EA" w:rsidP="003D68EA">
      <w:pPr>
        <w:pStyle w:val="PL"/>
      </w:pPr>
      <w:r>
        <w:t xml:space="preserve">    3GPP TS 29.548 V</w:t>
      </w:r>
      <w:r w:rsidR="00E90222">
        <w:t>1</w:t>
      </w:r>
      <w:r w:rsidR="0018127A">
        <w:t>9</w:t>
      </w:r>
      <w:r w:rsidR="008324EC">
        <w:t>.</w:t>
      </w:r>
      <w:r w:rsidR="00854B22">
        <w:t>4</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4195" w:name="MCCQCTEMPBM_00000108"/>
      <w:r>
        <w:rPr>
          <w:rFonts w:cs="Courier New"/>
          <w:szCs w:val="16"/>
        </w:rPr>
        <w:t xml:space="preserve">      summary: R</w:t>
      </w:r>
      <w:r w:rsidRPr="002C65F2">
        <w:rPr>
          <w:rFonts w:cs="Courier New"/>
          <w:szCs w:val="16"/>
        </w:rPr>
        <w:t xml:space="preserve">etrieve </w:t>
      </w:r>
      <w:bookmarkEnd w:id="4195"/>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196" w:name="MCCQCTEMPBM_00000109"/>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bookmarkEnd w:id="4196"/>
      <w:r>
        <w:t>TransQualMeasSubsc</w:t>
      </w:r>
      <w:bookmarkStart w:id="4197" w:name="MCCQCTEMPBM_00000110"/>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4197"/>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198" w:name="MCCQCTEMPBM_00000111"/>
      <w:r>
        <w:rPr>
          <w:rFonts w:cs="Courier New"/>
          <w:szCs w:val="16"/>
        </w:rPr>
        <w:t xml:space="preserve"> (Document)</w:t>
      </w:r>
    </w:p>
    <w:bookmarkEnd w:id="4198"/>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4199" w:name="MCCQCTEMPBM_00000112"/>
      <w:r>
        <w:rPr>
          <w:rFonts w:cs="Courier New"/>
          <w:szCs w:val="16"/>
        </w:rPr>
        <w:t xml:space="preserve">Individual </w:t>
      </w:r>
      <w:bookmarkEnd w:id="419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4200" w:name="MCCQCTEMPBM_00000113"/>
      <w:r>
        <w:rPr>
          <w:rFonts w:cs="Courier New"/>
          <w:szCs w:val="16"/>
        </w:rPr>
        <w:t xml:space="preserve">      summary: </w:t>
      </w:r>
      <w:bookmarkEnd w:id="4200"/>
      <w:r>
        <w:rPr>
          <w:lang w:eastAsia="zh-CN"/>
        </w:rPr>
        <w:t>Request the update</w:t>
      </w:r>
      <w:bookmarkStart w:id="4201" w:name="MCCQCTEMPBM_00000114"/>
      <w:r>
        <w:rPr>
          <w:rFonts w:cs="Courier New"/>
          <w:szCs w:val="16"/>
        </w:rPr>
        <w:t xml:space="preserve"> of</w:t>
      </w:r>
      <w:r w:rsidRPr="002C65F2">
        <w:rPr>
          <w:rFonts w:cs="Courier New"/>
          <w:szCs w:val="16"/>
        </w:rPr>
        <w:t xml:space="preserve"> </w:t>
      </w:r>
      <w:bookmarkEnd w:id="4201"/>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202" w:name="MCCQCTEMPBM_00000115"/>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bookmarkEnd w:id="4202"/>
      <w:r>
        <w:t>TransQualMeasSubsc</w:t>
      </w:r>
      <w:bookmarkStart w:id="4203" w:name="MCCQCTEMPBM_00000116"/>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4203"/>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204" w:name="MCCQCTEMPBM_00000117"/>
      <w:r>
        <w:rPr>
          <w:rFonts w:cs="Courier New"/>
          <w:szCs w:val="16"/>
        </w:rPr>
        <w:t xml:space="preserve"> (Document)</w:t>
      </w:r>
    </w:p>
    <w:bookmarkEnd w:id="4204"/>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4205" w:name="MCCQCTEMPBM_00000118"/>
      <w:r>
        <w:rPr>
          <w:rFonts w:cs="Courier New"/>
          <w:szCs w:val="16"/>
        </w:rPr>
        <w:t xml:space="preserve">      summary: </w:t>
      </w:r>
      <w:bookmarkEnd w:id="4205"/>
      <w:r>
        <w:rPr>
          <w:lang w:eastAsia="zh-CN"/>
        </w:rPr>
        <w:t>Request the modification</w:t>
      </w:r>
      <w:bookmarkStart w:id="4206" w:name="MCCQCTEMPBM_00000119"/>
      <w:r>
        <w:rPr>
          <w:rFonts w:cs="Courier New"/>
          <w:szCs w:val="16"/>
        </w:rPr>
        <w:t xml:space="preserve"> of</w:t>
      </w:r>
      <w:r w:rsidRPr="002C65F2">
        <w:rPr>
          <w:rFonts w:cs="Courier New"/>
          <w:szCs w:val="16"/>
        </w:rPr>
        <w:t xml:space="preserve"> </w:t>
      </w:r>
      <w:bookmarkEnd w:id="4206"/>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207" w:name="MCCQCTEMPBM_00000120"/>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bookmarkEnd w:id="4207"/>
      <w:r>
        <w:t>TransQualMeasSubsc</w:t>
      </w:r>
      <w:bookmarkStart w:id="4208" w:name="MCCQCTEMPBM_00000121"/>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4208"/>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209" w:name="MCCQCTEMPBM_00000122"/>
      <w:r>
        <w:rPr>
          <w:rFonts w:cs="Courier New"/>
          <w:szCs w:val="16"/>
        </w:rPr>
        <w:t xml:space="preserve"> (Document)</w:t>
      </w:r>
    </w:p>
    <w:bookmarkEnd w:id="4209"/>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4210" w:name="MCCQCTEMPBM_00000123"/>
      <w:r>
        <w:rPr>
          <w:rFonts w:cs="Courier New"/>
          <w:szCs w:val="16"/>
        </w:rPr>
        <w:t xml:space="preserve">      summary: </w:t>
      </w:r>
      <w:bookmarkEnd w:id="4210"/>
      <w:r>
        <w:rPr>
          <w:lang w:eastAsia="zh-CN"/>
        </w:rPr>
        <w:t>Request the deletion</w:t>
      </w:r>
      <w:bookmarkStart w:id="4211" w:name="MCCQCTEMPBM_00000124"/>
      <w:r>
        <w:rPr>
          <w:rFonts w:cs="Courier New"/>
          <w:szCs w:val="16"/>
        </w:rPr>
        <w:t xml:space="preserve"> of</w:t>
      </w:r>
      <w:r w:rsidRPr="002C65F2">
        <w:rPr>
          <w:rFonts w:cs="Courier New"/>
          <w:szCs w:val="16"/>
        </w:rPr>
        <w:t xml:space="preserve"> </w:t>
      </w:r>
      <w:bookmarkEnd w:id="4211"/>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212" w:name="MCCQCTEMPBM_00000125"/>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bookmarkEnd w:id="4212"/>
      <w:r>
        <w:t>TransQualMeasSubsc</w:t>
      </w:r>
      <w:bookmarkStart w:id="4213" w:name="MCCQCTEMPBM_00000126"/>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4213"/>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214" w:name="MCCQCTEMPBM_00000127"/>
      <w:r>
        <w:rPr>
          <w:rFonts w:cs="Courier New"/>
          <w:szCs w:val="16"/>
        </w:rPr>
        <w:t xml:space="preserve"> (Document)</w:t>
      </w:r>
    </w:p>
    <w:bookmarkEnd w:id="4214"/>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4215" w:name="MCCQCTEMPBM_00000128"/>
      <w:r>
        <w:rPr>
          <w:rFonts w:cs="Courier New"/>
          <w:szCs w:val="16"/>
        </w:rPr>
        <w:t xml:space="preserve">      summary: R</w:t>
      </w:r>
      <w:r w:rsidRPr="002C65F2">
        <w:rPr>
          <w:rFonts w:cs="Courier New"/>
          <w:szCs w:val="16"/>
        </w:rPr>
        <w:t xml:space="preserve">etrieve </w:t>
      </w:r>
      <w:bookmarkEnd w:id="4215"/>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4216" w:name="MCCQCTEMPBM_00000129"/>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bookmarkEnd w:id="4216"/>
      <w:r>
        <w:t>TransQualMeasReports</w:t>
      </w:r>
      <w:bookmarkStart w:id="4217" w:name="MCCQCTEMPBM_00000130"/>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4217"/>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4218" w:name="MCCQCTEMPBM_00000131"/>
      <w:r>
        <w:rPr>
          <w:rFonts w:cs="Courier New"/>
          <w:szCs w:val="16"/>
        </w:rPr>
        <w:t xml:space="preserve"> (Collection)</w:t>
      </w:r>
    </w:p>
    <w:bookmarkEnd w:id="4218"/>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bookmarkStart w:id="4219" w:name="MCCQCTEMPBM_00000132"/>
      <w:r w:rsidRPr="008B1C02">
        <w:rPr>
          <w:rFonts w:cs="Courier New"/>
          <w:szCs w:val="16"/>
        </w:rPr>
        <w:t xml:space="preserve">          $ref: 'TS29122_CommonData.yaml#/components/schemas/DurationSec'</w:t>
      </w:r>
    </w:p>
    <w:bookmarkEnd w:id="4219"/>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bookmarkStart w:id="4220" w:name="MCCQCTEMPBM_00000133"/>
      <w:r>
        <w:rPr>
          <w:rFonts w:cs="Courier New"/>
          <w:szCs w:val="16"/>
        </w:rPr>
        <w:t>TS29571_CommonData.yaml</w:t>
      </w:r>
      <w:bookmarkEnd w:id="4220"/>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bookmarkStart w:id="4221" w:name="MCCQCTEMPBM_00000134"/>
      <w:r>
        <w:rPr>
          <w:rFonts w:cs="Courier New"/>
          <w:szCs w:val="16"/>
        </w:rPr>
        <w:t>TS29571_CommonData.yaml</w:t>
      </w:r>
      <w:bookmarkEnd w:id="4221"/>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bookmarkStart w:id="4222" w:name="MCCQCTEMPBM_00000135"/>
      <w:r>
        <w:rPr>
          <w:rFonts w:cs="Courier New"/>
          <w:szCs w:val="16"/>
        </w:rPr>
        <w:t>TS29571_CommonData.yaml</w:t>
      </w:r>
      <w:bookmarkEnd w:id="4222"/>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bookmarkStart w:id="4223" w:name="MCCQCTEMPBM_00000136"/>
      <w:r>
        <w:rPr>
          <w:rFonts w:cs="Courier New"/>
          <w:szCs w:val="16"/>
        </w:rPr>
        <w:t>TS29571_CommonData.yaml</w:t>
      </w:r>
      <w:bookmarkEnd w:id="4223"/>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bookmarkStart w:id="4224" w:name="MCCQCTEMPBM_00000137"/>
      <w:r>
        <w:rPr>
          <w:rFonts w:cs="Courier New"/>
          <w:szCs w:val="16"/>
        </w:rPr>
        <w:t>TS29571_CommonData.yaml</w:t>
      </w:r>
      <w:bookmarkEnd w:id="4224"/>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bookmarkStart w:id="4225" w:name="MCCQCTEMPBM_00000138"/>
      <w:r>
        <w:rPr>
          <w:rFonts w:cs="Courier New"/>
          <w:szCs w:val="16"/>
        </w:rPr>
        <w:t>TS29571_CommonData.yaml</w:t>
      </w:r>
      <w:bookmarkEnd w:id="4225"/>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bookmarkStart w:id="4226" w:name="MCCQCTEMPBM_00000139"/>
      <w:r>
        <w:rPr>
          <w:rFonts w:cs="Courier New"/>
          <w:szCs w:val="16"/>
        </w:rPr>
        <w:t>TS29571_CommonData.yaml</w:t>
      </w:r>
      <w:bookmarkEnd w:id="4226"/>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bookmarkStart w:id="4227" w:name="MCCQCTEMPBM_00000140"/>
      <w:r>
        <w:rPr>
          <w:rFonts w:cs="Courier New"/>
          <w:szCs w:val="16"/>
        </w:rPr>
        <w:t>TS29571_CommonData.yaml</w:t>
      </w:r>
      <w:bookmarkEnd w:id="4227"/>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bookmarkStart w:id="4228" w:name="MCCQCTEMPBM_00000141"/>
      <w:r>
        <w:rPr>
          <w:rFonts w:cs="Courier New"/>
          <w:szCs w:val="16"/>
        </w:rPr>
        <w:t>TS29571_CommonData.yaml</w:t>
      </w:r>
      <w:bookmarkEnd w:id="4228"/>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bookmarkStart w:id="4229" w:name="MCCQCTEMPBM_00000142"/>
      <w:r>
        <w:rPr>
          <w:rFonts w:cs="Courier New"/>
          <w:szCs w:val="16"/>
        </w:rPr>
        <w:t>TS29571_CommonData.yaml</w:t>
      </w:r>
      <w:bookmarkEnd w:id="4229"/>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bookmarkStart w:id="4230" w:name="MCCQCTEMPBM_00000143"/>
      <w:r>
        <w:rPr>
          <w:rFonts w:cs="Courier New"/>
          <w:szCs w:val="16"/>
        </w:rPr>
        <w:t>TS29571_CommonData.yaml</w:t>
      </w:r>
      <w:bookmarkEnd w:id="4230"/>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bookmarkStart w:id="4231" w:name="MCCQCTEMPBM_00000144"/>
      <w:r>
        <w:rPr>
          <w:rFonts w:cs="Courier New"/>
          <w:szCs w:val="16"/>
        </w:rPr>
        <w:t>TS29571_CommonData.yaml</w:t>
      </w:r>
      <w:bookmarkEnd w:id="4231"/>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bookmarkStart w:id="4232" w:name="MCCQCTEMPBM_00000145"/>
      <w:r>
        <w:rPr>
          <w:rFonts w:cs="Courier New"/>
          <w:szCs w:val="16"/>
        </w:rPr>
        <w:t>TS29571_CommonData.yaml</w:t>
      </w:r>
      <w:bookmarkEnd w:id="4232"/>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bookmarkStart w:id="4233" w:name="MCCQCTEMPBM_00000146"/>
      <w:r>
        <w:rPr>
          <w:rFonts w:cs="Courier New"/>
          <w:szCs w:val="16"/>
        </w:rPr>
        <w:t>TS29571_CommonData.yaml</w:t>
      </w:r>
      <w:bookmarkEnd w:id="4233"/>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bookmarkStart w:id="4234" w:name="MCCQCTEMPBM_00000147"/>
      <w:r>
        <w:rPr>
          <w:rFonts w:cs="Courier New"/>
          <w:szCs w:val="16"/>
        </w:rPr>
        <w:t>TS29571_CommonData.yaml</w:t>
      </w:r>
      <w:bookmarkEnd w:id="4234"/>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bookmarkStart w:id="4235" w:name="MCCQCTEMPBM_00000148"/>
      <w:r>
        <w:rPr>
          <w:rFonts w:cs="Courier New"/>
          <w:szCs w:val="16"/>
        </w:rPr>
        <w:t>TS29571_CommonData.yaml</w:t>
      </w:r>
      <w:bookmarkEnd w:id="4235"/>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bookmarkStart w:id="4236" w:name="MCCQCTEMPBM_00000149"/>
      <w:r>
        <w:rPr>
          <w:rFonts w:cs="Courier New"/>
          <w:szCs w:val="16"/>
        </w:rPr>
        <w:t>TS29571_CommonData.yaml</w:t>
      </w:r>
      <w:bookmarkEnd w:id="4236"/>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bookmarkStart w:id="4237" w:name="MCCQCTEMPBM_00000150"/>
      <w:r>
        <w:rPr>
          <w:rFonts w:cs="Courier New"/>
          <w:szCs w:val="16"/>
        </w:rPr>
        <w:t>TS29571_CommonData.yaml</w:t>
      </w:r>
      <w:bookmarkEnd w:id="4237"/>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bookmarkStart w:id="4238" w:name="MCCQCTEMPBM_00000151"/>
      <w:r>
        <w:rPr>
          <w:rFonts w:cs="Courier New"/>
          <w:szCs w:val="16"/>
        </w:rPr>
        <w:t>TS29571_CommonData.yaml</w:t>
      </w:r>
      <w:bookmarkEnd w:id="4238"/>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bookmarkStart w:id="4239" w:name="MCCQCTEMPBM_00000152"/>
      <w:r>
        <w:rPr>
          <w:rFonts w:cs="Courier New"/>
          <w:szCs w:val="16"/>
        </w:rPr>
        <w:t>TS29571_CommonData.yaml</w:t>
      </w:r>
      <w:bookmarkEnd w:id="4239"/>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bookmarkStart w:id="4240" w:name="MCCQCTEMPBM_00000153"/>
      <w:r>
        <w:rPr>
          <w:rFonts w:cs="Courier New"/>
          <w:szCs w:val="16"/>
        </w:rPr>
        <w:t>TS29571_CommonData.yaml</w:t>
      </w:r>
      <w:bookmarkEnd w:id="4240"/>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bookmarkStart w:id="4241" w:name="MCCQCTEMPBM_00000154"/>
      <w:r>
        <w:rPr>
          <w:rFonts w:cs="Courier New"/>
          <w:szCs w:val="16"/>
        </w:rPr>
        <w:t>TS29571_CommonData.yaml</w:t>
      </w:r>
      <w:bookmarkEnd w:id="4241"/>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bookmarkStart w:id="4242" w:name="MCCQCTEMPBM_00000155"/>
      <w:r>
        <w:rPr>
          <w:rFonts w:cs="Courier New"/>
          <w:szCs w:val="16"/>
        </w:rPr>
        <w:t>TS29571_CommonData.yaml</w:t>
      </w:r>
      <w:bookmarkEnd w:id="4242"/>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bookmarkStart w:id="4243" w:name="MCCQCTEMPBM_00000156"/>
      <w:r>
        <w:rPr>
          <w:rFonts w:cs="Courier New"/>
          <w:szCs w:val="16"/>
        </w:rPr>
        <w:t>TS29571_CommonData.yaml</w:t>
      </w:r>
      <w:bookmarkEnd w:id="4243"/>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bookmarkStart w:id="4244" w:name="MCCQCTEMPBM_00000157"/>
      <w:r>
        <w:rPr>
          <w:rFonts w:cs="Courier New"/>
          <w:szCs w:val="16"/>
        </w:rPr>
        <w:t>TS29571_CommonData.yaml</w:t>
      </w:r>
      <w:bookmarkEnd w:id="4244"/>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bookmarkStart w:id="4245" w:name="MCCQCTEMPBM_00000158"/>
      <w:r>
        <w:rPr>
          <w:rFonts w:cs="Courier New"/>
          <w:szCs w:val="16"/>
        </w:rPr>
        <w:t>TS29571_CommonData.yaml</w:t>
      </w:r>
      <w:bookmarkEnd w:id="4245"/>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bookmarkStart w:id="4246" w:name="MCCQCTEMPBM_00000159"/>
      <w:r>
        <w:rPr>
          <w:rFonts w:cs="Courier New"/>
          <w:szCs w:val="16"/>
        </w:rPr>
        <w:t>TS29571_CommonData.yaml</w:t>
      </w:r>
      <w:bookmarkEnd w:id="4246"/>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bookmarkStart w:id="4247" w:name="MCCQCTEMPBM_00000160"/>
      <w:r>
        <w:rPr>
          <w:rFonts w:cs="Courier New"/>
          <w:szCs w:val="16"/>
        </w:rPr>
        <w:t>TS29571_CommonData.yaml</w:t>
      </w:r>
      <w:bookmarkEnd w:id="4247"/>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bookmarkStart w:id="4248" w:name="MCCQCTEMPBM_00000161"/>
      <w:r>
        <w:rPr>
          <w:rFonts w:cs="Courier New"/>
          <w:szCs w:val="16"/>
        </w:rPr>
        <w:t>TS29571_CommonData.yaml</w:t>
      </w:r>
      <w:bookmarkEnd w:id="4248"/>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bookmarkStart w:id="4249" w:name="MCCQCTEMPBM_00000162"/>
      <w:r>
        <w:rPr>
          <w:rFonts w:cs="Courier New"/>
          <w:szCs w:val="16"/>
        </w:rPr>
        <w:t>TS29571_CommonData.yaml</w:t>
      </w:r>
      <w:bookmarkEnd w:id="4249"/>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bookmarkStart w:id="4250" w:name="MCCQCTEMPBM_00000163"/>
      <w:r>
        <w:rPr>
          <w:rFonts w:cs="Courier New"/>
          <w:szCs w:val="16"/>
        </w:rPr>
        <w:t>TS29571_CommonData.yaml</w:t>
      </w:r>
      <w:bookmarkEnd w:id="4250"/>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bookmarkStart w:id="4251" w:name="MCCQCTEMPBM_00000164"/>
      <w:r>
        <w:rPr>
          <w:rFonts w:cs="Courier New"/>
          <w:szCs w:val="16"/>
        </w:rPr>
        <w:t>TS29571_CommonData.yaml</w:t>
      </w:r>
      <w:bookmarkEnd w:id="4251"/>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bookmarkStart w:id="4252" w:name="MCCQCTEMPBM_00000165"/>
      <w:r>
        <w:rPr>
          <w:rFonts w:cs="Courier New"/>
          <w:szCs w:val="16"/>
        </w:rPr>
        <w:t>TS29571_CommonData.yaml</w:t>
      </w:r>
      <w:bookmarkEnd w:id="4252"/>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bookmarkStart w:id="4253" w:name="MCCQCTEMPBM_00000166"/>
      <w:r>
        <w:rPr>
          <w:rFonts w:cs="Courier New"/>
          <w:szCs w:val="16"/>
        </w:rPr>
        <w:t>TS29571_CommonData.yaml</w:t>
      </w:r>
      <w:bookmarkEnd w:id="4253"/>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bookmarkStart w:id="4254" w:name="MCCQCTEMPBM_00000167"/>
      <w:r>
        <w:rPr>
          <w:rFonts w:cs="Courier New"/>
          <w:szCs w:val="16"/>
        </w:rPr>
        <w:t>TS29571_CommonData.yaml</w:t>
      </w:r>
      <w:bookmarkEnd w:id="4254"/>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bookmarkStart w:id="4255" w:name="MCCQCTEMPBM_00000168"/>
      <w:r>
        <w:rPr>
          <w:rFonts w:cs="Courier New"/>
          <w:szCs w:val="16"/>
        </w:rPr>
        <w:t>TS29571_CommonData.yaml</w:t>
      </w:r>
      <w:bookmarkEnd w:id="4255"/>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bookmarkStart w:id="4256" w:name="MCCQCTEMPBM_00000169"/>
      <w:r>
        <w:rPr>
          <w:rFonts w:cs="Courier New"/>
          <w:szCs w:val="16"/>
        </w:rPr>
        <w:t>TS29571_CommonData.yaml</w:t>
      </w:r>
      <w:bookmarkEnd w:id="4256"/>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bookmarkStart w:id="4257" w:name="MCCQCTEMPBM_00000170"/>
      <w:r>
        <w:rPr>
          <w:rFonts w:cs="Courier New"/>
          <w:szCs w:val="16"/>
        </w:rPr>
        <w:t>TS29571_CommonData.yaml</w:t>
      </w:r>
      <w:bookmarkEnd w:id="4257"/>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bookmarkStart w:id="4258" w:name="MCCQCTEMPBM_00000171"/>
      <w:r>
        <w:rPr>
          <w:rFonts w:cs="Courier New"/>
          <w:szCs w:val="16"/>
        </w:rPr>
        <w:t>TS29571_CommonData.yaml</w:t>
      </w:r>
      <w:bookmarkEnd w:id="4258"/>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bookmarkStart w:id="4259" w:name="MCCQCTEMPBM_00000172"/>
      <w:r>
        <w:rPr>
          <w:rFonts w:cs="Courier New"/>
          <w:szCs w:val="16"/>
        </w:rPr>
        <w:t>TS29571_CommonData.yaml</w:t>
      </w:r>
      <w:bookmarkEnd w:id="4259"/>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bookmarkStart w:id="4260" w:name="MCCQCTEMPBM_00000173"/>
      <w:r>
        <w:rPr>
          <w:rFonts w:cs="Courier New"/>
          <w:szCs w:val="16"/>
        </w:rPr>
        <w:t>TS29571_CommonData.yaml</w:t>
      </w:r>
      <w:bookmarkEnd w:id="4260"/>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bookmarkStart w:id="4261" w:name="MCCQCTEMPBM_00000174"/>
      <w:r>
        <w:rPr>
          <w:rFonts w:cs="Courier New"/>
          <w:szCs w:val="16"/>
        </w:rPr>
        <w:t>TS29571_CommonData.yaml</w:t>
      </w:r>
      <w:bookmarkEnd w:id="4261"/>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bookmarkStart w:id="4262" w:name="MCCQCTEMPBM_00000175"/>
      <w:r>
        <w:rPr>
          <w:rFonts w:cs="Courier New"/>
          <w:szCs w:val="16"/>
        </w:rPr>
        <w:t>TS29571_CommonData.yaml</w:t>
      </w:r>
      <w:bookmarkEnd w:id="4262"/>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bookmarkStart w:id="4263" w:name="MCCQCTEMPBM_00000176"/>
      <w:r>
        <w:rPr>
          <w:rFonts w:cs="Courier New"/>
          <w:szCs w:val="16"/>
        </w:rPr>
        <w:t>TS29571_CommonData.yaml</w:t>
      </w:r>
      <w:bookmarkEnd w:id="4263"/>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bookmarkStart w:id="4264" w:name="MCCQCTEMPBM_00000177"/>
      <w:r>
        <w:rPr>
          <w:rFonts w:cs="Courier New"/>
          <w:szCs w:val="16"/>
        </w:rPr>
        <w:t>TS29571_CommonData.yaml</w:t>
      </w:r>
      <w:bookmarkEnd w:id="4264"/>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bookmarkStart w:id="4265" w:name="MCCQCTEMPBM_00000178"/>
      <w:r>
        <w:rPr>
          <w:rFonts w:cs="Courier New"/>
          <w:szCs w:val="16"/>
        </w:rPr>
        <w:t>TS29571_CommonData.yaml</w:t>
      </w:r>
      <w:bookmarkEnd w:id="4265"/>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bookmarkStart w:id="4266" w:name="MCCQCTEMPBM_00000179"/>
      <w:r>
        <w:rPr>
          <w:rFonts w:cs="Courier New"/>
          <w:szCs w:val="16"/>
        </w:rPr>
        <w:t>TS29571_CommonData.yaml</w:t>
      </w:r>
      <w:bookmarkEnd w:id="4266"/>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bookmarkStart w:id="4267" w:name="MCCQCTEMPBM_00000180"/>
      <w:r>
        <w:rPr>
          <w:rFonts w:cs="Courier New"/>
          <w:szCs w:val="16"/>
        </w:rPr>
        <w:t>TS29571_CommonData.yaml</w:t>
      </w:r>
      <w:bookmarkEnd w:id="4267"/>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bookmarkStart w:id="4268" w:name="MCCQCTEMPBM_00000181"/>
      <w:r>
        <w:rPr>
          <w:rFonts w:cs="Courier New"/>
          <w:szCs w:val="16"/>
        </w:rPr>
        <w:t>TS29571_CommonData.yaml</w:t>
      </w:r>
      <w:bookmarkEnd w:id="4268"/>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bookmarkStart w:id="4269" w:name="MCCQCTEMPBM_00000182"/>
      <w:r>
        <w:rPr>
          <w:rFonts w:cs="Courier New"/>
          <w:szCs w:val="16"/>
        </w:rPr>
        <w:t>TS29571_CommonData.yaml</w:t>
      </w:r>
      <w:bookmarkEnd w:id="4269"/>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bookmarkStart w:id="4270" w:name="MCCQCTEMPBM_00000183"/>
      <w:r>
        <w:rPr>
          <w:rFonts w:cs="Courier New"/>
          <w:szCs w:val="16"/>
        </w:rPr>
        <w:t>TS29571_CommonData.yaml</w:t>
      </w:r>
      <w:bookmarkEnd w:id="4270"/>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bookmarkStart w:id="4271" w:name="MCCQCTEMPBM_00000184"/>
      <w:r>
        <w:rPr>
          <w:rFonts w:cs="Courier New"/>
          <w:szCs w:val="16"/>
        </w:rPr>
        <w:t>TS29571_CommonData.yaml</w:t>
      </w:r>
      <w:bookmarkEnd w:id="4271"/>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bookmarkStart w:id="4272" w:name="MCCQCTEMPBM_00000185"/>
      <w:r>
        <w:rPr>
          <w:rFonts w:cs="Courier New"/>
          <w:szCs w:val="16"/>
        </w:rPr>
        <w:t>TS29571_CommonData.yaml</w:t>
      </w:r>
      <w:bookmarkEnd w:id="4272"/>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bookmarkStart w:id="4273" w:name="MCCQCTEMPBM_00000186"/>
      <w:r>
        <w:rPr>
          <w:rFonts w:cs="Courier New"/>
          <w:szCs w:val="16"/>
        </w:rPr>
        <w:t>TS29571_CommonData.yaml</w:t>
      </w:r>
      <w:bookmarkEnd w:id="4273"/>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bookmarkStart w:id="4274" w:name="MCCQCTEMPBM_00000187"/>
      <w:r>
        <w:rPr>
          <w:rFonts w:cs="Courier New"/>
          <w:szCs w:val="16"/>
        </w:rPr>
        <w:t>TS29571_CommonData.yaml</w:t>
      </w:r>
      <w:bookmarkEnd w:id="4274"/>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bookmarkStart w:id="4275" w:name="MCCQCTEMPBM_00000188"/>
      <w:r>
        <w:rPr>
          <w:rFonts w:cs="Courier New"/>
          <w:szCs w:val="16"/>
        </w:rPr>
        <w:t>TS29571_CommonData.yaml</w:t>
      </w:r>
      <w:bookmarkEnd w:id="4275"/>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bookmarkStart w:id="4276" w:name="MCCQCTEMPBM_00000189"/>
      <w:r>
        <w:rPr>
          <w:rFonts w:cs="Courier New"/>
          <w:szCs w:val="16"/>
        </w:rPr>
        <w:t>TS29571_CommonData.yaml</w:t>
      </w:r>
      <w:bookmarkEnd w:id="4276"/>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bookmarkStart w:id="4277" w:name="MCCQCTEMPBM_00000190"/>
      <w:r>
        <w:rPr>
          <w:rFonts w:cs="Courier New"/>
          <w:szCs w:val="16"/>
        </w:rPr>
        <w:t>TS29571_CommonData.yaml</w:t>
      </w:r>
      <w:bookmarkEnd w:id="4277"/>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bookmarkStart w:id="4278" w:name="MCCQCTEMPBM_00000191"/>
      <w:r>
        <w:rPr>
          <w:rFonts w:cs="Courier New"/>
          <w:szCs w:val="16"/>
        </w:rPr>
        <w:t>TS29571_CommonData.yaml</w:t>
      </w:r>
      <w:bookmarkEnd w:id="4278"/>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bookmarkStart w:id="4279" w:name="MCCQCTEMPBM_00000192"/>
      <w:r>
        <w:rPr>
          <w:rFonts w:cs="Courier New"/>
          <w:szCs w:val="16"/>
        </w:rPr>
        <w:t>TS29571_CommonData.yaml</w:t>
      </w:r>
      <w:bookmarkEnd w:id="4279"/>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bookmarkStart w:id="4280" w:name="MCCQCTEMPBM_00000193"/>
      <w:r>
        <w:rPr>
          <w:rFonts w:cs="Courier New"/>
          <w:szCs w:val="16"/>
        </w:rPr>
        <w:t>TS29571_CommonData.yaml</w:t>
      </w:r>
      <w:bookmarkEnd w:id="4280"/>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bookmarkStart w:id="4281" w:name="MCCQCTEMPBM_00000194"/>
      <w:r>
        <w:rPr>
          <w:rFonts w:cs="Courier New"/>
          <w:szCs w:val="16"/>
        </w:rPr>
        <w:t>TS29571_CommonData.yaml</w:t>
      </w:r>
      <w:bookmarkEnd w:id="4281"/>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bookmarkStart w:id="4282" w:name="MCCQCTEMPBM_00000195"/>
      <w:r>
        <w:rPr>
          <w:rFonts w:cs="Courier New"/>
          <w:szCs w:val="16"/>
        </w:rPr>
        <w:t>TS29571_CommonData.yaml</w:t>
      </w:r>
      <w:bookmarkEnd w:id="4282"/>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bookmarkStart w:id="4283" w:name="MCCQCTEMPBM_00000196"/>
      <w:r>
        <w:rPr>
          <w:rFonts w:cs="Courier New"/>
          <w:szCs w:val="16"/>
        </w:rPr>
        <w:t>TS29571_CommonData.yaml</w:t>
      </w:r>
      <w:bookmarkEnd w:id="4283"/>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bookmarkStart w:id="4284" w:name="MCCQCTEMPBM_00000197"/>
      <w:r>
        <w:rPr>
          <w:rFonts w:cs="Courier New"/>
          <w:szCs w:val="16"/>
        </w:rPr>
        <w:t>TS29571_CommonData.yaml</w:t>
      </w:r>
      <w:bookmarkEnd w:id="4284"/>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bookmarkStart w:id="4285" w:name="MCCQCTEMPBM_00000198"/>
      <w:r>
        <w:rPr>
          <w:rFonts w:cs="Courier New"/>
          <w:szCs w:val="16"/>
        </w:rPr>
        <w:t>TS29571_CommonData.yaml</w:t>
      </w:r>
      <w:bookmarkEnd w:id="4285"/>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bookmarkStart w:id="4286" w:name="MCCQCTEMPBM_00000199"/>
      <w:r>
        <w:rPr>
          <w:rFonts w:cs="Courier New"/>
          <w:szCs w:val="16"/>
        </w:rPr>
        <w:t>TS29571_CommonData.yaml</w:t>
      </w:r>
      <w:bookmarkEnd w:id="4286"/>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bookmarkStart w:id="4287" w:name="MCCQCTEMPBM_00000200"/>
      <w:r>
        <w:rPr>
          <w:rFonts w:cs="Courier New"/>
          <w:szCs w:val="16"/>
        </w:rPr>
        <w:t>TS29571_CommonData.yaml</w:t>
      </w:r>
      <w:bookmarkEnd w:id="4287"/>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bookmarkStart w:id="4288" w:name="MCCQCTEMPBM_00000201"/>
      <w:r>
        <w:rPr>
          <w:rFonts w:cs="Courier New"/>
          <w:szCs w:val="16"/>
        </w:rPr>
        <w:t>TS29571_CommonData.yaml</w:t>
      </w:r>
      <w:bookmarkEnd w:id="4288"/>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bookmarkStart w:id="4289" w:name="MCCQCTEMPBM_00000202"/>
      <w:r>
        <w:rPr>
          <w:rFonts w:cs="Courier New"/>
          <w:szCs w:val="16"/>
        </w:rPr>
        <w:t>TS29571_CommonData.yaml</w:t>
      </w:r>
      <w:bookmarkEnd w:id="4289"/>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bookmarkStart w:id="4290" w:name="MCCQCTEMPBM_00000203"/>
      <w:r>
        <w:rPr>
          <w:rFonts w:cs="Courier New"/>
          <w:szCs w:val="16"/>
        </w:rPr>
        <w:t>TS29571_CommonData.yaml</w:t>
      </w:r>
      <w:bookmarkEnd w:id="4290"/>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bookmarkStart w:id="4291" w:name="MCCQCTEMPBM_00000204"/>
      <w:r>
        <w:rPr>
          <w:rFonts w:cs="Courier New"/>
          <w:szCs w:val="16"/>
        </w:rPr>
        <w:t>TS29571_CommonData.yaml</w:t>
      </w:r>
      <w:bookmarkEnd w:id="4291"/>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bookmarkStart w:id="4292" w:name="MCCQCTEMPBM_00000205"/>
      <w:r>
        <w:rPr>
          <w:rFonts w:cs="Courier New"/>
          <w:szCs w:val="16"/>
        </w:rPr>
        <w:t>TS29571_CommonData.yaml</w:t>
      </w:r>
      <w:bookmarkEnd w:id="4292"/>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bookmarkStart w:id="4293" w:name="MCCQCTEMPBM_00000206"/>
      <w:r>
        <w:rPr>
          <w:rFonts w:cs="Courier New"/>
          <w:szCs w:val="16"/>
        </w:rPr>
        <w:t>TS29571_CommonData.yaml</w:t>
      </w:r>
      <w:bookmarkEnd w:id="4293"/>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bookmarkStart w:id="4294" w:name="MCCQCTEMPBM_00000207"/>
      <w:r>
        <w:rPr>
          <w:rFonts w:cs="Courier New"/>
          <w:szCs w:val="16"/>
        </w:rPr>
        <w:t>TS29571_CommonData.yaml</w:t>
      </w:r>
      <w:bookmarkEnd w:id="4294"/>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bookmarkStart w:id="4295" w:name="MCCQCTEMPBM_00000208"/>
      <w:r>
        <w:rPr>
          <w:rFonts w:cs="Courier New"/>
          <w:szCs w:val="16"/>
        </w:rPr>
        <w:t>TS29571_CommonData.yaml</w:t>
      </w:r>
      <w:bookmarkEnd w:id="4295"/>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bookmarkStart w:id="4296" w:name="MCCQCTEMPBM_00000209"/>
      <w:r>
        <w:rPr>
          <w:rFonts w:cs="Courier New"/>
          <w:szCs w:val="16"/>
        </w:rPr>
        <w:t>TS29571_CommonData.yaml</w:t>
      </w:r>
      <w:bookmarkEnd w:id="4296"/>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bookmarkStart w:id="4297" w:name="MCCQCTEMPBM_00000210"/>
      <w:r>
        <w:rPr>
          <w:rFonts w:cs="Courier New"/>
          <w:szCs w:val="16"/>
        </w:rPr>
        <w:t>TS29571_CommonData.yaml</w:t>
      </w:r>
      <w:bookmarkEnd w:id="4297"/>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bookmarkStart w:id="4298" w:name="MCCQCTEMPBM_00000211"/>
      <w:r>
        <w:rPr>
          <w:rFonts w:cs="Courier New"/>
          <w:szCs w:val="16"/>
        </w:rPr>
        <w:t>TS29571_CommonData.yaml</w:t>
      </w:r>
      <w:bookmarkEnd w:id="4298"/>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bookmarkStart w:id="4299" w:name="MCCQCTEMPBM_00000212"/>
      <w:r>
        <w:rPr>
          <w:rFonts w:cs="Courier New"/>
          <w:szCs w:val="16"/>
        </w:rPr>
        <w:t>TS29571_CommonData.yaml</w:t>
      </w:r>
      <w:bookmarkEnd w:id="4299"/>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bookmarkStart w:id="4300" w:name="MCCQCTEMPBM_00000213"/>
      <w:r>
        <w:rPr>
          <w:rFonts w:cs="Courier New"/>
          <w:szCs w:val="16"/>
        </w:rPr>
        <w:t>TS29571_CommonData.yaml</w:t>
      </w:r>
      <w:bookmarkEnd w:id="4300"/>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bookmarkStart w:id="4301" w:name="MCCQCTEMPBM_00000214"/>
      <w:r>
        <w:rPr>
          <w:rFonts w:cs="Courier New"/>
          <w:szCs w:val="16"/>
        </w:rPr>
        <w:t>TS29571_CommonData.yaml</w:t>
      </w:r>
      <w:bookmarkEnd w:id="4301"/>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bookmarkStart w:id="4302" w:name="MCCQCTEMPBM_00000215"/>
      <w:r>
        <w:rPr>
          <w:rFonts w:cs="Courier New"/>
          <w:szCs w:val="16"/>
        </w:rPr>
        <w:t>TS29571_CommonData.yaml</w:t>
      </w:r>
      <w:bookmarkEnd w:id="4302"/>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bookmarkStart w:id="4303" w:name="MCCQCTEMPBM_00000216"/>
      <w:r>
        <w:rPr>
          <w:rFonts w:cs="Courier New"/>
          <w:szCs w:val="16"/>
        </w:rPr>
        <w:t>TS29571_CommonData.yaml</w:t>
      </w:r>
      <w:bookmarkEnd w:id="4303"/>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bookmarkStart w:id="4304" w:name="MCCQCTEMPBM_00000217"/>
      <w:r>
        <w:rPr>
          <w:rFonts w:cs="Courier New"/>
          <w:szCs w:val="16"/>
        </w:rPr>
        <w:t>TS29571_CommonData.yaml</w:t>
      </w:r>
      <w:bookmarkEnd w:id="4304"/>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bookmarkStart w:id="4305" w:name="MCCQCTEMPBM_00000218"/>
      <w:r>
        <w:rPr>
          <w:rFonts w:cs="Courier New"/>
          <w:szCs w:val="16"/>
        </w:rPr>
        <w:t>TS29571_CommonData.yaml</w:t>
      </w:r>
      <w:bookmarkEnd w:id="4305"/>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bookmarkStart w:id="4306" w:name="MCCQCTEMPBM_00000219"/>
      <w:r>
        <w:rPr>
          <w:rFonts w:cs="Courier New"/>
          <w:szCs w:val="16"/>
        </w:rPr>
        <w:t>TS29571_CommonData.yaml</w:t>
      </w:r>
      <w:bookmarkEnd w:id="4306"/>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bookmarkStart w:id="4307" w:name="MCCQCTEMPBM_00000220"/>
      <w:r>
        <w:rPr>
          <w:rFonts w:cs="Courier New"/>
          <w:szCs w:val="16"/>
        </w:rPr>
        <w:t>TS29571_CommonData.yaml</w:t>
      </w:r>
      <w:bookmarkEnd w:id="4307"/>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bookmarkStart w:id="4308" w:name="MCCQCTEMPBM_00000221"/>
      <w:r>
        <w:rPr>
          <w:rFonts w:cs="Courier New"/>
          <w:szCs w:val="16"/>
        </w:rPr>
        <w:t>TS29571_CommonData.yaml</w:t>
      </w:r>
      <w:bookmarkEnd w:id="4308"/>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bookmarkStart w:id="4309" w:name="MCCQCTEMPBM_00000222"/>
      <w:r>
        <w:rPr>
          <w:rFonts w:cs="Courier New"/>
          <w:szCs w:val="16"/>
        </w:rPr>
        <w:t>TS29571_CommonData.yaml</w:t>
      </w:r>
      <w:bookmarkEnd w:id="4309"/>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bookmarkStart w:id="4310" w:name="MCCQCTEMPBM_00000223"/>
      <w:r>
        <w:rPr>
          <w:rFonts w:cs="Courier New"/>
          <w:szCs w:val="16"/>
        </w:rPr>
        <w:t>TS29571_CommonData.yaml</w:t>
      </w:r>
      <w:bookmarkEnd w:id="4310"/>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bookmarkStart w:id="4311" w:name="MCCQCTEMPBM_00000224"/>
      <w:r>
        <w:rPr>
          <w:rFonts w:cs="Courier New"/>
          <w:szCs w:val="16"/>
        </w:rPr>
        <w:t>TS29571_CommonData.yaml</w:t>
      </w:r>
      <w:bookmarkEnd w:id="4311"/>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bookmarkStart w:id="4312" w:name="MCCQCTEMPBM_00000225"/>
      <w:r>
        <w:rPr>
          <w:rFonts w:cs="Courier New"/>
          <w:szCs w:val="16"/>
        </w:rPr>
        <w:t>TS29571_CommonData.yaml</w:t>
      </w:r>
      <w:bookmarkEnd w:id="4312"/>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bookmarkStart w:id="4313" w:name="MCCQCTEMPBM_00000226"/>
      <w:r>
        <w:rPr>
          <w:rFonts w:cs="Courier New"/>
          <w:szCs w:val="16"/>
        </w:rPr>
        <w:t>TS29571_CommonData.yaml</w:t>
      </w:r>
      <w:bookmarkEnd w:id="4313"/>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bookmarkStart w:id="4314" w:name="MCCQCTEMPBM_00000227"/>
      <w:r>
        <w:rPr>
          <w:rFonts w:cs="Courier New"/>
          <w:szCs w:val="16"/>
        </w:rPr>
        <w:t>TS29571_CommonData.yaml</w:t>
      </w:r>
      <w:bookmarkEnd w:id="4314"/>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bookmarkStart w:id="4315" w:name="MCCQCTEMPBM_00000228"/>
      <w:r>
        <w:rPr>
          <w:rFonts w:cs="Courier New"/>
          <w:szCs w:val="16"/>
        </w:rPr>
        <w:t>TS29571_CommonData.yaml</w:t>
      </w:r>
      <w:bookmarkEnd w:id="4315"/>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bookmarkStart w:id="4316" w:name="MCCQCTEMPBM_00000229"/>
      <w:r>
        <w:rPr>
          <w:rFonts w:cs="Courier New"/>
          <w:szCs w:val="16"/>
        </w:rPr>
        <w:t>TS29571_CommonData.yaml</w:t>
      </w:r>
      <w:bookmarkEnd w:id="4316"/>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bookmarkStart w:id="4317" w:name="MCCQCTEMPBM_00000230"/>
      <w:r>
        <w:rPr>
          <w:rFonts w:cs="Courier New"/>
          <w:szCs w:val="16"/>
        </w:rPr>
        <w:t>TS29571_CommonData.yaml</w:t>
      </w:r>
      <w:bookmarkEnd w:id="4317"/>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bookmarkStart w:id="4318" w:name="MCCQCTEMPBM_00000231"/>
      <w:r>
        <w:rPr>
          <w:rFonts w:cs="Courier New"/>
          <w:szCs w:val="16"/>
        </w:rPr>
        <w:t>TS29571_CommonData.yaml</w:t>
      </w:r>
      <w:bookmarkEnd w:id="4318"/>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bookmarkStart w:id="4319" w:name="MCCQCTEMPBM_00000232"/>
      <w:r>
        <w:rPr>
          <w:rFonts w:cs="Courier New"/>
          <w:szCs w:val="16"/>
        </w:rPr>
        <w:t>TS29571_CommonData.yaml</w:t>
      </w:r>
      <w:bookmarkEnd w:id="4319"/>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bookmarkStart w:id="4320" w:name="MCCQCTEMPBM_00000233"/>
      <w:r>
        <w:rPr>
          <w:rFonts w:cs="Courier New"/>
          <w:szCs w:val="16"/>
        </w:rPr>
        <w:t>TS29571_CommonData.yaml</w:t>
      </w:r>
      <w:bookmarkEnd w:id="4320"/>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bookmarkStart w:id="4321" w:name="MCCQCTEMPBM_00000234"/>
      <w:r>
        <w:rPr>
          <w:rFonts w:cs="Courier New"/>
          <w:szCs w:val="16"/>
        </w:rPr>
        <w:t>TS29571_CommonData.yaml</w:t>
      </w:r>
      <w:bookmarkEnd w:id="4321"/>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bookmarkStart w:id="4322" w:name="MCCQCTEMPBM_00000235"/>
      <w:r>
        <w:rPr>
          <w:rFonts w:cs="Courier New"/>
          <w:szCs w:val="16"/>
        </w:rPr>
        <w:t>TS29571_CommonData.yaml</w:t>
      </w:r>
      <w:bookmarkEnd w:id="4322"/>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bookmarkStart w:id="4323" w:name="MCCQCTEMPBM_00000236"/>
      <w:r>
        <w:rPr>
          <w:rFonts w:cs="Courier New"/>
          <w:szCs w:val="16"/>
        </w:rPr>
        <w:t>TS29571_CommonData.yaml</w:t>
      </w:r>
      <w:bookmarkEnd w:id="4323"/>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bookmarkStart w:id="4324" w:name="MCCQCTEMPBM_00000237"/>
      <w:r>
        <w:rPr>
          <w:rFonts w:cs="Courier New"/>
          <w:szCs w:val="16"/>
        </w:rPr>
        <w:t>TS29571_CommonData.yaml</w:t>
      </w:r>
      <w:bookmarkEnd w:id="4324"/>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bookmarkStart w:id="4325" w:name="MCCQCTEMPBM_00000238"/>
      <w:r>
        <w:rPr>
          <w:rFonts w:cs="Courier New"/>
          <w:szCs w:val="16"/>
        </w:rPr>
        <w:t>TS29571_CommonData.yaml</w:t>
      </w:r>
      <w:bookmarkEnd w:id="4325"/>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bookmarkStart w:id="4326" w:name="MCCQCTEMPBM_00000239"/>
      <w:r>
        <w:rPr>
          <w:rFonts w:cs="Courier New"/>
          <w:szCs w:val="16"/>
        </w:rPr>
        <w:t>TS29571_CommonData.yaml</w:t>
      </w:r>
      <w:bookmarkEnd w:id="4326"/>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bookmarkStart w:id="4327" w:name="MCCQCTEMPBM_00000240"/>
      <w:r>
        <w:rPr>
          <w:rFonts w:cs="Courier New"/>
          <w:szCs w:val="16"/>
        </w:rPr>
        <w:t>TS29571_CommonData.yaml</w:t>
      </w:r>
      <w:bookmarkEnd w:id="4327"/>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bookmarkStart w:id="4328" w:name="MCCQCTEMPBM_00000241"/>
      <w:r>
        <w:rPr>
          <w:rFonts w:cs="Courier New"/>
          <w:szCs w:val="16"/>
        </w:rPr>
        <w:t>TS29571_CommonData.yaml</w:t>
      </w:r>
      <w:bookmarkEnd w:id="4328"/>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bookmarkStart w:id="4329" w:name="MCCQCTEMPBM_00000242"/>
      <w:r>
        <w:rPr>
          <w:rFonts w:cs="Courier New"/>
          <w:szCs w:val="16"/>
        </w:rPr>
        <w:t>TS29571_CommonData.yaml</w:t>
      </w:r>
      <w:bookmarkEnd w:id="4329"/>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bookmarkStart w:id="4330" w:name="MCCQCTEMPBM_00000243"/>
      <w:r>
        <w:rPr>
          <w:rFonts w:cs="Courier New"/>
          <w:szCs w:val="16"/>
        </w:rPr>
        <w:t>TS29571_CommonData.yaml</w:t>
      </w:r>
      <w:bookmarkEnd w:id="4330"/>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bookmarkStart w:id="4331" w:name="MCCQCTEMPBM_00000244"/>
      <w:r>
        <w:rPr>
          <w:rFonts w:cs="Courier New"/>
          <w:szCs w:val="16"/>
        </w:rPr>
        <w:t>TS29571_CommonData.yaml</w:t>
      </w:r>
      <w:bookmarkEnd w:id="4331"/>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bookmarkStart w:id="4332" w:name="MCCQCTEMPBM_00000245"/>
      <w:r>
        <w:rPr>
          <w:rFonts w:cs="Courier New"/>
          <w:szCs w:val="16"/>
        </w:rPr>
        <w:t>TS29571_CommonData.yaml</w:t>
      </w:r>
      <w:bookmarkEnd w:id="4332"/>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bookmarkStart w:id="4333" w:name="MCCQCTEMPBM_00000246"/>
      <w:r>
        <w:rPr>
          <w:rFonts w:cs="Courier New"/>
          <w:szCs w:val="16"/>
        </w:rPr>
        <w:t>TS29571_CommonData.yaml</w:t>
      </w:r>
      <w:bookmarkEnd w:id="4333"/>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bookmarkStart w:id="4334" w:name="MCCQCTEMPBM_00000247"/>
      <w:r>
        <w:rPr>
          <w:rFonts w:cs="Courier New"/>
          <w:szCs w:val="16"/>
        </w:rPr>
        <w:t>TS29571_CommonData.yaml</w:t>
      </w:r>
      <w:bookmarkEnd w:id="4334"/>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bookmarkStart w:id="4335" w:name="MCCQCTEMPBM_00000248"/>
      <w:r>
        <w:rPr>
          <w:rFonts w:cs="Courier New"/>
          <w:szCs w:val="16"/>
        </w:rPr>
        <w:t>TS29571_CommonData.yaml</w:t>
      </w:r>
      <w:bookmarkEnd w:id="4335"/>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bookmarkStart w:id="4336" w:name="MCCQCTEMPBM_00000249"/>
      <w:r>
        <w:rPr>
          <w:rFonts w:cs="Courier New"/>
          <w:szCs w:val="16"/>
        </w:rPr>
        <w:t>TS29571_CommonData.yaml</w:t>
      </w:r>
      <w:bookmarkEnd w:id="4336"/>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bookmarkStart w:id="4337" w:name="MCCQCTEMPBM_00000250"/>
      <w:r>
        <w:rPr>
          <w:rFonts w:cs="Courier New"/>
          <w:szCs w:val="16"/>
        </w:rPr>
        <w:t>TS29571_CommonData.yaml</w:t>
      </w:r>
      <w:bookmarkEnd w:id="4337"/>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bookmarkStart w:id="4338" w:name="MCCQCTEMPBM_00000251"/>
      <w:r>
        <w:rPr>
          <w:rFonts w:cs="Courier New"/>
          <w:szCs w:val="16"/>
        </w:rPr>
        <w:t>TS29571_CommonData.yaml</w:t>
      </w:r>
      <w:bookmarkEnd w:id="4338"/>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bookmarkStart w:id="4339" w:name="MCCQCTEMPBM_00000252"/>
      <w:r>
        <w:rPr>
          <w:rFonts w:cs="Courier New"/>
          <w:szCs w:val="16"/>
        </w:rPr>
        <w:t>TS29571_CommonData.yaml</w:t>
      </w:r>
      <w:bookmarkEnd w:id="4339"/>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bookmarkStart w:id="4340" w:name="MCCQCTEMPBM_00000253"/>
      <w:r>
        <w:rPr>
          <w:rFonts w:cs="Courier New"/>
          <w:szCs w:val="16"/>
        </w:rPr>
        <w:t>TS29571_CommonData.yaml</w:t>
      </w:r>
      <w:bookmarkEnd w:id="4340"/>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bookmarkStart w:id="4341" w:name="MCCQCTEMPBM_00000254"/>
      <w:r>
        <w:rPr>
          <w:rFonts w:cs="Courier New"/>
          <w:szCs w:val="16"/>
        </w:rPr>
        <w:t>TS29571_CommonData.yaml</w:t>
      </w:r>
      <w:bookmarkEnd w:id="4341"/>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bookmarkStart w:id="4342" w:name="MCCQCTEMPBM_00000255"/>
      <w:r>
        <w:rPr>
          <w:rFonts w:cs="Courier New"/>
          <w:szCs w:val="16"/>
        </w:rPr>
        <w:t>TS29571_CommonData.yaml</w:t>
      </w:r>
      <w:bookmarkEnd w:id="4342"/>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bookmarkStart w:id="4343" w:name="MCCQCTEMPBM_00000256"/>
      <w:r>
        <w:rPr>
          <w:rFonts w:cs="Courier New"/>
          <w:szCs w:val="16"/>
        </w:rPr>
        <w:t>TS29571_CommonData.yaml</w:t>
      </w:r>
      <w:bookmarkEnd w:id="4343"/>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bookmarkStart w:id="4344" w:name="MCCQCTEMPBM_00000257"/>
      <w:r>
        <w:rPr>
          <w:rFonts w:cs="Courier New"/>
          <w:szCs w:val="16"/>
        </w:rPr>
        <w:t>TS29571_CommonData.yaml</w:t>
      </w:r>
      <w:bookmarkEnd w:id="4344"/>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bookmarkStart w:id="4345" w:name="MCCQCTEMPBM_00000258"/>
      <w:r>
        <w:rPr>
          <w:rFonts w:cs="Courier New"/>
          <w:szCs w:val="16"/>
        </w:rPr>
        <w:t>TS29571_CommonData.yaml</w:t>
      </w:r>
      <w:bookmarkEnd w:id="4345"/>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bookmarkStart w:id="4346" w:name="MCCQCTEMPBM_00000259"/>
      <w:r>
        <w:rPr>
          <w:rFonts w:cs="Courier New"/>
          <w:szCs w:val="16"/>
        </w:rPr>
        <w:t>TS29571_CommonData.yaml</w:t>
      </w:r>
      <w:bookmarkEnd w:id="4346"/>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bookmarkStart w:id="4347" w:name="MCCQCTEMPBM_00000260"/>
      <w:r>
        <w:rPr>
          <w:rFonts w:cs="Courier New"/>
          <w:szCs w:val="16"/>
        </w:rPr>
        <w:t>TS29571_CommonData.yaml</w:t>
      </w:r>
      <w:bookmarkEnd w:id="4347"/>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bookmarkStart w:id="4348" w:name="MCCQCTEMPBM_00000261"/>
      <w:r>
        <w:rPr>
          <w:rFonts w:cs="Courier New"/>
          <w:szCs w:val="16"/>
        </w:rPr>
        <w:t>TS29571_CommonData.yaml</w:t>
      </w:r>
      <w:bookmarkEnd w:id="4348"/>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bookmarkStart w:id="4349" w:name="MCCQCTEMPBM_00000262"/>
      <w:r>
        <w:rPr>
          <w:rFonts w:cs="Courier New"/>
          <w:szCs w:val="16"/>
        </w:rPr>
        <w:t>TS29571_CommonData.yaml</w:t>
      </w:r>
      <w:bookmarkEnd w:id="4349"/>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bookmarkStart w:id="4350" w:name="MCCQCTEMPBM_00000263"/>
      <w:r>
        <w:rPr>
          <w:rFonts w:cs="Courier New"/>
          <w:szCs w:val="16"/>
        </w:rPr>
        <w:t>TS29571_CommonData.yaml</w:t>
      </w:r>
      <w:bookmarkEnd w:id="4350"/>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bookmarkStart w:id="4351" w:name="MCCQCTEMPBM_00000264"/>
      <w:r>
        <w:rPr>
          <w:rFonts w:cs="Courier New"/>
          <w:szCs w:val="16"/>
        </w:rPr>
        <w:t>TS29571_CommonData.yaml</w:t>
      </w:r>
      <w:bookmarkEnd w:id="4351"/>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bookmarkStart w:id="4352" w:name="MCCQCTEMPBM_00000265"/>
      <w:r>
        <w:rPr>
          <w:rFonts w:cs="Courier New"/>
          <w:szCs w:val="16"/>
        </w:rPr>
        <w:t>TS29571_CommonData.yaml</w:t>
      </w:r>
      <w:bookmarkEnd w:id="4352"/>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bookmarkStart w:id="4353" w:name="MCCQCTEMPBM_00000266"/>
      <w:r>
        <w:rPr>
          <w:rFonts w:cs="Courier New"/>
          <w:szCs w:val="16"/>
        </w:rPr>
        <w:t>TS29571_CommonData.yaml</w:t>
      </w:r>
      <w:bookmarkEnd w:id="4353"/>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bookmarkStart w:id="4354" w:name="MCCQCTEMPBM_00000267"/>
      <w:r>
        <w:rPr>
          <w:rFonts w:cs="Courier New"/>
          <w:szCs w:val="16"/>
        </w:rPr>
        <w:t>TS29571_CommonData.yaml</w:t>
      </w:r>
      <w:bookmarkEnd w:id="4354"/>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bookmarkStart w:id="4355" w:name="MCCQCTEMPBM_00000268"/>
      <w:r>
        <w:rPr>
          <w:rFonts w:cs="Courier New"/>
          <w:szCs w:val="16"/>
        </w:rPr>
        <w:t>TS29571_CommonData.yaml</w:t>
      </w:r>
      <w:bookmarkEnd w:id="4355"/>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bookmarkStart w:id="4356" w:name="MCCQCTEMPBM_00000269"/>
      <w:r>
        <w:rPr>
          <w:rFonts w:cs="Courier New"/>
          <w:szCs w:val="16"/>
        </w:rPr>
        <w:t>TS29571_CommonData.yaml</w:t>
      </w:r>
      <w:bookmarkEnd w:id="4356"/>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bookmarkStart w:id="4357" w:name="MCCQCTEMPBM_00000270"/>
      <w:r>
        <w:rPr>
          <w:rFonts w:cs="Courier New"/>
          <w:szCs w:val="16"/>
        </w:rPr>
        <w:t>TS29571_CommonData.yaml</w:t>
      </w:r>
      <w:bookmarkEnd w:id="4357"/>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bookmarkStart w:id="4358" w:name="MCCQCTEMPBM_00000271"/>
      <w:r>
        <w:rPr>
          <w:rFonts w:cs="Courier New"/>
          <w:szCs w:val="16"/>
        </w:rPr>
        <w:t>TS29571_CommonData.yaml</w:t>
      </w:r>
      <w:bookmarkEnd w:id="4358"/>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bookmarkStart w:id="4359" w:name="MCCQCTEMPBM_00000272"/>
      <w:r>
        <w:rPr>
          <w:rFonts w:cs="Courier New"/>
          <w:szCs w:val="16"/>
        </w:rPr>
        <w:t>TS29571_CommonData.yaml</w:t>
      </w:r>
      <w:bookmarkEnd w:id="4359"/>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bookmarkStart w:id="4360" w:name="MCCQCTEMPBM_00000273"/>
      <w:r>
        <w:rPr>
          <w:rFonts w:cs="Courier New"/>
          <w:szCs w:val="16"/>
        </w:rPr>
        <w:t>TS29571_CommonData.yaml</w:t>
      </w:r>
      <w:bookmarkEnd w:id="4360"/>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bookmarkStart w:id="4361" w:name="MCCQCTEMPBM_00000274"/>
      <w:r>
        <w:rPr>
          <w:rFonts w:cs="Courier New"/>
          <w:szCs w:val="16"/>
        </w:rPr>
        <w:t>TS29571_CommonData.yaml</w:t>
      </w:r>
      <w:bookmarkEnd w:id="4361"/>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bookmarkStart w:id="4362" w:name="MCCQCTEMPBM_00000275"/>
      <w:r>
        <w:rPr>
          <w:rFonts w:cs="Courier New"/>
          <w:szCs w:val="16"/>
        </w:rPr>
        <w:t>TS29571_CommonData.yaml</w:t>
      </w:r>
      <w:bookmarkEnd w:id="4362"/>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bookmarkStart w:id="4363" w:name="MCCQCTEMPBM_00000276"/>
      <w:r>
        <w:rPr>
          <w:rFonts w:cs="Courier New"/>
          <w:szCs w:val="16"/>
        </w:rPr>
        <w:t>TS29571_CommonData.yaml</w:t>
      </w:r>
      <w:bookmarkEnd w:id="4363"/>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364" w:name="_Toc148177055"/>
      <w:bookmarkStart w:id="4365" w:name="_Toc151379519"/>
      <w:bookmarkStart w:id="4366" w:name="_Toc151445700"/>
      <w:bookmarkStart w:id="4367" w:name="_Toc160470783"/>
      <w:bookmarkStart w:id="4368" w:name="_Toc164873927"/>
      <w:bookmarkStart w:id="4369" w:name="_Toc180306614"/>
      <w:bookmarkStart w:id="4370" w:name="_Toc195374349"/>
      <w:bookmarkStart w:id="4371" w:name="_Toc211879195"/>
      <w:r w:rsidRPr="003D68EA">
        <w:lastRenderedPageBreak/>
        <w:t>A.</w:t>
      </w:r>
      <w:r>
        <w:t>6</w:t>
      </w:r>
      <w:r w:rsidRPr="003D68EA">
        <w:tab/>
      </w:r>
      <w:r w:rsidRPr="00AD5587">
        <w:t>SDD_PolicyConfiguration</w:t>
      </w:r>
      <w:r w:rsidRPr="003D68EA">
        <w:rPr>
          <w:lang w:val="en-US"/>
        </w:rPr>
        <w:t xml:space="preserve"> </w:t>
      </w:r>
      <w:r w:rsidRPr="003D68EA">
        <w:t>API</w:t>
      </w:r>
      <w:bookmarkEnd w:id="4364"/>
      <w:bookmarkEnd w:id="4365"/>
      <w:bookmarkEnd w:id="4366"/>
      <w:bookmarkEnd w:id="4367"/>
      <w:bookmarkEnd w:id="4368"/>
      <w:bookmarkEnd w:id="4369"/>
      <w:bookmarkEnd w:id="4370"/>
      <w:bookmarkEnd w:id="4371"/>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38E8A848"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508CB476" w:rsidR="0040029D" w:rsidRDefault="0040029D" w:rsidP="0040029D">
      <w:pPr>
        <w:pStyle w:val="PL"/>
      </w:pPr>
      <w:r>
        <w:t xml:space="preserve">    </w:t>
      </w:r>
      <w:r w:rsidRPr="00BD32CB">
        <w:t>3GPP TS 29.548 V</w:t>
      </w:r>
      <w:r w:rsidR="00BB4956">
        <w:t>1</w:t>
      </w:r>
      <w:r w:rsidR="0018127A">
        <w:t>9</w:t>
      </w:r>
      <w:r w:rsidR="008324EC">
        <w:t>.</w:t>
      </w:r>
      <w:r w:rsidR="001C722A">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4372" w:name="MCCQCTEMPBM_00000277"/>
      <w:r>
        <w:rPr>
          <w:rFonts w:cs="Courier New"/>
          <w:szCs w:val="16"/>
        </w:rPr>
        <w:t xml:space="preserve">      operationId: Create</w:t>
      </w:r>
      <w:bookmarkEnd w:id="4372"/>
      <w:r>
        <w:t>PolicyConfig</w:t>
      </w:r>
      <w:bookmarkStart w:id="4373" w:name="MCCQCTEMPBM_00000278"/>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4373"/>
      <w:r>
        <w:t>Policy Configurations</w:t>
      </w:r>
      <w:bookmarkStart w:id="4374" w:name="MCCQCTEMPBM_00000279"/>
      <w:r>
        <w:rPr>
          <w:rFonts w:cs="Courier New"/>
          <w:szCs w:val="16"/>
        </w:rPr>
        <w:t xml:space="preserve"> (Collection)</w:t>
      </w:r>
    </w:p>
    <w:bookmarkEnd w:id="4374"/>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4375" w:name="MCCQCTEMPBM_00000280"/>
      <w:r>
        <w:rPr>
          <w:rFonts w:cs="Courier New"/>
          <w:szCs w:val="16"/>
        </w:rPr>
        <w:t xml:space="preserve">Individual </w:t>
      </w:r>
      <w:bookmarkEnd w:id="4375"/>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4376" w:name="MCCQCTEMPBM_00000281"/>
      <w:r>
        <w:rPr>
          <w:rFonts w:cs="Courier New"/>
          <w:szCs w:val="16"/>
        </w:rPr>
        <w:t xml:space="preserve">      summary: R</w:t>
      </w:r>
      <w:r w:rsidRPr="002C65F2">
        <w:rPr>
          <w:rFonts w:cs="Courier New"/>
          <w:szCs w:val="16"/>
        </w:rPr>
        <w:t xml:space="preserve">etrieve </w:t>
      </w:r>
      <w:bookmarkEnd w:id="4376"/>
      <w:r>
        <w:rPr>
          <w:lang w:eastAsia="zh-CN"/>
        </w:rPr>
        <w:t xml:space="preserve">an existing Individual </w:t>
      </w:r>
      <w:r>
        <w:t>Policy Configuration</w:t>
      </w:r>
      <w:r>
        <w:rPr>
          <w:lang w:eastAsia="zh-CN"/>
        </w:rPr>
        <w:t xml:space="preserve"> </w:t>
      </w:r>
      <w:r>
        <w:t>resource</w:t>
      </w:r>
      <w:bookmarkStart w:id="4377" w:name="MCCQCTEMPBM_00000282"/>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bookmarkEnd w:id="4377"/>
      <w:r>
        <w:t>PolicyConfig</w:t>
      </w:r>
      <w:bookmarkStart w:id="4378" w:name="MCCQCTEMPBM_00000283"/>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4378"/>
      <w:r>
        <w:t>Policy Configuration</w:t>
      </w:r>
      <w:bookmarkStart w:id="4379" w:name="MCCQCTEMPBM_00000284"/>
      <w:r>
        <w:rPr>
          <w:rFonts w:cs="Courier New"/>
          <w:szCs w:val="16"/>
        </w:rPr>
        <w:t xml:space="preserve"> (Document)</w:t>
      </w:r>
    </w:p>
    <w:bookmarkEnd w:id="4379"/>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4380" w:name="MCCQCTEMPBM_00000285"/>
      <w:r>
        <w:rPr>
          <w:rFonts w:cs="Courier New"/>
          <w:szCs w:val="16"/>
        </w:rPr>
        <w:t xml:space="preserve">Individual </w:t>
      </w:r>
      <w:bookmarkEnd w:id="4380"/>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4381" w:name="MCCQCTEMPBM_00000286"/>
      <w:r>
        <w:rPr>
          <w:rFonts w:cs="Courier New"/>
          <w:szCs w:val="16"/>
        </w:rPr>
        <w:t xml:space="preserve">      summary: </w:t>
      </w:r>
      <w:bookmarkEnd w:id="4381"/>
      <w:r>
        <w:rPr>
          <w:lang w:eastAsia="zh-CN"/>
        </w:rPr>
        <w:t>Request the update</w:t>
      </w:r>
      <w:bookmarkStart w:id="4382" w:name="MCCQCTEMPBM_00000287"/>
      <w:r>
        <w:rPr>
          <w:rFonts w:cs="Courier New"/>
          <w:szCs w:val="16"/>
        </w:rPr>
        <w:t xml:space="preserve"> of</w:t>
      </w:r>
      <w:r w:rsidRPr="002C65F2">
        <w:rPr>
          <w:rFonts w:cs="Courier New"/>
          <w:szCs w:val="16"/>
        </w:rPr>
        <w:t xml:space="preserve"> </w:t>
      </w:r>
      <w:bookmarkEnd w:id="4382"/>
      <w:r>
        <w:rPr>
          <w:lang w:eastAsia="zh-CN"/>
        </w:rPr>
        <w:t xml:space="preserve">an existing Individual </w:t>
      </w:r>
      <w:r>
        <w:t>Policy Configuration</w:t>
      </w:r>
      <w:r>
        <w:rPr>
          <w:lang w:eastAsia="zh-CN"/>
        </w:rPr>
        <w:t xml:space="preserve"> </w:t>
      </w:r>
      <w:r>
        <w:t>resource</w:t>
      </w:r>
      <w:bookmarkStart w:id="4383" w:name="MCCQCTEMPBM_00000288"/>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bookmarkEnd w:id="4383"/>
      <w:r>
        <w:t>PolicyConfig</w:t>
      </w:r>
      <w:bookmarkStart w:id="4384" w:name="MCCQCTEMPBM_00000289"/>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4384"/>
      <w:r>
        <w:t>Policy Configuration</w:t>
      </w:r>
      <w:bookmarkStart w:id="4385" w:name="MCCQCTEMPBM_00000290"/>
      <w:r>
        <w:rPr>
          <w:rFonts w:cs="Courier New"/>
          <w:szCs w:val="16"/>
        </w:rPr>
        <w:t xml:space="preserve"> (Document)</w:t>
      </w:r>
    </w:p>
    <w:bookmarkEnd w:id="4385"/>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4386" w:name="MCCQCTEMPBM_00000291"/>
      <w:r>
        <w:rPr>
          <w:rFonts w:cs="Courier New"/>
          <w:szCs w:val="16"/>
        </w:rPr>
        <w:t xml:space="preserve">      summary: </w:t>
      </w:r>
      <w:bookmarkEnd w:id="4386"/>
      <w:r>
        <w:rPr>
          <w:lang w:eastAsia="zh-CN"/>
        </w:rPr>
        <w:t>Request the modification</w:t>
      </w:r>
      <w:bookmarkStart w:id="4387" w:name="MCCQCTEMPBM_00000292"/>
      <w:r>
        <w:rPr>
          <w:rFonts w:cs="Courier New"/>
          <w:szCs w:val="16"/>
        </w:rPr>
        <w:t xml:space="preserve"> of</w:t>
      </w:r>
      <w:r w:rsidRPr="002C65F2">
        <w:rPr>
          <w:rFonts w:cs="Courier New"/>
          <w:szCs w:val="16"/>
        </w:rPr>
        <w:t xml:space="preserve"> </w:t>
      </w:r>
      <w:bookmarkEnd w:id="4387"/>
      <w:r>
        <w:rPr>
          <w:lang w:eastAsia="zh-CN"/>
        </w:rPr>
        <w:t xml:space="preserve">an existing Individual </w:t>
      </w:r>
      <w:r>
        <w:t>Policy Configuration</w:t>
      </w:r>
      <w:r>
        <w:rPr>
          <w:lang w:eastAsia="zh-CN"/>
        </w:rPr>
        <w:t xml:space="preserve"> </w:t>
      </w:r>
      <w:r>
        <w:t>resource</w:t>
      </w:r>
      <w:bookmarkStart w:id="4388" w:name="MCCQCTEMPBM_00000293"/>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bookmarkEnd w:id="4388"/>
      <w:r>
        <w:t>PolicyConfig</w:t>
      </w:r>
      <w:bookmarkStart w:id="4389" w:name="MCCQCTEMPBM_00000294"/>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4389"/>
      <w:r>
        <w:t>Policy Configuration</w:t>
      </w:r>
      <w:bookmarkStart w:id="4390" w:name="MCCQCTEMPBM_00000295"/>
      <w:r>
        <w:rPr>
          <w:rFonts w:cs="Courier New"/>
          <w:szCs w:val="16"/>
        </w:rPr>
        <w:t xml:space="preserve"> (Document)</w:t>
      </w:r>
    </w:p>
    <w:bookmarkEnd w:id="4390"/>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4391" w:name="MCCQCTEMPBM_00000296"/>
      <w:r>
        <w:rPr>
          <w:rFonts w:cs="Courier New"/>
          <w:szCs w:val="16"/>
        </w:rPr>
        <w:t xml:space="preserve">      summary: </w:t>
      </w:r>
      <w:bookmarkEnd w:id="4391"/>
      <w:r>
        <w:rPr>
          <w:lang w:eastAsia="zh-CN"/>
        </w:rPr>
        <w:t>Request the deletion</w:t>
      </w:r>
      <w:bookmarkStart w:id="4392" w:name="MCCQCTEMPBM_00000297"/>
      <w:r>
        <w:rPr>
          <w:rFonts w:cs="Courier New"/>
          <w:szCs w:val="16"/>
        </w:rPr>
        <w:t xml:space="preserve"> of</w:t>
      </w:r>
      <w:r w:rsidRPr="002C65F2">
        <w:rPr>
          <w:rFonts w:cs="Courier New"/>
          <w:szCs w:val="16"/>
        </w:rPr>
        <w:t xml:space="preserve"> </w:t>
      </w:r>
      <w:bookmarkEnd w:id="4392"/>
      <w:r>
        <w:rPr>
          <w:lang w:eastAsia="zh-CN"/>
        </w:rPr>
        <w:t xml:space="preserve">an existing Individual </w:t>
      </w:r>
      <w:r>
        <w:t>Policy Configuration</w:t>
      </w:r>
      <w:r>
        <w:rPr>
          <w:lang w:eastAsia="zh-CN"/>
        </w:rPr>
        <w:t xml:space="preserve"> </w:t>
      </w:r>
      <w:r>
        <w:t>resource</w:t>
      </w:r>
      <w:bookmarkStart w:id="4393" w:name="MCCQCTEMPBM_00000298"/>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bookmarkEnd w:id="4393"/>
      <w:r>
        <w:t>PolicyConfig</w:t>
      </w:r>
      <w:bookmarkStart w:id="4394" w:name="MCCQCTEMPBM_00000299"/>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bookmarkEnd w:id="4394"/>
      <w:r>
        <w:t>Policy Configuration</w:t>
      </w:r>
      <w:bookmarkStart w:id="4395" w:name="MCCQCTEMPBM_00000300"/>
      <w:r>
        <w:rPr>
          <w:rFonts w:cs="Courier New"/>
          <w:szCs w:val="16"/>
        </w:rPr>
        <w:t xml:space="preserve"> (Document)</w:t>
      </w:r>
    </w:p>
    <w:bookmarkEnd w:id="4395"/>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54A86F3"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bookmarkStart w:id="4396" w:name="MCCQCTEMPBM_00000301"/>
      <w:r w:rsidR="00793D57">
        <w:t>TS29122_CommonData.yaml</w:t>
      </w:r>
      <w:bookmarkEnd w:id="4396"/>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6B14511F"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578FD1D"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0D92F5EA"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59F0C435"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04A419EC"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26831F1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0F4CA394"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305ADE" w:rsidRDefault="00F54D57" w:rsidP="00F54D57">
      <w:pPr>
        <w:pStyle w:val="PL"/>
        <w:rPr>
          <w:lang w:val="en-US"/>
        </w:rPr>
      </w:pPr>
      <w:r w:rsidRPr="002134F4">
        <w:rPr>
          <w:lang w:val="fr-FR"/>
        </w:rPr>
        <w:t xml:space="preserve">        </w:t>
      </w:r>
      <w:r w:rsidRPr="00305ADE">
        <w:rPr>
          <w:lang w:val="en-US"/>
        </w:rPr>
        <w:t>- required: [minUeToUedist]</w:t>
      </w:r>
    </w:p>
    <w:p w14:paraId="4C28E5E7" w14:textId="77777777" w:rsidR="00F54D57" w:rsidRDefault="00F54D57" w:rsidP="00F54D57">
      <w:pPr>
        <w:pStyle w:val="PL"/>
      </w:pPr>
      <w:r w:rsidRPr="00305ADE">
        <w:rPr>
          <w:lang w:val="en-US"/>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bookmarkStart w:id="4397" w:name="MCCQCTEMPBM_00000303"/>
      <w:r>
        <w:rPr>
          <w:rFonts w:cs="Courier New"/>
          <w:szCs w:val="16"/>
        </w:rPr>
        <w:t>TS29571_CommonData.yaml</w:t>
      </w:r>
      <w:bookmarkEnd w:id="4397"/>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bookmarkStart w:id="4398" w:name="MCCQCTEMPBM_00000304"/>
      <w:r>
        <w:rPr>
          <w:rFonts w:cs="Courier New"/>
          <w:szCs w:val="16"/>
        </w:rPr>
        <w:t>TS29571_CommonData.yaml</w:t>
      </w:r>
      <w:bookmarkEnd w:id="4398"/>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bookmarkStart w:id="4399" w:name="MCCQCTEMPBM_00000305"/>
      <w:r>
        <w:rPr>
          <w:rFonts w:cs="Courier New"/>
          <w:szCs w:val="16"/>
        </w:rPr>
        <w:t>TS29571_CommonData.yaml</w:t>
      </w:r>
      <w:bookmarkEnd w:id="4399"/>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bookmarkStart w:id="4400" w:name="MCCQCTEMPBM_00000306"/>
      <w:r>
        <w:rPr>
          <w:rFonts w:cs="Courier New"/>
          <w:szCs w:val="16"/>
        </w:rPr>
        <w:t>TS29571_CommonData.yaml</w:t>
      </w:r>
      <w:bookmarkEnd w:id="4400"/>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bookmarkStart w:id="4401" w:name="MCCQCTEMPBM_00000307"/>
      <w:r>
        <w:rPr>
          <w:rFonts w:cs="Courier New"/>
          <w:szCs w:val="16"/>
        </w:rPr>
        <w:t>TS29571_CommonData.yaml</w:t>
      </w:r>
      <w:bookmarkEnd w:id="4401"/>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bookmarkStart w:id="4402" w:name="MCCQCTEMPBM_00000308"/>
      <w:r>
        <w:rPr>
          <w:rFonts w:cs="Courier New"/>
          <w:szCs w:val="16"/>
        </w:rPr>
        <w:t>TS29571_CommonData.yaml</w:t>
      </w:r>
      <w:bookmarkEnd w:id="4402"/>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bookmarkStart w:id="4403" w:name="MCCQCTEMPBM_00000309"/>
      <w:r>
        <w:rPr>
          <w:rFonts w:cs="Courier New"/>
          <w:szCs w:val="16"/>
        </w:rPr>
        <w:t>TS29571_CommonData.yaml</w:t>
      </w:r>
      <w:bookmarkEnd w:id="4403"/>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bookmarkStart w:id="4404" w:name="MCCQCTEMPBM_00000310"/>
      <w:r>
        <w:rPr>
          <w:rFonts w:cs="Courier New"/>
          <w:szCs w:val="16"/>
        </w:rPr>
        <w:t>TS29571_CommonData.yaml</w:t>
      </w:r>
      <w:bookmarkEnd w:id="4404"/>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bookmarkStart w:id="4405" w:name="MCCQCTEMPBM_00000311"/>
      <w:r>
        <w:rPr>
          <w:rFonts w:cs="Courier New"/>
          <w:szCs w:val="16"/>
        </w:rPr>
        <w:t>TS29571_CommonData.yaml</w:t>
      </w:r>
      <w:bookmarkEnd w:id="4405"/>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bookmarkStart w:id="4406" w:name="MCCQCTEMPBM_00000312"/>
      <w:r>
        <w:rPr>
          <w:rFonts w:cs="Courier New"/>
          <w:szCs w:val="16"/>
        </w:rPr>
        <w:t>TS29571_CommonData.yaml</w:t>
      </w:r>
      <w:bookmarkEnd w:id="4406"/>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bookmarkStart w:id="4407" w:name="MCCQCTEMPBM_00000313"/>
      <w:r>
        <w:rPr>
          <w:rFonts w:cs="Courier New"/>
          <w:szCs w:val="16"/>
        </w:rPr>
        <w:t>TS29571_CommonData.yaml</w:t>
      </w:r>
      <w:bookmarkEnd w:id="4407"/>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bookmarkStart w:id="4408" w:name="MCCQCTEMPBM_00000314"/>
      <w:r>
        <w:rPr>
          <w:rFonts w:cs="Courier New"/>
          <w:szCs w:val="16"/>
        </w:rPr>
        <w:t>TS29571_CommonData.yaml</w:t>
      </w:r>
      <w:bookmarkEnd w:id="4408"/>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bookmarkStart w:id="4409" w:name="MCCQCTEMPBM_00000315"/>
      <w:r>
        <w:rPr>
          <w:rFonts w:cs="Courier New"/>
          <w:szCs w:val="16"/>
        </w:rPr>
        <w:t>TS29571_CommonData.yaml</w:t>
      </w:r>
      <w:bookmarkEnd w:id="4409"/>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bookmarkStart w:id="4410" w:name="MCCQCTEMPBM_00000316"/>
      <w:r>
        <w:rPr>
          <w:rFonts w:cs="Courier New"/>
          <w:szCs w:val="16"/>
        </w:rPr>
        <w:t>TS29571_CommonData.yaml</w:t>
      </w:r>
      <w:bookmarkEnd w:id="4410"/>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bookmarkStart w:id="4411" w:name="MCCQCTEMPBM_00000317"/>
      <w:r>
        <w:rPr>
          <w:rFonts w:cs="Courier New"/>
          <w:szCs w:val="16"/>
        </w:rPr>
        <w:t>TS29571_CommonData.yaml</w:t>
      </w:r>
      <w:bookmarkEnd w:id="4411"/>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0CF53890" w14:textId="77777777" w:rsidR="00057544"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6879EB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53C47">
        <w:rPr>
          <w:rFonts w:ascii="Courier New" w:hAnsi="Courier New"/>
          <w:sz w:val="16"/>
        </w:rPr>
        <w:t>MultiModalFlowType</w:t>
      </w:r>
      <w:r w:rsidRPr="00011EFF">
        <w:rPr>
          <w:rFonts w:ascii="Courier New" w:hAnsi="Courier New"/>
          <w:sz w:val="16"/>
        </w:rPr>
        <w:t>:</w:t>
      </w:r>
    </w:p>
    <w:p w14:paraId="0BE19BDE"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9255A0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58FAC7B5"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7CC4173"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AUDIO</w:t>
      </w:r>
    </w:p>
    <w:p w14:paraId="61F79252"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VIDEO</w:t>
      </w:r>
    </w:p>
    <w:p w14:paraId="71B540CF"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VOICE</w:t>
      </w:r>
    </w:p>
    <w:p w14:paraId="51842A0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564E217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0E65DB66"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749E886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00E2F784"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description: </w:t>
      </w:r>
      <w:r w:rsidRPr="00011EFF">
        <w:rPr>
          <w:rFonts w:ascii="Courier New" w:hAnsi="Courier New"/>
          <w:sz w:val="16"/>
        </w:rPr>
        <w:t>|</w:t>
      </w:r>
    </w:p>
    <w:p w14:paraId="1E3E2340"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53C47">
        <w:rPr>
          <w:rFonts w:ascii="Courier New" w:hAnsi="Courier New"/>
          <w:sz w:val="16"/>
        </w:rPr>
        <w:t>Represents the Multi-modal flow type.</w:t>
      </w:r>
      <w:r w:rsidRPr="00011EFF">
        <w:rPr>
          <w:rFonts w:ascii="Courier New" w:hAnsi="Courier New"/>
          <w:sz w:val="16"/>
        </w:rPr>
        <w:t xml:space="preserve">  </w:t>
      </w:r>
    </w:p>
    <w:p w14:paraId="50DB0CBE"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Possible values are:</w:t>
      </w:r>
    </w:p>
    <w:p w14:paraId="7E84A6BB"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AUDIO</w:t>
      </w:r>
      <w:r w:rsidRPr="00553C47">
        <w:rPr>
          <w:rFonts w:ascii="Courier New" w:hAnsi="Courier New"/>
          <w:sz w:val="16"/>
        </w:rPr>
        <w:t>: Indicates that the Multi-modal flow type is audio</w:t>
      </w:r>
      <w:r w:rsidRPr="00011EFF">
        <w:rPr>
          <w:rFonts w:ascii="Courier New" w:hAnsi="Courier New"/>
          <w:sz w:val="16"/>
        </w:rPr>
        <w:t>.</w:t>
      </w:r>
    </w:p>
    <w:p w14:paraId="41FD4407"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VIDEO</w:t>
      </w:r>
      <w:r w:rsidRPr="00553C47">
        <w:rPr>
          <w:rFonts w:ascii="Courier New" w:hAnsi="Courier New"/>
          <w:sz w:val="16"/>
        </w:rPr>
        <w:t xml:space="preserve">: Indicates that the Multi-modal flow type is </w:t>
      </w:r>
      <w:r>
        <w:rPr>
          <w:rFonts w:ascii="Courier New" w:hAnsi="Courier New"/>
          <w:sz w:val="16"/>
        </w:rPr>
        <w:t>video</w:t>
      </w:r>
      <w:r w:rsidRPr="00553C47">
        <w:rPr>
          <w:rFonts w:ascii="Courier New" w:hAnsi="Courier New"/>
          <w:sz w:val="16"/>
        </w:rPr>
        <w:t>.</w:t>
      </w:r>
    </w:p>
    <w:p w14:paraId="2C279031"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VOICE</w:t>
      </w:r>
      <w:r w:rsidRPr="00553C47">
        <w:rPr>
          <w:rFonts w:ascii="Courier New" w:hAnsi="Courier New"/>
          <w:sz w:val="16"/>
        </w:rPr>
        <w:t xml:space="preserve">: Indicates that the Multi-modal flow type is </w:t>
      </w:r>
      <w:r>
        <w:rPr>
          <w:rFonts w:ascii="Courier New" w:hAnsi="Courier New"/>
          <w:sz w:val="16"/>
        </w:rPr>
        <w:t>voice</w:t>
      </w:r>
      <w:r w:rsidRPr="00553C47">
        <w:rPr>
          <w:rFonts w:ascii="Courier New" w:hAnsi="Courier New"/>
          <w:sz w:val="16"/>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412" w:name="_Toc131692884"/>
      <w:bookmarkStart w:id="4413" w:name="_Toc122516701"/>
      <w:bookmarkStart w:id="4414" w:name="_Toc122516723"/>
      <w:r w:rsidRPr="004D3578">
        <w:br w:type="page"/>
      </w:r>
      <w:bookmarkStart w:id="4415" w:name="_Toc180306615"/>
      <w:bookmarkStart w:id="4416" w:name="_Toc195374350"/>
      <w:bookmarkStart w:id="4417" w:name="_Toc211879196"/>
      <w:r w:rsidRPr="003D68EA">
        <w:lastRenderedPageBreak/>
        <w:t>A.</w:t>
      </w:r>
      <w:r>
        <w:t>7</w:t>
      </w:r>
      <w:r w:rsidRPr="003D68EA">
        <w:tab/>
      </w:r>
      <w:r w:rsidRPr="00AD5587">
        <w:t>SDD_</w:t>
      </w:r>
      <w:r>
        <w:t>BDT</w:t>
      </w:r>
      <w:r w:rsidRPr="003D68EA">
        <w:rPr>
          <w:lang w:val="en-US"/>
        </w:rPr>
        <w:t xml:space="preserve"> </w:t>
      </w:r>
      <w:r w:rsidRPr="003D68EA">
        <w:t>API</w:t>
      </w:r>
      <w:bookmarkEnd w:id="4415"/>
      <w:bookmarkEnd w:id="4416"/>
      <w:bookmarkEnd w:id="441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39698A6E" w:rsidR="00DF1127" w:rsidRDefault="00DF1127" w:rsidP="00DF1127">
      <w:pPr>
        <w:pStyle w:val="PL"/>
      </w:pPr>
      <w:r>
        <w:t xml:space="preserve">  version: 1.0.0</w:t>
      </w:r>
      <w:r w:rsidR="008F0BE2">
        <w:t>-alpha.</w:t>
      </w:r>
      <w:r w:rsidR="00854B22">
        <w:t>3</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20F08391" w:rsidR="00DF1127" w:rsidRDefault="00DF1127" w:rsidP="00DF1127">
      <w:pPr>
        <w:pStyle w:val="PL"/>
      </w:pPr>
      <w:r>
        <w:t xml:space="preserve">    </w:t>
      </w:r>
      <w:r w:rsidRPr="00BD32CB">
        <w:t>3GPP TS 29.548 V</w:t>
      </w:r>
      <w:r>
        <w:t>19.</w:t>
      </w:r>
      <w:r w:rsidR="00854B22">
        <w:t>4</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bookmarkStart w:id="4418" w:name="MCCQCTEMPBM_00000318"/>
      <w:r>
        <w:rPr>
          <w:rFonts w:cs="Courier New"/>
          <w:szCs w:val="16"/>
        </w:rPr>
        <w:t xml:space="preserve">      operationId: Create</w:t>
      </w:r>
      <w:bookmarkEnd w:id="4418"/>
      <w:r>
        <w:t>BDTSubsc</w:t>
      </w:r>
      <w:bookmarkStart w:id="4419" w:name="MCCQCTEMPBM_00000319"/>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bookmarkEnd w:id="4419"/>
      <w:r>
        <w:t>BDT Subscriptions</w:t>
      </w:r>
      <w:bookmarkStart w:id="4420" w:name="MCCQCTEMPBM_00000320"/>
      <w:r>
        <w:rPr>
          <w:rFonts w:cs="Courier New"/>
          <w:szCs w:val="16"/>
        </w:rPr>
        <w:t xml:space="preserve"> (Collection)</w:t>
      </w:r>
    </w:p>
    <w:bookmarkEnd w:id="4420"/>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bookmarkStart w:id="4421" w:name="MCCQCTEMPBM_00000321"/>
      <w:r>
        <w:rPr>
          <w:rFonts w:cs="Courier New"/>
          <w:szCs w:val="16"/>
        </w:rPr>
        <w:t xml:space="preserve">Individual </w:t>
      </w:r>
      <w:bookmarkEnd w:id="4421"/>
      <w:r>
        <w:t>BDT Subscription</w:t>
      </w:r>
      <w:bookmarkStart w:id="4422" w:name="MCCQCTEMPBM_00000322"/>
      <w:r>
        <w:rPr>
          <w:rFonts w:cs="Courier New"/>
          <w:szCs w:val="16"/>
        </w:rPr>
        <w:t xml:space="preserve"> </w:t>
      </w:r>
      <w:bookmarkEnd w:id="4422"/>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bookmarkStart w:id="4423" w:name="MCCQCTEMPBM_00000323"/>
      <w:r>
        <w:rPr>
          <w:rFonts w:cs="Courier New"/>
          <w:szCs w:val="16"/>
        </w:rPr>
        <w:t xml:space="preserve">      summary: R</w:t>
      </w:r>
      <w:r w:rsidRPr="002C65F2">
        <w:rPr>
          <w:rFonts w:cs="Courier New"/>
          <w:szCs w:val="16"/>
        </w:rPr>
        <w:t xml:space="preserve">etrieve </w:t>
      </w:r>
      <w:bookmarkEnd w:id="4423"/>
      <w:r>
        <w:rPr>
          <w:lang w:eastAsia="zh-CN"/>
        </w:rPr>
        <w:t xml:space="preserve">an existing </w:t>
      </w:r>
      <w:r w:rsidRPr="000E1D0D">
        <w:t xml:space="preserve">Individual </w:t>
      </w:r>
      <w:r>
        <w:t>BDT Subscription resource</w:t>
      </w:r>
      <w:bookmarkStart w:id="4424" w:name="MCCQCTEMPBM_00000324"/>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bookmarkEnd w:id="4424"/>
      <w:r>
        <w:t>BDT Subscription</w:t>
      </w:r>
      <w:bookmarkStart w:id="4425" w:name="MCCQCTEMPBM_00000325"/>
      <w:r>
        <w:rPr>
          <w:rFonts w:cs="Courier New"/>
          <w:szCs w:val="16"/>
        </w:rPr>
        <w:t xml:space="preserve"> (Document)</w:t>
      </w:r>
    </w:p>
    <w:bookmarkEnd w:id="4425"/>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bookmarkStart w:id="4426" w:name="MCCQCTEMPBM_00000326"/>
      <w:r>
        <w:rPr>
          <w:rFonts w:cs="Courier New"/>
          <w:szCs w:val="16"/>
        </w:rPr>
        <w:t xml:space="preserve">      summary: </w:t>
      </w:r>
      <w:bookmarkEnd w:id="4426"/>
      <w:r>
        <w:rPr>
          <w:lang w:eastAsia="zh-CN"/>
        </w:rPr>
        <w:t>Request the update</w:t>
      </w:r>
      <w:bookmarkStart w:id="4427" w:name="MCCQCTEMPBM_00000327"/>
      <w:r>
        <w:rPr>
          <w:rFonts w:cs="Courier New"/>
          <w:szCs w:val="16"/>
        </w:rPr>
        <w:t xml:space="preserve"> of</w:t>
      </w:r>
      <w:r w:rsidRPr="002C65F2">
        <w:rPr>
          <w:rFonts w:cs="Courier New"/>
          <w:szCs w:val="16"/>
        </w:rPr>
        <w:t xml:space="preserve"> </w:t>
      </w:r>
      <w:bookmarkEnd w:id="4427"/>
      <w:r>
        <w:rPr>
          <w:lang w:eastAsia="zh-CN"/>
        </w:rPr>
        <w:t xml:space="preserve">an existing </w:t>
      </w:r>
      <w:r w:rsidRPr="000E1D0D">
        <w:t xml:space="preserve">Individual </w:t>
      </w:r>
      <w:r>
        <w:t>BDT Subscription</w:t>
      </w:r>
      <w:r>
        <w:rPr>
          <w:lang w:eastAsia="zh-CN"/>
        </w:rPr>
        <w:t xml:space="preserve"> </w:t>
      </w:r>
      <w:r>
        <w:t>resource</w:t>
      </w:r>
      <w:bookmarkStart w:id="4428" w:name="MCCQCTEMPBM_00000328"/>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bookmarkEnd w:id="4428"/>
      <w:r>
        <w:t>BDT Subscription</w:t>
      </w:r>
      <w:bookmarkStart w:id="4429" w:name="MCCQCTEMPBM_00000329"/>
      <w:r>
        <w:rPr>
          <w:rFonts w:cs="Courier New"/>
          <w:szCs w:val="16"/>
        </w:rPr>
        <w:t xml:space="preserve"> (Document)</w:t>
      </w:r>
    </w:p>
    <w:bookmarkEnd w:id="4429"/>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bookmarkStart w:id="4430" w:name="MCCQCTEMPBM_00000330"/>
      <w:r>
        <w:rPr>
          <w:rFonts w:cs="Courier New"/>
          <w:szCs w:val="16"/>
        </w:rPr>
        <w:t xml:space="preserve">      summary: </w:t>
      </w:r>
      <w:bookmarkEnd w:id="4430"/>
      <w:r>
        <w:rPr>
          <w:lang w:eastAsia="zh-CN"/>
        </w:rPr>
        <w:t>Request the modification</w:t>
      </w:r>
      <w:bookmarkStart w:id="4431" w:name="MCCQCTEMPBM_00000331"/>
      <w:r>
        <w:rPr>
          <w:rFonts w:cs="Courier New"/>
          <w:szCs w:val="16"/>
        </w:rPr>
        <w:t xml:space="preserve"> of</w:t>
      </w:r>
      <w:r w:rsidRPr="002C65F2">
        <w:rPr>
          <w:rFonts w:cs="Courier New"/>
          <w:szCs w:val="16"/>
        </w:rPr>
        <w:t xml:space="preserve"> </w:t>
      </w:r>
      <w:bookmarkEnd w:id="4431"/>
      <w:r>
        <w:rPr>
          <w:lang w:eastAsia="zh-CN"/>
        </w:rPr>
        <w:t xml:space="preserve">an existing </w:t>
      </w:r>
      <w:r w:rsidRPr="000E1D0D">
        <w:t xml:space="preserve">Individual </w:t>
      </w:r>
      <w:r>
        <w:t>BDT Subscription</w:t>
      </w:r>
      <w:r>
        <w:rPr>
          <w:lang w:eastAsia="zh-CN"/>
        </w:rPr>
        <w:t xml:space="preserve"> </w:t>
      </w:r>
      <w:r>
        <w:t>resource</w:t>
      </w:r>
      <w:bookmarkStart w:id="4432" w:name="MCCQCTEMPBM_00000332"/>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bookmarkEnd w:id="4432"/>
      <w:r>
        <w:t>BDT Subscription</w:t>
      </w:r>
      <w:bookmarkStart w:id="4433" w:name="MCCQCTEMPBM_00000333"/>
      <w:r>
        <w:rPr>
          <w:rFonts w:cs="Courier New"/>
          <w:szCs w:val="16"/>
        </w:rPr>
        <w:t xml:space="preserve"> (Document)</w:t>
      </w:r>
    </w:p>
    <w:bookmarkEnd w:id="4433"/>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bookmarkStart w:id="4434" w:name="MCCQCTEMPBM_00000334"/>
      <w:r>
        <w:rPr>
          <w:rFonts w:cs="Courier New"/>
          <w:szCs w:val="16"/>
        </w:rPr>
        <w:t xml:space="preserve">      summary: </w:t>
      </w:r>
      <w:bookmarkEnd w:id="4434"/>
      <w:r>
        <w:rPr>
          <w:lang w:eastAsia="zh-CN"/>
        </w:rPr>
        <w:t>Request the deletion</w:t>
      </w:r>
      <w:bookmarkStart w:id="4435" w:name="MCCQCTEMPBM_00000335"/>
      <w:r>
        <w:rPr>
          <w:rFonts w:cs="Courier New"/>
          <w:szCs w:val="16"/>
        </w:rPr>
        <w:t xml:space="preserve"> of</w:t>
      </w:r>
      <w:r w:rsidRPr="002C65F2">
        <w:rPr>
          <w:rFonts w:cs="Courier New"/>
          <w:szCs w:val="16"/>
        </w:rPr>
        <w:t xml:space="preserve"> </w:t>
      </w:r>
      <w:bookmarkEnd w:id="4435"/>
      <w:r>
        <w:rPr>
          <w:lang w:eastAsia="zh-CN"/>
        </w:rPr>
        <w:t xml:space="preserve">an existing </w:t>
      </w:r>
      <w:r w:rsidRPr="000E1D0D">
        <w:t xml:space="preserve">Individual </w:t>
      </w:r>
      <w:r>
        <w:t>BDT Subscription</w:t>
      </w:r>
      <w:r>
        <w:rPr>
          <w:lang w:eastAsia="zh-CN"/>
        </w:rPr>
        <w:t xml:space="preserve"> </w:t>
      </w:r>
      <w:r>
        <w:t>resource</w:t>
      </w:r>
      <w:bookmarkStart w:id="4436" w:name="MCCQCTEMPBM_00000336"/>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bookmarkEnd w:id="4436"/>
      <w:r>
        <w:t>BDT Subscription</w:t>
      </w:r>
      <w:bookmarkStart w:id="4437" w:name="MCCQCTEMPBM_00000337"/>
      <w:r>
        <w:rPr>
          <w:rFonts w:cs="Courier New"/>
          <w:szCs w:val="16"/>
        </w:rPr>
        <w:t xml:space="preserve"> (Document)</w:t>
      </w:r>
    </w:p>
    <w:bookmarkEnd w:id="4437"/>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412"/>
    <w:bookmarkEnd w:id="4413"/>
    <w:bookmarkEnd w:id="4414"/>
    <w:p w14:paraId="290AB113" w14:textId="20587955" w:rsidR="00662390" w:rsidRDefault="000F64DA" w:rsidP="007A4424">
      <w:pPr>
        <w:pStyle w:val="Heading8"/>
      </w:pPr>
      <w:r w:rsidRPr="004D3578">
        <w:br w:type="page"/>
      </w:r>
      <w:bookmarkStart w:id="4438" w:name="_Toc144024301"/>
      <w:bookmarkStart w:id="4439" w:name="_Toc148177056"/>
      <w:bookmarkStart w:id="4440" w:name="_Toc151379520"/>
      <w:bookmarkStart w:id="4441" w:name="_Toc151445701"/>
      <w:bookmarkStart w:id="4442" w:name="_Toc160470784"/>
      <w:bookmarkStart w:id="4443" w:name="_Toc164873928"/>
      <w:bookmarkStart w:id="4444" w:name="_Toc180306616"/>
      <w:bookmarkStart w:id="4445" w:name="_Toc195374351"/>
      <w:bookmarkStart w:id="4446" w:name="_Toc211879197"/>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438"/>
      <w:bookmarkEnd w:id="4439"/>
      <w:bookmarkEnd w:id="4440"/>
      <w:bookmarkEnd w:id="4441"/>
      <w:bookmarkEnd w:id="4442"/>
      <w:bookmarkEnd w:id="4443"/>
      <w:bookmarkEnd w:id="4444"/>
      <w:bookmarkEnd w:id="4445"/>
      <w:bookmarkEnd w:id="4446"/>
    </w:p>
    <w:p w14:paraId="1A37F315" w14:textId="77777777" w:rsidR="00662390" w:rsidRDefault="00662390" w:rsidP="009F0D8A">
      <w:pPr>
        <w:pStyle w:val="Heading1"/>
      </w:pPr>
      <w:bookmarkStart w:id="4447" w:name="_Toc144024302"/>
      <w:bookmarkStart w:id="4448" w:name="_Toc148177057"/>
      <w:bookmarkStart w:id="4449" w:name="_Toc151379521"/>
      <w:bookmarkStart w:id="4450" w:name="_Toc151445702"/>
      <w:bookmarkStart w:id="4451" w:name="_Toc160470785"/>
      <w:bookmarkStart w:id="4452" w:name="_Toc164873929"/>
      <w:bookmarkStart w:id="4453" w:name="_Toc180306617"/>
      <w:bookmarkStart w:id="4454" w:name="_Toc195374352"/>
      <w:bookmarkStart w:id="4455" w:name="_Toc211879198"/>
      <w:r>
        <w:t>B.1</w:t>
      </w:r>
      <w:r>
        <w:tab/>
        <w:t>General</w:t>
      </w:r>
      <w:bookmarkEnd w:id="4447"/>
      <w:bookmarkEnd w:id="4448"/>
      <w:bookmarkEnd w:id="4449"/>
      <w:bookmarkEnd w:id="4450"/>
      <w:bookmarkEnd w:id="4451"/>
      <w:bookmarkEnd w:id="4452"/>
      <w:bookmarkEnd w:id="4453"/>
      <w:bookmarkEnd w:id="4454"/>
      <w:bookmarkEnd w:id="4455"/>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456" w:name="_Toc144024303"/>
      <w:bookmarkStart w:id="4457" w:name="_Toc148177058"/>
      <w:bookmarkStart w:id="4458" w:name="_Toc151379522"/>
      <w:bookmarkStart w:id="4459" w:name="_Toc151445703"/>
      <w:bookmarkStart w:id="4460" w:name="_Toc160470786"/>
      <w:bookmarkStart w:id="4461" w:name="_Toc164873930"/>
      <w:bookmarkStart w:id="4462" w:name="_Toc180306618"/>
      <w:bookmarkStart w:id="4463" w:name="_Toc195374353"/>
      <w:bookmarkStart w:id="4464" w:name="_Toc211879199"/>
      <w:r>
        <w:t>B.2</w:t>
      </w:r>
      <w:r>
        <w:tab/>
      </w:r>
      <w:r w:rsidR="00E82517" w:rsidRPr="00211A46">
        <w:t>SDD_Transmission</w:t>
      </w:r>
      <w:r>
        <w:t xml:space="preserve"> API</w:t>
      </w:r>
      <w:bookmarkEnd w:id="4456"/>
      <w:bookmarkEnd w:id="4457"/>
      <w:bookmarkEnd w:id="4458"/>
      <w:bookmarkEnd w:id="4459"/>
      <w:bookmarkEnd w:id="4460"/>
      <w:bookmarkEnd w:id="4461"/>
      <w:bookmarkEnd w:id="4462"/>
      <w:bookmarkEnd w:id="4463"/>
      <w:bookmarkEnd w:id="4464"/>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465" w:name="_Toc144024304"/>
      <w:bookmarkStart w:id="4466" w:name="_Toc148177059"/>
      <w:bookmarkStart w:id="4467" w:name="_Toc151379523"/>
      <w:bookmarkStart w:id="4468" w:name="_Toc151445704"/>
      <w:bookmarkStart w:id="4469" w:name="_Toc160470787"/>
      <w:bookmarkStart w:id="4470" w:name="_Toc164873931"/>
      <w:bookmarkStart w:id="4471" w:name="_Toc180306619"/>
      <w:bookmarkStart w:id="4472" w:name="_Toc195374354"/>
      <w:bookmarkStart w:id="4473" w:name="_Toc211879200"/>
      <w:r>
        <w:t>B.3</w:t>
      </w:r>
      <w:r>
        <w:tab/>
      </w:r>
      <w:r w:rsidR="00913F5F" w:rsidRPr="00E858DF">
        <w:rPr>
          <w:lang w:val="en-US"/>
        </w:rPr>
        <w:t>SDD_DataStorage</w:t>
      </w:r>
      <w:r>
        <w:t xml:space="preserve"> API</w:t>
      </w:r>
      <w:bookmarkEnd w:id="4465"/>
      <w:bookmarkEnd w:id="4466"/>
      <w:bookmarkEnd w:id="4467"/>
      <w:bookmarkEnd w:id="4468"/>
      <w:bookmarkEnd w:id="4469"/>
      <w:bookmarkEnd w:id="4470"/>
      <w:bookmarkEnd w:id="4471"/>
      <w:bookmarkEnd w:id="4472"/>
      <w:bookmarkEnd w:id="4473"/>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474" w:name="_Toc144024305"/>
      <w:bookmarkStart w:id="4475" w:name="_Toc148177060"/>
      <w:bookmarkStart w:id="4476" w:name="_Toc151379524"/>
      <w:bookmarkStart w:id="4477" w:name="_Toc151445705"/>
      <w:bookmarkStart w:id="4478" w:name="_Toc160470788"/>
      <w:bookmarkStart w:id="4479" w:name="_Toc164873932"/>
      <w:bookmarkStart w:id="4480" w:name="_Toc180306620"/>
      <w:bookmarkStart w:id="4481" w:name="_Toc195374355"/>
      <w:bookmarkStart w:id="4482" w:name="_Toc67903574"/>
      <w:bookmarkStart w:id="4483" w:name="_Toc96843469"/>
      <w:bookmarkStart w:id="4484" w:name="_Toc96844444"/>
      <w:bookmarkStart w:id="4485" w:name="_Toc100740017"/>
      <w:bookmarkStart w:id="4486" w:name="_Toc129252590"/>
      <w:bookmarkStart w:id="4487" w:name="historyclause"/>
      <w:bookmarkStart w:id="4488" w:name="_Toc211879201"/>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474"/>
      <w:bookmarkEnd w:id="4475"/>
      <w:bookmarkEnd w:id="4476"/>
      <w:bookmarkEnd w:id="4477"/>
      <w:bookmarkEnd w:id="4478"/>
      <w:bookmarkEnd w:id="4479"/>
      <w:bookmarkEnd w:id="4480"/>
      <w:bookmarkEnd w:id="4481"/>
      <w:bookmarkEnd w:id="4488"/>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489" w:name="_Toc144024306"/>
      <w:bookmarkStart w:id="4490" w:name="_Toc148177061"/>
      <w:bookmarkStart w:id="4491" w:name="_Toc151379525"/>
      <w:bookmarkStart w:id="4492" w:name="_Toc151445706"/>
      <w:bookmarkStart w:id="4493" w:name="_Toc160470789"/>
      <w:bookmarkStart w:id="4494" w:name="_Toc164873933"/>
      <w:bookmarkStart w:id="4495" w:name="_Toc180306621"/>
      <w:bookmarkStart w:id="4496" w:name="_Toc195374356"/>
      <w:bookmarkStart w:id="4497" w:name="_Toc211879202"/>
      <w:r w:rsidRPr="003D68EA">
        <w:t>B.5</w:t>
      </w:r>
      <w:r w:rsidRPr="003D68EA">
        <w:tab/>
      </w:r>
      <w:r w:rsidRPr="003D68EA">
        <w:rPr>
          <w:lang w:val="en-US"/>
        </w:rPr>
        <w:t xml:space="preserve">SDD_TransmissionQualityMeasurement </w:t>
      </w:r>
      <w:r w:rsidRPr="003D68EA">
        <w:t>API</w:t>
      </w:r>
      <w:bookmarkEnd w:id="4482"/>
      <w:bookmarkEnd w:id="4483"/>
      <w:bookmarkEnd w:id="4484"/>
      <w:bookmarkEnd w:id="4485"/>
      <w:bookmarkEnd w:id="4486"/>
      <w:bookmarkEnd w:id="4489"/>
      <w:bookmarkEnd w:id="4490"/>
      <w:bookmarkEnd w:id="4491"/>
      <w:bookmarkEnd w:id="4492"/>
      <w:bookmarkEnd w:id="4493"/>
      <w:bookmarkEnd w:id="4494"/>
      <w:bookmarkEnd w:id="4495"/>
      <w:bookmarkEnd w:id="4496"/>
      <w:bookmarkEnd w:id="449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498" w:name="_Toc148177062"/>
      <w:bookmarkStart w:id="4499" w:name="_Toc151379526"/>
      <w:bookmarkStart w:id="4500" w:name="_Toc151445707"/>
      <w:bookmarkStart w:id="4501" w:name="_Toc160470790"/>
      <w:bookmarkStart w:id="4502" w:name="_Toc164873934"/>
      <w:bookmarkStart w:id="4503" w:name="_Toc180306622"/>
      <w:bookmarkStart w:id="4504" w:name="_Toc195374357"/>
      <w:bookmarkStart w:id="4505" w:name="_Toc211879203"/>
      <w:r>
        <w:lastRenderedPageBreak/>
        <w:t>B.6</w:t>
      </w:r>
      <w:r>
        <w:tab/>
      </w:r>
      <w:r w:rsidRPr="00AD5587">
        <w:t>SDD_PolicyConfiguration</w:t>
      </w:r>
      <w:r>
        <w:t xml:space="preserve"> API</w:t>
      </w:r>
      <w:bookmarkEnd w:id="4498"/>
      <w:bookmarkEnd w:id="4499"/>
      <w:bookmarkEnd w:id="4500"/>
      <w:bookmarkEnd w:id="4501"/>
      <w:bookmarkEnd w:id="4502"/>
      <w:bookmarkEnd w:id="4503"/>
      <w:bookmarkEnd w:id="4504"/>
      <w:bookmarkEnd w:id="4505"/>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506" w:name="_Toc180306623"/>
      <w:bookmarkStart w:id="4507" w:name="_Toc195374358"/>
      <w:bookmarkStart w:id="4508" w:name="_Toc211879204"/>
      <w:r>
        <w:t>B.7</w:t>
      </w:r>
      <w:r>
        <w:tab/>
      </w:r>
      <w:r w:rsidRPr="00AD5587">
        <w:t>SDD_</w:t>
      </w:r>
      <w:r>
        <w:t>BDT API</w:t>
      </w:r>
      <w:bookmarkEnd w:id="4506"/>
      <w:bookmarkEnd w:id="4507"/>
      <w:bookmarkEnd w:id="4508"/>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509" w:name="_Toc2086459"/>
      <w:bookmarkStart w:id="4510" w:name="_Toc144024307"/>
      <w:bookmarkStart w:id="4511" w:name="_Toc148177063"/>
      <w:bookmarkStart w:id="4512" w:name="_Toc151379527"/>
      <w:bookmarkStart w:id="4513" w:name="_Toc151445708"/>
      <w:bookmarkStart w:id="4514" w:name="_Toc160470791"/>
      <w:bookmarkStart w:id="4515" w:name="_Toc164873935"/>
      <w:bookmarkStart w:id="4516" w:name="_Toc180306624"/>
      <w:bookmarkStart w:id="4517" w:name="_Toc195374359"/>
      <w:bookmarkStart w:id="4518" w:name="_Toc211879205"/>
      <w:bookmarkEnd w:id="4487"/>
      <w:r w:rsidR="003446B6" w:rsidRPr="004D3578">
        <w:lastRenderedPageBreak/>
        <w:t xml:space="preserve">Annex </w:t>
      </w:r>
      <w:r w:rsidR="00A543DD">
        <w:t>C</w:t>
      </w:r>
      <w:r w:rsidR="003446B6" w:rsidRPr="004D3578">
        <w:t xml:space="preserve"> (informative):</w:t>
      </w:r>
      <w:r w:rsidR="003446B6" w:rsidRPr="004D3578">
        <w:br/>
        <w:t>Change history</w:t>
      </w:r>
      <w:bookmarkEnd w:id="4509"/>
      <w:bookmarkEnd w:id="4510"/>
      <w:bookmarkEnd w:id="4511"/>
      <w:bookmarkEnd w:id="4512"/>
      <w:bookmarkEnd w:id="4513"/>
      <w:bookmarkEnd w:id="4514"/>
      <w:bookmarkEnd w:id="4515"/>
      <w:bookmarkEnd w:id="4516"/>
      <w:bookmarkEnd w:id="4517"/>
      <w:bookmarkEnd w:id="45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39C31F" w14:textId="77777777" w:rsidR="006926B0" w:rsidRDefault="006926B0">
      <w:r>
        <w:separator/>
      </w:r>
    </w:p>
  </w:endnote>
  <w:endnote w:type="continuationSeparator" w:id="0">
    <w:p w14:paraId="3C83AF93" w14:textId="77777777" w:rsidR="006926B0" w:rsidRDefault="00692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37413E" w:rsidRDefault="0037413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FE39D4" w14:textId="77777777" w:rsidR="006926B0" w:rsidRDefault="006926B0">
      <w:r>
        <w:separator/>
      </w:r>
    </w:p>
  </w:footnote>
  <w:footnote w:type="continuationSeparator" w:id="0">
    <w:p w14:paraId="20BF999B" w14:textId="77777777" w:rsidR="006926B0" w:rsidRDefault="006926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51D52EF" w:rsidR="0037413E" w:rsidRDefault="003741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5ADE">
      <w:rPr>
        <w:rFonts w:ascii="Arial" w:hAnsi="Arial" w:cs="Arial"/>
        <w:b/>
        <w:noProof/>
        <w:sz w:val="18"/>
        <w:szCs w:val="18"/>
      </w:rPr>
      <w:t>3GPP TS 29.548 V19.5.0 (2025-12)</w:t>
    </w:r>
    <w:r>
      <w:rPr>
        <w:rFonts w:ascii="Arial" w:hAnsi="Arial" w:cs="Arial"/>
        <w:b/>
        <w:sz w:val="18"/>
        <w:szCs w:val="18"/>
      </w:rPr>
      <w:fldChar w:fldCharType="end"/>
    </w:r>
  </w:p>
  <w:p w14:paraId="0C5EC792" w14:textId="77777777" w:rsidR="0037413E" w:rsidRDefault="003741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90A78B0" w:rsidR="0037413E" w:rsidRDefault="003741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5ADE">
      <w:rPr>
        <w:rFonts w:ascii="Arial" w:hAnsi="Arial" w:cs="Arial"/>
        <w:b/>
        <w:noProof/>
        <w:sz w:val="18"/>
        <w:szCs w:val="18"/>
      </w:rPr>
      <w:t>Release 19</w:t>
    </w:r>
    <w:r>
      <w:rPr>
        <w:rFonts w:ascii="Arial" w:hAnsi="Arial" w:cs="Arial"/>
        <w:b/>
        <w:sz w:val="18"/>
        <w:szCs w:val="18"/>
      </w:rPr>
      <w:fldChar w:fldCharType="end"/>
    </w:r>
  </w:p>
  <w:p w14:paraId="42848B09" w14:textId="77777777" w:rsidR="0037413E" w:rsidRDefault="0037413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5ADE"/>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26B0"/>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3555E"/>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9FF"/>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F2901A-2B68-44F1-8184-A11867ACA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253</Pages>
  <Words>77566</Words>
  <Characters>442132</Characters>
  <Application>Microsoft Office Word</Application>
  <DocSecurity>0</DocSecurity>
  <Lines>3684</Lines>
  <Paragraphs>1037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518661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2025-10-20T16:52:00Z</dcterms:created>
  <dcterms:modified xsi:type="dcterms:W3CDTF">2025-10-20T16:53:00Z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