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19"/>
        <w:gridCol w:w="5486"/>
      </w:tblGrid>
      <w:tr w:rsidR="004F0988" w14:paraId="38C6849C" w14:textId="77777777" w:rsidTr="00415D32">
        <w:tc>
          <w:tcPr>
            <w:tcW w:w="10205" w:type="dxa"/>
            <w:gridSpan w:val="2"/>
            <w:tcBorders>
              <w:top w:val="nil"/>
              <w:left w:val="nil"/>
              <w:bottom w:val="nil"/>
              <w:right w:val="nil"/>
            </w:tcBorders>
          </w:tcPr>
          <w:p w14:paraId="66F3F9E4" w14:textId="55496563"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1970DA">
              <w:t>6</w:t>
            </w:r>
            <w:r w:rsidR="00855B9D" w:rsidRPr="00855B9D">
              <w:t>.0</w:t>
            </w:r>
            <w:r w:rsidRPr="00855B9D">
              <w:t xml:space="preserve"> </w:t>
            </w:r>
            <w:r w:rsidRPr="00855B9D">
              <w:rPr>
                <w:sz w:val="32"/>
              </w:rPr>
              <w:t>(</w:t>
            </w:r>
            <w:bookmarkStart w:id="3" w:name="issueDate"/>
            <w:r w:rsidR="00855B9D" w:rsidRPr="00855B9D">
              <w:rPr>
                <w:sz w:val="32"/>
              </w:rPr>
              <w:t>202</w:t>
            </w:r>
            <w:r w:rsidR="001970DA">
              <w:rPr>
                <w:sz w:val="32"/>
              </w:rPr>
              <w:t>6</w:t>
            </w:r>
            <w:r w:rsidRPr="00855B9D">
              <w:rPr>
                <w:sz w:val="32"/>
              </w:rPr>
              <w:t>-</w:t>
            </w:r>
            <w:bookmarkEnd w:id="3"/>
            <w:r w:rsidR="001970DA">
              <w:rPr>
                <w:sz w:val="32"/>
              </w:rPr>
              <w:t>03</w:t>
            </w:r>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1.65pt" o:ole="">
                  <v:imagedata r:id="rId9" o:title=""/>
                </v:shape>
                <o:OLEObject Type="Embed" ProgID="Word.Picture.8" ShapeID="_x0000_i1025" DrawAspect="Content" ObjectID="_1833450495" r:id="rId10"/>
              </w:object>
            </w:r>
          </w:p>
        </w:tc>
        <w:tc>
          <w:tcPr>
            <w:tcW w:w="5425" w:type="dxa"/>
            <w:tcBorders>
              <w:top w:val="nil"/>
              <w:left w:val="nil"/>
              <w:bottom w:val="nil"/>
              <w:right w:val="nil"/>
            </w:tcBorders>
          </w:tcPr>
          <w:p w14:paraId="289E3820" w14:textId="611E25BA" w:rsidR="00D57972" w:rsidRDefault="006B70E6" w:rsidP="00133525">
            <w:pPr>
              <w:jc w:val="right"/>
            </w:pPr>
            <w:bookmarkStart w:id="8"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9"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9"/>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4EEAF923"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0E66C0">
              <w:rPr>
                <w:noProof/>
                <w:sz w:val="18"/>
              </w:rPr>
              <w:t>6</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4F10F19B" w14:textId="2455AC11" w:rsidR="00816802" w:rsidRDefault="00C4073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816802">
        <w:rPr>
          <w:noProof/>
        </w:rPr>
        <w:t>Foreword</w:t>
      </w:r>
      <w:r w:rsidR="00816802">
        <w:rPr>
          <w:noProof/>
        </w:rPr>
        <w:tab/>
      </w:r>
      <w:r w:rsidR="00816802">
        <w:rPr>
          <w:noProof/>
        </w:rPr>
        <w:fldChar w:fldCharType="begin" w:fldLock="1"/>
      </w:r>
      <w:r w:rsidR="00816802">
        <w:rPr>
          <w:noProof/>
        </w:rPr>
        <w:instrText xml:space="preserve"> PAGEREF _Toc218778374 \h </w:instrText>
      </w:r>
      <w:r w:rsidR="00816802">
        <w:rPr>
          <w:noProof/>
        </w:rPr>
      </w:r>
      <w:r w:rsidR="00816802">
        <w:rPr>
          <w:noProof/>
        </w:rPr>
        <w:fldChar w:fldCharType="separate"/>
      </w:r>
      <w:r w:rsidR="00816802">
        <w:rPr>
          <w:noProof/>
        </w:rPr>
        <w:t>21</w:t>
      </w:r>
      <w:r w:rsidR="00816802">
        <w:rPr>
          <w:noProof/>
        </w:rPr>
        <w:fldChar w:fldCharType="end"/>
      </w:r>
    </w:p>
    <w:p w14:paraId="58119FF3" w14:textId="50FE882C"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_Toc218778375 \h </w:instrText>
      </w:r>
      <w:r>
        <w:rPr>
          <w:noProof/>
        </w:rPr>
      </w:r>
      <w:r>
        <w:rPr>
          <w:noProof/>
        </w:rPr>
        <w:fldChar w:fldCharType="separate"/>
      </w:r>
      <w:r>
        <w:rPr>
          <w:noProof/>
        </w:rPr>
        <w:t>23</w:t>
      </w:r>
      <w:r>
        <w:rPr>
          <w:noProof/>
        </w:rPr>
        <w:fldChar w:fldCharType="end"/>
      </w:r>
    </w:p>
    <w:p w14:paraId="3732028C" w14:textId="4ED5DEBA"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_Toc218778376 \h </w:instrText>
      </w:r>
      <w:r>
        <w:rPr>
          <w:noProof/>
        </w:rPr>
      </w:r>
      <w:r>
        <w:rPr>
          <w:noProof/>
        </w:rPr>
        <w:fldChar w:fldCharType="separate"/>
      </w:r>
      <w:r>
        <w:rPr>
          <w:noProof/>
        </w:rPr>
        <w:t>23</w:t>
      </w:r>
      <w:r>
        <w:rPr>
          <w:noProof/>
        </w:rPr>
        <w:fldChar w:fldCharType="end"/>
      </w:r>
    </w:p>
    <w:p w14:paraId="14988376" w14:textId="741D4F0F"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_Toc218778377 \h </w:instrText>
      </w:r>
      <w:r>
        <w:rPr>
          <w:noProof/>
        </w:rPr>
      </w:r>
      <w:r>
        <w:rPr>
          <w:noProof/>
        </w:rPr>
        <w:fldChar w:fldCharType="separate"/>
      </w:r>
      <w:r>
        <w:rPr>
          <w:noProof/>
        </w:rPr>
        <w:t>24</w:t>
      </w:r>
      <w:r>
        <w:rPr>
          <w:noProof/>
        </w:rPr>
        <w:fldChar w:fldCharType="end"/>
      </w:r>
    </w:p>
    <w:p w14:paraId="39F80E19" w14:textId="721AC58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_Toc218778378 \h </w:instrText>
      </w:r>
      <w:r>
        <w:rPr>
          <w:noProof/>
        </w:rPr>
      </w:r>
      <w:r>
        <w:rPr>
          <w:noProof/>
        </w:rPr>
        <w:fldChar w:fldCharType="separate"/>
      </w:r>
      <w:r>
        <w:rPr>
          <w:noProof/>
        </w:rPr>
        <w:t>24</w:t>
      </w:r>
      <w:r>
        <w:rPr>
          <w:noProof/>
        </w:rPr>
        <w:fldChar w:fldCharType="end"/>
      </w:r>
    </w:p>
    <w:p w14:paraId="7C41B2D0" w14:textId="27AE560A"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_Toc218778379 \h </w:instrText>
      </w:r>
      <w:r>
        <w:rPr>
          <w:noProof/>
        </w:rPr>
      </w:r>
      <w:r>
        <w:rPr>
          <w:noProof/>
        </w:rPr>
        <w:fldChar w:fldCharType="separate"/>
      </w:r>
      <w:r>
        <w:rPr>
          <w:noProof/>
        </w:rPr>
        <w:t>24</w:t>
      </w:r>
      <w:r>
        <w:rPr>
          <w:noProof/>
        </w:rPr>
        <w:fldChar w:fldCharType="end"/>
      </w:r>
    </w:p>
    <w:p w14:paraId="7F75DEAE" w14:textId="135EA30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_Toc218778380 \h </w:instrText>
      </w:r>
      <w:r>
        <w:rPr>
          <w:noProof/>
        </w:rPr>
      </w:r>
      <w:r>
        <w:rPr>
          <w:noProof/>
        </w:rPr>
        <w:fldChar w:fldCharType="separate"/>
      </w:r>
      <w:r>
        <w:rPr>
          <w:noProof/>
        </w:rPr>
        <w:t>24</w:t>
      </w:r>
      <w:r>
        <w:rPr>
          <w:noProof/>
        </w:rPr>
        <w:fldChar w:fldCharType="end"/>
      </w:r>
    </w:p>
    <w:p w14:paraId="67ECA2A2" w14:textId="1049D6D9"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_Toc218778381 \h </w:instrText>
      </w:r>
      <w:r>
        <w:rPr>
          <w:noProof/>
        </w:rPr>
      </w:r>
      <w:r>
        <w:rPr>
          <w:noProof/>
        </w:rPr>
        <w:fldChar w:fldCharType="separate"/>
      </w:r>
      <w:r>
        <w:rPr>
          <w:noProof/>
        </w:rPr>
        <w:t>25</w:t>
      </w:r>
      <w:r>
        <w:rPr>
          <w:noProof/>
        </w:rPr>
        <w:fldChar w:fldCharType="end"/>
      </w:r>
    </w:p>
    <w:p w14:paraId="7C281091" w14:textId="26B632EB"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Edge Enabler Server</w:t>
      </w:r>
      <w:r>
        <w:rPr>
          <w:noProof/>
        </w:rPr>
        <w:tab/>
      </w:r>
      <w:r>
        <w:rPr>
          <w:noProof/>
        </w:rPr>
        <w:fldChar w:fldCharType="begin" w:fldLock="1"/>
      </w:r>
      <w:r>
        <w:rPr>
          <w:noProof/>
        </w:rPr>
        <w:instrText xml:space="preserve"> PAGEREF _Toc218778382 \h </w:instrText>
      </w:r>
      <w:r>
        <w:rPr>
          <w:noProof/>
        </w:rPr>
      </w:r>
      <w:r>
        <w:rPr>
          <w:noProof/>
        </w:rPr>
        <w:fldChar w:fldCharType="separate"/>
      </w:r>
      <w:r>
        <w:rPr>
          <w:noProof/>
        </w:rPr>
        <w:t>25</w:t>
      </w:r>
      <w:r>
        <w:rPr>
          <w:noProof/>
        </w:rPr>
        <w:fldChar w:fldCharType="end"/>
      </w:r>
    </w:p>
    <w:p w14:paraId="28108436" w14:textId="50A43F58"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_Toc218778383 \h </w:instrText>
      </w:r>
      <w:r>
        <w:rPr>
          <w:noProof/>
        </w:rPr>
      </w:r>
      <w:r>
        <w:rPr>
          <w:noProof/>
        </w:rPr>
        <w:fldChar w:fldCharType="separate"/>
      </w:r>
      <w:r>
        <w:rPr>
          <w:noProof/>
        </w:rPr>
        <w:t>25</w:t>
      </w:r>
      <w:r>
        <w:rPr>
          <w:noProof/>
        </w:rPr>
        <w:fldChar w:fldCharType="end"/>
      </w:r>
    </w:p>
    <w:p w14:paraId="1CACD713" w14:textId="67E7F66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Eees_EASRegistration Service</w:t>
      </w:r>
      <w:r>
        <w:rPr>
          <w:noProof/>
        </w:rPr>
        <w:tab/>
      </w:r>
      <w:r>
        <w:rPr>
          <w:noProof/>
        </w:rPr>
        <w:fldChar w:fldCharType="begin" w:fldLock="1"/>
      </w:r>
      <w:r>
        <w:rPr>
          <w:noProof/>
        </w:rPr>
        <w:instrText xml:space="preserve"> PAGEREF _Toc218778384 \h </w:instrText>
      </w:r>
      <w:r>
        <w:rPr>
          <w:noProof/>
        </w:rPr>
      </w:r>
      <w:r>
        <w:rPr>
          <w:noProof/>
        </w:rPr>
        <w:fldChar w:fldCharType="separate"/>
      </w:r>
      <w:r>
        <w:rPr>
          <w:noProof/>
        </w:rPr>
        <w:t>27</w:t>
      </w:r>
      <w:r>
        <w:rPr>
          <w:noProof/>
        </w:rPr>
        <w:fldChar w:fldCharType="end"/>
      </w:r>
    </w:p>
    <w:p w14:paraId="2DC3A402" w14:textId="1FFB804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_Toc218778385 \h </w:instrText>
      </w:r>
      <w:r>
        <w:rPr>
          <w:noProof/>
        </w:rPr>
      </w:r>
      <w:r>
        <w:rPr>
          <w:noProof/>
        </w:rPr>
        <w:fldChar w:fldCharType="separate"/>
      </w:r>
      <w:r>
        <w:rPr>
          <w:noProof/>
        </w:rPr>
        <w:t>27</w:t>
      </w:r>
      <w:r>
        <w:rPr>
          <w:noProof/>
        </w:rPr>
        <w:fldChar w:fldCharType="end"/>
      </w:r>
    </w:p>
    <w:p w14:paraId="4577ABBB" w14:textId="1378B41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_Toc218778386 \h </w:instrText>
      </w:r>
      <w:r>
        <w:rPr>
          <w:noProof/>
        </w:rPr>
      </w:r>
      <w:r>
        <w:rPr>
          <w:noProof/>
        </w:rPr>
        <w:fldChar w:fldCharType="separate"/>
      </w:r>
      <w:r>
        <w:rPr>
          <w:noProof/>
        </w:rPr>
        <w:t>28</w:t>
      </w:r>
      <w:r>
        <w:rPr>
          <w:noProof/>
        </w:rPr>
        <w:fldChar w:fldCharType="end"/>
      </w:r>
    </w:p>
    <w:p w14:paraId="1B03F7F5" w14:textId="5F86167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_Toc218778387 \h </w:instrText>
      </w:r>
      <w:r>
        <w:rPr>
          <w:noProof/>
        </w:rPr>
      </w:r>
      <w:r>
        <w:rPr>
          <w:noProof/>
        </w:rPr>
        <w:fldChar w:fldCharType="separate"/>
      </w:r>
      <w:r>
        <w:rPr>
          <w:noProof/>
        </w:rPr>
        <w:t>28</w:t>
      </w:r>
      <w:r>
        <w:rPr>
          <w:noProof/>
        </w:rPr>
        <w:fldChar w:fldCharType="end"/>
      </w:r>
    </w:p>
    <w:p w14:paraId="024C2F60" w14:textId="71DB965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w:t>
      </w:r>
      <w:r>
        <w:rPr>
          <w:noProof/>
        </w:rPr>
        <w:tab/>
      </w:r>
      <w:r>
        <w:rPr>
          <w:noProof/>
        </w:rPr>
        <w:fldChar w:fldCharType="begin" w:fldLock="1"/>
      </w:r>
      <w:r>
        <w:rPr>
          <w:noProof/>
        </w:rPr>
        <w:instrText xml:space="preserve"> PAGEREF _Toc218778388 \h </w:instrText>
      </w:r>
      <w:r>
        <w:rPr>
          <w:noProof/>
        </w:rPr>
      </w:r>
      <w:r>
        <w:rPr>
          <w:noProof/>
        </w:rPr>
        <w:fldChar w:fldCharType="separate"/>
      </w:r>
      <w:r>
        <w:rPr>
          <w:noProof/>
        </w:rPr>
        <w:t>28</w:t>
      </w:r>
      <w:r>
        <w:rPr>
          <w:noProof/>
        </w:rPr>
        <w:fldChar w:fldCharType="end"/>
      </w:r>
    </w:p>
    <w:p w14:paraId="3FC22049" w14:textId="39105C2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_Toc218778389 \h </w:instrText>
      </w:r>
      <w:r>
        <w:rPr>
          <w:noProof/>
        </w:rPr>
      </w:r>
      <w:r>
        <w:rPr>
          <w:noProof/>
        </w:rPr>
        <w:fldChar w:fldCharType="separate"/>
      </w:r>
      <w:r>
        <w:rPr>
          <w:noProof/>
        </w:rPr>
        <w:t>28</w:t>
      </w:r>
      <w:r>
        <w:rPr>
          <w:noProof/>
        </w:rPr>
        <w:fldChar w:fldCharType="end"/>
      </w:r>
    </w:p>
    <w:p w14:paraId="155D6305" w14:textId="2EB7094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Service consumer registering to EES using Eees_EASRegistration_Request operation</w:t>
      </w:r>
      <w:r>
        <w:rPr>
          <w:noProof/>
        </w:rPr>
        <w:tab/>
      </w:r>
      <w:r>
        <w:rPr>
          <w:noProof/>
        </w:rPr>
        <w:fldChar w:fldCharType="begin" w:fldLock="1"/>
      </w:r>
      <w:r>
        <w:rPr>
          <w:noProof/>
        </w:rPr>
        <w:instrText xml:space="preserve"> PAGEREF _Toc218778390 \h </w:instrText>
      </w:r>
      <w:r>
        <w:rPr>
          <w:noProof/>
        </w:rPr>
      </w:r>
      <w:r>
        <w:rPr>
          <w:noProof/>
        </w:rPr>
        <w:fldChar w:fldCharType="separate"/>
      </w:r>
      <w:r>
        <w:rPr>
          <w:noProof/>
        </w:rPr>
        <w:t>28</w:t>
      </w:r>
      <w:r>
        <w:rPr>
          <w:noProof/>
        </w:rPr>
        <w:fldChar w:fldCharType="end"/>
      </w:r>
    </w:p>
    <w:p w14:paraId="3AAC80C5" w14:textId="068DEF1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w:t>
      </w:r>
      <w:r>
        <w:rPr>
          <w:noProof/>
        </w:rPr>
        <w:tab/>
      </w:r>
      <w:r>
        <w:rPr>
          <w:noProof/>
        </w:rPr>
        <w:fldChar w:fldCharType="begin" w:fldLock="1"/>
      </w:r>
      <w:r>
        <w:rPr>
          <w:noProof/>
        </w:rPr>
        <w:instrText xml:space="preserve"> PAGEREF _Toc218778391 \h </w:instrText>
      </w:r>
      <w:r>
        <w:rPr>
          <w:noProof/>
        </w:rPr>
      </w:r>
      <w:r>
        <w:rPr>
          <w:noProof/>
        </w:rPr>
        <w:fldChar w:fldCharType="separate"/>
      </w:r>
      <w:r>
        <w:rPr>
          <w:noProof/>
        </w:rPr>
        <w:t>28</w:t>
      </w:r>
      <w:r>
        <w:rPr>
          <w:noProof/>
        </w:rPr>
        <w:fldChar w:fldCharType="end"/>
      </w:r>
    </w:p>
    <w:p w14:paraId="06D4EA20" w14:textId="3BC9FB2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_Toc218778392 \h </w:instrText>
      </w:r>
      <w:r>
        <w:rPr>
          <w:noProof/>
        </w:rPr>
      </w:r>
      <w:r>
        <w:rPr>
          <w:noProof/>
        </w:rPr>
        <w:fldChar w:fldCharType="separate"/>
      </w:r>
      <w:r>
        <w:rPr>
          <w:noProof/>
        </w:rPr>
        <w:t>28</w:t>
      </w:r>
      <w:r>
        <w:rPr>
          <w:noProof/>
        </w:rPr>
        <w:fldChar w:fldCharType="end"/>
      </w:r>
    </w:p>
    <w:p w14:paraId="312677F6" w14:textId="003F049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registration information using Eees_EASRegistration_Update operation</w:t>
      </w:r>
      <w:r>
        <w:rPr>
          <w:noProof/>
        </w:rPr>
        <w:tab/>
      </w:r>
      <w:r>
        <w:rPr>
          <w:noProof/>
        </w:rPr>
        <w:fldChar w:fldCharType="begin" w:fldLock="1"/>
      </w:r>
      <w:r>
        <w:rPr>
          <w:noProof/>
        </w:rPr>
        <w:instrText xml:space="preserve"> PAGEREF _Toc218778393 \h </w:instrText>
      </w:r>
      <w:r>
        <w:rPr>
          <w:noProof/>
        </w:rPr>
      </w:r>
      <w:r>
        <w:rPr>
          <w:noProof/>
        </w:rPr>
        <w:fldChar w:fldCharType="separate"/>
      </w:r>
      <w:r>
        <w:rPr>
          <w:noProof/>
        </w:rPr>
        <w:t>29</w:t>
      </w:r>
      <w:r>
        <w:rPr>
          <w:noProof/>
        </w:rPr>
        <w:fldChar w:fldCharType="end"/>
      </w:r>
    </w:p>
    <w:p w14:paraId="2BD4E3E5" w14:textId="10DCC98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w:t>
      </w:r>
      <w:r>
        <w:rPr>
          <w:noProof/>
        </w:rPr>
        <w:tab/>
      </w:r>
      <w:r>
        <w:rPr>
          <w:noProof/>
        </w:rPr>
        <w:fldChar w:fldCharType="begin" w:fldLock="1"/>
      </w:r>
      <w:r>
        <w:rPr>
          <w:noProof/>
        </w:rPr>
        <w:instrText xml:space="preserve"> PAGEREF _Toc218778394 \h </w:instrText>
      </w:r>
      <w:r>
        <w:rPr>
          <w:noProof/>
        </w:rPr>
      </w:r>
      <w:r>
        <w:rPr>
          <w:noProof/>
        </w:rPr>
        <w:fldChar w:fldCharType="separate"/>
      </w:r>
      <w:r>
        <w:rPr>
          <w:noProof/>
        </w:rPr>
        <w:t>29</w:t>
      </w:r>
      <w:r>
        <w:rPr>
          <w:noProof/>
        </w:rPr>
        <w:fldChar w:fldCharType="end"/>
      </w:r>
    </w:p>
    <w:p w14:paraId="2137A5A1" w14:textId="73BDFB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_Toc218778395 \h </w:instrText>
      </w:r>
      <w:r>
        <w:rPr>
          <w:noProof/>
        </w:rPr>
      </w:r>
      <w:r>
        <w:rPr>
          <w:noProof/>
        </w:rPr>
        <w:fldChar w:fldCharType="separate"/>
      </w:r>
      <w:r>
        <w:rPr>
          <w:noProof/>
        </w:rPr>
        <w:t>29</w:t>
      </w:r>
      <w:r>
        <w:rPr>
          <w:noProof/>
        </w:rPr>
        <w:fldChar w:fldCharType="end"/>
      </w:r>
    </w:p>
    <w:p w14:paraId="6ED9D85E" w14:textId="11DA06C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Service consumer deregistering from EES using Eees_EASRegistration_Deregister operation</w:t>
      </w:r>
      <w:r>
        <w:rPr>
          <w:noProof/>
        </w:rPr>
        <w:tab/>
      </w:r>
      <w:r>
        <w:rPr>
          <w:noProof/>
        </w:rPr>
        <w:fldChar w:fldCharType="begin" w:fldLock="1"/>
      </w:r>
      <w:r>
        <w:rPr>
          <w:noProof/>
        </w:rPr>
        <w:instrText xml:space="preserve"> PAGEREF _Toc218778396 \h </w:instrText>
      </w:r>
      <w:r>
        <w:rPr>
          <w:noProof/>
        </w:rPr>
      </w:r>
      <w:r>
        <w:rPr>
          <w:noProof/>
        </w:rPr>
        <w:fldChar w:fldCharType="separate"/>
      </w:r>
      <w:r>
        <w:rPr>
          <w:noProof/>
        </w:rPr>
        <w:t>29</w:t>
      </w:r>
      <w:r>
        <w:rPr>
          <w:noProof/>
        </w:rPr>
        <w:fldChar w:fldCharType="end"/>
      </w:r>
    </w:p>
    <w:p w14:paraId="364E87E8" w14:textId="665AED0D"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Eees_UELocation Service</w:t>
      </w:r>
      <w:r>
        <w:rPr>
          <w:noProof/>
        </w:rPr>
        <w:tab/>
      </w:r>
      <w:r>
        <w:rPr>
          <w:noProof/>
        </w:rPr>
        <w:fldChar w:fldCharType="begin" w:fldLock="1"/>
      </w:r>
      <w:r>
        <w:rPr>
          <w:noProof/>
        </w:rPr>
        <w:instrText xml:space="preserve"> PAGEREF _Toc218778397 \h </w:instrText>
      </w:r>
      <w:r>
        <w:rPr>
          <w:noProof/>
        </w:rPr>
      </w:r>
      <w:r>
        <w:rPr>
          <w:noProof/>
        </w:rPr>
        <w:fldChar w:fldCharType="separate"/>
      </w:r>
      <w:r>
        <w:rPr>
          <w:noProof/>
        </w:rPr>
        <w:t>30</w:t>
      </w:r>
      <w:r>
        <w:rPr>
          <w:noProof/>
        </w:rPr>
        <w:fldChar w:fldCharType="end"/>
      </w:r>
    </w:p>
    <w:p w14:paraId="7DC0AF90" w14:textId="76916FA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_Toc218778398 \h </w:instrText>
      </w:r>
      <w:r>
        <w:rPr>
          <w:noProof/>
        </w:rPr>
      </w:r>
      <w:r>
        <w:rPr>
          <w:noProof/>
        </w:rPr>
        <w:fldChar w:fldCharType="separate"/>
      </w:r>
      <w:r>
        <w:rPr>
          <w:noProof/>
        </w:rPr>
        <w:t>30</w:t>
      </w:r>
      <w:r>
        <w:rPr>
          <w:noProof/>
        </w:rPr>
        <w:fldChar w:fldCharType="end"/>
      </w:r>
    </w:p>
    <w:p w14:paraId="641C10CF" w14:textId="782D752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_Toc218778399 \h </w:instrText>
      </w:r>
      <w:r>
        <w:rPr>
          <w:noProof/>
        </w:rPr>
      </w:r>
      <w:r>
        <w:rPr>
          <w:noProof/>
        </w:rPr>
        <w:fldChar w:fldCharType="separate"/>
      </w:r>
      <w:r>
        <w:rPr>
          <w:noProof/>
        </w:rPr>
        <w:t>30</w:t>
      </w:r>
      <w:r>
        <w:rPr>
          <w:noProof/>
        </w:rPr>
        <w:fldChar w:fldCharType="end"/>
      </w:r>
    </w:p>
    <w:p w14:paraId="4340B2A5" w14:textId="4A5018C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_Toc218778400 \h </w:instrText>
      </w:r>
      <w:r>
        <w:rPr>
          <w:noProof/>
        </w:rPr>
      </w:r>
      <w:r>
        <w:rPr>
          <w:noProof/>
        </w:rPr>
        <w:fldChar w:fldCharType="separate"/>
      </w:r>
      <w:r>
        <w:rPr>
          <w:noProof/>
        </w:rPr>
        <w:t>30</w:t>
      </w:r>
      <w:r>
        <w:rPr>
          <w:noProof/>
        </w:rPr>
        <w:fldChar w:fldCharType="end"/>
      </w:r>
    </w:p>
    <w:p w14:paraId="241233BE" w14:textId="20ACB93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Eees_UELocation_Get</w:t>
      </w:r>
      <w:r>
        <w:rPr>
          <w:noProof/>
        </w:rPr>
        <w:tab/>
      </w:r>
      <w:r>
        <w:rPr>
          <w:noProof/>
        </w:rPr>
        <w:fldChar w:fldCharType="begin" w:fldLock="1"/>
      </w:r>
      <w:r>
        <w:rPr>
          <w:noProof/>
        </w:rPr>
        <w:instrText xml:space="preserve"> PAGEREF _Toc218778401 \h </w:instrText>
      </w:r>
      <w:r>
        <w:rPr>
          <w:noProof/>
        </w:rPr>
      </w:r>
      <w:r>
        <w:rPr>
          <w:noProof/>
        </w:rPr>
        <w:fldChar w:fldCharType="separate"/>
      </w:r>
      <w:r>
        <w:rPr>
          <w:noProof/>
        </w:rPr>
        <w:t>30</w:t>
      </w:r>
      <w:r>
        <w:rPr>
          <w:noProof/>
        </w:rPr>
        <w:fldChar w:fldCharType="end"/>
      </w:r>
    </w:p>
    <w:p w14:paraId="6957C4A8" w14:textId="44C8791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_Toc218778402 \h </w:instrText>
      </w:r>
      <w:r>
        <w:rPr>
          <w:noProof/>
        </w:rPr>
      </w:r>
      <w:r>
        <w:rPr>
          <w:noProof/>
        </w:rPr>
        <w:fldChar w:fldCharType="separate"/>
      </w:r>
      <w:r>
        <w:rPr>
          <w:noProof/>
        </w:rPr>
        <w:t>30</w:t>
      </w:r>
      <w:r>
        <w:rPr>
          <w:noProof/>
        </w:rPr>
        <w:fldChar w:fldCharType="end"/>
      </w:r>
    </w:p>
    <w:p w14:paraId="6720498E" w14:textId="359C6DB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Service consumer obtaining UE location information from EES using Eees_UELocation_Get operation</w:t>
      </w:r>
      <w:r>
        <w:rPr>
          <w:noProof/>
        </w:rPr>
        <w:tab/>
      </w:r>
      <w:r>
        <w:rPr>
          <w:noProof/>
        </w:rPr>
        <w:fldChar w:fldCharType="begin" w:fldLock="1"/>
      </w:r>
      <w:r>
        <w:rPr>
          <w:noProof/>
        </w:rPr>
        <w:instrText xml:space="preserve"> PAGEREF _Toc218778403 \h </w:instrText>
      </w:r>
      <w:r>
        <w:rPr>
          <w:noProof/>
        </w:rPr>
      </w:r>
      <w:r>
        <w:rPr>
          <w:noProof/>
        </w:rPr>
        <w:fldChar w:fldCharType="separate"/>
      </w:r>
      <w:r>
        <w:rPr>
          <w:noProof/>
        </w:rPr>
        <w:t>30</w:t>
      </w:r>
      <w:r>
        <w:rPr>
          <w:noProof/>
        </w:rPr>
        <w:fldChar w:fldCharType="end"/>
      </w:r>
    </w:p>
    <w:p w14:paraId="5CB2B556" w14:textId="392C9D4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fldLock="1"/>
      </w:r>
      <w:r>
        <w:rPr>
          <w:noProof/>
        </w:rPr>
        <w:instrText xml:space="preserve"> PAGEREF _Toc218778404 \h </w:instrText>
      </w:r>
      <w:r>
        <w:rPr>
          <w:noProof/>
        </w:rPr>
      </w:r>
      <w:r>
        <w:rPr>
          <w:noProof/>
        </w:rPr>
        <w:fldChar w:fldCharType="separate"/>
      </w:r>
      <w:r>
        <w:rPr>
          <w:noProof/>
        </w:rPr>
        <w:t>31</w:t>
      </w:r>
      <w:r>
        <w:rPr>
          <w:noProof/>
        </w:rPr>
        <w:fldChar w:fldCharType="end"/>
      </w:r>
    </w:p>
    <w:p w14:paraId="4EE37B88" w14:textId="54AD500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Eees_UELocation_Subscribe</w:t>
      </w:r>
      <w:r>
        <w:rPr>
          <w:noProof/>
        </w:rPr>
        <w:tab/>
      </w:r>
      <w:r>
        <w:rPr>
          <w:noProof/>
        </w:rPr>
        <w:fldChar w:fldCharType="begin" w:fldLock="1"/>
      </w:r>
      <w:r>
        <w:rPr>
          <w:noProof/>
        </w:rPr>
        <w:instrText xml:space="preserve"> PAGEREF _Toc218778405 \h </w:instrText>
      </w:r>
      <w:r>
        <w:rPr>
          <w:noProof/>
        </w:rPr>
      </w:r>
      <w:r>
        <w:rPr>
          <w:noProof/>
        </w:rPr>
        <w:fldChar w:fldCharType="separate"/>
      </w:r>
      <w:r>
        <w:rPr>
          <w:noProof/>
        </w:rPr>
        <w:t>31</w:t>
      </w:r>
      <w:r>
        <w:rPr>
          <w:noProof/>
        </w:rPr>
        <w:fldChar w:fldCharType="end"/>
      </w:r>
    </w:p>
    <w:p w14:paraId="080701B4" w14:textId="0A7650D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_Toc218778406 \h </w:instrText>
      </w:r>
      <w:r>
        <w:rPr>
          <w:noProof/>
        </w:rPr>
      </w:r>
      <w:r>
        <w:rPr>
          <w:noProof/>
        </w:rPr>
        <w:fldChar w:fldCharType="separate"/>
      </w:r>
      <w:r>
        <w:rPr>
          <w:noProof/>
        </w:rPr>
        <w:t>31</w:t>
      </w:r>
      <w:r>
        <w:rPr>
          <w:noProof/>
        </w:rPr>
        <w:fldChar w:fldCharType="end"/>
      </w:r>
    </w:p>
    <w:p w14:paraId="0FD8FC15" w14:textId="000A60C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Service consumer subscribing to continuous UE(s) location reporting from EES using Eees_UELocation_Subscribe operation</w:t>
      </w:r>
      <w:r>
        <w:rPr>
          <w:noProof/>
        </w:rPr>
        <w:tab/>
      </w:r>
      <w:r>
        <w:rPr>
          <w:noProof/>
        </w:rPr>
        <w:fldChar w:fldCharType="begin" w:fldLock="1"/>
      </w:r>
      <w:r>
        <w:rPr>
          <w:noProof/>
        </w:rPr>
        <w:instrText xml:space="preserve"> PAGEREF _Toc218778407 \h </w:instrText>
      </w:r>
      <w:r>
        <w:rPr>
          <w:noProof/>
        </w:rPr>
      </w:r>
      <w:r>
        <w:rPr>
          <w:noProof/>
        </w:rPr>
        <w:fldChar w:fldCharType="separate"/>
      </w:r>
      <w:r>
        <w:rPr>
          <w:noProof/>
        </w:rPr>
        <w:t>31</w:t>
      </w:r>
      <w:r>
        <w:rPr>
          <w:noProof/>
        </w:rPr>
        <w:fldChar w:fldCharType="end"/>
      </w:r>
    </w:p>
    <w:p w14:paraId="124B731F" w14:textId="72C2D08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fldLock="1"/>
      </w:r>
      <w:r>
        <w:rPr>
          <w:noProof/>
        </w:rPr>
        <w:instrText xml:space="preserve"> PAGEREF _Toc218778408 \h </w:instrText>
      </w:r>
      <w:r>
        <w:rPr>
          <w:noProof/>
        </w:rPr>
      </w:r>
      <w:r>
        <w:rPr>
          <w:noProof/>
        </w:rPr>
        <w:fldChar w:fldCharType="separate"/>
      </w:r>
      <w:r>
        <w:rPr>
          <w:noProof/>
        </w:rPr>
        <w:t>32</w:t>
      </w:r>
      <w:r>
        <w:rPr>
          <w:noProof/>
        </w:rPr>
        <w:fldChar w:fldCharType="end"/>
      </w:r>
    </w:p>
    <w:p w14:paraId="738C164B" w14:textId="5754FDA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Eees_UELocation_Notify</w:t>
      </w:r>
      <w:r>
        <w:rPr>
          <w:noProof/>
        </w:rPr>
        <w:tab/>
      </w:r>
      <w:r>
        <w:rPr>
          <w:noProof/>
        </w:rPr>
        <w:fldChar w:fldCharType="begin" w:fldLock="1"/>
      </w:r>
      <w:r>
        <w:rPr>
          <w:noProof/>
        </w:rPr>
        <w:instrText xml:space="preserve"> PAGEREF _Toc218778409 \h </w:instrText>
      </w:r>
      <w:r>
        <w:rPr>
          <w:noProof/>
        </w:rPr>
      </w:r>
      <w:r>
        <w:rPr>
          <w:noProof/>
        </w:rPr>
        <w:fldChar w:fldCharType="separate"/>
      </w:r>
      <w:r>
        <w:rPr>
          <w:noProof/>
        </w:rPr>
        <w:t>33</w:t>
      </w:r>
      <w:r>
        <w:rPr>
          <w:noProof/>
        </w:rPr>
        <w:fldChar w:fldCharType="end"/>
      </w:r>
    </w:p>
    <w:p w14:paraId="604037A0" w14:textId="031D394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_Toc218778410 \h </w:instrText>
      </w:r>
      <w:r>
        <w:rPr>
          <w:noProof/>
        </w:rPr>
      </w:r>
      <w:r>
        <w:rPr>
          <w:noProof/>
        </w:rPr>
        <w:fldChar w:fldCharType="separate"/>
      </w:r>
      <w:r>
        <w:rPr>
          <w:noProof/>
        </w:rPr>
        <w:t>33</w:t>
      </w:r>
      <w:r>
        <w:rPr>
          <w:noProof/>
        </w:rPr>
        <w:fldChar w:fldCharType="end"/>
      </w:r>
    </w:p>
    <w:p w14:paraId="1AA2E30C" w14:textId="5A0B811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EES notifying the UE(s) location reporting to service consumer using Eees_UELocation_Notify operation</w:t>
      </w:r>
      <w:r>
        <w:rPr>
          <w:noProof/>
        </w:rPr>
        <w:tab/>
      </w:r>
      <w:r>
        <w:rPr>
          <w:noProof/>
        </w:rPr>
        <w:fldChar w:fldCharType="begin" w:fldLock="1"/>
      </w:r>
      <w:r>
        <w:rPr>
          <w:noProof/>
        </w:rPr>
        <w:instrText xml:space="preserve"> PAGEREF _Toc218778411 \h </w:instrText>
      </w:r>
      <w:r>
        <w:rPr>
          <w:noProof/>
        </w:rPr>
      </w:r>
      <w:r>
        <w:rPr>
          <w:noProof/>
        </w:rPr>
        <w:fldChar w:fldCharType="separate"/>
      </w:r>
      <w:r>
        <w:rPr>
          <w:noProof/>
        </w:rPr>
        <w:t>33</w:t>
      </w:r>
      <w:r>
        <w:rPr>
          <w:noProof/>
        </w:rPr>
        <w:fldChar w:fldCharType="end"/>
      </w:r>
    </w:p>
    <w:p w14:paraId="75ED08BD" w14:textId="30C5894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EES notifying the service consumer about user consent revocation using Eees_UELocation_Notify operation</w:t>
      </w:r>
      <w:r>
        <w:rPr>
          <w:noProof/>
        </w:rPr>
        <w:tab/>
      </w:r>
      <w:r>
        <w:rPr>
          <w:noProof/>
        </w:rPr>
        <w:fldChar w:fldCharType="begin" w:fldLock="1"/>
      </w:r>
      <w:r>
        <w:rPr>
          <w:noProof/>
        </w:rPr>
        <w:instrText xml:space="preserve"> PAGEREF _Toc218778412 \h </w:instrText>
      </w:r>
      <w:r>
        <w:rPr>
          <w:noProof/>
        </w:rPr>
      </w:r>
      <w:r>
        <w:rPr>
          <w:noProof/>
        </w:rPr>
        <w:fldChar w:fldCharType="separate"/>
      </w:r>
      <w:r>
        <w:rPr>
          <w:noProof/>
        </w:rPr>
        <w:t>33</w:t>
      </w:r>
      <w:r>
        <w:rPr>
          <w:noProof/>
        </w:rPr>
        <w:fldChar w:fldCharType="end"/>
      </w:r>
    </w:p>
    <w:p w14:paraId="21754282" w14:textId="488FE5F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w:t>
      </w:r>
      <w:r>
        <w:rPr>
          <w:noProof/>
        </w:rPr>
        <w:tab/>
      </w:r>
      <w:r>
        <w:rPr>
          <w:noProof/>
        </w:rPr>
        <w:fldChar w:fldCharType="begin" w:fldLock="1"/>
      </w:r>
      <w:r>
        <w:rPr>
          <w:noProof/>
        </w:rPr>
        <w:instrText xml:space="preserve"> PAGEREF _Toc218778413 \h </w:instrText>
      </w:r>
      <w:r>
        <w:rPr>
          <w:noProof/>
        </w:rPr>
      </w:r>
      <w:r>
        <w:rPr>
          <w:noProof/>
        </w:rPr>
        <w:fldChar w:fldCharType="separate"/>
      </w:r>
      <w:r>
        <w:rPr>
          <w:noProof/>
        </w:rPr>
        <w:t>34</w:t>
      </w:r>
      <w:r>
        <w:rPr>
          <w:noProof/>
        </w:rPr>
        <w:fldChar w:fldCharType="end"/>
      </w:r>
    </w:p>
    <w:p w14:paraId="2A8534D8" w14:textId="079D7C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_Toc218778414 \h </w:instrText>
      </w:r>
      <w:r>
        <w:rPr>
          <w:noProof/>
        </w:rPr>
      </w:r>
      <w:r>
        <w:rPr>
          <w:noProof/>
        </w:rPr>
        <w:fldChar w:fldCharType="separate"/>
      </w:r>
      <w:r>
        <w:rPr>
          <w:noProof/>
        </w:rPr>
        <w:t>34</w:t>
      </w:r>
      <w:r>
        <w:rPr>
          <w:noProof/>
        </w:rPr>
        <w:fldChar w:fldCharType="end"/>
      </w:r>
    </w:p>
    <w:p w14:paraId="5348FE1C" w14:textId="16D3F6E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Service consumer updating continuous UE(s) location reporting subscription at EES using Eees_UELocation_UpdateSubscribe operation</w:t>
      </w:r>
      <w:r>
        <w:rPr>
          <w:noProof/>
        </w:rPr>
        <w:tab/>
      </w:r>
      <w:r>
        <w:rPr>
          <w:noProof/>
        </w:rPr>
        <w:fldChar w:fldCharType="begin" w:fldLock="1"/>
      </w:r>
      <w:r>
        <w:rPr>
          <w:noProof/>
        </w:rPr>
        <w:instrText xml:space="preserve"> PAGEREF _Toc218778415 \h </w:instrText>
      </w:r>
      <w:r>
        <w:rPr>
          <w:noProof/>
        </w:rPr>
      </w:r>
      <w:r>
        <w:rPr>
          <w:noProof/>
        </w:rPr>
        <w:fldChar w:fldCharType="separate"/>
      </w:r>
      <w:r>
        <w:rPr>
          <w:noProof/>
        </w:rPr>
        <w:t>34</w:t>
      </w:r>
      <w:r>
        <w:rPr>
          <w:noProof/>
        </w:rPr>
        <w:fldChar w:fldCharType="end"/>
      </w:r>
    </w:p>
    <w:p w14:paraId="3249687E" w14:textId="7F66283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fldLock="1"/>
      </w:r>
      <w:r>
        <w:rPr>
          <w:noProof/>
        </w:rPr>
        <w:instrText xml:space="preserve"> PAGEREF _Toc218778416 \h </w:instrText>
      </w:r>
      <w:r>
        <w:rPr>
          <w:noProof/>
        </w:rPr>
      </w:r>
      <w:r>
        <w:rPr>
          <w:noProof/>
        </w:rPr>
        <w:fldChar w:fldCharType="separate"/>
      </w:r>
      <w:r>
        <w:rPr>
          <w:noProof/>
        </w:rPr>
        <w:t>34</w:t>
      </w:r>
      <w:r>
        <w:rPr>
          <w:noProof/>
        </w:rPr>
        <w:fldChar w:fldCharType="end"/>
      </w:r>
    </w:p>
    <w:p w14:paraId="453A67F7" w14:textId="7CFD87E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w:t>
      </w:r>
      <w:r>
        <w:rPr>
          <w:noProof/>
        </w:rPr>
        <w:tab/>
      </w:r>
      <w:r>
        <w:rPr>
          <w:noProof/>
        </w:rPr>
        <w:fldChar w:fldCharType="begin" w:fldLock="1"/>
      </w:r>
      <w:r>
        <w:rPr>
          <w:noProof/>
        </w:rPr>
        <w:instrText xml:space="preserve"> PAGEREF _Toc218778417 \h </w:instrText>
      </w:r>
      <w:r>
        <w:rPr>
          <w:noProof/>
        </w:rPr>
      </w:r>
      <w:r>
        <w:rPr>
          <w:noProof/>
        </w:rPr>
        <w:fldChar w:fldCharType="separate"/>
      </w:r>
      <w:r>
        <w:rPr>
          <w:noProof/>
        </w:rPr>
        <w:t>35</w:t>
      </w:r>
      <w:r>
        <w:rPr>
          <w:noProof/>
        </w:rPr>
        <w:fldChar w:fldCharType="end"/>
      </w:r>
    </w:p>
    <w:p w14:paraId="6CB33F6D" w14:textId="00D46AB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_Toc218778418 \h </w:instrText>
      </w:r>
      <w:r>
        <w:rPr>
          <w:noProof/>
        </w:rPr>
      </w:r>
      <w:r>
        <w:rPr>
          <w:noProof/>
        </w:rPr>
        <w:fldChar w:fldCharType="separate"/>
      </w:r>
      <w:r>
        <w:rPr>
          <w:noProof/>
        </w:rPr>
        <w:t>35</w:t>
      </w:r>
      <w:r>
        <w:rPr>
          <w:noProof/>
        </w:rPr>
        <w:fldChar w:fldCharType="end"/>
      </w:r>
    </w:p>
    <w:p w14:paraId="33952A7D" w14:textId="5D0B8EE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Service consumer unsubscribing to continuous UE(s) location reporting from EES using Eees_UELocation_Unsubscribe operation</w:t>
      </w:r>
      <w:r>
        <w:rPr>
          <w:noProof/>
        </w:rPr>
        <w:tab/>
      </w:r>
      <w:r>
        <w:rPr>
          <w:noProof/>
        </w:rPr>
        <w:fldChar w:fldCharType="begin" w:fldLock="1"/>
      </w:r>
      <w:r>
        <w:rPr>
          <w:noProof/>
        </w:rPr>
        <w:instrText xml:space="preserve"> PAGEREF _Toc218778419 \h </w:instrText>
      </w:r>
      <w:r>
        <w:rPr>
          <w:noProof/>
        </w:rPr>
      </w:r>
      <w:r>
        <w:rPr>
          <w:noProof/>
        </w:rPr>
        <w:fldChar w:fldCharType="separate"/>
      </w:r>
      <w:r>
        <w:rPr>
          <w:noProof/>
        </w:rPr>
        <w:t>35</w:t>
      </w:r>
      <w:r>
        <w:rPr>
          <w:noProof/>
        </w:rPr>
        <w:fldChar w:fldCharType="end"/>
      </w:r>
    </w:p>
    <w:p w14:paraId="7C8BDAD8" w14:textId="7413530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Eees_UEIdentifier Service</w:t>
      </w:r>
      <w:r>
        <w:rPr>
          <w:noProof/>
        </w:rPr>
        <w:tab/>
      </w:r>
      <w:r>
        <w:rPr>
          <w:noProof/>
        </w:rPr>
        <w:fldChar w:fldCharType="begin" w:fldLock="1"/>
      </w:r>
      <w:r>
        <w:rPr>
          <w:noProof/>
        </w:rPr>
        <w:instrText xml:space="preserve"> PAGEREF _Toc218778420 \h </w:instrText>
      </w:r>
      <w:r>
        <w:rPr>
          <w:noProof/>
        </w:rPr>
      </w:r>
      <w:r>
        <w:rPr>
          <w:noProof/>
        </w:rPr>
        <w:fldChar w:fldCharType="separate"/>
      </w:r>
      <w:r>
        <w:rPr>
          <w:noProof/>
        </w:rPr>
        <w:t>36</w:t>
      </w:r>
      <w:r>
        <w:rPr>
          <w:noProof/>
        </w:rPr>
        <w:fldChar w:fldCharType="end"/>
      </w:r>
    </w:p>
    <w:p w14:paraId="1C577DB7" w14:textId="3EE26AA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_Toc218778421 \h </w:instrText>
      </w:r>
      <w:r>
        <w:rPr>
          <w:noProof/>
        </w:rPr>
      </w:r>
      <w:r>
        <w:rPr>
          <w:noProof/>
        </w:rPr>
        <w:fldChar w:fldCharType="separate"/>
      </w:r>
      <w:r>
        <w:rPr>
          <w:noProof/>
        </w:rPr>
        <w:t>36</w:t>
      </w:r>
      <w:r>
        <w:rPr>
          <w:noProof/>
        </w:rPr>
        <w:fldChar w:fldCharType="end"/>
      </w:r>
    </w:p>
    <w:p w14:paraId="637EA906" w14:textId="1CC95FA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_Toc218778422 \h </w:instrText>
      </w:r>
      <w:r>
        <w:rPr>
          <w:noProof/>
        </w:rPr>
      </w:r>
      <w:r>
        <w:rPr>
          <w:noProof/>
        </w:rPr>
        <w:fldChar w:fldCharType="separate"/>
      </w:r>
      <w:r>
        <w:rPr>
          <w:noProof/>
        </w:rPr>
        <w:t>36</w:t>
      </w:r>
      <w:r>
        <w:rPr>
          <w:noProof/>
        </w:rPr>
        <w:fldChar w:fldCharType="end"/>
      </w:r>
    </w:p>
    <w:p w14:paraId="0D273954" w14:textId="4FC88FE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_Toc218778423 \h </w:instrText>
      </w:r>
      <w:r>
        <w:rPr>
          <w:noProof/>
        </w:rPr>
      </w:r>
      <w:r>
        <w:rPr>
          <w:noProof/>
        </w:rPr>
        <w:fldChar w:fldCharType="separate"/>
      </w:r>
      <w:r>
        <w:rPr>
          <w:noProof/>
        </w:rPr>
        <w:t>36</w:t>
      </w:r>
      <w:r>
        <w:rPr>
          <w:noProof/>
        </w:rPr>
        <w:fldChar w:fldCharType="end"/>
      </w:r>
    </w:p>
    <w:p w14:paraId="34CEFF71" w14:textId="1BAE195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Eees_UEIdentifier_Get</w:t>
      </w:r>
      <w:r>
        <w:rPr>
          <w:noProof/>
        </w:rPr>
        <w:tab/>
      </w:r>
      <w:r>
        <w:rPr>
          <w:noProof/>
        </w:rPr>
        <w:fldChar w:fldCharType="begin" w:fldLock="1"/>
      </w:r>
      <w:r>
        <w:rPr>
          <w:noProof/>
        </w:rPr>
        <w:instrText xml:space="preserve"> PAGEREF _Toc218778424 \h </w:instrText>
      </w:r>
      <w:r>
        <w:rPr>
          <w:noProof/>
        </w:rPr>
      </w:r>
      <w:r>
        <w:rPr>
          <w:noProof/>
        </w:rPr>
        <w:fldChar w:fldCharType="separate"/>
      </w:r>
      <w:r>
        <w:rPr>
          <w:noProof/>
        </w:rPr>
        <w:t>36</w:t>
      </w:r>
      <w:r>
        <w:rPr>
          <w:noProof/>
        </w:rPr>
        <w:fldChar w:fldCharType="end"/>
      </w:r>
    </w:p>
    <w:p w14:paraId="042A672C" w14:textId="3C85383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_Toc218778425 \h </w:instrText>
      </w:r>
      <w:r>
        <w:rPr>
          <w:noProof/>
        </w:rPr>
      </w:r>
      <w:r>
        <w:rPr>
          <w:noProof/>
        </w:rPr>
        <w:fldChar w:fldCharType="separate"/>
      </w:r>
      <w:r>
        <w:rPr>
          <w:noProof/>
        </w:rPr>
        <w:t>36</w:t>
      </w:r>
      <w:r>
        <w:rPr>
          <w:noProof/>
        </w:rPr>
        <w:fldChar w:fldCharType="end"/>
      </w:r>
    </w:p>
    <w:p w14:paraId="69C4C3A5" w14:textId="3AE2E0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5.4.2.2.1A</w:t>
      </w:r>
      <w:r>
        <w:rPr>
          <w:rFonts w:asciiTheme="minorHAnsi" w:eastAsiaTheme="minorEastAsia" w:hAnsiTheme="minorHAnsi" w:cstheme="minorBidi"/>
          <w:noProof/>
          <w:kern w:val="2"/>
          <w:sz w:val="24"/>
          <w:szCs w:val="24"/>
          <w:lang w:eastAsia="en-GB"/>
          <w14:ligatures w14:val="standardContextual"/>
        </w:rPr>
        <w:tab/>
      </w:r>
      <w:r>
        <w:rPr>
          <w:noProof/>
        </w:rPr>
        <w:t>Service consumer obtaining UE Identifier Information using the "Get" custom operation</w:t>
      </w:r>
      <w:r>
        <w:rPr>
          <w:noProof/>
        </w:rPr>
        <w:tab/>
      </w:r>
      <w:r>
        <w:rPr>
          <w:noProof/>
        </w:rPr>
        <w:fldChar w:fldCharType="begin" w:fldLock="1"/>
      </w:r>
      <w:r>
        <w:rPr>
          <w:noProof/>
        </w:rPr>
        <w:instrText xml:space="preserve"> PAGEREF _Toc218778426 \h </w:instrText>
      </w:r>
      <w:r>
        <w:rPr>
          <w:noProof/>
        </w:rPr>
      </w:r>
      <w:r>
        <w:rPr>
          <w:noProof/>
        </w:rPr>
        <w:fldChar w:fldCharType="separate"/>
      </w:r>
      <w:r>
        <w:rPr>
          <w:noProof/>
        </w:rPr>
        <w:t>36</w:t>
      </w:r>
      <w:r>
        <w:rPr>
          <w:noProof/>
        </w:rPr>
        <w:fldChar w:fldCharType="end"/>
      </w:r>
    </w:p>
    <w:p w14:paraId="3C9287C7" w14:textId="0924308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_Toc218778427 \h </w:instrText>
      </w:r>
      <w:r>
        <w:rPr>
          <w:noProof/>
        </w:rPr>
      </w:r>
      <w:r>
        <w:rPr>
          <w:noProof/>
        </w:rPr>
        <w:fldChar w:fldCharType="separate"/>
      </w:r>
      <w:r>
        <w:rPr>
          <w:noProof/>
        </w:rPr>
        <w:t>37</w:t>
      </w:r>
      <w:r>
        <w:rPr>
          <w:noProof/>
        </w:rPr>
        <w:fldChar w:fldCharType="end"/>
      </w:r>
    </w:p>
    <w:p w14:paraId="5C6FBA47" w14:textId="2D849E1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Eees_AppClientInformation Service</w:t>
      </w:r>
      <w:r>
        <w:rPr>
          <w:noProof/>
        </w:rPr>
        <w:tab/>
      </w:r>
      <w:r>
        <w:rPr>
          <w:noProof/>
        </w:rPr>
        <w:fldChar w:fldCharType="begin" w:fldLock="1"/>
      </w:r>
      <w:r>
        <w:rPr>
          <w:noProof/>
        </w:rPr>
        <w:instrText xml:space="preserve"> PAGEREF _Toc218778428 \h </w:instrText>
      </w:r>
      <w:r>
        <w:rPr>
          <w:noProof/>
        </w:rPr>
      </w:r>
      <w:r>
        <w:rPr>
          <w:noProof/>
        </w:rPr>
        <w:fldChar w:fldCharType="separate"/>
      </w:r>
      <w:r>
        <w:rPr>
          <w:noProof/>
        </w:rPr>
        <w:t>37</w:t>
      </w:r>
      <w:r>
        <w:rPr>
          <w:noProof/>
        </w:rPr>
        <w:fldChar w:fldCharType="end"/>
      </w:r>
    </w:p>
    <w:p w14:paraId="454A1F97" w14:textId="4C3FE07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_Toc218778429 \h </w:instrText>
      </w:r>
      <w:r>
        <w:rPr>
          <w:noProof/>
        </w:rPr>
      </w:r>
      <w:r>
        <w:rPr>
          <w:noProof/>
        </w:rPr>
        <w:fldChar w:fldCharType="separate"/>
      </w:r>
      <w:r>
        <w:rPr>
          <w:noProof/>
        </w:rPr>
        <w:t>37</w:t>
      </w:r>
      <w:r>
        <w:rPr>
          <w:noProof/>
        </w:rPr>
        <w:fldChar w:fldCharType="end"/>
      </w:r>
    </w:p>
    <w:p w14:paraId="47AACFFA" w14:textId="58A27AC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_Toc218778430 \h </w:instrText>
      </w:r>
      <w:r>
        <w:rPr>
          <w:noProof/>
        </w:rPr>
      </w:r>
      <w:r>
        <w:rPr>
          <w:noProof/>
        </w:rPr>
        <w:fldChar w:fldCharType="separate"/>
      </w:r>
      <w:r>
        <w:rPr>
          <w:noProof/>
        </w:rPr>
        <w:t>38</w:t>
      </w:r>
      <w:r>
        <w:rPr>
          <w:noProof/>
        </w:rPr>
        <w:fldChar w:fldCharType="end"/>
      </w:r>
    </w:p>
    <w:p w14:paraId="7EF987C7" w14:textId="4469D65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_Toc218778431 \h </w:instrText>
      </w:r>
      <w:r>
        <w:rPr>
          <w:noProof/>
        </w:rPr>
      </w:r>
      <w:r>
        <w:rPr>
          <w:noProof/>
        </w:rPr>
        <w:fldChar w:fldCharType="separate"/>
      </w:r>
      <w:r>
        <w:rPr>
          <w:noProof/>
        </w:rPr>
        <w:t>38</w:t>
      </w:r>
      <w:r>
        <w:rPr>
          <w:noProof/>
        </w:rPr>
        <w:fldChar w:fldCharType="end"/>
      </w:r>
    </w:p>
    <w:p w14:paraId="45DAD4F4" w14:textId="2727328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Eees_AppClientInformation_Subscribe</w:t>
      </w:r>
      <w:r>
        <w:rPr>
          <w:noProof/>
        </w:rPr>
        <w:tab/>
      </w:r>
      <w:r>
        <w:rPr>
          <w:noProof/>
        </w:rPr>
        <w:fldChar w:fldCharType="begin" w:fldLock="1"/>
      </w:r>
      <w:r>
        <w:rPr>
          <w:noProof/>
        </w:rPr>
        <w:instrText xml:space="preserve"> PAGEREF _Toc218778432 \h </w:instrText>
      </w:r>
      <w:r>
        <w:rPr>
          <w:noProof/>
        </w:rPr>
      </w:r>
      <w:r>
        <w:rPr>
          <w:noProof/>
        </w:rPr>
        <w:fldChar w:fldCharType="separate"/>
      </w:r>
      <w:r>
        <w:rPr>
          <w:noProof/>
        </w:rPr>
        <w:t>38</w:t>
      </w:r>
      <w:r>
        <w:rPr>
          <w:noProof/>
        </w:rPr>
        <w:fldChar w:fldCharType="end"/>
      </w:r>
    </w:p>
    <w:p w14:paraId="772871A0" w14:textId="03D71DB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_Toc218778433 \h </w:instrText>
      </w:r>
      <w:r>
        <w:rPr>
          <w:noProof/>
        </w:rPr>
      </w:r>
      <w:r>
        <w:rPr>
          <w:noProof/>
        </w:rPr>
        <w:fldChar w:fldCharType="separate"/>
      </w:r>
      <w:r>
        <w:rPr>
          <w:noProof/>
        </w:rPr>
        <w:t>38</w:t>
      </w:r>
      <w:r>
        <w:rPr>
          <w:noProof/>
        </w:rPr>
        <w:fldChar w:fldCharType="end"/>
      </w:r>
    </w:p>
    <w:p w14:paraId="659BF0EC" w14:textId="06968A1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Service consumer subscribing to AC information reporting from the EES using the Eees_AppClientInformation_Subscribe operation</w:t>
      </w:r>
      <w:r>
        <w:rPr>
          <w:noProof/>
        </w:rPr>
        <w:tab/>
      </w:r>
      <w:r>
        <w:rPr>
          <w:noProof/>
        </w:rPr>
        <w:fldChar w:fldCharType="begin" w:fldLock="1"/>
      </w:r>
      <w:r>
        <w:rPr>
          <w:noProof/>
        </w:rPr>
        <w:instrText xml:space="preserve"> PAGEREF _Toc218778434 \h </w:instrText>
      </w:r>
      <w:r>
        <w:rPr>
          <w:noProof/>
        </w:rPr>
      </w:r>
      <w:r>
        <w:rPr>
          <w:noProof/>
        </w:rPr>
        <w:fldChar w:fldCharType="separate"/>
      </w:r>
      <w:r>
        <w:rPr>
          <w:noProof/>
        </w:rPr>
        <w:t>38</w:t>
      </w:r>
      <w:r>
        <w:rPr>
          <w:noProof/>
        </w:rPr>
        <w:fldChar w:fldCharType="end"/>
      </w:r>
    </w:p>
    <w:p w14:paraId="2A7679DC" w14:textId="416DD47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Eees_AppClientInformation_Notify</w:t>
      </w:r>
      <w:r>
        <w:rPr>
          <w:noProof/>
        </w:rPr>
        <w:tab/>
      </w:r>
      <w:r>
        <w:rPr>
          <w:noProof/>
        </w:rPr>
        <w:fldChar w:fldCharType="begin" w:fldLock="1"/>
      </w:r>
      <w:r>
        <w:rPr>
          <w:noProof/>
        </w:rPr>
        <w:instrText xml:space="preserve"> PAGEREF _Toc218778435 \h </w:instrText>
      </w:r>
      <w:r>
        <w:rPr>
          <w:noProof/>
        </w:rPr>
      </w:r>
      <w:r>
        <w:rPr>
          <w:noProof/>
        </w:rPr>
        <w:fldChar w:fldCharType="separate"/>
      </w:r>
      <w:r>
        <w:rPr>
          <w:noProof/>
        </w:rPr>
        <w:t>39</w:t>
      </w:r>
      <w:r>
        <w:rPr>
          <w:noProof/>
        </w:rPr>
        <w:fldChar w:fldCharType="end"/>
      </w:r>
    </w:p>
    <w:p w14:paraId="1E2DA485" w14:textId="3C0735A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_Toc218778436 \h </w:instrText>
      </w:r>
      <w:r>
        <w:rPr>
          <w:noProof/>
        </w:rPr>
      </w:r>
      <w:r>
        <w:rPr>
          <w:noProof/>
        </w:rPr>
        <w:fldChar w:fldCharType="separate"/>
      </w:r>
      <w:r>
        <w:rPr>
          <w:noProof/>
        </w:rPr>
        <w:t>39</w:t>
      </w:r>
      <w:r>
        <w:rPr>
          <w:noProof/>
        </w:rPr>
        <w:fldChar w:fldCharType="end"/>
      </w:r>
    </w:p>
    <w:p w14:paraId="580D539D" w14:textId="3B111E1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EES notifying the AC information to the service consumer using Eees_AppClientInformation_Notify operation</w:t>
      </w:r>
      <w:r>
        <w:rPr>
          <w:noProof/>
        </w:rPr>
        <w:tab/>
      </w:r>
      <w:r>
        <w:rPr>
          <w:noProof/>
        </w:rPr>
        <w:fldChar w:fldCharType="begin" w:fldLock="1"/>
      </w:r>
      <w:r>
        <w:rPr>
          <w:noProof/>
        </w:rPr>
        <w:instrText xml:space="preserve"> PAGEREF _Toc218778437 \h </w:instrText>
      </w:r>
      <w:r>
        <w:rPr>
          <w:noProof/>
        </w:rPr>
      </w:r>
      <w:r>
        <w:rPr>
          <w:noProof/>
        </w:rPr>
        <w:fldChar w:fldCharType="separate"/>
      </w:r>
      <w:r>
        <w:rPr>
          <w:noProof/>
        </w:rPr>
        <w:t>39</w:t>
      </w:r>
      <w:r>
        <w:rPr>
          <w:noProof/>
        </w:rPr>
        <w:fldChar w:fldCharType="end"/>
      </w:r>
    </w:p>
    <w:p w14:paraId="124D8AF3" w14:textId="3ECD91A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_Toc218778438 \h </w:instrText>
      </w:r>
      <w:r>
        <w:rPr>
          <w:noProof/>
        </w:rPr>
      </w:r>
      <w:r>
        <w:rPr>
          <w:noProof/>
        </w:rPr>
        <w:fldChar w:fldCharType="separate"/>
      </w:r>
      <w:r>
        <w:rPr>
          <w:noProof/>
        </w:rPr>
        <w:t>39</w:t>
      </w:r>
      <w:r>
        <w:rPr>
          <w:noProof/>
        </w:rPr>
        <w:fldChar w:fldCharType="end"/>
      </w:r>
    </w:p>
    <w:p w14:paraId="43D848BF" w14:textId="3B6DA14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_Toc218778439 \h </w:instrText>
      </w:r>
      <w:r>
        <w:rPr>
          <w:noProof/>
        </w:rPr>
      </w:r>
      <w:r>
        <w:rPr>
          <w:noProof/>
        </w:rPr>
        <w:fldChar w:fldCharType="separate"/>
      </w:r>
      <w:r>
        <w:rPr>
          <w:noProof/>
        </w:rPr>
        <w:t>39</w:t>
      </w:r>
      <w:r>
        <w:rPr>
          <w:noProof/>
        </w:rPr>
        <w:fldChar w:fldCharType="end"/>
      </w:r>
    </w:p>
    <w:p w14:paraId="5B6B9144" w14:textId="18EF0E8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Service consumer updating AC information reporting subscription at the EES using Eees_AppClientInformation_UpdateSubscribe operation</w:t>
      </w:r>
      <w:r>
        <w:rPr>
          <w:noProof/>
        </w:rPr>
        <w:tab/>
      </w:r>
      <w:r>
        <w:rPr>
          <w:noProof/>
        </w:rPr>
        <w:fldChar w:fldCharType="begin" w:fldLock="1"/>
      </w:r>
      <w:r>
        <w:rPr>
          <w:noProof/>
        </w:rPr>
        <w:instrText xml:space="preserve"> PAGEREF _Toc218778440 \h </w:instrText>
      </w:r>
      <w:r>
        <w:rPr>
          <w:noProof/>
        </w:rPr>
      </w:r>
      <w:r>
        <w:rPr>
          <w:noProof/>
        </w:rPr>
        <w:fldChar w:fldCharType="separate"/>
      </w:r>
      <w:r>
        <w:rPr>
          <w:noProof/>
        </w:rPr>
        <w:t>39</w:t>
      </w:r>
      <w:r>
        <w:rPr>
          <w:noProof/>
        </w:rPr>
        <w:fldChar w:fldCharType="end"/>
      </w:r>
    </w:p>
    <w:p w14:paraId="48B0BB4A" w14:textId="469F2F6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Eees_AppClientInformation_Unsubscribe</w:t>
      </w:r>
      <w:r>
        <w:rPr>
          <w:noProof/>
        </w:rPr>
        <w:tab/>
      </w:r>
      <w:r>
        <w:rPr>
          <w:noProof/>
        </w:rPr>
        <w:fldChar w:fldCharType="begin" w:fldLock="1"/>
      </w:r>
      <w:r>
        <w:rPr>
          <w:noProof/>
        </w:rPr>
        <w:instrText xml:space="preserve"> PAGEREF _Toc218778441 \h </w:instrText>
      </w:r>
      <w:r>
        <w:rPr>
          <w:noProof/>
        </w:rPr>
      </w:r>
      <w:r>
        <w:rPr>
          <w:noProof/>
        </w:rPr>
        <w:fldChar w:fldCharType="separate"/>
      </w:r>
      <w:r>
        <w:rPr>
          <w:noProof/>
        </w:rPr>
        <w:t>40</w:t>
      </w:r>
      <w:r>
        <w:rPr>
          <w:noProof/>
        </w:rPr>
        <w:fldChar w:fldCharType="end"/>
      </w:r>
    </w:p>
    <w:p w14:paraId="3F0DDAB4" w14:textId="2A14300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_Toc218778442 \h </w:instrText>
      </w:r>
      <w:r>
        <w:rPr>
          <w:noProof/>
        </w:rPr>
      </w:r>
      <w:r>
        <w:rPr>
          <w:noProof/>
        </w:rPr>
        <w:fldChar w:fldCharType="separate"/>
      </w:r>
      <w:r>
        <w:rPr>
          <w:noProof/>
        </w:rPr>
        <w:t>40</w:t>
      </w:r>
      <w:r>
        <w:rPr>
          <w:noProof/>
        </w:rPr>
        <w:fldChar w:fldCharType="end"/>
      </w:r>
    </w:p>
    <w:p w14:paraId="118BF68C" w14:textId="3594BE0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Service consumer unsubscribing to AC information reporting from the EES using Eees_AppClientInformation_Unsubscribe operation</w:t>
      </w:r>
      <w:r>
        <w:rPr>
          <w:noProof/>
        </w:rPr>
        <w:tab/>
      </w:r>
      <w:r>
        <w:rPr>
          <w:noProof/>
        </w:rPr>
        <w:fldChar w:fldCharType="begin" w:fldLock="1"/>
      </w:r>
      <w:r>
        <w:rPr>
          <w:noProof/>
        </w:rPr>
        <w:instrText xml:space="preserve"> PAGEREF _Toc218778443 \h </w:instrText>
      </w:r>
      <w:r>
        <w:rPr>
          <w:noProof/>
        </w:rPr>
      </w:r>
      <w:r>
        <w:rPr>
          <w:noProof/>
        </w:rPr>
        <w:fldChar w:fldCharType="separate"/>
      </w:r>
      <w:r>
        <w:rPr>
          <w:noProof/>
        </w:rPr>
        <w:t>40</w:t>
      </w:r>
      <w:r>
        <w:rPr>
          <w:noProof/>
        </w:rPr>
        <w:fldChar w:fldCharType="end"/>
      </w:r>
    </w:p>
    <w:p w14:paraId="417E1374" w14:textId="0DDD74CE"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Eees_SessionWithQoS Service</w:t>
      </w:r>
      <w:r>
        <w:rPr>
          <w:noProof/>
        </w:rPr>
        <w:tab/>
      </w:r>
      <w:r>
        <w:rPr>
          <w:noProof/>
        </w:rPr>
        <w:fldChar w:fldCharType="begin" w:fldLock="1"/>
      </w:r>
      <w:r>
        <w:rPr>
          <w:noProof/>
        </w:rPr>
        <w:instrText xml:space="preserve"> PAGEREF _Toc218778444 \h </w:instrText>
      </w:r>
      <w:r>
        <w:rPr>
          <w:noProof/>
        </w:rPr>
      </w:r>
      <w:r>
        <w:rPr>
          <w:noProof/>
        </w:rPr>
        <w:fldChar w:fldCharType="separate"/>
      </w:r>
      <w:r>
        <w:rPr>
          <w:noProof/>
        </w:rPr>
        <w:t>41</w:t>
      </w:r>
      <w:r>
        <w:rPr>
          <w:noProof/>
        </w:rPr>
        <w:fldChar w:fldCharType="end"/>
      </w:r>
    </w:p>
    <w:p w14:paraId="1CBD24A1" w14:textId="6286C56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_Toc218778445 \h </w:instrText>
      </w:r>
      <w:r>
        <w:rPr>
          <w:noProof/>
        </w:rPr>
      </w:r>
      <w:r>
        <w:rPr>
          <w:noProof/>
        </w:rPr>
        <w:fldChar w:fldCharType="separate"/>
      </w:r>
      <w:r>
        <w:rPr>
          <w:noProof/>
        </w:rPr>
        <w:t>41</w:t>
      </w:r>
      <w:r>
        <w:rPr>
          <w:noProof/>
        </w:rPr>
        <w:fldChar w:fldCharType="end"/>
      </w:r>
    </w:p>
    <w:p w14:paraId="1F330603" w14:textId="165C88C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_Toc218778446 \h </w:instrText>
      </w:r>
      <w:r>
        <w:rPr>
          <w:noProof/>
        </w:rPr>
      </w:r>
      <w:r>
        <w:rPr>
          <w:noProof/>
        </w:rPr>
        <w:fldChar w:fldCharType="separate"/>
      </w:r>
      <w:r>
        <w:rPr>
          <w:noProof/>
        </w:rPr>
        <w:t>41</w:t>
      </w:r>
      <w:r>
        <w:rPr>
          <w:noProof/>
        </w:rPr>
        <w:fldChar w:fldCharType="end"/>
      </w:r>
    </w:p>
    <w:p w14:paraId="037A6C8C" w14:textId="4CD4F0A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_Toc218778447 \h </w:instrText>
      </w:r>
      <w:r>
        <w:rPr>
          <w:noProof/>
        </w:rPr>
      </w:r>
      <w:r>
        <w:rPr>
          <w:noProof/>
        </w:rPr>
        <w:fldChar w:fldCharType="separate"/>
      </w:r>
      <w:r>
        <w:rPr>
          <w:noProof/>
        </w:rPr>
        <w:t>41</w:t>
      </w:r>
      <w:r>
        <w:rPr>
          <w:noProof/>
        </w:rPr>
        <w:fldChar w:fldCharType="end"/>
      </w:r>
    </w:p>
    <w:p w14:paraId="0AA2E6F8" w14:textId="0772EA5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Eees_SessionWithQoS_Create</w:t>
      </w:r>
      <w:r>
        <w:rPr>
          <w:noProof/>
        </w:rPr>
        <w:tab/>
      </w:r>
      <w:r>
        <w:rPr>
          <w:noProof/>
        </w:rPr>
        <w:fldChar w:fldCharType="begin" w:fldLock="1"/>
      </w:r>
      <w:r>
        <w:rPr>
          <w:noProof/>
        </w:rPr>
        <w:instrText xml:space="preserve"> PAGEREF _Toc218778448 \h </w:instrText>
      </w:r>
      <w:r>
        <w:rPr>
          <w:noProof/>
        </w:rPr>
      </w:r>
      <w:r>
        <w:rPr>
          <w:noProof/>
        </w:rPr>
        <w:fldChar w:fldCharType="separate"/>
      </w:r>
      <w:r>
        <w:rPr>
          <w:noProof/>
        </w:rPr>
        <w:t>41</w:t>
      </w:r>
      <w:r>
        <w:rPr>
          <w:noProof/>
        </w:rPr>
        <w:fldChar w:fldCharType="end"/>
      </w:r>
    </w:p>
    <w:p w14:paraId="26835CBC" w14:textId="07404AA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_Toc218778449 \h </w:instrText>
      </w:r>
      <w:r>
        <w:rPr>
          <w:noProof/>
        </w:rPr>
      </w:r>
      <w:r>
        <w:rPr>
          <w:noProof/>
        </w:rPr>
        <w:fldChar w:fldCharType="separate"/>
      </w:r>
      <w:r>
        <w:rPr>
          <w:noProof/>
        </w:rPr>
        <w:t>41</w:t>
      </w:r>
      <w:r>
        <w:rPr>
          <w:noProof/>
        </w:rPr>
        <w:fldChar w:fldCharType="end"/>
      </w:r>
    </w:p>
    <w:p w14:paraId="18896B52" w14:textId="0D2F332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fldLock="1"/>
      </w:r>
      <w:r>
        <w:rPr>
          <w:noProof/>
        </w:rPr>
        <w:instrText xml:space="preserve"> PAGEREF _Toc218778450 \h </w:instrText>
      </w:r>
      <w:r>
        <w:rPr>
          <w:noProof/>
        </w:rPr>
      </w:r>
      <w:r>
        <w:rPr>
          <w:noProof/>
        </w:rPr>
        <w:fldChar w:fldCharType="separate"/>
      </w:r>
      <w:r>
        <w:rPr>
          <w:noProof/>
        </w:rPr>
        <w:t>41</w:t>
      </w:r>
      <w:r>
        <w:rPr>
          <w:noProof/>
        </w:rPr>
        <w:fldChar w:fldCharType="end"/>
      </w:r>
    </w:p>
    <w:p w14:paraId="6AE6E627" w14:textId="1944887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Eees_SessionWithQoS_Update</w:t>
      </w:r>
      <w:r>
        <w:rPr>
          <w:noProof/>
        </w:rPr>
        <w:tab/>
      </w:r>
      <w:r>
        <w:rPr>
          <w:noProof/>
        </w:rPr>
        <w:fldChar w:fldCharType="begin" w:fldLock="1"/>
      </w:r>
      <w:r>
        <w:rPr>
          <w:noProof/>
        </w:rPr>
        <w:instrText xml:space="preserve"> PAGEREF _Toc218778451 \h </w:instrText>
      </w:r>
      <w:r>
        <w:rPr>
          <w:noProof/>
        </w:rPr>
      </w:r>
      <w:r>
        <w:rPr>
          <w:noProof/>
        </w:rPr>
        <w:fldChar w:fldCharType="separate"/>
      </w:r>
      <w:r>
        <w:rPr>
          <w:noProof/>
        </w:rPr>
        <w:t>42</w:t>
      </w:r>
      <w:r>
        <w:rPr>
          <w:noProof/>
        </w:rPr>
        <w:fldChar w:fldCharType="end"/>
      </w:r>
    </w:p>
    <w:p w14:paraId="37185D4E" w14:textId="41B4B3E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_Toc218778452 \h </w:instrText>
      </w:r>
      <w:r>
        <w:rPr>
          <w:noProof/>
        </w:rPr>
      </w:r>
      <w:r>
        <w:rPr>
          <w:noProof/>
        </w:rPr>
        <w:fldChar w:fldCharType="separate"/>
      </w:r>
      <w:r>
        <w:rPr>
          <w:noProof/>
        </w:rPr>
        <w:t>42</w:t>
      </w:r>
      <w:r>
        <w:rPr>
          <w:noProof/>
        </w:rPr>
        <w:fldChar w:fldCharType="end"/>
      </w:r>
    </w:p>
    <w:p w14:paraId="3CC04BFB" w14:textId="7DC41FD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QoS of a data session between AC and service consumer using Eees_SessionWithQoS_Update operation</w:t>
      </w:r>
      <w:r>
        <w:rPr>
          <w:noProof/>
        </w:rPr>
        <w:tab/>
      </w:r>
      <w:r>
        <w:rPr>
          <w:noProof/>
        </w:rPr>
        <w:fldChar w:fldCharType="begin" w:fldLock="1"/>
      </w:r>
      <w:r>
        <w:rPr>
          <w:noProof/>
        </w:rPr>
        <w:instrText xml:space="preserve"> PAGEREF _Toc218778453 \h </w:instrText>
      </w:r>
      <w:r>
        <w:rPr>
          <w:noProof/>
        </w:rPr>
      </w:r>
      <w:r>
        <w:rPr>
          <w:noProof/>
        </w:rPr>
        <w:fldChar w:fldCharType="separate"/>
      </w:r>
      <w:r>
        <w:rPr>
          <w:noProof/>
        </w:rPr>
        <w:t>42</w:t>
      </w:r>
      <w:r>
        <w:rPr>
          <w:noProof/>
        </w:rPr>
        <w:fldChar w:fldCharType="end"/>
      </w:r>
    </w:p>
    <w:p w14:paraId="382FC370" w14:textId="7EB8043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Eees_SessionWithQoS_Revoke</w:t>
      </w:r>
      <w:r>
        <w:rPr>
          <w:noProof/>
        </w:rPr>
        <w:tab/>
      </w:r>
      <w:r>
        <w:rPr>
          <w:noProof/>
        </w:rPr>
        <w:fldChar w:fldCharType="begin" w:fldLock="1"/>
      </w:r>
      <w:r>
        <w:rPr>
          <w:noProof/>
        </w:rPr>
        <w:instrText xml:space="preserve"> PAGEREF _Toc218778454 \h </w:instrText>
      </w:r>
      <w:r>
        <w:rPr>
          <w:noProof/>
        </w:rPr>
      </w:r>
      <w:r>
        <w:rPr>
          <w:noProof/>
        </w:rPr>
        <w:fldChar w:fldCharType="separate"/>
      </w:r>
      <w:r>
        <w:rPr>
          <w:noProof/>
        </w:rPr>
        <w:t>43</w:t>
      </w:r>
      <w:r>
        <w:rPr>
          <w:noProof/>
        </w:rPr>
        <w:fldChar w:fldCharType="end"/>
      </w:r>
    </w:p>
    <w:p w14:paraId="1B695EB4" w14:textId="5E7F9E4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_Toc218778455 \h </w:instrText>
      </w:r>
      <w:r>
        <w:rPr>
          <w:noProof/>
        </w:rPr>
      </w:r>
      <w:r>
        <w:rPr>
          <w:noProof/>
        </w:rPr>
        <w:fldChar w:fldCharType="separate"/>
      </w:r>
      <w:r>
        <w:rPr>
          <w:noProof/>
        </w:rPr>
        <w:t>43</w:t>
      </w:r>
      <w:r>
        <w:rPr>
          <w:noProof/>
        </w:rPr>
        <w:fldChar w:fldCharType="end"/>
      </w:r>
    </w:p>
    <w:p w14:paraId="3462F004" w14:textId="20C2BEA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Service consumer revoking QoS of a data session between AC and service consumer using Eees_SessionWithQoS_Revoke operation</w:t>
      </w:r>
      <w:r>
        <w:rPr>
          <w:noProof/>
        </w:rPr>
        <w:tab/>
      </w:r>
      <w:r>
        <w:rPr>
          <w:noProof/>
        </w:rPr>
        <w:fldChar w:fldCharType="begin" w:fldLock="1"/>
      </w:r>
      <w:r>
        <w:rPr>
          <w:noProof/>
        </w:rPr>
        <w:instrText xml:space="preserve"> PAGEREF _Toc218778456 \h </w:instrText>
      </w:r>
      <w:r>
        <w:rPr>
          <w:noProof/>
        </w:rPr>
      </w:r>
      <w:r>
        <w:rPr>
          <w:noProof/>
        </w:rPr>
        <w:fldChar w:fldCharType="separate"/>
      </w:r>
      <w:r>
        <w:rPr>
          <w:noProof/>
        </w:rPr>
        <w:t>43</w:t>
      </w:r>
      <w:r>
        <w:rPr>
          <w:noProof/>
        </w:rPr>
        <w:fldChar w:fldCharType="end"/>
      </w:r>
    </w:p>
    <w:p w14:paraId="529E8E03" w14:textId="6852E27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Eees_SessionWithQoS_Notify</w:t>
      </w:r>
      <w:r>
        <w:rPr>
          <w:noProof/>
        </w:rPr>
        <w:tab/>
      </w:r>
      <w:r>
        <w:rPr>
          <w:noProof/>
        </w:rPr>
        <w:fldChar w:fldCharType="begin" w:fldLock="1"/>
      </w:r>
      <w:r>
        <w:rPr>
          <w:noProof/>
        </w:rPr>
        <w:instrText xml:space="preserve"> PAGEREF _Toc218778457 \h </w:instrText>
      </w:r>
      <w:r>
        <w:rPr>
          <w:noProof/>
        </w:rPr>
      </w:r>
      <w:r>
        <w:rPr>
          <w:noProof/>
        </w:rPr>
        <w:fldChar w:fldCharType="separate"/>
      </w:r>
      <w:r>
        <w:rPr>
          <w:noProof/>
        </w:rPr>
        <w:t>44</w:t>
      </w:r>
      <w:r>
        <w:rPr>
          <w:noProof/>
        </w:rPr>
        <w:fldChar w:fldCharType="end"/>
      </w:r>
    </w:p>
    <w:p w14:paraId="27BAEAA6" w14:textId="50FC0D4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_Toc218778458 \h </w:instrText>
      </w:r>
      <w:r>
        <w:rPr>
          <w:noProof/>
        </w:rPr>
      </w:r>
      <w:r>
        <w:rPr>
          <w:noProof/>
        </w:rPr>
        <w:fldChar w:fldCharType="separate"/>
      </w:r>
      <w:r>
        <w:rPr>
          <w:noProof/>
        </w:rPr>
        <w:t>44</w:t>
      </w:r>
      <w:r>
        <w:rPr>
          <w:noProof/>
        </w:rPr>
        <w:fldChar w:fldCharType="end"/>
      </w:r>
    </w:p>
    <w:p w14:paraId="48C8A8D0" w14:textId="57AD83F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EES notifying QoS of a data session between AC and service consumer using Eees_SessionWithQoS_Notify operation</w:t>
      </w:r>
      <w:r>
        <w:rPr>
          <w:noProof/>
        </w:rPr>
        <w:tab/>
      </w:r>
      <w:r>
        <w:rPr>
          <w:noProof/>
        </w:rPr>
        <w:fldChar w:fldCharType="begin" w:fldLock="1"/>
      </w:r>
      <w:r>
        <w:rPr>
          <w:noProof/>
        </w:rPr>
        <w:instrText xml:space="preserve"> PAGEREF _Toc218778459 \h </w:instrText>
      </w:r>
      <w:r>
        <w:rPr>
          <w:noProof/>
        </w:rPr>
      </w:r>
      <w:r>
        <w:rPr>
          <w:noProof/>
        </w:rPr>
        <w:fldChar w:fldCharType="separate"/>
      </w:r>
      <w:r>
        <w:rPr>
          <w:noProof/>
        </w:rPr>
        <w:t>44</w:t>
      </w:r>
      <w:r>
        <w:rPr>
          <w:noProof/>
        </w:rPr>
        <w:fldChar w:fldCharType="end"/>
      </w:r>
    </w:p>
    <w:p w14:paraId="55010A7A" w14:textId="6D6E706A"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Eees_EASDiscovery Service</w:t>
      </w:r>
      <w:r>
        <w:rPr>
          <w:noProof/>
        </w:rPr>
        <w:tab/>
      </w:r>
      <w:r>
        <w:rPr>
          <w:noProof/>
        </w:rPr>
        <w:fldChar w:fldCharType="begin" w:fldLock="1"/>
      </w:r>
      <w:r>
        <w:rPr>
          <w:noProof/>
        </w:rPr>
        <w:instrText xml:space="preserve"> PAGEREF _Toc218778460 \h </w:instrText>
      </w:r>
      <w:r>
        <w:rPr>
          <w:noProof/>
        </w:rPr>
      </w:r>
      <w:r>
        <w:rPr>
          <w:noProof/>
        </w:rPr>
        <w:fldChar w:fldCharType="separate"/>
      </w:r>
      <w:r>
        <w:rPr>
          <w:noProof/>
        </w:rPr>
        <w:t>44</w:t>
      </w:r>
      <w:r>
        <w:rPr>
          <w:noProof/>
        </w:rPr>
        <w:fldChar w:fldCharType="end"/>
      </w:r>
    </w:p>
    <w:p w14:paraId="23FBDF23" w14:textId="3E93102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_Toc218778461 \h </w:instrText>
      </w:r>
      <w:r>
        <w:rPr>
          <w:noProof/>
        </w:rPr>
      </w:r>
      <w:r>
        <w:rPr>
          <w:noProof/>
        </w:rPr>
        <w:fldChar w:fldCharType="separate"/>
      </w:r>
      <w:r>
        <w:rPr>
          <w:noProof/>
        </w:rPr>
        <w:t>44</w:t>
      </w:r>
      <w:r>
        <w:rPr>
          <w:noProof/>
        </w:rPr>
        <w:fldChar w:fldCharType="end"/>
      </w:r>
    </w:p>
    <w:p w14:paraId="10ABFC03" w14:textId="6AA58A7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_Toc218778462 \h </w:instrText>
      </w:r>
      <w:r>
        <w:rPr>
          <w:noProof/>
        </w:rPr>
      </w:r>
      <w:r>
        <w:rPr>
          <w:noProof/>
        </w:rPr>
        <w:fldChar w:fldCharType="separate"/>
      </w:r>
      <w:r>
        <w:rPr>
          <w:noProof/>
        </w:rPr>
        <w:t>44</w:t>
      </w:r>
      <w:r>
        <w:rPr>
          <w:noProof/>
        </w:rPr>
        <w:fldChar w:fldCharType="end"/>
      </w:r>
    </w:p>
    <w:p w14:paraId="30EFBEB5" w14:textId="5DB3B65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_Toc218778463 \h </w:instrText>
      </w:r>
      <w:r>
        <w:rPr>
          <w:noProof/>
        </w:rPr>
      </w:r>
      <w:r>
        <w:rPr>
          <w:noProof/>
        </w:rPr>
        <w:fldChar w:fldCharType="separate"/>
      </w:r>
      <w:r>
        <w:rPr>
          <w:noProof/>
        </w:rPr>
        <w:t>44</w:t>
      </w:r>
      <w:r>
        <w:rPr>
          <w:noProof/>
        </w:rPr>
        <w:fldChar w:fldCharType="end"/>
      </w:r>
    </w:p>
    <w:p w14:paraId="7873E165" w14:textId="72652DE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Eees_EASDiscovery_TEasDiscRequest</w:t>
      </w:r>
      <w:r>
        <w:rPr>
          <w:noProof/>
        </w:rPr>
        <w:tab/>
      </w:r>
      <w:r>
        <w:rPr>
          <w:noProof/>
        </w:rPr>
        <w:fldChar w:fldCharType="begin" w:fldLock="1"/>
      </w:r>
      <w:r>
        <w:rPr>
          <w:noProof/>
        </w:rPr>
        <w:instrText xml:space="preserve"> PAGEREF _Toc218778464 \h </w:instrText>
      </w:r>
      <w:r>
        <w:rPr>
          <w:noProof/>
        </w:rPr>
      </w:r>
      <w:r>
        <w:rPr>
          <w:noProof/>
        </w:rPr>
        <w:fldChar w:fldCharType="separate"/>
      </w:r>
      <w:r>
        <w:rPr>
          <w:noProof/>
        </w:rPr>
        <w:t>45</w:t>
      </w:r>
      <w:r>
        <w:rPr>
          <w:noProof/>
        </w:rPr>
        <w:fldChar w:fldCharType="end"/>
      </w:r>
    </w:p>
    <w:p w14:paraId="109AD003" w14:textId="0B0C4B6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_Toc218778465 \h </w:instrText>
      </w:r>
      <w:r>
        <w:rPr>
          <w:noProof/>
        </w:rPr>
      </w:r>
      <w:r>
        <w:rPr>
          <w:noProof/>
        </w:rPr>
        <w:fldChar w:fldCharType="separate"/>
      </w:r>
      <w:r>
        <w:rPr>
          <w:noProof/>
        </w:rPr>
        <w:t>45</w:t>
      </w:r>
      <w:r>
        <w:rPr>
          <w:noProof/>
        </w:rPr>
        <w:fldChar w:fldCharType="end"/>
      </w:r>
    </w:p>
    <w:p w14:paraId="1E2AC15C" w14:textId="7881F7E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_Toc218778466 \h </w:instrText>
      </w:r>
      <w:r>
        <w:rPr>
          <w:noProof/>
        </w:rPr>
      </w:r>
      <w:r>
        <w:rPr>
          <w:noProof/>
        </w:rPr>
        <w:fldChar w:fldCharType="separate"/>
      </w:r>
      <w:r>
        <w:rPr>
          <w:noProof/>
        </w:rPr>
        <w:t>45</w:t>
      </w:r>
      <w:r>
        <w:rPr>
          <w:noProof/>
        </w:rPr>
        <w:fldChar w:fldCharType="end"/>
      </w:r>
    </w:p>
    <w:p w14:paraId="694897B9" w14:textId="3B7E839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Eees_ACRManagementEvent Service</w:t>
      </w:r>
      <w:r>
        <w:rPr>
          <w:noProof/>
        </w:rPr>
        <w:tab/>
      </w:r>
      <w:r>
        <w:rPr>
          <w:noProof/>
        </w:rPr>
        <w:fldChar w:fldCharType="begin" w:fldLock="1"/>
      </w:r>
      <w:r>
        <w:rPr>
          <w:noProof/>
        </w:rPr>
        <w:instrText xml:space="preserve"> PAGEREF _Toc218778467 \h </w:instrText>
      </w:r>
      <w:r>
        <w:rPr>
          <w:noProof/>
        </w:rPr>
      </w:r>
      <w:r>
        <w:rPr>
          <w:noProof/>
        </w:rPr>
        <w:fldChar w:fldCharType="separate"/>
      </w:r>
      <w:r>
        <w:rPr>
          <w:noProof/>
        </w:rPr>
        <w:t>45</w:t>
      </w:r>
      <w:r>
        <w:rPr>
          <w:noProof/>
        </w:rPr>
        <w:fldChar w:fldCharType="end"/>
      </w:r>
    </w:p>
    <w:p w14:paraId="20F181FB" w14:textId="2926A58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_Toc218778468 \h </w:instrText>
      </w:r>
      <w:r>
        <w:rPr>
          <w:noProof/>
        </w:rPr>
      </w:r>
      <w:r>
        <w:rPr>
          <w:noProof/>
        </w:rPr>
        <w:fldChar w:fldCharType="separate"/>
      </w:r>
      <w:r>
        <w:rPr>
          <w:noProof/>
        </w:rPr>
        <w:t>45</w:t>
      </w:r>
      <w:r>
        <w:rPr>
          <w:noProof/>
        </w:rPr>
        <w:fldChar w:fldCharType="end"/>
      </w:r>
    </w:p>
    <w:p w14:paraId="6C1431A1" w14:textId="4C293C4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_Toc218778469 \h </w:instrText>
      </w:r>
      <w:r>
        <w:rPr>
          <w:noProof/>
        </w:rPr>
      </w:r>
      <w:r>
        <w:rPr>
          <w:noProof/>
        </w:rPr>
        <w:fldChar w:fldCharType="separate"/>
      </w:r>
      <w:r>
        <w:rPr>
          <w:noProof/>
        </w:rPr>
        <w:t>45</w:t>
      </w:r>
      <w:r>
        <w:rPr>
          <w:noProof/>
        </w:rPr>
        <w:fldChar w:fldCharType="end"/>
      </w:r>
    </w:p>
    <w:p w14:paraId="5DC0D736" w14:textId="5C38CBB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_Toc218778470 \h </w:instrText>
      </w:r>
      <w:r>
        <w:rPr>
          <w:noProof/>
        </w:rPr>
      </w:r>
      <w:r>
        <w:rPr>
          <w:noProof/>
        </w:rPr>
        <w:fldChar w:fldCharType="separate"/>
      </w:r>
      <w:r>
        <w:rPr>
          <w:noProof/>
        </w:rPr>
        <w:t>45</w:t>
      </w:r>
      <w:r>
        <w:rPr>
          <w:noProof/>
        </w:rPr>
        <w:fldChar w:fldCharType="end"/>
      </w:r>
    </w:p>
    <w:p w14:paraId="4A0D17D8" w14:textId="6604264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w:t>
      </w:r>
      <w:r>
        <w:rPr>
          <w:noProof/>
        </w:rPr>
        <w:tab/>
      </w:r>
      <w:r>
        <w:rPr>
          <w:noProof/>
        </w:rPr>
        <w:fldChar w:fldCharType="begin" w:fldLock="1"/>
      </w:r>
      <w:r>
        <w:rPr>
          <w:noProof/>
        </w:rPr>
        <w:instrText xml:space="preserve"> PAGEREF _Toc218778471 \h </w:instrText>
      </w:r>
      <w:r>
        <w:rPr>
          <w:noProof/>
        </w:rPr>
      </w:r>
      <w:r>
        <w:rPr>
          <w:noProof/>
        </w:rPr>
        <w:fldChar w:fldCharType="separate"/>
      </w:r>
      <w:r>
        <w:rPr>
          <w:noProof/>
        </w:rPr>
        <w:t>46</w:t>
      </w:r>
      <w:r>
        <w:rPr>
          <w:noProof/>
        </w:rPr>
        <w:fldChar w:fldCharType="end"/>
      </w:r>
    </w:p>
    <w:p w14:paraId="7358A284" w14:textId="6573AE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_Toc218778472 \h </w:instrText>
      </w:r>
      <w:r>
        <w:rPr>
          <w:noProof/>
        </w:rPr>
      </w:r>
      <w:r>
        <w:rPr>
          <w:noProof/>
        </w:rPr>
        <w:fldChar w:fldCharType="separate"/>
      </w:r>
      <w:r>
        <w:rPr>
          <w:noProof/>
        </w:rPr>
        <w:t>46</w:t>
      </w:r>
      <w:r>
        <w:rPr>
          <w:noProof/>
        </w:rPr>
        <w:fldChar w:fldCharType="end"/>
      </w:r>
    </w:p>
    <w:p w14:paraId="2A5F951F" w14:textId="0B66F95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_Toc218778473 \h </w:instrText>
      </w:r>
      <w:r>
        <w:rPr>
          <w:noProof/>
        </w:rPr>
      </w:r>
      <w:r>
        <w:rPr>
          <w:noProof/>
        </w:rPr>
        <w:fldChar w:fldCharType="separate"/>
      </w:r>
      <w:r>
        <w:rPr>
          <w:noProof/>
        </w:rPr>
        <w:t>46</w:t>
      </w:r>
      <w:r>
        <w:rPr>
          <w:noProof/>
        </w:rPr>
        <w:fldChar w:fldCharType="end"/>
      </w:r>
    </w:p>
    <w:p w14:paraId="2FE880C8" w14:textId="09FD351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5.8.2.3</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w:t>
      </w:r>
      <w:r>
        <w:rPr>
          <w:noProof/>
        </w:rPr>
        <w:tab/>
      </w:r>
      <w:r>
        <w:rPr>
          <w:noProof/>
        </w:rPr>
        <w:fldChar w:fldCharType="begin" w:fldLock="1"/>
      </w:r>
      <w:r>
        <w:rPr>
          <w:noProof/>
        </w:rPr>
        <w:instrText xml:space="preserve"> PAGEREF _Toc218778474 \h </w:instrText>
      </w:r>
      <w:r>
        <w:rPr>
          <w:noProof/>
        </w:rPr>
      </w:r>
      <w:r>
        <w:rPr>
          <w:noProof/>
        </w:rPr>
        <w:fldChar w:fldCharType="separate"/>
      </w:r>
      <w:r>
        <w:rPr>
          <w:noProof/>
        </w:rPr>
        <w:t>46</w:t>
      </w:r>
      <w:r>
        <w:rPr>
          <w:noProof/>
        </w:rPr>
        <w:fldChar w:fldCharType="end"/>
      </w:r>
    </w:p>
    <w:p w14:paraId="05A14D2E" w14:textId="12E8C35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_Toc218778475 \h </w:instrText>
      </w:r>
      <w:r>
        <w:rPr>
          <w:noProof/>
        </w:rPr>
      </w:r>
      <w:r>
        <w:rPr>
          <w:noProof/>
        </w:rPr>
        <w:fldChar w:fldCharType="separate"/>
      </w:r>
      <w:r>
        <w:rPr>
          <w:noProof/>
        </w:rPr>
        <w:t>46</w:t>
      </w:r>
      <w:r>
        <w:rPr>
          <w:noProof/>
        </w:rPr>
        <w:fldChar w:fldCharType="end"/>
      </w:r>
    </w:p>
    <w:p w14:paraId="181A8CFE" w14:textId="114D207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_Toc218778476 \h </w:instrText>
      </w:r>
      <w:r>
        <w:rPr>
          <w:noProof/>
        </w:rPr>
      </w:r>
      <w:r>
        <w:rPr>
          <w:noProof/>
        </w:rPr>
        <w:fldChar w:fldCharType="separate"/>
      </w:r>
      <w:r>
        <w:rPr>
          <w:noProof/>
        </w:rPr>
        <w:t>47</w:t>
      </w:r>
      <w:r>
        <w:rPr>
          <w:noProof/>
        </w:rPr>
        <w:fldChar w:fldCharType="end"/>
      </w:r>
    </w:p>
    <w:p w14:paraId="4D9FB75A" w14:textId="51B1C7D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w:t>
      </w:r>
      <w:r>
        <w:rPr>
          <w:noProof/>
        </w:rPr>
        <w:tab/>
      </w:r>
      <w:r>
        <w:rPr>
          <w:noProof/>
        </w:rPr>
        <w:fldChar w:fldCharType="begin" w:fldLock="1"/>
      </w:r>
      <w:r>
        <w:rPr>
          <w:noProof/>
        </w:rPr>
        <w:instrText xml:space="preserve"> PAGEREF _Toc218778477 \h </w:instrText>
      </w:r>
      <w:r>
        <w:rPr>
          <w:noProof/>
        </w:rPr>
      </w:r>
      <w:r>
        <w:rPr>
          <w:noProof/>
        </w:rPr>
        <w:fldChar w:fldCharType="separate"/>
      </w:r>
      <w:r>
        <w:rPr>
          <w:noProof/>
        </w:rPr>
        <w:t>47</w:t>
      </w:r>
      <w:r>
        <w:rPr>
          <w:noProof/>
        </w:rPr>
        <w:fldChar w:fldCharType="end"/>
      </w:r>
    </w:p>
    <w:p w14:paraId="0349D1B0" w14:textId="79D56B8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_Toc218778478 \h </w:instrText>
      </w:r>
      <w:r>
        <w:rPr>
          <w:noProof/>
        </w:rPr>
      </w:r>
      <w:r>
        <w:rPr>
          <w:noProof/>
        </w:rPr>
        <w:fldChar w:fldCharType="separate"/>
      </w:r>
      <w:r>
        <w:rPr>
          <w:noProof/>
        </w:rPr>
        <w:t>47</w:t>
      </w:r>
      <w:r>
        <w:rPr>
          <w:noProof/>
        </w:rPr>
        <w:fldChar w:fldCharType="end"/>
      </w:r>
    </w:p>
    <w:p w14:paraId="41FE062F" w14:textId="620A71F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_Toc218778479 \h </w:instrText>
      </w:r>
      <w:r>
        <w:rPr>
          <w:noProof/>
        </w:rPr>
      </w:r>
      <w:r>
        <w:rPr>
          <w:noProof/>
        </w:rPr>
        <w:fldChar w:fldCharType="separate"/>
      </w:r>
      <w:r>
        <w:rPr>
          <w:noProof/>
        </w:rPr>
        <w:t>47</w:t>
      </w:r>
      <w:r>
        <w:rPr>
          <w:noProof/>
        </w:rPr>
        <w:fldChar w:fldCharType="end"/>
      </w:r>
    </w:p>
    <w:p w14:paraId="49400A39" w14:textId="642EB7D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5.8.2.5</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w:t>
      </w:r>
      <w:r>
        <w:rPr>
          <w:noProof/>
        </w:rPr>
        <w:tab/>
      </w:r>
      <w:r>
        <w:rPr>
          <w:noProof/>
        </w:rPr>
        <w:fldChar w:fldCharType="begin" w:fldLock="1"/>
      </w:r>
      <w:r>
        <w:rPr>
          <w:noProof/>
        </w:rPr>
        <w:instrText xml:space="preserve"> PAGEREF _Toc218778480 \h </w:instrText>
      </w:r>
      <w:r>
        <w:rPr>
          <w:noProof/>
        </w:rPr>
      </w:r>
      <w:r>
        <w:rPr>
          <w:noProof/>
        </w:rPr>
        <w:fldChar w:fldCharType="separate"/>
      </w:r>
      <w:r>
        <w:rPr>
          <w:noProof/>
        </w:rPr>
        <w:t>48</w:t>
      </w:r>
      <w:r>
        <w:rPr>
          <w:noProof/>
        </w:rPr>
        <w:fldChar w:fldCharType="end"/>
      </w:r>
    </w:p>
    <w:p w14:paraId="38D512AF" w14:textId="080DBDA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_Toc218778481 \h </w:instrText>
      </w:r>
      <w:r>
        <w:rPr>
          <w:noProof/>
        </w:rPr>
      </w:r>
      <w:r>
        <w:rPr>
          <w:noProof/>
        </w:rPr>
        <w:fldChar w:fldCharType="separate"/>
      </w:r>
      <w:r>
        <w:rPr>
          <w:noProof/>
        </w:rPr>
        <w:t>48</w:t>
      </w:r>
      <w:r>
        <w:rPr>
          <w:noProof/>
        </w:rPr>
        <w:fldChar w:fldCharType="end"/>
      </w:r>
    </w:p>
    <w:p w14:paraId="613AA594" w14:textId="29657E2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5.8.2.5.2</w:t>
      </w:r>
      <w:r>
        <w:rPr>
          <w:rFonts w:asciiTheme="minorHAnsi" w:eastAsiaTheme="minorEastAsia" w:hAnsiTheme="minorHAnsi" w:cstheme="minorBidi"/>
          <w:noProof/>
          <w:kern w:val="2"/>
          <w:sz w:val="24"/>
          <w:szCs w:val="24"/>
          <w:lang w:eastAsia="en-GB"/>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_Toc218778482 \h </w:instrText>
      </w:r>
      <w:r>
        <w:rPr>
          <w:noProof/>
        </w:rPr>
      </w:r>
      <w:r>
        <w:rPr>
          <w:noProof/>
        </w:rPr>
        <w:fldChar w:fldCharType="separate"/>
      </w:r>
      <w:r>
        <w:rPr>
          <w:noProof/>
        </w:rPr>
        <w:t>48</w:t>
      </w:r>
      <w:r>
        <w:rPr>
          <w:noProof/>
        </w:rPr>
        <w:fldChar w:fldCharType="end"/>
      </w:r>
    </w:p>
    <w:p w14:paraId="21EF0F16" w14:textId="4A446B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5.8.2.5.3</w:t>
      </w:r>
      <w:r>
        <w:rPr>
          <w:rFonts w:asciiTheme="minorHAnsi" w:eastAsiaTheme="minorEastAsia" w:hAnsiTheme="minorHAnsi" w:cstheme="minorBidi"/>
          <w:noProof/>
          <w:kern w:val="2"/>
          <w:sz w:val="24"/>
          <w:szCs w:val="24"/>
          <w:lang w:eastAsia="en-GB"/>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_Toc218778483 \h </w:instrText>
      </w:r>
      <w:r>
        <w:rPr>
          <w:noProof/>
        </w:rPr>
      </w:r>
      <w:r>
        <w:rPr>
          <w:noProof/>
        </w:rPr>
        <w:fldChar w:fldCharType="separate"/>
      </w:r>
      <w:r>
        <w:rPr>
          <w:noProof/>
        </w:rPr>
        <w:t>48</w:t>
      </w:r>
      <w:r>
        <w:rPr>
          <w:noProof/>
        </w:rPr>
        <w:fldChar w:fldCharType="end"/>
      </w:r>
    </w:p>
    <w:p w14:paraId="6B227D2E" w14:textId="0234EEE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Eees_AppContextRelocation Service</w:t>
      </w:r>
      <w:r>
        <w:rPr>
          <w:noProof/>
        </w:rPr>
        <w:tab/>
      </w:r>
      <w:r>
        <w:rPr>
          <w:noProof/>
        </w:rPr>
        <w:fldChar w:fldCharType="begin" w:fldLock="1"/>
      </w:r>
      <w:r>
        <w:rPr>
          <w:noProof/>
        </w:rPr>
        <w:instrText xml:space="preserve"> PAGEREF _Toc218778484 \h </w:instrText>
      </w:r>
      <w:r>
        <w:rPr>
          <w:noProof/>
        </w:rPr>
      </w:r>
      <w:r>
        <w:rPr>
          <w:noProof/>
        </w:rPr>
        <w:fldChar w:fldCharType="separate"/>
      </w:r>
      <w:r>
        <w:rPr>
          <w:noProof/>
        </w:rPr>
        <w:t>49</w:t>
      </w:r>
      <w:r>
        <w:rPr>
          <w:noProof/>
        </w:rPr>
        <w:fldChar w:fldCharType="end"/>
      </w:r>
    </w:p>
    <w:p w14:paraId="252944C6" w14:textId="52FBB32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_Toc218778485 \h </w:instrText>
      </w:r>
      <w:r>
        <w:rPr>
          <w:noProof/>
        </w:rPr>
      </w:r>
      <w:r>
        <w:rPr>
          <w:noProof/>
        </w:rPr>
        <w:fldChar w:fldCharType="separate"/>
      </w:r>
      <w:r>
        <w:rPr>
          <w:noProof/>
        </w:rPr>
        <w:t>49</w:t>
      </w:r>
      <w:r>
        <w:rPr>
          <w:noProof/>
        </w:rPr>
        <w:fldChar w:fldCharType="end"/>
      </w:r>
    </w:p>
    <w:p w14:paraId="3B402B88" w14:textId="1BFF070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_Toc218778486 \h </w:instrText>
      </w:r>
      <w:r>
        <w:rPr>
          <w:noProof/>
        </w:rPr>
      </w:r>
      <w:r>
        <w:rPr>
          <w:noProof/>
        </w:rPr>
        <w:fldChar w:fldCharType="separate"/>
      </w:r>
      <w:r>
        <w:rPr>
          <w:noProof/>
        </w:rPr>
        <w:t>49</w:t>
      </w:r>
      <w:r>
        <w:rPr>
          <w:noProof/>
        </w:rPr>
        <w:fldChar w:fldCharType="end"/>
      </w:r>
    </w:p>
    <w:p w14:paraId="27D2E4D0" w14:textId="77669FC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_Toc218778487 \h </w:instrText>
      </w:r>
      <w:r>
        <w:rPr>
          <w:noProof/>
        </w:rPr>
      </w:r>
      <w:r>
        <w:rPr>
          <w:noProof/>
        </w:rPr>
        <w:fldChar w:fldCharType="separate"/>
      </w:r>
      <w:r>
        <w:rPr>
          <w:noProof/>
        </w:rPr>
        <w:t>49</w:t>
      </w:r>
      <w:r>
        <w:rPr>
          <w:noProof/>
        </w:rPr>
        <w:fldChar w:fldCharType="end"/>
      </w:r>
    </w:p>
    <w:p w14:paraId="60A0C252" w14:textId="1C0F050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_Toc218778488 \h </w:instrText>
      </w:r>
      <w:r>
        <w:rPr>
          <w:noProof/>
        </w:rPr>
      </w:r>
      <w:r>
        <w:rPr>
          <w:noProof/>
        </w:rPr>
        <w:fldChar w:fldCharType="separate"/>
      </w:r>
      <w:r>
        <w:rPr>
          <w:noProof/>
        </w:rPr>
        <w:t>49</w:t>
      </w:r>
      <w:r>
        <w:rPr>
          <w:noProof/>
        </w:rPr>
        <w:fldChar w:fldCharType="end"/>
      </w:r>
    </w:p>
    <w:p w14:paraId="124BBDED" w14:textId="372C9F5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_Toc218778489 \h </w:instrText>
      </w:r>
      <w:r>
        <w:rPr>
          <w:noProof/>
        </w:rPr>
      </w:r>
      <w:r>
        <w:rPr>
          <w:noProof/>
        </w:rPr>
        <w:fldChar w:fldCharType="separate"/>
      </w:r>
      <w:r>
        <w:rPr>
          <w:noProof/>
        </w:rPr>
        <w:t>49</w:t>
      </w:r>
      <w:r>
        <w:rPr>
          <w:noProof/>
        </w:rPr>
        <w:fldChar w:fldCharType="end"/>
      </w:r>
    </w:p>
    <w:p w14:paraId="7EC1E36B" w14:textId="3845B1A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_Toc218778490 \h </w:instrText>
      </w:r>
      <w:r>
        <w:rPr>
          <w:noProof/>
        </w:rPr>
      </w:r>
      <w:r>
        <w:rPr>
          <w:noProof/>
        </w:rPr>
        <w:fldChar w:fldCharType="separate"/>
      </w:r>
      <w:r>
        <w:rPr>
          <w:noProof/>
        </w:rPr>
        <w:t>49</w:t>
      </w:r>
      <w:r>
        <w:rPr>
          <w:noProof/>
        </w:rPr>
        <w:fldChar w:fldCharType="end"/>
      </w:r>
    </w:p>
    <w:p w14:paraId="6F3E7428" w14:textId="2DF977C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_Toc218778491 \h </w:instrText>
      </w:r>
      <w:r>
        <w:rPr>
          <w:noProof/>
        </w:rPr>
      </w:r>
      <w:r>
        <w:rPr>
          <w:noProof/>
        </w:rPr>
        <w:fldChar w:fldCharType="separate"/>
      </w:r>
      <w:r>
        <w:rPr>
          <w:noProof/>
        </w:rPr>
        <w:t>50</w:t>
      </w:r>
      <w:r>
        <w:rPr>
          <w:noProof/>
        </w:rPr>
        <w:fldChar w:fldCharType="end"/>
      </w:r>
    </w:p>
    <w:p w14:paraId="49FB1F23" w14:textId="3B91BF9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_Toc218778492 \h </w:instrText>
      </w:r>
      <w:r>
        <w:rPr>
          <w:noProof/>
        </w:rPr>
      </w:r>
      <w:r>
        <w:rPr>
          <w:noProof/>
        </w:rPr>
        <w:fldChar w:fldCharType="separate"/>
      </w:r>
      <w:r>
        <w:rPr>
          <w:noProof/>
        </w:rPr>
        <w:t>50</w:t>
      </w:r>
      <w:r>
        <w:rPr>
          <w:noProof/>
        </w:rPr>
        <w:fldChar w:fldCharType="end"/>
      </w:r>
    </w:p>
    <w:p w14:paraId="41E65E40" w14:textId="258E74A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Request the S-EES to determine the ACR using Eees_AppContextRelocation_ACRDetermination_Request operation</w:t>
      </w:r>
      <w:r>
        <w:rPr>
          <w:noProof/>
        </w:rPr>
        <w:tab/>
      </w:r>
      <w:r>
        <w:rPr>
          <w:noProof/>
        </w:rPr>
        <w:fldChar w:fldCharType="begin" w:fldLock="1"/>
      </w:r>
      <w:r>
        <w:rPr>
          <w:noProof/>
        </w:rPr>
        <w:instrText xml:space="preserve"> PAGEREF _Toc218778493 \h </w:instrText>
      </w:r>
      <w:r>
        <w:rPr>
          <w:noProof/>
        </w:rPr>
      </w:r>
      <w:r>
        <w:rPr>
          <w:noProof/>
        </w:rPr>
        <w:fldChar w:fldCharType="separate"/>
      </w:r>
      <w:r>
        <w:rPr>
          <w:noProof/>
        </w:rPr>
        <w:t>50</w:t>
      </w:r>
      <w:r>
        <w:rPr>
          <w:noProof/>
        </w:rPr>
        <w:fldChar w:fldCharType="end"/>
      </w:r>
    </w:p>
    <w:p w14:paraId="3DBAA39A" w14:textId="21AF83EF"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Eees_EECContextRelocation Service</w:t>
      </w:r>
      <w:r>
        <w:rPr>
          <w:noProof/>
        </w:rPr>
        <w:tab/>
      </w:r>
      <w:r>
        <w:rPr>
          <w:noProof/>
        </w:rPr>
        <w:fldChar w:fldCharType="begin" w:fldLock="1"/>
      </w:r>
      <w:r>
        <w:rPr>
          <w:noProof/>
        </w:rPr>
        <w:instrText xml:space="preserve"> PAGEREF _Toc218778494 \h </w:instrText>
      </w:r>
      <w:r>
        <w:rPr>
          <w:noProof/>
        </w:rPr>
      </w:r>
      <w:r>
        <w:rPr>
          <w:noProof/>
        </w:rPr>
        <w:fldChar w:fldCharType="separate"/>
      </w:r>
      <w:r>
        <w:rPr>
          <w:noProof/>
        </w:rPr>
        <w:t>50</w:t>
      </w:r>
      <w:r>
        <w:rPr>
          <w:noProof/>
        </w:rPr>
        <w:fldChar w:fldCharType="end"/>
      </w:r>
    </w:p>
    <w:p w14:paraId="3C23296E" w14:textId="7408BCC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_Toc218778495 \h </w:instrText>
      </w:r>
      <w:r>
        <w:rPr>
          <w:noProof/>
        </w:rPr>
      </w:r>
      <w:r>
        <w:rPr>
          <w:noProof/>
        </w:rPr>
        <w:fldChar w:fldCharType="separate"/>
      </w:r>
      <w:r>
        <w:rPr>
          <w:noProof/>
        </w:rPr>
        <w:t>50</w:t>
      </w:r>
      <w:r>
        <w:rPr>
          <w:noProof/>
        </w:rPr>
        <w:fldChar w:fldCharType="end"/>
      </w:r>
    </w:p>
    <w:p w14:paraId="2BF93CAD" w14:textId="4BD771C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_Toc218778496 \h </w:instrText>
      </w:r>
      <w:r>
        <w:rPr>
          <w:noProof/>
        </w:rPr>
      </w:r>
      <w:r>
        <w:rPr>
          <w:noProof/>
        </w:rPr>
        <w:fldChar w:fldCharType="separate"/>
      </w:r>
      <w:r>
        <w:rPr>
          <w:noProof/>
        </w:rPr>
        <w:t>50</w:t>
      </w:r>
      <w:r>
        <w:rPr>
          <w:noProof/>
        </w:rPr>
        <w:fldChar w:fldCharType="end"/>
      </w:r>
    </w:p>
    <w:p w14:paraId="139978EA" w14:textId="5A16BE4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_Toc218778497 \h </w:instrText>
      </w:r>
      <w:r>
        <w:rPr>
          <w:noProof/>
        </w:rPr>
      </w:r>
      <w:r>
        <w:rPr>
          <w:noProof/>
        </w:rPr>
        <w:fldChar w:fldCharType="separate"/>
      </w:r>
      <w:r>
        <w:rPr>
          <w:noProof/>
        </w:rPr>
        <w:t>50</w:t>
      </w:r>
      <w:r>
        <w:rPr>
          <w:noProof/>
        </w:rPr>
        <w:fldChar w:fldCharType="end"/>
      </w:r>
    </w:p>
    <w:p w14:paraId="01C0681A" w14:textId="39B5747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Eees_EECContextRelocation_Pull</w:t>
      </w:r>
      <w:r>
        <w:rPr>
          <w:noProof/>
        </w:rPr>
        <w:tab/>
      </w:r>
      <w:r>
        <w:rPr>
          <w:noProof/>
        </w:rPr>
        <w:fldChar w:fldCharType="begin" w:fldLock="1"/>
      </w:r>
      <w:r>
        <w:rPr>
          <w:noProof/>
        </w:rPr>
        <w:instrText xml:space="preserve"> PAGEREF _Toc218778498 \h </w:instrText>
      </w:r>
      <w:r>
        <w:rPr>
          <w:noProof/>
        </w:rPr>
      </w:r>
      <w:r>
        <w:rPr>
          <w:noProof/>
        </w:rPr>
        <w:fldChar w:fldCharType="separate"/>
      </w:r>
      <w:r>
        <w:rPr>
          <w:noProof/>
        </w:rPr>
        <w:t>51</w:t>
      </w:r>
      <w:r>
        <w:rPr>
          <w:noProof/>
        </w:rPr>
        <w:fldChar w:fldCharType="end"/>
      </w:r>
    </w:p>
    <w:p w14:paraId="4D665EAC" w14:textId="009FD82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_Toc218778499 \h </w:instrText>
      </w:r>
      <w:r>
        <w:rPr>
          <w:noProof/>
        </w:rPr>
      </w:r>
      <w:r>
        <w:rPr>
          <w:noProof/>
        </w:rPr>
        <w:fldChar w:fldCharType="separate"/>
      </w:r>
      <w:r>
        <w:rPr>
          <w:noProof/>
        </w:rPr>
        <w:t>51</w:t>
      </w:r>
      <w:r>
        <w:rPr>
          <w:noProof/>
        </w:rPr>
        <w:fldChar w:fldCharType="end"/>
      </w:r>
    </w:p>
    <w:p w14:paraId="6B4AD349" w14:textId="508F74E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_Toc218778500 \h </w:instrText>
      </w:r>
      <w:r>
        <w:rPr>
          <w:noProof/>
        </w:rPr>
      </w:r>
      <w:r>
        <w:rPr>
          <w:noProof/>
        </w:rPr>
        <w:fldChar w:fldCharType="separate"/>
      </w:r>
      <w:r>
        <w:rPr>
          <w:noProof/>
        </w:rPr>
        <w:t>51</w:t>
      </w:r>
      <w:r>
        <w:rPr>
          <w:noProof/>
        </w:rPr>
        <w:fldChar w:fldCharType="end"/>
      </w:r>
    </w:p>
    <w:p w14:paraId="30989074" w14:textId="5FD22A9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Eees_EECContextRelocation_Push</w:t>
      </w:r>
      <w:r>
        <w:rPr>
          <w:noProof/>
        </w:rPr>
        <w:tab/>
      </w:r>
      <w:r>
        <w:rPr>
          <w:noProof/>
        </w:rPr>
        <w:fldChar w:fldCharType="begin" w:fldLock="1"/>
      </w:r>
      <w:r>
        <w:rPr>
          <w:noProof/>
        </w:rPr>
        <w:instrText xml:space="preserve"> PAGEREF _Toc218778501 \h </w:instrText>
      </w:r>
      <w:r>
        <w:rPr>
          <w:noProof/>
        </w:rPr>
      </w:r>
      <w:r>
        <w:rPr>
          <w:noProof/>
        </w:rPr>
        <w:fldChar w:fldCharType="separate"/>
      </w:r>
      <w:r>
        <w:rPr>
          <w:noProof/>
        </w:rPr>
        <w:t>51</w:t>
      </w:r>
      <w:r>
        <w:rPr>
          <w:noProof/>
        </w:rPr>
        <w:fldChar w:fldCharType="end"/>
      </w:r>
    </w:p>
    <w:p w14:paraId="67EA9292" w14:textId="68D4E3F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_Toc218778502 \h </w:instrText>
      </w:r>
      <w:r>
        <w:rPr>
          <w:noProof/>
        </w:rPr>
      </w:r>
      <w:r>
        <w:rPr>
          <w:noProof/>
        </w:rPr>
        <w:fldChar w:fldCharType="separate"/>
      </w:r>
      <w:r>
        <w:rPr>
          <w:noProof/>
        </w:rPr>
        <w:t>51</w:t>
      </w:r>
      <w:r>
        <w:rPr>
          <w:noProof/>
        </w:rPr>
        <w:fldChar w:fldCharType="end"/>
      </w:r>
    </w:p>
    <w:p w14:paraId="2D05E27A" w14:textId="49C5CA3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_Toc218778503 \h </w:instrText>
      </w:r>
      <w:r>
        <w:rPr>
          <w:noProof/>
        </w:rPr>
      </w:r>
      <w:r>
        <w:rPr>
          <w:noProof/>
        </w:rPr>
        <w:fldChar w:fldCharType="separate"/>
      </w:r>
      <w:r>
        <w:rPr>
          <w:noProof/>
        </w:rPr>
        <w:t>51</w:t>
      </w:r>
      <w:r>
        <w:rPr>
          <w:noProof/>
        </w:rPr>
        <w:fldChar w:fldCharType="end"/>
      </w:r>
    </w:p>
    <w:p w14:paraId="55CE2A53" w14:textId="1762E0F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Eees_EELManagedACR Service</w:t>
      </w:r>
      <w:r>
        <w:rPr>
          <w:noProof/>
        </w:rPr>
        <w:tab/>
      </w:r>
      <w:r>
        <w:rPr>
          <w:noProof/>
        </w:rPr>
        <w:fldChar w:fldCharType="begin" w:fldLock="1"/>
      </w:r>
      <w:r>
        <w:rPr>
          <w:noProof/>
        </w:rPr>
        <w:instrText xml:space="preserve"> PAGEREF _Toc218778504 \h </w:instrText>
      </w:r>
      <w:r>
        <w:rPr>
          <w:noProof/>
        </w:rPr>
      </w:r>
      <w:r>
        <w:rPr>
          <w:noProof/>
        </w:rPr>
        <w:fldChar w:fldCharType="separate"/>
      </w:r>
      <w:r>
        <w:rPr>
          <w:noProof/>
        </w:rPr>
        <w:t>52</w:t>
      </w:r>
      <w:r>
        <w:rPr>
          <w:noProof/>
        </w:rPr>
        <w:fldChar w:fldCharType="end"/>
      </w:r>
    </w:p>
    <w:p w14:paraId="613AA158" w14:textId="3D941D5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_Toc218778505 \h </w:instrText>
      </w:r>
      <w:r>
        <w:rPr>
          <w:noProof/>
        </w:rPr>
      </w:r>
      <w:r>
        <w:rPr>
          <w:noProof/>
        </w:rPr>
        <w:fldChar w:fldCharType="separate"/>
      </w:r>
      <w:r>
        <w:rPr>
          <w:noProof/>
        </w:rPr>
        <w:t>52</w:t>
      </w:r>
      <w:r>
        <w:rPr>
          <w:noProof/>
        </w:rPr>
        <w:fldChar w:fldCharType="end"/>
      </w:r>
    </w:p>
    <w:p w14:paraId="214C9C17" w14:textId="3F8142C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_Toc218778506 \h </w:instrText>
      </w:r>
      <w:r>
        <w:rPr>
          <w:noProof/>
        </w:rPr>
      </w:r>
      <w:r>
        <w:rPr>
          <w:noProof/>
        </w:rPr>
        <w:fldChar w:fldCharType="separate"/>
      </w:r>
      <w:r>
        <w:rPr>
          <w:noProof/>
        </w:rPr>
        <w:t>52</w:t>
      </w:r>
      <w:r>
        <w:rPr>
          <w:noProof/>
        </w:rPr>
        <w:fldChar w:fldCharType="end"/>
      </w:r>
    </w:p>
    <w:p w14:paraId="130CE025" w14:textId="7BF791E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_Toc218778507 \h </w:instrText>
      </w:r>
      <w:r>
        <w:rPr>
          <w:noProof/>
        </w:rPr>
      </w:r>
      <w:r>
        <w:rPr>
          <w:noProof/>
        </w:rPr>
        <w:fldChar w:fldCharType="separate"/>
      </w:r>
      <w:r>
        <w:rPr>
          <w:noProof/>
        </w:rPr>
        <w:t>52</w:t>
      </w:r>
      <w:r>
        <w:rPr>
          <w:noProof/>
        </w:rPr>
        <w:fldChar w:fldCharType="end"/>
      </w:r>
    </w:p>
    <w:p w14:paraId="6FFFB159" w14:textId="5396A02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Eees_EELManagedACR_Request</w:t>
      </w:r>
      <w:r>
        <w:rPr>
          <w:noProof/>
        </w:rPr>
        <w:tab/>
      </w:r>
      <w:r>
        <w:rPr>
          <w:noProof/>
        </w:rPr>
        <w:fldChar w:fldCharType="begin" w:fldLock="1"/>
      </w:r>
      <w:r>
        <w:rPr>
          <w:noProof/>
        </w:rPr>
        <w:instrText xml:space="preserve"> PAGEREF _Toc218778508 \h </w:instrText>
      </w:r>
      <w:r>
        <w:rPr>
          <w:noProof/>
        </w:rPr>
      </w:r>
      <w:r>
        <w:rPr>
          <w:noProof/>
        </w:rPr>
        <w:fldChar w:fldCharType="separate"/>
      </w:r>
      <w:r>
        <w:rPr>
          <w:noProof/>
        </w:rPr>
        <w:t>52</w:t>
      </w:r>
      <w:r>
        <w:rPr>
          <w:noProof/>
        </w:rPr>
        <w:fldChar w:fldCharType="end"/>
      </w:r>
    </w:p>
    <w:p w14:paraId="3F438F3B" w14:textId="04BD330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_Toc218778509 \h </w:instrText>
      </w:r>
      <w:r>
        <w:rPr>
          <w:noProof/>
        </w:rPr>
      </w:r>
      <w:r>
        <w:rPr>
          <w:noProof/>
        </w:rPr>
        <w:fldChar w:fldCharType="separate"/>
      </w:r>
      <w:r>
        <w:rPr>
          <w:noProof/>
        </w:rPr>
        <w:t>52</w:t>
      </w:r>
      <w:r>
        <w:rPr>
          <w:noProof/>
        </w:rPr>
        <w:fldChar w:fldCharType="end"/>
      </w:r>
    </w:p>
    <w:p w14:paraId="1DDA937E" w14:textId="4306E89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EEL Managed ACR Request</w:t>
      </w:r>
      <w:r>
        <w:rPr>
          <w:noProof/>
        </w:rPr>
        <w:tab/>
      </w:r>
      <w:r>
        <w:rPr>
          <w:noProof/>
        </w:rPr>
        <w:fldChar w:fldCharType="begin" w:fldLock="1"/>
      </w:r>
      <w:r>
        <w:rPr>
          <w:noProof/>
        </w:rPr>
        <w:instrText xml:space="preserve"> PAGEREF _Toc218778510 \h </w:instrText>
      </w:r>
      <w:r>
        <w:rPr>
          <w:noProof/>
        </w:rPr>
      </w:r>
      <w:r>
        <w:rPr>
          <w:noProof/>
        </w:rPr>
        <w:fldChar w:fldCharType="separate"/>
      </w:r>
      <w:r>
        <w:rPr>
          <w:noProof/>
        </w:rPr>
        <w:t>52</w:t>
      </w:r>
      <w:r>
        <w:rPr>
          <w:noProof/>
        </w:rPr>
        <w:fldChar w:fldCharType="end"/>
      </w:r>
    </w:p>
    <w:p w14:paraId="65590012" w14:textId="744C732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w:t>
      </w:r>
      <w:r>
        <w:rPr>
          <w:noProof/>
        </w:rPr>
        <w:tab/>
      </w:r>
      <w:r>
        <w:rPr>
          <w:noProof/>
        </w:rPr>
        <w:fldChar w:fldCharType="begin" w:fldLock="1"/>
      </w:r>
      <w:r>
        <w:rPr>
          <w:noProof/>
        </w:rPr>
        <w:instrText xml:space="preserve"> PAGEREF _Toc218778511 \h </w:instrText>
      </w:r>
      <w:r>
        <w:rPr>
          <w:noProof/>
        </w:rPr>
      </w:r>
      <w:r>
        <w:rPr>
          <w:noProof/>
        </w:rPr>
        <w:fldChar w:fldCharType="separate"/>
      </w:r>
      <w:r>
        <w:rPr>
          <w:noProof/>
        </w:rPr>
        <w:t>53</w:t>
      </w:r>
      <w:r>
        <w:rPr>
          <w:noProof/>
        </w:rPr>
        <w:fldChar w:fldCharType="end"/>
      </w:r>
    </w:p>
    <w:p w14:paraId="22648E54" w14:textId="617CCD9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_Toc218778512 \h </w:instrText>
      </w:r>
      <w:r>
        <w:rPr>
          <w:noProof/>
        </w:rPr>
      </w:r>
      <w:r>
        <w:rPr>
          <w:noProof/>
        </w:rPr>
        <w:fldChar w:fldCharType="separate"/>
      </w:r>
      <w:r>
        <w:rPr>
          <w:noProof/>
        </w:rPr>
        <w:t>53</w:t>
      </w:r>
      <w:r>
        <w:rPr>
          <w:noProof/>
        </w:rPr>
        <w:fldChar w:fldCharType="end"/>
      </w:r>
    </w:p>
    <w:p w14:paraId="06B4F38D" w14:textId="426D118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_Toc218778513 \h </w:instrText>
      </w:r>
      <w:r>
        <w:rPr>
          <w:noProof/>
        </w:rPr>
      </w:r>
      <w:r>
        <w:rPr>
          <w:noProof/>
        </w:rPr>
        <w:fldChar w:fldCharType="separate"/>
      </w:r>
      <w:r>
        <w:rPr>
          <w:noProof/>
        </w:rPr>
        <w:t>53</w:t>
      </w:r>
      <w:r>
        <w:rPr>
          <w:noProof/>
        </w:rPr>
        <w:fldChar w:fldCharType="end"/>
      </w:r>
    </w:p>
    <w:p w14:paraId="66F02330" w14:textId="14EAE77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Eees_EELManagedACR_Notify</w:t>
      </w:r>
      <w:r>
        <w:rPr>
          <w:noProof/>
        </w:rPr>
        <w:tab/>
      </w:r>
      <w:r>
        <w:rPr>
          <w:noProof/>
        </w:rPr>
        <w:fldChar w:fldCharType="begin" w:fldLock="1"/>
      </w:r>
      <w:r>
        <w:rPr>
          <w:noProof/>
        </w:rPr>
        <w:instrText xml:space="preserve"> PAGEREF _Toc218778514 \h </w:instrText>
      </w:r>
      <w:r>
        <w:rPr>
          <w:noProof/>
        </w:rPr>
      </w:r>
      <w:r>
        <w:rPr>
          <w:noProof/>
        </w:rPr>
        <w:fldChar w:fldCharType="separate"/>
      </w:r>
      <w:r>
        <w:rPr>
          <w:noProof/>
        </w:rPr>
        <w:t>53</w:t>
      </w:r>
      <w:r>
        <w:rPr>
          <w:noProof/>
        </w:rPr>
        <w:fldChar w:fldCharType="end"/>
      </w:r>
    </w:p>
    <w:p w14:paraId="2582E6C5" w14:textId="27E98ED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_Toc218778515 \h </w:instrText>
      </w:r>
      <w:r>
        <w:rPr>
          <w:noProof/>
        </w:rPr>
      </w:r>
      <w:r>
        <w:rPr>
          <w:noProof/>
        </w:rPr>
        <w:fldChar w:fldCharType="separate"/>
      </w:r>
      <w:r>
        <w:rPr>
          <w:noProof/>
        </w:rPr>
        <w:t>53</w:t>
      </w:r>
      <w:r>
        <w:rPr>
          <w:noProof/>
        </w:rPr>
        <w:fldChar w:fldCharType="end"/>
      </w:r>
    </w:p>
    <w:p w14:paraId="29DBD07C" w14:textId="3D589EB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ACT Status Notification</w:t>
      </w:r>
      <w:r>
        <w:rPr>
          <w:noProof/>
        </w:rPr>
        <w:tab/>
      </w:r>
      <w:r>
        <w:rPr>
          <w:noProof/>
        </w:rPr>
        <w:fldChar w:fldCharType="begin" w:fldLock="1"/>
      </w:r>
      <w:r>
        <w:rPr>
          <w:noProof/>
        </w:rPr>
        <w:instrText xml:space="preserve"> PAGEREF _Toc218778516 \h </w:instrText>
      </w:r>
      <w:r>
        <w:rPr>
          <w:noProof/>
        </w:rPr>
      </w:r>
      <w:r>
        <w:rPr>
          <w:noProof/>
        </w:rPr>
        <w:fldChar w:fldCharType="separate"/>
      </w:r>
      <w:r>
        <w:rPr>
          <w:noProof/>
        </w:rPr>
        <w:t>53</w:t>
      </w:r>
      <w:r>
        <w:rPr>
          <w:noProof/>
        </w:rPr>
        <w:fldChar w:fldCharType="end"/>
      </w:r>
    </w:p>
    <w:p w14:paraId="70D9F25F" w14:textId="43D56A1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Eees_ACRStatusUpdate Service</w:t>
      </w:r>
      <w:r>
        <w:rPr>
          <w:noProof/>
        </w:rPr>
        <w:tab/>
      </w:r>
      <w:r>
        <w:rPr>
          <w:noProof/>
        </w:rPr>
        <w:fldChar w:fldCharType="begin" w:fldLock="1"/>
      </w:r>
      <w:r>
        <w:rPr>
          <w:noProof/>
        </w:rPr>
        <w:instrText xml:space="preserve"> PAGEREF _Toc218778517 \h </w:instrText>
      </w:r>
      <w:r>
        <w:rPr>
          <w:noProof/>
        </w:rPr>
      </w:r>
      <w:r>
        <w:rPr>
          <w:noProof/>
        </w:rPr>
        <w:fldChar w:fldCharType="separate"/>
      </w:r>
      <w:r>
        <w:rPr>
          <w:noProof/>
        </w:rPr>
        <w:t>54</w:t>
      </w:r>
      <w:r>
        <w:rPr>
          <w:noProof/>
        </w:rPr>
        <w:fldChar w:fldCharType="end"/>
      </w:r>
    </w:p>
    <w:p w14:paraId="743411BB" w14:textId="23DD4D9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_Toc218778518 \h </w:instrText>
      </w:r>
      <w:r>
        <w:rPr>
          <w:noProof/>
        </w:rPr>
      </w:r>
      <w:r>
        <w:rPr>
          <w:noProof/>
        </w:rPr>
        <w:fldChar w:fldCharType="separate"/>
      </w:r>
      <w:r>
        <w:rPr>
          <w:noProof/>
        </w:rPr>
        <w:t>54</w:t>
      </w:r>
      <w:r>
        <w:rPr>
          <w:noProof/>
        </w:rPr>
        <w:fldChar w:fldCharType="end"/>
      </w:r>
    </w:p>
    <w:p w14:paraId="0C993071" w14:textId="65CDBE7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_Toc218778519 \h </w:instrText>
      </w:r>
      <w:r>
        <w:rPr>
          <w:noProof/>
        </w:rPr>
      </w:r>
      <w:r>
        <w:rPr>
          <w:noProof/>
        </w:rPr>
        <w:fldChar w:fldCharType="separate"/>
      </w:r>
      <w:r>
        <w:rPr>
          <w:noProof/>
        </w:rPr>
        <w:t>54</w:t>
      </w:r>
      <w:r>
        <w:rPr>
          <w:noProof/>
        </w:rPr>
        <w:fldChar w:fldCharType="end"/>
      </w:r>
    </w:p>
    <w:p w14:paraId="6BE41C1D" w14:textId="30153B5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_Toc218778520 \h </w:instrText>
      </w:r>
      <w:r>
        <w:rPr>
          <w:noProof/>
        </w:rPr>
      </w:r>
      <w:r>
        <w:rPr>
          <w:noProof/>
        </w:rPr>
        <w:fldChar w:fldCharType="separate"/>
      </w:r>
      <w:r>
        <w:rPr>
          <w:noProof/>
        </w:rPr>
        <w:t>54</w:t>
      </w:r>
      <w:r>
        <w:rPr>
          <w:noProof/>
        </w:rPr>
        <w:fldChar w:fldCharType="end"/>
      </w:r>
    </w:p>
    <w:p w14:paraId="2917862A" w14:textId="1BB0F5D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w:t>
      </w:r>
      <w:r>
        <w:rPr>
          <w:noProof/>
        </w:rPr>
        <w:tab/>
      </w:r>
      <w:r>
        <w:rPr>
          <w:noProof/>
        </w:rPr>
        <w:fldChar w:fldCharType="begin" w:fldLock="1"/>
      </w:r>
      <w:r>
        <w:rPr>
          <w:noProof/>
        </w:rPr>
        <w:instrText xml:space="preserve"> PAGEREF _Toc218778521 \h </w:instrText>
      </w:r>
      <w:r>
        <w:rPr>
          <w:noProof/>
        </w:rPr>
      </w:r>
      <w:r>
        <w:rPr>
          <w:noProof/>
        </w:rPr>
        <w:fldChar w:fldCharType="separate"/>
      </w:r>
      <w:r>
        <w:rPr>
          <w:noProof/>
        </w:rPr>
        <w:t>54</w:t>
      </w:r>
      <w:r>
        <w:rPr>
          <w:noProof/>
        </w:rPr>
        <w:fldChar w:fldCharType="end"/>
      </w:r>
    </w:p>
    <w:p w14:paraId="0682B607" w14:textId="5852264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_Toc218778522 \h </w:instrText>
      </w:r>
      <w:r>
        <w:rPr>
          <w:noProof/>
        </w:rPr>
      </w:r>
      <w:r>
        <w:rPr>
          <w:noProof/>
        </w:rPr>
        <w:fldChar w:fldCharType="separate"/>
      </w:r>
      <w:r>
        <w:rPr>
          <w:noProof/>
        </w:rPr>
        <w:t>54</w:t>
      </w:r>
      <w:r>
        <w:rPr>
          <w:noProof/>
        </w:rPr>
        <w:fldChar w:fldCharType="end"/>
      </w:r>
    </w:p>
    <w:p w14:paraId="5F8DE9EE" w14:textId="791A1F8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ACR Status Update Request</w:t>
      </w:r>
      <w:r>
        <w:rPr>
          <w:noProof/>
        </w:rPr>
        <w:tab/>
      </w:r>
      <w:r>
        <w:rPr>
          <w:noProof/>
        </w:rPr>
        <w:fldChar w:fldCharType="begin" w:fldLock="1"/>
      </w:r>
      <w:r>
        <w:rPr>
          <w:noProof/>
        </w:rPr>
        <w:instrText xml:space="preserve"> PAGEREF _Toc218778523 \h </w:instrText>
      </w:r>
      <w:r>
        <w:rPr>
          <w:noProof/>
        </w:rPr>
      </w:r>
      <w:r>
        <w:rPr>
          <w:noProof/>
        </w:rPr>
        <w:fldChar w:fldCharType="separate"/>
      </w:r>
      <w:r>
        <w:rPr>
          <w:noProof/>
        </w:rPr>
        <w:t>54</w:t>
      </w:r>
      <w:r>
        <w:rPr>
          <w:noProof/>
        </w:rPr>
        <w:fldChar w:fldCharType="end"/>
      </w:r>
    </w:p>
    <w:p w14:paraId="625442EC" w14:textId="59EA406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Service</w:t>
      </w:r>
      <w:r>
        <w:rPr>
          <w:noProof/>
        </w:rPr>
        <w:tab/>
      </w:r>
      <w:r>
        <w:rPr>
          <w:noProof/>
        </w:rPr>
        <w:fldChar w:fldCharType="begin" w:fldLock="1"/>
      </w:r>
      <w:r>
        <w:rPr>
          <w:noProof/>
        </w:rPr>
        <w:instrText xml:space="preserve"> PAGEREF _Toc218778524 \h </w:instrText>
      </w:r>
      <w:r>
        <w:rPr>
          <w:noProof/>
        </w:rPr>
      </w:r>
      <w:r>
        <w:rPr>
          <w:noProof/>
        </w:rPr>
        <w:fldChar w:fldCharType="separate"/>
      </w:r>
      <w:r>
        <w:rPr>
          <w:noProof/>
        </w:rPr>
        <w:t>55</w:t>
      </w:r>
      <w:r>
        <w:rPr>
          <w:noProof/>
        </w:rPr>
        <w:fldChar w:fldCharType="end"/>
      </w:r>
    </w:p>
    <w:p w14:paraId="5598546A" w14:textId="5E1518D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_Toc218778525 \h </w:instrText>
      </w:r>
      <w:r>
        <w:rPr>
          <w:noProof/>
        </w:rPr>
      </w:r>
      <w:r>
        <w:rPr>
          <w:noProof/>
        </w:rPr>
        <w:fldChar w:fldCharType="separate"/>
      </w:r>
      <w:r>
        <w:rPr>
          <w:noProof/>
        </w:rPr>
        <w:t>55</w:t>
      </w:r>
      <w:r>
        <w:rPr>
          <w:noProof/>
        </w:rPr>
        <w:fldChar w:fldCharType="end"/>
      </w:r>
    </w:p>
    <w:p w14:paraId="4FEB49F0" w14:textId="76383D8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_Toc218778526 \h </w:instrText>
      </w:r>
      <w:r>
        <w:rPr>
          <w:noProof/>
        </w:rPr>
      </w:r>
      <w:r>
        <w:rPr>
          <w:noProof/>
        </w:rPr>
        <w:fldChar w:fldCharType="separate"/>
      </w:r>
      <w:r>
        <w:rPr>
          <w:noProof/>
        </w:rPr>
        <w:t>55</w:t>
      </w:r>
      <w:r>
        <w:rPr>
          <w:noProof/>
        </w:rPr>
        <w:fldChar w:fldCharType="end"/>
      </w:r>
    </w:p>
    <w:p w14:paraId="10805774" w14:textId="46CF7DE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_Toc218778527 \h </w:instrText>
      </w:r>
      <w:r>
        <w:rPr>
          <w:noProof/>
        </w:rPr>
      </w:r>
      <w:r>
        <w:rPr>
          <w:noProof/>
        </w:rPr>
        <w:fldChar w:fldCharType="separate"/>
      </w:r>
      <w:r>
        <w:rPr>
          <w:noProof/>
        </w:rPr>
        <w:t>55</w:t>
      </w:r>
      <w:r>
        <w:rPr>
          <w:noProof/>
        </w:rPr>
        <w:fldChar w:fldCharType="end"/>
      </w:r>
    </w:p>
    <w:p w14:paraId="26A7B9C2" w14:textId="2643BDD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5.13.2.2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Eees_ACRParameterInformation_Request</w:t>
      </w:r>
      <w:r>
        <w:rPr>
          <w:noProof/>
        </w:rPr>
        <w:tab/>
      </w:r>
      <w:r>
        <w:rPr>
          <w:noProof/>
        </w:rPr>
        <w:fldChar w:fldCharType="begin" w:fldLock="1"/>
      </w:r>
      <w:r>
        <w:rPr>
          <w:noProof/>
        </w:rPr>
        <w:instrText xml:space="preserve"> PAGEREF _Toc218778528 \h </w:instrText>
      </w:r>
      <w:r>
        <w:rPr>
          <w:noProof/>
        </w:rPr>
      </w:r>
      <w:r>
        <w:rPr>
          <w:noProof/>
        </w:rPr>
        <w:fldChar w:fldCharType="separate"/>
      </w:r>
      <w:r>
        <w:rPr>
          <w:noProof/>
        </w:rPr>
        <w:t>55</w:t>
      </w:r>
      <w:r>
        <w:rPr>
          <w:noProof/>
        </w:rPr>
        <w:fldChar w:fldCharType="end"/>
      </w:r>
    </w:p>
    <w:p w14:paraId="0B8E1F4C" w14:textId="1D2A288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_Toc218778529 \h </w:instrText>
      </w:r>
      <w:r>
        <w:rPr>
          <w:noProof/>
        </w:rPr>
      </w:r>
      <w:r>
        <w:rPr>
          <w:noProof/>
        </w:rPr>
        <w:fldChar w:fldCharType="separate"/>
      </w:r>
      <w:r>
        <w:rPr>
          <w:noProof/>
        </w:rPr>
        <w:t>55</w:t>
      </w:r>
      <w:r>
        <w:rPr>
          <w:noProof/>
        </w:rPr>
        <w:fldChar w:fldCharType="end"/>
      </w:r>
    </w:p>
    <w:p w14:paraId="66535596" w14:textId="2C5EF8F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ACR Parameters Information Request</w:t>
      </w:r>
      <w:r>
        <w:rPr>
          <w:noProof/>
        </w:rPr>
        <w:tab/>
      </w:r>
      <w:r>
        <w:rPr>
          <w:noProof/>
        </w:rPr>
        <w:fldChar w:fldCharType="begin" w:fldLock="1"/>
      </w:r>
      <w:r>
        <w:rPr>
          <w:noProof/>
        </w:rPr>
        <w:instrText xml:space="preserve"> PAGEREF _Toc218778530 \h </w:instrText>
      </w:r>
      <w:r>
        <w:rPr>
          <w:noProof/>
        </w:rPr>
      </w:r>
      <w:r>
        <w:rPr>
          <w:noProof/>
        </w:rPr>
        <w:fldChar w:fldCharType="separate"/>
      </w:r>
      <w:r>
        <w:rPr>
          <w:noProof/>
        </w:rPr>
        <w:t>55</w:t>
      </w:r>
      <w:r>
        <w:rPr>
          <w:noProof/>
        </w:rPr>
        <w:fldChar w:fldCharType="end"/>
      </w:r>
    </w:p>
    <w:p w14:paraId="2607576D" w14:textId="70D0633C"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Eees_CommonEASAnnouncement Service</w:t>
      </w:r>
      <w:r>
        <w:rPr>
          <w:noProof/>
        </w:rPr>
        <w:tab/>
      </w:r>
      <w:r>
        <w:rPr>
          <w:noProof/>
        </w:rPr>
        <w:fldChar w:fldCharType="begin" w:fldLock="1"/>
      </w:r>
      <w:r>
        <w:rPr>
          <w:noProof/>
        </w:rPr>
        <w:instrText xml:space="preserve"> PAGEREF _Toc218778531 \h </w:instrText>
      </w:r>
      <w:r>
        <w:rPr>
          <w:noProof/>
        </w:rPr>
      </w:r>
      <w:r>
        <w:rPr>
          <w:noProof/>
        </w:rPr>
        <w:fldChar w:fldCharType="separate"/>
      </w:r>
      <w:r>
        <w:rPr>
          <w:noProof/>
        </w:rPr>
        <w:t>55</w:t>
      </w:r>
      <w:r>
        <w:rPr>
          <w:noProof/>
        </w:rPr>
        <w:fldChar w:fldCharType="end"/>
      </w:r>
    </w:p>
    <w:p w14:paraId="02B1B4B6" w14:textId="7E701E6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_Toc218778532 \h </w:instrText>
      </w:r>
      <w:r>
        <w:rPr>
          <w:noProof/>
        </w:rPr>
      </w:r>
      <w:r>
        <w:rPr>
          <w:noProof/>
        </w:rPr>
        <w:fldChar w:fldCharType="separate"/>
      </w:r>
      <w:r>
        <w:rPr>
          <w:noProof/>
        </w:rPr>
        <w:t>55</w:t>
      </w:r>
      <w:r>
        <w:rPr>
          <w:noProof/>
        </w:rPr>
        <w:fldChar w:fldCharType="end"/>
      </w:r>
    </w:p>
    <w:p w14:paraId="766E61DC" w14:textId="7D733C3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_Toc218778533 \h </w:instrText>
      </w:r>
      <w:r>
        <w:rPr>
          <w:noProof/>
        </w:rPr>
      </w:r>
      <w:r>
        <w:rPr>
          <w:noProof/>
        </w:rPr>
        <w:fldChar w:fldCharType="separate"/>
      </w:r>
      <w:r>
        <w:rPr>
          <w:noProof/>
        </w:rPr>
        <w:t>56</w:t>
      </w:r>
      <w:r>
        <w:rPr>
          <w:noProof/>
        </w:rPr>
        <w:fldChar w:fldCharType="end"/>
      </w:r>
    </w:p>
    <w:p w14:paraId="03AD3A86" w14:textId="11B717F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_Toc218778534 \h </w:instrText>
      </w:r>
      <w:r>
        <w:rPr>
          <w:noProof/>
        </w:rPr>
      </w:r>
      <w:r>
        <w:rPr>
          <w:noProof/>
        </w:rPr>
        <w:fldChar w:fldCharType="separate"/>
      </w:r>
      <w:r>
        <w:rPr>
          <w:noProof/>
        </w:rPr>
        <w:t>56</w:t>
      </w:r>
      <w:r>
        <w:rPr>
          <w:noProof/>
        </w:rPr>
        <w:fldChar w:fldCharType="end"/>
      </w:r>
    </w:p>
    <w:p w14:paraId="27AAEBFD" w14:textId="01D50F4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w:t>
      </w:r>
      <w:r>
        <w:rPr>
          <w:noProof/>
        </w:rPr>
        <w:tab/>
      </w:r>
      <w:r>
        <w:rPr>
          <w:noProof/>
        </w:rPr>
        <w:fldChar w:fldCharType="begin" w:fldLock="1"/>
      </w:r>
      <w:r>
        <w:rPr>
          <w:noProof/>
        </w:rPr>
        <w:instrText xml:space="preserve"> PAGEREF _Toc218778535 \h </w:instrText>
      </w:r>
      <w:r>
        <w:rPr>
          <w:noProof/>
        </w:rPr>
      </w:r>
      <w:r>
        <w:rPr>
          <w:noProof/>
        </w:rPr>
        <w:fldChar w:fldCharType="separate"/>
      </w:r>
      <w:r>
        <w:rPr>
          <w:noProof/>
        </w:rPr>
        <w:t>56</w:t>
      </w:r>
      <w:r>
        <w:rPr>
          <w:noProof/>
        </w:rPr>
        <w:fldChar w:fldCharType="end"/>
      </w:r>
    </w:p>
    <w:p w14:paraId="632C236C" w14:textId="4675A76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_Toc218778536 \h </w:instrText>
      </w:r>
      <w:r>
        <w:rPr>
          <w:noProof/>
        </w:rPr>
      </w:r>
      <w:r>
        <w:rPr>
          <w:noProof/>
        </w:rPr>
        <w:fldChar w:fldCharType="separate"/>
      </w:r>
      <w:r>
        <w:rPr>
          <w:noProof/>
        </w:rPr>
        <w:t>56</w:t>
      </w:r>
      <w:r>
        <w:rPr>
          <w:noProof/>
        </w:rPr>
        <w:fldChar w:fldCharType="end"/>
      </w:r>
    </w:p>
    <w:p w14:paraId="2F57D042" w14:textId="132E77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5.14.2.2.2</w:t>
      </w:r>
      <w:r>
        <w:rPr>
          <w:rFonts w:asciiTheme="minorHAnsi" w:eastAsiaTheme="minorEastAsia" w:hAnsiTheme="minorHAnsi" w:cstheme="minorBidi"/>
          <w:noProof/>
          <w:kern w:val="2"/>
          <w:sz w:val="24"/>
          <w:szCs w:val="24"/>
          <w:lang w:eastAsia="en-GB"/>
          <w14:ligatures w14:val="standardContextual"/>
        </w:rPr>
        <w:tab/>
      </w:r>
      <w:r>
        <w:rPr>
          <w:noProof/>
        </w:rPr>
        <w:t>Common EAS Information Declaration</w:t>
      </w:r>
      <w:r>
        <w:rPr>
          <w:noProof/>
        </w:rPr>
        <w:tab/>
      </w:r>
      <w:r>
        <w:rPr>
          <w:noProof/>
        </w:rPr>
        <w:fldChar w:fldCharType="begin" w:fldLock="1"/>
      </w:r>
      <w:r>
        <w:rPr>
          <w:noProof/>
        </w:rPr>
        <w:instrText xml:space="preserve"> PAGEREF _Toc218778537 \h </w:instrText>
      </w:r>
      <w:r>
        <w:rPr>
          <w:noProof/>
        </w:rPr>
      </w:r>
      <w:r>
        <w:rPr>
          <w:noProof/>
        </w:rPr>
        <w:fldChar w:fldCharType="separate"/>
      </w:r>
      <w:r>
        <w:rPr>
          <w:noProof/>
        </w:rPr>
        <w:t>56</w:t>
      </w:r>
      <w:r>
        <w:rPr>
          <w:noProof/>
        </w:rPr>
        <w:fldChar w:fldCharType="end"/>
      </w:r>
    </w:p>
    <w:p w14:paraId="56DD4EA4" w14:textId="56A7C0A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Eees_TrafficInfluenceEAS Service</w:t>
      </w:r>
      <w:r>
        <w:rPr>
          <w:noProof/>
        </w:rPr>
        <w:tab/>
      </w:r>
      <w:r>
        <w:rPr>
          <w:noProof/>
        </w:rPr>
        <w:fldChar w:fldCharType="begin" w:fldLock="1"/>
      </w:r>
      <w:r>
        <w:rPr>
          <w:noProof/>
        </w:rPr>
        <w:instrText xml:space="preserve"> PAGEREF _Toc218778538 \h </w:instrText>
      </w:r>
      <w:r>
        <w:rPr>
          <w:noProof/>
        </w:rPr>
      </w:r>
      <w:r>
        <w:rPr>
          <w:noProof/>
        </w:rPr>
        <w:fldChar w:fldCharType="separate"/>
      </w:r>
      <w:r>
        <w:rPr>
          <w:noProof/>
        </w:rPr>
        <w:t>56</w:t>
      </w:r>
      <w:r>
        <w:rPr>
          <w:noProof/>
        </w:rPr>
        <w:fldChar w:fldCharType="end"/>
      </w:r>
    </w:p>
    <w:p w14:paraId="031EBB2E" w14:textId="2140854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_Toc218778539 \h </w:instrText>
      </w:r>
      <w:r>
        <w:rPr>
          <w:noProof/>
        </w:rPr>
      </w:r>
      <w:r>
        <w:rPr>
          <w:noProof/>
        </w:rPr>
        <w:fldChar w:fldCharType="separate"/>
      </w:r>
      <w:r>
        <w:rPr>
          <w:noProof/>
        </w:rPr>
        <w:t>56</w:t>
      </w:r>
      <w:r>
        <w:rPr>
          <w:noProof/>
        </w:rPr>
        <w:fldChar w:fldCharType="end"/>
      </w:r>
    </w:p>
    <w:p w14:paraId="4CFF7FC5" w14:textId="6768764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_Toc218778540 \h </w:instrText>
      </w:r>
      <w:r>
        <w:rPr>
          <w:noProof/>
        </w:rPr>
      </w:r>
      <w:r>
        <w:rPr>
          <w:noProof/>
        </w:rPr>
        <w:fldChar w:fldCharType="separate"/>
      </w:r>
      <w:r>
        <w:rPr>
          <w:noProof/>
        </w:rPr>
        <w:t>57</w:t>
      </w:r>
      <w:r>
        <w:rPr>
          <w:noProof/>
        </w:rPr>
        <w:fldChar w:fldCharType="end"/>
      </w:r>
    </w:p>
    <w:p w14:paraId="00D57AEB" w14:textId="519C089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_Toc218778541 \h </w:instrText>
      </w:r>
      <w:r>
        <w:rPr>
          <w:noProof/>
        </w:rPr>
      </w:r>
      <w:r>
        <w:rPr>
          <w:noProof/>
        </w:rPr>
        <w:fldChar w:fldCharType="separate"/>
      </w:r>
      <w:r>
        <w:rPr>
          <w:noProof/>
        </w:rPr>
        <w:t>57</w:t>
      </w:r>
      <w:r>
        <w:rPr>
          <w:noProof/>
        </w:rPr>
        <w:fldChar w:fldCharType="end"/>
      </w:r>
    </w:p>
    <w:p w14:paraId="18D94564" w14:textId="04DF8A9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Eees_TrafficInfluenceEAS_Manage</w:t>
      </w:r>
      <w:r>
        <w:rPr>
          <w:noProof/>
        </w:rPr>
        <w:tab/>
      </w:r>
      <w:r>
        <w:rPr>
          <w:noProof/>
        </w:rPr>
        <w:fldChar w:fldCharType="begin" w:fldLock="1"/>
      </w:r>
      <w:r>
        <w:rPr>
          <w:noProof/>
        </w:rPr>
        <w:instrText xml:space="preserve"> PAGEREF _Toc218778542 \h </w:instrText>
      </w:r>
      <w:r>
        <w:rPr>
          <w:noProof/>
        </w:rPr>
      </w:r>
      <w:r>
        <w:rPr>
          <w:noProof/>
        </w:rPr>
        <w:fldChar w:fldCharType="separate"/>
      </w:r>
      <w:r>
        <w:rPr>
          <w:noProof/>
        </w:rPr>
        <w:t>57</w:t>
      </w:r>
      <w:r>
        <w:rPr>
          <w:noProof/>
        </w:rPr>
        <w:fldChar w:fldCharType="end"/>
      </w:r>
    </w:p>
    <w:p w14:paraId="6247D3C3" w14:textId="14C1975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_Toc218778543 \h </w:instrText>
      </w:r>
      <w:r>
        <w:rPr>
          <w:noProof/>
        </w:rPr>
      </w:r>
      <w:r>
        <w:rPr>
          <w:noProof/>
        </w:rPr>
        <w:fldChar w:fldCharType="separate"/>
      </w:r>
      <w:r>
        <w:rPr>
          <w:noProof/>
        </w:rPr>
        <w:t>57</w:t>
      </w:r>
      <w:r>
        <w:rPr>
          <w:noProof/>
        </w:rPr>
        <w:fldChar w:fldCharType="end"/>
      </w:r>
    </w:p>
    <w:p w14:paraId="7893BB49" w14:textId="7ED67D4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Initiation</w:t>
      </w:r>
      <w:r>
        <w:rPr>
          <w:noProof/>
        </w:rPr>
        <w:tab/>
      </w:r>
      <w:r>
        <w:rPr>
          <w:noProof/>
        </w:rPr>
        <w:fldChar w:fldCharType="begin" w:fldLock="1"/>
      </w:r>
      <w:r>
        <w:rPr>
          <w:noProof/>
        </w:rPr>
        <w:instrText xml:space="preserve"> PAGEREF _Toc218778544 \h </w:instrText>
      </w:r>
      <w:r>
        <w:rPr>
          <w:noProof/>
        </w:rPr>
      </w:r>
      <w:r>
        <w:rPr>
          <w:noProof/>
        </w:rPr>
        <w:fldChar w:fldCharType="separate"/>
      </w:r>
      <w:r>
        <w:rPr>
          <w:noProof/>
        </w:rPr>
        <w:t>57</w:t>
      </w:r>
      <w:r>
        <w:rPr>
          <w:noProof/>
        </w:rPr>
        <w:fldChar w:fldCharType="end"/>
      </w:r>
    </w:p>
    <w:p w14:paraId="5684E724" w14:textId="7EB387C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Update</w:t>
      </w:r>
      <w:r>
        <w:rPr>
          <w:noProof/>
        </w:rPr>
        <w:tab/>
      </w:r>
      <w:r>
        <w:rPr>
          <w:noProof/>
        </w:rPr>
        <w:fldChar w:fldCharType="begin" w:fldLock="1"/>
      </w:r>
      <w:r>
        <w:rPr>
          <w:noProof/>
        </w:rPr>
        <w:instrText xml:space="preserve"> PAGEREF _Toc218778545 \h </w:instrText>
      </w:r>
      <w:r>
        <w:rPr>
          <w:noProof/>
        </w:rPr>
      </w:r>
      <w:r>
        <w:rPr>
          <w:noProof/>
        </w:rPr>
        <w:fldChar w:fldCharType="separate"/>
      </w:r>
      <w:r>
        <w:rPr>
          <w:noProof/>
        </w:rPr>
        <w:t>57</w:t>
      </w:r>
      <w:r>
        <w:rPr>
          <w:noProof/>
        </w:rPr>
        <w:fldChar w:fldCharType="end"/>
      </w:r>
    </w:p>
    <w:p w14:paraId="43A4213A" w14:textId="3452088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5.15.2.2.4</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Cancellation</w:t>
      </w:r>
      <w:r>
        <w:rPr>
          <w:noProof/>
        </w:rPr>
        <w:tab/>
      </w:r>
      <w:r>
        <w:rPr>
          <w:noProof/>
        </w:rPr>
        <w:fldChar w:fldCharType="begin" w:fldLock="1"/>
      </w:r>
      <w:r>
        <w:rPr>
          <w:noProof/>
        </w:rPr>
        <w:instrText xml:space="preserve"> PAGEREF _Toc218778546 \h </w:instrText>
      </w:r>
      <w:r>
        <w:rPr>
          <w:noProof/>
        </w:rPr>
      </w:r>
      <w:r>
        <w:rPr>
          <w:noProof/>
        </w:rPr>
        <w:fldChar w:fldCharType="separate"/>
      </w:r>
      <w:r>
        <w:rPr>
          <w:noProof/>
        </w:rPr>
        <w:t>58</w:t>
      </w:r>
      <w:r>
        <w:rPr>
          <w:noProof/>
        </w:rPr>
        <w:fldChar w:fldCharType="end"/>
      </w:r>
    </w:p>
    <w:p w14:paraId="0A9B7D0C" w14:textId="7FF6282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Pr>
          <w:noProof/>
          <w:lang w:eastAsia="zh-CN"/>
        </w:rPr>
        <w:t>Re</w:t>
      </w:r>
      <w:r w:rsidRPr="001C58CA">
        <w:rPr>
          <w:noProof/>
          <w:lang w:val="en-US"/>
        </w:rPr>
        <w:t>tri</w:t>
      </w:r>
      <w:r w:rsidRPr="001C58CA">
        <w:rPr>
          <w:noProof/>
          <w:lang w:val="en-US" w:eastAsia="zh-CN"/>
        </w:rPr>
        <w:t>e</w:t>
      </w:r>
      <w:r w:rsidRPr="001C58CA">
        <w:rPr>
          <w:noProof/>
          <w:lang w:val="en-US"/>
        </w:rPr>
        <w:t>val</w:t>
      </w:r>
      <w:r>
        <w:rPr>
          <w:noProof/>
        </w:rPr>
        <w:tab/>
      </w:r>
      <w:r>
        <w:rPr>
          <w:noProof/>
        </w:rPr>
        <w:fldChar w:fldCharType="begin" w:fldLock="1"/>
      </w:r>
      <w:r>
        <w:rPr>
          <w:noProof/>
        </w:rPr>
        <w:instrText xml:space="preserve"> PAGEREF _Toc218778547 \h </w:instrText>
      </w:r>
      <w:r>
        <w:rPr>
          <w:noProof/>
        </w:rPr>
      </w:r>
      <w:r>
        <w:rPr>
          <w:noProof/>
        </w:rPr>
        <w:fldChar w:fldCharType="separate"/>
      </w:r>
      <w:r>
        <w:rPr>
          <w:noProof/>
        </w:rPr>
        <w:t>58</w:t>
      </w:r>
      <w:r>
        <w:rPr>
          <w:noProof/>
        </w:rPr>
        <w:fldChar w:fldCharType="end"/>
      </w:r>
    </w:p>
    <w:p w14:paraId="0A18FA12" w14:textId="608ABCE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5.16</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Eees_EASInformationProvisioning Service</w:t>
      </w:r>
      <w:r>
        <w:rPr>
          <w:noProof/>
        </w:rPr>
        <w:tab/>
      </w:r>
      <w:r>
        <w:rPr>
          <w:noProof/>
        </w:rPr>
        <w:fldChar w:fldCharType="begin" w:fldLock="1"/>
      </w:r>
      <w:r>
        <w:rPr>
          <w:noProof/>
        </w:rPr>
        <w:instrText xml:space="preserve"> PAGEREF _Toc218778548 \h </w:instrText>
      </w:r>
      <w:r>
        <w:rPr>
          <w:noProof/>
        </w:rPr>
      </w:r>
      <w:r>
        <w:rPr>
          <w:noProof/>
        </w:rPr>
        <w:fldChar w:fldCharType="separate"/>
      </w:r>
      <w:r>
        <w:rPr>
          <w:noProof/>
        </w:rPr>
        <w:t>59</w:t>
      </w:r>
      <w:r>
        <w:rPr>
          <w:noProof/>
        </w:rPr>
        <w:fldChar w:fldCharType="end"/>
      </w:r>
    </w:p>
    <w:p w14:paraId="7B3E4DAA" w14:textId="1BD351E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_Toc218778549 \h </w:instrText>
      </w:r>
      <w:r>
        <w:rPr>
          <w:noProof/>
        </w:rPr>
      </w:r>
      <w:r>
        <w:rPr>
          <w:noProof/>
        </w:rPr>
        <w:fldChar w:fldCharType="separate"/>
      </w:r>
      <w:r>
        <w:rPr>
          <w:noProof/>
        </w:rPr>
        <w:t>59</w:t>
      </w:r>
      <w:r>
        <w:rPr>
          <w:noProof/>
        </w:rPr>
        <w:fldChar w:fldCharType="end"/>
      </w:r>
    </w:p>
    <w:p w14:paraId="20367DC1" w14:textId="4FDE2E4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_Toc218778550 \h </w:instrText>
      </w:r>
      <w:r>
        <w:rPr>
          <w:noProof/>
        </w:rPr>
      </w:r>
      <w:r>
        <w:rPr>
          <w:noProof/>
        </w:rPr>
        <w:fldChar w:fldCharType="separate"/>
      </w:r>
      <w:r>
        <w:rPr>
          <w:noProof/>
        </w:rPr>
        <w:t>59</w:t>
      </w:r>
      <w:r>
        <w:rPr>
          <w:noProof/>
        </w:rPr>
        <w:fldChar w:fldCharType="end"/>
      </w:r>
    </w:p>
    <w:p w14:paraId="6583067D" w14:textId="69B2B0B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_Toc218778551 \h </w:instrText>
      </w:r>
      <w:r>
        <w:rPr>
          <w:noProof/>
        </w:rPr>
      </w:r>
      <w:r>
        <w:rPr>
          <w:noProof/>
        </w:rPr>
        <w:fldChar w:fldCharType="separate"/>
      </w:r>
      <w:r>
        <w:rPr>
          <w:noProof/>
        </w:rPr>
        <w:t>59</w:t>
      </w:r>
      <w:r>
        <w:rPr>
          <w:noProof/>
        </w:rPr>
        <w:fldChar w:fldCharType="end"/>
      </w:r>
    </w:p>
    <w:p w14:paraId="6E9CDE25" w14:textId="2E4083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w:t>
      </w:r>
      <w:r>
        <w:rPr>
          <w:noProof/>
        </w:rPr>
        <w:tab/>
      </w:r>
      <w:r>
        <w:rPr>
          <w:noProof/>
        </w:rPr>
        <w:fldChar w:fldCharType="begin" w:fldLock="1"/>
      </w:r>
      <w:r>
        <w:rPr>
          <w:noProof/>
        </w:rPr>
        <w:instrText xml:space="preserve"> PAGEREF _Toc218778552 \h </w:instrText>
      </w:r>
      <w:r>
        <w:rPr>
          <w:noProof/>
        </w:rPr>
      </w:r>
      <w:r>
        <w:rPr>
          <w:noProof/>
        </w:rPr>
        <w:fldChar w:fldCharType="separate"/>
      </w:r>
      <w:r>
        <w:rPr>
          <w:noProof/>
        </w:rPr>
        <w:t>59</w:t>
      </w:r>
      <w:r>
        <w:rPr>
          <w:noProof/>
        </w:rPr>
        <w:fldChar w:fldCharType="end"/>
      </w:r>
    </w:p>
    <w:p w14:paraId="1303317F" w14:textId="7F8F4D7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_Toc218778553 \h </w:instrText>
      </w:r>
      <w:r>
        <w:rPr>
          <w:noProof/>
        </w:rPr>
      </w:r>
      <w:r>
        <w:rPr>
          <w:noProof/>
        </w:rPr>
        <w:fldChar w:fldCharType="separate"/>
      </w:r>
      <w:r>
        <w:rPr>
          <w:noProof/>
        </w:rPr>
        <w:t>59</w:t>
      </w:r>
      <w:r>
        <w:rPr>
          <w:noProof/>
        </w:rPr>
        <w:fldChar w:fldCharType="end"/>
      </w:r>
    </w:p>
    <w:p w14:paraId="7C8E98F2" w14:textId="6FFD820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Information Declaration</w:t>
      </w:r>
      <w:r>
        <w:rPr>
          <w:noProof/>
        </w:rPr>
        <w:tab/>
      </w:r>
      <w:r>
        <w:rPr>
          <w:noProof/>
        </w:rPr>
        <w:fldChar w:fldCharType="begin" w:fldLock="1"/>
      </w:r>
      <w:r>
        <w:rPr>
          <w:noProof/>
        </w:rPr>
        <w:instrText xml:space="preserve"> PAGEREF _Toc218778554 \h </w:instrText>
      </w:r>
      <w:r>
        <w:rPr>
          <w:noProof/>
        </w:rPr>
      </w:r>
      <w:r>
        <w:rPr>
          <w:noProof/>
        </w:rPr>
        <w:fldChar w:fldCharType="separate"/>
      </w:r>
      <w:r>
        <w:rPr>
          <w:noProof/>
        </w:rPr>
        <w:t>59</w:t>
      </w:r>
      <w:r>
        <w:rPr>
          <w:noProof/>
        </w:rPr>
        <w:fldChar w:fldCharType="end"/>
      </w:r>
    </w:p>
    <w:p w14:paraId="058E6485" w14:textId="39BDD23B"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_Toc218778555 \h </w:instrText>
      </w:r>
      <w:r>
        <w:rPr>
          <w:noProof/>
        </w:rPr>
      </w:r>
      <w:r>
        <w:rPr>
          <w:noProof/>
        </w:rPr>
        <w:fldChar w:fldCharType="separate"/>
      </w:r>
      <w:r>
        <w:rPr>
          <w:noProof/>
        </w:rPr>
        <w:t>60</w:t>
      </w:r>
      <w:r>
        <w:rPr>
          <w:noProof/>
        </w:rPr>
        <w:fldChar w:fldCharType="end"/>
      </w:r>
    </w:p>
    <w:p w14:paraId="42B2E54F" w14:textId="520D813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_Toc218778556 \h </w:instrText>
      </w:r>
      <w:r>
        <w:rPr>
          <w:noProof/>
        </w:rPr>
      </w:r>
      <w:r>
        <w:rPr>
          <w:noProof/>
        </w:rPr>
        <w:fldChar w:fldCharType="separate"/>
      </w:r>
      <w:r>
        <w:rPr>
          <w:noProof/>
        </w:rPr>
        <w:t>60</w:t>
      </w:r>
      <w:r>
        <w:rPr>
          <w:noProof/>
        </w:rPr>
        <w:fldChar w:fldCharType="end"/>
      </w:r>
    </w:p>
    <w:p w14:paraId="6413DADE" w14:textId="29194F1A"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Eecs_EESRegistration Service</w:t>
      </w:r>
      <w:r>
        <w:rPr>
          <w:noProof/>
        </w:rPr>
        <w:tab/>
      </w:r>
      <w:r>
        <w:rPr>
          <w:noProof/>
        </w:rPr>
        <w:fldChar w:fldCharType="begin" w:fldLock="1"/>
      </w:r>
      <w:r>
        <w:rPr>
          <w:noProof/>
        </w:rPr>
        <w:instrText xml:space="preserve"> PAGEREF _Toc218778557 \h </w:instrText>
      </w:r>
      <w:r>
        <w:rPr>
          <w:noProof/>
        </w:rPr>
      </w:r>
      <w:r>
        <w:rPr>
          <w:noProof/>
        </w:rPr>
        <w:fldChar w:fldCharType="separate"/>
      </w:r>
      <w:r>
        <w:rPr>
          <w:noProof/>
        </w:rPr>
        <w:t>61</w:t>
      </w:r>
      <w:r>
        <w:rPr>
          <w:noProof/>
        </w:rPr>
        <w:fldChar w:fldCharType="end"/>
      </w:r>
    </w:p>
    <w:p w14:paraId="68C06850" w14:textId="50C7B70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_Toc218778558 \h </w:instrText>
      </w:r>
      <w:r>
        <w:rPr>
          <w:noProof/>
        </w:rPr>
      </w:r>
      <w:r>
        <w:rPr>
          <w:noProof/>
        </w:rPr>
        <w:fldChar w:fldCharType="separate"/>
      </w:r>
      <w:r>
        <w:rPr>
          <w:noProof/>
        </w:rPr>
        <w:t>61</w:t>
      </w:r>
      <w:r>
        <w:rPr>
          <w:noProof/>
        </w:rPr>
        <w:fldChar w:fldCharType="end"/>
      </w:r>
    </w:p>
    <w:p w14:paraId="386EB3F5" w14:textId="0F852DF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_Toc218778559 \h </w:instrText>
      </w:r>
      <w:r>
        <w:rPr>
          <w:noProof/>
        </w:rPr>
      </w:r>
      <w:r>
        <w:rPr>
          <w:noProof/>
        </w:rPr>
        <w:fldChar w:fldCharType="separate"/>
      </w:r>
      <w:r>
        <w:rPr>
          <w:noProof/>
        </w:rPr>
        <w:t>61</w:t>
      </w:r>
      <w:r>
        <w:rPr>
          <w:noProof/>
        </w:rPr>
        <w:fldChar w:fldCharType="end"/>
      </w:r>
    </w:p>
    <w:p w14:paraId="09FA9141" w14:textId="220F6A7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_Toc218778560 \h </w:instrText>
      </w:r>
      <w:r>
        <w:rPr>
          <w:noProof/>
        </w:rPr>
      </w:r>
      <w:r>
        <w:rPr>
          <w:noProof/>
        </w:rPr>
        <w:fldChar w:fldCharType="separate"/>
      </w:r>
      <w:r>
        <w:rPr>
          <w:noProof/>
        </w:rPr>
        <w:t>61</w:t>
      </w:r>
      <w:r>
        <w:rPr>
          <w:noProof/>
        </w:rPr>
        <w:fldChar w:fldCharType="end"/>
      </w:r>
    </w:p>
    <w:p w14:paraId="6CA31685" w14:textId="1C456DD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w:t>
      </w:r>
      <w:r>
        <w:rPr>
          <w:noProof/>
        </w:rPr>
        <w:tab/>
      </w:r>
      <w:r>
        <w:rPr>
          <w:noProof/>
        </w:rPr>
        <w:fldChar w:fldCharType="begin" w:fldLock="1"/>
      </w:r>
      <w:r>
        <w:rPr>
          <w:noProof/>
        </w:rPr>
        <w:instrText xml:space="preserve"> PAGEREF _Toc218778561 \h </w:instrText>
      </w:r>
      <w:r>
        <w:rPr>
          <w:noProof/>
        </w:rPr>
      </w:r>
      <w:r>
        <w:rPr>
          <w:noProof/>
        </w:rPr>
        <w:fldChar w:fldCharType="separate"/>
      </w:r>
      <w:r>
        <w:rPr>
          <w:noProof/>
        </w:rPr>
        <w:t>61</w:t>
      </w:r>
      <w:r>
        <w:rPr>
          <w:noProof/>
        </w:rPr>
        <w:fldChar w:fldCharType="end"/>
      </w:r>
    </w:p>
    <w:p w14:paraId="47A3D717" w14:textId="0A725E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_Toc218778562 \h </w:instrText>
      </w:r>
      <w:r>
        <w:rPr>
          <w:noProof/>
        </w:rPr>
      </w:r>
      <w:r>
        <w:rPr>
          <w:noProof/>
        </w:rPr>
        <w:fldChar w:fldCharType="separate"/>
      </w:r>
      <w:r>
        <w:rPr>
          <w:noProof/>
        </w:rPr>
        <w:t>61</w:t>
      </w:r>
      <w:r>
        <w:rPr>
          <w:noProof/>
        </w:rPr>
        <w:fldChar w:fldCharType="end"/>
      </w:r>
    </w:p>
    <w:p w14:paraId="737F610C" w14:textId="523ECA8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_Toc218778563 \h </w:instrText>
      </w:r>
      <w:r>
        <w:rPr>
          <w:noProof/>
        </w:rPr>
      </w:r>
      <w:r>
        <w:rPr>
          <w:noProof/>
        </w:rPr>
        <w:fldChar w:fldCharType="separate"/>
      </w:r>
      <w:r>
        <w:rPr>
          <w:noProof/>
        </w:rPr>
        <w:t>61</w:t>
      </w:r>
      <w:r>
        <w:rPr>
          <w:noProof/>
        </w:rPr>
        <w:fldChar w:fldCharType="end"/>
      </w:r>
    </w:p>
    <w:p w14:paraId="78BB0570" w14:textId="0B5054E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w:t>
      </w:r>
      <w:r>
        <w:rPr>
          <w:noProof/>
        </w:rPr>
        <w:tab/>
      </w:r>
      <w:r>
        <w:rPr>
          <w:noProof/>
        </w:rPr>
        <w:fldChar w:fldCharType="begin" w:fldLock="1"/>
      </w:r>
      <w:r>
        <w:rPr>
          <w:noProof/>
        </w:rPr>
        <w:instrText xml:space="preserve"> PAGEREF _Toc218778564 \h </w:instrText>
      </w:r>
      <w:r>
        <w:rPr>
          <w:noProof/>
        </w:rPr>
      </w:r>
      <w:r>
        <w:rPr>
          <w:noProof/>
        </w:rPr>
        <w:fldChar w:fldCharType="separate"/>
      </w:r>
      <w:r>
        <w:rPr>
          <w:noProof/>
        </w:rPr>
        <w:t>62</w:t>
      </w:r>
      <w:r>
        <w:rPr>
          <w:noProof/>
        </w:rPr>
        <w:fldChar w:fldCharType="end"/>
      </w:r>
    </w:p>
    <w:p w14:paraId="39CC9219" w14:textId="06BD595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_Toc218778565 \h </w:instrText>
      </w:r>
      <w:r>
        <w:rPr>
          <w:noProof/>
        </w:rPr>
      </w:r>
      <w:r>
        <w:rPr>
          <w:noProof/>
        </w:rPr>
        <w:fldChar w:fldCharType="separate"/>
      </w:r>
      <w:r>
        <w:rPr>
          <w:noProof/>
        </w:rPr>
        <w:t>62</w:t>
      </w:r>
      <w:r>
        <w:rPr>
          <w:noProof/>
        </w:rPr>
        <w:fldChar w:fldCharType="end"/>
      </w:r>
    </w:p>
    <w:p w14:paraId="780D9F06" w14:textId="229D88F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6.2.2.3.2</w:t>
      </w:r>
      <w:r>
        <w:rPr>
          <w:rFonts w:asciiTheme="minorHAnsi" w:eastAsiaTheme="minorEastAsia" w:hAnsiTheme="minorHAnsi" w:cstheme="minorBidi"/>
          <w:noProof/>
          <w:kern w:val="2"/>
          <w:sz w:val="24"/>
          <w:szCs w:val="24"/>
          <w:lang w:eastAsia="en-GB"/>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_Toc218778566 \h </w:instrText>
      </w:r>
      <w:r>
        <w:rPr>
          <w:noProof/>
        </w:rPr>
      </w:r>
      <w:r>
        <w:rPr>
          <w:noProof/>
        </w:rPr>
        <w:fldChar w:fldCharType="separate"/>
      </w:r>
      <w:r>
        <w:rPr>
          <w:noProof/>
        </w:rPr>
        <w:t>62</w:t>
      </w:r>
      <w:r>
        <w:rPr>
          <w:noProof/>
        </w:rPr>
        <w:fldChar w:fldCharType="end"/>
      </w:r>
    </w:p>
    <w:p w14:paraId="3D9A9022" w14:textId="4916BA1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w:t>
      </w:r>
      <w:r>
        <w:rPr>
          <w:noProof/>
        </w:rPr>
        <w:tab/>
      </w:r>
      <w:r>
        <w:rPr>
          <w:noProof/>
        </w:rPr>
        <w:fldChar w:fldCharType="begin" w:fldLock="1"/>
      </w:r>
      <w:r>
        <w:rPr>
          <w:noProof/>
        </w:rPr>
        <w:instrText xml:space="preserve"> PAGEREF _Toc218778567 \h </w:instrText>
      </w:r>
      <w:r>
        <w:rPr>
          <w:noProof/>
        </w:rPr>
      </w:r>
      <w:r>
        <w:rPr>
          <w:noProof/>
        </w:rPr>
        <w:fldChar w:fldCharType="separate"/>
      </w:r>
      <w:r>
        <w:rPr>
          <w:noProof/>
        </w:rPr>
        <w:t>62</w:t>
      </w:r>
      <w:r>
        <w:rPr>
          <w:noProof/>
        </w:rPr>
        <w:fldChar w:fldCharType="end"/>
      </w:r>
    </w:p>
    <w:p w14:paraId="6D983201" w14:textId="733A4BA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_Toc218778568 \h </w:instrText>
      </w:r>
      <w:r>
        <w:rPr>
          <w:noProof/>
        </w:rPr>
      </w:r>
      <w:r>
        <w:rPr>
          <w:noProof/>
        </w:rPr>
        <w:fldChar w:fldCharType="separate"/>
      </w:r>
      <w:r>
        <w:rPr>
          <w:noProof/>
        </w:rPr>
        <w:t>62</w:t>
      </w:r>
      <w:r>
        <w:rPr>
          <w:noProof/>
        </w:rPr>
        <w:fldChar w:fldCharType="end"/>
      </w:r>
    </w:p>
    <w:p w14:paraId="02C33F69" w14:textId="73C9A0F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rFonts w:asciiTheme="minorHAnsi" w:eastAsiaTheme="minorEastAsia" w:hAnsiTheme="minorHAnsi" w:cstheme="minorBidi"/>
          <w:noProof/>
          <w:kern w:val="2"/>
          <w:sz w:val="24"/>
          <w:szCs w:val="24"/>
          <w:lang w:eastAsia="en-GB"/>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_Toc218778569 \h </w:instrText>
      </w:r>
      <w:r>
        <w:rPr>
          <w:noProof/>
        </w:rPr>
      </w:r>
      <w:r>
        <w:rPr>
          <w:noProof/>
        </w:rPr>
        <w:fldChar w:fldCharType="separate"/>
      </w:r>
      <w:r>
        <w:rPr>
          <w:noProof/>
        </w:rPr>
        <w:t>63</w:t>
      </w:r>
      <w:r>
        <w:rPr>
          <w:noProof/>
        </w:rPr>
        <w:fldChar w:fldCharType="end"/>
      </w:r>
    </w:p>
    <w:p w14:paraId="17645A1E" w14:textId="1B035AF7"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Eecs_TargetEESDiscovery Service</w:t>
      </w:r>
      <w:r>
        <w:rPr>
          <w:noProof/>
        </w:rPr>
        <w:tab/>
      </w:r>
      <w:r>
        <w:rPr>
          <w:noProof/>
        </w:rPr>
        <w:fldChar w:fldCharType="begin" w:fldLock="1"/>
      </w:r>
      <w:r>
        <w:rPr>
          <w:noProof/>
        </w:rPr>
        <w:instrText xml:space="preserve"> PAGEREF _Toc218778570 \h </w:instrText>
      </w:r>
      <w:r>
        <w:rPr>
          <w:noProof/>
        </w:rPr>
      </w:r>
      <w:r>
        <w:rPr>
          <w:noProof/>
        </w:rPr>
        <w:fldChar w:fldCharType="separate"/>
      </w:r>
      <w:r>
        <w:rPr>
          <w:noProof/>
        </w:rPr>
        <w:t>63</w:t>
      </w:r>
      <w:r>
        <w:rPr>
          <w:noProof/>
        </w:rPr>
        <w:fldChar w:fldCharType="end"/>
      </w:r>
    </w:p>
    <w:p w14:paraId="7FE1E280" w14:textId="3583E3D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_Toc218778571 \h </w:instrText>
      </w:r>
      <w:r>
        <w:rPr>
          <w:noProof/>
        </w:rPr>
      </w:r>
      <w:r>
        <w:rPr>
          <w:noProof/>
        </w:rPr>
        <w:fldChar w:fldCharType="separate"/>
      </w:r>
      <w:r>
        <w:rPr>
          <w:noProof/>
        </w:rPr>
        <w:t>63</w:t>
      </w:r>
      <w:r>
        <w:rPr>
          <w:noProof/>
        </w:rPr>
        <w:fldChar w:fldCharType="end"/>
      </w:r>
    </w:p>
    <w:p w14:paraId="17BB42C9" w14:textId="7116FA1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_Toc218778572 \h </w:instrText>
      </w:r>
      <w:r>
        <w:rPr>
          <w:noProof/>
        </w:rPr>
      </w:r>
      <w:r>
        <w:rPr>
          <w:noProof/>
        </w:rPr>
        <w:fldChar w:fldCharType="separate"/>
      </w:r>
      <w:r>
        <w:rPr>
          <w:noProof/>
        </w:rPr>
        <w:t>63</w:t>
      </w:r>
      <w:r>
        <w:rPr>
          <w:noProof/>
        </w:rPr>
        <w:fldChar w:fldCharType="end"/>
      </w:r>
    </w:p>
    <w:p w14:paraId="05FDDD48" w14:textId="1126824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_Toc218778573 \h </w:instrText>
      </w:r>
      <w:r>
        <w:rPr>
          <w:noProof/>
        </w:rPr>
      </w:r>
      <w:r>
        <w:rPr>
          <w:noProof/>
        </w:rPr>
        <w:fldChar w:fldCharType="separate"/>
      </w:r>
      <w:r>
        <w:rPr>
          <w:noProof/>
        </w:rPr>
        <w:t>63</w:t>
      </w:r>
      <w:r>
        <w:rPr>
          <w:noProof/>
        </w:rPr>
        <w:fldChar w:fldCharType="end"/>
      </w:r>
    </w:p>
    <w:p w14:paraId="771ED8D6" w14:textId="23DB4C1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w:t>
      </w:r>
      <w:r>
        <w:rPr>
          <w:noProof/>
        </w:rPr>
        <w:tab/>
      </w:r>
      <w:r>
        <w:rPr>
          <w:noProof/>
        </w:rPr>
        <w:fldChar w:fldCharType="begin" w:fldLock="1"/>
      </w:r>
      <w:r>
        <w:rPr>
          <w:noProof/>
        </w:rPr>
        <w:instrText xml:space="preserve"> PAGEREF _Toc218778574 \h </w:instrText>
      </w:r>
      <w:r>
        <w:rPr>
          <w:noProof/>
        </w:rPr>
      </w:r>
      <w:r>
        <w:rPr>
          <w:noProof/>
        </w:rPr>
        <w:fldChar w:fldCharType="separate"/>
      </w:r>
      <w:r>
        <w:rPr>
          <w:noProof/>
        </w:rPr>
        <w:t>63</w:t>
      </w:r>
      <w:r>
        <w:rPr>
          <w:noProof/>
        </w:rPr>
        <w:fldChar w:fldCharType="end"/>
      </w:r>
    </w:p>
    <w:p w14:paraId="75718718" w14:textId="273D887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_Toc218778575 \h </w:instrText>
      </w:r>
      <w:r>
        <w:rPr>
          <w:noProof/>
        </w:rPr>
      </w:r>
      <w:r>
        <w:rPr>
          <w:noProof/>
        </w:rPr>
        <w:fldChar w:fldCharType="separate"/>
      </w:r>
      <w:r>
        <w:rPr>
          <w:noProof/>
        </w:rPr>
        <w:t>63</w:t>
      </w:r>
      <w:r>
        <w:rPr>
          <w:noProof/>
        </w:rPr>
        <w:fldChar w:fldCharType="end"/>
      </w:r>
    </w:p>
    <w:p w14:paraId="1F589F94" w14:textId="5782932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_Toc218778576 \h </w:instrText>
      </w:r>
      <w:r>
        <w:rPr>
          <w:noProof/>
        </w:rPr>
      </w:r>
      <w:r>
        <w:rPr>
          <w:noProof/>
        </w:rPr>
        <w:fldChar w:fldCharType="separate"/>
      </w:r>
      <w:r>
        <w:rPr>
          <w:noProof/>
        </w:rPr>
        <w:t>63</w:t>
      </w:r>
      <w:r>
        <w:rPr>
          <w:noProof/>
        </w:rPr>
        <w:fldChar w:fldCharType="end"/>
      </w:r>
    </w:p>
    <w:p w14:paraId="25EEADFC" w14:textId="097F899D"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Eecs_EASInfoManagement Service</w:t>
      </w:r>
      <w:r>
        <w:rPr>
          <w:noProof/>
        </w:rPr>
        <w:tab/>
      </w:r>
      <w:r>
        <w:rPr>
          <w:noProof/>
        </w:rPr>
        <w:fldChar w:fldCharType="begin" w:fldLock="1"/>
      </w:r>
      <w:r>
        <w:rPr>
          <w:noProof/>
        </w:rPr>
        <w:instrText xml:space="preserve"> PAGEREF _Toc218778577 \h </w:instrText>
      </w:r>
      <w:r>
        <w:rPr>
          <w:noProof/>
        </w:rPr>
      </w:r>
      <w:r>
        <w:rPr>
          <w:noProof/>
        </w:rPr>
        <w:fldChar w:fldCharType="separate"/>
      </w:r>
      <w:r>
        <w:rPr>
          <w:noProof/>
        </w:rPr>
        <w:t>64</w:t>
      </w:r>
      <w:r>
        <w:rPr>
          <w:noProof/>
        </w:rPr>
        <w:fldChar w:fldCharType="end"/>
      </w:r>
    </w:p>
    <w:p w14:paraId="50955F62" w14:textId="2CD98E8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_Toc218778578 \h </w:instrText>
      </w:r>
      <w:r>
        <w:rPr>
          <w:noProof/>
        </w:rPr>
      </w:r>
      <w:r>
        <w:rPr>
          <w:noProof/>
        </w:rPr>
        <w:fldChar w:fldCharType="separate"/>
      </w:r>
      <w:r>
        <w:rPr>
          <w:noProof/>
        </w:rPr>
        <w:t>64</w:t>
      </w:r>
      <w:r>
        <w:rPr>
          <w:noProof/>
        </w:rPr>
        <w:fldChar w:fldCharType="end"/>
      </w:r>
    </w:p>
    <w:p w14:paraId="0D790D58" w14:textId="00B81D1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_Toc218778579 \h </w:instrText>
      </w:r>
      <w:r>
        <w:rPr>
          <w:noProof/>
        </w:rPr>
      </w:r>
      <w:r>
        <w:rPr>
          <w:noProof/>
        </w:rPr>
        <w:fldChar w:fldCharType="separate"/>
      </w:r>
      <w:r>
        <w:rPr>
          <w:noProof/>
        </w:rPr>
        <w:t>64</w:t>
      </w:r>
      <w:r>
        <w:rPr>
          <w:noProof/>
        </w:rPr>
        <w:fldChar w:fldCharType="end"/>
      </w:r>
    </w:p>
    <w:p w14:paraId="78019B2B" w14:textId="593D041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_Toc218778580 \h </w:instrText>
      </w:r>
      <w:r>
        <w:rPr>
          <w:noProof/>
        </w:rPr>
      </w:r>
      <w:r>
        <w:rPr>
          <w:noProof/>
        </w:rPr>
        <w:fldChar w:fldCharType="separate"/>
      </w:r>
      <w:r>
        <w:rPr>
          <w:noProof/>
        </w:rPr>
        <w:t>64</w:t>
      </w:r>
      <w:r>
        <w:rPr>
          <w:noProof/>
        </w:rPr>
        <w:fldChar w:fldCharType="end"/>
      </w:r>
    </w:p>
    <w:p w14:paraId="70AAB548" w14:textId="5E76D98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Eecs_EASInfoManagement_Get</w:t>
      </w:r>
      <w:r>
        <w:rPr>
          <w:noProof/>
        </w:rPr>
        <w:tab/>
      </w:r>
      <w:r>
        <w:rPr>
          <w:noProof/>
        </w:rPr>
        <w:fldChar w:fldCharType="begin" w:fldLock="1"/>
      </w:r>
      <w:r>
        <w:rPr>
          <w:noProof/>
        </w:rPr>
        <w:instrText xml:space="preserve"> PAGEREF _Toc218778581 \h </w:instrText>
      </w:r>
      <w:r>
        <w:rPr>
          <w:noProof/>
        </w:rPr>
      </w:r>
      <w:r>
        <w:rPr>
          <w:noProof/>
        </w:rPr>
        <w:fldChar w:fldCharType="separate"/>
      </w:r>
      <w:r>
        <w:rPr>
          <w:noProof/>
        </w:rPr>
        <w:t>65</w:t>
      </w:r>
      <w:r>
        <w:rPr>
          <w:noProof/>
        </w:rPr>
        <w:fldChar w:fldCharType="end"/>
      </w:r>
    </w:p>
    <w:p w14:paraId="5FF98450" w14:textId="3DD0721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_Toc218778582 \h </w:instrText>
      </w:r>
      <w:r>
        <w:rPr>
          <w:noProof/>
        </w:rPr>
      </w:r>
      <w:r>
        <w:rPr>
          <w:noProof/>
        </w:rPr>
        <w:fldChar w:fldCharType="separate"/>
      </w:r>
      <w:r>
        <w:rPr>
          <w:noProof/>
        </w:rPr>
        <w:t>65</w:t>
      </w:r>
      <w:r>
        <w:rPr>
          <w:noProof/>
        </w:rPr>
        <w:fldChar w:fldCharType="end"/>
      </w:r>
    </w:p>
    <w:p w14:paraId="0255E654" w14:textId="49C17C1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Retrieval</w:t>
      </w:r>
      <w:r>
        <w:rPr>
          <w:noProof/>
        </w:rPr>
        <w:tab/>
      </w:r>
      <w:r>
        <w:rPr>
          <w:noProof/>
        </w:rPr>
        <w:fldChar w:fldCharType="begin" w:fldLock="1"/>
      </w:r>
      <w:r>
        <w:rPr>
          <w:noProof/>
        </w:rPr>
        <w:instrText xml:space="preserve"> PAGEREF _Toc218778583 \h </w:instrText>
      </w:r>
      <w:r>
        <w:rPr>
          <w:noProof/>
        </w:rPr>
      </w:r>
      <w:r>
        <w:rPr>
          <w:noProof/>
        </w:rPr>
        <w:fldChar w:fldCharType="separate"/>
      </w:r>
      <w:r>
        <w:rPr>
          <w:noProof/>
        </w:rPr>
        <w:t>65</w:t>
      </w:r>
      <w:r>
        <w:rPr>
          <w:noProof/>
        </w:rPr>
        <w:fldChar w:fldCharType="end"/>
      </w:r>
    </w:p>
    <w:p w14:paraId="3471E242" w14:textId="275E470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w:t>
      </w:r>
      <w:r>
        <w:rPr>
          <w:noProof/>
        </w:rPr>
        <w:tab/>
      </w:r>
      <w:r>
        <w:rPr>
          <w:noProof/>
        </w:rPr>
        <w:fldChar w:fldCharType="begin" w:fldLock="1"/>
      </w:r>
      <w:r>
        <w:rPr>
          <w:noProof/>
        </w:rPr>
        <w:instrText xml:space="preserve"> PAGEREF _Toc218778584 \h </w:instrText>
      </w:r>
      <w:r>
        <w:rPr>
          <w:noProof/>
        </w:rPr>
      </w:r>
      <w:r>
        <w:rPr>
          <w:noProof/>
        </w:rPr>
        <w:fldChar w:fldCharType="separate"/>
      </w:r>
      <w:r>
        <w:rPr>
          <w:noProof/>
        </w:rPr>
        <w:t>65</w:t>
      </w:r>
      <w:r>
        <w:rPr>
          <w:noProof/>
        </w:rPr>
        <w:fldChar w:fldCharType="end"/>
      </w:r>
    </w:p>
    <w:p w14:paraId="1001CB3C" w14:textId="500C257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_Toc218778585 \h </w:instrText>
      </w:r>
      <w:r>
        <w:rPr>
          <w:noProof/>
        </w:rPr>
      </w:r>
      <w:r>
        <w:rPr>
          <w:noProof/>
        </w:rPr>
        <w:fldChar w:fldCharType="separate"/>
      </w:r>
      <w:r>
        <w:rPr>
          <w:noProof/>
        </w:rPr>
        <w:t>65</w:t>
      </w:r>
      <w:r>
        <w:rPr>
          <w:noProof/>
        </w:rPr>
        <w:fldChar w:fldCharType="end"/>
      </w:r>
    </w:p>
    <w:p w14:paraId="2FDE6B54" w14:textId="05D73D8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6.4.2.3.2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Storage</w:t>
      </w:r>
      <w:r>
        <w:rPr>
          <w:noProof/>
        </w:rPr>
        <w:tab/>
      </w:r>
      <w:r>
        <w:rPr>
          <w:noProof/>
        </w:rPr>
        <w:fldChar w:fldCharType="begin" w:fldLock="1"/>
      </w:r>
      <w:r>
        <w:rPr>
          <w:noProof/>
        </w:rPr>
        <w:instrText xml:space="preserve"> PAGEREF _Toc218778586 \h </w:instrText>
      </w:r>
      <w:r>
        <w:rPr>
          <w:noProof/>
        </w:rPr>
      </w:r>
      <w:r>
        <w:rPr>
          <w:noProof/>
        </w:rPr>
        <w:fldChar w:fldCharType="separate"/>
      </w:r>
      <w:r>
        <w:rPr>
          <w:noProof/>
        </w:rPr>
        <w:t>65</w:t>
      </w:r>
      <w:r>
        <w:rPr>
          <w:noProof/>
        </w:rPr>
        <w:fldChar w:fldCharType="end"/>
      </w:r>
    </w:p>
    <w:p w14:paraId="02C847A4" w14:textId="01A317A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w:t>
      </w:r>
      <w:r>
        <w:rPr>
          <w:noProof/>
        </w:rPr>
        <w:tab/>
      </w:r>
      <w:r>
        <w:rPr>
          <w:noProof/>
        </w:rPr>
        <w:fldChar w:fldCharType="begin" w:fldLock="1"/>
      </w:r>
      <w:r>
        <w:rPr>
          <w:noProof/>
        </w:rPr>
        <w:instrText xml:space="preserve"> PAGEREF _Toc218778587 \h </w:instrText>
      </w:r>
      <w:r>
        <w:rPr>
          <w:noProof/>
        </w:rPr>
      </w:r>
      <w:r>
        <w:rPr>
          <w:noProof/>
        </w:rPr>
        <w:fldChar w:fldCharType="separate"/>
      </w:r>
      <w:r>
        <w:rPr>
          <w:noProof/>
        </w:rPr>
        <w:t>66</w:t>
      </w:r>
      <w:r>
        <w:rPr>
          <w:noProof/>
        </w:rPr>
        <w:fldChar w:fldCharType="end"/>
      </w:r>
    </w:p>
    <w:p w14:paraId="5871150D" w14:textId="6069FCD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_Toc218778588 \h </w:instrText>
      </w:r>
      <w:r>
        <w:rPr>
          <w:noProof/>
        </w:rPr>
      </w:r>
      <w:r>
        <w:rPr>
          <w:noProof/>
        </w:rPr>
        <w:fldChar w:fldCharType="separate"/>
      </w:r>
      <w:r>
        <w:rPr>
          <w:noProof/>
        </w:rPr>
        <w:t>66</w:t>
      </w:r>
      <w:r>
        <w:rPr>
          <w:noProof/>
        </w:rPr>
        <w:fldChar w:fldCharType="end"/>
      </w:r>
    </w:p>
    <w:p w14:paraId="05416F97" w14:textId="35D152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6.4.2.4.2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Update</w:t>
      </w:r>
      <w:r>
        <w:rPr>
          <w:noProof/>
        </w:rPr>
        <w:tab/>
      </w:r>
      <w:r>
        <w:rPr>
          <w:noProof/>
        </w:rPr>
        <w:fldChar w:fldCharType="begin" w:fldLock="1"/>
      </w:r>
      <w:r>
        <w:rPr>
          <w:noProof/>
        </w:rPr>
        <w:instrText xml:space="preserve"> PAGEREF _Toc218778589 \h </w:instrText>
      </w:r>
      <w:r>
        <w:rPr>
          <w:noProof/>
        </w:rPr>
      </w:r>
      <w:r>
        <w:rPr>
          <w:noProof/>
        </w:rPr>
        <w:fldChar w:fldCharType="separate"/>
      </w:r>
      <w:r>
        <w:rPr>
          <w:noProof/>
        </w:rPr>
        <w:t>66</w:t>
      </w:r>
      <w:r>
        <w:rPr>
          <w:noProof/>
        </w:rPr>
        <w:fldChar w:fldCharType="end"/>
      </w:r>
    </w:p>
    <w:p w14:paraId="3A62B27F" w14:textId="0DE382F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Eecs_EASInfoManagement_Delete</w:t>
      </w:r>
      <w:r>
        <w:rPr>
          <w:noProof/>
        </w:rPr>
        <w:tab/>
      </w:r>
      <w:r>
        <w:rPr>
          <w:noProof/>
        </w:rPr>
        <w:fldChar w:fldCharType="begin" w:fldLock="1"/>
      </w:r>
      <w:r>
        <w:rPr>
          <w:noProof/>
        </w:rPr>
        <w:instrText xml:space="preserve"> PAGEREF _Toc218778590 \h </w:instrText>
      </w:r>
      <w:r>
        <w:rPr>
          <w:noProof/>
        </w:rPr>
      </w:r>
      <w:r>
        <w:rPr>
          <w:noProof/>
        </w:rPr>
        <w:fldChar w:fldCharType="separate"/>
      </w:r>
      <w:r>
        <w:rPr>
          <w:noProof/>
        </w:rPr>
        <w:t>66</w:t>
      </w:r>
      <w:r>
        <w:rPr>
          <w:noProof/>
        </w:rPr>
        <w:fldChar w:fldCharType="end"/>
      </w:r>
    </w:p>
    <w:p w14:paraId="77668647" w14:textId="470F587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_Toc218778591 \h </w:instrText>
      </w:r>
      <w:r>
        <w:rPr>
          <w:noProof/>
        </w:rPr>
      </w:r>
      <w:r>
        <w:rPr>
          <w:noProof/>
        </w:rPr>
        <w:fldChar w:fldCharType="separate"/>
      </w:r>
      <w:r>
        <w:rPr>
          <w:noProof/>
        </w:rPr>
        <w:t>66</w:t>
      </w:r>
      <w:r>
        <w:rPr>
          <w:noProof/>
        </w:rPr>
        <w:fldChar w:fldCharType="end"/>
      </w:r>
    </w:p>
    <w:p w14:paraId="333A5152" w14:textId="681716F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6.4.2.5.2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Deletion</w:t>
      </w:r>
      <w:r>
        <w:rPr>
          <w:noProof/>
        </w:rPr>
        <w:tab/>
      </w:r>
      <w:r>
        <w:rPr>
          <w:noProof/>
        </w:rPr>
        <w:fldChar w:fldCharType="begin" w:fldLock="1"/>
      </w:r>
      <w:r>
        <w:rPr>
          <w:noProof/>
        </w:rPr>
        <w:instrText xml:space="preserve"> PAGEREF _Toc218778592 \h </w:instrText>
      </w:r>
      <w:r>
        <w:rPr>
          <w:noProof/>
        </w:rPr>
      </w:r>
      <w:r>
        <w:rPr>
          <w:noProof/>
        </w:rPr>
        <w:fldChar w:fldCharType="separate"/>
      </w:r>
      <w:r>
        <w:rPr>
          <w:noProof/>
        </w:rPr>
        <w:t>67</w:t>
      </w:r>
      <w:r>
        <w:rPr>
          <w:noProof/>
        </w:rPr>
        <w:fldChar w:fldCharType="end"/>
      </w:r>
    </w:p>
    <w:p w14:paraId="5F4E969F" w14:textId="75DB8AB7"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w:t>
      </w:r>
      <w:r>
        <w:rPr>
          <w:noProof/>
        </w:rPr>
        <w:tab/>
      </w:r>
      <w:r>
        <w:rPr>
          <w:noProof/>
        </w:rPr>
        <w:fldChar w:fldCharType="begin" w:fldLock="1"/>
      </w:r>
      <w:r>
        <w:rPr>
          <w:noProof/>
        </w:rPr>
        <w:instrText xml:space="preserve"> PAGEREF _Toc218778593 \h </w:instrText>
      </w:r>
      <w:r>
        <w:rPr>
          <w:noProof/>
        </w:rPr>
      </w:r>
      <w:r>
        <w:rPr>
          <w:noProof/>
        </w:rPr>
        <w:fldChar w:fldCharType="separate"/>
      </w:r>
      <w:r>
        <w:rPr>
          <w:noProof/>
        </w:rPr>
        <w:t>67</w:t>
      </w:r>
      <w:r>
        <w:rPr>
          <w:noProof/>
        </w:rPr>
        <w:fldChar w:fldCharType="end"/>
      </w:r>
    </w:p>
    <w:p w14:paraId="64F537D0" w14:textId="08EC91B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_Toc218778594 \h </w:instrText>
      </w:r>
      <w:r>
        <w:rPr>
          <w:noProof/>
        </w:rPr>
      </w:r>
      <w:r>
        <w:rPr>
          <w:noProof/>
        </w:rPr>
        <w:fldChar w:fldCharType="separate"/>
      </w:r>
      <w:r>
        <w:rPr>
          <w:noProof/>
        </w:rPr>
        <w:t>67</w:t>
      </w:r>
      <w:r>
        <w:rPr>
          <w:noProof/>
        </w:rPr>
        <w:fldChar w:fldCharType="end"/>
      </w:r>
    </w:p>
    <w:p w14:paraId="2E6B0F8A" w14:textId="24A8121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_Toc218778595 \h </w:instrText>
      </w:r>
      <w:r>
        <w:rPr>
          <w:noProof/>
        </w:rPr>
      </w:r>
      <w:r>
        <w:rPr>
          <w:noProof/>
        </w:rPr>
        <w:fldChar w:fldCharType="separate"/>
      </w:r>
      <w:r>
        <w:rPr>
          <w:noProof/>
        </w:rPr>
        <w:t>67</w:t>
      </w:r>
      <w:r>
        <w:rPr>
          <w:noProof/>
        </w:rPr>
        <w:fldChar w:fldCharType="end"/>
      </w:r>
    </w:p>
    <w:p w14:paraId="5C3FE6F7" w14:textId="0603845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w:t>
      </w:r>
      <w:r w:rsidRPr="001C58CA">
        <w:rPr>
          <w:noProof/>
          <w:lang w:val="en-US"/>
        </w:rPr>
        <w:t>Request</w:t>
      </w:r>
      <w:r>
        <w:rPr>
          <w:noProof/>
        </w:rPr>
        <w:tab/>
      </w:r>
      <w:r>
        <w:rPr>
          <w:noProof/>
        </w:rPr>
        <w:fldChar w:fldCharType="begin" w:fldLock="1"/>
      </w:r>
      <w:r>
        <w:rPr>
          <w:noProof/>
        </w:rPr>
        <w:instrText xml:space="preserve"> PAGEREF _Toc218778596 \h </w:instrText>
      </w:r>
      <w:r>
        <w:rPr>
          <w:noProof/>
        </w:rPr>
      </w:r>
      <w:r>
        <w:rPr>
          <w:noProof/>
        </w:rPr>
        <w:fldChar w:fldCharType="separate"/>
      </w:r>
      <w:r>
        <w:rPr>
          <w:noProof/>
        </w:rPr>
        <w:t>68</w:t>
      </w:r>
      <w:r>
        <w:rPr>
          <w:noProof/>
        </w:rPr>
        <w:fldChar w:fldCharType="end"/>
      </w:r>
    </w:p>
    <w:p w14:paraId="1A8C76A9" w14:textId="3B652F5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_Toc218778597 \h </w:instrText>
      </w:r>
      <w:r>
        <w:rPr>
          <w:noProof/>
        </w:rPr>
      </w:r>
      <w:r>
        <w:rPr>
          <w:noProof/>
        </w:rPr>
        <w:fldChar w:fldCharType="separate"/>
      </w:r>
      <w:r>
        <w:rPr>
          <w:noProof/>
        </w:rPr>
        <w:t>68</w:t>
      </w:r>
      <w:r>
        <w:rPr>
          <w:noProof/>
        </w:rPr>
        <w:fldChar w:fldCharType="end"/>
      </w:r>
    </w:p>
    <w:p w14:paraId="19B0FE93" w14:textId="5798183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S</w:t>
      </w:r>
      <w:r w:rsidRPr="001C58CA">
        <w:rPr>
          <w:noProof/>
          <w:lang w:val="en-US"/>
        </w:rPr>
        <w:t>ervice Provisioning Information</w:t>
      </w:r>
      <w:r w:rsidRPr="001C58CA">
        <w:rPr>
          <w:rFonts w:cs="Courier New"/>
          <w:noProof/>
        </w:rPr>
        <w:t xml:space="preserve"> Retrieval Request</w:t>
      </w:r>
      <w:r>
        <w:rPr>
          <w:noProof/>
        </w:rPr>
        <w:tab/>
      </w:r>
      <w:r>
        <w:rPr>
          <w:noProof/>
        </w:rPr>
        <w:fldChar w:fldCharType="begin" w:fldLock="1"/>
      </w:r>
      <w:r>
        <w:rPr>
          <w:noProof/>
        </w:rPr>
        <w:instrText xml:space="preserve"> PAGEREF _Toc218778598 \h </w:instrText>
      </w:r>
      <w:r>
        <w:rPr>
          <w:noProof/>
        </w:rPr>
      </w:r>
      <w:r>
        <w:rPr>
          <w:noProof/>
        </w:rPr>
        <w:fldChar w:fldCharType="separate"/>
      </w:r>
      <w:r>
        <w:rPr>
          <w:noProof/>
        </w:rPr>
        <w:t>68</w:t>
      </w:r>
      <w:r>
        <w:rPr>
          <w:noProof/>
        </w:rPr>
        <w:fldChar w:fldCharType="end"/>
      </w:r>
    </w:p>
    <w:p w14:paraId="36230453" w14:textId="3258FC3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w:t>
      </w:r>
      <w:r>
        <w:rPr>
          <w:noProof/>
        </w:rPr>
        <w:tab/>
      </w:r>
      <w:r>
        <w:rPr>
          <w:noProof/>
        </w:rPr>
        <w:fldChar w:fldCharType="begin" w:fldLock="1"/>
      </w:r>
      <w:r>
        <w:rPr>
          <w:noProof/>
        </w:rPr>
        <w:instrText xml:space="preserve"> PAGEREF _Toc218778599 \h </w:instrText>
      </w:r>
      <w:r>
        <w:rPr>
          <w:noProof/>
        </w:rPr>
      </w:r>
      <w:r>
        <w:rPr>
          <w:noProof/>
        </w:rPr>
        <w:fldChar w:fldCharType="separate"/>
      </w:r>
      <w:r>
        <w:rPr>
          <w:noProof/>
        </w:rPr>
        <w:t>68</w:t>
      </w:r>
      <w:r>
        <w:rPr>
          <w:noProof/>
        </w:rPr>
        <w:fldChar w:fldCharType="end"/>
      </w:r>
    </w:p>
    <w:p w14:paraId="7869C375" w14:textId="3B8385C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_Toc218778600 \h </w:instrText>
      </w:r>
      <w:r>
        <w:rPr>
          <w:noProof/>
        </w:rPr>
      </w:r>
      <w:r>
        <w:rPr>
          <w:noProof/>
        </w:rPr>
        <w:fldChar w:fldCharType="separate"/>
      </w:r>
      <w:r>
        <w:rPr>
          <w:noProof/>
        </w:rPr>
        <w:t>68</w:t>
      </w:r>
      <w:r>
        <w:rPr>
          <w:noProof/>
        </w:rPr>
        <w:fldChar w:fldCharType="end"/>
      </w:r>
    </w:p>
    <w:p w14:paraId="0C7C6182" w14:textId="02CEF60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Creation</w:t>
      </w:r>
      <w:r>
        <w:rPr>
          <w:noProof/>
        </w:rPr>
        <w:tab/>
      </w:r>
      <w:r>
        <w:rPr>
          <w:noProof/>
        </w:rPr>
        <w:fldChar w:fldCharType="begin" w:fldLock="1"/>
      </w:r>
      <w:r>
        <w:rPr>
          <w:noProof/>
        </w:rPr>
        <w:instrText xml:space="preserve"> PAGEREF _Toc218778601 \h </w:instrText>
      </w:r>
      <w:r>
        <w:rPr>
          <w:noProof/>
        </w:rPr>
      </w:r>
      <w:r>
        <w:rPr>
          <w:noProof/>
        </w:rPr>
        <w:fldChar w:fldCharType="separate"/>
      </w:r>
      <w:r>
        <w:rPr>
          <w:noProof/>
        </w:rPr>
        <w:t>68</w:t>
      </w:r>
      <w:r>
        <w:rPr>
          <w:noProof/>
        </w:rPr>
        <w:fldChar w:fldCharType="end"/>
      </w:r>
    </w:p>
    <w:p w14:paraId="1AB57166" w14:textId="01FA4AE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_Toc218778602 \h </w:instrText>
      </w:r>
      <w:r>
        <w:rPr>
          <w:noProof/>
        </w:rPr>
      </w:r>
      <w:r>
        <w:rPr>
          <w:noProof/>
        </w:rPr>
        <w:fldChar w:fldCharType="separate"/>
      </w:r>
      <w:r>
        <w:rPr>
          <w:noProof/>
        </w:rPr>
        <w:t>68</w:t>
      </w:r>
      <w:r>
        <w:rPr>
          <w:noProof/>
        </w:rPr>
        <w:fldChar w:fldCharType="end"/>
      </w:r>
    </w:p>
    <w:p w14:paraId="3DCC203C" w14:textId="0041339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_Toc218778603 \h </w:instrText>
      </w:r>
      <w:r>
        <w:rPr>
          <w:noProof/>
        </w:rPr>
      </w:r>
      <w:r>
        <w:rPr>
          <w:noProof/>
        </w:rPr>
        <w:fldChar w:fldCharType="separate"/>
      </w:r>
      <w:r>
        <w:rPr>
          <w:noProof/>
        </w:rPr>
        <w:t>68</w:t>
      </w:r>
      <w:r>
        <w:rPr>
          <w:noProof/>
        </w:rPr>
        <w:fldChar w:fldCharType="end"/>
      </w:r>
    </w:p>
    <w:p w14:paraId="5AFD70E4" w14:textId="12A1DE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w:t>
      </w:r>
      <w:r>
        <w:rPr>
          <w:noProof/>
        </w:rPr>
        <w:tab/>
      </w:r>
      <w:r>
        <w:rPr>
          <w:noProof/>
        </w:rPr>
        <w:fldChar w:fldCharType="begin" w:fldLock="1"/>
      </w:r>
      <w:r>
        <w:rPr>
          <w:noProof/>
        </w:rPr>
        <w:instrText xml:space="preserve"> PAGEREF _Toc218778604 \h </w:instrText>
      </w:r>
      <w:r>
        <w:rPr>
          <w:noProof/>
        </w:rPr>
      </w:r>
      <w:r>
        <w:rPr>
          <w:noProof/>
        </w:rPr>
        <w:fldChar w:fldCharType="separate"/>
      </w:r>
      <w:r>
        <w:rPr>
          <w:noProof/>
        </w:rPr>
        <w:t>69</w:t>
      </w:r>
      <w:r>
        <w:rPr>
          <w:noProof/>
        </w:rPr>
        <w:fldChar w:fldCharType="end"/>
      </w:r>
    </w:p>
    <w:p w14:paraId="47E0C587" w14:textId="57AA2E0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w:t>
      </w:r>
      <w:r>
        <w:rPr>
          <w:noProof/>
        </w:rPr>
        <w:tab/>
      </w:r>
      <w:r>
        <w:rPr>
          <w:noProof/>
        </w:rPr>
        <w:fldChar w:fldCharType="begin" w:fldLock="1"/>
      </w:r>
      <w:r>
        <w:rPr>
          <w:noProof/>
        </w:rPr>
        <w:instrText xml:space="preserve"> PAGEREF _Toc218778605 \h </w:instrText>
      </w:r>
      <w:r>
        <w:rPr>
          <w:noProof/>
        </w:rPr>
      </w:r>
      <w:r>
        <w:rPr>
          <w:noProof/>
        </w:rPr>
        <w:fldChar w:fldCharType="separate"/>
      </w:r>
      <w:r>
        <w:rPr>
          <w:noProof/>
        </w:rPr>
        <w:t>69</w:t>
      </w:r>
      <w:r>
        <w:rPr>
          <w:noProof/>
        </w:rPr>
        <w:fldChar w:fldCharType="end"/>
      </w:r>
    </w:p>
    <w:p w14:paraId="150698B3" w14:textId="6614E8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_Toc218778606 \h </w:instrText>
      </w:r>
      <w:r>
        <w:rPr>
          <w:noProof/>
        </w:rPr>
      </w:r>
      <w:r>
        <w:rPr>
          <w:noProof/>
        </w:rPr>
        <w:fldChar w:fldCharType="separate"/>
      </w:r>
      <w:r>
        <w:rPr>
          <w:noProof/>
        </w:rPr>
        <w:t>69</w:t>
      </w:r>
      <w:r>
        <w:rPr>
          <w:noProof/>
        </w:rPr>
        <w:fldChar w:fldCharType="end"/>
      </w:r>
    </w:p>
    <w:p w14:paraId="391CB789" w14:textId="5B79D6D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6.5.2.5.2</w:t>
      </w:r>
      <w:r>
        <w:rPr>
          <w:rFonts w:asciiTheme="minorHAnsi" w:eastAsiaTheme="minorEastAsia" w:hAnsiTheme="minorHAnsi" w:cstheme="minorBidi"/>
          <w:noProof/>
          <w:kern w:val="2"/>
          <w:sz w:val="24"/>
          <w:szCs w:val="24"/>
          <w:lang w:eastAsia="en-GB"/>
          <w14:ligatures w14:val="standardContextual"/>
        </w:rPr>
        <w:tab/>
      </w:r>
      <w:r>
        <w:rPr>
          <w:noProof/>
        </w:rPr>
        <w:t xml:space="preserve">Service Provisioning Subscription </w:t>
      </w:r>
      <w:r w:rsidRPr="001C58CA">
        <w:rPr>
          <w:noProof/>
          <w:lang w:val="en-US"/>
        </w:rPr>
        <w:t>Deletion</w:t>
      </w:r>
      <w:r>
        <w:rPr>
          <w:noProof/>
        </w:rPr>
        <w:tab/>
      </w:r>
      <w:r>
        <w:rPr>
          <w:noProof/>
        </w:rPr>
        <w:fldChar w:fldCharType="begin" w:fldLock="1"/>
      </w:r>
      <w:r>
        <w:rPr>
          <w:noProof/>
        </w:rPr>
        <w:instrText xml:space="preserve"> PAGEREF _Toc218778607 \h </w:instrText>
      </w:r>
      <w:r>
        <w:rPr>
          <w:noProof/>
        </w:rPr>
      </w:r>
      <w:r>
        <w:rPr>
          <w:noProof/>
        </w:rPr>
        <w:fldChar w:fldCharType="separate"/>
      </w:r>
      <w:r>
        <w:rPr>
          <w:noProof/>
        </w:rPr>
        <w:t>69</w:t>
      </w:r>
      <w:r>
        <w:rPr>
          <w:noProof/>
        </w:rPr>
        <w:fldChar w:fldCharType="end"/>
      </w:r>
    </w:p>
    <w:p w14:paraId="1DB9D891" w14:textId="3D7538B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w:t>
      </w:r>
      <w:r>
        <w:rPr>
          <w:noProof/>
        </w:rPr>
        <w:tab/>
      </w:r>
      <w:r>
        <w:rPr>
          <w:noProof/>
        </w:rPr>
        <w:fldChar w:fldCharType="begin" w:fldLock="1"/>
      </w:r>
      <w:r>
        <w:rPr>
          <w:noProof/>
        </w:rPr>
        <w:instrText xml:space="preserve"> PAGEREF _Toc218778608 \h </w:instrText>
      </w:r>
      <w:r>
        <w:rPr>
          <w:noProof/>
        </w:rPr>
      </w:r>
      <w:r>
        <w:rPr>
          <w:noProof/>
        </w:rPr>
        <w:fldChar w:fldCharType="separate"/>
      </w:r>
      <w:r>
        <w:rPr>
          <w:noProof/>
        </w:rPr>
        <w:t>69</w:t>
      </w:r>
      <w:r>
        <w:rPr>
          <w:noProof/>
        </w:rPr>
        <w:fldChar w:fldCharType="end"/>
      </w:r>
    </w:p>
    <w:p w14:paraId="7DB5E553" w14:textId="7FD9CE0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_Toc218778609 \h </w:instrText>
      </w:r>
      <w:r>
        <w:rPr>
          <w:noProof/>
        </w:rPr>
      </w:r>
      <w:r>
        <w:rPr>
          <w:noProof/>
        </w:rPr>
        <w:fldChar w:fldCharType="separate"/>
      </w:r>
      <w:r>
        <w:rPr>
          <w:noProof/>
        </w:rPr>
        <w:t>69</w:t>
      </w:r>
      <w:r>
        <w:rPr>
          <w:noProof/>
        </w:rPr>
        <w:fldChar w:fldCharType="end"/>
      </w:r>
    </w:p>
    <w:p w14:paraId="462B9943" w14:textId="583DEB3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6.5.2.6.2</w:t>
      </w:r>
      <w:r>
        <w:rPr>
          <w:rFonts w:asciiTheme="minorHAnsi" w:eastAsiaTheme="minorEastAsia" w:hAnsiTheme="minorHAnsi" w:cstheme="minorBidi"/>
          <w:noProof/>
          <w:kern w:val="2"/>
          <w:sz w:val="24"/>
          <w:szCs w:val="24"/>
          <w:lang w:eastAsia="en-GB"/>
          <w14:ligatures w14:val="standardContextual"/>
        </w:rPr>
        <w:tab/>
      </w:r>
      <w:r>
        <w:rPr>
          <w:noProof/>
        </w:rPr>
        <w:t xml:space="preserve">Service Provisioning </w:t>
      </w:r>
      <w:r w:rsidRPr="001C58CA">
        <w:rPr>
          <w:noProof/>
          <w:lang w:val="en-US"/>
        </w:rPr>
        <w:t>Notification</w:t>
      </w:r>
      <w:r>
        <w:rPr>
          <w:noProof/>
        </w:rPr>
        <w:tab/>
      </w:r>
      <w:r>
        <w:rPr>
          <w:noProof/>
        </w:rPr>
        <w:fldChar w:fldCharType="begin" w:fldLock="1"/>
      </w:r>
      <w:r>
        <w:rPr>
          <w:noProof/>
        </w:rPr>
        <w:instrText xml:space="preserve"> PAGEREF _Toc218778610 \h </w:instrText>
      </w:r>
      <w:r>
        <w:rPr>
          <w:noProof/>
        </w:rPr>
      </w:r>
      <w:r>
        <w:rPr>
          <w:noProof/>
        </w:rPr>
        <w:fldChar w:fldCharType="separate"/>
      </w:r>
      <w:r>
        <w:rPr>
          <w:noProof/>
        </w:rPr>
        <w:t>70</w:t>
      </w:r>
      <w:r>
        <w:rPr>
          <w:noProof/>
        </w:rPr>
        <w:fldChar w:fldCharType="end"/>
      </w:r>
    </w:p>
    <w:p w14:paraId="11A37FC7" w14:textId="0AC3703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Eecs_ECSDiscovery Service</w:t>
      </w:r>
      <w:r>
        <w:rPr>
          <w:noProof/>
        </w:rPr>
        <w:tab/>
      </w:r>
      <w:r>
        <w:rPr>
          <w:noProof/>
        </w:rPr>
        <w:fldChar w:fldCharType="begin" w:fldLock="1"/>
      </w:r>
      <w:r>
        <w:rPr>
          <w:noProof/>
        </w:rPr>
        <w:instrText xml:space="preserve"> PAGEREF _Toc218778611 \h </w:instrText>
      </w:r>
      <w:r>
        <w:rPr>
          <w:noProof/>
        </w:rPr>
      </w:r>
      <w:r>
        <w:rPr>
          <w:noProof/>
        </w:rPr>
        <w:fldChar w:fldCharType="separate"/>
      </w:r>
      <w:r>
        <w:rPr>
          <w:noProof/>
        </w:rPr>
        <w:t>70</w:t>
      </w:r>
      <w:r>
        <w:rPr>
          <w:noProof/>
        </w:rPr>
        <w:fldChar w:fldCharType="end"/>
      </w:r>
    </w:p>
    <w:p w14:paraId="4869A000" w14:textId="454A6D0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_Toc218778612 \h </w:instrText>
      </w:r>
      <w:r>
        <w:rPr>
          <w:noProof/>
        </w:rPr>
      </w:r>
      <w:r>
        <w:rPr>
          <w:noProof/>
        </w:rPr>
        <w:fldChar w:fldCharType="separate"/>
      </w:r>
      <w:r>
        <w:rPr>
          <w:noProof/>
        </w:rPr>
        <w:t>70</w:t>
      </w:r>
      <w:r>
        <w:rPr>
          <w:noProof/>
        </w:rPr>
        <w:fldChar w:fldCharType="end"/>
      </w:r>
    </w:p>
    <w:p w14:paraId="172C0E5F" w14:textId="2797396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_Toc218778613 \h </w:instrText>
      </w:r>
      <w:r>
        <w:rPr>
          <w:noProof/>
        </w:rPr>
      </w:r>
      <w:r>
        <w:rPr>
          <w:noProof/>
        </w:rPr>
        <w:fldChar w:fldCharType="separate"/>
      </w:r>
      <w:r>
        <w:rPr>
          <w:noProof/>
        </w:rPr>
        <w:t>70</w:t>
      </w:r>
      <w:r>
        <w:rPr>
          <w:noProof/>
        </w:rPr>
        <w:fldChar w:fldCharType="end"/>
      </w:r>
    </w:p>
    <w:p w14:paraId="10301B58" w14:textId="0C4E852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_Toc218778614 \h </w:instrText>
      </w:r>
      <w:r>
        <w:rPr>
          <w:noProof/>
        </w:rPr>
      </w:r>
      <w:r>
        <w:rPr>
          <w:noProof/>
        </w:rPr>
        <w:fldChar w:fldCharType="separate"/>
      </w:r>
      <w:r>
        <w:rPr>
          <w:noProof/>
        </w:rPr>
        <w:t>70</w:t>
      </w:r>
      <w:r>
        <w:rPr>
          <w:noProof/>
        </w:rPr>
        <w:fldChar w:fldCharType="end"/>
      </w:r>
    </w:p>
    <w:p w14:paraId="2095C7BA" w14:textId="38B0500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Eecs_ECSDiscovery_Request</w:t>
      </w:r>
      <w:r>
        <w:rPr>
          <w:noProof/>
        </w:rPr>
        <w:tab/>
      </w:r>
      <w:r>
        <w:rPr>
          <w:noProof/>
        </w:rPr>
        <w:fldChar w:fldCharType="begin" w:fldLock="1"/>
      </w:r>
      <w:r>
        <w:rPr>
          <w:noProof/>
        </w:rPr>
        <w:instrText xml:space="preserve"> PAGEREF _Toc218778615 \h </w:instrText>
      </w:r>
      <w:r>
        <w:rPr>
          <w:noProof/>
        </w:rPr>
      </w:r>
      <w:r>
        <w:rPr>
          <w:noProof/>
        </w:rPr>
        <w:fldChar w:fldCharType="separate"/>
      </w:r>
      <w:r>
        <w:rPr>
          <w:noProof/>
        </w:rPr>
        <w:t>70</w:t>
      </w:r>
      <w:r>
        <w:rPr>
          <w:noProof/>
        </w:rPr>
        <w:fldChar w:fldCharType="end"/>
      </w:r>
    </w:p>
    <w:p w14:paraId="2D1BEC5C" w14:textId="05148F4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_Toc218778616 \h </w:instrText>
      </w:r>
      <w:r>
        <w:rPr>
          <w:noProof/>
        </w:rPr>
      </w:r>
      <w:r>
        <w:rPr>
          <w:noProof/>
        </w:rPr>
        <w:fldChar w:fldCharType="separate"/>
      </w:r>
      <w:r>
        <w:rPr>
          <w:noProof/>
        </w:rPr>
        <w:t>70</w:t>
      </w:r>
      <w:r>
        <w:rPr>
          <w:noProof/>
        </w:rPr>
        <w:fldChar w:fldCharType="end"/>
      </w:r>
    </w:p>
    <w:p w14:paraId="23474B55" w14:textId="25EAB30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_Toc218778617 \h </w:instrText>
      </w:r>
      <w:r>
        <w:rPr>
          <w:noProof/>
        </w:rPr>
      </w:r>
      <w:r>
        <w:rPr>
          <w:noProof/>
        </w:rPr>
        <w:fldChar w:fldCharType="separate"/>
      </w:r>
      <w:r>
        <w:rPr>
          <w:noProof/>
        </w:rPr>
        <w:t>70</w:t>
      </w:r>
      <w:r>
        <w:rPr>
          <w:noProof/>
        </w:rPr>
        <w:fldChar w:fldCharType="end"/>
      </w:r>
    </w:p>
    <w:p w14:paraId="0121C16B" w14:textId="2A7FCD8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Eecs_ECSDiscovery_Request</w:t>
      </w:r>
      <w:r>
        <w:rPr>
          <w:noProof/>
        </w:rPr>
        <w:tab/>
      </w:r>
      <w:r>
        <w:rPr>
          <w:noProof/>
        </w:rPr>
        <w:fldChar w:fldCharType="begin" w:fldLock="1"/>
      </w:r>
      <w:r>
        <w:rPr>
          <w:noProof/>
        </w:rPr>
        <w:instrText xml:space="preserve"> PAGEREF _Toc218778618 \h </w:instrText>
      </w:r>
      <w:r>
        <w:rPr>
          <w:noProof/>
        </w:rPr>
      </w:r>
      <w:r>
        <w:rPr>
          <w:noProof/>
        </w:rPr>
        <w:fldChar w:fldCharType="separate"/>
      </w:r>
      <w:r>
        <w:rPr>
          <w:noProof/>
        </w:rPr>
        <w:t>71</w:t>
      </w:r>
      <w:r>
        <w:rPr>
          <w:noProof/>
        </w:rPr>
        <w:fldChar w:fldCharType="end"/>
      </w:r>
    </w:p>
    <w:p w14:paraId="0705C891" w14:textId="20794F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_Toc218778619 \h </w:instrText>
      </w:r>
      <w:r>
        <w:rPr>
          <w:noProof/>
        </w:rPr>
      </w:r>
      <w:r>
        <w:rPr>
          <w:noProof/>
        </w:rPr>
        <w:fldChar w:fldCharType="separate"/>
      </w:r>
      <w:r>
        <w:rPr>
          <w:noProof/>
        </w:rPr>
        <w:t>71</w:t>
      </w:r>
      <w:r>
        <w:rPr>
          <w:noProof/>
        </w:rPr>
        <w:fldChar w:fldCharType="end"/>
      </w:r>
    </w:p>
    <w:p w14:paraId="03EC19FA" w14:textId="0F11A75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_Toc218778620 \h </w:instrText>
      </w:r>
      <w:r>
        <w:rPr>
          <w:noProof/>
        </w:rPr>
      </w:r>
      <w:r>
        <w:rPr>
          <w:noProof/>
        </w:rPr>
        <w:fldChar w:fldCharType="separate"/>
      </w:r>
      <w:r>
        <w:rPr>
          <w:noProof/>
        </w:rPr>
        <w:t>71</w:t>
      </w:r>
      <w:r>
        <w:rPr>
          <w:noProof/>
        </w:rPr>
        <w:fldChar w:fldCharType="end"/>
      </w:r>
    </w:p>
    <w:p w14:paraId="13AD4CC0" w14:textId="40EE6221"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Eecs_ACREvents</w:t>
      </w:r>
      <w:r>
        <w:rPr>
          <w:noProof/>
        </w:rPr>
        <w:tab/>
      </w:r>
      <w:r>
        <w:rPr>
          <w:noProof/>
        </w:rPr>
        <w:fldChar w:fldCharType="begin" w:fldLock="1"/>
      </w:r>
      <w:r>
        <w:rPr>
          <w:noProof/>
        </w:rPr>
        <w:instrText xml:space="preserve"> PAGEREF _Toc218778621 \h </w:instrText>
      </w:r>
      <w:r>
        <w:rPr>
          <w:noProof/>
        </w:rPr>
      </w:r>
      <w:r>
        <w:rPr>
          <w:noProof/>
        </w:rPr>
        <w:fldChar w:fldCharType="separate"/>
      </w:r>
      <w:r>
        <w:rPr>
          <w:noProof/>
        </w:rPr>
        <w:t>71</w:t>
      </w:r>
      <w:r>
        <w:rPr>
          <w:noProof/>
        </w:rPr>
        <w:fldChar w:fldCharType="end"/>
      </w:r>
    </w:p>
    <w:p w14:paraId="7A661110" w14:textId="2D4FDBE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_Toc218778622 \h </w:instrText>
      </w:r>
      <w:r>
        <w:rPr>
          <w:noProof/>
        </w:rPr>
      </w:r>
      <w:r>
        <w:rPr>
          <w:noProof/>
        </w:rPr>
        <w:fldChar w:fldCharType="separate"/>
      </w:r>
      <w:r>
        <w:rPr>
          <w:noProof/>
        </w:rPr>
        <w:t>71</w:t>
      </w:r>
      <w:r>
        <w:rPr>
          <w:noProof/>
        </w:rPr>
        <w:fldChar w:fldCharType="end"/>
      </w:r>
    </w:p>
    <w:p w14:paraId="38A99AEC" w14:textId="0CAC5B3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_Toc218778623 \h </w:instrText>
      </w:r>
      <w:r>
        <w:rPr>
          <w:noProof/>
        </w:rPr>
      </w:r>
      <w:r>
        <w:rPr>
          <w:noProof/>
        </w:rPr>
        <w:fldChar w:fldCharType="separate"/>
      </w:r>
      <w:r>
        <w:rPr>
          <w:noProof/>
        </w:rPr>
        <w:t>71</w:t>
      </w:r>
      <w:r>
        <w:rPr>
          <w:noProof/>
        </w:rPr>
        <w:fldChar w:fldCharType="end"/>
      </w:r>
    </w:p>
    <w:p w14:paraId="5DA91498" w14:textId="09E192A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_Toc218778624 \h </w:instrText>
      </w:r>
      <w:r>
        <w:rPr>
          <w:noProof/>
        </w:rPr>
      </w:r>
      <w:r>
        <w:rPr>
          <w:noProof/>
        </w:rPr>
        <w:fldChar w:fldCharType="separate"/>
      </w:r>
      <w:r>
        <w:rPr>
          <w:noProof/>
        </w:rPr>
        <w:t>71</w:t>
      </w:r>
      <w:r>
        <w:rPr>
          <w:noProof/>
        </w:rPr>
        <w:fldChar w:fldCharType="end"/>
      </w:r>
    </w:p>
    <w:p w14:paraId="3A87E249" w14:textId="2AC6BC0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Eecs_ACREvents_Subscribe</w:t>
      </w:r>
      <w:r>
        <w:rPr>
          <w:noProof/>
        </w:rPr>
        <w:tab/>
      </w:r>
      <w:r>
        <w:rPr>
          <w:noProof/>
        </w:rPr>
        <w:fldChar w:fldCharType="begin" w:fldLock="1"/>
      </w:r>
      <w:r>
        <w:rPr>
          <w:noProof/>
        </w:rPr>
        <w:instrText xml:space="preserve"> PAGEREF _Toc218778625 \h </w:instrText>
      </w:r>
      <w:r>
        <w:rPr>
          <w:noProof/>
        </w:rPr>
      </w:r>
      <w:r>
        <w:rPr>
          <w:noProof/>
        </w:rPr>
        <w:fldChar w:fldCharType="separate"/>
      </w:r>
      <w:r>
        <w:rPr>
          <w:noProof/>
        </w:rPr>
        <w:t>72</w:t>
      </w:r>
      <w:r>
        <w:rPr>
          <w:noProof/>
        </w:rPr>
        <w:fldChar w:fldCharType="end"/>
      </w:r>
    </w:p>
    <w:p w14:paraId="0A00E6E9" w14:textId="6C44DF5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_Toc218778626 \h </w:instrText>
      </w:r>
      <w:r>
        <w:rPr>
          <w:noProof/>
        </w:rPr>
      </w:r>
      <w:r>
        <w:rPr>
          <w:noProof/>
        </w:rPr>
        <w:fldChar w:fldCharType="separate"/>
      </w:r>
      <w:r>
        <w:rPr>
          <w:noProof/>
        </w:rPr>
        <w:t>72</w:t>
      </w:r>
      <w:r>
        <w:rPr>
          <w:noProof/>
        </w:rPr>
        <w:fldChar w:fldCharType="end"/>
      </w:r>
    </w:p>
    <w:p w14:paraId="5FA72AB2" w14:textId="24E85BD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ACR Events Subscription Creation</w:t>
      </w:r>
      <w:r>
        <w:rPr>
          <w:noProof/>
        </w:rPr>
        <w:tab/>
      </w:r>
      <w:r>
        <w:rPr>
          <w:noProof/>
        </w:rPr>
        <w:fldChar w:fldCharType="begin" w:fldLock="1"/>
      </w:r>
      <w:r>
        <w:rPr>
          <w:noProof/>
        </w:rPr>
        <w:instrText xml:space="preserve"> PAGEREF _Toc218778627 \h </w:instrText>
      </w:r>
      <w:r>
        <w:rPr>
          <w:noProof/>
        </w:rPr>
      </w:r>
      <w:r>
        <w:rPr>
          <w:noProof/>
        </w:rPr>
        <w:fldChar w:fldCharType="separate"/>
      </w:r>
      <w:r>
        <w:rPr>
          <w:noProof/>
        </w:rPr>
        <w:t>72</w:t>
      </w:r>
      <w:r>
        <w:rPr>
          <w:noProof/>
        </w:rPr>
        <w:fldChar w:fldCharType="end"/>
      </w:r>
    </w:p>
    <w:p w14:paraId="2B1DD564" w14:textId="347BB31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Eecs_ACREvents_Update</w:t>
      </w:r>
      <w:r>
        <w:rPr>
          <w:noProof/>
        </w:rPr>
        <w:tab/>
      </w:r>
      <w:r>
        <w:rPr>
          <w:noProof/>
        </w:rPr>
        <w:fldChar w:fldCharType="begin" w:fldLock="1"/>
      </w:r>
      <w:r>
        <w:rPr>
          <w:noProof/>
        </w:rPr>
        <w:instrText xml:space="preserve"> PAGEREF _Toc218778628 \h </w:instrText>
      </w:r>
      <w:r>
        <w:rPr>
          <w:noProof/>
        </w:rPr>
      </w:r>
      <w:r>
        <w:rPr>
          <w:noProof/>
        </w:rPr>
        <w:fldChar w:fldCharType="separate"/>
      </w:r>
      <w:r>
        <w:rPr>
          <w:noProof/>
        </w:rPr>
        <w:t>72</w:t>
      </w:r>
      <w:r>
        <w:rPr>
          <w:noProof/>
        </w:rPr>
        <w:fldChar w:fldCharType="end"/>
      </w:r>
    </w:p>
    <w:p w14:paraId="3290384B" w14:textId="04EFB79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_Toc218778629 \h </w:instrText>
      </w:r>
      <w:r>
        <w:rPr>
          <w:noProof/>
        </w:rPr>
      </w:r>
      <w:r>
        <w:rPr>
          <w:noProof/>
        </w:rPr>
        <w:fldChar w:fldCharType="separate"/>
      </w:r>
      <w:r>
        <w:rPr>
          <w:noProof/>
        </w:rPr>
        <w:t>72</w:t>
      </w:r>
      <w:r>
        <w:rPr>
          <w:noProof/>
        </w:rPr>
        <w:fldChar w:fldCharType="end"/>
      </w:r>
    </w:p>
    <w:p w14:paraId="61CC5C5A" w14:textId="3D8309D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6.7.2.3.2</w:t>
      </w:r>
      <w:r>
        <w:rPr>
          <w:rFonts w:asciiTheme="minorHAnsi" w:eastAsiaTheme="minorEastAsia" w:hAnsiTheme="minorHAnsi" w:cstheme="minorBidi"/>
          <w:noProof/>
          <w:kern w:val="2"/>
          <w:sz w:val="24"/>
          <w:szCs w:val="24"/>
          <w:lang w:eastAsia="en-GB"/>
          <w14:ligatures w14:val="standardContextual"/>
        </w:rPr>
        <w:tab/>
      </w:r>
      <w:r>
        <w:rPr>
          <w:noProof/>
        </w:rPr>
        <w:t>ACR Events Subscription Update</w:t>
      </w:r>
      <w:r>
        <w:rPr>
          <w:noProof/>
        </w:rPr>
        <w:tab/>
      </w:r>
      <w:r>
        <w:rPr>
          <w:noProof/>
        </w:rPr>
        <w:fldChar w:fldCharType="begin" w:fldLock="1"/>
      </w:r>
      <w:r>
        <w:rPr>
          <w:noProof/>
        </w:rPr>
        <w:instrText xml:space="preserve"> PAGEREF _Toc218778630 \h </w:instrText>
      </w:r>
      <w:r>
        <w:rPr>
          <w:noProof/>
        </w:rPr>
      </w:r>
      <w:r>
        <w:rPr>
          <w:noProof/>
        </w:rPr>
        <w:fldChar w:fldCharType="separate"/>
      </w:r>
      <w:r>
        <w:rPr>
          <w:noProof/>
        </w:rPr>
        <w:t>72</w:t>
      </w:r>
      <w:r>
        <w:rPr>
          <w:noProof/>
        </w:rPr>
        <w:fldChar w:fldCharType="end"/>
      </w:r>
    </w:p>
    <w:p w14:paraId="77FFD0FE" w14:textId="4661806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Eecs_ACREvents_Unsubscribe</w:t>
      </w:r>
      <w:r>
        <w:rPr>
          <w:noProof/>
        </w:rPr>
        <w:tab/>
      </w:r>
      <w:r>
        <w:rPr>
          <w:noProof/>
        </w:rPr>
        <w:fldChar w:fldCharType="begin" w:fldLock="1"/>
      </w:r>
      <w:r>
        <w:rPr>
          <w:noProof/>
        </w:rPr>
        <w:instrText xml:space="preserve"> PAGEREF _Toc218778631 \h </w:instrText>
      </w:r>
      <w:r>
        <w:rPr>
          <w:noProof/>
        </w:rPr>
      </w:r>
      <w:r>
        <w:rPr>
          <w:noProof/>
        </w:rPr>
        <w:fldChar w:fldCharType="separate"/>
      </w:r>
      <w:r>
        <w:rPr>
          <w:noProof/>
        </w:rPr>
        <w:t>73</w:t>
      </w:r>
      <w:r>
        <w:rPr>
          <w:noProof/>
        </w:rPr>
        <w:fldChar w:fldCharType="end"/>
      </w:r>
    </w:p>
    <w:p w14:paraId="2C019A7C" w14:textId="0EA41DF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_Toc218778632 \h </w:instrText>
      </w:r>
      <w:r>
        <w:rPr>
          <w:noProof/>
        </w:rPr>
      </w:r>
      <w:r>
        <w:rPr>
          <w:noProof/>
        </w:rPr>
        <w:fldChar w:fldCharType="separate"/>
      </w:r>
      <w:r>
        <w:rPr>
          <w:noProof/>
        </w:rPr>
        <w:t>73</w:t>
      </w:r>
      <w:r>
        <w:rPr>
          <w:noProof/>
        </w:rPr>
        <w:fldChar w:fldCharType="end"/>
      </w:r>
    </w:p>
    <w:p w14:paraId="5490446A" w14:textId="1D40854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6.7.2.4.2</w:t>
      </w:r>
      <w:r>
        <w:rPr>
          <w:rFonts w:asciiTheme="minorHAnsi" w:eastAsiaTheme="minorEastAsia" w:hAnsiTheme="minorHAnsi" w:cstheme="minorBidi"/>
          <w:noProof/>
          <w:kern w:val="2"/>
          <w:sz w:val="24"/>
          <w:szCs w:val="24"/>
          <w:lang w:eastAsia="en-GB"/>
          <w14:ligatures w14:val="standardContextual"/>
        </w:rPr>
        <w:tab/>
      </w:r>
      <w:r>
        <w:rPr>
          <w:noProof/>
        </w:rPr>
        <w:t xml:space="preserve">ACR Events Subscription </w:t>
      </w:r>
      <w:r w:rsidRPr="001C58CA">
        <w:rPr>
          <w:noProof/>
          <w:lang w:val="en-US"/>
        </w:rPr>
        <w:t>Deletion</w:t>
      </w:r>
      <w:r>
        <w:rPr>
          <w:noProof/>
        </w:rPr>
        <w:tab/>
      </w:r>
      <w:r>
        <w:rPr>
          <w:noProof/>
        </w:rPr>
        <w:fldChar w:fldCharType="begin" w:fldLock="1"/>
      </w:r>
      <w:r>
        <w:rPr>
          <w:noProof/>
        </w:rPr>
        <w:instrText xml:space="preserve"> PAGEREF _Toc218778633 \h </w:instrText>
      </w:r>
      <w:r>
        <w:rPr>
          <w:noProof/>
        </w:rPr>
      </w:r>
      <w:r>
        <w:rPr>
          <w:noProof/>
        </w:rPr>
        <w:fldChar w:fldCharType="separate"/>
      </w:r>
      <w:r>
        <w:rPr>
          <w:noProof/>
        </w:rPr>
        <w:t>73</w:t>
      </w:r>
      <w:r>
        <w:rPr>
          <w:noProof/>
        </w:rPr>
        <w:fldChar w:fldCharType="end"/>
      </w:r>
    </w:p>
    <w:p w14:paraId="3D9D6748" w14:textId="5121183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Eecs_ACREvents_Notify</w:t>
      </w:r>
      <w:r>
        <w:rPr>
          <w:noProof/>
        </w:rPr>
        <w:tab/>
      </w:r>
      <w:r>
        <w:rPr>
          <w:noProof/>
        </w:rPr>
        <w:fldChar w:fldCharType="begin" w:fldLock="1"/>
      </w:r>
      <w:r>
        <w:rPr>
          <w:noProof/>
        </w:rPr>
        <w:instrText xml:space="preserve"> PAGEREF _Toc218778634 \h </w:instrText>
      </w:r>
      <w:r>
        <w:rPr>
          <w:noProof/>
        </w:rPr>
      </w:r>
      <w:r>
        <w:rPr>
          <w:noProof/>
        </w:rPr>
        <w:fldChar w:fldCharType="separate"/>
      </w:r>
      <w:r>
        <w:rPr>
          <w:noProof/>
        </w:rPr>
        <w:t>73</w:t>
      </w:r>
      <w:r>
        <w:rPr>
          <w:noProof/>
        </w:rPr>
        <w:fldChar w:fldCharType="end"/>
      </w:r>
    </w:p>
    <w:p w14:paraId="5A9007A7" w14:textId="4BE2E06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_Toc218778635 \h </w:instrText>
      </w:r>
      <w:r>
        <w:rPr>
          <w:noProof/>
        </w:rPr>
      </w:r>
      <w:r>
        <w:rPr>
          <w:noProof/>
        </w:rPr>
        <w:fldChar w:fldCharType="separate"/>
      </w:r>
      <w:r>
        <w:rPr>
          <w:noProof/>
        </w:rPr>
        <w:t>73</w:t>
      </w:r>
      <w:r>
        <w:rPr>
          <w:noProof/>
        </w:rPr>
        <w:fldChar w:fldCharType="end"/>
      </w:r>
    </w:p>
    <w:p w14:paraId="62826AFB" w14:textId="3908AA0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6.7.2.5.2</w:t>
      </w:r>
      <w:r>
        <w:rPr>
          <w:rFonts w:asciiTheme="minorHAnsi" w:eastAsiaTheme="minorEastAsia" w:hAnsiTheme="minorHAnsi" w:cstheme="minorBidi"/>
          <w:noProof/>
          <w:kern w:val="2"/>
          <w:sz w:val="24"/>
          <w:szCs w:val="24"/>
          <w:lang w:eastAsia="en-GB"/>
          <w14:ligatures w14:val="standardContextual"/>
        </w:rPr>
        <w:tab/>
      </w:r>
      <w:r>
        <w:rPr>
          <w:noProof/>
        </w:rPr>
        <w:t xml:space="preserve">ACR Events </w:t>
      </w:r>
      <w:r w:rsidRPr="001C58CA">
        <w:rPr>
          <w:noProof/>
          <w:lang w:val="en-US"/>
        </w:rPr>
        <w:t>Notification</w:t>
      </w:r>
      <w:r>
        <w:rPr>
          <w:noProof/>
        </w:rPr>
        <w:tab/>
      </w:r>
      <w:r>
        <w:rPr>
          <w:noProof/>
        </w:rPr>
        <w:fldChar w:fldCharType="begin" w:fldLock="1"/>
      </w:r>
      <w:r>
        <w:rPr>
          <w:noProof/>
        </w:rPr>
        <w:instrText xml:space="preserve"> PAGEREF _Toc218778636 \h </w:instrText>
      </w:r>
      <w:r>
        <w:rPr>
          <w:noProof/>
        </w:rPr>
      </w:r>
      <w:r>
        <w:rPr>
          <w:noProof/>
        </w:rPr>
        <w:fldChar w:fldCharType="separate"/>
      </w:r>
      <w:r>
        <w:rPr>
          <w:noProof/>
        </w:rPr>
        <w:t>74</w:t>
      </w:r>
      <w:r>
        <w:rPr>
          <w:noProof/>
        </w:rPr>
        <w:fldChar w:fldCharType="end"/>
      </w:r>
    </w:p>
    <w:p w14:paraId="404F0CCE" w14:textId="642DA7BF"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6A</w:t>
      </w:r>
      <w:r>
        <w:rPr>
          <w:rFonts w:asciiTheme="minorHAnsi" w:eastAsiaTheme="minorEastAsia" w:hAnsiTheme="minorHAnsi" w:cstheme="minorBidi"/>
          <w:noProof/>
          <w:kern w:val="2"/>
          <w:sz w:val="24"/>
          <w:szCs w:val="24"/>
          <w:lang w:eastAsia="en-GB"/>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_Toc218778637 \h </w:instrText>
      </w:r>
      <w:r>
        <w:rPr>
          <w:noProof/>
        </w:rPr>
      </w:r>
      <w:r>
        <w:rPr>
          <w:noProof/>
        </w:rPr>
        <w:fldChar w:fldCharType="separate"/>
      </w:r>
      <w:r>
        <w:rPr>
          <w:noProof/>
        </w:rPr>
        <w:t>74</w:t>
      </w:r>
      <w:r>
        <w:rPr>
          <w:noProof/>
        </w:rPr>
        <w:fldChar w:fldCharType="end"/>
      </w:r>
    </w:p>
    <w:p w14:paraId="33AB0AB6" w14:textId="16D51005"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_Toc218778638 \h </w:instrText>
      </w:r>
      <w:r>
        <w:rPr>
          <w:noProof/>
        </w:rPr>
      </w:r>
      <w:r>
        <w:rPr>
          <w:noProof/>
        </w:rPr>
        <w:fldChar w:fldCharType="separate"/>
      </w:r>
      <w:r>
        <w:rPr>
          <w:noProof/>
        </w:rPr>
        <w:t>74</w:t>
      </w:r>
      <w:r>
        <w:rPr>
          <w:noProof/>
        </w:rPr>
        <w:fldChar w:fldCharType="end"/>
      </w:r>
    </w:p>
    <w:p w14:paraId="43C6B3B8" w14:textId="1A768B48"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6A.2</w:t>
      </w:r>
      <w:r>
        <w:rPr>
          <w:rFonts w:asciiTheme="minorHAnsi" w:eastAsiaTheme="minorEastAsia" w:hAnsiTheme="minorHAnsi" w:cstheme="minorBidi"/>
          <w:noProof/>
          <w:kern w:val="2"/>
          <w:sz w:val="24"/>
          <w:szCs w:val="24"/>
          <w:lang w:eastAsia="en-GB"/>
          <w14:ligatures w14:val="standardContextual"/>
        </w:rPr>
        <w:tab/>
      </w:r>
      <w:r>
        <w:rPr>
          <w:noProof/>
        </w:rPr>
        <w:t>Ecas_SelectedEES Service</w:t>
      </w:r>
      <w:r>
        <w:rPr>
          <w:noProof/>
        </w:rPr>
        <w:tab/>
      </w:r>
      <w:r>
        <w:rPr>
          <w:noProof/>
        </w:rPr>
        <w:fldChar w:fldCharType="begin" w:fldLock="1"/>
      </w:r>
      <w:r>
        <w:rPr>
          <w:noProof/>
        </w:rPr>
        <w:instrText xml:space="preserve"> PAGEREF _Toc218778639 \h </w:instrText>
      </w:r>
      <w:r>
        <w:rPr>
          <w:noProof/>
        </w:rPr>
      </w:r>
      <w:r>
        <w:rPr>
          <w:noProof/>
        </w:rPr>
        <w:fldChar w:fldCharType="separate"/>
      </w:r>
      <w:r>
        <w:rPr>
          <w:noProof/>
        </w:rPr>
        <w:t>74</w:t>
      </w:r>
      <w:r>
        <w:rPr>
          <w:noProof/>
        </w:rPr>
        <w:fldChar w:fldCharType="end"/>
      </w:r>
    </w:p>
    <w:p w14:paraId="38E97E40" w14:textId="6F1EADD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6A.2.1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_Toc218778640 \h </w:instrText>
      </w:r>
      <w:r>
        <w:rPr>
          <w:noProof/>
        </w:rPr>
      </w:r>
      <w:r>
        <w:rPr>
          <w:noProof/>
        </w:rPr>
        <w:fldChar w:fldCharType="separate"/>
      </w:r>
      <w:r>
        <w:rPr>
          <w:noProof/>
        </w:rPr>
        <w:t>74</w:t>
      </w:r>
      <w:r>
        <w:rPr>
          <w:noProof/>
        </w:rPr>
        <w:fldChar w:fldCharType="end"/>
      </w:r>
    </w:p>
    <w:p w14:paraId="709D2002" w14:textId="1B8D2C3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6A.2.2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_Toc218778641 \h </w:instrText>
      </w:r>
      <w:r>
        <w:rPr>
          <w:noProof/>
        </w:rPr>
      </w:r>
      <w:r>
        <w:rPr>
          <w:noProof/>
        </w:rPr>
        <w:fldChar w:fldCharType="separate"/>
      </w:r>
      <w:r>
        <w:rPr>
          <w:noProof/>
        </w:rPr>
        <w:t>75</w:t>
      </w:r>
      <w:r>
        <w:rPr>
          <w:noProof/>
        </w:rPr>
        <w:fldChar w:fldCharType="end"/>
      </w:r>
    </w:p>
    <w:p w14:paraId="56E1E6DC" w14:textId="678167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6A.2.2.1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_Toc218778642 \h </w:instrText>
      </w:r>
      <w:r>
        <w:rPr>
          <w:noProof/>
        </w:rPr>
      </w:r>
      <w:r>
        <w:rPr>
          <w:noProof/>
        </w:rPr>
        <w:fldChar w:fldCharType="separate"/>
      </w:r>
      <w:r>
        <w:rPr>
          <w:noProof/>
        </w:rPr>
        <w:t>75</w:t>
      </w:r>
      <w:r>
        <w:rPr>
          <w:noProof/>
        </w:rPr>
        <w:fldChar w:fldCharType="end"/>
      </w:r>
    </w:p>
    <w:p w14:paraId="336262C2" w14:textId="7CB0199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6A.2.2.2</w:t>
      </w:r>
      <w:r>
        <w:rPr>
          <w:rFonts w:asciiTheme="minorHAnsi" w:eastAsiaTheme="minorEastAsia" w:hAnsiTheme="minorHAnsi" w:cstheme="minorBidi"/>
          <w:noProof/>
          <w:kern w:val="2"/>
          <w:sz w:val="24"/>
          <w:szCs w:val="24"/>
          <w:lang w:eastAsia="en-GB"/>
          <w14:ligatures w14:val="standardContextual"/>
        </w:rPr>
        <w:tab/>
      </w:r>
      <w:r>
        <w:rPr>
          <w:noProof/>
        </w:rPr>
        <w:t>Ecas_SelectedEES_Request</w:t>
      </w:r>
      <w:r>
        <w:rPr>
          <w:noProof/>
        </w:rPr>
        <w:tab/>
      </w:r>
      <w:r>
        <w:rPr>
          <w:noProof/>
        </w:rPr>
        <w:fldChar w:fldCharType="begin" w:fldLock="1"/>
      </w:r>
      <w:r>
        <w:rPr>
          <w:noProof/>
        </w:rPr>
        <w:instrText xml:space="preserve"> PAGEREF _Toc218778643 \h </w:instrText>
      </w:r>
      <w:r>
        <w:rPr>
          <w:noProof/>
        </w:rPr>
      </w:r>
      <w:r>
        <w:rPr>
          <w:noProof/>
        </w:rPr>
        <w:fldChar w:fldCharType="separate"/>
      </w:r>
      <w:r>
        <w:rPr>
          <w:noProof/>
        </w:rPr>
        <w:t>75</w:t>
      </w:r>
      <w:r>
        <w:rPr>
          <w:noProof/>
        </w:rPr>
        <w:fldChar w:fldCharType="end"/>
      </w:r>
    </w:p>
    <w:p w14:paraId="60738856" w14:textId="5A781DB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6A.2.2.2.1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_Toc218778644 \h </w:instrText>
      </w:r>
      <w:r>
        <w:rPr>
          <w:noProof/>
        </w:rPr>
      </w:r>
      <w:r>
        <w:rPr>
          <w:noProof/>
        </w:rPr>
        <w:fldChar w:fldCharType="separate"/>
      </w:r>
      <w:r>
        <w:rPr>
          <w:noProof/>
        </w:rPr>
        <w:t>75</w:t>
      </w:r>
      <w:r>
        <w:rPr>
          <w:noProof/>
        </w:rPr>
        <w:fldChar w:fldCharType="end"/>
      </w:r>
    </w:p>
    <w:p w14:paraId="4B423F9B" w14:textId="395243B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6A.2.2.2.2</w:t>
      </w:r>
      <w:r>
        <w:rPr>
          <w:rFonts w:asciiTheme="minorHAnsi" w:eastAsiaTheme="minorEastAsia" w:hAnsiTheme="minorHAnsi" w:cstheme="minorBidi"/>
          <w:noProof/>
          <w:kern w:val="2"/>
          <w:sz w:val="24"/>
          <w:szCs w:val="24"/>
          <w:lang w:eastAsia="en-GB"/>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_Toc218778645 \h </w:instrText>
      </w:r>
      <w:r>
        <w:rPr>
          <w:noProof/>
        </w:rPr>
      </w:r>
      <w:r>
        <w:rPr>
          <w:noProof/>
        </w:rPr>
        <w:fldChar w:fldCharType="separate"/>
      </w:r>
      <w:r>
        <w:rPr>
          <w:noProof/>
        </w:rPr>
        <w:t>75</w:t>
      </w:r>
      <w:r>
        <w:rPr>
          <w:noProof/>
        </w:rPr>
        <w:fldChar w:fldCharType="end"/>
      </w:r>
    </w:p>
    <w:p w14:paraId="478EFA85" w14:textId="33A6B9D7"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6B</w:t>
      </w:r>
      <w:r>
        <w:rPr>
          <w:rFonts w:asciiTheme="minorHAnsi" w:eastAsiaTheme="minorEastAsia" w:hAnsiTheme="minorHAnsi" w:cstheme="minorBidi"/>
          <w:noProof/>
          <w:kern w:val="2"/>
          <w:sz w:val="24"/>
          <w:szCs w:val="24"/>
          <w:lang w:eastAsia="en-GB"/>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_Toc218778646 \h </w:instrText>
      </w:r>
      <w:r>
        <w:rPr>
          <w:noProof/>
        </w:rPr>
      </w:r>
      <w:r>
        <w:rPr>
          <w:noProof/>
        </w:rPr>
        <w:fldChar w:fldCharType="separate"/>
      </w:r>
      <w:r>
        <w:rPr>
          <w:noProof/>
        </w:rPr>
        <w:t>75</w:t>
      </w:r>
      <w:r>
        <w:rPr>
          <w:noProof/>
        </w:rPr>
        <w:fldChar w:fldCharType="end"/>
      </w:r>
    </w:p>
    <w:p w14:paraId="532D98A8" w14:textId="569B233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_Toc218778647 \h </w:instrText>
      </w:r>
      <w:r>
        <w:rPr>
          <w:noProof/>
        </w:rPr>
      </w:r>
      <w:r>
        <w:rPr>
          <w:noProof/>
        </w:rPr>
        <w:fldChar w:fldCharType="separate"/>
      </w:r>
      <w:r>
        <w:rPr>
          <w:noProof/>
        </w:rPr>
        <w:t>75</w:t>
      </w:r>
      <w:r>
        <w:rPr>
          <w:noProof/>
        </w:rPr>
        <w:fldChar w:fldCharType="end"/>
      </w:r>
    </w:p>
    <w:p w14:paraId="174644CB" w14:textId="1FFA9EF0"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fldLock="1"/>
      </w:r>
      <w:r>
        <w:rPr>
          <w:noProof/>
        </w:rPr>
        <w:instrText xml:space="preserve"> PAGEREF _Toc218778648 \h </w:instrText>
      </w:r>
      <w:r>
        <w:rPr>
          <w:noProof/>
        </w:rPr>
      </w:r>
      <w:r>
        <w:rPr>
          <w:noProof/>
        </w:rPr>
        <w:fldChar w:fldCharType="separate"/>
      </w:r>
      <w:r>
        <w:rPr>
          <w:noProof/>
        </w:rPr>
        <w:t>76</w:t>
      </w:r>
      <w:r>
        <w:rPr>
          <w:noProof/>
        </w:rPr>
        <w:fldChar w:fldCharType="end"/>
      </w:r>
    </w:p>
    <w:p w14:paraId="7DC9D877" w14:textId="3B8A23C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7.1</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General</w:t>
      </w:r>
      <w:r>
        <w:rPr>
          <w:noProof/>
        </w:rPr>
        <w:tab/>
      </w:r>
      <w:r>
        <w:rPr>
          <w:noProof/>
        </w:rPr>
        <w:fldChar w:fldCharType="begin" w:fldLock="1"/>
      </w:r>
      <w:r>
        <w:rPr>
          <w:noProof/>
        </w:rPr>
        <w:instrText xml:space="preserve"> PAGEREF _Toc218778649 \h </w:instrText>
      </w:r>
      <w:r>
        <w:rPr>
          <w:noProof/>
        </w:rPr>
      </w:r>
      <w:r>
        <w:rPr>
          <w:noProof/>
        </w:rPr>
        <w:fldChar w:fldCharType="separate"/>
      </w:r>
      <w:r>
        <w:rPr>
          <w:noProof/>
        </w:rPr>
        <w:t>76</w:t>
      </w:r>
      <w:r>
        <w:rPr>
          <w:noProof/>
        </w:rPr>
        <w:fldChar w:fldCharType="end"/>
      </w:r>
    </w:p>
    <w:p w14:paraId="43823A53" w14:textId="125093E7"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Data Types</w:t>
      </w:r>
      <w:r>
        <w:rPr>
          <w:noProof/>
        </w:rPr>
        <w:tab/>
      </w:r>
      <w:r>
        <w:rPr>
          <w:noProof/>
        </w:rPr>
        <w:fldChar w:fldCharType="begin" w:fldLock="1"/>
      </w:r>
      <w:r>
        <w:rPr>
          <w:noProof/>
        </w:rPr>
        <w:instrText xml:space="preserve"> PAGEREF _Toc218778650 \h </w:instrText>
      </w:r>
      <w:r>
        <w:rPr>
          <w:noProof/>
        </w:rPr>
      </w:r>
      <w:r>
        <w:rPr>
          <w:noProof/>
        </w:rPr>
        <w:fldChar w:fldCharType="separate"/>
      </w:r>
      <w:r>
        <w:rPr>
          <w:noProof/>
        </w:rPr>
        <w:t>76</w:t>
      </w:r>
      <w:r>
        <w:rPr>
          <w:noProof/>
        </w:rPr>
        <w:fldChar w:fldCharType="end"/>
      </w:r>
    </w:p>
    <w:p w14:paraId="76046DF9" w14:textId="0A8A5E7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7.2.1</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General</w:t>
      </w:r>
      <w:r>
        <w:rPr>
          <w:noProof/>
        </w:rPr>
        <w:tab/>
      </w:r>
      <w:r>
        <w:rPr>
          <w:noProof/>
        </w:rPr>
        <w:fldChar w:fldCharType="begin" w:fldLock="1"/>
      </w:r>
      <w:r>
        <w:rPr>
          <w:noProof/>
        </w:rPr>
        <w:instrText xml:space="preserve"> PAGEREF _Toc218778651 \h </w:instrText>
      </w:r>
      <w:r>
        <w:rPr>
          <w:noProof/>
        </w:rPr>
      </w:r>
      <w:r>
        <w:rPr>
          <w:noProof/>
        </w:rPr>
        <w:fldChar w:fldCharType="separate"/>
      </w:r>
      <w:r>
        <w:rPr>
          <w:noProof/>
        </w:rPr>
        <w:t>76</w:t>
      </w:r>
      <w:r>
        <w:rPr>
          <w:noProof/>
        </w:rPr>
        <w:fldChar w:fldCharType="end"/>
      </w:r>
    </w:p>
    <w:p w14:paraId="22FBD1E9" w14:textId="1920E13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Referenced structured data types</w:t>
      </w:r>
      <w:r>
        <w:rPr>
          <w:noProof/>
        </w:rPr>
        <w:tab/>
      </w:r>
      <w:r>
        <w:rPr>
          <w:noProof/>
        </w:rPr>
        <w:fldChar w:fldCharType="begin" w:fldLock="1"/>
      </w:r>
      <w:r>
        <w:rPr>
          <w:noProof/>
        </w:rPr>
        <w:instrText xml:space="preserve"> PAGEREF _Toc218778652 \h </w:instrText>
      </w:r>
      <w:r>
        <w:rPr>
          <w:noProof/>
        </w:rPr>
      </w:r>
      <w:r>
        <w:rPr>
          <w:noProof/>
        </w:rPr>
        <w:fldChar w:fldCharType="separate"/>
      </w:r>
      <w:r>
        <w:rPr>
          <w:noProof/>
        </w:rPr>
        <w:t>77</w:t>
      </w:r>
      <w:r>
        <w:rPr>
          <w:noProof/>
        </w:rPr>
        <w:fldChar w:fldCharType="end"/>
      </w:r>
    </w:p>
    <w:p w14:paraId="31B09337" w14:textId="47F83F9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7.2.3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Referenced simple data types and enumerations</w:t>
      </w:r>
      <w:r>
        <w:rPr>
          <w:noProof/>
        </w:rPr>
        <w:tab/>
      </w:r>
      <w:r>
        <w:rPr>
          <w:noProof/>
        </w:rPr>
        <w:fldChar w:fldCharType="begin" w:fldLock="1"/>
      </w:r>
      <w:r>
        <w:rPr>
          <w:noProof/>
        </w:rPr>
        <w:instrText xml:space="preserve"> PAGEREF _Toc218778653 \h </w:instrText>
      </w:r>
      <w:r>
        <w:rPr>
          <w:noProof/>
        </w:rPr>
      </w:r>
      <w:r>
        <w:rPr>
          <w:noProof/>
        </w:rPr>
        <w:fldChar w:fldCharType="separate"/>
      </w:r>
      <w:r>
        <w:rPr>
          <w:noProof/>
        </w:rPr>
        <w:t>77</w:t>
      </w:r>
      <w:r>
        <w:rPr>
          <w:noProof/>
        </w:rPr>
        <w:fldChar w:fldCharType="end"/>
      </w:r>
    </w:p>
    <w:p w14:paraId="5E0C67F7" w14:textId="1D91E775"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Usage of HTTP</w:t>
      </w:r>
      <w:r>
        <w:rPr>
          <w:noProof/>
        </w:rPr>
        <w:tab/>
      </w:r>
      <w:r>
        <w:rPr>
          <w:noProof/>
        </w:rPr>
        <w:fldChar w:fldCharType="begin" w:fldLock="1"/>
      </w:r>
      <w:r>
        <w:rPr>
          <w:noProof/>
        </w:rPr>
        <w:instrText xml:space="preserve"> PAGEREF _Toc218778654 \h </w:instrText>
      </w:r>
      <w:r>
        <w:rPr>
          <w:noProof/>
        </w:rPr>
      </w:r>
      <w:r>
        <w:rPr>
          <w:noProof/>
        </w:rPr>
        <w:fldChar w:fldCharType="separate"/>
      </w:r>
      <w:r>
        <w:rPr>
          <w:noProof/>
        </w:rPr>
        <w:t>77</w:t>
      </w:r>
      <w:r>
        <w:rPr>
          <w:noProof/>
        </w:rPr>
        <w:fldChar w:fldCharType="end"/>
      </w:r>
    </w:p>
    <w:p w14:paraId="1CFD5768" w14:textId="3F05836F"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7.4</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Content type</w:t>
      </w:r>
      <w:r>
        <w:rPr>
          <w:noProof/>
        </w:rPr>
        <w:tab/>
      </w:r>
      <w:r>
        <w:rPr>
          <w:noProof/>
        </w:rPr>
        <w:fldChar w:fldCharType="begin" w:fldLock="1"/>
      </w:r>
      <w:r>
        <w:rPr>
          <w:noProof/>
        </w:rPr>
        <w:instrText xml:space="preserve"> PAGEREF _Toc218778655 \h </w:instrText>
      </w:r>
      <w:r>
        <w:rPr>
          <w:noProof/>
        </w:rPr>
      </w:r>
      <w:r>
        <w:rPr>
          <w:noProof/>
        </w:rPr>
        <w:fldChar w:fldCharType="separate"/>
      </w:r>
      <w:r>
        <w:rPr>
          <w:noProof/>
        </w:rPr>
        <w:t>77</w:t>
      </w:r>
      <w:r>
        <w:rPr>
          <w:noProof/>
        </w:rPr>
        <w:fldChar w:fldCharType="end"/>
      </w:r>
    </w:p>
    <w:p w14:paraId="3E0F011B" w14:textId="20EB3BFF"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7.5</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URI structure</w:t>
      </w:r>
      <w:r>
        <w:rPr>
          <w:noProof/>
        </w:rPr>
        <w:tab/>
      </w:r>
      <w:r>
        <w:rPr>
          <w:noProof/>
        </w:rPr>
        <w:fldChar w:fldCharType="begin" w:fldLock="1"/>
      </w:r>
      <w:r>
        <w:rPr>
          <w:noProof/>
        </w:rPr>
        <w:instrText xml:space="preserve"> PAGEREF _Toc218778656 \h </w:instrText>
      </w:r>
      <w:r>
        <w:rPr>
          <w:noProof/>
        </w:rPr>
      </w:r>
      <w:r>
        <w:rPr>
          <w:noProof/>
        </w:rPr>
        <w:fldChar w:fldCharType="separate"/>
      </w:r>
      <w:r>
        <w:rPr>
          <w:noProof/>
        </w:rPr>
        <w:t>77</w:t>
      </w:r>
      <w:r>
        <w:rPr>
          <w:noProof/>
        </w:rPr>
        <w:fldChar w:fldCharType="end"/>
      </w:r>
    </w:p>
    <w:p w14:paraId="60AA37DB" w14:textId="1760B31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7.5.1</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Resource URI structure</w:t>
      </w:r>
      <w:r>
        <w:rPr>
          <w:noProof/>
        </w:rPr>
        <w:tab/>
      </w:r>
      <w:r>
        <w:rPr>
          <w:noProof/>
        </w:rPr>
        <w:fldChar w:fldCharType="begin" w:fldLock="1"/>
      </w:r>
      <w:r>
        <w:rPr>
          <w:noProof/>
        </w:rPr>
        <w:instrText xml:space="preserve"> PAGEREF _Toc218778657 \h </w:instrText>
      </w:r>
      <w:r>
        <w:rPr>
          <w:noProof/>
        </w:rPr>
      </w:r>
      <w:r>
        <w:rPr>
          <w:noProof/>
        </w:rPr>
        <w:fldChar w:fldCharType="separate"/>
      </w:r>
      <w:r>
        <w:rPr>
          <w:noProof/>
        </w:rPr>
        <w:t>77</w:t>
      </w:r>
      <w:r>
        <w:rPr>
          <w:noProof/>
        </w:rPr>
        <w:fldChar w:fldCharType="end"/>
      </w:r>
    </w:p>
    <w:p w14:paraId="7D2DBE99" w14:textId="406B562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fldLock="1"/>
      </w:r>
      <w:r>
        <w:rPr>
          <w:noProof/>
        </w:rPr>
        <w:instrText xml:space="preserve"> PAGEREF _Toc218778658 \h </w:instrText>
      </w:r>
      <w:r>
        <w:rPr>
          <w:noProof/>
        </w:rPr>
      </w:r>
      <w:r>
        <w:rPr>
          <w:noProof/>
        </w:rPr>
        <w:fldChar w:fldCharType="separate"/>
      </w:r>
      <w:r>
        <w:rPr>
          <w:noProof/>
        </w:rPr>
        <w:t>78</w:t>
      </w:r>
      <w:r>
        <w:rPr>
          <w:noProof/>
        </w:rPr>
        <w:fldChar w:fldCharType="end"/>
      </w:r>
    </w:p>
    <w:p w14:paraId="5EF5DEF4" w14:textId="5D93EFE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7.6</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Notifications</w:t>
      </w:r>
      <w:r>
        <w:rPr>
          <w:noProof/>
        </w:rPr>
        <w:tab/>
      </w:r>
      <w:r>
        <w:rPr>
          <w:noProof/>
        </w:rPr>
        <w:fldChar w:fldCharType="begin" w:fldLock="1"/>
      </w:r>
      <w:r>
        <w:rPr>
          <w:noProof/>
        </w:rPr>
        <w:instrText xml:space="preserve"> PAGEREF _Toc218778659 \h </w:instrText>
      </w:r>
      <w:r>
        <w:rPr>
          <w:noProof/>
        </w:rPr>
      </w:r>
      <w:r>
        <w:rPr>
          <w:noProof/>
        </w:rPr>
        <w:fldChar w:fldCharType="separate"/>
      </w:r>
      <w:r>
        <w:rPr>
          <w:noProof/>
        </w:rPr>
        <w:t>78</w:t>
      </w:r>
      <w:r>
        <w:rPr>
          <w:noProof/>
        </w:rPr>
        <w:fldChar w:fldCharType="end"/>
      </w:r>
    </w:p>
    <w:p w14:paraId="19771BB9" w14:textId="7A7A699D"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7.7</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Error handling</w:t>
      </w:r>
      <w:r>
        <w:rPr>
          <w:noProof/>
        </w:rPr>
        <w:tab/>
      </w:r>
      <w:r>
        <w:rPr>
          <w:noProof/>
        </w:rPr>
        <w:fldChar w:fldCharType="begin" w:fldLock="1"/>
      </w:r>
      <w:r>
        <w:rPr>
          <w:noProof/>
        </w:rPr>
        <w:instrText xml:space="preserve"> PAGEREF _Toc218778660 \h </w:instrText>
      </w:r>
      <w:r>
        <w:rPr>
          <w:noProof/>
        </w:rPr>
      </w:r>
      <w:r>
        <w:rPr>
          <w:noProof/>
        </w:rPr>
        <w:fldChar w:fldCharType="separate"/>
      </w:r>
      <w:r>
        <w:rPr>
          <w:noProof/>
        </w:rPr>
        <w:t>78</w:t>
      </w:r>
      <w:r>
        <w:rPr>
          <w:noProof/>
        </w:rPr>
        <w:fldChar w:fldCharType="end"/>
      </w:r>
    </w:p>
    <w:p w14:paraId="096F3CF6" w14:textId="42B3412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7.8</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Feature negotiation</w:t>
      </w:r>
      <w:r>
        <w:rPr>
          <w:noProof/>
        </w:rPr>
        <w:tab/>
      </w:r>
      <w:r>
        <w:rPr>
          <w:noProof/>
        </w:rPr>
        <w:fldChar w:fldCharType="begin" w:fldLock="1"/>
      </w:r>
      <w:r>
        <w:rPr>
          <w:noProof/>
        </w:rPr>
        <w:instrText xml:space="preserve"> PAGEREF _Toc218778661 \h </w:instrText>
      </w:r>
      <w:r>
        <w:rPr>
          <w:noProof/>
        </w:rPr>
      </w:r>
      <w:r>
        <w:rPr>
          <w:noProof/>
        </w:rPr>
        <w:fldChar w:fldCharType="separate"/>
      </w:r>
      <w:r>
        <w:rPr>
          <w:noProof/>
        </w:rPr>
        <w:t>78</w:t>
      </w:r>
      <w:r>
        <w:rPr>
          <w:noProof/>
        </w:rPr>
        <w:fldChar w:fldCharType="end"/>
      </w:r>
    </w:p>
    <w:p w14:paraId="0B82580D" w14:textId="021AB2C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7.9</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HTTP headers</w:t>
      </w:r>
      <w:r>
        <w:rPr>
          <w:noProof/>
        </w:rPr>
        <w:tab/>
      </w:r>
      <w:r>
        <w:rPr>
          <w:noProof/>
        </w:rPr>
        <w:fldChar w:fldCharType="begin" w:fldLock="1"/>
      </w:r>
      <w:r>
        <w:rPr>
          <w:noProof/>
        </w:rPr>
        <w:instrText xml:space="preserve"> PAGEREF _Toc218778662 \h </w:instrText>
      </w:r>
      <w:r>
        <w:rPr>
          <w:noProof/>
        </w:rPr>
      </w:r>
      <w:r>
        <w:rPr>
          <w:noProof/>
        </w:rPr>
        <w:fldChar w:fldCharType="separate"/>
      </w:r>
      <w:r>
        <w:rPr>
          <w:noProof/>
        </w:rPr>
        <w:t>78</w:t>
      </w:r>
      <w:r>
        <w:rPr>
          <w:noProof/>
        </w:rPr>
        <w:fldChar w:fldCharType="end"/>
      </w:r>
    </w:p>
    <w:p w14:paraId="2278A46B" w14:textId="59B915C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7.10</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Conventions for Open API specification files</w:t>
      </w:r>
      <w:r>
        <w:rPr>
          <w:noProof/>
        </w:rPr>
        <w:tab/>
      </w:r>
      <w:r>
        <w:rPr>
          <w:noProof/>
        </w:rPr>
        <w:fldChar w:fldCharType="begin" w:fldLock="1"/>
      </w:r>
      <w:r>
        <w:rPr>
          <w:noProof/>
        </w:rPr>
        <w:instrText xml:space="preserve"> PAGEREF _Toc218778663 \h </w:instrText>
      </w:r>
      <w:r>
        <w:rPr>
          <w:noProof/>
        </w:rPr>
      </w:r>
      <w:r>
        <w:rPr>
          <w:noProof/>
        </w:rPr>
        <w:fldChar w:fldCharType="separate"/>
      </w:r>
      <w:r>
        <w:rPr>
          <w:noProof/>
        </w:rPr>
        <w:t>79</w:t>
      </w:r>
      <w:r>
        <w:rPr>
          <w:noProof/>
        </w:rPr>
        <w:fldChar w:fldCharType="end"/>
      </w:r>
    </w:p>
    <w:p w14:paraId="09487178" w14:textId="7658F522"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Edge Enabler Server API Definitions</w:t>
      </w:r>
      <w:r>
        <w:rPr>
          <w:noProof/>
        </w:rPr>
        <w:tab/>
      </w:r>
      <w:r>
        <w:rPr>
          <w:noProof/>
        </w:rPr>
        <w:fldChar w:fldCharType="begin" w:fldLock="1"/>
      </w:r>
      <w:r>
        <w:rPr>
          <w:noProof/>
        </w:rPr>
        <w:instrText xml:space="preserve"> PAGEREF _Toc218778664 \h </w:instrText>
      </w:r>
      <w:r>
        <w:rPr>
          <w:noProof/>
        </w:rPr>
      </w:r>
      <w:r>
        <w:rPr>
          <w:noProof/>
        </w:rPr>
        <w:fldChar w:fldCharType="separate"/>
      </w:r>
      <w:r>
        <w:rPr>
          <w:noProof/>
        </w:rPr>
        <w:t>79</w:t>
      </w:r>
      <w:r>
        <w:rPr>
          <w:noProof/>
        </w:rPr>
        <w:fldChar w:fldCharType="end"/>
      </w:r>
    </w:p>
    <w:p w14:paraId="3B35BED8" w14:textId="0576BD78"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Eees_EASRegistration API</w:t>
      </w:r>
      <w:r>
        <w:rPr>
          <w:noProof/>
        </w:rPr>
        <w:tab/>
      </w:r>
      <w:r>
        <w:rPr>
          <w:noProof/>
        </w:rPr>
        <w:fldChar w:fldCharType="begin" w:fldLock="1"/>
      </w:r>
      <w:r>
        <w:rPr>
          <w:noProof/>
        </w:rPr>
        <w:instrText xml:space="preserve"> PAGEREF _Toc218778665 \h </w:instrText>
      </w:r>
      <w:r>
        <w:rPr>
          <w:noProof/>
        </w:rPr>
      </w:r>
      <w:r>
        <w:rPr>
          <w:noProof/>
        </w:rPr>
        <w:fldChar w:fldCharType="separate"/>
      </w:r>
      <w:r>
        <w:rPr>
          <w:noProof/>
        </w:rPr>
        <w:t>79</w:t>
      </w:r>
      <w:r>
        <w:rPr>
          <w:noProof/>
        </w:rPr>
        <w:fldChar w:fldCharType="end"/>
      </w:r>
    </w:p>
    <w:p w14:paraId="17E72B6E" w14:textId="7B8D89B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_Toc218778666 \h </w:instrText>
      </w:r>
      <w:r>
        <w:rPr>
          <w:noProof/>
        </w:rPr>
      </w:r>
      <w:r>
        <w:rPr>
          <w:noProof/>
        </w:rPr>
        <w:fldChar w:fldCharType="separate"/>
      </w:r>
      <w:r>
        <w:rPr>
          <w:noProof/>
        </w:rPr>
        <w:t>79</w:t>
      </w:r>
      <w:r>
        <w:rPr>
          <w:noProof/>
        </w:rPr>
        <w:fldChar w:fldCharType="end"/>
      </w:r>
    </w:p>
    <w:p w14:paraId="1A79CEF7" w14:textId="2DFED0F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_Toc218778667 \h </w:instrText>
      </w:r>
      <w:r>
        <w:rPr>
          <w:noProof/>
        </w:rPr>
      </w:r>
      <w:r>
        <w:rPr>
          <w:noProof/>
        </w:rPr>
        <w:fldChar w:fldCharType="separate"/>
      </w:r>
      <w:r>
        <w:rPr>
          <w:noProof/>
        </w:rPr>
        <w:t>79</w:t>
      </w:r>
      <w:r>
        <w:rPr>
          <w:noProof/>
        </w:rPr>
        <w:fldChar w:fldCharType="end"/>
      </w:r>
    </w:p>
    <w:p w14:paraId="4E058F74" w14:textId="35DBF52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_Toc218778668 \h </w:instrText>
      </w:r>
      <w:r>
        <w:rPr>
          <w:noProof/>
        </w:rPr>
      </w:r>
      <w:r>
        <w:rPr>
          <w:noProof/>
        </w:rPr>
        <w:fldChar w:fldCharType="separate"/>
      </w:r>
      <w:r>
        <w:rPr>
          <w:noProof/>
        </w:rPr>
        <w:t>79</w:t>
      </w:r>
      <w:r>
        <w:rPr>
          <w:noProof/>
        </w:rPr>
        <w:fldChar w:fldCharType="end"/>
      </w:r>
    </w:p>
    <w:p w14:paraId="465D380C" w14:textId="3BADDD1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EAS Registrations</w:t>
      </w:r>
      <w:r>
        <w:rPr>
          <w:noProof/>
        </w:rPr>
        <w:tab/>
      </w:r>
      <w:r>
        <w:rPr>
          <w:noProof/>
        </w:rPr>
        <w:fldChar w:fldCharType="begin" w:fldLock="1"/>
      </w:r>
      <w:r>
        <w:rPr>
          <w:noProof/>
        </w:rPr>
        <w:instrText xml:space="preserve"> PAGEREF _Toc218778669 \h </w:instrText>
      </w:r>
      <w:r>
        <w:rPr>
          <w:noProof/>
        </w:rPr>
      </w:r>
      <w:r>
        <w:rPr>
          <w:noProof/>
        </w:rPr>
        <w:fldChar w:fldCharType="separate"/>
      </w:r>
      <w:r>
        <w:rPr>
          <w:noProof/>
        </w:rPr>
        <w:t>80</w:t>
      </w:r>
      <w:r>
        <w:rPr>
          <w:noProof/>
        </w:rPr>
        <w:fldChar w:fldCharType="end"/>
      </w:r>
    </w:p>
    <w:p w14:paraId="013BF536" w14:textId="749A805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en-US" w:eastAsia="zh-CN"/>
        </w:rPr>
        <w:t>8.1.2.2.1</w:t>
      </w:r>
      <w:r>
        <w:rPr>
          <w:rFonts w:asciiTheme="minorHAnsi" w:eastAsiaTheme="minorEastAsia" w:hAnsiTheme="minorHAnsi" w:cstheme="minorBidi"/>
          <w:noProof/>
          <w:kern w:val="2"/>
          <w:sz w:val="24"/>
          <w:szCs w:val="24"/>
          <w:lang w:eastAsia="en-GB"/>
          <w14:ligatures w14:val="standardContextual"/>
        </w:rPr>
        <w:tab/>
      </w:r>
      <w:r w:rsidRPr="001C58CA">
        <w:rPr>
          <w:noProof/>
          <w:lang w:val="en-US" w:eastAsia="zh-CN"/>
        </w:rPr>
        <w:t>Description</w:t>
      </w:r>
      <w:r>
        <w:rPr>
          <w:noProof/>
        </w:rPr>
        <w:tab/>
      </w:r>
      <w:r>
        <w:rPr>
          <w:noProof/>
        </w:rPr>
        <w:fldChar w:fldCharType="begin" w:fldLock="1"/>
      </w:r>
      <w:r>
        <w:rPr>
          <w:noProof/>
        </w:rPr>
        <w:instrText xml:space="preserve"> PAGEREF _Toc218778670 \h </w:instrText>
      </w:r>
      <w:r>
        <w:rPr>
          <w:noProof/>
        </w:rPr>
      </w:r>
      <w:r>
        <w:rPr>
          <w:noProof/>
        </w:rPr>
        <w:fldChar w:fldCharType="separate"/>
      </w:r>
      <w:r>
        <w:rPr>
          <w:noProof/>
        </w:rPr>
        <w:t>80</w:t>
      </w:r>
      <w:r>
        <w:rPr>
          <w:noProof/>
        </w:rPr>
        <w:fldChar w:fldCharType="end"/>
      </w:r>
    </w:p>
    <w:p w14:paraId="743ACBB7" w14:textId="7F529D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_Toc218778671 \h </w:instrText>
      </w:r>
      <w:r>
        <w:rPr>
          <w:noProof/>
        </w:rPr>
      </w:r>
      <w:r>
        <w:rPr>
          <w:noProof/>
        </w:rPr>
        <w:fldChar w:fldCharType="separate"/>
      </w:r>
      <w:r>
        <w:rPr>
          <w:noProof/>
        </w:rPr>
        <w:t>80</w:t>
      </w:r>
      <w:r>
        <w:rPr>
          <w:noProof/>
        </w:rPr>
        <w:fldChar w:fldCharType="end"/>
      </w:r>
    </w:p>
    <w:p w14:paraId="0EA6270B" w14:textId="4644D9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_Toc218778672 \h </w:instrText>
      </w:r>
      <w:r>
        <w:rPr>
          <w:noProof/>
        </w:rPr>
      </w:r>
      <w:r>
        <w:rPr>
          <w:noProof/>
        </w:rPr>
        <w:fldChar w:fldCharType="separate"/>
      </w:r>
      <w:r>
        <w:rPr>
          <w:noProof/>
        </w:rPr>
        <w:t>80</w:t>
      </w:r>
      <w:r>
        <w:rPr>
          <w:noProof/>
        </w:rPr>
        <w:fldChar w:fldCharType="end"/>
      </w:r>
    </w:p>
    <w:p w14:paraId="17347DE2" w14:textId="1BE1A11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_Toc218778673 \h </w:instrText>
      </w:r>
      <w:r>
        <w:rPr>
          <w:noProof/>
        </w:rPr>
      </w:r>
      <w:r>
        <w:rPr>
          <w:noProof/>
        </w:rPr>
        <w:fldChar w:fldCharType="separate"/>
      </w:r>
      <w:r>
        <w:rPr>
          <w:noProof/>
        </w:rPr>
        <w:t>81</w:t>
      </w:r>
      <w:r>
        <w:rPr>
          <w:noProof/>
        </w:rPr>
        <w:fldChar w:fldCharType="end"/>
      </w:r>
    </w:p>
    <w:p w14:paraId="53CDF302" w14:textId="071AC53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Resource: Individual EAS Registration</w:t>
      </w:r>
      <w:r>
        <w:rPr>
          <w:noProof/>
        </w:rPr>
        <w:tab/>
      </w:r>
      <w:r>
        <w:rPr>
          <w:noProof/>
        </w:rPr>
        <w:fldChar w:fldCharType="begin" w:fldLock="1"/>
      </w:r>
      <w:r>
        <w:rPr>
          <w:noProof/>
        </w:rPr>
        <w:instrText xml:space="preserve"> PAGEREF _Toc218778674 \h </w:instrText>
      </w:r>
      <w:r>
        <w:rPr>
          <w:noProof/>
        </w:rPr>
      </w:r>
      <w:r>
        <w:rPr>
          <w:noProof/>
        </w:rPr>
        <w:fldChar w:fldCharType="separate"/>
      </w:r>
      <w:r>
        <w:rPr>
          <w:noProof/>
        </w:rPr>
        <w:t>81</w:t>
      </w:r>
      <w:r>
        <w:rPr>
          <w:noProof/>
        </w:rPr>
        <w:fldChar w:fldCharType="end"/>
      </w:r>
    </w:p>
    <w:p w14:paraId="1EF07E80" w14:textId="4897C14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_Toc218778675 \h </w:instrText>
      </w:r>
      <w:r>
        <w:rPr>
          <w:noProof/>
        </w:rPr>
      </w:r>
      <w:r>
        <w:rPr>
          <w:noProof/>
        </w:rPr>
        <w:fldChar w:fldCharType="separate"/>
      </w:r>
      <w:r>
        <w:rPr>
          <w:noProof/>
        </w:rPr>
        <w:t>81</w:t>
      </w:r>
      <w:r>
        <w:rPr>
          <w:noProof/>
        </w:rPr>
        <w:fldChar w:fldCharType="end"/>
      </w:r>
    </w:p>
    <w:p w14:paraId="0B31C820" w14:textId="1C6E39E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_Toc218778676 \h </w:instrText>
      </w:r>
      <w:r>
        <w:rPr>
          <w:noProof/>
        </w:rPr>
      </w:r>
      <w:r>
        <w:rPr>
          <w:noProof/>
        </w:rPr>
        <w:fldChar w:fldCharType="separate"/>
      </w:r>
      <w:r>
        <w:rPr>
          <w:noProof/>
        </w:rPr>
        <w:t>81</w:t>
      </w:r>
      <w:r>
        <w:rPr>
          <w:noProof/>
        </w:rPr>
        <w:fldChar w:fldCharType="end"/>
      </w:r>
    </w:p>
    <w:p w14:paraId="0FD71C04" w14:textId="66FED28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_Toc218778677 \h </w:instrText>
      </w:r>
      <w:r>
        <w:rPr>
          <w:noProof/>
        </w:rPr>
      </w:r>
      <w:r>
        <w:rPr>
          <w:noProof/>
        </w:rPr>
        <w:fldChar w:fldCharType="separate"/>
      </w:r>
      <w:r>
        <w:rPr>
          <w:noProof/>
        </w:rPr>
        <w:t>81</w:t>
      </w:r>
      <w:r>
        <w:rPr>
          <w:noProof/>
        </w:rPr>
        <w:fldChar w:fldCharType="end"/>
      </w:r>
    </w:p>
    <w:p w14:paraId="4A5A7542" w14:textId="00863D2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_Toc218778678 \h </w:instrText>
      </w:r>
      <w:r>
        <w:rPr>
          <w:noProof/>
        </w:rPr>
      </w:r>
      <w:r>
        <w:rPr>
          <w:noProof/>
        </w:rPr>
        <w:fldChar w:fldCharType="separate"/>
      </w:r>
      <w:r>
        <w:rPr>
          <w:noProof/>
        </w:rPr>
        <w:t>85</w:t>
      </w:r>
      <w:r>
        <w:rPr>
          <w:noProof/>
        </w:rPr>
        <w:fldChar w:fldCharType="end"/>
      </w:r>
    </w:p>
    <w:p w14:paraId="0B513A79" w14:textId="63D4A1B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_Toc218778679 \h </w:instrText>
      </w:r>
      <w:r>
        <w:rPr>
          <w:noProof/>
        </w:rPr>
      </w:r>
      <w:r>
        <w:rPr>
          <w:noProof/>
        </w:rPr>
        <w:fldChar w:fldCharType="separate"/>
      </w:r>
      <w:r>
        <w:rPr>
          <w:noProof/>
        </w:rPr>
        <w:t>85</w:t>
      </w:r>
      <w:r>
        <w:rPr>
          <w:noProof/>
        </w:rPr>
        <w:fldChar w:fldCharType="end"/>
      </w:r>
    </w:p>
    <w:p w14:paraId="463CF119" w14:textId="74ECED6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_Toc218778680 \h </w:instrText>
      </w:r>
      <w:r>
        <w:rPr>
          <w:noProof/>
        </w:rPr>
      </w:r>
      <w:r>
        <w:rPr>
          <w:noProof/>
        </w:rPr>
        <w:fldChar w:fldCharType="separate"/>
      </w:r>
      <w:r>
        <w:rPr>
          <w:noProof/>
        </w:rPr>
        <w:t>86</w:t>
      </w:r>
      <w:r>
        <w:rPr>
          <w:noProof/>
        </w:rPr>
        <w:fldChar w:fldCharType="end"/>
      </w:r>
    </w:p>
    <w:p w14:paraId="2AFA2E51" w14:textId="310A688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_Toc218778681 \h </w:instrText>
      </w:r>
      <w:r>
        <w:rPr>
          <w:noProof/>
        </w:rPr>
      </w:r>
      <w:r>
        <w:rPr>
          <w:noProof/>
        </w:rPr>
        <w:fldChar w:fldCharType="separate"/>
      </w:r>
      <w:r>
        <w:rPr>
          <w:noProof/>
        </w:rPr>
        <w:t>86</w:t>
      </w:r>
      <w:r>
        <w:rPr>
          <w:noProof/>
        </w:rPr>
        <w:fldChar w:fldCharType="end"/>
      </w:r>
    </w:p>
    <w:p w14:paraId="5ACF91EC" w14:textId="4E2EF9D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_Toc218778682 \h </w:instrText>
      </w:r>
      <w:r>
        <w:rPr>
          <w:noProof/>
        </w:rPr>
      </w:r>
      <w:r>
        <w:rPr>
          <w:noProof/>
        </w:rPr>
        <w:fldChar w:fldCharType="separate"/>
      </w:r>
      <w:r>
        <w:rPr>
          <w:noProof/>
        </w:rPr>
        <w:t>86</w:t>
      </w:r>
      <w:r>
        <w:rPr>
          <w:noProof/>
        </w:rPr>
        <w:fldChar w:fldCharType="end"/>
      </w:r>
    </w:p>
    <w:p w14:paraId="681DE2EC" w14:textId="0FD8ED5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_Toc218778683 \h </w:instrText>
      </w:r>
      <w:r>
        <w:rPr>
          <w:noProof/>
        </w:rPr>
      </w:r>
      <w:r>
        <w:rPr>
          <w:noProof/>
        </w:rPr>
        <w:fldChar w:fldCharType="separate"/>
      </w:r>
      <w:r>
        <w:rPr>
          <w:noProof/>
        </w:rPr>
        <w:t>87</w:t>
      </w:r>
      <w:r>
        <w:rPr>
          <w:noProof/>
        </w:rPr>
        <w:fldChar w:fldCharType="end"/>
      </w:r>
    </w:p>
    <w:p w14:paraId="5D976FEB" w14:textId="0975F9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_Toc218778684 \h </w:instrText>
      </w:r>
      <w:r>
        <w:rPr>
          <w:noProof/>
        </w:rPr>
      </w:r>
      <w:r>
        <w:rPr>
          <w:noProof/>
        </w:rPr>
        <w:fldChar w:fldCharType="separate"/>
      </w:r>
      <w:r>
        <w:rPr>
          <w:noProof/>
        </w:rPr>
        <w:t>87</w:t>
      </w:r>
      <w:r>
        <w:rPr>
          <w:noProof/>
        </w:rPr>
        <w:fldChar w:fldCharType="end"/>
      </w:r>
    </w:p>
    <w:p w14:paraId="15AD71B3" w14:textId="0DD14C5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EASRegistration</w:t>
      </w:r>
      <w:r>
        <w:rPr>
          <w:noProof/>
        </w:rPr>
        <w:tab/>
      </w:r>
      <w:r>
        <w:rPr>
          <w:noProof/>
        </w:rPr>
        <w:fldChar w:fldCharType="begin" w:fldLock="1"/>
      </w:r>
      <w:r>
        <w:rPr>
          <w:noProof/>
        </w:rPr>
        <w:instrText xml:space="preserve"> PAGEREF _Toc218778685 \h </w:instrText>
      </w:r>
      <w:r>
        <w:rPr>
          <w:noProof/>
        </w:rPr>
      </w:r>
      <w:r>
        <w:rPr>
          <w:noProof/>
        </w:rPr>
        <w:fldChar w:fldCharType="separate"/>
      </w:r>
      <w:r>
        <w:rPr>
          <w:noProof/>
        </w:rPr>
        <w:t>87</w:t>
      </w:r>
      <w:r>
        <w:rPr>
          <w:noProof/>
        </w:rPr>
        <w:fldChar w:fldCharType="end"/>
      </w:r>
    </w:p>
    <w:p w14:paraId="39EFA603" w14:textId="4BF5D5E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EASProfile</w:t>
      </w:r>
      <w:r>
        <w:rPr>
          <w:noProof/>
        </w:rPr>
        <w:tab/>
      </w:r>
      <w:r>
        <w:rPr>
          <w:noProof/>
        </w:rPr>
        <w:fldChar w:fldCharType="begin" w:fldLock="1"/>
      </w:r>
      <w:r>
        <w:rPr>
          <w:noProof/>
        </w:rPr>
        <w:instrText xml:space="preserve"> PAGEREF _Toc218778686 \h </w:instrText>
      </w:r>
      <w:r>
        <w:rPr>
          <w:noProof/>
        </w:rPr>
      </w:r>
      <w:r>
        <w:rPr>
          <w:noProof/>
        </w:rPr>
        <w:fldChar w:fldCharType="separate"/>
      </w:r>
      <w:r>
        <w:rPr>
          <w:noProof/>
        </w:rPr>
        <w:t>88</w:t>
      </w:r>
      <w:r>
        <w:rPr>
          <w:noProof/>
        </w:rPr>
        <w:fldChar w:fldCharType="end"/>
      </w:r>
    </w:p>
    <w:p w14:paraId="39C08D98" w14:textId="15FB094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EASServiceKPI</w:t>
      </w:r>
      <w:r>
        <w:rPr>
          <w:noProof/>
        </w:rPr>
        <w:tab/>
      </w:r>
      <w:r>
        <w:rPr>
          <w:noProof/>
        </w:rPr>
        <w:fldChar w:fldCharType="begin" w:fldLock="1"/>
      </w:r>
      <w:r>
        <w:rPr>
          <w:noProof/>
        </w:rPr>
        <w:instrText xml:space="preserve"> PAGEREF _Toc218778687 \h </w:instrText>
      </w:r>
      <w:r>
        <w:rPr>
          <w:noProof/>
        </w:rPr>
      </w:r>
      <w:r>
        <w:rPr>
          <w:noProof/>
        </w:rPr>
        <w:fldChar w:fldCharType="separate"/>
      </w:r>
      <w:r>
        <w:rPr>
          <w:noProof/>
        </w:rPr>
        <w:t>91</w:t>
      </w:r>
      <w:r>
        <w:rPr>
          <w:noProof/>
        </w:rPr>
        <w:fldChar w:fldCharType="end"/>
      </w:r>
    </w:p>
    <w:p w14:paraId="2B04C528" w14:textId="2E7BC4F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EndPoint</w:t>
      </w:r>
      <w:r>
        <w:rPr>
          <w:noProof/>
        </w:rPr>
        <w:tab/>
      </w:r>
      <w:r>
        <w:rPr>
          <w:noProof/>
        </w:rPr>
        <w:fldChar w:fldCharType="begin" w:fldLock="1"/>
      </w:r>
      <w:r>
        <w:rPr>
          <w:noProof/>
        </w:rPr>
        <w:instrText xml:space="preserve"> PAGEREF _Toc218778688 \h </w:instrText>
      </w:r>
      <w:r>
        <w:rPr>
          <w:noProof/>
        </w:rPr>
      </w:r>
      <w:r>
        <w:rPr>
          <w:noProof/>
        </w:rPr>
        <w:fldChar w:fldCharType="separate"/>
      </w:r>
      <w:r>
        <w:rPr>
          <w:noProof/>
        </w:rPr>
        <w:t>91</w:t>
      </w:r>
      <w:r>
        <w:rPr>
          <w:noProof/>
        </w:rPr>
        <w:fldChar w:fldCharType="end"/>
      </w:r>
    </w:p>
    <w:p w14:paraId="710C4733" w14:textId="278040F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_Toc218778689 \h </w:instrText>
      </w:r>
      <w:r>
        <w:rPr>
          <w:noProof/>
        </w:rPr>
      </w:r>
      <w:r>
        <w:rPr>
          <w:noProof/>
        </w:rPr>
        <w:fldChar w:fldCharType="separate"/>
      </w:r>
      <w:r>
        <w:rPr>
          <w:noProof/>
        </w:rPr>
        <w:t>92</w:t>
      </w:r>
      <w:r>
        <w:rPr>
          <w:noProof/>
        </w:rPr>
        <w:fldChar w:fldCharType="end"/>
      </w:r>
    </w:p>
    <w:p w14:paraId="7F146E27" w14:textId="3B0D721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_Toc218778690 \h </w:instrText>
      </w:r>
      <w:r>
        <w:rPr>
          <w:noProof/>
        </w:rPr>
      </w:r>
      <w:r>
        <w:rPr>
          <w:noProof/>
        </w:rPr>
        <w:fldChar w:fldCharType="separate"/>
      </w:r>
      <w:r>
        <w:rPr>
          <w:noProof/>
        </w:rPr>
        <w:t>92</w:t>
      </w:r>
      <w:r>
        <w:rPr>
          <w:noProof/>
        </w:rPr>
        <w:fldChar w:fldCharType="end"/>
      </w:r>
    </w:p>
    <w:p w14:paraId="4DD2CD78" w14:textId="38A0B88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_Toc218778691 \h </w:instrText>
      </w:r>
      <w:r>
        <w:rPr>
          <w:noProof/>
        </w:rPr>
      </w:r>
      <w:r>
        <w:rPr>
          <w:noProof/>
        </w:rPr>
        <w:fldChar w:fldCharType="separate"/>
      </w:r>
      <w:r>
        <w:rPr>
          <w:noProof/>
        </w:rPr>
        <w:t>92</w:t>
      </w:r>
      <w:r>
        <w:rPr>
          <w:noProof/>
        </w:rPr>
        <w:fldChar w:fldCharType="end"/>
      </w:r>
    </w:p>
    <w:p w14:paraId="2B2165D0" w14:textId="6BE4EE1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_Toc218778692 \h </w:instrText>
      </w:r>
      <w:r>
        <w:rPr>
          <w:noProof/>
        </w:rPr>
      </w:r>
      <w:r>
        <w:rPr>
          <w:noProof/>
        </w:rPr>
        <w:fldChar w:fldCharType="separate"/>
      </w:r>
      <w:r>
        <w:rPr>
          <w:noProof/>
        </w:rPr>
        <w:t>93</w:t>
      </w:r>
      <w:r>
        <w:rPr>
          <w:noProof/>
        </w:rPr>
        <w:fldChar w:fldCharType="end"/>
      </w:r>
    </w:p>
    <w:p w14:paraId="3B4BA1A6" w14:textId="4EE706D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_Toc218778693 \h </w:instrText>
      </w:r>
      <w:r>
        <w:rPr>
          <w:noProof/>
        </w:rPr>
      </w:r>
      <w:r>
        <w:rPr>
          <w:noProof/>
        </w:rPr>
        <w:fldChar w:fldCharType="separate"/>
      </w:r>
      <w:r>
        <w:rPr>
          <w:noProof/>
        </w:rPr>
        <w:t>93</w:t>
      </w:r>
      <w:r>
        <w:rPr>
          <w:noProof/>
        </w:rPr>
        <w:fldChar w:fldCharType="end"/>
      </w:r>
    </w:p>
    <w:p w14:paraId="5F8522E9" w14:textId="0DEF43B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AssociatedDevice</w:t>
      </w:r>
      <w:r>
        <w:rPr>
          <w:noProof/>
        </w:rPr>
        <w:tab/>
      </w:r>
      <w:r>
        <w:rPr>
          <w:noProof/>
        </w:rPr>
        <w:fldChar w:fldCharType="begin" w:fldLock="1"/>
      </w:r>
      <w:r>
        <w:rPr>
          <w:noProof/>
        </w:rPr>
        <w:instrText xml:space="preserve"> PAGEREF _Toc218778694 \h </w:instrText>
      </w:r>
      <w:r>
        <w:rPr>
          <w:noProof/>
        </w:rPr>
      </w:r>
      <w:r>
        <w:rPr>
          <w:noProof/>
        </w:rPr>
        <w:fldChar w:fldCharType="separate"/>
      </w:r>
      <w:r>
        <w:rPr>
          <w:noProof/>
        </w:rPr>
        <w:t>94</w:t>
      </w:r>
      <w:r>
        <w:rPr>
          <w:noProof/>
        </w:rPr>
        <w:fldChar w:fldCharType="end"/>
      </w:r>
    </w:p>
    <w:p w14:paraId="11993B09" w14:textId="080EE65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_Toc218778695 \h </w:instrText>
      </w:r>
      <w:r>
        <w:rPr>
          <w:noProof/>
        </w:rPr>
      </w:r>
      <w:r>
        <w:rPr>
          <w:noProof/>
        </w:rPr>
        <w:fldChar w:fldCharType="separate"/>
      </w:r>
      <w:r>
        <w:rPr>
          <w:noProof/>
        </w:rPr>
        <w:t>94</w:t>
      </w:r>
      <w:r>
        <w:rPr>
          <w:noProof/>
        </w:rPr>
        <w:fldChar w:fldCharType="end"/>
      </w:r>
    </w:p>
    <w:p w14:paraId="3E7A7B72" w14:textId="273C5D7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_Toc218778696 \h </w:instrText>
      </w:r>
      <w:r>
        <w:rPr>
          <w:noProof/>
        </w:rPr>
      </w:r>
      <w:r>
        <w:rPr>
          <w:noProof/>
        </w:rPr>
        <w:fldChar w:fldCharType="separate"/>
      </w:r>
      <w:r>
        <w:rPr>
          <w:noProof/>
        </w:rPr>
        <w:t>94</w:t>
      </w:r>
      <w:r>
        <w:rPr>
          <w:noProof/>
        </w:rPr>
        <w:fldChar w:fldCharType="end"/>
      </w:r>
    </w:p>
    <w:p w14:paraId="7BDEA093" w14:textId="29E5B71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_Toc218778697 \h </w:instrText>
      </w:r>
      <w:r>
        <w:rPr>
          <w:noProof/>
        </w:rPr>
      </w:r>
      <w:r>
        <w:rPr>
          <w:noProof/>
        </w:rPr>
        <w:fldChar w:fldCharType="separate"/>
      </w:r>
      <w:r>
        <w:rPr>
          <w:noProof/>
        </w:rPr>
        <w:t>94</w:t>
      </w:r>
      <w:r>
        <w:rPr>
          <w:noProof/>
        </w:rPr>
        <w:fldChar w:fldCharType="end"/>
      </w:r>
    </w:p>
    <w:p w14:paraId="26C31147" w14:textId="0D36C6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Enumeration: PermissionLevel</w:t>
      </w:r>
      <w:r>
        <w:rPr>
          <w:noProof/>
        </w:rPr>
        <w:tab/>
      </w:r>
      <w:r>
        <w:rPr>
          <w:noProof/>
        </w:rPr>
        <w:fldChar w:fldCharType="begin" w:fldLock="1"/>
      </w:r>
      <w:r>
        <w:rPr>
          <w:noProof/>
        </w:rPr>
        <w:instrText xml:space="preserve"> PAGEREF _Toc218778698 \h </w:instrText>
      </w:r>
      <w:r>
        <w:rPr>
          <w:noProof/>
        </w:rPr>
      </w:r>
      <w:r>
        <w:rPr>
          <w:noProof/>
        </w:rPr>
        <w:fldChar w:fldCharType="separate"/>
      </w:r>
      <w:r>
        <w:rPr>
          <w:noProof/>
        </w:rPr>
        <w:t>94</w:t>
      </w:r>
      <w:r>
        <w:rPr>
          <w:noProof/>
        </w:rPr>
        <w:fldChar w:fldCharType="end"/>
      </w:r>
    </w:p>
    <w:p w14:paraId="247A9D99" w14:textId="1E5AD05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Enumeration: EASCategory</w:t>
      </w:r>
      <w:r>
        <w:rPr>
          <w:noProof/>
        </w:rPr>
        <w:tab/>
      </w:r>
      <w:r>
        <w:rPr>
          <w:noProof/>
        </w:rPr>
        <w:fldChar w:fldCharType="begin" w:fldLock="1"/>
      </w:r>
      <w:r>
        <w:rPr>
          <w:noProof/>
        </w:rPr>
        <w:instrText xml:space="preserve"> PAGEREF _Toc218778699 \h </w:instrText>
      </w:r>
      <w:r>
        <w:rPr>
          <w:noProof/>
        </w:rPr>
      </w:r>
      <w:r>
        <w:rPr>
          <w:noProof/>
        </w:rPr>
        <w:fldChar w:fldCharType="separate"/>
      </w:r>
      <w:r>
        <w:rPr>
          <w:noProof/>
        </w:rPr>
        <w:t>94</w:t>
      </w:r>
      <w:r>
        <w:rPr>
          <w:noProof/>
        </w:rPr>
        <w:fldChar w:fldCharType="end"/>
      </w:r>
    </w:p>
    <w:p w14:paraId="0EFCB108" w14:textId="741C195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Enumeration: TransportProtocol</w:t>
      </w:r>
      <w:r>
        <w:rPr>
          <w:noProof/>
        </w:rPr>
        <w:tab/>
      </w:r>
      <w:r>
        <w:rPr>
          <w:noProof/>
        </w:rPr>
        <w:fldChar w:fldCharType="begin" w:fldLock="1"/>
      </w:r>
      <w:r>
        <w:rPr>
          <w:noProof/>
        </w:rPr>
        <w:instrText xml:space="preserve"> PAGEREF _Toc218778700 \h </w:instrText>
      </w:r>
      <w:r>
        <w:rPr>
          <w:noProof/>
        </w:rPr>
      </w:r>
      <w:r>
        <w:rPr>
          <w:noProof/>
        </w:rPr>
        <w:fldChar w:fldCharType="separate"/>
      </w:r>
      <w:r>
        <w:rPr>
          <w:noProof/>
        </w:rPr>
        <w:t>95</w:t>
      </w:r>
      <w:r>
        <w:rPr>
          <w:noProof/>
        </w:rPr>
        <w:fldChar w:fldCharType="end"/>
      </w:r>
    </w:p>
    <w:p w14:paraId="0F202719" w14:textId="4A17FED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8.1.5.3.6</w:t>
      </w:r>
      <w:r>
        <w:rPr>
          <w:rFonts w:asciiTheme="minorHAnsi" w:eastAsiaTheme="minorEastAsia" w:hAnsiTheme="minorHAnsi" w:cstheme="minorBidi"/>
          <w:noProof/>
          <w:kern w:val="2"/>
          <w:sz w:val="24"/>
          <w:szCs w:val="24"/>
          <w:lang w:eastAsia="en-GB"/>
          <w14:ligatures w14:val="standardContextual"/>
        </w:rPr>
        <w:tab/>
      </w:r>
      <w:r>
        <w:rPr>
          <w:noProof/>
        </w:rPr>
        <w:t>Enumeration: BdlType</w:t>
      </w:r>
      <w:r>
        <w:rPr>
          <w:noProof/>
        </w:rPr>
        <w:tab/>
      </w:r>
      <w:r>
        <w:rPr>
          <w:noProof/>
        </w:rPr>
        <w:fldChar w:fldCharType="begin" w:fldLock="1"/>
      </w:r>
      <w:r>
        <w:rPr>
          <w:noProof/>
        </w:rPr>
        <w:instrText xml:space="preserve"> PAGEREF _Toc218778701 \h </w:instrText>
      </w:r>
      <w:r>
        <w:rPr>
          <w:noProof/>
        </w:rPr>
      </w:r>
      <w:r>
        <w:rPr>
          <w:noProof/>
        </w:rPr>
        <w:fldChar w:fldCharType="separate"/>
      </w:r>
      <w:r>
        <w:rPr>
          <w:noProof/>
        </w:rPr>
        <w:t>95</w:t>
      </w:r>
      <w:r>
        <w:rPr>
          <w:noProof/>
        </w:rPr>
        <w:fldChar w:fldCharType="end"/>
      </w:r>
    </w:p>
    <w:p w14:paraId="5F889D7B" w14:textId="75D6231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8.1.5.3.7</w:t>
      </w:r>
      <w:r>
        <w:rPr>
          <w:rFonts w:asciiTheme="minorHAnsi" w:eastAsiaTheme="minorEastAsia" w:hAnsiTheme="minorHAnsi" w:cstheme="minorBidi"/>
          <w:noProof/>
          <w:kern w:val="2"/>
          <w:sz w:val="24"/>
          <w:szCs w:val="24"/>
          <w:lang w:eastAsia="en-GB"/>
          <w14:ligatures w14:val="standardContextual"/>
        </w:rPr>
        <w:tab/>
      </w:r>
      <w:r>
        <w:rPr>
          <w:noProof/>
        </w:rPr>
        <w:t>Enumeration: Affinity</w:t>
      </w:r>
      <w:r>
        <w:rPr>
          <w:noProof/>
        </w:rPr>
        <w:tab/>
      </w:r>
      <w:r>
        <w:rPr>
          <w:noProof/>
        </w:rPr>
        <w:fldChar w:fldCharType="begin" w:fldLock="1"/>
      </w:r>
      <w:r>
        <w:rPr>
          <w:noProof/>
        </w:rPr>
        <w:instrText xml:space="preserve"> PAGEREF _Toc218778702 \h </w:instrText>
      </w:r>
      <w:r>
        <w:rPr>
          <w:noProof/>
        </w:rPr>
      </w:r>
      <w:r>
        <w:rPr>
          <w:noProof/>
        </w:rPr>
        <w:fldChar w:fldCharType="separate"/>
      </w:r>
      <w:r>
        <w:rPr>
          <w:noProof/>
        </w:rPr>
        <w:t>95</w:t>
      </w:r>
      <w:r>
        <w:rPr>
          <w:noProof/>
        </w:rPr>
        <w:fldChar w:fldCharType="end"/>
      </w:r>
    </w:p>
    <w:p w14:paraId="170E68C1" w14:textId="12D382D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8.1.5.3.8</w:t>
      </w:r>
      <w:r>
        <w:rPr>
          <w:rFonts w:asciiTheme="minorHAnsi" w:eastAsiaTheme="minorEastAsia" w:hAnsiTheme="minorHAnsi" w:cstheme="minorBidi"/>
          <w:noProof/>
          <w:kern w:val="2"/>
          <w:sz w:val="24"/>
          <w:szCs w:val="24"/>
          <w:lang w:eastAsia="en-GB"/>
          <w14:ligatures w14:val="standardContextual"/>
        </w:rPr>
        <w:tab/>
      </w:r>
      <w:r>
        <w:rPr>
          <w:noProof/>
        </w:rPr>
        <w:t>Enumeration: FailureAction</w:t>
      </w:r>
      <w:r>
        <w:rPr>
          <w:noProof/>
        </w:rPr>
        <w:tab/>
      </w:r>
      <w:r>
        <w:rPr>
          <w:noProof/>
        </w:rPr>
        <w:fldChar w:fldCharType="begin" w:fldLock="1"/>
      </w:r>
      <w:r>
        <w:rPr>
          <w:noProof/>
        </w:rPr>
        <w:instrText xml:space="preserve"> PAGEREF _Toc218778703 \h </w:instrText>
      </w:r>
      <w:r>
        <w:rPr>
          <w:noProof/>
        </w:rPr>
      </w:r>
      <w:r>
        <w:rPr>
          <w:noProof/>
        </w:rPr>
        <w:fldChar w:fldCharType="separate"/>
      </w:r>
      <w:r>
        <w:rPr>
          <w:noProof/>
        </w:rPr>
        <w:t>95</w:t>
      </w:r>
      <w:r>
        <w:rPr>
          <w:noProof/>
        </w:rPr>
        <w:fldChar w:fldCharType="end"/>
      </w:r>
    </w:p>
    <w:p w14:paraId="1ED56B43" w14:textId="200619A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8.1.5.3.9</w:t>
      </w:r>
      <w:r>
        <w:rPr>
          <w:rFonts w:asciiTheme="minorHAnsi" w:eastAsiaTheme="minorEastAsia" w:hAnsiTheme="minorHAnsi" w:cstheme="minorBidi"/>
          <w:noProof/>
          <w:kern w:val="2"/>
          <w:sz w:val="24"/>
          <w:szCs w:val="24"/>
          <w:lang w:eastAsia="en-GB"/>
          <w14:ligatures w14:val="standardContextual"/>
        </w:rPr>
        <w:tab/>
      </w:r>
      <w:r>
        <w:rPr>
          <w:noProof/>
        </w:rPr>
        <w:t>Enumeration: EASStatus</w:t>
      </w:r>
      <w:r>
        <w:rPr>
          <w:noProof/>
        </w:rPr>
        <w:tab/>
      </w:r>
      <w:r>
        <w:rPr>
          <w:noProof/>
        </w:rPr>
        <w:fldChar w:fldCharType="begin" w:fldLock="1"/>
      </w:r>
      <w:r>
        <w:rPr>
          <w:noProof/>
        </w:rPr>
        <w:instrText xml:space="preserve"> PAGEREF _Toc218778704 \h </w:instrText>
      </w:r>
      <w:r>
        <w:rPr>
          <w:noProof/>
        </w:rPr>
      </w:r>
      <w:r>
        <w:rPr>
          <w:noProof/>
        </w:rPr>
        <w:fldChar w:fldCharType="separate"/>
      </w:r>
      <w:r>
        <w:rPr>
          <w:noProof/>
        </w:rPr>
        <w:t>95</w:t>
      </w:r>
      <w:r>
        <w:rPr>
          <w:noProof/>
        </w:rPr>
        <w:fldChar w:fldCharType="end"/>
      </w:r>
    </w:p>
    <w:p w14:paraId="7C80B730" w14:textId="7D1505D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8.1.5.3.10</w:t>
      </w:r>
      <w:r>
        <w:rPr>
          <w:rFonts w:asciiTheme="minorHAnsi" w:eastAsiaTheme="minorEastAsia" w:hAnsiTheme="minorHAnsi" w:cstheme="minorBidi"/>
          <w:noProof/>
          <w:kern w:val="2"/>
          <w:sz w:val="24"/>
          <w:szCs w:val="24"/>
          <w:lang w:eastAsia="en-GB"/>
          <w14:ligatures w14:val="standardContextual"/>
        </w:rPr>
        <w:tab/>
      </w:r>
      <w:r>
        <w:rPr>
          <w:noProof/>
        </w:rPr>
        <w:t>Enumeration: DeviceType</w:t>
      </w:r>
      <w:r>
        <w:rPr>
          <w:noProof/>
        </w:rPr>
        <w:tab/>
      </w:r>
      <w:r>
        <w:rPr>
          <w:noProof/>
        </w:rPr>
        <w:fldChar w:fldCharType="begin" w:fldLock="1"/>
      </w:r>
      <w:r>
        <w:rPr>
          <w:noProof/>
        </w:rPr>
        <w:instrText xml:space="preserve"> PAGEREF _Toc218778705 \h </w:instrText>
      </w:r>
      <w:r>
        <w:rPr>
          <w:noProof/>
        </w:rPr>
      </w:r>
      <w:r>
        <w:rPr>
          <w:noProof/>
        </w:rPr>
        <w:fldChar w:fldCharType="separate"/>
      </w:r>
      <w:r>
        <w:rPr>
          <w:noProof/>
        </w:rPr>
        <w:t>96</w:t>
      </w:r>
      <w:r>
        <w:rPr>
          <w:noProof/>
        </w:rPr>
        <w:fldChar w:fldCharType="end"/>
      </w:r>
    </w:p>
    <w:p w14:paraId="7100A212" w14:textId="4ED8B76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_Toc218778706 \h </w:instrText>
      </w:r>
      <w:r>
        <w:rPr>
          <w:noProof/>
        </w:rPr>
      </w:r>
      <w:r>
        <w:rPr>
          <w:noProof/>
        </w:rPr>
        <w:fldChar w:fldCharType="separate"/>
      </w:r>
      <w:r>
        <w:rPr>
          <w:noProof/>
        </w:rPr>
        <w:t>96</w:t>
      </w:r>
      <w:r>
        <w:rPr>
          <w:noProof/>
        </w:rPr>
        <w:fldChar w:fldCharType="end"/>
      </w:r>
    </w:p>
    <w:p w14:paraId="405693A3" w14:textId="3379C6F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_Toc218778707 \h </w:instrText>
      </w:r>
      <w:r>
        <w:rPr>
          <w:noProof/>
        </w:rPr>
      </w:r>
      <w:r>
        <w:rPr>
          <w:noProof/>
        </w:rPr>
        <w:fldChar w:fldCharType="separate"/>
      </w:r>
      <w:r>
        <w:rPr>
          <w:noProof/>
        </w:rPr>
        <w:t>96</w:t>
      </w:r>
      <w:r>
        <w:rPr>
          <w:noProof/>
        </w:rPr>
        <w:fldChar w:fldCharType="end"/>
      </w:r>
    </w:p>
    <w:p w14:paraId="546A9ADF" w14:textId="05AF2AA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_Toc218778708 \h </w:instrText>
      </w:r>
      <w:r>
        <w:rPr>
          <w:noProof/>
        </w:rPr>
      </w:r>
      <w:r>
        <w:rPr>
          <w:noProof/>
        </w:rPr>
        <w:fldChar w:fldCharType="separate"/>
      </w:r>
      <w:r>
        <w:rPr>
          <w:noProof/>
        </w:rPr>
        <w:t>96</w:t>
      </w:r>
      <w:r>
        <w:rPr>
          <w:noProof/>
        </w:rPr>
        <w:fldChar w:fldCharType="end"/>
      </w:r>
    </w:p>
    <w:p w14:paraId="18C441DE" w14:textId="440081E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_Toc218778709 \h </w:instrText>
      </w:r>
      <w:r>
        <w:rPr>
          <w:noProof/>
        </w:rPr>
      </w:r>
      <w:r>
        <w:rPr>
          <w:noProof/>
        </w:rPr>
        <w:fldChar w:fldCharType="separate"/>
      </w:r>
      <w:r>
        <w:rPr>
          <w:noProof/>
        </w:rPr>
        <w:t>96</w:t>
      </w:r>
      <w:r>
        <w:rPr>
          <w:noProof/>
        </w:rPr>
        <w:fldChar w:fldCharType="end"/>
      </w:r>
    </w:p>
    <w:p w14:paraId="3C1FA7DB" w14:textId="66BD3AD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_Toc218778710 \h </w:instrText>
      </w:r>
      <w:r>
        <w:rPr>
          <w:noProof/>
        </w:rPr>
      </w:r>
      <w:r>
        <w:rPr>
          <w:noProof/>
        </w:rPr>
        <w:fldChar w:fldCharType="separate"/>
      </w:r>
      <w:r>
        <w:rPr>
          <w:noProof/>
        </w:rPr>
        <w:t>96</w:t>
      </w:r>
      <w:r>
        <w:rPr>
          <w:noProof/>
        </w:rPr>
        <w:fldChar w:fldCharType="end"/>
      </w:r>
    </w:p>
    <w:p w14:paraId="25775DF8" w14:textId="7A98DBF9"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Eees_UELocation API</w:t>
      </w:r>
      <w:r>
        <w:rPr>
          <w:noProof/>
        </w:rPr>
        <w:tab/>
      </w:r>
      <w:r>
        <w:rPr>
          <w:noProof/>
        </w:rPr>
        <w:fldChar w:fldCharType="begin" w:fldLock="1"/>
      </w:r>
      <w:r>
        <w:rPr>
          <w:noProof/>
        </w:rPr>
        <w:instrText xml:space="preserve"> PAGEREF _Toc218778711 \h </w:instrText>
      </w:r>
      <w:r>
        <w:rPr>
          <w:noProof/>
        </w:rPr>
      </w:r>
      <w:r>
        <w:rPr>
          <w:noProof/>
        </w:rPr>
        <w:fldChar w:fldCharType="separate"/>
      </w:r>
      <w:r>
        <w:rPr>
          <w:noProof/>
        </w:rPr>
        <w:t>97</w:t>
      </w:r>
      <w:r>
        <w:rPr>
          <w:noProof/>
        </w:rPr>
        <w:fldChar w:fldCharType="end"/>
      </w:r>
    </w:p>
    <w:p w14:paraId="6F5CABA9" w14:textId="720F0A0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_Toc218778712 \h </w:instrText>
      </w:r>
      <w:r>
        <w:rPr>
          <w:noProof/>
        </w:rPr>
      </w:r>
      <w:r>
        <w:rPr>
          <w:noProof/>
        </w:rPr>
        <w:fldChar w:fldCharType="separate"/>
      </w:r>
      <w:r>
        <w:rPr>
          <w:noProof/>
        </w:rPr>
        <w:t>97</w:t>
      </w:r>
      <w:r>
        <w:rPr>
          <w:noProof/>
        </w:rPr>
        <w:fldChar w:fldCharType="end"/>
      </w:r>
    </w:p>
    <w:p w14:paraId="513277EB" w14:textId="198BF6A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_Toc218778713 \h </w:instrText>
      </w:r>
      <w:r>
        <w:rPr>
          <w:noProof/>
        </w:rPr>
      </w:r>
      <w:r>
        <w:rPr>
          <w:noProof/>
        </w:rPr>
        <w:fldChar w:fldCharType="separate"/>
      </w:r>
      <w:r>
        <w:rPr>
          <w:noProof/>
        </w:rPr>
        <w:t>97</w:t>
      </w:r>
      <w:r>
        <w:rPr>
          <w:noProof/>
        </w:rPr>
        <w:fldChar w:fldCharType="end"/>
      </w:r>
    </w:p>
    <w:p w14:paraId="182F4039" w14:textId="19E07E5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_Toc218778714 \h </w:instrText>
      </w:r>
      <w:r>
        <w:rPr>
          <w:noProof/>
        </w:rPr>
      </w:r>
      <w:r>
        <w:rPr>
          <w:noProof/>
        </w:rPr>
        <w:fldChar w:fldCharType="separate"/>
      </w:r>
      <w:r>
        <w:rPr>
          <w:noProof/>
        </w:rPr>
        <w:t>97</w:t>
      </w:r>
      <w:r>
        <w:rPr>
          <w:noProof/>
        </w:rPr>
        <w:fldChar w:fldCharType="end"/>
      </w:r>
    </w:p>
    <w:p w14:paraId="67BF99FB" w14:textId="6068739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_Toc218778715 \h </w:instrText>
      </w:r>
      <w:r>
        <w:rPr>
          <w:noProof/>
        </w:rPr>
      </w:r>
      <w:r>
        <w:rPr>
          <w:noProof/>
        </w:rPr>
        <w:fldChar w:fldCharType="separate"/>
      </w:r>
      <w:r>
        <w:rPr>
          <w:noProof/>
        </w:rPr>
        <w:t>98</w:t>
      </w:r>
      <w:r>
        <w:rPr>
          <w:noProof/>
        </w:rPr>
        <w:fldChar w:fldCharType="end"/>
      </w:r>
    </w:p>
    <w:p w14:paraId="3C8312C4" w14:textId="3A9383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_Toc218778716 \h </w:instrText>
      </w:r>
      <w:r>
        <w:rPr>
          <w:noProof/>
        </w:rPr>
      </w:r>
      <w:r>
        <w:rPr>
          <w:noProof/>
        </w:rPr>
        <w:fldChar w:fldCharType="separate"/>
      </w:r>
      <w:r>
        <w:rPr>
          <w:noProof/>
        </w:rPr>
        <w:t>98</w:t>
      </w:r>
      <w:r>
        <w:rPr>
          <w:noProof/>
        </w:rPr>
        <w:fldChar w:fldCharType="end"/>
      </w:r>
    </w:p>
    <w:p w14:paraId="0B73C837" w14:textId="7AB3C1A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_Toc218778717 \h </w:instrText>
      </w:r>
      <w:r>
        <w:rPr>
          <w:noProof/>
        </w:rPr>
      </w:r>
      <w:r>
        <w:rPr>
          <w:noProof/>
        </w:rPr>
        <w:fldChar w:fldCharType="separate"/>
      </w:r>
      <w:r>
        <w:rPr>
          <w:noProof/>
        </w:rPr>
        <w:t>98</w:t>
      </w:r>
      <w:r>
        <w:rPr>
          <w:noProof/>
        </w:rPr>
        <w:fldChar w:fldCharType="end"/>
      </w:r>
    </w:p>
    <w:p w14:paraId="73D4A5BE" w14:textId="2B81714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_Toc218778718 \h </w:instrText>
      </w:r>
      <w:r>
        <w:rPr>
          <w:noProof/>
        </w:rPr>
      </w:r>
      <w:r>
        <w:rPr>
          <w:noProof/>
        </w:rPr>
        <w:fldChar w:fldCharType="separate"/>
      </w:r>
      <w:r>
        <w:rPr>
          <w:noProof/>
        </w:rPr>
        <w:t>99</w:t>
      </w:r>
      <w:r>
        <w:rPr>
          <w:noProof/>
        </w:rPr>
        <w:fldChar w:fldCharType="end"/>
      </w:r>
    </w:p>
    <w:p w14:paraId="3FE759F7" w14:textId="1DA2A0E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_Toc218778719 \h </w:instrText>
      </w:r>
      <w:r>
        <w:rPr>
          <w:noProof/>
        </w:rPr>
      </w:r>
      <w:r>
        <w:rPr>
          <w:noProof/>
        </w:rPr>
        <w:fldChar w:fldCharType="separate"/>
      </w:r>
      <w:r>
        <w:rPr>
          <w:noProof/>
        </w:rPr>
        <w:t>99</w:t>
      </w:r>
      <w:r>
        <w:rPr>
          <w:noProof/>
        </w:rPr>
        <w:fldChar w:fldCharType="end"/>
      </w:r>
    </w:p>
    <w:p w14:paraId="297340F5" w14:textId="1475653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_Toc218778720 \h </w:instrText>
      </w:r>
      <w:r>
        <w:rPr>
          <w:noProof/>
        </w:rPr>
      </w:r>
      <w:r>
        <w:rPr>
          <w:noProof/>
        </w:rPr>
        <w:fldChar w:fldCharType="separate"/>
      </w:r>
      <w:r>
        <w:rPr>
          <w:noProof/>
        </w:rPr>
        <w:t>100</w:t>
      </w:r>
      <w:r>
        <w:rPr>
          <w:noProof/>
        </w:rPr>
        <w:fldChar w:fldCharType="end"/>
      </w:r>
    </w:p>
    <w:p w14:paraId="458FC3E1" w14:textId="2514E17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_Toc218778721 \h </w:instrText>
      </w:r>
      <w:r>
        <w:rPr>
          <w:noProof/>
        </w:rPr>
      </w:r>
      <w:r>
        <w:rPr>
          <w:noProof/>
        </w:rPr>
        <w:fldChar w:fldCharType="separate"/>
      </w:r>
      <w:r>
        <w:rPr>
          <w:noProof/>
        </w:rPr>
        <w:t>100</w:t>
      </w:r>
      <w:r>
        <w:rPr>
          <w:noProof/>
        </w:rPr>
        <w:fldChar w:fldCharType="end"/>
      </w:r>
    </w:p>
    <w:p w14:paraId="375A7684" w14:textId="7EEF4B8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_Toc218778722 \h </w:instrText>
      </w:r>
      <w:r>
        <w:rPr>
          <w:noProof/>
        </w:rPr>
      </w:r>
      <w:r>
        <w:rPr>
          <w:noProof/>
        </w:rPr>
        <w:fldChar w:fldCharType="separate"/>
      </w:r>
      <w:r>
        <w:rPr>
          <w:noProof/>
        </w:rPr>
        <w:t>100</w:t>
      </w:r>
      <w:r>
        <w:rPr>
          <w:noProof/>
        </w:rPr>
        <w:fldChar w:fldCharType="end"/>
      </w:r>
    </w:p>
    <w:p w14:paraId="24816F63" w14:textId="26F627A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_Toc218778723 \h </w:instrText>
      </w:r>
      <w:r>
        <w:rPr>
          <w:noProof/>
        </w:rPr>
      </w:r>
      <w:r>
        <w:rPr>
          <w:noProof/>
        </w:rPr>
        <w:fldChar w:fldCharType="separate"/>
      </w:r>
      <w:r>
        <w:rPr>
          <w:noProof/>
        </w:rPr>
        <w:t>100</w:t>
      </w:r>
      <w:r>
        <w:rPr>
          <w:noProof/>
        </w:rPr>
        <w:fldChar w:fldCharType="end"/>
      </w:r>
    </w:p>
    <w:p w14:paraId="149ADCBE" w14:textId="0E781E8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_Toc218778724 \h </w:instrText>
      </w:r>
      <w:r>
        <w:rPr>
          <w:noProof/>
        </w:rPr>
      </w:r>
      <w:r>
        <w:rPr>
          <w:noProof/>
        </w:rPr>
        <w:fldChar w:fldCharType="separate"/>
      </w:r>
      <w:r>
        <w:rPr>
          <w:noProof/>
        </w:rPr>
        <w:t>104</w:t>
      </w:r>
      <w:r>
        <w:rPr>
          <w:noProof/>
        </w:rPr>
        <w:fldChar w:fldCharType="end"/>
      </w:r>
    </w:p>
    <w:p w14:paraId="14132C35" w14:textId="65EF72C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_Toc218778725 \h </w:instrText>
      </w:r>
      <w:r>
        <w:rPr>
          <w:noProof/>
        </w:rPr>
      </w:r>
      <w:r>
        <w:rPr>
          <w:noProof/>
        </w:rPr>
        <w:fldChar w:fldCharType="separate"/>
      </w:r>
      <w:r>
        <w:rPr>
          <w:noProof/>
        </w:rPr>
        <w:t>104</w:t>
      </w:r>
      <w:r>
        <w:rPr>
          <w:noProof/>
        </w:rPr>
        <w:fldChar w:fldCharType="end"/>
      </w:r>
    </w:p>
    <w:p w14:paraId="3E93B629" w14:textId="17FDBD1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_Toc218778726 \h </w:instrText>
      </w:r>
      <w:r>
        <w:rPr>
          <w:noProof/>
        </w:rPr>
      </w:r>
      <w:r>
        <w:rPr>
          <w:noProof/>
        </w:rPr>
        <w:fldChar w:fldCharType="separate"/>
      </w:r>
      <w:r>
        <w:rPr>
          <w:noProof/>
        </w:rPr>
        <w:t>104</w:t>
      </w:r>
      <w:r>
        <w:rPr>
          <w:noProof/>
        </w:rPr>
        <w:fldChar w:fldCharType="end"/>
      </w:r>
    </w:p>
    <w:p w14:paraId="43C0129E" w14:textId="11F78A0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_Toc218778727 \h </w:instrText>
      </w:r>
      <w:r>
        <w:rPr>
          <w:noProof/>
        </w:rPr>
      </w:r>
      <w:r>
        <w:rPr>
          <w:noProof/>
        </w:rPr>
        <w:fldChar w:fldCharType="separate"/>
      </w:r>
      <w:r>
        <w:rPr>
          <w:noProof/>
        </w:rPr>
        <w:t>105</w:t>
      </w:r>
      <w:r>
        <w:rPr>
          <w:noProof/>
        </w:rPr>
        <w:fldChar w:fldCharType="end"/>
      </w:r>
    </w:p>
    <w:p w14:paraId="3A971B6E" w14:textId="496E06A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_Toc218778728 \h </w:instrText>
      </w:r>
      <w:r>
        <w:rPr>
          <w:noProof/>
        </w:rPr>
      </w:r>
      <w:r>
        <w:rPr>
          <w:noProof/>
        </w:rPr>
        <w:fldChar w:fldCharType="separate"/>
      </w:r>
      <w:r>
        <w:rPr>
          <w:noProof/>
        </w:rPr>
        <w:t>105</w:t>
      </w:r>
      <w:r>
        <w:rPr>
          <w:noProof/>
        </w:rPr>
        <w:fldChar w:fldCharType="end"/>
      </w:r>
    </w:p>
    <w:p w14:paraId="5204113E" w14:textId="6A98C31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_Toc218778729 \h </w:instrText>
      </w:r>
      <w:r>
        <w:rPr>
          <w:noProof/>
        </w:rPr>
      </w:r>
      <w:r>
        <w:rPr>
          <w:noProof/>
        </w:rPr>
        <w:fldChar w:fldCharType="separate"/>
      </w:r>
      <w:r>
        <w:rPr>
          <w:noProof/>
        </w:rPr>
        <w:t>105</w:t>
      </w:r>
      <w:r>
        <w:rPr>
          <w:noProof/>
        </w:rPr>
        <w:fldChar w:fldCharType="end"/>
      </w:r>
    </w:p>
    <w:p w14:paraId="01165FE7" w14:textId="79E9FD4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_Toc218778730 \h </w:instrText>
      </w:r>
      <w:r>
        <w:rPr>
          <w:noProof/>
        </w:rPr>
      </w:r>
      <w:r>
        <w:rPr>
          <w:noProof/>
        </w:rPr>
        <w:fldChar w:fldCharType="separate"/>
      </w:r>
      <w:r>
        <w:rPr>
          <w:noProof/>
        </w:rPr>
        <w:t>106</w:t>
      </w:r>
      <w:r>
        <w:rPr>
          <w:noProof/>
        </w:rPr>
        <w:fldChar w:fldCharType="end"/>
      </w:r>
    </w:p>
    <w:p w14:paraId="5269D55E" w14:textId="3014749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_Toc218778731 \h </w:instrText>
      </w:r>
      <w:r>
        <w:rPr>
          <w:noProof/>
        </w:rPr>
      </w:r>
      <w:r>
        <w:rPr>
          <w:noProof/>
        </w:rPr>
        <w:fldChar w:fldCharType="separate"/>
      </w:r>
      <w:r>
        <w:rPr>
          <w:noProof/>
        </w:rPr>
        <w:t>106</w:t>
      </w:r>
      <w:r>
        <w:rPr>
          <w:noProof/>
        </w:rPr>
        <w:fldChar w:fldCharType="end"/>
      </w:r>
    </w:p>
    <w:p w14:paraId="412B56AF" w14:textId="0FA90A5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8.2.4.2</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_Toc218778732 \h </w:instrText>
      </w:r>
      <w:r>
        <w:rPr>
          <w:noProof/>
        </w:rPr>
      </w:r>
      <w:r>
        <w:rPr>
          <w:noProof/>
        </w:rPr>
        <w:fldChar w:fldCharType="separate"/>
      </w:r>
      <w:r>
        <w:rPr>
          <w:noProof/>
        </w:rPr>
        <w:t>107</w:t>
      </w:r>
      <w:r>
        <w:rPr>
          <w:noProof/>
        </w:rPr>
        <w:fldChar w:fldCharType="end"/>
      </w:r>
    </w:p>
    <w:p w14:paraId="36A94D38" w14:textId="506ABEA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_Toc218778733 \h </w:instrText>
      </w:r>
      <w:r>
        <w:rPr>
          <w:noProof/>
        </w:rPr>
      </w:r>
      <w:r>
        <w:rPr>
          <w:noProof/>
        </w:rPr>
        <w:fldChar w:fldCharType="separate"/>
      </w:r>
      <w:r>
        <w:rPr>
          <w:noProof/>
        </w:rPr>
        <w:t>107</w:t>
      </w:r>
      <w:r>
        <w:rPr>
          <w:noProof/>
        </w:rPr>
        <w:fldChar w:fldCharType="end"/>
      </w:r>
    </w:p>
    <w:p w14:paraId="1804286D" w14:textId="3AF8760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_Toc218778734 \h </w:instrText>
      </w:r>
      <w:r>
        <w:rPr>
          <w:noProof/>
        </w:rPr>
      </w:r>
      <w:r>
        <w:rPr>
          <w:noProof/>
        </w:rPr>
        <w:fldChar w:fldCharType="separate"/>
      </w:r>
      <w:r>
        <w:rPr>
          <w:noProof/>
        </w:rPr>
        <w:t>107</w:t>
      </w:r>
      <w:r>
        <w:rPr>
          <w:noProof/>
        </w:rPr>
        <w:fldChar w:fldCharType="end"/>
      </w:r>
    </w:p>
    <w:p w14:paraId="728F9138" w14:textId="4DB3F6B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8.2.4.2.3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_Toc218778735 \h </w:instrText>
      </w:r>
      <w:r>
        <w:rPr>
          <w:noProof/>
        </w:rPr>
      </w:r>
      <w:r>
        <w:rPr>
          <w:noProof/>
        </w:rPr>
        <w:fldChar w:fldCharType="separate"/>
      </w:r>
      <w:r>
        <w:rPr>
          <w:noProof/>
        </w:rPr>
        <w:t>107</w:t>
      </w:r>
      <w:r>
        <w:rPr>
          <w:noProof/>
        </w:rPr>
        <w:fldChar w:fldCharType="end"/>
      </w:r>
    </w:p>
    <w:p w14:paraId="08C31752" w14:textId="7B70A5B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8.2.4.3</w:t>
      </w:r>
      <w:r>
        <w:rPr>
          <w:rFonts w:asciiTheme="minorHAnsi" w:eastAsiaTheme="minorEastAsia" w:hAnsiTheme="minorHAnsi" w:cstheme="minorBidi"/>
          <w:noProof/>
          <w:kern w:val="2"/>
          <w:sz w:val="24"/>
          <w:szCs w:val="24"/>
          <w:lang w:eastAsia="en-GB"/>
          <w14:ligatures w14:val="standardContextual"/>
        </w:rPr>
        <w:tab/>
      </w:r>
      <w:r w:rsidRPr="001C58CA">
        <w:rPr>
          <w:noProof/>
          <w:lang w:val="fr-FR"/>
        </w:rPr>
        <w:t>User Consent Revocation Notification</w:t>
      </w:r>
      <w:r>
        <w:rPr>
          <w:noProof/>
        </w:rPr>
        <w:tab/>
      </w:r>
      <w:r>
        <w:rPr>
          <w:noProof/>
        </w:rPr>
        <w:fldChar w:fldCharType="begin" w:fldLock="1"/>
      </w:r>
      <w:r>
        <w:rPr>
          <w:noProof/>
        </w:rPr>
        <w:instrText xml:space="preserve"> PAGEREF _Toc218778736 \h </w:instrText>
      </w:r>
      <w:r>
        <w:rPr>
          <w:noProof/>
        </w:rPr>
      </w:r>
      <w:r>
        <w:rPr>
          <w:noProof/>
        </w:rPr>
        <w:fldChar w:fldCharType="separate"/>
      </w:r>
      <w:r>
        <w:rPr>
          <w:noProof/>
        </w:rPr>
        <w:t>108</w:t>
      </w:r>
      <w:r>
        <w:rPr>
          <w:noProof/>
        </w:rPr>
        <w:fldChar w:fldCharType="end"/>
      </w:r>
    </w:p>
    <w:p w14:paraId="3F624F93" w14:textId="432AC87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8.2.4.3.1</w:t>
      </w:r>
      <w:r>
        <w:rPr>
          <w:rFonts w:asciiTheme="minorHAnsi" w:eastAsiaTheme="minorEastAsia" w:hAnsiTheme="minorHAnsi" w:cstheme="minorBidi"/>
          <w:noProof/>
          <w:kern w:val="2"/>
          <w:sz w:val="24"/>
          <w:szCs w:val="24"/>
          <w:lang w:eastAsia="en-GB"/>
          <w14:ligatures w14:val="standardContextual"/>
        </w:rPr>
        <w:tab/>
      </w:r>
      <w:r w:rsidRPr="001C58CA">
        <w:rPr>
          <w:noProof/>
          <w:lang w:val="fr-FR" w:eastAsia="zh-CN"/>
        </w:rPr>
        <w:t>Description</w:t>
      </w:r>
      <w:r>
        <w:rPr>
          <w:noProof/>
        </w:rPr>
        <w:tab/>
      </w:r>
      <w:r>
        <w:rPr>
          <w:noProof/>
        </w:rPr>
        <w:fldChar w:fldCharType="begin" w:fldLock="1"/>
      </w:r>
      <w:r>
        <w:rPr>
          <w:noProof/>
        </w:rPr>
        <w:instrText xml:space="preserve"> PAGEREF _Toc218778737 \h </w:instrText>
      </w:r>
      <w:r>
        <w:rPr>
          <w:noProof/>
        </w:rPr>
      </w:r>
      <w:r>
        <w:rPr>
          <w:noProof/>
        </w:rPr>
        <w:fldChar w:fldCharType="separate"/>
      </w:r>
      <w:r>
        <w:rPr>
          <w:noProof/>
        </w:rPr>
        <w:t>108</w:t>
      </w:r>
      <w:r>
        <w:rPr>
          <w:noProof/>
        </w:rPr>
        <w:fldChar w:fldCharType="end"/>
      </w:r>
    </w:p>
    <w:p w14:paraId="39938961" w14:textId="314E220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_Toc218778738 \h </w:instrText>
      </w:r>
      <w:r>
        <w:rPr>
          <w:noProof/>
        </w:rPr>
      </w:r>
      <w:r>
        <w:rPr>
          <w:noProof/>
        </w:rPr>
        <w:fldChar w:fldCharType="separate"/>
      </w:r>
      <w:r>
        <w:rPr>
          <w:noProof/>
        </w:rPr>
        <w:t>108</w:t>
      </w:r>
      <w:r>
        <w:rPr>
          <w:noProof/>
        </w:rPr>
        <w:fldChar w:fldCharType="end"/>
      </w:r>
    </w:p>
    <w:p w14:paraId="6C0A12F2" w14:textId="3034F6C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_Toc218778739 \h </w:instrText>
      </w:r>
      <w:r>
        <w:rPr>
          <w:noProof/>
        </w:rPr>
      </w:r>
      <w:r>
        <w:rPr>
          <w:noProof/>
        </w:rPr>
        <w:fldChar w:fldCharType="separate"/>
      </w:r>
      <w:r>
        <w:rPr>
          <w:noProof/>
        </w:rPr>
        <w:t>108</w:t>
      </w:r>
      <w:r>
        <w:rPr>
          <w:noProof/>
        </w:rPr>
        <w:fldChar w:fldCharType="end"/>
      </w:r>
    </w:p>
    <w:p w14:paraId="5985BD68" w14:textId="5F83CEB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_Toc218778740 \h </w:instrText>
      </w:r>
      <w:r>
        <w:rPr>
          <w:noProof/>
        </w:rPr>
      </w:r>
      <w:r>
        <w:rPr>
          <w:noProof/>
        </w:rPr>
        <w:fldChar w:fldCharType="separate"/>
      </w:r>
      <w:r>
        <w:rPr>
          <w:noProof/>
        </w:rPr>
        <w:t>109</w:t>
      </w:r>
      <w:r>
        <w:rPr>
          <w:noProof/>
        </w:rPr>
        <w:fldChar w:fldCharType="end"/>
      </w:r>
    </w:p>
    <w:p w14:paraId="7AC02368" w14:textId="21C8E91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_Toc218778741 \h </w:instrText>
      </w:r>
      <w:r>
        <w:rPr>
          <w:noProof/>
        </w:rPr>
      </w:r>
      <w:r>
        <w:rPr>
          <w:noProof/>
        </w:rPr>
        <w:fldChar w:fldCharType="separate"/>
      </w:r>
      <w:r>
        <w:rPr>
          <w:noProof/>
        </w:rPr>
        <w:t>109</w:t>
      </w:r>
      <w:r>
        <w:rPr>
          <w:noProof/>
        </w:rPr>
        <w:fldChar w:fldCharType="end"/>
      </w:r>
    </w:p>
    <w:p w14:paraId="381B4AD0" w14:textId="6D33CB9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_Toc218778742 \h </w:instrText>
      </w:r>
      <w:r>
        <w:rPr>
          <w:noProof/>
        </w:rPr>
      </w:r>
      <w:r>
        <w:rPr>
          <w:noProof/>
        </w:rPr>
        <w:fldChar w:fldCharType="separate"/>
      </w:r>
      <w:r>
        <w:rPr>
          <w:noProof/>
        </w:rPr>
        <w:t>111</w:t>
      </w:r>
      <w:r>
        <w:rPr>
          <w:noProof/>
        </w:rPr>
        <w:fldChar w:fldCharType="end"/>
      </w:r>
    </w:p>
    <w:p w14:paraId="0A11D51F" w14:textId="3F98829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_Toc218778743 \h </w:instrText>
      </w:r>
      <w:r>
        <w:rPr>
          <w:noProof/>
        </w:rPr>
      </w:r>
      <w:r>
        <w:rPr>
          <w:noProof/>
        </w:rPr>
        <w:fldChar w:fldCharType="separate"/>
      </w:r>
      <w:r>
        <w:rPr>
          <w:noProof/>
        </w:rPr>
        <w:t>111</w:t>
      </w:r>
      <w:r>
        <w:rPr>
          <w:noProof/>
        </w:rPr>
        <w:fldChar w:fldCharType="end"/>
      </w:r>
    </w:p>
    <w:p w14:paraId="6929CBA5" w14:textId="57BE0F6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_Toc218778744 \h </w:instrText>
      </w:r>
      <w:r>
        <w:rPr>
          <w:noProof/>
        </w:rPr>
      </w:r>
      <w:r>
        <w:rPr>
          <w:noProof/>
        </w:rPr>
        <w:fldChar w:fldCharType="separate"/>
      </w:r>
      <w:r>
        <w:rPr>
          <w:noProof/>
        </w:rPr>
        <w:t>111</w:t>
      </w:r>
      <w:r>
        <w:rPr>
          <w:noProof/>
        </w:rPr>
        <w:fldChar w:fldCharType="end"/>
      </w:r>
    </w:p>
    <w:p w14:paraId="03765A6D" w14:textId="7A01E22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_Toc218778745 \h </w:instrText>
      </w:r>
      <w:r>
        <w:rPr>
          <w:noProof/>
        </w:rPr>
      </w:r>
      <w:r>
        <w:rPr>
          <w:noProof/>
        </w:rPr>
        <w:fldChar w:fldCharType="separate"/>
      </w:r>
      <w:r>
        <w:rPr>
          <w:noProof/>
        </w:rPr>
        <w:t>113</w:t>
      </w:r>
      <w:r>
        <w:rPr>
          <w:noProof/>
        </w:rPr>
        <w:fldChar w:fldCharType="end"/>
      </w:r>
    </w:p>
    <w:p w14:paraId="6E77C722" w14:textId="0D0F98F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_Toc218778746 \h </w:instrText>
      </w:r>
      <w:r>
        <w:rPr>
          <w:noProof/>
        </w:rPr>
      </w:r>
      <w:r>
        <w:rPr>
          <w:noProof/>
        </w:rPr>
        <w:fldChar w:fldCharType="separate"/>
      </w:r>
      <w:r>
        <w:rPr>
          <w:noProof/>
        </w:rPr>
        <w:t>113</w:t>
      </w:r>
      <w:r>
        <w:rPr>
          <w:noProof/>
        </w:rPr>
        <w:fldChar w:fldCharType="end"/>
      </w:r>
    </w:p>
    <w:p w14:paraId="041F64C2" w14:textId="0AC46A6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LocationEvent</w:t>
      </w:r>
      <w:r>
        <w:rPr>
          <w:noProof/>
        </w:rPr>
        <w:tab/>
      </w:r>
      <w:r>
        <w:rPr>
          <w:noProof/>
        </w:rPr>
        <w:fldChar w:fldCharType="begin" w:fldLock="1"/>
      </w:r>
      <w:r>
        <w:rPr>
          <w:noProof/>
        </w:rPr>
        <w:instrText xml:space="preserve"> PAGEREF _Toc218778747 \h </w:instrText>
      </w:r>
      <w:r>
        <w:rPr>
          <w:noProof/>
        </w:rPr>
      </w:r>
      <w:r>
        <w:rPr>
          <w:noProof/>
        </w:rPr>
        <w:fldChar w:fldCharType="separate"/>
      </w:r>
      <w:r>
        <w:rPr>
          <w:noProof/>
        </w:rPr>
        <w:t>113</w:t>
      </w:r>
      <w:r>
        <w:rPr>
          <w:noProof/>
        </w:rPr>
        <w:fldChar w:fldCharType="end"/>
      </w:r>
    </w:p>
    <w:p w14:paraId="43690E43" w14:textId="476131A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LocationRequest</w:t>
      </w:r>
      <w:r>
        <w:rPr>
          <w:noProof/>
        </w:rPr>
        <w:tab/>
      </w:r>
      <w:r>
        <w:rPr>
          <w:noProof/>
        </w:rPr>
        <w:fldChar w:fldCharType="begin" w:fldLock="1"/>
      </w:r>
      <w:r>
        <w:rPr>
          <w:noProof/>
        </w:rPr>
        <w:instrText xml:space="preserve"> PAGEREF _Toc218778748 \h </w:instrText>
      </w:r>
      <w:r>
        <w:rPr>
          <w:noProof/>
        </w:rPr>
      </w:r>
      <w:r>
        <w:rPr>
          <w:noProof/>
        </w:rPr>
        <w:fldChar w:fldCharType="separate"/>
      </w:r>
      <w:r>
        <w:rPr>
          <w:noProof/>
        </w:rPr>
        <w:t>114</w:t>
      </w:r>
      <w:r>
        <w:rPr>
          <w:noProof/>
        </w:rPr>
        <w:fldChar w:fldCharType="end"/>
      </w:r>
    </w:p>
    <w:p w14:paraId="30550B7D" w14:textId="1D8697B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LocationResponse</w:t>
      </w:r>
      <w:r>
        <w:rPr>
          <w:noProof/>
        </w:rPr>
        <w:tab/>
      </w:r>
      <w:r>
        <w:rPr>
          <w:noProof/>
        </w:rPr>
        <w:fldChar w:fldCharType="begin" w:fldLock="1"/>
      </w:r>
      <w:r>
        <w:rPr>
          <w:noProof/>
        </w:rPr>
        <w:instrText xml:space="preserve"> PAGEREF _Toc218778749 \h </w:instrText>
      </w:r>
      <w:r>
        <w:rPr>
          <w:noProof/>
        </w:rPr>
      </w:r>
      <w:r>
        <w:rPr>
          <w:noProof/>
        </w:rPr>
        <w:fldChar w:fldCharType="separate"/>
      </w:r>
      <w:r>
        <w:rPr>
          <w:noProof/>
        </w:rPr>
        <w:t>114</w:t>
      </w:r>
      <w:r>
        <w:rPr>
          <w:noProof/>
        </w:rPr>
        <w:fldChar w:fldCharType="end"/>
      </w:r>
    </w:p>
    <w:p w14:paraId="49A68A82" w14:textId="539225C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8.2.5.2.8</w:t>
      </w:r>
      <w:r>
        <w:rPr>
          <w:rFonts w:asciiTheme="minorHAnsi" w:eastAsiaTheme="minorEastAsia" w:hAnsiTheme="minorHAnsi" w:cstheme="minorBidi"/>
          <w:noProof/>
          <w:kern w:val="2"/>
          <w:sz w:val="24"/>
          <w:szCs w:val="24"/>
          <w:lang w:eastAsia="en-GB"/>
          <w14:ligatures w14:val="standardContextual"/>
        </w:rPr>
        <w:tab/>
      </w:r>
      <w:r w:rsidRPr="001C58CA">
        <w:rPr>
          <w:noProof/>
          <w:lang w:val="fr-FR" w:eastAsia="zh-CN"/>
        </w:rPr>
        <w:t xml:space="preserve">Type: </w:t>
      </w:r>
      <w:r w:rsidRPr="001C58CA">
        <w:rPr>
          <w:noProof/>
          <w:lang w:val="fr-FR"/>
        </w:rPr>
        <w:t>ConsentRevocNotif</w:t>
      </w:r>
      <w:r>
        <w:rPr>
          <w:noProof/>
        </w:rPr>
        <w:tab/>
      </w:r>
      <w:r>
        <w:rPr>
          <w:noProof/>
        </w:rPr>
        <w:fldChar w:fldCharType="begin" w:fldLock="1"/>
      </w:r>
      <w:r>
        <w:rPr>
          <w:noProof/>
        </w:rPr>
        <w:instrText xml:space="preserve"> PAGEREF _Toc218778750 \h </w:instrText>
      </w:r>
      <w:r>
        <w:rPr>
          <w:noProof/>
        </w:rPr>
      </w:r>
      <w:r>
        <w:rPr>
          <w:noProof/>
        </w:rPr>
        <w:fldChar w:fldCharType="separate"/>
      </w:r>
      <w:r>
        <w:rPr>
          <w:noProof/>
        </w:rPr>
        <w:t>114</w:t>
      </w:r>
      <w:r>
        <w:rPr>
          <w:noProof/>
        </w:rPr>
        <w:fldChar w:fldCharType="end"/>
      </w:r>
    </w:p>
    <w:p w14:paraId="151C7DBD" w14:textId="7197001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_Toc218778751 \h </w:instrText>
      </w:r>
      <w:r>
        <w:rPr>
          <w:noProof/>
        </w:rPr>
      </w:r>
      <w:r>
        <w:rPr>
          <w:noProof/>
        </w:rPr>
        <w:fldChar w:fldCharType="separate"/>
      </w:r>
      <w:r>
        <w:rPr>
          <w:noProof/>
        </w:rPr>
        <w:t>115</w:t>
      </w:r>
      <w:r>
        <w:rPr>
          <w:noProof/>
        </w:rPr>
        <w:fldChar w:fldCharType="end"/>
      </w:r>
    </w:p>
    <w:p w14:paraId="01106D57" w14:textId="6729CD3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_Toc218778752 \h </w:instrText>
      </w:r>
      <w:r>
        <w:rPr>
          <w:noProof/>
        </w:rPr>
      </w:r>
      <w:r>
        <w:rPr>
          <w:noProof/>
        </w:rPr>
        <w:fldChar w:fldCharType="separate"/>
      </w:r>
      <w:r>
        <w:rPr>
          <w:noProof/>
        </w:rPr>
        <w:t>115</w:t>
      </w:r>
      <w:r>
        <w:rPr>
          <w:noProof/>
        </w:rPr>
        <w:fldChar w:fldCharType="end"/>
      </w:r>
    </w:p>
    <w:p w14:paraId="6E3F667D" w14:textId="7761488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_Toc218778753 \h </w:instrText>
      </w:r>
      <w:r>
        <w:rPr>
          <w:noProof/>
        </w:rPr>
      </w:r>
      <w:r>
        <w:rPr>
          <w:noProof/>
        </w:rPr>
        <w:fldChar w:fldCharType="separate"/>
      </w:r>
      <w:r>
        <w:rPr>
          <w:noProof/>
        </w:rPr>
        <w:t>115</w:t>
      </w:r>
      <w:r>
        <w:rPr>
          <w:noProof/>
        </w:rPr>
        <w:fldChar w:fldCharType="end"/>
      </w:r>
    </w:p>
    <w:p w14:paraId="114BB8FC" w14:textId="0A710A4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_Toc218778754 \h </w:instrText>
      </w:r>
      <w:r>
        <w:rPr>
          <w:noProof/>
        </w:rPr>
      </w:r>
      <w:r>
        <w:rPr>
          <w:noProof/>
        </w:rPr>
        <w:fldChar w:fldCharType="separate"/>
      </w:r>
      <w:r>
        <w:rPr>
          <w:noProof/>
        </w:rPr>
        <w:t>115</w:t>
      </w:r>
      <w:r>
        <w:rPr>
          <w:noProof/>
        </w:rPr>
        <w:fldChar w:fldCharType="end"/>
      </w:r>
    </w:p>
    <w:p w14:paraId="21044609" w14:textId="7C8C31B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_Toc218778755 \h </w:instrText>
      </w:r>
      <w:r>
        <w:rPr>
          <w:noProof/>
        </w:rPr>
      </w:r>
      <w:r>
        <w:rPr>
          <w:noProof/>
        </w:rPr>
        <w:fldChar w:fldCharType="separate"/>
      </w:r>
      <w:r>
        <w:rPr>
          <w:noProof/>
        </w:rPr>
        <w:t>115</w:t>
      </w:r>
      <w:r>
        <w:rPr>
          <w:noProof/>
        </w:rPr>
        <w:fldChar w:fldCharType="end"/>
      </w:r>
    </w:p>
    <w:p w14:paraId="3BFF7A5F" w14:textId="7698FC1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_Toc218778756 \h </w:instrText>
      </w:r>
      <w:r>
        <w:rPr>
          <w:noProof/>
        </w:rPr>
      </w:r>
      <w:r>
        <w:rPr>
          <w:noProof/>
        </w:rPr>
        <w:fldChar w:fldCharType="separate"/>
      </w:r>
      <w:r>
        <w:rPr>
          <w:noProof/>
        </w:rPr>
        <w:t>115</w:t>
      </w:r>
      <w:r>
        <w:rPr>
          <w:noProof/>
        </w:rPr>
        <w:fldChar w:fldCharType="end"/>
      </w:r>
    </w:p>
    <w:p w14:paraId="530663B4" w14:textId="4CCDF6F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_Toc218778757 \h </w:instrText>
      </w:r>
      <w:r>
        <w:rPr>
          <w:noProof/>
        </w:rPr>
      </w:r>
      <w:r>
        <w:rPr>
          <w:noProof/>
        </w:rPr>
        <w:fldChar w:fldCharType="separate"/>
      </w:r>
      <w:r>
        <w:rPr>
          <w:noProof/>
        </w:rPr>
        <w:t>115</w:t>
      </w:r>
      <w:r>
        <w:rPr>
          <w:noProof/>
        </w:rPr>
        <w:fldChar w:fldCharType="end"/>
      </w:r>
    </w:p>
    <w:p w14:paraId="372BDE63" w14:textId="3C6FD6D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Eees_UEIdentifier API</w:t>
      </w:r>
      <w:r>
        <w:rPr>
          <w:noProof/>
        </w:rPr>
        <w:tab/>
      </w:r>
      <w:r>
        <w:rPr>
          <w:noProof/>
        </w:rPr>
        <w:fldChar w:fldCharType="begin" w:fldLock="1"/>
      </w:r>
      <w:r>
        <w:rPr>
          <w:noProof/>
        </w:rPr>
        <w:instrText xml:space="preserve"> PAGEREF _Toc218778758 \h </w:instrText>
      </w:r>
      <w:r>
        <w:rPr>
          <w:noProof/>
        </w:rPr>
      </w:r>
      <w:r>
        <w:rPr>
          <w:noProof/>
        </w:rPr>
        <w:fldChar w:fldCharType="separate"/>
      </w:r>
      <w:r>
        <w:rPr>
          <w:noProof/>
        </w:rPr>
        <w:t>116</w:t>
      </w:r>
      <w:r>
        <w:rPr>
          <w:noProof/>
        </w:rPr>
        <w:fldChar w:fldCharType="end"/>
      </w:r>
    </w:p>
    <w:p w14:paraId="28FF4852" w14:textId="42013BA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_Toc218778759 \h </w:instrText>
      </w:r>
      <w:r>
        <w:rPr>
          <w:noProof/>
        </w:rPr>
      </w:r>
      <w:r>
        <w:rPr>
          <w:noProof/>
        </w:rPr>
        <w:fldChar w:fldCharType="separate"/>
      </w:r>
      <w:r>
        <w:rPr>
          <w:noProof/>
        </w:rPr>
        <w:t>116</w:t>
      </w:r>
      <w:r>
        <w:rPr>
          <w:noProof/>
        </w:rPr>
        <w:fldChar w:fldCharType="end"/>
      </w:r>
    </w:p>
    <w:p w14:paraId="648628C9" w14:textId="65E2FC0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_Toc218778760 \h </w:instrText>
      </w:r>
      <w:r>
        <w:rPr>
          <w:noProof/>
        </w:rPr>
      </w:r>
      <w:r>
        <w:rPr>
          <w:noProof/>
        </w:rPr>
        <w:fldChar w:fldCharType="separate"/>
      </w:r>
      <w:r>
        <w:rPr>
          <w:noProof/>
        </w:rPr>
        <w:t>116</w:t>
      </w:r>
      <w:r>
        <w:rPr>
          <w:noProof/>
        </w:rPr>
        <w:fldChar w:fldCharType="end"/>
      </w:r>
    </w:p>
    <w:p w14:paraId="09D78D4D" w14:textId="2CE54A0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_Toc218778761 \h </w:instrText>
      </w:r>
      <w:r>
        <w:rPr>
          <w:noProof/>
        </w:rPr>
      </w:r>
      <w:r>
        <w:rPr>
          <w:noProof/>
        </w:rPr>
        <w:fldChar w:fldCharType="separate"/>
      </w:r>
      <w:r>
        <w:rPr>
          <w:noProof/>
        </w:rPr>
        <w:t>116</w:t>
      </w:r>
      <w:r>
        <w:rPr>
          <w:noProof/>
        </w:rPr>
        <w:fldChar w:fldCharType="end"/>
      </w:r>
    </w:p>
    <w:p w14:paraId="2D547421" w14:textId="55D42AD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_Toc218778762 \h </w:instrText>
      </w:r>
      <w:r>
        <w:rPr>
          <w:noProof/>
        </w:rPr>
      </w:r>
      <w:r>
        <w:rPr>
          <w:noProof/>
        </w:rPr>
        <w:fldChar w:fldCharType="separate"/>
      </w:r>
      <w:r>
        <w:rPr>
          <w:noProof/>
        </w:rPr>
        <w:t>116</w:t>
      </w:r>
      <w:r>
        <w:rPr>
          <w:noProof/>
        </w:rPr>
        <w:fldChar w:fldCharType="end"/>
      </w:r>
    </w:p>
    <w:p w14:paraId="1BF7CF76" w14:textId="6579868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_Toc218778763 \h </w:instrText>
      </w:r>
      <w:r>
        <w:rPr>
          <w:noProof/>
        </w:rPr>
      </w:r>
      <w:r>
        <w:rPr>
          <w:noProof/>
        </w:rPr>
        <w:fldChar w:fldCharType="separate"/>
      </w:r>
      <w:r>
        <w:rPr>
          <w:noProof/>
        </w:rPr>
        <w:t>117</w:t>
      </w:r>
      <w:r>
        <w:rPr>
          <w:noProof/>
        </w:rPr>
        <w:fldChar w:fldCharType="end"/>
      </w:r>
    </w:p>
    <w:p w14:paraId="0CDEA18F" w14:textId="27A3A5B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_Toc218778764 \h </w:instrText>
      </w:r>
      <w:r>
        <w:rPr>
          <w:noProof/>
        </w:rPr>
      </w:r>
      <w:r>
        <w:rPr>
          <w:noProof/>
        </w:rPr>
        <w:fldChar w:fldCharType="separate"/>
      </w:r>
      <w:r>
        <w:rPr>
          <w:noProof/>
        </w:rPr>
        <w:t>117</w:t>
      </w:r>
      <w:r>
        <w:rPr>
          <w:noProof/>
        </w:rPr>
        <w:fldChar w:fldCharType="end"/>
      </w:r>
    </w:p>
    <w:p w14:paraId="53E8AD8F" w14:textId="68D7660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_Toc218778765 \h </w:instrText>
      </w:r>
      <w:r>
        <w:rPr>
          <w:noProof/>
        </w:rPr>
      </w:r>
      <w:r>
        <w:rPr>
          <w:noProof/>
        </w:rPr>
        <w:fldChar w:fldCharType="separate"/>
      </w:r>
      <w:r>
        <w:rPr>
          <w:noProof/>
        </w:rPr>
        <w:t>117</w:t>
      </w:r>
      <w:r>
        <w:rPr>
          <w:noProof/>
        </w:rPr>
        <w:fldChar w:fldCharType="end"/>
      </w:r>
    </w:p>
    <w:p w14:paraId="20573326" w14:textId="71F836E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Operation: Get</w:t>
      </w:r>
      <w:r>
        <w:rPr>
          <w:noProof/>
        </w:rPr>
        <w:tab/>
      </w:r>
      <w:r>
        <w:rPr>
          <w:noProof/>
        </w:rPr>
        <w:fldChar w:fldCharType="begin" w:fldLock="1"/>
      </w:r>
      <w:r>
        <w:rPr>
          <w:noProof/>
        </w:rPr>
        <w:instrText xml:space="preserve"> PAGEREF _Toc218778766 \h </w:instrText>
      </w:r>
      <w:r>
        <w:rPr>
          <w:noProof/>
        </w:rPr>
      </w:r>
      <w:r>
        <w:rPr>
          <w:noProof/>
        </w:rPr>
        <w:fldChar w:fldCharType="separate"/>
      </w:r>
      <w:r>
        <w:rPr>
          <w:noProof/>
        </w:rPr>
        <w:t>118</w:t>
      </w:r>
      <w:r>
        <w:rPr>
          <w:noProof/>
        </w:rPr>
        <w:fldChar w:fldCharType="end"/>
      </w:r>
    </w:p>
    <w:p w14:paraId="4C51F75F" w14:textId="2430580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_Toc218778767 \h </w:instrText>
      </w:r>
      <w:r>
        <w:rPr>
          <w:noProof/>
        </w:rPr>
      </w:r>
      <w:r>
        <w:rPr>
          <w:noProof/>
        </w:rPr>
        <w:fldChar w:fldCharType="separate"/>
      </w:r>
      <w:r>
        <w:rPr>
          <w:noProof/>
        </w:rPr>
        <w:t>118</w:t>
      </w:r>
      <w:r>
        <w:rPr>
          <w:noProof/>
        </w:rPr>
        <w:fldChar w:fldCharType="end"/>
      </w:r>
    </w:p>
    <w:p w14:paraId="7F8BC4AF" w14:textId="39462E5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8.3.3.3.2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_Toc218778768 \h </w:instrText>
      </w:r>
      <w:r>
        <w:rPr>
          <w:noProof/>
        </w:rPr>
      </w:r>
      <w:r>
        <w:rPr>
          <w:noProof/>
        </w:rPr>
        <w:fldChar w:fldCharType="separate"/>
      </w:r>
      <w:r>
        <w:rPr>
          <w:noProof/>
        </w:rPr>
        <w:t>118</w:t>
      </w:r>
      <w:r>
        <w:rPr>
          <w:noProof/>
        </w:rPr>
        <w:fldChar w:fldCharType="end"/>
      </w:r>
    </w:p>
    <w:p w14:paraId="30057139" w14:textId="6E8251C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_Toc218778769 \h </w:instrText>
      </w:r>
      <w:r>
        <w:rPr>
          <w:noProof/>
        </w:rPr>
      </w:r>
      <w:r>
        <w:rPr>
          <w:noProof/>
        </w:rPr>
        <w:fldChar w:fldCharType="separate"/>
      </w:r>
      <w:r>
        <w:rPr>
          <w:noProof/>
        </w:rPr>
        <w:t>119</w:t>
      </w:r>
      <w:r>
        <w:rPr>
          <w:noProof/>
        </w:rPr>
        <w:fldChar w:fldCharType="end"/>
      </w:r>
    </w:p>
    <w:p w14:paraId="5BD57717" w14:textId="3C2CD19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_Toc218778770 \h </w:instrText>
      </w:r>
      <w:r>
        <w:rPr>
          <w:noProof/>
        </w:rPr>
      </w:r>
      <w:r>
        <w:rPr>
          <w:noProof/>
        </w:rPr>
        <w:fldChar w:fldCharType="separate"/>
      </w:r>
      <w:r>
        <w:rPr>
          <w:noProof/>
        </w:rPr>
        <w:t>119</w:t>
      </w:r>
      <w:r>
        <w:rPr>
          <w:noProof/>
        </w:rPr>
        <w:fldChar w:fldCharType="end"/>
      </w:r>
    </w:p>
    <w:p w14:paraId="27468FF7" w14:textId="6AB2FA8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_Toc218778771 \h </w:instrText>
      </w:r>
      <w:r>
        <w:rPr>
          <w:noProof/>
        </w:rPr>
      </w:r>
      <w:r>
        <w:rPr>
          <w:noProof/>
        </w:rPr>
        <w:fldChar w:fldCharType="separate"/>
      </w:r>
      <w:r>
        <w:rPr>
          <w:noProof/>
        </w:rPr>
        <w:t>119</w:t>
      </w:r>
      <w:r>
        <w:rPr>
          <w:noProof/>
        </w:rPr>
        <w:fldChar w:fldCharType="end"/>
      </w:r>
    </w:p>
    <w:p w14:paraId="590DABB4" w14:textId="502907E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_Toc218778772 \h </w:instrText>
      </w:r>
      <w:r>
        <w:rPr>
          <w:noProof/>
        </w:rPr>
      </w:r>
      <w:r>
        <w:rPr>
          <w:noProof/>
        </w:rPr>
        <w:fldChar w:fldCharType="separate"/>
      </w:r>
      <w:r>
        <w:rPr>
          <w:noProof/>
        </w:rPr>
        <w:t>120</w:t>
      </w:r>
      <w:r>
        <w:rPr>
          <w:noProof/>
        </w:rPr>
        <w:fldChar w:fldCharType="end"/>
      </w:r>
    </w:p>
    <w:p w14:paraId="7C810256" w14:textId="1081202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_Toc218778773 \h </w:instrText>
      </w:r>
      <w:r>
        <w:rPr>
          <w:noProof/>
        </w:rPr>
      </w:r>
      <w:r>
        <w:rPr>
          <w:noProof/>
        </w:rPr>
        <w:fldChar w:fldCharType="separate"/>
      </w:r>
      <w:r>
        <w:rPr>
          <w:noProof/>
        </w:rPr>
        <w:t>120</w:t>
      </w:r>
      <w:r>
        <w:rPr>
          <w:noProof/>
        </w:rPr>
        <w:fldChar w:fldCharType="end"/>
      </w:r>
    </w:p>
    <w:p w14:paraId="7C43974C" w14:textId="6157279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_Toc218778774 \h </w:instrText>
      </w:r>
      <w:r>
        <w:rPr>
          <w:noProof/>
        </w:rPr>
      </w:r>
      <w:r>
        <w:rPr>
          <w:noProof/>
        </w:rPr>
        <w:fldChar w:fldCharType="separate"/>
      </w:r>
      <w:r>
        <w:rPr>
          <w:noProof/>
        </w:rPr>
        <w:t>120</w:t>
      </w:r>
      <w:r>
        <w:rPr>
          <w:noProof/>
        </w:rPr>
        <w:fldChar w:fldCharType="end"/>
      </w:r>
    </w:p>
    <w:p w14:paraId="48103AC4" w14:textId="495746D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w:t>
      </w:r>
      <w:r>
        <w:rPr>
          <w:noProof/>
        </w:rPr>
        <w:tab/>
      </w:r>
      <w:r>
        <w:rPr>
          <w:noProof/>
        </w:rPr>
        <w:fldChar w:fldCharType="begin" w:fldLock="1"/>
      </w:r>
      <w:r>
        <w:rPr>
          <w:noProof/>
        </w:rPr>
        <w:instrText xml:space="preserve"> PAGEREF _Toc218778775 \h </w:instrText>
      </w:r>
      <w:r>
        <w:rPr>
          <w:noProof/>
        </w:rPr>
      </w:r>
      <w:r>
        <w:rPr>
          <w:noProof/>
        </w:rPr>
        <w:fldChar w:fldCharType="separate"/>
      </w:r>
      <w:r>
        <w:rPr>
          <w:noProof/>
        </w:rPr>
        <w:t>121</w:t>
      </w:r>
      <w:r>
        <w:rPr>
          <w:noProof/>
        </w:rPr>
        <w:fldChar w:fldCharType="end"/>
      </w:r>
    </w:p>
    <w:p w14:paraId="31AB4A4B" w14:textId="00C1EA4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UeIdInfo</w:t>
      </w:r>
      <w:r>
        <w:rPr>
          <w:noProof/>
        </w:rPr>
        <w:tab/>
      </w:r>
      <w:r>
        <w:rPr>
          <w:noProof/>
        </w:rPr>
        <w:fldChar w:fldCharType="begin" w:fldLock="1"/>
      </w:r>
      <w:r>
        <w:rPr>
          <w:noProof/>
        </w:rPr>
        <w:instrText xml:space="preserve"> PAGEREF _Toc218778776 \h </w:instrText>
      </w:r>
      <w:r>
        <w:rPr>
          <w:noProof/>
        </w:rPr>
      </w:r>
      <w:r>
        <w:rPr>
          <w:noProof/>
        </w:rPr>
        <w:fldChar w:fldCharType="separate"/>
      </w:r>
      <w:r>
        <w:rPr>
          <w:noProof/>
        </w:rPr>
        <w:t>121</w:t>
      </w:r>
      <w:r>
        <w:rPr>
          <w:noProof/>
        </w:rPr>
        <w:fldChar w:fldCharType="end"/>
      </w:r>
    </w:p>
    <w:p w14:paraId="134DF7F7" w14:textId="60FA931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UeId</w:t>
      </w:r>
      <w:r>
        <w:rPr>
          <w:noProof/>
        </w:rPr>
        <w:tab/>
      </w:r>
      <w:r>
        <w:rPr>
          <w:noProof/>
        </w:rPr>
        <w:fldChar w:fldCharType="begin" w:fldLock="1"/>
      </w:r>
      <w:r>
        <w:rPr>
          <w:noProof/>
        </w:rPr>
        <w:instrText xml:space="preserve"> PAGEREF _Toc218778777 \h </w:instrText>
      </w:r>
      <w:r>
        <w:rPr>
          <w:noProof/>
        </w:rPr>
      </w:r>
      <w:r>
        <w:rPr>
          <w:noProof/>
        </w:rPr>
        <w:fldChar w:fldCharType="separate"/>
      </w:r>
      <w:r>
        <w:rPr>
          <w:noProof/>
        </w:rPr>
        <w:t>122</w:t>
      </w:r>
      <w:r>
        <w:rPr>
          <w:noProof/>
        </w:rPr>
        <w:fldChar w:fldCharType="end"/>
      </w:r>
    </w:p>
    <w:p w14:paraId="312E749B" w14:textId="48BC96B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_Toc218778778 \h </w:instrText>
      </w:r>
      <w:r>
        <w:rPr>
          <w:noProof/>
        </w:rPr>
      </w:r>
      <w:r>
        <w:rPr>
          <w:noProof/>
        </w:rPr>
        <w:fldChar w:fldCharType="separate"/>
      </w:r>
      <w:r>
        <w:rPr>
          <w:noProof/>
        </w:rPr>
        <w:t>122</w:t>
      </w:r>
      <w:r>
        <w:rPr>
          <w:noProof/>
        </w:rPr>
        <w:fldChar w:fldCharType="end"/>
      </w:r>
    </w:p>
    <w:p w14:paraId="5E3C28C9" w14:textId="107E679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_Toc218778779 \h </w:instrText>
      </w:r>
      <w:r>
        <w:rPr>
          <w:noProof/>
        </w:rPr>
      </w:r>
      <w:r>
        <w:rPr>
          <w:noProof/>
        </w:rPr>
        <w:fldChar w:fldCharType="separate"/>
      </w:r>
      <w:r>
        <w:rPr>
          <w:noProof/>
        </w:rPr>
        <w:t>122</w:t>
      </w:r>
      <w:r>
        <w:rPr>
          <w:noProof/>
        </w:rPr>
        <w:fldChar w:fldCharType="end"/>
      </w:r>
    </w:p>
    <w:p w14:paraId="44F595FD" w14:textId="7C00614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_Toc218778780 \h </w:instrText>
      </w:r>
      <w:r>
        <w:rPr>
          <w:noProof/>
        </w:rPr>
      </w:r>
      <w:r>
        <w:rPr>
          <w:noProof/>
        </w:rPr>
        <w:fldChar w:fldCharType="separate"/>
      </w:r>
      <w:r>
        <w:rPr>
          <w:noProof/>
        </w:rPr>
        <w:t>122</w:t>
      </w:r>
      <w:r>
        <w:rPr>
          <w:noProof/>
        </w:rPr>
        <w:fldChar w:fldCharType="end"/>
      </w:r>
    </w:p>
    <w:p w14:paraId="1C87E520" w14:textId="689F184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_Toc218778781 \h </w:instrText>
      </w:r>
      <w:r>
        <w:rPr>
          <w:noProof/>
        </w:rPr>
      </w:r>
      <w:r>
        <w:rPr>
          <w:noProof/>
        </w:rPr>
        <w:fldChar w:fldCharType="separate"/>
      </w:r>
      <w:r>
        <w:rPr>
          <w:noProof/>
        </w:rPr>
        <w:t>122</w:t>
      </w:r>
      <w:r>
        <w:rPr>
          <w:noProof/>
        </w:rPr>
        <w:fldChar w:fldCharType="end"/>
      </w:r>
    </w:p>
    <w:p w14:paraId="246DCAC7" w14:textId="61222EB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_Toc218778782 \h </w:instrText>
      </w:r>
      <w:r>
        <w:rPr>
          <w:noProof/>
        </w:rPr>
      </w:r>
      <w:r>
        <w:rPr>
          <w:noProof/>
        </w:rPr>
        <w:fldChar w:fldCharType="separate"/>
      </w:r>
      <w:r>
        <w:rPr>
          <w:noProof/>
        </w:rPr>
        <w:t>122</w:t>
      </w:r>
      <w:r>
        <w:rPr>
          <w:noProof/>
        </w:rPr>
        <w:fldChar w:fldCharType="end"/>
      </w:r>
    </w:p>
    <w:p w14:paraId="2308F914" w14:textId="3C36EBB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_Toc218778783 \h </w:instrText>
      </w:r>
      <w:r>
        <w:rPr>
          <w:noProof/>
        </w:rPr>
      </w:r>
      <w:r>
        <w:rPr>
          <w:noProof/>
        </w:rPr>
        <w:fldChar w:fldCharType="separate"/>
      </w:r>
      <w:r>
        <w:rPr>
          <w:noProof/>
        </w:rPr>
        <w:t>122</w:t>
      </w:r>
      <w:r>
        <w:rPr>
          <w:noProof/>
        </w:rPr>
        <w:fldChar w:fldCharType="end"/>
      </w:r>
    </w:p>
    <w:p w14:paraId="2A48445E" w14:textId="73E24BE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_Toc218778784 \h </w:instrText>
      </w:r>
      <w:r>
        <w:rPr>
          <w:noProof/>
        </w:rPr>
      </w:r>
      <w:r>
        <w:rPr>
          <w:noProof/>
        </w:rPr>
        <w:fldChar w:fldCharType="separate"/>
      </w:r>
      <w:r>
        <w:rPr>
          <w:noProof/>
        </w:rPr>
        <w:t>122</w:t>
      </w:r>
      <w:r>
        <w:rPr>
          <w:noProof/>
        </w:rPr>
        <w:fldChar w:fldCharType="end"/>
      </w:r>
    </w:p>
    <w:p w14:paraId="3173844B" w14:textId="307388B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_Toc218778785 \h </w:instrText>
      </w:r>
      <w:r>
        <w:rPr>
          <w:noProof/>
        </w:rPr>
      </w:r>
      <w:r>
        <w:rPr>
          <w:noProof/>
        </w:rPr>
        <w:fldChar w:fldCharType="separate"/>
      </w:r>
      <w:r>
        <w:rPr>
          <w:noProof/>
        </w:rPr>
        <w:t>123</w:t>
      </w:r>
      <w:r>
        <w:rPr>
          <w:noProof/>
        </w:rPr>
        <w:fldChar w:fldCharType="end"/>
      </w:r>
    </w:p>
    <w:p w14:paraId="37A7094A" w14:textId="32785B87"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Eees_AppClientInformation API</w:t>
      </w:r>
      <w:r>
        <w:rPr>
          <w:noProof/>
        </w:rPr>
        <w:tab/>
      </w:r>
      <w:r>
        <w:rPr>
          <w:noProof/>
        </w:rPr>
        <w:fldChar w:fldCharType="begin" w:fldLock="1"/>
      </w:r>
      <w:r>
        <w:rPr>
          <w:noProof/>
        </w:rPr>
        <w:instrText xml:space="preserve"> PAGEREF _Toc218778786 \h </w:instrText>
      </w:r>
      <w:r>
        <w:rPr>
          <w:noProof/>
        </w:rPr>
      </w:r>
      <w:r>
        <w:rPr>
          <w:noProof/>
        </w:rPr>
        <w:fldChar w:fldCharType="separate"/>
      </w:r>
      <w:r>
        <w:rPr>
          <w:noProof/>
        </w:rPr>
        <w:t>123</w:t>
      </w:r>
      <w:r>
        <w:rPr>
          <w:noProof/>
        </w:rPr>
        <w:fldChar w:fldCharType="end"/>
      </w:r>
    </w:p>
    <w:p w14:paraId="1E1C1FC5" w14:textId="3B86B89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_Toc218778787 \h </w:instrText>
      </w:r>
      <w:r>
        <w:rPr>
          <w:noProof/>
        </w:rPr>
      </w:r>
      <w:r>
        <w:rPr>
          <w:noProof/>
        </w:rPr>
        <w:fldChar w:fldCharType="separate"/>
      </w:r>
      <w:r>
        <w:rPr>
          <w:noProof/>
        </w:rPr>
        <w:t>123</w:t>
      </w:r>
      <w:r>
        <w:rPr>
          <w:noProof/>
        </w:rPr>
        <w:fldChar w:fldCharType="end"/>
      </w:r>
    </w:p>
    <w:p w14:paraId="37FB91C6" w14:textId="0F83E0F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_Toc218778788 \h </w:instrText>
      </w:r>
      <w:r>
        <w:rPr>
          <w:noProof/>
        </w:rPr>
      </w:r>
      <w:r>
        <w:rPr>
          <w:noProof/>
        </w:rPr>
        <w:fldChar w:fldCharType="separate"/>
      </w:r>
      <w:r>
        <w:rPr>
          <w:noProof/>
        </w:rPr>
        <w:t>123</w:t>
      </w:r>
      <w:r>
        <w:rPr>
          <w:noProof/>
        </w:rPr>
        <w:fldChar w:fldCharType="end"/>
      </w:r>
    </w:p>
    <w:p w14:paraId="49141E2A" w14:textId="76D4864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_Toc218778789 \h </w:instrText>
      </w:r>
      <w:r>
        <w:rPr>
          <w:noProof/>
        </w:rPr>
      </w:r>
      <w:r>
        <w:rPr>
          <w:noProof/>
        </w:rPr>
        <w:fldChar w:fldCharType="separate"/>
      </w:r>
      <w:r>
        <w:rPr>
          <w:noProof/>
        </w:rPr>
        <w:t>123</w:t>
      </w:r>
      <w:r>
        <w:rPr>
          <w:noProof/>
        </w:rPr>
        <w:fldChar w:fldCharType="end"/>
      </w:r>
    </w:p>
    <w:p w14:paraId="23D604CE" w14:textId="76FECD8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sidRPr="001C58CA">
        <w:rPr>
          <w:noProof/>
          <w:lang w:val="fr-FR"/>
        </w:rPr>
        <w:t>8.4.2.2</w:t>
      </w:r>
      <w:r>
        <w:rPr>
          <w:rFonts w:asciiTheme="minorHAnsi" w:eastAsiaTheme="minorEastAsia" w:hAnsiTheme="minorHAnsi" w:cstheme="minorBidi"/>
          <w:noProof/>
          <w:kern w:val="2"/>
          <w:sz w:val="24"/>
          <w:szCs w:val="24"/>
          <w:lang w:eastAsia="en-GB"/>
          <w14:ligatures w14:val="standardContextual"/>
        </w:rPr>
        <w:tab/>
      </w:r>
      <w:r w:rsidRPr="001C58CA">
        <w:rPr>
          <w:noProof/>
          <w:lang w:val="fr-FR"/>
        </w:rPr>
        <w:t>Resource: Application Client Information Subscriptions</w:t>
      </w:r>
      <w:r>
        <w:rPr>
          <w:noProof/>
        </w:rPr>
        <w:tab/>
      </w:r>
      <w:r>
        <w:rPr>
          <w:noProof/>
        </w:rPr>
        <w:fldChar w:fldCharType="begin" w:fldLock="1"/>
      </w:r>
      <w:r>
        <w:rPr>
          <w:noProof/>
        </w:rPr>
        <w:instrText xml:space="preserve"> PAGEREF _Toc218778790 \h </w:instrText>
      </w:r>
      <w:r>
        <w:rPr>
          <w:noProof/>
        </w:rPr>
      </w:r>
      <w:r>
        <w:rPr>
          <w:noProof/>
        </w:rPr>
        <w:fldChar w:fldCharType="separate"/>
      </w:r>
      <w:r>
        <w:rPr>
          <w:noProof/>
        </w:rPr>
        <w:t>124</w:t>
      </w:r>
      <w:r>
        <w:rPr>
          <w:noProof/>
        </w:rPr>
        <w:fldChar w:fldCharType="end"/>
      </w:r>
    </w:p>
    <w:p w14:paraId="64831A9E" w14:textId="7F11872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8.4.2.2.1</w:t>
      </w:r>
      <w:r>
        <w:rPr>
          <w:rFonts w:asciiTheme="minorHAnsi" w:eastAsiaTheme="minorEastAsia" w:hAnsiTheme="minorHAnsi" w:cstheme="minorBidi"/>
          <w:noProof/>
          <w:kern w:val="2"/>
          <w:sz w:val="24"/>
          <w:szCs w:val="24"/>
          <w:lang w:eastAsia="en-GB"/>
          <w14:ligatures w14:val="standardContextual"/>
        </w:rPr>
        <w:tab/>
      </w:r>
      <w:r w:rsidRPr="001C58CA">
        <w:rPr>
          <w:noProof/>
          <w:lang w:val="fr-FR" w:eastAsia="zh-CN"/>
        </w:rPr>
        <w:t>Description</w:t>
      </w:r>
      <w:r>
        <w:rPr>
          <w:noProof/>
        </w:rPr>
        <w:tab/>
      </w:r>
      <w:r>
        <w:rPr>
          <w:noProof/>
        </w:rPr>
        <w:fldChar w:fldCharType="begin" w:fldLock="1"/>
      </w:r>
      <w:r>
        <w:rPr>
          <w:noProof/>
        </w:rPr>
        <w:instrText xml:space="preserve"> PAGEREF _Toc218778791 \h </w:instrText>
      </w:r>
      <w:r>
        <w:rPr>
          <w:noProof/>
        </w:rPr>
      </w:r>
      <w:r>
        <w:rPr>
          <w:noProof/>
        </w:rPr>
        <w:fldChar w:fldCharType="separate"/>
      </w:r>
      <w:r>
        <w:rPr>
          <w:noProof/>
        </w:rPr>
        <w:t>124</w:t>
      </w:r>
      <w:r>
        <w:rPr>
          <w:noProof/>
        </w:rPr>
        <w:fldChar w:fldCharType="end"/>
      </w:r>
    </w:p>
    <w:p w14:paraId="14A0F9B1" w14:textId="19B0F1C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_Toc218778792 \h </w:instrText>
      </w:r>
      <w:r>
        <w:rPr>
          <w:noProof/>
        </w:rPr>
      </w:r>
      <w:r>
        <w:rPr>
          <w:noProof/>
        </w:rPr>
        <w:fldChar w:fldCharType="separate"/>
      </w:r>
      <w:r>
        <w:rPr>
          <w:noProof/>
        </w:rPr>
        <w:t>124</w:t>
      </w:r>
      <w:r>
        <w:rPr>
          <w:noProof/>
        </w:rPr>
        <w:fldChar w:fldCharType="end"/>
      </w:r>
    </w:p>
    <w:p w14:paraId="7E97AA0D" w14:textId="09C467A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_Toc218778793 \h </w:instrText>
      </w:r>
      <w:r>
        <w:rPr>
          <w:noProof/>
        </w:rPr>
      </w:r>
      <w:r>
        <w:rPr>
          <w:noProof/>
        </w:rPr>
        <w:fldChar w:fldCharType="separate"/>
      </w:r>
      <w:r>
        <w:rPr>
          <w:noProof/>
        </w:rPr>
        <w:t>125</w:t>
      </w:r>
      <w:r>
        <w:rPr>
          <w:noProof/>
        </w:rPr>
        <w:fldChar w:fldCharType="end"/>
      </w:r>
    </w:p>
    <w:p w14:paraId="1B63C21D" w14:textId="2B62B39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_Toc218778794 \h </w:instrText>
      </w:r>
      <w:r>
        <w:rPr>
          <w:noProof/>
        </w:rPr>
      </w:r>
      <w:r>
        <w:rPr>
          <w:noProof/>
        </w:rPr>
        <w:fldChar w:fldCharType="separate"/>
      </w:r>
      <w:r>
        <w:rPr>
          <w:noProof/>
        </w:rPr>
        <w:t>125</w:t>
      </w:r>
      <w:r>
        <w:rPr>
          <w:noProof/>
        </w:rPr>
        <w:fldChar w:fldCharType="end"/>
      </w:r>
    </w:p>
    <w:p w14:paraId="5D1AA315" w14:textId="5309B61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_Toc218778795 \h </w:instrText>
      </w:r>
      <w:r>
        <w:rPr>
          <w:noProof/>
        </w:rPr>
      </w:r>
      <w:r>
        <w:rPr>
          <w:noProof/>
        </w:rPr>
        <w:fldChar w:fldCharType="separate"/>
      </w:r>
      <w:r>
        <w:rPr>
          <w:noProof/>
        </w:rPr>
        <w:t>125</w:t>
      </w:r>
      <w:r>
        <w:rPr>
          <w:noProof/>
        </w:rPr>
        <w:fldChar w:fldCharType="end"/>
      </w:r>
    </w:p>
    <w:p w14:paraId="61EF4095" w14:textId="76C0C20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_Toc218778796 \h </w:instrText>
      </w:r>
      <w:r>
        <w:rPr>
          <w:noProof/>
        </w:rPr>
      </w:r>
      <w:r>
        <w:rPr>
          <w:noProof/>
        </w:rPr>
        <w:fldChar w:fldCharType="separate"/>
      </w:r>
      <w:r>
        <w:rPr>
          <w:noProof/>
        </w:rPr>
        <w:t>125</w:t>
      </w:r>
      <w:r>
        <w:rPr>
          <w:noProof/>
        </w:rPr>
        <w:fldChar w:fldCharType="end"/>
      </w:r>
    </w:p>
    <w:p w14:paraId="328D79CF" w14:textId="54020CA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_Toc218778797 \h </w:instrText>
      </w:r>
      <w:r>
        <w:rPr>
          <w:noProof/>
        </w:rPr>
      </w:r>
      <w:r>
        <w:rPr>
          <w:noProof/>
        </w:rPr>
        <w:fldChar w:fldCharType="separate"/>
      </w:r>
      <w:r>
        <w:rPr>
          <w:noProof/>
        </w:rPr>
        <w:t>125</w:t>
      </w:r>
      <w:r>
        <w:rPr>
          <w:noProof/>
        </w:rPr>
        <w:fldChar w:fldCharType="end"/>
      </w:r>
    </w:p>
    <w:p w14:paraId="7886C054" w14:textId="745D686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_Toc218778798 \h </w:instrText>
      </w:r>
      <w:r>
        <w:rPr>
          <w:noProof/>
        </w:rPr>
      </w:r>
      <w:r>
        <w:rPr>
          <w:noProof/>
        </w:rPr>
        <w:fldChar w:fldCharType="separate"/>
      </w:r>
      <w:r>
        <w:rPr>
          <w:noProof/>
        </w:rPr>
        <w:t>126</w:t>
      </w:r>
      <w:r>
        <w:rPr>
          <w:noProof/>
        </w:rPr>
        <w:fldChar w:fldCharType="end"/>
      </w:r>
    </w:p>
    <w:p w14:paraId="648D5751" w14:textId="0573B6E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_Toc218778799 \h </w:instrText>
      </w:r>
      <w:r>
        <w:rPr>
          <w:noProof/>
        </w:rPr>
      </w:r>
      <w:r>
        <w:rPr>
          <w:noProof/>
        </w:rPr>
        <w:fldChar w:fldCharType="separate"/>
      </w:r>
      <w:r>
        <w:rPr>
          <w:noProof/>
        </w:rPr>
        <w:t>130</w:t>
      </w:r>
      <w:r>
        <w:rPr>
          <w:noProof/>
        </w:rPr>
        <w:fldChar w:fldCharType="end"/>
      </w:r>
    </w:p>
    <w:p w14:paraId="1D5BA18F" w14:textId="301D836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_Toc218778800 \h </w:instrText>
      </w:r>
      <w:r>
        <w:rPr>
          <w:noProof/>
        </w:rPr>
      </w:r>
      <w:r>
        <w:rPr>
          <w:noProof/>
        </w:rPr>
        <w:fldChar w:fldCharType="separate"/>
      </w:r>
      <w:r>
        <w:rPr>
          <w:noProof/>
        </w:rPr>
        <w:t>130</w:t>
      </w:r>
      <w:r>
        <w:rPr>
          <w:noProof/>
        </w:rPr>
        <w:fldChar w:fldCharType="end"/>
      </w:r>
    </w:p>
    <w:p w14:paraId="5F51AA56" w14:textId="7FACBBB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_Toc218778801 \h </w:instrText>
      </w:r>
      <w:r>
        <w:rPr>
          <w:noProof/>
        </w:rPr>
      </w:r>
      <w:r>
        <w:rPr>
          <w:noProof/>
        </w:rPr>
        <w:fldChar w:fldCharType="separate"/>
      </w:r>
      <w:r>
        <w:rPr>
          <w:noProof/>
        </w:rPr>
        <w:t>130</w:t>
      </w:r>
      <w:r>
        <w:rPr>
          <w:noProof/>
        </w:rPr>
        <w:fldChar w:fldCharType="end"/>
      </w:r>
    </w:p>
    <w:p w14:paraId="5B0098B5" w14:textId="1E477C0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_Toc218778802 \h </w:instrText>
      </w:r>
      <w:r>
        <w:rPr>
          <w:noProof/>
        </w:rPr>
      </w:r>
      <w:r>
        <w:rPr>
          <w:noProof/>
        </w:rPr>
        <w:fldChar w:fldCharType="separate"/>
      </w:r>
      <w:r>
        <w:rPr>
          <w:noProof/>
        </w:rPr>
        <w:t>130</w:t>
      </w:r>
      <w:r>
        <w:rPr>
          <w:noProof/>
        </w:rPr>
        <w:fldChar w:fldCharType="end"/>
      </w:r>
    </w:p>
    <w:p w14:paraId="40EF2E12" w14:textId="27C938F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8.4.4.2</w:t>
      </w:r>
      <w:r>
        <w:rPr>
          <w:rFonts w:asciiTheme="minorHAnsi" w:eastAsiaTheme="minorEastAsia" w:hAnsiTheme="minorHAnsi" w:cstheme="minorBidi"/>
          <w:noProof/>
          <w:kern w:val="2"/>
          <w:sz w:val="24"/>
          <w:szCs w:val="24"/>
          <w:lang w:eastAsia="en-GB"/>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_Toc218778803 \h </w:instrText>
      </w:r>
      <w:r>
        <w:rPr>
          <w:noProof/>
        </w:rPr>
      </w:r>
      <w:r>
        <w:rPr>
          <w:noProof/>
        </w:rPr>
        <w:fldChar w:fldCharType="separate"/>
      </w:r>
      <w:r>
        <w:rPr>
          <w:noProof/>
        </w:rPr>
        <w:t>130</w:t>
      </w:r>
      <w:r>
        <w:rPr>
          <w:noProof/>
        </w:rPr>
        <w:fldChar w:fldCharType="end"/>
      </w:r>
    </w:p>
    <w:p w14:paraId="32C74BF8" w14:textId="02BA059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_Toc218778804 \h </w:instrText>
      </w:r>
      <w:r>
        <w:rPr>
          <w:noProof/>
        </w:rPr>
      </w:r>
      <w:r>
        <w:rPr>
          <w:noProof/>
        </w:rPr>
        <w:fldChar w:fldCharType="separate"/>
      </w:r>
      <w:r>
        <w:rPr>
          <w:noProof/>
        </w:rPr>
        <w:t>130</w:t>
      </w:r>
      <w:r>
        <w:rPr>
          <w:noProof/>
        </w:rPr>
        <w:fldChar w:fldCharType="end"/>
      </w:r>
    </w:p>
    <w:p w14:paraId="22BA445C" w14:textId="6404862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_Toc218778805 \h </w:instrText>
      </w:r>
      <w:r>
        <w:rPr>
          <w:noProof/>
        </w:rPr>
      </w:r>
      <w:r>
        <w:rPr>
          <w:noProof/>
        </w:rPr>
        <w:fldChar w:fldCharType="separate"/>
      </w:r>
      <w:r>
        <w:rPr>
          <w:noProof/>
        </w:rPr>
        <w:t>130</w:t>
      </w:r>
      <w:r>
        <w:rPr>
          <w:noProof/>
        </w:rPr>
        <w:fldChar w:fldCharType="end"/>
      </w:r>
    </w:p>
    <w:p w14:paraId="5EDD3A0A" w14:textId="225FC7D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_Toc218778806 \h </w:instrText>
      </w:r>
      <w:r>
        <w:rPr>
          <w:noProof/>
        </w:rPr>
      </w:r>
      <w:r>
        <w:rPr>
          <w:noProof/>
        </w:rPr>
        <w:fldChar w:fldCharType="separate"/>
      </w:r>
      <w:r>
        <w:rPr>
          <w:noProof/>
        </w:rPr>
        <w:t>130</w:t>
      </w:r>
      <w:r>
        <w:rPr>
          <w:noProof/>
        </w:rPr>
        <w:fldChar w:fldCharType="end"/>
      </w:r>
    </w:p>
    <w:p w14:paraId="68086972" w14:textId="61696C0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_Toc218778807 \h </w:instrText>
      </w:r>
      <w:r>
        <w:rPr>
          <w:noProof/>
        </w:rPr>
      </w:r>
      <w:r>
        <w:rPr>
          <w:noProof/>
        </w:rPr>
        <w:fldChar w:fldCharType="separate"/>
      </w:r>
      <w:r>
        <w:rPr>
          <w:noProof/>
        </w:rPr>
        <w:t>131</w:t>
      </w:r>
      <w:r>
        <w:rPr>
          <w:noProof/>
        </w:rPr>
        <w:fldChar w:fldCharType="end"/>
      </w:r>
    </w:p>
    <w:p w14:paraId="25C2361F" w14:textId="65C4E4A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_Toc218778808 \h </w:instrText>
      </w:r>
      <w:r>
        <w:rPr>
          <w:noProof/>
        </w:rPr>
      </w:r>
      <w:r>
        <w:rPr>
          <w:noProof/>
        </w:rPr>
        <w:fldChar w:fldCharType="separate"/>
      </w:r>
      <w:r>
        <w:rPr>
          <w:noProof/>
        </w:rPr>
        <w:t>131</w:t>
      </w:r>
      <w:r>
        <w:rPr>
          <w:noProof/>
        </w:rPr>
        <w:fldChar w:fldCharType="end"/>
      </w:r>
    </w:p>
    <w:p w14:paraId="26A318D5" w14:textId="66E54AF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_Toc218778809 \h </w:instrText>
      </w:r>
      <w:r>
        <w:rPr>
          <w:noProof/>
        </w:rPr>
      </w:r>
      <w:r>
        <w:rPr>
          <w:noProof/>
        </w:rPr>
        <w:fldChar w:fldCharType="separate"/>
      </w:r>
      <w:r>
        <w:rPr>
          <w:noProof/>
        </w:rPr>
        <w:t>134</w:t>
      </w:r>
      <w:r>
        <w:rPr>
          <w:noProof/>
        </w:rPr>
        <w:fldChar w:fldCharType="end"/>
      </w:r>
    </w:p>
    <w:p w14:paraId="59FC677D" w14:textId="5BF97E5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_Toc218778810 \h </w:instrText>
      </w:r>
      <w:r>
        <w:rPr>
          <w:noProof/>
        </w:rPr>
      </w:r>
      <w:r>
        <w:rPr>
          <w:noProof/>
        </w:rPr>
        <w:fldChar w:fldCharType="separate"/>
      </w:r>
      <w:r>
        <w:rPr>
          <w:noProof/>
        </w:rPr>
        <w:t>134</w:t>
      </w:r>
      <w:r>
        <w:rPr>
          <w:noProof/>
        </w:rPr>
        <w:fldChar w:fldCharType="end"/>
      </w:r>
    </w:p>
    <w:p w14:paraId="431B0485" w14:textId="515072F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_Toc218778811 \h </w:instrText>
      </w:r>
      <w:r>
        <w:rPr>
          <w:noProof/>
        </w:rPr>
      </w:r>
      <w:r>
        <w:rPr>
          <w:noProof/>
        </w:rPr>
        <w:fldChar w:fldCharType="separate"/>
      </w:r>
      <w:r>
        <w:rPr>
          <w:noProof/>
        </w:rPr>
        <w:t>134</w:t>
      </w:r>
      <w:r>
        <w:rPr>
          <w:noProof/>
        </w:rPr>
        <w:fldChar w:fldCharType="end"/>
      </w:r>
    </w:p>
    <w:p w14:paraId="7E89418C" w14:textId="4F6A15B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_Toc218778812 \h </w:instrText>
      </w:r>
      <w:r>
        <w:rPr>
          <w:noProof/>
        </w:rPr>
      </w:r>
      <w:r>
        <w:rPr>
          <w:noProof/>
        </w:rPr>
        <w:fldChar w:fldCharType="separate"/>
      </w:r>
      <w:r>
        <w:rPr>
          <w:noProof/>
        </w:rPr>
        <w:t>135</w:t>
      </w:r>
      <w:r>
        <w:rPr>
          <w:noProof/>
        </w:rPr>
        <w:fldChar w:fldCharType="end"/>
      </w:r>
    </w:p>
    <w:p w14:paraId="72A492E4" w14:textId="57AB480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ACFilters</w:t>
      </w:r>
      <w:r>
        <w:rPr>
          <w:noProof/>
        </w:rPr>
        <w:tab/>
      </w:r>
      <w:r>
        <w:rPr>
          <w:noProof/>
        </w:rPr>
        <w:fldChar w:fldCharType="begin" w:fldLock="1"/>
      </w:r>
      <w:r>
        <w:rPr>
          <w:noProof/>
        </w:rPr>
        <w:instrText xml:space="preserve"> PAGEREF _Toc218778813 \h </w:instrText>
      </w:r>
      <w:r>
        <w:rPr>
          <w:noProof/>
        </w:rPr>
      </w:r>
      <w:r>
        <w:rPr>
          <w:noProof/>
        </w:rPr>
        <w:fldChar w:fldCharType="separate"/>
      </w:r>
      <w:r>
        <w:rPr>
          <w:noProof/>
        </w:rPr>
        <w:t>135</w:t>
      </w:r>
      <w:r>
        <w:rPr>
          <w:noProof/>
        </w:rPr>
        <w:fldChar w:fldCharType="end"/>
      </w:r>
    </w:p>
    <w:p w14:paraId="2EA4188F" w14:textId="0EB6989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_Toc218778814 \h </w:instrText>
      </w:r>
      <w:r>
        <w:rPr>
          <w:noProof/>
        </w:rPr>
      </w:r>
      <w:r>
        <w:rPr>
          <w:noProof/>
        </w:rPr>
        <w:fldChar w:fldCharType="separate"/>
      </w:r>
      <w:r>
        <w:rPr>
          <w:noProof/>
        </w:rPr>
        <w:t>136</w:t>
      </w:r>
      <w:r>
        <w:rPr>
          <w:noProof/>
        </w:rPr>
        <w:fldChar w:fldCharType="end"/>
      </w:r>
    </w:p>
    <w:p w14:paraId="684EF6CB" w14:textId="7FC77C4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ACInformation</w:t>
      </w:r>
      <w:r>
        <w:rPr>
          <w:noProof/>
        </w:rPr>
        <w:tab/>
      </w:r>
      <w:r>
        <w:rPr>
          <w:noProof/>
        </w:rPr>
        <w:fldChar w:fldCharType="begin" w:fldLock="1"/>
      </w:r>
      <w:r>
        <w:rPr>
          <w:noProof/>
        </w:rPr>
        <w:instrText xml:space="preserve"> PAGEREF _Toc218778815 \h </w:instrText>
      </w:r>
      <w:r>
        <w:rPr>
          <w:noProof/>
        </w:rPr>
      </w:r>
      <w:r>
        <w:rPr>
          <w:noProof/>
        </w:rPr>
        <w:fldChar w:fldCharType="separate"/>
      </w:r>
      <w:r>
        <w:rPr>
          <w:noProof/>
        </w:rPr>
        <w:t>136</w:t>
      </w:r>
      <w:r>
        <w:rPr>
          <w:noProof/>
        </w:rPr>
        <w:fldChar w:fldCharType="end"/>
      </w:r>
    </w:p>
    <w:p w14:paraId="385EC993" w14:textId="3B62EC1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_Toc218778816 \h </w:instrText>
      </w:r>
      <w:r>
        <w:rPr>
          <w:noProof/>
        </w:rPr>
      </w:r>
      <w:r>
        <w:rPr>
          <w:noProof/>
        </w:rPr>
        <w:fldChar w:fldCharType="separate"/>
      </w:r>
      <w:r>
        <w:rPr>
          <w:noProof/>
        </w:rPr>
        <w:t>137</w:t>
      </w:r>
      <w:r>
        <w:rPr>
          <w:noProof/>
        </w:rPr>
        <w:fldChar w:fldCharType="end"/>
      </w:r>
    </w:p>
    <w:p w14:paraId="2767E199" w14:textId="0F533DE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_Toc218778817 \h </w:instrText>
      </w:r>
      <w:r>
        <w:rPr>
          <w:noProof/>
        </w:rPr>
      </w:r>
      <w:r>
        <w:rPr>
          <w:noProof/>
        </w:rPr>
        <w:fldChar w:fldCharType="separate"/>
      </w:r>
      <w:r>
        <w:rPr>
          <w:noProof/>
        </w:rPr>
        <w:t>137</w:t>
      </w:r>
      <w:r>
        <w:rPr>
          <w:noProof/>
        </w:rPr>
        <w:fldChar w:fldCharType="end"/>
      </w:r>
    </w:p>
    <w:p w14:paraId="57467236" w14:textId="5CBF449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8.4.5.3.1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_Toc218778818 \h </w:instrText>
      </w:r>
      <w:r>
        <w:rPr>
          <w:noProof/>
        </w:rPr>
      </w:r>
      <w:r>
        <w:rPr>
          <w:noProof/>
        </w:rPr>
        <w:fldChar w:fldCharType="separate"/>
      </w:r>
      <w:r>
        <w:rPr>
          <w:noProof/>
        </w:rPr>
        <w:t>137</w:t>
      </w:r>
      <w:r>
        <w:rPr>
          <w:noProof/>
        </w:rPr>
        <w:fldChar w:fldCharType="end"/>
      </w:r>
    </w:p>
    <w:p w14:paraId="44987455" w14:textId="04A00E1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8.4.5.3.2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_Toc218778819 \h </w:instrText>
      </w:r>
      <w:r>
        <w:rPr>
          <w:noProof/>
        </w:rPr>
      </w:r>
      <w:r>
        <w:rPr>
          <w:noProof/>
        </w:rPr>
        <w:fldChar w:fldCharType="separate"/>
      </w:r>
      <w:r>
        <w:rPr>
          <w:noProof/>
        </w:rPr>
        <w:t>137</w:t>
      </w:r>
      <w:r>
        <w:rPr>
          <w:noProof/>
        </w:rPr>
        <w:fldChar w:fldCharType="end"/>
      </w:r>
    </w:p>
    <w:p w14:paraId="27B3BE3E" w14:textId="39D0532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8.4.5.3.3</w:t>
      </w:r>
      <w:r>
        <w:rPr>
          <w:rFonts w:asciiTheme="minorHAnsi" w:eastAsiaTheme="minorEastAsia" w:hAnsiTheme="minorHAnsi" w:cstheme="minorBidi"/>
          <w:noProof/>
          <w:kern w:val="2"/>
          <w:sz w:val="24"/>
          <w:szCs w:val="24"/>
          <w:lang w:eastAsia="en-GB"/>
          <w14:ligatures w14:val="standardContextual"/>
        </w:rPr>
        <w:tab/>
      </w:r>
      <w:r>
        <w:rPr>
          <w:noProof/>
        </w:rPr>
        <w:t>Enumeration: TrigCondParams</w:t>
      </w:r>
      <w:r>
        <w:rPr>
          <w:noProof/>
        </w:rPr>
        <w:tab/>
      </w:r>
      <w:r>
        <w:rPr>
          <w:noProof/>
        </w:rPr>
        <w:fldChar w:fldCharType="begin" w:fldLock="1"/>
      </w:r>
      <w:r>
        <w:rPr>
          <w:noProof/>
        </w:rPr>
        <w:instrText xml:space="preserve"> PAGEREF _Toc218778820 \h </w:instrText>
      </w:r>
      <w:r>
        <w:rPr>
          <w:noProof/>
        </w:rPr>
      </w:r>
      <w:r>
        <w:rPr>
          <w:noProof/>
        </w:rPr>
        <w:fldChar w:fldCharType="separate"/>
      </w:r>
      <w:r>
        <w:rPr>
          <w:noProof/>
        </w:rPr>
        <w:t>138</w:t>
      </w:r>
      <w:r>
        <w:rPr>
          <w:noProof/>
        </w:rPr>
        <w:fldChar w:fldCharType="end"/>
      </w:r>
    </w:p>
    <w:p w14:paraId="35961070" w14:textId="7D20D1F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_Toc218778821 \h </w:instrText>
      </w:r>
      <w:r>
        <w:rPr>
          <w:noProof/>
        </w:rPr>
      </w:r>
      <w:r>
        <w:rPr>
          <w:noProof/>
        </w:rPr>
        <w:fldChar w:fldCharType="separate"/>
      </w:r>
      <w:r>
        <w:rPr>
          <w:noProof/>
        </w:rPr>
        <w:t>138</w:t>
      </w:r>
      <w:r>
        <w:rPr>
          <w:noProof/>
        </w:rPr>
        <w:fldChar w:fldCharType="end"/>
      </w:r>
    </w:p>
    <w:p w14:paraId="59017034" w14:textId="719FB94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_Toc218778822 \h </w:instrText>
      </w:r>
      <w:r>
        <w:rPr>
          <w:noProof/>
        </w:rPr>
      </w:r>
      <w:r>
        <w:rPr>
          <w:noProof/>
        </w:rPr>
        <w:fldChar w:fldCharType="separate"/>
      </w:r>
      <w:r>
        <w:rPr>
          <w:noProof/>
        </w:rPr>
        <w:t>138</w:t>
      </w:r>
      <w:r>
        <w:rPr>
          <w:noProof/>
        </w:rPr>
        <w:fldChar w:fldCharType="end"/>
      </w:r>
    </w:p>
    <w:p w14:paraId="273A5ABA" w14:textId="73A967A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_Toc218778823 \h </w:instrText>
      </w:r>
      <w:r>
        <w:rPr>
          <w:noProof/>
        </w:rPr>
      </w:r>
      <w:r>
        <w:rPr>
          <w:noProof/>
        </w:rPr>
        <w:fldChar w:fldCharType="separate"/>
      </w:r>
      <w:r>
        <w:rPr>
          <w:noProof/>
        </w:rPr>
        <w:t>138</w:t>
      </w:r>
      <w:r>
        <w:rPr>
          <w:noProof/>
        </w:rPr>
        <w:fldChar w:fldCharType="end"/>
      </w:r>
    </w:p>
    <w:p w14:paraId="04B75143" w14:textId="7ECE9E9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_Toc218778824 \h </w:instrText>
      </w:r>
      <w:r>
        <w:rPr>
          <w:noProof/>
        </w:rPr>
      </w:r>
      <w:r>
        <w:rPr>
          <w:noProof/>
        </w:rPr>
        <w:fldChar w:fldCharType="separate"/>
      </w:r>
      <w:r>
        <w:rPr>
          <w:noProof/>
        </w:rPr>
        <w:t>138</w:t>
      </w:r>
      <w:r>
        <w:rPr>
          <w:noProof/>
        </w:rPr>
        <w:fldChar w:fldCharType="end"/>
      </w:r>
    </w:p>
    <w:p w14:paraId="07B539F4" w14:textId="42EE00E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_Toc218778825 \h </w:instrText>
      </w:r>
      <w:r>
        <w:rPr>
          <w:noProof/>
        </w:rPr>
      </w:r>
      <w:r>
        <w:rPr>
          <w:noProof/>
        </w:rPr>
        <w:fldChar w:fldCharType="separate"/>
      </w:r>
      <w:r>
        <w:rPr>
          <w:noProof/>
        </w:rPr>
        <w:t>138</w:t>
      </w:r>
      <w:r>
        <w:rPr>
          <w:noProof/>
        </w:rPr>
        <w:fldChar w:fldCharType="end"/>
      </w:r>
    </w:p>
    <w:p w14:paraId="4E7D0B79" w14:textId="55B1B7BE"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Eees_SessionWithQoS API</w:t>
      </w:r>
      <w:r>
        <w:rPr>
          <w:noProof/>
        </w:rPr>
        <w:tab/>
      </w:r>
      <w:r>
        <w:rPr>
          <w:noProof/>
        </w:rPr>
        <w:fldChar w:fldCharType="begin" w:fldLock="1"/>
      </w:r>
      <w:r>
        <w:rPr>
          <w:noProof/>
        </w:rPr>
        <w:instrText xml:space="preserve"> PAGEREF _Toc218778826 \h </w:instrText>
      </w:r>
      <w:r>
        <w:rPr>
          <w:noProof/>
        </w:rPr>
      </w:r>
      <w:r>
        <w:rPr>
          <w:noProof/>
        </w:rPr>
        <w:fldChar w:fldCharType="separate"/>
      </w:r>
      <w:r>
        <w:rPr>
          <w:noProof/>
        </w:rPr>
        <w:t>139</w:t>
      </w:r>
      <w:r>
        <w:rPr>
          <w:noProof/>
        </w:rPr>
        <w:fldChar w:fldCharType="end"/>
      </w:r>
    </w:p>
    <w:p w14:paraId="2E2E05E3" w14:textId="23FA26B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_Toc218778827 \h </w:instrText>
      </w:r>
      <w:r>
        <w:rPr>
          <w:noProof/>
        </w:rPr>
      </w:r>
      <w:r>
        <w:rPr>
          <w:noProof/>
        </w:rPr>
        <w:fldChar w:fldCharType="separate"/>
      </w:r>
      <w:r>
        <w:rPr>
          <w:noProof/>
        </w:rPr>
        <w:t>139</w:t>
      </w:r>
      <w:r>
        <w:rPr>
          <w:noProof/>
        </w:rPr>
        <w:fldChar w:fldCharType="end"/>
      </w:r>
    </w:p>
    <w:p w14:paraId="36A4A2A4" w14:textId="0F95EEA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_Toc218778828 \h </w:instrText>
      </w:r>
      <w:r>
        <w:rPr>
          <w:noProof/>
        </w:rPr>
      </w:r>
      <w:r>
        <w:rPr>
          <w:noProof/>
        </w:rPr>
        <w:fldChar w:fldCharType="separate"/>
      </w:r>
      <w:r>
        <w:rPr>
          <w:noProof/>
        </w:rPr>
        <w:t>139</w:t>
      </w:r>
      <w:r>
        <w:rPr>
          <w:noProof/>
        </w:rPr>
        <w:fldChar w:fldCharType="end"/>
      </w:r>
    </w:p>
    <w:p w14:paraId="65004ADD" w14:textId="129418D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_Toc218778829 \h </w:instrText>
      </w:r>
      <w:r>
        <w:rPr>
          <w:noProof/>
        </w:rPr>
      </w:r>
      <w:r>
        <w:rPr>
          <w:noProof/>
        </w:rPr>
        <w:fldChar w:fldCharType="separate"/>
      </w:r>
      <w:r>
        <w:rPr>
          <w:noProof/>
        </w:rPr>
        <w:t>139</w:t>
      </w:r>
      <w:r>
        <w:rPr>
          <w:noProof/>
        </w:rPr>
        <w:fldChar w:fldCharType="end"/>
      </w:r>
    </w:p>
    <w:p w14:paraId="5744DF98" w14:textId="51CC442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8.5.2.2</w:t>
      </w:r>
      <w:r>
        <w:rPr>
          <w:rFonts w:asciiTheme="minorHAnsi" w:eastAsiaTheme="minorEastAsia" w:hAnsiTheme="minorHAnsi" w:cstheme="minorBidi"/>
          <w:noProof/>
          <w:kern w:val="2"/>
          <w:sz w:val="24"/>
          <w:szCs w:val="24"/>
          <w:lang w:eastAsia="en-GB"/>
          <w14:ligatures w14:val="standardContextual"/>
        </w:rPr>
        <w:tab/>
      </w:r>
      <w:r>
        <w:rPr>
          <w:noProof/>
        </w:rPr>
        <w:t>Resource: Sessions with QoS</w:t>
      </w:r>
      <w:r>
        <w:rPr>
          <w:noProof/>
        </w:rPr>
        <w:tab/>
      </w:r>
      <w:r>
        <w:rPr>
          <w:noProof/>
        </w:rPr>
        <w:fldChar w:fldCharType="begin" w:fldLock="1"/>
      </w:r>
      <w:r>
        <w:rPr>
          <w:noProof/>
        </w:rPr>
        <w:instrText xml:space="preserve"> PAGEREF _Toc218778830 \h </w:instrText>
      </w:r>
      <w:r>
        <w:rPr>
          <w:noProof/>
        </w:rPr>
      </w:r>
      <w:r>
        <w:rPr>
          <w:noProof/>
        </w:rPr>
        <w:fldChar w:fldCharType="separate"/>
      </w:r>
      <w:r>
        <w:rPr>
          <w:noProof/>
        </w:rPr>
        <w:t>140</w:t>
      </w:r>
      <w:r>
        <w:rPr>
          <w:noProof/>
        </w:rPr>
        <w:fldChar w:fldCharType="end"/>
      </w:r>
    </w:p>
    <w:p w14:paraId="0842A5DC" w14:textId="01DDBB9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_Toc218778831 \h </w:instrText>
      </w:r>
      <w:r>
        <w:rPr>
          <w:noProof/>
        </w:rPr>
      </w:r>
      <w:r>
        <w:rPr>
          <w:noProof/>
        </w:rPr>
        <w:fldChar w:fldCharType="separate"/>
      </w:r>
      <w:r>
        <w:rPr>
          <w:noProof/>
        </w:rPr>
        <w:t>140</w:t>
      </w:r>
      <w:r>
        <w:rPr>
          <w:noProof/>
        </w:rPr>
        <w:fldChar w:fldCharType="end"/>
      </w:r>
    </w:p>
    <w:p w14:paraId="7FE1A203" w14:textId="4CB1985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_Toc218778832 \h </w:instrText>
      </w:r>
      <w:r>
        <w:rPr>
          <w:noProof/>
        </w:rPr>
      </w:r>
      <w:r>
        <w:rPr>
          <w:noProof/>
        </w:rPr>
        <w:fldChar w:fldCharType="separate"/>
      </w:r>
      <w:r>
        <w:rPr>
          <w:noProof/>
        </w:rPr>
        <w:t>140</w:t>
      </w:r>
      <w:r>
        <w:rPr>
          <w:noProof/>
        </w:rPr>
        <w:fldChar w:fldCharType="end"/>
      </w:r>
    </w:p>
    <w:p w14:paraId="0E115D08" w14:textId="350EADA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_Toc218778833 \h </w:instrText>
      </w:r>
      <w:r>
        <w:rPr>
          <w:noProof/>
        </w:rPr>
      </w:r>
      <w:r>
        <w:rPr>
          <w:noProof/>
        </w:rPr>
        <w:fldChar w:fldCharType="separate"/>
      </w:r>
      <w:r>
        <w:rPr>
          <w:noProof/>
        </w:rPr>
        <w:t>140</w:t>
      </w:r>
      <w:r>
        <w:rPr>
          <w:noProof/>
        </w:rPr>
        <w:fldChar w:fldCharType="end"/>
      </w:r>
    </w:p>
    <w:p w14:paraId="4B2AACD6" w14:textId="4F0784C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_Toc218778834 \h </w:instrText>
      </w:r>
      <w:r>
        <w:rPr>
          <w:noProof/>
        </w:rPr>
      </w:r>
      <w:r>
        <w:rPr>
          <w:noProof/>
        </w:rPr>
        <w:fldChar w:fldCharType="separate"/>
      </w:r>
      <w:r>
        <w:rPr>
          <w:noProof/>
        </w:rPr>
        <w:t>142</w:t>
      </w:r>
      <w:r>
        <w:rPr>
          <w:noProof/>
        </w:rPr>
        <w:fldChar w:fldCharType="end"/>
      </w:r>
    </w:p>
    <w:p w14:paraId="3F3558AC" w14:textId="491AC51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Resource: Individual Session with QoS</w:t>
      </w:r>
      <w:r>
        <w:rPr>
          <w:noProof/>
        </w:rPr>
        <w:tab/>
      </w:r>
      <w:r>
        <w:rPr>
          <w:noProof/>
        </w:rPr>
        <w:fldChar w:fldCharType="begin" w:fldLock="1"/>
      </w:r>
      <w:r>
        <w:rPr>
          <w:noProof/>
        </w:rPr>
        <w:instrText xml:space="preserve"> PAGEREF _Toc218778835 \h </w:instrText>
      </w:r>
      <w:r>
        <w:rPr>
          <w:noProof/>
        </w:rPr>
      </w:r>
      <w:r>
        <w:rPr>
          <w:noProof/>
        </w:rPr>
        <w:fldChar w:fldCharType="separate"/>
      </w:r>
      <w:r>
        <w:rPr>
          <w:noProof/>
        </w:rPr>
        <w:t>142</w:t>
      </w:r>
      <w:r>
        <w:rPr>
          <w:noProof/>
        </w:rPr>
        <w:fldChar w:fldCharType="end"/>
      </w:r>
    </w:p>
    <w:p w14:paraId="7C978A89" w14:textId="559C7E1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_Toc218778836 \h </w:instrText>
      </w:r>
      <w:r>
        <w:rPr>
          <w:noProof/>
        </w:rPr>
      </w:r>
      <w:r>
        <w:rPr>
          <w:noProof/>
        </w:rPr>
        <w:fldChar w:fldCharType="separate"/>
      </w:r>
      <w:r>
        <w:rPr>
          <w:noProof/>
        </w:rPr>
        <w:t>142</w:t>
      </w:r>
      <w:r>
        <w:rPr>
          <w:noProof/>
        </w:rPr>
        <w:fldChar w:fldCharType="end"/>
      </w:r>
    </w:p>
    <w:p w14:paraId="5CAA919E" w14:textId="7BE224C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_Toc218778837 \h </w:instrText>
      </w:r>
      <w:r>
        <w:rPr>
          <w:noProof/>
        </w:rPr>
      </w:r>
      <w:r>
        <w:rPr>
          <w:noProof/>
        </w:rPr>
        <w:fldChar w:fldCharType="separate"/>
      </w:r>
      <w:r>
        <w:rPr>
          <w:noProof/>
        </w:rPr>
        <w:t>142</w:t>
      </w:r>
      <w:r>
        <w:rPr>
          <w:noProof/>
        </w:rPr>
        <w:fldChar w:fldCharType="end"/>
      </w:r>
    </w:p>
    <w:p w14:paraId="16A15150" w14:textId="014BDB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_Toc218778838 \h </w:instrText>
      </w:r>
      <w:r>
        <w:rPr>
          <w:noProof/>
        </w:rPr>
      </w:r>
      <w:r>
        <w:rPr>
          <w:noProof/>
        </w:rPr>
        <w:fldChar w:fldCharType="separate"/>
      </w:r>
      <w:r>
        <w:rPr>
          <w:noProof/>
        </w:rPr>
        <w:t>143</w:t>
      </w:r>
      <w:r>
        <w:rPr>
          <w:noProof/>
        </w:rPr>
        <w:fldChar w:fldCharType="end"/>
      </w:r>
    </w:p>
    <w:p w14:paraId="45B927A7" w14:textId="125FC2E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_Toc218778839 \h </w:instrText>
      </w:r>
      <w:r>
        <w:rPr>
          <w:noProof/>
        </w:rPr>
      </w:r>
      <w:r>
        <w:rPr>
          <w:noProof/>
        </w:rPr>
        <w:fldChar w:fldCharType="separate"/>
      </w:r>
      <w:r>
        <w:rPr>
          <w:noProof/>
        </w:rPr>
        <w:t>147</w:t>
      </w:r>
      <w:r>
        <w:rPr>
          <w:noProof/>
        </w:rPr>
        <w:fldChar w:fldCharType="end"/>
      </w:r>
    </w:p>
    <w:p w14:paraId="6B331758" w14:textId="77DCD1E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_Toc218778840 \h </w:instrText>
      </w:r>
      <w:r>
        <w:rPr>
          <w:noProof/>
        </w:rPr>
      </w:r>
      <w:r>
        <w:rPr>
          <w:noProof/>
        </w:rPr>
        <w:fldChar w:fldCharType="separate"/>
      </w:r>
      <w:r>
        <w:rPr>
          <w:noProof/>
        </w:rPr>
        <w:t>147</w:t>
      </w:r>
      <w:r>
        <w:rPr>
          <w:noProof/>
        </w:rPr>
        <w:fldChar w:fldCharType="end"/>
      </w:r>
    </w:p>
    <w:p w14:paraId="22137778" w14:textId="4450427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_Toc218778841 \h </w:instrText>
      </w:r>
      <w:r>
        <w:rPr>
          <w:noProof/>
        </w:rPr>
      </w:r>
      <w:r>
        <w:rPr>
          <w:noProof/>
        </w:rPr>
        <w:fldChar w:fldCharType="separate"/>
      </w:r>
      <w:r>
        <w:rPr>
          <w:noProof/>
        </w:rPr>
        <w:t>147</w:t>
      </w:r>
      <w:r>
        <w:rPr>
          <w:noProof/>
        </w:rPr>
        <w:fldChar w:fldCharType="end"/>
      </w:r>
    </w:p>
    <w:p w14:paraId="5FDAEAAB" w14:textId="7ED69FE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_Toc218778842 \h </w:instrText>
      </w:r>
      <w:r>
        <w:rPr>
          <w:noProof/>
        </w:rPr>
      </w:r>
      <w:r>
        <w:rPr>
          <w:noProof/>
        </w:rPr>
        <w:fldChar w:fldCharType="separate"/>
      </w:r>
      <w:r>
        <w:rPr>
          <w:noProof/>
        </w:rPr>
        <w:t>147</w:t>
      </w:r>
      <w:r>
        <w:rPr>
          <w:noProof/>
        </w:rPr>
        <w:fldChar w:fldCharType="end"/>
      </w:r>
    </w:p>
    <w:p w14:paraId="6C69852D" w14:textId="174FE93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8.5.4.2</w:t>
      </w:r>
      <w:r>
        <w:rPr>
          <w:rFonts w:asciiTheme="minorHAnsi" w:eastAsiaTheme="minorEastAsia" w:hAnsiTheme="minorHAnsi" w:cstheme="minorBidi"/>
          <w:noProof/>
          <w:kern w:val="2"/>
          <w:sz w:val="24"/>
          <w:szCs w:val="24"/>
          <w:lang w:eastAsia="en-GB"/>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_Toc218778843 \h </w:instrText>
      </w:r>
      <w:r>
        <w:rPr>
          <w:noProof/>
        </w:rPr>
      </w:r>
      <w:r>
        <w:rPr>
          <w:noProof/>
        </w:rPr>
        <w:fldChar w:fldCharType="separate"/>
      </w:r>
      <w:r>
        <w:rPr>
          <w:noProof/>
        </w:rPr>
        <w:t>147</w:t>
      </w:r>
      <w:r>
        <w:rPr>
          <w:noProof/>
        </w:rPr>
        <w:fldChar w:fldCharType="end"/>
      </w:r>
    </w:p>
    <w:p w14:paraId="2726EE22" w14:textId="605799E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_Toc218778844 \h </w:instrText>
      </w:r>
      <w:r>
        <w:rPr>
          <w:noProof/>
        </w:rPr>
      </w:r>
      <w:r>
        <w:rPr>
          <w:noProof/>
        </w:rPr>
        <w:fldChar w:fldCharType="separate"/>
      </w:r>
      <w:r>
        <w:rPr>
          <w:noProof/>
        </w:rPr>
        <w:t>147</w:t>
      </w:r>
      <w:r>
        <w:rPr>
          <w:noProof/>
        </w:rPr>
        <w:fldChar w:fldCharType="end"/>
      </w:r>
    </w:p>
    <w:p w14:paraId="1B8A5FA7" w14:textId="0D9515F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TargetURI</w:t>
      </w:r>
      <w:r>
        <w:rPr>
          <w:noProof/>
        </w:rPr>
        <w:tab/>
      </w:r>
      <w:r>
        <w:rPr>
          <w:noProof/>
        </w:rPr>
        <w:fldChar w:fldCharType="begin" w:fldLock="1"/>
      </w:r>
      <w:r>
        <w:rPr>
          <w:noProof/>
        </w:rPr>
        <w:instrText xml:space="preserve"> PAGEREF _Toc218778845 \h </w:instrText>
      </w:r>
      <w:r>
        <w:rPr>
          <w:noProof/>
        </w:rPr>
      </w:r>
      <w:r>
        <w:rPr>
          <w:noProof/>
        </w:rPr>
        <w:fldChar w:fldCharType="separate"/>
      </w:r>
      <w:r>
        <w:rPr>
          <w:noProof/>
        </w:rPr>
        <w:t>147</w:t>
      </w:r>
      <w:r>
        <w:rPr>
          <w:noProof/>
        </w:rPr>
        <w:fldChar w:fldCharType="end"/>
      </w:r>
    </w:p>
    <w:p w14:paraId="26844038" w14:textId="3AEF563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_Toc218778846 \h </w:instrText>
      </w:r>
      <w:r>
        <w:rPr>
          <w:noProof/>
        </w:rPr>
      </w:r>
      <w:r>
        <w:rPr>
          <w:noProof/>
        </w:rPr>
        <w:fldChar w:fldCharType="separate"/>
      </w:r>
      <w:r>
        <w:rPr>
          <w:noProof/>
        </w:rPr>
        <w:t>147</w:t>
      </w:r>
      <w:r>
        <w:rPr>
          <w:noProof/>
        </w:rPr>
        <w:fldChar w:fldCharType="end"/>
      </w:r>
    </w:p>
    <w:p w14:paraId="3AA060D0" w14:textId="4BAA2D7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_Toc218778847 \h </w:instrText>
      </w:r>
      <w:r>
        <w:rPr>
          <w:noProof/>
        </w:rPr>
      </w:r>
      <w:r>
        <w:rPr>
          <w:noProof/>
        </w:rPr>
        <w:fldChar w:fldCharType="separate"/>
      </w:r>
      <w:r>
        <w:rPr>
          <w:noProof/>
        </w:rPr>
        <w:t>148</w:t>
      </w:r>
      <w:r>
        <w:rPr>
          <w:noProof/>
        </w:rPr>
        <w:fldChar w:fldCharType="end"/>
      </w:r>
    </w:p>
    <w:p w14:paraId="35AED571" w14:textId="3B8E062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_Toc218778848 \h </w:instrText>
      </w:r>
      <w:r>
        <w:rPr>
          <w:noProof/>
        </w:rPr>
      </w:r>
      <w:r>
        <w:rPr>
          <w:noProof/>
        </w:rPr>
        <w:fldChar w:fldCharType="separate"/>
      </w:r>
      <w:r>
        <w:rPr>
          <w:noProof/>
        </w:rPr>
        <w:t>148</w:t>
      </w:r>
      <w:r>
        <w:rPr>
          <w:noProof/>
        </w:rPr>
        <w:fldChar w:fldCharType="end"/>
      </w:r>
    </w:p>
    <w:p w14:paraId="0F3F2DA4" w14:textId="244CE10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_Toc218778849 \h </w:instrText>
      </w:r>
      <w:r>
        <w:rPr>
          <w:noProof/>
        </w:rPr>
      </w:r>
      <w:r>
        <w:rPr>
          <w:noProof/>
        </w:rPr>
        <w:fldChar w:fldCharType="separate"/>
      </w:r>
      <w:r>
        <w:rPr>
          <w:noProof/>
        </w:rPr>
        <w:t>150</w:t>
      </w:r>
      <w:r>
        <w:rPr>
          <w:noProof/>
        </w:rPr>
        <w:fldChar w:fldCharType="end"/>
      </w:r>
    </w:p>
    <w:p w14:paraId="05C69B0A" w14:textId="371DF6E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_Toc218778850 \h </w:instrText>
      </w:r>
      <w:r>
        <w:rPr>
          <w:noProof/>
        </w:rPr>
      </w:r>
      <w:r>
        <w:rPr>
          <w:noProof/>
        </w:rPr>
        <w:fldChar w:fldCharType="separate"/>
      </w:r>
      <w:r>
        <w:rPr>
          <w:noProof/>
        </w:rPr>
        <w:t>150</w:t>
      </w:r>
      <w:r>
        <w:rPr>
          <w:noProof/>
        </w:rPr>
        <w:fldChar w:fldCharType="end"/>
      </w:r>
    </w:p>
    <w:p w14:paraId="2F36736D" w14:textId="08B7700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SessionWithQoS</w:t>
      </w:r>
      <w:r>
        <w:rPr>
          <w:noProof/>
        </w:rPr>
        <w:tab/>
      </w:r>
      <w:r>
        <w:rPr>
          <w:noProof/>
        </w:rPr>
        <w:fldChar w:fldCharType="begin" w:fldLock="1"/>
      </w:r>
      <w:r>
        <w:rPr>
          <w:noProof/>
        </w:rPr>
        <w:instrText xml:space="preserve"> PAGEREF _Toc218778851 \h </w:instrText>
      </w:r>
      <w:r>
        <w:rPr>
          <w:noProof/>
        </w:rPr>
      </w:r>
      <w:r>
        <w:rPr>
          <w:noProof/>
        </w:rPr>
        <w:fldChar w:fldCharType="separate"/>
      </w:r>
      <w:r>
        <w:rPr>
          <w:noProof/>
        </w:rPr>
        <w:t>150</w:t>
      </w:r>
      <w:r>
        <w:rPr>
          <w:noProof/>
        </w:rPr>
        <w:fldChar w:fldCharType="end"/>
      </w:r>
    </w:p>
    <w:p w14:paraId="56F6D731" w14:textId="4944468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_Toc218778852 \h </w:instrText>
      </w:r>
      <w:r>
        <w:rPr>
          <w:noProof/>
        </w:rPr>
      </w:r>
      <w:r>
        <w:rPr>
          <w:noProof/>
        </w:rPr>
        <w:fldChar w:fldCharType="separate"/>
      </w:r>
      <w:r>
        <w:rPr>
          <w:noProof/>
        </w:rPr>
        <w:t>153</w:t>
      </w:r>
      <w:r>
        <w:rPr>
          <w:noProof/>
        </w:rPr>
        <w:fldChar w:fldCharType="end"/>
      </w:r>
    </w:p>
    <w:p w14:paraId="56AA4E4A" w14:textId="263815C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_Toc218778853 \h </w:instrText>
      </w:r>
      <w:r>
        <w:rPr>
          <w:noProof/>
        </w:rPr>
      </w:r>
      <w:r>
        <w:rPr>
          <w:noProof/>
        </w:rPr>
        <w:fldChar w:fldCharType="separate"/>
      </w:r>
      <w:r>
        <w:rPr>
          <w:noProof/>
        </w:rPr>
        <w:t>153</w:t>
      </w:r>
      <w:r>
        <w:rPr>
          <w:noProof/>
        </w:rPr>
        <w:fldChar w:fldCharType="end"/>
      </w:r>
    </w:p>
    <w:p w14:paraId="5E8A3E67" w14:textId="0EEA30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_Toc218778854 \h </w:instrText>
      </w:r>
      <w:r>
        <w:rPr>
          <w:noProof/>
        </w:rPr>
      </w:r>
      <w:r>
        <w:rPr>
          <w:noProof/>
        </w:rPr>
        <w:fldChar w:fldCharType="separate"/>
      </w:r>
      <w:r>
        <w:rPr>
          <w:noProof/>
        </w:rPr>
        <w:t>154</w:t>
      </w:r>
      <w:r>
        <w:rPr>
          <w:noProof/>
        </w:rPr>
        <w:fldChar w:fldCharType="end"/>
      </w:r>
    </w:p>
    <w:p w14:paraId="7888E73B" w14:textId="379EBAB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_Toc218778855 \h </w:instrText>
      </w:r>
      <w:r>
        <w:rPr>
          <w:noProof/>
        </w:rPr>
      </w:r>
      <w:r>
        <w:rPr>
          <w:noProof/>
        </w:rPr>
        <w:fldChar w:fldCharType="separate"/>
      </w:r>
      <w:r>
        <w:rPr>
          <w:noProof/>
        </w:rPr>
        <w:t>154</w:t>
      </w:r>
      <w:r>
        <w:rPr>
          <w:noProof/>
        </w:rPr>
        <w:fldChar w:fldCharType="end"/>
      </w:r>
    </w:p>
    <w:p w14:paraId="371BBF44" w14:textId="246F96E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_Toc218778856 \h </w:instrText>
      </w:r>
      <w:r>
        <w:rPr>
          <w:noProof/>
        </w:rPr>
      </w:r>
      <w:r>
        <w:rPr>
          <w:noProof/>
        </w:rPr>
        <w:fldChar w:fldCharType="separate"/>
      </w:r>
      <w:r>
        <w:rPr>
          <w:noProof/>
        </w:rPr>
        <w:t>154</w:t>
      </w:r>
      <w:r>
        <w:rPr>
          <w:noProof/>
        </w:rPr>
        <w:fldChar w:fldCharType="end"/>
      </w:r>
    </w:p>
    <w:p w14:paraId="3E855EDB" w14:textId="70894CD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_Toc218778857 \h </w:instrText>
      </w:r>
      <w:r>
        <w:rPr>
          <w:noProof/>
        </w:rPr>
      </w:r>
      <w:r>
        <w:rPr>
          <w:noProof/>
        </w:rPr>
        <w:fldChar w:fldCharType="separate"/>
      </w:r>
      <w:r>
        <w:rPr>
          <w:noProof/>
        </w:rPr>
        <w:t>154</w:t>
      </w:r>
      <w:r>
        <w:rPr>
          <w:noProof/>
        </w:rPr>
        <w:fldChar w:fldCharType="end"/>
      </w:r>
    </w:p>
    <w:p w14:paraId="1D94D885" w14:textId="110E7E9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_Toc218778858 \h </w:instrText>
      </w:r>
      <w:r>
        <w:rPr>
          <w:noProof/>
        </w:rPr>
      </w:r>
      <w:r>
        <w:rPr>
          <w:noProof/>
        </w:rPr>
        <w:fldChar w:fldCharType="separate"/>
      </w:r>
      <w:r>
        <w:rPr>
          <w:noProof/>
        </w:rPr>
        <w:t>154</w:t>
      </w:r>
      <w:r>
        <w:rPr>
          <w:noProof/>
        </w:rPr>
        <w:fldChar w:fldCharType="end"/>
      </w:r>
    </w:p>
    <w:p w14:paraId="72431B70" w14:textId="4C417DE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_Toc218778859 \h </w:instrText>
      </w:r>
      <w:r>
        <w:rPr>
          <w:noProof/>
        </w:rPr>
      </w:r>
      <w:r>
        <w:rPr>
          <w:noProof/>
        </w:rPr>
        <w:fldChar w:fldCharType="separate"/>
      </w:r>
      <w:r>
        <w:rPr>
          <w:noProof/>
        </w:rPr>
        <w:t>154</w:t>
      </w:r>
      <w:r>
        <w:rPr>
          <w:noProof/>
        </w:rPr>
        <w:fldChar w:fldCharType="end"/>
      </w:r>
    </w:p>
    <w:p w14:paraId="13808F93" w14:textId="0AADE91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Eees_ACRManagementEvent API</w:t>
      </w:r>
      <w:r>
        <w:rPr>
          <w:noProof/>
        </w:rPr>
        <w:tab/>
      </w:r>
      <w:r>
        <w:rPr>
          <w:noProof/>
        </w:rPr>
        <w:fldChar w:fldCharType="begin" w:fldLock="1"/>
      </w:r>
      <w:r>
        <w:rPr>
          <w:noProof/>
        </w:rPr>
        <w:instrText xml:space="preserve"> PAGEREF _Toc218778860 \h </w:instrText>
      </w:r>
      <w:r>
        <w:rPr>
          <w:noProof/>
        </w:rPr>
      </w:r>
      <w:r>
        <w:rPr>
          <w:noProof/>
        </w:rPr>
        <w:fldChar w:fldCharType="separate"/>
      </w:r>
      <w:r>
        <w:rPr>
          <w:noProof/>
        </w:rPr>
        <w:t>154</w:t>
      </w:r>
      <w:r>
        <w:rPr>
          <w:noProof/>
        </w:rPr>
        <w:fldChar w:fldCharType="end"/>
      </w:r>
    </w:p>
    <w:p w14:paraId="4610C5DB" w14:textId="0D2EBE2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_Toc218778861 \h </w:instrText>
      </w:r>
      <w:r>
        <w:rPr>
          <w:noProof/>
        </w:rPr>
      </w:r>
      <w:r>
        <w:rPr>
          <w:noProof/>
        </w:rPr>
        <w:fldChar w:fldCharType="separate"/>
      </w:r>
      <w:r>
        <w:rPr>
          <w:noProof/>
        </w:rPr>
        <w:t>154</w:t>
      </w:r>
      <w:r>
        <w:rPr>
          <w:noProof/>
        </w:rPr>
        <w:fldChar w:fldCharType="end"/>
      </w:r>
    </w:p>
    <w:p w14:paraId="0C833908" w14:textId="3E497EB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_Toc218778862 \h </w:instrText>
      </w:r>
      <w:r>
        <w:rPr>
          <w:noProof/>
        </w:rPr>
      </w:r>
      <w:r>
        <w:rPr>
          <w:noProof/>
        </w:rPr>
        <w:fldChar w:fldCharType="separate"/>
      </w:r>
      <w:r>
        <w:rPr>
          <w:noProof/>
        </w:rPr>
        <w:t>155</w:t>
      </w:r>
      <w:r>
        <w:rPr>
          <w:noProof/>
        </w:rPr>
        <w:fldChar w:fldCharType="end"/>
      </w:r>
    </w:p>
    <w:p w14:paraId="212F8C8C" w14:textId="448D052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_Toc218778863 \h </w:instrText>
      </w:r>
      <w:r>
        <w:rPr>
          <w:noProof/>
        </w:rPr>
      </w:r>
      <w:r>
        <w:rPr>
          <w:noProof/>
        </w:rPr>
        <w:fldChar w:fldCharType="separate"/>
      </w:r>
      <w:r>
        <w:rPr>
          <w:noProof/>
        </w:rPr>
        <w:t>155</w:t>
      </w:r>
      <w:r>
        <w:rPr>
          <w:noProof/>
        </w:rPr>
        <w:fldChar w:fldCharType="end"/>
      </w:r>
    </w:p>
    <w:p w14:paraId="382FA9E1" w14:textId="1132921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_Toc218778864 \h </w:instrText>
      </w:r>
      <w:r>
        <w:rPr>
          <w:noProof/>
        </w:rPr>
      </w:r>
      <w:r>
        <w:rPr>
          <w:noProof/>
        </w:rPr>
        <w:fldChar w:fldCharType="separate"/>
      </w:r>
      <w:r>
        <w:rPr>
          <w:noProof/>
        </w:rPr>
        <w:t>156</w:t>
      </w:r>
      <w:r>
        <w:rPr>
          <w:noProof/>
        </w:rPr>
        <w:fldChar w:fldCharType="end"/>
      </w:r>
    </w:p>
    <w:p w14:paraId="17950078" w14:textId="21F9F47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_Toc218778865 \h </w:instrText>
      </w:r>
      <w:r>
        <w:rPr>
          <w:noProof/>
        </w:rPr>
      </w:r>
      <w:r>
        <w:rPr>
          <w:noProof/>
        </w:rPr>
        <w:fldChar w:fldCharType="separate"/>
      </w:r>
      <w:r>
        <w:rPr>
          <w:noProof/>
        </w:rPr>
        <w:t>156</w:t>
      </w:r>
      <w:r>
        <w:rPr>
          <w:noProof/>
        </w:rPr>
        <w:fldChar w:fldCharType="end"/>
      </w:r>
    </w:p>
    <w:p w14:paraId="4A3FCC5E" w14:textId="67B062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_Toc218778866 \h </w:instrText>
      </w:r>
      <w:r>
        <w:rPr>
          <w:noProof/>
        </w:rPr>
      </w:r>
      <w:r>
        <w:rPr>
          <w:noProof/>
        </w:rPr>
        <w:fldChar w:fldCharType="separate"/>
      </w:r>
      <w:r>
        <w:rPr>
          <w:noProof/>
        </w:rPr>
        <w:t>156</w:t>
      </w:r>
      <w:r>
        <w:rPr>
          <w:noProof/>
        </w:rPr>
        <w:fldChar w:fldCharType="end"/>
      </w:r>
    </w:p>
    <w:p w14:paraId="0C9004A6" w14:textId="6C3EB2F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_Toc218778867 \h </w:instrText>
      </w:r>
      <w:r>
        <w:rPr>
          <w:noProof/>
        </w:rPr>
      </w:r>
      <w:r>
        <w:rPr>
          <w:noProof/>
        </w:rPr>
        <w:fldChar w:fldCharType="separate"/>
      </w:r>
      <w:r>
        <w:rPr>
          <w:noProof/>
        </w:rPr>
        <w:t>156</w:t>
      </w:r>
      <w:r>
        <w:rPr>
          <w:noProof/>
        </w:rPr>
        <w:fldChar w:fldCharType="end"/>
      </w:r>
    </w:p>
    <w:p w14:paraId="0C0F0742" w14:textId="6ACDD24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_Toc218778868 \h </w:instrText>
      </w:r>
      <w:r>
        <w:rPr>
          <w:noProof/>
        </w:rPr>
      </w:r>
      <w:r>
        <w:rPr>
          <w:noProof/>
        </w:rPr>
        <w:fldChar w:fldCharType="separate"/>
      </w:r>
      <w:r>
        <w:rPr>
          <w:noProof/>
        </w:rPr>
        <w:t>158</w:t>
      </w:r>
      <w:r>
        <w:rPr>
          <w:noProof/>
        </w:rPr>
        <w:fldChar w:fldCharType="end"/>
      </w:r>
    </w:p>
    <w:p w14:paraId="3796363C" w14:textId="4772B2B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_Toc218778869 \h </w:instrText>
      </w:r>
      <w:r>
        <w:rPr>
          <w:noProof/>
        </w:rPr>
      </w:r>
      <w:r>
        <w:rPr>
          <w:noProof/>
        </w:rPr>
        <w:fldChar w:fldCharType="separate"/>
      </w:r>
      <w:r>
        <w:rPr>
          <w:noProof/>
        </w:rPr>
        <w:t>158</w:t>
      </w:r>
      <w:r>
        <w:rPr>
          <w:noProof/>
        </w:rPr>
        <w:fldChar w:fldCharType="end"/>
      </w:r>
    </w:p>
    <w:p w14:paraId="18AB6BAC" w14:textId="09D5319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_Toc218778870 \h </w:instrText>
      </w:r>
      <w:r>
        <w:rPr>
          <w:noProof/>
        </w:rPr>
      </w:r>
      <w:r>
        <w:rPr>
          <w:noProof/>
        </w:rPr>
        <w:fldChar w:fldCharType="separate"/>
      </w:r>
      <w:r>
        <w:rPr>
          <w:noProof/>
        </w:rPr>
        <w:t>158</w:t>
      </w:r>
      <w:r>
        <w:rPr>
          <w:noProof/>
        </w:rPr>
        <w:fldChar w:fldCharType="end"/>
      </w:r>
    </w:p>
    <w:p w14:paraId="034E7117" w14:textId="705CA5C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_Toc218778871 \h </w:instrText>
      </w:r>
      <w:r>
        <w:rPr>
          <w:noProof/>
        </w:rPr>
      </w:r>
      <w:r>
        <w:rPr>
          <w:noProof/>
        </w:rPr>
        <w:fldChar w:fldCharType="separate"/>
      </w:r>
      <w:r>
        <w:rPr>
          <w:noProof/>
        </w:rPr>
        <w:t>158</w:t>
      </w:r>
      <w:r>
        <w:rPr>
          <w:noProof/>
        </w:rPr>
        <w:fldChar w:fldCharType="end"/>
      </w:r>
    </w:p>
    <w:p w14:paraId="73553D65" w14:textId="67BCEE4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_Toc218778872 \h </w:instrText>
      </w:r>
      <w:r>
        <w:rPr>
          <w:noProof/>
        </w:rPr>
      </w:r>
      <w:r>
        <w:rPr>
          <w:noProof/>
        </w:rPr>
        <w:fldChar w:fldCharType="separate"/>
      </w:r>
      <w:r>
        <w:rPr>
          <w:noProof/>
        </w:rPr>
        <w:t>158</w:t>
      </w:r>
      <w:r>
        <w:rPr>
          <w:noProof/>
        </w:rPr>
        <w:fldChar w:fldCharType="end"/>
      </w:r>
    </w:p>
    <w:p w14:paraId="282134D2" w14:textId="76C8B4A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_Toc218778873 \h </w:instrText>
      </w:r>
      <w:r>
        <w:rPr>
          <w:noProof/>
        </w:rPr>
      </w:r>
      <w:r>
        <w:rPr>
          <w:noProof/>
        </w:rPr>
        <w:fldChar w:fldCharType="separate"/>
      </w:r>
      <w:r>
        <w:rPr>
          <w:noProof/>
        </w:rPr>
        <w:t>162</w:t>
      </w:r>
      <w:r>
        <w:rPr>
          <w:noProof/>
        </w:rPr>
        <w:fldChar w:fldCharType="end"/>
      </w:r>
    </w:p>
    <w:p w14:paraId="1CF420B3" w14:textId="46E8F32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_Toc218778874 \h </w:instrText>
      </w:r>
      <w:r>
        <w:rPr>
          <w:noProof/>
        </w:rPr>
      </w:r>
      <w:r>
        <w:rPr>
          <w:noProof/>
        </w:rPr>
        <w:fldChar w:fldCharType="separate"/>
      </w:r>
      <w:r>
        <w:rPr>
          <w:noProof/>
        </w:rPr>
        <w:t>162</w:t>
      </w:r>
      <w:r>
        <w:rPr>
          <w:noProof/>
        </w:rPr>
        <w:fldChar w:fldCharType="end"/>
      </w:r>
    </w:p>
    <w:p w14:paraId="5C9746A5" w14:textId="4096CCD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_Toc218778875 \h </w:instrText>
      </w:r>
      <w:r>
        <w:rPr>
          <w:noProof/>
        </w:rPr>
      </w:r>
      <w:r>
        <w:rPr>
          <w:noProof/>
        </w:rPr>
        <w:fldChar w:fldCharType="separate"/>
      </w:r>
      <w:r>
        <w:rPr>
          <w:noProof/>
        </w:rPr>
        <w:t>163</w:t>
      </w:r>
      <w:r>
        <w:rPr>
          <w:noProof/>
        </w:rPr>
        <w:fldChar w:fldCharType="end"/>
      </w:r>
    </w:p>
    <w:p w14:paraId="327E1D0E" w14:textId="3EBB220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_Toc218778876 \h </w:instrText>
      </w:r>
      <w:r>
        <w:rPr>
          <w:noProof/>
        </w:rPr>
      </w:r>
      <w:r>
        <w:rPr>
          <w:noProof/>
        </w:rPr>
        <w:fldChar w:fldCharType="separate"/>
      </w:r>
      <w:r>
        <w:rPr>
          <w:noProof/>
        </w:rPr>
        <w:t>163</w:t>
      </w:r>
      <w:r>
        <w:rPr>
          <w:noProof/>
        </w:rPr>
        <w:fldChar w:fldCharType="end"/>
      </w:r>
    </w:p>
    <w:p w14:paraId="2B2D7841" w14:textId="5C78423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8.6.4.2</w:t>
      </w:r>
      <w:r>
        <w:rPr>
          <w:rFonts w:asciiTheme="minorHAnsi" w:eastAsiaTheme="minorEastAsia" w:hAnsiTheme="minorHAnsi" w:cstheme="minorBidi"/>
          <w:noProof/>
          <w:kern w:val="2"/>
          <w:sz w:val="24"/>
          <w:szCs w:val="24"/>
          <w:lang w:eastAsia="en-GB"/>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_Toc218778877 \h </w:instrText>
      </w:r>
      <w:r>
        <w:rPr>
          <w:noProof/>
        </w:rPr>
      </w:r>
      <w:r>
        <w:rPr>
          <w:noProof/>
        </w:rPr>
        <w:fldChar w:fldCharType="separate"/>
      </w:r>
      <w:r>
        <w:rPr>
          <w:noProof/>
        </w:rPr>
        <w:t>163</w:t>
      </w:r>
      <w:r>
        <w:rPr>
          <w:noProof/>
        </w:rPr>
        <w:fldChar w:fldCharType="end"/>
      </w:r>
    </w:p>
    <w:p w14:paraId="0A6B2B1C" w14:textId="5D83DD5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_Toc218778878 \h </w:instrText>
      </w:r>
      <w:r>
        <w:rPr>
          <w:noProof/>
        </w:rPr>
      </w:r>
      <w:r>
        <w:rPr>
          <w:noProof/>
        </w:rPr>
        <w:fldChar w:fldCharType="separate"/>
      </w:r>
      <w:r>
        <w:rPr>
          <w:noProof/>
        </w:rPr>
        <w:t>163</w:t>
      </w:r>
      <w:r>
        <w:rPr>
          <w:noProof/>
        </w:rPr>
        <w:fldChar w:fldCharType="end"/>
      </w:r>
    </w:p>
    <w:p w14:paraId="4C618E50" w14:textId="20A7EB3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8.6.4.2.2</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_Toc218778879 \h </w:instrText>
      </w:r>
      <w:r>
        <w:rPr>
          <w:noProof/>
        </w:rPr>
      </w:r>
      <w:r>
        <w:rPr>
          <w:noProof/>
        </w:rPr>
        <w:fldChar w:fldCharType="separate"/>
      </w:r>
      <w:r>
        <w:rPr>
          <w:noProof/>
        </w:rPr>
        <w:t>163</w:t>
      </w:r>
      <w:r>
        <w:rPr>
          <w:noProof/>
        </w:rPr>
        <w:fldChar w:fldCharType="end"/>
      </w:r>
    </w:p>
    <w:p w14:paraId="559D754B" w14:textId="1E4CBFC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8.6.4.3</w:t>
      </w:r>
      <w:r>
        <w:rPr>
          <w:rFonts w:asciiTheme="minorHAnsi" w:eastAsiaTheme="minorEastAsia" w:hAnsiTheme="minorHAnsi" w:cstheme="minorBidi"/>
          <w:noProof/>
          <w:kern w:val="2"/>
          <w:sz w:val="24"/>
          <w:szCs w:val="24"/>
          <w:lang w:eastAsia="en-GB"/>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_Toc218778880 \h </w:instrText>
      </w:r>
      <w:r>
        <w:rPr>
          <w:noProof/>
        </w:rPr>
      </w:r>
      <w:r>
        <w:rPr>
          <w:noProof/>
        </w:rPr>
        <w:fldChar w:fldCharType="separate"/>
      </w:r>
      <w:r>
        <w:rPr>
          <w:noProof/>
        </w:rPr>
        <w:t>164</w:t>
      </w:r>
      <w:r>
        <w:rPr>
          <w:noProof/>
        </w:rPr>
        <w:fldChar w:fldCharType="end"/>
      </w:r>
    </w:p>
    <w:p w14:paraId="14A99D1C" w14:textId="6B920E0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w:t>
      </w:r>
      <w:r w:rsidRPr="001C58C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1C58CA">
        <w:rPr>
          <w:noProof/>
          <w:lang w:val="en-US" w:eastAsia="zh-CN"/>
        </w:rPr>
        <w:t>Description</w:t>
      </w:r>
      <w:r>
        <w:rPr>
          <w:noProof/>
        </w:rPr>
        <w:tab/>
      </w:r>
      <w:r>
        <w:rPr>
          <w:noProof/>
        </w:rPr>
        <w:fldChar w:fldCharType="begin" w:fldLock="1"/>
      </w:r>
      <w:r>
        <w:rPr>
          <w:noProof/>
        </w:rPr>
        <w:instrText xml:space="preserve"> PAGEREF _Toc218778881 \h </w:instrText>
      </w:r>
      <w:r>
        <w:rPr>
          <w:noProof/>
        </w:rPr>
      </w:r>
      <w:r>
        <w:rPr>
          <w:noProof/>
        </w:rPr>
        <w:fldChar w:fldCharType="separate"/>
      </w:r>
      <w:r>
        <w:rPr>
          <w:noProof/>
        </w:rPr>
        <w:t>164</w:t>
      </w:r>
      <w:r>
        <w:rPr>
          <w:noProof/>
        </w:rPr>
        <w:fldChar w:fldCharType="end"/>
      </w:r>
    </w:p>
    <w:p w14:paraId="49FCED00" w14:textId="4935B8C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_Toc218778882 \h </w:instrText>
      </w:r>
      <w:r>
        <w:rPr>
          <w:noProof/>
        </w:rPr>
      </w:r>
      <w:r>
        <w:rPr>
          <w:noProof/>
        </w:rPr>
        <w:fldChar w:fldCharType="separate"/>
      </w:r>
      <w:r>
        <w:rPr>
          <w:noProof/>
        </w:rPr>
        <w:t>164</w:t>
      </w:r>
      <w:r>
        <w:rPr>
          <w:noProof/>
        </w:rPr>
        <w:fldChar w:fldCharType="end"/>
      </w:r>
    </w:p>
    <w:p w14:paraId="071CEAD3" w14:textId="41C2B19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_Toc218778883 \h </w:instrText>
      </w:r>
      <w:r>
        <w:rPr>
          <w:noProof/>
        </w:rPr>
      </w:r>
      <w:r>
        <w:rPr>
          <w:noProof/>
        </w:rPr>
        <w:fldChar w:fldCharType="separate"/>
      </w:r>
      <w:r>
        <w:rPr>
          <w:noProof/>
        </w:rPr>
        <w:t>165</w:t>
      </w:r>
      <w:r>
        <w:rPr>
          <w:noProof/>
        </w:rPr>
        <w:fldChar w:fldCharType="end"/>
      </w:r>
    </w:p>
    <w:p w14:paraId="7B69619D" w14:textId="2B93881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_Toc218778884 \h </w:instrText>
      </w:r>
      <w:r>
        <w:rPr>
          <w:noProof/>
        </w:rPr>
      </w:r>
      <w:r>
        <w:rPr>
          <w:noProof/>
        </w:rPr>
        <w:fldChar w:fldCharType="separate"/>
      </w:r>
      <w:r>
        <w:rPr>
          <w:noProof/>
        </w:rPr>
        <w:t>165</w:t>
      </w:r>
      <w:r>
        <w:rPr>
          <w:noProof/>
        </w:rPr>
        <w:fldChar w:fldCharType="end"/>
      </w:r>
    </w:p>
    <w:p w14:paraId="14D2B062" w14:textId="0335B63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_Toc218778885 \h </w:instrText>
      </w:r>
      <w:r>
        <w:rPr>
          <w:noProof/>
        </w:rPr>
      </w:r>
      <w:r>
        <w:rPr>
          <w:noProof/>
        </w:rPr>
        <w:fldChar w:fldCharType="separate"/>
      </w:r>
      <w:r>
        <w:rPr>
          <w:noProof/>
        </w:rPr>
        <w:t>165</w:t>
      </w:r>
      <w:r>
        <w:rPr>
          <w:noProof/>
        </w:rPr>
        <w:fldChar w:fldCharType="end"/>
      </w:r>
    </w:p>
    <w:p w14:paraId="71C56C40" w14:textId="61C7B7C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_Toc218778886 \h </w:instrText>
      </w:r>
      <w:r>
        <w:rPr>
          <w:noProof/>
        </w:rPr>
      </w:r>
      <w:r>
        <w:rPr>
          <w:noProof/>
        </w:rPr>
        <w:fldChar w:fldCharType="separate"/>
      </w:r>
      <w:r>
        <w:rPr>
          <w:noProof/>
        </w:rPr>
        <w:t>168</w:t>
      </w:r>
      <w:r>
        <w:rPr>
          <w:noProof/>
        </w:rPr>
        <w:fldChar w:fldCharType="end"/>
      </w:r>
    </w:p>
    <w:p w14:paraId="3DD6CC7C" w14:textId="69AE8E8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_Toc218778887 \h </w:instrText>
      </w:r>
      <w:r>
        <w:rPr>
          <w:noProof/>
        </w:rPr>
      </w:r>
      <w:r>
        <w:rPr>
          <w:noProof/>
        </w:rPr>
        <w:fldChar w:fldCharType="separate"/>
      </w:r>
      <w:r>
        <w:rPr>
          <w:noProof/>
        </w:rPr>
        <w:t>168</w:t>
      </w:r>
      <w:r>
        <w:rPr>
          <w:noProof/>
        </w:rPr>
        <w:fldChar w:fldCharType="end"/>
      </w:r>
    </w:p>
    <w:p w14:paraId="746F86FD" w14:textId="3F7AFB0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_Toc218778888 \h </w:instrText>
      </w:r>
      <w:r>
        <w:rPr>
          <w:noProof/>
        </w:rPr>
      </w:r>
      <w:r>
        <w:rPr>
          <w:noProof/>
        </w:rPr>
        <w:fldChar w:fldCharType="separate"/>
      </w:r>
      <w:r>
        <w:rPr>
          <w:noProof/>
        </w:rPr>
        <w:t>168</w:t>
      </w:r>
      <w:r>
        <w:rPr>
          <w:noProof/>
        </w:rPr>
        <w:fldChar w:fldCharType="end"/>
      </w:r>
    </w:p>
    <w:p w14:paraId="759A7EDC" w14:textId="5BD2E4E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_Toc218778889 \h </w:instrText>
      </w:r>
      <w:r>
        <w:rPr>
          <w:noProof/>
        </w:rPr>
      </w:r>
      <w:r>
        <w:rPr>
          <w:noProof/>
        </w:rPr>
        <w:fldChar w:fldCharType="separate"/>
      </w:r>
      <w:r>
        <w:rPr>
          <w:noProof/>
        </w:rPr>
        <w:t>171</w:t>
      </w:r>
      <w:r>
        <w:rPr>
          <w:noProof/>
        </w:rPr>
        <w:fldChar w:fldCharType="end"/>
      </w:r>
    </w:p>
    <w:p w14:paraId="4301ADF1" w14:textId="5F84C9B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_Toc218778890 \h </w:instrText>
      </w:r>
      <w:r>
        <w:rPr>
          <w:noProof/>
        </w:rPr>
      </w:r>
      <w:r>
        <w:rPr>
          <w:noProof/>
        </w:rPr>
        <w:fldChar w:fldCharType="separate"/>
      </w:r>
      <w:r>
        <w:rPr>
          <w:noProof/>
        </w:rPr>
        <w:t>173</w:t>
      </w:r>
      <w:r>
        <w:rPr>
          <w:noProof/>
        </w:rPr>
        <w:fldChar w:fldCharType="end"/>
      </w:r>
    </w:p>
    <w:p w14:paraId="327ABF4F" w14:textId="7984C13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_Toc218778891 \h </w:instrText>
      </w:r>
      <w:r>
        <w:rPr>
          <w:noProof/>
        </w:rPr>
      </w:r>
      <w:r>
        <w:rPr>
          <w:noProof/>
        </w:rPr>
        <w:fldChar w:fldCharType="separate"/>
      </w:r>
      <w:r>
        <w:rPr>
          <w:noProof/>
        </w:rPr>
        <w:t>174</w:t>
      </w:r>
      <w:r>
        <w:rPr>
          <w:noProof/>
        </w:rPr>
        <w:fldChar w:fldCharType="end"/>
      </w:r>
    </w:p>
    <w:p w14:paraId="2A09FB7D" w14:textId="0E73F03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8.6.5.2.6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_Toc218778892 \h </w:instrText>
      </w:r>
      <w:r>
        <w:rPr>
          <w:noProof/>
        </w:rPr>
      </w:r>
      <w:r>
        <w:rPr>
          <w:noProof/>
        </w:rPr>
        <w:fldChar w:fldCharType="separate"/>
      </w:r>
      <w:r>
        <w:rPr>
          <w:noProof/>
        </w:rPr>
        <w:t>175</w:t>
      </w:r>
      <w:r>
        <w:rPr>
          <w:noProof/>
        </w:rPr>
        <w:fldChar w:fldCharType="end"/>
      </w:r>
    </w:p>
    <w:p w14:paraId="5C01B051" w14:textId="6936871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_Toc218778893 \h </w:instrText>
      </w:r>
      <w:r>
        <w:rPr>
          <w:noProof/>
        </w:rPr>
      </w:r>
      <w:r>
        <w:rPr>
          <w:noProof/>
        </w:rPr>
        <w:fldChar w:fldCharType="separate"/>
      </w:r>
      <w:r>
        <w:rPr>
          <w:noProof/>
        </w:rPr>
        <w:t>177</w:t>
      </w:r>
      <w:r>
        <w:rPr>
          <w:noProof/>
        </w:rPr>
        <w:fldChar w:fldCharType="end"/>
      </w:r>
    </w:p>
    <w:p w14:paraId="47D5FF53" w14:textId="2438E5A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_Toc218778894 \h </w:instrText>
      </w:r>
      <w:r>
        <w:rPr>
          <w:noProof/>
        </w:rPr>
      </w:r>
      <w:r>
        <w:rPr>
          <w:noProof/>
        </w:rPr>
        <w:fldChar w:fldCharType="separate"/>
      </w:r>
      <w:r>
        <w:rPr>
          <w:noProof/>
        </w:rPr>
        <w:t>178</w:t>
      </w:r>
      <w:r>
        <w:rPr>
          <w:noProof/>
        </w:rPr>
        <w:fldChar w:fldCharType="end"/>
      </w:r>
    </w:p>
    <w:p w14:paraId="77B0DC34" w14:textId="59B8EEC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8.6.5.2.9</w:t>
      </w:r>
      <w:r>
        <w:rPr>
          <w:rFonts w:asciiTheme="minorHAnsi" w:eastAsiaTheme="minorEastAsia" w:hAnsiTheme="minorHAnsi" w:cstheme="minorBidi"/>
          <w:noProof/>
          <w:kern w:val="2"/>
          <w:sz w:val="24"/>
          <w:szCs w:val="24"/>
          <w:lang w:eastAsia="en-GB"/>
          <w14:ligatures w14:val="standardContextual"/>
        </w:rPr>
        <w:tab/>
      </w:r>
      <w:r>
        <w:rPr>
          <w:noProof/>
          <w:lang w:eastAsia="zh-CN"/>
        </w:rPr>
        <w:t>Type: UpPathChangeInfo</w:t>
      </w:r>
      <w:r>
        <w:rPr>
          <w:noProof/>
        </w:rPr>
        <w:tab/>
      </w:r>
      <w:r>
        <w:rPr>
          <w:noProof/>
        </w:rPr>
        <w:fldChar w:fldCharType="begin" w:fldLock="1"/>
      </w:r>
      <w:r>
        <w:rPr>
          <w:noProof/>
        </w:rPr>
        <w:instrText xml:space="preserve"> PAGEREF _Toc218778895 \h </w:instrText>
      </w:r>
      <w:r>
        <w:rPr>
          <w:noProof/>
        </w:rPr>
      </w:r>
      <w:r>
        <w:rPr>
          <w:noProof/>
        </w:rPr>
        <w:fldChar w:fldCharType="separate"/>
      </w:r>
      <w:r>
        <w:rPr>
          <w:noProof/>
        </w:rPr>
        <w:t>178</w:t>
      </w:r>
      <w:r>
        <w:rPr>
          <w:noProof/>
        </w:rPr>
        <w:fldChar w:fldCharType="end"/>
      </w:r>
    </w:p>
    <w:p w14:paraId="56FCBAEA" w14:textId="0990EBD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_Toc218778896 \h </w:instrText>
      </w:r>
      <w:r>
        <w:rPr>
          <w:noProof/>
        </w:rPr>
      </w:r>
      <w:r>
        <w:rPr>
          <w:noProof/>
        </w:rPr>
        <w:fldChar w:fldCharType="separate"/>
      </w:r>
      <w:r>
        <w:rPr>
          <w:noProof/>
        </w:rPr>
        <w:t>178</w:t>
      </w:r>
      <w:r>
        <w:rPr>
          <w:noProof/>
        </w:rPr>
        <w:fldChar w:fldCharType="end"/>
      </w:r>
    </w:p>
    <w:p w14:paraId="389B7EF2" w14:textId="7E2A5EE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_Toc218778897 \h </w:instrText>
      </w:r>
      <w:r>
        <w:rPr>
          <w:noProof/>
        </w:rPr>
      </w:r>
      <w:r>
        <w:rPr>
          <w:noProof/>
        </w:rPr>
        <w:fldChar w:fldCharType="separate"/>
      </w:r>
      <w:r>
        <w:rPr>
          <w:noProof/>
        </w:rPr>
        <w:t>179</w:t>
      </w:r>
      <w:r>
        <w:rPr>
          <w:noProof/>
        </w:rPr>
        <w:fldChar w:fldCharType="end"/>
      </w:r>
    </w:p>
    <w:p w14:paraId="4061DEE2" w14:textId="2DF918A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_Toc218778898 \h </w:instrText>
      </w:r>
      <w:r>
        <w:rPr>
          <w:noProof/>
        </w:rPr>
      </w:r>
      <w:r>
        <w:rPr>
          <w:noProof/>
        </w:rPr>
        <w:fldChar w:fldCharType="separate"/>
      </w:r>
      <w:r>
        <w:rPr>
          <w:noProof/>
        </w:rPr>
        <w:t>179</w:t>
      </w:r>
      <w:r>
        <w:rPr>
          <w:noProof/>
        </w:rPr>
        <w:fldChar w:fldCharType="end"/>
      </w:r>
    </w:p>
    <w:p w14:paraId="05B05D32" w14:textId="08D16D4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_Toc218778899 \h </w:instrText>
      </w:r>
      <w:r>
        <w:rPr>
          <w:noProof/>
        </w:rPr>
      </w:r>
      <w:r>
        <w:rPr>
          <w:noProof/>
        </w:rPr>
        <w:fldChar w:fldCharType="separate"/>
      </w:r>
      <w:r>
        <w:rPr>
          <w:noProof/>
        </w:rPr>
        <w:t>179</w:t>
      </w:r>
      <w:r>
        <w:rPr>
          <w:noProof/>
        </w:rPr>
        <w:fldChar w:fldCharType="end"/>
      </w:r>
    </w:p>
    <w:p w14:paraId="59F3F984" w14:textId="443891B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TrafficFilterInfo</w:t>
      </w:r>
      <w:r>
        <w:rPr>
          <w:noProof/>
        </w:rPr>
        <w:tab/>
      </w:r>
      <w:r>
        <w:rPr>
          <w:noProof/>
        </w:rPr>
        <w:fldChar w:fldCharType="begin" w:fldLock="1"/>
      </w:r>
      <w:r>
        <w:rPr>
          <w:noProof/>
        </w:rPr>
        <w:instrText xml:space="preserve"> PAGEREF _Toc218778900 \h </w:instrText>
      </w:r>
      <w:r>
        <w:rPr>
          <w:noProof/>
        </w:rPr>
      </w:r>
      <w:r>
        <w:rPr>
          <w:noProof/>
        </w:rPr>
        <w:fldChar w:fldCharType="separate"/>
      </w:r>
      <w:r>
        <w:rPr>
          <w:noProof/>
        </w:rPr>
        <w:t>179</w:t>
      </w:r>
      <w:r>
        <w:rPr>
          <w:noProof/>
        </w:rPr>
        <w:fldChar w:fldCharType="end"/>
      </w:r>
    </w:p>
    <w:p w14:paraId="7FB81930" w14:textId="5CFB5DD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EasAckInformation</w:t>
      </w:r>
      <w:r>
        <w:rPr>
          <w:noProof/>
        </w:rPr>
        <w:tab/>
      </w:r>
      <w:r>
        <w:rPr>
          <w:noProof/>
        </w:rPr>
        <w:fldChar w:fldCharType="begin" w:fldLock="1"/>
      </w:r>
      <w:r>
        <w:rPr>
          <w:noProof/>
        </w:rPr>
        <w:instrText xml:space="preserve"> PAGEREF _Toc218778901 \h </w:instrText>
      </w:r>
      <w:r>
        <w:rPr>
          <w:noProof/>
        </w:rPr>
      </w:r>
      <w:r>
        <w:rPr>
          <w:noProof/>
        </w:rPr>
        <w:fldChar w:fldCharType="separate"/>
      </w:r>
      <w:r>
        <w:rPr>
          <w:noProof/>
        </w:rPr>
        <w:t>180</w:t>
      </w:r>
      <w:r>
        <w:rPr>
          <w:noProof/>
        </w:rPr>
        <w:fldChar w:fldCharType="end"/>
      </w:r>
    </w:p>
    <w:p w14:paraId="54AB3747" w14:textId="7CDF9FF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EasInBundleInfo</w:t>
      </w:r>
      <w:r>
        <w:rPr>
          <w:noProof/>
        </w:rPr>
        <w:tab/>
      </w:r>
      <w:r>
        <w:rPr>
          <w:noProof/>
        </w:rPr>
        <w:fldChar w:fldCharType="begin" w:fldLock="1"/>
      </w:r>
      <w:r>
        <w:rPr>
          <w:noProof/>
        </w:rPr>
        <w:instrText xml:space="preserve"> PAGEREF _Toc218778902 \h </w:instrText>
      </w:r>
      <w:r>
        <w:rPr>
          <w:noProof/>
        </w:rPr>
      </w:r>
      <w:r>
        <w:rPr>
          <w:noProof/>
        </w:rPr>
        <w:fldChar w:fldCharType="separate"/>
      </w:r>
      <w:r>
        <w:rPr>
          <w:noProof/>
        </w:rPr>
        <w:t>180</w:t>
      </w:r>
      <w:r>
        <w:rPr>
          <w:noProof/>
        </w:rPr>
        <w:fldChar w:fldCharType="end"/>
      </w:r>
    </w:p>
    <w:p w14:paraId="47748DE9" w14:textId="0424CFE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_Toc218778903 \h </w:instrText>
      </w:r>
      <w:r>
        <w:rPr>
          <w:noProof/>
        </w:rPr>
      </w:r>
      <w:r>
        <w:rPr>
          <w:noProof/>
        </w:rPr>
        <w:fldChar w:fldCharType="separate"/>
      </w:r>
      <w:r>
        <w:rPr>
          <w:noProof/>
        </w:rPr>
        <w:t>180</w:t>
      </w:r>
      <w:r>
        <w:rPr>
          <w:noProof/>
        </w:rPr>
        <w:fldChar w:fldCharType="end"/>
      </w:r>
    </w:p>
    <w:p w14:paraId="5D750BCB" w14:textId="6CB3769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_Toc218778904 \h </w:instrText>
      </w:r>
      <w:r>
        <w:rPr>
          <w:noProof/>
        </w:rPr>
      </w:r>
      <w:r>
        <w:rPr>
          <w:noProof/>
        </w:rPr>
        <w:fldChar w:fldCharType="separate"/>
      </w:r>
      <w:r>
        <w:rPr>
          <w:noProof/>
        </w:rPr>
        <w:t>180</w:t>
      </w:r>
      <w:r>
        <w:rPr>
          <w:noProof/>
        </w:rPr>
        <w:fldChar w:fldCharType="end"/>
      </w:r>
    </w:p>
    <w:p w14:paraId="6E525704" w14:textId="3E3ACE1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_Toc218778905 \h </w:instrText>
      </w:r>
      <w:r>
        <w:rPr>
          <w:noProof/>
        </w:rPr>
      </w:r>
      <w:r>
        <w:rPr>
          <w:noProof/>
        </w:rPr>
        <w:fldChar w:fldCharType="separate"/>
      </w:r>
      <w:r>
        <w:rPr>
          <w:noProof/>
        </w:rPr>
        <w:t>180</w:t>
      </w:r>
      <w:r>
        <w:rPr>
          <w:noProof/>
        </w:rPr>
        <w:fldChar w:fldCharType="end"/>
      </w:r>
    </w:p>
    <w:p w14:paraId="67E12059" w14:textId="548F3E1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8.6.5.3.3</w:t>
      </w:r>
      <w:r>
        <w:rPr>
          <w:rFonts w:asciiTheme="minorHAnsi" w:eastAsiaTheme="minorEastAsia" w:hAnsiTheme="minorHAnsi" w:cstheme="minorBidi"/>
          <w:noProof/>
          <w:kern w:val="2"/>
          <w:sz w:val="24"/>
          <w:szCs w:val="24"/>
          <w:lang w:eastAsia="en-GB"/>
          <w14:ligatures w14:val="standardContextual"/>
        </w:rPr>
        <w:tab/>
      </w:r>
      <w:r>
        <w:rPr>
          <w:noProof/>
        </w:rPr>
        <w:t>Enumeration: AcrMgntEvent</w:t>
      </w:r>
      <w:r>
        <w:rPr>
          <w:noProof/>
        </w:rPr>
        <w:tab/>
      </w:r>
      <w:r>
        <w:rPr>
          <w:noProof/>
        </w:rPr>
        <w:fldChar w:fldCharType="begin" w:fldLock="1"/>
      </w:r>
      <w:r>
        <w:rPr>
          <w:noProof/>
        </w:rPr>
        <w:instrText xml:space="preserve"> PAGEREF _Toc218778906 \h </w:instrText>
      </w:r>
      <w:r>
        <w:rPr>
          <w:noProof/>
        </w:rPr>
      </w:r>
      <w:r>
        <w:rPr>
          <w:noProof/>
        </w:rPr>
        <w:fldChar w:fldCharType="separate"/>
      </w:r>
      <w:r>
        <w:rPr>
          <w:noProof/>
        </w:rPr>
        <w:t>180</w:t>
      </w:r>
      <w:r>
        <w:rPr>
          <w:noProof/>
        </w:rPr>
        <w:fldChar w:fldCharType="end"/>
      </w:r>
    </w:p>
    <w:p w14:paraId="42A2E5C0" w14:textId="214358E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_Toc218778907 \h </w:instrText>
      </w:r>
      <w:r>
        <w:rPr>
          <w:noProof/>
        </w:rPr>
      </w:r>
      <w:r>
        <w:rPr>
          <w:noProof/>
        </w:rPr>
        <w:fldChar w:fldCharType="separate"/>
      </w:r>
      <w:r>
        <w:rPr>
          <w:noProof/>
        </w:rPr>
        <w:t>181</w:t>
      </w:r>
      <w:r>
        <w:rPr>
          <w:noProof/>
        </w:rPr>
        <w:fldChar w:fldCharType="end"/>
      </w:r>
    </w:p>
    <w:p w14:paraId="7E54D468" w14:textId="00276DF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8.6.5.3.5</w:t>
      </w:r>
      <w:r>
        <w:rPr>
          <w:rFonts w:asciiTheme="minorHAnsi" w:eastAsiaTheme="minorEastAsia" w:hAnsiTheme="minorHAnsi" w:cstheme="minorBidi"/>
          <w:noProof/>
          <w:kern w:val="2"/>
          <w:sz w:val="24"/>
          <w:szCs w:val="24"/>
          <w:lang w:eastAsia="en-GB"/>
          <w14:ligatures w14:val="standardContextual"/>
        </w:rPr>
        <w:tab/>
      </w:r>
      <w:r>
        <w:rPr>
          <w:noProof/>
        </w:rPr>
        <w:t>Enumeration: ActStatus</w:t>
      </w:r>
      <w:r>
        <w:rPr>
          <w:noProof/>
        </w:rPr>
        <w:tab/>
      </w:r>
      <w:r>
        <w:rPr>
          <w:noProof/>
        </w:rPr>
        <w:fldChar w:fldCharType="begin" w:fldLock="1"/>
      </w:r>
      <w:r>
        <w:rPr>
          <w:noProof/>
        </w:rPr>
        <w:instrText xml:space="preserve"> PAGEREF _Toc218778908 \h </w:instrText>
      </w:r>
      <w:r>
        <w:rPr>
          <w:noProof/>
        </w:rPr>
      </w:r>
      <w:r>
        <w:rPr>
          <w:noProof/>
        </w:rPr>
        <w:fldChar w:fldCharType="separate"/>
      </w:r>
      <w:r>
        <w:rPr>
          <w:noProof/>
        </w:rPr>
        <w:t>181</w:t>
      </w:r>
      <w:r>
        <w:rPr>
          <w:noProof/>
        </w:rPr>
        <w:fldChar w:fldCharType="end"/>
      </w:r>
    </w:p>
    <w:p w14:paraId="17659BEF" w14:textId="0A8E246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8.6.5.3.6</w:t>
      </w:r>
      <w:r>
        <w:rPr>
          <w:rFonts w:asciiTheme="minorHAnsi" w:eastAsiaTheme="minorEastAsia" w:hAnsiTheme="minorHAnsi" w:cstheme="minorBidi"/>
          <w:noProof/>
          <w:kern w:val="2"/>
          <w:sz w:val="24"/>
          <w:szCs w:val="24"/>
          <w:lang w:eastAsia="en-GB"/>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_Toc218778909 \h </w:instrText>
      </w:r>
      <w:r>
        <w:rPr>
          <w:noProof/>
        </w:rPr>
      </w:r>
      <w:r>
        <w:rPr>
          <w:noProof/>
        </w:rPr>
        <w:fldChar w:fldCharType="separate"/>
      </w:r>
      <w:r>
        <w:rPr>
          <w:noProof/>
        </w:rPr>
        <w:t>181</w:t>
      </w:r>
      <w:r>
        <w:rPr>
          <w:noProof/>
        </w:rPr>
        <w:fldChar w:fldCharType="end"/>
      </w:r>
    </w:p>
    <w:p w14:paraId="301BE6EF" w14:textId="53F8707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8.6.5.3.7</w:t>
      </w:r>
      <w:r>
        <w:rPr>
          <w:rFonts w:asciiTheme="minorHAnsi" w:eastAsiaTheme="minorEastAsia" w:hAnsiTheme="minorHAnsi" w:cstheme="minorBidi"/>
          <w:noProof/>
          <w:kern w:val="2"/>
          <w:sz w:val="24"/>
          <w:szCs w:val="24"/>
          <w:lang w:eastAsia="en-GB"/>
          <w14:ligatures w14:val="standardContextual"/>
        </w:rPr>
        <w:tab/>
      </w:r>
      <w:r>
        <w:rPr>
          <w:noProof/>
        </w:rPr>
        <w:t>Enumeration: AvailabilityStatus</w:t>
      </w:r>
      <w:r>
        <w:rPr>
          <w:noProof/>
        </w:rPr>
        <w:tab/>
      </w:r>
      <w:r>
        <w:rPr>
          <w:noProof/>
        </w:rPr>
        <w:fldChar w:fldCharType="begin" w:fldLock="1"/>
      </w:r>
      <w:r>
        <w:rPr>
          <w:noProof/>
        </w:rPr>
        <w:instrText xml:space="preserve"> PAGEREF _Toc218778910 \h </w:instrText>
      </w:r>
      <w:r>
        <w:rPr>
          <w:noProof/>
        </w:rPr>
      </w:r>
      <w:r>
        <w:rPr>
          <w:noProof/>
        </w:rPr>
        <w:fldChar w:fldCharType="separate"/>
      </w:r>
      <w:r>
        <w:rPr>
          <w:noProof/>
        </w:rPr>
        <w:t>181</w:t>
      </w:r>
      <w:r>
        <w:rPr>
          <w:noProof/>
        </w:rPr>
        <w:fldChar w:fldCharType="end"/>
      </w:r>
    </w:p>
    <w:p w14:paraId="397720C3" w14:textId="6B27402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8.6.5.3.8</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_Toc218778911 \h </w:instrText>
      </w:r>
      <w:r>
        <w:rPr>
          <w:noProof/>
        </w:rPr>
      </w:r>
      <w:r>
        <w:rPr>
          <w:noProof/>
        </w:rPr>
        <w:fldChar w:fldCharType="separate"/>
      </w:r>
      <w:r>
        <w:rPr>
          <w:noProof/>
        </w:rPr>
        <w:t>182</w:t>
      </w:r>
      <w:r>
        <w:rPr>
          <w:noProof/>
        </w:rPr>
        <w:fldChar w:fldCharType="end"/>
      </w:r>
    </w:p>
    <w:p w14:paraId="2A30ACB0" w14:textId="20F0EBB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8.6.5.3.9</w:t>
      </w:r>
      <w:r>
        <w:rPr>
          <w:rFonts w:asciiTheme="minorHAnsi" w:eastAsiaTheme="minorEastAsia" w:hAnsiTheme="minorHAnsi" w:cstheme="minorBidi"/>
          <w:noProof/>
          <w:kern w:val="2"/>
          <w:sz w:val="24"/>
          <w:szCs w:val="24"/>
          <w:lang w:eastAsia="en-GB"/>
          <w14:ligatures w14:val="standardContextual"/>
        </w:rPr>
        <w:tab/>
      </w:r>
      <w:r>
        <w:rPr>
          <w:noProof/>
        </w:rPr>
        <w:t>Enumeration: InOutArea</w:t>
      </w:r>
      <w:r>
        <w:rPr>
          <w:noProof/>
        </w:rPr>
        <w:tab/>
      </w:r>
      <w:r>
        <w:rPr>
          <w:noProof/>
        </w:rPr>
        <w:fldChar w:fldCharType="begin" w:fldLock="1"/>
      </w:r>
      <w:r>
        <w:rPr>
          <w:noProof/>
        </w:rPr>
        <w:instrText xml:space="preserve"> PAGEREF _Toc218778912 \h </w:instrText>
      </w:r>
      <w:r>
        <w:rPr>
          <w:noProof/>
        </w:rPr>
      </w:r>
      <w:r>
        <w:rPr>
          <w:noProof/>
        </w:rPr>
        <w:fldChar w:fldCharType="separate"/>
      </w:r>
      <w:r>
        <w:rPr>
          <w:noProof/>
        </w:rPr>
        <w:t>182</w:t>
      </w:r>
      <w:r>
        <w:rPr>
          <w:noProof/>
        </w:rPr>
        <w:fldChar w:fldCharType="end"/>
      </w:r>
    </w:p>
    <w:p w14:paraId="285D993B" w14:textId="199FA54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_Toc218778913 \h </w:instrText>
      </w:r>
      <w:r>
        <w:rPr>
          <w:noProof/>
        </w:rPr>
      </w:r>
      <w:r>
        <w:rPr>
          <w:noProof/>
        </w:rPr>
        <w:fldChar w:fldCharType="separate"/>
      </w:r>
      <w:r>
        <w:rPr>
          <w:noProof/>
        </w:rPr>
        <w:t>182</w:t>
      </w:r>
      <w:r>
        <w:rPr>
          <w:noProof/>
        </w:rPr>
        <w:fldChar w:fldCharType="end"/>
      </w:r>
    </w:p>
    <w:p w14:paraId="29CC363D" w14:textId="0D5B12D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_Toc218778914 \h </w:instrText>
      </w:r>
      <w:r>
        <w:rPr>
          <w:noProof/>
        </w:rPr>
      </w:r>
      <w:r>
        <w:rPr>
          <w:noProof/>
        </w:rPr>
        <w:fldChar w:fldCharType="separate"/>
      </w:r>
      <w:r>
        <w:rPr>
          <w:noProof/>
        </w:rPr>
        <w:t>182</w:t>
      </w:r>
      <w:r>
        <w:rPr>
          <w:noProof/>
        </w:rPr>
        <w:fldChar w:fldCharType="end"/>
      </w:r>
    </w:p>
    <w:p w14:paraId="1A4998C8" w14:textId="4562148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_Toc218778915 \h </w:instrText>
      </w:r>
      <w:r>
        <w:rPr>
          <w:noProof/>
        </w:rPr>
      </w:r>
      <w:r>
        <w:rPr>
          <w:noProof/>
        </w:rPr>
        <w:fldChar w:fldCharType="separate"/>
      </w:r>
      <w:r>
        <w:rPr>
          <w:noProof/>
        </w:rPr>
        <w:t>182</w:t>
      </w:r>
      <w:r>
        <w:rPr>
          <w:noProof/>
        </w:rPr>
        <w:fldChar w:fldCharType="end"/>
      </w:r>
    </w:p>
    <w:p w14:paraId="1476E33C" w14:textId="2B5B858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_Toc218778916 \h </w:instrText>
      </w:r>
      <w:r>
        <w:rPr>
          <w:noProof/>
        </w:rPr>
      </w:r>
      <w:r>
        <w:rPr>
          <w:noProof/>
        </w:rPr>
        <w:fldChar w:fldCharType="separate"/>
      </w:r>
      <w:r>
        <w:rPr>
          <w:noProof/>
        </w:rPr>
        <w:t>182</w:t>
      </w:r>
      <w:r>
        <w:rPr>
          <w:noProof/>
        </w:rPr>
        <w:fldChar w:fldCharType="end"/>
      </w:r>
    </w:p>
    <w:p w14:paraId="2FF83F94" w14:textId="28F7796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_Toc218778917 \h </w:instrText>
      </w:r>
      <w:r>
        <w:rPr>
          <w:noProof/>
        </w:rPr>
      </w:r>
      <w:r>
        <w:rPr>
          <w:noProof/>
        </w:rPr>
        <w:fldChar w:fldCharType="separate"/>
      </w:r>
      <w:r>
        <w:rPr>
          <w:noProof/>
        </w:rPr>
        <w:t>182</w:t>
      </w:r>
      <w:r>
        <w:rPr>
          <w:noProof/>
        </w:rPr>
        <w:fldChar w:fldCharType="end"/>
      </w:r>
    </w:p>
    <w:p w14:paraId="61ABCEE1" w14:textId="28E7D97E"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Eees_EECContextRelocation API</w:t>
      </w:r>
      <w:r>
        <w:rPr>
          <w:noProof/>
        </w:rPr>
        <w:tab/>
      </w:r>
      <w:r>
        <w:rPr>
          <w:noProof/>
        </w:rPr>
        <w:fldChar w:fldCharType="begin" w:fldLock="1"/>
      </w:r>
      <w:r>
        <w:rPr>
          <w:noProof/>
        </w:rPr>
        <w:instrText xml:space="preserve"> PAGEREF _Toc218778918 \h </w:instrText>
      </w:r>
      <w:r>
        <w:rPr>
          <w:noProof/>
        </w:rPr>
      </w:r>
      <w:r>
        <w:rPr>
          <w:noProof/>
        </w:rPr>
        <w:fldChar w:fldCharType="separate"/>
      </w:r>
      <w:r>
        <w:rPr>
          <w:noProof/>
        </w:rPr>
        <w:t>183</w:t>
      </w:r>
      <w:r>
        <w:rPr>
          <w:noProof/>
        </w:rPr>
        <w:fldChar w:fldCharType="end"/>
      </w:r>
    </w:p>
    <w:p w14:paraId="172C7DD5" w14:textId="5A2A7A0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_Toc218778919 \h </w:instrText>
      </w:r>
      <w:r>
        <w:rPr>
          <w:noProof/>
        </w:rPr>
      </w:r>
      <w:r>
        <w:rPr>
          <w:noProof/>
        </w:rPr>
        <w:fldChar w:fldCharType="separate"/>
      </w:r>
      <w:r>
        <w:rPr>
          <w:noProof/>
        </w:rPr>
        <w:t>183</w:t>
      </w:r>
      <w:r>
        <w:rPr>
          <w:noProof/>
        </w:rPr>
        <w:fldChar w:fldCharType="end"/>
      </w:r>
    </w:p>
    <w:p w14:paraId="20E42408" w14:textId="3A6ABB7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_Toc218778920 \h </w:instrText>
      </w:r>
      <w:r>
        <w:rPr>
          <w:noProof/>
        </w:rPr>
      </w:r>
      <w:r>
        <w:rPr>
          <w:noProof/>
        </w:rPr>
        <w:fldChar w:fldCharType="separate"/>
      </w:r>
      <w:r>
        <w:rPr>
          <w:noProof/>
        </w:rPr>
        <w:t>183</w:t>
      </w:r>
      <w:r>
        <w:rPr>
          <w:noProof/>
        </w:rPr>
        <w:fldChar w:fldCharType="end"/>
      </w:r>
    </w:p>
    <w:p w14:paraId="6B46FD9A" w14:textId="5FA71CE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_Toc218778921 \h </w:instrText>
      </w:r>
      <w:r>
        <w:rPr>
          <w:noProof/>
        </w:rPr>
      </w:r>
      <w:r>
        <w:rPr>
          <w:noProof/>
        </w:rPr>
        <w:fldChar w:fldCharType="separate"/>
      </w:r>
      <w:r>
        <w:rPr>
          <w:noProof/>
        </w:rPr>
        <w:t>183</w:t>
      </w:r>
      <w:r>
        <w:rPr>
          <w:noProof/>
        </w:rPr>
        <w:fldChar w:fldCharType="end"/>
      </w:r>
    </w:p>
    <w:p w14:paraId="1D7BEDB7" w14:textId="51A2F99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_Toc218778922 \h </w:instrText>
      </w:r>
      <w:r>
        <w:rPr>
          <w:noProof/>
        </w:rPr>
      </w:r>
      <w:r>
        <w:rPr>
          <w:noProof/>
        </w:rPr>
        <w:fldChar w:fldCharType="separate"/>
      </w:r>
      <w:r>
        <w:rPr>
          <w:noProof/>
        </w:rPr>
        <w:t>183</w:t>
      </w:r>
      <w:r>
        <w:rPr>
          <w:noProof/>
        </w:rPr>
        <w:fldChar w:fldCharType="end"/>
      </w:r>
    </w:p>
    <w:p w14:paraId="365B4732" w14:textId="6B8721A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Resource: EEC Contexts</w:t>
      </w:r>
      <w:r>
        <w:rPr>
          <w:noProof/>
        </w:rPr>
        <w:tab/>
      </w:r>
      <w:r>
        <w:rPr>
          <w:noProof/>
        </w:rPr>
        <w:fldChar w:fldCharType="begin" w:fldLock="1"/>
      </w:r>
      <w:r>
        <w:rPr>
          <w:noProof/>
        </w:rPr>
        <w:instrText xml:space="preserve"> PAGEREF _Toc218778923 \h </w:instrText>
      </w:r>
      <w:r>
        <w:rPr>
          <w:noProof/>
        </w:rPr>
      </w:r>
      <w:r>
        <w:rPr>
          <w:noProof/>
        </w:rPr>
        <w:fldChar w:fldCharType="separate"/>
      </w:r>
      <w:r>
        <w:rPr>
          <w:noProof/>
        </w:rPr>
        <w:t>184</w:t>
      </w:r>
      <w:r>
        <w:rPr>
          <w:noProof/>
        </w:rPr>
        <w:fldChar w:fldCharType="end"/>
      </w:r>
    </w:p>
    <w:p w14:paraId="66C7081A" w14:textId="471C809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_Toc218778924 \h </w:instrText>
      </w:r>
      <w:r>
        <w:rPr>
          <w:noProof/>
        </w:rPr>
      </w:r>
      <w:r>
        <w:rPr>
          <w:noProof/>
        </w:rPr>
        <w:fldChar w:fldCharType="separate"/>
      </w:r>
      <w:r>
        <w:rPr>
          <w:noProof/>
        </w:rPr>
        <w:t>184</w:t>
      </w:r>
      <w:r>
        <w:rPr>
          <w:noProof/>
        </w:rPr>
        <w:fldChar w:fldCharType="end"/>
      </w:r>
    </w:p>
    <w:p w14:paraId="7C8EBD76" w14:textId="2E77107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_Toc218778925 \h </w:instrText>
      </w:r>
      <w:r>
        <w:rPr>
          <w:noProof/>
        </w:rPr>
      </w:r>
      <w:r>
        <w:rPr>
          <w:noProof/>
        </w:rPr>
        <w:fldChar w:fldCharType="separate"/>
      </w:r>
      <w:r>
        <w:rPr>
          <w:noProof/>
        </w:rPr>
        <w:t>184</w:t>
      </w:r>
      <w:r>
        <w:rPr>
          <w:noProof/>
        </w:rPr>
        <w:fldChar w:fldCharType="end"/>
      </w:r>
    </w:p>
    <w:p w14:paraId="0B0746EA" w14:textId="6136801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_Toc218778926 \h </w:instrText>
      </w:r>
      <w:r>
        <w:rPr>
          <w:noProof/>
        </w:rPr>
      </w:r>
      <w:r>
        <w:rPr>
          <w:noProof/>
        </w:rPr>
        <w:fldChar w:fldCharType="separate"/>
      </w:r>
      <w:r>
        <w:rPr>
          <w:noProof/>
        </w:rPr>
        <w:t>184</w:t>
      </w:r>
      <w:r>
        <w:rPr>
          <w:noProof/>
        </w:rPr>
        <w:fldChar w:fldCharType="end"/>
      </w:r>
    </w:p>
    <w:p w14:paraId="313839FA" w14:textId="478A2AD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_Toc218778927 \h </w:instrText>
      </w:r>
      <w:r>
        <w:rPr>
          <w:noProof/>
        </w:rPr>
      </w:r>
      <w:r>
        <w:rPr>
          <w:noProof/>
        </w:rPr>
        <w:fldChar w:fldCharType="separate"/>
      </w:r>
      <w:r>
        <w:rPr>
          <w:noProof/>
        </w:rPr>
        <w:t>186</w:t>
      </w:r>
      <w:r>
        <w:rPr>
          <w:noProof/>
        </w:rPr>
        <w:fldChar w:fldCharType="end"/>
      </w:r>
    </w:p>
    <w:p w14:paraId="551503C9" w14:textId="31A104E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_Toc218778928 \h </w:instrText>
      </w:r>
      <w:r>
        <w:rPr>
          <w:noProof/>
        </w:rPr>
      </w:r>
      <w:r>
        <w:rPr>
          <w:noProof/>
        </w:rPr>
        <w:fldChar w:fldCharType="separate"/>
      </w:r>
      <w:r>
        <w:rPr>
          <w:noProof/>
        </w:rPr>
        <w:t>186</w:t>
      </w:r>
      <w:r>
        <w:rPr>
          <w:noProof/>
        </w:rPr>
        <w:fldChar w:fldCharType="end"/>
      </w:r>
    </w:p>
    <w:p w14:paraId="223F194D" w14:textId="5A4A04F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_Toc218778929 \h </w:instrText>
      </w:r>
      <w:r>
        <w:rPr>
          <w:noProof/>
        </w:rPr>
      </w:r>
      <w:r>
        <w:rPr>
          <w:noProof/>
        </w:rPr>
        <w:fldChar w:fldCharType="separate"/>
      </w:r>
      <w:r>
        <w:rPr>
          <w:noProof/>
        </w:rPr>
        <w:t>186</w:t>
      </w:r>
      <w:r>
        <w:rPr>
          <w:noProof/>
        </w:rPr>
        <w:fldChar w:fldCharType="end"/>
      </w:r>
    </w:p>
    <w:p w14:paraId="69BA6C4C" w14:textId="5F74038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_Toc218778930 \h </w:instrText>
      </w:r>
      <w:r>
        <w:rPr>
          <w:noProof/>
        </w:rPr>
      </w:r>
      <w:r>
        <w:rPr>
          <w:noProof/>
        </w:rPr>
        <w:fldChar w:fldCharType="separate"/>
      </w:r>
      <w:r>
        <w:rPr>
          <w:noProof/>
        </w:rPr>
        <w:t>186</w:t>
      </w:r>
      <w:r>
        <w:rPr>
          <w:noProof/>
        </w:rPr>
        <w:fldChar w:fldCharType="end"/>
      </w:r>
    </w:p>
    <w:p w14:paraId="2FD98AD5" w14:textId="567E06E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_Toc218778931 \h </w:instrText>
      </w:r>
      <w:r>
        <w:rPr>
          <w:noProof/>
        </w:rPr>
      </w:r>
      <w:r>
        <w:rPr>
          <w:noProof/>
        </w:rPr>
        <w:fldChar w:fldCharType="separate"/>
      </w:r>
      <w:r>
        <w:rPr>
          <w:noProof/>
        </w:rPr>
        <w:t>186</w:t>
      </w:r>
      <w:r>
        <w:rPr>
          <w:noProof/>
        </w:rPr>
        <w:fldChar w:fldCharType="end"/>
      </w:r>
    </w:p>
    <w:p w14:paraId="47AFE472" w14:textId="0891F8D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_Toc218778932 \h </w:instrText>
      </w:r>
      <w:r>
        <w:rPr>
          <w:noProof/>
        </w:rPr>
      </w:r>
      <w:r>
        <w:rPr>
          <w:noProof/>
        </w:rPr>
        <w:fldChar w:fldCharType="separate"/>
      </w:r>
      <w:r>
        <w:rPr>
          <w:noProof/>
        </w:rPr>
        <w:t>187</w:t>
      </w:r>
      <w:r>
        <w:rPr>
          <w:noProof/>
        </w:rPr>
        <w:fldChar w:fldCharType="end"/>
      </w:r>
    </w:p>
    <w:p w14:paraId="41DBC5CD" w14:textId="5023BD0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_Toc218778933 \h </w:instrText>
      </w:r>
      <w:r>
        <w:rPr>
          <w:noProof/>
        </w:rPr>
      </w:r>
      <w:r>
        <w:rPr>
          <w:noProof/>
        </w:rPr>
        <w:fldChar w:fldCharType="separate"/>
      </w:r>
      <w:r>
        <w:rPr>
          <w:noProof/>
        </w:rPr>
        <w:t>187</w:t>
      </w:r>
      <w:r>
        <w:rPr>
          <w:noProof/>
        </w:rPr>
        <w:fldChar w:fldCharType="end"/>
      </w:r>
    </w:p>
    <w:p w14:paraId="274021E4" w14:textId="433FF1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8.7.5.2.2</w:t>
      </w:r>
      <w:r>
        <w:rPr>
          <w:rFonts w:asciiTheme="minorHAnsi" w:eastAsiaTheme="minorEastAsia" w:hAnsiTheme="minorHAnsi" w:cstheme="minorBidi"/>
          <w:noProof/>
          <w:kern w:val="2"/>
          <w:sz w:val="24"/>
          <w:szCs w:val="24"/>
          <w:lang w:eastAsia="en-GB"/>
          <w14:ligatures w14:val="standardContextual"/>
        </w:rPr>
        <w:tab/>
      </w:r>
      <w:r w:rsidRPr="001C58CA">
        <w:rPr>
          <w:noProof/>
          <w:lang w:val="fr-FR" w:eastAsia="zh-CN"/>
        </w:rPr>
        <w:t>Type: SessionContexts</w:t>
      </w:r>
      <w:r>
        <w:rPr>
          <w:noProof/>
        </w:rPr>
        <w:tab/>
      </w:r>
      <w:r>
        <w:rPr>
          <w:noProof/>
        </w:rPr>
        <w:fldChar w:fldCharType="begin" w:fldLock="1"/>
      </w:r>
      <w:r>
        <w:rPr>
          <w:noProof/>
        </w:rPr>
        <w:instrText xml:space="preserve"> PAGEREF _Toc218778934 \h </w:instrText>
      </w:r>
      <w:r>
        <w:rPr>
          <w:noProof/>
        </w:rPr>
      </w:r>
      <w:r>
        <w:rPr>
          <w:noProof/>
        </w:rPr>
        <w:fldChar w:fldCharType="separate"/>
      </w:r>
      <w:r>
        <w:rPr>
          <w:noProof/>
        </w:rPr>
        <w:t>187</w:t>
      </w:r>
      <w:r>
        <w:rPr>
          <w:noProof/>
        </w:rPr>
        <w:fldChar w:fldCharType="end"/>
      </w:r>
    </w:p>
    <w:p w14:paraId="6260E831" w14:textId="7B3CF22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_Toc218778935 \h </w:instrText>
      </w:r>
      <w:r>
        <w:rPr>
          <w:noProof/>
        </w:rPr>
      </w:r>
      <w:r>
        <w:rPr>
          <w:noProof/>
        </w:rPr>
        <w:fldChar w:fldCharType="separate"/>
      </w:r>
      <w:r>
        <w:rPr>
          <w:noProof/>
        </w:rPr>
        <w:t>187</w:t>
      </w:r>
      <w:r>
        <w:rPr>
          <w:noProof/>
        </w:rPr>
        <w:fldChar w:fldCharType="end"/>
      </w:r>
    </w:p>
    <w:p w14:paraId="3AB87AC4" w14:textId="07BC1F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EECContextPush</w:t>
      </w:r>
      <w:r>
        <w:rPr>
          <w:noProof/>
        </w:rPr>
        <w:tab/>
      </w:r>
      <w:r>
        <w:rPr>
          <w:noProof/>
        </w:rPr>
        <w:fldChar w:fldCharType="begin" w:fldLock="1"/>
      </w:r>
      <w:r>
        <w:rPr>
          <w:noProof/>
        </w:rPr>
        <w:instrText xml:space="preserve"> PAGEREF _Toc218778936 \h </w:instrText>
      </w:r>
      <w:r>
        <w:rPr>
          <w:noProof/>
        </w:rPr>
      </w:r>
      <w:r>
        <w:rPr>
          <w:noProof/>
        </w:rPr>
        <w:fldChar w:fldCharType="separate"/>
      </w:r>
      <w:r>
        <w:rPr>
          <w:noProof/>
        </w:rPr>
        <w:t>188</w:t>
      </w:r>
      <w:r>
        <w:rPr>
          <w:noProof/>
        </w:rPr>
        <w:fldChar w:fldCharType="end"/>
      </w:r>
    </w:p>
    <w:p w14:paraId="524A784F" w14:textId="42BB58B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w:t>
      </w:r>
      <w:r>
        <w:rPr>
          <w:noProof/>
        </w:rPr>
        <w:tab/>
      </w:r>
      <w:r>
        <w:rPr>
          <w:noProof/>
        </w:rPr>
        <w:fldChar w:fldCharType="begin" w:fldLock="1"/>
      </w:r>
      <w:r>
        <w:rPr>
          <w:noProof/>
        </w:rPr>
        <w:instrText xml:space="preserve"> PAGEREF _Toc218778937 \h </w:instrText>
      </w:r>
      <w:r>
        <w:rPr>
          <w:noProof/>
        </w:rPr>
      </w:r>
      <w:r>
        <w:rPr>
          <w:noProof/>
        </w:rPr>
        <w:fldChar w:fldCharType="separate"/>
      </w:r>
      <w:r>
        <w:rPr>
          <w:noProof/>
        </w:rPr>
        <w:t>189</w:t>
      </w:r>
      <w:r>
        <w:rPr>
          <w:noProof/>
        </w:rPr>
        <w:fldChar w:fldCharType="end"/>
      </w:r>
    </w:p>
    <w:p w14:paraId="0DF65701" w14:textId="7C94621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EECContextPushRes</w:t>
      </w:r>
      <w:r>
        <w:rPr>
          <w:noProof/>
        </w:rPr>
        <w:tab/>
      </w:r>
      <w:r>
        <w:rPr>
          <w:noProof/>
        </w:rPr>
        <w:fldChar w:fldCharType="begin" w:fldLock="1"/>
      </w:r>
      <w:r>
        <w:rPr>
          <w:noProof/>
        </w:rPr>
        <w:instrText xml:space="preserve"> PAGEREF _Toc218778938 \h </w:instrText>
      </w:r>
      <w:r>
        <w:rPr>
          <w:noProof/>
        </w:rPr>
      </w:r>
      <w:r>
        <w:rPr>
          <w:noProof/>
        </w:rPr>
        <w:fldChar w:fldCharType="separate"/>
      </w:r>
      <w:r>
        <w:rPr>
          <w:noProof/>
        </w:rPr>
        <w:t>189</w:t>
      </w:r>
      <w:r>
        <w:rPr>
          <w:noProof/>
        </w:rPr>
        <w:fldChar w:fldCharType="end"/>
      </w:r>
    </w:p>
    <w:p w14:paraId="3E746ED8" w14:textId="6E86450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_Toc218778939 \h </w:instrText>
      </w:r>
      <w:r>
        <w:rPr>
          <w:noProof/>
        </w:rPr>
      </w:r>
      <w:r>
        <w:rPr>
          <w:noProof/>
        </w:rPr>
        <w:fldChar w:fldCharType="separate"/>
      </w:r>
      <w:r>
        <w:rPr>
          <w:noProof/>
        </w:rPr>
        <w:t>190</w:t>
      </w:r>
      <w:r>
        <w:rPr>
          <w:noProof/>
        </w:rPr>
        <w:fldChar w:fldCharType="end"/>
      </w:r>
    </w:p>
    <w:p w14:paraId="13CD3820" w14:textId="508CAD0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_Toc218778940 \h </w:instrText>
      </w:r>
      <w:r>
        <w:rPr>
          <w:noProof/>
        </w:rPr>
      </w:r>
      <w:r>
        <w:rPr>
          <w:noProof/>
        </w:rPr>
        <w:fldChar w:fldCharType="separate"/>
      </w:r>
      <w:r>
        <w:rPr>
          <w:noProof/>
        </w:rPr>
        <w:t>190</w:t>
      </w:r>
      <w:r>
        <w:rPr>
          <w:noProof/>
        </w:rPr>
        <w:fldChar w:fldCharType="end"/>
      </w:r>
    </w:p>
    <w:p w14:paraId="42EEED6E" w14:textId="2A4E1D3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_Toc218778941 \h </w:instrText>
      </w:r>
      <w:r>
        <w:rPr>
          <w:noProof/>
        </w:rPr>
      </w:r>
      <w:r>
        <w:rPr>
          <w:noProof/>
        </w:rPr>
        <w:fldChar w:fldCharType="separate"/>
      </w:r>
      <w:r>
        <w:rPr>
          <w:noProof/>
        </w:rPr>
        <w:t>190</w:t>
      </w:r>
      <w:r>
        <w:rPr>
          <w:noProof/>
        </w:rPr>
        <w:fldChar w:fldCharType="end"/>
      </w:r>
    </w:p>
    <w:p w14:paraId="63176B94" w14:textId="3421116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_Toc218778942 \h </w:instrText>
      </w:r>
      <w:r>
        <w:rPr>
          <w:noProof/>
        </w:rPr>
      </w:r>
      <w:r>
        <w:rPr>
          <w:noProof/>
        </w:rPr>
        <w:fldChar w:fldCharType="separate"/>
      </w:r>
      <w:r>
        <w:rPr>
          <w:noProof/>
        </w:rPr>
        <w:t>190</w:t>
      </w:r>
      <w:r>
        <w:rPr>
          <w:noProof/>
        </w:rPr>
        <w:fldChar w:fldCharType="end"/>
      </w:r>
    </w:p>
    <w:p w14:paraId="1486E5B5" w14:textId="0D3AA9C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_Toc218778943 \h </w:instrText>
      </w:r>
      <w:r>
        <w:rPr>
          <w:noProof/>
        </w:rPr>
      </w:r>
      <w:r>
        <w:rPr>
          <w:noProof/>
        </w:rPr>
        <w:fldChar w:fldCharType="separate"/>
      </w:r>
      <w:r>
        <w:rPr>
          <w:noProof/>
        </w:rPr>
        <w:t>190</w:t>
      </w:r>
      <w:r>
        <w:rPr>
          <w:noProof/>
        </w:rPr>
        <w:fldChar w:fldCharType="end"/>
      </w:r>
    </w:p>
    <w:p w14:paraId="16271B89" w14:textId="27CEA02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w:t>
      </w:r>
      <w:r w:rsidRPr="001C58CA">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_Toc218778944 \h </w:instrText>
      </w:r>
      <w:r>
        <w:rPr>
          <w:noProof/>
        </w:rPr>
      </w:r>
      <w:r>
        <w:rPr>
          <w:noProof/>
        </w:rPr>
        <w:fldChar w:fldCharType="separate"/>
      </w:r>
      <w:r>
        <w:rPr>
          <w:noProof/>
        </w:rPr>
        <w:t>190</w:t>
      </w:r>
      <w:r>
        <w:rPr>
          <w:noProof/>
        </w:rPr>
        <w:fldChar w:fldCharType="end"/>
      </w:r>
    </w:p>
    <w:p w14:paraId="755814E2" w14:textId="6AE91FF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_Toc218778945 \h </w:instrText>
      </w:r>
      <w:r>
        <w:rPr>
          <w:noProof/>
        </w:rPr>
      </w:r>
      <w:r>
        <w:rPr>
          <w:noProof/>
        </w:rPr>
        <w:fldChar w:fldCharType="separate"/>
      </w:r>
      <w:r>
        <w:rPr>
          <w:noProof/>
        </w:rPr>
        <w:t>191</w:t>
      </w:r>
      <w:r>
        <w:rPr>
          <w:noProof/>
        </w:rPr>
        <w:fldChar w:fldCharType="end"/>
      </w:r>
    </w:p>
    <w:p w14:paraId="4F261232" w14:textId="2142574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_Toc218778946 \h </w:instrText>
      </w:r>
      <w:r>
        <w:rPr>
          <w:noProof/>
        </w:rPr>
      </w:r>
      <w:r>
        <w:rPr>
          <w:noProof/>
        </w:rPr>
        <w:fldChar w:fldCharType="separate"/>
      </w:r>
      <w:r>
        <w:rPr>
          <w:noProof/>
        </w:rPr>
        <w:t>191</w:t>
      </w:r>
      <w:r>
        <w:rPr>
          <w:noProof/>
        </w:rPr>
        <w:fldChar w:fldCharType="end"/>
      </w:r>
    </w:p>
    <w:p w14:paraId="0294D7D1" w14:textId="5AE69E5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_Toc218778947 \h </w:instrText>
      </w:r>
      <w:r>
        <w:rPr>
          <w:noProof/>
        </w:rPr>
      </w:r>
      <w:r>
        <w:rPr>
          <w:noProof/>
        </w:rPr>
        <w:fldChar w:fldCharType="separate"/>
      </w:r>
      <w:r>
        <w:rPr>
          <w:noProof/>
        </w:rPr>
        <w:t>191</w:t>
      </w:r>
      <w:r>
        <w:rPr>
          <w:noProof/>
        </w:rPr>
        <w:fldChar w:fldCharType="end"/>
      </w:r>
    </w:p>
    <w:p w14:paraId="232823A0" w14:textId="634521E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_Toc218778948 \h </w:instrText>
      </w:r>
      <w:r>
        <w:rPr>
          <w:noProof/>
        </w:rPr>
      </w:r>
      <w:r>
        <w:rPr>
          <w:noProof/>
        </w:rPr>
        <w:fldChar w:fldCharType="separate"/>
      </w:r>
      <w:r>
        <w:rPr>
          <w:noProof/>
        </w:rPr>
        <w:t>191</w:t>
      </w:r>
      <w:r>
        <w:rPr>
          <w:noProof/>
        </w:rPr>
        <w:fldChar w:fldCharType="end"/>
      </w:r>
    </w:p>
    <w:p w14:paraId="55EB7B88" w14:textId="7B0A1A0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_Toc218778949 \h </w:instrText>
      </w:r>
      <w:r>
        <w:rPr>
          <w:noProof/>
        </w:rPr>
      </w:r>
      <w:r>
        <w:rPr>
          <w:noProof/>
        </w:rPr>
        <w:fldChar w:fldCharType="separate"/>
      </w:r>
      <w:r>
        <w:rPr>
          <w:noProof/>
        </w:rPr>
        <w:t>191</w:t>
      </w:r>
      <w:r>
        <w:rPr>
          <w:noProof/>
        </w:rPr>
        <w:fldChar w:fldCharType="end"/>
      </w:r>
    </w:p>
    <w:p w14:paraId="45EEE90C" w14:textId="032ADB0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_Toc218778950 \h </w:instrText>
      </w:r>
      <w:r>
        <w:rPr>
          <w:noProof/>
        </w:rPr>
      </w:r>
      <w:r>
        <w:rPr>
          <w:noProof/>
        </w:rPr>
        <w:fldChar w:fldCharType="separate"/>
      </w:r>
      <w:r>
        <w:rPr>
          <w:noProof/>
        </w:rPr>
        <w:t>191</w:t>
      </w:r>
      <w:r>
        <w:rPr>
          <w:noProof/>
        </w:rPr>
        <w:fldChar w:fldCharType="end"/>
      </w:r>
    </w:p>
    <w:p w14:paraId="796F46A0" w14:textId="2B10679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_Toc218778951 \h </w:instrText>
      </w:r>
      <w:r>
        <w:rPr>
          <w:noProof/>
        </w:rPr>
      </w:r>
      <w:r>
        <w:rPr>
          <w:noProof/>
        </w:rPr>
        <w:fldChar w:fldCharType="separate"/>
      </w:r>
      <w:r>
        <w:rPr>
          <w:noProof/>
        </w:rPr>
        <w:t>191</w:t>
      </w:r>
      <w:r>
        <w:rPr>
          <w:noProof/>
        </w:rPr>
        <w:fldChar w:fldCharType="end"/>
      </w:r>
    </w:p>
    <w:p w14:paraId="3CF55D17" w14:textId="0525F4E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fldLock="1"/>
      </w:r>
      <w:r>
        <w:rPr>
          <w:noProof/>
        </w:rPr>
        <w:instrText xml:space="preserve"> PAGEREF _Toc218778952 \h </w:instrText>
      </w:r>
      <w:r>
        <w:rPr>
          <w:noProof/>
        </w:rPr>
      </w:r>
      <w:r>
        <w:rPr>
          <w:noProof/>
        </w:rPr>
        <w:fldChar w:fldCharType="separate"/>
      </w:r>
      <w:r>
        <w:rPr>
          <w:noProof/>
        </w:rPr>
        <w:t>192</w:t>
      </w:r>
      <w:r>
        <w:rPr>
          <w:noProof/>
        </w:rPr>
        <w:fldChar w:fldCharType="end"/>
      </w:r>
    </w:p>
    <w:p w14:paraId="2C0103AA" w14:textId="030263B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_Toc218778953 \h </w:instrText>
      </w:r>
      <w:r>
        <w:rPr>
          <w:noProof/>
        </w:rPr>
      </w:r>
      <w:r>
        <w:rPr>
          <w:noProof/>
        </w:rPr>
        <w:fldChar w:fldCharType="separate"/>
      </w:r>
      <w:r>
        <w:rPr>
          <w:noProof/>
        </w:rPr>
        <w:t>192</w:t>
      </w:r>
      <w:r>
        <w:rPr>
          <w:noProof/>
        </w:rPr>
        <w:fldChar w:fldCharType="end"/>
      </w:r>
    </w:p>
    <w:p w14:paraId="3DF64F19" w14:textId="0223748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_Toc218778954 \h </w:instrText>
      </w:r>
      <w:r>
        <w:rPr>
          <w:noProof/>
        </w:rPr>
      </w:r>
      <w:r>
        <w:rPr>
          <w:noProof/>
        </w:rPr>
        <w:fldChar w:fldCharType="separate"/>
      </w:r>
      <w:r>
        <w:rPr>
          <w:noProof/>
        </w:rPr>
        <w:t>192</w:t>
      </w:r>
      <w:r>
        <w:rPr>
          <w:noProof/>
        </w:rPr>
        <w:fldChar w:fldCharType="end"/>
      </w:r>
    </w:p>
    <w:p w14:paraId="2D4550B8" w14:textId="280EBC8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_Toc218778955 \h </w:instrText>
      </w:r>
      <w:r>
        <w:rPr>
          <w:noProof/>
        </w:rPr>
      </w:r>
      <w:r>
        <w:rPr>
          <w:noProof/>
        </w:rPr>
        <w:fldChar w:fldCharType="separate"/>
      </w:r>
      <w:r>
        <w:rPr>
          <w:noProof/>
        </w:rPr>
        <w:t>192</w:t>
      </w:r>
      <w:r>
        <w:rPr>
          <w:noProof/>
        </w:rPr>
        <w:fldChar w:fldCharType="end"/>
      </w:r>
    </w:p>
    <w:p w14:paraId="57366621" w14:textId="17FBDA0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_Toc218778956 \h </w:instrText>
      </w:r>
      <w:r>
        <w:rPr>
          <w:noProof/>
        </w:rPr>
      </w:r>
      <w:r>
        <w:rPr>
          <w:noProof/>
        </w:rPr>
        <w:fldChar w:fldCharType="separate"/>
      </w:r>
      <w:r>
        <w:rPr>
          <w:noProof/>
        </w:rPr>
        <w:t>192</w:t>
      </w:r>
      <w:r>
        <w:rPr>
          <w:noProof/>
        </w:rPr>
        <w:fldChar w:fldCharType="end"/>
      </w:r>
    </w:p>
    <w:p w14:paraId="5CF8DE2C" w14:textId="61961A0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Resource: ACT Status Subscriptions</w:t>
      </w:r>
      <w:r>
        <w:rPr>
          <w:noProof/>
        </w:rPr>
        <w:tab/>
      </w:r>
      <w:r>
        <w:rPr>
          <w:noProof/>
        </w:rPr>
        <w:fldChar w:fldCharType="begin" w:fldLock="1"/>
      </w:r>
      <w:r>
        <w:rPr>
          <w:noProof/>
        </w:rPr>
        <w:instrText xml:space="preserve"> PAGEREF _Toc218778957 \h </w:instrText>
      </w:r>
      <w:r>
        <w:rPr>
          <w:noProof/>
        </w:rPr>
      </w:r>
      <w:r>
        <w:rPr>
          <w:noProof/>
        </w:rPr>
        <w:fldChar w:fldCharType="separate"/>
      </w:r>
      <w:r>
        <w:rPr>
          <w:noProof/>
        </w:rPr>
        <w:t>193</w:t>
      </w:r>
      <w:r>
        <w:rPr>
          <w:noProof/>
        </w:rPr>
        <w:fldChar w:fldCharType="end"/>
      </w:r>
    </w:p>
    <w:p w14:paraId="52702430" w14:textId="3A8DEDD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_Toc218778958 \h </w:instrText>
      </w:r>
      <w:r>
        <w:rPr>
          <w:noProof/>
        </w:rPr>
      </w:r>
      <w:r>
        <w:rPr>
          <w:noProof/>
        </w:rPr>
        <w:fldChar w:fldCharType="separate"/>
      </w:r>
      <w:r>
        <w:rPr>
          <w:noProof/>
        </w:rPr>
        <w:t>193</w:t>
      </w:r>
      <w:r>
        <w:rPr>
          <w:noProof/>
        </w:rPr>
        <w:fldChar w:fldCharType="end"/>
      </w:r>
    </w:p>
    <w:p w14:paraId="332915FD" w14:textId="46F301B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_Toc218778959 \h </w:instrText>
      </w:r>
      <w:r>
        <w:rPr>
          <w:noProof/>
        </w:rPr>
      </w:r>
      <w:r>
        <w:rPr>
          <w:noProof/>
        </w:rPr>
        <w:fldChar w:fldCharType="separate"/>
      </w:r>
      <w:r>
        <w:rPr>
          <w:noProof/>
        </w:rPr>
        <w:t>193</w:t>
      </w:r>
      <w:r>
        <w:rPr>
          <w:noProof/>
        </w:rPr>
        <w:fldChar w:fldCharType="end"/>
      </w:r>
    </w:p>
    <w:p w14:paraId="4A3D4880" w14:textId="4CB8E8B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_Toc218778960 \h </w:instrText>
      </w:r>
      <w:r>
        <w:rPr>
          <w:noProof/>
        </w:rPr>
      </w:r>
      <w:r>
        <w:rPr>
          <w:noProof/>
        </w:rPr>
        <w:fldChar w:fldCharType="separate"/>
      </w:r>
      <w:r>
        <w:rPr>
          <w:noProof/>
        </w:rPr>
        <w:t>193</w:t>
      </w:r>
      <w:r>
        <w:rPr>
          <w:noProof/>
        </w:rPr>
        <w:fldChar w:fldCharType="end"/>
      </w:r>
    </w:p>
    <w:p w14:paraId="2C133C2E" w14:textId="3D07591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_Toc218778961 \h </w:instrText>
      </w:r>
      <w:r>
        <w:rPr>
          <w:noProof/>
        </w:rPr>
      </w:r>
      <w:r>
        <w:rPr>
          <w:noProof/>
        </w:rPr>
        <w:fldChar w:fldCharType="separate"/>
      </w:r>
      <w:r>
        <w:rPr>
          <w:noProof/>
        </w:rPr>
        <w:t>195</w:t>
      </w:r>
      <w:r>
        <w:rPr>
          <w:noProof/>
        </w:rPr>
        <w:fldChar w:fldCharType="end"/>
      </w:r>
    </w:p>
    <w:p w14:paraId="78F876D7" w14:textId="7879CC2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_Toc218778962 \h </w:instrText>
      </w:r>
      <w:r>
        <w:rPr>
          <w:noProof/>
        </w:rPr>
      </w:r>
      <w:r>
        <w:rPr>
          <w:noProof/>
        </w:rPr>
        <w:fldChar w:fldCharType="separate"/>
      </w:r>
      <w:r>
        <w:rPr>
          <w:noProof/>
        </w:rPr>
        <w:t>195</w:t>
      </w:r>
      <w:r>
        <w:rPr>
          <w:noProof/>
        </w:rPr>
        <w:fldChar w:fldCharType="end"/>
      </w:r>
    </w:p>
    <w:p w14:paraId="6EF416E8" w14:textId="7679D8A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_Toc218778963 \h </w:instrText>
      </w:r>
      <w:r>
        <w:rPr>
          <w:noProof/>
        </w:rPr>
      </w:r>
      <w:r>
        <w:rPr>
          <w:noProof/>
        </w:rPr>
        <w:fldChar w:fldCharType="separate"/>
      </w:r>
      <w:r>
        <w:rPr>
          <w:noProof/>
        </w:rPr>
        <w:t>195</w:t>
      </w:r>
      <w:r>
        <w:rPr>
          <w:noProof/>
        </w:rPr>
        <w:fldChar w:fldCharType="end"/>
      </w:r>
    </w:p>
    <w:p w14:paraId="251FA56A" w14:textId="38B58B7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_Toc218778964 \h </w:instrText>
      </w:r>
      <w:r>
        <w:rPr>
          <w:noProof/>
        </w:rPr>
      </w:r>
      <w:r>
        <w:rPr>
          <w:noProof/>
        </w:rPr>
        <w:fldChar w:fldCharType="separate"/>
      </w:r>
      <w:r>
        <w:rPr>
          <w:noProof/>
        </w:rPr>
        <w:t>195</w:t>
      </w:r>
      <w:r>
        <w:rPr>
          <w:noProof/>
        </w:rPr>
        <w:fldChar w:fldCharType="end"/>
      </w:r>
    </w:p>
    <w:p w14:paraId="4A1992F9" w14:textId="213645E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_Toc218778965 \h </w:instrText>
      </w:r>
      <w:r>
        <w:rPr>
          <w:noProof/>
        </w:rPr>
      </w:r>
      <w:r>
        <w:rPr>
          <w:noProof/>
        </w:rPr>
        <w:fldChar w:fldCharType="separate"/>
      </w:r>
      <w:r>
        <w:rPr>
          <w:noProof/>
        </w:rPr>
        <w:t>195</w:t>
      </w:r>
      <w:r>
        <w:rPr>
          <w:noProof/>
        </w:rPr>
        <w:fldChar w:fldCharType="end"/>
      </w:r>
    </w:p>
    <w:p w14:paraId="52282E87" w14:textId="16B623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_Toc218778966 \h </w:instrText>
      </w:r>
      <w:r>
        <w:rPr>
          <w:noProof/>
        </w:rPr>
      </w:r>
      <w:r>
        <w:rPr>
          <w:noProof/>
        </w:rPr>
        <w:fldChar w:fldCharType="separate"/>
      </w:r>
      <w:r>
        <w:rPr>
          <w:noProof/>
        </w:rPr>
        <w:t>196</w:t>
      </w:r>
      <w:r>
        <w:rPr>
          <w:noProof/>
        </w:rPr>
        <w:fldChar w:fldCharType="end"/>
      </w:r>
    </w:p>
    <w:p w14:paraId="6A8DC33D" w14:textId="1239881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_Toc218778967 \h </w:instrText>
      </w:r>
      <w:r>
        <w:rPr>
          <w:noProof/>
        </w:rPr>
      </w:r>
      <w:r>
        <w:rPr>
          <w:noProof/>
        </w:rPr>
        <w:fldChar w:fldCharType="separate"/>
      </w:r>
      <w:r>
        <w:rPr>
          <w:noProof/>
        </w:rPr>
        <w:t>197</w:t>
      </w:r>
      <w:r>
        <w:rPr>
          <w:noProof/>
        </w:rPr>
        <w:fldChar w:fldCharType="end"/>
      </w:r>
    </w:p>
    <w:p w14:paraId="5B87DEF7" w14:textId="7D70B22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_Toc218778968 \h </w:instrText>
      </w:r>
      <w:r>
        <w:rPr>
          <w:noProof/>
        </w:rPr>
      </w:r>
      <w:r>
        <w:rPr>
          <w:noProof/>
        </w:rPr>
        <w:fldChar w:fldCharType="separate"/>
      </w:r>
      <w:r>
        <w:rPr>
          <w:noProof/>
        </w:rPr>
        <w:t>197</w:t>
      </w:r>
      <w:r>
        <w:rPr>
          <w:noProof/>
        </w:rPr>
        <w:fldChar w:fldCharType="end"/>
      </w:r>
    </w:p>
    <w:p w14:paraId="0681817A" w14:textId="5E5F1B4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sidRPr="001C58CA">
        <w:rPr>
          <w:rFonts w:cs="Courier New"/>
          <w:noProof/>
        </w:rPr>
        <w:t>EELManagedACR</w:t>
      </w:r>
      <w:r>
        <w:rPr>
          <w:noProof/>
        </w:rPr>
        <w:tab/>
      </w:r>
      <w:r>
        <w:rPr>
          <w:noProof/>
        </w:rPr>
        <w:fldChar w:fldCharType="begin" w:fldLock="1"/>
      </w:r>
      <w:r>
        <w:rPr>
          <w:noProof/>
        </w:rPr>
        <w:instrText xml:space="preserve"> PAGEREF _Toc218778969 \h </w:instrText>
      </w:r>
      <w:r>
        <w:rPr>
          <w:noProof/>
        </w:rPr>
      </w:r>
      <w:r>
        <w:rPr>
          <w:noProof/>
        </w:rPr>
        <w:fldChar w:fldCharType="separate"/>
      </w:r>
      <w:r>
        <w:rPr>
          <w:noProof/>
        </w:rPr>
        <w:t>197</w:t>
      </w:r>
      <w:r>
        <w:rPr>
          <w:noProof/>
        </w:rPr>
        <w:fldChar w:fldCharType="end"/>
      </w:r>
    </w:p>
    <w:p w14:paraId="3150CD55" w14:textId="6B5F7DB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_Toc218778970 \h </w:instrText>
      </w:r>
      <w:r>
        <w:rPr>
          <w:noProof/>
        </w:rPr>
      </w:r>
      <w:r>
        <w:rPr>
          <w:noProof/>
        </w:rPr>
        <w:fldChar w:fldCharType="separate"/>
      </w:r>
      <w:r>
        <w:rPr>
          <w:noProof/>
        </w:rPr>
        <w:t>197</w:t>
      </w:r>
      <w:r>
        <w:rPr>
          <w:noProof/>
        </w:rPr>
        <w:fldChar w:fldCharType="end"/>
      </w:r>
    </w:p>
    <w:p w14:paraId="03E20F92" w14:textId="30D78E5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_Toc218778971 \h </w:instrText>
      </w:r>
      <w:r>
        <w:rPr>
          <w:noProof/>
        </w:rPr>
      </w:r>
      <w:r>
        <w:rPr>
          <w:noProof/>
        </w:rPr>
        <w:fldChar w:fldCharType="separate"/>
      </w:r>
      <w:r>
        <w:rPr>
          <w:noProof/>
        </w:rPr>
        <w:t>197</w:t>
      </w:r>
      <w:r>
        <w:rPr>
          <w:noProof/>
        </w:rPr>
        <w:fldChar w:fldCharType="end"/>
      </w:r>
    </w:p>
    <w:p w14:paraId="127C17C7" w14:textId="5718F05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_Toc218778972 \h </w:instrText>
      </w:r>
      <w:r>
        <w:rPr>
          <w:noProof/>
        </w:rPr>
      </w:r>
      <w:r>
        <w:rPr>
          <w:noProof/>
        </w:rPr>
        <w:fldChar w:fldCharType="separate"/>
      </w:r>
      <w:r>
        <w:rPr>
          <w:noProof/>
        </w:rPr>
        <w:t>198</w:t>
      </w:r>
      <w:r>
        <w:rPr>
          <w:noProof/>
        </w:rPr>
        <w:fldChar w:fldCharType="end"/>
      </w:r>
    </w:p>
    <w:p w14:paraId="3DA8E890" w14:textId="4C1242E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_Toc218778973 \h </w:instrText>
      </w:r>
      <w:r>
        <w:rPr>
          <w:noProof/>
        </w:rPr>
      </w:r>
      <w:r>
        <w:rPr>
          <w:noProof/>
        </w:rPr>
        <w:fldChar w:fldCharType="separate"/>
      </w:r>
      <w:r>
        <w:rPr>
          <w:noProof/>
        </w:rPr>
        <w:t>198</w:t>
      </w:r>
      <w:r>
        <w:rPr>
          <w:noProof/>
        </w:rPr>
        <w:fldChar w:fldCharType="end"/>
      </w:r>
    </w:p>
    <w:p w14:paraId="13EEA9CB" w14:textId="17E35A7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ACT Status Notification</w:t>
      </w:r>
      <w:r>
        <w:rPr>
          <w:noProof/>
        </w:rPr>
        <w:tab/>
      </w:r>
      <w:r>
        <w:rPr>
          <w:noProof/>
        </w:rPr>
        <w:fldChar w:fldCharType="begin" w:fldLock="1"/>
      </w:r>
      <w:r>
        <w:rPr>
          <w:noProof/>
        </w:rPr>
        <w:instrText xml:space="preserve"> PAGEREF _Toc218778974 \h </w:instrText>
      </w:r>
      <w:r>
        <w:rPr>
          <w:noProof/>
        </w:rPr>
      </w:r>
      <w:r>
        <w:rPr>
          <w:noProof/>
        </w:rPr>
        <w:fldChar w:fldCharType="separate"/>
      </w:r>
      <w:r>
        <w:rPr>
          <w:noProof/>
        </w:rPr>
        <w:t>198</w:t>
      </w:r>
      <w:r>
        <w:rPr>
          <w:noProof/>
        </w:rPr>
        <w:fldChar w:fldCharType="end"/>
      </w:r>
    </w:p>
    <w:p w14:paraId="45F47D2E" w14:textId="17FC3DB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Description</w:t>
      </w:r>
      <w:r>
        <w:rPr>
          <w:noProof/>
        </w:rPr>
        <w:tab/>
      </w:r>
      <w:r>
        <w:rPr>
          <w:noProof/>
        </w:rPr>
        <w:fldChar w:fldCharType="begin" w:fldLock="1"/>
      </w:r>
      <w:r>
        <w:rPr>
          <w:noProof/>
        </w:rPr>
        <w:instrText xml:space="preserve"> PAGEREF _Toc218778975 \h </w:instrText>
      </w:r>
      <w:r>
        <w:rPr>
          <w:noProof/>
        </w:rPr>
      </w:r>
      <w:r>
        <w:rPr>
          <w:noProof/>
        </w:rPr>
        <w:fldChar w:fldCharType="separate"/>
      </w:r>
      <w:r>
        <w:rPr>
          <w:noProof/>
        </w:rPr>
        <w:t>198</w:t>
      </w:r>
      <w:r>
        <w:rPr>
          <w:noProof/>
        </w:rPr>
        <w:fldChar w:fldCharType="end"/>
      </w:r>
    </w:p>
    <w:p w14:paraId="4F731C89" w14:textId="0C1553A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_Toc218778976 \h </w:instrText>
      </w:r>
      <w:r>
        <w:rPr>
          <w:noProof/>
        </w:rPr>
      </w:r>
      <w:r>
        <w:rPr>
          <w:noProof/>
        </w:rPr>
        <w:fldChar w:fldCharType="separate"/>
      </w:r>
      <w:r>
        <w:rPr>
          <w:noProof/>
        </w:rPr>
        <w:t>198</w:t>
      </w:r>
      <w:r>
        <w:rPr>
          <w:noProof/>
        </w:rPr>
        <w:fldChar w:fldCharType="end"/>
      </w:r>
    </w:p>
    <w:p w14:paraId="0E1A90E9" w14:textId="5F39668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_Toc218778977 \h </w:instrText>
      </w:r>
      <w:r>
        <w:rPr>
          <w:noProof/>
        </w:rPr>
      </w:r>
      <w:r>
        <w:rPr>
          <w:noProof/>
        </w:rPr>
        <w:fldChar w:fldCharType="separate"/>
      </w:r>
      <w:r>
        <w:rPr>
          <w:noProof/>
        </w:rPr>
        <w:t>199</w:t>
      </w:r>
      <w:r>
        <w:rPr>
          <w:noProof/>
        </w:rPr>
        <w:fldChar w:fldCharType="end"/>
      </w:r>
    </w:p>
    <w:p w14:paraId="2C35E5A8" w14:textId="35A2B43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_Toc218778978 \h </w:instrText>
      </w:r>
      <w:r>
        <w:rPr>
          <w:noProof/>
        </w:rPr>
      </w:r>
      <w:r>
        <w:rPr>
          <w:noProof/>
        </w:rPr>
        <w:fldChar w:fldCharType="separate"/>
      </w:r>
      <w:r>
        <w:rPr>
          <w:noProof/>
        </w:rPr>
        <w:t>200</w:t>
      </w:r>
      <w:r>
        <w:rPr>
          <w:noProof/>
        </w:rPr>
        <w:fldChar w:fldCharType="end"/>
      </w:r>
    </w:p>
    <w:p w14:paraId="2AB81B8D" w14:textId="4007CD2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_Toc218778979 \h </w:instrText>
      </w:r>
      <w:r>
        <w:rPr>
          <w:noProof/>
        </w:rPr>
      </w:r>
      <w:r>
        <w:rPr>
          <w:noProof/>
        </w:rPr>
        <w:fldChar w:fldCharType="separate"/>
      </w:r>
      <w:r>
        <w:rPr>
          <w:noProof/>
        </w:rPr>
        <w:t>200</w:t>
      </w:r>
      <w:r>
        <w:rPr>
          <w:noProof/>
        </w:rPr>
        <w:fldChar w:fldCharType="end"/>
      </w:r>
    </w:p>
    <w:p w14:paraId="7405A891" w14:textId="30A6157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_Toc218778980 \h </w:instrText>
      </w:r>
      <w:r>
        <w:rPr>
          <w:noProof/>
        </w:rPr>
      </w:r>
      <w:r>
        <w:rPr>
          <w:noProof/>
        </w:rPr>
        <w:fldChar w:fldCharType="separate"/>
      </w:r>
      <w:r>
        <w:rPr>
          <w:noProof/>
        </w:rPr>
        <w:t>200</w:t>
      </w:r>
      <w:r>
        <w:rPr>
          <w:noProof/>
        </w:rPr>
        <w:fldChar w:fldCharType="end"/>
      </w:r>
    </w:p>
    <w:p w14:paraId="1820B34C" w14:textId="6CA95CE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_Toc218778981 \h </w:instrText>
      </w:r>
      <w:r>
        <w:rPr>
          <w:noProof/>
        </w:rPr>
      </w:r>
      <w:r>
        <w:rPr>
          <w:noProof/>
        </w:rPr>
        <w:fldChar w:fldCharType="separate"/>
      </w:r>
      <w:r>
        <w:rPr>
          <w:noProof/>
        </w:rPr>
        <w:t>200</w:t>
      </w:r>
      <w:r>
        <w:rPr>
          <w:noProof/>
        </w:rPr>
        <w:fldChar w:fldCharType="end"/>
      </w:r>
    </w:p>
    <w:p w14:paraId="398B1E63" w14:textId="25CC611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8.8.6.2.2</w:t>
      </w:r>
      <w:r>
        <w:rPr>
          <w:rFonts w:asciiTheme="minorHAnsi" w:eastAsiaTheme="minorEastAsia" w:hAnsiTheme="minorHAnsi" w:cstheme="minorBidi"/>
          <w:noProof/>
          <w:kern w:val="2"/>
          <w:sz w:val="24"/>
          <w:szCs w:val="24"/>
          <w:lang w:eastAsia="en-GB"/>
          <w14:ligatures w14:val="standardContextual"/>
        </w:rPr>
        <w:tab/>
      </w:r>
      <w:r>
        <w:rPr>
          <w:noProof/>
        </w:rPr>
        <w:t>Type: EELACRReq</w:t>
      </w:r>
      <w:r>
        <w:rPr>
          <w:noProof/>
        </w:rPr>
        <w:tab/>
      </w:r>
      <w:r>
        <w:rPr>
          <w:noProof/>
        </w:rPr>
        <w:fldChar w:fldCharType="begin" w:fldLock="1"/>
      </w:r>
      <w:r>
        <w:rPr>
          <w:noProof/>
        </w:rPr>
        <w:instrText xml:space="preserve"> PAGEREF _Toc218778982 \h </w:instrText>
      </w:r>
      <w:r>
        <w:rPr>
          <w:noProof/>
        </w:rPr>
      </w:r>
      <w:r>
        <w:rPr>
          <w:noProof/>
        </w:rPr>
        <w:fldChar w:fldCharType="separate"/>
      </w:r>
      <w:r>
        <w:rPr>
          <w:noProof/>
        </w:rPr>
        <w:t>200</w:t>
      </w:r>
      <w:r>
        <w:rPr>
          <w:noProof/>
        </w:rPr>
        <w:fldChar w:fldCharType="end"/>
      </w:r>
    </w:p>
    <w:p w14:paraId="29198326" w14:textId="34C2B92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8.8.6.2.3</w:t>
      </w:r>
      <w:r>
        <w:rPr>
          <w:rFonts w:asciiTheme="minorHAnsi" w:eastAsiaTheme="minorEastAsia" w:hAnsiTheme="minorHAnsi" w:cstheme="minorBidi"/>
          <w:noProof/>
          <w:kern w:val="2"/>
          <w:sz w:val="24"/>
          <w:szCs w:val="24"/>
          <w:lang w:eastAsia="en-GB"/>
          <w14:ligatures w14:val="standardContextual"/>
        </w:rPr>
        <w:tab/>
      </w:r>
      <w:r>
        <w:rPr>
          <w:noProof/>
        </w:rPr>
        <w:t>Type: EELACRResp</w:t>
      </w:r>
      <w:r>
        <w:rPr>
          <w:noProof/>
        </w:rPr>
        <w:tab/>
      </w:r>
      <w:r>
        <w:rPr>
          <w:noProof/>
        </w:rPr>
        <w:fldChar w:fldCharType="begin" w:fldLock="1"/>
      </w:r>
      <w:r>
        <w:rPr>
          <w:noProof/>
        </w:rPr>
        <w:instrText xml:space="preserve"> PAGEREF _Toc218778983 \h </w:instrText>
      </w:r>
      <w:r>
        <w:rPr>
          <w:noProof/>
        </w:rPr>
      </w:r>
      <w:r>
        <w:rPr>
          <w:noProof/>
        </w:rPr>
        <w:fldChar w:fldCharType="separate"/>
      </w:r>
      <w:r>
        <w:rPr>
          <w:noProof/>
        </w:rPr>
        <w:t>201</w:t>
      </w:r>
      <w:r>
        <w:rPr>
          <w:noProof/>
        </w:rPr>
        <w:fldChar w:fldCharType="end"/>
      </w:r>
    </w:p>
    <w:p w14:paraId="52C911B6" w14:textId="060B51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8.8.6.2.4</w:t>
      </w:r>
      <w:r>
        <w:rPr>
          <w:rFonts w:asciiTheme="minorHAnsi" w:eastAsiaTheme="minorEastAsia" w:hAnsiTheme="minorHAnsi" w:cstheme="minorBidi"/>
          <w:noProof/>
          <w:kern w:val="2"/>
          <w:sz w:val="24"/>
          <w:szCs w:val="24"/>
          <w:lang w:eastAsia="en-GB"/>
          <w14:ligatures w14:val="standardContextual"/>
        </w:rPr>
        <w:tab/>
      </w:r>
      <w:r>
        <w:rPr>
          <w:noProof/>
        </w:rPr>
        <w:t>Type: ACTStatusSubsc</w:t>
      </w:r>
      <w:r>
        <w:rPr>
          <w:noProof/>
        </w:rPr>
        <w:tab/>
      </w:r>
      <w:r>
        <w:rPr>
          <w:noProof/>
        </w:rPr>
        <w:fldChar w:fldCharType="begin" w:fldLock="1"/>
      </w:r>
      <w:r>
        <w:rPr>
          <w:noProof/>
        </w:rPr>
        <w:instrText xml:space="preserve"> PAGEREF _Toc218778984 \h </w:instrText>
      </w:r>
      <w:r>
        <w:rPr>
          <w:noProof/>
        </w:rPr>
      </w:r>
      <w:r>
        <w:rPr>
          <w:noProof/>
        </w:rPr>
        <w:fldChar w:fldCharType="separate"/>
      </w:r>
      <w:r>
        <w:rPr>
          <w:noProof/>
        </w:rPr>
        <w:t>201</w:t>
      </w:r>
      <w:r>
        <w:rPr>
          <w:noProof/>
        </w:rPr>
        <w:fldChar w:fldCharType="end"/>
      </w:r>
    </w:p>
    <w:p w14:paraId="06B942D8" w14:textId="380C95A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8.8.6.2.5</w:t>
      </w:r>
      <w:r>
        <w:rPr>
          <w:rFonts w:asciiTheme="minorHAnsi" w:eastAsiaTheme="minorEastAsia" w:hAnsiTheme="minorHAnsi" w:cstheme="minorBidi"/>
          <w:noProof/>
          <w:kern w:val="2"/>
          <w:sz w:val="24"/>
          <w:szCs w:val="24"/>
          <w:lang w:eastAsia="en-GB"/>
          <w14:ligatures w14:val="standardContextual"/>
        </w:rPr>
        <w:tab/>
      </w:r>
      <w:r>
        <w:rPr>
          <w:noProof/>
        </w:rPr>
        <w:t>Type: ACTStatusNotif</w:t>
      </w:r>
      <w:r>
        <w:rPr>
          <w:noProof/>
        </w:rPr>
        <w:tab/>
      </w:r>
      <w:r>
        <w:rPr>
          <w:noProof/>
        </w:rPr>
        <w:fldChar w:fldCharType="begin" w:fldLock="1"/>
      </w:r>
      <w:r>
        <w:rPr>
          <w:noProof/>
        </w:rPr>
        <w:instrText xml:space="preserve"> PAGEREF _Toc218778985 \h </w:instrText>
      </w:r>
      <w:r>
        <w:rPr>
          <w:noProof/>
        </w:rPr>
      </w:r>
      <w:r>
        <w:rPr>
          <w:noProof/>
        </w:rPr>
        <w:fldChar w:fldCharType="separate"/>
      </w:r>
      <w:r>
        <w:rPr>
          <w:noProof/>
        </w:rPr>
        <w:t>201</w:t>
      </w:r>
      <w:r>
        <w:rPr>
          <w:noProof/>
        </w:rPr>
        <w:fldChar w:fldCharType="end"/>
      </w:r>
    </w:p>
    <w:p w14:paraId="0C461623" w14:textId="6AEAFE2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_Toc218778986 \h </w:instrText>
      </w:r>
      <w:r>
        <w:rPr>
          <w:noProof/>
        </w:rPr>
      </w:r>
      <w:r>
        <w:rPr>
          <w:noProof/>
        </w:rPr>
        <w:fldChar w:fldCharType="separate"/>
      </w:r>
      <w:r>
        <w:rPr>
          <w:noProof/>
        </w:rPr>
        <w:t>201</w:t>
      </w:r>
      <w:r>
        <w:rPr>
          <w:noProof/>
        </w:rPr>
        <w:fldChar w:fldCharType="end"/>
      </w:r>
    </w:p>
    <w:p w14:paraId="77CC02FF" w14:textId="44D3795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_Toc218778987 \h </w:instrText>
      </w:r>
      <w:r>
        <w:rPr>
          <w:noProof/>
        </w:rPr>
      </w:r>
      <w:r>
        <w:rPr>
          <w:noProof/>
        </w:rPr>
        <w:fldChar w:fldCharType="separate"/>
      </w:r>
      <w:r>
        <w:rPr>
          <w:noProof/>
        </w:rPr>
        <w:t>201</w:t>
      </w:r>
      <w:r>
        <w:rPr>
          <w:noProof/>
        </w:rPr>
        <w:fldChar w:fldCharType="end"/>
      </w:r>
    </w:p>
    <w:p w14:paraId="689BD902" w14:textId="63843EB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_Toc218778988 \h </w:instrText>
      </w:r>
      <w:r>
        <w:rPr>
          <w:noProof/>
        </w:rPr>
      </w:r>
      <w:r>
        <w:rPr>
          <w:noProof/>
        </w:rPr>
        <w:fldChar w:fldCharType="separate"/>
      </w:r>
      <w:r>
        <w:rPr>
          <w:noProof/>
        </w:rPr>
        <w:t>201</w:t>
      </w:r>
      <w:r>
        <w:rPr>
          <w:noProof/>
        </w:rPr>
        <w:fldChar w:fldCharType="end"/>
      </w:r>
    </w:p>
    <w:p w14:paraId="3DE122FA" w14:textId="772F94A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_Toc218778989 \h </w:instrText>
      </w:r>
      <w:r>
        <w:rPr>
          <w:noProof/>
        </w:rPr>
      </w:r>
      <w:r>
        <w:rPr>
          <w:noProof/>
        </w:rPr>
        <w:fldChar w:fldCharType="separate"/>
      </w:r>
      <w:r>
        <w:rPr>
          <w:noProof/>
        </w:rPr>
        <w:t>202</w:t>
      </w:r>
      <w:r>
        <w:rPr>
          <w:noProof/>
        </w:rPr>
        <w:fldChar w:fldCharType="end"/>
      </w:r>
    </w:p>
    <w:p w14:paraId="0107B754" w14:textId="6D067B7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_Toc218778990 \h </w:instrText>
      </w:r>
      <w:r>
        <w:rPr>
          <w:noProof/>
        </w:rPr>
      </w:r>
      <w:r>
        <w:rPr>
          <w:noProof/>
        </w:rPr>
        <w:fldChar w:fldCharType="separate"/>
      </w:r>
      <w:r>
        <w:rPr>
          <w:noProof/>
        </w:rPr>
        <w:t>202</w:t>
      </w:r>
      <w:r>
        <w:rPr>
          <w:noProof/>
        </w:rPr>
        <w:fldChar w:fldCharType="end"/>
      </w:r>
    </w:p>
    <w:p w14:paraId="2010B136" w14:textId="17518DE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_Toc218778991 \h </w:instrText>
      </w:r>
      <w:r>
        <w:rPr>
          <w:noProof/>
        </w:rPr>
      </w:r>
      <w:r>
        <w:rPr>
          <w:noProof/>
        </w:rPr>
        <w:fldChar w:fldCharType="separate"/>
      </w:r>
      <w:r>
        <w:rPr>
          <w:noProof/>
        </w:rPr>
        <w:t>202</w:t>
      </w:r>
      <w:r>
        <w:rPr>
          <w:noProof/>
        </w:rPr>
        <w:fldChar w:fldCharType="end"/>
      </w:r>
    </w:p>
    <w:p w14:paraId="3B6B3817" w14:textId="39C926F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_Toc218778992 \h </w:instrText>
      </w:r>
      <w:r>
        <w:rPr>
          <w:noProof/>
        </w:rPr>
      </w:r>
      <w:r>
        <w:rPr>
          <w:noProof/>
        </w:rPr>
        <w:fldChar w:fldCharType="separate"/>
      </w:r>
      <w:r>
        <w:rPr>
          <w:noProof/>
        </w:rPr>
        <w:t>202</w:t>
      </w:r>
      <w:r>
        <w:rPr>
          <w:noProof/>
        </w:rPr>
        <w:fldChar w:fldCharType="end"/>
      </w:r>
    </w:p>
    <w:p w14:paraId="1B5396AC" w14:textId="29B81FB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_Toc218778993 \h </w:instrText>
      </w:r>
      <w:r>
        <w:rPr>
          <w:noProof/>
        </w:rPr>
      </w:r>
      <w:r>
        <w:rPr>
          <w:noProof/>
        </w:rPr>
        <w:fldChar w:fldCharType="separate"/>
      </w:r>
      <w:r>
        <w:rPr>
          <w:noProof/>
        </w:rPr>
        <w:t>202</w:t>
      </w:r>
      <w:r>
        <w:rPr>
          <w:noProof/>
        </w:rPr>
        <w:fldChar w:fldCharType="end"/>
      </w:r>
    </w:p>
    <w:p w14:paraId="70C80B37" w14:textId="31A93A3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_Toc218778994 \h </w:instrText>
      </w:r>
      <w:r>
        <w:rPr>
          <w:noProof/>
        </w:rPr>
      </w:r>
      <w:r>
        <w:rPr>
          <w:noProof/>
        </w:rPr>
        <w:fldChar w:fldCharType="separate"/>
      </w:r>
      <w:r>
        <w:rPr>
          <w:noProof/>
        </w:rPr>
        <w:t>202</w:t>
      </w:r>
      <w:r>
        <w:rPr>
          <w:noProof/>
        </w:rPr>
        <w:fldChar w:fldCharType="end"/>
      </w:r>
    </w:p>
    <w:p w14:paraId="456328CD" w14:textId="744764B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_Toc218778995 \h </w:instrText>
      </w:r>
      <w:r>
        <w:rPr>
          <w:noProof/>
        </w:rPr>
      </w:r>
      <w:r>
        <w:rPr>
          <w:noProof/>
        </w:rPr>
        <w:fldChar w:fldCharType="separate"/>
      </w:r>
      <w:r>
        <w:rPr>
          <w:noProof/>
        </w:rPr>
        <w:t>202</w:t>
      </w:r>
      <w:r>
        <w:rPr>
          <w:noProof/>
        </w:rPr>
        <w:fldChar w:fldCharType="end"/>
      </w:r>
    </w:p>
    <w:p w14:paraId="08212900" w14:textId="39802F8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_Toc218778996 \h </w:instrText>
      </w:r>
      <w:r>
        <w:rPr>
          <w:noProof/>
        </w:rPr>
      </w:r>
      <w:r>
        <w:rPr>
          <w:noProof/>
        </w:rPr>
        <w:fldChar w:fldCharType="separate"/>
      </w:r>
      <w:r>
        <w:rPr>
          <w:noProof/>
        </w:rPr>
        <w:t>202</w:t>
      </w:r>
      <w:r>
        <w:rPr>
          <w:noProof/>
        </w:rPr>
        <w:fldChar w:fldCharType="end"/>
      </w:r>
    </w:p>
    <w:p w14:paraId="7B2EA762" w14:textId="5610866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fldLock="1"/>
      </w:r>
      <w:r>
        <w:rPr>
          <w:noProof/>
        </w:rPr>
        <w:instrText xml:space="preserve"> PAGEREF _Toc218778997 \h </w:instrText>
      </w:r>
      <w:r>
        <w:rPr>
          <w:noProof/>
        </w:rPr>
      </w:r>
      <w:r>
        <w:rPr>
          <w:noProof/>
        </w:rPr>
        <w:fldChar w:fldCharType="separate"/>
      </w:r>
      <w:r>
        <w:rPr>
          <w:noProof/>
        </w:rPr>
        <w:t>202</w:t>
      </w:r>
      <w:r>
        <w:rPr>
          <w:noProof/>
        </w:rPr>
        <w:fldChar w:fldCharType="end"/>
      </w:r>
    </w:p>
    <w:p w14:paraId="47D85842" w14:textId="519128B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_Toc218778998 \h </w:instrText>
      </w:r>
      <w:r>
        <w:rPr>
          <w:noProof/>
        </w:rPr>
      </w:r>
      <w:r>
        <w:rPr>
          <w:noProof/>
        </w:rPr>
        <w:fldChar w:fldCharType="separate"/>
      </w:r>
      <w:r>
        <w:rPr>
          <w:noProof/>
        </w:rPr>
        <w:t>202</w:t>
      </w:r>
      <w:r>
        <w:rPr>
          <w:noProof/>
        </w:rPr>
        <w:fldChar w:fldCharType="end"/>
      </w:r>
    </w:p>
    <w:p w14:paraId="51BEA6FB" w14:textId="6402BAF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_Toc218778999 \h </w:instrText>
      </w:r>
      <w:r>
        <w:rPr>
          <w:noProof/>
        </w:rPr>
      </w:r>
      <w:r>
        <w:rPr>
          <w:noProof/>
        </w:rPr>
        <w:fldChar w:fldCharType="separate"/>
      </w:r>
      <w:r>
        <w:rPr>
          <w:noProof/>
        </w:rPr>
        <w:t>203</w:t>
      </w:r>
      <w:r>
        <w:rPr>
          <w:noProof/>
        </w:rPr>
        <w:fldChar w:fldCharType="end"/>
      </w:r>
    </w:p>
    <w:p w14:paraId="1A18BE35" w14:textId="4D880E8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_Toc218779000 \h </w:instrText>
      </w:r>
      <w:r>
        <w:rPr>
          <w:noProof/>
        </w:rPr>
      </w:r>
      <w:r>
        <w:rPr>
          <w:noProof/>
        </w:rPr>
        <w:fldChar w:fldCharType="separate"/>
      </w:r>
      <w:r>
        <w:rPr>
          <w:noProof/>
        </w:rPr>
        <w:t>203</w:t>
      </w:r>
      <w:r>
        <w:rPr>
          <w:noProof/>
        </w:rPr>
        <w:fldChar w:fldCharType="end"/>
      </w:r>
    </w:p>
    <w:p w14:paraId="4245B49F" w14:textId="48E0414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_Toc218779001 \h </w:instrText>
      </w:r>
      <w:r>
        <w:rPr>
          <w:noProof/>
        </w:rPr>
      </w:r>
      <w:r>
        <w:rPr>
          <w:noProof/>
        </w:rPr>
        <w:fldChar w:fldCharType="separate"/>
      </w:r>
      <w:r>
        <w:rPr>
          <w:noProof/>
        </w:rPr>
        <w:t>203</w:t>
      </w:r>
      <w:r>
        <w:rPr>
          <w:noProof/>
        </w:rPr>
        <w:fldChar w:fldCharType="end"/>
      </w:r>
    </w:p>
    <w:p w14:paraId="072F088A" w14:textId="62FC07C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_Toc218779002 \h </w:instrText>
      </w:r>
      <w:r>
        <w:rPr>
          <w:noProof/>
        </w:rPr>
      </w:r>
      <w:r>
        <w:rPr>
          <w:noProof/>
        </w:rPr>
        <w:fldChar w:fldCharType="separate"/>
      </w:r>
      <w:r>
        <w:rPr>
          <w:noProof/>
        </w:rPr>
        <w:t>203</w:t>
      </w:r>
      <w:r>
        <w:rPr>
          <w:noProof/>
        </w:rPr>
        <w:fldChar w:fldCharType="end"/>
      </w:r>
    </w:p>
    <w:p w14:paraId="32674244" w14:textId="7BFA37C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sidRPr="001C58CA">
        <w:rPr>
          <w:rFonts w:cs="Courier New"/>
          <w:noProof/>
        </w:rPr>
        <w:t>ACRUpdate</w:t>
      </w:r>
      <w:r>
        <w:rPr>
          <w:noProof/>
        </w:rPr>
        <w:tab/>
      </w:r>
      <w:r>
        <w:rPr>
          <w:noProof/>
        </w:rPr>
        <w:fldChar w:fldCharType="begin" w:fldLock="1"/>
      </w:r>
      <w:r>
        <w:rPr>
          <w:noProof/>
        </w:rPr>
        <w:instrText xml:space="preserve"> PAGEREF _Toc218779003 \h </w:instrText>
      </w:r>
      <w:r>
        <w:rPr>
          <w:noProof/>
        </w:rPr>
      </w:r>
      <w:r>
        <w:rPr>
          <w:noProof/>
        </w:rPr>
        <w:fldChar w:fldCharType="separate"/>
      </w:r>
      <w:r>
        <w:rPr>
          <w:noProof/>
        </w:rPr>
        <w:t>204</w:t>
      </w:r>
      <w:r>
        <w:rPr>
          <w:noProof/>
        </w:rPr>
        <w:fldChar w:fldCharType="end"/>
      </w:r>
    </w:p>
    <w:p w14:paraId="3E660405" w14:textId="6608C4B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_Toc218779004 \h </w:instrText>
      </w:r>
      <w:r>
        <w:rPr>
          <w:noProof/>
        </w:rPr>
      </w:r>
      <w:r>
        <w:rPr>
          <w:noProof/>
        </w:rPr>
        <w:fldChar w:fldCharType="separate"/>
      </w:r>
      <w:r>
        <w:rPr>
          <w:noProof/>
        </w:rPr>
        <w:t>204</w:t>
      </w:r>
      <w:r>
        <w:rPr>
          <w:noProof/>
        </w:rPr>
        <w:fldChar w:fldCharType="end"/>
      </w:r>
    </w:p>
    <w:p w14:paraId="6AB4FB12" w14:textId="207E2E8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_Toc218779005 \h </w:instrText>
      </w:r>
      <w:r>
        <w:rPr>
          <w:noProof/>
        </w:rPr>
      </w:r>
      <w:r>
        <w:rPr>
          <w:noProof/>
        </w:rPr>
        <w:fldChar w:fldCharType="separate"/>
      </w:r>
      <w:r>
        <w:rPr>
          <w:noProof/>
        </w:rPr>
        <w:t>204</w:t>
      </w:r>
      <w:r>
        <w:rPr>
          <w:noProof/>
        </w:rPr>
        <w:fldChar w:fldCharType="end"/>
      </w:r>
    </w:p>
    <w:p w14:paraId="3C10D7C7" w14:textId="6A25312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_Toc218779006 \h </w:instrText>
      </w:r>
      <w:r>
        <w:rPr>
          <w:noProof/>
        </w:rPr>
      </w:r>
      <w:r>
        <w:rPr>
          <w:noProof/>
        </w:rPr>
        <w:fldChar w:fldCharType="separate"/>
      </w:r>
      <w:r>
        <w:rPr>
          <w:noProof/>
        </w:rPr>
        <w:t>204</w:t>
      </w:r>
      <w:r>
        <w:rPr>
          <w:noProof/>
        </w:rPr>
        <w:fldChar w:fldCharType="end"/>
      </w:r>
    </w:p>
    <w:p w14:paraId="6D32B8E5" w14:textId="102BDDD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_Toc218779007 \h </w:instrText>
      </w:r>
      <w:r>
        <w:rPr>
          <w:noProof/>
        </w:rPr>
      </w:r>
      <w:r>
        <w:rPr>
          <w:noProof/>
        </w:rPr>
        <w:fldChar w:fldCharType="separate"/>
      </w:r>
      <w:r>
        <w:rPr>
          <w:noProof/>
        </w:rPr>
        <w:t>205</w:t>
      </w:r>
      <w:r>
        <w:rPr>
          <w:noProof/>
        </w:rPr>
        <w:fldChar w:fldCharType="end"/>
      </w:r>
    </w:p>
    <w:p w14:paraId="4DEC0D98" w14:textId="31C15A0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_Toc218779008 \h </w:instrText>
      </w:r>
      <w:r>
        <w:rPr>
          <w:noProof/>
        </w:rPr>
      </w:r>
      <w:r>
        <w:rPr>
          <w:noProof/>
        </w:rPr>
        <w:fldChar w:fldCharType="separate"/>
      </w:r>
      <w:r>
        <w:rPr>
          <w:noProof/>
        </w:rPr>
        <w:t>205</w:t>
      </w:r>
      <w:r>
        <w:rPr>
          <w:noProof/>
        </w:rPr>
        <w:fldChar w:fldCharType="end"/>
      </w:r>
    </w:p>
    <w:p w14:paraId="73D26957" w14:textId="7A50827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_Toc218779009 \h </w:instrText>
      </w:r>
      <w:r>
        <w:rPr>
          <w:noProof/>
        </w:rPr>
      </w:r>
      <w:r>
        <w:rPr>
          <w:noProof/>
        </w:rPr>
        <w:fldChar w:fldCharType="separate"/>
      </w:r>
      <w:r>
        <w:rPr>
          <w:noProof/>
        </w:rPr>
        <w:t>205</w:t>
      </w:r>
      <w:r>
        <w:rPr>
          <w:noProof/>
        </w:rPr>
        <w:fldChar w:fldCharType="end"/>
      </w:r>
    </w:p>
    <w:p w14:paraId="6A2028BD" w14:textId="54AA9B9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_Toc218779010 \h </w:instrText>
      </w:r>
      <w:r>
        <w:rPr>
          <w:noProof/>
        </w:rPr>
      </w:r>
      <w:r>
        <w:rPr>
          <w:noProof/>
        </w:rPr>
        <w:fldChar w:fldCharType="separate"/>
      </w:r>
      <w:r>
        <w:rPr>
          <w:noProof/>
        </w:rPr>
        <w:t>205</w:t>
      </w:r>
      <w:r>
        <w:rPr>
          <w:noProof/>
        </w:rPr>
        <w:fldChar w:fldCharType="end"/>
      </w:r>
    </w:p>
    <w:p w14:paraId="6EC7B77E" w14:textId="25B019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8.9.6.2.2</w:t>
      </w:r>
      <w:r>
        <w:rPr>
          <w:rFonts w:asciiTheme="minorHAnsi" w:eastAsiaTheme="minorEastAsia" w:hAnsiTheme="minorHAnsi" w:cstheme="minorBidi"/>
          <w:noProof/>
          <w:kern w:val="2"/>
          <w:sz w:val="24"/>
          <w:szCs w:val="24"/>
          <w:lang w:eastAsia="en-GB"/>
          <w14:ligatures w14:val="standardContextual"/>
        </w:rPr>
        <w:tab/>
      </w:r>
      <w:r>
        <w:rPr>
          <w:noProof/>
        </w:rPr>
        <w:t>Type: ACRUpdateData</w:t>
      </w:r>
      <w:r>
        <w:rPr>
          <w:noProof/>
        </w:rPr>
        <w:tab/>
      </w:r>
      <w:r>
        <w:rPr>
          <w:noProof/>
        </w:rPr>
        <w:fldChar w:fldCharType="begin" w:fldLock="1"/>
      </w:r>
      <w:r>
        <w:rPr>
          <w:noProof/>
        </w:rPr>
        <w:instrText xml:space="preserve"> PAGEREF _Toc218779011 \h </w:instrText>
      </w:r>
      <w:r>
        <w:rPr>
          <w:noProof/>
        </w:rPr>
      </w:r>
      <w:r>
        <w:rPr>
          <w:noProof/>
        </w:rPr>
        <w:fldChar w:fldCharType="separate"/>
      </w:r>
      <w:r>
        <w:rPr>
          <w:noProof/>
        </w:rPr>
        <w:t>206</w:t>
      </w:r>
      <w:r>
        <w:rPr>
          <w:noProof/>
        </w:rPr>
        <w:fldChar w:fldCharType="end"/>
      </w:r>
    </w:p>
    <w:p w14:paraId="7ED75EFF" w14:textId="53997A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8.9.6.2.3</w:t>
      </w:r>
      <w:r>
        <w:rPr>
          <w:rFonts w:asciiTheme="minorHAnsi" w:eastAsiaTheme="minorEastAsia" w:hAnsiTheme="minorHAnsi" w:cstheme="minorBidi"/>
          <w:noProof/>
          <w:kern w:val="2"/>
          <w:sz w:val="24"/>
          <w:szCs w:val="24"/>
          <w:lang w:eastAsia="en-GB"/>
          <w14:ligatures w14:val="standardContextual"/>
        </w:rPr>
        <w:tab/>
      </w:r>
      <w:r>
        <w:rPr>
          <w:noProof/>
        </w:rPr>
        <w:t>Type: ACRDataStatus</w:t>
      </w:r>
      <w:r>
        <w:rPr>
          <w:noProof/>
        </w:rPr>
        <w:tab/>
      </w:r>
      <w:r>
        <w:rPr>
          <w:noProof/>
        </w:rPr>
        <w:fldChar w:fldCharType="begin" w:fldLock="1"/>
      </w:r>
      <w:r>
        <w:rPr>
          <w:noProof/>
        </w:rPr>
        <w:instrText xml:space="preserve"> PAGEREF _Toc218779012 \h </w:instrText>
      </w:r>
      <w:r>
        <w:rPr>
          <w:noProof/>
        </w:rPr>
      </w:r>
      <w:r>
        <w:rPr>
          <w:noProof/>
        </w:rPr>
        <w:fldChar w:fldCharType="separate"/>
      </w:r>
      <w:r>
        <w:rPr>
          <w:noProof/>
        </w:rPr>
        <w:t>206</w:t>
      </w:r>
      <w:r>
        <w:rPr>
          <w:noProof/>
        </w:rPr>
        <w:fldChar w:fldCharType="end"/>
      </w:r>
    </w:p>
    <w:p w14:paraId="27645127" w14:textId="2EAF58E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8.9.6.2.4</w:t>
      </w:r>
      <w:r>
        <w:rPr>
          <w:rFonts w:asciiTheme="minorHAnsi" w:eastAsiaTheme="minorEastAsia" w:hAnsiTheme="minorHAnsi" w:cstheme="minorBidi"/>
          <w:noProof/>
          <w:kern w:val="2"/>
          <w:sz w:val="24"/>
          <w:szCs w:val="24"/>
          <w:lang w:eastAsia="en-GB"/>
          <w14:ligatures w14:val="standardContextual"/>
        </w:rPr>
        <w:tab/>
      </w:r>
      <w:r>
        <w:rPr>
          <w:noProof/>
        </w:rPr>
        <w:t>Type: ACTResultInfo</w:t>
      </w:r>
      <w:r>
        <w:rPr>
          <w:noProof/>
        </w:rPr>
        <w:tab/>
      </w:r>
      <w:r>
        <w:rPr>
          <w:noProof/>
        </w:rPr>
        <w:fldChar w:fldCharType="begin" w:fldLock="1"/>
      </w:r>
      <w:r>
        <w:rPr>
          <w:noProof/>
        </w:rPr>
        <w:instrText xml:space="preserve"> PAGEREF _Toc218779013 \h </w:instrText>
      </w:r>
      <w:r>
        <w:rPr>
          <w:noProof/>
        </w:rPr>
      </w:r>
      <w:r>
        <w:rPr>
          <w:noProof/>
        </w:rPr>
        <w:fldChar w:fldCharType="separate"/>
      </w:r>
      <w:r>
        <w:rPr>
          <w:noProof/>
        </w:rPr>
        <w:t>207</w:t>
      </w:r>
      <w:r>
        <w:rPr>
          <w:noProof/>
        </w:rPr>
        <w:fldChar w:fldCharType="end"/>
      </w:r>
    </w:p>
    <w:p w14:paraId="4E8A0A07" w14:textId="4C9EE12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8.9.6.2.5</w:t>
      </w:r>
      <w:r>
        <w:rPr>
          <w:rFonts w:asciiTheme="minorHAnsi" w:eastAsiaTheme="minorEastAsia" w:hAnsiTheme="minorHAnsi" w:cstheme="minorBidi"/>
          <w:noProof/>
          <w:kern w:val="2"/>
          <w:sz w:val="24"/>
          <w:szCs w:val="24"/>
          <w:lang w:eastAsia="en-GB"/>
          <w14:ligatures w14:val="standardContextual"/>
        </w:rPr>
        <w:tab/>
      </w:r>
      <w:r>
        <w:rPr>
          <w:noProof/>
        </w:rPr>
        <w:t>Type: AppGroupInfo</w:t>
      </w:r>
      <w:r>
        <w:rPr>
          <w:noProof/>
        </w:rPr>
        <w:tab/>
      </w:r>
      <w:r>
        <w:rPr>
          <w:noProof/>
        </w:rPr>
        <w:fldChar w:fldCharType="begin" w:fldLock="1"/>
      </w:r>
      <w:r>
        <w:rPr>
          <w:noProof/>
        </w:rPr>
        <w:instrText xml:space="preserve"> PAGEREF _Toc218779014 \h </w:instrText>
      </w:r>
      <w:r>
        <w:rPr>
          <w:noProof/>
        </w:rPr>
      </w:r>
      <w:r>
        <w:rPr>
          <w:noProof/>
        </w:rPr>
        <w:fldChar w:fldCharType="separate"/>
      </w:r>
      <w:r>
        <w:rPr>
          <w:noProof/>
        </w:rPr>
        <w:t>207</w:t>
      </w:r>
      <w:r>
        <w:rPr>
          <w:noProof/>
        </w:rPr>
        <w:fldChar w:fldCharType="end"/>
      </w:r>
    </w:p>
    <w:p w14:paraId="20AF859D" w14:textId="1ACC3CD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_Toc218779015 \h </w:instrText>
      </w:r>
      <w:r>
        <w:rPr>
          <w:noProof/>
        </w:rPr>
      </w:r>
      <w:r>
        <w:rPr>
          <w:noProof/>
        </w:rPr>
        <w:fldChar w:fldCharType="separate"/>
      </w:r>
      <w:r>
        <w:rPr>
          <w:noProof/>
        </w:rPr>
        <w:t>207</w:t>
      </w:r>
      <w:r>
        <w:rPr>
          <w:noProof/>
        </w:rPr>
        <w:fldChar w:fldCharType="end"/>
      </w:r>
    </w:p>
    <w:p w14:paraId="08A58E10" w14:textId="5EA451B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_Toc218779016 \h </w:instrText>
      </w:r>
      <w:r>
        <w:rPr>
          <w:noProof/>
        </w:rPr>
      </w:r>
      <w:r>
        <w:rPr>
          <w:noProof/>
        </w:rPr>
        <w:fldChar w:fldCharType="separate"/>
      </w:r>
      <w:r>
        <w:rPr>
          <w:noProof/>
        </w:rPr>
        <w:t>207</w:t>
      </w:r>
      <w:r>
        <w:rPr>
          <w:noProof/>
        </w:rPr>
        <w:fldChar w:fldCharType="end"/>
      </w:r>
    </w:p>
    <w:p w14:paraId="5247ADDD" w14:textId="6CB90B3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_Toc218779017 \h </w:instrText>
      </w:r>
      <w:r>
        <w:rPr>
          <w:noProof/>
        </w:rPr>
      </w:r>
      <w:r>
        <w:rPr>
          <w:noProof/>
        </w:rPr>
        <w:fldChar w:fldCharType="separate"/>
      </w:r>
      <w:r>
        <w:rPr>
          <w:noProof/>
        </w:rPr>
        <w:t>207</w:t>
      </w:r>
      <w:r>
        <w:rPr>
          <w:noProof/>
        </w:rPr>
        <w:fldChar w:fldCharType="end"/>
      </w:r>
    </w:p>
    <w:p w14:paraId="22E5DE04" w14:textId="72A5DF4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8.9.6.3.3</w:t>
      </w:r>
      <w:r>
        <w:rPr>
          <w:rFonts w:asciiTheme="minorHAnsi" w:eastAsiaTheme="minorEastAsia" w:hAnsiTheme="minorHAnsi" w:cstheme="minorBidi"/>
          <w:noProof/>
          <w:kern w:val="2"/>
          <w:sz w:val="24"/>
          <w:szCs w:val="24"/>
          <w:lang w:eastAsia="en-GB"/>
          <w14:ligatures w14:val="standardContextual"/>
        </w:rPr>
        <w:tab/>
      </w:r>
      <w:r>
        <w:rPr>
          <w:noProof/>
        </w:rPr>
        <w:t>Enumeration: ACTResult</w:t>
      </w:r>
      <w:r>
        <w:rPr>
          <w:noProof/>
        </w:rPr>
        <w:tab/>
      </w:r>
      <w:r>
        <w:rPr>
          <w:noProof/>
        </w:rPr>
        <w:fldChar w:fldCharType="begin" w:fldLock="1"/>
      </w:r>
      <w:r>
        <w:rPr>
          <w:noProof/>
        </w:rPr>
        <w:instrText xml:space="preserve"> PAGEREF _Toc218779018 \h </w:instrText>
      </w:r>
      <w:r>
        <w:rPr>
          <w:noProof/>
        </w:rPr>
      </w:r>
      <w:r>
        <w:rPr>
          <w:noProof/>
        </w:rPr>
        <w:fldChar w:fldCharType="separate"/>
      </w:r>
      <w:r>
        <w:rPr>
          <w:noProof/>
        </w:rPr>
        <w:t>207</w:t>
      </w:r>
      <w:r>
        <w:rPr>
          <w:noProof/>
        </w:rPr>
        <w:fldChar w:fldCharType="end"/>
      </w:r>
    </w:p>
    <w:p w14:paraId="6782F40D" w14:textId="67212A3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8.9.6.3.4</w:t>
      </w:r>
      <w:r>
        <w:rPr>
          <w:rFonts w:asciiTheme="minorHAnsi" w:eastAsiaTheme="minorEastAsia" w:hAnsiTheme="minorHAnsi" w:cstheme="minorBidi"/>
          <w:noProof/>
          <w:kern w:val="2"/>
          <w:sz w:val="24"/>
          <w:szCs w:val="24"/>
          <w:lang w:eastAsia="en-GB"/>
          <w14:ligatures w14:val="standardContextual"/>
        </w:rPr>
        <w:tab/>
      </w:r>
      <w:r>
        <w:rPr>
          <w:noProof/>
        </w:rPr>
        <w:t>Enumeration: E3SubscsStatus</w:t>
      </w:r>
      <w:r>
        <w:rPr>
          <w:noProof/>
        </w:rPr>
        <w:tab/>
      </w:r>
      <w:r>
        <w:rPr>
          <w:noProof/>
        </w:rPr>
        <w:fldChar w:fldCharType="begin" w:fldLock="1"/>
      </w:r>
      <w:r>
        <w:rPr>
          <w:noProof/>
        </w:rPr>
        <w:instrText xml:space="preserve"> PAGEREF _Toc218779019 \h </w:instrText>
      </w:r>
      <w:r>
        <w:rPr>
          <w:noProof/>
        </w:rPr>
      </w:r>
      <w:r>
        <w:rPr>
          <w:noProof/>
        </w:rPr>
        <w:fldChar w:fldCharType="separate"/>
      </w:r>
      <w:r>
        <w:rPr>
          <w:noProof/>
        </w:rPr>
        <w:t>207</w:t>
      </w:r>
      <w:r>
        <w:rPr>
          <w:noProof/>
        </w:rPr>
        <w:fldChar w:fldCharType="end"/>
      </w:r>
    </w:p>
    <w:p w14:paraId="25D98432" w14:textId="60092AE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8.9.6.3.5</w:t>
      </w:r>
      <w:r>
        <w:rPr>
          <w:rFonts w:asciiTheme="minorHAnsi" w:eastAsiaTheme="minorEastAsia" w:hAnsiTheme="minorHAnsi" w:cstheme="minorBidi"/>
          <w:noProof/>
          <w:kern w:val="2"/>
          <w:sz w:val="24"/>
          <w:szCs w:val="24"/>
          <w:lang w:eastAsia="en-GB"/>
          <w14:ligatures w14:val="standardContextual"/>
        </w:rPr>
        <w:tab/>
      </w:r>
      <w:r>
        <w:rPr>
          <w:noProof/>
        </w:rPr>
        <w:t>Enumeration: ACTFailureCause</w:t>
      </w:r>
      <w:r>
        <w:rPr>
          <w:noProof/>
        </w:rPr>
        <w:tab/>
      </w:r>
      <w:r>
        <w:rPr>
          <w:noProof/>
        </w:rPr>
        <w:fldChar w:fldCharType="begin" w:fldLock="1"/>
      </w:r>
      <w:r>
        <w:rPr>
          <w:noProof/>
        </w:rPr>
        <w:instrText xml:space="preserve"> PAGEREF _Toc218779020 \h </w:instrText>
      </w:r>
      <w:r>
        <w:rPr>
          <w:noProof/>
        </w:rPr>
      </w:r>
      <w:r>
        <w:rPr>
          <w:noProof/>
        </w:rPr>
        <w:fldChar w:fldCharType="separate"/>
      </w:r>
      <w:r>
        <w:rPr>
          <w:noProof/>
        </w:rPr>
        <w:t>208</w:t>
      </w:r>
      <w:r>
        <w:rPr>
          <w:noProof/>
        </w:rPr>
        <w:fldChar w:fldCharType="end"/>
      </w:r>
    </w:p>
    <w:p w14:paraId="24B1341A" w14:textId="1B797C0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_Toc218779021 \h </w:instrText>
      </w:r>
      <w:r>
        <w:rPr>
          <w:noProof/>
        </w:rPr>
      </w:r>
      <w:r>
        <w:rPr>
          <w:noProof/>
        </w:rPr>
        <w:fldChar w:fldCharType="separate"/>
      </w:r>
      <w:r>
        <w:rPr>
          <w:noProof/>
        </w:rPr>
        <w:t>208</w:t>
      </w:r>
      <w:r>
        <w:rPr>
          <w:noProof/>
        </w:rPr>
        <w:fldChar w:fldCharType="end"/>
      </w:r>
    </w:p>
    <w:p w14:paraId="3D289D4A" w14:textId="1FB1271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_Toc218779022 \h </w:instrText>
      </w:r>
      <w:r>
        <w:rPr>
          <w:noProof/>
        </w:rPr>
      </w:r>
      <w:r>
        <w:rPr>
          <w:noProof/>
        </w:rPr>
        <w:fldChar w:fldCharType="separate"/>
      </w:r>
      <w:r>
        <w:rPr>
          <w:noProof/>
        </w:rPr>
        <w:t>208</w:t>
      </w:r>
      <w:r>
        <w:rPr>
          <w:noProof/>
        </w:rPr>
        <w:fldChar w:fldCharType="end"/>
      </w:r>
    </w:p>
    <w:p w14:paraId="5A270389" w14:textId="4C344F9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_Toc218779023 \h </w:instrText>
      </w:r>
      <w:r>
        <w:rPr>
          <w:noProof/>
        </w:rPr>
      </w:r>
      <w:r>
        <w:rPr>
          <w:noProof/>
        </w:rPr>
        <w:fldChar w:fldCharType="separate"/>
      </w:r>
      <w:r>
        <w:rPr>
          <w:noProof/>
        </w:rPr>
        <w:t>208</w:t>
      </w:r>
      <w:r>
        <w:rPr>
          <w:noProof/>
        </w:rPr>
        <w:fldChar w:fldCharType="end"/>
      </w:r>
    </w:p>
    <w:p w14:paraId="25BF8EF0" w14:textId="4BB25AD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_Toc218779024 \h </w:instrText>
      </w:r>
      <w:r>
        <w:rPr>
          <w:noProof/>
        </w:rPr>
      </w:r>
      <w:r>
        <w:rPr>
          <w:noProof/>
        </w:rPr>
        <w:fldChar w:fldCharType="separate"/>
      </w:r>
      <w:r>
        <w:rPr>
          <w:noProof/>
        </w:rPr>
        <w:t>208</w:t>
      </w:r>
      <w:r>
        <w:rPr>
          <w:noProof/>
        </w:rPr>
        <w:fldChar w:fldCharType="end"/>
      </w:r>
    </w:p>
    <w:p w14:paraId="40DB63CE" w14:textId="590D0D5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_Toc218779025 \h </w:instrText>
      </w:r>
      <w:r>
        <w:rPr>
          <w:noProof/>
        </w:rPr>
      </w:r>
      <w:r>
        <w:rPr>
          <w:noProof/>
        </w:rPr>
        <w:fldChar w:fldCharType="separate"/>
      </w:r>
      <w:r>
        <w:rPr>
          <w:noProof/>
        </w:rPr>
        <w:t>208</w:t>
      </w:r>
      <w:r>
        <w:rPr>
          <w:noProof/>
        </w:rPr>
        <w:fldChar w:fldCharType="end"/>
      </w:r>
    </w:p>
    <w:p w14:paraId="3B90AEC7" w14:textId="21429EE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_Toc218779026 \h </w:instrText>
      </w:r>
      <w:r>
        <w:rPr>
          <w:noProof/>
        </w:rPr>
      </w:r>
      <w:r>
        <w:rPr>
          <w:noProof/>
        </w:rPr>
        <w:fldChar w:fldCharType="separate"/>
      </w:r>
      <w:r>
        <w:rPr>
          <w:noProof/>
        </w:rPr>
        <w:t>208</w:t>
      </w:r>
      <w:r>
        <w:rPr>
          <w:noProof/>
        </w:rPr>
        <w:fldChar w:fldCharType="end"/>
      </w:r>
    </w:p>
    <w:p w14:paraId="388DD312" w14:textId="4D07D8A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_Toc218779027 \h </w:instrText>
      </w:r>
      <w:r>
        <w:rPr>
          <w:noProof/>
        </w:rPr>
      </w:r>
      <w:r>
        <w:rPr>
          <w:noProof/>
        </w:rPr>
        <w:fldChar w:fldCharType="separate"/>
      </w:r>
      <w:r>
        <w:rPr>
          <w:noProof/>
        </w:rPr>
        <w:t>208</w:t>
      </w:r>
      <w:r>
        <w:rPr>
          <w:noProof/>
        </w:rPr>
        <w:fldChar w:fldCharType="end"/>
      </w:r>
    </w:p>
    <w:p w14:paraId="33E73E05" w14:textId="00DAF1E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_Toc218779028 \h </w:instrText>
      </w:r>
      <w:r>
        <w:rPr>
          <w:noProof/>
        </w:rPr>
      </w:r>
      <w:r>
        <w:rPr>
          <w:noProof/>
        </w:rPr>
        <w:fldChar w:fldCharType="separate"/>
      </w:r>
      <w:r>
        <w:rPr>
          <w:noProof/>
        </w:rPr>
        <w:t>209</w:t>
      </w:r>
      <w:r>
        <w:rPr>
          <w:noProof/>
        </w:rPr>
        <w:fldChar w:fldCharType="end"/>
      </w:r>
    </w:p>
    <w:p w14:paraId="49430F8C" w14:textId="28087F9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fldLock="1"/>
      </w:r>
      <w:r>
        <w:rPr>
          <w:noProof/>
        </w:rPr>
        <w:instrText xml:space="preserve"> PAGEREF _Toc218779029 \h </w:instrText>
      </w:r>
      <w:r>
        <w:rPr>
          <w:noProof/>
        </w:rPr>
      </w:r>
      <w:r>
        <w:rPr>
          <w:noProof/>
        </w:rPr>
        <w:fldChar w:fldCharType="separate"/>
      </w:r>
      <w:r>
        <w:rPr>
          <w:noProof/>
        </w:rPr>
        <w:t>209</w:t>
      </w:r>
      <w:r>
        <w:rPr>
          <w:noProof/>
        </w:rPr>
        <w:fldChar w:fldCharType="end"/>
      </w:r>
    </w:p>
    <w:p w14:paraId="2CB83D82" w14:textId="1EA1362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_Toc218779030 \h </w:instrText>
      </w:r>
      <w:r>
        <w:rPr>
          <w:noProof/>
        </w:rPr>
      </w:r>
      <w:r>
        <w:rPr>
          <w:noProof/>
        </w:rPr>
        <w:fldChar w:fldCharType="separate"/>
      </w:r>
      <w:r>
        <w:rPr>
          <w:noProof/>
        </w:rPr>
        <w:t>209</w:t>
      </w:r>
      <w:r>
        <w:rPr>
          <w:noProof/>
        </w:rPr>
        <w:fldChar w:fldCharType="end"/>
      </w:r>
    </w:p>
    <w:p w14:paraId="331C814A" w14:textId="6ECF6BD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_Toc218779031 \h </w:instrText>
      </w:r>
      <w:r>
        <w:rPr>
          <w:noProof/>
        </w:rPr>
      </w:r>
      <w:r>
        <w:rPr>
          <w:noProof/>
        </w:rPr>
        <w:fldChar w:fldCharType="separate"/>
      </w:r>
      <w:r>
        <w:rPr>
          <w:noProof/>
        </w:rPr>
        <w:t>209</w:t>
      </w:r>
      <w:r>
        <w:rPr>
          <w:noProof/>
        </w:rPr>
        <w:fldChar w:fldCharType="end"/>
      </w:r>
    </w:p>
    <w:p w14:paraId="6798BE49" w14:textId="3693C36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_Toc218779032 \h </w:instrText>
      </w:r>
      <w:r>
        <w:rPr>
          <w:noProof/>
        </w:rPr>
      </w:r>
      <w:r>
        <w:rPr>
          <w:noProof/>
        </w:rPr>
        <w:fldChar w:fldCharType="separate"/>
      </w:r>
      <w:r>
        <w:rPr>
          <w:noProof/>
        </w:rPr>
        <w:t>209</w:t>
      </w:r>
      <w:r>
        <w:rPr>
          <w:noProof/>
        </w:rPr>
        <w:fldChar w:fldCharType="end"/>
      </w:r>
    </w:p>
    <w:p w14:paraId="69C8DE85" w14:textId="0A4CF2F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_Toc218779033 \h </w:instrText>
      </w:r>
      <w:r>
        <w:rPr>
          <w:noProof/>
        </w:rPr>
      </w:r>
      <w:r>
        <w:rPr>
          <w:noProof/>
        </w:rPr>
        <w:fldChar w:fldCharType="separate"/>
      </w:r>
      <w:r>
        <w:rPr>
          <w:noProof/>
        </w:rPr>
        <w:t>210</w:t>
      </w:r>
      <w:r>
        <w:rPr>
          <w:noProof/>
        </w:rPr>
        <w:fldChar w:fldCharType="end"/>
      </w:r>
    </w:p>
    <w:p w14:paraId="5A0D72A6" w14:textId="5697D86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_Toc218779034 \h </w:instrText>
      </w:r>
      <w:r>
        <w:rPr>
          <w:noProof/>
        </w:rPr>
      </w:r>
      <w:r>
        <w:rPr>
          <w:noProof/>
        </w:rPr>
        <w:fldChar w:fldCharType="separate"/>
      </w:r>
      <w:r>
        <w:rPr>
          <w:noProof/>
        </w:rPr>
        <w:t>210</w:t>
      </w:r>
      <w:r>
        <w:rPr>
          <w:noProof/>
        </w:rPr>
        <w:fldChar w:fldCharType="end"/>
      </w:r>
    </w:p>
    <w:p w14:paraId="50F43E71" w14:textId="6FFF09C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_Toc218779035 \h </w:instrText>
      </w:r>
      <w:r>
        <w:rPr>
          <w:noProof/>
        </w:rPr>
      </w:r>
      <w:r>
        <w:rPr>
          <w:noProof/>
        </w:rPr>
        <w:fldChar w:fldCharType="separate"/>
      </w:r>
      <w:r>
        <w:rPr>
          <w:noProof/>
        </w:rPr>
        <w:t>210</w:t>
      </w:r>
      <w:r>
        <w:rPr>
          <w:noProof/>
        </w:rPr>
        <w:fldChar w:fldCharType="end"/>
      </w:r>
    </w:p>
    <w:p w14:paraId="450C63B8" w14:textId="2CFDA65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_Toc218779036 \h </w:instrText>
      </w:r>
      <w:r>
        <w:rPr>
          <w:noProof/>
        </w:rPr>
      </w:r>
      <w:r>
        <w:rPr>
          <w:noProof/>
        </w:rPr>
        <w:fldChar w:fldCharType="separate"/>
      </w:r>
      <w:r>
        <w:rPr>
          <w:noProof/>
        </w:rPr>
        <w:t>210</w:t>
      </w:r>
      <w:r>
        <w:rPr>
          <w:noProof/>
        </w:rPr>
        <w:fldChar w:fldCharType="end"/>
      </w:r>
    </w:p>
    <w:p w14:paraId="075A6E8D" w14:textId="317E4C3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_Toc218779037 \h </w:instrText>
      </w:r>
      <w:r>
        <w:rPr>
          <w:noProof/>
        </w:rPr>
      </w:r>
      <w:r>
        <w:rPr>
          <w:noProof/>
        </w:rPr>
        <w:fldChar w:fldCharType="separate"/>
      </w:r>
      <w:r>
        <w:rPr>
          <w:noProof/>
        </w:rPr>
        <w:t>210</w:t>
      </w:r>
      <w:r>
        <w:rPr>
          <w:noProof/>
        </w:rPr>
        <w:fldChar w:fldCharType="end"/>
      </w:r>
    </w:p>
    <w:p w14:paraId="334FCF7F" w14:textId="7745367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_Toc218779038 \h </w:instrText>
      </w:r>
      <w:r>
        <w:rPr>
          <w:noProof/>
        </w:rPr>
      </w:r>
      <w:r>
        <w:rPr>
          <w:noProof/>
        </w:rPr>
        <w:fldChar w:fldCharType="separate"/>
      </w:r>
      <w:r>
        <w:rPr>
          <w:noProof/>
        </w:rPr>
        <w:t>211</w:t>
      </w:r>
      <w:r>
        <w:rPr>
          <w:noProof/>
        </w:rPr>
        <w:fldChar w:fldCharType="end"/>
      </w:r>
    </w:p>
    <w:p w14:paraId="17D7FE6D" w14:textId="7F63A79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_Toc218779039 \h </w:instrText>
      </w:r>
      <w:r>
        <w:rPr>
          <w:noProof/>
        </w:rPr>
      </w:r>
      <w:r>
        <w:rPr>
          <w:noProof/>
        </w:rPr>
        <w:fldChar w:fldCharType="separate"/>
      </w:r>
      <w:r>
        <w:rPr>
          <w:noProof/>
        </w:rPr>
        <w:t>211</w:t>
      </w:r>
      <w:r>
        <w:rPr>
          <w:noProof/>
        </w:rPr>
        <w:fldChar w:fldCharType="end"/>
      </w:r>
    </w:p>
    <w:p w14:paraId="5448536B" w14:textId="097FB82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_Toc218779040 \h </w:instrText>
      </w:r>
      <w:r>
        <w:rPr>
          <w:noProof/>
        </w:rPr>
      </w:r>
      <w:r>
        <w:rPr>
          <w:noProof/>
        </w:rPr>
        <w:fldChar w:fldCharType="separate"/>
      </w:r>
      <w:r>
        <w:rPr>
          <w:noProof/>
        </w:rPr>
        <w:t>211</w:t>
      </w:r>
      <w:r>
        <w:rPr>
          <w:noProof/>
        </w:rPr>
        <w:fldChar w:fldCharType="end"/>
      </w:r>
    </w:p>
    <w:p w14:paraId="75B51612" w14:textId="17FCA63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_Toc218779041 \h </w:instrText>
      </w:r>
      <w:r>
        <w:rPr>
          <w:noProof/>
        </w:rPr>
      </w:r>
      <w:r>
        <w:rPr>
          <w:noProof/>
        </w:rPr>
        <w:fldChar w:fldCharType="separate"/>
      </w:r>
      <w:r>
        <w:rPr>
          <w:noProof/>
        </w:rPr>
        <w:t>212</w:t>
      </w:r>
      <w:r>
        <w:rPr>
          <w:noProof/>
        </w:rPr>
        <w:fldChar w:fldCharType="end"/>
      </w:r>
    </w:p>
    <w:p w14:paraId="3F1CA773" w14:textId="3788262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_Toc218779042 \h </w:instrText>
      </w:r>
      <w:r>
        <w:rPr>
          <w:noProof/>
        </w:rPr>
      </w:r>
      <w:r>
        <w:rPr>
          <w:noProof/>
        </w:rPr>
        <w:fldChar w:fldCharType="separate"/>
      </w:r>
      <w:r>
        <w:rPr>
          <w:noProof/>
        </w:rPr>
        <w:t>212</w:t>
      </w:r>
      <w:r>
        <w:rPr>
          <w:noProof/>
        </w:rPr>
        <w:fldChar w:fldCharType="end"/>
      </w:r>
    </w:p>
    <w:p w14:paraId="4950CACE" w14:textId="11061A2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8.10.6.2.2</w:t>
      </w:r>
      <w:r>
        <w:rPr>
          <w:rFonts w:asciiTheme="minorHAnsi" w:eastAsiaTheme="minorEastAsia" w:hAnsiTheme="minorHAnsi" w:cstheme="minorBidi"/>
          <w:noProof/>
          <w:kern w:val="2"/>
          <w:sz w:val="24"/>
          <w:szCs w:val="24"/>
          <w:lang w:eastAsia="en-GB"/>
          <w14:ligatures w14:val="standardContextual"/>
        </w:rPr>
        <w:tab/>
      </w:r>
      <w:r>
        <w:rPr>
          <w:noProof/>
        </w:rPr>
        <w:t>Type: ACRParamsInfo</w:t>
      </w:r>
      <w:r>
        <w:rPr>
          <w:noProof/>
        </w:rPr>
        <w:tab/>
      </w:r>
      <w:r>
        <w:rPr>
          <w:noProof/>
        </w:rPr>
        <w:fldChar w:fldCharType="begin" w:fldLock="1"/>
      </w:r>
      <w:r>
        <w:rPr>
          <w:noProof/>
        </w:rPr>
        <w:instrText xml:space="preserve"> PAGEREF _Toc218779043 \h </w:instrText>
      </w:r>
      <w:r>
        <w:rPr>
          <w:noProof/>
        </w:rPr>
      </w:r>
      <w:r>
        <w:rPr>
          <w:noProof/>
        </w:rPr>
        <w:fldChar w:fldCharType="separate"/>
      </w:r>
      <w:r>
        <w:rPr>
          <w:noProof/>
        </w:rPr>
        <w:t>212</w:t>
      </w:r>
      <w:r>
        <w:rPr>
          <w:noProof/>
        </w:rPr>
        <w:fldChar w:fldCharType="end"/>
      </w:r>
    </w:p>
    <w:p w14:paraId="3B812D7C" w14:textId="011FBA4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_Toc218779044 \h </w:instrText>
      </w:r>
      <w:r>
        <w:rPr>
          <w:noProof/>
        </w:rPr>
      </w:r>
      <w:r>
        <w:rPr>
          <w:noProof/>
        </w:rPr>
        <w:fldChar w:fldCharType="separate"/>
      </w:r>
      <w:r>
        <w:rPr>
          <w:noProof/>
        </w:rPr>
        <w:t>212</w:t>
      </w:r>
      <w:r>
        <w:rPr>
          <w:noProof/>
        </w:rPr>
        <w:fldChar w:fldCharType="end"/>
      </w:r>
    </w:p>
    <w:p w14:paraId="65BAB00F" w14:textId="7A1377A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_Toc218779045 \h </w:instrText>
      </w:r>
      <w:r>
        <w:rPr>
          <w:noProof/>
        </w:rPr>
      </w:r>
      <w:r>
        <w:rPr>
          <w:noProof/>
        </w:rPr>
        <w:fldChar w:fldCharType="separate"/>
      </w:r>
      <w:r>
        <w:rPr>
          <w:noProof/>
        </w:rPr>
        <w:t>212</w:t>
      </w:r>
      <w:r>
        <w:rPr>
          <w:noProof/>
        </w:rPr>
        <w:fldChar w:fldCharType="end"/>
      </w:r>
    </w:p>
    <w:p w14:paraId="46010A43" w14:textId="078DFC9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_Toc218779046 \h </w:instrText>
      </w:r>
      <w:r>
        <w:rPr>
          <w:noProof/>
        </w:rPr>
      </w:r>
      <w:r>
        <w:rPr>
          <w:noProof/>
        </w:rPr>
        <w:fldChar w:fldCharType="separate"/>
      </w:r>
      <w:r>
        <w:rPr>
          <w:noProof/>
        </w:rPr>
        <w:t>212</w:t>
      </w:r>
      <w:r>
        <w:rPr>
          <w:noProof/>
        </w:rPr>
        <w:fldChar w:fldCharType="end"/>
      </w:r>
    </w:p>
    <w:p w14:paraId="30F38BE0" w14:textId="24E9AB0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_Toc218779047 \h </w:instrText>
      </w:r>
      <w:r>
        <w:rPr>
          <w:noProof/>
        </w:rPr>
      </w:r>
      <w:r>
        <w:rPr>
          <w:noProof/>
        </w:rPr>
        <w:fldChar w:fldCharType="separate"/>
      </w:r>
      <w:r>
        <w:rPr>
          <w:noProof/>
        </w:rPr>
        <w:t>212</w:t>
      </w:r>
      <w:r>
        <w:rPr>
          <w:noProof/>
        </w:rPr>
        <w:fldChar w:fldCharType="end"/>
      </w:r>
    </w:p>
    <w:p w14:paraId="0A49DA8F" w14:textId="6CB84B4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_Toc218779048 \h </w:instrText>
      </w:r>
      <w:r>
        <w:rPr>
          <w:noProof/>
        </w:rPr>
      </w:r>
      <w:r>
        <w:rPr>
          <w:noProof/>
        </w:rPr>
        <w:fldChar w:fldCharType="separate"/>
      </w:r>
      <w:r>
        <w:rPr>
          <w:noProof/>
        </w:rPr>
        <w:t>213</w:t>
      </w:r>
      <w:r>
        <w:rPr>
          <w:noProof/>
        </w:rPr>
        <w:fldChar w:fldCharType="end"/>
      </w:r>
    </w:p>
    <w:p w14:paraId="4E524CAE" w14:textId="4C42932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_Toc218779049 \h </w:instrText>
      </w:r>
      <w:r>
        <w:rPr>
          <w:noProof/>
        </w:rPr>
      </w:r>
      <w:r>
        <w:rPr>
          <w:noProof/>
        </w:rPr>
        <w:fldChar w:fldCharType="separate"/>
      </w:r>
      <w:r>
        <w:rPr>
          <w:noProof/>
        </w:rPr>
        <w:t>213</w:t>
      </w:r>
      <w:r>
        <w:rPr>
          <w:noProof/>
        </w:rPr>
        <w:fldChar w:fldCharType="end"/>
      </w:r>
    </w:p>
    <w:p w14:paraId="465499E9" w14:textId="6FE9FB8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_Toc218779050 \h </w:instrText>
      </w:r>
      <w:r>
        <w:rPr>
          <w:noProof/>
        </w:rPr>
      </w:r>
      <w:r>
        <w:rPr>
          <w:noProof/>
        </w:rPr>
        <w:fldChar w:fldCharType="separate"/>
      </w:r>
      <w:r>
        <w:rPr>
          <w:noProof/>
        </w:rPr>
        <w:t>213</w:t>
      </w:r>
      <w:r>
        <w:rPr>
          <w:noProof/>
        </w:rPr>
        <w:fldChar w:fldCharType="end"/>
      </w:r>
    </w:p>
    <w:p w14:paraId="36A14C4C" w14:textId="4488A04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_Toc218779051 \h </w:instrText>
      </w:r>
      <w:r>
        <w:rPr>
          <w:noProof/>
        </w:rPr>
      </w:r>
      <w:r>
        <w:rPr>
          <w:noProof/>
        </w:rPr>
        <w:fldChar w:fldCharType="separate"/>
      </w:r>
      <w:r>
        <w:rPr>
          <w:noProof/>
        </w:rPr>
        <w:t>213</w:t>
      </w:r>
      <w:r>
        <w:rPr>
          <w:noProof/>
        </w:rPr>
        <w:fldChar w:fldCharType="end"/>
      </w:r>
    </w:p>
    <w:p w14:paraId="64F8D27A" w14:textId="2B8AC53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_Toc218779052 \h </w:instrText>
      </w:r>
      <w:r>
        <w:rPr>
          <w:noProof/>
        </w:rPr>
      </w:r>
      <w:r>
        <w:rPr>
          <w:noProof/>
        </w:rPr>
        <w:fldChar w:fldCharType="separate"/>
      </w:r>
      <w:r>
        <w:rPr>
          <w:noProof/>
        </w:rPr>
        <w:t>213</w:t>
      </w:r>
      <w:r>
        <w:rPr>
          <w:noProof/>
        </w:rPr>
        <w:fldChar w:fldCharType="end"/>
      </w:r>
    </w:p>
    <w:p w14:paraId="38AF8E7A" w14:textId="1BAECEE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_Toc218779053 \h </w:instrText>
      </w:r>
      <w:r>
        <w:rPr>
          <w:noProof/>
        </w:rPr>
      </w:r>
      <w:r>
        <w:rPr>
          <w:noProof/>
        </w:rPr>
        <w:fldChar w:fldCharType="separate"/>
      </w:r>
      <w:r>
        <w:rPr>
          <w:noProof/>
        </w:rPr>
        <w:t>213</w:t>
      </w:r>
      <w:r>
        <w:rPr>
          <w:noProof/>
        </w:rPr>
        <w:fldChar w:fldCharType="end"/>
      </w:r>
    </w:p>
    <w:p w14:paraId="41F9B756" w14:textId="20C1CB1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_Toc218779054 \h </w:instrText>
      </w:r>
      <w:r>
        <w:rPr>
          <w:noProof/>
        </w:rPr>
      </w:r>
      <w:r>
        <w:rPr>
          <w:noProof/>
        </w:rPr>
        <w:fldChar w:fldCharType="separate"/>
      </w:r>
      <w:r>
        <w:rPr>
          <w:noProof/>
        </w:rPr>
        <w:t>213</w:t>
      </w:r>
      <w:r>
        <w:rPr>
          <w:noProof/>
        </w:rPr>
        <w:fldChar w:fldCharType="end"/>
      </w:r>
    </w:p>
    <w:p w14:paraId="23FB2FFE" w14:textId="1C63426C"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Eees_CommonEASAnnouncement API</w:t>
      </w:r>
      <w:r>
        <w:rPr>
          <w:noProof/>
        </w:rPr>
        <w:tab/>
      </w:r>
      <w:r>
        <w:rPr>
          <w:noProof/>
        </w:rPr>
        <w:fldChar w:fldCharType="begin" w:fldLock="1"/>
      </w:r>
      <w:r>
        <w:rPr>
          <w:noProof/>
        </w:rPr>
        <w:instrText xml:space="preserve"> PAGEREF _Toc218779055 \h </w:instrText>
      </w:r>
      <w:r>
        <w:rPr>
          <w:noProof/>
        </w:rPr>
      </w:r>
      <w:r>
        <w:rPr>
          <w:noProof/>
        </w:rPr>
        <w:fldChar w:fldCharType="separate"/>
      </w:r>
      <w:r>
        <w:rPr>
          <w:noProof/>
        </w:rPr>
        <w:t>213</w:t>
      </w:r>
      <w:r>
        <w:rPr>
          <w:noProof/>
        </w:rPr>
        <w:fldChar w:fldCharType="end"/>
      </w:r>
    </w:p>
    <w:p w14:paraId="766CDD44" w14:textId="11BD970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_Toc218779056 \h </w:instrText>
      </w:r>
      <w:r>
        <w:rPr>
          <w:noProof/>
        </w:rPr>
      </w:r>
      <w:r>
        <w:rPr>
          <w:noProof/>
        </w:rPr>
        <w:fldChar w:fldCharType="separate"/>
      </w:r>
      <w:r>
        <w:rPr>
          <w:noProof/>
        </w:rPr>
        <w:t>213</w:t>
      </w:r>
      <w:r>
        <w:rPr>
          <w:noProof/>
        </w:rPr>
        <w:fldChar w:fldCharType="end"/>
      </w:r>
    </w:p>
    <w:p w14:paraId="49716A2C" w14:textId="2499215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_Toc218779057 \h </w:instrText>
      </w:r>
      <w:r>
        <w:rPr>
          <w:noProof/>
        </w:rPr>
      </w:r>
      <w:r>
        <w:rPr>
          <w:noProof/>
        </w:rPr>
        <w:fldChar w:fldCharType="separate"/>
      </w:r>
      <w:r>
        <w:rPr>
          <w:noProof/>
        </w:rPr>
        <w:t>214</w:t>
      </w:r>
      <w:r>
        <w:rPr>
          <w:noProof/>
        </w:rPr>
        <w:fldChar w:fldCharType="end"/>
      </w:r>
    </w:p>
    <w:p w14:paraId="1F02E630" w14:textId="0AD35F2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_Toc218779058 \h </w:instrText>
      </w:r>
      <w:r>
        <w:rPr>
          <w:noProof/>
        </w:rPr>
      </w:r>
      <w:r>
        <w:rPr>
          <w:noProof/>
        </w:rPr>
        <w:fldChar w:fldCharType="separate"/>
      </w:r>
      <w:r>
        <w:rPr>
          <w:noProof/>
        </w:rPr>
        <w:t>214</w:t>
      </w:r>
      <w:r>
        <w:rPr>
          <w:noProof/>
        </w:rPr>
        <w:fldChar w:fldCharType="end"/>
      </w:r>
    </w:p>
    <w:p w14:paraId="4D458EDC" w14:textId="7D9129B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_Toc218779059 \h </w:instrText>
      </w:r>
      <w:r>
        <w:rPr>
          <w:noProof/>
        </w:rPr>
      </w:r>
      <w:r>
        <w:rPr>
          <w:noProof/>
        </w:rPr>
        <w:fldChar w:fldCharType="separate"/>
      </w:r>
      <w:r>
        <w:rPr>
          <w:noProof/>
        </w:rPr>
        <w:t>214</w:t>
      </w:r>
      <w:r>
        <w:rPr>
          <w:noProof/>
        </w:rPr>
        <w:fldChar w:fldCharType="end"/>
      </w:r>
    </w:p>
    <w:p w14:paraId="00867C72" w14:textId="6195861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_Toc218779060 \h </w:instrText>
      </w:r>
      <w:r>
        <w:rPr>
          <w:noProof/>
        </w:rPr>
      </w:r>
      <w:r>
        <w:rPr>
          <w:noProof/>
        </w:rPr>
        <w:fldChar w:fldCharType="separate"/>
      </w:r>
      <w:r>
        <w:rPr>
          <w:noProof/>
        </w:rPr>
        <w:t>214</w:t>
      </w:r>
      <w:r>
        <w:rPr>
          <w:noProof/>
        </w:rPr>
        <w:fldChar w:fldCharType="end"/>
      </w:r>
    </w:p>
    <w:p w14:paraId="4260D1D1" w14:textId="752CAD5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Pr>
          <w:noProof/>
        </w:rPr>
        <w:t>Operation: Declare</w:t>
      </w:r>
      <w:r>
        <w:rPr>
          <w:noProof/>
        </w:rPr>
        <w:tab/>
      </w:r>
      <w:r>
        <w:rPr>
          <w:noProof/>
        </w:rPr>
        <w:fldChar w:fldCharType="begin" w:fldLock="1"/>
      </w:r>
      <w:r>
        <w:rPr>
          <w:noProof/>
        </w:rPr>
        <w:instrText xml:space="preserve"> PAGEREF _Toc218779061 \h </w:instrText>
      </w:r>
      <w:r>
        <w:rPr>
          <w:noProof/>
        </w:rPr>
      </w:r>
      <w:r>
        <w:rPr>
          <w:noProof/>
        </w:rPr>
        <w:fldChar w:fldCharType="separate"/>
      </w:r>
      <w:r>
        <w:rPr>
          <w:noProof/>
        </w:rPr>
        <w:t>214</w:t>
      </w:r>
      <w:r>
        <w:rPr>
          <w:noProof/>
        </w:rPr>
        <w:fldChar w:fldCharType="end"/>
      </w:r>
    </w:p>
    <w:p w14:paraId="175E25CE" w14:textId="3E1D149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_Toc218779062 \h </w:instrText>
      </w:r>
      <w:r>
        <w:rPr>
          <w:noProof/>
        </w:rPr>
      </w:r>
      <w:r>
        <w:rPr>
          <w:noProof/>
        </w:rPr>
        <w:fldChar w:fldCharType="separate"/>
      </w:r>
      <w:r>
        <w:rPr>
          <w:noProof/>
        </w:rPr>
        <w:t>214</w:t>
      </w:r>
      <w:r>
        <w:rPr>
          <w:noProof/>
        </w:rPr>
        <w:fldChar w:fldCharType="end"/>
      </w:r>
    </w:p>
    <w:p w14:paraId="11DD1DD7" w14:textId="023045B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_Toc218779063 \h </w:instrText>
      </w:r>
      <w:r>
        <w:rPr>
          <w:noProof/>
        </w:rPr>
      </w:r>
      <w:r>
        <w:rPr>
          <w:noProof/>
        </w:rPr>
        <w:fldChar w:fldCharType="separate"/>
      </w:r>
      <w:r>
        <w:rPr>
          <w:noProof/>
        </w:rPr>
        <w:t>215</w:t>
      </w:r>
      <w:r>
        <w:rPr>
          <w:noProof/>
        </w:rPr>
        <w:fldChar w:fldCharType="end"/>
      </w:r>
    </w:p>
    <w:p w14:paraId="6ACE77F3" w14:textId="64613AA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_Toc218779064 \h </w:instrText>
      </w:r>
      <w:r>
        <w:rPr>
          <w:noProof/>
        </w:rPr>
      </w:r>
      <w:r>
        <w:rPr>
          <w:noProof/>
        </w:rPr>
        <w:fldChar w:fldCharType="separate"/>
      </w:r>
      <w:r>
        <w:rPr>
          <w:noProof/>
        </w:rPr>
        <w:t>215</w:t>
      </w:r>
      <w:r>
        <w:rPr>
          <w:noProof/>
        </w:rPr>
        <w:fldChar w:fldCharType="end"/>
      </w:r>
    </w:p>
    <w:p w14:paraId="0DDCA3FC" w14:textId="710F87A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_Toc218779065 \h </w:instrText>
      </w:r>
      <w:r>
        <w:rPr>
          <w:noProof/>
        </w:rPr>
      </w:r>
      <w:r>
        <w:rPr>
          <w:noProof/>
        </w:rPr>
        <w:fldChar w:fldCharType="separate"/>
      </w:r>
      <w:r>
        <w:rPr>
          <w:noProof/>
        </w:rPr>
        <w:t>215</w:t>
      </w:r>
      <w:r>
        <w:rPr>
          <w:noProof/>
        </w:rPr>
        <w:fldChar w:fldCharType="end"/>
      </w:r>
    </w:p>
    <w:p w14:paraId="648BB404" w14:textId="0ECA773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_Toc218779066 \h </w:instrText>
      </w:r>
      <w:r>
        <w:rPr>
          <w:noProof/>
        </w:rPr>
      </w:r>
      <w:r>
        <w:rPr>
          <w:noProof/>
        </w:rPr>
        <w:fldChar w:fldCharType="separate"/>
      </w:r>
      <w:r>
        <w:rPr>
          <w:noProof/>
        </w:rPr>
        <w:t>215</w:t>
      </w:r>
      <w:r>
        <w:rPr>
          <w:noProof/>
        </w:rPr>
        <w:fldChar w:fldCharType="end"/>
      </w:r>
    </w:p>
    <w:p w14:paraId="5E85E381" w14:textId="110CFAA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_Toc218779067 \h </w:instrText>
      </w:r>
      <w:r>
        <w:rPr>
          <w:noProof/>
        </w:rPr>
      </w:r>
      <w:r>
        <w:rPr>
          <w:noProof/>
        </w:rPr>
        <w:fldChar w:fldCharType="separate"/>
      </w:r>
      <w:r>
        <w:rPr>
          <w:noProof/>
        </w:rPr>
        <w:t>216</w:t>
      </w:r>
      <w:r>
        <w:rPr>
          <w:noProof/>
        </w:rPr>
        <w:fldChar w:fldCharType="end"/>
      </w:r>
    </w:p>
    <w:p w14:paraId="5175B4D6" w14:textId="2161671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_Toc218779068 \h </w:instrText>
      </w:r>
      <w:r>
        <w:rPr>
          <w:noProof/>
        </w:rPr>
      </w:r>
      <w:r>
        <w:rPr>
          <w:noProof/>
        </w:rPr>
        <w:fldChar w:fldCharType="separate"/>
      </w:r>
      <w:r>
        <w:rPr>
          <w:noProof/>
        </w:rPr>
        <w:t>216</w:t>
      </w:r>
      <w:r>
        <w:rPr>
          <w:noProof/>
        </w:rPr>
        <w:fldChar w:fldCharType="end"/>
      </w:r>
    </w:p>
    <w:p w14:paraId="2BA761F1" w14:textId="5020A99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8.11.6.2.2</w:t>
      </w:r>
      <w:r>
        <w:rPr>
          <w:rFonts w:asciiTheme="minorHAnsi" w:eastAsiaTheme="minorEastAsia" w:hAnsiTheme="minorHAnsi" w:cstheme="minorBidi"/>
          <w:noProof/>
          <w:kern w:val="2"/>
          <w:sz w:val="24"/>
          <w:szCs w:val="24"/>
          <w:lang w:eastAsia="en-GB"/>
          <w14:ligatures w14:val="standardContextual"/>
        </w:rPr>
        <w:tab/>
      </w:r>
      <w:r>
        <w:rPr>
          <w:noProof/>
        </w:rPr>
        <w:t>Type: CommonEASInfo</w:t>
      </w:r>
      <w:r>
        <w:rPr>
          <w:noProof/>
        </w:rPr>
        <w:tab/>
      </w:r>
      <w:r>
        <w:rPr>
          <w:noProof/>
        </w:rPr>
        <w:fldChar w:fldCharType="begin" w:fldLock="1"/>
      </w:r>
      <w:r>
        <w:rPr>
          <w:noProof/>
        </w:rPr>
        <w:instrText xml:space="preserve"> PAGEREF _Toc218779069 \h </w:instrText>
      </w:r>
      <w:r>
        <w:rPr>
          <w:noProof/>
        </w:rPr>
      </w:r>
      <w:r>
        <w:rPr>
          <w:noProof/>
        </w:rPr>
        <w:fldChar w:fldCharType="separate"/>
      </w:r>
      <w:r>
        <w:rPr>
          <w:noProof/>
        </w:rPr>
        <w:t>216</w:t>
      </w:r>
      <w:r>
        <w:rPr>
          <w:noProof/>
        </w:rPr>
        <w:fldChar w:fldCharType="end"/>
      </w:r>
    </w:p>
    <w:p w14:paraId="4F65191E" w14:textId="7E3F4F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8.11.6.2.3</w:t>
      </w:r>
      <w:r>
        <w:rPr>
          <w:rFonts w:asciiTheme="minorHAnsi" w:eastAsiaTheme="minorEastAsia" w:hAnsiTheme="minorHAnsi" w:cstheme="minorBidi"/>
          <w:noProof/>
          <w:kern w:val="2"/>
          <w:sz w:val="24"/>
          <w:szCs w:val="24"/>
          <w:lang w:eastAsia="en-GB"/>
          <w14:ligatures w14:val="standardContextual"/>
        </w:rPr>
        <w:tab/>
      </w:r>
      <w:r>
        <w:rPr>
          <w:noProof/>
        </w:rPr>
        <w:t>Type: CommonEASInfoDecResp</w:t>
      </w:r>
      <w:r>
        <w:rPr>
          <w:noProof/>
        </w:rPr>
        <w:tab/>
      </w:r>
      <w:r>
        <w:rPr>
          <w:noProof/>
        </w:rPr>
        <w:fldChar w:fldCharType="begin" w:fldLock="1"/>
      </w:r>
      <w:r>
        <w:rPr>
          <w:noProof/>
        </w:rPr>
        <w:instrText xml:space="preserve"> PAGEREF _Toc218779070 \h </w:instrText>
      </w:r>
      <w:r>
        <w:rPr>
          <w:noProof/>
        </w:rPr>
      </w:r>
      <w:r>
        <w:rPr>
          <w:noProof/>
        </w:rPr>
        <w:fldChar w:fldCharType="separate"/>
      </w:r>
      <w:r>
        <w:rPr>
          <w:noProof/>
        </w:rPr>
        <w:t>217</w:t>
      </w:r>
      <w:r>
        <w:rPr>
          <w:noProof/>
        </w:rPr>
        <w:fldChar w:fldCharType="end"/>
      </w:r>
    </w:p>
    <w:p w14:paraId="74816112" w14:textId="798412A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8.11.6.2.4</w:t>
      </w:r>
      <w:r>
        <w:rPr>
          <w:rFonts w:asciiTheme="minorHAnsi" w:eastAsiaTheme="minorEastAsia" w:hAnsiTheme="minorHAnsi" w:cstheme="minorBidi"/>
          <w:noProof/>
          <w:kern w:val="2"/>
          <w:sz w:val="24"/>
          <w:szCs w:val="24"/>
          <w:lang w:eastAsia="en-GB"/>
          <w14:ligatures w14:val="standardContextual"/>
        </w:rPr>
        <w:tab/>
      </w:r>
      <w:r>
        <w:rPr>
          <w:noProof/>
        </w:rPr>
        <w:t>Type: GrpConnInfo</w:t>
      </w:r>
      <w:r>
        <w:rPr>
          <w:noProof/>
        </w:rPr>
        <w:tab/>
      </w:r>
      <w:r>
        <w:rPr>
          <w:noProof/>
        </w:rPr>
        <w:fldChar w:fldCharType="begin" w:fldLock="1"/>
      </w:r>
      <w:r>
        <w:rPr>
          <w:noProof/>
        </w:rPr>
        <w:instrText xml:space="preserve"> PAGEREF _Toc218779071 \h </w:instrText>
      </w:r>
      <w:r>
        <w:rPr>
          <w:noProof/>
        </w:rPr>
      </w:r>
      <w:r>
        <w:rPr>
          <w:noProof/>
        </w:rPr>
        <w:fldChar w:fldCharType="separate"/>
      </w:r>
      <w:r>
        <w:rPr>
          <w:noProof/>
        </w:rPr>
        <w:t>217</w:t>
      </w:r>
      <w:r>
        <w:rPr>
          <w:noProof/>
        </w:rPr>
        <w:fldChar w:fldCharType="end"/>
      </w:r>
    </w:p>
    <w:p w14:paraId="2275F331" w14:textId="56A748B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_Toc218779072 \h </w:instrText>
      </w:r>
      <w:r>
        <w:rPr>
          <w:noProof/>
        </w:rPr>
      </w:r>
      <w:r>
        <w:rPr>
          <w:noProof/>
        </w:rPr>
        <w:fldChar w:fldCharType="separate"/>
      </w:r>
      <w:r>
        <w:rPr>
          <w:noProof/>
        </w:rPr>
        <w:t>217</w:t>
      </w:r>
      <w:r>
        <w:rPr>
          <w:noProof/>
        </w:rPr>
        <w:fldChar w:fldCharType="end"/>
      </w:r>
    </w:p>
    <w:p w14:paraId="21FF57D3" w14:textId="1DF8365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_Toc218779073 \h </w:instrText>
      </w:r>
      <w:r>
        <w:rPr>
          <w:noProof/>
        </w:rPr>
      </w:r>
      <w:r>
        <w:rPr>
          <w:noProof/>
        </w:rPr>
        <w:fldChar w:fldCharType="separate"/>
      </w:r>
      <w:r>
        <w:rPr>
          <w:noProof/>
        </w:rPr>
        <w:t>217</w:t>
      </w:r>
      <w:r>
        <w:rPr>
          <w:noProof/>
        </w:rPr>
        <w:fldChar w:fldCharType="end"/>
      </w:r>
    </w:p>
    <w:p w14:paraId="5BD8F5E5" w14:textId="32C28A3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_Toc218779074 \h </w:instrText>
      </w:r>
      <w:r>
        <w:rPr>
          <w:noProof/>
        </w:rPr>
      </w:r>
      <w:r>
        <w:rPr>
          <w:noProof/>
        </w:rPr>
        <w:fldChar w:fldCharType="separate"/>
      </w:r>
      <w:r>
        <w:rPr>
          <w:noProof/>
        </w:rPr>
        <w:t>217</w:t>
      </w:r>
      <w:r>
        <w:rPr>
          <w:noProof/>
        </w:rPr>
        <w:fldChar w:fldCharType="end"/>
      </w:r>
    </w:p>
    <w:p w14:paraId="2D5E2D88" w14:textId="0E2628A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_Toc218779075 \h </w:instrText>
      </w:r>
      <w:r>
        <w:rPr>
          <w:noProof/>
        </w:rPr>
      </w:r>
      <w:r>
        <w:rPr>
          <w:noProof/>
        </w:rPr>
        <w:fldChar w:fldCharType="separate"/>
      </w:r>
      <w:r>
        <w:rPr>
          <w:noProof/>
        </w:rPr>
        <w:t>217</w:t>
      </w:r>
      <w:r>
        <w:rPr>
          <w:noProof/>
        </w:rPr>
        <w:fldChar w:fldCharType="end"/>
      </w:r>
    </w:p>
    <w:p w14:paraId="11057DFF" w14:textId="1266F61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_Toc218779076 \h </w:instrText>
      </w:r>
      <w:r>
        <w:rPr>
          <w:noProof/>
        </w:rPr>
      </w:r>
      <w:r>
        <w:rPr>
          <w:noProof/>
        </w:rPr>
        <w:fldChar w:fldCharType="separate"/>
      </w:r>
      <w:r>
        <w:rPr>
          <w:noProof/>
        </w:rPr>
        <w:t>218</w:t>
      </w:r>
      <w:r>
        <w:rPr>
          <w:noProof/>
        </w:rPr>
        <w:fldChar w:fldCharType="end"/>
      </w:r>
    </w:p>
    <w:p w14:paraId="1ABF4CF9" w14:textId="700A280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_Toc218779077 \h </w:instrText>
      </w:r>
      <w:r>
        <w:rPr>
          <w:noProof/>
        </w:rPr>
      </w:r>
      <w:r>
        <w:rPr>
          <w:noProof/>
        </w:rPr>
        <w:fldChar w:fldCharType="separate"/>
      </w:r>
      <w:r>
        <w:rPr>
          <w:noProof/>
        </w:rPr>
        <w:t>218</w:t>
      </w:r>
      <w:r>
        <w:rPr>
          <w:noProof/>
        </w:rPr>
        <w:fldChar w:fldCharType="end"/>
      </w:r>
    </w:p>
    <w:p w14:paraId="37F89BD0" w14:textId="3C3B0D4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_Toc218779078 \h </w:instrText>
      </w:r>
      <w:r>
        <w:rPr>
          <w:noProof/>
        </w:rPr>
      </w:r>
      <w:r>
        <w:rPr>
          <w:noProof/>
        </w:rPr>
        <w:fldChar w:fldCharType="separate"/>
      </w:r>
      <w:r>
        <w:rPr>
          <w:noProof/>
        </w:rPr>
        <w:t>218</w:t>
      </w:r>
      <w:r>
        <w:rPr>
          <w:noProof/>
        </w:rPr>
        <w:fldChar w:fldCharType="end"/>
      </w:r>
    </w:p>
    <w:p w14:paraId="577E4C9C" w14:textId="61D02E0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_Toc218779079 \h </w:instrText>
      </w:r>
      <w:r>
        <w:rPr>
          <w:noProof/>
        </w:rPr>
      </w:r>
      <w:r>
        <w:rPr>
          <w:noProof/>
        </w:rPr>
        <w:fldChar w:fldCharType="separate"/>
      </w:r>
      <w:r>
        <w:rPr>
          <w:noProof/>
        </w:rPr>
        <w:t>218</w:t>
      </w:r>
      <w:r>
        <w:rPr>
          <w:noProof/>
        </w:rPr>
        <w:fldChar w:fldCharType="end"/>
      </w:r>
    </w:p>
    <w:p w14:paraId="234DD28B" w14:textId="5270ADD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_Toc218779080 \h </w:instrText>
      </w:r>
      <w:r>
        <w:rPr>
          <w:noProof/>
        </w:rPr>
      </w:r>
      <w:r>
        <w:rPr>
          <w:noProof/>
        </w:rPr>
        <w:fldChar w:fldCharType="separate"/>
      </w:r>
      <w:r>
        <w:rPr>
          <w:noProof/>
        </w:rPr>
        <w:t>218</w:t>
      </w:r>
      <w:r>
        <w:rPr>
          <w:noProof/>
        </w:rPr>
        <w:fldChar w:fldCharType="end"/>
      </w:r>
    </w:p>
    <w:p w14:paraId="7B92D81D" w14:textId="331CFAC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_Toc218779081 \h </w:instrText>
      </w:r>
      <w:r>
        <w:rPr>
          <w:noProof/>
        </w:rPr>
      </w:r>
      <w:r>
        <w:rPr>
          <w:noProof/>
        </w:rPr>
        <w:fldChar w:fldCharType="separate"/>
      </w:r>
      <w:r>
        <w:rPr>
          <w:noProof/>
        </w:rPr>
        <w:t>218</w:t>
      </w:r>
      <w:r>
        <w:rPr>
          <w:noProof/>
        </w:rPr>
        <w:fldChar w:fldCharType="end"/>
      </w:r>
    </w:p>
    <w:p w14:paraId="4B79C486" w14:textId="68CC35F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_Toc218779082 \h </w:instrText>
      </w:r>
      <w:r>
        <w:rPr>
          <w:noProof/>
        </w:rPr>
      </w:r>
      <w:r>
        <w:rPr>
          <w:noProof/>
        </w:rPr>
        <w:fldChar w:fldCharType="separate"/>
      </w:r>
      <w:r>
        <w:rPr>
          <w:noProof/>
        </w:rPr>
        <w:t>218</w:t>
      </w:r>
      <w:r>
        <w:rPr>
          <w:noProof/>
        </w:rPr>
        <w:fldChar w:fldCharType="end"/>
      </w:r>
    </w:p>
    <w:p w14:paraId="1975296A" w14:textId="27CD43A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Eees_TrafficInfluenceEAS API</w:t>
      </w:r>
      <w:r>
        <w:rPr>
          <w:noProof/>
        </w:rPr>
        <w:tab/>
      </w:r>
      <w:r>
        <w:rPr>
          <w:noProof/>
        </w:rPr>
        <w:fldChar w:fldCharType="begin" w:fldLock="1"/>
      </w:r>
      <w:r>
        <w:rPr>
          <w:noProof/>
        </w:rPr>
        <w:instrText xml:space="preserve"> PAGEREF _Toc218779083 \h </w:instrText>
      </w:r>
      <w:r>
        <w:rPr>
          <w:noProof/>
        </w:rPr>
      </w:r>
      <w:r>
        <w:rPr>
          <w:noProof/>
        </w:rPr>
        <w:fldChar w:fldCharType="separate"/>
      </w:r>
      <w:r>
        <w:rPr>
          <w:noProof/>
        </w:rPr>
        <w:t>218</w:t>
      </w:r>
      <w:r>
        <w:rPr>
          <w:noProof/>
        </w:rPr>
        <w:fldChar w:fldCharType="end"/>
      </w:r>
    </w:p>
    <w:p w14:paraId="3EC28E17" w14:textId="3D64484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_Toc218779084 \h </w:instrText>
      </w:r>
      <w:r>
        <w:rPr>
          <w:noProof/>
        </w:rPr>
      </w:r>
      <w:r>
        <w:rPr>
          <w:noProof/>
        </w:rPr>
        <w:fldChar w:fldCharType="separate"/>
      </w:r>
      <w:r>
        <w:rPr>
          <w:noProof/>
        </w:rPr>
        <w:t>218</w:t>
      </w:r>
      <w:r>
        <w:rPr>
          <w:noProof/>
        </w:rPr>
        <w:fldChar w:fldCharType="end"/>
      </w:r>
    </w:p>
    <w:p w14:paraId="48D1E63E" w14:textId="430BC68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_Toc218779085 \h </w:instrText>
      </w:r>
      <w:r>
        <w:rPr>
          <w:noProof/>
        </w:rPr>
      </w:r>
      <w:r>
        <w:rPr>
          <w:noProof/>
        </w:rPr>
        <w:fldChar w:fldCharType="separate"/>
      </w:r>
      <w:r>
        <w:rPr>
          <w:noProof/>
        </w:rPr>
        <w:t>219</w:t>
      </w:r>
      <w:r>
        <w:rPr>
          <w:noProof/>
        </w:rPr>
        <w:fldChar w:fldCharType="end"/>
      </w:r>
    </w:p>
    <w:p w14:paraId="377AA2DA" w14:textId="5FF3126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_Toc218779086 \h </w:instrText>
      </w:r>
      <w:r>
        <w:rPr>
          <w:noProof/>
        </w:rPr>
      </w:r>
      <w:r>
        <w:rPr>
          <w:noProof/>
        </w:rPr>
        <w:fldChar w:fldCharType="separate"/>
      </w:r>
      <w:r>
        <w:rPr>
          <w:noProof/>
        </w:rPr>
        <w:t>219</w:t>
      </w:r>
      <w:r>
        <w:rPr>
          <w:noProof/>
        </w:rPr>
        <w:fldChar w:fldCharType="end"/>
      </w:r>
    </w:p>
    <w:p w14:paraId="76C66639" w14:textId="70F751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_Toc218779087 \h </w:instrText>
      </w:r>
      <w:r>
        <w:rPr>
          <w:noProof/>
        </w:rPr>
      </w:r>
      <w:r>
        <w:rPr>
          <w:noProof/>
        </w:rPr>
        <w:fldChar w:fldCharType="separate"/>
      </w:r>
      <w:r>
        <w:rPr>
          <w:noProof/>
        </w:rPr>
        <w:t>219</w:t>
      </w:r>
      <w:r>
        <w:rPr>
          <w:noProof/>
        </w:rPr>
        <w:fldChar w:fldCharType="end"/>
      </w:r>
    </w:p>
    <w:p w14:paraId="344CA187" w14:textId="0C0FCA5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Resource: Application Traffic Influence</w:t>
      </w:r>
      <w:r>
        <w:rPr>
          <w:noProof/>
        </w:rPr>
        <w:tab/>
      </w:r>
      <w:r>
        <w:rPr>
          <w:noProof/>
        </w:rPr>
        <w:fldChar w:fldCharType="begin" w:fldLock="1"/>
      </w:r>
      <w:r>
        <w:rPr>
          <w:noProof/>
        </w:rPr>
        <w:instrText xml:space="preserve"> PAGEREF _Toc218779088 \h </w:instrText>
      </w:r>
      <w:r>
        <w:rPr>
          <w:noProof/>
        </w:rPr>
      </w:r>
      <w:r>
        <w:rPr>
          <w:noProof/>
        </w:rPr>
        <w:fldChar w:fldCharType="separate"/>
      </w:r>
      <w:r>
        <w:rPr>
          <w:noProof/>
        </w:rPr>
        <w:t>220</w:t>
      </w:r>
      <w:r>
        <w:rPr>
          <w:noProof/>
        </w:rPr>
        <w:fldChar w:fldCharType="end"/>
      </w:r>
    </w:p>
    <w:p w14:paraId="7ADD8597" w14:textId="71FDBE1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_Toc218779089 \h </w:instrText>
      </w:r>
      <w:r>
        <w:rPr>
          <w:noProof/>
        </w:rPr>
      </w:r>
      <w:r>
        <w:rPr>
          <w:noProof/>
        </w:rPr>
        <w:fldChar w:fldCharType="separate"/>
      </w:r>
      <w:r>
        <w:rPr>
          <w:noProof/>
        </w:rPr>
        <w:t>220</w:t>
      </w:r>
      <w:r>
        <w:rPr>
          <w:noProof/>
        </w:rPr>
        <w:fldChar w:fldCharType="end"/>
      </w:r>
    </w:p>
    <w:p w14:paraId="1F5AF1FC" w14:textId="0EAF387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_Toc218779090 \h </w:instrText>
      </w:r>
      <w:r>
        <w:rPr>
          <w:noProof/>
        </w:rPr>
      </w:r>
      <w:r>
        <w:rPr>
          <w:noProof/>
        </w:rPr>
        <w:fldChar w:fldCharType="separate"/>
      </w:r>
      <w:r>
        <w:rPr>
          <w:noProof/>
        </w:rPr>
        <w:t>220</w:t>
      </w:r>
      <w:r>
        <w:rPr>
          <w:noProof/>
        </w:rPr>
        <w:fldChar w:fldCharType="end"/>
      </w:r>
    </w:p>
    <w:p w14:paraId="7F021B66" w14:textId="299C6E7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_Toc218779091 \h </w:instrText>
      </w:r>
      <w:r>
        <w:rPr>
          <w:noProof/>
        </w:rPr>
      </w:r>
      <w:r>
        <w:rPr>
          <w:noProof/>
        </w:rPr>
        <w:fldChar w:fldCharType="separate"/>
      </w:r>
      <w:r>
        <w:rPr>
          <w:noProof/>
        </w:rPr>
        <w:t>220</w:t>
      </w:r>
      <w:r>
        <w:rPr>
          <w:noProof/>
        </w:rPr>
        <w:fldChar w:fldCharType="end"/>
      </w:r>
    </w:p>
    <w:p w14:paraId="0EE20381" w14:textId="2A351BA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_Toc218779092 \h </w:instrText>
      </w:r>
      <w:r>
        <w:rPr>
          <w:noProof/>
        </w:rPr>
      </w:r>
      <w:r>
        <w:rPr>
          <w:noProof/>
        </w:rPr>
        <w:fldChar w:fldCharType="separate"/>
      </w:r>
      <w:r>
        <w:rPr>
          <w:noProof/>
        </w:rPr>
        <w:t>221</w:t>
      </w:r>
      <w:r>
        <w:rPr>
          <w:noProof/>
        </w:rPr>
        <w:fldChar w:fldCharType="end"/>
      </w:r>
    </w:p>
    <w:p w14:paraId="0FAD31A0" w14:textId="2E243BA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_Toc218779093 \h </w:instrText>
      </w:r>
      <w:r>
        <w:rPr>
          <w:noProof/>
        </w:rPr>
      </w:r>
      <w:r>
        <w:rPr>
          <w:noProof/>
        </w:rPr>
        <w:fldChar w:fldCharType="separate"/>
      </w:r>
      <w:r>
        <w:rPr>
          <w:noProof/>
        </w:rPr>
        <w:t>221</w:t>
      </w:r>
      <w:r>
        <w:rPr>
          <w:noProof/>
        </w:rPr>
        <w:fldChar w:fldCharType="end"/>
      </w:r>
    </w:p>
    <w:p w14:paraId="02557EBA" w14:textId="6962436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_Toc218779094 \h </w:instrText>
      </w:r>
      <w:r>
        <w:rPr>
          <w:noProof/>
        </w:rPr>
      </w:r>
      <w:r>
        <w:rPr>
          <w:noProof/>
        </w:rPr>
        <w:fldChar w:fldCharType="separate"/>
      </w:r>
      <w:r>
        <w:rPr>
          <w:noProof/>
        </w:rPr>
        <w:t>221</w:t>
      </w:r>
      <w:r>
        <w:rPr>
          <w:noProof/>
        </w:rPr>
        <w:fldChar w:fldCharType="end"/>
      </w:r>
    </w:p>
    <w:p w14:paraId="24EB5082" w14:textId="5D8E90E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_Toc218779095 \h </w:instrText>
      </w:r>
      <w:r>
        <w:rPr>
          <w:noProof/>
        </w:rPr>
      </w:r>
      <w:r>
        <w:rPr>
          <w:noProof/>
        </w:rPr>
        <w:fldChar w:fldCharType="separate"/>
      </w:r>
      <w:r>
        <w:rPr>
          <w:noProof/>
        </w:rPr>
        <w:t>221</w:t>
      </w:r>
      <w:r>
        <w:rPr>
          <w:noProof/>
        </w:rPr>
        <w:fldChar w:fldCharType="end"/>
      </w:r>
    </w:p>
    <w:p w14:paraId="727C41C6" w14:textId="3AEA070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_Toc218779096 \h </w:instrText>
      </w:r>
      <w:r>
        <w:rPr>
          <w:noProof/>
        </w:rPr>
      </w:r>
      <w:r>
        <w:rPr>
          <w:noProof/>
        </w:rPr>
        <w:fldChar w:fldCharType="separate"/>
      </w:r>
      <w:r>
        <w:rPr>
          <w:noProof/>
        </w:rPr>
        <w:t>221</w:t>
      </w:r>
      <w:r>
        <w:rPr>
          <w:noProof/>
        </w:rPr>
        <w:fldChar w:fldCharType="end"/>
      </w:r>
    </w:p>
    <w:p w14:paraId="23F442C4" w14:textId="3D6AF9F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_Toc218779097 \h </w:instrText>
      </w:r>
      <w:r>
        <w:rPr>
          <w:noProof/>
        </w:rPr>
      </w:r>
      <w:r>
        <w:rPr>
          <w:noProof/>
        </w:rPr>
        <w:fldChar w:fldCharType="separate"/>
      </w:r>
      <w:r>
        <w:rPr>
          <w:noProof/>
        </w:rPr>
        <w:t>225</w:t>
      </w:r>
      <w:r>
        <w:rPr>
          <w:noProof/>
        </w:rPr>
        <w:fldChar w:fldCharType="end"/>
      </w:r>
    </w:p>
    <w:p w14:paraId="6CB21A2A" w14:textId="7B541DF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_Toc218779098 \h </w:instrText>
      </w:r>
      <w:r>
        <w:rPr>
          <w:noProof/>
        </w:rPr>
      </w:r>
      <w:r>
        <w:rPr>
          <w:noProof/>
        </w:rPr>
        <w:fldChar w:fldCharType="separate"/>
      </w:r>
      <w:r>
        <w:rPr>
          <w:noProof/>
        </w:rPr>
        <w:t>226</w:t>
      </w:r>
      <w:r>
        <w:rPr>
          <w:noProof/>
        </w:rPr>
        <w:fldChar w:fldCharType="end"/>
      </w:r>
    </w:p>
    <w:p w14:paraId="07A2A99C" w14:textId="098C8E6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_Toc218779099 \h </w:instrText>
      </w:r>
      <w:r>
        <w:rPr>
          <w:noProof/>
        </w:rPr>
      </w:r>
      <w:r>
        <w:rPr>
          <w:noProof/>
        </w:rPr>
        <w:fldChar w:fldCharType="separate"/>
      </w:r>
      <w:r>
        <w:rPr>
          <w:noProof/>
        </w:rPr>
        <w:t>226</w:t>
      </w:r>
      <w:r>
        <w:rPr>
          <w:noProof/>
        </w:rPr>
        <w:fldChar w:fldCharType="end"/>
      </w:r>
    </w:p>
    <w:p w14:paraId="06516BF7" w14:textId="04D6D25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_Toc218779100 \h </w:instrText>
      </w:r>
      <w:r>
        <w:rPr>
          <w:noProof/>
        </w:rPr>
      </w:r>
      <w:r>
        <w:rPr>
          <w:noProof/>
        </w:rPr>
        <w:fldChar w:fldCharType="separate"/>
      </w:r>
      <w:r>
        <w:rPr>
          <w:noProof/>
        </w:rPr>
        <w:t>226</w:t>
      </w:r>
      <w:r>
        <w:rPr>
          <w:noProof/>
        </w:rPr>
        <w:fldChar w:fldCharType="end"/>
      </w:r>
    </w:p>
    <w:p w14:paraId="7CA78F3C" w14:textId="4B79A01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1C58CA">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_Toc218779101 \h </w:instrText>
      </w:r>
      <w:r>
        <w:rPr>
          <w:noProof/>
        </w:rPr>
      </w:r>
      <w:r>
        <w:rPr>
          <w:noProof/>
        </w:rPr>
        <w:fldChar w:fldCharType="separate"/>
      </w:r>
      <w:r>
        <w:rPr>
          <w:noProof/>
        </w:rPr>
        <w:t>226</w:t>
      </w:r>
      <w:r>
        <w:rPr>
          <w:noProof/>
        </w:rPr>
        <w:fldChar w:fldCharType="end"/>
      </w:r>
    </w:p>
    <w:p w14:paraId="432EECF4" w14:textId="37E68FA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_Toc218779102 \h </w:instrText>
      </w:r>
      <w:r>
        <w:rPr>
          <w:noProof/>
        </w:rPr>
      </w:r>
      <w:r>
        <w:rPr>
          <w:noProof/>
        </w:rPr>
        <w:fldChar w:fldCharType="separate"/>
      </w:r>
      <w:r>
        <w:rPr>
          <w:noProof/>
        </w:rPr>
        <w:t>226</w:t>
      </w:r>
      <w:r>
        <w:rPr>
          <w:noProof/>
        </w:rPr>
        <w:fldChar w:fldCharType="end"/>
      </w:r>
    </w:p>
    <w:p w14:paraId="7A4525BA" w14:textId="4A95159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8.12.5.2.2</w:t>
      </w:r>
      <w:r>
        <w:rPr>
          <w:rFonts w:asciiTheme="minorHAnsi" w:eastAsiaTheme="minorEastAsia" w:hAnsiTheme="minorHAnsi" w:cstheme="minorBidi"/>
          <w:noProof/>
          <w:kern w:val="2"/>
          <w:sz w:val="24"/>
          <w:szCs w:val="24"/>
          <w:lang w:eastAsia="en-GB"/>
          <w14:ligatures w14:val="standardContextual"/>
        </w:rPr>
        <w:tab/>
      </w:r>
      <w:r>
        <w:rPr>
          <w:noProof/>
        </w:rPr>
        <w:t>Type: AppTrafficInfluence</w:t>
      </w:r>
      <w:r>
        <w:rPr>
          <w:noProof/>
        </w:rPr>
        <w:tab/>
      </w:r>
      <w:r>
        <w:rPr>
          <w:noProof/>
        </w:rPr>
        <w:fldChar w:fldCharType="begin" w:fldLock="1"/>
      </w:r>
      <w:r>
        <w:rPr>
          <w:noProof/>
        </w:rPr>
        <w:instrText xml:space="preserve"> PAGEREF _Toc218779103 \h </w:instrText>
      </w:r>
      <w:r>
        <w:rPr>
          <w:noProof/>
        </w:rPr>
      </w:r>
      <w:r>
        <w:rPr>
          <w:noProof/>
        </w:rPr>
        <w:fldChar w:fldCharType="separate"/>
      </w:r>
      <w:r>
        <w:rPr>
          <w:noProof/>
        </w:rPr>
        <w:t>227</w:t>
      </w:r>
      <w:r>
        <w:rPr>
          <w:noProof/>
        </w:rPr>
        <w:fldChar w:fldCharType="end"/>
      </w:r>
    </w:p>
    <w:p w14:paraId="49C54FA6" w14:textId="037C26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8.12.5.2.3</w:t>
      </w:r>
      <w:r>
        <w:rPr>
          <w:rFonts w:asciiTheme="minorHAnsi" w:eastAsiaTheme="minorEastAsia" w:hAnsiTheme="minorHAnsi" w:cstheme="minorBidi"/>
          <w:noProof/>
          <w:kern w:val="2"/>
          <w:sz w:val="24"/>
          <w:szCs w:val="24"/>
          <w:lang w:eastAsia="en-GB"/>
          <w14:ligatures w14:val="standardContextual"/>
        </w:rPr>
        <w:tab/>
      </w:r>
      <w:r>
        <w:rPr>
          <w:noProof/>
        </w:rPr>
        <w:t>Type: AppTrafficInfluence</w:t>
      </w:r>
      <w:r>
        <w:rPr>
          <w:noProof/>
          <w:lang w:eastAsia="zh-CN"/>
        </w:rPr>
        <w:t>P</w:t>
      </w:r>
      <w:r w:rsidRPr="001C58CA">
        <w:rPr>
          <w:noProof/>
          <w:lang w:val="en-US"/>
        </w:rPr>
        <w:t>atch</w:t>
      </w:r>
      <w:r>
        <w:rPr>
          <w:noProof/>
        </w:rPr>
        <w:tab/>
      </w:r>
      <w:r>
        <w:rPr>
          <w:noProof/>
        </w:rPr>
        <w:fldChar w:fldCharType="begin" w:fldLock="1"/>
      </w:r>
      <w:r>
        <w:rPr>
          <w:noProof/>
        </w:rPr>
        <w:instrText xml:space="preserve"> PAGEREF _Toc218779104 \h </w:instrText>
      </w:r>
      <w:r>
        <w:rPr>
          <w:noProof/>
        </w:rPr>
      </w:r>
      <w:r>
        <w:rPr>
          <w:noProof/>
        </w:rPr>
        <w:fldChar w:fldCharType="separate"/>
      </w:r>
      <w:r>
        <w:rPr>
          <w:noProof/>
        </w:rPr>
        <w:t>228</w:t>
      </w:r>
      <w:r>
        <w:rPr>
          <w:noProof/>
        </w:rPr>
        <w:fldChar w:fldCharType="end"/>
      </w:r>
    </w:p>
    <w:p w14:paraId="318D6F8B" w14:textId="0092CDE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1C58CA">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_Toc218779105 \h </w:instrText>
      </w:r>
      <w:r>
        <w:rPr>
          <w:noProof/>
        </w:rPr>
      </w:r>
      <w:r>
        <w:rPr>
          <w:noProof/>
        </w:rPr>
        <w:fldChar w:fldCharType="separate"/>
      </w:r>
      <w:r>
        <w:rPr>
          <w:noProof/>
        </w:rPr>
        <w:t>228</w:t>
      </w:r>
      <w:r>
        <w:rPr>
          <w:noProof/>
        </w:rPr>
        <w:fldChar w:fldCharType="end"/>
      </w:r>
    </w:p>
    <w:p w14:paraId="19FCF1FA" w14:textId="75D291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_Toc218779106 \h </w:instrText>
      </w:r>
      <w:r>
        <w:rPr>
          <w:noProof/>
        </w:rPr>
      </w:r>
      <w:r>
        <w:rPr>
          <w:noProof/>
        </w:rPr>
        <w:fldChar w:fldCharType="separate"/>
      </w:r>
      <w:r>
        <w:rPr>
          <w:noProof/>
        </w:rPr>
        <w:t>228</w:t>
      </w:r>
      <w:r>
        <w:rPr>
          <w:noProof/>
        </w:rPr>
        <w:fldChar w:fldCharType="end"/>
      </w:r>
    </w:p>
    <w:p w14:paraId="17DBCC6E" w14:textId="53C9DE7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_Toc218779107 \h </w:instrText>
      </w:r>
      <w:r>
        <w:rPr>
          <w:noProof/>
        </w:rPr>
      </w:r>
      <w:r>
        <w:rPr>
          <w:noProof/>
        </w:rPr>
        <w:fldChar w:fldCharType="separate"/>
      </w:r>
      <w:r>
        <w:rPr>
          <w:noProof/>
        </w:rPr>
        <w:t>228</w:t>
      </w:r>
      <w:r>
        <w:rPr>
          <w:noProof/>
        </w:rPr>
        <w:fldChar w:fldCharType="end"/>
      </w:r>
    </w:p>
    <w:p w14:paraId="663E4BCF" w14:textId="22311A6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1C58CA">
        <w:rPr>
          <w:noProof/>
          <w:lang w:val="en-US"/>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_Toc218779108 \h </w:instrText>
      </w:r>
      <w:r>
        <w:rPr>
          <w:noProof/>
        </w:rPr>
      </w:r>
      <w:r>
        <w:rPr>
          <w:noProof/>
        </w:rPr>
        <w:fldChar w:fldCharType="separate"/>
      </w:r>
      <w:r>
        <w:rPr>
          <w:noProof/>
        </w:rPr>
        <w:t>228</w:t>
      </w:r>
      <w:r>
        <w:rPr>
          <w:noProof/>
        </w:rPr>
        <w:fldChar w:fldCharType="end"/>
      </w:r>
    </w:p>
    <w:p w14:paraId="7EEF38B6" w14:textId="3ECBFD7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8.12.5.5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_Toc218779109 \h </w:instrText>
      </w:r>
      <w:r>
        <w:rPr>
          <w:noProof/>
        </w:rPr>
      </w:r>
      <w:r>
        <w:rPr>
          <w:noProof/>
        </w:rPr>
        <w:fldChar w:fldCharType="separate"/>
      </w:r>
      <w:r>
        <w:rPr>
          <w:noProof/>
        </w:rPr>
        <w:t>228</w:t>
      </w:r>
      <w:r>
        <w:rPr>
          <w:noProof/>
        </w:rPr>
        <w:fldChar w:fldCharType="end"/>
      </w:r>
    </w:p>
    <w:p w14:paraId="3A5F8944" w14:textId="1D0AC10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_Toc218779110 \h </w:instrText>
      </w:r>
      <w:r>
        <w:rPr>
          <w:noProof/>
        </w:rPr>
      </w:r>
      <w:r>
        <w:rPr>
          <w:noProof/>
        </w:rPr>
        <w:fldChar w:fldCharType="separate"/>
      </w:r>
      <w:r>
        <w:rPr>
          <w:noProof/>
        </w:rPr>
        <w:t>228</w:t>
      </w:r>
      <w:r>
        <w:rPr>
          <w:noProof/>
        </w:rPr>
        <w:fldChar w:fldCharType="end"/>
      </w:r>
    </w:p>
    <w:p w14:paraId="7E21C5F3" w14:textId="56026F5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_Toc218779111 \h </w:instrText>
      </w:r>
      <w:r>
        <w:rPr>
          <w:noProof/>
        </w:rPr>
      </w:r>
      <w:r>
        <w:rPr>
          <w:noProof/>
        </w:rPr>
        <w:fldChar w:fldCharType="separate"/>
      </w:r>
      <w:r>
        <w:rPr>
          <w:noProof/>
        </w:rPr>
        <w:t>229</w:t>
      </w:r>
      <w:r>
        <w:rPr>
          <w:noProof/>
        </w:rPr>
        <w:fldChar w:fldCharType="end"/>
      </w:r>
    </w:p>
    <w:p w14:paraId="70B3E9B8" w14:textId="72132E1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_Toc218779112 \h </w:instrText>
      </w:r>
      <w:r>
        <w:rPr>
          <w:noProof/>
        </w:rPr>
      </w:r>
      <w:r>
        <w:rPr>
          <w:noProof/>
        </w:rPr>
        <w:fldChar w:fldCharType="separate"/>
      </w:r>
      <w:r>
        <w:rPr>
          <w:noProof/>
        </w:rPr>
        <w:t>229</w:t>
      </w:r>
      <w:r>
        <w:rPr>
          <w:noProof/>
        </w:rPr>
        <w:fldChar w:fldCharType="end"/>
      </w:r>
    </w:p>
    <w:p w14:paraId="411A2E28" w14:textId="440B1FF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_Toc218779113 \h </w:instrText>
      </w:r>
      <w:r>
        <w:rPr>
          <w:noProof/>
        </w:rPr>
      </w:r>
      <w:r>
        <w:rPr>
          <w:noProof/>
        </w:rPr>
        <w:fldChar w:fldCharType="separate"/>
      </w:r>
      <w:r>
        <w:rPr>
          <w:noProof/>
        </w:rPr>
        <w:t>229</w:t>
      </w:r>
      <w:r>
        <w:rPr>
          <w:noProof/>
        </w:rPr>
        <w:fldChar w:fldCharType="end"/>
      </w:r>
    </w:p>
    <w:p w14:paraId="2469872E" w14:textId="51A503C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_Toc218779114 \h </w:instrText>
      </w:r>
      <w:r>
        <w:rPr>
          <w:noProof/>
        </w:rPr>
      </w:r>
      <w:r>
        <w:rPr>
          <w:noProof/>
        </w:rPr>
        <w:fldChar w:fldCharType="separate"/>
      </w:r>
      <w:r>
        <w:rPr>
          <w:noProof/>
        </w:rPr>
        <w:t>229</w:t>
      </w:r>
      <w:r>
        <w:rPr>
          <w:noProof/>
        </w:rPr>
        <w:fldChar w:fldCharType="end"/>
      </w:r>
    </w:p>
    <w:p w14:paraId="144AC2F7" w14:textId="7EF9C64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_Toc218779115 \h </w:instrText>
      </w:r>
      <w:r>
        <w:rPr>
          <w:noProof/>
        </w:rPr>
      </w:r>
      <w:r>
        <w:rPr>
          <w:noProof/>
        </w:rPr>
        <w:fldChar w:fldCharType="separate"/>
      </w:r>
      <w:r>
        <w:rPr>
          <w:noProof/>
        </w:rPr>
        <w:t>229</w:t>
      </w:r>
      <w:r>
        <w:rPr>
          <w:noProof/>
        </w:rPr>
        <w:fldChar w:fldCharType="end"/>
      </w:r>
    </w:p>
    <w:p w14:paraId="13262811" w14:textId="71C5D764"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CAS API Definitions</w:t>
      </w:r>
      <w:r>
        <w:rPr>
          <w:noProof/>
        </w:rPr>
        <w:tab/>
      </w:r>
      <w:r>
        <w:rPr>
          <w:noProof/>
        </w:rPr>
        <w:fldChar w:fldCharType="begin" w:fldLock="1"/>
      </w:r>
      <w:r>
        <w:rPr>
          <w:noProof/>
        </w:rPr>
        <w:instrText xml:space="preserve"> PAGEREF _Toc218779116 \h </w:instrText>
      </w:r>
      <w:r>
        <w:rPr>
          <w:noProof/>
        </w:rPr>
      </w:r>
      <w:r>
        <w:rPr>
          <w:noProof/>
        </w:rPr>
        <w:fldChar w:fldCharType="separate"/>
      </w:r>
      <w:r>
        <w:rPr>
          <w:noProof/>
        </w:rPr>
        <w:t>229</w:t>
      </w:r>
      <w:r>
        <w:rPr>
          <w:noProof/>
        </w:rPr>
        <w:fldChar w:fldCharType="end"/>
      </w:r>
    </w:p>
    <w:p w14:paraId="39DBDFB4" w14:textId="6990A50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fldLock="1"/>
      </w:r>
      <w:r>
        <w:rPr>
          <w:noProof/>
        </w:rPr>
        <w:instrText xml:space="preserve"> PAGEREF _Toc218779117 \h </w:instrText>
      </w:r>
      <w:r>
        <w:rPr>
          <w:noProof/>
        </w:rPr>
      </w:r>
      <w:r>
        <w:rPr>
          <w:noProof/>
        </w:rPr>
        <w:fldChar w:fldCharType="separate"/>
      </w:r>
      <w:r>
        <w:rPr>
          <w:noProof/>
        </w:rPr>
        <w:t>229</w:t>
      </w:r>
      <w:r>
        <w:rPr>
          <w:noProof/>
        </w:rPr>
        <w:fldChar w:fldCharType="end"/>
      </w:r>
    </w:p>
    <w:p w14:paraId="4321D9D4" w14:textId="61D8036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_Toc218779118 \h </w:instrText>
      </w:r>
      <w:r>
        <w:rPr>
          <w:noProof/>
        </w:rPr>
      </w:r>
      <w:r>
        <w:rPr>
          <w:noProof/>
        </w:rPr>
        <w:fldChar w:fldCharType="separate"/>
      </w:r>
      <w:r>
        <w:rPr>
          <w:noProof/>
        </w:rPr>
        <w:t>229</w:t>
      </w:r>
      <w:r>
        <w:rPr>
          <w:noProof/>
        </w:rPr>
        <w:fldChar w:fldCharType="end"/>
      </w:r>
    </w:p>
    <w:p w14:paraId="04AE60E7" w14:textId="5FCBBAE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_Toc218779119 \h </w:instrText>
      </w:r>
      <w:r>
        <w:rPr>
          <w:noProof/>
        </w:rPr>
      </w:r>
      <w:r>
        <w:rPr>
          <w:noProof/>
        </w:rPr>
        <w:fldChar w:fldCharType="separate"/>
      </w:r>
      <w:r>
        <w:rPr>
          <w:noProof/>
        </w:rPr>
        <w:t>230</w:t>
      </w:r>
      <w:r>
        <w:rPr>
          <w:noProof/>
        </w:rPr>
        <w:fldChar w:fldCharType="end"/>
      </w:r>
    </w:p>
    <w:p w14:paraId="30C82AF3" w14:textId="46CCD99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_Toc218779120 \h </w:instrText>
      </w:r>
      <w:r>
        <w:rPr>
          <w:noProof/>
        </w:rPr>
      </w:r>
      <w:r>
        <w:rPr>
          <w:noProof/>
        </w:rPr>
        <w:fldChar w:fldCharType="separate"/>
      </w:r>
      <w:r>
        <w:rPr>
          <w:noProof/>
        </w:rPr>
        <w:t>230</w:t>
      </w:r>
      <w:r>
        <w:rPr>
          <w:noProof/>
        </w:rPr>
        <w:fldChar w:fldCharType="end"/>
      </w:r>
    </w:p>
    <w:p w14:paraId="0A248C7D" w14:textId="18E1565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_Toc218779121 \h </w:instrText>
      </w:r>
      <w:r>
        <w:rPr>
          <w:noProof/>
        </w:rPr>
      </w:r>
      <w:r>
        <w:rPr>
          <w:noProof/>
        </w:rPr>
        <w:fldChar w:fldCharType="separate"/>
      </w:r>
      <w:r>
        <w:rPr>
          <w:noProof/>
        </w:rPr>
        <w:t>230</w:t>
      </w:r>
      <w:r>
        <w:rPr>
          <w:noProof/>
        </w:rPr>
        <w:fldChar w:fldCharType="end"/>
      </w:r>
    </w:p>
    <w:p w14:paraId="372E5394" w14:textId="58577E7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_Toc218779122 \h </w:instrText>
      </w:r>
      <w:r>
        <w:rPr>
          <w:noProof/>
        </w:rPr>
      </w:r>
      <w:r>
        <w:rPr>
          <w:noProof/>
        </w:rPr>
        <w:fldChar w:fldCharType="separate"/>
      </w:r>
      <w:r>
        <w:rPr>
          <w:noProof/>
        </w:rPr>
        <w:t>230</w:t>
      </w:r>
      <w:r>
        <w:rPr>
          <w:noProof/>
        </w:rPr>
        <w:fldChar w:fldCharType="end"/>
      </w:r>
    </w:p>
    <w:p w14:paraId="07492923" w14:textId="7F17097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8A.1.4.2</w:t>
      </w:r>
      <w:r>
        <w:rPr>
          <w:rFonts w:asciiTheme="minorHAnsi" w:eastAsiaTheme="minorEastAsia" w:hAnsiTheme="minorHAnsi" w:cstheme="minorBidi"/>
          <w:noProof/>
          <w:kern w:val="2"/>
          <w:sz w:val="24"/>
          <w:szCs w:val="24"/>
          <w:lang w:eastAsia="en-GB"/>
          <w14:ligatures w14:val="standardContextual"/>
        </w:rPr>
        <w:tab/>
      </w:r>
      <w:r>
        <w:rPr>
          <w:noProof/>
        </w:rPr>
        <w:t>Operation: Declare</w:t>
      </w:r>
      <w:r>
        <w:rPr>
          <w:noProof/>
        </w:rPr>
        <w:tab/>
      </w:r>
      <w:r>
        <w:rPr>
          <w:noProof/>
        </w:rPr>
        <w:fldChar w:fldCharType="begin" w:fldLock="1"/>
      </w:r>
      <w:r>
        <w:rPr>
          <w:noProof/>
        </w:rPr>
        <w:instrText xml:space="preserve"> PAGEREF _Toc218779123 \h </w:instrText>
      </w:r>
      <w:r>
        <w:rPr>
          <w:noProof/>
        </w:rPr>
      </w:r>
      <w:r>
        <w:rPr>
          <w:noProof/>
        </w:rPr>
        <w:fldChar w:fldCharType="separate"/>
      </w:r>
      <w:r>
        <w:rPr>
          <w:noProof/>
        </w:rPr>
        <w:t>230</w:t>
      </w:r>
      <w:r>
        <w:rPr>
          <w:noProof/>
        </w:rPr>
        <w:fldChar w:fldCharType="end"/>
      </w:r>
    </w:p>
    <w:p w14:paraId="1CBBEB6C" w14:textId="013B52B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_Toc218779124 \h </w:instrText>
      </w:r>
      <w:r>
        <w:rPr>
          <w:noProof/>
        </w:rPr>
      </w:r>
      <w:r>
        <w:rPr>
          <w:noProof/>
        </w:rPr>
        <w:fldChar w:fldCharType="separate"/>
      </w:r>
      <w:r>
        <w:rPr>
          <w:noProof/>
        </w:rPr>
        <w:t>230</w:t>
      </w:r>
      <w:r>
        <w:rPr>
          <w:noProof/>
        </w:rPr>
        <w:fldChar w:fldCharType="end"/>
      </w:r>
    </w:p>
    <w:p w14:paraId="7043618D" w14:textId="554FB75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_Toc218779125 \h </w:instrText>
      </w:r>
      <w:r>
        <w:rPr>
          <w:noProof/>
        </w:rPr>
      </w:r>
      <w:r>
        <w:rPr>
          <w:noProof/>
        </w:rPr>
        <w:fldChar w:fldCharType="separate"/>
      </w:r>
      <w:r>
        <w:rPr>
          <w:noProof/>
        </w:rPr>
        <w:t>230</w:t>
      </w:r>
      <w:r>
        <w:rPr>
          <w:noProof/>
        </w:rPr>
        <w:fldChar w:fldCharType="end"/>
      </w:r>
    </w:p>
    <w:p w14:paraId="64025DD3" w14:textId="24740BF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_Toc218779126 \h </w:instrText>
      </w:r>
      <w:r>
        <w:rPr>
          <w:noProof/>
        </w:rPr>
      </w:r>
      <w:r>
        <w:rPr>
          <w:noProof/>
        </w:rPr>
        <w:fldChar w:fldCharType="separate"/>
      </w:r>
      <w:r>
        <w:rPr>
          <w:noProof/>
        </w:rPr>
        <w:t>231</w:t>
      </w:r>
      <w:r>
        <w:rPr>
          <w:noProof/>
        </w:rPr>
        <w:fldChar w:fldCharType="end"/>
      </w:r>
    </w:p>
    <w:p w14:paraId="49D64E61" w14:textId="3C2AE14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_Toc218779127 \h </w:instrText>
      </w:r>
      <w:r>
        <w:rPr>
          <w:noProof/>
        </w:rPr>
      </w:r>
      <w:r>
        <w:rPr>
          <w:noProof/>
        </w:rPr>
        <w:fldChar w:fldCharType="separate"/>
      </w:r>
      <w:r>
        <w:rPr>
          <w:noProof/>
        </w:rPr>
        <w:t>231</w:t>
      </w:r>
      <w:r>
        <w:rPr>
          <w:noProof/>
        </w:rPr>
        <w:fldChar w:fldCharType="end"/>
      </w:r>
    </w:p>
    <w:p w14:paraId="3D89BA34" w14:textId="3B2D180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_Toc218779128 \h </w:instrText>
      </w:r>
      <w:r>
        <w:rPr>
          <w:noProof/>
        </w:rPr>
      </w:r>
      <w:r>
        <w:rPr>
          <w:noProof/>
        </w:rPr>
        <w:fldChar w:fldCharType="separate"/>
      </w:r>
      <w:r>
        <w:rPr>
          <w:noProof/>
        </w:rPr>
        <w:t>231</w:t>
      </w:r>
      <w:r>
        <w:rPr>
          <w:noProof/>
        </w:rPr>
        <w:fldChar w:fldCharType="end"/>
      </w:r>
    </w:p>
    <w:p w14:paraId="67B923FF" w14:textId="1407D22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_Toc218779129 \h </w:instrText>
      </w:r>
      <w:r>
        <w:rPr>
          <w:noProof/>
        </w:rPr>
      </w:r>
      <w:r>
        <w:rPr>
          <w:noProof/>
        </w:rPr>
        <w:fldChar w:fldCharType="separate"/>
      </w:r>
      <w:r>
        <w:rPr>
          <w:noProof/>
        </w:rPr>
        <w:t>232</w:t>
      </w:r>
      <w:r>
        <w:rPr>
          <w:noProof/>
        </w:rPr>
        <w:fldChar w:fldCharType="end"/>
      </w:r>
    </w:p>
    <w:p w14:paraId="44A6D5F0" w14:textId="4354F34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_Toc218779130 \h </w:instrText>
      </w:r>
      <w:r>
        <w:rPr>
          <w:noProof/>
        </w:rPr>
      </w:r>
      <w:r>
        <w:rPr>
          <w:noProof/>
        </w:rPr>
        <w:fldChar w:fldCharType="separate"/>
      </w:r>
      <w:r>
        <w:rPr>
          <w:noProof/>
        </w:rPr>
        <w:t>232</w:t>
      </w:r>
      <w:r>
        <w:rPr>
          <w:noProof/>
        </w:rPr>
        <w:fldChar w:fldCharType="end"/>
      </w:r>
    </w:p>
    <w:p w14:paraId="4F6A2C08" w14:textId="6482EFA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8A.1.6.2.2</w:t>
      </w:r>
      <w:r>
        <w:rPr>
          <w:rFonts w:asciiTheme="minorHAnsi" w:eastAsiaTheme="minorEastAsia" w:hAnsiTheme="minorHAnsi" w:cstheme="minorBidi"/>
          <w:noProof/>
          <w:kern w:val="2"/>
          <w:sz w:val="24"/>
          <w:szCs w:val="24"/>
          <w:lang w:eastAsia="en-GB"/>
          <w14:ligatures w14:val="standardContextual"/>
        </w:rPr>
        <w:tab/>
      </w:r>
      <w:r>
        <w:rPr>
          <w:noProof/>
        </w:rPr>
        <w:t>Type: SelEESDecInfo</w:t>
      </w:r>
      <w:r>
        <w:rPr>
          <w:noProof/>
        </w:rPr>
        <w:tab/>
      </w:r>
      <w:r>
        <w:rPr>
          <w:noProof/>
        </w:rPr>
        <w:fldChar w:fldCharType="begin" w:fldLock="1"/>
      </w:r>
      <w:r>
        <w:rPr>
          <w:noProof/>
        </w:rPr>
        <w:instrText xml:space="preserve"> PAGEREF _Toc218779131 \h </w:instrText>
      </w:r>
      <w:r>
        <w:rPr>
          <w:noProof/>
        </w:rPr>
      </w:r>
      <w:r>
        <w:rPr>
          <w:noProof/>
        </w:rPr>
        <w:fldChar w:fldCharType="separate"/>
      </w:r>
      <w:r>
        <w:rPr>
          <w:noProof/>
        </w:rPr>
        <w:t>232</w:t>
      </w:r>
      <w:r>
        <w:rPr>
          <w:noProof/>
        </w:rPr>
        <w:fldChar w:fldCharType="end"/>
      </w:r>
    </w:p>
    <w:p w14:paraId="37281290" w14:textId="6395BD1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_Toc218779132 \h </w:instrText>
      </w:r>
      <w:r>
        <w:rPr>
          <w:noProof/>
        </w:rPr>
      </w:r>
      <w:r>
        <w:rPr>
          <w:noProof/>
        </w:rPr>
        <w:fldChar w:fldCharType="separate"/>
      </w:r>
      <w:r>
        <w:rPr>
          <w:noProof/>
        </w:rPr>
        <w:t>232</w:t>
      </w:r>
      <w:r>
        <w:rPr>
          <w:noProof/>
        </w:rPr>
        <w:fldChar w:fldCharType="end"/>
      </w:r>
    </w:p>
    <w:p w14:paraId="175CE81F" w14:textId="1A7C5B2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_Toc218779133 \h </w:instrText>
      </w:r>
      <w:r>
        <w:rPr>
          <w:noProof/>
        </w:rPr>
      </w:r>
      <w:r>
        <w:rPr>
          <w:noProof/>
        </w:rPr>
        <w:fldChar w:fldCharType="separate"/>
      </w:r>
      <w:r>
        <w:rPr>
          <w:noProof/>
        </w:rPr>
        <w:t>232</w:t>
      </w:r>
      <w:r>
        <w:rPr>
          <w:noProof/>
        </w:rPr>
        <w:fldChar w:fldCharType="end"/>
      </w:r>
    </w:p>
    <w:p w14:paraId="62419D84" w14:textId="62AD1C5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_Toc218779134 \h </w:instrText>
      </w:r>
      <w:r>
        <w:rPr>
          <w:noProof/>
        </w:rPr>
      </w:r>
      <w:r>
        <w:rPr>
          <w:noProof/>
        </w:rPr>
        <w:fldChar w:fldCharType="separate"/>
      </w:r>
      <w:r>
        <w:rPr>
          <w:noProof/>
        </w:rPr>
        <w:t>232</w:t>
      </w:r>
      <w:r>
        <w:rPr>
          <w:noProof/>
        </w:rPr>
        <w:fldChar w:fldCharType="end"/>
      </w:r>
    </w:p>
    <w:p w14:paraId="0A44A9E6" w14:textId="120EC03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_Toc218779135 \h </w:instrText>
      </w:r>
      <w:r>
        <w:rPr>
          <w:noProof/>
        </w:rPr>
      </w:r>
      <w:r>
        <w:rPr>
          <w:noProof/>
        </w:rPr>
        <w:fldChar w:fldCharType="separate"/>
      </w:r>
      <w:r>
        <w:rPr>
          <w:noProof/>
        </w:rPr>
        <w:t>232</w:t>
      </w:r>
      <w:r>
        <w:rPr>
          <w:noProof/>
        </w:rPr>
        <w:fldChar w:fldCharType="end"/>
      </w:r>
    </w:p>
    <w:p w14:paraId="073680F9" w14:textId="6069F4F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_Toc218779136 \h </w:instrText>
      </w:r>
      <w:r>
        <w:rPr>
          <w:noProof/>
        </w:rPr>
      </w:r>
      <w:r>
        <w:rPr>
          <w:noProof/>
        </w:rPr>
        <w:fldChar w:fldCharType="separate"/>
      </w:r>
      <w:r>
        <w:rPr>
          <w:noProof/>
        </w:rPr>
        <w:t>233</w:t>
      </w:r>
      <w:r>
        <w:rPr>
          <w:noProof/>
        </w:rPr>
        <w:fldChar w:fldCharType="end"/>
      </w:r>
    </w:p>
    <w:p w14:paraId="50FE8E92" w14:textId="37FB477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_Toc218779137 \h </w:instrText>
      </w:r>
      <w:r>
        <w:rPr>
          <w:noProof/>
        </w:rPr>
      </w:r>
      <w:r>
        <w:rPr>
          <w:noProof/>
        </w:rPr>
        <w:fldChar w:fldCharType="separate"/>
      </w:r>
      <w:r>
        <w:rPr>
          <w:noProof/>
        </w:rPr>
        <w:t>233</w:t>
      </w:r>
      <w:r>
        <w:rPr>
          <w:noProof/>
        </w:rPr>
        <w:fldChar w:fldCharType="end"/>
      </w:r>
    </w:p>
    <w:p w14:paraId="50B06722" w14:textId="035B042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_Toc218779138 \h </w:instrText>
      </w:r>
      <w:r>
        <w:rPr>
          <w:noProof/>
        </w:rPr>
      </w:r>
      <w:r>
        <w:rPr>
          <w:noProof/>
        </w:rPr>
        <w:fldChar w:fldCharType="separate"/>
      </w:r>
      <w:r>
        <w:rPr>
          <w:noProof/>
        </w:rPr>
        <w:t>233</w:t>
      </w:r>
      <w:r>
        <w:rPr>
          <w:noProof/>
        </w:rPr>
        <w:fldChar w:fldCharType="end"/>
      </w:r>
    </w:p>
    <w:p w14:paraId="1A715301" w14:textId="6594152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8A.1.7.1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_Toc218779139 \h </w:instrText>
      </w:r>
      <w:r>
        <w:rPr>
          <w:noProof/>
        </w:rPr>
      </w:r>
      <w:r>
        <w:rPr>
          <w:noProof/>
        </w:rPr>
        <w:fldChar w:fldCharType="separate"/>
      </w:r>
      <w:r>
        <w:rPr>
          <w:noProof/>
        </w:rPr>
        <w:t>233</w:t>
      </w:r>
      <w:r>
        <w:rPr>
          <w:noProof/>
        </w:rPr>
        <w:fldChar w:fldCharType="end"/>
      </w:r>
    </w:p>
    <w:p w14:paraId="088A0411" w14:textId="03D911D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_Toc218779140 \h </w:instrText>
      </w:r>
      <w:r>
        <w:rPr>
          <w:noProof/>
        </w:rPr>
      </w:r>
      <w:r>
        <w:rPr>
          <w:noProof/>
        </w:rPr>
        <w:fldChar w:fldCharType="separate"/>
      </w:r>
      <w:r>
        <w:rPr>
          <w:noProof/>
        </w:rPr>
        <w:t>233</w:t>
      </w:r>
      <w:r>
        <w:rPr>
          <w:noProof/>
        </w:rPr>
        <w:fldChar w:fldCharType="end"/>
      </w:r>
    </w:p>
    <w:p w14:paraId="31CAA438" w14:textId="1DBEC1D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_Toc218779141 \h </w:instrText>
      </w:r>
      <w:r>
        <w:rPr>
          <w:noProof/>
        </w:rPr>
      </w:r>
      <w:r>
        <w:rPr>
          <w:noProof/>
        </w:rPr>
        <w:fldChar w:fldCharType="separate"/>
      </w:r>
      <w:r>
        <w:rPr>
          <w:noProof/>
        </w:rPr>
        <w:t>233</w:t>
      </w:r>
      <w:r>
        <w:rPr>
          <w:noProof/>
        </w:rPr>
        <w:fldChar w:fldCharType="end"/>
      </w:r>
    </w:p>
    <w:p w14:paraId="460AB9FB" w14:textId="005ACA5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_Toc218779142 \h </w:instrText>
      </w:r>
      <w:r>
        <w:rPr>
          <w:noProof/>
        </w:rPr>
      </w:r>
      <w:r>
        <w:rPr>
          <w:noProof/>
        </w:rPr>
        <w:fldChar w:fldCharType="separate"/>
      </w:r>
      <w:r>
        <w:rPr>
          <w:noProof/>
        </w:rPr>
        <w:t>233</w:t>
      </w:r>
      <w:r>
        <w:rPr>
          <w:noProof/>
        </w:rPr>
        <w:fldChar w:fldCharType="end"/>
      </w:r>
    </w:p>
    <w:p w14:paraId="248DB085" w14:textId="208496B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Edge Configuration Server API Definitions</w:t>
      </w:r>
      <w:r>
        <w:rPr>
          <w:noProof/>
        </w:rPr>
        <w:tab/>
      </w:r>
      <w:r>
        <w:rPr>
          <w:noProof/>
        </w:rPr>
        <w:fldChar w:fldCharType="begin" w:fldLock="1"/>
      </w:r>
      <w:r>
        <w:rPr>
          <w:noProof/>
        </w:rPr>
        <w:instrText xml:space="preserve"> PAGEREF _Toc218779143 \h </w:instrText>
      </w:r>
      <w:r>
        <w:rPr>
          <w:noProof/>
        </w:rPr>
      </w:r>
      <w:r>
        <w:rPr>
          <w:noProof/>
        </w:rPr>
        <w:fldChar w:fldCharType="separate"/>
      </w:r>
      <w:r>
        <w:rPr>
          <w:noProof/>
        </w:rPr>
        <w:t>233</w:t>
      </w:r>
      <w:r>
        <w:rPr>
          <w:noProof/>
        </w:rPr>
        <w:fldChar w:fldCharType="end"/>
      </w:r>
    </w:p>
    <w:p w14:paraId="6AB9AC17" w14:textId="6B0FFB30"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Eecs_EESRegistration API</w:t>
      </w:r>
      <w:r>
        <w:rPr>
          <w:noProof/>
        </w:rPr>
        <w:tab/>
      </w:r>
      <w:r>
        <w:rPr>
          <w:noProof/>
        </w:rPr>
        <w:fldChar w:fldCharType="begin" w:fldLock="1"/>
      </w:r>
      <w:r>
        <w:rPr>
          <w:noProof/>
        </w:rPr>
        <w:instrText xml:space="preserve"> PAGEREF _Toc218779144 \h </w:instrText>
      </w:r>
      <w:r>
        <w:rPr>
          <w:noProof/>
        </w:rPr>
      </w:r>
      <w:r>
        <w:rPr>
          <w:noProof/>
        </w:rPr>
        <w:fldChar w:fldCharType="separate"/>
      </w:r>
      <w:r>
        <w:rPr>
          <w:noProof/>
        </w:rPr>
        <w:t>233</w:t>
      </w:r>
      <w:r>
        <w:rPr>
          <w:noProof/>
        </w:rPr>
        <w:fldChar w:fldCharType="end"/>
      </w:r>
    </w:p>
    <w:p w14:paraId="700BDD06" w14:textId="0CF07B2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_Toc218779145 \h </w:instrText>
      </w:r>
      <w:r>
        <w:rPr>
          <w:noProof/>
        </w:rPr>
      </w:r>
      <w:r>
        <w:rPr>
          <w:noProof/>
        </w:rPr>
        <w:fldChar w:fldCharType="separate"/>
      </w:r>
      <w:r>
        <w:rPr>
          <w:noProof/>
        </w:rPr>
        <w:t>233</w:t>
      </w:r>
      <w:r>
        <w:rPr>
          <w:noProof/>
        </w:rPr>
        <w:fldChar w:fldCharType="end"/>
      </w:r>
    </w:p>
    <w:p w14:paraId="122B13E3" w14:textId="06D3545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_Toc218779146 \h </w:instrText>
      </w:r>
      <w:r>
        <w:rPr>
          <w:noProof/>
        </w:rPr>
      </w:r>
      <w:r>
        <w:rPr>
          <w:noProof/>
        </w:rPr>
        <w:fldChar w:fldCharType="separate"/>
      </w:r>
      <w:r>
        <w:rPr>
          <w:noProof/>
        </w:rPr>
        <w:t>234</w:t>
      </w:r>
      <w:r>
        <w:rPr>
          <w:noProof/>
        </w:rPr>
        <w:fldChar w:fldCharType="end"/>
      </w:r>
    </w:p>
    <w:p w14:paraId="19A6A3BD" w14:textId="5CEE069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_Toc218779147 \h </w:instrText>
      </w:r>
      <w:r>
        <w:rPr>
          <w:noProof/>
        </w:rPr>
      </w:r>
      <w:r>
        <w:rPr>
          <w:noProof/>
        </w:rPr>
        <w:fldChar w:fldCharType="separate"/>
      </w:r>
      <w:r>
        <w:rPr>
          <w:noProof/>
        </w:rPr>
        <w:t>234</w:t>
      </w:r>
      <w:r>
        <w:rPr>
          <w:noProof/>
        </w:rPr>
        <w:fldChar w:fldCharType="end"/>
      </w:r>
    </w:p>
    <w:p w14:paraId="28E44CF3" w14:textId="1897450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Resource: EES Registrations</w:t>
      </w:r>
      <w:r>
        <w:rPr>
          <w:noProof/>
        </w:rPr>
        <w:tab/>
      </w:r>
      <w:r>
        <w:rPr>
          <w:noProof/>
        </w:rPr>
        <w:fldChar w:fldCharType="begin" w:fldLock="1"/>
      </w:r>
      <w:r>
        <w:rPr>
          <w:noProof/>
        </w:rPr>
        <w:instrText xml:space="preserve"> PAGEREF _Toc218779148 \h </w:instrText>
      </w:r>
      <w:r>
        <w:rPr>
          <w:noProof/>
        </w:rPr>
      </w:r>
      <w:r>
        <w:rPr>
          <w:noProof/>
        </w:rPr>
        <w:fldChar w:fldCharType="separate"/>
      </w:r>
      <w:r>
        <w:rPr>
          <w:noProof/>
        </w:rPr>
        <w:t>235</w:t>
      </w:r>
      <w:r>
        <w:rPr>
          <w:noProof/>
        </w:rPr>
        <w:fldChar w:fldCharType="end"/>
      </w:r>
    </w:p>
    <w:p w14:paraId="5968BE19" w14:textId="73E3203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_Toc218779149 \h </w:instrText>
      </w:r>
      <w:r>
        <w:rPr>
          <w:noProof/>
        </w:rPr>
      </w:r>
      <w:r>
        <w:rPr>
          <w:noProof/>
        </w:rPr>
        <w:fldChar w:fldCharType="separate"/>
      </w:r>
      <w:r>
        <w:rPr>
          <w:noProof/>
        </w:rPr>
        <w:t>235</w:t>
      </w:r>
      <w:r>
        <w:rPr>
          <w:noProof/>
        </w:rPr>
        <w:fldChar w:fldCharType="end"/>
      </w:r>
    </w:p>
    <w:p w14:paraId="2251AB49" w14:textId="2F98883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_Toc218779150 \h </w:instrText>
      </w:r>
      <w:r>
        <w:rPr>
          <w:noProof/>
        </w:rPr>
      </w:r>
      <w:r>
        <w:rPr>
          <w:noProof/>
        </w:rPr>
        <w:fldChar w:fldCharType="separate"/>
      </w:r>
      <w:r>
        <w:rPr>
          <w:noProof/>
        </w:rPr>
        <w:t>235</w:t>
      </w:r>
      <w:r>
        <w:rPr>
          <w:noProof/>
        </w:rPr>
        <w:fldChar w:fldCharType="end"/>
      </w:r>
    </w:p>
    <w:p w14:paraId="3224E012" w14:textId="0E18948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_Toc218779151 \h </w:instrText>
      </w:r>
      <w:r>
        <w:rPr>
          <w:noProof/>
        </w:rPr>
      </w:r>
      <w:r>
        <w:rPr>
          <w:noProof/>
        </w:rPr>
        <w:fldChar w:fldCharType="separate"/>
      </w:r>
      <w:r>
        <w:rPr>
          <w:noProof/>
        </w:rPr>
        <w:t>235</w:t>
      </w:r>
      <w:r>
        <w:rPr>
          <w:noProof/>
        </w:rPr>
        <w:fldChar w:fldCharType="end"/>
      </w:r>
    </w:p>
    <w:p w14:paraId="4BB4D021" w14:textId="5C6E156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_Toc218779152 \h </w:instrText>
      </w:r>
      <w:r>
        <w:rPr>
          <w:noProof/>
        </w:rPr>
      </w:r>
      <w:r>
        <w:rPr>
          <w:noProof/>
        </w:rPr>
        <w:fldChar w:fldCharType="separate"/>
      </w:r>
      <w:r>
        <w:rPr>
          <w:noProof/>
        </w:rPr>
        <w:t>236</w:t>
      </w:r>
      <w:r>
        <w:rPr>
          <w:noProof/>
        </w:rPr>
        <w:fldChar w:fldCharType="end"/>
      </w:r>
    </w:p>
    <w:p w14:paraId="72A167AA" w14:textId="1DBD466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Resource: Individual EES Registration</w:t>
      </w:r>
      <w:r>
        <w:rPr>
          <w:noProof/>
        </w:rPr>
        <w:tab/>
      </w:r>
      <w:r>
        <w:rPr>
          <w:noProof/>
        </w:rPr>
        <w:fldChar w:fldCharType="begin" w:fldLock="1"/>
      </w:r>
      <w:r>
        <w:rPr>
          <w:noProof/>
        </w:rPr>
        <w:instrText xml:space="preserve"> PAGEREF _Toc218779153 \h </w:instrText>
      </w:r>
      <w:r>
        <w:rPr>
          <w:noProof/>
        </w:rPr>
      </w:r>
      <w:r>
        <w:rPr>
          <w:noProof/>
        </w:rPr>
        <w:fldChar w:fldCharType="separate"/>
      </w:r>
      <w:r>
        <w:rPr>
          <w:noProof/>
        </w:rPr>
        <w:t>236</w:t>
      </w:r>
      <w:r>
        <w:rPr>
          <w:noProof/>
        </w:rPr>
        <w:fldChar w:fldCharType="end"/>
      </w:r>
    </w:p>
    <w:p w14:paraId="3512D141" w14:textId="17947F0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_Toc218779154 \h </w:instrText>
      </w:r>
      <w:r>
        <w:rPr>
          <w:noProof/>
        </w:rPr>
      </w:r>
      <w:r>
        <w:rPr>
          <w:noProof/>
        </w:rPr>
        <w:fldChar w:fldCharType="separate"/>
      </w:r>
      <w:r>
        <w:rPr>
          <w:noProof/>
        </w:rPr>
        <w:t>236</w:t>
      </w:r>
      <w:r>
        <w:rPr>
          <w:noProof/>
        </w:rPr>
        <w:fldChar w:fldCharType="end"/>
      </w:r>
    </w:p>
    <w:p w14:paraId="2DF2850E" w14:textId="7103CEE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_Toc218779155 \h </w:instrText>
      </w:r>
      <w:r>
        <w:rPr>
          <w:noProof/>
        </w:rPr>
      </w:r>
      <w:r>
        <w:rPr>
          <w:noProof/>
        </w:rPr>
        <w:fldChar w:fldCharType="separate"/>
      </w:r>
      <w:r>
        <w:rPr>
          <w:noProof/>
        </w:rPr>
        <w:t>236</w:t>
      </w:r>
      <w:r>
        <w:rPr>
          <w:noProof/>
        </w:rPr>
        <w:fldChar w:fldCharType="end"/>
      </w:r>
    </w:p>
    <w:p w14:paraId="4BE726C7" w14:textId="3C6E15F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_Toc218779156 \h </w:instrText>
      </w:r>
      <w:r>
        <w:rPr>
          <w:noProof/>
        </w:rPr>
      </w:r>
      <w:r>
        <w:rPr>
          <w:noProof/>
        </w:rPr>
        <w:fldChar w:fldCharType="separate"/>
      </w:r>
      <w:r>
        <w:rPr>
          <w:noProof/>
        </w:rPr>
        <w:t>236</w:t>
      </w:r>
      <w:r>
        <w:rPr>
          <w:noProof/>
        </w:rPr>
        <w:fldChar w:fldCharType="end"/>
      </w:r>
    </w:p>
    <w:p w14:paraId="7DC77F13" w14:textId="72C2151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_Toc218779157 \h </w:instrText>
      </w:r>
      <w:r>
        <w:rPr>
          <w:noProof/>
        </w:rPr>
      </w:r>
      <w:r>
        <w:rPr>
          <w:noProof/>
        </w:rPr>
        <w:fldChar w:fldCharType="separate"/>
      </w:r>
      <w:r>
        <w:rPr>
          <w:noProof/>
        </w:rPr>
        <w:t>240</w:t>
      </w:r>
      <w:r>
        <w:rPr>
          <w:noProof/>
        </w:rPr>
        <w:fldChar w:fldCharType="end"/>
      </w:r>
    </w:p>
    <w:p w14:paraId="6962F37C" w14:textId="686DDCE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_Toc218779158 \h </w:instrText>
      </w:r>
      <w:r>
        <w:rPr>
          <w:noProof/>
        </w:rPr>
      </w:r>
      <w:r>
        <w:rPr>
          <w:noProof/>
        </w:rPr>
        <w:fldChar w:fldCharType="separate"/>
      </w:r>
      <w:r>
        <w:rPr>
          <w:noProof/>
        </w:rPr>
        <w:t>240</w:t>
      </w:r>
      <w:r>
        <w:rPr>
          <w:noProof/>
        </w:rPr>
        <w:fldChar w:fldCharType="end"/>
      </w:r>
    </w:p>
    <w:p w14:paraId="1423D85B" w14:textId="25ED5E2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_Toc218779159 \h </w:instrText>
      </w:r>
      <w:r>
        <w:rPr>
          <w:noProof/>
        </w:rPr>
      </w:r>
      <w:r>
        <w:rPr>
          <w:noProof/>
        </w:rPr>
        <w:fldChar w:fldCharType="separate"/>
      </w:r>
      <w:r>
        <w:rPr>
          <w:noProof/>
        </w:rPr>
        <w:t>240</w:t>
      </w:r>
      <w:r>
        <w:rPr>
          <w:noProof/>
        </w:rPr>
        <w:fldChar w:fldCharType="end"/>
      </w:r>
    </w:p>
    <w:p w14:paraId="3E2FDBA6" w14:textId="587CC1C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_Toc218779160 \h </w:instrText>
      </w:r>
      <w:r>
        <w:rPr>
          <w:noProof/>
        </w:rPr>
      </w:r>
      <w:r>
        <w:rPr>
          <w:noProof/>
        </w:rPr>
        <w:fldChar w:fldCharType="separate"/>
      </w:r>
      <w:r>
        <w:rPr>
          <w:noProof/>
        </w:rPr>
        <w:t>240</w:t>
      </w:r>
      <w:r>
        <w:rPr>
          <w:noProof/>
        </w:rPr>
        <w:fldChar w:fldCharType="end"/>
      </w:r>
    </w:p>
    <w:p w14:paraId="4D0A38CF" w14:textId="7D135D6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_Toc218779161 \h </w:instrText>
      </w:r>
      <w:r>
        <w:rPr>
          <w:noProof/>
        </w:rPr>
      </w:r>
      <w:r>
        <w:rPr>
          <w:noProof/>
        </w:rPr>
        <w:fldChar w:fldCharType="separate"/>
      </w:r>
      <w:r>
        <w:rPr>
          <w:noProof/>
        </w:rPr>
        <w:t>240</w:t>
      </w:r>
      <w:r>
        <w:rPr>
          <w:noProof/>
        </w:rPr>
        <w:fldChar w:fldCharType="end"/>
      </w:r>
    </w:p>
    <w:p w14:paraId="1C323E4F" w14:textId="2D6C086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_Toc218779162 \h </w:instrText>
      </w:r>
      <w:r>
        <w:rPr>
          <w:noProof/>
        </w:rPr>
      </w:r>
      <w:r>
        <w:rPr>
          <w:noProof/>
        </w:rPr>
        <w:fldChar w:fldCharType="separate"/>
      </w:r>
      <w:r>
        <w:rPr>
          <w:noProof/>
        </w:rPr>
        <w:t>242</w:t>
      </w:r>
      <w:r>
        <w:rPr>
          <w:noProof/>
        </w:rPr>
        <w:fldChar w:fldCharType="end"/>
      </w:r>
    </w:p>
    <w:p w14:paraId="4E8D1FC2" w14:textId="094F954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_Toc218779163 \h </w:instrText>
      </w:r>
      <w:r>
        <w:rPr>
          <w:noProof/>
        </w:rPr>
      </w:r>
      <w:r>
        <w:rPr>
          <w:noProof/>
        </w:rPr>
        <w:fldChar w:fldCharType="separate"/>
      </w:r>
      <w:r>
        <w:rPr>
          <w:noProof/>
        </w:rPr>
        <w:t>242</w:t>
      </w:r>
      <w:r>
        <w:rPr>
          <w:noProof/>
        </w:rPr>
        <w:fldChar w:fldCharType="end"/>
      </w:r>
    </w:p>
    <w:p w14:paraId="1708451F" w14:textId="21D9A4B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EESRegistration</w:t>
      </w:r>
      <w:r>
        <w:rPr>
          <w:noProof/>
        </w:rPr>
        <w:tab/>
      </w:r>
      <w:r>
        <w:rPr>
          <w:noProof/>
        </w:rPr>
        <w:fldChar w:fldCharType="begin" w:fldLock="1"/>
      </w:r>
      <w:r>
        <w:rPr>
          <w:noProof/>
        </w:rPr>
        <w:instrText xml:space="preserve"> PAGEREF _Toc218779164 \h </w:instrText>
      </w:r>
      <w:r>
        <w:rPr>
          <w:noProof/>
        </w:rPr>
      </w:r>
      <w:r>
        <w:rPr>
          <w:noProof/>
        </w:rPr>
        <w:fldChar w:fldCharType="separate"/>
      </w:r>
      <w:r>
        <w:rPr>
          <w:noProof/>
        </w:rPr>
        <w:t>242</w:t>
      </w:r>
      <w:r>
        <w:rPr>
          <w:noProof/>
        </w:rPr>
        <w:fldChar w:fldCharType="end"/>
      </w:r>
    </w:p>
    <w:p w14:paraId="33508277" w14:textId="6DBB649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EESProfile</w:t>
      </w:r>
      <w:r>
        <w:rPr>
          <w:noProof/>
        </w:rPr>
        <w:tab/>
      </w:r>
      <w:r>
        <w:rPr>
          <w:noProof/>
        </w:rPr>
        <w:fldChar w:fldCharType="begin" w:fldLock="1"/>
      </w:r>
      <w:r>
        <w:rPr>
          <w:noProof/>
        </w:rPr>
        <w:instrText xml:space="preserve"> PAGEREF _Toc218779165 \h </w:instrText>
      </w:r>
      <w:r>
        <w:rPr>
          <w:noProof/>
        </w:rPr>
      </w:r>
      <w:r>
        <w:rPr>
          <w:noProof/>
        </w:rPr>
        <w:fldChar w:fldCharType="separate"/>
      </w:r>
      <w:r>
        <w:rPr>
          <w:noProof/>
        </w:rPr>
        <w:t>243</w:t>
      </w:r>
      <w:r>
        <w:rPr>
          <w:noProof/>
        </w:rPr>
        <w:fldChar w:fldCharType="end"/>
      </w:r>
    </w:p>
    <w:p w14:paraId="32A9DEA8" w14:textId="47BD50F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_Toc218779166 \h </w:instrText>
      </w:r>
      <w:r>
        <w:rPr>
          <w:noProof/>
        </w:rPr>
      </w:r>
      <w:r>
        <w:rPr>
          <w:noProof/>
        </w:rPr>
        <w:fldChar w:fldCharType="separate"/>
      </w:r>
      <w:r>
        <w:rPr>
          <w:noProof/>
        </w:rPr>
        <w:t>245</w:t>
      </w:r>
      <w:r>
        <w:rPr>
          <w:noProof/>
        </w:rPr>
        <w:fldChar w:fldCharType="end"/>
      </w:r>
    </w:p>
    <w:p w14:paraId="39CF9B30" w14:textId="2F4DF75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_Toc218779167 \h </w:instrText>
      </w:r>
      <w:r>
        <w:rPr>
          <w:noProof/>
        </w:rPr>
      </w:r>
      <w:r>
        <w:rPr>
          <w:noProof/>
        </w:rPr>
        <w:fldChar w:fldCharType="separate"/>
      </w:r>
      <w:r>
        <w:rPr>
          <w:noProof/>
        </w:rPr>
        <w:t>246</w:t>
      </w:r>
      <w:r>
        <w:rPr>
          <w:noProof/>
        </w:rPr>
        <w:fldChar w:fldCharType="end"/>
      </w:r>
    </w:p>
    <w:p w14:paraId="6C815734" w14:textId="3F0FD19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_Toc218779168 \h </w:instrText>
      </w:r>
      <w:r>
        <w:rPr>
          <w:noProof/>
        </w:rPr>
      </w:r>
      <w:r>
        <w:rPr>
          <w:noProof/>
        </w:rPr>
        <w:fldChar w:fldCharType="separate"/>
      </w:r>
      <w:r>
        <w:rPr>
          <w:noProof/>
        </w:rPr>
        <w:t>246</w:t>
      </w:r>
      <w:r>
        <w:rPr>
          <w:noProof/>
        </w:rPr>
        <w:fldChar w:fldCharType="end"/>
      </w:r>
    </w:p>
    <w:p w14:paraId="38FB4CC5" w14:textId="40BDF64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_Toc218779169 \h </w:instrText>
      </w:r>
      <w:r>
        <w:rPr>
          <w:noProof/>
        </w:rPr>
      </w:r>
      <w:r>
        <w:rPr>
          <w:noProof/>
        </w:rPr>
        <w:fldChar w:fldCharType="separate"/>
      </w:r>
      <w:r>
        <w:rPr>
          <w:noProof/>
        </w:rPr>
        <w:t>246</w:t>
      </w:r>
      <w:r>
        <w:rPr>
          <w:noProof/>
        </w:rPr>
        <w:fldChar w:fldCharType="end"/>
      </w:r>
    </w:p>
    <w:p w14:paraId="1BBCE42E" w14:textId="0CC34A3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_Toc218779170 \h </w:instrText>
      </w:r>
      <w:r>
        <w:rPr>
          <w:noProof/>
        </w:rPr>
      </w:r>
      <w:r>
        <w:rPr>
          <w:noProof/>
        </w:rPr>
        <w:fldChar w:fldCharType="separate"/>
      </w:r>
      <w:r>
        <w:rPr>
          <w:noProof/>
        </w:rPr>
        <w:t>246</w:t>
      </w:r>
      <w:r>
        <w:rPr>
          <w:noProof/>
        </w:rPr>
        <w:fldChar w:fldCharType="end"/>
      </w:r>
    </w:p>
    <w:p w14:paraId="388A7E8B" w14:textId="201C818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9.1.5.2.9</w:t>
      </w:r>
      <w:r>
        <w:rPr>
          <w:rFonts w:asciiTheme="minorHAnsi" w:eastAsiaTheme="minorEastAsia" w:hAnsiTheme="minorHAnsi" w:cstheme="minorBidi"/>
          <w:noProof/>
          <w:kern w:val="2"/>
          <w:sz w:val="24"/>
          <w:szCs w:val="24"/>
          <w:lang w:eastAsia="en-GB"/>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_Toc218779171 \h </w:instrText>
      </w:r>
      <w:r>
        <w:rPr>
          <w:noProof/>
        </w:rPr>
      </w:r>
      <w:r>
        <w:rPr>
          <w:noProof/>
        </w:rPr>
        <w:fldChar w:fldCharType="separate"/>
      </w:r>
      <w:r>
        <w:rPr>
          <w:noProof/>
        </w:rPr>
        <w:t>247</w:t>
      </w:r>
      <w:r>
        <w:rPr>
          <w:noProof/>
        </w:rPr>
        <w:fldChar w:fldCharType="end"/>
      </w:r>
    </w:p>
    <w:p w14:paraId="34257F6D" w14:textId="4083C4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_Toc218779172 \h </w:instrText>
      </w:r>
      <w:r>
        <w:rPr>
          <w:noProof/>
        </w:rPr>
      </w:r>
      <w:r>
        <w:rPr>
          <w:noProof/>
        </w:rPr>
        <w:fldChar w:fldCharType="separate"/>
      </w:r>
      <w:r>
        <w:rPr>
          <w:noProof/>
        </w:rPr>
        <w:t>247</w:t>
      </w:r>
      <w:r>
        <w:rPr>
          <w:noProof/>
        </w:rPr>
        <w:fldChar w:fldCharType="end"/>
      </w:r>
    </w:p>
    <w:p w14:paraId="1D9645C7" w14:textId="72610BC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LoadInfo</w:t>
      </w:r>
      <w:r>
        <w:rPr>
          <w:noProof/>
        </w:rPr>
        <w:tab/>
      </w:r>
      <w:r>
        <w:rPr>
          <w:noProof/>
        </w:rPr>
        <w:fldChar w:fldCharType="begin" w:fldLock="1"/>
      </w:r>
      <w:r>
        <w:rPr>
          <w:noProof/>
        </w:rPr>
        <w:instrText xml:space="preserve"> PAGEREF _Toc218779173 \h </w:instrText>
      </w:r>
      <w:r>
        <w:rPr>
          <w:noProof/>
        </w:rPr>
      </w:r>
      <w:r>
        <w:rPr>
          <w:noProof/>
        </w:rPr>
        <w:fldChar w:fldCharType="separate"/>
      </w:r>
      <w:r>
        <w:rPr>
          <w:noProof/>
        </w:rPr>
        <w:t>247</w:t>
      </w:r>
      <w:r>
        <w:rPr>
          <w:noProof/>
        </w:rPr>
        <w:fldChar w:fldCharType="end"/>
      </w:r>
    </w:p>
    <w:p w14:paraId="28FF9A38" w14:textId="721E462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UeServSatInfo</w:t>
      </w:r>
      <w:r>
        <w:rPr>
          <w:noProof/>
        </w:rPr>
        <w:tab/>
      </w:r>
      <w:r>
        <w:rPr>
          <w:noProof/>
        </w:rPr>
        <w:fldChar w:fldCharType="begin" w:fldLock="1"/>
      </w:r>
      <w:r>
        <w:rPr>
          <w:noProof/>
        </w:rPr>
        <w:instrText xml:space="preserve"> PAGEREF _Toc218779174 \h </w:instrText>
      </w:r>
      <w:r>
        <w:rPr>
          <w:noProof/>
        </w:rPr>
      </w:r>
      <w:r>
        <w:rPr>
          <w:noProof/>
        </w:rPr>
        <w:fldChar w:fldCharType="separate"/>
      </w:r>
      <w:r>
        <w:rPr>
          <w:noProof/>
        </w:rPr>
        <w:t>248</w:t>
      </w:r>
      <w:r>
        <w:rPr>
          <w:noProof/>
        </w:rPr>
        <w:fldChar w:fldCharType="end"/>
      </w:r>
    </w:p>
    <w:p w14:paraId="70CC0F49" w14:textId="52BCAD9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App</w:t>
      </w:r>
      <w:r>
        <w:rPr>
          <w:noProof/>
        </w:rPr>
        <w:t>SatCovAvailInfo</w:t>
      </w:r>
      <w:r>
        <w:rPr>
          <w:noProof/>
        </w:rPr>
        <w:tab/>
      </w:r>
      <w:r>
        <w:rPr>
          <w:noProof/>
        </w:rPr>
        <w:fldChar w:fldCharType="begin" w:fldLock="1"/>
      </w:r>
      <w:r>
        <w:rPr>
          <w:noProof/>
        </w:rPr>
        <w:instrText xml:space="preserve"> PAGEREF _Toc218779175 \h </w:instrText>
      </w:r>
      <w:r>
        <w:rPr>
          <w:noProof/>
        </w:rPr>
      </w:r>
      <w:r>
        <w:rPr>
          <w:noProof/>
        </w:rPr>
        <w:fldChar w:fldCharType="separate"/>
      </w:r>
      <w:r>
        <w:rPr>
          <w:noProof/>
        </w:rPr>
        <w:t>248</w:t>
      </w:r>
      <w:r>
        <w:rPr>
          <w:noProof/>
        </w:rPr>
        <w:fldChar w:fldCharType="end"/>
      </w:r>
    </w:p>
    <w:p w14:paraId="5F736585" w14:textId="1D6EAAC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_Toc218779176 \h </w:instrText>
      </w:r>
      <w:r>
        <w:rPr>
          <w:noProof/>
        </w:rPr>
      </w:r>
      <w:r>
        <w:rPr>
          <w:noProof/>
        </w:rPr>
        <w:fldChar w:fldCharType="separate"/>
      </w:r>
      <w:r>
        <w:rPr>
          <w:noProof/>
        </w:rPr>
        <w:t>248</w:t>
      </w:r>
      <w:r>
        <w:rPr>
          <w:noProof/>
        </w:rPr>
        <w:fldChar w:fldCharType="end"/>
      </w:r>
    </w:p>
    <w:p w14:paraId="690A7ED9" w14:textId="094E506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_Toc218779177 \h </w:instrText>
      </w:r>
      <w:r>
        <w:rPr>
          <w:noProof/>
        </w:rPr>
      </w:r>
      <w:r>
        <w:rPr>
          <w:noProof/>
        </w:rPr>
        <w:fldChar w:fldCharType="separate"/>
      </w:r>
      <w:r>
        <w:rPr>
          <w:noProof/>
        </w:rPr>
        <w:t>248</w:t>
      </w:r>
      <w:r>
        <w:rPr>
          <w:noProof/>
        </w:rPr>
        <w:fldChar w:fldCharType="end"/>
      </w:r>
    </w:p>
    <w:p w14:paraId="52B13B60" w14:textId="59A279F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_Toc218779178 \h </w:instrText>
      </w:r>
      <w:r>
        <w:rPr>
          <w:noProof/>
        </w:rPr>
      </w:r>
      <w:r>
        <w:rPr>
          <w:noProof/>
        </w:rPr>
        <w:fldChar w:fldCharType="separate"/>
      </w:r>
      <w:r>
        <w:rPr>
          <w:noProof/>
        </w:rPr>
        <w:t>248</w:t>
      </w:r>
      <w:r>
        <w:rPr>
          <w:noProof/>
        </w:rPr>
        <w:fldChar w:fldCharType="end"/>
      </w:r>
    </w:p>
    <w:p w14:paraId="743FA4F8" w14:textId="23832C1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9.1.5.3.3</w:t>
      </w:r>
      <w:r>
        <w:rPr>
          <w:rFonts w:asciiTheme="minorHAnsi" w:eastAsiaTheme="minorEastAsia" w:hAnsiTheme="minorHAnsi" w:cstheme="minorBidi"/>
          <w:noProof/>
          <w:kern w:val="2"/>
          <w:sz w:val="24"/>
          <w:szCs w:val="24"/>
          <w:lang w:eastAsia="en-GB"/>
          <w14:ligatures w14:val="standardContextual"/>
        </w:rPr>
        <w:tab/>
      </w:r>
      <w:r>
        <w:rPr>
          <w:noProof/>
        </w:rPr>
        <w:t>Enumeration: ACRScenario</w:t>
      </w:r>
      <w:r>
        <w:rPr>
          <w:noProof/>
        </w:rPr>
        <w:tab/>
      </w:r>
      <w:r>
        <w:rPr>
          <w:noProof/>
        </w:rPr>
        <w:fldChar w:fldCharType="begin" w:fldLock="1"/>
      </w:r>
      <w:r>
        <w:rPr>
          <w:noProof/>
        </w:rPr>
        <w:instrText xml:space="preserve"> PAGEREF _Toc218779179 \h </w:instrText>
      </w:r>
      <w:r>
        <w:rPr>
          <w:noProof/>
        </w:rPr>
      </w:r>
      <w:r>
        <w:rPr>
          <w:noProof/>
        </w:rPr>
        <w:fldChar w:fldCharType="separate"/>
      </w:r>
      <w:r>
        <w:rPr>
          <w:noProof/>
        </w:rPr>
        <w:t>248</w:t>
      </w:r>
      <w:r>
        <w:rPr>
          <w:noProof/>
        </w:rPr>
        <w:fldChar w:fldCharType="end"/>
      </w:r>
    </w:p>
    <w:p w14:paraId="48A8A8CB" w14:textId="0F0E5EB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9.1.5.3.4</w:t>
      </w:r>
      <w:r>
        <w:rPr>
          <w:rFonts w:asciiTheme="minorHAnsi" w:eastAsiaTheme="minorEastAsia" w:hAnsiTheme="minorHAnsi" w:cstheme="minorBidi"/>
          <w:noProof/>
          <w:kern w:val="2"/>
          <w:sz w:val="24"/>
          <w:szCs w:val="24"/>
          <w:lang w:eastAsia="en-GB"/>
          <w14:ligatures w14:val="standardContextual"/>
        </w:rPr>
        <w:tab/>
      </w:r>
      <w:r>
        <w:rPr>
          <w:noProof/>
        </w:rPr>
        <w:t>Enumeration: InstantiationStatus</w:t>
      </w:r>
      <w:r>
        <w:rPr>
          <w:noProof/>
        </w:rPr>
        <w:tab/>
      </w:r>
      <w:r>
        <w:rPr>
          <w:noProof/>
        </w:rPr>
        <w:fldChar w:fldCharType="begin" w:fldLock="1"/>
      </w:r>
      <w:r>
        <w:rPr>
          <w:noProof/>
        </w:rPr>
        <w:instrText xml:space="preserve"> PAGEREF _Toc218779180 \h </w:instrText>
      </w:r>
      <w:r>
        <w:rPr>
          <w:noProof/>
        </w:rPr>
      </w:r>
      <w:r>
        <w:rPr>
          <w:noProof/>
        </w:rPr>
        <w:fldChar w:fldCharType="separate"/>
      </w:r>
      <w:r>
        <w:rPr>
          <w:noProof/>
        </w:rPr>
        <w:t>249</w:t>
      </w:r>
      <w:r>
        <w:rPr>
          <w:noProof/>
        </w:rPr>
        <w:fldChar w:fldCharType="end"/>
      </w:r>
    </w:p>
    <w:p w14:paraId="09604067" w14:textId="74DA381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_Toc218779181 \h </w:instrText>
      </w:r>
      <w:r>
        <w:rPr>
          <w:noProof/>
        </w:rPr>
      </w:r>
      <w:r>
        <w:rPr>
          <w:noProof/>
        </w:rPr>
        <w:fldChar w:fldCharType="separate"/>
      </w:r>
      <w:r>
        <w:rPr>
          <w:noProof/>
        </w:rPr>
        <w:t>249</w:t>
      </w:r>
      <w:r>
        <w:rPr>
          <w:noProof/>
        </w:rPr>
        <w:fldChar w:fldCharType="end"/>
      </w:r>
    </w:p>
    <w:p w14:paraId="4C935BED" w14:textId="74CC4D7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_Toc218779182 \h </w:instrText>
      </w:r>
      <w:r>
        <w:rPr>
          <w:noProof/>
        </w:rPr>
      </w:r>
      <w:r>
        <w:rPr>
          <w:noProof/>
        </w:rPr>
        <w:fldChar w:fldCharType="separate"/>
      </w:r>
      <w:r>
        <w:rPr>
          <w:noProof/>
        </w:rPr>
        <w:t>249</w:t>
      </w:r>
      <w:r>
        <w:rPr>
          <w:noProof/>
        </w:rPr>
        <w:fldChar w:fldCharType="end"/>
      </w:r>
    </w:p>
    <w:p w14:paraId="4C3A68E4" w14:textId="5BF524F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_Toc218779183 \h </w:instrText>
      </w:r>
      <w:r>
        <w:rPr>
          <w:noProof/>
        </w:rPr>
      </w:r>
      <w:r>
        <w:rPr>
          <w:noProof/>
        </w:rPr>
        <w:fldChar w:fldCharType="separate"/>
      </w:r>
      <w:r>
        <w:rPr>
          <w:noProof/>
        </w:rPr>
        <w:t>249</w:t>
      </w:r>
      <w:r>
        <w:rPr>
          <w:noProof/>
        </w:rPr>
        <w:fldChar w:fldCharType="end"/>
      </w:r>
    </w:p>
    <w:p w14:paraId="77D6CBD7" w14:textId="6070FD1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_Toc218779184 \h </w:instrText>
      </w:r>
      <w:r>
        <w:rPr>
          <w:noProof/>
        </w:rPr>
      </w:r>
      <w:r>
        <w:rPr>
          <w:noProof/>
        </w:rPr>
        <w:fldChar w:fldCharType="separate"/>
      </w:r>
      <w:r>
        <w:rPr>
          <w:noProof/>
        </w:rPr>
        <w:t>249</w:t>
      </w:r>
      <w:r>
        <w:rPr>
          <w:noProof/>
        </w:rPr>
        <w:fldChar w:fldCharType="end"/>
      </w:r>
    </w:p>
    <w:p w14:paraId="0656EF38" w14:textId="516BBCA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_Toc218779185 \h </w:instrText>
      </w:r>
      <w:r>
        <w:rPr>
          <w:noProof/>
        </w:rPr>
      </w:r>
      <w:r>
        <w:rPr>
          <w:noProof/>
        </w:rPr>
        <w:fldChar w:fldCharType="separate"/>
      </w:r>
      <w:r>
        <w:rPr>
          <w:noProof/>
        </w:rPr>
        <w:t>249</w:t>
      </w:r>
      <w:r>
        <w:rPr>
          <w:noProof/>
        </w:rPr>
        <w:fldChar w:fldCharType="end"/>
      </w:r>
    </w:p>
    <w:p w14:paraId="5023F16A" w14:textId="0285C009"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fldLock="1"/>
      </w:r>
      <w:r>
        <w:rPr>
          <w:noProof/>
        </w:rPr>
        <w:instrText xml:space="preserve"> PAGEREF _Toc218779186 \h </w:instrText>
      </w:r>
      <w:r>
        <w:rPr>
          <w:noProof/>
        </w:rPr>
      </w:r>
      <w:r>
        <w:rPr>
          <w:noProof/>
        </w:rPr>
        <w:fldChar w:fldCharType="separate"/>
      </w:r>
      <w:r>
        <w:rPr>
          <w:noProof/>
        </w:rPr>
        <w:t>250</w:t>
      </w:r>
      <w:r>
        <w:rPr>
          <w:noProof/>
        </w:rPr>
        <w:fldChar w:fldCharType="end"/>
      </w:r>
    </w:p>
    <w:p w14:paraId="0DF14095" w14:textId="7D6DFCF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_Toc218779187 \h </w:instrText>
      </w:r>
      <w:r>
        <w:rPr>
          <w:noProof/>
        </w:rPr>
      </w:r>
      <w:r>
        <w:rPr>
          <w:noProof/>
        </w:rPr>
        <w:fldChar w:fldCharType="separate"/>
      </w:r>
      <w:r>
        <w:rPr>
          <w:noProof/>
        </w:rPr>
        <w:t>250</w:t>
      </w:r>
      <w:r>
        <w:rPr>
          <w:noProof/>
        </w:rPr>
        <w:fldChar w:fldCharType="end"/>
      </w:r>
    </w:p>
    <w:p w14:paraId="7B475C22" w14:textId="1A0F62C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_Toc218779188 \h </w:instrText>
      </w:r>
      <w:r>
        <w:rPr>
          <w:noProof/>
        </w:rPr>
      </w:r>
      <w:r>
        <w:rPr>
          <w:noProof/>
        </w:rPr>
        <w:fldChar w:fldCharType="separate"/>
      </w:r>
      <w:r>
        <w:rPr>
          <w:noProof/>
        </w:rPr>
        <w:t>250</w:t>
      </w:r>
      <w:r>
        <w:rPr>
          <w:noProof/>
        </w:rPr>
        <w:fldChar w:fldCharType="end"/>
      </w:r>
    </w:p>
    <w:p w14:paraId="7BA6738B" w14:textId="2847185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_Toc218779189 \h </w:instrText>
      </w:r>
      <w:r>
        <w:rPr>
          <w:noProof/>
        </w:rPr>
      </w:r>
      <w:r>
        <w:rPr>
          <w:noProof/>
        </w:rPr>
        <w:fldChar w:fldCharType="separate"/>
      </w:r>
      <w:r>
        <w:rPr>
          <w:noProof/>
        </w:rPr>
        <w:t>250</w:t>
      </w:r>
      <w:r>
        <w:rPr>
          <w:noProof/>
        </w:rPr>
        <w:fldChar w:fldCharType="end"/>
      </w:r>
    </w:p>
    <w:p w14:paraId="3BAB8A9E" w14:textId="5AAB386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Resource: EES Profiles</w:t>
      </w:r>
      <w:r>
        <w:rPr>
          <w:noProof/>
        </w:rPr>
        <w:tab/>
      </w:r>
      <w:r>
        <w:rPr>
          <w:noProof/>
        </w:rPr>
        <w:fldChar w:fldCharType="begin" w:fldLock="1"/>
      </w:r>
      <w:r>
        <w:rPr>
          <w:noProof/>
        </w:rPr>
        <w:instrText xml:space="preserve"> PAGEREF _Toc218779190 \h </w:instrText>
      </w:r>
      <w:r>
        <w:rPr>
          <w:noProof/>
        </w:rPr>
      </w:r>
      <w:r>
        <w:rPr>
          <w:noProof/>
        </w:rPr>
        <w:fldChar w:fldCharType="separate"/>
      </w:r>
      <w:r>
        <w:rPr>
          <w:noProof/>
        </w:rPr>
        <w:t>251</w:t>
      </w:r>
      <w:r>
        <w:rPr>
          <w:noProof/>
        </w:rPr>
        <w:fldChar w:fldCharType="end"/>
      </w:r>
    </w:p>
    <w:p w14:paraId="3EF19143" w14:textId="68C8D9E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_Toc218779191 \h </w:instrText>
      </w:r>
      <w:r>
        <w:rPr>
          <w:noProof/>
        </w:rPr>
      </w:r>
      <w:r>
        <w:rPr>
          <w:noProof/>
        </w:rPr>
        <w:fldChar w:fldCharType="separate"/>
      </w:r>
      <w:r>
        <w:rPr>
          <w:noProof/>
        </w:rPr>
        <w:t>251</w:t>
      </w:r>
      <w:r>
        <w:rPr>
          <w:noProof/>
        </w:rPr>
        <w:fldChar w:fldCharType="end"/>
      </w:r>
    </w:p>
    <w:p w14:paraId="545E8437" w14:textId="0F8E9E9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_Toc218779192 \h </w:instrText>
      </w:r>
      <w:r>
        <w:rPr>
          <w:noProof/>
        </w:rPr>
      </w:r>
      <w:r>
        <w:rPr>
          <w:noProof/>
        </w:rPr>
        <w:fldChar w:fldCharType="separate"/>
      </w:r>
      <w:r>
        <w:rPr>
          <w:noProof/>
        </w:rPr>
        <w:t>251</w:t>
      </w:r>
      <w:r>
        <w:rPr>
          <w:noProof/>
        </w:rPr>
        <w:fldChar w:fldCharType="end"/>
      </w:r>
    </w:p>
    <w:p w14:paraId="490319C2" w14:textId="33C06CC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_Toc218779193 \h </w:instrText>
      </w:r>
      <w:r>
        <w:rPr>
          <w:noProof/>
        </w:rPr>
      </w:r>
      <w:r>
        <w:rPr>
          <w:noProof/>
        </w:rPr>
        <w:fldChar w:fldCharType="separate"/>
      </w:r>
      <w:r>
        <w:rPr>
          <w:noProof/>
        </w:rPr>
        <w:t>251</w:t>
      </w:r>
      <w:r>
        <w:rPr>
          <w:noProof/>
        </w:rPr>
        <w:fldChar w:fldCharType="end"/>
      </w:r>
    </w:p>
    <w:p w14:paraId="16FFF0E9" w14:textId="744FA99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_Toc218779194 \h </w:instrText>
      </w:r>
      <w:r>
        <w:rPr>
          <w:noProof/>
        </w:rPr>
      </w:r>
      <w:r>
        <w:rPr>
          <w:noProof/>
        </w:rPr>
        <w:fldChar w:fldCharType="separate"/>
      </w:r>
      <w:r>
        <w:rPr>
          <w:noProof/>
        </w:rPr>
        <w:t>253</w:t>
      </w:r>
      <w:r>
        <w:rPr>
          <w:noProof/>
        </w:rPr>
        <w:fldChar w:fldCharType="end"/>
      </w:r>
    </w:p>
    <w:p w14:paraId="73C9CE6B" w14:textId="6E67473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_Toc218779195 \h </w:instrText>
      </w:r>
      <w:r>
        <w:rPr>
          <w:noProof/>
        </w:rPr>
      </w:r>
      <w:r>
        <w:rPr>
          <w:noProof/>
        </w:rPr>
        <w:fldChar w:fldCharType="separate"/>
      </w:r>
      <w:r>
        <w:rPr>
          <w:noProof/>
        </w:rPr>
        <w:t>253</w:t>
      </w:r>
      <w:r>
        <w:rPr>
          <w:noProof/>
        </w:rPr>
        <w:fldChar w:fldCharType="end"/>
      </w:r>
    </w:p>
    <w:p w14:paraId="2000CC6B" w14:textId="29C4E6A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_Toc218779196 \h </w:instrText>
      </w:r>
      <w:r>
        <w:rPr>
          <w:noProof/>
        </w:rPr>
      </w:r>
      <w:r>
        <w:rPr>
          <w:noProof/>
        </w:rPr>
        <w:fldChar w:fldCharType="separate"/>
      </w:r>
      <w:r>
        <w:rPr>
          <w:noProof/>
        </w:rPr>
        <w:t>253</w:t>
      </w:r>
      <w:r>
        <w:rPr>
          <w:noProof/>
        </w:rPr>
        <w:fldChar w:fldCharType="end"/>
      </w:r>
    </w:p>
    <w:p w14:paraId="59AEEDED" w14:textId="2FDB4E7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_Toc218779197 \h </w:instrText>
      </w:r>
      <w:r>
        <w:rPr>
          <w:noProof/>
        </w:rPr>
      </w:r>
      <w:r>
        <w:rPr>
          <w:noProof/>
        </w:rPr>
        <w:fldChar w:fldCharType="separate"/>
      </w:r>
      <w:r>
        <w:rPr>
          <w:noProof/>
        </w:rPr>
        <w:t>253</w:t>
      </w:r>
      <w:r>
        <w:rPr>
          <w:noProof/>
        </w:rPr>
        <w:fldChar w:fldCharType="end"/>
      </w:r>
    </w:p>
    <w:p w14:paraId="26EA7AC3" w14:textId="32AD386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_Toc218779198 \h </w:instrText>
      </w:r>
      <w:r>
        <w:rPr>
          <w:noProof/>
        </w:rPr>
      </w:r>
      <w:r>
        <w:rPr>
          <w:noProof/>
        </w:rPr>
        <w:fldChar w:fldCharType="separate"/>
      </w:r>
      <w:r>
        <w:rPr>
          <w:noProof/>
        </w:rPr>
        <w:t>253</w:t>
      </w:r>
      <w:r>
        <w:rPr>
          <w:noProof/>
        </w:rPr>
        <w:fldChar w:fldCharType="end"/>
      </w:r>
    </w:p>
    <w:p w14:paraId="0C744044" w14:textId="3FDC506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_Toc218779199 \h </w:instrText>
      </w:r>
      <w:r>
        <w:rPr>
          <w:noProof/>
        </w:rPr>
      </w:r>
      <w:r>
        <w:rPr>
          <w:noProof/>
        </w:rPr>
        <w:fldChar w:fldCharType="separate"/>
      </w:r>
      <w:r>
        <w:rPr>
          <w:noProof/>
        </w:rPr>
        <w:t>254</w:t>
      </w:r>
      <w:r>
        <w:rPr>
          <w:noProof/>
        </w:rPr>
        <w:fldChar w:fldCharType="end"/>
      </w:r>
    </w:p>
    <w:p w14:paraId="62D237BC" w14:textId="2B5C21A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_Toc218779200 \h </w:instrText>
      </w:r>
      <w:r>
        <w:rPr>
          <w:noProof/>
        </w:rPr>
      </w:r>
      <w:r>
        <w:rPr>
          <w:noProof/>
        </w:rPr>
        <w:fldChar w:fldCharType="separate"/>
      </w:r>
      <w:r>
        <w:rPr>
          <w:noProof/>
        </w:rPr>
        <w:t>254</w:t>
      </w:r>
      <w:r>
        <w:rPr>
          <w:noProof/>
        </w:rPr>
        <w:fldChar w:fldCharType="end"/>
      </w:r>
    </w:p>
    <w:p w14:paraId="35B108A1" w14:textId="2D78058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9.2.5.2.2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TunnelInfo</w:t>
      </w:r>
      <w:r>
        <w:rPr>
          <w:noProof/>
        </w:rPr>
        <w:tab/>
      </w:r>
      <w:r>
        <w:rPr>
          <w:noProof/>
        </w:rPr>
        <w:fldChar w:fldCharType="begin" w:fldLock="1"/>
      </w:r>
      <w:r>
        <w:rPr>
          <w:noProof/>
        </w:rPr>
        <w:instrText xml:space="preserve"> PAGEREF _Toc218779201 \h </w:instrText>
      </w:r>
      <w:r>
        <w:rPr>
          <w:noProof/>
        </w:rPr>
      </w:r>
      <w:r>
        <w:rPr>
          <w:noProof/>
        </w:rPr>
        <w:fldChar w:fldCharType="separate"/>
      </w:r>
      <w:r>
        <w:rPr>
          <w:noProof/>
        </w:rPr>
        <w:t>254</w:t>
      </w:r>
      <w:r>
        <w:rPr>
          <w:noProof/>
        </w:rPr>
        <w:fldChar w:fldCharType="end"/>
      </w:r>
    </w:p>
    <w:p w14:paraId="63A4E074" w14:textId="7985439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9.2.5.2.3</w:t>
      </w:r>
      <w:r>
        <w:rPr>
          <w:rFonts w:asciiTheme="minorHAnsi" w:eastAsiaTheme="minorEastAsia" w:hAnsiTheme="minorHAnsi" w:cstheme="minorBidi"/>
          <w:noProof/>
          <w:kern w:val="2"/>
          <w:sz w:val="24"/>
          <w:szCs w:val="24"/>
          <w:lang w:eastAsia="en-GB"/>
          <w14:ligatures w14:val="standardContextual"/>
        </w:rPr>
        <w:tab/>
      </w:r>
      <w:r>
        <w:rPr>
          <w:noProof/>
        </w:rPr>
        <w:t>Type: CandidateDnaisInfo</w:t>
      </w:r>
      <w:r>
        <w:rPr>
          <w:noProof/>
        </w:rPr>
        <w:tab/>
      </w:r>
      <w:r>
        <w:rPr>
          <w:noProof/>
        </w:rPr>
        <w:fldChar w:fldCharType="begin" w:fldLock="1"/>
      </w:r>
      <w:r>
        <w:rPr>
          <w:noProof/>
        </w:rPr>
        <w:instrText xml:space="preserve"> PAGEREF _Toc218779202 \h </w:instrText>
      </w:r>
      <w:r>
        <w:rPr>
          <w:noProof/>
        </w:rPr>
      </w:r>
      <w:r>
        <w:rPr>
          <w:noProof/>
        </w:rPr>
        <w:fldChar w:fldCharType="separate"/>
      </w:r>
      <w:r>
        <w:rPr>
          <w:noProof/>
        </w:rPr>
        <w:t>255</w:t>
      </w:r>
      <w:r>
        <w:rPr>
          <w:noProof/>
        </w:rPr>
        <w:fldChar w:fldCharType="end"/>
      </w:r>
    </w:p>
    <w:p w14:paraId="4743A56C" w14:textId="668981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_Toc218779203 \h </w:instrText>
      </w:r>
      <w:r>
        <w:rPr>
          <w:noProof/>
        </w:rPr>
      </w:r>
      <w:r>
        <w:rPr>
          <w:noProof/>
        </w:rPr>
        <w:fldChar w:fldCharType="separate"/>
      </w:r>
      <w:r>
        <w:rPr>
          <w:noProof/>
        </w:rPr>
        <w:t>255</w:t>
      </w:r>
      <w:r>
        <w:rPr>
          <w:noProof/>
        </w:rPr>
        <w:fldChar w:fldCharType="end"/>
      </w:r>
    </w:p>
    <w:p w14:paraId="092DED90" w14:textId="19B1D57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_Toc218779204 \h </w:instrText>
      </w:r>
      <w:r>
        <w:rPr>
          <w:noProof/>
        </w:rPr>
      </w:r>
      <w:r>
        <w:rPr>
          <w:noProof/>
        </w:rPr>
        <w:fldChar w:fldCharType="separate"/>
      </w:r>
      <w:r>
        <w:rPr>
          <w:noProof/>
        </w:rPr>
        <w:t>255</w:t>
      </w:r>
      <w:r>
        <w:rPr>
          <w:noProof/>
        </w:rPr>
        <w:fldChar w:fldCharType="end"/>
      </w:r>
    </w:p>
    <w:p w14:paraId="41FF722C" w14:textId="4B681BB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_Toc218779205 \h </w:instrText>
      </w:r>
      <w:r>
        <w:rPr>
          <w:noProof/>
        </w:rPr>
      </w:r>
      <w:r>
        <w:rPr>
          <w:noProof/>
        </w:rPr>
        <w:fldChar w:fldCharType="separate"/>
      </w:r>
      <w:r>
        <w:rPr>
          <w:noProof/>
        </w:rPr>
        <w:t>255</w:t>
      </w:r>
      <w:r>
        <w:rPr>
          <w:noProof/>
        </w:rPr>
        <w:fldChar w:fldCharType="end"/>
      </w:r>
    </w:p>
    <w:p w14:paraId="7FCBD90C" w14:textId="311CBCA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Eecs_EASInfoManagement API</w:t>
      </w:r>
      <w:r>
        <w:rPr>
          <w:noProof/>
        </w:rPr>
        <w:tab/>
      </w:r>
      <w:r>
        <w:rPr>
          <w:noProof/>
        </w:rPr>
        <w:fldChar w:fldCharType="begin" w:fldLock="1"/>
      </w:r>
      <w:r>
        <w:rPr>
          <w:noProof/>
        </w:rPr>
        <w:instrText xml:space="preserve"> PAGEREF _Toc218779206 \h </w:instrText>
      </w:r>
      <w:r>
        <w:rPr>
          <w:noProof/>
        </w:rPr>
      </w:r>
      <w:r>
        <w:rPr>
          <w:noProof/>
        </w:rPr>
        <w:fldChar w:fldCharType="separate"/>
      </w:r>
      <w:r>
        <w:rPr>
          <w:noProof/>
        </w:rPr>
        <w:t>256</w:t>
      </w:r>
      <w:r>
        <w:rPr>
          <w:noProof/>
        </w:rPr>
        <w:fldChar w:fldCharType="end"/>
      </w:r>
    </w:p>
    <w:p w14:paraId="4A52A41C" w14:textId="013EBC5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_Toc218779207 \h </w:instrText>
      </w:r>
      <w:r>
        <w:rPr>
          <w:noProof/>
        </w:rPr>
      </w:r>
      <w:r>
        <w:rPr>
          <w:noProof/>
        </w:rPr>
        <w:fldChar w:fldCharType="separate"/>
      </w:r>
      <w:r>
        <w:rPr>
          <w:noProof/>
        </w:rPr>
        <w:t>256</w:t>
      </w:r>
      <w:r>
        <w:rPr>
          <w:noProof/>
        </w:rPr>
        <w:fldChar w:fldCharType="end"/>
      </w:r>
    </w:p>
    <w:p w14:paraId="5F6E9EA9" w14:textId="406BE3C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_Toc218779208 \h </w:instrText>
      </w:r>
      <w:r>
        <w:rPr>
          <w:noProof/>
        </w:rPr>
      </w:r>
      <w:r>
        <w:rPr>
          <w:noProof/>
        </w:rPr>
        <w:fldChar w:fldCharType="separate"/>
      </w:r>
      <w:r>
        <w:rPr>
          <w:noProof/>
        </w:rPr>
        <w:t>256</w:t>
      </w:r>
      <w:r>
        <w:rPr>
          <w:noProof/>
        </w:rPr>
        <w:fldChar w:fldCharType="end"/>
      </w:r>
    </w:p>
    <w:p w14:paraId="31C9A717" w14:textId="01AFD24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_Toc218779209 \h </w:instrText>
      </w:r>
      <w:r>
        <w:rPr>
          <w:noProof/>
        </w:rPr>
      </w:r>
      <w:r>
        <w:rPr>
          <w:noProof/>
        </w:rPr>
        <w:fldChar w:fldCharType="separate"/>
      </w:r>
      <w:r>
        <w:rPr>
          <w:noProof/>
        </w:rPr>
        <w:t>257</w:t>
      </w:r>
      <w:r>
        <w:rPr>
          <w:noProof/>
        </w:rPr>
        <w:fldChar w:fldCharType="end"/>
      </w:r>
    </w:p>
    <w:p w14:paraId="201BF433" w14:textId="35C5E5F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_Toc218779210 \h </w:instrText>
      </w:r>
      <w:r>
        <w:rPr>
          <w:noProof/>
        </w:rPr>
      </w:r>
      <w:r>
        <w:rPr>
          <w:noProof/>
        </w:rPr>
        <w:fldChar w:fldCharType="separate"/>
      </w:r>
      <w:r>
        <w:rPr>
          <w:noProof/>
        </w:rPr>
        <w:t>257</w:t>
      </w:r>
      <w:r>
        <w:rPr>
          <w:noProof/>
        </w:rPr>
        <w:fldChar w:fldCharType="end"/>
      </w:r>
    </w:p>
    <w:p w14:paraId="6B741002" w14:textId="6FEFBFC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Resource: Common EAS Bindings</w:t>
      </w:r>
      <w:r>
        <w:rPr>
          <w:noProof/>
        </w:rPr>
        <w:tab/>
      </w:r>
      <w:r>
        <w:rPr>
          <w:noProof/>
        </w:rPr>
        <w:fldChar w:fldCharType="begin" w:fldLock="1"/>
      </w:r>
      <w:r>
        <w:rPr>
          <w:noProof/>
        </w:rPr>
        <w:instrText xml:space="preserve"> PAGEREF _Toc218779211 \h </w:instrText>
      </w:r>
      <w:r>
        <w:rPr>
          <w:noProof/>
        </w:rPr>
      </w:r>
      <w:r>
        <w:rPr>
          <w:noProof/>
        </w:rPr>
        <w:fldChar w:fldCharType="separate"/>
      </w:r>
      <w:r>
        <w:rPr>
          <w:noProof/>
        </w:rPr>
        <w:t>257</w:t>
      </w:r>
      <w:r>
        <w:rPr>
          <w:noProof/>
        </w:rPr>
        <w:fldChar w:fldCharType="end"/>
      </w:r>
    </w:p>
    <w:p w14:paraId="5E970181" w14:textId="13CD088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_Toc218779212 \h </w:instrText>
      </w:r>
      <w:r>
        <w:rPr>
          <w:noProof/>
        </w:rPr>
      </w:r>
      <w:r>
        <w:rPr>
          <w:noProof/>
        </w:rPr>
        <w:fldChar w:fldCharType="separate"/>
      </w:r>
      <w:r>
        <w:rPr>
          <w:noProof/>
        </w:rPr>
        <w:t>257</w:t>
      </w:r>
      <w:r>
        <w:rPr>
          <w:noProof/>
        </w:rPr>
        <w:fldChar w:fldCharType="end"/>
      </w:r>
    </w:p>
    <w:p w14:paraId="6221978A" w14:textId="1FB5276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_Toc218779213 \h </w:instrText>
      </w:r>
      <w:r>
        <w:rPr>
          <w:noProof/>
        </w:rPr>
      </w:r>
      <w:r>
        <w:rPr>
          <w:noProof/>
        </w:rPr>
        <w:fldChar w:fldCharType="separate"/>
      </w:r>
      <w:r>
        <w:rPr>
          <w:noProof/>
        </w:rPr>
        <w:t>257</w:t>
      </w:r>
      <w:r>
        <w:rPr>
          <w:noProof/>
        </w:rPr>
        <w:fldChar w:fldCharType="end"/>
      </w:r>
    </w:p>
    <w:p w14:paraId="3DBF75A1" w14:textId="44225FC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_Toc218779214 \h </w:instrText>
      </w:r>
      <w:r>
        <w:rPr>
          <w:noProof/>
        </w:rPr>
      </w:r>
      <w:r>
        <w:rPr>
          <w:noProof/>
        </w:rPr>
        <w:fldChar w:fldCharType="separate"/>
      </w:r>
      <w:r>
        <w:rPr>
          <w:noProof/>
        </w:rPr>
        <w:t>258</w:t>
      </w:r>
      <w:r>
        <w:rPr>
          <w:noProof/>
        </w:rPr>
        <w:fldChar w:fldCharType="end"/>
      </w:r>
    </w:p>
    <w:p w14:paraId="75107BEC" w14:textId="69828F6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_Toc218779215 \h </w:instrText>
      </w:r>
      <w:r>
        <w:rPr>
          <w:noProof/>
        </w:rPr>
      </w:r>
      <w:r>
        <w:rPr>
          <w:noProof/>
        </w:rPr>
        <w:fldChar w:fldCharType="separate"/>
      </w:r>
      <w:r>
        <w:rPr>
          <w:noProof/>
        </w:rPr>
        <w:t>260</w:t>
      </w:r>
      <w:r>
        <w:rPr>
          <w:noProof/>
        </w:rPr>
        <w:fldChar w:fldCharType="end"/>
      </w:r>
    </w:p>
    <w:p w14:paraId="146F1628" w14:textId="3A7E3E0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Resource: Individual Common EAS Binding</w:t>
      </w:r>
      <w:r>
        <w:rPr>
          <w:noProof/>
        </w:rPr>
        <w:tab/>
      </w:r>
      <w:r>
        <w:rPr>
          <w:noProof/>
        </w:rPr>
        <w:fldChar w:fldCharType="begin" w:fldLock="1"/>
      </w:r>
      <w:r>
        <w:rPr>
          <w:noProof/>
        </w:rPr>
        <w:instrText xml:space="preserve"> PAGEREF _Toc218779216 \h </w:instrText>
      </w:r>
      <w:r>
        <w:rPr>
          <w:noProof/>
        </w:rPr>
      </w:r>
      <w:r>
        <w:rPr>
          <w:noProof/>
        </w:rPr>
        <w:fldChar w:fldCharType="separate"/>
      </w:r>
      <w:r>
        <w:rPr>
          <w:noProof/>
        </w:rPr>
        <w:t>260</w:t>
      </w:r>
      <w:r>
        <w:rPr>
          <w:noProof/>
        </w:rPr>
        <w:fldChar w:fldCharType="end"/>
      </w:r>
    </w:p>
    <w:p w14:paraId="04B1B51B" w14:textId="7871FC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_Toc218779217 \h </w:instrText>
      </w:r>
      <w:r>
        <w:rPr>
          <w:noProof/>
        </w:rPr>
      </w:r>
      <w:r>
        <w:rPr>
          <w:noProof/>
        </w:rPr>
        <w:fldChar w:fldCharType="separate"/>
      </w:r>
      <w:r>
        <w:rPr>
          <w:noProof/>
        </w:rPr>
        <w:t>260</w:t>
      </w:r>
      <w:r>
        <w:rPr>
          <w:noProof/>
        </w:rPr>
        <w:fldChar w:fldCharType="end"/>
      </w:r>
    </w:p>
    <w:p w14:paraId="307D859B" w14:textId="090CDB7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_Toc218779218 \h </w:instrText>
      </w:r>
      <w:r>
        <w:rPr>
          <w:noProof/>
        </w:rPr>
      </w:r>
      <w:r>
        <w:rPr>
          <w:noProof/>
        </w:rPr>
        <w:fldChar w:fldCharType="separate"/>
      </w:r>
      <w:r>
        <w:rPr>
          <w:noProof/>
        </w:rPr>
        <w:t>260</w:t>
      </w:r>
      <w:r>
        <w:rPr>
          <w:noProof/>
        </w:rPr>
        <w:fldChar w:fldCharType="end"/>
      </w:r>
    </w:p>
    <w:p w14:paraId="5A7B5902" w14:textId="0BBAAE3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_Toc218779219 \h </w:instrText>
      </w:r>
      <w:r>
        <w:rPr>
          <w:noProof/>
        </w:rPr>
      </w:r>
      <w:r>
        <w:rPr>
          <w:noProof/>
        </w:rPr>
        <w:fldChar w:fldCharType="separate"/>
      </w:r>
      <w:r>
        <w:rPr>
          <w:noProof/>
        </w:rPr>
        <w:t>260</w:t>
      </w:r>
      <w:r>
        <w:rPr>
          <w:noProof/>
        </w:rPr>
        <w:fldChar w:fldCharType="end"/>
      </w:r>
    </w:p>
    <w:p w14:paraId="4912896D" w14:textId="44DEF46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_Toc218779220 \h </w:instrText>
      </w:r>
      <w:r>
        <w:rPr>
          <w:noProof/>
        </w:rPr>
      </w:r>
      <w:r>
        <w:rPr>
          <w:noProof/>
        </w:rPr>
        <w:fldChar w:fldCharType="separate"/>
      </w:r>
      <w:r>
        <w:rPr>
          <w:noProof/>
        </w:rPr>
        <w:t>264</w:t>
      </w:r>
      <w:r>
        <w:rPr>
          <w:noProof/>
        </w:rPr>
        <w:fldChar w:fldCharType="end"/>
      </w:r>
    </w:p>
    <w:p w14:paraId="672F036C" w14:textId="63D746F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_Toc218779221 \h </w:instrText>
      </w:r>
      <w:r>
        <w:rPr>
          <w:noProof/>
        </w:rPr>
      </w:r>
      <w:r>
        <w:rPr>
          <w:noProof/>
        </w:rPr>
        <w:fldChar w:fldCharType="separate"/>
      </w:r>
      <w:r>
        <w:rPr>
          <w:noProof/>
        </w:rPr>
        <w:t>264</w:t>
      </w:r>
      <w:r>
        <w:rPr>
          <w:noProof/>
        </w:rPr>
        <w:fldChar w:fldCharType="end"/>
      </w:r>
    </w:p>
    <w:p w14:paraId="11A3247F" w14:textId="53119C2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_Toc218779222 \h </w:instrText>
      </w:r>
      <w:r>
        <w:rPr>
          <w:noProof/>
        </w:rPr>
      </w:r>
      <w:r>
        <w:rPr>
          <w:noProof/>
        </w:rPr>
        <w:fldChar w:fldCharType="separate"/>
      </w:r>
      <w:r>
        <w:rPr>
          <w:noProof/>
        </w:rPr>
        <w:t>265</w:t>
      </w:r>
      <w:r>
        <w:rPr>
          <w:noProof/>
        </w:rPr>
        <w:fldChar w:fldCharType="end"/>
      </w:r>
    </w:p>
    <w:p w14:paraId="3ABBE2F2" w14:textId="3FDC4F6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_Toc218779223 \h </w:instrText>
      </w:r>
      <w:r>
        <w:rPr>
          <w:noProof/>
        </w:rPr>
      </w:r>
      <w:r>
        <w:rPr>
          <w:noProof/>
        </w:rPr>
        <w:fldChar w:fldCharType="separate"/>
      </w:r>
      <w:r>
        <w:rPr>
          <w:noProof/>
        </w:rPr>
        <w:t>265</w:t>
      </w:r>
      <w:r>
        <w:rPr>
          <w:noProof/>
        </w:rPr>
        <w:fldChar w:fldCharType="end"/>
      </w:r>
    </w:p>
    <w:p w14:paraId="54FE2A57" w14:textId="46C1613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_Toc218779224 \h </w:instrText>
      </w:r>
      <w:r>
        <w:rPr>
          <w:noProof/>
        </w:rPr>
      </w:r>
      <w:r>
        <w:rPr>
          <w:noProof/>
        </w:rPr>
        <w:fldChar w:fldCharType="separate"/>
      </w:r>
      <w:r>
        <w:rPr>
          <w:noProof/>
        </w:rPr>
        <w:t>265</w:t>
      </w:r>
      <w:r>
        <w:rPr>
          <w:noProof/>
        </w:rPr>
        <w:fldChar w:fldCharType="end"/>
      </w:r>
    </w:p>
    <w:p w14:paraId="35AB2FEF" w14:textId="4167AAD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_Toc218779225 \h </w:instrText>
      </w:r>
      <w:r>
        <w:rPr>
          <w:noProof/>
        </w:rPr>
      </w:r>
      <w:r>
        <w:rPr>
          <w:noProof/>
        </w:rPr>
        <w:fldChar w:fldCharType="separate"/>
      </w:r>
      <w:r>
        <w:rPr>
          <w:noProof/>
        </w:rPr>
        <w:t>265</w:t>
      </w:r>
      <w:r>
        <w:rPr>
          <w:noProof/>
        </w:rPr>
        <w:fldChar w:fldCharType="end"/>
      </w:r>
    </w:p>
    <w:p w14:paraId="035AC5FC" w14:textId="7C4924B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9.3.6.2.2</w:t>
      </w:r>
      <w:r>
        <w:rPr>
          <w:rFonts w:asciiTheme="minorHAnsi" w:eastAsiaTheme="minorEastAsia" w:hAnsiTheme="minorHAnsi" w:cstheme="minorBidi"/>
          <w:noProof/>
          <w:kern w:val="2"/>
          <w:sz w:val="24"/>
          <w:szCs w:val="24"/>
          <w:lang w:eastAsia="en-GB"/>
          <w14:ligatures w14:val="standardContextual"/>
        </w:rPr>
        <w:tab/>
      </w:r>
      <w:r>
        <w:rPr>
          <w:noProof/>
        </w:rPr>
        <w:t>Type: CommonEASBindReq</w:t>
      </w:r>
      <w:r>
        <w:rPr>
          <w:noProof/>
        </w:rPr>
        <w:tab/>
      </w:r>
      <w:r>
        <w:rPr>
          <w:noProof/>
        </w:rPr>
        <w:fldChar w:fldCharType="begin" w:fldLock="1"/>
      </w:r>
      <w:r>
        <w:rPr>
          <w:noProof/>
        </w:rPr>
        <w:instrText xml:space="preserve"> PAGEREF _Toc218779226 \h </w:instrText>
      </w:r>
      <w:r>
        <w:rPr>
          <w:noProof/>
        </w:rPr>
      </w:r>
      <w:r>
        <w:rPr>
          <w:noProof/>
        </w:rPr>
        <w:fldChar w:fldCharType="separate"/>
      </w:r>
      <w:r>
        <w:rPr>
          <w:noProof/>
        </w:rPr>
        <w:t>266</w:t>
      </w:r>
      <w:r>
        <w:rPr>
          <w:noProof/>
        </w:rPr>
        <w:fldChar w:fldCharType="end"/>
      </w:r>
    </w:p>
    <w:p w14:paraId="4C6A0613" w14:textId="72A7662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9.3.6.2.3</w:t>
      </w:r>
      <w:r>
        <w:rPr>
          <w:rFonts w:asciiTheme="minorHAnsi" w:eastAsiaTheme="minorEastAsia" w:hAnsiTheme="minorHAnsi" w:cstheme="minorBidi"/>
          <w:noProof/>
          <w:kern w:val="2"/>
          <w:sz w:val="24"/>
          <w:szCs w:val="24"/>
          <w:lang w:eastAsia="en-GB"/>
          <w14:ligatures w14:val="standardContextual"/>
        </w:rPr>
        <w:tab/>
      </w:r>
      <w:r>
        <w:rPr>
          <w:noProof/>
        </w:rPr>
        <w:t>Type: CommonEASBindResp</w:t>
      </w:r>
      <w:r>
        <w:rPr>
          <w:noProof/>
        </w:rPr>
        <w:tab/>
      </w:r>
      <w:r>
        <w:rPr>
          <w:noProof/>
        </w:rPr>
        <w:fldChar w:fldCharType="begin" w:fldLock="1"/>
      </w:r>
      <w:r>
        <w:rPr>
          <w:noProof/>
        </w:rPr>
        <w:instrText xml:space="preserve"> PAGEREF _Toc218779227 \h </w:instrText>
      </w:r>
      <w:r>
        <w:rPr>
          <w:noProof/>
        </w:rPr>
      </w:r>
      <w:r>
        <w:rPr>
          <w:noProof/>
        </w:rPr>
        <w:fldChar w:fldCharType="separate"/>
      </w:r>
      <w:r>
        <w:rPr>
          <w:noProof/>
        </w:rPr>
        <w:t>266</w:t>
      </w:r>
      <w:r>
        <w:rPr>
          <w:noProof/>
        </w:rPr>
        <w:fldChar w:fldCharType="end"/>
      </w:r>
    </w:p>
    <w:p w14:paraId="1A77E337" w14:textId="21B2DF7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9.3.6.2.4</w:t>
      </w:r>
      <w:r>
        <w:rPr>
          <w:rFonts w:asciiTheme="minorHAnsi" w:eastAsiaTheme="minorEastAsia" w:hAnsiTheme="minorHAnsi" w:cstheme="minorBidi"/>
          <w:noProof/>
          <w:kern w:val="2"/>
          <w:sz w:val="24"/>
          <w:szCs w:val="24"/>
          <w:lang w:eastAsia="en-GB"/>
          <w14:ligatures w14:val="standardContextual"/>
        </w:rPr>
        <w:tab/>
      </w:r>
      <w:r>
        <w:rPr>
          <w:noProof/>
        </w:rPr>
        <w:t>Type: CommonEASBinding</w:t>
      </w:r>
      <w:r>
        <w:rPr>
          <w:noProof/>
        </w:rPr>
        <w:tab/>
      </w:r>
      <w:r>
        <w:rPr>
          <w:noProof/>
        </w:rPr>
        <w:fldChar w:fldCharType="begin" w:fldLock="1"/>
      </w:r>
      <w:r>
        <w:rPr>
          <w:noProof/>
        </w:rPr>
        <w:instrText xml:space="preserve"> PAGEREF _Toc218779228 \h </w:instrText>
      </w:r>
      <w:r>
        <w:rPr>
          <w:noProof/>
        </w:rPr>
      </w:r>
      <w:r>
        <w:rPr>
          <w:noProof/>
        </w:rPr>
        <w:fldChar w:fldCharType="separate"/>
      </w:r>
      <w:r>
        <w:rPr>
          <w:noProof/>
        </w:rPr>
        <w:t>267</w:t>
      </w:r>
      <w:r>
        <w:rPr>
          <w:noProof/>
        </w:rPr>
        <w:fldChar w:fldCharType="end"/>
      </w:r>
    </w:p>
    <w:p w14:paraId="0454866E" w14:textId="72F0D3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9.3.6.2.5</w:t>
      </w:r>
      <w:r>
        <w:rPr>
          <w:rFonts w:asciiTheme="minorHAnsi" w:eastAsiaTheme="minorEastAsia" w:hAnsiTheme="minorHAnsi" w:cstheme="minorBidi"/>
          <w:noProof/>
          <w:kern w:val="2"/>
          <w:sz w:val="24"/>
          <w:szCs w:val="24"/>
          <w:lang w:eastAsia="en-GB"/>
          <w14:ligatures w14:val="standardContextual"/>
        </w:rPr>
        <w:tab/>
      </w:r>
      <w:r>
        <w:rPr>
          <w:noProof/>
        </w:rPr>
        <w:t>Type: CommEasBdlInfo</w:t>
      </w:r>
      <w:r>
        <w:rPr>
          <w:noProof/>
        </w:rPr>
        <w:tab/>
      </w:r>
      <w:r>
        <w:rPr>
          <w:noProof/>
        </w:rPr>
        <w:fldChar w:fldCharType="begin" w:fldLock="1"/>
      </w:r>
      <w:r>
        <w:rPr>
          <w:noProof/>
        </w:rPr>
        <w:instrText xml:space="preserve"> PAGEREF _Toc218779229 \h </w:instrText>
      </w:r>
      <w:r>
        <w:rPr>
          <w:noProof/>
        </w:rPr>
      </w:r>
      <w:r>
        <w:rPr>
          <w:noProof/>
        </w:rPr>
        <w:fldChar w:fldCharType="separate"/>
      </w:r>
      <w:r>
        <w:rPr>
          <w:noProof/>
        </w:rPr>
        <w:t>268</w:t>
      </w:r>
      <w:r>
        <w:rPr>
          <w:noProof/>
        </w:rPr>
        <w:fldChar w:fldCharType="end"/>
      </w:r>
    </w:p>
    <w:p w14:paraId="39B5EE72" w14:textId="15A1B6C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Type: CommonEASBinding</w:t>
      </w:r>
      <w:r>
        <w:rPr>
          <w:noProof/>
          <w:lang w:eastAsia="zh-CN"/>
        </w:rPr>
        <w:t>Patch</w:t>
      </w:r>
      <w:r>
        <w:rPr>
          <w:noProof/>
        </w:rPr>
        <w:tab/>
      </w:r>
      <w:r>
        <w:rPr>
          <w:noProof/>
        </w:rPr>
        <w:fldChar w:fldCharType="begin" w:fldLock="1"/>
      </w:r>
      <w:r>
        <w:rPr>
          <w:noProof/>
        </w:rPr>
        <w:instrText xml:space="preserve"> PAGEREF _Toc218779230 \h </w:instrText>
      </w:r>
      <w:r>
        <w:rPr>
          <w:noProof/>
        </w:rPr>
      </w:r>
      <w:r>
        <w:rPr>
          <w:noProof/>
        </w:rPr>
        <w:fldChar w:fldCharType="separate"/>
      </w:r>
      <w:r>
        <w:rPr>
          <w:noProof/>
        </w:rPr>
        <w:t>268</w:t>
      </w:r>
      <w:r>
        <w:rPr>
          <w:noProof/>
        </w:rPr>
        <w:fldChar w:fldCharType="end"/>
      </w:r>
    </w:p>
    <w:p w14:paraId="13896601" w14:textId="001B93B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_Toc218779231 \h </w:instrText>
      </w:r>
      <w:r>
        <w:rPr>
          <w:noProof/>
        </w:rPr>
      </w:r>
      <w:r>
        <w:rPr>
          <w:noProof/>
        </w:rPr>
        <w:fldChar w:fldCharType="separate"/>
      </w:r>
      <w:r>
        <w:rPr>
          <w:noProof/>
        </w:rPr>
        <w:t>269</w:t>
      </w:r>
      <w:r>
        <w:rPr>
          <w:noProof/>
        </w:rPr>
        <w:fldChar w:fldCharType="end"/>
      </w:r>
    </w:p>
    <w:p w14:paraId="191AFEFF" w14:textId="725F98A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_Toc218779232 \h </w:instrText>
      </w:r>
      <w:r>
        <w:rPr>
          <w:noProof/>
        </w:rPr>
      </w:r>
      <w:r>
        <w:rPr>
          <w:noProof/>
        </w:rPr>
        <w:fldChar w:fldCharType="separate"/>
      </w:r>
      <w:r>
        <w:rPr>
          <w:noProof/>
        </w:rPr>
        <w:t>269</w:t>
      </w:r>
      <w:r>
        <w:rPr>
          <w:noProof/>
        </w:rPr>
        <w:fldChar w:fldCharType="end"/>
      </w:r>
    </w:p>
    <w:p w14:paraId="3BB52CD1" w14:textId="3855C70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_Toc218779233 \h </w:instrText>
      </w:r>
      <w:r>
        <w:rPr>
          <w:noProof/>
        </w:rPr>
      </w:r>
      <w:r>
        <w:rPr>
          <w:noProof/>
        </w:rPr>
        <w:fldChar w:fldCharType="separate"/>
      </w:r>
      <w:r>
        <w:rPr>
          <w:noProof/>
        </w:rPr>
        <w:t>269</w:t>
      </w:r>
      <w:r>
        <w:rPr>
          <w:noProof/>
        </w:rPr>
        <w:fldChar w:fldCharType="end"/>
      </w:r>
    </w:p>
    <w:p w14:paraId="30851FE6" w14:textId="078D6E6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_Toc218779234 \h </w:instrText>
      </w:r>
      <w:r>
        <w:rPr>
          <w:noProof/>
        </w:rPr>
      </w:r>
      <w:r>
        <w:rPr>
          <w:noProof/>
        </w:rPr>
        <w:fldChar w:fldCharType="separate"/>
      </w:r>
      <w:r>
        <w:rPr>
          <w:noProof/>
        </w:rPr>
        <w:t>269</w:t>
      </w:r>
      <w:r>
        <w:rPr>
          <w:noProof/>
        </w:rPr>
        <w:fldChar w:fldCharType="end"/>
      </w:r>
    </w:p>
    <w:p w14:paraId="7E258973" w14:textId="120172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ProblemDetailsEIMExt</w:t>
      </w:r>
      <w:r>
        <w:rPr>
          <w:noProof/>
        </w:rPr>
        <w:tab/>
      </w:r>
      <w:r>
        <w:rPr>
          <w:noProof/>
        </w:rPr>
        <w:fldChar w:fldCharType="begin" w:fldLock="1"/>
      </w:r>
      <w:r>
        <w:rPr>
          <w:noProof/>
        </w:rPr>
        <w:instrText xml:space="preserve"> PAGEREF _Toc218779235 \h </w:instrText>
      </w:r>
      <w:r>
        <w:rPr>
          <w:noProof/>
        </w:rPr>
      </w:r>
      <w:r>
        <w:rPr>
          <w:noProof/>
        </w:rPr>
        <w:fldChar w:fldCharType="separate"/>
      </w:r>
      <w:r>
        <w:rPr>
          <w:noProof/>
        </w:rPr>
        <w:t>269</w:t>
      </w:r>
      <w:r>
        <w:rPr>
          <w:noProof/>
        </w:rPr>
        <w:fldChar w:fldCharType="end"/>
      </w:r>
    </w:p>
    <w:p w14:paraId="01170B40" w14:textId="63B061D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_Toc218779236 \h </w:instrText>
      </w:r>
      <w:r>
        <w:rPr>
          <w:noProof/>
        </w:rPr>
      </w:r>
      <w:r>
        <w:rPr>
          <w:noProof/>
        </w:rPr>
        <w:fldChar w:fldCharType="separate"/>
      </w:r>
      <w:r>
        <w:rPr>
          <w:noProof/>
        </w:rPr>
        <w:t>269</w:t>
      </w:r>
      <w:r>
        <w:rPr>
          <w:noProof/>
        </w:rPr>
        <w:fldChar w:fldCharType="end"/>
      </w:r>
    </w:p>
    <w:p w14:paraId="6C173D23" w14:textId="70F6CB8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_Toc218779237 \h </w:instrText>
      </w:r>
      <w:r>
        <w:rPr>
          <w:noProof/>
        </w:rPr>
      </w:r>
      <w:r>
        <w:rPr>
          <w:noProof/>
        </w:rPr>
        <w:fldChar w:fldCharType="separate"/>
      </w:r>
      <w:r>
        <w:rPr>
          <w:noProof/>
        </w:rPr>
        <w:t>269</w:t>
      </w:r>
      <w:r>
        <w:rPr>
          <w:noProof/>
        </w:rPr>
        <w:fldChar w:fldCharType="end"/>
      </w:r>
    </w:p>
    <w:p w14:paraId="52914BF8" w14:textId="319FE09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_Toc218779238 \h </w:instrText>
      </w:r>
      <w:r>
        <w:rPr>
          <w:noProof/>
        </w:rPr>
      </w:r>
      <w:r>
        <w:rPr>
          <w:noProof/>
        </w:rPr>
        <w:fldChar w:fldCharType="separate"/>
      </w:r>
      <w:r>
        <w:rPr>
          <w:noProof/>
        </w:rPr>
        <w:t>269</w:t>
      </w:r>
      <w:r>
        <w:rPr>
          <w:noProof/>
        </w:rPr>
        <w:fldChar w:fldCharType="end"/>
      </w:r>
    </w:p>
    <w:p w14:paraId="2B1C4FD2" w14:textId="5B9D3E5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_Toc218779239 \h </w:instrText>
      </w:r>
      <w:r>
        <w:rPr>
          <w:noProof/>
        </w:rPr>
      </w:r>
      <w:r>
        <w:rPr>
          <w:noProof/>
        </w:rPr>
        <w:fldChar w:fldCharType="separate"/>
      </w:r>
      <w:r>
        <w:rPr>
          <w:noProof/>
        </w:rPr>
        <w:t>269</w:t>
      </w:r>
      <w:r>
        <w:rPr>
          <w:noProof/>
        </w:rPr>
        <w:fldChar w:fldCharType="end"/>
      </w:r>
    </w:p>
    <w:p w14:paraId="782F0640" w14:textId="2F851D4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_Toc218779240 \h </w:instrText>
      </w:r>
      <w:r>
        <w:rPr>
          <w:noProof/>
        </w:rPr>
      </w:r>
      <w:r>
        <w:rPr>
          <w:noProof/>
        </w:rPr>
        <w:fldChar w:fldCharType="separate"/>
      </w:r>
      <w:r>
        <w:rPr>
          <w:noProof/>
        </w:rPr>
        <w:t>269</w:t>
      </w:r>
      <w:r>
        <w:rPr>
          <w:noProof/>
        </w:rPr>
        <w:fldChar w:fldCharType="end"/>
      </w:r>
    </w:p>
    <w:p w14:paraId="3F0FB2B8" w14:textId="106E77C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_Toc218779241 \h </w:instrText>
      </w:r>
      <w:r>
        <w:rPr>
          <w:noProof/>
        </w:rPr>
      </w:r>
      <w:r>
        <w:rPr>
          <w:noProof/>
        </w:rPr>
        <w:fldChar w:fldCharType="separate"/>
      </w:r>
      <w:r>
        <w:rPr>
          <w:noProof/>
        </w:rPr>
        <w:t>269</w:t>
      </w:r>
      <w:r>
        <w:rPr>
          <w:noProof/>
        </w:rPr>
        <w:fldChar w:fldCharType="end"/>
      </w:r>
    </w:p>
    <w:p w14:paraId="58482538" w14:textId="1DC4F05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_Toc218779242 \h </w:instrText>
      </w:r>
      <w:r>
        <w:rPr>
          <w:noProof/>
        </w:rPr>
      </w:r>
      <w:r>
        <w:rPr>
          <w:noProof/>
        </w:rPr>
        <w:fldChar w:fldCharType="separate"/>
      </w:r>
      <w:r>
        <w:rPr>
          <w:noProof/>
        </w:rPr>
        <w:t>270</w:t>
      </w:r>
      <w:r>
        <w:rPr>
          <w:noProof/>
        </w:rPr>
        <w:fldChar w:fldCharType="end"/>
      </w:r>
    </w:p>
    <w:p w14:paraId="62C8B028" w14:textId="00FEB38C"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fldLock="1"/>
      </w:r>
      <w:r>
        <w:rPr>
          <w:noProof/>
        </w:rPr>
        <w:instrText xml:space="preserve"> PAGEREF _Toc218779243 \h </w:instrText>
      </w:r>
      <w:r>
        <w:rPr>
          <w:noProof/>
        </w:rPr>
      </w:r>
      <w:r>
        <w:rPr>
          <w:noProof/>
        </w:rPr>
        <w:fldChar w:fldCharType="separate"/>
      </w:r>
      <w:r>
        <w:rPr>
          <w:noProof/>
        </w:rPr>
        <w:t>270</w:t>
      </w:r>
      <w:r>
        <w:rPr>
          <w:noProof/>
        </w:rPr>
        <w:fldChar w:fldCharType="end"/>
      </w:r>
    </w:p>
    <w:p w14:paraId="481ACE11" w14:textId="54BBBC6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_Toc218779244 \h </w:instrText>
      </w:r>
      <w:r>
        <w:rPr>
          <w:noProof/>
        </w:rPr>
      </w:r>
      <w:r>
        <w:rPr>
          <w:noProof/>
        </w:rPr>
        <w:fldChar w:fldCharType="separate"/>
      </w:r>
      <w:r>
        <w:rPr>
          <w:noProof/>
        </w:rPr>
        <w:t>270</w:t>
      </w:r>
      <w:r>
        <w:rPr>
          <w:noProof/>
        </w:rPr>
        <w:fldChar w:fldCharType="end"/>
      </w:r>
    </w:p>
    <w:p w14:paraId="47602C5B" w14:textId="6DB0185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_Toc218779245 \h </w:instrText>
      </w:r>
      <w:r>
        <w:rPr>
          <w:noProof/>
        </w:rPr>
      </w:r>
      <w:r>
        <w:rPr>
          <w:noProof/>
        </w:rPr>
        <w:fldChar w:fldCharType="separate"/>
      </w:r>
      <w:r>
        <w:rPr>
          <w:noProof/>
        </w:rPr>
        <w:t>270</w:t>
      </w:r>
      <w:r>
        <w:rPr>
          <w:noProof/>
        </w:rPr>
        <w:fldChar w:fldCharType="end"/>
      </w:r>
    </w:p>
    <w:p w14:paraId="4F927227" w14:textId="69F7DB7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_Toc218779246 \h </w:instrText>
      </w:r>
      <w:r>
        <w:rPr>
          <w:noProof/>
        </w:rPr>
      </w:r>
      <w:r>
        <w:rPr>
          <w:noProof/>
        </w:rPr>
        <w:fldChar w:fldCharType="separate"/>
      </w:r>
      <w:r>
        <w:rPr>
          <w:noProof/>
        </w:rPr>
        <w:t>271</w:t>
      </w:r>
      <w:r>
        <w:rPr>
          <w:noProof/>
        </w:rPr>
        <w:fldChar w:fldCharType="end"/>
      </w:r>
    </w:p>
    <w:p w14:paraId="40322CDE" w14:textId="2451A1C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_Toc218779247 \h </w:instrText>
      </w:r>
      <w:r>
        <w:rPr>
          <w:noProof/>
        </w:rPr>
      </w:r>
      <w:r>
        <w:rPr>
          <w:noProof/>
        </w:rPr>
        <w:fldChar w:fldCharType="separate"/>
      </w:r>
      <w:r>
        <w:rPr>
          <w:noProof/>
        </w:rPr>
        <w:t>271</w:t>
      </w:r>
      <w:r>
        <w:rPr>
          <w:noProof/>
        </w:rPr>
        <w:fldChar w:fldCharType="end"/>
      </w:r>
    </w:p>
    <w:p w14:paraId="5FF00D4C" w14:textId="2E5807D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1C58CA">
        <w:rPr>
          <w:noProof/>
          <w:lang w:val="en-US"/>
        </w:rPr>
        <w:t>Service Provisioning</w:t>
      </w:r>
      <w:r w:rsidRPr="001C58CA">
        <w:rPr>
          <w:rFonts w:eastAsia="DengXian"/>
          <w:noProof/>
        </w:rPr>
        <w:t xml:space="preserve"> Subscriptions</w:t>
      </w:r>
      <w:r>
        <w:rPr>
          <w:noProof/>
        </w:rPr>
        <w:tab/>
      </w:r>
      <w:r>
        <w:rPr>
          <w:noProof/>
        </w:rPr>
        <w:fldChar w:fldCharType="begin" w:fldLock="1"/>
      </w:r>
      <w:r>
        <w:rPr>
          <w:noProof/>
        </w:rPr>
        <w:instrText xml:space="preserve"> PAGEREF _Toc218779248 \h </w:instrText>
      </w:r>
      <w:r>
        <w:rPr>
          <w:noProof/>
        </w:rPr>
      </w:r>
      <w:r>
        <w:rPr>
          <w:noProof/>
        </w:rPr>
        <w:fldChar w:fldCharType="separate"/>
      </w:r>
      <w:r>
        <w:rPr>
          <w:noProof/>
        </w:rPr>
        <w:t>271</w:t>
      </w:r>
      <w:r>
        <w:rPr>
          <w:noProof/>
        </w:rPr>
        <w:fldChar w:fldCharType="end"/>
      </w:r>
    </w:p>
    <w:p w14:paraId="173B15D9" w14:textId="71235DF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_Toc218779249 \h </w:instrText>
      </w:r>
      <w:r>
        <w:rPr>
          <w:noProof/>
        </w:rPr>
      </w:r>
      <w:r>
        <w:rPr>
          <w:noProof/>
        </w:rPr>
        <w:fldChar w:fldCharType="separate"/>
      </w:r>
      <w:r>
        <w:rPr>
          <w:noProof/>
        </w:rPr>
        <w:t>271</w:t>
      </w:r>
      <w:r>
        <w:rPr>
          <w:noProof/>
        </w:rPr>
        <w:fldChar w:fldCharType="end"/>
      </w:r>
    </w:p>
    <w:p w14:paraId="50C1D543" w14:textId="34BD8BD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_Toc218779250 \h </w:instrText>
      </w:r>
      <w:r>
        <w:rPr>
          <w:noProof/>
        </w:rPr>
      </w:r>
      <w:r>
        <w:rPr>
          <w:noProof/>
        </w:rPr>
        <w:fldChar w:fldCharType="separate"/>
      </w:r>
      <w:r>
        <w:rPr>
          <w:noProof/>
        </w:rPr>
        <w:t>271</w:t>
      </w:r>
      <w:r>
        <w:rPr>
          <w:noProof/>
        </w:rPr>
        <w:fldChar w:fldCharType="end"/>
      </w:r>
    </w:p>
    <w:p w14:paraId="371F445B" w14:textId="306643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_Toc218779251 \h </w:instrText>
      </w:r>
      <w:r>
        <w:rPr>
          <w:noProof/>
        </w:rPr>
      </w:r>
      <w:r>
        <w:rPr>
          <w:noProof/>
        </w:rPr>
        <w:fldChar w:fldCharType="separate"/>
      </w:r>
      <w:r>
        <w:rPr>
          <w:noProof/>
        </w:rPr>
        <w:t>272</w:t>
      </w:r>
      <w:r>
        <w:rPr>
          <w:noProof/>
        </w:rPr>
        <w:fldChar w:fldCharType="end"/>
      </w:r>
    </w:p>
    <w:p w14:paraId="458E28CE" w14:textId="14624D8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_Toc218779252 \h </w:instrText>
      </w:r>
      <w:r>
        <w:rPr>
          <w:noProof/>
        </w:rPr>
      </w:r>
      <w:r>
        <w:rPr>
          <w:noProof/>
        </w:rPr>
        <w:fldChar w:fldCharType="separate"/>
      </w:r>
      <w:r>
        <w:rPr>
          <w:noProof/>
        </w:rPr>
        <w:t>272</w:t>
      </w:r>
      <w:r>
        <w:rPr>
          <w:noProof/>
        </w:rPr>
        <w:fldChar w:fldCharType="end"/>
      </w:r>
    </w:p>
    <w:p w14:paraId="79C04731" w14:textId="60FCA4C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1C58CA">
        <w:rPr>
          <w:noProof/>
          <w:lang w:val="en-US"/>
        </w:rPr>
        <w:t>Service Provisioning</w:t>
      </w:r>
      <w:r w:rsidRPr="001C58CA">
        <w:rPr>
          <w:rFonts w:eastAsia="DengXian"/>
          <w:noProof/>
        </w:rPr>
        <w:t xml:space="preserve"> Subscription</w:t>
      </w:r>
      <w:r>
        <w:rPr>
          <w:noProof/>
        </w:rPr>
        <w:tab/>
      </w:r>
      <w:r>
        <w:rPr>
          <w:noProof/>
        </w:rPr>
        <w:fldChar w:fldCharType="begin" w:fldLock="1"/>
      </w:r>
      <w:r>
        <w:rPr>
          <w:noProof/>
        </w:rPr>
        <w:instrText xml:space="preserve"> PAGEREF _Toc218779253 \h </w:instrText>
      </w:r>
      <w:r>
        <w:rPr>
          <w:noProof/>
        </w:rPr>
      </w:r>
      <w:r>
        <w:rPr>
          <w:noProof/>
        </w:rPr>
        <w:fldChar w:fldCharType="separate"/>
      </w:r>
      <w:r>
        <w:rPr>
          <w:noProof/>
        </w:rPr>
        <w:t>272</w:t>
      </w:r>
      <w:r>
        <w:rPr>
          <w:noProof/>
        </w:rPr>
        <w:fldChar w:fldCharType="end"/>
      </w:r>
    </w:p>
    <w:p w14:paraId="60781344" w14:textId="5B53B2E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_Toc218779254 \h </w:instrText>
      </w:r>
      <w:r>
        <w:rPr>
          <w:noProof/>
        </w:rPr>
      </w:r>
      <w:r>
        <w:rPr>
          <w:noProof/>
        </w:rPr>
        <w:fldChar w:fldCharType="separate"/>
      </w:r>
      <w:r>
        <w:rPr>
          <w:noProof/>
        </w:rPr>
        <w:t>272</w:t>
      </w:r>
      <w:r>
        <w:rPr>
          <w:noProof/>
        </w:rPr>
        <w:fldChar w:fldCharType="end"/>
      </w:r>
    </w:p>
    <w:p w14:paraId="79880A44" w14:textId="7DBE82A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_Toc218779255 \h </w:instrText>
      </w:r>
      <w:r>
        <w:rPr>
          <w:noProof/>
        </w:rPr>
      </w:r>
      <w:r>
        <w:rPr>
          <w:noProof/>
        </w:rPr>
        <w:fldChar w:fldCharType="separate"/>
      </w:r>
      <w:r>
        <w:rPr>
          <w:noProof/>
        </w:rPr>
        <w:t>273</w:t>
      </w:r>
      <w:r>
        <w:rPr>
          <w:noProof/>
        </w:rPr>
        <w:fldChar w:fldCharType="end"/>
      </w:r>
    </w:p>
    <w:p w14:paraId="72FEC87D" w14:textId="6779A2B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_Toc218779256 \h </w:instrText>
      </w:r>
      <w:r>
        <w:rPr>
          <w:noProof/>
        </w:rPr>
      </w:r>
      <w:r>
        <w:rPr>
          <w:noProof/>
        </w:rPr>
        <w:fldChar w:fldCharType="separate"/>
      </w:r>
      <w:r>
        <w:rPr>
          <w:noProof/>
        </w:rPr>
        <w:t>273</w:t>
      </w:r>
      <w:r>
        <w:rPr>
          <w:noProof/>
        </w:rPr>
        <w:fldChar w:fldCharType="end"/>
      </w:r>
    </w:p>
    <w:p w14:paraId="335E51EE" w14:textId="462E195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_Toc218779257 \h </w:instrText>
      </w:r>
      <w:r>
        <w:rPr>
          <w:noProof/>
        </w:rPr>
      </w:r>
      <w:r>
        <w:rPr>
          <w:noProof/>
        </w:rPr>
        <w:fldChar w:fldCharType="separate"/>
      </w:r>
      <w:r>
        <w:rPr>
          <w:noProof/>
        </w:rPr>
        <w:t>277</w:t>
      </w:r>
      <w:r>
        <w:rPr>
          <w:noProof/>
        </w:rPr>
        <w:fldChar w:fldCharType="end"/>
      </w:r>
    </w:p>
    <w:p w14:paraId="4479EE4E" w14:textId="02CCEF2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_Toc218779258 \h </w:instrText>
      </w:r>
      <w:r>
        <w:rPr>
          <w:noProof/>
        </w:rPr>
      </w:r>
      <w:r>
        <w:rPr>
          <w:noProof/>
        </w:rPr>
        <w:fldChar w:fldCharType="separate"/>
      </w:r>
      <w:r>
        <w:rPr>
          <w:noProof/>
        </w:rPr>
        <w:t>277</w:t>
      </w:r>
      <w:r>
        <w:rPr>
          <w:noProof/>
        </w:rPr>
        <w:fldChar w:fldCharType="end"/>
      </w:r>
    </w:p>
    <w:p w14:paraId="14B7EDD2" w14:textId="2365EF7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_Toc218779259 \h </w:instrText>
      </w:r>
      <w:r>
        <w:rPr>
          <w:noProof/>
        </w:rPr>
      </w:r>
      <w:r>
        <w:rPr>
          <w:noProof/>
        </w:rPr>
        <w:fldChar w:fldCharType="separate"/>
      </w:r>
      <w:r>
        <w:rPr>
          <w:noProof/>
        </w:rPr>
        <w:t>278</w:t>
      </w:r>
      <w:r>
        <w:rPr>
          <w:noProof/>
        </w:rPr>
        <w:fldChar w:fldCharType="end"/>
      </w:r>
    </w:p>
    <w:p w14:paraId="6F2B4FB4" w14:textId="48AB969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_Toc218779260 \h </w:instrText>
      </w:r>
      <w:r>
        <w:rPr>
          <w:noProof/>
        </w:rPr>
      </w:r>
      <w:r>
        <w:rPr>
          <w:noProof/>
        </w:rPr>
        <w:fldChar w:fldCharType="separate"/>
      </w:r>
      <w:r>
        <w:rPr>
          <w:noProof/>
        </w:rPr>
        <w:t>278</w:t>
      </w:r>
      <w:r>
        <w:rPr>
          <w:noProof/>
        </w:rPr>
        <w:fldChar w:fldCharType="end"/>
      </w:r>
    </w:p>
    <w:p w14:paraId="6B9D91FE" w14:textId="791997E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_Toc218779261 \h </w:instrText>
      </w:r>
      <w:r>
        <w:rPr>
          <w:noProof/>
        </w:rPr>
      </w:r>
      <w:r>
        <w:rPr>
          <w:noProof/>
        </w:rPr>
        <w:fldChar w:fldCharType="separate"/>
      </w:r>
      <w:r>
        <w:rPr>
          <w:noProof/>
        </w:rPr>
        <w:t>278</w:t>
      </w:r>
      <w:r>
        <w:rPr>
          <w:noProof/>
        </w:rPr>
        <w:fldChar w:fldCharType="end"/>
      </w:r>
    </w:p>
    <w:p w14:paraId="16F6A2CE" w14:textId="14FB9C3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9.4</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_Toc218779262 \h </w:instrText>
      </w:r>
      <w:r>
        <w:rPr>
          <w:noProof/>
        </w:rPr>
      </w:r>
      <w:r>
        <w:rPr>
          <w:noProof/>
        </w:rPr>
        <w:fldChar w:fldCharType="separate"/>
      </w:r>
      <w:r>
        <w:rPr>
          <w:noProof/>
        </w:rPr>
        <w:t>279</w:t>
      </w:r>
      <w:r>
        <w:rPr>
          <w:noProof/>
        </w:rPr>
        <w:fldChar w:fldCharType="end"/>
      </w:r>
    </w:p>
    <w:p w14:paraId="0ED0711C" w14:textId="03FB5E3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_Toc218779263 \h </w:instrText>
      </w:r>
      <w:r>
        <w:rPr>
          <w:noProof/>
        </w:rPr>
      </w:r>
      <w:r>
        <w:rPr>
          <w:noProof/>
        </w:rPr>
        <w:fldChar w:fldCharType="separate"/>
      </w:r>
      <w:r>
        <w:rPr>
          <w:noProof/>
        </w:rPr>
        <w:t>279</w:t>
      </w:r>
      <w:r>
        <w:rPr>
          <w:noProof/>
        </w:rPr>
        <w:fldChar w:fldCharType="end"/>
      </w:r>
    </w:p>
    <w:p w14:paraId="6D900274" w14:textId="44EBFE2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Service Provisioning</w:t>
      </w:r>
      <w:r>
        <w:rPr>
          <w:noProof/>
        </w:rPr>
        <w:t xml:space="preserve"> Notification</w:t>
      </w:r>
      <w:r>
        <w:rPr>
          <w:noProof/>
        </w:rPr>
        <w:tab/>
      </w:r>
      <w:r>
        <w:rPr>
          <w:noProof/>
        </w:rPr>
        <w:fldChar w:fldCharType="begin" w:fldLock="1"/>
      </w:r>
      <w:r>
        <w:rPr>
          <w:noProof/>
        </w:rPr>
        <w:instrText xml:space="preserve"> PAGEREF _Toc218779264 \h </w:instrText>
      </w:r>
      <w:r>
        <w:rPr>
          <w:noProof/>
        </w:rPr>
      </w:r>
      <w:r>
        <w:rPr>
          <w:noProof/>
        </w:rPr>
        <w:fldChar w:fldCharType="separate"/>
      </w:r>
      <w:r>
        <w:rPr>
          <w:noProof/>
        </w:rPr>
        <w:t>280</w:t>
      </w:r>
      <w:r>
        <w:rPr>
          <w:noProof/>
        </w:rPr>
        <w:fldChar w:fldCharType="end"/>
      </w:r>
    </w:p>
    <w:p w14:paraId="48BB20B0" w14:textId="67B3B2F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_Toc218779265 \h </w:instrText>
      </w:r>
      <w:r>
        <w:rPr>
          <w:noProof/>
        </w:rPr>
      </w:r>
      <w:r>
        <w:rPr>
          <w:noProof/>
        </w:rPr>
        <w:fldChar w:fldCharType="separate"/>
      </w:r>
      <w:r>
        <w:rPr>
          <w:noProof/>
        </w:rPr>
        <w:t>280</w:t>
      </w:r>
      <w:r>
        <w:rPr>
          <w:noProof/>
        </w:rPr>
        <w:fldChar w:fldCharType="end"/>
      </w:r>
    </w:p>
    <w:p w14:paraId="4DE1E637" w14:textId="46A0287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_Toc218779266 \h </w:instrText>
      </w:r>
      <w:r>
        <w:rPr>
          <w:noProof/>
        </w:rPr>
      </w:r>
      <w:r>
        <w:rPr>
          <w:noProof/>
        </w:rPr>
        <w:fldChar w:fldCharType="separate"/>
      </w:r>
      <w:r>
        <w:rPr>
          <w:noProof/>
        </w:rPr>
        <w:t>280</w:t>
      </w:r>
      <w:r>
        <w:rPr>
          <w:noProof/>
        </w:rPr>
        <w:fldChar w:fldCharType="end"/>
      </w:r>
    </w:p>
    <w:p w14:paraId="6E49A37F" w14:textId="6F2DD07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_Toc218779267 \h </w:instrText>
      </w:r>
      <w:r>
        <w:rPr>
          <w:noProof/>
        </w:rPr>
      </w:r>
      <w:r>
        <w:rPr>
          <w:noProof/>
        </w:rPr>
        <w:fldChar w:fldCharType="separate"/>
      </w:r>
      <w:r>
        <w:rPr>
          <w:noProof/>
        </w:rPr>
        <w:t>280</w:t>
      </w:r>
      <w:r>
        <w:rPr>
          <w:noProof/>
        </w:rPr>
        <w:fldChar w:fldCharType="end"/>
      </w:r>
    </w:p>
    <w:p w14:paraId="1A121EF9" w14:textId="79CA4E3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_Toc218779268 \h </w:instrText>
      </w:r>
      <w:r>
        <w:rPr>
          <w:noProof/>
        </w:rPr>
      </w:r>
      <w:r>
        <w:rPr>
          <w:noProof/>
        </w:rPr>
        <w:fldChar w:fldCharType="separate"/>
      </w:r>
      <w:r>
        <w:rPr>
          <w:noProof/>
        </w:rPr>
        <w:t>281</w:t>
      </w:r>
      <w:r>
        <w:rPr>
          <w:noProof/>
        </w:rPr>
        <w:fldChar w:fldCharType="end"/>
      </w:r>
    </w:p>
    <w:p w14:paraId="443AF639" w14:textId="3C31F69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_Toc218779269 \h </w:instrText>
      </w:r>
      <w:r>
        <w:rPr>
          <w:noProof/>
        </w:rPr>
      </w:r>
      <w:r>
        <w:rPr>
          <w:noProof/>
        </w:rPr>
        <w:fldChar w:fldCharType="separate"/>
      </w:r>
      <w:r>
        <w:rPr>
          <w:noProof/>
        </w:rPr>
        <w:t>281</w:t>
      </w:r>
      <w:r>
        <w:rPr>
          <w:noProof/>
        </w:rPr>
        <w:fldChar w:fldCharType="end"/>
      </w:r>
    </w:p>
    <w:p w14:paraId="2504B24A" w14:textId="41E36FC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_Toc218779270 \h </w:instrText>
      </w:r>
      <w:r>
        <w:rPr>
          <w:noProof/>
        </w:rPr>
      </w:r>
      <w:r>
        <w:rPr>
          <w:noProof/>
        </w:rPr>
        <w:fldChar w:fldCharType="separate"/>
      </w:r>
      <w:r>
        <w:rPr>
          <w:noProof/>
        </w:rPr>
        <w:t>282</w:t>
      </w:r>
      <w:r>
        <w:rPr>
          <w:noProof/>
        </w:rPr>
        <w:fldChar w:fldCharType="end"/>
      </w:r>
    </w:p>
    <w:p w14:paraId="40388298" w14:textId="62DC90B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_Toc218779271 \h </w:instrText>
      </w:r>
      <w:r>
        <w:rPr>
          <w:noProof/>
        </w:rPr>
      </w:r>
      <w:r>
        <w:rPr>
          <w:noProof/>
        </w:rPr>
        <w:fldChar w:fldCharType="separate"/>
      </w:r>
      <w:r>
        <w:rPr>
          <w:noProof/>
        </w:rPr>
        <w:t>282</w:t>
      </w:r>
      <w:r>
        <w:rPr>
          <w:noProof/>
        </w:rPr>
        <w:fldChar w:fldCharType="end"/>
      </w:r>
    </w:p>
    <w:p w14:paraId="52F6E685" w14:textId="0AA179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ServProvReq</w:t>
      </w:r>
      <w:r>
        <w:rPr>
          <w:noProof/>
        </w:rPr>
        <w:tab/>
      </w:r>
      <w:r>
        <w:rPr>
          <w:noProof/>
        </w:rPr>
        <w:fldChar w:fldCharType="begin" w:fldLock="1"/>
      </w:r>
      <w:r>
        <w:rPr>
          <w:noProof/>
        </w:rPr>
        <w:instrText xml:space="preserve"> PAGEREF _Toc218779272 \h </w:instrText>
      </w:r>
      <w:r>
        <w:rPr>
          <w:noProof/>
        </w:rPr>
      </w:r>
      <w:r>
        <w:rPr>
          <w:noProof/>
        </w:rPr>
        <w:fldChar w:fldCharType="separate"/>
      </w:r>
      <w:r>
        <w:rPr>
          <w:noProof/>
        </w:rPr>
        <w:t>282</w:t>
      </w:r>
      <w:r>
        <w:rPr>
          <w:noProof/>
        </w:rPr>
        <w:fldChar w:fldCharType="end"/>
      </w:r>
    </w:p>
    <w:p w14:paraId="64F66C55" w14:textId="7B85F28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ServProvResp</w:t>
      </w:r>
      <w:r>
        <w:rPr>
          <w:noProof/>
        </w:rPr>
        <w:tab/>
      </w:r>
      <w:r>
        <w:rPr>
          <w:noProof/>
        </w:rPr>
        <w:fldChar w:fldCharType="begin" w:fldLock="1"/>
      </w:r>
      <w:r>
        <w:rPr>
          <w:noProof/>
        </w:rPr>
        <w:instrText xml:space="preserve"> PAGEREF _Toc218779273 \h </w:instrText>
      </w:r>
      <w:r>
        <w:rPr>
          <w:noProof/>
        </w:rPr>
      </w:r>
      <w:r>
        <w:rPr>
          <w:noProof/>
        </w:rPr>
        <w:fldChar w:fldCharType="separate"/>
      </w:r>
      <w:r>
        <w:rPr>
          <w:noProof/>
        </w:rPr>
        <w:t>282</w:t>
      </w:r>
      <w:r>
        <w:rPr>
          <w:noProof/>
        </w:rPr>
        <w:fldChar w:fldCharType="end"/>
      </w:r>
    </w:p>
    <w:p w14:paraId="5CA6E7EC" w14:textId="4B288B0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ServProv</w:t>
      </w:r>
      <w:r>
        <w:rPr>
          <w:noProof/>
        </w:rPr>
        <w:t>Subsc</w:t>
      </w:r>
      <w:r>
        <w:rPr>
          <w:noProof/>
        </w:rPr>
        <w:tab/>
      </w:r>
      <w:r>
        <w:rPr>
          <w:noProof/>
        </w:rPr>
        <w:fldChar w:fldCharType="begin" w:fldLock="1"/>
      </w:r>
      <w:r>
        <w:rPr>
          <w:noProof/>
        </w:rPr>
        <w:instrText xml:space="preserve"> PAGEREF _Toc218779274 \h </w:instrText>
      </w:r>
      <w:r>
        <w:rPr>
          <w:noProof/>
        </w:rPr>
      </w:r>
      <w:r>
        <w:rPr>
          <w:noProof/>
        </w:rPr>
        <w:fldChar w:fldCharType="separate"/>
      </w:r>
      <w:r>
        <w:rPr>
          <w:noProof/>
        </w:rPr>
        <w:t>283</w:t>
      </w:r>
      <w:r>
        <w:rPr>
          <w:noProof/>
        </w:rPr>
        <w:fldChar w:fldCharType="end"/>
      </w:r>
    </w:p>
    <w:p w14:paraId="0A1C29EC" w14:textId="5284CEA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ServProv</w:t>
      </w:r>
      <w:r>
        <w:rPr>
          <w:noProof/>
        </w:rPr>
        <w:t>SubscPatch</w:t>
      </w:r>
      <w:r>
        <w:rPr>
          <w:noProof/>
        </w:rPr>
        <w:tab/>
      </w:r>
      <w:r>
        <w:rPr>
          <w:noProof/>
        </w:rPr>
        <w:fldChar w:fldCharType="begin" w:fldLock="1"/>
      </w:r>
      <w:r>
        <w:rPr>
          <w:noProof/>
        </w:rPr>
        <w:instrText xml:space="preserve"> PAGEREF _Toc218779275 \h </w:instrText>
      </w:r>
      <w:r>
        <w:rPr>
          <w:noProof/>
        </w:rPr>
      </w:r>
      <w:r>
        <w:rPr>
          <w:noProof/>
        </w:rPr>
        <w:fldChar w:fldCharType="separate"/>
      </w:r>
      <w:r>
        <w:rPr>
          <w:noProof/>
        </w:rPr>
        <w:t>283</w:t>
      </w:r>
      <w:r>
        <w:rPr>
          <w:noProof/>
        </w:rPr>
        <w:fldChar w:fldCharType="end"/>
      </w:r>
    </w:p>
    <w:p w14:paraId="7580E666" w14:textId="1DC3BED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ServProv</w:t>
      </w:r>
      <w:r>
        <w:rPr>
          <w:noProof/>
        </w:rPr>
        <w:t>Notif</w:t>
      </w:r>
      <w:r>
        <w:rPr>
          <w:noProof/>
        </w:rPr>
        <w:tab/>
      </w:r>
      <w:r>
        <w:rPr>
          <w:noProof/>
        </w:rPr>
        <w:fldChar w:fldCharType="begin" w:fldLock="1"/>
      </w:r>
      <w:r>
        <w:rPr>
          <w:noProof/>
        </w:rPr>
        <w:instrText xml:space="preserve"> PAGEREF _Toc218779276 \h </w:instrText>
      </w:r>
      <w:r>
        <w:rPr>
          <w:noProof/>
        </w:rPr>
      </w:r>
      <w:r>
        <w:rPr>
          <w:noProof/>
        </w:rPr>
        <w:fldChar w:fldCharType="separate"/>
      </w:r>
      <w:r>
        <w:rPr>
          <w:noProof/>
        </w:rPr>
        <w:t>284</w:t>
      </w:r>
      <w:r>
        <w:rPr>
          <w:noProof/>
        </w:rPr>
        <w:fldChar w:fldCharType="end"/>
      </w:r>
    </w:p>
    <w:p w14:paraId="6D13C293" w14:textId="29DC1CE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FederationInfo</w:t>
      </w:r>
      <w:r>
        <w:rPr>
          <w:noProof/>
        </w:rPr>
        <w:tab/>
      </w:r>
      <w:r>
        <w:rPr>
          <w:noProof/>
        </w:rPr>
        <w:fldChar w:fldCharType="begin" w:fldLock="1"/>
      </w:r>
      <w:r>
        <w:rPr>
          <w:noProof/>
        </w:rPr>
        <w:instrText xml:space="preserve"> PAGEREF _Toc218779277 \h </w:instrText>
      </w:r>
      <w:r>
        <w:rPr>
          <w:noProof/>
        </w:rPr>
      </w:r>
      <w:r>
        <w:rPr>
          <w:noProof/>
        </w:rPr>
        <w:fldChar w:fldCharType="separate"/>
      </w:r>
      <w:r>
        <w:rPr>
          <w:noProof/>
        </w:rPr>
        <w:t>284</w:t>
      </w:r>
      <w:r>
        <w:rPr>
          <w:noProof/>
        </w:rPr>
        <w:fldChar w:fldCharType="end"/>
      </w:r>
    </w:p>
    <w:p w14:paraId="2A1C746B" w14:textId="5981E38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AppInfo</w:t>
      </w:r>
      <w:r>
        <w:rPr>
          <w:noProof/>
        </w:rPr>
        <w:tab/>
      </w:r>
      <w:r>
        <w:rPr>
          <w:noProof/>
        </w:rPr>
        <w:fldChar w:fldCharType="begin" w:fldLock="1"/>
      </w:r>
      <w:r>
        <w:rPr>
          <w:noProof/>
        </w:rPr>
        <w:instrText xml:space="preserve"> PAGEREF _Toc218779278 \h </w:instrText>
      </w:r>
      <w:r>
        <w:rPr>
          <w:noProof/>
        </w:rPr>
      </w:r>
      <w:r>
        <w:rPr>
          <w:noProof/>
        </w:rPr>
        <w:fldChar w:fldCharType="separate"/>
      </w:r>
      <w:r>
        <w:rPr>
          <w:noProof/>
        </w:rPr>
        <w:t>284</w:t>
      </w:r>
      <w:r>
        <w:rPr>
          <w:noProof/>
        </w:rPr>
        <w:fldChar w:fldCharType="end"/>
      </w:r>
    </w:p>
    <w:p w14:paraId="20AAFFD2" w14:textId="47D99E0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AppGrpProfile</w:t>
      </w:r>
      <w:r>
        <w:rPr>
          <w:noProof/>
        </w:rPr>
        <w:tab/>
      </w:r>
      <w:r>
        <w:rPr>
          <w:noProof/>
        </w:rPr>
        <w:fldChar w:fldCharType="begin" w:fldLock="1"/>
      </w:r>
      <w:r>
        <w:rPr>
          <w:noProof/>
        </w:rPr>
        <w:instrText xml:space="preserve"> PAGEREF _Toc218779279 \h </w:instrText>
      </w:r>
      <w:r>
        <w:rPr>
          <w:noProof/>
        </w:rPr>
      </w:r>
      <w:r>
        <w:rPr>
          <w:noProof/>
        </w:rPr>
        <w:fldChar w:fldCharType="separate"/>
      </w:r>
      <w:r>
        <w:rPr>
          <w:noProof/>
        </w:rPr>
        <w:t>284</w:t>
      </w:r>
      <w:r>
        <w:rPr>
          <w:noProof/>
        </w:rPr>
        <w:fldChar w:fldCharType="end"/>
      </w:r>
    </w:p>
    <w:p w14:paraId="5B24D1B0" w14:textId="232EC72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_Toc218779280 \h </w:instrText>
      </w:r>
      <w:r>
        <w:rPr>
          <w:noProof/>
        </w:rPr>
      </w:r>
      <w:r>
        <w:rPr>
          <w:noProof/>
        </w:rPr>
        <w:fldChar w:fldCharType="separate"/>
      </w:r>
      <w:r>
        <w:rPr>
          <w:noProof/>
        </w:rPr>
        <w:t>284</w:t>
      </w:r>
      <w:r>
        <w:rPr>
          <w:noProof/>
        </w:rPr>
        <w:fldChar w:fldCharType="end"/>
      </w:r>
    </w:p>
    <w:p w14:paraId="2E8D21D5" w14:textId="609745F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_Toc218779281 \h </w:instrText>
      </w:r>
      <w:r>
        <w:rPr>
          <w:noProof/>
        </w:rPr>
      </w:r>
      <w:r>
        <w:rPr>
          <w:noProof/>
        </w:rPr>
        <w:fldChar w:fldCharType="separate"/>
      </w:r>
      <w:r>
        <w:rPr>
          <w:noProof/>
        </w:rPr>
        <w:t>284</w:t>
      </w:r>
      <w:r>
        <w:rPr>
          <w:noProof/>
        </w:rPr>
        <w:fldChar w:fldCharType="end"/>
      </w:r>
    </w:p>
    <w:p w14:paraId="7757BA7F" w14:textId="41DB03C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_Toc218779282 \h </w:instrText>
      </w:r>
      <w:r>
        <w:rPr>
          <w:noProof/>
        </w:rPr>
      </w:r>
      <w:r>
        <w:rPr>
          <w:noProof/>
        </w:rPr>
        <w:fldChar w:fldCharType="separate"/>
      </w:r>
      <w:r>
        <w:rPr>
          <w:noProof/>
        </w:rPr>
        <w:t>284</w:t>
      </w:r>
      <w:r>
        <w:rPr>
          <w:noProof/>
        </w:rPr>
        <w:fldChar w:fldCharType="end"/>
      </w:r>
    </w:p>
    <w:p w14:paraId="7B9A9D55" w14:textId="601EB22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_Toc218779283 \h </w:instrText>
      </w:r>
      <w:r>
        <w:rPr>
          <w:noProof/>
        </w:rPr>
      </w:r>
      <w:r>
        <w:rPr>
          <w:noProof/>
        </w:rPr>
        <w:fldChar w:fldCharType="separate"/>
      </w:r>
      <w:r>
        <w:rPr>
          <w:noProof/>
        </w:rPr>
        <w:t>285</w:t>
      </w:r>
      <w:r>
        <w:rPr>
          <w:noProof/>
        </w:rPr>
        <w:fldChar w:fldCharType="end"/>
      </w:r>
    </w:p>
    <w:p w14:paraId="7592C82D" w14:textId="197F036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_Toc218779284 \h </w:instrText>
      </w:r>
      <w:r>
        <w:rPr>
          <w:noProof/>
        </w:rPr>
      </w:r>
      <w:r>
        <w:rPr>
          <w:noProof/>
        </w:rPr>
        <w:fldChar w:fldCharType="separate"/>
      </w:r>
      <w:r>
        <w:rPr>
          <w:noProof/>
        </w:rPr>
        <w:t>285</w:t>
      </w:r>
      <w:r>
        <w:rPr>
          <w:noProof/>
        </w:rPr>
        <w:fldChar w:fldCharType="end"/>
      </w:r>
    </w:p>
    <w:p w14:paraId="1B1661C2" w14:textId="1D48F7C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_Toc218779285 \h </w:instrText>
      </w:r>
      <w:r>
        <w:rPr>
          <w:noProof/>
        </w:rPr>
      </w:r>
      <w:r>
        <w:rPr>
          <w:noProof/>
        </w:rPr>
        <w:fldChar w:fldCharType="separate"/>
      </w:r>
      <w:r>
        <w:rPr>
          <w:noProof/>
        </w:rPr>
        <w:t>285</w:t>
      </w:r>
      <w:r>
        <w:rPr>
          <w:noProof/>
        </w:rPr>
        <w:fldChar w:fldCharType="end"/>
      </w:r>
    </w:p>
    <w:p w14:paraId="44B1093F" w14:textId="64D06C8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_Toc218779286 \h </w:instrText>
      </w:r>
      <w:r>
        <w:rPr>
          <w:noProof/>
        </w:rPr>
      </w:r>
      <w:r>
        <w:rPr>
          <w:noProof/>
        </w:rPr>
        <w:fldChar w:fldCharType="separate"/>
      </w:r>
      <w:r>
        <w:rPr>
          <w:noProof/>
        </w:rPr>
        <w:t>285</w:t>
      </w:r>
      <w:r>
        <w:rPr>
          <w:noProof/>
        </w:rPr>
        <w:fldChar w:fldCharType="end"/>
      </w:r>
    </w:p>
    <w:p w14:paraId="56BC9173" w14:textId="08753F8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_Toc218779287 \h </w:instrText>
      </w:r>
      <w:r>
        <w:rPr>
          <w:noProof/>
        </w:rPr>
      </w:r>
      <w:r>
        <w:rPr>
          <w:noProof/>
        </w:rPr>
        <w:fldChar w:fldCharType="separate"/>
      </w:r>
      <w:r>
        <w:rPr>
          <w:noProof/>
        </w:rPr>
        <w:t>285</w:t>
      </w:r>
      <w:r>
        <w:rPr>
          <w:noProof/>
        </w:rPr>
        <w:fldChar w:fldCharType="end"/>
      </w:r>
    </w:p>
    <w:p w14:paraId="1B24C145" w14:textId="245D8B3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_Toc218779288 \h </w:instrText>
      </w:r>
      <w:r>
        <w:rPr>
          <w:noProof/>
        </w:rPr>
      </w:r>
      <w:r>
        <w:rPr>
          <w:noProof/>
        </w:rPr>
        <w:fldChar w:fldCharType="separate"/>
      </w:r>
      <w:r>
        <w:rPr>
          <w:noProof/>
        </w:rPr>
        <w:t>285</w:t>
      </w:r>
      <w:r>
        <w:rPr>
          <w:noProof/>
        </w:rPr>
        <w:fldChar w:fldCharType="end"/>
      </w:r>
    </w:p>
    <w:p w14:paraId="6C173B65" w14:textId="0CF69F5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_Toc218779289 \h </w:instrText>
      </w:r>
      <w:r>
        <w:rPr>
          <w:noProof/>
        </w:rPr>
      </w:r>
      <w:r>
        <w:rPr>
          <w:noProof/>
        </w:rPr>
        <w:fldChar w:fldCharType="separate"/>
      </w:r>
      <w:r>
        <w:rPr>
          <w:noProof/>
        </w:rPr>
        <w:t>285</w:t>
      </w:r>
      <w:r>
        <w:rPr>
          <w:noProof/>
        </w:rPr>
        <w:fldChar w:fldCharType="end"/>
      </w:r>
    </w:p>
    <w:p w14:paraId="524E8EE5" w14:textId="032A79A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_Toc218779290 \h </w:instrText>
      </w:r>
      <w:r>
        <w:rPr>
          <w:noProof/>
        </w:rPr>
      </w:r>
      <w:r>
        <w:rPr>
          <w:noProof/>
        </w:rPr>
        <w:fldChar w:fldCharType="separate"/>
      </w:r>
      <w:r>
        <w:rPr>
          <w:noProof/>
        </w:rPr>
        <w:t>285</w:t>
      </w:r>
      <w:r>
        <w:rPr>
          <w:noProof/>
        </w:rPr>
        <w:fldChar w:fldCharType="end"/>
      </w:r>
    </w:p>
    <w:p w14:paraId="2ACCD51D" w14:textId="4FAF83E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_Toc218779291 \h </w:instrText>
      </w:r>
      <w:r>
        <w:rPr>
          <w:noProof/>
        </w:rPr>
      </w:r>
      <w:r>
        <w:rPr>
          <w:noProof/>
        </w:rPr>
        <w:fldChar w:fldCharType="separate"/>
      </w:r>
      <w:r>
        <w:rPr>
          <w:noProof/>
        </w:rPr>
        <w:t>286</w:t>
      </w:r>
      <w:r>
        <w:rPr>
          <w:noProof/>
        </w:rPr>
        <w:fldChar w:fldCharType="end"/>
      </w:r>
    </w:p>
    <w:p w14:paraId="0F187EEC" w14:textId="1716429D"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9.5</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fldLock="1"/>
      </w:r>
      <w:r>
        <w:rPr>
          <w:noProof/>
        </w:rPr>
        <w:instrText xml:space="preserve"> PAGEREF _Toc218779292 \h </w:instrText>
      </w:r>
      <w:r>
        <w:rPr>
          <w:noProof/>
        </w:rPr>
      </w:r>
      <w:r>
        <w:rPr>
          <w:noProof/>
        </w:rPr>
        <w:fldChar w:fldCharType="separate"/>
      </w:r>
      <w:r>
        <w:rPr>
          <w:noProof/>
        </w:rPr>
        <w:t>286</w:t>
      </w:r>
      <w:r>
        <w:rPr>
          <w:noProof/>
        </w:rPr>
        <w:fldChar w:fldCharType="end"/>
      </w:r>
    </w:p>
    <w:p w14:paraId="39C9DEDA" w14:textId="25FC6D0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_Toc218779293 \h </w:instrText>
      </w:r>
      <w:r>
        <w:rPr>
          <w:noProof/>
        </w:rPr>
      </w:r>
      <w:r>
        <w:rPr>
          <w:noProof/>
        </w:rPr>
        <w:fldChar w:fldCharType="separate"/>
      </w:r>
      <w:r>
        <w:rPr>
          <w:noProof/>
        </w:rPr>
        <w:t>286</w:t>
      </w:r>
      <w:r>
        <w:rPr>
          <w:noProof/>
        </w:rPr>
        <w:fldChar w:fldCharType="end"/>
      </w:r>
    </w:p>
    <w:p w14:paraId="1077371A" w14:textId="1BD85A2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_Toc218779294 \h </w:instrText>
      </w:r>
      <w:r>
        <w:rPr>
          <w:noProof/>
        </w:rPr>
      </w:r>
      <w:r>
        <w:rPr>
          <w:noProof/>
        </w:rPr>
        <w:fldChar w:fldCharType="separate"/>
      </w:r>
      <w:r>
        <w:rPr>
          <w:noProof/>
        </w:rPr>
        <w:t>286</w:t>
      </w:r>
      <w:r>
        <w:rPr>
          <w:noProof/>
        </w:rPr>
        <w:fldChar w:fldCharType="end"/>
      </w:r>
    </w:p>
    <w:p w14:paraId="4889951F" w14:textId="19436BE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_Toc218779295 \h </w:instrText>
      </w:r>
      <w:r>
        <w:rPr>
          <w:noProof/>
        </w:rPr>
      </w:r>
      <w:r>
        <w:rPr>
          <w:noProof/>
        </w:rPr>
        <w:fldChar w:fldCharType="separate"/>
      </w:r>
      <w:r>
        <w:rPr>
          <w:noProof/>
        </w:rPr>
        <w:t>286</w:t>
      </w:r>
      <w:r>
        <w:rPr>
          <w:noProof/>
        </w:rPr>
        <w:fldChar w:fldCharType="end"/>
      </w:r>
    </w:p>
    <w:p w14:paraId="612A9456" w14:textId="66FD461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Resource: ECS Information</w:t>
      </w:r>
      <w:r>
        <w:rPr>
          <w:noProof/>
        </w:rPr>
        <w:tab/>
      </w:r>
      <w:r>
        <w:rPr>
          <w:noProof/>
        </w:rPr>
        <w:fldChar w:fldCharType="begin" w:fldLock="1"/>
      </w:r>
      <w:r>
        <w:rPr>
          <w:noProof/>
        </w:rPr>
        <w:instrText xml:space="preserve"> PAGEREF _Toc218779296 \h </w:instrText>
      </w:r>
      <w:r>
        <w:rPr>
          <w:noProof/>
        </w:rPr>
      </w:r>
      <w:r>
        <w:rPr>
          <w:noProof/>
        </w:rPr>
        <w:fldChar w:fldCharType="separate"/>
      </w:r>
      <w:r>
        <w:rPr>
          <w:noProof/>
        </w:rPr>
        <w:t>287</w:t>
      </w:r>
      <w:r>
        <w:rPr>
          <w:noProof/>
        </w:rPr>
        <w:fldChar w:fldCharType="end"/>
      </w:r>
    </w:p>
    <w:p w14:paraId="39898B6C" w14:textId="5C08DA3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_Toc218779297 \h </w:instrText>
      </w:r>
      <w:r>
        <w:rPr>
          <w:noProof/>
        </w:rPr>
      </w:r>
      <w:r>
        <w:rPr>
          <w:noProof/>
        </w:rPr>
        <w:fldChar w:fldCharType="separate"/>
      </w:r>
      <w:r>
        <w:rPr>
          <w:noProof/>
        </w:rPr>
        <w:t>287</w:t>
      </w:r>
      <w:r>
        <w:rPr>
          <w:noProof/>
        </w:rPr>
        <w:fldChar w:fldCharType="end"/>
      </w:r>
    </w:p>
    <w:p w14:paraId="6CB68274" w14:textId="6C73CB5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_Toc218779298 \h </w:instrText>
      </w:r>
      <w:r>
        <w:rPr>
          <w:noProof/>
        </w:rPr>
      </w:r>
      <w:r>
        <w:rPr>
          <w:noProof/>
        </w:rPr>
        <w:fldChar w:fldCharType="separate"/>
      </w:r>
      <w:r>
        <w:rPr>
          <w:noProof/>
        </w:rPr>
        <w:t>287</w:t>
      </w:r>
      <w:r>
        <w:rPr>
          <w:noProof/>
        </w:rPr>
        <w:fldChar w:fldCharType="end"/>
      </w:r>
    </w:p>
    <w:p w14:paraId="30B77C46" w14:textId="70B3CEF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_Toc218779299 \h </w:instrText>
      </w:r>
      <w:r>
        <w:rPr>
          <w:noProof/>
        </w:rPr>
      </w:r>
      <w:r>
        <w:rPr>
          <w:noProof/>
        </w:rPr>
        <w:fldChar w:fldCharType="separate"/>
      </w:r>
      <w:r>
        <w:rPr>
          <w:noProof/>
        </w:rPr>
        <w:t>287</w:t>
      </w:r>
      <w:r>
        <w:rPr>
          <w:noProof/>
        </w:rPr>
        <w:fldChar w:fldCharType="end"/>
      </w:r>
    </w:p>
    <w:p w14:paraId="0A276512" w14:textId="563EA11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_Toc218779300 \h </w:instrText>
      </w:r>
      <w:r>
        <w:rPr>
          <w:noProof/>
        </w:rPr>
      </w:r>
      <w:r>
        <w:rPr>
          <w:noProof/>
        </w:rPr>
        <w:fldChar w:fldCharType="separate"/>
      </w:r>
      <w:r>
        <w:rPr>
          <w:noProof/>
        </w:rPr>
        <w:t>287</w:t>
      </w:r>
      <w:r>
        <w:rPr>
          <w:noProof/>
        </w:rPr>
        <w:fldChar w:fldCharType="end"/>
      </w:r>
    </w:p>
    <w:p w14:paraId="245D1CA3" w14:textId="69AE2A3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_Toc218779301 \h </w:instrText>
      </w:r>
      <w:r>
        <w:rPr>
          <w:noProof/>
        </w:rPr>
      </w:r>
      <w:r>
        <w:rPr>
          <w:noProof/>
        </w:rPr>
        <w:fldChar w:fldCharType="separate"/>
      </w:r>
      <w:r>
        <w:rPr>
          <w:noProof/>
        </w:rPr>
        <w:t>289</w:t>
      </w:r>
      <w:r>
        <w:rPr>
          <w:noProof/>
        </w:rPr>
        <w:fldChar w:fldCharType="end"/>
      </w:r>
    </w:p>
    <w:p w14:paraId="23205C6D" w14:textId="2806D5D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_Toc218779302 \h </w:instrText>
      </w:r>
      <w:r>
        <w:rPr>
          <w:noProof/>
        </w:rPr>
      </w:r>
      <w:r>
        <w:rPr>
          <w:noProof/>
        </w:rPr>
        <w:fldChar w:fldCharType="separate"/>
      </w:r>
      <w:r>
        <w:rPr>
          <w:noProof/>
        </w:rPr>
        <w:t>289</w:t>
      </w:r>
      <w:r>
        <w:rPr>
          <w:noProof/>
        </w:rPr>
        <w:fldChar w:fldCharType="end"/>
      </w:r>
    </w:p>
    <w:p w14:paraId="2B8698D1" w14:textId="0656FFF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_Toc218779303 \h </w:instrText>
      </w:r>
      <w:r>
        <w:rPr>
          <w:noProof/>
        </w:rPr>
      </w:r>
      <w:r>
        <w:rPr>
          <w:noProof/>
        </w:rPr>
        <w:fldChar w:fldCharType="separate"/>
      </w:r>
      <w:r>
        <w:rPr>
          <w:noProof/>
        </w:rPr>
        <w:t>289</w:t>
      </w:r>
      <w:r>
        <w:rPr>
          <w:noProof/>
        </w:rPr>
        <w:fldChar w:fldCharType="end"/>
      </w:r>
    </w:p>
    <w:p w14:paraId="65A14DE2" w14:textId="2ABB234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fldLock="1"/>
      </w:r>
      <w:r>
        <w:rPr>
          <w:noProof/>
        </w:rPr>
        <w:instrText xml:space="preserve"> PAGEREF _Toc218779304 \h </w:instrText>
      </w:r>
      <w:r>
        <w:rPr>
          <w:noProof/>
        </w:rPr>
      </w:r>
      <w:r>
        <w:rPr>
          <w:noProof/>
        </w:rPr>
        <w:fldChar w:fldCharType="separate"/>
      </w:r>
      <w:r>
        <w:rPr>
          <w:noProof/>
        </w:rPr>
        <w:t>289</w:t>
      </w:r>
      <w:r>
        <w:rPr>
          <w:noProof/>
        </w:rPr>
        <w:fldChar w:fldCharType="end"/>
      </w:r>
    </w:p>
    <w:p w14:paraId="7835CDA3" w14:textId="30E161B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.4.2</w:t>
      </w:r>
      <w:r w:rsidRPr="001C58CA">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C58CA">
        <w:rPr>
          <w:noProof/>
          <w:lang w:val="en-IN"/>
        </w:rPr>
        <w:t>Description</w:t>
      </w:r>
      <w:r>
        <w:rPr>
          <w:noProof/>
        </w:rPr>
        <w:tab/>
      </w:r>
      <w:r>
        <w:rPr>
          <w:noProof/>
        </w:rPr>
        <w:fldChar w:fldCharType="begin" w:fldLock="1"/>
      </w:r>
      <w:r>
        <w:rPr>
          <w:noProof/>
        </w:rPr>
        <w:instrText xml:space="preserve"> PAGEREF _Toc218779305 \h </w:instrText>
      </w:r>
      <w:r>
        <w:rPr>
          <w:noProof/>
        </w:rPr>
      </w:r>
      <w:r>
        <w:rPr>
          <w:noProof/>
        </w:rPr>
        <w:fldChar w:fldCharType="separate"/>
      </w:r>
      <w:r>
        <w:rPr>
          <w:noProof/>
        </w:rPr>
        <w:t>289</w:t>
      </w:r>
      <w:r>
        <w:rPr>
          <w:noProof/>
        </w:rPr>
        <w:fldChar w:fldCharType="end"/>
      </w:r>
    </w:p>
    <w:p w14:paraId="431ECDB1" w14:textId="44920D8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_Toc218779306 \h </w:instrText>
      </w:r>
      <w:r>
        <w:rPr>
          <w:noProof/>
        </w:rPr>
      </w:r>
      <w:r>
        <w:rPr>
          <w:noProof/>
        </w:rPr>
        <w:fldChar w:fldCharType="separate"/>
      </w:r>
      <w:r>
        <w:rPr>
          <w:noProof/>
        </w:rPr>
        <w:t>289</w:t>
      </w:r>
      <w:r>
        <w:rPr>
          <w:noProof/>
        </w:rPr>
        <w:fldChar w:fldCharType="end"/>
      </w:r>
    </w:p>
    <w:p w14:paraId="0FC5D34C" w14:textId="570416A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_Toc218779307 \h </w:instrText>
      </w:r>
      <w:r>
        <w:rPr>
          <w:noProof/>
        </w:rPr>
      </w:r>
      <w:r>
        <w:rPr>
          <w:noProof/>
        </w:rPr>
        <w:fldChar w:fldCharType="separate"/>
      </w:r>
      <w:r>
        <w:rPr>
          <w:noProof/>
        </w:rPr>
        <w:t>289</w:t>
      </w:r>
      <w:r>
        <w:rPr>
          <w:noProof/>
        </w:rPr>
        <w:fldChar w:fldCharType="end"/>
      </w:r>
    </w:p>
    <w:p w14:paraId="3347D5D7" w14:textId="617A60F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_Toc218779308 \h </w:instrText>
      </w:r>
      <w:r>
        <w:rPr>
          <w:noProof/>
        </w:rPr>
      </w:r>
      <w:r>
        <w:rPr>
          <w:noProof/>
        </w:rPr>
        <w:fldChar w:fldCharType="separate"/>
      </w:r>
      <w:r>
        <w:rPr>
          <w:noProof/>
        </w:rPr>
        <w:t>290</w:t>
      </w:r>
      <w:r>
        <w:rPr>
          <w:noProof/>
        </w:rPr>
        <w:fldChar w:fldCharType="end"/>
      </w:r>
    </w:p>
    <w:p w14:paraId="65E35AAA" w14:textId="614626C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_Toc218779309 \h </w:instrText>
      </w:r>
      <w:r>
        <w:rPr>
          <w:noProof/>
        </w:rPr>
      </w:r>
      <w:r>
        <w:rPr>
          <w:noProof/>
        </w:rPr>
        <w:fldChar w:fldCharType="separate"/>
      </w:r>
      <w:r>
        <w:rPr>
          <w:noProof/>
        </w:rPr>
        <w:t>290</w:t>
      </w:r>
      <w:r>
        <w:rPr>
          <w:noProof/>
        </w:rPr>
        <w:fldChar w:fldCharType="end"/>
      </w:r>
    </w:p>
    <w:p w14:paraId="5E1A297C" w14:textId="51DAABE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_Toc218779310 \h </w:instrText>
      </w:r>
      <w:r>
        <w:rPr>
          <w:noProof/>
        </w:rPr>
      </w:r>
      <w:r>
        <w:rPr>
          <w:noProof/>
        </w:rPr>
        <w:fldChar w:fldCharType="separate"/>
      </w:r>
      <w:r>
        <w:rPr>
          <w:noProof/>
        </w:rPr>
        <w:t>291</w:t>
      </w:r>
      <w:r>
        <w:rPr>
          <w:noProof/>
        </w:rPr>
        <w:fldChar w:fldCharType="end"/>
      </w:r>
    </w:p>
    <w:p w14:paraId="2CB6724F" w14:textId="7A67A55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_Toc218779311 \h </w:instrText>
      </w:r>
      <w:r>
        <w:rPr>
          <w:noProof/>
        </w:rPr>
      </w:r>
      <w:r>
        <w:rPr>
          <w:noProof/>
        </w:rPr>
        <w:fldChar w:fldCharType="separate"/>
      </w:r>
      <w:r>
        <w:rPr>
          <w:noProof/>
        </w:rPr>
        <w:t>291</w:t>
      </w:r>
      <w:r>
        <w:rPr>
          <w:noProof/>
        </w:rPr>
        <w:fldChar w:fldCharType="end"/>
      </w:r>
    </w:p>
    <w:p w14:paraId="6E4C08A1" w14:textId="6EF9D8F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_Toc218779312 \h </w:instrText>
      </w:r>
      <w:r>
        <w:rPr>
          <w:noProof/>
        </w:rPr>
      </w:r>
      <w:r>
        <w:rPr>
          <w:noProof/>
        </w:rPr>
        <w:fldChar w:fldCharType="separate"/>
      </w:r>
      <w:r>
        <w:rPr>
          <w:noProof/>
        </w:rPr>
        <w:t>292</w:t>
      </w:r>
      <w:r>
        <w:rPr>
          <w:noProof/>
        </w:rPr>
        <w:fldChar w:fldCharType="end"/>
      </w:r>
    </w:p>
    <w:p w14:paraId="75F3F0B6" w14:textId="45377A9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_Toc218779313 \h </w:instrText>
      </w:r>
      <w:r>
        <w:rPr>
          <w:noProof/>
        </w:rPr>
      </w:r>
      <w:r>
        <w:rPr>
          <w:noProof/>
        </w:rPr>
        <w:fldChar w:fldCharType="separate"/>
      </w:r>
      <w:r>
        <w:rPr>
          <w:noProof/>
        </w:rPr>
        <w:t>292</w:t>
      </w:r>
      <w:r>
        <w:rPr>
          <w:noProof/>
        </w:rPr>
        <w:fldChar w:fldCharType="end"/>
      </w:r>
    </w:p>
    <w:p w14:paraId="2A66696F" w14:textId="1BEDB9E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_Toc218779314 \h </w:instrText>
      </w:r>
      <w:r>
        <w:rPr>
          <w:noProof/>
        </w:rPr>
      </w:r>
      <w:r>
        <w:rPr>
          <w:noProof/>
        </w:rPr>
        <w:fldChar w:fldCharType="separate"/>
      </w:r>
      <w:r>
        <w:rPr>
          <w:noProof/>
        </w:rPr>
        <w:t>292</w:t>
      </w:r>
      <w:r>
        <w:rPr>
          <w:noProof/>
        </w:rPr>
        <w:fldChar w:fldCharType="end"/>
      </w:r>
    </w:p>
    <w:p w14:paraId="35E78FC8" w14:textId="775424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ECSProfile</w:t>
      </w:r>
      <w:r>
        <w:rPr>
          <w:noProof/>
        </w:rPr>
        <w:tab/>
      </w:r>
      <w:r>
        <w:rPr>
          <w:noProof/>
        </w:rPr>
        <w:fldChar w:fldCharType="begin" w:fldLock="1"/>
      </w:r>
      <w:r>
        <w:rPr>
          <w:noProof/>
        </w:rPr>
        <w:instrText xml:space="preserve"> PAGEREF _Toc218779315 \h </w:instrText>
      </w:r>
      <w:r>
        <w:rPr>
          <w:noProof/>
        </w:rPr>
      </w:r>
      <w:r>
        <w:rPr>
          <w:noProof/>
        </w:rPr>
        <w:fldChar w:fldCharType="separate"/>
      </w:r>
      <w:r>
        <w:rPr>
          <w:noProof/>
        </w:rPr>
        <w:t>293</w:t>
      </w:r>
      <w:r>
        <w:rPr>
          <w:noProof/>
        </w:rPr>
        <w:fldChar w:fldCharType="end"/>
      </w:r>
    </w:p>
    <w:p w14:paraId="0F83B7F0" w14:textId="787C7F9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SupportedPlmn</w:t>
      </w:r>
      <w:r>
        <w:rPr>
          <w:noProof/>
        </w:rPr>
        <w:tab/>
      </w:r>
      <w:r>
        <w:rPr>
          <w:noProof/>
        </w:rPr>
        <w:fldChar w:fldCharType="begin" w:fldLock="1"/>
      </w:r>
      <w:r>
        <w:rPr>
          <w:noProof/>
        </w:rPr>
        <w:instrText xml:space="preserve"> PAGEREF _Toc218779316 \h </w:instrText>
      </w:r>
      <w:r>
        <w:rPr>
          <w:noProof/>
        </w:rPr>
      </w:r>
      <w:r>
        <w:rPr>
          <w:noProof/>
        </w:rPr>
        <w:fldChar w:fldCharType="separate"/>
      </w:r>
      <w:r>
        <w:rPr>
          <w:noProof/>
        </w:rPr>
        <w:t>293</w:t>
      </w:r>
      <w:r>
        <w:rPr>
          <w:noProof/>
        </w:rPr>
        <w:fldChar w:fldCharType="end"/>
      </w:r>
    </w:p>
    <w:p w14:paraId="4B342237" w14:textId="03699C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SupportedEcsp</w:t>
      </w:r>
      <w:r>
        <w:rPr>
          <w:noProof/>
        </w:rPr>
        <w:tab/>
      </w:r>
      <w:r>
        <w:rPr>
          <w:noProof/>
        </w:rPr>
        <w:fldChar w:fldCharType="begin" w:fldLock="1"/>
      </w:r>
      <w:r>
        <w:rPr>
          <w:noProof/>
        </w:rPr>
        <w:instrText xml:space="preserve"> PAGEREF _Toc218779317 \h </w:instrText>
      </w:r>
      <w:r>
        <w:rPr>
          <w:noProof/>
        </w:rPr>
      </w:r>
      <w:r>
        <w:rPr>
          <w:noProof/>
        </w:rPr>
        <w:fldChar w:fldCharType="separate"/>
      </w:r>
      <w:r>
        <w:rPr>
          <w:noProof/>
        </w:rPr>
        <w:t>293</w:t>
      </w:r>
      <w:r>
        <w:rPr>
          <w:noProof/>
        </w:rPr>
        <w:fldChar w:fldCharType="end"/>
      </w:r>
    </w:p>
    <w:p w14:paraId="2A118261" w14:textId="1F036DB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PduConfiguration</w:t>
      </w:r>
      <w:r>
        <w:rPr>
          <w:noProof/>
        </w:rPr>
        <w:tab/>
      </w:r>
      <w:r>
        <w:rPr>
          <w:noProof/>
        </w:rPr>
        <w:fldChar w:fldCharType="begin" w:fldLock="1"/>
      </w:r>
      <w:r>
        <w:rPr>
          <w:noProof/>
        </w:rPr>
        <w:instrText xml:space="preserve"> PAGEREF _Toc218779318 \h </w:instrText>
      </w:r>
      <w:r>
        <w:rPr>
          <w:noProof/>
        </w:rPr>
      </w:r>
      <w:r>
        <w:rPr>
          <w:noProof/>
        </w:rPr>
        <w:fldChar w:fldCharType="separate"/>
      </w:r>
      <w:r>
        <w:rPr>
          <w:noProof/>
        </w:rPr>
        <w:t>293</w:t>
      </w:r>
      <w:r>
        <w:rPr>
          <w:noProof/>
        </w:rPr>
        <w:fldChar w:fldCharType="end"/>
      </w:r>
    </w:p>
    <w:p w14:paraId="7CC39A60" w14:textId="04AFCCE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_Toc218779319 \h </w:instrText>
      </w:r>
      <w:r>
        <w:rPr>
          <w:noProof/>
        </w:rPr>
      </w:r>
      <w:r>
        <w:rPr>
          <w:noProof/>
        </w:rPr>
        <w:fldChar w:fldCharType="separate"/>
      </w:r>
      <w:r>
        <w:rPr>
          <w:noProof/>
        </w:rPr>
        <w:t>294</w:t>
      </w:r>
      <w:r>
        <w:rPr>
          <w:noProof/>
        </w:rPr>
        <w:fldChar w:fldCharType="end"/>
      </w:r>
    </w:p>
    <w:p w14:paraId="77065E97" w14:textId="43B2677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_Toc218779320 \h </w:instrText>
      </w:r>
      <w:r>
        <w:rPr>
          <w:noProof/>
        </w:rPr>
      </w:r>
      <w:r>
        <w:rPr>
          <w:noProof/>
        </w:rPr>
        <w:fldChar w:fldCharType="separate"/>
      </w:r>
      <w:r>
        <w:rPr>
          <w:noProof/>
        </w:rPr>
        <w:t>294</w:t>
      </w:r>
      <w:r>
        <w:rPr>
          <w:noProof/>
        </w:rPr>
        <w:fldChar w:fldCharType="end"/>
      </w:r>
    </w:p>
    <w:p w14:paraId="4A67C1AA" w14:textId="4D2FB12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_Toc218779321 \h </w:instrText>
      </w:r>
      <w:r>
        <w:rPr>
          <w:noProof/>
        </w:rPr>
      </w:r>
      <w:r>
        <w:rPr>
          <w:noProof/>
        </w:rPr>
        <w:fldChar w:fldCharType="separate"/>
      </w:r>
      <w:r>
        <w:rPr>
          <w:noProof/>
        </w:rPr>
        <w:t>294</w:t>
      </w:r>
      <w:r>
        <w:rPr>
          <w:noProof/>
        </w:rPr>
        <w:fldChar w:fldCharType="end"/>
      </w:r>
    </w:p>
    <w:p w14:paraId="097D6583" w14:textId="3768A50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_Toc218779322 \h </w:instrText>
      </w:r>
      <w:r>
        <w:rPr>
          <w:noProof/>
        </w:rPr>
      </w:r>
      <w:r>
        <w:rPr>
          <w:noProof/>
        </w:rPr>
        <w:fldChar w:fldCharType="separate"/>
      </w:r>
      <w:r>
        <w:rPr>
          <w:noProof/>
        </w:rPr>
        <w:t>294</w:t>
      </w:r>
      <w:r>
        <w:rPr>
          <w:noProof/>
        </w:rPr>
        <w:fldChar w:fldCharType="end"/>
      </w:r>
    </w:p>
    <w:p w14:paraId="2AAC0265" w14:textId="001E2AF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w:t>
      </w:r>
      <w:r w:rsidRPr="001C58CA">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_Toc218779323 \h </w:instrText>
      </w:r>
      <w:r>
        <w:rPr>
          <w:noProof/>
        </w:rPr>
      </w:r>
      <w:r>
        <w:rPr>
          <w:noProof/>
        </w:rPr>
        <w:fldChar w:fldCharType="separate"/>
      </w:r>
      <w:r>
        <w:rPr>
          <w:noProof/>
        </w:rPr>
        <w:t>294</w:t>
      </w:r>
      <w:r>
        <w:rPr>
          <w:noProof/>
        </w:rPr>
        <w:fldChar w:fldCharType="end"/>
      </w:r>
    </w:p>
    <w:p w14:paraId="23E4B230" w14:textId="250725B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9.5.5.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_Toc218779324 \h </w:instrText>
      </w:r>
      <w:r>
        <w:rPr>
          <w:noProof/>
        </w:rPr>
      </w:r>
      <w:r>
        <w:rPr>
          <w:noProof/>
        </w:rPr>
        <w:fldChar w:fldCharType="separate"/>
      </w:r>
      <w:r>
        <w:rPr>
          <w:noProof/>
        </w:rPr>
        <w:t>294</w:t>
      </w:r>
      <w:r>
        <w:rPr>
          <w:noProof/>
        </w:rPr>
        <w:fldChar w:fldCharType="end"/>
      </w:r>
    </w:p>
    <w:p w14:paraId="17949895" w14:textId="50FB349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_Toc218779325 \h </w:instrText>
      </w:r>
      <w:r>
        <w:rPr>
          <w:noProof/>
        </w:rPr>
      </w:r>
      <w:r>
        <w:rPr>
          <w:noProof/>
        </w:rPr>
        <w:fldChar w:fldCharType="separate"/>
      </w:r>
      <w:r>
        <w:rPr>
          <w:noProof/>
        </w:rPr>
        <w:t>294</w:t>
      </w:r>
      <w:r>
        <w:rPr>
          <w:noProof/>
        </w:rPr>
        <w:fldChar w:fldCharType="end"/>
      </w:r>
    </w:p>
    <w:p w14:paraId="3AAE47FF" w14:textId="0C7141C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_Toc218779326 \h </w:instrText>
      </w:r>
      <w:r>
        <w:rPr>
          <w:noProof/>
        </w:rPr>
      </w:r>
      <w:r>
        <w:rPr>
          <w:noProof/>
        </w:rPr>
        <w:fldChar w:fldCharType="separate"/>
      </w:r>
      <w:r>
        <w:rPr>
          <w:noProof/>
        </w:rPr>
        <w:t>294</w:t>
      </w:r>
      <w:r>
        <w:rPr>
          <w:noProof/>
        </w:rPr>
        <w:fldChar w:fldCharType="end"/>
      </w:r>
    </w:p>
    <w:p w14:paraId="4B0CE07F" w14:textId="1ED854C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_Toc218779327 \h </w:instrText>
      </w:r>
      <w:r>
        <w:rPr>
          <w:noProof/>
        </w:rPr>
      </w:r>
      <w:r>
        <w:rPr>
          <w:noProof/>
        </w:rPr>
        <w:fldChar w:fldCharType="separate"/>
      </w:r>
      <w:r>
        <w:rPr>
          <w:noProof/>
        </w:rPr>
        <w:t>294</w:t>
      </w:r>
      <w:r>
        <w:rPr>
          <w:noProof/>
        </w:rPr>
        <w:fldChar w:fldCharType="end"/>
      </w:r>
    </w:p>
    <w:p w14:paraId="480D4054" w14:textId="5358131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_Toc218779328 \h </w:instrText>
      </w:r>
      <w:r>
        <w:rPr>
          <w:noProof/>
        </w:rPr>
      </w:r>
      <w:r>
        <w:rPr>
          <w:noProof/>
        </w:rPr>
        <w:fldChar w:fldCharType="separate"/>
      </w:r>
      <w:r>
        <w:rPr>
          <w:noProof/>
        </w:rPr>
        <w:t>294</w:t>
      </w:r>
      <w:r>
        <w:rPr>
          <w:noProof/>
        </w:rPr>
        <w:fldChar w:fldCharType="end"/>
      </w:r>
    </w:p>
    <w:p w14:paraId="3F69A856" w14:textId="14C855B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_Toc218779329 \h </w:instrText>
      </w:r>
      <w:r>
        <w:rPr>
          <w:noProof/>
        </w:rPr>
      </w:r>
      <w:r>
        <w:rPr>
          <w:noProof/>
        </w:rPr>
        <w:fldChar w:fldCharType="separate"/>
      </w:r>
      <w:r>
        <w:rPr>
          <w:noProof/>
        </w:rPr>
        <w:t>294</w:t>
      </w:r>
      <w:r>
        <w:rPr>
          <w:noProof/>
        </w:rPr>
        <w:fldChar w:fldCharType="end"/>
      </w:r>
    </w:p>
    <w:p w14:paraId="536BD291" w14:textId="356CDE6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_Toc218779330 \h </w:instrText>
      </w:r>
      <w:r>
        <w:rPr>
          <w:noProof/>
        </w:rPr>
      </w:r>
      <w:r>
        <w:rPr>
          <w:noProof/>
        </w:rPr>
        <w:fldChar w:fldCharType="separate"/>
      </w:r>
      <w:r>
        <w:rPr>
          <w:noProof/>
        </w:rPr>
        <w:t>295</w:t>
      </w:r>
      <w:r>
        <w:rPr>
          <w:noProof/>
        </w:rPr>
        <w:fldChar w:fldCharType="end"/>
      </w:r>
    </w:p>
    <w:p w14:paraId="6A79F105" w14:textId="322544B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9.6</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fldLock="1"/>
      </w:r>
      <w:r>
        <w:rPr>
          <w:noProof/>
        </w:rPr>
        <w:instrText xml:space="preserve"> PAGEREF _Toc218779331 \h </w:instrText>
      </w:r>
      <w:r>
        <w:rPr>
          <w:noProof/>
        </w:rPr>
      </w:r>
      <w:r>
        <w:rPr>
          <w:noProof/>
        </w:rPr>
        <w:fldChar w:fldCharType="separate"/>
      </w:r>
      <w:r>
        <w:rPr>
          <w:noProof/>
        </w:rPr>
        <w:t>295</w:t>
      </w:r>
      <w:r>
        <w:rPr>
          <w:noProof/>
        </w:rPr>
        <w:fldChar w:fldCharType="end"/>
      </w:r>
    </w:p>
    <w:p w14:paraId="63203FAE" w14:textId="00BD2F7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_Toc218779332 \h </w:instrText>
      </w:r>
      <w:r>
        <w:rPr>
          <w:noProof/>
        </w:rPr>
      </w:r>
      <w:r>
        <w:rPr>
          <w:noProof/>
        </w:rPr>
        <w:fldChar w:fldCharType="separate"/>
      </w:r>
      <w:r>
        <w:rPr>
          <w:noProof/>
        </w:rPr>
        <w:t>295</w:t>
      </w:r>
      <w:r>
        <w:rPr>
          <w:noProof/>
        </w:rPr>
        <w:fldChar w:fldCharType="end"/>
      </w:r>
    </w:p>
    <w:p w14:paraId="6737E182" w14:textId="3E1F3F0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_Toc218779333 \h </w:instrText>
      </w:r>
      <w:r>
        <w:rPr>
          <w:noProof/>
        </w:rPr>
      </w:r>
      <w:r>
        <w:rPr>
          <w:noProof/>
        </w:rPr>
        <w:fldChar w:fldCharType="separate"/>
      </w:r>
      <w:r>
        <w:rPr>
          <w:noProof/>
        </w:rPr>
        <w:t>295</w:t>
      </w:r>
      <w:r>
        <w:rPr>
          <w:noProof/>
        </w:rPr>
        <w:fldChar w:fldCharType="end"/>
      </w:r>
    </w:p>
    <w:p w14:paraId="65D31642" w14:textId="7E738F5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_Toc218779334 \h </w:instrText>
      </w:r>
      <w:r>
        <w:rPr>
          <w:noProof/>
        </w:rPr>
      </w:r>
      <w:r>
        <w:rPr>
          <w:noProof/>
        </w:rPr>
        <w:fldChar w:fldCharType="separate"/>
      </w:r>
      <w:r>
        <w:rPr>
          <w:noProof/>
        </w:rPr>
        <w:t>295</w:t>
      </w:r>
      <w:r>
        <w:rPr>
          <w:noProof/>
        </w:rPr>
        <w:fldChar w:fldCharType="end"/>
      </w:r>
    </w:p>
    <w:p w14:paraId="6E09E09A" w14:textId="17D00AC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_Toc218779335 \h </w:instrText>
      </w:r>
      <w:r>
        <w:rPr>
          <w:noProof/>
        </w:rPr>
      </w:r>
      <w:r>
        <w:rPr>
          <w:noProof/>
        </w:rPr>
        <w:fldChar w:fldCharType="separate"/>
      </w:r>
      <w:r>
        <w:rPr>
          <w:noProof/>
        </w:rPr>
        <w:t>295</w:t>
      </w:r>
      <w:r>
        <w:rPr>
          <w:noProof/>
        </w:rPr>
        <w:fldChar w:fldCharType="end"/>
      </w:r>
    </w:p>
    <w:p w14:paraId="0BFA731A" w14:textId="104CCF1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1C58CA">
        <w:rPr>
          <w:noProof/>
          <w:lang w:val="en-US"/>
        </w:rPr>
        <w:t>ACR Events</w:t>
      </w:r>
      <w:r w:rsidRPr="001C58CA">
        <w:rPr>
          <w:rFonts w:eastAsia="DengXian"/>
          <w:noProof/>
        </w:rPr>
        <w:t xml:space="preserve"> Subscriptions</w:t>
      </w:r>
      <w:r>
        <w:rPr>
          <w:noProof/>
        </w:rPr>
        <w:tab/>
      </w:r>
      <w:r>
        <w:rPr>
          <w:noProof/>
        </w:rPr>
        <w:fldChar w:fldCharType="begin" w:fldLock="1"/>
      </w:r>
      <w:r>
        <w:rPr>
          <w:noProof/>
        </w:rPr>
        <w:instrText xml:space="preserve"> PAGEREF _Toc218779336 \h </w:instrText>
      </w:r>
      <w:r>
        <w:rPr>
          <w:noProof/>
        </w:rPr>
      </w:r>
      <w:r>
        <w:rPr>
          <w:noProof/>
        </w:rPr>
        <w:fldChar w:fldCharType="separate"/>
      </w:r>
      <w:r>
        <w:rPr>
          <w:noProof/>
        </w:rPr>
        <w:t>296</w:t>
      </w:r>
      <w:r>
        <w:rPr>
          <w:noProof/>
        </w:rPr>
        <w:fldChar w:fldCharType="end"/>
      </w:r>
    </w:p>
    <w:p w14:paraId="221E695D" w14:textId="416E5CD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_Toc218779337 \h </w:instrText>
      </w:r>
      <w:r>
        <w:rPr>
          <w:noProof/>
        </w:rPr>
      </w:r>
      <w:r>
        <w:rPr>
          <w:noProof/>
        </w:rPr>
        <w:fldChar w:fldCharType="separate"/>
      </w:r>
      <w:r>
        <w:rPr>
          <w:noProof/>
        </w:rPr>
        <w:t>296</w:t>
      </w:r>
      <w:r>
        <w:rPr>
          <w:noProof/>
        </w:rPr>
        <w:fldChar w:fldCharType="end"/>
      </w:r>
    </w:p>
    <w:p w14:paraId="03BCE21D" w14:textId="152A5F1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_Toc218779338 \h </w:instrText>
      </w:r>
      <w:r>
        <w:rPr>
          <w:noProof/>
        </w:rPr>
      </w:r>
      <w:r>
        <w:rPr>
          <w:noProof/>
        </w:rPr>
        <w:fldChar w:fldCharType="separate"/>
      </w:r>
      <w:r>
        <w:rPr>
          <w:noProof/>
        </w:rPr>
        <w:t>296</w:t>
      </w:r>
      <w:r>
        <w:rPr>
          <w:noProof/>
        </w:rPr>
        <w:fldChar w:fldCharType="end"/>
      </w:r>
    </w:p>
    <w:p w14:paraId="003B3766" w14:textId="2B26E15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_Toc218779339 \h </w:instrText>
      </w:r>
      <w:r>
        <w:rPr>
          <w:noProof/>
        </w:rPr>
      </w:r>
      <w:r>
        <w:rPr>
          <w:noProof/>
        </w:rPr>
        <w:fldChar w:fldCharType="separate"/>
      </w:r>
      <w:r>
        <w:rPr>
          <w:noProof/>
        </w:rPr>
        <w:t>297</w:t>
      </w:r>
      <w:r>
        <w:rPr>
          <w:noProof/>
        </w:rPr>
        <w:fldChar w:fldCharType="end"/>
      </w:r>
    </w:p>
    <w:p w14:paraId="7AC8F4C1" w14:textId="28D0907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_Toc218779340 \h </w:instrText>
      </w:r>
      <w:r>
        <w:rPr>
          <w:noProof/>
        </w:rPr>
      </w:r>
      <w:r>
        <w:rPr>
          <w:noProof/>
        </w:rPr>
        <w:fldChar w:fldCharType="separate"/>
      </w:r>
      <w:r>
        <w:rPr>
          <w:noProof/>
        </w:rPr>
        <w:t>297</w:t>
      </w:r>
      <w:r>
        <w:rPr>
          <w:noProof/>
        </w:rPr>
        <w:fldChar w:fldCharType="end"/>
      </w:r>
    </w:p>
    <w:p w14:paraId="0A6292DE" w14:textId="75E78DB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1C58CA">
        <w:rPr>
          <w:noProof/>
          <w:lang w:val="en-US"/>
        </w:rPr>
        <w:t>ACR Events</w:t>
      </w:r>
      <w:r w:rsidRPr="001C58CA">
        <w:rPr>
          <w:rFonts w:eastAsia="DengXian"/>
          <w:noProof/>
        </w:rPr>
        <w:t xml:space="preserve"> Subscription</w:t>
      </w:r>
      <w:r>
        <w:rPr>
          <w:noProof/>
        </w:rPr>
        <w:tab/>
      </w:r>
      <w:r>
        <w:rPr>
          <w:noProof/>
        </w:rPr>
        <w:fldChar w:fldCharType="begin" w:fldLock="1"/>
      </w:r>
      <w:r>
        <w:rPr>
          <w:noProof/>
        </w:rPr>
        <w:instrText xml:space="preserve"> PAGEREF _Toc218779341 \h </w:instrText>
      </w:r>
      <w:r>
        <w:rPr>
          <w:noProof/>
        </w:rPr>
      </w:r>
      <w:r>
        <w:rPr>
          <w:noProof/>
        </w:rPr>
        <w:fldChar w:fldCharType="separate"/>
      </w:r>
      <w:r>
        <w:rPr>
          <w:noProof/>
        </w:rPr>
        <w:t>297</w:t>
      </w:r>
      <w:r>
        <w:rPr>
          <w:noProof/>
        </w:rPr>
        <w:fldChar w:fldCharType="end"/>
      </w:r>
    </w:p>
    <w:p w14:paraId="02A90F2A" w14:textId="5FC2EA9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_Toc218779342 \h </w:instrText>
      </w:r>
      <w:r>
        <w:rPr>
          <w:noProof/>
        </w:rPr>
      </w:r>
      <w:r>
        <w:rPr>
          <w:noProof/>
        </w:rPr>
        <w:fldChar w:fldCharType="separate"/>
      </w:r>
      <w:r>
        <w:rPr>
          <w:noProof/>
        </w:rPr>
        <w:t>297</w:t>
      </w:r>
      <w:r>
        <w:rPr>
          <w:noProof/>
        </w:rPr>
        <w:fldChar w:fldCharType="end"/>
      </w:r>
    </w:p>
    <w:p w14:paraId="2AB780CC" w14:textId="7A2BD8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_Toc218779343 \h </w:instrText>
      </w:r>
      <w:r>
        <w:rPr>
          <w:noProof/>
        </w:rPr>
      </w:r>
      <w:r>
        <w:rPr>
          <w:noProof/>
        </w:rPr>
        <w:fldChar w:fldCharType="separate"/>
      </w:r>
      <w:r>
        <w:rPr>
          <w:noProof/>
        </w:rPr>
        <w:t>297</w:t>
      </w:r>
      <w:r>
        <w:rPr>
          <w:noProof/>
        </w:rPr>
        <w:fldChar w:fldCharType="end"/>
      </w:r>
    </w:p>
    <w:p w14:paraId="5CD4D0FA" w14:textId="5187342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_Toc218779344 \h </w:instrText>
      </w:r>
      <w:r>
        <w:rPr>
          <w:noProof/>
        </w:rPr>
      </w:r>
      <w:r>
        <w:rPr>
          <w:noProof/>
        </w:rPr>
        <w:fldChar w:fldCharType="separate"/>
      </w:r>
      <w:r>
        <w:rPr>
          <w:noProof/>
        </w:rPr>
        <w:t>298</w:t>
      </w:r>
      <w:r>
        <w:rPr>
          <w:noProof/>
        </w:rPr>
        <w:fldChar w:fldCharType="end"/>
      </w:r>
    </w:p>
    <w:p w14:paraId="6B61E082" w14:textId="6CC92AD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_Toc218779345 \h </w:instrText>
      </w:r>
      <w:r>
        <w:rPr>
          <w:noProof/>
        </w:rPr>
      </w:r>
      <w:r>
        <w:rPr>
          <w:noProof/>
        </w:rPr>
        <w:fldChar w:fldCharType="separate"/>
      </w:r>
      <w:r>
        <w:rPr>
          <w:noProof/>
        </w:rPr>
        <w:t>302</w:t>
      </w:r>
      <w:r>
        <w:rPr>
          <w:noProof/>
        </w:rPr>
        <w:fldChar w:fldCharType="end"/>
      </w:r>
    </w:p>
    <w:p w14:paraId="24EEC554" w14:textId="4E68F47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_Toc218779346 \h </w:instrText>
      </w:r>
      <w:r>
        <w:rPr>
          <w:noProof/>
        </w:rPr>
      </w:r>
      <w:r>
        <w:rPr>
          <w:noProof/>
        </w:rPr>
        <w:fldChar w:fldCharType="separate"/>
      </w:r>
      <w:r>
        <w:rPr>
          <w:noProof/>
        </w:rPr>
        <w:t>302</w:t>
      </w:r>
      <w:r>
        <w:rPr>
          <w:noProof/>
        </w:rPr>
        <w:fldChar w:fldCharType="end"/>
      </w:r>
    </w:p>
    <w:p w14:paraId="7714E2C8" w14:textId="34ADCBD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_Toc218779347 \h </w:instrText>
      </w:r>
      <w:r>
        <w:rPr>
          <w:noProof/>
        </w:rPr>
      </w:r>
      <w:r>
        <w:rPr>
          <w:noProof/>
        </w:rPr>
        <w:fldChar w:fldCharType="separate"/>
      </w:r>
      <w:r>
        <w:rPr>
          <w:noProof/>
        </w:rPr>
        <w:t>302</w:t>
      </w:r>
      <w:r>
        <w:rPr>
          <w:noProof/>
        </w:rPr>
        <w:fldChar w:fldCharType="end"/>
      </w:r>
    </w:p>
    <w:p w14:paraId="774D067E" w14:textId="589E0D7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_Toc218779348 \h </w:instrText>
      </w:r>
      <w:r>
        <w:rPr>
          <w:noProof/>
        </w:rPr>
      </w:r>
      <w:r>
        <w:rPr>
          <w:noProof/>
        </w:rPr>
        <w:fldChar w:fldCharType="separate"/>
      </w:r>
      <w:r>
        <w:rPr>
          <w:noProof/>
        </w:rPr>
        <w:t>302</w:t>
      </w:r>
      <w:r>
        <w:rPr>
          <w:noProof/>
        </w:rPr>
        <w:fldChar w:fldCharType="end"/>
      </w:r>
    </w:p>
    <w:p w14:paraId="60FF0915" w14:textId="2BA9CEC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ACR Events</w:t>
      </w:r>
      <w:r>
        <w:rPr>
          <w:noProof/>
        </w:rPr>
        <w:t xml:space="preserve"> Notification</w:t>
      </w:r>
      <w:r>
        <w:rPr>
          <w:noProof/>
        </w:rPr>
        <w:tab/>
      </w:r>
      <w:r>
        <w:rPr>
          <w:noProof/>
        </w:rPr>
        <w:fldChar w:fldCharType="begin" w:fldLock="1"/>
      </w:r>
      <w:r>
        <w:rPr>
          <w:noProof/>
        </w:rPr>
        <w:instrText xml:space="preserve"> PAGEREF _Toc218779349 \h </w:instrText>
      </w:r>
      <w:r>
        <w:rPr>
          <w:noProof/>
        </w:rPr>
      </w:r>
      <w:r>
        <w:rPr>
          <w:noProof/>
        </w:rPr>
        <w:fldChar w:fldCharType="separate"/>
      </w:r>
      <w:r>
        <w:rPr>
          <w:noProof/>
        </w:rPr>
        <w:t>303</w:t>
      </w:r>
      <w:r>
        <w:rPr>
          <w:noProof/>
        </w:rPr>
        <w:fldChar w:fldCharType="end"/>
      </w:r>
    </w:p>
    <w:p w14:paraId="330C4777" w14:textId="2A6B770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_Toc218779350 \h </w:instrText>
      </w:r>
      <w:r>
        <w:rPr>
          <w:noProof/>
        </w:rPr>
      </w:r>
      <w:r>
        <w:rPr>
          <w:noProof/>
        </w:rPr>
        <w:fldChar w:fldCharType="separate"/>
      </w:r>
      <w:r>
        <w:rPr>
          <w:noProof/>
        </w:rPr>
        <w:t>303</w:t>
      </w:r>
      <w:r>
        <w:rPr>
          <w:noProof/>
        </w:rPr>
        <w:fldChar w:fldCharType="end"/>
      </w:r>
    </w:p>
    <w:p w14:paraId="791E7C17" w14:textId="5FC35C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_Toc218779351 \h </w:instrText>
      </w:r>
      <w:r>
        <w:rPr>
          <w:noProof/>
        </w:rPr>
      </w:r>
      <w:r>
        <w:rPr>
          <w:noProof/>
        </w:rPr>
        <w:fldChar w:fldCharType="separate"/>
      </w:r>
      <w:r>
        <w:rPr>
          <w:noProof/>
        </w:rPr>
        <w:t>303</w:t>
      </w:r>
      <w:r>
        <w:rPr>
          <w:noProof/>
        </w:rPr>
        <w:fldChar w:fldCharType="end"/>
      </w:r>
    </w:p>
    <w:p w14:paraId="218B72B9" w14:textId="275A59E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_Toc218779352 \h </w:instrText>
      </w:r>
      <w:r>
        <w:rPr>
          <w:noProof/>
        </w:rPr>
      </w:r>
      <w:r>
        <w:rPr>
          <w:noProof/>
        </w:rPr>
        <w:fldChar w:fldCharType="separate"/>
      </w:r>
      <w:r>
        <w:rPr>
          <w:noProof/>
        </w:rPr>
        <w:t>303</w:t>
      </w:r>
      <w:r>
        <w:rPr>
          <w:noProof/>
        </w:rPr>
        <w:fldChar w:fldCharType="end"/>
      </w:r>
    </w:p>
    <w:p w14:paraId="7DBCDA20" w14:textId="2578697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_Toc218779353 \h </w:instrText>
      </w:r>
      <w:r>
        <w:rPr>
          <w:noProof/>
        </w:rPr>
      </w:r>
      <w:r>
        <w:rPr>
          <w:noProof/>
        </w:rPr>
        <w:fldChar w:fldCharType="separate"/>
      </w:r>
      <w:r>
        <w:rPr>
          <w:noProof/>
        </w:rPr>
        <w:t>304</w:t>
      </w:r>
      <w:r>
        <w:rPr>
          <w:noProof/>
        </w:rPr>
        <w:fldChar w:fldCharType="end"/>
      </w:r>
    </w:p>
    <w:p w14:paraId="5109034C" w14:textId="7F1804B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_Toc218779354 \h </w:instrText>
      </w:r>
      <w:r>
        <w:rPr>
          <w:noProof/>
        </w:rPr>
      </w:r>
      <w:r>
        <w:rPr>
          <w:noProof/>
        </w:rPr>
        <w:fldChar w:fldCharType="separate"/>
      </w:r>
      <w:r>
        <w:rPr>
          <w:noProof/>
        </w:rPr>
        <w:t>304</w:t>
      </w:r>
      <w:r>
        <w:rPr>
          <w:noProof/>
        </w:rPr>
        <w:fldChar w:fldCharType="end"/>
      </w:r>
    </w:p>
    <w:p w14:paraId="61D0563F" w14:textId="7BCF92B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_Toc218779355 \h </w:instrText>
      </w:r>
      <w:r>
        <w:rPr>
          <w:noProof/>
        </w:rPr>
      </w:r>
      <w:r>
        <w:rPr>
          <w:noProof/>
        </w:rPr>
        <w:fldChar w:fldCharType="separate"/>
      </w:r>
      <w:r>
        <w:rPr>
          <w:noProof/>
        </w:rPr>
        <w:t>305</w:t>
      </w:r>
      <w:r>
        <w:rPr>
          <w:noProof/>
        </w:rPr>
        <w:fldChar w:fldCharType="end"/>
      </w:r>
    </w:p>
    <w:p w14:paraId="10898E59" w14:textId="083E47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_Toc218779356 \h </w:instrText>
      </w:r>
      <w:r>
        <w:rPr>
          <w:noProof/>
        </w:rPr>
      </w:r>
      <w:r>
        <w:rPr>
          <w:noProof/>
        </w:rPr>
        <w:fldChar w:fldCharType="separate"/>
      </w:r>
      <w:r>
        <w:rPr>
          <w:noProof/>
        </w:rPr>
        <w:t>305</w:t>
      </w:r>
      <w:r>
        <w:rPr>
          <w:noProof/>
        </w:rPr>
        <w:fldChar w:fldCharType="end"/>
      </w:r>
    </w:p>
    <w:p w14:paraId="0826AF8C" w14:textId="42A9FA9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AcrEvents</w:t>
      </w:r>
      <w:r>
        <w:rPr>
          <w:noProof/>
        </w:rPr>
        <w:t>Subsc</w:t>
      </w:r>
      <w:r>
        <w:rPr>
          <w:noProof/>
        </w:rPr>
        <w:tab/>
      </w:r>
      <w:r>
        <w:rPr>
          <w:noProof/>
        </w:rPr>
        <w:fldChar w:fldCharType="begin" w:fldLock="1"/>
      </w:r>
      <w:r>
        <w:rPr>
          <w:noProof/>
        </w:rPr>
        <w:instrText xml:space="preserve"> PAGEREF _Toc218779357 \h </w:instrText>
      </w:r>
      <w:r>
        <w:rPr>
          <w:noProof/>
        </w:rPr>
      </w:r>
      <w:r>
        <w:rPr>
          <w:noProof/>
        </w:rPr>
        <w:fldChar w:fldCharType="separate"/>
      </w:r>
      <w:r>
        <w:rPr>
          <w:noProof/>
        </w:rPr>
        <w:t>305</w:t>
      </w:r>
      <w:r>
        <w:rPr>
          <w:noProof/>
        </w:rPr>
        <w:fldChar w:fldCharType="end"/>
      </w:r>
    </w:p>
    <w:p w14:paraId="4F293EB6" w14:textId="327CB44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AcrEvents</w:t>
      </w:r>
      <w:r>
        <w:rPr>
          <w:noProof/>
        </w:rPr>
        <w:t>SubscPatch</w:t>
      </w:r>
      <w:r>
        <w:rPr>
          <w:noProof/>
        </w:rPr>
        <w:tab/>
      </w:r>
      <w:r>
        <w:rPr>
          <w:noProof/>
        </w:rPr>
        <w:fldChar w:fldCharType="begin" w:fldLock="1"/>
      </w:r>
      <w:r>
        <w:rPr>
          <w:noProof/>
        </w:rPr>
        <w:instrText xml:space="preserve"> PAGEREF _Toc218779358 \h </w:instrText>
      </w:r>
      <w:r>
        <w:rPr>
          <w:noProof/>
        </w:rPr>
      </w:r>
      <w:r>
        <w:rPr>
          <w:noProof/>
        </w:rPr>
        <w:fldChar w:fldCharType="separate"/>
      </w:r>
      <w:r>
        <w:rPr>
          <w:noProof/>
        </w:rPr>
        <w:t>306</w:t>
      </w:r>
      <w:r>
        <w:rPr>
          <w:noProof/>
        </w:rPr>
        <w:fldChar w:fldCharType="end"/>
      </w:r>
    </w:p>
    <w:p w14:paraId="7C57B670" w14:textId="194C9A4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AcrEvents</w:t>
      </w:r>
      <w:r>
        <w:rPr>
          <w:noProof/>
        </w:rPr>
        <w:t>Notif</w:t>
      </w:r>
      <w:r>
        <w:rPr>
          <w:noProof/>
        </w:rPr>
        <w:tab/>
      </w:r>
      <w:r>
        <w:rPr>
          <w:noProof/>
        </w:rPr>
        <w:fldChar w:fldCharType="begin" w:fldLock="1"/>
      </w:r>
      <w:r>
        <w:rPr>
          <w:noProof/>
        </w:rPr>
        <w:instrText xml:space="preserve"> PAGEREF _Toc218779359 \h </w:instrText>
      </w:r>
      <w:r>
        <w:rPr>
          <w:noProof/>
        </w:rPr>
      </w:r>
      <w:r>
        <w:rPr>
          <w:noProof/>
        </w:rPr>
        <w:fldChar w:fldCharType="separate"/>
      </w:r>
      <w:r>
        <w:rPr>
          <w:noProof/>
        </w:rPr>
        <w:t>306</w:t>
      </w:r>
      <w:r>
        <w:rPr>
          <w:noProof/>
        </w:rPr>
        <w:fldChar w:fldCharType="end"/>
      </w:r>
    </w:p>
    <w:p w14:paraId="4BFEDD39" w14:textId="19106CC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_Toc218779360 \h </w:instrText>
      </w:r>
      <w:r>
        <w:rPr>
          <w:noProof/>
        </w:rPr>
      </w:r>
      <w:r>
        <w:rPr>
          <w:noProof/>
        </w:rPr>
        <w:fldChar w:fldCharType="separate"/>
      </w:r>
      <w:r>
        <w:rPr>
          <w:noProof/>
        </w:rPr>
        <w:t>306</w:t>
      </w:r>
      <w:r>
        <w:rPr>
          <w:noProof/>
        </w:rPr>
        <w:fldChar w:fldCharType="end"/>
      </w:r>
    </w:p>
    <w:p w14:paraId="0B79BB56" w14:textId="5436995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_Toc218779361 \h </w:instrText>
      </w:r>
      <w:r>
        <w:rPr>
          <w:noProof/>
        </w:rPr>
      </w:r>
      <w:r>
        <w:rPr>
          <w:noProof/>
        </w:rPr>
        <w:fldChar w:fldCharType="separate"/>
      </w:r>
      <w:r>
        <w:rPr>
          <w:noProof/>
        </w:rPr>
        <w:t>306</w:t>
      </w:r>
      <w:r>
        <w:rPr>
          <w:noProof/>
        </w:rPr>
        <w:fldChar w:fldCharType="end"/>
      </w:r>
    </w:p>
    <w:p w14:paraId="58148DBC" w14:textId="745D550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_Toc218779362 \h </w:instrText>
      </w:r>
      <w:r>
        <w:rPr>
          <w:noProof/>
        </w:rPr>
      </w:r>
      <w:r>
        <w:rPr>
          <w:noProof/>
        </w:rPr>
        <w:fldChar w:fldCharType="separate"/>
      </w:r>
      <w:r>
        <w:rPr>
          <w:noProof/>
        </w:rPr>
        <w:t>306</w:t>
      </w:r>
      <w:r>
        <w:rPr>
          <w:noProof/>
        </w:rPr>
        <w:fldChar w:fldCharType="end"/>
      </w:r>
    </w:p>
    <w:p w14:paraId="278E47AE" w14:textId="1006B4E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Acr</w:t>
      </w:r>
      <w:r>
        <w:rPr>
          <w:noProof/>
        </w:rPr>
        <w:t>Event</w:t>
      </w:r>
      <w:r>
        <w:rPr>
          <w:noProof/>
        </w:rPr>
        <w:tab/>
      </w:r>
      <w:r>
        <w:rPr>
          <w:noProof/>
        </w:rPr>
        <w:fldChar w:fldCharType="begin" w:fldLock="1"/>
      </w:r>
      <w:r>
        <w:rPr>
          <w:noProof/>
        </w:rPr>
        <w:instrText xml:space="preserve"> PAGEREF _Toc218779363 \h </w:instrText>
      </w:r>
      <w:r>
        <w:rPr>
          <w:noProof/>
        </w:rPr>
      </w:r>
      <w:r>
        <w:rPr>
          <w:noProof/>
        </w:rPr>
        <w:fldChar w:fldCharType="separate"/>
      </w:r>
      <w:r>
        <w:rPr>
          <w:noProof/>
        </w:rPr>
        <w:t>306</w:t>
      </w:r>
      <w:r>
        <w:rPr>
          <w:noProof/>
        </w:rPr>
        <w:fldChar w:fldCharType="end"/>
      </w:r>
    </w:p>
    <w:p w14:paraId="1860A4A5" w14:textId="64C7A51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_Toc218779364 \h </w:instrText>
      </w:r>
      <w:r>
        <w:rPr>
          <w:noProof/>
        </w:rPr>
      </w:r>
      <w:r>
        <w:rPr>
          <w:noProof/>
        </w:rPr>
        <w:fldChar w:fldCharType="separate"/>
      </w:r>
      <w:r>
        <w:rPr>
          <w:noProof/>
        </w:rPr>
        <w:t>307</w:t>
      </w:r>
      <w:r>
        <w:rPr>
          <w:noProof/>
        </w:rPr>
        <w:fldChar w:fldCharType="end"/>
      </w:r>
    </w:p>
    <w:p w14:paraId="4E991DE4" w14:textId="7F2692D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_Toc218779365 \h </w:instrText>
      </w:r>
      <w:r>
        <w:rPr>
          <w:noProof/>
        </w:rPr>
      </w:r>
      <w:r>
        <w:rPr>
          <w:noProof/>
        </w:rPr>
        <w:fldChar w:fldCharType="separate"/>
      </w:r>
      <w:r>
        <w:rPr>
          <w:noProof/>
        </w:rPr>
        <w:t>307</w:t>
      </w:r>
      <w:r>
        <w:rPr>
          <w:noProof/>
        </w:rPr>
        <w:fldChar w:fldCharType="end"/>
      </w:r>
    </w:p>
    <w:p w14:paraId="631C8666" w14:textId="4240994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_Toc218779366 \h </w:instrText>
      </w:r>
      <w:r>
        <w:rPr>
          <w:noProof/>
        </w:rPr>
      </w:r>
      <w:r>
        <w:rPr>
          <w:noProof/>
        </w:rPr>
        <w:fldChar w:fldCharType="separate"/>
      </w:r>
      <w:r>
        <w:rPr>
          <w:noProof/>
        </w:rPr>
        <w:t>307</w:t>
      </w:r>
      <w:r>
        <w:rPr>
          <w:noProof/>
        </w:rPr>
        <w:fldChar w:fldCharType="end"/>
      </w:r>
    </w:p>
    <w:p w14:paraId="585CD756" w14:textId="39A994A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_Toc218779367 \h </w:instrText>
      </w:r>
      <w:r>
        <w:rPr>
          <w:noProof/>
        </w:rPr>
      </w:r>
      <w:r>
        <w:rPr>
          <w:noProof/>
        </w:rPr>
        <w:fldChar w:fldCharType="separate"/>
      </w:r>
      <w:r>
        <w:rPr>
          <w:noProof/>
        </w:rPr>
        <w:t>307</w:t>
      </w:r>
      <w:r>
        <w:rPr>
          <w:noProof/>
        </w:rPr>
        <w:fldChar w:fldCharType="end"/>
      </w:r>
    </w:p>
    <w:p w14:paraId="7CBDE7BD" w14:textId="21320F4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_Toc218779368 \h </w:instrText>
      </w:r>
      <w:r>
        <w:rPr>
          <w:noProof/>
        </w:rPr>
      </w:r>
      <w:r>
        <w:rPr>
          <w:noProof/>
        </w:rPr>
        <w:fldChar w:fldCharType="separate"/>
      </w:r>
      <w:r>
        <w:rPr>
          <w:noProof/>
        </w:rPr>
        <w:t>307</w:t>
      </w:r>
      <w:r>
        <w:rPr>
          <w:noProof/>
        </w:rPr>
        <w:fldChar w:fldCharType="end"/>
      </w:r>
    </w:p>
    <w:p w14:paraId="1C703446" w14:textId="18FA7A0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_Toc218779369 \h </w:instrText>
      </w:r>
      <w:r>
        <w:rPr>
          <w:noProof/>
        </w:rPr>
      </w:r>
      <w:r>
        <w:rPr>
          <w:noProof/>
        </w:rPr>
        <w:fldChar w:fldCharType="separate"/>
      </w:r>
      <w:r>
        <w:rPr>
          <w:noProof/>
        </w:rPr>
        <w:t>307</w:t>
      </w:r>
      <w:r>
        <w:rPr>
          <w:noProof/>
        </w:rPr>
        <w:fldChar w:fldCharType="end"/>
      </w:r>
    </w:p>
    <w:p w14:paraId="17922997" w14:textId="7BDA0AA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_Toc218779370 \h </w:instrText>
      </w:r>
      <w:r>
        <w:rPr>
          <w:noProof/>
        </w:rPr>
      </w:r>
      <w:r>
        <w:rPr>
          <w:noProof/>
        </w:rPr>
        <w:fldChar w:fldCharType="separate"/>
      </w:r>
      <w:r>
        <w:rPr>
          <w:noProof/>
        </w:rPr>
        <w:t>307</w:t>
      </w:r>
      <w:r>
        <w:rPr>
          <w:noProof/>
        </w:rPr>
        <w:fldChar w:fldCharType="end"/>
      </w:r>
    </w:p>
    <w:p w14:paraId="5D523642" w14:textId="4429AD6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_Toc218779371 \h </w:instrText>
      </w:r>
      <w:r>
        <w:rPr>
          <w:noProof/>
        </w:rPr>
      </w:r>
      <w:r>
        <w:rPr>
          <w:noProof/>
        </w:rPr>
        <w:fldChar w:fldCharType="separate"/>
      </w:r>
      <w:r>
        <w:rPr>
          <w:noProof/>
        </w:rPr>
        <w:t>307</w:t>
      </w:r>
      <w:r>
        <w:rPr>
          <w:noProof/>
        </w:rPr>
        <w:fldChar w:fldCharType="end"/>
      </w:r>
    </w:p>
    <w:p w14:paraId="35F868DB" w14:textId="6A72B1D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_Toc218779372 \h </w:instrText>
      </w:r>
      <w:r>
        <w:rPr>
          <w:noProof/>
        </w:rPr>
      </w:r>
      <w:r>
        <w:rPr>
          <w:noProof/>
        </w:rPr>
        <w:fldChar w:fldCharType="separate"/>
      </w:r>
      <w:r>
        <w:rPr>
          <w:noProof/>
        </w:rPr>
        <w:t>308</w:t>
      </w:r>
      <w:r>
        <w:rPr>
          <w:noProof/>
        </w:rPr>
        <w:fldChar w:fldCharType="end"/>
      </w:r>
    </w:p>
    <w:p w14:paraId="15DB5C19" w14:textId="120E6FE2"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_Toc218779373 \h </w:instrText>
      </w:r>
      <w:r>
        <w:rPr>
          <w:noProof/>
        </w:rPr>
      </w:r>
      <w:r>
        <w:rPr>
          <w:noProof/>
        </w:rPr>
        <w:fldChar w:fldCharType="separate"/>
      </w:r>
      <w:r>
        <w:rPr>
          <w:noProof/>
        </w:rPr>
        <w:t>308</w:t>
      </w:r>
      <w:r>
        <w:rPr>
          <w:noProof/>
        </w:rPr>
        <w:fldChar w:fldCharType="end"/>
      </w:r>
    </w:p>
    <w:p w14:paraId="1B68E9F3" w14:textId="0E73AA0E"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_Toc218779374 \h </w:instrText>
      </w:r>
      <w:r>
        <w:rPr>
          <w:noProof/>
        </w:rPr>
      </w:r>
      <w:r>
        <w:rPr>
          <w:noProof/>
        </w:rPr>
        <w:fldChar w:fldCharType="separate"/>
      </w:r>
      <w:r>
        <w:rPr>
          <w:noProof/>
        </w:rPr>
        <w:t>308</w:t>
      </w:r>
      <w:r>
        <w:rPr>
          <w:noProof/>
        </w:rPr>
        <w:fldChar w:fldCharType="end"/>
      </w:r>
    </w:p>
    <w:p w14:paraId="22E3D1F7" w14:textId="38A39360"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_Toc218779375 \h </w:instrText>
      </w:r>
      <w:r>
        <w:rPr>
          <w:noProof/>
        </w:rPr>
      </w:r>
      <w:r>
        <w:rPr>
          <w:noProof/>
        </w:rPr>
        <w:fldChar w:fldCharType="separate"/>
      </w:r>
      <w:r>
        <w:rPr>
          <w:noProof/>
        </w:rPr>
        <w:t>308</w:t>
      </w:r>
      <w:r>
        <w:rPr>
          <w:noProof/>
        </w:rPr>
        <w:fldChar w:fldCharType="end"/>
      </w:r>
    </w:p>
    <w:p w14:paraId="18FABD89" w14:textId="6965E414"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11</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_Toc218779376 \h </w:instrText>
      </w:r>
      <w:r>
        <w:rPr>
          <w:noProof/>
        </w:rPr>
      </w:r>
      <w:r>
        <w:rPr>
          <w:noProof/>
        </w:rPr>
        <w:fldChar w:fldCharType="separate"/>
      </w:r>
      <w:r>
        <w:rPr>
          <w:noProof/>
        </w:rPr>
        <w:t>309</w:t>
      </w:r>
      <w:r>
        <w:rPr>
          <w:noProof/>
        </w:rPr>
        <w:fldChar w:fldCharType="end"/>
      </w:r>
    </w:p>
    <w:p w14:paraId="6645EB36" w14:textId="58596515" w:rsidR="00816802" w:rsidRDefault="0081680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_Toc218779377 \h </w:instrText>
      </w:r>
      <w:r>
        <w:rPr>
          <w:noProof/>
        </w:rPr>
      </w:r>
      <w:r>
        <w:rPr>
          <w:noProof/>
        </w:rPr>
        <w:fldChar w:fldCharType="separate"/>
      </w:r>
      <w:r>
        <w:rPr>
          <w:noProof/>
        </w:rPr>
        <w:t>309</w:t>
      </w:r>
      <w:r>
        <w:rPr>
          <w:noProof/>
        </w:rPr>
        <w:fldChar w:fldCharType="end"/>
      </w:r>
    </w:p>
    <w:p w14:paraId="235D6A89" w14:textId="5B48097A"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_Toc218779378 \h </w:instrText>
      </w:r>
      <w:r>
        <w:rPr>
          <w:noProof/>
        </w:rPr>
      </w:r>
      <w:r>
        <w:rPr>
          <w:noProof/>
        </w:rPr>
        <w:fldChar w:fldCharType="separate"/>
      </w:r>
      <w:r>
        <w:rPr>
          <w:noProof/>
        </w:rPr>
        <w:t>309</w:t>
      </w:r>
      <w:r>
        <w:rPr>
          <w:noProof/>
        </w:rPr>
        <w:fldChar w:fldCharType="end"/>
      </w:r>
    </w:p>
    <w:p w14:paraId="51CCBD2B" w14:textId="2831C415"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Eees_EASRegistration API</w:t>
      </w:r>
      <w:r>
        <w:rPr>
          <w:noProof/>
        </w:rPr>
        <w:tab/>
      </w:r>
      <w:r>
        <w:rPr>
          <w:noProof/>
        </w:rPr>
        <w:fldChar w:fldCharType="begin" w:fldLock="1"/>
      </w:r>
      <w:r>
        <w:rPr>
          <w:noProof/>
        </w:rPr>
        <w:instrText xml:space="preserve"> PAGEREF _Toc218779379 \h </w:instrText>
      </w:r>
      <w:r>
        <w:rPr>
          <w:noProof/>
        </w:rPr>
      </w:r>
      <w:r>
        <w:rPr>
          <w:noProof/>
        </w:rPr>
        <w:fldChar w:fldCharType="separate"/>
      </w:r>
      <w:r>
        <w:rPr>
          <w:noProof/>
        </w:rPr>
        <w:t>309</w:t>
      </w:r>
      <w:r>
        <w:rPr>
          <w:noProof/>
        </w:rPr>
        <w:fldChar w:fldCharType="end"/>
      </w:r>
    </w:p>
    <w:p w14:paraId="36820BB0" w14:textId="55AF755F"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Eees_UELocation API</w:t>
      </w:r>
      <w:r>
        <w:rPr>
          <w:noProof/>
        </w:rPr>
        <w:tab/>
      </w:r>
      <w:r>
        <w:rPr>
          <w:noProof/>
        </w:rPr>
        <w:fldChar w:fldCharType="begin" w:fldLock="1"/>
      </w:r>
      <w:r>
        <w:rPr>
          <w:noProof/>
        </w:rPr>
        <w:instrText xml:space="preserve"> PAGEREF _Toc218779380 \h </w:instrText>
      </w:r>
      <w:r>
        <w:rPr>
          <w:noProof/>
        </w:rPr>
      </w:r>
      <w:r>
        <w:rPr>
          <w:noProof/>
        </w:rPr>
        <w:fldChar w:fldCharType="separate"/>
      </w:r>
      <w:r>
        <w:rPr>
          <w:noProof/>
        </w:rPr>
        <w:t>318</w:t>
      </w:r>
      <w:r>
        <w:rPr>
          <w:noProof/>
        </w:rPr>
        <w:fldChar w:fldCharType="end"/>
      </w:r>
    </w:p>
    <w:p w14:paraId="36073C73" w14:textId="1727C90A"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Eees_UEIdentifier API</w:t>
      </w:r>
      <w:r>
        <w:rPr>
          <w:noProof/>
        </w:rPr>
        <w:tab/>
      </w:r>
      <w:r>
        <w:rPr>
          <w:noProof/>
        </w:rPr>
        <w:fldChar w:fldCharType="begin" w:fldLock="1"/>
      </w:r>
      <w:r>
        <w:rPr>
          <w:noProof/>
        </w:rPr>
        <w:instrText xml:space="preserve"> PAGEREF _Toc218779381 \h </w:instrText>
      </w:r>
      <w:r>
        <w:rPr>
          <w:noProof/>
        </w:rPr>
      </w:r>
      <w:r>
        <w:rPr>
          <w:noProof/>
        </w:rPr>
        <w:fldChar w:fldCharType="separate"/>
      </w:r>
      <w:r>
        <w:rPr>
          <w:noProof/>
        </w:rPr>
        <w:t>326</w:t>
      </w:r>
      <w:r>
        <w:rPr>
          <w:noProof/>
        </w:rPr>
        <w:fldChar w:fldCharType="end"/>
      </w:r>
    </w:p>
    <w:p w14:paraId="4EA6D5A1" w14:textId="1030D30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Eees_AppClientInformation API</w:t>
      </w:r>
      <w:r>
        <w:rPr>
          <w:noProof/>
        </w:rPr>
        <w:tab/>
      </w:r>
      <w:r>
        <w:rPr>
          <w:noProof/>
        </w:rPr>
        <w:fldChar w:fldCharType="begin" w:fldLock="1"/>
      </w:r>
      <w:r>
        <w:rPr>
          <w:noProof/>
        </w:rPr>
        <w:instrText xml:space="preserve"> PAGEREF _Toc218779382 \h </w:instrText>
      </w:r>
      <w:r>
        <w:rPr>
          <w:noProof/>
        </w:rPr>
      </w:r>
      <w:r>
        <w:rPr>
          <w:noProof/>
        </w:rPr>
        <w:fldChar w:fldCharType="separate"/>
      </w:r>
      <w:r>
        <w:rPr>
          <w:noProof/>
        </w:rPr>
        <w:t>329</w:t>
      </w:r>
      <w:r>
        <w:rPr>
          <w:noProof/>
        </w:rPr>
        <w:fldChar w:fldCharType="end"/>
      </w:r>
    </w:p>
    <w:p w14:paraId="715E50C2" w14:textId="4F1B41AD"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_Toc218779383 \h </w:instrText>
      </w:r>
      <w:r>
        <w:rPr>
          <w:noProof/>
        </w:rPr>
      </w:r>
      <w:r>
        <w:rPr>
          <w:noProof/>
        </w:rPr>
        <w:fldChar w:fldCharType="separate"/>
      </w:r>
      <w:r>
        <w:rPr>
          <w:noProof/>
        </w:rPr>
        <w:t>335</w:t>
      </w:r>
      <w:r>
        <w:rPr>
          <w:noProof/>
        </w:rPr>
        <w:fldChar w:fldCharType="end"/>
      </w:r>
    </w:p>
    <w:p w14:paraId="4A4D296C" w14:textId="7506DCF8"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Eees_ACRManagementEvent API</w:t>
      </w:r>
      <w:r>
        <w:rPr>
          <w:noProof/>
        </w:rPr>
        <w:tab/>
      </w:r>
      <w:r>
        <w:rPr>
          <w:noProof/>
        </w:rPr>
        <w:fldChar w:fldCharType="begin" w:fldLock="1"/>
      </w:r>
      <w:r>
        <w:rPr>
          <w:noProof/>
        </w:rPr>
        <w:instrText xml:space="preserve"> PAGEREF _Toc218779384 \h </w:instrText>
      </w:r>
      <w:r>
        <w:rPr>
          <w:noProof/>
        </w:rPr>
      </w:r>
      <w:r>
        <w:rPr>
          <w:noProof/>
        </w:rPr>
        <w:fldChar w:fldCharType="separate"/>
      </w:r>
      <w:r>
        <w:rPr>
          <w:noProof/>
        </w:rPr>
        <w:t>342</w:t>
      </w:r>
      <w:r>
        <w:rPr>
          <w:noProof/>
        </w:rPr>
        <w:fldChar w:fldCharType="end"/>
      </w:r>
    </w:p>
    <w:p w14:paraId="0D3AF352" w14:textId="0173E05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Eees_EECContextRelocation API</w:t>
      </w:r>
      <w:r>
        <w:rPr>
          <w:noProof/>
        </w:rPr>
        <w:tab/>
      </w:r>
      <w:r>
        <w:rPr>
          <w:noProof/>
        </w:rPr>
        <w:fldChar w:fldCharType="begin" w:fldLock="1"/>
      </w:r>
      <w:r>
        <w:rPr>
          <w:noProof/>
        </w:rPr>
        <w:instrText xml:space="preserve"> PAGEREF _Toc218779385 \h </w:instrText>
      </w:r>
      <w:r>
        <w:rPr>
          <w:noProof/>
        </w:rPr>
      </w:r>
      <w:r>
        <w:rPr>
          <w:noProof/>
        </w:rPr>
        <w:fldChar w:fldCharType="separate"/>
      </w:r>
      <w:r>
        <w:rPr>
          <w:noProof/>
        </w:rPr>
        <w:t>353</w:t>
      </w:r>
      <w:r>
        <w:rPr>
          <w:noProof/>
        </w:rPr>
        <w:fldChar w:fldCharType="end"/>
      </w:r>
    </w:p>
    <w:p w14:paraId="29955786" w14:textId="3B7E6E6A"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_Toc218779386 \h </w:instrText>
      </w:r>
      <w:r>
        <w:rPr>
          <w:noProof/>
        </w:rPr>
      </w:r>
      <w:r>
        <w:rPr>
          <w:noProof/>
        </w:rPr>
        <w:fldChar w:fldCharType="separate"/>
      </w:r>
      <w:r>
        <w:rPr>
          <w:noProof/>
        </w:rPr>
        <w:t>357</w:t>
      </w:r>
      <w:r>
        <w:rPr>
          <w:noProof/>
        </w:rPr>
        <w:fldChar w:fldCharType="end"/>
      </w:r>
    </w:p>
    <w:p w14:paraId="614B7523" w14:textId="57461981"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fldLock="1"/>
      </w:r>
      <w:r>
        <w:rPr>
          <w:noProof/>
        </w:rPr>
        <w:instrText xml:space="preserve"> PAGEREF _Toc218779387 \h </w:instrText>
      </w:r>
      <w:r>
        <w:rPr>
          <w:noProof/>
        </w:rPr>
      </w:r>
      <w:r>
        <w:rPr>
          <w:noProof/>
        </w:rPr>
        <w:fldChar w:fldCharType="separate"/>
      </w:r>
      <w:r>
        <w:rPr>
          <w:noProof/>
        </w:rPr>
        <w:t>361</w:t>
      </w:r>
      <w:r>
        <w:rPr>
          <w:noProof/>
        </w:rPr>
        <w:fldChar w:fldCharType="end"/>
      </w:r>
    </w:p>
    <w:p w14:paraId="26D9A82B" w14:textId="2B6D1394"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Eecs_EESRegistration API</w:t>
      </w:r>
      <w:r>
        <w:rPr>
          <w:noProof/>
        </w:rPr>
        <w:tab/>
      </w:r>
      <w:r>
        <w:rPr>
          <w:noProof/>
        </w:rPr>
        <w:fldChar w:fldCharType="begin" w:fldLock="1"/>
      </w:r>
      <w:r>
        <w:rPr>
          <w:noProof/>
        </w:rPr>
        <w:instrText xml:space="preserve"> PAGEREF _Toc218779388 \h </w:instrText>
      </w:r>
      <w:r>
        <w:rPr>
          <w:noProof/>
        </w:rPr>
      </w:r>
      <w:r>
        <w:rPr>
          <w:noProof/>
        </w:rPr>
        <w:fldChar w:fldCharType="separate"/>
      </w:r>
      <w:r>
        <w:rPr>
          <w:noProof/>
        </w:rPr>
        <w:t>364</w:t>
      </w:r>
      <w:r>
        <w:rPr>
          <w:noProof/>
        </w:rPr>
        <w:fldChar w:fldCharType="end"/>
      </w:r>
    </w:p>
    <w:p w14:paraId="0715350B" w14:textId="765344D3"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fldLock="1"/>
      </w:r>
      <w:r>
        <w:rPr>
          <w:noProof/>
        </w:rPr>
        <w:instrText xml:space="preserve"> PAGEREF _Toc218779389 \h </w:instrText>
      </w:r>
      <w:r>
        <w:rPr>
          <w:noProof/>
        </w:rPr>
      </w:r>
      <w:r>
        <w:rPr>
          <w:noProof/>
        </w:rPr>
        <w:fldChar w:fldCharType="separate"/>
      </w:r>
      <w:r>
        <w:rPr>
          <w:noProof/>
        </w:rPr>
        <w:t>372</w:t>
      </w:r>
      <w:r>
        <w:rPr>
          <w:noProof/>
        </w:rPr>
        <w:fldChar w:fldCharType="end"/>
      </w:r>
    </w:p>
    <w:p w14:paraId="53A09C0B" w14:textId="32B1183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fldLock="1"/>
      </w:r>
      <w:r>
        <w:rPr>
          <w:noProof/>
        </w:rPr>
        <w:instrText xml:space="preserve"> PAGEREF _Toc218779390 \h </w:instrText>
      </w:r>
      <w:r>
        <w:rPr>
          <w:noProof/>
        </w:rPr>
      </w:r>
      <w:r>
        <w:rPr>
          <w:noProof/>
        </w:rPr>
        <w:fldChar w:fldCharType="separate"/>
      </w:r>
      <w:r>
        <w:rPr>
          <w:noProof/>
        </w:rPr>
        <w:t>375</w:t>
      </w:r>
      <w:r>
        <w:rPr>
          <w:noProof/>
        </w:rPr>
        <w:fldChar w:fldCharType="end"/>
      </w:r>
    </w:p>
    <w:p w14:paraId="538F42EA" w14:textId="2E503852"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fldLock="1"/>
      </w:r>
      <w:r>
        <w:rPr>
          <w:noProof/>
        </w:rPr>
        <w:instrText xml:space="preserve"> PAGEREF _Toc218779391 \h </w:instrText>
      </w:r>
      <w:r>
        <w:rPr>
          <w:noProof/>
        </w:rPr>
      </w:r>
      <w:r>
        <w:rPr>
          <w:noProof/>
        </w:rPr>
        <w:fldChar w:fldCharType="separate"/>
      </w:r>
      <w:r>
        <w:rPr>
          <w:noProof/>
        </w:rPr>
        <w:t>377</w:t>
      </w:r>
      <w:r>
        <w:rPr>
          <w:noProof/>
        </w:rPr>
        <w:fldChar w:fldCharType="end"/>
      </w:r>
    </w:p>
    <w:p w14:paraId="3A06DA95" w14:textId="0CDDE063"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Eees_CommonEASAnnouncement API</w:t>
      </w:r>
      <w:r>
        <w:rPr>
          <w:noProof/>
        </w:rPr>
        <w:tab/>
      </w:r>
      <w:r>
        <w:rPr>
          <w:noProof/>
        </w:rPr>
        <w:fldChar w:fldCharType="begin" w:fldLock="1"/>
      </w:r>
      <w:r>
        <w:rPr>
          <w:noProof/>
        </w:rPr>
        <w:instrText xml:space="preserve"> PAGEREF _Toc218779392 \h </w:instrText>
      </w:r>
      <w:r>
        <w:rPr>
          <w:noProof/>
        </w:rPr>
      </w:r>
      <w:r>
        <w:rPr>
          <w:noProof/>
        </w:rPr>
        <w:fldChar w:fldCharType="separate"/>
      </w:r>
      <w:r>
        <w:rPr>
          <w:noProof/>
        </w:rPr>
        <w:t>378</w:t>
      </w:r>
      <w:r>
        <w:rPr>
          <w:noProof/>
        </w:rPr>
        <w:fldChar w:fldCharType="end"/>
      </w:r>
    </w:p>
    <w:p w14:paraId="33FC5C39" w14:textId="15034EF7"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Eecs_EASInfoManagement API</w:t>
      </w:r>
      <w:r>
        <w:rPr>
          <w:noProof/>
        </w:rPr>
        <w:tab/>
      </w:r>
      <w:r>
        <w:rPr>
          <w:noProof/>
        </w:rPr>
        <w:fldChar w:fldCharType="begin" w:fldLock="1"/>
      </w:r>
      <w:r>
        <w:rPr>
          <w:noProof/>
        </w:rPr>
        <w:instrText xml:space="preserve"> PAGEREF _Toc218779393 \h </w:instrText>
      </w:r>
      <w:r>
        <w:rPr>
          <w:noProof/>
        </w:rPr>
      </w:r>
      <w:r>
        <w:rPr>
          <w:noProof/>
        </w:rPr>
        <w:fldChar w:fldCharType="separate"/>
      </w:r>
      <w:r>
        <w:rPr>
          <w:noProof/>
        </w:rPr>
        <w:t>380</w:t>
      </w:r>
      <w:r>
        <w:rPr>
          <w:noProof/>
        </w:rPr>
        <w:fldChar w:fldCharType="end"/>
      </w:r>
    </w:p>
    <w:p w14:paraId="736AC53B" w14:textId="7FF5367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Eees_TrafficInfluenceEAS API</w:t>
      </w:r>
      <w:r>
        <w:rPr>
          <w:noProof/>
        </w:rPr>
        <w:tab/>
      </w:r>
      <w:r>
        <w:rPr>
          <w:noProof/>
        </w:rPr>
        <w:fldChar w:fldCharType="begin" w:fldLock="1"/>
      </w:r>
      <w:r>
        <w:rPr>
          <w:noProof/>
        </w:rPr>
        <w:instrText xml:space="preserve"> PAGEREF _Toc218779394 \h </w:instrText>
      </w:r>
      <w:r>
        <w:rPr>
          <w:noProof/>
        </w:rPr>
      </w:r>
      <w:r>
        <w:rPr>
          <w:noProof/>
        </w:rPr>
        <w:fldChar w:fldCharType="separate"/>
      </w:r>
      <w:r>
        <w:rPr>
          <w:noProof/>
        </w:rPr>
        <w:t>386</w:t>
      </w:r>
      <w:r>
        <w:rPr>
          <w:noProof/>
        </w:rPr>
        <w:fldChar w:fldCharType="end"/>
      </w:r>
    </w:p>
    <w:p w14:paraId="621D500F" w14:textId="78900E39"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fldLock="1"/>
      </w:r>
      <w:r>
        <w:rPr>
          <w:noProof/>
        </w:rPr>
        <w:instrText xml:space="preserve"> PAGEREF _Toc218779395 \h </w:instrText>
      </w:r>
      <w:r>
        <w:rPr>
          <w:noProof/>
        </w:rPr>
      </w:r>
      <w:r>
        <w:rPr>
          <w:noProof/>
        </w:rPr>
        <w:fldChar w:fldCharType="separate"/>
      </w:r>
      <w:r>
        <w:rPr>
          <w:noProof/>
        </w:rPr>
        <w:t>391</w:t>
      </w:r>
      <w:r>
        <w:rPr>
          <w:noProof/>
        </w:rPr>
        <w:fldChar w:fldCharType="end"/>
      </w:r>
    </w:p>
    <w:p w14:paraId="19953162" w14:textId="19B65EFB"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fldLock="1"/>
      </w:r>
      <w:r>
        <w:rPr>
          <w:noProof/>
        </w:rPr>
        <w:instrText xml:space="preserve"> PAGEREF _Toc218779396 \h </w:instrText>
      </w:r>
      <w:r>
        <w:rPr>
          <w:noProof/>
        </w:rPr>
      </w:r>
      <w:r>
        <w:rPr>
          <w:noProof/>
        </w:rPr>
        <w:fldChar w:fldCharType="separate"/>
      </w:r>
      <w:r>
        <w:rPr>
          <w:noProof/>
        </w:rPr>
        <w:t>397</w:t>
      </w:r>
      <w:r>
        <w:rPr>
          <w:noProof/>
        </w:rPr>
        <w:fldChar w:fldCharType="end"/>
      </w:r>
    </w:p>
    <w:p w14:paraId="0B943F97" w14:textId="6BB78DFC"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fldLock="1"/>
      </w:r>
      <w:r>
        <w:rPr>
          <w:noProof/>
        </w:rPr>
        <w:instrText xml:space="preserve"> PAGEREF _Toc218779397 \h </w:instrText>
      </w:r>
      <w:r>
        <w:rPr>
          <w:noProof/>
        </w:rPr>
      </w:r>
      <w:r>
        <w:rPr>
          <w:noProof/>
        </w:rPr>
        <w:fldChar w:fldCharType="separate"/>
      </w:r>
      <w:r>
        <w:rPr>
          <w:noProof/>
        </w:rPr>
        <w:t>401</w:t>
      </w:r>
      <w:r>
        <w:rPr>
          <w:noProof/>
        </w:rPr>
        <w:fldChar w:fldCharType="end"/>
      </w:r>
    </w:p>
    <w:p w14:paraId="5158462B" w14:textId="08BD7AF1" w:rsidR="00816802" w:rsidRDefault="0081680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_Toc218779398 \h </w:instrText>
      </w:r>
      <w:r>
        <w:rPr>
          <w:noProof/>
        </w:rPr>
      </w:r>
      <w:r>
        <w:rPr>
          <w:noProof/>
        </w:rPr>
        <w:fldChar w:fldCharType="separate"/>
      </w:r>
      <w:r>
        <w:rPr>
          <w:noProof/>
        </w:rPr>
        <w:t>407</w:t>
      </w:r>
      <w:r>
        <w:rPr>
          <w:noProof/>
        </w:rPr>
        <w:fldChar w:fldCharType="end"/>
      </w:r>
    </w:p>
    <w:p w14:paraId="2379130B" w14:textId="4288AFF2"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Start w:id="30" w:name="_Toc207721634"/>
      <w:bookmarkStart w:id="31" w:name="_Toc209520497"/>
      <w:bookmarkStart w:id="32" w:name="_Toc218778374"/>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F330ECB" w14:textId="77777777" w:rsidR="00080512" w:rsidRPr="004D3578" w:rsidRDefault="00080512">
      <w:r w:rsidRPr="004D3578">
        <w:t xml:space="preserve">This Technical </w:t>
      </w:r>
      <w:bookmarkStart w:id="33" w:name="spectype3"/>
      <w:r w:rsidRPr="00AB544B">
        <w:t>Specification</w:t>
      </w:r>
      <w:bookmarkEnd w:id="3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4" w:name="introduction"/>
      <w:bookmarkEnd w:id="34"/>
    </w:p>
    <w:p w14:paraId="44074B0A" w14:textId="77777777" w:rsidR="00080512" w:rsidRPr="004D3578" w:rsidRDefault="00080512">
      <w:pPr>
        <w:pStyle w:val="Heading1"/>
      </w:pPr>
      <w:r w:rsidRPr="004D3578">
        <w:br w:type="page"/>
      </w:r>
      <w:bookmarkStart w:id="35" w:name="scope"/>
      <w:bookmarkStart w:id="36" w:name="_Toc85734048"/>
      <w:bookmarkStart w:id="37" w:name="_Toc89431347"/>
      <w:bookmarkStart w:id="38" w:name="_Toc97042139"/>
      <w:bookmarkStart w:id="39" w:name="_Toc97045283"/>
      <w:bookmarkStart w:id="40" w:name="_Toc97155028"/>
      <w:bookmarkStart w:id="41" w:name="_Toc101521178"/>
      <w:bookmarkStart w:id="42" w:name="_Toc138761434"/>
      <w:bookmarkStart w:id="43" w:name="_Toc145707628"/>
      <w:bookmarkStart w:id="44" w:name="_Toc160570086"/>
      <w:bookmarkStart w:id="45" w:name="_Toc162007682"/>
      <w:bookmarkStart w:id="46" w:name="_Toc185515295"/>
      <w:bookmarkStart w:id="47" w:name="_Toc192872602"/>
      <w:bookmarkStart w:id="48" w:name="_Toc200970304"/>
      <w:bookmarkStart w:id="49" w:name="_Toc207721635"/>
      <w:bookmarkStart w:id="50" w:name="_Toc209520498"/>
      <w:bookmarkStart w:id="51" w:name="_Toc218778375"/>
      <w:bookmarkEnd w:id="35"/>
      <w:r w:rsidRPr="004D3578">
        <w:lastRenderedPageBreak/>
        <w:t>1</w:t>
      </w:r>
      <w:r w:rsidRPr="004D3578">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2" w:name="references"/>
      <w:bookmarkStart w:id="53" w:name="_Toc85734049"/>
      <w:bookmarkStart w:id="54" w:name="_Toc89431348"/>
      <w:bookmarkStart w:id="55" w:name="_Toc97042140"/>
      <w:bookmarkStart w:id="56" w:name="_Toc97045284"/>
      <w:bookmarkStart w:id="57" w:name="_Toc97155029"/>
      <w:bookmarkStart w:id="58" w:name="_Toc101521179"/>
      <w:bookmarkStart w:id="59" w:name="_Toc138761435"/>
      <w:bookmarkStart w:id="60" w:name="_Toc145707629"/>
      <w:bookmarkStart w:id="61" w:name="_Toc160570087"/>
      <w:bookmarkStart w:id="62" w:name="_Toc162007683"/>
      <w:bookmarkStart w:id="63" w:name="_Toc185515296"/>
      <w:bookmarkStart w:id="64" w:name="_Toc192872603"/>
      <w:bookmarkStart w:id="65" w:name="_Toc200970305"/>
      <w:bookmarkStart w:id="66" w:name="_Toc207721636"/>
      <w:bookmarkStart w:id="67" w:name="_Toc209520499"/>
      <w:bookmarkStart w:id="68" w:name="_Toc218778376"/>
      <w:bookmarkEnd w:id="52"/>
      <w:r w:rsidRPr="004D3578">
        <w:t>2</w:t>
      </w:r>
      <w:r w:rsidRPr="004D3578">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140B4A">
      <w:pPr>
        <w:pStyle w:val="EX"/>
        <w:rPr>
          <w:lang w:val="en-US"/>
        </w:rPr>
      </w:pPr>
      <w:r w:rsidRPr="00140B4A">
        <w:t>[3]</w:t>
      </w:r>
      <w:r w:rsidRPr="00140B4A">
        <w:tab/>
        <w:t xml:space="preserve">Open API: "OpenAPI Specification Version 3.0.0.", </w:t>
      </w:r>
      <w:hyperlink r:id="rId12" w:history="1">
        <w:r w:rsidRPr="00140B4A">
          <w:rPr>
            <w:color w:val="0000FF"/>
            <w:u w:val="single"/>
          </w:rPr>
          <w:t>https://spec.openapis.org/oas/v3.0.0</w:t>
        </w:r>
      </w:hyperlink>
      <w:r w:rsidRPr="00140B4A">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317FD683"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r>
        <w:t>Common API Framework for 3GPP Northbound APIs</w:t>
      </w:r>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58F5ED20"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69" w:name="definitions"/>
      <w:bookmarkStart w:id="70" w:name="_Toc85734050"/>
      <w:bookmarkStart w:id="71" w:name="_Toc89431349"/>
      <w:bookmarkStart w:id="72" w:name="_Toc97042141"/>
      <w:bookmarkStart w:id="73" w:name="_Toc97045285"/>
      <w:bookmarkStart w:id="74" w:name="_Toc97155030"/>
      <w:bookmarkStart w:id="75" w:name="_Toc101521180"/>
      <w:bookmarkStart w:id="76" w:name="_Toc138761436"/>
      <w:bookmarkStart w:id="77" w:name="_Toc145707630"/>
      <w:bookmarkStart w:id="78" w:name="_Toc160570088"/>
      <w:bookmarkStart w:id="79" w:name="_Toc162007684"/>
      <w:bookmarkStart w:id="80" w:name="_Toc185515297"/>
      <w:bookmarkStart w:id="81" w:name="_Toc192872604"/>
      <w:bookmarkStart w:id="82" w:name="_Toc200970306"/>
      <w:bookmarkStart w:id="83" w:name="_Toc207721637"/>
      <w:bookmarkStart w:id="84" w:name="_Toc209520500"/>
      <w:bookmarkStart w:id="85" w:name="_Toc218778377"/>
      <w:bookmarkEnd w:id="69"/>
      <w:r w:rsidRPr="004D3578">
        <w:t>3</w:t>
      </w:r>
      <w:r w:rsidRPr="004D3578">
        <w:tab/>
        <w:t>Definitions</w:t>
      </w:r>
      <w:r w:rsidR="00602AEA">
        <w:t xml:space="preserve"> of terms,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ED1AA8A" w14:textId="2C136610" w:rsidR="00080512" w:rsidRPr="004D3578" w:rsidRDefault="00080512" w:rsidP="008C5791"/>
    <w:p w14:paraId="4C886013" w14:textId="6D72DE64" w:rsidR="00080512" w:rsidRPr="004D3578" w:rsidRDefault="00080512">
      <w:pPr>
        <w:pStyle w:val="Heading2"/>
      </w:pPr>
      <w:bookmarkStart w:id="86" w:name="_Toc85734051"/>
      <w:bookmarkStart w:id="87" w:name="_Toc89431350"/>
      <w:bookmarkStart w:id="88" w:name="_Toc97042142"/>
      <w:bookmarkStart w:id="89" w:name="_Toc97045286"/>
      <w:bookmarkStart w:id="90" w:name="_Toc97155031"/>
      <w:bookmarkStart w:id="91" w:name="_Toc101521181"/>
      <w:bookmarkStart w:id="92" w:name="_Toc138761437"/>
      <w:bookmarkStart w:id="93" w:name="_Toc145707631"/>
      <w:bookmarkStart w:id="94" w:name="_Toc160570089"/>
      <w:bookmarkStart w:id="95" w:name="_Toc162007685"/>
      <w:bookmarkStart w:id="96" w:name="_Toc185515298"/>
      <w:bookmarkStart w:id="97" w:name="_Toc192872605"/>
      <w:bookmarkStart w:id="98" w:name="_Toc200970307"/>
      <w:bookmarkStart w:id="99" w:name="_Toc207721638"/>
      <w:bookmarkStart w:id="100" w:name="_Toc209520501"/>
      <w:bookmarkStart w:id="101" w:name="_Toc218778378"/>
      <w:r w:rsidRPr="004D3578">
        <w:t>3.1</w:t>
      </w:r>
      <w:r w:rsidRPr="004D3578">
        <w:tab/>
      </w:r>
      <w:r w:rsidR="002B6339">
        <w:t>Terms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102" w:name="_Toc85734052"/>
      <w:bookmarkStart w:id="103" w:name="_Toc89431351"/>
      <w:bookmarkStart w:id="104" w:name="_Toc97042143"/>
      <w:bookmarkStart w:id="105" w:name="_Toc97045287"/>
      <w:bookmarkStart w:id="106" w:name="_Toc97155032"/>
      <w:bookmarkStart w:id="107" w:name="_Toc101521182"/>
      <w:bookmarkStart w:id="108" w:name="_Toc138761438"/>
      <w:bookmarkStart w:id="109" w:name="_Toc145707632"/>
      <w:bookmarkStart w:id="110" w:name="_Toc160570090"/>
      <w:bookmarkStart w:id="111"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12" w:name="_Toc185515299"/>
      <w:bookmarkStart w:id="113" w:name="_Toc192872606"/>
      <w:bookmarkStart w:id="114" w:name="_Toc200970308"/>
      <w:bookmarkStart w:id="115" w:name="_Toc207721639"/>
      <w:bookmarkStart w:id="116" w:name="_Toc209520502"/>
      <w:bookmarkStart w:id="117" w:name="_Toc218778379"/>
      <w:r w:rsidRPr="004D3578">
        <w:t>3.2</w:t>
      </w:r>
      <w:r w:rsidRPr="004D3578">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18" w:name="_Toc85734053"/>
      <w:bookmarkStart w:id="119" w:name="_Toc89431352"/>
      <w:bookmarkStart w:id="120" w:name="_Toc97042144"/>
      <w:bookmarkStart w:id="121" w:name="_Toc97045288"/>
      <w:bookmarkStart w:id="122" w:name="_Toc97155033"/>
      <w:bookmarkStart w:id="123" w:name="_Toc101521183"/>
      <w:bookmarkStart w:id="124" w:name="_Toc138761439"/>
      <w:bookmarkStart w:id="125" w:name="_Toc145707633"/>
      <w:bookmarkStart w:id="126" w:name="_Toc160570091"/>
      <w:bookmarkStart w:id="127" w:name="_Toc162007687"/>
      <w:bookmarkStart w:id="128" w:name="_Toc185515300"/>
      <w:bookmarkStart w:id="129" w:name="_Toc192872607"/>
      <w:bookmarkStart w:id="130" w:name="_Toc200970309"/>
      <w:bookmarkStart w:id="131" w:name="_Toc207721640"/>
      <w:bookmarkStart w:id="132" w:name="_Toc209520503"/>
      <w:bookmarkStart w:id="133" w:name="_Toc218778380"/>
      <w:r w:rsidRPr="004D3578">
        <w:t>3.3</w:t>
      </w:r>
      <w:r w:rsidRPr="004D3578">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34" w:name="clause4"/>
      <w:bookmarkStart w:id="135" w:name="_Toc85734054"/>
      <w:bookmarkStart w:id="136" w:name="_Toc89431353"/>
      <w:bookmarkStart w:id="137" w:name="_Toc97042145"/>
      <w:bookmarkStart w:id="138" w:name="_Toc97045289"/>
      <w:bookmarkStart w:id="139" w:name="_Toc97155034"/>
      <w:bookmarkStart w:id="140" w:name="_Toc101521184"/>
      <w:bookmarkStart w:id="141" w:name="_Toc138761440"/>
      <w:bookmarkStart w:id="142" w:name="_Toc145707634"/>
      <w:bookmarkStart w:id="143" w:name="_Toc160570092"/>
      <w:bookmarkStart w:id="144" w:name="_Toc162007688"/>
      <w:bookmarkStart w:id="145" w:name="_Toc185515301"/>
      <w:bookmarkStart w:id="146" w:name="_Toc192872608"/>
      <w:bookmarkStart w:id="147" w:name="_Toc200970310"/>
      <w:bookmarkStart w:id="148" w:name="_Toc207721641"/>
      <w:bookmarkStart w:id="149" w:name="_Toc209520504"/>
      <w:bookmarkStart w:id="150" w:name="_Toc218778381"/>
      <w:bookmarkEnd w:id="134"/>
      <w:r w:rsidRPr="004D3578">
        <w:t>4</w:t>
      </w:r>
      <w:r w:rsidRPr="004D3578">
        <w:tab/>
      </w:r>
      <w:r w:rsidR="0024274C">
        <w:t>Overview</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51" w:name="_Toc85734055"/>
      <w:bookmarkStart w:id="152" w:name="_Toc89431354"/>
      <w:bookmarkStart w:id="153" w:name="_Toc97042146"/>
      <w:bookmarkStart w:id="154" w:name="_Toc97045290"/>
      <w:bookmarkStart w:id="155" w:name="_Toc97155035"/>
      <w:bookmarkStart w:id="156" w:name="_Toc101521185"/>
      <w:bookmarkStart w:id="157" w:name="_Toc138761441"/>
      <w:bookmarkStart w:id="158" w:name="_Toc145707635"/>
      <w:bookmarkStart w:id="159" w:name="_Toc160570093"/>
      <w:bookmarkStart w:id="160" w:name="_Toc162007689"/>
      <w:bookmarkStart w:id="161" w:name="_Toc185515302"/>
      <w:bookmarkStart w:id="162" w:name="_Toc192872609"/>
      <w:bookmarkStart w:id="163" w:name="_Toc200970311"/>
      <w:bookmarkStart w:id="164" w:name="_Toc207721642"/>
      <w:bookmarkStart w:id="165" w:name="_Toc209520505"/>
      <w:bookmarkStart w:id="166" w:name="_Toc218778382"/>
      <w:r>
        <w:t>5</w:t>
      </w:r>
      <w:r w:rsidR="00BA077D">
        <w:tab/>
        <w:t xml:space="preserve">Services offered by </w:t>
      </w:r>
      <w:r>
        <w:t>E</w:t>
      </w:r>
      <w:r w:rsidR="00CC1923">
        <w:t>dge Enabler Server</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04B9F646" w14:textId="2009BEC7" w:rsidR="00680C72" w:rsidRDefault="0024274C" w:rsidP="00680C72">
      <w:pPr>
        <w:pStyle w:val="Heading2"/>
      </w:pPr>
      <w:bookmarkStart w:id="167" w:name="_Toc85734056"/>
      <w:bookmarkStart w:id="168" w:name="_Toc89431355"/>
      <w:bookmarkStart w:id="169" w:name="_Toc97042147"/>
      <w:bookmarkStart w:id="170" w:name="_Toc97045291"/>
      <w:bookmarkStart w:id="171" w:name="_Toc97155036"/>
      <w:bookmarkStart w:id="172" w:name="_Toc101521186"/>
      <w:bookmarkStart w:id="173" w:name="_Toc138761442"/>
      <w:bookmarkStart w:id="174" w:name="_Toc145707636"/>
      <w:bookmarkStart w:id="175" w:name="_Toc160570094"/>
      <w:bookmarkStart w:id="176" w:name="_Toc162007690"/>
      <w:bookmarkStart w:id="177" w:name="_Toc185515303"/>
      <w:bookmarkStart w:id="178" w:name="_Toc192872610"/>
      <w:bookmarkStart w:id="179" w:name="_Toc200970312"/>
      <w:bookmarkStart w:id="180" w:name="_Toc207721643"/>
      <w:bookmarkStart w:id="181" w:name="_Toc209520506"/>
      <w:bookmarkStart w:id="182" w:name="_Toc218778383"/>
      <w:r>
        <w:t>5.1</w:t>
      </w:r>
      <w:r>
        <w:tab/>
        <w:t>Introduction</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lastRenderedPageBreak/>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140B4A">
            <w:pPr>
              <w:pStyle w:val="TAH"/>
            </w:pPr>
            <w:bookmarkStart w:id="183" w:name="_PERM_MCCTEMPBM_CRPT38050001___4" w:colFirst="0" w:colLast="4"/>
            <w:r>
              <w:t>Service Name</w:t>
            </w:r>
          </w:p>
        </w:tc>
        <w:tc>
          <w:tcPr>
            <w:tcW w:w="835" w:type="dxa"/>
            <w:shd w:val="clear" w:color="000000" w:fill="C0C0C0"/>
          </w:tcPr>
          <w:p w14:paraId="17B1402B" w14:textId="77777777" w:rsidR="00222B96" w:rsidRDefault="00222B96" w:rsidP="00140B4A">
            <w:pPr>
              <w:pStyle w:val="TAH"/>
            </w:pPr>
            <w:r>
              <w:t>Clause</w:t>
            </w:r>
          </w:p>
        </w:tc>
        <w:tc>
          <w:tcPr>
            <w:tcW w:w="1716" w:type="dxa"/>
            <w:shd w:val="clear" w:color="000000" w:fill="C0C0C0"/>
          </w:tcPr>
          <w:p w14:paraId="05F781CC" w14:textId="77777777" w:rsidR="00222B96" w:rsidRDefault="00222B96" w:rsidP="00140B4A">
            <w:pPr>
              <w:pStyle w:val="TAH"/>
            </w:pPr>
            <w:r>
              <w:t>Description</w:t>
            </w:r>
          </w:p>
        </w:tc>
        <w:tc>
          <w:tcPr>
            <w:tcW w:w="2835" w:type="dxa"/>
            <w:shd w:val="clear" w:color="000000" w:fill="C0C0C0"/>
          </w:tcPr>
          <w:p w14:paraId="033B303A" w14:textId="77777777" w:rsidR="00222B96" w:rsidRDefault="00222B96" w:rsidP="00140B4A">
            <w:pPr>
              <w:pStyle w:val="TAH"/>
            </w:pPr>
            <w:r>
              <w:t>OpenAPI Specification File</w:t>
            </w:r>
          </w:p>
        </w:tc>
        <w:tc>
          <w:tcPr>
            <w:tcW w:w="1134" w:type="dxa"/>
            <w:shd w:val="clear" w:color="000000" w:fill="C0C0C0"/>
          </w:tcPr>
          <w:p w14:paraId="10B5CEA1" w14:textId="77777777" w:rsidR="00222B96" w:rsidRDefault="00222B96" w:rsidP="00140B4A">
            <w:pPr>
              <w:pStyle w:val="TAH"/>
            </w:pPr>
            <w:r>
              <w:t>apiName</w:t>
            </w:r>
          </w:p>
        </w:tc>
        <w:tc>
          <w:tcPr>
            <w:tcW w:w="1134" w:type="dxa"/>
            <w:shd w:val="clear" w:color="000000" w:fill="C0C0C0"/>
          </w:tcPr>
          <w:p w14:paraId="29C4BAC1" w14:textId="77777777" w:rsidR="00222B96" w:rsidRDefault="00222B96" w:rsidP="00140B4A">
            <w:pPr>
              <w:pStyle w:val="TAH"/>
            </w:pPr>
            <w:r>
              <w:t>Annex</w:t>
            </w:r>
          </w:p>
        </w:tc>
      </w:tr>
      <w:bookmarkEnd w:id="183"/>
      <w:tr w:rsidR="00245E8D" w14:paraId="5A470DE4" w14:textId="77777777" w:rsidTr="00522CF9">
        <w:tc>
          <w:tcPr>
            <w:tcW w:w="2547" w:type="dxa"/>
          </w:tcPr>
          <w:p w14:paraId="76117A9C" w14:textId="39207581" w:rsidR="00245E8D" w:rsidRDefault="00245E8D" w:rsidP="00245E8D">
            <w:pPr>
              <w:pStyle w:val="TAL"/>
            </w:pPr>
            <w:r>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84" w:name="_Toc85734057"/>
      <w:bookmarkStart w:id="185" w:name="_Toc89431356"/>
      <w:bookmarkStart w:id="186" w:name="_Toc97042148"/>
      <w:bookmarkStart w:id="187" w:name="_Toc97045292"/>
      <w:bookmarkStart w:id="188" w:name="_Toc97155037"/>
      <w:bookmarkStart w:id="189" w:name="_Toc101521187"/>
      <w:bookmarkStart w:id="190" w:name="_Toc138761443"/>
      <w:bookmarkStart w:id="191" w:name="_Toc145707637"/>
      <w:bookmarkStart w:id="192" w:name="_Toc160570095"/>
      <w:bookmarkStart w:id="193" w:name="_Toc162007691"/>
      <w:bookmarkStart w:id="194" w:name="_Toc185515304"/>
      <w:bookmarkStart w:id="195" w:name="_Toc192872611"/>
      <w:bookmarkStart w:id="196" w:name="_Toc200970313"/>
      <w:bookmarkStart w:id="197" w:name="_Toc207721644"/>
      <w:bookmarkStart w:id="198" w:name="_Toc209520507"/>
      <w:bookmarkStart w:id="199" w:name="_Toc218778384"/>
      <w:r>
        <w:t>5.2</w:t>
      </w:r>
      <w:r w:rsidR="00222B96">
        <w:tab/>
        <w:t>Eees_EASRegistration Service</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1FF35FCB" w14:textId="353EB16F" w:rsidR="00222B96" w:rsidRDefault="00555556" w:rsidP="00222B96">
      <w:pPr>
        <w:pStyle w:val="Heading3"/>
      </w:pPr>
      <w:bookmarkStart w:id="200" w:name="_Toc85734058"/>
      <w:bookmarkStart w:id="201" w:name="_Toc89431357"/>
      <w:bookmarkStart w:id="202" w:name="_Toc97042149"/>
      <w:bookmarkStart w:id="203" w:name="_Toc97045293"/>
      <w:bookmarkStart w:id="204" w:name="_Toc97155038"/>
      <w:bookmarkStart w:id="205" w:name="_Toc101521188"/>
      <w:bookmarkStart w:id="206" w:name="_Toc138761444"/>
      <w:bookmarkStart w:id="207" w:name="_Toc145707638"/>
      <w:bookmarkStart w:id="208" w:name="_Toc160570096"/>
      <w:bookmarkStart w:id="209" w:name="_Toc162007692"/>
      <w:bookmarkStart w:id="210" w:name="_Toc185515305"/>
      <w:bookmarkStart w:id="211" w:name="_Toc192872612"/>
      <w:bookmarkStart w:id="212" w:name="_Toc200970314"/>
      <w:bookmarkStart w:id="213" w:name="_Toc207721645"/>
      <w:bookmarkStart w:id="214" w:name="_Toc209520508"/>
      <w:bookmarkStart w:id="215" w:name="_Toc218778385"/>
      <w:r>
        <w:t>5.2</w:t>
      </w:r>
      <w:r w:rsidR="00222B96">
        <w:t>.1</w:t>
      </w:r>
      <w:r w:rsidR="00222B96">
        <w:tab/>
        <w:t>Service Description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16" w:name="_Toc85734059"/>
      <w:bookmarkStart w:id="217" w:name="_Toc89431358"/>
      <w:bookmarkStart w:id="218" w:name="_Toc97042150"/>
      <w:bookmarkStart w:id="219" w:name="_Toc97045294"/>
      <w:bookmarkStart w:id="220" w:name="_Toc97155039"/>
      <w:bookmarkStart w:id="221" w:name="_Toc101521189"/>
      <w:bookmarkStart w:id="222" w:name="_Toc138761445"/>
      <w:bookmarkStart w:id="223" w:name="_Toc145707639"/>
      <w:bookmarkStart w:id="224" w:name="_Toc160570097"/>
      <w:bookmarkStart w:id="225" w:name="_Toc162007693"/>
      <w:bookmarkStart w:id="226" w:name="_Toc185515306"/>
      <w:bookmarkStart w:id="227" w:name="_Toc192872613"/>
      <w:bookmarkStart w:id="228" w:name="_Toc200970315"/>
      <w:bookmarkStart w:id="229" w:name="_Toc207721646"/>
      <w:bookmarkStart w:id="230" w:name="_Toc209520509"/>
      <w:bookmarkStart w:id="231" w:name="_Toc218778386"/>
      <w:r>
        <w:lastRenderedPageBreak/>
        <w:t>5.2</w:t>
      </w:r>
      <w:r w:rsidR="00222B96">
        <w:t>.2</w:t>
      </w:r>
      <w:r w:rsidR="00222B96">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DD0F2CA" w14:textId="54338809" w:rsidR="00222B96" w:rsidRDefault="00555556" w:rsidP="00222B96">
      <w:pPr>
        <w:pStyle w:val="Heading4"/>
      </w:pPr>
      <w:bookmarkStart w:id="232" w:name="_Toc85734060"/>
      <w:bookmarkStart w:id="233" w:name="_Toc89431359"/>
      <w:bookmarkStart w:id="234" w:name="_Toc97042151"/>
      <w:bookmarkStart w:id="235" w:name="_Toc97045295"/>
      <w:bookmarkStart w:id="236" w:name="_Toc97155040"/>
      <w:bookmarkStart w:id="237" w:name="_Toc101521190"/>
      <w:bookmarkStart w:id="238" w:name="_Toc138761446"/>
      <w:bookmarkStart w:id="239" w:name="_Toc145707640"/>
      <w:bookmarkStart w:id="240" w:name="_Toc160570098"/>
      <w:bookmarkStart w:id="241" w:name="_Toc162007694"/>
      <w:bookmarkStart w:id="242" w:name="_Toc185515307"/>
      <w:bookmarkStart w:id="243" w:name="_Toc192872614"/>
      <w:bookmarkStart w:id="244" w:name="_Toc200970316"/>
      <w:bookmarkStart w:id="245" w:name="_Toc207721647"/>
      <w:bookmarkStart w:id="246" w:name="_Toc209520510"/>
      <w:bookmarkStart w:id="247" w:name="_Toc218778387"/>
      <w:r>
        <w:t>5.2</w:t>
      </w:r>
      <w:r w:rsidR="00222B96">
        <w:t>.2.1</w:t>
      </w:r>
      <w:r w:rsidR="00222B96">
        <w:tab/>
        <w:t>Introduction</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48" w:name="_Toc85734061"/>
      <w:bookmarkStart w:id="249" w:name="_Toc89431360"/>
      <w:bookmarkStart w:id="250" w:name="_Toc97042152"/>
      <w:bookmarkStart w:id="251" w:name="_Toc97045296"/>
      <w:bookmarkStart w:id="252" w:name="_Toc97155041"/>
      <w:bookmarkStart w:id="253" w:name="_Toc101521191"/>
      <w:bookmarkStart w:id="254" w:name="_Toc138761447"/>
      <w:bookmarkStart w:id="255" w:name="_Toc145707641"/>
      <w:bookmarkStart w:id="256" w:name="_Toc160570099"/>
      <w:bookmarkStart w:id="257" w:name="_Toc162007695"/>
      <w:bookmarkStart w:id="258" w:name="_Toc185515308"/>
      <w:bookmarkStart w:id="259" w:name="_Toc192872615"/>
      <w:bookmarkStart w:id="260" w:name="_Toc200970317"/>
      <w:bookmarkStart w:id="261" w:name="_Toc207721648"/>
      <w:bookmarkStart w:id="262" w:name="_Toc209520511"/>
      <w:bookmarkStart w:id="263" w:name="_Toc218778388"/>
      <w:r>
        <w:t>5.2</w:t>
      </w:r>
      <w:r w:rsidR="00222B96">
        <w:t>.2.2</w:t>
      </w:r>
      <w:r w:rsidR="00222B96">
        <w:tab/>
        <w:t>Eees_EASRegistration_Request</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3FB4FF9" w14:textId="067F3B2D" w:rsidR="00222B96" w:rsidRDefault="00555556" w:rsidP="00222B96">
      <w:pPr>
        <w:pStyle w:val="Heading5"/>
      </w:pPr>
      <w:bookmarkStart w:id="264" w:name="_Toc85734062"/>
      <w:bookmarkStart w:id="265" w:name="_Toc89431361"/>
      <w:bookmarkStart w:id="266" w:name="_Toc97042153"/>
      <w:bookmarkStart w:id="267" w:name="_Toc97045297"/>
      <w:bookmarkStart w:id="268" w:name="_Toc97155042"/>
      <w:bookmarkStart w:id="269" w:name="_Toc101521192"/>
      <w:bookmarkStart w:id="270" w:name="_Toc138761448"/>
      <w:bookmarkStart w:id="271" w:name="_Toc145707642"/>
      <w:bookmarkStart w:id="272" w:name="_Toc160570100"/>
      <w:bookmarkStart w:id="273" w:name="_Toc162007696"/>
      <w:bookmarkStart w:id="274" w:name="_Toc185515309"/>
      <w:bookmarkStart w:id="275" w:name="_Toc192872616"/>
      <w:bookmarkStart w:id="276" w:name="_Toc200970318"/>
      <w:bookmarkStart w:id="277" w:name="_Toc207721649"/>
      <w:bookmarkStart w:id="278" w:name="_Toc209520512"/>
      <w:bookmarkStart w:id="279" w:name="_Toc218778389"/>
      <w:r>
        <w:t>5.2</w:t>
      </w:r>
      <w:r w:rsidR="00222B96">
        <w:t>.2.2.1</w:t>
      </w:r>
      <w:r w:rsidR="00222B96">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80" w:name="_Toc85734063"/>
      <w:bookmarkStart w:id="281" w:name="_Toc89431362"/>
      <w:bookmarkStart w:id="282" w:name="_Toc97042154"/>
      <w:bookmarkStart w:id="283" w:name="_Toc97045298"/>
      <w:bookmarkStart w:id="284" w:name="_Toc97155043"/>
      <w:bookmarkStart w:id="285" w:name="_Toc101521193"/>
      <w:bookmarkStart w:id="286" w:name="_Toc138761449"/>
      <w:bookmarkStart w:id="287" w:name="_Toc145707643"/>
      <w:bookmarkStart w:id="288" w:name="_Toc160570101"/>
      <w:bookmarkStart w:id="289" w:name="_Toc162007697"/>
      <w:bookmarkStart w:id="290" w:name="_Toc185515310"/>
      <w:bookmarkStart w:id="291" w:name="_Toc192872617"/>
      <w:bookmarkStart w:id="292" w:name="_Toc200970319"/>
      <w:bookmarkStart w:id="293" w:name="_Toc207721650"/>
      <w:bookmarkStart w:id="294" w:name="_Toc209520513"/>
      <w:bookmarkStart w:id="295" w:name="_Toc218778390"/>
      <w:r>
        <w:t>5.</w:t>
      </w:r>
      <w:r w:rsidR="00555556">
        <w:t>2</w:t>
      </w:r>
      <w:r>
        <w:t>.2.2.2</w:t>
      </w:r>
      <w:r>
        <w:tab/>
      </w:r>
      <w:r w:rsidR="00DD1C98">
        <w:t xml:space="preserve">Service consumer </w:t>
      </w:r>
      <w:r>
        <w:t>registering to EES using Eees_EASRegistration_Request operation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96" w:name="_Toc85734064"/>
      <w:bookmarkStart w:id="297" w:name="_Toc89431363"/>
      <w:bookmarkStart w:id="298" w:name="_Toc97042155"/>
      <w:bookmarkStart w:id="299" w:name="_Toc97045299"/>
      <w:bookmarkStart w:id="300" w:name="_Toc97155044"/>
      <w:bookmarkStart w:id="301" w:name="_Toc101521194"/>
      <w:bookmarkStart w:id="302" w:name="_Toc138761450"/>
      <w:bookmarkStart w:id="303" w:name="_Toc145707644"/>
      <w:bookmarkStart w:id="304" w:name="_Toc160570102"/>
      <w:bookmarkStart w:id="305" w:name="_Toc162007698"/>
      <w:bookmarkStart w:id="306" w:name="_Toc185515311"/>
      <w:bookmarkStart w:id="307" w:name="_Toc192872618"/>
      <w:bookmarkStart w:id="308" w:name="_Toc200970320"/>
      <w:bookmarkStart w:id="309" w:name="_Toc207721651"/>
      <w:bookmarkStart w:id="310" w:name="_Toc209520514"/>
      <w:bookmarkStart w:id="311" w:name="_Toc218778391"/>
      <w:r>
        <w:t>5.2</w:t>
      </w:r>
      <w:r w:rsidR="00222B96">
        <w:t>.2.3</w:t>
      </w:r>
      <w:r w:rsidR="00222B96">
        <w:tab/>
        <w:t>Eees_EASRegistration_Update</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A511FE1" w14:textId="00216194" w:rsidR="00222B96" w:rsidRDefault="00555556" w:rsidP="00222B96">
      <w:pPr>
        <w:pStyle w:val="Heading5"/>
      </w:pPr>
      <w:bookmarkStart w:id="312" w:name="_Toc85734065"/>
      <w:bookmarkStart w:id="313" w:name="_Toc89431364"/>
      <w:bookmarkStart w:id="314" w:name="_Toc97042156"/>
      <w:bookmarkStart w:id="315" w:name="_Toc97045300"/>
      <w:bookmarkStart w:id="316" w:name="_Toc97155045"/>
      <w:bookmarkStart w:id="317" w:name="_Toc101521195"/>
      <w:bookmarkStart w:id="318" w:name="_Toc138761451"/>
      <w:bookmarkStart w:id="319" w:name="_Toc145707645"/>
      <w:bookmarkStart w:id="320" w:name="_Toc160570103"/>
      <w:bookmarkStart w:id="321" w:name="_Toc162007699"/>
      <w:bookmarkStart w:id="322" w:name="_Toc185515312"/>
      <w:bookmarkStart w:id="323" w:name="_Toc192872619"/>
      <w:bookmarkStart w:id="324" w:name="_Toc200970321"/>
      <w:bookmarkStart w:id="325" w:name="_Toc207721652"/>
      <w:bookmarkStart w:id="326" w:name="_Toc209520515"/>
      <w:bookmarkStart w:id="327" w:name="_Toc218778392"/>
      <w:r>
        <w:t>5.2</w:t>
      </w:r>
      <w:r w:rsidR="00222B96">
        <w:t>.2.3.1</w:t>
      </w:r>
      <w:r w:rsidR="00222B96">
        <w:tab/>
        <w:t>General</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28" w:name="_Toc85734066"/>
      <w:bookmarkStart w:id="329" w:name="_Toc89431365"/>
      <w:bookmarkStart w:id="330" w:name="_Toc97042157"/>
      <w:bookmarkStart w:id="331" w:name="_Toc97045301"/>
      <w:bookmarkStart w:id="332" w:name="_Toc97155046"/>
      <w:bookmarkStart w:id="333" w:name="_Toc101521196"/>
      <w:bookmarkStart w:id="334" w:name="_Toc138761452"/>
      <w:bookmarkStart w:id="335" w:name="_Toc145707646"/>
      <w:bookmarkStart w:id="336" w:name="_Toc160570104"/>
      <w:bookmarkStart w:id="337" w:name="_Toc162007700"/>
      <w:bookmarkStart w:id="338" w:name="_Toc185515313"/>
      <w:bookmarkStart w:id="339" w:name="_Toc192872620"/>
      <w:bookmarkStart w:id="340" w:name="_Toc200970322"/>
      <w:bookmarkStart w:id="341" w:name="_Toc207721653"/>
      <w:bookmarkStart w:id="342" w:name="_Toc209520516"/>
      <w:bookmarkStart w:id="343" w:name="_Toc218778393"/>
      <w:r>
        <w:lastRenderedPageBreak/>
        <w:t>5.2</w:t>
      </w:r>
      <w:r w:rsidR="00222B96">
        <w:t>.2.3.2</w:t>
      </w:r>
      <w:r w:rsidR="00222B96">
        <w:tab/>
      </w:r>
      <w:r w:rsidR="00AB4DC0">
        <w:t xml:space="preserve">Service consumer </w:t>
      </w:r>
      <w:r w:rsidR="00222B96">
        <w:t>updating registration information using Eees_EASRegistration_Update operation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44" w:name="_Toc85734067"/>
      <w:bookmarkStart w:id="345" w:name="_Toc89431366"/>
      <w:bookmarkStart w:id="346" w:name="_Toc97042158"/>
      <w:bookmarkStart w:id="347" w:name="_Toc97045302"/>
      <w:bookmarkStart w:id="348" w:name="_Toc97155047"/>
      <w:bookmarkStart w:id="349" w:name="_Toc101521197"/>
      <w:bookmarkStart w:id="350" w:name="_Toc138761453"/>
      <w:bookmarkStart w:id="351" w:name="_Toc145707647"/>
      <w:bookmarkStart w:id="352" w:name="_Toc160570105"/>
      <w:bookmarkStart w:id="353" w:name="_Toc162007701"/>
      <w:bookmarkStart w:id="354" w:name="_Toc185515314"/>
      <w:bookmarkStart w:id="355" w:name="_Toc192872621"/>
      <w:bookmarkStart w:id="356" w:name="_Toc200970323"/>
      <w:bookmarkStart w:id="357" w:name="_Toc207721654"/>
      <w:bookmarkStart w:id="358" w:name="_Toc209520517"/>
      <w:bookmarkStart w:id="359" w:name="_Toc218778394"/>
      <w:r>
        <w:t>5.2</w:t>
      </w:r>
      <w:r w:rsidR="00222B96">
        <w:t>.2.4</w:t>
      </w:r>
      <w:r w:rsidR="00222B96">
        <w:tab/>
        <w:t>Eees_EASRegistration_Deregister</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5D0B3D15" w14:textId="5C4F6B0D" w:rsidR="00222B96" w:rsidRDefault="00222B96" w:rsidP="00222B96">
      <w:pPr>
        <w:pStyle w:val="Heading5"/>
      </w:pPr>
      <w:bookmarkStart w:id="360" w:name="_Toc85734068"/>
      <w:bookmarkStart w:id="361" w:name="_Toc89431367"/>
      <w:bookmarkStart w:id="362" w:name="_Toc97042159"/>
      <w:bookmarkStart w:id="363" w:name="_Toc97045303"/>
      <w:bookmarkStart w:id="364" w:name="_Toc97155048"/>
      <w:bookmarkStart w:id="365" w:name="_Toc101521198"/>
      <w:bookmarkStart w:id="366" w:name="_Toc138761454"/>
      <w:bookmarkStart w:id="367" w:name="_Toc145707648"/>
      <w:bookmarkStart w:id="368" w:name="_Toc160570106"/>
      <w:bookmarkStart w:id="369" w:name="_Toc162007702"/>
      <w:bookmarkStart w:id="370" w:name="_Toc185515315"/>
      <w:bookmarkStart w:id="371" w:name="_Toc192872622"/>
      <w:bookmarkStart w:id="372" w:name="_Toc200970324"/>
      <w:bookmarkStart w:id="373" w:name="_Toc207721655"/>
      <w:bookmarkStart w:id="374" w:name="_Toc209520518"/>
      <w:bookmarkStart w:id="375" w:name="_Toc218778395"/>
      <w:r>
        <w:t>5.</w:t>
      </w:r>
      <w:r w:rsidR="00555556">
        <w:t>2</w:t>
      </w:r>
      <w:r>
        <w:t>.2.4.1</w:t>
      </w:r>
      <w:r>
        <w:tab/>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76" w:name="_Toc85734069"/>
      <w:bookmarkStart w:id="377" w:name="_Toc89431368"/>
      <w:bookmarkStart w:id="378" w:name="_Toc97042160"/>
      <w:bookmarkStart w:id="379" w:name="_Toc97045304"/>
      <w:bookmarkStart w:id="380" w:name="_Toc97155049"/>
      <w:bookmarkStart w:id="381" w:name="_Toc101521199"/>
      <w:bookmarkStart w:id="382" w:name="_Toc138761455"/>
      <w:bookmarkStart w:id="383" w:name="_Toc145707649"/>
      <w:bookmarkStart w:id="384" w:name="_Toc160570107"/>
      <w:bookmarkStart w:id="385" w:name="_Toc162007703"/>
      <w:bookmarkStart w:id="386" w:name="_Toc185515316"/>
      <w:bookmarkStart w:id="387" w:name="_Toc192872623"/>
      <w:bookmarkStart w:id="388" w:name="_Toc200970325"/>
      <w:bookmarkStart w:id="389" w:name="_Toc207721656"/>
      <w:bookmarkStart w:id="390" w:name="_Toc209520519"/>
      <w:bookmarkStart w:id="391" w:name="_Toc218778396"/>
      <w:r>
        <w:t>5.</w:t>
      </w:r>
      <w:r w:rsidR="00555556">
        <w:t>2</w:t>
      </w:r>
      <w:r>
        <w:t>.2.4.2</w:t>
      </w:r>
      <w:r>
        <w:tab/>
      </w:r>
      <w:r w:rsidR="00AB4DC0">
        <w:t xml:space="preserve">Service consumer </w:t>
      </w:r>
      <w:r>
        <w:t>deregistering from EES using Eees_EASRegistration_Deregister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92" w:name="_Toc85734070"/>
      <w:bookmarkStart w:id="393" w:name="_Toc89431369"/>
      <w:bookmarkStart w:id="394" w:name="_Toc97042161"/>
      <w:bookmarkStart w:id="395" w:name="_Toc97045305"/>
      <w:bookmarkStart w:id="396" w:name="_Toc97155050"/>
      <w:bookmarkStart w:id="397" w:name="_Toc101521200"/>
      <w:bookmarkStart w:id="398" w:name="_Toc138761456"/>
      <w:bookmarkStart w:id="399" w:name="_Toc145707650"/>
      <w:bookmarkStart w:id="400" w:name="_Toc160570108"/>
      <w:bookmarkStart w:id="401" w:name="_Toc162007704"/>
      <w:bookmarkStart w:id="402" w:name="_Toc185515317"/>
      <w:bookmarkStart w:id="403" w:name="_Toc192872624"/>
      <w:bookmarkStart w:id="404" w:name="_Toc200970326"/>
      <w:bookmarkStart w:id="405" w:name="_Toc207721657"/>
      <w:bookmarkStart w:id="406" w:name="_Toc209520520"/>
      <w:bookmarkStart w:id="407" w:name="_Toc218778397"/>
      <w:r>
        <w:t>5.3</w:t>
      </w:r>
      <w:r w:rsidR="00095CF4">
        <w:tab/>
        <w:t>Eees_UELocation Service</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78EEEC7" w14:textId="7ED69272" w:rsidR="00095CF4" w:rsidRDefault="00B4294E" w:rsidP="00095CF4">
      <w:pPr>
        <w:pStyle w:val="Heading3"/>
      </w:pPr>
      <w:bookmarkStart w:id="408" w:name="_Toc85734071"/>
      <w:bookmarkStart w:id="409" w:name="_Toc89431370"/>
      <w:bookmarkStart w:id="410" w:name="_Toc97042162"/>
      <w:bookmarkStart w:id="411" w:name="_Toc97045306"/>
      <w:bookmarkStart w:id="412" w:name="_Toc97155051"/>
      <w:bookmarkStart w:id="413" w:name="_Toc101521201"/>
      <w:bookmarkStart w:id="414" w:name="_Toc138761457"/>
      <w:bookmarkStart w:id="415" w:name="_Toc145707651"/>
      <w:bookmarkStart w:id="416" w:name="_Toc160570109"/>
      <w:bookmarkStart w:id="417" w:name="_Toc162007705"/>
      <w:bookmarkStart w:id="418" w:name="_Toc185515318"/>
      <w:bookmarkStart w:id="419" w:name="_Toc192872625"/>
      <w:bookmarkStart w:id="420" w:name="_Toc200970327"/>
      <w:bookmarkStart w:id="421" w:name="_Toc207721658"/>
      <w:bookmarkStart w:id="422" w:name="_Toc209520521"/>
      <w:bookmarkStart w:id="423" w:name="_Toc218778398"/>
      <w:r>
        <w:t>5.3</w:t>
      </w:r>
      <w:r w:rsidR="00095CF4">
        <w:t>.1</w:t>
      </w:r>
      <w:r w:rsidR="00095CF4">
        <w:tab/>
        <w:t>Service Description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424" w:name="_Toc85734072"/>
      <w:bookmarkStart w:id="425" w:name="_Toc89431371"/>
      <w:bookmarkStart w:id="426" w:name="_Toc97042163"/>
      <w:bookmarkStart w:id="427" w:name="_Toc97045307"/>
      <w:bookmarkStart w:id="428" w:name="_Toc97155052"/>
      <w:bookmarkStart w:id="429" w:name="_Toc101521202"/>
      <w:bookmarkStart w:id="430" w:name="_Toc138761458"/>
      <w:bookmarkStart w:id="431" w:name="_Toc145707652"/>
      <w:bookmarkStart w:id="432" w:name="_Toc160570110"/>
      <w:bookmarkStart w:id="433" w:name="_Toc162007706"/>
      <w:bookmarkStart w:id="434" w:name="_Toc185515319"/>
      <w:bookmarkStart w:id="435" w:name="_Toc192872626"/>
      <w:bookmarkStart w:id="436" w:name="_Toc200970328"/>
      <w:bookmarkStart w:id="437" w:name="_Toc207721659"/>
      <w:bookmarkStart w:id="438" w:name="_Toc209520522"/>
      <w:bookmarkStart w:id="439" w:name="_Toc218778399"/>
      <w:r>
        <w:t>5.3</w:t>
      </w:r>
      <w:r w:rsidR="00095CF4">
        <w:t>.2</w:t>
      </w:r>
      <w:r w:rsidR="00095CF4">
        <w:tab/>
        <w:t>Service Operations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54A8826" w14:textId="2EBD3021" w:rsidR="00095CF4" w:rsidRDefault="00B4294E" w:rsidP="00095CF4">
      <w:pPr>
        <w:pStyle w:val="Heading4"/>
      </w:pPr>
      <w:bookmarkStart w:id="440" w:name="_Toc85734073"/>
      <w:bookmarkStart w:id="441" w:name="_Toc89431372"/>
      <w:bookmarkStart w:id="442" w:name="_Toc97042164"/>
      <w:bookmarkStart w:id="443" w:name="_Toc97045308"/>
      <w:bookmarkStart w:id="444" w:name="_Toc97155053"/>
      <w:bookmarkStart w:id="445" w:name="_Toc101521203"/>
      <w:bookmarkStart w:id="446" w:name="_Toc138761459"/>
      <w:bookmarkStart w:id="447" w:name="_Toc145707653"/>
      <w:bookmarkStart w:id="448" w:name="_Toc160570111"/>
      <w:bookmarkStart w:id="449" w:name="_Toc162007707"/>
      <w:bookmarkStart w:id="450" w:name="_Toc185515320"/>
      <w:bookmarkStart w:id="451" w:name="_Toc192872627"/>
      <w:bookmarkStart w:id="452" w:name="_Toc200970329"/>
      <w:bookmarkStart w:id="453" w:name="_Toc207721660"/>
      <w:bookmarkStart w:id="454" w:name="_Toc209520523"/>
      <w:bookmarkStart w:id="455" w:name="_Toc218778400"/>
      <w:r>
        <w:t>5.3</w:t>
      </w:r>
      <w:r w:rsidR="00095CF4">
        <w:t>.2.1</w:t>
      </w:r>
      <w:r w:rsidR="00095CF4">
        <w:tab/>
        <w:t>Introduction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56" w:name="_Toc85734074"/>
      <w:bookmarkStart w:id="457" w:name="_Toc89431373"/>
      <w:bookmarkStart w:id="458" w:name="_Toc97042165"/>
      <w:bookmarkStart w:id="459" w:name="_Toc97045309"/>
      <w:bookmarkStart w:id="460" w:name="_Toc97155054"/>
      <w:bookmarkStart w:id="461" w:name="_Toc101521204"/>
      <w:bookmarkStart w:id="462" w:name="_Toc138761460"/>
      <w:bookmarkStart w:id="463" w:name="_Toc145707654"/>
      <w:bookmarkStart w:id="464" w:name="_Toc160570112"/>
      <w:bookmarkStart w:id="465" w:name="_Toc162007708"/>
      <w:bookmarkStart w:id="466" w:name="_Toc185515321"/>
      <w:bookmarkStart w:id="467" w:name="_Toc192872628"/>
      <w:bookmarkStart w:id="468" w:name="_Toc200970330"/>
      <w:bookmarkStart w:id="469" w:name="_Toc207721661"/>
      <w:bookmarkStart w:id="470" w:name="_Toc209520524"/>
      <w:bookmarkStart w:id="471" w:name="_Toc218778401"/>
      <w:r>
        <w:t>5.3</w:t>
      </w:r>
      <w:r w:rsidR="00095CF4">
        <w:t>.2.2</w:t>
      </w:r>
      <w:r w:rsidR="00095CF4">
        <w:tab/>
        <w:t>Eees_UELocation_Get</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AD3A608" w14:textId="1A8E9C18" w:rsidR="00095CF4" w:rsidRDefault="00B4294E" w:rsidP="00095CF4">
      <w:pPr>
        <w:pStyle w:val="Heading5"/>
      </w:pPr>
      <w:bookmarkStart w:id="472" w:name="_Toc85734075"/>
      <w:bookmarkStart w:id="473" w:name="_Toc89431374"/>
      <w:bookmarkStart w:id="474" w:name="_Toc97042166"/>
      <w:bookmarkStart w:id="475" w:name="_Toc97045310"/>
      <w:bookmarkStart w:id="476" w:name="_Toc97155055"/>
      <w:bookmarkStart w:id="477" w:name="_Toc101521205"/>
      <w:bookmarkStart w:id="478" w:name="_Toc138761461"/>
      <w:bookmarkStart w:id="479" w:name="_Toc145707655"/>
      <w:bookmarkStart w:id="480" w:name="_Toc160570113"/>
      <w:bookmarkStart w:id="481" w:name="_Toc162007709"/>
      <w:bookmarkStart w:id="482" w:name="_Toc185515322"/>
      <w:bookmarkStart w:id="483" w:name="_Toc192872629"/>
      <w:bookmarkStart w:id="484" w:name="_Toc200970331"/>
      <w:bookmarkStart w:id="485" w:name="_Toc207721662"/>
      <w:bookmarkStart w:id="486" w:name="_Toc209520525"/>
      <w:bookmarkStart w:id="487" w:name="_Toc218778402"/>
      <w:r>
        <w:t>5.3</w:t>
      </w:r>
      <w:r w:rsidR="00095CF4">
        <w:t>.2.2.1</w:t>
      </w:r>
      <w:r w:rsidR="00095CF4">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88" w:name="_Toc85734076"/>
      <w:bookmarkStart w:id="489" w:name="_Toc89431375"/>
      <w:bookmarkStart w:id="490" w:name="_Toc97042167"/>
      <w:bookmarkStart w:id="491" w:name="_Toc97045311"/>
      <w:bookmarkStart w:id="492" w:name="_Toc97155056"/>
      <w:bookmarkStart w:id="493" w:name="_Toc101521206"/>
      <w:bookmarkStart w:id="494" w:name="_Toc138761462"/>
      <w:bookmarkStart w:id="495" w:name="_Toc145707656"/>
      <w:bookmarkStart w:id="496" w:name="_Toc160570114"/>
      <w:bookmarkStart w:id="497" w:name="_Toc162007710"/>
      <w:bookmarkStart w:id="498" w:name="_Toc185515323"/>
      <w:bookmarkStart w:id="499" w:name="_Toc192872630"/>
      <w:bookmarkStart w:id="500" w:name="_Toc200970332"/>
      <w:bookmarkStart w:id="501" w:name="_Toc207721663"/>
      <w:bookmarkStart w:id="502" w:name="_Toc209520526"/>
      <w:bookmarkStart w:id="503" w:name="_Toc218778403"/>
      <w:r>
        <w:t>5.3</w:t>
      </w:r>
      <w:r w:rsidR="00095CF4">
        <w:t>.2.2.2</w:t>
      </w:r>
      <w:r w:rsidR="00095CF4">
        <w:tab/>
      </w:r>
      <w:r w:rsidR="00B7788E">
        <w:t xml:space="preserve">Service consumer </w:t>
      </w:r>
      <w:r w:rsidR="00095CF4">
        <w:t>obtaining UE location information from EES using Eees_UELocation_Get operation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shall 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04" w:name="_Toc100767356"/>
      <w:bookmarkStart w:id="505" w:name="_Toc138761463"/>
      <w:bookmarkStart w:id="506" w:name="_Toc145707657"/>
      <w:bookmarkStart w:id="507" w:name="_Toc160570115"/>
      <w:bookmarkStart w:id="508" w:name="_Toc162007711"/>
      <w:bookmarkStart w:id="509" w:name="_Toc185515324"/>
      <w:bookmarkStart w:id="510" w:name="_Toc192872631"/>
      <w:bookmarkStart w:id="511" w:name="_Toc200970333"/>
      <w:bookmarkStart w:id="512" w:name="_Toc207721664"/>
      <w:bookmarkStart w:id="513" w:name="_Toc209520527"/>
      <w:bookmarkStart w:id="514" w:name="_Toc218778404"/>
      <w:bookmarkStart w:id="515" w:name="_Toc100767357"/>
      <w:r>
        <w:t>5.3.2.2.3</w:t>
      </w:r>
      <w:r>
        <w:tab/>
      </w:r>
      <w:bookmarkEnd w:id="504"/>
      <w:r>
        <w:t>User consent management</w:t>
      </w:r>
      <w:bookmarkEnd w:id="505"/>
      <w:bookmarkEnd w:id="506"/>
      <w:bookmarkEnd w:id="507"/>
      <w:bookmarkEnd w:id="508"/>
      <w:bookmarkEnd w:id="509"/>
      <w:bookmarkEnd w:id="510"/>
      <w:bookmarkEnd w:id="511"/>
      <w:bookmarkEnd w:id="512"/>
      <w:bookmarkEnd w:id="513"/>
      <w:bookmarkEnd w:id="514"/>
    </w:p>
    <w:bookmarkEnd w:id="515"/>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16" w:name="_Toc85734077"/>
      <w:bookmarkStart w:id="517" w:name="_Toc89431376"/>
      <w:bookmarkStart w:id="518" w:name="_Toc97042168"/>
      <w:bookmarkStart w:id="519" w:name="_Toc97045312"/>
      <w:bookmarkStart w:id="520" w:name="_Toc97155057"/>
      <w:bookmarkStart w:id="521" w:name="_Toc101521207"/>
      <w:bookmarkStart w:id="522" w:name="_Toc138761464"/>
      <w:bookmarkStart w:id="523" w:name="_Toc145707658"/>
      <w:bookmarkStart w:id="524" w:name="_Toc160570116"/>
      <w:bookmarkStart w:id="525" w:name="_Toc162007712"/>
      <w:bookmarkStart w:id="526" w:name="_Toc185515325"/>
      <w:bookmarkStart w:id="527" w:name="_Toc192872632"/>
      <w:bookmarkStart w:id="528" w:name="_Toc200970334"/>
      <w:bookmarkStart w:id="529" w:name="_Toc207721665"/>
      <w:bookmarkStart w:id="530" w:name="_Toc209520528"/>
      <w:bookmarkStart w:id="531" w:name="_Toc218778405"/>
      <w:r>
        <w:t>5.3</w:t>
      </w:r>
      <w:r w:rsidR="00095CF4">
        <w:t>.2.3</w:t>
      </w:r>
      <w:r w:rsidR="00095CF4">
        <w:tab/>
        <w:t>Eees_UELocation_Subscribe</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7E48EE4" w14:textId="0E72F281" w:rsidR="00095CF4" w:rsidRDefault="00B4294E" w:rsidP="00095CF4">
      <w:pPr>
        <w:pStyle w:val="Heading5"/>
      </w:pPr>
      <w:bookmarkStart w:id="532" w:name="_Toc85734078"/>
      <w:bookmarkStart w:id="533" w:name="_Toc89431377"/>
      <w:bookmarkStart w:id="534" w:name="_Toc97042169"/>
      <w:bookmarkStart w:id="535" w:name="_Toc97045313"/>
      <w:bookmarkStart w:id="536" w:name="_Toc97155058"/>
      <w:bookmarkStart w:id="537" w:name="_Toc101521208"/>
      <w:bookmarkStart w:id="538" w:name="_Toc138761465"/>
      <w:bookmarkStart w:id="539" w:name="_Toc145707659"/>
      <w:bookmarkStart w:id="540" w:name="_Toc160570117"/>
      <w:bookmarkStart w:id="541" w:name="_Toc162007713"/>
      <w:bookmarkStart w:id="542" w:name="_Toc185515326"/>
      <w:bookmarkStart w:id="543" w:name="_Toc192872633"/>
      <w:bookmarkStart w:id="544" w:name="_Toc200970335"/>
      <w:bookmarkStart w:id="545" w:name="_Toc207721666"/>
      <w:bookmarkStart w:id="546" w:name="_Toc209520529"/>
      <w:bookmarkStart w:id="547" w:name="_Toc218778406"/>
      <w:r>
        <w:t>5.3</w:t>
      </w:r>
      <w:r w:rsidR="00095CF4">
        <w:t>.2.3.1</w:t>
      </w:r>
      <w:r w:rsidR="00095CF4">
        <w:tab/>
        <w:t>General</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48" w:name="_Toc85734079"/>
      <w:bookmarkStart w:id="549" w:name="_Toc89431378"/>
      <w:bookmarkStart w:id="550" w:name="_Toc97042170"/>
      <w:bookmarkStart w:id="551" w:name="_Toc97045314"/>
      <w:bookmarkStart w:id="552" w:name="_Toc97155059"/>
      <w:bookmarkStart w:id="553" w:name="_Toc101521209"/>
      <w:bookmarkStart w:id="554" w:name="_Toc138761466"/>
      <w:bookmarkStart w:id="555" w:name="_Toc145707660"/>
      <w:bookmarkStart w:id="556" w:name="_Toc160570118"/>
      <w:bookmarkStart w:id="557" w:name="_Toc162007714"/>
      <w:bookmarkStart w:id="558" w:name="_Toc185515327"/>
      <w:bookmarkStart w:id="559" w:name="_Toc192872634"/>
      <w:bookmarkStart w:id="560" w:name="_Toc200970336"/>
      <w:bookmarkStart w:id="561" w:name="_Toc207721667"/>
      <w:bookmarkStart w:id="562" w:name="_Toc209520530"/>
      <w:bookmarkStart w:id="563" w:name="_Toc218778407"/>
      <w:r>
        <w:t>5.3</w:t>
      </w:r>
      <w:r w:rsidR="00095CF4">
        <w:t>.2.3.2</w:t>
      </w:r>
      <w:r w:rsidR="00095CF4">
        <w:tab/>
      </w:r>
      <w:r w:rsidR="00B7788E">
        <w:t xml:space="preserve">Service consumer </w:t>
      </w:r>
      <w:r w:rsidR="00095CF4">
        <w:t>subscribing to continuous UE(s) location reporting from EES using Eees_UELocation_Subscribe operation</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64" w:name="_Toc138761467"/>
      <w:bookmarkStart w:id="565" w:name="_Toc145707661"/>
      <w:bookmarkStart w:id="566" w:name="_Toc160570119"/>
      <w:bookmarkStart w:id="567" w:name="_Toc162007715"/>
      <w:bookmarkStart w:id="568" w:name="_Toc185515328"/>
      <w:bookmarkStart w:id="569" w:name="_Toc192872635"/>
      <w:bookmarkStart w:id="570" w:name="_Toc200970337"/>
      <w:bookmarkStart w:id="571" w:name="_Toc207721668"/>
      <w:bookmarkStart w:id="572" w:name="_Toc209520531"/>
      <w:bookmarkStart w:id="573" w:name="_Toc218778408"/>
      <w:r>
        <w:t>5.3.2.3.3</w:t>
      </w:r>
      <w:r>
        <w:tab/>
        <w:t>User consent management</w:t>
      </w:r>
      <w:bookmarkEnd w:id="564"/>
      <w:bookmarkEnd w:id="565"/>
      <w:bookmarkEnd w:id="566"/>
      <w:bookmarkEnd w:id="567"/>
      <w:bookmarkEnd w:id="568"/>
      <w:bookmarkEnd w:id="569"/>
      <w:bookmarkEnd w:id="570"/>
      <w:bookmarkEnd w:id="571"/>
      <w:bookmarkEnd w:id="572"/>
      <w:bookmarkEnd w:id="573"/>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74" w:name="_Toc85734080"/>
      <w:bookmarkStart w:id="575" w:name="_Toc89431379"/>
      <w:bookmarkStart w:id="576" w:name="_Toc97042171"/>
      <w:bookmarkStart w:id="577" w:name="_Toc97045315"/>
      <w:bookmarkStart w:id="578" w:name="_Toc97155060"/>
      <w:bookmarkStart w:id="579" w:name="_Toc101521210"/>
      <w:bookmarkStart w:id="580" w:name="_Toc138761468"/>
      <w:bookmarkStart w:id="581" w:name="_Toc145707662"/>
      <w:bookmarkStart w:id="582" w:name="_Toc160570120"/>
      <w:bookmarkStart w:id="583" w:name="_Toc162007716"/>
      <w:bookmarkStart w:id="584" w:name="_Toc185515329"/>
      <w:bookmarkStart w:id="585" w:name="_Toc192872636"/>
      <w:bookmarkStart w:id="586" w:name="_Toc200970338"/>
      <w:bookmarkStart w:id="587" w:name="_Toc207721669"/>
      <w:bookmarkStart w:id="588" w:name="_Toc209520532"/>
      <w:bookmarkStart w:id="589" w:name="_Toc218778409"/>
      <w:r>
        <w:t>5.3</w:t>
      </w:r>
      <w:r w:rsidR="00095CF4">
        <w:t>.2.4</w:t>
      </w:r>
      <w:r w:rsidR="00095CF4">
        <w:tab/>
        <w:t>Eees_UELocation_Notify</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DF44AF8" w14:textId="2A3A3A07" w:rsidR="00095CF4" w:rsidRDefault="00B4294E" w:rsidP="00095CF4">
      <w:pPr>
        <w:pStyle w:val="Heading5"/>
      </w:pPr>
      <w:bookmarkStart w:id="590" w:name="_Toc85734081"/>
      <w:bookmarkStart w:id="591" w:name="_Toc89431380"/>
      <w:bookmarkStart w:id="592" w:name="_Toc97042172"/>
      <w:bookmarkStart w:id="593" w:name="_Toc97045316"/>
      <w:bookmarkStart w:id="594" w:name="_Toc97155061"/>
      <w:bookmarkStart w:id="595" w:name="_Toc101521211"/>
      <w:bookmarkStart w:id="596" w:name="_Toc138761469"/>
      <w:bookmarkStart w:id="597" w:name="_Toc145707663"/>
      <w:bookmarkStart w:id="598" w:name="_Toc160570121"/>
      <w:bookmarkStart w:id="599" w:name="_Toc162007717"/>
      <w:bookmarkStart w:id="600" w:name="_Toc185515330"/>
      <w:bookmarkStart w:id="601" w:name="_Toc192872637"/>
      <w:bookmarkStart w:id="602" w:name="_Toc200970339"/>
      <w:bookmarkStart w:id="603" w:name="_Toc207721670"/>
      <w:bookmarkStart w:id="604" w:name="_Toc209520533"/>
      <w:bookmarkStart w:id="605" w:name="_Toc218778410"/>
      <w:r>
        <w:t>5.3</w:t>
      </w:r>
      <w:r w:rsidR="00095CF4">
        <w:t>.2.4.1</w:t>
      </w:r>
      <w:r w:rsidR="00095CF4">
        <w:tab/>
        <w:t>General</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06" w:name="_Toc85734082"/>
      <w:bookmarkStart w:id="607" w:name="_Toc89431381"/>
      <w:bookmarkStart w:id="608" w:name="_Toc97042173"/>
      <w:bookmarkStart w:id="609" w:name="_Toc97045317"/>
      <w:bookmarkStart w:id="610" w:name="_Toc97155062"/>
      <w:bookmarkStart w:id="611" w:name="_Toc101521212"/>
      <w:bookmarkStart w:id="612" w:name="_Toc138761470"/>
      <w:bookmarkStart w:id="613" w:name="_Toc145707664"/>
      <w:bookmarkStart w:id="614" w:name="_Toc160570122"/>
      <w:bookmarkStart w:id="615" w:name="_Toc162007718"/>
      <w:bookmarkStart w:id="616" w:name="_Toc185515331"/>
      <w:bookmarkStart w:id="617" w:name="_Toc192872638"/>
      <w:bookmarkStart w:id="618" w:name="_Toc200970340"/>
      <w:bookmarkStart w:id="619" w:name="_Toc207721671"/>
      <w:bookmarkStart w:id="620" w:name="_Toc209520534"/>
      <w:bookmarkStart w:id="621" w:name="_Toc218778411"/>
      <w:r>
        <w:t>5.3</w:t>
      </w:r>
      <w:r w:rsidR="00095CF4">
        <w:t>.2.4.2</w:t>
      </w:r>
      <w:r w:rsidR="00095CF4">
        <w:tab/>
        <w:t xml:space="preserve">EES notifying the UE(s) location reporting to </w:t>
      </w:r>
      <w:r w:rsidR="00B7788E">
        <w:t xml:space="preserve">service consumer </w:t>
      </w:r>
      <w:r w:rsidR="00095CF4">
        <w:t>using Eees_UELocation_Notify operation</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22" w:name="_Toc138761471"/>
      <w:bookmarkStart w:id="623" w:name="_Toc145707665"/>
      <w:bookmarkStart w:id="624" w:name="_Toc160570123"/>
      <w:bookmarkStart w:id="625" w:name="_Toc162007719"/>
      <w:bookmarkStart w:id="626" w:name="_Toc185515332"/>
      <w:bookmarkStart w:id="627" w:name="_Toc192872639"/>
      <w:bookmarkStart w:id="628" w:name="_Toc200970341"/>
      <w:bookmarkStart w:id="629" w:name="_Toc207721672"/>
      <w:bookmarkStart w:id="630" w:name="_Toc209520535"/>
      <w:bookmarkStart w:id="631" w:name="_Toc218778412"/>
      <w:r>
        <w:t>5.3.2.4.3</w:t>
      </w:r>
      <w:r>
        <w:tab/>
        <w:t xml:space="preserve">EES notifying the </w:t>
      </w:r>
      <w:r w:rsidR="00B7788E">
        <w:t xml:space="preserve">service consumer </w:t>
      </w:r>
      <w:r>
        <w:t>about user consent revocation using Eees_UELocation_Notify operation</w:t>
      </w:r>
      <w:bookmarkEnd w:id="622"/>
      <w:bookmarkEnd w:id="623"/>
      <w:bookmarkEnd w:id="624"/>
      <w:bookmarkEnd w:id="625"/>
      <w:bookmarkEnd w:id="626"/>
      <w:bookmarkEnd w:id="627"/>
      <w:bookmarkEnd w:id="628"/>
      <w:bookmarkEnd w:id="629"/>
      <w:bookmarkEnd w:id="630"/>
      <w:bookmarkEnd w:id="631"/>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2" w:name="_Toc85734083"/>
      <w:bookmarkStart w:id="633" w:name="_Toc89431382"/>
      <w:bookmarkStart w:id="634" w:name="_Toc97042174"/>
      <w:bookmarkStart w:id="635" w:name="_Toc97045318"/>
      <w:bookmarkStart w:id="636" w:name="_Toc97155063"/>
      <w:bookmarkStart w:id="637" w:name="_Toc101521213"/>
      <w:bookmarkStart w:id="638" w:name="_Toc138761472"/>
      <w:bookmarkStart w:id="639" w:name="_Toc145707666"/>
      <w:bookmarkStart w:id="640" w:name="_Toc160570124"/>
      <w:bookmarkStart w:id="641" w:name="_Toc162007720"/>
      <w:bookmarkStart w:id="642" w:name="_Toc185515333"/>
      <w:bookmarkStart w:id="643" w:name="_Toc192872640"/>
      <w:bookmarkStart w:id="644" w:name="_Toc200970342"/>
      <w:bookmarkStart w:id="645" w:name="_Toc207721673"/>
      <w:bookmarkStart w:id="646" w:name="_Toc209520536"/>
      <w:bookmarkStart w:id="647" w:name="_Toc218778413"/>
      <w:r>
        <w:t>5.3</w:t>
      </w:r>
      <w:r w:rsidR="00095CF4">
        <w:t>.2.5</w:t>
      </w:r>
      <w:r w:rsidR="00095CF4">
        <w:tab/>
        <w:t>Eees_UELocation_UpdateSubscription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4463D93F" w14:textId="348FBDED" w:rsidR="00095CF4" w:rsidRDefault="00B4294E" w:rsidP="00095CF4">
      <w:pPr>
        <w:pStyle w:val="Heading5"/>
      </w:pPr>
      <w:bookmarkStart w:id="648" w:name="_Toc85734084"/>
      <w:bookmarkStart w:id="649" w:name="_Toc89431383"/>
      <w:bookmarkStart w:id="650" w:name="_Toc97042175"/>
      <w:bookmarkStart w:id="651" w:name="_Toc97045319"/>
      <w:bookmarkStart w:id="652" w:name="_Toc97155064"/>
      <w:bookmarkStart w:id="653" w:name="_Toc101521214"/>
      <w:bookmarkStart w:id="654" w:name="_Toc138761473"/>
      <w:bookmarkStart w:id="655" w:name="_Toc145707667"/>
      <w:bookmarkStart w:id="656" w:name="_Toc160570125"/>
      <w:bookmarkStart w:id="657" w:name="_Toc162007721"/>
      <w:bookmarkStart w:id="658" w:name="_Toc185515334"/>
      <w:bookmarkStart w:id="659" w:name="_Toc192872641"/>
      <w:bookmarkStart w:id="660" w:name="_Toc200970343"/>
      <w:bookmarkStart w:id="661" w:name="_Toc207721674"/>
      <w:bookmarkStart w:id="662" w:name="_Toc209520537"/>
      <w:bookmarkStart w:id="663" w:name="_Toc218778414"/>
      <w:r>
        <w:t>5.3</w:t>
      </w:r>
      <w:r w:rsidR="00095CF4">
        <w:t>.2.5.1</w:t>
      </w:r>
      <w:r w:rsidR="00095CF4">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64" w:name="_Toc85734085"/>
      <w:bookmarkStart w:id="665" w:name="_Toc89431384"/>
      <w:bookmarkStart w:id="666" w:name="_Toc97042176"/>
      <w:bookmarkStart w:id="667" w:name="_Toc97045320"/>
      <w:bookmarkStart w:id="668" w:name="_Toc97155065"/>
      <w:bookmarkStart w:id="669" w:name="_Toc101521215"/>
      <w:bookmarkStart w:id="670" w:name="_Toc138761474"/>
      <w:bookmarkStart w:id="671" w:name="_Toc145707668"/>
      <w:bookmarkStart w:id="672" w:name="_Toc160570126"/>
      <w:bookmarkStart w:id="673" w:name="_Toc162007722"/>
      <w:bookmarkStart w:id="674" w:name="_Toc185515335"/>
      <w:bookmarkStart w:id="675" w:name="_Toc192872642"/>
      <w:bookmarkStart w:id="676" w:name="_Toc200970344"/>
      <w:bookmarkStart w:id="677" w:name="_Toc207721675"/>
      <w:bookmarkStart w:id="678" w:name="_Toc209520538"/>
      <w:bookmarkStart w:id="679" w:name="_Toc218778415"/>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80" w:name="_Toc138761475"/>
      <w:bookmarkStart w:id="681" w:name="_Toc145707669"/>
      <w:bookmarkStart w:id="682" w:name="_Toc160570127"/>
      <w:bookmarkStart w:id="683" w:name="_Toc162007723"/>
      <w:bookmarkStart w:id="684" w:name="_Toc185515336"/>
      <w:bookmarkStart w:id="685" w:name="_Toc192872643"/>
      <w:bookmarkStart w:id="686" w:name="_Toc200970345"/>
      <w:bookmarkStart w:id="687" w:name="_Toc207721676"/>
      <w:bookmarkStart w:id="688" w:name="_Toc209520539"/>
      <w:bookmarkStart w:id="689" w:name="_Toc218778416"/>
      <w:r>
        <w:t>5.3.2.5.3</w:t>
      </w:r>
      <w:r>
        <w:tab/>
        <w:t>User consent management</w:t>
      </w:r>
      <w:bookmarkEnd w:id="680"/>
      <w:bookmarkEnd w:id="681"/>
      <w:bookmarkEnd w:id="682"/>
      <w:bookmarkEnd w:id="683"/>
      <w:bookmarkEnd w:id="684"/>
      <w:bookmarkEnd w:id="685"/>
      <w:bookmarkEnd w:id="686"/>
      <w:bookmarkEnd w:id="687"/>
      <w:bookmarkEnd w:id="688"/>
      <w:bookmarkEnd w:id="689"/>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90" w:name="_Toc85734086"/>
      <w:bookmarkStart w:id="691" w:name="_Toc89431385"/>
      <w:bookmarkStart w:id="692" w:name="_Toc97042177"/>
      <w:bookmarkStart w:id="693" w:name="_Toc97045321"/>
      <w:bookmarkStart w:id="694" w:name="_Toc97155066"/>
      <w:bookmarkStart w:id="695" w:name="_Toc101521216"/>
      <w:bookmarkStart w:id="696" w:name="_Toc138761476"/>
      <w:bookmarkStart w:id="697" w:name="_Toc145707670"/>
      <w:bookmarkStart w:id="698" w:name="_Toc160570128"/>
      <w:bookmarkStart w:id="699" w:name="_Toc162007724"/>
      <w:bookmarkStart w:id="700" w:name="_Toc185515337"/>
      <w:bookmarkStart w:id="701" w:name="_Toc192872644"/>
      <w:bookmarkStart w:id="702" w:name="_Toc200970346"/>
      <w:bookmarkStart w:id="703" w:name="_Toc207721677"/>
      <w:bookmarkStart w:id="704" w:name="_Toc209520540"/>
      <w:bookmarkStart w:id="705" w:name="_Toc218778417"/>
      <w:r>
        <w:t>5.3</w:t>
      </w:r>
      <w:r w:rsidR="00095CF4">
        <w:t>.2.6</w:t>
      </w:r>
      <w:r w:rsidR="00095CF4">
        <w:tab/>
        <w:t>Eees_UELocation_Unsubscribe</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797CC21B" w14:textId="5DEE5EFA" w:rsidR="00095CF4" w:rsidRDefault="00B4294E" w:rsidP="00095CF4">
      <w:pPr>
        <w:pStyle w:val="Heading5"/>
      </w:pPr>
      <w:bookmarkStart w:id="706" w:name="_Toc85734087"/>
      <w:bookmarkStart w:id="707" w:name="_Toc89431386"/>
      <w:bookmarkStart w:id="708" w:name="_Toc97042178"/>
      <w:bookmarkStart w:id="709" w:name="_Toc97045322"/>
      <w:bookmarkStart w:id="710" w:name="_Toc97155067"/>
      <w:bookmarkStart w:id="711" w:name="_Toc101521217"/>
      <w:bookmarkStart w:id="712" w:name="_Toc138761477"/>
      <w:bookmarkStart w:id="713" w:name="_Toc145707671"/>
      <w:bookmarkStart w:id="714" w:name="_Toc160570129"/>
      <w:bookmarkStart w:id="715" w:name="_Toc162007725"/>
      <w:bookmarkStart w:id="716" w:name="_Toc185515338"/>
      <w:bookmarkStart w:id="717" w:name="_Toc192872645"/>
      <w:bookmarkStart w:id="718" w:name="_Toc200970347"/>
      <w:bookmarkStart w:id="719" w:name="_Toc207721678"/>
      <w:bookmarkStart w:id="720" w:name="_Toc209520541"/>
      <w:bookmarkStart w:id="721" w:name="_Toc218778418"/>
      <w:r>
        <w:t>5.3</w:t>
      </w:r>
      <w:r w:rsidR="00095CF4">
        <w:t>.2.6.1</w:t>
      </w:r>
      <w:r w:rsidR="00095CF4">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2" w:name="_Toc85734088"/>
      <w:bookmarkStart w:id="723" w:name="_Toc89431387"/>
      <w:bookmarkStart w:id="724" w:name="_Toc97042179"/>
      <w:bookmarkStart w:id="725" w:name="_Toc97045323"/>
      <w:bookmarkStart w:id="726" w:name="_Toc97155068"/>
      <w:bookmarkStart w:id="727" w:name="_Toc101521218"/>
      <w:bookmarkStart w:id="728" w:name="_Toc138761478"/>
      <w:bookmarkStart w:id="729" w:name="_Toc145707672"/>
      <w:bookmarkStart w:id="730" w:name="_Toc160570130"/>
      <w:bookmarkStart w:id="731" w:name="_Toc162007726"/>
      <w:bookmarkStart w:id="732" w:name="_Toc185515339"/>
      <w:bookmarkStart w:id="733" w:name="_Toc192872646"/>
      <w:bookmarkStart w:id="734" w:name="_Toc200970348"/>
      <w:bookmarkStart w:id="735" w:name="_Toc207721679"/>
      <w:bookmarkStart w:id="736" w:name="_Toc209520542"/>
      <w:bookmarkStart w:id="737" w:name="_Toc218778419"/>
      <w:r>
        <w:t>5.3</w:t>
      </w:r>
      <w:r w:rsidR="00095CF4">
        <w:t>.2.6.2</w:t>
      </w:r>
      <w:r w:rsidR="00095CF4">
        <w:tab/>
      </w:r>
      <w:r w:rsidR="00B7788E">
        <w:t xml:space="preserve">Service consumer </w:t>
      </w:r>
      <w:r w:rsidR="00095CF4">
        <w:t>unsubscribing to continuous UE(s) location reporting from EES using Eees_UELocation_Unsubscribe operation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38" w:name="_Toc85734089"/>
      <w:bookmarkStart w:id="739" w:name="_Toc89431388"/>
      <w:bookmarkStart w:id="740" w:name="_Toc97042180"/>
      <w:bookmarkStart w:id="741" w:name="_Toc97045324"/>
      <w:bookmarkStart w:id="742" w:name="_Toc97155069"/>
      <w:bookmarkStart w:id="743" w:name="_Toc101521219"/>
      <w:bookmarkStart w:id="744" w:name="_Toc138761479"/>
      <w:bookmarkStart w:id="745" w:name="_Toc145707673"/>
      <w:bookmarkStart w:id="746" w:name="_Toc160570131"/>
      <w:bookmarkStart w:id="747" w:name="_Toc162007727"/>
      <w:bookmarkStart w:id="748" w:name="_Toc185515340"/>
      <w:bookmarkStart w:id="749" w:name="_Toc192872647"/>
      <w:bookmarkStart w:id="750" w:name="_Toc200970349"/>
      <w:bookmarkStart w:id="751" w:name="_Toc207721680"/>
      <w:bookmarkStart w:id="752" w:name="_Toc209520543"/>
      <w:bookmarkStart w:id="753" w:name="_Toc218778420"/>
      <w:r>
        <w:t>5.4</w:t>
      </w:r>
      <w:r>
        <w:tab/>
        <w:t>Eees_UEIdentifier Service</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54B7EA43" w14:textId="24DA8D57" w:rsidR="006B3EBC" w:rsidRDefault="006B3EBC" w:rsidP="006B3EBC">
      <w:pPr>
        <w:pStyle w:val="Heading3"/>
      </w:pPr>
      <w:bookmarkStart w:id="754" w:name="_Toc85734090"/>
      <w:bookmarkStart w:id="755" w:name="_Toc89431389"/>
      <w:bookmarkStart w:id="756" w:name="_Toc97042181"/>
      <w:bookmarkStart w:id="757" w:name="_Toc97045325"/>
      <w:bookmarkStart w:id="758" w:name="_Toc97155070"/>
      <w:bookmarkStart w:id="759" w:name="_Toc101521220"/>
      <w:bookmarkStart w:id="760" w:name="_Toc138761480"/>
      <w:bookmarkStart w:id="761" w:name="_Toc145707674"/>
      <w:bookmarkStart w:id="762" w:name="_Toc160570132"/>
      <w:bookmarkStart w:id="763" w:name="_Toc162007728"/>
      <w:bookmarkStart w:id="764" w:name="_Toc185515341"/>
      <w:bookmarkStart w:id="765" w:name="_Toc192872648"/>
      <w:bookmarkStart w:id="766" w:name="_Toc200970350"/>
      <w:bookmarkStart w:id="767" w:name="_Toc207721681"/>
      <w:bookmarkStart w:id="768" w:name="_Toc209520544"/>
      <w:bookmarkStart w:id="769" w:name="_Toc218778421"/>
      <w:r>
        <w:t>5.4.1</w:t>
      </w:r>
      <w:r>
        <w:tab/>
        <w:t>Service Description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0" w:name="_Toc85734091"/>
      <w:bookmarkStart w:id="771" w:name="_Toc89431390"/>
      <w:bookmarkStart w:id="772" w:name="_Toc97042182"/>
      <w:bookmarkStart w:id="773" w:name="_Toc97045326"/>
      <w:bookmarkStart w:id="774" w:name="_Toc97155071"/>
      <w:bookmarkStart w:id="775" w:name="_Toc101521221"/>
      <w:bookmarkStart w:id="776" w:name="_Toc138761481"/>
      <w:bookmarkStart w:id="777" w:name="_Toc145707675"/>
      <w:bookmarkStart w:id="778" w:name="_Toc160570133"/>
      <w:bookmarkStart w:id="779" w:name="_Toc162007729"/>
      <w:bookmarkStart w:id="780" w:name="_Toc185515342"/>
      <w:bookmarkStart w:id="781" w:name="_Toc192872649"/>
      <w:bookmarkStart w:id="782" w:name="_Toc200970351"/>
      <w:bookmarkStart w:id="783" w:name="_Toc207721682"/>
      <w:bookmarkStart w:id="784" w:name="_Toc209520545"/>
      <w:bookmarkStart w:id="785" w:name="_Toc218778422"/>
      <w:r>
        <w:t>5.4.2</w:t>
      </w:r>
      <w:r>
        <w:tab/>
        <w:t>Service Operations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DB8E824" w14:textId="707FF12A" w:rsidR="006B3EBC" w:rsidRDefault="006B3EBC" w:rsidP="006B3EBC">
      <w:pPr>
        <w:pStyle w:val="Heading4"/>
      </w:pPr>
      <w:bookmarkStart w:id="786" w:name="_Toc85734092"/>
      <w:bookmarkStart w:id="787" w:name="_Toc89431391"/>
      <w:bookmarkStart w:id="788" w:name="_Toc97042183"/>
      <w:bookmarkStart w:id="789" w:name="_Toc97045327"/>
      <w:bookmarkStart w:id="790" w:name="_Toc97155072"/>
      <w:bookmarkStart w:id="791" w:name="_Toc101521222"/>
      <w:bookmarkStart w:id="792" w:name="_Toc138761482"/>
      <w:bookmarkStart w:id="793" w:name="_Toc145707676"/>
      <w:bookmarkStart w:id="794" w:name="_Toc160570134"/>
      <w:bookmarkStart w:id="795" w:name="_Toc162007730"/>
      <w:bookmarkStart w:id="796" w:name="_Toc185515343"/>
      <w:bookmarkStart w:id="797" w:name="_Toc192872650"/>
      <w:bookmarkStart w:id="798" w:name="_Toc200970352"/>
      <w:bookmarkStart w:id="799" w:name="_Toc207721683"/>
      <w:bookmarkStart w:id="800" w:name="_Toc209520546"/>
      <w:bookmarkStart w:id="801" w:name="_Toc218778423"/>
      <w:r>
        <w:t>5.4.2.1</w:t>
      </w:r>
      <w:r>
        <w:tab/>
        <w:t>Introduction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20A86D6" w14:textId="1234D543" w:rsidR="00762A60" w:rsidRDefault="00762A60" w:rsidP="00762A60">
      <w:bookmarkStart w:id="802" w:name="_Toc85734093"/>
      <w:bookmarkStart w:id="803" w:name="_Toc89431392"/>
      <w:bookmarkStart w:id="804" w:name="_Toc97042184"/>
      <w:bookmarkStart w:id="805" w:name="_Toc97045328"/>
      <w:bookmarkStart w:id="806" w:name="_Toc97155073"/>
      <w:bookmarkStart w:id="807" w:name="_Toc101521223"/>
      <w:bookmarkStart w:id="808" w:name="_Toc138761483"/>
      <w:bookmarkStart w:id="809" w:name="_Toc145707677"/>
      <w:bookmarkStart w:id="810" w:name="_Toc160570135"/>
      <w:bookmarkStart w:id="811"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12" w:name="_Toc185515344"/>
      <w:bookmarkStart w:id="813" w:name="_Toc192872651"/>
      <w:bookmarkStart w:id="814" w:name="_Toc200970353"/>
      <w:bookmarkStart w:id="815" w:name="_Toc207721684"/>
      <w:bookmarkStart w:id="816" w:name="_Toc209520547"/>
      <w:bookmarkStart w:id="817" w:name="_Toc218778424"/>
      <w:r>
        <w:t>5.4.2.2</w:t>
      </w:r>
      <w:r>
        <w:tab/>
        <w:t>Eees_UEIdentifier_Get</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29037B78" w14:textId="49EAEC44" w:rsidR="006B3EBC" w:rsidRDefault="006B3EBC" w:rsidP="006B3EBC">
      <w:pPr>
        <w:pStyle w:val="Heading5"/>
      </w:pPr>
      <w:bookmarkStart w:id="818" w:name="_Toc85734094"/>
      <w:bookmarkStart w:id="819" w:name="_Toc89431393"/>
      <w:bookmarkStart w:id="820" w:name="_Toc97042185"/>
      <w:bookmarkStart w:id="821" w:name="_Toc97045329"/>
      <w:bookmarkStart w:id="822" w:name="_Toc97155074"/>
      <w:bookmarkStart w:id="823" w:name="_Toc101521224"/>
      <w:bookmarkStart w:id="824" w:name="_Toc138761484"/>
      <w:bookmarkStart w:id="825" w:name="_Toc145707678"/>
      <w:bookmarkStart w:id="826" w:name="_Toc160570136"/>
      <w:bookmarkStart w:id="827" w:name="_Toc162007732"/>
      <w:bookmarkStart w:id="828" w:name="_Toc185515345"/>
      <w:bookmarkStart w:id="829" w:name="_Toc192872652"/>
      <w:bookmarkStart w:id="830" w:name="_Toc200970354"/>
      <w:bookmarkStart w:id="831" w:name="_Toc207721685"/>
      <w:bookmarkStart w:id="832" w:name="_Toc209520548"/>
      <w:bookmarkStart w:id="833" w:name="_Toc218778425"/>
      <w:r>
        <w:t>5.4.2.2.1</w:t>
      </w:r>
      <w:r>
        <w:tab/>
        <w:t>General</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34" w:name="_Toc160570137"/>
      <w:bookmarkStart w:id="835" w:name="_Toc162007733"/>
      <w:bookmarkStart w:id="836" w:name="_Toc185515346"/>
      <w:bookmarkStart w:id="837" w:name="_Toc192872653"/>
      <w:bookmarkStart w:id="838" w:name="_Toc200970355"/>
      <w:bookmarkStart w:id="839" w:name="_Toc207721686"/>
      <w:bookmarkStart w:id="840" w:name="_Toc209520549"/>
      <w:bookmarkStart w:id="841" w:name="_Toc218778426"/>
      <w:r w:rsidRPr="00527D5E">
        <w:t>5.4.2.2.1A</w:t>
      </w:r>
      <w:r>
        <w:tab/>
      </w:r>
      <w:r w:rsidR="00762A60">
        <w:t xml:space="preserve">Service consumer </w:t>
      </w:r>
      <w:r>
        <w:t xml:space="preserve">obtaining UE Identifier Information using </w:t>
      </w:r>
      <w:r w:rsidR="00762A60">
        <w:t xml:space="preserve">the </w:t>
      </w:r>
      <w:r>
        <w:t>"Get" custom operation</w:t>
      </w:r>
      <w:bookmarkEnd w:id="834"/>
      <w:bookmarkEnd w:id="835"/>
      <w:bookmarkEnd w:id="836"/>
      <w:bookmarkEnd w:id="837"/>
      <w:bookmarkEnd w:id="838"/>
      <w:bookmarkEnd w:id="839"/>
      <w:bookmarkEnd w:id="840"/>
      <w:bookmarkEnd w:id="841"/>
    </w:p>
    <w:p w14:paraId="7BEA0276" w14:textId="44836C8F" w:rsidR="00762A60" w:rsidRDefault="00762A60" w:rsidP="00762A60">
      <w:bookmarkStart w:id="842" w:name="_Toc85734095"/>
      <w:bookmarkStart w:id="843" w:name="_Toc89431394"/>
      <w:bookmarkStart w:id="844" w:name="_Toc97042186"/>
      <w:bookmarkStart w:id="845" w:name="_Toc97045330"/>
      <w:bookmarkStart w:id="846" w:name="_Toc97155075"/>
      <w:bookmarkStart w:id="847" w:name="_Toc101521225"/>
      <w:bookmarkStart w:id="848" w:name="_Toc138761485"/>
      <w:bookmarkStart w:id="849" w:name="_Toc145707679"/>
      <w:bookmarkStart w:id="850" w:name="_Toc160570138"/>
      <w:bookmarkStart w:id="851"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52" w:name="_Toc185515347"/>
      <w:bookmarkStart w:id="853" w:name="_Toc192872654"/>
      <w:bookmarkStart w:id="854" w:name="_Toc200970356"/>
      <w:bookmarkStart w:id="855" w:name="_Toc207721687"/>
      <w:bookmarkStart w:id="856" w:name="_Toc209520550"/>
      <w:bookmarkStart w:id="857" w:name="_Toc218778427"/>
      <w:r>
        <w:t>5.4.2.2.2</w:t>
      </w:r>
      <w:r>
        <w:tab/>
        <w:t>EAS obtaining UE identifier from EES using Eees_UEIdentifier_</w:t>
      </w:r>
      <w:r w:rsidR="008424C6">
        <w:t>Fetch custom</w:t>
      </w:r>
      <w:r>
        <w:t xml:space="preserve"> operation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58" w:name="_Toc85734096"/>
      <w:bookmarkStart w:id="859" w:name="_Toc89431395"/>
      <w:bookmarkStart w:id="860" w:name="_Toc97042187"/>
      <w:bookmarkStart w:id="861" w:name="_Toc97045331"/>
      <w:bookmarkStart w:id="862" w:name="_Toc97155076"/>
      <w:bookmarkStart w:id="863" w:name="_Toc101521226"/>
      <w:bookmarkStart w:id="864" w:name="_Toc138761486"/>
      <w:bookmarkStart w:id="865" w:name="_Toc145707680"/>
      <w:bookmarkStart w:id="866" w:name="_Toc160570139"/>
      <w:bookmarkStart w:id="86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68" w:name="_Toc185515348"/>
      <w:bookmarkStart w:id="869" w:name="_Toc192872655"/>
      <w:bookmarkStart w:id="870" w:name="_Toc200970357"/>
      <w:bookmarkStart w:id="871" w:name="_Toc207721688"/>
      <w:bookmarkStart w:id="872" w:name="_Toc209520551"/>
      <w:bookmarkStart w:id="873" w:name="_Toc218778428"/>
      <w:r>
        <w:t>5.5</w:t>
      </w:r>
      <w:r>
        <w:tab/>
        <w:t>Eees_AppClientInformation Service</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t xml:space="preserve">  </w:t>
      </w:r>
    </w:p>
    <w:p w14:paraId="0C27F658" w14:textId="728D3084" w:rsidR="00827F85" w:rsidRDefault="00827F85" w:rsidP="00827F85">
      <w:pPr>
        <w:pStyle w:val="Heading3"/>
      </w:pPr>
      <w:bookmarkStart w:id="874" w:name="_Toc85734097"/>
      <w:bookmarkStart w:id="875" w:name="_Toc89431396"/>
      <w:bookmarkStart w:id="876" w:name="_Toc97042188"/>
      <w:bookmarkStart w:id="877" w:name="_Toc97045332"/>
      <w:bookmarkStart w:id="878" w:name="_Toc97155077"/>
      <w:bookmarkStart w:id="879" w:name="_Toc101521227"/>
      <w:bookmarkStart w:id="880" w:name="_Toc138761487"/>
      <w:bookmarkStart w:id="881" w:name="_Toc145707681"/>
      <w:bookmarkStart w:id="882" w:name="_Toc160570140"/>
      <w:bookmarkStart w:id="883" w:name="_Toc162007736"/>
      <w:bookmarkStart w:id="884" w:name="_Toc185515349"/>
      <w:bookmarkStart w:id="885" w:name="_Toc192872656"/>
      <w:bookmarkStart w:id="886" w:name="_Toc200970358"/>
      <w:bookmarkStart w:id="887" w:name="_Toc207721689"/>
      <w:bookmarkStart w:id="888" w:name="_Toc209520552"/>
      <w:bookmarkStart w:id="889" w:name="_Toc218778429"/>
      <w:r>
        <w:t>5.5.1</w:t>
      </w:r>
      <w:r>
        <w:tab/>
        <w:t>Service Description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0" w:name="_Toc85734098"/>
      <w:bookmarkStart w:id="891" w:name="_Toc89431397"/>
      <w:bookmarkStart w:id="892" w:name="_Toc97042189"/>
      <w:bookmarkStart w:id="893" w:name="_Toc97045333"/>
      <w:bookmarkStart w:id="894" w:name="_Toc97155078"/>
      <w:bookmarkStart w:id="895" w:name="_Toc101521228"/>
      <w:bookmarkStart w:id="896" w:name="_Toc138761488"/>
      <w:bookmarkStart w:id="897" w:name="_Toc145707682"/>
      <w:bookmarkStart w:id="898" w:name="_Toc160570141"/>
      <w:bookmarkStart w:id="899" w:name="_Toc162007737"/>
      <w:bookmarkStart w:id="900" w:name="_Toc185515350"/>
      <w:bookmarkStart w:id="901" w:name="_Toc192872657"/>
      <w:bookmarkStart w:id="902" w:name="_Toc200970359"/>
      <w:bookmarkStart w:id="903" w:name="_Toc207721690"/>
      <w:bookmarkStart w:id="904" w:name="_Toc209520553"/>
      <w:bookmarkStart w:id="905" w:name="_Toc218778430"/>
      <w:r>
        <w:lastRenderedPageBreak/>
        <w:t>5.5.2</w:t>
      </w:r>
      <w:r>
        <w:tab/>
        <w:t>Service Operations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8A648D7" w14:textId="2DDBAFCA" w:rsidR="00827F85" w:rsidRDefault="00827F85" w:rsidP="00827F85">
      <w:pPr>
        <w:pStyle w:val="Heading4"/>
      </w:pPr>
      <w:bookmarkStart w:id="906" w:name="_Toc85734099"/>
      <w:bookmarkStart w:id="907" w:name="_Toc89431398"/>
      <w:bookmarkStart w:id="908" w:name="_Toc97042190"/>
      <w:bookmarkStart w:id="909" w:name="_Toc97045334"/>
      <w:bookmarkStart w:id="910" w:name="_Toc97155079"/>
      <w:bookmarkStart w:id="911" w:name="_Toc101521229"/>
      <w:bookmarkStart w:id="912" w:name="_Toc138761489"/>
      <w:bookmarkStart w:id="913" w:name="_Toc145707683"/>
      <w:bookmarkStart w:id="914" w:name="_Toc160570142"/>
      <w:bookmarkStart w:id="915" w:name="_Toc162007738"/>
      <w:bookmarkStart w:id="916" w:name="_Toc185515351"/>
      <w:bookmarkStart w:id="917" w:name="_Toc192872658"/>
      <w:bookmarkStart w:id="918" w:name="_Toc200970360"/>
      <w:bookmarkStart w:id="919" w:name="_Toc207721691"/>
      <w:bookmarkStart w:id="920" w:name="_Toc209520554"/>
      <w:bookmarkStart w:id="921" w:name="_Toc218778431"/>
      <w:r>
        <w:t>5.5.2.1</w:t>
      </w:r>
      <w:r>
        <w:tab/>
        <w:t>Introduction</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922" w:name="_Toc85734100"/>
      <w:bookmarkStart w:id="923" w:name="_Toc89431399"/>
      <w:bookmarkStart w:id="924" w:name="_Toc97042191"/>
      <w:bookmarkStart w:id="925" w:name="_Toc97045335"/>
      <w:bookmarkStart w:id="926" w:name="_Toc97155080"/>
      <w:bookmarkStart w:id="927" w:name="_Toc101521230"/>
      <w:bookmarkStart w:id="928" w:name="_Toc138761490"/>
      <w:bookmarkStart w:id="929" w:name="_Toc145707684"/>
      <w:bookmarkStart w:id="930" w:name="_Toc160570143"/>
      <w:bookmarkStart w:id="931" w:name="_Toc162007739"/>
      <w:bookmarkStart w:id="932" w:name="_Toc185515352"/>
      <w:bookmarkStart w:id="933" w:name="_Toc192872659"/>
      <w:bookmarkStart w:id="934" w:name="_Toc200970361"/>
      <w:bookmarkStart w:id="935" w:name="_Toc207721692"/>
      <w:bookmarkStart w:id="936" w:name="_Toc209520555"/>
      <w:bookmarkStart w:id="937" w:name="_Toc218778432"/>
      <w:r>
        <w:t>5.5.2.2</w:t>
      </w:r>
      <w:r>
        <w:tab/>
        <w:t>Eees_AppClientInformation_Subscribe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68414666" w14:textId="0848F215" w:rsidR="00827F85" w:rsidRDefault="00827F85" w:rsidP="00827F85">
      <w:pPr>
        <w:pStyle w:val="Heading5"/>
      </w:pPr>
      <w:bookmarkStart w:id="938" w:name="_Toc85734101"/>
      <w:bookmarkStart w:id="939" w:name="_Toc89431400"/>
      <w:bookmarkStart w:id="940" w:name="_Toc97042192"/>
      <w:bookmarkStart w:id="941" w:name="_Toc97045336"/>
      <w:bookmarkStart w:id="942" w:name="_Toc97155081"/>
      <w:bookmarkStart w:id="943" w:name="_Toc101521231"/>
      <w:bookmarkStart w:id="944" w:name="_Toc138761491"/>
      <w:bookmarkStart w:id="945" w:name="_Toc145707685"/>
      <w:bookmarkStart w:id="946" w:name="_Toc160570144"/>
      <w:bookmarkStart w:id="947" w:name="_Toc162007740"/>
      <w:bookmarkStart w:id="948" w:name="_Toc185515353"/>
      <w:bookmarkStart w:id="949" w:name="_Toc192872660"/>
      <w:bookmarkStart w:id="950" w:name="_Toc200970362"/>
      <w:bookmarkStart w:id="951" w:name="_Toc207721693"/>
      <w:bookmarkStart w:id="952" w:name="_Toc209520556"/>
      <w:bookmarkStart w:id="953" w:name="_Toc218778433"/>
      <w:r>
        <w:t>5.5.2.2.1</w:t>
      </w:r>
      <w:r>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954" w:name="_Toc85734102"/>
      <w:bookmarkStart w:id="955" w:name="_Toc89431401"/>
      <w:bookmarkStart w:id="956" w:name="_Toc97042193"/>
      <w:bookmarkStart w:id="957" w:name="_Toc97045337"/>
      <w:bookmarkStart w:id="958" w:name="_Toc97155082"/>
      <w:bookmarkStart w:id="959" w:name="_Toc101521232"/>
      <w:bookmarkStart w:id="960" w:name="_Toc138761492"/>
      <w:bookmarkStart w:id="961" w:name="_Toc145707686"/>
      <w:bookmarkStart w:id="962" w:name="_Toc160570145"/>
      <w:bookmarkStart w:id="963" w:name="_Toc162007741"/>
      <w:bookmarkStart w:id="964" w:name="_Toc185515354"/>
      <w:bookmarkStart w:id="965" w:name="_Toc192872661"/>
      <w:bookmarkStart w:id="966" w:name="_Toc200970363"/>
      <w:bookmarkStart w:id="967" w:name="_Toc207721694"/>
      <w:bookmarkStart w:id="968" w:name="_Toc209520557"/>
      <w:bookmarkStart w:id="969" w:name="_Toc218778434"/>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140B4A">
      <w:r w:rsidRPr="00140B4A">
        <w:t>If the expiration time is provided, then to maintain the registration, the service consumer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70" w:name="_Toc85734103"/>
      <w:bookmarkStart w:id="971" w:name="_Toc89431402"/>
      <w:bookmarkStart w:id="972" w:name="_Toc97042194"/>
      <w:bookmarkStart w:id="973" w:name="_Toc97045338"/>
      <w:bookmarkStart w:id="974" w:name="_Toc97155083"/>
      <w:bookmarkStart w:id="975" w:name="_Toc101521233"/>
      <w:bookmarkStart w:id="976" w:name="_Toc138761493"/>
      <w:bookmarkStart w:id="977" w:name="_Toc145707687"/>
      <w:bookmarkStart w:id="978" w:name="_Toc160570146"/>
      <w:bookmarkStart w:id="979" w:name="_Toc162007742"/>
      <w:bookmarkStart w:id="980" w:name="_Toc185515355"/>
      <w:bookmarkStart w:id="981" w:name="_Toc192872662"/>
      <w:bookmarkStart w:id="982" w:name="_Toc200970364"/>
      <w:bookmarkStart w:id="983" w:name="_Toc207721695"/>
      <w:bookmarkStart w:id="984" w:name="_Toc209520558"/>
      <w:bookmarkStart w:id="985" w:name="_Toc218778435"/>
      <w:r>
        <w:lastRenderedPageBreak/>
        <w:t>5.5.2.3</w:t>
      </w:r>
      <w:r>
        <w:tab/>
        <w:t>Eees_AppClientInformation_Notify</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EA70D54" w14:textId="6C1543F8" w:rsidR="00827F85" w:rsidRDefault="00827F85" w:rsidP="00827F85">
      <w:pPr>
        <w:pStyle w:val="Heading5"/>
      </w:pPr>
      <w:bookmarkStart w:id="986" w:name="_Toc85734104"/>
      <w:bookmarkStart w:id="987" w:name="_Toc89431403"/>
      <w:bookmarkStart w:id="988" w:name="_Toc97042195"/>
      <w:bookmarkStart w:id="989" w:name="_Toc97045339"/>
      <w:bookmarkStart w:id="990" w:name="_Toc97155084"/>
      <w:bookmarkStart w:id="991" w:name="_Toc101521234"/>
      <w:bookmarkStart w:id="992" w:name="_Toc138761494"/>
      <w:bookmarkStart w:id="993" w:name="_Toc145707688"/>
      <w:bookmarkStart w:id="994" w:name="_Toc160570147"/>
      <w:bookmarkStart w:id="995" w:name="_Toc162007743"/>
      <w:bookmarkStart w:id="996" w:name="_Toc185515356"/>
      <w:bookmarkStart w:id="997" w:name="_Toc192872663"/>
      <w:bookmarkStart w:id="998" w:name="_Toc200970365"/>
      <w:bookmarkStart w:id="999" w:name="_Toc207721696"/>
      <w:bookmarkStart w:id="1000" w:name="_Toc209520559"/>
      <w:bookmarkStart w:id="1001" w:name="_Toc218778436"/>
      <w:r>
        <w:t>5.5.2.3.1</w:t>
      </w:r>
      <w:r>
        <w:tab/>
        <w:t>General</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1002" w:name="_Toc85734105"/>
      <w:bookmarkStart w:id="1003" w:name="_Toc89431404"/>
      <w:bookmarkStart w:id="1004" w:name="_Toc97042196"/>
      <w:bookmarkStart w:id="1005" w:name="_Toc97045340"/>
      <w:bookmarkStart w:id="1006" w:name="_Toc97155085"/>
      <w:bookmarkStart w:id="1007" w:name="_Toc101521235"/>
      <w:bookmarkStart w:id="1008" w:name="_Toc138761495"/>
      <w:bookmarkStart w:id="1009" w:name="_Toc145707689"/>
      <w:bookmarkStart w:id="1010" w:name="_Toc160570148"/>
      <w:bookmarkStart w:id="1011" w:name="_Toc162007744"/>
      <w:bookmarkStart w:id="1012" w:name="_Toc185515357"/>
      <w:bookmarkStart w:id="1013" w:name="_Toc192872664"/>
      <w:bookmarkStart w:id="1014" w:name="_Toc200970366"/>
      <w:bookmarkStart w:id="1015" w:name="_Toc207721697"/>
      <w:bookmarkStart w:id="1016" w:name="_Toc209520560"/>
      <w:bookmarkStart w:id="1017" w:name="_Toc218778437"/>
      <w:r>
        <w:t>5.5.2.3.2</w:t>
      </w:r>
      <w:r>
        <w:tab/>
        <w:t xml:space="preserve">EES notifying the AC information to </w:t>
      </w:r>
      <w:r w:rsidR="00BA71B7">
        <w:t xml:space="preserve">the service consumer </w:t>
      </w:r>
      <w:r>
        <w:t>using Eees_AppClientInformation_Notify 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1821C23B" w14:textId="48A136FE" w:rsidR="00BA71B7" w:rsidRDefault="00BA71B7" w:rsidP="00140B4A">
      <w:r w:rsidRPr="00140B4A">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1018" w:name="_Toc85734106"/>
      <w:bookmarkStart w:id="1019" w:name="_Toc89431405"/>
      <w:bookmarkStart w:id="1020" w:name="_Toc97042197"/>
      <w:bookmarkStart w:id="1021" w:name="_Toc97045341"/>
      <w:bookmarkStart w:id="1022" w:name="_Toc97155086"/>
      <w:bookmarkStart w:id="1023" w:name="_Toc101521236"/>
      <w:bookmarkStart w:id="1024" w:name="_Toc138761496"/>
      <w:bookmarkStart w:id="1025" w:name="_Toc145707690"/>
      <w:bookmarkStart w:id="1026" w:name="_Toc160570149"/>
      <w:bookmarkStart w:id="1027" w:name="_Toc162007745"/>
      <w:bookmarkStart w:id="1028" w:name="_Toc185515358"/>
      <w:bookmarkStart w:id="1029" w:name="_Toc192872665"/>
      <w:bookmarkStart w:id="1030" w:name="_Toc200970367"/>
      <w:bookmarkStart w:id="1031" w:name="_Toc207721698"/>
      <w:bookmarkStart w:id="1032" w:name="_Toc209520561"/>
      <w:bookmarkStart w:id="1033" w:name="_Toc218778438"/>
      <w:r>
        <w:t>5.5.2.4</w:t>
      </w:r>
      <w:r>
        <w:tab/>
        <w:t>Eees_AppClientInformation_UpdateSubscription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B4526F1" w14:textId="431E1B87" w:rsidR="00827F85" w:rsidRDefault="00827F85" w:rsidP="00827F85">
      <w:pPr>
        <w:pStyle w:val="Heading5"/>
      </w:pPr>
      <w:bookmarkStart w:id="1034" w:name="_Toc85734107"/>
      <w:bookmarkStart w:id="1035" w:name="_Toc89431406"/>
      <w:bookmarkStart w:id="1036" w:name="_Toc97042198"/>
      <w:bookmarkStart w:id="1037" w:name="_Toc97045342"/>
      <w:bookmarkStart w:id="1038" w:name="_Toc97155087"/>
      <w:bookmarkStart w:id="1039" w:name="_Toc101521237"/>
      <w:bookmarkStart w:id="1040" w:name="_Toc138761497"/>
      <w:bookmarkStart w:id="1041" w:name="_Toc145707691"/>
      <w:bookmarkStart w:id="1042" w:name="_Toc160570150"/>
      <w:bookmarkStart w:id="1043" w:name="_Toc162007746"/>
      <w:bookmarkStart w:id="1044" w:name="_Toc185515359"/>
      <w:bookmarkStart w:id="1045" w:name="_Toc192872666"/>
      <w:bookmarkStart w:id="1046" w:name="_Toc200970368"/>
      <w:bookmarkStart w:id="1047" w:name="_Toc207721699"/>
      <w:bookmarkStart w:id="1048" w:name="_Toc209520562"/>
      <w:bookmarkStart w:id="1049" w:name="_Toc218778439"/>
      <w:r>
        <w:t>5.5.2.4.1</w:t>
      </w:r>
      <w:r>
        <w:tab/>
        <w:t>General</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1050" w:name="_Toc85734108"/>
      <w:bookmarkStart w:id="1051" w:name="_Toc89431407"/>
      <w:bookmarkStart w:id="1052" w:name="_Toc97042199"/>
      <w:bookmarkStart w:id="1053" w:name="_Toc97045343"/>
      <w:bookmarkStart w:id="1054" w:name="_Toc97155088"/>
      <w:bookmarkStart w:id="1055" w:name="_Toc101521238"/>
      <w:bookmarkStart w:id="1056" w:name="_Toc138761498"/>
      <w:bookmarkStart w:id="1057" w:name="_Toc145707692"/>
      <w:bookmarkStart w:id="1058" w:name="_Toc160570151"/>
      <w:bookmarkStart w:id="1059" w:name="_Toc162007747"/>
      <w:bookmarkStart w:id="1060" w:name="_Toc185515360"/>
      <w:bookmarkStart w:id="1061" w:name="_Toc192872667"/>
      <w:bookmarkStart w:id="1062" w:name="_Toc200970369"/>
      <w:bookmarkStart w:id="1063" w:name="_Toc207721700"/>
      <w:bookmarkStart w:id="1064" w:name="_Toc209520563"/>
      <w:bookmarkStart w:id="1065" w:name="_Toc218778440"/>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66" w:name="_Toc85734109"/>
      <w:bookmarkStart w:id="1067" w:name="_Toc89431408"/>
      <w:bookmarkStart w:id="1068" w:name="_Toc97042200"/>
      <w:bookmarkStart w:id="1069" w:name="_Toc97045344"/>
      <w:bookmarkStart w:id="1070" w:name="_Toc97155089"/>
      <w:bookmarkStart w:id="1071" w:name="_Toc101521239"/>
      <w:bookmarkStart w:id="1072" w:name="_Toc138761499"/>
      <w:bookmarkStart w:id="1073" w:name="_Toc145707693"/>
      <w:bookmarkStart w:id="1074" w:name="_Toc160570152"/>
      <w:bookmarkStart w:id="1075" w:name="_Toc162007748"/>
      <w:bookmarkStart w:id="1076" w:name="_Toc185515361"/>
      <w:bookmarkStart w:id="1077" w:name="_Toc192872668"/>
      <w:bookmarkStart w:id="1078" w:name="_Toc200970370"/>
      <w:bookmarkStart w:id="1079" w:name="_Toc207721701"/>
      <w:bookmarkStart w:id="1080" w:name="_Toc209520564"/>
      <w:bookmarkStart w:id="1081" w:name="_Toc218778441"/>
      <w:r>
        <w:t>5.5.2.5</w:t>
      </w:r>
      <w:r>
        <w:tab/>
        <w:t>Eees_AppClientInformation_Unsubscribe</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1712CC75" w14:textId="10745DBC" w:rsidR="00827F85" w:rsidRDefault="00827F85" w:rsidP="00827F85">
      <w:pPr>
        <w:pStyle w:val="Heading5"/>
      </w:pPr>
      <w:bookmarkStart w:id="1082" w:name="_Toc85734110"/>
      <w:bookmarkStart w:id="1083" w:name="_Toc89431409"/>
      <w:bookmarkStart w:id="1084" w:name="_Toc97042201"/>
      <w:bookmarkStart w:id="1085" w:name="_Toc97045345"/>
      <w:bookmarkStart w:id="1086" w:name="_Toc97155090"/>
      <w:bookmarkStart w:id="1087" w:name="_Toc101521240"/>
      <w:bookmarkStart w:id="1088" w:name="_Toc138761500"/>
      <w:bookmarkStart w:id="1089" w:name="_Toc145707694"/>
      <w:bookmarkStart w:id="1090" w:name="_Toc160570153"/>
      <w:bookmarkStart w:id="1091" w:name="_Toc162007749"/>
      <w:bookmarkStart w:id="1092" w:name="_Toc185515362"/>
      <w:bookmarkStart w:id="1093" w:name="_Toc192872669"/>
      <w:bookmarkStart w:id="1094" w:name="_Toc200970371"/>
      <w:bookmarkStart w:id="1095" w:name="_Toc207721702"/>
      <w:bookmarkStart w:id="1096" w:name="_Toc209520565"/>
      <w:bookmarkStart w:id="1097" w:name="_Toc218778442"/>
      <w:r>
        <w:t>5.5.2.5.1</w:t>
      </w:r>
      <w:r>
        <w:tab/>
        <w:t>General</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098" w:name="_Toc85734111"/>
      <w:bookmarkStart w:id="1099" w:name="_Toc89431410"/>
      <w:bookmarkStart w:id="1100" w:name="_Toc97042202"/>
      <w:bookmarkStart w:id="1101" w:name="_Toc97045346"/>
      <w:bookmarkStart w:id="1102" w:name="_Toc97155091"/>
      <w:bookmarkStart w:id="1103" w:name="_Toc101521241"/>
      <w:bookmarkStart w:id="1104" w:name="_Toc138761501"/>
      <w:bookmarkStart w:id="1105" w:name="_Toc145707695"/>
      <w:bookmarkStart w:id="1106" w:name="_Toc160570154"/>
      <w:bookmarkStart w:id="1107" w:name="_Toc162007750"/>
      <w:bookmarkStart w:id="1108" w:name="_Toc185515363"/>
      <w:bookmarkStart w:id="1109" w:name="_Toc192872670"/>
      <w:bookmarkStart w:id="1110" w:name="_Toc200970372"/>
      <w:bookmarkStart w:id="1111" w:name="_Toc207721703"/>
      <w:bookmarkStart w:id="1112" w:name="_Toc209520566"/>
      <w:bookmarkStart w:id="1113" w:name="_Toc218778443"/>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114" w:name="_Toc85734112"/>
      <w:bookmarkStart w:id="1115" w:name="_Toc89431411"/>
      <w:bookmarkStart w:id="1116" w:name="_Toc97042203"/>
      <w:bookmarkStart w:id="1117" w:name="_Toc97045347"/>
      <w:bookmarkStart w:id="1118" w:name="_Toc97155092"/>
      <w:bookmarkStart w:id="1119" w:name="_Toc101521242"/>
      <w:bookmarkStart w:id="1120" w:name="_Toc138761502"/>
      <w:bookmarkStart w:id="1121" w:name="_Toc145707696"/>
      <w:bookmarkStart w:id="1122" w:name="_Toc160570155"/>
      <w:bookmarkStart w:id="1123" w:name="_Toc162007751"/>
      <w:bookmarkStart w:id="1124" w:name="_Toc185515364"/>
      <w:bookmarkStart w:id="1125" w:name="_Toc192872671"/>
      <w:bookmarkStart w:id="1126" w:name="_Toc200970373"/>
      <w:bookmarkStart w:id="1127" w:name="_Toc207721704"/>
      <w:bookmarkStart w:id="1128" w:name="_Toc209520567"/>
      <w:bookmarkStart w:id="1129" w:name="_Toc218778444"/>
      <w:r>
        <w:lastRenderedPageBreak/>
        <w:t>5.</w:t>
      </w:r>
      <w:r w:rsidR="008B763D">
        <w:t>6</w:t>
      </w:r>
      <w:r>
        <w:tab/>
        <w:t>Eees_SessionWithQoS Service</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40349378" w14:textId="5E8238AD" w:rsidR="000612BF" w:rsidRDefault="000612BF" w:rsidP="000612BF">
      <w:pPr>
        <w:pStyle w:val="Heading3"/>
      </w:pPr>
      <w:bookmarkStart w:id="1130" w:name="_Toc65839150"/>
      <w:bookmarkStart w:id="1131" w:name="_Toc85734113"/>
      <w:bookmarkStart w:id="1132" w:name="_Toc89431412"/>
      <w:bookmarkStart w:id="1133" w:name="_Toc97042204"/>
      <w:bookmarkStart w:id="1134" w:name="_Toc97045348"/>
      <w:bookmarkStart w:id="1135" w:name="_Toc97155093"/>
      <w:bookmarkStart w:id="1136" w:name="_Toc101521243"/>
      <w:bookmarkStart w:id="1137" w:name="_Toc138761503"/>
      <w:bookmarkStart w:id="1138" w:name="_Toc145707697"/>
      <w:bookmarkStart w:id="1139" w:name="_Toc160570156"/>
      <w:bookmarkStart w:id="1140" w:name="_Toc162007752"/>
      <w:bookmarkStart w:id="1141" w:name="_Toc185515365"/>
      <w:bookmarkStart w:id="1142" w:name="_Toc192872672"/>
      <w:bookmarkStart w:id="1143" w:name="_Toc200970374"/>
      <w:bookmarkStart w:id="1144" w:name="_Toc207721705"/>
      <w:bookmarkStart w:id="1145" w:name="_Toc209520568"/>
      <w:bookmarkStart w:id="1146" w:name="_Toc218778445"/>
      <w:r>
        <w:t>5.</w:t>
      </w:r>
      <w:r w:rsidR="008B763D">
        <w:t>6</w:t>
      </w:r>
      <w:r>
        <w:t>.1</w:t>
      </w:r>
      <w:r>
        <w:tab/>
        <w:t>Service Description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147" w:name="_Toc65839151"/>
      <w:bookmarkStart w:id="1148" w:name="_Toc85734114"/>
      <w:bookmarkStart w:id="1149" w:name="_Toc89431413"/>
      <w:bookmarkStart w:id="1150" w:name="_Toc97042205"/>
      <w:bookmarkStart w:id="1151" w:name="_Toc97045349"/>
      <w:bookmarkStart w:id="1152" w:name="_Toc97155094"/>
      <w:bookmarkStart w:id="1153" w:name="_Toc101521244"/>
      <w:bookmarkStart w:id="1154" w:name="_Toc138761504"/>
      <w:bookmarkStart w:id="1155" w:name="_Toc145707698"/>
      <w:bookmarkStart w:id="1156" w:name="_Toc160570157"/>
      <w:bookmarkStart w:id="1157" w:name="_Toc162007753"/>
      <w:bookmarkStart w:id="1158" w:name="_Toc185515366"/>
      <w:bookmarkStart w:id="1159" w:name="_Toc192872673"/>
      <w:bookmarkStart w:id="1160" w:name="_Toc200970375"/>
      <w:bookmarkStart w:id="1161" w:name="_Toc207721706"/>
      <w:bookmarkStart w:id="1162" w:name="_Toc209520569"/>
      <w:bookmarkStart w:id="1163" w:name="_Toc218778446"/>
      <w:r>
        <w:t>5.</w:t>
      </w:r>
      <w:r w:rsidR="008B763D">
        <w:t>6</w:t>
      </w:r>
      <w:r>
        <w:t>.2</w:t>
      </w:r>
      <w:r>
        <w:tab/>
        <w:t>Service Operations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0DA3BD8E" w14:textId="4B183E3C" w:rsidR="000612BF" w:rsidRDefault="000612BF" w:rsidP="000612BF">
      <w:pPr>
        <w:pStyle w:val="Heading4"/>
      </w:pPr>
      <w:bookmarkStart w:id="1164" w:name="_Toc65839152"/>
      <w:bookmarkStart w:id="1165" w:name="_Toc85734115"/>
      <w:bookmarkStart w:id="1166" w:name="_Toc89431414"/>
      <w:bookmarkStart w:id="1167" w:name="_Toc97042206"/>
      <w:bookmarkStart w:id="1168" w:name="_Toc97045350"/>
      <w:bookmarkStart w:id="1169" w:name="_Toc97155095"/>
      <w:bookmarkStart w:id="1170" w:name="_Toc101521245"/>
      <w:bookmarkStart w:id="1171" w:name="_Toc138761505"/>
      <w:bookmarkStart w:id="1172" w:name="_Toc145707699"/>
      <w:bookmarkStart w:id="1173" w:name="_Toc160570158"/>
      <w:bookmarkStart w:id="1174" w:name="_Toc162007754"/>
      <w:bookmarkStart w:id="1175" w:name="_Toc185515367"/>
      <w:bookmarkStart w:id="1176" w:name="_Toc192872674"/>
      <w:bookmarkStart w:id="1177" w:name="_Toc200970376"/>
      <w:bookmarkStart w:id="1178" w:name="_Toc207721707"/>
      <w:bookmarkStart w:id="1179" w:name="_Toc209520570"/>
      <w:bookmarkStart w:id="1180" w:name="_Toc218778447"/>
      <w:r>
        <w:t>5.</w:t>
      </w:r>
      <w:r w:rsidR="008B763D">
        <w:t>6</w:t>
      </w:r>
      <w:r>
        <w:t>.2.1</w:t>
      </w:r>
      <w:r>
        <w:tab/>
        <w:t>Introduction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0E0676C" w14:textId="543BF694" w:rsidR="00BA71B7" w:rsidRDefault="00BA71B7" w:rsidP="00BA71B7">
      <w:bookmarkStart w:id="1181"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82" w:name="_Toc85734116"/>
      <w:bookmarkStart w:id="1183" w:name="_Toc89431415"/>
      <w:bookmarkStart w:id="1184" w:name="_Toc97042207"/>
      <w:bookmarkStart w:id="1185" w:name="_Toc97045351"/>
      <w:bookmarkStart w:id="1186" w:name="_Toc97155096"/>
      <w:bookmarkStart w:id="1187" w:name="_Toc101521246"/>
      <w:bookmarkStart w:id="1188" w:name="_Toc138761506"/>
      <w:bookmarkStart w:id="1189" w:name="_Toc145707700"/>
      <w:bookmarkStart w:id="1190" w:name="_Toc160570159"/>
      <w:bookmarkStart w:id="1191" w:name="_Toc162007755"/>
      <w:bookmarkStart w:id="1192" w:name="_Toc185515368"/>
      <w:bookmarkStart w:id="1193" w:name="_Toc192872675"/>
      <w:bookmarkStart w:id="1194" w:name="_Toc200970377"/>
      <w:bookmarkStart w:id="1195" w:name="_Toc207721708"/>
      <w:bookmarkStart w:id="1196" w:name="_Toc209520571"/>
      <w:bookmarkStart w:id="1197" w:name="_Toc218778448"/>
      <w:r>
        <w:t>5.</w:t>
      </w:r>
      <w:r w:rsidR="008B763D">
        <w:t>6</w:t>
      </w:r>
      <w:r>
        <w:t>.2.2</w:t>
      </w:r>
      <w:r>
        <w:tab/>
        <w:t>Eees_SessionWithQoS_Create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2DAE60F" w14:textId="15FD8281" w:rsidR="000612BF" w:rsidRDefault="000612BF" w:rsidP="000612BF">
      <w:pPr>
        <w:pStyle w:val="Heading5"/>
      </w:pPr>
      <w:bookmarkStart w:id="1198" w:name="_Toc65839154"/>
      <w:bookmarkStart w:id="1199" w:name="_Toc85734117"/>
      <w:bookmarkStart w:id="1200" w:name="_Toc89431416"/>
      <w:bookmarkStart w:id="1201" w:name="_Toc97042208"/>
      <w:bookmarkStart w:id="1202" w:name="_Toc97045352"/>
      <w:bookmarkStart w:id="1203" w:name="_Toc97155097"/>
      <w:bookmarkStart w:id="1204" w:name="_Toc101521247"/>
      <w:bookmarkStart w:id="1205" w:name="_Toc138761507"/>
      <w:bookmarkStart w:id="1206" w:name="_Toc145707701"/>
      <w:bookmarkStart w:id="1207" w:name="_Toc160570160"/>
      <w:bookmarkStart w:id="1208" w:name="_Toc162007756"/>
      <w:bookmarkStart w:id="1209" w:name="_Toc185515369"/>
      <w:bookmarkStart w:id="1210" w:name="_Toc192872676"/>
      <w:bookmarkStart w:id="1211" w:name="_Toc200970378"/>
      <w:bookmarkStart w:id="1212" w:name="_Toc207721709"/>
      <w:bookmarkStart w:id="1213" w:name="_Toc209520572"/>
      <w:bookmarkStart w:id="1214" w:name="_Toc218778449"/>
      <w:r>
        <w:t>5.</w:t>
      </w:r>
      <w:r w:rsidR="008B763D">
        <w:t>6</w:t>
      </w:r>
      <w:r>
        <w:t>.2.2.1</w:t>
      </w:r>
      <w:r>
        <w:tab/>
        <w:t>General</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42B880DA" w14:textId="59C6573F" w:rsidR="000612BF" w:rsidRDefault="00BA71B7" w:rsidP="000612BF">
      <w:bookmarkStart w:id="1215"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216" w:name="_Toc85734118"/>
      <w:bookmarkStart w:id="1217" w:name="_Toc89431417"/>
      <w:bookmarkStart w:id="1218" w:name="_Toc97042209"/>
      <w:bookmarkStart w:id="1219" w:name="_Toc97045353"/>
      <w:bookmarkStart w:id="1220" w:name="_Toc97155098"/>
      <w:bookmarkStart w:id="1221" w:name="_Toc101521248"/>
      <w:bookmarkStart w:id="1222" w:name="_Toc138761508"/>
      <w:bookmarkStart w:id="1223" w:name="_Toc145707702"/>
      <w:bookmarkStart w:id="1224" w:name="_Toc160570161"/>
      <w:bookmarkStart w:id="1225" w:name="_Toc162007757"/>
      <w:bookmarkStart w:id="1226" w:name="_Toc185515370"/>
      <w:bookmarkStart w:id="1227" w:name="_Toc192872677"/>
      <w:bookmarkStart w:id="1228" w:name="_Toc200970379"/>
      <w:bookmarkStart w:id="1229" w:name="_Toc207721710"/>
      <w:bookmarkStart w:id="1230" w:name="_Toc209520573"/>
      <w:bookmarkStart w:id="1231" w:name="_Toc218778450"/>
      <w:r>
        <w:t>5.</w:t>
      </w:r>
      <w:r w:rsidR="008B763D">
        <w:t>6</w:t>
      </w:r>
      <w:r>
        <w:t>.2.2.2</w:t>
      </w:r>
      <w:r>
        <w:tab/>
      </w:r>
      <w:bookmarkEnd w:id="1215"/>
      <w:bookmarkEnd w:id="1216"/>
      <w:bookmarkEnd w:id="1217"/>
      <w:bookmarkEnd w:id="1218"/>
      <w:bookmarkEnd w:id="1219"/>
      <w:bookmarkEnd w:id="1220"/>
      <w:bookmarkEnd w:id="1221"/>
      <w:bookmarkEnd w:id="1222"/>
      <w:bookmarkEnd w:id="1223"/>
      <w:bookmarkEnd w:id="1224"/>
      <w:bookmarkEnd w:id="1225"/>
      <w:r w:rsidR="00BA71B7">
        <w:t>Service consumer requesting reservation of resources for a data session between AC and service consumer with specific QoS using Eees_SessionWithQoS operation</w:t>
      </w:r>
      <w:bookmarkEnd w:id="1226"/>
      <w:bookmarkEnd w:id="1227"/>
      <w:bookmarkEnd w:id="1228"/>
      <w:bookmarkEnd w:id="1229"/>
      <w:bookmarkEnd w:id="1230"/>
      <w:bookmarkEnd w:id="1231"/>
    </w:p>
    <w:p w14:paraId="417D0D62" w14:textId="2D4B6871" w:rsidR="00BA71B7" w:rsidRDefault="00BA71B7" w:rsidP="00BA71B7">
      <w:bookmarkStart w:id="1232"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233" w:name="_Toc85734119"/>
      <w:bookmarkStart w:id="1234" w:name="_Toc89431418"/>
      <w:bookmarkStart w:id="1235" w:name="_Toc97042210"/>
      <w:bookmarkStart w:id="1236" w:name="_Toc97045354"/>
      <w:bookmarkStart w:id="1237" w:name="_Toc97155099"/>
      <w:bookmarkStart w:id="1238" w:name="_Toc101521249"/>
      <w:bookmarkStart w:id="1239" w:name="_Toc138761509"/>
      <w:bookmarkStart w:id="1240" w:name="_Toc145707703"/>
      <w:bookmarkStart w:id="1241" w:name="_Toc160570162"/>
      <w:bookmarkStart w:id="1242" w:name="_Toc162007758"/>
      <w:bookmarkStart w:id="1243" w:name="_Toc185515371"/>
      <w:bookmarkStart w:id="1244" w:name="_Toc192872678"/>
      <w:bookmarkStart w:id="1245" w:name="_Toc200970380"/>
      <w:bookmarkStart w:id="1246" w:name="_Toc207721711"/>
      <w:bookmarkStart w:id="1247" w:name="_Toc209520574"/>
      <w:bookmarkStart w:id="1248" w:name="_Toc218778451"/>
      <w:bookmarkEnd w:id="1232"/>
      <w:r>
        <w:t>5.</w:t>
      </w:r>
      <w:r w:rsidR="008B763D">
        <w:t>6</w:t>
      </w:r>
      <w:r>
        <w:t>.2.3</w:t>
      </w:r>
      <w:r>
        <w:tab/>
        <w:t>Eees_SessionWithQoS_Update</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3E09ECE" w14:textId="2441964D" w:rsidR="000612BF" w:rsidRDefault="000612BF" w:rsidP="000612BF">
      <w:pPr>
        <w:pStyle w:val="Heading5"/>
      </w:pPr>
      <w:bookmarkStart w:id="1249" w:name="_Toc85734120"/>
      <w:bookmarkStart w:id="1250" w:name="_Toc89431419"/>
      <w:bookmarkStart w:id="1251" w:name="_Toc97042211"/>
      <w:bookmarkStart w:id="1252" w:name="_Toc97045355"/>
      <w:bookmarkStart w:id="1253" w:name="_Toc97155100"/>
      <w:bookmarkStart w:id="1254" w:name="_Toc101521250"/>
      <w:bookmarkStart w:id="1255" w:name="_Toc138761510"/>
      <w:bookmarkStart w:id="1256" w:name="_Toc145707704"/>
      <w:bookmarkStart w:id="1257" w:name="_Toc160570163"/>
      <w:bookmarkStart w:id="1258" w:name="_Toc162007759"/>
      <w:bookmarkStart w:id="1259" w:name="_Toc185515372"/>
      <w:bookmarkStart w:id="1260" w:name="_Toc192872679"/>
      <w:bookmarkStart w:id="1261" w:name="_Toc200970381"/>
      <w:bookmarkStart w:id="1262" w:name="_Toc207721712"/>
      <w:bookmarkStart w:id="1263" w:name="_Toc209520575"/>
      <w:bookmarkStart w:id="1264" w:name="_Toc218778452"/>
      <w:r>
        <w:t>5.</w:t>
      </w:r>
      <w:r w:rsidR="008B763D">
        <w:t>6</w:t>
      </w:r>
      <w:r>
        <w:t>.2.3.1</w:t>
      </w:r>
      <w:r>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265" w:name="_Toc85734121"/>
      <w:bookmarkStart w:id="1266" w:name="_Toc89431420"/>
      <w:bookmarkStart w:id="1267" w:name="_Toc97042212"/>
      <w:bookmarkStart w:id="1268" w:name="_Toc97045356"/>
      <w:bookmarkStart w:id="1269" w:name="_Toc97155101"/>
      <w:bookmarkStart w:id="1270" w:name="_Toc101521251"/>
      <w:bookmarkStart w:id="1271" w:name="_Toc138761511"/>
      <w:bookmarkStart w:id="1272" w:name="_Toc145707705"/>
      <w:bookmarkStart w:id="1273" w:name="_Toc160570164"/>
      <w:bookmarkStart w:id="1274" w:name="_Toc162007760"/>
      <w:bookmarkStart w:id="1275" w:name="_Toc185515373"/>
      <w:bookmarkStart w:id="1276" w:name="_Toc192872680"/>
      <w:bookmarkStart w:id="1277" w:name="_Toc200970382"/>
      <w:bookmarkStart w:id="1278" w:name="_Toc207721713"/>
      <w:bookmarkStart w:id="1279" w:name="_Toc209520576"/>
      <w:bookmarkStart w:id="1280" w:name="_Toc218778453"/>
      <w:r>
        <w:t>5.</w:t>
      </w:r>
      <w:r w:rsidR="008B763D">
        <w:t>6</w:t>
      </w:r>
      <w:r>
        <w:t>.2.3.2</w:t>
      </w:r>
      <w:r>
        <w:tab/>
      </w:r>
      <w:bookmarkEnd w:id="1265"/>
      <w:bookmarkEnd w:id="1266"/>
      <w:bookmarkEnd w:id="1267"/>
      <w:bookmarkEnd w:id="1268"/>
      <w:bookmarkEnd w:id="1269"/>
      <w:bookmarkEnd w:id="1270"/>
      <w:bookmarkEnd w:id="1271"/>
      <w:bookmarkEnd w:id="1272"/>
      <w:bookmarkEnd w:id="1273"/>
      <w:bookmarkEnd w:id="1274"/>
      <w:r w:rsidR="00BA71B7">
        <w:t>Service consumer updating QoS of a data session between AC and service consumer using Eees_SessionWithQoS_Update operation</w:t>
      </w:r>
      <w:bookmarkEnd w:id="1275"/>
      <w:bookmarkEnd w:id="1276"/>
      <w:bookmarkEnd w:id="1277"/>
      <w:bookmarkEnd w:id="1278"/>
      <w:bookmarkEnd w:id="1279"/>
      <w:bookmarkEnd w:id="1280"/>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81" w:name="_Toc85734122"/>
      <w:bookmarkStart w:id="1282" w:name="_Toc89431421"/>
      <w:bookmarkStart w:id="1283" w:name="_Toc97042213"/>
      <w:bookmarkStart w:id="1284" w:name="_Toc97045357"/>
      <w:bookmarkStart w:id="1285" w:name="_Toc97155102"/>
      <w:bookmarkStart w:id="1286" w:name="_Toc101521252"/>
      <w:bookmarkStart w:id="1287" w:name="_Toc138761512"/>
      <w:bookmarkStart w:id="1288" w:name="_Toc145707706"/>
      <w:bookmarkStart w:id="1289" w:name="_Toc160570165"/>
      <w:bookmarkStart w:id="1290" w:name="_Toc162007761"/>
      <w:bookmarkStart w:id="1291" w:name="_Toc185515374"/>
      <w:bookmarkStart w:id="1292" w:name="_Toc192872681"/>
      <w:bookmarkStart w:id="1293" w:name="_Toc200970383"/>
      <w:bookmarkStart w:id="1294" w:name="_Toc207721714"/>
      <w:bookmarkStart w:id="1295" w:name="_Toc209520577"/>
      <w:bookmarkStart w:id="1296" w:name="_Toc218778454"/>
      <w:r>
        <w:t>5.</w:t>
      </w:r>
      <w:r w:rsidR="008B763D">
        <w:t>6</w:t>
      </w:r>
      <w:r>
        <w:t>.2.4</w:t>
      </w:r>
      <w:r>
        <w:tab/>
        <w:t>Eees_SessionWithQoS_Revoke</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5C6153F8" w14:textId="7505D326" w:rsidR="000612BF" w:rsidRDefault="000612BF" w:rsidP="000612BF">
      <w:pPr>
        <w:pStyle w:val="Heading5"/>
      </w:pPr>
      <w:bookmarkStart w:id="1297" w:name="_Toc85734123"/>
      <w:bookmarkStart w:id="1298" w:name="_Toc89431422"/>
      <w:bookmarkStart w:id="1299" w:name="_Toc97042214"/>
      <w:bookmarkStart w:id="1300" w:name="_Toc97045358"/>
      <w:bookmarkStart w:id="1301" w:name="_Toc97155103"/>
      <w:bookmarkStart w:id="1302" w:name="_Toc101521253"/>
      <w:bookmarkStart w:id="1303" w:name="_Toc138761513"/>
      <w:bookmarkStart w:id="1304" w:name="_Toc145707707"/>
      <w:bookmarkStart w:id="1305" w:name="_Toc160570166"/>
      <w:bookmarkStart w:id="1306" w:name="_Toc162007762"/>
      <w:bookmarkStart w:id="1307" w:name="_Toc185515375"/>
      <w:bookmarkStart w:id="1308" w:name="_Toc192872682"/>
      <w:bookmarkStart w:id="1309" w:name="_Toc200970384"/>
      <w:bookmarkStart w:id="1310" w:name="_Toc207721715"/>
      <w:bookmarkStart w:id="1311" w:name="_Toc209520578"/>
      <w:bookmarkStart w:id="1312" w:name="_Toc218778455"/>
      <w:r>
        <w:t>5.</w:t>
      </w:r>
      <w:r w:rsidR="008B763D">
        <w:t>6</w:t>
      </w:r>
      <w:r>
        <w:t>.2.4.1</w:t>
      </w:r>
      <w:r>
        <w:tab/>
        <w:t>General</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313" w:name="_Toc85734124"/>
      <w:bookmarkStart w:id="1314" w:name="_Toc89431423"/>
      <w:bookmarkStart w:id="1315" w:name="_Toc97042215"/>
      <w:bookmarkStart w:id="1316" w:name="_Toc97045359"/>
      <w:bookmarkStart w:id="1317" w:name="_Toc97155104"/>
      <w:bookmarkStart w:id="1318" w:name="_Toc101521254"/>
      <w:bookmarkStart w:id="1319" w:name="_Toc138761514"/>
      <w:bookmarkStart w:id="1320" w:name="_Toc145707708"/>
      <w:bookmarkStart w:id="1321" w:name="_Toc160570167"/>
      <w:bookmarkStart w:id="1322" w:name="_Toc162007763"/>
      <w:bookmarkStart w:id="1323" w:name="_Toc185515376"/>
      <w:bookmarkStart w:id="1324" w:name="_Toc192872683"/>
      <w:bookmarkStart w:id="1325" w:name="_Toc200970385"/>
      <w:bookmarkStart w:id="1326" w:name="_Toc207721716"/>
      <w:bookmarkStart w:id="1327" w:name="_Toc209520579"/>
      <w:bookmarkStart w:id="1328" w:name="_Toc218778456"/>
      <w:r>
        <w:t>5.</w:t>
      </w:r>
      <w:r w:rsidR="008B763D">
        <w:t>6</w:t>
      </w:r>
      <w:r>
        <w:t>.2.4.2</w:t>
      </w:r>
      <w:r>
        <w:tab/>
      </w:r>
      <w:bookmarkEnd w:id="1313"/>
      <w:bookmarkEnd w:id="1314"/>
      <w:bookmarkEnd w:id="1315"/>
      <w:bookmarkEnd w:id="1316"/>
      <w:bookmarkEnd w:id="1317"/>
      <w:bookmarkEnd w:id="1318"/>
      <w:bookmarkEnd w:id="1319"/>
      <w:bookmarkEnd w:id="1320"/>
      <w:bookmarkEnd w:id="1321"/>
      <w:bookmarkEnd w:id="1322"/>
      <w:r w:rsidR="00BA71B7">
        <w:t>Service consumer revoking QoS of a data session between AC and service consumer using Eees_SessionWithQoS_Revoke operation</w:t>
      </w:r>
      <w:bookmarkEnd w:id="1323"/>
      <w:bookmarkEnd w:id="1324"/>
      <w:bookmarkEnd w:id="1325"/>
      <w:bookmarkEnd w:id="1326"/>
      <w:bookmarkEnd w:id="1327"/>
      <w:bookmarkEnd w:id="1328"/>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329" w:name="_Toc85734125"/>
      <w:bookmarkStart w:id="1330" w:name="_Toc89431424"/>
      <w:bookmarkStart w:id="1331" w:name="_Toc97042216"/>
      <w:bookmarkStart w:id="1332" w:name="_Toc97045360"/>
      <w:bookmarkStart w:id="1333" w:name="_Toc97155105"/>
      <w:bookmarkStart w:id="1334" w:name="_Toc101521255"/>
      <w:bookmarkStart w:id="1335" w:name="_Toc138761515"/>
      <w:bookmarkStart w:id="1336" w:name="_Toc145707709"/>
      <w:bookmarkStart w:id="1337" w:name="_Toc160570168"/>
      <w:bookmarkStart w:id="1338" w:name="_Toc162007764"/>
      <w:bookmarkStart w:id="1339" w:name="_Toc185515377"/>
      <w:bookmarkStart w:id="1340" w:name="_Toc192872684"/>
      <w:bookmarkStart w:id="1341" w:name="_Toc200970386"/>
      <w:bookmarkStart w:id="1342" w:name="_Toc207721717"/>
      <w:bookmarkStart w:id="1343" w:name="_Toc209520580"/>
      <w:bookmarkStart w:id="1344" w:name="_Toc218778457"/>
      <w:r>
        <w:t>5.</w:t>
      </w:r>
      <w:r w:rsidR="008B763D">
        <w:t>6</w:t>
      </w:r>
      <w:r>
        <w:t>.2.5</w:t>
      </w:r>
      <w:r>
        <w:tab/>
        <w:t>Eees_SessionWithQoS_Notify</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3059E782" w14:textId="2FB94D9C" w:rsidR="000612BF" w:rsidRDefault="000612BF" w:rsidP="000612BF">
      <w:pPr>
        <w:pStyle w:val="Heading5"/>
      </w:pPr>
      <w:bookmarkStart w:id="1345" w:name="_Toc85734126"/>
      <w:bookmarkStart w:id="1346" w:name="_Toc89431425"/>
      <w:bookmarkStart w:id="1347" w:name="_Toc97042217"/>
      <w:bookmarkStart w:id="1348" w:name="_Toc97045361"/>
      <w:bookmarkStart w:id="1349" w:name="_Toc97155106"/>
      <w:bookmarkStart w:id="1350" w:name="_Toc101521256"/>
      <w:bookmarkStart w:id="1351" w:name="_Toc138761516"/>
      <w:bookmarkStart w:id="1352" w:name="_Toc145707710"/>
      <w:bookmarkStart w:id="1353" w:name="_Toc160570169"/>
      <w:bookmarkStart w:id="1354" w:name="_Toc162007765"/>
      <w:bookmarkStart w:id="1355" w:name="_Toc185515378"/>
      <w:bookmarkStart w:id="1356" w:name="_Toc192872685"/>
      <w:bookmarkStart w:id="1357" w:name="_Toc200970387"/>
      <w:bookmarkStart w:id="1358" w:name="_Toc207721718"/>
      <w:bookmarkStart w:id="1359" w:name="_Toc209520581"/>
      <w:bookmarkStart w:id="1360" w:name="_Toc218778458"/>
      <w:r>
        <w:t>5.</w:t>
      </w:r>
      <w:r w:rsidR="008B763D">
        <w:t>6.2.5</w:t>
      </w:r>
      <w:r>
        <w:t>.1</w:t>
      </w:r>
      <w:r>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361" w:name="_Toc85734127"/>
      <w:bookmarkStart w:id="1362" w:name="_Toc89431426"/>
      <w:bookmarkStart w:id="1363" w:name="_Toc97042218"/>
      <w:bookmarkStart w:id="1364" w:name="_Toc97045362"/>
      <w:bookmarkStart w:id="1365" w:name="_Toc97155107"/>
      <w:bookmarkStart w:id="1366" w:name="_Toc101521257"/>
      <w:bookmarkStart w:id="1367" w:name="_Toc138761517"/>
      <w:bookmarkStart w:id="1368" w:name="_Toc145707711"/>
      <w:bookmarkStart w:id="1369" w:name="_Toc160570170"/>
      <w:bookmarkStart w:id="1370" w:name="_Toc162007766"/>
      <w:bookmarkStart w:id="1371" w:name="_Toc185515379"/>
      <w:bookmarkStart w:id="1372" w:name="_Toc192872686"/>
      <w:bookmarkStart w:id="1373" w:name="_Toc200970388"/>
      <w:bookmarkStart w:id="1374" w:name="_Toc207721719"/>
      <w:bookmarkStart w:id="1375" w:name="_Toc209520582"/>
      <w:bookmarkStart w:id="1376" w:name="_Toc218778459"/>
      <w:r>
        <w:t>5.</w:t>
      </w:r>
      <w:r w:rsidR="008B763D">
        <w:t>6</w:t>
      </w:r>
      <w:r>
        <w:t>.2.</w:t>
      </w:r>
      <w:r w:rsidR="008B763D">
        <w:t>5</w:t>
      </w:r>
      <w:r>
        <w:t>.2</w:t>
      </w:r>
      <w:r>
        <w:tab/>
      </w:r>
      <w:bookmarkEnd w:id="1361"/>
      <w:bookmarkEnd w:id="1362"/>
      <w:bookmarkEnd w:id="1363"/>
      <w:bookmarkEnd w:id="1364"/>
      <w:bookmarkEnd w:id="1365"/>
      <w:bookmarkEnd w:id="1366"/>
      <w:bookmarkEnd w:id="1367"/>
      <w:bookmarkEnd w:id="1368"/>
      <w:bookmarkEnd w:id="1369"/>
      <w:bookmarkEnd w:id="1370"/>
      <w:r w:rsidR="00BA71B7">
        <w:t>EES notifying QoS of a data session between AC and service consumer using Eees_SessionWithQoS_Notify operation</w:t>
      </w:r>
      <w:bookmarkEnd w:id="1371"/>
      <w:bookmarkEnd w:id="1372"/>
      <w:bookmarkEnd w:id="1373"/>
      <w:bookmarkEnd w:id="1374"/>
      <w:bookmarkEnd w:id="1375"/>
      <w:bookmarkEnd w:id="1376"/>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377" w:name="_Toc85734128"/>
      <w:bookmarkStart w:id="1378" w:name="_Toc89431427"/>
      <w:bookmarkStart w:id="1379" w:name="_Toc97042219"/>
      <w:bookmarkStart w:id="1380" w:name="_Toc97045363"/>
      <w:bookmarkStart w:id="1381" w:name="_Toc97155108"/>
      <w:bookmarkStart w:id="1382" w:name="_Toc101521258"/>
      <w:bookmarkStart w:id="1383" w:name="_Toc138761518"/>
      <w:bookmarkStart w:id="1384" w:name="_Toc145707712"/>
      <w:bookmarkStart w:id="1385" w:name="_Toc160570171"/>
      <w:bookmarkStart w:id="1386" w:name="_Toc162007767"/>
      <w:bookmarkStart w:id="1387" w:name="_Toc185515380"/>
      <w:bookmarkStart w:id="1388" w:name="_Toc192872687"/>
      <w:bookmarkStart w:id="1389" w:name="_Toc200970389"/>
      <w:bookmarkStart w:id="1390" w:name="_Toc207721720"/>
      <w:bookmarkStart w:id="1391" w:name="_Toc209520583"/>
      <w:bookmarkStart w:id="1392" w:name="_Toc218778460"/>
      <w:r>
        <w:t>5.7</w:t>
      </w:r>
      <w:r>
        <w:tab/>
        <w:t>Eees_EASDiscovery Service</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7C9DB28" w14:textId="77777777" w:rsidR="001A6A41" w:rsidRDefault="001A6A41" w:rsidP="001A6A41">
      <w:pPr>
        <w:pStyle w:val="Heading3"/>
      </w:pPr>
      <w:bookmarkStart w:id="1393" w:name="_Toc96848057"/>
      <w:bookmarkStart w:id="1394" w:name="_Toc138761519"/>
      <w:bookmarkStart w:id="1395" w:name="_Toc145707713"/>
      <w:bookmarkStart w:id="1396" w:name="_Toc160570172"/>
      <w:bookmarkStart w:id="1397" w:name="_Toc162007768"/>
      <w:bookmarkStart w:id="1398" w:name="_Toc185515381"/>
      <w:bookmarkStart w:id="1399" w:name="_Toc192872688"/>
      <w:bookmarkStart w:id="1400" w:name="_Toc200970390"/>
      <w:bookmarkStart w:id="1401" w:name="_Toc207721721"/>
      <w:bookmarkStart w:id="1402" w:name="_Toc209520584"/>
      <w:bookmarkStart w:id="1403" w:name="_Toc218778461"/>
      <w:r>
        <w:rPr>
          <w:lang w:val="en-US"/>
        </w:rPr>
        <w:t>5.7.1</w:t>
      </w:r>
      <w:r>
        <w:rPr>
          <w:lang w:val="en-US"/>
        </w:rPr>
        <w:tab/>
      </w:r>
      <w:r>
        <w:t>Service Description</w:t>
      </w:r>
      <w:bookmarkEnd w:id="1393"/>
      <w:bookmarkEnd w:id="1394"/>
      <w:bookmarkEnd w:id="1395"/>
      <w:bookmarkEnd w:id="1396"/>
      <w:bookmarkEnd w:id="1397"/>
      <w:bookmarkEnd w:id="1398"/>
      <w:bookmarkEnd w:id="1399"/>
      <w:bookmarkEnd w:id="1400"/>
      <w:bookmarkEnd w:id="1401"/>
      <w:bookmarkEnd w:id="1402"/>
      <w:bookmarkEnd w:id="1403"/>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404" w:name="_Toc96848058"/>
      <w:bookmarkStart w:id="1405" w:name="_Toc138761520"/>
      <w:bookmarkStart w:id="1406" w:name="_Toc145707714"/>
      <w:bookmarkStart w:id="1407" w:name="_Toc160570173"/>
      <w:bookmarkStart w:id="1408" w:name="_Toc162007769"/>
      <w:bookmarkStart w:id="1409" w:name="_Toc185515382"/>
      <w:bookmarkStart w:id="1410" w:name="_Toc192872689"/>
      <w:bookmarkStart w:id="1411" w:name="_Toc200970391"/>
      <w:bookmarkStart w:id="1412" w:name="_Toc207721722"/>
      <w:bookmarkStart w:id="1413" w:name="_Toc209520585"/>
      <w:bookmarkStart w:id="1414" w:name="_Toc218778462"/>
      <w:r>
        <w:rPr>
          <w:lang w:val="en-US"/>
        </w:rPr>
        <w:t>5.7.2</w:t>
      </w:r>
      <w:r>
        <w:rPr>
          <w:lang w:val="en-US"/>
        </w:rPr>
        <w:tab/>
      </w:r>
      <w:r>
        <w:t>Service Operations</w:t>
      </w:r>
      <w:bookmarkEnd w:id="1404"/>
      <w:bookmarkEnd w:id="1405"/>
      <w:bookmarkEnd w:id="1406"/>
      <w:bookmarkEnd w:id="1407"/>
      <w:bookmarkEnd w:id="1408"/>
      <w:bookmarkEnd w:id="1409"/>
      <w:bookmarkEnd w:id="1410"/>
      <w:bookmarkEnd w:id="1411"/>
      <w:bookmarkEnd w:id="1412"/>
      <w:bookmarkEnd w:id="1413"/>
      <w:bookmarkEnd w:id="1414"/>
    </w:p>
    <w:p w14:paraId="30E2A438" w14:textId="77777777" w:rsidR="001A6A41" w:rsidRDefault="001A6A41" w:rsidP="001A6A41">
      <w:pPr>
        <w:pStyle w:val="Heading4"/>
      </w:pPr>
      <w:bookmarkStart w:id="1415" w:name="_Toc96848059"/>
      <w:bookmarkStart w:id="1416" w:name="_Toc138761521"/>
      <w:bookmarkStart w:id="1417" w:name="_Toc145707715"/>
      <w:bookmarkStart w:id="1418" w:name="_Toc160570174"/>
      <w:bookmarkStart w:id="1419" w:name="_Toc162007770"/>
      <w:bookmarkStart w:id="1420" w:name="_Toc185515383"/>
      <w:bookmarkStart w:id="1421" w:name="_Toc192872690"/>
      <w:bookmarkStart w:id="1422" w:name="_Toc200970392"/>
      <w:bookmarkStart w:id="1423" w:name="_Toc207721723"/>
      <w:bookmarkStart w:id="1424" w:name="_Toc209520586"/>
      <w:bookmarkStart w:id="1425" w:name="_Toc218778463"/>
      <w:r>
        <w:t>5.7.2.1</w:t>
      </w:r>
      <w:r>
        <w:tab/>
        <w:t>Introduction</w:t>
      </w:r>
      <w:bookmarkEnd w:id="1415"/>
      <w:bookmarkEnd w:id="1416"/>
      <w:bookmarkEnd w:id="1417"/>
      <w:bookmarkEnd w:id="1418"/>
      <w:bookmarkEnd w:id="1419"/>
      <w:bookmarkEnd w:id="1420"/>
      <w:bookmarkEnd w:id="1421"/>
      <w:bookmarkEnd w:id="1422"/>
      <w:bookmarkEnd w:id="1423"/>
      <w:bookmarkEnd w:id="1424"/>
      <w:bookmarkEnd w:id="1425"/>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426" w:name="_Toc96848060"/>
      <w:bookmarkStart w:id="1427" w:name="_Toc138761522"/>
      <w:bookmarkStart w:id="1428" w:name="_Toc145707716"/>
      <w:bookmarkStart w:id="1429" w:name="_Toc160570175"/>
      <w:bookmarkStart w:id="1430" w:name="_Toc162007771"/>
      <w:bookmarkStart w:id="1431" w:name="_Toc185515384"/>
      <w:bookmarkStart w:id="1432" w:name="_Toc192872691"/>
      <w:bookmarkStart w:id="1433" w:name="_Toc200970393"/>
      <w:bookmarkStart w:id="1434" w:name="_Toc207721724"/>
      <w:bookmarkStart w:id="1435" w:name="_Toc209520587"/>
      <w:bookmarkStart w:id="1436" w:name="_Toc218778464"/>
      <w:r>
        <w:t>5.7.2.2</w:t>
      </w:r>
      <w:r>
        <w:tab/>
      </w:r>
      <w:r w:rsidRPr="00F477AF">
        <w:t>Eees_EASDiscovery_</w:t>
      </w:r>
      <w:r>
        <w:t>TEasDisc</w:t>
      </w:r>
      <w:r w:rsidRPr="00F477AF">
        <w:t>Request</w:t>
      </w:r>
      <w:bookmarkEnd w:id="1426"/>
      <w:bookmarkEnd w:id="1427"/>
      <w:bookmarkEnd w:id="1428"/>
      <w:bookmarkEnd w:id="1429"/>
      <w:bookmarkEnd w:id="1430"/>
      <w:bookmarkEnd w:id="1431"/>
      <w:bookmarkEnd w:id="1432"/>
      <w:bookmarkEnd w:id="1433"/>
      <w:bookmarkEnd w:id="1434"/>
      <w:bookmarkEnd w:id="1435"/>
      <w:bookmarkEnd w:id="1436"/>
    </w:p>
    <w:p w14:paraId="479BC11A" w14:textId="77777777" w:rsidR="0004249C" w:rsidRDefault="0004249C" w:rsidP="0004249C">
      <w:pPr>
        <w:pStyle w:val="Heading5"/>
      </w:pPr>
      <w:bookmarkStart w:id="1437" w:name="_Toc96848061"/>
      <w:bookmarkStart w:id="1438" w:name="_Toc138761523"/>
      <w:bookmarkStart w:id="1439" w:name="_Toc145707717"/>
      <w:bookmarkStart w:id="1440" w:name="_Toc160570176"/>
      <w:bookmarkStart w:id="1441" w:name="_Toc162007772"/>
      <w:bookmarkStart w:id="1442" w:name="_Toc185515385"/>
      <w:bookmarkStart w:id="1443" w:name="_Toc192872692"/>
      <w:bookmarkStart w:id="1444" w:name="_Toc200970394"/>
      <w:bookmarkStart w:id="1445" w:name="_Toc207721725"/>
      <w:bookmarkStart w:id="1446" w:name="_Toc209520588"/>
      <w:bookmarkStart w:id="1447" w:name="_Toc218778465"/>
      <w:bookmarkStart w:id="1448" w:name="_Toc96848062"/>
      <w:bookmarkStart w:id="1449" w:name="_Toc138761524"/>
      <w:bookmarkStart w:id="1450" w:name="_Toc145707718"/>
      <w:bookmarkStart w:id="1451" w:name="_Toc160570177"/>
      <w:bookmarkStart w:id="1452" w:name="_Toc162007773"/>
      <w:bookmarkStart w:id="1453" w:name="_Toc185515386"/>
      <w:bookmarkStart w:id="1454" w:name="_Toc192872693"/>
      <w:bookmarkStart w:id="1455" w:name="_Toc200970395"/>
      <w:r>
        <w:t>5.7.2.2.1</w:t>
      </w:r>
      <w:r>
        <w:tab/>
        <w:t>General</w:t>
      </w:r>
      <w:bookmarkEnd w:id="1437"/>
      <w:bookmarkEnd w:id="1438"/>
      <w:bookmarkEnd w:id="1439"/>
      <w:bookmarkEnd w:id="1440"/>
      <w:bookmarkEnd w:id="1441"/>
      <w:bookmarkEnd w:id="1442"/>
      <w:bookmarkEnd w:id="1443"/>
      <w:bookmarkEnd w:id="1444"/>
      <w:bookmarkEnd w:id="1445"/>
      <w:bookmarkEnd w:id="1446"/>
      <w:bookmarkEnd w:id="1447"/>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456" w:name="_Toc207721726"/>
      <w:bookmarkStart w:id="1457" w:name="_Toc209520589"/>
      <w:bookmarkStart w:id="1458" w:name="_Toc218778466"/>
      <w:r>
        <w:t>5.7.2.2.2</w:t>
      </w:r>
      <w:r>
        <w:tab/>
      </w:r>
      <w:bookmarkEnd w:id="1448"/>
      <w:bookmarkEnd w:id="1449"/>
      <w:bookmarkEnd w:id="1450"/>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451"/>
      <w:bookmarkEnd w:id="1452"/>
      <w:bookmarkEnd w:id="1453"/>
      <w:bookmarkEnd w:id="1454"/>
      <w:bookmarkEnd w:id="1455"/>
      <w:bookmarkEnd w:id="1456"/>
      <w:bookmarkEnd w:id="1457"/>
      <w:bookmarkEnd w:id="145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459" w:name="_Toc85734135"/>
      <w:bookmarkStart w:id="1460" w:name="_Toc89431434"/>
      <w:bookmarkStart w:id="1461" w:name="_Toc97042226"/>
      <w:bookmarkStart w:id="1462" w:name="_Toc97045370"/>
      <w:bookmarkStart w:id="1463" w:name="_Toc97155115"/>
      <w:bookmarkStart w:id="1464" w:name="_Toc101521265"/>
      <w:bookmarkStart w:id="1465" w:name="_Toc138761525"/>
      <w:bookmarkStart w:id="1466" w:name="_Toc145707719"/>
      <w:bookmarkStart w:id="1467" w:name="_Toc160570178"/>
      <w:bookmarkStart w:id="1468" w:name="_Toc162007774"/>
      <w:bookmarkStart w:id="1469" w:name="_Toc185515387"/>
      <w:bookmarkStart w:id="1470" w:name="_Toc192872694"/>
      <w:bookmarkStart w:id="1471" w:name="_Toc200970396"/>
      <w:bookmarkStart w:id="1472" w:name="_Toc207721727"/>
      <w:bookmarkStart w:id="1473" w:name="_Toc209520590"/>
      <w:bookmarkStart w:id="1474" w:name="_Toc218778467"/>
      <w:r>
        <w:t>5.8</w:t>
      </w:r>
      <w:r>
        <w:tab/>
        <w:t>Eees_ACRManagementEvent Service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161B7E9C" w14:textId="00229A7C" w:rsidR="00571C58" w:rsidRDefault="00571C58" w:rsidP="00571C58">
      <w:pPr>
        <w:pStyle w:val="Heading3"/>
      </w:pPr>
      <w:bookmarkStart w:id="1475" w:name="_Toc85734136"/>
      <w:bookmarkStart w:id="1476" w:name="_Toc89431435"/>
      <w:bookmarkStart w:id="1477" w:name="_Toc97042227"/>
      <w:bookmarkStart w:id="1478" w:name="_Toc97045371"/>
      <w:bookmarkStart w:id="1479" w:name="_Toc97155116"/>
      <w:bookmarkStart w:id="1480" w:name="_Toc101521266"/>
      <w:bookmarkStart w:id="1481" w:name="_Toc138761526"/>
      <w:bookmarkStart w:id="1482" w:name="_Toc145707720"/>
      <w:bookmarkStart w:id="1483" w:name="_Toc160570179"/>
      <w:bookmarkStart w:id="1484" w:name="_Toc162007775"/>
      <w:bookmarkStart w:id="1485" w:name="_Toc185515388"/>
      <w:bookmarkStart w:id="1486" w:name="_Toc192872695"/>
      <w:bookmarkStart w:id="1487" w:name="_Toc200970397"/>
      <w:bookmarkStart w:id="1488" w:name="_Toc207721728"/>
      <w:bookmarkStart w:id="1489" w:name="_Toc209520591"/>
      <w:bookmarkStart w:id="1490" w:name="_Toc218778468"/>
      <w:r>
        <w:t>5.8.1</w:t>
      </w:r>
      <w:r>
        <w:tab/>
        <w:t>Service Description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491" w:name="_Toc85734137"/>
      <w:bookmarkStart w:id="1492" w:name="_Toc89431436"/>
      <w:bookmarkStart w:id="1493" w:name="_Toc97042228"/>
      <w:bookmarkStart w:id="1494" w:name="_Toc97045372"/>
      <w:bookmarkStart w:id="1495" w:name="_Toc97155117"/>
      <w:bookmarkStart w:id="1496" w:name="_Toc101521267"/>
      <w:bookmarkStart w:id="1497" w:name="_Toc138761527"/>
      <w:bookmarkStart w:id="1498" w:name="_Toc145707721"/>
      <w:bookmarkStart w:id="1499" w:name="_Toc160570180"/>
      <w:bookmarkStart w:id="1500" w:name="_Toc162007776"/>
      <w:bookmarkStart w:id="1501" w:name="_Toc185515389"/>
      <w:bookmarkStart w:id="1502" w:name="_Toc192872696"/>
      <w:bookmarkStart w:id="1503" w:name="_Toc200970398"/>
      <w:bookmarkStart w:id="1504" w:name="_Toc207721729"/>
      <w:bookmarkStart w:id="1505" w:name="_Toc209520592"/>
      <w:bookmarkStart w:id="1506" w:name="_Toc218778469"/>
      <w:r>
        <w:t>5.8.2</w:t>
      </w:r>
      <w:r>
        <w:tab/>
        <w:t>Service Operations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313A0A31" w14:textId="2FF5577C" w:rsidR="00571C58" w:rsidRDefault="00571C58" w:rsidP="00571C58">
      <w:pPr>
        <w:pStyle w:val="Heading4"/>
      </w:pPr>
      <w:bookmarkStart w:id="1507" w:name="_Toc85734138"/>
      <w:bookmarkStart w:id="1508" w:name="_Toc89431437"/>
      <w:bookmarkStart w:id="1509" w:name="_Toc97042229"/>
      <w:bookmarkStart w:id="1510" w:name="_Toc97045373"/>
      <w:bookmarkStart w:id="1511" w:name="_Toc97155118"/>
      <w:bookmarkStart w:id="1512" w:name="_Toc101521268"/>
      <w:bookmarkStart w:id="1513" w:name="_Toc138761528"/>
      <w:bookmarkStart w:id="1514" w:name="_Toc145707722"/>
      <w:bookmarkStart w:id="1515" w:name="_Toc160570181"/>
      <w:bookmarkStart w:id="1516" w:name="_Toc162007777"/>
      <w:bookmarkStart w:id="1517" w:name="_Toc185515390"/>
      <w:bookmarkStart w:id="1518" w:name="_Toc192872697"/>
      <w:bookmarkStart w:id="1519" w:name="_Toc200970399"/>
      <w:bookmarkStart w:id="1520" w:name="_Toc207721730"/>
      <w:bookmarkStart w:id="1521" w:name="_Toc209520593"/>
      <w:bookmarkStart w:id="1522" w:name="_Toc218778470"/>
      <w:r>
        <w:t>5.8.2.1</w:t>
      </w:r>
      <w:r>
        <w:tab/>
        <w:t>Introduction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523" w:name="_Toc85734139"/>
      <w:bookmarkStart w:id="1524" w:name="_Toc89431438"/>
      <w:bookmarkStart w:id="1525" w:name="_Toc97042230"/>
      <w:bookmarkStart w:id="1526" w:name="_Toc97045374"/>
      <w:bookmarkStart w:id="1527" w:name="_Toc97155119"/>
      <w:bookmarkStart w:id="1528" w:name="_Toc101521269"/>
      <w:bookmarkStart w:id="1529" w:name="_Toc138761529"/>
      <w:bookmarkStart w:id="1530" w:name="_Toc145707723"/>
      <w:bookmarkStart w:id="1531" w:name="_Toc160570182"/>
      <w:bookmarkStart w:id="1532" w:name="_Toc162007778"/>
      <w:bookmarkStart w:id="1533" w:name="_Toc185515391"/>
      <w:bookmarkStart w:id="1534" w:name="_Toc192872698"/>
      <w:bookmarkStart w:id="1535" w:name="_Toc200970400"/>
      <w:bookmarkStart w:id="1536" w:name="_Toc207721731"/>
      <w:bookmarkStart w:id="1537" w:name="_Toc209520594"/>
      <w:bookmarkStart w:id="1538" w:name="_Toc218778471"/>
      <w:r>
        <w:t>5.8.2.2</w:t>
      </w:r>
      <w:r>
        <w:tab/>
        <w:t>Eees_ACRManagementEvent_Subscribe</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692E1B0B" w14:textId="5A76F1FC" w:rsidR="00571C58" w:rsidRDefault="00571C58" w:rsidP="00571C58">
      <w:pPr>
        <w:pStyle w:val="Heading5"/>
      </w:pPr>
      <w:bookmarkStart w:id="1539" w:name="_Toc85734140"/>
      <w:bookmarkStart w:id="1540" w:name="_Toc89431439"/>
      <w:bookmarkStart w:id="1541" w:name="_Toc97042231"/>
      <w:bookmarkStart w:id="1542" w:name="_Toc97045375"/>
      <w:bookmarkStart w:id="1543" w:name="_Toc97155120"/>
      <w:bookmarkStart w:id="1544" w:name="_Toc101521270"/>
      <w:bookmarkStart w:id="1545" w:name="_Toc138761530"/>
      <w:bookmarkStart w:id="1546" w:name="_Toc145707724"/>
      <w:bookmarkStart w:id="1547" w:name="_Toc160570183"/>
      <w:bookmarkStart w:id="1548" w:name="_Toc162007779"/>
      <w:bookmarkStart w:id="1549" w:name="_Toc185515392"/>
      <w:bookmarkStart w:id="1550" w:name="_Toc192872699"/>
      <w:bookmarkStart w:id="1551" w:name="_Toc200970401"/>
      <w:bookmarkStart w:id="1552" w:name="_Toc207721732"/>
      <w:bookmarkStart w:id="1553" w:name="_Toc209520595"/>
      <w:bookmarkStart w:id="1554" w:name="_Toc218778472"/>
      <w:r>
        <w:t>5.8.2.2.1</w:t>
      </w:r>
      <w:r>
        <w:tab/>
        <w:t>General</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555" w:name="_Toc85734141"/>
      <w:bookmarkStart w:id="1556" w:name="_Toc89431440"/>
      <w:bookmarkStart w:id="1557" w:name="_Toc97042232"/>
      <w:bookmarkStart w:id="1558" w:name="_Toc97045376"/>
      <w:bookmarkStart w:id="1559" w:name="_Toc97155121"/>
      <w:bookmarkStart w:id="1560" w:name="_Toc101521271"/>
      <w:bookmarkStart w:id="1561" w:name="_Toc138761531"/>
      <w:bookmarkStart w:id="1562" w:name="_Toc145707725"/>
      <w:bookmarkStart w:id="1563" w:name="_Toc160570184"/>
      <w:bookmarkStart w:id="1564" w:name="_Toc162007780"/>
      <w:bookmarkStart w:id="1565" w:name="_Toc185515393"/>
      <w:bookmarkStart w:id="1566" w:name="_Toc192872700"/>
      <w:bookmarkStart w:id="1567" w:name="_Toc200970402"/>
      <w:bookmarkStart w:id="1568" w:name="_Toc207721733"/>
      <w:bookmarkStart w:id="1569" w:name="_Toc209520596"/>
      <w:bookmarkStart w:id="1570" w:name="_Toc218778473"/>
      <w:r>
        <w:t>5.8.2.2.2</w:t>
      </w:r>
      <w:r>
        <w:tab/>
      </w:r>
      <w:r w:rsidR="00C55650">
        <w:t xml:space="preserve">Service consumer </w:t>
      </w:r>
      <w:r>
        <w:t>requesting to get notifications of ACR management events using Eees_ACRManagementEvent_Subscribe service 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571" w:name="_Toc85734142"/>
      <w:bookmarkStart w:id="1572" w:name="_Toc89431441"/>
      <w:bookmarkStart w:id="1573" w:name="_Toc97042233"/>
      <w:bookmarkStart w:id="1574" w:name="_Toc97045377"/>
      <w:bookmarkStart w:id="1575" w:name="_Toc97155122"/>
      <w:bookmarkStart w:id="1576" w:name="_Toc101521272"/>
      <w:bookmarkStart w:id="1577" w:name="_Toc138761532"/>
      <w:bookmarkStart w:id="1578" w:name="_Toc145707726"/>
      <w:bookmarkStart w:id="1579" w:name="_Toc160570185"/>
      <w:bookmarkStart w:id="1580"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581" w:name="_Toc185515394"/>
      <w:bookmarkStart w:id="1582" w:name="_Toc192872701"/>
      <w:bookmarkStart w:id="1583" w:name="_Toc200970403"/>
      <w:bookmarkStart w:id="1584" w:name="_Toc207721734"/>
      <w:bookmarkStart w:id="1585" w:name="_Toc209520597"/>
      <w:bookmarkStart w:id="1586" w:name="_Toc218778474"/>
      <w:r>
        <w:t>5.8.2.3</w:t>
      </w:r>
      <w:r>
        <w:tab/>
        <w:t>Eees_ACRManagementEvent_UpdateSubscription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158E57E5" w14:textId="1C449841" w:rsidR="00571C58" w:rsidRDefault="00571C58" w:rsidP="00571C58">
      <w:pPr>
        <w:pStyle w:val="Heading5"/>
      </w:pPr>
      <w:bookmarkStart w:id="1587" w:name="_Toc85734143"/>
      <w:bookmarkStart w:id="1588" w:name="_Toc89431442"/>
      <w:bookmarkStart w:id="1589" w:name="_Toc97042234"/>
      <w:bookmarkStart w:id="1590" w:name="_Toc97045378"/>
      <w:bookmarkStart w:id="1591" w:name="_Toc97155123"/>
      <w:bookmarkStart w:id="1592" w:name="_Toc101521273"/>
      <w:bookmarkStart w:id="1593" w:name="_Toc138761533"/>
      <w:bookmarkStart w:id="1594" w:name="_Toc145707727"/>
      <w:bookmarkStart w:id="1595" w:name="_Toc160570186"/>
      <w:bookmarkStart w:id="1596" w:name="_Toc162007782"/>
      <w:bookmarkStart w:id="1597" w:name="_Toc185515395"/>
      <w:bookmarkStart w:id="1598" w:name="_Toc192872702"/>
      <w:bookmarkStart w:id="1599" w:name="_Toc200970404"/>
      <w:bookmarkStart w:id="1600" w:name="_Toc207721735"/>
      <w:bookmarkStart w:id="1601" w:name="_Toc209520598"/>
      <w:bookmarkStart w:id="1602" w:name="_Toc218778475"/>
      <w:r>
        <w:t>5.8.2.3.1</w:t>
      </w:r>
      <w:r>
        <w:tab/>
        <w:t>General</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603" w:name="_Toc85734144"/>
      <w:bookmarkStart w:id="1604" w:name="_Toc89431443"/>
      <w:bookmarkStart w:id="1605" w:name="_Toc97042235"/>
      <w:bookmarkStart w:id="1606" w:name="_Toc97045379"/>
      <w:bookmarkStart w:id="1607" w:name="_Toc97155124"/>
      <w:bookmarkStart w:id="1608" w:name="_Toc101521274"/>
      <w:bookmarkStart w:id="1609" w:name="_Toc138761534"/>
      <w:bookmarkStart w:id="1610" w:name="_Toc145707728"/>
      <w:bookmarkStart w:id="1611" w:name="_Toc160570187"/>
      <w:bookmarkStart w:id="1612" w:name="_Toc162007783"/>
      <w:bookmarkStart w:id="1613" w:name="_Toc185515396"/>
      <w:bookmarkStart w:id="1614" w:name="_Toc192872703"/>
      <w:bookmarkStart w:id="1615" w:name="_Toc200970405"/>
      <w:bookmarkStart w:id="1616" w:name="_Toc207721736"/>
      <w:bookmarkStart w:id="1617" w:name="_Toc209520599"/>
      <w:bookmarkStart w:id="1618" w:name="_Toc218778476"/>
      <w:r>
        <w:lastRenderedPageBreak/>
        <w:t>5.8.2.3.2</w:t>
      </w:r>
      <w:r>
        <w:tab/>
      </w:r>
      <w:r w:rsidR="00C55650">
        <w:t xml:space="preserve">Service consumer </w:t>
      </w:r>
      <w:r>
        <w:t>updating an existing Individual ACR Management Events Subscription using Eees_ACRManagementEvent_UpdateSubscription service operation</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619" w:name="_Toc85734145"/>
      <w:bookmarkStart w:id="1620" w:name="_Toc89431444"/>
      <w:bookmarkStart w:id="1621" w:name="_Toc97042236"/>
      <w:bookmarkStart w:id="1622" w:name="_Toc97045380"/>
      <w:bookmarkStart w:id="1623" w:name="_Toc97155125"/>
      <w:bookmarkStart w:id="1624" w:name="_Toc101521275"/>
      <w:bookmarkStart w:id="1625" w:name="_Toc138761535"/>
      <w:bookmarkStart w:id="1626" w:name="_Toc145707729"/>
      <w:bookmarkStart w:id="1627" w:name="_Toc160570188"/>
      <w:bookmarkStart w:id="1628" w:name="_Toc162007784"/>
      <w:bookmarkStart w:id="1629" w:name="_Toc185515397"/>
      <w:bookmarkStart w:id="1630" w:name="_Toc192872704"/>
      <w:bookmarkStart w:id="1631" w:name="_Toc200970406"/>
      <w:bookmarkStart w:id="1632" w:name="_Toc207721737"/>
      <w:bookmarkStart w:id="1633" w:name="_Toc209520600"/>
      <w:bookmarkStart w:id="1634" w:name="_Toc218778477"/>
      <w:r>
        <w:t>5.8.2.4</w:t>
      </w:r>
      <w:r>
        <w:tab/>
        <w:t>Eees_ACRManagementEvent_Unsubscribe</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34A68F1" w14:textId="302370F4" w:rsidR="00571C58" w:rsidRDefault="00571C58" w:rsidP="00571C58">
      <w:pPr>
        <w:pStyle w:val="Heading5"/>
      </w:pPr>
      <w:bookmarkStart w:id="1635" w:name="_Toc85734146"/>
      <w:bookmarkStart w:id="1636" w:name="_Toc89431445"/>
      <w:bookmarkStart w:id="1637" w:name="_Toc97042237"/>
      <w:bookmarkStart w:id="1638" w:name="_Toc97045381"/>
      <w:bookmarkStart w:id="1639" w:name="_Toc97155126"/>
      <w:bookmarkStart w:id="1640" w:name="_Toc101521276"/>
      <w:bookmarkStart w:id="1641" w:name="_Toc138761536"/>
      <w:bookmarkStart w:id="1642" w:name="_Toc145707730"/>
      <w:bookmarkStart w:id="1643" w:name="_Toc160570189"/>
      <w:bookmarkStart w:id="1644" w:name="_Toc162007785"/>
      <w:bookmarkStart w:id="1645" w:name="_Toc185515398"/>
      <w:bookmarkStart w:id="1646" w:name="_Toc192872705"/>
      <w:bookmarkStart w:id="1647" w:name="_Toc200970407"/>
      <w:bookmarkStart w:id="1648" w:name="_Toc207721738"/>
      <w:bookmarkStart w:id="1649" w:name="_Toc209520601"/>
      <w:bookmarkStart w:id="1650" w:name="_Toc218778478"/>
      <w:r>
        <w:t>5.8.2.4.1</w:t>
      </w:r>
      <w:r>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651" w:name="_Toc85734147"/>
      <w:bookmarkStart w:id="1652" w:name="_Toc89431446"/>
      <w:bookmarkStart w:id="1653" w:name="_Toc97042238"/>
      <w:bookmarkStart w:id="1654" w:name="_Toc97045382"/>
      <w:bookmarkStart w:id="1655" w:name="_Toc97155127"/>
      <w:bookmarkStart w:id="1656" w:name="_Toc101521277"/>
      <w:bookmarkStart w:id="1657" w:name="_Toc138761537"/>
      <w:bookmarkStart w:id="1658" w:name="_Toc145707731"/>
      <w:bookmarkStart w:id="1659" w:name="_Toc160570190"/>
      <w:bookmarkStart w:id="1660" w:name="_Toc162007786"/>
      <w:bookmarkStart w:id="1661" w:name="_Toc185515399"/>
      <w:bookmarkStart w:id="1662" w:name="_Toc192872706"/>
      <w:bookmarkStart w:id="1663" w:name="_Toc200970408"/>
      <w:bookmarkStart w:id="1664" w:name="_Toc207721739"/>
      <w:bookmarkStart w:id="1665" w:name="_Toc209520602"/>
      <w:bookmarkStart w:id="1666" w:name="_Toc218778479"/>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667" w:name="_Toc85734148"/>
      <w:bookmarkStart w:id="1668" w:name="_Toc89431447"/>
      <w:bookmarkStart w:id="1669" w:name="_Toc97042239"/>
      <w:bookmarkStart w:id="1670" w:name="_Toc97045383"/>
      <w:bookmarkStart w:id="1671" w:name="_Toc97155128"/>
      <w:bookmarkStart w:id="1672" w:name="_Toc101521278"/>
      <w:bookmarkStart w:id="1673" w:name="_Toc138761538"/>
      <w:bookmarkStart w:id="1674" w:name="_Toc145707732"/>
      <w:bookmarkStart w:id="1675" w:name="_Toc160570191"/>
      <w:bookmarkStart w:id="1676" w:name="_Toc162007787"/>
      <w:bookmarkStart w:id="1677" w:name="_Toc185515400"/>
      <w:bookmarkStart w:id="1678" w:name="_Toc192872707"/>
      <w:bookmarkStart w:id="1679" w:name="_Toc200970409"/>
      <w:bookmarkStart w:id="1680" w:name="_Toc207721740"/>
      <w:bookmarkStart w:id="1681" w:name="_Toc209520603"/>
      <w:bookmarkStart w:id="1682" w:name="_Toc218778480"/>
      <w:r>
        <w:lastRenderedPageBreak/>
        <w:t>5.8.2.5</w:t>
      </w:r>
      <w:r>
        <w:tab/>
        <w:t>Eees_ACRManagementEvent_Notify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3ED20B57" w14:textId="05558D17" w:rsidR="00571C58" w:rsidRDefault="00571C58" w:rsidP="00571C58">
      <w:pPr>
        <w:pStyle w:val="Heading5"/>
      </w:pPr>
      <w:bookmarkStart w:id="1683" w:name="_Toc85734149"/>
      <w:bookmarkStart w:id="1684" w:name="_Toc89431448"/>
      <w:bookmarkStart w:id="1685" w:name="_Toc97042240"/>
      <w:bookmarkStart w:id="1686" w:name="_Toc97045384"/>
      <w:bookmarkStart w:id="1687" w:name="_Toc97155129"/>
      <w:bookmarkStart w:id="1688" w:name="_Toc101521279"/>
      <w:bookmarkStart w:id="1689" w:name="_Toc138761539"/>
      <w:bookmarkStart w:id="1690" w:name="_Toc145707733"/>
      <w:bookmarkStart w:id="1691" w:name="_Toc160570192"/>
      <w:bookmarkStart w:id="1692" w:name="_Toc162007788"/>
      <w:bookmarkStart w:id="1693" w:name="_Toc185515401"/>
      <w:bookmarkStart w:id="1694" w:name="_Toc192872708"/>
      <w:bookmarkStart w:id="1695" w:name="_Toc200970410"/>
      <w:bookmarkStart w:id="1696" w:name="_Toc207721741"/>
      <w:bookmarkStart w:id="1697" w:name="_Toc209520604"/>
      <w:bookmarkStart w:id="1698" w:name="_Toc218778481"/>
      <w:r>
        <w:t>5.8.2.5.1</w:t>
      </w:r>
      <w:r>
        <w:tab/>
        <w:t>General</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699" w:name="_Toc85734150"/>
      <w:bookmarkStart w:id="1700" w:name="_Toc89431449"/>
      <w:bookmarkStart w:id="1701" w:name="_Toc97042241"/>
      <w:bookmarkStart w:id="1702" w:name="_Toc97045385"/>
      <w:bookmarkStart w:id="1703" w:name="_Toc97155130"/>
      <w:bookmarkStart w:id="1704" w:name="_Toc101521280"/>
      <w:bookmarkStart w:id="1705" w:name="_Toc138761540"/>
      <w:bookmarkStart w:id="1706" w:name="_Toc145707734"/>
      <w:bookmarkStart w:id="1707" w:name="_Toc160570193"/>
      <w:bookmarkStart w:id="1708" w:name="_Toc162007789"/>
      <w:bookmarkStart w:id="1709" w:name="_Toc185515402"/>
      <w:bookmarkStart w:id="1710" w:name="_Toc192872709"/>
      <w:bookmarkStart w:id="1711" w:name="_Toc200970411"/>
      <w:bookmarkStart w:id="1712" w:name="_Toc207721742"/>
      <w:bookmarkStart w:id="1713" w:name="_Toc209520605"/>
      <w:bookmarkStart w:id="1714" w:name="_Toc218778482"/>
      <w:r>
        <w:t>5.8.2.5.2</w:t>
      </w:r>
      <w:r>
        <w:tab/>
        <w:t>E</w:t>
      </w:r>
      <w:r w:rsidR="00FA31A6">
        <w:t>E</w:t>
      </w:r>
      <w:r>
        <w:t>S notifying ACR management events using Eees_ACRManagementEvent_Notify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715" w:name="_Toc138761541"/>
      <w:bookmarkStart w:id="1716" w:name="_Toc145707735"/>
      <w:bookmarkStart w:id="1717" w:name="_Toc160570194"/>
      <w:bookmarkStart w:id="1718" w:name="_Toc162007790"/>
      <w:bookmarkStart w:id="1719" w:name="_Toc185515403"/>
      <w:bookmarkStart w:id="1720" w:name="_Toc192872710"/>
      <w:bookmarkStart w:id="1721" w:name="_Toc200970412"/>
      <w:bookmarkStart w:id="1722" w:name="_Toc207721743"/>
      <w:bookmarkStart w:id="1723" w:name="_Toc209520606"/>
      <w:bookmarkStart w:id="1724" w:name="_Toc218778483"/>
      <w:r>
        <w:t>5.8.2.5.3</w:t>
      </w:r>
      <w:r>
        <w:tab/>
        <w:t>E</w:t>
      </w:r>
      <w:r w:rsidR="00FA31A6">
        <w:t>E</w:t>
      </w:r>
      <w:r>
        <w:t>S notifying the availability of user path management events monitoring via the 3GPP 5GC network using Eees_ACRManagementEvent_Notify operation</w:t>
      </w:r>
      <w:bookmarkEnd w:id="1715"/>
      <w:bookmarkEnd w:id="1716"/>
      <w:bookmarkEnd w:id="1717"/>
      <w:bookmarkEnd w:id="1718"/>
      <w:bookmarkEnd w:id="1719"/>
      <w:bookmarkEnd w:id="1720"/>
      <w:bookmarkEnd w:id="1721"/>
      <w:bookmarkEnd w:id="1722"/>
      <w:bookmarkEnd w:id="1723"/>
      <w:bookmarkEnd w:id="1724"/>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725" w:name="_Toc85734151"/>
      <w:bookmarkStart w:id="1726" w:name="_Toc89431450"/>
      <w:bookmarkStart w:id="1727" w:name="_Toc97042242"/>
      <w:bookmarkStart w:id="1728" w:name="_Toc97045386"/>
      <w:bookmarkStart w:id="1729" w:name="_Toc97155131"/>
      <w:bookmarkStart w:id="1730" w:name="_Toc101521281"/>
      <w:bookmarkStart w:id="1731" w:name="_Toc138761542"/>
      <w:bookmarkStart w:id="1732" w:name="_Toc145707736"/>
      <w:bookmarkStart w:id="1733" w:name="_Toc160570195"/>
      <w:bookmarkStart w:id="1734" w:name="_Toc162007791"/>
      <w:bookmarkStart w:id="1735" w:name="_Toc185515404"/>
      <w:bookmarkStart w:id="1736" w:name="_Toc192872711"/>
      <w:bookmarkStart w:id="1737" w:name="_Toc200970413"/>
      <w:bookmarkStart w:id="1738" w:name="_Toc207721744"/>
      <w:bookmarkStart w:id="1739" w:name="_Toc209520607"/>
      <w:bookmarkStart w:id="1740" w:name="_Toc218778484"/>
      <w:r>
        <w:lastRenderedPageBreak/>
        <w:t>5.9</w:t>
      </w:r>
      <w:r>
        <w:tab/>
        <w:t>Eees_</w:t>
      </w:r>
      <w:r w:rsidR="00EB3788">
        <w:t xml:space="preserve">AppContextRelocation </w:t>
      </w:r>
      <w:r>
        <w:t>Service</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328674A3" w14:textId="40833654" w:rsidR="003339FD" w:rsidRDefault="003339FD" w:rsidP="003339FD">
      <w:pPr>
        <w:pStyle w:val="Heading3"/>
      </w:pPr>
      <w:bookmarkStart w:id="1741" w:name="_Toc85734152"/>
      <w:bookmarkStart w:id="1742" w:name="_Toc89431451"/>
      <w:bookmarkStart w:id="1743" w:name="_Toc97042243"/>
      <w:bookmarkStart w:id="1744" w:name="_Toc97045387"/>
      <w:bookmarkStart w:id="1745" w:name="_Toc97155132"/>
      <w:bookmarkStart w:id="1746" w:name="_Toc101521282"/>
      <w:bookmarkStart w:id="1747" w:name="_Toc138761543"/>
      <w:bookmarkStart w:id="1748" w:name="_Toc145707737"/>
      <w:bookmarkStart w:id="1749" w:name="_Toc160570196"/>
      <w:bookmarkStart w:id="1750" w:name="_Toc162007792"/>
      <w:bookmarkStart w:id="1751" w:name="_Toc185515405"/>
      <w:bookmarkStart w:id="1752" w:name="_Toc192872712"/>
      <w:bookmarkStart w:id="1753" w:name="_Toc200970414"/>
      <w:bookmarkStart w:id="1754" w:name="_Toc207721745"/>
      <w:bookmarkStart w:id="1755" w:name="_Toc209520608"/>
      <w:bookmarkStart w:id="1756" w:name="_Toc218778485"/>
      <w:r>
        <w:t>5.9.1</w:t>
      </w:r>
      <w:r>
        <w:tab/>
        <w:t>Service Description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757" w:name="_Toc85734153"/>
      <w:bookmarkStart w:id="1758" w:name="_Toc89431452"/>
      <w:bookmarkStart w:id="1759" w:name="_Toc97042244"/>
      <w:bookmarkStart w:id="1760" w:name="_Toc97045388"/>
      <w:bookmarkStart w:id="1761" w:name="_Toc97155133"/>
      <w:bookmarkStart w:id="1762" w:name="_Toc101521283"/>
      <w:bookmarkStart w:id="1763" w:name="_Toc138761544"/>
      <w:bookmarkStart w:id="1764" w:name="_Toc145707738"/>
      <w:bookmarkStart w:id="1765" w:name="_Toc160570197"/>
      <w:bookmarkStart w:id="1766" w:name="_Toc162007793"/>
      <w:bookmarkStart w:id="1767" w:name="_Toc185515406"/>
      <w:bookmarkStart w:id="1768" w:name="_Toc192872713"/>
      <w:bookmarkStart w:id="1769" w:name="_Toc200970415"/>
      <w:bookmarkStart w:id="1770" w:name="_Toc207721746"/>
      <w:bookmarkStart w:id="1771" w:name="_Toc209520609"/>
      <w:bookmarkStart w:id="1772" w:name="_Toc218778486"/>
      <w:r>
        <w:t>5.9.2</w:t>
      </w:r>
      <w:r>
        <w:tab/>
        <w:t>Service Operations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AD28553" w14:textId="79B6C900" w:rsidR="003339FD" w:rsidRDefault="003339FD" w:rsidP="003339FD">
      <w:pPr>
        <w:pStyle w:val="Heading4"/>
      </w:pPr>
      <w:bookmarkStart w:id="1773" w:name="_Toc85734154"/>
      <w:bookmarkStart w:id="1774" w:name="_Toc89431453"/>
      <w:bookmarkStart w:id="1775" w:name="_Toc97042245"/>
      <w:bookmarkStart w:id="1776" w:name="_Toc97045389"/>
      <w:bookmarkStart w:id="1777" w:name="_Toc97155134"/>
      <w:bookmarkStart w:id="1778" w:name="_Toc101521284"/>
      <w:bookmarkStart w:id="1779" w:name="_Toc138761545"/>
      <w:bookmarkStart w:id="1780" w:name="_Toc145707739"/>
      <w:bookmarkStart w:id="1781" w:name="_Toc160570198"/>
      <w:bookmarkStart w:id="1782" w:name="_Toc162007794"/>
      <w:bookmarkStart w:id="1783" w:name="_Toc185515407"/>
      <w:bookmarkStart w:id="1784" w:name="_Toc192872714"/>
      <w:bookmarkStart w:id="1785" w:name="_Toc200970416"/>
      <w:bookmarkStart w:id="1786" w:name="_Toc207721747"/>
      <w:bookmarkStart w:id="1787" w:name="_Toc209520610"/>
      <w:bookmarkStart w:id="1788" w:name="_Toc218778487"/>
      <w:r>
        <w:t>5.9.2.1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789" w:name="_Toc85734155"/>
      <w:bookmarkStart w:id="1790" w:name="_Toc89431454"/>
      <w:bookmarkStart w:id="1791" w:name="_Toc97042246"/>
      <w:bookmarkStart w:id="1792" w:name="_Toc97045390"/>
      <w:bookmarkStart w:id="1793" w:name="_Toc97155135"/>
      <w:bookmarkStart w:id="1794" w:name="_Toc101521285"/>
      <w:bookmarkStart w:id="1795" w:name="_Toc138761546"/>
      <w:bookmarkStart w:id="1796" w:name="_Toc145707740"/>
      <w:bookmarkStart w:id="1797" w:name="_Toc160570199"/>
      <w:bookmarkStart w:id="1798" w:name="_Toc162007795"/>
      <w:bookmarkStart w:id="1799" w:name="_Toc185515408"/>
      <w:bookmarkStart w:id="1800" w:name="_Toc192872715"/>
      <w:bookmarkStart w:id="1801" w:name="_Toc200970417"/>
      <w:bookmarkStart w:id="1802" w:name="_Toc207721748"/>
      <w:bookmarkStart w:id="1803" w:name="_Toc209520611"/>
      <w:bookmarkStart w:id="1804" w:name="_Toc218778488"/>
      <w:r>
        <w:t>5.</w:t>
      </w:r>
      <w:r w:rsidR="00C157E6">
        <w:t>9</w:t>
      </w:r>
      <w:r>
        <w:t>.2.2</w:t>
      </w:r>
      <w:r>
        <w:tab/>
        <w:t>Eees</w:t>
      </w:r>
      <w:r w:rsidR="00CF04A1">
        <w:t>_AppContextRelocation</w:t>
      </w:r>
      <w:r>
        <w:t>_SelectedTargetEAS_Declare</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8A02DED" w14:textId="65D62415" w:rsidR="003339FD" w:rsidRDefault="003339FD" w:rsidP="003339FD">
      <w:pPr>
        <w:pStyle w:val="Heading5"/>
      </w:pPr>
      <w:bookmarkStart w:id="1805" w:name="_Toc85734156"/>
      <w:bookmarkStart w:id="1806" w:name="_Toc89431455"/>
      <w:bookmarkStart w:id="1807" w:name="_Toc97042247"/>
      <w:bookmarkStart w:id="1808" w:name="_Toc97045391"/>
      <w:bookmarkStart w:id="1809" w:name="_Toc97155136"/>
      <w:bookmarkStart w:id="1810" w:name="_Toc101521286"/>
      <w:bookmarkStart w:id="1811" w:name="_Toc138761547"/>
      <w:bookmarkStart w:id="1812" w:name="_Toc145707741"/>
      <w:bookmarkStart w:id="1813" w:name="_Toc160570200"/>
      <w:bookmarkStart w:id="1814" w:name="_Toc162007796"/>
      <w:bookmarkStart w:id="1815" w:name="_Toc185515409"/>
      <w:bookmarkStart w:id="1816" w:name="_Toc192872716"/>
      <w:bookmarkStart w:id="1817" w:name="_Toc200970418"/>
      <w:bookmarkStart w:id="1818" w:name="_Toc207721749"/>
      <w:bookmarkStart w:id="1819" w:name="_Toc209520612"/>
      <w:bookmarkStart w:id="1820" w:name="_Toc218778489"/>
      <w:r>
        <w:t>5.</w:t>
      </w:r>
      <w:r w:rsidR="00C157E6">
        <w:t>9</w:t>
      </w:r>
      <w:r>
        <w:t>.2.2.1</w:t>
      </w:r>
      <w:r>
        <w:tab/>
        <w:t>General</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821" w:name="_Toc85734157"/>
      <w:bookmarkStart w:id="1822" w:name="_Toc89431456"/>
      <w:bookmarkStart w:id="1823" w:name="_Toc97042248"/>
      <w:bookmarkStart w:id="1824" w:name="_Toc97045392"/>
      <w:bookmarkStart w:id="1825" w:name="_Toc97155137"/>
      <w:bookmarkStart w:id="1826" w:name="_Toc101521287"/>
      <w:bookmarkStart w:id="1827" w:name="_Toc138761548"/>
      <w:bookmarkStart w:id="1828" w:name="_Toc145707742"/>
      <w:bookmarkStart w:id="1829" w:name="_Toc160570201"/>
      <w:bookmarkStart w:id="1830" w:name="_Toc162007797"/>
      <w:bookmarkStart w:id="1831" w:name="_Toc185515410"/>
      <w:bookmarkStart w:id="1832" w:name="_Toc192872717"/>
      <w:bookmarkStart w:id="1833" w:name="_Toc200970419"/>
      <w:bookmarkStart w:id="1834" w:name="_Toc207721750"/>
      <w:bookmarkStart w:id="1835" w:name="_Toc209520613"/>
      <w:bookmarkStart w:id="1836" w:name="_Toc218778490"/>
      <w:r>
        <w:t>5.</w:t>
      </w:r>
      <w:r w:rsidR="00C157E6">
        <w:t>9</w:t>
      </w:r>
      <w:r>
        <w:t>.2.2.2</w:t>
      </w:r>
      <w:r>
        <w:tab/>
        <w:t>S-EAS informing the S-EES about the selected T-EAS using Eees</w:t>
      </w:r>
      <w:r w:rsidR="00CF04A1">
        <w:t>_AppContextRelocation</w:t>
      </w:r>
      <w:r>
        <w:t>_SelectedTargetEAS_Declare operation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837" w:name="_Toc101521288"/>
      <w:bookmarkStart w:id="1838" w:name="_Toc138761549"/>
      <w:bookmarkStart w:id="1839" w:name="_Toc145707743"/>
      <w:bookmarkStart w:id="1840" w:name="_Toc160570202"/>
      <w:bookmarkStart w:id="1841" w:name="_Toc162007798"/>
      <w:bookmarkStart w:id="1842" w:name="_Toc185515411"/>
      <w:bookmarkStart w:id="1843" w:name="_Toc192872718"/>
      <w:bookmarkStart w:id="1844" w:name="_Toc200970420"/>
      <w:bookmarkStart w:id="1845" w:name="_Toc207721751"/>
      <w:bookmarkStart w:id="1846" w:name="_Toc209520614"/>
      <w:bookmarkStart w:id="1847" w:name="_Toc218778491"/>
      <w:r>
        <w:lastRenderedPageBreak/>
        <w:t>5.9.2.3</w:t>
      </w:r>
      <w:r>
        <w:tab/>
        <w:t>Eees_AppContextRelocation_ACRDetermination_Request</w:t>
      </w:r>
      <w:bookmarkEnd w:id="1837"/>
      <w:bookmarkEnd w:id="1838"/>
      <w:bookmarkEnd w:id="1839"/>
      <w:bookmarkEnd w:id="1840"/>
      <w:bookmarkEnd w:id="1841"/>
      <w:bookmarkEnd w:id="1842"/>
      <w:bookmarkEnd w:id="1843"/>
      <w:bookmarkEnd w:id="1844"/>
      <w:bookmarkEnd w:id="1845"/>
      <w:bookmarkEnd w:id="1846"/>
      <w:bookmarkEnd w:id="1847"/>
    </w:p>
    <w:p w14:paraId="7437446D" w14:textId="77777777" w:rsidR="008307FA" w:rsidRDefault="008307FA" w:rsidP="008307FA">
      <w:pPr>
        <w:pStyle w:val="Heading5"/>
      </w:pPr>
      <w:bookmarkStart w:id="1848" w:name="_Toc101521289"/>
      <w:bookmarkStart w:id="1849" w:name="_Toc138761550"/>
      <w:bookmarkStart w:id="1850" w:name="_Toc145707744"/>
      <w:bookmarkStart w:id="1851" w:name="_Toc160570203"/>
      <w:bookmarkStart w:id="1852" w:name="_Toc162007799"/>
      <w:bookmarkStart w:id="1853" w:name="_Toc185515412"/>
      <w:bookmarkStart w:id="1854" w:name="_Toc192872719"/>
      <w:bookmarkStart w:id="1855" w:name="_Toc200970421"/>
      <w:bookmarkStart w:id="1856" w:name="_Toc207721752"/>
      <w:bookmarkStart w:id="1857" w:name="_Toc209520615"/>
      <w:bookmarkStart w:id="1858" w:name="_Toc218778492"/>
      <w:r>
        <w:t>5.9.2.3.1</w:t>
      </w:r>
      <w:r>
        <w:tab/>
        <w:t>General</w:t>
      </w:r>
      <w:bookmarkEnd w:id="1848"/>
      <w:bookmarkEnd w:id="1849"/>
      <w:bookmarkEnd w:id="1850"/>
      <w:bookmarkEnd w:id="1851"/>
      <w:bookmarkEnd w:id="1852"/>
      <w:bookmarkEnd w:id="1853"/>
      <w:bookmarkEnd w:id="1854"/>
      <w:bookmarkEnd w:id="1855"/>
      <w:bookmarkEnd w:id="1856"/>
      <w:bookmarkEnd w:id="1857"/>
      <w:bookmarkEnd w:id="1858"/>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859" w:name="_Toc101521290"/>
      <w:bookmarkStart w:id="1860" w:name="_Toc138761551"/>
      <w:bookmarkStart w:id="1861" w:name="_Toc145707745"/>
      <w:bookmarkStart w:id="1862" w:name="_Toc160570204"/>
      <w:bookmarkStart w:id="1863" w:name="_Toc162007800"/>
      <w:bookmarkStart w:id="1864" w:name="_Toc185515413"/>
      <w:bookmarkStart w:id="1865" w:name="_Toc192872720"/>
      <w:bookmarkStart w:id="1866" w:name="_Toc200970422"/>
      <w:bookmarkStart w:id="1867" w:name="_Toc207721753"/>
      <w:bookmarkStart w:id="1868" w:name="_Toc209520616"/>
      <w:bookmarkStart w:id="1869" w:name="_Toc218778493"/>
      <w:r>
        <w:t>5.9.2.3.2</w:t>
      </w:r>
      <w:r>
        <w:tab/>
      </w:r>
      <w:r w:rsidR="000C1050">
        <w:t>R</w:t>
      </w:r>
      <w:r>
        <w:t>equest the S-EES to determine the ACR using Eees_AppContextRelocation_ACRDetermination_Request operation</w:t>
      </w:r>
      <w:bookmarkEnd w:id="1859"/>
      <w:bookmarkEnd w:id="1860"/>
      <w:bookmarkEnd w:id="1861"/>
      <w:bookmarkEnd w:id="1862"/>
      <w:bookmarkEnd w:id="1863"/>
      <w:bookmarkEnd w:id="1864"/>
      <w:bookmarkEnd w:id="1865"/>
      <w:bookmarkEnd w:id="1866"/>
      <w:bookmarkEnd w:id="1867"/>
      <w:bookmarkEnd w:id="1868"/>
      <w:bookmarkEnd w:id="1869"/>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140B4A">
      <w:r w:rsidRPr="00140B4A">
        <w:t>If the EES determines that the received HTTP POST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6E06EE69" w14:textId="76515281" w:rsidR="0013039F" w:rsidRDefault="0013039F" w:rsidP="0013039F">
      <w:pPr>
        <w:pStyle w:val="Heading2"/>
      </w:pPr>
      <w:bookmarkStart w:id="1870" w:name="_Toc85734158"/>
      <w:bookmarkStart w:id="1871" w:name="_Toc89431457"/>
      <w:bookmarkStart w:id="1872" w:name="_Toc97042249"/>
      <w:bookmarkStart w:id="1873" w:name="_Toc97045393"/>
      <w:bookmarkStart w:id="1874" w:name="_Toc97155138"/>
      <w:bookmarkStart w:id="1875" w:name="_Toc101521291"/>
      <w:bookmarkStart w:id="1876" w:name="_Toc138761552"/>
      <w:bookmarkStart w:id="1877" w:name="_Toc145707746"/>
      <w:bookmarkStart w:id="1878" w:name="_Toc160570205"/>
      <w:bookmarkStart w:id="1879" w:name="_Toc162007801"/>
      <w:bookmarkStart w:id="1880" w:name="_Toc185515414"/>
      <w:bookmarkStart w:id="1881" w:name="_Toc192872721"/>
      <w:bookmarkStart w:id="1882" w:name="_Toc200970423"/>
      <w:bookmarkStart w:id="1883" w:name="_Toc207721754"/>
      <w:bookmarkStart w:id="1884" w:name="_Toc209520617"/>
      <w:bookmarkStart w:id="1885" w:name="_Toc218778494"/>
      <w:r>
        <w:t>5.10</w:t>
      </w:r>
      <w:r>
        <w:tab/>
        <w:t>Eees_EECContext</w:t>
      </w:r>
      <w:r w:rsidR="00371DF3">
        <w:t>Relocation</w:t>
      </w:r>
      <w:r>
        <w:t xml:space="preserve"> Service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1AF52FF4" w14:textId="6147FB36" w:rsidR="0013039F" w:rsidRDefault="0013039F" w:rsidP="0013039F">
      <w:pPr>
        <w:pStyle w:val="Heading3"/>
      </w:pPr>
      <w:bookmarkStart w:id="1886" w:name="_Toc85734159"/>
      <w:bookmarkStart w:id="1887" w:name="_Toc89431458"/>
      <w:bookmarkStart w:id="1888" w:name="_Toc97042250"/>
      <w:bookmarkStart w:id="1889" w:name="_Toc97045394"/>
      <w:bookmarkStart w:id="1890" w:name="_Toc97155139"/>
      <w:bookmarkStart w:id="1891" w:name="_Toc101521292"/>
      <w:bookmarkStart w:id="1892" w:name="_Toc138761553"/>
      <w:bookmarkStart w:id="1893" w:name="_Toc145707747"/>
      <w:bookmarkStart w:id="1894" w:name="_Toc160570206"/>
      <w:bookmarkStart w:id="1895" w:name="_Toc162007802"/>
      <w:bookmarkStart w:id="1896" w:name="_Toc185515415"/>
      <w:bookmarkStart w:id="1897" w:name="_Toc192872722"/>
      <w:bookmarkStart w:id="1898" w:name="_Toc200970424"/>
      <w:bookmarkStart w:id="1899" w:name="_Toc207721755"/>
      <w:bookmarkStart w:id="1900" w:name="_Toc209520618"/>
      <w:bookmarkStart w:id="1901" w:name="_Toc218778495"/>
      <w:r>
        <w:t>5.10.1</w:t>
      </w:r>
      <w:r>
        <w:tab/>
        <w:t>Service Description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902" w:name="_Toc85734160"/>
      <w:bookmarkStart w:id="1903" w:name="_Toc89431459"/>
      <w:bookmarkStart w:id="1904" w:name="_Toc97042251"/>
      <w:bookmarkStart w:id="1905" w:name="_Toc97045395"/>
      <w:bookmarkStart w:id="1906" w:name="_Toc97155140"/>
      <w:bookmarkStart w:id="1907" w:name="_Toc101521293"/>
      <w:bookmarkStart w:id="1908" w:name="_Toc138761554"/>
      <w:bookmarkStart w:id="1909" w:name="_Toc145707748"/>
      <w:bookmarkStart w:id="1910" w:name="_Toc160570207"/>
      <w:bookmarkStart w:id="1911" w:name="_Toc162007803"/>
      <w:bookmarkStart w:id="1912" w:name="_Toc185515416"/>
      <w:bookmarkStart w:id="1913" w:name="_Toc192872723"/>
      <w:bookmarkStart w:id="1914" w:name="_Toc200970425"/>
      <w:bookmarkStart w:id="1915" w:name="_Toc207721756"/>
      <w:bookmarkStart w:id="1916" w:name="_Toc209520619"/>
      <w:bookmarkStart w:id="1917" w:name="_Toc218778496"/>
      <w:r>
        <w:t>5.10.2</w:t>
      </w:r>
      <w:r>
        <w:tab/>
        <w:t>Service Operations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8959CC1" w14:textId="04E167E5" w:rsidR="0013039F" w:rsidRDefault="0013039F" w:rsidP="0013039F">
      <w:pPr>
        <w:pStyle w:val="Heading4"/>
      </w:pPr>
      <w:bookmarkStart w:id="1918" w:name="_Toc85734161"/>
      <w:bookmarkStart w:id="1919" w:name="_Toc89431460"/>
      <w:bookmarkStart w:id="1920" w:name="_Toc97042252"/>
      <w:bookmarkStart w:id="1921" w:name="_Toc97045396"/>
      <w:bookmarkStart w:id="1922" w:name="_Toc97155141"/>
      <w:bookmarkStart w:id="1923" w:name="_Toc101521294"/>
      <w:bookmarkStart w:id="1924" w:name="_Toc138761555"/>
      <w:bookmarkStart w:id="1925" w:name="_Toc145707749"/>
      <w:bookmarkStart w:id="1926" w:name="_Toc160570208"/>
      <w:bookmarkStart w:id="1927" w:name="_Toc162007804"/>
      <w:bookmarkStart w:id="1928" w:name="_Toc185515417"/>
      <w:bookmarkStart w:id="1929" w:name="_Toc192872724"/>
      <w:bookmarkStart w:id="1930" w:name="_Toc200970426"/>
      <w:bookmarkStart w:id="1931" w:name="_Toc207721757"/>
      <w:bookmarkStart w:id="1932" w:name="_Toc209520620"/>
      <w:bookmarkStart w:id="1933" w:name="_Toc218778497"/>
      <w:r>
        <w:t>5.10.2.1</w:t>
      </w:r>
      <w:r>
        <w:tab/>
        <w:t>Introduction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934" w:name="_Toc85734162"/>
      <w:bookmarkStart w:id="1935" w:name="_Toc89431461"/>
      <w:bookmarkStart w:id="1936" w:name="_Toc97042253"/>
      <w:bookmarkStart w:id="1937" w:name="_Toc97045397"/>
      <w:bookmarkStart w:id="1938" w:name="_Toc97155142"/>
      <w:bookmarkStart w:id="1939" w:name="_Toc101521295"/>
      <w:bookmarkStart w:id="1940" w:name="_Toc138761556"/>
      <w:bookmarkStart w:id="1941" w:name="_Toc145707750"/>
      <w:bookmarkStart w:id="1942" w:name="_Toc160570209"/>
      <w:bookmarkStart w:id="1943" w:name="_Toc162007805"/>
      <w:bookmarkStart w:id="1944" w:name="_Toc185515418"/>
      <w:bookmarkStart w:id="1945" w:name="_Toc192872725"/>
      <w:bookmarkStart w:id="1946" w:name="_Toc200970427"/>
      <w:bookmarkStart w:id="1947" w:name="_Toc207721758"/>
      <w:bookmarkStart w:id="1948" w:name="_Toc209520621"/>
      <w:bookmarkStart w:id="1949" w:name="_Toc218778498"/>
      <w:r>
        <w:t>5.10.2.2</w:t>
      </w:r>
      <w:r>
        <w:tab/>
        <w:t>Eees_EECContext</w:t>
      </w:r>
      <w:r w:rsidR="00B71F03">
        <w:t>Relocation_</w:t>
      </w:r>
      <w:r>
        <w:t>Pull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34234D06" w14:textId="2C7FE3A3" w:rsidR="0013039F" w:rsidRDefault="0013039F" w:rsidP="0013039F">
      <w:pPr>
        <w:pStyle w:val="Heading5"/>
      </w:pPr>
      <w:bookmarkStart w:id="1950" w:name="_Toc85734163"/>
      <w:bookmarkStart w:id="1951" w:name="_Toc89431462"/>
      <w:bookmarkStart w:id="1952" w:name="_Toc97042254"/>
      <w:bookmarkStart w:id="1953" w:name="_Toc97045398"/>
      <w:bookmarkStart w:id="1954" w:name="_Toc97155143"/>
      <w:bookmarkStart w:id="1955" w:name="_Toc101521296"/>
      <w:bookmarkStart w:id="1956" w:name="_Toc138761557"/>
      <w:bookmarkStart w:id="1957" w:name="_Toc145707751"/>
      <w:bookmarkStart w:id="1958" w:name="_Toc160570210"/>
      <w:bookmarkStart w:id="1959" w:name="_Toc162007806"/>
      <w:bookmarkStart w:id="1960" w:name="_Toc185515419"/>
      <w:bookmarkStart w:id="1961" w:name="_Toc192872726"/>
      <w:bookmarkStart w:id="1962" w:name="_Toc200970428"/>
      <w:bookmarkStart w:id="1963" w:name="_Toc207721759"/>
      <w:bookmarkStart w:id="1964" w:name="_Toc209520622"/>
      <w:bookmarkStart w:id="1965" w:name="_Toc218778499"/>
      <w:r>
        <w:t>5.10.2.2.1</w:t>
      </w:r>
      <w:r>
        <w:tab/>
        <w:t>General</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966" w:name="_Toc85734164"/>
      <w:bookmarkStart w:id="1967" w:name="_Toc89431463"/>
      <w:bookmarkStart w:id="1968" w:name="_Toc97042255"/>
      <w:bookmarkStart w:id="1969" w:name="_Toc97045399"/>
      <w:bookmarkStart w:id="1970" w:name="_Toc97155144"/>
      <w:bookmarkStart w:id="1971" w:name="_Toc101521297"/>
      <w:bookmarkStart w:id="1972" w:name="_Toc138761558"/>
      <w:bookmarkStart w:id="1973" w:name="_Toc145707752"/>
      <w:bookmarkStart w:id="1974" w:name="_Toc160570211"/>
      <w:bookmarkStart w:id="1975" w:name="_Toc162007807"/>
      <w:bookmarkStart w:id="1976" w:name="_Toc185515420"/>
      <w:bookmarkStart w:id="1977" w:name="_Toc192872727"/>
      <w:bookmarkStart w:id="1978" w:name="_Toc200970429"/>
      <w:bookmarkStart w:id="1979" w:name="_Toc207721760"/>
      <w:bookmarkStart w:id="1980" w:name="_Toc209520623"/>
      <w:bookmarkStart w:id="1981" w:name="_Toc218778500"/>
      <w:r>
        <w:t>5.10.2.2.2</w:t>
      </w:r>
      <w:r>
        <w:tab/>
      </w:r>
      <w:bookmarkEnd w:id="1966"/>
      <w:bookmarkEnd w:id="1967"/>
      <w:bookmarkEnd w:id="1968"/>
      <w:bookmarkEnd w:id="1969"/>
      <w:bookmarkEnd w:id="1970"/>
      <w:bookmarkEnd w:id="1971"/>
      <w:bookmarkEnd w:id="1972"/>
      <w:bookmarkEnd w:id="1973"/>
      <w:r w:rsidR="00D656F0">
        <w:t>Service consumer pulling the EEC context information from the EES using the Eees_EECContextRelocation_Pull operation</w:t>
      </w:r>
      <w:bookmarkEnd w:id="1974"/>
      <w:bookmarkEnd w:id="1975"/>
      <w:bookmarkEnd w:id="1976"/>
      <w:bookmarkEnd w:id="1977"/>
      <w:bookmarkEnd w:id="1978"/>
      <w:bookmarkEnd w:id="1979"/>
      <w:bookmarkEnd w:id="1980"/>
      <w:bookmarkEnd w:id="198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982" w:name="_Toc97042256"/>
      <w:bookmarkStart w:id="1983" w:name="_Toc97045400"/>
      <w:bookmarkStart w:id="1984" w:name="_Toc97155145"/>
      <w:bookmarkStart w:id="1985" w:name="_Toc101521298"/>
      <w:bookmarkStart w:id="1986" w:name="_Toc138761559"/>
      <w:bookmarkStart w:id="1987" w:name="_Toc145707753"/>
      <w:bookmarkStart w:id="1988" w:name="_Toc160570212"/>
      <w:bookmarkStart w:id="1989" w:name="_Toc162007808"/>
      <w:bookmarkStart w:id="1990" w:name="_Toc185515421"/>
      <w:bookmarkStart w:id="1991" w:name="_Toc192872728"/>
      <w:bookmarkStart w:id="1992" w:name="_Toc200970430"/>
      <w:bookmarkStart w:id="1993" w:name="_Toc207721761"/>
      <w:bookmarkStart w:id="1994" w:name="_Toc209520624"/>
      <w:bookmarkStart w:id="1995" w:name="_Toc218778501"/>
      <w:r>
        <w:t>5.10.2.3</w:t>
      </w:r>
      <w:r>
        <w:tab/>
        <w:t>Eees_EECContextRelocation_Push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925259A" w14:textId="77777777" w:rsidR="00F04DD8" w:rsidRDefault="00F04DD8" w:rsidP="00F04DD8">
      <w:pPr>
        <w:pStyle w:val="Heading5"/>
      </w:pPr>
      <w:bookmarkStart w:id="1996" w:name="_Toc97042257"/>
      <w:bookmarkStart w:id="1997" w:name="_Toc97045401"/>
      <w:bookmarkStart w:id="1998" w:name="_Toc97155146"/>
      <w:bookmarkStart w:id="1999" w:name="_Toc101521299"/>
      <w:bookmarkStart w:id="2000" w:name="_Toc138761560"/>
      <w:bookmarkStart w:id="2001" w:name="_Toc145707754"/>
      <w:bookmarkStart w:id="2002" w:name="_Toc160570213"/>
      <w:bookmarkStart w:id="2003" w:name="_Toc162007809"/>
      <w:bookmarkStart w:id="2004" w:name="_Toc185515422"/>
      <w:bookmarkStart w:id="2005" w:name="_Toc192872729"/>
      <w:bookmarkStart w:id="2006" w:name="_Toc200970431"/>
      <w:bookmarkStart w:id="2007" w:name="_Toc207721762"/>
      <w:bookmarkStart w:id="2008" w:name="_Toc209520625"/>
      <w:bookmarkStart w:id="2009" w:name="_Toc218778502"/>
      <w:r>
        <w:t>5.10.2.3.1</w:t>
      </w:r>
      <w:r>
        <w:tab/>
        <w:t>General</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2010" w:name="_Toc97042258"/>
      <w:bookmarkStart w:id="2011" w:name="_Toc97045402"/>
      <w:bookmarkStart w:id="2012" w:name="_Toc97155147"/>
      <w:bookmarkStart w:id="2013" w:name="_Toc101521300"/>
      <w:bookmarkStart w:id="2014" w:name="_Toc138761561"/>
      <w:bookmarkStart w:id="2015" w:name="_Toc145707755"/>
      <w:bookmarkStart w:id="2016" w:name="_Toc160570214"/>
      <w:bookmarkStart w:id="2017" w:name="_Toc162007810"/>
      <w:bookmarkStart w:id="2018" w:name="_Toc185515423"/>
      <w:bookmarkStart w:id="2019" w:name="_Toc192872730"/>
      <w:bookmarkStart w:id="2020" w:name="_Toc200970432"/>
      <w:bookmarkStart w:id="2021" w:name="_Toc207721763"/>
      <w:bookmarkStart w:id="2022" w:name="_Toc209520626"/>
      <w:bookmarkStart w:id="2023" w:name="_Toc218778503"/>
      <w:r>
        <w:t>5.10.2.3.2</w:t>
      </w:r>
      <w:r>
        <w:tab/>
      </w:r>
      <w:bookmarkEnd w:id="2010"/>
      <w:bookmarkEnd w:id="2011"/>
      <w:bookmarkEnd w:id="2012"/>
      <w:bookmarkEnd w:id="2013"/>
      <w:bookmarkEnd w:id="2014"/>
      <w:bookmarkEnd w:id="2015"/>
      <w:r w:rsidR="00D656F0">
        <w:t>Service consumer pushing the EEC context information to the EES using the Eees_EECContextRelocation_Push operation</w:t>
      </w:r>
      <w:bookmarkEnd w:id="2016"/>
      <w:bookmarkEnd w:id="2017"/>
      <w:bookmarkEnd w:id="2018"/>
      <w:bookmarkEnd w:id="2019"/>
      <w:bookmarkEnd w:id="2020"/>
      <w:bookmarkEnd w:id="2021"/>
      <w:bookmarkEnd w:id="2022"/>
      <w:bookmarkEnd w:id="2023"/>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2024" w:name="_Toc97042259"/>
      <w:bookmarkStart w:id="2025" w:name="_Toc97045403"/>
      <w:bookmarkStart w:id="2026" w:name="_Toc97155148"/>
      <w:bookmarkStart w:id="2027" w:name="_Toc101521301"/>
      <w:bookmarkStart w:id="2028" w:name="_Toc138761562"/>
      <w:bookmarkStart w:id="2029" w:name="_Toc145707756"/>
      <w:bookmarkStart w:id="2030" w:name="_Toc160570215"/>
      <w:bookmarkStart w:id="2031" w:name="_Toc162007811"/>
      <w:bookmarkStart w:id="2032" w:name="_Toc185515424"/>
      <w:bookmarkStart w:id="2033" w:name="_Toc192872731"/>
      <w:bookmarkStart w:id="2034" w:name="_Toc200970433"/>
      <w:bookmarkStart w:id="2035" w:name="_Toc207721764"/>
      <w:bookmarkStart w:id="2036" w:name="_Toc209520627"/>
      <w:bookmarkStart w:id="2037" w:name="_Toc218778504"/>
      <w:r>
        <w:t>5.11</w:t>
      </w:r>
      <w:r>
        <w:tab/>
      </w:r>
      <w:r w:rsidRPr="00F477AF">
        <w:t>Eees_</w:t>
      </w:r>
      <w:r>
        <w:t>EELManaged</w:t>
      </w:r>
      <w:r w:rsidRPr="00F477AF">
        <w:t>ACR</w:t>
      </w:r>
      <w:r>
        <w:t xml:space="preserve"> Service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69BD05C7" w14:textId="479F7AD9" w:rsidR="00A5063B" w:rsidRDefault="00A5063B" w:rsidP="00A5063B">
      <w:pPr>
        <w:pStyle w:val="Heading3"/>
      </w:pPr>
      <w:bookmarkStart w:id="2038" w:name="_Toc97042260"/>
      <w:bookmarkStart w:id="2039" w:name="_Toc97045404"/>
      <w:bookmarkStart w:id="2040" w:name="_Toc97155149"/>
      <w:bookmarkStart w:id="2041" w:name="_Toc101521302"/>
      <w:bookmarkStart w:id="2042" w:name="_Toc138761563"/>
      <w:bookmarkStart w:id="2043" w:name="_Toc145707757"/>
      <w:bookmarkStart w:id="2044" w:name="_Toc160570216"/>
      <w:bookmarkStart w:id="2045" w:name="_Toc162007812"/>
      <w:bookmarkStart w:id="2046" w:name="_Toc185515425"/>
      <w:bookmarkStart w:id="2047" w:name="_Toc192872732"/>
      <w:bookmarkStart w:id="2048" w:name="_Toc200970434"/>
      <w:bookmarkStart w:id="2049" w:name="_Toc207721765"/>
      <w:bookmarkStart w:id="2050" w:name="_Toc209520628"/>
      <w:bookmarkStart w:id="2051" w:name="_Toc218778505"/>
      <w:r>
        <w:t>5.11.1</w:t>
      </w:r>
      <w:r>
        <w:tab/>
        <w:t>Service Description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2052" w:name="_Toc97042261"/>
      <w:bookmarkStart w:id="2053" w:name="_Toc97045405"/>
      <w:bookmarkStart w:id="2054" w:name="_Toc97155150"/>
      <w:bookmarkStart w:id="2055" w:name="_Toc101521303"/>
      <w:bookmarkStart w:id="2056" w:name="_Toc138761564"/>
      <w:bookmarkStart w:id="2057" w:name="_Toc145707758"/>
      <w:bookmarkStart w:id="2058" w:name="_Toc160570217"/>
      <w:bookmarkStart w:id="2059" w:name="_Toc162007813"/>
      <w:bookmarkStart w:id="2060" w:name="_Toc185515426"/>
      <w:bookmarkStart w:id="2061" w:name="_Toc192872733"/>
      <w:bookmarkStart w:id="2062" w:name="_Toc200970435"/>
      <w:bookmarkStart w:id="2063" w:name="_Toc207721766"/>
      <w:bookmarkStart w:id="2064" w:name="_Toc209520629"/>
      <w:bookmarkStart w:id="2065" w:name="_Toc218778506"/>
      <w:r>
        <w:t>5.11.2</w:t>
      </w:r>
      <w:r>
        <w:tab/>
        <w:t>Service Operations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2FC51C18" w14:textId="10D40E96" w:rsidR="00A5063B" w:rsidRDefault="00A5063B" w:rsidP="00A5063B">
      <w:pPr>
        <w:pStyle w:val="Heading4"/>
      </w:pPr>
      <w:bookmarkStart w:id="2066" w:name="_Toc97042262"/>
      <w:bookmarkStart w:id="2067" w:name="_Toc97045406"/>
      <w:bookmarkStart w:id="2068" w:name="_Toc97155151"/>
      <w:bookmarkStart w:id="2069" w:name="_Toc101521304"/>
      <w:bookmarkStart w:id="2070" w:name="_Toc138761565"/>
      <w:bookmarkStart w:id="2071" w:name="_Toc145707759"/>
      <w:bookmarkStart w:id="2072" w:name="_Toc160570218"/>
      <w:bookmarkStart w:id="2073" w:name="_Toc162007814"/>
      <w:bookmarkStart w:id="2074" w:name="_Toc185515427"/>
      <w:bookmarkStart w:id="2075" w:name="_Toc192872734"/>
      <w:bookmarkStart w:id="2076" w:name="_Toc200970436"/>
      <w:bookmarkStart w:id="2077" w:name="_Toc207721767"/>
      <w:bookmarkStart w:id="2078" w:name="_Toc209520630"/>
      <w:bookmarkStart w:id="2079" w:name="_Toc218778507"/>
      <w:r>
        <w:t>5.11.2.1</w:t>
      </w:r>
      <w:r>
        <w:tab/>
        <w:t>Introduction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2080" w:name="_Toc97042263"/>
      <w:bookmarkStart w:id="2081" w:name="_Toc97045407"/>
      <w:bookmarkStart w:id="2082" w:name="_Toc97155152"/>
      <w:bookmarkStart w:id="2083" w:name="_Toc101521305"/>
      <w:bookmarkStart w:id="2084" w:name="_Toc138761566"/>
      <w:bookmarkStart w:id="2085" w:name="_Toc145707760"/>
      <w:bookmarkStart w:id="2086" w:name="_Toc160570219"/>
      <w:bookmarkStart w:id="2087" w:name="_Toc162007815"/>
      <w:bookmarkStart w:id="2088" w:name="_Toc185515428"/>
      <w:bookmarkStart w:id="2089" w:name="_Toc192872735"/>
      <w:bookmarkStart w:id="2090" w:name="_Toc200970437"/>
      <w:bookmarkStart w:id="2091" w:name="_Toc207721768"/>
      <w:bookmarkStart w:id="2092" w:name="_Toc209520631"/>
      <w:bookmarkStart w:id="2093" w:name="_Toc218778508"/>
      <w:r>
        <w:t>5.11.2.2</w:t>
      </w:r>
      <w:r>
        <w:tab/>
      </w:r>
      <w:r w:rsidRPr="00F477AF">
        <w:t>Eees_</w:t>
      </w:r>
      <w:r>
        <w:t>EELManaged</w:t>
      </w:r>
      <w:r w:rsidRPr="00F477AF">
        <w:t>ACR</w:t>
      </w:r>
      <w:r w:rsidRPr="00F7022F">
        <w:t>_Request</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17B8313" w14:textId="6DD57581" w:rsidR="00A5063B" w:rsidRDefault="00A5063B" w:rsidP="00A5063B">
      <w:pPr>
        <w:pStyle w:val="Heading5"/>
      </w:pPr>
      <w:bookmarkStart w:id="2094" w:name="_Toc97042264"/>
      <w:bookmarkStart w:id="2095" w:name="_Toc97045408"/>
      <w:bookmarkStart w:id="2096" w:name="_Toc97155153"/>
      <w:bookmarkStart w:id="2097" w:name="_Toc101521306"/>
      <w:bookmarkStart w:id="2098" w:name="_Toc138761567"/>
      <w:bookmarkStart w:id="2099" w:name="_Toc145707761"/>
      <w:bookmarkStart w:id="2100" w:name="_Toc160570220"/>
      <w:bookmarkStart w:id="2101" w:name="_Toc162007816"/>
      <w:bookmarkStart w:id="2102" w:name="_Toc185515429"/>
      <w:bookmarkStart w:id="2103" w:name="_Toc192872736"/>
      <w:bookmarkStart w:id="2104" w:name="_Toc200970438"/>
      <w:bookmarkStart w:id="2105" w:name="_Toc207721769"/>
      <w:bookmarkStart w:id="2106" w:name="_Toc209520632"/>
      <w:bookmarkStart w:id="2107" w:name="_Toc218778509"/>
      <w:r>
        <w:t>5.11.2.2.1</w:t>
      </w:r>
      <w:r>
        <w:tab/>
        <w:t>General</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2108" w:name="_Toc97042265"/>
      <w:bookmarkStart w:id="2109" w:name="_Toc97045409"/>
      <w:bookmarkStart w:id="2110" w:name="_Toc97155154"/>
      <w:bookmarkStart w:id="2111" w:name="_Toc101521307"/>
      <w:bookmarkStart w:id="2112" w:name="_Toc138761568"/>
      <w:bookmarkStart w:id="2113" w:name="_Toc145707762"/>
      <w:bookmarkStart w:id="2114" w:name="_Toc160570221"/>
      <w:bookmarkStart w:id="2115" w:name="_Toc162007817"/>
      <w:bookmarkStart w:id="2116" w:name="_Toc185515430"/>
      <w:bookmarkStart w:id="2117" w:name="_Toc192872737"/>
      <w:bookmarkStart w:id="2118" w:name="_Toc200970439"/>
      <w:bookmarkStart w:id="2119" w:name="_Toc207721770"/>
      <w:bookmarkStart w:id="2120" w:name="_Toc209520633"/>
      <w:bookmarkStart w:id="2121" w:name="_Toc218778510"/>
      <w:r>
        <w:t>5.11.2.2.2</w:t>
      </w:r>
      <w:r>
        <w:tab/>
        <w:t>EEL</w:t>
      </w:r>
      <w:r w:rsidRPr="00F7022F">
        <w:t xml:space="preserve"> </w:t>
      </w:r>
      <w:r>
        <w:t>Managed ACR</w:t>
      </w:r>
      <w:r w:rsidRPr="00F7022F">
        <w:t xml:space="preserve"> Request</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435558EE" w14:textId="6380D934" w:rsidR="00EF761A" w:rsidRDefault="00EF761A" w:rsidP="00EF761A">
      <w:bookmarkStart w:id="2122" w:name="_Toc510696594"/>
      <w:bookmarkStart w:id="2123"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2124" w:name="_Toc97042266"/>
      <w:bookmarkStart w:id="2125" w:name="_Toc97045410"/>
      <w:bookmarkStart w:id="2126" w:name="_Toc97155155"/>
      <w:bookmarkStart w:id="2127" w:name="_Toc101521308"/>
      <w:bookmarkStart w:id="2128" w:name="_Toc138761569"/>
      <w:bookmarkStart w:id="2129" w:name="_Toc145707763"/>
      <w:bookmarkStart w:id="2130" w:name="_Toc160570222"/>
      <w:bookmarkStart w:id="2131" w:name="_Toc162007818"/>
      <w:bookmarkStart w:id="2132" w:name="_Toc185515431"/>
      <w:bookmarkStart w:id="2133" w:name="_Toc192872738"/>
      <w:bookmarkStart w:id="2134" w:name="_Toc200970440"/>
      <w:bookmarkStart w:id="2135" w:name="_Toc207721771"/>
      <w:bookmarkStart w:id="2136" w:name="_Toc209520634"/>
      <w:bookmarkStart w:id="2137" w:name="_Toc218778511"/>
      <w:bookmarkEnd w:id="2122"/>
      <w:bookmarkEnd w:id="2123"/>
      <w:r>
        <w:t>5.11.2.3</w:t>
      </w:r>
      <w:r>
        <w:tab/>
      </w:r>
      <w:r w:rsidRPr="00F477AF">
        <w:t>Eees_</w:t>
      </w:r>
      <w:r>
        <w:t>EELManaged</w:t>
      </w:r>
      <w:r w:rsidRPr="00F477AF">
        <w:t>ACR</w:t>
      </w:r>
      <w:r w:rsidRPr="00F7022F">
        <w:t>_</w:t>
      </w:r>
      <w:r>
        <w:t>Subscribe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94F515F" w14:textId="0BDDEA99" w:rsidR="00A5063B" w:rsidRDefault="00A5063B" w:rsidP="00A5063B">
      <w:pPr>
        <w:pStyle w:val="Heading5"/>
      </w:pPr>
      <w:bookmarkStart w:id="2138" w:name="_Toc97042267"/>
      <w:bookmarkStart w:id="2139" w:name="_Toc97045411"/>
      <w:bookmarkStart w:id="2140" w:name="_Toc97155156"/>
      <w:bookmarkStart w:id="2141" w:name="_Toc101521309"/>
      <w:bookmarkStart w:id="2142" w:name="_Toc138761570"/>
      <w:bookmarkStart w:id="2143" w:name="_Toc145707764"/>
      <w:bookmarkStart w:id="2144" w:name="_Toc160570223"/>
      <w:bookmarkStart w:id="2145" w:name="_Toc162007819"/>
      <w:bookmarkStart w:id="2146" w:name="_Toc185515432"/>
      <w:bookmarkStart w:id="2147" w:name="_Toc192872739"/>
      <w:bookmarkStart w:id="2148" w:name="_Toc200970441"/>
      <w:bookmarkStart w:id="2149" w:name="_Toc207721772"/>
      <w:bookmarkStart w:id="2150" w:name="_Toc209520635"/>
      <w:bookmarkStart w:id="2151" w:name="_Toc218778512"/>
      <w:r>
        <w:t>5.11.2.3.1</w:t>
      </w:r>
      <w:r>
        <w:tab/>
        <w:t>General</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152" w:name="_Toc97042268"/>
      <w:bookmarkStart w:id="2153" w:name="_Toc97045412"/>
      <w:bookmarkStart w:id="2154" w:name="_Toc97155157"/>
      <w:bookmarkStart w:id="2155" w:name="_Toc101521310"/>
      <w:bookmarkStart w:id="2156" w:name="_Toc138761571"/>
      <w:bookmarkStart w:id="2157" w:name="_Toc145707765"/>
      <w:bookmarkStart w:id="2158" w:name="_Toc160570224"/>
      <w:bookmarkStart w:id="2159" w:name="_Toc162007820"/>
      <w:bookmarkStart w:id="2160" w:name="_Toc185515433"/>
      <w:bookmarkStart w:id="2161" w:name="_Toc192872740"/>
      <w:bookmarkStart w:id="2162" w:name="_Toc200970442"/>
      <w:bookmarkStart w:id="2163" w:name="_Toc207721773"/>
      <w:bookmarkStart w:id="2164" w:name="_Toc209520636"/>
      <w:bookmarkStart w:id="2165" w:name="_Toc218778513"/>
      <w:r>
        <w:t>5.11.2.3.2</w:t>
      </w:r>
      <w:r>
        <w:tab/>
        <w:t>Subscribe to ACT status information reporting</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166" w:name="_Toc97042269"/>
      <w:bookmarkStart w:id="2167" w:name="_Toc97045413"/>
      <w:bookmarkStart w:id="2168" w:name="_Toc97155158"/>
      <w:bookmarkStart w:id="2169" w:name="_Toc101521311"/>
      <w:bookmarkStart w:id="2170" w:name="_Toc138761572"/>
      <w:bookmarkStart w:id="2171" w:name="_Toc145707766"/>
      <w:bookmarkStart w:id="2172" w:name="_Toc160570225"/>
      <w:bookmarkStart w:id="2173" w:name="_Toc162007821"/>
      <w:bookmarkStart w:id="2174" w:name="_Toc185515434"/>
      <w:bookmarkStart w:id="2175" w:name="_Toc192872741"/>
      <w:bookmarkStart w:id="2176" w:name="_Toc200970443"/>
      <w:bookmarkStart w:id="2177" w:name="_Toc207721774"/>
      <w:bookmarkStart w:id="2178" w:name="_Toc209520637"/>
      <w:bookmarkStart w:id="2179" w:name="_Toc218778514"/>
      <w:r>
        <w:t>5.11.2.4</w:t>
      </w:r>
      <w:r>
        <w:tab/>
      </w:r>
      <w:r w:rsidRPr="00F477AF">
        <w:t>Eees_</w:t>
      </w:r>
      <w:r>
        <w:t>EELManaged</w:t>
      </w:r>
      <w:r w:rsidRPr="00F477AF">
        <w:t>ACR</w:t>
      </w:r>
      <w:r w:rsidRPr="00F7022F">
        <w:t>_</w:t>
      </w:r>
      <w:r>
        <w:t>Notify</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1B0B555D" w14:textId="4803D39C" w:rsidR="00A5063B" w:rsidRDefault="00A5063B" w:rsidP="00A5063B">
      <w:pPr>
        <w:pStyle w:val="Heading5"/>
      </w:pPr>
      <w:bookmarkStart w:id="2180" w:name="_Toc97042270"/>
      <w:bookmarkStart w:id="2181" w:name="_Toc97045414"/>
      <w:bookmarkStart w:id="2182" w:name="_Toc97155159"/>
      <w:bookmarkStart w:id="2183" w:name="_Toc101521312"/>
      <w:bookmarkStart w:id="2184" w:name="_Toc138761573"/>
      <w:bookmarkStart w:id="2185" w:name="_Toc145707767"/>
      <w:bookmarkStart w:id="2186" w:name="_Toc160570226"/>
      <w:bookmarkStart w:id="2187" w:name="_Toc162007822"/>
      <w:bookmarkStart w:id="2188" w:name="_Toc185515435"/>
      <w:bookmarkStart w:id="2189" w:name="_Toc192872742"/>
      <w:bookmarkStart w:id="2190" w:name="_Toc200970444"/>
      <w:bookmarkStart w:id="2191" w:name="_Toc207721775"/>
      <w:bookmarkStart w:id="2192" w:name="_Toc209520638"/>
      <w:bookmarkStart w:id="2193" w:name="_Toc218778515"/>
      <w:r>
        <w:t>5.11.2.4.1</w:t>
      </w:r>
      <w:r>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194" w:name="_Toc97042271"/>
      <w:bookmarkStart w:id="2195" w:name="_Toc97045415"/>
      <w:bookmarkStart w:id="2196" w:name="_Toc97155160"/>
      <w:bookmarkStart w:id="2197" w:name="_Toc101521313"/>
      <w:bookmarkStart w:id="2198" w:name="_Toc138761574"/>
      <w:bookmarkStart w:id="2199" w:name="_Toc145707768"/>
      <w:bookmarkStart w:id="2200" w:name="_Toc160570227"/>
      <w:bookmarkStart w:id="2201" w:name="_Toc162007823"/>
      <w:bookmarkStart w:id="2202" w:name="_Toc185515436"/>
      <w:bookmarkStart w:id="2203" w:name="_Toc192872743"/>
      <w:bookmarkStart w:id="2204" w:name="_Toc200970445"/>
      <w:bookmarkStart w:id="2205" w:name="_Toc207721776"/>
      <w:bookmarkStart w:id="2206" w:name="_Toc209520639"/>
      <w:bookmarkStart w:id="2207" w:name="_Toc218778516"/>
      <w:r>
        <w:t>5.11.2.4.2</w:t>
      </w:r>
      <w:r>
        <w:tab/>
        <w:t>ACT</w:t>
      </w:r>
      <w:r w:rsidRPr="00A076E8">
        <w:t xml:space="preserve"> Status Notification</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208" w:name="_Toc97042272"/>
      <w:bookmarkStart w:id="2209" w:name="_Toc97045416"/>
      <w:bookmarkStart w:id="2210" w:name="_Toc97155161"/>
      <w:bookmarkStart w:id="2211" w:name="_Toc101521314"/>
      <w:bookmarkStart w:id="2212" w:name="_Toc138761575"/>
      <w:bookmarkStart w:id="2213" w:name="_Toc145707769"/>
      <w:bookmarkStart w:id="2214" w:name="_Toc160570228"/>
      <w:bookmarkStart w:id="2215" w:name="_Toc162007824"/>
      <w:bookmarkStart w:id="2216" w:name="_Toc185515437"/>
      <w:bookmarkStart w:id="2217" w:name="_Toc192872744"/>
      <w:bookmarkStart w:id="2218" w:name="_Toc200970446"/>
      <w:bookmarkStart w:id="2219" w:name="_Toc207721777"/>
      <w:bookmarkStart w:id="2220" w:name="_Toc209520640"/>
      <w:bookmarkStart w:id="2221" w:name="_Toc218778517"/>
      <w:r>
        <w:lastRenderedPageBreak/>
        <w:t>5.12</w:t>
      </w:r>
      <w:r>
        <w:tab/>
      </w:r>
      <w:r w:rsidRPr="00310802">
        <w:t>Eees_ACRStatusUpdate</w:t>
      </w:r>
      <w:r>
        <w:t xml:space="preserve"> Service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5BDDA534" w14:textId="17564859" w:rsidR="004A7FAD" w:rsidRDefault="004A7FAD" w:rsidP="004A7FAD">
      <w:pPr>
        <w:pStyle w:val="Heading3"/>
      </w:pPr>
      <w:bookmarkStart w:id="2222" w:name="_Toc97042273"/>
      <w:bookmarkStart w:id="2223" w:name="_Toc97045417"/>
      <w:bookmarkStart w:id="2224" w:name="_Toc97155162"/>
      <w:bookmarkStart w:id="2225" w:name="_Toc101521315"/>
      <w:bookmarkStart w:id="2226" w:name="_Toc138761576"/>
      <w:bookmarkStart w:id="2227" w:name="_Toc145707770"/>
      <w:bookmarkStart w:id="2228" w:name="_Toc160570229"/>
      <w:bookmarkStart w:id="2229" w:name="_Toc162007825"/>
      <w:bookmarkStart w:id="2230" w:name="_Toc185515438"/>
      <w:bookmarkStart w:id="2231" w:name="_Toc192872745"/>
      <w:bookmarkStart w:id="2232" w:name="_Toc200970447"/>
      <w:bookmarkStart w:id="2233" w:name="_Toc207721778"/>
      <w:bookmarkStart w:id="2234" w:name="_Toc209520641"/>
      <w:bookmarkStart w:id="2235" w:name="_Toc218778518"/>
      <w:r>
        <w:t>5.12.1</w:t>
      </w:r>
      <w:r>
        <w:tab/>
        <w:t>Service Description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236" w:name="_Toc97042274"/>
      <w:bookmarkStart w:id="2237" w:name="_Toc97045418"/>
      <w:bookmarkStart w:id="2238" w:name="_Toc97155163"/>
      <w:bookmarkStart w:id="2239" w:name="_Toc101521316"/>
      <w:bookmarkStart w:id="2240" w:name="_Toc138761577"/>
      <w:bookmarkStart w:id="2241" w:name="_Toc145707771"/>
      <w:bookmarkStart w:id="2242" w:name="_Toc160570230"/>
      <w:bookmarkStart w:id="2243" w:name="_Toc162007826"/>
      <w:bookmarkStart w:id="2244" w:name="_Toc185515439"/>
      <w:bookmarkStart w:id="2245" w:name="_Toc192872746"/>
      <w:bookmarkStart w:id="2246" w:name="_Toc200970448"/>
      <w:bookmarkStart w:id="2247" w:name="_Toc207721779"/>
      <w:bookmarkStart w:id="2248" w:name="_Toc209520642"/>
      <w:bookmarkStart w:id="2249" w:name="_Toc218778519"/>
      <w:r>
        <w:t>5.12.2</w:t>
      </w:r>
      <w:r>
        <w:tab/>
        <w:t>Service Operations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071DAF4" w14:textId="51E871B4" w:rsidR="004A7FAD" w:rsidRDefault="004A7FAD" w:rsidP="004A7FAD">
      <w:pPr>
        <w:pStyle w:val="Heading4"/>
      </w:pPr>
      <w:bookmarkStart w:id="2250" w:name="_Toc97042275"/>
      <w:bookmarkStart w:id="2251" w:name="_Toc97045419"/>
      <w:bookmarkStart w:id="2252" w:name="_Toc97155164"/>
      <w:bookmarkStart w:id="2253" w:name="_Toc101521317"/>
      <w:bookmarkStart w:id="2254" w:name="_Toc138761578"/>
      <w:bookmarkStart w:id="2255" w:name="_Toc145707772"/>
      <w:bookmarkStart w:id="2256" w:name="_Toc160570231"/>
      <w:bookmarkStart w:id="2257" w:name="_Toc162007827"/>
      <w:bookmarkStart w:id="2258" w:name="_Toc185515440"/>
      <w:bookmarkStart w:id="2259" w:name="_Toc192872747"/>
      <w:bookmarkStart w:id="2260" w:name="_Toc200970449"/>
      <w:bookmarkStart w:id="2261" w:name="_Toc207721780"/>
      <w:bookmarkStart w:id="2262" w:name="_Toc209520643"/>
      <w:bookmarkStart w:id="2263" w:name="_Toc218778520"/>
      <w:r>
        <w:t>5.12.2.1</w:t>
      </w:r>
      <w:r>
        <w:tab/>
        <w:t>Introduction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264" w:name="_Toc97042276"/>
      <w:bookmarkStart w:id="2265" w:name="_Toc97045420"/>
      <w:bookmarkStart w:id="2266" w:name="_Toc97155165"/>
      <w:bookmarkStart w:id="2267" w:name="_Toc101521318"/>
      <w:bookmarkStart w:id="2268" w:name="_Toc138761579"/>
      <w:bookmarkStart w:id="2269" w:name="_Toc145707773"/>
      <w:bookmarkStart w:id="2270" w:name="_Toc160570232"/>
      <w:bookmarkStart w:id="2271" w:name="_Toc162007828"/>
      <w:bookmarkStart w:id="2272" w:name="_Toc185515441"/>
      <w:bookmarkStart w:id="2273" w:name="_Toc192872748"/>
      <w:bookmarkStart w:id="2274" w:name="_Toc200970450"/>
      <w:bookmarkStart w:id="2275" w:name="_Toc207721781"/>
      <w:bookmarkStart w:id="2276" w:name="_Toc209520644"/>
      <w:bookmarkStart w:id="2277" w:name="_Toc218778521"/>
      <w:r>
        <w:t>5.12.2.2</w:t>
      </w:r>
      <w:r>
        <w:tab/>
      </w:r>
      <w:r w:rsidRPr="00F7022F">
        <w:t>Eees_ACRStatusUpdate_Request</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00F4874D" w14:textId="4CB8EB93" w:rsidR="004A7FAD" w:rsidRDefault="004A7FAD" w:rsidP="004A7FAD">
      <w:pPr>
        <w:pStyle w:val="Heading5"/>
      </w:pPr>
      <w:bookmarkStart w:id="2278" w:name="_Toc97042277"/>
      <w:bookmarkStart w:id="2279" w:name="_Toc97045421"/>
      <w:bookmarkStart w:id="2280" w:name="_Toc97155166"/>
      <w:bookmarkStart w:id="2281" w:name="_Toc101521319"/>
      <w:bookmarkStart w:id="2282" w:name="_Toc138761580"/>
      <w:bookmarkStart w:id="2283" w:name="_Toc145707774"/>
      <w:bookmarkStart w:id="2284" w:name="_Toc160570233"/>
      <w:bookmarkStart w:id="2285" w:name="_Toc162007829"/>
      <w:bookmarkStart w:id="2286" w:name="_Toc185515442"/>
      <w:bookmarkStart w:id="2287" w:name="_Toc192872749"/>
      <w:bookmarkStart w:id="2288" w:name="_Toc200970451"/>
      <w:bookmarkStart w:id="2289" w:name="_Toc207721782"/>
      <w:bookmarkStart w:id="2290" w:name="_Toc209520645"/>
      <w:bookmarkStart w:id="2291" w:name="_Toc218778522"/>
      <w:r>
        <w:t>5.12.2.2.1</w:t>
      </w:r>
      <w:r>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292" w:name="_Toc97042278"/>
      <w:bookmarkStart w:id="2293" w:name="_Toc97045422"/>
      <w:bookmarkStart w:id="2294" w:name="_Toc97155167"/>
      <w:bookmarkStart w:id="2295" w:name="_Toc101521320"/>
      <w:bookmarkStart w:id="2296" w:name="_Toc138761581"/>
      <w:bookmarkStart w:id="2297" w:name="_Toc145707775"/>
      <w:bookmarkStart w:id="2298" w:name="_Toc160570234"/>
      <w:bookmarkStart w:id="2299" w:name="_Toc162007830"/>
      <w:bookmarkStart w:id="2300" w:name="_Toc185515443"/>
      <w:bookmarkStart w:id="2301" w:name="_Toc192872750"/>
      <w:bookmarkStart w:id="2302" w:name="_Toc200970452"/>
      <w:bookmarkStart w:id="2303" w:name="_Toc207721783"/>
      <w:bookmarkStart w:id="2304" w:name="_Toc209520646"/>
      <w:bookmarkStart w:id="2305" w:name="_Toc218778523"/>
      <w:r>
        <w:t>5.12.2.2.2</w:t>
      </w:r>
      <w:r>
        <w:tab/>
        <w:t>ACR Status Update Request</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306" w:name="_Toc138761582"/>
      <w:bookmarkStart w:id="2307" w:name="_Toc145707776"/>
      <w:bookmarkStart w:id="2308" w:name="_Toc160570235"/>
      <w:bookmarkStart w:id="2309" w:name="_Toc162007831"/>
      <w:bookmarkStart w:id="2310" w:name="_Toc185515444"/>
      <w:bookmarkStart w:id="2311" w:name="_Toc192872751"/>
      <w:bookmarkStart w:id="2312" w:name="_Toc200970453"/>
      <w:bookmarkStart w:id="2313" w:name="_Toc207721784"/>
      <w:bookmarkStart w:id="2314" w:name="_Toc209520647"/>
      <w:bookmarkStart w:id="2315" w:name="_Toc218778524"/>
      <w:r>
        <w:lastRenderedPageBreak/>
        <w:t>5.</w:t>
      </w:r>
      <w:r w:rsidRPr="0072539A">
        <w:t>13</w:t>
      </w:r>
      <w:r>
        <w:tab/>
      </w:r>
      <w:r w:rsidRPr="00310802">
        <w:t>Eees_ACR</w:t>
      </w:r>
      <w:r>
        <w:t>ParameterInformation Service</w:t>
      </w:r>
      <w:bookmarkEnd w:id="2306"/>
      <w:bookmarkEnd w:id="2307"/>
      <w:bookmarkEnd w:id="2308"/>
      <w:bookmarkEnd w:id="2309"/>
      <w:bookmarkEnd w:id="2310"/>
      <w:bookmarkEnd w:id="2311"/>
      <w:bookmarkEnd w:id="2312"/>
      <w:bookmarkEnd w:id="2313"/>
      <w:bookmarkEnd w:id="2314"/>
      <w:bookmarkEnd w:id="2315"/>
    </w:p>
    <w:p w14:paraId="7EFF90D4" w14:textId="77777777" w:rsidR="0072539A" w:rsidRDefault="0072539A" w:rsidP="0072539A">
      <w:pPr>
        <w:pStyle w:val="Heading3"/>
      </w:pPr>
      <w:bookmarkStart w:id="2316" w:name="_Toc138761583"/>
      <w:bookmarkStart w:id="2317" w:name="_Toc145707777"/>
      <w:bookmarkStart w:id="2318" w:name="_Toc160570236"/>
      <w:bookmarkStart w:id="2319" w:name="_Toc162007832"/>
      <w:bookmarkStart w:id="2320" w:name="_Toc185515445"/>
      <w:bookmarkStart w:id="2321" w:name="_Toc192872752"/>
      <w:bookmarkStart w:id="2322" w:name="_Toc200970454"/>
      <w:bookmarkStart w:id="2323" w:name="_Toc207721785"/>
      <w:bookmarkStart w:id="2324" w:name="_Toc209520648"/>
      <w:bookmarkStart w:id="2325" w:name="_Toc218778525"/>
      <w:r>
        <w:t>5.</w:t>
      </w:r>
      <w:r w:rsidRPr="0072539A">
        <w:t>13</w:t>
      </w:r>
      <w:r>
        <w:t>.1</w:t>
      </w:r>
      <w:r>
        <w:tab/>
        <w:t>Service Description</w:t>
      </w:r>
      <w:bookmarkEnd w:id="2316"/>
      <w:bookmarkEnd w:id="2317"/>
      <w:bookmarkEnd w:id="2318"/>
      <w:bookmarkEnd w:id="2319"/>
      <w:bookmarkEnd w:id="2320"/>
      <w:bookmarkEnd w:id="2321"/>
      <w:bookmarkEnd w:id="2322"/>
      <w:bookmarkEnd w:id="2323"/>
      <w:bookmarkEnd w:id="2324"/>
      <w:bookmarkEnd w:id="2325"/>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326" w:name="_Toc138761584"/>
      <w:bookmarkStart w:id="2327" w:name="_Toc145707778"/>
      <w:bookmarkStart w:id="2328" w:name="_Toc160570237"/>
      <w:bookmarkStart w:id="2329" w:name="_Toc162007833"/>
      <w:bookmarkStart w:id="2330" w:name="_Toc185515446"/>
      <w:bookmarkStart w:id="2331" w:name="_Toc192872753"/>
      <w:bookmarkStart w:id="2332" w:name="_Toc200970455"/>
      <w:bookmarkStart w:id="2333" w:name="_Toc207721786"/>
      <w:bookmarkStart w:id="2334" w:name="_Toc209520649"/>
      <w:bookmarkStart w:id="2335" w:name="_Toc218778526"/>
      <w:r>
        <w:t>5.</w:t>
      </w:r>
      <w:r w:rsidRPr="0072539A">
        <w:t>13</w:t>
      </w:r>
      <w:r>
        <w:t>.2</w:t>
      </w:r>
      <w:r>
        <w:tab/>
        <w:t>Service Operations</w:t>
      </w:r>
      <w:bookmarkEnd w:id="2326"/>
      <w:bookmarkEnd w:id="2327"/>
      <w:bookmarkEnd w:id="2328"/>
      <w:bookmarkEnd w:id="2329"/>
      <w:bookmarkEnd w:id="2330"/>
      <w:bookmarkEnd w:id="2331"/>
      <w:bookmarkEnd w:id="2332"/>
      <w:bookmarkEnd w:id="2333"/>
      <w:bookmarkEnd w:id="2334"/>
      <w:bookmarkEnd w:id="2335"/>
    </w:p>
    <w:p w14:paraId="5D422DBE" w14:textId="77777777" w:rsidR="0072539A" w:rsidRDefault="0072539A" w:rsidP="0072539A">
      <w:pPr>
        <w:pStyle w:val="Heading4"/>
      </w:pPr>
      <w:bookmarkStart w:id="2336" w:name="_Toc138761585"/>
      <w:bookmarkStart w:id="2337" w:name="_Toc145707779"/>
      <w:bookmarkStart w:id="2338" w:name="_Toc160570238"/>
      <w:bookmarkStart w:id="2339" w:name="_Toc162007834"/>
      <w:bookmarkStart w:id="2340" w:name="_Toc185515447"/>
      <w:bookmarkStart w:id="2341" w:name="_Toc192872754"/>
      <w:bookmarkStart w:id="2342" w:name="_Toc200970456"/>
      <w:bookmarkStart w:id="2343" w:name="_Toc207721787"/>
      <w:bookmarkStart w:id="2344" w:name="_Toc209520650"/>
      <w:bookmarkStart w:id="2345" w:name="_Toc218778527"/>
      <w:r>
        <w:t>5.</w:t>
      </w:r>
      <w:r w:rsidRPr="0072539A">
        <w:t>13</w:t>
      </w:r>
      <w:r>
        <w:t>.2.1</w:t>
      </w:r>
      <w:r>
        <w:tab/>
        <w:t>Introduction</w:t>
      </w:r>
      <w:bookmarkEnd w:id="2336"/>
      <w:bookmarkEnd w:id="2337"/>
      <w:bookmarkEnd w:id="2338"/>
      <w:bookmarkEnd w:id="2339"/>
      <w:bookmarkEnd w:id="2340"/>
      <w:bookmarkEnd w:id="2341"/>
      <w:bookmarkEnd w:id="2342"/>
      <w:bookmarkEnd w:id="2343"/>
      <w:bookmarkEnd w:id="2344"/>
      <w:bookmarkEnd w:id="2345"/>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346" w:name="_Toc138761586"/>
      <w:bookmarkStart w:id="2347" w:name="_Toc145707780"/>
      <w:bookmarkStart w:id="2348" w:name="_Toc160570239"/>
      <w:bookmarkStart w:id="2349" w:name="_Toc162007835"/>
      <w:bookmarkStart w:id="2350" w:name="_Toc185515448"/>
      <w:bookmarkStart w:id="2351" w:name="_Toc192872755"/>
      <w:bookmarkStart w:id="2352" w:name="_Toc200970457"/>
      <w:bookmarkStart w:id="2353" w:name="_Toc207721788"/>
      <w:bookmarkStart w:id="2354" w:name="_Toc209520651"/>
      <w:bookmarkStart w:id="2355" w:name="_Toc218778528"/>
      <w:r>
        <w:t>5.</w:t>
      </w:r>
      <w:r w:rsidRPr="0072539A">
        <w:t>13</w:t>
      </w:r>
      <w:r>
        <w:t>.2.2</w:t>
      </w:r>
      <w:r>
        <w:tab/>
        <w:t>Eees_ACRParameterInformation</w:t>
      </w:r>
      <w:r w:rsidRPr="00F7022F">
        <w:t>_Request</w:t>
      </w:r>
      <w:bookmarkEnd w:id="2346"/>
      <w:bookmarkEnd w:id="2347"/>
      <w:bookmarkEnd w:id="2348"/>
      <w:bookmarkEnd w:id="2349"/>
      <w:bookmarkEnd w:id="2350"/>
      <w:bookmarkEnd w:id="2351"/>
      <w:bookmarkEnd w:id="2352"/>
      <w:bookmarkEnd w:id="2353"/>
      <w:bookmarkEnd w:id="2354"/>
      <w:bookmarkEnd w:id="2355"/>
    </w:p>
    <w:p w14:paraId="12D3048A" w14:textId="77777777" w:rsidR="0072539A" w:rsidRDefault="0072539A" w:rsidP="0072539A">
      <w:pPr>
        <w:pStyle w:val="Heading5"/>
      </w:pPr>
      <w:bookmarkStart w:id="2356" w:name="_Toc138761587"/>
      <w:bookmarkStart w:id="2357" w:name="_Toc145707781"/>
      <w:bookmarkStart w:id="2358" w:name="_Toc160570240"/>
      <w:bookmarkStart w:id="2359" w:name="_Toc162007836"/>
      <w:bookmarkStart w:id="2360" w:name="_Toc185515449"/>
      <w:bookmarkStart w:id="2361" w:name="_Toc192872756"/>
      <w:bookmarkStart w:id="2362" w:name="_Toc200970458"/>
      <w:bookmarkStart w:id="2363" w:name="_Toc207721789"/>
      <w:bookmarkStart w:id="2364" w:name="_Toc209520652"/>
      <w:bookmarkStart w:id="2365" w:name="_Toc218778529"/>
      <w:r>
        <w:t>5.</w:t>
      </w:r>
      <w:r w:rsidRPr="0072539A">
        <w:t>13</w:t>
      </w:r>
      <w:r>
        <w:t>.2.2.1</w:t>
      </w:r>
      <w:r>
        <w:tab/>
        <w:t>General</w:t>
      </w:r>
      <w:bookmarkEnd w:id="2356"/>
      <w:bookmarkEnd w:id="2357"/>
      <w:bookmarkEnd w:id="2358"/>
      <w:bookmarkEnd w:id="2359"/>
      <w:bookmarkEnd w:id="2360"/>
      <w:bookmarkEnd w:id="2361"/>
      <w:bookmarkEnd w:id="2362"/>
      <w:bookmarkEnd w:id="2363"/>
      <w:bookmarkEnd w:id="2364"/>
      <w:bookmarkEnd w:id="2365"/>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366" w:name="_Toc138761588"/>
      <w:bookmarkStart w:id="2367" w:name="_Toc145707782"/>
      <w:bookmarkStart w:id="2368" w:name="_Toc160570241"/>
      <w:bookmarkStart w:id="2369" w:name="_Toc162007837"/>
      <w:bookmarkStart w:id="2370" w:name="_Toc185515450"/>
      <w:bookmarkStart w:id="2371" w:name="_Toc192872757"/>
      <w:bookmarkStart w:id="2372" w:name="_Toc200970459"/>
      <w:bookmarkStart w:id="2373" w:name="_Toc207721790"/>
      <w:bookmarkStart w:id="2374" w:name="_Toc209520653"/>
      <w:bookmarkStart w:id="2375" w:name="_Toc218778530"/>
      <w:r>
        <w:t>5.</w:t>
      </w:r>
      <w:r w:rsidRPr="0072539A">
        <w:t>13</w:t>
      </w:r>
      <w:r>
        <w:t>.2.2.2</w:t>
      </w:r>
      <w:r>
        <w:tab/>
        <w:t>ACR Parameter</w:t>
      </w:r>
      <w:r w:rsidR="00D656F0">
        <w:t>s</w:t>
      </w:r>
      <w:r>
        <w:t xml:space="preserve"> Information Request</w:t>
      </w:r>
      <w:bookmarkEnd w:id="2366"/>
      <w:bookmarkEnd w:id="2367"/>
      <w:bookmarkEnd w:id="2368"/>
      <w:bookmarkEnd w:id="2369"/>
      <w:bookmarkEnd w:id="2370"/>
      <w:bookmarkEnd w:id="2371"/>
      <w:bookmarkEnd w:id="2372"/>
      <w:bookmarkEnd w:id="2373"/>
      <w:bookmarkEnd w:id="2374"/>
      <w:bookmarkEnd w:id="2375"/>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140B4A">
      <w:pPr>
        <w:pStyle w:val="B2"/>
      </w:pPr>
      <w:r w:rsidRPr="00140B4A">
        <w:t>2c.</w:t>
      </w:r>
      <w:r w:rsidRPr="00140B4A">
        <w:tab/>
        <w:t>if the EES is not able to handle the request, it may respond with an HTTP "307 Temporary Redirect" status code or an HTTP "308 Permanent Redirect" status code including an HTTP "Location" header containing an alternative target URI of the custom operation located in an alternative EES, as defined in clause 5.2.10 of 3GPP TS 29.122 [2].</w:t>
      </w:r>
    </w:p>
    <w:p w14:paraId="3C90E6C1" w14:textId="5C754F6C" w:rsidR="00FC328E" w:rsidRDefault="00FC328E" w:rsidP="00FC328E">
      <w:pPr>
        <w:pStyle w:val="Heading2"/>
      </w:pPr>
      <w:bookmarkStart w:id="2376" w:name="_Toc145707783"/>
      <w:bookmarkStart w:id="2377" w:name="_Toc160570242"/>
      <w:bookmarkStart w:id="2378" w:name="_Toc162007838"/>
      <w:bookmarkStart w:id="2379" w:name="_Toc185515451"/>
      <w:bookmarkStart w:id="2380" w:name="_Toc192872758"/>
      <w:bookmarkStart w:id="2381" w:name="_Toc200970460"/>
      <w:bookmarkStart w:id="2382" w:name="_Toc207721791"/>
      <w:bookmarkStart w:id="2383" w:name="_Toc209520654"/>
      <w:bookmarkStart w:id="2384" w:name="_Toc218778531"/>
      <w:r>
        <w:t>5.</w:t>
      </w:r>
      <w:r w:rsidRPr="0072539A">
        <w:t>1</w:t>
      </w:r>
      <w:r>
        <w:t>4</w:t>
      </w:r>
      <w:r>
        <w:tab/>
      </w:r>
      <w:r w:rsidRPr="00310802">
        <w:t>Eees_</w:t>
      </w:r>
      <w:r>
        <w:t>CommonEAS</w:t>
      </w:r>
      <w:r w:rsidR="00EC376D">
        <w:t>Announcement</w:t>
      </w:r>
      <w:r>
        <w:t xml:space="preserve"> Service</w:t>
      </w:r>
      <w:bookmarkEnd w:id="2376"/>
      <w:bookmarkEnd w:id="2377"/>
      <w:bookmarkEnd w:id="2378"/>
      <w:bookmarkEnd w:id="2379"/>
      <w:bookmarkEnd w:id="2380"/>
      <w:bookmarkEnd w:id="2381"/>
      <w:bookmarkEnd w:id="2382"/>
      <w:bookmarkEnd w:id="2383"/>
      <w:bookmarkEnd w:id="2384"/>
    </w:p>
    <w:p w14:paraId="1DF159F3" w14:textId="77777777" w:rsidR="00FC328E" w:rsidRDefault="00FC328E" w:rsidP="00FC328E">
      <w:pPr>
        <w:pStyle w:val="Heading3"/>
      </w:pPr>
      <w:bookmarkStart w:id="2385" w:name="_Toc145707784"/>
      <w:bookmarkStart w:id="2386" w:name="_Toc160570243"/>
      <w:bookmarkStart w:id="2387" w:name="_Toc162007839"/>
      <w:bookmarkStart w:id="2388" w:name="_Toc185515452"/>
      <w:bookmarkStart w:id="2389" w:name="_Toc192872759"/>
      <w:bookmarkStart w:id="2390" w:name="_Toc200970461"/>
      <w:bookmarkStart w:id="2391" w:name="_Toc207721792"/>
      <w:bookmarkStart w:id="2392" w:name="_Toc209520655"/>
      <w:bookmarkStart w:id="2393" w:name="_Toc218778532"/>
      <w:r>
        <w:t>5.14.1</w:t>
      </w:r>
      <w:r>
        <w:tab/>
        <w:t>Service Description</w:t>
      </w:r>
      <w:bookmarkEnd w:id="2385"/>
      <w:bookmarkEnd w:id="2386"/>
      <w:bookmarkEnd w:id="2387"/>
      <w:bookmarkEnd w:id="2388"/>
      <w:bookmarkEnd w:id="2389"/>
      <w:bookmarkEnd w:id="2390"/>
      <w:bookmarkEnd w:id="2391"/>
      <w:bookmarkEnd w:id="2392"/>
      <w:bookmarkEnd w:id="2393"/>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2394" w:name="_Toc145707785"/>
      <w:bookmarkStart w:id="2395" w:name="_Toc160570244"/>
      <w:bookmarkStart w:id="2396" w:name="_Toc162007840"/>
      <w:bookmarkStart w:id="2397" w:name="_Toc185515453"/>
      <w:bookmarkStart w:id="2398" w:name="_Toc192872760"/>
      <w:bookmarkStart w:id="2399" w:name="_Toc200970462"/>
      <w:bookmarkStart w:id="2400" w:name="_Toc207721793"/>
      <w:bookmarkStart w:id="2401" w:name="_Toc209520656"/>
      <w:bookmarkStart w:id="2402" w:name="_Toc218778533"/>
      <w:r>
        <w:t>5.14.2</w:t>
      </w:r>
      <w:r>
        <w:tab/>
        <w:t>Service Operations</w:t>
      </w:r>
      <w:bookmarkEnd w:id="2394"/>
      <w:bookmarkEnd w:id="2395"/>
      <w:bookmarkEnd w:id="2396"/>
      <w:bookmarkEnd w:id="2397"/>
      <w:bookmarkEnd w:id="2398"/>
      <w:bookmarkEnd w:id="2399"/>
      <w:bookmarkEnd w:id="2400"/>
      <w:bookmarkEnd w:id="2401"/>
      <w:bookmarkEnd w:id="2402"/>
    </w:p>
    <w:p w14:paraId="15E4526C" w14:textId="77777777" w:rsidR="00FC328E" w:rsidRDefault="00FC328E" w:rsidP="00FC328E">
      <w:pPr>
        <w:pStyle w:val="Heading4"/>
      </w:pPr>
      <w:bookmarkStart w:id="2403" w:name="_Toc145707786"/>
      <w:bookmarkStart w:id="2404" w:name="_Toc160570245"/>
      <w:bookmarkStart w:id="2405" w:name="_Toc162007841"/>
      <w:bookmarkStart w:id="2406" w:name="_Toc185515454"/>
      <w:bookmarkStart w:id="2407" w:name="_Toc192872761"/>
      <w:bookmarkStart w:id="2408" w:name="_Toc200970463"/>
      <w:bookmarkStart w:id="2409" w:name="_Toc207721794"/>
      <w:bookmarkStart w:id="2410" w:name="_Toc209520657"/>
      <w:bookmarkStart w:id="2411" w:name="_Toc218778534"/>
      <w:r>
        <w:t>5.14.2.1</w:t>
      </w:r>
      <w:r>
        <w:tab/>
        <w:t>Introduction</w:t>
      </w:r>
      <w:bookmarkEnd w:id="2403"/>
      <w:bookmarkEnd w:id="2404"/>
      <w:bookmarkEnd w:id="2405"/>
      <w:bookmarkEnd w:id="2406"/>
      <w:bookmarkEnd w:id="2407"/>
      <w:bookmarkEnd w:id="2408"/>
      <w:bookmarkEnd w:id="2409"/>
      <w:bookmarkEnd w:id="2410"/>
      <w:bookmarkEnd w:id="2411"/>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412" w:name="_Toc145707787"/>
      <w:bookmarkStart w:id="2413" w:name="_Toc160570246"/>
      <w:bookmarkStart w:id="2414" w:name="_Toc162007842"/>
      <w:bookmarkStart w:id="2415" w:name="_Toc185515455"/>
      <w:bookmarkStart w:id="2416" w:name="_Toc192872762"/>
      <w:bookmarkStart w:id="2417" w:name="_Toc200970464"/>
      <w:bookmarkStart w:id="2418" w:name="_Toc207721795"/>
      <w:bookmarkStart w:id="2419" w:name="_Toc209520658"/>
      <w:bookmarkStart w:id="2420" w:name="_Toc218778535"/>
      <w:r>
        <w:t>5.14.2.2</w:t>
      </w:r>
      <w:r>
        <w:tab/>
        <w:t>Eees_CommonEAS</w:t>
      </w:r>
      <w:r w:rsidR="00EC376D">
        <w:t>Announcement</w:t>
      </w:r>
      <w:r w:rsidRPr="00F7022F">
        <w:t>_</w:t>
      </w:r>
      <w:bookmarkEnd w:id="2412"/>
      <w:r w:rsidR="00EC376D">
        <w:t>Declare</w:t>
      </w:r>
      <w:bookmarkEnd w:id="2413"/>
      <w:bookmarkEnd w:id="2414"/>
      <w:bookmarkEnd w:id="2415"/>
      <w:bookmarkEnd w:id="2416"/>
      <w:bookmarkEnd w:id="2417"/>
      <w:bookmarkEnd w:id="2418"/>
      <w:bookmarkEnd w:id="2419"/>
      <w:bookmarkEnd w:id="2420"/>
    </w:p>
    <w:p w14:paraId="22D75060" w14:textId="77777777" w:rsidR="00FC328E" w:rsidRDefault="00FC328E" w:rsidP="00FC328E">
      <w:pPr>
        <w:pStyle w:val="Heading5"/>
      </w:pPr>
      <w:bookmarkStart w:id="2421" w:name="_Toc145707788"/>
      <w:bookmarkStart w:id="2422" w:name="_Toc160570247"/>
      <w:bookmarkStart w:id="2423" w:name="_Toc162007843"/>
      <w:bookmarkStart w:id="2424" w:name="_Toc185515456"/>
      <w:bookmarkStart w:id="2425" w:name="_Toc192872763"/>
      <w:bookmarkStart w:id="2426" w:name="_Toc200970465"/>
      <w:bookmarkStart w:id="2427" w:name="_Toc207721796"/>
      <w:bookmarkStart w:id="2428" w:name="_Toc209520659"/>
      <w:bookmarkStart w:id="2429" w:name="_Toc218778536"/>
      <w:r>
        <w:t>5.</w:t>
      </w:r>
      <w:r w:rsidRPr="0072539A">
        <w:t>1</w:t>
      </w:r>
      <w:r>
        <w:t>4.2.2.1</w:t>
      </w:r>
      <w:r>
        <w:tab/>
        <w:t>General</w:t>
      </w:r>
      <w:bookmarkEnd w:id="2421"/>
      <w:bookmarkEnd w:id="2422"/>
      <w:bookmarkEnd w:id="2423"/>
      <w:bookmarkEnd w:id="2424"/>
      <w:bookmarkEnd w:id="2425"/>
      <w:bookmarkEnd w:id="2426"/>
      <w:bookmarkEnd w:id="2427"/>
      <w:bookmarkEnd w:id="2428"/>
      <w:bookmarkEnd w:id="2429"/>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430" w:name="_Toc145707789"/>
      <w:bookmarkStart w:id="2431" w:name="_Toc160570248"/>
      <w:bookmarkStart w:id="2432" w:name="_Toc162007844"/>
      <w:bookmarkStart w:id="2433" w:name="_Toc185515457"/>
      <w:bookmarkStart w:id="2434" w:name="_Toc192872764"/>
      <w:bookmarkStart w:id="2435" w:name="_Toc200970466"/>
      <w:bookmarkStart w:id="2436" w:name="_Toc207721797"/>
      <w:bookmarkStart w:id="2437" w:name="_Toc209520660"/>
      <w:bookmarkStart w:id="2438" w:name="_Toc218778537"/>
      <w:r>
        <w:t>5.14.2.2.2</w:t>
      </w:r>
      <w:r>
        <w:tab/>
      </w:r>
      <w:bookmarkEnd w:id="2430"/>
      <w:r w:rsidR="007F1174">
        <w:t>Common EAS Information Declaration</w:t>
      </w:r>
      <w:bookmarkEnd w:id="2431"/>
      <w:bookmarkEnd w:id="2432"/>
      <w:bookmarkEnd w:id="2433"/>
      <w:bookmarkEnd w:id="2434"/>
      <w:bookmarkEnd w:id="2435"/>
      <w:bookmarkEnd w:id="2436"/>
      <w:bookmarkEnd w:id="2437"/>
      <w:bookmarkEnd w:id="2438"/>
    </w:p>
    <w:p w14:paraId="3903AF6D" w14:textId="77777777" w:rsidR="00DA76EA" w:rsidRDefault="00DA76EA" w:rsidP="00DA76EA">
      <w:bookmarkStart w:id="2439" w:name="_Toc160570249"/>
      <w:bookmarkStart w:id="2440"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441" w:name="_Toc185515458"/>
      <w:bookmarkStart w:id="2442" w:name="_Toc192872765"/>
      <w:bookmarkStart w:id="2443" w:name="_Toc200970467"/>
      <w:bookmarkStart w:id="2444" w:name="_Toc207721798"/>
      <w:bookmarkStart w:id="2445" w:name="_Toc209520661"/>
      <w:bookmarkStart w:id="2446" w:name="_Toc218778538"/>
      <w:r>
        <w:t>5.</w:t>
      </w:r>
      <w:r w:rsidRPr="0072539A">
        <w:t>1</w:t>
      </w:r>
      <w:r>
        <w:t>5</w:t>
      </w:r>
      <w:r>
        <w:tab/>
        <w:t>Eees_TrafficInfluenceEAS Service</w:t>
      </w:r>
      <w:bookmarkEnd w:id="2439"/>
      <w:bookmarkEnd w:id="2440"/>
      <w:bookmarkEnd w:id="2441"/>
      <w:bookmarkEnd w:id="2442"/>
      <w:bookmarkEnd w:id="2443"/>
      <w:bookmarkEnd w:id="2444"/>
      <w:bookmarkEnd w:id="2445"/>
      <w:bookmarkEnd w:id="2446"/>
    </w:p>
    <w:p w14:paraId="26916E83" w14:textId="77777777" w:rsidR="00F627CA" w:rsidRDefault="00F627CA" w:rsidP="00F627CA">
      <w:pPr>
        <w:pStyle w:val="Heading3"/>
      </w:pPr>
      <w:bookmarkStart w:id="2447" w:name="_Toc160570250"/>
      <w:bookmarkStart w:id="2448" w:name="_Toc162007846"/>
      <w:bookmarkStart w:id="2449" w:name="_Toc185515459"/>
      <w:bookmarkStart w:id="2450" w:name="_Toc192872766"/>
      <w:bookmarkStart w:id="2451" w:name="_Toc200970468"/>
      <w:bookmarkStart w:id="2452" w:name="_Toc207721799"/>
      <w:bookmarkStart w:id="2453" w:name="_Toc209520662"/>
      <w:bookmarkStart w:id="2454" w:name="_Toc218778539"/>
      <w:r>
        <w:t>5.15.1</w:t>
      </w:r>
      <w:r>
        <w:tab/>
        <w:t>Service Description</w:t>
      </w:r>
      <w:bookmarkEnd w:id="2447"/>
      <w:bookmarkEnd w:id="2448"/>
      <w:bookmarkEnd w:id="2449"/>
      <w:bookmarkEnd w:id="2450"/>
      <w:bookmarkEnd w:id="2451"/>
      <w:bookmarkEnd w:id="2452"/>
      <w:bookmarkEnd w:id="2453"/>
      <w:bookmarkEnd w:id="2454"/>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455" w:name="_Toc160570251"/>
      <w:bookmarkStart w:id="2456" w:name="_Toc162007847"/>
      <w:bookmarkStart w:id="2457" w:name="_Toc185515460"/>
      <w:bookmarkStart w:id="2458" w:name="_Toc192872767"/>
      <w:bookmarkStart w:id="2459" w:name="_Toc200970469"/>
      <w:bookmarkStart w:id="2460" w:name="_Toc207721800"/>
      <w:bookmarkStart w:id="2461" w:name="_Toc209520663"/>
      <w:bookmarkStart w:id="2462" w:name="_Toc218778540"/>
      <w:r>
        <w:lastRenderedPageBreak/>
        <w:t>5.15.2</w:t>
      </w:r>
      <w:r>
        <w:tab/>
        <w:t>Service Operations</w:t>
      </w:r>
      <w:bookmarkEnd w:id="2455"/>
      <w:bookmarkEnd w:id="2456"/>
      <w:bookmarkEnd w:id="2457"/>
      <w:bookmarkEnd w:id="2458"/>
      <w:bookmarkEnd w:id="2459"/>
      <w:bookmarkEnd w:id="2460"/>
      <w:bookmarkEnd w:id="2461"/>
      <w:bookmarkEnd w:id="2462"/>
    </w:p>
    <w:p w14:paraId="5372B232" w14:textId="77777777" w:rsidR="00F627CA" w:rsidRDefault="00F627CA" w:rsidP="00F627CA">
      <w:pPr>
        <w:pStyle w:val="Heading4"/>
      </w:pPr>
      <w:bookmarkStart w:id="2463" w:name="_Toc160570252"/>
      <w:bookmarkStart w:id="2464" w:name="_Toc162007848"/>
      <w:bookmarkStart w:id="2465" w:name="_Toc185515461"/>
      <w:bookmarkStart w:id="2466" w:name="_Toc192872768"/>
      <w:bookmarkStart w:id="2467" w:name="_Toc200970470"/>
      <w:bookmarkStart w:id="2468" w:name="_Toc207721801"/>
      <w:bookmarkStart w:id="2469" w:name="_Toc209520664"/>
      <w:bookmarkStart w:id="2470" w:name="_Toc218778541"/>
      <w:r>
        <w:t>5.15.2.1</w:t>
      </w:r>
      <w:r>
        <w:tab/>
        <w:t>Introduction</w:t>
      </w:r>
      <w:bookmarkEnd w:id="2463"/>
      <w:bookmarkEnd w:id="2464"/>
      <w:bookmarkEnd w:id="2465"/>
      <w:bookmarkEnd w:id="2466"/>
      <w:bookmarkEnd w:id="2467"/>
      <w:bookmarkEnd w:id="2468"/>
      <w:bookmarkEnd w:id="2469"/>
      <w:bookmarkEnd w:id="2470"/>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471" w:name="_Toc160570253"/>
      <w:bookmarkStart w:id="2472" w:name="_Toc162007849"/>
      <w:bookmarkStart w:id="2473" w:name="_Toc185515462"/>
      <w:bookmarkStart w:id="2474" w:name="_Toc192872769"/>
      <w:bookmarkStart w:id="2475" w:name="_Toc200970471"/>
      <w:bookmarkStart w:id="2476" w:name="_Toc207721802"/>
      <w:bookmarkStart w:id="2477" w:name="_Toc209520665"/>
      <w:bookmarkStart w:id="2478" w:name="_Toc218778542"/>
      <w:r>
        <w:t>5.15.2.2</w:t>
      </w:r>
      <w:r>
        <w:tab/>
        <w:t>Eees_TrafficInfluenceEAS_Manage</w:t>
      </w:r>
      <w:bookmarkEnd w:id="2471"/>
      <w:bookmarkEnd w:id="2472"/>
      <w:bookmarkEnd w:id="2473"/>
      <w:bookmarkEnd w:id="2474"/>
      <w:bookmarkEnd w:id="2475"/>
      <w:bookmarkEnd w:id="2476"/>
      <w:bookmarkEnd w:id="2477"/>
      <w:bookmarkEnd w:id="2478"/>
    </w:p>
    <w:p w14:paraId="7266A323" w14:textId="77777777" w:rsidR="00F627CA" w:rsidRDefault="00F627CA" w:rsidP="00F627CA">
      <w:pPr>
        <w:pStyle w:val="Heading5"/>
      </w:pPr>
      <w:bookmarkStart w:id="2479" w:name="_Toc160570254"/>
      <w:bookmarkStart w:id="2480" w:name="_Toc162007850"/>
      <w:bookmarkStart w:id="2481" w:name="_Toc185515463"/>
      <w:bookmarkStart w:id="2482" w:name="_Toc192872770"/>
      <w:bookmarkStart w:id="2483" w:name="_Toc200970472"/>
      <w:bookmarkStart w:id="2484" w:name="_Toc207721803"/>
      <w:bookmarkStart w:id="2485" w:name="_Toc209520666"/>
      <w:bookmarkStart w:id="2486" w:name="_Toc218778543"/>
      <w:r>
        <w:t>5.15.2.2.1</w:t>
      </w:r>
      <w:r>
        <w:tab/>
        <w:t>General</w:t>
      </w:r>
      <w:bookmarkEnd w:id="2479"/>
      <w:bookmarkEnd w:id="2480"/>
      <w:bookmarkEnd w:id="2481"/>
      <w:bookmarkEnd w:id="2482"/>
      <w:bookmarkEnd w:id="2483"/>
      <w:bookmarkEnd w:id="2484"/>
      <w:bookmarkEnd w:id="2485"/>
      <w:bookmarkEnd w:id="2486"/>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487" w:name="_Toc160570255"/>
      <w:bookmarkStart w:id="2488" w:name="_Toc162007851"/>
      <w:bookmarkStart w:id="2489" w:name="_Toc185515464"/>
      <w:bookmarkStart w:id="2490" w:name="_Toc192872771"/>
      <w:bookmarkStart w:id="2491" w:name="_Toc200970473"/>
      <w:bookmarkStart w:id="2492" w:name="_Toc207721804"/>
      <w:bookmarkStart w:id="2493" w:name="_Toc209520667"/>
      <w:bookmarkStart w:id="2494" w:name="_Toc218778544"/>
      <w:r>
        <w:t>5.15.2.2.2</w:t>
      </w:r>
      <w:r>
        <w:tab/>
        <w:t>Application Traffic Influence Initiation</w:t>
      </w:r>
      <w:bookmarkEnd w:id="2487"/>
      <w:bookmarkEnd w:id="2488"/>
      <w:bookmarkEnd w:id="2489"/>
      <w:bookmarkEnd w:id="2490"/>
      <w:bookmarkEnd w:id="2491"/>
      <w:bookmarkEnd w:id="2492"/>
      <w:bookmarkEnd w:id="2493"/>
      <w:bookmarkEnd w:id="2494"/>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495" w:name="_Toc160570256"/>
      <w:bookmarkStart w:id="2496" w:name="_Toc162007852"/>
      <w:bookmarkStart w:id="2497" w:name="_Toc185515465"/>
      <w:bookmarkStart w:id="2498" w:name="_Toc192872772"/>
      <w:bookmarkStart w:id="2499" w:name="_Toc200970474"/>
      <w:bookmarkStart w:id="2500" w:name="_Toc207721805"/>
      <w:bookmarkStart w:id="2501" w:name="_Toc209520668"/>
      <w:bookmarkStart w:id="2502" w:name="_Toc218778545"/>
      <w:r>
        <w:t>5.15.2.2.3</w:t>
      </w:r>
      <w:r>
        <w:tab/>
        <w:t>Application Traffic Influence Update</w:t>
      </w:r>
      <w:bookmarkEnd w:id="2495"/>
      <w:bookmarkEnd w:id="2496"/>
      <w:bookmarkEnd w:id="2497"/>
      <w:bookmarkEnd w:id="2498"/>
      <w:bookmarkEnd w:id="2499"/>
      <w:bookmarkEnd w:id="2500"/>
      <w:bookmarkEnd w:id="2501"/>
      <w:bookmarkEnd w:id="2502"/>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503" w:name="_Toc160570257"/>
      <w:bookmarkStart w:id="2504"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505" w:name="_Toc185515466"/>
      <w:bookmarkStart w:id="2506" w:name="_Toc192872773"/>
      <w:bookmarkStart w:id="2507" w:name="_Toc200970475"/>
      <w:bookmarkStart w:id="2508" w:name="_Toc207721806"/>
      <w:bookmarkStart w:id="2509" w:name="_Toc209520669"/>
      <w:bookmarkStart w:id="2510" w:name="_Toc218778546"/>
      <w:r>
        <w:t>5.15.2.2.4</w:t>
      </w:r>
      <w:r>
        <w:tab/>
        <w:t>Application Traffic Influence Cancellation</w:t>
      </w:r>
      <w:bookmarkEnd w:id="2503"/>
      <w:bookmarkEnd w:id="2504"/>
      <w:bookmarkEnd w:id="2505"/>
      <w:bookmarkEnd w:id="2506"/>
      <w:bookmarkEnd w:id="2507"/>
      <w:bookmarkEnd w:id="2508"/>
      <w:bookmarkEnd w:id="2509"/>
      <w:bookmarkEnd w:id="2510"/>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511" w:name="_Toc160570258"/>
      <w:bookmarkStart w:id="2512" w:name="_Toc162007854"/>
      <w:bookmarkStart w:id="2513" w:name="_Toc185515467"/>
      <w:bookmarkStart w:id="2514" w:name="_Toc192872774"/>
      <w:bookmarkStart w:id="2515" w:name="_Toc200970476"/>
      <w:bookmarkStart w:id="2516" w:name="_Toc207721807"/>
      <w:bookmarkStart w:id="2517" w:name="_Toc209520670"/>
      <w:bookmarkStart w:id="2518" w:name="_Toc218778547"/>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511"/>
      <w:bookmarkEnd w:id="2512"/>
      <w:bookmarkEnd w:id="2513"/>
      <w:bookmarkEnd w:id="2514"/>
      <w:bookmarkEnd w:id="2515"/>
      <w:bookmarkEnd w:id="2516"/>
      <w:bookmarkEnd w:id="2517"/>
      <w:bookmarkEnd w:id="2518"/>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519" w:name="_Toc136427550"/>
      <w:bookmarkStart w:id="2520" w:name="_Toc160609225"/>
      <w:bookmarkStart w:id="2521" w:name="_Toc168502646"/>
      <w:bookmarkStart w:id="2522" w:name="_Toc185515468"/>
      <w:bookmarkStart w:id="2523" w:name="_Toc192872775"/>
      <w:bookmarkStart w:id="2524" w:name="_Toc200970477"/>
      <w:bookmarkStart w:id="2525" w:name="_Toc207721808"/>
      <w:bookmarkStart w:id="2526" w:name="_Toc209520671"/>
      <w:bookmarkStart w:id="2527" w:name="_Toc218778548"/>
      <w:r w:rsidRPr="00EE5843">
        <w:rPr>
          <w:lang w:val="en-US"/>
        </w:rPr>
        <w:lastRenderedPageBreak/>
        <w:t>5.</w:t>
      </w:r>
      <w:r>
        <w:rPr>
          <w:lang w:val="en-US"/>
        </w:rPr>
        <w:t>16</w:t>
      </w:r>
      <w:r w:rsidRPr="00EE5843">
        <w:rPr>
          <w:lang w:val="en-US"/>
        </w:rPr>
        <w:tab/>
        <w:t>Eees_EASInformationProvisioning Service</w:t>
      </w:r>
      <w:bookmarkEnd w:id="2519"/>
      <w:bookmarkEnd w:id="2520"/>
      <w:bookmarkEnd w:id="2521"/>
      <w:bookmarkEnd w:id="2522"/>
      <w:bookmarkEnd w:id="2523"/>
      <w:bookmarkEnd w:id="2524"/>
      <w:bookmarkEnd w:id="2525"/>
      <w:bookmarkEnd w:id="2526"/>
      <w:bookmarkEnd w:id="2527"/>
    </w:p>
    <w:p w14:paraId="0D6948DE" w14:textId="77777777" w:rsidR="006907A4" w:rsidRDefault="006907A4" w:rsidP="006907A4">
      <w:pPr>
        <w:pStyle w:val="Heading3"/>
      </w:pPr>
      <w:bookmarkStart w:id="2528" w:name="_Toc200970478"/>
      <w:bookmarkStart w:id="2529" w:name="_Toc207721809"/>
      <w:bookmarkStart w:id="2530" w:name="_Toc209520672"/>
      <w:bookmarkStart w:id="2531" w:name="_Toc218778549"/>
      <w:bookmarkStart w:id="2532" w:name="_Toc85734180"/>
      <w:bookmarkStart w:id="2533" w:name="_Toc89431479"/>
      <w:bookmarkStart w:id="2534" w:name="_Toc97042287"/>
      <w:bookmarkStart w:id="2535" w:name="_Toc97045431"/>
      <w:bookmarkStart w:id="2536" w:name="_Toc97155176"/>
      <w:bookmarkStart w:id="2537" w:name="_Toc101521321"/>
      <w:bookmarkStart w:id="2538" w:name="_Toc138761589"/>
      <w:bookmarkStart w:id="2539" w:name="_Toc145707790"/>
      <w:bookmarkStart w:id="2540" w:name="_Toc160570259"/>
      <w:bookmarkStart w:id="2541" w:name="_Toc162007855"/>
      <w:bookmarkStart w:id="2542" w:name="_Toc185515469"/>
      <w:bookmarkStart w:id="2543" w:name="_Toc192872776"/>
      <w:r>
        <w:t>5.16.1</w:t>
      </w:r>
      <w:r>
        <w:tab/>
        <w:t>Service Description</w:t>
      </w:r>
      <w:bookmarkEnd w:id="2528"/>
      <w:bookmarkEnd w:id="2529"/>
      <w:bookmarkEnd w:id="2530"/>
      <w:bookmarkEnd w:id="2531"/>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544" w:name="_Toc200970479"/>
      <w:bookmarkStart w:id="2545" w:name="_Toc207721810"/>
      <w:bookmarkStart w:id="2546" w:name="_Toc209520673"/>
      <w:bookmarkStart w:id="2547" w:name="_Toc218778550"/>
      <w:r>
        <w:t>5.16.2</w:t>
      </w:r>
      <w:r>
        <w:tab/>
        <w:t>Service Operations</w:t>
      </w:r>
      <w:bookmarkEnd w:id="2544"/>
      <w:bookmarkEnd w:id="2545"/>
      <w:bookmarkEnd w:id="2546"/>
      <w:bookmarkEnd w:id="2547"/>
    </w:p>
    <w:p w14:paraId="4B50C72D" w14:textId="77777777" w:rsidR="006907A4" w:rsidRDefault="006907A4" w:rsidP="006907A4">
      <w:pPr>
        <w:pStyle w:val="Heading4"/>
      </w:pPr>
      <w:bookmarkStart w:id="2548" w:name="_Toc200970480"/>
      <w:bookmarkStart w:id="2549" w:name="_Toc207721811"/>
      <w:bookmarkStart w:id="2550" w:name="_Toc209520674"/>
      <w:bookmarkStart w:id="2551" w:name="_Toc218778551"/>
      <w:r>
        <w:t>5.16.2.1</w:t>
      </w:r>
      <w:r>
        <w:tab/>
        <w:t>Introduction</w:t>
      </w:r>
      <w:bookmarkEnd w:id="2548"/>
      <w:bookmarkEnd w:id="2549"/>
      <w:bookmarkEnd w:id="2550"/>
      <w:bookmarkEnd w:id="2551"/>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552" w:name="_Toc200970481"/>
      <w:bookmarkStart w:id="2553" w:name="_Toc207721812"/>
      <w:bookmarkStart w:id="2554" w:name="_Toc209520675"/>
      <w:bookmarkStart w:id="2555" w:name="_Toc218778552"/>
      <w:r>
        <w:t>5.16.2.2</w:t>
      </w:r>
      <w:r>
        <w:tab/>
        <w:t>Eees_EASInformationProvisioning_Declare</w:t>
      </w:r>
      <w:bookmarkEnd w:id="2552"/>
      <w:bookmarkEnd w:id="2553"/>
      <w:bookmarkEnd w:id="2554"/>
      <w:bookmarkEnd w:id="2555"/>
    </w:p>
    <w:p w14:paraId="5A186B38" w14:textId="77777777" w:rsidR="006907A4" w:rsidRDefault="006907A4" w:rsidP="006907A4">
      <w:pPr>
        <w:pStyle w:val="Heading5"/>
      </w:pPr>
      <w:bookmarkStart w:id="2556" w:name="_Toc200970482"/>
      <w:bookmarkStart w:id="2557" w:name="_Toc207721813"/>
      <w:bookmarkStart w:id="2558" w:name="_Toc209520676"/>
      <w:bookmarkStart w:id="2559" w:name="_Toc218778553"/>
      <w:r>
        <w:t>5.16.2.2.1</w:t>
      </w:r>
      <w:r>
        <w:tab/>
        <w:t>General</w:t>
      </w:r>
      <w:bookmarkEnd w:id="2556"/>
      <w:bookmarkEnd w:id="2557"/>
      <w:bookmarkEnd w:id="2558"/>
      <w:bookmarkEnd w:id="2559"/>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560" w:name="_Toc200970483"/>
      <w:bookmarkStart w:id="2561" w:name="_Toc207721814"/>
      <w:bookmarkStart w:id="2562" w:name="_Toc209520677"/>
      <w:bookmarkStart w:id="2563" w:name="_Toc218778554"/>
      <w:r>
        <w:t>5.16.2.2.2</w:t>
      </w:r>
      <w:r>
        <w:tab/>
        <w:t>EAS Information Provisioning Information Declaration</w:t>
      </w:r>
      <w:bookmarkEnd w:id="2560"/>
      <w:bookmarkEnd w:id="2561"/>
      <w:bookmarkEnd w:id="2562"/>
      <w:bookmarkEnd w:id="2563"/>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564" w:name="_Toc200970484"/>
      <w:bookmarkStart w:id="2565" w:name="_Toc207721815"/>
      <w:bookmarkStart w:id="2566" w:name="_Toc209520678"/>
      <w:bookmarkStart w:id="2567" w:name="_Toc218778555"/>
      <w:r>
        <w:lastRenderedPageBreak/>
        <w:t>6</w:t>
      </w:r>
      <w:r w:rsidR="00BA077D">
        <w:tab/>
        <w:t xml:space="preserve">Services offered by </w:t>
      </w:r>
      <w:r w:rsidR="00CC1923">
        <w:t xml:space="preserve">Edge </w:t>
      </w:r>
      <w:r w:rsidR="00BA077D">
        <w:t>Configuration</w:t>
      </w:r>
      <w:r w:rsidR="00CC1923">
        <w:t xml:space="preserve"> Server</w:t>
      </w:r>
      <w:bookmarkEnd w:id="2532"/>
      <w:bookmarkEnd w:id="2533"/>
      <w:bookmarkEnd w:id="2534"/>
      <w:bookmarkEnd w:id="2535"/>
      <w:bookmarkEnd w:id="2536"/>
      <w:bookmarkEnd w:id="2537"/>
      <w:bookmarkEnd w:id="2538"/>
      <w:bookmarkEnd w:id="2539"/>
      <w:bookmarkEnd w:id="2540"/>
      <w:bookmarkEnd w:id="2541"/>
      <w:bookmarkEnd w:id="2542"/>
      <w:bookmarkEnd w:id="2543"/>
      <w:bookmarkEnd w:id="2564"/>
      <w:bookmarkEnd w:id="2565"/>
      <w:bookmarkEnd w:id="2566"/>
      <w:bookmarkEnd w:id="2567"/>
    </w:p>
    <w:p w14:paraId="0498B521" w14:textId="1A8FCCCC" w:rsidR="00CC1923" w:rsidRDefault="001C3C86" w:rsidP="00CC1923">
      <w:pPr>
        <w:pStyle w:val="Heading2"/>
      </w:pPr>
      <w:bookmarkStart w:id="2568" w:name="_Toc85734181"/>
      <w:bookmarkStart w:id="2569" w:name="_Toc89431480"/>
      <w:bookmarkStart w:id="2570" w:name="_Toc97042288"/>
      <w:bookmarkStart w:id="2571" w:name="_Toc97045432"/>
      <w:bookmarkStart w:id="2572" w:name="_Toc97155177"/>
      <w:bookmarkStart w:id="2573" w:name="_Toc101521322"/>
      <w:bookmarkStart w:id="2574" w:name="_Toc138761590"/>
      <w:bookmarkStart w:id="2575" w:name="_Toc145707791"/>
      <w:bookmarkStart w:id="2576" w:name="_Toc160570260"/>
      <w:bookmarkStart w:id="2577" w:name="_Toc162007856"/>
      <w:bookmarkStart w:id="2578" w:name="_Toc185515470"/>
      <w:bookmarkStart w:id="2579" w:name="_Toc192872777"/>
      <w:bookmarkStart w:id="2580" w:name="_Toc200970485"/>
      <w:bookmarkStart w:id="2581" w:name="_Toc207721816"/>
      <w:bookmarkStart w:id="2582" w:name="_Toc209520679"/>
      <w:bookmarkStart w:id="2583" w:name="_Toc218778556"/>
      <w:r>
        <w:t>6</w:t>
      </w:r>
      <w:r w:rsidR="00CC1923">
        <w:t>.1</w:t>
      </w:r>
      <w:r w:rsidR="00CC1923">
        <w:tab/>
        <w:t>Introduction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20D40F1A" w14:textId="77777777" w:rsidR="0093683C" w:rsidRDefault="0093683C" w:rsidP="0093683C">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140B4A">
            <w:pPr>
              <w:pStyle w:val="TAH"/>
            </w:pPr>
            <w:bookmarkStart w:id="2584" w:name="_PERM_MCCTEMPBM_CRPT38050006___4" w:colFirst="0" w:colLast="4"/>
            <w:r>
              <w:t>Service Name</w:t>
            </w:r>
          </w:p>
        </w:tc>
        <w:tc>
          <w:tcPr>
            <w:tcW w:w="835" w:type="dxa"/>
            <w:shd w:val="clear" w:color="000000" w:fill="C0C0C0"/>
          </w:tcPr>
          <w:p w14:paraId="43CB9B7E" w14:textId="77777777" w:rsidR="0093683C" w:rsidRDefault="0093683C" w:rsidP="00140B4A">
            <w:pPr>
              <w:pStyle w:val="TAH"/>
            </w:pPr>
            <w:r>
              <w:t>Clause</w:t>
            </w:r>
          </w:p>
        </w:tc>
        <w:tc>
          <w:tcPr>
            <w:tcW w:w="1716" w:type="dxa"/>
            <w:shd w:val="clear" w:color="000000" w:fill="C0C0C0"/>
          </w:tcPr>
          <w:p w14:paraId="75190ECE" w14:textId="77777777" w:rsidR="0093683C" w:rsidRDefault="0093683C" w:rsidP="00140B4A">
            <w:pPr>
              <w:pStyle w:val="TAH"/>
            </w:pPr>
            <w:r>
              <w:t>Description</w:t>
            </w:r>
          </w:p>
        </w:tc>
        <w:tc>
          <w:tcPr>
            <w:tcW w:w="2835" w:type="dxa"/>
            <w:shd w:val="clear" w:color="000000" w:fill="C0C0C0"/>
          </w:tcPr>
          <w:p w14:paraId="5D59F377" w14:textId="77777777" w:rsidR="0093683C" w:rsidRDefault="0093683C" w:rsidP="00140B4A">
            <w:pPr>
              <w:pStyle w:val="TAH"/>
            </w:pPr>
            <w:r>
              <w:t>OpenAPI Specification File</w:t>
            </w:r>
          </w:p>
        </w:tc>
        <w:tc>
          <w:tcPr>
            <w:tcW w:w="1134" w:type="dxa"/>
            <w:shd w:val="clear" w:color="000000" w:fill="C0C0C0"/>
          </w:tcPr>
          <w:p w14:paraId="5EDDF52B" w14:textId="77777777" w:rsidR="0093683C" w:rsidRDefault="0093683C" w:rsidP="00140B4A">
            <w:pPr>
              <w:pStyle w:val="TAH"/>
            </w:pPr>
            <w:r>
              <w:t>apiName</w:t>
            </w:r>
          </w:p>
        </w:tc>
        <w:tc>
          <w:tcPr>
            <w:tcW w:w="1134" w:type="dxa"/>
            <w:shd w:val="clear" w:color="000000" w:fill="C0C0C0"/>
          </w:tcPr>
          <w:p w14:paraId="041363C4" w14:textId="77777777" w:rsidR="0093683C" w:rsidRDefault="0093683C" w:rsidP="00140B4A">
            <w:pPr>
              <w:pStyle w:val="TAH"/>
            </w:pPr>
            <w:r>
              <w:t>Annex</w:t>
            </w:r>
          </w:p>
        </w:tc>
      </w:tr>
      <w:bookmarkEnd w:id="2584"/>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p>
    <w:p w14:paraId="070DADF7" w14:textId="1F96A54D" w:rsidR="00511F30" w:rsidRDefault="00B42352" w:rsidP="00511F30">
      <w:pPr>
        <w:pStyle w:val="Heading2"/>
      </w:pPr>
      <w:bookmarkStart w:id="2585" w:name="_Toc85734182"/>
      <w:bookmarkStart w:id="2586" w:name="_Toc89431481"/>
      <w:bookmarkStart w:id="2587" w:name="_Toc97042289"/>
      <w:bookmarkStart w:id="2588" w:name="_Toc97045433"/>
      <w:bookmarkStart w:id="2589" w:name="_Toc97155178"/>
      <w:bookmarkStart w:id="2590" w:name="_Toc101521323"/>
      <w:bookmarkStart w:id="2591" w:name="_Toc138761591"/>
      <w:bookmarkStart w:id="2592" w:name="_Toc145707792"/>
      <w:bookmarkStart w:id="2593" w:name="_Toc160570261"/>
      <w:bookmarkStart w:id="2594" w:name="_Toc162007857"/>
      <w:bookmarkStart w:id="2595" w:name="_Toc185515471"/>
      <w:bookmarkStart w:id="2596" w:name="_Toc192872778"/>
      <w:bookmarkStart w:id="2597" w:name="_Toc200970486"/>
      <w:bookmarkStart w:id="2598" w:name="_Toc207721817"/>
      <w:bookmarkStart w:id="2599" w:name="_Toc209520680"/>
      <w:bookmarkStart w:id="2600" w:name="_Toc218778557"/>
      <w:r>
        <w:t>6.2</w:t>
      </w:r>
      <w:r w:rsidR="00511F30">
        <w:tab/>
        <w:t>Eecs_EESRegistration Service</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2D78232" w14:textId="430B7EA6" w:rsidR="00511F30" w:rsidRDefault="00B42352" w:rsidP="00511F30">
      <w:pPr>
        <w:pStyle w:val="Heading3"/>
      </w:pPr>
      <w:bookmarkStart w:id="2601" w:name="_Toc85734183"/>
      <w:bookmarkStart w:id="2602" w:name="_Toc89431482"/>
      <w:bookmarkStart w:id="2603" w:name="_Toc97042290"/>
      <w:bookmarkStart w:id="2604" w:name="_Toc97045434"/>
      <w:bookmarkStart w:id="2605" w:name="_Toc97155179"/>
      <w:bookmarkStart w:id="2606" w:name="_Toc101521324"/>
      <w:bookmarkStart w:id="2607" w:name="_Toc138761592"/>
      <w:bookmarkStart w:id="2608" w:name="_Toc145707793"/>
      <w:bookmarkStart w:id="2609" w:name="_Toc160570262"/>
      <w:bookmarkStart w:id="2610" w:name="_Toc162007858"/>
      <w:bookmarkStart w:id="2611" w:name="_Toc185515472"/>
      <w:bookmarkStart w:id="2612" w:name="_Toc192872779"/>
      <w:bookmarkStart w:id="2613" w:name="_Toc200970487"/>
      <w:bookmarkStart w:id="2614" w:name="_Toc207721818"/>
      <w:bookmarkStart w:id="2615" w:name="_Toc209520681"/>
      <w:bookmarkStart w:id="2616" w:name="_Toc218778558"/>
      <w:r>
        <w:t>6.2</w:t>
      </w:r>
      <w:r w:rsidR="00511F30">
        <w:t>.1</w:t>
      </w:r>
      <w:r w:rsidR="00511F30">
        <w:tab/>
        <w:t>Service Description</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617" w:name="_Toc85734184"/>
      <w:bookmarkStart w:id="2618" w:name="_Toc89431483"/>
      <w:bookmarkStart w:id="2619" w:name="_Toc97042291"/>
      <w:bookmarkStart w:id="2620" w:name="_Toc97045435"/>
      <w:bookmarkStart w:id="2621" w:name="_Toc97155180"/>
      <w:bookmarkStart w:id="2622" w:name="_Toc101521325"/>
      <w:bookmarkStart w:id="2623" w:name="_Toc138761593"/>
      <w:bookmarkStart w:id="2624" w:name="_Toc145707794"/>
      <w:bookmarkStart w:id="2625" w:name="_Toc160570263"/>
      <w:bookmarkStart w:id="2626" w:name="_Toc162007859"/>
      <w:bookmarkStart w:id="2627" w:name="_Toc185515473"/>
      <w:bookmarkStart w:id="2628" w:name="_Toc192872780"/>
      <w:bookmarkStart w:id="2629" w:name="_Toc200970488"/>
      <w:bookmarkStart w:id="2630" w:name="_Toc207721819"/>
      <w:bookmarkStart w:id="2631" w:name="_Toc209520682"/>
      <w:bookmarkStart w:id="2632" w:name="_Toc218778559"/>
      <w:r>
        <w:t>6.2</w:t>
      </w:r>
      <w:r w:rsidR="00511F30">
        <w:t>.2</w:t>
      </w:r>
      <w:r w:rsidR="00511F30">
        <w:tab/>
        <w:t>Service Operations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1EF90B0B" w14:textId="345467F3" w:rsidR="00511F30" w:rsidRDefault="00B42352" w:rsidP="00511F30">
      <w:pPr>
        <w:pStyle w:val="Heading4"/>
      </w:pPr>
      <w:bookmarkStart w:id="2633" w:name="_Toc85734185"/>
      <w:bookmarkStart w:id="2634" w:name="_Toc89431484"/>
      <w:bookmarkStart w:id="2635" w:name="_Toc97042292"/>
      <w:bookmarkStart w:id="2636" w:name="_Toc97045436"/>
      <w:bookmarkStart w:id="2637" w:name="_Toc97155181"/>
      <w:bookmarkStart w:id="2638" w:name="_Toc101521326"/>
      <w:bookmarkStart w:id="2639" w:name="_Toc138761594"/>
      <w:bookmarkStart w:id="2640" w:name="_Toc145707795"/>
      <w:bookmarkStart w:id="2641" w:name="_Toc160570264"/>
      <w:bookmarkStart w:id="2642" w:name="_Toc162007860"/>
      <w:bookmarkStart w:id="2643" w:name="_Toc185515474"/>
      <w:bookmarkStart w:id="2644" w:name="_Toc192872781"/>
      <w:bookmarkStart w:id="2645" w:name="_Toc200970489"/>
      <w:bookmarkStart w:id="2646" w:name="_Toc207721820"/>
      <w:bookmarkStart w:id="2647" w:name="_Toc209520683"/>
      <w:bookmarkStart w:id="2648" w:name="_Toc218778560"/>
      <w:r>
        <w:t>6.2</w:t>
      </w:r>
      <w:r w:rsidR="00511F30">
        <w:t>.2.1</w:t>
      </w:r>
      <w:r w:rsidR="00511F30">
        <w:tab/>
        <w:t>Introduction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649" w:name="_Toc85734186"/>
      <w:bookmarkStart w:id="2650" w:name="_Toc89431485"/>
      <w:bookmarkStart w:id="2651" w:name="_Toc97042293"/>
      <w:bookmarkStart w:id="2652" w:name="_Toc97045437"/>
      <w:bookmarkStart w:id="2653" w:name="_Toc97155182"/>
      <w:bookmarkStart w:id="2654" w:name="_Toc101521327"/>
      <w:bookmarkStart w:id="2655" w:name="_Toc138761595"/>
      <w:bookmarkStart w:id="2656" w:name="_Toc145707796"/>
      <w:bookmarkStart w:id="2657" w:name="_Toc160570265"/>
      <w:bookmarkStart w:id="2658" w:name="_Toc162007861"/>
      <w:bookmarkStart w:id="2659" w:name="_Toc185515475"/>
      <w:bookmarkStart w:id="2660" w:name="_Toc192872782"/>
      <w:bookmarkStart w:id="2661" w:name="_Toc200970490"/>
      <w:bookmarkStart w:id="2662" w:name="_Toc207721821"/>
      <w:bookmarkStart w:id="2663" w:name="_Toc209520684"/>
      <w:bookmarkStart w:id="2664" w:name="_Toc218778561"/>
      <w:r>
        <w:t>6.</w:t>
      </w:r>
      <w:r w:rsidR="00B42352">
        <w:t>2</w:t>
      </w:r>
      <w:r>
        <w:t>.2.2</w:t>
      </w:r>
      <w:r>
        <w:tab/>
        <w:t>Eecs_EESRegistration_Request</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637BDF91" w14:textId="49E05086" w:rsidR="00511F30" w:rsidRDefault="00B42352" w:rsidP="00511F30">
      <w:pPr>
        <w:pStyle w:val="Heading5"/>
      </w:pPr>
      <w:bookmarkStart w:id="2665" w:name="_Toc85734187"/>
      <w:bookmarkStart w:id="2666" w:name="_Toc89431486"/>
      <w:bookmarkStart w:id="2667" w:name="_Toc97042294"/>
      <w:bookmarkStart w:id="2668" w:name="_Toc97045438"/>
      <w:bookmarkStart w:id="2669" w:name="_Toc97155183"/>
      <w:bookmarkStart w:id="2670" w:name="_Toc101521328"/>
      <w:bookmarkStart w:id="2671" w:name="_Toc138761596"/>
      <w:bookmarkStart w:id="2672" w:name="_Toc145707797"/>
      <w:bookmarkStart w:id="2673" w:name="_Toc160570266"/>
      <w:bookmarkStart w:id="2674" w:name="_Toc162007862"/>
      <w:bookmarkStart w:id="2675" w:name="_Toc185515476"/>
      <w:bookmarkStart w:id="2676" w:name="_Toc192872783"/>
      <w:bookmarkStart w:id="2677" w:name="_Toc200970491"/>
      <w:bookmarkStart w:id="2678" w:name="_Toc207721822"/>
      <w:bookmarkStart w:id="2679" w:name="_Toc209520685"/>
      <w:bookmarkStart w:id="2680" w:name="_Toc218778562"/>
      <w:r>
        <w:t>6.2</w:t>
      </w:r>
      <w:r w:rsidR="00511F30">
        <w:t>.2.2.1</w:t>
      </w:r>
      <w:r w:rsidR="00511F30">
        <w:tab/>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681" w:name="_Toc85734188"/>
      <w:bookmarkStart w:id="2682" w:name="_Toc89431487"/>
      <w:bookmarkStart w:id="2683" w:name="_Toc97042295"/>
      <w:bookmarkStart w:id="2684" w:name="_Toc97045439"/>
      <w:bookmarkStart w:id="2685" w:name="_Toc97155184"/>
      <w:bookmarkStart w:id="2686" w:name="_Toc101521329"/>
      <w:bookmarkStart w:id="2687" w:name="_Toc138761597"/>
      <w:bookmarkStart w:id="2688" w:name="_Toc145707798"/>
      <w:bookmarkStart w:id="2689" w:name="_Toc160570267"/>
      <w:bookmarkStart w:id="2690" w:name="_Toc162007863"/>
      <w:bookmarkStart w:id="2691" w:name="_Toc185515477"/>
      <w:bookmarkStart w:id="2692" w:name="_Toc192872784"/>
      <w:bookmarkStart w:id="2693" w:name="_Toc200970492"/>
      <w:bookmarkStart w:id="2694" w:name="_Toc207721823"/>
      <w:bookmarkStart w:id="2695" w:name="_Toc209520686"/>
      <w:bookmarkStart w:id="2696" w:name="_Toc218778563"/>
      <w:r>
        <w:t>6.2</w:t>
      </w:r>
      <w:r w:rsidR="00511F30">
        <w:t>.2.2.2</w:t>
      </w:r>
      <w:r w:rsidR="00511F30">
        <w:tab/>
        <w:t>EES registering to ECS using Eecs_EESRegistration_Request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697" w:name="_Toc85734189"/>
      <w:bookmarkStart w:id="2698" w:name="_Toc89431488"/>
      <w:bookmarkStart w:id="2699" w:name="_Toc97042296"/>
      <w:bookmarkStart w:id="2700" w:name="_Toc97045440"/>
      <w:bookmarkStart w:id="2701" w:name="_Toc97155185"/>
      <w:bookmarkStart w:id="2702" w:name="_Toc101521330"/>
      <w:bookmarkStart w:id="2703" w:name="_Toc138761598"/>
      <w:bookmarkStart w:id="2704" w:name="_Toc145707799"/>
      <w:bookmarkStart w:id="2705" w:name="_Toc160570268"/>
      <w:bookmarkStart w:id="2706" w:name="_Toc162007864"/>
      <w:bookmarkStart w:id="2707" w:name="_Toc185515478"/>
      <w:bookmarkStart w:id="2708" w:name="_Toc192872785"/>
      <w:bookmarkStart w:id="2709" w:name="_Toc200970493"/>
      <w:bookmarkStart w:id="2710" w:name="_Toc207721824"/>
      <w:bookmarkStart w:id="2711" w:name="_Toc209520687"/>
      <w:bookmarkStart w:id="2712" w:name="_Toc218778564"/>
      <w:r>
        <w:t>6.</w:t>
      </w:r>
      <w:r w:rsidR="00B42352">
        <w:t>2</w:t>
      </w:r>
      <w:r>
        <w:t>.2.3</w:t>
      </w:r>
      <w:r>
        <w:tab/>
        <w:t>Eecs_EESRegistration_Update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1A9800B6" w14:textId="4DF83758" w:rsidR="00511F30" w:rsidRDefault="00B42352" w:rsidP="00511F30">
      <w:pPr>
        <w:pStyle w:val="Heading5"/>
      </w:pPr>
      <w:bookmarkStart w:id="2713" w:name="_Toc85734190"/>
      <w:bookmarkStart w:id="2714" w:name="_Toc89431489"/>
      <w:bookmarkStart w:id="2715" w:name="_Toc97042297"/>
      <w:bookmarkStart w:id="2716" w:name="_Toc97045441"/>
      <w:bookmarkStart w:id="2717" w:name="_Toc97155186"/>
      <w:bookmarkStart w:id="2718" w:name="_Toc101521331"/>
      <w:bookmarkStart w:id="2719" w:name="_Toc138761599"/>
      <w:bookmarkStart w:id="2720" w:name="_Toc145707800"/>
      <w:bookmarkStart w:id="2721" w:name="_Toc160570269"/>
      <w:bookmarkStart w:id="2722" w:name="_Toc162007865"/>
      <w:bookmarkStart w:id="2723" w:name="_Toc185515479"/>
      <w:bookmarkStart w:id="2724" w:name="_Toc192872786"/>
      <w:bookmarkStart w:id="2725" w:name="_Toc200970494"/>
      <w:bookmarkStart w:id="2726" w:name="_Toc207721825"/>
      <w:bookmarkStart w:id="2727" w:name="_Toc209520688"/>
      <w:bookmarkStart w:id="2728" w:name="_Toc218778565"/>
      <w:r>
        <w:t>6.2</w:t>
      </w:r>
      <w:r w:rsidR="00511F30">
        <w:t>.2.3.1</w:t>
      </w:r>
      <w:r w:rsidR="00511F30">
        <w:tab/>
        <w:t>General</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729" w:name="_Toc85734191"/>
      <w:bookmarkStart w:id="2730" w:name="_Toc89431490"/>
      <w:bookmarkStart w:id="2731" w:name="_Toc97042298"/>
      <w:bookmarkStart w:id="2732" w:name="_Toc97045442"/>
      <w:bookmarkStart w:id="2733" w:name="_Toc97155187"/>
      <w:bookmarkStart w:id="2734" w:name="_Toc101521332"/>
      <w:bookmarkStart w:id="2735" w:name="_Toc138761600"/>
      <w:bookmarkStart w:id="2736" w:name="_Toc145707801"/>
      <w:bookmarkStart w:id="2737" w:name="_Toc160570270"/>
      <w:bookmarkStart w:id="2738" w:name="_Toc162007866"/>
      <w:bookmarkStart w:id="2739" w:name="_Toc185515480"/>
      <w:bookmarkStart w:id="2740" w:name="_Toc192872787"/>
      <w:bookmarkStart w:id="2741" w:name="_Toc200970495"/>
      <w:bookmarkStart w:id="2742" w:name="_Toc207721826"/>
      <w:bookmarkStart w:id="2743" w:name="_Toc209520689"/>
      <w:bookmarkStart w:id="2744" w:name="_Toc218778566"/>
      <w:r>
        <w:t>6.2</w:t>
      </w:r>
      <w:r w:rsidR="00511F30">
        <w:t>.2.3.2</w:t>
      </w:r>
      <w:r w:rsidR="00511F30">
        <w:tab/>
        <w:t>EES updating registration information using Eecs_EESRegistration_Update operation</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745" w:name="_Toc85734192"/>
      <w:bookmarkStart w:id="2746" w:name="_Toc89431491"/>
      <w:bookmarkStart w:id="2747" w:name="_Toc97042299"/>
      <w:bookmarkStart w:id="2748" w:name="_Toc97045443"/>
      <w:bookmarkStart w:id="2749" w:name="_Toc97155188"/>
      <w:bookmarkStart w:id="2750" w:name="_Toc101521333"/>
      <w:bookmarkStart w:id="2751" w:name="_Toc138761601"/>
      <w:bookmarkStart w:id="2752" w:name="_Toc145707802"/>
      <w:bookmarkStart w:id="2753" w:name="_Toc160570271"/>
      <w:bookmarkStart w:id="2754" w:name="_Toc162007867"/>
      <w:bookmarkStart w:id="2755" w:name="_Toc185515481"/>
      <w:bookmarkStart w:id="2756" w:name="_Toc192872788"/>
      <w:bookmarkStart w:id="2757" w:name="_Toc200970496"/>
      <w:bookmarkStart w:id="2758" w:name="_Toc207721827"/>
      <w:bookmarkStart w:id="2759" w:name="_Toc209520690"/>
      <w:bookmarkStart w:id="2760" w:name="_Toc218778567"/>
      <w:r>
        <w:t>6.2</w:t>
      </w:r>
      <w:r w:rsidR="00511F30">
        <w:t>.2.4</w:t>
      </w:r>
      <w:r w:rsidR="00511F30">
        <w:tab/>
        <w:t>Eecs_EESRegistration_Deregister</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314E4821" w14:textId="0EE0619F" w:rsidR="00511F30" w:rsidRDefault="00B42352" w:rsidP="00511F30">
      <w:pPr>
        <w:pStyle w:val="Heading5"/>
      </w:pPr>
      <w:bookmarkStart w:id="2761" w:name="_Toc85734193"/>
      <w:bookmarkStart w:id="2762" w:name="_Toc89431492"/>
      <w:bookmarkStart w:id="2763" w:name="_Toc97042300"/>
      <w:bookmarkStart w:id="2764" w:name="_Toc97045444"/>
      <w:bookmarkStart w:id="2765" w:name="_Toc97155189"/>
      <w:bookmarkStart w:id="2766" w:name="_Toc101521334"/>
      <w:bookmarkStart w:id="2767" w:name="_Toc138761602"/>
      <w:bookmarkStart w:id="2768" w:name="_Toc145707803"/>
      <w:bookmarkStart w:id="2769" w:name="_Toc160570272"/>
      <w:bookmarkStart w:id="2770" w:name="_Toc162007868"/>
      <w:bookmarkStart w:id="2771" w:name="_Toc185515482"/>
      <w:bookmarkStart w:id="2772" w:name="_Toc192872789"/>
      <w:bookmarkStart w:id="2773" w:name="_Toc200970497"/>
      <w:bookmarkStart w:id="2774" w:name="_Toc207721828"/>
      <w:bookmarkStart w:id="2775" w:name="_Toc209520691"/>
      <w:bookmarkStart w:id="2776" w:name="_Toc218778568"/>
      <w:r>
        <w:t>6.2</w:t>
      </w:r>
      <w:r w:rsidR="00511F30">
        <w:t>.2.4.1</w:t>
      </w:r>
      <w:r w:rsidR="00511F30">
        <w:tab/>
        <w:t>General</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777" w:name="_Toc85734194"/>
      <w:bookmarkStart w:id="2778" w:name="_Toc89431493"/>
      <w:bookmarkStart w:id="2779" w:name="_Toc97042301"/>
      <w:bookmarkStart w:id="2780" w:name="_Toc97045445"/>
      <w:bookmarkStart w:id="2781" w:name="_Toc97155190"/>
      <w:bookmarkStart w:id="2782" w:name="_Toc101521335"/>
      <w:bookmarkStart w:id="2783" w:name="_Toc138761603"/>
      <w:bookmarkStart w:id="2784" w:name="_Toc145707804"/>
      <w:bookmarkStart w:id="2785" w:name="_Toc160570273"/>
      <w:bookmarkStart w:id="2786" w:name="_Toc162007869"/>
      <w:bookmarkStart w:id="2787" w:name="_Toc185515483"/>
      <w:bookmarkStart w:id="2788" w:name="_Toc192872790"/>
      <w:bookmarkStart w:id="2789" w:name="_Toc200970498"/>
      <w:bookmarkStart w:id="2790" w:name="_Toc207721829"/>
      <w:bookmarkStart w:id="2791" w:name="_Toc209520692"/>
      <w:bookmarkStart w:id="2792" w:name="_Toc218778569"/>
      <w:r>
        <w:lastRenderedPageBreak/>
        <w:t>6.</w:t>
      </w:r>
      <w:r w:rsidR="00B42352">
        <w:t>2</w:t>
      </w:r>
      <w:r>
        <w:t>.2.4.2</w:t>
      </w:r>
      <w:r>
        <w:tab/>
        <w:t>EES deregistering from ECS using Eecs_EESRegistration_Deregister operation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793" w:name="_Toc85734195"/>
      <w:bookmarkStart w:id="2794" w:name="_Toc89431494"/>
      <w:bookmarkStart w:id="2795" w:name="_Toc97042302"/>
      <w:bookmarkStart w:id="2796" w:name="_Toc97045446"/>
      <w:bookmarkStart w:id="2797" w:name="_Toc97155191"/>
      <w:bookmarkStart w:id="2798" w:name="_Toc101521336"/>
      <w:bookmarkStart w:id="2799" w:name="_Toc138761604"/>
      <w:bookmarkStart w:id="2800" w:name="_Toc145707805"/>
      <w:bookmarkStart w:id="2801" w:name="_Toc160570274"/>
      <w:bookmarkStart w:id="2802" w:name="_Toc162007870"/>
      <w:bookmarkStart w:id="2803" w:name="_Toc185515484"/>
      <w:bookmarkStart w:id="2804" w:name="_Toc192872791"/>
      <w:bookmarkStart w:id="2805" w:name="_Toc200970499"/>
      <w:bookmarkStart w:id="2806" w:name="_Toc207721830"/>
      <w:bookmarkStart w:id="2807" w:name="_Toc209520693"/>
      <w:bookmarkStart w:id="2808" w:name="_Toc218778570"/>
      <w:r>
        <w:t>6.3</w:t>
      </w:r>
      <w:r>
        <w:tab/>
        <w:t>Eecs_TargetEESDiscovery Service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934A18F" w14:textId="730FB962" w:rsidR="007C6CAC" w:rsidRDefault="007C6CAC" w:rsidP="007C6CAC">
      <w:pPr>
        <w:pStyle w:val="Heading3"/>
      </w:pPr>
      <w:bookmarkStart w:id="2809" w:name="_Toc85734196"/>
      <w:bookmarkStart w:id="2810" w:name="_Toc89431495"/>
      <w:bookmarkStart w:id="2811" w:name="_Toc97042303"/>
      <w:bookmarkStart w:id="2812" w:name="_Toc97045447"/>
      <w:bookmarkStart w:id="2813" w:name="_Toc97155192"/>
      <w:bookmarkStart w:id="2814" w:name="_Toc101521337"/>
      <w:bookmarkStart w:id="2815" w:name="_Toc138761605"/>
      <w:bookmarkStart w:id="2816" w:name="_Toc145707806"/>
      <w:bookmarkStart w:id="2817" w:name="_Toc160570275"/>
      <w:bookmarkStart w:id="2818" w:name="_Toc162007871"/>
      <w:bookmarkStart w:id="2819" w:name="_Toc185515485"/>
      <w:bookmarkStart w:id="2820" w:name="_Toc192872792"/>
      <w:bookmarkStart w:id="2821" w:name="_Toc200970500"/>
      <w:bookmarkStart w:id="2822" w:name="_Toc207721831"/>
      <w:bookmarkStart w:id="2823" w:name="_Toc209520694"/>
      <w:bookmarkStart w:id="2824" w:name="_Toc218778571"/>
      <w:r>
        <w:t>6.3.1</w:t>
      </w:r>
      <w:r>
        <w:tab/>
        <w:t>Service Description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825" w:name="_Toc85734197"/>
      <w:bookmarkStart w:id="2826" w:name="_Toc89431496"/>
      <w:bookmarkStart w:id="2827" w:name="_Toc97042304"/>
      <w:bookmarkStart w:id="2828" w:name="_Toc97045448"/>
      <w:bookmarkStart w:id="2829" w:name="_Toc97155193"/>
      <w:bookmarkStart w:id="2830" w:name="_Toc101521338"/>
      <w:bookmarkStart w:id="2831" w:name="_Toc138761606"/>
      <w:bookmarkStart w:id="2832" w:name="_Toc145707807"/>
      <w:bookmarkStart w:id="2833" w:name="_Toc160570276"/>
      <w:bookmarkStart w:id="2834" w:name="_Toc162007872"/>
      <w:bookmarkStart w:id="2835" w:name="_Toc185515486"/>
      <w:bookmarkStart w:id="2836" w:name="_Toc192872793"/>
      <w:bookmarkStart w:id="2837" w:name="_Toc200970501"/>
      <w:bookmarkStart w:id="2838" w:name="_Toc207721832"/>
      <w:bookmarkStart w:id="2839" w:name="_Toc209520695"/>
      <w:bookmarkStart w:id="2840" w:name="_Toc218778572"/>
      <w:r>
        <w:t>6.3.2</w:t>
      </w:r>
      <w:r>
        <w:tab/>
        <w:t>Service Operations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0C54F209" w14:textId="6E67336B" w:rsidR="007C6CAC" w:rsidRDefault="007C6CAC" w:rsidP="007C6CAC">
      <w:pPr>
        <w:pStyle w:val="Heading4"/>
      </w:pPr>
      <w:bookmarkStart w:id="2841" w:name="_Toc85734198"/>
      <w:bookmarkStart w:id="2842" w:name="_Toc89431497"/>
      <w:bookmarkStart w:id="2843" w:name="_Toc97042305"/>
      <w:bookmarkStart w:id="2844" w:name="_Toc97045449"/>
      <w:bookmarkStart w:id="2845" w:name="_Toc97155194"/>
      <w:bookmarkStart w:id="2846" w:name="_Toc101521339"/>
      <w:bookmarkStart w:id="2847" w:name="_Toc138761607"/>
      <w:bookmarkStart w:id="2848" w:name="_Toc145707808"/>
      <w:bookmarkStart w:id="2849" w:name="_Toc160570277"/>
      <w:bookmarkStart w:id="2850" w:name="_Toc162007873"/>
      <w:bookmarkStart w:id="2851" w:name="_Toc185515487"/>
      <w:bookmarkStart w:id="2852" w:name="_Toc192872794"/>
      <w:bookmarkStart w:id="2853" w:name="_Toc200970502"/>
      <w:bookmarkStart w:id="2854" w:name="_Toc207721833"/>
      <w:bookmarkStart w:id="2855" w:name="_Toc209520696"/>
      <w:bookmarkStart w:id="2856" w:name="_Toc218778573"/>
      <w:r>
        <w:t>6.3.2.1</w:t>
      </w:r>
      <w:r>
        <w:tab/>
        <w:t>Introduction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857" w:name="_Toc85734199"/>
      <w:bookmarkStart w:id="2858" w:name="_Toc89431498"/>
      <w:bookmarkStart w:id="2859" w:name="_Toc97042306"/>
      <w:bookmarkStart w:id="2860" w:name="_Toc97045450"/>
      <w:bookmarkStart w:id="2861" w:name="_Toc97155195"/>
      <w:bookmarkStart w:id="2862" w:name="_Toc101521340"/>
      <w:bookmarkStart w:id="2863" w:name="_Toc138761608"/>
      <w:bookmarkStart w:id="2864" w:name="_Toc145707809"/>
      <w:bookmarkStart w:id="2865" w:name="_Toc160570278"/>
      <w:bookmarkStart w:id="2866" w:name="_Toc162007874"/>
      <w:bookmarkStart w:id="2867" w:name="_Toc185515488"/>
      <w:bookmarkStart w:id="2868" w:name="_Toc192872795"/>
      <w:bookmarkStart w:id="2869" w:name="_Toc200970503"/>
      <w:bookmarkStart w:id="2870" w:name="_Toc207721834"/>
      <w:bookmarkStart w:id="2871" w:name="_Toc209520697"/>
      <w:bookmarkStart w:id="2872" w:name="_Toc218778574"/>
      <w:r>
        <w:t>6.3.2.2</w:t>
      </w:r>
      <w:r>
        <w:tab/>
        <w:t>Eecs_TargetEESDiscovery_Request</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AD1AE38" w14:textId="7DF8B9D2" w:rsidR="007C6CAC" w:rsidRDefault="007C6CAC" w:rsidP="007C6CAC">
      <w:pPr>
        <w:pStyle w:val="Heading5"/>
      </w:pPr>
      <w:bookmarkStart w:id="2873" w:name="_Toc85734200"/>
      <w:bookmarkStart w:id="2874" w:name="_Toc89431499"/>
      <w:bookmarkStart w:id="2875" w:name="_Toc97042307"/>
      <w:bookmarkStart w:id="2876" w:name="_Toc97045451"/>
      <w:bookmarkStart w:id="2877" w:name="_Toc97155196"/>
      <w:bookmarkStart w:id="2878" w:name="_Toc101521341"/>
      <w:bookmarkStart w:id="2879" w:name="_Toc138761609"/>
      <w:bookmarkStart w:id="2880" w:name="_Toc145707810"/>
      <w:bookmarkStart w:id="2881" w:name="_Toc160570279"/>
      <w:bookmarkStart w:id="2882" w:name="_Toc162007875"/>
      <w:bookmarkStart w:id="2883" w:name="_Toc185515489"/>
      <w:bookmarkStart w:id="2884" w:name="_Toc192872796"/>
      <w:bookmarkStart w:id="2885" w:name="_Toc200970504"/>
      <w:bookmarkStart w:id="2886" w:name="_Toc207721835"/>
      <w:bookmarkStart w:id="2887" w:name="_Toc209520698"/>
      <w:bookmarkStart w:id="2888" w:name="_Toc218778575"/>
      <w:r>
        <w:t>6.3.2.2.1</w:t>
      </w:r>
      <w:r>
        <w:tab/>
        <w:t>General</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889" w:name="_Toc85734201"/>
      <w:bookmarkStart w:id="2890" w:name="_Toc89431500"/>
      <w:bookmarkStart w:id="2891" w:name="_Toc97042308"/>
      <w:bookmarkStart w:id="2892" w:name="_Toc97045452"/>
      <w:bookmarkStart w:id="2893" w:name="_Toc97155197"/>
      <w:bookmarkStart w:id="2894" w:name="_Toc101521342"/>
      <w:bookmarkStart w:id="2895" w:name="_Toc138761610"/>
      <w:bookmarkStart w:id="2896" w:name="_Toc145707811"/>
      <w:bookmarkStart w:id="2897" w:name="_Toc160570280"/>
      <w:bookmarkStart w:id="2898" w:name="_Toc162007876"/>
      <w:bookmarkStart w:id="2899" w:name="_Toc185515490"/>
      <w:bookmarkStart w:id="2900" w:name="_Toc192872797"/>
      <w:bookmarkStart w:id="2901" w:name="_Toc200970505"/>
      <w:bookmarkStart w:id="2902" w:name="_Toc207721836"/>
      <w:bookmarkStart w:id="2903" w:name="_Toc209520699"/>
      <w:bookmarkStart w:id="2904" w:name="_Toc218778576"/>
      <w:r>
        <w:t>6.3.2.2.2</w:t>
      </w:r>
      <w:r>
        <w:tab/>
      </w:r>
      <w:bookmarkEnd w:id="2889"/>
      <w:bookmarkEnd w:id="2890"/>
      <w:bookmarkEnd w:id="2891"/>
      <w:bookmarkEnd w:id="2892"/>
      <w:bookmarkEnd w:id="2893"/>
      <w:bookmarkEnd w:id="2894"/>
      <w:bookmarkEnd w:id="2895"/>
      <w:bookmarkEnd w:id="2896"/>
      <w:r w:rsidR="00D656F0">
        <w:t>Service consumer fetching the target Enabler Server</w:t>
      </w:r>
      <w:r w:rsidR="00D656F0" w:rsidDel="00C4515A">
        <w:t xml:space="preserve"> </w:t>
      </w:r>
      <w:r w:rsidR="00D656F0">
        <w:t>information from the ECS using Eecs_TargetEESDiscovery_Request operation</w:t>
      </w:r>
      <w:bookmarkEnd w:id="2897"/>
      <w:bookmarkEnd w:id="2898"/>
      <w:bookmarkEnd w:id="2899"/>
      <w:bookmarkEnd w:id="2900"/>
      <w:bookmarkEnd w:id="2901"/>
      <w:bookmarkEnd w:id="2902"/>
      <w:bookmarkEnd w:id="2903"/>
      <w:bookmarkEnd w:id="290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905" w:name="_Toc160570281"/>
      <w:bookmarkStart w:id="2906" w:name="_Toc162007877"/>
      <w:bookmarkStart w:id="2907" w:name="_Toc185515491"/>
      <w:bookmarkStart w:id="2908" w:name="_Toc192872798"/>
      <w:bookmarkStart w:id="2909" w:name="_Toc200970506"/>
      <w:bookmarkStart w:id="2910" w:name="_Toc207721837"/>
      <w:bookmarkStart w:id="2911" w:name="_Toc209520700"/>
      <w:bookmarkStart w:id="2912" w:name="_Toc218778577"/>
      <w:r>
        <w:t>6.4</w:t>
      </w:r>
      <w:r>
        <w:tab/>
        <w:t>Eecs_EASInfoManagement Service</w:t>
      </w:r>
      <w:bookmarkEnd w:id="2905"/>
      <w:bookmarkEnd w:id="2906"/>
      <w:bookmarkEnd w:id="2907"/>
      <w:bookmarkEnd w:id="2908"/>
      <w:bookmarkEnd w:id="2909"/>
      <w:bookmarkEnd w:id="2910"/>
      <w:bookmarkEnd w:id="2911"/>
      <w:bookmarkEnd w:id="2912"/>
    </w:p>
    <w:p w14:paraId="04E14E26" w14:textId="77777777" w:rsidR="0093683C" w:rsidRDefault="0093683C" w:rsidP="0093683C">
      <w:pPr>
        <w:pStyle w:val="Heading3"/>
      </w:pPr>
      <w:bookmarkStart w:id="2913" w:name="_Toc160570282"/>
      <w:bookmarkStart w:id="2914" w:name="_Toc162007878"/>
      <w:bookmarkStart w:id="2915" w:name="_Toc185515492"/>
      <w:bookmarkStart w:id="2916" w:name="_Toc192872799"/>
      <w:bookmarkStart w:id="2917" w:name="_Toc200970507"/>
      <w:bookmarkStart w:id="2918" w:name="_Toc207721838"/>
      <w:bookmarkStart w:id="2919" w:name="_Toc209520701"/>
      <w:bookmarkStart w:id="2920" w:name="_Toc218778578"/>
      <w:r>
        <w:t>6.4.1</w:t>
      </w:r>
      <w:r>
        <w:tab/>
        <w:t>Service Description</w:t>
      </w:r>
      <w:bookmarkEnd w:id="2913"/>
      <w:bookmarkEnd w:id="2914"/>
      <w:bookmarkEnd w:id="2915"/>
      <w:bookmarkEnd w:id="2916"/>
      <w:bookmarkEnd w:id="2917"/>
      <w:bookmarkEnd w:id="2918"/>
      <w:bookmarkEnd w:id="2919"/>
      <w:bookmarkEnd w:id="2920"/>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921" w:name="_Toc160570283"/>
      <w:bookmarkStart w:id="2922" w:name="_Toc162007879"/>
      <w:bookmarkStart w:id="2923" w:name="_Toc185515493"/>
      <w:bookmarkStart w:id="2924" w:name="_Toc192872800"/>
      <w:bookmarkStart w:id="2925" w:name="_Toc200970508"/>
      <w:bookmarkStart w:id="2926" w:name="_Toc207721839"/>
      <w:bookmarkStart w:id="2927" w:name="_Toc209520702"/>
      <w:bookmarkStart w:id="2928" w:name="_Toc218778579"/>
      <w:r>
        <w:t>6.4.2</w:t>
      </w:r>
      <w:r>
        <w:tab/>
        <w:t>Service Operations</w:t>
      </w:r>
      <w:bookmarkEnd w:id="2921"/>
      <w:bookmarkEnd w:id="2922"/>
      <w:bookmarkEnd w:id="2923"/>
      <w:bookmarkEnd w:id="2924"/>
      <w:bookmarkEnd w:id="2925"/>
      <w:bookmarkEnd w:id="2926"/>
      <w:bookmarkEnd w:id="2927"/>
      <w:bookmarkEnd w:id="2928"/>
    </w:p>
    <w:p w14:paraId="6319542A" w14:textId="77777777" w:rsidR="0093683C" w:rsidRDefault="0093683C" w:rsidP="0093683C">
      <w:pPr>
        <w:pStyle w:val="Heading4"/>
      </w:pPr>
      <w:bookmarkStart w:id="2929" w:name="_Toc160570284"/>
      <w:bookmarkStart w:id="2930" w:name="_Toc162007880"/>
      <w:bookmarkStart w:id="2931" w:name="_Toc185515494"/>
      <w:bookmarkStart w:id="2932" w:name="_Toc192872801"/>
      <w:bookmarkStart w:id="2933" w:name="_Toc200970509"/>
      <w:bookmarkStart w:id="2934" w:name="_Toc207721840"/>
      <w:bookmarkStart w:id="2935" w:name="_Toc209520703"/>
      <w:bookmarkStart w:id="2936" w:name="_Toc218778580"/>
      <w:r>
        <w:t>6.4.2.1</w:t>
      </w:r>
      <w:r>
        <w:tab/>
        <w:t>Introduction</w:t>
      </w:r>
      <w:bookmarkEnd w:id="2929"/>
      <w:bookmarkEnd w:id="2930"/>
      <w:bookmarkEnd w:id="2931"/>
      <w:bookmarkEnd w:id="2932"/>
      <w:bookmarkEnd w:id="2933"/>
      <w:bookmarkEnd w:id="2934"/>
      <w:bookmarkEnd w:id="2935"/>
      <w:bookmarkEnd w:id="293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937" w:name="_Toc160570285"/>
      <w:bookmarkStart w:id="2938" w:name="_Toc162007881"/>
      <w:bookmarkStart w:id="2939" w:name="_Toc185515495"/>
      <w:bookmarkStart w:id="2940" w:name="_Toc192872802"/>
      <w:bookmarkStart w:id="2941" w:name="_Toc200970510"/>
      <w:bookmarkStart w:id="2942" w:name="_Toc207721841"/>
      <w:bookmarkStart w:id="2943" w:name="_Toc209520704"/>
      <w:bookmarkStart w:id="2944" w:name="_Toc218778581"/>
      <w:r>
        <w:lastRenderedPageBreak/>
        <w:t>6.4.2.2</w:t>
      </w:r>
      <w:r>
        <w:tab/>
        <w:t>Eecs_EASInfoManagement_Get</w:t>
      </w:r>
      <w:bookmarkEnd w:id="2937"/>
      <w:bookmarkEnd w:id="2938"/>
      <w:bookmarkEnd w:id="2939"/>
      <w:bookmarkEnd w:id="2940"/>
      <w:bookmarkEnd w:id="2941"/>
      <w:bookmarkEnd w:id="2942"/>
      <w:bookmarkEnd w:id="2943"/>
      <w:bookmarkEnd w:id="2944"/>
    </w:p>
    <w:p w14:paraId="0B17498A" w14:textId="77777777" w:rsidR="0093683C" w:rsidRDefault="0093683C" w:rsidP="0093683C">
      <w:pPr>
        <w:pStyle w:val="Heading5"/>
      </w:pPr>
      <w:bookmarkStart w:id="2945" w:name="_Toc160570286"/>
      <w:bookmarkStart w:id="2946" w:name="_Toc162007882"/>
      <w:bookmarkStart w:id="2947" w:name="_Toc185515496"/>
      <w:bookmarkStart w:id="2948" w:name="_Toc192872803"/>
      <w:bookmarkStart w:id="2949" w:name="_Toc200970511"/>
      <w:bookmarkStart w:id="2950" w:name="_Toc207721842"/>
      <w:bookmarkStart w:id="2951" w:name="_Toc209520705"/>
      <w:bookmarkStart w:id="2952" w:name="_Toc218778582"/>
      <w:r>
        <w:t>6.4.2.2.1</w:t>
      </w:r>
      <w:r>
        <w:tab/>
        <w:t>General</w:t>
      </w:r>
      <w:bookmarkEnd w:id="2945"/>
      <w:bookmarkEnd w:id="2946"/>
      <w:bookmarkEnd w:id="2947"/>
      <w:bookmarkEnd w:id="2948"/>
      <w:bookmarkEnd w:id="2949"/>
      <w:bookmarkEnd w:id="2950"/>
      <w:bookmarkEnd w:id="2951"/>
      <w:bookmarkEnd w:id="295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953" w:name="_Toc160570287"/>
      <w:bookmarkStart w:id="2954" w:name="_Toc162007883"/>
      <w:bookmarkStart w:id="2955" w:name="_Toc185515497"/>
      <w:bookmarkStart w:id="2956" w:name="_Toc192872804"/>
      <w:bookmarkStart w:id="2957" w:name="_Toc200970512"/>
      <w:bookmarkStart w:id="2958" w:name="_Toc207721843"/>
      <w:bookmarkStart w:id="2959" w:name="_Toc209520706"/>
      <w:bookmarkStart w:id="2960" w:name="_Toc218778583"/>
      <w:r>
        <w:t>6.4.2.2.2</w:t>
      </w:r>
      <w:r>
        <w:tab/>
        <w:t>Common EAS Binding Information Retrieval</w:t>
      </w:r>
      <w:bookmarkEnd w:id="2953"/>
      <w:bookmarkEnd w:id="2954"/>
      <w:bookmarkEnd w:id="2955"/>
      <w:bookmarkEnd w:id="2956"/>
      <w:bookmarkEnd w:id="2957"/>
      <w:bookmarkEnd w:id="2958"/>
      <w:bookmarkEnd w:id="2959"/>
      <w:bookmarkEnd w:id="296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961" w:name="_Toc160570288"/>
      <w:bookmarkStart w:id="2962" w:name="_Toc162007884"/>
      <w:bookmarkStart w:id="2963" w:name="_Toc185515498"/>
      <w:bookmarkStart w:id="2964" w:name="_Toc192872805"/>
      <w:bookmarkStart w:id="2965" w:name="_Toc200970513"/>
      <w:bookmarkStart w:id="2966" w:name="_Toc207721844"/>
      <w:bookmarkStart w:id="2967" w:name="_Toc209520707"/>
      <w:bookmarkStart w:id="2968" w:name="_Toc218778584"/>
      <w:r>
        <w:t>6.4.2.3</w:t>
      </w:r>
      <w:r>
        <w:tab/>
        <w:t>Eecs_EASInfoManagement_Store</w:t>
      </w:r>
      <w:bookmarkEnd w:id="2961"/>
      <w:bookmarkEnd w:id="2962"/>
      <w:bookmarkEnd w:id="2963"/>
      <w:bookmarkEnd w:id="2964"/>
      <w:bookmarkEnd w:id="2965"/>
      <w:bookmarkEnd w:id="2966"/>
      <w:bookmarkEnd w:id="2967"/>
      <w:bookmarkEnd w:id="2968"/>
    </w:p>
    <w:p w14:paraId="3FD9629E" w14:textId="77777777" w:rsidR="0093683C" w:rsidRDefault="0093683C" w:rsidP="0093683C">
      <w:pPr>
        <w:pStyle w:val="Heading5"/>
      </w:pPr>
      <w:bookmarkStart w:id="2969" w:name="_Toc160570289"/>
      <w:bookmarkStart w:id="2970" w:name="_Toc162007885"/>
      <w:bookmarkStart w:id="2971" w:name="_Toc185515499"/>
      <w:bookmarkStart w:id="2972" w:name="_Toc192872806"/>
      <w:bookmarkStart w:id="2973" w:name="_Toc200970514"/>
      <w:bookmarkStart w:id="2974" w:name="_Toc207721845"/>
      <w:bookmarkStart w:id="2975" w:name="_Toc209520708"/>
      <w:bookmarkStart w:id="2976" w:name="_Toc218778585"/>
      <w:r>
        <w:t>6.4.2.3.1</w:t>
      </w:r>
      <w:r>
        <w:tab/>
        <w:t>General</w:t>
      </w:r>
      <w:bookmarkEnd w:id="2969"/>
      <w:bookmarkEnd w:id="2970"/>
      <w:bookmarkEnd w:id="2971"/>
      <w:bookmarkEnd w:id="2972"/>
      <w:bookmarkEnd w:id="2973"/>
      <w:bookmarkEnd w:id="2974"/>
      <w:bookmarkEnd w:id="2975"/>
      <w:bookmarkEnd w:id="297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977" w:name="_Toc160570290"/>
      <w:bookmarkStart w:id="2978" w:name="_Toc162007886"/>
      <w:bookmarkStart w:id="2979" w:name="_Toc185515500"/>
      <w:bookmarkStart w:id="2980" w:name="_Toc192872807"/>
      <w:bookmarkStart w:id="2981" w:name="_Toc200970515"/>
      <w:bookmarkStart w:id="2982" w:name="_Toc207721846"/>
      <w:bookmarkStart w:id="2983" w:name="_Toc209520709"/>
      <w:bookmarkStart w:id="2984" w:name="_Toc218778586"/>
      <w:r>
        <w:t>6.4.2.3.2</w:t>
      </w:r>
      <w:r>
        <w:tab/>
        <w:t>Common EAS Binding Information Storage</w:t>
      </w:r>
      <w:bookmarkEnd w:id="2977"/>
      <w:bookmarkEnd w:id="2978"/>
      <w:bookmarkEnd w:id="2979"/>
      <w:bookmarkEnd w:id="2980"/>
      <w:bookmarkEnd w:id="2981"/>
      <w:bookmarkEnd w:id="2982"/>
      <w:bookmarkEnd w:id="2983"/>
      <w:bookmarkEnd w:id="298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985" w:name="_Toc185515501"/>
      <w:bookmarkStart w:id="2986" w:name="_Toc192872808"/>
      <w:bookmarkStart w:id="2987" w:name="_Toc200970516"/>
      <w:bookmarkStart w:id="2988" w:name="_Toc207721847"/>
      <w:bookmarkStart w:id="2989" w:name="_Toc209520710"/>
      <w:bookmarkStart w:id="2990" w:name="_Toc218778587"/>
      <w:r w:rsidRPr="00A65026">
        <w:t>6.4.2.</w:t>
      </w:r>
      <w:r>
        <w:t>4</w:t>
      </w:r>
      <w:r w:rsidRPr="00A65026">
        <w:tab/>
        <w:t>Eecs_EASInfoManagement_</w:t>
      </w:r>
      <w:r>
        <w:t>Update</w:t>
      </w:r>
      <w:bookmarkEnd w:id="2985"/>
      <w:bookmarkEnd w:id="2986"/>
      <w:bookmarkEnd w:id="2987"/>
      <w:bookmarkEnd w:id="2988"/>
      <w:bookmarkEnd w:id="2989"/>
      <w:bookmarkEnd w:id="2990"/>
    </w:p>
    <w:p w14:paraId="64BD0D05" w14:textId="77777777" w:rsidR="00B4475B" w:rsidRPr="00491C4B" w:rsidRDefault="00B4475B" w:rsidP="00B4475B">
      <w:pPr>
        <w:pStyle w:val="Heading5"/>
      </w:pPr>
      <w:bookmarkStart w:id="2991" w:name="_Toc185515502"/>
      <w:bookmarkStart w:id="2992" w:name="_Toc192872809"/>
      <w:bookmarkStart w:id="2993" w:name="_Toc200970517"/>
      <w:bookmarkStart w:id="2994" w:name="_Toc207721848"/>
      <w:bookmarkStart w:id="2995" w:name="_Toc209520711"/>
      <w:bookmarkStart w:id="2996" w:name="_Toc218778588"/>
      <w:r w:rsidRPr="00491C4B">
        <w:t>6.4.2.4.1</w:t>
      </w:r>
      <w:r w:rsidRPr="00491C4B">
        <w:tab/>
        <w:t>General</w:t>
      </w:r>
      <w:bookmarkEnd w:id="2991"/>
      <w:bookmarkEnd w:id="2992"/>
      <w:bookmarkEnd w:id="2993"/>
      <w:bookmarkEnd w:id="2994"/>
      <w:bookmarkEnd w:id="2995"/>
      <w:bookmarkEnd w:id="2996"/>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997" w:name="_Toc185515503"/>
      <w:bookmarkStart w:id="2998" w:name="_Toc192872810"/>
      <w:bookmarkStart w:id="2999" w:name="_Toc200970518"/>
      <w:bookmarkStart w:id="3000" w:name="_Toc207721849"/>
      <w:bookmarkStart w:id="3001" w:name="_Toc209520712"/>
      <w:bookmarkStart w:id="3002" w:name="_Toc218778589"/>
      <w:r w:rsidRPr="00A65026">
        <w:t>6.4.2.</w:t>
      </w:r>
      <w:r>
        <w:t>4</w:t>
      </w:r>
      <w:r w:rsidRPr="00A65026">
        <w:t>.2</w:t>
      </w:r>
      <w:r w:rsidRPr="00A65026">
        <w:tab/>
        <w:t xml:space="preserve">Common EAS Binding Information </w:t>
      </w:r>
      <w:r>
        <w:t>Update</w:t>
      </w:r>
      <w:bookmarkEnd w:id="2997"/>
      <w:bookmarkEnd w:id="2998"/>
      <w:bookmarkEnd w:id="2999"/>
      <w:bookmarkEnd w:id="3000"/>
      <w:bookmarkEnd w:id="3001"/>
      <w:bookmarkEnd w:id="300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3003" w:name="_Toc185515504"/>
      <w:bookmarkStart w:id="3004" w:name="_Toc192872811"/>
      <w:bookmarkStart w:id="3005" w:name="_Toc200970519"/>
      <w:bookmarkStart w:id="3006" w:name="_Toc207721850"/>
      <w:bookmarkStart w:id="3007" w:name="_Toc209520713"/>
      <w:bookmarkStart w:id="3008" w:name="_Toc218778590"/>
      <w:r>
        <w:t>6.4.2.5</w:t>
      </w:r>
      <w:r>
        <w:tab/>
        <w:t>Eecs_</w:t>
      </w:r>
      <w:r w:rsidRPr="00A65026">
        <w:t>EASInfoManagement</w:t>
      </w:r>
      <w:r>
        <w:t>_Delete</w:t>
      </w:r>
      <w:bookmarkEnd w:id="3003"/>
      <w:bookmarkEnd w:id="3004"/>
      <w:bookmarkEnd w:id="3005"/>
      <w:bookmarkEnd w:id="3006"/>
      <w:bookmarkEnd w:id="3007"/>
      <w:bookmarkEnd w:id="3008"/>
    </w:p>
    <w:p w14:paraId="5A69B1E7" w14:textId="77777777" w:rsidR="000F32C7" w:rsidRDefault="000F32C7" w:rsidP="000F32C7">
      <w:pPr>
        <w:pStyle w:val="Heading5"/>
      </w:pPr>
      <w:bookmarkStart w:id="3009" w:name="_Toc185515505"/>
      <w:bookmarkStart w:id="3010" w:name="_Toc192872812"/>
      <w:bookmarkStart w:id="3011" w:name="_Toc200970520"/>
      <w:bookmarkStart w:id="3012" w:name="_Toc207721851"/>
      <w:bookmarkStart w:id="3013" w:name="_Toc209520714"/>
      <w:bookmarkStart w:id="3014" w:name="_Toc218778591"/>
      <w:r>
        <w:t>6.4.2.5.1</w:t>
      </w:r>
      <w:r>
        <w:tab/>
        <w:t>General</w:t>
      </w:r>
      <w:bookmarkEnd w:id="3009"/>
      <w:bookmarkEnd w:id="3010"/>
      <w:bookmarkEnd w:id="3011"/>
      <w:bookmarkEnd w:id="3012"/>
      <w:bookmarkEnd w:id="3013"/>
      <w:bookmarkEnd w:id="301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140B4A">
      <w:pPr>
        <w:pStyle w:val="B10"/>
        <w:rPr>
          <w:lang w:val="en-US"/>
        </w:rPr>
      </w:pPr>
      <w:r w:rsidRPr="00140B4A">
        <w:t>-</w:t>
      </w:r>
      <w:r w:rsidRPr="00140B4A">
        <w:tab/>
        <w:t>Common EAS Binding Information Deletion.</w:t>
      </w:r>
    </w:p>
    <w:p w14:paraId="7F744F2F" w14:textId="6300D445" w:rsidR="000F32C7" w:rsidRDefault="000F32C7" w:rsidP="000F32C7">
      <w:pPr>
        <w:pStyle w:val="Heading5"/>
      </w:pPr>
      <w:bookmarkStart w:id="3015" w:name="_Toc185515506"/>
      <w:bookmarkStart w:id="3016" w:name="_Toc192872813"/>
      <w:bookmarkStart w:id="3017" w:name="_Toc200970521"/>
      <w:bookmarkStart w:id="3018" w:name="_Toc207721852"/>
      <w:bookmarkStart w:id="3019" w:name="_Toc209520715"/>
      <w:bookmarkStart w:id="3020" w:name="_Toc218778592"/>
      <w:r>
        <w:lastRenderedPageBreak/>
        <w:t>6.4.2.5.2</w:t>
      </w:r>
      <w:r>
        <w:tab/>
        <w:t>Common EAS Binding information Deletion</w:t>
      </w:r>
      <w:bookmarkEnd w:id="3015"/>
      <w:bookmarkEnd w:id="3016"/>
      <w:bookmarkEnd w:id="3017"/>
      <w:bookmarkEnd w:id="3018"/>
      <w:bookmarkEnd w:id="3019"/>
      <w:bookmarkEnd w:id="3020"/>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3021" w:name="_Toc185515507"/>
      <w:bookmarkStart w:id="3022" w:name="_Toc192872814"/>
      <w:bookmarkStart w:id="3023" w:name="_Toc200970522"/>
      <w:bookmarkStart w:id="3024" w:name="_Toc207721853"/>
      <w:bookmarkStart w:id="3025" w:name="_Toc209520716"/>
      <w:bookmarkStart w:id="3026" w:name="_Toc218778593"/>
      <w:bookmarkStart w:id="3027" w:name="_Toc145707812"/>
      <w:bookmarkStart w:id="3028" w:name="_Toc160570291"/>
      <w:bookmarkStart w:id="3029" w:name="_Toc162007887"/>
      <w:r w:rsidRPr="00AC0183">
        <w:t>6.5</w:t>
      </w:r>
      <w:r w:rsidRPr="00AC0183">
        <w:tab/>
        <w:t>Eecs_ECSServiceProvisioning</w:t>
      </w:r>
      <w:bookmarkEnd w:id="3021"/>
      <w:bookmarkEnd w:id="3022"/>
      <w:bookmarkEnd w:id="3023"/>
      <w:bookmarkEnd w:id="3024"/>
      <w:bookmarkEnd w:id="3025"/>
      <w:bookmarkEnd w:id="3026"/>
    </w:p>
    <w:p w14:paraId="58D0B39B" w14:textId="77777777" w:rsidR="00AC0183" w:rsidRPr="00AC0183" w:rsidRDefault="00AC0183" w:rsidP="00AC0183">
      <w:pPr>
        <w:pStyle w:val="Heading3"/>
      </w:pPr>
      <w:bookmarkStart w:id="3030" w:name="_Toc151743066"/>
      <w:bookmarkStart w:id="3031" w:name="_Toc151743531"/>
      <w:bookmarkStart w:id="3032" w:name="_Toc185515508"/>
      <w:bookmarkStart w:id="3033" w:name="_Toc192872815"/>
      <w:bookmarkStart w:id="3034" w:name="_Toc200970523"/>
      <w:bookmarkStart w:id="3035" w:name="_Toc207721854"/>
      <w:bookmarkStart w:id="3036" w:name="_Toc209520717"/>
      <w:bookmarkStart w:id="3037" w:name="_Toc218778594"/>
      <w:r w:rsidRPr="00AC0183">
        <w:t>6.5.1</w:t>
      </w:r>
      <w:r w:rsidRPr="00AC0183">
        <w:tab/>
        <w:t>Service Description</w:t>
      </w:r>
      <w:bookmarkEnd w:id="3030"/>
      <w:bookmarkEnd w:id="3031"/>
      <w:bookmarkEnd w:id="3032"/>
      <w:bookmarkEnd w:id="3033"/>
      <w:bookmarkEnd w:id="3034"/>
      <w:bookmarkEnd w:id="3035"/>
      <w:bookmarkEnd w:id="3036"/>
      <w:bookmarkEnd w:id="303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3038" w:name="_Toc151743067"/>
      <w:bookmarkStart w:id="303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3040" w:name="_Toc185515509"/>
      <w:bookmarkStart w:id="3041" w:name="_Toc192872816"/>
      <w:bookmarkStart w:id="3042" w:name="_Toc200970524"/>
      <w:bookmarkStart w:id="3043" w:name="_Toc207721855"/>
      <w:bookmarkStart w:id="3044" w:name="_Toc209520718"/>
      <w:bookmarkStart w:id="3045" w:name="_Toc218778595"/>
      <w:r w:rsidRPr="00AC0183">
        <w:t>6.5.2.1</w:t>
      </w:r>
      <w:r w:rsidRPr="00AC0183">
        <w:tab/>
        <w:t>Introduction</w:t>
      </w:r>
      <w:bookmarkEnd w:id="3038"/>
      <w:bookmarkEnd w:id="3039"/>
      <w:bookmarkEnd w:id="3040"/>
      <w:bookmarkEnd w:id="3041"/>
      <w:bookmarkEnd w:id="3042"/>
      <w:bookmarkEnd w:id="3043"/>
      <w:bookmarkEnd w:id="3044"/>
      <w:bookmarkEnd w:id="304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3046" w:name="_Toc151379187"/>
      <w:bookmarkStart w:id="3047" w:name="_Toc151445369"/>
      <w:bookmarkStart w:id="3048" w:name="_Toc151536527"/>
      <w:bookmarkStart w:id="3049" w:name="_Toc185515510"/>
      <w:bookmarkStart w:id="3050" w:name="_Toc192872817"/>
      <w:bookmarkStart w:id="3051" w:name="_Toc200970525"/>
      <w:bookmarkStart w:id="3052" w:name="_Toc207721856"/>
      <w:bookmarkStart w:id="3053" w:name="_Toc209520719"/>
      <w:bookmarkStart w:id="3054" w:name="_Toc218778596"/>
      <w:r w:rsidRPr="00AC0183">
        <w:lastRenderedPageBreak/>
        <w:t>6.5.2.2</w:t>
      </w:r>
      <w:r w:rsidRPr="00AC0183">
        <w:tab/>
        <w:t>Eecs_ECSServiceProvisioning_</w:t>
      </w:r>
      <w:r w:rsidRPr="00AC0183">
        <w:rPr>
          <w:lang w:val="en-US"/>
        </w:rPr>
        <w:t>Request</w:t>
      </w:r>
      <w:bookmarkEnd w:id="3046"/>
      <w:bookmarkEnd w:id="3047"/>
      <w:bookmarkEnd w:id="3048"/>
      <w:bookmarkEnd w:id="3049"/>
      <w:bookmarkEnd w:id="3050"/>
      <w:bookmarkEnd w:id="3051"/>
      <w:bookmarkEnd w:id="3052"/>
      <w:bookmarkEnd w:id="3053"/>
      <w:bookmarkEnd w:id="3054"/>
    </w:p>
    <w:p w14:paraId="51438F77" w14:textId="77777777" w:rsidR="00AC0183" w:rsidRPr="00AC0183" w:rsidRDefault="00AC0183" w:rsidP="00AC0183">
      <w:pPr>
        <w:pStyle w:val="Heading5"/>
      </w:pPr>
      <w:bookmarkStart w:id="3055" w:name="_Toc151379188"/>
      <w:bookmarkStart w:id="3056" w:name="_Toc151445370"/>
      <w:bookmarkStart w:id="3057" w:name="_Toc151536528"/>
      <w:bookmarkStart w:id="3058" w:name="_Toc185515511"/>
      <w:bookmarkStart w:id="3059" w:name="_Toc192872818"/>
      <w:bookmarkStart w:id="3060" w:name="_Toc200970526"/>
      <w:bookmarkStart w:id="3061" w:name="_Toc207721857"/>
      <w:bookmarkStart w:id="3062" w:name="_Toc209520720"/>
      <w:bookmarkStart w:id="3063" w:name="_Toc218778597"/>
      <w:r w:rsidRPr="00AC0183">
        <w:t>6.5.2.2.1</w:t>
      </w:r>
      <w:r w:rsidRPr="00AC0183">
        <w:tab/>
        <w:t>General</w:t>
      </w:r>
      <w:bookmarkEnd w:id="3055"/>
      <w:bookmarkEnd w:id="3056"/>
      <w:bookmarkEnd w:id="3057"/>
      <w:bookmarkEnd w:id="3058"/>
      <w:bookmarkEnd w:id="3059"/>
      <w:bookmarkEnd w:id="3060"/>
      <w:bookmarkEnd w:id="3061"/>
      <w:bookmarkEnd w:id="3062"/>
      <w:bookmarkEnd w:id="306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3064" w:name="_Toc151379189"/>
      <w:bookmarkStart w:id="3065" w:name="_Toc151445371"/>
      <w:bookmarkStart w:id="3066" w:name="_Toc151536529"/>
      <w:bookmarkStart w:id="3067" w:name="_Toc185515512"/>
      <w:bookmarkStart w:id="3068" w:name="_Toc192872819"/>
      <w:bookmarkStart w:id="3069" w:name="_Toc200970527"/>
      <w:bookmarkStart w:id="3070" w:name="_Toc207721858"/>
      <w:bookmarkStart w:id="3071" w:name="_Toc209520721"/>
      <w:bookmarkStart w:id="3072" w:name="_Toc218778598"/>
      <w:r w:rsidRPr="00AC0183">
        <w:t>6.5.2.2.2</w:t>
      </w:r>
      <w:r w:rsidRPr="00AC0183">
        <w:tab/>
      </w:r>
      <w:bookmarkEnd w:id="3064"/>
      <w:bookmarkEnd w:id="3065"/>
      <w:bookmarkEnd w:id="3066"/>
      <w:r w:rsidRPr="00AC0183">
        <w:t>S</w:t>
      </w:r>
      <w:r w:rsidRPr="00AC0183">
        <w:rPr>
          <w:lang w:val="en-US"/>
        </w:rPr>
        <w:t>ervice Provisioning Information</w:t>
      </w:r>
      <w:r w:rsidRPr="00AC0183">
        <w:rPr>
          <w:rFonts w:cs="Courier New"/>
          <w:szCs w:val="16"/>
        </w:rPr>
        <w:t xml:space="preserve"> Retrieval Request</w:t>
      </w:r>
      <w:bookmarkEnd w:id="3067"/>
      <w:bookmarkEnd w:id="3068"/>
      <w:bookmarkEnd w:id="3069"/>
      <w:bookmarkEnd w:id="3070"/>
      <w:bookmarkEnd w:id="3071"/>
      <w:bookmarkEnd w:id="3072"/>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3073" w:name="_Toc185515513"/>
      <w:bookmarkStart w:id="3074" w:name="_Toc192872820"/>
      <w:bookmarkStart w:id="3075" w:name="_Toc200970528"/>
      <w:bookmarkStart w:id="3076" w:name="_Toc207721859"/>
      <w:bookmarkStart w:id="3077" w:name="_Toc209520722"/>
      <w:bookmarkStart w:id="3078" w:name="_Toc218778599"/>
      <w:r w:rsidRPr="00AC0183">
        <w:t>6.5.2.3</w:t>
      </w:r>
      <w:r w:rsidRPr="00AC0183">
        <w:tab/>
        <w:t>Eecs_ECSServiceProvisioning_Subscribe</w:t>
      </w:r>
      <w:bookmarkEnd w:id="3073"/>
      <w:bookmarkEnd w:id="3074"/>
      <w:bookmarkEnd w:id="3075"/>
      <w:bookmarkEnd w:id="3076"/>
      <w:bookmarkEnd w:id="3077"/>
      <w:bookmarkEnd w:id="3078"/>
    </w:p>
    <w:p w14:paraId="07BD4E6B" w14:textId="77777777" w:rsidR="00AC0183" w:rsidRPr="00AC0183" w:rsidRDefault="00AC0183" w:rsidP="00AC0183">
      <w:pPr>
        <w:pStyle w:val="Heading5"/>
      </w:pPr>
      <w:bookmarkStart w:id="3079" w:name="_Toc185515514"/>
      <w:bookmarkStart w:id="3080" w:name="_Toc192872821"/>
      <w:bookmarkStart w:id="3081" w:name="_Toc200970529"/>
      <w:bookmarkStart w:id="3082" w:name="_Toc207721860"/>
      <w:bookmarkStart w:id="3083" w:name="_Toc209520723"/>
      <w:bookmarkStart w:id="3084" w:name="_Toc218778600"/>
      <w:r w:rsidRPr="00AC0183">
        <w:t>6.5.2.3.1</w:t>
      </w:r>
      <w:r w:rsidRPr="00AC0183">
        <w:tab/>
        <w:t>General</w:t>
      </w:r>
      <w:bookmarkEnd w:id="3079"/>
      <w:bookmarkEnd w:id="3080"/>
      <w:bookmarkEnd w:id="3081"/>
      <w:bookmarkEnd w:id="3082"/>
      <w:bookmarkEnd w:id="3083"/>
      <w:bookmarkEnd w:id="3084"/>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3085" w:name="_Toc185515515"/>
      <w:bookmarkStart w:id="3086" w:name="_Toc192872822"/>
      <w:bookmarkStart w:id="3087" w:name="_Toc200970530"/>
      <w:bookmarkStart w:id="3088" w:name="_Toc207721861"/>
      <w:bookmarkStart w:id="3089" w:name="_Toc209520724"/>
      <w:bookmarkStart w:id="3090" w:name="_Toc218778601"/>
      <w:r w:rsidRPr="00AC0183">
        <w:t>6.5.2.3.2</w:t>
      </w:r>
      <w:r w:rsidRPr="00AC0183">
        <w:tab/>
        <w:t>Service Provisioning Subscription Creation</w:t>
      </w:r>
      <w:bookmarkEnd w:id="3085"/>
      <w:bookmarkEnd w:id="3086"/>
      <w:bookmarkEnd w:id="3087"/>
      <w:bookmarkEnd w:id="3088"/>
      <w:bookmarkEnd w:id="3089"/>
      <w:bookmarkEnd w:id="309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3091" w:name="_Toc185515516"/>
      <w:bookmarkStart w:id="3092" w:name="_Toc192872823"/>
      <w:bookmarkStart w:id="3093" w:name="_Toc200970531"/>
      <w:bookmarkStart w:id="3094" w:name="_Toc207721862"/>
      <w:bookmarkStart w:id="3095" w:name="_Toc209520725"/>
      <w:bookmarkStart w:id="3096" w:name="_Toc218778602"/>
      <w:r w:rsidRPr="00AC0183">
        <w:t>6.5.2.4</w:t>
      </w:r>
      <w:r w:rsidRPr="00AC0183">
        <w:tab/>
        <w:t>Eecs_ECSServiceProvisioning_UpdateSubscription</w:t>
      </w:r>
      <w:bookmarkEnd w:id="3091"/>
      <w:bookmarkEnd w:id="3092"/>
      <w:bookmarkEnd w:id="3093"/>
      <w:bookmarkEnd w:id="3094"/>
      <w:bookmarkEnd w:id="3095"/>
      <w:bookmarkEnd w:id="3096"/>
    </w:p>
    <w:p w14:paraId="3078FFFB" w14:textId="77777777" w:rsidR="00AC0183" w:rsidRPr="00AC0183" w:rsidRDefault="00AC0183" w:rsidP="00AC0183">
      <w:pPr>
        <w:pStyle w:val="Heading5"/>
      </w:pPr>
      <w:bookmarkStart w:id="3097" w:name="_Toc185515517"/>
      <w:bookmarkStart w:id="3098" w:name="_Toc192872824"/>
      <w:bookmarkStart w:id="3099" w:name="_Toc200970532"/>
      <w:bookmarkStart w:id="3100" w:name="_Toc207721863"/>
      <w:bookmarkStart w:id="3101" w:name="_Toc209520726"/>
      <w:bookmarkStart w:id="3102" w:name="_Toc218778603"/>
      <w:r w:rsidRPr="00AC0183">
        <w:t>6.5.2.4.1</w:t>
      </w:r>
      <w:r w:rsidRPr="00AC0183">
        <w:tab/>
        <w:t>General</w:t>
      </w:r>
      <w:bookmarkEnd w:id="3097"/>
      <w:bookmarkEnd w:id="3098"/>
      <w:bookmarkEnd w:id="3099"/>
      <w:bookmarkEnd w:id="3100"/>
      <w:bookmarkEnd w:id="3101"/>
      <w:bookmarkEnd w:id="310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3103" w:name="_Toc185515518"/>
      <w:bookmarkStart w:id="3104" w:name="_Toc192872825"/>
      <w:bookmarkStart w:id="3105" w:name="_Toc200970533"/>
      <w:bookmarkStart w:id="3106" w:name="_Toc207721864"/>
      <w:bookmarkStart w:id="3107" w:name="_Toc209520727"/>
      <w:bookmarkStart w:id="3108" w:name="_Toc218778604"/>
      <w:r w:rsidRPr="00AC0183">
        <w:t>6.5.2.4.2</w:t>
      </w:r>
      <w:r w:rsidRPr="00AC0183">
        <w:tab/>
        <w:t>Service Provisioning Subscription Update</w:t>
      </w:r>
      <w:bookmarkEnd w:id="3103"/>
      <w:bookmarkEnd w:id="3104"/>
      <w:bookmarkEnd w:id="3105"/>
      <w:bookmarkEnd w:id="3106"/>
      <w:bookmarkEnd w:id="3107"/>
      <w:bookmarkEnd w:id="310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3109" w:name="_Toc185515519"/>
      <w:bookmarkStart w:id="3110" w:name="_Toc192872826"/>
      <w:bookmarkStart w:id="3111" w:name="_Toc200970534"/>
      <w:bookmarkStart w:id="3112" w:name="_Toc207721865"/>
      <w:bookmarkStart w:id="3113" w:name="_Toc209520728"/>
      <w:bookmarkStart w:id="3114" w:name="_Toc218778605"/>
      <w:r w:rsidRPr="00AC0183">
        <w:t>6.5.2.5</w:t>
      </w:r>
      <w:r w:rsidRPr="00AC0183">
        <w:tab/>
        <w:t>Eecs_ECSServiceProvisioning_Unsubscribe</w:t>
      </w:r>
      <w:bookmarkEnd w:id="3109"/>
      <w:bookmarkEnd w:id="3110"/>
      <w:bookmarkEnd w:id="3111"/>
      <w:bookmarkEnd w:id="3112"/>
      <w:bookmarkEnd w:id="3113"/>
      <w:bookmarkEnd w:id="3114"/>
    </w:p>
    <w:p w14:paraId="779FDFA8" w14:textId="77777777" w:rsidR="00AC0183" w:rsidRPr="00AC0183" w:rsidRDefault="00AC0183" w:rsidP="00AC0183">
      <w:pPr>
        <w:pStyle w:val="Heading5"/>
      </w:pPr>
      <w:bookmarkStart w:id="3115" w:name="_Toc185515520"/>
      <w:bookmarkStart w:id="3116" w:name="_Toc192872827"/>
      <w:bookmarkStart w:id="3117" w:name="_Toc200970535"/>
      <w:bookmarkStart w:id="3118" w:name="_Toc207721866"/>
      <w:bookmarkStart w:id="3119" w:name="_Toc209520729"/>
      <w:bookmarkStart w:id="3120" w:name="_Toc218778606"/>
      <w:r w:rsidRPr="00AC0183">
        <w:t>6.5.2.5.1</w:t>
      </w:r>
      <w:r w:rsidRPr="00AC0183">
        <w:tab/>
        <w:t>General</w:t>
      </w:r>
      <w:bookmarkEnd w:id="3115"/>
      <w:bookmarkEnd w:id="3116"/>
      <w:bookmarkEnd w:id="3117"/>
      <w:bookmarkEnd w:id="3118"/>
      <w:bookmarkEnd w:id="3119"/>
      <w:bookmarkEnd w:id="312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3121" w:name="_Toc185515521"/>
      <w:bookmarkStart w:id="3122" w:name="_Toc192872828"/>
      <w:bookmarkStart w:id="3123" w:name="_Toc200970536"/>
      <w:bookmarkStart w:id="3124" w:name="_Toc207721867"/>
      <w:bookmarkStart w:id="3125" w:name="_Toc209520730"/>
      <w:bookmarkStart w:id="3126" w:name="_Toc218778607"/>
      <w:r w:rsidRPr="00AC0183">
        <w:t>6.5.2.5.2</w:t>
      </w:r>
      <w:r w:rsidRPr="00AC0183">
        <w:tab/>
        <w:t xml:space="preserve">Service Provisioning Subscription </w:t>
      </w:r>
      <w:r w:rsidRPr="00AC0183">
        <w:rPr>
          <w:lang w:val="en-US"/>
        </w:rPr>
        <w:t>Deletion</w:t>
      </w:r>
      <w:bookmarkEnd w:id="3121"/>
      <w:bookmarkEnd w:id="3122"/>
      <w:bookmarkEnd w:id="3123"/>
      <w:bookmarkEnd w:id="3124"/>
      <w:bookmarkEnd w:id="3125"/>
      <w:bookmarkEnd w:id="312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3127" w:name="_Toc144024139"/>
      <w:bookmarkStart w:id="3128" w:name="_Toc148176838"/>
      <w:bookmarkStart w:id="3129" w:name="_Toc148358888"/>
      <w:bookmarkStart w:id="3130" w:name="_Toc151743082"/>
      <w:bookmarkStart w:id="3131" w:name="_Toc151743547"/>
      <w:bookmarkStart w:id="3132" w:name="_Toc185515522"/>
      <w:bookmarkStart w:id="3133" w:name="_Toc192872829"/>
      <w:bookmarkStart w:id="3134" w:name="_Toc200970537"/>
      <w:bookmarkStart w:id="3135" w:name="_Toc207721868"/>
      <w:bookmarkStart w:id="3136" w:name="_Toc209520731"/>
      <w:bookmarkStart w:id="3137" w:name="_Toc218778608"/>
      <w:r w:rsidRPr="00AC0183">
        <w:t>6.5.2.6</w:t>
      </w:r>
      <w:r w:rsidRPr="00AC0183">
        <w:tab/>
      </w:r>
      <w:bookmarkEnd w:id="3127"/>
      <w:bookmarkEnd w:id="3128"/>
      <w:bookmarkEnd w:id="3129"/>
      <w:bookmarkEnd w:id="3130"/>
      <w:bookmarkEnd w:id="3131"/>
      <w:r w:rsidRPr="00AC0183">
        <w:t>Eecs_ECSServiceProvisioning_Notify</w:t>
      </w:r>
      <w:bookmarkEnd w:id="3132"/>
      <w:bookmarkEnd w:id="3133"/>
      <w:bookmarkEnd w:id="3134"/>
      <w:bookmarkEnd w:id="3135"/>
      <w:bookmarkEnd w:id="3136"/>
      <w:bookmarkEnd w:id="3137"/>
    </w:p>
    <w:p w14:paraId="2C671A22" w14:textId="77777777" w:rsidR="00AC0183" w:rsidRPr="00AC0183" w:rsidRDefault="00AC0183" w:rsidP="00AC0183">
      <w:pPr>
        <w:pStyle w:val="Heading5"/>
      </w:pPr>
      <w:bookmarkStart w:id="3138" w:name="_Toc96843336"/>
      <w:bookmarkStart w:id="3139" w:name="_Toc96844311"/>
      <w:bookmarkStart w:id="3140" w:name="_Toc100739884"/>
      <w:bookmarkStart w:id="3141" w:name="_Toc129252457"/>
      <w:bookmarkStart w:id="3142" w:name="_Toc144024140"/>
      <w:bookmarkStart w:id="3143" w:name="_Toc148176839"/>
      <w:bookmarkStart w:id="3144" w:name="_Toc148358889"/>
      <w:bookmarkStart w:id="3145" w:name="_Toc151743083"/>
      <w:bookmarkStart w:id="3146" w:name="_Toc151743548"/>
      <w:bookmarkStart w:id="3147" w:name="_Toc185515523"/>
      <w:bookmarkStart w:id="3148" w:name="_Toc192872830"/>
      <w:bookmarkStart w:id="3149" w:name="_Toc200970538"/>
      <w:bookmarkStart w:id="3150" w:name="_Toc207721869"/>
      <w:bookmarkStart w:id="3151" w:name="_Toc209520732"/>
      <w:bookmarkStart w:id="3152" w:name="_Toc218778609"/>
      <w:r w:rsidRPr="00AC0183">
        <w:t>6.5.2.6.1</w:t>
      </w:r>
      <w:r w:rsidRPr="00AC0183">
        <w:tab/>
        <w:t>General</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3153" w:name="_Toc96843337"/>
      <w:bookmarkStart w:id="3154" w:name="_Toc96844312"/>
      <w:bookmarkStart w:id="3155" w:name="_Toc100739885"/>
      <w:bookmarkStart w:id="3156" w:name="_Toc129252458"/>
      <w:bookmarkStart w:id="3157" w:name="_Toc144024141"/>
      <w:bookmarkStart w:id="3158" w:name="_Toc148176840"/>
      <w:bookmarkStart w:id="3159" w:name="_Toc148358890"/>
      <w:bookmarkStart w:id="3160" w:name="_Toc151743084"/>
      <w:bookmarkStart w:id="3161" w:name="_Toc151743549"/>
      <w:bookmarkStart w:id="3162" w:name="_Toc185515524"/>
      <w:bookmarkStart w:id="3163" w:name="_Toc192872831"/>
      <w:bookmarkStart w:id="3164" w:name="_Toc200970539"/>
      <w:bookmarkStart w:id="3165" w:name="_Toc207721870"/>
      <w:bookmarkStart w:id="3166" w:name="_Toc209520733"/>
      <w:bookmarkStart w:id="3167" w:name="_Toc218778610"/>
      <w:r w:rsidRPr="00AC0183">
        <w:t>6.5.2.6.2</w:t>
      </w:r>
      <w:r w:rsidRPr="00AC0183">
        <w:tab/>
      </w:r>
      <w:bookmarkEnd w:id="3153"/>
      <w:bookmarkEnd w:id="3154"/>
      <w:bookmarkEnd w:id="3155"/>
      <w:bookmarkEnd w:id="3156"/>
      <w:r w:rsidRPr="00AC0183">
        <w:t xml:space="preserve">Service Provisioning </w:t>
      </w:r>
      <w:r w:rsidRPr="00AC0183">
        <w:rPr>
          <w:lang w:val="en-US"/>
        </w:rPr>
        <w:t>Notification</w:t>
      </w:r>
      <w:bookmarkEnd w:id="3157"/>
      <w:bookmarkEnd w:id="3158"/>
      <w:bookmarkEnd w:id="3159"/>
      <w:bookmarkEnd w:id="3160"/>
      <w:bookmarkEnd w:id="3161"/>
      <w:bookmarkEnd w:id="3162"/>
      <w:bookmarkEnd w:id="3163"/>
      <w:bookmarkEnd w:id="3164"/>
      <w:bookmarkEnd w:id="3165"/>
      <w:bookmarkEnd w:id="3166"/>
      <w:bookmarkEnd w:id="3167"/>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3168" w:name="_Toc185515525"/>
      <w:bookmarkStart w:id="3169" w:name="_Toc192872832"/>
      <w:bookmarkStart w:id="3170" w:name="_Toc200970540"/>
      <w:bookmarkStart w:id="3171" w:name="_Toc207721871"/>
      <w:bookmarkStart w:id="3172" w:name="_Toc209520734"/>
      <w:bookmarkStart w:id="3173" w:name="_Toc218778611"/>
      <w:r>
        <w:t>6.6</w:t>
      </w:r>
      <w:r>
        <w:tab/>
        <w:t>Eecs_ECSDiscovery Service</w:t>
      </w:r>
      <w:bookmarkEnd w:id="3168"/>
      <w:bookmarkEnd w:id="3169"/>
      <w:bookmarkEnd w:id="3170"/>
      <w:bookmarkEnd w:id="3171"/>
      <w:bookmarkEnd w:id="3172"/>
      <w:bookmarkEnd w:id="3173"/>
    </w:p>
    <w:p w14:paraId="6F47B2EB" w14:textId="77777777" w:rsidR="008354A6" w:rsidRDefault="008354A6" w:rsidP="008354A6">
      <w:pPr>
        <w:pStyle w:val="Heading3"/>
      </w:pPr>
      <w:bookmarkStart w:id="3174" w:name="_Toc185515526"/>
      <w:bookmarkStart w:id="3175" w:name="_Toc192872833"/>
      <w:bookmarkStart w:id="3176" w:name="_Toc200970541"/>
      <w:bookmarkStart w:id="3177" w:name="_Toc207721872"/>
      <w:bookmarkStart w:id="3178" w:name="_Toc209520735"/>
      <w:bookmarkStart w:id="3179" w:name="_Toc218778612"/>
      <w:r>
        <w:t>6.6.1</w:t>
      </w:r>
      <w:r>
        <w:tab/>
        <w:t>Service Description</w:t>
      </w:r>
      <w:bookmarkEnd w:id="3174"/>
      <w:bookmarkEnd w:id="3175"/>
      <w:bookmarkEnd w:id="3176"/>
      <w:bookmarkEnd w:id="3177"/>
      <w:bookmarkEnd w:id="3178"/>
      <w:bookmarkEnd w:id="3179"/>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3180" w:name="_Toc185515527"/>
      <w:bookmarkStart w:id="3181" w:name="_Toc192872834"/>
      <w:bookmarkStart w:id="3182" w:name="_Toc200970542"/>
      <w:bookmarkStart w:id="3183" w:name="_Toc207721873"/>
      <w:bookmarkStart w:id="3184" w:name="_Toc209520736"/>
      <w:bookmarkStart w:id="3185" w:name="_Toc218778613"/>
      <w:r>
        <w:t>6.6.2</w:t>
      </w:r>
      <w:r>
        <w:tab/>
        <w:t>Service Operations</w:t>
      </w:r>
      <w:bookmarkEnd w:id="3180"/>
      <w:bookmarkEnd w:id="3181"/>
      <w:bookmarkEnd w:id="3182"/>
      <w:bookmarkEnd w:id="3183"/>
      <w:bookmarkEnd w:id="3184"/>
      <w:bookmarkEnd w:id="3185"/>
    </w:p>
    <w:p w14:paraId="2FF6AACC" w14:textId="77777777" w:rsidR="008354A6" w:rsidRDefault="008354A6" w:rsidP="008354A6">
      <w:pPr>
        <w:pStyle w:val="Heading4"/>
      </w:pPr>
      <w:bookmarkStart w:id="3186" w:name="_Toc185515528"/>
      <w:bookmarkStart w:id="3187" w:name="_Toc192872835"/>
      <w:bookmarkStart w:id="3188" w:name="_Toc200970543"/>
      <w:bookmarkStart w:id="3189" w:name="_Toc207721874"/>
      <w:bookmarkStart w:id="3190" w:name="_Toc209520737"/>
      <w:bookmarkStart w:id="3191" w:name="_Toc218778614"/>
      <w:r>
        <w:t>6.6.2.1</w:t>
      </w:r>
      <w:r>
        <w:tab/>
        <w:t>Introduction</w:t>
      </w:r>
      <w:bookmarkEnd w:id="3186"/>
      <w:bookmarkEnd w:id="3187"/>
      <w:bookmarkEnd w:id="3188"/>
      <w:bookmarkEnd w:id="3189"/>
      <w:bookmarkEnd w:id="3190"/>
      <w:bookmarkEnd w:id="319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r>
              <w:t xml:space="preserve">This service operation is used by the </w:t>
            </w:r>
            <w:r>
              <w:rPr>
                <w:lang w:eastAsia="ja-JP"/>
              </w:rPr>
              <w:t xml:space="preserve">ECS </w:t>
            </w:r>
            <w:r>
              <w:t>to notify a previously subscribed service consumer on partner ECS information.</w:t>
            </w:r>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3192" w:name="_Toc185515529"/>
      <w:bookmarkStart w:id="3193" w:name="_Toc192872836"/>
      <w:bookmarkStart w:id="3194" w:name="_Toc200970544"/>
      <w:bookmarkStart w:id="3195" w:name="_Toc207721875"/>
      <w:bookmarkStart w:id="3196" w:name="_Toc209520738"/>
      <w:bookmarkStart w:id="3197" w:name="_Toc218778615"/>
      <w:r w:rsidRPr="004900B8">
        <w:t>6.6.2.2</w:t>
      </w:r>
      <w:r w:rsidRPr="004900B8">
        <w:tab/>
        <w:t>Eecs_ECSDiscovery_Request</w:t>
      </w:r>
      <w:bookmarkEnd w:id="3192"/>
      <w:bookmarkEnd w:id="3193"/>
      <w:bookmarkEnd w:id="3194"/>
      <w:bookmarkEnd w:id="3195"/>
      <w:bookmarkEnd w:id="3196"/>
      <w:bookmarkEnd w:id="3197"/>
    </w:p>
    <w:p w14:paraId="4276E141" w14:textId="77777777" w:rsidR="008354A6" w:rsidRPr="004900B8" w:rsidRDefault="008354A6" w:rsidP="008354A6">
      <w:pPr>
        <w:pStyle w:val="Heading5"/>
      </w:pPr>
      <w:bookmarkStart w:id="3198" w:name="_Toc185515530"/>
      <w:bookmarkStart w:id="3199" w:name="_Toc192872837"/>
      <w:bookmarkStart w:id="3200" w:name="_Toc200970545"/>
      <w:bookmarkStart w:id="3201" w:name="_Toc207721876"/>
      <w:bookmarkStart w:id="3202" w:name="_Toc209520739"/>
      <w:bookmarkStart w:id="3203" w:name="_Toc218778616"/>
      <w:r w:rsidRPr="004900B8">
        <w:t>6.6.2.2.1</w:t>
      </w:r>
      <w:r w:rsidRPr="004900B8">
        <w:tab/>
        <w:t>General</w:t>
      </w:r>
      <w:bookmarkEnd w:id="3198"/>
      <w:bookmarkEnd w:id="3199"/>
      <w:bookmarkEnd w:id="3200"/>
      <w:bookmarkEnd w:id="3201"/>
      <w:bookmarkEnd w:id="3202"/>
      <w:bookmarkEnd w:id="3203"/>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3204" w:name="_Toc185515531"/>
      <w:bookmarkStart w:id="3205" w:name="_Toc192872838"/>
      <w:bookmarkStart w:id="3206" w:name="_Toc200970546"/>
      <w:bookmarkStart w:id="3207" w:name="_Toc207721877"/>
      <w:bookmarkStart w:id="3208" w:name="_Toc209520740"/>
      <w:bookmarkStart w:id="3209" w:name="_Toc218778617"/>
      <w:r w:rsidRPr="004900B8">
        <w:t>6.6.2.2.2</w:t>
      </w:r>
      <w:r w:rsidRPr="004900B8">
        <w:tab/>
        <w:t>Service consumer fetching partner ECS information from the ECS using the Eecs_ECSDiscovery_Request operation</w:t>
      </w:r>
      <w:bookmarkEnd w:id="3204"/>
      <w:bookmarkEnd w:id="3205"/>
      <w:bookmarkEnd w:id="3206"/>
      <w:bookmarkEnd w:id="3207"/>
      <w:bookmarkEnd w:id="3208"/>
      <w:bookmarkEnd w:id="3209"/>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3210" w:name="_Toc185515532"/>
      <w:bookmarkStart w:id="3211" w:name="_Toc192872839"/>
      <w:bookmarkStart w:id="3212" w:name="_Toc200970547"/>
      <w:bookmarkStart w:id="3213" w:name="_Toc207721878"/>
      <w:bookmarkStart w:id="3214" w:name="_Toc209520741"/>
      <w:bookmarkStart w:id="3215" w:name="_Toc218778618"/>
      <w:r w:rsidRPr="004900B8">
        <w:t>6.6.2.</w:t>
      </w:r>
      <w:r>
        <w:t>3</w:t>
      </w:r>
      <w:r w:rsidRPr="004900B8">
        <w:tab/>
        <w:t>Eecs_ECSDiscovery_Request</w:t>
      </w:r>
      <w:bookmarkEnd w:id="3210"/>
      <w:bookmarkEnd w:id="3211"/>
      <w:bookmarkEnd w:id="3212"/>
      <w:bookmarkEnd w:id="3213"/>
      <w:bookmarkEnd w:id="3214"/>
      <w:bookmarkEnd w:id="3215"/>
    </w:p>
    <w:p w14:paraId="3DE34C94" w14:textId="77777777" w:rsidR="008354A6" w:rsidRPr="004900B8" w:rsidRDefault="008354A6" w:rsidP="008354A6">
      <w:pPr>
        <w:pStyle w:val="Heading5"/>
      </w:pPr>
      <w:bookmarkStart w:id="3216" w:name="_Toc185515533"/>
      <w:bookmarkStart w:id="3217" w:name="_Toc192872840"/>
      <w:bookmarkStart w:id="3218" w:name="_Toc200970548"/>
      <w:bookmarkStart w:id="3219" w:name="_Toc207721879"/>
      <w:bookmarkStart w:id="3220" w:name="_Toc209520742"/>
      <w:bookmarkStart w:id="3221" w:name="_Toc218778619"/>
      <w:r w:rsidRPr="004900B8">
        <w:t>6.6.2.</w:t>
      </w:r>
      <w:r>
        <w:t>3</w:t>
      </w:r>
      <w:r w:rsidRPr="004900B8">
        <w:t>.1</w:t>
      </w:r>
      <w:r w:rsidRPr="004900B8">
        <w:tab/>
        <w:t>General</w:t>
      </w:r>
      <w:bookmarkEnd w:id="3216"/>
      <w:bookmarkEnd w:id="3217"/>
      <w:bookmarkEnd w:id="3218"/>
      <w:bookmarkEnd w:id="3219"/>
      <w:bookmarkEnd w:id="3220"/>
      <w:bookmarkEnd w:id="3221"/>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3222" w:name="_Toc185515534"/>
      <w:bookmarkStart w:id="3223" w:name="_Toc192872841"/>
      <w:bookmarkStart w:id="3224" w:name="_Toc200970549"/>
      <w:bookmarkStart w:id="3225" w:name="_Toc207721880"/>
      <w:bookmarkStart w:id="3226" w:name="_Toc209520743"/>
      <w:bookmarkStart w:id="3227" w:name="_Toc218778620"/>
      <w:r w:rsidRPr="004900B8">
        <w:t>6.6.2.</w:t>
      </w:r>
      <w:r>
        <w:t>3</w:t>
      </w:r>
      <w:r w:rsidRPr="004900B8">
        <w:t>.</w:t>
      </w:r>
      <w:r>
        <w:t>2</w:t>
      </w:r>
      <w:r w:rsidRPr="004900B8">
        <w:tab/>
      </w:r>
      <w:r>
        <w:t>ECS notifying the ECS information to the service consumer using Eecs_ECSDiscovery_Notification operation</w:t>
      </w:r>
      <w:bookmarkEnd w:id="3222"/>
      <w:bookmarkEnd w:id="3223"/>
      <w:bookmarkEnd w:id="3224"/>
      <w:bookmarkEnd w:id="3225"/>
      <w:bookmarkEnd w:id="3226"/>
      <w:bookmarkEnd w:id="3227"/>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3228" w:name="_Toc185515535"/>
      <w:bookmarkStart w:id="3229" w:name="_Toc192872842"/>
      <w:bookmarkStart w:id="3230" w:name="_Toc200970550"/>
      <w:bookmarkStart w:id="3231" w:name="_Toc207721881"/>
      <w:bookmarkStart w:id="3232" w:name="_Toc209520744"/>
      <w:bookmarkStart w:id="3233" w:name="_Toc218778621"/>
      <w:r>
        <w:t>6.7</w:t>
      </w:r>
      <w:r w:rsidRPr="00B54DBF">
        <w:tab/>
        <w:t>Eecs_</w:t>
      </w:r>
      <w:r>
        <w:t>ACREvents</w:t>
      </w:r>
      <w:bookmarkEnd w:id="3228"/>
      <w:bookmarkEnd w:id="3229"/>
      <w:bookmarkEnd w:id="3230"/>
      <w:bookmarkEnd w:id="3231"/>
      <w:bookmarkEnd w:id="3232"/>
      <w:bookmarkEnd w:id="3233"/>
    </w:p>
    <w:p w14:paraId="008A73D6" w14:textId="77777777" w:rsidR="001B4C79" w:rsidRPr="00B54DBF" w:rsidRDefault="001B4C79" w:rsidP="001B4C79">
      <w:pPr>
        <w:pStyle w:val="Heading3"/>
      </w:pPr>
      <w:bookmarkStart w:id="3234" w:name="_Toc185515536"/>
      <w:bookmarkStart w:id="3235" w:name="_Toc192872843"/>
      <w:bookmarkStart w:id="3236" w:name="_Toc200970551"/>
      <w:bookmarkStart w:id="3237" w:name="_Toc207721882"/>
      <w:bookmarkStart w:id="3238" w:name="_Toc209520745"/>
      <w:bookmarkStart w:id="3239" w:name="_Toc218778622"/>
      <w:r>
        <w:t>6.7</w:t>
      </w:r>
      <w:r w:rsidRPr="00B54DBF">
        <w:t>.1</w:t>
      </w:r>
      <w:r w:rsidRPr="00B54DBF">
        <w:tab/>
        <w:t>Service Description</w:t>
      </w:r>
      <w:bookmarkEnd w:id="3234"/>
      <w:bookmarkEnd w:id="3235"/>
      <w:bookmarkEnd w:id="3236"/>
      <w:bookmarkEnd w:id="3237"/>
      <w:bookmarkEnd w:id="3238"/>
      <w:bookmarkEnd w:id="3239"/>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3240" w:name="_Toc185515537"/>
      <w:bookmarkStart w:id="3241" w:name="_Toc192872844"/>
      <w:bookmarkStart w:id="3242" w:name="_Toc200970552"/>
      <w:bookmarkStart w:id="3243" w:name="_Toc207721883"/>
      <w:bookmarkStart w:id="3244" w:name="_Toc209520746"/>
      <w:bookmarkStart w:id="3245" w:name="_Toc218778623"/>
      <w:r>
        <w:t>6.7.2</w:t>
      </w:r>
      <w:r>
        <w:tab/>
        <w:t>Service Operations</w:t>
      </w:r>
      <w:bookmarkEnd w:id="3240"/>
      <w:bookmarkEnd w:id="3241"/>
      <w:bookmarkEnd w:id="3242"/>
      <w:bookmarkEnd w:id="3243"/>
      <w:bookmarkEnd w:id="3244"/>
      <w:bookmarkEnd w:id="3245"/>
    </w:p>
    <w:p w14:paraId="0B115126" w14:textId="77777777" w:rsidR="001B4C79" w:rsidRPr="00B54DBF" w:rsidRDefault="001B4C79" w:rsidP="001B4C79">
      <w:pPr>
        <w:pStyle w:val="Heading4"/>
      </w:pPr>
      <w:bookmarkStart w:id="3246" w:name="_Toc185515538"/>
      <w:bookmarkStart w:id="3247" w:name="_Toc192872845"/>
      <w:bookmarkStart w:id="3248" w:name="_Toc200970553"/>
      <w:bookmarkStart w:id="3249" w:name="_Toc207721884"/>
      <w:bookmarkStart w:id="3250" w:name="_Toc209520747"/>
      <w:bookmarkStart w:id="3251" w:name="_Toc218778624"/>
      <w:r>
        <w:t>6.7</w:t>
      </w:r>
      <w:r w:rsidRPr="00B54DBF">
        <w:t>.2.1</w:t>
      </w:r>
      <w:r w:rsidRPr="00B54DBF">
        <w:tab/>
        <w:t>Introduction</w:t>
      </w:r>
      <w:bookmarkEnd w:id="3246"/>
      <w:bookmarkEnd w:id="3247"/>
      <w:bookmarkEnd w:id="3248"/>
      <w:bookmarkEnd w:id="3249"/>
      <w:bookmarkEnd w:id="3250"/>
      <w:bookmarkEnd w:id="3251"/>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252" w:name="_Toc185515539"/>
      <w:bookmarkStart w:id="3253" w:name="_Toc192872846"/>
      <w:bookmarkStart w:id="3254" w:name="_Toc200970554"/>
      <w:bookmarkStart w:id="3255" w:name="_Toc207721885"/>
      <w:bookmarkStart w:id="3256" w:name="_Toc209520748"/>
      <w:bookmarkStart w:id="3257" w:name="_Toc218778625"/>
      <w:r>
        <w:t>6.7.2.2</w:t>
      </w:r>
      <w:r w:rsidRPr="00AC0183">
        <w:tab/>
        <w:t>Eecs_</w:t>
      </w:r>
      <w:r>
        <w:t>ACREvents</w:t>
      </w:r>
      <w:r w:rsidRPr="00AC0183">
        <w:t>_Subscribe</w:t>
      </w:r>
      <w:bookmarkEnd w:id="3252"/>
      <w:bookmarkEnd w:id="3253"/>
      <w:bookmarkEnd w:id="3254"/>
      <w:bookmarkEnd w:id="3255"/>
      <w:bookmarkEnd w:id="3256"/>
      <w:bookmarkEnd w:id="3257"/>
    </w:p>
    <w:p w14:paraId="65C92318" w14:textId="77777777" w:rsidR="001B4C79" w:rsidRPr="00AC0183" w:rsidRDefault="001B4C79" w:rsidP="001B4C79">
      <w:pPr>
        <w:pStyle w:val="Heading5"/>
      </w:pPr>
      <w:bookmarkStart w:id="3258" w:name="_Toc185515540"/>
      <w:bookmarkStart w:id="3259" w:name="_Toc192872847"/>
      <w:bookmarkStart w:id="3260" w:name="_Toc200970555"/>
      <w:bookmarkStart w:id="3261" w:name="_Toc207721886"/>
      <w:bookmarkStart w:id="3262" w:name="_Toc209520749"/>
      <w:bookmarkStart w:id="3263" w:name="_Toc218778626"/>
      <w:r>
        <w:t>6.7.2.2</w:t>
      </w:r>
      <w:r w:rsidRPr="00AC0183">
        <w:t>.1</w:t>
      </w:r>
      <w:r w:rsidRPr="00AC0183">
        <w:tab/>
        <w:t>General</w:t>
      </w:r>
      <w:bookmarkEnd w:id="3258"/>
      <w:bookmarkEnd w:id="3259"/>
      <w:bookmarkEnd w:id="3260"/>
      <w:bookmarkEnd w:id="3261"/>
      <w:bookmarkEnd w:id="3262"/>
      <w:bookmarkEnd w:id="3263"/>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264" w:name="_Toc185515541"/>
      <w:bookmarkStart w:id="3265" w:name="_Toc192872848"/>
      <w:bookmarkStart w:id="3266" w:name="_Toc200970556"/>
      <w:bookmarkStart w:id="3267" w:name="_Toc207721887"/>
      <w:bookmarkStart w:id="3268" w:name="_Toc209520750"/>
      <w:bookmarkStart w:id="3269" w:name="_Toc218778627"/>
      <w:r>
        <w:t>6.7.2.2</w:t>
      </w:r>
      <w:r w:rsidRPr="00AC0183">
        <w:t>.2</w:t>
      </w:r>
      <w:r w:rsidRPr="00AC0183">
        <w:tab/>
      </w:r>
      <w:r>
        <w:t>ACR Events</w:t>
      </w:r>
      <w:r w:rsidRPr="00AC0183">
        <w:t xml:space="preserve"> Subscription Creation</w:t>
      </w:r>
      <w:bookmarkEnd w:id="3264"/>
      <w:bookmarkEnd w:id="3265"/>
      <w:bookmarkEnd w:id="3266"/>
      <w:bookmarkEnd w:id="3267"/>
      <w:bookmarkEnd w:id="3268"/>
      <w:bookmarkEnd w:id="3269"/>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270" w:name="_Toc185515542"/>
      <w:bookmarkStart w:id="3271" w:name="_Toc192872849"/>
      <w:bookmarkStart w:id="3272" w:name="_Toc200970557"/>
      <w:bookmarkStart w:id="3273" w:name="_Toc207721888"/>
      <w:bookmarkStart w:id="3274" w:name="_Toc209520751"/>
      <w:bookmarkStart w:id="3275" w:name="_Toc218778628"/>
      <w:r>
        <w:t>6.7.2.3</w:t>
      </w:r>
      <w:r w:rsidRPr="00AC0183">
        <w:tab/>
        <w:t>Eecs_</w:t>
      </w:r>
      <w:r>
        <w:t>ACREvents</w:t>
      </w:r>
      <w:r w:rsidRPr="00AC0183">
        <w:t>_Update</w:t>
      </w:r>
      <w:bookmarkEnd w:id="3270"/>
      <w:bookmarkEnd w:id="3271"/>
      <w:bookmarkEnd w:id="3272"/>
      <w:bookmarkEnd w:id="3273"/>
      <w:bookmarkEnd w:id="3274"/>
      <w:bookmarkEnd w:id="3275"/>
    </w:p>
    <w:p w14:paraId="7693A1C5" w14:textId="77777777" w:rsidR="001B4C79" w:rsidRPr="00AC0183" w:rsidRDefault="001B4C79" w:rsidP="001B4C79">
      <w:pPr>
        <w:pStyle w:val="Heading5"/>
      </w:pPr>
      <w:bookmarkStart w:id="3276" w:name="_Toc185515543"/>
      <w:bookmarkStart w:id="3277" w:name="_Toc192872850"/>
      <w:bookmarkStart w:id="3278" w:name="_Toc200970558"/>
      <w:bookmarkStart w:id="3279" w:name="_Toc207721889"/>
      <w:bookmarkStart w:id="3280" w:name="_Toc209520752"/>
      <w:bookmarkStart w:id="3281" w:name="_Toc218778629"/>
      <w:r>
        <w:t>6.7.2.3</w:t>
      </w:r>
      <w:r w:rsidRPr="00AC0183">
        <w:t>.1</w:t>
      </w:r>
      <w:r w:rsidRPr="00AC0183">
        <w:tab/>
        <w:t>General</w:t>
      </w:r>
      <w:bookmarkEnd w:id="3276"/>
      <w:bookmarkEnd w:id="3277"/>
      <w:bookmarkEnd w:id="3278"/>
      <w:bookmarkEnd w:id="3279"/>
      <w:bookmarkEnd w:id="3280"/>
      <w:bookmarkEnd w:id="3281"/>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282" w:name="_Toc185515544"/>
      <w:bookmarkStart w:id="3283" w:name="_Toc192872851"/>
      <w:bookmarkStart w:id="3284" w:name="_Toc200970559"/>
      <w:bookmarkStart w:id="3285" w:name="_Toc207721890"/>
      <w:bookmarkStart w:id="3286" w:name="_Toc209520753"/>
      <w:bookmarkStart w:id="3287" w:name="_Toc218778630"/>
      <w:r>
        <w:t>6.7.2.3</w:t>
      </w:r>
      <w:r w:rsidRPr="00AC0183">
        <w:t>.2</w:t>
      </w:r>
      <w:r w:rsidRPr="00AC0183">
        <w:tab/>
      </w:r>
      <w:r>
        <w:t>ACR Events</w:t>
      </w:r>
      <w:r w:rsidRPr="00AC0183">
        <w:t xml:space="preserve"> Subscription Update</w:t>
      </w:r>
      <w:bookmarkEnd w:id="3282"/>
      <w:bookmarkEnd w:id="3283"/>
      <w:bookmarkEnd w:id="3284"/>
      <w:bookmarkEnd w:id="3285"/>
      <w:bookmarkEnd w:id="3286"/>
      <w:bookmarkEnd w:id="3287"/>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288" w:name="_Toc185515545"/>
      <w:bookmarkStart w:id="3289" w:name="_Toc192872852"/>
      <w:bookmarkStart w:id="3290" w:name="_Toc200970560"/>
      <w:bookmarkStart w:id="3291" w:name="_Toc207721891"/>
      <w:bookmarkStart w:id="3292" w:name="_Toc209520754"/>
      <w:bookmarkStart w:id="3293" w:name="_Toc218778631"/>
      <w:r>
        <w:t>6.7.2.4</w:t>
      </w:r>
      <w:r w:rsidRPr="00AC0183">
        <w:tab/>
        <w:t>Eecs_</w:t>
      </w:r>
      <w:r>
        <w:t>ACREvents</w:t>
      </w:r>
      <w:r w:rsidRPr="00AC0183">
        <w:t>_Unsubscribe</w:t>
      </w:r>
      <w:bookmarkEnd w:id="3288"/>
      <w:bookmarkEnd w:id="3289"/>
      <w:bookmarkEnd w:id="3290"/>
      <w:bookmarkEnd w:id="3291"/>
      <w:bookmarkEnd w:id="3292"/>
      <w:bookmarkEnd w:id="3293"/>
    </w:p>
    <w:p w14:paraId="0C97F3EE" w14:textId="77777777" w:rsidR="001B4C79" w:rsidRPr="00AC0183" w:rsidRDefault="001B4C79" w:rsidP="001B4C79">
      <w:pPr>
        <w:pStyle w:val="Heading5"/>
      </w:pPr>
      <w:bookmarkStart w:id="3294" w:name="_Toc185515546"/>
      <w:bookmarkStart w:id="3295" w:name="_Toc192872853"/>
      <w:bookmarkStart w:id="3296" w:name="_Toc200970561"/>
      <w:bookmarkStart w:id="3297" w:name="_Toc207721892"/>
      <w:bookmarkStart w:id="3298" w:name="_Toc209520755"/>
      <w:bookmarkStart w:id="3299" w:name="_Toc218778632"/>
      <w:r>
        <w:t>6.7.2.4</w:t>
      </w:r>
      <w:r w:rsidRPr="00AC0183">
        <w:t>.1</w:t>
      </w:r>
      <w:r w:rsidRPr="00AC0183">
        <w:tab/>
        <w:t>General</w:t>
      </w:r>
      <w:bookmarkEnd w:id="3294"/>
      <w:bookmarkEnd w:id="3295"/>
      <w:bookmarkEnd w:id="3296"/>
      <w:bookmarkEnd w:id="3297"/>
      <w:bookmarkEnd w:id="3298"/>
      <w:bookmarkEnd w:id="3299"/>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300" w:name="_Toc185515547"/>
      <w:bookmarkStart w:id="3301" w:name="_Toc192872854"/>
      <w:bookmarkStart w:id="3302" w:name="_Toc200970562"/>
      <w:bookmarkStart w:id="3303" w:name="_Toc207721893"/>
      <w:bookmarkStart w:id="3304" w:name="_Toc209520756"/>
      <w:bookmarkStart w:id="3305" w:name="_Toc218778633"/>
      <w:r>
        <w:t>6.7.2.4</w:t>
      </w:r>
      <w:r w:rsidRPr="00AC0183">
        <w:t>.2</w:t>
      </w:r>
      <w:r w:rsidRPr="00AC0183">
        <w:tab/>
      </w:r>
      <w:r>
        <w:t>ACR Events</w:t>
      </w:r>
      <w:r w:rsidRPr="00AC0183">
        <w:t xml:space="preserve"> Subscription </w:t>
      </w:r>
      <w:r w:rsidRPr="00AC0183">
        <w:rPr>
          <w:lang w:val="en-US"/>
        </w:rPr>
        <w:t>Deletion</w:t>
      </w:r>
      <w:bookmarkEnd w:id="3300"/>
      <w:bookmarkEnd w:id="3301"/>
      <w:bookmarkEnd w:id="3302"/>
      <w:bookmarkEnd w:id="3303"/>
      <w:bookmarkEnd w:id="3304"/>
      <w:bookmarkEnd w:id="3305"/>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306" w:name="_Toc185515548"/>
      <w:bookmarkStart w:id="3307" w:name="_Toc192872855"/>
      <w:bookmarkStart w:id="3308" w:name="_Toc200970563"/>
      <w:bookmarkStart w:id="3309" w:name="_Toc207721894"/>
      <w:bookmarkStart w:id="3310" w:name="_Toc209520757"/>
      <w:bookmarkStart w:id="3311" w:name="_Toc218778634"/>
      <w:r>
        <w:t>6.7.2.5</w:t>
      </w:r>
      <w:r w:rsidRPr="00AC0183">
        <w:tab/>
        <w:t>Eecs_</w:t>
      </w:r>
      <w:r>
        <w:t>ACREvents</w:t>
      </w:r>
      <w:r w:rsidRPr="00AC0183">
        <w:t>_Notify</w:t>
      </w:r>
      <w:bookmarkEnd w:id="3306"/>
      <w:bookmarkEnd w:id="3307"/>
      <w:bookmarkEnd w:id="3308"/>
      <w:bookmarkEnd w:id="3309"/>
      <w:bookmarkEnd w:id="3310"/>
      <w:bookmarkEnd w:id="3311"/>
    </w:p>
    <w:p w14:paraId="43F5B18A" w14:textId="77777777" w:rsidR="001B4C79" w:rsidRPr="00AC0183" w:rsidRDefault="001B4C79" w:rsidP="001B4C79">
      <w:pPr>
        <w:pStyle w:val="Heading5"/>
      </w:pPr>
      <w:bookmarkStart w:id="3312" w:name="_Toc185515549"/>
      <w:bookmarkStart w:id="3313" w:name="_Toc192872856"/>
      <w:bookmarkStart w:id="3314" w:name="_Toc200970564"/>
      <w:bookmarkStart w:id="3315" w:name="_Toc207721895"/>
      <w:bookmarkStart w:id="3316" w:name="_Toc209520758"/>
      <w:bookmarkStart w:id="3317" w:name="_Toc218778635"/>
      <w:r>
        <w:t>6.7.2.5</w:t>
      </w:r>
      <w:r w:rsidRPr="00AC0183">
        <w:t>.1</w:t>
      </w:r>
      <w:r w:rsidRPr="00AC0183">
        <w:tab/>
        <w:t>General</w:t>
      </w:r>
      <w:bookmarkEnd w:id="3312"/>
      <w:bookmarkEnd w:id="3313"/>
      <w:bookmarkEnd w:id="3314"/>
      <w:bookmarkEnd w:id="3315"/>
      <w:bookmarkEnd w:id="3316"/>
      <w:bookmarkEnd w:id="3317"/>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318" w:name="_Toc185515550"/>
      <w:bookmarkStart w:id="3319" w:name="_Toc192872857"/>
      <w:bookmarkStart w:id="3320" w:name="_Toc200970565"/>
      <w:bookmarkStart w:id="3321" w:name="_Toc207721896"/>
      <w:bookmarkStart w:id="3322" w:name="_Toc209520759"/>
      <w:bookmarkStart w:id="3323" w:name="_Toc218778636"/>
      <w:r>
        <w:t>6.7.2.5</w:t>
      </w:r>
      <w:r w:rsidRPr="00AC0183">
        <w:t>.2</w:t>
      </w:r>
      <w:r w:rsidRPr="00AC0183">
        <w:tab/>
      </w:r>
      <w:r>
        <w:t>ACR Events</w:t>
      </w:r>
      <w:r w:rsidRPr="00AC0183">
        <w:t xml:space="preserve"> </w:t>
      </w:r>
      <w:r w:rsidRPr="00AC0183">
        <w:rPr>
          <w:lang w:val="en-US"/>
        </w:rPr>
        <w:t>Notification</w:t>
      </w:r>
      <w:bookmarkEnd w:id="3318"/>
      <w:bookmarkEnd w:id="3319"/>
      <w:bookmarkEnd w:id="3320"/>
      <w:bookmarkEnd w:id="3321"/>
      <w:bookmarkEnd w:id="3322"/>
      <w:bookmarkEnd w:id="3323"/>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324" w:name="_Toc185515551"/>
      <w:bookmarkStart w:id="3325" w:name="_Toc192872858"/>
      <w:bookmarkStart w:id="3326" w:name="_Toc200970566"/>
      <w:bookmarkStart w:id="3327" w:name="_Toc207721897"/>
      <w:bookmarkStart w:id="3328" w:name="_Toc209520760"/>
      <w:bookmarkStart w:id="3329" w:name="_Toc218778637"/>
      <w:r w:rsidRPr="00794D38">
        <w:t>6A</w:t>
      </w:r>
      <w:r w:rsidR="00CB3144">
        <w:tab/>
      </w:r>
      <w:bookmarkEnd w:id="3027"/>
      <w:r w:rsidR="00D656F0">
        <w:t>Services offered by the Cloud Application Server (CAS)</w:t>
      </w:r>
      <w:bookmarkEnd w:id="3028"/>
      <w:bookmarkEnd w:id="3029"/>
      <w:bookmarkEnd w:id="3324"/>
      <w:bookmarkEnd w:id="3325"/>
      <w:bookmarkEnd w:id="3326"/>
      <w:bookmarkEnd w:id="3327"/>
      <w:bookmarkEnd w:id="3328"/>
      <w:bookmarkEnd w:id="3329"/>
    </w:p>
    <w:p w14:paraId="3E3EA928" w14:textId="77777777" w:rsidR="00794D38" w:rsidRDefault="00794D38" w:rsidP="00794D38">
      <w:pPr>
        <w:pStyle w:val="Heading2"/>
      </w:pPr>
      <w:bookmarkStart w:id="3330" w:name="_Toc145707813"/>
      <w:bookmarkStart w:id="3331" w:name="_Toc160570292"/>
      <w:bookmarkStart w:id="3332" w:name="_Toc162007888"/>
      <w:bookmarkStart w:id="3333" w:name="_Toc185515552"/>
      <w:bookmarkStart w:id="3334" w:name="_Toc192872859"/>
      <w:bookmarkStart w:id="3335" w:name="_Toc200970567"/>
      <w:bookmarkStart w:id="3336" w:name="_Toc207721898"/>
      <w:bookmarkStart w:id="3337" w:name="_Toc209520761"/>
      <w:bookmarkStart w:id="3338" w:name="_Toc218778638"/>
      <w:r>
        <w:t>6A.1</w:t>
      </w:r>
      <w:r>
        <w:tab/>
        <w:t>Introduction</w:t>
      </w:r>
      <w:bookmarkEnd w:id="3330"/>
      <w:bookmarkEnd w:id="3331"/>
      <w:bookmarkEnd w:id="3332"/>
      <w:bookmarkEnd w:id="3333"/>
      <w:bookmarkEnd w:id="3334"/>
      <w:bookmarkEnd w:id="3335"/>
      <w:bookmarkEnd w:id="3336"/>
      <w:bookmarkEnd w:id="3337"/>
      <w:bookmarkEnd w:id="333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339" w:name="_Toc145707814"/>
      <w:bookmarkStart w:id="3340" w:name="_Toc160570293"/>
      <w:bookmarkStart w:id="3341" w:name="_Toc162007889"/>
      <w:bookmarkStart w:id="3342" w:name="_Toc185515553"/>
      <w:bookmarkStart w:id="3343" w:name="_Toc192872860"/>
      <w:bookmarkStart w:id="3344" w:name="_Toc200970568"/>
      <w:bookmarkStart w:id="3345" w:name="_Toc207721899"/>
      <w:bookmarkStart w:id="3346" w:name="_Toc209520762"/>
      <w:bookmarkStart w:id="3347" w:name="_Toc218778639"/>
      <w:r>
        <w:t>6A.2</w:t>
      </w:r>
      <w:r>
        <w:tab/>
        <w:t>Ecas_SelectedEES Service</w:t>
      </w:r>
      <w:bookmarkEnd w:id="3339"/>
      <w:bookmarkEnd w:id="3340"/>
      <w:bookmarkEnd w:id="3341"/>
      <w:bookmarkEnd w:id="3342"/>
      <w:bookmarkEnd w:id="3343"/>
      <w:bookmarkEnd w:id="3344"/>
      <w:bookmarkEnd w:id="3345"/>
      <w:bookmarkEnd w:id="3346"/>
      <w:bookmarkEnd w:id="3347"/>
    </w:p>
    <w:p w14:paraId="124A75D3" w14:textId="77777777" w:rsidR="00794D38" w:rsidRDefault="00794D38" w:rsidP="00794D38">
      <w:pPr>
        <w:pStyle w:val="Heading3"/>
      </w:pPr>
      <w:bookmarkStart w:id="3348" w:name="_Toc129169536"/>
      <w:bookmarkStart w:id="3349" w:name="_Toc145707815"/>
      <w:bookmarkStart w:id="3350" w:name="_Toc160570294"/>
      <w:bookmarkStart w:id="3351" w:name="_Toc162007890"/>
      <w:bookmarkStart w:id="3352" w:name="_Toc185515554"/>
      <w:bookmarkStart w:id="3353" w:name="_Toc192872861"/>
      <w:bookmarkStart w:id="3354" w:name="_Toc200970569"/>
      <w:bookmarkStart w:id="3355" w:name="_Toc207721900"/>
      <w:bookmarkStart w:id="3356" w:name="_Toc209520763"/>
      <w:bookmarkStart w:id="3357" w:name="_Toc218778640"/>
      <w:r>
        <w:t>6A.2.1</w:t>
      </w:r>
      <w:r>
        <w:tab/>
        <w:t>Service Description</w:t>
      </w:r>
      <w:bookmarkEnd w:id="3348"/>
      <w:bookmarkEnd w:id="3349"/>
      <w:bookmarkEnd w:id="3350"/>
      <w:bookmarkEnd w:id="3351"/>
      <w:bookmarkEnd w:id="3352"/>
      <w:bookmarkEnd w:id="3353"/>
      <w:bookmarkEnd w:id="3354"/>
      <w:bookmarkEnd w:id="3355"/>
      <w:bookmarkEnd w:id="3356"/>
      <w:bookmarkEnd w:id="335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358" w:name="_Toc129169537"/>
      <w:bookmarkStart w:id="3359" w:name="_Toc145707816"/>
      <w:bookmarkStart w:id="3360" w:name="_Toc160570295"/>
      <w:bookmarkStart w:id="3361" w:name="_Toc162007891"/>
      <w:bookmarkStart w:id="3362" w:name="_Toc185515555"/>
      <w:bookmarkStart w:id="3363" w:name="_Toc192872862"/>
      <w:bookmarkStart w:id="3364" w:name="_Toc200970570"/>
      <w:bookmarkStart w:id="3365" w:name="_Toc207721901"/>
      <w:bookmarkStart w:id="3366" w:name="_Toc209520764"/>
      <w:bookmarkStart w:id="3367" w:name="_Toc218778641"/>
      <w:r>
        <w:lastRenderedPageBreak/>
        <w:t>6A.2.2</w:t>
      </w:r>
      <w:r>
        <w:tab/>
        <w:t>Service Operations</w:t>
      </w:r>
      <w:bookmarkEnd w:id="3358"/>
      <w:bookmarkEnd w:id="3359"/>
      <w:bookmarkEnd w:id="3360"/>
      <w:bookmarkEnd w:id="3361"/>
      <w:bookmarkEnd w:id="3362"/>
      <w:bookmarkEnd w:id="3363"/>
      <w:bookmarkEnd w:id="3364"/>
      <w:bookmarkEnd w:id="3365"/>
      <w:bookmarkEnd w:id="3366"/>
      <w:bookmarkEnd w:id="3367"/>
    </w:p>
    <w:p w14:paraId="5F904993" w14:textId="77777777" w:rsidR="00794D38" w:rsidRDefault="00794D38" w:rsidP="00794D38">
      <w:pPr>
        <w:pStyle w:val="Heading4"/>
      </w:pPr>
      <w:bookmarkStart w:id="3368" w:name="_Toc129169538"/>
      <w:bookmarkStart w:id="3369" w:name="_Toc145707817"/>
      <w:bookmarkStart w:id="3370" w:name="_Toc160570296"/>
      <w:bookmarkStart w:id="3371" w:name="_Toc162007892"/>
      <w:bookmarkStart w:id="3372" w:name="_Toc185515556"/>
      <w:bookmarkStart w:id="3373" w:name="_Toc192872863"/>
      <w:bookmarkStart w:id="3374" w:name="_Toc200970571"/>
      <w:bookmarkStart w:id="3375" w:name="_Toc207721902"/>
      <w:bookmarkStart w:id="3376" w:name="_Toc209520765"/>
      <w:bookmarkStart w:id="3377" w:name="_Toc218778642"/>
      <w:r>
        <w:t>6A.2.2.1</w:t>
      </w:r>
      <w:r>
        <w:tab/>
        <w:t>Introduction</w:t>
      </w:r>
      <w:bookmarkEnd w:id="3368"/>
      <w:bookmarkEnd w:id="3369"/>
      <w:bookmarkEnd w:id="3370"/>
      <w:bookmarkEnd w:id="3371"/>
      <w:bookmarkEnd w:id="3372"/>
      <w:bookmarkEnd w:id="3373"/>
      <w:bookmarkEnd w:id="3374"/>
      <w:bookmarkEnd w:id="3375"/>
      <w:bookmarkEnd w:id="3376"/>
      <w:bookmarkEnd w:id="337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378" w:name="_Toc129169539"/>
      <w:bookmarkStart w:id="3379" w:name="_Toc145707818"/>
      <w:bookmarkStart w:id="3380" w:name="_Toc160570297"/>
      <w:bookmarkStart w:id="3381" w:name="_Toc162007893"/>
      <w:bookmarkStart w:id="3382" w:name="_Toc185515557"/>
      <w:bookmarkStart w:id="3383" w:name="_Toc192872864"/>
      <w:bookmarkStart w:id="3384" w:name="_Toc200970572"/>
      <w:bookmarkStart w:id="3385" w:name="_Toc207721903"/>
      <w:bookmarkStart w:id="3386" w:name="_Toc209520766"/>
      <w:bookmarkStart w:id="3387" w:name="_Toc218778643"/>
      <w:r>
        <w:t>6A.2.2.2</w:t>
      </w:r>
      <w:r>
        <w:tab/>
        <w:t>Ecas_SelectedEES_Request</w:t>
      </w:r>
      <w:bookmarkEnd w:id="3378"/>
      <w:bookmarkEnd w:id="3379"/>
      <w:bookmarkEnd w:id="3380"/>
      <w:bookmarkEnd w:id="3381"/>
      <w:bookmarkEnd w:id="3382"/>
      <w:bookmarkEnd w:id="3383"/>
      <w:bookmarkEnd w:id="3384"/>
      <w:bookmarkEnd w:id="3385"/>
      <w:bookmarkEnd w:id="3386"/>
      <w:bookmarkEnd w:id="3387"/>
    </w:p>
    <w:p w14:paraId="71FBC382" w14:textId="77777777" w:rsidR="00794D38" w:rsidRDefault="00794D38" w:rsidP="00794D38">
      <w:pPr>
        <w:pStyle w:val="Heading5"/>
      </w:pPr>
      <w:bookmarkStart w:id="3388" w:name="_Toc129169540"/>
      <w:bookmarkStart w:id="3389" w:name="_Toc145707819"/>
      <w:bookmarkStart w:id="3390" w:name="_Toc160570298"/>
      <w:bookmarkStart w:id="3391" w:name="_Toc162007894"/>
      <w:bookmarkStart w:id="3392" w:name="_Toc185515558"/>
      <w:bookmarkStart w:id="3393" w:name="_Toc192872865"/>
      <w:bookmarkStart w:id="3394" w:name="_Toc200970573"/>
      <w:bookmarkStart w:id="3395" w:name="_Toc207721904"/>
      <w:bookmarkStart w:id="3396" w:name="_Toc209520767"/>
      <w:bookmarkStart w:id="3397" w:name="_Toc218778644"/>
      <w:r>
        <w:t>6A.2.2.2.1</w:t>
      </w:r>
      <w:r>
        <w:tab/>
        <w:t>General</w:t>
      </w:r>
      <w:bookmarkEnd w:id="3388"/>
      <w:bookmarkEnd w:id="3389"/>
      <w:bookmarkEnd w:id="3390"/>
      <w:bookmarkEnd w:id="3391"/>
      <w:bookmarkEnd w:id="3392"/>
      <w:bookmarkEnd w:id="3393"/>
      <w:bookmarkEnd w:id="3394"/>
      <w:bookmarkEnd w:id="3395"/>
      <w:bookmarkEnd w:id="3396"/>
      <w:bookmarkEnd w:id="339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398" w:name="_Toc129169541"/>
      <w:bookmarkStart w:id="3399" w:name="_Toc145707820"/>
      <w:bookmarkStart w:id="3400" w:name="_Toc160570299"/>
      <w:bookmarkStart w:id="3401" w:name="_Toc162007895"/>
      <w:bookmarkStart w:id="3402" w:name="_Toc185515559"/>
      <w:bookmarkStart w:id="3403" w:name="_Toc192872866"/>
      <w:bookmarkStart w:id="3404" w:name="_Toc200970574"/>
      <w:bookmarkStart w:id="3405" w:name="_Toc207721905"/>
      <w:bookmarkStart w:id="3406" w:name="_Toc209520768"/>
      <w:bookmarkStart w:id="3407" w:name="_Toc218778645"/>
      <w:r>
        <w:t>6A.2.2.2.2</w:t>
      </w:r>
      <w:r>
        <w:tab/>
        <w:t>Service consumer inform</w:t>
      </w:r>
      <w:r w:rsidR="00D656F0">
        <w:t>ing</w:t>
      </w:r>
      <w:r>
        <w:t xml:space="preserve"> the CAS of the selected EES using Ecas_SelectedEES_Declare operation</w:t>
      </w:r>
      <w:bookmarkEnd w:id="3398"/>
      <w:bookmarkEnd w:id="3399"/>
      <w:bookmarkEnd w:id="3400"/>
      <w:bookmarkEnd w:id="3401"/>
      <w:bookmarkEnd w:id="3402"/>
      <w:bookmarkEnd w:id="3403"/>
      <w:bookmarkEnd w:id="3404"/>
      <w:bookmarkEnd w:id="3405"/>
      <w:bookmarkEnd w:id="3406"/>
      <w:bookmarkEnd w:id="3407"/>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140B4A">
      <w:pPr>
        <w:pStyle w:val="B10"/>
      </w:pPr>
      <w:r w:rsidRPr="00140B4A">
        <w:t>1.</w:t>
      </w:r>
      <w:r w:rsidRPr="00140B4A">
        <w:tab/>
        <w:t>check whether the service consumer is authorized to declare the selected EES information;</w:t>
      </w:r>
    </w:p>
    <w:p w14:paraId="42C5E7B9" w14:textId="326538F2" w:rsidR="00D656F0" w:rsidRPr="0040076A" w:rsidRDefault="00D656F0" w:rsidP="00140B4A">
      <w:pPr>
        <w:pStyle w:val="B10"/>
      </w:pPr>
      <w:r w:rsidRPr="00140B4A">
        <w:t>2.</w:t>
      </w:r>
      <w:r w:rsidRPr="00140B4A">
        <w:tab/>
        <w:t>if the service consumer is authorized, process the request, store the received information and respond with an HTTP "204 No Content"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408" w:name="_Toc160570300"/>
      <w:bookmarkStart w:id="3409" w:name="_Toc162007896"/>
      <w:bookmarkStart w:id="3410" w:name="_Toc185515560"/>
      <w:bookmarkStart w:id="3411" w:name="_Toc192872867"/>
      <w:bookmarkStart w:id="3412" w:name="_Toc200970575"/>
      <w:bookmarkStart w:id="3413" w:name="_Toc207721906"/>
      <w:bookmarkStart w:id="3414" w:name="_Toc209520769"/>
      <w:bookmarkStart w:id="3415" w:name="_Toc218778646"/>
      <w:r w:rsidRPr="002B0B42">
        <w:t>6B</w:t>
      </w:r>
      <w:r>
        <w:tab/>
        <w:t>Services offered by the Cloud Enabler Server (CES)</w:t>
      </w:r>
      <w:bookmarkEnd w:id="3408"/>
      <w:bookmarkEnd w:id="3409"/>
      <w:bookmarkEnd w:id="3410"/>
      <w:bookmarkEnd w:id="3411"/>
      <w:bookmarkEnd w:id="3412"/>
      <w:bookmarkEnd w:id="3413"/>
      <w:bookmarkEnd w:id="3414"/>
      <w:bookmarkEnd w:id="3415"/>
    </w:p>
    <w:p w14:paraId="705FC51B" w14:textId="77777777" w:rsidR="00D656F0" w:rsidRDefault="00D656F0" w:rsidP="00D656F0">
      <w:pPr>
        <w:pStyle w:val="Heading2"/>
      </w:pPr>
      <w:bookmarkStart w:id="3416" w:name="_Toc160570301"/>
      <w:bookmarkStart w:id="3417" w:name="_Toc162007897"/>
      <w:bookmarkStart w:id="3418" w:name="_Toc185515561"/>
      <w:bookmarkStart w:id="3419" w:name="_Toc192872868"/>
      <w:bookmarkStart w:id="3420" w:name="_Toc200970576"/>
      <w:bookmarkStart w:id="3421" w:name="_Toc207721907"/>
      <w:bookmarkStart w:id="3422" w:name="_Toc209520770"/>
      <w:bookmarkStart w:id="3423" w:name="_Toc218778647"/>
      <w:r w:rsidRPr="002B0B42">
        <w:t>6B</w:t>
      </w:r>
      <w:r>
        <w:t>.1</w:t>
      </w:r>
      <w:r>
        <w:tab/>
        <w:t>Introduction</w:t>
      </w:r>
      <w:bookmarkEnd w:id="3416"/>
      <w:bookmarkEnd w:id="3417"/>
      <w:bookmarkEnd w:id="3418"/>
      <w:bookmarkEnd w:id="3419"/>
      <w:bookmarkEnd w:id="3420"/>
      <w:bookmarkEnd w:id="3421"/>
      <w:bookmarkEnd w:id="3422"/>
      <w:bookmarkEnd w:id="3423"/>
    </w:p>
    <w:p w14:paraId="73EC6A4B" w14:textId="77777777" w:rsidR="00BA71B7" w:rsidRPr="001D62C7" w:rsidRDefault="00BA71B7" w:rsidP="00BA71B7">
      <w:bookmarkStart w:id="3424" w:name="_Toc85734210"/>
      <w:bookmarkStart w:id="3425" w:name="_Toc89431509"/>
      <w:bookmarkStart w:id="3426" w:name="_Toc97042317"/>
      <w:bookmarkStart w:id="3427" w:name="_Toc97045461"/>
      <w:bookmarkStart w:id="3428" w:name="_Toc97155206"/>
      <w:bookmarkStart w:id="3429" w:name="_Toc101521343"/>
      <w:bookmarkStart w:id="3430" w:name="_Toc138761611"/>
      <w:bookmarkStart w:id="3431" w:name="_Toc145707821"/>
      <w:bookmarkStart w:id="3432" w:name="_Toc160570302"/>
      <w:bookmarkStart w:id="3433"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434" w:name="_Toc185515562"/>
      <w:bookmarkStart w:id="3435" w:name="_Toc192872869"/>
      <w:bookmarkStart w:id="3436" w:name="_Toc200970577"/>
      <w:bookmarkStart w:id="3437" w:name="_Toc207721908"/>
      <w:bookmarkStart w:id="3438" w:name="_Toc209520771"/>
      <w:bookmarkStart w:id="3439" w:name="_Toc218778648"/>
      <w:r>
        <w:t>7</w:t>
      </w:r>
      <w:r w:rsidR="00B64F7C">
        <w:tab/>
      </w:r>
      <w:r w:rsidR="00AD6A62">
        <w:t xml:space="preserve">Information applicable to </w:t>
      </w:r>
      <w:r w:rsidR="008064B9">
        <w:t>several</w:t>
      </w:r>
      <w:r w:rsidR="00B64F7C">
        <w:t xml:space="preserve"> </w:t>
      </w:r>
      <w:r w:rsidR="00F37749">
        <w:t>APIs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62F88C71" w14:textId="77777777" w:rsidR="00755AA5" w:rsidRDefault="00755AA5" w:rsidP="00755AA5">
      <w:pPr>
        <w:pStyle w:val="Heading2"/>
        <w:rPr>
          <w:lang w:val="en-US"/>
        </w:rPr>
      </w:pPr>
      <w:bookmarkStart w:id="3440" w:name="_Toc85734211"/>
      <w:bookmarkStart w:id="3441" w:name="_Toc89431510"/>
      <w:bookmarkStart w:id="3442" w:name="_Toc97042318"/>
      <w:bookmarkStart w:id="3443" w:name="_Toc97045462"/>
      <w:bookmarkStart w:id="3444" w:name="_Toc97155207"/>
      <w:bookmarkStart w:id="3445" w:name="_Toc101521344"/>
      <w:bookmarkStart w:id="3446" w:name="_Toc138761612"/>
      <w:bookmarkStart w:id="3447" w:name="_Toc145707822"/>
      <w:bookmarkStart w:id="3448" w:name="_Toc160570303"/>
      <w:bookmarkStart w:id="3449" w:name="_Toc162007899"/>
      <w:bookmarkStart w:id="3450" w:name="_Toc185515563"/>
      <w:bookmarkStart w:id="3451" w:name="_Toc192872870"/>
      <w:bookmarkStart w:id="3452" w:name="_Toc200970578"/>
      <w:bookmarkStart w:id="3453" w:name="_Toc207721909"/>
      <w:bookmarkStart w:id="3454" w:name="_Toc209520772"/>
      <w:bookmarkStart w:id="3455" w:name="_Toc218778649"/>
      <w:r>
        <w:rPr>
          <w:lang w:val="en-US"/>
        </w:rPr>
        <w:t>7.1</w:t>
      </w:r>
      <w:r>
        <w:rPr>
          <w:lang w:val="en-US"/>
        </w:rPr>
        <w:tab/>
        <w:t>General</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456" w:name="_Toc85734212"/>
      <w:bookmarkStart w:id="3457" w:name="_Toc89431511"/>
      <w:bookmarkStart w:id="3458" w:name="_Toc97042319"/>
      <w:bookmarkStart w:id="3459" w:name="_Toc97045463"/>
      <w:bookmarkStart w:id="3460" w:name="_Toc97155208"/>
      <w:bookmarkStart w:id="3461" w:name="_Toc101521345"/>
      <w:bookmarkStart w:id="3462" w:name="_Toc138761613"/>
      <w:bookmarkStart w:id="3463" w:name="_Toc145707823"/>
      <w:bookmarkStart w:id="3464" w:name="_Toc160570304"/>
      <w:bookmarkStart w:id="3465" w:name="_Toc162007900"/>
      <w:bookmarkStart w:id="3466" w:name="_Toc185515564"/>
      <w:bookmarkStart w:id="3467" w:name="_Toc192872871"/>
      <w:bookmarkStart w:id="3468" w:name="_Toc200970579"/>
      <w:bookmarkStart w:id="3469" w:name="_Toc207721910"/>
      <w:bookmarkStart w:id="3470" w:name="_Toc209520773"/>
      <w:bookmarkStart w:id="3471" w:name="_Toc218778650"/>
      <w:r>
        <w:rPr>
          <w:lang w:val="en-US"/>
        </w:rPr>
        <w:t>7.2</w:t>
      </w:r>
      <w:r>
        <w:rPr>
          <w:lang w:val="en-US"/>
        </w:rPr>
        <w:tab/>
        <w:t>Data Types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787032A7" w14:textId="77777777" w:rsidR="00755AA5" w:rsidRDefault="00755AA5" w:rsidP="00755AA5">
      <w:pPr>
        <w:pStyle w:val="Heading3"/>
        <w:rPr>
          <w:lang w:val="en-US"/>
        </w:rPr>
      </w:pPr>
      <w:bookmarkStart w:id="3472" w:name="_Toc85734213"/>
      <w:bookmarkStart w:id="3473" w:name="_Toc89431512"/>
      <w:bookmarkStart w:id="3474" w:name="_Toc97042320"/>
      <w:bookmarkStart w:id="3475" w:name="_Toc97045464"/>
      <w:bookmarkStart w:id="3476" w:name="_Toc97155209"/>
      <w:bookmarkStart w:id="3477" w:name="_Toc101521346"/>
      <w:bookmarkStart w:id="3478" w:name="_Toc138761614"/>
      <w:bookmarkStart w:id="3479" w:name="_Toc145707824"/>
      <w:bookmarkStart w:id="3480" w:name="_Toc160570305"/>
      <w:bookmarkStart w:id="3481" w:name="_Toc162007901"/>
      <w:bookmarkStart w:id="3482" w:name="_Toc185515565"/>
      <w:bookmarkStart w:id="3483" w:name="_Toc192872872"/>
      <w:bookmarkStart w:id="3484" w:name="_Toc200970580"/>
      <w:bookmarkStart w:id="3485" w:name="_Toc207721911"/>
      <w:bookmarkStart w:id="3486" w:name="_Toc209520774"/>
      <w:bookmarkStart w:id="3487" w:name="_Toc218778651"/>
      <w:r>
        <w:rPr>
          <w:lang w:val="en-US"/>
        </w:rPr>
        <w:t>7.2.1</w:t>
      </w:r>
      <w:r>
        <w:rPr>
          <w:lang w:val="en-US"/>
        </w:rPr>
        <w:tab/>
        <w:t>General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140B4A">
            <w:pPr>
              <w:pStyle w:val="TAL"/>
            </w:pPr>
            <w:r w:rsidRPr="00140B4A">
              <w:t>3GPP TS 29.122 [</w:t>
            </w:r>
            <w:r w:rsidR="007821CD" w:rsidRPr="00140B4A">
              <w:t>6</w:t>
            </w:r>
            <w:r w:rsidRPr="00140B4A">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488" w:name="_Toc85734214"/>
      <w:bookmarkStart w:id="3489" w:name="_Toc89431513"/>
      <w:bookmarkStart w:id="3490" w:name="_Toc97042321"/>
      <w:bookmarkStart w:id="3491" w:name="_Toc97045465"/>
      <w:bookmarkStart w:id="3492" w:name="_Toc97155210"/>
    </w:p>
    <w:p w14:paraId="5421DF80" w14:textId="03F52090" w:rsidR="00755AA5" w:rsidRDefault="00755AA5" w:rsidP="00755AA5">
      <w:pPr>
        <w:pStyle w:val="Heading3"/>
        <w:rPr>
          <w:lang w:val="en-US"/>
        </w:rPr>
      </w:pPr>
      <w:bookmarkStart w:id="3493" w:name="_Toc101521347"/>
      <w:bookmarkStart w:id="3494" w:name="_Toc138761615"/>
      <w:bookmarkStart w:id="3495" w:name="_Toc145707825"/>
      <w:bookmarkStart w:id="3496" w:name="_Toc160570306"/>
      <w:bookmarkStart w:id="3497" w:name="_Toc162007902"/>
      <w:bookmarkStart w:id="3498" w:name="_Toc185515566"/>
      <w:bookmarkStart w:id="3499" w:name="_Toc192872873"/>
      <w:bookmarkStart w:id="3500" w:name="_Toc200970581"/>
      <w:bookmarkStart w:id="3501" w:name="_Toc207721912"/>
      <w:bookmarkStart w:id="3502" w:name="_Toc209520775"/>
      <w:bookmarkStart w:id="3503" w:name="_Toc218778652"/>
      <w:r>
        <w:rPr>
          <w:lang w:val="en-US"/>
        </w:rPr>
        <w:t>7.2.2</w:t>
      </w:r>
      <w:r>
        <w:rPr>
          <w:lang w:val="en-US"/>
        </w:rPr>
        <w:tab/>
        <w:t>Referenced structured data types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504" w:name="_Toc85734215"/>
      <w:bookmarkStart w:id="3505" w:name="_Toc89431514"/>
      <w:bookmarkStart w:id="3506" w:name="_Toc97042322"/>
      <w:bookmarkStart w:id="3507" w:name="_Toc97045466"/>
      <w:bookmarkStart w:id="3508" w:name="_Toc97155211"/>
      <w:bookmarkStart w:id="3509" w:name="_Toc101521348"/>
      <w:bookmarkStart w:id="3510" w:name="_Toc138761616"/>
      <w:bookmarkStart w:id="3511" w:name="_Toc145707826"/>
      <w:bookmarkStart w:id="3512" w:name="_Toc160570307"/>
      <w:bookmarkStart w:id="3513" w:name="_Toc162007903"/>
      <w:bookmarkStart w:id="3514" w:name="_Toc185515567"/>
      <w:bookmarkStart w:id="3515" w:name="_Toc192872874"/>
      <w:bookmarkStart w:id="3516" w:name="_Toc200970582"/>
      <w:bookmarkStart w:id="3517" w:name="_Toc207721913"/>
      <w:bookmarkStart w:id="3518" w:name="_Toc209520776"/>
      <w:bookmarkStart w:id="3519" w:name="_Toc218778653"/>
      <w:r>
        <w:rPr>
          <w:lang w:val="en-US"/>
        </w:rPr>
        <w:t>7.2.3</w:t>
      </w:r>
      <w:r>
        <w:rPr>
          <w:lang w:val="en-US"/>
        </w:rPr>
        <w:tab/>
        <w:t>Referenced simple data types and enumerations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520" w:name="_Toc85734216"/>
      <w:bookmarkStart w:id="3521" w:name="_Toc89431515"/>
      <w:bookmarkStart w:id="3522" w:name="_Toc97042323"/>
      <w:bookmarkStart w:id="3523" w:name="_Toc97045467"/>
      <w:bookmarkStart w:id="3524" w:name="_Toc97155212"/>
      <w:bookmarkStart w:id="3525" w:name="_Toc101521349"/>
      <w:bookmarkStart w:id="3526" w:name="_Toc138761617"/>
      <w:bookmarkStart w:id="3527" w:name="_Toc145707827"/>
      <w:bookmarkStart w:id="3528" w:name="_Toc160570308"/>
      <w:bookmarkStart w:id="3529" w:name="_Toc162007904"/>
      <w:bookmarkStart w:id="3530" w:name="_Toc185515568"/>
      <w:bookmarkStart w:id="3531" w:name="_Toc192872875"/>
      <w:bookmarkStart w:id="3532" w:name="_Toc200970583"/>
      <w:bookmarkStart w:id="3533" w:name="_Toc207721914"/>
      <w:bookmarkStart w:id="3534" w:name="_Toc209520777"/>
      <w:bookmarkStart w:id="3535" w:name="_Toc218778654"/>
      <w:r>
        <w:rPr>
          <w:lang w:val="en-US"/>
        </w:rPr>
        <w:t>7.3</w:t>
      </w:r>
      <w:r>
        <w:rPr>
          <w:lang w:val="en-US"/>
        </w:rPr>
        <w:tab/>
        <w:t>Usage of HTTP</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536" w:name="_Toc85734217"/>
      <w:bookmarkStart w:id="3537" w:name="_Toc89431516"/>
      <w:bookmarkStart w:id="3538" w:name="_Toc97042324"/>
      <w:bookmarkStart w:id="3539" w:name="_Toc97045468"/>
      <w:bookmarkStart w:id="3540" w:name="_Toc97155213"/>
      <w:bookmarkStart w:id="3541" w:name="_Toc101521350"/>
      <w:bookmarkStart w:id="3542" w:name="_Toc138761618"/>
      <w:bookmarkStart w:id="3543" w:name="_Toc145707828"/>
      <w:bookmarkStart w:id="3544" w:name="_Toc160570309"/>
      <w:bookmarkStart w:id="3545" w:name="_Toc162007905"/>
      <w:bookmarkStart w:id="3546" w:name="_Toc185515569"/>
      <w:bookmarkStart w:id="3547" w:name="_Toc192872876"/>
      <w:bookmarkStart w:id="3548" w:name="_Toc200970584"/>
      <w:bookmarkStart w:id="3549" w:name="_Toc207721915"/>
      <w:bookmarkStart w:id="3550" w:name="_Toc209520778"/>
      <w:bookmarkStart w:id="3551" w:name="_Toc218778655"/>
      <w:r>
        <w:rPr>
          <w:lang w:val="en-US"/>
        </w:rPr>
        <w:t>7.4</w:t>
      </w:r>
      <w:r>
        <w:rPr>
          <w:lang w:val="en-US"/>
        </w:rPr>
        <w:tab/>
        <w:t>Content type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552" w:name="_Toc85734218"/>
      <w:bookmarkStart w:id="3553" w:name="_Toc89431517"/>
      <w:bookmarkStart w:id="3554" w:name="_Toc97042325"/>
      <w:bookmarkStart w:id="3555" w:name="_Toc97045469"/>
      <w:bookmarkStart w:id="3556" w:name="_Toc97155214"/>
      <w:bookmarkStart w:id="3557" w:name="_Toc101521351"/>
      <w:bookmarkStart w:id="3558" w:name="_Toc138761619"/>
      <w:bookmarkStart w:id="3559" w:name="_Toc145707829"/>
      <w:bookmarkStart w:id="3560" w:name="_Toc160570310"/>
      <w:bookmarkStart w:id="3561" w:name="_Toc162007906"/>
      <w:bookmarkStart w:id="3562" w:name="_Toc185515570"/>
      <w:bookmarkStart w:id="3563" w:name="_Toc192872877"/>
      <w:bookmarkStart w:id="3564" w:name="_Toc200970585"/>
      <w:bookmarkStart w:id="3565" w:name="_Toc207721916"/>
      <w:bookmarkStart w:id="3566" w:name="_Toc209520779"/>
      <w:bookmarkStart w:id="3567" w:name="_Toc218778656"/>
      <w:r>
        <w:rPr>
          <w:lang w:val="en-US"/>
        </w:rPr>
        <w:t>7.5</w:t>
      </w:r>
      <w:r>
        <w:rPr>
          <w:lang w:val="en-US"/>
        </w:rPr>
        <w:tab/>
        <w:t>URI structure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16DC1DC1" w14:textId="77777777" w:rsidR="00755AA5" w:rsidRDefault="00755AA5" w:rsidP="00755AA5">
      <w:pPr>
        <w:pStyle w:val="Heading3"/>
        <w:rPr>
          <w:lang w:val="en-US"/>
        </w:rPr>
      </w:pPr>
      <w:bookmarkStart w:id="3568" w:name="_Toc85734219"/>
      <w:bookmarkStart w:id="3569" w:name="_Toc89431518"/>
      <w:bookmarkStart w:id="3570" w:name="_Toc97042326"/>
      <w:bookmarkStart w:id="3571" w:name="_Toc97045470"/>
      <w:bookmarkStart w:id="3572" w:name="_Toc97155215"/>
      <w:bookmarkStart w:id="3573" w:name="_Toc101521352"/>
      <w:bookmarkStart w:id="3574" w:name="_Toc138761620"/>
      <w:bookmarkStart w:id="3575" w:name="_Toc145707830"/>
      <w:bookmarkStart w:id="3576" w:name="_Toc160570311"/>
      <w:bookmarkStart w:id="3577" w:name="_Toc162007907"/>
      <w:bookmarkStart w:id="3578" w:name="_Toc185515571"/>
      <w:bookmarkStart w:id="3579" w:name="_Toc192872878"/>
      <w:bookmarkStart w:id="3580" w:name="_Toc200970586"/>
      <w:bookmarkStart w:id="3581" w:name="_Toc207721917"/>
      <w:bookmarkStart w:id="3582" w:name="_Toc209520780"/>
      <w:bookmarkStart w:id="3583" w:name="_Toc218778657"/>
      <w:r>
        <w:rPr>
          <w:lang w:val="en-US"/>
        </w:rPr>
        <w:t>7.5.1</w:t>
      </w:r>
      <w:r>
        <w:rPr>
          <w:lang w:val="en-US"/>
        </w:rPr>
        <w:tab/>
        <w:t>Resource URI structure</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584" w:name="_Toc85734220"/>
      <w:bookmarkStart w:id="3585" w:name="_Toc89431519"/>
      <w:bookmarkStart w:id="3586" w:name="_Toc97042327"/>
      <w:bookmarkStart w:id="3587" w:name="_Toc97045471"/>
      <w:bookmarkStart w:id="3588" w:name="_Toc97155216"/>
      <w:bookmarkStart w:id="3589" w:name="_Toc101521353"/>
      <w:bookmarkStart w:id="3590" w:name="_Toc138761621"/>
      <w:bookmarkStart w:id="3591" w:name="_Toc145707831"/>
      <w:bookmarkStart w:id="3592" w:name="_Toc160570312"/>
      <w:bookmarkStart w:id="3593" w:name="_Toc162007908"/>
      <w:bookmarkStart w:id="3594" w:name="_Toc185515572"/>
      <w:bookmarkStart w:id="3595" w:name="_Toc192872879"/>
      <w:bookmarkStart w:id="3596" w:name="_Toc200970587"/>
      <w:bookmarkStart w:id="3597" w:name="_Toc207721918"/>
      <w:bookmarkStart w:id="3598" w:name="_Toc209520781"/>
      <w:bookmarkStart w:id="3599" w:name="_Toc218778658"/>
      <w:r>
        <w:lastRenderedPageBreak/>
        <w:t>7.5.2</w:t>
      </w:r>
      <w:r>
        <w:tab/>
        <w:t>Custom operations URI structure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Pr="00140B4A" w:rsidRDefault="00755AA5" w:rsidP="00140B4A">
      <w:pPr>
        <w:rPr>
          <w:b/>
          <w:bCs/>
        </w:rPr>
      </w:pPr>
      <w:r w:rsidRPr="00140B4A">
        <w:rPr>
          <w:b/>
          <w:bCs/>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Pr="00140B4A" w:rsidRDefault="00755AA5" w:rsidP="00140B4A">
      <w:pPr>
        <w:rPr>
          <w:b/>
          <w:bCs/>
        </w:rPr>
      </w:pPr>
      <w:bookmarkStart w:id="3600" w:name="_PERM_MCCTEMPBM_CRPT38050011___2"/>
      <w:r w:rsidRPr="00140B4A">
        <w:rPr>
          <w:b/>
          <w:bCs/>
        </w:rPr>
        <w:t>{apiRoot}/&lt;apiName&gt;/&lt;apiVersion&gt;/&lt;custOpName&gt;</w:t>
      </w:r>
    </w:p>
    <w:bookmarkEnd w:id="3600"/>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601" w:name="_Toc85734221"/>
      <w:bookmarkStart w:id="3602" w:name="_Toc89431520"/>
      <w:bookmarkStart w:id="3603" w:name="_Toc97042328"/>
      <w:bookmarkStart w:id="3604" w:name="_Toc97045472"/>
      <w:bookmarkStart w:id="3605" w:name="_Toc97155217"/>
      <w:bookmarkStart w:id="3606" w:name="_Toc101521354"/>
      <w:bookmarkStart w:id="3607" w:name="_Toc138761622"/>
      <w:bookmarkStart w:id="3608" w:name="_Toc145707832"/>
      <w:bookmarkStart w:id="3609" w:name="_Toc160570313"/>
      <w:bookmarkStart w:id="3610" w:name="_Toc162007909"/>
      <w:bookmarkStart w:id="3611" w:name="_Toc185515573"/>
      <w:bookmarkStart w:id="3612" w:name="_Toc192872880"/>
      <w:bookmarkStart w:id="3613" w:name="_Toc200970588"/>
      <w:bookmarkStart w:id="3614" w:name="_Toc207721919"/>
      <w:bookmarkStart w:id="3615" w:name="_Toc209520782"/>
      <w:bookmarkStart w:id="3616" w:name="_Toc218778659"/>
      <w:r>
        <w:rPr>
          <w:lang w:val="en-US"/>
        </w:rPr>
        <w:t>7.6</w:t>
      </w:r>
      <w:r>
        <w:rPr>
          <w:lang w:val="en-US"/>
        </w:rPr>
        <w:tab/>
        <w:t>Notifications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617" w:name="_Toc85734222"/>
      <w:bookmarkStart w:id="3618" w:name="_Toc89431521"/>
      <w:bookmarkStart w:id="3619" w:name="_Toc97042329"/>
      <w:bookmarkStart w:id="3620" w:name="_Toc97045473"/>
      <w:bookmarkStart w:id="3621" w:name="_Toc97155218"/>
      <w:bookmarkStart w:id="3622" w:name="_Toc101521355"/>
      <w:bookmarkStart w:id="3623" w:name="_Toc138761623"/>
      <w:bookmarkStart w:id="3624" w:name="_Toc145707833"/>
      <w:bookmarkStart w:id="3625" w:name="_Toc160570314"/>
      <w:bookmarkStart w:id="3626" w:name="_Toc162007910"/>
      <w:bookmarkStart w:id="3627" w:name="_Toc185515574"/>
      <w:bookmarkStart w:id="3628" w:name="_Toc192872881"/>
      <w:bookmarkStart w:id="3629" w:name="_Toc200970589"/>
      <w:bookmarkStart w:id="3630" w:name="_Toc207721920"/>
      <w:bookmarkStart w:id="3631" w:name="_Toc209520783"/>
      <w:bookmarkStart w:id="3632" w:name="_Toc218778660"/>
      <w:r>
        <w:rPr>
          <w:lang w:val="en-US"/>
        </w:rPr>
        <w:t>7.7</w:t>
      </w:r>
      <w:r>
        <w:rPr>
          <w:lang w:val="en-US"/>
        </w:rPr>
        <w:tab/>
        <w:t>Error handling</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633" w:name="_Toc85734223"/>
      <w:bookmarkStart w:id="3634" w:name="_Toc89431522"/>
      <w:bookmarkStart w:id="3635" w:name="_Toc97042330"/>
      <w:bookmarkStart w:id="3636" w:name="_Toc97045474"/>
      <w:bookmarkStart w:id="3637" w:name="_Toc97155219"/>
      <w:bookmarkStart w:id="3638" w:name="_Toc101521356"/>
      <w:bookmarkStart w:id="3639" w:name="_Toc138761624"/>
      <w:bookmarkStart w:id="3640" w:name="_Toc145707834"/>
      <w:bookmarkStart w:id="3641" w:name="_Toc160570315"/>
      <w:bookmarkStart w:id="3642" w:name="_Toc162007911"/>
      <w:bookmarkStart w:id="3643" w:name="_Toc185515575"/>
      <w:bookmarkStart w:id="3644" w:name="_Toc192872882"/>
      <w:bookmarkStart w:id="3645" w:name="_Toc200970590"/>
      <w:bookmarkStart w:id="3646" w:name="_Toc207721921"/>
      <w:bookmarkStart w:id="3647" w:name="_Toc209520784"/>
      <w:bookmarkStart w:id="3648" w:name="_Toc218778661"/>
      <w:r>
        <w:rPr>
          <w:lang w:val="en-US"/>
        </w:rPr>
        <w:t>7.8</w:t>
      </w:r>
      <w:r>
        <w:rPr>
          <w:lang w:val="en-US"/>
        </w:rPr>
        <w:tab/>
        <w:t>Feature negotiation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649" w:name="_Toc85734224"/>
      <w:bookmarkStart w:id="3650" w:name="_Toc89431523"/>
      <w:bookmarkStart w:id="3651" w:name="_Toc97042331"/>
      <w:bookmarkStart w:id="3652" w:name="_Toc97045475"/>
      <w:bookmarkStart w:id="3653" w:name="_Toc97155220"/>
      <w:bookmarkStart w:id="3654" w:name="_Toc101521357"/>
      <w:bookmarkStart w:id="3655" w:name="_Toc138761625"/>
      <w:bookmarkStart w:id="3656" w:name="_Toc145707835"/>
      <w:bookmarkStart w:id="3657" w:name="_Toc160570316"/>
      <w:bookmarkStart w:id="3658" w:name="_Toc162007912"/>
      <w:bookmarkStart w:id="3659" w:name="_Toc185515576"/>
      <w:bookmarkStart w:id="3660" w:name="_Toc192872883"/>
      <w:bookmarkStart w:id="3661" w:name="_Toc200970591"/>
      <w:bookmarkStart w:id="3662" w:name="_Toc207721922"/>
      <w:bookmarkStart w:id="3663" w:name="_Toc209520785"/>
      <w:bookmarkStart w:id="3664" w:name="_Toc218778662"/>
      <w:r>
        <w:rPr>
          <w:lang w:val="en-US"/>
        </w:rPr>
        <w:t>7.9</w:t>
      </w:r>
      <w:r>
        <w:rPr>
          <w:lang w:val="en-US"/>
        </w:rPr>
        <w:tab/>
        <w:t>HTTP headers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665" w:name="_Toc85734225"/>
      <w:bookmarkStart w:id="3666" w:name="_Toc89431524"/>
      <w:bookmarkStart w:id="3667" w:name="_Toc97042332"/>
      <w:bookmarkStart w:id="3668" w:name="_Toc97045476"/>
      <w:bookmarkStart w:id="3669" w:name="_Toc97155221"/>
      <w:bookmarkStart w:id="3670" w:name="_Toc101521358"/>
      <w:bookmarkStart w:id="3671" w:name="_Toc138761626"/>
      <w:bookmarkStart w:id="3672" w:name="_Toc145707836"/>
      <w:bookmarkStart w:id="3673" w:name="_Toc160570317"/>
      <w:bookmarkStart w:id="3674" w:name="_Toc162007913"/>
      <w:bookmarkStart w:id="3675" w:name="_Toc185515577"/>
      <w:bookmarkStart w:id="3676" w:name="_Toc192872884"/>
      <w:bookmarkStart w:id="3677" w:name="_Toc200970592"/>
      <w:bookmarkStart w:id="3678" w:name="_Toc207721923"/>
      <w:bookmarkStart w:id="3679" w:name="_Toc209520786"/>
      <w:bookmarkStart w:id="3680" w:name="_Toc218778663"/>
      <w:r>
        <w:rPr>
          <w:lang w:val="en-US"/>
        </w:rPr>
        <w:lastRenderedPageBreak/>
        <w:t>7.10</w:t>
      </w:r>
      <w:r>
        <w:rPr>
          <w:lang w:val="en-US"/>
        </w:rPr>
        <w:tab/>
        <w:t>Conventions for Open API specification files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681" w:name="_Toc85734226"/>
      <w:bookmarkStart w:id="3682" w:name="_Toc89431525"/>
      <w:bookmarkStart w:id="3683" w:name="_Toc97042333"/>
      <w:bookmarkStart w:id="3684" w:name="_Toc97045477"/>
      <w:bookmarkStart w:id="3685" w:name="_Toc97155222"/>
      <w:bookmarkStart w:id="3686" w:name="_Toc101521359"/>
      <w:bookmarkStart w:id="3687" w:name="_Toc138761627"/>
      <w:bookmarkStart w:id="3688" w:name="_Toc145707837"/>
      <w:bookmarkStart w:id="3689" w:name="_Toc160570318"/>
      <w:bookmarkStart w:id="3690" w:name="_Toc162007914"/>
      <w:bookmarkStart w:id="3691" w:name="_Toc185515578"/>
      <w:bookmarkStart w:id="3692" w:name="_Toc192872885"/>
      <w:bookmarkStart w:id="3693" w:name="_Toc200970593"/>
      <w:bookmarkStart w:id="3694" w:name="_Toc207721924"/>
      <w:bookmarkStart w:id="3695" w:name="_Toc209520787"/>
      <w:bookmarkStart w:id="3696" w:name="_Toc218778664"/>
      <w:r>
        <w:t>8</w:t>
      </w:r>
      <w:r w:rsidR="00F37749">
        <w:tab/>
        <w:t>E</w:t>
      </w:r>
      <w:r w:rsidR="00461762">
        <w:t>dge Enabler Server A</w:t>
      </w:r>
      <w:r w:rsidR="00F37749">
        <w:t>PI Definitions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5A2720F1" w14:textId="3BA5652C" w:rsidR="00E667B4" w:rsidRPr="00771852" w:rsidRDefault="00E667B4" w:rsidP="00E667B4">
      <w:pPr>
        <w:pStyle w:val="Heading2"/>
      </w:pPr>
      <w:bookmarkStart w:id="3697" w:name="_Toc85734227"/>
      <w:bookmarkStart w:id="3698" w:name="_Toc89431526"/>
      <w:bookmarkStart w:id="3699" w:name="_Toc97042334"/>
      <w:bookmarkStart w:id="3700" w:name="_Toc97045478"/>
      <w:bookmarkStart w:id="3701" w:name="_Toc97155223"/>
      <w:bookmarkStart w:id="3702" w:name="_Toc101521360"/>
      <w:bookmarkStart w:id="3703" w:name="_Toc138761628"/>
      <w:bookmarkStart w:id="3704" w:name="_Toc145707838"/>
      <w:bookmarkStart w:id="3705" w:name="_Toc160570319"/>
      <w:bookmarkStart w:id="3706" w:name="_Toc162007915"/>
      <w:bookmarkStart w:id="3707" w:name="_Toc185515579"/>
      <w:bookmarkStart w:id="3708" w:name="_Toc192872886"/>
      <w:bookmarkStart w:id="3709" w:name="_Toc200970594"/>
      <w:bookmarkStart w:id="3710" w:name="_Toc207721925"/>
      <w:bookmarkStart w:id="3711" w:name="_Toc209520788"/>
      <w:bookmarkStart w:id="3712" w:name="_Toc218778665"/>
      <w:r>
        <w:t>8.1</w:t>
      </w:r>
      <w:r>
        <w:tab/>
        <w:t>Eees_EASRegistration API</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2A27A33B" w14:textId="2BEAF11A" w:rsidR="00E667B4" w:rsidRDefault="00E667B4" w:rsidP="00E667B4">
      <w:pPr>
        <w:pStyle w:val="Heading3"/>
      </w:pPr>
      <w:bookmarkStart w:id="3713" w:name="_Toc85734228"/>
      <w:bookmarkStart w:id="3714" w:name="_Toc89431527"/>
      <w:bookmarkStart w:id="3715" w:name="_Toc97042335"/>
      <w:bookmarkStart w:id="3716" w:name="_Toc97045479"/>
      <w:bookmarkStart w:id="3717" w:name="_Toc97155224"/>
      <w:bookmarkStart w:id="3718" w:name="_Toc101521361"/>
      <w:bookmarkStart w:id="3719" w:name="_Toc138761629"/>
      <w:bookmarkStart w:id="3720" w:name="_Toc145707839"/>
      <w:bookmarkStart w:id="3721" w:name="_Toc160570320"/>
      <w:bookmarkStart w:id="3722" w:name="_Toc162007916"/>
      <w:bookmarkStart w:id="3723" w:name="_Toc185515580"/>
      <w:bookmarkStart w:id="3724" w:name="_Toc192872887"/>
      <w:bookmarkStart w:id="3725" w:name="_Toc200970595"/>
      <w:bookmarkStart w:id="3726" w:name="_Toc207721926"/>
      <w:bookmarkStart w:id="3727" w:name="_Toc209520789"/>
      <w:bookmarkStart w:id="3728" w:name="_Toc218778666"/>
      <w:r>
        <w:t>8.1.1</w:t>
      </w:r>
      <w:r>
        <w:tab/>
      </w:r>
      <w:bookmarkEnd w:id="3713"/>
      <w:r w:rsidR="00D16A7A">
        <w:t>Introduction</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729" w:name="_Toc85734229"/>
      <w:bookmarkStart w:id="3730" w:name="_Toc89431528"/>
      <w:bookmarkStart w:id="3731" w:name="_Toc97042336"/>
      <w:bookmarkStart w:id="3732" w:name="_Toc97045480"/>
      <w:bookmarkStart w:id="3733" w:name="_Toc97155225"/>
      <w:bookmarkStart w:id="3734" w:name="_Toc101521362"/>
      <w:bookmarkStart w:id="3735" w:name="_Toc138761630"/>
      <w:bookmarkStart w:id="3736" w:name="_Toc145707840"/>
      <w:bookmarkStart w:id="3737" w:name="_Toc160570321"/>
      <w:bookmarkStart w:id="3738" w:name="_Toc162007917"/>
      <w:bookmarkStart w:id="3739" w:name="_Toc185515581"/>
      <w:bookmarkStart w:id="3740" w:name="_Toc192872888"/>
      <w:bookmarkStart w:id="3741" w:name="_Toc200970596"/>
      <w:bookmarkStart w:id="3742" w:name="_Toc207721927"/>
      <w:bookmarkStart w:id="3743" w:name="_Toc209520790"/>
      <w:bookmarkStart w:id="3744" w:name="_Toc218778667"/>
      <w:r>
        <w:t>8.</w:t>
      </w:r>
      <w:r w:rsidR="000A43F5">
        <w:t>1</w:t>
      </w:r>
      <w:r>
        <w:t>.2</w:t>
      </w:r>
      <w:r>
        <w:tab/>
        <w:t>Resources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10942E8A" w14:textId="680EAA35" w:rsidR="00E667B4" w:rsidRDefault="000A43F5" w:rsidP="00E667B4">
      <w:pPr>
        <w:pStyle w:val="Heading4"/>
      </w:pPr>
      <w:bookmarkStart w:id="3745" w:name="_Toc85734230"/>
      <w:bookmarkStart w:id="3746" w:name="_Toc89431529"/>
      <w:bookmarkStart w:id="3747" w:name="_Toc97042337"/>
      <w:bookmarkStart w:id="3748" w:name="_Toc97045481"/>
      <w:bookmarkStart w:id="3749" w:name="_Toc97155226"/>
      <w:bookmarkStart w:id="3750" w:name="_Toc101521363"/>
      <w:bookmarkStart w:id="3751" w:name="_Toc138761631"/>
      <w:bookmarkStart w:id="3752" w:name="_Toc145707841"/>
      <w:bookmarkStart w:id="3753" w:name="_Toc160570322"/>
      <w:bookmarkStart w:id="3754" w:name="_Toc162007918"/>
      <w:bookmarkStart w:id="3755" w:name="_Toc185515582"/>
      <w:bookmarkStart w:id="3756" w:name="_Toc192872889"/>
      <w:bookmarkStart w:id="3757" w:name="_Toc200970597"/>
      <w:bookmarkStart w:id="3758" w:name="_Toc207721928"/>
      <w:bookmarkStart w:id="3759" w:name="_Toc209520791"/>
      <w:bookmarkStart w:id="3760" w:name="_Toc218778668"/>
      <w:r>
        <w:t>8.1</w:t>
      </w:r>
      <w:r w:rsidR="00E667B4">
        <w:t>.2.1</w:t>
      </w:r>
      <w:r w:rsidR="00E667B4">
        <w:tab/>
        <w:t>Overview</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8pt;height:199.7pt" o:ole="">
            <v:imagedata r:id="rId13" o:title=""/>
          </v:shape>
          <o:OLEObject Type="Embed" ProgID="Visio.Drawing.11" ShapeID="_x0000_i1026" DrawAspect="Content" ObjectID="_1833450496"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761" w:name="_Toc85734231"/>
      <w:bookmarkStart w:id="3762" w:name="_Toc89431530"/>
      <w:bookmarkStart w:id="3763" w:name="_Toc97042338"/>
      <w:bookmarkStart w:id="3764" w:name="_Toc97045482"/>
      <w:bookmarkStart w:id="3765" w:name="_Toc97155227"/>
      <w:bookmarkStart w:id="3766" w:name="_Toc101521364"/>
      <w:bookmarkStart w:id="3767" w:name="_Toc138761632"/>
      <w:bookmarkStart w:id="3768" w:name="_Toc145707842"/>
      <w:bookmarkStart w:id="3769" w:name="_Toc160570323"/>
      <w:bookmarkStart w:id="3770" w:name="_Toc162007919"/>
      <w:bookmarkStart w:id="3771" w:name="_Toc185515583"/>
      <w:bookmarkStart w:id="3772" w:name="_Toc192872890"/>
      <w:bookmarkStart w:id="3773" w:name="_Toc200970598"/>
      <w:bookmarkStart w:id="3774" w:name="_Toc207721929"/>
      <w:bookmarkStart w:id="3775" w:name="_Toc209520792"/>
      <w:bookmarkStart w:id="3776" w:name="_Toc218778669"/>
      <w:r>
        <w:t>8.</w:t>
      </w:r>
      <w:r w:rsidR="000A43F5">
        <w:t>1</w:t>
      </w:r>
      <w:r>
        <w:t>.2.2</w:t>
      </w:r>
      <w:r>
        <w:tab/>
        <w:t>Resource</w:t>
      </w:r>
      <w:r w:rsidRPr="00831458">
        <w:t xml:space="preserve">: </w:t>
      </w:r>
      <w:r>
        <w:t>EAS Registrations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643C4D30" w14:textId="77777777" w:rsidR="00F90585" w:rsidRPr="004E2574" w:rsidRDefault="00F90585" w:rsidP="00F90585">
      <w:pPr>
        <w:pStyle w:val="Heading5"/>
        <w:rPr>
          <w:lang w:val="en-US" w:eastAsia="zh-CN"/>
        </w:rPr>
      </w:pPr>
      <w:bookmarkStart w:id="3777" w:name="_Toc85734232"/>
      <w:bookmarkStart w:id="3778" w:name="_Toc89431531"/>
      <w:bookmarkStart w:id="3779" w:name="_Toc97042339"/>
      <w:bookmarkStart w:id="3780" w:name="_Toc97045483"/>
      <w:bookmarkStart w:id="3781" w:name="_Toc97155228"/>
      <w:bookmarkStart w:id="3782" w:name="_Toc101521365"/>
      <w:bookmarkStart w:id="3783" w:name="_Toc138761633"/>
      <w:bookmarkStart w:id="3784" w:name="_Toc145707843"/>
      <w:bookmarkStart w:id="3785" w:name="_Toc160570324"/>
      <w:bookmarkStart w:id="3786" w:name="_Toc162007920"/>
      <w:bookmarkStart w:id="3787" w:name="_Toc185515584"/>
      <w:bookmarkStart w:id="3788" w:name="_Toc200970599"/>
      <w:bookmarkStart w:id="3789" w:name="_Toc207721930"/>
      <w:bookmarkStart w:id="3790" w:name="_Toc209520793"/>
      <w:bookmarkStart w:id="3791" w:name="_Toc218778670"/>
      <w:r w:rsidRPr="004E2574">
        <w:rPr>
          <w:lang w:val="en-US" w:eastAsia="zh-CN"/>
        </w:rPr>
        <w:t>8.1.2.2.1</w:t>
      </w:r>
      <w:r w:rsidRPr="004E2574">
        <w:rPr>
          <w:lang w:val="en-US" w:eastAsia="zh-CN"/>
        </w:rPr>
        <w:tab/>
        <w:t>Description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792" w:name="_Toc85734233"/>
      <w:bookmarkStart w:id="3793" w:name="_Toc89431532"/>
      <w:bookmarkStart w:id="3794" w:name="_Toc97042340"/>
      <w:bookmarkStart w:id="3795" w:name="_Toc97045484"/>
      <w:bookmarkStart w:id="3796" w:name="_Toc97155229"/>
      <w:bookmarkStart w:id="3797" w:name="_Toc101521366"/>
      <w:bookmarkStart w:id="3798" w:name="_Toc138761634"/>
      <w:bookmarkStart w:id="3799" w:name="_Toc145707844"/>
      <w:bookmarkStart w:id="3800" w:name="_Toc160570325"/>
      <w:bookmarkStart w:id="3801" w:name="_Toc162007921"/>
      <w:bookmarkStart w:id="3802" w:name="_Toc185515585"/>
      <w:bookmarkStart w:id="3803" w:name="_Toc192872892"/>
      <w:bookmarkStart w:id="3804" w:name="_Toc200970600"/>
      <w:bookmarkStart w:id="3805" w:name="_Toc207721931"/>
      <w:bookmarkStart w:id="3806" w:name="_Toc209520794"/>
      <w:bookmarkStart w:id="3807" w:name="_Toc218778671"/>
      <w:r>
        <w:rPr>
          <w:lang w:eastAsia="zh-CN"/>
        </w:rPr>
        <w:t>8.</w:t>
      </w:r>
      <w:r w:rsidR="000A43F5">
        <w:rPr>
          <w:lang w:eastAsia="zh-CN"/>
        </w:rPr>
        <w:t>1</w:t>
      </w:r>
      <w:r>
        <w:rPr>
          <w:lang w:eastAsia="zh-CN"/>
        </w:rPr>
        <w:t>.2.2.2</w:t>
      </w:r>
      <w:r>
        <w:rPr>
          <w:lang w:eastAsia="zh-CN"/>
        </w:rPr>
        <w:tab/>
        <w:t>Resource Definition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808" w:name="_Toc85734234"/>
      <w:bookmarkStart w:id="3809" w:name="_Toc89431533"/>
      <w:bookmarkStart w:id="3810" w:name="_Toc97042341"/>
      <w:bookmarkStart w:id="3811" w:name="_Toc97045485"/>
      <w:bookmarkStart w:id="3812" w:name="_Toc97155230"/>
      <w:bookmarkStart w:id="3813" w:name="_Toc101521367"/>
      <w:bookmarkStart w:id="3814" w:name="_Toc138761635"/>
      <w:bookmarkStart w:id="3815" w:name="_Toc145707845"/>
      <w:bookmarkStart w:id="3816" w:name="_Toc160570326"/>
      <w:bookmarkStart w:id="3817" w:name="_Toc162007922"/>
      <w:bookmarkStart w:id="3818" w:name="_Toc185515586"/>
      <w:bookmarkStart w:id="3819" w:name="_Toc192872893"/>
      <w:bookmarkStart w:id="3820" w:name="_Toc200970601"/>
      <w:bookmarkStart w:id="3821" w:name="_Toc207721932"/>
      <w:bookmarkStart w:id="3822" w:name="_Toc209520795"/>
      <w:bookmarkStart w:id="3823" w:name="_Toc218778672"/>
      <w:r>
        <w:rPr>
          <w:lang w:eastAsia="zh-CN"/>
        </w:rPr>
        <w:t>8.</w:t>
      </w:r>
      <w:r w:rsidR="001166B0">
        <w:rPr>
          <w:lang w:eastAsia="zh-CN"/>
        </w:rPr>
        <w:t>1</w:t>
      </w:r>
      <w:r>
        <w:rPr>
          <w:lang w:eastAsia="zh-CN"/>
        </w:rPr>
        <w:t>.2.2.3</w:t>
      </w:r>
      <w:r>
        <w:rPr>
          <w:lang w:eastAsia="zh-CN"/>
        </w:rPr>
        <w:tab/>
        <w:t>Resource Standard Methods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63ADBAE6" w14:textId="342CFE2A" w:rsidR="00E667B4" w:rsidRDefault="001166B0" w:rsidP="00450DFB">
      <w:pPr>
        <w:pStyle w:val="H6"/>
        <w:rPr>
          <w:lang w:eastAsia="zh-CN"/>
        </w:rPr>
      </w:pPr>
      <w:bookmarkStart w:id="3824" w:name="_Toc85734235"/>
      <w:bookmarkStart w:id="3825" w:name="_Toc89431534"/>
      <w:bookmarkStart w:id="3826" w:name="_Toc97042342"/>
      <w:bookmarkStart w:id="3827" w:name="_Toc97045486"/>
      <w:bookmarkStart w:id="3828" w:name="_Toc97155231"/>
      <w:bookmarkStart w:id="3829" w:name="_Toc101521368"/>
      <w:bookmarkStart w:id="3830" w:name="_Toc138761636"/>
      <w:bookmarkStart w:id="3831" w:name="_Toc145707846"/>
      <w:bookmarkStart w:id="3832" w:name="_Toc160570327"/>
      <w:bookmarkStart w:id="3833" w:name="_Toc162007923"/>
      <w:bookmarkStart w:id="3834" w:name="_Toc185515587"/>
      <w:bookmarkStart w:id="3835" w:name="_Toc192872894"/>
      <w:bookmarkStart w:id="3836" w:name="_Toc200970602"/>
      <w:bookmarkStart w:id="3837" w:name="_Toc207721933"/>
      <w:bookmarkStart w:id="3838" w:name="_Toc209520796"/>
      <w:r>
        <w:rPr>
          <w:lang w:eastAsia="zh-CN"/>
        </w:rPr>
        <w:t>8.1</w:t>
      </w:r>
      <w:r w:rsidR="00E667B4">
        <w:rPr>
          <w:lang w:eastAsia="zh-CN"/>
        </w:rPr>
        <w:t>.2.2.3.1</w:t>
      </w:r>
      <w:r w:rsidR="00E667B4">
        <w:rPr>
          <w:lang w:eastAsia="zh-CN"/>
        </w:rPr>
        <w:tab/>
        <w:t>POST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839" w:name="_Toc85734236"/>
      <w:bookmarkStart w:id="3840" w:name="_Toc89431535"/>
      <w:bookmarkStart w:id="3841" w:name="_Toc97042343"/>
      <w:bookmarkStart w:id="3842" w:name="_Toc97045487"/>
      <w:bookmarkStart w:id="3843" w:name="_Toc97155232"/>
      <w:bookmarkStart w:id="3844" w:name="_Toc101521369"/>
      <w:bookmarkStart w:id="3845" w:name="_Toc138761637"/>
      <w:bookmarkStart w:id="3846" w:name="_Toc145707847"/>
      <w:bookmarkStart w:id="3847" w:name="_Toc160570328"/>
      <w:bookmarkStart w:id="3848" w:name="_Toc162007924"/>
      <w:bookmarkStart w:id="3849" w:name="_Toc185515588"/>
      <w:bookmarkStart w:id="3850" w:name="_Toc192872895"/>
      <w:bookmarkStart w:id="3851" w:name="_Toc200970603"/>
      <w:bookmarkStart w:id="3852" w:name="_Toc207721934"/>
      <w:bookmarkStart w:id="3853" w:name="_Toc209520797"/>
      <w:bookmarkStart w:id="3854" w:name="_Toc218778673"/>
      <w:r>
        <w:rPr>
          <w:lang w:eastAsia="zh-CN"/>
        </w:rPr>
        <w:t>8.</w:t>
      </w:r>
      <w:r w:rsidR="001166B0">
        <w:rPr>
          <w:lang w:eastAsia="zh-CN"/>
        </w:rPr>
        <w:t>1</w:t>
      </w:r>
      <w:r>
        <w:rPr>
          <w:lang w:eastAsia="zh-CN"/>
        </w:rPr>
        <w:t>.2.2.4</w:t>
      </w:r>
      <w:r>
        <w:rPr>
          <w:lang w:eastAsia="zh-CN"/>
        </w:rPr>
        <w:tab/>
        <w:t>Resource Custom Operations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855" w:name="_Toc85734237"/>
      <w:bookmarkStart w:id="3856" w:name="_Toc89431536"/>
      <w:bookmarkStart w:id="3857" w:name="_Toc97042344"/>
      <w:bookmarkStart w:id="3858" w:name="_Toc97045488"/>
      <w:bookmarkStart w:id="3859" w:name="_Toc97155233"/>
      <w:bookmarkStart w:id="3860" w:name="_Toc101521370"/>
      <w:bookmarkStart w:id="3861" w:name="_Toc138761638"/>
      <w:bookmarkStart w:id="3862" w:name="_Toc145707848"/>
      <w:bookmarkStart w:id="3863" w:name="_Toc160570329"/>
      <w:bookmarkStart w:id="3864" w:name="_Toc162007925"/>
      <w:bookmarkStart w:id="3865" w:name="_Toc185515589"/>
      <w:bookmarkStart w:id="3866" w:name="_Toc192872896"/>
      <w:bookmarkStart w:id="3867" w:name="_Toc200970604"/>
      <w:bookmarkStart w:id="3868" w:name="_Toc207721935"/>
      <w:bookmarkStart w:id="3869" w:name="_Toc209520798"/>
      <w:bookmarkStart w:id="3870" w:name="_Toc218778674"/>
      <w:r>
        <w:t>8.</w:t>
      </w:r>
      <w:r w:rsidR="001166B0">
        <w:t>1</w:t>
      </w:r>
      <w:r>
        <w:t>.2.3</w:t>
      </w:r>
      <w:r>
        <w:tab/>
        <w:t>Resource</w:t>
      </w:r>
      <w:r w:rsidRPr="00831458">
        <w:t xml:space="preserve">: </w:t>
      </w:r>
      <w:r>
        <w:t>Individual EAS Registration</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5AA27DA2" w14:textId="68A43BFA" w:rsidR="00E667B4" w:rsidRDefault="00E667B4" w:rsidP="00E667B4">
      <w:pPr>
        <w:pStyle w:val="Heading5"/>
        <w:rPr>
          <w:lang w:eastAsia="zh-CN"/>
        </w:rPr>
      </w:pPr>
      <w:bookmarkStart w:id="3871" w:name="_Toc85734238"/>
      <w:bookmarkStart w:id="3872" w:name="_Toc89431537"/>
      <w:bookmarkStart w:id="3873" w:name="_Toc97042345"/>
      <w:bookmarkStart w:id="3874" w:name="_Toc97045489"/>
      <w:bookmarkStart w:id="3875" w:name="_Toc97155234"/>
      <w:bookmarkStart w:id="3876" w:name="_Toc101521371"/>
      <w:bookmarkStart w:id="3877" w:name="_Toc138761639"/>
      <w:bookmarkStart w:id="3878" w:name="_Toc145707849"/>
      <w:bookmarkStart w:id="3879" w:name="_Toc160570330"/>
      <w:bookmarkStart w:id="3880" w:name="_Toc162007926"/>
      <w:bookmarkStart w:id="3881" w:name="_Toc185515590"/>
      <w:bookmarkStart w:id="3882" w:name="_Toc192872897"/>
      <w:bookmarkStart w:id="3883" w:name="_Toc200970605"/>
      <w:bookmarkStart w:id="3884" w:name="_Toc207721936"/>
      <w:bookmarkStart w:id="3885" w:name="_Toc209520799"/>
      <w:bookmarkStart w:id="3886" w:name="_Toc218778675"/>
      <w:r>
        <w:rPr>
          <w:lang w:eastAsia="zh-CN"/>
        </w:rPr>
        <w:t>8.</w:t>
      </w:r>
      <w:r w:rsidR="001166B0">
        <w:rPr>
          <w:lang w:eastAsia="zh-CN"/>
        </w:rPr>
        <w:t>1</w:t>
      </w:r>
      <w:r>
        <w:rPr>
          <w:lang w:eastAsia="zh-CN"/>
        </w:rPr>
        <w:t>.2.3.1</w:t>
      </w:r>
      <w:r>
        <w:rPr>
          <w:lang w:eastAsia="zh-CN"/>
        </w:rPr>
        <w:tab/>
        <w:t>Description</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887" w:name="_Toc85734239"/>
      <w:bookmarkStart w:id="3888" w:name="_Toc89431538"/>
      <w:bookmarkStart w:id="3889" w:name="_Toc97042346"/>
      <w:bookmarkStart w:id="3890" w:name="_Toc97045490"/>
      <w:bookmarkStart w:id="3891" w:name="_Toc97155235"/>
      <w:bookmarkStart w:id="3892" w:name="_Toc101521372"/>
      <w:bookmarkStart w:id="3893" w:name="_Toc138761640"/>
      <w:bookmarkStart w:id="3894" w:name="_Toc145707850"/>
      <w:bookmarkStart w:id="3895" w:name="_Toc160570331"/>
      <w:bookmarkStart w:id="3896" w:name="_Toc162007927"/>
      <w:bookmarkStart w:id="3897" w:name="_Toc185515591"/>
      <w:bookmarkStart w:id="3898" w:name="_Toc192872898"/>
      <w:bookmarkStart w:id="3899" w:name="_Toc200970606"/>
      <w:bookmarkStart w:id="3900" w:name="_Toc207721937"/>
      <w:bookmarkStart w:id="3901" w:name="_Toc209520800"/>
      <w:bookmarkStart w:id="3902" w:name="_Toc218778676"/>
      <w:r>
        <w:rPr>
          <w:lang w:eastAsia="zh-CN"/>
        </w:rPr>
        <w:t>8.</w:t>
      </w:r>
      <w:r w:rsidR="001166B0">
        <w:rPr>
          <w:lang w:eastAsia="zh-CN"/>
        </w:rPr>
        <w:t>1</w:t>
      </w:r>
      <w:r>
        <w:rPr>
          <w:lang w:eastAsia="zh-CN"/>
        </w:rPr>
        <w:t>.2.3.2</w:t>
      </w:r>
      <w:r>
        <w:rPr>
          <w:lang w:eastAsia="zh-CN"/>
        </w:rPr>
        <w:tab/>
        <w:t>Resource Definition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903" w:name="_Toc85734240"/>
      <w:bookmarkStart w:id="3904" w:name="_Toc89431539"/>
      <w:bookmarkStart w:id="3905" w:name="_Toc97042347"/>
      <w:bookmarkStart w:id="3906" w:name="_Toc97045491"/>
      <w:bookmarkStart w:id="3907" w:name="_Toc97155236"/>
      <w:bookmarkStart w:id="3908" w:name="_Toc101521373"/>
      <w:bookmarkStart w:id="3909" w:name="_Toc138761641"/>
      <w:bookmarkStart w:id="3910" w:name="_Toc145707851"/>
      <w:bookmarkStart w:id="3911" w:name="_Toc160570332"/>
      <w:bookmarkStart w:id="3912" w:name="_Toc162007928"/>
      <w:bookmarkStart w:id="3913" w:name="_Toc185515592"/>
      <w:bookmarkStart w:id="3914" w:name="_Toc192872899"/>
      <w:bookmarkStart w:id="3915" w:name="_Toc200970607"/>
      <w:bookmarkStart w:id="3916" w:name="_Toc207721938"/>
      <w:bookmarkStart w:id="3917" w:name="_Toc209520801"/>
      <w:bookmarkStart w:id="3918" w:name="_Toc218778677"/>
      <w:r>
        <w:rPr>
          <w:lang w:eastAsia="zh-CN"/>
        </w:rPr>
        <w:t>8.</w:t>
      </w:r>
      <w:r w:rsidR="00C21EAA">
        <w:rPr>
          <w:lang w:eastAsia="zh-CN"/>
        </w:rPr>
        <w:t>1</w:t>
      </w:r>
      <w:r>
        <w:rPr>
          <w:lang w:eastAsia="zh-CN"/>
        </w:rPr>
        <w:t>.2.3.3</w:t>
      </w:r>
      <w:r>
        <w:rPr>
          <w:lang w:eastAsia="zh-CN"/>
        </w:rPr>
        <w:tab/>
        <w:t>Resource Standard Methods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3676D8C4" w14:textId="5EFF451A" w:rsidR="00E667B4" w:rsidRDefault="00E667B4" w:rsidP="00450DFB">
      <w:pPr>
        <w:pStyle w:val="H6"/>
        <w:rPr>
          <w:lang w:eastAsia="zh-CN"/>
        </w:rPr>
      </w:pPr>
      <w:bookmarkStart w:id="3919" w:name="_Toc85734241"/>
      <w:bookmarkStart w:id="3920" w:name="_Toc89431540"/>
      <w:bookmarkStart w:id="3921" w:name="_Toc97042348"/>
      <w:bookmarkStart w:id="3922" w:name="_Toc97045492"/>
      <w:bookmarkStart w:id="3923" w:name="_Toc97155237"/>
      <w:bookmarkStart w:id="3924" w:name="_Toc101521374"/>
      <w:bookmarkStart w:id="3925" w:name="_Toc138761642"/>
      <w:bookmarkStart w:id="3926" w:name="_Toc145707852"/>
      <w:bookmarkStart w:id="3927" w:name="_Toc160570333"/>
      <w:bookmarkStart w:id="3928" w:name="_Toc162007929"/>
      <w:bookmarkStart w:id="3929" w:name="_Toc185515593"/>
      <w:bookmarkStart w:id="3930" w:name="_Toc192872900"/>
      <w:bookmarkStart w:id="3931" w:name="_Toc200970608"/>
      <w:bookmarkStart w:id="3932" w:name="_Toc207721939"/>
      <w:bookmarkStart w:id="3933" w:name="_Toc209520802"/>
      <w:r>
        <w:rPr>
          <w:lang w:eastAsia="zh-CN"/>
        </w:rPr>
        <w:t>8.</w:t>
      </w:r>
      <w:r w:rsidR="00C21EAA">
        <w:rPr>
          <w:lang w:eastAsia="zh-CN"/>
        </w:rPr>
        <w:t>1</w:t>
      </w:r>
      <w:r>
        <w:rPr>
          <w:lang w:eastAsia="zh-CN"/>
        </w:rPr>
        <w:t>.2.3.3.1</w:t>
      </w:r>
      <w:r>
        <w:rPr>
          <w:lang w:eastAsia="zh-CN"/>
        </w:rPr>
        <w:tab/>
        <w:t>GET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450DFB">
      <w:pPr>
        <w:pStyle w:val="H6"/>
        <w:rPr>
          <w:lang w:eastAsia="zh-CN"/>
        </w:rPr>
      </w:pPr>
      <w:bookmarkStart w:id="3934" w:name="_Toc85734242"/>
      <w:bookmarkStart w:id="3935" w:name="_Toc89431541"/>
      <w:bookmarkStart w:id="3936" w:name="_Toc97042349"/>
      <w:bookmarkStart w:id="3937" w:name="_Toc97045493"/>
      <w:bookmarkStart w:id="3938" w:name="_Toc97155238"/>
      <w:bookmarkStart w:id="3939" w:name="_Toc101521375"/>
      <w:bookmarkStart w:id="3940" w:name="_Toc138761643"/>
      <w:bookmarkStart w:id="3941" w:name="_Toc145707853"/>
      <w:bookmarkStart w:id="3942" w:name="_Toc160570334"/>
      <w:bookmarkStart w:id="3943" w:name="_Toc162007930"/>
      <w:bookmarkStart w:id="3944" w:name="_Toc185515594"/>
      <w:bookmarkStart w:id="3945" w:name="_Toc192872901"/>
      <w:bookmarkStart w:id="3946" w:name="_Toc200970609"/>
      <w:bookmarkStart w:id="3947" w:name="_Toc207721940"/>
      <w:bookmarkStart w:id="3948" w:name="_Toc209520803"/>
      <w:r>
        <w:rPr>
          <w:lang w:eastAsia="zh-CN"/>
        </w:rPr>
        <w:t>8.</w:t>
      </w:r>
      <w:r w:rsidR="00ED4A19">
        <w:rPr>
          <w:lang w:eastAsia="zh-CN"/>
        </w:rPr>
        <w:t>1</w:t>
      </w:r>
      <w:r>
        <w:rPr>
          <w:lang w:eastAsia="zh-CN"/>
        </w:rPr>
        <w:t>.2.3.3.2</w:t>
      </w:r>
      <w:r>
        <w:rPr>
          <w:lang w:eastAsia="zh-CN"/>
        </w:rPr>
        <w:tab/>
        <w:t>PUT</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450DFB">
      <w:pPr>
        <w:pStyle w:val="H6"/>
        <w:rPr>
          <w:lang w:eastAsia="zh-CN"/>
        </w:rPr>
      </w:pPr>
      <w:bookmarkStart w:id="3949" w:name="_Toc85734243"/>
      <w:bookmarkStart w:id="3950" w:name="_Toc89431542"/>
      <w:bookmarkStart w:id="3951" w:name="_Toc97042350"/>
      <w:bookmarkStart w:id="3952" w:name="_Toc97045494"/>
      <w:bookmarkStart w:id="3953" w:name="_Toc97155239"/>
      <w:bookmarkStart w:id="3954" w:name="_Toc101521376"/>
      <w:bookmarkStart w:id="3955" w:name="_Toc138761644"/>
      <w:bookmarkStart w:id="3956" w:name="_Toc145707854"/>
      <w:bookmarkStart w:id="3957" w:name="_Toc160570335"/>
      <w:bookmarkStart w:id="3958" w:name="_Toc162007931"/>
      <w:bookmarkStart w:id="3959" w:name="_Toc185515595"/>
      <w:bookmarkStart w:id="3960" w:name="_Toc192872902"/>
      <w:bookmarkStart w:id="3961" w:name="_Toc200970610"/>
      <w:bookmarkStart w:id="3962" w:name="_Toc207721941"/>
      <w:bookmarkStart w:id="3963" w:name="_Toc209520804"/>
      <w:r>
        <w:rPr>
          <w:lang w:eastAsia="zh-CN"/>
        </w:rPr>
        <w:t>8.</w:t>
      </w:r>
      <w:r w:rsidR="00ED4A19">
        <w:rPr>
          <w:lang w:eastAsia="zh-CN"/>
        </w:rPr>
        <w:t>1</w:t>
      </w:r>
      <w:r>
        <w:rPr>
          <w:lang w:eastAsia="zh-CN"/>
        </w:rPr>
        <w:t>.2.3.3.3</w:t>
      </w:r>
      <w:r>
        <w:rPr>
          <w:lang w:eastAsia="zh-CN"/>
        </w:rPr>
        <w:tab/>
        <w:t>DELETE</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450DFB">
      <w:pPr>
        <w:pStyle w:val="H6"/>
        <w:rPr>
          <w:lang w:eastAsia="zh-CN"/>
        </w:rPr>
      </w:pPr>
      <w:bookmarkStart w:id="3964" w:name="_Toc85734244"/>
      <w:bookmarkStart w:id="3965" w:name="_Toc89431543"/>
      <w:bookmarkStart w:id="3966" w:name="_Toc97042351"/>
      <w:bookmarkStart w:id="3967" w:name="_Toc97045495"/>
      <w:bookmarkStart w:id="3968" w:name="_Toc97155240"/>
      <w:bookmarkStart w:id="3969" w:name="_Toc101521377"/>
      <w:bookmarkStart w:id="3970" w:name="_Toc138761645"/>
      <w:bookmarkStart w:id="3971" w:name="_Toc145707855"/>
      <w:bookmarkStart w:id="3972" w:name="_Toc160570336"/>
      <w:bookmarkStart w:id="3973" w:name="_Toc162007932"/>
      <w:bookmarkStart w:id="3974" w:name="_Toc185515596"/>
      <w:bookmarkStart w:id="3975" w:name="_Toc192872903"/>
      <w:bookmarkStart w:id="3976" w:name="_Toc200970611"/>
      <w:bookmarkStart w:id="3977" w:name="_Toc207721942"/>
      <w:bookmarkStart w:id="3978" w:name="_Toc209520805"/>
      <w:r>
        <w:rPr>
          <w:lang w:eastAsia="zh-CN"/>
        </w:rPr>
        <w:t>8.1.2.3.3.4</w:t>
      </w:r>
      <w:r>
        <w:rPr>
          <w:lang w:eastAsia="zh-CN"/>
        </w:rPr>
        <w:tab/>
        <w:t>PATCH</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979" w:name="_Toc85734245"/>
      <w:bookmarkStart w:id="3980" w:name="_Toc89431544"/>
      <w:bookmarkStart w:id="3981" w:name="_Toc97042352"/>
      <w:bookmarkStart w:id="3982" w:name="_Toc97045496"/>
      <w:bookmarkStart w:id="3983" w:name="_Toc97155241"/>
      <w:bookmarkStart w:id="3984" w:name="_Toc101521378"/>
      <w:bookmarkStart w:id="3985" w:name="_Toc138761646"/>
      <w:bookmarkStart w:id="3986" w:name="_Toc145707856"/>
      <w:bookmarkStart w:id="3987" w:name="_Toc160570337"/>
      <w:bookmarkStart w:id="3988" w:name="_Toc162007933"/>
      <w:bookmarkStart w:id="3989" w:name="_Toc185515597"/>
      <w:bookmarkStart w:id="3990" w:name="_Toc192872904"/>
      <w:bookmarkStart w:id="3991" w:name="_Toc200970612"/>
      <w:bookmarkStart w:id="3992" w:name="_Toc207721943"/>
      <w:bookmarkStart w:id="3993" w:name="_Toc209520806"/>
      <w:bookmarkStart w:id="3994" w:name="_Toc218778678"/>
      <w:r>
        <w:rPr>
          <w:lang w:eastAsia="zh-CN"/>
        </w:rPr>
        <w:t>8.</w:t>
      </w:r>
      <w:r w:rsidR="007B0A3F">
        <w:rPr>
          <w:lang w:eastAsia="zh-CN"/>
        </w:rPr>
        <w:t>1</w:t>
      </w:r>
      <w:r>
        <w:rPr>
          <w:lang w:eastAsia="zh-CN"/>
        </w:rPr>
        <w:t>.2.3.4</w:t>
      </w:r>
      <w:r>
        <w:rPr>
          <w:lang w:eastAsia="zh-CN"/>
        </w:rPr>
        <w:tab/>
        <w:t>Resource Custom Operations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995" w:name="_Toc85734246"/>
      <w:bookmarkStart w:id="3996" w:name="_Toc89431545"/>
      <w:bookmarkStart w:id="3997" w:name="_Toc97042353"/>
      <w:bookmarkStart w:id="3998" w:name="_Toc97045497"/>
      <w:bookmarkStart w:id="3999" w:name="_Toc97155242"/>
      <w:bookmarkStart w:id="4000" w:name="_Toc101521379"/>
      <w:bookmarkStart w:id="4001" w:name="_Toc138761647"/>
      <w:bookmarkStart w:id="4002" w:name="_Toc145707857"/>
      <w:bookmarkStart w:id="4003" w:name="_Toc160570338"/>
      <w:bookmarkStart w:id="4004" w:name="_Toc162007934"/>
      <w:bookmarkStart w:id="4005" w:name="_Toc185515598"/>
      <w:bookmarkStart w:id="4006" w:name="_Toc192872905"/>
      <w:bookmarkStart w:id="4007" w:name="_Toc200970613"/>
      <w:bookmarkStart w:id="4008" w:name="_Toc207721944"/>
      <w:bookmarkStart w:id="4009" w:name="_Toc209520807"/>
      <w:bookmarkStart w:id="4010" w:name="_Toc218778679"/>
      <w:r>
        <w:t>8.1</w:t>
      </w:r>
      <w:r w:rsidR="00E667B4">
        <w:t>.3</w:t>
      </w:r>
      <w:r w:rsidR="00E667B4">
        <w:tab/>
        <w:t>Custom Operations without associated resources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4011" w:name="_Toc85734247"/>
      <w:bookmarkStart w:id="4012" w:name="_Toc89431546"/>
      <w:bookmarkStart w:id="4013" w:name="_Toc97042354"/>
      <w:bookmarkStart w:id="4014" w:name="_Toc97045498"/>
      <w:bookmarkStart w:id="4015" w:name="_Toc97155243"/>
      <w:bookmarkStart w:id="4016" w:name="_Toc101521380"/>
      <w:bookmarkStart w:id="4017" w:name="_Toc138761648"/>
      <w:bookmarkStart w:id="4018" w:name="_Toc145707858"/>
      <w:bookmarkStart w:id="4019" w:name="_Toc160570339"/>
      <w:bookmarkStart w:id="4020" w:name="_Toc162007935"/>
      <w:bookmarkStart w:id="4021" w:name="_Toc185515599"/>
      <w:bookmarkStart w:id="4022" w:name="_Toc192872906"/>
      <w:bookmarkStart w:id="4023" w:name="_Toc200970614"/>
      <w:bookmarkStart w:id="4024" w:name="_Toc207721945"/>
      <w:bookmarkStart w:id="4025" w:name="_Toc209520808"/>
      <w:bookmarkStart w:id="4026" w:name="_Toc218778680"/>
      <w:r>
        <w:lastRenderedPageBreak/>
        <w:t>8.1</w:t>
      </w:r>
      <w:r w:rsidR="00E667B4">
        <w:t>.4</w:t>
      </w:r>
      <w:r w:rsidR="00E667B4">
        <w:tab/>
        <w:t>Notifications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4027" w:name="_Toc85734248"/>
      <w:bookmarkStart w:id="4028" w:name="_Toc89431547"/>
      <w:bookmarkStart w:id="4029" w:name="_Toc97042355"/>
      <w:bookmarkStart w:id="4030" w:name="_Toc97045499"/>
      <w:bookmarkStart w:id="4031" w:name="_Toc97155244"/>
      <w:bookmarkStart w:id="4032" w:name="_Toc101521381"/>
      <w:bookmarkStart w:id="4033" w:name="_Toc138761649"/>
      <w:bookmarkStart w:id="4034" w:name="_Toc145707859"/>
      <w:bookmarkStart w:id="4035" w:name="_Toc160570340"/>
      <w:bookmarkStart w:id="4036" w:name="_Toc162007936"/>
      <w:bookmarkStart w:id="4037" w:name="_Toc185515600"/>
      <w:bookmarkStart w:id="4038" w:name="_Toc192872907"/>
      <w:bookmarkStart w:id="4039" w:name="_Toc200970615"/>
      <w:bookmarkStart w:id="4040" w:name="_Toc207721946"/>
      <w:bookmarkStart w:id="4041" w:name="_Toc209520809"/>
      <w:bookmarkStart w:id="4042" w:name="_Toc218778681"/>
      <w:r>
        <w:t>8.1</w:t>
      </w:r>
      <w:r w:rsidR="00E667B4">
        <w:t>.5</w:t>
      </w:r>
      <w:r w:rsidR="00E667B4">
        <w:tab/>
        <w:t>Data Model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2649D96D" w14:textId="3253D329" w:rsidR="00E667B4" w:rsidRDefault="00E667B4" w:rsidP="00E667B4">
      <w:pPr>
        <w:pStyle w:val="Heading4"/>
        <w:rPr>
          <w:lang w:eastAsia="zh-CN"/>
        </w:rPr>
      </w:pPr>
      <w:bookmarkStart w:id="4043" w:name="_Toc85734249"/>
      <w:bookmarkStart w:id="4044" w:name="_Toc89431548"/>
      <w:bookmarkStart w:id="4045" w:name="_Toc97042356"/>
      <w:bookmarkStart w:id="4046" w:name="_Toc97045500"/>
      <w:bookmarkStart w:id="4047" w:name="_Toc97155245"/>
      <w:bookmarkStart w:id="4048" w:name="_Toc101521382"/>
      <w:bookmarkStart w:id="4049" w:name="_Toc138761650"/>
      <w:bookmarkStart w:id="4050" w:name="_Toc145707860"/>
      <w:bookmarkStart w:id="4051" w:name="_Toc160570341"/>
      <w:bookmarkStart w:id="4052" w:name="_Toc162007937"/>
      <w:bookmarkStart w:id="4053" w:name="_Toc185515601"/>
      <w:bookmarkStart w:id="4054" w:name="_Toc192872908"/>
      <w:bookmarkStart w:id="4055" w:name="_Toc200970616"/>
      <w:bookmarkStart w:id="4056" w:name="_Toc207721947"/>
      <w:bookmarkStart w:id="4057" w:name="_Toc209520810"/>
      <w:bookmarkStart w:id="4058" w:name="_Toc218778682"/>
      <w:r>
        <w:rPr>
          <w:lang w:eastAsia="zh-CN"/>
        </w:rPr>
        <w:t>8.</w:t>
      </w:r>
      <w:r w:rsidR="007B0A3F">
        <w:rPr>
          <w:lang w:eastAsia="zh-CN"/>
        </w:rPr>
        <w:t>1</w:t>
      </w:r>
      <w:r>
        <w:rPr>
          <w:lang w:eastAsia="zh-CN"/>
        </w:rPr>
        <w:t>.5.1</w:t>
      </w:r>
      <w:r>
        <w:rPr>
          <w:lang w:eastAsia="zh-CN"/>
        </w:rPr>
        <w:tab/>
        <w:t>General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4059" w:name="_Toc85734250"/>
      <w:bookmarkStart w:id="4060" w:name="_Toc89431549"/>
      <w:bookmarkStart w:id="4061" w:name="_Toc97042357"/>
      <w:bookmarkStart w:id="4062" w:name="_Toc97045501"/>
      <w:bookmarkStart w:id="4063" w:name="_Toc97155246"/>
      <w:bookmarkStart w:id="4064" w:name="_Toc101521383"/>
      <w:bookmarkStart w:id="4065" w:name="_Toc138761651"/>
      <w:bookmarkStart w:id="4066" w:name="_Toc145707861"/>
      <w:bookmarkStart w:id="4067" w:name="_Toc160570342"/>
      <w:bookmarkStart w:id="4068" w:name="_Toc162007938"/>
      <w:bookmarkStart w:id="4069" w:name="_Toc185515602"/>
      <w:bookmarkStart w:id="4070" w:name="_Toc192872909"/>
      <w:bookmarkStart w:id="4071" w:name="_Toc200970617"/>
      <w:bookmarkStart w:id="4072" w:name="_Toc207721948"/>
      <w:bookmarkStart w:id="4073" w:name="_Toc209520811"/>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r>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4074" w:name="_Toc218778683"/>
      <w:r>
        <w:rPr>
          <w:lang w:eastAsia="zh-CN"/>
        </w:rPr>
        <w:t>8.</w:t>
      </w:r>
      <w:r w:rsidR="007B0A3F">
        <w:rPr>
          <w:lang w:eastAsia="zh-CN"/>
        </w:rPr>
        <w:t>1</w:t>
      </w:r>
      <w:r>
        <w:rPr>
          <w:lang w:eastAsia="zh-CN"/>
        </w:rPr>
        <w:t>.5.2</w:t>
      </w:r>
      <w:r>
        <w:rPr>
          <w:lang w:eastAsia="zh-CN"/>
        </w:rPr>
        <w:tab/>
        <w:t>Structured data types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50444C0A" w14:textId="1DE5199A" w:rsidR="00E667B4" w:rsidRDefault="00E667B4" w:rsidP="00E667B4">
      <w:pPr>
        <w:pStyle w:val="Heading5"/>
        <w:rPr>
          <w:lang w:eastAsia="zh-CN"/>
        </w:rPr>
      </w:pPr>
      <w:bookmarkStart w:id="4075" w:name="_Toc85734251"/>
      <w:bookmarkStart w:id="4076" w:name="_Toc89431550"/>
      <w:bookmarkStart w:id="4077" w:name="_Toc97042358"/>
      <w:bookmarkStart w:id="4078" w:name="_Toc97045502"/>
      <w:bookmarkStart w:id="4079" w:name="_Toc97155247"/>
      <w:bookmarkStart w:id="4080" w:name="_Toc101521384"/>
      <w:bookmarkStart w:id="4081" w:name="_Toc138761652"/>
      <w:bookmarkStart w:id="4082" w:name="_Toc145707862"/>
      <w:bookmarkStart w:id="4083" w:name="_Toc160570343"/>
      <w:bookmarkStart w:id="4084" w:name="_Toc162007939"/>
      <w:bookmarkStart w:id="4085" w:name="_Toc185515603"/>
      <w:bookmarkStart w:id="4086" w:name="_Toc192872910"/>
      <w:bookmarkStart w:id="4087" w:name="_Toc200970618"/>
      <w:bookmarkStart w:id="4088" w:name="_Toc207721949"/>
      <w:bookmarkStart w:id="4089" w:name="_Toc209520812"/>
      <w:bookmarkStart w:id="4090" w:name="_Toc218778684"/>
      <w:r>
        <w:rPr>
          <w:lang w:eastAsia="zh-CN"/>
        </w:rPr>
        <w:t>8.</w:t>
      </w:r>
      <w:r w:rsidR="007B0A3F">
        <w:rPr>
          <w:lang w:eastAsia="zh-CN"/>
        </w:rPr>
        <w:t>1</w:t>
      </w:r>
      <w:r>
        <w:rPr>
          <w:lang w:eastAsia="zh-CN"/>
        </w:rPr>
        <w:t>.5.2.1</w:t>
      </w:r>
      <w:r>
        <w:rPr>
          <w:lang w:eastAsia="zh-CN"/>
        </w:rPr>
        <w:tab/>
        <w:t>Introduction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4091" w:name="_Toc85734252"/>
      <w:bookmarkStart w:id="4092" w:name="_Toc89431551"/>
      <w:bookmarkStart w:id="4093" w:name="_Toc97042359"/>
      <w:bookmarkStart w:id="4094" w:name="_Toc97045503"/>
      <w:bookmarkStart w:id="4095" w:name="_Toc97155248"/>
      <w:bookmarkStart w:id="4096" w:name="_Toc101521385"/>
      <w:bookmarkStart w:id="4097" w:name="_Toc138761653"/>
      <w:bookmarkStart w:id="4098" w:name="_Toc145707863"/>
      <w:bookmarkStart w:id="4099" w:name="_Toc160570344"/>
      <w:bookmarkStart w:id="4100" w:name="_Toc162007940"/>
      <w:bookmarkStart w:id="4101" w:name="_Toc185515604"/>
      <w:bookmarkStart w:id="4102" w:name="_Toc192872911"/>
      <w:bookmarkStart w:id="4103" w:name="_Toc200970619"/>
      <w:bookmarkStart w:id="4104" w:name="_Toc207721950"/>
      <w:bookmarkStart w:id="4105" w:name="_Toc209520813"/>
      <w:bookmarkStart w:id="4106" w:name="_Toc218778685"/>
      <w:r>
        <w:rPr>
          <w:lang w:eastAsia="zh-CN"/>
        </w:rPr>
        <w:t>8.</w:t>
      </w:r>
      <w:r w:rsidR="007B0A3F">
        <w:rPr>
          <w:lang w:eastAsia="zh-CN"/>
        </w:rPr>
        <w:t>1</w:t>
      </w:r>
      <w:r>
        <w:rPr>
          <w:lang w:eastAsia="zh-CN"/>
        </w:rPr>
        <w:t>.5.2.2</w:t>
      </w:r>
      <w:r>
        <w:rPr>
          <w:lang w:eastAsia="zh-CN"/>
        </w:rPr>
        <w:tab/>
        <w:t>Type: EASRegistration</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140B4A">
            <w:pPr>
              <w:pStyle w:val="TAH"/>
            </w:pPr>
            <w:r w:rsidRPr="00140B4A">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4107" w:name="_Toc85734253"/>
      <w:bookmarkStart w:id="4108" w:name="_Toc89431552"/>
      <w:bookmarkStart w:id="4109" w:name="_Toc97042360"/>
      <w:bookmarkStart w:id="4110" w:name="_Toc97045504"/>
      <w:bookmarkStart w:id="4111" w:name="_Toc97155249"/>
      <w:bookmarkStart w:id="4112" w:name="_Toc101521386"/>
      <w:bookmarkStart w:id="4113" w:name="_Toc138761654"/>
      <w:bookmarkStart w:id="4114" w:name="_Toc145707864"/>
      <w:bookmarkStart w:id="4115" w:name="_Toc160570345"/>
      <w:bookmarkStart w:id="4116" w:name="_Toc162007941"/>
      <w:bookmarkStart w:id="4117" w:name="_Toc185515605"/>
      <w:bookmarkStart w:id="4118" w:name="_Toc192872912"/>
      <w:bookmarkStart w:id="4119" w:name="_Toc200970620"/>
      <w:bookmarkStart w:id="4120" w:name="_Toc207721951"/>
      <w:bookmarkStart w:id="4121" w:name="_Toc209520814"/>
      <w:bookmarkStart w:id="4122" w:name="_Toc218778686"/>
      <w:r>
        <w:rPr>
          <w:lang w:eastAsia="zh-CN"/>
        </w:rPr>
        <w:lastRenderedPageBreak/>
        <w:t>8.</w:t>
      </w:r>
      <w:r w:rsidR="007B0A3F">
        <w:rPr>
          <w:lang w:eastAsia="zh-CN"/>
        </w:rPr>
        <w:t>1</w:t>
      </w:r>
      <w:r>
        <w:rPr>
          <w:lang w:eastAsia="zh-CN"/>
        </w:rPr>
        <w:t>.5.2.3</w:t>
      </w:r>
      <w:r>
        <w:rPr>
          <w:lang w:eastAsia="zh-CN"/>
        </w:rPr>
        <w:tab/>
        <w:t>Type: EASProfile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140B4A">
            <w:pPr>
              <w:pStyle w:val="TAH"/>
            </w:pPr>
            <w:r w:rsidRPr="00140B4A">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bookmarkStart w:id="4123" w:name="_PERM_MCCTEMPBM_CRPT38050014___2" w:colFirst="4" w:colLast="4"/>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bookmarkEnd w:id="4123"/>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4124" w:name="_Toc85734254"/>
      <w:bookmarkStart w:id="4125" w:name="_Toc89431553"/>
      <w:bookmarkStart w:id="4126" w:name="_Toc97042361"/>
      <w:bookmarkStart w:id="4127" w:name="_Toc97045505"/>
      <w:bookmarkStart w:id="4128" w:name="_Toc97155250"/>
      <w:bookmarkStart w:id="4129" w:name="_Toc101521387"/>
      <w:bookmarkStart w:id="4130" w:name="_Toc138761655"/>
      <w:bookmarkStart w:id="4131" w:name="_Toc145707865"/>
      <w:bookmarkStart w:id="4132" w:name="_Toc160570346"/>
      <w:bookmarkStart w:id="4133" w:name="_Toc162007942"/>
      <w:bookmarkStart w:id="4134" w:name="_Toc185515606"/>
      <w:bookmarkStart w:id="4135" w:name="_Toc192872913"/>
      <w:bookmarkStart w:id="4136" w:name="_Toc200970621"/>
      <w:bookmarkStart w:id="4137" w:name="_Toc207721952"/>
      <w:bookmarkStart w:id="4138" w:name="_Toc209520815"/>
      <w:bookmarkStart w:id="4139" w:name="_Toc218778687"/>
      <w:r>
        <w:rPr>
          <w:lang w:eastAsia="zh-CN"/>
        </w:rPr>
        <w:t>8.</w:t>
      </w:r>
      <w:r w:rsidR="007B0A3F">
        <w:rPr>
          <w:lang w:eastAsia="zh-CN"/>
        </w:rPr>
        <w:t>1</w:t>
      </w:r>
      <w:r>
        <w:rPr>
          <w:lang w:eastAsia="zh-CN"/>
        </w:rPr>
        <w:t>.5.2.4</w:t>
      </w:r>
      <w:r>
        <w:rPr>
          <w:lang w:eastAsia="zh-CN"/>
        </w:rPr>
        <w:tab/>
        <w:t>Type: EASServiceKPI</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140B4A">
            <w:pPr>
              <w:pStyle w:val="TAH"/>
            </w:pPr>
            <w:r w:rsidRPr="00140B4A">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4140" w:name="_Toc85734255"/>
      <w:bookmarkStart w:id="4141" w:name="_Toc89431554"/>
      <w:bookmarkStart w:id="4142" w:name="_Toc97042362"/>
      <w:bookmarkStart w:id="4143" w:name="_Toc97045506"/>
      <w:bookmarkStart w:id="4144" w:name="_Toc97155251"/>
      <w:bookmarkStart w:id="4145" w:name="_Toc101521388"/>
      <w:bookmarkStart w:id="4146" w:name="_Toc138761656"/>
      <w:bookmarkStart w:id="4147" w:name="_Toc145707866"/>
      <w:bookmarkStart w:id="4148" w:name="_Toc160570347"/>
      <w:bookmarkStart w:id="4149" w:name="_Toc162007943"/>
      <w:bookmarkStart w:id="4150" w:name="_Toc185515607"/>
      <w:bookmarkStart w:id="4151" w:name="_Toc192872914"/>
      <w:bookmarkStart w:id="4152" w:name="_Toc200970622"/>
      <w:bookmarkStart w:id="4153" w:name="_Toc207721953"/>
      <w:bookmarkStart w:id="4154" w:name="_Toc209520816"/>
      <w:bookmarkStart w:id="4155" w:name="_Toc218778688"/>
      <w:r>
        <w:rPr>
          <w:lang w:eastAsia="zh-CN"/>
        </w:rPr>
        <w:t>8.</w:t>
      </w:r>
      <w:r w:rsidR="007B0A3F">
        <w:rPr>
          <w:lang w:eastAsia="zh-CN"/>
        </w:rPr>
        <w:t>1</w:t>
      </w:r>
      <w:r>
        <w:rPr>
          <w:lang w:eastAsia="zh-CN"/>
        </w:rPr>
        <w:t>.5.2.5</w:t>
      </w:r>
      <w:r>
        <w:rPr>
          <w:lang w:eastAsia="zh-CN"/>
        </w:rPr>
        <w:tab/>
        <w:t>Type: EndPoint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140B4A">
            <w:pPr>
              <w:pStyle w:val="TAH"/>
            </w:pPr>
            <w:r w:rsidRPr="00140B4A">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4156" w:name="_Toc85734256"/>
      <w:bookmarkStart w:id="4157" w:name="_Toc89431555"/>
      <w:bookmarkStart w:id="4158" w:name="_Toc97042363"/>
      <w:bookmarkStart w:id="4159" w:name="_Toc97045507"/>
      <w:bookmarkStart w:id="4160" w:name="_Toc97155252"/>
      <w:bookmarkStart w:id="4161" w:name="_Toc101521389"/>
      <w:bookmarkStart w:id="4162" w:name="_Toc138761657"/>
      <w:bookmarkStart w:id="4163" w:name="_Toc145707867"/>
      <w:bookmarkStart w:id="4164" w:name="_Toc160570348"/>
      <w:bookmarkStart w:id="4165" w:name="_Toc162007944"/>
      <w:bookmarkStart w:id="4166" w:name="_Toc185515608"/>
      <w:bookmarkStart w:id="4167" w:name="_Toc192872915"/>
      <w:bookmarkStart w:id="4168" w:name="_Toc200970623"/>
      <w:bookmarkStart w:id="4169" w:name="_Toc207721954"/>
      <w:bookmarkStart w:id="4170" w:name="_Toc209520817"/>
      <w:bookmarkStart w:id="4171" w:name="_Toc218778689"/>
      <w:r>
        <w:rPr>
          <w:lang w:eastAsia="zh-CN"/>
        </w:rPr>
        <w:lastRenderedPageBreak/>
        <w:t>8.1.5.2.6</w:t>
      </w:r>
      <w:r>
        <w:rPr>
          <w:lang w:eastAsia="zh-CN"/>
        </w:rPr>
        <w:tab/>
        <w:t>Type: EASRegistrationPatch</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140B4A">
            <w:pPr>
              <w:pStyle w:val="TAH"/>
            </w:pPr>
            <w:r w:rsidRPr="00140B4A">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4172" w:name="_Toc138761658"/>
      <w:bookmarkStart w:id="4173" w:name="_Toc145707868"/>
      <w:bookmarkStart w:id="4174" w:name="_Toc160570349"/>
      <w:bookmarkStart w:id="4175" w:name="_Toc162007945"/>
      <w:bookmarkStart w:id="4176" w:name="_Toc185515609"/>
      <w:bookmarkStart w:id="4177" w:name="_Toc192872916"/>
      <w:bookmarkStart w:id="4178" w:name="_Toc200970624"/>
      <w:bookmarkStart w:id="4179" w:name="_Toc207721955"/>
      <w:bookmarkStart w:id="4180" w:name="_Toc209520818"/>
      <w:bookmarkStart w:id="4181" w:name="_Toc218778690"/>
      <w:r>
        <w:rPr>
          <w:lang w:eastAsia="zh-CN"/>
        </w:rPr>
        <w:t>8.1.5.2.7</w:t>
      </w:r>
      <w:r>
        <w:rPr>
          <w:lang w:eastAsia="zh-CN"/>
        </w:rPr>
        <w:tab/>
        <w:t xml:space="preserve">Type: </w:t>
      </w:r>
      <w:r>
        <w:t>TransContSuppDetails</w:t>
      </w:r>
      <w:bookmarkEnd w:id="4172"/>
      <w:bookmarkEnd w:id="4173"/>
      <w:bookmarkEnd w:id="4174"/>
      <w:bookmarkEnd w:id="4175"/>
      <w:bookmarkEnd w:id="4176"/>
      <w:bookmarkEnd w:id="4177"/>
      <w:bookmarkEnd w:id="4178"/>
      <w:bookmarkEnd w:id="4179"/>
      <w:bookmarkEnd w:id="4180"/>
      <w:bookmarkEnd w:id="418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140B4A">
            <w:pPr>
              <w:pStyle w:val="TAH"/>
            </w:pPr>
            <w:r w:rsidRPr="00140B4A">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4182" w:name="_Toc138761659"/>
      <w:bookmarkStart w:id="4183" w:name="_Toc145707869"/>
      <w:bookmarkStart w:id="4184" w:name="_Toc160570350"/>
      <w:bookmarkStart w:id="4185" w:name="_Toc162007946"/>
      <w:bookmarkStart w:id="4186" w:name="_Toc185515610"/>
      <w:bookmarkStart w:id="4187" w:name="_Toc192872917"/>
      <w:bookmarkStart w:id="4188" w:name="_Toc200970625"/>
      <w:bookmarkStart w:id="4189" w:name="_Toc207721956"/>
      <w:bookmarkStart w:id="4190" w:name="_Toc209520819"/>
      <w:bookmarkStart w:id="4191" w:name="_Toc218778691"/>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4182"/>
      <w:bookmarkEnd w:id="4183"/>
      <w:bookmarkEnd w:id="4184"/>
      <w:bookmarkEnd w:id="4185"/>
      <w:bookmarkEnd w:id="4186"/>
      <w:bookmarkEnd w:id="4187"/>
      <w:bookmarkEnd w:id="4188"/>
      <w:bookmarkEnd w:id="4189"/>
      <w:bookmarkEnd w:id="4190"/>
      <w:bookmarkEnd w:id="4191"/>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140B4A">
            <w:pPr>
              <w:pStyle w:val="TAH"/>
            </w:pPr>
            <w:r w:rsidRPr="00140B4A">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4192" w:name="_Toc145707870"/>
      <w:bookmarkStart w:id="4193" w:name="_Toc160570351"/>
      <w:bookmarkStart w:id="4194" w:name="_Toc162007947"/>
      <w:bookmarkStart w:id="4195" w:name="_Toc185515611"/>
      <w:bookmarkStart w:id="4196" w:name="_Toc192872918"/>
      <w:bookmarkStart w:id="4197" w:name="_Toc200970626"/>
      <w:bookmarkStart w:id="4198" w:name="_Toc207721957"/>
      <w:bookmarkStart w:id="4199" w:name="_Toc209520820"/>
      <w:bookmarkStart w:id="4200" w:name="_Toc218778692"/>
      <w:r>
        <w:rPr>
          <w:lang w:eastAsia="zh-CN"/>
        </w:rPr>
        <w:lastRenderedPageBreak/>
        <w:t>8.1.5.2.</w:t>
      </w:r>
      <w:r w:rsidRPr="009F6FAC">
        <w:rPr>
          <w:lang w:eastAsia="zh-CN"/>
        </w:rPr>
        <w:t>9</w:t>
      </w:r>
      <w:r>
        <w:rPr>
          <w:lang w:eastAsia="zh-CN"/>
        </w:rPr>
        <w:tab/>
        <w:t xml:space="preserve">Type: </w:t>
      </w:r>
      <w:r>
        <w:t>EASBdlReqs</w:t>
      </w:r>
      <w:bookmarkEnd w:id="4192"/>
      <w:bookmarkEnd w:id="4193"/>
      <w:bookmarkEnd w:id="4194"/>
      <w:bookmarkEnd w:id="4195"/>
      <w:bookmarkEnd w:id="4196"/>
      <w:bookmarkEnd w:id="4197"/>
      <w:bookmarkEnd w:id="4198"/>
      <w:bookmarkEnd w:id="4199"/>
      <w:bookmarkEnd w:id="420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140B4A">
            <w:pPr>
              <w:pStyle w:val="TAH"/>
            </w:pPr>
            <w:r w:rsidRPr="00140B4A">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bookmarkStart w:id="4201" w:name="_PERM_MCCTEMPBM_CRPT38050021___2" w:colFirst="4" w:colLast="4"/>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bookmarkEnd w:id="4201"/>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4202" w:name="_Toc145707871"/>
      <w:bookmarkStart w:id="4203" w:name="_Toc160570352"/>
      <w:bookmarkStart w:id="4204" w:name="_Toc162007948"/>
      <w:bookmarkStart w:id="4205" w:name="_Toc185515612"/>
      <w:bookmarkStart w:id="4206" w:name="_Toc192872919"/>
      <w:bookmarkStart w:id="4207" w:name="_Toc200970627"/>
      <w:bookmarkStart w:id="4208" w:name="_Toc207721958"/>
      <w:bookmarkStart w:id="4209" w:name="_Toc209520821"/>
      <w:bookmarkStart w:id="4210" w:name="_Toc218778693"/>
      <w:r>
        <w:rPr>
          <w:lang w:eastAsia="zh-CN"/>
        </w:rPr>
        <w:t>8.1.5.2.</w:t>
      </w:r>
      <w:r w:rsidRPr="009F6FAC">
        <w:rPr>
          <w:lang w:eastAsia="zh-CN"/>
        </w:rPr>
        <w:t>10</w:t>
      </w:r>
      <w:r>
        <w:rPr>
          <w:lang w:eastAsia="zh-CN"/>
        </w:rPr>
        <w:tab/>
        <w:t xml:space="preserve">Type: </w:t>
      </w:r>
      <w:r>
        <w:t>CoordinatedAcrReqs</w:t>
      </w:r>
      <w:bookmarkEnd w:id="4202"/>
      <w:bookmarkEnd w:id="4203"/>
      <w:bookmarkEnd w:id="4204"/>
      <w:bookmarkEnd w:id="4205"/>
      <w:bookmarkEnd w:id="4206"/>
      <w:bookmarkEnd w:id="4207"/>
      <w:bookmarkEnd w:id="4208"/>
      <w:bookmarkEnd w:id="4209"/>
      <w:bookmarkEnd w:id="4210"/>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140B4A">
            <w:pPr>
              <w:pStyle w:val="TAH"/>
            </w:pPr>
            <w:r w:rsidRPr="00140B4A">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bookmarkStart w:id="4211" w:name="_PERM_MCCTEMPBM_CRPT38050023___2" w:colFirst="4" w:colLast="4"/>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bookmarkEnd w:id="4211"/>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4212" w:name="_Toc200970628"/>
      <w:bookmarkStart w:id="4213" w:name="_Toc207721959"/>
      <w:bookmarkStart w:id="4214" w:name="_Toc209520822"/>
      <w:bookmarkStart w:id="4215" w:name="_Toc218778694"/>
      <w:r>
        <w:rPr>
          <w:lang w:eastAsia="zh-CN"/>
        </w:rPr>
        <w:lastRenderedPageBreak/>
        <w:t>8.1.5.2.11</w:t>
      </w:r>
      <w:r>
        <w:rPr>
          <w:lang w:eastAsia="zh-CN"/>
        </w:rPr>
        <w:tab/>
        <w:t xml:space="preserve">Type: </w:t>
      </w:r>
      <w:r>
        <w:t>AssociatedDevice</w:t>
      </w:r>
      <w:bookmarkEnd w:id="4212"/>
      <w:bookmarkEnd w:id="4213"/>
      <w:bookmarkEnd w:id="4214"/>
      <w:bookmarkEnd w:id="4215"/>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140B4A">
            <w:pPr>
              <w:pStyle w:val="TAH"/>
            </w:pPr>
            <w:r w:rsidRPr="00140B4A">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4216" w:name="_Toc85734257"/>
      <w:bookmarkStart w:id="4217" w:name="_Toc89431556"/>
      <w:bookmarkStart w:id="4218" w:name="_Toc97042364"/>
      <w:bookmarkStart w:id="4219" w:name="_Toc97045508"/>
      <w:bookmarkStart w:id="4220" w:name="_Toc97155253"/>
      <w:bookmarkStart w:id="4221" w:name="_Toc101521390"/>
      <w:bookmarkStart w:id="4222" w:name="_Toc138761660"/>
      <w:bookmarkStart w:id="4223" w:name="_Toc145707872"/>
      <w:bookmarkStart w:id="4224" w:name="_Toc160570353"/>
      <w:bookmarkStart w:id="4225" w:name="_Toc162007949"/>
      <w:bookmarkStart w:id="4226" w:name="_Toc185515613"/>
      <w:bookmarkStart w:id="4227" w:name="_Toc192872920"/>
      <w:bookmarkStart w:id="4228" w:name="_Toc200970629"/>
      <w:bookmarkStart w:id="4229" w:name="_Toc207721960"/>
      <w:bookmarkStart w:id="4230" w:name="_Toc209520823"/>
      <w:bookmarkStart w:id="4231" w:name="_Toc218778695"/>
      <w:r>
        <w:rPr>
          <w:lang w:eastAsia="zh-CN"/>
        </w:rPr>
        <w:t>8.</w:t>
      </w:r>
      <w:r w:rsidR="007B0A3F">
        <w:rPr>
          <w:lang w:eastAsia="zh-CN"/>
        </w:rPr>
        <w:t>1</w:t>
      </w:r>
      <w:r>
        <w:rPr>
          <w:lang w:eastAsia="zh-CN"/>
        </w:rPr>
        <w:t>.5.3</w:t>
      </w:r>
      <w:r>
        <w:rPr>
          <w:lang w:eastAsia="zh-CN"/>
        </w:rPr>
        <w:tab/>
        <w:t>Simple data types and enumerations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2FEA8B3" w14:textId="77777777" w:rsidR="0094697A" w:rsidRDefault="0094697A" w:rsidP="0094697A">
      <w:pPr>
        <w:pStyle w:val="Heading5"/>
      </w:pPr>
      <w:bookmarkStart w:id="4232" w:name="_Toc97042365"/>
      <w:bookmarkStart w:id="4233" w:name="_Toc97045509"/>
      <w:bookmarkStart w:id="4234" w:name="_Toc97155254"/>
      <w:bookmarkStart w:id="4235" w:name="_Toc101521391"/>
      <w:bookmarkStart w:id="4236" w:name="_Toc138761661"/>
      <w:bookmarkStart w:id="4237" w:name="_Toc145707873"/>
      <w:bookmarkStart w:id="4238" w:name="_Toc160570354"/>
      <w:bookmarkStart w:id="4239" w:name="_Toc162007950"/>
      <w:bookmarkStart w:id="4240" w:name="_Toc185515614"/>
      <w:bookmarkStart w:id="4241" w:name="_Toc192872921"/>
      <w:bookmarkStart w:id="4242" w:name="_Toc200970630"/>
      <w:bookmarkStart w:id="4243" w:name="_Toc207721961"/>
      <w:bookmarkStart w:id="4244" w:name="_Toc209520824"/>
      <w:bookmarkStart w:id="4245" w:name="_Toc218778696"/>
      <w:r>
        <w:t>8.1.5.3.1</w:t>
      </w:r>
      <w:r>
        <w:tab/>
        <w:t>Introduction</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4246" w:name="_Toc97042366"/>
      <w:bookmarkStart w:id="4247" w:name="_Toc97045510"/>
      <w:bookmarkStart w:id="4248" w:name="_Toc97155255"/>
      <w:bookmarkStart w:id="4249" w:name="_Toc101521392"/>
      <w:bookmarkStart w:id="4250" w:name="_Toc138761662"/>
      <w:bookmarkStart w:id="4251" w:name="_Toc145707874"/>
      <w:bookmarkStart w:id="4252" w:name="_Toc160570355"/>
      <w:bookmarkStart w:id="4253" w:name="_Toc162007951"/>
      <w:bookmarkStart w:id="4254" w:name="_Toc185515615"/>
      <w:bookmarkStart w:id="4255" w:name="_Toc192872922"/>
      <w:bookmarkStart w:id="4256" w:name="_Toc200970631"/>
      <w:bookmarkStart w:id="4257" w:name="_Toc207721962"/>
      <w:bookmarkStart w:id="4258" w:name="_Toc209520825"/>
      <w:bookmarkStart w:id="4259" w:name="_Toc218778697"/>
      <w:r>
        <w:t>8.1.5.3.2</w:t>
      </w:r>
      <w:r>
        <w:tab/>
        <w:t>Simple data types</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4260" w:name="_Toc97042367"/>
      <w:bookmarkStart w:id="4261" w:name="_Toc97045511"/>
      <w:bookmarkStart w:id="4262" w:name="_Toc97155256"/>
      <w:bookmarkStart w:id="4263" w:name="_Toc101521393"/>
      <w:bookmarkStart w:id="4264" w:name="_Toc138761663"/>
      <w:bookmarkStart w:id="4265" w:name="_Toc145707875"/>
      <w:bookmarkStart w:id="4266" w:name="_Toc160570356"/>
      <w:bookmarkStart w:id="4267" w:name="_Toc162007952"/>
      <w:bookmarkStart w:id="4268" w:name="_Toc185515616"/>
      <w:bookmarkStart w:id="4269" w:name="_Toc192872923"/>
      <w:bookmarkStart w:id="4270" w:name="_Toc200970632"/>
      <w:bookmarkStart w:id="4271" w:name="_Toc207721963"/>
      <w:bookmarkStart w:id="4272" w:name="_Toc209520826"/>
      <w:bookmarkStart w:id="4273" w:name="_Toc218778698"/>
      <w:r>
        <w:t>8.1.5.3.3</w:t>
      </w:r>
      <w:r>
        <w:tab/>
        <w:t>Enumeration: PermissionLevel</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4274" w:name="_Toc97042368"/>
      <w:bookmarkStart w:id="4275" w:name="_Toc97045512"/>
      <w:bookmarkStart w:id="4276" w:name="_Toc97155257"/>
      <w:bookmarkStart w:id="4277" w:name="_Toc101521394"/>
      <w:bookmarkStart w:id="4278" w:name="_Toc138761664"/>
      <w:bookmarkStart w:id="4279" w:name="_Toc145707876"/>
      <w:bookmarkStart w:id="4280" w:name="_Toc160570357"/>
      <w:bookmarkStart w:id="4281" w:name="_Toc162007953"/>
      <w:bookmarkStart w:id="4282" w:name="_Toc185515617"/>
      <w:bookmarkStart w:id="4283" w:name="_Toc192872924"/>
      <w:bookmarkStart w:id="4284" w:name="_Toc200970633"/>
      <w:bookmarkStart w:id="4285" w:name="_Toc207721964"/>
      <w:bookmarkStart w:id="4286" w:name="_Toc209520827"/>
      <w:bookmarkStart w:id="4287" w:name="_Toc218778699"/>
      <w:r>
        <w:t>8.1.5.3.4</w:t>
      </w:r>
      <w:r>
        <w:tab/>
        <w:t>Enumeration: EASCategory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4288" w:name="_Toc138761665"/>
      <w:bookmarkStart w:id="4289" w:name="_Toc145707877"/>
      <w:bookmarkStart w:id="4290" w:name="_Toc160570358"/>
      <w:bookmarkStart w:id="4291" w:name="_Toc162007954"/>
      <w:bookmarkStart w:id="4292" w:name="_Toc185515618"/>
      <w:bookmarkStart w:id="4293" w:name="_Toc192872925"/>
      <w:bookmarkStart w:id="4294" w:name="_Toc200970634"/>
      <w:bookmarkStart w:id="4295" w:name="_Toc207721965"/>
      <w:bookmarkStart w:id="4296" w:name="_Toc209520828"/>
      <w:bookmarkStart w:id="4297" w:name="_Toc218778700"/>
      <w:r>
        <w:lastRenderedPageBreak/>
        <w:t>8.1.5.3.5</w:t>
      </w:r>
      <w:r>
        <w:tab/>
        <w:t>Enumeration: TransportProtocol</w:t>
      </w:r>
      <w:bookmarkEnd w:id="4288"/>
      <w:bookmarkEnd w:id="4289"/>
      <w:bookmarkEnd w:id="4290"/>
      <w:bookmarkEnd w:id="4291"/>
      <w:bookmarkEnd w:id="4292"/>
      <w:bookmarkEnd w:id="4293"/>
      <w:bookmarkEnd w:id="4294"/>
      <w:bookmarkEnd w:id="4295"/>
      <w:bookmarkEnd w:id="4296"/>
      <w:bookmarkEnd w:id="4297"/>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4298" w:name="_Toc145707878"/>
      <w:bookmarkStart w:id="4299" w:name="_Toc160570359"/>
      <w:bookmarkStart w:id="4300" w:name="_Toc162007955"/>
      <w:bookmarkStart w:id="4301" w:name="_Toc185515619"/>
      <w:bookmarkStart w:id="4302" w:name="_Toc192872926"/>
      <w:bookmarkStart w:id="4303" w:name="_Toc200970635"/>
      <w:bookmarkStart w:id="4304" w:name="_Toc207721966"/>
      <w:bookmarkStart w:id="4305" w:name="_Toc209520829"/>
      <w:bookmarkStart w:id="4306" w:name="_Toc218778701"/>
      <w:r>
        <w:t>8.1.5.3.</w:t>
      </w:r>
      <w:r w:rsidRPr="009F6FAC">
        <w:t>6</w:t>
      </w:r>
      <w:r>
        <w:tab/>
        <w:t>Enumeration: BdlType</w:t>
      </w:r>
      <w:bookmarkEnd w:id="4298"/>
      <w:bookmarkEnd w:id="4299"/>
      <w:bookmarkEnd w:id="4300"/>
      <w:bookmarkEnd w:id="4301"/>
      <w:bookmarkEnd w:id="4302"/>
      <w:bookmarkEnd w:id="4303"/>
      <w:bookmarkEnd w:id="4304"/>
      <w:bookmarkEnd w:id="4305"/>
      <w:bookmarkEnd w:id="4306"/>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4307" w:name="_Toc145707879"/>
      <w:bookmarkStart w:id="4308" w:name="_Toc160570360"/>
      <w:bookmarkStart w:id="4309" w:name="_Toc162007956"/>
      <w:bookmarkStart w:id="4310" w:name="_Toc185515620"/>
      <w:bookmarkStart w:id="4311" w:name="_Toc192872927"/>
      <w:bookmarkStart w:id="4312" w:name="_Toc200970636"/>
      <w:bookmarkStart w:id="4313" w:name="_Toc207721967"/>
      <w:bookmarkStart w:id="4314" w:name="_Toc209520830"/>
      <w:bookmarkStart w:id="4315" w:name="_Toc218778702"/>
      <w:r>
        <w:t>8.1.5.3.</w:t>
      </w:r>
      <w:r w:rsidRPr="009F6FAC">
        <w:t>7</w:t>
      </w:r>
      <w:r>
        <w:tab/>
        <w:t>Enumeration: Affinity</w:t>
      </w:r>
      <w:bookmarkEnd w:id="4307"/>
      <w:bookmarkEnd w:id="4308"/>
      <w:bookmarkEnd w:id="4309"/>
      <w:bookmarkEnd w:id="4310"/>
      <w:bookmarkEnd w:id="4311"/>
      <w:bookmarkEnd w:id="4312"/>
      <w:bookmarkEnd w:id="4313"/>
      <w:bookmarkEnd w:id="4314"/>
      <w:bookmarkEnd w:id="4315"/>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4316" w:name="_Toc145707880"/>
      <w:bookmarkStart w:id="4317" w:name="_Toc160570361"/>
      <w:bookmarkStart w:id="4318" w:name="_Toc162007957"/>
      <w:bookmarkStart w:id="4319" w:name="_Toc185515621"/>
      <w:bookmarkStart w:id="4320" w:name="_Toc192872928"/>
      <w:bookmarkStart w:id="4321" w:name="_Toc200970637"/>
      <w:bookmarkStart w:id="4322" w:name="_Toc207721968"/>
      <w:bookmarkStart w:id="4323" w:name="_Toc209520831"/>
      <w:bookmarkStart w:id="4324" w:name="_Toc218778703"/>
      <w:r>
        <w:t>8.1.5.3.</w:t>
      </w:r>
      <w:r w:rsidRPr="009F6FAC">
        <w:t>8</w:t>
      </w:r>
      <w:r>
        <w:tab/>
        <w:t>Enumeration: FailureAction</w:t>
      </w:r>
      <w:bookmarkEnd w:id="4316"/>
      <w:bookmarkEnd w:id="4317"/>
      <w:bookmarkEnd w:id="4318"/>
      <w:bookmarkEnd w:id="4319"/>
      <w:bookmarkEnd w:id="4320"/>
      <w:bookmarkEnd w:id="4321"/>
      <w:bookmarkEnd w:id="4322"/>
      <w:bookmarkEnd w:id="4323"/>
      <w:bookmarkEnd w:id="4324"/>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4325" w:name="_Toc192872929"/>
      <w:bookmarkStart w:id="4326" w:name="_Toc200970638"/>
      <w:bookmarkStart w:id="4327" w:name="_Toc207721969"/>
      <w:bookmarkStart w:id="4328" w:name="_Toc209520832"/>
      <w:bookmarkStart w:id="4329" w:name="_Toc218778704"/>
      <w:r>
        <w:t>8.1.5.3.9</w:t>
      </w:r>
      <w:r>
        <w:tab/>
        <w:t>Enumeration: EASStatus</w:t>
      </w:r>
      <w:bookmarkEnd w:id="4325"/>
      <w:bookmarkEnd w:id="4326"/>
      <w:bookmarkEnd w:id="4327"/>
      <w:bookmarkEnd w:id="4328"/>
      <w:bookmarkEnd w:id="4329"/>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4330" w:name="_Toc200970639"/>
      <w:bookmarkStart w:id="4331" w:name="_Toc207721970"/>
      <w:bookmarkStart w:id="4332" w:name="_Toc209520833"/>
      <w:bookmarkStart w:id="4333" w:name="_Toc218778705"/>
      <w:r>
        <w:lastRenderedPageBreak/>
        <w:t>8.1.5.3.10</w:t>
      </w:r>
      <w:r>
        <w:tab/>
        <w:t>Enumeration: DeviceType</w:t>
      </w:r>
      <w:bookmarkEnd w:id="4330"/>
      <w:bookmarkEnd w:id="4331"/>
      <w:bookmarkEnd w:id="4332"/>
      <w:bookmarkEnd w:id="4333"/>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334" w:name="_Toc85734258"/>
      <w:bookmarkStart w:id="4335" w:name="_Toc89431557"/>
      <w:bookmarkStart w:id="4336" w:name="_Toc97042369"/>
      <w:bookmarkStart w:id="4337" w:name="_Toc97045513"/>
      <w:bookmarkStart w:id="4338" w:name="_Toc97155258"/>
      <w:bookmarkStart w:id="4339" w:name="_Toc101521395"/>
      <w:bookmarkStart w:id="4340" w:name="_Toc138761666"/>
      <w:bookmarkStart w:id="4341" w:name="_Toc145707881"/>
      <w:bookmarkStart w:id="4342" w:name="_Toc160570362"/>
      <w:bookmarkStart w:id="4343" w:name="_Toc162007958"/>
      <w:bookmarkStart w:id="4344" w:name="_Toc185515622"/>
      <w:bookmarkStart w:id="4345" w:name="_Toc192872930"/>
      <w:bookmarkStart w:id="4346" w:name="_Toc200970640"/>
      <w:bookmarkStart w:id="4347" w:name="_Toc207721971"/>
      <w:bookmarkStart w:id="4348" w:name="_Toc209520834"/>
      <w:bookmarkStart w:id="4349" w:name="_Toc218778706"/>
      <w:r>
        <w:t>8.</w:t>
      </w:r>
      <w:r w:rsidR="007B0A3F">
        <w:t>1</w:t>
      </w:r>
      <w:r>
        <w:t>.6</w:t>
      </w:r>
      <w:r>
        <w:tab/>
        <w:t>Error Handling</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E4791BA" w14:textId="77777777" w:rsidR="00031925" w:rsidRPr="00D00D02" w:rsidRDefault="00031925" w:rsidP="00031925">
      <w:pPr>
        <w:pStyle w:val="Heading4"/>
      </w:pPr>
      <w:bookmarkStart w:id="4350" w:name="_Toc200970641"/>
      <w:bookmarkStart w:id="4351" w:name="_Toc207721972"/>
      <w:bookmarkStart w:id="4352" w:name="_Toc209520835"/>
      <w:bookmarkStart w:id="4353" w:name="_Toc218778707"/>
      <w:r>
        <w:t>8.1.6</w:t>
      </w:r>
      <w:r w:rsidRPr="00D00D02">
        <w:t>.1</w:t>
      </w:r>
      <w:r w:rsidRPr="00D00D02">
        <w:tab/>
        <w:t>General</w:t>
      </w:r>
      <w:bookmarkEnd w:id="4350"/>
      <w:bookmarkEnd w:id="4351"/>
      <w:bookmarkEnd w:id="4352"/>
      <w:bookmarkEnd w:id="4353"/>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354" w:name="_Toc200970642"/>
      <w:bookmarkStart w:id="4355" w:name="_Toc207721973"/>
      <w:bookmarkStart w:id="4356" w:name="_Toc209520836"/>
      <w:bookmarkStart w:id="4357" w:name="_Toc218778708"/>
      <w:r>
        <w:t>8.1.6</w:t>
      </w:r>
      <w:r w:rsidRPr="00D00D02">
        <w:t>.2</w:t>
      </w:r>
      <w:r w:rsidRPr="00D00D02">
        <w:tab/>
        <w:t>Protocol Errors</w:t>
      </w:r>
      <w:bookmarkEnd w:id="4354"/>
      <w:bookmarkEnd w:id="4355"/>
      <w:bookmarkEnd w:id="4356"/>
      <w:bookmarkEnd w:id="4357"/>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358" w:name="_Toc200970643"/>
      <w:bookmarkStart w:id="4359" w:name="_Toc207721974"/>
      <w:bookmarkStart w:id="4360" w:name="_Toc209520837"/>
      <w:bookmarkStart w:id="4361" w:name="_Toc218778709"/>
      <w:r>
        <w:t>8.1.6</w:t>
      </w:r>
      <w:r w:rsidRPr="00D00D02">
        <w:t>.3</w:t>
      </w:r>
      <w:r w:rsidRPr="00D00D02">
        <w:tab/>
        <w:t>Application Errors</w:t>
      </w:r>
      <w:bookmarkEnd w:id="4358"/>
      <w:bookmarkEnd w:id="4359"/>
      <w:bookmarkEnd w:id="4360"/>
      <w:bookmarkEnd w:id="4361"/>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362" w:name="_Toc85734259"/>
      <w:bookmarkStart w:id="4363" w:name="_Toc89431558"/>
      <w:bookmarkStart w:id="4364" w:name="_Toc97042370"/>
      <w:bookmarkStart w:id="4365" w:name="_Toc97045514"/>
      <w:bookmarkStart w:id="4366" w:name="_Toc97155259"/>
      <w:bookmarkStart w:id="4367" w:name="_Toc101521396"/>
      <w:bookmarkStart w:id="4368" w:name="_Toc138761667"/>
      <w:bookmarkStart w:id="4369" w:name="_Toc145707882"/>
      <w:bookmarkStart w:id="4370" w:name="_Toc160570363"/>
      <w:bookmarkStart w:id="4371" w:name="_Toc162007959"/>
      <w:bookmarkStart w:id="4372" w:name="_Toc185515623"/>
      <w:bookmarkStart w:id="4373" w:name="_Toc192872931"/>
      <w:bookmarkStart w:id="4374" w:name="_Toc200970644"/>
      <w:bookmarkStart w:id="4375" w:name="_Toc207721975"/>
      <w:bookmarkStart w:id="4376" w:name="_Toc209520838"/>
      <w:bookmarkStart w:id="4377" w:name="_Toc218778710"/>
      <w:r>
        <w:t>8.</w:t>
      </w:r>
      <w:r w:rsidR="007B0A3F">
        <w:t>1</w:t>
      </w:r>
      <w:r>
        <w:t>.7</w:t>
      </w:r>
      <w:r>
        <w:tab/>
        <w:t>Feature negotiation</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bookmarkStart w:id="4378" w:name="_PERM_MCCTEMPBM_CRPT38050025___2" w:colFirst="2" w:colLast="2"/>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bookmarkEnd w:id="4378"/>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379" w:name="_Toc85734260"/>
      <w:bookmarkStart w:id="4380" w:name="_Toc89431559"/>
      <w:bookmarkStart w:id="4381" w:name="_Toc97042371"/>
      <w:bookmarkStart w:id="4382" w:name="_Toc97045515"/>
      <w:bookmarkStart w:id="4383" w:name="_Toc97155260"/>
      <w:bookmarkStart w:id="4384" w:name="_Toc101521397"/>
      <w:bookmarkStart w:id="4385" w:name="_Toc138761668"/>
      <w:bookmarkStart w:id="4386" w:name="_Toc145707883"/>
      <w:bookmarkStart w:id="4387" w:name="_Toc160570364"/>
      <w:bookmarkStart w:id="4388" w:name="_Toc162007960"/>
      <w:bookmarkStart w:id="4389" w:name="_Toc185515624"/>
      <w:bookmarkStart w:id="4390" w:name="_Toc192872932"/>
      <w:bookmarkStart w:id="4391" w:name="_Toc200970645"/>
      <w:bookmarkStart w:id="4392" w:name="_Toc207721976"/>
      <w:bookmarkStart w:id="4393" w:name="_Toc209520839"/>
      <w:bookmarkStart w:id="4394" w:name="_Toc218778711"/>
      <w:r>
        <w:t>8.2</w:t>
      </w:r>
      <w:r>
        <w:tab/>
        <w:t>Eees_UELocation API</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D967C31" w14:textId="732F6D3F" w:rsidR="00C95A9A" w:rsidRDefault="00C95A9A" w:rsidP="00C95A9A">
      <w:pPr>
        <w:pStyle w:val="Heading3"/>
      </w:pPr>
      <w:bookmarkStart w:id="4395" w:name="_Toc85734261"/>
      <w:bookmarkStart w:id="4396" w:name="_Toc89431560"/>
      <w:bookmarkStart w:id="4397" w:name="_Toc97042372"/>
      <w:bookmarkStart w:id="4398" w:name="_Toc97045516"/>
      <w:bookmarkStart w:id="4399" w:name="_Toc97155261"/>
      <w:bookmarkStart w:id="4400" w:name="_Toc101521398"/>
      <w:bookmarkStart w:id="4401" w:name="_Toc138761669"/>
      <w:bookmarkStart w:id="4402" w:name="_Toc145707884"/>
      <w:bookmarkStart w:id="4403" w:name="_Toc160570365"/>
      <w:bookmarkStart w:id="4404" w:name="_Toc162007961"/>
      <w:bookmarkStart w:id="4405" w:name="_Toc185515625"/>
      <w:bookmarkStart w:id="4406" w:name="_Toc192872933"/>
      <w:bookmarkStart w:id="4407" w:name="_Toc200970646"/>
      <w:bookmarkStart w:id="4408" w:name="_Toc207721977"/>
      <w:bookmarkStart w:id="4409" w:name="_Toc209520840"/>
      <w:bookmarkStart w:id="4410" w:name="_Toc218778712"/>
      <w:r>
        <w:t>8.2.1</w:t>
      </w:r>
      <w:r>
        <w:tab/>
      </w:r>
      <w:bookmarkEnd w:id="4395"/>
      <w:r w:rsidR="00F63995">
        <w:t>Introduction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411" w:name="_Toc85734262"/>
      <w:bookmarkStart w:id="4412" w:name="_Toc89431561"/>
      <w:bookmarkStart w:id="4413" w:name="_Toc97042373"/>
      <w:bookmarkStart w:id="4414" w:name="_Toc97045517"/>
      <w:bookmarkStart w:id="4415" w:name="_Toc97155262"/>
      <w:bookmarkStart w:id="4416" w:name="_Toc101521399"/>
      <w:bookmarkStart w:id="4417" w:name="_Toc138761670"/>
      <w:bookmarkStart w:id="4418" w:name="_Toc145707885"/>
      <w:bookmarkStart w:id="4419" w:name="_Toc160570366"/>
      <w:bookmarkStart w:id="4420" w:name="_Toc162007962"/>
      <w:bookmarkStart w:id="4421" w:name="_Toc185515626"/>
      <w:bookmarkStart w:id="4422" w:name="_Toc192872934"/>
      <w:bookmarkStart w:id="4423" w:name="_Toc200970647"/>
      <w:bookmarkStart w:id="4424" w:name="_Toc207721978"/>
      <w:bookmarkStart w:id="4425" w:name="_Toc209520841"/>
      <w:bookmarkStart w:id="4426" w:name="_Toc218778713"/>
      <w:r>
        <w:t>8.2.2</w:t>
      </w:r>
      <w:r>
        <w:tab/>
        <w:t>Resources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5F4D41DF" w14:textId="440D3E81" w:rsidR="00C95A9A" w:rsidRDefault="00C95A9A" w:rsidP="00C95A9A">
      <w:pPr>
        <w:pStyle w:val="Heading4"/>
      </w:pPr>
      <w:bookmarkStart w:id="4427" w:name="_Toc85734263"/>
      <w:bookmarkStart w:id="4428" w:name="_Toc89431562"/>
      <w:bookmarkStart w:id="4429" w:name="_Toc97042374"/>
      <w:bookmarkStart w:id="4430" w:name="_Toc97045518"/>
      <w:bookmarkStart w:id="4431" w:name="_Toc97155263"/>
      <w:bookmarkStart w:id="4432" w:name="_Toc101521400"/>
      <w:bookmarkStart w:id="4433" w:name="_Toc138761671"/>
      <w:bookmarkStart w:id="4434" w:name="_Toc145707886"/>
      <w:bookmarkStart w:id="4435" w:name="_Toc160570367"/>
      <w:bookmarkStart w:id="4436" w:name="_Toc162007963"/>
      <w:bookmarkStart w:id="4437" w:name="_Toc185515627"/>
      <w:bookmarkStart w:id="4438" w:name="_Toc192872935"/>
      <w:bookmarkStart w:id="4439" w:name="_Toc200970648"/>
      <w:bookmarkStart w:id="4440" w:name="_Toc207721979"/>
      <w:bookmarkStart w:id="4441" w:name="_Toc209520842"/>
      <w:bookmarkStart w:id="4442" w:name="_Toc218778714"/>
      <w:r>
        <w:t>8.2.2.1</w:t>
      </w:r>
      <w:r>
        <w:tab/>
        <w:t>Overview</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8pt;height:215.35pt" o:ole="">
            <v:imagedata r:id="rId15" o:title=""/>
          </v:shape>
          <o:OLEObject Type="Embed" ProgID="Visio.Drawing.11" ShapeID="_x0000_i1027" DrawAspect="Content" ObjectID="_1833450497"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443" w:name="_Toc85734264"/>
      <w:bookmarkStart w:id="4444" w:name="_Toc89431563"/>
      <w:bookmarkStart w:id="4445" w:name="_Toc97042375"/>
      <w:bookmarkStart w:id="4446" w:name="_Toc97045519"/>
      <w:bookmarkStart w:id="4447" w:name="_Toc97155264"/>
      <w:bookmarkStart w:id="4448" w:name="_Toc101521401"/>
      <w:bookmarkStart w:id="4449" w:name="_Toc138761672"/>
      <w:bookmarkStart w:id="4450" w:name="_Toc145707887"/>
      <w:bookmarkStart w:id="4451" w:name="_Toc160570368"/>
      <w:bookmarkStart w:id="4452" w:name="_Toc162007964"/>
      <w:bookmarkStart w:id="4453" w:name="_Toc185515628"/>
      <w:bookmarkStart w:id="4454" w:name="_Toc192872936"/>
      <w:bookmarkStart w:id="4455" w:name="_Toc200970649"/>
      <w:bookmarkStart w:id="4456" w:name="_Toc207721980"/>
      <w:bookmarkStart w:id="4457" w:name="_Toc209520843"/>
      <w:bookmarkStart w:id="4458" w:name="_Toc218778715"/>
      <w:r>
        <w:t>8.2.2.2</w:t>
      </w:r>
      <w:r>
        <w:tab/>
        <w:t>Resource</w:t>
      </w:r>
      <w:r w:rsidRPr="00831458">
        <w:t xml:space="preserve">: </w:t>
      </w:r>
      <w:r>
        <w:t>Location Information Subscriptions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7390CD20" w14:textId="17A056FB" w:rsidR="00C95A9A" w:rsidRDefault="00C95A9A" w:rsidP="00C95A9A">
      <w:pPr>
        <w:pStyle w:val="Heading5"/>
        <w:rPr>
          <w:lang w:eastAsia="zh-CN"/>
        </w:rPr>
      </w:pPr>
      <w:bookmarkStart w:id="4459" w:name="_Toc85734265"/>
      <w:bookmarkStart w:id="4460" w:name="_Toc89431564"/>
      <w:bookmarkStart w:id="4461" w:name="_Toc97042376"/>
      <w:bookmarkStart w:id="4462" w:name="_Toc97045520"/>
      <w:bookmarkStart w:id="4463" w:name="_Toc97155265"/>
      <w:bookmarkStart w:id="4464" w:name="_Toc101521402"/>
      <w:bookmarkStart w:id="4465" w:name="_Toc138761673"/>
      <w:bookmarkStart w:id="4466" w:name="_Toc145707888"/>
      <w:bookmarkStart w:id="4467" w:name="_Toc160570369"/>
      <w:bookmarkStart w:id="4468" w:name="_Toc162007965"/>
      <w:bookmarkStart w:id="4469" w:name="_Toc185515629"/>
      <w:bookmarkStart w:id="4470" w:name="_Toc192872937"/>
      <w:bookmarkStart w:id="4471" w:name="_Toc200970650"/>
      <w:bookmarkStart w:id="4472" w:name="_Toc207721981"/>
      <w:bookmarkStart w:id="4473" w:name="_Toc209520844"/>
      <w:bookmarkStart w:id="4474" w:name="_Toc218778716"/>
      <w:r>
        <w:rPr>
          <w:lang w:eastAsia="zh-CN"/>
        </w:rPr>
        <w:t>8.2.2.2.1</w:t>
      </w:r>
      <w:r>
        <w:rPr>
          <w:lang w:eastAsia="zh-CN"/>
        </w:rPr>
        <w:tab/>
        <w:t>Description</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475" w:name="_Toc85734266"/>
      <w:bookmarkStart w:id="4476" w:name="_Toc89431565"/>
      <w:bookmarkStart w:id="4477" w:name="_Toc97042377"/>
      <w:bookmarkStart w:id="4478" w:name="_Toc97045521"/>
      <w:bookmarkStart w:id="4479" w:name="_Toc97155266"/>
      <w:bookmarkStart w:id="4480" w:name="_Toc101521403"/>
      <w:bookmarkStart w:id="4481" w:name="_Toc138761674"/>
      <w:bookmarkStart w:id="4482" w:name="_Toc145707889"/>
      <w:bookmarkStart w:id="4483" w:name="_Toc160570370"/>
      <w:bookmarkStart w:id="4484" w:name="_Toc162007966"/>
      <w:bookmarkStart w:id="4485" w:name="_Toc185515630"/>
      <w:bookmarkStart w:id="4486" w:name="_Toc192872938"/>
      <w:bookmarkStart w:id="4487" w:name="_Toc200970651"/>
      <w:bookmarkStart w:id="4488" w:name="_Toc207721982"/>
      <w:bookmarkStart w:id="4489" w:name="_Toc209520845"/>
      <w:bookmarkStart w:id="4490" w:name="_Toc218778717"/>
      <w:r>
        <w:rPr>
          <w:lang w:eastAsia="zh-CN"/>
        </w:rPr>
        <w:t>8.2.2.2.2</w:t>
      </w:r>
      <w:r>
        <w:rPr>
          <w:lang w:eastAsia="zh-CN"/>
        </w:rPr>
        <w:tab/>
        <w:t>Resource Definition</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491" w:name="_Toc85734267"/>
      <w:bookmarkStart w:id="4492" w:name="_Toc89431566"/>
      <w:bookmarkStart w:id="4493" w:name="_Toc97042378"/>
      <w:bookmarkStart w:id="4494" w:name="_Toc97045522"/>
      <w:bookmarkStart w:id="4495" w:name="_Toc97155267"/>
      <w:bookmarkStart w:id="4496" w:name="_Toc101521404"/>
      <w:bookmarkStart w:id="4497" w:name="_Toc138761675"/>
      <w:bookmarkStart w:id="4498" w:name="_Toc145707890"/>
      <w:bookmarkStart w:id="4499" w:name="_Toc160570371"/>
      <w:bookmarkStart w:id="4500" w:name="_Toc162007967"/>
      <w:bookmarkStart w:id="4501" w:name="_Toc185515631"/>
      <w:bookmarkStart w:id="4502" w:name="_Toc192872939"/>
      <w:bookmarkStart w:id="4503" w:name="_Toc200970652"/>
      <w:bookmarkStart w:id="4504" w:name="_Toc207721983"/>
      <w:bookmarkStart w:id="4505" w:name="_Toc209520846"/>
      <w:bookmarkStart w:id="4506" w:name="_Toc218778718"/>
      <w:r>
        <w:rPr>
          <w:lang w:eastAsia="zh-CN"/>
        </w:rPr>
        <w:t>8.2.2.2.3</w:t>
      </w:r>
      <w:r>
        <w:rPr>
          <w:lang w:eastAsia="zh-CN"/>
        </w:rPr>
        <w:tab/>
        <w:t>Resource Standard Methods</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32F835E" w14:textId="321DBDD0" w:rsidR="00C95A9A" w:rsidRDefault="00C95A9A" w:rsidP="00450DFB">
      <w:pPr>
        <w:pStyle w:val="H6"/>
        <w:rPr>
          <w:lang w:eastAsia="zh-CN"/>
        </w:rPr>
      </w:pPr>
      <w:bookmarkStart w:id="4507" w:name="_Toc85734268"/>
      <w:bookmarkStart w:id="4508" w:name="_Toc89431567"/>
      <w:bookmarkStart w:id="4509" w:name="_Toc97042379"/>
      <w:bookmarkStart w:id="4510" w:name="_Toc97045523"/>
      <w:bookmarkStart w:id="4511" w:name="_Toc97155268"/>
      <w:bookmarkStart w:id="4512" w:name="_Toc101521405"/>
      <w:bookmarkStart w:id="4513" w:name="_Toc138761676"/>
      <w:bookmarkStart w:id="4514" w:name="_Toc145707891"/>
      <w:bookmarkStart w:id="4515" w:name="_Toc160570372"/>
      <w:bookmarkStart w:id="4516" w:name="_Toc162007968"/>
      <w:bookmarkStart w:id="4517" w:name="_Toc185515632"/>
      <w:bookmarkStart w:id="4518" w:name="_Toc192872940"/>
      <w:bookmarkStart w:id="4519" w:name="_Toc200970653"/>
      <w:bookmarkStart w:id="4520" w:name="_Toc207721984"/>
      <w:bookmarkStart w:id="4521" w:name="_Toc209520847"/>
      <w:r>
        <w:rPr>
          <w:lang w:eastAsia="zh-CN"/>
        </w:rPr>
        <w:t>8.2.2.2.3.1</w:t>
      </w:r>
      <w:r>
        <w:rPr>
          <w:lang w:eastAsia="zh-CN"/>
        </w:rPr>
        <w:tab/>
        <w:t>POST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522" w:name="_Toc85734269"/>
      <w:bookmarkStart w:id="4523" w:name="_Toc89431568"/>
      <w:bookmarkStart w:id="4524" w:name="_Toc97042380"/>
      <w:bookmarkStart w:id="4525" w:name="_Toc97045524"/>
      <w:bookmarkStart w:id="4526" w:name="_Toc97155269"/>
      <w:bookmarkStart w:id="4527" w:name="_Toc101521406"/>
      <w:bookmarkStart w:id="4528" w:name="_Toc138761677"/>
      <w:bookmarkStart w:id="4529" w:name="_Toc145707892"/>
      <w:bookmarkStart w:id="4530" w:name="_Toc160570373"/>
      <w:bookmarkStart w:id="4531" w:name="_Toc162007969"/>
      <w:bookmarkStart w:id="4532" w:name="_Toc185515633"/>
      <w:bookmarkStart w:id="4533" w:name="_Toc192872941"/>
      <w:bookmarkStart w:id="4534" w:name="_Toc200970654"/>
      <w:bookmarkStart w:id="4535" w:name="_Toc207721985"/>
      <w:bookmarkStart w:id="4536" w:name="_Toc209520848"/>
      <w:bookmarkStart w:id="4537" w:name="_Toc218778719"/>
      <w:r>
        <w:rPr>
          <w:lang w:eastAsia="zh-CN"/>
        </w:rPr>
        <w:t>8.2.2.2.4</w:t>
      </w:r>
      <w:r>
        <w:rPr>
          <w:lang w:eastAsia="zh-CN"/>
        </w:rPr>
        <w:tab/>
        <w:t>Resource Custom Operations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A14BA72" w14:textId="77777777" w:rsidR="00C95A9A" w:rsidRDefault="00C95A9A" w:rsidP="00C95A9A">
      <w:r>
        <w:t>None.</w:t>
      </w:r>
    </w:p>
    <w:p w14:paraId="18418CCB" w14:textId="7AFCBE58" w:rsidR="00C95A9A" w:rsidRDefault="00C95A9A" w:rsidP="00C95A9A">
      <w:pPr>
        <w:pStyle w:val="Heading4"/>
      </w:pPr>
      <w:bookmarkStart w:id="4538" w:name="_Toc85734270"/>
      <w:bookmarkStart w:id="4539" w:name="_Toc89431569"/>
      <w:bookmarkStart w:id="4540" w:name="_Toc97042381"/>
      <w:bookmarkStart w:id="4541" w:name="_Toc97045525"/>
      <w:bookmarkStart w:id="4542" w:name="_Toc97155270"/>
      <w:bookmarkStart w:id="4543" w:name="_Toc101521407"/>
      <w:bookmarkStart w:id="4544" w:name="_Toc138761678"/>
      <w:bookmarkStart w:id="4545" w:name="_Toc145707893"/>
      <w:bookmarkStart w:id="4546" w:name="_Toc160570374"/>
      <w:bookmarkStart w:id="4547" w:name="_Toc162007970"/>
      <w:bookmarkStart w:id="4548" w:name="_Toc185515634"/>
      <w:bookmarkStart w:id="4549" w:name="_Toc192872942"/>
      <w:bookmarkStart w:id="4550" w:name="_Toc200970655"/>
      <w:bookmarkStart w:id="4551" w:name="_Toc207721986"/>
      <w:bookmarkStart w:id="4552" w:name="_Toc209520849"/>
      <w:bookmarkStart w:id="4553" w:name="_Toc218778720"/>
      <w:r>
        <w:lastRenderedPageBreak/>
        <w:t>8.2.2.3</w:t>
      </w:r>
      <w:r>
        <w:tab/>
        <w:t>Resource</w:t>
      </w:r>
      <w:r w:rsidRPr="00831458">
        <w:t xml:space="preserve">: </w:t>
      </w:r>
      <w:r>
        <w:t>Individual Location Information Subscription</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5C3185F" w14:textId="10387C15" w:rsidR="00C95A9A" w:rsidRDefault="00C95A9A" w:rsidP="00C95A9A">
      <w:pPr>
        <w:pStyle w:val="Heading5"/>
        <w:rPr>
          <w:lang w:eastAsia="zh-CN"/>
        </w:rPr>
      </w:pPr>
      <w:bookmarkStart w:id="4554" w:name="_Toc85734271"/>
      <w:bookmarkStart w:id="4555" w:name="_Toc89431570"/>
      <w:bookmarkStart w:id="4556" w:name="_Toc97042382"/>
      <w:bookmarkStart w:id="4557" w:name="_Toc97045526"/>
      <w:bookmarkStart w:id="4558" w:name="_Toc97155271"/>
      <w:bookmarkStart w:id="4559" w:name="_Toc101521408"/>
      <w:bookmarkStart w:id="4560" w:name="_Toc138761679"/>
      <w:bookmarkStart w:id="4561" w:name="_Toc145707894"/>
      <w:bookmarkStart w:id="4562" w:name="_Toc160570375"/>
      <w:bookmarkStart w:id="4563" w:name="_Toc162007971"/>
      <w:bookmarkStart w:id="4564" w:name="_Toc185515635"/>
      <w:bookmarkStart w:id="4565" w:name="_Toc192872943"/>
      <w:bookmarkStart w:id="4566" w:name="_Toc200970656"/>
      <w:bookmarkStart w:id="4567" w:name="_Toc207721987"/>
      <w:bookmarkStart w:id="4568" w:name="_Toc209520850"/>
      <w:bookmarkStart w:id="4569" w:name="_Toc218778721"/>
      <w:r>
        <w:rPr>
          <w:lang w:eastAsia="zh-CN"/>
        </w:rPr>
        <w:t>8.2.2.3.1</w:t>
      </w:r>
      <w:r>
        <w:rPr>
          <w:lang w:eastAsia="zh-CN"/>
        </w:rPr>
        <w:tab/>
        <w:t>Description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570" w:name="_Toc85734272"/>
      <w:bookmarkStart w:id="4571" w:name="_Toc89431571"/>
      <w:bookmarkStart w:id="4572" w:name="_Toc97042383"/>
      <w:bookmarkStart w:id="4573" w:name="_Toc97045527"/>
      <w:bookmarkStart w:id="4574" w:name="_Toc97155272"/>
      <w:bookmarkStart w:id="4575" w:name="_Toc101521409"/>
      <w:bookmarkStart w:id="4576" w:name="_Toc138761680"/>
      <w:bookmarkStart w:id="4577" w:name="_Toc145707895"/>
      <w:bookmarkStart w:id="4578" w:name="_Toc160570376"/>
      <w:bookmarkStart w:id="4579" w:name="_Toc162007972"/>
      <w:bookmarkStart w:id="4580" w:name="_Toc185515636"/>
      <w:bookmarkStart w:id="4581" w:name="_Toc192872944"/>
      <w:bookmarkStart w:id="4582" w:name="_Toc200970657"/>
      <w:bookmarkStart w:id="4583" w:name="_Toc207721988"/>
      <w:bookmarkStart w:id="4584" w:name="_Toc209520851"/>
      <w:bookmarkStart w:id="4585" w:name="_Toc218778722"/>
      <w:r>
        <w:rPr>
          <w:lang w:eastAsia="zh-CN"/>
        </w:rPr>
        <w:t>8.2.2.3.2</w:t>
      </w:r>
      <w:r>
        <w:rPr>
          <w:lang w:eastAsia="zh-CN"/>
        </w:rPr>
        <w:tab/>
        <w:t>Resource Definition</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586" w:name="_Toc85734273"/>
      <w:bookmarkStart w:id="4587" w:name="_Toc89431572"/>
      <w:bookmarkStart w:id="4588" w:name="_Toc97042384"/>
      <w:bookmarkStart w:id="4589" w:name="_Toc97045528"/>
      <w:bookmarkStart w:id="4590" w:name="_Toc97155273"/>
      <w:bookmarkStart w:id="4591" w:name="_Toc101521410"/>
      <w:bookmarkStart w:id="4592" w:name="_Toc138761681"/>
      <w:bookmarkStart w:id="4593" w:name="_Toc145707896"/>
      <w:bookmarkStart w:id="4594" w:name="_Toc160570377"/>
      <w:bookmarkStart w:id="4595" w:name="_Toc162007973"/>
      <w:bookmarkStart w:id="4596" w:name="_Toc185515637"/>
      <w:bookmarkStart w:id="4597" w:name="_Toc192872945"/>
      <w:bookmarkStart w:id="4598" w:name="_Toc200970658"/>
      <w:bookmarkStart w:id="4599" w:name="_Toc207721989"/>
      <w:bookmarkStart w:id="4600" w:name="_Toc209520852"/>
      <w:bookmarkStart w:id="4601" w:name="_Toc218778723"/>
      <w:r>
        <w:rPr>
          <w:lang w:eastAsia="zh-CN"/>
        </w:rPr>
        <w:t>8.2.2.3.3</w:t>
      </w:r>
      <w:r>
        <w:rPr>
          <w:lang w:eastAsia="zh-CN"/>
        </w:rPr>
        <w:tab/>
        <w:t>Resource Standard Methods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95ACCB9" w14:textId="4169AF66" w:rsidR="00C95A9A" w:rsidRDefault="00C95A9A" w:rsidP="00450DFB">
      <w:pPr>
        <w:pStyle w:val="H6"/>
        <w:rPr>
          <w:lang w:eastAsia="zh-CN"/>
        </w:rPr>
      </w:pPr>
      <w:bookmarkStart w:id="4602" w:name="_Toc85734274"/>
      <w:bookmarkStart w:id="4603" w:name="_Toc89431573"/>
      <w:bookmarkStart w:id="4604" w:name="_Toc97042385"/>
      <w:bookmarkStart w:id="4605" w:name="_Toc97045529"/>
      <w:bookmarkStart w:id="4606" w:name="_Toc97155274"/>
      <w:bookmarkStart w:id="4607" w:name="_Toc101521411"/>
      <w:bookmarkStart w:id="4608" w:name="_Toc138761682"/>
      <w:bookmarkStart w:id="4609" w:name="_Toc145707897"/>
      <w:bookmarkStart w:id="4610" w:name="_Toc160570378"/>
      <w:bookmarkStart w:id="4611" w:name="_Toc162007974"/>
      <w:bookmarkStart w:id="4612" w:name="_Toc185515638"/>
      <w:bookmarkStart w:id="4613" w:name="_Toc192872946"/>
      <w:bookmarkStart w:id="4614" w:name="_Toc200970659"/>
      <w:bookmarkStart w:id="4615" w:name="_Toc207721990"/>
      <w:bookmarkStart w:id="4616" w:name="_Toc209520853"/>
      <w:r>
        <w:rPr>
          <w:lang w:eastAsia="zh-CN"/>
        </w:rPr>
        <w:t>8.2.2.3.3.1</w:t>
      </w:r>
      <w:r>
        <w:rPr>
          <w:lang w:eastAsia="zh-CN"/>
        </w:rPr>
        <w:tab/>
        <w:t>GET</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450DFB">
      <w:pPr>
        <w:pStyle w:val="H6"/>
        <w:rPr>
          <w:lang w:eastAsia="zh-CN"/>
        </w:rPr>
      </w:pPr>
      <w:bookmarkStart w:id="4617" w:name="_Toc85734275"/>
      <w:bookmarkStart w:id="4618" w:name="_Toc89431574"/>
      <w:bookmarkStart w:id="4619" w:name="_Toc97042386"/>
      <w:bookmarkStart w:id="4620" w:name="_Toc97045530"/>
      <w:bookmarkStart w:id="4621" w:name="_Toc97155275"/>
      <w:bookmarkStart w:id="4622" w:name="_Toc101521412"/>
      <w:bookmarkStart w:id="4623" w:name="_Toc138761683"/>
      <w:bookmarkStart w:id="4624" w:name="_Toc145707898"/>
      <w:bookmarkStart w:id="4625" w:name="_Toc160570379"/>
      <w:bookmarkStart w:id="4626" w:name="_Toc162007975"/>
      <w:bookmarkStart w:id="4627" w:name="_Toc185515639"/>
      <w:bookmarkStart w:id="4628" w:name="_Toc192872947"/>
      <w:bookmarkStart w:id="4629" w:name="_Toc200970660"/>
      <w:bookmarkStart w:id="4630" w:name="_Toc207721991"/>
      <w:bookmarkStart w:id="4631" w:name="_Toc209520854"/>
      <w:r>
        <w:rPr>
          <w:lang w:eastAsia="zh-CN"/>
        </w:rPr>
        <w:t>8.2.2.3.3.2</w:t>
      </w:r>
      <w:r>
        <w:rPr>
          <w:lang w:eastAsia="zh-CN"/>
        </w:rPr>
        <w:tab/>
        <w:t>PATCH</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450DFB">
      <w:pPr>
        <w:pStyle w:val="H6"/>
        <w:rPr>
          <w:lang w:eastAsia="zh-CN"/>
        </w:rPr>
      </w:pPr>
      <w:bookmarkStart w:id="4632" w:name="_Toc85734276"/>
      <w:bookmarkStart w:id="4633" w:name="_Toc89431575"/>
      <w:bookmarkStart w:id="4634" w:name="_Toc97042387"/>
      <w:bookmarkStart w:id="4635" w:name="_Toc97045531"/>
      <w:bookmarkStart w:id="4636" w:name="_Toc97155276"/>
      <w:bookmarkStart w:id="4637" w:name="_Toc101521413"/>
      <w:bookmarkStart w:id="4638" w:name="_Toc138761684"/>
      <w:bookmarkStart w:id="4639" w:name="_Toc145707899"/>
      <w:bookmarkStart w:id="4640" w:name="_Toc160570380"/>
      <w:bookmarkStart w:id="4641" w:name="_Toc162007976"/>
      <w:bookmarkStart w:id="4642" w:name="_Toc185515640"/>
      <w:bookmarkStart w:id="4643" w:name="_Toc192872948"/>
      <w:bookmarkStart w:id="4644" w:name="_Toc200970661"/>
      <w:bookmarkStart w:id="4645" w:name="_Toc207721992"/>
      <w:bookmarkStart w:id="4646" w:name="_Toc209520855"/>
      <w:r>
        <w:rPr>
          <w:lang w:eastAsia="zh-CN"/>
        </w:rPr>
        <w:t>8.2.2.3.3.3</w:t>
      </w:r>
      <w:r>
        <w:rPr>
          <w:lang w:eastAsia="zh-CN"/>
        </w:rPr>
        <w:tab/>
        <w:t>PUT</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450DFB">
      <w:pPr>
        <w:pStyle w:val="H6"/>
        <w:rPr>
          <w:lang w:eastAsia="zh-CN"/>
        </w:rPr>
      </w:pPr>
      <w:bookmarkStart w:id="4647" w:name="_Toc85734277"/>
      <w:bookmarkStart w:id="4648" w:name="_Toc89431576"/>
      <w:bookmarkStart w:id="4649" w:name="_Toc97042388"/>
      <w:bookmarkStart w:id="4650" w:name="_Toc97045532"/>
      <w:bookmarkStart w:id="4651" w:name="_Toc97155277"/>
      <w:bookmarkStart w:id="4652" w:name="_Toc101521414"/>
      <w:bookmarkStart w:id="4653" w:name="_Toc138761685"/>
      <w:bookmarkStart w:id="4654" w:name="_Toc145707900"/>
      <w:bookmarkStart w:id="4655" w:name="_Toc160570381"/>
      <w:bookmarkStart w:id="4656" w:name="_Toc162007977"/>
      <w:bookmarkStart w:id="4657" w:name="_Toc185515641"/>
      <w:bookmarkStart w:id="4658" w:name="_Toc192872949"/>
      <w:bookmarkStart w:id="4659" w:name="_Toc200970662"/>
      <w:bookmarkStart w:id="4660" w:name="_Toc207721993"/>
      <w:bookmarkStart w:id="4661" w:name="_Toc209520856"/>
      <w:r>
        <w:rPr>
          <w:lang w:eastAsia="zh-CN"/>
        </w:rPr>
        <w:t>8.2</w:t>
      </w:r>
      <w:r w:rsidR="00C95A9A">
        <w:rPr>
          <w:lang w:eastAsia="zh-CN"/>
        </w:rPr>
        <w:t>.2.3.3.4</w:t>
      </w:r>
      <w:r w:rsidR="00C95A9A">
        <w:rPr>
          <w:lang w:eastAsia="zh-CN"/>
        </w:rPr>
        <w:tab/>
        <w:t>DELETE</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662" w:name="_Toc85734278"/>
      <w:bookmarkStart w:id="4663" w:name="_Toc89431577"/>
      <w:bookmarkStart w:id="4664" w:name="_Toc97042389"/>
      <w:bookmarkStart w:id="4665" w:name="_Toc97045533"/>
      <w:bookmarkStart w:id="4666" w:name="_Toc97155278"/>
      <w:bookmarkStart w:id="4667" w:name="_Toc101521415"/>
      <w:bookmarkStart w:id="4668" w:name="_Toc138761686"/>
      <w:bookmarkStart w:id="4669" w:name="_Toc145707901"/>
      <w:bookmarkStart w:id="4670" w:name="_Toc160570382"/>
      <w:bookmarkStart w:id="4671" w:name="_Toc162007978"/>
      <w:bookmarkStart w:id="4672" w:name="_Toc185515642"/>
      <w:bookmarkStart w:id="4673" w:name="_Toc192872950"/>
      <w:bookmarkStart w:id="4674" w:name="_Toc200970663"/>
      <w:bookmarkStart w:id="4675" w:name="_Toc207721994"/>
      <w:bookmarkStart w:id="4676" w:name="_Toc209520857"/>
      <w:bookmarkStart w:id="4677" w:name="_Toc218778724"/>
      <w:r>
        <w:rPr>
          <w:lang w:eastAsia="zh-CN"/>
        </w:rPr>
        <w:t>8.2</w:t>
      </w:r>
      <w:r w:rsidR="00C95A9A">
        <w:rPr>
          <w:lang w:eastAsia="zh-CN"/>
        </w:rPr>
        <w:t>.2.3.4</w:t>
      </w:r>
      <w:r w:rsidR="00C95A9A">
        <w:rPr>
          <w:lang w:eastAsia="zh-CN"/>
        </w:rPr>
        <w:tab/>
        <w:t>Resource Custom Operations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678" w:name="_Toc85734279"/>
      <w:bookmarkStart w:id="4679" w:name="_Toc89431578"/>
      <w:bookmarkStart w:id="4680" w:name="_Toc97042390"/>
      <w:bookmarkStart w:id="4681" w:name="_Toc97045534"/>
      <w:bookmarkStart w:id="4682" w:name="_Toc97155279"/>
      <w:bookmarkStart w:id="4683" w:name="_Toc101521416"/>
      <w:bookmarkStart w:id="4684" w:name="_Toc138761687"/>
      <w:bookmarkStart w:id="4685" w:name="_Toc145707902"/>
      <w:bookmarkStart w:id="4686" w:name="_Toc160570383"/>
      <w:bookmarkStart w:id="4687" w:name="_Toc162007979"/>
      <w:bookmarkStart w:id="4688" w:name="_Toc185515643"/>
      <w:bookmarkStart w:id="4689" w:name="_Toc192872951"/>
      <w:bookmarkStart w:id="4690" w:name="_Toc200970664"/>
      <w:bookmarkStart w:id="4691" w:name="_Toc207721995"/>
      <w:bookmarkStart w:id="4692" w:name="_Toc209520858"/>
      <w:bookmarkStart w:id="4693" w:name="_Toc218778725"/>
      <w:r>
        <w:t>8.2</w:t>
      </w:r>
      <w:r w:rsidR="00C95A9A">
        <w:t>.3</w:t>
      </w:r>
      <w:r w:rsidR="00C95A9A">
        <w:tab/>
        <w:t>Custom Operations without associated resources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683CACC6" w14:textId="77777777" w:rsidR="0016246B" w:rsidRPr="000A7435" w:rsidRDefault="0016246B" w:rsidP="0016246B">
      <w:pPr>
        <w:pStyle w:val="Heading4"/>
      </w:pPr>
      <w:bookmarkStart w:id="4694" w:name="_Toc65839243"/>
      <w:bookmarkStart w:id="4695" w:name="_Toc85734280"/>
      <w:bookmarkStart w:id="4696" w:name="_Toc89431579"/>
      <w:bookmarkStart w:id="4697" w:name="_Toc97042391"/>
      <w:bookmarkStart w:id="4698" w:name="_Toc97045535"/>
      <w:bookmarkStart w:id="4699" w:name="_Toc97155280"/>
      <w:bookmarkStart w:id="4700" w:name="_Toc101521417"/>
      <w:bookmarkStart w:id="4701" w:name="_Toc138761688"/>
      <w:bookmarkStart w:id="4702" w:name="_Toc145707903"/>
      <w:bookmarkStart w:id="4703" w:name="_Toc160570384"/>
      <w:bookmarkStart w:id="4704" w:name="_Toc162007980"/>
      <w:bookmarkStart w:id="4705" w:name="_Toc185515644"/>
      <w:bookmarkStart w:id="4706" w:name="_Toc192872952"/>
      <w:bookmarkStart w:id="4707" w:name="_Toc200970665"/>
      <w:bookmarkStart w:id="4708" w:name="_Toc207721996"/>
      <w:bookmarkStart w:id="4709" w:name="_Toc209520859"/>
      <w:bookmarkStart w:id="4710" w:name="_Toc218778726"/>
      <w:r>
        <w:t>8.2.3.1</w:t>
      </w:r>
      <w:r>
        <w:tab/>
        <w:t>Overview</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8pt;height:165.3pt" o:ole="">
            <v:imagedata r:id="rId17" o:title=""/>
          </v:shape>
          <o:OLEObject Type="Embed" ProgID="Visio.Drawing.11" ShapeID="_x0000_i1028" DrawAspect="Content" ObjectID="_1833450498"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711" w:name="_Toc65839244"/>
      <w:bookmarkStart w:id="4712" w:name="_Toc85734281"/>
      <w:bookmarkStart w:id="4713" w:name="_Toc89431580"/>
      <w:bookmarkStart w:id="4714" w:name="_Toc97042392"/>
      <w:bookmarkStart w:id="4715" w:name="_Toc97045536"/>
      <w:bookmarkStart w:id="4716" w:name="_Toc97155281"/>
      <w:bookmarkStart w:id="4717" w:name="_Toc101521418"/>
      <w:bookmarkStart w:id="4718" w:name="_Toc138761689"/>
      <w:bookmarkStart w:id="4719" w:name="_Toc145707904"/>
      <w:bookmarkStart w:id="4720" w:name="_Toc160570385"/>
      <w:bookmarkStart w:id="4721" w:name="_Toc162007981"/>
      <w:bookmarkStart w:id="4722" w:name="_Toc185515645"/>
      <w:bookmarkStart w:id="4723" w:name="_Toc192872953"/>
      <w:bookmarkStart w:id="4724" w:name="_Toc200970666"/>
      <w:bookmarkStart w:id="4725" w:name="_Toc207721997"/>
      <w:bookmarkStart w:id="4726" w:name="_Toc209520860"/>
      <w:bookmarkStart w:id="4727" w:name="_Toc218778727"/>
      <w:r>
        <w:t>8.2.3.2</w:t>
      </w:r>
      <w:r>
        <w:tab/>
        <w:t xml:space="preserve">Operation: </w:t>
      </w:r>
      <w:bookmarkEnd w:id="4711"/>
      <w:r>
        <w:t>Fetch</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7DBEC0F6" w14:textId="77777777" w:rsidR="0016246B" w:rsidRDefault="0016246B" w:rsidP="0016246B">
      <w:pPr>
        <w:pStyle w:val="Heading5"/>
      </w:pPr>
      <w:bookmarkStart w:id="4728" w:name="_Toc65839245"/>
      <w:bookmarkStart w:id="4729" w:name="_Toc85734282"/>
      <w:bookmarkStart w:id="4730" w:name="_Toc89431581"/>
      <w:bookmarkStart w:id="4731" w:name="_Toc97042393"/>
      <w:bookmarkStart w:id="4732" w:name="_Toc97045537"/>
      <w:bookmarkStart w:id="4733" w:name="_Toc97155282"/>
      <w:bookmarkStart w:id="4734" w:name="_Toc101521419"/>
      <w:bookmarkStart w:id="4735" w:name="_Toc138761690"/>
      <w:bookmarkStart w:id="4736" w:name="_Toc145707905"/>
      <w:bookmarkStart w:id="4737" w:name="_Toc160570386"/>
      <w:bookmarkStart w:id="4738" w:name="_Toc162007982"/>
      <w:bookmarkStart w:id="4739" w:name="_Toc185515646"/>
      <w:bookmarkStart w:id="4740" w:name="_Toc192872954"/>
      <w:bookmarkStart w:id="4741" w:name="_Toc200970667"/>
      <w:bookmarkStart w:id="4742" w:name="_Toc207721998"/>
      <w:bookmarkStart w:id="4743" w:name="_Toc209520861"/>
      <w:bookmarkStart w:id="4744" w:name="_Toc218778728"/>
      <w:r>
        <w:t>8.2.3.2.1</w:t>
      </w:r>
      <w:r>
        <w:tab/>
        <w:t>Description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745" w:name="_Toc65839246"/>
      <w:bookmarkStart w:id="4746" w:name="_Toc85734283"/>
      <w:bookmarkStart w:id="4747" w:name="_Toc89431582"/>
      <w:bookmarkStart w:id="4748" w:name="_Toc97042394"/>
      <w:bookmarkStart w:id="4749" w:name="_Toc97045538"/>
      <w:bookmarkStart w:id="4750" w:name="_Toc97155283"/>
      <w:bookmarkStart w:id="4751" w:name="_Toc101521420"/>
      <w:bookmarkStart w:id="4752" w:name="_Toc138761691"/>
      <w:bookmarkStart w:id="4753" w:name="_Toc145707906"/>
      <w:bookmarkStart w:id="4754" w:name="_Toc160570387"/>
      <w:bookmarkStart w:id="4755" w:name="_Toc162007983"/>
      <w:bookmarkStart w:id="4756" w:name="_Toc185515647"/>
      <w:bookmarkStart w:id="4757" w:name="_Toc192872955"/>
      <w:bookmarkStart w:id="4758" w:name="_Toc200970668"/>
      <w:bookmarkStart w:id="4759" w:name="_Toc207721999"/>
      <w:bookmarkStart w:id="4760" w:name="_Toc209520862"/>
      <w:bookmarkStart w:id="4761" w:name="_Toc218778729"/>
      <w:r>
        <w:t>8.2.3.2.2</w:t>
      </w:r>
      <w:r>
        <w:tab/>
        <w:t>Operation Definition</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762" w:name="_Toc85734284"/>
      <w:bookmarkStart w:id="4763" w:name="_Toc89431583"/>
      <w:bookmarkStart w:id="4764" w:name="_Toc97042395"/>
      <w:bookmarkStart w:id="4765" w:name="_Toc97045539"/>
      <w:bookmarkStart w:id="4766" w:name="_Toc97155284"/>
      <w:bookmarkStart w:id="4767" w:name="_Toc101521421"/>
      <w:bookmarkStart w:id="4768" w:name="_Toc138761692"/>
      <w:bookmarkStart w:id="4769" w:name="_Toc145707907"/>
      <w:bookmarkStart w:id="4770" w:name="_Toc160570388"/>
      <w:bookmarkStart w:id="4771" w:name="_Toc162007984"/>
      <w:bookmarkStart w:id="4772" w:name="_Toc185515648"/>
      <w:bookmarkStart w:id="4773" w:name="_Toc192872956"/>
      <w:bookmarkStart w:id="4774" w:name="_Toc200970669"/>
      <w:bookmarkStart w:id="4775" w:name="_Toc207722000"/>
      <w:bookmarkStart w:id="4776" w:name="_Toc209520863"/>
      <w:bookmarkStart w:id="4777" w:name="_Toc218778730"/>
      <w:r>
        <w:t>8.2</w:t>
      </w:r>
      <w:r w:rsidR="00C95A9A">
        <w:t>.4</w:t>
      </w:r>
      <w:r w:rsidR="00C95A9A">
        <w:tab/>
        <w:t>Notifications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4202B195" w14:textId="4671DEE7" w:rsidR="00C95A9A" w:rsidRPr="00AF7276" w:rsidRDefault="00377899" w:rsidP="00C95A9A">
      <w:pPr>
        <w:pStyle w:val="Heading4"/>
      </w:pPr>
      <w:bookmarkStart w:id="4778" w:name="_Toc85734285"/>
      <w:bookmarkStart w:id="4779" w:name="_Toc89431584"/>
      <w:bookmarkStart w:id="4780" w:name="_Toc97042396"/>
      <w:bookmarkStart w:id="4781" w:name="_Toc97045540"/>
      <w:bookmarkStart w:id="4782" w:name="_Toc97155285"/>
      <w:bookmarkStart w:id="4783" w:name="_Toc101521422"/>
      <w:bookmarkStart w:id="4784" w:name="_Toc138761693"/>
      <w:bookmarkStart w:id="4785" w:name="_Toc145707908"/>
      <w:bookmarkStart w:id="4786" w:name="_Toc160570389"/>
      <w:bookmarkStart w:id="4787" w:name="_Toc162007985"/>
      <w:bookmarkStart w:id="4788" w:name="_Toc185515649"/>
      <w:bookmarkStart w:id="4789" w:name="_Toc192872957"/>
      <w:bookmarkStart w:id="4790" w:name="_Toc200970670"/>
      <w:bookmarkStart w:id="4791" w:name="_Toc207722001"/>
      <w:bookmarkStart w:id="4792" w:name="_Toc209520864"/>
      <w:bookmarkStart w:id="4793" w:name="_Toc218778731"/>
      <w:r>
        <w:t>8.2</w:t>
      </w:r>
      <w:r w:rsidR="00C95A9A" w:rsidRPr="00AF7276">
        <w:t>.</w:t>
      </w:r>
      <w:r w:rsidR="00C95A9A">
        <w:t>4</w:t>
      </w:r>
      <w:r w:rsidR="00C95A9A" w:rsidRPr="00AF7276">
        <w:t>.1</w:t>
      </w:r>
      <w:r w:rsidR="00C95A9A" w:rsidRPr="00AF7276">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794" w:name="_Toc85734286"/>
      <w:bookmarkStart w:id="4795" w:name="_Toc89431585"/>
      <w:bookmarkStart w:id="4796" w:name="_Toc97042397"/>
      <w:bookmarkStart w:id="4797" w:name="_Toc97045541"/>
      <w:bookmarkStart w:id="4798" w:name="_Toc97155286"/>
      <w:bookmarkStart w:id="4799" w:name="_Toc101521423"/>
      <w:bookmarkStart w:id="4800" w:name="_Toc138761694"/>
      <w:bookmarkStart w:id="4801" w:name="_Toc145707909"/>
      <w:bookmarkStart w:id="4802" w:name="_Toc160570390"/>
      <w:bookmarkStart w:id="4803" w:name="_Toc162007986"/>
      <w:bookmarkStart w:id="4804" w:name="_Toc185515650"/>
      <w:bookmarkStart w:id="4805" w:name="_Toc192872958"/>
      <w:bookmarkStart w:id="4806" w:name="_Toc200970671"/>
      <w:bookmarkStart w:id="4807" w:name="_Toc207722002"/>
      <w:bookmarkStart w:id="4808" w:name="_Toc209520865"/>
      <w:bookmarkStart w:id="4809" w:name="_Toc218778732"/>
      <w:r>
        <w:rPr>
          <w:lang w:eastAsia="zh-CN"/>
        </w:rPr>
        <w:lastRenderedPageBreak/>
        <w:t>8.2</w:t>
      </w:r>
      <w:r w:rsidR="00C95A9A">
        <w:rPr>
          <w:lang w:eastAsia="zh-CN"/>
        </w:rPr>
        <w:t>.4.2</w:t>
      </w:r>
      <w:r w:rsidR="00C95A9A">
        <w:rPr>
          <w:lang w:eastAsia="zh-CN"/>
        </w:rPr>
        <w:tab/>
        <w:t>Location Information Notification</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68935CA8" w14:textId="1ACA0FA2" w:rsidR="00C95A9A" w:rsidRDefault="00377899" w:rsidP="00C95A9A">
      <w:pPr>
        <w:pStyle w:val="Heading5"/>
        <w:rPr>
          <w:lang w:eastAsia="zh-CN"/>
        </w:rPr>
      </w:pPr>
      <w:bookmarkStart w:id="4810" w:name="_Toc85734287"/>
      <w:bookmarkStart w:id="4811" w:name="_Toc89431586"/>
      <w:bookmarkStart w:id="4812" w:name="_Toc97042398"/>
      <w:bookmarkStart w:id="4813" w:name="_Toc97045542"/>
      <w:bookmarkStart w:id="4814" w:name="_Toc97155287"/>
      <w:bookmarkStart w:id="4815" w:name="_Toc101521424"/>
      <w:bookmarkStart w:id="4816" w:name="_Toc138761695"/>
      <w:bookmarkStart w:id="4817" w:name="_Toc145707910"/>
      <w:bookmarkStart w:id="4818" w:name="_Toc160570391"/>
      <w:bookmarkStart w:id="4819" w:name="_Toc162007987"/>
      <w:bookmarkStart w:id="4820" w:name="_Toc185515651"/>
      <w:bookmarkStart w:id="4821" w:name="_Toc192872959"/>
      <w:bookmarkStart w:id="4822" w:name="_Toc200970672"/>
      <w:bookmarkStart w:id="4823" w:name="_Toc207722003"/>
      <w:bookmarkStart w:id="4824" w:name="_Toc209520866"/>
      <w:bookmarkStart w:id="4825" w:name="_Toc218778733"/>
      <w:r>
        <w:rPr>
          <w:lang w:eastAsia="zh-CN"/>
        </w:rPr>
        <w:t>8.2</w:t>
      </w:r>
      <w:r w:rsidR="00C95A9A">
        <w:rPr>
          <w:lang w:eastAsia="zh-CN"/>
        </w:rPr>
        <w:t>.4.2.1</w:t>
      </w:r>
      <w:r w:rsidR="00C95A9A">
        <w:rPr>
          <w:lang w:eastAsia="zh-CN"/>
        </w:rPr>
        <w:tab/>
        <w:t>Description</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826" w:name="_Toc85734288"/>
      <w:bookmarkStart w:id="4827" w:name="_Toc89431587"/>
      <w:bookmarkStart w:id="4828" w:name="_Toc97042399"/>
      <w:bookmarkStart w:id="4829" w:name="_Toc97045543"/>
      <w:bookmarkStart w:id="4830" w:name="_Toc97155288"/>
      <w:bookmarkStart w:id="4831" w:name="_Toc101521425"/>
      <w:bookmarkStart w:id="4832" w:name="_Toc138761696"/>
      <w:bookmarkStart w:id="4833" w:name="_Toc145707911"/>
      <w:bookmarkStart w:id="4834" w:name="_Toc160570392"/>
      <w:bookmarkStart w:id="4835" w:name="_Toc162007988"/>
      <w:bookmarkStart w:id="4836" w:name="_Toc185515652"/>
      <w:bookmarkStart w:id="4837" w:name="_Toc192872960"/>
      <w:bookmarkStart w:id="4838" w:name="_Toc200970673"/>
      <w:bookmarkStart w:id="4839" w:name="_Toc207722004"/>
      <w:bookmarkStart w:id="4840" w:name="_Toc209520867"/>
      <w:bookmarkStart w:id="4841" w:name="_Toc218778734"/>
      <w:r>
        <w:rPr>
          <w:lang w:eastAsia="zh-CN"/>
        </w:rPr>
        <w:t>8.2</w:t>
      </w:r>
      <w:r w:rsidR="00C95A9A">
        <w:rPr>
          <w:lang w:eastAsia="zh-CN"/>
        </w:rPr>
        <w:t>.4.2.2</w:t>
      </w:r>
      <w:r w:rsidR="00C95A9A">
        <w:rPr>
          <w:lang w:eastAsia="zh-CN"/>
        </w:rPr>
        <w:tab/>
      </w:r>
      <w:bookmarkEnd w:id="4826"/>
      <w:bookmarkEnd w:id="4827"/>
      <w:bookmarkEnd w:id="4828"/>
      <w:bookmarkEnd w:id="4829"/>
      <w:bookmarkEnd w:id="4830"/>
      <w:bookmarkEnd w:id="4831"/>
      <w:r w:rsidR="00C46D36">
        <w:rPr>
          <w:lang w:eastAsia="zh-CN"/>
        </w:rPr>
        <w:t>Target URI</w:t>
      </w:r>
      <w:bookmarkEnd w:id="4832"/>
      <w:bookmarkEnd w:id="4833"/>
      <w:bookmarkEnd w:id="4834"/>
      <w:bookmarkEnd w:id="4835"/>
      <w:bookmarkEnd w:id="4836"/>
      <w:bookmarkEnd w:id="4837"/>
      <w:bookmarkEnd w:id="4838"/>
      <w:bookmarkEnd w:id="4839"/>
      <w:bookmarkEnd w:id="4840"/>
      <w:bookmarkEnd w:id="4841"/>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842" w:name="_Toc532994457"/>
      <w:bookmarkStart w:id="4843" w:name="_Toc35971424"/>
      <w:bookmarkStart w:id="4844" w:name="_Toc67903541"/>
      <w:bookmarkStart w:id="4845" w:name="_Toc138761697"/>
      <w:bookmarkStart w:id="4846" w:name="_Toc145707912"/>
      <w:bookmarkStart w:id="4847" w:name="_Toc160570393"/>
      <w:bookmarkStart w:id="4848" w:name="_Toc162007989"/>
      <w:bookmarkStart w:id="4849" w:name="_Toc185515653"/>
      <w:bookmarkStart w:id="4850" w:name="_Toc192872961"/>
      <w:bookmarkStart w:id="4851" w:name="_Toc200970674"/>
      <w:bookmarkStart w:id="4852" w:name="_Toc207722005"/>
      <w:bookmarkStart w:id="4853" w:name="_Toc209520868"/>
      <w:bookmarkStart w:id="4854" w:name="_Toc218778735"/>
      <w:r w:rsidRPr="006C7EB1">
        <w:t>8.2.4.2.3</w:t>
      </w:r>
      <w:r w:rsidRPr="006C7EB1">
        <w:tab/>
        <w:t>Standard Methods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569C8ED1" w14:textId="1DF0991F" w:rsidR="00C95A9A" w:rsidRPr="00E73566" w:rsidRDefault="00C46D36" w:rsidP="00450DFB">
      <w:pPr>
        <w:pStyle w:val="H6"/>
      </w:pPr>
      <w:bookmarkStart w:id="4855" w:name="_Toc532994458"/>
      <w:bookmarkStart w:id="4856" w:name="_Toc35971425"/>
      <w:bookmarkStart w:id="4857" w:name="_Toc138761698"/>
      <w:bookmarkStart w:id="4858" w:name="_Toc145707913"/>
      <w:bookmarkStart w:id="4859" w:name="_Toc160570394"/>
      <w:bookmarkStart w:id="4860" w:name="_Toc162007990"/>
      <w:bookmarkStart w:id="4861" w:name="_Toc185515654"/>
      <w:bookmarkStart w:id="4862" w:name="_Toc192872962"/>
      <w:bookmarkStart w:id="4863" w:name="_Toc200970675"/>
      <w:bookmarkStart w:id="4864" w:name="_Toc207722006"/>
      <w:bookmarkStart w:id="4865" w:name="_Toc209520869"/>
      <w:r>
        <w:rPr>
          <w:lang w:eastAsia="zh-CN"/>
        </w:rPr>
        <w:t>8.2.4.2</w:t>
      </w:r>
      <w:r>
        <w:t>.3</w:t>
      </w:r>
      <w:r w:rsidRPr="00986E88">
        <w:rPr>
          <w:noProof/>
        </w:rPr>
        <w:t>.1</w:t>
      </w:r>
      <w:r w:rsidRPr="00986E88">
        <w:rPr>
          <w:noProof/>
        </w:rPr>
        <w:tab/>
        <w:t>POST</w:t>
      </w:r>
      <w:bookmarkEnd w:id="4855"/>
      <w:bookmarkEnd w:id="4856"/>
      <w:bookmarkEnd w:id="4857"/>
      <w:bookmarkEnd w:id="4858"/>
      <w:bookmarkEnd w:id="4859"/>
      <w:bookmarkEnd w:id="4860"/>
      <w:bookmarkEnd w:id="4861"/>
      <w:bookmarkEnd w:id="4862"/>
      <w:bookmarkEnd w:id="4863"/>
      <w:bookmarkEnd w:id="4864"/>
      <w:bookmarkEnd w:id="486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866" w:name="_Toc100767573"/>
      <w:bookmarkStart w:id="4867" w:name="_Toc138761699"/>
      <w:bookmarkStart w:id="4868" w:name="_Toc145707914"/>
      <w:bookmarkStart w:id="4869" w:name="_Toc160570395"/>
      <w:bookmarkStart w:id="4870" w:name="_Toc162007991"/>
      <w:bookmarkStart w:id="4871" w:name="_Toc185515655"/>
      <w:bookmarkStart w:id="4872" w:name="_Toc192872963"/>
      <w:bookmarkStart w:id="4873" w:name="_Toc200970676"/>
      <w:bookmarkStart w:id="4874" w:name="_Toc207722007"/>
      <w:bookmarkStart w:id="4875" w:name="_Toc209520870"/>
      <w:bookmarkStart w:id="4876" w:name="_Toc218778736"/>
      <w:r w:rsidRPr="00C955D0">
        <w:rPr>
          <w:lang w:val="fr-FR" w:eastAsia="zh-CN"/>
        </w:rPr>
        <w:t>8.2.4.</w:t>
      </w:r>
      <w:r w:rsidR="00AE15D9">
        <w:rPr>
          <w:lang w:val="fr-FR" w:eastAsia="zh-CN"/>
        </w:rPr>
        <w:t>3</w:t>
      </w:r>
      <w:r w:rsidRPr="00C955D0">
        <w:rPr>
          <w:lang w:val="fr-FR" w:eastAsia="zh-CN"/>
        </w:rPr>
        <w:tab/>
      </w:r>
      <w:bookmarkEnd w:id="4866"/>
      <w:r w:rsidRPr="00C955D0">
        <w:rPr>
          <w:lang w:val="fr-FR"/>
        </w:rPr>
        <w:t>User Consent Revocation Notification</w:t>
      </w:r>
      <w:bookmarkEnd w:id="4867"/>
      <w:bookmarkEnd w:id="4868"/>
      <w:bookmarkEnd w:id="4869"/>
      <w:bookmarkEnd w:id="4870"/>
      <w:bookmarkEnd w:id="4871"/>
      <w:bookmarkEnd w:id="4872"/>
      <w:bookmarkEnd w:id="4873"/>
      <w:bookmarkEnd w:id="4874"/>
      <w:bookmarkEnd w:id="4875"/>
      <w:bookmarkEnd w:id="4876"/>
    </w:p>
    <w:p w14:paraId="54C0443E" w14:textId="0339CE8D" w:rsidR="00606C35" w:rsidRPr="00C955D0" w:rsidRDefault="00606C35" w:rsidP="00606C35">
      <w:pPr>
        <w:pStyle w:val="Heading5"/>
        <w:rPr>
          <w:lang w:val="fr-FR" w:eastAsia="zh-CN"/>
        </w:rPr>
      </w:pPr>
      <w:bookmarkStart w:id="4877" w:name="_Toc100767574"/>
      <w:bookmarkStart w:id="4878" w:name="_Toc138761700"/>
      <w:bookmarkStart w:id="4879" w:name="_Toc145707915"/>
      <w:bookmarkStart w:id="4880" w:name="_Toc160570396"/>
      <w:bookmarkStart w:id="4881" w:name="_Toc162007992"/>
      <w:bookmarkStart w:id="4882" w:name="_Toc185515656"/>
      <w:bookmarkStart w:id="4883" w:name="_Toc192872964"/>
      <w:bookmarkStart w:id="4884" w:name="_Toc200970677"/>
      <w:bookmarkStart w:id="4885" w:name="_Toc207722008"/>
      <w:bookmarkStart w:id="4886" w:name="_Toc209520871"/>
      <w:bookmarkStart w:id="4887" w:name="_Toc218778737"/>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877"/>
      <w:bookmarkEnd w:id="4878"/>
      <w:bookmarkEnd w:id="4879"/>
      <w:bookmarkEnd w:id="4880"/>
      <w:bookmarkEnd w:id="4881"/>
      <w:bookmarkEnd w:id="4882"/>
      <w:bookmarkEnd w:id="4883"/>
      <w:bookmarkEnd w:id="4884"/>
      <w:bookmarkEnd w:id="4885"/>
      <w:bookmarkEnd w:id="4886"/>
      <w:bookmarkEnd w:id="4887"/>
    </w:p>
    <w:p w14:paraId="6F06DB82" w14:textId="77777777" w:rsidR="00606C35" w:rsidRDefault="00606C35" w:rsidP="00606C35">
      <w:pPr>
        <w:rPr>
          <w:noProof/>
        </w:rPr>
      </w:pPr>
      <w:bookmarkStart w:id="488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889" w:name="_Toc138761701"/>
      <w:bookmarkStart w:id="4890" w:name="_Toc145707916"/>
      <w:bookmarkStart w:id="4891" w:name="_Toc160570397"/>
      <w:bookmarkStart w:id="4892" w:name="_Toc162007993"/>
      <w:bookmarkStart w:id="4893" w:name="_Toc185515657"/>
      <w:bookmarkStart w:id="4894" w:name="_Toc192872965"/>
      <w:bookmarkStart w:id="4895" w:name="_Toc200970678"/>
      <w:bookmarkStart w:id="4896" w:name="_Toc207722009"/>
      <w:bookmarkStart w:id="4897" w:name="_Toc209520872"/>
      <w:bookmarkStart w:id="4898" w:name="_Toc218778738"/>
      <w:r>
        <w:rPr>
          <w:lang w:eastAsia="zh-CN"/>
        </w:rPr>
        <w:t>8.2.4.</w:t>
      </w:r>
      <w:r w:rsidR="00AE15D9">
        <w:rPr>
          <w:lang w:eastAsia="zh-CN"/>
        </w:rPr>
        <w:t>3</w:t>
      </w:r>
      <w:r>
        <w:rPr>
          <w:lang w:eastAsia="zh-CN"/>
        </w:rPr>
        <w:t>.2</w:t>
      </w:r>
      <w:r>
        <w:rPr>
          <w:lang w:eastAsia="zh-CN"/>
        </w:rPr>
        <w:tab/>
      </w:r>
      <w:bookmarkEnd w:id="4888"/>
      <w:r>
        <w:rPr>
          <w:lang w:eastAsia="zh-CN"/>
        </w:rPr>
        <w:t>Target URI</w:t>
      </w:r>
      <w:bookmarkEnd w:id="4889"/>
      <w:bookmarkEnd w:id="4890"/>
      <w:bookmarkEnd w:id="4891"/>
      <w:bookmarkEnd w:id="4892"/>
      <w:bookmarkEnd w:id="4893"/>
      <w:bookmarkEnd w:id="4894"/>
      <w:bookmarkEnd w:id="4895"/>
      <w:bookmarkEnd w:id="4896"/>
      <w:bookmarkEnd w:id="4897"/>
      <w:bookmarkEnd w:id="4898"/>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899" w:name="_Toc138761702"/>
      <w:bookmarkStart w:id="4900" w:name="_Toc145707917"/>
      <w:bookmarkStart w:id="4901" w:name="_Toc160570398"/>
      <w:bookmarkStart w:id="4902" w:name="_Toc162007994"/>
      <w:bookmarkStart w:id="4903" w:name="_Toc185515658"/>
      <w:bookmarkStart w:id="4904" w:name="_Toc192872966"/>
      <w:bookmarkStart w:id="4905" w:name="_Toc200970679"/>
      <w:bookmarkStart w:id="4906" w:name="_Toc207722010"/>
      <w:bookmarkStart w:id="4907" w:name="_Toc209520873"/>
      <w:bookmarkStart w:id="4908" w:name="_Toc218778739"/>
      <w:r>
        <w:rPr>
          <w:lang w:eastAsia="zh-CN"/>
        </w:rPr>
        <w:t>8.2.4.</w:t>
      </w:r>
      <w:r w:rsidR="00AE15D9">
        <w:rPr>
          <w:lang w:eastAsia="zh-CN"/>
        </w:rPr>
        <w:t>3</w:t>
      </w:r>
      <w:r w:rsidRPr="00986E88">
        <w:rPr>
          <w:noProof/>
        </w:rPr>
        <w:t>.3</w:t>
      </w:r>
      <w:r w:rsidRPr="00986E88">
        <w:rPr>
          <w:noProof/>
        </w:rPr>
        <w:tab/>
        <w:t>Standard Methods</w:t>
      </w:r>
      <w:bookmarkEnd w:id="4899"/>
      <w:bookmarkEnd w:id="4900"/>
      <w:bookmarkEnd w:id="4901"/>
      <w:bookmarkEnd w:id="4902"/>
      <w:bookmarkEnd w:id="4903"/>
      <w:bookmarkEnd w:id="4904"/>
      <w:bookmarkEnd w:id="4905"/>
      <w:bookmarkEnd w:id="4906"/>
      <w:bookmarkEnd w:id="4907"/>
      <w:bookmarkEnd w:id="490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909" w:name="_Toc85734289"/>
      <w:bookmarkStart w:id="4910" w:name="_Toc89431588"/>
      <w:bookmarkStart w:id="4911" w:name="_Toc97042400"/>
      <w:bookmarkStart w:id="4912" w:name="_Toc97045544"/>
      <w:bookmarkStart w:id="4913" w:name="_Toc97155289"/>
      <w:bookmarkStart w:id="4914" w:name="_Toc101521426"/>
      <w:bookmarkStart w:id="4915" w:name="_Toc138761703"/>
      <w:bookmarkStart w:id="4916" w:name="_Toc145707918"/>
      <w:bookmarkStart w:id="4917" w:name="_Toc160570399"/>
      <w:bookmarkStart w:id="4918" w:name="_Toc162007995"/>
      <w:bookmarkStart w:id="4919" w:name="_Toc185515659"/>
      <w:bookmarkStart w:id="4920" w:name="_Toc192872967"/>
      <w:bookmarkStart w:id="4921" w:name="_Toc200970680"/>
      <w:bookmarkStart w:id="4922" w:name="_Toc207722011"/>
      <w:bookmarkStart w:id="4923" w:name="_Toc209520874"/>
      <w:bookmarkStart w:id="4924" w:name="_Toc218778740"/>
      <w:r>
        <w:t>8.2</w:t>
      </w:r>
      <w:r w:rsidR="00C95A9A">
        <w:t>.5</w:t>
      </w:r>
      <w:r w:rsidR="00C95A9A">
        <w:tab/>
        <w:t>Data Model</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369D2C9E" w14:textId="68F99EBE" w:rsidR="00C95A9A" w:rsidRDefault="00C95A9A" w:rsidP="00C95A9A">
      <w:pPr>
        <w:pStyle w:val="Heading4"/>
        <w:rPr>
          <w:lang w:eastAsia="zh-CN"/>
        </w:rPr>
      </w:pPr>
      <w:bookmarkStart w:id="4925" w:name="_Toc85734290"/>
      <w:bookmarkStart w:id="4926" w:name="_Toc89431589"/>
      <w:bookmarkStart w:id="4927" w:name="_Toc97042401"/>
      <w:bookmarkStart w:id="4928" w:name="_Toc97045545"/>
      <w:bookmarkStart w:id="4929" w:name="_Toc97155290"/>
      <w:bookmarkStart w:id="4930" w:name="_Toc101521427"/>
      <w:bookmarkStart w:id="4931" w:name="_Toc138761704"/>
      <w:bookmarkStart w:id="4932" w:name="_Toc145707919"/>
      <w:bookmarkStart w:id="4933" w:name="_Toc160570400"/>
      <w:bookmarkStart w:id="4934" w:name="_Toc162007996"/>
      <w:bookmarkStart w:id="4935" w:name="_Toc185515660"/>
      <w:bookmarkStart w:id="4936" w:name="_Toc192872968"/>
      <w:bookmarkStart w:id="4937" w:name="_Toc200970681"/>
      <w:bookmarkStart w:id="4938" w:name="_Toc207722012"/>
      <w:bookmarkStart w:id="4939" w:name="_Toc209520875"/>
      <w:bookmarkStart w:id="4940" w:name="_Toc218778741"/>
      <w:r>
        <w:rPr>
          <w:lang w:eastAsia="zh-CN"/>
        </w:rPr>
        <w:t>8.</w:t>
      </w:r>
      <w:r w:rsidR="00377899">
        <w:rPr>
          <w:lang w:eastAsia="zh-CN"/>
        </w:rPr>
        <w:t>2</w:t>
      </w:r>
      <w:r>
        <w:rPr>
          <w:lang w:eastAsia="zh-CN"/>
        </w:rPr>
        <w:t>.5.1</w:t>
      </w:r>
      <w:r>
        <w:rPr>
          <w:lang w:eastAsia="zh-CN"/>
        </w:rPr>
        <w:tab/>
        <w:t>General</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4941" w:name="_Toc85734291"/>
      <w:bookmarkStart w:id="4942" w:name="_Toc89431590"/>
      <w:bookmarkStart w:id="4943" w:name="_Toc97042402"/>
      <w:bookmarkStart w:id="4944" w:name="_Toc97045546"/>
      <w:bookmarkStart w:id="4945" w:name="_Toc97155291"/>
      <w:bookmarkStart w:id="4946" w:name="_Toc101521428"/>
      <w:bookmarkStart w:id="4947" w:name="_Toc138761705"/>
      <w:bookmarkStart w:id="4948" w:name="_Toc145707920"/>
      <w:bookmarkStart w:id="4949" w:name="_Toc160570401"/>
      <w:bookmarkStart w:id="4950" w:name="_Toc162007997"/>
      <w:bookmarkStart w:id="4951" w:name="_Toc185515661"/>
      <w:bookmarkStart w:id="4952" w:name="_Toc192872969"/>
      <w:bookmarkStart w:id="4953" w:name="_Toc200970682"/>
      <w:bookmarkStart w:id="4954" w:name="_Toc207722013"/>
      <w:bookmarkStart w:id="4955" w:name="_Toc209520876"/>
      <w:r>
        <w:lastRenderedPageBreak/>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4956" w:name="_Toc218778742"/>
      <w:r>
        <w:rPr>
          <w:lang w:eastAsia="zh-CN"/>
        </w:rPr>
        <w:lastRenderedPageBreak/>
        <w:t>8.2</w:t>
      </w:r>
      <w:r w:rsidR="00C95A9A">
        <w:rPr>
          <w:lang w:eastAsia="zh-CN"/>
        </w:rPr>
        <w:t>.5.2</w:t>
      </w:r>
      <w:r w:rsidR="00C95A9A">
        <w:rPr>
          <w:lang w:eastAsia="zh-CN"/>
        </w:rPr>
        <w:tab/>
        <w:t>Structured data types</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28C1213A" w14:textId="57E237A7" w:rsidR="00C95A9A" w:rsidRDefault="00377899" w:rsidP="00C95A9A">
      <w:pPr>
        <w:pStyle w:val="Heading5"/>
        <w:rPr>
          <w:lang w:eastAsia="zh-CN"/>
        </w:rPr>
      </w:pPr>
      <w:bookmarkStart w:id="4957" w:name="_Toc85734292"/>
      <w:bookmarkStart w:id="4958" w:name="_Toc89431591"/>
      <w:bookmarkStart w:id="4959" w:name="_Toc97042403"/>
      <w:bookmarkStart w:id="4960" w:name="_Toc97045547"/>
      <w:bookmarkStart w:id="4961" w:name="_Toc97155292"/>
      <w:bookmarkStart w:id="4962" w:name="_Toc101521429"/>
      <w:bookmarkStart w:id="4963" w:name="_Toc138761706"/>
      <w:bookmarkStart w:id="4964" w:name="_Toc145707921"/>
      <w:bookmarkStart w:id="4965" w:name="_Toc160570402"/>
      <w:bookmarkStart w:id="4966" w:name="_Toc162007998"/>
      <w:bookmarkStart w:id="4967" w:name="_Toc185515662"/>
      <w:bookmarkStart w:id="4968" w:name="_Toc192872970"/>
      <w:bookmarkStart w:id="4969" w:name="_Toc200970683"/>
      <w:bookmarkStart w:id="4970" w:name="_Toc207722014"/>
      <w:bookmarkStart w:id="4971" w:name="_Toc209520877"/>
      <w:bookmarkStart w:id="4972" w:name="_Toc218778743"/>
      <w:r>
        <w:rPr>
          <w:lang w:eastAsia="zh-CN"/>
        </w:rPr>
        <w:t>8.2</w:t>
      </w:r>
      <w:r w:rsidR="00C95A9A">
        <w:rPr>
          <w:lang w:eastAsia="zh-CN"/>
        </w:rPr>
        <w:t>.5.2.1</w:t>
      </w:r>
      <w:r w:rsidR="00C95A9A">
        <w:rPr>
          <w:lang w:eastAsia="zh-CN"/>
        </w:rPr>
        <w:tab/>
        <w:t>Introduction</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142473D5" w14:textId="6F9C799D" w:rsidR="00C95A9A" w:rsidRDefault="00377899" w:rsidP="00C95A9A">
      <w:pPr>
        <w:pStyle w:val="Heading5"/>
        <w:rPr>
          <w:lang w:eastAsia="zh-CN"/>
        </w:rPr>
      </w:pPr>
      <w:bookmarkStart w:id="4973" w:name="_Toc85734293"/>
      <w:bookmarkStart w:id="4974" w:name="_Toc89431592"/>
      <w:bookmarkStart w:id="4975" w:name="_Toc97042404"/>
      <w:bookmarkStart w:id="4976" w:name="_Toc97045548"/>
      <w:bookmarkStart w:id="4977" w:name="_Toc97155293"/>
      <w:bookmarkStart w:id="4978" w:name="_Toc101521430"/>
      <w:bookmarkStart w:id="4979" w:name="_Toc138761707"/>
      <w:bookmarkStart w:id="4980" w:name="_Toc145707922"/>
      <w:bookmarkStart w:id="4981" w:name="_Toc160570403"/>
      <w:bookmarkStart w:id="4982" w:name="_Toc162007999"/>
      <w:bookmarkStart w:id="4983" w:name="_Toc185515663"/>
      <w:bookmarkStart w:id="4984" w:name="_Toc192872971"/>
      <w:bookmarkStart w:id="4985" w:name="_Toc200970684"/>
      <w:bookmarkStart w:id="4986" w:name="_Toc207722015"/>
      <w:bookmarkStart w:id="4987" w:name="_Toc209520878"/>
      <w:bookmarkStart w:id="4988" w:name="_Toc218778744"/>
      <w:r>
        <w:rPr>
          <w:lang w:eastAsia="zh-CN"/>
        </w:rPr>
        <w:t>8.2</w:t>
      </w:r>
      <w:r w:rsidR="00C95A9A">
        <w:rPr>
          <w:lang w:eastAsia="zh-CN"/>
        </w:rPr>
        <w:t>.5.2.2</w:t>
      </w:r>
      <w:r w:rsidR="00C95A9A">
        <w:rPr>
          <w:lang w:eastAsia="zh-CN"/>
        </w:rPr>
        <w:tab/>
        <w:t>Type: LocationSubscription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140B4A">
            <w:pPr>
              <w:pStyle w:val="TAH"/>
            </w:pPr>
            <w:r w:rsidRPr="00140B4A">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989" w:name="_Toc85734294"/>
      <w:bookmarkStart w:id="4990" w:name="_Toc89431593"/>
      <w:bookmarkStart w:id="4991" w:name="_Toc97042405"/>
      <w:bookmarkStart w:id="4992" w:name="_Toc97045549"/>
      <w:bookmarkStart w:id="4993" w:name="_Toc97155294"/>
      <w:bookmarkStart w:id="4994" w:name="_Toc101521431"/>
      <w:bookmarkStart w:id="4995" w:name="_Toc138761708"/>
      <w:bookmarkStart w:id="4996" w:name="_Toc145707923"/>
      <w:bookmarkStart w:id="4997" w:name="_Toc160570404"/>
      <w:bookmarkStart w:id="4998" w:name="_Toc162008000"/>
      <w:bookmarkStart w:id="4999" w:name="_Toc185515664"/>
      <w:bookmarkStart w:id="5000" w:name="_Toc192872972"/>
      <w:bookmarkStart w:id="5001" w:name="_Toc200970685"/>
      <w:bookmarkStart w:id="5002" w:name="_Toc207722016"/>
      <w:bookmarkStart w:id="5003" w:name="_Toc209520879"/>
      <w:bookmarkStart w:id="5004" w:name="_Toc218778745"/>
      <w:r>
        <w:rPr>
          <w:lang w:eastAsia="zh-CN"/>
        </w:rPr>
        <w:t>8.2</w:t>
      </w:r>
      <w:r w:rsidR="00C95A9A">
        <w:rPr>
          <w:lang w:eastAsia="zh-CN"/>
        </w:rPr>
        <w:t>.5.2.3</w:t>
      </w:r>
      <w:r w:rsidR="00C95A9A">
        <w:rPr>
          <w:lang w:eastAsia="zh-CN"/>
        </w:rPr>
        <w:tab/>
        <w:t>Type: LocationSubscriptionPatch</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140B4A">
            <w:pPr>
              <w:pStyle w:val="TAH"/>
            </w:pPr>
            <w:r w:rsidRPr="00140B4A">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5005" w:name="_Toc85734295"/>
      <w:bookmarkStart w:id="5006" w:name="_Toc89431594"/>
      <w:bookmarkStart w:id="5007" w:name="_Toc97042406"/>
      <w:bookmarkStart w:id="5008" w:name="_Toc97045550"/>
      <w:bookmarkStart w:id="5009" w:name="_Toc97155295"/>
      <w:bookmarkStart w:id="5010" w:name="_Toc101521432"/>
      <w:bookmarkStart w:id="5011" w:name="_Toc138761709"/>
      <w:bookmarkStart w:id="5012" w:name="_Toc145707924"/>
      <w:bookmarkStart w:id="5013" w:name="_Toc160570405"/>
      <w:bookmarkStart w:id="5014" w:name="_Toc162008001"/>
      <w:bookmarkStart w:id="5015" w:name="_Toc185515665"/>
      <w:bookmarkStart w:id="5016" w:name="_Toc192872973"/>
      <w:bookmarkStart w:id="5017" w:name="_Toc200970686"/>
      <w:bookmarkStart w:id="5018" w:name="_Toc207722017"/>
      <w:bookmarkStart w:id="5019" w:name="_Toc209520880"/>
      <w:bookmarkStart w:id="5020" w:name="_Toc218778746"/>
      <w:r>
        <w:rPr>
          <w:lang w:eastAsia="zh-CN"/>
        </w:rPr>
        <w:t>8.</w:t>
      </w:r>
      <w:r w:rsidR="00377899">
        <w:rPr>
          <w:lang w:eastAsia="zh-CN"/>
        </w:rPr>
        <w:t>2</w:t>
      </w:r>
      <w:r>
        <w:rPr>
          <w:lang w:eastAsia="zh-CN"/>
        </w:rPr>
        <w:t>.5.2.4</w:t>
      </w:r>
      <w:r>
        <w:rPr>
          <w:lang w:eastAsia="zh-CN"/>
        </w:rPr>
        <w:tab/>
        <w:t>Type: LocationNotification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140B4A">
            <w:pPr>
              <w:pStyle w:val="TAH"/>
            </w:pPr>
            <w:r w:rsidRPr="00140B4A">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5021" w:name="_Toc85734296"/>
      <w:bookmarkStart w:id="5022" w:name="_Toc89431595"/>
      <w:bookmarkStart w:id="5023" w:name="_Toc97042407"/>
      <w:bookmarkStart w:id="5024" w:name="_Toc97045551"/>
      <w:bookmarkStart w:id="5025" w:name="_Toc97155296"/>
      <w:bookmarkStart w:id="5026" w:name="_Toc101521433"/>
      <w:bookmarkStart w:id="5027" w:name="_Toc138761710"/>
      <w:bookmarkStart w:id="5028" w:name="_Toc145707925"/>
      <w:bookmarkStart w:id="5029" w:name="_Toc160570406"/>
      <w:bookmarkStart w:id="5030" w:name="_Toc162008002"/>
      <w:bookmarkStart w:id="5031" w:name="_Toc185515666"/>
      <w:bookmarkStart w:id="5032" w:name="_Toc192872974"/>
      <w:bookmarkStart w:id="5033" w:name="_Toc200970687"/>
      <w:bookmarkStart w:id="5034" w:name="_Toc207722018"/>
      <w:bookmarkStart w:id="5035" w:name="_Toc209520881"/>
      <w:bookmarkStart w:id="5036" w:name="_Toc218778747"/>
      <w:r>
        <w:rPr>
          <w:lang w:eastAsia="zh-CN"/>
        </w:rPr>
        <w:t>8.2</w:t>
      </w:r>
      <w:r w:rsidR="00C95A9A">
        <w:rPr>
          <w:lang w:eastAsia="zh-CN"/>
        </w:rPr>
        <w:t>.5.2.5</w:t>
      </w:r>
      <w:r w:rsidR="00C95A9A">
        <w:rPr>
          <w:lang w:eastAsia="zh-CN"/>
        </w:rPr>
        <w:tab/>
        <w:t>Type: LocationEvent</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140B4A">
            <w:pPr>
              <w:pStyle w:val="TAH"/>
            </w:pPr>
            <w:r w:rsidRPr="00140B4A">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5037" w:name="_Toc85734297"/>
      <w:bookmarkStart w:id="5038" w:name="_Toc89431596"/>
      <w:bookmarkStart w:id="5039" w:name="_Toc97042408"/>
      <w:bookmarkStart w:id="5040" w:name="_Toc97045552"/>
      <w:bookmarkStart w:id="5041" w:name="_Toc97155297"/>
      <w:bookmarkStart w:id="5042" w:name="_Toc101521434"/>
      <w:bookmarkStart w:id="5043" w:name="_Toc138761711"/>
      <w:bookmarkStart w:id="5044" w:name="_Toc145707926"/>
      <w:bookmarkStart w:id="5045" w:name="_Toc160570407"/>
      <w:bookmarkStart w:id="5046" w:name="_Toc162008003"/>
      <w:bookmarkStart w:id="5047" w:name="_Toc185515667"/>
      <w:bookmarkStart w:id="5048" w:name="_Toc192872975"/>
      <w:bookmarkStart w:id="5049" w:name="_Toc200970688"/>
      <w:bookmarkStart w:id="5050" w:name="_Toc207722019"/>
      <w:bookmarkStart w:id="5051" w:name="_Toc209520882"/>
      <w:bookmarkStart w:id="5052" w:name="_Toc218778748"/>
      <w:r>
        <w:rPr>
          <w:lang w:eastAsia="zh-CN"/>
        </w:rPr>
        <w:lastRenderedPageBreak/>
        <w:t>8.2.5.2.6</w:t>
      </w:r>
      <w:r>
        <w:rPr>
          <w:lang w:eastAsia="zh-CN"/>
        </w:rPr>
        <w:tab/>
        <w:t>Type: LocationRequest</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140B4A">
            <w:pPr>
              <w:pStyle w:val="TAH"/>
            </w:pPr>
            <w:r w:rsidRPr="00140B4A">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5053" w:name="_Toc138761712"/>
      <w:bookmarkStart w:id="5054" w:name="_Toc145707927"/>
      <w:bookmarkStart w:id="5055" w:name="_Toc160570408"/>
      <w:bookmarkStart w:id="5056" w:name="_Toc162008004"/>
      <w:bookmarkStart w:id="5057" w:name="_Toc185515668"/>
      <w:bookmarkStart w:id="5058" w:name="_Toc192872976"/>
      <w:bookmarkStart w:id="5059" w:name="_Toc200970689"/>
      <w:bookmarkStart w:id="5060" w:name="_Toc207722020"/>
      <w:bookmarkStart w:id="5061" w:name="_Toc209520883"/>
      <w:bookmarkStart w:id="5062" w:name="_Toc218778749"/>
      <w:r>
        <w:rPr>
          <w:lang w:eastAsia="zh-CN"/>
        </w:rPr>
        <w:t>8.2.5.2.7</w:t>
      </w:r>
      <w:r>
        <w:rPr>
          <w:lang w:eastAsia="zh-CN"/>
        </w:rPr>
        <w:tab/>
        <w:t>Type: LocationResponse</w:t>
      </w:r>
      <w:bookmarkEnd w:id="5053"/>
      <w:bookmarkEnd w:id="5054"/>
      <w:bookmarkEnd w:id="5055"/>
      <w:bookmarkEnd w:id="5056"/>
      <w:bookmarkEnd w:id="5057"/>
      <w:bookmarkEnd w:id="5058"/>
      <w:bookmarkEnd w:id="5059"/>
      <w:bookmarkEnd w:id="5060"/>
      <w:bookmarkEnd w:id="5061"/>
      <w:bookmarkEnd w:id="506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140B4A">
            <w:pPr>
              <w:pStyle w:val="TAH"/>
            </w:pPr>
            <w:r w:rsidRPr="00140B4A">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5063" w:name="_Toc138761713"/>
      <w:bookmarkStart w:id="5064" w:name="_Toc145707928"/>
      <w:bookmarkStart w:id="5065" w:name="_Toc160570409"/>
      <w:bookmarkStart w:id="5066" w:name="_Toc162008005"/>
      <w:bookmarkStart w:id="5067" w:name="_Toc185515669"/>
      <w:bookmarkStart w:id="5068" w:name="_Toc192872977"/>
      <w:bookmarkStart w:id="5069" w:name="_Toc200970690"/>
      <w:bookmarkStart w:id="5070" w:name="_Toc207722021"/>
      <w:bookmarkStart w:id="5071" w:name="_Toc209520884"/>
      <w:bookmarkStart w:id="5072" w:name="_Toc218778750"/>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5063"/>
      <w:bookmarkEnd w:id="5064"/>
      <w:bookmarkEnd w:id="5065"/>
      <w:bookmarkEnd w:id="5066"/>
      <w:bookmarkEnd w:id="5067"/>
      <w:bookmarkEnd w:id="5068"/>
      <w:bookmarkEnd w:id="5069"/>
      <w:bookmarkEnd w:id="5070"/>
      <w:bookmarkEnd w:id="5071"/>
      <w:bookmarkEnd w:id="507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140B4A">
            <w:pPr>
              <w:pStyle w:val="TAH"/>
            </w:pPr>
            <w:r w:rsidRPr="00140B4A">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5073" w:name="_Toc138761714"/>
      <w:bookmarkStart w:id="5074" w:name="_Toc145707929"/>
      <w:bookmarkStart w:id="5075" w:name="_Toc160570410"/>
      <w:bookmarkStart w:id="5076" w:name="_Toc162008006"/>
      <w:bookmarkStart w:id="5077" w:name="_Toc185515670"/>
      <w:bookmarkStart w:id="5078" w:name="_Toc192872978"/>
      <w:bookmarkStart w:id="5079" w:name="_Toc200970691"/>
      <w:bookmarkStart w:id="5080" w:name="_Toc207722022"/>
      <w:bookmarkStart w:id="5081" w:name="_Toc209520885"/>
      <w:bookmarkStart w:id="5082" w:name="_Toc218778751"/>
      <w:r>
        <w:rPr>
          <w:lang w:eastAsia="zh-CN"/>
        </w:rPr>
        <w:lastRenderedPageBreak/>
        <w:t>8.2.5.2</w:t>
      </w:r>
      <w:r>
        <w:t>.9</w:t>
      </w:r>
      <w:r>
        <w:tab/>
        <w:t xml:space="preserve">Type: </w:t>
      </w:r>
      <w:r>
        <w:rPr>
          <w:lang w:eastAsia="zh-CN"/>
        </w:rPr>
        <w:t>ConsentRevoked</w:t>
      </w:r>
      <w:bookmarkEnd w:id="5073"/>
      <w:bookmarkEnd w:id="5074"/>
      <w:bookmarkEnd w:id="5075"/>
      <w:bookmarkEnd w:id="5076"/>
      <w:bookmarkEnd w:id="5077"/>
      <w:bookmarkEnd w:id="5078"/>
      <w:bookmarkEnd w:id="5079"/>
      <w:bookmarkEnd w:id="5080"/>
      <w:bookmarkEnd w:id="5081"/>
      <w:bookmarkEnd w:id="508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5083" w:name="_Toc85734298"/>
      <w:bookmarkStart w:id="5084" w:name="_Toc89431597"/>
      <w:bookmarkStart w:id="5085" w:name="_Toc97042409"/>
      <w:bookmarkStart w:id="5086" w:name="_Toc97045553"/>
      <w:bookmarkStart w:id="5087" w:name="_Toc97155298"/>
      <w:bookmarkStart w:id="5088" w:name="_Toc101521435"/>
      <w:bookmarkStart w:id="5089" w:name="_Toc138761715"/>
      <w:bookmarkStart w:id="5090" w:name="_Toc145707930"/>
      <w:bookmarkStart w:id="5091" w:name="_Toc160570411"/>
      <w:bookmarkStart w:id="5092" w:name="_Toc162008007"/>
      <w:bookmarkStart w:id="5093" w:name="_Toc185515671"/>
      <w:bookmarkStart w:id="5094" w:name="_Toc192872979"/>
      <w:bookmarkStart w:id="5095" w:name="_Toc200970692"/>
      <w:bookmarkStart w:id="5096" w:name="_Toc207722023"/>
      <w:bookmarkStart w:id="5097" w:name="_Toc209520886"/>
      <w:bookmarkStart w:id="5098" w:name="_Toc218778752"/>
      <w:r>
        <w:rPr>
          <w:lang w:eastAsia="zh-CN"/>
        </w:rPr>
        <w:t>8.</w:t>
      </w:r>
      <w:r w:rsidR="00377899">
        <w:rPr>
          <w:lang w:eastAsia="zh-CN"/>
        </w:rPr>
        <w:t>2</w:t>
      </w:r>
      <w:r>
        <w:rPr>
          <w:lang w:eastAsia="zh-CN"/>
        </w:rPr>
        <w:t>.5.3</w:t>
      </w:r>
      <w:r>
        <w:rPr>
          <w:lang w:eastAsia="zh-CN"/>
        </w:rPr>
        <w:tab/>
        <w:t>Simple data types and enumerations</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5099" w:name="_Toc85734299"/>
      <w:bookmarkStart w:id="5100" w:name="_Toc89431598"/>
      <w:bookmarkStart w:id="5101" w:name="_Toc97042410"/>
      <w:bookmarkStart w:id="5102" w:name="_Toc97045554"/>
      <w:bookmarkStart w:id="5103" w:name="_Toc97155299"/>
      <w:bookmarkStart w:id="5104" w:name="_Toc101521436"/>
      <w:bookmarkStart w:id="5105" w:name="_Toc138761716"/>
      <w:bookmarkStart w:id="5106" w:name="_Toc145707931"/>
      <w:bookmarkStart w:id="5107" w:name="_Toc160570412"/>
      <w:bookmarkStart w:id="5108" w:name="_Toc162008008"/>
      <w:bookmarkStart w:id="5109" w:name="_Toc185515672"/>
      <w:bookmarkStart w:id="5110" w:name="_Toc192872980"/>
      <w:bookmarkStart w:id="5111" w:name="_Toc200970693"/>
      <w:bookmarkStart w:id="5112" w:name="_Toc207722024"/>
      <w:bookmarkStart w:id="5113" w:name="_Toc209520887"/>
      <w:bookmarkStart w:id="5114" w:name="_Toc218778753"/>
      <w:r>
        <w:t>8.</w:t>
      </w:r>
      <w:r w:rsidR="00377899">
        <w:t>2</w:t>
      </w:r>
      <w:r>
        <w:t>.6</w:t>
      </w:r>
      <w:r>
        <w:tab/>
        <w:t>Error Handling</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1D0402E1" w14:textId="7FD8285F" w:rsidR="00D017C1" w:rsidRDefault="00D017C1" w:rsidP="00D017C1">
      <w:pPr>
        <w:pStyle w:val="Heading4"/>
      </w:pPr>
      <w:bookmarkStart w:id="5115" w:name="_Toc100767822"/>
      <w:bookmarkStart w:id="5116" w:name="_Toc138761717"/>
      <w:bookmarkStart w:id="5117" w:name="_Toc145707932"/>
      <w:bookmarkStart w:id="5118" w:name="_Toc160570413"/>
      <w:bookmarkStart w:id="5119" w:name="_Toc162008009"/>
      <w:bookmarkStart w:id="5120" w:name="_Toc185515673"/>
      <w:bookmarkStart w:id="5121" w:name="_Toc192872981"/>
      <w:bookmarkStart w:id="5122" w:name="_Toc200970694"/>
      <w:bookmarkStart w:id="5123" w:name="_Toc207722025"/>
      <w:bookmarkStart w:id="5124" w:name="_Toc209520888"/>
      <w:bookmarkStart w:id="5125" w:name="_Toc218778754"/>
      <w:r>
        <w:t>8.2.6.1</w:t>
      </w:r>
      <w:r>
        <w:tab/>
        <w:t>General</w:t>
      </w:r>
      <w:bookmarkEnd w:id="5115"/>
      <w:bookmarkEnd w:id="5116"/>
      <w:bookmarkEnd w:id="5117"/>
      <w:bookmarkEnd w:id="5118"/>
      <w:bookmarkEnd w:id="5119"/>
      <w:bookmarkEnd w:id="5120"/>
      <w:bookmarkEnd w:id="5121"/>
      <w:bookmarkEnd w:id="5122"/>
      <w:bookmarkEnd w:id="5123"/>
      <w:bookmarkEnd w:id="5124"/>
      <w:bookmarkEnd w:id="5125"/>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5126" w:name="_Toc100767823"/>
      <w:bookmarkStart w:id="5127" w:name="_Toc138761718"/>
      <w:bookmarkStart w:id="5128" w:name="_Toc145707933"/>
      <w:bookmarkStart w:id="5129" w:name="_Toc160570414"/>
      <w:bookmarkStart w:id="5130" w:name="_Toc162008010"/>
      <w:bookmarkStart w:id="5131" w:name="_Toc185515674"/>
      <w:bookmarkStart w:id="5132" w:name="_Toc192872982"/>
      <w:bookmarkStart w:id="5133" w:name="_Toc200970695"/>
      <w:bookmarkStart w:id="5134" w:name="_Toc207722026"/>
      <w:bookmarkStart w:id="5135" w:name="_Toc209520889"/>
      <w:bookmarkStart w:id="5136" w:name="_Toc218778755"/>
      <w:r>
        <w:t>8.2.6.2</w:t>
      </w:r>
      <w:r>
        <w:tab/>
        <w:t>Protocol Errors</w:t>
      </w:r>
      <w:bookmarkEnd w:id="5126"/>
      <w:bookmarkEnd w:id="5127"/>
      <w:bookmarkEnd w:id="5128"/>
      <w:bookmarkEnd w:id="5129"/>
      <w:bookmarkEnd w:id="5130"/>
      <w:bookmarkEnd w:id="5131"/>
      <w:bookmarkEnd w:id="5132"/>
      <w:bookmarkEnd w:id="5133"/>
      <w:bookmarkEnd w:id="5134"/>
      <w:bookmarkEnd w:id="5135"/>
      <w:bookmarkEnd w:id="513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5137" w:name="_Toc100767824"/>
      <w:bookmarkStart w:id="5138" w:name="_Toc138761719"/>
      <w:bookmarkStart w:id="5139" w:name="_Toc145707934"/>
      <w:bookmarkStart w:id="5140" w:name="_Toc160570415"/>
      <w:bookmarkStart w:id="5141" w:name="_Toc162008011"/>
      <w:bookmarkStart w:id="5142" w:name="_Toc185515675"/>
      <w:bookmarkStart w:id="5143" w:name="_Toc192872983"/>
      <w:bookmarkStart w:id="5144" w:name="_Toc200970696"/>
      <w:bookmarkStart w:id="5145" w:name="_Toc207722027"/>
      <w:bookmarkStart w:id="5146" w:name="_Toc209520890"/>
      <w:bookmarkStart w:id="5147" w:name="_Toc218778756"/>
      <w:r>
        <w:t>8.2.6.3</w:t>
      </w:r>
      <w:r>
        <w:tab/>
        <w:t>Application Errors</w:t>
      </w:r>
      <w:bookmarkEnd w:id="5137"/>
      <w:bookmarkEnd w:id="5138"/>
      <w:bookmarkEnd w:id="5139"/>
      <w:bookmarkEnd w:id="5140"/>
      <w:bookmarkEnd w:id="5141"/>
      <w:bookmarkEnd w:id="5142"/>
      <w:bookmarkEnd w:id="5143"/>
      <w:bookmarkEnd w:id="5144"/>
      <w:bookmarkEnd w:id="5145"/>
      <w:bookmarkEnd w:id="5146"/>
      <w:bookmarkEnd w:id="514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5148" w:name="_Toc85734300"/>
      <w:bookmarkStart w:id="5149" w:name="_Toc89431599"/>
      <w:bookmarkStart w:id="5150" w:name="_Toc97042411"/>
      <w:bookmarkStart w:id="5151" w:name="_Toc97045555"/>
      <w:bookmarkStart w:id="5152" w:name="_Toc97155300"/>
      <w:bookmarkStart w:id="5153" w:name="_Toc101521437"/>
      <w:bookmarkStart w:id="5154" w:name="_Toc138761720"/>
      <w:bookmarkStart w:id="5155" w:name="_Toc145707935"/>
      <w:bookmarkStart w:id="5156" w:name="_Toc160570416"/>
      <w:bookmarkStart w:id="5157" w:name="_Toc162008012"/>
      <w:bookmarkStart w:id="5158" w:name="_Toc185515676"/>
      <w:bookmarkStart w:id="5159" w:name="_Toc192872984"/>
      <w:bookmarkStart w:id="5160" w:name="_Toc200970697"/>
      <w:bookmarkStart w:id="5161" w:name="_Toc207722028"/>
      <w:bookmarkStart w:id="5162" w:name="_Toc209520891"/>
      <w:bookmarkStart w:id="5163" w:name="_Toc218778757"/>
      <w:r>
        <w:t>8.</w:t>
      </w:r>
      <w:r w:rsidR="00377899">
        <w:t>2</w:t>
      </w:r>
      <w:r>
        <w:t>.7</w:t>
      </w:r>
      <w:r>
        <w:tab/>
        <w:t>Feature negotiation</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140B4A">
            <w:pPr>
              <w:pStyle w:val="TAH"/>
            </w:pPr>
            <w:bookmarkStart w:id="5164" w:name="_PERM_MCCTEMPBM_CRPT38050033___4" w:colFirst="0" w:colLast="1"/>
            <w:r>
              <w:t>Feature number</w:t>
            </w:r>
          </w:p>
        </w:tc>
        <w:tc>
          <w:tcPr>
            <w:tcW w:w="2207" w:type="dxa"/>
            <w:shd w:val="clear" w:color="auto" w:fill="C0C0C0"/>
            <w:hideMark/>
          </w:tcPr>
          <w:p w14:paraId="7382880D" w14:textId="77777777" w:rsidR="00C95A9A" w:rsidRDefault="00C95A9A" w:rsidP="00140B4A">
            <w:pPr>
              <w:pStyle w:val="TAH"/>
            </w:pPr>
            <w:r>
              <w:t>Feature Name</w:t>
            </w:r>
          </w:p>
        </w:tc>
        <w:tc>
          <w:tcPr>
            <w:tcW w:w="5758" w:type="dxa"/>
            <w:shd w:val="clear" w:color="auto" w:fill="C0C0C0"/>
            <w:hideMark/>
          </w:tcPr>
          <w:p w14:paraId="71AA52E8" w14:textId="77777777" w:rsidR="00C95A9A" w:rsidRDefault="00C95A9A" w:rsidP="00140B4A">
            <w:pPr>
              <w:pStyle w:val="TAH"/>
            </w:pPr>
            <w:r>
              <w:t>Description</w:t>
            </w:r>
          </w:p>
        </w:tc>
      </w:tr>
      <w:bookmarkEnd w:id="5164"/>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5165" w:name="_Toc85734301"/>
      <w:bookmarkStart w:id="5166" w:name="_Toc89431600"/>
      <w:bookmarkStart w:id="5167" w:name="_Toc97042412"/>
      <w:bookmarkStart w:id="5168" w:name="_Toc97045556"/>
      <w:bookmarkStart w:id="5169" w:name="_Toc97155301"/>
      <w:bookmarkStart w:id="5170" w:name="_Toc101521438"/>
      <w:bookmarkStart w:id="5171" w:name="_Toc138761721"/>
      <w:bookmarkStart w:id="5172" w:name="_Toc145707936"/>
      <w:bookmarkStart w:id="5173" w:name="_Toc160570417"/>
      <w:bookmarkStart w:id="5174" w:name="_Toc162008013"/>
      <w:bookmarkStart w:id="5175" w:name="_Toc185515677"/>
      <w:bookmarkStart w:id="5176" w:name="_Toc192872985"/>
      <w:bookmarkStart w:id="5177" w:name="_Toc200970698"/>
      <w:bookmarkStart w:id="5178" w:name="_Toc207722029"/>
      <w:bookmarkStart w:id="5179" w:name="_Toc209520892"/>
      <w:bookmarkStart w:id="5180" w:name="_Toc218778758"/>
      <w:r>
        <w:t>8.3</w:t>
      </w:r>
      <w:r>
        <w:tab/>
        <w:t>Eees_UEIdentifier API</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2A38C20" w14:textId="03D50268" w:rsidR="00BD7A82" w:rsidRDefault="00BD7A82" w:rsidP="00BD7A82">
      <w:pPr>
        <w:pStyle w:val="Heading3"/>
      </w:pPr>
      <w:bookmarkStart w:id="5181" w:name="_Toc85734302"/>
      <w:bookmarkStart w:id="5182" w:name="_Toc89431601"/>
      <w:bookmarkStart w:id="5183" w:name="_Toc97042413"/>
      <w:bookmarkStart w:id="5184" w:name="_Toc97045557"/>
      <w:bookmarkStart w:id="5185" w:name="_Toc97155302"/>
      <w:bookmarkStart w:id="5186" w:name="_Toc101521439"/>
      <w:bookmarkStart w:id="5187" w:name="_Toc138761722"/>
      <w:bookmarkStart w:id="5188" w:name="_Toc145707937"/>
      <w:bookmarkStart w:id="5189" w:name="_Toc160570418"/>
      <w:bookmarkStart w:id="5190" w:name="_Toc162008014"/>
      <w:bookmarkStart w:id="5191" w:name="_Toc185515678"/>
      <w:bookmarkStart w:id="5192" w:name="_Toc192872986"/>
      <w:bookmarkStart w:id="5193" w:name="_Toc200970699"/>
      <w:bookmarkStart w:id="5194" w:name="_Toc207722030"/>
      <w:bookmarkStart w:id="5195" w:name="_Toc209520893"/>
      <w:bookmarkStart w:id="5196" w:name="_Toc218778759"/>
      <w:r>
        <w:t>8.3.1</w:t>
      </w:r>
      <w:r>
        <w:tab/>
      </w:r>
      <w:bookmarkEnd w:id="5181"/>
      <w:r w:rsidR="00B01C2E">
        <w:t>Introduction</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5197" w:name="_Toc85734303"/>
      <w:bookmarkStart w:id="5198" w:name="_Toc89431602"/>
      <w:bookmarkStart w:id="5199" w:name="_Toc97042414"/>
      <w:bookmarkStart w:id="5200" w:name="_Toc97045558"/>
      <w:bookmarkStart w:id="5201" w:name="_Toc97155303"/>
      <w:bookmarkStart w:id="5202" w:name="_Toc101521440"/>
      <w:bookmarkStart w:id="5203" w:name="_Toc138761723"/>
      <w:bookmarkStart w:id="5204" w:name="_Toc145707938"/>
      <w:bookmarkStart w:id="5205" w:name="_Toc160570419"/>
      <w:bookmarkStart w:id="5206" w:name="_Toc162008015"/>
      <w:bookmarkStart w:id="5207" w:name="_Toc185515679"/>
      <w:bookmarkStart w:id="5208" w:name="_Toc192872987"/>
      <w:bookmarkStart w:id="5209" w:name="_Toc200970700"/>
      <w:bookmarkStart w:id="5210" w:name="_Toc207722031"/>
      <w:bookmarkStart w:id="5211" w:name="_Toc209520894"/>
      <w:bookmarkStart w:id="5212" w:name="_Toc218778760"/>
      <w:r>
        <w:t>8.3</w:t>
      </w:r>
      <w:r w:rsidR="00BD7A82">
        <w:t>.2</w:t>
      </w:r>
      <w:r w:rsidR="00BD7A82">
        <w:tab/>
        <w:t>Resources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5213" w:name="_Toc85734314"/>
      <w:bookmarkStart w:id="5214" w:name="_Toc89431613"/>
      <w:bookmarkStart w:id="5215" w:name="_Toc97042425"/>
      <w:bookmarkStart w:id="5216" w:name="_Toc97045569"/>
      <w:bookmarkStart w:id="5217" w:name="_Toc97155314"/>
      <w:bookmarkStart w:id="5218" w:name="_Toc101521451"/>
      <w:bookmarkStart w:id="5219" w:name="_Toc138761724"/>
      <w:bookmarkStart w:id="5220" w:name="_Toc145707939"/>
      <w:bookmarkStart w:id="5221" w:name="_Toc160570420"/>
      <w:bookmarkStart w:id="5222" w:name="_Toc162008016"/>
      <w:bookmarkStart w:id="5223" w:name="_Toc185515680"/>
      <w:bookmarkStart w:id="5224" w:name="_Toc192872988"/>
      <w:bookmarkStart w:id="5225" w:name="_Toc200970701"/>
      <w:bookmarkStart w:id="5226" w:name="_Toc207722032"/>
      <w:bookmarkStart w:id="5227" w:name="_Toc209520895"/>
      <w:bookmarkStart w:id="5228" w:name="_Toc218778761"/>
      <w:r>
        <w:t>8.</w:t>
      </w:r>
      <w:r w:rsidR="0026562D">
        <w:t>3</w:t>
      </w:r>
      <w:r>
        <w:t>.3</w:t>
      </w:r>
      <w:r>
        <w:tab/>
        <w:t>Custom Operations without associated resources</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C1841AC" w14:textId="77777777" w:rsidR="003633CB" w:rsidRDefault="003633CB" w:rsidP="003633CB">
      <w:pPr>
        <w:pStyle w:val="Heading4"/>
      </w:pPr>
      <w:bookmarkStart w:id="5229" w:name="_Toc510696623"/>
      <w:bookmarkStart w:id="5230" w:name="_Toc35971414"/>
      <w:bookmarkStart w:id="5231" w:name="_Toc96843360"/>
      <w:bookmarkStart w:id="5232" w:name="_Toc96844335"/>
      <w:bookmarkStart w:id="5233" w:name="_Toc97039889"/>
      <w:bookmarkStart w:id="5234" w:name="_Toc138761725"/>
      <w:bookmarkStart w:id="5235" w:name="_Toc145707940"/>
      <w:bookmarkStart w:id="5236" w:name="_Toc160570421"/>
      <w:bookmarkStart w:id="5237" w:name="_Toc162008017"/>
      <w:bookmarkStart w:id="5238" w:name="_Toc185515681"/>
      <w:bookmarkStart w:id="5239" w:name="_Toc192872989"/>
      <w:bookmarkStart w:id="5240" w:name="_Toc200970702"/>
      <w:bookmarkStart w:id="5241" w:name="_Toc207722033"/>
      <w:bookmarkStart w:id="5242" w:name="_Toc209520896"/>
      <w:bookmarkStart w:id="5243" w:name="_Toc218778762"/>
      <w:r>
        <w:t>8.3.3.1</w:t>
      </w:r>
      <w:r>
        <w:tab/>
        <w:t>Overview</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099C2A5F" w14:textId="304ECB63" w:rsidR="003633CB" w:rsidRDefault="003633CB" w:rsidP="00140B4A">
      <w:pPr>
        <w:rPr>
          <w:color w:val="000000"/>
          <w:lang w:eastAsia="zh-CN"/>
        </w:rPr>
      </w:pPr>
      <w:r w:rsidRPr="00140B4A">
        <w:t>The structure of the custom operation URIs of the Eees_UEIdentifier API is shown in Figure 8.3.3.1-1.</w:t>
      </w:r>
    </w:p>
    <w:p w14:paraId="4712428C" w14:textId="4532EBC4" w:rsidR="003633CB" w:rsidRDefault="008424C6" w:rsidP="003633CB">
      <w:pPr>
        <w:pStyle w:val="TH"/>
      </w:pPr>
      <w:r>
        <w:object w:dxaOrig="5800" w:dyaOrig="2900" w14:anchorId="30095B4A">
          <v:shape id="_x0000_i1029" type="#_x0000_t75" style="width:276.75pt;height:136.15pt" o:ole="">
            <v:imagedata r:id="rId19" o:title=""/>
          </v:shape>
          <o:OLEObject Type="Embed" ProgID="Visio.Drawing.15" ShapeID="_x0000_i1029" DrawAspect="Content" ObjectID="_1833450499"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5244" w:name="_Toc510696624"/>
      <w:bookmarkStart w:id="5245" w:name="_Toc35971415"/>
      <w:bookmarkStart w:id="5246" w:name="_Toc96843361"/>
      <w:bookmarkStart w:id="5247" w:name="_Toc96844336"/>
      <w:bookmarkStart w:id="5248" w:name="_Toc97039890"/>
      <w:bookmarkStart w:id="5249" w:name="_Toc138761726"/>
      <w:bookmarkStart w:id="5250" w:name="_Toc145707941"/>
      <w:bookmarkStart w:id="5251" w:name="_Toc160570422"/>
      <w:bookmarkStart w:id="5252" w:name="_Toc162008018"/>
      <w:bookmarkStart w:id="5253" w:name="_Toc185515682"/>
      <w:bookmarkStart w:id="5254" w:name="_Toc192872990"/>
      <w:bookmarkStart w:id="5255" w:name="_Toc200970703"/>
      <w:bookmarkStart w:id="5256" w:name="_Toc207722034"/>
      <w:bookmarkStart w:id="5257" w:name="_Toc209520897"/>
      <w:bookmarkStart w:id="5258" w:name="_Toc218778763"/>
      <w:r>
        <w:t>8.3.3.2</w:t>
      </w:r>
      <w:r>
        <w:tab/>
        <w:t xml:space="preserve">Operation: </w:t>
      </w:r>
      <w:bookmarkEnd w:id="5244"/>
      <w:bookmarkEnd w:id="5245"/>
      <w:bookmarkEnd w:id="5246"/>
      <w:bookmarkEnd w:id="5247"/>
      <w:bookmarkEnd w:id="5248"/>
      <w:r>
        <w:t>Fetch</w:t>
      </w:r>
      <w:bookmarkEnd w:id="5249"/>
      <w:bookmarkEnd w:id="5250"/>
      <w:bookmarkEnd w:id="5251"/>
      <w:bookmarkEnd w:id="5252"/>
      <w:bookmarkEnd w:id="5253"/>
      <w:bookmarkEnd w:id="5254"/>
      <w:bookmarkEnd w:id="5255"/>
      <w:bookmarkEnd w:id="5256"/>
      <w:bookmarkEnd w:id="5257"/>
      <w:bookmarkEnd w:id="5258"/>
    </w:p>
    <w:p w14:paraId="47A584C0" w14:textId="639BF4BF" w:rsidR="00D0620E" w:rsidRDefault="00D0620E" w:rsidP="00527D5E">
      <w:bookmarkStart w:id="5259" w:name="_Toc510696625"/>
      <w:bookmarkStart w:id="5260" w:name="_Toc35971416"/>
      <w:bookmarkStart w:id="5261" w:name="_Toc96843362"/>
      <w:bookmarkStart w:id="5262" w:name="_Toc96844337"/>
      <w:bookmarkStart w:id="5263" w:name="_Toc97039891"/>
      <w:bookmarkStart w:id="5264" w:name="_Toc138761727"/>
      <w:bookmarkStart w:id="5265" w:name="_Toc145707942"/>
      <w:r>
        <w:t>This operation is deprecated. The operation defined in clause 8.3.3.3 should be used instead.</w:t>
      </w:r>
    </w:p>
    <w:p w14:paraId="1293A99A" w14:textId="01DAF2E9" w:rsidR="003633CB" w:rsidRDefault="003633CB" w:rsidP="003633CB">
      <w:pPr>
        <w:pStyle w:val="Heading5"/>
      </w:pPr>
      <w:bookmarkStart w:id="5266" w:name="_Toc160570423"/>
      <w:bookmarkStart w:id="5267" w:name="_Toc162008019"/>
      <w:bookmarkStart w:id="5268" w:name="_Toc185515683"/>
      <w:bookmarkStart w:id="5269" w:name="_Toc192872991"/>
      <w:bookmarkStart w:id="5270" w:name="_Toc200970704"/>
      <w:bookmarkStart w:id="5271" w:name="_Toc207722035"/>
      <w:bookmarkStart w:id="5272" w:name="_Toc209520898"/>
      <w:bookmarkStart w:id="5273" w:name="_Toc218778764"/>
      <w:r>
        <w:t>8.3.3.2.1</w:t>
      </w:r>
      <w:r>
        <w:tab/>
        <w:t>Description</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45DE3BEE" w14:textId="77777777" w:rsidR="003633CB" w:rsidRPr="00384E92" w:rsidRDefault="003633CB" w:rsidP="003633CB">
      <w:bookmarkStart w:id="5274" w:name="_Toc510696626"/>
      <w:bookmarkStart w:id="5275" w:name="_Toc35971417"/>
      <w:bookmarkStart w:id="5276" w:name="_Toc96843363"/>
      <w:bookmarkStart w:id="5277" w:name="_Toc96844338"/>
      <w:bookmarkStart w:id="527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5279" w:name="_Toc138761728"/>
      <w:bookmarkStart w:id="5280" w:name="_Toc145707943"/>
      <w:bookmarkStart w:id="5281" w:name="_Toc160570424"/>
      <w:bookmarkStart w:id="5282" w:name="_Toc162008020"/>
      <w:bookmarkStart w:id="5283" w:name="_Toc185515684"/>
      <w:bookmarkStart w:id="5284" w:name="_Toc192872992"/>
      <w:bookmarkStart w:id="5285" w:name="_Toc200970705"/>
      <w:bookmarkStart w:id="5286" w:name="_Toc207722036"/>
      <w:bookmarkStart w:id="5287" w:name="_Toc209520899"/>
      <w:bookmarkStart w:id="5288" w:name="_Toc218778765"/>
      <w:r>
        <w:t>8.3.3.2.2</w:t>
      </w:r>
      <w:r>
        <w:tab/>
        <w:t>Operation Definition</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5289" w:name="_Toc510696627"/>
      <w:bookmarkStart w:id="529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5289"/>
      <w:bookmarkEnd w:id="5290"/>
    </w:tbl>
    <w:p w14:paraId="3CB40F72" w14:textId="019F058B" w:rsidR="00BD7A82" w:rsidRDefault="00BD7A82" w:rsidP="00BD7A82"/>
    <w:p w14:paraId="23AB7917" w14:textId="77777777" w:rsidR="00D0620E" w:rsidRDefault="00D0620E" w:rsidP="00D0620E">
      <w:pPr>
        <w:pStyle w:val="Heading4"/>
      </w:pPr>
      <w:bookmarkStart w:id="5291" w:name="_Toc160570425"/>
      <w:bookmarkStart w:id="5292" w:name="_Toc162008021"/>
      <w:bookmarkStart w:id="5293" w:name="_Toc185515685"/>
      <w:bookmarkStart w:id="5294" w:name="_Toc192872993"/>
      <w:bookmarkStart w:id="5295" w:name="_Toc200970706"/>
      <w:bookmarkStart w:id="5296" w:name="_Toc207722037"/>
      <w:bookmarkStart w:id="5297" w:name="_Toc209520900"/>
      <w:bookmarkStart w:id="5298" w:name="_Toc218778766"/>
      <w:r>
        <w:t>8.3.3.3</w:t>
      </w:r>
      <w:r>
        <w:tab/>
        <w:t>Operation: Get</w:t>
      </w:r>
      <w:bookmarkEnd w:id="5291"/>
      <w:bookmarkEnd w:id="5292"/>
      <w:bookmarkEnd w:id="5293"/>
      <w:bookmarkEnd w:id="5294"/>
      <w:bookmarkEnd w:id="5295"/>
      <w:bookmarkEnd w:id="5296"/>
      <w:bookmarkEnd w:id="5297"/>
      <w:bookmarkEnd w:id="5298"/>
    </w:p>
    <w:p w14:paraId="0451374F" w14:textId="77777777" w:rsidR="00D0620E" w:rsidRDefault="00D0620E" w:rsidP="00D0620E">
      <w:pPr>
        <w:pStyle w:val="Heading5"/>
      </w:pPr>
      <w:bookmarkStart w:id="5299" w:name="_Toc160570426"/>
      <w:bookmarkStart w:id="5300" w:name="_Toc162008022"/>
      <w:bookmarkStart w:id="5301" w:name="_Toc185515686"/>
      <w:bookmarkStart w:id="5302" w:name="_Toc192872994"/>
      <w:bookmarkStart w:id="5303" w:name="_Toc200970707"/>
      <w:bookmarkStart w:id="5304" w:name="_Toc207722038"/>
      <w:bookmarkStart w:id="5305" w:name="_Toc209520901"/>
      <w:bookmarkStart w:id="5306" w:name="_Toc218778767"/>
      <w:r>
        <w:t>8.3.3.3.1</w:t>
      </w:r>
      <w:r>
        <w:tab/>
        <w:t>Description</w:t>
      </w:r>
      <w:bookmarkEnd w:id="5299"/>
      <w:bookmarkEnd w:id="5300"/>
      <w:bookmarkEnd w:id="5301"/>
      <w:bookmarkEnd w:id="5302"/>
      <w:bookmarkEnd w:id="5303"/>
      <w:bookmarkEnd w:id="5304"/>
      <w:bookmarkEnd w:id="5305"/>
      <w:bookmarkEnd w:id="530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5307" w:name="_Toc160570427"/>
      <w:bookmarkStart w:id="5308" w:name="_Toc162008023"/>
      <w:bookmarkStart w:id="5309" w:name="_Toc185515687"/>
      <w:bookmarkStart w:id="5310" w:name="_Toc192872995"/>
      <w:bookmarkStart w:id="5311" w:name="_Toc200970708"/>
      <w:bookmarkStart w:id="5312" w:name="_Toc207722039"/>
      <w:bookmarkStart w:id="5313" w:name="_Toc209520902"/>
      <w:bookmarkStart w:id="5314" w:name="_Toc218778768"/>
      <w:r>
        <w:t>8.3.3.3.2</w:t>
      </w:r>
      <w:r>
        <w:tab/>
        <w:t>Operation Definition</w:t>
      </w:r>
      <w:bookmarkEnd w:id="5307"/>
      <w:bookmarkEnd w:id="5308"/>
      <w:bookmarkEnd w:id="5309"/>
      <w:bookmarkEnd w:id="5310"/>
      <w:bookmarkEnd w:id="5311"/>
      <w:bookmarkEnd w:id="5312"/>
      <w:bookmarkEnd w:id="5313"/>
      <w:bookmarkEnd w:id="531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5315" w:name="_Toc85734315"/>
      <w:bookmarkStart w:id="5316" w:name="_Toc89431614"/>
      <w:bookmarkStart w:id="5317" w:name="_Toc97042426"/>
      <w:bookmarkStart w:id="5318" w:name="_Toc97045570"/>
      <w:bookmarkStart w:id="5319" w:name="_Toc97155315"/>
      <w:bookmarkStart w:id="5320" w:name="_Toc101521452"/>
      <w:bookmarkStart w:id="5321" w:name="_Toc138761729"/>
      <w:bookmarkStart w:id="5322" w:name="_Toc145707944"/>
      <w:bookmarkStart w:id="5323" w:name="_Toc160570428"/>
      <w:bookmarkStart w:id="5324" w:name="_Toc162008024"/>
      <w:bookmarkStart w:id="5325" w:name="_Toc185515688"/>
      <w:bookmarkStart w:id="5326" w:name="_Toc192872996"/>
      <w:bookmarkStart w:id="5327" w:name="_Toc200970709"/>
      <w:bookmarkStart w:id="5328" w:name="_Toc207722040"/>
      <w:bookmarkStart w:id="5329" w:name="_Toc209520903"/>
      <w:bookmarkStart w:id="5330" w:name="_Toc218778769"/>
      <w:r>
        <w:t>8.</w:t>
      </w:r>
      <w:r w:rsidR="0026562D">
        <w:t>3</w:t>
      </w:r>
      <w:r>
        <w:t>.4</w:t>
      </w:r>
      <w:r>
        <w:tab/>
        <w:t>Notifications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0C35F33" w14:textId="77777777" w:rsidR="00BD7A82" w:rsidRDefault="00BD7A82" w:rsidP="00BD7A82">
      <w:r>
        <w:t>None.</w:t>
      </w:r>
    </w:p>
    <w:p w14:paraId="5227F261" w14:textId="13E54C29" w:rsidR="00BD7A82" w:rsidRDefault="00BD7A82" w:rsidP="00BD7A82">
      <w:pPr>
        <w:pStyle w:val="Heading3"/>
      </w:pPr>
      <w:bookmarkStart w:id="5331" w:name="_Toc85734316"/>
      <w:bookmarkStart w:id="5332" w:name="_Toc89431615"/>
      <w:bookmarkStart w:id="5333" w:name="_Toc97042427"/>
      <w:bookmarkStart w:id="5334" w:name="_Toc97045571"/>
      <w:bookmarkStart w:id="5335" w:name="_Toc97155316"/>
      <w:bookmarkStart w:id="5336" w:name="_Toc101521453"/>
      <w:bookmarkStart w:id="5337" w:name="_Toc138761730"/>
      <w:bookmarkStart w:id="5338" w:name="_Toc145707945"/>
      <w:bookmarkStart w:id="5339" w:name="_Toc160570429"/>
      <w:bookmarkStart w:id="5340" w:name="_Toc162008025"/>
      <w:bookmarkStart w:id="5341" w:name="_Toc185515689"/>
      <w:bookmarkStart w:id="5342" w:name="_Toc192872997"/>
      <w:bookmarkStart w:id="5343" w:name="_Toc200970710"/>
      <w:bookmarkStart w:id="5344" w:name="_Toc207722041"/>
      <w:bookmarkStart w:id="5345" w:name="_Toc209520904"/>
      <w:bookmarkStart w:id="5346" w:name="_Toc218778770"/>
      <w:r>
        <w:t>8.</w:t>
      </w:r>
      <w:r w:rsidR="0026562D">
        <w:t>3</w:t>
      </w:r>
      <w:r>
        <w:t>.5</w:t>
      </w:r>
      <w:r>
        <w:tab/>
        <w:t>Data Model</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618A5EAF" w14:textId="5A676C24" w:rsidR="00BD7A82" w:rsidRDefault="0026562D" w:rsidP="00BD7A82">
      <w:pPr>
        <w:pStyle w:val="Heading4"/>
        <w:rPr>
          <w:lang w:eastAsia="zh-CN"/>
        </w:rPr>
      </w:pPr>
      <w:bookmarkStart w:id="5347" w:name="_Toc85734317"/>
      <w:bookmarkStart w:id="5348" w:name="_Toc89431616"/>
      <w:bookmarkStart w:id="5349" w:name="_Toc97042428"/>
      <w:bookmarkStart w:id="5350" w:name="_Toc97045572"/>
      <w:bookmarkStart w:id="5351" w:name="_Toc97155317"/>
      <w:bookmarkStart w:id="5352" w:name="_Toc101521454"/>
      <w:bookmarkStart w:id="5353" w:name="_Toc138761731"/>
      <w:bookmarkStart w:id="5354" w:name="_Toc145707946"/>
      <w:bookmarkStart w:id="5355" w:name="_Toc160570430"/>
      <w:bookmarkStart w:id="5356" w:name="_Toc162008026"/>
      <w:bookmarkStart w:id="5357" w:name="_Toc185515690"/>
      <w:bookmarkStart w:id="5358" w:name="_Toc192872998"/>
      <w:bookmarkStart w:id="5359" w:name="_Toc200970711"/>
      <w:bookmarkStart w:id="5360" w:name="_Toc207722042"/>
      <w:bookmarkStart w:id="5361" w:name="_Toc209520905"/>
      <w:bookmarkStart w:id="5362" w:name="_Toc218778771"/>
      <w:r>
        <w:rPr>
          <w:lang w:eastAsia="zh-CN"/>
        </w:rPr>
        <w:t>8.3</w:t>
      </w:r>
      <w:r w:rsidR="00BD7A82">
        <w:rPr>
          <w:lang w:eastAsia="zh-CN"/>
        </w:rPr>
        <w:t>.5.1</w:t>
      </w:r>
      <w:r w:rsidR="00BD7A82">
        <w:rPr>
          <w:lang w:eastAsia="zh-CN"/>
        </w:rPr>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5363" w:name="_Toc85734318"/>
      <w:bookmarkStart w:id="5364" w:name="_Toc89431617"/>
      <w:bookmarkStart w:id="5365" w:name="_Toc97042429"/>
      <w:bookmarkStart w:id="5366" w:name="_Toc97045573"/>
      <w:bookmarkStart w:id="5367" w:name="_Toc97155318"/>
      <w:bookmarkStart w:id="5368" w:name="_Toc101521455"/>
      <w:bookmarkStart w:id="5369" w:name="_Toc138761732"/>
      <w:bookmarkStart w:id="5370" w:name="_Toc145707947"/>
      <w:bookmarkStart w:id="5371" w:name="_Toc160570431"/>
      <w:bookmarkStart w:id="5372" w:name="_Toc162008027"/>
      <w:bookmarkStart w:id="5373" w:name="_Toc185515691"/>
      <w:bookmarkStart w:id="5374" w:name="_Toc192872999"/>
      <w:bookmarkStart w:id="5375" w:name="_Toc200970712"/>
      <w:bookmarkStart w:id="5376" w:name="_Toc207722043"/>
      <w:bookmarkStart w:id="5377" w:name="_Toc209520906"/>
      <w:bookmarkStart w:id="5378" w:name="_Toc218778772"/>
      <w:r>
        <w:rPr>
          <w:lang w:eastAsia="zh-CN"/>
        </w:rPr>
        <w:t>8.</w:t>
      </w:r>
      <w:r w:rsidR="0026562D">
        <w:rPr>
          <w:lang w:eastAsia="zh-CN"/>
        </w:rPr>
        <w:t>3</w:t>
      </w:r>
      <w:r>
        <w:rPr>
          <w:lang w:eastAsia="zh-CN"/>
        </w:rPr>
        <w:t>.5.2</w:t>
      </w:r>
      <w:r>
        <w:rPr>
          <w:lang w:eastAsia="zh-CN"/>
        </w:rPr>
        <w:tab/>
        <w:t>Structured data types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4CE86B58" w14:textId="364B2A37" w:rsidR="00BD7A82" w:rsidRDefault="00BD7A82" w:rsidP="00BD7A82">
      <w:pPr>
        <w:pStyle w:val="Heading5"/>
        <w:rPr>
          <w:lang w:eastAsia="zh-CN"/>
        </w:rPr>
      </w:pPr>
      <w:bookmarkStart w:id="5379" w:name="_Toc85734319"/>
      <w:bookmarkStart w:id="5380" w:name="_Toc89431618"/>
      <w:bookmarkStart w:id="5381" w:name="_Toc97042430"/>
      <w:bookmarkStart w:id="5382" w:name="_Toc97045574"/>
      <w:bookmarkStart w:id="5383" w:name="_Toc97155319"/>
      <w:bookmarkStart w:id="5384" w:name="_Toc101521456"/>
      <w:bookmarkStart w:id="5385" w:name="_Toc138761733"/>
      <w:bookmarkStart w:id="5386" w:name="_Toc145707948"/>
      <w:bookmarkStart w:id="5387" w:name="_Toc160570432"/>
      <w:bookmarkStart w:id="5388" w:name="_Toc162008028"/>
      <w:bookmarkStart w:id="5389" w:name="_Toc185515692"/>
      <w:bookmarkStart w:id="5390" w:name="_Toc192873000"/>
      <w:bookmarkStart w:id="5391" w:name="_Toc200970713"/>
      <w:bookmarkStart w:id="5392" w:name="_Toc207722044"/>
      <w:bookmarkStart w:id="5393" w:name="_Toc209520907"/>
      <w:bookmarkStart w:id="5394" w:name="_Toc218778773"/>
      <w:r>
        <w:rPr>
          <w:lang w:eastAsia="zh-CN"/>
        </w:rPr>
        <w:t>8.</w:t>
      </w:r>
      <w:r w:rsidR="0026562D">
        <w:rPr>
          <w:lang w:eastAsia="zh-CN"/>
        </w:rPr>
        <w:t>3</w:t>
      </w:r>
      <w:r>
        <w:rPr>
          <w:lang w:eastAsia="zh-CN"/>
        </w:rPr>
        <w:t>.5.2.1</w:t>
      </w:r>
      <w:r>
        <w:rPr>
          <w:lang w:eastAsia="zh-CN"/>
        </w:rPr>
        <w:tab/>
        <w:t>Introduction</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B6AEFDB" w14:textId="60987BF1" w:rsidR="00BD7A82" w:rsidRDefault="00BD7A82" w:rsidP="00BD7A82">
      <w:pPr>
        <w:pStyle w:val="Heading5"/>
        <w:rPr>
          <w:lang w:eastAsia="zh-CN"/>
        </w:rPr>
      </w:pPr>
      <w:bookmarkStart w:id="5395" w:name="_Toc85734320"/>
      <w:bookmarkStart w:id="5396" w:name="_Toc89431619"/>
      <w:bookmarkStart w:id="5397" w:name="_Toc97042431"/>
      <w:bookmarkStart w:id="5398" w:name="_Toc97045575"/>
      <w:bookmarkStart w:id="5399" w:name="_Toc97155320"/>
      <w:bookmarkStart w:id="5400" w:name="_Toc101521457"/>
      <w:bookmarkStart w:id="5401" w:name="_Toc138761734"/>
      <w:bookmarkStart w:id="5402" w:name="_Toc145707949"/>
      <w:bookmarkStart w:id="5403" w:name="_Toc160570433"/>
      <w:bookmarkStart w:id="5404" w:name="_Toc162008029"/>
      <w:bookmarkStart w:id="5405" w:name="_Toc185515693"/>
      <w:bookmarkStart w:id="5406" w:name="_Toc192873001"/>
      <w:bookmarkStart w:id="5407" w:name="_Toc200970714"/>
      <w:bookmarkStart w:id="5408" w:name="_Toc207722045"/>
      <w:bookmarkStart w:id="5409" w:name="_Toc209520908"/>
      <w:bookmarkStart w:id="5410" w:name="_Toc218778774"/>
      <w:r>
        <w:rPr>
          <w:lang w:eastAsia="zh-CN"/>
        </w:rPr>
        <w:t>8.</w:t>
      </w:r>
      <w:r w:rsidR="0026562D">
        <w:rPr>
          <w:lang w:eastAsia="zh-CN"/>
        </w:rPr>
        <w:t>3</w:t>
      </w:r>
      <w:r>
        <w:rPr>
          <w:lang w:eastAsia="zh-CN"/>
        </w:rPr>
        <w:t>.5.2.2</w:t>
      </w:r>
      <w:r>
        <w:rPr>
          <w:lang w:eastAsia="zh-CN"/>
        </w:rPr>
        <w:tab/>
        <w:t>Type: UserInformation</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140B4A">
            <w:pPr>
              <w:pStyle w:val="TAH"/>
            </w:pPr>
            <w:r w:rsidRPr="00140B4A">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411" w:name="_Toc160570434"/>
      <w:bookmarkStart w:id="5412" w:name="_Toc162008030"/>
      <w:bookmarkStart w:id="5413" w:name="_Toc185515694"/>
      <w:bookmarkStart w:id="5414" w:name="_Toc192873002"/>
      <w:bookmarkStart w:id="5415" w:name="_Toc199336032"/>
      <w:bookmarkStart w:id="5416" w:name="_Toc207722046"/>
      <w:bookmarkStart w:id="5417" w:name="_Toc209520909"/>
      <w:bookmarkStart w:id="5418" w:name="_Toc218778775"/>
      <w:bookmarkStart w:id="5419" w:name="_Toc160570435"/>
      <w:bookmarkStart w:id="5420" w:name="_Toc162008031"/>
      <w:bookmarkStart w:id="5421" w:name="_Toc185515695"/>
      <w:bookmarkStart w:id="5422" w:name="_Toc192873003"/>
      <w:bookmarkStart w:id="5423" w:name="_Toc200970716"/>
      <w:r w:rsidRPr="00527D5E">
        <w:rPr>
          <w:lang w:eastAsia="zh-CN"/>
        </w:rPr>
        <w:lastRenderedPageBreak/>
        <w:t>8.3.5.2.3</w:t>
      </w:r>
      <w:r>
        <w:rPr>
          <w:lang w:eastAsia="zh-CN"/>
        </w:rPr>
        <w:tab/>
        <w:t>Type: UserInfo</w:t>
      </w:r>
      <w:bookmarkEnd w:id="5411"/>
      <w:bookmarkEnd w:id="5412"/>
      <w:bookmarkEnd w:id="5413"/>
      <w:bookmarkEnd w:id="5414"/>
      <w:bookmarkEnd w:id="5415"/>
      <w:bookmarkEnd w:id="5416"/>
      <w:bookmarkEnd w:id="5417"/>
      <w:bookmarkEnd w:id="5418"/>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424" w:name="_Toc199336033"/>
      <w:bookmarkStart w:id="5425" w:name="_Toc207722047"/>
      <w:bookmarkStart w:id="5426" w:name="_Toc209520910"/>
      <w:bookmarkStart w:id="5427" w:name="_Toc218778776"/>
      <w:bookmarkStart w:id="5428" w:name="_Toc160570436"/>
      <w:bookmarkStart w:id="5429" w:name="_Toc162008032"/>
      <w:bookmarkStart w:id="5430" w:name="_Toc185515696"/>
      <w:bookmarkStart w:id="5431" w:name="_Toc192873004"/>
      <w:bookmarkStart w:id="5432" w:name="_Toc200970717"/>
      <w:bookmarkEnd w:id="5419"/>
      <w:bookmarkEnd w:id="5420"/>
      <w:bookmarkEnd w:id="5421"/>
      <w:bookmarkEnd w:id="5422"/>
      <w:bookmarkEnd w:id="5423"/>
      <w:r w:rsidRPr="00527D5E">
        <w:rPr>
          <w:lang w:eastAsia="zh-CN"/>
        </w:rPr>
        <w:t>8.3.5.2.4</w:t>
      </w:r>
      <w:r>
        <w:rPr>
          <w:lang w:eastAsia="zh-CN"/>
        </w:rPr>
        <w:tab/>
        <w:t>Type: UeIdInfo</w:t>
      </w:r>
      <w:bookmarkEnd w:id="5424"/>
      <w:bookmarkEnd w:id="5425"/>
      <w:bookmarkEnd w:id="5426"/>
      <w:bookmarkEnd w:id="5427"/>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433" w:name="_Toc207722048"/>
      <w:bookmarkStart w:id="5434" w:name="_Toc209520911"/>
      <w:bookmarkStart w:id="5435" w:name="_Toc218778777"/>
      <w:r w:rsidRPr="00527D5E">
        <w:rPr>
          <w:lang w:eastAsia="zh-CN"/>
        </w:rPr>
        <w:lastRenderedPageBreak/>
        <w:t>8.3.5.2.5</w:t>
      </w:r>
      <w:r>
        <w:rPr>
          <w:lang w:eastAsia="zh-CN"/>
        </w:rPr>
        <w:tab/>
        <w:t>Type: UeId</w:t>
      </w:r>
      <w:bookmarkEnd w:id="5428"/>
      <w:bookmarkEnd w:id="5429"/>
      <w:bookmarkEnd w:id="5430"/>
      <w:bookmarkEnd w:id="5431"/>
      <w:bookmarkEnd w:id="5432"/>
      <w:bookmarkEnd w:id="5433"/>
      <w:bookmarkEnd w:id="5434"/>
      <w:bookmarkEnd w:id="543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436" w:name="_Toc85734321"/>
      <w:bookmarkStart w:id="5437" w:name="_Toc89431620"/>
      <w:bookmarkStart w:id="5438" w:name="_Toc97042432"/>
      <w:bookmarkStart w:id="5439" w:name="_Toc97045576"/>
      <w:bookmarkStart w:id="5440" w:name="_Toc97155321"/>
      <w:bookmarkStart w:id="5441" w:name="_Toc101521458"/>
      <w:bookmarkStart w:id="5442" w:name="_Toc138761735"/>
      <w:bookmarkStart w:id="5443" w:name="_Toc145707950"/>
      <w:bookmarkStart w:id="5444" w:name="_Toc160570437"/>
      <w:bookmarkStart w:id="5445" w:name="_Toc162008033"/>
      <w:bookmarkStart w:id="5446" w:name="_Toc185515697"/>
      <w:bookmarkStart w:id="5447" w:name="_Toc192873005"/>
      <w:bookmarkStart w:id="5448" w:name="_Toc200970718"/>
      <w:bookmarkStart w:id="5449" w:name="_Toc207722049"/>
      <w:bookmarkStart w:id="5450" w:name="_Toc209520912"/>
      <w:bookmarkStart w:id="5451" w:name="_Toc218778778"/>
      <w:r>
        <w:rPr>
          <w:lang w:eastAsia="zh-CN"/>
        </w:rPr>
        <w:t>8.3</w:t>
      </w:r>
      <w:r w:rsidR="00BD7A82">
        <w:rPr>
          <w:lang w:eastAsia="zh-CN"/>
        </w:rPr>
        <w:t>.5.3</w:t>
      </w:r>
      <w:r w:rsidR="00BD7A82">
        <w:rPr>
          <w:lang w:eastAsia="zh-CN"/>
        </w:rPr>
        <w:tab/>
        <w:t>Simple data types and enumerations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E735318" w14:textId="77777777" w:rsidR="004E6468" w:rsidRDefault="004E6468" w:rsidP="004E6468">
      <w:pPr>
        <w:pStyle w:val="Heading5"/>
      </w:pPr>
      <w:bookmarkStart w:id="5452" w:name="_Toc160570438"/>
      <w:bookmarkStart w:id="5453" w:name="_Toc162008034"/>
      <w:bookmarkStart w:id="5454" w:name="_Toc185515698"/>
      <w:bookmarkStart w:id="5455" w:name="_Toc192873006"/>
      <w:bookmarkStart w:id="5456" w:name="_Toc200970719"/>
      <w:bookmarkStart w:id="5457" w:name="_Toc207722050"/>
      <w:bookmarkStart w:id="5458" w:name="_Toc209520913"/>
      <w:bookmarkStart w:id="5459" w:name="_Toc218778779"/>
      <w:r>
        <w:t>8.3.5.3.</w:t>
      </w:r>
      <w:r w:rsidRPr="00527D5E">
        <w:t>1</w:t>
      </w:r>
      <w:r>
        <w:tab/>
        <w:t>Introduction</w:t>
      </w:r>
      <w:bookmarkEnd w:id="5452"/>
      <w:bookmarkEnd w:id="5453"/>
      <w:bookmarkEnd w:id="5454"/>
      <w:bookmarkEnd w:id="5455"/>
      <w:bookmarkEnd w:id="5456"/>
      <w:bookmarkEnd w:id="5457"/>
      <w:bookmarkEnd w:id="5458"/>
      <w:bookmarkEnd w:id="545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460" w:name="_Toc129169592"/>
      <w:bookmarkStart w:id="5461" w:name="_Toc160570439"/>
      <w:bookmarkStart w:id="5462" w:name="_Toc162008035"/>
      <w:bookmarkStart w:id="5463" w:name="_Toc185515699"/>
      <w:bookmarkStart w:id="5464" w:name="_Toc192873007"/>
      <w:bookmarkStart w:id="5465" w:name="_Toc200970720"/>
      <w:bookmarkStart w:id="5466" w:name="_Toc207722051"/>
      <w:bookmarkStart w:id="5467" w:name="_Toc209520914"/>
      <w:bookmarkStart w:id="5468" w:name="_Toc218778780"/>
      <w:r>
        <w:t>8.3.5.3.</w:t>
      </w:r>
      <w:r w:rsidRPr="00527D5E">
        <w:t>2</w:t>
      </w:r>
      <w:r>
        <w:tab/>
        <w:t>Simple data types</w:t>
      </w:r>
      <w:bookmarkEnd w:id="5460"/>
      <w:bookmarkEnd w:id="5461"/>
      <w:bookmarkEnd w:id="5462"/>
      <w:bookmarkEnd w:id="5463"/>
      <w:bookmarkEnd w:id="5464"/>
      <w:bookmarkEnd w:id="5465"/>
      <w:bookmarkEnd w:id="5466"/>
      <w:bookmarkEnd w:id="5467"/>
      <w:bookmarkEnd w:id="5468"/>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469" w:name="_Toc85734322"/>
      <w:bookmarkStart w:id="5470" w:name="_Toc89431621"/>
      <w:bookmarkStart w:id="5471" w:name="_Toc97042433"/>
      <w:bookmarkStart w:id="5472" w:name="_Toc97045577"/>
      <w:bookmarkStart w:id="5473" w:name="_Toc97155322"/>
      <w:bookmarkStart w:id="5474" w:name="_Toc101521459"/>
      <w:bookmarkStart w:id="5475" w:name="_Toc138761736"/>
      <w:bookmarkStart w:id="5476" w:name="_Toc145707951"/>
      <w:bookmarkStart w:id="5477" w:name="_Toc160570440"/>
      <w:bookmarkStart w:id="5478" w:name="_Toc162008036"/>
      <w:bookmarkStart w:id="5479" w:name="_Toc185515700"/>
      <w:bookmarkStart w:id="5480" w:name="_Toc192873008"/>
      <w:bookmarkStart w:id="5481" w:name="_Toc200970721"/>
      <w:bookmarkStart w:id="5482" w:name="_Toc207722052"/>
      <w:bookmarkStart w:id="5483" w:name="_Toc209520915"/>
      <w:bookmarkStart w:id="5484" w:name="_Toc218778781"/>
      <w:r>
        <w:t>8.3</w:t>
      </w:r>
      <w:r w:rsidR="00BD7A82">
        <w:t>.6</w:t>
      </w:r>
      <w:r w:rsidR="00BD7A82">
        <w:tab/>
        <w:t>Error Handling</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4B0AD80" w14:textId="77777777" w:rsidR="000641F8" w:rsidRDefault="000641F8" w:rsidP="000641F8">
      <w:pPr>
        <w:pStyle w:val="Heading4"/>
      </w:pPr>
      <w:bookmarkStart w:id="5485" w:name="_Toc185515701"/>
      <w:bookmarkStart w:id="5486" w:name="_Toc192873009"/>
      <w:bookmarkStart w:id="5487" w:name="_Toc200970722"/>
      <w:bookmarkStart w:id="5488" w:name="_Toc207722053"/>
      <w:bookmarkStart w:id="5489" w:name="_Toc209520916"/>
      <w:bookmarkStart w:id="5490" w:name="_Toc218778782"/>
      <w:bookmarkStart w:id="5491" w:name="_Toc85734323"/>
      <w:bookmarkStart w:id="5492" w:name="_Toc89431622"/>
      <w:bookmarkStart w:id="5493" w:name="_Toc97042434"/>
      <w:bookmarkStart w:id="5494" w:name="_Toc97045578"/>
      <w:bookmarkStart w:id="5495" w:name="_Toc97155323"/>
      <w:bookmarkStart w:id="5496" w:name="_Toc101521460"/>
      <w:bookmarkStart w:id="5497" w:name="_Toc138761737"/>
      <w:bookmarkStart w:id="5498" w:name="_Toc145707952"/>
      <w:bookmarkStart w:id="5499" w:name="_Toc160570441"/>
      <w:bookmarkStart w:id="5500" w:name="_Toc162008037"/>
      <w:r>
        <w:t>8.3.6.1</w:t>
      </w:r>
      <w:r>
        <w:tab/>
        <w:t>General</w:t>
      </w:r>
      <w:bookmarkEnd w:id="5485"/>
      <w:bookmarkEnd w:id="5486"/>
      <w:bookmarkEnd w:id="5487"/>
      <w:bookmarkEnd w:id="5488"/>
      <w:bookmarkEnd w:id="5489"/>
      <w:bookmarkEnd w:id="549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501" w:name="_Toc185515702"/>
      <w:bookmarkStart w:id="5502" w:name="_Toc192873010"/>
      <w:bookmarkStart w:id="5503" w:name="_Toc200970723"/>
      <w:bookmarkStart w:id="5504" w:name="_Toc207722054"/>
      <w:bookmarkStart w:id="5505" w:name="_Toc209520917"/>
      <w:bookmarkStart w:id="5506" w:name="_Toc218778783"/>
      <w:r>
        <w:t>8.3.6.2</w:t>
      </w:r>
      <w:r>
        <w:tab/>
        <w:t>Protocol Errors</w:t>
      </w:r>
      <w:bookmarkEnd w:id="5501"/>
      <w:bookmarkEnd w:id="5502"/>
      <w:bookmarkEnd w:id="5503"/>
      <w:bookmarkEnd w:id="5504"/>
      <w:bookmarkEnd w:id="5505"/>
      <w:bookmarkEnd w:id="5506"/>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507" w:name="_Toc185515703"/>
      <w:bookmarkStart w:id="5508" w:name="_Toc192873011"/>
      <w:bookmarkStart w:id="5509" w:name="_Toc200970724"/>
      <w:bookmarkStart w:id="5510" w:name="_Toc207722055"/>
      <w:bookmarkStart w:id="5511" w:name="_Toc209520918"/>
      <w:bookmarkStart w:id="5512" w:name="_Toc218778784"/>
      <w:r>
        <w:t>8.3.6.3</w:t>
      </w:r>
      <w:r>
        <w:tab/>
        <w:t>Application Errors</w:t>
      </w:r>
      <w:bookmarkEnd w:id="5507"/>
      <w:bookmarkEnd w:id="5508"/>
      <w:bookmarkEnd w:id="5509"/>
      <w:bookmarkEnd w:id="5510"/>
      <w:bookmarkEnd w:id="5511"/>
      <w:bookmarkEnd w:id="5512"/>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513" w:name="_Toc185515704"/>
      <w:bookmarkStart w:id="5514" w:name="_Toc192873012"/>
      <w:bookmarkStart w:id="5515" w:name="_Toc200970725"/>
      <w:bookmarkStart w:id="5516" w:name="_Toc207722056"/>
      <w:bookmarkStart w:id="5517" w:name="_Toc209520919"/>
      <w:bookmarkStart w:id="5518" w:name="_Toc218778785"/>
      <w:r>
        <w:t>8.3</w:t>
      </w:r>
      <w:r w:rsidR="00BD7A82">
        <w:t>.7</w:t>
      </w:r>
      <w:r w:rsidR="00BD7A82">
        <w:tab/>
        <w:t>Feature negotiation</w:t>
      </w:r>
      <w:bookmarkEnd w:id="5491"/>
      <w:bookmarkEnd w:id="5492"/>
      <w:bookmarkEnd w:id="5493"/>
      <w:bookmarkEnd w:id="5494"/>
      <w:bookmarkEnd w:id="5495"/>
      <w:bookmarkEnd w:id="5496"/>
      <w:bookmarkEnd w:id="5497"/>
      <w:bookmarkEnd w:id="5498"/>
      <w:bookmarkEnd w:id="5499"/>
      <w:bookmarkEnd w:id="5500"/>
      <w:bookmarkEnd w:id="5513"/>
      <w:bookmarkEnd w:id="5514"/>
      <w:bookmarkEnd w:id="5515"/>
      <w:bookmarkEnd w:id="5516"/>
      <w:bookmarkEnd w:id="5517"/>
      <w:bookmarkEnd w:id="551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140B4A">
            <w:pPr>
              <w:pStyle w:val="TAH"/>
            </w:pPr>
            <w:bookmarkStart w:id="5519" w:name="_PERM_MCCTEMPBM_CRPT38050036___4" w:colFirst="0" w:colLast="1"/>
            <w:r>
              <w:t>Feature number</w:t>
            </w:r>
          </w:p>
        </w:tc>
        <w:tc>
          <w:tcPr>
            <w:tcW w:w="2207" w:type="dxa"/>
            <w:shd w:val="clear" w:color="auto" w:fill="C0C0C0"/>
            <w:hideMark/>
          </w:tcPr>
          <w:p w14:paraId="1465BBE9" w14:textId="77777777" w:rsidR="00BD7A82" w:rsidRDefault="00BD7A82" w:rsidP="00140B4A">
            <w:pPr>
              <w:pStyle w:val="TAH"/>
            </w:pPr>
            <w:r>
              <w:t>Feature Name</w:t>
            </w:r>
          </w:p>
        </w:tc>
        <w:tc>
          <w:tcPr>
            <w:tcW w:w="5758" w:type="dxa"/>
            <w:shd w:val="clear" w:color="auto" w:fill="C0C0C0"/>
            <w:hideMark/>
          </w:tcPr>
          <w:p w14:paraId="1DE686C1" w14:textId="77777777" w:rsidR="00BD7A82" w:rsidRDefault="00BD7A82" w:rsidP="00140B4A">
            <w:pPr>
              <w:pStyle w:val="TAH"/>
            </w:pPr>
            <w:r>
              <w:t>Description</w:t>
            </w:r>
          </w:p>
        </w:tc>
      </w:tr>
      <w:bookmarkEnd w:id="5519"/>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140B4A">
            <w:pPr>
              <w:pStyle w:val="TAL"/>
              <w:rPr>
                <w:rFonts w:eastAsia="Batang"/>
              </w:rPr>
            </w:pPr>
            <w:bookmarkStart w:id="5520" w:name="_PERM_MCCTEMPBM_CRPT38050037___7"/>
            <w:r w:rsidRPr="00400D81">
              <w:t>EdgeApp_3</w:t>
            </w:r>
            <w:bookmarkEnd w:id="5520"/>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bookmarkStart w:id="5521" w:name="_PERM_MCCTEMPBM_CRPT38050038___2"/>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bookmarkEnd w:id="5521"/>
          </w:p>
        </w:tc>
      </w:tr>
    </w:tbl>
    <w:p w14:paraId="176CE6A3" w14:textId="15BCACD1" w:rsidR="00BD7A82" w:rsidRDefault="00BD7A82" w:rsidP="006766F1"/>
    <w:p w14:paraId="7B22EBF7" w14:textId="18446111" w:rsidR="00C1068C" w:rsidRPr="00771852" w:rsidRDefault="008D1128" w:rsidP="00C1068C">
      <w:pPr>
        <w:pStyle w:val="Heading2"/>
      </w:pPr>
      <w:bookmarkStart w:id="5522" w:name="_Toc85734324"/>
      <w:bookmarkStart w:id="5523" w:name="_Toc89431623"/>
      <w:bookmarkStart w:id="5524" w:name="_Toc97042435"/>
      <w:bookmarkStart w:id="5525" w:name="_Toc97045579"/>
      <w:bookmarkStart w:id="5526" w:name="_Toc97155324"/>
      <w:bookmarkStart w:id="5527" w:name="_Toc101521461"/>
      <w:bookmarkStart w:id="5528" w:name="_Toc138761738"/>
      <w:bookmarkStart w:id="5529" w:name="_Toc145707953"/>
      <w:bookmarkStart w:id="5530" w:name="_Toc160570442"/>
      <w:bookmarkStart w:id="5531" w:name="_Toc162008038"/>
      <w:bookmarkStart w:id="5532" w:name="_Toc185515705"/>
      <w:bookmarkStart w:id="5533" w:name="_Toc192873013"/>
      <w:bookmarkStart w:id="5534" w:name="_Toc200970726"/>
      <w:bookmarkStart w:id="5535" w:name="_Toc207722057"/>
      <w:bookmarkStart w:id="5536" w:name="_Toc209520920"/>
      <w:bookmarkStart w:id="5537" w:name="_Toc218778786"/>
      <w:r>
        <w:t>8.4</w:t>
      </w:r>
      <w:r w:rsidR="00C1068C">
        <w:tab/>
        <w:t>Eees_AppClientInformation API</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5C35719" w14:textId="5491D110" w:rsidR="00C1068C" w:rsidRDefault="008D1128" w:rsidP="00C1068C">
      <w:pPr>
        <w:pStyle w:val="Heading3"/>
      </w:pPr>
      <w:bookmarkStart w:id="5538" w:name="_Toc85734325"/>
      <w:bookmarkStart w:id="5539" w:name="_Toc89431624"/>
      <w:bookmarkStart w:id="5540" w:name="_Toc97042436"/>
      <w:bookmarkStart w:id="5541" w:name="_Toc97045580"/>
      <w:bookmarkStart w:id="5542" w:name="_Toc97155325"/>
      <w:bookmarkStart w:id="5543" w:name="_Toc101521462"/>
      <w:bookmarkStart w:id="5544" w:name="_Toc138761739"/>
      <w:bookmarkStart w:id="5545" w:name="_Toc145707954"/>
      <w:bookmarkStart w:id="5546" w:name="_Toc160570443"/>
      <w:bookmarkStart w:id="5547" w:name="_Toc162008039"/>
      <w:bookmarkStart w:id="5548" w:name="_Toc185515706"/>
      <w:bookmarkStart w:id="5549" w:name="_Toc192873014"/>
      <w:bookmarkStart w:id="5550" w:name="_Toc200970727"/>
      <w:bookmarkStart w:id="5551" w:name="_Toc207722058"/>
      <w:bookmarkStart w:id="5552" w:name="_Toc209520921"/>
      <w:bookmarkStart w:id="5553" w:name="_Toc218778787"/>
      <w:r>
        <w:t>8.4</w:t>
      </w:r>
      <w:r w:rsidR="00C1068C">
        <w:t>.1</w:t>
      </w:r>
      <w:r w:rsidR="00C1068C">
        <w:tab/>
      </w:r>
      <w:bookmarkEnd w:id="5538"/>
      <w:r w:rsidR="00C96826">
        <w:t>I</w:t>
      </w:r>
      <w:r w:rsidR="00A81404">
        <w:t>ntroduction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554" w:name="_Toc85734326"/>
      <w:bookmarkStart w:id="5555" w:name="_Toc89431625"/>
      <w:bookmarkStart w:id="5556" w:name="_Toc97042437"/>
      <w:bookmarkStart w:id="5557" w:name="_Toc97045581"/>
      <w:bookmarkStart w:id="5558" w:name="_Toc97155326"/>
      <w:bookmarkStart w:id="5559" w:name="_Toc101521463"/>
      <w:bookmarkStart w:id="5560" w:name="_Toc138761740"/>
      <w:bookmarkStart w:id="5561" w:name="_Toc145707955"/>
      <w:bookmarkStart w:id="5562" w:name="_Toc160570444"/>
      <w:bookmarkStart w:id="5563" w:name="_Toc162008040"/>
      <w:bookmarkStart w:id="5564" w:name="_Toc185515707"/>
      <w:bookmarkStart w:id="5565" w:name="_Toc192873015"/>
      <w:bookmarkStart w:id="5566" w:name="_Toc200970728"/>
      <w:bookmarkStart w:id="5567" w:name="_Toc207722059"/>
      <w:bookmarkStart w:id="5568" w:name="_Toc209520922"/>
      <w:bookmarkStart w:id="5569" w:name="_Toc218778788"/>
      <w:r>
        <w:t>8.</w:t>
      </w:r>
      <w:r w:rsidR="008D1128">
        <w:t>4</w:t>
      </w:r>
      <w:r>
        <w:t>.2</w:t>
      </w:r>
      <w:r>
        <w:tab/>
        <w:t>Resources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04671252" w14:textId="27EFFCE5" w:rsidR="00C1068C" w:rsidRDefault="008D1128" w:rsidP="00C1068C">
      <w:pPr>
        <w:pStyle w:val="Heading4"/>
      </w:pPr>
      <w:bookmarkStart w:id="5570" w:name="_Toc85734327"/>
      <w:bookmarkStart w:id="5571" w:name="_Toc89431626"/>
      <w:bookmarkStart w:id="5572" w:name="_Toc97042438"/>
      <w:bookmarkStart w:id="5573" w:name="_Toc97045582"/>
      <w:bookmarkStart w:id="5574" w:name="_Toc97155327"/>
      <w:bookmarkStart w:id="5575" w:name="_Toc101521464"/>
      <w:bookmarkStart w:id="5576" w:name="_Toc138761741"/>
      <w:bookmarkStart w:id="5577" w:name="_Toc145707956"/>
      <w:bookmarkStart w:id="5578" w:name="_Toc160570445"/>
      <w:bookmarkStart w:id="5579" w:name="_Toc162008041"/>
      <w:bookmarkStart w:id="5580" w:name="_Toc185515708"/>
      <w:bookmarkStart w:id="5581" w:name="_Toc192873016"/>
      <w:bookmarkStart w:id="5582" w:name="_Toc200970729"/>
      <w:bookmarkStart w:id="5583" w:name="_Toc207722060"/>
      <w:bookmarkStart w:id="5584" w:name="_Toc209520923"/>
      <w:bookmarkStart w:id="5585" w:name="_Toc218778789"/>
      <w:r>
        <w:t>8.4</w:t>
      </w:r>
      <w:r w:rsidR="00C1068C">
        <w:t>.2.1</w:t>
      </w:r>
      <w:r w:rsidR="00C1068C">
        <w:tab/>
        <w:t>Overview</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15pt;height:204.4pt" o:ole="">
            <v:imagedata r:id="rId21" o:title=""/>
          </v:shape>
          <o:OLEObject Type="Embed" ProgID="Visio.Drawing.11" ShapeID="_x0000_i1030" DrawAspect="Content" ObjectID="_1833450500"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586" w:name="_Toc85734328"/>
      <w:bookmarkStart w:id="5587" w:name="_Toc89431627"/>
      <w:bookmarkStart w:id="5588" w:name="_Toc97042439"/>
      <w:bookmarkStart w:id="5589" w:name="_Toc97045583"/>
      <w:bookmarkStart w:id="5590" w:name="_Toc97155328"/>
      <w:bookmarkStart w:id="5591" w:name="_Toc101521465"/>
      <w:bookmarkStart w:id="5592" w:name="_Toc138761742"/>
      <w:bookmarkStart w:id="5593" w:name="_Toc145707957"/>
      <w:bookmarkStart w:id="5594" w:name="_Toc160570446"/>
      <w:bookmarkStart w:id="5595" w:name="_Toc162008042"/>
      <w:bookmarkStart w:id="5596" w:name="_Toc185515709"/>
      <w:bookmarkStart w:id="5597" w:name="_Toc192873017"/>
      <w:bookmarkStart w:id="5598" w:name="_Toc200970730"/>
      <w:bookmarkStart w:id="5599" w:name="_Toc207722061"/>
      <w:bookmarkStart w:id="5600" w:name="_Toc209520924"/>
      <w:bookmarkStart w:id="5601" w:name="_Toc218778790"/>
      <w:r w:rsidRPr="0067699A">
        <w:rPr>
          <w:lang w:val="fr-FR"/>
        </w:rPr>
        <w:t>8.4</w:t>
      </w:r>
      <w:r w:rsidR="00C1068C" w:rsidRPr="0067699A">
        <w:rPr>
          <w:lang w:val="fr-FR"/>
        </w:rPr>
        <w:t>.2.2</w:t>
      </w:r>
      <w:r w:rsidR="00C1068C" w:rsidRPr="0067699A">
        <w:rPr>
          <w:lang w:val="fr-FR"/>
        </w:rPr>
        <w:tab/>
        <w:t>Resource: Application Client Information Subscriptions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1976BB28" w14:textId="08DE9A62" w:rsidR="00C1068C" w:rsidRPr="0067699A" w:rsidRDefault="008D1128" w:rsidP="00C1068C">
      <w:pPr>
        <w:pStyle w:val="Heading5"/>
        <w:rPr>
          <w:lang w:val="fr-FR" w:eastAsia="zh-CN"/>
        </w:rPr>
      </w:pPr>
      <w:bookmarkStart w:id="5602" w:name="_Toc85734329"/>
      <w:bookmarkStart w:id="5603" w:name="_Toc89431628"/>
      <w:bookmarkStart w:id="5604" w:name="_Toc97042440"/>
      <w:bookmarkStart w:id="5605" w:name="_Toc97045584"/>
      <w:bookmarkStart w:id="5606" w:name="_Toc97155329"/>
      <w:bookmarkStart w:id="5607" w:name="_Toc101521466"/>
      <w:bookmarkStart w:id="5608" w:name="_Toc138761743"/>
      <w:bookmarkStart w:id="5609" w:name="_Toc145707958"/>
      <w:bookmarkStart w:id="5610" w:name="_Toc160570447"/>
      <w:bookmarkStart w:id="5611" w:name="_Toc162008043"/>
      <w:bookmarkStart w:id="5612" w:name="_Toc185515710"/>
      <w:bookmarkStart w:id="5613" w:name="_Toc192873018"/>
      <w:bookmarkStart w:id="5614" w:name="_Toc200970731"/>
      <w:bookmarkStart w:id="5615" w:name="_Toc207722062"/>
      <w:bookmarkStart w:id="5616" w:name="_Toc209520925"/>
      <w:bookmarkStart w:id="5617" w:name="_Toc218778791"/>
      <w:r w:rsidRPr="0067699A">
        <w:rPr>
          <w:lang w:val="fr-FR" w:eastAsia="zh-CN"/>
        </w:rPr>
        <w:t>8.4</w:t>
      </w:r>
      <w:r w:rsidR="00C1068C" w:rsidRPr="0067699A">
        <w:rPr>
          <w:lang w:val="fr-FR" w:eastAsia="zh-CN"/>
        </w:rPr>
        <w:t>.2.2.1</w:t>
      </w:r>
      <w:r w:rsidR="00C1068C" w:rsidRPr="0067699A">
        <w:rPr>
          <w:lang w:val="fr-FR" w:eastAsia="zh-CN"/>
        </w:rPr>
        <w:tab/>
        <w:t>Description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618" w:name="_Toc85734330"/>
      <w:bookmarkStart w:id="5619" w:name="_Toc89431629"/>
      <w:bookmarkStart w:id="5620" w:name="_Toc97042441"/>
      <w:bookmarkStart w:id="5621" w:name="_Toc97045585"/>
      <w:bookmarkStart w:id="5622" w:name="_Toc97155330"/>
      <w:bookmarkStart w:id="5623" w:name="_Toc101521467"/>
      <w:bookmarkStart w:id="5624" w:name="_Toc138761744"/>
      <w:bookmarkStart w:id="5625" w:name="_Toc145707959"/>
      <w:bookmarkStart w:id="5626" w:name="_Toc160570448"/>
      <w:bookmarkStart w:id="5627" w:name="_Toc162008044"/>
      <w:bookmarkStart w:id="5628" w:name="_Toc185515711"/>
      <w:bookmarkStart w:id="5629" w:name="_Toc192873019"/>
      <w:bookmarkStart w:id="5630" w:name="_Toc200970732"/>
      <w:bookmarkStart w:id="5631" w:name="_Toc207722063"/>
      <w:bookmarkStart w:id="5632" w:name="_Toc209520926"/>
      <w:bookmarkStart w:id="5633" w:name="_Toc218778792"/>
      <w:r>
        <w:rPr>
          <w:lang w:eastAsia="zh-CN"/>
        </w:rPr>
        <w:t>8.4</w:t>
      </w:r>
      <w:r w:rsidR="00C1068C">
        <w:rPr>
          <w:lang w:eastAsia="zh-CN"/>
        </w:rPr>
        <w:t>.2.2.2</w:t>
      </w:r>
      <w:r w:rsidR="00C1068C">
        <w:rPr>
          <w:lang w:eastAsia="zh-CN"/>
        </w:rPr>
        <w:tab/>
        <w:t>Resource Definition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634" w:name="_Toc85734331"/>
      <w:bookmarkStart w:id="5635" w:name="_Toc89431630"/>
      <w:bookmarkStart w:id="5636" w:name="_Toc97042442"/>
      <w:bookmarkStart w:id="5637" w:name="_Toc97045586"/>
      <w:bookmarkStart w:id="5638" w:name="_Toc97155331"/>
      <w:bookmarkStart w:id="5639" w:name="_Toc101521468"/>
      <w:bookmarkStart w:id="5640" w:name="_Toc138761745"/>
      <w:bookmarkStart w:id="5641" w:name="_Toc145707960"/>
      <w:bookmarkStart w:id="5642" w:name="_Toc160570449"/>
      <w:bookmarkStart w:id="5643" w:name="_Toc162008045"/>
      <w:bookmarkStart w:id="5644" w:name="_Toc185515712"/>
      <w:bookmarkStart w:id="5645" w:name="_Toc192873020"/>
      <w:bookmarkStart w:id="5646" w:name="_Toc200970733"/>
      <w:bookmarkStart w:id="5647" w:name="_Toc207722064"/>
      <w:bookmarkStart w:id="5648" w:name="_Toc209520927"/>
      <w:bookmarkStart w:id="5649" w:name="_Toc218778793"/>
      <w:r>
        <w:rPr>
          <w:lang w:eastAsia="zh-CN"/>
        </w:rPr>
        <w:lastRenderedPageBreak/>
        <w:t>8.</w:t>
      </w:r>
      <w:r w:rsidR="008D1128">
        <w:rPr>
          <w:lang w:eastAsia="zh-CN"/>
        </w:rPr>
        <w:t>4</w:t>
      </w:r>
      <w:r>
        <w:rPr>
          <w:lang w:eastAsia="zh-CN"/>
        </w:rPr>
        <w:t>.2.2.3</w:t>
      </w:r>
      <w:r>
        <w:rPr>
          <w:lang w:eastAsia="zh-CN"/>
        </w:rPr>
        <w:tab/>
        <w:t>Resource Standard Methods</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5596308F" w14:textId="145E13E1" w:rsidR="00C1068C" w:rsidRDefault="00C1068C" w:rsidP="00450DFB">
      <w:pPr>
        <w:pStyle w:val="H6"/>
        <w:rPr>
          <w:lang w:eastAsia="zh-CN"/>
        </w:rPr>
      </w:pPr>
      <w:bookmarkStart w:id="5650" w:name="_Toc85734332"/>
      <w:bookmarkStart w:id="5651" w:name="_Toc89431631"/>
      <w:bookmarkStart w:id="5652" w:name="_Toc97042443"/>
      <w:bookmarkStart w:id="5653" w:name="_Toc97045587"/>
      <w:bookmarkStart w:id="5654" w:name="_Toc97155332"/>
      <w:bookmarkStart w:id="5655" w:name="_Toc101521469"/>
      <w:bookmarkStart w:id="5656" w:name="_Toc138761746"/>
      <w:bookmarkStart w:id="5657" w:name="_Toc145707961"/>
      <w:bookmarkStart w:id="5658" w:name="_Toc160570450"/>
      <w:bookmarkStart w:id="5659" w:name="_Toc162008046"/>
      <w:bookmarkStart w:id="5660" w:name="_Toc185515713"/>
      <w:bookmarkStart w:id="5661" w:name="_Toc192873021"/>
      <w:bookmarkStart w:id="5662" w:name="_Toc200970734"/>
      <w:bookmarkStart w:id="5663" w:name="_Toc207722065"/>
      <w:bookmarkStart w:id="5664" w:name="_Toc209520928"/>
      <w:r>
        <w:rPr>
          <w:lang w:eastAsia="zh-CN"/>
        </w:rPr>
        <w:t>8.</w:t>
      </w:r>
      <w:r w:rsidR="008D1128">
        <w:rPr>
          <w:lang w:eastAsia="zh-CN"/>
        </w:rPr>
        <w:t>4</w:t>
      </w:r>
      <w:r>
        <w:rPr>
          <w:lang w:eastAsia="zh-CN"/>
        </w:rPr>
        <w:t>.2.2.3.1</w:t>
      </w:r>
      <w:r>
        <w:rPr>
          <w:lang w:eastAsia="zh-CN"/>
        </w:rPr>
        <w:tab/>
        <w:t>POST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665" w:name="_Toc85734333"/>
      <w:bookmarkStart w:id="5666" w:name="_Toc89431632"/>
      <w:bookmarkStart w:id="5667" w:name="_Toc97042444"/>
      <w:bookmarkStart w:id="5668" w:name="_Toc97045588"/>
      <w:bookmarkStart w:id="5669" w:name="_Toc97155333"/>
      <w:bookmarkStart w:id="5670" w:name="_Toc101521470"/>
      <w:bookmarkStart w:id="5671" w:name="_Toc138761747"/>
      <w:bookmarkStart w:id="5672" w:name="_Toc145707962"/>
      <w:bookmarkStart w:id="5673" w:name="_Toc160570451"/>
      <w:bookmarkStart w:id="5674" w:name="_Toc162008047"/>
      <w:bookmarkStart w:id="5675" w:name="_Toc185515714"/>
      <w:bookmarkStart w:id="5676" w:name="_Toc192873022"/>
      <w:bookmarkStart w:id="5677" w:name="_Toc200970735"/>
      <w:bookmarkStart w:id="5678" w:name="_Toc207722066"/>
      <w:bookmarkStart w:id="5679" w:name="_Toc209520929"/>
      <w:bookmarkStart w:id="5680" w:name="_Toc218778794"/>
      <w:r>
        <w:rPr>
          <w:lang w:eastAsia="zh-CN"/>
        </w:rPr>
        <w:t>8.4</w:t>
      </w:r>
      <w:r w:rsidR="00C1068C">
        <w:rPr>
          <w:lang w:eastAsia="zh-CN"/>
        </w:rPr>
        <w:t>.2.2.4</w:t>
      </w:r>
      <w:r w:rsidR="00C1068C">
        <w:rPr>
          <w:lang w:eastAsia="zh-CN"/>
        </w:rPr>
        <w:tab/>
        <w:t>Resource Custom Operations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5C793A34" w14:textId="77777777" w:rsidR="00C1068C" w:rsidRDefault="00C1068C" w:rsidP="00C1068C">
      <w:r>
        <w:t>None.</w:t>
      </w:r>
    </w:p>
    <w:p w14:paraId="31BAD23B" w14:textId="0A56C226" w:rsidR="00C1068C" w:rsidRDefault="008D1128" w:rsidP="00C1068C">
      <w:pPr>
        <w:pStyle w:val="Heading4"/>
      </w:pPr>
      <w:bookmarkStart w:id="5681" w:name="_Toc85734334"/>
      <w:bookmarkStart w:id="5682" w:name="_Toc89431633"/>
      <w:bookmarkStart w:id="5683" w:name="_Toc97042445"/>
      <w:bookmarkStart w:id="5684" w:name="_Toc97045589"/>
      <w:bookmarkStart w:id="5685" w:name="_Toc97155334"/>
      <w:bookmarkStart w:id="5686" w:name="_Toc101521471"/>
      <w:bookmarkStart w:id="5687" w:name="_Toc138761748"/>
      <w:bookmarkStart w:id="5688" w:name="_Toc145707963"/>
      <w:bookmarkStart w:id="5689" w:name="_Toc160570452"/>
      <w:bookmarkStart w:id="5690" w:name="_Toc162008048"/>
      <w:bookmarkStart w:id="5691" w:name="_Toc185515715"/>
      <w:bookmarkStart w:id="5692" w:name="_Toc192873023"/>
      <w:bookmarkStart w:id="5693" w:name="_Toc200970736"/>
      <w:bookmarkStart w:id="5694" w:name="_Toc207722067"/>
      <w:bookmarkStart w:id="5695" w:name="_Toc209520930"/>
      <w:bookmarkStart w:id="5696" w:name="_Toc218778795"/>
      <w:r>
        <w:t>8.4</w:t>
      </w:r>
      <w:r w:rsidR="00C1068C">
        <w:t>.2.3</w:t>
      </w:r>
      <w:r w:rsidR="00C1068C">
        <w:tab/>
        <w:t>Resource</w:t>
      </w:r>
      <w:r w:rsidR="00C1068C" w:rsidRPr="00831458">
        <w:t xml:space="preserve">: </w:t>
      </w:r>
      <w:r w:rsidR="00C1068C">
        <w:t>Individual Application Client Information Subscription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671FE624" w14:textId="40259E52" w:rsidR="00C1068C" w:rsidRDefault="008D1128" w:rsidP="00C1068C">
      <w:pPr>
        <w:pStyle w:val="Heading5"/>
        <w:rPr>
          <w:lang w:eastAsia="zh-CN"/>
        </w:rPr>
      </w:pPr>
      <w:bookmarkStart w:id="5697" w:name="_Toc85734335"/>
      <w:bookmarkStart w:id="5698" w:name="_Toc89431634"/>
      <w:bookmarkStart w:id="5699" w:name="_Toc97042446"/>
      <w:bookmarkStart w:id="5700" w:name="_Toc97045590"/>
      <w:bookmarkStart w:id="5701" w:name="_Toc97155335"/>
      <w:bookmarkStart w:id="5702" w:name="_Toc101521472"/>
      <w:bookmarkStart w:id="5703" w:name="_Toc138761749"/>
      <w:bookmarkStart w:id="5704" w:name="_Toc145707964"/>
      <w:bookmarkStart w:id="5705" w:name="_Toc160570453"/>
      <w:bookmarkStart w:id="5706" w:name="_Toc162008049"/>
      <w:bookmarkStart w:id="5707" w:name="_Toc185515716"/>
      <w:bookmarkStart w:id="5708" w:name="_Toc192873024"/>
      <w:bookmarkStart w:id="5709" w:name="_Toc200970737"/>
      <w:bookmarkStart w:id="5710" w:name="_Toc207722068"/>
      <w:bookmarkStart w:id="5711" w:name="_Toc209520931"/>
      <w:bookmarkStart w:id="5712" w:name="_Toc218778796"/>
      <w:r>
        <w:rPr>
          <w:lang w:eastAsia="zh-CN"/>
        </w:rPr>
        <w:t>8.4</w:t>
      </w:r>
      <w:r w:rsidR="00C1068C">
        <w:rPr>
          <w:lang w:eastAsia="zh-CN"/>
        </w:rPr>
        <w:t>.2.3.1</w:t>
      </w:r>
      <w:r w:rsidR="00C1068C">
        <w:rPr>
          <w:lang w:eastAsia="zh-CN"/>
        </w:rPr>
        <w:tab/>
        <w:t>Description</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713" w:name="_Toc85734336"/>
      <w:bookmarkStart w:id="5714" w:name="_Toc89431635"/>
      <w:bookmarkStart w:id="5715" w:name="_Toc97042447"/>
      <w:bookmarkStart w:id="5716" w:name="_Toc97045591"/>
      <w:bookmarkStart w:id="5717" w:name="_Toc97155336"/>
      <w:bookmarkStart w:id="5718" w:name="_Toc101521473"/>
      <w:bookmarkStart w:id="5719" w:name="_Toc138761750"/>
      <w:bookmarkStart w:id="5720" w:name="_Toc145707965"/>
      <w:bookmarkStart w:id="5721" w:name="_Toc160570454"/>
      <w:bookmarkStart w:id="5722" w:name="_Toc162008050"/>
      <w:bookmarkStart w:id="5723" w:name="_Toc185515717"/>
      <w:bookmarkStart w:id="5724" w:name="_Toc192873025"/>
      <w:bookmarkStart w:id="5725" w:name="_Toc200970738"/>
      <w:bookmarkStart w:id="5726" w:name="_Toc207722069"/>
      <w:bookmarkStart w:id="5727" w:name="_Toc209520932"/>
      <w:bookmarkStart w:id="5728" w:name="_Toc218778797"/>
      <w:r>
        <w:rPr>
          <w:lang w:eastAsia="zh-CN"/>
        </w:rPr>
        <w:t>8.4</w:t>
      </w:r>
      <w:r w:rsidR="00C1068C">
        <w:rPr>
          <w:lang w:eastAsia="zh-CN"/>
        </w:rPr>
        <w:t>.2.3.2</w:t>
      </w:r>
      <w:r w:rsidR="00C1068C">
        <w:rPr>
          <w:lang w:eastAsia="zh-CN"/>
        </w:rPr>
        <w:tab/>
        <w:t>Resource Definition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729" w:name="_Toc85734337"/>
      <w:bookmarkStart w:id="5730" w:name="_Toc89431636"/>
      <w:bookmarkStart w:id="5731" w:name="_Toc97042448"/>
      <w:bookmarkStart w:id="5732" w:name="_Toc97045592"/>
      <w:bookmarkStart w:id="5733" w:name="_Toc97155337"/>
      <w:bookmarkStart w:id="5734" w:name="_Toc101521474"/>
      <w:bookmarkStart w:id="5735" w:name="_Toc138761751"/>
      <w:bookmarkStart w:id="5736" w:name="_Toc145707966"/>
      <w:bookmarkStart w:id="5737" w:name="_Toc160570455"/>
      <w:bookmarkStart w:id="5738" w:name="_Toc162008051"/>
      <w:bookmarkStart w:id="5739" w:name="_Toc185515718"/>
      <w:bookmarkStart w:id="5740" w:name="_Toc192873026"/>
      <w:bookmarkStart w:id="5741" w:name="_Toc200970739"/>
      <w:bookmarkStart w:id="5742" w:name="_Toc207722070"/>
      <w:bookmarkStart w:id="5743" w:name="_Toc209520933"/>
      <w:bookmarkStart w:id="5744" w:name="_Toc218778798"/>
      <w:r>
        <w:rPr>
          <w:lang w:eastAsia="zh-CN"/>
        </w:rPr>
        <w:t>8.</w:t>
      </w:r>
      <w:r w:rsidR="008D1128">
        <w:rPr>
          <w:lang w:eastAsia="zh-CN"/>
        </w:rPr>
        <w:t>4</w:t>
      </w:r>
      <w:r>
        <w:rPr>
          <w:lang w:eastAsia="zh-CN"/>
        </w:rPr>
        <w:t>.2.3.3</w:t>
      </w:r>
      <w:r>
        <w:rPr>
          <w:lang w:eastAsia="zh-CN"/>
        </w:rPr>
        <w:tab/>
        <w:t>Resource Standard Methods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6D336A9" w14:textId="23C312AC" w:rsidR="00C1068C" w:rsidRDefault="00C1068C" w:rsidP="00450DFB">
      <w:pPr>
        <w:pStyle w:val="H6"/>
        <w:rPr>
          <w:lang w:eastAsia="zh-CN"/>
        </w:rPr>
      </w:pPr>
      <w:bookmarkStart w:id="5745" w:name="_Toc85734338"/>
      <w:bookmarkStart w:id="5746" w:name="_Toc89431637"/>
      <w:bookmarkStart w:id="5747" w:name="_Toc97042449"/>
      <w:bookmarkStart w:id="5748" w:name="_Toc97045593"/>
      <w:bookmarkStart w:id="5749" w:name="_Toc97155338"/>
      <w:bookmarkStart w:id="5750" w:name="_Toc101521475"/>
      <w:bookmarkStart w:id="5751" w:name="_Toc138761752"/>
      <w:bookmarkStart w:id="5752" w:name="_Toc145707967"/>
      <w:bookmarkStart w:id="5753" w:name="_Toc160570456"/>
      <w:bookmarkStart w:id="5754" w:name="_Toc162008052"/>
      <w:bookmarkStart w:id="5755" w:name="_Toc185515719"/>
      <w:bookmarkStart w:id="5756" w:name="_Toc192873027"/>
      <w:bookmarkStart w:id="5757" w:name="_Toc200970740"/>
      <w:bookmarkStart w:id="5758" w:name="_Toc207722071"/>
      <w:bookmarkStart w:id="5759" w:name="_Toc209520934"/>
      <w:r>
        <w:rPr>
          <w:lang w:eastAsia="zh-CN"/>
        </w:rPr>
        <w:t>8.</w:t>
      </w:r>
      <w:r w:rsidR="008D1128">
        <w:rPr>
          <w:lang w:eastAsia="zh-CN"/>
        </w:rPr>
        <w:t>4</w:t>
      </w:r>
      <w:r>
        <w:rPr>
          <w:lang w:eastAsia="zh-CN"/>
        </w:rPr>
        <w:t>.2.3.3.1</w:t>
      </w:r>
      <w:r>
        <w:rPr>
          <w:lang w:eastAsia="zh-CN"/>
        </w:rPr>
        <w:tab/>
        <w:t>GET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450DFB">
      <w:pPr>
        <w:pStyle w:val="H6"/>
        <w:rPr>
          <w:lang w:eastAsia="zh-CN"/>
        </w:rPr>
      </w:pPr>
      <w:bookmarkStart w:id="5760" w:name="_Toc85734339"/>
      <w:bookmarkStart w:id="5761" w:name="_Toc89431638"/>
      <w:bookmarkStart w:id="5762" w:name="_Toc97042450"/>
      <w:bookmarkStart w:id="5763" w:name="_Toc97045594"/>
      <w:bookmarkStart w:id="5764" w:name="_Toc97155339"/>
      <w:bookmarkStart w:id="5765" w:name="_Toc101521476"/>
      <w:bookmarkStart w:id="5766" w:name="_Toc138761753"/>
      <w:bookmarkStart w:id="5767" w:name="_Toc145707968"/>
      <w:bookmarkStart w:id="5768" w:name="_Toc160570457"/>
      <w:bookmarkStart w:id="5769" w:name="_Toc162008053"/>
      <w:bookmarkStart w:id="5770" w:name="_Toc185515720"/>
      <w:bookmarkStart w:id="5771" w:name="_Toc192873028"/>
      <w:bookmarkStart w:id="5772" w:name="_Toc200970741"/>
      <w:bookmarkStart w:id="5773" w:name="_Toc207722072"/>
      <w:bookmarkStart w:id="5774" w:name="_Toc209520935"/>
      <w:r>
        <w:rPr>
          <w:lang w:eastAsia="zh-CN"/>
        </w:rPr>
        <w:t>8.</w:t>
      </w:r>
      <w:r w:rsidR="008D1128">
        <w:rPr>
          <w:lang w:eastAsia="zh-CN"/>
        </w:rPr>
        <w:t>4</w:t>
      </w:r>
      <w:r>
        <w:rPr>
          <w:lang w:eastAsia="zh-CN"/>
        </w:rPr>
        <w:t>.2.3.3.2</w:t>
      </w:r>
      <w:r>
        <w:rPr>
          <w:lang w:eastAsia="zh-CN"/>
        </w:rPr>
        <w:tab/>
        <w:t>PATCH</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450DFB">
      <w:pPr>
        <w:pStyle w:val="H6"/>
        <w:rPr>
          <w:lang w:eastAsia="zh-CN"/>
        </w:rPr>
      </w:pPr>
      <w:bookmarkStart w:id="5775" w:name="_Toc85734340"/>
      <w:bookmarkStart w:id="5776" w:name="_Toc89431639"/>
      <w:bookmarkStart w:id="5777" w:name="_Toc97042451"/>
      <w:bookmarkStart w:id="5778" w:name="_Toc97045595"/>
      <w:bookmarkStart w:id="5779" w:name="_Toc97155340"/>
      <w:bookmarkStart w:id="5780" w:name="_Toc101521477"/>
      <w:bookmarkStart w:id="5781" w:name="_Toc138761754"/>
      <w:bookmarkStart w:id="5782" w:name="_Toc145707969"/>
      <w:bookmarkStart w:id="5783" w:name="_Toc160570458"/>
      <w:bookmarkStart w:id="5784" w:name="_Toc162008054"/>
      <w:bookmarkStart w:id="5785" w:name="_Toc185515721"/>
      <w:bookmarkStart w:id="5786" w:name="_Toc192873029"/>
      <w:bookmarkStart w:id="5787" w:name="_Toc200970742"/>
      <w:bookmarkStart w:id="5788" w:name="_Toc207722073"/>
      <w:bookmarkStart w:id="5789" w:name="_Toc209520936"/>
      <w:r>
        <w:rPr>
          <w:lang w:eastAsia="zh-CN"/>
        </w:rPr>
        <w:t>8.</w:t>
      </w:r>
      <w:r w:rsidR="008D1128">
        <w:rPr>
          <w:lang w:eastAsia="zh-CN"/>
        </w:rPr>
        <w:t>4</w:t>
      </w:r>
      <w:r>
        <w:rPr>
          <w:lang w:eastAsia="zh-CN"/>
        </w:rPr>
        <w:t>.2.3.3.3</w:t>
      </w:r>
      <w:r>
        <w:rPr>
          <w:lang w:eastAsia="zh-CN"/>
        </w:rPr>
        <w:tab/>
        <w:t>PUT</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450DFB">
      <w:pPr>
        <w:pStyle w:val="H6"/>
        <w:rPr>
          <w:lang w:eastAsia="zh-CN"/>
        </w:rPr>
      </w:pPr>
      <w:bookmarkStart w:id="5790" w:name="_Toc85734341"/>
      <w:bookmarkStart w:id="5791" w:name="_Toc89431640"/>
      <w:bookmarkStart w:id="5792" w:name="_Toc97042452"/>
      <w:bookmarkStart w:id="5793" w:name="_Toc97045596"/>
      <w:bookmarkStart w:id="5794" w:name="_Toc97155341"/>
      <w:bookmarkStart w:id="5795" w:name="_Toc101521478"/>
      <w:bookmarkStart w:id="5796" w:name="_Toc138761755"/>
      <w:bookmarkStart w:id="5797" w:name="_Toc145707970"/>
      <w:bookmarkStart w:id="5798" w:name="_Toc160570459"/>
      <w:bookmarkStart w:id="5799" w:name="_Toc162008055"/>
      <w:bookmarkStart w:id="5800" w:name="_Toc185515722"/>
      <w:bookmarkStart w:id="5801" w:name="_Toc192873030"/>
      <w:bookmarkStart w:id="5802" w:name="_Toc200970743"/>
      <w:bookmarkStart w:id="5803" w:name="_Toc207722074"/>
      <w:bookmarkStart w:id="5804" w:name="_Toc209520937"/>
      <w:r>
        <w:rPr>
          <w:lang w:eastAsia="zh-CN"/>
        </w:rPr>
        <w:t>8.</w:t>
      </w:r>
      <w:r w:rsidR="008D1128">
        <w:rPr>
          <w:lang w:eastAsia="zh-CN"/>
        </w:rPr>
        <w:t>4</w:t>
      </w:r>
      <w:r>
        <w:rPr>
          <w:lang w:eastAsia="zh-CN"/>
        </w:rPr>
        <w:t>.2.3.3.4</w:t>
      </w:r>
      <w:r>
        <w:rPr>
          <w:lang w:eastAsia="zh-CN"/>
        </w:rPr>
        <w:tab/>
        <w:t>DELETE</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805" w:name="_Toc85734342"/>
      <w:bookmarkStart w:id="5806" w:name="_Toc89431641"/>
      <w:bookmarkStart w:id="5807" w:name="_Toc97042453"/>
      <w:bookmarkStart w:id="5808" w:name="_Toc97045597"/>
      <w:bookmarkStart w:id="5809" w:name="_Toc97155342"/>
      <w:bookmarkStart w:id="5810" w:name="_Toc101521479"/>
      <w:bookmarkStart w:id="5811" w:name="_Toc138761756"/>
      <w:bookmarkStart w:id="5812" w:name="_Toc145707971"/>
      <w:bookmarkStart w:id="5813" w:name="_Toc160570460"/>
      <w:bookmarkStart w:id="5814" w:name="_Toc162008056"/>
      <w:bookmarkStart w:id="5815" w:name="_Toc185515723"/>
      <w:bookmarkStart w:id="5816" w:name="_Toc192873031"/>
      <w:bookmarkStart w:id="5817" w:name="_Toc200970744"/>
      <w:bookmarkStart w:id="5818" w:name="_Toc207722075"/>
      <w:bookmarkStart w:id="5819" w:name="_Toc209520938"/>
      <w:bookmarkStart w:id="5820" w:name="_Toc218778799"/>
      <w:r>
        <w:rPr>
          <w:lang w:eastAsia="zh-CN"/>
        </w:rPr>
        <w:lastRenderedPageBreak/>
        <w:t>8.</w:t>
      </w:r>
      <w:r w:rsidR="008D1128">
        <w:rPr>
          <w:lang w:eastAsia="zh-CN"/>
        </w:rPr>
        <w:t>4</w:t>
      </w:r>
      <w:r>
        <w:rPr>
          <w:lang w:eastAsia="zh-CN"/>
        </w:rPr>
        <w:t>.2.3.4</w:t>
      </w:r>
      <w:r>
        <w:rPr>
          <w:lang w:eastAsia="zh-CN"/>
        </w:rPr>
        <w:tab/>
        <w:t>Resource Custom Operations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821" w:name="_Toc85734343"/>
      <w:bookmarkStart w:id="5822" w:name="_Toc89431642"/>
      <w:bookmarkStart w:id="5823" w:name="_Toc97042454"/>
      <w:bookmarkStart w:id="5824" w:name="_Toc97045598"/>
      <w:bookmarkStart w:id="5825" w:name="_Toc97155343"/>
      <w:bookmarkStart w:id="5826" w:name="_Toc101521480"/>
      <w:bookmarkStart w:id="5827" w:name="_Toc138761757"/>
      <w:bookmarkStart w:id="5828" w:name="_Toc145707972"/>
      <w:bookmarkStart w:id="5829" w:name="_Toc160570461"/>
      <w:bookmarkStart w:id="5830" w:name="_Toc162008057"/>
      <w:bookmarkStart w:id="5831" w:name="_Toc185515724"/>
      <w:bookmarkStart w:id="5832" w:name="_Toc192873032"/>
      <w:bookmarkStart w:id="5833" w:name="_Toc200970745"/>
      <w:bookmarkStart w:id="5834" w:name="_Toc207722076"/>
      <w:bookmarkStart w:id="5835" w:name="_Toc209520939"/>
      <w:bookmarkStart w:id="5836" w:name="_Toc218778800"/>
      <w:r>
        <w:t>8.</w:t>
      </w:r>
      <w:r w:rsidR="008D1128">
        <w:t>4</w:t>
      </w:r>
      <w:r>
        <w:t>.3</w:t>
      </w:r>
      <w:r>
        <w:tab/>
        <w:t>Custom Operations without associated resources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837" w:name="_Toc85734344"/>
      <w:bookmarkStart w:id="5838" w:name="_Toc89431643"/>
      <w:bookmarkStart w:id="5839" w:name="_Toc97042455"/>
      <w:bookmarkStart w:id="5840" w:name="_Toc97045599"/>
      <w:bookmarkStart w:id="5841" w:name="_Toc97155344"/>
      <w:bookmarkStart w:id="5842" w:name="_Toc101521481"/>
      <w:bookmarkStart w:id="5843" w:name="_Toc138761758"/>
      <w:bookmarkStart w:id="5844" w:name="_Toc145707973"/>
      <w:bookmarkStart w:id="5845" w:name="_Toc160570462"/>
      <w:bookmarkStart w:id="5846" w:name="_Toc162008058"/>
      <w:bookmarkStart w:id="5847" w:name="_Toc185515725"/>
      <w:bookmarkStart w:id="5848" w:name="_Toc192873033"/>
      <w:bookmarkStart w:id="5849" w:name="_Toc200970746"/>
      <w:bookmarkStart w:id="5850" w:name="_Toc207722077"/>
      <w:bookmarkStart w:id="5851" w:name="_Toc209520940"/>
      <w:bookmarkStart w:id="5852" w:name="_Toc218778801"/>
      <w:r>
        <w:t>8.</w:t>
      </w:r>
      <w:r w:rsidR="008D1128">
        <w:t>4</w:t>
      </w:r>
      <w:r>
        <w:t>.4</w:t>
      </w:r>
      <w:r>
        <w:tab/>
        <w:t>Notifications</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3041A3EC" w14:textId="2F7CEC22" w:rsidR="00C1068C" w:rsidRPr="00AF7276" w:rsidRDefault="00C1068C" w:rsidP="00C1068C">
      <w:pPr>
        <w:pStyle w:val="Heading4"/>
      </w:pPr>
      <w:bookmarkStart w:id="5853" w:name="_Toc85734345"/>
      <w:bookmarkStart w:id="5854" w:name="_Toc89431644"/>
      <w:bookmarkStart w:id="5855" w:name="_Toc97042456"/>
      <w:bookmarkStart w:id="5856" w:name="_Toc97045600"/>
      <w:bookmarkStart w:id="5857" w:name="_Toc97155345"/>
      <w:bookmarkStart w:id="5858" w:name="_Toc101521482"/>
      <w:bookmarkStart w:id="5859" w:name="_Toc138761759"/>
      <w:bookmarkStart w:id="5860" w:name="_Toc145707974"/>
      <w:bookmarkStart w:id="5861" w:name="_Toc160570463"/>
      <w:bookmarkStart w:id="5862" w:name="_Toc162008059"/>
      <w:bookmarkStart w:id="5863" w:name="_Toc185515726"/>
      <w:bookmarkStart w:id="5864" w:name="_Toc192873034"/>
      <w:bookmarkStart w:id="5865" w:name="_Toc200970747"/>
      <w:bookmarkStart w:id="5866" w:name="_Toc207722078"/>
      <w:bookmarkStart w:id="5867" w:name="_Toc209520941"/>
      <w:bookmarkStart w:id="5868" w:name="_Toc218778802"/>
      <w:r>
        <w:t>8.</w:t>
      </w:r>
      <w:r w:rsidR="008D1128">
        <w:t>4</w:t>
      </w:r>
      <w:r w:rsidRPr="00AF7276">
        <w:t>.</w:t>
      </w:r>
      <w:r>
        <w:t>4</w:t>
      </w:r>
      <w:r w:rsidRPr="00AF7276">
        <w:t>.1</w:t>
      </w:r>
      <w:r w:rsidRPr="00AF7276">
        <w:tab/>
        <w:t>General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869" w:name="_Toc85734346"/>
      <w:bookmarkStart w:id="5870" w:name="_Toc89431645"/>
      <w:bookmarkStart w:id="5871" w:name="_Toc97042457"/>
      <w:bookmarkStart w:id="5872" w:name="_Toc97045601"/>
      <w:bookmarkStart w:id="5873" w:name="_Toc97155346"/>
      <w:bookmarkStart w:id="5874" w:name="_Toc101521483"/>
      <w:bookmarkStart w:id="5875" w:name="_Toc138761760"/>
      <w:bookmarkStart w:id="5876" w:name="_Toc145707975"/>
      <w:bookmarkStart w:id="5877" w:name="_Toc160570464"/>
      <w:bookmarkStart w:id="5878" w:name="_Toc162008060"/>
      <w:bookmarkStart w:id="5879" w:name="_Toc185515727"/>
      <w:bookmarkStart w:id="5880" w:name="_Toc192873035"/>
      <w:bookmarkStart w:id="5881" w:name="_Toc200970748"/>
      <w:bookmarkStart w:id="5882" w:name="_Toc207722079"/>
      <w:bookmarkStart w:id="5883" w:name="_Toc209520942"/>
      <w:bookmarkStart w:id="5884" w:name="_Toc218778803"/>
      <w:r>
        <w:rPr>
          <w:lang w:eastAsia="zh-CN"/>
        </w:rPr>
        <w:t>8.</w:t>
      </w:r>
      <w:r w:rsidR="008D1128">
        <w:rPr>
          <w:lang w:eastAsia="zh-CN"/>
        </w:rPr>
        <w:t>4</w:t>
      </w:r>
      <w:r>
        <w:rPr>
          <w:lang w:eastAsia="zh-CN"/>
        </w:rPr>
        <w:t>.4.2</w:t>
      </w:r>
      <w:r>
        <w:rPr>
          <w:lang w:eastAsia="zh-CN"/>
        </w:rPr>
        <w:tab/>
        <w:t>AC Information Notification</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75E38EEE" w14:textId="21577E2D" w:rsidR="00C1068C" w:rsidRDefault="00C1068C" w:rsidP="00C1068C">
      <w:pPr>
        <w:pStyle w:val="Heading5"/>
        <w:rPr>
          <w:lang w:eastAsia="zh-CN"/>
        </w:rPr>
      </w:pPr>
      <w:bookmarkStart w:id="5885" w:name="_Toc85734347"/>
      <w:bookmarkStart w:id="5886" w:name="_Toc89431646"/>
      <w:bookmarkStart w:id="5887" w:name="_Toc97042458"/>
      <w:bookmarkStart w:id="5888" w:name="_Toc97045602"/>
      <w:bookmarkStart w:id="5889" w:name="_Toc97155347"/>
      <w:bookmarkStart w:id="5890" w:name="_Toc101521484"/>
      <w:bookmarkStart w:id="5891" w:name="_Toc138761761"/>
      <w:bookmarkStart w:id="5892" w:name="_Toc145707976"/>
      <w:bookmarkStart w:id="5893" w:name="_Toc160570465"/>
      <w:bookmarkStart w:id="5894" w:name="_Toc162008061"/>
      <w:bookmarkStart w:id="5895" w:name="_Toc185515728"/>
      <w:bookmarkStart w:id="5896" w:name="_Toc192873036"/>
      <w:bookmarkStart w:id="5897" w:name="_Toc200970749"/>
      <w:bookmarkStart w:id="5898" w:name="_Toc207722080"/>
      <w:bookmarkStart w:id="5899" w:name="_Toc209520943"/>
      <w:bookmarkStart w:id="5900" w:name="_Toc218778804"/>
      <w:r>
        <w:rPr>
          <w:lang w:eastAsia="zh-CN"/>
        </w:rPr>
        <w:t>8.</w:t>
      </w:r>
      <w:r w:rsidR="008D1128">
        <w:rPr>
          <w:lang w:eastAsia="zh-CN"/>
        </w:rPr>
        <w:t>4</w:t>
      </w:r>
      <w:r>
        <w:rPr>
          <w:lang w:eastAsia="zh-CN"/>
        </w:rPr>
        <w:t>.4.2.1</w:t>
      </w:r>
      <w:r>
        <w:rPr>
          <w:lang w:eastAsia="zh-CN"/>
        </w:rPr>
        <w:tab/>
        <w:t>Description</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901" w:name="_Toc85734348"/>
      <w:bookmarkStart w:id="5902" w:name="_Toc89431647"/>
      <w:bookmarkStart w:id="5903" w:name="_Toc97042459"/>
      <w:bookmarkStart w:id="5904" w:name="_Toc97045603"/>
      <w:bookmarkStart w:id="5905" w:name="_Toc97155348"/>
      <w:bookmarkStart w:id="5906" w:name="_Toc101521485"/>
      <w:bookmarkStart w:id="5907" w:name="_Toc138761762"/>
      <w:bookmarkStart w:id="5908" w:name="_Toc145707977"/>
      <w:bookmarkStart w:id="5909" w:name="_Toc160570466"/>
      <w:bookmarkStart w:id="5910" w:name="_Toc162008062"/>
      <w:bookmarkStart w:id="5911" w:name="_Toc185515729"/>
      <w:bookmarkStart w:id="5912" w:name="_Toc192873037"/>
      <w:bookmarkStart w:id="5913" w:name="_Toc200970750"/>
      <w:bookmarkStart w:id="5914" w:name="_Toc207722081"/>
      <w:bookmarkStart w:id="5915" w:name="_Toc209520944"/>
      <w:bookmarkStart w:id="5916" w:name="_Toc218778805"/>
      <w:r>
        <w:rPr>
          <w:lang w:eastAsia="zh-CN"/>
        </w:rPr>
        <w:t>8.4</w:t>
      </w:r>
      <w:r w:rsidR="00C1068C">
        <w:rPr>
          <w:lang w:eastAsia="zh-CN"/>
        </w:rPr>
        <w:t>.4.2.2</w:t>
      </w:r>
      <w:r w:rsidR="00C1068C">
        <w:rPr>
          <w:lang w:eastAsia="zh-CN"/>
        </w:rPr>
        <w:tab/>
      </w:r>
      <w:bookmarkEnd w:id="5901"/>
      <w:bookmarkEnd w:id="5902"/>
      <w:bookmarkEnd w:id="5903"/>
      <w:bookmarkEnd w:id="5904"/>
      <w:bookmarkEnd w:id="5905"/>
      <w:bookmarkEnd w:id="5906"/>
      <w:r w:rsidR="00A97864">
        <w:rPr>
          <w:lang w:eastAsia="zh-CN"/>
        </w:rPr>
        <w:t>Target URI</w:t>
      </w:r>
      <w:bookmarkEnd w:id="5907"/>
      <w:bookmarkEnd w:id="5908"/>
      <w:bookmarkEnd w:id="5909"/>
      <w:bookmarkEnd w:id="5910"/>
      <w:bookmarkEnd w:id="5911"/>
      <w:bookmarkEnd w:id="5912"/>
      <w:bookmarkEnd w:id="5913"/>
      <w:bookmarkEnd w:id="5914"/>
      <w:bookmarkEnd w:id="5915"/>
      <w:bookmarkEnd w:id="5916"/>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917" w:name="_Toc138761763"/>
      <w:bookmarkStart w:id="5918" w:name="_Toc145707978"/>
      <w:bookmarkStart w:id="5919" w:name="_Toc160570467"/>
      <w:bookmarkStart w:id="5920" w:name="_Toc162008063"/>
      <w:bookmarkStart w:id="5921" w:name="_Toc185515730"/>
      <w:bookmarkStart w:id="5922" w:name="_Toc192873038"/>
      <w:bookmarkStart w:id="5923" w:name="_Toc200970751"/>
      <w:bookmarkStart w:id="5924" w:name="_Toc207722082"/>
      <w:bookmarkStart w:id="5925" w:name="_Toc209520945"/>
      <w:bookmarkStart w:id="5926" w:name="_Toc218778806"/>
      <w:r>
        <w:rPr>
          <w:lang w:eastAsia="zh-CN"/>
        </w:rPr>
        <w:t>8.4.4.2</w:t>
      </w:r>
      <w:r w:rsidRPr="00986E88">
        <w:rPr>
          <w:noProof/>
        </w:rPr>
        <w:t>.3</w:t>
      </w:r>
      <w:r w:rsidRPr="00986E88">
        <w:rPr>
          <w:noProof/>
        </w:rPr>
        <w:tab/>
        <w:t>Standard Methods</w:t>
      </w:r>
      <w:bookmarkEnd w:id="5917"/>
      <w:bookmarkEnd w:id="5918"/>
      <w:bookmarkEnd w:id="5919"/>
      <w:bookmarkEnd w:id="5920"/>
      <w:bookmarkEnd w:id="5921"/>
      <w:bookmarkEnd w:id="5922"/>
      <w:bookmarkEnd w:id="5923"/>
      <w:bookmarkEnd w:id="5924"/>
      <w:bookmarkEnd w:id="5925"/>
      <w:bookmarkEnd w:id="5926"/>
    </w:p>
    <w:p w14:paraId="0994A695" w14:textId="77777777" w:rsidR="00A97864" w:rsidRPr="00986E88" w:rsidRDefault="00A97864" w:rsidP="00450DFB">
      <w:pPr>
        <w:pStyle w:val="H6"/>
        <w:rPr>
          <w:noProof/>
        </w:rPr>
      </w:pPr>
      <w:bookmarkStart w:id="5927" w:name="_Toc138761764"/>
      <w:bookmarkStart w:id="5928" w:name="_Toc145707979"/>
      <w:bookmarkStart w:id="5929" w:name="_Toc160570468"/>
      <w:bookmarkStart w:id="5930" w:name="_Toc162008064"/>
      <w:bookmarkStart w:id="5931" w:name="_Toc185515731"/>
      <w:bookmarkStart w:id="5932" w:name="_Toc192873039"/>
      <w:bookmarkStart w:id="5933" w:name="_Toc200970752"/>
      <w:bookmarkStart w:id="5934" w:name="_Toc207722083"/>
      <w:bookmarkStart w:id="5935" w:name="_Toc209520946"/>
      <w:r>
        <w:rPr>
          <w:lang w:eastAsia="zh-CN"/>
        </w:rPr>
        <w:t>8.4.4.2</w:t>
      </w:r>
      <w:r>
        <w:t>.3</w:t>
      </w:r>
      <w:r w:rsidRPr="00986E88">
        <w:rPr>
          <w:noProof/>
        </w:rPr>
        <w:t>.1</w:t>
      </w:r>
      <w:r w:rsidRPr="00986E88">
        <w:rPr>
          <w:noProof/>
        </w:rPr>
        <w:tab/>
        <w:t>POST</w:t>
      </w:r>
      <w:bookmarkEnd w:id="5927"/>
      <w:bookmarkEnd w:id="5928"/>
      <w:bookmarkEnd w:id="5929"/>
      <w:bookmarkEnd w:id="5930"/>
      <w:bookmarkEnd w:id="5931"/>
      <w:bookmarkEnd w:id="5932"/>
      <w:bookmarkEnd w:id="5933"/>
      <w:bookmarkEnd w:id="5934"/>
      <w:bookmarkEnd w:id="593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936" w:name="_Toc85734349"/>
      <w:bookmarkStart w:id="5937" w:name="_Toc89431648"/>
      <w:bookmarkStart w:id="5938" w:name="_Toc97042460"/>
      <w:bookmarkStart w:id="5939" w:name="_Toc97045604"/>
      <w:bookmarkStart w:id="5940" w:name="_Toc97155349"/>
      <w:bookmarkStart w:id="5941" w:name="_Toc101521486"/>
      <w:bookmarkStart w:id="5942" w:name="_Toc138761765"/>
      <w:bookmarkStart w:id="5943" w:name="_Toc145707980"/>
      <w:bookmarkStart w:id="5944" w:name="_Toc160570469"/>
      <w:bookmarkStart w:id="5945" w:name="_Toc162008065"/>
      <w:bookmarkStart w:id="5946" w:name="_Toc185515732"/>
      <w:bookmarkStart w:id="5947" w:name="_Toc192873040"/>
      <w:bookmarkStart w:id="5948" w:name="_Toc200970753"/>
      <w:bookmarkStart w:id="5949" w:name="_Toc207722084"/>
      <w:bookmarkStart w:id="5950" w:name="_Toc209520947"/>
      <w:bookmarkStart w:id="5951" w:name="_Toc218778807"/>
      <w:r>
        <w:t>8.</w:t>
      </w:r>
      <w:r w:rsidR="008D1128">
        <w:t>4</w:t>
      </w:r>
      <w:r>
        <w:t>.5</w:t>
      </w:r>
      <w:r>
        <w:tab/>
        <w:t>Data Model</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45EB4011" w14:textId="268CAE6C" w:rsidR="00C1068C" w:rsidRDefault="00C1068C" w:rsidP="00C1068C">
      <w:pPr>
        <w:pStyle w:val="Heading4"/>
        <w:rPr>
          <w:lang w:eastAsia="zh-CN"/>
        </w:rPr>
      </w:pPr>
      <w:bookmarkStart w:id="5952" w:name="_Toc85734350"/>
      <w:bookmarkStart w:id="5953" w:name="_Toc89431649"/>
      <w:bookmarkStart w:id="5954" w:name="_Toc97042461"/>
      <w:bookmarkStart w:id="5955" w:name="_Toc97045605"/>
      <w:bookmarkStart w:id="5956" w:name="_Toc97155350"/>
      <w:bookmarkStart w:id="5957" w:name="_Toc101521487"/>
      <w:bookmarkStart w:id="5958" w:name="_Toc138761766"/>
      <w:bookmarkStart w:id="5959" w:name="_Toc145707981"/>
      <w:bookmarkStart w:id="5960" w:name="_Toc160570470"/>
      <w:bookmarkStart w:id="5961" w:name="_Toc162008066"/>
      <w:bookmarkStart w:id="5962" w:name="_Toc185515733"/>
      <w:bookmarkStart w:id="5963" w:name="_Toc192873041"/>
      <w:bookmarkStart w:id="5964" w:name="_Toc200970754"/>
      <w:bookmarkStart w:id="5965" w:name="_Toc207722085"/>
      <w:bookmarkStart w:id="5966" w:name="_Toc209520948"/>
      <w:bookmarkStart w:id="5967" w:name="_Toc218778808"/>
      <w:r>
        <w:rPr>
          <w:lang w:eastAsia="zh-CN"/>
        </w:rPr>
        <w:t>8.</w:t>
      </w:r>
      <w:r w:rsidR="008D1128">
        <w:rPr>
          <w:lang w:eastAsia="zh-CN"/>
        </w:rPr>
        <w:t>4</w:t>
      </w:r>
      <w:r>
        <w:rPr>
          <w:lang w:eastAsia="zh-CN"/>
        </w:rPr>
        <w:t>.5.1</w:t>
      </w:r>
      <w:r>
        <w:rPr>
          <w:lang w:eastAsia="zh-CN"/>
        </w:rPr>
        <w:tab/>
        <w:t>General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5968" w:name="_Toc85734351"/>
      <w:bookmarkStart w:id="5969" w:name="_Toc89431650"/>
      <w:bookmarkStart w:id="5970" w:name="_Toc97042462"/>
      <w:bookmarkStart w:id="5971" w:name="_Toc97045606"/>
      <w:bookmarkStart w:id="5972" w:name="_Toc97155351"/>
      <w:bookmarkStart w:id="5973" w:name="_Toc101521488"/>
      <w:bookmarkStart w:id="5974" w:name="_Toc138761767"/>
      <w:bookmarkStart w:id="5975" w:name="_Toc145707982"/>
      <w:bookmarkStart w:id="5976" w:name="_Toc160570471"/>
      <w:bookmarkStart w:id="5977" w:name="_Toc162008067"/>
      <w:bookmarkStart w:id="5978" w:name="_Toc185515734"/>
      <w:bookmarkStart w:id="5979" w:name="_Toc192873042"/>
      <w:bookmarkStart w:id="5980" w:name="_Toc200970755"/>
      <w:bookmarkStart w:id="5981" w:name="_Toc207722086"/>
      <w:bookmarkStart w:id="5982" w:name="_Toc209520949"/>
      <w:r>
        <w:lastRenderedPageBreak/>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5983" w:name="_Toc218778809"/>
      <w:r>
        <w:rPr>
          <w:lang w:eastAsia="zh-CN"/>
        </w:rPr>
        <w:lastRenderedPageBreak/>
        <w:t>8.4</w:t>
      </w:r>
      <w:r w:rsidR="00C1068C">
        <w:rPr>
          <w:lang w:eastAsia="zh-CN"/>
        </w:rPr>
        <w:t>.5.2</w:t>
      </w:r>
      <w:r w:rsidR="00C1068C">
        <w:rPr>
          <w:lang w:eastAsia="zh-CN"/>
        </w:rPr>
        <w:tab/>
        <w:t>Structured data types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7A908A66" w14:textId="29E0D7B6" w:rsidR="00C1068C" w:rsidRDefault="008D1128" w:rsidP="00C1068C">
      <w:pPr>
        <w:pStyle w:val="Heading5"/>
        <w:rPr>
          <w:lang w:eastAsia="zh-CN"/>
        </w:rPr>
      </w:pPr>
      <w:bookmarkStart w:id="5984" w:name="_Toc85734352"/>
      <w:bookmarkStart w:id="5985" w:name="_Toc89431651"/>
      <w:bookmarkStart w:id="5986" w:name="_Toc97042463"/>
      <w:bookmarkStart w:id="5987" w:name="_Toc97045607"/>
      <w:bookmarkStart w:id="5988" w:name="_Toc97155352"/>
      <w:bookmarkStart w:id="5989" w:name="_Toc101521489"/>
      <w:bookmarkStart w:id="5990" w:name="_Toc138761768"/>
      <w:bookmarkStart w:id="5991" w:name="_Toc145707983"/>
      <w:bookmarkStart w:id="5992" w:name="_Toc160570472"/>
      <w:bookmarkStart w:id="5993" w:name="_Toc162008068"/>
      <w:bookmarkStart w:id="5994" w:name="_Toc185515735"/>
      <w:bookmarkStart w:id="5995" w:name="_Toc192873043"/>
      <w:bookmarkStart w:id="5996" w:name="_Toc200970756"/>
      <w:bookmarkStart w:id="5997" w:name="_Toc207722087"/>
      <w:bookmarkStart w:id="5998" w:name="_Toc209520950"/>
      <w:bookmarkStart w:id="5999" w:name="_Toc218778810"/>
      <w:r>
        <w:rPr>
          <w:lang w:eastAsia="zh-CN"/>
        </w:rPr>
        <w:t>8.4</w:t>
      </w:r>
      <w:r w:rsidR="00C1068C">
        <w:rPr>
          <w:lang w:eastAsia="zh-CN"/>
        </w:rPr>
        <w:t>.5.2.1</w:t>
      </w:r>
      <w:r w:rsidR="00C1068C">
        <w:rPr>
          <w:lang w:eastAsia="zh-CN"/>
        </w:rPr>
        <w:tab/>
        <w:t>Introduction</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187D46CC" w14:textId="77777777" w:rsidR="0004249C" w:rsidRDefault="0004249C" w:rsidP="0004249C">
      <w:pPr>
        <w:pStyle w:val="Heading5"/>
        <w:rPr>
          <w:lang w:eastAsia="zh-CN"/>
        </w:rPr>
      </w:pPr>
      <w:bookmarkStart w:id="6000" w:name="_Toc85734353"/>
      <w:bookmarkStart w:id="6001" w:name="_Toc89431652"/>
      <w:bookmarkStart w:id="6002" w:name="_Toc97042464"/>
      <w:bookmarkStart w:id="6003" w:name="_Toc97045608"/>
      <w:bookmarkStart w:id="6004" w:name="_Toc97155353"/>
      <w:bookmarkStart w:id="6005" w:name="_Toc101521490"/>
      <w:bookmarkStart w:id="6006" w:name="_Toc138761769"/>
      <w:bookmarkStart w:id="6007" w:name="_Toc145707984"/>
      <w:bookmarkStart w:id="6008" w:name="_Toc160570473"/>
      <w:bookmarkStart w:id="6009" w:name="_Toc162008069"/>
      <w:bookmarkStart w:id="6010" w:name="_Toc185515736"/>
      <w:bookmarkStart w:id="6011" w:name="_Toc192873044"/>
      <w:bookmarkStart w:id="6012" w:name="_Toc199336074"/>
      <w:bookmarkStart w:id="6013" w:name="_Toc207722088"/>
      <w:bookmarkStart w:id="6014" w:name="_Toc209520951"/>
      <w:bookmarkStart w:id="6015" w:name="_Toc218778811"/>
      <w:bookmarkStart w:id="6016" w:name="_Toc85734354"/>
      <w:bookmarkStart w:id="6017" w:name="_Toc89431653"/>
      <w:bookmarkStart w:id="6018" w:name="_Toc97042465"/>
      <w:bookmarkStart w:id="6019" w:name="_Toc97045609"/>
      <w:bookmarkStart w:id="6020" w:name="_Toc97155354"/>
      <w:bookmarkStart w:id="6021" w:name="_Toc101521491"/>
      <w:bookmarkStart w:id="6022" w:name="_Toc138761770"/>
      <w:bookmarkStart w:id="6023" w:name="_Toc145707985"/>
      <w:bookmarkStart w:id="6024" w:name="_Toc160570474"/>
      <w:bookmarkStart w:id="6025" w:name="_Toc162008070"/>
      <w:bookmarkStart w:id="6026" w:name="_Toc185515737"/>
      <w:bookmarkStart w:id="6027" w:name="_Toc192873045"/>
      <w:bookmarkStart w:id="6028" w:name="_Toc200970758"/>
      <w:r>
        <w:rPr>
          <w:lang w:eastAsia="zh-CN"/>
        </w:rPr>
        <w:t>8.4.5.2.2</w:t>
      </w:r>
      <w:r>
        <w:rPr>
          <w:lang w:eastAsia="zh-CN"/>
        </w:rPr>
        <w:tab/>
        <w:t>Type: ACInfoSubscription</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140B4A">
            <w:pPr>
              <w:pStyle w:val="TAH"/>
            </w:pPr>
            <w:r w:rsidRPr="00140B4A">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6029" w:name="_Toc207722089"/>
      <w:bookmarkStart w:id="6030" w:name="_Toc209520952"/>
      <w:bookmarkStart w:id="6031" w:name="_Toc218778812"/>
      <w:r>
        <w:rPr>
          <w:lang w:eastAsia="zh-CN"/>
        </w:rPr>
        <w:lastRenderedPageBreak/>
        <w:t>8.4</w:t>
      </w:r>
      <w:r w:rsidR="00C1068C">
        <w:rPr>
          <w:lang w:eastAsia="zh-CN"/>
        </w:rPr>
        <w:t>.5.2.3</w:t>
      </w:r>
      <w:r w:rsidR="00C1068C">
        <w:rPr>
          <w:lang w:eastAsia="zh-CN"/>
        </w:rPr>
        <w:tab/>
        <w:t>Type: ACInfoSubscriptionPatch</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140B4A">
            <w:pPr>
              <w:pStyle w:val="TAH"/>
            </w:pPr>
            <w:r w:rsidRPr="00140B4A">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032" w:name="_Toc85734355"/>
      <w:bookmarkStart w:id="6033" w:name="_Toc89431654"/>
      <w:bookmarkStart w:id="6034" w:name="_Toc97042466"/>
      <w:bookmarkStart w:id="6035" w:name="_Toc97045610"/>
      <w:bookmarkStart w:id="6036" w:name="_Toc97155355"/>
      <w:bookmarkStart w:id="6037" w:name="_Toc101521492"/>
      <w:bookmarkStart w:id="6038" w:name="_Toc138761771"/>
      <w:bookmarkStart w:id="6039" w:name="_Toc145707986"/>
      <w:bookmarkStart w:id="6040" w:name="_Toc160570475"/>
      <w:bookmarkStart w:id="6041" w:name="_Toc162008071"/>
      <w:bookmarkStart w:id="6042" w:name="_Toc185515738"/>
      <w:bookmarkStart w:id="6043" w:name="_Toc192873046"/>
      <w:bookmarkStart w:id="6044" w:name="_Toc200970759"/>
      <w:bookmarkStart w:id="6045" w:name="_Toc207722090"/>
      <w:bookmarkStart w:id="6046" w:name="_Toc209520953"/>
      <w:bookmarkStart w:id="6047" w:name="_Toc218778813"/>
      <w:r>
        <w:rPr>
          <w:lang w:eastAsia="zh-CN"/>
        </w:rPr>
        <w:t>8.</w:t>
      </w:r>
      <w:r w:rsidR="008D1128">
        <w:rPr>
          <w:lang w:eastAsia="zh-CN"/>
        </w:rPr>
        <w:t>4</w:t>
      </w:r>
      <w:r>
        <w:rPr>
          <w:lang w:eastAsia="zh-CN"/>
        </w:rPr>
        <w:t>.5.2.4</w:t>
      </w:r>
      <w:r>
        <w:rPr>
          <w:lang w:eastAsia="zh-CN"/>
        </w:rPr>
        <w:tab/>
        <w:t>Type: ACFilter</w:t>
      </w:r>
      <w:r w:rsidR="00F85E3F">
        <w:rPr>
          <w:lang w:eastAsia="zh-CN"/>
        </w:rPr>
        <w:t>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140B4A">
            <w:pPr>
              <w:pStyle w:val="TAH"/>
            </w:pPr>
            <w:r w:rsidRPr="00140B4A">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048" w:name="_Toc85734356"/>
      <w:bookmarkStart w:id="6049" w:name="_Toc89431655"/>
      <w:bookmarkStart w:id="6050" w:name="_Toc97042467"/>
      <w:bookmarkStart w:id="6051" w:name="_Toc97045611"/>
      <w:bookmarkStart w:id="6052" w:name="_Toc97155356"/>
      <w:bookmarkStart w:id="6053" w:name="_Toc101521493"/>
      <w:bookmarkStart w:id="6054" w:name="_Toc138761772"/>
      <w:bookmarkStart w:id="6055" w:name="_Toc145707987"/>
      <w:bookmarkStart w:id="6056" w:name="_Toc160570476"/>
      <w:bookmarkStart w:id="6057" w:name="_Toc162008072"/>
      <w:bookmarkStart w:id="6058" w:name="_Toc185515739"/>
      <w:bookmarkStart w:id="6059" w:name="_Toc192873047"/>
      <w:bookmarkStart w:id="6060" w:name="_Toc200970760"/>
      <w:bookmarkStart w:id="6061" w:name="_Toc207722091"/>
      <w:bookmarkStart w:id="6062" w:name="_Toc209520954"/>
      <w:bookmarkStart w:id="6063" w:name="_Toc218778814"/>
      <w:r>
        <w:rPr>
          <w:lang w:eastAsia="zh-CN"/>
        </w:rPr>
        <w:lastRenderedPageBreak/>
        <w:t>8.</w:t>
      </w:r>
      <w:r w:rsidR="008D1128">
        <w:rPr>
          <w:lang w:eastAsia="zh-CN"/>
        </w:rPr>
        <w:t>4</w:t>
      </w:r>
      <w:r>
        <w:rPr>
          <w:lang w:eastAsia="zh-CN"/>
        </w:rPr>
        <w:t>.5.2.5</w:t>
      </w:r>
      <w:r>
        <w:rPr>
          <w:lang w:eastAsia="zh-CN"/>
        </w:rPr>
        <w:tab/>
        <w:t>Type: ACInfoNotification</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140B4A">
            <w:pPr>
              <w:pStyle w:val="TAH"/>
            </w:pPr>
            <w:r w:rsidRPr="00140B4A">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064" w:name="_Toc85734357"/>
      <w:bookmarkStart w:id="6065" w:name="_Toc89431656"/>
      <w:bookmarkStart w:id="6066" w:name="_Toc97042468"/>
      <w:bookmarkStart w:id="6067" w:name="_Toc97045612"/>
      <w:bookmarkStart w:id="6068" w:name="_Toc97155357"/>
      <w:bookmarkStart w:id="6069" w:name="_Toc101521494"/>
      <w:bookmarkStart w:id="6070" w:name="_Toc138761773"/>
      <w:bookmarkStart w:id="6071" w:name="_Toc145707988"/>
      <w:bookmarkStart w:id="6072" w:name="_Toc160570477"/>
      <w:bookmarkStart w:id="6073" w:name="_Toc162008073"/>
      <w:bookmarkStart w:id="6074" w:name="_Toc185515740"/>
      <w:bookmarkStart w:id="6075" w:name="_Toc192873048"/>
      <w:bookmarkStart w:id="6076" w:name="_Toc200970761"/>
      <w:bookmarkStart w:id="6077" w:name="_Toc207722092"/>
      <w:bookmarkStart w:id="6078" w:name="_Toc209520955"/>
      <w:bookmarkStart w:id="6079" w:name="_Toc218778815"/>
      <w:r>
        <w:rPr>
          <w:lang w:eastAsia="zh-CN"/>
        </w:rPr>
        <w:t>8.</w:t>
      </w:r>
      <w:r w:rsidR="008D1128">
        <w:rPr>
          <w:lang w:eastAsia="zh-CN"/>
        </w:rPr>
        <w:t>4</w:t>
      </w:r>
      <w:r>
        <w:rPr>
          <w:lang w:eastAsia="zh-CN"/>
        </w:rPr>
        <w:t>.5.2.6</w:t>
      </w:r>
      <w:r>
        <w:rPr>
          <w:lang w:eastAsia="zh-CN"/>
        </w:rPr>
        <w:tab/>
        <w:t>Type: ACInformation</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140B4A">
            <w:pPr>
              <w:pStyle w:val="TAH"/>
            </w:pPr>
            <w:r w:rsidRPr="00140B4A">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6080" w:name="_Toc160570478"/>
      <w:bookmarkStart w:id="6081" w:name="_Toc162008074"/>
      <w:bookmarkStart w:id="6082" w:name="_Toc185515741"/>
      <w:bookmarkStart w:id="6083" w:name="_Toc192873049"/>
      <w:bookmarkStart w:id="6084" w:name="_Toc200970762"/>
      <w:bookmarkStart w:id="6085" w:name="_Toc207722093"/>
      <w:bookmarkStart w:id="6086" w:name="_Toc209520956"/>
      <w:bookmarkStart w:id="6087" w:name="_Toc218778816"/>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6080"/>
      <w:bookmarkEnd w:id="6081"/>
      <w:bookmarkEnd w:id="6082"/>
      <w:bookmarkEnd w:id="6083"/>
      <w:bookmarkEnd w:id="6084"/>
      <w:bookmarkEnd w:id="6085"/>
      <w:bookmarkEnd w:id="6086"/>
      <w:bookmarkEnd w:id="6087"/>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140B4A">
            <w:pPr>
              <w:pStyle w:val="TAH"/>
            </w:pPr>
            <w:r w:rsidRPr="00140B4A">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140B4A">
            <w:pPr>
              <w:pStyle w:val="TAL"/>
            </w:pPr>
            <w:r w:rsidRPr="00140B4A">
              <w:t>Represents the EAS bundle type.</w:t>
            </w:r>
          </w:p>
          <w:p w14:paraId="62BAA63D" w14:textId="77777777" w:rsidR="003E3640" w:rsidRDefault="003E3640" w:rsidP="00140B4A">
            <w:pPr>
              <w:pStyle w:val="TAL"/>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bookmarkStart w:id="6088" w:name="_PERM_MCCTEMPBM_CRPT38050046___2" w:colFirst="4" w:colLast="4"/>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bookmarkEnd w:id="6088"/>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6089" w:name="_Toc85734358"/>
      <w:bookmarkStart w:id="6090" w:name="_Toc89431657"/>
      <w:bookmarkStart w:id="6091" w:name="_Toc97042469"/>
      <w:bookmarkStart w:id="6092" w:name="_Toc97045613"/>
      <w:bookmarkStart w:id="6093" w:name="_Toc97155358"/>
      <w:bookmarkStart w:id="6094" w:name="_Toc101521495"/>
      <w:bookmarkStart w:id="6095" w:name="_Toc138761774"/>
      <w:bookmarkStart w:id="6096" w:name="_Toc145707989"/>
      <w:bookmarkStart w:id="6097" w:name="_Toc160570479"/>
      <w:bookmarkStart w:id="6098" w:name="_Toc162008075"/>
      <w:bookmarkStart w:id="6099" w:name="_Toc185515742"/>
      <w:bookmarkStart w:id="6100" w:name="_Toc192873050"/>
      <w:bookmarkStart w:id="6101" w:name="_Toc200970763"/>
      <w:bookmarkStart w:id="6102" w:name="_Toc207722094"/>
      <w:bookmarkStart w:id="6103" w:name="_Toc209520957"/>
      <w:bookmarkStart w:id="6104" w:name="_Toc218778817"/>
      <w:r>
        <w:rPr>
          <w:lang w:eastAsia="zh-CN"/>
        </w:rPr>
        <w:t>8.</w:t>
      </w:r>
      <w:r w:rsidR="008D1128">
        <w:rPr>
          <w:lang w:eastAsia="zh-CN"/>
        </w:rPr>
        <w:t>4</w:t>
      </w:r>
      <w:r>
        <w:rPr>
          <w:lang w:eastAsia="zh-CN"/>
        </w:rPr>
        <w:t>.5.3</w:t>
      </w:r>
      <w:r>
        <w:rPr>
          <w:lang w:eastAsia="zh-CN"/>
        </w:rPr>
        <w:tab/>
        <w:t>Simple data types and enumerations</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CF38572" w14:textId="3B67BD76" w:rsidR="00803090" w:rsidRDefault="00803090" w:rsidP="00803090">
      <w:pPr>
        <w:pStyle w:val="Heading5"/>
      </w:pPr>
      <w:bookmarkStart w:id="6105" w:name="_Toc160570480"/>
      <w:bookmarkStart w:id="6106" w:name="_Toc162008076"/>
      <w:bookmarkStart w:id="6107" w:name="_Toc185515743"/>
      <w:bookmarkStart w:id="6108" w:name="_Toc192873051"/>
      <w:bookmarkStart w:id="6109" w:name="_Toc200970764"/>
      <w:bookmarkStart w:id="6110" w:name="_Toc207722095"/>
      <w:bookmarkStart w:id="6111" w:name="_Toc209520958"/>
      <w:bookmarkStart w:id="6112" w:name="_Toc218778818"/>
      <w:r>
        <w:t>8.4.5.3.1</w:t>
      </w:r>
      <w:r>
        <w:tab/>
        <w:t>Introduction</w:t>
      </w:r>
      <w:bookmarkEnd w:id="6105"/>
      <w:bookmarkEnd w:id="6106"/>
      <w:bookmarkEnd w:id="6107"/>
      <w:bookmarkEnd w:id="6108"/>
      <w:bookmarkEnd w:id="6109"/>
      <w:bookmarkEnd w:id="6110"/>
      <w:bookmarkEnd w:id="6111"/>
      <w:bookmarkEnd w:id="6112"/>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6113" w:name="_Toc160570481"/>
      <w:bookmarkStart w:id="6114" w:name="_Toc162008077"/>
      <w:bookmarkStart w:id="6115" w:name="_Toc185515744"/>
      <w:bookmarkStart w:id="6116" w:name="_Toc192873052"/>
      <w:bookmarkStart w:id="6117" w:name="_Toc200970765"/>
      <w:bookmarkStart w:id="6118" w:name="_Toc207722096"/>
      <w:bookmarkStart w:id="6119" w:name="_Toc209520959"/>
      <w:bookmarkStart w:id="6120" w:name="_Toc218778819"/>
      <w:r>
        <w:t>8.4.5.3.2</w:t>
      </w:r>
      <w:r>
        <w:tab/>
        <w:t>Simple data types</w:t>
      </w:r>
      <w:bookmarkEnd w:id="6113"/>
      <w:bookmarkEnd w:id="6114"/>
      <w:bookmarkEnd w:id="6115"/>
      <w:bookmarkEnd w:id="6116"/>
      <w:bookmarkEnd w:id="6117"/>
      <w:bookmarkEnd w:id="6118"/>
      <w:bookmarkEnd w:id="6119"/>
      <w:bookmarkEnd w:id="6120"/>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6121" w:name="_Toc160570482"/>
      <w:bookmarkStart w:id="6122" w:name="_Toc162008078"/>
      <w:bookmarkStart w:id="6123" w:name="_Toc185515745"/>
      <w:bookmarkStart w:id="6124" w:name="_Toc192873053"/>
      <w:bookmarkStart w:id="6125" w:name="_Toc200970766"/>
      <w:bookmarkStart w:id="6126" w:name="_Toc207722097"/>
      <w:bookmarkStart w:id="6127" w:name="_Toc209520960"/>
      <w:bookmarkStart w:id="6128" w:name="_Toc218778820"/>
      <w:r>
        <w:lastRenderedPageBreak/>
        <w:t>8.4.5.3.3</w:t>
      </w:r>
      <w:r>
        <w:tab/>
        <w:t>Enumeration: T</w:t>
      </w:r>
      <w:r w:rsidRPr="009218AF">
        <w:t>rigCondParams</w:t>
      </w:r>
      <w:bookmarkEnd w:id="6121"/>
      <w:bookmarkEnd w:id="6122"/>
      <w:bookmarkEnd w:id="6123"/>
      <w:bookmarkEnd w:id="6124"/>
      <w:bookmarkEnd w:id="6125"/>
      <w:bookmarkEnd w:id="6126"/>
      <w:bookmarkEnd w:id="6127"/>
      <w:bookmarkEnd w:id="6128"/>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6129" w:name="_Toc85734359"/>
      <w:bookmarkStart w:id="6130" w:name="_Toc89431658"/>
      <w:bookmarkStart w:id="6131" w:name="_Toc97042470"/>
      <w:bookmarkStart w:id="6132" w:name="_Toc97045614"/>
      <w:bookmarkStart w:id="6133" w:name="_Toc97155359"/>
      <w:bookmarkStart w:id="6134" w:name="_Toc101521496"/>
      <w:bookmarkStart w:id="6135" w:name="_Toc138761775"/>
      <w:bookmarkStart w:id="6136" w:name="_Toc145707990"/>
      <w:bookmarkStart w:id="6137" w:name="_Toc160570483"/>
      <w:bookmarkStart w:id="6138" w:name="_Toc162008079"/>
      <w:bookmarkStart w:id="6139" w:name="_Toc185515746"/>
      <w:bookmarkStart w:id="6140" w:name="_Toc192873054"/>
      <w:bookmarkStart w:id="6141" w:name="_Toc200970767"/>
      <w:bookmarkStart w:id="6142" w:name="_Toc207722098"/>
      <w:bookmarkStart w:id="6143" w:name="_Toc209520961"/>
      <w:bookmarkStart w:id="6144" w:name="_Toc218778821"/>
      <w:r>
        <w:t>8.4</w:t>
      </w:r>
      <w:r w:rsidR="00C1068C">
        <w:t>.6</w:t>
      </w:r>
      <w:r w:rsidR="00C1068C">
        <w:tab/>
        <w:t>Error Handling</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32DCF8B" w14:textId="297538D6" w:rsidR="00CE7F7F" w:rsidRDefault="00CE7F7F" w:rsidP="00CE7F7F">
      <w:pPr>
        <w:pStyle w:val="Heading4"/>
      </w:pPr>
      <w:bookmarkStart w:id="6145" w:name="_Toc96843454"/>
      <w:bookmarkStart w:id="6146" w:name="_Toc96844429"/>
      <w:bookmarkStart w:id="6147" w:name="_Toc97039983"/>
      <w:bookmarkStart w:id="6148" w:name="_Toc101521497"/>
      <w:bookmarkStart w:id="6149" w:name="_Toc138761776"/>
      <w:bookmarkStart w:id="6150" w:name="_Toc145707991"/>
      <w:bookmarkStart w:id="6151" w:name="_Toc160570484"/>
      <w:bookmarkStart w:id="6152" w:name="_Toc162008080"/>
      <w:bookmarkStart w:id="6153" w:name="_Toc185515747"/>
      <w:bookmarkStart w:id="6154" w:name="_Toc192873055"/>
      <w:bookmarkStart w:id="6155" w:name="_Toc200970768"/>
      <w:bookmarkStart w:id="6156" w:name="_Toc207722099"/>
      <w:bookmarkStart w:id="6157" w:name="_Toc209520962"/>
      <w:bookmarkStart w:id="6158" w:name="_Toc218778822"/>
      <w:r>
        <w:t>8.4.6.1</w:t>
      </w:r>
      <w:r>
        <w:tab/>
        <w:t>General</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159" w:name="_Toc96843455"/>
      <w:bookmarkStart w:id="6160" w:name="_Toc96844430"/>
      <w:bookmarkStart w:id="6161" w:name="_Toc97039984"/>
      <w:bookmarkStart w:id="6162" w:name="_Toc101521498"/>
      <w:bookmarkStart w:id="6163" w:name="_Toc138761777"/>
      <w:bookmarkStart w:id="6164" w:name="_Toc145707992"/>
      <w:bookmarkStart w:id="6165" w:name="_Toc160570485"/>
      <w:bookmarkStart w:id="6166" w:name="_Toc162008081"/>
      <w:bookmarkStart w:id="6167" w:name="_Toc185515748"/>
      <w:bookmarkStart w:id="6168" w:name="_Toc192873056"/>
      <w:bookmarkStart w:id="6169" w:name="_Toc200970769"/>
      <w:bookmarkStart w:id="6170" w:name="_Toc207722100"/>
      <w:bookmarkStart w:id="6171" w:name="_Toc209520963"/>
      <w:bookmarkStart w:id="6172" w:name="_Toc218778823"/>
      <w:r>
        <w:t>8.4.6.2</w:t>
      </w:r>
      <w:r>
        <w:tab/>
        <w:t>Protocol Errors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173" w:name="_Toc96843456"/>
      <w:bookmarkStart w:id="6174" w:name="_Toc96844431"/>
      <w:bookmarkStart w:id="6175" w:name="_Toc97039985"/>
      <w:bookmarkStart w:id="6176" w:name="_Toc101521499"/>
      <w:bookmarkStart w:id="6177" w:name="_Toc138761778"/>
      <w:bookmarkStart w:id="6178" w:name="_Toc145707993"/>
      <w:bookmarkStart w:id="6179" w:name="_Toc160570486"/>
      <w:bookmarkStart w:id="6180" w:name="_Toc162008082"/>
      <w:bookmarkStart w:id="6181" w:name="_Toc185515749"/>
      <w:bookmarkStart w:id="6182" w:name="_Toc192873057"/>
      <w:bookmarkStart w:id="6183" w:name="_Toc200970770"/>
      <w:bookmarkStart w:id="6184" w:name="_Toc207722101"/>
      <w:bookmarkStart w:id="6185" w:name="_Toc209520964"/>
      <w:bookmarkStart w:id="6186" w:name="_Toc218778824"/>
      <w:r>
        <w:t>8.4.6.3</w:t>
      </w:r>
      <w:r>
        <w:tab/>
        <w:t>Application Errors</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187" w:name="_Toc85734360"/>
      <w:bookmarkStart w:id="6188" w:name="_Toc89431659"/>
      <w:bookmarkStart w:id="6189" w:name="_Toc97042471"/>
      <w:bookmarkStart w:id="6190" w:name="_Toc97045615"/>
      <w:bookmarkStart w:id="6191" w:name="_Toc97155360"/>
      <w:bookmarkStart w:id="6192" w:name="_Toc101521500"/>
      <w:bookmarkStart w:id="6193" w:name="_Toc138761779"/>
      <w:bookmarkStart w:id="6194" w:name="_Toc145707994"/>
      <w:bookmarkStart w:id="6195" w:name="_Toc160570487"/>
      <w:bookmarkStart w:id="6196" w:name="_Toc162008083"/>
      <w:bookmarkStart w:id="6197" w:name="_Toc185515750"/>
      <w:bookmarkStart w:id="6198" w:name="_Toc192873058"/>
      <w:bookmarkStart w:id="6199" w:name="_Toc200970771"/>
      <w:bookmarkStart w:id="6200" w:name="_Toc207722102"/>
      <w:bookmarkStart w:id="6201" w:name="_Toc209520965"/>
      <w:bookmarkStart w:id="6202" w:name="_Toc218778825"/>
      <w:r>
        <w:t>8.4</w:t>
      </w:r>
      <w:r w:rsidR="00C1068C">
        <w:t>.7</w:t>
      </w:r>
      <w:r w:rsidR="00C1068C">
        <w:tab/>
        <w:t>Feature negotiation</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140B4A">
            <w:pPr>
              <w:pStyle w:val="TAH"/>
            </w:pPr>
            <w:bookmarkStart w:id="6203" w:name="_PERM_MCCTEMPBM_CRPT38050047___4" w:colFirst="0" w:colLast="1"/>
            <w:r>
              <w:t>Feature number</w:t>
            </w:r>
          </w:p>
        </w:tc>
        <w:tc>
          <w:tcPr>
            <w:tcW w:w="2207" w:type="dxa"/>
            <w:shd w:val="clear" w:color="auto" w:fill="C0C0C0"/>
            <w:hideMark/>
          </w:tcPr>
          <w:p w14:paraId="1AA0F6E5" w14:textId="77777777" w:rsidR="00803090" w:rsidRDefault="00803090" w:rsidP="00140B4A">
            <w:pPr>
              <w:pStyle w:val="TAH"/>
            </w:pPr>
            <w:r>
              <w:t>Feature Name</w:t>
            </w:r>
          </w:p>
        </w:tc>
        <w:tc>
          <w:tcPr>
            <w:tcW w:w="5758" w:type="dxa"/>
            <w:shd w:val="clear" w:color="auto" w:fill="C0C0C0"/>
            <w:hideMark/>
          </w:tcPr>
          <w:p w14:paraId="2C2C5CC0" w14:textId="77777777" w:rsidR="00803090" w:rsidRDefault="00803090" w:rsidP="00140B4A">
            <w:pPr>
              <w:pStyle w:val="TAH"/>
            </w:pPr>
            <w:r>
              <w:t>Description</w:t>
            </w:r>
          </w:p>
        </w:tc>
      </w:tr>
      <w:tr w:rsidR="00803090" w14:paraId="7E943BB3" w14:textId="77777777" w:rsidTr="00C55650">
        <w:trPr>
          <w:jc w:val="center"/>
        </w:trPr>
        <w:tc>
          <w:tcPr>
            <w:tcW w:w="1529" w:type="dxa"/>
          </w:tcPr>
          <w:p w14:paraId="366096C6" w14:textId="77777777" w:rsidR="00803090" w:rsidRPr="004D64F9" w:rsidRDefault="00803090" w:rsidP="00140B4A">
            <w:pPr>
              <w:pStyle w:val="TAL"/>
            </w:pPr>
            <w:bookmarkStart w:id="6204" w:name="_PERM_MCCTEMPBM_CRPT38050048___7" w:colFirst="0" w:colLast="1"/>
            <w:bookmarkEnd w:id="6203"/>
            <w:r>
              <w:t>1</w:t>
            </w:r>
          </w:p>
        </w:tc>
        <w:tc>
          <w:tcPr>
            <w:tcW w:w="2207" w:type="dxa"/>
          </w:tcPr>
          <w:p w14:paraId="328500EC" w14:textId="77777777" w:rsidR="00803090" w:rsidRPr="004D64F9" w:rsidRDefault="00803090" w:rsidP="00140B4A">
            <w:pPr>
              <w:pStyle w:val="TAL"/>
            </w:pPr>
            <w:r w:rsidRPr="004D64F9">
              <w:t>Notification_test_event</w:t>
            </w:r>
          </w:p>
        </w:tc>
        <w:tc>
          <w:tcPr>
            <w:tcW w:w="5758" w:type="dxa"/>
          </w:tcPr>
          <w:p w14:paraId="33813327" w14:textId="77777777" w:rsidR="00803090" w:rsidRDefault="00803090" w:rsidP="00140B4A">
            <w:pPr>
              <w:pStyle w:val="TAL"/>
              <w:rPr>
                <w:rFonts w:eastAsia="Batang"/>
              </w:rPr>
            </w:pPr>
            <w:r w:rsidRPr="004D64F9">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140B4A">
            <w:pPr>
              <w:pStyle w:val="TAL"/>
              <w:rPr>
                <w:rFonts w:eastAsia="Batang"/>
              </w:rPr>
            </w:pPr>
            <w:bookmarkStart w:id="6205" w:name="_PERM_MCCTEMPBM_CRPT38050049___7" w:colFirst="0" w:colLast="1"/>
            <w:bookmarkEnd w:id="6204"/>
            <w:r>
              <w:t>2</w:t>
            </w:r>
          </w:p>
        </w:tc>
        <w:tc>
          <w:tcPr>
            <w:tcW w:w="2207" w:type="dxa"/>
          </w:tcPr>
          <w:p w14:paraId="3AB0ADA9" w14:textId="77777777" w:rsidR="00803090" w:rsidRPr="004D64F9" w:rsidRDefault="00803090" w:rsidP="00140B4A">
            <w:pPr>
              <w:pStyle w:val="TAL"/>
            </w:pPr>
            <w:r w:rsidRPr="004D64F9">
              <w:t>Notification_websocket</w:t>
            </w:r>
          </w:p>
        </w:tc>
        <w:tc>
          <w:tcPr>
            <w:tcW w:w="5758" w:type="dxa"/>
          </w:tcPr>
          <w:p w14:paraId="2702EFAF" w14:textId="77777777" w:rsidR="00803090" w:rsidRPr="004D64F9" w:rsidRDefault="00803090" w:rsidP="00140B4A">
            <w:pPr>
              <w:pStyle w:val="TAL"/>
            </w:pPr>
            <w:r w:rsidRPr="004D64F9">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140B4A">
            <w:pPr>
              <w:pStyle w:val="TAL"/>
            </w:pPr>
            <w:bookmarkStart w:id="6206" w:name="_PERM_MCCTEMPBM_CRPT38050051___2" w:colFirst="2" w:colLast="2"/>
            <w:bookmarkStart w:id="6207" w:name="_PERM_MCCTEMPBM_CRPT38050050___7" w:colFirst="0" w:colLast="0"/>
            <w:bookmarkEnd w:id="6205"/>
            <w:r w:rsidRPr="004D64F9">
              <w:t>3</w:t>
            </w:r>
          </w:p>
        </w:tc>
        <w:tc>
          <w:tcPr>
            <w:tcW w:w="2207" w:type="dxa"/>
          </w:tcPr>
          <w:p w14:paraId="08D4EDBE" w14:textId="77777777" w:rsidR="00803090" w:rsidRDefault="00803090" w:rsidP="00140B4A">
            <w:pPr>
              <w:pStyle w:val="TAL"/>
            </w:pPr>
            <w:r w:rsidRPr="004D64F9">
              <w:t>EdgeApp_2</w:t>
            </w:r>
          </w:p>
        </w:tc>
        <w:tc>
          <w:tcPr>
            <w:tcW w:w="5758" w:type="dxa"/>
          </w:tcPr>
          <w:p w14:paraId="6BB14F9D" w14:textId="77777777" w:rsidR="00803090" w:rsidRDefault="00803090" w:rsidP="00140B4A">
            <w:pPr>
              <w:pStyle w:val="TAL"/>
            </w:pPr>
            <w:r>
              <w:t>This feature indicates the support of the enhancement to the Edge Applications. Within this feature the following enhancements are covered:</w:t>
            </w:r>
          </w:p>
          <w:p w14:paraId="0E34AAE1" w14:textId="77777777" w:rsidR="00803090" w:rsidRDefault="00803090" w:rsidP="00140B4A">
            <w:pPr>
              <w:pStyle w:val="TAL"/>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140B4A">
            <w:pPr>
              <w:pStyle w:val="TAL"/>
            </w:pPr>
            <w:r w:rsidRPr="002845A0">
              <w:t>-</w:t>
            </w:r>
            <w:r w:rsidRPr="002845A0">
              <w:tab/>
            </w:r>
            <w:r>
              <w:t>S</w:t>
            </w:r>
            <w:r w:rsidRPr="002845A0">
              <w:t xml:space="preserve">upport of </w:t>
            </w:r>
            <w:r>
              <w:t>provisioning the EAS bundle indication information</w:t>
            </w:r>
            <w:r w:rsidRPr="002845A0">
              <w:t>.</w:t>
            </w:r>
          </w:p>
        </w:tc>
      </w:tr>
      <w:bookmarkEnd w:id="6206"/>
      <w:bookmarkEnd w:id="6207"/>
    </w:tbl>
    <w:p w14:paraId="023E9137" w14:textId="1171CC80" w:rsidR="00C1068C" w:rsidRDefault="00C1068C" w:rsidP="006766F1"/>
    <w:p w14:paraId="745C5A1B" w14:textId="482BD93E" w:rsidR="00AD269B" w:rsidRDefault="00AD269B" w:rsidP="00AD269B">
      <w:pPr>
        <w:pStyle w:val="Heading2"/>
      </w:pPr>
      <w:bookmarkStart w:id="6208" w:name="_Toc65839228"/>
      <w:bookmarkStart w:id="6209" w:name="_Toc85734361"/>
      <w:bookmarkStart w:id="6210" w:name="_Toc89431660"/>
      <w:bookmarkStart w:id="6211" w:name="_Toc97042472"/>
      <w:bookmarkStart w:id="6212" w:name="_Toc97045616"/>
      <w:bookmarkStart w:id="6213" w:name="_Toc97155361"/>
      <w:bookmarkStart w:id="6214" w:name="_Toc101521501"/>
      <w:bookmarkStart w:id="6215" w:name="_Toc138761780"/>
      <w:bookmarkStart w:id="6216" w:name="_Toc145707995"/>
      <w:bookmarkStart w:id="6217" w:name="_Toc160570488"/>
      <w:bookmarkStart w:id="6218" w:name="_Toc162008084"/>
      <w:bookmarkStart w:id="6219" w:name="_Toc185515751"/>
      <w:bookmarkStart w:id="6220" w:name="_Toc192873059"/>
      <w:bookmarkStart w:id="6221" w:name="_Toc200970772"/>
      <w:bookmarkStart w:id="6222" w:name="_Toc207722103"/>
      <w:bookmarkStart w:id="6223" w:name="_Toc209520966"/>
      <w:bookmarkStart w:id="6224" w:name="_Toc218778826"/>
      <w:r>
        <w:lastRenderedPageBreak/>
        <w:t>8.5</w:t>
      </w:r>
      <w:r>
        <w:tab/>
        <w:t>Eees_SessionWithQoS API</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5F9B120" w14:textId="3A6D2E5A" w:rsidR="00AD269B" w:rsidRDefault="00AD269B" w:rsidP="00AD269B">
      <w:pPr>
        <w:pStyle w:val="Heading3"/>
      </w:pPr>
      <w:bookmarkStart w:id="6225" w:name="_Toc65839229"/>
      <w:bookmarkStart w:id="6226" w:name="_Toc85734362"/>
      <w:bookmarkStart w:id="6227" w:name="_Toc89431661"/>
      <w:bookmarkStart w:id="6228" w:name="_Toc97042473"/>
      <w:bookmarkStart w:id="6229" w:name="_Toc97045617"/>
      <w:bookmarkStart w:id="6230" w:name="_Toc97155362"/>
      <w:bookmarkStart w:id="6231" w:name="_Toc101521502"/>
      <w:bookmarkStart w:id="6232" w:name="_Toc138761781"/>
      <w:bookmarkStart w:id="6233" w:name="_Toc145707996"/>
      <w:bookmarkStart w:id="6234" w:name="_Toc160570489"/>
      <w:bookmarkStart w:id="6235" w:name="_Toc162008085"/>
      <w:bookmarkStart w:id="6236" w:name="_Toc185515752"/>
      <w:bookmarkStart w:id="6237" w:name="_Toc192873060"/>
      <w:bookmarkStart w:id="6238" w:name="_Toc200970773"/>
      <w:bookmarkStart w:id="6239" w:name="_Toc207722104"/>
      <w:bookmarkStart w:id="6240" w:name="_Toc209520967"/>
      <w:bookmarkStart w:id="6241" w:name="_Toc218778827"/>
      <w:r>
        <w:t>8.5.1</w:t>
      </w:r>
      <w:r>
        <w:tab/>
      </w:r>
      <w:bookmarkEnd w:id="6225"/>
      <w:bookmarkEnd w:id="6226"/>
      <w:r w:rsidR="004F0C39">
        <w:t>Introduction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70CE115" w14:textId="115345B7" w:rsidR="00AD269B" w:rsidRDefault="00AD269B" w:rsidP="00AD269B">
      <w:pPr>
        <w:rPr>
          <w:noProof/>
          <w:lang w:eastAsia="zh-CN"/>
        </w:rPr>
      </w:pPr>
      <w:bookmarkStart w:id="624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243" w:name="_Toc85734363"/>
      <w:bookmarkStart w:id="6244" w:name="_Toc89431662"/>
      <w:bookmarkStart w:id="6245" w:name="_Toc97042474"/>
      <w:bookmarkStart w:id="6246" w:name="_Toc97045618"/>
      <w:bookmarkStart w:id="6247" w:name="_Toc97155363"/>
      <w:bookmarkStart w:id="6248" w:name="_Toc101521503"/>
      <w:bookmarkStart w:id="6249" w:name="_Toc138761782"/>
      <w:bookmarkStart w:id="6250" w:name="_Toc145707997"/>
      <w:bookmarkStart w:id="6251" w:name="_Toc160570490"/>
      <w:bookmarkStart w:id="6252" w:name="_Toc162008086"/>
      <w:bookmarkStart w:id="6253" w:name="_Toc185515753"/>
      <w:bookmarkStart w:id="6254" w:name="_Toc192873061"/>
      <w:bookmarkStart w:id="6255" w:name="_Toc200970774"/>
      <w:bookmarkStart w:id="6256" w:name="_Toc207722105"/>
      <w:bookmarkStart w:id="6257" w:name="_Toc209520968"/>
      <w:bookmarkStart w:id="6258" w:name="_Toc218778828"/>
      <w:r>
        <w:t>8.5.2</w:t>
      </w:r>
      <w:r>
        <w:tab/>
        <w:t>Resources</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21C4208" w14:textId="231A52EA" w:rsidR="00AD269B" w:rsidRDefault="00AD269B" w:rsidP="00AD269B">
      <w:pPr>
        <w:pStyle w:val="Heading4"/>
      </w:pPr>
      <w:bookmarkStart w:id="6259" w:name="_Toc65839231"/>
      <w:bookmarkStart w:id="6260" w:name="_Toc85734364"/>
      <w:bookmarkStart w:id="6261" w:name="_Toc89431663"/>
      <w:bookmarkStart w:id="6262" w:name="_Toc97042475"/>
      <w:bookmarkStart w:id="6263" w:name="_Toc97045619"/>
      <w:bookmarkStart w:id="6264" w:name="_Toc97155364"/>
      <w:bookmarkStart w:id="6265" w:name="_Toc101521504"/>
      <w:bookmarkStart w:id="6266" w:name="_Toc138761783"/>
      <w:bookmarkStart w:id="6267" w:name="_Toc145707998"/>
      <w:bookmarkStart w:id="6268" w:name="_Toc160570491"/>
      <w:bookmarkStart w:id="6269" w:name="_Toc162008087"/>
      <w:bookmarkStart w:id="6270" w:name="_Toc185515754"/>
      <w:bookmarkStart w:id="6271" w:name="_Toc192873062"/>
      <w:bookmarkStart w:id="6272" w:name="_Toc200970775"/>
      <w:bookmarkStart w:id="6273" w:name="_Toc207722106"/>
      <w:bookmarkStart w:id="6274" w:name="_Toc209520969"/>
      <w:bookmarkStart w:id="6275" w:name="_Toc218778829"/>
      <w:r>
        <w:t>8.5.2.1</w:t>
      </w:r>
      <w:r>
        <w:tab/>
        <w:t>Overview</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15pt;height:204.4pt" o:ole="">
            <v:imagedata r:id="rId23" o:title=""/>
          </v:shape>
          <o:OLEObject Type="Embed" ProgID="Visio.Drawing.11" ShapeID="_x0000_i1031" DrawAspect="Content" ObjectID="_1833450501"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276" w:name="_Toc65839232"/>
      <w:bookmarkStart w:id="6277" w:name="_Toc85734365"/>
      <w:bookmarkStart w:id="6278" w:name="_Toc89431664"/>
      <w:bookmarkStart w:id="6279" w:name="_Toc97042476"/>
      <w:bookmarkStart w:id="6280" w:name="_Toc97045620"/>
      <w:bookmarkStart w:id="6281" w:name="_Toc97155365"/>
      <w:bookmarkStart w:id="6282" w:name="_Toc101521505"/>
      <w:bookmarkStart w:id="6283" w:name="_Toc138761784"/>
      <w:bookmarkStart w:id="6284" w:name="_Toc145707999"/>
      <w:bookmarkStart w:id="6285" w:name="_Toc160570492"/>
      <w:bookmarkStart w:id="6286" w:name="_Toc162008088"/>
      <w:bookmarkStart w:id="6287" w:name="_Toc185515755"/>
      <w:bookmarkStart w:id="6288" w:name="_Toc192873063"/>
      <w:bookmarkStart w:id="6289" w:name="_Toc200970776"/>
      <w:bookmarkStart w:id="6290" w:name="_Toc207722107"/>
      <w:bookmarkStart w:id="6291" w:name="_Toc209520970"/>
      <w:bookmarkStart w:id="6292" w:name="_Toc218778830"/>
      <w:r>
        <w:t>8.</w:t>
      </w:r>
      <w:r w:rsidR="004D4A70">
        <w:t>5</w:t>
      </w:r>
      <w:r>
        <w:t>.2.2</w:t>
      </w:r>
      <w:r>
        <w:tab/>
        <w:t>Resource</w:t>
      </w:r>
      <w:r w:rsidRPr="00831458">
        <w:t xml:space="preserve">: </w:t>
      </w:r>
      <w:bookmarkEnd w:id="6276"/>
      <w:r>
        <w:t>Sessions with QoS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r>
        <w:t xml:space="preserve"> </w:t>
      </w:r>
    </w:p>
    <w:p w14:paraId="34A6222B" w14:textId="30A98EE1" w:rsidR="00AD269B" w:rsidRPr="00C14CE6" w:rsidRDefault="00AD269B" w:rsidP="00AD269B">
      <w:pPr>
        <w:pStyle w:val="Heading5"/>
        <w:rPr>
          <w:lang w:eastAsia="zh-CN"/>
        </w:rPr>
      </w:pPr>
      <w:bookmarkStart w:id="6293" w:name="_Toc65839233"/>
      <w:bookmarkStart w:id="6294" w:name="_Toc85734366"/>
      <w:bookmarkStart w:id="6295" w:name="_Toc89431665"/>
      <w:bookmarkStart w:id="6296" w:name="_Toc97042477"/>
      <w:bookmarkStart w:id="6297" w:name="_Toc97045621"/>
      <w:bookmarkStart w:id="6298" w:name="_Toc97155366"/>
      <w:bookmarkStart w:id="6299" w:name="_Toc101521506"/>
      <w:bookmarkStart w:id="6300" w:name="_Toc138761785"/>
      <w:bookmarkStart w:id="6301" w:name="_Toc145708000"/>
      <w:bookmarkStart w:id="6302" w:name="_Toc160570493"/>
      <w:bookmarkStart w:id="6303" w:name="_Toc162008089"/>
      <w:bookmarkStart w:id="6304" w:name="_Toc185515756"/>
      <w:bookmarkStart w:id="6305" w:name="_Toc192873064"/>
      <w:bookmarkStart w:id="6306" w:name="_Toc200970777"/>
      <w:bookmarkStart w:id="6307" w:name="_Toc207722108"/>
      <w:bookmarkStart w:id="6308" w:name="_Toc209520971"/>
      <w:bookmarkStart w:id="6309" w:name="_Toc218778831"/>
      <w:r>
        <w:rPr>
          <w:lang w:eastAsia="zh-CN"/>
        </w:rPr>
        <w:t>8.</w:t>
      </w:r>
      <w:r w:rsidR="004D4A70">
        <w:rPr>
          <w:lang w:eastAsia="zh-CN"/>
        </w:rPr>
        <w:t>5</w:t>
      </w:r>
      <w:r>
        <w:rPr>
          <w:lang w:eastAsia="zh-CN"/>
        </w:rPr>
        <w:t>.2.2.1</w:t>
      </w:r>
      <w:r>
        <w:rPr>
          <w:lang w:eastAsia="zh-CN"/>
        </w:rPr>
        <w:tab/>
        <w:t>Description</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6479A9CE" w14:textId="77777777" w:rsidR="00AD269B" w:rsidRPr="00AD3B51" w:rsidRDefault="00AD269B" w:rsidP="00AD269B">
      <w:pPr>
        <w:rPr>
          <w:lang w:eastAsia="zh-CN"/>
        </w:rPr>
      </w:pPr>
      <w:bookmarkStart w:id="6310"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311" w:name="_Toc85734367"/>
      <w:bookmarkStart w:id="6312" w:name="_Toc89431666"/>
      <w:bookmarkStart w:id="6313" w:name="_Toc97042478"/>
      <w:bookmarkStart w:id="6314" w:name="_Toc97045622"/>
      <w:bookmarkStart w:id="6315" w:name="_Toc97155367"/>
      <w:bookmarkStart w:id="6316" w:name="_Toc101521507"/>
      <w:bookmarkStart w:id="6317" w:name="_Toc138761786"/>
      <w:bookmarkStart w:id="6318" w:name="_Toc145708001"/>
      <w:bookmarkStart w:id="6319" w:name="_Toc160570494"/>
      <w:bookmarkStart w:id="6320" w:name="_Toc162008090"/>
      <w:bookmarkStart w:id="6321" w:name="_Toc185515757"/>
      <w:bookmarkStart w:id="6322" w:name="_Toc192873065"/>
      <w:bookmarkStart w:id="6323" w:name="_Toc200970778"/>
      <w:bookmarkStart w:id="6324" w:name="_Toc207722109"/>
      <w:bookmarkStart w:id="6325" w:name="_Toc209520972"/>
      <w:bookmarkStart w:id="6326" w:name="_Toc218778832"/>
      <w:r>
        <w:rPr>
          <w:lang w:eastAsia="zh-CN"/>
        </w:rPr>
        <w:t>8.</w:t>
      </w:r>
      <w:r w:rsidR="004D4A70">
        <w:rPr>
          <w:lang w:eastAsia="zh-CN"/>
        </w:rPr>
        <w:t>5</w:t>
      </w:r>
      <w:r>
        <w:rPr>
          <w:lang w:eastAsia="zh-CN"/>
        </w:rPr>
        <w:t>.2.2.2</w:t>
      </w:r>
      <w:r>
        <w:rPr>
          <w:lang w:eastAsia="zh-CN"/>
        </w:rPr>
        <w:tab/>
        <w:t>Resource Definition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457D922E" w14:textId="4A6CA664" w:rsidR="00AD269B" w:rsidRDefault="00AD269B" w:rsidP="00AD269B">
      <w:pPr>
        <w:rPr>
          <w:lang w:eastAsia="zh-CN"/>
        </w:rPr>
      </w:pPr>
      <w:bookmarkStart w:id="6327"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328" w:name="_Toc85734368"/>
      <w:bookmarkStart w:id="6329" w:name="_Toc89431667"/>
      <w:bookmarkStart w:id="6330" w:name="_Toc97042479"/>
      <w:bookmarkStart w:id="6331" w:name="_Toc97045623"/>
      <w:bookmarkStart w:id="6332" w:name="_Toc97155368"/>
      <w:bookmarkStart w:id="6333" w:name="_Toc101521508"/>
      <w:bookmarkStart w:id="6334" w:name="_Toc138761787"/>
      <w:bookmarkStart w:id="6335" w:name="_Toc145708002"/>
      <w:bookmarkStart w:id="6336" w:name="_Toc160570495"/>
      <w:bookmarkStart w:id="6337" w:name="_Toc162008091"/>
      <w:bookmarkStart w:id="6338" w:name="_Toc185515758"/>
      <w:bookmarkStart w:id="6339" w:name="_Toc192873066"/>
      <w:bookmarkStart w:id="6340" w:name="_Toc200970779"/>
      <w:bookmarkStart w:id="6341" w:name="_Toc207722110"/>
      <w:bookmarkStart w:id="6342" w:name="_Toc209520973"/>
      <w:bookmarkStart w:id="6343" w:name="_Toc218778833"/>
      <w:r>
        <w:rPr>
          <w:lang w:eastAsia="zh-CN"/>
        </w:rPr>
        <w:t>8.</w:t>
      </w:r>
      <w:r w:rsidR="00E26693">
        <w:rPr>
          <w:lang w:eastAsia="zh-CN"/>
        </w:rPr>
        <w:t>5</w:t>
      </w:r>
      <w:r>
        <w:rPr>
          <w:lang w:eastAsia="zh-CN"/>
        </w:rPr>
        <w:t>.2.2.3</w:t>
      </w:r>
      <w:r>
        <w:rPr>
          <w:lang w:eastAsia="zh-CN"/>
        </w:rPr>
        <w:tab/>
        <w:t>Resource Standard Methods</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35F1657F" w14:textId="36B8DEEE" w:rsidR="00AD269B" w:rsidRDefault="00AD269B" w:rsidP="00450DFB">
      <w:pPr>
        <w:pStyle w:val="H6"/>
        <w:rPr>
          <w:lang w:eastAsia="zh-CN"/>
        </w:rPr>
      </w:pPr>
      <w:bookmarkStart w:id="6344" w:name="_Toc85734369"/>
      <w:bookmarkStart w:id="6345" w:name="_Toc89431668"/>
      <w:bookmarkStart w:id="6346" w:name="_Toc97042480"/>
      <w:bookmarkStart w:id="6347" w:name="_Toc97045624"/>
      <w:bookmarkStart w:id="6348" w:name="_Toc97155369"/>
      <w:bookmarkStart w:id="6349" w:name="_Toc101521509"/>
      <w:bookmarkStart w:id="6350" w:name="_Toc138761788"/>
      <w:bookmarkStart w:id="6351" w:name="_Toc145708003"/>
      <w:bookmarkStart w:id="6352" w:name="_Toc160570496"/>
      <w:bookmarkStart w:id="6353" w:name="_Toc162008092"/>
      <w:bookmarkStart w:id="6354" w:name="_Toc185515759"/>
      <w:bookmarkStart w:id="6355" w:name="_Toc192873067"/>
      <w:bookmarkStart w:id="6356" w:name="_Toc200970780"/>
      <w:bookmarkStart w:id="6357" w:name="_Toc207722111"/>
      <w:bookmarkStart w:id="6358" w:name="_Toc209520974"/>
      <w:bookmarkStart w:id="6359" w:name="_Toc65839242"/>
      <w:r>
        <w:rPr>
          <w:lang w:eastAsia="zh-CN"/>
        </w:rPr>
        <w:t>8.</w:t>
      </w:r>
      <w:r w:rsidR="00E26693">
        <w:rPr>
          <w:lang w:eastAsia="zh-CN"/>
        </w:rPr>
        <w:t>5</w:t>
      </w:r>
      <w:r>
        <w:rPr>
          <w:lang w:eastAsia="zh-CN"/>
        </w:rPr>
        <w:t>.2.2.3.1</w:t>
      </w:r>
      <w:r>
        <w:rPr>
          <w:lang w:eastAsia="zh-CN"/>
        </w:rPr>
        <w:tab/>
        <w:t>POST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450DFB">
      <w:pPr>
        <w:pStyle w:val="H6"/>
        <w:rPr>
          <w:lang w:eastAsia="zh-CN"/>
        </w:rPr>
      </w:pPr>
      <w:bookmarkStart w:id="6360" w:name="_Toc85734370"/>
      <w:bookmarkStart w:id="6361" w:name="_Toc89431669"/>
      <w:bookmarkStart w:id="6362" w:name="_Toc97042481"/>
      <w:bookmarkStart w:id="6363" w:name="_Toc97045625"/>
      <w:bookmarkStart w:id="6364" w:name="_Toc97155370"/>
      <w:bookmarkStart w:id="6365" w:name="_Toc101521510"/>
      <w:bookmarkStart w:id="6366" w:name="_Toc138761789"/>
      <w:bookmarkStart w:id="6367" w:name="_Toc145708004"/>
      <w:bookmarkStart w:id="6368" w:name="_Toc160570497"/>
      <w:bookmarkStart w:id="6369" w:name="_Toc162008093"/>
      <w:bookmarkStart w:id="6370" w:name="_Toc185515760"/>
      <w:bookmarkStart w:id="6371" w:name="_Toc192873068"/>
      <w:bookmarkStart w:id="6372" w:name="_Toc200970781"/>
      <w:bookmarkStart w:id="6373" w:name="_Toc207722112"/>
      <w:bookmarkStart w:id="6374" w:name="_Toc209520975"/>
      <w:r>
        <w:rPr>
          <w:lang w:eastAsia="zh-CN"/>
        </w:rPr>
        <w:t>8.5.2.2.3.2</w:t>
      </w:r>
      <w:r>
        <w:rPr>
          <w:lang w:eastAsia="zh-CN"/>
        </w:rPr>
        <w:tab/>
        <w:t>GET</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375" w:name="_Toc85734371"/>
      <w:bookmarkStart w:id="6376" w:name="_Toc89431670"/>
      <w:bookmarkStart w:id="6377" w:name="_Toc97042482"/>
      <w:bookmarkStart w:id="6378" w:name="_Toc97045626"/>
      <w:bookmarkStart w:id="6379" w:name="_Toc97155371"/>
      <w:bookmarkStart w:id="6380" w:name="_Toc101521511"/>
      <w:bookmarkStart w:id="6381" w:name="_Toc138761790"/>
      <w:bookmarkStart w:id="6382" w:name="_Toc145708005"/>
      <w:bookmarkStart w:id="6383" w:name="_Toc160570498"/>
      <w:bookmarkStart w:id="6384" w:name="_Toc162008094"/>
      <w:bookmarkStart w:id="6385" w:name="_Toc185515761"/>
      <w:bookmarkStart w:id="6386" w:name="_Toc192873069"/>
      <w:bookmarkStart w:id="6387" w:name="_Toc200970782"/>
      <w:bookmarkStart w:id="6388" w:name="_Toc207722113"/>
      <w:bookmarkStart w:id="6389" w:name="_Toc209520976"/>
      <w:bookmarkStart w:id="6390" w:name="_Toc218778834"/>
      <w:r>
        <w:rPr>
          <w:lang w:eastAsia="zh-CN"/>
        </w:rPr>
        <w:t>8.</w:t>
      </w:r>
      <w:r w:rsidR="00E26693">
        <w:rPr>
          <w:lang w:eastAsia="zh-CN"/>
        </w:rPr>
        <w:t>5</w:t>
      </w:r>
      <w:r>
        <w:rPr>
          <w:lang w:eastAsia="zh-CN"/>
        </w:rPr>
        <w:t>.2.2.4</w:t>
      </w:r>
      <w:r>
        <w:rPr>
          <w:lang w:eastAsia="zh-CN"/>
        </w:rPr>
        <w:tab/>
        <w:t>Resource Custom Operations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5CEC88CC" w14:textId="77777777" w:rsidR="00AD269B" w:rsidRDefault="00AD269B" w:rsidP="00AD269B">
      <w:r>
        <w:t>None.</w:t>
      </w:r>
    </w:p>
    <w:p w14:paraId="7948F237" w14:textId="4118A0C9" w:rsidR="00AD269B" w:rsidRDefault="00AD269B" w:rsidP="00AD269B">
      <w:pPr>
        <w:pStyle w:val="Heading4"/>
      </w:pPr>
      <w:bookmarkStart w:id="6391" w:name="_Toc85734372"/>
      <w:bookmarkStart w:id="6392" w:name="_Toc89431671"/>
      <w:bookmarkStart w:id="6393" w:name="_Toc97042483"/>
      <w:bookmarkStart w:id="6394" w:name="_Toc97045627"/>
      <w:bookmarkStart w:id="6395" w:name="_Toc97155372"/>
      <w:bookmarkStart w:id="6396" w:name="_Toc101521512"/>
      <w:bookmarkStart w:id="6397" w:name="_Toc138761791"/>
      <w:bookmarkStart w:id="6398" w:name="_Toc145708006"/>
      <w:bookmarkStart w:id="6399" w:name="_Toc160570499"/>
      <w:bookmarkStart w:id="6400" w:name="_Toc162008095"/>
      <w:bookmarkStart w:id="6401" w:name="_Toc185515762"/>
      <w:bookmarkStart w:id="6402" w:name="_Toc192873070"/>
      <w:bookmarkStart w:id="6403" w:name="_Toc200970783"/>
      <w:bookmarkStart w:id="6404" w:name="_Toc207722114"/>
      <w:bookmarkStart w:id="6405" w:name="_Toc209520977"/>
      <w:bookmarkStart w:id="6406" w:name="_Toc218778835"/>
      <w:bookmarkStart w:id="6407" w:name="_Toc65839248"/>
      <w:bookmarkEnd w:id="6359"/>
      <w:r>
        <w:t>8.</w:t>
      </w:r>
      <w:r w:rsidR="00E26693">
        <w:t>5</w:t>
      </w:r>
      <w:r>
        <w:t>.2.3</w:t>
      </w:r>
      <w:r>
        <w:tab/>
        <w:t>Resource</w:t>
      </w:r>
      <w:r w:rsidRPr="00831458">
        <w:t xml:space="preserve">: </w:t>
      </w:r>
      <w:r>
        <w:t>Individual Session with QoS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7E812EB3" w14:textId="1405F524" w:rsidR="00AD269B" w:rsidRPr="00C14CE6" w:rsidRDefault="00AD269B" w:rsidP="00AD269B">
      <w:pPr>
        <w:pStyle w:val="Heading5"/>
        <w:rPr>
          <w:lang w:eastAsia="zh-CN"/>
        </w:rPr>
      </w:pPr>
      <w:bookmarkStart w:id="6408" w:name="_Toc85734373"/>
      <w:bookmarkStart w:id="6409" w:name="_Toc89431672"/>
      <w:bookmarkStart w:id="6410" w:name="_Toc97042484"/>
      <w:bookmarkStart w:id="6411" w:name="_Toc97045628"/>
      <w:bookmarkStart w:id="6412" w:name="_Toc97155373"/>
      <w:bookmarkStart w:id="6413" w:name="_Toc101521513"/>
      <w:bookmarkStart w:id="6414" w:name="_Toc138761792"/>
      <w:bookmarkStart w:id="6415" w:name="_Toc145708007"/>
      <w:bookmarkStart w:id="6416" w:name="_Toc160570500"/>
      <w:bookmarkStart w:id="6417" w:name="_Toc162008096"/>
      <w:bookmarkStart w:id="6418" w:name="_Toc185515763"/>
      <w:bookmarkStart w:id="6419" w:name="_Toc192873071"/>
      <w:bookmarkStart w:id="6420" w:name="_Toc200970784"/>
      <w:bookmarkStart w:id="6421" w:name="_Toc207722115"/>
      <w:bookmarkStart w:id="6422" w:name="_Toc209520978"/>
      <w:bookmarkStart w:id="6423" w:name="_Toc218778836"/>
      <w:r>
        <w:rPr>
          <w:lang w:eastAsia="zh-CN"/>
        </w:rPr>
        <w:t>8.</w:t>
      </w:r>
      <w:r w:rsidR="00E26693">
        <w:rPr>
          <w:lang w:eastAsia="zh-CN"/>
        </w:rPr>
        <w:t>5</w:t>
      </w:r>
      <w:r>
        <w:rPr>
          <w:lang w:eastAsia="zh-CN"/>
        </w:rPr>
        <w:t>.2.3.1</w:t>
      </w:r>
      <w:r>
        <w:rPr>
          <w:lang w:eastAsia="zh-CN"/>
        </w:rPr>
        <w:tab/>
        <w:t>Description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424" w:name="_Toc85734374"/>
      <w:bookmarkStart w:id="6425" w:name="_Toc89431673"/>
      <w:bookmarkStart w:id="6426" w:name="_Toc97042485"/>
      <w:bookmarkStart w:id="6427" w:name="_Toc97045629"/>
      <w:bookmarkStart w:id="6428" w:name="_Toc97155374"/>
      <w:bookmarkStart w:id="6429" w:name="_Toc101521514"/>
      <w:bookmarkStart w:id="6430" w:name="_Toc138761793"/>
      <w:bookmarkStart w:id="6431" w:name="_Toc145708008"/>
      <w:bookmarkStart w:id="6432" w:name="_Toc160570501"/>
      <w:bookmarkStart w:id="6433" w:name="_Toc162008097"/>
      <w:bookmarkStart w:id="6434" w:name="_Toc185515764"/>
      <w:bookmarkStart w:id="6435" w:name="_Toc192873072"/>
      <w:bookmarkStart w:id="6436" w:name="_Toc200970785"/>
      <w:bookmarkStart w:id="6437" w:name="_Toc207722116"/>
      <w:bookmarkStart w:id="6438" w:name="_Toc209520979"/>
      <w:bookmarkStart w:id="6439" w:name="_Toc218778837"/>
      <w:r>
        <w:rPr>
          <w:lang w:eastAsia="zh-CN"/>
        </w:rPr>
        <w:t>8.</w:t>
      </w:r>
      <w:r w:rsidR="00E26693">
        <w:rPr>
          <w:lang w:eastAsia="zh-CN"/>
        </w:rPr>
        <w:t>5</w:t>
      </w:r>
      <w:r>
        <w:rPr>
          <w:lang w:eastAsia="zh-CN"/>
        </w:rPr>
        <w:t>.2.3.2</w:t>
      </w:r>
      <w:r>
        <w:rPr>
          <w:lang w:eastAsia="zh-CN"/>
        </w:rPr>
        <w:tab/>
        <w:t>Resource Definition</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440" w:name="_Toc85734375"/>
      <w:bookmarkStart w:id="6441" w:name="_Toc89431674"/>
      <w:bookmarkStart w:id="6442" w:name="_Toc97042486"/>
      <w:bookmarkStart w:id="6443" w:name="_Toc97045630"/>
      <w:bookmarkStart w:id="6444" w:name="_Toc97155375"/>
      <w:bookmarkStart w:id="6445" w:name="_Toc101521515"/>
      <w:bookmarkStart w:id="6446" w:name="_Toc138761794"/>
      <w:bookmarkStart w:id="6447" w:name="_Toc145708009"/>
      <w:bookmarkStart w:id="6448" w:name="_Toc160570502"/>
      <w:bookmarkStart w:id="6449" w:name="_Toc162008098"/>
      <w:bookmarkStart w:id="6450" w:name="_Toc185515765"/>
      <w:bookmarkStart w:id="6451" w:name="_Toc192873073"/>
      <w:bookmarkStart w:id="6452" w:name="_Toc200970786"/>
      <w:bookmarkStart w:id="6453" w:name="_Toc207722117"/>
      <w:bookmarkStart w:id="6454" w:name="_Toc209520980"/>
      <w:bookmarkStart w:id="6455" w:name="_Toc218778838"/>
      <w:r>
        <w:rPr>
          <w:lang w:eastAsia="zh-CN"/>
        </w:rPr>
        <w:lastRenderedPageBreak/>
        <w:t>8.</w:t>
      </w:r>
      <w:r w:rsidR="00E26693">
        <w:rPr>
          <w:lang w:eastAsia="zh-CN"/>
        </w:rPr>
        <w:t>5</w:t>
      </w:r>
      <w:r>
        <w:rPr>
          <w:lang w:eastAsia="zh-CN"/>
        </w:rPr>
        <w:t>.2.3.3</w:t>
      </w:r>
      <w:r>
        <w:rPr>
          <w:lang w:eastAsia="zh-CN"/>
        </w:rPr>
        <w:tab/>
        <w:t>Resource Standard Methods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86ACE98" w14:textId="2AB904F8" w:rsidR="00AD269B" w:rsidRDefault="00AD269B" w:rsidP="00450DFB">
      <w:pPr>
        <w:pStyle w:val="H6"/>
        <w:rPr>
          <w:lang w:eastAsia="zh-CN"/>
        </w:rPr>
      </w:pPr>
      <w:bookmarkStart w:id="6456" w:name="_Toc85734376"/>
      <w:bookmarkStart w:id="6457" w:name="_Toc89431675"/>
      <w:bookmarkStart w:id="6458" w:name="_Toc97042487"/>
      <w:bookmarkStart w:id="6459" w:name="_Toc97045631"/>
      <w:bookmarkStart w:id="6460" w:name="_Toc97155376"/>
      <w:bookmarkStart w:id="6461" w:name="_Toc101521516"/>
      <w:bookmarkStart w:id="6462" w:name="_Toc138761795"/>
      <w:bookmarkStart w:id="6463" w:name="_Toc145708010"/>
      <w:bookmarkStart w:id="6464" w:name="_Toc160570503"/>
      <w:bookmarkStart w:id="6465" w:name="_Toc162008099"/>
      <w:bookmarkStart w:id="6466" w:name="_Toc185515766"/>
      <w:bookmarkStart w:id="6467" w:name="_Toc192873074"/>
      <w:bookmarkStart w:id="6468" w:name="_Toc200970787"/>
      <w:bookmarkStart w:id="6469" w:name="_Toc207722118"/>
      <w:bookmarkStart w:id="6470" w:name="_Toc209520981"/>
      <w:r>
        <w:rPr>
          <w:lang w:eastAsia="zh-CN"/>
        </w:rPr>
        <w:t>8.</w:t>
      </w:r>
      <w:r w:rsidR="00E26693">
        <w:rPr>
          <w:lang w:eastAsia="zh-CN"/>
        </w:rPr>
        <w:t>5</w:t>
      </w:r>
      <w:r>
        <w:rPr>
          <w:lang w:eastAsia="zh-CN"/>
        </w:rPr>
        <w:t>.2.3.3.1</w:t>
      </w:r>
      <w:r>
        <w:rPr>
          <w:lang w:eastAsia="zh-CN"/>
        </w:rPr>
        <w:tab/>
        <w:t>PATCH</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450DFB">
      <w:pPr>
        <w:pStyle w:val="H6"/>
        <w:rPr>
          <w:lang w:eastAsia="zh-CN"/>
        </w:rPr>
      </w:pPr>
      <w:bookmarkStart w:id="6471" w:name="_Toc85734377"/>
      <w:bookmarkStart w:id="6472" w:name="_Toc89431676"/>
      <w:bookmarkStart w:id="6473" w:name="_Toc97042488"/>
      <w:bookmarkStart w:id="6474" w:name="_Toc97045632"/>
      <w:bookmarkStart w:id="6475" w:name="_Toc97155377"/>
      <w:bookmarkStart w:id="6476" w:name="_Toc101521517"/>
      <w:bookmarkStart w:id="6477" w:name="_Toc138761796"/>
      <w:bookmarkStart w:id="6478" w:name="_Toc145708011"/>
      <w:bookmarkStart w:id="6479" w:name="_Toc160570504"/>
      <w:bookmarkStart w:id="6480" w:name="_Toc162008100"/>
      <w:bookmarkStart w:id="6481" w:name="_Toc185515767"/>
      <w:bookmarkStart w:id="6482" w:name="_Toc192873075"/>
      <w:bookmarkStart w:id="6483" w:name="_Toc200970788"/>
      <w:bookmarkStart w:id="6484" w:name="_Toc207722119"/>
      <w:bookmarkStart w:id="6485" w:name="_Toc209520982"/>
      <w:r>
        <w:rPr>
          <w:lang w:eastAsia="zh-CN"/>
        </w:rPr>
        <w:t>8.</w:t>
      </w:r>
      <w:r w:rsidR="00E26693">
        <w:rPr>
          <w:lang w:eastAsia="zh-CN"/>
        </w:rPr>
        <w:t>5</w:t>
      </w:r>
      <w:r>
        <w:rPr>
          <w:lang w:eastAsia="zh-CN"/>
        </w:rPr>
        <w:t>.2.3.3.2</w:t>
      </w:r>
      <w:r>
        <w:rPr>
          <w:lang w:eastAsia="zh-CN"/>
        </w:rPr>
        <w:tab/>
        <w:t>PUT</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450DFB">
      <w:pPr>
        <w:pStyle w:val="H6"/>
        <w:rPr>
          <w:lang w:eastAsia="zh-CN"/>
        </w:rPr>
      </w:pPr>
      <w:bookmarkStart w:id="6486" w:name="_Toc85734378"/>
      <w:bookmarkStart w:id="6487" w:name="_Toc89431677"/>
      <w:bookmarkStart w:id="6488" w:name="_Toc97042489"/>
      <w:bookmarkStart w:id="6489" w:name="_Toc97045633"/>
      <w:bookmarkStart w:id="6490" w:name="_Toc97155378"/>
      <w:bookmarkStart w:id="6491" w:name="_Toc101521518"/>
      <w:bookmarkStart w:id="6492" w:name="_Toc138761797"/>
      <w:bookmarkStart w:id="6493" w:name="_Toc145708012"/>
      <w:bookmarkStart w:id="6494" w:name="_Toc160570505"/>
      <w:bookmarkStart w:id="6495" w:name="_Toc162008101"/>
      <w:bookmarkStart w:id="6496" w:name="_Toc185515768"/>
      <w:bookmarkStart w:id="6497" w:name="_Toc192873076"/>
      <w:bookmarkStart w:id="6498" w:name="_Toc200970789"/>
      <w:bookmarkStart w:id="6499" w:name="_Toc207722120"/>
      <w:bookmarkStart w:id="6500" w:name="_Toc209520983"/>
      <w:r>
        <w:rPr>
          <w:lang w:eastAsia="zh-CN"/>
        </w:rPr>
        <w:t>8.</w:t>
      </w:r>
      <w:r w:rsidR="008575FC">
        <w:rPr>
          <w:lang w:eastAsia="zh-CN"/>
        </w:rPr>
        <w:t>5</w:t>
      </w:r>
      <w:r>
        <w:rPr>
          <w:lang w:eastAsia="zh-CN"/>
        </w:rPr>
        <w:t>.2.3.3.3</w:t>
      </w:r>
      <w:r>
        <w:rPr>
          <w:lang w:eastAsia="zh-CN"/>
        </w:rPr>
        <w:tab/>
        <w:t>DELETE</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450DFB">
      <w:pPr>
        <w:pStyle w:val="H6"/>
        <w:rPr>
          <w:lang w:eastAsia="zh-CN"/>
        </w:rPr>
      </w:pPr>
      <w:bookmarkStart w:id="6501" w:name="_Toc85734379"/>
      <w:bookmarkStart w:id="6502" w:name="_Toc89431678"/>
      <w:bookmarkStart w:id="6503" w:name="_Toc97042490"/>
      <w:bookmarkStart w:id="6504" w:name="_Toc97045634"/>
      <w:bookmarkStart w:id="6505" w:name="_Toc97155379"/>
      <w:bookmarkStart w:id="6506" w:name="_Toc101521519"/>
      <w:bookmarkStart w:id="6507" w:name="_Toc138761798"/>
      <w:bookmarkStart w:id="6508" w:name="_Toc145708013"/>
      <w:bookmarkStart w:id="6509" w:name="_Toc160570506"/>
      <w:bookmarkStart w:id="6510" w:name="_Toc162008102"/>
      <w:bookmarkStart w:id="6511" w:name="_Toc185515769"/>
      <w:bookmarkStart w:id="6512" w:name="_Toc192873077"/>
      <w:bookmarkStart w:id="6513" w:name="_Toc200970790"/>
      <w:bookmarkStart w:id="6514" w:name="_Toc207722121"/>
      <w:bookmarkStart w:id="6515" w:name="_Toc209520984"/>
      <w:r>
        <w:rPr>
          <w:lang w:eastAsia="zh-CN"/>
        </w:rPr>
        <w:t>8.5.2.3.3.4</w:t>
      </w:r>
      <w:r>
        <w:rPr>
          <w:lang w:eastAsia="zh-CN"/>
        </w:rPr>
        <w:tab/>
        <w:t>GET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516" w:name="_Toc85734380"/>
      <w:bookmarkStart w:id="6517" w:name="_Toc89431679"/>
      <w:bookmarkStart w:id="6518" w:name="_Toc97042491"/>
      <w:bookmarkStart w:id="6519" w:name="_Toc97045635"/>
      <w:bookmarkStart w:id="6520" w:name="_Toc97155380"/>
      <w:bookmarkStart w:id="6521" w:name="_Toc101521520"/>
      <w:bookmarkStart w:id="6522" w:name="_Toc138761799"/>
      <w:bookmarkStart w:id="6523" w:name="_Toc145708014"/>
      <w:bookmarkStart w:id="6524" w:name="_Toc160570507"/>
      <w:bookmarkStart w:id="6525" w:name="_Toc162008103"/>
      <w:bookmarkStart w:id="6526" w:name="_Toc185515770"/>
      <w:bookmarkStart w:id="6527" w:name="_Toc192873078"/>
      <w:bookmarkStart w:id="6528" w:name="_Toc200970791"/>
      <w:bookmarkStart w:id="6529" w:name="_Toc207722122"/>
      <w:bookmarkStart w:id="6530" w:name="_Toc209520985"/>
      <w:bookmarkStart w:id="6531" w:name="_Toc218778839"/>
      <w:r>
        <w:rPr>
          <w:lang w:eastAsia="zh-CN"/>
        </w:rPr>
        <w:lastRenderedPageBreak/>
        <w:t>8.</w:t>
      </w:r>
      <w:r w:rsidR="008575FC">
        <w:rPr>
          <w:lang w:eastAsia="zh-CN"/>
        </w:rPr>
        <w:t>5</w:t>
      </w:r>
      <w:r>
        <w:rPr>
          <w:lang w:eastAsia="zh-CN"/>
        </w:rPr>
        <w:t>.2.3.4</w:t>
      </w:r>
      <w:r>
        <w:rPr>
          <w:lang w:eastAsia="zh-CN"/>
        </w:rPr>
        <w:tab/>
        <w:t>Resource Custom Operations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5977EB96" w14:textId="77777777" w:rsidR="00AD269B" w:rsidRDefault="00AD269B" w:rsidP="00AD269B">
      <w:r>
        <w:t>None.</w:t>
      </w:r>
    </w:p>
    <w:p w14:paraId="6895D26D" w14:textId="292E67E8" w:rsidR="00AD269B" w:rsidRDefault="00AD269B" w:rsidP="00AD269B">
      <w:pPr>
        <w:pStyle w:val="Heading3"/>
      </w:pPr>
      <w:bookmarkStart w:id="6532" w:name="_Toc85734381"/>
      <w:bookmarkStart w:id="6533" w:name="_Toc89431680"/>
      <w:bookmarkStart w:id="6534" w:name="_Toc97042492"/>
      <w:bookmarkStart w:id="6535" w:name="_Toc97045636"/>
      <w:bookmarkStart w:id="6536" w:name="_Toc97155381"/>
      <w:bookmarkStart w:id="6537" w:name="_Toc101521521"/>
      <w:bookmarkStart w:id="6538" w:name="_Toc138761800"/>
      <w:bookmarkStart w:id="6539" w:name="_Toc145708015"/>
      <w:bookmarkStart w:id="6540" w:name="_Toc160570508"/>
      <w:bookmarkStart w:id="6541" w:name="_Toc162008104"/>
      <w:bookmarkStart w:id="6542" w:name="_Toc185515771"/>
      <w:bookmarkStart w:id="6543" w:name="_Toc192873079"/>
      <w:bookmarkStart w:id="6544" w:name="_Toc200970792"/>
      <w:bookmarkStart w:id="6545" w:name="_Toc207722123"/>
      <w:bookmarkStart w:id="6546" w:name="_Toc209520986"/>
      <w:bookmarkStart w:id="6547" w:name="_Toc218778840"/>
      <w:r>
        <w:t>8.</w:t>
      </w:r>
      <w:r w:rsidR="008575FC">
        <w:t>5</w:t>
      </w:r>
      <w:r>
        <w:t>.3</w:t>
      </w:r>
      <w:r>
        <w:tab/>
        <w:t>Custom Operations without associated resources</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548" w:name="_Toc85734382"/>
      <w:bookmarkStart w:id="6549" w:name="_Toc89431681"/>
      <w:bookmarkStart w:id="6550" w:name="_Toc97042493"/>
      <w:bookmarkStart w:id="6551" w:name="_Toc97045637"/>
      <w:bookmarkStart w:id="6552" w:name="_Toc97155382"/>
      <w:bookmarkStart w:id="6553" w:name="_Toc101521522"/>
      <w:bookmarkStart w:id="6554" w:name="_Toc138761801"/>
      <w:bookmarkStart w:id="6555" w:name="_Toc145708016"/>
      <w:bookmarkStart w:id="6556" w:name="_Toc160570509"/>
      <w:bookmarkStart w:id="6557" w:name="_Toc162008105"/>
      <w:bookmarkStart w:id="6558" w:name="_Toc185515772"/>
      <w:bookmarkStart w:id="6559" w:name="_Toc192873080"/>
      <w:bookmarkStart w:id="6560" w:name="_Toc200970793"/>
      <w:bookmarkStart w:id="6561" w:name="_Toc207722124"/>
      <w:bookmarkStart w:id="6562" w:name="_Toc209520987"/>
      <w:bookmarkStart w:id="6563" w:name="_Toc218778841"/>
      <w:r>
        <w:t>8.</w:t>
      </w:r>
      <w:r w:rsidR="008575FC">
        <w:t>5</w:t>
      </w:r>
      <w:r>
        <w:t>.4</w:t>
      </w:r>
      <w:r>
        <w:tab/>
        <w:t>Notifications</w:t>
      </w:r>
      <w:bookmarkEnd w:id="640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8F92868" w14:textId="7A6940B1" w:rsidR="00AD269B" w:rsidRPr="00AF7276" w:rsidRDefault="00AD269B" w:rsidP="00AD269B">
      <w:pPr>
        <w:pStyle w:val="Heading4"/>
      </w:pPr>
      <w:bookmarkStart w:id="6564" w:name="_Toc65839249"/>
      <w:bookmarkStart w:id="6565" w:name="_Toc85734383"/>
      <w:bookmarkStart w:id="6566" w:name="_Toc89431682"/>
      <w:bookmarkStart w:id="6567" w:name="_Toc97042494"/>
      <w:bookmarkStart w:id="6568" w:name="_Toc97045638"/>
      <w:bookmarkStart w:id="6569" w:name="_Toc97155383"/>
      <w:bookmarkStart w:id="6570" w:name="_Toc101521523"/>
      <w:bookmarkStart w:id="6571" w:name="_Toc138761802"/>
      <w:bookmarkStart w:id="6572" w:name="_Toc145708017"/>
      <w:bookmarkStart w:id="6573" w:name="_Toc160570510"/>
      <w:bookmarkStart w:id="6574" w:name="_Toc162008106"/>
      <w:bookmarkStart w:id="6575" w:name="_Toc185515773"/>
      <w:bookmarkStart w:id="6576" w:name="_Toc192873081"/>
      <w:bookmarkStart w:id="6577" w:name="_Toc200970794"/>
      <w:bookmarkStart w:id="6578" w:name="_Toc207722125"/>
      <w:bookmarkStart w:id="6579" w:name="_Toc209520988"/>
      <w:bookmarkStart w:id="6580" w:name="_Toc218778842"/>
      <w:r>
        <w:t>8.</w:t>
      </w:r>
      <w:r w:rsidR="008575FC">
        <w:t>5</w:t>
      </w:r>
      <w:r w:rsidRPr="00AF7276">
        <w:t>.</w:t>
      </w:r>
      <w:r>
        <w:t>4</w:t>
      </w:r>
      <w:r w:rsidRPr="00AF7276">
        <w:t>.1</w:t>
      </w:r>
      <w:r w:rsidRPr="00AF7276">
        <w:tab/>
        <w:t>General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581" w:name="_Toc65839250"/>
      <w:bookmarkStart w:id="6582" w:name="_Toc85734384"/>
      <w:bookmarkStart w:id="6583" w:name="_Toc89431683"/>
      <w:bookmarkStart w:id="6584" w:name="_Toc97042495"/>
      <w:bookmarkStart w:id="6585" w:name="_Toc97045639"/>
      <w:bookmarkStart w:id="6586" w:name="_Toc97155384"/>
      <w:bookmarkStart w:id="6587" w:name="_Toc101521524"/>
      <w:bookmarkStart w:id="6588" w:name="_Toc138761803"/>
      <w:bookmarkStart w:id="6589" w:name="_Toc145708018"/>
      <w:bookmarkStart w:id="6590" w:name="_Toc160570511"/>
      <w:bookmarkStart w:id="6591" w:name="_Toc162008107"/>
      <w:bookmarkStart w:id="6592" w:name="_Toc185515774"/>
      <w:bookmarkStart w:id="6593" w:name="_Toc192873082"/>
      <w:bookmarkStart w:id="6594" w:name="_Toc200970795"/>
      <w:bookmarkStart w:id="6595" w:name="_Toc207722126"/>
      <w:bookmarkStart w:id="6596" w:name="_Toc209520989"/>
      <w:bookmarkStart w:id="6597" w:name="_Toc218778843"/>
      <w:r>
        <w:rPr>
          <w:lang w:eastAsia="zh-CN"/>
        </w:rPr>
        <w:t>8.</w:t>
      </w:r>
      <w:r w:rsidR="008575FC">
        <w:rPr>
          <w:lang w:eastAsia="zh-CN"/>
        </w:rPr>
        <w:t>5</w:t>
      </w:r>
      <w:r>
        <w:rPr>
          <w:lang w:eastAsia="zh-CN"/>
        </w:rPr>
        <w:t>.4.2</w:t>
      </w:r>
      <w:r>
        <w:rPr>
          <w:lang w:eastAsia="zh-CN"/>
        </w:rPr>
        <w:tab/>
      </w:r>
      <w:bookmarkEnd w:id="6581"/>
      <w:r>
        <w:rPr>
          <w:lang w:eastAsia="zh-CN"/>
        </w:rPr>
        <w:t>User Plane Event Notification</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256E6A87" w14:textId="1E6F63F9" w:rsidR="00AD269B" w:rsidRDefault="00AD269B" w:rsidP="00AD269B">
      <w:pPr>
        <w:pStyle w:val="Heading5"/>
        <w:rPr>
          <w:lang w:eastAsia="zh-CN"/>
        </w:rPr>
      </w:pPr>
      <w:bookmarkStart w:id="6598" w:name="_Toc65839251"/>
      <w:bookmarkStart w:id="6599" w:name="_Toc85734385"/>
      <w:bookmarkStart w:id="6600" w:name="_Toc89431684"/>
      <w:bookmarkStart w:id="6601" w:name="_Toc97042496"/>
      <w:bookmarkStart w:id="6602" w:name="_Toc97045640"/>
      <w:bookmarkStart w:id="6603" w:name="_Toc97155385"/>
      <w:bookmarkStart w:id="6604" w:name="_Toc101521525"/>
      <w:bookmarkStart w:id="6605" w:name="_Toc138761804"/>
      <w:bookmarkStart w:id="6606" w:name="_Toc145708019"/>
      <w:bookmarkStart w:id="6607" w:name="_Toc160570512"/>
      <w:bookmarkStart w:id="6608" w:name="_Toc162008108"/>
      <w:bookmarkStart w:id="6609" w:name="_Toc185515775"/>
      <w:bookmarkStart w:id="6610" w:name="_Toc192873083"/>
      <w:bookmarkStart w:id="6611" w:name="_Toc200970796"/>
      <w:bookmarkStart w:id="6612" w:name="_Toc207722127"/>
      <w:bookmarkStart w:id="6613" w:name="_Toc209520990"/>
      <w:bookmarkStart w:id="6614" w:name="_Toc218778844"/>
      <w:r>
        <w:rPr>
          <w:lang w:eastAsia="zh-CN"/>
        </w:rPr>
        <w:t>8.</w:t>
      </w:r>
      <w:r w:rsidR="008575FC">
        <w:rPr>
          <w:lang w:eastAsia="zh-CN"/>
        </w:rPr>
        <w:t>5</w:t>
      </w:r>
      <w:r>
        <w:rPr>
          <w:lang w:eastAsia="zh-CN"/>
        </w:rPr>
        <w:t>.4.2.1</w:t>
      </w:r>
      <w:r>
        <w:rPr>
          <w:lang w:eastAsia="zh-CN"/>
        </w:rPr>
        <w:tab/>
        <w:t>Description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17F982A7" w14:textId="0DB05610" w:rsidR="00AD269B" w:rsidRDefault="00AD269B" w:rsidP="00AD269B">
      <w:pPr>
        <w:pStyle w:val="Heading5"/>
        <w:rPr>
          <w:lang w:eastAsia="zh-CN"/>
        </w:rPr>
      </w:pPr>
      <w:bookmarkStart w:id="6615" w:name="_Toc65839252"/>
      <w:bookmarkStart w:id="6616" w:name="_Toc85734386"/>
      <w:bookmarkStart w:id="6617" w:name="_Toc89431685"/>
      <w:bookmarkStart w:id="6618" w:name="_Toc97042497"/>
      <w:bookmarkStart w:id="6619" w:name="_Toc97045641"/>
      <w:bookmarkStart w:id="6620" w:name="_Toc97155386"/>
      <w:bookmarkStart w:id="6621" w:name="_Toc101521526"/>
      <w:bookmarkStart w:id="6622" w:name="_Toc138761805"/>
      <w:bookmarkStart w:id="6623" w:name="_Toc145708020"/>
      <w:bookmarkStart w:id="6624" w:name="_Toc160570513"/>
      <w:bookmarkStart w:id="6625" w:name="_Toc162008109"/>
      <w:bookmarkStart w:id="6626" w:name="_Toc185515776"/>
      <w:bookmarkStart w:id="6627" w:name="_Toc192873084"/>
      <w:bookmarkStart w:id="6628" w:name="_Toc200970797"/>
      <w:bookmarkStart w:id="6629" w:name="_Toc207722128"/>
      <w:bookmarkStart w:id="6630" w:name="_Toc209520991"/>
      <w:bookmarkStart w:id="6631" w:name="_Toc218778845"/>
      <w:r>
        <w:rPr>
          <w:lang w:eastAsia="zh-CN"/>
        </w:rPr>
        <w:t>8.</w:t>
      </w:r>
      <w:r w:rsidR="008575FC">
        <w:rPr>
          <w:lang w:eastAsia="zh-CN"/>
        </w:rPr>
        <w:t>5</w:t>
      </w:r>
      <w:r>
        <w:rPr>
          <w:lang w:eastAsia="zh-CN"/>
        </w:rPr>
        <w:t>.4.2.2</w:t>
      </w:r>
      <w:r>
        <w:rPr>
          <w:lang w:eastAsia="zh-CN"/>
        </w:rPr>
        <w:tab/>
      </w:r>
      <w:r w:rsidR="00B0153A">
        <w:rPr>
          <w:lang w:eastAsia="zh-CN"/>
        </w:rPr>
        <w:t>TargetURI</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632" w:name="_Toc138761806"/>
      <w:bookmarkStart w:id="6633" w:name="_Toc145708021"/>
      <w:bookmarkStart w:id="6634" w:name="_Toc160570514"/>
      <w:bookmarkStart w:id="6635" w:name="_Toc162008110"/>
      <w:bookmarkStart w:id="6636" w:name="_Toc185515777"/>
      <w:bookmarkStart w:id="6637" w:name="_Toc192873085"/>
      <w:bookmarkStart w:id="6638" w:name="_Toc200970798"/>
      <w:bookmarkStart w:id="6639" w:name="_Toc207722129"/>
      <w:bookmarkStart w:id="6640" w:name="_Toc209520992"/>
      <w:bookmarkStart w:id="6641" w:name="_Toc218778846"/>
      <w:r>
        <w:rPr>
          <w:lang w:eastAsia="zh-CN"/>
        </w:rPr>
        <w:t>8.5.4.2.3</w:t>
      </w:r>
      <w:r w:rsidRPr="00986E88">
        <w:rPr>
          <w:noProof/>
        </w:rPr>
        <w:tab/>
        <w:t>Standard Methods</w:t>
      </w:r>
      <w:bookmarkEnd w:id="6632"/>
      <w:bookmarkEnd w:id="6633"/>
      <w:bookmarkEnd w:id="6634"/>
      <w:bookmarkEnd w:id="6635"/>
      <w:bookmarkEnd w:id="6636"/>
      <w:bookmarkEnd w:id="6637"/>
      <w:bookmarkEnd w:id="6638"/>
      <w:bookmarkEnd w:id="6639"/>
      <w:bookmarkEnd w:id="6640"/>
      <w:bookmarkEnd w:id="6641"/>
    </w:p>
    <w:p w14:paraId="34DDF84D" w14:textId="77777777" w:rsidR="00B0153A" w:rsidRPr="00986E88" w:rsidRDefault="00B0153A" w:rsidP="00450DFB">
      <w:pPr>
        <w:pStyle w:val="H6"/>
        <w:rPr>
          <w:noProof/>
        </w:rPr>
      </w:pPr>
      <w:bookmarkStart w:id="6642" w:name="_Toc138761807"/>
      <w:bookmarkStart w:id="6643" w:name="_Toc145708022"/>
      <w:bookmarkStart w:id="6644" w:name="_Toc160570515"/>
      <w:bookmarkStart w:id="6645" w:name="_Toc162008111"/>
      <w:bookmarkStart w:id="6646" w:name="_Toc185515778"/>
      <w:bookmarkStart w:id="6647" w:name="_Toc192873086"/>
      <w:bookmarkStart w:id="6648" w:name="_Toc200970799"/>
      <w:bookmarkStart w:id="6649" w:name="_Toc207722130"/>
      <w:bookmarkStart w:id="6650" w:name="_Toc209520993"/>
      <w:r>
        <w:rPr>
          <w:lang w:eastAsia="zh-CN"/>
        </w:rPr>
        <w:t>8.5.4.2.3</w:t>
      </w:r>
      <w:r w:rsidRPr="00986E88">
        <w:rPr>
          <w:noProof/>
        </w:rPr>
        <w:t>.1</w:t>
      </w:r>
      <w:r w:rsidRPr="00986E88">
        <w:rPr>
          <w:noProof/>
        </w:rPr>
        <w:tab/>
        <w:t>POST</w:t>
      </w:r>
      <w:bookmarkEnd w:id="6642"/>
      <w:bookmarkEnd w:id="6643"/>
      <w:bookmarkEnd w:id="6644"/>
      <w:bookmarkEnd w:id="6645"/>
      <w:bookmarkEnd w:id="6646"/>
      <w:bookmarkEnd w:id="6647"/>
      <w:bookmarkEnd w:id="6648"/>
      <w:bookmarkEnd w:id="6649"/>
      <w:bookmarkEnd w:id="665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651" w:name="_Toc65839253"/>
      <w:bookmarkStart w:id="6652" w:name="_Toc85734387"/>
      <w:bookmarkStart w:id="6653" w:name="_Toc89431686"/>
      <w:bookmarkStart w:id="6654" w:name="_Toc97042498"/>
      <w:bookmarkStart w:id="6655" w:name="_Toc97045642"/>
      <w:bookmarkStart w:id="6656" w:name="_Toc97155387"/>
      <w:bookmarkStart w:id="6657" w:name="_Toc101521527"/>
      <w:bookmarkStart w:id="6658" w:name="_Toc138761808"/>
      <w:bookmarkStart w:id="6659" w:name="_Toc145708023"/>
      <w:bookmarkStart w:id="6660" w:name="_Toc160570516"/>
      <w:bookmarkStart w:id="6661" w:name="_Toc162008112"/>
      <w:bookmarkStart w:id="6662" w:name="_Toc185515779"/>
      <w:bookmarkStart w:id="6663" w:name="_Toc192873087"/>
      <w:bookmarkStart w:id="6664" w:name="_Toc200970800"/>
      <w:bookmarkStart w:id="6665" w:name="_Toc207722131"/>
      <w:bookmarkStart w:id="6666" w:name="_Toc209520994"/>
      <w:bookmarkStart w:id="6667" w:name="_Toc218778847"/>
      <w:r>
        <w:t>8.</w:t>
      </w:r>
      <w:r w:rsidR="008575FC">
        <w:t>5</w:t>
      </w:r>
      <w:r>
        <w:t>.5</w:t>
      </w:r>
      <w:r>
        <w:tab/>
        <w:t>Data Model</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17F533CE" w14:textId="01A2D3DE" w:rsidR="00AD269B" w:rsidRDefault="00AD269B" w:rsidP="00AD269B">
      <w:pPr>
        <w:pStyle w:val="Heading4"/>
        <w:rPr>
          <w:lang w:eastAsia="zh-CN"/>
        </w:rPr>
      </w:pPr>
      <w:bookmarkStart w:id="6668" w:name="_Toc65839254"/>
      <w:bookmarkStart w:id="6669" w:name="_Toc85734388"/>
      <w:bookmarkStart w:id="6670" w:name="_Toc89431687"/>
      <w:bookmarkStart w:id="6671" w:name="_Toc97042499"/>
      <w:bookmarkStart w:id="6672" w:name="_Toc97045643"/>
      <w:bookmarkStart w:id="6673" w:name="_Toc97155388"/>
      <w:bookmarkStart w:id="6674" w:name="_Toc101521528"/>
      <w:bookmarkStart w:id="6675" w:name="_Toc138761809"/>
      <w:bookmarkStart w:id="6676" w:name="_Toc145708024"/>
      <w:bookmarkStart w:id="6677" w:name="_Toc160570517"/>
      <w:bookmarkStart w:id="6678" w:name="_Toc162008113"/>
      <w:bookmarkStart w:id="6679" w:name="_Toc185515780"/>
      <w:bookmarkStart w:id="6680" w:name="_Toc192873088"/>
      <w:bookmarkStart w:id="6681" w:name="_Toc200970801"/>
      <w:bookmarkStart w:id="6682" w:name="_Toc207722132"/>
      <w:bookmarkStart w:id="6683" w:name="_Toc209520995"/>
      <w:bookmarkStart w:id="6684" w:name="_Toc218778848"/>
      <w:r>
        <w:rPr>
          <w:lang w:eastAsia="zh-CN"/>
        </w:rPr>
        <w:t>8.</w:t>
      </w:r>
      <w:r w:rsidR="008575FC">
        <w:rPr>
          <w:lang w:eastAsia="zh-CN"/>
        </w:rPr>
        <w:t>5</w:t>
      </w:r>
      <w:r>
        <w:rPr>
          <w:lang w:eastAsia="zh-CN"/>
        </w:rPr>
        <w:t>.5.1</w:t>
      </w:r>
      <w:r>
        <w:rPr>
          <w:lang w:eastAsia="zh-CN"/>
        </w:rPr>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6685" w:name="_Toc65839255"/>
      <w:bookmarkStart w:id="6686" w:name="_Toc85734389"/>
      <w:bookmarkStart w:id="6687" w:name="_Toc89431688"/>
      <w:bookmarkStart w:id="6688" w:name="_Toc97042500"/>
      <w:bookmarkStart w:id="6689" w:name="_Toc97045644"/>
      <w:bookmarkStart w:id="6690" w:name="_Toc97155389"/>
      <w:bookmarkStart w:id="6691" w:name="_Toc101521529"/>
      <w:bookmarkStart w:id="6692" w:name="_Toc138761810"/>
      <w:bookmarkStart w:id="6693" w:name="_Toc145708025"/>
      <w:bookmarkStart w:id="6694" w:name="_Toc160570518"/>
      <w:bookmarkStart w:id="6695" w:name="_Toc162008114"/>
      <w:bookmarkStart w:id="6696" w:name="_Toc185515781"/>
      <w:bookmarkStart w:id="6697" w:name="_Toc192873089"/>
      <w:bookmarkStart w:id="6698" w:name="_Toc200970802"/>
      <w:bookmarkStart w:id="6699" w:name="_Toc207722133"/>
      <w:bookmarkStart w:id="6700" w:name="_Toc209520996"/>
      <w:r>
        <w:lastRenderedPageBreak/>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r w:rsidRPr="000A0A5F">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r w:rsidRPr="001E0D95">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6701" w:name="_Toc218778849"/>
      <w:r>
        <w:rPr>
          <w:lang w:eastAsia="zh-CN"/>
        </w:rPr>
        <w:lastRenderedPageBreak/>
        <w:t>8.</w:t>
      </w:r>
      <w:r w:rsidR="008575FC">
        <w:rPr>
          <w:lang w:eastAsia="zh-CN"/>
        </w:rPr>
        <w:t>5</w:t>
      </w:r>
      <w:r>
        <w:rPr>
          <w:lang w:eastAsia="zh-CN"/>
        </w:rPr>
        <w:t>.5.2</w:t>
      </w:r>
      <w:r>
        <w:rPr>
          <w:lang w:eastAsia="zh-CN"/>
        </w:rPr>
        <w:tab/>
        <w:t>Structured data types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2DAD40DA" w14:textId="2807CE9C" w:rsidR="00AD269B" w:rsidRDefault="00AD269B" w:rsidP="00AD269B">
      <w:pPr>
        <w:pStyle w:val="Heading5"/>
        <w:rPr>
          <w:lang w:eastAsia="zh-CN"/>
        </w:rPr>
      </w:pPr>
      <w:bookmarkStart w:id="6702" w:name="_Toc65839256"/>
      <w:bookmarkStart w:id="6703" w:name="_Toc85734390"/>
      <w:bookmarkStart w:id="6704" w:name="_Toc89431689"/>
      <w:bookmarkStart w:id="6705" w:name="_Toc97042501"/>
      <w:bookmarkStart w:id="6706" w:name="_Toc97045645"/>
      <w:bookmarkStart w:id="6707" w:name="_Toc97155390"/>
      <w:bookmarkStart w:id="6708" w:name="_Toc101521530"/>
      <w:bookmarkStart w:id="6709" w:name="_Toc138761811"/>
      <w:bookmarkStart w:id="6710" w:name="_Toc145708026"/>
      <w:bookmarkStart w:id="6711" w:name="_Toc160570519"/>
      <w:bookmarkStart w:id="6712" w:name="_Toc162008115"/>
      <w:bookmarkStart w:id="6713" w:name="_Toc185515782"/>
      <w:bookmarkStart w:id="6714" w:name="_Toc192873090"/>
      <w:bookmarkStart w:id="6715" w:name="_Toc200970803"/>
      <w:bookmarkStart w:id="6716" w:name="_Toc207722134"/>
      <w:bookmarkStart w:id="6717" w:name="_Toc209520997"/>
      <w:bookmarkStart w:id="6718" w:name="_Toc218778850"/>
      <w:r>
        <w:rPr>
          <w:lang w:eastAsia="zh-CN"/>
        </w:rPr>
        <w:t>8.</w:t>
      </w:r>
      <w:r w:rsidR="008575FC">
        <w:rPr>
          <w:lang w:eastAsia="zh-CN"/>
        </w:rPr>
        <w:t>5</w:t>
      </w:r>
      <w:r>
        <w:rPr>
          <w:lang w:eastAsia="zh-CN"/>
        </w:rPr>
        <w:t>.5.2.1</w:t>
      </w:r>
      <w:r>
        <w:rPr>
          <w:lang w:eastAsia="zh-CN"/>
        </w:rPr>
        <w:tab/>
        <w:t>Introduction</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5377A5F1" w14:textId="77777777" w:rsidR="0004249C" w:rsidRDefault="0004249C" w:rsidP="0004249C">
      <w:pPr>
        <w:pStyle w:val="Heading5"/>
        <w:rPr>
          <w:lang w:eastAsia="zh-CN"/>
        </w:rPr>
      </w:pPr>
      <w:bookmarkStart w:id="6719" w:name="_Toc65839257"/>
      <w:bookmarkStart w:id="6720" w:name="_Toc85734391"/>
      <w:bookmarkStart w:id="6721" w:name="_Toc89431690"/>
      <w:bookmarkStart w:id="6722" w:name="_Toc97042502"/>
      <w:bookmarkStart w:id="6723" w:name="_Toc97045646"/>
      <w:bookmarkStart w:id="6724" w:name="_Toc97155391"/>
      <w:bookmarkStart w:id="6725" w:name="_Toc101521531"/>
      <w:bookmarkStart w:id="6726" w:name="_Toc138761812"/>
      <w:bookmarkStart w:id="6727" w:name="_Toc145708027"/>
      <w:bookmarkStart w:id="6728" w:name="_Toc160570520"/>
      <w:bookmarkStart w:id="6729" w:name="_Toc162008116"/>
      <w:bookmarkStart w:id="6730" w:name="_Toc185515783"/>
      <w:bookmarkStart w:id="6731" w:name="_Toc192873091"/>
      <w:bookmarkStart w:id="6732" w:name="_Toc199336121"/>
      <w:bookmarkStart w:id="6733" w:name="_Toc207722135"/>
      <w:bookmarkStart w:id="6734" w:name="_Toc209520998"/>
      <w:bookmarkStart w:id="6735" w:name="_Toc218778851"/>
      <w:bookmarkStart w:id="6736" w:name="_Toc85734392"/>
      <w:bookmarkStart w:id="6737" w:name="_Toc89431691"/>
      <w:bookmarkStart w:id="6738" w:name="_Toc97042503"/>
      <w:bookmarkStart w:id="6739" w:name="_Toc97045647"/>
      <w:bookmarkStart w:id="6740" w:name="_Toc97155392"/>
      <w:bookmarkStart w:id="6741" w:name="_Toc101521532"/>
      <w:bookmarkStart w:id="6742" w:name="_Toc138761813"/>
      <w:bookmarkStart w:id="6743" w:name="_Toc145708028"/>
      <w:bookmarkStart w:id="6744" w:name="_Toc160570521"/>
      <w:bookmarkStart w:id="6745" w:name="_Toc162008117"/>
      <w:bookmarkStart w:id="6746" w:name="_Toc185515784"/>
      <w:bookmarkStart w:id="6747" w:name="_Toc192873092"/>
      <w:bookmarkStart w:id="6748" w:name="_Toc200970805"/>
      <w:r>
        <w:rPr>
          <w:lang w:eastAsia="zh-CN"/>
        </w:rPr>
        <w:t>8.5.5.2.2</w:t>
      </w:r>
      <w:r>
        <w:rPr>
          <w:lang w:eastAsia="zh-CN"/>
        </w:rPr>
        <w:tab/>
        <w:t xml:space="preserve">Type: </w:t>
      </w:r>
      <w:bookmarkEnd w:id="6719"/>
      <w:r>
        <w:rPr>
          <w:lang w:eastAsia="zh-CN"/>
        </w:rPr>
        <w:t>SessionWithQoS</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5ABA92BB" w14:textId="39957A06"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lastRenderedPageBreak/>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749" w:name="_Toc207722136"/>
      <w:bookmarkStart w:id="6750" w:name="_Toc209520999"/>
      <w:bookmarkStart w:id="6751" w:name="_Toc218778852"/>
      <w:r>
        <w:rPr>
          <w:lang w:eastAsia="zh-CN"/>
        </w:rPr>
        <w:lastRenderedPageBreak/>
        <w:t>8.</w:t>
      </w:r>
      <w:r w:rsidR="008575FC">
        <w:rPr>
          <w:lang w:eastAsia="zh-CN"/>
        </w:rPr>
        <w:t>5</w:t>
      </w:r>
      <w:r>
        <w:rPr>
          <w:lang w:eastAsia="zh-CN"/>
        </w:rPr>
        <w:t>.5.2.3</w:t>
      </w:r>
      <w:r>
        <w:rPr>
          <w:lang w:eastAsia="zh-CN"/>
        </w:rPr>
        <w:tab/>
        <w:t>Type: SessionWithQoSPatch</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6C85FDF7" w14:textId="6F3EDB73"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752" w:name="_Toc85734393"/>
      <w:bookmarkStart w:id="6753" w:name="_Toc89431692"/>
      <w:bookmarkStart w:id="6754" w:name="_Toc97042504"/>
      <w:bookmarkStart w:id="6755" w:name="_Toc97045648"/>
      <w:bookmarkStart w:id="6756" w:name="_Toc97155393"/>
      <w:bookmarkStart w:id="6757" w:name="_Toc101521533"/>
      <w:bookmarkStart w:id="6758" w:name="_Toc138761814"/>
      <w:bookmarkStart w:id="6759" w:name="_Toc145708029"/>
      <w:bookmarkStart w:id="6760" w:name="_Toc160570522"/>
      <w:bookmarkStart w:id="6761" w:name="_Toc162008118"/>
      <w:bookmarkStart w:id="6762" w:name="_Toc185515785"/>
      <w:bookmarkStart w:id="6763" w:name="_Toc192873093"/>
      <w:bookmarkStart w:id="6764" w:name="_Toc200970806"/>
      <w:bookmarkStart w:id="6765" w:name="_Toc207722137"/>
      <w:bookmarkStart w:id="6766" w:name="_Toc209521000"/>
      <w:bookmarkStart w:id="6767" w:name="_Toc218778853"/>
      <w:r>
        <w:rPr>
          <w:lang w:eastAsia="zh-CN"/>
        </w:rPr>
        <w:t>8.</w:t>
      </w:r>
      <w:r w:rsidR="008575FC">
        <w:rPr>
          <w:lang w:eastAsia="zh-CN"/>
        </w:rPr>
        <w:t>5</w:t>
      </w:r>
      <w:r>
        <w:rPr>
          <w:lang w:eastAsia="zh-CN"/>
        </w:rPr>
        <w:t>.5.2.4</w:t>
      </w:r>
      <w:r>
        <w:rPr>
          <w:lang w:eastAsia="zh-CN"/>
        </w:rPr>
        <w:tab/>
        <w:t>Type: UserPlaneEventNotification</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768" w:name="_Toc65839258"/>
      <w:bookmarkStart w:id="6769" w:name="_Toc85734394"/>
      <w:bookmarkStart w:id="6770" w:name="_Toc89431693"/>
      <w:bookmarkStart w:id="6771" w:name="_Toc97042505"/>
      <w:bookmarkStart w:id="6772" w:name="_Toc97045649"/>
      <w:bookmarkStart w:id="6773" w:name="_Toc97155394"/>
      <w:bookmarkStart w:id="6774" w:name="_Toc101521534"/>
      <w:bookmarkStart w:id="6775" w:name="_Toc138761815"/>
      <w:bookmarkStart w:id="6776" w:name="_Toc145708030"/>
      <w:bookmarkStart w:id="6777" w:name="_Toc160570523"/>
      <w:bookmarkStart w:id="6778" w:name="_Toc162008119"/>
      <w:bookmarkStart w:id="6779" w:name="_Toc185515786"/>
      <w:bookmarkStart w:id="6780" w:name="_Toc192873094"/>
      <w:bookmarkStart w:id="6781" w:name="_Toc200970807"/>
      <w:bookmarkStart w:id="6782" w:name="_Toc207722138"/>
      <w:bookmarkStart w:id="6783" w:name="_Toc209521001"/>
      <w:bookmarkStart w:id="6784" w:name="_Toc218778854"/>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785" w:name="_Toc65839262"/>
      <w:bookmarkStart w:id="6786" w:name="_Toc85734395"/>
      <w:bookmarkStart w:id="6787" w:name="_Toc89431694"/>
      <w:bookmarkStart w:id="6788" w:name="_Toc97042506"/>
      <w:bookmarkStart w:id="6789" w:name="_Toc97045650"/>
      <w:bookmarkStart w:id="6790" w:name="_Toc97155395"/>
      <w:bookmarkStart w:id="6791" w:name="_Toc101521535"/>
      <w:bookmarkStart w:id="6792" w:name="_Toc138761816"/>
      <w:bookmarkStart w:id="6793" w:name="_Toc145708031"/>
      <w:bookmarkStart w:id="6794" w:name="_Toc160570524"/>
      <w:bookmarkStart w:id="6795" w:name="_Toc162008120"/>
      <w:bookmarkStart w:id="6796" w:name="_Toc185515787"/>
      <w:bookmarkStart w:id="6797" w:name="_Toc192873095"/>
      <w:bookmarkStart w:id="6798" w:name="_Toc200970808"/>
      <w:bookmarkStart w:id="6799" w:name="_Toc207722139"/>
      <w:bookmarkStart w:id="6800" w:name="_Toc209521002"/>
      <w:bookmarkStart w:id="6801" w:name="_Toc218778855"/>
      <w:r>
        <w:t>8.</w:t>
      </w:r>
      <w:r w:rsidR="008575FC">
        <w:t>5</w:t>
      </w:r>
      <w:r>
        <w:t>.6</w:t>
      </w:r>
      <w:r>
        <w:tab/>
        <w:t>Error Handling</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69317CE2" w14:textId="77777777" w:rsidR="001408CA" w:rsidRDefault="001408CA" w:rsidP="001408CA">
      <w:pPr>
        <w:pStyle w:val="Heading4"/>
      </w:pPr>
      <w:bookmarkStart w:id="6802" w:name="_Toc138761817"/>
      <w:bookmarkStart w:id="6803" w:name="_Toc145708032"/>
      <w:bookmarkStart w:id="6804" w:name="_Toc160570525"/>
      <w:bookmarkStart w:id="6805" w:name="_Toc162008121"/>
      <w:bookmarkStart w:id="6806" w:name="_Toc185515788"/>
      <w:bookmarkStart w:id="6807" w:name="_Toc192873096"/>
      <w:bookmarkStart w:id="6808" w:name="_Toc200970809"/>
      <w:bookmarkStart w:id="6809" w:name="_Toc207722140"/>
      <w:bookmarkStart w:id="6810" w:name="_Toc209521003"/>
      <w:bookmarkStart w:id="6811" w:name="_Toc218778856"/>
      <w:bookmarkStart w:id="6812" w:name="_Toc65839263"/>
      <w:r>
        <w:t>8.5.6.1</w:t>
      </w:r>
      <w:r>
        <w:tab/>
        <w:t>General</w:t>
      </w:r>
      <w:bookmarkEnd w:id="6802"/>
      <w:bookmarkEnd w:id="6803"/>
      <w:bookmarkEnd w:id="6804"/>
      <w:bookmarkEnd w:id="6805"/>
      <w:bookmarkEnd w:id="6806"/>
      <w:bookmarkEnd w:id="6807"/>
      <w:bookmarkEnd w:id="6808"/>
      <w:bookmarkEnd w:id="6809"/>
      <w:bookmarkEnd w:id="6810"/>
      <w:bookmarkEnd w:id="681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813" w:name="_Toc138761818"/>
      <w:bookmarkStart w:id="6814" w:name="_Toc145708033"/>
      <w:bookmarkStart w:id="6815" w:name="_Toc160570526"/>
      <w:bookmarkStart w:id="6816" w:name="_Toc162008122"/>
      <w:bookmarkStart w:id="6817" w:name="_Toc185515789"/>
      <w:bookmarkStart w:id="6818" w:name="_Toc192873097"/>
      <w:bookmarkStart w:id="6819" w:name="_Toc200970810"/>
      <w:bookmarkStart w:id="6820" w:name="_Toc207722141"/>
      <w:bookmarkStart w:id="6821" w:name="_Toc209521004"/>
      <w:bookmarkStart w:id="6822" w:name="_Toc218778857"/>
      <w:r>
        <w:t>8.5.6.2</w:t>
      </w:r>
      <w:r>
        <w:tab/>
        <w:t>Protocol Errors</w:t>
      </w:r>
      <w:bookmarkEnd w:id="6813"/>
      <w:bookmarkEnd w:id="6814"/>
      <w:bookmarkEnd w:id="6815"/>
      <w:bookmarkEnd w:id="6816"/>
      <w:bookmarkEnd w:id="6817"/>
      <w:bookmarkEnd w:id="6818"/>
      <w:bookmarkEnd w:id="6819"/>
      <w:bookmarkEnd w:id="6820"/>
      <w:bookmarkEnd w:id="6821"/>
      <w:bookmarkEnd w:id="682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823" w:name="_Toc138761819"/>
      <w:bookmarkStart w:id="6824" w:name="_Toc145708034"/>
      <w:bookmarkStart w:id="6825" w:name="_Toc160570527"/>
      <w:bookmarkStart w:id="6826" w:name="_Toc162008123"/>
      <w:bookmarkStart w:id="6827" w:name="_Toc185515790"/>
      <w:bookmarkStart w:id="6828" w:name="_Toc192873098"/>
      <w:bookmarkStart w:id="6829" w:name="_Toc200970811"/>
      <w:bookmarkStart w:id="6830" w:name="_Toc207722142"/>
      <w:bookmarkStart w:id="6831" w:name="_Toc209521005"/>
      <w:bookmarkStart w:id="6832" w:name="_Toc218778858"/>
      <w:r>
        <w:t>8.5.6.3</w:t>
      </w:r>
      <w:r>
        <w:tab/>
        <w:t>Application Errors</w:t>
      </w:r>
      <w:bookmarkEnd w:id="6823"/>
      <w:bookmarkEnd w:id="6824"/>
      <w:bookmarkEnd w:id="6825"/>
      <w:bookmarkEnd w:id="6826"/>
      <w:bookmarkEnd w:id="6827"/>
      <w:bookmarkEnd w:id="6828"/>
      <w:bookmarkEnd w:id="6829"/>
      <w:bookmarkEnd w:id="6830"/>
      <w:bookmarkEnd w:id="6831"/>
      <w:bookmarkEnd w:id="683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833" w:name="_Toc85734396"/>
      <w:bookmarkStart w:id="6834" w:name="_Toc89431695"/>
      <w:bookmarkStart w:id="6835" w:name="_Toc97042507"/>
      <w:bookmarkStart w:id="6836" w:name="_Toc97045651"/>
      <w:bookmarkStart w:id="6837" w:name="_Toc97155396"/>
      <w:bookmarkStart w:id="6838" w:name="_Toc101521536"/>
      <w:bookmarkStart w:id="6839" w:name="_Toc138761820"/>
      <w:bookmarkStart w:id="6840" w:name="_Toc145708035"/>
      <w:bookmarkStart w:id="6841" w:name="_Toc160570528"/>
      <w:bookmarkStart w:id="6842" w:name="_Toc162008124"/>
      <w:bookmarkStart w:id="6843" w:name="_Toc185515791"/>
      <w:bookmarkStart w:id="6844" w:name="_Toc192873099"/>
      <w:bookmarkStart w:id="6845" w:name="_Toc200970812"/>
      <w:bookmarkStart w:id="6846" w:name="_Toc207722143"/>
      <w:bookmarkStart w:id="6847" w:name="_Toc209521006"/>
      <w:bookmarkStart w:id="6848" w:name="_Toc218778859"/>
      <w:r>
        <w:t>8.</w:t>
      </w:r>
      <w:r w:rsidR="008575FC">
        <w:t>5</w:t>
      </w:r>
      <w:r>
        <w:t>.7</w:t>
      </w:r>
      <w:r>
        <w:tab/>
        <w:t>Feature negotiation</w:t>
      </w:r>
      <w:bookmarkEnd w:id="681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849" w:name="_Toc85734417"/>
      <w:bookmarkStart w:id="6850" w:name="_Toc89431716"/>
      <w:bookmarkStart w:id="6851" w:name="_Toc97042528"/>
      <w:bookmarkStart w:id="6852" w:name="_Toc97045672"/>
      <w:bookmarkStart w:id="6853" w:name="_Toc97155417"/>
      <w:bookmarkStart w:id="6854" w:name="_Toc101521557"/>
      <w:bookmarkStart w:id="6855" w:name="_Toc138761821"/>
      <w:bookmarkStart w:id="6856" w:name="_Toc145708036"/>
      <w:bookmarkStart w:id="6857" w:name="_Toc160570529"/>
      <w:bookmarkStart w:id="6858" w:name="_Toc162008125"/>
      <w:bookmarkStart w:id="6859" w:name="_Toc185515792"/>
      <w:bookmarkStart w:id="6860" w:name="_Toc192873100"/>
      <w:bookmarkStart w:id="6861" w:name="_Toc200970813"/>
      <w:bookmarkStart w:id="6862" w:name="_Toc207722144"/>
      <w:bookmarkStart w:id="6863" w:name="_Toc209521007"/>
      <w:bookmarkStart w:id="6864" w:name="_Toc218778860"/>
      <w:r>
        <w:t>8.</w:t>
      </w:r>
      <w:r w:rsidR="00A670FE">
        <w:t>6</w:t>
      </w:r>
      <w:r>
        <w:tab/>
        <w:t>Eees_ACRManagementEvent API</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291AA276" w14:textId="78BCBFE7" w:rsidR="009D1C10" w:rsidRDefault="009D1C10" w:rsidP="009D1C10">
      <w:pPr>
        <w:pStyle w:val="Heading3"/>
      </w:pPr>
      <w:bookmarkStart w:id="6865" w:name="_Toc85734418"/>
      <w:bookmarkStart w:id="6866" w:name="_Toc89431717"/>
      <w:bookmarkStart w:id="6867" w:name="_Toc97042529"/>
      <w:bookmarkStart w:id="6868" w:name="_Toc97045673"/>
      <w:bookmarkStart w:id="6869" w:name="_Toc97155418"/>
      <w:bookmarkStart w:id="6870" w:name="_Toc101521558"/>
      <w:bookmarkStart w:id="6871" w:name="_Toc138761822"/>
      <w:bookmarkStart w:id="6872" w:name="_Toc145708037"/>
      <w:bookmarkStart w:id="6873" w:name="_Toc160570530"/>
      <w:bookmarkStart w:id="6874" w:name="_Toc162008126"/>
      <w:bookmarkStart w:id="6875" w:name="_Toc185515793"/>
      <w:bookmarkStart w:id="6876" w:name="_Toc192873101"/>
      <w:bookmarkStart w:id="6877" w:name="_Toc200970814"/>
      <w:bookmarkStart w:id="6878" w:name="_Toc207722145"/>
      <w:bookmarkStart w:id="6879" w:name="_Toc209521008"/>
      <w:bookmarkStart w:id="6880" w:name="_Toc218778861"/>
      <w:r>
        <w:t>8.</w:t>
      </w:r>
      <w:r w:rsidR="00A670FE">
        <w:t>6</w:t>
      </w:r>
      <w:r>
        <w:t>.1</w:t>
      </w:r>
      <w:r>
        <w:tab/>
      </w:r>
      <w:bookmarkEnd w:id="6865"/>
      <w:r w:rsidR="004F0C39">
        <w:t>Introduction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881" w:name="_Toc85734419"/>
      <w:bookmarkStart w:id="6882" w:name="_Toc89431718"/>
      <w:bookmarkStart w:id="6883" w:name="_Toc97042530"/>
      <w:bookmarkStart w:id="6884" w:name="_Toc97045674"/>
      <w:bookmarkStart w:id="6885" w:name="_Toc97155419"/>
      <w:bookmarkStart w:id="6886" w:name="_Toc101521559"/>
      <w:bookmarkStart w:id="6887" w:name="_Toc138761823"/>
      <w:bookmarkStart w:id="6888" w:name="_Toc145708038"/>
      <w:bookmarkStart w:id="6889" w:name="_Toc160570531"/>
      <w:bookmarkStart w:id="6890" w:name="_Toc162008127"/>
      <w:bookmarkStart w:id="6891" w:name="_Toc185515794"/>
      <w:bookmarkStart w:id="6892" w:name="_Toc192873102"/>
      <w:bookmarkStart w:id="6893" w:name="_Toc200970815"/>
      <w:bookmarkStart w:id="6894" w:name="_Toc207722146"/>
      <w:bookmarkStart w:id="6895" w:name="_Toc209521009"/>
      <w:bookmarkStart w:id="6896" w:name="_Toc218778862"/>
      <w:r>
        <w:t>8.</w:t>
      </w:r>
      <w:r w:rsidR="00A670FE">
        <w:t>6</w:t>
      </w:r>
      <w:r>
        <w:t>.2</w:t>
      </w:r>
      <w:r>
        <w:tab/>
        <w:t>Resources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4A65CCF5" w14:textId="5130A70E" w:rsidR="009D1C10" w:rsidRDefault="009D1C10" w:rsidP="009D1C10">
      <w:pPr>
        <w:pStyle w:val="Heading4"/>
      </w:pPr>
      <w:bookmarkStart w:id="6897" w:name="_Toc85734420"/>
      <w:bookmarkStart w:id="6898" w:name="_Toc89431719"/>
      <w:bookmarkStart w:id="6899" w:name="_Toc97042531"/>
      <w:bookmarkStart w:id="6900" w:name="_Toc97045675"/>
      <w:bookmarkStart w:id="6901" w:name="_Toc97155420"/>
      <w:bookmarkStart w:id="6902" w:name="_Toc101521560"/>
      <w:bookmarkStart w:id="6903" w:name="_Toc138761824"/>
      <w:bookmarkStart w:id="6904" w:name="_Toc145708039"/>
      <w:bookmarkStart w:id="6905" w:name="_Toc160570532"/>
      <w:bookmarkStart w:id="6906" w:name="_Toc162008128"/>
      <w:bookmarkStart w:id="6907" w:name="_Toc185515795"/>
      <w:bookmarkStart w:id="6908" w:name="_Toc192873103"/>
      <w:bookmarkStart w:id="6909" w:name="_Toc200970816"/>
      <w:bookmarkStart w:id="6910" w:name="_Toc207722147"/>
      <w:bookmarkStart w:id="6911" w:name="_Toc209521010"/>
      <w:bookmarkStart w:id="6912" w:name="_Toc218778863"/>
      <w:r>
        <w:t>8.</w:t>
      </w:r>
      <w:r w:rsidR="00A670FE">
        <w:t>6</w:t>
      </w:r>
      <w:r>
        <w:t>.2.1</w:t>
      </w:r>
      <w:r>
        <w:tab/>
        <w:t>Overview</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7.15pt;height:154.95pt" o:ole="">
            <v:imagedata r:id="rId25" o:title="" croptop="8995f" cropbottom="6565f"/>
          </v:shape>
          <o:OLEObject Type="Embed" ProgID="Visio.Drawing.11" ShapeID="_x0000_i1032" DrawAspect="Content" ObjectID="_1833450502"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13" w:name="_Toc85734421"/>
      <w:bookmarkStart w:id="6914" w:name="_Toc89431720"/>
      <w:bookmarkStart w:id="6915" w:name="_Toc97042532"/>
      <w:bookmarkStart w:id="6916" w:name="_Toc97045676"/>
      <w:bookmarkStart w:id="6917" w:name="_Toc97155421"/>
      <w:bookmarkStart w:id="6918" w:name="_Toc101521561"/>
      <w:bookmarkStart w:id="6919" w:name="_Toc138761825"/>
      <w:bookmarkStart w:id="6920" w:name="_Toc145708040"/>
      <w:bookmarkStart w:id="6921" w:name="_Toc160570533"/>
      <w:bookmarkStart w:id="6922" w:name="_Toc162008129"/>
      <w:bookmarkStart w:id="6923" w:name="_Toc185515796"/>
      <w:bookmarkStart w:id="6924" w:name="_Toc192873104"/>
      <w:bookmarkStart w:id="6925" w:name="_Toc200970817"/>
      <w:bookmarkStart w:id="6926" w:name="_Toc207722148"/>
      <w:bookmarkStart w:id="6927" w:name="_Toc209521011"/>
      <w:bookmarkStart w:id="6928" w:name="_Toc218778864"/>
      <w:r>
        <w:lastRenderedPageBreak/>
        <w:t>8.</w:t>
      </w:r>
      <w:r w:rsidR="00A670FE">
        <w:t>6</w:t>
      </w:r>
      <w:r>
        <w:t>.2.2</w:t>
      </w:r>
      <w:r>
        <w:tab/>
        <w:t>Resource</w:t>
      </w:r>
      <w:r w:rsidRPr="00831458">
        <w:t xml:space="preserve">: </w:t>
      </w:r>
      <w:r>
        <w:rPr>
          <w:lang w:eastAsia="ja-JP"/>
        </w:rPr>
        <w:t>ACR Management Events Subscriptions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r>
        <w:t xml:space="preserve"> </w:t>
      </w:r>
    </w:p>
    <w:p w14:paraId="53F7AB06" w14:textId="630DFD01" w:rsidR="009D1C10" w:rsidRPr="00C14CE6" w:rsidRDefault="009D1C10" w:rsidP="009D1C10">
      <w:pPr>
        <w:pStyle w:val="Heading5"/>
        <w:rPr>
          <w:lang w:eastAsia="zh-CN"/>
        </w:rPr>
      </w:pPr>
      <w:bookmarkStart w:id="6929" w:name="_Toc85734422"/>
      <w:bookmarkStart w:id="6930" w:name="_Toc89431721"/>
      <w:bookmarkStart w:id="6931" w:name="_Toc97042533"/>
      <w:bookmarkStart w:id="6932" w:name="_Toc97045677"/>
      <w:bookmarkStart w:id="6933" w:name="_Toc97155422"/>
      <w:bookmarkStart w:id="6934" w:name="_Toc101521562"/>
      <w:bookmarkStart w:id="6935" w:name="_Toc138761826"/>
      <w:bookmarkStart w:id="6936" w:name="_Toc145708041"/>
      <w:bookmarkStart w:id="6937" w:name="_Toc160570534"/>
      <w:bookmarkStart w:id="6938" w:name="_Toc162008130"/>
      <w:bookmarkStart w:id="6939" w:name="_Toc185515797"/>
      <w:bookmarkStart w:id="6940" w:name="_Toc192873105"/>
      <w:bookmarkStart w:id="6941" w:name="_Toc200970818"/>
      <w:bookmarkStart w:id="6942" w:name="_Toc207722149"/>
      <w:bookmarkStart w:id="6943" w:name="_Toc209521012"/>
      <w:bookmarkStart w:id="6944" w:name="_Toc218778865"/>
      <w:r>
        <w:rPr>
          <w:lang w:eastAsia="zh-CN"/>
        </w:rPr>
        <w:t>8.</w:t>
      </w:r>
      <w:r w:rsidR="00A670FE">
        <w:rPr>
          <w:lang w:eastAsia="zh-CN"/>
        </w:rPr>
        <w:t>6</w:t>
      </w:r>
      <w:r>
        <w:rPr>
          <w:lang w:eastAsia="zh-CN"/>
        </w:rPr>
        <w:t>.2.2.1</w:t>
      </w:r>
      <w:r>
        <w:rPr>
          <w:lang w:eastAsia="zh-CN"/>
        </w:rPr>
        <w:tab/>
        <w:t>Description</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945" w:name="_Toc85734423"/>
      <w:bookmarkStart w:id="6946" w:name="_Toc89431722"/>
      <w:bookmarkStart w:id="6947" w:name="_Toc97042534"/>
      <w:bookmarkStart w:id="6948" w:name="_Toc97045678"/>
      <w:bookmarkStart w:id="6949" w:name="_Toc97155423"/>
      <w:bookmarkStart w:id="6950" w:name="_Toc101521563"/>
      <w:bookmarkStart w:id="6951" w:name="_Toc138761827"/>
      <w:bookmarkStart w:id="6952" w:name="_Toc145708042"/>
      <w:bookmarkStart w:id="6953" w:name="_Toc160570535"/>
      <w:bookmarkStart w:id="6954" w:name="_Toc162008131"/>
      <w:bookmarkStart w:id="6955" w:name="_Toc185515798"/>
      <w:bookmarkStart w:id="6956" w:name="_Toc192873106"/>
      <w:bookmarkStart w:id="6957" w:name="_Toc200970819"/>
      <w:bookmarkStart w:id="6958" w:name="_Toc207722150"/>
      <w:bookmarkStart w:id="6959" w:name="_Toc209521013"/>
      <w:bookmarkStart w:id="6960" w:name="_Toc218778866"/>
      <w:r>
        <w:rPr>
          <w:lang w:eastAsia="zh-CN"/>
        </w:rPr>
        <w:t>8.</w:t>
      </w:r>
      <w:r w:rsidR="00A670FE">
        <w:rPr>
          <w:lang w:eastAsia="zh-CN"/>
        </w:rPr>
        <w:t>6</w:t>
      </w:r>
      <w:r>
        <w:rPr>
          <w:lang w:eastAsia="zh-CN"/>
        </w:rPr>
        <w:t>.2.2.2</w:t>
      </w:r>
      <w:r>
        <w:rPr>
          <w:lang w:eastAsia="zh-CN"/>
        </w:rPr>
        <w:tab/>
        <w:t>Resource Definition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961" w:name="_Toc85734424"/>
      <w:bookmarkStart w:id="6962" w:name="_Toc89431723"/>
      <w:bookmarkStart w:id="6963" w:name="_Toc97042535"/>
      <w:bookmarkStart w:id="6964" w:name="_Toc97045679"/>
      <w:bookmarkStart w:id="6965" w:name="_Toc97155424"/>
      <w:bookmarkStart w:id="6966" w:name="_Toc101521564"/>
      <w:bookmarkStart w:id="6967" w:name="_Toc138761828"/>
      <w:bookmarkStart w:id="6968" w:name="_Toc145708043"/>
      <w:bookmarkStart w:id="6969" w:name="_Toc160570536"/>
      <w:bookmarkStart w:id="6970" w:name="_Toc162008132"/>
      <w:bookmarkStart w:id="6971" w:name="_Toc185515799"/>
      <w:bookmarkStart w:id="6972" w:name="_Toc192873107"/>
      <w:bookmarkStart w:id="6973" w:name="_Toc200970820"/>
      <w:bookmarkStart w:id="6974" w:name="_Toc207722151"/>
      <w:bookmarkStart w:id="6975" w:name="_Toc209521014"/>
      <w:bookmarkStart w:id="6976" w:name="_Toc218778867"/>
      <w:r>
        <w:rPr>
          <w:lang w:eastAsia="zh-CN"/>
        </w:rPr>
        <w:t>8.</w:t>
      </w:r>
      <w:r w:rsidR="00A670FE">
        <w:rPr>
          <w:lang w:eastAsia="zh-CN"/>
        </w:rPr>
        <w:t>6</w:t>
      </w:r>
      <w:r>
        <w:rPr>
          <w:lang w:eastAsia="zh-CN"/>
        </w:rPr>
        <w:t>.2.2.3</w:t>
      </w:r>
      <w:r>
        <w:rPr>
          <w:lang w:eastAsia="zh-CN"/>
        </w:rPr>
        <w:tab/>
        <w:t>Resource Standard Methods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30CA0E7B" w14:textId="02DDF02D" w:rsidR="009D1C10" w:rsidRDefault="009D1C10" w:rsidP="00450DFB">
      <w:pPr>
        <w:pStyle w:val="H6"/>
        <w:rPr>
          <w:lang w:eastAsia="zh-CN"/>
        </w:rPr>
      </w:pPr>
      <w:bookmarkStart w:id="6977" w:name="_Toc85734425"/>
      <w:bookmarkStart w:id="6978" w:name="_Toc89431724"/>
      <w:bookmarkStart w:id="6979" w:name="_Toc97042536"/>
      <w:bookmarkStart w:id="6980" w:name="_Toc97045680"/>
      <w:bookmarkStart w:id="6981" w:name="_Toc97155425"/>
      <w:bookmarkStart w:id="6982" w:name="_Toc101521565"/>
      <w:bookmarkStart w:id="6983" w:name="_Toc138761829"/>
      <w:bookmarkStart w:id="6984" w:name="_Toc145708044"/>
      <w:bookmarkStart w:id="6985" w:name="_Toc160570537"/>
      <w:bookmarkStart w:id="6986" w:name="_Toc162008133"/>
      <w:bookmarkStart w:id="6987" w:name="_Toc185515800"/>
      <w:bookmarkStart w:id="6988" w:name="_Toc192873108"/>
      <w:bookmarkStart w:id="6989" w:name="_Toc200970821"/>
      <w:bookmarkStart w:id="6990" w:name="_Toc207722152"/>
      <w:bookmarkStart w:id="6991" w:name="_Toc209521015"/>
      <w:r>
        <w:rPr>
          <w:lang w:eastAsia="zh-CN"/>
        </w:rPr>
        <w:t>8.</w:t>
      </w:r>
      <w:r w:rsidR="00A670FE">
        <w:rPr>
          <w:lang w:eastAsia="zh-CN"/>
        </w:rPr>
        <w:t>6</w:t>
      </w:r>
      <w:r>
        <w:rPr>
          <w:lang w:eastAsia="zh-CN"/>
        </w:rPr>
        <w:t>.2.2.3.1</w:t>
      </w:r>
      <w:r>
        <w:rPr>
          <w:lang w:eastAsia="zh-CN"/>
        </w:rPr>
        <w:tab/>
        <w:t>POST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450DFB">
      <w:pPr>
        <w:pStyle w:val="H6"/>
        <w:rPr>
          <w:lang w:eastAsia="zh-CN"/>
        </w:rPr>
      </w:pPr>
      <w:bookmarkStart w:id="6992" w:name="_Toc85734426"/>
      <w:bookmarkStart w:id="6993" w:name="_Toc89431725"/>
      <w:bookmarkStart w:id="6994" w:name="_Toc97042537"/>
      <w:bookmarkStart w:id="6995" w:name="_Toc97045681"/>
      <w:bookmarkStart w:id="6996" w:name="_Toc97155426"/>
      <w:bookmarkStart w:id="6997" w:name="_Toc101521566"/>
      <w:bookmarkStart w:id="6998" w:name="_Toc138761830"/>
      <w:bookmarkStart w:id="6999" w:name="_Toc145708045"/>
      <w:bookmarkStart w:id="7000" w:name="_Toc160570538"/>
      <w:bookmarkStart w:id="7001" w:name="_Toc162008134"/>
      <w:bookmarkStart w:id="7002" w:name="_Toc185515801"/>
      <w:bookmarkStart w:id="7003" w:name="_Toc192873109"/>
      <w:bookmarkStart w:id="7004" w:name="_Toc200970822"/>
      <w:bookmarkStart w:id="7005" w:name="_Toc207722153"/>
      <w:bookmarkStart w:id="7006" w:name="_Toc209521016"/>
      <w:r>
        <w:rPr>
          <w:lang w:eastAsia="zh-CN"/>
        </w:rPr>
        <w:t>8.</w:t>
      </w:r>
      <w:r w:rsidR="00A670FE">
        <w:rPr>
          <w:lang w:eastAsia="zh-CN"/>
        </w:rPr>
        <w:t>6</w:t>
      </w:r>
      <w:r>
        <w:rPr>
          <w:lang w:eastAsia="zh-CN"/>
        </w:rPr>
        <w:t>.2.2.3.2</w:t>
      </w:r>
      <w:r>
        <w:rPr>
          <w:lang w:eastAsia="zh-CN"/>
        </w:rPr>
        <w:tab/>
        <w:t>GET</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07" w:name="_Toc85734427"/>
      <w:bookmarkStart w:id="7008" w:name="_Toc89431726"/>
      <w:bookmarkStart w:id="7009" w:name="_Toc97042538"/>
      <w:bookmarkStart w:id="7010" w:name="_Toc97045682"/>
      <w:bookmarkStart w:id="7011" w:name="_Toc97155427"/>
      <w:bookmarkStart w:id="7012" w:name="_Toc101521567"/>
      <w:bookmarkStart w:id="7013" w:name="_Toc138761831"/>
      <w:bookmarkStart w:id="7014" w:name="_Toc145708046"/>
      <w:bookmarkStart w:id="7015" w:name="_Toc160570539"/>
      <w:bookmarkStart w:id="7016" w:name="_Toc162008135"/>
      <w:bookmarkStart w:id="7017" w:name="_Toc185515802"/>
      <w:bookmarkStart w:id="7018" w:name="_Toc192873110"/>
      <w:bookmarkStart w:id="7019" w:name="_Toc200970823"/>
      <w:bookmarkStart w:id="7020" w:name="_Toc207722154"/>
      <w:bookmarkStart w:id="7021" w:name="_Toc209521017"/>
      <w:bookmarkStart w:id="7022" w:name="_Toc218778868"/>
      <w:r>
        <w:rPr>
          <w:lang w:eastAsia="zh-CN"/>
        </w:rPr>
        <w:t>8.</w:t>
      </w:r>
      <w:r w:rsidR="00A670FE">
        <w:rPr>
          <w:lang w:eastAsia="zh-CN"/>
        </w:rPr>
        <w:t>6</w:t>
      </w:r>
      <w:r>
        <w:rPr>
          <w:lang w:eastAsia="zh-CN"/>
        </w:rPr>
        <w:t>.2.2.4</w:t>
      </w:r>
      <w:r>
        <w:rPr>
          <w:lang w:eastAsia="zh-CN"/>
        </w:rPr>
        <w:tab/>
        <w:t>Resource Custom Operations</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3713D7FC" w14:textId="77777777" w:rsidR="009D1C10" w:rsidRDefault="009D1C10" w:rsidP="009D1C10">
      <w:r>
        <w:t>None.</w:t>
      </w:r>
    </w:p>
    <w:p w14:paraId="0F519E50" w14:textId="3487297A" w:rsidR="009D1C10" w:rsidRDefault="009D1C10" w:rsidP="009D1C10">
      <w:pPr>
        <w:pStyle w:val="Heading4"/>
      </w:pPr>
      <w:bookmarkStart w:id="7023" w:name="_Toc85734428"/>
      <w:bookmarkStart w:id="7024" w:name="_Toc89431727"/>
      <w:bookmarkStart w:id="7025" w:name="_Toc97042539"/>
      <w:bookmarkStart w:id="7026" w:name="_Toc97045683"/>
      <w:bookmarkStart w:id="7027" w:name="_Toc97155428"/>
      <w:bookmarkStart w:id="7028" w:name="_Toc101521568"/>
      <w:bookmarkStart w:id="7029" w:name="_Toc138761832"/>
      <w:bookmarkStart w:id="7030" w:name="_Toc145708047"/>
      <w:bookmarkStart w:id="7031" w:name="_Toc160570540"/>
      <w:bookmarkStart w:id="7032" w:name="_Toc162008136"/>
      <w:bookmarkStart w:id="7033" w:name="_Toc185515803"/>
      <w:bookmarkStart w:id="7034" w:name="_Toc192873111"/>
      <w:bookmarkStart w:id="7035" w:name="_Toc200970824"/>
      <w:bookmarkStart w:id="7036" w:name="_Toc207722155"/>
      <w:bookmarkStart w:id="7037" w:name="_Toc209521018"/>
      <w:bookmarkStart w:id="7038" w:name="_Toc218778869"/>
      <w:r>
        <w:t>8.</w:t>
      </w:r>
      <w:r w:rsidR="00A670FE">
        <w:t>6</w:t>
      </w:r>
      <w:r>
        <w:t>.2.3</w:t>
      </w:r>
      <w:r>
        <w:tab/>
        <w:t>Resource</w:t>
      </w:r>
      <w:r w:rsidRPr="00831458">
        <w:t xml:space="preserve">: </w:t>
      </w:r>
      <w:r>
        <w:t xml:space="preserve">Individual </w:t>
      </w:r>
      <w:r>
        <w:rPr>
          <w:lang w:eastAsia="ja-JP"/>
        </w:rPr>
        <w:t>ACR Management Events Subscription</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49332CA4" w14:textId="2BCC1A43" w:rsidR="009D1C10" w:rsidRPr="00C14CE6" w:rsidRDefault="009D1C10" w:rsidP="009D1C10">
      <w:pPr>
        <w:pStyle w:val="Heading5"/>
        <w:rPr>
          <w:lang w:eastAsia="zh-CN"/>
        </w:rPr>
      </w:pPr>
      <w:bookmarkStart w:id="7039" w:name="_Toc85734429"/>
      <w:bookmarkStart w:id="7040" w:name="_Toc89431728"/>
      <w:bookmarkStart w:id="7041" w:name="_Toc97042540"/>
      <w:bookmarkStart w:id="7042" w:name="_Toc97045684"/>
      <w:bookmarkStart w:id="7043" w:name="_Toc97155429"/>
      <w:bookmarkStart w:id="7044" w:name="_Toc101521569"/>
      <w:bookmarkStart w:id="7045" w:name="_Toc138761833"/>
      <w:bookmarkStart w:id="7046" w:name="_Toc145708048"/>
      <w:bookmarkStart w:id="7047" w:name="_Toc160570541"/>
      <w:bookmarkStart w:id="7048" w:name="_Toc162008137"/>
      <w:bookmarkStart w:id="7049" w:name="_Toc185515804"/>
      <w:bookmarkStart w:id="7050" w:name="_Toc192873112"/>
      <w:bookmarkStart w:id="7051" w:name="_Toc200970825"/>
      <w:bookmarkStart w:id="7052" w:name="_Toc207722156"/>
      <w:bookmarkStart w:id="7053" w:name="_Toc209521019"/>
      <w:bookmarkStart w:id="7054" w:name="_Toc218778870"/>
      <w:r>
        <w:rPr>
          <w:lang w:eastAsia="zh-CN"/>
        </w:rPr>
        <w:t>8.</w:t>
      </w:r>
      <w:r w:rsidR="00A670FE">
        <w:rPr>
          <w:lang w:eastAsia="zh-CN"/>
        </w:rPr>
        <w:t>6</w:t>
      </w:r>
      <w:r>
        <w:rPr>
          <w:lang w:eastAsia="zh-CN"/>
        </w:rPr>
        <w:t>.2.3.1</w:t>
      </w:r>
      <w:r>
        <w:rPr>
          <w:lang w:eastAsia="zh-CN"/>
        </w:rPr>
        <w:tab/>
        <w:t>Description</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55" w:name="_Toc85734430"/>
      <w:bookmarkStart w:id="7056" w:name="_Toc89431729"/>
      <w:bookmarkStart w:id="7057" w:name="_Toc97042541"/>
      <w:bookmarkStart w:id="7058" w:name="_Toc97045685"/>
      <w:bookmarkStart w:id="7059" w:name="_Toc97155430"/>
      <w:bookmarkStart w:id="7060" w:name="_Toc101521570"/>
      <w:bookmarkStart w:id="7061" w:name="_Toc138761834"/>
      <w:bookmarkStart w:id="7062" w:name="_Toc145708049"/>
      <w:bookmarkStart w:id="7063" w:name="_Toc160570542"/>
      <w:bookmarkStart w:id="7064" w:name="_Toc162008138"/>
      <w:bookmarkStart w:id="7065" w:name="_Toc185515805"/>
      <w:bookmarkStart w:id="7066" w:name="_Toc192873113"/>
      <w:bookmarkStart w:id="7067" w:name="_Toc200970826"/>
      <w:bookmarkStart w:id="7068" w:name="_Toc207722157"/>
      <w:bookmarkStart w:id="7069" w:name="_Toc209521020"/>
      <w:bookmarkStart w:id="7070" w:name="_Toc218778871"/>
      <w:r>
        <w:rPr>
          <w:lang w:eastAsia="zh-CN"/>
        </w:rPr>
        <w:t>8.</w:t>
      </w:r>
      <w:r w:rsidR="00A670FE">
        <w:rPr>
          <w:lang w:eastAsia="zh-CN"/>
        </w:rPr>
        <w:t>6</w:t>
      </w:r>
      <w:r>
        <w:rPr>
          <w:lang w:eastAsia="zh-CN"/>
        </w:rPr>
        <w:t>.2.3.2</w:t>
      </w:r>
      <w:r>
        <w:rPr>
          <w:lang w:eastAsia="zh-CN"/>
        </w:rPr>
        <w:tab/>
        <w:t>Resource Definition</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71" w:name="_Toc85734431"/>
      <w:bookmarkStart w:id="7072" w:name="_Toc89431730"/>
      <w:bookmarkStart w:id="7073" w:name="_Toc97042542"/>
      <w:bookmarkStart w:id="7074" w:name="_Toc97045686"/>
      <w:bookmarkStart w:id="7075" w:name="_Toc97155431"/>
      <w:bookmarkStart w:id="7076" w:name="_Toc101521571"/>
      <w:bookmarkStart w:id="7077" w:name="_Toc138761835"/>
      <w:bookmarkStart w:id="7078" w:name="_Toc145708050"/>
      <w:bookmarkStart w:id="7079" w:name="_Toc160570543"/>
      <w:bookmarkStart w:id="7080" w:name="_Toc162008139"/>
      <w:bookmarkStart w:id="7081" w:name="_Toc185515806"/>
      <w:bookmarkStart w:id="7082" w:name="_Toc192873114"/>
      <w:bookmarkStart w:id="7083" w:name="_Toc200970827"/>
      <w:bookmarkStart w:id="7084" w:name="_Toc207722158"/>
      <w:bookmarkStart w:id="7085" w:name="_Toc209521021"/>
      <w:bookmarkStart w:id="7086" w:name="_Toc218778872"/>
      <w:r>
        <w:rPr>
          <w:lang w:eastAsia="zh-CN"/>
        </w:rPr>
        <w:t>8.</w:t>
      </w:r>
      <w:r w:rsidR="00A670FE">
        <w:rPr>
          <w:lang w:eastAsia="zh-CN"/>
        </w:rPr>
        <w:t>6</w:t>
      </w:r>
      <w:r>
        <w:rPr>
          <w:lang w:eastAsia="zh-CN"/>
        </w:rPr>
        <w:t>.2.3.3</w:t>
      </w:r>
      <w:r>
        <w:rPr>
          <w:lang w:eastAsia="zh-CN"/>
        </w:rPr>
        <w:tab/>
        <w:t>Resource Standard Methods</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FBF3F4D" w14:textId="47C3C3E8" w:rsidR="009D1C10" w:rsidRDefault="009D1C10" w:rsidP="00450DFB">
      <w:pPr>
        <w:pStyle w:val="H6"/>
        <w:rPr>
          <w:lang w:eastAsia="zh-CN"/>
        </w:rPr>
      </w:pPr>
      <w:bookmarkStart w:id="7087" w:name="_Toc85734432"/>
      <w:bookmarkStart w:id="7088" w:name="_Toc89431731"/>
      <w:bookmarkStart w:id="7089" w:name="_Toc97042543"/>
      <w:bookmarkStart w:id="7090" w:name="_Toc97045687"/>
      <w:bookmarkStart w:id="7091" w:name="_Toc97155432"/>
      <w:bookmarkStart w:id="7092" w:name="_Toc101521572"/>
      <w:bookmarkStart w:id="7093" w:name="_Toc138761836"/>
      <w:bookmarkStart w:id="7094" w:name="_Toc145708051"/>
      <w:bookmarkStart w:id="7095" w:name="_Toc160570544"/>
      <w:bookmarkStart w:id="7096" w:name="_Toc162008140"/>
      <w:bookmarkStart w:id="7097" w:name="_Toc185515807"/>
      <w:bookmarkStart w:id="7098" w:name="_Toc192873115"/>
      <w:bookmarkStart w:id="7099" w:name="_Toc200970828"/>
      <w:bookmarkStart w:id="7100" w:name="_Toc207722159"/>
      <w:bookmarkStart w:id="7101" w:name="_Toc209521022"/>
      <w:r>
        <w:rPr>
          <w:lang w:eastAsia="zh-CN"/>
        </w:rPr>
        <w:t>8.</w:t>
      </w:r>
      <w:r w:rsidR="00A670FE">
        <w:rPr>
          <w:lang w:eastAsia="zh-CN"/>
        </w:rPr>
        <w:t>6</w:t>
      </w:r>
      <w:r>
        <w:rPr>
          <w:lang w:eastAsia="zh-CN"/>
        </w:rPr>
        <w:t>.2.3.3.1</w:t>
      </w:r>
      <w:r>
        <w:rPr>
          <w:lang w:eastAsia="zh-CN"/>
        </w:rPr>
        <w:tab/>
        <w:t>PATCH</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450DFB">
      <w:pPr>
        <w:pStyle w:val="H6"/>
        <w:rPr>
          <w:lang w:eastAsia="zh-CN"/>
        </w:rPr>
      </w:pPr>
      <w:bookmarkStart w:id="7102" w:name="_Toc85734433"/>
      <w:bookmarkStart w:id="7103" w:name="_Toc89431732"/>
      <w:bookmarkStart w:id="7104" w:name="_Toc97042544"/>
      <w:bookmarkStart w:id="7105" w:name="_Toc97045688"/>
      <w:bookmarkStart w:id="7106" w:name="_Toc97155433"/>
      <w:bookmarkStart w:id="7107" w:name="_Toc101521573"/>
      <w:bookmarkStart w:id="7108" w:name="_Toc138761837"/>
      <w:bookmarkStart w:id="7109" w:name="_Toc145708052"/>
      <w:bookmarkStart w:id="7110" w:name="_Toc160570545"/>
      <w:bookmarkStart w:id="7111" w:name="_Toc162008141"/>
      <w:bookmarkStart w:id="7112" w:name="_Toc185515808"/>
      <w:bookmarkStart w:id="7113" w:name="_Toc192873116"/>
      <w:bookmarkStart w:id="7114" w:name="_Toc200970829"/>
      <w:bookmarkStart w:id="7115" w:name="_Toc207722160"/>
      <w:bookmarkStart w:id="7116" w:name="_Toc209521023"/>
      <w:r>
        <w:rPr>
          <w:lang w:eastAsia="zh-CN"/>
        </w:rPr>
        <w:t>8.</w:t>
      </w:r>
      <w:r w:rsidR="00A670FE">
        <w:rPr>
          <w:lang w:eastAsia="zh-CN"/>
        </w:rPr>
        <w:t>6</w:t>
      </w:r>
      <w:r>
        <w:rPr>
          <w:lang w:eastAsia="zh-CN"/>
        </w:rPr>
        <w:t>.2.3.3.2</w:t>
      </w:r>
      <w:r>
        <w:rPr>
          <w:lang w:eastAsia="zh-CN"/>
        </w:rPr>
        <w:tab/>
        <w:t>PUT</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450DFB">
      <w:pPr>
        <w:pStyle w:val="H6"/>
        <w:rPr>
          <w:lang w:eastAsia="zh-CN"/>
        </w:rPr>
      </w:pPr>
      <w:bookmarkStart w:id="7117" w:name="_Toc85734434"/>
      <w:bookmarkStart w:id="7118" w:name="_Toc89431733"/>
      <w:bookmarkStart w:id="7119" w:name="_Toc97042545"/>
      <w:bookmarkStart w:id="7120" w:name="_Toc97045689"/>
      <w:bookmarkStart w:id="7121" w:name="_Toc97155434"/>
      <w:bookmarkStart w:id="7122" w:name="_Toc101521574"/>
      <w:bookmarkStart w:id="7123" w:name="_Toc138761838"/>
      <w:bookmarkStart w:id="7124" w:name="_Toc145708053"/>
      <w:bookmarkStart w:id="7125" w:name="_Toc160570546"/>
      <w:bookmarkStart w:id="7126" w:name="_Toc162008142"/>
      <w:bookmarkStart w:id="7127" w:name="_Toc185515809"/>
      <w:bookmarkStart w:id="7128" w:name="_Toc192873117"/>
      <w:bookmarkStart w:id="7129" w:name="_Toc200970830"/>
      <w:bookmarkStart w:id="7130" w:name="_Toc207722161"/>
      <w:bookmarkStart w:id="7131" w:name="_Toc209521024"/>
      <w:r>
        <w:rPr>
          <w:lang w:eastAsia="zh-CN"/>
        </w:rPr>
        <w:t>8.</w:t>
      </w:r>
      <w:r w:rsidR="00CB13E5">
        <w:rPr>
          <w:lang w:eastAsia="zh-CN"/>
        </w:rPr>
        <w:t>6</w:t>
      </w:r>
      <w:r>
        <w:rPr>
          <w:lang w:eastAsia="zh-CN"/>
        </w:rPr>
        <w:t>.2.3.3.3</w:t>
      </w:r>
      <w:r>
        <w:rPr>
          <w:lang w:eastAsia="zh-CN"/>
        </w:rPr>
        <w:tab/>
        <w:t>DELETE</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450DFB">
      <w:pPr>
        <w:pStyle w:val="H6"/>
        <w:rPr>
          <w:lang w:eastAsia="zh-CN"/>
        </w:rPr>
      </w:pPr>
      <w:bookmarkStart w:id="7132" w:name="_Toc85734435"/>
      <w:bookmarkStart w:id="7133" w:name="_Toc89431734"/>
      <w:bookmarkStart w:id="7134" w:name="_Toc97042546"/>
      <w:bookmarkStart w:id="7135" w:name="_Toc97045690"/>
      <w:bookmarkStart w:id="7136" w:name="_Toc97155435"/>
      <w:bookmarkStart w:id="7137" w:name="_Toc101521575"/>
      <w:bookmarkStart w:id="7138" w:name="_Toc138761839"/>
      <w:bookmarkStart w:id="7139" w:name="_Toc145708054"/>
      <w:bookmarkStart w:id="7140" w:name="_Toc160570547"/>
      <w:bookmarkStart w:id="7141" w:name="_Toc162008143"/>
      <w:bookmarkStart w:id="7142" w:name="_Toc185515810"/>
      <w:bookmarkStart w:id="7143" w:name="_Toc192873118"/>
      <w:bookmarkStart w:id="7144" w:name="_Toc200970831"/>
      <w:bookmarkStart w:id="7145" w:name="_Toc207722162"/>
      <w:bookmarkStart w:id="7146" w:name="_Toc209521025"/>
      <w:r>
        <w:rPr>
          <w:lang w:eastAsia="zh-CN"/>
        </w:rPr>
        <w:t>8.</w:t>
      </w:r>
      <w:r w:rsidR="00CB13E5">
        <w:rPr>
          <w:lang w:eastAsia="zh-CN"/>
        </w:rPr>
        <w:t>6</w:t>
      </w:r>
      <w:r w:rsidR="009D1C10">
        <w:rPr>
          <w:lang w:eastAsia="zh-CN"/>
        </w:rPr>
        <w:t>.2.3.3.4</w:t>
      </w:r>
      <w:r w:rsidR="009D1C10">
        <w:rPr>
          <w:lang w:eastAsia="zh-CN"/>
        </w:rPr>
        <w:tab/>
        <w:t>GET</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47" w:name="_Toc85734436"/>
      <w:bookmarkStart w:id="7148" w:name="_Toc89431735"/>
      <w:bookmarkStart w:id="7149" w:name="_Toc97042547"/>
      <w:bookmarkStart w:id="7150" w:name="_Toc97045691"/>
      <w:bookmarkStart w:id="7151" w:name="_Toc97155436"/>
      <w:bookmarkStart w:id="7152" w:name="_Toc101521576"/>
      <w:bookmarkStart w:id="7153" w:name="_Toc138761840"/>
      <w:bookmarkStart w:id="7154" w:name="_Toc145708055"/>
      <w:bookmarkStart w:id="7155" w:name="_Toc160570548"/>
      <w:bookmarkStart w:id="7156" w:name="_Toc162008144"/>
      <w:bookmarkStart w:id="7157" w:name="_Toc185515811"/>
      <w:bookmarkStart w:id="7158" w:name="_Toc192873119"/>
      <w:bookmarkStart w:id="7159" w:name="_Toc200970832"/>
      <w:bookmarkStart w:id="7160" w:name="_Toc207722163"/>
      <w:bookmarkStart w:id="7161" w:name="_Toc209521026"/>
      <w:bookmarkStart w:id="7162" w:name="_Toc218778873"/>
      <w:r>
        <w:rPr>
          <w:lang w:eastAsia="zh-CN"/>
        </w:rPr>
        <w:t>8.</w:t>
      </w:r>
      <w:r w:rsidR="00CB13E5">
        <w:rPr>
          <w:lang w:eastAsia="zh-CN"/>
        </w:rPr>
        <w:t>6</w:t>
      </w:r>
      <w:r>
        <w:rPr>
          <w:lang w:eastAsia="zh-CN"/>
        </w:rPr>
        <w:t>.2.3.4</w:t>
      </w:r>
      <w:r>
        <w:rPr>
          <w:lang w:eastAsia="zh-CN"/>
        </w:rPr>
        <w:tab/>
        <w:t>Resource Custom Operations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E84F741" w14:textId="77777777" w:rsidR="009D1C10" w:rsidRDefault="009D1C10" w:rsidP="009D1C10">
      <w:r>
        <w:t>None.</w:t>
      </w:r>
    </w:p>
    <w:p w14:paraId="5E0E462A" w14:textId="3F783621" w:rsidR="009D1C10" w:rsidRDefault="009D1C10" w:rsidP="009D1C10">
      <w:pPr>
        <w:pStyle w:val="Heading3"/>
      </w:pPr>
      <w:bookmarkStart w:id="7163" w:name="_Toc85734437"/>
      <w:bookmarkStart w:id="7164" w:name="_Toc89431736"/>
      <w:bookmarkStart w:id="7165" w:name="_Toc97042548"/>
      <w:bookmarkStart w:id="7166" w:name="_Toc97045692"/>
      <w:bookmarkStart w:id="7167" w:name="_Toc97155437"/>
      <w:bookmarkStart w:id="7168" w:name="_Toc101521577"/>
      <w:bookmarkStart w:id="7169" w:name="_Toc138761841"/>
      <w:bookmarkStart w:id="7170" w:name="_Toc145708056"/>
      <w:bookmarkStart w:id="7171" w:name="_Toc160570549"/>
      <w:bookmarkStart w:id="7172" w:name="_Toc162008145"/>
      <w:bookmarkStart w:id="7173" w:name="_Toc185515812"/>
      <w:bookmarkStart w:id="7174" w:name="_Toc192873120"/>
      <w:bookmarkStart w:id="7175" w:name="_Toc200970833"/>
      <w:bookmarkStart w:id="7176" w:name="_Toc207722164"/>
      <w:bookmarkStart w:id="7177" w:name="_Toc209521027"/>
      <w:bookmarkStart w:id="7178" w:name="_Toc218778874"/>
      <w:r>
        <w:t>8.</w:t>
      </w:r>
      <w:r w:rsidR="00CB13E5">
        <w:t>6</w:t>
      </w:r>
      <w:r>
        <w:t>.3</w:t>
      </w:r>
      <w:r>
        <w:tab/>
        <w:t>Custom Operations without associated resources</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79" w:name="_Toc85734438"/>
      <w:bookmarkStart w:id="7180" w:name="_Toc89431737"/>
      <w:bookmarkStart w:id="7181" w:name="_Toc97042549"/>
      <w:bookmarkStart w:id="7182" w:name="_Toc97045693"/>
      <w:bookmarkStart w:id="7183" w:name="_Toc97155438"/>
      <w:bookmarkStart w:id="7184" w:name="_Toc101521578"/>
      <w:bookmarkStart w:id="7185" w:name="_Toc138761842"/>
      <w:bookmarkStart w:id="7186" w:name="_Toc145708057"/>
      <w:bookmarkStart w:id="7187" w:name="_Toc160570550"/>
      <w:bookmarkStart w:id="7188" w:name="_Toc162008146"/>
      <w:bookmarkStart w:id="7189" w:name="_Toc185515813"/>
      <w:bookmarkStart w:id="7190" w:name="_Toc192873121"/>
      <w:bookmarkStart w:id="7191" w:name="_Toc200970834"/>
      <w:bookmarkStart w:id="7192" w:name="_Toc207722165"/>
      <w:bookmarkStart w:id="7193" w:name="_Toc209521028"/>
      <w:bookmarkStart w:id="7194" w:name="_Toc218778875"/>
      <w:r>
        <w:lastRenderedPageBreak/>
        <w:t>8.</w:t>
      </w:r>
      <w:r w:rsidR="00CB13E5">
        <w:t>6</w:t>
      </w:r>
      <w:r>
        <w:t>.4</w:t>
      </w:r>
      <w:r>
        <w:tab/>
        <w:t>Notifications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598169D" w14:textId="2B2B6031" w:rsidR="009D1C10" w:rsidRPr="00AF7276" w:rsidRDefault="009D1C10" w:rsidP="009D1C10">
      <w:pPr>
        <w:pStyle w:val="Heading4"/>
      </w:pPr>
      <w:bookmarkStart w:id="7195" w:name="_Toc85734439"/>
      <w:bookmarkStart w:id="7196" w:name="_Toc89431738"/>
      <w:bookmarkStart w:id="7197" w:name="_Toc97042550"/>
      <w:bookmarkStart w:id="7198" w:name="_Toc97045694"/>
      <w:bookmarkStart w:id="7199" w:name="_Toc97155439"/>
      <w:bookmarkStart w:id="7200" w:name="_Toc101521579"/>
      <w:bookmarkStart w:id="7201" w:name="_Toc138761843"/>
      <w:bookmarkStart w:id="7202" w:name="_Toc145708058"/>
      <w:bookmarkStart w:id="7203" w:name="_Toc160570551"/>
      <w:bookmarkStart w:id="7204" w:name="_Toc162008147"/>
      <w:bookmarkStart w:id="7205" w:name="_Toc185515814"/>
      <w:bookmarkStart w:id="7206" w:name="_Toc192873122"/>
      <w:bookmarkStart w:id="7207" w:name="_Toc200970835"/>
      <w:bookmarkStart w:id="7208" w:name="_Toc207722166"/>
      <w:bookmarkStart w:id="7209" w:name="_Toc209521029"/>
      <w:bookmarkStart w:id="7210" w:name="_Toc218778876"/>
      <w:r>
        <w:t>8.</w:t>
      </w:r>
      <w:r w:rsidR="00CB13E5">
        <w:t>6</w:t>
      </w:r>
      <w:r w:rsidRPr="00AF7276">
        <w:t>.</w:t>
      </w:r>
      <w:r>
        <w:t>4</w:t>
      </w:r>
      <w:r w:rsidRPr="00AF7276">
        <w:t>.1</w:t>
      </w:r>
      <w:r w:rsidRPr="00AF7276">
        <w:tab/>
        <w:t>General</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211" w:name="_Toc85734440"/>
      <w:bookmarkStart w:id="7212" w:name="_Toc89431739"/>
      <w:bookmarkStart w:id="7213" w:name="_Toc97042551"/>
      <w:bookmarkStart w:id="7214" w:name="_Toc97045695"/>
      <w:bookmarkStart w:id="7215" w:name="_Toc97155440"/>
      <w:bookmarkStart w:id="7216" w:name="_Toc101521580"/>
      <w:bookmarkStart w:id="7217" w:name="_Toc138761844"/>
      <w:bookmarkStart w:id="7218" w:name="_Toc145708059"/>
      <w:bookmarkStart w:id="7219" w:name="_Toc160570552"/>
      <w:bookmarkStart w:id="7220" w:name="_Toc162008148"/>
      <w:bookmarkStart w:id="7221" w:name="_Toc185515815"/>
      <w:bookmarkStart w:id="7222" w:name="_Toc192873123"/>
      <w:bookmarkStart w:id="7223" w:name="_Toc200970836"/>
      <w:bookmarkStart w:id="7224" w:name="_Toc207722167"/>
      <w:bookmarkStart w:id="7225" w:name="_Toc209521030"/>
      <w:bookmarkStart w:id="7226" w:name="_Toc218778877"/>
      <w:r>
        <w:rPr>
          <w:lang w:eastAsia="zh-CN"/>
        </w:rPr>
        <w:t>8.</w:t>
      </w:r>
      <w:r w:rsidR="00CB13E5">
        <w:rPr>
          <w:lang w:eastAsia="zh-CN"/>
        </w:rPr>
        <w:t>6</w:t>
      </w:r>
      <w:r>
        <w:rPr>
          <w:lang w:eastAsia="zh-CN"/>
        </w:rPr>
        <w:t>.4.2</w:t>
      </w:r>
      <w:r>
        <w:rPr>
          <w:lang w:eastAsia="zh-CN"/>
        </w:rPr>
        <w:tab/>
        <w:t>ACR Management Events Notification</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8BFD2AF" w14:textId="0FB5F139" w:rsidR="009D1C10" w:rsidRDefault="009D1C10" w:rsidP="009D1C10">
      <w:pPr>
        <w:pStyle w:val="Heading5"/>
        <w:rPr>
          <w:lang w:eastAsia="zh-CN"/>
        </w:rPr>
      </w:pPr>
      <w:bookmarkStart w:id="7227" w:name="_Toc85734441"/>
      <w:bookmarkStart w:id="7228" w:name="_Toc89431740"/>
      <w:bookmarkStart w:id="7229" w:name="_Toc97042552"/>
      <w:bookmarkStart w:id="7230" w:name="_Toc97045696"/>
      <w:bookmarkStart w:id="7231" w:name="_Toc97155441"/>
      <w:bookmarkStart w:id="7232" w:name="_Toc101521581"/>
      <w:bookmarkStart w:id="7233" w:name="_Toc138761845"/>
      <w:bookmarkStart w:id="7234" w:name="_Toc145708060"/>
      <w:bookmarkStart w:id="7235" w:name="_Toc160570553"/>
      <w:bookmarkStart w:id="7236" w:name="_Toc162008149"/>
      <w:bookmarkStart w:id="7237" w:name="_Toc185515816"/>
      <w:bookmarkStart w:id="7238" w:name="_Toc192873124"/>
      <w:bookmarkStart w:id="7239" w:name="_Toc200970837"/>
      <w:bookmarkStart w:id="7240" w:name="_Toc207722168"/>
      <w:bookmarkStart w:id="7241" w:name="_Toc209521031"/>
      <w:bookmarkStart w:id="7242" w:name="_Toc218778878"/>
      <w:r>
        <w:rPr>
          <w:lang w:eastAsia="zh-CN"/>
        </w:rPr>
        <w:t>8.</w:t>
      </w:r>
      <w:r w:rsidR="00CB13E5">
        <w:rPr>
          <w:lang w:eastAsia="zh-CN"/>
        </w:rPr>
        <w:t>6</w:t>
      </w:r>
      <w:r>
        <w:rPr>
          <w:lang w:eastAsia="zh-CN"/>
        </w:rPr>
        <w:t>.4.2.1</w:t>
      </w:r>
      <w:r>
        <w:rPr>
          <w:lang w:eastAsia="zh-CN"/>
        </w:rPr>
        <w:tab/>
        <w:t>Description</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52025D7D" w14:textId="0831564F" w:rsidR="009D1C10" w:rsidRDefault="009D1C10" w:rsidP="009D1C10">
      <w:pPr>
        <w:pStyle w:val="Heading5"/>
        <w:rPr>
          <w:lang w:eastAsia="zh-CN"/>
        </w:rPr>
      </w:pPr>
      <w:bookmarkStart w:id="7243" w:name="_Toc85734442"/>
      <w:bookmarkStart w:id="7244" w:name="_Toc89431741"/>
      <w:bookmarkStart w:id="7245" w:name="_Toc97042553"/>
      <w:bookmarkStart w:id="7246" w:name="_Toc97045697"/>
      <w:bookmarkStart w:id="7247" w:name="_Toc97155442"/>
      <w:bookmarkStart w:id="7248" w:name="_Toc101521582"/>
      <w:bookmarkStart w:id="7249" w:name="_Toc138761846"/>
      <w:bookmarkStart w:id="7250" w:name="_Toc145708061"/>
      <w:bookmarkStart w:id="7251" w:name="_Toc160570554"/>
      <w:bookmarkStart w:id="7252" w:name="_Toc162008150"/>
      <w:bookmarkStart w:id="7253" w:name="_Toc185515817"/>
      <w:bookmarkStart w:id="7254" w:name="_Toc192873125"/>
      <w:bookmarkStart w:id="7255" w:name="_Toc200970838"/>
      <w:bookmarkStart w:id="7256" w:name="_Toc207722169"/>
      <w:bookmarkStart w:id="7257" w:name="_Toc209521032"/>
      <w:bookmarkStart w:id="7258" w:name="_Toc218778879"/>
      <w:r>
        <w:rPr>
          <w:lang w:eastAsia="zh-CN"/>
        </w:rPr>
        <w:t>8.</w:t>
      </w:r>
      <w:r w:rsidR="00CB13E5">
        <w:rPr>
          <w:lang w:eastAsia="zh-CN"/>
        </w:rPr>
        <w:t>6</w:t>
      </w:r>
      <w:r>
        <w:rPr>
          <w:lang w:eastAsia="zh-CN"/>
        </w:rPr>
        <w:t>.4.2.2</w:t>
      </w:r>
      <w:r>
        <w:rPr>
          <w:lang w:eastAsia="zh-CN"/>
        </w:rPr>
        <w:tab/>
        <w:t>Notification definition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259" w:name="_Toc138761847"/>
      <w:bookmarkStart w:id="7260" w:name="_Toc145708062"/>
      <w:bookmarkStart w:id="7261" w:name="_Toc160570555"/>
      <w:bookmarkStart w:id="7262" w:name="_Toc162008151"/>
      <w:bookmarkStart w:id="7263" w:name="_Toc185515818"/>
      <w:bookmarkStart w:id="7264" w:name="_Toc192873126"/>
      <w:bookmarkStart w:id="7265" w:name="_Toc200970839"/>
      <w:bookmarkStart w:id="7266" w:name="_Toc207722170"/>
      <w:bookmarkStart w:id="7267" w:name="_Toc209521033"/>
      <w:bookmarkStart w:id="7268" w:name="_Toc218778880"/>
      <w:r>
        <w:rPr>
          <w:lang w:eastAsia="zh-CN"/>
        </w:rPr>
        <w:t>8.</w:t>
      </w:r>
      <w:r w:rsidR="00CB13E5">
        <w:rPr>
          <w:lang w:eastAsia="zh-CN"/>
        </w:rPr>
        <w:t>6</w:t>
      </w:r>
      <w:r>
        <w:rPr>
          <w:lang w:eastAsia="zh-CN"/>
        </w:rPr>
        <w:t>.4.3</w:t>
      </w:r>
      <w:r>
        <w:rPr>
          <w:lang w:eastAsia="zh-CN"/>
        </w:rPr>
        <w:tab/>
        <w:t>User Plane Path Change Availability Notification</w:t>
      </w:r>
      <w:bookmarkEnd w:id="7259"/>
      <w:bookmarkEnd w:id="7260"/>
      <w:bookmarkEnd w:id="7261"/>
      <w:bookmarkEnd w:id="7262"/>
      <w:bookmarkEnd w:id="7263"/>
      <w:bookmarkEnd w:id="7264"/>
      <w:bookmarkEnd w:id="7265"/>
      <w:bookmarkEnd w:id="7266"/>
      <w:bookmarkEnd w:id="7267"/>
      <w:bookmarkEnd w:id="7268"/>
    </w:p>
    <w:p w14:paraId="0081FEF4" w14:textId="0AB004DA" w:rsidR="00DC4646" w:rsidRPr="00C7213A" w:rsidRDefault="00DC4646" w:rsidP="00DC4646">
      <w:pPr>
        <w:pStyle w:val="Heading5"/>
        <w:rPr>
          <w:lang w:val="en-US" w:eastAsia="zh-CN"/>
        </w:rPr>
      </w:pPr>
      <w:bookmarkStart w:id="7269" w:name="_Toc138761848"/>
      <w:bookmarkStart w:id="7270" w:name="_Toc145708063"/>
      <w:bookmarkStart w:id="7271" w:name="_Toc160570556"/>
      <w:bookmarkStart w:id="7272" w:name="_Toc162008152"/>
      <w:bookmarkStart w:id="7273" w:name="_Toc185515819"/>
      <w:bookmarkStart w:id="7274" w:name="_Toc192873127"/>
      <w:bookmarkStart w:id="7275" w:name="_Toc200970840"/>
      <w:bookmarkStart w:id="7276" w:name="_Toc207722171"/>
      <w:bookmarkStart w:id="7277" w:name="_Toc209521034"/>
      <w:bookmarkStart w:id="7278" w:name="_Toc218778881"/>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69"/>
      <w:bookmarkEnd w:id="7270"/>
      <w:bookmarkEnd w:id="7271"/>
      <w:bookmarkEnd w:id="7272"/>
      <w:bookmarkEnd w:id="7273"/>
      <w:bookmarkEnd w:id="7274"/>
      <w:bookmarkEnd w:id="7275"/>
      <w:bookmarkEnd w:id="7276"/>
      <w:bookmarkEnd w:id="7277"/>
      <w:bookmarkEnd w:id="727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79" w:name="_Toc138761849"/>
      <w:bookmarkStart w:id="7280" w:name="_Toc145708064"/>
      <w:bookmarkStart w:id="7281" w:name="_Toc160570557"/>
      <w:bookmarkStart w:id="7282" w:name="_Toc162008153"/>
      <w:bookmarkStart w:id="7283" w:name="_Toc185515820"/>
      <w:bookmarkStart w:id="7284" w:name="_Toc192873128"/>
      <w:bookmarkStart w:id="7285" w:name="_Toc200970841"/>
      <w:bookmarkStart w:id="7286" w:name="_Toc207722172"/>
      <w:bookmarkStart w:id="7287" w:name="_Toc209521035"/>
      <w:bookmarkStart w:id="7288" w:name="_Toc218778882"/>
      <w:r>
        <w:rPr>
          <w:lang w:eastAsia="zh-CN"/>
        </w:rPr>
        <w:t>8.</w:t>
      </w:r>
      <w:r w:rsidR="00CB13E5">
        <w:rPr>
          <w:lang w:eastAsia="zh-CN"/>
        </w:rPr>
        <w:t>6</w:t>
      </w:r>
      <w:r>
        <w:rPr>
          <w:lang w:eastAsia="zh-CN"/>
        </w:rPr>
        <w:t>.4.3.2</w:t>
      </w:r>
      <w:r>
        <w:rPr>
          <w:lang w:eastAsia="zh-CN"/>
        </w:rPr>
        <w:tab/>
        <w:t>Target URI</w:t>
      </w:r>
      <w:bookmarkEnd w:id="7279"/>
      <w:bookmarkEnd w:id="7280"/>
      <w:bookmarkEnd w:id="7281"/>
      <w:bookmarkEnd w:id="7282"/>
      <w:bookmarkEnd w:id="7283"/>
      <w:bookmarkEnd w:id="7284"/>
      <w:bookmarkEnd w:id="7285"/>
      <w:bookmarkEnd w:id="7286"/>
      <w:bookmarkEnd w:id="7287"/>
      <w:bookmarkEnd w:id="728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289" w:name="_Toc138761850"/>
      <w:bookmarkStart w:id="7290" w:name="_Toc145708065"/>
      <w:bookmarkStart w:id="7291" w:name="_Toc160570558"/>
      <w:bookmarkStart w:id="7292" w:name="_Toc162008154"/>
      <w:bookmarkStart w:id="7293" w:name="_Toc185515821"/>
      <w:bookmarkStart w:id="7294" w:name="_Toc192873129"/>
      <w:bookmarkStart w:id="7295" w:name="_Toc200970842"/>
      <w:bookmarkStart w:id="7296" w:name="_Toc207722173"/>
      <w:bookmarkStart w:id="7297" w:name="_Toc209521036"/>
      <w:bookmarkStart w:id="7298" w:name="_Toc218778883"/>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7289"/>
      <w:bookmarkEnd w:id="7290"/>
      <w:bookmarkEnd w:id="7291"/>
      <w:bookmarkEnd w:id="7292"/>
      <w:bookmarkEnd w:id="7293"/>
      <w:bookmarkEnd w:id="7294"/>
      <w:bookmarkEnd w:id="7295"/>
      <w:bookmarkEnd w:id="7296"/>
      <w:bookmarkEnd w:id="7297"/>
      <w:bookmarkEnd w:id="729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299" w:name="_Toc85734443"/>
      <w:bookmarkStart w:id="7300" w:name="_Toc89431742"/>
      <w:bookmarkStart w:id="7301" w:name="_Toc97042554"/>
      <w:bookmarkStart w:id="7302" w:name="_Toc97045698"/>
      <w:bookmarkStart w:id="7303" w:name="_Toc97155443"/>
      <w:bookmarkStart w:id="7304" w:name="_Toc101521583"/>
      <w:bookmarkStart w:id="7305" w:name="_Toc138761851"/>
      <w:bookmarkStart w:id="7306" w:name="_Toc145708066"/>
      <w:bookmarkStart w:id="7307" w:name="_Toc160570559"/>
      <w:bookmarkStart w:id="7308" w:name="_Toc162008155"/>
      <w:bookmarkStart w:id="7309" w:name="_Toc185515822"/>
      <w:bookmarkStart w:id="7310" w:name="_Toc192873130"/>
      <w:bookmarkStart w:id="7311" w:name="_Toc200970843"/>
      <w:bookmarkStart w:id="7312" w:name="_Toc207722174"/>
      <w:bookmarkStart w:id="7313" w:name="_Toc209521037"/>
      <w:bookmarkStart w:id="7314" w:name="_Toc218778884"/>
      <w:r>
        <w:t>8.</w:t>
      </w:r>
      <w:r w:rsidR="00CB13E5">
        <w:t>6</w:t>
      </w:r>
      <w:r>
        <w:t>.5</w:t>
      </w:r>
      <w:r>
        <w:tab/>
        <w:t>Data Model</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137BB7C6" w14:textId="430BC7EE" w:rsidR="009D1C10" w:rsidRDefault="009D1C10" w:rsidP="009D1C10">
      <w:pPr>
        <w:pStyle w:val="Heading4"/>
        <w:rPr>
          <w:lang w:eastAsia="zh-CN"/>
        </w:rPr>
      </w:pPr>
      <w:bookmarkStart w:id="7315" w:name="_Toc85734444"/>
      <w:bookmarkStart w:id="7316" w:name="_Toc89431743"/>
      <w:bookmarkStart w:id="7317" w:name="_Toc97042555"/>
      <w:bookmarkStart w:id="7318" w:name="_Toc97045699"/>
      <w:bookmarkStart w:id="7319" w:name="_Toc97155444"/>
      <w:bookmarkStart w:id="7320" w:name="_Toc101521584"/>
      <w:bookmarkStart w:id="7321" w:name="_Toc138761852"/>
      <w:bookmarkStart w:id="7322" w:name="_Toc145708067"/>
      <w:bookmarkStart w:id="7323" w:name="_Toc160570560"/>
      <w:bookmarkStart w:id="7324" w:name="_Toc162008156"/>
      <w:bookmarkStart w:id="7325" w:name="_Toc185515823"/>
      <w:bookmarkStart w:id="7326" w:name="_Toc192873131"/>
      <w:bookmarkStart w:id="7327" w:name="_Toc200970844"/>
      <w:bookmarkStart w:id="7328" w:name="_Toc207722175"/>
      <w:bookmarkStart w:id="7329" w:name="_Toc209521038"/>
      <w:bookmarkStart w:id="7330" w:name="_Toc218778885"/>
      <w:r>
        <w:rPr>
          <w:lang w:eastAsia="zh-CN"/>
        </w:rPr>
        <w:t>8.</w:t>
      </w:r>
      <w:r w:rsidR="00CB13E5">
        <w:rPr>
          <w:lang w:eastAsia="zh-CN"/>
        </w:rPr>
        <w:t>6</w:t>
      </w:r>
      <w:r>
        <w:rPr>
          <w:lang w:eastAsia="zh-CN"/>
        </w:rPr>
        <w:t>.5.1</w:t>
      </w:r>
      <w:r>
        <w:rPr>
          <w:lang w:eastAsia="zh-CN"/>
        </w:rPr>
        <w:tab/>
        <w:t>General</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7331" w:name="_Toc85734445"/>
      <w:bookmarkStart w:id="7332" w:name="_Toc89431744"/>
      <w:bookmarkStart w:id="7333" w:name="_Toc97042556"/>
      <w:bookmarkStart w:id="7334" w:name="_Toc97045700"/>
      <w:bookmarkStart w:id="7335" w:name="_Toc97155445"/>
      <w:bookmarkStart w:id="7336" w:name="_Toc101521585"/>
      <w:bookmarkStart w:id="7337" w:name="_Toc138761853"/>
      <w:bookmarkStart w:id="7338" w:name="_Toc145708068"/>
      <w:bookmarkStart w:id="7339" w:name="_Toc160570561"/>
      <w:bookmarkStart w:id="7340" w:name="_Toc162008157"/>
      <w:bookmarkStart w:id="7341" w:name="_Toc185515824"/>
      <w:bookmarkStart w:id="7342" w:name="_Toc192873132"/>
      <w:bookmarkStart w:id="7343" w:name="_Toc200970845"/>
      <w:bookmarkStart w:id="7344" w:name="_Toc207722176"/>
      <w:bookmarkStart w:id="7345" w:name="_Toc209521039"/>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5975B46D" w:rsidR="001E7110" w:rsidRPr="001E0D95" w:rsidRDefault="001E7110" w:rsidP="00B97595">
            <w:pPr>
              <w:pStyle w:val="TAL"/>
            </w:pPr>
            <w:r>
              <w:t>EndPoint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7346" w:name="_Toc218778886"/>
      <w:r>
        <w:rPr>
          <w:lang w:eastAsia="zh-CN"/>
        </w:rPr>
        <w:lastRenderedPageBreak/>
        <w:t>8.</w:t>
      </w:r>
      <w:r w:rsidR="0085033B">
        <w:rPr>
          <w:lang w:eastAsia="zh-CN"/>
        </w:rPr>
        <w:t>6</w:t>
      </w:r>
      <w:r w:rsidR="009D1C10">
        <w:rPr>
          <w:lang w:eastAsia="zh-CN"/>
        </w:rPr>
        <w:t>.5.2</w:t>
      </w:r>
      <w:r w:rsidR="009D1C10">
        <w:rPr>
          <w:lang w:eastAsia="zh-CN"/>
        </w:rPr>
        <w:tab/>
        <w:t>Structured data types</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657D14C6" w14:textId="3863D709" w:rsidR="009D1C10" w:rsidRDefault="00977663" w:rsidP="009D1C10">
      <w:pPr>
        <w:pStyle w:val="Heading5"/>
        <w:rPr>
          <w:lang w:eastAsia="zh-CN"/>
        </w:rPr>
      </w:pPr>
      <w:bookmarkStart w:id="7347" w:name="_Toc85734446"/>
      <w:bookmarkStart w:id="7348" w:name="_Toc89431745"/>
      <w:bookmarkStart w:id="7349" w:name="_Toc97042557"/>
      <w:bookmarkStart w:id="7350" w:name="_Toc97045701"/>
      <w:bookmarkStart w:id="7351" w:name="_Toc97155446"/>
      <w:bookmarkStart w:id="7352" w:name="_Toc101521586"/>
      <w:bookmarkStart w:id="7353" w:name="_Toc138761854"/>
      <w:bookmarkStart w:id="7354" w:name="_Toc145708069"/>
      <w:bookmarkStart w:id="7355" w:name="_Toc160570562"/>
      <w:bookmarkStart w:id="7356" w:name="_Toc162008158"/>
      <w:bookmarkStart w:id="7357" w:name="_Toc185515825"/>
      <w:bookmarkStart w:id="7358" w:name="_Toc192873133"/>
      <w:bookmarkStart w:id="7359" w:name="_Toc200970846"/>
      <w:bookmarkStart w:id="7360" w:name="_Toc207722177"/>
      <w:bookmarkStart w:id="7361" w:name="_Toc209521040"/>
      <w:bookmarkStart w:id="7362" w:name="_Toc218778887"/>
      <w:r>
        <w:rPr>
          <w:lang w:eastAsia="zh-CN"/>
        </w:rPr>
        <w:t>8.</w:t>
      </w:r>
      <w:r w:rsidR="0085033B">
        <w:rPr>
          <w:lang w:eastAsia="zh-CN"/>
        </w:rPr>
        <w:t>6</w:t>
      </w:r>
      <w:r w:rsidR="009D1C10">
        <w:rPr>
          <w:lang w:eastAsia="zh-CN"/>
        </w:rPr>
        <w:t>.5.2.1</w:t>
      </w:r>
      <w:r w:rsidR="009D1C10">
        <w:rPr>
          <w:lang w:eastAsia="zh-CN"/>
        </w:rPr>
        <w:tab/>
        <w:t>Introduction</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A92E113" w14:textId="5D3A82BF" w:rsidR="009D1C10" w:rsidRDefault="00977663" w:rsidP="009D1C10">
      <w:pPr>
        <w:pStyle w:val="Heading5"/>
        <w:rPr>
          <w:lang w:eastAsia="zh-CN"/>
        </w:rPr>
      </w:pPr>
      <w:bookmarkStart w:id="7363" w:name="_Toc85734447"/>
      <w:bookmarkStart w:id="7364" w:name="_Toc89431746"/>
      <w:bookmarkStart w:id="7365" w:name="_Toc97042558"/>
      <w:bookmarkStart w:id="7366" w:name="_Toc97045702"/>
      <w:bookmarkStart w:id="7367" w:name="_Toc97155447"/>
      <w:bookmarkStart w:id="7368" w:name="_Toc101521587"/>
      <w:bookmarkStart w:id="7369" w:name="_Toc138761855"/>
      <w:bookmarkStart w:id="7370" w:name="_Toc145708070"/>
      <w:bookmarkStart w:id="7371" w:name="_Toc160570563"/>
      <w:bookmarkStart w:id="7372" w:name="_Toc162008159"/>
      <w:bookmarkStart w:id="7373" w:name="_Toc185515826"/>
      <w:bookmarkStart w:id="7374" w:name="_Toc192873134"/>
      <w:bookmarkStart w:id="7375" w:name="_Toc200970847"/>
      <w:bookmarkStart w:id="7376" w:name="_Toc207722178"/>
      <w:bookmarkStart w:id="7377" w:name="_Toc209521041"/>
      <w:bookmarkStart w:id="7378" w:name="_Toc218778888"/>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379" w:name="_Toc85734448"/>
      <w:bookmarkStart w:id="7380" w:name="_Toc89431747"/>
      <w:bookmarkStart w:id="7381" w:name="_Toc97042559"/>
      <w:bookmarkStart w:id="7382" w:name="_Toc97045703"/>
      <w:bookmarkStart w:id="7383" w:name="_Toc97155448"/>
      <w:bookmarkStart w:id="7384" w:name="_Toc101521588"/>
      <w:bookmarkStart w:id="7385" w:name="_Toc138761856"/>
      <w:bookmarkStart w:id="7386" w:name="_Toc145708071"/>
      <w:bookmarkStart w:id="7387" w:name="_Toc160570564"/>
      <w:bookmarkStart w:id="7388" w:name="_Toc162008160"/>
      <w:bookmarkStart w:id="7389" w:name="_Toc185515827"/>
      <w:bookmarkStart w:id="7390" w:name="_Toc192873135"/>
      <w:bookmarkStart w:id="7391" w:name="_Toc200970848"/>
      <w:bookmarkStart w:id="7392" w:name="_Toc207722179"/>
      <w:bookmarkStart w:id="7393" w:name="_Toc209521042"/>
      <w:bookmarkStart w:id="7394" w:name="_Toc218778889"/>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lastRenderedPageBreak/>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bookmarkStart w:id="7395" w:name="_PERM_MCCTEMPBM_CRPT38050052___2"/>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bookmarkEnd w:id="7395"/>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bookmarkStart w:id="7396" w:name="_PERM_MCCTEMPBM_CRPT38050053___2"/>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bookmarkEnd w:id="7396"/>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7397" w:name="_Toc85734449"/>
      <w:bookmarkStart w:id="7398" w:name="_Toc89431748"/>
      <w:bookmarkStart w:id="7399" w:name="_Toc97042560"/>
      <w:bookmarkStart w:id="7400" w:name="_Toc97045704"/>
      <w:bookmarkStart w:id="7401" w:name="_Toc97155449"/>
      <w:bookmarkStart w:id="7402" w:name="_Toc101521589"/>
      <w:bookmarkStart w:id="7403" w:name="_Toc138761857"/>
      <w:bookmarkStart w:id="7404" w:name="_Toc145708072"/>
      <w:bookmarkStart w:id="7405" w:name="_Toc160570565"/>
      <w:bookmarkStart w:id="7406" w:name="_Toc162008161"/>
      <w:bookmarkStart w:id="7407" w:name="_Toc185515828"/>
      <w:bookmarkStart w:id="7408" w:name="_Toc192873136"/>
      <w:bookmarkStart w:id="7409" w:name="_Toc200970849"/>
      <w:bookmarkStart w:id="7410" w:name="_Toc207722180"/>
      <w:bookmarkStart w:id="7411" w:name="_Toc209521043"/>
      <w:bookmarkStart w:id="7412" w:name="_Toc218778890"/>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413" w:name="_Toc85734450"/>
      <w:bookmarkStart w:id="7414" w:name="_Toc89431749"/>
      <w:bookmarkStart w:id="7415" w:name="_Toc97042561"/>
      <w:bookmarkStart w:id="7416" w:name="_Toc97045705"/>
      <w:bookmarkStart w:id="7417" w:name="_Toc97155450"/>
      <w:bookmarkStart w:id="7418" w:name="_Toc101521590"/>
      <w:bookmarkStart w:id="7419" w:name="_Toc138761858"/>
      <w:bookmarkStart w:id="7420" w:name="_Toc145708073"/>
      <w:bookmarkStart w:id="7421" w:name="_Toc160570566"/>
      <w:bookmarkStart w:id="7422" w:name="_Toc162008162"/>
      <w:bookmarkStart w:id="7423" w:name="_Toc185515829"/>
      <w:bookmarkStart w:id="7424" w:name="_Toc192873137"/>
      <w:bookmarkStart w:id="7425" w:name="_Toc200970850"/>
      <w:bookmarkStart w:id="7426" w:name="_Toc207722181"/>
      <w:bookmarkStart w:id="7427" w:name="_Toc209521044"/>
      <w:bookmarkStart w:id="7428" w:name="_Toc218778891"/>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429" w:name="_Toc85734451"/>
      <w:bookmarkStart w:id="7430" w:name="_Toc89431750"/>
      <w:bookmarkStart w:id="7431" w:name="_Toc97042562"/>
      <w:bookmarkStart w:id="7432" w:name="_Toc97045706"/>
      <w:bookmarkStart w:id="7433" w:name="_Toc97155451"/>
      <w:bookmarkStart w:id="7434" w:name="_Toc101521591"/>
      <w:bookmarkStart w:id="7435" w:name="_Toc138761859"/>
      <w:bookmarkStart w:id="7436" w:name="_Toc145708074"/>
      <w:bookmarkStart w:id="7437" w:name="_Toc160570567"/>
      <w:bookmarkStart w:id="7438" w:name="_Toc162008163"/>
      <w:bookmarkStart w:id="7439" w:name="_Toc185515830"/>
      <w:bookmarkStart w:id="7440" w:name="_Toc192873138"/>
      <w:bookmarkStart w:id="7441" w:name="_Toc200970851"/>
      <w:bookmarkStart w:id="7442" w:name="_Toc207722182"/>
      <w:bookmarkStart w:id="7443" w:name="_Toc209521045"/>
      <w:bookmarkStart w:id="7444" w:name="_Toc218778892"/>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140B4A">
            <w:pPr>
              <w:pStyle w:val="TAL"/>
            </w:pPr>
            <w:r w:rsidRPr="00140B4A">
              <w:t xml:space="preserve">Represents the endpoint </w:t>
            </w:r>
            <w:r w:rsidR="003E7DF5" w:rsidRPr="00140B4A">
              <w:t xml:space="preserve">information </w:t>
            </w:r>
            <w:r w:rsidRPr="00140B4A">
              <w:t>of the EAS.</w:t>
            </w:r>
          </w:p>
          <w:p w14:paraId="7434D112" w14:textId="577B9031" w:rsidR="003E7DF5" w:rsidRDefault="003E7DF5" w:rsidP="00140B4A">
            <w:pPr>
              <w:pStyle w:val="TAL"/>
              <w:rPr>
                <w:lang w:eastAsia="zh-CN"/>
              </w:rPr>
            </w:pPr>
            <w:r w:rsidRPr="00140B4A">
              <w:t>This attribute s</w:t>
            </w:r>
            <w:r w:rsidR="009D1C10" w:rsidRPr="00140B4A">
              <w:t xml:space="preserve">hall be provided </w:t>
            </w:r>
            <w:r w:rsidRPr="00140B4A">
              <w:t>either:</w:t>
            </w:r>
          </w:p>
          <w:p w14:paraId="07D980F9" w14:textId="00A67F5C" w:rsidR="009D1C10" w:rsidRPr="00B02560" w:rsidRDefault="00B02560" w:rsidP="00140B4A">
            <w:pPr>
              <w:pStyle w:val="TAL"/>
              <w:rPr>
                <w:szCs w:val="16"/>
              </w:rPr>
            </w:pPr>
            <w:r w:rsidRPr="00140B4A">
              <w:t>-</w:t>
            </w:r>
            <w:r w:rsidRPr="00140B4A">
              <w:tab/>
            </w:r>
            <w:r w:rsidR="009D1C10" w:rsidRPr="00140B4A">
              <w:t xml:space="preserve">when the "event" attribute is </w:t>
            </w:r>
            <w:r w:rsidR="003E7DF5" w:rsidRPr="00140B4A">
              <w:t xml:space="preserve">set to either </w:t>
            </w:r>
            <w:r w:rsidR="009D1C10" w:rsidRPr="00140B4A">
              <w:t>"ACR_MONITORING" or "ACR_FACILITATION".</w:t>
            </w:r>
            <w:r w:rsidR="003E7DF5" w:rsidRPr="00140B4A">
              <w:t xml:space="preserve"> In such case, it shall contain the endpoint information of the T-EAS; or</w:t>
            </w:r>
          </w:p>
          <w:p w14:paraId="45012EAE" w14:textId="743EE5EB" w:rsidR="003E7DF5" w:rsidRDefault="00B02560" w:rsidP="00140B4A">
            <w:pPr>
              <w:pStyle w:val="TAL"/>
            </w:pPr>
            <w:r w:rsidRPr="00140B4A">
              <w:t>-</w:t>
            </w:r>
            <w:r w:rsidRPr="00140B4A">
              <w:tab/>
            </w:r>
            <w:r w:rsidR="003E7DF5" w:rsidRPr="00140B4A">
              <w:t xml:space="preserve">when the "event" attribute is set to "ACT_START_STOP". In such case, it shall contain the endpoint information of the EAS </w:t>
            </w:r>
            <w:r w:rsidR="00094318" w:rsidRPr="00140B4A">
              <w:t>to/</w:t>
            </w:r>
            <w:r w:rsidR="003E7DF5" w:rsidRPr="00140B4A">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lastRenderedPageBreak/>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bookmarkStart w:id="7445" w:name="_PERM_MCCTEMPBM_CRPT38050055___2"/>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bookmarkEnd w:id="7445"/>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7446" w:name="_Toc85734452"/>
      <w:bookmarkStart w:id="7447" w:name="_Toc89431751"/>
      <w:bookmarkStart w:id="7448" w:name="_Toc97042563"/>
      <w:bookmarkStart w:id="7449" w:name="_Toc97045707"/>
      <w:bookmarkStart w:id="7450" w:name="_Toc97155452"/>
      <w:bookmarkStart w:id="7451" w:name="_Toc101521592"/>
      <w:bookmarkStart w:id="7452" w:name="_Toc138761860"/>
      <w:bookmarkStart w:id="7453" w:name="_Toc145708075"/>
      <w:bookmarkStart w:id="7454" w:name="_Toc160570568"/>
      <w:bookmarkStart w:id="7455" w:name="_Toc162008164"/>
      <w:bookmarkStart w:id="7456" w:name="_Toc185515831"/>
      <w:bookmarkStart w:id="7457" w:name="_Toc192873139"/>
      <w:bookmarkStart w:id="7458" w:name="_Toc200970852"/>
      <w:bookmarkStart w:id="7459" w:name="_Toc207722183"/>
      <w:bookmarkStart w:id="7460" w:name="_Toc209521046"/>
      <w:bookmarkStart w:id="7461" w:name="_Toc218778893"/>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462" w:name="_Toc85734453"/>
      <w:bookmarkStart w:id="7463" w:name="_Toc89431752"/>
      <w:bookmarkStart w:id="7464" w:name="_Toc97042564"/>
      <w:bookmarkStart w:id="7465" w:name="_Toc97045708"/>
      <w:bookmarkStart w:id="7466" w:name="_Toc97155453"/>
      <w:bookmarkStart w:id="7467" w:name="_Toc101521593"/>
      <w:bookmarkStart w:id="7468" w:name="_Toc138761861"/>
      <w:bookmarkStart w:id="7469" w:name="_Toc145708076"/>
      <w:bookmarkStart w:id="7470" w:name="_Toc160570569"/>
      <w:bookmarkStart w:id="7471" w:name="_Toc162008165"/>
      <w:bookmarkStart w:id="7472" w:name="_Toc185515832"/>
      <w:bookmarkStart w:id="7473" w:name="_Toc192873140"/>
      <w:bookmarkStart w:id="7474" w:name="_Toc200970853"/>
      <w:bookmarkStart w:id="7475" w:name="_Toc207722184"/>
      <w:bookmarkStart w:id="7476" w:name="_Toc209521047"/>
      <w:bookmarkStart w:id="7477" w:name="_Toc218778894"/>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478" w:name="_Toc138761862"/>
      <w:bookmarkStart w:id="7479" w:name="_Toc145708077"/>
      <w:bookmarkStart w:id="7480" w:name="_Toc160570570"/>
      <w:bookmarkStart w:id="7481" w:name="_Toc162008166"/>
      <w:bookmarkStart w:id="7482" w:name="_Toc185515833"/>
      <w:bookmarkStart w:id="7483" w:name="_Toc192873141"/>
      <w:bookmarkStart w:id="7484" w:name="_Toc200970854"/>
      <w:bookmarkStart w:id="7485" w:name="_Toc207722185"/>
      <w:bookmarkStart w:id="7486" w:name="_Toc209521048"/>
      <w:bookmarkStart w:id="7487" w:name="_Toc218778895"/>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478"/>
      <w:bookmarkEnd w:id="7479"/>
      <w:bookmarkEnd w:id="7480"/>
      <w:bookmarkEnd w:id="7481"/>
      <w:bookmarkEnd w:id="7482"/>
      <w:bookmarkEnd w:id="7483"/>
      <w:bookmarkEnd w:id="7484"/>
      <w:bookmarkEnd w:id="7485"/>
      <w:bookmarkEnd w:id="7486"/>
      <w:bookmarkEnd w:id="748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488" w:name="_Toc138761863"/>
      <w:bookmarkStart w:id="7489" w:name="_Toc145708078"/>
      <w:bookmarkStart w:id="7490" w:name="_Toc160570571"/>
      <w:bookmarkStart w:id="7491" w:name="_Toc162008167"/>
      <w:bookmarkStart w:id="7492" w:name="_Toc185515834"/>
      <w:bookmarkStart w:id="7493" w:name="_Toc192873142"/>
      <w:bookmarkStart w:id="7494" w:name="_Toc200970855"/>
      <w:bookmarkStart w:id="7495" w:name="_Toc207722186"/>
      <w:bookmarkStart w:id="7496" w:name="_Toc209521049"/>
      <w:bookmarkStart w:id="7497" w:name="_Toc218778896"/>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488"/>
      <w:bookmarkEnd w:id="7489"/>
      <w:bookmarkEnd w:id="7490"/>
      <w:bookmarkEnd w:id="7491"/>
      <w:bookmarkEnd w:id="7492"/>
      <w:bookmarkEnd w:id="7493"/>
      <w:bookmarkEnd w:id="7494"/>
      <w:bookmarkEnd w:id="7495"/>
      <w:bookmarkEnd w:id="7496"/>
      <w:bookmarkEnd w:id="749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498" w:name="_Toc138761864"/>
      <w:bookmarkStart w:id="7499" w:name="_Toc145708079"/>
      <w:bookmarkStart w:id="7500" w:name="_Toc160570572"/>
      <w:bookmarkStart w:id="7501" w:name="_Toc162008168"/>
      <w:bookmarkStart w:id="7502" w:name="_Toc185515835"/>
      <w:bookmarkStart w:id="7503" w:name="_Toc192873143"/>
      <w:bookmarkStart w:id="7504" w:name="_Toc200970856"/>
      <w:bookmarkStart w:id="7505" w:name="_Toc207722187"/>
      <w:bookmarkStart w:id="7506" w:name="_Toc209521050"/>
      <w:bookmarkStart w:id="7507" w:name="_Toc218778897"/>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7498"/>
      <w:bookmarkEnd w:id="7499"/>
      <w:bookmarkEnd w:id="7500"/>
      <w:bookmarkEnd w:id="7501"/>
      <w:bookmarkEnd w:id="7502"/>
      <w:bookmarkEnd w:id="7503"/>
      <w:bookmarkEnd w:id="7504"/>
      <w:bookmarkEnd w:id="7505"/>
      <w:bookmarkEnd w:id="7506"/>
      <w:bookmarkEnd w:id="7507"/>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508" w:name="_Toc138761865"/>
      <w:bookmarkStart w:id="7509" w:name="_Toc145708080"/>
      <w:bookmarkStart w:id="7510" w:name="_Toc160570573"/>
      <w:bookmarkStart w:id="7511" w:name="_Toc162008169"/>
      <w:bookmarkStart w:id="7512" w:name="_Toc185515836"/>
      <w:bookmarkStart w:id="7513" w:name="_Toc192873144"/>
      <w:bookmarkStart w:id="7514" w:name="_Toc200970857"/>
      <w:bookmarkStart w:id="7515" w:name="_Toc207722188"/>
      <w:bookmarkStart w:id="7516" w:name="_Toc209521051"/>
      <w:bookmarkStart w:id="7517" w:name="_Toc218778898"/>
      <w:r>
        <w:rPr>
          <w:lang w:eastAsia="zh-CN"/>
        </w:rPr>
        <w:t>8.6.5.2.</w:t>
      </w:r>
      <w:r w:rsidRPr="005C2581">
        <w:rPr>
          <w:lang w:eastAsia="zh-CN"/>
        </w:rPr>
        <w:t>12</w:t>
      </w:r>
      <w:r>
        <w:rPr>
          <w:lang w:eastAsia="zh-CN"/>
        </w:rPr>
        <w:tab/>
        <w:t>Type: SelectedACRScenarios</w:t>
      </w:r>
      <w:bookmarkEnd w:id="7508"/>
      <w:bookmarkEnd w:id="7509"/>
      <w:bookmarkEnd w:id="7510"/>
      <w:bookmarkEnd w:id="7511"/>
      <w:bookmarkEnd w:id="7512"/>
      <w:bookmarkEnd w:id="7513"/>
      <w:bookmarkEnd w:id="7514"/>
      <w:bookmarkEnd w:id="7515"/>
      <w:bookmarkEnd w:id="7516"/>
      <w:bookmarkEnd w:id="7517"/>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Pr="00140B4A" w:rsidRDefault="005C2581" w:rsidP="00140B4A"/>
    <w:p w14:paraId="7632A576" w14:textId="1969735B" w:rsidR="00DA5912" w:rsidRDefault="00DA5912" w:rsidP="00DA5912">
      <w:pPr>
        <w:pStyle w:val="Heading5"/>
        <w:rPr>
          <w:lang w:eastAsia="zh-CN"/>
        </w:rPr>
      </w:pPr>
      <w:bookmarkStart w:id="7518" w:name="_Toc138761866"/>
      <w:bookmarkStart w:id="7519" w:name="_Toc145708081"/>
      <w:bookmarkStart w:id="7520" w:name="_Toc160570574"/>
      <w:bookmarkStart w:id="7521" w:name="_Toc162008170"/>
      <w:bookmarkStart w:id="7522" w:name="_Toc185515837"/>
      <w:bookmarkStart w:id="7523" w:name="_Toc192873145"/>
      <w:bookmarkStart w:id="7524" w:name="_Toc200970858"/>
      <w:bookmarkStart w:id="7525" w:name="_Toc207722189"/>
      <w:bookmarkStart w:id="7526" w:name="_Toc209521052"/>
      <w:bookmarkStart w:id="7527" w:name="_Toc218778899"/>
      <w:r>
        <w:rPr>
          <w:lang w:eastAsia="zh-CN"/>
        </w:rPr>
        <w:t>8.6.5.2.13</w:t>
      </w:r>
      <w:r>
        <w:rPr>
          <w:lang w:eastAsia="zh-CN"/>
        </w:rPr>
        <w:tab/>
        <w:t xml:space="preserve">Type: </w:t>
      </w:r>
      <w:r>
        <w:rPr>
          <w:lang w:eastAsia="ja-JP"/>
        </w:rPr>
        <w:t>ACRParameters</w:t>
      </w:r>
      <w:bookmarkEnd w:id="7518"/>
      <w:bookmarkEnd w:id="7519"/>
      <w:bookmarkEnd w:id="7520"/>
      <w:bookmarkEnd w:id="7521"/>
      <w:bookmarkEnd w:id="7522"/>
      <w:bookmarkEnd w:id="7523"/>
      <w:bookmarkEnd w:id="7524"/>
      <w:bookmarkEnd w:id="7525"/>
      <w:bookmarkEnd w:id="7526"/>
      <w:bookmarkEnd w:id="752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528" w:name="_Toc138761867"/>
      <w:bookmarkStart w:id="7529" w:name="_Toc145708082"/>
      <w:bookmarkStart w:id="7530" w:name="_Toc160570575"/>
      <w:bookmarkStart w:id="7531" w:name="_Toc162008171"/>
      <w:bookmarkStart w:id="7532" w:name="_Toc185515838"/>
      <w:bookmarkStart w:id="7533" w:name="_Toc192873146"/>
      <w:bookmarkStart w:id="7534" w:name="_Toc200970859"/>
      <w:bookmarkStart w:id="7535" w:name="_Toc207722190"/>
      <w:bookmarkStart w:id="7536" w:name="_Toc209521053"/>
      <w:bookmarkStart w:id="7537" w:name="_Toc218778900"/>
      <w:r>
        <w:rPr>
          <w:lang w:eastAsia="zh-CN"/>
        </w:rPr>
        <w:t>8.6.5.2.14</w:t>
      </w:r>
      <w:r>
        <w:rPr>
          <w:lang w:eastAsia="zh-CN"/>
        </w:rPr>
        <w:tab/>
        <w:t xml:space="preserve">Type: </w:t>
      </w:r>
      <w:r>
        <w:rPr>
          <w:rFonts w:hint="eastAsia"/>
          <w:lang w:eastAsia="zh-CN"/>
        </w:rPr>
        <w:t>T</w:t>
      </w:r>
      <w:r>
        <w:rPr>
          <w:lang w:eastAsia="zh-CN"/>
        </w:rPr>
        <w:t>rafficFilterInfo</w:t>
      </w:r>
      <w:bookmarkEnd w:id="7528"/>
      <w:bookmarkEnd w:id="7529"/>
      <w:bookmarkEnd w:id="7530"/>
      <w:bookmarkEnd w:id="7531"/>
      <w:bookmarkEnd w:id="7532"/>
      <w:bookmarkEnd w:id="7533"/>
      <w:bookmarkEnd w:id="7534"/>
      <w:bookmarkEnd w:id="7535"/>
      <w:bookmarkEnd w:id="7536"/>
      <w:bookmarkEnd w:id="7537"/>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7538" w:name="_Toc160570576"/>
      <w:bookmarkStart w:id="7539" w:name="_Toc162008172"/>
      <w:bookmarkStart w:id="7540" w:name="_Toc185515839"/>
      <w:bookmarkStart w:id="7541" w:name="_Toc192873147"/>
      <w:bookmarkStart w:id="7542" w:name="_Toc200970860"/>
      <w:bookmarkStart w:id="7543" w:name="_Toc207722191"/>
      <w:bookmarkStart w:id="7544" w:name="_Toc209521054"/>
      <w:bookmarkStart w:id="7545" w:name="_Toc218778901"/>
      <w:r>
        <w:rPr>
          <w:lang w:eastAsia="zh-CN"/>
        </w:rPr>
        <w:lastRenderedPageBreak/>
        <w:t>8.6.5.2.1</w:t>
      </w:r>
      <w:r w:rsidRPr="00527D5E">
        <w:rPr>
          <w:lang w:eastAsia="zh-CN"/>
        </w:rPr>
        <w:t>5</w:t>
      </w:r>
      <w:r>
        <w:rPr>
          <w:lang w:eastAsia="zh-CN"/>
        </w:rPr>
        <w:tab/>
        <w:t>Type: EasAckInformation</w:t>
      </w:r>
      <w:bookmarkEnd w:id="7538"/>
      <w:bookmarkEnd w:id="7539"/>
      <w:bookmarkEnd w:id="7540"/>
      <w:bookmarkEnd w:id="7541"/>
      <w:bookmarkEnd w:id="7542"/>
      <w:bookmarkEnd w:id="7543"/>
      <w:bookmarkEnd w:id="7544"/>
      <w:bookmarkEnd w:id="7545"/>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546" w:name="_Toc160570577"/>
      <w:bookmarkStart w:id="7547" w:name="_Toc162008173"/>
      <w:bookmarkStart w:id="7548" w:name="_Toc185515840"/>
      <w:bookmarkStart w:id="7549" w:name="_Toc192873148"/>
      <w:bookmarkStart w:id="7550" w:name="_Toc200970861"/>
      <w:bookmarkStart w:id="7551" w:name="_Toc207722192"/>
      <w:bookmarkStart w:id="7552" w:name="_Toc209521055"/>
      <w:bookmarkStart w:id="7553" w:name="_Toc218778902"/>
      <w:r>
        <w:rPr>
          <w:lang w:eastAsia="zh-CN"/>
        </w:rPr>
        <w:t>8.6.5.2.</w:t>
      </w:r>
      <w:r w:rsidRPr="005C2581">
        <w:rPr>
          <w:lang w:eastAsia="zh-CN"/>
        </w:rPr>
        <w:t>1</w:t>
      </w:r>
      <w:r>
        <w:rPr>
          <w:lang w:eastAsia="zh-CN"/>
        </w:rPr>
        <w:t>6</w:t>
      </w:r>
      <w:r>
        <w:rPr>
          <w:lang w:eastAsia="zh-CN"/>
        </w:rPr>
        <w:tab/>
        <w:t>Type: EasInBundleInfo</w:t>
      </w:r>
      <w:bookmarkEnd w:id="7546"/>
      <w:bookmarkEnd w:id="7547"/>
      <w:bookmarkEnd w:id="7548"/>
      <w:bookmarkEnd w:id="7549"/>
      <w:bookmarkEnd w:id="7550"/>
      <w:bookmarkEnd w:id="7551"/>
      <w:bookmarkEnd w:id="7552"/>
      <w:bookmarkEnd w:id="7553"/>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554" w:name="_Toc85734454"/>
      <w:bookmarkStart w:id="7555" w:name="_Toc89431753"/>
      <w:bookmarkStart w:id="7556" w:name="_Toc97042565"/>
      <w:bookmarkStart w:id="7557" w:name="_Toc97045709"/>
      <w:bookmarkStart w:id="7558" w:name="_Toc97155454"/>
      <w:bookmarkStart w:id="7559" w:name="_Toc101521594"/>
      <w:bookmarkStart w:id="7560" w:name="_Toc138761868"/>
      <w:bookmarkStart w:id="7561" w:name="_Toc145708083"/>
      <w:bookmarkStart w:id="7562" w:name="_Toc160570578"/>
      <w:bookmarkStart w:id="7563" w:name="_Toc162008174"/>
      <w:bookmarkStart w:id="7564" w:name="_Toc185515841"/>
      <w:bookmarkStart w:id="7565" w:name="_Toc192873149"/>
      <w:bookmarkStart w:id="7566" w:name="_Toc200970862"/>
      <w:bookmarkStart w:id="7567" w:name="_Toc207722193"/>
      <w:bookmarkStart w:id="7568" w:name="_Toc209521056"/>
      <w:bookmarkStart w:id="7569" w:name="_Toc218778903"/>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5F2A51B2" w14:textId="3D070328" w:rsidR="009D1C10" w:rsidRDefault="009D1C10" w:rsidP="009D1C10">
      <w:pPr>
        <w:pStyle w:val="Heading5"/>
      </w:pPr>
      <w:bookmarkStart w:id="7570" w:name="_Toc28012835"/>
      <w:bookmarkStart w:id="7571" w:name="_Toc34266317"/>
      <w:bookmarkStart w:id="7572" w:name="_Toc36102488"/>
      <w:bookmarkStart w:id="7573" w:name="_Toc43563532"/>
      <w:bookmarkStart w:id="7574" w:name="_Toc45134075"/>
      <w:bookmarkStart w:id="7575" w:name="_Toc50032007"/>
      <w:bookmarkStart w:id="7576" w:name="_Toc51762927"/>
      <w:bookmarkStart w:id="7577" w:name="_Toc56640995"/>
      <w:bookmarkStart w:id="7578" w:name="_Toc59017963"/>
      <w:bookmarkStart w:id="7579" w:name="_Toc66231831"/>
      <w:bookmarkStart w:id="7580" w:name="_Toc68168992"/>
      <w:bookmarkStart w:id="7581" w:name="_Toc70550659"/>
      <w:bookmarkStart w:id="7582" w:name="_Toc73564473"/>
      <w:bookmarkStart w:id="7583" w:name="_Toc85734455"/>
      <w:bookmarkStart w:id="7584" w:name="_Toc89431754"/>
      <w:bookmarkStart w:id="7585" w:name="_Toc97042566"/>
      <w:bookmarkStart w:id="7586" w:name="_Toc97045710"/>
      <w:bookmarkStart w:id="7587" w:name="_Toc97155455"/>
      <w:bookmarkStart w:id="7588" w:name="_Toc101521595"/>
      <w:bookmarkStart w:id="7589" w:name="_Toc138761869"/>
      <w:bookmarkStart w:id="7590" w:name="_Toc145708084"/>
      <w:bookmarkStart w:id="7591" w:name="_Toc160570579"/>
      <w:bookmarkStart w:id="7592" w:name="_Toc162008175"/>
      <w:bookmarkStart w:id="7593" w:name="_Toc185515842"/>
      <w:bookmarkStart w:id="7594" w:name="_Toc192873150"/>
      <w:bookmarkStart w:id="7595" w:name="_Toc200970863"/>
      <w:bookmarkStart w:id="7596" w:name="_Toc207722194"/>
      <w:bookmarkStart w:id="7597" w:name="_Toc209521057"/>
      <w:bookmarkStart w:id="7598" w:name="_Toc218778904"/>
      <w:r>
        <w:t>8.</w:t>
      </w:r>
      <w:r w:rsidR="0085033B">
        <w:t>6</w:t>
      </w:r>
      <w:r>
        <w:t>.5.3.1</w:t>
      </w:r>
      <w:r>
        <w:tab/>
        <w:t>Introduction</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599" w:name="_Toc28012836"/>
      <w:bookmarkStart w:id="7600" w:name="_Toc34266318"/>
      <w:bookmarkStart w:id="7601" w:name="_Toc36102489"/>
      <w:bookmarkStart w:id="7602" w:name="_Toc43563533"/>
      <w:bookmarkStart w:id="7603" w:name="_Toc45134076"/>
      <w:bookmarkStart w:id="7604" w:name="_Toc50032008"/>
      <w:bookmarkStart w:id="7605" w:name="_Toc51762928"/>
      <w:bookmarkStart w:id="7606" w:name="_Toc56640996"/>
      <w:bookmarkStart w:id="7607" w:name="_Toc59017964"/>
      <w:bookmarkStart w:id="7608" w:name="_Toc66231832"/>
      <w:bookmarkStart w:id="7609" w:name="_Toc68168993"/>
      <w:bookmarkStart w:id="7610" w:name="_Toc70550660"/>
      <w:bookmarkStart w:id="7611" w:name="_Toc73564474"/>
      <w:bookmarkStart w:id="7612" w:name="_Toc85734456"/>
      <w:bookmarkStart w:id="7613" w:name="_Toc89431755"/>
      <w:bookmarkStart w:id="7614" w:name="_Toc97042567"/>
      <w:bookmarkStart w:id="7615" w:name="_Toc97045711"/>
      <w:bookmarkStart w:id="7616" w:name="_Toc97155456"/>
      <w:bookmarkStart w:id="7617" w:name="_Toc101521596"/>
      <w:bookmarkStart w:id="7618" w:name="_Toc138761870"/>
      <w:bookmarkStart w:id="7619" w:name="_Toc145708085"/>
      <w:bookmarkStart w:id="7620" w:name="_Toc160570580"/>
      <w:bookmarkStart w:id="7621" w:name="_Toc162008176"/>
      <w:bookmarkStart w:id="7622" w:name="_Toc185515843"/>
      <w:bookmarkStart w:id="7623" w:name="_Toc192873151"/>
      <w:bookmarkStart w:id="7624" w:name="_Toc200970864"/>
      <w:bookmarkStart w:id="7625" w:name="_Toc207722195"/>
      <w:bookmarkStart w:id="7626" w:name="_Toc209521058"/>
      <w:bookmarkStart w:id="7627" w:name="_Toc218778905"/>
      <w:r>
        <w:t>8.</w:t>
      </w:r>
      <w:r w:rsidR="0085033B">
        <w:t>6</w:t>
      </w:r>
      <w:r w:rsidR="009D1C10">
        <w:t>.5.3.2</w:t>
      </w:r>
      <w:r w:rsidR="009D1C10">
        <w:tab/>
        <w:t>Simple data types</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628" w:name="_Toc28012837"/>
      <w:bookmarkStart w:id="7629" w:name="_Toc34266319"/>
      <w:bookmarkStart w:id="7630" w:name="_Toc36102490"/>
      <w:bookmarkStart w:id="7631" w:name="_Toc43563534"/>
      <w:bookmarkStart w:id="7632" w:name="_Toc45134077"/>
      <w:bookmarkStart w:id="7633" w:name="_Toc50032009"/>
      <w:bookmarkStart w:id="7634" w:name="_Toc51762929"/>
      <w:bookmarkStart w:id="7635" w:name="_Toc56640997"/>
      <w:bookmarkStart w:id="7636" w:name="_Toc59017965"/>
      <w:bookmarkStart w:id="7637" w:name="_Toc66231833"/>
      <w:bookmarkStart w:id="7638" w:name="_Toc68168994"/>
      <w:bookmarkStart w:id="7639" w:name="_Toc70550661"/>
      <w:bookmarkStart w:id="7640" w:name="_Toc73564475"/>
      <w:bookmarkStart w:id="7641" w:name="_Toc85734457"/>
      <w:bookmarkStart w:id="7642" w:name="_Toc89431756"/>
      <w:bookmarkStart w:id="7643" w:name="_Toc97042568"/>
      <w:bookmarkStart w:id="7644" w:name="_Toc97045712"/>
      <w:bookmarkStart w:id="7645" w:name="_Toc97155457"/>
      <w:bookmarkStart w:id="7646" w:name="_Toc101521597"/>
      <w:bookmarkStart w:id="7647" w:name="_Toc138761871"/>
      <w:bookmarkStart w:id="7648" w:name="_Toc145708086"/>
      <w:bookmarkStart w:id="7649" w:name="_Toc160570581"/>
      <w:bookmarkStart w:id="7650" w:name="_Toc162008177"/>
      <w:bookmarkStart w:id="7651" w:name="_Toc185515844"/>
      <w:bookmarkStart w:id="7652" w:name="_Toc192873152"/>
      <w:bookmarkStart w:id="7653" w:name="_Toc200970865"/>
      <w:bookmarkStart w:id="7654" w:name="_Toc207722196"/>
      <w:bookmarkStart w:id="7655" w:name="_Toc209521059"/>
      <w:bookmarkStart w:id="7656" w:name="_Toc218778906"/>
      <w:r>
        <w:t>8.</w:t>
      </w:r>
      <w:r w:rsidR="0085033B">
        <w:t>6</w:t>
      </w:r>
      <w:r w:rsidR="009D1C10">
        <w:t>.5.3.3</w:t>
      </w:r>
      <w:r w:rsidR="009D1C10">
        <w:tab/>
        <w:t xml:space="preserve">Enumeration: </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r w:rsidR="009D1C10">
        <w:t>AcrMgntEvent</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657" w:name="_Toc101521598"/>
      <w:bookmarkStart w:id="7658" w:name="_Toc138761872"/>
      <w:bookmarkStart w:id="7659" w:name="_Toc145708087"/>
      <w:bookmarkStart w:id="7660" w:name="_Toc160570582"/>
      <w:bookmarkStart w:id="7661" w:name="_Toc162008178"/>
      <w:bookmarkStart w:id="7662" w:name="_Toc185515845"/>
      <w:bookmarkStart w:id="7663" w:name="_Toc192873153"/>
      <w:bookmarkStart w:id="7664" w:name="_Toc200970866"/>
      <w:bookmarkStart w:id="7665" w:name="_Toc207722197"/>
      <w:bookmarkStart w:id="7666" w:name="_Toc209521060"/>
      <w:bookmarkStart w:id="7667" w:name="_Toc218778907"/>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657"/>
      <w:bookmarkEnd w:id="7658"/>
      <w:bookmarkEnd w:id="7659"/>
      <w:bookmarkEnd w:id="7660"/>
      <w:bookmarkEnd w:id="7661"/>
      <w:bookmarkEnd w:id="7662"/>
      <w:bookmarkEnd w:id="7663"/>
      <w:bookmarkEnd w:id="7664"/>
      <w:bookmarkEnd w:id="7665"/>
      <w:bookmarkEnd w:id="7666"/>
      <w:bookmarkEnd w:id="7667"/>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668" w:name="_Toc101521599"/>
      <w:bookmarkStart w:id="7669" w:name="_Toc138761873"/>
      <w:bookmarkStart w:id="7670" w:name="_Toc145708088"/>
      <w:bookmarkStart w:id="7671" w:name="_Toc160570583"/>
      <w:bookmarkStart w:id="7672" w:name="_Toc162008179"/>
      <w:bookmarkStart w:id="7673" w:name="_Toc185515846"/>
      <w:bookmarkStart w:id="7674" w:name="_Toc192873154"/>
      <w:bookmarkStart w:id="7675" w:name="_Toc200970867"/>
      <w:bookmarkStart w:id="7676" w:name="_Toc207722198"/>
      <w:bookmarkStart w:id="7677" w:name="_Toc209521061"/>
      <w:bookmarkStart w:id="7678" w:name="_Toc218778908"/>
      <w:r>
        <w:t>8.</w:t>
      </w:r>
      <w:r w:rsidR="0085033B">
        <w:t>6</w:t>
      </w:r>
      <w:r>
        <w:t>.5.3.5</w:t>
      </w:r>
      <w:r>
        <w:tab/>
        <w:t>Enumeration: ActStatus</w:t>
      </w:r>
      <w:bookmarkEnd w:id="7668"/>
      <w:bookmarkEnd w:id="7669"/>
      <w:bookmarkEnd w:id="7670"/>
      <w:bookmarkEnd w:id="7671"/>
      <w:bookmarkEnd w:id="7672"/>
      <w:bookmarkEnd w:id="7673"/>
      <w:bookmarkEnd w:id="7674"/>
      <w:bookmarkEnd w:id="7675"/>
      <w:bookmarkEnd w:id="7676"/>
      <w:bookmarkEnd w:id="7677"/>
      <w:bookmarkEnd w:id="7678"/>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679" w:name="_Toc138761874"/>
      <w:bookmarkStart w:id="7680" w:name="_Toc145708089"/>
      <w:bookmarkStart w:id="7681" w:name="_Toc160570584"/>
      <w:bookmarkStart w:id="7682" w:name="_Toc162008180"/>
      <w:bookmarkStart w:id="7683" w:name="_Toc185515847"/>
      <w:bookmarkStart w:id="7684" w:name="_Toc192873155"/>
      <w:bookmarkStart w:id="7685" w:name="_Toc200970868"/>
      <w:bookmarkStart w:id="7686" w:name="_Toc207722199"/>
      <w:bookmarkStart w:id="7687" w:name="_Toc209521062"/>
      <w:bookmarkStart w:id="7688" w:name="_Toc218778909"/>
      <w:r>
        <w:t>8.</w:t>
      </w:r>
      <w:r w:rsidR="0085033B">
        <w:t>6</w:t>
      </w:r>
      <w:r>
        <w:t>.5.3.6</w:t>
      </w:r>
      <w:r>
        <w:tab/>
        <w:t>Enumeration: AcrMgnt</w:t>
      </w:r>
      <w:r w:rsidRPr="001E0D95">
        <w:t>Event</w:t>
      </w:r>
      <w:r>
        <w:rPr>
          <w:lang w:eastAsia="zh-CN"/>
        </w:rPr>
        <w:t>FailureCode</w:t>
      </w:r>
      <w:bookmarkEnd w:id="7679"/>
      <w:bookmarkEnd w:id="7680"/>
      <w:bookmarkEnd w:id="7681"/>
      <w:bookmarkEnd w:id="7682"/>
      <w:bookmarkEnd w:id="7683"/>
      <w:bookmarkEnd w:id="7684"/>
      <w:bookmarkEnd w:id="7685"/>
      <w:bookmarkEnd w:id="7686"/>
      <w:bookmarkEnd w:id="7687"/>
      <w:bookmarkEnd w:id="7688"/>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689" w:name="_Toc138761875"/>
      <w:bookmarkStart w:id="7690" w:name="_Toc145708090"/>
      <w:bookmarkStart w:id="7691" w:name="_Toc160570585"/>
      <w:bookmarkStart w:id="7692" w:name="_Toc162008181"/>
      <w:bookmarkStart w:id="7693" w:name="_Toc185515848"/>
      <w:bookmarkStart w:id="7694" w:name="_Toc192873156"/>
      <w:bookmarkStart w:id="7695" w:name="_Toc200970869"/>
      <w:bookmarkStart w:id="7696" w:name="_Toc207722200"/>
      <w:bookmarkStart w:id="7697" w:name="_Toc209521063"/>
      <w:bookmarkStart w:id="7698" w:name="_Toc218778910"/>
      <w:r>
        <w:t>8.</w:t>
      </w:r>
      <w:r w:rsidR="0085033B">
        <w:t>6</w:t>
      </w:r>
      <w:r>
        <w:t>.5.3.7</w:t>
      </w:r>
      <w:r>
        <w:tab/>
        <w:t>Enumeration: AvailabilityStatus</w:t>
      </w:r>
      <w:bookmarkEnd w:id="7689"/>
      <w:bookmarkEnd w:id="7690"/>
      <w:bookmarkEnd w:id="7691"/>
      <w:bookmarkEnd w:id="7692"/>
      <w:bookmarkEnd w:id="7693"/>
      <w:bookmarkEnd w:id="7694"/>
      <w:bookmarkEnd w:id="7695"/>
      <w:bookmarkEnd w:id="7696"/>
      <w:bookmarkEnd w:id="7697"/>
      <w:bookmarkEnd w:id="7698"/>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699" w:name="_Toc160570586"/>
      <w:bookmarkStart w:id="7700" w:name="_Toc162008182"/>
      <w:bookmarkStart w:id="7701" w:name="_Toc185515849"/>
      <w:bookmarkStart w:id="7702" w:name="_Toc192873157"/>
      <w:bookmarkStart w:id="7703" w:name="_Toc200970870"/>
      <w:bookmarkStart w:id="7704" w:name="_Toc207722201"/>
      <w:bookmarkStart w:id="7705" w:name="_Toc209521064"/>
      <w:bookmarkStart w:id="7706" w:name="_Toc218778911"/>
      <w:r>
        <w:lastRenderedPageBreak/>
        <w:t>8.6.5.3.</w:t>
      </w:r>
      <w:r w:rsidRPr="00527D5E">
        <w:t>8</w:t>
      </w:r>
      <w:r>
        <w:tab/>
        <w:t>Enumeration: ResultCode</w:t>
      </w:r>
      <w:bookmarkEnd w:id="7699"/>
      <w:bookmarkEnd w:id="7700"/>
      <w:bookmarkEnd w:id="7701"/>
      <w:bookmarkEnd w:id="7702"/>
      <w:bookmarkEnd w:id="7703"/>
      <w:bookmarkEnd w:id="7704"/>
      <w:bookmarkEnd w:id="7705"/>
      <w:bookmarkEnd w:id="7706"/>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707" w:name="_Toc185515850"/>
      <w:bookmarkStart w:id="7708" w:name="_Toc192873158"/>
      <w:bookmarkStart w:id="7709" w:name="_Toc200970871"/>
      <w:bookmarkStart w:id="7710" w:name="_Toc207722202"/>
      <w:bookmarkStart w:id="7711" w:name="_Toc209521065"/>
      <w:bookmarkStart w:id="7712" w:name="_Toc218778912"/>
      <w:r>
        <w:t>8.6.5.3.</w:t>
      </w:r>
      <w:r w:rsidRPr="003418D4">
        <w:t>9</w:t>
      </w:r>
      <w:r>
        <w:tab/>
        <w:t xml:space="preserve">Enumeration: </w:t>
      </w:r>
      <w:r w:rsidRPr="00140949">
        <w:t>InOutArea</w:t>
      </w:r>
      <w:bookmarkEnd w:id="7707"/>
      <w:bookmarkEnd w:id="7708"/>
      <w:bookmarkEnd w:id="7709"/>
      <w:bookmarkEnd w:id="7710"/>
      <w:bookmarkEnd w:id="7711"/>
      <w:bookmarkEnd w:id="7712"/>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713" w:name="_Toc85734458"/>
      <w:bookmarkStart w:id="7714" w:name="_Toc89431757"/>
      <w:bookmarkStart w:id="7715" w:name="_Toc97042569"/>
      <w:bookmarkStart w:id="7716" w:name="_Toc97045713"/>
      <w:bookmarkStart w:id="7717" w:name="_Toc97155458"/>
      <w:bookmarkStart w:id="7718" w:name="_Toc101521600"/>
      <w:bookmarkStart w:id="7719" w:name="_Toc138761876"/>
      <w:bookmarkStart w:id="7720" w:name="_Toc145708091"/>
      <w:bookmarkStart w:id="7721" w:name="_Toc160570587"/>
      <w:bookmarkStart w:id="7722" w:name="_Toc162008183"/>
      <w:bookmarkStart w:id="7723" w:name="_Toc185515851"/>
      <w:bookmarkStart w:id="7724" w:name="_Toc192873159"/>
      <w:bookmarkStart w:id="7725" w:name="_Toc200970872"/>
      <w:bookmarkStart w:id="7726" w:name="_Toc207722203"/>
      <w:bookmarkStart w:id="7727" w:name="_Toc209521066"/>
      <w:bookmarkStart w:id="7728" w:name="_Toc218778913"/>
      <w:r>
        <w:t>8.</w:t>
      </w:r>
      <w:r w:rsidR="0085033B">
        <w:t>6</w:t>
      </w:r>
      <w:r w:rsidR="009D1C10">
        <w:t>.6</w:t>
      </w:r>
      <w:r w:rsidR="009D1C10">
        <w:tab/>
        <w:t>Error Handling</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083DFEF2" w14:textId="77777777" w:rsidR="008277F0" w:rsidRDefault="008277F0" w:rsidP="008277F0">
      <w:pPr>
        <w:pStyle w:val="Heading4"/>
      </w:pPr>
      <w:bookmarkStart w:id="7729" w:name="_Toc138761877"/>
      <w:bookmarkStart w:id="7730" w:name="_Toc145708092"/>
      <w:bookmarkStart w:id="7731" w:name="_Toc160570588"/>
      <w:bookmarkStart w:id="7732" w:name="_Toc162008184"/>
      <w:bookmarkStart w:id="7733" w:name="_Toc185515852"/>
      <w:bookmarkStart w:id="7734" w:name="_Toc192873160"/>
      <w:bookmarkStart w:id="7735" w:name="_Toc200970873"/>
      <w:bookmarkStart w:id="7736" w:name="_Toc207722204"/>
      <w:bookmarkStart w:id="7737" w:name="_Toc209521067"/>
      <w:bookmarkStart w:id="7738" w:name="_Toc218778914"/>
      <w:r>
        <w:t>8.6.6.1</w:t>
      </w:r>
      <w:r>
        <w:tab/>
        <w:t>General</w:t>
      </w:r>
      <w:bookmarkEnd w:id="7729"/>
      <w:bookmarkEnd w:id="7730"/>
      <w:bookmarkEnd w:id="7731"/>
      <w:bookmarkEnd w:id="7732"/>
      <w:bookmarkEnd w:id="7733"/>
      <w:bookmarkEnd w:id="7734"/>
      <w:bookmarkEnd w:id="7735"/>
      <w:bookmarkEnd w:id="7736"/>
      <w:bookmarkEnd w:id="7737"/>
      <w:bookmarkEnd w:id="7738"/>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739" w:name="_Toc138761878"/>
      <w:bookmarkStart w:id="7740" w:name="_Toc145708093"/>
      <w:bookmarkStart w:id="7741" w:name="_Toc160570589"/>
      <w:bookmarkStart w:id="7742" w:name="_Toc162008185"/>
      <w:bookmarkStart w:id="7743" w:name="_Toc185515853"/>
      <w:bookmarkStart w:id="7744" w:name="_Toc192873161"/>
      <w:bookmarkStart w:id="7745" w:name="_Toc200970874"/>
      <w:bookmarkStart w:id="7746" w:name="_Toc207722205"/>
      <w:bookmarkStart w:id="7747" w:name="_Toc209521068"/>
      <w:bookmarkStart w:id="7748" w:name="_Toc218778915"/>
      <w:r>
        <w:t>8.6.6.2</w:t>
      </w:r>
      <w:r>
        <w:tab/>
        <w:t>Protocol Errors</w:t>
      </w:r>
      <w:bookmarkEnd w:id="7739"/>
      <w:bookmarkEnd w:id="7740"/>
      <w:bookmarkEnd w:id="7741"/>
      <w:bookmarkEnd w:id="7742"/>
      <w:bookmarkEnd w:id="7743"/>
      <w:bookmarkEnd w:id="7744"/>
      <w:bookmarkEnd w:id="7745"/>
      <w:bookmarkEnd w:id="7746"/>
      <w:bookmarkEnd w:id="7747"/>
      <w:bookmarkEnd w:id="774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749" w:name="_Toc138761879"/>
      <w:bookmarkStart w:id="7750" w:name="_Toc145708094"/>
      <w:bookmarkStart w:id="7751" w:name="_Toc160570590"/>
      <w:bookmarkStart w:id="7752" w:name="_Toc162008186"/>
      <w:bookmarkStart w:id="7753" w:name="_Toc185515854"/>
      <w:bookmarkStart w:id="7754" w:name="_Toc192873162"/>
      <w:bookmarkStart w:id="7755" w:name="_Toc200970875"/>
      <w:bookmarkStart w:id="7756" w:name="_Toc207722206"/>
      <w:bookmarkStart w:id="7757" w:name="_Toc209521069"/>
      <w:bookmarkStart w:id="7758" w:name="_Toc218778916"/>
      <w:r>
        <w:t>8.6.6.3</w:t>
      </w:r>
      <w:r>
        <w:tab/>
        <w:t>Application Errors</w:t>
      </w:r>
      <w:bookmarkEnd w:id="7749"/>
      <w:bookmarkEnd w:id="7750"/>
      <w:bookmarkEnd w:id="7751"/>
      <w:bookmarkEnd w:id="7752"/>
      <w:bookmarkEnd w:id="7753"/>
      <w:bookmarkEnd w:id="7754"/>
      <w:bookmarkEnd w:id="7755"/>
      <w:bookmarkEnd w:id="7756"/>
      <w:bookmarkEnd w:id="7757"/>
      <w:bookmarkEnd w:id="775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759" w:name="_Toc85734459"/>
      <w:bookmarkStart w:id="7760" w:name="_Toc89431758"/>
      <w:bookmarkStart w:id="7761" w:name="_Toc97042570"/>
      <w:bookmarkStart w:id="7762" w:name="_Toc97045714"/>
      <w:bookmarkStart w:id="7763" w:name="_Toc97155459"/>
      <w:bookmarkStart w:id="7764" w:name="_Toc101521601"/>
      <w:bookmarkStart w:id="7765" w:name="_Toc138761880"/>
      <w:bookmarkStart w:id="7766" w:name="_Toc145708095"/>
      <w:bookmarkStart w:id="7767" w:name="_Toc160570591"/>
      <w:bookmarkStart w:id="7768" w:name="_Toc162008187"/>
      <w:bookmarkStart w:id="7769" w:name="_Toc185515855"/>
      <w:bookmarkStart w:id="7770" w:name="_Toc192873163"/>
      <w:bookmarkStart w:id="7771" w:name="_Toc200970876"/>
      <w:bookmarkStart w:id="7772" w:name="_Toc207722207"/>
      <w:bookmarkStart w:id="7773" w:name="_Toc209521070"/>
      <w:bookmarkStart w:id="7774" w:name="_Toc218778917"/>
      <w:r>
        <w:t>8.</w:t>
      </w:r>
      <w:r w:rsidR="0085033B">
        <w:t>6</w:t>
      </w:r>
      <w:r w:rsidR="009D1C10">
        <w:t>.7</w:t>
      </w:r>
      <w:r w:rsidR="009D1C10">
        <w:tab/>
        <w:t>Feature negotiation</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bookmarkStart w:id="7775" w:name="_PERM_MCCTEMPBM_CRPT38050058___2" w:colFirst="2" w:colLast="2"/>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140B4A">
            <w:pPr>
              <w:pStyle w:val="TAL"/>
            </w:pPr>
            <w:r w:rsidRPr="00140B4A">
              <w:t>-</w:t>
            </w:r>
            <w:r w:rsidRPr="00140B4A">
              <w:tab/>
              <w:t xml:space="preserve">Support of </w:t>
            </w:r>
            <w:r w:rsidR="008F6351" w:rsidRPr="00140B4A">
              <w:t>the "</w:t>
            </w:r>
            <w:r w:rsidRPr="00140B4A">
              <w:t xml:space="preserve">ACR </w:t>
            </w:r>
            <w:r w:rsidR="008F6351" w:rsidRPr="00140B4A">
              <w:t>S</w:t>
            </w:r>
            <w:r w:rsidRPr="00140B4A">
              <w:t>election</w:t>
            </w:r>
            <w:r w:rsidR="008F6351" w:rsidRPr="00140B4A">
              <w:t>"</w:t>
            </w:r>
            <w:r w:rsidRPr="00140B4A">
              <w:t xml:space="preserve"> event reporting.</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bookmarkStart w:id="7776" w:name="_PERM_MCCTEMPBM_CRPT38050059___2" w:colFirst="2" w:colLast="2"/>
            <w:bookmarkEnd w:id="7775"/>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bookmarkEnd w:id="7776"/>
    </w:tbl>
    <w:p w14:paraId="780B9FE6" w14:textId="246832B4" w:rsidR="00A1162D" w:rsidRDefault="00A1162D" w:rsidP="00D25211"/>
    <w:p w14:paraId="101D55BA" w14:textId="0D1A56B5" w:rsidR="006264CE" w:rsidRDefault="006264CE" w:rsidP="006264CE">
      <w:pPr>
        <w:pStyle w:val="Heading2"/>
      </w:pPr>
      <w:bookmarkStart w:id="7777" w:name="_Toc97042588"/>
      <w:bookmarkStart w:id="7778" w:name="_Toc97045732"/>
      <w:bookmarkStart w:id="7779" w:name="_Toc97155477"/>
      <w:bookmarkStart w:id="7780" w:name="_Toc101521603"/>
      <w:bookmarkStart w:id="7781" w:name="_Toc138761881"/>
      <w:bookmarkStart w:id="7782" w:name="_Toc145708096"/>
      <w:bookmarkStart w:id="7783" w:name="_Toc160570592"/>
      <w:bookmarkStart w:id="7784" w:name="_Toc162008188"/>
      <w:bookmarkStart w:id="7785" w:name="_Toc185515856"/>
      <w:bookmarkStart w:id="7786" w:name="_Toc192873164"/>
      <w:bookmarkStart w:id="7787" w:name="_Toc200970877"/>
      <w:bookmarkStart w:id="7788" w:name="_Toc207722208"/>
      <w:bookmarkStart w:id="7789" w:name="_Toc209521071"/>
      <w:bookmarkStart w:id="7790" w:name="_Toc218778918"/>
      <w:r>
        <w:t>8.</w:t>
      </w:r>
      <w:r w:rsidR="0085033B">
        <w:t>7</w:t>
      </w:r>
      <w:r>
        <w:tab/>
        <w:t>Eees_EECContextRelocation API</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506E77A4" w14:textId="75C4C899" w:rsidR="006264CE" w:rsidRDefault="006264CE" w:rsidP="006264CE">
      <w:pPr>
        <w:pStyle w:val="Heading3"/>
      </w:pPr>
      <w:bookmarkStart w:id="7791" w:name="_Toc97042589"/>
      <w:bookmarkStart w:id="7792" w:name="_Toc97045733"/>
      <w:bookmarkStart w:id="7793" w:name="_Toc97155478"/>
      <w:bookmarkStart w:id="7794" w:name="_Toc101521604"/>
      <w:bookmarkStart w:id="7795" w:name="_Toc138761882"/>
      <w:bookmarkStart w:id="7796" w:name="_Toc145708097"/>
      <w:bookmarkStart w:id="7797" w:name="_Toc160570593"/>
      <w:bookmarkStart w:id="7798" w:name="_Toc162008189"/>
      <w:bookmarkStart w:id="7799" w:name="_Toc185515857"/>
      <w:bookmarkStart w:id="7800" w:name="_Toc192873165"/>
      <w:bookmarkStart w:id="7801" w:name="_Toc200970878"/>
      <w:bookmarkStart w:id="7802" w:name="_Toc207722209"/>
      <w:bookmarkStart w:id="7803" w:name="_Toc209521072"/>
      <w:bookmarkStart w:id="7804" w:name="_Toc218778919"/>
      <w:r>
        <w:t>8.</w:t>
      </w:r>
      <w:r w:rsidR="0085033B">
        <w:t>7</w:t>
      </w:r>
      <w:r>
        <w:t>.1</w:t>
      </w:r>
      <w:r>
        <w:tab/>
        <w:t>API URI</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805" w:name="_Toc160570594"/>
      <w:bookmarkStart w:id="7806" w:name="_Toc162008190"/>
      <w:bookmarkStart w:id="7807" w:name="_Toc185515858"/>
      <w:bookmarkStart w:id="7808" w:name="_Toc192873166"/>
      <w:bookmarkStart w:id="7809" w:name="_Toc200970879"/>
      <w:bookmarkStart w:id="7810" w:name="_Toc207722210"/>
      <w:bookmarkStart w:id="7811" w:name="_Toc209521073"/>
      <w:bookmarkStart w:id="7812" w:name="_Toc218778920"/>
      <w:r>
        <w:t>8.7.</w:t>
      </w:r>
      <w:r w:rsidRPr="008610C2">
        <w:t>1A</w:t>
      </w:r>
      <w:r>
        <w:tab/>
        <w:t>Usage of HTTP</w:t>
      </w:r>
      <w:bookmarkEnd w:id="7805"/>
      <w:bookmarkEnd w:id="7806"/>
      <w:bookmarkEnd w:id="7807"/>
      <w:bookmarkEnd w:id="7808"/>
      <w:bookmarkEnd w:id="7809"/>
      <w:bookmarkEnd w:id="7810"/>
      <w:bookmarkEnd w:id="7811"/>
      <w:bookmarkEnd w:id="7812"/>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813" w:name="_Toc97042590"/>
      <w:bookmarkStart w:id="7814" w:name="_Toc97045734"/>
      <w:bookmarkStart w:id="7815" w:name="_Toc97155479"/>
      <w:bookmarkStart w:id="7816" w:name="_Toc101521605"/>
      <w:bookmarkStart w:id="7817" w:name="_Toc138761883"/>
      <w:bookmarkStart w:id="7818" w:name="_Toc145708098"/>
      <w:bookmarkStart w:id="7819" w:name="_Toc160570595"/>
      <w:bookmarkStart w:id="7820" w:name="_Toc162008191"/>
      <w:bookmarkStart w:id="7821" w:name="_Toc185515859"/>
      <w:bookmarkStart w:id="7822" w:name="_Toc192873167"/>
      <w:bookmarkStart w:id="7823" w:name="_Toc200970880"/>
      <w:bookmarkStart w:id="7824" w:name="_Toc207722211"/>
      <w:bookmarkStart w:id="7825" w:name="_Toc209521074"/>
      <w:bookmarkStart w:id="7826" w:name="_Toc218778921"/>
      <w:r>
        <w:t>8.</w:t>
      </w:r>
      <w:r w:rsidR="0085033B">
        <w:t>7</w:t>
      </w:r>
      <w:r>
        <w:t>.2</w:t>
      </w:r>
      <w:r>
        <w:tab/>
        <w:t>Resources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DBFD2C7" w14:textId="619C34B1" w:rsidR="006264CE" w:rsidRDefault="006264CE" w:rsidP="006264CE">
      <w:pPr>
        <w:pStyle w:val="Heading4"/>
      </w:pPr>
      <w:bookmarkStart w:id="7827" w:name="_Toc97042591"/>
      <w:bookmarkStart w:id="7828" w:name="_Toc97045735"/>
      <w:bookmarkStart w:id="7829" w:name="_Toc97155480"/>
      <w:bookmarkStart w:id="7830" w:name="_Toc101521606"/>
      <w:bookmarkStart w:id="7831" w:name="_Toc138761884"/>
      <w:bookmarkStart w:id="7832" w:name="_Toc145708099"/>
      <w:bookmarkStart w:id="7833" w:name="_Toc160570596"/>
      <w:bookmarkStart w:id="7834" w:name="_Toc162008192"/>
      <w:bookmarkStart w:id="7835" w:name="_Toc185515860"/>
      <w:bookmarkStart w:id="7836" w:name="_Toc192873168"/>
      <w:bookmarkStart w:id="7837" w:name="_Toc200970881"/>
      <w:bookmarkStart w:id="7838" w:name="_Toc207722212"/>
      <w:bookmarkStart w:id="7839" w:name="_Toc209521075"/>
      <w:bookmarkStart w:id="7840" w:name="_Toc218778922"/>
      <w:r>
        <w:t>8.</w:t>
      </w:r>
      <w:r w:rsidR="0085033B">
        <w:t>7</w:t>
      </w:r>
      <w:r>
        <w:t>.2.1</w:t>
      </w:r>
      <w:r>
        <w:tab/>
        <w:t>Overview</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0.9pt;height:152.15pt" o:ole="">
            <v:imagedata r:id="rId27" o:title=""/>
          </v:shape>
          <o:OLEObject Type="Embed" ProgID="Visio.Drawing.11" ShapeID="_x0000_i1033" DrawAspect="Content" ObjectID="_1833450503"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841" w:name="_Toc97042592"/>
      <w:bookmarkStart w:id="7842" w:name="_Toc97045736"/>
      <w:bookmarkStart w:id="7843" w:name="_Toc97155481"/>
      <w:bookmarkStart w:id="7844" w:name="_Toc101521607"/>
      <w:bookmarkStart w:id="7845" w:name="_Toc138761885"/>
      <w:bookmarkStart w:id="7846" w:name="_Toc145708100"/>
      <w:bookmarkStart w:id="7847" w:name="_Toc160570597"/>
      <w:bookmarkStart w:id="7848" w:name="_Toc162008193"/>
      <w:bookmarkStart w:id="7849" w:name="_Toc185515861"/>
      <w:bookmarkStart w:id="7850" w:name="_Toc192873169"/>
      <w:bookmarkStart w:id="7851" w:name="_Toc200970882"/>
      <w:bookmarkStart w:id="7852" w:name="_Toc207722213"/>
      <w:bookmarkStart w:id="7853" w:name="_Toc209521076"/>
      <w:bookmarkStart w:id="7854" w:name="_Toc218778923"/>
      <w:r>
        <w:t>8.</w:t>
      </w:r>
      <w:r w:rsidR="0085033B">
        <w:t>7</w:t>
      </w:r>
      <w:r>
        <w:t>.2.2</w:t>
      </w:r>
      <w:r>
        <w:tab/>
        <w:t>Resource</w:t>
      </w:r>
      <w:r w:rsidRPr="00831458">
        <w:t xml:space="preserve">: </w:t>
      </w:r>
      <w:r>
        <w:t>EEC Contexts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0A6033A" w14:textId="344FFC75" w:rsidR="006264CE" w:rsidRDefault="006264CE" w:rsidP="006264CE">
      <w:pPr>
        <w:pStyle w:val="Heading5"/>
        <w:rPr>
          <w:lang w:eastAsia="zh-CN"/>
        </w:rPr>
      </w:pPr>
      <w:bookmarkStart w:id="7855" w:name="_Toc97042593"/>
      <w:bookmarkStart w:id="7856" w:name="_Toc97045737"/>
      <w:bookmarkStart w:id="7857" w:name="_Toc97155482"/>
      <w:bookmarkStart w:id="7858" w:name="_Toc101521608"/>
      <w:bookmarkStart w:id="7859" w:name="_Toc138761886"/>
      <w:bookmarkStart w:id="7860" w:name="_Toc145708101"/>
      <w:bookmarkStart w:id="7861" w:name="_Toc160570598"/>
      <w:bookmarkStart w:id="7862" w:name="_Toc162008194"/>
      <w:bookmarkStart w:id="7863" w:name="_Toc185515862"/>
      <w:bookmarkStart w:id="7864" w:name="_Toc192873170"/>
      <w:bookmarkStart w:id="7865" w:name="_Toc200970883"/>
      <w:bookmarkStart w:id="7866" w:name="_Toc207722214"/>
      <w:bookmarkStart w:id="7867" w:name="_Toc209521077"/>
      <w:bookmarkStart w:id="7868" w:name="_Toc218778924"/>
      <w:r>
        <w:rPr>
          <w:lang w:eastAsia="zh-CN"/>
        </w:rPr>
        <w:t>8.</w:t>
      </w:r>
      <w:r w:rsidR="0085033B">
        <w:rPr>
          <w:lang w:eastAsia="zh-CN"/>
        </w:rPr>
        <w:t>7</w:t>
      </w:r>
      <w:r>
        <w:rPr>
          <w:lang w:eastAsia="zh-CN"/>
        </w:rPr>
        <w:t>.2.2.1</w:t>
      </w:r>
      <w:r>
        <w:rPr>
          <w:lang w:eastAsia="zh-CN"/>
        </w:rPr>
        <w:tab/>
        <w:t>Description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869" w:name="_Toc97042594"/>
      <w:bookmarkStart w:id="7870" w:name="_Toc97045738"/>
      <w:bookmarkStart w:id="7871" w:name="_Toc97155483"/>
      <w:bookmarkStart w:id="7872" w:name="_Toc101521609"/>
      <w:bookmarkStart w:id="7873" w:name="_Toc138761887"/>
      <w:bookmarkStart w:id="7874" w:name="_Toc145708102"/>
      <w:bookmarkStart w:id="7875" w:name="_Toc160570599"/>
      <w:bookmarkStart w:id="7876" w:name="_Toc162008195"/>
      <w:bookmarkStart w:id="7877" w:name="_Toc185515863"/>
      <w:bookmarkStart w:id="7878" w:name="_Toc192873171"/>
      <w:bookmarkStart w:id="7879" w:name="_Toc200970884"/>
      <w:bookmarkStart w:id="7880" w:name="_Toc207722215"/>
      <w:bookmarkStart w:id="7881" w:name="_Toc209521078"/>
      <w:bookmarkStart w:id="7882" w:name="_Toc218778925"/>
      <w:r>
        <w:rPr>
          <w:lang w:eastAsia="zh-CN"/>
        </w:rPr>
        <w:t>8.</w:t>
      </w:r>
      <w:r w:rsidR="0085033B">
        <w:rPr>
          <w:lang w:eastAsia="zh-CN"/>
        </w:rPr>
        <w:t>7</w:t>
      </w:r>
      <w:r>
        <w:rPr>
          <w:lang w:eastAsia="zh-CN"/>
        </w:rPr>
        <w:t>.2.2.2</w:t>
      </w:r>
      <w:r>
        <w:rPr>
          <w:lang w:eastAsia="zh-CN"/>
        </w:rPr>
        <w:tab/>
        <w:t>Resource Definition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883" w:name="_Toc97042595"/>
      <w:bookmarkStart w:id="7884" w:name="_Toc97045739"/>
      <w:bookmarkStart w:id="7885" w:name="_Toc97155484"/>
      <w:bookmarkStart w:id="7886" w:name="_Toc101521610"/>
      <w:bookmarkStart w:id="7887" w:name="_Toc138761888"/>
      <w:bookmarkStart w:id="7888" w:name="_Toc145708103"/>
      <w:bookmarkStart w:id="7889" w:name="_Toc160570600"/>
      <w:bookmarkStart w:id="7890" w:name="_Toc162008196"/>
      <w:bookmarkStart w:id="7891" w:name="_Toc185515864"/>
      <w:bookmarkStart w:id="7892" w:name="_Toc192873172"/>
      <w:bookmarkStart w:id="7893" w:name="_Toc200970885"/>
      <w:bookmarkStart w:id="7894" w:name="_Toc207722216"/>
      <w:bookmarkStart w:id="7895" w:name="_Toc209521079"/>
      <w:bookmarkStart w:id="7896" w:name="_Toc218778926"/>
      <w:r>
        <w:rPr>
          <w:lang w:eastAsia="zh-CN"/>
        </w:rPr>
        <w:t>8.</w:t>
      </w:r>
      <w:r w:rsidR="0085033B">
        <w:rPr>
          <w:lang w:eastAsia="zh-CN"/>
        </w:rPr>
        <w:t>7</w:t>
      </w:r>
      <w:r>
        <w:rPr>
          <w:lang w:eastAsia="zh-CN"/>
        </w:rPr>
        <w:t>.2.2.3</w:t>
      </w:r>
      <w:r>
        <w:rPr>
          <w:lang w:eastAsia="zh-CN"/>
        </w:rPr>
        <w:tab/>
        <w:t>Resource Standard Methods</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44BDF02B" w14:textId="0C93AD35" w:rsidR="006264CE" w:rsidRDefault="006264CE" w:rsidP="00450DFB">
      <w:pPr>
        <w:pStyle w:val="H6"/>
        <w:rPr>
          <w:lang w:eastAsia="zh-CN"/>
        </w:rPr>
      </w:pPr>
      <w:bookmarkStart w:id="7897" w:name="_Toc97042596"/>
      <w:bookmarkStart w:id="7898" w:name="_Toc97045740"/>
      <w:bookmarkStart w:id="7899" w:name="_Toc97155485"/>
      <w:bookmarkStart w:id="7900" w:name="_Toc101521611"/>
      <w:bookmarkStart w:id="7901" w:name="_Toc138761889"/>
      <w:bookmarkStart w:id="7902" w:name="_Toc145708104"/>
      <w:bookmarkStart w:id="7903" w:name="_Toc160570601"/>
      <w:bookmarkStart w:id="7904" w:name="_Toc162008197"/>
      <w:bookmarkStart w:id="7905" w:name="_Toc185515865"/>
      <w:bookmarkStart w:id="7906" w:name="_Toc192873173"/>
      <w:bookmarkStart w:id="7907" w:name="_Toc200970886"/>
      <w:bookmarkStart w:id="7908" w:name="_Toc207722217"/>
      <w:bookmarkStart w:id="7909" w:name="_Toc209521080"/>
      <w:r>
        <w:rPr>
          <w:lang w:eastAsia="zh-CN"/>
        </w:rPr>
        <w:t>8.</w:t>
      </w:r>
      <w:r w:rsidR="0085033B">
        <w:rPr>
          <w:lang w:eastAsia="zh-CN"/>
        </w:rPr>
        <w:t>7</w:t>
      </w:r>
      <w:r>
        <w:rPr>
          <w:lang w:eastAsia="zh-CN"/>
        </w:rPr>
        <w:t>.2.2.3.1</w:t>
      </w:r>
      <w:r>
        <w:rPr>
          <w:lang w:eastAsia="zh-CN"/>
        </w:rPr>
        <w:tab/>
        <w:t>GET</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450DFB">
      <w:pPr>
        <w:pStyle w:val="H6"/>
        <w:rPr>
          <w:lang w:eastAsia="zh-CN"/>
        </w:rPr>
      </w:pPr>
      <w:bookmarkStart w:id="7910" w:name="_Toc97042597"/>
      <w:bookmarkStart w:id="7911" w:name="_Toc97045741"/>
      <w:bookmarkStart w:id="7912" w:name="_Toc97155486"/>
      <w:bookmarkStart w:id="7913" w:name="_Toc101521612"/>
      <w:bookmarkStart w:id="7914" w:name="_Toc138761890"/>
      <w:bookmarkStart w:id="7915" w:name="_Toc145708105"/>
      <w:bookmarkStart w:id="7916" w:name="_Toc160570602"/>
      <w:bookmarkStart w:id="7917" w:name="_Toc162008198"/>
      <w:bookmarkStart w:id="7918" w:name="_Toc185515866"/>
      <w:bookmarkStart w:id="7919" w:name="_Toc192873174"/>
      <w:bookmarkStart w:id="7920" w:name="_Toc200970887"/>
      <w:bookmarkStart w:id="7921" w:name="_Toc207722218"/>
      <w:bookmarkStart w:id="7922" w:name="_Toc209521081"/>
      <w:r>
        <w:rPr>
          <w:lang w:eastAsia="zh-CN"/>
        </w:rPr>
        <w:t>8.</w:t>
      </w:r>
      <w:r w:rsidR="0085033B">
        <w:rPr>
          <w:lang w:eastAsia="zh-CN"/>
        </w:rPr>
        <w:t>7</w:t>
      </w:r>
      <w:r>
        <w:rPr>
          <w:lang w:eastAsia="zh-CN"/>
        </w:rPr>
        <w:t>.2.2.3.2</w:t>
      </w:r>
      <w:r>
        <w:rPr>
          <w:lang w:eastAsia="zh-CN"/>
        </w:rPr>
        <w:tab/>
        <w:t>POST</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923" w:name="_Toc97042598"/>
      <w:bookmarkStart w:id="7924" w:name="_Toc97045742"/>
      <w:bookmarkStart w:id="7925" w:name="_Toc97155487"/>
      <w:bookmarkStart w:id="7926" w:name="_Toc101521613"/>
      <w:bookmarkStart w:id="7927" w:name="_Toc138761891"/>
      <w:bookmarkStart w:id="7928" w:name="_Toc145708106"/>
      <w:bookmarkStart w:id="7929" w:name="_Toc160570603"/>
      <w:bookmarkStart w:id="7930" w:name="_Toc162008199"/>
      <w:bookmarkStart w:id="7931" w:name="_Toc185515867"/>
      <w:bookmarkStart w:id="7932" w:name="_Toc192873175"/>
      <w:bookmarkStart w:id="7933" w:name="_Toc200970888"/>
      <w:bookmarkStart w:id="7934" w:name="_Toc207722219"/>
      <w:bookmarkStart w:id="7935" w:name="_Toc209521082"/>
      <w:bookmarkStart w:id="7936" w:name="_Toc218778927"/>
      <w:r>
        <w:rPr>
          <w:lang w:eastAsia="zh-CN"/>
        </w:rPr>
        <w:t>8.</w:t>
      </w:r>
      <w:r w:rsidR="003300AE">
        <w:rPr>
          <w:lang w:eastAsia="zh-CN"/>
        </w:rPr>
        <w:t>7</w:t>
      </w:r>
      <w:r>
        <w:rPr>
          <w:lang w:eastAsia="zh-CN"/>
        </w:rPr>
        <w:t>.2.2.4</w:t>
      </w:r>
      <w:r>
        <w:rPr>
          <w:lang w:eastAsia="zh-CN"/>
        </w:rPr>
        <w:tab/>
        <w:t>Resource Custom Operations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937" w:name="_Toc97042599"/>
      <w:bookmarkStart w:id="7938" w:name="_Toc97045743"/>
      <w:bookmarkStart w:id="7939" w:name="_Toc97155488"/>
      <w:bookmarkStart w:id="7940" w:name="_Toc101521614"/>
      <w:bookmarkStart w:id="7941" w:name="_Toc138761892"/>
      <w:bookmarkStart w:id="7942" w:name="_Toc145708107"/>
      <w:bookmarkStart w:id="7943" w:name="_Toc160570604"/>
      <w:bookmarkStart w:id="7944" w:name="_Toc162008200"/>
      <w:bookmarkStart w:id="7945" w:name="_Toc185515868"/>
      <w:bookmarkStart w:id="7946" w:name="_Toc192873176"/>
      <w:bookmarkStart w:id="7947" w:name="_Toc200970889"/>
      <w:bookmarkStart w:id="7948" w:name="_Toc207722220"/>
      <w:bookmarkStart w:id="7949" w:name="_Toc209521083"/>
      <w:bookmarkStart w:id="7950" w:name="_Toc218778928"/>
      <w:r>
        <w:t>8.</w:t>
      </w:r>
      <w:r w:rsidR="003300AE">
        <w:t>7</w:t>
      </w:r>
      <w:r>
        <w:t>.3</w:t>
      </w:r>
      <w:r>
        <w:tab/>
        <w:t>Custom Operations without associated resources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951" w:name="_Toc97042600"/>
      <w:bookmarkStart w:id="7952" w:name="_Toc97045744"/>
      <w:bookmarkStart w:id="7953" w:name="_Toc97155489"/>
      <w:bookmarkStart w:id="7954" w:name="_Toc101521615"/>
      <w:bookmarkStart w:id="7955" w:name="_Toc138761893"/>
      <w:bookmarkStart w:id="7956" w:name="_Toc145708108"/>
      <w:bookmarkStart w:id="7957" w:name="_Toc160570605"/>
      <w:bookmarkStart w:id="7958" w:name="_Toc162008201"/>
      <w:bookmarkStart w:id="7959" w:name="_Toc185515869"/>
      <w:bookmarkStart w:id="7960" w:name="_Toc192873177"/>
      <w:bookmarkStart w:id="7961" w:name="_Toc200970890"/>
      <w:bookmarkStart w:id="7962" w:name="_Toc207722221"/>
      <w:bookmarkStart w:id="7963" w:name="_Toc209521084"/>
      <w:bookmarkStart w:id="7964" w:name="_Toc218778929"/>
      <w:r>
        <w:t>8.</w:t>
      </w:r>
      <w:r w:rsidR="003300AE">
        <w:t>7</w:t>
      </w:r>
      <w:r>
        <w:t>.4</w:t>
      </w:r>
      <w:r>
        <w:tab/>
        <w:t>Notifications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965" w:name="_Toc97042601"/>
      <w:bookmarkStart w:id="7966" w:name="_Toc97045745"/>
      <w:bookmarkStart w:id="7967" w:name="_Toc97155490"/>
      <w:bookmarkStart w:id="7968" w:name="_Toc101521616"/>
      <w:bookmarkStart w:id="7969" w:name="_Toc138761894"/>
      <w:bookmarkStart w:id="7970" w:name="_Toc145708109"/>
      <w:bookmarkStart w:id="7971" w:name="_Toc160570606"/>
      <w:bookmarkStart w:id="7972" w:name="_Toc162008202"/>
      <w:bookmarkStart w:id="7973" w:name="_Toc185515870"/>
      <w:bookmarkStart w:id="7974" w:name="_Toc192873178"/>
      <w:bookmarkStart w:id="7975" w:name="_Toc200970891"/>
      <w:bookmarkStart w:id="7976" w:name="_Toc207722222"/>
      <w:bookmarkStart w:id="7977" w:name="_Toc209521085"/>
      <w:bookmarkStart w:id="7978" w:name="_Toc218778930"/>
      <w:r>
        <w:t>8.</w:t>
      </w:r>
      <w:r w:rsidR="003300AE">
        <w:t>7</w:t>
      </w:r>
      <w:r>
        <w:t>.5</w:t>
      </w:r>
      <w:r>
        <w:tab/>
        <w:t>Data Model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1AAD7F5A" w14:textId="15A7354A" w:rsidR="006264CE" w:rsidRDefault="006264CE" w:rsidP="006264CE">
      <w:pPr>
        <w:pStyle w:val="Heading4"/>
        <w:rPr>
          <w:lang w:eastAsia="zh-CN"/>
        </w:rPr>
      </w:pPr>
      <w:bookmarkStart w:id="7979" w:name="_Toc97042602"/>
      <w:bookmarkStart w:id="7980" w:name="_Toc97045746"/>
      <w:bookmarkStart w:id="7981" w:name="_Toc97155491"/>
      <w:bookmarkStart w:id="7982" w:name="_Toc101521617"/>
      <w:bookmarkStart w:id="7983" w:name="_Toc138761895"/>
      <w:bookmarkStart w:id="7984" w:name="_Toc145708110"/>
      <w:bookmarkStart w:id="7985" w:name="_Toc160570607"/>
      <w:bookmarkStart w:id="7986" w:name="_Toc162008203"/>
      <w:bookmarkStart w:id="7987" w:name="_Toc185515871"/>
      <w:bookmarkStart w:id="7988" w:name="_Toc192873179"/>
      <w:bookmarkStart w:id="7989" w:name="_Toc200970892"/>
      <w:bookmarkStart w:id="7990" w:name="_Toc207722223"/>
      <w:bookmarkStart w:id="7991" w:name="_Toc209521086"/>
      <w:bookmarkStart w:id="7992" w:name="_Toc218778931"/>
      <w:r>
        <w:rPr>
          <w:lang w:eastAsia="zh-CN"/>
        </w:rPr>
        <w:t>8.</w:t>
      </w:r>
      <w:r w:rsidR="003300AE">
        <w:rPr>
          <w:lang w:eastAsia="zh-CN"/>
        </w:rPr>
        <w:t>7</w:t>
      </w:r>
      <w:r>
        <w:rPr>
          <w:lang w:eastAsia="zh-CN"/>
        </w:rPr>
        <w:t>.5.1</w:t>
      </w:r>
      <w:r>
        <w:rPr>
          <w:lang w:eastAsia="zh-CN"/>
        </w:rPr>
        <w:tab/>
        <w:t>General</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7993" w:name="_Toc97042603"/>
      <w:bookmarkStart w:id="7994" w:name="_Toc97045747"/>
      <w:bookmarkStart w:id="7995" w:name="_Toc97155492"/>
      <w:bookmarkStart w:id="7996" w:name="_Toc101521618"/>
      <w:bookmarkStart w:id="7997" w:name="_Toc138761896"/>
      <w:bookmarkStart w:id="7998" w:name="_Toc145708111"/>
      <w:bookmarkStart w:id="7999" w:name="_Toc160570608"/>
      <w:bookmarkStart w:id="8000" w:name="_Toc162008204"/>
      <w:bookmarkStart w:id="8001" w:name="_Toc185515872"/>
      <w:bookmarkStart w:id="8002" w:name="_Toc192873180"/>
      <w:bookmarkStart w:id="8003" w:name="_Toc200970893"/>
      <w:bookmarkStart w:id="8004" w:name="_Toc207722224"/>
      <w:bookmarkStart w:id="8005" w:name="_Toc209521087"/>
      <w:bookmarkStart w:id="8006" w:name="_Toc218778932"/>
      <w:r>
        <w:rPr>
          <w:lang w:eastAsia="zh-CN"/>
        </w:rPr>
        <w:t>8.</w:t>
      </w:r>
      <w:r w:rsidR="003300AE">
        <w:rPr>
          <w:lang w:eastAsia="zh-CN"/>
        </w:rPr>
        <w:t>7</w:t>
      </w:r>
      <w:r>
        <w:rPr>
          <w:lang w:eastAsia="zh-CN"/>
        </w:rPr>
        <w:t>.5.2</w:t>
      </w:r>
      <w:r>
        <w:rPr>
          <w:lang w:eastAsia="zh-CN"/>
        </w:rPr>
        <w:tab/>
        <w:t>Structured data types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7229682F" w14:textId="4D53D962" w:rsidR="006264CE" w:rsidRDefault="006264CE" w:rsidP="006264CE">
      <w:pPr>
        <w:pStyle w:val="Heading5"/>
        <w:rPr>
          <w:lang w:eastAsia="zh-CN"/>
        </w:rPr>
      </w:pPr>
      <w:bookmarkStart w:id="8007" w:name="_Toc97042604"/>
      <w:bookmarkStart w:id="8008" w:name="_Toc97045748"/>
      <w:bookmarkStart w:id="8009" w:name="_Toc97155493"/>
      <w:bookmarkStart w:id="8010" w:name="_Toc101521619"/>
      <w:bookmarkStart w:id="8011" w:name="_Toc138761897"/>
      <w:bookmarkStart w:id="8012" w:name="_Toc145708112"/>
      <w:bookmarkStart w:id="8013" w:name="_Toc160570609"/>
      <w:bookmarkStart w:id="8014" w:name="_Toc162008205"/>
      <w:bookmarkStart w:id="8015" w:name="_Toc185515873"/>
      <w:bookmarkStart w:id="8016" w:name="_Toc192873181"/>
      <w:bookmarkStart w:id="8017" w:name="_Toc200970894"/>
      <w:bookmarkStart w:id="8018" w:name="_Toc207722225"/>
      <w:bookmarkStart w:id="8019" w:name="_Toc209521088"/>
      <w:bookmarkStart w:id="8020" w:name="_Toc218778933"/>
      <w:r>
        <w:rPr>
          <w:lang w:eastAsia="zh-CN"/>
        </w:rPr>
        <w:t>8.</w:t>
      </w:r>
      <w:r w:rsidR="003300AE">
        <w:rPr>
          <w:lang w:eastAsia="zh-CN"/>
        </w:rPr>
        <w:t>7</w:t>
      </w:r>
      <w:r>
        <w:rPr>
          <w:lang w:eastAsia="zh-CN"/>
        </w:rPr>
        <w:t>.5.2.1</w:t>
      </w:r>
      <w:r>
        <w:rPr>
          <w:lang w:eastAsia="zh-CN"/>
        </w:rPr>
        <w:tab/>
        <w:t>Introduction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021" w:name="_Toc97042605"/>
      <w:bookmarkStart w:id="8022" w:name="_Toc97045749"/>
      <w:bookmarkStart w:id="8023" w:name="_Toc97155494"/>
      <w:bookmarkStart w:id="8024" w:name="_Toc101521620"/>
      <w:bookmarkStart w:id="8025" w:name="_Toc138761898"/>
      <w:bookmarkStart w:id="8026" w:name="_Toc145708113"/>
      <w:bookmarkStart w:id="8027" w:name="_Toc160570610"/>
      <w:bookmarkStart w:id="8028" w:name="_Toc162008206"/>
      <w:bookmarkStart w:id="8029" w:name="_Toc185515874"/>
      <w:bookmarkStart w:id="8030" w:name="_Toc192873182"/>
      <w:bookmarkStart w:id="8031" w:name="_Toc200970895"/>
      <w:bookmarkStart w:id="8032" w:name="_Toc207722226"/>
      <w:bookmarkStart w:id="8033" w:name="_Toc209521089"/>
      <w:bookmarkStart w:id="8034" w:name="_Toc218778934"/>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140B4A">
            <w:pPr>
              <w:pStyle w:val="TAH"/>
            </w:pPr>
            <w:r w:rsidRPr="00140B4A">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035" w:name="_Toc97042606"/>
      <w:bookmarkStart w:id="8036" w:name="_Toc97045750"/>
      <w:bookmarkStart w:id="8037" w:name="_Toc97155495"/>
      <w:bookmarkStart w:id="8038" w:name="_Toc101521621"/>
      <w:bookmarkStart w:id="8039" w:name="_Toc138761899"/>
      <w:bookmarkStart w:id="8040" w:name="_Toc145708114"/>
      <w:bookmarkStart w:id="8041" w:name="_Toc160570611"/>
      <w:bookmarkStart w:id="8042" w:name="_Toc162008207"/>
      <w:bookmarkStart w:id="8043" w:name="_Toc185515875"/>
      <w:bookmarkStart w:id="8044" w:name="_Toc192873183"/>
      <w:bookmarkStart w:id="8045" w:name="_Toc200970896"/>
      <w:bookmarkStart w:id="8046" w:name="_Toc207722227"/>
      <w:bookmarkStart w:id="8047" w:name="_Toc209521090"/>
      <w:bookmarkStart w:id="8048" w:name="_Toc218778935"/>
      <w:r>
        <w:rPr>
          <w:lang w:eastAsia="zh-CN"/>
        </w:rPr>
        <w:t>8.</w:t>
      </w:r>
      <w:r w:rsidR="003300AE">
        <w:rPr>
          <w:lang w:eastAsia="zh-CN"/>
        </w:rPr>
        <w:t>7</w:t>
      </w:r>
      <w:r>
        <w:rPr>
          <w:lang w:eastAsia="zh-CN"/>
        </w:rPr>
        <w:t>.5.2.3</w:t>
      </w:r>
      <w:r>
        <w:rPr>
          <w:lang w:eastAsia="zh-CN"/>
        </w:rPr>
        <w:tab/>
        <w:t>Type: IndividualSessionContext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140B4A">
            <w:pPr>
              <w:pStyle w:val="TAH"/>
            </w:pPr>
            <w:r w:rsidRPr="00140B4A">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049" w:name="_Toc97042607"/>
      <w:bookmarkStart w:id="8050" w:name="_Toc97045751"/>
      <w:bookmarkStart w:id="8051" w:name="_Toc97155496"/>
      <w:bookmarkStart w:id="8052" w:name="_Toc101521622"/>
      <w:bookmarkStart w:id="8053" w:name="_Toc138761900"/>
      <w:bookmarkStart w:id="8054" w:name="_Toc145708115"/>
      <w:bookmarkStart w:id="8055" w:name="_Toc160570612"/>
      <w:bookmarkStart w:id="8056" w:name="_Toc162008208"/>
      <w:bookmarkStart w:id="8057" w:name="_Toc185515876"/>
      <w:bookmarkStart w:id="8058" w:name="_Toc192873184"/>
      <w:bookmarkStart w:id="8059" w:name="_Toc200970897"/>
      <w:bookmarkStart w:id="8060" w:name="_Toc207722228"/>
      <w:bookmarkStart w:id="8061" w:name="_Toc209521091"/>
      <w:bookmarkStart w:id="8062" w:name="_Toc218778936"/>
      <w:r>
        <w:rPr>
          <w:lang w:eastAsia="zh-CN"/>
        </w:rPr>
        <w:lastRenderedPageBreak/>
        <w:t>8.</w:t>
      </w:r>
      <w:r w:rsidR="003300AE">
        <w:rPr>
          <w:lang w:eastAsia="zh-CN"/>
        </w:rPr>
        <w:t>7</w:t>
      </w:r>
      <w:r>
        <w:rPr>
          <w:lang w:eastAsia="zh-CN"/>
        </w:rPr>
        <w:t>.5.2.4</w:t>
      </w:r>
      <w:r>
        <w:rPr>
          <w:lang w:eastAsia="zh-CN"/>
        </w:rPr>
        <w:tab/>
        <w:t>Type: EECContextPush</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140B4A">
            <w:pPr>
              <w:pStyle w:val="TAH"/>
            </w:pPr>
            <w:r w:rsidRPr="00140B4A">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bookmarkStart w:id="8063" w:name="_PERM_MCCTEMPBM_CRPT38050063___2"/>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bookmarkEnd w:id="8063"/>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064" w:name="_Toc97042608"/>
      <w:bookmarkStart w:id="8065" w:name="_Toc97045752"/>
      <w:bookmarkStart w:id="8066" w:name="_Toc97155497"/>
      <w:bookmarkStart w:id="8067" w:name="_Toc101521623"/>
      <w:bookmarkStart w:id="8068" w:name="_Toc138761901"/>
      <w:bookmarkStart w:id="8069" w:name="_Toc145708116"/>
      <w:bookmarkStart w:id="8070" w:name="_Toc160570613"/>
      <w:bookmarkStart w:id="8071" w:name="_Toc162008209"/>
      <w:bookmarkStart w:id="8072" w:name="_Toc185515877"/>
      <w:bookmarkStart w:id="8073" w:name="_Toc192873185"/>
      <w:bookmarkStart w:id="8074" w:name="_Toc200970898"/>
      <w:bookmarkStart w:id="8075" w:name="_Toc207722229"/>
      <w:bookmarkStart w:id="8076" w:name="_Toc209521092"/>
      <w:bookmarkStart w:id="8077" w:name="_Toc218778937"/>
      <w:r>
        <w:rPr>
          <w:lang w:eastAsia="zh-CN"/>
        </w:rPr>
        <w:lastRenderedPageBreak/>
        <w:t>8.</w:t>
      </w:r>
      <w:r w:rsidR="003300AE">
        <w:rPr>
          <w:lang w:eastAsia="zh-CN"/>
        </w:rPr>
        <w:t>7</w:t>
      </w:r>
      <w:r>
        <w:rPr>
          <w:lang w:eastAsia="zh-CN"/>
        </w:rPr>
        <w:t>.5.2.5</w:t>
      </w:r>
      <w:r>
        <w:rPr>
          <w:lang w:eastAsia="zh-CN"/>
        </w:rPr>
        <w:tab/>
        <w:t>Type: EECContext</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140B4A">
            <w:pPr>
              <w:pStyle w:val="TAH"/>
            </w:pPr>
            <w:r w:rsidRPr="00140B4A">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bookmarkStart w:id="8078" w:name="_PERM_MCCTEMPBM_CRPT38050065___2"/>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bookmarkEnd w:id="8078"/>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079" w:name="_Toc138761902"/>
      <w:bookmarkStart w:id="8080" w:name="_Toc145708117"/>
      <w:bookmarkStart w:id="8081" w:name="_Toc160570614"/>
      <w:bookmarkStart w:id="8082" w:name="_Toc162008210"/>
      <w:bookmarkStart w:id="8083" w:name="_Toc185515878"/>
      <w:bookmarkStart w:id="8084" w:name="_Toc192873186"/>
      <w:bookmarkStart w:id="8085" w:name="_Toc200970899"/>
      <w:bookmarkStart w:id="8086" w:name="_Toc207722230"/>
      <w:bookmarkStart w:id="8087" w:name="_Toc209521093"/>
      <w:bookmarkStart w:id="8088" w:name="_Toc218778938"/>
      <w:r>
        <w:rPr>
          <w:lang w:eastAsia="zh-CN"/>
        </w:rPr>
        <w:t>8.</w:t>
      </w:r>
      <w:r w:rsidR="004800D1">
        <w:rPr>
          <w:lang w:eastAsia="zh-CN"/>
        </w:rPr>
        <w:t>7</w:t>
      </w:r>
      <w:r>
        <w:rPr>
          <w:lang w:eastAsia="zh-CN"/>
        </w:rPr>
        <w:t>.5.2.6</w:t>
      </w:r>
      <w:r>
        <w:rPr>
          <w:lang w:eastAsia="zh-CN"/>
        </w:rPr>
        <w:tab/>
        <w:t>Type: EECContextPushRes</w:t>
      </w:r>
      <w:bookmarkEnd w:id="8079"/>
      <w:bookmarkEnd w:id="8080"/>
      <w:bookmarkEnd w:id="8081"/>
      <w:bookmarkEnd w:id="8082"/>
      <w:bookmarkEnd w:id="8083"/>
      <w:bookmarkEnd w:id="8084"/>
      <w:bookmarkEnd w:id="8085"/>
      <w:bookmarkEnd w:id="8086"/>
      <w:bookmarkEnd w:id="8087"/>
      <w:bookmarkEnd w:id="8088"/>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140B4A">
            <w:pPr>
              <w:pStyle w:val="TAH"/>
            </w:pPr>
            <w:r w:rsidRPr="00140B4A">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089" w:name="_Toc138761903"/>
      <w:bookmarkStart w:id="8090" w:name="_Toc145708118"/>
      <w:bookmarkStart w:id="8091" w:name="_Toc160570615"/>
      <w:bookmarkStart w:id="8092" w:name="_Toc162008211"/>
      <w:bookmarkStart w:id="8093" w:name="_Toc185515879"/>
      <w:bookmarkStart w:id="8094" w:name="_Toc192873187"/>
      <w:bookmarkStart w:id="8095" w:name="_Toc200970900"/>
      <w:bookmarkStart w:id="8096" w:name="_Toc207722231"/>
      <w:bookmarkStart w:id="8097" w:name="_Toc209521094"/>
      <w:bookmarkStart w:id="8098" w:name="_Toc218778939"/>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8089"/>
      <w:bookmarkEnd w:id="8090"/>
      <w:bookmarkEnd w:id="8091"/>
      <w:bookmarkEnd w:id="8092"/>
      <w:bookmarkEnd w:id="8093"/>
      <w:bookmarkEnd w:id="8094"/>
      <w:bookmarkEnd w:id="8095"/>
      <w:bookmarkEnd w:id="8096"/>
      <w:bookmarkEnd w:id="8097"/>
      <w:bookmarkEnd w:id="809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140B4A">
            <w:pPr>
              <w:pStyle w:val="TAH"/>
            </w:pPr>
            <w:r w:rsidRPr="00140B4A">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099" w:name="_Toc138761904"/>
      <w:bookmarkStart w:id="8100" w:name="_Toc145708119"/>
      <w:bookmarkStart w:id="8101" w:name="_Toc160570616"/>
      <w:bookmarkStart w:id="8102" w:name="_Toc162008212"/>
      <w:bookmarkStart w:id="8103" w:name="_Toc185515880"/>
      <w:bookmarkStart w:id="8104" w:name="_Toc192873188"/>
      <w:bookmarkStart w:id="8105" w:name="_Toc200970901"/>
      <w:bookmarkStart w:id="8106" w:name="_Toc207722232"/>
      <w:bookmarkStart w:id="8107" w:name="_Toc209521095"/>
      <w:bookmarkStart w:id="8108" w:name="_Toc218778940"/>
      <w:r>
        <w:rPr>
          <w:lang w:eastAsia="zh-CN"/>
        </w:rPr>
        <w:t>8.7.5.2.</w:t>
      </w:r>
      <w:r w:rsidRPr="00FB696D">
        <w:rPr>
          <w:lang w:eastAsia="zh-CN"/>
        </w:rPr>
        <w:t>8</w:t>
      </w:r>
      <w:r>
        <w:rPr>
          <w:lang w:eastAsia="zh-CN"/>
        </w:rPr>
        <w:tab/>
        <w:t xml:space="preserve">Type: </w:t>
      </w:r>
      <w:r>
        <w:t>EECSrvContinuitySupport</w:t>
      </w:r>
      <w:bookmarkEnd w:id="8099"/>
      <w:bookmarkEnd w:id="8100"/>
      <w:bookmarkEnd w:id="8101"/>
      <w:bookmarkEnd w:id="8102"/>
      <w:bookmarkEnd w:id="8103"/>
      <w:bookmarkEnd w:id="8104"/>
      <w:bookmarkEnd w:id="8105"/>
      <w:bookmarkEnd w:id="8106"/>
      <w:bookmarkEnd w:id="8107"/>
      <w:bookmarkEnd w:id="8108"/>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140B4A">
            <w:pPr>
              <w:pStyle w:val="TAH"/>
            </w:pPr>
            <w:r w:rsidRPr="00140B4A">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109" w:name="_Toc97042609"/>
      <w:bookmarkStart w:id="8110" w:name="_Toc97045753"/>
      <w:bookmarkStart w:id="8111" w:name="_Toc97155498"/>
      <w:bookmarkStart w:id="8112" w:name="_Toc101521624"/>
      <w:bookmarkStart w:id="8113" w:name="_Toc138761905"/>
      <w:bookmarkStart w:id="8114" w:name="_Toc145708120"/>
      <w:bookmarkStart w:id="8115" w:name="_Toc160570617"/>
      <w:bookmarkStart w:id="8116" w:name="_Toc162008213"/>
      <w:bookmarkStart w:id="8117" w:name="_Toc185515881"/>
      <w:bookmarkStart w:id="8118" w:name="_Toc192873189"/>
      <w:bookmarkStart w:id="8119" w:name="_Toc200970902"/>
      <w:bookmarkStart w:id="8120" w:name="_Toc207722233"/>
      <w:bookmarkStart w:id="8121" w:name="_Toc209521096"/>
      <w:bookmarkStart w:id="8122" w:name="_Toc218778941"/>
      <w:r>
        <w:rPr>
          <w:lang w:eastAsia="zh-CN"/>
        </w:rPr>
        <w:t>8.</w:t>
      </w:r>
      <w:r w:rsidR="004800D1">
        <w:rPr>
          <w:lang w:eastAsia="zh-CN"/>
        </w:rPr>
        <w:t>7</w:t>
      </w:r>
      <w:r>
        <w:rPr>
          <w:lang w:eastAsia="zh-CN"/>
        </w:rPr>
        <w:t>.5.3</w:t>
      </w:r>
      <w:r>
        <w:rPr>
          <w:lang w:eastAsia="zh-CN"/>
        </w:rPr>
        <w:tab/>
        <w:t>Simple data types and enumerations</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19EA7A63" w14:textId="77777777" w:rsidR="008610C2" w:rsidRDefault="008610C2" w:rsidP="008610C2">
      <w:pPr>
        <w:pStyle w:val="Heading5"/>
      </w:pPr>
      <w:bookmarkStart w:id="8123" w:name="_Toc160570618"/>
      <w:bookmarkStart w:id="8124" w:name="_Toc162008214"/>
      <w:bookmarkStart w:id="8125" w:name="_Toc185515882"/>
      <w:bookmarkStart w:id="8126" w:name="_Toc192873190"/>
      <w:bookmarkStart w:id="8127" w:name="_Toc200970903"/>
      <w:bookmarkStart w:id="8128" w:name="_Toc207722234"/>
      <w:bookmarkStart w:id="8129" w:name="_Toc209521097"/>
      <w:bookmarkStart w:id="8130" w:name="_Toc218778942"/>
      <w:r>
        <w:rPr>
          <w:lang w:eastAsia="zh-CN"/>
        </w:rPr>
        <w:t>8.7.5</w:t>
      </w:r>
      <w:r>
        <w:t>.3.1</w:t>
      </w:r>
      <w:r>
        <w:tab/>
        <w:t>Introduction</w:t>
      </w:r>
      <w:bookmarkEnd w:id="8123"/>
      <w:bookmarkEnd w:id="8124"/>
      <w:bookmarkEnd w:id="8125"/>
      <w:bookmarkEnd w:id="8126"/>
      <w:bookmarkEnd w:id="8127"/>
      <w:bookmarkEnd w:id="8128"/>
      <w:bookmarkEnd w:id="8129"/>
      <w:bookmarkEnd w:id="8130"/>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8131" w:name="_Toc160570619"/>
      <w:bookmarkStart w:id="8132" w:name="_Toc162008215"/>
      <w:bookmarkStart w:id="8133" w:name="_Toc185515883"/>
      <w:bookmarkStart w:id="8134" w:name="_Toc192873191"/>
      <w:bookmarkStart w:id="8135" w:name="_Toc200970904"/>
      <w:bookmarkStart w:id="8136" w:name="_Toc207722235"/>
      <w:bookmarkStart w:id="8137" w:name="_Toc209521098"/>
      <w:bookmarkStart w:id="8138" w:name="_Toc218778943"/>
      <w:r>
        <w:rPr>
          <w:lang w:eastAsia="zh-CN"/>
        </w:rPr>
        <w:t>8.7.5</w:t>
      </w:r>
      <w:r>
        <w:t>.3.2</w:t>
      </w:r>
      <w:r>
        <w:tab/>
        <w:t>Simple data types</w:t>
      </w:r>
      <w:bookmarkEnd w:id="8131"/>
      <w:bookmarkEnd w:id="8132"/>
      <w:bookmarkEnd w:id="8133"/>
      <w:bookmarkEnd w:id="8134"/>
      <w:bookmarkEnd w:id="8135"/>
      <w:bookmarkEnd w:id="8136"/>
      <w:bookmarkEnd w:id="8137"/>
      <w:bookmarkEnd w:id="813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8139" w:name="_Toc160570620"/>
      <w:bookmarkStart w:id="8140" w:name="_Toc162008216"/>
      <w:bookmarkStart w:id="8141" w:name="_Toc185515884"/>
      <w:bookmarkStart w:id="8142" w:name="_Toc192873192"/>
      <w:bookmarkStart w:id="8143" w:name="_Toc200970905"/>
      <w:bookmarkStart w:id="8144" w:name="_Toc207722236"/>
      <w:bookmarkStart w:id="8145" w:name="_Toc209521099"/>
      <w:bookmarkStart w:id="8146" w:name="_Toc218778944"/>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139"/>
      <w:bookmarkEnd w:id="8140"/>
      <w:bookmarkEnd w:id="8141"/>
      <w:bookmarkEnd w:id="8142"/>
      <w:bookmarkEnd w:id="8143"/>
      <w:bookmarkEnd w:id="8144"/>
      <w:bookmarkEnd w:id="8145"/>
      <w:bookmarkEnd w:id="8146"/>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8147" w:name="_Toc160570621"/>
      <w:bookmarkStart w:id="8148" w:name="_Toc162008217"/>
      <w:bookmarkStart w:id="8149" w:name="_Toc185515885"/>
      <w:bookmarkStart w:id="8150" w:name="_Toc192873193"/>
      <w:bookmarkStart w:id="8151" w:name="_Toc200970906"/>
      <w:bookmarkStart w:id="8152" w:name="_Toc207722237"/>
      <w:bookmarkStart w:id="8153" w:name="_Toc209521100"/>
      <w:bookmarkStart w:id="8154" w:name="_Toc218778945"/>
      <w:r>
        <w:rPr>
          <w:lang w:eastAsia="zh-CN"/>
        </w:rPr>
        <w:lastRenderedPageBreak/>
        <w:t>8.7.5</w:t>
      </w:r>
      <w:r>
        <w:t>.5</w:t>
      </w:r>
      <w:r>
        <w:tab/>
        <w:t>Binary data</w:t>
      </w:r>
      <w:bookmarkEnd w:id="8147"/>
      <w:bookmarkEnd w:id="8148"/>
      <w:bookmarkEnd w:id="8149"/>
      <w:bookmarkEnd w:id="8150"/>
      <w:bookmarkEnd w:id="8151"/>
      <w:bookmarkEnd w:id="8152"/>
      <w:bookmarkEnd w:id="8153"/>
      <w:bookmarkEnd w:id="8154"/>
    </w:p>
    <w:p w14:paraId="2062F292" w14:textId="77777777" w:rsidR="008610C2" w:rsidRDefault="008610C2" w:rsidP="008610C2">
      <w:pPr>
        <w:pStyle w:val="Heading5"/>
      </w:pPr>
      <w:bookmarkStart w:id="8155" w:name="_Toc160570622"/>
      <w:bookmarkStart w:id="8156" w:name="_Toc162008218"/>
      <w:bookmarkStart w:id="8157" w:name="_Toc185515886"/>
      <w:bookmarkStart w:id="8158" w:name="_Toc192873194"/>
      <w:bookmarkStart w:id="8159" w:name="_Toc200970907"/>
      <w:bookmarkStart w:id="8160" w:name="_Toc207722238"/>
      <w:bookmarkStart w:id="8161" w:name="_Toc209521101"/>
      <w:bookmarkStart w:id="8162" w:name="_Toc218778946"/>
      <w:r>
        <w:rPr>
          <w:lang w:eastAsia="zh-CN"/>
        </w:rPr>
        <w:t>8.7.5</w:t>
      </w:r>
      <w:r>
        <w:t>.5.1</w:t>
      </w:r>
      <w:r>
        <w:tab/>
        <w:t>Binary Data Types</w:t>
      </w:r>
      <w:bookmarkEnd w:id="8155"/>
      <w:bookmarkEnd w:id="8156"/>
      <w:bookmarkEnd w:id="8157"/>
      <w:bookmarkEnd w:id="8158"/>
      <w:bookmarkEnd w:id="8159"/>
      <w:bookmarkEnd w:id="8160"/>
      <w:bookmarkEnd w:id="8161"/>
      <w:bookmarkEnd w:id="8162"/>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8163" w:name="_Toc97042610"/>
      <w:bookmarkStart w:id="8164" w:name="_Toc97045754"/>
      <w:bookmarkStart w:id="8165" w:name="_Toc97155499"/>
      <w:bookmarkStart w:id="8166" w:name="_Toc101521625"/>
      <w:bookmarkStart w:id="8167" w:name="_Toc138761906"/>
      <w:bookmarkStart w:id="8168" w:name="_Toc145708121"/>
      <w:bookmarkStart w:id="8169" w:name="_Toc160570623"/>
      <w:bookmarkStart w:id="8170" w:name="_Toc162008219"/>
      <w:bookmarkStart w:id="8171" w:name="_Toc185515887"/>
      <w:bookmarkStart w:id="8172" w:name="_Toc192873195"/>
      <w:bookmarkStart w:id="8173" w:name="_Toc200970908"/>
      <w:bookmarkStart w:id="8174" w:name="_Toc207722239"/>
      <w:bookmarkStart w:id="8175" w:name="_Toc209521102"/>
      <w:bookmarkStart w:id="8176" w:name="_Toc218778947"/>
      <w:r>
        <w:t>8.</w:t>
      </w:r>
      <w:r w:rsidR="004800D1">
        <w:t>7</w:t>
      </w:r>
      <w:r>
        <w:t>.6</w:t>
      </w:r>
      <w:r>
        <w:tab/>
        <w:t>Error Handling</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0212974C" w14:textId="77777777" w:rsidR="008610C2" w:rsidRDefault="008610C2" w:rsidP="008610C2">
      <w:pPr>
        <w:pStyle w:val="Heading4"/>
      </w:pPr>
      <w:bookmarkStart w:id="8177" w:name="_Toc160570624"/>
      <w:bookmarkStart w:id="8178" w:name="_Toc162008220"/>
      <w:bookmarkStart w:id="8179" w:name="_Toc185515888"/>
      <w:bookmarkStart w:id="8180" w:name="_Toc192873196"/>
      <w:bookmarkStart w:id="8181" w:name="_Toc200970909"/>
      <w:bookmarkStart w:id="8182" w:name="_Toc207722240"/>
      <w:bookmarkStart w:id="8183" w:name="_Toc209521103"/>
      <w:bookmarkStart w:id="8184" w:name="_Toc218778948"/>
      <w:r>
        <w:t>8.7.6.1</w:t>
      </w:r>
      <w:r>
        <w:tab/>
        <w:t>General</w:t>
      </w:r>
      <w:bookmarkEnd w:id="8177"/>
      <w:bookmarkEnd w:id="8178"/>
      <w:bookmarkEnd w:id="8179"/>
      <w:bookmarkEnd w:id="8180"/>
      <w:bookmarkEnd w:id="8181"/>
      <w:bookmarkEnd w:id="8182"/>
      <w:bookmarkEnd w:id="8183"/>
      <w:bookmarkEnd w:id="8184"/>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8185" w:name="_Toc160570625"/>
      <w:bookmarkStart w:id="8186" w:name="_Toc162008221"/>
      <w:bookmarkStart w:id="8187" w:name="_Toc185515889"/>
      <w:bookmarkStart w:id="8188" w:name="_Toc192873197"/>
      <w:bookmarkStart w:id="8189" w:name="_Toc200970910"/>
      <w:bookmarkStart w:id="8190" w:name="_Toc207722241"/>
      <w:bookmarkStart w:id="8191" w:name="_Toc209521104"/>
      <w:bookmarkStart w:id="8192" w:name="_Toc218778949"/>
      <w:r>
        <w:t>8.7.6.2</w:t>
      </w:r>
      <w:r>
        <w:tab/>
        <w:t>Protocol Errors</w:t>
      </w:r>
      <w:bookmarkEnd w:id="8185"/>
      <w:bookmarkEnd w:id="8186"/>
      <w:bookmarkEnd w:id="8187"/>
      <w:bookmarkEnd w:id="8188"/>
      <w:bookmarkEnd w:id="8189"/>
      <w:bookmarkEnd w:id="8190"/>
      <w:bookmarkEnd w:id="8191"/>
      <w:bookmarkEnd w:id="819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8193" w:name="_Toc160570626"/>
      <w:bookmarkStart w:id="8194" w:name="_Toc162008222"/>
      <w:bookmarkStart w:id="8195" w:name="_Toc185515890"/>
      <w:bookmarkStart w:id="8196" w:name="_Toc192873198"/>
      <w:bookmarkStart w:id="8197" w:name="_Toc200970911"/>
      <w:bookmarkStart w:id="8198" w:name="_Toc207722242"/>
      <w:bookmarkStart w:id="8199" w:name="_Toc209521105"/>
      <w:bookmarkStart w:id="8200" w:name="_Toc218778950"/>
      <w:r>
        <w:t>8.7.6.3</w:t>
      </w:r>
      <w:r>
        <w:tab/>
        <w:t>Application Errors</w:t>
      </w:r>
      <w:bookmarkEnd w:id="8193"/>
      <w:bookmarkEnd w:id="8194"/>
      <w:bookmarkEnd w:id="8195"/>
      <w:bookmarkEnd w:id="8196"/>
      <w:bookmarkEnd w:id="8197"/>
      <w:bookmarkEnd w:id="8198"/>
      <w:bookmarkEnd w:id="8199"/>
      <w:bookmarkEnd w:id="8200"/>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8201" w:name="_Toc97042611"/>
      <w:bookmarkStart w:id="8202" w:name="_Toc97045755"/>
      <w:bookmarkStart w:id="8203" w:name="_Toc97155500"/>
      <w:bookmarkStart w:id="8204" w:name="_Toc101521626"/>
      <w:bookmarkStart w:id="8205" w:name="_Toc138761907"/>
      <w:bookmarkStart w:id="8206" w:name="_Toc145708122"/>
      <w:bookmarkStart w:id="8207" w:name="_Toc160570627"/>
      <w:bookmarkStart w:id="8208" w:name="_Toc162008223"/>
      <w:bookmarkStart w:id="8209" w:name="_Toc185515891"/>
      <w:bookmarkStart w:id="8210" w:name="_Toc192873199"/>
      <w:bookmarkStart w:id="8211" w:name="_Toc200970912"/>
      <w:bookmarkStart w:id="8212" w:name="_Toc207722243"/>
      <w:bookmarkStart w:id="8213" w:name="_Toc209521106"/>
      <w:bookmarkStart w:id="8214" w:name="_Toc218778951"/>
      <w:r>
        <w:t>8.</w:t>
      </w:r>
      <w:r w:rsidR="004800D1">
        <w:t>7</w:t>
      </w:r>
      <w:r>
        <w:t>.7</w:t>
      </w:r>
      <w:r>
        <w:tab/>
        <w:t>Feature negotiation</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140B4A">
            <w:pPr>
              <w:pStyle w:val="TAH"/>
            </w:pPr>
            <w:bookmarkStart w:id="8215" w:name="_PERM_MCCTEMPBM_CRPT38050069___4" w:colFirst="0" w:colLast="1"/>
            <w:r>
              <w:t>Feature number</w:t>
            </w:r>
          </w:p>
        </w:tc>
        <w:tc>
          <w:tcPr>
            <w:tcW w:w="2207" w:type="dxa"/>
            <w:shd w:val="clear" w:color="auto" w:fill="C0C0C0"/>
            <w:hideMark/>
          </w:tcPr>
          <w:p w14:paraId="1E70504B" w14:textId="77777777" w:rsidR="008610C2" w:rsidRDefault="008610C2" w:rsidP="00140B4A">
            <w:pPr>
              <w:pStyle w:val="TAH"/>
            </w:pPr>
            <w:r>
              <w:t>Feature Name</w:t>
            </w:r>
          </w:p>
        </w:tc>
        <w:tc>
          <w:tcPr>
            <w:tcW w:w="5758" w:type="dxa"/>
            <w:shd w:val="clear" w:color="auto" w:fill="C0C0C0"/>
            <w:hideMark/>
          </w:tcPr>
          <w:p w14:paraId="55C4FD0D" w14:textId="77777777" w:rsidR="008610C2" w:rsidRDefault="008610C2" w:rsidP="00140B4A">
            <w:pPr>
              <w:pStyle w:val="TAH"/>
            </w:pPr>
            <w:r>
              <w:t>Description</w:t>
            </w:r>
          </w:p>
        </w:tc>
      </w:tr>
      <w:bookmarkEnd w:id="8215"/>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140B4A">
            <w:pPr>
              <w:pStyle w:val="TAL"/>
            </w:pPr>
            <w:r w:rsidRPr="00140B4A">
              <w:t>-</w:t>
            </w:r>
            <w:r w:rsidRPr="00140B4A">
              <w:tab/>
              <w:t>Support the "ACR Selection" event subscription and reporting.</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bookmarkStart w:id="8216" w:name="_PERM_MCCTEMPBM_CRPT38050071___2" w:colFirst="2" w:colLast="2"/>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bookmarkEnd w:id="8216"/>
    </w:tbl>
    <w:p w14:paraId="4C6DF656" w14:textId="35FE20ED" w:rsidR="006264CE" w:rsidRDefault="006264CE" w:rsidP="00D25211"/>
    <w:p w14:paraId="6B371692" w14:textId="15D925A0" w:rsidR="004B37D6" w:rsidRDefault="004B37D6" w:rsidP="004B37D6">
      <w:pPr>
        <w:pStyle w:val="Heading2"/>
      </w:pPr>
      <w:bookmarkStart w:id="8217" w:name="_Toc97042612"/>
      <w:bookmarkStart w:id="8218" w:name="_Toc97045756"/>
      <w:bookmarkStart w:id="8219" w:name="_Toc97155501"/>
      <w:bookmarkStart w:id="8220" w:name="_Toc101521627"/>
      <w:bookmarkStart w:id="8221" w:name="_Toc138761908"/>
      <w:bookmarkStart w:id="8222" w:name="_Toc145708123"/>
      <w:bookmarkStart w:id="8223" w:name="_Toc160570628"/>
      <w:bookmarkStart w:id="8224" w:name="_Toc162008224"/>
      <w:bookmarkStart w:id="8225" w:name="_Toc185515892"/>
      <w:bookmarkStart w:id="8226" w:name="_Toc192873200"/>
      <w:bookmarkStart w:id="8227" w:name="_Toc200970913"/>
      <w:bookmarkStart w:id="8228" w:name="_Toc207722244"/>
      <w:bookmarkStart w:id="8229" w:name="_Toc209521107"/>
      <w:bookmarkStart w:id="8230" w:name="_Toc218778952"/>
      <w:r>
        <w:t>8.</w:t>
      </w:r>
      <w:r w:rsidR="004800D1">
        <w:t>8</w:t>
      </w:r>
      <w:r>
        <w:tab/>
      </w:r>
      <w:r w:rsidRPr="00F477AF">
        <w:t>Eees_</w:t>
      </w:r>
      <w:r>
        <w:t>EELManaged</w:t>
      </w:r>
      <w:r w:rsidRPr="00F477AF">
        <w:t>ACR</w:t>
      </w:r>
      <w:r>
        <w:t xml:space="preserve"> API</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3B69BCED" w14:textId="54799D32" w:rsidR="004B37D6" w:rsidRDefault="004B37D6" w:rsidP="004B37D6">
      <w:pPr>
        <w:pStyle w:val="Heading3"/>
      </w:pPr>
      <w:bookmarkStart w:id="8231" w:name="_Toc97042613"/>
      <w:bookmarkStart w:id="8232" w:name="_Toc97045757"/>
      <w:bookmarkStart w:id="8233" w:name="_Toc97155502"/>
      <w:bookmarkStart w:id="8234" w:name="_Toc101521628"/>
      <w:bookmarkStart w:id="8235" w:name="_Toc138761909"/>
      <w:bookmarkStart w:id="8236" w:name="_Toc145708124"/>
      <w:bookmarkStart w:id="8237" w:name="_Toc160570629"/>
      <w:bookmarkStart w:id="8238" w:name="_Toc162008225"/>
      <w:bookmarkStart w:id="8239" w:name="_Toc185515893"/>
      <w:bookmarkStart w:id="8240" w:name="_Toc192873201"/>
      <w:bookmarkStart w:id="8241" w:name="_Toc200970914"/>
      <w:bookmarkStart w:id="8242" w:name="_Toc207722245"/>
      <w:bookmarkStart w:id="8243" w:name="_Toc209521108"/>
      <w:bookmarkStart w:id="8244" w:name="_Toc218778953"/>
      <w:r>
        <w:t>8.</w:t>
      </w:r>
      <w:r w:rsidR="004800D1">
        <w:t>8</w:t>
      </w:r>
      <w:r>
        <w:t>.1</w:t>
      </w:r>
      <w:r>
        <w:tab/>
        <w:t>Introduction</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245" w:name="_Toc97042614"/>
      <w:bookmarkStart w:id="8246" w:name="_Toc97045758"/>
      <w:bookmarkStart w:id="8247" w:name="_Toc97155503"/>
      <w:bookmarkStart w:id="8248" w:name="_Toc101521629"/>
      <w:bookmarkStart w:id="8249" w:name="_Toc138761910"/>
      <w:bookmarkStart w:id="8250" w:name="_Toc145708125"/>
      <w:bookmarkStart w:id="8251" w:name="_Toc160570630"/>
      <w:bookmarkStart w:id="8252" w:name="_Toc162008226"/>
      <w:bookmarkStart w:id="8253" w:name="_Toc185515894"/>
      <w:bookmarkStart w:id="8254" w:name="_Toc192873202"/>
      <w:bookmarkStart w:id="8255" w:name="_Toc200970915"/>
      <w:bookmarkStart w:id="8256" w:name="_Toc207722246"/>
      <w:bookmarkStart w:id="8257" w:name="_Toc209521109"/>
      <w:bookmarkStart w:id="8258" w:name="_Toc218778954"/>
      <w:r>
        <w:t>8.</w:t>
      </w:r>
      <w:r w:rsidR="00211FE5">
        <w:t>8</w:t>
      </w:r>
      <w:r>
        <w:t>.2</w:t>
      </w:r>
      <w:r>
        <w:tab/>
        <w:t>Usage of HTTP</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259" w:name="_Toc94194874"/>
      <w:bookmarkStart w:id="8260" w:name="_Toc97042615"/>
      <w:bookmarkStart w:id="8261" w:name="_Toc97045759"/>
      <w:bookmarkStart w:id="8262" w:name="_Toc97155504"/>
      <w:bookmarkStart w:id="8263" w:name="_Toc101521630"/>
      <w:bookmarkStart w:id="8264" w:name="_Toc138761911"/>
      <w:bookmarkStart w:id="8265" w:name="_Toc145708126"/>
      <w:bookmarkStart w:id="8266" w:name="_Toc160570631"/>
      <w:bookmarkStart w:id="8267" w:name="_Toc162008227"/>
      <w:bookmarkStart w:id="8268" w:name="_Toc185515895"/>
      <w:bookmarkStart w:id="8269" w:name="_Toc192873203"/>
      <w:bookmarkStart w:id="8270" w:name="_Toc200970916"/>
      <w:bookmarkStart w:id="8271" w:name="_Toc207722247"/>
      <w:bookmarkStart w:id="8272" w:name="_Toc209521110"/>
      <w:bookmarkStart w:id="8273" w:name="_Toc218778955"/>
      <w:r>
        <w:t>8.</w:t>
      </w:r>
      <w:r w:rsidR="00211FE5">
        <w:t>8</w:t>
      </w:r>
      <w:r>
        <w:t>.3</w:t>
      </w:r>
      <w:r>
        <w:tab/>
        <w:t>Resources</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80595A4" w14:textId="1E927A3F" w:rsidR="004B37D6" w:rsidRPr="000A7435" w:rsidRDefault="004B37D6" w:rsidP="004B37D6">
      <w:pPr>
        <w:pStyle w:val="Heading4"/>
      </w:pPr>
      <w:bookmarkStart w:id="8274" w:name="_Toc67903523"/>
      <w:bookmarkStart w:id="8275" w:name="_Toc94194929"/>
      <w:bookmarkStart w:id="8276" w:name="_Toc97042616"/>
      <w:bookmarkStart w:id="8277" w:name="_Toc97045760"/>
      <w:bookmarkStart w:id="8278" w:name="_Toc97155505"/>
      <w:bookmarkStart w:id="8279" w:name="_Toc101521631"/>
      <w:bookmarkStart w:id="8280" w:name="_Toc138761912"/>
      <w:bookmarkStart w:id="8281" w:name="_Toc145708127"/>
      <w:bookmarkStart w:id="8282" w:name="_Toc160570632"/>
      <w:bookmarkStart w:id="8283" w:name="_Toc162008228"/>
      <w:bookmarkStart w:id="8284" w:name="_Toc185515896"/>
      <w:bookmarkStart w:id="8285" w:name="_Toc192873204"/>
      <w:bookmarkStart w:id="8286" w:name="_Toc200970917"/>
      <w:bookmarkStart w:id="8287" w:name="_Toc207722248"/>
      <w:bookmarkStart w:id="8288" w:name="_Toc209521111"/>
      <w:bookmarkStart w:id="8289" w:name="_Toc218778956"/>
      <w:r>
        <w:t>8.</w:t>
      </w:r>
      <w:r w:rsidR="00211FE5">
        <w:t>8</w:t>
      </w:r>
      <w:r>
        <w:t>.3.1</w:t>
      </w:r>
      <w:r>
        <w:tab/>
        <w:t>Overview</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7.1pt;height:185.3pt" o:ole="">
            <v:imagedata r:id="rId29" o:title=""/>
          </v:shape>
          <o:OLEObject Type="Embed" ProgID="Visio.Drawing.15" ShapeID="_x0000_i1034" DrawAspect="Content" ObjectID="_1833450504"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290" w:name="_Toc510696609"/>
      <w:bookmarkStart w:id="8291" w:name="_Toc35971400"/>
      <w:bookmarkStart w:id="8292" w:name="_Toc67903524"/>
      <w:bookmarkStart w:id="8293" w:name="_Toc94194930"/>
    </w:p>
    <w:p w14:paraId="59C24254" w14:textId="23148CE1" w:rsidR="004B37D6" w:rsidRDefault="004B37D6" w:rsidP="004B37D6">
      <w:pPr>
        <w:pStyle w:val="Heading4"/>
      </w:pPr>
      <w:bookmarkStart w:id="8294" w:name="_Toc97042617"/>
      <w:bookmarkStart w:id="8295" w:name="_Toc97045761"/>
      <w:bookmarkStart w:id="8296" w:name="_Toc97155506"/>
      <w:bookmarkStart w:id="8297" w:name="_Toc101521632"/>
      <w:bookmarkStart w:id="8298" w:name="_Toc138761913"/>
      <w:bookmarkStart w:id="8299" w:name="_Toc145708128"/>
      <w:bookmarkStart w:id="8300" w:name="_Toc160570633"/>
      <w:bookmarkStart w:id="8301" w:name="_Toc162008229"/>
      <w:bookmarkStart w:id="8302" w:name="_Toc185515897"/>
      <w:bookmarkStart w:id="8303" w:name="_Toc192873205"/>
      <w:bookmarkStart w:id="8304" w:name="_Toc200970918"/>
      <w:bookmarkStart w:id="8305" w:name="_Toc207722249"/>
      <w:bookmarkStart w:id="8306" w:name="_Toc209521112"/>
      <w:bookmarkStart w:id="8307" w:name="_Toc218778957"/>
      <w:r>
        <w:t>8.</w:t>
      </w:r>
      <w:r w:rsidR="00211FE5">
        <w:t>8</w:t>
      </w:r>
      <w:r>
        <w:t>.3.2</w:t>
      </w:r>
      <w:r>
        <w:tab/>
        <w:t xml:space="preserve">Resource: </w:t>
      </w:r>
      <w:bookmarkEnd w:id="8290"/>
      <w:bookmarkEnd w:id="8291"/>
      <w:bookmarkEnd w:id="8292"/>
      <w:r>
        <w:t>ACT</w:t>
      </w:r>
      <w:r w:rsidRPr="00B14C1D">
        <w:t xml:space="preserve"> Status Subscriptions</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0C77694F" w14:textId="745E5B17" w:rsidR="004B37D6" w:rsidRDefault="004B37D6" w:rsidP="004B37D6">
      <w:pPr>
        <w:pStyle w:val="Heading5"/>
      </w:pPr>
      <w:bookmarkStart w:id="8308" w:name="_Toc510696610"/>
      <w:bookmarkStart w:id="8309" w:name="_Toc35971401"/>
      <w:bookmarkStart w:id="8310" w:name="_Toc67903525"/>
      <w:bookmarkStart w:id="8311" w:name="_Toc94194931"/>
      <w:bookmarkStart w:id="8312" w:name="_Toc97042618"/>
      <w:bookmarkStart w:id="8313" w:name="_Toc97045762"/>
      <w:bookmarkStart w:id="8314" w:name="_Toc97155507"/>
      <w:bookmarkStart w:id="8315" w:name="_Toc101521633"/>
      <w:bookmarkStart w:id="8316" w:name="_Toc138761914"/>
      <w:bookmarkStart w:id="8317" w:name="_Toc145708129"/>
      <w:bookmarkStart w:id="8318" w:name="_Toc160570634"/>
      <w:bookmarkStart w:id="8319" w:name="_Toc162008230"/>
      <w:bookmarkStart w:id="8320" w:name="_Toc185515898"/>
      <w:bookmarkStart w:id="8321" w:name="_Toc192873206"/>
      <w:bookmarkStart w:id="8322" w:name="_Toc200970919"/>
      <w:bookmarkStart w:id="8323" w:name="_Toc207722250"/>
      <w:bookmarkStart w:id="8324" w:name="_Toc209521113"/>
      <w:bookmarkStart w:id="8325" w:name="_Toc218778958"/>
      <w:r>
        <w:t>8.</w:t>
      </w:r>
      <w:r w:rsidR="00211FE5">
        <w:t>8</w:t>
      </w:r>
      <w:r>
        <w:t>.3.2.1</w:t>
      </w:r>
      <w:r>
        <w:tab/>
        <w:t>Description</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326" w:name="_Toc35971402"/>
      <w:bookmarkStart w:id="8327" w:name="_Toc67903526"/>
      <w:bookmarkStart w:id="8328" w:name="_Toc94194932"/>
      <w:bookmarkStart w:id="8329" w:name="_Toc97042619"/>
      <w:bookmarkStart w:id="8330" w:name="_Toc97045763"/>
      <w:bookmarkStart w:id="8331" w:name="_Toc97155508"/>
      <w:bookmarkStart w:id="8332" w:name="_Toc101521634"/>
      <w:bookmarkStart w:id="8333" w:name="_Toc138761915"/>
      <w:bookmarkStart w:id="8334" w:name="_Toc145708130"/>
      <w:bookmarkStart w:id="8335" w:name="_Toc160570635"/>
      <w:bookmarkStart w:id="8336" w:name="_Toc162008231"/>
      <w:bookmarkStart w:id="8337" w:name="_Toc185515899"/>
      <w:bookmarkStart w:id="8338" w:name="_Toc192873207"/>
      <w:bookmarkStart w:id="8339" w:name="_Toc200970920"/>
      <w:bookmarkStart w:id="8340" w:name="_Toc207722251"/>
      <w:bookmarkStart w:id="8341" w:name="_Toc209521114"/>
      <w:bookmarkStart w:id="8342" w:name="_Toc218778959"/>
      <w:bookmarkStart w:id="8343" w:name="_Toc510696612"/>
      <w:r>
        <w:t>8.</w:t>
      </w:r>
      <w:r w:rsidR="00211FE5">
        <w:t>8</w:t>
      </w:r>
      <w:r>
        <w:t>.3.2.2</w:t>
      </w:r>
      <w:r>
        <w:tab/>
        <w:t>Resource Definition</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.3.2.2-1.</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344" w:name="_Toc35971403"/>
      <w:bookmarkStart w:id="8345" w:name="_Toc67903527"/>
      <w:bookmarkStart w:id="8346" w:name="_Toc94194933"/>
      <w:bookmarkStart w:id="8347" w:name="_Toc97042620"/>
      <w:bookmarkStart w:id="8348" w:name="_Toc97045764"/>
      <w:bookmarkStart w:id="8349" w:name="_Toc97155509"/>
      <w:bookmarkStart w:id="8350" w:name="_Toc101521635"/>
      <w:bookmarkStart w:id="8351" w:name="_Toc138761916"/>
      <w:bookmarkStart w:id="8352" w:name="_Toc145708131"/>
      <w:bookmarkStart w:id="8353" w:name="_Toc160570636"/>
      <w:bookmarkStart w:id="8354" w:name="_Toc162008232"/>
      <w:bookmarkStart w:id="8355" w:name="_Toc185515900"/>
      <w:bookmarkStart w:id="8356" w:name="_Toc192873208"/>
      <w:bookmarkStart w:id="8357" w:name="_Toc200970921"/>
      <w:bookmarkStart w:id="8358" w:name="_Toc207722252"/>
      <w:bookmarkStart w:id="8359" w:name="_Toc209521115"/>
      <w:bookmarkStart w:id="8360" w:name="_Toc218778960"/>
      <w:r>
        <w:t>8.</w:t>
      </w:r>
      <w:r w:rsidR="00211FE5">
        <w:t>8</w:t>
      </w:r>
      <w:r>
        <w:t>.3.2.3</w:t>
      </w:r>
      <w:r>
        <w:tab/>
        <w:t>Resource Standard Methods</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50DFB">
      <w:pPr>
        <w:pStyle w:val="H6"/>
      </w:pPr>
      <w:bookmarkStart w:id="8361" w:name="_Toc510696613"/>
      <w:bookmarkStart w:id="8362" w:name="_Toc35971404"/>
      <w:bookmarkStart w:id="8363" w:name="_Toc94194934"/>
      <w:bookmarkStart w:id="8364" w:name="_Toc97042621"/>
      <w:bookmarkStart w:id="8365" w:name="_Toc97045765"/>
      <w:bookmarkStart w:id="8366" w:name="_Toc97155510"/>
      <w:bookmarkStart w:id="8367" w:name="_Toc101521636"/>
      <w:bookmarkStart w:id="8368" w:name="_Toc138761917"/>
      <w:bookmarkStart w:id="8369" w:name="_Toc145708132"/>
      <w:bookmarkStart w:id="8370" w:name="_Toc160570637"/>
      <w:bookmarkStart w:id="8371" w:name="_Toc162008233"/>
      <w:bookmarkStart w:id="8372" w:name="_Toc185515901"/>
      <w:bookmarkStart w:id="8373" w:name="_Toc192873209"/>
      <w:bookmarkStart w:id="8374" w:name="_Toc200970922"/>
      <w:bookmarkStart w:id="8375" w:name="_Toc207722253"/>
      <w:bookmarkStart w:id="8376" w:name="_Toc209521116"/>
      <w:r>
        <w:lastRenderedPageBreak/>
        <w:t>8.</w:t>
      </w:r>
      <w:r w:rsidR="00211FE5">
        <w:t>8</w:t>
      </w:r>
      <w:r>
        <w:t>.3.2.3</w:t>
      </w:r>
      <w:r w:rsidRPr="00384E92">
        <w:t>.1</w:t>
      </w:r>
      <w:r w:rsidRPr="00384E92">
        <w:tab/>
      </w:r>
      <w:bookmarkEnd w:id="8361"/>
      <w:bookmarkEnd w:id="8362"/>
      <w:r>
        <w:t>GET</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50DFB">
      <w:pPr>
        <w:pStyle w:val="H6"/>
      </w:pPr>
      <w:bookmarkStart w:id="8377" w:name="_Toc94194935"/>
      <w:bookmarkStart w:id="8378" w:name="_Toc97042622"/>
      <w:bookmarkStart w:id="8379" w:name="_Toc97045766"/>
      <w:bookmarkStart w:id="8380" w:name="_Toc97155511"/>
      <w:bookmarkStart w:id="8381" w:name="_Toc101521637"/>
      <w:bookmarkStart w:id="8382" w:name="_Toc138761918"/>
      <w:bookmarkStart w:id="8383" w:name="_Toc145708133"/>
      <w:bookmarkStart w:id="8384" w:name="_Toc160570638"/>
      <w:bookmarkStart w:id="8385" w:name="_Toc162008234"/>
      <w:bookmarkStart w:id="8386" w:name="_Toc185515902"/>
      <w:bookmarkStart w:id="8387" w:name="_Toc192873210"/>
      <w:bookmarkStart w:id="8388" w:name="_Toc200970923"/>
      <w:bookmarkStart w:id="8389" w:name="_Toc207722254"/>
      <w:bookmarkStart w:id="8390" w:name="_Toc209521117"/>
      <w:r>
        <w:t>8.</w:t>
      </w:r>
      <w:r w:rsidR="00211FE5">
        <w:t>8</w:t>
      </w:r>
      <w:r>
        <w:t>.3.2.3</w:t>
      </w:r>
      <w:r w:rsidRPr="00384E92">
        <w:t>.</w:t>
      </w:r>
      <w:r>
        <w:t>2</w:t>
      </w:r>
      <w:r w:rsidRPr="00384E92">
        <w:tab/>
      </w:r>
      <w:r>
        <w:t>POST</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1B84D178" w14:textId="0469CD9C" w:rsidR="004B37D6" w:rsidRDefault="00EF761A" w:rsidP="004B37D6">
      <w:bookmarkStart w:id="8391" w:name="_Toc510696615"/>
      <w:bookmarkStart w:id="8392" w:name="_Toc35971406"/>
      <w:bookmarkStart w:id="8393"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394" w:name="_Toc94194936"/>
      <w:bookmarkStart w:id="8395" w:name="_Toc97042623"/>
      <w:bookmarkStart w:id="8396" w:name="_Toc97045767"/>
      <w:bookmarkStart w:id="8397" w:name="_Toc97155512"/>
      <w:bookmarkStart w:id="8398" w:name="_Toc101521638"/>
      <w:bookmarkStart w:id="8399" w:name="_Toc138761919"/>
      <w:bookmarkStart w:id="8400" w:name="_Toc145708134"/>
      <w:bookmarkStart w:id="8401" w:name="_Toc160570639"/>
      <w:bookmarkStart w:id="8402" w:name="_Toc162008235"/>
      <w:bookmarkStart w:id="8403" w:name="_Toc185515903"/>
      <w:bookmarkStart w:id="8404" w:name="_Toc192873211"/>
      <w:bookmarkStart w:id="8405" w:name="_Toc200970924"/>
      <w:bookmarkStart w:id="8406" w:name="_Toc207722255"/>
      <w:bookmarkStart w:id="8407" w:name="_Toc209521118"/>
      <w:bookmarkStart w:id="8408" w:name="_Toc218778961"/>
      <w:r>
        <w:t>8.</w:t>
      </w:r>
      <w:r w:rsidR="00211FE5">
        <w:t>8</w:t>
      </w:r>
      <w:r>
        <w:t>.3.2.4</w:t>
      </w:r>
      <w:r>
        <w:tab/>
        <w:t>Resource Custom Operations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409" w:name="_Toc510696621"/>
      <w:bookmarkStart w:id="8410" w:name="_Toc35971412"/>
      <w:bookmarkStart w:id="8411" w:name="_Toc67903529"/>
      <w:bookmarkStart w:id="8412" w:name="_Toc94194937"/>
      <w:bookmarkStart w:id="8413" w:name="_Toc97042624"/>
      <w:bookmarkStart w:id="8414" w:name="_Toc97045768"/>
      <w:bookmarkStart w:id="8415" w:name="_Toc97155513"/>
      <w:bookmarkStart w:id="8416" w:name="_Toc101521639"/>
      <w:bookmarkStart w:id="8417" w:name="_Toc138761920"/>
      <w:bookmarkStart w:id="8418" w:name="_Toc145708135"/>
      <w:bookmarkStart w:id="8419" w:name="_Toc160570640"/>
      <w:bookmarkStart w:id="8420" w:name="_Toc162008236"/>
      <w:bookmarkStart w:id="8421" w:name="_Toc185515904"/>
      <w:bookmarkStart w:id="8422" w:name="_Toc192873212"/>
      <w:bookmarkStart w:id="8423" w:name="_Toc200970925"/>
      <w:bookmarkStart w:id="8424" w:name="_Toc207722256"/>
      <w:bookmarkStart w:id="8425" w:name="_Toc209521119"/>
      <w:bookmarkStart w:id="8426" w:name="_Toc218778962"/>
      <w:r>
        <w:t>8.</w:t>
      </w:r>
      <w:r w:rsidR="00211FE5">
        <w:t>8</w:t>
      </w:r>
      <w:r>
        <w:t>.3.3</w:t>
      </w:r>
      <w:r>
        <w:tab/>
        <w:t xml:space="preserve">Resource: </w:t>
      </w:r>
      <w:bookmarkEnd w:id="8409"/>
      <w:bookmarkEnd w:id="8410"/>
      <w:bookmarkEnd w:id="8411"/>
      <w:r>
        <w:t>Individual ACT Status Subscription</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6DC21274" w14:textId="3330B31B" w:rsidR="004B37D6" w:rsidRDefault="004B37D6" w:rsidP="004B37D6">
      <w:pPr>
        <w:pStyle w:val="Heading5"/>
      </w:pPr>
      <w:bookmarkStart w:id="8427" w:name="_Toc94194938"/>
      <w:bookmarkStart w:id="8428" w:name="_Toc97042625"/>
      <w:bookmarkStart w:id="8429" w:name="_Toc97045769"/>
      <w:bookmarkStart w:id="8430" w:name="_Toc97155514"/>
      <w:bookmarkStart w:id="8431" w:name="_Toc101521640"/>
      <w:bookmarkStart w:id="8432" w:name="_Toc138761921"/>
      <w:bookmarkStart w:id="8433" w:name="_Toc145708136"/>
      <w:bookmarkStart w:id="8434" w:name="_Toc160570641"/>
      <w:bookmarkStart w:id="8435" w:name="_Toc162008237"/>
      <w:bookmarkStart w:id="8436" w:name="_Toc185515905"/>
      <w:bookmarkStart w:id="8437" w:name="_Toc192873213"/>
      <w:bookmarkStart w:id="8438" w:name="_Toc200970926"/>
      <w:bookmarkStart w:id="8439" w:name="_Toc207722257"/>
      <w:bookmarkStart w:id="8440" w:name="_Toc209521120"/>
      <w:bookmarkStart w:id="8441" w:name="_Toc218778963"/>
      <w:r>
        <w:t>8.</w:t>
      </w:r>
      <w:r w:rsidR="00211FE5">
        <w:t>8</w:t>
      </w:r>
      <w:r>
        <w:t>.3.3.1</w:t>
      </w:r>
      <w:r>
        <w:tab/>
        <w:t>Description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442" w:name="_Toc94194939"/>
      <w:bookmarkStart w:id="8443" w:name="_Toc97042626"/>
      <w:bookmarkStart w:id="8444" w:name="_Toc97045770"/>
      <w:bookmarkStart w:id="8445" w:name="_Toc97155515"/>
      <w:bookmarkStart w:id="8446" w:name="_Toc101521641"/>
      <w:bookmarkStart w:id="8447" w:name="_Toc138761922"/>
      <w:bookmarkStart w:id="8448" w:name="_Toc145708137"/>
      <w:bookmarkStart w:id="8449" w:name="_Toc160570642"/>
      <w:bookmarkStart w:id="8450" w:name="_Toc162008238"/>
      <w:bookmarkStart w:id="8451" w:name="_Toc185515906"/>
      <w:bookmarkStart w:id="8452" w:name="_Toc192873214"/>
      <w:bookmarkStart w:id="8453" w:name="_Toc200970927"/>
      <w:bookmarkStart w:id="8454" w:name="_Toc207722258"/>
      <w:bookmarkStart w:id="8455" w:name="_Toc209521121"/>
      <w:bookmarkStart w:id="8456" w:name="_Toc218778964"/>
      <w:r>
        <w:t>8.</w:t>
      </w:r>
      <w:r w:rsidR="00211FE5">
        <w:t>8</w:t>
      </w:r>
      <w:r>
        <w:t>.3.3.2</w:t>
      </w:r>
      <w:r>
        <w:tab/>
        <w:t>Resource Definition</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.3.3.2-1.</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457" w:name="_Toc94194940"/>
      <w:bookmarkStart w:id="8458" w:name="_Toc97042627"/>
      <w:bookmarkStart w:id="8459" w:name="_Toc97045771"/>
      <w:bookmarkStart w:id="8460" w:name="_Toc97155516"/>
      <w:bookmarkStart w:id="8461" w:name="_Toc101521642"/>
      <w:bookmarkStart w:id="8462" w:name="_Toc138761923"/>
      <w:bookmarkStart w:id="8463" w:name="_Toc145708138"/>
      <w:bookmarkStart w:id="8464" w:name="_Toc160570643"/>
      <w:bookmarkStart w:id="8465" w:name="_Toc162008239"/>
      <w:bookmarkStart w:id="8466" w:name="_Toc185515907"/>
      <w:bookmarkStart w:id="8467" w:name="_Toc192873215"/>
      <w:bookmarkStart w:id="8468" w:name="_Toc200970928"/>
      <w:bookmarkStart w:id="8469" w:name="_Toc207722259"/>
      <w:bookmarkStart w:id="8470" w:name="_Toc209521122"/>
      <w:bookmarkStart w:id="8471" w:name="_Toc218778965"/>
      <w:r>
        <w:t>8.</w:t>
      </w:r>
      <w:r w:rsidR="00211FE5">
        <w:t>8</w:t>
      </w:r>
      <w:r>
        <w:t>.3.3.3</w:t>
      </w:r>
      <w:r>
        <w:tab/>
        <w:t>Resource Standard Methods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50DFB">
      <w:pPr>
        <w:pStyle w:val="H6"/>
      </w:pPr>
      <w:bookmarkStart w:id="8472" w:name="_Toc94194941"/>
      <w:bookmarkStart w:id="8473" w:name="_Toc97042628"/>
      <w:bookmarkStart w:id="8474" w:name="_Toc97045772"/>
      <w:bookmarkStart w:id="8475" w:name="_Toc97155517"/>
      <w:bookmarkStart w:id="8476" w:name="_Toc101521643"/>
      <w:bookmarkStart w:id="8477" w:name="_Toc138761924"/>
      <w:bookmarkStart w:id="8478" w:name="_Toc145708139"/>
      <w:bookmarkStart w:id="8479" w:name="_Toc160570644"/>
      <w:bookmarkStart w:id="8480" w:name="_Toc162008240"/>
      <w:bookmarkStart w:id="8481" w:name="_Toc185515908"/>
      <w:bookmarkStart w:id="8482" w:name="_Toc192873216"/>
      <w:bookmarkStart w:id="8483" w:name="_Toc200970929"/>
      <w:bookmarkStart w:id="8484" w:name="_Toc207722260"/>
      <w:bookmarkStart w:id="8485" w:name="_Toc209521123"/>
      <w:r>
        <w:lastRenderedPageBreak/>
        <w:t>8.</w:t>
      </w:r>
      <w:r w:rsidR="00211FE5">
        <w:t>8</w:t>
      </w:r>
      <w:r>
        <w:t>.3.3.3</w:t>
      </w:r>
      <w:r w:rsidRPr="00384E92">
        <w:t>.1</w:t>
      </w:r>
      <w:r w:rsidRPr="00384E92">
        <w:tab/>
      </w:r>
      <w:r>
        <w:t>GET</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486" w:name="_Toc94194944"/>
      <w:bookmarkStart w:id="8487" w:name="_Toc97042629"/>
      <w:bookmarkStart w:id="8488" w:name="_Toc97045773"/>
      <w:bookmarkStart w:id="8489" w:name="_Toc97155518"/>
      <w:bookmarkStart w:id="8490" w:name="_Toc101521644"/>
      <w:bookmarkStart w:id="8491" w:name="_Toc138761925"/>
      <w:bookmarkStart w:id="8492" w:name="_Toc145708140"/>
      <w:bookmarkStart w:id="8493" w:name="_Toc160570645"/>
      <w:bookmarkStart w:id="8494" w:name="_Toc162008241"/>
      <w:bookmarkStart w:id="8495" w:name="_Toc185515909"/>
      <w:bookmarkStart w:id="8496" w:name="_Toc192873217"/>
      <w:bookmarkStart w:id="8497" w:name="_Toc200970930"/>
      <w:bookmarkStart w:id="8498" w:name="_Toc207722261"/>
      <w:bookmarkStart w:id="8499" w:name="_Toc209521124"/>
      <w:bookmarkStart w:id="8500" w:name="_Toc218778966"/>
      <w:r>
        <w:t>8.</w:t>
      </w:r>
      <w:r w:rsidR="00211FE5">
        <w:t>8</w:t>
      </w:r>
      <w:r>
        <w:t>.3.3.4</w:t>
      </w:r>
      <w:r>
        <w:tab/>
        <w:t>Resource Custom Operations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501" w:name="_Toc97042630"/>
      <w:bookmarkStart w:id="8502" w:name="_Toc97045774"/>
      <w:bookmarkStart w:id="8503" w:name="_Toc97155519"/>
      <w:bookmarkStart w:id="8504" w:name="_Toc101521645"/>
      <w:bookmarkStart w:id="8505" w:name="_Toc138761926"/>
      <w:bookmarkStart w:id="8506" w:name="_Toc145708141"/>
      <w:bookmarkStart w:id="8507" w:name="_Toc160570646"/>
      <w:bookmarkStart w:id="8508" w:name="_Toc162008242"/>
      <w:bookmarkStart w:id="8509" w:name="_Toc185515910"/>
      <w:bookmarkStart w:id="8510" w:name="_Toc192873218"/>
      <w:bookmarkStart w:id="8511" w:name="_Toc200970931"/>
      <w:bookmarkStart w:id="8512" w:name="_Toc207722262"/>
      <w:bookmarkStart w:id="8513" w:name="_Toc209521125"/>
      <w:bookmarkStart w:id="8514" w:name="_Toc218778967"/>
      <w:r>
        <w:lastRenderedPageBreak/>
        <w:t>8.</w:t>
      </w:r>
      <w:r w:rsidR="00211FE5">
        <w:t>8</w:t>
      </w:r>
      <w:r>
        <w:t>.4</w:t>
      </w:r>
      <w:r>
        <w:tab/>
        <w:t>Custom Operations without associated resources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55A0FF90" w14:textId="0C17A851" w:rsidR="004B37D6" w:rsidRDefault="004B37D6" w:rsidP="004B37D6">
      <w:pPr>
        <w:pStyle w:val="Heading4"/>
      </w:pPr>
      <w:bookmarkStart w:id="8515" w:name="_Toc94194876"/>
      <w:bookmarkStart w:id="8516" w:name="_Toc97042631"/>
      <w:bookmarkStart w:id="8517" w:name="_Toc97045775"/>
      <w:bookmarkStart w:id="8518" w:name="_Toc97155520"/>
      <w:bookmarkStart w:id="8519" w:name="_Toc101521646"/>
      <w:bookmarkStart w:id="8520" w:name="_Toc138761927"/>
      <w:bookmarkStart w:id="8521" w:name="_Toc145708142"/>
      <w:bookmarkStart w:id="8522" w:name="_Toc160570647"/>
      <w:bookmarkStart w:id="8523" w:name="_Toc162008243"/>
      <w:bookmarkStart w:id="8524" w:name="_Toc185515911"/>
      <w:bookmarkStart w:id="8525" w:name="_Toc192873219"/>
      <w:bookmarkStart w:id="8526" w:name="_Toc200970932"/>
      <w:bookmarkStart w:id="8527" w:name="_Toc207722263"/>
      <w:bookmarkStart w:id="8528" w:name="_Toc209521126"/>
      <w:bookmarkStart w:id="8529" w:name="_Toc218778968"/>
      <w:r>
        <w:t>8.</w:t>
      </w:r>
      <w:r w:rsidR="00211FE5">
        <w:t>8</w:t>
      </w:r>
      <w:r>
        <w:t>.4.1</w:t>
      </w:r>
      <w:r>
        <w:tab/>
        <w:t>Overview</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1C791C8B" w14:textId="58131467" w:rsidR="004B37D6" w:rsidRDefault="004B37D6" w:rsidP="00140B4A">
      <w:pPr>
        <w:rPr>
          <w:color w:val="000000"/>
          <w:lang w:eastAsia="zh-CN"/>
        </w:rPr>
      </w:pPr>
      <w:r w:rsidRPr="00140B4A">
        <w:t>The structure of the custom operation URIs of the Eees_EELManagedACR API is shown in Figure 8.</w:t>
      </w:r>
      <w:r w:rsidR="00211FE5" w:rsidRPr="00140B4A">
        <w:t>8</w:t>
      </w:r>
      <w:r w:rsidR="00473267" w:rsidRPr="00140B4A">
        <w:t>.</w:t>
      </w:r>
      <w:r w:rsidRPr="00140B4A">
        <w:t>4.1-1.</w:t>
      </w:r>
    </w:p>
    <w:p w14:paraId="6D48C32E" w14:textId="77777777" w:rsidR="004B37D6" w:rsidRDefault="004B37D6" w:rsidP="004B37D6">
      <w:pPr>
        <w:pStyle w:val="TH"/>
      </w:pPr>
      <w:r>
        <w:object w:dxaOrig="6350" w:dyaOrig="2880" w14:anchorId="169F19FB">
          <v:shape id="_x0000_i1035" type="#_x0000_t75" style="width:307.1pt;height:140.25pt" o:ole="">
            <v:imagedata r:id="rId31" o:title=""/>
          </v:shape>
          <o:OLEObject Type="Embed" ProgID="Visio.Drawing.15" ShapeID="_x0000_i1035" DrawAspect="Content" ObjectID="_1833450505"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530" w:name="_Toc94194877"/>
      <w:bookmarkStart w:id="8531" w:name="_Toc97042632"/>
      <w:bookmarkStart w:id="8532" w:name="_Toc97045776"/>
      <w:bookmarkStart w:id="8533" w:name="_Toc97155521"/>
      <w:bookmarkStart w:id="8534" w:name="_Toc101521647"/>
      <w:bookmarkStart w:id="8535" w:name="_Toc138761928"/>
      <w:bookmarkStart w:id="8536" w:name="_Toc145708143"/>
      <w:bookmarkStart w:id="8537" w:name="_Toc160570648"/>
      <w:bookmarkStart w:id="8538" w:name="_Toc162008244"/>
      <w:bookmarkStart w:id="8539" w:name="_Toc185515912"/>
      <w:bookmarkStart w:id="8540" w:name="_Toc192873220"/>
      <w:bookmarkStart w:id="8541" w:name="_Toc200970933"/>
      <w:bookmarkStart w:id="8542" w:name="_Toc207722264"/>
      <w:bookmarkStart w:id="8543" w:name="_Toc209521127"/>
      <w:bookmarkStart w:id="8544" w:name="_Toc218778969"/>
      <w:r>
        <w:t>8.</w:t>
      </w:r>
      <w:r w:rsidR="00211FE5">
        <w:t>8</w:t>
      </w:r>
      <w:r>
        <w:t>.4.2</w:t>
      </w:r>
      <w:r>
        <w:tab/>
        <w:t xml:space="preserve">Operation: </w:t>
      </w:r>
      <w:bookmarkEnd w:id="8530"/>
      <w:r>
        <w:t>Request</w:t>
      </w:r>
      <w:r>
        <w:rPr>
          <w:rFonts w:cs="Courier New"/>
          <w:szCs w:val="16"/>
        </w:rPr>
        <w:t>EELManagedACR</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4017E321" w14:textId="16D6F32A" w:rsidR="004B37D6" w:rsidRDefault="004B37D6" w:rsidP="004B37D6">
      <w:pPr>
        <w:pStyle w:val="Heading5"/>
      </w:pPr>
      <w:bookmarkStart w:id="8545" w:name="_Toc94194878"/>
      <w:bookmarkStart w:id="8546" w:name="_Toc97042633"/>
      <w:bookmarkStart w:id="8547" w:name="_Toc97045777"/>
      <w:bookmarkStart w:id="8548" w:name="_Toc97155522"/>
      <w:bookmarkStart w:id="8549" w:name="_Toc101521648"/>
      <w:bookmarkStart w:id="8550" w:name="_Toc138761929"/>
      <w:bookmarkStart w:id="8551" w:name="_Toc145708144"/>
      <w:bookmarkStart w:id="8552" w:name="_Toc160570649"/>
      <w:bookmarkStart w:id="8553" w:name="_Toc162008245"/>
      <w:bookmarkStart w:id="8554" w:name="_Toc185515913"/>
      <w:bookmarkStart w:id="8555" w:name="_Toc192873221"/>
      <w:bookmarkStart w:id="8556" w:name="_Toc200970934"/>
      <w:bookmarkStart w:id="8557" w:name="_Toc207722265"/>
      <w:bookmarkStart w:id="8558" w:name="_Toc209521128"/>
      <w:bookmarkStart w:id="8559" w:name="_Toc218778970"/>
      <w:r>
        <w:t>8.</w:t>
      </w:r>
      <w:r w:rsidR="00211FE5">
        <w:t>8</w:t>
      </w:r>
      <w:r>
        <w:t>.4.2.1</w:t>
      </w:r>
      <w:r>
        <w:tab/>
        <w:t>Description</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560" w:name="_Toc94194879"/>
      <w:bookmarkStart w:id="8561" w:name="_Toc97042634"/>
      <w:bookmarkStart w:id="8562" w:name="_Toc97045778"/>
      <w:bookmarkStart w:id="8563" w:name="_Toc97155523"/>
      <w:bookmarkStart w:id="8564" w:name="_Toc101521649"/>
      <w:bookmarkStart w:id="8565" w:name="_Toc138761930"/>
      <w:bookmarkStart w:id="8566" w:name="_Toc145708145"/>
      <w:bookmarkStart w:id="8567" w:name="_Toc160570650"/>
      <w:bookmarkStart w:id="8568" w:name="_Toc162008246"/>
      <w:bookmarkStart w:id="8569" w:name="_Toc185515914"/>
      <w:bookmarkStart w:id="8570" w:name="_Toc192873222"/>
      <w:bookmarkStart w:id="8571" w:name="_Toc200970935"/>
      <w:bookmarkStart w:id="8572" w:name="_Toc207722266"/>
      <w:bookmarkStart w:id="8573" w:name="_Toc209521129"/>
      <w:bookmarkStart w:id="8574" w:name="_Toc218778971"/>
      <w:r>
        <w:t>8.</w:t>
      </w:r>
      <w:r w:rsidR="00211FE5">
        <w:t>8</w:t>
      </w:r>
      <w:r>
        <w:t>.4.2.2</w:t>
      </w:r>
      <w:r>
        <w:tab/>
        <w:t>Operation Definition</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575" w:name="_Toc97042635"/>
      <w:bookmarkStart w:id="8576" w:name="_Toc97045779"/>
      <w:bookmarkStart w:id="8577" w:name="_Toc97155524"/>
      <w:bookmarkStart w:id="8578" w:name="_Toc101521650"/>
      <w:bookmarkStart w:id="8579" w:name="_Toc138761931"/>
      <w:bookmarkStart w:id="8580" w:name="_Toc145708146"/>
      <w:bookmarkStart w:id="8581" w:name="_Toc160570651"/>
      <w:bookmarkStart w:id="8582" w:name="_Toc162008247"/>
      <w:bookmarkStart w:id="8583" w:name="_Toc185515915"/>
      <w:bookmarkStart w:id="8584" w:name="_Toc192873223"/>
      <w:bookmarkStart w:id="8585" w:name="_Toc200970936"/>
      <w:bookmarkStart w:id="8586" w:name="_Toc207722267"/>
      <w:bookmarkStart w:id="8587" w:name="_Toc209521130"/>
      <w:bookmarkStart w:id="8588" w:name="_Toc218778972"/>
      <w:r>
        <w:t>8.</w:t>
      </w:r>
      <w:r w:rsidR="00211FE5">
        <w:t>8</w:t>
      </w:r>
      <w:r>
        <w:t>.5</w:t>
      </w:r>
      <w:r>
        <w:tab/>
        <w:t>Notifications</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50F129B4" w14:textId="249054DC" w:rsidR="004B37D6" w:rsidRDefault="004B37D6" w:rsidP="004B37D6">
      <w:pPr>
        <w:pStyle w:val="Heading4"/>
      </w:pPr>
      <w:bookmarkStart w:id="8589" w:name="_Toc94194946"/>
      <w:bookmarkStart w:id="8590" w:name="_Toc97042636"/>
      <w:bookmarkStart w:id="8591" w:name="_Toc97045780"/>
      <w:bookmarkStart w:id="8592" w:name="_Toc97155525"/>
      <w:bookmarkStart w:id="8593" w:name="_Toc101521651"/>
      <w:bookmarkStart w:id="8594" w:name="_Toc138761932"/>
      <w:bookmarkStart w:id="8595" w:name="_Toc145708147"/>
      <w:bookmarkStart w:id="8596" w:name="_Toc160570652"/>
      <w:bookmarkStart w:id="8597" w:name="_Toc162008248"/>
      <w:bookmarkStart w:id="8598" w:name="_Toc185515916"/>
      <w:bookmarkStart w:id="8599" w:name="_Toc192873224"/>
      <w:bookmarkStart w:id="8600" w:name="_Toc200970937"/>
      <w:bookmarkStart w:id="8601" w:name="_Toc207722268"/>
      <w:bookmarkStart w:id="8602" w:name="_Toc209521131"/>
      <w:bookmarkStart w:id="8603" w:name="_Toc218778973"/>
      <w:r>
        <w:t>8.</w:t>
      </w:r>
      <w:r w:rsidR="00211FE5">
        <w:t>8</w:t>
      </w:r>
      <w:r>
        <w:t>.5.1</w:t>
      </w:r>
      <w:r>
        <w:tab/>
        <w:t>General</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04" w:name="_Toc94194947"/>
      <w:bookmarkStart w:id="8605" w:name="_Toc97042637"/>
      <w:bookmarkStart w:id="8606" w:name="_Toc97045781"/>
      <w:bookmarkStart w:id="8607" w:name="_Toc97155526"/>
      <w:bookmarkStart w:id="8608" w:name="_Toc101521652"/>
      <w:bookmarkStart w:id="8609" w:name="_Toc138761933"/>
      <w:bookmarkStart w:id="8610" w:name="_Toc145708148"/>
      <w:bookmarkStart w:id="8611" w:name="_Toc160570653"/>
      <w:bookmarkStart w:id="8612" w:name="_Toc162008249"/>
      <w:bookmarkStart w:id="8613" w:name="_Toc185515917"/>
      <w:bookmarkStart w:id="8614" w:name="_Toc192873225"/>
      <w:bookmarkStart w:id="8615" w:name="_Toc200970938"/>
      <w:bookmarkStart w:id="8616" w:name="_Toc207722269"/>
      <w:bookmarkStart w:id="8617" w:name="_Toc209521132"/>
      <w:bookmarkStart w:id="8618" w:name="_Toc218778974"/>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180C319F" w14:textId="1B57B6C2" w:rsidR="004B37D6" w:rsidRPr="001E669E" w:rsidRDefault="004B37D6" w:rsidP="004B37D6">
      <w:pPr>
        <w:pStyle w:val="Heading5"/>
        <w:rPr>
          <w:noProof/>
          <w:lang w:val="en-US"/>
        </w:rPr>
      </w:pPr>
      <w:bookmarkStart w:id="8619" w:name="_Toc97042638"/>
      <w:bookmarkStart w:id="8620" w:name="_Toc97045782"/>
      <w:bookmarkStart w:id="8621" w:name="_Toc97155527"/>
      <w:bookmarkStart w:id="8622" w:name="_Toc101521653"/>
      <w:bookmarkStart w:id="8623" w:name="_Toc138761934"/>
      <w:bookmarkStart w:id="8624" w:name="_Toc145708149"/>
      <w:bookmarkStart w:id="8625" w:name="_Toc160570654"/>
      <w:bookmarkStart w:id="8626" w:name="_Toc162008250"/>
      <w:bookmarkStart w:id="8627" w:name="_Toc185515918"/>
      <w:bookmarkStart w:id="8628" w:name="_Toc192873226"/>
      <w:bookmarkStart w:id="8629" w:name="_Toc200970939"/>
      <w:bookmarkStart w:id="8630" w:name="_Toc207722270"/>
      <w:bookmarkStart w:id="8631" w:name="_Toc209521133"/>
      <w:bookmarkStart w:id="8632" w:name="_Toc218778975"/>
      <w:r>
        <w:t>8.</w:t>
      </w:r>
      <w:r w:rsidR="00211FE5">
        <w:t>8</w:t>
      </w:r>
      <w:r w:rsidRPr="001E669E">
        <w:rPr>
          <w:lang w:val="en-US"/>
        </w:rPr>
        <w:t>.5.2</w:t>
      </w:r>
      <w:bookmarkStart w:id="8633" w:name="_Toc94194948"/>
      <w:r w:rsidRPr="001E669E">
        <w:rPr>
          <w:noProof/>
          <w:lang w:val="en-US"/>
        </w:rPr>
        <w:t>.1</w:t>
      </w:r>
      <w:r w:rsidRPr="001E669E">
        <w:rPr>
          <w:noProof/>
          <w:lang w:val="en-US"/>
        </w:rPr>
        <w:tab/>
        <w:t>Description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634" w:name="_Toc94194949"/>
      <w:bookmarkStart w:id="8635" w:name="_Toc97042639"/>
      <w:bookmarkStart w:id="8636" w:name="_Toc97045783"/>
      <w:bookmarkStart w:id="8637" w:name="_Toc97155528"/>
      <w:bookmarkStart w:id="8638" w:name="_Toc101521654"/>
      <w:bookmarkStart w:id="8639" w:name="_Toc138761935"/>
      <w:bookmarkStart w:id="8640" w:name="_Toc145708150"/>
      <w:bookmarkStart w:id="8641" w:name="_Toc160570655"/>
      <w:bookmarkStart w:id="8642" w:name="_Toc162008251"/>
      <w:bookmarkStart w:id="8643" w:name="_Toc185515919"/>
      <w:bookmarkStart w:id="8644" w:name="_Toc192873227"/>
      <w:bookmarkStart w:id="8645" w:name="_Toc200970940"/>
      <w:bookmarkStart w:id="8646" w:name="_Toc207722271"/>
      <w:bookmarkStart w:id="8647" w:name="_Toc209521134"/>
      <w:bookmarkStart w:id="8648" w:name="_Toc218778976"/>
      <w:r>
        <w:t>8.</w:t>
      </w:r>
      <w:r w:rsidR="00211FE5">
        <w:t>8</w:t>
      </w:r>
      <w:r>
        <w:t>.5.2</w:t>
      </w:r>
      <w:r>
        <w:rPr>
          <w:noProof/>
        </w:rPr>
        <w:t>.2</w:t>
      </w:r>
      <w:r>
        <w:rPr>
          <w:noProof/>
        </w:rPr>
        <w:tab/>
        <w:t>Target URI</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5B8F763" w14:textId="3D2D1114" w:rsidR="004B37D6" w:rsidRDefault="004B37D6" w:rsidP="00140B4A">
      <w:pPr>
        <w:rPr>
          <w:rFonts w:ascii="Arial" w:hAnsi="Arial" w:cs="Arial"/>
          <w:noProof/>
        </w:rPr>
      </w:pPr>
      <w:r w:rsidRPr="00140B4A">
        <w:t xml:space="preserve">The Callback URI </w:t>
      </w:r>
      <w:r w:rsidRPr="00140B4A">
        <w:rPr>
          <w:b/>
        </w:rPr>
        <w:t>"{notificationUri}</w:t>
      </w:r>
      <w:r w:rsidRPr="00140B4A">
        <w:t>/</w:t>
      </w:r>
      <w:r w:rsidRPr="00140B4A">
        <w:rPr>
          <w:b/>
        </w:rPr>
        <w:t>act-status"</w:t>
      </w:r>
      <w:r w:rsidRPr="00140B4A">
        <w:t xml:space="preserve"> shall be used with the callback URI variables defined in table 8.</w:t>
      </w:r>
      <w:r w:rsidR="00211FE5" w:rsidRPr="00140B4A">
        <w:t>8</w:t>
      </w:r>
      <w:r w:rsidRPr="00140B4A">
        <w:t>.5.2.2-1.</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49" w:name="_Toc94194950"/>
      <w:bookmarkStart w:id="8650" w:name="_Toc97042640"/>
      <w:bookmarkStart w:id="8651" w:name="_Toc97045784"/>
      <w:bookmarkStart w:id="8652" w:name="_Toc97155529"/>
      <w:bookmarkStart w:id="8653" w:name="_Toc101521655"/>
      <w:bookmarkStart w:id="8654" w:name="_Toc138761936"/>
      <w:bookmarkStart w:id="8655" w:name="_Toc145708151"/>
      <w:bookmarkStart w:id="8656" w:name="_Toc160570656"/>
      <w:bookmarkStart w:id="8657" w:name="_Toc162008252"/>
      <w:bookmarkStart w:id="8658" w:name="_Toc185515920"/>
      <w:bookmarkStart w:id="8659" w:name="_Toc192873228"/>
      <w:bookmarkStart w:id="8660" w:name="_Toc200970941"/>
      <w:bookmarkStart w:id="8661" w:name="_Toc207722272"/>
      <w:bookmarkStart w:id="8662" w:name="_Toc209521135"/>
      <w:bookmarkStart w:id="8663" w:name="_Toc218778977"/>
      <w:r>
        <w:t>8.</w:t>
      </w:r>
      <w:r w:rsidR="00211FE5">
        <w:t>8</w:t>
      </w:r>
      <w:r>
        <w:t>.5.2</w:t>
      </w:r>
      <w:r>
        <w:rPr>
          <w:noProof/>
        </w:rPr>
        <w:t>.3</w:t>
      </w:r>
      <w:r>
        <w:rPr>
          <w:noProof/>
        </w:rPr>
        <w:tab/>
        <w:t>Standard Methods</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67BC3073" w14:textId="210B48D2" w:rsidR="004B37D6" w:rsidRDefault="004B37D6" w:rsidP="00450DFB">
      <w:pPr>
        <w:pStyle w:val="H6"/>
        <w:rPr>
          <w:noProof/>
        </w:rPr>
      </w:pPr>
      <w:bookmarkStart w:id="8664" w:name="_Toc94194951"/>
      <w:bookmarkStart w:id="8665" w:name="_Toc97042641"/>
      <w:bookmarkStart w:id="8666" w:name="_Toc97045785"/>
      <w:bookmarkStart w:id="8667" w:name="_Toc97155530"/>
      <w:bookmarkStart w:id="8668" w:name="_Toc101521656"/>
      <w:bookmarkStart w:id="8669" w:name="_Toc138761937"/>
      <w:bookmarkStart w:id="8670" w:name="_Toc145708152"/>
      <w:bookmarkStart w:id="8671" w:name="_Toc160570657"/>
      <w:bookmarkStart w:id="8672" w:name="_Toc162008253"/>
      <w:bookmarkStart w:id="8673" w:name="_Toc185515921"/>
      <w:bookmarkStart w:id="8674" w:name="_Toc192873229"/>
      <w:bookmarkStart w:id="8675" w:name="_Toc200970942"/>
      <w:bookmarkStart w:id="8676" w:name="_Toc207722273"/>
      <w:bookmarkStart w:id="8677" w:name="_Toc209521136"/>
      <w:r>
        <w:t>8.</w:t>
      </w:r>
      <w:r w:rsidR="00211FE5">
        <w:t>8</w:t>
      </w:r>
      <w:r>
        <w:t>.5.2.3</w:t>
      </w:r>
      <w:r>
        <w:rPr>
          <w:noProof/>
        </w:rPr>
        <w:t>.1</w:t>
      </w:r>
      <w:r>
        <w:rPr>
          <w:noProof/>
        </w:rPr>
        <w:tab/>
        <w:t>POST</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78" w:name="_Toc94194897"/>
      <w:bookmarkStart w:id="8679" w:name="_Toc97042642"/>
      <w:bookmarkStart w:id="8680" w:name="_Toc97045786"/>
      <w:bookmarkStart w:id="8681" w:name="_Toc97155531"/>
      <w:bookmarkStart w:id="8682" w:name="_Toc101521657"/>
      <w:bookmarkStart w:id="8683" w:name="_Toc138761938"/>
      <w:bookmarkStart w:id="8684" w:name="_Toc145708153"/>
      <w:bookmarkStart w:id="8685" w:name="_Toc160570658"/>
      <w:bookmarkStart w:id="8686" w:name="_Toc162008254"/>
      <w:bookmarkStart w:id="8687" w:name="_Toc185515922"/>
      <w:bookmarkStart w:id="8688" w:name="_Toc192873230"/>
      <w:bookmarkStart w:id="8689" w:name="_Toc200970943"/>
      <w:bookmarkStart w:id="8690" w:name="_Toc207722274"/>
      <w:bookmarkStart w:id="8691" w:name="_Toc209521137"/>
      <w:bookmarkStart w:id="8692" w:name="_Toc218778978"/>
      <w:r>
        <w:lastRenderedPageBreak/>
        <w:t>8.</w:t>
      </w:r>
      <w:r w:rsidR="00180B18">
        <w:t>8</w:t>
      </w:r>
      <w:r>
        <w:t>.6</w:t>
      </w:r>
      <w:r>
        <w:tab/>
        <w:t>Data Model</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034B2B86" w14:textId="53E1121D" w:rsidR="004B37D6" w:rsidRDefault="004B37D6" w:rsidP="004B37D6">
      <w:pPr>
        <w:pStyle w:val="Heading4"/>
      </w:pPr>
      <w:bookmarkStart w:id="8693" w:name="_Toc510696633"/>
      <w:bookmarkStart w:id="8694" w:name="_Toc35971428"/>
      <w:bookmarkStart w:id="8695" w:name="_Toc94194898"/>
      <w:bookmarkStart w:id="8696" w:name="_Toc97042643"/>
      <w:bookmarkStart w:id="8697" w:name="_Toc97045787"/>
      <w:bookmarkStart w:id="8698" w:name="_Toc97155532"/>
      <w:bookmarkStart w:id="8699" w:name="_Toc101521658"/>
      <w:bookmarkStart w:id="8700" w:name="_Toc138761939"/>
      <w:bookmarkStart w:id="8701" w:name="_Toc145708154"/>
      <w:bookmarkStart w:id="8702" w:name="_Toc160570659"/>
      <w:bookmarkStart w:id="8703" w:name="_Toc162008255"/>
      <w:bookmarkStart w:id="8704" w:name="_Toc185515923"/>
      <w:bookmarkStart w:id="8705" w:name="_Toc192873231"/>
      <w:bookmarkStart w:id="8706" w:name="_Toc200970944"/>
      <w:bookmarkStart w:id="8707" w:name="_Toc207722275"/>
      <w:bookmarkStart w:id="8708" w:name="_Toc209521138"/>
      <w:bookmarkStart w:id="8709" w:name="_Toc218778979"/>
      <w:r>
        <w:t>8.</w:t>
      </w:r>
      <w:r w:rsidR="00180B18">
        <w:t>8</w:t>
      </w:r>
      <w:r>
        <w:t>.6.1</w:t>
      </w:r>
      <w:r>
        <w:tab/>
        <w:t>General</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10" w:name="_Toc510696634"/>
      <w:bookmarkStart w:id="8711" w:name="_Toc35971429"/>
      <w:bookmarkStart w:id="8712" w:name="_Toc94194899"/>
      <w:bookmarkStart w:id="8713" w:name="_Toc97042644"/>
      <w:bookmarkStart w:id="8714" w:name="_Toc97045788"/>
      <w:bookmarkStart w:id="8715" w:name="_Toc97155533"/>
      <w:bookmarkStart w:id="8716" w:name="_Toc101521659"/>
      <w:bookmarkStart w:id="8717" w:name="_Toc138761940"/>
      <w:bookmarkStart w:id="8718" w:name="_Toc145708155"/>
      <w:bookmarkStart w:id="8719" w:name="_Toc160570660"/>
      <w:bookmarkStart w:id="8720" w:name="_Toc162008256"/>
      <w:bookmarkStart w:id="8721" w:name="_Toc185515924"/>
      <w:bookmarkStart w:id="8722" w:name="_Toc192873232"/>
      <w:bookmarkStart w:id="8723" w:name="_Toc200970945"/>
      <w:bookmarkStart w:id="8724" w:name="_Toc207722276"/>
      <w:bookmarkStart w:id="8725" w:name="_Toc209521139"/>
      <w:bookmarkStart w:id="8726" w:name="_Toc218778980"/>
      <w:r>
        <w:t>8.</w:t>
      </w:r>
      <w:r w:rsidR="00180B18">
        <w:t>8</w:t>
      </w:r>
      <w:r>
        <w:rPr>
          <w:lang w:val="en-US"/>
        </w:rPr>
        <w:t>.6.2</w:t>
      </w:r>
      <w:r>
        <w:rPr>
          <w:lang w:val="en-US"/>
        </w:rPr>
        <w:tab/>
        <w:t>Structured data types</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170EED38" w14:textId="0A063A4F" w:rsidR="004B37D6" w:rsidRDefault="004B37D6" w:rsidP="004B37D6">
      <w:pPr>
        <w:pStyle w:val="Heading5"/>
      </w:pPr>
      <w:bookmarkStart w:id="8727" w:name="_Toc510696635"/>
      <w:bookmarkStart w:id="8728" w:name="_Toc35971430"/>
      <w:bookmarkStart w:id="8729" w:name="_Toc94194900"/>
      <w:bookmarkStart w:id="8730" w:name="_Toc97042645"/>
      <w:bookmarkStart w:id="8731" w:name="_Toc97045789"/>
      <w:bookmarkStart w:id="8732" w:name="_Toc97155534"/>
      <w:bookmarkStart w:id="8733" w:name="_Toc101521660"/>
      <w:bookmarkStart w:id="8734" w:name="_Toc138761941"/>
      <w:bookmarkStart w:id="8735" w:name="_Toc145708156"/>
      <w:bookmarkStart w:id="8736" w:name="_Toc160570661"/>
      <w:bookmarkStart w:id="8737" w:name="_Toc162008257"/>
      <w:bookmarkStart w:id="8738" w:name="_Toc185515925"/>
      <w:bookmarkStart w:id="8739" w:name="_Toc192873233"/>
      <w:bookmarkStart w:id="8740" w:name="_Toc200970946"/>
      <w:bookmarkStart w:id="8741" w:name="_Toc207722277"/>
      <w:bookmarkStart w:id="8742" w:name="_Toc209521140"/>
      <w:bookmarkStart w:id="8743" w:name="_Toc218778981"/>
      <w:r>
        <w:t>8.</w:t>
      </w:r>
      <w:r w:rsidR="00180B18">
        <w:t>8</w:t>
      </w:r>
      <w:r>
        <w:t>.6.2.1</w:t>
      </w:r>
      <w:r>
        <w:tab/>
        <w:t>Introduction</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44" w:name="_Toc510696636"/>
      <w:bookmarkStart w:id="8745" w:name="_Toc35971431"/>
      <w:bookmarkStart w:id="8746" w:name="_Toc94194901"/>
      <w:bookmarkStart w:id="8747" w:name="_Toc97042646"/>
      <w:bookmarkStart w:id="8748" w:name="_Toc97045790"/>
      <w:bookmarkStart w:id="8749" w:name="_Toc97155535"/>
      <w:bookmarkStart w:id="8750" w:name="_Toc101521661"/>
      <w:bookmarkStart w:id="8751" w:name="_Toc138761942"/>
      <w:bookmarkStart w:id="8752" w:name="_Toc145708157"/>
      <w:bookmarkStart w:id="8753" w:name="_Toc160570662"/>
      <w:bookmarkStart w:id="8754" w:name="_Toc162008258"/>
      <w:bookmarkStart w:id="8755" w:name="_Toc185515926"/>
      <w:bookmarkStart w:id="8756" w:name="_Toc192873234"/>
      <w:bookmarkStart w:id="8757" w:name="_Toc200970947"/>
      <w:bookmarkStart w:id="8758" w:name="_Toc207722278"/>
      <w:bookmarkStart w:id="8759" w:name="_Toc209521141"/>
      <w:bookmarkStart w:id="8760" w:name="_Toc218778982"/>
      <w:r>
        <w:t>8.</w:t>
      </w:r>
      <w:r w:rsidR="00180B18">
        <w:t>8</w:t>
      </w:r>
      <w:r>
        <w:t>.6.2.2</w:t>
      </w:r>
      <w:r>
        <w:tab/>
        <w:t xml:space="preserve">Type: </w:t>
      </w:r>
      <w:bookmarkEnd w:id="8744"/>
      <w:bookmarkEnd w:id="8745"/>
      <w:bookmarkEnd w:id="8746"/>
      <w:r>
        <w:t>EELACRReq</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61" w:name="_Toc510696637"/>
      <w:bookmarkStart w:id="8762" w:name="_Toc35971432"/>
      <w:bookmarkStart w:id="8763" w:name="_Toc94194902"/>
      <w:bookmarkStart w:id="8764" w:name="_Toc97042647"/>
      <w:bookmarkStart w:id="8765" w:name="_Toc97045791"/>
      <w:bookmarkStart w:id="8766" w:name="_Toc97155536"/>
      <w:bookmarkStart w:id="8767" w:name="_Toc101521662"/>
      <w:bookmarkStart w:id="8768" w:name="_Toc138761943"/>
      <w:bookmarkStart w:id="8769" w:name="_Toc145708158"/>
      <w:bookmarkStart w:id="8770" w:name="_Toc160570663"/>
      <w:bookmarkStart w:id="8771" w:name="_Toc162008259"/>
      <w:bookmarkStart w:id="8772" w:name="_Toc185515927"/>
      <w:bookmarkStart w:id="8773" w:name="_Toc192873235"/>
      <w:bookmarkStart w:id="8774" w:name="_Toc200970948"/>
      <w:bookmarkStart w:id="8775" w:name="_Toc207722279"/>
      <w:bookmarkStart w:id="8776" w:name="_Toc209521142"/>
      <w:bookmarkStart w:id="8777" w:name="_Toc218778983"/>
      <w:r>
        <w:lastRenderedPageBreak/>
        <w:t>8.</w:t>
      </w:r>
      <w:r w:rsidR="00180B18">
        <w:t>8</w:t>
      </w:r>
      <w:r>
        <w:t>.6.2.3</w:t>
      </w:r>
      <w:r>
        <w:tab/>
        <w:t xml:space="preserve">Type: </w:t>
      </w:r>
      <w:bookmarkEnd w:id="8761"/>
      <w:bookmarkEnd w:id="8762"/>
      <w:bookmarkEnd w:id="8763"/>
      <w:r>
        <w:t>EELACRResp</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4D860E8C" w14:textId="77777777" w:rsidR="00EF761A" w:rsidRDefault="00EF761A" w:rsidP="00EF761A">
      <w:pPr>
        <w:pStyle w:val="TH"/>
      </w:pPr>
      <w:bookmarkStart w:id="8778" w:name="_Toc510696638"/>
      <w:bookmarkStart w:id="8779"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80" w:name="_Toc97042648"/>
      <w:bookmarkStart w:id="8781" w:name="_Toc97045792"/>
      <w:bookmarkStart w:id="8782" w:name="_Toc97155537"/>
      <w:bookmarkStart w:id="8783" w:name="_Toc101521663"/>
      <w:bookmarkStart w:id="8784" w:name="_Toc138761944"/>
      <w:bookmarkStart w:id="8785" w:name="_Toc145708159"/>
      <w:bookmarkStart w:id="8786" w:name="_Toc160570664"/>
      <w:bookmarkStart w:id="8787" w:name="_Toc162008260"/>
      <w:bookmarkStart w:id="8788" w:name="_Toc185515928"/>
      <w:bookmarkStart w:id="8789" w:name="_Toc192873236"/>
      <w:bookmarkStart w:id="8790" w:name="_Toc200970949"/>
      <w:bookmarkStart w:id="8791" w:name="_Toc207722280"/>
      <w:bookmarkStart w:id="8792" w:name="_Toc209521143"/>
      <w:bookmarkStart w:id="8793" w:name="_Toc218778984"/>
      <w:bookmarkStart w:id="8794" w:name="_Toc94194909"/>
      <w:r>
        <w:t>8.</w:t>
      </w:r>
      <w:r w:rsidR="00180B18">
        <w:t>8</w:t>
      </w:r>
      <w:r>
        <w:t>.6.2.4</w:t>
      </w:r>
      <w:r>
        <w:tab/>
        <w:t>Type: ACTStatusSubsc</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795" w:name="_Toc97042649"/>
      <w:bookmarkStart w:id="8796" w:name="_Toc97045793"/>
      <w:bookmarkStart w:id="8797" w:name="_Toc97155538"/>
      <w:bookmarkStart w:id="8798" w:name="_Toc101521664"/>
      <w:bookmarkStart w:id="8799" w:name="_Toc138761945"/>
      <w:bookmarkStart w:id="8800" w:name="_Toc145708160"/>
      <w:bookmarkStart w:id="8801" w:name="_Toc160570665"/>
      <w:bookmarkStart w:id="8802" w:name="_Toc162008261"/>
      <w:bookmarkStart w:id="8803" w:name="_Toc185515929"/>
      <w:bookmarkStart w:id="8804" w:name="_Toc192873237"/>
      <w:bookmarkStart w:id="8805" w:name="_Toc200970950"/>
      <w:bookmarkStart w:id="8806" w:name="_Toc207722281"/>
      <w:bookmarkStart w:id="8807" w:name="_Toc209521144"/>
      <w:bookmarkStart w:id="8808" w:name="_Toc218778985"/>
      <w:r>
        <w:t>8.</w:t>
      </w:r>
      <w:r w:rsidR="00180B18">
        <w:t>8</w:t>
      </w:r>
      <w:r>
        <w:t>.6.2.5</w:t>
      </w:r>
      <w:r>
        <w:tab/>
        <w:t>Type: ACTStatusNotif</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809" w:name="_Toc97042650"/>
      <w:bookmarkStart w:id="8810" w:name="_Toc97045794"/>
      <w:bookmarkStart w:id="8811" w:name="_Toc97155539"/>
      <w:bookmarkStart w:id="8812" w:name="_Toc101521665"/>
      <w:bookmarkStart w:id="8813" w:name="_Toc138761946"/>
      <w:bookmarkStart w:id="8814" w:name="_Toc145708161"/>
      <w:bookmarkStart w:id="8815" w:name="_Toc160570666"/>
      <w:bookmarkStart w:id="8816" w:name="_Toc162008262"/>
      <w:bookmarkStart w:id="8817" w:name="_Toc185515930"/>
      <w:bookmarkStart w:id="8818" w:name="_Toc192873238"/>
      <w:bookmarkStart w:id="8819" w:name="_Toc200970951"/>
      <w:bookmarkStart w:id="8820" w:name="_Toc207722282"/>
      <w:bookmarkStart w:id="8821" w:name="_Toc209521145"/>
      <w:bookmarkStart w:id="8822" w:name="_Toc218778986"/>
      <w:r>
        <w:t>8.</w:t>
      </w:r>
      <w:r w:rsidR="00180B18">
        <w:t>8</w:t>
      </w:r>
      <w:r>
        <w:rPr>
          <w:lang w:val="en-US"/>
        </w:rPr>
        <w:t>.6.3</w:t>
      </w:r>
      <w:r>
        <w:rPr>
          <w:lang w:val="en-US"/>
        </w:rPr>
        <w:tab/>
        <w:t>Simple data types and enumerations</w:t>
      </w:r>
      <w:bookmarkEnd w:id="8778"/>
      <w:bookmarkEnd w:id="8779"/>
      <w:bookmarkEnd w:id="8794"/>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7243C03D" w14:textId="5C65BBD4" w:rsidR="004B37D6" w:rsidRDefault="004B37D6" w:rsidP="004B37D6">
      <w:pPr>
        <w:pStyle w:val="Heading5"/>
      </w:pPr>
      <w:bookmarkStart w:id="8823" w:name="_Toc94194910"/>
      <w:bookmarkStart w:id="8824" w:name="_Toc97042651"/>
      <w:bookmarkStart w:id="8825" w:name="_Toc97045795"/>
      <w:bookmarkStart w:id="8826" w:name="_Toc97155540"/>
      <w:bookmarkStart w:id="8827" w:name="_Toc101521666"/>
      <w:bookmarkStart w:id="8828" w:name="_Toc138761947"/>
      <w:bookmarkStart w:id="8829" w:name="_Toc145708162"/>
      <w:bookmarkStart w:id="8830" w:name="_Toc160570667"/>
      <w:bookmarkStart w:id="8831" w:name="_Toc162008263"/>
      <w:bookmarkStart w:id="8832" w:name="_Toc185515931"/>
      <w:bookmarkStart w:id="8833" w:name="_Toc192873239"/>
      <w:bookmarkStart w:id="8834" w:name="_Toc200970952"/>
      <w:bookmarkStart w:id="8835" w:name="_Toc207722283"/>
      <w:bookmarkStart w:id="8836" w:name="_Toc209521146"/>
      <w:bookmarkStart w:id="8837" w:name="_Toc218778987"/>
      <w:r>
        <w:t>8.</w:t>
      </w:r>
      <w:r w:rsidR="00180B18">
        <w:t>8</w:t>
      </w:r>
      <w:r>
        <w:t>.6.3.1</w:t>
      </w:r>
      <w:r>
        <w:tab/>
        <w:t>Introduction</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838" w:name="_Toc94194911"/>
      <w:bookmarkStart w:id="8839" w:name="_Toc97042652"/>
      <w:bookmarkStart w:id="8840" w:name="_Toc97045796"/>
      <w:bookmarkStart w:id="8841" w:name="_Toc97155541"/>
      <w:bookmarkStart w:id="8842" w:name="_Toc101521667"/>
      <w:bookmarkStart w:id="8843" w:name="_Toc138761948"/>
      <w:bookmarkStart w:id="8844" w:name="_Toc145708163"/>
      <w:bookmarkStart w:id="8845" w:name="_Toc160570668"/>
      <w:bookmarkStart w:id="8846" w:name="_Toc162008264"/>
      <w:bookmarkStart w:id="8847" w:name="_Toc185515932"/>
      <w:bookmarkStart w:id="8848" w:name="_Toc192873240"/>
      <w:bookmarkStart w:id="8849" w:name="_Toc200970953"/>
      <w:bookmarkStart w:id="8850" w:name="_Toc207722284"/>
      <w:bookmarkStart w:id="8851" w:name="_Toc209521147"/>
      <w:bookmarkStart w:id="8852" w:name="_Toc218778988"/>
      <w:r>
        <w:t>8.</w:t>
      </w:r>
      <w:r w:rsidR="00180B18">
        <w:t>8</w:t>
      </w:r>
      <w:r>
        <w:t>.6.3.2</w:t>
      </w:r>
      <w:r>
        <w:tab/>
        <w:t>Simple data types</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853" w:name="_Toc510696643"/>
      <w:bookmarkStart w:id="8854" w:name="_Toc35971438"/>
      <w:bookmarkStart w:id="8855" w:name="_Toc94194916"/>
      <w:bookmarkStart w:id="8856" w:name="_Toc97042653"/>
      <w:bookmarkStart w:id="8857" w:name="_Toc97045797"/>
      <w:bookmarkStart w:id="8858" w:name="_Toc97155542"/>
      <w:bookmarkStart w:id="8859" w:name="_Toc101521668"/>
      <w:bookmarkStart w:id="8860" w:name="_Toc138761949"/>
      <w:bookmarkStart w:id="8861" w:name="_Toc145708164"/>
      <w:bookmarkStart w:id="8862" w:name="_Toc160570669"/>
      <w:bookmarkStart w:id="8863" w:name="_Toc162008265"/>
      <w:bookmarkStart w:id="8864" w:name="_Toc185515933"/>
      <w:bookmarkStart w:id="8865" w:name="_Toc192873241"/>
      <w:bookmarkStart w:id="8866" w:name="_Toc200970954"/>
      <w:bookmarkStart w:id="8867" w:name="_Toc207722285"/>
      <w:bookmarkStart w:id="8868" w:name="_Toc209521148"/>
      <w:bookmarkStart w:id="8869" w:name="_Toc218778989"/>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77B6C91C" w14:textId="77777777" w:rsidR="004B37D6" w:rsidRDefault="004B37D6" w:rsidP="004B37D6">
      <w:bookmarkStart w:id="8870" w:name="_Toc510696644"/>
      <w:bookmarkStart w:id="887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72" w:name="_Toc510696646"/>
      <w:bookmarkStart w:id="8873" w:name="_Toc35971441"/>
      <w:bookmarkStart w:id="8874" w:name="_Toc94194917"/>
      <w:bookmarkStart w:id="8875" w:name="_Toc97042654"/>
      <w:bookmarkStart w:id="8876" w:name="_Toc97045798"/>
      <w:bookmarkStart w:id="8877" w:name="_Toc97155543"/>
      <w:bookmarkStart w:id="8878" w:name="_Toc101521669"/>
      <w:bookmarkStart w:id="8879" w:name="_Toc138761950"/>
      <w:bookmarkStart w:id="8880" w:name="_Toc145708165"/>
      <w:bookmarkStart w:id="8881" w:name="_Toc160570670"/>
      <w:bookmarkStart w:id="8882" w:name="_Toc162008266"/>
      <w:bookmarkStart w:id="8883" w:name="_Toc185515934"/>
      <w:bookmarkStart w:id="8884" w:name="_Toc192873242"/>
      <w:bookmarkStart w:id="8885" w:name="_Toc200970955"/>
      <w:bookmarkStart w:id="8886" w:name="_Toc207722286"/>
      <w:bookmarkStart w:id="8887" w:name="_Toc209521149"/>
      <w:bookmarkStart w:id="8888" w:name="_Toc218778990"/>
      <w:bookmarkEnd w:id="8870"/>
      <w:bookmarkEnd w:id="8871"/>
      <w:r>
        <w:t>8.</w:t>
      </w:r>
      <w:r w:rsidR="00180B18">
        <w:t>8</w:t>
      </w:r>
      <w:r>
        <w:t>.6.5</w:t>
      </w:r>
      <w:r>
        <w:tab/>
        <w:t>Binary data</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64701DE6" w14:textId="0B157895" w:rsidR="004B37D6" w:rsidRDefault="004B37D6" w:rsidP="004B37D6">
      <w:pPr>
        <w:pStyle w:val="Heading5"/>
      </w:pPr>
      <w:bookmarkStart w:id="8889" w:name="_Toc35971442"/>
      <w:bookmarkStart w:id="8890" w:name="_Toc94194918"/>
      <w:bookmarkStart w:id="8891" w:name="_Toc97042655"/>
      <w:bookmarkStart w:id="8892" w:name="_Toc97045799"/>
      <w:bookmarkStart w:id="8893" w:name="_Toc97155544"/>
      <w:bookmarkStart w:id="8894" w:name="_Toc101521670"/>
      <w:bookmarkStart w:id="8895" w:name="_Toc138761951"/>
      <w:bookmarkStart w:id="8896" w:name="_Toc145708166"/>
      <w:bookmarkStart w:id="8897" w:name="_Toc160570671"/>
      <w:bookmarkStart w:id="8898" w:name="_Toc162008267"/>
      <w:bookmarkStart w:id="8899" w:name="_Toc185515935"/>
      <w:bookmarkStart w:id="8900" w:name="_Toc192873243"/>
      <w:bookmarkStart w:id="8901" w:name="_Toc200970956"/>
      <w:bookmarkStart w:id="8902" w:name="_Toc207722287"/>
      <w:bookmarkStart w:id="8903" w:name="_Toc209521150"/>
      <w:bookmarkStart w:id="8904" w:name="_Toc218778991"/>
      <w:r>
        <w:t>8.</w:t>
      </w:r>
      <w:r w:rsidR="00180B18">
        <w:t>8</w:t>
      </w:r>
      <w:r>
        <w:t>.6.5.1</w:t>
      </w:r>
      <w:r>
        <w:tab/>
        <w:t>Binary Data Types</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905" w:name="_Toc97042656"/>
      <w:bookmarkStart w:id="8906" w:name="_Toc97045800"/>
      <w:bookmarkStart w:id="8907" w:name="_Toc97155545"/>
      <w:bookmarkStart w:id="8908" w:name="_Toc101521671"/>
      <w:bookmarkStart w:id="8909" w:name="_Toc138761952"/>
      <w:bookmarkStart w:id="8910" w:name="_Toc145708167"/>
      <w:bookmarkStart w:id="8911" w:name="_Toc160570672"/>
      <w:bookmarkStart w:id="8912" w:name="_Toc162008268"/>
      <w:bookmarkStart w:id="8913" w:name="_Toc185515936"/>
      <w:bookmarkStart w:id="8914" w:name="_Toc192873244"/>
      <w:bookmarkStart w:id="8915" w:name="_Toc200970957"/>
      <w:bookmarkStart w:id="8916" w:name="_Toc207722288"/>
      <w:bookmarkStart w:id="8917" w:name="_Toc209521151"/>
      <w:bookmarkStart w:id="8918" w:name="_Toc218778992"/>
      <w:r>
        <w:t>8.</w:t>
      </w:r>
      <w:r w:rsidR="00180B18">
        <w:t>8</w:t>
      </w:r>
      <w:r>
        <w:t>.7</w:t>
      </w:r>
      <w:r>
        <w:tab/>
        <w:t>Error Handling</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089BCBBB" w14:textId="61BA8E0D" w:rsidR="004B37D6" w:rsidRDefault="004B37D6" w:rsidP="004B37D6">
      <w:pPr>
        <w:pStyle w:val="Heading4"/>
      </w:pPr>
      <w:bookmarkStart w:id="8919" w:name="_Toc35971444"/>
      <w:bookmarkStart w:id="8920" w:name="_Toc94194920"/>
      <w:bookmarkStart w:id="8921" w:name="_Toc97042657"/>
      <w:bookmarkStart w:id="8922" w:name="_Toc97045801"/>
      <w:bookmarkStart w:id="8923" w:name="_Toc97155546"/>
      <w:bookmarkStart w:id="8924" w:name="_Toc101521672"/>
      <w:bookmarkStart w:id="8925" w:name="_Toc138761953"/>
      <w:bookmarkStart w:id="8926" w:name="_Toc145708168"/>
      <w:bookmarkStart w:id="8927" w:name="_Toc160570673"/>
      <w:bookmarkStart w:id="8928" w:name="_Toc162008269"/>
      <w:bookmarkStart w:id="8929" w:name="_Toc185515937"/>
      <w:bookmarkStart w:id="8930" w:name="_Toc192873245"/>
      <w:bookmarkStart w:id="8931" w:name="_Toc200970958"/>
      <w:bookmarkStart w:id="8932" w:name="_Toc207722289"/>
      <w:bookmarkStart w:id="8933" w:name="_Toc209521152"/>
      <w:bookmarkStart w:id="8934" w:name="_Toc218778993"/>
      <w:r>
        <w:t>8.</w:t>
      </w:r>
      <w:r w:rsidR="00180B18">
        <w:t>8</w:t>
      </w:r>
      <w:r>
        <w:t>.7.1</w:t>
      </w:r>
      <w:r>
        <w:tab/>
        <w:t>General</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935" w:name="_Toc35971445"/>
      <w:bookmarkStart w:id="8936" w:name="_Toc94194921"/>
      <w:bookmarkStart w:id="8937" w:name="_Toc97042658"/>
      <w:bookmarkStart w:id="8938" w:name="_Toc97045802"/>
      <w:bookmarkStart w:id="8939" w:name="_Toc97155547"/>
      <w:bookmarkStart w:id="8940" w:name="_Toc101521673"/>
      <w:bookmarkStart w:id="8941" w:name="_Toc138761954"/>
      <w:bookmarkStart w:id="8942" w:name="_Toc145708169"/>
      <w:bookmarkStart w:id="8943" w:name="_Toc160570674"/>
      <w:bookmarkStart w:id="8944" w:name="_Toc162008270"/>
      <w:bookmarkStart w:id="8945" w:name="_Toc185515938"/>
      <w:bookmarkStart w:id="8946" w:name="_Toc192873246"/>
      <w:bookmarkStart w:id="8947" w:name="_Toc200970959"/>
      <w:bookmarkStart w:id="8948" w:name="_Toc207722290"/>
      <w:bookmarkStart w:id="8949" w:name="_Toc209521153"/>
      <w:bookmarkStart w:id="8950" w:name="_Toc218778994"/>
      <w:r>
        <w:t>8.</w:t>
      </w:r>
      <w:r w:rsidR="00180B18">
        <w:t>8</w:t>
      </w:r>
      <w:r>
        <w:t>.7.2</w:t>
      </w:r>
      <w:r>
        <w:tab/>
        <w:t>Protocol Errors</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951" w:name="_Toc35971446"/>
      <w:bookmarkStart w:id="8952" w:name="_Toc94194922"/>
      <w:bookmarkStart w:id="8953" w:name="_Toc97042659"/>
      <w:bookmarkStart w:id="8954" w:name="_Toc97045803"/>
      <w:bookmarkStart w:id="8955" w:name="_Toc97155548"/>
      <w:bookmarkStart w:id="8956" w:name="_Toc101521674"/>
      <w:bookmarkStart w:id="8957" w:name="_Toc138761955"/>
      <w:bookmarkStart w:id="8958" w:name="_Toc145708170"/>
      <w:bookmarkStart w:id="8959" w:name="_Toc160570675"/>
      <w:bookmarkStart w:id="8960" w:name="_Toc162008271"/>
      <w:bookmarkStart w:id="8961" w:name="_Toc185515939"/>
      <w:bookmarkStart w:id="8962" w:name="_Toc192873247"/>
      <w:bookmarkStart w:id="8963" w:name="_Toc200970960"/>
      <w:bookmarkStart w:id="8964" w:name="_Toc207722291"/>
      <w:bookmarkStart w:id="8965" w:name="_Toc209521154"/>
      <w:bookmarkStart w:id="8966" w:name="_Toc218778995"/>
      <w:r>
        <w:t>8.</w:t>
      </w:r>
      <w:r w:rsidR="00180B18">
        <w:t>8</w:t>
      </w:r>
      <w:r>
        <w:t>.7.3</w:t>
      </w:r>
      <w:r>
        <w:tab/>
        <w:t>Application Errors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967" w:name="_Toc97042660"/>
      <w:bookmarkStart w:id="8968" w:name="_Toc97045804"/>
      <w:bookmarkStart w:id="8969" w:name="_Toc97155549"/>
      <w:bookmarkStart w:id="8970" w:name="_Toc101521675"/>
      <w:bookmarkStart w:id="8971" w:name="_Toc138761956"/>
      <w:bookmarkStart w:id="8972" w:name="_Toc145708171"/>
      <w:bookmarkStart w:id="8973" w:name="_Toc160570676"/>
      <w:bookmarkStart w:id="8974" w:name="_Toc162008272"/>
      <w:bookmarkStart w:id="8975" w:name="_Toc185515940"/>
      <w:bookmarkStart w:id="8976" w:name="_Toc192873248"/>
      <w:bookmarkStart w:id="8977" w:name="_Toc200970961"/>
      <w:bookmarkStart w:id="8978" w:name="_Toc207722292"/>
      <w:bookmarkStart w:id="8979" w:name="_Toc209521155"/>
      <w:bookmarkStart w:id="8980" w:name="_Toc218778996"/>
      <w:r>
        <w:t>8.</w:t>
      </w:r>
      <w:r w:rsidR="00180B18">
        <w:t>8</w:t>
      </w:r>
      <w:r>
        <w:t>.8</w:t>
      </w:r>
      <w:r>
        <w:tab/>
        <w:t>Feature negotiation</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981" w:name="_Toc97042661"/>
      <w:bookmarkStart w:id="8982" w:name="_Toc97045805"/>
      <w:bookmarkStart w:id="8983" w:name="_Toc97155550"/>
      <w:bookmarkStart w:id="8984" w:name="_Toc101521676"/>
      <w:bookmarkStart w:id="8985" w:name="_Toc138761957"/>
      <w:bookmarkStart w:id="8986" w:name="_Toc145708172"/>
      <w:bookmarkStart w:id="8987" w:name="_Toc160570677"/>
      <w:bookmarkStart w:id="8988" w:name="_Toc162008273"/>
      <w:bookmarkStart w:id="8989" w:name="_Toc185515941"/>
      <w:bookmarkStart w:id="8990" w:name="_Toc192873249"/>
      <w:bookmarkStart w:id="8991" w:name="_Toc200970962"/>
      <w:bookmarkStart w:id="8992" w:name="_Toc207722293"/>
      <w:bookmarkStart w:id="8993" w:name="_Toc209521156"/>
      <w:bookmarkStart w:id="8994" w:name="_Toc218778997"/>
      <w:r>
        <w:t>8.</w:t>
      </w:r>
      <w:r w:rsidR="009A6F55">
        <w:t>9</w:t>
      </w:r>
      <w:r>
        <w:tab/>
      </w:r>
      <w:r w:rsidRPr="00310802">
        <w:t>Eees_ACRStatusUpdate</w:t>
      </w:r>
      <w:r>
        <w:t xml:space="preserve"> API</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605538DB" w14:textId="322928C9" w:rsidR="00D732EB" w:rsidRDefault="00D732EB" w:rsidP="00D732EB">
      <w:pPr>
        <w:pStyle w:val="Heading3"/>
      </w:pPr>
      <w:bookmarkStart w:id="8995" w:name="_Toc97042662"/>
      <w:bookmarkStart w:id="8996" w:name="_Toc97045806"/>
      <w:bookmarkStart w:id="8997" w:name="_Toc97155551"/>
      <w:bookmarkStart w:id="8998" w:name="_Toc101521677"/>
      <w:bookmarkStart w:id="8999" w:name="_Toc138761958"/>
      <w:bookmarkStart w:id="9000" w:name="_Toc145708173"/>
      <w:bookmarkStart w:id="9001" w:name="_Toc160570678"/>
      <w:bookmarkStart w:id="9002" w:name="_Toc162008274"/>
      <w:bookmarkStart w:id="9003" w:name="_Toc185515942"/>
      <w:bookmarkStart w:id="9004" w:name="_Toc192873250"/>
      <w:bookmarkStart w:id="9005" w:name="_Toc200970963"/>
      <w:bookmarkStart w:id="9006" w:name="_Toc207722294"/>
      <w:bookmarkStart w:id="9007" w:name="_Toc209521157"/>
      <w:bookmarkStart w:id="9008" w:name="_Toc218778998"/>
      <w:r>
        <w:t>8.</w:t>
      </w:r>
      <w:r w:rsidR="009A6F55">
        <w:t>9</w:t>
      </w:r>
      <w:r>
        <w:t>.1</w:t>
      </w:r>
      <w:r>
        <w:tab/>
        <w:t>Introduction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09" w:name="_Toc35971392"/>
      <w:bookmarkStart w:id="9010" w:name="_Toc94194873"/>
      <w:bookmarkStart w:id="9011" w:name="_Toc97042663"/>
      <w:bookmarkStart w:id="9012" w:name="_Toc97045807"/>
      <w:bookmarkStart w:id="9013" w:name="_Toc97155552"/>
      <w:bookmarkStart w:id="9014" w:name="_Toc101521678"/>
      <w:bookmarkStart w:id="9015" w:name="_Toc138761959"/>
      <w:bookmarkStart w:id="9016" w:name="_Toc145708174"/>
      <w:bookmarkStart w:id="9017" w:name="_Toc160570679"/>
      <w:bookmarkStart w:id="9018" w:name="_Toc162008275"/>
      <w:bookmarkStart w:id="9019" w:name="_Toc185515943"/>
      <w:bookmarkStart w:id="9020" w:name="_Toc192873251"/>
      <w:bookmarkStart w:id="9021" w:name="_Toc200970964"/>
      <w:bookmarkStart w:id="9022" w:name="_Toc207722295"/>
      <w:bookmarkStart w:id="9023" w:name="_Toc209521158"/>
      <w:bookmarkStart w:id="9024" w:name="_Toc218778999"/>
      <w:r>
        <w:t>8.</w:t>
      </w:r>
      <w:r w:rsidR="009A6F55">
        <w:t>9</w:t>
      </w:r>
      <w:r>
        <w:t>.2</w:t>
      </w:r>
      <w:r>
        <w:tab/>
        <w:t>Usage of HTTP</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25" w:name="_Toc97042664"/>
      <w:bookmarkStart w:id="9026" w:name="_Toc97045808"/>
      <w:bookmarkStart w:id="9027" w:name="_Toc97155553"/>
      <w:bookmarkStart w:id="9028" w:name="_Toc101521679"/>
      <w:bookmarkStart w:id="9029" w:name="_Toc138761960"/>
      <w:bookmarkStart w:id="9030" w:name="_Toc145708175"/>
      <w:bookmarkStart w:id="9031" w:name="_Toc160570680"/>
      <w:bookmarkStart w:id="9032" w:name="_Toc162008276"/>
      <w:bookmarkStart w:id="9033" w:name="_Toc185515944"/>
      <w:bookmarkStart w:id="9034" w:name="_Toc192873252"/>
      <w:bookmarkStart w:id="9035" w:name="_Toc200970965"/>
      <w:bookmarkStart w:id="9036" w:name="_Toc207722296"/>
      <w:bookmarkStart w:id="9037" w:name="_Toc209521159"/>
      <w:bookmarkStart w:id="9038" w:name="_Toc218779000"/>
      <w:r>
        <w:t>8.</w:t>
      </w:r>
      <w:r w:rsidR="009A6F55">
        <w:t>9</w:t>
      </w:r>
      <w:r>
        <w:t>.3</w:t>
      </w:r>
      <w:r>
        <w:tab/>
        <w:t>Resources</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39" w:name="_Toc94194875"/>
      <w:bookmarkStart w:id="9040" w:name="_Toc97042665"/>
      <w:bookmarkStart w:id="9041" w:name="_Toc97045809"/>
      <w:bookmarkStart w:id="9042" w:name="_Toc97155554"/>
      <w:bookmarkStart w:id="9043" w:name="_Toc101521680"/>
      <w:bookmarkStart w:id="9044" w:name="_Toc138761961"/>
      <w:bookmarkStart w:id="9045" w:name="_Toc145708176"/>
      <w:bookmarkStart w:id="9046" w:name="_Toc160570681"/>
      <w:bookmarkStart w:id="9047" w:name="_Toc162008277"/>
      <w:bookmarkStart w:id="9048" w:name="_Toc185515945"/>
      <w:bookmarkStart w:id="9049" w:name="_Toc192873253"/>
      <w:bookmarkStart w:id="9050" w:name="_Toc200970966"/>
      <w:bookmarkStart w:id="9051" w:name="_Toc207722297"/>
      <w:bookmarkStart w:id="9052" w:name="_Toc209521160"/>
      <w:bookmarkStart w:id="9053" w:name="_Toc218779001"/>
      <w:r>
        <w:t>8.</w:t>
      </w:r>
      <w:r w:rsidR="009A6F55">
        <w:t>9</w:t>
      </w:r>
      <w:r>
        <w:t>.4</w:t>
      </w:r>
      <w:r>
        <w:tab/>
        <w:t>Custom Operations without associated resources</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3D42972D" w14:textId="415F0957" w:rsidR="002C48AF" w:rsidRDefault="002C48AF" w:rsidP="002C48AF">
      <w:pPr>
        <w:pStyle w:val="Heading4"/>
      </w:pPr>
      <w:bookmarkStart w:id="9054" w:name="_Toc97042666"/>
      <w:bookmarkStart w:id="9055" w:name="_Toc97045810"/>
      <w:bookmarkStart w:id="9056" w:name="_Toc97155555"/>
      <w:bookmarkStart w:id="9057" w:name="_Toc101521681"/>
      <w:bookmarkStart w:id="9058" w:name="_Toc138761962"/>
      <w:bookmarkStart w:id="9059" w:name="_Toc145708177"/>
      <w:bookmarkStart w:id="9060" w:name="_Toc160570682"/>
      <w:bookmarkStart w:id="9061" w:name="_Toc162008278"/>
      <w:bookmarkStart w:id="9062" w:name="_Toc185515946"/>
      <w:bookmarkStart w:id="9063" w:name="_Toc192873254"/>
      <w:bookmarkStart w:id="9064" w:name="_Toc200970967"/>
      <w:bookmarkStart w:id="9065" w:name="_Toc207722298"/>
      <w:bookmarkStart w:id="9066" w:name="_Toc209521161"/>
      <w:bookmarkStart w:id="9067" w:name="_Toc218779002"/>
      <w:r>
        <w:t>8.</w:t>
      </w:r>
      <w:r w:rsidR="009A6F55">
        <w:t>9</w:t>
      </w:r>
      <w:r>
        <w:t>.4.1</w:t>
      </w:r>
      <w:r>
        <w:tab/>
        <w:t>Overview</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3EAE75BC" w14:textId="2605B50D" w:rsidR="002C48AF" w:rsidRDefault="002C48AF" w:rsidP="00140B4A">
      <w:pPr>
        <w:rPr>
          <w:color w:val="000000"/>
          <w:lang w:eastAsia="zh-CN"/>
        </w:rPr>
      </w:pPr>
      <w:r w:rsidRPr="00140B4A">
        <w:t>The structure of the custom operation URIs of the Eees_ACRStatusUpdate API is shown in Figure 8.</w:t>
      </w:r>
      <w:r w:rsidR="009A6F55" w:rsidRPr="00140B4A">
        <w:t>9</w:t>
      </w:r>
      <w:r w:rsidRPr="00140B4A">
        <w:t>.4.1-1.</w:t>
      </w:r>
    </w:p>
    <w:p w14:paraId="45E785B6" w14:textId="77777777" w:rsidR="002C48AF" w:rsidRDefault="002C48AF" w:rsidP="002C48AF">
      <w:pPr>
        <w:pStyle w:val="TH"/>
      </w:pPr>
      <w:r>
        <w:object w:dxaOrig="6690" w:dyaOrig="2880" w14:anchorId="246FBD3A">
          <v:shape id="_x0000_i1036" type="#_x0000_t75" style="width:318.35pt;height:140.25pt" o:ole="">
            <v:imagedata r:id="rId33" o:title=""/>
          </v:shape>
          <o:OLEObject Type="Embed" ProgID="Visio.Drawing.15" ShapeID="_x0000_i1036" DrawAspect="Content" ObjectID="_1833450506"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068" w:name="_Toc97042667"/>
      <w:bookmarkStart w:id="9069" w:name="_Toc97045811"/>
      <w:bookmarkStart w:id="9070" w:name="_Toc97155556"/>
      <w:bookmarkStart w:id="9071" w:name="_Toc101521682"/>
      <w:bookmarkStart w:id="9072" w:name="_Toc138761963"/>
      <w:bookmarkStart w:id="9073" w:name="_Toc145708178"/>
      <w:bookmarkStart w:id="9074" w:name="_Toc160570683"/>
      <w:bookmarkStart w:id="9075" w:name="_Toc162008279"/>
      <w:bookmarkStart w:id="9076" w:name="_Toc185515947"/>
      <w:bookmarkStart w:id="9077" w:name="_Toc192873255"/>
      <w:bookmarkStart w:id="9078" w:name="_Toc200970968"/>
      <w:bookmarkStart w:id="9079" w:name="_Toc207722299"/>
      <w:bookmarkStart w:id="9080" w:name="_Toc209521162"/>
      <w:bookmarkStart w:id="9081" w:name="_Toc218779003"/>
      <w:r>
        <w:lastRenderedPageBreak/>
        <w:t>8.</w:t>
      </w:r>
      <w:r w:rsidR="009A6F55">
        <w:t>9</w:t>
      </w:r>
      <w:r>
        <w:t>.4.2</w:t>
      </w:r>
      <w:r>
        <w:tab/>
        <w:t>Operation: Request</w:t>
      </w:r>
      <w:r>
        <w:rPr>
          <w:rFonts w:cs="Courier New"/>
          <w:szCs w:val="16"/>
        </w:rPr>
        <w:t>ACRUpdate</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5CBD7E87" w14:textId="46942108" w:rsidR="002C48AF" w:rsidRDefault="002C48AF" w:rsidP="002C48AF">
      <w:pPr>
        <w:pStyle w:val="Heading5"/>
      </w:pPr>
      <w:bookmarkStart w:id="9082" w:name="_Toc97042668"/>
      <w:bookmarkStart w:id="9083" w:name="_Toc97045812"/>
      <w:bookmarkStart w:id="9084" w:name="_Toc97155557"/>
      <w:bookmarkStart w:id="9085" w:name="_Toc101521683"/>
      <w:bookmarkStart w:id="9086" w:name="_Toc138761964"/>
      <w:bookmarkStart w:id="9087" w:name="_Toc145708179"/>
      <w:bookmarkStart w:id="9088" w:name="_Toc160570684"/>
      <w:bookmarkStart w:id="9089" w:name="_Toc162008280"/>
      <w:bookmarkStart w:id="9090" w:name="_Toc185515948"/>
      <w:bookmarkStart w:id="9091" w:name="_Toc192873256"/>
      <w:bookmarkStart w:id="9092" w:name="_Toc200970969"/>
      <w:bookmarkStart w:id="9093" w:name="_Toc207722300"/>
      <w:bookmarkStart w:id="9094" w:name="_Toc209521163"/>
      <w:bookmarkStart w:id="9095" w:name="_Toc218779004"/>
      <w:r>
        <w:t>8.</w:t>
      </w:r>
      <w:r w:rsidR="009A6F55">
        <w:t>9</w:t>
      </w:r>
      <w:r>
        <w:t>.4.2.1</w:t>
      </w:r>
      <w:r>
        <w:tab/>
        <w:t>Description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096" w:name="_Toc97042669"/>
      <w:bookmarkStart w:id="9097" w:name="_Toc97045813"/>
      <w:bookmarkStart w:id="9098" w:name="_Toc97155558"/>
      <w:bookmarkStart w:id="9099" w:name="_Toc101521684"/>
      <w:bookmarkStart w:id="9100" w:name="_Toc138761965"/>
      <w:bookmarkStart w:id="9101" w:name="_Toc145708180"/>
      <w:bookmarkStart w:id="9102" w:name="_Toc160570685"/>
      <w:bookmarkStart w:id="9103" w:name="_Toc162008281"/>
      <w:bookmarkStart w:id="9104" w:name="_Toc185515949"/>
      <w:bookmarkStart w:id="9105" w:name="_Toc192873257"/>
      <w:bookmarkStart w:id="9106" w:name="_Toc200970970"/>
      <w:bookmarkStart w:id="9107" w:name="_Toc207722301"/>
      <w:bookmarkStart w:id="9108" w:name="_Toc209521164"/>
      <w:bookmarkStart w:id="9109" w:name="_Toc218779005"/>
      <w:r>
        <w:t>8.</w:t>
      </w:r>
      <w:r w:rsidR="009A6F55">
        <w:t>9</w:t>
      </w:r>
      <w:r>
        <w:t>.4.2.2</w:t>
      </w:r>
      <w:r>
        <w:tab/>
        <w:t>Operation Definition</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10" w:name="_Toc97042670"/>
      <w:bookmarkStart w:id="9111" w:name="_Toc97045814"/>
      <w:bookmarkStart w:id="9112" w:name="_Toc97155559"/>
      <w:bookmarkStart w:id="9113" w:name="_Toc101521685"/>
      <w:bookmarkStart w:id="9114" w:name="_Toc138761966"/>
      <w:bookmarkStart w:id="9115" w:name="_Toc145708181"/>
      <w:bookmarkStart w:id="9116" w:name="_Toc160570686"/>
      <w:bookmarkStart w:id="9117" w:name="_Toc162008282"/>
      <w:bookmarkStart w:id="9118" w:name="_Toc185515950"/>
      <w:bookmarkStart w:id="9119" w:name="_Toc192873258"/>
      <w:bookmarkStart w:id="9120" w:name="_Toc200970971"/>
      <w:bookmarkStart w:id="9121" w:name="_Toc207722302"/>
      <w:bookmarkStart w:id="9122" w:name="_Toc209521165"/>
      <w:bookmarkStart w:id="9123" w:name="_Toc218779006"/>
      <w:r>
        <w:t>8.</w:t>
      </w:r>
      <w:r w:rsidR="009A6F55">
        <w:t>9</w:t>
      </w:r>
      <w:r>
        <w:t>.5</w:t>
      </w:r>
      <w:r>
        <w:tab/>
        <w:t>Notifications</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24" w:name="_Toc97042671"/>
      <w:bookmarkStart w:id="9125" w:name="_Toc97045815"/>
      <w:bookmarkStart w:id="9126" w:name="_Toc97155560"/>
      <w:bookmarkStart w:id="9127" w:name="_Toc101521686"/>
      <w:bookmarkStart w:id="9128" w:name="_Toc138761967"/>
      <w:bookmarkStart w:id="9129" w:name="_Toc145708182"/>
      <w:bookmarkStart w:id="9130" w:name="_Toc160570687"/>
      <w:bookmarkStart w:id="9131" w:name="_Toc162008283"/>
      <w:bookmarkStart w:id="9132" w:name="_Toc185515951"/>
      <w:bookmarkStart w:id="9133" w:name="_Toc192873259"/>
      <w:bookmarkStart w:id="9134" w:name="_Toc200970972"/>
      <w:bookmarkStart w:id="9135" w:name="_Toc207722303"/>
      <w:bookmarkStart w:id="9136" w:name="_Toc209521166"/>
      <w:bookmarkStart w:id="9137" w:name="_Toc218779007"/>
      <w:r>
        <w:lastRenderedPageBreak/>
        <w:t>8.</w:t>
      </w:r>
      <w:r w:rsidR="009A6F55">
        <w:t>9</w:t>
      </w:r>
      <w:r>
        <w:t>.6</w:t>
      </w:r>
      <w:r>
        <w:tab/>
        <w:t>Data Model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660A2668" w14:textId="58670620" w:rsidR="00F72222" w:rsidRDefault="00F72222" w:rsidP="00F72222">
      <w:pPr>
        <w:pStyle w:val="Heading4"/>
      </w:pPr>
      <w:bookmarkStart w:id="9138" w:name="_Toc97042672"/>
      <w:bookmarkStart w:id="9139" w:name="_Toc97045816"/>
      <w:bookmarkStart w:id="9140" w:name="_Toc97155561"/>
      <w:bookmarkStart w:id="9141" w:name="_Toc101521687"/>
      <w:bookmarkStart w:id="9142" w:name="_Toc138761968"/>
      <w:bookmarkStart w:id="9143" w:name="_Toc145708183"/>
      <w:bookmarkStart w:id="9144" w:name="_Toc160570688"/>
      <w:bookmarkStart w:id="9145" w:name="_Toc162008284"/>
      <w:bookmarkStart w:id="9146" w:name="_Toc185515952"/>
      <w:bookmarkStart w:id="9147" w:name="_Toc192873260"/>
      <w:bookmarkStart w:id="9148" w:name="_Toc200970973"/>
      <w:bookmarkStart w:id="9149" w:name="_Toc207722304"/>
      <w:bookmarkStart w:id="9150" w:name="_Toc209521167"/>
      <w:bookmarkStart w:id="9151" w:name="_Toc218779008"/>
      <w:r>
        <w:t>8.</w:t>
      </w:r>
      <w:r w:rsidR="009A6F55">
        <w:t>9</w:t>
      </w:r>
      <w:r>
        <w:t>.6.1</w:t>
      </w:r>
      <w:r>
        <w:tab/>
        <w:t>General</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52" w:name="_Toc97042673"/>
      <w:bookmarkStart w:id="9153" w:name="_Toc97045817"/>
      <w:bookmarkStart w:id="9154" w:name="_Toc97155562"/>
      <w:bookmarkStart w:id="9155" w:name="_Toc101521688"/>
      <w:bookmarkStart w:id="9156" w:name="_Toc138761969"/>
      <w:bookmarkStart w:id="9157" w:name="_Toc145708184"/>
      <w:bookmarkStart w:id="9158" w:name="_Toc160570689"/>
      <w:bookmarkStart w:id="9159" w:name="_Toc162008285"/>
      <w:bookmarkStart w:id="9160" w:name="_Toc185515953"/>
      <w:bookmarkStart w:id="9161" w:name="_Toc192873261"/>
      <w:bookmarkStart w:id="9162" w:name="_Toc200970974"/>
      <w:bookmarkStart w:id="9163" w:name="_Toc207722305"/>
      <w:bookmarkStart w:id="9164" w:name="_Toc209521168"/>
      <w:bookmarkStart w:id="9165" w:name="_Toc218779009"/>
      <w:r>
        <w:t>8.</w:t>
      </w:r>
      <w:r w:rsidR="009A6F55">
        <w:t>9</w:t>
      </w:r>
      <w:r>
        <w:rPr>
          <w:lang w:val="en-US"/>
        </w:rPr>
        <w:t>.6.2</w:t>
      </w:r>
      <w:r>
        <w:rPr>
          <w:lang w:val="en-US"/>
        </w:rPr>
        <w:tab/>
        <w:t>Structured data types</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3A057503" w14:textId="674D4936" w:rsidR="00F72222" w:rsidRDefault="00F72222" w:rsidP="00F72222">
      <w:pPr>
        <w:pStyle w:val="Heading5"/>
      </w:pPr>
      <w:bookmarkStart w:id="9166" w:name="_Toc97042674"/>
      <w:bookmarkStart w:id="9167" w:name="_Toc97045818"/>
      <w:bookmarkStart w:id="9168" w:name="_Toc97155563"/>
      <w:bookmarkStart w:id="9169" w:name="_Toc101521689"/>
      <w:bookmarkStart w:id="9170" w:name="_Toc138761970"/>
      <w:bookmarkStart w:id="9171" w:name="_Toc145708185"/>
      <w:bookmarkStart w:id="9172" w:name="_Toc160570690"/>
      <w:bookmarkStart w:id="9173" w:name="_Toc162008286"/>
      <w:bookmarkStart w:id="9174" w:name="_Toc185515954"/>
      <w:bookmarkStart w:id="9175" w:name="_Toc192873262"/>
      <w:bookmarkStart w:id="9176" w:name="_Toc200970975"/>
      <w:bookmarkStart w:id="9177" w:name="_Toc207722306"/>
      <w:bookmarkStart w:id="9178" w:name="_Toc209521169"/>
      <w:bookmarkStart w:id="9179" w:name="_Toc218779010"/>
      <w:r>
        <w:t>8.</w:t>
      </w:r>
      <w:r w:rsidR="009A6F55">
        <w:t>9</w:t>
      </w:r>
      <w:r>
        <w:t>.6.2.1</w:t>
      </w:r>
      <w:r>
        <w:tab/>
        <w:t>Introduction</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80" w:name="_Toc97042675"/>
      <w:bookmarkStart w:id="9181" w:name="_Toc97045819"/>
      <w:bookmarkStart w:id="9182" w:name="_Toc97155564"/>
      <w:bookmarkStart w:id="9183" w:name="_Toc101521690"/>
      <w:bookmarkStart w:id="9184" w:name="_Toc138761971"/>
      <w:bookmarkStart w:id="9185" w:name="_Toc145708186"/>
      <w:bookmarkStart w:id="9186" w:name="_Toc160570691"/>
      <w:bookmarkStart w:id="9187" w:name="_Toc162008287"/>
      <w:bookmarkStart w:id="9188" w:name="_Toc185515955"/>
      <w:bookmarkStart w:id="9189" w:name="_Toc192873263"/>
      <w:bookmarkStart w:id="9190" w:name="_Toc200970976"/>
      <w:bookmarkStart w:id="9191" w:name="_Toc207722307"/>
      <w:bookmarkStart w:id="9192" w:name="_Toc209521170"/>
      <w:bookmarkStart w:id="9193" w:name="_Toc218779011"/>
      <w:r>
        <w:lastRenderedPageBreak/>
        <w:t>8.</w:t>
      </w:r>
      <w:r w:rsidR="009A6F55">
        <w:t>9</w:t>
      </w:r>
      <w:r>
        <w:t>.6.2.2</w:t>
      </w:r>
      <w:r>
        <w:tab/>
        <w:t>Type: ACRUpdateData</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194" w:name="_Toc97042676"/>
      <w:bookmarkStart w:id="9195" w:name="_Toc97045820"/>
      <w:bookmarkStart w:id="9196" w:name="_Toc97155565"/>
      <w:bookmarkStart w:id="9197" w:name="_Toc101521691"/>
      <w:bookmarkStart w:id="9198" w:name="_Toc138761972"/>
      <w:bookmarkStart w:id="9199" w:name="_Toc145708187"/>
      <w:bookmarkStart w:id="9200" w:name="_Toc160570692"/>
      <w:bookmarkStart w:id="9201" w:name="_Toc162008288"/>
      <w:bookmarkStart w:id="9202" w:name="_Toc185515956"/>
      <w:bookmarkStart w:id="9203" w:name="_Toc192873264"/>
      <w:bookmarkStart w:id="9204" w:name="_Toc200970977"/>
      <w:bookmarkStart w:id="9205" w:name="_Toc207722308"/>
      <w:bookmarkStart w:id="9206" w:name="_Toc209521171"/>
      <w:bookmarkStart w:id="9207" w:name="_Toc218779012"/>
      <w:r>
        <w:t>8.</w:t>
      </w:r>
      <w:r w:rsidR="009A6F55">
        <w:t>9</w:t>
      </w:r>
      <w:r>
        <w:t>.6.2.3</w:t>
      </w:r>
      <w:r>
        <w:tab/>
        <w:t>Type: ACRDataStatus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208" w:name="_Toc101521692"/>
      <w:bookmarkStart w:id="9209" w:name="_Toc138761973"/>
      <w:bookmarkStart w:id="9210" w:name="_Toc145708188"/>
      <w:bookmarkStart w:id="9211" w:name="_Toc160570693"/>
      <w:bookmarkStart w:id="9212" w:name="_Toc162008289"/>
      <w:bookmarkStart w:id="9213" w:name="_Toc185515957"/>
      <w:bookmarkStart w:id="9214" w:name="_Toc192873265"/>
      <w:bookmarkStart w:id="9215" w:name="_Toc200970978"/>
      <w:bookmarkStart w:id="9216" w:name="_Toc207722309"/>
      <w:bookmarkStart w:id="9217" w:name="_Toc209521172"/>
      <w:bookmarkStart w:id="9218" w:name="_Toc218779013"/>
      <w:r>
        <w:lastRenderedPageBreak/>
        <w:t>8.</w:t>
      </w:r>
      <w:r w:rsidR="009A6F55">
        <w:t>9</w:t>
      </w:r>
      <w:r>
        <w:t>.6.2.4</w:t>
      </w:r>
      <w:r>
        <w:tab/>
        <w:t>Type: ACTResultInfo</w:t>
      </w:r>
      <w:bookmarkEnd w:id="9208"/>
      <w:bookmarkEnd w:id="9209"/>
      <w:bookmarkEnd w:id="9210"/>
      <w:bookmarkEnd w:id="9211"/>
      <w:bookmarkEnd w:id="9212"/>
      <w:bookmarkEnd w:id="9213"/>
      <w:bookmarkEnd w:id="9214"/>
      <w:bookmarkEnd w:id="9215"/>
      <w:bookmarkEnd w:id="9216"/>
      <w:bookmarkEnd w:id="9217"/>
      <w:bookmarkEnd w:id="9218"/>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9219" w:name="_Toc185515958"/>
      <w:bookmarkStart w:id="9220" w:name="_Toc192873266"/>
      <w:bookmarkStart w:id="9221" w:name="_Toc200970979"/>
      <w:bookmarkStart w:id="9222" w:name="_Toc207722310"/>
      <w:bookmarkStart w:id="9223" w:name="_Toc209521173"/>
      <w:bookmarkStart w:id="9224" w:name="_Toc218779014"/>
      <w:r w:rsidRPr="003418D4">
        <w:t>8.9.6.2.5</w:t>
      </w:r>
      <w:r>
        <w:tab/>
        <w:t>Type: AppGroupInfo</w:t>
      </w:r>
      <w:bookmarkEnd w:id="9219"/>
      <w:bookmarkEnd w:id="9220"/>
      <w:bookmarkEnd w:id="9221"/>
      <w:bookmarkEnd w:id="9222"/>
      <w:bookmarkEnd w:id="9223"/>
      <w:bookmarkEnd w:id="9224"/>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9225" w:name="_Toc97042677"/>
      <w:bookmarkStart w:id="9226" w:name="_Toc97045821"/>
      <w:bookmarkStart w:id="9227" w:name="_Toc97155566"/>
      <w:bookmarkStart w:id="9228" w:name="_Toc101521693"/>
      <w:bookmarkStart w:id="9229" w:name="_Toc138761974"/>
      <w:bookmarkStart w:id="9230" w:name="_Toc145708189"/>
      <w:bookmarkStart w:id="9231" w:name="_Toc160570694"/>
      <w:bookmarkStart w:id="9232" w:name="_Toc162008290"/>
      <w:bookmarkStart w:id="9233" w:name="_Toc185515959"/>
      <w:bookmarkStart w:id="9234" w:name="_Toc192873267"/>
      <w:bookmarkStart w:id="9235" w:name="_Toc200970980"/>
      <w:bookmarkStart w:id="9236" w:name="_Toc207722311"/>
      <w:bookmarkStart w:id="9237" w:name="_Toc209521174"/>
      <w:bookmarkStart w:id="9238" w:name="_Toc218779015"/>
      <w:r>
        <w:t>8.</w:t>
      </w:r>
      <w:r w:rsidR="009A6F55">
        <w:t>9</w:t>
      </w:r>
      <w:r>
        <w:rPr>
          <w:lang w:val="en-US"/>
        </w:rPr>
        <w:t>.6.3</w:t>
      </w:r>
      <w:r>
        <w:rPr>
          <w:lang w:val="en-US"/>
        </w:rPr>
        <w:tab/>
        <w:t>Simple data types and enumerations</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59301A56" w14:textId="2EC8CD9B" w:rsidR="00F72222" w:rsidRDefault="00F72222" w:rsidP="00F72222">
      <w:pPr>
        <w:pStyle w:val="Heading5"/>
      </w:pPr>
      <w:bookmarkStart w:id="9239" w:name="_Toc97042678"/>
      <w:bookmarkStart w:id="9240" w:name="_Toc97045822"/>
      <w:bookmarkStart w:id="9241" w:name="_Toc97155567"/>
      <w:bookmarkStart w:id="9242" w:name="_Toc101521694"/>
      <w:bookmarkStart w:id="9243" w:name="_Toc138761975"/>
      <w:bookmarkStart w:id="9244" w:name="_Toc145708190"/>
      <w:bookmarkStart w:id="9245" w:name="_Toc160570695"/>
      <w:bookmarkStart w:id="9246" w:name="_Toc162008291"/>
      <w:bookmarkStart w:id="9247" w:name="_Toc185515960"/>
      <w:bookmarkStart w:id="9248" w:name="_Toc192873268"/>
      <w:bookmarkStart w:id="9249" w:name="_Toc200970981"/>
      <w:bookmarkStart w:id="9250" w:name="_Toc207722312"/>
      <w:bookmarkStart w:id="9251" w:name="_Toc209521175"/>
      <w:bookmarkStart w:id="9252" w:name="_Toc218779016"/>
      <w:r>
        <w:t>8.</w:t>
      </w:r>
      <w:r w:rsidR="009A6F55">
        <w:t>9</w:t>
      </w:r>
      <w:r>
        <w:t>.6.3.1</w:t>
      </w:r>
      <w:r>
        <w:tab/>
        <w:t>Introduction</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253" w:name="_Toc97042679"/>
      <w:bookmarkStart w:id="9254" w:name="_Toc97045823"/>
      <w:bookmarkStart w:id="9255" w:name="_Toc97155568"/>
      <w:bookmarkStart w:id="9256" w:name="_Toc101521695"/>
      <w:bookmarkStart w:id="9257" w:name="_Toc138761976"/>
      <w:bookmarkStart w:id="9258" w:name="_Toc145708191"/>
      <w:bookmarkStart w:id="9259" w:name="_Toc160570696"/>
      <w:bookmarkStart w:id="9260" w:name="_Toc162008292"/>
      <w:bookmarkStart w:id="9261" w:name="_Toc185515961"/>
      <w:bookmarkStart w:id="9262" w:name="_Toc192873269"/>
      <w:bookmarkStart w:id="9263" w:name="_Toc200970982"/>
      <w:bookmarkStart w:id="9264" w:name="_Toc207722313"/>
      <w:bookmarkStart w:id="9265" w:name="_Toc209521176"/>
      <w:bookmarkStart w:id="9266" w:name="_Toc218779017"/>
      <w:r>
        <w:t>8.</w:t>
      </w:r>
      <w:r w:rsidR="009A6F55">
        <w:t>9</w:t>
      </w:r>
      <w:r>
        <w:t>.6.3.2</w:t>
      </w:r>
      <w:r>
        <w:tab/>
        <w:t>Simple data types</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267" w:name="_Toc94194912"/>
      <w:bookmarkStart w:id="9268" w:name="_Toc97042680"/>
      <w:bookmarkStart w:id="9269" w:name="_Toc97045824"/>
      <w:bookmarkStart w:id="9270" w:name="_Toc97155569"/>
      <w:bookmarkStart w:id="9271" w:name="_Toc101521696"/>
      <w:bookmarkStart w:id="9272" w:name="_Toc138761977"/>
      <w:bookmarkStart w:id="9273" w:name="_Toc145708192"/>
      <w:bookmarkStart w:id="9274" w:name="_Toc160570697"/>
      <w:bookmarkStart w:id="9275" w:name="_Toc162008293"/>
      <w:bookmarkStart w:id="9276" w:name="_Toc185515962"/>
      <w:bookmarkStart w:id="9277" w:name="_Toc192873270"/>
      <w:bookmarkStart w:id="9278" w:name="_Toc200970983"/>
      <w:bookmarkStart w:id="9279" w:name="_Toc207722314"/>
      <w:bookmarkStart w:id="9280" w:name="_Toc209521177"/>
      <w:bookmarkStart w:id="9281" w:name="_Toc218779018"/>
      <w:r>
        <w:t>8.</w:t>
      </w:r>
      <w:r w:rsidR="009A6F55">
        <w:t>9</w:t>
      </w:r>
      <w:r>
        <w:t>.6.3.3</w:t>
      </w:r>
      <w:r>
        <w:tab/>
        <w:t xml:space="preserve">Enumeration: </w:t>
      </w:r>
      <w:bookmarkEnd w:id="9267"/>
      <w:r>
        <w:t>ACTResult</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282" w:name="_Toc510696642"/>
            <w:bookmarkStart w:id="9283" w:name="_Toc35971437"/>
            <w:bookmarkStart w:id="9284"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285" w:name="_Toc97042681"/>
      <w:bookmarkStart w:id="9286" w:name="_Toc97045825"/>
      <w:bookmarkStart w:id="9287" w:name="_Toc97155570"/>
      <w:bookmarkStart w:id="9288" w:name="_Toc101521697"/>
      <w:bookmarkStart w:id="9289" w:name="_Toc138761978"/>
      <w:bookmarkStart w:id="9290" w:name="_Toc145708193"/>
      <w:bookmarkStart w:id="9291" w:name="_Toc160570698"/>
      <w:bookmarkStart w:id="9292" w:name="_Toc162008294"/>
      <w:bookmarkStart w:id="9293" w:name="_Toc185515963"/>
      <w:bookmarkStart w:id="9294" w:name="_Toc192873271"/>
      <w:bookmarkStart w:id="9295" w:name="_Toc200970984"/>
      <w:bookmarkStart w:id="9296" w:name="_Toc207722315"/>
      <w:bookmarkStart w:id="9297" w:name="_Toc209521178"/>
      <w:bookmarkStart w:id="9298" w:name="_Toc218779019"/>
      <w:bookmarkEnd w:id="9282"/>
      <w:bookmarkEnd w:id="9283"/>
      <w:bookmarkEnd w:id="9284"/>
      <w:r>
        <w:t>8.</w:t>
      </w:r>
      <w:r w:rsidR="009A6F55">
        <w:t>9</w:t>
      </w:r>
      <w:r>
        <w:t>.6.3.4</w:t>
      </w:r>
      <w:r>
        <w:tab/>
        <w:t>Enumeration: E3SubscsStatus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299" w:name="_Toc101521698"/>
      <w:bookmarkStart w:id="9300" w:name="_Toc138761979"/>
      <w:bookmarkStart w:id="9301" w:name="_Toc145708194"/>
      <w:bookmarkStart w:id="9302" w:name="_Toc160570699"/>
      <w:bookmarkStart w:id="9303" w:name="_Toc162008295"/>
      <w:bookmarkStart w:id="9304" w:name="_Toc185515964"/>
      <w:bookmarkStart w:id="9305" w:name="_Toc192873272"/>
      <w:bookmarkStart w:id="9306" w:name="_Toc200970985"/>
      <w:bookmarkStart w:id="9307" w:name="_Toc207722316"/>
      <w:bookmarkStart w:id="9308" w:name="_Toc209521179"/>
      <w:bookmarkStart w:id="9309" w:name="_Toc218779020"/>
      <w:r>
        <w:t>8.</w:t>
      </w:r>
      <w:r w:rsidR="009A6F55">
        <w:t>9</w:t>
      </w:r>
      <w:r>
        <w:t>.6.3.5</w:t>
      </w:r>
      <w:r>
        <w:tab/>
        <w:t>Enumeration: ACTFailureCause</w:t>
      </w:r>
      <w:bookmarkEnd w:id="9299"/>
      <w:bookmarkEnd w:id="9300"/>
      <w:bookmarkEnd w:id="9301"/>
      <w:bookmarkEnd w:id="9302"/>
      <w:bookmarkEnd w:id="9303"/>
      <w:bookmarkEnd w:id="9304"/>
      <w:bookmarkEnd w:id="9305"/>
      <w:bookmarkEnd w:id="9306"/>
      <w:bookmarkEnd w:id="9307"/>
      <w:bookmarkEnd w:id="9308"/>
      <w:bookmarkEnd w:id="930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10" w:name="_Toc97042682"/>
      <w:bookmarkStart w:id="9311" w:name="_Toc97045826"/>
      <w:bookmarkStart w:id="9312" w:name="_Toc97155571"/>
      <w:bookmarkStart w:id="9313" w:name="_Toc101521699"/>
      <w:bookmarkStart w:id="9314" w:name="_Toc138761980"/>
      <w:bookmarkStart w:id="9315" w:name="_Toc145708195"/>
      <w:bookmarkStart w:id="9316" w:name="_Toc160570700"/>
      <w:bookmarkStart w:id="9317" w:name="_Toc162008296"/>
      <w:bookmarkStart w:id="9318" w:name="_Toc185515965"/>
      <w:bookmarkStart w:id="9319" w:name="_Toc192873273"/>
      <w:bookmarkStart w:id="9320" w:name="_Toc200970986"/>
      <w:bookmarkStart w:id="9321" w:name="_Toc207722317"/>
      <w:bookmarkStart w:id="9322" w:name="_Toc209521180"/>
      <w:bookmarkStart w:id="9323" w:name="_Toc218779021"/>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24" w:name="_Toc97042683"/>
      <w:bookmarkStart w:id="9325" w:name="_Toc97045827"/>
      <w:bookmarkStart w:id="9326" w:name="_Toc97155572"/>
      <w:bookmarkStart w:id="9327" w:name="_Toc101521700"/>
      <w:bookmarkStart w:id="9328" w:name="_Toc138761981"/>
      <w:bookmarkStart w:id="9329" w:name="_Toc145708196"/>
      <w:bookmarkStart w:id="9330" w:name="_Toc160570701"/>
      <w:bookmarkStart w:id="9331" w:name="_Toc162008297"/>
      <w:bookmarkStart w:id="9332" w:name="_Toc185515966"/>
      <w:bookmarkStart w:id="9333" w:name="_Toc192873274"/>
      <w:bookmarkStart w:id="9334" w:name="_Toc200970987"/>
      <w:bookmarkStart w:id="9335" w:name="_Toc207722318"/>
      <w:bookmarkStart w:id="9336" w:name="_Toc209521181"/>
      <w:bookmarkStart w:id="9337" w:name="_Toc218779022"/>
      <w:r>
        <w:t>8.</w:t>
      </w:r>
      <w:r w:rsidR="009A6F55">
        <w:t>9</w:t>
      </w:r>
      <w:r>
        <w:t>.6.5</w:t>
      </w:r>
      <w:r>
        <w:tab/>
        <w:t>Binary data</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3F8A5C72" w14:textId="57595DB9" w:rsidR="00F72222" w:rsidRDefault="00F72222" w:rsidP="00F72222">
      <w:pPr>
        <w:pStyle w:val="Heading5"/>
      </w:pPr>
      <w:bookmarkStart w:id="9338" w:name="_Toc97042684"/>
      <w:bookmarkStart w:id="9339" w:name="_Toc97045828"/>
      <w:bookmarkStart w:id="9340" w:name="_Toc97155573"/>
      <w:bookmarkStart w:id="9341" w:name="_Toc101521701"/>
      <w:bookmarkStart w:id="9342" w:name="_Toc138761982"/>
      <w:bookmarkStart w:id="9343" w:name="_Toc145708197"/>
      <w:bookmarkStart w:id="9344" w:name="_Toc160570702"/>
      <w:bookmarkStart w:id="9345" w:name="_Toc162008298"/>
      <w:bookmarkStart w:id="9346" w:name="_Toc185515967"/>
      <w:bookmarkStart w:id="9347" w:name="_Toc192873275"/>
      <w:bookmarkStart w:id="9348" w:name="_Toc200970988"/>
      <w:bookmarkStart w:id="9349" w:name="_Toc207722319"/>
      <w:bookmarkStart w:id="9350" w:name="_Toc209521182"/>
      <w:bookmarkStart w:id="9351" w:name="_Toc218779023"/>
      <w:r>
        <w:t>8.</w:t>
      </w:r>
      <w:r w:rsidR="009A6F55">
        <w:t>9</w:t>
      </w:r>
      <w:r>
        <w:t>.6.5.1</w:t>
      </w:r>
      <w:r>
        <w:tab/>
        <w:t>Binary Data Types</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352" w:name="_Toc97042685"/>
      <w:bookmarkStart w:id="9353" w:name="_Toc97045829"/>
      <w:bookmarkStart w:id="9354" w:name="_Toc97155574"/>
      <w:bookmarkStart w:id="9355" w:name="_Toc101521702"/>
      <w:bookmarkStart w:id="9356" w:name="_Toc138761983"/>
      <w:bookmarkStart w:id="9357" w:name="_Toc145708198"/>
      <w:bookmarkStart w:id="9358" w:name="_Toc160570703"/>
      <w:bookmarkStart w:id="9359" w:name="_Toc162008299"/>
      <w:bookmarkStart w:id="9360" w:name="_Toc185515968"/>
      <w:bookmarkStart w:id="9361" w:name="_Toc192873276"/>
      <w:bookmarkStart w:id="9362" w:name="_Toc200970989"/>
      <w:bookmarkStart w:id="9363" w:name="_Toc207722320"/>
      <w:bookmarkStart w:id="9364" w:name="_Toc209521183"/>
      <w:bookmarkStart w:id="9365" w:name="_Toc218779024"/>
      <w:r>
        <w:t>8.</w:t>
      </w:r>
      <w:r w:rsidR="009A6F55">
        <w:t>9</w:t>
      </w:r>
      <w:r>
        <w:t>.7</w:t>
      </w:r>
      <w:r>
        <w:tab/>
        <w:t>Error Handling</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1B092F49" w14:textId="2BB5ECBE" w:rsidR="00D732EB" w:rsidRDefault="00D732EB" w:rsidP="00D732EB">
      <w:pPr>
        <w:pStyle w:val="Heading4"/>
      </w:pPr>
      <w:bookmarkStart w:id="9366" w:name="_Toc97042686"/>
      <w:bookmarkStart w:id="9367" w:name="_Toc97045830"/>
      <w:bookmarkStart w:id="9368" w:name="_Toc97155575"/>
      <w:bookmarkStart w:id="9369" w:name="_Toc101521703"/>
      <w:bookmarkStart w:id="9370" w:name="_Toc138761984"/>
      <w:bookmarkStart w:id="9371" w:name="_Toc145708199"/>
      <w:bookmarkStart w:id="9372" w:name="_Toc160570704"/>
      <w:bookmarkStart w:id="9373" w:name="_Toc162008300"/>
      <w:bookmarkStart w:id="9374" w:name="_Toc185515969"/>
      <w:bookmarkStart w:id="9375" w:name="_Toc192873277"/>
      <w:bookmarkStart w:id="9376" w:name="_Toc200970990"/>
      <w:bookmarkStart w:id="9377" w:name="_Toc207722321"/>
      <w:bookmarkStart w:id="9378" w:name="_Toc209521184"/>
      <w:bookmarkStart w:id="9379" w:name="_Toc218779025"/>
      <w:r>
        <w:t>8.</w:t>
      </w:r>
      <w:r w:rsidR="009A6F55">
        <w:t>9</w:t>
      </w:r>
      <w:r>
        <w:t>.7.1</w:t>
      </w:r>
      <w:r>
        <w:tab/>
        <w:t>General</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380" w:name="_Toc97042687"/>
      <w:bookmarkStart w:id="9381" w:name="_Toc97045831"/>
      <w:bookmarkStart w:id="9382" w:name="_Toc97155576"/>
      <w:bookmarkStart w:id="9383" w:name="_Toc101521704"/>
      <w:bookmarkStart w:id="9384" w:name="_Toc138761985"/>
      <w:bookmarkStart w:id="9385" w:name="_Toc145708200"/>
      <w:bookmarkStart w:id="9386" w:name="_Toc160570705"/>
      <w:bookmarkStart w:id="9387" w:name="_Toc162008301"/>
      <w:bookmarkStart w:id="9388" w:name="_Toc185515970"/>
      <w:bookmarkStart w:id="9389" w:name="_Toc192873278"/>
      <w:bookmarkStart w:id="9390" w:name="_Toc200970991"/>
      <w:bookmarkStart w:id="9391" w:name="_Toc207722322"/>
      <w:bookmarkStart w:id="9392" w:name="_Toc209521185"/>
      <w:bookmarkStart w:id="9393" w:name="_Toc218779026"/>
      <w:r>
        <w:t>8.</w:t>
      </w:r>
      <w:r w:rsidR="009A6F55">
        <w:t>9</w:t>
      </w:r>
      <w:r>
        <w:t>.7.2</w:t>
      </w:r>
      <w:r>
        <w:tab/>
        <w:t>Protocol Errors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394" w:name="_Toc97042688"/>
      <w:bookmarkStart w:id="9395" w:name="_Toc97045832"/>
      <w:bookmarkStart w:id="9396" w:name="_Toc97155577"/>
      <w:bookmarkStart w:id="9397" w:name="_Toc101521705"/>
      <w:bookmarkStart w:id="9398" w:name="_Toc138761986"/>
      <w:bookmarkStart w:id="9399" w:name="_Toc145708201"/>
      <w:bookmarkStart w:id="9400" w:name="_Toc160570706"/>
      <w:bookmarkStart w:id="9401" w:name="_Toc162008302"/>
      <w:bookmarkStart w:id="9402" w:name="_Toc185515971"/>
      <w:bookmarkStart w:id="9403" w:name="_Toc192873279"/>
      <w:bookmarkStart w:id="9404" w:name="_Toc200970992"/>
      <w:bookmarkStart w:id="9405" w:name="_Toc207722323"/>
      <w:bookmarkStart w:id="9406" w:name="_Toc209521186"/>
      <w:bookmarkStart w:id="9407" w:name="_Toc218779027"/>
      <w:r>
        <w:t>8.</w:t>
      </w:r>
      <w:r w:rsidR="009A6F55">
        <w:t>9</w:t>
      </w:r>
      <w:r>
        <w:t>.7.3</w:t>
      </w:r>
      <w:r>
        <w:tab/>
        <w:t>Application Errors</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08" w:name="_Toc97042689"/>
      <w:bookmarkStart w:id="9409" w:name="_Toc97045833"/>
      <w:bookmarkStart w:id="9410" w:name="_Toc97155578"/>
      <w:bookmarkStart w:id="9411" w:name="_Toc101521706"/>
      <w:bookmarkStart w:id="9412" w:name="_Toc138761987"/>
      <w:bookmarkStart w:id="9413" w:name="_Toc145708202"/>
      <w:bookmarkStart w:id="9414" w:name="_Toc160570707"/>
      <w:bookmarkStart w:id="9415" w:name="_Toc162008303"/>
      <w:bookmarkStart w:id="9416" w:name="_Toc185515972"/>
      <w:bookmarkStart w:id="9417" w:name="_Toc192873280"/>
      <w:bookmarkStart w:id="9418" w:name="_Toc200970993"/>
      <w:bookmarkStart w:id="9419" w:name="_Toc207722324"/>
      <w:bookmarkStart w:id="9420" w:name="_Toc209521187"/>
      <w:bookmarkStart w:id="9421" w:name="_Toc218779028"/>
      <w:r>
        <w:t>8.</w:t>
      </w:r>
      <w:r w:rsidR="009A6F55">
        <w:t>9</w:t>
      </w:r>
      <w:r>
        <w:t>.8</w:t>
      </w:r>
      <w:r>
        <w:tab/>
        <w:t>Feature negotiation</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140B4A">
            <w:pPr>
              <w:pStyle w:val="TAL"/>
              <w:rPr>
                <w:rFonts w:cs="Arial"/>
                <w:szCs w:val="18"/>
              </w:rPr>
            </w:pPr>
            <w:r w:rsidRPr="00140B4A">
              <w:t>-</w:t>
            </w:r>
            <w:r w:rsidRPr="00140B4A">
              <w:tab/>
              <w:t>support of common EAS relocation.</w:t>
            </w:r>
          </w:p>
        </w:tc>
      </w:tr>
    </w:tbl>
    <w:p w14:paraId="36824833" w14:textId="6B4FD3C5" w:rsidR="00D732EB" w:rsidRDefault="00D732EB" w:rsidP="004B37D6"/>
    <w:p w14:paraId="2F0A4CAB" w14:textId="77777777" w:rsidR="006500DF" w:rsidRDefault="006500DF" w:rsidP="006500DF">
      <w:pPr>
        <w:pStyle w:val="Heading2"/>
      </w:pPr>
      <w:bookmarkStart w:id="9422" w:name="_Toc138761988"/>
      <w:bookmarkStart w:id="9423" w:name="_Toc145708203"/>
      <w:bookmarkStart w:id="9424" w:name="_Toc160570708"/>
      <w:bookmarkStart w:id="9425" w:name="_Toc162008304"/>
      <w:bookmarkStart w:id="9426" w:name="_Toc185515973"/>
      <w:bookmarkStart w:id="9427" w:name="_Toc192873281"/>
      <w:bookmarkStart w:id="9428" w:name="_Toc200970994"/>
      <w:bookmarkStart w:id="9429" w:name="_Toc207722325"/>
      <w:bookmarkStart w:id="9430" w:name="_Toc209521188"/>
      <w:bookmarkStart w:id="9431" w:name="_Toc218779029"/>
      <w:r>
        <w:t>8.</w:t>
      </w:r>
      <w:r w:rsidRPr="006500DF">
        <w:t>10</w:t>
      </w:r>
      <w:r>
        <w:tab/>
      </w:r>
      <w:r w:rsidRPr="00310802">
        <w:t>Eees_ACR</w:t>
      </w:r>
      <w:r>
        <w:t>ParameterInformation API</w:t>
      </w:r>
      <w:bookmarkEnd w:id="9422"/>
      <w:bookmarkEnd w:id="9423"/>
      <w:bookmarkEnd w:id="9424"/>
      <w:bookmarkEnd w:id="9425"/>
      <w:bookmarkEnd w:id="9426"/>
      <w:bookmarkEnd w:id="9427"/>
      <w:bookmarkEnd w:id="9428"/>
      <w:bookmarkEnd w:id="9429"/>
      <w:bookmarkEnd w:id="9430"/>
      <w:bookmarkEnd w:id="9431"/>
    </w:p>
    <w:p w14:paraId="392BF824" w14:textId="77777777" w:rsidR="006500DF" w:rsidRDefault="006500DF" w:rsidP="006500DF">
      <w:pPr>
        <w:pStyle w:val="Heading3"/>
      </w:pPr>
      <w:bookmarkStart w:id="9432" w:name="_Toc138761989"/>
      <w:bookmarkStart w:id="9433" w:name="_Toc145708204"/>
      <w:bookmarkStart w:id="9434" w:name="_Toc160570709"/>
      <w:bookmarkStart w:id="9435" w:name="_Toc162008305"/>
      <w:bookmarkStart w:id="9436" w:name="_Toc185515974"/>
      <w:bookmarkStart w:id="9437" w:name="_Toc192873282"/>
      <w:bookmarkStart w:id="9438" w:name="_Toc200970995"/>
      <w:bookmarkStart w:id="9439" w:name="_Toc207722326"/>
      <w:bookmarkStart w:id="9440" w:name="_Toc209521189"/>
      <w:bookmarkStart w:id="9441" w:name="_Toc218779030"/>
      <w:r>
        <w:t>8.</w:t>
      </w:r>
      <w:r w:rsidRPr="006500DF">
        <w:t>10</w:t>
      </w:r>
      <w:r>
        <w:t>.1</w:t>
      </w:r>
      <w:r>
        <w:tab/>
        <w:t>Introduction</w:t>
      </w:r>
      <w:bookmarkEnd w:id="9432"/>
      <w:bookmarkEnd w:id="9433"/>
      <w:bookmarkEnd w:id="9434"/>
      <w:bookmarkEnd w:id="9435"/>
      <w:bookmarkEnd w:id="9436"/>
      <w:bookmarkEnd w:id="9437"/>
      <w:bookmarkEnd w:id="9438"/>
      <w:bookmarkEnd w:id="9439"/>
      <w:bookmarkEnd w:id="9440"/>
      <w:bookmarkEnd w:id="944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9442" w:name="_Toc138761990"/>
      <w:bookmarkStart w:id="9443" w:name="_Toc145708205"/>
      <w:bookmarkStart w:id="9444" w:name="_Toc160570710"/>
      <w:bookmarkStart w:id="9445" w:name="_Toc162008306"/>
      <w:bookmarkStart w:id="9446" w:name="_Toc185515975"/>
      <w:bookmarkStart w:id="9447" w:name="_Toc192873283"/>
      <w:bookmarkStart w:id="9448" w:name="_Toc200970996"/>
      <w:bookmarkStart w:id="9449" w:name="_Toc207722327"/>
      <w:bookmarkStart w:id="9450" w:name="_Toc209521190"/>
      <w:bookmarkStart w:id="9451" w:name="_Toc218779031"/>
      <w:r>
        <w:t>8.</w:t>
      </w:r>
      <w:r w:rsidRPr="006500DF">
        <w:t>10</w:t>
      </w:r>
      <w:r>
        <w:t>.2</w:t>
      </w:r>
      <w:r>
        <w:tab/>
        <w:t>Usage of HTTP</w:t>
      </w:r>
      <w:bookmarkEnd w:id="9442"/>
      <w:bookmarkEnd w:id="9443"/>
      <w:bookmarkEnd w:id="9444"/>
      <w:bookmarkEnd w:id="9445"/>
      <w:bookmarkEnd w:id="9446"/>
      <w:bookmarkEnd w:id="9447"/>
      <w:bookmarkEnd w:id="9448"/>
      <w:bookmarkEnd w:id="9449"/>
      <w:bookmarkEnd w:id="9450"/>
      <w:bookmarkEnd w:id="9451"/>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52" w:name="_Toc138761991"/>
      <w:bookmarkStart w:id="9453" w:name="_Toc145708206"/>
      <w:bookmarkStart w:id="9454" w:name="_Toc160570711"/>
      <w:bookmarkStart w:id="9455" w:name="_Toc162008307"/>
      <w:bookmarkStart w:id="9456" w:name="_Toc185515976"/>
      <w:bookmarkStart w:id="9457" w:name="_Toc192873284"/>
      <w:bookmarkStart w:id="9458" w:name="_Toc200970997"/>
      <w:bookmarkStart w:id="9459" w:name="_Toc207722328"/>
      <w:bookmarkStart w:id="9460" w:name="_Toc209521191"/>
      <w:bookmarkStart w:id="9461" w:name="_Toc218779032"/>
      <w:r>
        <w:t>8.</w:t>
      </w:r>
      <w:r w:rsidRPr="006500DF">
        <w:t>10</w:t>
      </w:r>
      <w:r>
        <w:t>.3</w:t>
      </w:r>
      <w:r>
        <w:tab/>
        <w:t>Resources</w:t>
      </w:r>
      <w:bookmarkEnd w:id="9452"/>
      <w:bookmarkEnd w:id="9453"/>
      <w:bookmarkEnd w:id="9454"/>
      <w:bookmarkEnd w:id="9455"/>
      <w:bookmarkEnd w:id="9456"/>
      <w:bookmarkEnd w:id="9457"/>
      <w:bookmarkEnd w:id="9458"/>
      <w:bookmarkEnd w:id="9459"/>
      <w:bookmarkEnd w:id="9460"/>
      <w:bookmarkEnd w:id="9461"/>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62" w:name="_Toc138761992"/>
      <w:bookmarkStart w:id="9463" w:name="_Toc145708207"/>
      <w:bookmarkStart w:id="9464" w:name="_Toc160570712"/>
      <w:bookmarkStart w:id="9465" w:name="_Toc162008308"/>
      <w:bookmarkStart w:id="9466" w:name="_Toc185515977"/>
      <w:bookmarkStart w:id="9467" w:name="_Toc192873285"/>
      <w:bookmarkStart w:id="9468" w:name="_Toc200970998"/>
      <w:bookmarkStart w:id="9469" w:name="_Toc207722329"/>
      <w:bookmarkStart w:id="9470" w:name="_Toc209521192"/>
      <w:bookmarkStart w:id="9471" w:name="_Toc218779033"/>
      <w:r>
        <w:lastRenderedPageBreak/>
        <w:t>8.</w:t>
      </w:r>
      <w:r w:rsidRPr="006500DF">
        <w:t>10</w:t>
      </w:r>
      <w:r>
        <w:t>.4</w:t>
      </w:r>
      <w:r>
        <w:tab/>
        <w:t>Custom Operations without associated resources</w:t>
      </w:r>
      <w:bookmarkEnd w:id="9462"/>
      <w:bookmarkEnd w:id="9463"/>
      <w:bookmarkEnd w:id="9464"/>
      <w:bookmarkEnd w:id="9465"/>
      <w:bookmarkEnd w:id="9466"/>
      <w:bookmarkEnd w:id="9467"/>
      <w:bookmarkEnd w:id="9468"/>
      <w:bookmarkEnd w:id="9469"/>
      <w:bookmarkEnd w:id="9470"/>
      <w:bookmarkEnd w:id="9471"/>
    </w:p>
    <w:p w14:paraId="66BC3921" w14:textId="77777777" w:rsidR="006500DF" w:rsidRDefault="006500DF" w:rsidP="006500DF">
      <w:pPr>
        <w:pStyle w:val="Heading4"/>
      </w:pPr>
      <w:bookmarkStart w:id="9472" w:name="_Toc138761993"/>
      <w:bookmarkStart w:id="9473" w:name="_Toc145708208"/>
      <w:bookmarkStart w:id="9474" w:name="_Toc160570713"/>
      <w:bookmarkStart w:id="9475" w:name="_Toc162008309"/>
      <w:bookmarkStart w:id="9476" w:name="_Toc185515978"/>
      <w:bookmarkStart w:id="9477" w:name="_Toc192873286"/>
      <w:bookmarkStart w:id="9478" w:name="_Toc200970999"/>
      <w:bookmarkStart w:id="9479" w:name="_Toc207722330"/>
      <w:bookmarkStart w:id="9480" w:name="_Toc209521193"/>
      <w:bookmarkStart w:id="9481" w:name="_Toc218779034"/>
      <w:r>
        <w:t>8.</w:t>
      </w:r>
      <w:r w:rsidRPr="006500DF">
        <w:t>10</w:t>
      </w:r>
      <w:r>
        <w:t>.4.1</w:t>
      </w:r>
      <w:r>
        <w:tab/>
        <w:t>Overview</w:t>
      </w:r>
      <w:bookmarkEnd w:id="9472"/>
      <w:bookmarkEnd w:id="9473"/>
      <w:bookmarkEnd w:id="9474"/>
      <w:bookmarkEnd w:id="9475"/>
      <w:bookmarkEnd w:id="9476"/>
      <w:bookmarkEnd w:id="9477"/>
      <w:bookmarkEnd w:id="9478"/>
      <w:bookmarkEnd w:id="9479"/>
      <w:bookmarkEnd w:id="9480"/>
      <w:bookmarkEnd w:id="9481"/>
    </w:p>
    <w:p w14:paraId="5DE8980E" w14:textId="77777777" w:rsidR="006500DF" w:rsidRDefault="006500DF" w:rsidP="00140B4A">
      <w:pPr>
        <w:rPr>
          <w:color w:val="000000"/>
          <w:lang w:eastAsia="zh-CN"/>
        </w:rPr>
      </w:pPr>
      <w:r w:rsidRPr="00140B4A">
        <w:t>The structure of the custom operation URIs of the Eees_ACRParameterInformation API is shown in Figure 8.10.4.1-1.</w:t>
      </w:r>
    </w:p>
    <w:bookmarkStart w:id="9482" w:name="_MON_1753367741"/>
    <w:bookmarkEnd w:id="9482"/>
    <w:p w14:paraId="3F1E2E99" w14:textId="5A9A3BB4" w:rsidR="006500DF" w:rsidRDefault="002A5BE1" w:rsidP="006500DF">
      <w:pPr>
        <w:pStyle w:val="TH"/>
      </w:pPr>
      <w:r>
        <w:object w:dxaOrig="9620" w:dyaOrig="2196" w14:anchorId="07CB22D6">
          <v:shape id="_x0000_i1037" type="#_x0000_t75" style="width:481.45pt;height:110.2pt" o:ole="">
            <v:imagedata r:id="rId35" o:title=""/>
          </v:shape>
          <o:OLEObject Type="Embed" ProgID="Word.Document.8" ShapeID="_x0000_i1037" DrawAspect="Content" ObjectID="_1833450507"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9483" w:name="_Toc138761994"/>
      <w:bookmarkStart w:id="9484" w:name="_Toc145708209"/>
      <w:bookmarkStart w:id="9485" w:name="_Toc160570714"/>
      <w:bookmarkStart w:id="9486" w:name="_Toc162008310"/>
      <w:bookmarkStart w:id="9487" w:name="_Toc185515979"/>
      <w:bookmarkStart w:id="9488" w:name="_Toc192873287"/>
      <w:bookmarkStart w:id="9489" w:name="_Toc200971000"/>
      <w:bookmarkStart w:id="9490" w:name="_Toc207722331"/>
      <w:bookmarkStart w:id="9491" w:name="_Toc209521194"/>
      <w:bookmarkStart w:id="9492" w:name="_Toc218779035"/>
      <w:r>
        <w:t>8.</w:t>
      </w:r>
      <w:r w:rsidRPr="006500DF">
        <w:t>10</w:t>
      </w:r>
      <w:r>
        <w:t>.4.2</w:t>
      </w:r>
      <w:r>
        <w:tab/>
        <w:t>Operation: Request</w:t>
      </w:r>
      <w:bookmarkEnd w:id="9483"/>
      <w:bookmarkEnd w:id="9484"/>
      <w:bookmarkEnd w:id="9485"/>
      <w:bookmarkEnd w:id="9486"/>
      <w:bookmarkEnd w:id="9487"/>
      <w:bookmarkEnd w:id="9488"/>
      <w:bookmarkEnd w:id="9489"/>
      <w:bookmarkEnd w:id="9490"/>
      <w:bookmarkEnd w:id="9491"/>
      <w:bookmarkEnd w:id="9492"/>
    </w:p>
    <w:p w14:paraId="78C7C4F5" w14:textId="77777777" w:rsidR="006500DF" w:rsidRDefault="006500DF" w:rsidP="006500DF">
      <w:pPr>
        <w:pStyle w:val="Heading5"/>
      </w:pPr>
      <w:bookmarkStart w:id="9493" w:name="_Toc138761995"/>
      <w:bookmarkStart w:id="9494" w:name="_Toc145708210"/>
      <w:bookmarkStart w:id="9495" w:name="_Toc160570715"/>
      <w:bookmarkStart w:id="9496" w:name="_Toc162008311"/>
      <w:bookmarkStart w:id="9497" w:name="_Toc185515980"/>
      <w:bookmarkStart w:id="9498" w:name="_Toc192873288"/>
      <w:bookmarkStart w:id="9499" w:name="_Toc200971001"/>
      <w:bookmarkStart w:id="9500" w:name="_Toc207722332"/>
      <w:bookmarkStart w:id="9501" w:name="_Toc209521195"/>
      <w:bookmarkStart w:id="9502" w:name="_Toc218779036"/>
      <w:r>
        <w:t>8.</w:t>
      </w:r>
      <w:r w:rsidRPr="006500DF">
        <w:t>10</w:t>
      </w:r>
      <w:r>
        <w:t>.4.2.1</w:t>
      </w:r>
      <w:r>
        <w:tab/>
        <w:t>Description</w:t>
      </w:r>
      <w:bookmarkEnd w:id="9493"/>
      <w:bookmarkEnd w:id="9494"/>
      <w:bookmarkEnd w:id="9495"/>
      <w:bookmarkEnd w:id="9496"/>
      <w:bookmarkEnd w:id="9497"/>
      <w:bookmarkEnd w:id="9498"/>
      <w:bookmarkEnd w:id="9499"/>
      <w:bookmarkEnd w:id="9500"/>
      <w:bookmarkEnd w:id="9501"/>
      <w:bookmarkEnd w:id="9502"/>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9503" w:name="_Toc138761996"/>
      <w:bookmarkStart w:id="9504" w:name="_Toc145708211"/>
      <w:bookmarkStart w:id="9505" w:name="_Toc160570716"/>
      <w:bookmarkStart w:id="9506" w:name="_Toc162008312"/>
      <w:bookmarkStart w:id="9507" w:name="_Toc185515981"/>
      <w:bookmarkStart w:id="9508" w:name="_Toc192873289"/>
      <w:bookmarkStart w:id="9509" w:name="_Toc200971002"/>
      <w:bookmarkStart w:id="9510" w:name="_Toc207722333"/>
      <w:bookmarkStart w:id="9511" w:name="_Toc209521196"/>
      <w:bookmarkStart w:id="9512" w:name="_Toc218779037"/>
      <w:r>
        <w:t>8.</w:t>
      </w:r>
      <w:r w:rsidRPr="006500DF">
        <w:t>10</w:t>
      </w:r>
      <w:r>
        <w:t>.4.2.2</w:t>
      </w:r>
      <w:r>
        <w:tab/>
        <w:t>Operation Definition</w:t>
      </w:r>
      <w:bookmarkEnd w:id="9503"/>
      <w:bookmarkEnd w:id="9504"/>
      <w:bookmarkEnd w:id="9505"/>
      <w:bookmarkEnd w:id="9506"/>
      <w:bookmarkEnd w:id="9507"/>
      <w:bookmarkEnd w:id="9508"/>
      <w:bookmarkEnd w:id="9509"/>
      <w:bookmarkEnd w:id="9510"/>
      <w:bookmarkEnd w:id="9511"/>
      <w:bookmarkEnd w:id="9512"/>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513" w:name="_Toc138761997"/>
      <w:bookmarkStart w:id="9514" w:name="_Toc145708212"/>
      <w:bookmarkStart w:id="9515" w:name="_Toc160570717"/>
      <w:bookmarkStart w:id="9516" w:name="_Toc162008313"/>
      <w:bookmarkStart w:id="9517" w:name="_Toc185515982"/>
      <w:bookmarkStart w:id="9518" w:name="_Toc192873290"/>
      <w:bookmarkStart w:id="9519" w:name="_Toc200971003"/>
      <w:bookmarkStart w:id="9520" w:name="_Toc207722334"/>
      <w:bookmarkStart w:id="9521" w:name="_Toc209521197"/>
      <w:bookmarkStart w:id="9522" w:name="_Toc218779038"/>
      <w:r>
        <w:t>8.</w:t>
      </w:r>
      <w:r w:rsidRPr="006500DF">
        <w:t>10</w:t>
      </w:r>
      <w:r>
        <w:t>.5</w:t>
      </w:r>
      <w:r>
        <w:tab/>
        <w:t>Notifications</w:t>
      </w:r>
      <w:bookmarkEnd w:id="9513"/>
      <w:bookmarkEnd w:id="9514"/>
      <w:bookmarkEnd w:id="9515"/>
      <w:bookmarkEnd w:id="9516"/>
      <w:bookmarkEnd w:id="9517"/>
      <w:bookmarkEnd w:id="9518"/>
      <w:bookmarkEnd w:id="9519"/>
      <w:bookmarkEnd w:id="9520"/>
      <w:bookmarkEnd w:id="9521"/>
      <w:bookmarkEnd w:id="9522"/>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523" w:name="_Toc138761998"/>
      <w:bookmarkStart w:id="9524" w:name="_Toc145708213"/>
      <w:bookmarkStart w:id="9525" w:name="_Toc160570718"/>
      <w:bookmarkStart w:id="9526" w:name="_Toc162008314"/>
      <w:bookmarkStart w:id="9527" w:name="_Toc185515983"/>
      <w:bookmarkStart w:id="9528" w:name="_Toc192873291"/>
      <w:bookmarkStart w:id="9529" w:name="_Toc200971004"/>
      <w:bookmarkStart w:id="9530" w:name="_Toc207722335"/>
      <w:bookmarkStart w:id="9531" w:name="_Toc209521198"/>
      <w:bookmarkStart w:id="9532" w:name="_Toc218779039"/>
      <w:r>
        <w:t>8.</w:t>
      </w:r>
      <w:r w:rsidRPr="006500DF">
        <w:t>10</w:t>
      </w:r>
      <w:r>
        <w:t>.6</w:t>
      </w:r>
      <w:r>
        <w:tab/>
        <w:t>Data Model</w:t>
      </w:r>
      <w:bookmarkEnd w:id="9523"/>
      <w:bookmarkEnd w:id="9524"/>
      <w:bookmarkEnd w:id="9525"/>
      <w:bookmarkEnd w:id="9526"/>
      <w:bookmarkEnd w:id="9527"/>
      <w:bookmarkEnd w:id="9528"/>
      <w:bookmarkEnd w:id="9529"/>
      <w:bookmarkEnd w:id="9530"/>
      <w:bookmarkEnd w:id="9531"/>
      <w:bookmarkEnd w:id="9532"/>
    </w:p>
    <w:p w14:paraId="6079564D" w14:textId="77777777" w:rsidR="006500DF" w:rsidRDefault="006500DF" w:rsidP="006500DF">
      <w:pPr>
        <w:pStyle w:val="Heading4"/>
      </w:pPr>
      <w:bookmarkStart w:id="9533" w:name="_Toc138761999"/>
      <w:bookmarkStart w:id="9534" w:name="_Toc145708214"/>
      <w:bookmarkStart w:id="9535" w:name="_Toc160570719"/>
      <w:bookmarkStart w:id="9536" w:name="_Toc162008315"/>
      <w:bookmarkStart w:id="9537" w:name="_Toc185515984"/>
      <w:bookmarkStart w:id="9538" w:name="_Toc192873292"/>
      <w:bookmarkStart w:id="9539" w:name="_Toc200971005"/>
      <w:bookmarkStart w:id="9540" w:name="_Toc207722336"/>
      <w:bookmarkStart w:id="9541" w:name="_Toc209521199"/>
      <w:bookmarkStart w:id="9542" w:name="_Toc218779040"/>
      <w:r>
        <w:t>8.</w:t>
      </w:r>
      <w:r w:rsidRPr="006500DF">
        <w:t>10</w:t>
      </w:r>
      <w:r>
        <w:t>.6.1</w:t>
      </w:r>
      <w:r>
        <w:tab/>
        <w:t>General</w:t>
      </w:r>
      <w:bookmarkEnd w:id="9533"/>
      <w:bookmarkEnd w:id="9534"/>
      <w:bookmarkEnd w:id="9535"/>
      <w:bookmarkEnd w:id="9536"/>
      <w:bookmarkEnd w:id="9537"/>
      <w:bookmarkEnd w:id="9538"/>
      <w:bookmarkEnd w:id="9539"/>
      <w:bookmarkEnd w:id="9540"/>
      <w:bookmarkEnd w:id="9541"/>
      <w:bookmarkEnd w:id="954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543" w:name="_Toc138762000"/>
      <w:bookmarkStart w:id="9544" w:name="_Toc145708215"/>
      <w:bookmarkStart w:id="9545" w:name="_Toc160570720"/>
      <w:bookmarkStart w:id="9546" w:name="_Toc162008316"/>
      <w:bookmarkStart w:id="9547" w:name="_Toc185515985"/>
      <w:bookmarkStart w:id="9548" w:name="_Toc192873293"/>
      <w:bookmarkStart w:id="9549" w:name="_Toc200971006"/>
      <w:bookmarkStart w:id="9550" w:name="_Toc207722337"/>
      <w:bookmarkStart w:id="9551" w:name="_Toc209521200"/>
      <w:bookmarkStart w:id="9552" w:name="_Toc218779041"/>
      <w:r>
        <w:t>8.</w:t>
      </w:r>
      <w:r w:rsidRPr="006500DF">
        <w:t>10</w:t>
      </w:r>
      <w:r>
        <w:rPr>
          <w:lang w:val="en-US"/>
        </w:rPr>
        <w:t>.6.2</w:t>
      </w:r>
      <w:r>
        <w:rPr>
          <w:lang w:val="en-US"/>
        </w:rPr>
        <w:tab/>
        <w:t>Structured data types</w:t>
      </w:r>
      <w:bookmarkEnd w:id="9543"/>
      <w:bookmarkEnd w:id="9544"/>
      <w:bookmarkEnd w:id="9545"/>
      <w:bookmarkEnd w:id="9546"/>
      <w:bookmarkEnd w:id="9547"/>
      <w:bookmarkEnd w:id="9548"/>
      <w:bookmarkEnd w:id="9549"/>
      <w:bookmarkEnd w:id="9550"/>
      <w:bookmarkEnd w:id="9551"/>
      <w:bookmarkEnd w:id="9552"/>
    </w:p>
    <w:p w14:paraId="7C4B1A50" w14:textId="77777777" w:rsidR="006500DF" w:rsidRDefault="006500DF" w:rsidP="006500DF">
      <w:pPr>
        <w:pStyle w:val="Heading5"/>
      </w:pPr>
      <w:bookmarkStart w:id="9553" w:name="_Toc138762001"/>
      <w:bookmarkStart w:id="9554" w:name="_Toc145708216"/>
      <w:bookmarkStart w:id="9555" w:name="_Toc160570721"/>
      <w:bookmarkStart w:id="9556" w:name="_Toc162008317"/>
      <w:bookmarkStart w:id="9557" w:name="_Toc185515986"/>
      <w:bookmarkStart w:id="9558" w:name="_Toc192873294"/>
      <w:bookmarkStart w:id="9559" w:name="_Toc200971007"/>
      <w:bookmarkStart w:id="9560" w:name="_Toc207722338"/>
      <w:bookmarkStart w:id="9561" w:name="_Toc209521201"/>
      <w:bookmarkStart w:id="9562" w:name="_Toc218779042"/>
      <w:r>
        <w:t>8.</w:t>
      </w:r>
      <w:r w:rsidRPr="006500DF">
        <w:t>10</w:t>
      </w:r>
      <w:r>
        <w:t>.6.2.1</w:t>
      </w:r>
      <w:r>
        <w:tab/>
        <w:t>Introduction</w:t>
      </w:r>
      <w:bookmarkEnd w:id="9553"/>
      <w:bookmarkEnd w:id="9554"/>
      <w:bookmarkEnd w:id="9555"/>
      <w:bookmarkEnd w:id="9556"/>
      <w:bookmarkEnd w:id="9557"/>
      <w:bookmarkEnd w:id="9558"/>
      <w:bookmarkEnd w:id="9559"/>
      <w:bookmarkEnd w:id="9560"/>
      <w:bookmarkEnd w:id="9561"/>
      <w:bookmarkEnd w:id="9562"/>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63" w:name="_Toc138762002"/>
      <w:bookmarkStart w:id="9564" w:name="_Toc145708217"/>
      <w:bookmarkStart w:id="9565" w:name="_Toc160570722"/>
      <w:bookmarkStart w:id="9566" w:name="_Toc162008318"/>
      <w:bookmarkStart w:id="9567" w:name="_Toc185515987"/>
      <w:bookmarkStart w:id="9568" w:name="_Toc192873295"/>
      <w:bookmarkStart w:id="9569" w:name="_Toc200971008"/>
      <w:bookmarkStart w:id="9570" w:name="_Toc207722339"/>
      <w:bookmarkStart w:id="9571" w:name="_Toc209521202"/>
      <w:bookmarkStart w:id="9572" w:name="_Toc218779043"/>
      <w:r>
        <w:t>8.</w:t>
      </w:r>
      <w:r w:rsidRPr="006500DF">
        <w:t>10</w:t>
      </w:r>
      <w:r>
        <w:t>.6.2.2</w:t>
      </w:r>
      <w:r>
        <w:tab/>
        <w:t>Type: ACRParamsInfo</w:t>
      </w:r>
      <w:bookmarkEnd w:id="9563"/>
      <w:bookmarkEnd w:id="9564"/>
      <w:bookmarkEnd w:id="9565"/>
      <w:bookmarkEnd w:id="9566"/>
      <w:bookmarkEnd w:id="9567"/>
      <w:bookmarkEnd w:id="9568"/>
      <w:bookmarkEnd w:id="9569"/>
      <w:bookmarkEnd w:id="9570"/>
      <w:bookmarkEnd w:id="9571"/>
      <w:bookmarkEnd w:id="957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73" w:name="_Toc138762003"/>
      <w:bookmarkStart w:id="9574" w:name="_Toc145708218"/>
      <w:bookmarkStart w:id="9575" w:name="_Toc160570723"/>
      <w:bookmarkStart w:id="9576" w:name="_Toc162008319"/>
      <w:bookmarkStart w:id="9577" w:name="_Toc185515988"/>
      <w:bookmarkStart w:id="9578" w:name="_Toc192873296"/>
      <w:bookmarkStart w:id="9579" w:name="_Toc200971009"/>
      <w:bookmarkStart w:id="9580" w:name="_Toc207722340"/>
      <w:bookmarkStart w:id="9581" w:name="_Toc209521203"/>
      <w:bookmarkStart w:id="9582" w:name="_Toc218779044"/>
      <w:r>
        <w:t>8.</w:t>
      </w:r>
      <w:r w:rsidRPr="006500DF">
        <w:t>10</w:t>
      </w:r>
      <w:r>
        <w:rPr>
          <w:lang w:val="en-US"/>
        </w:rPr>
        <w:t>.6.3</w:t>
      </w:r>
      <w:r>
        <w:rPr>
          <w:lang w:val="en-US"/>
        </w:rPr>
        <w:tab/>
        <w:t>Simple data types and enumerations</w:t>
      </w:r>
      <w:bookmarkEnd w:id="9573"/>
      <w:bookmarkEnd w:id="9574"/>
      <w:bookmarkEnd w:id="9575"/>
      <w:bookmarkEnd w:id="9576"/>
      <w:bookmarkEnd w:id="9577"/>
      <w:bookmarkEnd w:id="9578"/>
      <w:bookmarkEnd w:id="9579"/>
      <w:bookmarkEnd w:id="9580"/>
      <w:bookmarkEnd w:id="9581"/>
      <w:bookmarkEnd w:id="9582"/>
    </w:p>
    <w:p w14:paraId="23A1A297" w14:textId="77777777" w:rsidR="006500DF" w:rsidRDefault="006500DF" w:rsidP="006500DF">
      <w:pPr>
        <w:pStyle w:val="Heading5"/>
      </w:pPr>
      <w:bookmarkStart w:id="9583" w:name="_Toc138762004"/>
      <w:bookmarkStart w:id="9584" w:name="_Toc145708219"/>
      <w:bookmarkStart w:id="9585" w:name="_Toc160570724"/>
      <w:bookmarkStart w:id="9586" w:name="_Toc162008320"/>
      <w:bookmarkStart w:id="9587" w:name="_Toc185515989"/>
      <w:bookmarkStart w:id="9588" w:name="_Toc192873297"/>
      <w:bookmarkStart w:id="9589" w:name="_Toc200971010"/>
      <w:bookmarkStart w:id="9590" w:name="_Toc207722341"/>
      <w:bookmarkStart w:id="9591" w:name="_Toc209521204"/>
      <w:bookmarkStart w:id="9592" w:name="_Toc218779045"/>
      <w:r>
        <w:t>8.</w:t>
      </w:r>
      <w:r w:rsidRPr="006500DF">
        <w:t>10</w:t>
      </w:r>
      <w:r>
        <w:t>.6.3.1</w:t>
      </w:r>
      <w:r>
        <w:tab/>
        <w:t>Introduction</w:t>
      </w:r>
      <w:bookmarkEnd w:id="9583"/>
      <w:bookmarkEnd w:id="9584"/>
      <w:bookmarkEnd w:id="9585"/>
      <w:bookmarkEnd w:id="9586"/>
      <w:bookmarkEnd w:id="9587"/>
      <w:bookmarkEnd w:id="9588"/>
      <w:bookmarkEnd w:id="9589"/>
      <w:bookmarkEnd w:id="9590"/>
      <w:bookmarkEnd w:id="9591"/>
      <w:bookmarkEnd w:id="959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593" w:name="_Toc138762005"/>
      <w:bookmarkStart w:id="9594" w:name="_Toc145708220"/>
      <w:bookmarkStart w:id="9595" w:name="_Toc160570725"/>
      <w:bookmarkStart w:id="9596" w:name="_Toc162008321"/>
      <w:bookmarkStart w:id="9597" w:name="_Toc185515990"/>
      <w:bookmarkStart w:id="9598" w:name="_Toc192873298"/>
      <w:bookmarkStart w:id="9599" w:name="_Toc200971011"/>
      <w:bookmarkStart w:id="9600" w:name="_Toc207722342"/>
      <w:bookmarkStart w:id="9601" w:name="_Toc209521205"/>
      <w:bookmarkStart w:id="9602" w:name="_Toc218779046"/>
      <w:r>
        <w:t>8.</w:t>
      </w:r>
      <w:r w:rsidRPr="006500DF">
        <w:t>10</w:t>
      </w:r>
      <w:r>
        <w:t>.6.3.2</w:t>
      </w:r>
      <w:r>
        <w:tab/>
        <w:t>Simple data types</w:t>
      </w:r>
      <w:bookmarkEnd w:id="9593"/>
      <w:bookmarkEnd w:id="9594"/>
      <w:bookmarkEnd w:id="9595"/>
      <w:bookmarkEnd w:id="9596"/>
      <w:bookmarkEnd w:id="9597"/>
      <w:bookmarkEnd w:id="9598"/>
      <w:bookmarkEnd w:id="9599"/>
      <w:bookmarkEnd w:id="9600"/>
      <w:bookmarkEnd w:id="9601"/>
      <w:bookmarkEnd w:id="9602"/>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603" w:name="_Toc138762006"/>
      <w:bookmarkStart w:id="9604" w:name="_Toc145708221"/>
      <w:bookmarkStart w:id="9605" w:name="_Toc160570726"/>
      <w:bookmarkStart w:id="9606" w:name="_Toc162008322"/>
      <w:bookmarkStart w:id="9607" w:name="_Toc185515991"/>
      <w:bookmarkStart w:id="9608" w:name="_Toc192873299"/>
      <w:bookmarkStart w:id="9609" w:name="_Toc200971012"/>
      <w:bookmarkStart w:id="9610" w:name="_Toc207722343"/>
      <w:bookmarkStart w:id="9611" w:name="_Toc209521206"/>
      <w:bookmarkStart w:id="9612" w:name="_Toc218779047"/>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03"/>
      <w:bookmarkEnd w:id="9604"/>
      <w:bookmarkEnd w:id="9605"/>
      <w:bookmarkEnd w:id="9606"/>
      <w:bookmarkEnd w:id="9607"/>
      <w:bookmarkEnd w:id="9608"/>
      <w:bookmarkEnd w:id="9609"/>
      <w:bookmarkEnd w:id="9610"/>
      <w:bookmarkEnd w:id="9611"/>
      <w:bookmarkEnd w:id="961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613" w:name="_Toc138762007"/>
      <w:bookmarkStart w:id="9614" w:name="_Toc145708222"/>
      <w:bookmarkStart w:id="9615" w:name="_Toc160570727"/>
      <w:bookmarkStart w:id="9616" w:name="_Toc162008323"/>
      <w:bookmarkStart w:id="9617" w:name="_Toc185515992"/>
      <w:bookmarkStart w:id="9618" w:name="_Toc192873300"/>
      <w:bookmarkStart w:id="9619" w:name="_Toc200971013"/>
      <w:bookmarkStart w:id="9620" w:name="_Toc207722344"/>
      <w:bookmarkStart w:id="9621" w:name="_Toc209521207"/>
      <w:bookmarkStart w:id="9622" w:name="_Toc218779048"/>
      <w:r>
        <w:lastRenderedPageBreak/>
        <w:t>8.</w:t>
      </w:r>
      <w:r w:rsidRPr="006500DF">
        <w:t>10</w:t>
      </w:r>
      <w:r>
        <w:t>.6.5</w:t>
      </w:r>
      <w:r>
        <w:tab/>
        <w:t>Binary data</w:t>
      </w:r>
      <w:bookmarkEnd w:id="9613"/>
      <w:bookmarkEnd w:id="9614"/>
      <w:bookmarkEnd w:id="9615"/>
      <w:bookmarkEnd w:id="9616"/>
      <w:bookmarkEnd w:id="9617"/>
      <w:bookmarkEnd w:id="9618"/>
      <w:bookmarkEnd w:id="9619"/>
      <w:bookmarkEnd w:id="9620"/>
      <w:bookmarkEnd w:id="9621"/>
      <w:bookmarkEnd w:id="9622"/>
    </w:p>
    <w:p w14:paraId="25BF9A58" w14:textId="77777777" w:rsidR="006500DF" w:rsidRDefault="006500DF" w:rsidP="006500DF">
      <w:pPr>
        <w:pStyle w:val="Heading5"/>
      </w:pPr>
      <w:bookmarkStart w:id="9623" w:name="_Toc138762008"/>
      <w:bookmarkStart w:id="9624" w:name="_Toc145708223"/>
      <w:bookmarkStart w:id="9625" w:name="_Toc160570728"/>
      <w:bookmarkStart w:id="9626" w:name="_Toc162008324"/>
      <w:bookmarkStart w:id="9627" w:name="_Toc185515993"/>
      <w:bookmarkStart w:id="9628" w:name="_Toc192873301"/>
      <w:bookmarkStart w:id="9629" w:name="_Toc200971014"/>
      <w:bookmarkStart w:id="9630" w:name="_Toc207722345"/>
      <w:bookmarkStart w:id="9631" w:name="_Toc209521208"/>
      <w:bookmarkStart w:id="9632" w:name="_Toc218779049"/>
      <w:r>
        <w:t>8.</w:t>
      </w:r>
      <w:r w:rsidRPr="006500DF">
        <w:t>10</w:t>
      </w:r>
      <w:r>
        <w:t>.6.5.1</w:t>
      </w:r>
      <w:r>
        <w:tab/>
        <w:t>Binary Data Types</w:t>
      </w:r>
      <w:bookmarkEnd w:id="9623"/>
      <w:bookmarkEnd w:id="9624"/>
      <w:bookmarkEnd w:id="9625"/>
      <w:bookmarkEnd w:id="9626"/>
      <w:bookmarkEnd w:id="9627"/>
      <w:bookmarkEnd w:id="9628"/>
      <w:bookmarkEnd w:id="9629"/>
      <w:bookmarkEnd w:id="9630"/>
      <w:bookmarkEnd w:id="9631"/>
      <w:bookmarkEnd w:id="963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633" w:name="_Toc138762009"/>
      <w:bookmarkStart w:id="9634" w:name="_Toc145708224"/>
      <w:bookmarkStart w:id="9635" w:name="_Toc160570729"/>
      <w:bookmarkStart w:id="9636" w:name="_Toc162008325"/>
      <w:bookmarkStart w:id="9637" w:name="_Toc185515994"/>
      <w:bookmarkStart w:id="9638" w:name="_Toc192873302"/>
      <w:bookmarkStart w:id="9639" w:name="_Toc200971015"/>
      <w:bookmarkStart w:id="9640" w:name="_Toc207722346"/>
      <w:bookmarkStart w:id="9641" w:name="_Toc209521209"/>
      <w:bookmarkStart w:id="9642" w:name="_Toc218779050"/>
      <w:r>
        <w:t>8.</w:t>
      </w:r>
      <w:r w:rsidRPr="006500DF">
        <w:t>10</w:t>
      </w:r>
      <w:r>
        <w:t>.7</w:t>
      </w:r>
      <w:r>
        <w:tab/>
        <w:t>Error Handling</w:t>
      </w:r>
      <w:bookmarkEnd w:id="9633"/>
      <w:bookmarkEnd w:id="9634"/>
      <w:bookmarkEnd w:id="9635"/>
      <w:bookmarkEnd w:id="9636"/>
      <w:bookmarkEnd w:id="9637"/>
      <w:bookmarkEnd w:id="9638"/>
      <w:bookmarkEnd w:id="9639"/>
      <w:bookmarkEnd w:id="9640"/>
      <w:bookmarkEnd w:id="9641"/>
      <w:bookmarkEnd w:id="9642"/>
    </w:p>
    <w:p w14:paraId="272C88F7" w14:textId="77777777" w:rsidR="006500DF" w:rsidRDefault="006500DF" w:rsidP="006500DF">
      <w:pPr>
        <w:pStyle w:val="Heading4"/>
      </w:pPr>
      <w:bookmarkStart w:id="9643" w:name="_Toc138762010"/>
      <w:bookmarkStart w:id="9644" w:name="_Toc145708225"/>
      <w:bookmarkStart w:id="9645" w:name="_Toc160570730"/>
      <w:bookmarkStart w:id="9646" w:name="_Toc162008326"/>
      <w:bookmarkStart w:id="9647" w:name="_Toc185515995"/>
      <w:bookmarkStart w:id="9648" w:name="_Toc192873303"/>
      <w:bookmarkStart w:id="9649" w:name="_Toc200971016"/>
      <w:bookmarkStart w:id="9650" w:name="_Toc207722347"/>
      <w:bookmarkStart w:id="9651" w:name="_Toc209521210"/>
      <w:bookmarkStart w:id="9652" w:name="_Toc218779051"/>
      <w:r>
        <w:t>8.</w:t>
      </w:r>
      <w:r w:rsidRPr="006500DF">
        <w:t>10</w:t>
      </w:r>
      <w:r>
        <w:t>.7.1</w:t>
      </w:r>
      <w:r>
        <w:tab/>
        <w:t>General</w:t>
      </w:r>
      <w:bookmarkEnd w:id="9643"/>
      <w:bookmarkEnd w:id="9644"/>
      <w:bookmarkEnd w:id="9645"/>
      <w:bookmarkEnd w:id="9646"/>
      <w:bookmarkEnd w:id="9647"/>
      <w:bookmarkEnd w:id="9648"/>
      <w:bookmarkEnd w:id="9649"/>
      <w:bookmarkEnd w:id="9650"/>
      <w:bookmarkEnd w:id="9651"/>
      <w:bookmarkEnd w:id="9652"/>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653" w:name="_Toc138762011"/>
      <w:bookmarkStart w:id="9654" w:name="_Toc145708226"/>
      <w:bookmarkStart w:id="9655" w:name="_Toc160570731"/>
      <w:bookmarkStart w:id="9656" w:name="_Toc162008327"/>
      <w:bookmarkStart w:id="9657" w:name="_Toc185515996"/>
      <w:bookmarkStart w:id="9658" w:name="_Toc192873304"/>
      <w:bookmarkStart w:id="9659" w:name="_Toc200971017"/>
      <w:bookmarkStart w:id="9660" w:name="_Toc207722348"/>
      <w:bookmarkStart w:id="9661" w:name="_Toc209521211"/>
      <w:bookmarkStart w:id="9662" w:name="_Toc218779052"/>
      <w:r>
        <w:t>8.</w:t>
      </w:r>
      <w:r w:rsidRPr="006500DF">
        <w:t>10</w:t>
      </w:r>
      <w:r>
        <w:t>.7.2</w:t>
      </w:r>
      <w:r>
        <w:tab/>
        <w:t>Protocol Errors</w:t>
      </w:r>
      <w:bookmarkEnd w:id="9653"/>
      <w:bookmarkEnd w:id="9654"/>
      <w:bookmarkEnd w:id="9655"/>
      <w:bookmarkEnd w:id="9656"/>
      <w:bookmarkEnd w:id="9657"/>
      <w:bookmarkEnd w:id="9658"/>
      <w:bookmarkEnd w:id="9659"/>
      <w:bookmarkEnd w:id="9660"/>
      <w:bookmarkEnd w:id="9661"/>
      <w:bookmarkEnd w:id="9662"/>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663" w:name="_Toc138762012"/>
      <w:bookmarkStart w:id="9664" w:name="_Toc145708227"/>
      <w:bookmarkStart w:id="9665" w:name="_Toc160570732"/>
      <w:bookmarkStart w:id="9666" w:name="_Toc162008328"/>
      <w:bookmarkStart w:id="9667" w:name="_Toc185515997"/>
      <w:bookmarkStart w:id="9668" w:name="_Toc192873305"/>
      <w:bookmarkStart w:id="9669" w:name="_Toc200971018"/>
      <w:bookmarkStart w:id="9670" w:name="_Toc207722349"/>
      <w:bookmarkStart w:id="9671" w:name="_Toc209521212"/>
      <w:bookmarkStart w:id="9672" w:name="_Toc218779053"/>
      <w:r>
        <w:t>8.</w:t>
      </w:r>
      <w:r w:rsidRPr="006500DF">
        <w:t>10</w:t>
      </w:r>
      <w:r>
        <w:t>.7.3</w:t>
      </w:r>
      <w:r>
        <w:tab/>
        <w:t>Application Errors</w:t>
      </w:r>
      <w:bookmarkEnd w:id="9663"/>
      <w:bookmarkEnd w:id="9664"/>
      <w:bookmarkEnd w:id="9665"/>
      <w:bookmarkEnd w:id="9666"/>
      <w:bookmarkEnd w:id="9667"/>
      <w:bookmarkEnd w:id="9668"/>
      <w:bookmarkEnd w:id="9669"/>
      <w:bookmarkEnd w:id="9670"/>
      <w:bookmarkEnd w:id="9671"/>
      <w:bookmarkEnd w:id="967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673" w:name="_Toc138762013"/>
      <w:bookmarkStart w:id="9674" w:name="_Toc145708228"/>
      <w:bookmarkStart w:id="9675" w:name="_Toc160570733"/>
      <w:bookmarkStart w:id="9676" w:name="_Toc162008329"/>
      <w:bookmarkStart w:id="9677" w:name="_Toc185515998"/>
      <w:bookmarkStart w:id="9678" w:name="_Toc192873306"/>
      <w:bookmarkStart w:id="9679" w:name="_Toc200971019"/>
      <w:bookmarkStart w:id="9680" w:name="_Toc207722350"/>
      <w:bookmarkStart w:id="9681" w:name="_Toc209521213"/>
      <w:bookmarkStart w:id="9682" w:name="_Toc218779054"/>
      <w:r>
        <w:t>8.</w:t>
      </w:r>
      <w:r w:rsidRPr="006500DF">
        <w:t>10</w:t>
      </w:r>
      <w:r>
        <w:t>.8</w:t>
      </w:r>
      <w:r>
        <w:tab/>
        <w:t>Feature negotiation</w:t>
      </w:r>
      <w:bookmarkEnd w:id="9673"/>
      <w:bookmarkEnd w:id="9674"/>
      <w:bookmarkEnd w:id="9675"/>
      <w:bookmarkEnd w:id="9676"/>
      <w:bookmarkEnd w:id="9677"/>
      <w:bookmarkEnd w:id="9678"/>
      <w:bookmarkEnd w:id="9679"/>
      <w:bookmarkEnd w:id="9680"/>
      <w:bookmarkEnd w:id="9681"/>
      <w:bookmarkEnd w:id="9682"/>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683" w:name="_Toc145708229"/>
      <w:bookmarkStart w:id="9684" w:name="_Toc160570734"/>
      <w:bookmarkStart w:id="9685" w:name="_Toc162008330"/>
      <w:bookmarkStart w:id="9686" w:name="_Toc185515999"/>
      <w:bookmarkStart w:id="9687" w:name="_Toc192873307"/>
      <w:bookmarkStart w:id="9688" w:name="_Toc200971020"/>
      <w:bookmarkStart w:id="9689" w:name="_Toc207722351"/>
      <w:bookmarkStart w:id="9690" w:name="_Toc209521214"/>
      <w:bookmarkStart w:id="9691" w:name="_Toc218779055"/>
      <w:r>
        <w:t>8.</w:t>
      </w:r>
      <w:r w:rsidRPr="006500DF">
        <w:t>1</w:t>
      </w:r>
      <w:r>
        <w:t>1</w:t>
      </w:r>
      <w:r>
        <w:tab/>
      </w:r>
      <w:r w:rsidRPr="00310802">
        <w:t>Eees_</w:t>
      </w:r>
      <w:r>
        <w:t>CommonEAS</w:t>
      </w:r>
      <w:r w:rsidR="00C808F1" w:rsidRPr="00310802">
        <w:t>A</w:t>
      </w:r>
      <w:r w:rsidR="00C808F1">
        <w:t>nnouncement</w:t>
      </w:r>
      <w:r>
        <w:t xml:space="preserve"> API</w:t>
      </w:r>
      <w:bookmarkEnd w:id="9683"/>
      <w:bookmarkEnd w:id="9684"/>
      <w:bookmarkEnd w:id="9685"/>
      <w:bookmarkEnd w:id="9686"/>
      <w:bookmarkEnd w:id="9687"/>
      <w:bookmarkEnd w:id="9688"/>
      <w:bookmarkEnd w:id="9689"/>
      <w:bookmarkEnd w:id="9690"/>
      <w:bookmarkEnd w:id="9691"/>
    </w:p>
    <w:p w14:paraId="0468AFE3" w14:textId="77777777" w:rsidR="00A678DC" w:rsidRDefault="00A678DC" w:rsidP="00A678DC">
      <w:pPr>
        <w:pStyle w:val="Heading3"/>
      </w:pPr>
      <w:bookmarkStart w:id="9692" w:name="_Toc145708230"/>
      <w:bookmarkStart w:id="9693" w:name="_Toc160570735"/>
      <w:bookmarkStart w:id="9694" w:name="_Toc162008331"/>
      <w:bookmarkStart w:id="9695" w:name="_Toc185516000"/>
      <w:bookmarkStart w:id="9696" w:name="_Toc192873308"/>
      <w:bookmarkStart w:id="9697" w:name="_Toc200971021"/>
      <w:bookmarkStart w:id="9698" w:name="_Toc207722352"/>
      <w:bookmarkStart w:id="9699" w:name="_Toc209521215"/>
      <w:bookmarkStart w:id="9700" w:name="_Toc218779056"/>
      <w:r>
        <w:t>8.</w:t>
      </w:r>
      <w:r w:rsidRPr="006500DF">
        <w:t>1</w:t>
      </w:r>
      <w:r>
        <w:t>1.1</w:t>
      </w:r>
      <w:r>
        <w:tab/>
        <w:t>Introduction</w:t>
      </w:r>
      <w:bookmarkEnd w:id="9692"/>
      <w:bookmarkEnd w:id="9693"/>
      <w:bookmarkEnd w:id="9694"/>
      <w:bookmarkEnd w:id="9695"/>
      <w:bookmarkEnd w:id="9696"/>
      <w:bookmarkEnd w:id="9697"/>
      <w:bookmarkEnd w:id="9698"/>
      <w:bookmarkEnd w:id="9699"/>
      <w:bookmarkEnd w:id="9700"/>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9701" w:name="_Toc145708231"/>
      <w:bookmarkStart w:id="9702" w:name="_Toc160570736"/>
      <w:bookmarkStart w:id="9703" w:name="_Toc162008332"/>
      <w:bookmarkStart w:id="9704" w:name="_Toc185516001"/>
      <w:bookmarkStart w:id="9705" w:name="_Toc192873309"/>
      <w:bookmarkStart w:id="9706" w:name="_Toc200971022"/>
      <w:bookmarkStart w:id="9707" w:name="_Toc207722353"/>
      <w:bookmarkStart w:id="9708" w:name="_Toc209521216"/>
      <w:bookmarkStart w:id="9709" w:name="_Toc218779057"/>
      <w:r>
        <w:t>8.11.2</w:t>
      </w:r>
      <w:r>
        <w:tab/>
        <w:t>Usage of HTTP</w:t>
      </w:r>
      <w:bookmarkEnd w:id="9701"/>
      <w:bookmarkEnd w:id="9702"/>
      <w:bookmarkEnd w:id="9703"/>
      <w:bookmarkEnd w:id="9704"/>
      <w:bookmarkEnd w:id="9705"/>
      <w:bookmarkEnd w:id="9706"/>
      <w:bookmarkEnd w:id="9707"/>
      <w:bookmarkEnd w:id="9708"/>
      <w:bookmarkEnd w:id="970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710" w:name="_Toc145708232"/>
      <w:bookmarkStart w:id="9711" w:name="_Toc160570737"/>
      <w:bookmarkStart w:id="9712" w:name="_Toc162008333"/>
      <w:bookmarkStart w:id="9713" w:name="_Toc185516002"/>
      <w:bookmarkStart w:id="9714" w:name="_Toc192873310"/>
      <w:bookmarkStart w:id="9715" w:name="_Toc200971023"/>
      <w:bookmarkStart w:id="9716" w:name="_Toc207722354"/>
      <w:bookmarkStart w:id="9717" w:name="_Toc209521217"/>
      <w:bookmarkStart w:id="9718" w:name="_Toc218779058"/>
      <w:r>
        <w:t>8.11.3</w:t>
      </w:r>
      <w:r>
        <w:tab/>
        <w:t>Resources</w:t>
      </w:r>
      <w:bookmarkEnd w:id="9710"/>
      <w:bookmarkEnd w:id="9711"/>
      <w:bookmarkEnd w:id="9712"/>
      <w:bookmarkEnd w:id="9713"/>
      <w:bookmarkEnd w:id="9714"/>
      <w:bookmarkEnd w:id="9715"/>
      <w:bookmarkEnd w:id="9716"/>
      <w:bookmarkEnd w:id="9717"/>
      <w:bookmarkEnd w:id="971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719" w:name="_Toc145708233"/>
      <w:bookmarkStart w:id="9720" w:name="_Toc160570738"/>
      <w:bookmarkStart w:id="9721" w:name="_Toc162008334"/>
      <w:bookmarkStart w:id="9722" w:name="_Toc185516003"/>
      <w:bookmarkStart w:id="9723" w:name="_Toc192873311"/>
      <w:bookmarkStart w:id="9724" w:name="_Toc200971024"/>
      <w:bookmarkStart w:id="9725" w:name="_Toc207722355"/>
      <w:bookmarkStart w:id="9726" w:name="_Toc209521218"/>
      <w:bookmarkStart w:id="9727" w:name="_Toc218779059"/>
      <w:r>
        <w:t>8.11.4</w:t>
      </w:r>
      <w:r>
        <w:tab/>
        <w:t>Custom Operations without associated resources</w:t>
      </w:r>
      <w:bookmarkEnd w:id="9719"/>
      <w:bookmarkEnd w:id="9720"/>
      <w:bookmarkEnd w:id="9721"/>
      <w:bookmarkEnd w:id="9722"/>
      <w:bookmarkEnd w:id="9723"/>
      <w:bookmarkEnd w:id="9724"/>
      <w:bookmarkEnd w:id="9725"/>
      <w:bookmarkEnd w:id="9726"/>
      <w:bookmarkEnd w:id="9727"/>
    </w:p>
    <w:p w14:paraId="23ABA5B7" w14:textId="77777777" w:rsidR="00A678DC" w:rsidRDefault="00A678DC" w:rsidP="00A678DC">
      <w:pPr>
        <w:pStyle w:val="Heading4"/>
      </w:pPr>
      <w:bookmarkStart w:id="9728" w:name="_Toc145708234"/>
      <w:bookmarkStart w:id="9729" w:name="_Toc160570739"/>
      <w:bookmarkStart w:id="9730" w:name="_Toc162008335"/>
      <w:bookmarkStart w:id="9731" w:name="_Toc185516004"/>
      <w:bookmarkStart w:id="9732" w:name="_Toc192873312"/>
      <w:bookmarkStart w:id="9733" w:name="_Toc200971025"/>
      <w:bookmarkStart w:id="9734" w:name="_Toc207722356"/>
      <w:bookmarkStart w:id="9735" w:name="_Toc209521219"/>
      <w:bookmarkStart w:id="9736" w:name="_Toc218779060"/>
      <w:r>
        <w:t>8.11.4.1</w:t>
      </w:r>
      <w:r>
        <w:tab/>
        <w:t>Overview</w:t>
      </w:r>
      <w:bookmarkEnd w:id="9728"/>
      <w:bookmarkEnd w:id="9729"/>
      <w:bookmarkEnd w:id="9730"/>
      <w:bookmarkEnd w:id="9731"/>
      <w:bookmarkEnd w:id="9732"/>
      <w:bookmarkEnd w:id="9733"/>
      <w:bookmarkEnd w:id="9734"/>
      <w:bookmarkEnd w:id="9735"/>
      <w:bookmarkEnd w:id="9736"/>
    </w:p>
    <w:p w14:paraId="6AE9DACE" w14:textId="77777777" w:rsidR="007F1174" w:rsidRDefault="007F1174" w:rsidP="00140B4A">
      <w:pPr>
        <w:rPr>
          <w:color w:val="000000"/>
          <w:lang w:eastAsia="zh-CN"/>
        </w:rPr>
      </w:pPr>
      <w:r w:rsidRPr="00140B4A">
        <w:t>The structure of the custom operation URIs of the Eees_CommonEASAnnouncement API is shown in Figure 8.11.4.1-1.</w:t>
      </w:r>
    </w:p>
    <w:bookmarkStart w:id="9737" w:name="_MON_1765634609"/>
    <w:bookmarkEnd w:id="9737"/>
    <w:p w14:paraId="287BF5EA" w14:textId="6D770B66" w:rsidR="007F1174" w:rsidRDefault="007F1174" w:rsidP="007F1174">
      <w:pPr>
        <w:pStyle w:val="TH"/>
      </w:pPr>
      <w:r>
        <w:object w:dxaOrig="9620" w:dyaOrig="2004" w14:anchorId="39DCE92B">
          <v:shape id="_x0000_i1038" type="#_x0000_t75" style="width:481.45pt;height:102.35pt" o:ole="">
            <v:imagedata r:id="rId37" o:title=""/>
          </v:shape>
          <o:OLEObject Type="Embed" ProgID="Word.Document.8" ShapeID="_x0000_i1038" DrawAspect="Content" ObjectID="_1833450508"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738" w:name="_Toc145708235"/>
      <w:bookmarkStart w:id="9739" w:name="_Toc160570740"/>
      <w:bookmarkStart w:id="9740" w:name="_Toc162008336"/>
      <w:bookmarkStart w:id="9741" w:name="_Toc185516005"/>
      <w:bookmarkStart w:id="9742" w:name="_Toc192873313"/>
      <w:bookmarkStart w:id="9743" w:name="_Toc200971026"/>
      <w:bookmarkStart w:id="9744" w:name="_Toc207722357"/>
      <w:bookmarkStart w:id="9745" w:name="_Toc209521220"/>
      <w:bookmarkStart w:id="9746" w:name="_Toc218779061"/>
      <w:r>
        <w:t>8.11.4.2</w:t>
      </w:r>
      <w:r>
        <w:tab/>
        <w:t xml:space="preserve">Operation: </w:t>
      </w:r>
      <w:bookmarkEnd w:id="9738"/>
      <w:r w:rsidR="00C808F1">
        <w:t>Declare</w:t>
      </w:r>
      <w:bookmarkEnd w:id="9739"/>
      <w:bookmarkEnd w:id="9740"/>
      <w:bookmarkEnd w:id="9741"/>
      <w:bookmarkEnd w:id="9742"/>
      <w:bookmarkEnd w:id="9743"/>
      <w:bookmarkEnd w:id="9744"/>
      <w:bookmarkEnd w:id="9745"/>
      <w:bookmarkEnd w:id="9746"/>
    </w:p>
    <w:p w14:paraId="53795001" w14:textId="77777777" w:rsidR="00A678DC" w:rsidRDefault="00A678DC" w:rsidP="00A678DC">
      <w:pPr>
        <w:pStyle w:val="Heading5"/>
      </w:pPr>
      <w:bookmarkStart w:id="9747" w:name="_Toc145708236"/>
      <w:bookmarkStart w:id="9748" w:name="_Toc160570741"/>
      <w:bookmarkStart w:id="9749" w:name="_Toc162008337"/>
      <w:bookmarkStart w:id="9750" w:name="_Toc185516006"/>
      <w:bookmarkStart w:id="9751" w:name="_Toc192873314"/>
      <w:bookmarkStart w:id="9752" w:name="_Toc200971027"/>
      <w:bookmarkStart w:id="9753" w:name="_Toc207722358"/>
      <w:bookmarkStart w:id="9754" w:name="_Toc209521221"/>
      <w:bookmarkStart w:id="9755" w:name="_Toc218779062"/>
      <w:r>
        <w:t>8.11.4.2.1</w:t>
      </w:r>
      <w:r>
        <w:tab/>
        <w:t>Description</w:t>
      </w:r>
      <w:bookmarkEnd w:id="9747"/>
      <w:bookmarkEnd w:id="9748"/>
      <w:bookmarkEnd w:id="9749"/>
      <w:bookmarkEnd w:id="9750"/>
      <w:bookmarkEnd w:id="9751"/>
      <w:bookmarkEnd w:id="9752"/>
      <w:bookmarkEnd w:id="9753"/>
      <w:bookmarkEnd w:id="9754"/>
      <w:bookmarkEnd w:id="9755"/>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756" w:name="_Toc145708237"/>
      <w:bookmarkStart w:id="9757" w:name="_Toc160570742"/>
      <w:bookmarkStart w:id="9758" w:name="_Toc162008338"/>
      <w:bookmarkStart w:id="9759" w:name="_Toc185516007"/>
      <w:bookmarkStart w:id="9760" w:name="_Toc192873315"/>
      <w:bookmarkStart w:id="9761" w:name="_Toc200971028"/>
      <w:bookmarkStart w:id="9762" w:name="_Toc207722359"/>
      <w:bookmarkStart w:id="9763" w:name="_Toc209521222"/>
      <w:bookmarkStart w:id="9764" w:name="_Toc218779063"/>
      <w:r>
        <w:lastRenderedPageBreak/>
        <w:t>8.11.4.2.2</w:t>
      </w:r>
      <w:r>
        <w:tab/>
        <w:t>Operation Definition</w:t>
      </w:r>
      <w:bookmarkEnd w:id="9756"/>
      <w:bookmarkEnd w:id="9757"/>
      <w:bookmarkEnd w:id="9758"/>
      <w:bookmarkEnd w:id="9759"/>
      <w:bookmarkEnd w:id="9760"/>
      <w:bookmarkEnd w:id="9761"/>
      <w:bookmarkEnd w:id="9762"/>
      <w:bookmarkEnd w:id="9763"/>
      <w:bookmarkEnd w:id="976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765" w:name="_Toc145708238"/>
      <w:bookmarkStart w:id="9766" w:name="_Toc160570743"/>
      <w:bookmarkStart w:id="9767" w:name="_Toc162008339"/>
      <w:bookmarkStart w:id="9768" w:name="_Toc185516008"/>
      <w:bookmarkStart w:id="9769" w:name="_Toc192873316"/>
      <w:bookmarkStart w:id="9770" w:name="_Toc200971029"/>
      <w:bookmarkStart w:id="9771" w:name="_Toc207722360"/>
      <w:bookmarkStart w:id="9772" w:name="_Toc209521223"/>
      <w:bookmarkStart w:id="9773" w:name="_Toc218779064"/>
      <w:r>
        <w:t>8.11.5</w:t>
      </w:r>
      <w:r>
        <w:tab/>
        <w:t>Notifications</w:t>
      </w:r>
      <w:bookmarkEnd w:id="9765"/>
      <w:bookmarkEnd w:id="9766"/>
      <w:bookmarkEnd w:id="9767"/>
      <w:bookmarkEnd w:id="9768"/>
      <w:bookmarkEnd w:id="9769"/>
      <w:bookmarkEnd w:id="9770"/>
      <w:bookmarkEnd w:id="9771"/>
      <w:bookmarkEnd w:id="9772"/>
      <w:bookmarkEnd w:id="9773"/>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774" w:name="_Toc145708239"/>
      <w:bookmarkStart w:id="9775" w:name="_Toc160570744"/>
      <w:bookmarkStart w:id="9776" w:name="_Toc162008340"/>
      <w:bookmarkStart w:id="9777" w:name="_Toc185516009"/>
      <w:bookmarkStart w:id="9778" w:name="_Toc192873317"/>
      <w:bookmarkStart w:id="9779" w:name="_Toc200971030"/>
      <w:bookmarkStart w:id="9780" w:name="_Toc207722361"/>
      <w:bookmarkStart w:id="9781" w:name="_Toc209521224"/>
      <w:bookmarkStart w:id="9782" w:name="_Toc218779065"/>
      <w:r>
        <w:t>8.11.6</w:t>
      </w:r>
      <w:r>
        <w:tab/>
        <w:t>Data Model</w:t>
      </w:r>
      <w:bookmarkEnd w:id="9774"/>
      <w:bookmarkEnd w:id="9775"/>
      <w:bookmarkEnd w:id="9776"/>
      <w:bookmarkEnd w:id="9777"/>
      <w:bookmarkEnd w:id="9778"/>
      <w:bookmarkEnd w:id="9779"/>
      <w:bookmarkEnd w:id="9780"/>
      <w:bookmarkEnd w:id="9781"/>
      <w:bookmarkEnd w:id="9782"/>
    </w:p>
    <w:p w14:paraId="3004085F" w14:textId="77777777" w:rsidR="00A678DC" w:rsidRDefault="00A678DC" w:rsidP="00A678DC">
      <w:pPr>
        <w:pStyle w:val="Heading4"/>
      </w:pPr>
      <w:bookmarkStart w:id="9783" w:name="_Toc145708240"/>
      <w:bookmarkStart w:id="9784" w:name="_Toc160570745"/>
      <w:bookmarkStart w:id="9785" w:name="_Toc162008341"/>
      <w:bookmarkStart w:id="9786" w:name="_Toc185516010"/>
      <w:bookmarkStart w:id="9787" w:name="_Toc192873318"/>
      <w:bookmarkStart w:id="9788" w:name="_Toc200971031"/>
      <w:bookmarkStart w:id="9789" w:name="_Toc207722362"/>
      <w:bookmarkStart w:id="9790" w:name="_Toc209521225"/>
      <w:bookmarkStart w:id="9791" w:name="_Toc218779066"/>
      <w:r>
        <w:t>8.11.6.1</w:t>
      </w:r>
      <w:r>
        <w:tab/>
        <w:t>General</w:t>
      </w:r>
      <w:bookmarkEnd w:id="9783"/>
      <w:bookmarkEnd w:id="9784"/>
      <w:bookmarkEnd w:id="9785"/>
      <w:bookmarkEnd w:id="9786"/>
      <w:bookmarkEnd w:id="9787"/>
      <w:bookmarkEnd w:id="9788"/>
      <w:bookmarkEnd w:id="9789"/>
      <w:bookmarkEnd w:id="9790"/>
      <w:bookmarkEnd w:id="9791"/>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792" w:name="_Toc145708241"/>
      <w:bookmarkStart w:id="9793" w:name="_Toc160570746"/>
      <w:bookmarkStart w:id="9794" w:name="_Toc162008342"/>
      <w:bookmarkStart w:id="9795" w:name="_Toc185516011"/>
      <w:bookmarkStart w:id="9796" w:name="_Toc192873319"/>
      <w:bookmarkStart w:id="9797" w:name="_Toc200971032"/>
      <w:bookmarkStart w:id="9798" w:name="_Toc207722363"/>
      <w:bookmarkStart w:id="9799" w:name="_Toc209521226"/>
      <w:bookmarkStart w:id="9800" w:name="_Toc218779067"/>
      <w:r>
        <w:t>8.11</w:t>
      </w:r>
      <w:r>
        <w:rPr>
          <w:lang w:val="en-US"/>
        </w:rPr>
        <w:t>.6.2</w:t>
      </w:r>
      <w:r>
        <w:rPr>
          <w:lang w:val="en-US"/>
        </w:rPr>
        <w:tab/>
        <w:t>Structured data types</w:t>
      </w:r>
      <w:bookmarkEnd w:id="9792"/>
      <w:bookmarkEnd w:id="9793"/>
      <w:bookmarkEnd w:id="9794"/>
      <w:bookmarkEnd w:id="9795"/>
      <w:bookmarkEnd w:id="9796"/>
      <w:bookmarkEnd w:id="9797"/>
      <w:bookmarkEnd w:id="9798"/>
      <w:bookmarkEnd w:id="9799"/>
      <w:bookmarkEnd w:id="9800"/>
    </w:p>
    <w:p w14:paraId="2A200A13" w14:textId="77777777" w:rsidR="00A678DC" w:rsidRDefault="00A678DC" w:rsidP="00A678DC">
      <w:pPr>
        <w:pStyle w:val="Heading5"/>
      </w:pPr>
      <w:bookmarkStart w:id="9801" w:name="_Toc145708242"/>
      <w:bookmarkStart w:id="9802" w:name="_Toc160570747"/>
      <w:bookmarkStart w:id="9803" w:name="_Toc162008343"/>
      <w:bookmarkStart w:id="9804" w:name="_Toc185516012"/>
      <w:bookmarkStart w:id="9805" w:name="_Toc192873320"/>
      <w:bookmarkStart w:id="9806" w:name="_Toc200971033"/>
      <w:bookmarkStart w:id="9807" w:name="_Toc207722364"/>
      <w:bookmarkStart w:id="9808" w:name="_Toc209521227"/>
      <w:bookmarkStart w:id="9809" w:name="_Toc218779068"/>
      <w:r>
        <w:t>8.11.6.2.1</w:t>
      </w:r>
      <w:r>
        <w:tab/>
        <w:t>Introduction</w:t>
      </w:r>
      <w:bookmarkEnd w:id="9801"/>
      <w:bookmarkEnd w:id="9802"/>
      <w:bookmarkEnd w:id="9803"/>
      <w:bookmarkEnd w:id="9804"/>
      <w:bookmarkEnd w:id="9805"/>
      <w:bookmarkEnd w:id="9806"/>
      <w:bookmarkEnd w:id="9807"/>
      <w:bookmarkEnd w:id="9808"/>
      <w:bookmarkEnd w:id="980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810" w:name="_Toc145708243"/>
      <w:bookmarkStart w:id="9811" w:name="_Toc160570748"/>
      <w:bookmarkStart w:id="9812" w:name="_Toc162008344"/>
      <w:bookmarkStart w:id="9813" w:name="_Toc185516013"/>
      <w:bookmarkStart w:id="9814" w:name="_Toc192873321"/>
      <w:bookmarkStart w:id="9815" w:name="_Toc200971034"/>
      <w:bookmarkStart w:id="9816" w:name="_Toc207722365"/>
      <w:bookmarkStart w:id="9817" w:name="_Toc209521228"/>
      <w:bookmarkStart w:id="9818" w:name="_Toc218779069"/>
      <w:r>
        <w:t>8.11.6.2.2</w:t>
      </w:r>
      <w:r>
        <w:tab/>
        <w:t>Type: CommonEASInfo</w:t>
      </w:r>
      <w:bookmarkEnd w:id="9810"/>
      <w:bookmarkEnd w:id="9811"/>
      <w:bookmarkEnd w:id="9812"/>
      <w:bookmarkEnd w:id="9813"/>
      <w:bookmarkEnd w:id="9814"/>
      <w:bookmarkEnd w:id="9815"/>
      <w:bookmarkEnd w:id="9816"/>
      <w:bookmarkEnd w:id="9817"/>
      <w:bookmarkEnd w:id="9818"/>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819" w:name="_Toc185516014"/>
      <w:bookmarkStart w:id="9820" w:name="_Toc192873322"/>
      <w:bookmarkStart w:id="9821" w:name="_Toc200971035"/>
      <w:bookmarkStart w:id="9822" w:name="_Toc207722366"/>
      <w:bookmarkStart w:id="9823" w:name="_Toc209521229"/>
      <w:bookmarkStart w:id="9824" w:name="_Toc218779070"/>
      <w:r>
        <w:lastRenderedPageBreak/>
        <w:t>8.11.6.2.</w:t>
      </w:r>
      <w:r w:rsidRPr="003418D4">
        <w:t>3</w:t>
      </w:r>
      <w:r>
        <w:tab/>
        <w:t>Type: CommonEASInfoDecResp</w:t>
      </w:r>
      <w:bookmarkEnd w:id="9819"/>
      <w:bookmarkEnd w:id="9820"/>
      <w:bookmarkEnd w:id="9821"/>
      <w:bookmarkEnd w:id="9822"/>
      <w:bookmarkEnd w:id="9823"/>
      <w:bookmarkEnd w:id="9824"/>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825" w:name="_Toc185516015"/>
      <w:bookmarkStart w:id="9826" w:name="_Toc192873323"/>
      <w:bookmarkStart w:id="9827" w:name="_Toc200971036"/>
      <w:bookmarkStart w:id="9828" w:name="_Toc207722367"/>
      <w:bookmarkStart w:id="9829" w:name="_Toc209521230"/>
      <w:bookmarkStart w:id="9830" w:name="_Toc218779071"/>
      <w:r>
        <w:t>8.11.6.2.</w:t>
      </w:r>
      <w:r w:rsidRPr="003418D4">
        <w:t>4</w:t>
      </w:r>
      <w:r>
        <w:tab/>
        <w:t>Type: GrpConnInfo</w:t>
      </w:r>
      <w:bookmarkEnd w:id="9825"/>
      <w:bookmarkEnd w:id="9826"/>
      <w:bookmarkEnd w:id="9827"/>
      <w:bookmarkEnd w:id="9828"/>
      <w:bookmarkEnd w:id="9829"/>
      <w:bookmarkEnd w:id="9830"/>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bookmarkStart w:id="9831" w:name="_PERM_MCCTEMPBM_CRPT38050080___2" w:colFirst="4" w:colLast="4"/>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bookmarkEnd w:id="9831"/>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832" w:name="_Toc145708244"/>
      <w:bookmarkStart w:id="9833" w:name="_Toc160570749"/>
      <w:bookmarkStart w:id="9834" w:name="_Toc162008345"/>
      <w:bookmarkStart w:id="9835" w:name="_Toc185516016"/>
      <w:bookmarkStart w:id="9836" w:name="_Toc192873324"/>
      <w:bookmarkStart w:id="9837" w:name="_Toc200971037"/>
      <w:bookmarkStart w:id="9838" w:name="_Toc207722368"/>
      <w:bookmarkStart w:id="9839" w:name="_Toc209521231"/>
      <w:bookmarkStart w:id="9840" w:name="_Toc218779072"/>
      <w:r>
        <w:t>8.11</w:t>
      </w:r>
      <w:r>
        <w:rPr>
          <w:lang w:val="en-US"/>
        </w:rPr>
        <w:t>.6.3</w:t>
      </w:r>
      <w:r>
        <w:rPr>
          <w:lang w:val="en-US"/>
        </w:rPr>
        <w:tab/>
        <w:t>Simple data types and enumerations</w:t>
      </w:r>
      <w:bookmarkEnd w:id="9832"/>
      <w:bookmarkEnd w:id="9833"/>
      <w:bookmarkEnd w:id="9834"/>
      <w:bookmarkEnd w:id="9835"/>
      <w:bookmarkEnd w:id="9836"/>
      <w:bookmarkEnd w:id="9837"/>
      <w:bookmarkEnd w:id="9838"/>
      <w:bookmarkEnd w:id="9839"/>
      <w:bookmarkEnd w:id="9840"/>
    </w:p>
    <w:p w14:paraId="521ECBE6" w14:textId="77777777" w:rsidR="00A678DC" w:rsidRDefault="00A678DC" w:rsidP="00A678DC">
      <w:pPr>
        <w:pStyle w:val="Heading5"/>
      </w:pPr>
      <w:bookmarkStart w:id="9841" w:name="_Toc145708245"/>
      <w:bookmarkStart w:id="9842" w:name="_Toc160570750"/>
      <w:bookmarkStart w:id="9843" w:name="_Toc162008346"/>
      <w:bookmarkStart w:id="9844" w:name="_Toc185516017"/>
      <w:bookmarkStart w:id="9845" w:name="_Toc192873325"/>
      <w:bookmarkStart w:id="9846" w:name="_Toc200971038"/>
      <w:bookmarkStart w:id="9847" w:name="_Toc207722369"/>
      <w:bookmarkStart w:id="9848" w:name="_Toc209521232"/>
      <w:bookmarkStart w:id="9849" w:name="_Toc218779073"/>
      <w:r>
        <w:t>8.11.6.3.1</w:t>
      </w:r>
      <w:r>
        <w:tab/>
        <w:t>Introduction</w:t>
      </w:r>
      <w:bookmarkEnd w:id="9841"/>
      <w:bookmarkEnd w:id="9842"/>
      <w:bookmarkEnd w:id="9843"/>
      <w:bookmarkEnd w:id="9844"/>
      <w:bookmarkEnd w:id="9845"/>
      <w:bookmarkEnd w:id="9846"/>
      <w:bookmarkEnd w:id="9847"/>
      <w:bookmarkEnd w:id="9848"/>
      <w:bookmarkEnd w:id="984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850" w:name="_Toc145708246"/>
      <w:bookmarkStart w:id="9851" w:name="_Toc160570751"/>
      <w:bookmarkStart w:id="9852" w:name="_Toc162008347"/>
      <w:bookmarkStart w:id="9853" w:name="_Toc185516018"/>
      <w:bookmarkStart w:id="9854" w:name="_Toc192873326"/>
      <w:bookmarkStart w:id="9855" w:name="_Toc200971039"/>
      <w:bookmarkStart w:id="9856" w:name="_Toc207722370"/>
      <w:bookmarkStart w:id="9857" w:name="_Toc209521233"/>
      <w:bookmarkStart w:id="9858" w:name="_Toc218779074"/>
      <w:r>
        <w:t>8.11.6.3.2</w:t>
      </w:r>
      <w:r>
        <w:tab/>
        <w:t>Simple data types</w:t>
      </w:r>
      <w:bookmarkEnd w:id="9850"/>
      <w:bookmarkEnd w:id="9851"/>
      <w:bookmarkEnd w:id="9852"/>
      <w:bookmarkEnd w:id="9853"/>
      <w:bookmarkEnd w:id="9854"/>
      <w:bookmarkEnd w:id="9855"/>
      <w:bookmarkEnd w:id="9856"/>
      <w:bookmarkEnd w:id="9857"/>
      <w:bookmarkEnd w:id="9858"/>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859" w:name="_Toc145708247"/>
      <w:bookmarkStart w:id="9860" w:name="_Toc160570752"/>
      <w:bookmarkStart w:id="9861" w:name="_Toc162008348"/>
      <w:bookmarkStart w:id="9862" w:name="_Toc185516019"/>
      <w:bookmarkStart w:id="9863" w:name="_Toc192873327"/>
      <w:bookmarkStart w:id="9864" w:name="_Toc200971040"/>
      <w:bookmarkStart w:id="9865" w:name="_Toc207722371"/>
      <w:bookmarkStart w:id="9866" w:name="_Toc209521234"/>
      <w:bookmarkStart w:id="9867" w:name="_Toc218779075"/>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59"/>
      <w:bookmarkEnd w:id="9860"/>
      <w:bookmarkEnd w:id="9861"/>
      <w:bookmarkEnd w:id="9862"/>
      <w:bookmarkEnd w:id="9863"/>
      <w:bookmarkEnd w:id="9864"/>
      <w:bookmarkEnd w:id="9865"/>
      <w:bookmarkEnd w:id="9866"/>
      <w:bookmarkEnd w:id="986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868" w:name="_Toc145708248"/>
      <w:bookmarkStart w:id="9869" w:name="_Toc160570753"/>
      <w:bookmarkStart w:id="9870" w:name="_Toc162008349"/>
      <w:bookmarkStart w:id="9871" w:name="_Toc185516020"/>
      <w:bookmarkStart w:id="9872" w:name="_Toc192873328"/>
      <w:bookmarkStart w:id="9873" w:name="_Toc200971041"/>
      <w:bookmarkStart w:id="9874" w:name="_Toc207722372"/>
      <w:bookmarkStart w:id="9875" w:name="_Toc209521235"/>
      <w:bookmarkStart w:id="9876" w:name="_Toc218779076"/>
      <w:r>
        <w:lastRenderedPageBreak/>
        <w:t>8.11.6.5</w:t>
      </w:r>
      <w:r>
        <w:tab/>
        <w:t>Binary data</w:t>
      </w:r>
      <w:bookmarkEnd w:id="9868"/>
      <w:bookmarkEnd w:id="9869"/>
      <w:bookmarkEnd w:id="9870"/>
      <w:bookmarkEnd w:id="9871"/>
      <w:bookmarkEnd w:id="9872"/>
      <w:bookmarkEnd w:id="9873"/>
      <w:bookmarkEnd w:id="9874"/>
      <w:bookmarkEnd w:id="9875"/>
      <w:bookmarkEnd w:id="9876"/>
    </w:p>
    <w:p w14:paraId="174C8F50" w14:textId="77777777" w:rsidR="00A678DC" w:rsidRDefault="00A678DC" w:rsidP="00A678DC">
      <w:pPr>
        <w:pStyle w:val="Heading5"/>
      </w:pPr>
      <w:bookmarkStart w:id="9877" w:name="_Toc145708249"/>
      <w:bookmarkStart w:id="9878" w:name="_Toc160570754"/>
      <w:bookmarkStart w:id="9879" w:name="_Toc162008350"/>
      <w:bookmarkStart w:id="9880" w:name="_Toc185516021"/>
      <w:bookmarkStart w:id="9881" w:name="_Toc192873329"/>
      <w:bookmarkStart w:id="9882" w:name="_Toc200971042"/>
      <w:bookmarkStart w:id="9883" w:name="_Toc207722373"/>
      <w:bookmarkStart w:id="9884" w:name="_Toc209521236"/>
      <w:bookmarkStart w:id="9885" w:name="_Toc218779077"/>
      <w:r>
        <w:t>8.11.6.5.1</w:t>
      </w:r>
      <w:r>
        <w:tab/>
        <w:t>Binary Data Types</w:t>
      </w:r>
      <w:bookmarkEnd w:id="9877"/>
      <w:bookmarkEnd w:id="9878"/>
      <w:bookmarkEnd w:id="9879"/>
      <w:bookmarkEnd w:id="9880"/>
      <w:bookmarkEnd w:id="9881"/>
      <w:bookmarkEnd w:id="9882"/>
      <w:bookmarkEnd w:id="9883"/>
      <w:bookmarkEnd w:id="9884"/>
      <w:bookmarkEnd w:id="9885"/>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886" w:name="_Toc145708250"/>
      <w:bookmarkStart w:id="9887" w:name="_Toc160570755"/>
      <w:bookmarkStart w:id="9888" w:name="_Toc162008351"/>
      <w:bookmarkStart w:id="9889" w:name="_Toc185516022"/>
      <w:bookmarkStart w:id="9890" w:name="_Toc192873330"/>
      <w:bookmarkStart w:id="9891" w:name="_Toc200971043"/>
      <w:bookmarkStart w:id="9892" w:name="_Toc207722374"/>
      <w:bookmarkStart w:id="9893" w:name="_Toc209521237"/>
      <w:bookmarkStart w:id="9894" w:name="_Toc218779078"/>
      <w:r>
        <w:t>8.11.7</w:t>
      </w:r>
      <w:r>
        <w:tab/>
        <w:t>Error Handling</w:t>
      </w:r>
      <w:bookmarkEnd w:id="9886"/>
      <w:bookmarkEnd w:id="9887"/>
      <w:bookmarkEnd w:id="9888"/>
      <w:bookmarkEnd w:id="9889"/>
      <w:bookmarkEnd w:id="9890"/>
      <w:bookmarkEnd w:id="9891"/>
      <w:bookmarkEnd w:id="9892"/>
      <w:bookmarkEnd w:id="9893"/>
      <w:bookmarkEnd w:id="9894"/>
    </w:p>
    <w:p w14:paraId="165CBB4D" w14:textId="77777777" w:rsidR="00A678DC" w:rsidRDefault="00A678DC" w:rsidP="00A678DC">
      <w:pPr>
        <w:pStyle w:val="Heading4"/>
      </w:pPr>
      <w:bookmarkStart w:id="9895" w:name="_Toc145708251"/>
      <w:bookmarkStart w:id="9896" w:name="_Toc160570756"/>
      <w:bookmarkStart w:id="9897" w:name="_Toc162008352"/>
      <w:bookmarkStart w:id="9898" w:name="_Toc185516023"/>
      <w:bookmarkStart w:id="9899" w:name="_Toc192873331"/>
      <w:bookmarkStart w:id="9900" w:name="_Toc200971044"/>
      <w:bookmarkStart w:id="9901" w:name="_Toc207722375"/>
      <w:bookmarkStart w:id="9902" w:name="_Toc209521238"/>
      <w:bookmarkStart w:id="9903" w:name="_Toc218779079"/>
      <w:r>
        <w:t>8.11.7.1</w:t>
      </w:r>
      <w:r>
        <w:tab/>
        <w:t>General</w:t>
      </w:r>
      <w:bookmarkEnd w:id="9895"/>
      <w:bookmarkEnd w:id="9896"/>
      <w:bookmarkEnd w:id="9897"/>
      <w:bookmarkEnd w:id="9898"/>
      <w:bookmarkEnd w:id="9899"/>
      <w:bookmarkEnd w:id="9900"/>
      <w:bookmarkEnd w:id="9901"/>
      <w:bookmarkEnd w:id="9902"/>
      <w:bookmarkEnd w:id="990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04" w:name="_Toc145708252"/>
      <w:bookmarkStart w:id="9905" w:name="_Toc160570757"/>
      <w:bookmarkStart w:id="9906" w:name="_Toc162008353"/>
      <w:bookmarkStart w:id="9907" w:name="_Toc185516024"/>
      <w:bookmarkStart w:id="9908" w:name="_Toc192873332"/>
      <w:bookmarkStart w:id="9909" w:name="_Toc200971045"/>
      <w:bookmarkStart w:id="9910" w:name="_Toc207722376"/>
      <w:bookmarkStart w:id="9911" w:name="_Toc209521239"/>
      <w:bookmarkStart w:id="9912" w:name="_Toc218779080"/>
      <w:r>
        <w:t>8.11.7.2</w:t>
      </w:r>
      <w:r>
        <w:tab/>
        <w:t>Protocol Errors</w:t>
      </w:r>
      <w:bookmarkEnd w:id="9904"/>
      <w:bookmarkEnd w:id="9905"/>
      <w:bookmarkEnd w:id="9906"/>
      <w:bookmarkEnd w:id="9907"/>
      <w:bookmarkEnd w:id="9908"/>
      <w:bookmarkEnd w:id="9909"/>
      <w:bookmarkEnd w:id="9910"/>
      <w:bookmarkEnd w:id="9911"/>
      <w:bookmarkEnd w:id="991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13" w:name="_Toc145708253"/>
      <w:bookmarkStart w:id="9914" w:name="_Toc160570758"/>
      <w:bookmarkStart w:id="9915" w:name="_Toc162008354"/>
      <w:bookmarkStart w:id="9916" w:name="_Toc185516025"/>
      <w:bookmarkStart w:id="9917" w:name="_Toc192873333"/>
      <w:bookmarkStart w:id="9918" w:name="_Toc200971046"/>
      <w:bookmarkStart w:id="9919" w:name="_Toc207722377"/>
      <w:bookmarkStart w:id="9920" w:name="_Toc209521240"/>
      <w:bookmarkStart w:id="9921" w:name="_Toc218779081"/>
      <w:r>
        <w:t>8.11.7.3</w:t>
      </w:r>
      <w:r>
        <w:tab/>
        <w:t>Application Errors</w:t>
      </w:r>
      <w:bookmarkEnd w:id="9913"/>
      <w:bookmarkEnd w:id="9914"/>
      <w:bookmarkEnd w:id="9915"/>
      <w:bookmarkEnd w:id="9916"/>
      <w:bookmarkEnd w:id="9917"/>
      <w:bookmarkEnd w:id="9918"/>
      <w:bookmarkEnd w:id="9919"/>
      <w:bookmarkEnd w:id="9920"/>
      <w:bookmarkEnd w:id="992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22" w:name="_Toc145708254"/>
      <w:bookmarkStart w:id="9923" w:name="_Toc160570759"/>
      <w:bookmarkStart w:id="9924" w:name="_Toc162008355"/>
      <w:bookmarkStart w:id="9925" w:name="_Toc185516026"/>
      <w:bookmarkStart w:id="9926" w:name="_Toc192873334"/>
      <w:bookmarkStart w:id="9927" w:name="_Toc200971047"/>
      <w:bookmarkStart w:id="9928" w:name="_Toc207722378"/>
      <w:bookmarkStart w:id="9929" w:name="_Toc209521241"/>
      <w:bookmarkStart w:id="9930" w:name="_Toc218779082"/>
      <w:r>
        <w:t>8.11.8</w:t>
      </w:r>
      <w:r>
        <w:tab/>
        <w:t>Feature negotiation</w:t>
      </w:r>
      <w:bookmarkEnd w:id="9922"/>
      <w:bookmarkEnd w:id="9923"/>
      <w:bookmarkEnd w:id="9924"/>
      <w:bookmarkEnd w:id="9925"/>
      <w:bookmarkEnd w:id="9926"/>
      <w:bookmarkEnd w:id="9927"/>
      <w:bookmarkEnd w:id="9928"/>
      <w:bookmarkEnd w:id="9929"/>
      <w:bookmarkEnd w:id="993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140B4A">
            <w:pPr>
              <w:pStyle w:val="TAL"/>
            </w:pPr>
            <w:r w:rsidRPr="00140B4A">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bookmarkStart w:id="9931" w:name="_PERM_MCCTEMPBM_CRPT38050082___2"/>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bookmarkEnd w:id="9931"/>
          </w:p>
        </w:tc>
      </w:tr>
    </w:tbl>
    <w:p w14:paraId="5D1FFEBE" w14:textId="324A81F3" w:rsidR="00A678DC" w:rsidRDefault="00A678DC" w:rsidP="004B37D6"/>
    <w:p w14:paraId="170037E9" w14:textId="77777777" w:rsidR="00F627CA" w:rsidRDefault="00F627CA" w:rsidP="00F627CA">
      <w:pPr>
        <w:pStyle w:val="Heading2"/>
      </w:pPr>
      <w:bookmarkStart w:id="9932" w:name="_Toc160570760"/>
      <w:bookmarkStart w:id="9933" w:name="_Toc162008356"/>
      <w:bookmarkStart w:id="9934" w:name="_Toc185516027"/>
      <w:bookmarkStart w:id="9935" w:name="_Toc192873335"/>
      <w:bookmarkStart w:id="9936" w:name="_Toc200971048"/>
      <w:bookmarkStart w:id="9937" w:name="_Toc207722379"/>
      <w:bookmarkStart w:id="9938" w:name="_Toc209521242"/>
      <w:bookmarkStart w:id="9939" w:name="_Toc218779083"/>
      <w:r>
        <w:t>8.12</w:t>
      </w:r>
      <w:r>
        <w:tab/>
        <w:t>Eees_TrafficInfluenceEAS API</w:t>
      </w:r>
      <w:bookmarkEnd w:id="9932"/>
      <w:bookmarkEnd w:id="9933"/>
      <w:bookmarkEnd w:id="9934"/>
      <w:bookmarkEnd w:id="9935"/>
      <w:bookmarkEnd w:id="9936"/>
      <w:bookmarkEnd w:id="9937"/>
      <w:bookmarkEnd w:id="9938"/>
      <w:bookmarkEnd w:id="9939"/>
    </w:p>
    <w:p w14:paraId="7E6DAA93" w14:textId="77777777" w:rsidR="00F627CA" w:rsidRDefault="00F627CA" w:rsidP="00F627CA">
      <w:pPr>
        <w:pStyle w:val="Heading3"/>
      </w:pPr>
      <w:bookmarkStart w:id="9940" w:name="_Toc160570761"/>
      <w:bookmarkStart w:id="9941" w:name="_Toc162008357"/>
      <w:bookmarkStart w:id="9942" w:name="_Toc185516028"/>
      <w:bookmarkStart w:id="9943" w:name="_Toc192873336"/>
      <w:bookmarkStart w:id="9944" w:name="_Toc200971049"/>
      <w:bookmarkStart w:id="9945" w:name="_Toc207722380"/>
      <w:bookmarkStart w:id="9946" w:name="_Toc209521243"/>
      <w:bookmarkStart w:id="9947" w:name="_Toc218779084"/>
      <w:r>
        <w:t>8.12.1</w:t>
      </w:r>
      <w:r>
        <w:tab/>
        <w:t>Introduction</w:t>
      </w:r>
      <w:bookmarkEnd w:id="9940"/>
      <w:bookmarkEnd w:id="9941"/>
      <w:bookmarkEnd w:id="9942"/>
      <w:bookmarkEnd w:id="9943"/>
      <w:bookmarkEnd w:id="9944"/>
      <w:bookmarkEnd w:id="9945"/>
      <w:bookmarkEnd w:id="9946"/>
      <w:bookmarkEnd w:id="9947"/>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948" w:name="_Toc160570762"/>
      <w:bookmarkStart w:id="9949" w:name="_Toc162008358"/>
      <w:bookmarkStart w:id="9950" w:name="_Toc185516029"/>
      <w:bookmarkStart w:id="9951" w:name="_Toc192873337"/>
      <w:bookmarkStart w:id="9952" w:name="_Toc200971050"/>
      <w:bookmarkStart w:id="9953" w:name="_Toc207722381"/>
      <w:bookmarkStart w:id="9954" w:name="_Toc209521244"/>
      <w:bookmarkStart w:id="9955" w:name="_Toc218779085"/>
      <w:r>
        <w:t>8.12.2</w:t>
      </w:r>
      <w:r>
        <w:tab/>
        <w:t>Usage of HTTP</w:t>
      </w:r>
      <w:bookmarkEnd w:id="9948"/>
      <w:bookmarkEnd w:id="9949"/>
      <w:bookmarkEnd w:id="9950"/>
      <w:bookmarkEnd w:id="9951"/>
      <w:bookmarkEnd w:id="9952"/>
      <w:bookmarkEnd w:id="9953"/>
      <w:bookmarkEnd w:id="9954"/>
      <w:bookmarkEnd w:id="9955"/>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956" w:name="_Toc160570763"/>
      <w:bookmarkStart w:id="9957" w:name="_Toc162008359"/>
      <w:bookmarkStart w:id="9958" w:name="_Toc185516030"/>
      <w:bookmarkStart w:id="9959" w:name="_Toc192873338"/>
      <w:bookmarkStart w:id="9960" w:name="_Toc200971051"/>
      <w:bookmarkStart w:id="9961" w:name="_Toc207722382"/>
      <w:bookmarkStart w:id="9962" w:name="_Toc209521245"/>
      <w:bookmarkStart w:id="9963" w:name="_Toc218779086"/>
      <w:r>
        <w:t>8.12.3</w:t>
      </w:r>
      <w:r>
        <w:tab/>
        <w:t>Resources</w:t>
      </w:r>
      <w:bookmarkEnd w:id="9956"/>
      <w:bookmarkEnd w:id="9957"/>
      <w:bookmarkEnd w:id="9958"/>
      <w:bookmarkEnd w:id="9959"/>
      <w:bookmarkEnd w:id="9960"/>
      <w:bookmarkEnd w:id="9961"/>
      <w:bookmarkEnd w:id="9962"/>
      <w:bookmarkEnd w:id="9963"/>
    </w:p>
    <w:p w14:paraId="2C5B60EB" w14:textId="77777777" w:rsidR="00F627CA" w:rsidRPr="000A7435" w:rsidRDefault="00F627CA" w:rsidP="00F627CA">
      <w:pPr>
        <w:pStyle w:val="Heading4"/>
      </w:pPr>
      <w:bookmarkStart w:id="9964" w:name="_Toc160570764"/>
      <w:bookmarkStart w:id="9965" w:name="_Toc162008360"/>
      <w:bookmarkStart w:id="9966" w:name="_Toc185516031"/>
      <w:bookmarkStart w:id="9967" w:name="_Toc192873339"/>
      <w:bookmarkStart w:id="9968" w:name="_Toc200971052"/>
      <w:bookmarkStart w:id="9969" w:name="_Toc207722383"/>
      <w:bookmarkStart w:id="9970" w:name="_Toc209521246"/>
      <w:bookmarkStart w:id="9971" w:name="_Toc218779087"/>
      <w:r>
        <w:t>8.12.3.1</w:t>
      </w:r>
      <w:r>
        <w:tab/>
        <w:t>Overview</w:t>
      </w:r>
      <w:bookmarkEnd w:id="9964"/>
      <w:bookmarkEnd w:id="9965"/>
      <w:bookmarkEnd w:id="9966"/>
      <w:bookmarkEnd w:id="9967"/>
      <w:bookmarkEnd w:id="9968"/>
      <w:bookmarkEnd w:id="9969"/>
      <w:bookmarkEnd w:id="9970"/>
      <w:bookmarkEnd w:id="9971"/>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972" w:name="_MON_1766996153"/>
    <w:bookmarkEnd w:id="9972"/>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15pt;height:166.85pt" o:ole="">
            <v:imagedata r:id="rId39" o:title=""/>
          </v:shape>
          <o:OLEObject Type="Embed" ProgID="Word.Document.8" ShapeID="_x0000_i1039" DrawAspect="Content" ObjectID="_1833450509"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973" w:name="_Toc160570765"/>
      <w:bookmarkStart w:id="9974" w:name="_Toc162008361"/>
      <w:bookmarkStart w:id="9975" w:name="_Toc185516032"/>
      <w:bookmarkStart w:id="9976" w:name="_Toc192873340"/>
      <w:bookmarkStart w:id="9977" w:name="_Toc200971053"/>
      <w:bookmarkStart w:id="9978" w:name="_Toc207722384"/>
      <w:bookmarkStart w:id="9979" w:name="_Toc209521247"/>
      <w:bookmarkStart w:id="9980" w:name="_Toc218779088"/>
      <w:r>
        <w:t>8.12.3.2</w:t>
      </w:r>
      <w:r>
        <w:tab/>
        <w:t>Resource: Application Traffic Influence</w:t>
      </w:r>
      <w:bookmarkEnd w:id="9973"/>
      <w:bookmarkEnd w:id="9974"/>
      <w:bookmarkEnd w:id="9975"/>
      <w:bookmarkEnd w:id="9976"/>
      <w:bookmarkEnd w:id="9977"/>
      <w:bookmarkEnd w:id="9978"/>
      <w:bookmarkEnd w:id="9979"/>
      <w:bookmarkEnd w:id="9980"/>
    </w:p>
    <w:p w14:paraId="65EFC796" w14:textId="77777777" w:rsidR="00F627CA" w:rsidRDefault="00F627CA" w:rsidP="00F627CA">
      <w:pPr>
        <w:pStyle w:val="Heading5"/>
      </w:pPr>
      <w:bookmarkStart w:id="9981" w:name="_Toc160570766"/>
      <w:bookmarkStart w:id="9982" w:name="_Toc162008362"/>
      <w:bookmarkStart w:id="9983" w:name="_Toc185516033"/>
      <w:bookmarkStart w:id="9984" w:name="_Toc192873341"/>
      <w:bookmarkStart w:id="9985" w:name="_Toc200971054"/>
      <w:bookmarkStart w:id="9986" w:name="_Toc207722385"/>
      <w:bookmarkStart w:id="9987" w:name="_Toc209521248"/>
      <w:bookmarkStart w:id="9988" w:name="_Toc218779089"/>
      <w:r>
        <w:t>8.12.3.2.1</w:t>
      </w:r>
      <w:r>
        <w:tab/>
        <w:t>Description</w:t>
      </w:r>
      <w:bookmarkEnd w:id="9981"/>
      <w:bookmarkEnd w:id="9982"/>
      <w:bookmarkEnd w:id="9983"/>
      <w:bookmarkEnd w:id="9984"/>
      <w:bookmarkEnd w:id="9985"/>
      <w:bookmarkEnd w:id="9986"/>
      <w:bookmarkEnd w:id="9987"/>
      <w:bookmarkEnd w:id="9988"/>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9989" w:name="_Toc160570767"/>
      <w:bookmarkStart w:id="9990" w:name="_Toc162008363"/>
      <w:bookmarkStart w:id="9991" w:name="_Toc185516034"/>
      <w:bookmarkStart w:id="9992" w:name="_Toc192873342"/>
      <w:bookmarkStart w:id="9993" w:name="_Toc200971055"/>
      <w:bookmarkStart w:id="9994" w:name="_Toc207722386"/>
      <w:bookmarkStart w:id="9995" w:name="_Toc209521249"/>
      <w:bookmarkStart w:id="9996" w:name="_Toc218779090"/>
      <w:r>
        <w:t>8.12.3.2.2</w:t>
      </w:r>
      <w:r>
        <w:tab/>
        <w:t>Resource Definition</w:t>
      </w:r>
      <w:bookmarkEnd w:id="9989"/>
      <w:bookmarkEnd w:id="9990"/>
      <w:bookmarkEnd w:id="9991"/>
      <w:bookmarkEnd w:id="9992"/>
      <w:bookmarkEnd w:id="9993"/>
      <w:bookmarkEnd w:id="9994"/>
      <w:bookmarkEnd w:id="9995"/>
      <w:bookmarkEnd w:id="9996"/>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140B4A">
      <w:pPr>
        <w:rPr>
          <w:rFonts w:ascii="Arial" w:hAnsi="Arial" w:cs="Arial"/>
        </w:rPr>
      </w:pPr>
      <w:r w:rsidRPr="00140B4A">
        <w:t>This resource shall support the resource URI variables defined in table 8.12.3.2.2-1.</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9997" w:name="_Toc160570768"/>
      <w:bookmarkStart w:id="9998" w:name="_Toc162008364"/>
      <w:bookmarkStart w:id="9999" w:name="_Toc185516035"/>
      <w:bookmarkStart w:id="10000" w:name="_Toc192873343"/>
      <w:bookmarkStart w:id="10001" w:name="_Toc200971056"/>
      <w:bookmarkStart w:id="10002" w:name="_Toc207722387"/>
      <w:bookmarkStart w:id="10003" w:name="_Toc209521250"/>
      <w:bookmarkStart w:id="10004" w:name="_Toc218779091"/>
      <w:r>
        <w:t>8.12.3.2.3</w:t>
      </w:r>
      <w:r>
        <w:tab/>
        <w:t>Resource Standard Methods</w:t>
      </w:r>
      <w:bookmarkEnd w:id="9997"/>
      <w:bookmarkEnd w:id="9998"/>
      <w:bookmarkEnd w:id="9999"/>
      <w:bookmarkEnd w:id="10000"/>
      <w:bookmarkEnd w:id="10001"/>
      <w:bookmarkEnd w:id="10002"/>
      <w:bookmarkEnd w:id="10003"/>
      <w:bookmarkEnd w:id="1000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450DFB">
      <w:pPr>
        <w:pStyle w:val="H6"/>
      </w:pPr>
      <w:bookmarkStart w:id="10005" w:name="_Toc160570769"/>
      <w:bookmarkStart w:id="10006" w:name="_Toc162008365"/>
      <w:bookmarkStart w:id="10007" w:name="_Toc185516036"/>
      <w:bookmarkStart w:id="10008" w:name="_Toc192873344"/>
      <w:bookmarkStart w:id="10009" w:name="_Toc200971057"/>
      <w:bookmarkStart w:id="10010" w:name="_Toc207722388"/>
      <w:bookmarkStart w:id="10011" w:name="_Toc209521251"/>
      <w:r>
        <w:t>8.12.3.2.3.1</w:t>
      </w:r>
      <w:r w:rsidRPr="00384E92">
        <w:tab/>
      </w:r>
      <w:r>
        <w:t>POST</w:t>
      </w:r>
      <w:bookmarkEnd w:id="10005"/>
      <w:bookmarkEnd w:id="10006"/>
      <w:bookmarkEnd w:id="10007"/>
      <w:bookmarkEnd w:id="10008"/>
      <w:bookmarkEnd w:id="10009"/>
      <w:bookmarkEnd w:id="10010"/>
      <w:bookmarkEnd w:id="1001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012" w:name="_Toc160570770"/>
      <w:bookmarkStart w:id="10013" w:name="_Toc162008366"/>
      <w:bookmarkStart w:id="10014" w:name="_Toc185516037"/>
      <w:bookmarkStart w:id="10015" w:name="_Toc192873345"/>
      <w:bookmarkStart w:id="10016" w:name="_Toc200971058"/>
      <w:bookmarkStart w:id="10017" w:name="_Toc207722389"/>
      <w:bookmarkStart w:id="10018" w:name="_Toc209521252"/>
      <w:bookmarkStart w:id="10019" w:name="_Toc218779092"/>
      <w:r>
        <w:t>8.12.3.2.4</w:t>
      </w:r>
      <w:r>
        <w:tab/>
        <w:t>Resource Custom Operations</w:t>
      </w:r>
      <w:bookmarkEnd w:id="10012"/>
      <w:bookmarkEnd w:id="10013"/>
      <w:bookmarkEnd w:id="10014"/>
      <w:bookmarkEnd w:id="10015"/>
      <w:bookmarkEnd w:id="10016"/>
      <w:bookmarkEnd w:id="10017"/>
      <w:bookmarkEnd w:id="10018"/>
      <w:bookmarkEnd w:id="1001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020" w:name="_Toc160570771"/>
      <w:bookmarkStart w:id="10021" w:name="_Toc162008367"/>
      <w:bookmarkStart w:id="10022" w:name="_Toc185516038"/>
      <w:bookmarkStart w:id="10023" w:name="_Toc192873346"/>
      <w:bookmarkStart w:id="10024" w:name="_Toc200971059"/>
      <w:bookmarkStart w:id="10025" w:name="_Toc207722390"/>
      <w:bookmarkStart w:id="10026" w:name="_Toc209521253"/>
      <w:bookmarkStart w:id="10027" w:name="_Toc218779093"/>
      <w:r>
        <w:t>8.12.3.3</w:t>
      </w:r>
      <w:r>
        <w:tab/>
        <w:t>Resource: Individual Application Traffic Influence</w:t>
      </w:r>
      <w:bookmarkEnd w:id="10020"/>
      <w:bookmarkEnd w:id="10021"/>
      <w:bookmarkEnd w:id="10022"/>
      <w:bookmarkEnd w:id="10023"/>
      <w:bookmarkEnd w:id="10024"/>
      <w:bookmarkEnd w:id="10025"/>
      <w:bookmarkEnd w:id="10026"/>
      <w:bookmarkEnd w:id="10027"/>
    </w:p>
    <w:p w14:paraId="0E8D68B6" w14:textId="77777777" w:rsidR="00F627CA" w:rsidRDefault="00F627CA" w:rsidP="00F627CA">
      <w:pPr>
        <w:pStyle w:val="Heading5"/>
      </w:pPr>
      <w:bookmarkStart w:id="10028" w:name="_Toc160570772"/>
      <w:bookmarkStart w:id="10029" w:name="_Toc162008368"/>
      <w:bookmarkStart w:id="10030" w:name="_Toc185516039"/>
      <w:bookmarkStart w:id="10031" w:name="_Toc192873347"/>
      <w:bookmarkStart w:id="10032" w:name="_Toc200971060"/>
      <w:bookmarkStart w:id="10033" w:name="_Toc207722391"/>
      <w:bookmarkStart w:id="10034" w:name="_Toc209521254"/>
      <w:bookmarkStart w:id="10035" w:name="_Toc218779094"/>
      <w:r>
        <w:t>8.12.3.3.1</w:t>
      </w:r>
      <w:r>
        <w:tab/>
        <w:t>Description</w:t>
      </w:r>
      <w:bookmarkEnd w:id="10028"/>
      <w:bookmarkEnd w:id="10029"/>
      <w:bookmarkEnd w:id="10030"/>
      <w:bookmarkEnd w:id="10031"/>
      <w:bookmarkEnd w:id="10032"/>
      <w:bookmarkEnd w:id="10033"/>
      <w:bookmarkEnd w:id="10034"/>
      <w:bookmarkEnd w:id="1003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036" w:name="_Toc160570773"/>
      <w:bookmarkStart w:id="10037" w:name="_Toc162008369"/>
      <w:bookmarkStart w:id="10038" w:name="_Toc185516040"/>
      <w:bookmarkStart w:id="10039" w:name="_Toc192873348"/>
      <w:bookmarkStart w:id="10040" w:name="_Toc200971061"/>
      <w:bookmarkStart w:id="10041" w:name="_Toc207722392"/>
      <w:bookmarkStart w:id="10042" w:name="_Toc209521255"/>
      <w:bookmarkStart w:id="10043" w:name="_Toc218779095"/>
      <w:r>
        <w:t>8.12.3.3.2</w:t>
      </w:r>
      <w:r>
        <w:tab/>
        <w:t>Resource Definition</w:t>
      </w:r>
      <w:bookmarkEnd w:id="10036"/>
      <w:bookmarkEnd w:id="10037"/>
      <w:bookmarkEnd w:id="10038"/>
      <w:bookmarkEnd w:id="10039"/>
      <w:bookmarkEnd w:id="10040"/>
      <w:bookmarkEnd w:id="10041"/>
      <w:bookmarkEnd w:id="10042"/>
      <w:bookmarkEnd w:id="1004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140B4A">
      <w:pPr>
        <w:rPr>
          <w:rFonts w:ascii="Arial" w:hAnsi="Arial" w:cs="Arial"/>
        </w:rPr>
      </w:pPr>
      <w:r w:rsidRPr="00140B4A">
        <w:t>This resource shall support the resource URI variables defined in table 8.12.3.3.2-1.</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0044" w:name="_Toc160570774"/>
      <w:bookmarkStart w:id="10045" w:name="_Toc162008370"/>
      <w:bookmarkStart w:id="10046" w:name="_Toc185516041"/>
      <w:bookmarkStart w:id="10047" w:name="_Toc192873349"/>
      <w:bookmarkStart w:id="10048" w:name="_Toc200971062"/>
      <w:bookmarkStart w:id="10049" w:name="_Toc207722393"/>
      <w:bookmarkStart w:id="10050" w:name="_Toc209521256"/>
      <w:bookmarkStart w:id="10051" w:name="_Toc218779096"/>
      <w:r>
        <w:t>8.12.3.3.3</w:t>
      </w:r>
      <w:r>
        <w:tab/>
        <w:t>Resource Standard Methods</w:t>
      </w:r>
      <w:bookmarkEnd w:id="10044"/>
      <w:bookmarkEnd w:id="10045"/>
      <w:bookmarkEnd w:id="10046"/>
      <w:bookmarkEnd w:id="10047"/>
      <w:bookmarkEnd w:id="10048"/>
      <w:bookmarkEnd w:id="10049"/>
      <w:bookmarkEnd w:id="10050"/>
      <w:bookmarkEnd w:id="10051"/>
    </w:p>
    <w:p w14:paraId="7BA9C9C4" w14:textId="77777777" w:rsidR="00F627CA" w:rsidRDefault="00F627CA" w:rsidP="00F627CA">
      <w:r>
        <w:t>The following clauses specify the standard methods supported by the resource.</w:t>
      </w:r>
    </w:p>
    <w:p w14:paraId="3BAE6E12" w14:textId="77777777" w:rsidR="00F627CA" w:rsidRDefault="00F627CA" w:rsidP="00450DFB">
      <w:pPr>
        <w:pStyle w:val="H6"/>
        <w:rPr>
          <w:lang w:eastAsia="zh-CN"/>
        </w:rPr>
      </w:pPr>
      <w:bookmarkStart w:id="10052" w:name="_Toc160570775"/>
      <w:bookmarkStart w:id="10053" w:name="_Toc162008371"/>
      <w:bookmarkStart w:id="10054" w:name="_Toc185516042"/>
      <w:bookmarkStart w:id="10055" w:name="_Toc192873350"/>
      <w:bookmarkStart w:id="10056" w:name="_Toc200971063"/>
      <w:bookmarkStart w:id="10057" w:name="_Toc207722394"/>
      <w:bookmarkStart w:id="10058" w:name="_Toc209521257"/>
      <w:r>
        <w:t>8.12.3.3.3</w:t>
      </w:r>
      <w:r>
        <w:rPr>
          <w:lang w:eastAsia="zh-CN"/>
        </w:rPr>
        <w:t>.1</w:t>
      </w:r>
      <w:r>
        <w:rPr>
          <w:lang w:eastAsia="zh-CN"/>
        </w:rPr>
        <w:tab/>
        <w:t>GET</w:t>
      </w:r>
      <w:bookmarkEnd w:id="10052"/>
      <w:bookmarkEnd w:id="10053"/>
      <w:bookmarkEnd w:id="10054"/>
      <w:bookmarkEnd w:id="10055"/>
      <w:bookmarkEnd w:id="10056"/>
      <w:bookmarkEnd w:id="10057"/>
      <w:bookmarkEnd w:id="10058"/>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450DFB">
      <w:pPr>
        <w:pStyle w:val="H6"/>
        <w:rPr>
          <w:lang w:eastAsia="zh-CN"/>
        </w:rPr>
      </w:pPr>
      <w:bookmarkStart w:id="10059" w:name="_Toc160570776"/>
      <w:bookmarkStart w:id="10060" w:name="_Toc162008372"/>
      <w:bookmarkStart w:id="10061" w:name="_Toc185516043"/>
      <w:bookmarkStart w:id="10062" w:name="_Toc192873351"/>
      <w:bookmarkStart w:id="10063" w:name="_Toc200971064"/>
      <w:bookmarkStart w:id="10064" w:name="_Toc207722395"/>
      <w:bookmarkStart w:id="10065" w:name="_Toc209521258"/>
      <w:r>
        <w:rPr>
          <w:lang w:eastAsia="zh-CN"/>
        </w:rPr>
        <w:t>8.12.3.3.3.2</w:t>
      </w:r>
      <w:r>
        <w:rPr>
          <w:lang w:eastAsia="zh-CN"/>
        </w:rPr>
        <w:tab/>
        <w:t>PUT</w:t>
      </w:r>
      <w:bookmarkEnd w:id="10059"/>
      <w:bookmarkEnd w:id="10060"/>
      <w:bookmarkEnd w:id="10061"/>
      <w:bookmarkEnd w:id="10062"/>
      <w:bookmarkEnd w:id="10063"/>
      <w:bookmarkEnd w:id="10064"/>
      <w:bookmarkEnd w:id="1006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450DFB">
      <w:pPr>
        <w:pStyle w:val="H6"/>
        <w:rPr>
          <w:lang w:eastAsia="zh-CN"/>
        </w:rPr>
      </w:pPr>
      <w:bookmarkStart w:id="10066" w:name="_Toc160570777"/>
      <w:bookmarkStart w:id="10067" w:name="_Toc162008373"/>
      <w:bookmarkStart w:id="10068" w:name="_Toc185516044"/>
      <w:bookmarkStart w:id="10069" w:name="_Toc192873352"/>
      <w:bookmarkStart w:id="10070" w:name="_Toc200971065"/>
      <w:bookmarkStart w:id="10071" w:name="_Toc207722396"/>
      <w:bookmarkStart w:id="10072" w:name="_Toc209521259"/>
      <w:r>
        <w:rPr>
          <w:lang w:eastAsia="zh-CN"/>
        </w:rPr>
        <w:t>8.12.3.3.3.3</w:t>
      </w:r>
      <w:r>
        <w:rPr>
          <w:lang w:eastAsia="zh-CN"/>
        </w:rPr>
        <w:tab/>
        <w:t>PATCH</w:t>
      </w:r>
      <w:bookmarkEnd w:id="10066"/>
      <w:bookmarkEnd w:id="10067"/>
      <w:bookmarkEnd w:id="10068"/>
      <w:bookmarkEnd w:id="10069"/>
      <w:bookmarkEnd w:id="10070"/>
      <w:bookmarkEnd w:id="10071"/>
      <w:bookmarkEnd w:id="10072"/>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450DFB">
      <w:pPr>
        <w:pStyle w:val="H6"/>
        <w:rPr>
          <w:lang w:eastAsia="zh-CN"/>
        </w:rPr>
      </w:pPr>
      <w:bookmarkStart w:id="10073" w:name="_Toc160570778"/>
      <w:bookmarkStart w:id="10074" w:name="_Toc162008374"/>
      <w:bookmarkStart w:id="10075" w:name="_Toc185516045"/>
      <w:bookmarkStart w:id="10076" w:name="_Toc192873353"/>
      <w:bookmarkStart w:id="10077" w:name="_Toc200971066"/>
      <w:bookmarkStart w:id="10078" w:name="_Toc207722397"/>
      <w:bookmarkStart w:id="10079" w:name="_Toc209521260"/>
      <w:r>
        <w:rPr>
          <w:lang w:eastAsia="zh-CN"/>
        </w:rPr>
        <w:lastRenderedPageBreak/>
        <w:t>8.12.3.3.3.4</w:t>
      </w:r>
      <w:r>
        <w:rPr>
          <w:lang w:eastAsia="zh-CN"/>
        </w:rPr>
        <w:tab/>
        <w:t>DELETE</w:t>
      </w:r>
      <w:bookmarkEnd w:id="10073"/>
      <w:bookmarkEnd w:id="10074"/>
      <w:bookmarkEnd w:id="10075"/>
      <w:bookmarkEnd w:id="10076"/>
      <w:bookmarkEnd w:id="10077"/>
      <w:bookmarkEnd w:id="10078"/>
      <w:bookmarkEnd w:id="10079"/>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080" w:name="_Toc160570779"/>
      <w:bookmarkStart w:id="10081" w:name="_Toc162008375"/>
      <w:bookmarkStart w:id="10082" w:name="_Toc185516046"/>
      <w:bookmarkStart w:id="10083" w:name="_Toc192873354"/>
      <w:bookmarkStart w:id="10084" w:name="_Toc200971067"/>
      <w:bookmarkStart w:id="10085" w:name="_Toc207722398"/>
      <w:bookmarkStart w:id="10086" w:name="_Toc209521261"/>
      <w:bookmarkStart w:id="10087" w:name="_Toc218779097"/>
      <w:r>
        <w:t>8.12.3.3.4</w:t>
      </w:r>
      <w:r>
        <w:tab/>
        <w:t>Resource Custom Operations</w:t>
      </w:r>
      <w:bookmarkEnd w:id="10080"/>
      <w:bookmarkEnd w:id="10081"/>
      <w:bookmarkEnd w:id="10082"/>
      <w:bookmarkEnd w:id="10083"/>
      <w:bookmarkEnd w:id="10084"/>
      <w:bookmarkEnd w:id="10085"/>
      <w:bookmarkEnd w:id="10086"/>
      <w:bookmarkEnd w:id="10087"/>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088" w:name="_Toc160570780"/>
      <w:bookmarkStart w:id="10089" w:name="_Toc162008376"/>
      <w:bookmarkStart w:id="10090" w:name="_Toc185516047"/>
      <w:bookmarkStart w:id="10091" w:name="_Toc192873355"/>
      <w:bookmarkStart w:id="10092" w:name="_Toc200971068"/>
      <w:bookmarkStart w:id="10093" w:name="_Toc207722399"/>
      <w:bookmarkStart w:id="10094" w:name="_Toc209521262"/>
      <w:bookmarkStart w:id="10095" w:name="_Toc218779098"/>
      <w:r>
        <w:lastRenderedPageBreak/>
        <w:t>8.12.4</w:t>
      </w:r>
      <w:r>
        <w:tab/>
        <w:t>Notifications</w:t>
      </w:r>
      <w:bookmarkEnd w:id="10088"/>
      <w:bookmarkEnd w:id="10089"/>
      <w:bookmarkEnd w:id="10090"/>
      <w:bookmarkEnd w:id="10091"/>
      <w:bookmarkEnd w:id="10092"/>
      <w:bookmarkEnd w:id="10093"/>
      <w:bookmarkEnd w:id="10094"/>
      <w:bookmarkEnd w:id="1009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096" w:name="_Toc160570781"/>
      <w:bookmarkStart w:id="10097" w:name="_Toc162008377"/>
      <w:bookmarkStart w:id="10098" w:name="_Toc185516048"/>
      <w:bookmarkStart w:id="10099" w:name="_Toc192873356"/>
      <w:bookmarkStart w:id="10100" w:name="_Toc200971069"/>
      <w:bookmarkStart w:id="10101" w:name="_Toc207722400"/>
      <w:bookmarkStart w:id="10102" w:name="_Toc209521263"/>
      <w:bookmarkStart w:id="10103" w:name="_Toc218779099"/>
      <w:r>
        <w:t>8.12.5</w:t>
      </w:r>
      <w:r>
        <w:tab/>
        <w:t>Data Model</w:t>
      </w:r>
      <w:bookmarkEnd w:id="10096"/>
      <w:bookmarkEnd w:id="10097"/>
      <w:bookmarkEnd w:id="10098"/>
      <w:bookmarkEnd w:id="10099"/>
      <w:bookmarkEnd w:id="10100"/>
      <w:bookmarkEnd w:id="10101"/>
      <w:bookmarkEnd w:id="10102"/>
      <w:bookmarkEnd w:id="10103"/>
    </w:p>
    <w:p w14:paraId="183D0041" w14:textId="76460F7E" w:rsidR="00F627CA" w:rsidRDefault="00F627CA" w:rsidP="00F627CA">
      <w:pPr>
        <w:pStyle w:val="Heading4"/>
      </w:pPr>
      <w:bookmarkStart w:id="10104" w:name="_Toc160570782"/>
      <w:bookmarkStart w:id="10105" w:name="_Toc162008378"/>
      <w:bookmarkStart w:id="10106" w:name="_Toc185516049"/>
      <w:bookmarkStart w:id="10107" w:name="_Toc192873357"/>
      <w:bookmarkStart w:id="10108" w:name="_Toc200971070"/>
      <w:bookmarkStart w:id="10109" w:name="_Toc207722401"/>
      <w:bookmarkStart w:id="10110" w:name="_Toc209521264"/>
      <w:bookmarkStart w:id="10111" w:name="_Toc218779100"/>
      <w:r>
        <w:t>8.12.5.1</w:t>
      </w:r>
      <w:r>
        <w:tab/>
        <w:t>General</w:t>
      </w:r>
      <w:bookmarkEnd w:id="10104"/>
      <w:bookmarkEnd w:id="10105"/>
      <w:bookmarkEnd w:id="10106"/>
      <w:bookmarkEnd w:id="10107"/>
      <w:bookmarkEnd w:id="10108"/>
      <w:bookmarkEnd w:id="10109"/>
      <w:bookmarkEnd w:id="10110"/>
      <w:bookmarkEnd w:id="10111"/>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112" w:name="_Toc160570783"/>
      <w:bookmarkStart w:id="10113" w:name="_Toc162008379"/>
      <w:bookmarkStart w:id="10114" w:name="_Toc185516050"/>
      <w:bookmarkStart w:id="10115" w:name="_Toc192873358"/>
      <w:bookmarkStart w:id="10116" w:name="_Toc200971071"/>
      <w:bookmarkStart w:id="10117" w:name="_Toc207722402"/>
      <w:bookmarkStart w:id="10118" w:name="_Toc209521265"/>
      <w:bookmarkStart w:id="10119" w:name="_Toc218779101"/>
      <w:r>
        <w:t>8.12</w:t>
      </w:r>
      <w:r>
        <w:rPr>
          <w:lang w:val="en-US"/>
        </w:rPr>
        <w:t>.5.2</w:t>
      </w:r>
      <w:r>
        <w:rPr>
          <w:lang w:val="en-US"/>
        </w:rPr>
        <w:tab/>
        <w:t>Structured data types</w:t>
      </w:r>
      <w:bookmarkEnd w:id="10112"/>
      <w:bookmarkEnd w:id="10113"/>
      <w:bookmarkEnd w:id="10114"/>
      <w:bookmarkEnd w:id="10115"/>
      <w:bookmarkEnd w:id="10116"/>
      <w:bookmarkEnd w:id="10117"/>
      <w:bookmarkEnd w:id="10118"/>
      <w:bookmarkEnd w:id="10119"/>
    </w:p>
    <w:p w14:paraId="1327158C" w14:textId="155C5172" w:rsidR="00F627CA" w:rsidRDefault="00F627CA" w:rsidP="00F627CA">
      <w:pPr>
        <w:pStyle w:val="Heading5"/>
      </w:pPr>
      <w:bookmarkStart w:id="10120" w:name="_Toc160570784"/>
      <w:bookmarkStart w:id="10121" w:name="_Toc162008380"/>
      <w:bookmarkStart w:id="10122" w:name="_Toc185516051"/>
      <w:bookmarkStart w:id="10123" w:name="_Toc192873359"/>
      <w:bookmarkStart w:id="10124" w:name="_Toc200971072"/>
      <w:bookmarkStart w:id="10125" w:name="_Toc207722403"/>
      <w:bookmarkStart w:id="10126" w:name="_Toc209521266"/>
      <w:bookmarkStart w:id="10127" w:name="_Toc218779102"/>
      <w:r>
        <w:t>8.12.5.2.1</w:t>
      </w:r>
      <w:r>
        <w:tab/>
        <w:t>Introduction</w:t>
      </w:r>
      <w:bookmarkEnd w:id="10120"/>
      <w:bookmarkEnd w:id="10121"/>
      <w:bookmarkEnd w:id="10122"/>
      <w:bookmarkEnd w:id="10123"/>
      <w:bookmarkEnd w:id="10124"/>
      <w:bookmarkEnd w:id="10125"/>
      <w:bookmarkEnd w:id="10126"/>
      <w:bookmarkEnd w:id="1012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128" w:name="_Toc160570785"/>
      <w:bookmarkStart w:id="10129" w:name="_Toc162008381"/>
      <w:bookmarkStart w:id="10130" w:name="_Toc185516052"/>
      <w:bookmarkStart w:id="10131" w:name="_Toc192873360"/>
      <w:bookmarkStart w:id="10132" w:name="_Toc200971073"/>
      <w:bookmarkStart w:id="10133" w:name="_Toc207722404"/>
      <w:bookmarkStart w:id="10134" w:name="_Toc209521267"/>
      <w:bookmarkStart w:id="10135" w:name="_Toc218779103"/>
      <w:r>
        <w:lastRenderedPageBreak/>
        <w:t>8.12.5.2.2</w:t>
      </w:r>
      <w:r>
        <w:tab/>
        <w:t>Type: AppTrafficInfluence</w:t>
      </w:r>
      <w:bookmarkEnd w:id="10128"/>
      <w:bookmarkEnd w:id="10129"/>
      <w:bookmarkEnd w:id="10130"/>
      <w:bookmarkEnd w:id="10131"/>
      <w:bookmarkEnd w:id="10132"/>
      <w:bookmarkEnd w:id="10133"/>
      <w:bookmarkEnd w:id="10134"/>
      <w:bookmarkEnd w:id="10135"/>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bookmarkStart w:id="10136" w:name="_PERM_MCCTEMPBM_CRPT38050085___2"/>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bookmarkEnd w:id="10136"/>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r w:rsidRPr="003438BB">
              <w:t>NOTE</w:t>
            </w:r>
            <w:r>
              <w:t> 1</w:t>
            </w:r>
            <w:r w:rsidRPr="003438BB">
              <w:t>:</w:t>
            </w:r>
            <w:r w:rsidRPr="003438BB">
              <w:ta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137" w:name="_Toc160570786"/>
      <w:bookmarkStart w:id="10138" w:name="_Toc162008382"/>
      <w:bookmarkStart w:id="10139" w:name="_Toc185516053"/>
      <w:bookmarkStart w:id="10140" w:name="_Toc192873361"/>
      <w:bookmarkStart w:id="10141" w:name="_Toc200971074"/>
      <w:bookmarkStart w:id="10142" w:name="_Toc207722405"/>
      <w:bookmarkStart w:id="10143" w:name="_Toc209521268"/>
      <w:bookmarkStart w:id="10144" w:name="_Toc218779104"/>
      <w:r>
        <w:lastRenderedPageBreak/>
        <w:t>8.12.5.2.3</w:t>
      </w:r>
      <w:r>
        <w:tab/>
        <w:t>Type: AppTrafficInfluence</w:t>
      </w:r>
      <w:r>
        <w:rPr>
          <w:rFonts w:hint="eastAsia"/>
          <w:lang w:eastAsia="zh-CN"/>
        </w:rPr>
        <w:t>P</w:t>
      </w:r>
      <w:r>
        <w:rPr>
          <w:lang w:val="en-US"/>
        </w:rPr>
        <w:t>atch</w:t>
      </w:r>
      <w:bookmarkEnd w:id="10137"/>
      <w:bookmarkEnd w:id="10138"/>
      <w:bookmarkEnd w:id="10139"/>
      <w:bookmarkEnd w:id="10140"/>
      <w:bookmarkEnd w:id="10141"/>
      <w:bookmarkEnd w:id="10142"/>
      <w:bookmarkEnd w:id="10143"/>
      <w:bookmarkEnd w:id="1014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bookmarkStart w:id="10145" w:name="_PERM_MCCTEMPBM_CRPT38050086___2"/>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bookmarkEnd w:id="10145"/>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146" w:name="_Toc160570787"/>
      <w:bookmarkStart w:id="10147" w:name="_Toc162008383"/>
      <w:bookmarkStart w:id="10148" w:name="_Toc185516054"/>
      <w:bookmarkStart w:id="10149" w:name="_Toc192873362"/>
      <w:bookmarkStart w:id="10150" w:name="_Toc200971075"/>
      <w:bookmarkStart w:id="10151" w:name="_Toc207722406"/>
      <w:bookmarkStart w:id="10152" w:name="_Toc209521269"/>
      <w:bookmarkStart w:id="10153" w:name="_Toc218779105"/>
      <w:r>
        <w:t>8.12</w:t>
      </w:r>
      <w:r>
        <w:rPr>
          <w:lang w:val="en-US"/>
        </w:rPr>
        <w:t>.5.3</w:t>
      </w:r>
      <w:r>
        <w:rPr>
          <w:lang w:val="en-US"/>
        </w:rPr>
        <w:tab/>
        <w:t>Simple data types and enumerations</w:t>
      </w:r>
      <w:bookmarkEnd w:id="10146"/>
      <w:bookmarkEnd w:id="10147"/>
      <w:bookmarkEnd w:id="10148"/>
      <w:bookmarkEnd w:id="10149"/>
      <w:bookmarkEnd w:id="10150"/>
      <w:bookmarkEnd w:id="10151"/>
      <w:bookmarkEnd w:id="10152"/>
      <w:bookmarkEnd w:id="10153"/>
    </w:p>
    <w:p w14:paraId="3908C0A9" w14:textId="7293B8A0" w:rsidR="00F627CA" w:rsidRDefault="00F627CA" w:rsidP="00F627CA">
      <w:pPr>
        <w:pStyle w:val="Heading5"/>
      </w:pPr>
      <w:bookmarkStart w:id="10154" w:name="_Toc160570788"/>
      <w:bookmarkStart w:id="10155" w:name="_Toc162008384"/>
      <w:bookmarkStart w:id="10156" w:name="_Toc185516055"/>
      <w:bookmarkStart w:id="10157" w:name="_Toc192873363"/>
      <w:bookmarkStart w:id="10158" w:name="_Toc200971076"/>
      <w:bookmarkStart w:id="10159" w:name="_Toc207722407"/>
      <w:bookmarkStart w:id="10160" w:name="_Toc209521270"/>
      <w:bookmarkStart w:id="10161" w:name="_Toc218779106"/>
      <w:r>
        <w:t>8.12.5.3.1</w:t>
      </w:r>
      <w:r>
        <w:tab/>
        <w:t>Introduction</w:t>
      </w:r>
      <w:bookmarkEnd w:id="10154"/>
      <w:bookmarkEnd w:id="10155"/>
      <w:bookmarkEnd w:id="10156"/>
      <w:bookmarkEnd w:id="10157"/>
      <w:bookmarkEnd w:id="10158"/>
      <w:bookmarkEnd w:id="10159"/>
      <w:bookmarkEnd w:id="10160"/>
      <w:bookmarkEnd w:id="1016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162" w:name="_Toc160570789"/>
      <w:bookmarkStart w:id="10163" w:name="_Toc162008385"/>
      <w:bookmarkStart w:id="10164" w:name="_Toc185516056"/>
      <w:bookmarkStart w:id="10165" w:name="_Toc192873364"/>
      <w:bookmarkStart w:id="10166" w:name="_Toc200971077"/>
      <w:bookmarkStart w:id="10167" w:name="_Toc207722408"/>
      <w:bookmarkStart w:id="10168" w:name="_Toc209521271"/>
      <w:bookmarkStart w:id="10169" w:name="_Toc218779107"/>
      <w:r>
        <w:t>8.12.5.3.2</w:t>
      </w:r>
      <w:r>
        <w:tab/>
        <w:t>Simple data types</w:t>
      </w:r>
      <w:bookmarkEnd w:id="10162"/>
      <w:bookmarkEnd w:id="10163"/>
      <w:bookmarkEnd w:id="10164"/>
      <w:bookmarkEnd w:id="10165"/>
      <w:bookmarkEnd w:id="10166"/>
      <w:bookmarkEnd w:id="10167"/>
      <w:bookmarkEnd w:id="10168"/>
      <w:bookmarkEnd w:id="10169"/>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170" w:name="_Toc160570790"/>
      <w:bookmarkStart w:id="10171" w:name="_Toc162008386"/>
      <w:bookmarkStart w:id="10172" w:name="_Toc185516057"/>
      <w:bookmarkStart w:id="10173" w:name="_Toc192873365"/>
      <w:bookmarkStart w:id="10174" w:name="_Toc200971078"/>
      <w:bookmarkStart w:id="10175" w:name="_Toc207722409"/>
      <w:bookmarkStart w:id="10176" w:name="_Toc209521272"/>
      <w:bookmarkStart w:id="10177" w:name="_Toc21877910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70"/>
      <w:bookmarkEnd w:id="10171"/>
      <w:bookmarkEnd w:id="10172"/>
      <w:bookmarkEnd w:id="10173"/>
      <w:bookmarkEnd w:id="10174"/>
      <w:bookmarkEnd w:id="10175"/>
      <w:bookmarkEnd w:id="10176"/>
      <w:bookmarkEnd w:id="1017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178" w:name="_Toc160570791"/>
      <w:bookmarkStart w:id="10179" w:name="_Toc162008387"/>
      <w:bookmarkStart w:id="10180" w:name="_Toc185516058"/>
      <w:bookmarkStart w:id="10181" w:name="_Toc192873366"/>
      <w:bookmarkStart w:id="10182" w:name="_Toc200971079"/>
      <w:bookmarkStart w:id="10183" w:name="_Toc207722410"/>
      <w:bookmarkStart w:id="10184" w:name="_Toc209521273"/>
      <w:bookmarkStart w:id="10185" w:name="_Toc218779109"/>
      <w:r>
        <w:t>8.12.5.5</w:t>
      </w:r>
      <w:r>
        <w:tab/>
        <w:t>Binary data</w:t>
      </w:r>
      <w:bookmarkEnd w:id="10178"/>
      <w:bookmarkEnd w:id="10179"/>
      <w:bookmarkEnd w:id="10180"/>
      <w:bookmarkEnd w:id="10181"/>
      <w:bookmarkEnd w:id="10182"/>
      <w:bookmarkEnd w:id="10183"/>
      <w:bookmarkEnd w:id="10184"/>
      <w:bookmarkEnd w:id="10185"/>
    </w:p>
    <w:p w14:paraId="2D63C651" w14:textId="5BB34AA4" w:rsidR="00F627CA" w:rsidRDefault="00F627CA" w:rsidP="00F627CA">
      <w:pPr>
        <w:pStyle w:val="Heading5"/>
      </w:pPr>
      <w:bookmarkStart w:id="10186" w:name="_Toc160570792"/>
      <w:bookmarkStart w:id="10187" w:name="_Toc162008388"/>
      <w:bookmarkStart w:id="10188" w:name="_Toc185516059"/>
      <w:bookmarkStart w:id="10189" w:name="_Toc192873367"/>
      <w:bookmarkStart w:id="10190" w:name="_Toc200971080"/>
      <w:bookmarkStart w:id="10191" w:name="_Toc207722411"/>
      <w:bookmarkStart w:id="10192" w:name="_Toc209521274"/>
      <w:bookmarkStart w:id="10193" w:name="_Toc218779110"/>
      <w:r>
        <w:t>8.12.5.5.1</w:t>
      </w:r>
      <w:r>
        <w:tab/>
        <w:t>Binary Data Types</w:t>
      </w:r>
      <w:bookmarkEnd w:id="10186"/>
      <w:bookmarkEnd w:id="10187"/>
      <w:bookmarkEnd w:id="10188"/>
      <w:bookmarkEnd w:id="10189"/>
      <w:bookmarkEnd w:id="10190"/>
      <w:bookmarkEnd w:id="10191"/>
      <w:bookmarkEnd w:id="10192"/>
      <w:bookmarkEnd w:id="10193"/>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194" w:name="_Toc160570793"/>
      <w:bookmarkStart w:id="10195" w:name="_Toc162008389"/>
      <w:bookmarkStart w:id="10196" w:name="_Toc185516060"/>
      <w:bookmarkStart w:id="10197" w:name="_Toc192873368"/>
      <w:bookmarkStart w:id="10198" w:name="_Toc200971081"/>
      <w:bookmarkStart w:id="10199" w:name="_Toc207722412"/>
      <w:bookmarkStart w:id="10200" w:name="_Toc209521275"/>
      <w:bookmarkStart w:id="10201" w:name="_Toc218779111"/>
      <w:r>
        <w:lastRenderedPageBreak/>
        <w:t>8.12.6</w:t>
      </w:r>
      <w:r>
        <w:tab/>
        <w:t>Error Handling</w:t>
      </w:r>
      <w:bookmarkEnd w:id="10194"/>
      <w:bookmarkEnd w:id="10195"/>
      <w:bookmarkEnd w:id="10196"/>
      <w:bookmarkEnd w:id="10197"/>
      <w:bookmarkEnd w:id="10198"/>
      <w:bookmarkEnd w:id="10199"/>
      <w:bookmarkEnd w:id="10200"/>
      <w:bookmarkEnd w:id="10201"/>
    </w:p>
    <w:p w14:paraId="3671BB4C" w14:textId="14A82183" w:rsidR="00F627CA" w:rsidRDefault="00F627CA" w:rsidP="00F627CA">
      <w:pPr>
        <w:pStyle w:val="Heading4"/>
      </w:pPr>
      <w:bookmarkStart w:id="10202" w:name="_Toc160570794"/>
      <w:bookmarkStart w:id="10203" w:name="_Toc162008390"/>
      <w:bookmarkStart w:id="10204" w:name="_Toc185516061"/>
      <w:bookmarkStart w:id="10205" w:name="_Toc192873369"/>
      <w:bookmarkStart w:id="10206" w:name="_Toc200971082"/>
      <w:bookmarkStart w:id="10207" w:name="_Toc207722413"/>
      <w:bookmarkStart w:id="10208" w:name="_Toc209521276"/>
      <w:bookmarkStart w:id="10209" w:name="_Toc218779112"/>
      <w:r>
        <w:t>8.12.6.1</w:t>
      </w:r>
      <w:r>
        <w:tab/>
        <w:t>General</w:t>
      </w:r>
      <w:bookmarkEnd w:id="10202"/>
      <w:bookmarkEnd w:id="10203"/>
      <w:bookmarkEnd w:id="10204"/>
      <w:bookmarkEnd w:id="10205"/>
      <w:bookmarkEnd w:id="10206"/>
      <w:bookmarkEnd w:id="10207"/>
      <w:bookmarkEnd w:id="10208"/>
      <w:bookmarkEnd w:id="1020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210" w:name="_Toc160570795"/>
      <w:bookmarkStart w:id="10211" w:name="_Toc162008391"/>
      <w:bookmarkStart w:id="10212" w:name="_Toc185516062"/>
      <w:bookmarkStart w:id="10213" w:name="_Toc192873370"/>
      <w:bookmarkStart w:id="10214" w:name="_Toc200971083"/>
      <w:bookmarkStart w:id="10215" w:name="_Toc207722414"/>
      <w:bookmarkStart w:id="10216" w:name="_Toc209521277"/>
      <w:bookmarkStart w:id="10217" w:name="_Toc218779113"/>
      <w:r>
        <w:t>8.12.6.2</w:t>
      </w:r>
      <w:r>
        <w:tab/>
        <w:t>Protocol Errors</w:t>
      </w:r>
      <w:bookmarkEnd w:id="10210"/>
      <w:bookmarkEnd w:id="10211"/>
      <w:bookmarkEnd w:id="10212"/>
      <w:bookmarkEnd w:id="10213"/>
      <w:bookmarkEnd w:id="10214"/>
      <w:bookmarkEnd w:id="10215"/>
      <w:bookmarkEnd w:id="10216"/>
      <w:bookmarkEnd w:id="10217"/>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218" w:name="_Toc160570796"/>
      <w:bookmarkStart w:id="10219" w:name="_Toc162008392"/>
      <w:bookmarkStart w:id="10220" w:name="_Toc185516063"/>
      <w:bookmarkStart w:id="10221" w:name="_Toc192873371"/>
      <w:bookmarkStart w:id="10222" w:name="_Toc200971084"/>
      <w:bookmarkStart w:id="10223" w:name="_Toc207722415"/>
      <w:bookmarkStart w:id="10224" w:name="_Toc209521278"/>
      <w:bookmarkStart w:id="10225" w:name="_Toc218779114"/>
      <w:r>
        <w:t>8.12.6.3</w:t>
      </w:r>
      <w:r>
        <w:tab/>
        <w:t>Application Errors</w:t>
      </w:r>
      <w:bookmarkEnd w:id="10218"/>
      <w:bookmarkEnd w:id="10219"/>
      <w:bookmarkEnd w:id="10220"/>
      <w:bookmarkEnd w:id="10221"/>
      <w:bookmarkEnd w:id="10222"/>
      <w:bookmarkEnd w:id="10223"/>
      <w:bookmarkEnd w:id="10224"/>
      <w:bookmarkEnd w:id="1022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226" w:name="_Toc160570797"/>
      <w:bookmarkStart w:id="10227" w:name="_Toc162008393"/>
      <w:bookmarkStart w:id="10228" w:name="_Toc185516064"/>
      <w:bookmarkStart w:id="10229" w:name="_Toc192873372"/>
      <w:bookmarkStart w:id="10230" w:name="_Toc200971085"/>
      <w:bookmarkStart w:id="10231" w:name="_Toc207722416"/>
      <w:bookmarkStart w:id="10232" w:name="_Toc209521279"/>
      <w:bookmarkStart w:id="10233" w:name="_Toc218779115"/>
      <w:r>
        <w:t>8.12.7</w:t>
      </w:r>
      <w:r>
        <w:tab/>
        <w:t>Feature negotiation</w:t>
      </w:r>
      <w:bookmarkEnd w:id="10226"/>
      <w:bookmarkEnd w:id="10227"/>
      <w:bookmarkEnd w:id="10228"/>
      <w:bookmarkEnd w:id="10229"/>
      <w:bookmarkEnd w:id="10230"/>
      <w:bookmarkEnd w:id="10231"/>
      <w:bookmarkEnd w:id="10232"/>
      <w:bookmarkEnd w:id="10233"/>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234" w:name="_Toc145708255"/>
      <w:bookmarkStart w:id="10235" w:name="_Toc160570798"/>
      <w:bookmarkStart w:id="10236" w:name="_Toc162008394"/>
      <w:bookmarkStart w:id="10237" w:name="_Toc185516065"/>
      <w:bookmarkStart w:id="10238" w:name="_Toc192873373"/>
      <w:bookmarkStart w:id="10239" w:name="_Toc200971086"/>
      <w:bookmarkStart w:id="10240" w:name="_Toc207722417"/>
      <w:bookmarkStart w:id="10241" w:name="_Toc209521280"/>
      <w:bookmarkStart w:id="10242" w:name="_Toc218779116"/>
      <w:bookmarkStart w:id="10243" w:name="_Toc129169877"/>
      <w:r>
        <w:t>8A</w:t>
      </w:r>
      <w:r>
        <w:tab/>
        <w:t>CAS API Definitions</w:t>
      </w:r>
      <w:bookmarkEnd w:id="10234"/>
      <w:bookmarkEnd w:id="10235"/>
      <w:bookmarkEnd w:id="10236"/>
      <w:bookmarkEnd w:id="10237"/>
      <w:bookmarkEnd w:id="10238"/>
      <w:bookmarkEnd w:id="10239"/>
      <w:bookmarkEnd w:id="10240"/>
      <w:bookmarkEnd w:id="10241"/>
      <w:bookmarkEnd w:id="10242"/>
    </w:p>
    <w:p w14:paraId="45BCADAD" w14:textId="77777777" w:rsidR="00200A25" w:rsidRDefault="00200A25" w:rsidP="00200A25">
      <w:pPr>
        <w:pStyle w:val="Heading2"/>
      </w:pPr>
      <w:bookmarkStart w:id="10244" w:name="_Toc145708256"/>
      <w:bookmarkStart w:id="10245" w:name="_Toc160570799"/>
      <w:bookmarkStart w:id="10246" w:name="_Toc162008395"/>
      <w:bookmarkStart w:id="10247" w:name="_Toc185516066"/>
      <w:bookmarkStart w:id="10248" w:name="_Toc192873374"/>
      <w:bookmarkStart w:id="10249" w:name="_Toc200971087"/>
      <w:bookmarkStart w:id="10250" w:name="_Toc207722418"/>
      <w:bookmarkStart w:id="10251" w:name="_Toc209521281"/>
      <w:bookmarkStart w:id="10252" w:name="_Toc218779117"/>
      <w:r>
        <w:t>8A.1</w:t>
      </w:r>
      <w:r>
        <w:tab/>
        <w:t>Ecas</w:t>
      </w:r>
      <w:r w:rsidRPr="00310802">
        <w:t>_</w:t>
      </w:r>
      <w:r>
        <w:t>SelectedEES API</w:t>
      </w:r>
      <w:bookmarkEnd w:id="10243"/>
      <w:bookmarkEnd w:id="10244"/>
      <w:bookmarkEnd w:id="10245"/>
      <w:bookmarkEnd w:id="10246"/>
      <w:bookmarkEnd w:id="10247"/>
      <w:bookmarkEnd w:id="10248"/>
      <w:bookmarkEnd w:id="10249"/>
      <w:bookmarkEnd w:id="10250"/>
      <w:bookmarkEnd w:id="10251"/>
      <w:bookmarkEnd w:id="10252"/>
    </w:p>
    <w:p w14:paraId="725F9E56" w14:textId="77777777" w:rsidR="00200A25" w:rsidRDefault="00200A25" w:rsidP="00200A25">
      <w:pPr>
        <w:pStyle w:val="Heading3"/>
      </w:pPr>
      <w:bookmarkStart w:id="10253" w:name="_Toc129169878"/>
      <w:bookmarkStart w:id="10254" w:name="_Toc145708257"/>
      <w:bookmarkStart w:id="10255" w:name="_Toc160570800"/>
      <w:bookmarkStart w:id="10256" w:name="_Toc162008396"/>
      <w:bookmarkStart w:id="10257" w:name="_Toc185516067"/>
      <w:bookmarkStart w:id="10258" w:name="_Toc192873375"/>
      <w:bookmarkStart w:id="10259" w:name="_Toc200971088"/>
      <w:bookmarkStart w:id="10260" w:name="_Toc207722419"/>
      <w:bookmarkStart w:id="10261" w:name="_Toc209521282"/>
      <w:bookmarkStart w:id="10262" w:name="_Toc218779118"/>
      <w:r>
        <w:t>8A.1.1</w:t>
      </w:r>
      <w:r>
        <w:tab/>
        <w:t>Introduction</w:t>
      </w:r>
      <w:bookmarkEnd w:id="10253"/>
      <w:bookmarkEnd w:id="10254"/>
      <w:bookmarkEnd w:id="10255"/>
      <w:bookmarkEnd w:id="10256"/>
      <w:bookmarkEnd w:id="10257"/>
      <w:bookmarkEnd w:id="10258"/>
      <w:bookmarkEnd w:id="10259"/>
      <w:bookmarkEnd w:id="10260"/>
      <w:bookmarkEnd w:id="10261"/>
      <w:bookmarkEnd w:id="1026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140B4A">
      <w:pPr>
        <w:pStyle w:val="NO"/>
        <w:rPr>
          <w:lang w:eastAsia="en-GB"/>
        </w:rPr>
      </w:pPr>
      <w:r w:rsidRPr="00140B4A">
        <w:t>NOTE:</w:t>
      </w:r>
      <w:r w:rsidRPr="00140B4A">
        <w:tab/>
        <w:t>When 3GPP TS 29.122 [2] is referenced for the common protocol and interface aspects for API definition in the clauses under clause 5, the CAS takes the role of the SCEF and the service consumer takes the role of the SCS/AS.</w:t>
      </w:r>
    </w:p>
    <w:p w14:paraId="2CDCE1AB" w14:textId="77777777" w:rsidR="00200A25" w:rsidRDefault="00200A25" w:rsidP="00200A25">
      <w:pPr>
        <w:pStyle w:val="Heading3"/>
      </w:pPr>
      <w:bookmarkStart w:id="10263" w:name="_Toc129169879"/>
      <w:bookmarkStart w:id="10264" w:name="_Toc145708258"/>
      <w:bookmarkStart w:id="10265" w:name="_Toc160570801"/>
      <w:bookmarkStart w:id="10266" w:name="_Toc162008397"/>
      <w:bookmarkStart w:id="10267" w:name="_Toc185516068"/>
      <w:bookmarkStart w:id="10268" w:name="_Toc192873376"/>
      <w:bookmarkStart w:id="10269" w:name="_Toc200971089"/>
      <w:bookmarkStart w:id="10270" w:name="_Toc207722420"/>
      <w:bookmarkStart w:id="10271" w:name="_Toc209521283"/>
      <w:bookmarkStart w:id="10272" w:name="_Toc218779119"/>
      <w:r>
        <w:t>8A.1.2</w:t>
      </w:r>
      <w:r>
        <w:tab/>
        <w:t>Usage of HTTP</w:t>
      </w:r>
      <w:bookmarkEnd w:id="10263"/>
      <w:bookmarkEnd w:id="10264"/>
      <w:bookmarkEnd w:id="10265"/>
      <w:bookmarkEnd w:id="10266"/>
      <w:bookmarkEnd w:id="10267"/>
      <w:bookmarkEnd w:id="10268"/>
      <w:bookmarkEnd w:id="10269"/>
      <w:bookmarkEnd w:id="10270"/>
      <w:bookmarkEnd w:id="10271"/>
      <w:bookmarkEnd w:id="1027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273" w:name="_Toc129169880"/>
      <w:bookmarkStart w:id="10274" w:name="_Toc145708259"/>
      <w:bookmarkStart w:id="10275" w:name="_Toc160570802"/>
      <w:bookmarkStart w:id="10276" w:name="_Toc162008398"/>
      <w:bookmarkStart w:id="10277" w:name="_Toc185516069"/>
      <w:bookmarkStart w:id="10278" w:name="_Toc192873377"/>
      <w:bookmarkStart w:id="10279" w:name="_Toc200971090"/>
      <w:bookmarkStart w:id="10280" w:name="_Toc207722421"/>
      <w:bookmarkStart w:id="10281" w:name="_Toc209521284"/>
      <w:bookmarkStart w:id="10282" w:name="_Toc218779120"/>
      <w:r>
        <w:t>8A.1.3</w:t>
      </w:r>
      <w:r>
        <w:tab/>
        <w:t>Resources</w:t>
      </w:r>
      <w:bookmarkEnd w:id="10273"/>
      <w:bookmarkEnd w:id="10274"/>
      <w:bookmarkEnd w:id="10275"/>
      <w:bookmarkEnd w:id="10276"/>
      <w:bookmarkEnd w:id="10277"/>
      <w:bookmarkEnd w:id="10278"/>
      <w:bookmarkEnd w:id="10279"/>
      <w:bookmarkEnd w:id="10280"/>
      <w:bookmarkEnd w:id="10281"/>
      <w:bookmarkEnd w:id="1028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283" w:name="_Toc129169881"/>
      <w:bookmarkStart w:id="10284" w:name="_Toc145708260"/>
      <w:bookmarkStart w:id="10285" w:name="_Toc160570803"/>
      <w:bookmarkStart w:id="10286" w:name="_Toc162008399"/>
      <w:bookmarkStart w:id="10287" w:name="_Toc185516070"/>
      <w:bookmarkStart w:id="10288" w:name="_Toc192873378"/>
      <w:bookmarkStart w:id="10289" w:name="_Toc200971091"/>
      <w:bookmarkStart w:id="10290" w:name="_Toc207722422"/>
      <w:bookmarkStart w:id="10291" w:name="_Toc209521285"/>
      <w:bookmarkStart w:id="10292" w:name="_Toc218779121"/>
      <w:r>
        <w:t>8A.1.4</w:t>
      </w:r>
      <w:r>
        <w:tab/>
        <w:t>Custom Operations without associated resources</w:t>
      </w:r>
      <w:bookmarkEnd w:id="10283"/>
      <w:bookmarkEnd w:id="10284"/>
      <w:bookmarkEnd w:id="10285"/>
      <w:bookmarkEnd w:id="10286"/>
      <w:bookmarkEnd w:id="10287"/>
      <w:bookmarkEnd w:id="10288"/>
      <w:bookmarkEnd w:id="10289"/>
      <w:bookmarkEnd w:id="10290"/>
      <w:bookmarkEnd w:id="10291"/>
      <w:bookmarkEnd w:id="10292"/>
    </w:p>
    <w:p w14:paraId="33A1C458" w14:textId="77777777" w:rsidR="00200A25" w:rsidRDefault="00200A25" w:rsidP="00200A25">
      <w:pPr>
        <w:pStyle w:val="Heading4"/>
      </w:pPr>
      <w:bookmarkStart w:id="10293" w:name="_Toc129169882"/>
      <w:bookmarkStart w:id="10294" w:name="_Toc145708261"/>
      <w:bookmarkStart w:id="10295" w:name="_Toc160570804"/>
      <w:bookmarkStart w:id="10296" w:name="_Toc162008400"/>
      <w:bookmarkStart w:id="10297" w:name="_Toc185516071"/>
      <w:bookmarkStart w:id="10298" w:name="_Toc192873379"/>
      <w:bookmarkStart w:id="10299" w:name="_Toc200971092"/>
      <w:bookmarkStart w:id="10300" w:name="_Toc207722423"/>
      <w:bookmarkStart w:id="10301" w:name="_Toc209521286"/>
      <w:bookmarkStart w:id="10302" w:name="_Toc218779122"/>
      <w:r>
        <w:t>8A.1.4.1</w:t>
      </w:r>
      <w:r>
        <w:tab/>
        <w:t>Overview</w:t>
      </w:r>
      <w:bookmarkEnd w:id="10293"/>
      <w:bookmarkEnd w:id="10294"/>
      <w:bookmarkEnd w:id="10295"/>
      <w:bookmarkEnd w:id="10296"/>
      <w:bookmarkEnd w:id="10297"/>
      <w:bookmarkEnd w:id="10298"/>
      <w:bookmarkEnd w:id="10299"/>
      <w:bookmarkEnd w:id="10300"/>
      <w:bookmarkEnd w:id="10301"/>
      <w:bookmarkEnd w:id="10302"/>
    </w:p>
    <w:p w14:paraId="5FF6289A" w14:textId="77777777" w:rsidR="00200A25" w:rsidRDefault="00200A25" w:rsidP="00140B4A">
      <w:pPr>
        <w:rPr>
          <w:color w:val="000000"/>
          <w:lang w:eastAsia="zh-CN"/>
        </w:rPr>
      </w:pPr>
      <w:r w:rsidRPr="00140B4A">
        <w:t>The structure of the custom operation URIs of the Ecas_SelectedEES API is shown in Figure 8A.1.4.1-1.</w:t>
      </w:r>
    </w:p>
    <w:p w14:paraId="01808479" w14:textId="77777777" w:rsidR="00200A25" w:rsidRDefault="00200A25" w:rsidP="00200A25">
      <w:pPr>
        <w:pStyle w:val="TH"/>
      </w:pPr>
      <w:r>
        <w:object w:dxaOrig="6700" w:dyaOrig="2890" w14:anchorId="200D312C">
          <v:shape id="_x0000_i1040" type="#_x0000_t75" style="width:318.4pt;height:140.25pt" o:ole="">
            <v:imagedata r:id="rId41" o:title=""/>
          </v:shape>
          <o:OLEObject Type="Embed" ProgID="Visio.Drawing.15" ShapeID="_x0000_i1040" DrawAspect="Content" ObjectID="_1833450510"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303" w:name="_Toc129169883"/>
      <w:bookmarkStart w:id="10304" w:name="_Toc145708262"/>
      <w:bookmarkStart w:id="10305" w:name="_Toc160570805"/>
      <w:bookmarkStart w:id="10306" w:name="_Toc162008401"/>
      <w:bookmarkStart w:id="10307" w:name="_Toc185516072"/>
      <w:bookmarkStart w:id="10308" w:name="_Toc192873380"/>
      <w:bookmarkStart w:id="10309" w:name="_Toc200971093"/>
      <w:bookmarkStart w:id="10310" w:name="_Toc207722424"/>
      <w:bookmarkStart w:id="10311" w:name="_Toc209521287"/>
      <w:bookmarkStart w:id="10312" w:name="_Toc218779123"/>
      <w:r>
        <w:t>8A.1.4.2</w:t>
      </w:r>
      <w:r>
        <w:tab/>
        <w:t xml:space="preserve">Operation: </w:t>
      </w:r>
      <w:bookmarkEnd w:id="10303"/>
      <w:r>
        <w:t>Declare</w:t>
      </w:r>
      <w:bookmarkEnd w:id="10304"/>
      <w:bookmarkEnd w:id="10305"/>
      <w:bookmarkEnd w:id="10306"/>
      <w:bookmarkEnd w:id="10307"/>
      <w:bookmarkEnd w:id="10308"/>
      <w:bookmarkEnd w:id="10309"/>
      <w:bookmarkEnd w:id="10310"/>
      <w:bookmarkEnd w:id="10311"/>
      <w:bookmarkEnd w:id="10312"/>
    </w:p>
    <w:p w14:paraId="58842BD3" w14:textId="77777777" w:rsidR="00200A25" w:rsidRDefault="00200A25" w:rsidP="00200A25">
      <w:pPr>
        <w:pStyle w:val="Heading5"/>
      </w:pPr>
      <w:bookmarkStart w:id="10313" w:name="_Toc129169884"/>
      <w:bookmarkStart w:id="10314" w:name="_Toc145708263"/>
      <w:bookmarkStart w:id="10315" w:name="_Toc160570806"/>
      <w:bookmarkStart w:id="10316" w:name="_Toc162008402"/>
      <w:bookmarkStart w:id="10317" w:name="_Toc185516073"/>
      <w:bookmarkStart w:id="10318" w:name="_Toc192873381"/>
      <w:bookmarkStart w:id="10319" w:name="_Toc200971094"/>
      <w:bookmarkStart w:id="10320" w:name="_Toc207722425"/>
      <w:bookmarkStart w:id="10321" w:name="_Toc209521288"/>
      <w:bookmarkStart w:id="10322" w:name="_Toc218779124"/>
      <w:r>
        <w:t>8A.1.4.2.1</w:t>
      </w:r>
      <w:r>
        <w:tab/>
        <w:t>Description</w:t>
      </w:r>
      <w:bookmarkEnd w:id="10313"/>
      <w:bookmarkEnd w:id="10314"/>
      <w:bookmarkEnd w:id="10315"/>
      <w:bookmarkEnd w:id="10316"/>
      <w:bookmarkEnd w:id="10317"/>
      <w:bookmarkEnd w:id="10318"/>
      <w:bookmarkEnd w:id="10319"/>
      <w:bookmarkEnd w:id="10320"/>
      <w:bookmarkEnd w:id="10321"/>
      <w:bookmarkEnd w:id="1032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323" w:name="_Toc129169885"/>
      <w:bookmarkStart w:id="10324" w:name="_Toc145708264"/>
      <w:bookmarkStart w:id="10325" w:name="_Toc160570807"/>
      <w:bookmarkStart w:id="10326" w:name="_Toc162008403"/>
      <w:bookmarkStart w:id="10327" w:name="_Toc185516074"/>
      <w:bookmarkStart w:id="10328" w:name="_Toc192873382"/>
      <w:bookmarkStart w:id="10329" w:name="_Toc200971095"/>
      <w:bookmarkStart w:id="10330" w:name="_Toc207722426"/>
      <w:bookmarkStart w:id="10331" w:name="_Toc209521289"/>
      <w:bookmarkStart w:id="10332" w:name="_Toc218779125"/>
      <w:r>
        <w:t>8A.1.4.2.2</w:t>
      </w:r>
      <w:r>
        <w:tab/>
        <w:t>Operation Definition</w:t>
      </w:r>
      <w:bookmarkEnd w:id="10323"/>
      <w:bookmarkEnd w:id="10324"/>
      <w:bookmarkEnd w:id="10325"/>
      <w:bookmarkEnd w:id="10326"/>
      <w:bookmarkEnd w:id="10327"/>
      <w:bookmarkEnd w:id="10328"/>
      <w:bookmarkEnd w:id="10329"/>
      <w:bookmarkEnd w:id="10330"/>
      <w:bookmarkEnd w:id="10331"/>
      <w:bookmarkEnd w:id="10332"/>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333" w:name="_Toc129169886"/>
      <w:bookmarkStart w:id="10334" w:name="_Toc145708265"/>
      <w:bookmarkStart w:id="10335" w:name="_Toc160570808"/>
      <w:bookmarkStart w:id="10336" w:name="_Toc162008404"/>
      <w:bookmarkStart w:id="10337" w:name="_Toc185516075"/>
      <w:bookmarkStart w:id="10338" w:name="_Toc192873383"/>
      <w:bookmarkStart w:id="10339" w:name="_Toc200971096"/>
      <w:bookmarkStart w:id="10340" w:name="_Toc207722427"/>
      <w:bookmarkStart w:id="10341" w:name="_Toc209521290"/>
      <w:bookmarkStart w:id="10342" w:name="_Toc218779126"/>
      <w:r>
        <w:t>8A.1.5</w:t>
      </w:r>
      <w:r>
        <w:tab/>
        <w:t>Notifications</w:t>
      </w:r>
      <w:bookmarkEnd w:id="10333"/>
      <w:bookmarkEnd w:id="10334"/>
      <w:bookmarkEnd w:id="10335"/>
      <w:bookmarkEnd w:id="10336"/>
      <w:bookmarkEnd w:id="10337"/>
      <w:bookmarkEnd w:id="10338"/>
      <w:bookmarkEnd w:id="10339"/>
      <w:bookmarkEnd w:id="10340"/>
      <w:bookmarkEnd w:id="10341"/>
      <w:bookmarkEnd w:id="1034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343" w:name="_Toc129169887"/>
      <w:bookmarkStart w:id="10344" w:name="_Toc145708266"/>
      <w:bookmarkStart w:id="10345" w:name="_Toc160570809"/>
      <w:bookmarkStart w:id="10346" w:name="_Toc162008405"/>
      <w:bookmarkStart w:id="10347" w:name="_Toc185516076"/>
      <w:bookmarkStart w:id="10348" w:name="_Toc192873384"/>
      <w:bookmarkStart w:id="10349" w:name="_Toc200971097"/>
      <w:bookmarkStart w:id="10350" w:name="_Toc207722428"/>
      <w:bookmarkStart w:id="10351" w:name="_Toc209521291"/>
      <w:bookmarkStart w:id="10352" w:name="_Toc218779127"/>
      <w:r>
        <w:t>8A.1.6</w:t>
      </w:r>
      <w:r>
        <w:tab/>
        <w:t>Data Model</w:t>
      </w:r>
      <w:bookmarkEnd w:id="10343"/>
      <w:bookmarkEnd w:id="10344"/>
      <w:bookmarkEnd w:id="10345"/>
      <w:bookmarkEnd w:id="10346"/>
      <w:bookmarkEnd w:id="10347"/>
      <w:bookmarkEnd w:id="10348"/>
      <w:bookmarkEnd w:id="10349"/>
      <w:bookmarkEnd w:id="10350"/>
      <w:bookmarkEnd w:id="10351"/>
      <w:bookmarkEnd w:id="10352"/>
    </w:p>
    <w:p w14:paraId="70F60531" w14:textId="77777777" w:rsidR="00200A25" w:rsidRDefault="00200A25" w:rsidP="00200A25">
      <w:pPr>
        <w:pStyle w:val="Heading4"/>
      </w:pPr>
      <w:bookmarkStart w:id="10353" w:name="_Toc129169888"/>
      <w:bookmarkStart w:id="10354" w:name="_Toc145708267"/>
      <w:bookmarkStart w:id="10355" w:name="_Toc160570810"/>
      <w:bookmarkStart w:id="10356" w:name="_Toc162008406"/>
      <w:bookmarkStart w:id="10357" w:name="_Toc185516077"/>
      <w:bookmarkStart w:id="10358" w:name="_Toc192873385"/>
      <w:bookmarkStart w:id="10359" w:name="_Toc200971098"/>
      <w:bookmarkStart w:id="10360" w:name="_Toc207722429"/>
      <w:bookmarkStart w:id="10361" w:name="_Toc209521292"/>
      <w:bookmarkStart w:id="10362" w:name="_Toc218779128"/>
      <w:r>
        <w:t>8A.1.6.1</w:t>
      </w:r>
      <w:r>
        <w:tab/>
        <w:t>General</w:t>
      </w:r>
      <w:bookmarkEnd w:id="10353"/>
      <w:bookmarkEnd w:id="10354"/>
      <w:bookmarkEnd w:id="10355"/>
      <w:bookmarkEnd w:id="10356"/>
      <w:bookmarkEnd w:id="10357"/>
      <w:bookmarkEnd w:id="10358"/>
      <w:bookmarkEnd w:id="10359"/>
      <w:bookmarkEnd w:id="10360"/>
      <w:bookmarkEnd w:id="10361"/>
      <w:bookmarkEnd w:id="1036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140B4A">
            <w:pPr>
              <w:pStyle w:val="TAL"/>
            </w:pPr>
            <w:r w:rsidRPr="00140B4A">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140B4A">
            <w:pPr>
              <w:pStyle w:val="TAL"/>
            </w:pPr>
            <w:r w:rsidRPr="00140B4A">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140B4A">
            <w:pPr>
              <w:pStyle w:val="TAL"/>
            </w:pPr>
            <w:r w:rsidRPr="00140B4A">
              <w:rPr>
                <w:rFonts w:hint="eastAsia"/>
              </w:rPr>
              <w:t>3GPP TS 29.571 [</w:t>
            </w:r>
            <w:r w:rsidRPr="00140B4A">
              <w:t>8</w:t>
            </w:r>
            <w:r w:rsidRPr="00140B4A">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363" w:name="_Toc129169889"/>
      <w:bookmarkStart w:id="10364" w:name="_Toc145708268"/>
      <w:bookmarkStart w:id="10365" w:name="_Toc160570811"/>
      <w:bookmarkStart w:id="10366" w:name="_Toc162008407"/>
      <w:bookmarkStart w:id="10367" w:name="_Toc185516078"/>
      <w:bookmarkStart w:id="10368" w:name="_Toc192873386"/>
      <w:bookmarkStart w:id="10369" w:name="_Toc200971099"/>
      <w:bookmarkStart w:id="10370" w:name="_Toc207722430"/>
      <w:bookmarkStart w:id="10371" w:name="_Toc209521293"/>
      <w:bookmarkStart w:id="10372" w:name="_Toc218779129"/>
      <w:r>
        <w:t>8A.1</w:t>
      </w:r>
      <w:r>
        <w:rPr>
          <w:lang w:val="en-US"/>
        </w:rPr>
        <w:t>.6.2</w:t>
      </w:r>
      <w:r>
        <w:rPr>
          <w:lang w:val="en-US"/>
        </w:rPr>
        <w:tab/>
        <w:t>Structured data types</w:t>
      </w:r>
      <w:bookmarkEnd w:id="10363"/>
      <w:bookmarkEnd w:id="10364"/>
      <w:bookmarkEnd w:id="10365"/>
      <w:bookmarkEnd w:id="10366"/>
      <w:bookmarkEnd w:id="10367"/>
      <w:bookmarkEnd w:id="10368"/>
      <w:bookmarkEnd w:id="10369"/>
      <w:bookmarkEnd w:id="10370"/>
      <w:bookmarkEnd w:id="10371"/>
      <w:bookmarkEnd w:id="10372"/>
    </w:p>
    <w:p w14:paraId="7B022181" w14:textId="77777777" w:rsidR="00200A25" w:rsidRDefault="00200A25" w:rsidP="00200A25">
      <w:pPr>
        <w:pStyle w:val="Heading5"/>
      </w:pPr>
      <w:bookmarkStart w:id="10373" w:name="_Toc129169890"/>
      <w:bookmarkStart w:id="10374" w:name="_Toc145708269"/>
      <w:bookmarkStart w:id="10375" w:name="_Toc160570812"/>
      <w:bookmarkStart w:id="10376" w:name="_Toc162008408"/>
      <w:bookmarkStart w:id="10377" w:name="_Toc185516079"/>
      <w:bookmarkStart w:id="10378" w:name="_Toc192873387"/>
      <w:bookmarkStart w:id="10379" w:name="_Toc200971100"/>
      <w:bookmarkStart w:id="10380" w:name="_Toc207722431"/>
      <w:bookmarkStart w:id="10381" w:name="_Toc209521294"/>
      <w:bookmarkStart w:id="10382" w:name="_Toc218779130"/>
      <w:r>
        <w:t>8A.1.6.2.1</w:t>
      </w:r>
      <w:r>
        <w:tab/>
        <w:t>Introduction</w:t>
      </w:r>
      <w:bookmarkEnd w:id="10373"/>
      <w:bookmarkEnd w:id="10374"/>
      <w:bookmarkEnd w:id="10375"/>
      <w:bookmarkEnd w:id="10376"/>
      <w:bookmarkEnd w:id="10377"/>
      <w:bookmarkEnd w:id="10378"/>
      <w:bookmarkEnd w:id="10379"/>
      <w:bookmarkEnd w:id="10380"/>
      <w:bookmarkEnd w:id="10381"/>
      <w:bookmarkEnd w:id="1038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383" w:name="_Toc129169891"/>
      <w:bookmarkStart w:id="10384" w:name="_Toc145708270"/>
      <w:bookmarkStart w:id="10385" w:name="_Toc160570813"/>
      <w:bookmarkStart w:id="10386" w:name="_Toc162008409"/>
      <w:bookmarkStart w:id="10387" w:name="_Toc185516080"/>
      <w:bookmarkStart w:id="10388" w:name="_Toc192873388"/>
      <w:bookmarkStart w:id="10389" w:name="_Toc200971101"/>
      <w:bookmarkStart w:id="10390" w:name="_Toc207722432"/>
      <w:bookmarkStart w:id="10391" w:name="_Toc209521295"/>
      <w:bookmarkStart w:id="10392" w:name="_Toc218779131"/>
      <w:r>
        <w:t>8A.1.6.2.2</w:t>
      </w:r>
      <w:r>
        <w:tab/>
        <w:t xml:space="preserve">Type: </w:t>
      </w:r>
      <w:bookmarkEnd w:id="10383"/>
      <w:r>
        <w:t>SelEESDecInfo</w:t>
      </w:r>
      <w:bookmarkEnd w:id="10384"/>
      <w:bookmarkEnd w:id="10385"/>
      <w:bookmarkEnd w:id="10386"/>
      <w:bookmarkEnd w:id="10387"/>
      <w:bookmarkEnd w:id="10388"/>
      <w:bookmarkEnd w:id="10389"/>
      <w:bookmarkEnd w:id="10390"/>
      <w:bookmarkEnd w:id="10391"/>
      <w:bookmarkEnd w:id="1039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393" w:name="_Toc129169894"/>
      <w:bookmarkStart w:id="10394" w:name="_Toc145708271"/>
      <w:bookmarkStart w:id="10395" w:name="_Toc160570814"/>
      <w:bookmarkStart w:id="10396" w:name="_Toc162008410"/>
      <w:bookmarkStart w:id="10397" w:name="_Toc185516081"/>
      <w:bookmarkStart w:id="10398" w:name="_Toc192873389"/>
      <w:bookmarkStart w:id="10399" w:name="_Toc200971102"/>
      <w:bookmarkStart w:id="10400" w:name="_Toc207722433"/>
      <w:bookmarkStart w:id="10401" w:name="_Toc209521296"/>
      <w:bookmarkStart w:id="10402" w:name="_Toc218779132"/>
      <w:r>
        <w:t>8A.1</w:t>
      </w:r>
      <w:r>
        <w:rPr>
          <w:lang w:val="en-US"/>
        </w:rPr>
        <w:t>.6.3</w:t>
      </w:r>
      <w:r>
        <w:rPr>
          <w:lang w:val="en-US"/>
        </w:rPr>
        <w:tab/>
        <w:t>Simple data types and enumerations</w:t>
      </w:r>
      <w:bookmarkEnd w:id="10393"/>
      <w:bookmarkEnd w:id="10394"/>
      <w:bookmarkEnd w:id="10395"/>
      <w:bookmarkEnd w:id="10396"/>
      <w:bookmarkEnd w:id="10397"/>
      <w:bookmarkEnd w:id="10398"/>
      <w:bookmarkEnd w:id="10399"/>
      <w:bookmarkEnd w:id="10400"/>
      <w:bookmarkEnd w:id="10401"/>
      <w:bookmarkEnd w:id="10402"/>
    </w:p>
    <w:p w14:paraId="582338F5" w14:textId="77777777" w:rsidR="00910CC4" w:rsidRDefault="00910CC4" w:rsidP="00910CC4">
      <w:pPr>
        <w:pStyle w:val="Heading5"/>
      </w:pPr>
      <w:bookmarkStart w:id="10403" w:name="_Toc160570815"/>
      <w:bookmarkStart w:id="10404" w:name="_Toc162008411"/>
      <w:bookmarkStart w:id="10405" w:name="_Toc185516082"/>
      <w:bookmarkStart w:id="10406" w:name="_Toc192873390"/>
      <w:bookmarkStart w:id="10407" w:name="_Toc200971103"/>
      <w:bookmarkStart w:id="10408" w:name="_Toc207722434"/>
      <w:bookmarkStart w:id="10409" w:name="_Toc209521297"/>
      <w:bookmarkStart w:id="10410" w:name="_Toc218779133"/>
      <w:r>
        <w:t>8A.1</w:t>
      </w:r>
      <w:r>
        <w:rPr>
          <w:lang w:val="en-US"/>
        </w:rPr>
        <w:t>.6.3</w:t>
      </w:r>
      <w:r>
        <w:t>.1</w:t>
      </w:r>
      <w:r>
        <w:tab/>
        <w:t>Introduction</w:t>
      </w:r>
      <w:bookmarkEnd w:id="10403"/>
      <w:bookmarkEnd w:id="10404"/>
      <w:bookmarkEnd w:id="10405"/>
      <w:bookmarkEnd w:id="10406"/>
      <w:bookmarkEnd w:id="10407"/>
      <w:bookmarkEnd w:id="10408"/>
      <w:bookmarkEnd w:id="10409"/>
      <w:bookmarkEnd w:id="10410"/>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411" w:name="_Toc160570816"/>
      <w:bookmarkStart w:id="10412" w:name="_Toc162008412"/>
      <w:bookmarkStart w:id="10413" w:name="_Toc185516083"/>
      <w:bookmarkStart w:id="10414" w:name="_Toc192873391"/>
      <w:bookmarkStart w:id="10415" w:name="_Toc200971104"/>
      <w:bookmarkStart w:id="10416" w:name="_Toc207722435"/>
      <w:bookmarkStart w:id="10417" w:name="_Toc209521298"/>
      <w:bookmarkStart w:id="10418" w:name="_Toc218779134"/>
      <w:r>
        <w:t>8A.1</w:t>
      </w:r>
      <w:r>
        <w:rPr>
          <w:lang w:val="en-US"/>
        </w:rPr>
        <w:t>.6.3</w:t>
      </w:r>
      <w:r>
        <w:t>.2</w:t>
      </w:r>
      <w:r>
        <w:tab/>
        <w:t>Simple data types</w:t>
      </w:r>
      <w:bookmarkEnd w:id="10411"/>
      <w:bookmarkEnd w:id="10412"/>
      <w:bookmarkEnd w:id="10413"/>
      <w:bookmarkEnd w:id="10414"/>
      <w:bookmarkEnd w:id="10415"/>
      <w:bookmarkEnd w:id="10416"/>
      <w:bookmarkEnd w:id="10417"/>
      <w:bookmarkEnd w:id="1041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419" w:name="_Toc160570817"/>
      <w:bookmarkStart w:id="10420" w:name="_Toc162008413"/>
      <w:bookmarkStart w:id="10421" w:name="_Toc185516084"/>
      <w:bookmarkStart w:id="10422" w:name="_Toc192873392"/>
      <w:bookmarkStart w:id="10423" w:name="_Toc200971105"/>
      <w:bookmarkStart w:id="10424" w:name="_Toc207722436"/>
      <w:bookmarkStart w:id="10425" w:name="_Toc209521299"/>
      <w:bookmarkStart w:id="10426" w:name="_Toc21877913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19"/>
      <w:bookmarkEnd w:id="10420"/>
      <w:bookmarkEnd w:id="10421"/>
      <w:bookmarkEnd w:id="10422"/>
      <w:bookmarkEnd w:id="10423"/>
      <w:bookmarkEnd w:id="10424"/>
      <w:bookmarkEnd w:id="10425"/>
      <w:bookmarkEnd w:id="10426"/>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427" w:name="_Toc160570818"/>
      <w:bookmarkStart w:id="10428" w:name="_Toc162008414"/>
      <w:bookmarkStart w:id="10429" w:name="_Toc185516085"/>
      <w:bookmarkStart w:id="10430" w:name="_Toc192873393"/>
      <w:bookmarkStart w:id="10431" w:name="_Toc200971106"/>
      <w:bookmarkStart w:id="10432" w:name="_Toc207722437"/>
      <w:bookmarkStart w:id="10433" w:name="_Toc209521300"/>
      <w:bookmarkStart w:id="10434" w:name="_Toc218779136"/>
      <w:r>
        <w:lastRenderedPageBreak/>
        <w:t>8A.1</w:t>
      </w:r>
      <w:r>
        <w:rPr>
          <w:lang w:val="en-US"/>
        </w:rPr>
        <w:t>.6</w:t>
      </w:r>
      <w:r>
        <w:t>.5</w:t>
      </w:r>
      <w:r>
        <w:tab/>
        <w:t>Binary data</w:t>
      </w:r>
      <w:bookmarkEnd w:id="10427"/>
      <w:bookmarkEnd w:id="10428"/>
      <w:bookmarkEnd w:id="10429"/>
      <w:bookmarkEnd w:id="10430"/>
      <w:bookmarkEnd w:id="10431"/>
      <w:bookmarkEnd w:id="10432"/>
      <w:bookmarkEnd w:id="10433"/>
      <w:bookmarkEnd w:id="10434"/>
    </w:p>
    <w:p w14:paraId="0B0C5C1B" w14:textId="77777777" w:rsidR="00910CC4" w:rsidRDefault="00910CC4" w:rsidP="00910CC4">
      <w:pPr>
        <w:pStyle w:val="Heading5"/>
      </w:pPr>
      <w:bookmarkStart w:id="10435" w:name="_Toc160570819"/>
      <w:bookmarkStart w:id="10436" w:name="_Toc162008415"/>
      <w:bookmarkStart w:id="10437" w:name="_Toc185516086"/>
      <w:bookmarkStart w:id="10438" w:name="_Toc192873394"/>
      <w:bookmarkStart w:id="10439" w:name="_Toc200971107"/>
      <w:bookmarkStart w:id="10440" w:name="_Toc207722438"/>
      <w:bookmarkStart w:id="10441" w:name="_Toc209521301"/>
      <w:bookmarkStart w:id="10442" w:name="_Toc218779137"/>
      <w:r>
        <w:t>8A.1</w:t>
      </w:r>
      <w:r>
        <w:rPr>
          <w:lang w:val="en-US"/>
        </w:rPr>
        <w:t>.6</w:t>
      </w:r>
      <w:r>
        <w:t>.5.1</w:t>
      </w:r>
      <w:r>
        <w:tab/>
        <w:t>Binary Data Types</w:t>
      </w:r>
      <w:bookmarkEnd w:id="10435"/>
      <w:bookmarkEnd w:id="10436"/>
      <w:bookmarkEnd w:id="10437"/>
      <w:bookmarkEnd w:id="10438"/>
      <w:bookmarkEnd w:id="10439"/>
      <w:bookmarkEnd w:id="10440"/>
      <w:bookmarkEnd w:id="10441"/>
      <w:bookmarkEnd w:id="10442"/>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443" w:name="_Toc129169903"/>
      <w:bookmarkStart w:id="10444" w:name="_Toc145708272"/>
      <w:bookmarkStart w:id="10445" w:name="_Toc160570820"/>
      <w:bookmarkStart w:id="10446" w:name="_Toc162008416"/>
      <w:bookmarkStart w:id="10447" w:name="_Toc185516087"/>
      <w:bookmarkStart w:id="10448" w:name="_Toc192873395"/>
      <w:bookmarkStart w:id="10449" w:name="_Toc200971108"/>
      <w:bookmarkStart w:id="10450" w:name="_Toc207722439"/>
      <w:bookmarkStart w:id="10451" w:name="_Toc209521302"/>
      <w:bookmarkStart w:id="10452" w:name="_Toc218779138"/>
      <w:r>
        <w:t>8A.1.7</w:t>
      </w:r>
      <w:r>
        <w:tab/>
        <w:t>Error Handling</w:t>
      </w:r>
      <w:bookmarkEnd w:id="10443"/>
      <w:bookmarkEnd w:id="10444"/>
      <w:bookmarkEnd w:id="10445"/>
      <w:bookmarkEnd w:id="10446"/>
      <w:bookmarkEnd w:id="10447"/>
      <w:bookmarkEnd w:id="10448"/>
      <w:bookmarkEnd w:id="10449"/>
      <w:bookmarkEnd w:id="10450"/>
      <w:bookmarkEnd w:id="10451"/>
      <w:bookmarkEnd w:id="10452"/>
    </w:p>
    <w:p w14:paraId="28DDC070" w14:textId="77777777" w:rsidR="00200A25" w:rsidRDefault="00200A25" w:rsidP="00200A25">
      <w:pPr>
        <w:pStyle w:val="Heading4"/>
      </w:pPr>
      <w:bookmarkStart w:id="10453" w:name="_Toc129169904"/>
      <w:bookmarkStart w:id="10454" w:name="_Toc145708273"/>
      <w:bookmarkStart w:id="10455" w:name="_Toc160570821"/>
      <w:bookmarkStart w:id="10456" w:name="_Toc162008417"/>
      <w:bookmarkStart w:id="10457" w:name="_Toc185516088"/>
      <w:bookmarkStart w:id="10458" w:name="_Toc192873396"/>
      <w:bookmarkStart w:id="10459" w:name="_Toc200971109"/>
      <w:bookmarkStart w:id="10460" w:name="_Toc207722440"/>
      <w:bookmarkStart w:id="10461" w:name="_Toc209521303"/>
      <w:bookmarkStart w:id="10462" w:name="_Toc218779139"/>
      <w:r>
        <w:t>8A.1.7.1</w:t>
      </w:r>
      <w:r>
        <w:tab/>
        <w:t>General</w:t>
      </w:r>
      <w:bookmarkEnd w:id="10453"/>
      <w:bookmarkEnd w:id="10454"/>
      <w:bookmarkEnd w:id="10455"/>
      <w:bookmarkEnd w:id="10456"/>
      <w:bookmarkEnd w:id="10457"/>
      <w:bookmarkEnd w:id="10458"/>
      <w:bookmarkEnd w:id="10459"/>
      <w:bookmarkEnd w:id="10460"/>
      <w:bookmarkEnd w:id="10461"/>
      <w:bookmarkEnd w:id="1046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463" w:name="_Toc129169905"/>
      <w:bookmarkStart w:id="10464" w:name="_Toc145708274"/>
      <w:bookmarkStart w:id="10465" w:name="_Toc160570822"/>
      <w:bookmarkStart w:id="10466" w:name="_Toc162008418"/>
      <w:bookmarkStart w:id="10467" w:name="_Toc185516089"/>
      <w:bookmarkStart w:id="10468" w:name="_Toc192873397"/>
      <w:bookmarkStart w:id="10469" w:name="_Toc200971110"/>
      <w:bookmarkStart w:id="10470" w:name="_Toc207722441"/>
      <w:bookmarkStart w:id="10471" w:name="_Toc209521304"/>
      <w:bookmarkStart w:id="10472" w:name="_Toc218779140"/>
      <w:r>
        <w:t>8A.1.7.2</w:t>
      </w:r>
      <w:r>
        <w:tab/>
        <w:t>Protocol Errors</w:t>
      </w:r>
      <w:bookmarkEnd w:id="10463"/>
      <w:bookmarkEnd w:id="10464"/>
      <w:bookmarkEnd w:id="10465"/>
      <w:bookmarkEnd w:id="10466"/>
      <w:bookmarkEnd w:id="10467"/>
      <w:bookmarkEnd w:id="10468"/>
      <w:bookmarkEnd w:id="10469"/>
      <w:bookmarkEnd w:id="10470"/>
      <w:bookmarkEnd w:id="10471"/>
      <w:bookmarkEnd w:id="1047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473" w:name="_Toc129169906"/>
      <w:bookmarkStart w:id="10474" w:name="_Toc145708275"/>
      <w:bookmarkStart w:id="10475" w:name="_Toc160570823"/>
      <w:bookmarkStart w:id="10476" w:name="_Toc162008419"/>
      <w:bookmarkStart w:id="10477" w:name="_Toc185516090"/>
      <w:bookmarkStart w:id="10478" w:name="_Toc192873398"/>
      <w:bookmarkStart w:id="10479" w:name="_Toc200971111"/>
      <w:bookmarkStart w:id="10480" w:name="_Toc207722442"/>
      <w:bookmarkStart w:id="10481" w:name="_Toc209521305"/>
      <w:bookmarkStart w:id="10482" w:name="_Toc218779141"/>
      <w:r>
        <w:t>8A.1.7.3</w:t>
      </w:r>
      <w:r>
        <w:tab/>
        <w:t>Application Errors</w:t>
      </w:r>
      <w:bookmarkEnd w:id="10473"/>
      <w:bookmarkEnd w:id="10474"/>
      <w:bookmarkEnd w:id="10475"/>
      <w:bookmarkEnd w:id="10476"/>
      <w:bookmarkEnd w:id="10477"/>
      <w:bookmarkEnd w:id="10478"/>
      <w:bookmarkEnd w:id="10479"/>
      <w:bookmarkEnd w:id="10480"/>
      <w:bookmarkEnd w:id="10481"/>
      <w:bookmarkEnd w:id="10482"/>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483" w:name="_Toc129169907"/>
      <w:bookmarkStart w:id="10484" w:name="_Toc145708276"/>
      <w:bookmarkStart w:id="10485" w:name="_Toc160570824"/>
      <w:bookmarkStart w:id="10486" w:name="_Toc162008420"/>
      <w:bookmarkStart w:id="10487" w:name="_Toc185516091"/>
      <w:bookmarkStart w:id="10488" w:name="_Toc192873399"/>
      <w:bookmarkStart w:id="10489" w:name="_Toc200971112"/>
      <w:bookmarkStart w:id="10490" w:name="_Toc207722443"/>
      <w:bookmarkStart w:id="10491" w:name="_Toc209521306"/>
      <w:bookmarkStart w:id="10492" w:name="_Toc218779142"/>
      <w:r>
        <w:t>8A.1.8</w:t>
      </w:r>
      <w:r>
        <w:tab/>
        <w:t>Feature negotiation</w:t>
      </w:r>
      <w:bookmarkEnd w:id="10483"/>
      <w:bookmarkEnd w:id="10484"/>
      <w:bookmarkEnd w:id="10485"/>
      <w:bookmarkEnd w:id="10486"/>
      <w:bookmarkEnd w:id="10487"/>
      <w:bookmarkEnd w:id="10488"/>
      <w:bookmarkEnd w:id="10489"/>
      <w:bookmarkEnd w:id="10490"/>
      <w:bookmarkEnd w:id="10491"/>
      <w:bookmarkEnd w:id="1049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493" w:name="_Toc85734513"/>
      <w:bookmarkStart w:id="10494" w:name="_Toc89431812"/>
      <w:bookmarkStart w:id="10495" w:name="_Toc97042726"/>
      <w:bookmarkStart w:id="10496" w:name="_Toc97045870"/>
      <w:bookmarkStart w:id="10497" w:name="_Toc97155615"/>
      <w:bookmarkStart w:id="10498" w:name="_Toc101521707"/>
      <w:bookmarkStart w:id="10499" w:name="_Toc138762014"/>
      <w:bookmarkStart w:id="10500" w:name="_Toc145708277"/>
      <w:bookmarkStart w:id="10501" w:name="_Toc160570825"/>
      <w:bookmarkStart w:id="10502" w:name="_Toc162008421"/>
      <w:bookmarkStart w:id="10503" w:name="_Toc185516092"/>
      <w:bookmarkStart w:id="10504" w:name="_Toc192873400"/>
      <w:bookmarkStart w:id="10505" w:name="_Toc200971113"/>
      <w:bookmarkStart w:id="10506" w:name="_Toc207722444"/>
      <w:bookmarkStart w:id="10507" w:name="_Toc209521307"/>
      <w:bookmarkStart w:id="10508" w:name="_Toc218779143"/>
      <w:r>
        <w:t>9</w:t>
      </w:r>
      <w:r>
        <w:tab/>
        <w:t>Edge Configuration Server API Definitions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2EB69EEF" w14:textId="60A34CEB" w:rsidR="00721A12" w:rsidRPr="00771852" w:rsidRDefault="00721A12" w:rsidP="00721A12">
      <w:pPr>
        <w:pStyle w:val="Heading2"/>
      </w:pPr>
      <w:bookmarkStart w:id="10509" w:name="_Toc85734514"/>
      <w:bookmarkStart w:id="10510" w:name="_Toc89431813"/>
      <w:bookmarkStart w:id="10511" w:name="_Toc97042727"/>
      <w:bookmarkStart w:id="10512" w:name="_Toc97045871"/>
      <w:bookmarkStart w:id="10513" w:name="_Toc97155616"/>
      <w:bookmarkStart w:id="10514" w:name="_Toc101521708"/>
      <w:bookmarkStart w:id="10515" w:name="_Toc138762015"/>
      <w:bookmarkStart w:id="10516" w:name="_Toc145708278"/>
      <w:bookmarkStart w:id="10517" w:name="_Toc160570826"/>
      <w:bookmarkStart w:id="10518" w:name="_Toc162008422"/>
      <w:bookmarkStart w:id="10519" w:name="_Toc185516093"/>
      <w:bookmarkStart w:id="10520" w:name="_Toc192873401"/>
      <w:bookmarkStart w:id="10521" w:name="_Toc200971114"/>
      <w:bookmarkStart w:id="10522" w:name="_Toc207722445"/>
      <w:bookmarkStart w:id="10523" w:name="_Toc209521308"/>
      <w:bookmarkStart w:id="10524" w:name="_Toc218779144"/>
      <w:bookmarkStart w:id="10525" w:name="_Toc61651623"/>
      <w:r>
        <w:t>9.1</w:t>
      </w:r>
      <w:r>
        <w:tab/>
        <w:t>Eecs_EESRegistration API</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2EFBFDBF" w14:textId="435B92F7" w:rsidR="00721A12" w:rsidRDefault="00721A12" w:rsidP="00721A12">
      <w:pPr>
        <w:pStyle w:val="Heading3"/>
      </w:pPr>
      <w:bookmarkStart w:id="10526" w:name="_Toc85734515"/>
      <w:bookmarkStart w:id="10527" w:name="_Toc89431814"/>
      <w:bookmarkStart w:id="10528" w:name="_Toc97042728"/>
      <w:bookmarkStart w:id="10529" w:name="_Toc97045872"/>
      <w:bookmarkStart w:id="10530" w:name="_Toc97155617"/>
      <w:bookmarkStart w:id="10531" w:name="_Toc101521709"/>
      <w:bookmarkStart w:id="10532" w:name="_Toc138762016"/>
      <w:bookmarkStart w:id="10533" w:name="_Toc145708279"/>
      <w:bookmarkStart w:id="10534" w:name="_Toc160570827"/>
      <w:bookmarkStart w:id="10535" w:name="_Toc162008423"/>
      <w:bookmarkStart w:id="10536" w:name="_Toc185516094"/>
      <w:bookmarkStart w:id="10537" w:name="_Toc192873402"/>
      <w:bookmarkStart w:id="10538" w:name="_Toc200971115"/>
      <w:bookmarkStart w:id="10539" w:name="_Toc207722446"/>
      <w:bookmarkStart w:id="10540" w:name="_Toc209521309"/>
      <w:bookmarkStart w:id="10541" w:name="_Toc218779145"/>
      <w:r>
        <w:t>9.1.1</w:t>
      </w:r>
      <w:r>
        <w:tab/>
      </w:r>
      <w:bookmarkEnd w:id="10526"/>
      <w:r w:rsidR="009616F6">
        <w:t>Introduction</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542" w:name="_Toc85734516"/>
      <w:bookmarkStart w:id="10543" w:name="_Toc89431815"/>
      <w:bookmarkStart w:id="10544" w:name="_Toc97042729"/>
      <w:bookmarkStart w:id="10545" w:name="_Toc97045873"/>
      <w:bookmarkStart w:id="10546" w:name="_Toc97155618"/>
      <w:bookmarkStart w:id="10547" w:name="_Toc101521710"/>
      <w:bookmarkStart w:id="10548" w:name="_Toc138762017"/>
      <w:bookmarkStart w:id="10549" w:name="_Toc145708280"/>
      <w:bookmarkStart w:id="10550" w:name="_Toc160570828"/>
      <w:bookmarkStart w:id="10551" w:name="_Toc162008424"/>
      <w:bookmarkStart w:id="10552" w:name="_Toc185516095"/>
      <w:bookmarkStart w:id="10553" w:name="_Toc192873403"/>
      <w:bookmarkStart w:id="10554" w:name="_Toc200971116"/>
      <w:bookmarkStart w:id="10555" w:name="_Toc207722447"/>
      <w:bookmarkStart w:id="10556" w:name="_Toc209521310"/>
      <w:bookmarkStart w:id="10557" w:name="_Toc218779146"/>
      <w:r>
        <w:t>9.1</w:t>
      </w:r>
      <w:r w:rsidR="00721A12">
        <w:t>.2</w:t>
      </w:r>
      <w:r w:rsidR="00721A12">
        <w:tab/>
        <w:t>Resources</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0225CA2C" w14:textId="79D88178" w:rsidR="00721A12" w:rsidRDefault="00293795" w:rsidP="00721A12">
      <w:pPr>
        <w:pStyle w:val="Heading4"/>
      </w:pPr>
      <w:bookmarkStart w:id="10558" w:name="_Toc85734517"/>
      <w:bookmarkStart w:id="10559" w:name="_Toc89431816"/>
      <w:bookmarkStart w:id="10560" w:name="_Toc97042730"/>
      <w:bookmarkStart w:id="10561" w:name="_Toc97045874"/>
      <w:bookmarkStart w:id="10562" w:name="_Toc97155619"/>
      <w:bookmarkStart w:id="10563" w:name="_Toc101521711"/>
      <w:bookmarkStart w:id="10564" w:name="_Toc138762018"/>
      <w:bookmarkStart w:id="10565" w:name="_Toc145708281"/>
      <w:bookmarkStart w:id="10566" w:name="_Toc160570829"/>
      <w:bookmarkStart w:id="10567" w:name="_Toc162008425"/>
      <w:bookmarkStart w:id="10568" w:name="_Toc185516096"/>
      <w:bookmarkStart w:id="10569" w:name="_Toc192873404"/>
      <w:bookmarkStart w:id="10570" w:name="_Toc200971117"/>
      <w:bookmarkStart w:id="10571" w:name="_Toc207722448"/>
      <w:bookmarkStart w:id="10572" w:name="_Toc209521311"/>
      <w:bookmarkStart w:id="10573" w:name="_Toc218779147"/>
      <w:r>
        <w:t>9.1</w:t>
      </w:r>
      <w:r w:rsidR="00721A12">
        <w:t>.2.1</w:t>
      </w:r>
      <w:r w:rsidR="00721A12">
        <w:tab/>
        <w:t>Overview</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7.15pt;height:196.85pt" o:ole="">
            <v:imagedata r:id="rId43" o:title=""/>
          </v:shape>
          <o:OLEObject Type="Embed" ProgID="Visio.Drawing.11" ShapeID="_x0000_i1041" DrawAspect="Content" ObjectID="_1833450511"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574" w:name="_Toc85734518"/>
      <w:bookmarkStart w:id="10575" w:name="_Toc89431817"/>
      <w:bookmarkStart w:id="10576" w:name="_Toc97042731"/>
      <w:bookmarkStart w:id="10577" w:name="_Toc97045875"/>
      <w:bookmarkStart w:id="10578" w:name="_Toc97155620"/>
      <w:bookmarkStart w:id="10579" w:name="_Toc101521712"/>
      <w:bookmarkStart w:id="10580" w:name="_Toc138762019"/>
      <w:bookmarkStart w:id="10581" w:name="_Toc145708282"/>
      <w:bookmarkStart w:id="10582" w:name="_Toc160570830"/>
      <w:bookmarkStart w:id="10583" w:name="_Toc162008426"/>
      <w:bookmarkStart w:id="10584" w:name="_Toc185516097"/>
      <w:bookmarkStart w:id="10585" w:name="_Toc192873405"/>
      <w:bookmarkStart w:id="10586" w:name="_Toc200971118"/>
      <w:bookmarkStart w:id="10587" w:name="_Toc207722449"/>
      <w:bookmarkStart w:id="10588" w:name="_Toc209521312"/>
      <w:bookmarkStart w:id="10589" w:name="_Toc218779148"/>
      <w:r>
        <w:lastRenderedPageBreak/>
        <w:t>9.</w:t>
      </w:r>
      <w:r w:rsidR="00293795">
        <w:t>1</w:t>
      </w:r>
      <w:r>
        <w:t>.2.2</w:t>
      </w:r>
      <w:r>
        <w:tab/>
        <w:t>Resource</w:t>
      </w:r>
      <w:r w:rsidRPr="00831458">
        <w:t xml:space="preserve">: </w:t>
      </w:r>
      <w:r>
        <w:t>EES Registrations</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27AA3C4C" w14:textId="30F15DD2" w:rsidR="00721A12" w:rsidRDefault="00721A12" w:rsidP="00721A12">
      <w:pPr>
        <w:pStyle w:val="Heading5"/>
        <w:rPr>
          <w:lang w:eastAsia="zh-CN"/>
        </w:rPr>
      </w:pPr>
      <w:bookmarkStart w:id="10590" w:name="_Toc85734519"/>
      <w:bookmarkStart w:id="10591" w:name="_Toc89431818"/>
      <w:bookmarkStart w:id="10592" w:name="_Toc97042732"/>
      <w:bookmarkStart w:id="10593" w:name="_Toc97045876"/>
      <w:bookmarkStart w:id="10594" w:name="_Toc97155621"/>
      <w:bookmarkStart w:id="10595" w:name="_Toc101521713"/>
      <w:bookmarkStart w:id="10596" w:name="_Toc138762020"/>
      <w:bookmarkStart w:id="10597" w:name="_Toc145708283"/>
      <w:bookmarkStart w:id="10598" w:name="_Toc160570831"/>
      <w:bookmarkStart w:id="10599" w:name="_Toc162008427"/>
      <w:bookmarkStart w:id="10600" w:name="_Toc185516098"/>
      <w:bookmarkStart w:id="10601" w:name="_Toc192873406"/>
      <w:bookmarkStart w:id="10602" w:name="_Toc200971119"/>
      <w:bookmarkStart w:id="10603" w:name="_Toc207722450"/>
      <w:bookmarkStart w:id="10604" w:name="_Toc209521313"/>
      <w:bookmarkStart w:id="10605" w:name="_Toc218779149"/>
      <w:r>
        <w:rPr>
          <w:lang w:eastAsia="zh-CN"/>
        </w:rPr>
        <w:t>9.</w:t>
      </w:r>
      <w:r w:rsidR="00293795">
        <w:rPr>
          <w:lang w:eastAsia="zh-CN"/>
        </w:rPr>
        <w:t>1</w:t>
      </w:r>
      <w:r>
        <w:rPr>
          <w:lang w:eastAsia="zh-CN"/>
        </w:rPr>
        <w:t>.2.2.1</w:t>
      </w:r>
      <w:r>
        <w:rPr>
          <w:lang w:eastAsia="zh-CN"/>
        </w:rPr>
        <w:tab/>
        <w:t>Description</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606" w:name="_Toc85734520"/>
      <w:bookmarkStart w:id="10607" w:name="_Toc89431819"/>
      <w:bookmarkStart w:id="10608" w:name="_Toc97042733"/>
      <w:bookmarkStart w:id="10609" w:name="_Toc97045877"/>
      <w:bookmarkStart w:id="10610" w:name="_Toc97155622"/>
      <w:bookmarkStart w:id="10611" w:name="_Toc101521714"/>
      <w:bookmarkStart w:id="10612" w:name="_Toc138762021"/>
      <w:bookmarkStart w:id="10613" w:name="_Toc145708284"/>
      <w:bookmarkStart w:id="10614" w:name="_Toc160570832"/>
      <w:bookmarkStart w:id="10615" w:name="_Toc162008428"/>
      <w:bookmarkStart w:id="10616" w:name="_Toc185516099"/>
      <w:bookmarkStart w:id="10617" w:name="_Toc192873407"/>
      <w:bookmarkStart w:id="10618" w:name="_Toc200971120"/>
      <w:bookmarkStart w:id="10619" w:name="_Toc207722451"/>
      <w:bookmarkStart w:id="10620" w:name="_Toc209521314"/>
      <w:bookmarkStart w:id="10621" w:name="_Toc218779150"/>
      <w:r>
        <w:rPr>
          <w:lang w:eastAsia="zh-CN"/>
        </w:rPr>
        <w:t>9.</w:t>
      </w:r>
      <w:r w:rsidR="00293795">
        <w:rPr>
          <w:lang w:eastAsia="zh-CN"/>
        </w:rPr>
        <w:t>1</w:t>
      </w:r>
      <w:r>
        <w:rPr>
          <w:lang w:eastAsia="zh-CN"/>
        </w:rPr>
        <w:t>.2.2.2</w:t>
      </w:r>
      <w:r>
        <w:rPr>
          <w:lang w:eastAsia="zh-CN"/>
        </w:rPr>
        <w:tab/>
        <w:t>Resource Definition</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622" w:name="_Toc85734521"/>
      <w:bookmarkStart w:id="10623" w:name="_Toc89431820"/>
      <w:bookmarkStart w:id="10624" w:name="_Toc97042734"/>
      <w:bookmarkStart w:id="10625" w:name="_Toc97045878"/>
      <w:bookmarkStart w:id="10626" w:name="_Toc97155623"/>
      <w:bookmarkStart w:id="10627" w:name="_Toc101521715"/>
      <w:bookmarkStart w:id="10628" w:name="_Toc138762022"/>
      <w:bookmarkStart w:id="10629" w:name="_Toc145708285"/>
      <w:bookmarkStart w:id="10630" w:name="_Toc160570833"/>
      <w:bookmarkStart w:id="10631" w:name="_Toc162008429"/>
      <w:bookmarkStart w:id="10632" w:name="_Toc185516100"/>
      <w:bookmarkStart w:id="10633" w:name="_Toc192873408"/>
      <w:bookmarkStart w:id="10634" w:name="_Toc200971121"/>
      <w:bookmarkStart w:id="10635" w:name="_Toc207722452"/>
      <w:bookmarkStart w:id="10636" w:name="_Toc209521315"/>
      <w:bookmarkStart w:id="10637" w:name="_Toc218779151"/>
      <w:r>
        <w:rPr>
          <w:lang w:eastAsia="zh-CN"/>
        </w:rPr>
        <w:t>9.</w:t>
      </w:r>
      <w:r w:rsidR="00293795">
        <w:rPr>
          <w:lang w:eastAsia="zh-CN"/>
        </w:rPr>
        <w:t>1</w:t>
      </w:r>
      <w:r>
        <w:rPr>
          <w:lang w:eastAsia="zh-CN"/>
        </w:rPr>
        <w:t>.2.2.3</w:t>
      </w:r>
      <w:r>
        <w:rPr>
          <w:lang w:eastAsia="zh-CN"/>
        </w:rPr>
        <w:tab/>
        <w:t>Resource Standard Methods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5D8DC62D" w14:textId="0FAB59F2" w:rsidR="00721A12" w:rsidRDefault="00721A12" w:rsidP="00450DFB">
      <w:pPr>
        <w:pStyle w:val="H6"/>
        <w:rPr>
          <w:lang w:eastAsia="zh-CN"/>
        </w:rPr>
      </w:pPr>
      <w:bookmarkStart w:id="10638" w:name="_Toc85734522"/>
      <w:bookmarkStart w:id="10639" w:name="_Toc89431821"/>
      <w:bookmarkStart w:id="10640" w:name="_Toc97042735"/>
      <w:bookmarkStart w:id="10641" w:name="_Toc97045879"/>
      <w:bookmarkStart w:id="10642" w:name="_Toc97155624"/>
      <w:bookmarkStart w:id="10643" w:name="_Toc101521716"/>
      <w:bookmarkStart w:id="10644" w:name="_Toc138762023"/>
      <w:bookmarkStart w:id="10645" w:name="_Toc145708286"/>
      <w:bookmarkStart w:id="10646" w:name="_Toc160570834"/>
      <w:bookmarkStart w:id="10647" w:name="_Toc162008430"/>
      <w:bookmarkStart w:id="10648" w:name="_Toc185516101"/>
      <w:bookmarkStart w:id="10649" w:name="_Toc192873409"/>
      <w:bookmarkStart w:id="10650" w:name="_Toc200971122"/>
      <w:bookmarkStart w:id="10651" w:name="_Toc207722453"/>
      <w:bookmarkStart w:id="10652" w:name="_Toc209521316"/>
      <w:r>
        <w:rPr>
          <w:lang w:eastAsia="zh-CN"/>
        </w:rPr>
        <w:t>9.</w:t>
      </w:r>
      <w:r w:rsidR="00293795">
        <w:rPr>
          <w:lang w:eastAsia="zh-CN"/>
        </w:rPr>
        <w:t>1</w:t>
      </w:r>
      <w:r>
        <w:rPr>
          <w:lang w:eastAsia="zh-CN"/>
        </w:rPr>
        <w:t>.2.2.3.1</w:t>
      </w:r>
      <w:r>
        <w:rPr>
          <w:lang w:eastAsia="zh-CN"/>
        </w:rPr>
        <w:tab/>
        <w:t>POST</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653" w:name="_Toc85734523"/>
      <w:bookmarkStart w:id="10654" w:name="_Toc89431822"/>
      <w:bookmarkStart w:id="10655" w:name="_Toc97042736"/>
      <w:bookmarkStart w:id="10656" w:name="_Toc97045880"/>
      <w:bookmarkStart w:id="10657" w:name="_Toc97155625"/>
      <w:bookmarkStart w:id="10658" w:name="_Toc101521717"/>
      <w:bookmarkStart w:id="10659" w:name="_Toc138762024"/>
      <w:bookmarkStart w:id="10660" w:name="_Toc145708287"/>
      <w:bookmarkStart w:id="10661" w:name="_Toc160570835"/>
      <w:bookmarkStart w:id="10662" w:name="_Toc162008431"/>
      <w:bookmarkStart w:id="10663" w:name="_Toc185516102"/>
      <w:bookmarkStart w:id="10664" w:name="_Toc192873410"/>
      <w:bookmarkStart w:id="10665" w:name="_Toc200971123"/>
      <w:bookmarkStart w:id="10666" w:name="_Toc207722454"/>
      <w:bookmarkStart w:id="10667" w:name="_Toc209521317"/>
      <w:bookmarkStart w:id="10668" w:name="_Toc218779152"/>
      <w:r>
        <w:rPr>
          <w:lang w:eastAsia="zh-CN"/>
        </w:rPr>
        <w:lastRenderedPageBreak/>
        <w:t>9.</w:t>
      </w:r>
      <w:r w:rsidR="00293795">
        <w:rPr>
          <w:lang w:eastAsia="zh-CN"/>
        </w:rPr>
        <w:t>1</w:t>
      </w:r>
      <w:r>
        <w:rPr>
          <w:lang w:eastAsia="zh-CN"/>
        </w:rPr>
        <w:t>.2.2.4</w:t>
      </w:r>
      <w:r>
        <w:rPr>
          <w:lang w:eastAsia="zh-CN"/>
        </w:rPr>
        <w:tab/>
        <w:t>Resource Custom Operations</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202A7B73" w14:textId="77777777" w:rsidR="00721A12" w:rsidRDefault="00721A12" w:rsidP="00721A12">
      <w:r>
        <w:t>None.</w:t>
      </w:r>
    </w:p>
    <w:p w14:paraId="18CEB14A" w14:textId="711A8F14" w:rsidR="00721A12" w:rsidRDefault="00721A12" w:rsidP="00721A12">
      <w:pPr>
        <w:pStyle w:val="Heading4"/>
      </w:pPr>
      <w:bookmarkStart w:id="10669" w:name="_Toc85734524"/>
      <w:bookmarkStart w:id="10670" w:name="_Toc89431823"/>
      <w:bookmarkStart w:id="10671" w:name="_Toc97042737"/>
      <w:bookmarkStart w:id="10672" w:name="_Toc97045881"/>
      <w:bookmarkStart w:id="10673" w:name="_Toc97155626"/>
      <w:bookmarkStart w:id="10674" w:name="_Toc101521718"/>
      <w:bookmarkStart w:id="10675" w:name="_Toc138762025"/>
      <w:bookmarkStart w:id="10676" w:name="_Toc145708288"/>
      <w:bookmarkStart w:id="10677" w:name="_Toc160570836"/>
      <w:bookmarkStart w:id="10678" w:name="_Toc162008432"/>
      <w:bookmarkStart w:id="10679" w:name="_Toc185516103"/>
      <w:bookmarkStart w:id="10680" w:name="_Toc192873411"/>
      <w:bookmarkStart w:id="10681" w:name="_Toc200971124"/>
      <w:bookmarkStart w:id="10682" w:name="_Toc207722455"/>
      <w:bookmarkStart w:id="10683" w:name="_Toc209521318"/>
      <w:bookmarkStart w:id="10684" w:name="_Toc218779153"/>
      <w:r>
        <w:t>9.</w:t>
      </w:r>
      <w:r w:rsidR="00293795">
        <w:t>1</w:t>
      </w:r>
      <w:r>
        <w:t>.2.3</w:t>
      </w:r>
      <w:r>
        <w:tab/>
        <w:t>Resource</w:t>
      </w:r>
      <w:r w:rsidRPr="00831458">
        <w:t xml:space="preserve">: </w:t>
      </w:r>
      <w:r>
        <w:t>Individual EES Registration</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4C741470" w14:textId="48DBC111" w:rsidR="00721A12" w:rsidRDefault="00721A12" w:rsidP="00721A12">
      <w:pPr>
        <w:pStyle w:val="Heading5"/>
        <w:rPr>
          <w:lang w:eastAsia="zh-CN"/>
        </w:rPr>
      </w:pPr>
      <w:bookmarkStart w:id="10685" w:name="_Toc85734525"/>
      <w:bookmarkStart w:id="10686" w:name="_Toc89431824"/>
      <w:bookmarkStart w:id="10687" w:name="_Toc97042738"/>
      <w:bookmarkStart w:id="10688" w:name="_Toc97045882"/>
      <w:bookmarkStart w:id="10689" w:name="_Toc97155627"/>
      <w:bookmarkStart w:id="10690" w:name="_Toc101521719"/>
      <w:bookmarkStart w:id="10691" w:name="_Toc138762026"/>
      <w:bookmarkStart w:id="10692" w:name="_Toc145708289"/>
      <w:bookmarkStart w:id="10693" w:name="_Toc160570837"/>
      <w:bookmarkStart w:id="10694" w:name="_Toc162008433"/>
      <w:bookmarkStart w:id="10695" w:name="_Toc185516104"/>
      <w:bookmarkStart w:id="10696" w:name="_Toc192873412"/>
      <w:bookmarkStart w:id="10697" w:name="_Toc200971125"/>
      <w:bookmarkStart w:id="10698" w:name="_Toc207722456"/>
      <w:bookmarkStart w:id="10699" w:name="_Toc209521319"/>
      <w:bookmarkStart w:id="10700" w:name="_Toc218779154"/>
      <w:r>
        <w:rPr>
          <w:lang w:eastAsia="zh-CN"/>
        </w:rPr>
        <w:t>9.</w:t>
      </w:r>
      <w:r w:rsidR="00293795">
        <w:rPr>
          <w:lang w:eastAsia="zh-CN"/>
        </w:rPr>
        <w:t>1</w:t>
      </w:r>
      <w:r>
        <w:rPr>
          <w:lang w:eastAsia="zh-CN"/>
        </w:rPr>
        <w:t>.2.3.1</w:t>
      </w:r>
      <w:r>
        <w:rPr>
          <w:lang w:eastAsia="zh-CN"/>
        </w:rPr>
        <w:tab/>
        <w:t>Description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701" w:name="_Toc85734526"/>
      <w:bookmarkStart w:id="10702" w:name="_Toc89431825"/>
      <w:bookmarkStart w:id="10703" w:name="_Toc97042739"/>
      <w:bookmarkStart w:id="10704" w:name="_Toc97045883"/>
      <w:bookmarkStart w:id="10705" w:name="_Toc97155628"/>
      <w:bookmarkStart w:id="10706" w:name="_Toc101521720"/>
      <w:bookmarkStart w:id="10707" w:name="_Toc138762027"/>
      <w:bookmarkStart w:id="10708" w:name="_Toc145708290"/>
      <w:bookmarkStart w:id="10709" w:name="_Toc160570838"/>
      <w:bookmarkStart w:id="10710" w:name="_Toc162008434"/>
      <w:bookmarkStart w:id="10711" w:name="_Toc185516105"/>
      <w:bookmarkStart w:id="10712" w:name="_Toc192873413"/>
      <w:bookmarkStart w:id="10713" w:name="_Toc200971126"/>
      <w:bookmarkStart w:id="10714" w:name="_Toc207722457"/>
      <w:bookmarkStart w:id="10715" w:name="_Toc209521320"/>
      <w:bookmarkStart w:id="10716" w:name="_Toc218779155"/>
      <w:r>
        <w:rPr>
          <w:lang w:eastAsia="zh-CN"/>
        </w:rPr>
        <w:t>9.</w:t>
      </w:r>
      <w:r w:rsidR="00293795">
        <w:rPr>
          <w:lang w:eastAsia="zh-CN"/>
        </w:rPr>
        <w:t>1</w:t>
      </w:r>
      <w:r>
        <w:rPr>
          <w:lang w:eastAsia="zh-CN"/>
        </w:rPr>
        <w:t>.2.3.2</w:t>
      </w:r>
      <w:r>
        <w:rPr>
          <w:lang w:eastAsia="zh-CN"/>
        </w:rPr>
        <w:tab/>
        <w:t>Resource Definition</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717" w:name="_Toc85734527"/>
      <w:bookmarkStart w:id="10718" w:name="_Toc89431826"/>
      <w:bookmarkStart w:id="10719" w:name="_Toc97042740"/>
      <w:bookmarkStart w:id="10720" w:name="_Toc97045884"/>
      <w:bookmarkStart w:id="10721" w:name="_Toc97155629"/>
      <w:bookmarkStart w:id="10722" w:name="_Toc101521721"/>
      <w:bookmarkStart w:id="10723" w:name="_Toc138762028"/>
      <w:bookmarkStart w:id="10724" w:name="_Toc145708291"/>
      <w:bookmarkStart w:id="10725" w:name="_Toc160570839"/>
      <w:bookmarkStart w:id="10726" w:name="_Toc162008435"/>
      <w:bookmarkStart w:id="10727" w:name="_Toc185516106"/>
      <w:bookmarkStart w:id="10728" w:name="_Toc192873414"/>
      <w:bookmarkStart w:id="10729" w:name="_Toc200971127"/>
      <w:bookmarkStart w:id="10730" w:name="_Toc207722458"/>
      <w:bookmarkStart w:id="10731" w:name="_Toc209521321"/>
      <w:bookmarkStart w:id="10732" w:name="_Toc218779156"/>
      <w:r>
        <w:rPr>
          <w:lang w:eastAsia="zh-CN"/>
        </w:rPr>
        <w:t>9.</w:t>
      </w:r>
      <w:r w:rsidR="00293795">
        <w:rPr>
          <w:lang w:eastAsia="zh-CN"/>
        </w:rPr>
        <w:t>1</w:t>
      </w:r>
      <w:r>
        <w:rPr>
          <w:lang w:eastAsia="zh-CN"/>
        </w:rPr>
        <w:t>.2.3.3</w:t>
      </w:r>
      <w:r>
        <w:rPr>
          <w:lang w:eastAsia="zh-CN"/>
        </w:rPr>
        <w:tab/>
        <w:t>Resource Standard Methods</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E5718EC" w14:textId="42AECBA8" w:rsidR="00721A12" w:rsidRDefault="00721A12" w:rsidP="00450DFB">
      <w:pPr>
        <w:pStyle w:val="H6"/>
        <w:rPr>
          <w:lang w:eastAsia="zh-CN"/>
        </w:rPr>
      </w:pPr>
      <w:bookmarkStart w:id="10733" w:name="_Toc85734528"/>
      <w:bookmarkStart w:id="10734" w:name="_Toc89431827"/>
      <w:bookmarkStart w:id="10735" w:name="_Toc97042741"/>
      <w:bookmarkStart w:id="10736" w:name="_Toc97045885"/>
      <w:bookmarkStart w:id="10737" w:name="_Toc97155630"/>
      <w:bookmarkStart w:id="10738" w:name="_Toc101521722"/>
      <w:bookmarkStart w:id="10739" w:name="_Toc138762029"/>
      <w:bookmarkStart w:id="10740" w:name="_Toc145708292"/>
      <w:bookmarkStart w:id="10741" w:name="_Toc160570840"/>
      <w:bookmarkStart w:id="10742" w:name="_Toc162008436"/>
      <w:bookmarkStart w:id="10743" w:name="_Toc185516107"/>
      <w:bookmarkStart w:id="10744" w:name="_Toc192873415"/>
      <w:bookmarkStart w:id="10745" w:name="_Toc200971128"/>
      <w:bookmarkStart w:id="10746" w:name="_Toc207722459"/>
      <w:bookmarkStart w:id="10747" w:name="_Toc209521322"/>
      <w:r>
        <w:rPr>
          <w:lang w:eastAsia="zh-CN"/>
        </w:rPr>
        <w:t>9.</w:t>
      </w:r>
      <w:r w:rsidR="00293795">
        <w:rPr>
          <w:lang w:eastAsia="zh-CN"/>
        </w:rPr>
        <w:t>1</w:t>
      </w:r>
      <w:r>
        <w:rPr>
          <w:lang w:eastAsia="zh-CN"/>
        </w:rPr>
        <w:t>.2.3.3.1</w:t>
      </w:r>
      <w:r>
        <w:rPr>
          <w:lang w:eastAsia="zh-CN"/>
        </w:rPr>
        <w:tab/>
        <w:t>GET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450DFB">
      <w:pPr>
        <w:pStyle w:val="H6"/>
        <w:rPr>
          <w:lang w:eastAsia="zh-CN"/>
        </w:rPr>
      </w:pPr>
      <w:bookmarkStart w:id="10748" w:name="_Toc85734529"/>
      <w:bookmarkStart w:id="10749" w:name="_Toc89431828"/>
      <w:bookmarkStart w:id="10750" w:name="_Toc97042742"/>
      <w:bookmarkStart w:id="10751" w:name="_Toc97045886"/>
      <w:bookmarkStart w:id="10752" w:name="_Toc97155631"/>
      <w:bookmarkStart w:id="10753" w:name="_Toc101521723"/>
      <w:bookmarkStart w:id="10754" w:name="_Toc138762030"/>
      <w:bookmarkStart w:id="10755" w:name="_Toc145708293"/>
      <w:bookmarkStart w:id="10756" w:name="_Toc160570841"/>
      <w:bookmarkStart w:id="10757" w:name="_Toc162008437"/>
      <w:bookmarkStart w:id="10758" w:name="_Toc185516108"/>
      <w:bookmarkStart w:id="10759" w:name="_Toc192873416"/>
      <w:bookmarkStart w:id="10760" w:name="_Toc200971129"/>
      <w:bookmarkStart w:id="10761" w:name="_Toc207722460"/>
      <w:bookmarkStart w:id="10762" w:name="_Toc209521323"/>
      <w:r>
        <w:rPr>
          <w:lang w:eastAsia="zh-CN"/>
        </w:rPr>
        <w:t>9.</w:t>
      </w:r>
      <w:r w:rsidR="00293795">
        <w:rPr>
          <w:lang w:eastAsia="zh-CN"/>
        </w:rPr>
        <w:t>1</w:t>
      </w:r>
      <w:r>
        <w:rPr>
          <w:lang w:eastAsia="zh-CN"/>
        </w:rPr>
        <w:t>.2.3.3.2</w:t>
      </w:r>
      <w:r>
        <w:rPr>
          <w:lang w:eastAsia="zh-CN"/>
        </w:rPr>
        <w:tab/>
        <w:t>PUT</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450DFB">
      <w:pPr>
        <w:pStyle w:val="H6"/>
        <w:rPr>
          <w:lang w:eastAsia="zh-CN"/>
        </w:rPr>
      </w:pPr>
      <w:bookmarkStart w:id="10763" w:name="_Toc85734530"/>
      <w:bookmarkStart w:id="10764" w:name="_Toc89431829"/>
      <w:bookmarkStart w:id="10765" w:name="_Toc97042743"/>
      <w:bookmarkStart w:id="10766" w:name="_Toc97045887"/>
      <w:bookmarkStart w:id="10767" w:name="_Toc97155632"/>
      <w:bookmarkStart w:id="10768" w:name="_Toc101521724"/>
      <w:bookmarkStart w:id="10769" w:name="_Toc138762031"/>
      <w:bookmarkStart w:id="10770" w:name="_Toc145708294"/>
      <w:bookmarkStart w:id="10771" w:name="_Toc160570842"/>
      <w:bookmarkStart w:id="10772" w:name="_Toc162008438"/>
      <w:bookmarkStart w:id="10773" w:name="_Toc185516109"/>
      <w:bookmarkStart w:id="10774" w:name="_Toc192873417"/>
      <w:bookmarkStart w:id="10775" w:name="_Toc200971130"/>
      <w:bookmarkStart w:id="10776" w:name="_Toc207722461"/>
      <w:bookmarkStart w:id="10777" w:name="_Toc209521324"/>
      <w:r>
        <w:rPr>
          <w:lang w:eastAsia="zh-CN"/>
        </w:rPr>
        <w:t>9.</w:t>
      </w:r>
      <w:r w:rsidR="00293795">
        <w:rPr>
          <w:lang w:eastAsia="zh-CN"/>
        </w:rPr>
        <w:t>1</w:t>
      </w:r>
      <w:r>
        <w:rPr>
          <w:lang w:eastAsia="zh-CN"/>
        </w:rPr>
        <w:t>.2.3.3.3</w:t>
      </w:r>
      <w:r>
        <w:rPr>
          <w:lang w:eastAsia="zh-CN"/>
        </w:rPr>
        <w:tab/>
        <w:t>DELETE</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50DFB">
      <w:pPr>
        <w:pStyle w:val="H6"/>
        <w:rPr>
          <w:lang w:eastAsia="zh-CN"/>
        </w:rPr>
      </w:pPr>
      <w:bookmarkStart w:id="10778" w:name="_Toc85734531"/>
      <w:bookmarkStart w:id="10779" w:name="_Toc89431830"/>
      <w:bookmarkStart w:id="10780" w:name="_Toc97042744"/>
      <w:bookmarkStart w:id="10781" w:name="_Toc97045888"/>
      <w:bookmarkStart w:id="10782" w:name="_Toc97155633"/>
      <w:bookmarkStart w:id="10783" w:name="_Toc101521725"/>
      <w:bookmarkStart w:id="10784" w:name="_Toc138762032"/>
      <w:bookmarkStart w:id="10785" w:name="_Toc145708295"/>
      <w:bookmarkStart w:id="10786" w:name="_Toc160570843"/>
      <w:bookmarkStart w:id="10787" w:name="_Toc162008439"/>
      <w:bookmarkStart w:id="10788" w:name="_Toc185516110"/>
      <w:bookmarkStart w:id="10789" w:name="_Toc192873418"/>
      <w:bookmarkStart w:id="10790" w:name="_Toc200971131"/>
      <w:bookmarkStart w:id="10791" w:name="_Toc207722462"/>
      <w:bookmarkStart w:id="10792" w:name="_Toc209521325"/>
      <w:r>
        <w:rPr>
          <w:lang w:eastAsia="zh-CN"/>
        </w:rPr>
        <w:t>9.1.2.3.3.4</w:t>
      </w:r>
      <w:r>
        <w:rPr>
          <w:lang w:eastAsia="zh-CN"/>
        </w:rPr>
        <w:tab/>
        <w:t>PATCH</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793" w:name="_Toc85734532"/>
      <w:bookmarkStart w:id="10794" w:name="_Toc89431831"/>
      <w:bookmarkStart w:id="10795" w:name="_Toc97042745"/>
      <w:bookmarkStart w:id="10796" w:name="_Toc97045889"/>
      <w:bookmarkStart w:id="10797" w:name="_Toc97155634"/>
      <w:bookmarkStart w:id="10798" w:name="_Toc101521726"/>
      <w:bookmarkStart w:id="10799" w:name="_Toc138762033"/>
      <w:bookmarkStart w:id="10800" w:name="_Toc145708296"/>
      <w:bookmarkStart w:id="10801" w:name="_Toc160570844"/>
      <w:bookmarkStart w:id="10802" w:name="_Toc162008440"/>
      <w:bookmarkStart w:id="10803" w:name="_Toc185516111"/>
      <w:bookmarkStart w:id="10804" w:name="_Toc192873419"/>
      <w:bookmarkStart w:id="10805" w:name="_Toc200971132"/>
      <w:bookmarkStart w:id="10806" w:name="_Toc207722463"/>
      <w:bookmarkStart w:id="10807" w:name="_Toc209521326"/>
      <w:bookmarkStart w:id="10808" w:name="_Toc218779157"/>
      <w:r>
        <w:rPr>
          <w:lang w:eastAsia="zh-CN"/>
        </w:rPr>
        <w:t>9.1</w:t>
      </w:r>
      <w:r w:rsidR="00721A12">
        <w:rPr>
          <w:lang w:eastAsia="zh-CN"/>
        </w:rPr>
        <w:t>.2.3.4</w:t>
      </w:r>
      <w:r w:rsidR="00721A12">
        <w:rPr>
          <w:lang w:eastAsia="zh-CN"/>
        </w:rPr>
        <w:tab/>
        <w:t>Resource Custom Operations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3F3C700B" w14:textId="77777777" w:rsidR="00721A12" w:rsidRDefault="00721A12" w:rsidP="00721A12">
      <w:r>
        <w:t>None.</w:t>
      </w:r>
    </w:p>
    <w:p w14:paraId="0CA31D1B" w14:textId="362BFB4B" w:rsidR="00721A12" w:rsidRDefault="00730F40" w:rsidP="00721A12">
      <w:pPr>
        <w:pStyle w:val="Heading3"/>
      </w:pPr>
      <w:bookmarkStart w:id="10809" w:name="_Toc85734533"/>
      <w:bookmarkStart w:id="10810" w:name="_Toc89431832"/>
      <w:bookmarkStart w:id="10811" w:name="_Toc97042746"/>
      <w:bookmarkStart w:id="10812" w:name="_Toc97045890"/>
      <w:bookmarkStart w:id="10813" w:name="_Toc97155635"/>
      <w:bookmarkStart w:id="10814" w:name="_Toc101521727"/>
      <w:bookmarkStart w:id="10815" w:name="_Toc138762034"/>
      <w:bookmarkStart w:id="10816" w:name="_Toc145708297"/>
      <w:bookmarkStart w:id="10817" w:name="_Toc160570845"/>
      <w:bookmarkStart w:id="10818" w:name="_Toc162008441"/>
      <w:bookmarkStart w:id="10819" w:name="_Toc185516112"/>
      <w:bookmarkStart w:id="10820" w:name="_Toc192873420"/>
      <w:bookmarkStart w:id="10821" w:name="_Toc200971133"/>
      <w:bookmarkStart w:id="10822" w:name="_Toc207722464"/>
      <w:bookmarkStart w:id="10823" w:name="_Toc209521327"/>
      <w:bookmarkStart w:id="10824" w:name="_Toc218779158"/>
      <w:r>
        <w:t>9.1</w:t>
      </w:r>
      <w:r w:rsidR="00721A12">
        <w:t>.3</w:t>
      </w:r>
      <w:r w:rsidR="00721A12">
        <w:tab/>
        <w:t>Custom Operations without associated resources</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68A056BE" w14:textId="77777777" w:rsidR="00721A12" w:rsidRDefault="00721A12" w:rsidP="00721A12">
      <w:r>
        <w:t>None.</w:t>
      </w:r>
    </w:p>
    <w:p w14:paraId="6A2CB13B" w14:textId="7443F70B" w:rsidR="00721A12" w:rsidRDefault="00730F40" w:rsidP="00721A12">
      <w:pPr>
        <w:pStyle w:val="Heading3"/>
      </w:pPr>
      <w:bookmarkStart w:id="10825" w:name="_Toc85734534"/>
      <w:bookmarkStart w:id="10826" w:name="_Toc89431833"/>
      <w:bookmarkStart w:id="10827" w:name="_Toc97042747"/>
      <w:bookmarkStart w:id="10828" w:name="_Toc97045891"/>
      <w:bookmarkStart w:id="10829" w:name="_Toc97155636"/>
      <w:bookmarkStart w:id="10830" w:name="_Toc101521728"/>
      <w:bookmarkStart w:id="10831" w:name="_Toc138762035"/>
      <w:bookmarkStart w:id="10832" w:name="_Toc145708298"/>
      <w:bookmarkStart w:id="10833" w:name="_Toc160570846"/>
      <w:bookmarkStart w:id="10834" w:name="_Toc162008442"/>
      <w:bookmarkStart w:id="10835" w:name="_Toc185516113"/>
      <w:bookmarkStart w:id="10836" w:name="_Toc192873421"/>
      <w:bookmarkStart w:id="10837" w:name="_Toc200971134"/>
      <w:bookmarkStart w:id="10838" w:name="_Toc207722465"/>
      <w:bookmarkStart w:id="10839" w:name="_Toc209521328"/>
      <w:bookmarkStart w:id="10840" w:name="_Toc218779159"/>
      <w:r>
        <w:t>9.1</w:t>
      </w:r>
      <w:r w:rsidR="00721A12">
        <w:t>.4</w:t>
      </w:r>
      <w:r w:rsidR="00721A12">
        <w:tab/>
        <w:t>Notifications</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4F980816" w14:textId="77777777" w:rsidR="00721A12" w:rsidRPr="00A2226D" w:rsidRDefault="00721A12" w:rsidP="00721A12">
      <w:r>
        <w:t>None.</w:t>
      </w:r>
    </w:p>
    <w:p w14:paraId="167B242A" w14:textId="17F24782" w:rsidR="00721A12" w:rsidRDefault="00721A12" w:rsidP="00721A12">
      <w:pPr>
        <w:pStyle w:val="Heading3"/>
      </w:pPr>
      <w:bookmarkStart w:id="10841" w:name="_Toc85734535"/>
      <w:bookmarkStart w:id="10842" w:name="_Toc89431834"/>
      <w:bookmarkStart w:id="10843" w:name="_Toc97042748"/>
      <w:bookmarkStart w:id="10844" w:name="_Toc97045892"/>
      <w:bookmarkStart w:id="10845" w:name="_Toc97155637"/>
      <w:bookmarkStart w:id="10846" w:name="_Toc101521729"/>
      <w:bookmarkStart w:id="10847" w:name="_Toc138762036"/>
      <w:bookmarkStart w:id="10848" w:name="_Toc145708299"/>
      <w:bookmarkStart w:id="10849" w:name="_Toc160570847"/>
      <w:bookmarkStart w:id="10850" w:name="_Toc162008443"/>
      <w:bookmarkStart w:id="10851" w:name="_Toc185516114"/>
      <w:bookmarkStart w:id="10852" w:name="_Toc192873422"/>
      <w:bookmarkStart w:id="10853" w:name="_Toc200971135"/>
      <w:bookmarkStart w:id="10854" w:name="_Toc207722466"/>
      <w:bookmarkStart w:id="10855" w:name="_Toc209521329"/>
      <w:bookmarkStart w:id="10856" w:name="_Toc218779160"/>
      <w:r>
        <w:t>9.</w:t>
      </w:r>
      <w:r w:rsidR="00730F40">
        <w:t>1</w:t>
      </w:r>
      <w:r>
        <w:t>.5</w:t>
      </w:r>
      <w:r>
        <w:tab/>
        <w:t>Data Model</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0D270F84" w14:textId="3033ED1C" w:rsidR="00721A12" w:rsidRDefault="00721A12" w:rsidP="00721A12">
      <w:pPr>
        <w:pStyle w:val="Heading4"/>
        <w:rPr>
          <w:lang w:eastAsia="zh-CN"/>
        </w:rPr>
      </w:pPr>
      <w:bookmarkStart w:id="10857" w:name="_Toc85734536"/>
      <w:bookmarkStart w:id="10858" w:name="_Toc89431835"/>
      <w:bookmarkStart w:id="10859" w:name="_Toc97042749"/>
      <w:bookmarkStart w:id="10860" w:name="_Toc97045893"/>
      <w:bookmarkStart w:id="10861" w:name="_Toc97155638"/>
      <w:bookmarkStart w:id="10862" w:name="_Toc101521730"/>
      <w:bookmarkStart w:id="10863" w:name="_Toc138762037"/>
      <w:bookmarkStart w:id="10864" w:name="_Toc145708300"/>
      <w:bookmarkStart w:id="10865" w:name="_Toc160570848"/>
      <w:bookmarkStart w:id="10866" w:name="_Toc162008444"/>
      <w:bookmarkStart w:id="10867" w:name="_Toc185516115"/>
      <w:bookmarkStart w:id="10868" w:name="_Toc192873423"/>
      <w:bookmarkStart w:id="10869" w:name="_Toc200971136"/>
      <w:bookmarkStart w:id="10870" w:name="_Toc207722467"/>
      <w:bookmarkStart w:id="10871" w:name="_Toc209521330"/>
      <w:bookmarkStart w:id="10872" w:name="_Toc218779161"/>
      <w:r>
        <w:rPr>
          <w:lang w:eastAsia="zh-CN"/>
        </w:rPr>
        <w:t>9.</w:t>
      </w:r>
      <w:r w:rsidR="00730F40">
        <w:rPr>
          <w:lang w:eastAsia="zh-CN"/>
        </w:rPr>
        <w:t>1</w:t>
      </w:r>
      <w:r>
        <w:rPr>
          <w:lang w:eastAsia="zh-CN"/>
        </w:rPr>
        <w:t>.5.1</w:t>
      </w:r>
      <w:r>
        <w:rPr>
          <w:lang w:eastAsia="zh-CN"/>
        </w:rPr>
        <w:tab/>
        <w:t>General</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873" w:name="_Toc85734537"/>
      <w:bookmarkStart w:id="10874" w:name="_Toc89431836"/>
      <w:bookmarkStart w:id="10875" w:name="_Toc97042750"/>
      <w:bookmarkStart w:id="10876" w:name="_Toc97045894"/>
      <w:bookmarkStart w:id="10877" w:name="_Toc97155639"/>
      <w:bookmarkStart w:id="10878" w:name="_Toc101521731"/>
      <w:bookmarkStart w:id="10879" w:name="_Toc138762038"/>
      <w:bookmarkStart w:id="10880" w:name="_Toc145708301"/>
      <w:bookmarkStart w:id="10881" w:name="_Toc160570849"/>
      <w:bookmarkStart w:id="10882" w:name="_Toc162008445"/>
      <w:bookmarkStart w:id="10883" w:name="_Toc185516116"/>
      <w:bookmarkStart w:id="10884" w:name="_Toc192873424"/>
      <w:bookmarkStart w:id="10885"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886" w:name="_Toc207722468"/>
      <w:bookmarkStart w:id="10887" w:name="_Toc209521331"/>
      <w:bookmarkStart w:id="10888" w:name="_Toc218779162"/>
      <w:r>
        <w:rPr>
          <w:lang w:eastAsia="zh-CN"/>
        </w:rPr>
        <w:lastRenderedPageBreak/>
        <w:t>9.</w:t>
      </w:r>
      <w:r w:rsidR="00730F40">
        <w:rPr>
          <w:lang w:eastAsia="zh-CN"/>
        </w:rPr>
        <w:t>1</w:t>
      </w:r>
      <w:r>
        <w:rPr>
          <w:lang w:eastAsia="zh-CN"/>
        </w:rPr>
        <w:t>.5.2</w:t>
      </w:r>
      <w:r>
        <w:rPr>
          <w:lang w:eastAsia="zh-CN"/>
        </w:rPr>
        <w:tab/>
        <w:t>Structured data types</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3B41D33" w14:textId="145F7F7A" w:rsidR="00721A12" w:rsidRDefault="00721A12" w:rsidP="00721A12">
      <w:pPr>
        <w:pStyle w:val="Heading5"/>
        <w:rPr>
          <w:lang w:eastAsia="zh-CN"/>
        </w:rPr>
      </w:pPr>
      <w:bookmarkStart w:id="10889" w:name="_Toc85734538"/>
      <w:bookmarkStart w:id="10890" w:name="_Toc89431837"/>
      <w:bookmarkStart w:id="10891" w:name="_Toc97042751"/>
      <w:bookmarkStart w:id="10892" w:name="_Toc97045895"/>
      <w:bookmarkStart w:id="10893" w:name="_Toc97155640"/>
      <w:bookmarkStart w:id="10894" w:name="_Toc101521732"/>
      <w:bookmarkStart w:id="10895" w:name="_Toc138762039"/>
      <w:bookmarkStart w:id="10896" w:name="_Toc145708302"/>
      <w:bookmarkStart w:id="10897" w:name="_Toc160570850"/>
      <w:bookmarkStart w:id="10898" w:name="_Toc162008446"/>
      <w:bookmarkStart w:id="10899" w:name="_Toc185516117"/>
      <w:bookmarkStart w:id="10900" w:name="_Toc192873425"/>
      <w:bookmarkStart w:id="10901" w:name="_Toc200971138"/>
      <w:bookmarkStart w:id="10902" w:name="_Toc207722469"/>
      <w:bookmarkStart w:id="10903" w:name="_Toc209521332"/>
      <w:bookmarkStart w:id="10904" w:name="_Toc218779163"/>
      <w:r>
        <w:rPr>
          <w:lang w:eastAsia="zh-CN"/>
        </w:rPr>
        <w:t>9.</w:t>
      </w:r>
      <w:r w:rsidR="00730F40">
        <w:rPr>
          <w:lang w:eastAsia="zh-CN"/>
        </w:rPr>
        <w:t>1</w:t>
      </w:r>
      <w:r>
        <w:rPr>
          <w:lang w:eastAsia="zh-CN"/>
        </w:rPr>
        <w:t>.5.2.1</w:t>
      </w:r>
      <w:r>
        <w:rPr>
          <w:lang w:eastAsia="zh-CN"/>
        </w:rPr>
        <w:tab/>
        <w:t>Introduction</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2CBD544" w14:textId="77777777" w:rsidR="0004249C" w:rsidRDefault="0004249C" w:rsidP="0004249C">
      <w:pPr>
        <w:pStyle w:val="Heading5"/>
        <w:rPr>
          <w:lang w:eastAsia="zh-CN"/>
        </w:rPr>
      </w:pPr>
      <w:bookmarkStart w:id="10905" w:name="_Toc85734539"/>
      <w:bookmarkStart w:id="10906" w:name="_Toc89431838"/>
      <w:bookmarkStart w:id="10907" w:name="_Toc97042752"/>
      <w:bookmarkStart w:id="10908" w:name="_Toc97045896"/>
      <w:bookmarkStart w:id="10909" w:name="_Toc97155641"/>
      <w:bookmarkStart w:id="10910" w:name="_Toc101521733"/>
      <w:bookmarkStart w:id="10911" w:name="_Toc138762040"/>
      <w:bookmarkStart w:id="10912" w:name="_Toc145708303"/>
      <w:bookmarkStart w:id="10913" w:name="_Toc160570851"/>
      <w:bookmarkStart w:id="10914" w:name="_Toc162008447"/>
      <w:bookmarkStart w:id="10915" w:name="_Toc185516118"/>
      <w:bookmarkStart w:id="10916" w:name="_Toc192873426"/>
      <w:bookmarkStart w:id="10917" w:name="_Toc199336456"/>
      <w:bookmarkStart w:id="10918" w:name="_Toc207722470"/>
      <w:bookmarkStart w:id="10919" w:name="_Toc209521333"/>
      <w:bookmarkStart w:id="10920" w:name="_Toc218779164"/>
      <w:r>
        <w:rPr>
          <w:lang w:eastAsia="zh-CN"/>
        </w:rPr>
        <w:t>9.1.5.2.2</w:t>
      </w:r>
      <w:r>
        <w:rPr>
          <w:lang w:eastAsia="zh-CN"/>
        </w:rPr>
        <w:tab/>
        <w:t>Type: EESRegistration</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140B4A">
            <w:pPr>
              <w:pStyle w:val="TAH"/>
            </w:pPr>
            <w:r w:rsidRPr="00140B4A">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21" w:name="_Toc85734540"/>
      <w:bookmarkStart w:id="10922" w:name="_Toc89431839"/>
      <w:bookmarkStart w:id="10923" w:name="_Toc97042753"/>
      <w:bookmarkStart w:id="10924" w:name="_Toc97045897"/>
      <w:bookmarkStart w:id="10925" w:name="_Toc97155642"/>
      <w:bookmarkStart w:id="10926" w:name="_Toc101521734"/>
      <w:bookmarkStart w:id="10927" w:name="_Toc138762041"/>
      <w:bookmarkStart w:id="10928" w:name="_Toc145708304"/>
      <w:bookmarkStart w:id="10929" w:name="_Toc160570852"/>
      <w:bookmarkStart w:id="10930" w:name="_Toc162008448"/>
      <w:bookmarkStart w:id="10931" w:name="_Toc185516119"/>
      <w:bookmarkStart w:id="10932" w:name="_Toc192873427"/>
      <w:bookmarkStart w:id="10933" w:name="_Toc200971140"/>
      <w:bookmarkStart w:id="10934" w:name="_Toc207722471"/>
      <w:bookmarkStart w:id="10935" w:name="_Toc209521334"/>
      <w:bookmarkStart w:id="10936" w:name="_Toc218779165"/>
      <w:r>
        <w:rPr>
          <w:lang w:eastAsia="zh-CN"/>
        </w:rPr>
        <w:lastRenderedPageBreak/>
        <w:t>9.</w:t>
      </w:r>
      <w:r w:rsidR="00730F40">
        <w:rPr>
          <w:lang w:eastAsia="zh-CN"/>
        </w:rPr>
        <w:t>1</w:t>
      </w:r>
      <w:r>
        <w:rPr>
          <w:lang w:eastAsia="zh-CN"/>
        </w:rPr>
        <w:t>.5.2.3</w:t>
      </w:r>
      <w:r>
        <w:rPr>
          <w:lang w:eastAsia="zh-CN"/>
        </w:rPr>
        <w:tab/>
        <w:t>Type: EESProfile</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140B4A">
            <w:pPr>
              <w:pStyle w:val="TAH"/>
            </w:pPr>
            <w:r w:rsidRPr="00140B4A">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37" w:name="_Toc85734541"/>
      <w:bookmarkStart w:id="10938" w:name="_Toc89431840"/>
      <w:bookmarkStart w:id="10939" w:name="_Toc97042754"/>
      <w:bookmarkStart w:id="10940" w:name="_Toc97045898"/>
      <w:bookmarkStart w:id="10941" w:name="_Toc97155643"/>
      <w:bookmarkStart w:id="10942" w:name="_Toc101521735"/>
      <w:bookmarkStart w:id="10943" w:name="_Toc138762042"/>
      <w:bookmarkStart w:id="10944" w:name="_Toc145708305"/>
      <w:bookmarkStart w:id="10945" w:name="_Toc160570853"/>
      <w:bookmarkStart w:id="10946" w:name="_Toc162008449"/>
      <w:bookmarkStart w:id="10947" w:name="_Toc185516120"/>
      <w:bookmarkStart w:id="10948" w:name="_Toc192873428"/>
      <w:bookmarkStart w:id="10949" w:name="_Toc200971141"/>
      <w:bookmarkStart w:id="10950" w:name="_Toc207722472"/>
      <w:bookmarkStart w:id="10951" w:name="_Toc209521335"/>
      <w:bookmarkStart w:id="10952" w:name="_Toc218779166"/>
      <w:r>
        <w:rPr>
          <w:lang w:eastAsia="zh-CN"/>
        </w:rPr>
        <w:t>9.1.5.2.4</w:t>
      </w:r>
      <w:r>
        <w:rPr>
          <w:lang w:eastAsia="zh-CN"/>
        </w:rPr>
        <w:tab/>
        <w:t>Type: EESRegistrationPatch</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140B4A">
            <w:pPr>
              <w:pStyle w:val="TAH"/>
            </w:pPr>
            <w:r w:rsidRPr="00140B4A">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53" w:name="_Toc85734542"/>
      <w:bookmarkStart w:id="10954" w:name="_Toc89431841"/>
      <w:bookmarkStart w:id="10955" w:name="_Toc97042755"/>
      <w:bookmarkStart w:id="10956" w:name="_Toc97045899"/>
      <w:bookmarkStart w:id="10957" w:name="_Toc97155644"/>
      <w:bookmarkStart w:id="10958" w:name="_Toc101521736"/>
      <w:bookmarkStart w:id="10959" w:name="_Toc138762043"/>
      <w:bookmarkStart w:id="10960" w:name="_Toc145708306"/>
      <w:bookmarkStart w:id="10961" w:name="_Toc160570854"/>
      <w:bookmarkStart w:id="10962" w:name="_Toc162008450"/>
      <w:bookmarkStart w:id="10963" w:name="_Toc185516121"/>
      <w:bookmarkStart w:id="10964" w:name="_Toc192873429"/>
      <w:bookmarkStart w:id="10965" w:name="_Toc200971142"/>
      <w:bookmarkStart w:id="10966" w:name="_Toc207722473"/>
      <w:bookmarkStart w:id="10967" w:name="_Toc209521336"/>
      <w:bookmarkStart w:id="10968" w:name="_Toc218779167"/>
      <w:r>
        <w:rPr>
          <w:lang w:eastAsia="zh-CN"/>
        </w:rPr>
        <w:lastRenderedPageBreak/>
        <w:t>9.1.5.2.5</w:t>
      </w:r>
      <w:r>
        <w:rPr>
          <w:lang w:eastAsia="zh-CN"/>
        </w:rPr>
        <w:tab/>
        <w:t>Type: ServiceArea</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140B4A">
            <w:pPr>
              <w:pStyle w:val="TAH"/>
            </w:pPr>
            <w:r w:rsidRPr="00140B4A">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69" w:name="_Toc85734543"/>
      <w:bookmarkStart w:id="10970" w:name="_Toc89431842"/>
      <w:bookmarkStart w:id="10971" w:name="_Toc97042756"/>
      <w:bookmarkStart w:id="10972" w:name="_Toc97045900"/>
      <w:bookmarkStart w:id="10973" w:name="_Toc97155645"/>
      <w:bookmarkStart w:id="10974" w:name="_Toc101521737"/>
      <w:bookmarkStart w:id="10975" w:name="_Toc138762044"/>
      <w:bookmarkStart w:id="10976" w:name="_Toc145708307"/>
      <w:bookmarkStart w:id="10977" w:name="_Toc160570855"/>
      <w:bookmarkStart w:id="10978" w:name="_Toc162008451"/>
      <w:bookmarkStart w:id="10979" w:name="_Toc185516122"/>
      <w:bookmarkStart w:id="10980" w:name="_Toc192873430"/>
      <w:bookmarkStart w:id="10981" w:name="_Toc200971143"/>
      <w:bookmarkStart w:id="10982" w:name="_Toc207722474"/>
      <w:bookmarkStart w:id="10983" w:name="_Toc209521337"/>
      <w:bookmarkStart w:id="10984" w:name="_Toc218779168"/>
      <w:r>
        <w:rPr>
          <w:lang w:eastAsia="zh-CN"/>
        </w:rPr>
        <w:t>9.1.5.2.6</w:t>
      </w:r>
      <w:r>
        <w:rPr>
          <w:lang w:eastAsia="zh-CN"/>
        </w:rPr>
        <w:tab/>
        <w:t>Type: TopologicalServiceArea</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140B4A">
            <w:pPr>
              <w:pStyle w:val="TAH"/>
            </w:pPr>
            <w:r w:rsidRPr="00140B4A">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985" w:name="_Toc85734544"/>
      <w:bookmarkStart w:id="10986" w:name="_Toc89431843"/>
      <w:bookmarkStart w:id="10987" w:name="_Toc97042757"/>
      <w:bookmarkStart w:id="10988" w:name="_Toc97045901"/>
      <w:bookmarkStart w:id="10989" w:name="_Toc97155646"/>
      <w:bookmarkStart w:id="10990" w:name="_Toc101521738"/>
      <w:bookmarkStart w:id="10991" w:name="_Toc138762045"/>
      <w:bookmarkStart w:id="10992" w:name="_Toc145708308"/>
      <w:bookmarkStart w:id="10993" w:name="_Toc160570856"/>
      <w:bookmarkStart w:id="10994" w:name="_Toc162008452"/>
      <w:bookmarkStart w:id="10995" w:name="_Toc185516123"/>
      <w:bookmarkStart w:id="10996" w:name="_Toc192873431"/>
      <w:bookmarkStart w:id="10997" w:name="_Toc200971144"/>
      <w:bookmarkStart w:id="10998" w:name="_Toc207722475"/>
      <w:bookmarkStart w:id="10999" w:name="_Toc209521338"/>
      <w:bookmarkStart w:id="11000" w:name="_Toc218779169"/>
      <w:r>
        <w:rPr>
          <w:lang w:eastAsia="zh-CN"/>
        </w:rPr>
        <w:t>9.1.5.2.7</w:t>
      </w:r>
      <w:r>
        <w:rPr>
          <w:lang w:eastAsia="zh-CN"/>
        </w:rPr>
        <w:tab/>
        <w:t>Type: GeographicalServiceArea</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140B4A">
            <w:pPr>
              <w:pStyle w:val="TAH"/>
            </w:pPr>
            <w:r w:rsidRPr="00140B4A">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01" w:name="_Toc138762046"/>
      <w:bookmarkStart w:id="11002" w:name="_Toc145708309"/>
      <w:bookmarkStart w:id="11003" w:name="_Toc160570857"/>
      <w:bookmarkStart w:id="11004" w:name="_Toc162008453"/>
      <w:bookmarkStart w:id="11005" w:name="_Toc185516124"/>
      <w:bookmarkStart w:id="11006" w:name="_Toc192873432"/>
      <w:bookmarkStart w:id="11007" w:name="_Toc200971145"/>
      <w:bookmarkStart w:id="11008" w:name="_Toc207722476"/>
      <w:bookmarkStart w:id="11009" w:name="_Toc209521339"/>
      <w:bookmarkStart w:id="11010" w:name="_Toc218779170"/>
      <w:r>
        <w:rPr>
          <w:lang w:eastAsia="zh-CN"/>
        </w:rPr>
        <w:t>9.1.5.2.</w:t>
      </w:r>
      <w:r w:rsidRPr="0045617A">
        <w:rPr>
          <w:lang w:eastAsia="zh-CN"/>
        </w:rPr>
        <w:t>8</w:t>
      </w:r>
      <w:r>
        <w:rPr>
          <w:lang w:eastAsia="zh-CN"/>
        </w:rPr>
        <w:tab/>
        <w:t>Type: EASInstantiationInfo</w:t>
      </w:r>
      <w:bookmarkEnd w:id="11001"/>
      <w:bookmarkEnd w:id="11002"/>
      <w:bookmarkEnd w:id="11003"/>
      <w:bookmarkEnd w:id="11004"/>
      <w:bookmarkEnd w:id="11005"/>
      <w:bookmarkEnd w:id="11006"/>
      <w:bookmarkEnd w:id="11007"/>
      <w:bookmarkEnd w:id="11008"/>
      <w:bookmarkEnd w:id="11009"/>
      <w:bookmarkEnd w:id="11010"/>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140B4A">
            <w:pPr>
              <w:pStyle w:val="TAH"/>
            </w:pPr>
            <w:r w:rsidRPr="00140B4A">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11" w:name="_Toc138762047"/>
      <w:bookmarkStart w:id="11012" w:name="_Toc145708310"/>
      <w:bookmarkStart w:id="11013" w:name="_Toc160570858"/>
      <w:bookmarkStart w:id="11014" w:name="_Toc162008454"/>
      <w:bookmarkStart w:id="11015" w:name="_Toc185516125"/>
      <w:bookmarkStart w:id="11016" w:name="_Toc192873433"/>
      <w:bookmarkStart w:id="11017" w:name="_Toc200971146"/>
      <w:bookmarkStart w:id="11018" w:name="_Toc207722477"/>
      <w:bookmarkStart w:id="11019" w:name="_Toc209521340"/>
      <w:bookmarkStart w:id="11020" w:name="_Toc218779171"/>
      <w:r>
        <w:rPr>
          <w:lang w:eastAsia="zh-CN"/>
        </w:rPr>
        <w:lastRenderedPageBreak/>
        <w:t>9.1.5.2.</w:t>
      </w:r>
      <w:r w:rsidRPr="0045617A">
        <w:rPr>
          <w:lang w:eastAsia="zh-CN"/>
        </w:rPr>
        <w:t>9</w:t>
      </w:r>
      <w:r>
        <w:rPr>
          <w:lang w:eastAsia="zh-CN"/>
        </w:rPr>
        <w:tab/>
        <w:t>Type: InstantiationCriteria</w:t>
      </w:r>
      <w:bookmarkEnd w:id="11011"/>
      <w:bookmarkEnd w:id="11012"/>
      <w:bookmarkEnd w:id="11013"/>
      <w:bookmarkEnd w:id="11014"/>
      <w:bookmarkEnd w:id="11015"/>
      <w:bookmarkEnd w:id="11016"/>
      <w:bookmarkEnd w:id="11017"/>
      <w:bookmarkEnd w:id="11018"/>
      <w:bookmarkEnd w:id="11019"/>
      <w:bookmarkEnd w:id="1102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140B4A">
            <w:pPr>
              <w:pStyle w:val="TAH"/>
            </w:pPr>
            <w:r w:rsidRPr="00140B4A">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21" w:name="_Toc160570859"/>
      <w:bookmarkStart w:id="11022" w:name="_Toc162008455"/>
      <w:bookmarkStart w:id="11023" w:name="_Toc185516126"/>
      <w:bookmarkStart w:id="11024" w:name="_Toc192873434"/>
      <w:bookmarkStart w:id="11025" w:name="_Toc200971147"/>
      <w:bookmarkStart w:id="11026" w:name="_Toc207722478"/>
      <w:bookmarkStart w:id="11027" w:name="_Toc209521341"/>
      <w:bookmarkStart w:id="11028" w:name="_Toc218779172"/>
      <w:r>
        <w:rPr>
          <w:lang w:eastAsia="zh-CN"/>
        </w:rPr>
        <w:t>9.1.5.2</w:t>
      </w:r>
      <w:r w:rsidRPr="0081078C">
        <w:rPr>
          <w:lang w:eastAsia="zh-CN"/>
        </w:rPr>
        <w:t>.</w:t>
      </w:r>
      <w:r w:rsidRPr="00527D5E">
        <w:rPr>
          <w:lang w:eastAsia="zh-CN"/>
        </w:rPr>
        <w:t>10</w:t>
      </w:r>
      <w:r>
        <w:rPr>
          <w:lang w:eastAsia="zh-CN"/>
        </w:rPr>
        <w:tab/>
        <w:t xml:space="preserve">Type: </w:t>
      </w:r>
      <w:r>
        <w:t>EDNInfo</w:t>
      </w:r>
      <w:bookmarkEnd w:id="11021"/>
      <w:bookmarkEnd w:id="11022"/>
      <w:bookmarkEnd w:id="11023"/>
      <w:bookmarkEnd w:id="11024"/>
      <w:bookmarkEnd w:id="11025"/>
      <w:bookmarkEnd w:id="11026"/>
      <w:bookmarkEnd w:id="11027"/>
      <w:bookmarkEnd w:id="1102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1029" w:name="_Toc185516127"/>
      <w:bookmarkStart w:id="11030" w:name="_Toc192873435"/>
      <w:bookmarkStart w:id="11031" w:name="_Toc200971148"/>
      <w:bookmarkStart w:id="11032" w:name="_Toc207722479"/>
      <w:bookmarkStart w:id="11033" w:name="_Toc209521342"/>
      <w:bookmarkStart w:id="11034" w:name="_Toc218779173"/>
      <w:r>
        <w:rPr>
          <w:lang w:eastAsia="zh-CN"/>
        </w:rPr>
        <w:t>9.1.5.2.11</w:t>
      </w:r>
      <w:r>
        <w:rPr>
          <w:lang w:eastAsia="zh-CN"/>
        </w:rPr>
        <w:tab/>
        <w:t>Type: LoadInfo</w:t>
      </w:r>
      <w:bookmarkEnd w:id="11029"/>
      <w:bookmarkEnd w:id="11030"/>
      <w:bookmarkEnd w:id="11031"/>
      <w:bookmarkEnd w:id="11032"/>
      <w:bookmarkEnd w:id="11033"/>
      <w:bookmarkEnd w:id="11034"/>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40B4A">
            <w:pPr>
              <w:pStyle w:val="TAH"/>
            </w:pPr>
            <w:r w:rsidRPr="00140B4A">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bookmarkStart w:id="11035" w:name="_PERM_MCCTEMPBM_CRPT38050102___2" w:colFirst="4" w:colLast="4"/>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140B4A" w:rsidRDefault="001053BF" w:rsidP="00140B4A">
            <w:pPr>
              <w:pStyle w:val="TAL"/>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bookmarkEnd w:id="11035"/>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1036" w:name="_Toc185516128"/>
      <w:bookmarkStart w:id="11037" w:name="_Toc192873436"/>
      <w:bookmarkStart w:id="11038" w:name="_Toc200971149"/>
      <w:bookmarkStart w:id="11039" w:name="_Toc207722480"/>
      <w:bookmarkStart w:id="11040" w:name="_Toc209521343"/>
      <w:bookmarkStart w:id="11041" w:name="_Toc218779174"/>
      <w:r>
        <w:rPr>
          <w:lang w:eastAsia="zh-CN"/>
        </w:rPr>
        <w:lastRenderedPageBreak/>
        <w:t>9.1.5.2.12</w:t>
      </w:r>
      <w:r>
        <w:rPr>
          <w:lang w:eastAsia="zh-CN"/>
        </w:rPr>
        <w:tab/>
        <w:t>Type: UeServSatInfo</w:t>
      </w:r>
      <w:bookmarkEnd w:id="11036"/>
      <w:bookmarkEnd w:id="11037"/>
      <w:bookmarkEnd w:id="11038"/>
      <w:bookmarkEnd w:id="11039"/>
      <w:bookmarkEnd w:id="11040"/>
      <w:bookmarkEnd w:id="11041"/>
    </w:p>
    <w:p w14:paraId="02924126" w14:textId="77777777" w:rsidR="008B790C" w:rsidRDefault="008B790C" w:rsidP="008B790C">
      <w:pPr>
        <w:pStyle w:val="TH"/>
      </w:pPr>
      <w:bookmarkStart w:id="11042" w:name="_Toc85734545"/>
      <w:bookmarkStart w:id="11043" w:name="_Toc89431844"/>
      <w:bookmarkStart w:id="11044" w:name="_Toc97042758"/>
      <w:bookmarkStart w:id="11045" w:name="_Toc97045902"/>
      <w:bookmarkStart w:id="11046" w:name="_Toc97155647"/>
      <w:bookmarkStart w:id="11047" w:name="_Toc101521739"/>
      <w:bookmarkStart w:id="11048" w:name="_Toc138762048"/>
      <w:bookmarkStart w:id="11049" w:name="_Toc145708311"/>
      <w:bookmarkStart w:id="11050" w:name="_Toc160570860"/>
      <w:bookmarkStart w:id="11051" w:name="_Toc162008456"/>
      <w:bookmarkStart w:id="11052" w:name="_Toc185516129"/>
      <w:bookmarkStart w:id="11053" w:name="_Toc192873437"/>
      <w:bookmarkStart w:id="11054"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bookmarkStart w:id="11055" w:name="_PERM_MCCTEMPBM_CRPT38050104___2" w:colFirst="4" w:colLast="4"/>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140B4A" w:rsidRDefault="008B790C" w:rsidP="00140B4A">
            <w:pPr>
              <w:pStyle w:val="TAL"/>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bookmarkEnd w:id="11055"/>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1056" w:name="_Toc207722481"/>
      <w:bookmarkStart w:id="11057" w:name="_Toc209521344"/>
      <w:bookmarkStart w:id="11058" w:name="_Toc218779175"/>
      <w:r>
        <w:rPr>
          <w:lang w:eastAsia="zh-CN"/>
        </w:rPr>
        <w:t>9.1.5.2.1</w:t>
      </w:r>
      <w:r w:rsidRPr="00F0034B">
        <w:rPr>
          <w:lang w:eastAsia="zh-CN"/>
        </w:rPr>
        <w:t>3</w:t>
      </w:r>
      <w:r>
        <w:rPr>
          <w:lang w:eastAsia="zh-CN"/>
        </w:rPr>
        <w:tab/>
        <w:t>Type: App</w:t>
      </w:r>
      <w:r>
        <w:t>SatCovAvailInfo</w:t>
      </w:r>
      <w:bookmarkEnd w:id="11056"/>
      <w:bookmarkEnd w:id="11057"/>
      <w:bookmarkEnd w:id="11058"/>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1059" w:name="_Toc207722482"/>
      <w:bookmarkStart w:id="11060" w:name="_Toc209521345"/>
      <w:bookmarkStart w:id="11061" w:name="_Toc218779176"/>
      <w:r>
        <w:rPr>
          <w:lang w:eastAsia="zh-CN"/>
        </w:rPr>
        <w:t>9.</w:t>
      </w:r>
      <w:r w:rsidR="00730F40">
        <w:rPr>
          <w:lang w:eastAsia="zh-CN"/>
        </w:rPr>
        <w:t>1</w:t>
      </w:r>
      <w:r>
        <w:rPr>
          <w:lang w:eastAsia="zh-CN"/>
        </w:rPr>
        <w:t>.5.3</w:t>
      </w:r>
      <w:r>
        <w:rPr>
          <w:lang w:eastAsia="zh-CN"/>
        </w:rPr>
        <w:tab/>
        <w:t>Simple data types and enumerations</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9"/>
      <w:bookmarkEnd w:id="11060"/>
      <w:bookmarkEnd w:id="11061"/>
    </w:p>
    <w:p w14:paraId="76EF216B" w14:textId="39E856F8" w:rsidR="0039285C" w:rsidRPr="00384E92" w:rsidRDefault="0039285C" w:rsidP="0039285C">
      <w:pPr>
        <w:pStyle w:val="Heading5"/>
      </w:pPr>
      <w:bookmarkStart w:id="11062" w:name="_Toc85734546"/>
      <w:bookmarkStart w:id="11063" w:name="_Toc89431845"/>
      <w:bookmarkStart w:id="11064" w:name="_Toc97042759"/>
      <w:bookmarkStart w:id="11065" w:name="_Toc97045903"/>
      <w:bookmarkStart w:id="11066" w:name="_Toc97155648"/>
      <w:bookmarkStart w:id="11067" w:name="_Toc101521740"/>
      <w:bookmarkStart w:id="11068" w:name="_Toc138762049"/>
      <w:bookmarkStart w:id="11069" w:name="_Toc145708312"/>
      <w:bookmarkStart w:id="11070" w:name="_Toc160570861"/>
      <w:bookmarkStart w:id="11071" w:name="_Toc162008457"/>
      <w:bookmarkStart w:id="11072" w:name="_Toc185516130"/>
      <w:bookmarkStart w:id="11073" w:name="_Toc192873438"/>
      <w:bookmarkStart w:id="11074" w:name="_Toc200971151"/>
      <w:bookmarkStart w:id="11075" w:name="_Toc207722483"/>
      <w:bookmarkStart w:id="11076" w:name="_Toc209521346"/>
      <w:bookmarkStart w:id="11077" w:name="_Toc218779177"/>
      <w:r>
        <w:t>9.1.5.3.1</w:t>
      </w:r>
      <w:r w:rsidRPr="00384E92">
        <w:tab/>
        <w:t>Introduction</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078" w:name="_Toc85734547"/>
      <w:bookmarkStart w:id="11079" w:name="_Toc89431846"/>
      <w:bookmarkStart w:id="11080" w:name="_Toc97042760"/>
      <w:bookmarkStart w:id="11081" w:name="_Toc97045904"/>
      <w:bookmarkStart w:id="11082" w:name="_Toc97155649"/>
      <w:bookmarkStart w:id="11083" w:name="_Toc101521741"/>
      <w:bookmarkStart w:id="11084" w:name="_Toc138762050"/>
      <w:bookmarkStart w:id="11085" w:name="_Toc145708313"/>
      <w:bookmarkStart w:id="11086" w:name="_Toc160570862"/>
      <w:bookmarkStart w:id="11087" w:name="_Toc162008458"/>
      <w:bookmarkStart w:id="11088" w:name="_Toc185516131"/>
      <w:bookmarkStart w:id="11089" w:name="_Toc192873439"/>
      <w:bookmarkStart w:id="11090" w:name="_Toc200971152"/>
      <w:bookmarkStart w:id="11091" w:name="_Toc207722484"/>
      <w:bookmarkStart w:id="11092" w:name="_Toc209521347"/>
      <w:bookmarkStart w:id="11093" w:name="_Toc218779178"/>
      <w:r>
        <w:t>9.1.5.3.2</w:t>
      </w:r>
      <w:r w:rsidRPr="00384E92">
        <w:tab/>
        <w:t>Simple data types</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094" w:name="_Toc85734548"/>
      <w:bookmarkStart w:id="11095" w:name="_Toc89431847"/>
      <w:bookmarkStart w:id="11096" w:name="_Toc97042761"/>
      <w:bookmarkStart w:id="11097" w:name="_Toc97045905"/>
      <w:bookmarkStart w:id="11098" w:name="_Toc97155650"/>
      <w:bookmarkStart w:id="11099" w:name="_Toc101521742"/>
      <w:bookmarkStart w:id="11100" w:name="_Toc138762051"/>
      <w:bookmarkStart w:id="11101" w:name="_Toc145708314"/>
      <w:bookmarkStart w:id="11102" w:name="_Toc160570863"/>
      <w:bookmarkStart w:id="11103" w:name="_Toc162008459"/>
      <w:bookmarkStart w:id="11104" w:name="_Toc185516132"/>
      <w:bookmarkStart w:id="11105" w:name="_Toc192873440"/>
      <w:bookmarkStart w:id="11106" w:name="_Toc200971153"/>
      <w:bookmarkStart w:id="11107" w:name="_Toc207722485"/>
      <w:bookmarkStart w:id="11108" w:name="_Toc209521348"/>
      <w:bookmarkStart w:id="11109" w:name="_Toc218779179"/>
      <w:r>
        <w:t>9.1.5.3.3</w:t>
      </w:r>
      <w:r w:rsidRPr="00BC662F">
        <w:tab/>
        <w:t xml:space="preserve">Enumeration: </w:t>
      </w:r>
      <w:r>
        <w:t>ACRScenario</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110" w:name="_Toc138762052"/>
      <w:bookmarkStart w:id="11111" w:name="_Toc145708315"/>
      <w:bookmarkStart w:id="11112" w:name="_Toc160570864"/>
      <w:bookmarkStart w:id="11113" w:name="_Toc162008460"/>
      <w:bookmarkStart w:id="11114" w:name="_Toc185516133"/>
      <w:bookmarkStart w:id="11115" w:name="_Toc192873441"/>
      <w:bookmarkStart w:id="11116" w:name="_Toc200971154"/>
      <w:bookmarkStart w:id="11117" w:name="_Toc207722486"/>
      <w:bookmarkStart w:id="11118" w:name="_Toc209521349"/>
      <w:bookmarkStart w:id="11119" w:name="_Toc218779180"/>
      <w:r>
        <w:t>9.1.5.3.</w:t>
      </w:r>
      <w:r w:rsidRPr="0045617A">
        <w:t>4</w:t>
      </w:r>
      <w:r w:rsidRPr="00BC662F">
        <w:tab/>
        <w:t xml:space="preserve">Enumeration: </w:t>
      </w:r>
      <w:r>
        <w:t>InstantiationStatus</w:t>
      </w:r>
      <w:bookmarkEnd w:id="11110"/>
      <w:bookmarkEnd w:id="11111"/>
      <w:bookmarkEnd w:id="11112"/>
      <w:bookmarkEnd w:id="11113"/>
      <w:bookmarkEnd w:id="11114"/>
      <w:bookmarkEnd w:id="11115"/>
      <w:bookmarkEnd w:id="11116"/>
      <w:bookmarkEnd w:id="11117"/>
      <w:bookmarkEnd w:id="11118"/>
      <w:bookmarkEnd w:id="1111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120" w:name="_Toc85734549"/>
      <w:bookmarkStart w:id="11121" w:name="_Toc89431848"/>
      <w:bookmarkStart w:id="11122" w:name="_Toc97042762"/>
      <w:bookmarkStart w:id="11123" w:name="_Toc97045906"/>
      <w:bookmarkStart w:id="11124" w:name="_Toc97155651"/>
      <w:bookmarkStart w:id="11125" w:name="_Toc101521743"/>
      <w:bookmarkStart w:id="11126" w:name="_Toc138762053"/>
      <w:bookmarkStart w:id="11127" w:name="_Toc145708316"/>
      <w:bookmarkStart w:id="11128" w:name="_Toc160570865"/>
      <w:bookmarkStart w:id="11129" w:name="_Toc162008461"/>
      <w:bookmarkStart w:id="11130" w:name="_Toc185516134"/>
      <w:bookmarkStart w:id="11131" w:name="_Toc192873442"/>
      <w:bookmarkStart w:id="11132" w:name="_Toc200971155"/>
      <w:bookmarkStart w:id="11133" w:name="_Toc207722487"/>
      <w:bookmarkStart w:id="11134" w:name="_Toc209521350"/>
      <w:bookmarkStart w:id="11135" w:name="_Toc218779181"/>
      <w:r>
        <w:t>9.</w:t>
      </w:r>
      <w:r w:rsidR="00730F40">
        <w:t>1</w:t>
      </w:r>
      <w:r>
        <w:t>.6</w:t>
      </w:r>
      <w:r>
        <w:tab/>
        <w:t>Error Handling</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0F56D94C" w14:textId="77777777" w:rsidR="00FD4223" w:rsidRPr="00D00D02" w:rsidRDefault="00FD4223" w:rsidP="00FD4223">
      <w:pPr>
        <w:pStyle w:val="Heading4"/>
      </w:pPr>
      <w:bookmarkStart w:id="11136" w:name="_Toc185516135"/>
      <w:bookmarkStart w:id="11137" w:name="_Toc192873443"/>
      <w:bookmarkStart w:id="11138" w:name="_Toc200971156"/>
      <w:bookmarkStart w:id="11139" w:name="_Toc207722488"/>
      <w:bookmarkStart w:id="11140" w:name="_Toc209521351"/>
      <w:bookmarkStart w:id="11141" w:name="_Toc218779182"/>
      <w:r w:rsidRPr="00D00D02">
        <w:rPr>
          <w:noProof/>
          <w:lang w:eastAsia="zh-CN"/>
        </w:rPr>
        <w:t>9.</w:t>
      </w:r>
      <w:r>
        <w:rPr>
          <w:noProof/>
          <w:lang w:eastAsia="zh-CN"/>
        </w:rPr>
        <w:t>1</w:t>
      </w:r>
      <w:r w:rsidRPr="00D00D02">
        <w:t>.</w:t>
      </w:r>
      <w:r>
        <w:t>6</w:t>
      </w:r>
      <w:r w:rsidRPr="00D00D02">
        <w:t>.1</w:t>
      </w:r>
      <w:r w:rsidRPr="00D00D02">
        <w:tab/>
        <w:t>General</w:t>
      </w:r>
      <w:bookmarkEnd w:id="11136"/>
      <w:bookmarkEnd w:id="11137"/>
      <w:bookmarkEnd w:id="11138"/>
      <w:bookmarkEnd w:id="11139"/>
      <w:bookmarkEnd w:id="11140"/>
      <w:bookmarkEnd w:id="11141"/>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1142" w:name="_Toc185516136"/>
      <w:bookmarkStart w:id="11143" w:name="_Toc192873444"/>
      <w:bookmarkStart w:id="11144" w:name="_Toc200971157"/>
      <w:bookmarkStart w:id="11145" w:name="_Toc207722489"/>
      <w:bookmarkStart w:id="11146" w:name="_Toc209521352"/>
      <w:bookmarkStart w:id="11147" w:name="_Toc218779183"/>
      <w:r w:rsidRPr="00D00D02">
        <w:rPr>
          <w:noProof/>
          <w:lang w:eastAsia="zh-CN"/>
        </w:rPr>
        <w:t>9.</w:t>
      </w:r>
      <w:r>
        <w:rPr>
          <w:noProof/>
          <w:lang w:eastAsia="zh-CN"/>
        </w:rPr>
        <w:t>1</w:t>
      </w:r>
      <w:r w:rsidRPr="00D00D02">
        <w:t>.</w:t>
      </w:r>
      <w:r>
        <w:t>6</w:t>
      </w:r>
      <w:r w:rsidRPr="00D00D02">
        <w:t>.2</w:t>
      </w:r>
      <w:r w:rsidRPr="00D00D02">
        <w:tab/>
        <w:t>Protocol Errors</w:t>
      </w:r>
      <w:bookmarkEnd w:id="11142"/>
      <w:bookmarkEnd w:id="11143"/>
      <w:bookmarkEnd w:id="11144"/>
      <w:bookmarkEnd w:id="11145"/>
      <w:bookmarkEnd w:id="11146"/>
      <w:bookmarkEnd w:id="11147"/>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1148" w:name="_Toc185516137"/>
      <w:bookmarkStart w:id="11149" w:name="_Toc192873445"/>
      <w:bookmarkStart w:id="11150" w:name="_Toc200971158"/>
      <w:bookmarkStart w:id="11151" w:name="_Toc207722490"/>
      <w:bookmarkStart w:id="11152" w:name="_Toc209521353"/>
      <w:bookmarkStart w:id="11153" w:name="_Toc218779184"/>
      <w:r w:rsidRPr="00D00D02">
        <w:rPr>
          <w:noProof/>
          <w:lang w:eastAsia="zh-CN"/>
        </w:rPr>
        <w:t>9.</w:t>
      </w:r>
      <w:r>
        <w:rPr>
          <w:noProof/>
          <w:lang w:eastAsia="zh-CN"/>
        </w:rPr>
        <w:t>1</w:t>
      </w:r>
      <w:r w:rsidRPr="00D00D02">
        <w:t>.</w:t>
      </w:r>
      <w:r>
        <w:t>6</w:t>
      </w:r>
      <w:r w:rsidRPr="00D00D02">
        <w:t>.3</w:t>
      </w:r>
      <w:r w:rsidRPr="00D00D02">
        <w:tab/>
        <w:t>Application Errors</w:t>
      </w:r>
      <w:bookmarkEnd w:id="11148"/>
      <w:bookmarkEnd w:id="11149"/>
      <w:bookmarkEnd w:id="11150"/>
      <w:bookmarkEnd w:id="11151"/>
      <w:bookmarkEnd w:id="11152"/>
      <w:bookmarkEnd w:id="11153"/>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1154" w:name="_Toc85734550"/>
      <w:bookmarkStart w:id="11155" w:name="_Toc89431849"/>
      <w:bookmarkStart w:id="11156" w:name="_Toc97042763"/>
      <w:bookmarkStart w:id="11157" w:name="_Toc97045907"/>
      <w:bookmarkStart w:id="11158" w:name="_Toc97155652"/>
      <w:bookmarkStart w:id="11159" w:name="_Toc101521744"/>
      <w:bookmarkStart w:id="11160" w:name="_Toc138762054"/>
      <w:bookmarkStart w:id="11161" w:name="_Toc145708317"/>
      <w:bookmarkStart w:id="11162" w:name="_Toc160570866"/>
      <w:bookmarkStart w:id="11163" w:name="_Toc162008462"/>
      <w:bookmarkStart w:id="11164" w:name="_Toc185516138"/>
      <w:bookmarkStart w:id="11165" w:name="_Toc192873446"/>
      <w:bookmarkStart w:id="11166" w:name="_Toc200971159"/>
      <w:bookmarkStart w:id="11167" w:name="_Toc207722491"/>
      <w:bookmarkStart w:id="11168" w:name="_Toc209521354"/>
      <w:bookmarkStart w:id="11169" w:name="_Toc218779185"/>
      <w:r>
        <w:t>9.</w:t>
      </w:r>
      <w:r w:rsidR="00730F40">
        <w:t>1</w:t>
      </w:r>
      <w:r>
        <w:t>.7</w:t>
      </w:r>
      <w:r>
        <w:tab/>
        <w:t>Feature negotiation</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0525"/>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140B4A">
            <w:pPr>
              <w:pStyle w:val="TAH"/>
            </w:pPr>
            <w:bookmarkStart w:id="11170" w:name="_PERM_MCCTEMPBM_CRPT38050105___4" w:colFirst="0" w:colLast="1"/>
            <w:r>
              <w:t>Feature number</w:t>
            </w:r>
          </w:p>
        </w:tc>
        <w:tc>
          <w:tcPr>
            <w:tcW w:w="2207" w:type="dxa"/>
            <w:shd w:val="clear" w:color="auto" w:fill="C0C0C0"/>
            <w:hideMark/>
          </w:tcPr>
          <w:p w14:paraId="60ADB4A5" w14:textId="77777777" w:rsidR="00C27921" w:rsidRDefault="00C27921" w:rsidP="00140B4A">
            <w:pPr>
              <w:pStyle w:val="TAH"/>
            </w:pPr>
            <w:r>
              <w:t>Feature Name</w:t>
            </w:r>
          </w:p>
        </w:tc>
        <w:tc>
          <w:tcPr>
            <w:tcW w:w="5758" w:type="dxa"/>
            <w:shd w:val="clear" w:color="auto" w:fill="C0C0C0"/>
            <w:hideMark/>
          </w:tcPr>
          <w:p w14:paraId="02F811DC" w14:textId="77777777" w:rsidR="00C27921" w:rsidRDefault="00C27921" w:rsidP="00140B4A">
            <w:pPr>
              <w:pStyle w:val="TAH"/>
            </w:pPr>
            <w:r>
              <w:t>Description</w:t>
            </w:r>
          </w:p>
        </w:tc>
      </w:tr>
      <w:tr w:rsidR="00C27921" w14:paraId="169D4DD8" w14:textId="77777777" w:rsidTr="00C27921">
        <w:trPr>
          <w:jc w:val="center"/>
        </w:trPr>
        <w:tc>
          <w:tcPr>
            <w:tcW w:w="1529" w:type="dxa"/>
          </w:tcPr>
          <w:p w14:paraId="6A64B2DB" w14:textId="77777777" w:rsidR="00C27921" w:rsidRDefault="00C27921" w:rsidP="00140B4A">
            <w:pPr>
              <w:pStyle w:val="TAL"/>
            </w:pPr>
            <w:bookmarkStart w:id="11171" w:name="_PERM_MCCTEMPBM_CRPT38050106___2" w:colFirst="2" w:colLast="2"/>
            <w:bookmarkEnd w:id="11170"/>
            <w:r>
              <w:t>1</w:t>
            </w:r>
          </w:p>
        </w:tc>
        <w:tc>
          <w:tcPr>
            <w:tcW w:w="2207" w:type="dxa"/>
          </w:tcPr>
          <w:p w14:paraId="342E7012" w14:textId="77777777" w:rsidR="00C27921" w:rsidRDefault="00C27921" w:rsidP="00140B4A">
            <w:pPr>
              <w:pStyle w:val="TAL"/>
            </w:pPr>
            <w:r>
              <w:t>EdgeApp_2</w:t>
            </w:r>
          </w:p>
        </w:tc>
        <w:tc>
          <w:tcPr>
            <w:tcW w:w="5758" w:type="dxa"/>
          </w:tcPr>
          <w:p w14:paraId="66D88350" w14:textId="77777777" w:rsidR="00FD4223" w:rsidRDefault="00FD4223" w:rsidP="00140B4A">
            <w:pPr>
              <w:pStyle w:val="TAL"/>
            </w:pPr>
            <w:r>
              <w:t>This feature indicates the support of the enhancements to the Edge Applications. Within this feature, the following enhancements are covered:</w:t>
            </w:r>
          </w:p>
          <w:p w14:paraId="1B327266" w14:textId="696EA7E6" w:rsidR="00FD4223" w:rsidRDefault="00FD4223" w:rsidP="00140B4A">
            <w:pPr>
              <w:pStyle w:val="TAL"/>
            </w:pPr>
            <w:r w:rsidRPr="002845A0">
              <w:t>-</w:t>
            </w:r>
            <w:r w:rsidRPr="002845A0">
              <w:tab/>
            </w:r>
            <w:r>
              <w:t>S</w:t>
            </w:r>
            <w:r w:rsidRPr="002845A0">
              <w:t>upport of EAS bundle information.</w:t>
            </w:r>
          </w:p>
          <w:p w14:paraId="795B80D4" w14:textId="552C242E" w:rsidR="00FD4223" w:rsidRDefault="00FD4223" w:rsidP="00140B4A">
            <w:pPr>
              <w:pStyle w:val="TAL"/>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140B4A">
            <w:pPr>
              <w:pStyle w:val="TAL"/>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140B4A">
            <w:pPr>
              <w:pStyle w:val="TAL"/>
              <w:rPr>
                <w:rFonts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140B4A">
            <w:pPr>
              <w:pStyle w:val="TAL"/>
            </w:pPr>
            <w:bookmarkStart w:id="11172" w:name="_PERM_MCCTEMPBM_CRPT38050107___2" w:colFirst="2" w:colLast="2"/>
            <w:bookmarkEnd w:id="11171"/>
            <w:r w:rsidRPr="003418D4">
              <w:t>2</w:t>
            </w:r>
          </w:p>
        </w:tc>
        <w:tc>
          <w:tcPr>
            <w:tcW w:w="2207" w:type="dxa"/>
          </w:tcPr>
          <w:p w14:paraId="71D0743C" w14:textId="541DFE6E" w:rsidR="00D64713" w:rsidRDefault="00D64713" w:rsidP="00140B4A">
            <w:pPr>
              <w:pStyle w:val="TAL"/>
            </w:pPr>
            <w:r>
              <w:t>EdgeApp_3</w:t>
            </w:r>
          </w:p>
        </w:tc>
        <w:tc>
          <w:tcPr>
            <w:tcW w:w="5758" w:type="dxa"/>
          </w:tcPr>
          <w:p w14:paraId="7278372E" w14:textId="4812B7CB" w:rsidR="00FD4223" w:rsidRDefault="009B3581" w:rsidP="00140B4A">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140B4A">
            <w:pPr>
              <w:pStyle w:val="TAL"/>
            </w:pPr>
          </w:p>
          <w:p w14:paraId="0E4B90D3" w14:textId="77777777" w:rsidR="00FD4223" w:rsidRDefault="00FD4223" w:rsidP="00140B4A">
            <w:pPr>
              <w:pStyle w:val="TAL"/>
            </w:pPr>
            <w:r>
              <w:t>Within this feature, the following enhancements are covered:</w:t>
            </w:r>
          </w:p>
          <w:p w14:paraId="03FFB4A4" w14:textId="77777777" w:rsidR="00FD4223" w:rsidRDefault="00FD4223" w:rsidP="00140B4A">
            <w:pPr>
              <w:pStyle w:val="TAL"/>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140B4A">
            <w:pPr>
              <w:pStyle w:val="TAL"/>
            </w:pPr>
            <w:r>
              <w:t>-</w:t>
            </w:r>
            <w:r>
              <w:tab/>
              <w:t>Support of EAS load information reporting within the EES Profile.</w:t>
            </w:r>
          </w:p>
        </w:tc>
      </w:tr>
      <w:bookmarkEnd w:id="11172"/>
      <w:tr w:rsidR="00931558" w14:paraId="20764B8B" w14:textId="77777777" w:rsidTr="00C27921">
        <w:trPr>
          <w:jc w:val="center"/>
        </w:trPr>
        <w:tc>
          <w:tcPr>
            <w:tcW w:w="1529" w:type="dxa"/>
          </w:tcPr>
          <w:p w14:paraId="119D8EF3" w14:textId="271E8457" w:rsidR="00931558" w:rsidRPr="003418D4" w:rsidRDefault="00931558" w:rsidP="00140B4A">
            <w:pPr>
              <w:pStyle w:val="TAL"/>
            </w:pPr>
            <w:r>
              <w:t>3</w:t>
            </w:r>
          </w:p>
        </w:tc>
        <w:tc>
          <w:tcPr>
            <w:tcW w:w="2207" w:type="dxa"/>
          </w:tcPr>
          <w:p w14:paraId="6481A823" w14:textId="1B68DB67" w:rsidR="00931558" w:rsidRDefault="00931558" w:rsidP="00140B4A">
            <w:pPr>
              <w:pStyle w:val="TAL"/>
            </w:pPr>
            <w:r>
              <w:rPr>
                <w:rFonts w:cs="Arial"/>
                <w:szCs w:val="18"/>
              </w:rPr>
              <w:t>5GSatApp_1</w:t>
            </w:r>
          </w:p>
        </w:tc>
        <w:tc>
          <w:tcPr>
            <w:tcW w:w="5758" w:type="dxa"/>
          </w:tcPr>
          <w:p w14:paraId="17B989A9" w14:textId="20B5C66D" w:rsidR="00931558" w:rsidRDefault="00931558" w:rsidP="00140B4A">
            <w:pPr>
              <w:pStyle w:val="TAL"/>
            </w:pPr>
            <w:r>
              <w:t>This feature indicates the support of the first set of enhancements to the Edge Enabler Layer to support 5G Satellite applications.</w:t>
            </w:r>
          </w:p>
          <w:p w14:paraId="43E2DD41" w14:textId="77777777" w:rsidR="00931558" w:rsidRDefault="00931558" w:rsidP="00140B4A">
            <w:pPr>
              <w:pStyle w:val="TAL"/>
            </w:pPr>
          </w:p>
          <w:p w14:paraId="714EDDAD" w14:textId="77777777" w:rsidR="00931558" w:rsidRDefault="00931558" w:rsidP="00140B4A">
            <w:pPr>
              <w:pStyle w:val="TAL"/>
            </w:pPr>
            <w:r>
              <w:t>Within this feature, the following enhancements are covered:</w:t>
            </w:r>
          </w:p>
          <w:p w14:paraId="5D1C4455" w14:textId="799B3898" w:rsidR="00931558" w:rsidRDefault="00931558" w:rsidP="00140B4A">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173" w:name="_Toc85734551"/>
      <w:bookmarkStart w:id="11174" w:name="_Toc89431850"/>
      <w:bookmarkStart w:id="11175" w:name="_Toc97042764"/>
      <w:bookmarkStart w:id="11176" w:name="_Toc97045908"/>
      <w:bookmarkStart w:id="11177" w:name="_Toc97155653"/>
      <w:bookmarkStart w:id="11178" w:name="_Toc101521745"/>
      <w:bookmarkStart w:id="11179" w:name="_Toc138762055"/>
      <w:bookmarkStart w:id="11180" w:name="_Toc145708318"/>
      <w:bookmarkStart w:id="11181" w:name="_Toc160570867"/>
      <w:bookmarkStart w:id="11182" w:name="_Toc162008463"/>
      <w:bookmarkStart w:id="11183" w:name="_Toc185516139"/>
      <w:bookmarkStart w:id="11184" w:name="_Toc192873447"/>
      <w:bookmarkStart w:id="11185" w:name="_Toc200971160"/>
      <w:bookmarkStart w:id="11186" w:name="_Toc207722492"/>
      <w:bookmarkStart w:id="11187" w:name="_Toc209521355"/>
      <w:bookmarkStart w:id="11188" w:name="_Toc218779186"/>
      <w:r>
        <w:t>9.2</w:t>
      </w:r>
      <w:r>
        <w:tab/>
        <w:t>Eecs_TargetEESDiscovery API</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34A83731" w14:textId="5F9B80A2" w:rsidR="007C54F7" w:rsidRDefault="007C54F7" w:rsidP="007C54F7">
      <w:pPr>
        <w:pStyle w:val="Heading3"/>
      </w:pPr>
      <w:bookmarkStart w:id="11189" w:name="_Toc85734552"/>
      <w:bookmarkStart w:id="11190" w:name="_Toc89431851"/>
      <w:bookmarkStart w:id="11191" w:name="_Toc97042765"/>
      <w:bookmarkStart w:id="11192" w:name="_Toc97045909"/>
      <w:bookmarkStart w:id="11193" w:name="_Toc97155654"/>
      <w:bookmarkStart w:id="11194" w:name="_Toc101521746"/>
      <w:bookmarkStart w:id="11195" w:name="_Toc138762056"/>
      <w:bookmarkStart w:id="11196" w:name="_Toc145708319"/>
      <w:bookmarkStart w:id="11197" w:name="_Toc160570868"/>
      <w:bookmarkStart w:id="11198" w:name="_Toc162008464"/>
      <w:bookmarkStart w:id="11199" w:name="_Toc185516140"/>
      <w:bookmarkStart w:id="11200" w:name="_Toc192873448"/>
      <w:bookmarkStart w:id="11201" w:name="_Toc200971161"/>
      <w:bookmarkStart w:id="11202" w:name="_Toc207722493"/>
      <w:bookmarkStart w:id="11203" w:name="_Toc209521356"/>
      <w:bookmarkStart w:id="11204" w:name="_Toc218779187"/>
      <w:r>
        <w:t>9.2.1</w:t>
      </w:r>
      <w:r>
        <w:tab/>
      </w:r>
      <w:bookmarkEnd w:id="11189"/>
      <w:r w:rsidR="009616F6">
        <w:t>Introduction</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05" w:name="_Toc85734553"/>
      <w:bookmarkStart w:id="11206" w:name="_Toc89431852"/>
      <w:bookmarkStart w:id="11207" w:name="_Toc97042766"/>
      <w:bookmarkStart w:id="11208" w:name="_Toc97045910"/>
      <w:bookmarkStart w:id="11209" w:name="_Toc97155655"/>
      <w:bookmarkStart w:id="11210" w:name="_Toc101521747"/>
      <w:bookmarkStart w:id="11211" w:name="_Toc138762057"/>
      <w:bookmarkStart w:id="11212" w:name="_Toc145708320"/>
      <w:bookmarkStart w:id="11213" w:name="_Toc160570869"/>
      <w:bookmarkStart w:id="11214" w:name="_Toc162008465"/>
      <w:bookmarkStart w:id="11215" w:name="_Toc185516141"/>
      <w:bookmarkStart w:id="11216" w:name="_Toc192873449"/>
      <w:bookmarkStart w:id="11217" w:name="_Toc200971162"/>
      <w:bookmarkStart w:id="11218" w:name="_Toc207722494"/>
      <w:bookmarkStart w:id="11219" w:name="_Toc209521357"/>
      <w:bookmarkStart w:id="11220" w:name="_Toc218779188"/>
      <w:r>
        <w:t>9.</w:t>
      </w:r>
      <w:r w:rsidR="00AB45AD">
        <w:t>2</w:t>
      </w:r>
      <w:r>
        <w:t>.2</w:t>
      </w:r>
      <w:r>
        <w:tab/>
        <w:t>Resources</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3192648F" w14:textId="79AA4A35" w:rsidR="007C54F7" w:rsidRDefault="007C54F7" w:rsidP="007C54F7">
      <w:pPr>
        <w:pStyle w:val="Heading4"/>
      </w:pPr>
      <w:bookmarkStart w:id="11221" w:name="_Toc85734554"/>
      <w:bookmarkStart w:id="11222" w:name="_Toc89431853"/>
      <w:bookmarkStart w:id="11223" w:name="_Toc97042767"/>
      <w:bookmarkStart w:id="11224" w:name="_Toc97045911"/>
      <w:bookmarkStart w:id="11225" w:name="_Toc97155656"/>
      <w:bookmarkStart w:id="11226" w:name="_Toc101521748"/>
      <w:bookmarkStart w:id="11227" w:name="_Toc138762058"/>
      <w:bookmarkStart w:id="11228" w:name="_Toc145708321"/>
      <w:bookmarkStart w:id="11229" w:name="_Toc160570870"/>
      <w:bookmarkStart w:id="11230" w:name="_Toc162008466"/>
      <w:bookmarkStart w:id="11231" w:name="_Toc185516142"/>
      <w:bookmarkStart w:id="11232" w:name="_Toc192873450"/>
      <w:bookmarkStart w:id="11233" w:name="_Toc200971163"/>
      <w:bookmarkStart w:id="11234" w:name="_Toc207722495"/>
      <w:bookmarkStart w:id="11235" w:name="_Toc209521358"/>
      <w:bookmarkStart w:id="11236" w:name="_Toc218779189"/>
      <w:r>
        <w:t>9.</w:t>
      </w:r>
      <w:r w:rsidR="00AB45AD">
        <w:t>2</w:t>
      </w:r>
      <w:r>
        <w:t>.2.1</w:t>
      </w:r>
      <w:r>
        <w:tab/>
        <w:t>Overview</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6pt;height:147.75pt" o:ole="">
            <v:imagedata r:id="rId45" o:title=""/>
          </v:shape>
          <o:OLEObject Type="Embed" ProgID="Visio.Drawing.11" ShapeID="_x0000_i1042" DrawAspect="Content" ObjectID="_1833450512"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237" w:name="_Toc85734555"/>
      <w:bookmarkStart w:id="11238" w:name="_Toc89431854"/>
      <w:bookmarkStart w:id="11239" w:name="_Toc97042768"/>
      <w:bookmarkStart w:id="11240" w:name="_Toc97045912"/>
      <w:bookmarkStart w:id="11241" w:name="_Toc97155657"/>
      <w:bookmarkStart w:id="11242" w:name="_Toc101521749"/>
      <w:bookmarkStart w:id="11243" w:name="_Toc138762059"/>
      <w:bookmarkStart w:id="11244" w:name="_Toc145708322"/>
      <w:bookmarkStart w:id="11245" w:name="_Toc160570871"/>
      <w:bookmarkStart w:id="11246" w:name="_Toc162008467"/>
      <w:bookmarkStart w:id="11247" w:name="_Toc185516143"/>
      <w:bookmarkStart w:id="11248" w:name="_Toc192873451"/>
      <w:bookmarkStart w:id="11249" w:name="_Toc200971164"/>
      <w:bookmarkStart w:id="11250" w:name="_Toc207722496"/>
      <w:bookmarkStart w:id="11251" w:name="_Toc209521359"/>
      <w:bookmarkStart w:id="11252" w:name="_Toc218779190"/>
      <w:r>
        <w:t>9.</w:t>
      </w:r>
      <w:r w:rsidR="00AB45AD">
        <w:t>2</w:t>
      </w:r>
      <w:r>
        <w:t>.2.2</w:t>
      </w:r>
      <w:r>
        <w:tab/>
        <w:t>Resource</w:t>
      </w:r>
      <w:r w:rsidRPr="00831458">
        <w:t xml:space="preserve">: </w:t>
      </w:r>
      <w:r>
        <w:t>EES Profiles</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6B9D6631" w14:textId="25036092" w:rsidR="007C54F7" w:rsidRDefault="007C54F7" w:rsidP="007C54F7">
      <w:pPr>
        <w:pStyle w:val="Heading5"/>
        <w:rPr>
          <w:lang w:eastAsia="zh-CN"/>
        </w:rPr>
      </w:pPr>
      <w:bookmarkStart w:id="11253" w:name="_Toc85734556"/>
      <w:bookmarkStart w:id="11254" w:name="_Toc89431855"/>
      <w:bookmarkStart w:id="11255" w:name="_Toc97042769"/>
      <w:bookmarkStart w:id="11256" w:name="_Toc97045913"/>
      <w:bookmarkStart w:id="11257" w:name="_Toc97155658"/>
      <w:bookmarkStart w:id="11258" w:name="_Toc101521750"/>
      <w:bookmarkStart w:id="11259" w:name="_Toc138762060"/>
      <w:bookmarkStart w:id="11260" w:name="_Toc145708323"/>
      <w:bookmarkStart w:id="11261" w:name="_Toc160570872"/>
      <w:bookmarkStart w:id="11262" w:name="_Toc162008468"/>
      <w:bookmarkStart w:id="11263" w:name="_Toc185516144"/>
      <w:bookmarkStart w:id="11264" w:name="_Toc192873452"/>
      <w:bookmarkStart w:id="11265" w:name="_Toc200971165"/>
      <w:bookmarkStart w:id="11266" w:name="_Toc207722497"/>
      <w:bookmarkStart w:id="11267" w:name="_Toc209521360"/>
      <w:bookmarkStart w:id="11268" w:name="_Toc218779191"/>
      <w:r>
        <w:rPr>
          <w:lang w:eastAsia="zh-CN"/>
        </w:rPr>
        <w:t>9.</w:t>
      </w:r>
      <w:r w:rsidR="00AB45AD">
        <w:rPr>
          <w:lang w:eastAsia="zh-CN"/>
        </w:rPr>
        <w:t>2</w:t>
      </w:r>
      <w:r>
        <w:rPr>
          <w:lang w:eastAsia="zh-CN"/>
        </w:rPr>
        <w:t>.2.2.1</w:t>
      </w:r>
      <w:r>
        <w:rPr>
          <w:lang w:eastAsia="zh-CN"/>
        </w:rPr>
        <w:tab/>
        <w:t>Description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269" w:name="_Toc85734557"/>
      <w:bookmarkStart w:id="11270" w:name="_Toc89431856"/>
      <w:bookmarkStart w:id="11271" w:name="_Toc97042770"/>
      <w:bookmarkStart w:id="11272" w:name="_Toc97045914"/>
      <w:bookmarkStart w:id="11273" w:name="_Toc97155659"/>
      <w:bookmarkStart w:id="11274" w:name="_Toc101521751"/>
      <w:bookmarkStart w:id="11275" w:name="_Toc138762061"/>
      <w:bookmarkStart w:id="11276" w:name="_Toc145708324"/>
      <w:bookmarkStart w:id="11277" w:name="_Toc160570873"/>
      <w:bookmarkStart w:id="11278" w:name="_Toc162008469"/>
      <w:bookmarkStart w:id="11279" w:name="_Toc185516145"/>
      <w:bookmarkStart w:id="11280" w:name="_Toc192873453"/>
      <w:bookmarkStart w:id="11281" w:name="_Toc200971166"/>
      <w:bookmarkStart w:id="11282" w:name="_Toc207722498"/>
      <w:bookmarkStart w:id="11283" w:name="_Toc209521361"/>
      <w:bookmarkStart w:id="11284" w:name="_Toc218779192"/>
      <w:r>
        <w:rPr>
          <w:lang w:eastAsia="zh-CN"/>
        </w:rPr>
        <w:t>9.</w:t>
      </w:r>
      <w:r w:rsidR="00AB45AD">
        <w:rPr>
          <w:lang w:eastAsia="zh-CN"/>
        </w:rPr>
        <w:t>2</w:t>
      </w:r>
      <w:r>
        <w:rPr>
          <w:lang w:eastAsia="zh-CN"/>
        </w:rPr>
        <w:t>.2.2.2</w:t>
      </w:r>
      <w:r>
        <w:rPr>
          <w:lang w:eastAsia="zh-CN"/>
        </w:rPr>
        <w:tab/>
        <w:t>Resource Definition</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285" w:name="_Toc85734558"/>
      <w:bookmarkStart w:id="11286" w:name="_Toc89431857"/>
      <w:bookmarkStart w:id="11287" w:name="_Toc97042771"/>
      <w:bookmarkStart w:id="11288" w:name="_Toc97045915"/>
      <w:bookmarkStart w:id="11289" w:name="_Toc97155660"/>
      <w:bookmarkStart w:id="11290" w:name="_Toc101521752"/>
      <w:bookmarkStart w:id="11291" w:name="_Toc138762062"/>
      <w:bookmarkStart w:id="11292" w:name="_Toc145708325"/>
      <w:bookmarkStart w:id="11293" w:name="_Toc160570874"/>
      <w:bookmarkStart w:id="11294" w:name="_Toc162008470"/>
      <w:bookmarkStart w:id="11295" w:name="_Toc185516146"/>
      <w:bookmarkStart w:id="11296" w:name="_Toc192873454"/>
      <w:bookmarkStart w:id="11297" w:name="_Toc200971167"/>
      <w:bookmarkStart w:id="11298" w:name="_Toc207722499"/>
      <w:bookmarkStart w:id="11299" w:name="_Toc209521362"/>
      <w:bookmarkStart w:id="11300" w:name="_Toc218779193"/>
      <w:r>
        <w:rPr>
          <w:lang w:eastAsia="zh-CN"/>
        </w:rPr>
        <w:t>9.</w:t>
      </w:r>
      <w:r w:rsidR="00AB45AD">
        <w:rPr>
          <w:lang w:eastAsia="zh-CN"/>
        </w:rPr>
        <w:t>2</w:t>
      </w:r>
      <w:r>
        <w:rPr>
          <w:lang w:eastAsia="zh-CN"/>
        </w:rPr>
        <w:t>.2.2.3</w:t>
      </w:r>
      <w:r>
        <w:rPr>
          <w:lang w:eastAsia="zh-CN"/>
        </w:rPr>
        <w:tab/>
        <w:t>Resource Standard Methods</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150C2DA3" w14:textId="4D1A3ED8" w:rsidR="007C54F7" w:rsidRDefault="007C54F7" w:rsidP="00450DFB">
      <w:pPr>
        <w:pStyle w:val="H6"/>
        <w:rPr>
          <w:lang w:eastAsia="zh-CN"/>
        </w:rPr>
      </w:pPr>
      <w:bookmarkStart w:id="11301" w:name="_Toc85734559"/>
      <w:bookmarkStart w:id="11302" w:name="_Toc89431858"/>
      <w:bookmarkStart w:id="11303" w:name="_Toc97042772"/>
      <w:bookmarkStart w:id="11304" w:name="_Toc97045916"/>
      <w:bookmarkStart w:id="11305" w:name="_Toc97155661"/>
      <w:bookmarkStart w:id="11306" w:name="_Toc101521753"/>
      <w:bookmarkStart w:id="11307" w:name="_Toc138762063"/>
      <w:bookmarkStart w:id="11308" w:name="_Toc145708326"/>
      <w:bookmarkStart w:id="11309" w:name="_Toc160570875"/>
      <w:bookmarkStart w:id="11310" w:name="_Toc162008471"/>
      <w:bookmarkStart w:id="11311" w:name="_Toc185516147"/>
      <w:bookmarkStart w:id="11312" w:name="_Toc192873455"/>
      <w:bookmarkStart w:id="11313" w:name="_Toc200971168"/>
      <w:bookmarkStart w:id="11314" w:name="_Toc207722500"/>
      <w:bookmarkStart w:id="11315" w:name="_Toc209521363"/>
      <w:r>
        <w:rPr>
          <w:lang w:eastAsia="zh-CN"/>
        </w:rPr>
        <w:t>9.</w:t>
      </w:r>
      <w:r w:rsidR="00AB45AD">
        <w:rPr>
          <w:lang w:eastAsia="zh-CN"/>
        </w:rPr>
        <w:t>2</w:t>
      </w:r>
      <w:r>
        <w:rPr>
          <w:lang w:eastAsia="zh-CN"/>
        </w:rPr>
        <w:t>.2.2.3.1</w:t>
      </w:r>
      <w:r>
        <w:rPr>
          <w:lang w:eastAsia="zh-CN"/>
        </w:rPr>
        <w:tab/>
        <w:t>GET</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bookmarkStart w:id="11316" w:name="_PERM_MCCTEMPBM_CRPT38050108___2"/>
            <w:r w:rsidRPr="002845A0">
              <w:t>-</w:t>
            </w:r>
            <w:r>
              <w:tab/>
              <w:t xml:space="preserve">When set to </w:t>
            </w:r>
            <w:r w:rsidRPr="008D61CA">
              <w:t>"</w:t>
            </w:r>
            <w:r>
              <w:t>true</w:t>
            </w:r>
            <w:r w:rsidRPr="008D61CA">
              <w:t>"</w:t>
            </w:r>
            <w:r>
              <w:t>, it indicates that edge node sharing is requested.</w:t>
            </w:r>
          </w:p>
          <w:bookmarkEnd w:id="11316"/>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317" w:name="_Toc85734560"/>
      <w:bookmarkStart w:id="11318" w:name="_Toc89431859"/>
      <w:bookmarkStart w:id="11319" w:name="_Toc97042773"/>
      <w:bookmarkStart w:id="11320" w:name="_Toc97045917"/>
      <w:bookmarkStart w:id="11321" w:name="_Toc97155662"/>
      <w:bookmarkStart w:id="11322" w:name="_Toc101521754"/>
      <w:bookmarkStart w:id="11323" w:name="_Toc138762064"/>
      <w:bookmarkStart w:id="11324" w:name="_Toc145708327"/>
      <w:bookmarkStart w:id="11325" w:name="_Toc160570876"/>
      <w:bookmarkStart w:id="11326" w:name="_Toc162008472"/>
      <w:bookmarkStart w:id="11327" w:name="_Toc185516148"/>
      <w:bookmarkStart w:id="11328" w:name="_Toc192873456"/>
      <w:bookmarkStart w:id="11329" w:name="_Toc200971169"/>
      <w:bookmarkStart w:id="11330" w:name="_Toc207722501"/>
      <w:bookmarkStart w:id="11331" w:name="_Toc209521364"/>
      <w:bookmarkStart w:id="11332" w:name="_Toc218779194"/>
      <w:r>
        <w:rPr>
          <w:lang w:eastAsia="zh-CN"/>
        </w:rPr>
        <w:t>9.</w:t>
      </w:r>
      <w:r w:rsidR="00AB45AD">
        <w:rPr>
          <w:lang w:eastAsia="zh-CN"/>
        </w:rPr>
        <w:t>2</w:t>
      </w:r>
      <w:r>
        <w:rPr>
          <w:lang w:eastAsia="zh-CN"/>
        </w:rPr>
        <w:t>.2.2.4</w:t>
      </w:r>
      <w:r>
        <w:rPr>
          <w:lang w:eastAsia="zh-CN"/>
        </w:rPr>
        <w:tab/>
        <w:t>Resource Custom Operations</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05C87CEC" w14:textId="77777777" w:rsidR="007C54F7" w:rsidRDefault="007C54F7" w:rsidP="007C54F7">
      <w:r>
        <w:t>None.</w:t>
      </w:r>
    </w:p>
    <w:p w14:paraId="776D1DA8" w14:textId="68C6B7C0" w:rsidR="007C54F7" w:rsidRDefault="007C54F7" w:rsidP="007C54F7">
      <w:pPr>
        <w:pStyle w:val="Heading3"/>
      </w:pPr>
      <w:bookmarkStart w:id="11333" w:name="_Toc85734561"/>
      <w:bookmarkStart w:id="11334" w:name="_Toc89431860"/>
      <w:bookmarkStart w:id="11335" w:name="_Toc97042774"/>
      <w:bookmarkStart w:id="11336" w:name="_Toc97045918"/>
      <w:bookmarkStart w:id="11337" w:name="_Toc97155663"/>
      <w:bookmarkStart w:id="11338" w:name="_Toc101521755"/>
      <w:bookmarkStart w:id="11339" w:name="_Toc138762065"/>
      <w:bookmarkStart w:id="11340" w:name="_Toc145708328"/>
      <w:bookmarkStart w:id="11341" w:name="_Toc160570877"/>
      <w:bookmarkStart w:id="11342" w:name="_Toc162008473"/>
      <w:bookmarkStart w:id="11343" w:name="_Toc185516149"/>
      <w:bookmarkStart w:id="11344" w:name="_Toc192873457"/>
      <w:bookmarkStart w:id="11345" w:name="_Toc200971170"/>
      <w:bookmarkStart w:id="11346" w:name="_Toc207722502"/>
      <w:bookmarkStart w:id="11347" w:name="_Toc209521365"/>
      <w:bookmarkStart w:id="11348" w:name="_Toc218779195"/>
      <w:r>
        <w:t>9.</w:t>
      </w:r>
      <w:r w:rsidR="00AB45AD">
        <w:t>2</w:t>
      </w:r>
      <w:r>
        <w:t>.3</w:t>
      </w:r>
      <w:r>
        <w:tab/>
        <w:t>Custom Operations without associated resources</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349" w:name="_Toc85734562"/>
      <w:bookmarkStart w:id="11350" w:name="_Toc89431861"/>
      <w:bookmarkStart w:id="11351" w:name="_Toc97042775"/>
      <w:bookmarkStart w:id="11352" w:name="_Toc97045919"/>
      <w:bookmarkStart w:id="11353" w:name="_Toc97155664"/>
      <w:bookmarkStart w:id="11354" w:name="_Toc101521756"/>
      <w:bookmarkStart w:id="11355" w:name="_Toc138762066"/>
      <w:bookmarkStart w:id="11356" w:name="_Toc145708329"/>
      <w:bookmarkStart w:id="11357" w:name="_Toc160570878"/>
      <w:bookmarkStart w:id="11358" w:name="_Toc162008474"/>
      <w:bookmarkStart w:id="11359" w:name="_Toc185516150"/>
      <w:bookmarkStart w:id="11360" w:name="_Toc192873458"/>
      <w:bookmarkStart w:id="11361" w:name="_Toc200971171"/>
      <w:bookmarkStart w:id="11362" w:name="_Toc207722503"/>
      <w:bookmarkStart w:id="11363" w:name="_Toc209521366"/>
      <w:bookmarkStart w:id="11364" w:name="_Toc218779196"/>
      <w:r>
        <w:t>9.</w:t>
      </w:r>
      <w:r w:rsidR="00AB45AD">
        <w:t>2</w:t>
      </w:r>
      <w:r>
        <w:t>.4</w:t>
      </w:r>
      <w:r>
        <w:tab/>
        <w:t>Notifications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196CDEE0" w14:textId="77777777" w:rsidR="007C54F7" w:rsidRPr="00A2226D" w:rsidRDefault="007C54F7" w:rsidP="007C54F7">
      <w:r>
        <w:t>None.</w:t>
      </w:r>
    </w:p>
    <w:p w14:paraId="00AEEE00" w14:textId="6CCE256F" w:rsidR="007C54F7" w:rsidRDefault="007C54F7" w:rsidP="007C54F7">
      <w:pPr>
        <w:pStyle w:val="Heading3"/>
      </w:pPr>
      <w:bookmarkStart w:id="11365" w:name="_Toc85734563"/>
      <w:bookmarkStart w:id="11366" w:name="_Toc89431862"/>
      <w:bookmarkStart w:id="11367" w:name="_Toc97042776"/>
      <w:bookmarkStart w:id="11368" w:name="_Toc97045920"/>
      <w:bookmarkStart w:id="11369" w:name="_Toc97155665"/>
      <w:bookmarkStart w:id="11370" w:name="_Toc101521757"/>
      <w:bookmarkStart w:id="11371" w:name="_Toc138762067"/>
      <w:bookmarkStart w:id="11372" w:name="_Toc145708330"/>
      <w:bookmarkStart w:id="11373" w:name="_Toc160570879"/>
      <w:bookmarkStart w:id="11374" w:name="_Toc162008475"/>
      <w:bookmarkStart w:id="11375" w:name="_Toc185516151"/>
      <w:bookmarkStart w:id="11376" w:name="_Toc192873459"/>
      <w:bookmarkStart w:id="11377" w:name="_Toc200971172"/>
      <w:bookmarkStart w:id="11378" w:name="_Toc207722504"/>
      <w:bookmarkStart w:id="11379" w:name="_Toc209521367"/>
      <w:bookmarkStart w:id="11380" w:name="_Toc218779197"/>
      <w:r>
        <w:t>9.</w:t>
      </w:r>
      <w:r w:rsidR="00AB45AD">
        <w:t>2</w:t>
      </w:r>
      <w:r>
        <w:t>.5</w:t>
      </w:r>
      <w:r>
        <w:tab/>
        <w:t>Data Model</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51ED396F" w14:textId="7FC75096" w:rsidR="007C54F7" w:rsidRDefault="007C54F7" w:rsidP="007C54F7">
      <w:pPr>
        <w:pStyle w:val="Heading4"/>
        <w:rPr>
          <w:lang w:eastAsia="zh-CN"/>
        </w:rPr>
      </w:pPr>
      <w:bookmarkStart w:id="11381" w:name="_Toc85734564"/>
      <w:bookmarkStart w:id="11382" w:name="_Toc89431863"/>
      <w:bookmarkStart w:id="11383" w:name="_Toc97042777"/>
      <w:bookmarkStart w:id="11384" w:name="_Toc97045921"/>
      <w:bookmarkStart w:id="11385" w:name="_Toc97155666"/>
      <w:bookmarkStart w:id="11386" w:name="_Toc101521758"/>
      <w:bookmarkStart w:id="11387" w:name="_Toc138762068"/>
      <w:bookmarkStart w:id="11388" w:name="_Toc145708331"/>
      <w:bookmarkStart w:id="11389" w:name="_Toc160570880"/>
      <w:bookmarkStart w:id="11390" w:name="_Toc162008476"/>
      <w:bookmarkStart w:id="11391" w:name="_Toc185516152"/>
      <w:bookmarkStart w:id="11392" w:name="_Toc192873460"/>
      <w:bookmarkStart w:id="11393" w:name="_Toc200971173"/>
      <w:bookmarkStart w:id="11394" w:name="_Toc207722505"/>
      <w:bookmarkStart w:id="11395" w:name="_Toc209521368"/>
      <w:bookmarkStart w:id="11396" w:name="_Toc218779198"/>
      <w:r>
        <w:rPr>
          <w:lang w:eastAsia="zh-CN"/>
        </w:rPr>
        <w:t>9.</w:t>
      </w:r>
      <w:r w:rsidR="00AB45AD">
        <w:rPr>
          <w:lang w:eastAsia="zh-CN"/>
        </w:rPr>
        <w:t>2</w:t>
      </w:r>
      <w:r>
        <w:rPr>
          <w:lang w:eastAsia="zh-CN"/>
        </w:rPr>
        <w:t>.5.1</w:t>
      </w:r>
      <w:r>
        <w:rPr>
          <w:lang w:eastAsia="zh-CN"/>
        </w:rPr>
        <w:tab/>
        <w:t>General</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1397" w:name="_Toc85734565"/>
      <w:bookmarkStart w:id="11398" w:name="_Toc89431864"/>
      <w:bookmarkStart w:id="11399" w:name="_Toc97042778"/>
      <w:bookmarkStart w:id="11400" w:name="_Toc97045922"/>
      <w:bookmarkStart w:id="11401" w:name="_Toc97155667"/>
      <w:bookmarkStart w:id="11402" w:name="_Toc101521759"/>
      <w:bookmarkStart w:id="11403" w:name="_Toc138762069"/>
      <w:bookmarkStart w:id="11404" w:name="_Toc145708332"/>
      <w:bookmarkStart w:id="11405" w:name="_Toc160570881"/>
      <w:bookmarkStart w:id="11406" w:name="_Toc162008477"/>
      <w:bookmarkStart w:id="11407" w:name="_Toc185516153"/>
      <w:bookmarkStart w:id="11408" w:name="_Toc192873461"/>
      <w:bookmarkStart w:id="11409" w:name="_Toc200971174"/>
      <w:bookmarkStart w:id="11410" w:name="_Toc207722506"/>
      <w:bookmarkStart w:id="11411" w:name="_Toc209521369"/>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r w:rsidRPr="00DC49BF">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feature(s)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07508FE4" w14:textId="77777777" w:rsidR="00FD1D3E" w:rsidRDefault="00FD1D3E" w:rsidP="00FD1D3E">
      <w:pPr>
        <w:rPr>
          <w:lang w:eastAsia="zh-CN"/>
        </w:rPr>
      </w:pPr>
    </w:p>
    <w:p w14:paraId="33742ECB" w14:textId="0A4B56E0" w:rsidR="00345C33" w:rsidRDefault="007C54F7" w:rsidP="00345C33">
      <w:pPr>
        <w:pStyle w:val="Heading4"/>
        <w:rPr>
          <w:lang w:eastAsia="zh-CN"/>
        </w:rPr>
      </w:pPr>
      <w:bookmarkStart w:id="11412" w:name="_Toc218779199"/>
      <w:r>
        <w:rPr>
          <w:lang w:eastAsia="zh-CN"/>
        </w:rPr>
        <w:t>9.</w:t>
      </w:r>
      <w:r w:rsidR="004E40B6">
        <w:rPr>
          <w:lang w:eastAsia="zh-CN"/>
        </w:rPr>
        <w:t>2</w:t>
      </w:r>
      <w:r>
        <w:rPr>
          <w:lang w:eastAsia="zh-CN"/>
        </w:rPr>
        <w:t>.5.2</w:t>
      </w:r>
      <w:r>
        <w:rPr>
          <w:lang w:eastAsia="zh-CN"/>
        </w:rPr>
        <w:tab/>
        <w:t>Structured data types</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0B33F2D2" w14:textId="77777777" w:rsidR="00345C33" w:rsidRDefault="00345C33" w:rsidP="00345C33">
      <w:pPr>
        <w:pStyle w:val="Heading5"/>
      </w:pPr>
      <w:bookmarkStart w:id="11413" w:name="_Toc185516154"/>
      <w:bookmarkStart w:id="11414" w:name="_Toc192873462"/>
      <w:bookmarkStart w:id="11415" w:name="_Toc200971175"/>
      <w:bookmarkStart w:id="11416" w:name="_Toc207722507"/>
      <w:bookmarkStart w:id="11417" w:name="_Toc209521370"/>
      <w:bookmarkStart w:id="11418" w:name="_Toc218779200"/>
      <w:r>
        <w:t>9.2.5.2.1</w:t>
      </w:r>
      <w:r>
        <w:tab/>
        <w:t>Introduction</w:t>
      </w:r>
      <w:bookmarkEnd w:id="11413"/>
      <w:bookmarkEnd w:id="11414"/>
      <w:bookmarkEnd w:id="11415"/>
      <w:bookmarkEnd w:id="11416"/>
      <w:bookmarkEnd w:id="11417"/>
      <w:bookmarkEnd w:id="11418"/>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1419" w:name="_Toc185516155"/>
      <w:bookmarkStart w:id="11420" w:name="_Toc192873463"/>
      <w:bookmarkStart w:id="11421" w:name="_Toc200971176"/>
      <w:bookmarkStart w:id="11422" w:name="_Toc207722508"/>
      <w:bookmarkStart w:id="11423" w:name="_Toc209521371"/>
      <w:bookmarkStart w:id="11424" w:name="_Toc218779201"/>
      <w:r>
        <w:t>9.2.5.2.2</w:t>
      </w:r>
      <w:r>
        <w:tab/>
        <w:t xml:space="preserve">Type: </w:t>
      </w:r>
      <w:r>
        <w:rPr>
          <w:lang w:val="en-US"/>
        </w:rPr>
        <w:t>TunnelInfo</w:t>
      </w:r>
      <w:bookmarkEnd w:id="11419"/>
      <w:bookmarkEnd w:id="11420"/>
      <w:bookmarkEnd w:id="11421"/>
      <w:bookmarkEnd w:id="11422"/>
      <w:bookmarkEnd w:id="11423"/>
      <w:bookmarkEnd w:id="11424"/>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1425" w:name="_Toc200971177"/>
      <w:bookmarkStart w:id="11426" w:name="_Toc207722509"/>
      <w:bookmarkStart w:id="11427" w:name="_Toc209521372"/>
      <w:bookmarkStart w:id="11428" w:name="_Toc218779202"/>
      <w:r>
        <w:lastRenderedPageBreak/>
        <w:t>9.2.5.2.3</w:t>
      </w:r>
      <w:r>
        <w:tab/>
        <w:t>Type: CandidateDnaisInfo</w:t>
      </w:r>
      <w:bookmarkEnd w:id="11425"/>
      <w:bookmarkEnd w:id="11426"/>
      <w:bookmarkEnd w:id="11427"/>
      <w:bookmarkEnd w:id="11428"/>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bookmarkStart w:id="11429" w:name="_PERM_MCCTEMPBM_CRPT38050109___2" w:colFirst="4" w:colLast="4"/>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bookmarkEnd w:id="11429"/>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1430" w:name="_Toc85734566"/>
      <w:bookmarkStart w:id="11431" w:name="_Toc89431865"/>
      <w:bookmarkStart w:id="11432" w:name="_Toc97042779"/>
      <w:bookmarkStart w:id="11433" w:name="_Toc97045923"/>
      <w:bookmarkStart w:id="11434" w:name="_Toc97155668"/>
      <w:bookmarkStart w:id="11435" w:name="_Toc101521760"/>
      <w:bookmarkStart w:id="11436" w:name="_Toc138762070"/>
      <w:bookmarkStart w:id="11437" w:name="_Toc145708333"/>
      <w:bookmarkStart w:id="11438" w:name="_Toc160570882"/>
      <w:bookmarkStart w:id="11439" w:name="_Toc162008478"/>
      <w:bookmarkStart w:id="11440" w:name="_Toc185516156"/>
      <w:bookmarkStart w:id="11441" w:name="_Toc192873464"/>
      <w:bookmarkStart w:id="11442" w:name="_Toc200971178"/>
      <w:bookmarkStart w:id="11443" w:name="_Toc207722510"/>
      <w:bookmarkStart w:id="11444" w:name="_Toc209521373"/>
      <w:bookmarkStart w:id="11445" w:name="_Toc218779203"/>
      <w:r>
        <w:rPr>
          <w:lang w:eastAsia="zh-CN"/>
        </w:rPr>
        <w:t>9.</w:t>
      </w:r>
      <w:r w:rsidR="004E40B6">
        <w:rPr>
          <w:lang w:eastAsia="zh-CN"/>
        </w:rPr>
        <w:t>2</w:t>
      </w:r>
      <w:r>
        <w:rPr>
          <w:lang w:eastAsia="zh-CN"/>
        </w:rPr>
        <w:t>.5.3</w:t>
      </w:r>
      <w:r>
        <w:rPr>
          <w:lang w:eastAsia="zh-CN"/>
        </w:rPr>
        <w:tab/>
        <w:t>Simple data types and enumerations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446" w:name="_Toc85734567"/>
      <w:bookmarkStart w:id="11447" w:name="_Toc89431866"/>
      <w:bookmarkStart w:id="11448" w:name="_Toc97042780"/>
      <w:bookmarkStart w:id="11449" w:name="_Toc97045924"/>
      <w:bookmarkStart w:id="11450" w:name="_Toc97155669"/>
      <w:bookmarkStart w:id="11451" w:name="_Toc101521761"/>
      <w:bookmarkStart w:id="11452" w:name="_Toc138762071"/>
      <w:bookmarkStart w:id="11453" w:name="_Toc145708334"/>
      <w:bookmarkStart w:id="11454" w:name="_Toc160570883"/>
      <w:bookmarkStart w:id="11455" w:name="_Toc162008479"/>
      <w:bookmarkStart w:id="11456" w:name="_Toc185516157"/>
      <w:bookmarkStart w:id="11457" w:name="_Toc192873465"/>
      <w:bookmarkStart w:id="11458" w:name="_Toc200971179"/>
      <w:bookmarkStart w:id="11459" w:name="_Toc207722511"/>
      <w:bookmarkStart w:id="11460" w:name="_Toc209521374"/>
      <w:bookmarkStart w:id="11461" w:name="_Toc218779204"/>
      <w:r>
        <w:t>9.</w:t>
      </w:r>
      <w:r w:rsidR="004E40B6">
        <w:t>2</w:t>
      </w:r>
      <w:r>
        <w:t>.6</w:t>
      </w:r>
      <w:r>
        <w:tab/>
        <w:t>Error Handling</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462" w:name="_Toc85734568"/>
      <w:bookmarkStart w:id="11463" w:name="_Toc89431867"/>
      <w:bookmarkStart w:id="11464" w:name="_Toc97042781"/>
      <w:bookmarkStart w:id="11465" w:name="_Toc97045925"/>
      <w:bookmarkStart w:id="11466" w:name="_Toc97155670"/>
      <w:bookmarkStart w:id="11467" w:name="_Toc101521762"/>
      <w:bookmarkStart w:id="11468" w:name="_Toc138762072"/>
      <w:bookmarkStart w:id="11469" w:name="_Toc145708335"/>
      <w:bookmarkStart w:id="11470" w:name="_Toc160570884"/>
      <w:bookmarkStart w:id="11471" w:name="_Toc162008480"/>
      <w:bookmarkStart w:id="11472" w:name="_Toc185516158"/>
      <w:bookmarkStart w:id="11473" w:name="_Toc192873466"/>
      <w:bookmarkStart w:id="11474" w:name="_Toc200971180"/>
      <w:bookmarkStart w:id="11475" w:name="_Toc207722512"/>
      <w:bookmarkStart w:id="11476" w:name="_Toc209521375"/>
      <w:bookmarkStart w:id="11477" w:name="_Toc218779205"/>
      <w:r>
        <w:t>9.</w:t>
      </w:r>
      <w:r w:rsidR="004E40B6">
        <w:t>2</w:t>
      </w:r>
      <w:r>
        <w:t>.7</w:t>
      </w:r>
      <w:r>
        <w:tab/>
        <w:t>Feature negotiation</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140B4A">
            <w:pPr>
              <w:pStyle w:val="TAH"/>
            </w:pPr>
            <w:bookmarkStart w:id="11478" w:name="_PERM_MCCTEMPBM_CRPT38050110___4" w:colFirst="0" w:colLast="1"/>
            <w:r>
              <w:t>Feature number</w:t>
            </w:r>
          </w:p>
        </w:tc>
        <w:tc>
          <w:tcPr>
            <w:tcW w:w="2207" w:type="dxa"/>
            <w:shd w:val="clear" w:color="auto" w:fill="C0C0C0"/>
            <w:hideMark/>
          </w:tcPr>
          <w:p w14:paraId="3715FD4B" w14:textId="77777777" w:rsidR="007C54F7" w:rsidRDefault="007C54F7" w:rsidP="00140B4A">
            <w:pPr>
              <w:pStyle w:val="TAH"/>
            </w:pPr>
            <w:r>
              <w:t>Feature Name</w:t>
            </w:r>
          </w:p>
        </w:tc>
        <w:tc>
          <w:tcPr>
            <w:tcW w:w="5758" w:type="dxa"/>
            <w:shd w:val="clear" w:color="auto" w:fill="C0C0C0"/>
            <w:hideMark/>
          </w:tcPr>
          <w:p w14:paraId="61A2E81C" w14:textId="77777777" w:rsidR="007C54F7" w:rsidRDefault="007C54F7" w:rsidP="00140B4A">
            <w:pPr>
              <w:pStyle w:val="TAH"/>
            </w:pPr>
            <w:r>
              <w:t>Description</w:t>
            </w:r>
          </w:p>
        </w:tc>
      </w:tr>
      <w:bookmarkEnd w:id="11478"/>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bookmarkStart w:id="11479" w:name="_PERM_MCCTEMPBM_CRPT38050111___2"/>
            <w:r>
              <w:t>-</w:t>
            </w:r>
            <w:r>
              <w:tab/>
              <w:t>S</w:t>
            </w:r>
            <w:r w:rsidRPr="002845A0">
              <w:t>upport of</w:t>
            </w:r>
            <w:r>
              <w:t xml:space="preserve"> T-EES discovery based on</w:t>
            </w:r>
            <w:r w:rsidRPr="002845A0">
              <w:t xml:space="preserve"> </w:t>
            </w:r>
            <w:r>
              <w:t>application group identifier</w:t>
            </w:r>
            <w:r w:rsidRPr="002845A0">
              <w:t>.</w:t>
            </w:r>
            <w:bookmarkEnd w:id="11479"/>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bookmarkStart w:id="11480" w:name="_PERM_MCCTEMPBM_CRPT38050112___2" w:colFirst="2" w:colLast="2"/>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bookmarkEnd w:id="11480"/>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481" w:name="_Toc160570885"/>
      <w:bookmarkStart w:id="11482" w:name="_Toc162008481"/>
      <w:bookmarkStart w:id="11483" w:name="_Toc185516159"/>
      <w:bookmarkStart w:id="11484" w:name="_Toc192873467"/>
      <w:bookmarkStart w:id="11485" w:name="_Toc200971181"/>
      <w:bookmarkStart w:id="11486" w:name="_Toc207722513"/>
      <w:bookmarkStart w:id="11487" w:name="_Toc209521376"/>
      <w:bookmarkStart w:id="11488" w:name="_Toc218779206"/>
      <w:r>
        <w:t>9.3</w:t>
      </w:r>
      <w:r>
        <w:tab/>
      </w:r>
      <w:r w:rsidRPr="00310802">
        <w:t>Ee</w:t>
      </w:r>
      <w:r>
        <w:t>cs</w:t>
      </w:r>
      <w:r w:rsidRPr="00310802">
        <w:t>_</w:t>
      </w:r>
      <w:r>
        <w:t>EASInfoManagement API</w:t>
      </w:r>
      <w:bookmarkEnd w:id="11481"/>
      <w:bookmarkEnd w:id="11482"/>
      <w:bookmarkEnd w:id="11483"/>
      <w:bookmarkEnd w:id="11484"/>
      <w:bookmarkEnd w:id="11485"/>
      <w:bookmarkEnd w:id="11486"/>
      <w:bookmarkEnd w:id="11487"/>
      <w:bookmarkEnd w:id="11488"/>
    </w:p>
    <w:p w14:paraId="086666CF" w14:textId="77777777" w:rsidR="00B3769E" w:rsidRDefault="00B3769E" w:rsidP="00B3769E">
      <w:pPr>
        <w:pStyle w:val="Heading3"/>
      </w:pPr>
      <w:bookmarkStart w:id="11489" w:name="_Toc160570886"/>
      <w:bookmarkStart w:id="11490" w:name="_Toc162008482"/>
      <w:bookmarkStart w:id="11491" w:name="_Toc185516160"/>
      <w:bookmarkStart w:id="11492" w:name="_Toc192873468"/>
      <w:bookmarkStart w:id="11493" w:name="_Toc200971182"/>
      <w:bookmarkStart w:id="11494" w:name="_Toc207722514"/>
      <w:bookmarkStart w:id="11495" w:name="_Toc209521377"/>
      <w:bookmarkStart w:id="11496" w:name="_Toc218779207"/>
      <w:r>
        <w:t>9.3.1</w:t>
      </w:r>
      <w:r>
        <w:tab/>
        <w:t>Introduction</w:t>
      </w:r>
      <w:bookmarkEnd w:id="11489"/>
      <w:bookmarkEnd w:id="11490"/>
      <w:bookmarkEnd w:id="11491"/>
      <w:bookmarkEnd w:id="11492"/>
      <w:bookmarkEnd w:id="11493"/>
      <w:bookmarkEnd w:id="11494"/>
      <w:bookmarkEnd w:id="11495"/>
      <w:bookmarkEnd w:id="11496"/>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497" w:name="_Toc160570887"/>
      <w:bookmarkStart w:id="11498" w:name="_Toc162008483"/>
      <w:bookmarkStart w:id="11499" w:name="_Toc185516161"/>
      <w:bookmarkStart w:id="11500" w:name="_Toc192873469"/>
      <w:bookmarkStart w:id="11501" w:name="_Toc200971183"/>
      <w:bookmarkStart w:id="11502" w:name="_Toc207722515"/>
      <w:bookmarkStart w:id="11503" w:name="_Toc209521378"/>
      <w:bookmarkStart w:id="11504" w:name="_Toc218779208"/>
      <w:r>
        <w:t>9.3.2</w:t>
      </w:r>
      <w:r>
        <w:tab/>
        <w:t>Usage of HTTP</w:t>
      </w:r>
      <w:bookmarkEnd w:id="11497"/>
      <w:bookmarkEnd w:id="11498"/>
      <w:bookmarkEnd w:id="11499"/>
      <w:bookmarkEnd w:id="11500"/>
      <w:bookmarkEnd w:id="11501"/>
      <w:bookmarkEnd w:id="11502"/>
      <w:bookmarkEnd w:id="11503"/>
      <w:bookmarkEnd w:id="11504"/>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505" w:name="_Toc160570888"/>
      <w:bookmarkStart w:id="11506" w:name="_Toc162008484"/>
      <w:bookmarkStart w:id="11507" w:name="_Toc185516162"/>
      <w:bookmarkStart w:id="11508" w:name="_Toc192873470"/>
      <w:bookmarkStart w:id="11509" w:name="_Toc200971184"/>
      <w:bookmarkStart w:id="11510" w:name="_Toc207722516"/>
      <w:bookmarkStart w:id="11511" w:name="_Toc209521379"/>
      <w:bookmarkStart w:id="11512" w:name="_Toc218779209"/>
      <w:r>
        <w:lastRenderedPageBreak/>
        <w:t>9.3.3</w:t>
      </w:r>
      <w:r>
        <w:tab/>
        <w:t>Resources</w:t>
      </w:r>
      <w:bookmarkEnd w:id="11505"/>
      <w:bookmarkEnd w:id="11506"/>
      <w:bookmarkEnd w:id="11507"/>
      <w:bookmarkEnd w:id="11508"/>
      <w:bookmarkEnd w:id="11509"/>
      <w:bookmarkEnd w:id="11510"/>
      <w:bookmarkEnd w:id="11511"/>
      <w:bookmarkEnd w:id="11512"/>
    </w:p>
    <w:p w14:paraId="05D702B5" w14:textId="77777777" w:rsidR="00B3769E" w:rsidRDefault="00B3769E" w:rsidP="00B3769E">
      <w:pPr>
        <w:pStyle w:val="Heading4"/>
      </w:pPr>
      <w:bookmarkStart w:id="11513" w:name="_Toc160570889"/>
      <w:bookmarkStart w:id="11514" w:name="_Toc162008485"/>
      <w:bookmarkStart w:id="11515" w:name="_Toc185516163"/>
      <w:bookmarkStart w:id="11516" w:name="_Toc192873471"/>
      <w:bookmarkStart w:id="11517" w:name="_Toc200971185"/>
      <w:bookmarkStart w:id="11518" w:name="_Toc207722517"/>
      <w:bookmarkStart w:id="11519" w:name="_Toc209521380"/>
      <w:bookmarkStart w:id="11520" w:name="_Toc218779210"/>
      <w:r>
        <w:t>9.3.3.1</w:t>
      </w:r>
      <w:r>
        <w:tab/>
        <w:t>Overview</w:t>
      </w:r>
      <w:bookmarkEnd w:id="11513"/>
      <w:bookmarkEnd w:id="11514"/>
      <w:bookmarkEnd w:id="11515"/>
      <w:bookmarkEnd w:id="11516"/>
      <w:bookmarkEnd w:id="11517"/>
      <w:bookmarkEnd w:id="11518"/>
      <w:bookmarkEnd w:id="11519"/>
      <w:bookmarkEnd w:id="11520"/>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4pt;height:185.6pt" o:ole="">
            <v:imagedata r:id="rId47" o:title=""/>
          </v:shape>
          <o:OLEObject Type="Embed" ProgID="Visio.Drawing.15" ShapeID="_x0000_i1043" DrawAspect="Content" ObjectID="_1833450513"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1521" w:name="_Toc160570890"/>
      <w:bookmarkStart w:id="11522" w:name="_Toc162008486"/>
      <w:bookmarkStart w:id="11523" w:name="_Toc185516164"/>
      <w:bookmarkStart w:id="11524" w:name="_Toc192873472"/>
      <w:bookmarkStart w:id="11525" w:name="_Toc200971186"/>
      <w:bookmarkStart w:id="11526" w:name="_Toc207722518"/>
      <w:bookmarkStart w:id="11527" w:name="_Toc209521381"/>
      <w:bookmarkStart w:id="11528" w:name="_Toc218779211"/>
      <w:r>
        <w:t>9.3.3.2</w:t>
      </w:r>
      <w:r>
        <w:tab/>
        <w:t>Resource</w:t>
      </w:r>
      <w:r w:rsidRPr="00831458">
        <w:t xml:space="preserve">: </w:t>
      </w:r>
      <w:r>
        <w:t>Common EAS Bindings</w:t>
      </w:r>
      <w:bookmarkEnd w:id="11521"/>
      <w:bookmarkEnd w:id="11522"/>
      <w:bookmarkEnd w:id="11523"/>
      <w:bookmarkEnd w:id="11524"/>
      <w:bookmarkEnd w:id="11525"/>
      <w:bookmarkEnd w:id="11526"/>
      <w:bookmarkEnd w:id="11527"/>
      <w:bookmarkEnd w:id="11528"/>
    </w:p>
    <w:p w14:paraId="014A3081" w14:textId="77777777" w:rsidR="00B3769E" w:rsidRDefault="00B3769E" w:rsidP="00B3769E">
      <w:pPr>
        <w:pStyle w:val="Heading5"/>
        <w:rPr>
          <w:lang w:eastAsia="zh-CN"/>
        </w:rPr>
      </w:pPr>
      <w:bookmarkStart w:id="11529" w:name="_Toc160570891"/>
      <w:bookmarkStart w:id="11530" w:name="_Toc162008487"/>
      <w:bookmarkStart w:id="11531" w:name="_Toc185516165"/>
      <w:bookmarkStart w:id="11532" w:name="_Toc192873473"/>
      <w:bookmarkStart w:id="11533" w:name="_Toc200971187"/>
      <w:bookmarkStart w:id="11534" w:name="_Toc207722519"/>
      <w:bookmarkStart w:id="11535" w:name="_Toc209521382"/>
      <w:bookmarkStart w:id="11536" w:name="_Toc218779212"/>
      <w:r>
        <w:rPr>
          <w:lang w:eastAsia="zh-CN"/>
        </w:rPr>
        <w:t>9.3.3.2.1</w:t>
      </w:r>
      <w:r>
        <w:rPr>
          <w:lang w:eastAsia="zh-CN"/>
        </w:rPr>
        <w:tab/>
        <w:t>Description</w:t>
      </w:r>
      <w:bookmarkEnd w:id="11529"/>
      <w:bookmarkEnd w:id="11530"/>
      <w:bookmarkEnd w:id="11531"/>
      <w:bookmarkEnd w:id="11532"/>
      <w:bookmarkEnd w:id="11533"/>
      <w:bookmarkEnd w:id="11534"/>
      <w:bookmarkEnd w:id="11535"/>
      <w:bookmarkEnd w:id="11536"/>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537" w:name="_Toc160570892"/>
      <w:bookmarkStart w:id="11538" w:name="_Toc162008488"/>
      <w:bookmarkStart w:id="11539" w:name="_Toc185516166"/>
      <w:bookmarkStart w:id="11540" w:name="_Toc192873474"/>
      <w:bookmarkStart w:id="11541" w:name="_Toc200971188"/>
      <w:bookmarkStart w:id="11542" w:name="_Toc207722520"/>
      <w:bookmarkStart w:id="11543" w:name="_Toc209521383"/>
      <w:bookmarkStart w:id="11544" w:name="_Toc218779213"/>
      <w:r>
        <w:rPr>
          <w:lang w:eastAsia="zh-CN"/>
        </w:rPr>
        <w:t>9.3.3.2.2</w:t>
      </w:r>
      <w:r>
        <w:rPr>
          <w:lang w:eastAsia="zh-CN"/>
        </w:rPr>
        <w:tab/>
        <w:t>Resource Definition</w:t>
      </w:r>
      <w:bookmarkEnd w:id="11537"/>
      <w:bookmarkEnd w:id="11538"/>
      <w:bookmarkEnd w:id="11539"/>
      <w:bookmarkEnd w:id="11540"/>
      <w:bookmarkEnd w:id="11541"/>
      <w:bookmarkEnd w:id="11542"/>
      <w:bookmarkEnd w:id="11543"/>
      <w:bookmarkEnd w:id="1154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545" w:name="_Toc160570893"/>
      <w:bookmarkStart w:id="11546" w:name="_Toc162008489"/>
      <w:bookmarkStart w:id="11547" w:name="_Toc185516167"/>
      <w:bookmarkStart w:id="11548" w:name="_Toc192873475"/>
      <w:bookmarkStart w:id="11549" w:name="_Toc200971189"/>
      <w:bookmarkStart w:id="11550" w:name="_Toc207722521"/>
      <w:bookmarkStart w:id="11551" w:name="_Toc209521384"/>
      <w:bookmarkStart w:id="11552" w:name="_Toc218779214"/>
      <w:r>
        <w:rPr>
          <w:lang w:eastAsia="zh-CN"/>
        </w:rPr>
        <w:t>9.3.3.2.3</w:t>
      </w:r>
      <w:r>
        <w:rPr>
          <w:lang w:eastAsia="zh-CN"/>
        </w:rPr>
        <w:tab/>
        <w:t>Resource Standard Methods</w:t>
      </w:r>
      <w:bookmarkEnd w:id="11545"/>
      <w:bookmarkEnd w:id="11546"/>
      <w:bookmarkEnd w:id="11547"/>
      <w:bookmarkEnd w:id="11548"/>
      <w:bookmarkEnd w:id="11549"/>
      <w:bookmarkEnd w:id="11550"/>
      <w:bookmarkEnd w:id="11551"/>
      <w:bookmarkEnd w:id="11552"/>
    </w:p>
    <w:p w14:paraId="6CCB3FF4" w14:textId="77777777" w:rsidR="00B3769E" w:rsidRPr="00384E92" w:rsidRDefault="00B3769E" w:rsidP="00450DFB">
      <w:pPr>
        <w:pStyle w:val="H6"/>
      </w:pPr>
      <w:bookmarkStart w:id="11553" w:name="_Toc160570894"/>
      <w:bookmarkStart w:id="11554" w:name="_Toc162008490"/>
      <w:bookmarkStart w:id="11555" w:name="_Toc185516168"/>
      <w:bookmarkStart w:id="11556" w:name="_Toc192873476"/>
      <w:bookmarkStart w:id="11557" w:name="_Toc200971190"/>
      <w:bookmarkStart w:id="11558" w:name="_Toc207722522"/>
      <w:bookmarkStart w:id="11559" w:name="_Toc209521385"/>
      <w:r>
        <w:t>9.3.3.2</w:t>
      </w:r>
      <w:r w:rsidRPr="00384E92">
        <w:t>.</w:t>
      </w:r>
      <w:r>
        <w:t>3.</w:t>
      </w:r>
      <w:r w:rsidRPr="00384E92">
        <w:t>1</w:t>
      </w:r>
      <w:r w:rsidRPr="00384E92">
        <w:tab/>
      </w:r>
      <w:r>
        <w:t>GET</w:t>
      </w:r>
      <w:bookmarkEnd w:id="11553"/>
      <w:bookmarkEnd w:id="11554"/>
      <w:bookmarkEnd w:id="11555"/>
      <w:bookmarkEnd w:id="11556"/>
      <w:bookmarkEnd w:id="11557"/>
      <w:bookmarkEnd w:id="11558"/>
      <w:bookmarkEnd w:id="1155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450DFB">
      <w:pPr>
        <w:pStyle w:val="H6"/>
        <w:rPr>
          <w:lang w:eastAsia="zh-CN"/>
        </w:rPr>
      </w:pPr>
      <w:bookmarkStart w:id="11560" w:name="_Toc160570895"/>
      <w:bookmarkStart w:id="11561" w:name="_Toc162008491"/>
      <w:bookmarkStart w:id="11562" w:name="_Toc185516169"/>
      <w:bookmarkStart w:id="11563" w:name="_Toc192873477"/>
      <w:bookmarkStart w:id="11564" w:name="_Toc200971191"/>
      <w:bookmarkStart w:id="11565" w:name="_Toc207722523"/>
      <w:bookmarkStart w:id="11566" w:name="_Toc209521386"/>
      <w:r>
        <w:rPr>
          <w:lang w:eastAsia="zh-CN"/>
        </w:rPr>
        <w:t>9.3.3.2.3.2</w:t>
      </w:r>
      <w:r>
        <w:rPr>
          <w:lang w:eastAsia="zh-CN"/>
        </w:rPr>
        <w:tab/>
        <w:t>POST</w:t>
      </w:r>
      <w:bookmarkEnd w:id="11560"/>
      <w:bookmarkEnd w:id="11561"/>
      <w:bookmarkEnd w:id="11562"/>
      <w:bookmarkEnd w:id="11563"/>
      <w:bookmarkEnd w:id="11564"/>
      <w:bookmarkEnd w:id="11565"/>
      <w:bookmarkEnd w:id="11566"/>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r>
              <w:t>CommonEASBindReq</w:t>
            </w:r>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Successful case. The Common EAS Binding information is successfully stored.</w:t>
            </w:r>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r>
              <w:t>ProblemDetailsEIMExt</w:t>
            </w:r>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1567" w:name="_Toc160570896"/>
      <w:bookmarkStart w:id="11568" w:name="_Toc162008492"/>
      <w:bookmarkStart w:id="11569" w:name="_Toc185516170"/>
      <w:bookmarkStart w:id="11570" w:name="_Toc192873478"/>
      <w:bookmarkStart w:id="11571" w:name="_Toc200971192"/>
      <w:bookmarkStart w:id="11572" w:name="_Toc207722524"/>
      <w:bookmarkStart w:id="11573" w:name="_Toc209521387"/>
      <w:bookmarkStart w:id="11574" w:name="_Toc218779215"/>
      <w:r>
        <w:rPr>
          <w:lang w:eastAsia="zh-CN"/>
        </w:rPr>
        <w:t>9.3.3.2.4</w:t>
      </w:r>
      <w:r>
        <w:rPr>
          <w:lang w:eastAsia="zh-CN"/>
        </w:rPr>
        <w:tab/>
        <w:t>Resource Custom Operations</w:t>
      </w:r>
      <w:bookmarkEnd w:id="11567"/>
      <w:bookmarkEnd w:id="11568"/>
      <w:bookmarkEnd w:id="11569"/>
      <w:bookmarkEnd w:id="11570"/>
      <w:bookmarkEnd w:id="11571"/>
      <w:bookmarkEnd w:id="11572"/>
      <w:bookmarkEnd w:id="11573"/>
      <w:bookmarkEnd w:id="11574"/>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1575" w:name="_Toc185516171"/>
      <w:bookmarkStart w:id="11576" w:name="_Toc192873479"/>
      <w:bookmarkStart w:id="11577" w:name="_Toc200971193"/>
      <w:bookmarkStart w:id="11578" w:name="_Toc207722525"/>
      <w:bookmarkStart w:id="11579" w:name="_Toc209521388"/>
      <w:bookmarkStart w:id="11580" w:name="_Toc218779216"/>
      <w:r>
        <w:t>9.3.3.3</w:t>
      </w:r>
      <w:r>
        <w:tab/>
        <w:t>Resource: Individual Common EAS Binding</w:t>
      </w:r>
      <w:bookmarkEnd w:id="11575"/>
      <w:bookmarkEnd w:id="11576"/>
      <w:bookmarkEnd w:id="11577"/>
      <w:bookmarkEnd w:id="11578"/>
      <w:bookmarkEnd w:id="11579"/>
      <w:bookmarkEnd w:id="11580"/>
    </w:p>
    <w:p w14:paraId="108CE27D" w14:textId="77777777" w:rsidR="00B4475B" w:rsidRDefault="00B4475B" w:rsidP="00B4475B">
      <w:pPr>
        <w:pStyle w:val="Heading5"/>
        <w:rPr>
          <w:lang w:eastAsia="zh-CN"/>
        </w:rPr>
      </w:pPr>
      <w:bookmarkStart w:id="11581" w:name="_Toc185516172"/>
      <w:bookmarkStart w:id="11582" w:name="_Toc192873480"/>
      <w:bookmarkStart w:id="11583" w:name="_Toc200971194"/>
      <w:bookmarkStart w:id="11584" w:name="_Toc207722526"/>
      <w:bookmarkStart w:id="11585" w:name="_Toc209521389"/>
      <w:bookmarkStart w:id="11586" w:name="_Toc218779217"/>
      <w:r>
        <w:rPr>
          <w:lang w:eastAsia="zh-CN"/>
        </w:rPr>
        <w:t>9.3.3.3.1</w:t>
      </w:r>
      <w:r>
        <w:rPr>
          <w:lang w:eastAsia="zh-CN"/>
        </w:rPr>
        <w:tab/>
        <w:t>Description</w:t>
      </w:r>
      <w:bookmarkEnd w:id="11581"/>
      <w:bookmarkEnd w:id="11582"/>
      <w:bookmarkEnd w:id="11583"/>
      <w:bookmarkEnd w:id="11584"/>
      <w:bookmarkEnd w:id="11585"/>
      <w:bookmarkEnd w:id="1158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1587" w:name="_Toc185516173"/>
      <w:bookmarkStart w:id="11588" w:name="_Toc192873481"/>
      <w:bookmarkStart w:id="11589" w:name="_Toc200971195"/>
      <w:bookmarkStart w:id="11590" w:name="_Toc207722527"/>
      <w:bookmarkStart w:id="11591" w:name="_Toc209521390"/>
      <w:bookmarkStart w:id="11592" w:name="_Toc218779218"/>
      <w:r>
        <w:rPr>
          <w:lang w:eastAsia="zh-CN"/>
        </w:rPr>
        <w:t>9.3.3.3.2</w:t>
      </w:r>
      <w:r>
        <w:rPr>
          <w:lang w:eastAsia="zh-CN"/>
        </w:rPr>
        <w:tab/>
        <w:t>Resource Definition</w:t>
      </w:r>
      <w:bookmarkEnd w:id="11587"/>
      <w:bookmarkEnd w:id="11588"/>
      <w:bookmarkEnd w:id="11589"/>
      <w:bookmarkEnd w:id="11590"/>
      <w:bookmarkEnd w:id="11591"/>
      <w:bookmarkEnd w:id="11592"/>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1593" w:name="_Toc185516174"/>
      <w:bookmarkStart w:id="11594" w:name="_Toc192873482"/>
      <w:bookmarkStart w:id="11595" w:name="_Toc200971196"/>
      <w:bookmarkStart w:id="11596" w:name="_Toc207722528"/>
      <w:bookmarkStart w:id="11597" w:name="_Toc209521391"/>
      <w:bookmarkStart w:id="11598" w:name="_Toc218779219"/>
      <w:r>
        <w:rPr>
          <w:lang w:eastAsia="zh-CN"/>
        </w:rPr>
        <w:t>9.3.3.3.3</w:t>
      </w:r>
      <w:r>
        <w:rPr>
          <w:lang w:eastAsia="zh-CN"/>
        </w:rPr>
        <w:tab/>
        <w:t>Resource Standard Methods</w:t>
      </w:r>
      <w:bookmarkEnd w:id="11593"/>
      <w:bookmarkEnd w:id="11594"/>
      <w:bookmarkEnd w:id="11595"/>
      <w:bookmarkEnd w:id="11596"/>
      <w:bookmarkEnd w:id="11597"/>
      <w:bookmarkEnd w:id="11598"/>
    </w:p>
    <w:p w14:paraId="2F961C6D" w14:textId="77777777" w:rsidR="00B4475B" w:rsidRDefault="00B4475B" w:rsidP="00450DFB">
      <w:pPr>
        <w:pStyle w:val="H6"/>
        <w:rPr>
          <w:lang w:eastAsia="zh-CN"/>
        </w:rPr>
      </w:pPr>
      <w:bookmarkStart w:id="11599" w:name="_Toc185516175"/>
      <w:bookmarkStart w:id="11600" w:name="_Toc192873483"/>
      <w:bookmarkStart w:id="11601" w:name="_Toc200971197"/>
      <w:bookmarkStart w:id="11602" w:name="_Toc207722529"/>
      <w:bookmarkStart w:id="11603" w:name="_Toc209521392"/>
      <w:r>
        <w:rPr>
          <w:lang w:eastAsia="zh-CN"/>
        </w:rPr>
        <w:t>9.3.3.3.3.1</w:t>
      </w:r>
      <w:r>
        <w:rPr>
          <w:lang w:eastAsia="zh-CN"/>
        </w:rPr>
        <w:tab/>
        <w:t>GET</w:t>
      </w:r>
      <w:bookmarkEnd w:id="11599"/>
      <w:bookmarkEnd w:id="11600"/>
      <w:bookmarkEnd w:id="11601"/>
      <w:bookmarkEnd w:id="11602"/>
      <w:bookmarkEnd w:id="11603"/>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450DFB">
      <w:pPr>
        <w:pStyle w:val="H6"/>
        <w:rPr>
          <w:lang w:eastAsia="zh-CN"/>
        </w:rPr>
      </w:pPr>
      <w:bookmarkStart w:id="11604" w:name="_Toc185516176"/>
      <w:bookmarkStart w:id="11605" w:name="_Toc192873484"/>
      <w:bookmarkStart w:id="11606" w:name="_Toc200971198"/>
      <w:bookmarkStart w:id="11607" w:name="_Toc207722530"/>
      <w:bookmarkStart w:id="11608" w:name="_Toc209521393"/>
      <w:r>
        <w:rPr>
          <w:lang w:eastAsia="zh-CN"/>
        </w:rPr>
        <w:t>9.3.3.3.3.2</w:t>
      </w:r>
      <w:r>
        <w:rPr>
          <w:lang w:eastAsia="zh-CN"/>
        </w:rPr>
        <w:tab/>
        <w:t>PUT</w:t>
      </w:r>
      <w:bookmarkEnd w:id="11604"/>
      <w:bookmarkEnd w:id="11605"/>
      <w:bookmarkEnd w:id="11606"/>
      <w:bookmarkEnd w:id="11607"/>
      <w:bookmarkEnd w:id="11608"/>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450DFB">
      <w:pPr>
        <w:pStyle w:val="H6"/>
      </w:pPr>
      <w:bookmarkStart w:id="11609" w:name="_Toc185516177"/>
      <w:bookmarkStart w:id="11610" w:name="_Toc192873485"/>
      <w:bookmarkStart w:id="11611" w:name="_Toc200971199"/>
      <w:bookmarkStart w:id="11612" w:name="_Toc207722531"/>
      <w:bookmarkStart w:id="11613" w:name="_Toc209521394"/>
      <w:r>
        <w:rPr>
          <w:noProof/>
          <w:lang w:eastAsia="zh-CN"/>
        </w:rPr>
        <w:t>9.3.3.3.3.3</w:t>
      </w:r>
      <w:r w:rsidRPr="00D00D02">
        <w:tab/>
        <w:t>PATCH</w:t>
      </w:r>
      <w:bookmarkEnd w:id="11609"/>
      <w:bookmarkEnd w:id="11610"/>
      <w:bookmarkEnd w:id="11611"/>
      <w:bookmarkEnd w:id="11612"/>
      <w:bookmarkEnd w:id="11613"/>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450DFB">
      <w:pPr>
        <w:pStyle w:val="H6"/>
        <w:rPr>
          <w:lang w:eastAsia="zh-CN"/>
        </w:rPr>
      </w:pPr>
      <w:bookmarkStart w:id="11614" w:name="_Toc185516178"/>
      <w:bookmarkStart w:id="11615" w:name="_Toc192873486"/>
      <w:bookmarkStart w:id="11616" w:name="_Toc200971200"/>
      <w:bookmarkStart w:id="11617" w:name="_Toc207722532"/>
      <w:bookmarkStart w:id="11618" w:name="_Toc209521395"/>
      <w:r>
        <w:rPr>
          <w:lang w:eastAsia="zh-CN"/>
        </w:rPr>
        <w:t>9.3.3.3.3.</w:t>
      </w:r>
      <w:r>
        <w:rPr>
          <w:rFonts w:hint="eastAsia"/>
          <w:lang w:eastAsia="zh-CN"/>
        </w:rPr>
        <w:t>4</w:t>
      </w:r>
      <w:r>
        <w:rPr>
          <w:lang w:eastAsia="zh-CN"/>
        </w:rPr>
        <w:tab/>
        <w:t>DELETE</w:t>
      </w:r>
      <w:bookmarkEnd w:id="11614"/>
      <w:bookmarkEnd w:id="11615"/>
      <w:bookmarkEnd w:id="11616"/>
      <w:bookmarkEnd w:id="11617"/>
      <w:bookmarkEnd w:id="11618"/>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1619" w:name="_Toc160570897"/>
      <w:bookmarkStart w:id="11620" w:name="_Toc162008493"/>
      <w:bookmarkStart w:id="11621" w:name="_Toc185516179"/>
      <w:bookmarkStart w:id="11622" w:name="_Toc192873487"/>
      <w:bookmarkStart w:id="11623" w:name="_Toc200971201"/>
      <w:bookmarkStart w:id="11624" w:name="_Toc207722533"/>
      <w:bookmarkStart w:id="11625" w:name="_Toc209521396"/>
      <w:bookmarkStart w:id="11626" w:name="_Toc218779220"/>
      <w:r>
        <w:t>9.3.4</w:t>
      </w:r>
      <w:r>
        <w:tab/>
        <w:t>Custom Operations without associated resources</w:t>
      </w:r>
      <w:bookmarkEnd w:id="11619"/>
      <w:bookmarkEnd w:id="11620"/>
      <w:bookmarkEnd w:id="11621"/>
      <w:bookmarkEnd w:id="11622"/>
      <w:bookmarkEnd w:id="11623"/>
      <w:bookmarkEnd w:id="11624"/>
      <w:bookmarkEnd w:id="11625"/>
      <w:bookmarkEnd w:id="1162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627" w:name="_Toc160570898"/>
      <w:bookmarkStart w:id="11628" w:name="_Toc162008494"/>
      <w:bookmarkStart w:id="11629" w:name="_Toc185516180"/>
      <w:bookmarkStart w:id="11630" w:name="_Toc192873488"/>
      <w:bookmarkStart w:id="11631" w:name="_Toc200971202"/>
      <w:bookmarkStart w:id="11632" w:name="_Toc207722534"/>
      <w:bookmarkStart w:id="11633" w:name="_Toc209521397"/>
      <w:bookmarkStart w:id="11634" w:name="_Toc218779221"/>
      <w:r>
        <w:t>9.3.5</w:t>
      </w:r>
      <w:r>
        <w:tab/>
        <w:t>Notifications</w:t>
      </w:r>
      <w:bookmarkEnd w:id="11627"/>
      <w:bookmarkEnd w:id="11628"/>
      <w:bookmarkEnd w:id="11629"/>
      <w:bookmarkEnd w:id="11630"/>
      <w:bookmarkEnd w:id="11631"/>
      <w:bookmarkEnd w:id="11632"/>
      <w:bookmarkEnd w:id="11633"/>
      <w:bookmarkEnd w:id="11634"/>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635" w:name="_Toc160570899"/>
      <w:bookmarkStart w:id="11636" w:name="_Toc162008495"/>
      <w:bookmarkStart w:id="11637" w:name="_Toc185516181"/>
      <w:bookmarkStart w:id="11638" w:name="_Toc192873489"/>
      <w:bookmarkStart w:id="11639" w:name="_Toc200971203"/>
      <w:bookmarkStart w:id="11640" w:name="_Toc207722535"/>
      <w:bookmarkStart w:id="11641" w:name="_Toc209521398"/>
      <w:bookmarkStart w:id="11642" w:name="_Toc218779222"/>
      <w:r>
        <w:lastRenderedPageBreak/>
        <w:t>9.3.6</w:t>
      </w:r>
      <w:r>
        <w:tab/>
        <w:t>Data Model</w:t>
      </w:r>
      <w:bookmarkEnd w:id="11635"/>
      <w:bookmarkEnd w:id="11636"/>
      <w:bookmarkEnd w:id="11637"/>
      <w:bookmarkEnd w:id="11638"/>
      <w:bookmarkEnd w:id="11639"/>
      <w:bookmarkEnd w:id="11640"/>
      <w:bookmarkEnd w:id="11641"/>
      <w:bookmarkEnd w:id="11642"/>
    </w:p>
    <w:p w14:paraId="22A1C619" w14:textId="77777777" w:rsidR="00B3769E" w:rsidRDefault="00B3769E" w:rsidP="00B3769E">
      <w:pPr>
        <w:pStyle w:val="Heading4"/>
      </w:pPr>
      <w:bookmarkStart w:id="11643" w:name="_Toc160570900"/>
      <w:bookmarkStart w:id="11644" w:name="_Toc162008496"/>
      <w:bookmarkStart w:id="11645" w:name="_Toc185516182"/>
      <w:bookmarkStart w:id="11646" w:name="_Toc192873490"/>
      <w:bookmarkStart w:id="11647" w:name="_Toc200971204"/>
      <w:bookmarkStart w:id="11648" w:name="_Toc207722536"/>
      <w:bookmarkStart w:id="11649" w:name="_Toc209521399"/>
      <w:bookmarkStart w:id="11650" w:name="_Toc218779223"/>
      <w:r>
        <w:t>9.3.6.1</w:t>
      </w:r>
      <w:r>
        <w:tab/>
        <w:t>General</w:t>
      </w:r>
      <w:bookmarkEnd w:id="11643"/>
      <w:bookmarkEnd w:id="11644"/>
      <w:bookmarkEnd w:id="11645"/>
      <w:bookmarkEnd w:id="11646"/>
      <w:bookmarkEnd w:id="11647"/>
      <w:bookmarkEnd w:id="11648"/>
      <w:bookmarkEnd w:id="11649"/>
      <w:bookmarkEnd w:id="11650"/>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651" w:name="_Toc160570901"/>
      <w:bookmarkStart w:id="11652" w:name="_Toc162008497"/>
      <w:bookmarkStart w:id="11653" w:name="_Toc185516183"/>
      <w:bookmarkStart w:id="11654" w:name="_Toc192873491"/>
      <w:bookmarkStart w:id="11655" w:name="_Toc200971205"/>
      <w:bookmarkStart w:id="11656" w:name="_Toc207722537"/>
      <w:bookmarkStart w:id="11657" w:name="_Toc209521400"/>
      <w:bookmarkStart w:id="11658" w:name="_Toc218779224"/>
      <w:r>
        <w:t>9.3</w:t>
      </w:r>
      <w:r>
        <w:rPr>
          <w:lang w:val="en-US"/>
        </w:rPr>
        <w:t>.6.2</w:t>
      </w:r>
      <w:r>
        <w:rPr>
          <w:lang w:val="en-US"/>
        </w:rPr>
        <w:tab/>
        <w:t>Structured data types</w:t>
      </w:r>
      <w:bookmarkEnd w:id="11651"/>
      <w:bookmarkEnd w:id="11652"/>
      <w:bookmarkEnd w:id="11653"/>
      <w:bookmarkEnd w:id="11654"/>
      <w:bookmarkEnd w:id="11655"/>
      <w:bookmarkEnd w:id="11656"/>
      <w:bookmarkEnd w:id="11657"/>
      <w:bookmarkEnd w:id="11658"/>
    </w:p>
    <w:p w14:paraId="0BDED7D4" w14:textId="77777777" w:rsidR="00B3769E" w:rsidRDefault="00B3769E" w:rsidP="00B3769E">
      <w:pPr>
        <w:pStyle w:val="Heading5"/>
      </w:pPr>
      <w:bookmarkStart w:id="11659" w:name="_Toc160570902"/>
      <w:bookmarkStart w:id="11660" w:name="_Toc162008498"/>
      <w:bookmarkStart w:id="11661" w:name="_Toc185516184"/>
      <w:bookmarkStart w:id="11662" w:name="_Toc192873492"/>
      <w:bookmarkStart w:id="11663" w:name="_Toc200971206"/>
      <w:bookmarkStart w:id="11664" w:name="_Toc207722538"/>
      <w:bookmarkStart w:id="11665" w:name="_Toc209521401"/>
      <w:bookmarkStart w:id="11666" w:name="_Toc218779225"/>
      <w:r>
        <w:t>9.3.6.2.1</w:t>
      </w:r>
      <w:r>
        <w:tab/>
        <w:t>Introduction</w:t>
      </w:r>
      <w:bookmarkEnd w:id="11659"/>
      <w:bookmarkEnd w:id="11660"/>
      <w:bookmarkEnd w:id="11661"/>
      <w:bookmarkEnd w:id="11662"/>
      <w:bookmarkEnd w:id="11663"/>
      <w:bookmarkEnd w:id="11664"/>
      <w:bookmarkEnd w:id="11665"/>
      <w:bookmarkEnd w:id="11666"/>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667" w:name="_Toc160570903"/>
      <w:bookmarkStart w:id="11668" w:name="_Toc162008499"/>
      <w:bookmarkStart w:id="11669" w:name="_Toc185516185"/>
      <w:bookmarkStart w:id="11670" w:name="_Toc192873493"/>
      <w:bookmarkStart w:id="11671" w:name="_Toc200971207"/>
      <w:bookmarkStart w:id="11672" w:name="_Toc207722539"/>
      <w:bookmarkStart w:id="11673" w:name="_Toc209521402"/>
      <w:bookmarkStart w:id="11674" w:name="_Toc218779226"/>
      <w:r>
        <w:lastRenderedPageBreak/>
        <w:t>9.3.6.2.2</w:t>
      </w:r>
      <w:r>
        <w:tab/>
        <w:t>Type: CommonEASBindReq</w:t>
      </w:r>
      <w:bookmarkEnd w:id="11667"/>
      <w:bookmarkEnd w:id="11668"/>
      <w:bookmarkEnd w:id="11669"/>
      <w:bookmarkEnd w:id="11670"/>
      <w:bookmarkEnd w:id="11671"/>
      <w:bookmarkEnd w:id="11672"/>
      <w:bookmarkEnd w:id="11673"/>
      <w:bookmarkEnd w:id="1167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675" w:name="_Toc160570904"/>
      <w:bookmarkStart w:id="11676" w:name="_Toc162008500"/>
      <w:bookmarkStart w:id="11677" w:name="_Toc185516186"/>
      <w:bookmarkStart w:id="11678" w:name="_Toc192873494"/>
      <w:bookmarkStart w:id="11679" w:name="_Toc200971208"/>
      <w:bookmarkStart w:id="11680" w:name="_Toc207722540"/>
      <w:bookmarkStart w:id="11681" w:name="_Toc209521403"/>
      <w:bookmarkStart w:id="11682" w:name="_Toc218779227"/>
      <w:r>
        <w:t>9.3.6.2.3</w:t>
      </w:r>
      <w:r>
        <w:tab/>
        <w:t>Type: CommonEASBindResp</w:t>
      </w:r>
      <w:bookmarkEnd w:id="11675"/>
      <w:bookmarkEnd w:id="11676"/>
      <w:bookmarkEnd w:id="11677"/>
      <w:bookmarkEnd w:id="11678"/>
      <w:bookmarkEnd w:id="11679"/>
      <w:bookmarkEnd w:id="11680"/>
      <w:bookmarkEnd w:id="11681"/>
      <w:bookmarkEnd w:id="116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683" w:name="_Toc160570905"/>
      <w:bookmarkStart w:id="11684" w:name="_Toc162008501"/>
      <w:bookmarkStart w:id="11685" w:name="_Toc185516187"/>
      <w:bookmarkStart w:id="11686" w:name="_Toc192873495"/>
      <w:bookmarkStart w:id="11687" w:name="_Toc200971209"/>
      <w:bookmarkStart w:id="11688" w:name="_Toc207722541"/>
      <w:bookmarkStart w:id="11689" w:name="_Toc209521404"/>
      <w:bookmarkStart w:id="11690" w:name="_Toc218779228"/>
      <w:r>
        <w:lastRenderedPageBreak/>
        <w:t>9.3.6.2.4</w:t>
      </w:r>
      <w:r>
        <w:tab/>
        <w:t>Type: CommonEASBinding</w:t>
      </w:r>
      <w:bookmarkEnd w:id="11683"/>
      <w:bookmarkEnd w:id="11684"/>
      <w:bookmarkEnd w:id="11685"/>
      <w:bookmarkEnd w:id="11686"/>
      <w:bookmarkEnd w:id="11687"/>
      <w:bookmarkEnd w:id="11688"/>
      <w:bookmarkEnd w:id="11689"/>
      <w:bookmarkEnd w:id="11690"/>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1691" w:name="_Toc185516188"/>
      <w:bookmarkStart w:id="11692" w:name="_Toc192873496"/>
      <w:bookmarkStart w:id="11693" w:name="_Toc200971210"/>
      <w:bookmarkStart w:id="11694" w:name="_Toc207722542"/>
      <w:bookmarkStart w:id="11695" w:name="_Toc209521405"/>
      <w:bookmarkStart w:id="11696" w:name="_Toc218779229"/>
      <w:r>
        <w:lastRenderedPageBreak/>
        <w:t>9.3.6.2.5</w:t>
      </w:r>
      <w:r>
        <w:tab/>
        <w:t>Type: CommEasBdlInfo</w:t>
      </w:r>
      <w:bookmarkEnd w:id="11691"/>
      <w:bookmarkEnd w:id="11692"/>
      <w:bookmarkEnd w:id="11693"/>
      <w:bookmarkEnd w:id="11694"/>
      <w:bookmarkEnd w:id="11695"/>
      <w:bookmarkEnd w:id="1169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1697" w:name="_Toc185516189"/>
      <w:bookmarkStart w:id="11698" w:name="_Toc192873497"/>
      <w:bookmarkStart w:id="11699" w:name="_Toc200971211"/>
      <w:bookmarkStart w:id="11700" w:name="_Toc207722543"/>
      <w:bookmarkStart w:id="11701" w:name="_Toc209521406"/>
      <w:bookmarkStart w:id="11702" w:name="_Toc218779230"/>
      <w:r>
        <w:t>9.3.6.2.</w:t>
      </w:r>
      <w:r>
        <w:rPr>
          <w:rFonts w:hint="eastAsia"/>
          <w:lang w:eastAsia="zh-CN"/>
        </w:rPr>
        <w:t>6</w:t>
      </w:r>
      <w:r>
        <w:tab/>
        <w:t>Type: CommonEASBinding</w:t>
      </w:r>
      <w:r>
        <w:rPr>
          <w:rFonts w:hint="eastAsia"/>
          <w:lang w:eastAsia="zh-CN"/>
        </w:rPr>
        <w:t>Patch</w:t>
      </w:r>
      <w:bookmarkEnd w:id="11697"/>
      <w:bookmarkEnd w:id="11698"/>
      <w:bookmarkEnd w:id="11699"/>
      <w:bookmarkEnd w:id="11700"/>
      <w:bookmarkEnd w:id="11701"/>
      <w:bookmarkEnd w:id="11702"/>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1703" w:name="_Toc160570906"/>
      <w:bookmarkStart w:id="11704" w:name="_Toc162008502"/>
      <w:bookmarkStart w:id="11705" w:name="_Toc185516190"/>
      <w:bookmarkStart w:id="11706" w:name="_Toc192873498"/>
      <w:bookmarkStart w:id="11707" w:name="_Toc200971212"/>
      <w:bookmarkStart w:id="11708" w:name="_Toc207722544"/>
      <w:bookmarkStart w:id="11709" w:name="_Toc209521407"/>
      <w:bookmarkStart w:id="11710" w:name="_Toc218779231"/>
      <w:r>
        <w:lastRenderedPageBreak/>
        <w:t>9.3</w:t>
      </w:r>
      <w:r>
        <w:rPr>
          <w:lang w:val="en-US"/>
        </w:rPr>
        <w:t>.6.3</w:t>
      </w:r>
      <w:r>
        <w:rPr>
          <w:lang w:val="en-US"/>
        </w:rPr>
        <w:tab/>
        <w:t>Simple data types and enumerations</w:t>
      </w:r>
      <w:bookmarkEnd w:id="11703"/>
      <w:bookmarkEnd w:id="11704"/>
      <w:bookmarkEnd w:id="11705"/>
      <w:bookmarkEnd w:id="11706"/>
      <w:bookmarkEnd w:id="11707"/>
      <w:bookmarkEnd w:id="11708"/>
      <w:bookmarkEnd w:id="11709"/>
      <w:bookmarkEnd w:id="11710"/>
    </w:p>
    <w:p w14:paraId="7F409236" w14:textId="77777777" w:rsidR="00B3769E" w:rsidRPr="000E1D0D" w:rsidRDefault="00B3769E" w:rsidP="00B3769E">
      <w:pPr>
        <w:pStyle w:val="Heading5"/>
      </w:pPr>
      <w:bookmarkStart w:id="11711" w:name="_Toc148177035"/>
      <w:bookmarkStart w:id="11712" w:name="_Toc151379498"/>
      <w:bookmarkStart w:id="11713" w:name="_Toc151445679"/>
      <w:bookmarkStart w:id="11714" w:name="_Toc151536837"/>
      <w:bookmarkStart w:id="11715" w:name="_Toc160570907"/>
      <w:bookmarkStart w:id="11716" w:name="_Toc162008503"/>
      <w:bookmarkStart w:id="11717" w:name="_Toc185516191"/>
      <w:bookmarkStart w:id="11718" w:name="_Toc192873499"/>
      <w:bookmarkStart w:id="11719" w:name="_Toc200971213"/>
      <w:bookmarkStart w:id="11720" w:name="_Toc207722545"/>
      <w:bookmarkStart w:id="11721" w:name="_Toc209521408"/>
      <w:bookmarkStart w:id="11722" w:name="_Toc218779232"/>
      <w:r>
        <w:t>9.3</w:t>
      </w:r>
      <w:r>
        <w:rPr>
          <w:lang w:val="en-US"/>
        </w:rPr>
        <w:t>.6.3</w:t>
      </w:r>
      <w:r w:rsidRPr="000E1D0D">
        <w:t>.1</w:t>
      </w:r>
      <w:r w:rsidRPr="000E1D0D">
        <w:tab/>
        <w:t>Introduction</w:t>
      </w:r>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723" w:name="_Toc148177036"/>
      <w:bookmarkStart w:id="11724" w:name="_Toc151379499"/>
      <w:bookmarkStart w:id="11725" w:name="_Toc151445680"/>
      <w:bookmarkStart w:id="11726" w:name="_Toc151536838"/>
      <w:bookmarkStart w:id="11727" w:name="_Toc160570908"/>
      <w:bookmarkStart w:id="11728" w:name="_Toc162008504"/>
      <w:bookmarkStart w:id="11729" w:name="_Toc185516192"/>
      <w:bookmarkStart w:id="11730" w:name="_Toc192873500"/>
      <w:bookmarkStart w:id="11731" w:name="_Toc200971214"/>
      <w:bookmarkStart w:id="11732" w:name="_Toc207722546"/>
      <w:bookmarkStart w:id="11733" w:name="_Toc209521409"/>
      <w:bookmarkStart w:id="11734" w:name="_Toc218779233"/>
      <w:r>
        <w:t>9.3</w:t>
      </w:r>
      <w:r>
        <w:rPr>
          <w:lang w:val="en-US"/>
        </w:rPr>
        <w:t>.6.3</w:t>
      </w:r>
      <w:r w:rsidRPr="000E1D0D">
        <w:t>.2</w:t>
      </w:r>
      <w:r w:rsidRPr="000E1D0D">
        <w:tab/>
        <w:t>Simple data types</w:t>
      </w:r>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735" w:name="_Toc148177039"/>
      <w:bookmarkStart w:id="11736" w:name="_Toc151379503"/>
      <w:bookmarkStart w:id="11737" w:name="_Toc151445684"/>
      <w:bookmarkStart w:id="11738" w:name="_Toc151536842"/>
      <w:bookmarkStart w:id="11739" w:name="_Toc160570909"/>
      <w:bookmarkStart w:id="11740" w:name="_Toc162008505"/>
      <w:bookmarkStart w:id="11741" w:name="_Toc185516193"/>
      <w:bookmarkStart w:id="11742" w:name="_Toc192873501"/>
      <w:bookmarkStart w:id="11743" w:name="_Toc200971215"/>
      <w:bookmarkStart w:id="11744" w:name="_Toc207722547"/>
      <w:bookmarkStart w:id="11745" w:name="_Toc209521410"/>
      <w:bookmarkStart w:id="11746" w:name="_Toc21877923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735"/>
      <w:bookmarkEnd w:id="11736"/>
      <w:bookmarkEnd w:id="11737"/>
      <w:bookmarkEnd w:id="11738"/>
      <w:bookmarkEnd w:id="11739"/>
      <w:bookmarkEnd w:id="11740"/>
      <w:bookmarkEnd w:id="11741"/>
      <w:bookmarkEnd w:id="11742"/>
      <w:bookmarkEnd w:id="11743"/>
      <w:bookmarkEnd w:id="11744"/>
      <w:bookmarkEnd w:id="11745"/>
      <w:bookmarkEnd w:id="11746"/>
    </w:p>
    <w:p w14:paraId="3DBA2866" w14:textId="77777777" w:rsidR="00B3769E" w:rsidRPr="00F403E8" w:rsidRDefault="00B3769E" w:rsidP="00B3769E">
      <w:pPr>
        <w:pStyle w:val="Heading5"/>
      </w:pPr>
      <w:bookmarkStart w:id="11747" w:name="_Toc130662225"/>
      <w:bookmarkStart w:id="11748" w:name="_Toc151993985"/>
      <w:bookmarkStart w:id="11749" w:name="_Toc152000765"/>
      <w:bookmarkStart w:id="11750" w:name="_Toc152159370"/>
      <w:bookmarkStart w:id="11751" w:name="_Toc153792251"/>
      <w:bookmarkStart w:id="11752" w:name="_Toc160570910"/>
      <w:bookmarkStart w:id="11753" w:name="_Toc162008506"/>
      <w:bookmarkStart w:id="11754" w:name="_Toc185516194"/>
      <w:bookmarkStart w:id="11755" w:name="_Toc192873502"/>
      <w:bookmarkStart w:id="11756" w:name="_Toc200971216"/>
      <w:bookmarkStart w:id="11757" w:name="_Toc207722548"/>
      <w:bookmarkStart w:id="11758" w:name="_Toc209521411"/>
      <w:bookmarkStart w:id="11759" w:name="_Toc218779235"/>
      <w:bookmarkStart w:id="11760" w:name="_Toc148177040"/>
      <w:bookmarkStart w:id="11761" w:name="_Toc151379504"/>
      <w:bookmarkStart w:id="11762" w:name="_Toc151445685"/>
      <w:bookmarkStart w:id="11763" w:name="_Toc151536843"/>
      <w:r>
        <w:t>9.3</w:t>
      </w:r>
      <w:r>
        <w:rPr>
          <w:lang w:val="en-US"/>
        </w:rPr>
        <w:t>.6</w:t>
      </w:r>
      <w:r w:rsidRPr="000E1D0D">
        <w:rPr>
          <w:lang w:val="en-US"/>
        </w:rPr>
        <w:t>.4</w:t>
      </w:r>
      <w:r w:rsidRPr="00F403E8">
        <w:t>.1</w:t>
      </w:r>
      <w:r w:rsidRPr="00F403E8">
        <w:tab/>
        <w:t xml:space="preserve">Type: </w:t>
      </w:r>
      <w:bookmarkEnd w:id="11747"/>
      <w:bookmarkEnd w:id="11748"/>
      <w:bookmarkEnd w:id="11749"/>
      <w:bookmarkEnd w:id="11750"/>
      <w:bookmarkEnd w:id="11751"/>
      <w:r>
        <w:t>ProblemDetailsEIMExt</w:t>
      </w:r>
      <w:bookmarkEnd w:id="11752"/>
      <w:bookmarkEnd w:id="11753"/>
      <w:bookmarkEnd w:id="11754"/>
      <w:bookmarkEnd w:id="11755"/>
      <w:bookmarkEnd w:id="11756"/>
      <w:bookmarkEnd w:id="11757"/>
      <w:bookmarkEnd w:id="11758"/>
      <w:bookmarkEnd w:id="11759"/>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140B4A">
            <w:pPr>
              <w:pStyle w:val="TAL"/>
            </w:pPr>
            <w:r w:rsidRPr="00140B4A">
              <w:t>Represents error related information.</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r w:rsidRPr="00744F97">
              <w:rPr>
                <w:rFonts w:cs="Arial"/>
              </w:rPr>
              <w:t>CommonEASBinding</w:t>
            </w:r>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140B4A">
            <w:pPr>
              <w:pStyle w:val="TAL"/>
            </w:pPr>
            <w:r w:rsidRPr="00140B4A">
              <w:t>Represents the existing common EAS binding information for the application group.</w:t>
            </w:r>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764" w:name="_Toc160570911"/>
      <w:bookmarkStart w:id="11765" w:name="_Toc162008507"/>
      <w:bookmarkStart w:id="11766" w:name="_Toc185516195"/>
      <w:bookmarkStart w:id="11767" w:name="_Toc192873503"/>
      <w:bookmarkStart w:id="11768" w:name="_Toc200971217"/>
      <w:bookmarkStart w:id="11769" w:name="_Toc207722549"/>
      <w:bookmarkStart w:id="11770" w:name="_Toc209521412"/>
      <w:bookmarkStart w:id="11771" w:name="_Toc218779236"/>
      <w:r>
        <w:t>9.3</w:t>
      </w:r>
      <w:r>
        <w:rPr>
          <w:lang w:val="en-US"/>
        </w:rPr>
        <w:t>.6</w:t>
      </w:r>
      <w:r w:rsidRPr="000E1D0D">
        <w:t>.5</w:t>
      </w:r>
      <w:r w:rsidRPr="000E1D0D">
        <w:tab/>
        <w:t>Binary data</w:t>
      </w:r>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33660198" w14:textId="77777777" w:rsidR="00B3769E" w:rsidRPr="000E1D0D" w:rsidRDefault="00B3769E" w:rsidP="00B3769E">
      <w:pPr>
        <w:pStyle w:val="Heading5"/>
      </w:pPr>
      <w:bookmarkStart w:id="11772" w:name="_Toc148177041"/>
      <w:bookmarkStart w:id="11773" w:name="_Toc151379505"/>
      <w:bookmarkStart w:id="11774" w:name="_Toc151445686"/>
      <w:bookmarkStart w:id="11775" w:name="_Toc151536844"/>
      <w:bookmarkStart w:id="11776" w:name="_Toc160570912"/>
      <w:bookmarkStart w:id="11777" w:name="_Toc162008508"/>
      <w:bookmarkStart w:id="11778" w:name="_Toc185516196"/>
      <w:bookmarkStart w:id="11779" w:name="_Toc192873504"/>
      <w:bookmarkStart w:id="11780" w:name="_Toc200971218"/>
      <w:bookmarkStart w:id="11781" w:name="_Toc207722550"/>
      <w:bookmarkStart w:id="11782" w:name="_Toc209521413"/>
      <w:bookmarkStart w:id="11783" w:name="_Toc218779237"/>
      <w:r>
        <w:t>9.3</w:t>
      </w:r>
      <w:r>
        <w:rPr>
          <w:lang w:val="en-US"/>
        </w:rPr>
        <w:t>.6</w:t>
      </w:r>
      <w:r w:rsidRPr="000E1D0D">
        <w:t>.5.1</w:t>
      </w:r>
      <w:r w:rsidRPr="000E1D0D">
        <w:tab/>
        <w:t>Binary Data Types</w:t>
      </w:r>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784" w:name="_Toc160570913"/>
      <w:bookmarkStart w:id="11785" w:name="_Toc162008509"/>
      <w:bookmarkStart w:id="11786" w:name="_Toc185516197"/>
      <w:bookmarkStart w:id="11787" w:name="_Toc192873505"/>
      <w:bookmarkStart w:id="11788" w:name="_Toc200971219"/>
      <w:bookmarkStart w:id="11789" w:name="_Toc207722551"/>
      <w:bookmarkStart w:id="11790" w:name="_Toc209521414"/>
      <w:bookmarkStart w:id="11791" w:name="_Toc218779238"/>
      <w:r>
        <w:t>9.3.7</w:t>
      </w:r>
      <w:r>
        <w:tab/>
        <w:t>Error Handling</w:t>
      </w:r>
      <w:bookmarkEnd w:id="11784"/>
      <w:bookmarkEnd w:id="11785"/>
      <w:bookmarkEnd w:id="11786"/>
      <w:bookmarkEnd w:id="11787"/>
      <w:bookmarkEnd w:id="11788"/>
      <w:bookmarkEnd w:id="11789"/>
      <w:bookmarkEnd w:id="11790"/>
      <w:bookmarkEnd w:id="11791"/>
    </w:p>
    <w:p w14:paraId="15324705" w14:textId="77777777" w:rsidR="00B3769E" w:rsidRDefault="00B3769E" w:rsidP="00B3769E">
      <w:pPr>
        <w:pStyle w:val="Heading4"/>
      </w:pPr>
      <w:bookmarkStart w:id="11792" w:name="_Toc160570914"/>
      <w:bookmarkStart w:id="11793" w:name="_Toc162008510"/>
      <w:bookmarkStart w:id="11794" w:name="_Toc185516198"/>
      <w:bookmarkStart w:id="11795" w:name="_Toc192873506"/>
      <w:bookmarkStart w:id="11796" w:name="_Toc200971220"/>
      <w:bookmarkStart w:id="11797" w:name="_Toc207722552"/>
      <w:bookmarkStart w:id="11798" w:name="_Toc209521415"/>
      <w:bookmarkStart w:id="11799" w:name="_Toc218779239"/>
      <w:r>
        <w:t>9.3.7.1</w:t>
      </w:r>
      <w:r>
        <w:tab/>
        <w:t>General</w:t>
      </w:r>
      <w:bookmarkEnd w:id="11792"/>
      <w:bookmarkEnd w:id="11793"/>
      <w:bookmarkEnd w:id="11794"/>
      <w:bookmarkEnd w:id="11795"/>
      <w:bookmarkEnd w:id="11796"/>
      <w:bookmarkEnd w:id="11797"/>
      <w:bookmarkEnd w:id="11798"/>
      <w:bookmarkEnd w:id="11799"/>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800" w:name="_Toc160570915"/>
      <w:bookmarkStart w:id="11801" w:name="_Toc162008511"/>
      <w:bookmarkStart w:id="11802" w:name="_Toc185516199"/>
      <w:bookmarkStart w:id="11803" w:name="_Toc192873507"/>
      <w:bookmarkStart w:id="11804" w:name="_Toc200971221"/>
      <w:bookmarkStart w:id="11805" w:name="_Toc207722553"/>
      <w:bookmarkStart w:id="11806" w:name="_Toc209521416"/>
      <w:bookmarkStart w:id="11807" w:name="_Toc218779240"/>
      <w:r>
        <w:t>9.3.7.2</w:t>
      </w:r>
      <w:r>
        <w:tab/>
        <w:t>Protocol Errors</w:t>
      </w:r>
      <w:bookmarkEnd w:id="11800"/>
      <w:bookmarkEnd w:id="11801"/>
      <w:bookmarkEnd w:id="11802"/>
      <w:bookmarkEnd w:id="11803"/>
      <w:bookmarkEnd w:id="11804"/>
      <w:bookmarkEnd w:id="11805"/>
      <w:bookmarkEnd w:id="11806"/>
      <w:bookmarkEnd w:id="11807"/>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808" w:name="_Toc160570916"/>
      <w:bookmarkStart w:id="11809" w:name="_Toc162008512"/>
      <w:bookmarkStart w:id="11810" w:name="_Toc185516200"/>
      <w:bookmarkStart w:id="11811" w:name="_Toc192873508"/>
      <w:bookmarkStart w:id="11812" w:name="_Toc200971222"/>
      <w:bookmarkStart w:id="11813" w:name="_Toc207722554"/>
      <w:bookmarkStart w:id="11814" w:name="_Toc209521417"/>
      <w:bookmarkStart w:id="11815" w:name="_Toc218779241"/>
      <w:r>
        <w:t>9.3.7.3</w:t>
      </w:r>
      <w:r>
        <w:tab/>
        <w:t>Application Errors</w:t>
      </w:r>
      <w:bookmarkEnd w:id="11808"/>
      <w:bookmarkEnd w:id="11809"/>
      <w:bookmarkEnd w:id="11810"/>
      <w:bookmarkEnd w:id="11811"/>
      <w:bookmarkEnd w:id="11812"/>
      <w:bookmarkEnd w:id="11813"/>
      <w:bookmarkEnd w:id="11814"/>
      <w:bookmarkEnd w:id="11815"/>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r>
              <w:t>EXISTING_COMMON_EAS</w:t>
            </w:r>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816" w:name="_Toc160570917"/>
      <w:bookmarkStart w:id="11817" w:name="_Toc162008513"/>
      <w:bookmarkStart w:id="11818" w:name="_Toc185516201"/>
      <w:bookmarkStart w:id="11819" w:name="_Toc192873509"/>
      <w:bookmarkStart w:id="11820" w:name="_Toc200971223"/>
      <w:bookmarkStart w:id="11821" w:name="_Toc207722555"/>
      <w:bookmarkStart w:id="11822" w:name="_Toc209521418"/>
      <w:bookmarkStart w:id="11823" w:name="_Toc218779242"/>
      <w:r>
        <w:t>9.3.8</w:t>
      </w:r>
      <w:r>
        <w:tab/>
        <w:t>Feature negotiation</w:t>
      </w:r>
      <w:bookmarkEnd w:id="11816"/>
      <w:bookmarkEnd w:id="11817"/>
      <w:bookmarkEnd w:id="11818"/>
      <w:bookmarkEnd w:id="11819"/>
      <w:bookmarkEnd w:id="11820"/>
      <w:bookmarkEnd w:id="11821"/>
      <w:bookmarkEnd w:id="11822"/>
      <w:bookmarkEnd w:id="1182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bookmarkStart w:id="11824" w:name="_PERM_MCCTEMPBM_CRPT38050115___2" w:colFirst="2" w:colLast="2"/>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bookmarkEnd w:id="11824"/>
    </w:tbl>
    <w:p w14:paraId="12054B01" w14:textId="77777777" w:rsidR="00B3769E" w:rsidRPr="00321D24" w:rsidRDefault="00B3769E" w:rsidP="00321D24"/>
    <w:p w14:paraId="207E5657" w14:textId="77777777" w:rsidR="00D00D02" w:rsidRPr="00D00D02" w:rsidRDefault="00D00D02" w:rsidP="00D00D02">
      <w:pPr>
        <w:pStyle w:val="Heading2"/>
      </w:pPr>
      <w:bookmarkStart w:id="11825" w:name="_Toc185516202"/>
      <w:bookmarkStart w:id="11826" w:name="_Toc192873510"/>
      <w:bookmarkStart w:id="11827" w:name="_Toc200971224"/>
      <w:bookmarkStart w:id="11828" w:name="_Toc207722556"/>
      <w:bookmarkStart w:id="11829" w:name="_Toc209521419"/>
      <w:bookmarkStart w:id="11830" w:name="_Toc218779243"/>
      <w:bookmarkStart w:id="11831" w:name="_Toc85734605"/>
      <w:bookmarkStart w:id="11832" w:name="_Toc89431904"/>
      <w:bookmarkStart w:id="11833" w:name="_Toc97042818"/>
      <w:bookmarkStart w:id="11834" w:name="_Toc97045962"/>
      <w:bookmarkStart w:id="11835" w:name="_Toc97155707"/>
      <w:bookmarkStart w:id="11836" w:name="_Toc101521763"/>
      <w:bookmarkStart w:id="11837" w:name="_Toc138762073"/>
      <w:bookmarkStart w:id="11838" w:name="_Toc145708336"/>
      <w:bookmarkStart w:id="11839" w:name="_Toc160570918"/>
      <w:bookmarkStart w:id="11840" w:name="_Toc162008514"/>
      <w:r w:rsidRPr="00D00D02">
        <w:rPr>
          <w:noProof/>
          <w:lang w:eastAsia="zh-CN"/>
        </w:rPr>
        <w:t>9.4</w:t>
      </w:r>
      <w:r w:rsidRPr="00D00D02">
        <w:tab/>
        <w:t>Eecs_ECSServiceProvisioning API</w:t>
      </w:r>
      <w:bookmarkEnd w:id="11825"/>
      <w:bookmarkEnd w:id="11826"/>
      <w:bookmarkEnd w:id="11827"/>
      <w:bookmarkEnd w:id="11828"/>
      <w:bookmarkEnd w:id="11829"/>
      <w:bookmarkEnd w:id="11830"/>
    </w:p>
    <w:p w14:paraId="29C2F9BC" w14:textId="77777777" w:rsidR="00D00D02" w:rsidRPr="00D00D02" w:rsidRDefault="00D00D02" w:rsidP="00D00D02">
      <w:pPr>
        <w:pStyle w:val="Heading3"/>
      </w:pPr>
      <w:bookmarkStart w:id="11841" w:name="_Toc96843412"/>
      <w:bookmarkStart w:id="11842" w:name="_Toc96844387"/>
      <w:bookmarkStart w:id="11843" w:name="_Toc100739960"/>
      <w:bookmarkStart w:id="11844" w:name="_Toc129252533"/>
      <w:bookmarkStart w:id="11845" w:name="_Toc144024232"/>
      <w:bookmarkStart w:id="11846" w:name="_Toc144459664"/>
      <w:bookmarkStart w:id="11847" w:name="_Toc185516203"/>
      <w:bookmarkStart w:id="11848" w:name="_Toc192873511"/>
      <w:bookmarkStart w:id="11849" w:name="_Toc200971225"/>
      <w:bookmarkStart w:id="11850" w:name="_Toc207722557"/>
      <w:bookmarkStart w:id="11851" w:name="_Toc209521420"/>
      <w:bookmarkStart w:id="11852" w:name="_Toc218779244"/>
      <w:r w:rsidRPr="00D00D02">
        <w:rPr>
          <w:noProof/>
          <w:lang w:eastAsia="zh-CN"/>
        </w:rPr>
        <w:t>9.4</w:t>
      </w:r>
      <w:r w:rsidRPr="00D00D02">
        <w:t>.1</w:t>
      </w:r>
      <w:r w:rsidRPr="00D00D02">
        <w:tab/>
        <w:t>Introduction</w:t>
      </w:r>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1853" w:name="_Toc96843413"/>
      <w:bookmarkStart w:id="11854" w:name="_Toc96844388"/>
      <w:bookmarkStart w:id="11855" w:name="_Toc100739961"/>
      <w:bookmarkStart w:id="11856" w:name="_Toc129252534"/>
      <w:bookmarkStart w:id="11857" w:name="_Toc144024233"/>
      <w:bookmarkStart w:id="11858"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1859" w:name="_Toc185516204"/>
      <w:bookmarkStart w:id="11860" w:name="_Toc192873512"/>
      <w:bookmarkStart w:id="11861" w:name="_Toc200971226"/>
      <w:bookmarkStart w:id="11862" w:name="_Toc207722558"/>
      <w:bookmarkStart w:id="11863" w:name="_Toc209521421"/>
      <w:bookmarkStart w:id="11864" w:name="_Toc218779245"/>
      <w:r w:rsidRPr="00D00D02">
        <w:rPr>
          <w:noProof/>
          <w:lang w:eastAsia="zh-CN"/>
        </w:rPr>
        <w:t>9.4</w:t>
      </w:r>
      <w:r w:rsidRPr="00D00D02">
        <w:t>.2</w:t>
      </w:r>
      <w:r w:rsidRPr="00D00D02">
        <w:tab/>
        <w:t>Usage of HTTP</w:t>
      </w:r>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1865" w:name="_Toc144024234"/>
      <w:bookmarkStart w:id="11866" w:name="_Toc144459666"/>
      <w:bookmarkStart w:id="11867" w:name="_Toc185516205"/>
      <w:bookmarkStart w:id="11868" w:name="_Toc192873513"/>
      <w:bookmarkStart w:id="11869" w:name="_Toc200971227"/>
      <w:bookmarkStart w:id="11870" w:name="_Toc207722559"/>
      <w:bookmarkStart w:id="11871" w:name="_Toc209521422"/>
      <w:bookmarkStart w:id="11872" w:name="_Toc218779246"/>
      <w:r w:rsidRPr="00D00D02">
        <w:rPr>
          <w:noProof/>
          <w:lang w:eastAsia="zh-CN"/>
        </w:rPr>
        <w:lastRenderedPageBreak/>
        <w:t>9.4</w:t>
      </w:r>
      <w:r w:rsidRPr="00D00D02">
        <w:t>.3</w:t>
      </w:r>
      <w:r w:rsidRPr="00D00D02">
        <w:tab/>
        <w:t>Resources</w:t>
      </w:r>
      <w:bookmarkEnd w:id="11865"/>
      <w:bookmarkEnd w:id="11866"/>
      <w:bookmarkEnd w:id="11867"/>
      <w:bookmarkEnd w:id="11868"/>
      <w:bookmarkEnd w:id="11869"/>
      <w:bookmarkEnd w:id="11870"/>
      <w:bookmarkEnd w:id="11871"/>
      <w:bookmarkEnd w:id="11872"/>
    </w:p>
    <w:p w14:paraId="490A0C5B" w14:textId="77777777" w:rsidR="00D00D02" w:rsidRPr="00D00D02" w:rsidRDefault="00D00D02" w:rsidP="00D00D02">
      <w:pPr>
        <w:pStyle w:val="Heading4"/>
      </w:pPr>
      <w:bookmarkStart w:id="11873" w:name="_Toc96843415"/>
      <w:bookmarkStart w:id="11874" w:name="_Toc96844390"/>
      <w:bookmarkStart w:id="11875" w:name="_Toc100739963"/>
      <w:bookmarkStart w:id="11876" w:name="_Toc129252536"/>
      <w:bookmarkStart w:id="11877" w:name="_Toc144024235"/>
      <w:bookmarkStart w:id="11878" w:name="_Toc144459667"/>
      <w:bookmarkStart w:id="11879" w:name="_Toc185516206"/>
      <w:bookmarkStart w:id="11880" w:name="_Toc192873514"/>
      <w:bookmarkStart w:id="11881" w:name="_Toc200971228"/>
      <w:bookmarkStart w:id="11882" w:name="_Toc207722560"/>
      <w:bookmarkStart w:id="11883" w:name="_Toc209521423"/>
      <w:bookmarkStart w:id="11884" w:name="_Toc218779247"/>
      <w:r w:rsidRPr="00D00D02">
        <w:rPr>
          <w:noProof/>
          <w:lang w:eastAsia="zh-CN"/>
        </w:rPr>
        <w:t>9.4</w:t>
      </w:r>
      <w:r w:rsidRPr="00D00D02">
        <w:t>.3.1</w:t>
      </w:r>
      <w:r w:rsidRPr="00D00D02">
        <w:tab/>
        <w:t>Overview</w:t>
      </w:r>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1885" w:name="_MON_1766430981"/>
    <w:bookmarkEnd w:id="11885"/>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1pt;height:166.9pt" o:ole="">
            <v:imagedata r:id="rId49" o:title=""/>
          </v:shape>
          <o:OLEObject Type="Embed" ProgID="Word.Document.8" ShapeID="_x0000_i1044" DrawAspect="Content" ObjectID="_1833450514"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1886" w:name="_Toc151743199"/>
      <w:bookmarkStart w:id="11887" w:name="_Toc151743664"/>
      <w:bookmarkStart w:id="11888" w:name="_Toc185516207"/>
      <w:bookmarkStart w:id="11889" w:name="_Toc192873515"/>
      <w:bookmarkStart w:id="11890" w:name="_Toc200971229"/>
      <w:bookmarkStart w:id="11891" w:name="_Toc207722561"/>
      <w:bookmarkStart w:id="11892" w:name="_Toc209521424"/>
      <w:bookmarkStart w:id="11893" w:name="_Toc21877924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1886"/>
      <w:bookmarkEnd w:id="11887"/>
      <w:bookmarkEnd w:id="11888"/>
      <w:bookmarkEnd w:id="11889"/>
      <w:bookmarkEnd w:id="11890"/>
      <w:bookmarkEnd w:id="11891"/>
      <w:bookmarkEnd w:id="11892"/>
      <w:bookmarkEnd w:id="11893"/>
    </w:p>
    <w:p w14:paraId="2FEDEE8E" w14:textId="77777777" w:rsidR="00D00D02" w:rsidRPr="00D00D02" w:rsidRDefault="00D00D02" w:rsidP="00D00D02">
      <w:pPr>
        <w:pStyle w:val="Heading5"/>
      </w:pPr>
      <w:bookmarkStart w:id="11894" w:name="_Toc151743200"/>
      <w:bookmarkStart w:id="11895" w:name="_Toc151743665"/>
      <w:bookmarkStart w:id="11896" w:name="_Toc185516208"/>
      <w:bookmarkStart w:id="11897" w:name="_Toc192873516"/>
      <w:bookmarkStart w:id="11898" w:name="_Toc200971230"/>
      <w:bookmarkStart w:id="11899" w:name="_Toc207722562"/>
      <w:bookmarkStart w:id="11900" w:name="_Toc209521425"/>
      <w:bookmarkStart w:id="11901" w:name="_Toc218779249"/>
      <w:r w:rsidRPr="00D00D02">
        <w:rPr>
          <w:noProof/>
          <w:lang w:eastAsia="zh-CN"/>
        </w:rPr>
        <w:t>9.4</w:t>
      </w:r>
      <w:r w:rsidRPr="00D00D02">
        <w:t>.3.2.1</w:t>
      </w:r>
      <w:r w:rsidRPr="00D00D02">
        <w:tab/>
        <w:t>Description</w:t>
      </w:r>
      <w:bookmarkEnd w:id="11894"/>
      <w:bookmarkEnd w:id="11895"/>
      <w:bookmarkEnd w:id="11896"/>
      <w:bookmarkEnd w:id="11897"/>
      <w:bookmarkEnd w:id="11898"/>
      <w:bookmarkEnd w:id="11899"/>
      <w:bookmarkEnd w:id="11900"/>
      <w:bookmarkEnd w:id="11901"/>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902" w:name="_Toc151743201"/>
      <w:bookmarkStart w:id="11903" w:name="_Toc151743666"/>
      <w:bookmarkStart w:id="11904" w:name="_Toc185516209"/>
      <w:bookmarkStart w:id="11905" w:name="_Toc192873517"/>
      <w:bookmarkStart w:id="11906" w:name="_Toc200971231"/>
      <w:bookmarkStart w:id="11907" w:name="_Toc207722563"/>
      <w:bookmarkStart w:id="11908" w:name="_Toc209521426"/>
      <w:bookmarkStart w:id="11909" w:name="_Toc218779250"/>
      <w:r w:rsidRPr="00D00D02">
        <w:rPr>
          <w:noProof/>
          <w:lang w:eastAsia="zh-CN"/>
        </w:rPr>
        <w:t>9.4</w:t>
      </w:r>
      <w:r w:rsidRPr="00D00D02">
        <w:t>.3.2.2</w:t>
      </w:r>
      <w:r w:rsidRPr="00D00D02">
        <w:tab/>
        <w:t>Resource Definition</w:t>
      </w:r>
      <w:bookmarkEnd w:id="11902"/>
      <w:bookmarkEnd w:id="11903"/>
      <w:bookmarkEnd w:id="11904"/>
      <w:bookmarkEnd w:id="11905"/>
      <w:bookmarkEnd w:id="11906"/>
      <w:bookmarkEnd w:id="11907"/>
      <w:bookmarkEnd w:id="11908"/>
      <w:bookmarkEnd w:id="11909"/>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140B4A">
      <w:pPr>
        <w:rPr>
          <w:rFonts w:ascii="Arial" w:hAnsi="Arial" w:cs="Arial"/>
        </w:rPr>
      </w:pPr>
      <w:r w:rsidRPr="00140B4A">
        <w:t>This resource shall support the resource URI variables defined in table 9.4.3.2.2-1.</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910" w:name="_Toc151743202"/>
      <w:bookmarkStart w:id="11911" w:name="_Toc151743667"/>
      <w:bookmarkStart w:id="11912" w:name="_Toc185516210"/>
      <w:bookmarkStart w:id="11913" w:name="_Toc192873518"/>
      <w:bookmarkStart w:id="11914" w:name="_Toc200971232"/>
      <w:bookmarkStart w:id="11915" w:name="_Toc207722564"/>
      <w:bookmarkStart w:id="11916" w:name="_Toc209521427"/>
      <w:bookmarkStart w:id="11917" w:name="_Toc218779251"/>
      <w:r w:rsidRPr="00D00D02">
        <w:rPr>
          <w:noProof/>
          <w:lang w:eastAsia="zh-CN"/>
        </w:rPr>
        <w:t>9.4</w:t>
      </w:r>
      <w:r w:rsidRPr="00D00D02">
        <w:t>.3.2.3</w:t>
      </w:r>
      <w:r w:rsidRPr="00D00D02">
        <w:tab/>
        <w:t>Resource Standard Methods</w:t>
      </w:r>
      <w:bookmarkEnd w:id="11910"/>
      <w:bookmarkEnd w:id="11911"/>
      <w:bookmarkEnd w:id="11912"/>
      <w:bookmarkEnd w:id="11913"/>
      <w:bookmarkEnd w:id="11914"/>
      <w:bookmarkEnd w:id="11915"/>
      <w:bookmarkEnd w:id="11916"/>
      <w:bookmarkEnd w:id="11917"/>
    </w:p>
    <w:p w14:paraId="169CCFEF" w14:textId="77777777" w:rsidR="00D00D02" w:rsidRPr="00D00D02" w:rsidRDefault="00D00D02" w:rsidP="00450DFB">
      <w:pPr>
        <w:pStyle w:val="H6"/>
      </w:pPr>
      <w:bookmarkStart w:id="11918" w:name="_Toc151743203"/>
      <w:bookmarkStart w:id="11919" w:name="_Toc151743668"/>
      <w:bookmarkStart w:id="11920" w:name="_Toc185516211"/>
      <w:bookmarkStart w:id="11921" w:name="_Toc192873519"/>
      <w:bookmarkStart w:id="11922" w:name="_Toc200971233"/>
      <w:bookmarkStart w:id="11923" w:name="_Toc207722565"/>
      <w:bookmarkStart w:id="11924" w:name="_Toc209521428"/>
      <w:r w:rsidRPr="00D00D02">
        <w:rPr>
          <w:noProof/>
          <w:lang w:eastAsia="zh-CN"/>
        </w:rPr>
        <w:t>9.4</w:t>
      </w:r>
      <w:r w:rsidRPr="00D00D02">
        <w:t>.3.2.3.2</w:t>
      </w:r>
      <w:r w:rsidRPr="00D00D02">
        <w:tab/>
        <w:t>POST</w:t>
      </w:r>
      <w:bookmarkEnd w:id="11918"/>
      <w:bookmarkEnd w:id="11919"/>
      <w:bookmarkEnd w:id="11920"/>
      <w:bookmarkEnd w:id="11921"/>
      <w:bookmarkEnd w:id="11922"/>
      <w:bookmarkEnd w:id="11923"/>
      <w:bookmarkEnd w:id="1192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925" w:name="_Toc151743204"/>
      <w:bookmarkStart w:id="11926" w:name="_Toc151743669"/>
      <w:bookmarkStart w:id="11927" w:name="_Toc185516212"/>
      <w:bookmarkStart w:id="11928" w:name="_Toc192873520"/>
      <w:bookmarkStart w:id="11929" w:name="_Toc200971234"/>
      <w:bookmarkStart w:id="11930" w:name="_Toc207722566"/>
      <w:bookmarkStart w:id="11931" w:name="_Toc209521429"/>
      <w:bookmarkStart w:id="11932" w:name="_Toc218779252"/>
      <w:r w:rsidRPr="00D00D02">
        <w:rPr>
          <w:noProof/>
          <w:lang w:eastAsia="zh-CN"/>
        </w:rPr>
        <w:t>9.4</w:t>
      </w:r>
      <w:r w:rsidRPr="00D00D02">
        <w:t>.3.2.4</w:t>
      </w:r>
      <w:r w:rsidRPr="00D00D02">
        <w:tab/>
        <w:t>Resource Custom Operations</w:t>
      </w:r>
      <w:bookmarkEnd w:id="11925"/>
      <w:bookmarkEnd w:id="11926"/>
      <w:bookmarkEnd w:id="11927"/>
      <w:bookmarkEnd w:id="11928"/>
      <w:bookmarkEnd w:id="11929"/>
      <w:bookmarkEnd w:id="11930"/>
      <w:bookmarkEnd w:id="11931"/>
      <w:bookmarkEnd w:id="1193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933" w:name="_Toc151743205"/>
      <w:bookmarkStart w:id="11934" w:name="_Toc151743670"/>
      <w:bookmarkStart w:id="11935" w:name="_Toc185516213"/>
      <w:bookmarkStart w:id="11936" w:name="_Toc192873521"/>
      <w:bookmarkStart w:id="11937" w:name="_Toc200971235"/>
      <w:bookmarkStart w:id="11938" w:name="_Toc207722567"/>
      <w:bookmarkStart w:id="11939" w:name="_Toc209521430"/>
      <w:bookmarkStart w:id="11940" w:name="_Toc218779253"/>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933"/>
      <w:bookmarkEnd w:id="11934"/>
      <w:bookmarkEnd w:id="11935"/>
      <w:bookmarkEnd w:id="11936"/>
      <w:bookmarkEnd w:id="11937"/>
      <w:bookmarkEnd w:id="11938"/>
      <w:bookmarkEnd w:id="11939"/>
      <w:bookmarkEnd w:id="11940"/>
    </w:p>
    <w:p w14:paraId="1C9EF9E8" w14:textId="77777777" w:rsidR="00D00D02" w:rsidRPr="00D00D02" w:rsidRDefault="00D00D02" w:rsidP="00D00D02">
      <w:pPr>
        <w:pStyle w:val="Heading5"/>
      </w:pPr>
      <w:bookmarkStart w:id="11941" w:name="_Toc151743206"/>
      <w:bookmarkStart w:id="11942" w:name="_Toc151743671"/>
      <w:bookmarkStart w:id="11943" w:name="_Toc185516214"/>
      <w:bookmarkStart w:id="11944" w:name="_Toc192873522"/>
      <w:bookmarkStart w:id="11945" w:name="_Toc200971236"/>
      <w:bookmarkStart w:id="11946" w:name="_Toc207722568"/>
      <w:bookmarkStart w:id="11947" w:name="_Toc209521431"/>
      <w:bookmarkStart w:id="11948" w:name="_Toc218779254"/>
      <w:r w:rsidRPr="00D00D02">
        <w:rPr>
          <w:noProof/>
          <w:lang w:eastAsia="zh-CN"/>
        </w:rPr>
        <w:t>9.4</w:t>
      </w:r>
      <w:r w:rsidRPr="00D00D02">
        <w:t>.3.3.1</w:t>
      </w:r>
      <w:r w:rsidRPr="00D00D02">
        <w:tab/>
        <w:t>Description</w:t>
      </w:r>
      <w:bookmarkEnd w:id="11941"/>
      <w:bookmarkEnd w:id="11942"/>
      <w:bookmarkEnd w:id="11943"/>
      <w:bookmarkEnd w:id="11944"/>
      <w:bookmarkEnd w:id="11945"/>
      <w:bookmarkEnd w:id="11946"/>
      <w:bookmarkEnd w:id="11947"/>
      <w:bookmarkEnd w:id="1194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949" w:name="_Toc151743207"/>
      <w:bookmarkStart w:id="11950" w:name="_Toc151743672"/>
      <w:bookmarkStart w:id="11951" w:name="_Toc185516215"/>
      <w:bookmarkStart w:id="11952" w:name="_Toc192873523"/>
      <w:bookmarkStart w:id="11953" w:name="_Toc200971237"/>
      <w:bookmarkStart w:id="11954" w:name="_Toc207722569"/>
      <w:bookmarkStart w:id="11955" w:name="_Toc209521432"/>
      <w:bookmarkStart w:id="11956" w:name="_Toc218779255"/>
      <w:r w:rsidRPr="00D00D02">
        <w:rPr>
          <w:noProof/>
          <w:lang w:eastAsia="zh-CN"/>
        </w:rPr>
        <w:lastRenderedPageBreak/>
        <w:t>9.4</w:t>
      </w:r>
      <w:r w:rsidRPr="00D00D02">
        <w:t>.3.3.2</w:t>
      </w:r>
      <w:r w:rsidRPr="00D00D02">
        <w:tab/>
        <w:t>Resource Definition</w:t>
      </w:r>
      <w:bookmarkEnd w:id="11949"/>
      <w:bookmarkEnd w:id="11950"/>
      <w:bookmarkEnd w:id="11951"/>
      <w:bookmarkEnd w:id="11952"/>
      <w:bookmarkEnd w:id="11953"/>
      <w:bookmarkEnd w:id="11954"/>
      <w:bookmarkEnd w:id="11955"/>
      <w:bookmarkEnd w:id="1195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140B4A">
      <w:pPr>
        <w:rPr>
          <w:rFonts w:ascii="Arial" w:hAnsi="Arial" w:cs="Arial"/>
        </w:rPr>
      </w:pPr>
      <w:r w:rsidRPr="00140B4A">
        <w:t>This resource shall support the resource URI variables defined in table 9.4.3.3.2-1.</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957" w:name="_Toc151743208"/>
      <w:bookmarkStart w:id="11958" w:name="_Toc151743673"/>
      <w:bookmarkStart w:id="11959" w:name="_Toc185516216"/>
      <w:bookmarkStart w:id="11960" w:name="_Toc192873524"/>
      <w:bookmarkStart w:id="11961" w:name="_Toc200971238"/>
      <w:bookmarkStart w:id="11962" w:name="_Toc207722570"/>
      <w:bookmarkStart w:id="11963" w:name="_Toc209521433"/>
      <w:bookmarkStart w:id="11964" w:name="_Toc218779256"/>
      <w:r w:rsidRPr="00D00D02">
        <w:rPr>
          <w:noProof/>
          <w:lang w:eastAsia="zh-CN"/>
        </w:rPr>
        <w:t>9.4</w:t>
      </w:r>
      <w:r w:rsidRPr="00D00D02">
        <w:t>.3.3.3</w:t>
      </w:r>
      <w:r w:rsidRPr="00D00D02">
        <w:tab/>
        <w:t>Resource Standard Methods</w:t>
      </w:r>
      <w:bookmarkEnd w:id="11957"/>
      <w:bookmarkEnd w:id="11958"/>
      <w:bookmarkEnd w:id="11959"/>
      <w:bookmarkEnd w:id="11960"/>
      <w:bookmarkEnd w:id="11961"/>
      <w:bookmarkEnd w:id="11962"/>
      <w:bookmarkEnd w:id="11963"/>
      <w:bookmarkEnd w:id="11964"/>
    </w:p>
    <w:p w14:paraId="29F082F9" w14:textId="77777777" w:rsidR="00D00D02" w:rsidRPr="00D00D02" w:rsidRDefault="00D00D02" w:rsidP="00450DFB">
      <w:pPr>
        <w:pStyle w:val="H6"/>
      </w:pPr>
      <w:bookmarkStart w:id="11965" w:name="_Toc151743209"/>
      <w:bookmarkStart w:id="11966" w:name="_Toc151743674"/>
      <w:bookmarkStart w:id="11967" w:name="_Toc185516217"/>
      <w:bookmarkStart w:id="11968" w:name="_Toc192873525"/>
      <w:bookmarkStart w:id="11969" w:name="_Toc200971239"/>
      <w:bookmarkStart w:id="11970" w:name="_Toc207722571"/>
      <w:bookmarkStart w:id="11971" w:name="_Toc209521434"/>
      <w:r w:rsidRPr="00D00D02">
        <w:rPr>
          <w:noProof/>
          <w:lang w:eastAsia="zh-CN"/>
        </w:rPr>
        <w:t>9.4</w:t>
      </w:r>
      <w:r w:rsidRPr="00D00D02">
        <w:t>.3.3.3.1</w:t>
      </w:r>
      <w:r w:rsidRPr="00D00D02">
        <w:tab/>
        <w:t>GET</w:t>
      </w:r>
      <w:bookmarkEnd w:id="11965"/>
      <w:bookmarkEnd w:id="11966"/>
      <w:bookmarkEnd w:id="11967"/>
      <w:bookmarkEnd w:id="11968"/>
      <w:bookmarkEnd w:id="11969"/>
      <w:bookmarkEnd w:id="11970"/>
      <w:bookmarkEnd w:id="1197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450DFB">
      <w:pPr>
        <w:pStyle w:val="H6"/>
      </w:pPr>
      <w:bookmarkStart w:id="11972" w:name="_Toc151743210"/>
      <w:bookmarkStart w:id="11973" w:name="_Toc151743675"/>
      <w:bookmarkStart w:id="11974" w:name="_Toc185516218"/>
      <w:bookmarkStart w:id="11975" w:name="_Toc192873526"/>
      <w:bookmarkStart w:id="11976" w:name="_Toc200971240"/>
      <w:bookmarkStart w:id="11977" w:name="_Toc207722572"/>
      <w:bookmarkStart w:id="11978" w:name="_Toc209521435"/>
      <w:r w:rsidRPr="00D00D02">
        <w:rPr>
          <w:noProof/>
          <w:lang w:eastAsia="zh-CN"/>
        </w:rPr>
        <w:t>9.4</w:t>
      </w:r>
      <w:r w:rsidRPr="00D00D02">
        <w:t>.3.3.3.2</w:t>
      </w:r>
      <w:r w:rsidRPr="00D00D02">
        <w:tab/>
        <w:t>PUT</w:t>
      </w:r>
      <w:bookmarkEnd w:id="11972"/>
      <w:bookmarkEnd w:id="11973"/>
      <w:bookmarkEnd w:id="11974"/>
      <w:bookmarkEnd w:id="11975"/>
      <w:bookmarkEnd w:id="11976"/>
      <w:bookmarkEnd w:id="11977"/>
      <w:bookmarkEnd w:id="11978"/>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450DFB">
      <w:pPr>
        <w:pStyle w:val="H6"/>
      </w:pPr>
      <w:bookmarkStart w:id="11979" w:name="_Toc151743211"/>
      <w:bookmarkStart w:id="11980" w:name="_Toc151743676"/>
      <w:bookmarkStart w:id="11981" w:name="_Toc185516219"/>
      <w:bookmarkStart w:id="11982" w:name="_Toc192873527"/>
      <w:bookmarkStart w:id="11983" w:name="_Toc200971241"/>
      <w:bookmarkStart w:id="11984" w:name="_Toc207722573"/>
      <w:bookmarkStart w:id="11985" w:name="_Toc209521436"/>
      <w:r w:rsidRPr="00D00D02">
        <w:rPr>
          <w:noProof/>
          <w:lang w:eastAsia="zh-CN"/>
        </w:rPr>
        <w:t>9.4</w:t>
      </w:r>
      <w:r w:rsidRPr="00D00D02">
        <w:t>.3.3.3.3</w:t>
      </w:r>
      <w:r w:rsidRPr="00D00D02">
        <w:tab/>
        <w:t>PATCH</w:t>
      </w:r>
      <w:bookmarkEnd w:id="11979"/>
      <w:bookmarkEnd w:id="11980"/>
      <w:bookmarkEnd w:id="11981"/>
      <w:bookmarkEnd w:id="11982"/>
      <w:bookmarkEnd w:id="11983"/>
      <w:bookmarkEnd w:id="11984"/>
      <w:bookmarkEnd w:id="11985"/>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450DFB">
      <w:pPr>
        <w:pStyle w:val="H6"/>
      </w:pPr>
      <w:bookmarkStart w:id="11986" w:name="_Toc151743212"/>
      <w:bookmarkStart w:id="11987" w:name="_Toc151743677"/>
      <w:bookmarkStart w:id="11988" w:name="_Toc185516220"/>
      <w:bookmarkStart w:id="11989" w:name="_Toc192873528"/>
      <w:bookmarkStart w:id="11990" w:name="_Toc200971242"/>
      <w:bookmarkStart w:id="11991" w:name="_Toc207722574"/>
      <w:bookmarkStart w:id="11992" w:name="_Toc209521437"/>
      <w:r w:rsidRPr="00D00D02">
        <w:rPr>
          <w:noProof/>
          <w:lang w:eastAsia="zh-CN"/>
        </w:rPr>
        <w:t>9.4</w:t>
      </w:r>
      <w:r w:rsidRPr="00D00D02">
        <w:t>.3.3.3.4</w:t>
      </w:r>
      <w:r w:rsidRPr="00D00D02">
        <w:tab/>
        <w:t>DELETE</w:t>
      </w:r>
      <w:bookmarkEnd w:id="11986"/>
      <w:bookmarkEnd w:id="11987"/>
      <w:bookmarkEnd w:id="11988"/>
      <w:bookmarkEnd w:id="11989"/>
      <w:bookmarkEnd w:id="11990"/>
      <w:bookmarkEnd w:id="11991"/>
      <w:bookmarkEnd w:id="1199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1993" w:name="_Toc185516221"/>
      <w:bookmarkStart w:id="11994" w:name="_Toc192873529"/>
      <w:bookmarkStart w:id="11995" w:name="_Toc200971243"/>
      <w:bookmarkStart w:id="11996" w:name="_Toc207722575"/>
      <w:bookmarkStart w:id="11997" w:name="_Toc209521438"/>
      <w:bookmarkStart w:id="11998" w:name="_Toc218779257"/>
      <w:r w:rsidRPr="00D00D02">
        <w:rPr>
          <w:noProof/>
          <w:lang w:eastAsia="zh-CN"/>
        </w:rPr>
        <w:t>9.4</w:t>
      </w:r>
      <w:r w:rsidRPr="00D00D02">
        <w:t>.4</w:t>
      </w:r>
      <w:r w:rsidRPr="00D00D02">
        <w:tab/>
        <w:t>Custom Operations without associated resources</w:t>
      </w:r>
      <w:bookmarkEnd w:id="11993"/>
      <w:bookmarkEnd w:id="11994"/>
      <w:bookmarkEnd w:id="11995"/>
      <w:bookmarkEnd w:id="11996"/>
      <w:bookmarkEnd w:id="11997"/>
      <w:bookmarkEnd w:id="11998"/>
    </w:p>
    <w:p w14:paraId="021C2ECB" w14:textId="77777777" w:rsidR="00D00D02" w:rsidRPr="00D00D02" w:rsidRDefault="00D00D02" w:rsidP="00D00D02">
      <w:pPr>
        <w:pStyle w:val="Heading4"/>
      </w:pPr>
      <w:bookmarkStart w:id="11999" w:name="_Toc151379325"/>
      <w:bookmarkStart w:id="12000" w:name="_Toc151445506"/>
      <w:bookmarkStart w:id="12001" w:name="_Toc151536664"/>
      <w:bookmarkStart w:id="12002" w:name="_Toc185516222"/>
      <w:bookmarkStart w:id="12003" w:name="_Toc192873530"/>
      <w:bookmarkStart w:id="12004" w:name="_Toc200971244"/>
      <w:bookmarkStart w:id="12005" w:name="_Toc207722576"/>
      <w:bookmarkStart w:id="12006" w:name="_Toc209521439"/>
      <w:bookmarkStart w:id="12007" w:name="_Toc218779258"/>
      <w:bookmarkStart w:id="12008" w:name="_Toc96843432"/>
      <w:bookmarkStart w:id="12009" w:name="_Toc96844407"/>
      <w:bookmarkStart w:id="12010" w:name="_Toc100739980"/>
      <w:bookmarkStart w:id="12011" w:name="_Toc129252553"/>
      <w:bookmarkStart w:id="12012" w:name="_Toc144024258"/>
      <w:bookmarkStart w:id="12013" w:name="_Toc144459690"/>
      <w:r w:rsidRPr="00D00D02">
        <w:rPr>
          <w:noProof/>
          <w:lang w:eastAsia="zh-CN"/>
        </w:rPr>
        <w:t>9.4</w:t>
      </w:r>
      <w:r w:rsidRPr="00D00D02">
        <w:t>.4.1</w:t>
      </w:r>
      <w:r w:rsidRPr="00D00D02">
        <w:tab/>
        <w:t>Overview</w:t>
      </w:r>
      <w:bookmarkEnd w:id="11999"/>
      <w:bookmarkEnd w:id="12000"/>
      <w:bookmarkEnd w:id="12001"/>
      <w:bookmarkEnd w:id="12002"/>
      <w:bookmarkEnd w:id="12003"/>
      <w:bookmarkEnd w:id="12004"/>
      <w:bookmarkEnd w:id="12005"/>
      <w:bookmarkEnd w:id="12006"/>
      <w:bookmarkEnd w:id="12007"/>
    </w:p>
    <w:p w14:paraId="0E3BCA49" w14:textId="77777777" w:rsidR="00D00D02" w:rsidRPr="00D00D02" w:rsidRDefault="00D00D02" w:rsidP="00140B4A">
      <w:pPr>
        <w:rPr>
          <w:color w:val="000000"/>
          <w:lang w:eastAsia="zh-CN"/>
        </w:rPr>
      </w:pPr>
      <w:r w:rsidRPr="00140B4A">
        <w:t>The structure of the custom operation URIs of the Eecs_ECSServiceProvisioning API is shown in Figure 9.4.4.1-1.</w:t>
      </w:r>
    </w:p>
    <w:bookmarkStart w:id="12014" w:name="_MON_1764961069"/>
    <w:bookmarkEnd w:id="12014"/>
    <w:p w14:paraId="26CC1044" w14:textId="77777777" w:rsidR="00D00D02" w:rsidRPr="00D00D02" w:rsidRDefault="00D00D02" w:rsidP="00D00D02">
      <w:pPr>
        <w:pStyle w:val="TH"/>
      </w:pPr>
      <w:r w:rsidRPr="00D00D02">
        <w:object w:dxaOrig="9633" w:dyaOrig="1932" w14:anchorId="469D6D7E">
          <v:shape id="_x0000_i1045" type="#_x0000_t75" style="width:481.1pt;height:94.9pt" o:ole="">
            <v:imagedata r:id="rId51" o:title=""/>
          </v:shape>
          <o:OLEObject Type="Embed" ProgID="Word.Document.8" ShapeID="_x0000_i1045" DrawAspect="Content" ObjectID="_1833450515"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015" w:name="_Toc151379326"/>
      <w:bookmarkStart w:id="12016" w:name="_Toc151445507"/>
      <w:bookmarkStart w:id="12017" w:name="_Toc151536665"/>
      <w:bookmarkStart w:id="12018" w:name="_Toc185516223"/>
      <w:bookmarkStart w:id="12019" w:name="_Toc192873531"/>
      <w:bookmarkStart w:id="12020" w:name="_Toc200971245"/>
      <w:bookmarkStart w:id="12021" w:name="_Toc207722577"/>
      <w:bookmarkStart w:id="12022" w:name="_Toc209521440"/>
      <w:bookmarkStart w:id="12023" w:name="_Toc218779259"/>
      <w:r w:rsidRPr="00D00D02">
        <w:rPr>
          <w:noProof/>
          <w:lang w:eastAsia="zh-CN"/>
        </w:rPr>
        <w:t>9.4</w:t>
      </w:r>
      <w:r w:rsidRPr="00D00D02">
        <w:t>.4.2</w:t>
      </w:r>
      <w:r w:rsidRPr="00D00D02">
        <w:tab/>
        <w:t>Operation: Request</w:t>
      </w:r>
      <w:bookmarkEnd w:id="12015"/>
      <w:bookmarkEnd w:id="12016"/>
      <w:bookmarkEnd w:id="12017"/>
      <w:bookmarkEnd w:id="12018"/>
      <w:bookmarkEnd w:id="12019"/>
      <w:bookmarkEnd w:id="12020"/>
      <w:bookmarkEnd w:id="12021"/>
      <w:bookmarkEnd w:id="12022"/>
      <w:bookmarkEnd w:id="12023"/>
    </w:p>
    <w:p w14:paraId="5FBDAB90" w14:textId="77777777" w:rsidR="00D00D02" w:rsidRPr="00D00D02" w:rsidRDefault="00D00D02" w:rsidP="00D00D02">
      <w:pPr>
        <w:pStyle w:val="Heading5"/>
      </w:pPr>
      <w:bookmarkStart w:id="12024" w:name="_Toc151379327"/>
      <w:bookmarkStart w:id="12025" w:name="_Toc151445508"/>
      <w:bookmarkStart w:id="12026" w:name="_Toc151536666"/>
      <w:bookmarkStart w:id="12027" w:name="_Toc185516224"/>
      <w:bookmarkStart w:id="12028" w:name="_Toc192873532"/>
      <w:bookmarkStart w:id="12029" w:name="_Toc200971246"/>
      <w:bookmarkStart w:id="12030" w:name="_Toc207722578"/>
      <w:bookmarkStart w:id="12031" w:name="_Toc209521441"/>
      <w:bookmarkStart w:id="12032" w:name="_Toc218779260"/>
      <w:r w:rsidRPr="00D00D02">
        <w:rPr>
          <w:noProof/>
          <w:lang w:eastAsia="zh-CN"/>
        </w:rPr>
        <w:t>9.4</w:t>
      </w:r>
      <w:r w:rsidRPr="00D00D02">
        <w:t>.4.2.1</w:t>
      </w:r>
      <w:r w:rsidRPr="00D00D02">
        <w:tab/>
        <w:t>Description</w:t>
      </w:r>
      <w:bookmarkEnd w:id="12024"/>
      <w:bookmarkEnd w:id="12025"/>
      <w:bookmarkEnd w:id="12026"/>
      <w:bookmarkEnd w:id="12027"/>
      <w:bookmarkEnd w:id="12028"/>
      <w:bookmarkEnd w:id="12029"/>
      <w:bookmarkEnd w:id="12030"/>
      <w:bookmarkEnd w:id="12031"/>
      <w:bookmarkEnd w:id="12032"/>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033" w:name="_Toc151379328"/>
      <w:bookmarkStart w:id="12034" w:name="_Toc151445509"/>
      <w:bookmarkStart w:id="12035" w:name="_Toc151536667"/>
      <w:bookmarkStart w:id="12036" w:name="_Toc185516225"/>
      <w:bookmarkStart w:id="12037" w:name="_Toc192873533"/>
      <w:bookmarkStart w:id="12038" w:name="_Toc200971247"/>
      <w:bookmarkStart w:id="12039" w:name="_Toc207722579"/>
      <w:bookmarkStart w:id="12040" w:name="_Toc209521442"/>
      <w:bookmarkStart w:id="12041" w:name="_Toc218779261"/>
      <w:r w:rsidRPr="00D00D02">
        <w:rPr>
          <w:noProof/>
          <w:lang w:eastAsia="zh-CN"/>
        </w:rPr>
        <w:t>9.4</w:t>
      </w:r>
      <w:r w:rsidRPr="00D00D02">
        <w:t>.4.2.2</w:t>
      </w:r>
      <w:r w:rsidRPr="00D00D02">
        <w:tab/>
        <w:t>Operation Definition</w:t>
      </w:r>
      <w:bookmarkEnd w:id="12033"/>
      <w:bookmarkEnd w:id="12034"/>
      <w:bookmarkEnd w:id="12035"/>
      <w:bookmarkEnd w:id="12036"/>
      <w:bookmarkEnd w:id="12037"/>
      <w:bookmarkEnd w:id="12038"/>
      <w:bookmarkEnd w:id="12039"/>
      <w:bookmarkEnd w:id="12040"/>
      <w:bookmarkEnd w:id="12041"/>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r w:rsidRPr="00D00D02">
              <w:t>ServProvReq</w:t>
            </w:r>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042" w:name="_Toc185516226"/>
      <w:bookmarkStart w:id="12043" w:name="_Toc192873534"/>
      <w:bookmarkStart w:id="12044" w:name="_Toc200971248"/>
      <w:bookmarkStart w:id="12045" w:name="_Toc207722580"/>
      <w:bookmarkStart w:id="12046" w:name="_Toc209521443"/>
      <w:bookmarkStart w:id="12047" w:name="_Toc218779262"/>
      <w:r w:rsidRPr="00D00D02">
        <w:rPr>
          <w:noProof/>
          <w:lang w:eastAsia="zh-CN"/>
        </w:rPr>
        <w:t>9.4</w:t>
      </w:r>
      <w:r w:rsidRPr="00D00D02">
        <w:t>.5</w:t>
      </w:r>
      <w:r w:rsidRPr="00D00D02">
        <w:tab/>
        <w:t>Notifications</w:t>
      </w:r>
      <w:bookmarkEnd w:id="12008"/>
      <w:bookmarkEnd w:id="12009"/>
      <w:bookmarkEnd w:id="12010"/>
      <w:bookmarkEnd w:id="12011"/>
      <w:bookmarkEnd w:id="12012"/>
      <w:bookmarkEnd w:id="12013"/>
      <w:bookmarkEnd w:id="12042"/>
      <w:bookmarkEnd w:id="12043"/>
      <w:bookmarkEnd w:id="12044"/>
      <w:bookmarkEnd w:id="12045"/>
      <w:bookmarkEnd w:id="12046"/>
      <w:bookmarkEnd w:id="12047"/>
    </w:p>
    <w:p w14:paraId="4633AB12" w14:textId="77777777" w:rsidR="00D00D02" w:rsidRPr="00D00D02" w:rsidRDefault="00D00D02" w:rsidP="00D00D02">
      <w:pPr>
        <w:pStyle w:val="Heading4"/>
      </w:pPr>
      <w:bookmarkStart w:id="12048" w:name="_Toc144024163"/>
      <w:bookmarkStart w:id="12049" w:name="_Toc148176876"/>
      <w:bookmarkStart w:id="12050" w:name="_Toc148358926"/>
      <w:bookmarkStart w:id="12051" w:name="_Toc151743216"/>
      <w:bookmarkStart w:id="12052" w:name="_Toc151743681"/>
      <w:bookmarkStart w:id="12053" w:name="_Toc185516227"/>
      <w:bookmarkStart w:id="12054" w:name="_Toc192873535"/>
      <w:bookmarkStart w:id="12055" w:name="_Toc200971249"/>
      <w:bookmarkStart w:id="12056" w:name="_Toc207722581"/>
      <w:bookmarkStart w:id="12057" w:name="_Toc209521444"/>
      <w:bookmarkStart w:id="12058" w:name="_Toc218779263"/>
      <w:r w:rsidRPr="00D00D02">
        <w:rPr>
          <w:noProof/>
          <w:lang w:eastAsia="zh-CN"/>
        </w:rPr>
        <w:t>9.4</w:t>
      </w:r>
      <w:r w:rsidRPr="00D00D02">
        <w:t>.5.1</w:t>
      </w:r>
      <w:r w:rsidRPr="00D00D02">
        <w:tab/>
        <w:t>General</w:t>
      </w:r>
      <w:bookmarkEnd w:id="12048"/>
      <w:bookmarkEnd w:id="12049"/>
      <w:bookmarkEnd w:id="12050"/>
      <w:bookmarkEnd w:id="12051"/>
      <w:bookmarkEnd w:id="12052"/>
      <w:bookmarkEnd w:id="12053"/>
      <w:bookmarkEnd w:id="12054"/>
      <w:bookmarkEnd w:id="12055"/>
      <w:bookmarkEnd w:id="12056"/>
      <w:bookmarkEnd w:id="12057"/>
      <w:bookmarkEnd w:id="12058"/>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059" w:name="_Toc151743217"/>
      <w:bookmarkStart w:id="12060" w:name="_Toc151743682"/>
      <w:bookmarkStart w:id="12061" w:name="_Toc185516228"/>
      <w:bookmarkStart w:id="12062" w:name="_Toc192873536"/>
      <w:bookmarkStart w:id="12063" w:name="_Toc200971250"/>
      <w:bookmarkStart w:id="12064" w:name="_Toc207722582"/>
      <w:bookmarkStart w:id="12065" w:name="_Toc209521445"/>
      <w:bookmarkStart w:id="12066" w:name="_Toc218779264"/>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2059"/>
      <w:bookmarkEnd w:id="12060"/>
      <w:bookmarkEnd w:id="12061"/>
      <w:bookmarkEnd w:id="12062"/>
      <w:bookmarkEnd w:id="12063"/>
      <w:bookmarkEnd w:id="12064"/>
      <w:bookmarkEnd w:id="12065"/>
      <w:bookmarkEnd w:id="12066"/>
    </w:p>
    <w:p w14:paraId="68564C65" w14:textId="77777777" w:rsidR="00D00D02" w:rsidRPr="00D00D02" w:rsidRDefault="00D00D02" w:rsidP="00D00D02">
      <w:pPr>
        <w:pStyle w:val="Heading5"/>
        <w:rPr>
          <w:noProof/>
        </w:rPr>
      </w:pPr>
      <w:bookmarkStart w:id="12067" w:name="_Toc151743218"/>
      <w:bookmarkStart w:id="12068" w:name="_Toc151743683"/>
      <w:bookmarkStart w:id="12069" w:name="_Toc185516229"/>
      <w:bookmarkStart w:id="12070" w:name="_Toc192873537"/>
      <w:bookmarkStart w:id="12071" w:name="_Toc200971251"/>
      <w:bookmarkStart w:id="12072" w:name="_Toc207722583"/>
      <w:bookmarkStart w:id="12073" w:name="_Toc209521446"/>
      <w:bookmarkStart w:id="12074" w:name="_Toc218779265"/>
      <w:r w:rsidRPr="00D00D02">
        <w:rPr>
          <w:noProof/>
          <w:lang w:eastAsia="zh-CN"/>
        </w:rPr>
        <w:t>9.4</w:t>
      </w:r>
      <w:r w:rsidRPr="00D00D02">
        <w:t>.5.2</w:t>
      </w:r>
      <w:r w:rsidRPr="00D00D02">
        <w:rPr>
          <w:noProof/>
        </w:rPr>
        <w:t>.1</w:t>
      </w:r>
      <w:r w:rsidRPr="00D00D02">
        <w:rPr>
          <w:noProof/>
        </w:rPr>
        <w:tab/>
        <w:t>Description</w:t>
      </w:r>
      <w:bookmarkEnd w:id="12067"/>
      <w:bookmarkEnd w:id="12068"/>
      <w:bookmarkEnd w:id="12069"/>
      <w:bookmarkEnd w:id="12070"/>
      <w:bookmarkEnd w:id="12071"/>
      <w:bookmarkEnd w:id="12072"/>
      <w:bookmarkEnd w:id="12073"/>
      <w:bookmarkEnd w:id="12074"/>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075" w:name="_Toc151743219"/>
      <w:bookmarkStart w:id="12076" w:name="_Toc151743684"/>
      <w:bookmarkStart w:id="12077" w:name="_Toc185516230"/>
      <w:bookmarkStart w:id="12078" w:name="_Toc192873538"/>
      <w:bookmarkStart w:id="12079" w:name="_Toc200971252"/>
      <w:bookmarkStart w:id="12080" w:name="_Toc207722584"/>
      <w:bookmarkStart w:id="12081" w:name="_Toc209521447"/>
      <w:bookmarkStart w:id="12082" w:name="_Toc218779266"/>
      <w:r w:rsidRPr="00D00D02">
        <w:rPr>
          <w:noProof/>
          <w:lang w:eastAsia="zh-CN"/>
        </w:rPr>
        <w:t>9.4</w:t>
      </w:r>
      <w:r w:rsidRPr="00D00D02">
        <w:t>.5.2</w:t>
      </w:r>
      <w:r w:rsidRPr="00D00D02">
        <w:rPr>
          <w:noProof/>
        </w:rPr>
        <w:t>.2</w:t>
      </w:r>
      <w:r w:rsidRPr="00D00D02">
        <w:rPr>
          <w:noProof/>
        </w:rPr>
        <w:tab/>
        <w:t>Target URI</w:t>
      </w:r>
      <w:bookmarkEnd w:id="12075"/>
      <w:bookmarkEnd w:id="12076"/>
      <w:bookmarkEnd w:id="12077"/>
      <w:bookmarkEnd w:id="12078"/>
      <w:bookmarkEnd w:id="12079"/>
      <w:bookmarkEnd w:id="12080"/>
      <w:bookmarkEnd w:id="12081"/>
      <w:bookmarkEnd w:id="1208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083" w:name="_Toc151743220"/>
      <w:bookmarkStart w:id="12084" w:name="_Toc151743685"/>
      <w:bookmarkStart w:id="12085" w:name="_Toc185516231"/>
      <w:bookmarkStart w:id="12086" w:name="_Toc192873539"/>
      <w:bookmarkStart w:id="12087" w:name="_Toc200971253"/>
      <w:bookmarkStart w:id="12088" w:name="_Toc207722585"/>
      <w:bookmarkStart w:id="12089" w:name="_Toc209521448"/>
      <w:bookmarkStart w:id="12090" w:name="_Toc218779267"/>
      <w:r w:rsidRPr="00D00D02">
        <w:rPr>
          <w:noProof/>
          <w:lang w:eastAsia="zh-CN"/>
        </w:rPr>
        <w:t>9.4</w:t>
      </w:r>
      <w:r w:rsidRPr="00D00D02">
        <w:t>.5.2</w:t>
      </w:r>
      <w:r w:rsidRPr="00D00D02">
        <w:rPr>
          <w:noProof/>
        </w:rPr>
        <w:t>.3</w:t>
      </w:r>
      <w:r w:rsidRPr="00D00D02">
        <w:rPr>
          <w:noProof/>
        </w:rPr>
        <w:tab/>
        <w:t>Standard Methods</w:t>
      </w:r>
      <w:bookmarkEnd w:id="12083"/>
      <w:bookmarkEnd w:id="12084"/>
      <w:bookmarkEnd w:id="12085"/>
      <w:bookmarkEnd w:id="12086"/>
      <w:bookmarkEnd w:id="12087"/>
      <w:bookmarkEnd w:id="12088"/>
      <w:bookmarkEnd w:id="12089"/>
      <w:bookmarkEnd w:id="12090"/>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091" w:name="_Toc185516232"/>
      <w:bookmarkStart w:id="12092" w:name="_Toc192873540"/>
      <w:bookmarkStart w:id="12093" w:name="_Toc200971254"/>
      <w:bookmarkStart w:id="12094" w:name="_Toc207722586"/>
      <w:bookmarkStart w:id="12095" w:name="_Toc209521449"/>
      <w:bookmarkStart w:id="12096" w:name="_Toc218779268"/>
      <w:r w:rsidRPr="00D00D02">
        <w:rPr>
          <w:noProof/>
          <w:lang w:eastAsia="zh-CN"/>
        </w:rPr>
        <w:t>9.4</w:t>
      </w:r>
      <w:r w:rsidRPr="00D00D02">
        <w:t>.6</w:t>
      </w:r>
      <w:r w:rsidRPr="00D00D02">
        <w:tab/>
        <w:t>Data Model</w:t>
      </w:r>
      <w:bookmarkEnd w:id="12091"/>
      <w:bookmarkEnd w:id="12092"/>
      <w:bookmarkEnd w:id="12093"/>
      <w:bookmarkEnd w:id="12094"/>
      <w:bookmarkEnd w:id="12095"/>
      <w:bookmarkEnd w:id="12096"/>
    </w:p>
    <w:p w14:paraId="7D896E89" w14:textId="77777777" w:rsidR="00D00D02" w:rsidRPr="00D00D02" w:rsidRDefault="00D00D02" w:rsidP="00D00D02">
      <w:pPr>
        <w:pStyle w:val="Heading4"/>
      </w:pPr>
      <w:bookmarkStart w:id="12097" w:name="_Toc96843440"/>
      <w:bookmarkStart w:id="12098" w:name="_Toc96844415"/>
      <w:bookmarkStart w:id="12099" w:name="_Toc100739988"/>
      <w:bookmarkStart w:id="12100" w:name="_Toc129252561"/>
      <w:bookmarkStart w:id="12101" w:name="_Toc144024266"/>
      <w:bookmarkStart w:id="12102" w:name="_Toc144459698"/>
      <w:bookmarkStart w:id="12103" w:name="_Toc185516233"/>
      <w:bookmarkStart w:id="12104" w:name="_Toc192873541"/>
      <w:bookmarkStart w:id="12105" w:name="_Toc200971255"/>
      <w:bookmarkStart w:id="12106" w:name="_Toc207722587"/>
      <w:bookmarkStart w:id="12107" w:name="_Toc209521450"/>
      <w:bookmarkStart w:id="12108" w:name="_Toc218779269"/>
      <w:r w:rsidRPr="00D00D02">
        <w:rPr>
          <w:noProof/>
          <w:lang w:eastAsia="zh-CN"/>
        </w:rPr>
        <w:t>9.4</w:t>
      </w:r>
      <w:r w:rsidRPr="00D00D02">
        <w:t>.6.1</w:t>
      </w:r>
      <w:r w:rsidRPr="00D00D02">
        <w:tab/>
        <w:t>General</w:t>
      </w:r>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140B4A">
            <w:pPr>
              <w:pStyle w:val="TAL"/>
            </w:pPr>
            <w:bookmarkStart w:id="12109" w:name="_PERM_MCCTEMPBM_CRPT38050119___4"/>
            <w:r w:rsidRPr="00D00D02">
              <w:t>3GPP TS 24.558 [14]</w:t>
            </w:r>
            <w:bookmarkEnd w:id="12109"/>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140B4A">
            <w:pPr>
              <w:pStyle w:val="TAL"/>
            </w:pPr>
            <w:bookmarkStart w:id="12110" w:name="_PERM_MCCTEMPBM_CRPT38050120___4"/>
            <w:r w:rsidRPr="00D00D02">
              <w:t>3GPP TS 24.558 [14]</w:t>
            </w:r>
            <w:bookmarkEnd w:id="12110"/>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140B4A">
            <w:pPr>
              <w:pStyle w:val="TAL"/>
              <w:rPr>
                <w:noProof/>
              </w:rPr>
            </w:pPr>
            <w:bookmarkStart w:id="12111" w:name="_PERM_MCCTEMPBM_CRPT38050121___4"/>
            <w:r w:rsidRPr="00D00D02">
              <w:t>3GPP TS 29.122 [6]</w:t>
            </w:r>
            <w:bookmarkEnd w:id="12111"/>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140B4A">
            <w:pPr>
              <w:pStyle w:val="TAL"/>
            </w:pPr>
            <w:bookmarkStart w:id="12112" w:name="_PERM_MCCTEMPBM_CRPT38050122___4"/>
            <w:r w:rsidRPr="00D00D02">
              <w:t>3GPP TS 29.122 [6]</w:t>
            </w:r>
            <w:bookmarkEnd w:id="12112"/>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140B4A">
            <w:pPr>
              <w:pStyle w:val="TAL"/>
            </w:pPr>
            <w:bookmarkStart w:id="12113" w:name="_PERM_MCCTEMPBM_CRPT38050123___4"/>
            <w:r w:rsidRPr="00D00D02">
              <w:t>3GPP TS 24.558 [14]</w:t>
            </w:r>
            <w:bookmarkEnd w:id="12113"/>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140B4A">
            <w:pPr>
              <w:pStyle w:val="TAL"/>
            </w:pPr>
            <w:bookmarkStart w:id="12114" w:name="_PERM_MCCTEMPBM_CRPT38050124___4"/>
            <w:r>
              <w:rPr>
                <w:rFonts w:hint="eastAsia"/>
                <w:lang w:eastAsia="zh-CN"/>
              </w:rPr>
              <w:t>3GPP TS 29.572 [</w:t>
            </w:r>
            <w:r>
              <w:rPr>
                <w:lang w:eastAsia="zh-CN"/>
              </w:rPr>
              <w:t>11]</w:t>
            </w:r>
            <w:bookmarkEnd w:id="12114"/>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140B4A">
            <w:pPr>
              <w:pStyle w:val="TAL"/>
            </w:pPr>
            <w:bookmarkStart w:id="12115" w:name="_PERM_MCCTEMPBM_CRPT38050125___4"/>
            <w:r w:rsidRPr="00D00D02">
              <w:t>3GPP TS 29.122 [6]</w:t>
            </w:r>
            <w:bookmarkEnd w:id="12115"/>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140B4A">
            <w:pPr>
              <w:pStyle w:val="TAL"/>
              <w:rPr>
                <w:noProof/>
              </w:rPr>
            </w:pPr>
            <w:bookmarkStart w:id="12116" w:name="_PERM_MCCTEMPBM_CRPT38050126___4"/>
            <w:r w:rsidRPr="00D00D02">
              <w:t>3GPP TS 29.571 [18]</w:t>
            </w:r>
            <w:bookmarkEnd w:id="12116"/>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140B4A">
            <w:pPr>
              <w:pStyle w:val="TAL"/>
            </w:pPr>
            <w:bookmarkStart w:id="12117" w:name="_PERM_MCCTEMPBM_CRPT38050127___4"/>
            <w:r>
              <w:t>3GPP TS </w:t>
            </w:r>
            <w:r w:rsidRPr="00926B8A">
              <w:t>29.571 </w:t>
            </w:r>
            <w:r>
              <w:t>[8]</w:t>
            </w:r>
            <w:bookmarkEnd w:id="12117"/>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140B4A">
            <w:pPr>
              <w:pStyle w:val="TAL"/>
            </w:pPr>
            <w:bookmarkStart w:id="12118" w:name="_PERM_MCCTEMPBM_CRPT38050128___4"/>
            <w:r w:rsidRPr="00D00D02">
              <w:t>3GPP TS 29.122 [6]</w:t>
            </w:r>
            <w:bookmarkEnd w:id="12118"/>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119" w:name="_Toc96843441"/>
      <w:bookmarkStart w:id="12120" w:name="_Toc96844416"/>
      <w:bookmarkStart w:id="12121" w:name="_Toc100739989"/>
      <w:bookmarkStart w:id="12122" w:name="_Toc129252562"/>
      <w:bookmarkStart w:id="12123" w:name="_Toc144024267"/>
      <w:bookmarkStart w:id="12124" w:name="_Toc144459699"/>
      <w:bookmarkStart w:id="12125" w:name="_Toc185516234"/>
      <w:bookmarkStart w:id="12126" w:name="_Toc192873542"/>
      <w:bookmarkStart w:id="12127" w:name="_Toc200971256"/>
      <w:bookmarkStart w:id="12128" w:name="_Toc207722588"/>
      <w:bookmarkStart w:id="12129" w:name="_Toc209521451"/>
      <w:bookmarkStart w:id="12130" w:name="_Toc218779270"/>
      <w:r w:rsidRPr="00D00D02">
        <w:rPr>
          <w:noProof/>
          <w:lang w:eastAsia="zh-CN"/>
        </w:rPr>
        <w:lastRenderedPageBreak/>
        <w:t>9.4</w:t>
      </w:r>
      <w:r w:rsidRPr="00D00D02">
        <w:rPr>
          <w:lang w:val="en-US"/>
        </w:rPr>
        <w:t>.6.2</w:t>
      </w:r>
      <w:r w:rsidRPr="00D00D02">
        <w:rPr>
          <w:lang w:val="en-US"/>
        </w:rPr>
        <w:tab/>
        <w:t>Structured data types</w:t>
      </w:r>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026CBEF3" w14:textId="77777777" w:rsidR="00D00D02" w:rsidRPr="00D00D02" w:rsidRDefault="00D00D02" w:rsidP="00D00D02">
      <w:pPr>
        <w:pStyle w:val="Heading5"/>
      </w:pPr>
      <w:bookmarkStart w:id="12131" w:name="_Toc96843442"/>
      <w:bookmarkStart w:id="12132" w:name="_Toc96844417"/>
      <w:bookmarkStart w:id="12133" w:name="_Toc100739990"/>
      <w:bookmarkStart w:id="12134" w:name="_Toc129252563"/>
      <w:bookmarkStart w:id="12135" w:name="_Toc144024268"/>
      <w:bookmarkStart w:id="12136" w:name="_Toc144459700"/>
      <w:bookmarkStart w:id="12137" w:name="_Toc185516235"/>
      <w:bookmarkStart w:id="12138" w:name="_Toc192873543"/>
      <w:bookmarkStart w:id="12139" w:name="_Toc200971257"/>
      <w:bookmarkStart w:id="12140" w:name="_Toc207722589"/>
      <w:bookmarkStart w:id="12141" w:name="_Toc209521452"/>
      <w:bookmarkStart w:id="12142" w:name="_Toc218779271"/>
      <w:r w:rsidRPr="00D00D02">
        <w:rPr>
          <w:noProof/>
          <w:lang w:eastAsia="zh-CN"/>
        </w:rPr>
        <w:t>9.4</w:t>
      </w:r>
      <w:r w:rsidRPr="00D00D02">
        <w:t>.6.2.1</w:t>
      </w:r>
      <w:r w:rsidRPr="00D00D02">
        <w:tab/>
        <w:t>Introduction</w:t>
      </w:r>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143" w:name="_Toc185516236"/>
      <w:bookmarkStart w:id="12144" w:name="_Toc192873544"/>
      <w:bookmarkStart w:id="12145" w:name="_Toc200971258"/>
      <w:bookmarkStart w:id="12146" w:name="_Toc207722590"/>
      <w:bookmarkStart w:id="12147" w:name="_Toc209521453"/>
      <w:bookmarkStart w:id="12148" w:name="_Toc218779272"/>
      <w:bookmarkStart w:id="12149" w:name="_Toc96843444"/>
      <w:bookmarkStart w:id="12150" w:name="_Toc96844419"/>
      <w:bookmarkStart w:id="12151" w:name="_Toc100739992"/>
      <w:bookmarkStart w:id="12152" w:name="_Toc129252565"/>
      <w:bookmarkStart w:id="12153" w:name="_Toc144024270"/>
      <w:bookmarkStart w:id="12154" w:name="_Toc144459702"/>
      <w:r w:rsidRPr="00D00D02">
        <w:rPr>
          <w:noProof/>
          <w:lang w:eastAsia="zh-CN"/>
        </w:rPr>
        <w:t>9.4</w:t>
      </w:r>
      <w:r w:rsidRPr="00D00D02">
        <w:t>.6.2.2</w:t>
      </w:r>
      <w:r w:rsidRPr="00D00D02">
        <w:tab/>
        <w:t>Type: ServProvReq</w:t>
      </w:r>
      <w:bookmarkEnd w:id="12143"/>
      <w:bookmarkEnd w:id="12144"/>
      <w:bookmarkEnd w:id="12145"/>
      <w:bookmarkEnd w:id="12146"/>
      <w:bookmarkEnd w:id="12147"/>
      <w:bookmarkEnd w:id="12148"/>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140B4A">
            <w:pPr>
              <w:pStyle w:val="TAN"/>
            </w:pPr>
            <w:r w:rsidRPr="00140B4A">
              <w:t>NOTE 2:</w:t>
            </w:r>
            <w:r w:rsidRPr="00140B4A">
              <w:tab/>
              <w:t>When the "appInfos" attribute is present, then the "expGeoAreas" attribute within the "appInfos" attribute should take precedence over the "locInfo" attribute.</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155" w:name="_Toc185516237"/>
      <w:bookmarkStart w:id="12156" w:name="_Toc192873545"/>
      <w:bookmarkStart w:id="12157" w:name="_Toc200971259"/>
      <w:bookmarkStart w:id="12158" w:name="_Toc207722591"/>
      <w:bookmarkStart w:id="12159" w:name="_Toc209521454"/>
      <w:bookmarkStart w:id="12160" w:name="_Toc218779273"/>
      <w:r w:rsidRPr="00D00D02">
        <w:rPr>
          <w:noProof/>
          <w:lang w:eastAsia="zh-CN"/>
        </w:rPr>
        <w:t>9.4</w:t>
      </w:r>
      <w:r w:rsidRPr="00D00D02">
        <w:t>.6.2.3</w:t>
      </w:r>
      <w:r w:rsidRPr="00D00D02">
        <w:tab/>
        <w:t>Type: ServProvResp</w:t>
      </w:r>
      <w:bookmarkEnd w:id="12155"/>
      <w:bookmarkEnd w:id="12156"/>
      <w:bookmarkEnd w:id="12157"/>
      <w:bookmarkEnd w:id="12158"/>
      <w:bookmarkEnd w:id="12159"/>
      <w:bookmarkEnd w:id="12160"/>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161" w:name="_Toc185516238"/>
      <w:bookmarkStart w:id="12162" w:name="_Toc192873546"/>
      <w:bookmarkStart w:id="12163" w:name="_Toc200971260"/>
      <w:bookmarkStart w:id="12164" w:name="_Toc207722592"/>
      <w:bookmarkStart w:id="12165" w:name="_Toc209521455"/>
      <w:bookmarkStart w:id="12166" w:name="_Toc218779274"/>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2161"/>
      <w:bookmarkEnd w:id="12162"/>
      <w:bookmarkEnd w:id="12163"/>
      <w:bookmarkEnd w:id="12164"/>
      <w:bookmarkEnd w:id="12165"/>
      <w:bookmarkEnd w:id="1216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Contains the URI via which the s</w:t>
            </w:r>
            <w:r w:rsidRPr="00D00D02">
              <w:t>ervice provisioning</w:t>
            </w:r>
            <w:r w:rsidRPr="00D00D02">
              <w:rPr>
                <w:rFonts w:cs="Arial"/>
                <w:szCs w:val="18"/>
              </w:rPr>
              <w:t xml:space="preserve"> event(s) 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167" w:name="_Toc185516239"/>
      <w:bookmarkStart w:id="12168" w:name="_Toc192873547"/>
      <w:bookmarkStart w:id="12169" w:name="_Toc200971261"/>
      <w:bookmarkStart w:id="12170" w:name="_Toc207722593"/>
      <w:bookmarkStart w:id="12171" w:name="_Toc209521456"/>
      <w:bookmarkStart w:id="12172" w:name="_Toc218779275"/>
      <w:r w:rsidRPr="00D00D02">
        <w:rPr>
          <w:noProof/>
          <w:lang w:eastAsia="zh-CN"/>
        </w:rPr>
        <w:t>9.4</w:t>
      </w:r>
      <w:r w:rsidRPr="00D00D02">
        <w:t>.6.2.5</w:t>
      </w:r>
      <w:r w:rsidRPr="00D00D02">
        <w:tab/>
        <w:t xml:space="preserve">Type: </w:t>
      </w:r>
      <w:r w:rsidRPr="00D00D02">
        <w:rPr>
          <w:lang w:val="en-US"/>
        </w:rPr>
        <w:t>ServProv</w:t>
      </w:r>
      <w:r w:rsidRPr="00D00D02">
        <w:t>SubscPatch</w:t>
      </w:r>
      <w:bookmarkEnd w:id="12167"/>
      <w:bookmarkEnd w:id="12168"/>
      <w:bookmarkEnd w:id="12169"/>
      <w:bookmarkEnd w:id="12170"/>
      <w:bookmarkEnd w:id="12171"/>
      <w:bookmarkEnd w:id="12172"/>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173" w:name="_Toc185516240"/>
      <w:bookmarkStart w:id="12174" w:name="_Toc192873548"/>
      <w:bookmarkStart w:id="12175" w:name="_Toc200971262"/>
      <w:bookmarkStart w:id="12176" w:name="_Toc207722594"/>
      <w:bookmarkStart w:id="12177" w:name="_Toc209521457"/>
      <w:bookmarkStart w:id="12178" w:name="_Toc218779276"/>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2173"/>
      <w:bookmarkEnd w:id="12174"/>
      <w:bookmarkEnd w:id="12175"/>
      <w:bookmarkEnd w:id="12176"/>
      <w:bookmarkEnd w:id="12177"/>
      <w:bookmarkEnd w:id="1217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179" w:name="_Toc185516241"/>
      <w:bookmarkStart w:id="12180" w:name="_Toc192873549"/>
      <w:bookmarkStart w:id="12181" w:name="_Toc200971263"/>
      <w:bookmarkStart w:id="12182" w:name="_Toc207722595"/>
      <w:bookmarkStart w:id="12183" w:name="_Toc209521458"/>
      <w:bookmarkStart w:id="12184" w:name="_Toc218779277"/>
      <w:bookmarkEnd w:id="12149"/>
      <w:bookmarkEnd w:id="12150"/>
      <w:bookmarkEnd w:id="12151"/>
      <w:bookmarkEnd w:id="12152"/>
      <w:bookmarkEnd w:id="12153"/>
      <w:bookmarkEnd w:id="12154"/>
      <w:r w:rsidRPr="00D00D02">
        <w:rPr>
          <w:noProof/>
          <w:lang w:eastAsia="zh-CN"/>
        </w:rPr>
        <w:t>9.4</w:t>
      </w:r>
      <w:r w:rsidRPr="00D00D02">
        <w:t>.6.2.7</w:t>
      </w:r>
      <w:r w:rsidRPr="00D00D02">
        <w:tab/>
        <w:t>Type: FederationInfo</w:t>
      </w:r>
      <w:bookmarkEnd w:id="12179"/>
      <w:bookmarkEnd w:id="12180"/>
      <w:bookmarkEnd w:id="12181"/>
      <w:bookmarkEnd w:id="12182"/>
      <w:bookmarkEnd w:id="12183"/>
      <w:bookmarkEnd w:id="1218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2185" w:name="_Toc185516242"/>
      <w:bookmarkStart w:id="12186" w:name="_Toc192873550"/>
      <w:bookmarkStart w:id="12187" w:name="_Toc200971264"/>
      <w:bookmarkStart w:id="12188" w:name="_Toc207722596"/>
      <w:bookmarkStart w:id="12189" w:name="_Toc209521459"/>
      <w:bookmarkStart w:id="12190" w:name="_Toc218779278"/>
      <w:r w:rsidRPr="00D00D02">
        <w:rPr>
          <w:noProof/>
          <w:lang w:eastAsia="zh-CN"/>
        </w:rPr>
        <w:t>9.4</w:t>
      </w:r>
      <w:r w:rsidRPr="00D00D02">
        <w:t>.6.2.</w:t>
      </w:r>
      <w:r>
        <w:t>8</w:t>
      </w:r>
      <w:r w:rsidRPr="00D00D02">
        <w:tab/>
        <w:t xml:space="preserve">Type: </w:t>
      </w:r>
      <w:r>
        <w:t>AppInfo</w:t>
      </w:r>
      <w:bookmarkEnd w:id="12185"/>
      <w:bookmarkEnd w:id="12186"/>
      <w:bookmarkEnd w:id="12187"/>
      <w:bookmarkEnd w:id="12188"/>
      <w:bookmarkEnd w:id="12189"/>
      <w:bookmarkEnd w:id="12190"/>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140B4A">
            <w:pPr>
              <w:pStyle w:val="TAH"/>
            </w:pPr>
            <w:bookmarkStart w:id="12191" w:name="_PERM_MCCTEMPBM_CRPT38050130___4" w:colFirst="0" w:colLast="4"/>
            <w:r w:rsidRPr="001E70F9">
              <w:t>Attribute name</w:t>
            </w:r>
          </w:p>
        </w:tc>
        <w:tc>
          <w:tcPr>
            <w:tcW w:w="1556" w:type="dxa"/>
            <w:shd w:val="clear" w:color="auto" w:fill="C0C0C0"/>
            <w:vAlign w:val="center"/>
            <w:hideMark/>
          </w:tcPr>
          <w:p w14:paraId="3A7FCB2B" w14:textId="77777777" w:rsidR="00C45C08" w:rsidRPr="001E70F9" w:rsidRDefault="00C45C08" w:rsidP="00140B4A">
            <w:pPr>
              <w:pStyle w:val="TAH"/>
            </w:pPr>
            <w:r w:rsidRPr="001E70F9">
              <w:t>Data type</w:t>
            </w:r>
          </w:p>
        </w:tc>
        <w:tc>
          <w:tcPr>
            <w:tcW w:w="425" w:type="dxa"/>
            <w:shd w:val="clear" w:color="auto" w:fill="C0C0C0"/>
            <w:vAlign w:val="center"/>
            <w:hideMark/>
          </w:tcPr>
          <w:p w14:paraId="53A20A76" w14:textId="77777777" w:rsidR="00C45C08" w:rsidRPr="001E70F9" w:rsidRDefault="00C45C08" w:rsidP="00140B4A">
            <w:pPr>
              <w:pStyle w:val="TAH"/>
            </w:pPr>
            <w:r w:rsidRPr="001E70F9">
              <w:t>P</w:t>
            </w:r>
          </w:p>
        </w:tc>
        <w:tc>
          <w:tcPr>
            <w:tcW w:w="1134" w:type="dxa"/>
            <w:shd w:val="clear" w:color="auto" w:fill="C0C0C0"/>
            <w:vAlign w:val="center"/>
          </w:tcPr>
          <w:p w14:paraId="0A78228B" w14:textId="77777777" w:rsidR="00C45C08" w:rsidRPr="001E70F9" w:rsidRDefault="00C45C08" w:rsidP="00140B4A">
            <w:pPr>
              <w:pStyle w:val="TAH"/>
            </w:pPr>
            <w:r w:rsidRPr="001E70F9">
              <w:t>Cardinality</w:t>
            </w:r>
          </w:p>
        </w:tc>
        <w:tc>
          <w:tcPr>
            <w:tcW w:w="3547" w:type="dxa"/>
            <w:shd w:val="clear" w:color="auto" w:fill="C0C0C0"/>
            <w:vAlign w:val="center"/>
            <w:hideMark/>
          </w:tcPr>
          <w:p w14:paraId="3DD1E186" w14:textId="77777777" w:rsidR="00C45C08" w:rsidRPr="001E70F9" w:rsidRDefault="00C45C08" w:rsidP="00140B4A">
            <w:pPr>
              <w:pStyle w:val="TAH"/>
              <w:rPr>
                <w:rFonts w:cs="Arial"/>
                <w:szCs w:val="18"/>
              </w:rPr>
            </w:pPr>
            <w:r w:rsidRPr="001E70F9">
              <w:rPr>
                <w:rFonts w:cs="Arial"/>
                <w:szCs w:val="18"/>
              </w:rPr>
              <w:t>Description</w:t>
            </w:r>
          </w:p>
        </w:tc>
        <w:tc>
          <w:tcPr>
            <w:tcW w:w="1307" w:type="dxa"/>
            <w:shd w:val="clear" w:color="auto" w:fill="C0C0C0"/>
            <w:vAlign w:val="center"/>
          </w:tcPr>
          <w:p w14:paraId="37C59FE8" w14:textId="77777777" w:rsidR="00C45C08" w:rsidRPr="001E70F9" w:rsidRDefault="00C45C08" w:rsidP="00140B4A">
            <w:pPr>
              <w:pStyle w:val="TAH"/>
              <w:rPr>
                <w:rFonts w:cs="Arial"/>
                <w:szCs w:val="18"/>
              </w:rPr>
            </w:pPr>
            <w:r w:rsidRPr="001E70F9">
              <w:rPr>
                <w:rFonts w:cs="Arial"/>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140B4A">
            <w:pPr>
              <w:pStyle w:val="TAL"/>
            </w:pPr>
            <w:bookmarkStart w:id="12192" w:name="_PERM_MCCTEMPBM_CRPT38050132___4" w:colFirst="2" w:colLast="2"/>
            <w:bookmarkStart w:id="12193" w:name="_PERM_MCCTEMPBM_CRPT38050131___7" w:colFirst="0" w:colLast="0"/>
            <w:bookmarkEnd w:id="12191"/>
            <w:r w:rsidRPr="001E70F9">
              <w:t>acProf</w:t>
            </w:r>
          </w:p>
        </w:tc>
        <w:tc>
          <w:tcPr>
            <w:tcW w:w="1556" w:type="dxa"/>
            <w:vAlign w:val="center"/>
          </w:tcPr>
          <w:p w14:paraId="7673EDC4" w14:textId="77777777" w:rsidR="00C45C08" w:rsidRPr="001E70F9" w:rsidRDefault="00C45C08" w:rsidP="00140B4A">
            <w:pPr>
              <w:pStyle w:val="TAL"/>
            </w:pPr>
            <w:r w:rsidRPr="001E70F9">
              <w:t>ACProfile</w:t>
            </w:r>
          </w:p>
        </w:tc>
        <w:tc>
          <w:tcPr>
            <w:tcW w:w="425" w:type="dxa"/>
            <w:vAlign w:val="center"/>
          </w:tcPr>
          <w:p w14:paraId="58757316" w14:textId="77777777" w:rsidR="00C45C08" w:rsidRPr="001E70F9" w:rsidRDefault="00C45C08" w:rsidP="00140B4A">
            <w:pPr>
              <w:pStyle w:val="TAC"/>
            </w:pPr>
            <w:r w:rsidRPr="001E70F9">
              <w:t>M</w:t>
            </w:r>
          </w:p>
        </w:tc>
        <w:tc>
          <w:tcPr>
            <w:tcW w:w="1134" w:type="dxa"/>
            <w:vAlign w:val="center"/>
          </w:tcPr>
          <w:p w14:paraId="2CCCE8A3" w14:textId="77777777" w:rsidR="00C45C08" w:rsidRPr="001E70F9" w:rsidRDefault="00C45C08" w:rsidP="00140B4A">
            <w:pPr>
              <w:pStyle w:val="TAC"/>
            </w:pPr>
            <w:r w:rsidRPr="001E70F9">
              <w:t>1</w:t>
            </w:r>
          </w:p>
        </w:tc>
        <w:tc>
          <w:tcPr>
            <w:tcW w:w="3547" w:type="dxa"/>
            <w:vAlign w:val="center"/>
          </w:tcPr>
          <w:p w14:paraId="4C05804B" w14:textId="77777777" w:rsidR="00C45C08" w:rsidRPr="001E70F9" w:rsidRDefault="00C45C08" w:rsidP="00140B4A">
            <w:pPr>
              <w:pStyle w:val="TAL"/>
              <w:rPr>
                <w:rFonts w:cs="Arial"/>
                <w:szCs w:val="18"/>
              </w:rPr>
            </w:pPr>
            <w:bookmarkStart w:id="12194" w:name="_PERM_MCCTEMPBM_CRPT38050133___7"/>
            <w:r w:rsidRPr="001E70F9">
              <w:t>Contains the AC profile information indicating the required service(s).</w:t>
            </w:r>
            <w:bookmarkEnd w:id="12194"/>
          </w:p>
        </w:tc>
        <w:tc>
          <w:tcPr>
            <w:tcW w:w="1307" w:type="dxa"/>
            <w:vAlign w:val="center"/>
          </w:tcPr>
          <w:p w14:paraId="0A17973D" w14:textId="77777777" w:rsidR="00C45C08" w:rsidRPr="001E70F9" w:rsidRDefault="00C45C08" w:rsidP="00140B4A">
            <w:pPr>
              <w:pStyle w:val="TAL"/>
              <w:rPr>
                <w:rFonts w:cs="Arial"/>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140B4A">
            <w:pPr>
              <w:pStyle w:val="TAL"/>
            </w:pPr>
            <w:bookmarkStart w:id="12195" w:name="_PERM_MCCTEMPBM_CRPT38050135___4" w:colFirst="2" w:colLast="2"/>
            <w:bookmarkStart w:id="12196" w:name="_PERM_MCCTEMPBM_CRPT38050134___7" w:colFirst="0" w:colLast="0"/>
            <w:bookmarkEnd w:id="12192"/>
            <w:bookmarkEnd w:id="12193"/>
            <w:r w:rsidRPr="001E70F9">
              <w:t>appGrpProf</w:t>
            </w:r>
          </w:p>
        </w:tc>
        <w:tc>
          <w:tcPr>
            <w:tcW w:w="1556" w:type="dxa"/>
            <w:vAlign w:val="center"/>
          </w:tcPr>
          <w:p w14:paraId="0C66FF70" w14:textId="77777777" w:rsidR="00C45C08" w:rsidRPr="001E70F9" w:rsidRDefault="00C45C08" w:rsidP="00140B4A">
            <w:pPr>
              <w:pStyle w:val="TAL"/>
            </w:pPr>
            <w:r w:rsidRPr="001E70F9">
              <w:t>AppGrpProfile</w:t>
            </w:r>
          </w:p>
        </w:tc>
        <w:tc>
          <w:tcPr>
            <w:tcW w:w="425" w:type="dxa"/>
            <w:vAlign w:val="center"/>
          </w:tcPr>
          <w:p w14:paraId="66623065" w14:textId="77777777" w:rsidR="00C45C08" w:rsidRPr="001E70F9" w:rsidRDefault="00C45C08" w:rsidP="00140B4A">
            <w:pPr>
              <w:pStyle w:val="TAC"/>
            </w:pPr>
            <w:r w:rsidRPr="001E70F9">
              <w:t>O</w:t>
            </w:r>
          </w:p>
        </w:tc>
        <w:tc>
          <w:tcPr>
            <w:tcW w:w="1134" w:type="dxa"/>
            <w:vAlign w:val="center"/>
          </w:tcPr>
          <w:p w14:paraId="5FE7822F" w14:textId="77777777" w:rsidR="00C45C08" w:rsidRPr="001E70F9" w:rsidRDefault="00C45C08" w:rsidP="00140B4A">
            <w:pPr>
              <w:pStyle w:val="TAC"/>
            </w:pPr>
            <w:r w:rsidRPr="001E70F9">
              <w:t>0..1</w:t>
            </w:r>
          </w:p>
        </w:tc>
        <w:tc>
          <w:tcPr>
            <w:tcW w:w="3547" w:type="dxa"/>
          </w:tcPr>
          <w:p w14:paraId="4F7A29B4" w14:textId="77777777" w:rsidR="00C45C08" w:rsidRPr="001E70F9" w:rsidRDefault="00C45C08" w:rsidP="00140B4A">
            <w:pPr>
              <w:pStyle w:val="TAL"/>
            </w:pPr>
            <w:bookmarkStart w:id="12197" w:name="_PERM_MCCTEMPBM_CRPT38050136___7"/>
            <w:r w:rsidRPr="001E70F9">
              <w:t>Contains the application group profile associated with the AC profile.</w:t>
            </w:r>
            <w:bookmarkEnd w:id="12197"/>
          </w:p>
        </w:tc>
        <w:tc>
          <w:tcPr>
            <w:tcW w:w="1307" w:type="dxa"/>
            <w:vAlign w:val="center"/>
          </w:tcPr>
          <w:p w14:paraId="1C9EB60F" w14:textId="77777777" w:rsidR="00C45C08" w:rsidRPr="001E70F9" w:rsidRDefault="00C45C08" w:rsidP="00140B4A">
            <w:pPr>
              <w:pStyle w:val="TAL"/>
              <w:rPr>
                <w:rFonts w:cs="Arial"/>
                <w:szCs w:val="18"/>
              </w:rPr>
            </w:pPr>
          </w:p>
        </w:tc>
      </w:tr>
      <w:bookmarkEnd w:id="12195"/>
      <w:bookmarkEnd w:id="12196"/>
    </w:tbl>
    <w:p w14:paraId="22CC9557" w14:textId="71DEDCA7" w:rsidR="00995C3D" w:rsidRDefault="00995C3D" w:rsidP="00D00D02"/>
    <w:p w14:paraId="7C5B374F" w14:textId="77777777" w:rsidR="00995C3D" w:rsidRPr="00D00D02" w:rsidRDefault="00995C3D" w:rsidP="00995C3D">
      <w:pPr>
        <w:pStyle w:val="Heading5"/>
      </w:pPr>
      <w:bookmarkStart w:id="12198" w:name="_Toc185516243"/>
      <w:bookmarkStart w:id="12199" w:name="_Toc192873551"/>
      <w:bookmarkStart w:id="12200" w:name="_Toc200971265"/>
      <w:bookmarkStart w:id="12201" w:name="_Toc207722597"/>
      <w:bookmarkStart w:id="12202" w:name="_Toc209521460"/>
      <w:bookmarkStart w:id="12203" w:name="_Toc218779279"/>
      <w:r w:rsidRPr="00D00D02">
        <w:rPr>
          <w:noProof/>
          <w:lang w:eastAsia="zh-CN"/>
        </w:rPr>
        <w:t>9.4</w:t>
      </w:r>
      <w:r w:rsidRPr="00D00D02">
        <w:t>.6.2.</w:t>
      </w:r>
      <w:r>
        <w:t>9</w:t>
      </w:r>
      <w:r w:rsidRPr="00D00D02">
        <w:tab/>
        <w:t xml:space="preserve">Type: </w:t>
      </w:r>
      <w:r>
        <w:t>AppGrpProfile</w:t>
      </w:r>
      <w:bookmarkEnd w:id="12198"/>
      <w:bookmarkEnd w:id="12199"/>
      <w:bookmarkEnd w:id="12200"/>
      <w:bookmarkEnd w:id="12201"/>
      <w:bookmarkEnd w:id="12202"/>
      <w:bookmarkEnd w:id="12203"/>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2204" w:name="_Toc185516244"/>
      <w:bookmarkStart w:id="12205" w:name="_Toc192873552"/>
      <w:bookmarkStart w:id="12206" w:name="_Toc200971266"/>
      <w:bookmarkStart w:id="12207" w:name="_Toc207722598"/>
      <w:bookmarkStart w:id="12208" w:name="_Toc209521461"/>
      <w:bookmarkStart w:id="12209" w:name="_Toc218779280"/>
      <w:r w:rsidRPr="00D00D02">
        <w:rPr>
          <w:noProof/>
          <w:lang w:eastAsia="zh-CN"/>
        </w:rPr>
        <w:t>9.4</w:t>
      </w:r>
      <w:r w:rsidRPr="00D00D02">
        <w:rPr>
          <w:lang w:val="en-US"/>
        </w:rPr>
        <w:t>.6.3</w:t>
      </w:r>
      <w:r w:rsidRPr="00D00D02">
        <w:rPr>
          <w:lang w:val="en-US"/>
        </w:rPr>
        <w:tab/>
        <w:t>Simple data types and enumerations</w:t>
      </w:r>
      <w:bookmarkEnd w:id="12204"/>
      <w:bookmarkEnd w:id="12205"/>
      <w:bookmarkEnd w:id="12206"/>
      <w:bookmarkEnd w:id="12207"/>
      <w:bookmarkEnd w:id="12208"/>
      <w:bookmarkEnd w:id="12209"/>
    </w:p>
    <w:p w14:paraId="564F07F1" w14:textId="77777777" w:rsidR="00D00D02" w:rsidRPr="00D00D02" w:rsidRDefault="00D00D02" w:rsidP="00D00D02">
      <w:pPr>
        <w:pStyle w:val="Heading5"/>
      </w:pPr>
      <w:bookmarkStart w:id="12210" w:name="_Toc96843448"/>
      <w:bookmarkStart w:id="12211" w:name="_Toc96844423"/>
      <w:bookmarkStart w:id="12212" w:name="_Toc100739996"/>
      <w:bookmarkStart w:id="12213" w:name="_Toc129252569"/>
      <w:bookmarkStart w:id="12214" w:name="_Toc144024279"/>
      <w:bookmarkStart w:id="12215" w:name="_Toc144459711"/>
      <w:bookmarkStart w:id="12216" w:name="_Toc185516245"/>
      <w:bookmarkStart w:id="12217" w:name="_Toc192873553"/>
      <w:bookmarkStart w:id="12218" w:name="_Toc200971267"/>
      <w:bookmarkStart w:id="12219" w:name="_Toc207722599"/>
      <w:bookmarkStart w:id="12220" w:name="_Toc209521462"/>
      <w:bookmarkStart w:id="12221" w:name="_Toc218779281"/>
      <w:r w:rsidRPr="00D00D02">
        <w:rPr>
          <w:noProof/>
          <w:lang w:eastAsia="zh-CN"/>
        </w:rPr>
        <w:t>9.4</w:t>
      </w:r>
      <w:r w:rsidRPr="00D00D02">
        <w:t>.6.3.1</w:t>
      </w:r>
      <w:r w:rsidRPr="00D00D02">
        <w:tab/>
        <w:t>Introduction</w:t>
      </w:r>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222" w:name="_Toc96843449"/>
      <w:bookmarkStart w:id="12223" w:name="_Toc96844424"/>
      <w:bookmarkStart w:id="12224" w:name="_Toc100739997"/>
      <w:bookmarkStart w:id="12225" w:name="_Toc129252570"/>
      <w:bookmarkStart w:id="12226" w:name="_Toc144024280"/>
      <w:bookmarkStart w:id="12227" w:name="_Toc144459712"/>
      <w:bookmarkStart w:id="12228" w:name="_Toc185516246"/>
      <w:bookmarkStart w:id="12229" w:name="_Toc192873554"/>
      <w:bookmarkStart w:id="12230" w:name="_Toc200971268"/>
      <w:bookmarkStart w:id="12231" w:name="_Toc207722600"/>
      <w:bookmarkStart w:id="12232" w:name="_Toc209521463"/>
      <w:bookmarkStart w:id="12233" w:name="_Toc218779282"/>
      <w:r w:rsidRPr="00D00D02">
        <w:rPr>
          <w:noProof/>
          <w:lang w:eastAsia="zh-CN"/>
        </w:rPr>
        <w:t>9.4</w:t>
      </w:r>
      <w:r w:rsidRPr="00D00D02">
        <w:t>.6.3.2</w:t>
      </w:r>
      <w:r w:rsidRPr="00D00D02">
        <w:tab/>
        <w:t>Simple data types</w:t>
      </w:r>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234" w:name="_Toc96843450"/>
      <w:bookmarkStart w:id="12235" w:name="_Toc96844425"/>
      <w:bookmarkStart w:id="12236" w:name="_Toc100739998"/>
      <w:bookmarkStart w:id="12237" w:name="_Toc129252571"/>
      <w:bookmarkStart w:id="12238" w:name="_Toc144024283"/>
      <w:bookmarkStart w:id="12239" w:name="_Toc144459715"/>
      <w:bookmarkStart w:id="12240" w:name="_Toc185516247"/>
      <w:bookmarkStart w:id="12241" w:name="_Toc192873555"/>
      <w:bookmarkStart w:id="12242" w:name="_Toc200971269"/>
      <w:bookmarkStart w:id="12243" w:name="_Toc207722601"/>
      <w:bookmarkStart w:id="12244" w:name="_Toc209521464"/>
      <w:bookmarkStart w:id="12245" w:name="_Toc218779283"/>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5188F2C8" w14:textId="77777777" w:rsidR="00D00D02" w:rsidRPr="00D00D02" w:rsidRDefault="00D00D02" w:rsidP="00D00D02">
      <w:bookmarkStart w:id="12246" w:name="_Toc96843451"/>
      <w:bookmarkStart w:id="12247" w:name="_Toc96844426"/>
      <w:bookmarkStart w:id="12248" w:name="_Toc100739999"/>
      <w:bookmarkStart w:id="12249" w:name="_Toc129252572"/>
      <w:bookmarkStart w:id="12250" w:name="_Toc144024284"/>
      <w:bookmarkStart w:id="12251"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252" w:name="_Toc185516248"/>
      <w:bookmarkStart w:id="12253" w:name="_Toc192873556"/>
      <w:bookmarkStart w:id="12254" w:name="_Toc200971270"/>
      <w:bookmarkStart w:id="12255" w:name="_Toc207722602"/>
      <w:bookmarkStart w:id="12256" w:name="_Toc209521465"/>
      <w:bookmarkStart w:id="12257" w:name="_Toc218779284"/>
      <w:r w:rsidRPr="00D00D02">
        <w:rPr>
          <w:noProof/>
          <w:lang w:eastAsia="zh-CN"/>
        </w:rPr>
        <w:t>9.4</w:t>
      </w:r>
      <w:r w:rsidRPr="00D00D02">
        <w:t>.6.5</w:t>
      </w:r>
      <w:r w:rsidRPr="00D00D02">
        <w:tab/>
        <w:t>Binary data</w:t>
      </w:r>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034377B7" w14:textId="77777777" w:rsidR="00D00D02" w:rsidRPr="00D00D02" w:rsidRDefault="00D00D02" w:rsidP="00D00D02">
      <w:pPr>
        <w:pStyle w:val="Heading5"/>
      </w:pPr>
      <w:bookmarkStart w:id="12258" w:name="_Toc96843452"/>
      <w:bookmarkStart w:id="12259" w:name="_Toc96844427"/>
      <w:bookmarkStart w:id="12260" w:name="_Toc100740000"/>
      <w:bookmarkStart w:id="12261" w:name="_Toc129252573"/>
      <w:bookmarkStart w:id="12262" w:name="_Toc144024285"/>
      <w:bookmarkStart w:id="12263" w:name="_Toc144459717"/>
      <w:bookmarkStart w:id="12264" w:name="_Toc185516249"/>
      <w:bookmarkStart w:id="12265" w:name="_Toc192873557"/>
      <w:bookmarkStart w:id="12266" w:name="_Toc200971271"/>
      <w:bookmarkStart w:id="12267" w:name="_Toc207722603"/>
      <w:bookmarkStart w:id="12268" w:name="_Toc209521466"/>
      <w:bookmarkStart w:id="12269" w:name="_Toc218779285"/>
      <w:r w:rsidRPr="00D00D02">
        <w:rPr>
          <w:noProof/>
          <w:lang w:eastAsia="zh-CN"/>
        </w:rPr>
        <w:t>9.4</w:t>
      </w:r>
      <w:r w:rsidRPr="00D00D02">
        <w:t>.6.5.1</w:t>
      </w:r>
      <w:r w:rsidRPr="00D00D02">
        <w:tab/>
        <w:t>Binary Data Types</w:t>
      </w:r>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270" w:name="_Toc144024286"/>
      <w:bookmarkStart w:id="12271" w:name="_Toc144459718"/>
      <w:bookmarkStart w:id="12272" w:name="_Toc185516250"/>
      <w:bookmarkStart w:id="12273" w:name="_Toc192873558"/>
      <w:bookmarkStart w:id="12274" w:name="_Toc200971272"/>
      <w:bookmarkStart w:id="12275" w:name="_Toc207722604"/>
      <w:bookmarkStart w:id="12276" w:name="_Toc209521467"/>
      <w:bookmarkStart w:id="12277" w:name="_Toc218779286"/>
      <w:r w:rsidRPr="00D00D02">
        <w:rPr>
          <w:noProof/>
          <w:lang w:eastAsia="zh-CN"/>
        </w:rPr>
        <w:t>9.4</w:t>
      </w:r>
      <w:r w:rsidRPr="00D00D02">
        <w:t>.7</w:t>
      </w:r>
      <w:r w:rsidRPr="00D00D02">
        <w:tab/>
        <w:t>Error Handling</w:t>
      </w:r>
      <w:bookmarkEnd w:id="12270"/>
      <w:bookmarkEnd w:id="12271"/>
      <w:bookmarkEnd w:id="12272"/>
      <w:bookmarkEnd w:id="12273"/>
      <w:bookmarkEnd w:id="12274"/>
      <w:bookmarkEnd w:id="12275"/>
      <w:bookmarkEnd w:id="12276"/>
      <w:bookmarkEnd w:id="12277"/>
    </w:p>
    <w:p w14:paraId="0B713A16" w14:textId="77777777" w:rsidR="00D00D02" w:rsidRPr="00D00D02" w:rsidRDefault="00D00D02" w:rsidP="00D00D02">
      <w:pPr>
        <w:pStyle w:val="Heading4"/>
      </w:pPr>
      <w:bookmarkStart w:id="12278" w:name="_Toc100740002"/>
      <w:bookmarkStart w:id="12279" w:name="_Toc129252575"/>
      <w:bookmarkStart w:id="12280" w:name="_Toc144024287"/>
      <w:bookmarkStart w:id="12281" w:name="_Toc144459719"/>
      <w:bookmarkStart w:id="12282" w:name="_Toc185516251"/>
      <w:bookmarkStart w:id="12283" w:name="_Toc192873559"/>
      <w:bookmarkStart w:id="12284" w:name="_Toc200971273"/>
      <w:bookmarkStart w:id="12285" w:name="_Toc207722605"/>
      <w:bookmarkStart w:id="12286" w:name="_Toc209521468"/>
      <w:bookmarkStart w:id="12287" w:name="_Toc218779287"/>
      <w:r w:rsidRPr="00D00D02">
        <w:rPr>
          <w:noProof/>
          <w:lang w:eastAsia="zh-CN"/>
        </w:rPr>
        <w:t>9.4</w:t>
      </w:r>
      <w:r w:rsidRPr="00D00D02">
        <w:t>.7.1</w:t>
      </w:r>
      <w:r w:rsidRPr="00D00D02">
        <w:tab/>
        <w:t>General</w:t>
      </w:r>
      <w:bookmarkEnd w:id="12278"/>
      <w:bookmarkEnd w:id="12279"/>
      <w:bookmarkEnd w:id="12280"/>
      <w:bookmarkEnd w:id="12281"/>
      <w:bookmarkEnd w:id="12282"/>
      <w:bookmarkEnd w:id="12283"/>
      <w:bookmarkEnd w:id="12284"/>
      <w:bookmarkEnd w:id="12285"/>
      <w:bookmarkEnd w:id="12286"/>
      <w:bookmarkEnd w:id="12287"/>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288" w:name="_Toc100740003"/>
      <w:bookmarkStart w:id="12289" w:name="_Toc129252576"/>
      <w:bookmarkStart w:id="12290" w:name="_Toc144024288"/>
      <w:bookmarkStart w:id="12291" w:name="_Toc144459720"/>
      <w:bookmarkStart w:id="12292" w:name="_Toc185516252"/>
      <w:bookmarkStart w:id="12293" w:name="_Toc192873560"/>
      <w:bookmarkStart w:id="12294" w:name="_Toc200971274"/>
      <w:bookmarkStart w:id="12295" w:name="_Toc207722606"/>
      <w:bookmarkStart w:id="12296" w:name="_Toc209521469"/>
      <w:bookmarkStart w:id="12297" w:name="_Toc218779288"/>
      <w:r w:rsidRPr="00D00D02">
        <w:rPr>
          <w:noProof/>
          <w:lang w:eastAsia="zh-CN"/>
        </w:rPr>
        <w:t>9.4</w:t>
      </w:r>
      <w:r w:rsidRPr="00D00D02">
        <w:t>.7.2</w:t>
      </w:r>
      <w:r w:rsidRPr="00D00D02">
        <w:tab/>
        <w:t>Protocol Errors</w:t>
      </w:r>
      <w:bookmarkEnd w:id="12288"/>
      <w:bookmarkEnd w:id="12289"/>
      <w:bookmarkEnd w:id="12290"/>
      <w:bookmarkEnd w:id="12291"/>
      <w:bookmarkEnd w:id="12292"/>
      <w:bookmarkEnd w:id="12293"/>
      <w:bookmarkEnd w:id="12294"/>
      <w:bookmarkEnd w:id="12295"/>
      <w:bookmarkEnd w:id="12296"/>
      <w:bookmarkEnd w:id="12297"/>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298" w:name="_Toc100740004"/>
      <w:bookmarkStart w:id="12299" w:name="_Toc129252577"/>
      <w:bookmarkStart w:id="12300" w:name="_Toc144024289"/>
      <w:bookmarkStart w:id="12301" w:name="_Toc144459721"/>
      <w:bookmarkStart w:id="12302" w:name="_Toc185516253"/>
      <w:bookmarkStart w:id="12303" w:name="_Toc192873561"/>
      <w:bookmarkStart w:id="12304" w:name="_Toc200971275"/>
      <w:bookmarkStart w:id="12305" w:name="_Toc207722607"/>
      <w:bookmarkStart w:id="12306" w:name="_Toc209521470"/>
      <w:bookmarkStart w:id="12307" w:name="_Toc218779289"/>
      <w:r w:rsidRPr="00D00D02">
        <w:rPr>
          <w:noProof/>
          <w:lang w:eastAsia="zh-CN"/>
        </w:rPr>
        <w:t>9.4</w:t>
      </w:r>
      <w:r w:rsidRPr="00D00D02">
        <w:t>.7.3</w:t>
      </w:r>
      <w:r w:rsidRPr="00D00D02">
        <w:tab/>
        <w:t>Application Errors</w:t>
      </w:r>
      <w:bookmarkEnd w:id="12298"/>
      <w:bookmarkEnd w:id="12299"/>
      <w:bookmarkEnd w:id="12300"/>
      <w:bookmarkEnd w:id="12301"/>
      <w:bookmarkEnd w:id="12302"/>
      <w:bookmarkEnd w:id="12303"/>
      <w:bookmarkEnd w:id="12304"/>
      <w:bookmarkEnd w:id="12305"/>
      <w:bookmarkEnd w:id="12306"/>
      <w:bookmarkEnd w:id="12307"/>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08" w:name="_Toc96843457"/>
            <w:bookmarkStart w:id="12309" w:name="_Toc96844432"/>
            <w:bookmarkStart w:id="12310" w:name="_Toc100740005"/>
            <w:bookmarkStart w:id="12311" w:name="_Toc129252578"/>
            <w:bookmarkStart w:id="12312" w:name="_Toc144024290"/>
            <w:bookmarkStart w:id="12313"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14" w:name="_Toc185516254"/>
      <w:bookmarkStart w:id="12315" w:name="_Toc192873562"/>
      <w:bookmarkStart w:id="12316" w:name="_Toc200971276"/>
      <w:bookmarkStart w:id="12317" w:name="_Toc207722608"/>
      <w:bookmarkStart w:id="12318" w:name="_Toc209521471"/>
      <w:bookmarkStart w:id="12319" w:name="_Toc218779290"/>
      <w:r w:rsidRPr="00D00D02">
        <w:rPr>
          <w:noProof/>
          <w:lang w:eastAsia="zh-CN"/>
        </w:rPr>
        <w:t>9.4</w:t>
      </w:r>
      <w:r w:rsidRPr="00D00D02">
        <w:t>.8</w:t>
      </w:r>
      <w:r w:rsidRPr="00D00D02">
        <w:rPr>
          <w:lang w:eastAsia="zh-CN"/>
        </w:rPr>
        <w:tab/>
        <w:t>Feature negotiation</w:t>
      </w:r>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bookmarkStart w:id="12320" w:name="_PERM_MCCTEMPBM_CRPT38050137___2"/>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bookmarkEnd w:id="12320"/>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21" w:name="_Toc96843458"/>
      <w:bookmarkStart w:id="12322" w:name="_Toc96844433"/>
      <w:bookmarkStart w:id="12323" w:name="_Toc100740006"/>
      <w:bookmarkStart w:id="12324" w:name="_Toc129252579"/>
      <w:bookmarkStart w:id="12325" w:name="_Toc144024291"/>
      <w:bookmarkStart w:id="12326" w:name="_Toc144459723"/>
      <w:bookmarkStart w:id="12327" w:name="_Toc185516255"/>
      <w:bookmarkStart w:id="12328" w:name="_Toc192873563"/>
      <w:bookmarkStart w:id="12329" w:name="_Toc200971277"/>
      <w:bookmarkStart w:id="12330" w:name="_Toc207722609"/>
      <w:bookmarkStart w:id="12331" w:name="_Toc209521472"/>
      <w:bookmarkStart w:id="12332" w:name="_Toc218779291"/>
      <w:r w:rsidRPr="00D00D02">
        <w:rPr>
          <w:noProof/>
          <w:lang w:eastAsia="zh-CN"/>
        </w:rPr>
        <w:t>9.4</w:t>
      </w:r>
      <w:r w:rsidRPr="00D00D02">
        <w:t>.9</w:t>
      </w:r>
      <w:r w:rsidRPr="00D00D02">
        <w:tab/>
        <w:t>Security</w:t>
      </w:r>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33" w:name="_Toc185516256"/>
      <w:bookmarkStart w:id="12334" w:name="_Toc192873564"/>
      <w:bookmarkStart w:id="12335" w:name="_Toc200971278"/>
      <w:bookmarkStart w:id="12336" w:name="_Toc207722610"/>
      <w:bookmarkStart w:id="12337" w:name="_Toc209521473"/>
      <w:bookmarkStart w:id="12338" w:name="_Toc218779292"/>
      <w:r>
        <w:rPr>
          <w:noProof/>
          <w:lang w:eastAsia="zh-CN"/>
        </w:rPr>
        <w:t>9.5</w:t>
      </w:r>
      <w:r>
        <w:tab/>
        <w:t>Eecs_ECSDiscovery API</w:t>
      </w:r>
      <w:bookmarkEnd w:id="12333"/>
      <w:bookmarkEnd w:id="12334"/>
      <w:bookmarkEnd w:id="12335"/>
      <w:bookmarkEnd w:id="12336"/>
      <w:bookmarkEnd w:id="12337"/>
      <w:bookmarkEnd w:id="12338"/>
    </w:p>
    <w:p w14:paraId="50C4A593" w14:textId="77777777" w:rsidR="00506656" w:rsidRDefault="00506656" w:rsidP="00506656">
      <w:pPr>
        <w:pStyle w:val="Heading3"/>
      </w:pPr>
      <w:bookmarkStart w:id="12339" w:name="_Toc185516257"/>
      <w:bookmarkStart w:id="12340" w:name="_Toc192873565"/>
      <w:bookmarkStart w:id="12341" w:name="_Toc200971279"/>
      <w:bookmarkStart w:id="12342" w:name="_Toc207722611"/>
      <w:bookmarkStart w:id="12343" w:name="_Toc209521474"/>
      <w:bookmarkStart w:id="12344" w:name="_Toc218779293"/>
      <w:r>
        <w:rPr>
          <w:noProof/>
          <w:lang w:eastAsia="zh-CN"/>
        </w:rPr>
        <w:t>9.5</w:t>
      </w:r>
      <w:r>
        <w:t>.1</w:t>
      </w:r>
      <w:r>
        <w:tab/>
        <w:t>Introduction</w:t>
      </w:r>
      <w:bookmarkEnd w:id="12339"/>
      <w:bookmarkEnd w:id="12340"/>
      <w:bookmarkEnd w:id="12341"/>
      <w:bookmarkEnd w:id="12342"/>
      <w:bookmarkEnd w:id="12343"/>
      <w:bookmarkEnd w:id="12344"/>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45" w:name="_Toc185516258"/>
      <w:bookmarkStart w:id="12346" w:name="_Toc192873566"/>
      <w:bookmarkStart w:id="12347" w:name="_Toc200971280"/>
      <w:bookmarkStart w:id="12348" w:name="_Toc207722612"/>
      <w:bookmarkStart w:id="12349" w:name="_Toc209521475"/>
      <w:bookmarkStart w:id="12350" w:name="_Toc218779294"/>
      <w:r>
        <w:rPr>
          <w:noProof/>
          <w:lang w:eastAsia="zh-CN"/>
        </w:rPr>
        <w:t>9.5</w:t>
      </w:r>
      <w:r>
        <w:t>.2</w:t>
      </w:r>
      <w:r>
        <w:tab/>
        <w:t>Resources</w:t>
      </w:r>
      <w:bookmarkEnd w:id="12345"/>
      <w:bookmarkEnd w:id="12346"/>
      <w:bookmarkEnd w:id="12347"/>
      <w:bookmarkEnd w:id="12348"/>
      <w:bookmarkEnd w:id="12349"/>
      <w:bookmarkEnd w:id="12350"/>
    </w:p>
    <w:p w14:paraId="496F7944" w14:textId="77777777" w:rsidR="00506656" w:rsidRDefault="00506656" w:rsidP="00506656">
      <w:pPr>
        <w:pStyle w:val="Heading4"/>
      </w:pPr>
      <w:bookmarkStart w:id="12351" w:name="_Toc185516259"/>
      <w:bookmarkStart w:id="12352" w:name="_Toc192873567"/>
      <w:bookmarkStart w:id="12353" w:name="_Toc200971281"/>
      <w:bookmarkStart w:id="12354" w:name="_Toc207722613"/>
      <w:bookmarkStart w:id="12355" w:name="_Toc209521476"/>
      <w:bookmarkStart w:id="12356" w:name="_Toc218779295"/>
      <w:r>
        <w:rPr>
          <w:noProof/>
          <w:lang w:eastAsia="zh-CN"/>
        </w:rPr>
        <w:t>9.5</w:t>
      </w:r>
      <w:r>
        <w:t>.2.1</w:t>
      </w:r>
      <w:r>
        <w:tab/>
        <w:t>Overview</w:t>
      </w:r>
      <w:bookmarkEnd w:id="12351"/>
      <w:bookmarkEnd w:id="12352"/>
      <w:bookmarkEnd w:id="12353"/>
      <w:bookmarkEnd w:id="12354"/>
      <w:bookmarkEnd w:id="12355"/>
      <w:bookmarkEnd w:id="12356"/>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15pt" o:ole="">
            <v:imagedata r:id="rId53" o:title=""/>
          </v:shape>
          <o:OLEObject Type="Embed" ProgID="Visio.Drawing.15" ShapeID="_x0000_i1046" DrawAspect="Content" ObjectID="_1833450516"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357" w:name="_Toc185516260"/>
      <w:bookmarkStart w:id="12358" w:name="_Toc192873568"/>
      <w:bookmarkStart w:id="12359" w:name="_Toc200971282"/>
      <w:bookmarkStart w:id="12360" w:name="_Toc207722614"/>
      <w:bookmarkStart w:id="12361" w:name="_Toc209521477"/>
      <w:bookmarkStart w:id="12362" w:name="_Toc218779296"/>
      <w:r w:rsidRPr="00106DE1">
        <w:rPr>
          <w:noProof/>
          <w:lang w:eastAsia="zh-CN"/>
        </w:rPr>
        <w:t>9.5</w:t>
      </w:r>
      <w:r w:rsidRPr="00106DE1">
        <w:t>.2</w:t>
      </w:r>
      <w:r>
        <w:t>.2</w:t>
      </w:r>
      <w:r w:rsidRPr="00106DE1">
        <w:tab/>
        <w:t>Resource: ECS Information</w:t>
      </w:r>
      <w:bookmarkEnd w:id="12357"/>
      <w:bookmarkEnd w:id="12358"/>
      <w:bookmarkEnd w:id="12359"/>
      <w:bookmarkEnd w:id="12360"/>
      <w:bookmarkEnd w:id="12361"/>
      <w:bookmarkEnd w:id="12362"/>
    </w:p>
    <w:p w14:paraId="30F09848" w14:textId="77777777" w:rsidR="00506656" w:rsidRPr="00106DE1" w:rsidRDefault="00506656" w:rsidP="00506656">
      <w:pPr>
        <w:pStyle w:val="Heading5"/>
        <w:rPr>
          <w:lang w:eastAsia="zh-CN"/>
        </w:rPr>
      </w:pPr>
      <w:bookmarkStart w:id="12363" w:name="_Toc185516261"/>
      <w:bookmarkStart w:id="12364" w:name="_Toc192873569"/>
      <w:bookmarkStart w:id="12365" w:name="_Toc200971283"/>
      <w:bookmarkStart w:id="12366" w:name="_Toc207722615"/>
      <w:bookmarkStart w:id="12367" w:name="_Toc209521478"/>
      <w:bookmarkStart w:id="12368" w:name="_Toc21877929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363"/>
      <w:bookmarkEnd w:id="12364"/>
      <w:bookmarkEnd w:id="12365"/>
      <w:bookmarkEnd w:id="12366"/>
      <w:bookmarkEnd w:id="12367"/>
      <w:bookmarkEnd w:id="12368"/>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369" w:name="_Toc185516262"/>
      <w:bookmarkStart w:id="12370" w:name="_Toc192873570"/>
      <w:bookmarkStart w:id="12371" w:name="_Toc200971284"/>
      <w:bookmarkStart w:id="12372" w:name="_Toc207722616"/>
      <w:bookmarkStart w:id="12373" w:name="_Toc209521479"/>
      <w:bookmarkStart w:id="12374" w:name="_Toc21877929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369"/>
      <w:bookmarkEnd w:id="12370"/>
      <w:bookmarkEnd w:id="12371"/>
      <w:bookmarkEnd w:id="12372"/>
      <w:bookmarkEnd w:id="12373"/>
      <w:bookmarkEnd w:id="12374"/>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375" w:name="_Toc185516263"/>
      <w:bookmarkStart w:id="12376" w:name="_Toc192873571"/>
      <w:bookmarkStart w:id="12377" w:name="_Toc200971285"/>
      <w:bookmarkStart w:id="12378" w:name="_Toc207722617"/>
      <w:bookmarkStart w:id="12379" w:name="_Toc209521480"/>
      <w:bookmarkStart w:id="12380" w:name="_Toc21877929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375"/>
      <w:bookmarkEnd w:id="12376"/>
      <w:bookmarkEnd w:id="12377"/>
      <w:bookmarkEnd w:id="12378"/>
      <w:bookmarkEnd w:id="12379"/>
      <w:bookmarkEnd w:id="12380"/>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381" w:name="_Toc185516264"/>
      <w:bookmarkStart w:id="12382" w:name="_Toc192873572"/>
      <w:bookmarkStart w:id="12383" w:name="_Toc200971286"/>
      <w:bookmarkStart w:id="12384" w:name="_Toc207722618"/>
      <w:bookmarkStart w:id="12385" w:name="_Toc209521481"/>
      <w:bookmarkStart w:id="12386" w:name="_Toc21877930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381"/>
      <w:bookmarkEnd w:id="12382"/>
      <w:bookmarkEnd w:id="12383"/>
      <w:bookmarkEnd w:id="12384"/>
      <w:bookmarkEnd w:id="12385"/>
      <w:bookmarkEnd w:id="12386"/>
    </w:p>
    <w:p w14:paraId="235A3306" w14:textId="77777777" w:rsidR="00506656" w:rsidRPr="00106DE1" w:rsidRDefault="00506656" w:rsidP="00450DFB">
      <w:pPr>
        <w:pStyle w:val="H6"/>
      </w:pPr>
      <w:bookmarkStart w:id="12387" w:name="_Toc185516265"/>
      <w:bookmarkStart w:id="12388" w:name="_Toc192873573"/>
      <w:bookmarkStart w:id="12389" w:name="_Toc200971287"/>
      <w:bookmarkStart w:id="12390" w:name="_Toc207722619"/>
      <w:bookmarkStart w:id="12391" w:name="_Toc20952148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387"/>
      <w:bookmarkEnd w:id="12388"/>
      <w:bookmarkEnd w:id="12389"/>
      <w:bookmarkEnd w:id="12390"/>
      <w:bookmarkEnd w:id="1239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450DFB">
      <w:pPr>
        <w:pStyle w:val="H6"/>
      </w:pPr>
      <w:bookmarkStart w:id="12392" w:name="_Toc185516266"/>
      <w:bookmarkStart w:id="12393" w:name="_Toc192873574"/>
      <w:bookmarkStart w:id="12394" w:name="_Toc200971288"/>
      <w:bookmarkStart w:id="12395" w:name="_Toc207722620"/>
      <w:bookmarkStart w:id="12396" w:name="_Toc20952148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392"/>
      <w:bookmarkEnd w:id="12393"/>
      <w:bookmarkEnd w:id="12394"/>
      <w:bookmarkEnd w:id="12395"/>
      <w:bookmarkEnd w:id="12396"/>
    </w:p>
    <w:p w14:paraId="086CBC57" w14:textId="77777777" w:rsidR="00506656" w:rsidRPr="00106DE1" w:rsidRDefault="00506656" w:rsidP="00450DFB">
      <w:pPr>
        <w:pStyle w:val="H6"/>
      </w:pPr>
      <w:bookmarkStart w:id="12397" w:name="_Toc185516267"/>
      <w:bookmarkStart w:id="12398" w:name="_Toc192873575"/>
      <w:bookmarkStart w:id="12399" w:name="_Toc200971289"/>
      <w:bookmarkStart w:id="12400" w:name="_Toc207722621"/>
      <w:bookmarkStart w:id="12401" w:name="_Toc20952148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397"/>
      <w:bookmarkEnd w:id="12398"/>
      <w:bookmarkEnd w:id="12399"/>
      <w:bookmarkEnd w:id="12400"/>
      <w:bookmarkEnd w:id="12401"/>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450DFB">
      <w:pPr>
        <w:pStyle w:val="H6"/>
      </w:pPr>
      <w:bookmarkStart w:id="12402" w:name="_Toc185516268"/>
      <w:bookmarkStart w:id="12403" w:name="_Toc192873576"/>
      <w:bookmarkStart w:id="12404" w:name="_Toc200971290"/>
      <w:bookmarkStart w:id="12405" w:name="_Toc207722622"/>
      <w:bookmarkStart w:id="12406" w:name="_Toc20952148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02"/>
      <w:bookmarkEnd w:id="12403"/>
      <w:bookmarkEnd w:id="12404"/>
      <w:bookmarkEnd w:id="12405"/>
      <w:bookmarkEnd w:id="12406"/>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07" w:name="_Toc185516269"/>
      <w:bookmarkStart w:id="12408" w:name="_Toc192873577"/>
      <w:bookmarkStart w:id="12409" w:name="_Toc200971291"/>
      <w:bookmarkStart w:id="12410" w:name="_Toc207722623"/>
      <w:bookmarkStart w:id="12411" w:name="_Toc209521486"/>
      <w:bookmarkStart w:id="12412" w:name="_Toc218779301"/>
      <w:r w:rsidRPr="00106DE1">
        <w:rPr>
          <w:noProof/>
          <w:lang w:eastAsia="zh-CN"/>
        </w:rPr>
        <w:t>9.5</w:t>
      </w:r>
      <w:r w:rsidRPr="00106DE1">
        <w:t>.3</w:t>
      </w:r>
      <w:r w:rsidRPr="00106DE1">
        <w:tab/>
        <w:t>Custom Operations without associated resources</w:t>
      </w:r>
      <w:bookmarkEnd w:id="12407"/>
      <w:bookmarkEnd w:id="12408"/>
      <w:bookmarkEnd w:id="12409"/>
      <w:bookmarkEnd w:id="12410"/>
      <w:bookmarkEnd w:id="12411"/>
      <w:bookmarkEnd w:id="1241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13" w:name="_Toc185516270"/>
      <w:bookmarkStart w:id="12414" w:name="_Toc192873578"/>
      <w:bookmarkStart w:id="12415" w:name="_Toc200971292"/>
      <w:bookmarkStart w:id="12416" w:name="_Toc207722624"/>
      <w:bookmarkStart w:id="12417" w:name="_Toc209521487"/>
      <w:bookmarkStart w:id="12418" w:name="_Toc218779302"/>
      <w:r w:rsidRPr="00106DE1">
        <w:rPr>
          <w:noProof/>
          <w:lang w:eastAsia="zh-CN"/>
        </w:rPr>
        <w:t>9.5</w:t>
      </w:r>
      <w:r w:rsidRPr="00106DE1">
        <w:t>.4</w:t>
      </w:r>
      <w:r w:rsidRPr="00106DE1">
        <w:tab/>
        <w:t>Notifications</w:t>
      </w:r>
      <w:bookmarkEnd w:id="12413"/>
      <w:bookmarkEnd w:id="12414"/>
      <w:bookmarkEnd w:id="12415"/>
      <w:bookmarkEnd w:id="12416"/>
      <w:bookmarkEnd w:id="12417"/>
      <w:bookmarkEnd w:id="12418"/>
    </w:p>
    <w:p w14:paraId="4F39910A" w14:textId="77777777" w:rsidR="00506656" w:rsidRPr="00AF7276" w:rsidRDefault="00506656" w:rsidP="00506656">
      <w:pPr>
        <w:pStyle w:val="Heading4"/>
      </w:pPr>
      <w:bookmarkStart w:id="12419" w:name="_Toc70160827"/>
      <w:bookmarkStart w:id="12420" w:name="_Toc101529341"/>
      <w:bookmarkStart w:id="12421" w:name="_Toc114864171"/>
      <w:bookmarkStart w:id="12422" w:name="_Toc136427616"/>
      <w:bookmarkStart w:id="12423" w:name="_Toc185516271"/>
      <w:bookmarkStart w:id="12424" w:name="_Toc192873579"/>
      <w:bookmarkStart w:id="12425" w:name="_Toc200971293"/>
      <w:bookmarkStart w:id="12426" w:name="_Toc207722625"/>
      <w:bookmarkStart w:id="12427" w:name="_Toc209521488"/>
      <w:bookmarkStart w:id="12428" w:name="_Toc218779303"/>
      <w:r>
        <w:rPr>
          <w:noProof/>
          <w:lang w:eastAsia="zh-CN"/>
        </w:rPr>
        <w:t>9.5</w:t>
      </w:r>
      <w:r w:rsidRPr="00AF7276">
        <w:t>.</w:t>
      </w:r>
      <w:r>
        <w:t>4.</w:t>
      </w:r>
      <w:r w:rsidRPr="00AF7276">
        <w:t>1</w:t>
      </w:r>
      <w:r w:rsidRPr="00AF7276">
        <w:tab/>
        <w:t>General</w:t>
      </w:r>
      <w:bookmarkEnd w:id="12419"/>
      <w:bookmarkEnd w:id="12420"/>
      <w:bookmarkEnd w:id="12421"/>
      <w:bookmarkEnd w:id="12422"/>
      <w:bookmarkEnd w:id="12423"/>
      <w:bookmarkEnd w:id="12424"/>
      <w:bookmarkEnd w:id="12425"/>
      <w:bookmarkEnd w:id="12426"/>
      <w:bookmarkEnd w:id="12427"/>
      <w:bookmarkEnd w:id="1242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29" w:name="_Toc28009911"/>
      <w:bookmarkStart w:id="12430" w:name="_Toc34062031"/>
      <w:bookmarkStart w:id="12431" w:name="_Toc36036787"/>
      <w:bookmarkStart w:id="12432" w:name="_Toc43285035"/>
      <w:bookmarkStart w:id="12433" w:name="_Toc45132814"/>
      <w:bookmarkStart w:id="12434" w:name="_Toc51193508"/>
      <w:bookmarkStart w:id="12435" w:name="_Toc51760707"/>
      <w:bookmarkStart w:id="12436" w:name="_Toc59015157"/>
      <w:bookmarkStart w:id="12437" w:name="_Toc59015673"/>
      <w:bookmarkStart w:id="12438" w:name="_Toc68165715"/>
      <w:bookmarkStart w:id="12439" w:name="_Toc83229811"/>
      <w:bookmarkStart w:id="12440" w:name="_Toc90649011"/>
      <w:bookmarkStart w:id="12441" w:name="_Toc105593906"/>
      <w:bookmarkStart w:id="12442" w:name="_Toc114209620"/>
      <w:bookmarkStart w:id="12443" w:name="_Toc138681490"/>
      <w:bookmarkStart w:id="12444" w:name="_Toc151977918"/>
      <w:bookmarkStart w:id="12445" w:name="_Toc152148601"/>
      <w:bookmarkStart w:id="12446" w:name="_Toc161988387"/>
      <w:bookmarkStart w:id="12447" w:name="_Toc185516272"/>
      <w:bookmarkStart w:id="12448" w:name="_Toc192873580"/>
      <w:bookmarkStart w:id="12449" w:name="_Toc200971294"/>
      <w:bookmarkStart w:id="12450" w:name="_Toc207722626"/>
      <w:bookmarkStart w:id="12451" w:name="_Toc209521489"/>
      <w:bookmarkStart w:id="12452" w:name="_Toc218779304"/>
      <w:r>
        <w:rPr>
          <w:noProof/>
          <w:lang w:eastAsia="zh-CN"/>
        </w:rPr>
        <w:t>9.5</w:t>
      </w:r>
      <w:r w:rsidRPr="00AF7276">
        <w:t>.</w:t>
      </w:r>
      <w:r>
        <w:t>4.2</w:t>
      </w:r>
      <w:r>
        <w:tab/>
      </w:r>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r>
        <w:t>ECS Discovery Notification</w:t>
      </w:r>
      <w:bookmarkEnd w:id="12447"/>
      <w:bookmarkEnd w:id="12448"/>
      <w:bookmarkEnd w:id="12449"/>
      <w:bookmarkEnd w:id="12450"/>
      <w:bookmarkEnd w:id="12451"/>
      <w:bookmarkEnd w:id="12452"/>
    </w:p>
    <w:p w14:paraId="7A705C61" w14:textId="77777777" w:rsidR="00506656" w:rsidRDefault="00506656" w:rsidP="00506656">
      <w:pPr>
        <w:pStyle w:val="Heading5"/>
        <w:rPr>
          <w:lang w:val="en-IN"/>
        </w:rPr>
      </w:pPr>
      <w:bookmarkStart w:id="12453" w:name="_Toc28009912"/>
      <w:bookmarkStart w:id="12454" w:name="_Toc34062032"/>
      <w:bookmarkStart w:id="12455" w:name="_Toc36036788"/>
      <w:bookmarkStart w:id="12456" w:name="_Toc43285036"/>
      <w:bookmarkStart w:id="12457" w:name="_Toc45132815"/>
      <w:bookmarkStart w:id="12458" w:name="_Toc51193509"/>
      <w:bookmarkStart w:id="12459" w:name="_Toc51760708"/>
      <w:bookmarkStart w:id="12460" w:name="_Toc59015158"/>
      <w:bookmarkStart w:id="12461" w:name="_Toc59015674"/>
      <w:bookmarkStart w:id="12462" w:name="_Toc68165716"/>
      <w:bookmarkStart w:id="12463" w:name="_Toc83229812"/>
      <w:bookmarkStart w:id="12464" w:name="_Toc90649012"/>
      <w:bookmarkStart w:id="12465" w:name="_Toc105593907"/>
      <w:bookmarkStart w:id="12466" w:name="_Toc114209621"/>
      <w:bookmarkStart w:id="12467" w:name="_Toc138681491"/>
      <w:bookmarkStart w:id="12468" w:name="_Toc151977919"/>
      <w:bookmarkStart w:id="12469" w:name="_Toc152148602"/>
      <w:bookmarkStart w:id="12470" w:name="_Toc161988388"/>
      <w:bookmarkStart w:id="12471" w:name="_Toc185516273"/>
      <w:bookmarkStart w:id="12472" w:name="_Toc192873581"/>
      <w:bookmarkStart w:id="12473" w:name="_Toc200971295"/>
      <w:bookmarkStart w:id="12474" w:name="_Toc207722627"/>
      <w:bookmarkStart w:id="12475" w:name="_Toc209521490"/>
      <w:bookmarkStart w:id="12476" w:name="_Toc218779305"/>
      <w:r>
        <w:rPr>
          <w:noProof/>
          <w:lang w:eastAsia="zh-CN"/>
        </w:rPr>
        <w:t>9.5</w:t>
      </w:r>
      <w:r w:rsidRPr="00AF7276">
        <w:t>.</w:t>
      </w:r>
      <w:r>
        <w:t>4.2</w:t>
      </w:r>
      <w:r>
        <w:rPr>
          <w:lang w:val="en-IN"/>
        </w:rPr>
        <w:t>.1</w:t>
      </w:r>
      <w:r>
        <w:rPr>
          <w:lang w:val="en-IN"/>
        </w:rPr>
        <w:tab/>
        <w:t>Description</w:t>
      </w:r>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77" w:name="_Toc185516274"/>
      <w:bookmarkStart w:id="12478" w:name="_Toc192873582"/>
      <w:bookmarkStart w:id="12479" w:name="_Toc200971296"/>
      <w:bookmarkStart w:id="12480" w:name="_Toc207722628"/>
      <w:bookmarkStart w:id="12481" w:name="_Toc209521491"/>
      <w:bookmarkStart w:id="12482" w:name="_Toc218779306"/>
      <w:bookmarkStart w:id="12483" w:name="_Toc28009913"/>
      <w:bookmarkStart w:id="12484" w:name="_Toc34062033"/>
      <w:bookmarkStart w:id="12485" w:name="_Toc36036789"/>
      <w:bookmarkStart w:id="12486" w:name="_Toc43285037"/>
      <w:bookmarkStart w:id="12487" w:name="_Toc45132816"/>
      <w:bookmarkStart w:id="12488" w:name="_Toc51193510"/>
      <w:bookmarkStart w:id="12489" w:name="_Toc51760709"/>
      <w:bookmarkStart w:id="12490" w:name="_Toc59015159"/>
      <w:bookmarkStart w:id="12491" w:name="_Toc59015675"/>
      <w:bookmarkStart w:id="12492" w:name="_Toc68165717"/>
      <w:bookmarkStart w:id="12493" w:name="_Toc83229813"/>
      <w:bookmarkStart w:id="12494" w:name="_Toc90649013"/>
      <w:bookmarkStart w:id="12495" w:name="_Toc105593908"/>
      <w:bookmarkStart w:id="12496" w:name="_Toc114209622"/>
      <w:bookmarkStart w:id="12497" w:name="_Toc138681492"/>
      <w:bookmarkStart w:id="12498" w:name="_Toc151977920"/>
      <w:bookmarkStart w:id="12499" w:name="_Toc152148603"/>
      <w:bookmarkStart w:id="12500" w:name="_Toc161988389"/>
      <w:r>
        <w:rPr>
          <w:lang w:eastAsia="zh-CN"/>
        </w:rPr>
        <w:t>9.5.4.2.2</w:t>
      </w:r>
      <w:r>
        <w:rPr>
          <w:lang w:eastAsia="zh-CN"/>
        </w:rPr>
        <w:tab/>
        <w:t>Target URI</w:t>
      </w:r>
      <w:bookmarkEnd w:id="12477"/>
      <w:bookmarkEnd w:id="12478"/>
      <w:bookmarkEnd w:id="12479"/>
      <w:bookmarkEnd w:id="12480"/>
      <w:bookmarkEnd w:id="12481"/>
      <w:bookmarkEnd w:id="12482"/>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501" w:name="_Toc185516275"/>
      <w:bookmarkStart w:id="12502" w:name="_Toc192873583"/>
      <w:bookmarkStart w:id="12503" w:name="_Toc200971297"/>
      <w:bookmarkStart w:id="12504" w:name="_Toc207722629"/>
      <w:bookmarkStart w:id="12505" w:name="_Toc209521492"/>
      <w:bookmarkStart w:id="12506" w:name="_Toc218779307"/>
      <w:r>
        <w:rPr>
          <w:lang w:eastAsia="zh-CN"/>
        </w:rPr>
        <w:t>9.5.4.2</w:t>
      </w:r>
      <w:r w:rsidRPr="00986E88">
        <w:rPr>
          <w:noProof/>
        </w:rPr>
        <w:t>.3</w:t>
      </w:r>
      <w:r w:rsidRPr="00986E88">
        <w:rPr>
          <w:noProof/>
        </w:rPr>
        <w:tab/>
        <w:t>Standard Methods</w:t>
      </w:r>
      <w:bookmarkEnd w:id="12501"/>
      <w:bookmarkEnd w:id="12502"/>
      <w:bookmarkEnd w:id="12503"/>
      <w:bookmarkEnd w:id="12504"/>
      <w:bookmarkEnd w:id="12505"/>
      <w:bookmarkEnd w:id="12506"/>
    </w:p>
    <w:p w14:paraId="649A9B77" w14:textId="77777777" w:rsidR="00506656" w:rsidRPr="00986E88" w:rsidRDefault="00506656" w:rsidP="00450DFB">
      <w:pPr>
        <w:pStyle w:val="H6"/>
        <w:rPr>
          <w:noProof/>
        </w:rPr>
      </w:pPr>
      <w:bookmarkStart w:id="12507" w:name="_Toc185516276"/>
      <w:bookmarkStart w:id="12508" w:name="_Toc192873584"/>
      <w:bookmarkStart w:id="12509" w:name="_Toc200971298"/>
      <w:bookmarkStart w:id="12510" w:name="_Toc207722630"/>
      <w:bookmarkStart w:id="12511" w:name="_Toc209521493"/>
      <w:r>
        <w:rPr>
          <w:lang w:eastAsia="zh-CN"/>
        </w:rPr>
        <w:t>9.5.4.2</w:t>
      </w:r>
      <w:r>
        <w:t>.3</w:t>
      </w:r>
      <w:r w:rsidRPr="00986E88">
        <w:rPr>
          <w:noProof/>
        </w:rPr>
        <w:t>.1</w:t>
      </w:r>
      <w:r w:rsidRPr="00986E88">
        <w:rPr>
          <w:noProof/>
        </w:rPr>
        <w:tab/>
        <w:t>POST</w:t>
      </w:r>
      <w:bookmarkEnd w:id="12507"/>
      <w:bookmarkEnd w:id="12508"/>
      <w:bookmarkEnd w:id="12509"/>
      <w:bookmarkEnd w:id="12510"/>
      <w:bookmarkEnd w:id="12511"/>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512" w:name="_Toc185516277"/>
      <w:bookmarkStart w:id="12513" w:name="_Toc192873585"/>
      <w:bookmarkStart w:id="12514" w:name="_Toc200971299"/>
      <w:bookmarkStart w:id="12515" w:name="_Toc207722631"/>
      <w:bookmarkStart w:id="12516" w:name="_Toc209521494"/>
      <w:bookmarkStart w:id="12517" w:name="_Toc218779308"/>
      <w:r>
        <w:rPr>
          <w:noProof/>
          <w:lang w:eastAsia="zh-CN"/>
        </w:rPr>
        <w:t>9.5</w:t>
      </w:r>
      <w:r>
        <w:t>.5</w:t>
      </w:r>
      <w:r>
        <w:tab/>
        <w:t>Data Model</w:t>
      </w:r>
      <w:bookmarkEnd w:id="12512"/>
      <w:bookmarkEnd w:id="12513"/>
      <w:bookmarkEnd w:id="12514"/>
      <w:bookmarkEnd w:id="12515"/>
      <w:bookmarkEnd w:id="12516"/>
      <w:bookmarkEnd w:id="12517"/>
    </w:p>
    <w:p w14:paraId="600EEF45" w14:textId="77777777" w:rsidR="00506656" w:rsidRDefault="00506656" w:rsidP="00506656">
      <w:pPr>
        <w:pStyle w:val="Heading4"/>
        <w:rPr>
          <w:lang w:eastAsia="zh-CN"/>
        </w:rPr>
      </w:pPr>
      <w:bookmarkStart w:id="12518" w:name="_Toc185516278"/>
      <w:bookmarkStart w:id="12519" w:name="_Toc192873586"/>
      <w:bookmarkStart w:id="12520" w:name="_Toc200971300"/>
      <w:bookmarkStart w:id="12521" w:name="_Toc207722632"/>
      <w:bookmarkStart w:id="12522" w:name="_Toc209521495"/>
      <w:bookmarkStart w:id="12523" w:name="_Toc218779309"/>
      <w:r>
        <w:rPr>
          <w:noProof/>
          <w:lang w:eastAsia="zh-CN"/>
        </w:rPr>
        <w:t>9.5</w:t>
      </w:r>
      <w:r>
        <w:rPr>
          <w:lang w:eastAsia="zh-CN"/>
        </w:rPr>
        <w:t>.5.1</w:t>
      </w:r>
      <w:r>
        <w:rPr>
          <w:lang w:eastAsia="zh-CN"/>
        </w:rPr>
        <w:tab/>
        <w:t>General</w:t>
      </w:r>
      <w:bookmarkEnd w:id="12518"/>
      <w:bookmarkEnd w:id="12519"/>
      <w:bookmarkEnd w:id="12520"/>
      <w:bookmarkEnd w:id="12521"/>
      <w:bookmarkEnd w:id="12522"/>
      <w:bookmarkEnd w:id="12523"/>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2524" w:name="_Toc185516279"/>
      <w:bookmarkStart w:id="12525" w:name="_Toc192873587"/>
      <w:bookmarkStart w:id="12526" w:name="_Toc200971301"/>
      <w:bookmarkStart w:id="12527" w:name="_Toc207722633"/>
      <w:bookmarkStart w:id="12528"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2529" w:name="_Toc218779310"/>
      <w:r>
        <w:rPr>
          <w:noProof/>
          <w:lang w:eastAsia="zh-CN"/>
        </w:rPr>
        <w:t>9.5</w:t>
      </w:r>
      <w:r>
        <w:rPr>
          <w:lang w:eastAsia="zh-CN"/>
        </w:rPr>
        <w:t>.5.2</w:t>
      </w:r>
      <w:r>
        <w:rPr>
          <w:lang w:eastAsia="zh-CN"/>
        </w:rPr>
        <w:tab/>
        <w:t>Structured data types</w:t>
      </w:r>
      <w:bookmarkEnd w:id="12524"/>
      <w:bookmarkEnd w:id="12525"/>
      <w:bookmarkEnd w:id="12526"/>
      <w:bookmarkEnd w:id="12527"/>
      <w:bookmarkEnd w:id="12528"/>
      <w:bookmarkEnd w:id="12529"/>
    </w:p>
    <w:p w14:paraId="36E06B20" w14:textId="77777777" w:rsidR="00506656" w:rsidRDefault="00506656" w:rsidP="00506656">
      <w:pPr>
        <w:pStyle w:val="Heading5"/>
        <w:rPr>
          <w:lang w:eastAsia="zh-CN"/>
        </w:rPr>
      </w:pPr>
      <w:bookmarkStart w:id="12530" w:name="_Toc101529348"/>
      <w:bookmarkStart w:id="12531" w:name="_Toc114864179"/>
      <w:bookmarkStart w:id="12532" w:name="_Toc136427624"/>
      <w:bookmarkStart w:id="12533" w:name="_Toc185516280"/>
      <w:bookmarkStart w:id="12534" w:name="_Toc192873588"/>
      <w:bookmarkStart w:id="12535" w:name="_Toc200971302"/>
      <w:bookmarkStart w:id="12536" w:name="_Toc207722634"/>
      <w:bookmarkStart w:id="12537" w:name="_Toc209521497"/>
      <w:bookmarkStart w:id="12538" w:name="_Toc218779311"/>
      <w:r>
        <w:rPr>
          <w:noProof/>
          <w:lang w:eastAsia="zh-CN"/>
        </w:rPr>
        <w:t>9.5</w:t>
      </w:r>
      <w:r w:rsidRPr="00F35F4A">
        <w:rPr>
          <w:lang w:eastAsia="zh-CN"/>
        </w:rPr>
        <w:t>.5.2.1</w:t>
      </w:r>
      <w:r w:rsidRPr="00F35F4A">
        <w:rPr>
          <w:lang w:eastAsia="zh-CN"/>
        </w:rPr>
        <w:tab/>
        <w:t>Introduction</w:t>
      </w:r>
      <w:bookmarkEnd w:id="12530"/>
      <w:bookmarkEnd w:id="12531"/>
      <w:bookmarkEnd w:id="12532"/>
      <w:bookmarkEnd w:id="12533"/>
      <w:bookmarkEnd w:id="12534"/>
      <w:bookmarkEnd w:id="12535"/>
      <w:bookmarkEnd w:id="12536"/>
      <w:bookmarkEnd w:id="12537"/>
      <w:bookmarkEnd w:id="12538"/>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539" w:name="_Toc101529349"/>
      <w:bookmarkStart w:id="12540" w:name="_Toc114864180"/>
      <w:bookmarkStart w:id="12541" w:name="_Toc136427625"/>
      <w:bookmarkStart w:id="12542" w:name="_Toc185516281"/>
      <w:bookmarkStart w:id="12543" w:name="_Toc192873589"/>
      <w:bookmarkStart w:id="12544" w:name="_Toc200971303"/>
      <w:bookmarkStart w:id="12545" w:name="_Toc207722635"/>
      <w:bookmarkStart w:id="12546" w:name="_Toc209521498"/>
      <w:bookmarkStart w:id="12547" w:name="_Toc218779312"/>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2539"/>
      <w:bookmarkEnd w:id="12540"/>
      <w:bookmarkEnd w:id="12541"/>
      <w:bookmarkEnd w:id="12542"/>
      <w:bookmarkEnd w:id="12543"/>
      <w:bookmarkEnd w:id="12544"/>
      <w:bookmarkEnd w:id="12545"/>
      <w:bookmarkEnd w:id="12546"/>
      <w:bookmarkEnd w:id="12547"/>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2548" w:name="_Toc101529350"/>
      <w:bookmarkStart w:id="12549" w:name="_Toc114864181"/>
      <w:bookmarkStart w:id="12550" w:name="_Toc136427626"/>
      <w:bookmarkStart w:id="12551" w:name="_Toc185516282"/>
      <w:bookmarkStart w:id="12552" w:name="_Toc192873590"/>
      <w:bookmarkStart w:id="12553" w:name="_Toc200971304"/>
      <w:bookmarkStart w:id="12554" w:name="_Toc207722636"/>
      <w:bookmarkStart w:id="12555" w:name="_Toc209521499"/>
      <w:bookmarkStart w:id="12556" w:name="_Toc218779313"/>
      <w:r>
        <w:rPr>
          <w:noProof/>
          <w:lang w:eastAsia="zh-CN"/>
        </w:rPr>
        <w:t>9.5</w:t>
      </w:r>
      <w:r w:rsidRPr="00F35F4A">
        <w:rPr>
          <w:lang w:eastAsia="zh-CN"/>
        </w:rPr>
        <w:t>.5.2.</w:t>
      </w:r>
      <w:r>
        <w:rPr>
          <w:lang w:eastAsia="zh-CN"/>
        </w:rPr>
        <w:t>3</w:t>
      </w:r>
      <w:r w:rsidRPr="00F35F4A">
        <w:rPr>
          <w:lang w:eastAsia="zh-CN"/>
        </w:rPr>
        <w:tab/>
        <w:t xml:space="preserve">Type: </w:t>
      </w:r>
      <w:r w:rsidRPr="00646838">
        <w:t>E</w:t>
      </w:r>
      <w:r>
        <w:t>csInfoDiscoveryResp</w:t>
      </w:r>
      <w:bookmarkEnd w:id="12548"/>
      <w:bookmarkEnd w:id="12549"/>
      <w:bookmarkEnd w:id="12550"/>
      <w:bookmarkEnd w:id="12551"/>
      <w:bookmarkEnd w:id="12552"/>
      <w:bookmarkEnd w:id="12553"/>
      <w:bookmarkEnd w:id="12554"/>
      <w:bookmarkEnd w:id="12555"/>
      <w:bookmarkEnd w:id="12556"/>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557" w:name="_Toc70160838"/>
      <w:bookmarkStart w:id="12558" w:name="_Toc101529355"/>
      <w:bookmarkStart w:id="12559" w:name="_Toc114864186"/>
      <w:bookmarkStart w:id="12560" w:name="_Toc136427631"/>
      <w:bookmarkStart w:id="12561" w:name="_Toc185516283"/>
      <w:bookmarkStart w:id="12562" w:name="_Toc192873591"/>
      <w:bookmarkStart w:id="12563" w:name="_Toc200971305"/>
      <w:bookmarkStart w:id="12564" w:name="_Toc207722637"/>
      <w:bookmarkStart w:id="12565" w:name="_Toc209521500"/>
      <w:bookmarkStart w:id="12566" w:name="_Toc218779314"/>
      <w:r>
        <w:rPr>
          <w:noProof/>
          <w:lang w:eastAsia="zh-CN"/>
        </w:rPr>
        <w:t>9.5</w:t>
      </w:r>
      <w:r>
        <w:rPr>
          <w:lang w:eastAsia="zh-CN"/>
        </w:rPr>
        <w:t>.5.2.4</w:t>
      </w:r>
      <w:r>
        <w:rPr>
          <w:lang w:eastAsia="zh-CN"/>
        </w:rPr>
        <w:tab/>
        <w:t xml:space="preserve">Type: </w:t>
      </w:r>
      <w:bookmarkEnd w:id="12557"/>
      <w:r>
        <w:rPr>
          <w:lang w:eastAsia="ko-KR"/>
        </w:rPr>
        <w:t>Ec</w:t>
      </w:r>
      <w:r w:rsidRPr="00E844C8">
        <w:rPr>
          <w:lang w:eastAsia="ko-KR"/>
        </w:rPr>
        <w:t>s</w:t>
      </w:r>
      <w:bookmarkEnd w:id="12558"/>
      <w:bookmarkEnd w:id="12559"/>
      <w:bookmarkEnd w:id="12560"/>
      <w:r>
        <w:rPr>
          <w:lang w:eastAsia="ko-KR"/>
        </w:rPr>
        <w:t>Info</w:t>
      </w:r>
      <w:bookmarkEnd w:id="12561"/>
      <w:bookmarkEnd w:id="12562"/>
      <w:bookmarkEnd w:id="12563"/>
      <w:bookmarkEnd w:id="12564"/>
      <w:bookmarkEnd w:id="12565"/>
      <w:bookmarkEnd w:id="1256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2567" w:name="_Toc185516284"/>
      <w:bookmarkStart w:id="12568" w:name="_Toc192873592"/>
      <w:bookmarkStart w:id="12569" w:name="_Toc200971306"/>
      <w:bookmarkStart w:id="12570" w:name="_Toc207722638"/>
      <w:bookmarkStart w:id="12571" w:name="_Toc209521501"/>
      <w:bookmarkStart w:id="12572" w:name="_Toc218779315"/>
      <w:r>
        <w:lastRenderedPageBreak/>
        <w:t>9.</w:t>
      </w:r>
      <w:r w:rsidR="00CE0D5B">
        <w:t>5</w:t>
      </w:r>
      <w:r>
        <w:rPr>
          <w:lang w:eastAsia="zh-CN"/>
        </w:rPr>
        <w:t>.5.2.5</w:t>
      </w:r>
      <w:r>
        <w:rPr>
          <w:lang w:eastAsia="zh-CN"/>
        </w:rPr>
        <w:tab/>
        <w:t>Type: ECSProfile</w:t>
      </w:r>
      <w:bookmarkEnd w:id="12567"/>
      <w:bookmarkEnd w:id="12568"/>
      <w:bookmarkEnd w:id="12569"/>
      <w:bookmarkEnd w:id="12570"/>
      <w:bookmarkEnd w:id="12571"/>
      <w:bookmarkEnd w:id="12572"/>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140B4A">
            <w:pPr>
              <w:pStyle w:val="TAH"/>
            </w:pPr>
            <w:r w:rsidRPr="00140B4A">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2573" w:name="_Toc185516285"/>
      <w:bookmarkStart w:id="12574" w:name="_Toc192873593"/>
      <w:bookmarkStart w:id="12575" w:name="_Toc200971307"/>
      <w:bookmarkStart w:id="12576" w:name="_Toc207722639"/>
      <w:bookmarkStart w:id="12577" w:name="_Toc209521502"/>
      <w:bookmarkStart w:id="12578" w:name="_Toc218779316"/>
      <w:r>
        <w:t>9.</w:t>
      </w:r>
      <w:r w:rsidR="00CE0D5B">
        <w:t>5</w:t>
      </w:r>
      <w:r>
        <w:rPr>
          <w:lang w:eastAsia="zh-CN"/>
        </w:rPr>
        <w:t>.5.2.6</w:t>
      </w:r>
      <w:r>
        <w:rPr>
          <w:lang w:eastAsia="zh-CN"/>
        </w:rPr>
        <w:tab/>
        <w:t>Type: SupportedPlmn</w:t>
      </w:r>
      <w:bookmarkEnd w:id="12573"/>
      <w:bookmarkEnd w:id="12574"/>
      <w:bookmarkEnd w:id="12575"/>
      <w:bookmarkEnd w:id="12576"/>
      <w:bookmarkEnd w:id="12577"/>
      <w:bookmarkEnd w:id="12578"/>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140B4A">
            <w:pPr>
              <w:pStyle w:val="TAH"/>
            </w:pPr>
            <w:r w:rsidRPr="00140B4A">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2579" w:name="_Toc185516286"/>
      <w:bookmarkStart w:id="12580" w:name="_Toc192873594"/>
      <w:bookmarkStart w:id="12581" w:name="_Toc200971308"/>
      <w:bookmarkStart w:id="12582" w:name="_Toc207722640"/>
      <w:bookmarkStart w:id="12583" w:name="_Toc209521503"/>
      <w:bookmarkStart w:id="12584" w:name="_Toc218779317"/>
      <w:r>
        <w:t>9.</w:t>
      </w:r>
      <w:r w:rsidR="00CE0D5B">
        <w:t>5</w:t>
      </w:r>
      <w:r>
        <w:rPr>
          <w:lang w:eastAsia="zh-CN"/>
        </w:rPr>
        <w:t>.5.2.7</w:t>
      </w:r>
      <w:r>
        <w:rPr>
          <w:lang w:eastAsia="zh-CN"/>
        </w:rPr>
        <w:tab/>
        <w:t>Type: SupportedEcsp</w:t>
      </w:r>
      <w:bookmarkEnd w:id="12579"/>
      <w:bookmarkEnd w:id="12580"/>
      <w:bookmarkEnd w:id="12581"/>
      <w:bookmarkEnd w:id="12582"/>
      <w:bookmarkEnd w:id="12583"/>
      <w:bookmarkEnd w:id="12584"/>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140B4A">
            <w:pPr>
              <w:pStyle w:val="TAH"/>
            </w:pPr>
            <w:r w:rsidRPr="00140B4A">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2585" w:name="_Toc185516287"/>
      <w:bookmarkStart w:id="12586" w:name="_Toc192873595"/>
      <w:bookmarkStart w:id="12587" w:name="_Toc200971309"/>
      <w:bookmarkStart w:id="12588" w:name="_Toc207722641"/>
      <w:bookmarkStart w:id="12589" w:name="_Toc209521504"/>
      <w:bookmarkStart w:id="12590" w:name="_Toc218779318"/>
      <w:r>
        <w:t>9.</w:t>
      </w:r>
      <w:r w:rsidR="00CE0D5B">
        <w:t>5</w:t>
      </w:r>
      <w:r>
        <w:rPr>
          <w:lang w:eastAsia="zh-CN"/>
        </w:rPr>
        <w:t>.5.2.8</w:t>
      </w:r>
      <w:r>
        <w:rPr>
          <w:lang w:eastAsia="zh-CN"/>
        </w:rPr>
        <w:tab/>
        <w:t>Type: PduConfiguration</w:t>
      </w:r>
      <w:bookmarkEnd w:id="12585"/>
      <w:bookmarkEnd w:id="12586"/>
      <w:bookmarkEnd w:id="12587"/>
      <w:bookmarkEnd w:id="12588"/>
      <w:bookmarkEnd w:id="12589"/>
      <w:bookmarkEnd w:id="12590"/>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140B4A">
            <w:pPr>
              <w:pStyle w:val="TAH"/>
            </w:pPr>
            <w:r w:rsidRPr="00140B4A">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591" w:name="_Toc185516288"/>
      <w:bookmarkStart w:id="12592" w:name="_Toc192873596"/>
      <w:bookmarkStart w:id="12593" w:name="_Toc200971310"/>
      <w:bookmarkStart w:id="12594" w:name="_Toc207722642"/>
      <w:bookmarkStart w:id="12595" w:name="_Toc209521505"/>
      <w:bookmarkStart w:id="12596" w:name="_Toc218779319"/>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2591"/>
      <w:bookmarkEnd w:id="12592"/>
      <w:bookmarkEnd w:id="12593"/>
      <w:bookmarkEnd w:id="12594"/>
      <w:bookmarkEnd w:id="12595"/>
      <w:bookmarkEnd w:id="12596"/>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r w:rsidR="00CE0D5B" w:rsidRPr="007952E4">
        <w:t>EcsInfoDiscNotif</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597" w:name="_Toc185516289"/>
      <w:bookmarkStart w:id="12598" w:name="_Toc192873597"/>
      <w:bookmarkStart w:id="12599" w:name="_Toc200971311"/>
      <w:bookmarkStart w:id="12600" w:name="_Toc207722643"/>
      <w:bookmarkStart w:id="12601" w:name="_Toc209521506"/>
      <w:bookmarkStart w:id="12602" w:name="_Toc218779320"/>
      <w:r>
        <w:rPr>
          <w:noProof/>
          <w:lang w:eastAsia="zh-CN"/>
        </w:rPr>
        <w:t>9.5</w:t>
      </w:r>
      <w:r>
        <w:rPr>
          <w:lang w:eastAsia="zh-CN"/>
        </w:rPr>
        <w:t>.5.3</w:t>
      </w:r>
      <w:r>
        <w:rPr>
          <w:lang w:eastAsia="zh-CN"/>
        </w:rPr>
        <w:tab/>
        <w:t>Simple data types and enumerations</w:t>
      </w:r>
      <w:bookmarkEnd w:id="12597"/>
      <w:bookmarkEnd w:id="12598"/>
      <w:bookmarkEnd w:id="12599"/>
      <w:bookmarkEnd w:id="12600"/>
      <w:bookmarkEnd w:id="12601"/>
      <w:bookmarkEnd w:id="12602"/>
    </w:p>
    <w:p w14:paraId="4CD5A8AC" w14:textId="77777777" w:rsidR="00506656" w:rsidRPr="00384E92" w:rsidRDefault="00506656" w:rsidP="00506656">
      <w:pPr>
        <w:pStyle w:val="Heading5"/>
      </w:pPr>
      <w:bookmarkStart w:id="12603" w:name="_Toc510696639"/>
      <w:bookmarkStart w:id="12604" w:name="_Toc35971434"/>
      <w:bookmarkStart w:id="12605" w:name="_Toc144024183"/>
      <w:bookmarkStart w:id="12606" w:name="_Toc148176896"/>
      <w:bookmarkStart w:id="12607" w:name="_Toc151379275"/>
      <w:bookmarkStart w:id="12608" w:name="_Toc151445456"/>
      <w:bookmarkStart w:id="12609" w:name="_Toc160470533"/>
      <w:bookmarkStart w:id="12610" w:name="_Toc160472164"/>
      <w:bookmarkStart w:id="12611" w:name="_Toc185516290"/>
      <w:bookmarkStart w:id="12612" w:name="_Toc192873598"/>
      <w:bookmarkStart w:id="12613" w:name="_Toc200971312"/>
      <w:bookmarkStart w:id="12614" w:name="_Toc207722644"/>
      <w:bookmarkStart w:id="12615" w:name="_Toc209521507"/>
      <w:bookmarkStart w:id="12616" w:name="_Toc218779321"/>
      <w:r>
        <w:rPr>
          <w:noProof/>
          <w:lang w:eastAsia="zh-CN"/>
        </w:rPr>
        <w:t>9.5</w:t>
      </w:r>
      <w:r>
        <w:rPr>
          <w:lang w:eastAsia="zh-CN"/>
        </w:rPr>
        <w:t>.5.3</w:t>
      </w:r>
      <w:r>
        <w:t>.1</w:t>
      </w:r>
      <w:r w:rsidRPr="00384E92">
        <w:tab/>
        <w:t>Introduction</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617" w:name="_Toc510696640"/>
      <w:bookmarkStart w:id="12618" w:name="_Toc35971435"/>
      <w:bookmarkStart w:id="12619" w:name="_Toc144024184"/>
      <w:bookmarkStart w:id="12620" w:name="_Toc148176897"/>
      <w:bookmarkStart w:id="12621" w:name="_Toc151379276"/>
      <w:bookmarkStart w:id="12622" w:name="_Toc151445457"/>
      <w:bookmarkStart w:id="12623" w:name="_Toc160470534"/>
      <w:bookmarkStart w:id="12624" w:name="_Toc160472165"/>
      <w:bookmarkStart w:id="12625" w:name="_Toc185516291"/>
      <w:bookmarkStart w:id="12626" w:name="_Toc192873599"/>
      <w:bookmarkStart w:id="12627" w:name="_Toc200971313"/>
      <w:bookmarkStart w:id="12628" w:name="_Toc207722645"/>
      <w:bookmarkStart w:id="12629" w:name="_Toc209521508"/>
      <w:bookmarkStart w:id="12630" w:name="_Toc218779322"/>
      <w:r>
        <w:rPr>
          <w:noProof/>
          <w:lang w:eastAsia="zh-CN"/>
        </w:rPr>
        <w:t>9.5</w:t>
      </w:r>
      <w:r>
        <w:rPr>
          <w:lang w:eastAsia="zh-CN"/>
        </w:rPr>
        <w:t>.5.3</w:t>
      </w:r>
      <w:r>
        <w:t>.2</w:t>
      </w:r>
      <w:r w:rsidRPr="00384E92">
        <w:tab/>
        <w:t>Simple data types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631" w:name="_Toc148176900"/>
      <w:bookmarkStart w:id="12632" w:name="_Toc151379279"/>
      <w:bookmarkStart w:id="12633" w:name="_Toc151445460"/>
      <w:bookmarkStart w:id="12634" w:name="_Toc160470537"/>
      <w:bookmarkStart w:id="12635" w:name="_Toc160472168"/>
      <w:bookmarkStart w:id="12636" w:name="_Toc185516292"/>
      <w:bookmarkStart w:id="12637" w:name="_Toc192873600"/>
      <w:bookmarkStart w:id="12638" w:name="_Toc200971314"/>
      <w:bookmarkStart w:id="12639" w:name="_Toc207722646"/>
      <w:bookmarkStart w:id="12640" w:name="_Toc209521509"/>
      <w:bookmarkStart w:id="12641" w:name="_Toc218779323"/>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31"/>
      <w:bookmarkEnd w:id="12632"/>
      <w:bookmarkEnd w:id="12633"/>
      <w:bookmarkEnd w:id="12634"/>
      <w:bookmarkEnd w:id="12635"/>
      <w:bookmarkEnd w:id="12636"/>
      <w:bookmarkEnd w:id="12637"/>
      <w:bookmarkEnd w:id="12638"/>
      <w:bookmarkEnd w:id="12639"/>
      <w:bookmarkEnd w:id="12640"/>
      <w:bookmarkEnd w:id="12641"/>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642" w:name="_Toc144024188"/>
      <w:bookmarkStart w:id="12643" w:name="_Toc148176901"/>
      <w:bookmarkStart w:id="12644" w:name="_Toc151379280"/>
      <w:bookmarkStart w:id="12645" w:name="_Toc151445461"/>
      <w:bookmarkStart w:id="12646" w:name="_Toc160470538"/>
      <w:bookmarkStart w:id="12647" w:name="_Toc160472169"/>
      <w:bookmarkStart w:id="12648" w:name="_Toc185516293"/>
      <w:bookmarkStart w:id="12649" w:name="_Toc192873601"/>
      <w:bookmarkStart w:id="12650" w:name="_Toc200971315"/>
      <w:bookmarkStart w:id="12651" w:name="_Toc207722647"/>
      <w:bookmarkStart w:id="12652" w:name="_Toc209521510"/>
      <w:bookmarkStart w:id="12653" w:name="_Toc218779324"/>
      <w:r>
        <w:rPr>
          <w:noProof/>
          <w:lang w:eastAsia="zh-CN"/>
        </w:rPr>
        <w:t>9.5</w:t>
      </w:r>
      <w:r>
        <w:rPr>
          <w:lang w:eastAsia="zh-CN"/>
        </w:rPr>
        <w:t>.5.</w:t>
      </w:r>
      <w:r>
        <w:t>5</w:t>
      </w:r>
      <w:r>
        <w:tab/>
        <w:t>Binary data</w:t>
      </w:r>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10E78AE1" w14:textId="77777777" w:rsidR="00506656" w:rsidRDefault="00506656" w:rsidP="00506656">
      <w:pPr>
        <w:pStyle w:val="Heading5"/>
      </w:pPr>
      <w:bookmarkStart w:id="12654" w:name="_Toc144024189"/>
      <w:bookmarkStart w:id="12655" w:name="_Toc148176902"/>
      <w:bookmarkStart w:id="12656" w:name="_Toc151379281"/>
      <w:bookmarkStart w:id="12657" w:name="_Toc151445462"/>
      <w:bookmarkStart w:id="12658" w:name="_Toc160470539"/>
      <w:bookmarkStart w:id="12659" w:name="_Toc160472170"/>
      <w:bookmarkStart w:id="12660" w:name="_Toc185516294"/>
      <w:bookmarkStart w:id="12661" w:name="_Toc192873602"/>
      <w:bookmarkStart w:id="12662" w:name="_Toc200971316"/>
      <w:bookmarkStart w:id="12663" w:name="_Toc207722648"/>
      <w:bookmarkStart w:id="12664" w:name="_Toc209521511"/>
      <w:bookmarkStart w:id="12665" w:name="_Toc218779325"/>
      <w:r>
        <w:rPr>
          <w:noProof/>
          <w:lang w:eastAsia="zh-CN"/>
        </w:rPr>
        <w:t>9.5</w:t>
      </w:r>
      <w:r>
        <w:rPr>
          <w:lang w:eastAsia="zh-CN"/>
        </w:rPr>
        <w:t>.5.</w:t>
      </w:r>
      <w:r>
        <w:t>5.1</w:t>
      </w:r>
      <w:r>
        <w:tab/>
        <w:t>Binary Data Types</w:t>
      </w:r>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1DC7A305" w14:textId="77777777" w:rsidR="00506656" w:rsidRPr="00A04126" w:rsidRDefault="00506656" w:rsidP="00506656">
      <w:pPr>
        <w:pStyle w:val="TH"/>
      </w:pPr>
      <w:bookmarkStart w:id="1266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tbl>
    <w:p w14:paraId="30DD5EE1" w14:textId="77777777" w:rsidR="00506656" w:rsidRPr="00A04126" w:rsidRDefault="00506656" w:rsidP="00506656"/>
    <w:p w14:paraId="378D9842" w14:textId="77777777" w:rsidR="00506656" w:rsidRDefault="00506656" w:rsidP="00506656">
      <w:pPr>
        <w:pStyle w:val="Heading3"/>
      </w:pPr>
      <w:bookmarkStart w:id="12667" w:name="_Toc185516295"/>
      <w:bookmarkStart w:id="12668" w:name="_Toc192873603"/>
      <w:bookmarkStart w:id="12669" w:name="_Toc200971317"/>
      <w:bookmarkStart w:id="12670" w:name="_Toc207722649"/>
      <w:bookmarkStart w:id="12671" w:name="_Toc209521512"/>
      <w:bookmarkStart w:id="12672" w:name="_Toc218779326"/>
      <w:bookmarkEnd w:id="12666"/>
      <w:r>
        <w:rPr>
          <w:noProof/>
          <w:lang w:eastAsia="zh-CN"/>
        </w:rPr>
        <w:t>9.5</w:t>
      </w:r>
      <w:r>
        <w:t>.6</w:t>
      </w:r>
      <w:r>
        <w:tab/>
        <w:t>Error Handling</w:t>
      </w:r>
      <w:bookmarkEnd w:id="12667"/>
      <w:bookmarkEnd w:id="12668"/>
      <w:bookmarkEnd w:id="12669"/>
      <w:bookmarkEnd w:id="12670"/>
      <w:bookmarkEnd w:id="12671"/>
      <w:bookmarkEnd w:id="12672"/>
    </w:p>
    <w:p w14:paraId="4E16F07F" w14:textId="77777777" w:rsidR="00506656" w:rsidRDefault="00506656" w:rsidP="00506656">
      <w:pPr>
        <w:pStyle w:val="Heading4"/>
      </w:pPr>
      <w:bookmarkStart w:id="12673" w:name="_Toc101529365"/>
      <w:bookmarkStart w:id="12674" w:name="_Toc114864197"/>
      <w:bookmarkStart w:id="12675" w:name="_Toc136427642"/>
      <w:bookmarkStart w:id="12676" w:name="_Toc185516296"/>
      <w:bookmarkStart w:id="12677" w:name="_Toc192873604"/>
      <w:bookmarkStart w:id="12678" w:name="_Toc200971318"/>
      <w:bookmarkStart w:id="12679" w:name="_Toc207722650"/>
      <w:bookmarkStart w:id="12680" w:name="_Toc209521513"/>
      <w:bookmarkStart w:id="12681" w:name="_Toc218779327"/>
      <w:r>
        <w:rPr>
          <w:noProof/>
          <w:lang w:eastAsia="zh-CN"/>
        </w:rPr>
        <w:t>9.5</w:t>
      </w:r>
      <w:r>
        <w:t>.6.1</w:t>
      </w:r>
      <w:r>
        <w:tab/>
        <w:t>General</w:t>
      </w:r>
      <w:bookmarkEnd w:id="12673"/>
      <w:bookmarkEnd w:id="12674"/>
      <w:bookmarkEnd w:id="12675"/>
      <w:bookmarkEnd w:id="12676"/>
      <w:bookmarkEnd w:id="12677"/>
      <w:bookmarkEnd w:id="12678"/>
      <w:bookmarkEnd w:id="12679"/>
      <w:bookmarkEnd w:id="12680"/>
      <w:bookmarkEnd w:id="1268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682" w:name="_Toc94194968"/>
      <w:bookmarkStart w:id="12683" w:name="_Toc101529366"/>
      <w:bookmarkStart w:id="12684" w:name="_Toc114864198"/>
      <w:bookmarkStart w:id="12685" w:name="_Toc136427643"/>
      <w:bookmarkStart w:id="12686" w:name="_Toc185516297"/>
      <w:bookmarkStart w:id="12687" w:name="_Toc192873605"/>
      <w:bookmarkStart w:id="12688" w:name="_Toc200971319"/>
      <w:bookmarkStart w:id="12689" w:name="_Toc207722651"/>
      <w:bookmarkStart w:id="12690" w:name="_Toc209521514"/>
      <w:bookmarkStart w:id="12691" w:name="_Toc218779328"/>
      <w:r>
        <w:rPr>
          <w:noProof/>
          <w:lang w:eastAsia="zh-CN"/>
        </w:rPr>
        <w:t>9.5</w:t>
      </w:r>
      <w:r>
        <w:t>.6.2</w:t>
      </w:r>
      <w:r>
        <w:tab/>
        <w:t>Protocol Errors</w:t>
      </w:r>
      <w:bookmarkEnd w:id="12682"/>
      <w:bookmarkEnd w:id="12683"/>
      <w:bookmarkEnd w:id="12684"/>
      <w:bookmarkEnd w:id="12685"/>
      <w:bookmarkEnd w:id="12686"/>
      <w:bookmarkEnd w:id="12687"/>
      <w:bookmarkEnd w:id="12688"/>
      <w:bookmarkEnd w:id="12689"/>
      <w:bookmarkEnd w:id="12690"/>
      <w:bookmarkEnd w:id="12691"/>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692" w:name="_Toc101529367"/>
      <w:bookmarkStart w:id="12693" w:name="_Toc114864199"/>
      <w:bookmarkStart w:id="12694" w:name="_Toc136427644"/>
      <w:bookmarkStart w:id="12695" w:name="_Toc185516298"/>
      <w:bookmarkStart w:id="12696" w:name="_Toc192873606"/>
      <w:bookmarkStart w:id="12697" w:name="_Toc200971320"/>
      <w:bookmarkStart w:id="12698" w:name="_Toc207722652"/>
      <w:bookmarkStart w:id="12699" w:name="_Toc209521515"/>
      <w:bookmarkStart w:id="12700" w:name="_Toc218779329"/>
      <w:r>
        <w:rPr>
          <w:noProof/>
          <w:lang w:eastAsia="zh-CN"/>
        </w:rPr>
        <w:t>9.5</w:t>
      </w:r>
      <w:r>
        <w:t>.6.3</w:t>
      </w:r>
      <w:r>
        <w:tab/>
        <w:t>Application Errors</w:t>
      </w:r>
      <w:bookmarkEnd w:id="12692"/>
      <w:bookmarkEnd w:id="12693"/>
      <w:bookmarkEnd w:id="12694"/>
      <w:bookmarkEnd w:id="12695"/>
      <w:bookmarkEnd w:id="12696"/>
      <w:bookmarkEnd w:id="12697"/>
      <w:bookmarkEnd w:id="12698"/>
      <w:bookmarkEnd w:id="12699"/>
      <w:bookmarkEnd w:id="127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701" w:name="_Toc185516299"/>
      <w:bookmarkStart w:id="12702" w:name="_Toc192873607"/>
      <w:bookmarkStart w:id="12703" w:name="_Toc200971321"/>
      <w:bookmarkStart w:id="12704" w:name="_Toc207722653"/>
      <w:bookmarkStart w:id="12705" w:name="_Toc209521516"/>
      <w:bookmarkStart w:id="12706" w:name="_Toc218779330"/>
      <w:r>
        <w:rPr>
          <w:noProof/>
          <w:lang w:eastAsia="zh-CN"/>
        </w:rPr>
        <w:t>9.5</w:t>
      </w:r>
      <w:r>
        <w:t>.7</w:t>
      </w:r>
      <w:r>
        <w:tab/>
        <w:t>Feature negotiation</w:t>
      </w:r>
      <w:bookmarkEnd w:id="12701"/>
      <w:bookmarkEnd w:id="12702"/>
      <w:bookmarkEnd w:id="12703"/>
      <w:bookmarkEnd w:id="12704"/>
      <w:bookmarkEnd w:id="12705"/>
      <w:bookmarkEnd w:id="12706"/>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140B4A">
            <w:pPr>
              <w:pStyle w:val="TAH"/>
            </w:pPr>
            <w:bookmarkStart w:id="12707" w:name="_PERM_MCCTEMPBM_CRPT38050142___4" w:colFirst="0" w:colLast="1"/>
            <w:r>
              <w:t>Feature number</w:t>
            </w:r>
          </w:p>
        </w:tc>
        <w:tc>
          <w:tcPr>
            <w:tcW w:w="2207" w:type="dxa"/>
            <w:shd w:val="clear" w:color="auto" w:fill="C0C0C0"/>
            <w:hideMark/>
          </w:tcPr>
          <w:p w14:paraId="61773160" w14:textId="77777777" w:rsidR="009B3581" w:rsidRDefault="009B3581" w:rsidP="00140B4A">
            <w:pPr>
              <w:pStyle w:val="TAH"/>
            </w:pPr>
            <w:r>
              <w:t>Feature Name</w:t>
            </w:r>
          </w:p>
        </w:tc>
        <w:tc>
          <w:tcPr>
            <w:tcW w:w="5758" w:type="dxa"/>
            <w:shd w:val="clear" w:color="auto" w:fill="C0C0C0"/>
            <w:hideMark/>
          </w:tcPr>
          <w:p w14:paraId="34AE194D" w14:textId="77777777" w:rsidR="009B3581" w:rsidRDefault="009B3581" w:rsidP="00140B4A">
            <w:pPr>
              <w:pStyle w:val="TAH"/>
            </w:pPr>
            <w:r>
              <w:t>Description</w:t>
            </w:r>
          </w:p>
        </w:tc>
      </w:tr>
      <w:bookmarkEnd w:id="12707"/>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bookmarkStart w:id="12708" w:name="_PERM_MCCTEMPBM_CRPT38050143___2"/>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bookmarkEnd w:id="12708"/>
          </w:p>
        </w:tc>
      </w:tr>
    </w:tbl>
    <w:p w14:paraId="3BE3C442" w14:textId="5A7EBDD1" w:rsidR="00506656" w:rsidRDefault="00506656" w:rsidP="00506656"/>
    <w:p w14:paraId="6181348D" w14:textId="77777777" w:rsidR="001B4C79" w:rsidRDefault="001B4C79" w:rsidP="001B4C79">
      <w:pPr>
        <w:pStyle w:val="Heading2"/>
      </w:pPr>
      <w:bookmarkStart w:id="12709" w:name="_Toc185516300"/>
      <w:bookmarkStart w:id="12710" w:name="_Toc192873608"/>
      <w:bookmarkStart w:id="12711" w:name="_Toc200971322"/>
      <w:bookmarkStart w:id="12712" w:name="_Toc207722654"/>
      <w:bookmarkStart w:id="12713" w:name="_Toc209521517"/>
      <w:bookmarkStart w:id="12714" w:name="_Toc218779331"/>
      <w:r>
        <w:rPr>
          <w:noProof/>
          <w:lang w:eastAsia="zh-CN"/>
        </w:rPr>
        <w:t>9.6</w:t>
      </w:r>
      <w:r>
        <w:tab/>
        <w:t>Eecs_ACREvents API</w:t>
      </w:r>
      <w:bookmarkEnd w:id="12709"/>
      <w:bookmarkEnd w:id="12710"/>
      <w:bookmarkEnd w:id="12711"/>
      <w:bookmarkEnd w:id="12712"/>
      <w:bookmarkEnd w:id="12713"/>
      <w:bookmarkEnd w:id="12714"/>
    </w:p>
    <w:p w14:paraId="34CA0281" w14:textId="77777777" w:rsidR="001B4C79" w:rsidRDefault="001B4C79" w:rsidP="001B4C79">
      <w:pPr>
        <w:pStyle w:val="Heading3"/>
      </w:pPr>
      <w:bookmarkStart w:id="12715" w:name="_Toc185516301"/>
      <w:bookmarkStart w:id="12716" w:name="_Toc192873609"/>
      <w:bookmarkStart w:id="12717" w:name="_Toc200971323"/>
      <w:bookmarkStart w:id="12718" w:name="_Toc207722655"/>
      <w:bookmarkStart w:id="12719" w:name="_Toc209521518"/>
      <w:bookmarkStart w:id="12720" w:name="_Toc218779332"/>
      <w:r>
        <w:rPr>
          <w:noProof/>
          <w:lang w:eastAsia="zh-CN"/>
        </w:rPr>
        <w:t>9.6</w:t>
      </w:r>
      <w:r>
        <w:t>.1</w:t>
      </w:r>
      <w:r>
        <w:tab/>
        <w:t>Introduction</w:t>
      </w:r>
      <w:bookmarkEnd w:id="12715"/>
      <w:bookmarkEnd w:id="12716"/>
      <w:bookmarkEnd w:id="12717"/>
      <w:bookmarkEnd w:id="12718"/>
      <w:bookmarkEnd w:id="12719"/>
      <w:bookmarkEnd w:id="12720"/>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2721" w:name="_Toc185516302"/>
      <w:bookmarkStart w:id="12722" w:name="_Toc192873610"/>
      <w:bookmarkStart w:id="12723" w:name="_Toc200971324"/>
      <w:bookmarkStart w:id="12724" w:name="_Toc207722656"/>
      <w:bookmarkStart w:id="12725" w:name="_Toc209521519"/>
      <w:bookmarkStart w:id="12726" w:name="_Toc218779333"/>
      <w:r>
        <w:rPr>
          <w:noProof/>
          <w:lang w:eastAsia="zh-CN"/>
        </w:rPr>
        <w:t>9.6</w:t>
      </w:r>
      <w:r>
        <w:t>.2</w:t>
      </w:r>
      <w:r>
        <w:tab/>
        <w:t>Usage of HTTP</w:t>
      </w:r>
      <w:bookmarkEnd w:id="12721"/>
      <w:bookmarkEnd w:id="12722"/>
      <w:bookmarkEnd w:id="12723"/>
      <w:bookmarkEnd w:id="12724"/>
      <w:bookmarkEnd w:id="12725"/>
      <w:bookmarkEnd w:id="12726"/>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2727" w:name="_Toc185516303"/>
      <w:bookmarkStart w:id="12728" w:name="_Toc192873611"/>
      <w:bookmarkStart w:id="12729" w:name="_Toc200971325"/>
      <w:bookmarkStart w:id="12730" w:name="_Toc207722657"/>
      <w:bookmarkStart w:id="12731" w:name="_Toc209521520"/>
      <w:bookmarkStart w:id="12732" w:name="_Toc218779334"/>
      <w:r>
        <w:rPr>
          <w:noProof/>
          <w:lang w:eastAsia="zh-CN"/>
        </w:rPr>
        <w:t>9.6</w:t>
      </w:r>
      <w:r>
        <w:t>.3</w:t>
      </w:r>
      <w:r>
        <w:tab/>
        <w:t>Resources</w:t>
      </w:r>
      <w:bookmarkEnd w:id="12727"/>
      <w:bookmarkEnd w:id="12728"/>
      <w:bookmarkEnd w:id="12729"/>
      <w:bookmarkEnd w:id="12730"/>
      <w:bookmarkEnd w:id="12731"/>
      <w:bookmarkEnd w:id="12732"/>
    </w:p>
    <w:p w14:paraId="55168241" w14:textId="77777777" w:rsidR="001B4C79" w:rsidRDefault="001B4C79" w:rsidP="001B4C79">
      <w:pPr>
        <w:pStyle w:val="Heading4"/>
      </w:pPr>
      <w:bookmarkStart w:id="12733" w:name="_Toc185516304"/>
      <w:bookmarkStart w:id="12734" w:name="_Toc192873612"/>
      <w:bookmarkStart w:id="12735" w:name="_Toc200971326"/>
      <w:bookmarkStart w:id="12736" w:name="_Toc207722658"/>
      <w:bookmarkStart w:id="12737" w:name="_Toc209521521"/>
      <w:bookmarkStart w:id="12738" w:name="_Toc218779335"/>
      <w:r>
        <w:rPr>
          <w:noProof/>
          <w:lang w:eastAsia="zh-CN"/>
        </w:rPr>
        <w:t>9.6</w:t>
      </w:r>
      <w:r>
        <w:t>.3.1</w:t>
      </w:r>
      <w:r>
        <w:tab/>
        <w:t>Overview</w:t>
      </w:r>
      <w:bookmarkEnd w:id="12733"/>
      <w:bookmarkEnd w:id="12734"/>
      <w:bookmarkEnd w:id="12735"/>
      <w:bookmarkEnd w:id="12736"/>
      <w:bookmarkEnd w:id="12737"/>
      <w:bookmarkEnd w:id="12738"/>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8.85pt;height:166.9pt" o:ole="">
            <v:imagedata r:id="rId55" o:title=""/>
          </v:shape>
          <o:OLEObject Type="Embed" ProgID="Visio.Drawing.15" ShapeID="_x0000_i1047" DrawAspect="Content" ObjectID="_1833450517"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2739" w:name="_Toc185516305"/>
      <w:bookmarkStart w:id="12740" w:name="_Toc192873613"/>
      <w:bookmarkStart w:id="12741" w:name="_Toc200971327"/>
      <w:bookmarkStart w:id="12742" w:name="_Toc207722659"/>
      <w:bookmarkStart w:id="12743" w:name="_Toc209521522"/>
      <w:bookmarkStart w:id="12744" w:name="_Toc218779336"/>
      <w:r>
        <w:rPr>
          <w:noProof/>
          <w:lang w:eastAsia="zh-CN"/>
        </w:rPr>
        <w:t>9.6</w:t>
      </w:r>
      <w:r>
        <w:t>.3.2</w:t>
      </w:r>
      <w:r>
        <w:tab/>
        <w:t xml:space="preserve">Resource: </w:t>
      </w:r>
      <w:r>
        <w:rPr>
          <w:lang w:val="en-US"/>
        </w:rPr>
        <w:t>ACR Events</w:t>
      </w:r>
      <w:r>
        <w:rPr>
          <w:rFonts w:eastAsia="DengXian"/>
        </w:rPr>
        <w:t xml:space="preserve"> Subscriptions</w:t>
      </w:r>
      <w:bookmarkEnd w:id="12739"/>
      <w:bookmarkEnd w:id="12740"/>
      <w:bookmarkEnd w:id="12741"/>
      <w:bookmarkEnd w:id="12742"/>
      <w:bookmarkEnd w:id="12743"/>
      <w:bookmarkEnd w:id="12744"/>
    </w:p>
    <w:p w14:paraId="712E71D3" w14:textId="77777777" w:rsidR="001B4C79" w:rsidRDefault="001B4C79" w:rsidP="001B4C79">
      <w:pPr>
        <w:pStyle w:val="Heading5"/>
      </w:pPr>
      <w:bookmarkStart w:id="12745" w:name="_Toc185516306"/>
      <w:bookmarkStart w:id="12746" w:name="_Toc192873614"/>
      <w:bookmarkStart w:id="12747" w:name="_Toc200971328"/>
      <w:bookmarkStart w:id="12748" w:name="_Toc207722660"/>
      <w:bookmarkStart w:id="12749" w:name="_Toc209521523"/>
      <w:bookmarkStart w:id="12750" w:name="_Toc218779337"/>
      <w:r>
        <w:rPr>
          <w:noProof/>
          <w:lang w:eastAsia="zh-CN"/>
        </w:rPr>
        <w:t>9.6</w:t>
      </w:r>
      <w:r>
        <w:t>.3.2.1</w:t>
      </w:r>
      <w:r>
        <w:tab/>
        <w:t>Description</w:t>
      </w:r>
      <w:bookmarkEnd w:id="12745"/>
      <w:bookmarkEnd w:id="12746"/>
      <w:bookmarkEnd w:id="12747"/>
      <w:bookmarkEnd w:id="12748"/>
      <w:bookmarkEnd w:id="12749"/>
      <w:bookmarkEnd w:id="12750"/>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2751" w:name="_Toc185516307"/>
      <w:bookmarkStart w:id="12752" w:name="_Toc192873615"/>
      <w:bookmarkStart w:id="12753" w:name="_Toc200971329"/>
      <w:bookmarkStart w:id="12754" w:name="_Toc207722661"/>
      <w:bookmarkStart w:id="12755" w:name="_Toc209521524"/>
      <w:bookmarkStart w:id="12756" w:name="_Toc218779338"/>
      <w:r>
        <w:rPr>
          <w:noProof/>
          <w:lang w:eastAsia="zh-CN"/>
        </w:rPr>
        <w:t>9.6</w:t>
      </w:r>
      <w:r>
        <w:t>.3.2.2</w:t>
      </w:r>
      <w:r>
        <w:tab/>
        <w:t>Resource Definition</w:t>
      </w:r>
      <w:bookmarkEnd w:id="12751"/>
      <w:bookmarkEnd w:id="12752"/>
      <w:bookmarkEnd w:id="12753"/>
      <w:bookmarkEnd w:id="12754"/>
      <w:bookmarkEnd w:id="12755"/>
      <w:bookmarkEnd w:id="12756"/>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40B4A">
      <w:pPr>
        <w:rPr>
          <w:rFonts w:ascii="Arial" w:hAnsi="Arial" w:cs="Arial"/>
        </w:rPr>
      </w:pPr>
      <w:r w:rsidRPr="00140B4A">
        <w:t>This resource shall support the resource URI variables defined in table 9.6.3.2.2-1.</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2757" w:name="_Toc185516308"/>
      <w:bookmarkStart w:id="12758" w:name="_Toc192873616"/>
      <w:bookmarkStart w:id="12759" w:name="_Toc200971330"/>
      <w:bookmarkStart w:id="12760" w:name="_Toc207722662"/>
      <w:bookmarkStart w:id="12761" w:name="_Toc209521525"/>
      <w:bookmarkStart w:id="12762" w:name="_Toc218779339"/>
      <w:r>
        <w:rPr>
          <w:noProof/>
          <w:lang w:eastAsia="zh-CN"/>
        </w:rPr>
        <w:lastRenderedPageBreak/>
        <w:t>9.6</w:t>
      </w:r>
      <w:r>
        <w:t>.3.2.3</w:t>
      </w:r>
      <w:r>
        <w:tab/>
        <w:t>Resource Standard Methods</w:t>
      </w:r>
      <w:bookmarkEnd w:id="12757"/>
      <w:bookmarkEnd w:id="12758"/>
      <w:bookmarkEnd w:id="12759"/>
      <w:bookmarkEnd w:id="12760"/>
      <w:bookmarkEnd w:id="12761"/>
      <w:bookmarkEnd w:id="12762"/>
    </w:p>
    <w:p w14:paraId="777E0D79" w14:textId="77777777" w:rsidR="001B4C79" w:rsidRDefault="001B4C79" w:rsidP="00450DFB">
      <w:pPr>
        <w:pStyle w:val="H6"/>
      </w:pPr>
      <w:bookmarkStart w:id="12763" w:name="_Toc185516309"/>
      <w:bookmarkStart w:id="12764" w:name="_Toc192873617"/>
      <w:bookmarkStart w:id="12765" w:name="_Toc200971331"/>
      <w:bookmarkStart w:id="12766" w:name="_Toc207722663"/>
      <w:bookmarkStart w:id="12767" w:name="_Toc209521526"/>
      <w:r>
        <w:rPr>
          <w:noProof/>
          <w:lang w:eastAsia="zh-CN"/>
        </w:rPr>
        <w:t>9.6</w:t>
      </w:r>
      <w:r>
        <w:t>.3.2.3.2</w:t>
      </w:r>
      <w:r>
        <w:tab/>
        <w:t>POST</w:t>
      </w:r>
      <w:bookmarkEnd w:id="12763"/>
      <w:bookmarkEnd w:id="12764"/>
      <w:bookmarkEnd w:id="12765"/>
      <w:bookmarkEnd w:id="12766"/>
      <w:bookmarkEnd w:id="12767"/>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2768" w:name="_Toc185516310"/>
      <w:bookmarkStart w:id="12769" w:name="_Toc192873618"/>
      <w:bookmarkStart w:id="12770" w:name="_Toc200971332"/>
      <w:bookmarkStart w:id="12771" w:name="_Toc207722664"/>
      <w:bookmarkStart w:id="12772" w:name="_Toc209521527"/>
      <w:bookmarkStart w:id="12773" w:name="_Toc218779340"/>
      <w:r>
        <w:rPr>
          <w:noProof/>
          <w:lang w:eastAsia="zh-CN"/>
        </w:rPr>
        <w:t>9.6</w:t>
      </w:r>
      <w:r>
        <w:t>.3.2.4</w:t>
      </w:r>
      <w:r>
        <w:tab/>
        <w:t>Resource Custom Operations</w:t>
      </w:r>
      <w:bookmarkEnd w:id="12768"/>
      <w:bookmarkEnd w:id="12769"/>
      <w:bookmarkEnd w:id="12770"/>
      <w:bookmarkEnd w:id="12771"/>
      <w:bookmarkEnd w:id="12772"/>
      <w:bookmarkEnd w:id="12773"/>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2774" w:name="_Toc185516311"/>
      <w:bookmarkStart w:id="12775" w:name="_Toc192873619"/>
      <w:bookmarkStart w:id="12776" w:name="_Toc200971333"/>
      <w:bookmarkStart w:id="12777" w:name="_Toc207722665"/>
      <w:bookmarkStart w:id="12778" w:name="_Toc209521528"/>
      <w:bookmarkStart w:id="12779" w:name="_Toc218779341"/>
      <w:r>
        <w:rPr>
          <w:noProof/>
          <w:lang w:eastAsia="zh-CN"/>
        </w:rPr>
        <w:t>9.6</w:t>
      </w:r>
      <w:r>
        <w:t>.3.3</w:t>
      </w:r>
      <w:r>
        <w:tab/>
        <w:t xml:space="preserve">Resource: Individual </w:t>
      </w:r>
      <w:r>
        <w:rPr>
          <w:lang w:val="en-US"/>
        </w:rPr>
        <w:t>ACR Events</w:t>
      </w:r>
      <w:r>
        <w:rPr>
          <w:rFonts w:eastAsia="DengXian"/>
        </w:rPr>
        <w:t xml:space="preserve"> Subscription</w:t>
      </w:r>
      <w:bookmarkEnd w:id="12774"/>
      <w:bookmarkEnd w:id="12775"/>
      <w:bookmarkEnd w:id="12776"/>
      <w:bookmarkEnd w:id="12777"/>
      <w:bookmarkEnd w:id="12778"/>
      <w:bookmarkEnd w:id="12779"/>
    </w:p>
    <w:p w14:paraId="62861399" w14:textId="77777777" w:rsidR="001B4C79" w:rsidRDefault="001B4C79" w:rsidP="001B4C79">
      <w:pPr>
        <w:pStyle w:val="Heading5"/>
      </w:pPr>
      <w:bookmarkStart w:id="12780" w:name="_Toc185516312"/>
      <w:bookmarkStart w:id="12781" w:name="_Toc192873620"/>
      <w:bookmarkStart w:id="12782" w:name="_Toc200971334"/>
      <w:bookmarkStart w:id="12783" w:name="_Toc207722666"/>
      <w:bookmarkStart w:id="12784" w:name="_Toc209521529"/>
      <w:bookmarkStart w:id="12785" w:name="_Toc218779342"/>
      <w:r>
        <w:rPr>
          <w:noProof/>
          <w:lang w:eastAsia="zh-CN"/>
        </w:rPr>
        <w:t>9.6</w:t>
      </w:r>
      <w:r>
        <w:t>.3.3.1</w:t>
      </w:r>
      <w:r>
        <w:tab/>
        <w:t>Description</w:t>
      </w:r>
      <w:bookmarkEnd w:id="12780"/>
      <w:bookmarkEnd w:id="12781"/>
      <w:bookmarkEnd w:id="12782"/>
      <w:bookmarkEnd w:id="12783"/>
      <w:bookmarkEnd w:id="12784"/>
      <w:bookmarkEnd w:id="12785"/>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2786" w:name="_Toc185516313"/>
      <w:bookmarkStart w:id="12787" w:name="_Toc192873621"/>
      <w:bookmarkStart w:id="12788" w:name="_Toc200971335"/>
      <w:bookmarkStart w:id="12789" w:name="_Toc207722667"/>
      <w:bookmarkStart w:id="12790" w:name="_Toc209521530"/>
      <w:bookmarkStart w:id="12791" w:name="_Toc218779343"/>
      <w:r>
        <w:rPr>
          <w:noProof/>
          <w:lang w:eastAsia="zh-CN"/>
        </w:rPr>
        <w:t>9.6</w:t>
      </w:r>
      <w:r>
        <w:t>.3.3.2</w:t>
      </w:r>
      <w:r>
        <w:tab/>
        <w:t>Resource Definition</w:t>
      </w:r>
      <w:bookmarkEnd w:id="12786"/>
      <w:bookmarkEnd w:id="12787"/>
      <w:bookmarkEnd w:id="12788"/>
      <w:bookmarkEnd w:id="12789"/>
      <w:bookmarkEnd w:id="12790"/>
      <w:bookmarkEnd w:id="12791"/>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40B4A">
      <w:pPr>
        <w:rPr>
          <w:rFonts w:ascii="Arial" w:hAnsi="Arial" w:cs="Arial"/>
        </w:rPr>
      </w:pPr>
      <w:r w:rsidRPr="00140B4A">
        <w:t>This resource shall support the resource URI variables defined in table 9.6.3.3.2-1.</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2792" w:name="_Toc185516314"/>
      <w:bookmarkStart w:id="12793" w:name="_Toc192873622"/>
      <w:bookmarkStart w:id="12794" w:name="_Toc200971336"/>
      <w:bookmarkStart w:id="12795" w:name="_Toc207722668"/>
      <w:bookmarkStart w:id="12796" w:name="_Toc209521531"/>
      <w:bookmarkStart w:id="12797" w:name="_Toc218779344"/>
      <w:r>
        <w:rPr>
          <w:noProof/>
          <w:lang w:eastAsia="zh-CN"/>
        </w:rPr>
        <w:t>9.6</w:t>
      </w:r>
      <w:r>
        <w:t>.3.3.3</w:t>
      </w:r>
      <w:r>
        <w:tab/>
        <w:t>Resource Standard Methods</w:t>
      </w:r>
      <w:bookmarkEnd w:id="12792"/>
      <w:bookmarkEnd w:id="12793"/>
      <w:bookmarkEnd w:id="12794"/>
      <w:bookmarkEnd w:id="12795"/>
      <w:bookmarkEnd w:id="12796"/>
      <w:bookmarkEnd w:id="12797"/>
    </w:p>
    <w:p w14:paraId="2396315D" w14:textId="77777777" w:rsidR="001B4C79" w:rsidRDefault="001B4C79" w:rsidP="00450DFB">
      <w:pPr>
        <w:pStyle w:val="H6"/>
      </w:pPr>
      <w:bookmarkStart w:id="12798" w:name="_Toc185516315"/>
      <w:bookmarkStart w:id="12799" w:name="_Toc192873623"/>
      <w:bookmarkStart w:id="12800" w:name="_Toc200971337"/>
      <w:bookmarkStart w:id="12801" w:name="_Toc207722669"/>
      <w:bookmarkStart w:id="12802" w:name="_Toc209521532"/>
      <w:r>
        <w:rPr>
          <w:noProof/>
          <w:lang w:eastAsia="zh-CN"/>
        </w:rPr>
        <w:t>9.6</w:t>
      </w:r>
      <w:r>
        <w:t>.3.3.3.1</w:t>
      </w:r>
      <w:r>
        <w:tab/>
        <w:t>GET</w:t>
      </w:r>
      <w:bookmarkEnd w:id="12798"/>
      <w:bookmarkEnd w:id="12799"/>
      <w:bookmarkEnd w:id="12800"/>
      <w:bookmarkEnd w:id="12801"/>
      <w:bookmarkEnd w:id="12802"/>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450DFB">
      <w:pPr>
        <w:pStyle w:val="H6"/>
      </w:pPr>
      <w:bookmarkStart w:id="12803" w:name="_Toc185516316"/>
      <w:bookmarkStart w:id="12804" w:name="_Toc192873624"/>
      <w:bookmarkStart w:id="12805" w:name="_Toc200971338"/>
      <w:bookmarkStart w:id="12806" w:name="_Toc207722670"/>
      <w:bookmarkStart w:id="12807" w:name="_Toc209521533"/>
      <w:r>
        <w:rPr>
          <w:noProof/>
          <w:lang w:eastAsia="zh-CN"/>
        </w:rPr>
        <w:t>9.6</w:t>
      </w:r>
      <w:r>
        <w:t>.3.3.3.2</w:t>
      </w:r>
      <w:r>
        <w:tab/>
        <w:t>PUT</w:t>
      </w:r>
      <w:bookmarkEnd w:id="12803"/>
      <w:bookmarkEnd w:id="12804"/>
      <w:bookmarkEnd w:id="12805"/>
      <w:bookmarkEnd w:id="12806"/>
      <w:bookmarkEnd w:id="12807"/>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450DFB">
      <w:pPr>
        <w:pStyle w:val="H6"/>
      </w:pPr>
      <w:bookmarkStart w:id="12808" w:name="_Toc185516317"/>
      <w:bookmarkStart w:id="12809" w:name="_Toc192873625"/>
      <w:bookmarkStart w:id="12810" w:name="_Toc200971339"/>
      <w:bookmarkStart w:id="12811" w:name="_Toc207722671"/>
      <w:bookmarkStart w:id="12812" w:name="_Toc209521534"/>
      <w:r>
        <w:rPr>
          <w:noProof/>
          <w:lang w:eastAsia="zh-CN"/>
        </w:rPr>
        <w:t>9.6</w:t>
      </w:r>
      <w:r>
        <w:t>.3.3.3.3</w:t>
      </w:r>
      <w:r>
        <w:tab/>
        <w:t>PATCH</w:t>
      </w:r>
      <w:bookmarkEnd w:id="12808"/>
      <w:bookmarkEnd w:id="12809"/>
      <w:bookmarkEnd w:id="12810"/>
      <w:bookmarkEnd w:id="12811"/>
      <w:bookmarkEnd w:id="12812"/>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450DFB">
      <w:pPr>
        <w:pStyle w:val="H6"/>
      </w:pPr>
      <w:bookmarkStart w:id="12813" w:name="_Toc185516318"/>
      <w:bookmarkStart w:id="12814" w:name="_Toc192873626"/>
      <w:bookmarkStart w:id="12815" w:name="_Toc200971340"/>
      <w:bookmarkStart w:id="12816" w:name="_Toc207722672"/>
      <w:bookmarkStart w:id="12817" w:name="_Toc209521535"/>
      <w:r>
        <w:rPr>
          <w:noProof/>
          <w:lang w:eastAsia="zh-CN"/>
        </w:rPr>
        <w:t>9.6</w:t>
      </w:r>
      <w:r>
        <w:t>.3.3.3.4</w:t>
      </w:r>
      <w:r>
        <w:tab/>
        <w:t>DELETE</w:t>
      </w:r>
      <w:bookmarkEnd w:id="12813"/>
      <w:bookmarkEnd w:id="12814"/>
      <w:bookmarkEnd w:id="12815"/>
      <w:bookmarkEnd w:id="12816"/>
      <w:bookmarkEnd w:id="12817"/>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2818" w:name="_Toc185516319"/>
      <w:bookmarkStart w:id="12819" w:name="_Toc192873627"/>
      <w:bookmarkStart w:id="12820" w:name="_Toc200971341"/>
      <w:bookmarkStart w:id="12821" w:name="_Toc207722673"/>
      <w:bookmarkStart w:id="12822" w:name="_Toc209521536"/>
      <w:bookmarkStart w:id="12823" w:name="_Toc218779345"/>
      <w:r>
        <w:rPr>
          <w:noProof/>
          <w:lang w:eastAsia="zh-CN"/>
        </w:rPr>
        <w:t>9.6</w:t>
      </w:r>
      <w:r>
        <w:t>.3.3.4</w:t>
      </w:r>
      <w:r>
        <w:tab/>
        <w:t>Resource Custom Operations</w:t>
      </w:r>
      <w:bookmarkEnd w:id="12818"/>
      <w:bookmarkEnd w:id="12819"/>
      <w:bookmarkEnd w:id="12820"/>
      <w:bookmarkEnd w:id="12821"/>
      <w:bookmarkEnd w:id="12822"/>
      <w:bookmarkEnd w:id="1282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2824" w:name="_Toc185516320"/>
      <w:bookmarkStart w:id="12825" w:name="_Toc192873628"/>
      <w:bookmarkStart w:id="12826" w:name="_Toc200971342"/>
      <w:bookmarkStart w:id="12827" w:name="_Toc207722674"/>
      <w:bookmarkStart w:id="12828" w:name="_Toc209521537"/>
      <w:bookmarkStart w:id="12829" w:name="_Toc218779346"/>
      <w:r>
        <w:t>9.6.4</w:t>
      </w:r>
      <w:r>
        <w:tab/>
        <w:t>Custom Operations without associated resources</w:t>
      </w:r>
      <w:bookmarkEnd w:id="12824"/>
      <w:bookmarkEnd w:id="12825"/>
      <w:bookmarkEnd w:id="12826"/>
      <w:bookmarkEnd w:id="12827"/>
      <w:bookmarkEnd w:id="12828"/>
      <w:bookmarkEnd w:id="12829"/>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2830" w:name="_Toc185516321"/>
      <w:bookmarkStart w:id="12831" w:name="_Toc192873629"/>
      <w:bookmarkStart w:id="12832" w:name="_Toc200971343"/>
      <w:bookmarkStart w:id="12833" w:name="_Toc207722675"/>
      <w:bookmarkStart w:id="12834" w:name="_Toc209521538"/>
      <w:bookmarkStart w:id="12835" w:name="_Toc218779347"/>
      <w:r>
        <w:t>9.6.5</w:t>
      </w:r>
      <w:r>
        <w:tab/>
        <w:t>Notifications</w:t>
      </w:r>
      <w:bookmarkEnd w:id="12830"/>
      <w:bookmarkEnd w:id="12831"/>
      <w:bookmarkEnd w:id="12832"/>
      <w:bookmarkEnd w:id="12833"/>
      <w:bookmarkEnd w:id="12834"/>
      <w:bookmarkEnd w:id="12835"/>
    </w:p>
    <w:p w14:paraId="28B9A01B" w14:textId="77777777" w:rsidR="001B4C79" w:rsidRPr="00D00D02" w:rsidRDefault="001B4C79" w:rsidP="001B4C79">
      <w:pPr>
        <w:pStyle w:val="Heading4"/>
      </w:pPr>
      <w:bookmarkStart w:id="12836" w:name="_Toc185516322"/>
      <w:bookmarkStart w:id="12837" w:name="_Toc192873630"/>
      <w:bookmarkStart w:id="12838" w:name="_Toc200971344"/>
      <w:bookmarkStart w:id="12839" w:name="_Toc207722676"/>
      <w:bookmarkStart w:id="12840" w:name="_Toc209521539"/>
      <w:bookmarkStart w:id="12841" w:name="_Toc218779348"/>
      <w:r>
        <w:rPr>
          <w:noProof/>
          <w:lang w:eastAsia="zh-CN"/>
        </w:rPr>
        <w:t>9.6</w:t>
      </w:r>
      <w:r w:rsidRPr="00D00D02">
        <w:t>.5.1</w:t>
      </w:r>
      <w:r w:rsidRPr="00D00D02">
        <w:tab/>
        <w:t>General</w:t>
      </w:r>
      <w:bookmarkEnd w:id="12836"/>
      <w:bookmarkEnd w:id="12837"/>
      <w:bookmarkEnd w:id="12838"/>
      <w:bookmarkEnd w:id="12839"/>
      <w:bookmarkEnd w:id="12840"/>
      <w:bookmarkEnd w:id="1284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2842" w:name="_Toc185516323"/>
      <w:bookmarkStart w:id="12843" w:name="_Toc192873631"/>
      <w:bookmarkStart w:id="12844" w:name="_Toc200971345"/>
      <w:bookmarkStart w:id="12845" w:name="_Toc207722677"/>
      <w:bookmarkStart w:id="12846" w:name="_Toc209521540"/>
      <w:bookmarkStart w:id="12847" w:name="_Toc218779349"/>
      <w:r>
        <w:rPr>
          <w:noProof/>
          <w:lang w:eastAsia="zh-CN"/>
        </w:rPr>
        <w:t>9.6</w:t>
      </w:r>
      <w:r w:rsidRPr="00D00D02">
        <w:t>.5.2</w:t>
      </w:r>
      <w:r w:rsidRPr="00D00D02">
        <w:tab/>
      </w:r>
      <w:r>
        <w:rPr>
          <w:lang w:val="en-US"/>
        </w:rPr>
        <w:t>ACR Events</w:t>
      </w:r>
      <w:r w:rsidRPr="00D00D02">
        <w:t xml:space="preserve"> Notification</w:t>
      </w:r>
      <w:bookmarkEnd w:id="12842"/>
      <w:bookmarkEnd w:id="12843"/>
      <w:bookmarkEnd w:id="12844"/>
      <w:bookmarkEnd w:id="12845"/>
      <w:bookmarkEnd w:id="12846"/>
      <w:bookmarkEnd w:id="12847"/>
    </w:p>
    <w:p w14:paraId="422DE203" w14:textId="77777777" w:rsidR="001B4C79" w:rsidRPr="00D00D02" w:rsidRDefault="001B4C79" w:rsidP="001B4C79">
      <w:pPr>
        <w:pStyle w:val="Heading5"/>
        <w:rPr>
          <w:noProof/>
        </w:rPr>
      </w:pPr>
      <w:bookmarkStart w:id="12848" w:name="_Toc185516324"/>
      <w:bookmarkStart w:id="12849" w:name="_Toc192873632"/>
      <w:bookmarkStart w:id="12850" w:name="_Toc200971346"/>
      <w:bookmarkStart w:id="12851" w:name="_Toc207722678"/>
      <w:bookmarkStart w:id="12852" w:name="_Toc209521541"/>
      <w:bookmarkStart w:id="12853" w:name="_Toc218779350"/>
      <w:r>
        <w:rPr>
          <w:noProof/>
          <w:lang w:eastAsia="zh-CN"/>
        </w:rPr>
        <w:t>9.6</w:t>
      </w:r>
      <w:r w:rsidRPr="00D00D02">
        <w:t>.5.2</w:t>
      </w:r>
      <w:r w:rsidRPr="00D00D02">
        <w:rPr>
          <w:noProof/>
        </w:rPr>
        <w:t>.1</w:t>
      </w:r>
      <w:r w:rsidRPr="00D00D02">
        <w:rPr>
          <w:noProof/>
        </w:rPr>
        <w:tab/>
        <w:t>Description</w:t>
      </w:r>
      <w:bookmarkEnd w:id="12848"/>
      <w:bookmarkEnd w:id="12849"/>
      <w:bookmarkEnd w:id="12850"/>
      <w:bookmarkEnd w:id="12851"/>
      <w:bookmarkEnd w:id="12852"/>
      <w:bookmarkEnd w:id="1285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2854" w:name="_Toc185516325"/>
      <w:bookmarkStart w:id="12855" w:name="_Toc192873633"/>
      <w:bookmarkStart w:id="12856" w:name="_Toc200971347"/>
      <w:bookmarkStart w:id="12857" w:name="_Toc207722679"/>
      <w:bookmarkStart w:id="12858" w:name="_Toc209521542"/>
      <w:bookmarkStart w:id="12859" w:name="_Toc218779351"/>
      <w:r>
        <w:rPr>
          <w:noProof/>
          <w:lang w:eastAsia="zh-CN"/>
        </w:rPr>
        <w:t>9.6</w:t>
      </w:r>
      <w:r w:rsidRPr="00D00D02">
        <w:t>.5.2</w:t>
      </w:r>
      <w:r w:rsidRPr="00D00D02">
        <w:rPr>
          <w:noProof/>
        </w:rPr>
        <w:t>.2</w:t>
      </w:r>
      <w:r w:rsidRPr="00D00D02">
        <w:rPr>
          <w:noProof/>
        </w:rPr>
        <w:tab/>
        <w:t>Target URI</w:t>
      </w:r>
      <w:bookmarkEnd w:id="12854"/>
      <w:bookmarkEnd w:id="12855"/>
      <w:bookmarkEnd w:id="12856"/>
      <w:bookmarkEnd w:id="12857"/>
      <w:bookmarkEnd w:id="12858"/>
      <w:bookmarkEnd w:id="12859"/>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2860" w:name="_Toc185516326"/>
      <w:bookmarkStart w:id="12861" w:name="_Toc192873634"/>
      <w:bookmarkStart w:id="12862" w:name="_Toc200971348"/>
      <w:bookmarkStart w:id="12863" w:name="_Toc207722680"/>
      <w:bookmarkStart w:id="12864" w:name="_Toc209521543"/>
      <w:bookmarkStart w:id="12865" w:name="_Toc218779352"/>
      <w:r>
        <w:rPr>
          <w:noProof/>
          <w:lang w:eastAsia="zh-CN"/>
        </w:rPr>
        <w:t>9.6</w:t>
      </w:r>
      <w:r w:rsidRPr="00D00D02">
        <w:t>.5.2</w:t>
      </w:r>
      <w:r w:rsidRPr="00D00D02">
        <w:rPr>
          <w:noProof/>
        </w:rPr>
        <w:t>.3</w:t>
      </w:r>
      <w:r w:rsidRPr="00D00D02">
        <w:rPr>
          <w:noProof/>
        </w:rPr>
        <w:tab/>
        <w:t>Standard Methods</w:t>
      </w:r>
      <w:bookmarkEnd w:id="12860"/>
      <w:bookmarkEnd w:id="12861"/>
      <w:bookmarkEnd w:id="12862"/>
      <w:bookmarkEnd w:id="12863"/>
      <w:bookmarkEnd w:id="12864"/>
      <w:bookmarkEnd w:id="12865"/>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2866" w:name="_Toc185516327"/>
      <w:bookmarkStart w:id="12867" w:name="_Toc192873635"/>
      <w:bookmarkStart w:id="12868" w:name="_Toc200971349"/>
      <w:bookmarkStart w:id="12869" w:name="_Toc207722681"/>
      <w:bookmarkStart w:id="12870" w:name="_Toc209521544"/>
      <w:bookmarkStart w:id="12871" w:name="_Toc218779353"/>
      <w:r>
        <w:t>9.6.6</w:t>
      </w:r>
      <w:r>
        <w:tab/>
        <w:t>Data Model</w:t>
      </w:r>
      <w:bookmarkEnd w:id="12866"/>
      <w:bookmarkEnd w:id="12867"/>
      <w:bookmarkEnd w:id="12868"/>
      <w:bookmarkEnd w:id="12869"/>
      <w:bookmarkEnd w:id="12870"/>
      <w:bookmarkEnd w:id="12871"/>
    </w:p>
    <w:p w14:paraId="5C44641F" w14:textId="77777777" w:rsidR="001B4C79" w:rsidRDefault="001B4C79" w:rsidP="001B4C79">
      <w:pPr>
        <w:pStyle w:val="Heading4"/>
      </w:pPr>
      <w:bookmarkStart w:id="12872" w:name="_Toc185516328"/>
      <w:bookmarkStart w:id="12873" w:name="_Toc192873636"/>
      <w:bookmarkStart w:id="12874" w:name="_Toc200971350"/>
      <w:bookmarkStart w:id="12875" w:name="_Toc207722682"/>
      <w:bookmarkStart w:id="12876" w:name="_Toc209521545"/>
      <w:bookmarkStart w:id="12877" w:name="_Toc218779354"/>
      <w:r>
        <w:t>9.6.6.1</w:t>
      </w:r>
      <w:r>
        <w:tab/>
        <w:t>General</w:t>
      </w:r>
      <w:bookmarkEnd w:id="12872"/>
      <w:bookmarkEnd w:id="12873"/>
      <w:bookmarkEnd w:id="12874"/>
      <w:bookmarkEnd w:id="12875"/>
      <w:bookmarkEnd w:id="12876"/>
      <w:bookmarkEnd w:id="12877"/>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2878" w:name="_Toc185516329"/>
      <w:bookmarkStart w:id="12879" w:name="_Toc192873637"/>
      <w:bookmarkStart w:id="12880" w:name="_Toc200971351"/>
      <w:bookmarkStart w:id="12881" w:name="_Toc207722683"/>
      <w:bookmarkStart w:id="12882" w:name="_Toc209521546"/>
      <w:bookmarkStart w:id="12883" w:name="_Toc218779355"/>
      <w:r>
        <w:t>9.6</w:t>
      </w:r>
      <w:r>
        <w:rPr>
          <w:lang w:val="en-US"/>
        </w:rPr>
        <w:t>.6.2</w:t>
      </w:r>
      <w:r>
        <w:rPr>
          <w:lang w:val="en-US"/>
        </w:rPr>
        <w:tab/>
        <w:t>Structured data types</w:t>
      </w:r>
      <w:bookmarkEnd w:id="12878"/>
      <w:bookmarkEnd w:id="12879"/>
      <w:bookmarkEnd w:id="12880"/>
      <w:bookmarkEnd w:id="12881"/>
      <w:bookmarkEnd w:id="12882"/>
      <w:bookmarkEnd w:id="12883"/>
    </w:p>
    <w:p w14:paraId="4D516C7C" w14:textId="77777777" w:rsidR="001B4C79" w:rsidRDefault="001B4C79" w:rsidP="001B4C79">
      <w:pPr>
        <w:pStyle w:val="Heading5"/>
      </w:pPr>
      <w:bookmarkStart w:id="12884" w:name="_Toc185516330"/>
      <w:bookmarkStart w:id="12885" w:name="_Toc192873638"/>
      <w:bookmarkStart w:id="12886" w:name="_Toc200971352"/>
      <w:bookmarkStart w:id="12887" w:name="_Toc207722684"/>
      <w:bookmarkStart w:id="12888" w:name="_Toc209521547"/>
      <w:bookmarkStart w:id="12889" w:name="_Toc218779356"/>
      <w:r>
        <w:t>9.6.6.2.1</w:t>
      </w:r>
      <w:r>
        <w:tab/>
        <w:t>Introduction</w:t>
      </w:r>
      <w:bookmarkEnd w:id="12884"/>
      <w:bookmarkEnd w:id="12885"/>
      <w:bookmarkEnd w:id="12886"/>
      <w:bookmarkEnd w:id="12887"/>
      <w:bookmarkEnd w:id="12888"/>
      <w:bookmarkEnd w:id="12889"/>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2890" w:name="_Toc185516331"/>
      <w:bookmarkStart w:id="12891" w:name="_Toc192873639"/>
      <w:bookmarkStart w:id="12892" w:name="_Toc200971353"/>
      <w:bookmarkStart w:id="12893" w:name="_Toc207722685"/>
      <w:bookmarkStart w:id="12894" w:name="_Toc209521548"/>
      <w:bookmarkStart w:id="12895" w:name="_Toc218779357"/>
      <w:r>
        <w:t>9.6.6.2.2</w:t>
      </w:r>
      <w:r>
        <w:tab/>
        <w:t xml:space="preserve">Type: </w:t>
      </w:r>
      <w:r>
        <w:rPr>
          <w:lang w:val="en-US"/>
        </w:rPr>
        <w:t>AcrEvents</w:t>
      </w:r>
      <w:r w:rsidRPr="00AC0183">
        <w:t>Subsc</w:t>
      </w:r>
      <w:bookmarkEnd w:id="12890"/>
      <w:bookmarkEnd w:id="12891"/>
      <w:bookmarkEnd w:id="12892"/>
      <w:bookmarkEnd w:id="12893"/>
      <w:bookmarkEnd w:id="12894"/>
      <w:bookmarkEnd w:id="12895"/>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tbl>
    <w:p w14:paraId="279CB945" w14:textId="77777777" w:rsidR="001B4C79" w:rsidRPr="00B75498" w:rsidRDefault="001B4C79" w:rsidP="001B4C79"/>
    <w:p w14:paraId="427C635C" w14:textId="77777777" w:rsidR="001B4C79" w:rsidRDefault="001B4C79" w:rsidP="001B4C79">
      <w:pPr>
        <w:pStyle w:val="Heading5"/>
      </w:pPr>
      <w:bookmarkStart w:id="12896" w:name="_Toc185516332"/>
      <w:bookmarkStart w:id="12897" w:name="_Toc192873640"/>
      <w:bookmarkStart w:id="12898" w:name="_Toc200971354"/>
      <w:bookmarkStart w:id="12899" w:name="_Toc207722686"/>
      <w:bookmarkStart w:id="12900" w:name="_Toc209521549"/>
      <w:bookmarkStart w:id="12901" w:name="_Toc218779358"/>
      <w:r>
        <w:lastRenderedPageBreak/>
        <w:t>9.6.6.2.3</w:t>
      </w:r>
      <w:r>
        <w:tab/>
        <w:t xml:space="preserve">Type: </w:t>
      </w:r>
      <w:r>
        <w:rPr>
          <w:lang w:val="en-US"/>
        </w:rPr>
        <w:t>AcrEvents</w:t>
      </w:r>
      <w:r w:rsidRPr="00AC0183">
        <w:t>Subsc</w:t>
      </w:r>
      <w:r>
        <w:t>Patch</w:t>
      </w:r>
      <w:bookmarkEnd w:id="12896"/>
      <w:bookmarkEnd w:id="12897"/>
      <w:bookmarkEnd w:id="12898"/>
      <w:bookmarkEnd w:id="12899"/>
      <w:bookmarkEnd w:id="12900"/>
      <w:bookmarkEnd w:id="12901"/>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tbl>
    <w:p w14:paraId="7959A717" w14:textId="77777777" w:rsidR="001B4C79" w:rsidRDefault="001B4C79" w:rsidP="001B4C79">
      <w:pPr>
        <w:rPr>
          <w:lang w:val="en-US"/>
        </w:rPr>
      </w:pPr>
    </w:p>
    <w:p w14:paraId="7F6C1C95" w14:textId="77777777" w:rsidR="001B4C79" w:rsidRDefault="001B4C79" w:rsidP="001B4C79">
      <w:pPr>
        <w:pStyle w:val="Heading5"/>
      </w:pPr>
      <w:bookmarkStart w:id="12902" w:name="_Toc185516333"/>
      <w:bookmarkStart w:id="12903" w:name="_Toc192873641"/>
      <w:bookmarkStart w:id="12904" w:name="_Toc200971355"/>
      <w:bookmarkStart w:id="12905" w:name="_Toc207722687"/>
      <w:bookmarkStart w:id="12906" w:name="_Toc209521550"/>
      <w:bookmarkStart w:id="12907" w:name="_Toc218779359"/>
      <w:r>
        <w:t>9.6.6.2.4</w:t>
      </w:r>
      <w:r>
        <w:tab/>
        <w:t xml:space="preserve">Type: </w:t>
      </w:r>
      <w:r>
        <w:rPr>
          <w:lang w:val="en-US"/>
        </w:rPr>
        <w:t>AcrEvents</w:t>
      </w:r>
      <w:r>
        <w:t>Notif</w:t>
      </w:r>
      <w:bookmarkEnd w:id="12902"/>
      <w:bookmarkEnd w:id="12903"/>
      <w:bookmarkEnd w:id="12904"/>
      <w:bookmarkEnd w:id="12905"/>
      <w:bookmarkEnd w:id="12906"/>
      <w:bookmarkEnd w:id="12907"/>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2908" w:name="_Toc185516334"/>
      <w:bookmarkStart w:id="12909" w:name="_Toc192873642"/>
      <w:bookmarkStart w:id="12910" w:name="_Toc200971356"/>
      <w:bookmarkStart w:id="12911" w:name="_Toc207722688"/>
      <w:bookmarkStart w:id="12912" w:name="_Toc209521551"/>
      <w:bookmarkStart w:id="12913" w:name="_Toc218779360"/>
      <w:r>
        <w:t>9.6</w:t>
      </w:r>
      <w:r>
        <w:rPr>
          <w:lang w:val="en-US"/>
        </w:rPr>
        <w:t>.6.3</w:t>
      </w:r>
      <w:r>
        <w:rPr>
          <w:lang w:val="en-US"/>
        </w:rPr>
        <w:tab/>
        <w:t>Simple data types and enumerations</w:t>
      </w:r>
      <w:bookmarkEnd w:id="12908"/>
      <w:bookmarkEnd w:id="12909"/>
      <w:bookmarkEnd w:id="12910"/>
      <w:bookmarkEnd w:id="12911"/>
      <w:bookmarkEnd w:id="12912"/>
      <w:bookmarkEnd w:id="12913"/>
    </w:p>
    <w:p w14:paraId="4FB36304" w14:textId="77777777" w:rsidR="001B4C79" w:rsidRPr="000E1D0D" w:rsidRDefault="001B4C79" w:rsidP="001B4C79">
      <w:pPr>
        <w:pStyle w:val="Heading5"/>
      </w:pPr>
      <w:bookmarkStart w:id="12914" w:name="_Toc185516335"/>
      <w:bookmarkStart w:id="12915" w:name="_Toc192873643"/>
      <w:bookmarkStart w:id="12916" w:name="_Toc200971357"/>
      <w:bookmarkStart w:id="12917" w:name="_Toc207722689"/>
      <w:bookmarkStart w:id="12918" w:name="_Toc209521552"/>
      <w:bookmarkStart w:id="12919" w:name="_Toc218779361"/>
      <w:r>
        <w:t>9.6</w:t>
      </w:r>
      <w:r>
        <w:rPr>
          <w:lang w:val="en-US"/>
        </w:rPr>
        <w:t>.6.3</w:t>
      </w:r>
      <w:r w:rsidRPr="000E1D0D">
        <w:t>.1</w:t>
      </w:r>
      <w:r w:rsidRPr="000E1D0D">
        <w:tab/>
        <w:t>Introduction</w:t>
      </w:r>
      <w:bookmarkEnd w:id="12914"/>
      <w:bookmarkEnd w:id="12915"/>
      <w:bookmarkEnd w:id="12916"/>
      <w:bookmarkEnd w:id="12917"/>
      <w:bookmarkEnd w:id="12918"/>
      <w:bookmarkEnd w:id="12919"/>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2920" w:name="_Toc185516336"/>
      <w:bookmarkStart w:id="12921" w:name="_Toc192873644"/>
      <w:bookmarkStart w:id="12922" w:name="_Toc200971358"/>
      <w:bookmarkStart w:id="12923" w:name="_Toc207722690"/>
      <w:bookmarkStart w:id="12924" w:name="_Toc209521553"/>
      <w:bookmarkStart w:id="12925" w:name="_Toc218779362"/>
      <w:r>
        <w:t>9.6</w:t>
      </w:r>
      <w:r>
        <w:rPr>
          <w:lang w:val="en-US"/>
        </w:rPr>
        <w:t>.6.3</w:t>
      </w:r>
      <w:r w:rsidRPr="000E1D0D">
        <w:t>.2</w:t>
      </w:r>
      <w:r w:rsidRPr="000E1D0D">
        <w:tab/>
        <w:t>Simple data types</w:t>
      </w:r>
      <w:bookmarkEnd w:id="12920"/>
      <w:bookmarkEnd w:id="12921"/>
      <w:bookmarkEnd w:id="12922"/>
      <w:bookmarkEnd w:id="12923"/>
      <w:bookmarkEnd w:id="12924"/>
      <w:bookmarkEnd w:id="12925"/>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2926" w:name="_Toc185516337"/>
      <w:bookmarkStart w:id="12927" w:name="_Toc192873645"/>
      <w:bookmarkStart w:id="12928" w:name="_Toc200971359"/>
      <w:bookmarkStart w:id="12929" w:name="_Toc207722691"/>
      <w:bookmarkStart w:id="12930" w:name="_Toc209521554"/>
      <w:bookmarkStart w:id="12931" w:name="_Toc218779363"/>
      <w:r>
        <w:t>9.6.6.3.3</w:t>
      </w:r>
      <w:r>
        <w:tab/>
        <w:t xml:space="preserve">Enumeration: </w:t>
      </w:r>
      <w:r>
        <w:rPr>
          <w:rFonts w:hint="eastAsia"/>
          <w:lang w:eastAsia="zh-CN"/>
        </w:rPr>
        <w:t>Acr</w:t>
      </w:r>
      <w:r>
        <w:t>Event</w:t>
      </w:r>
      <w:bookmarkEnd w:id="12926"/>
      <w:bookmarkEnd w:id="12927"/>
      <w:bookmarkEnd w:id="12928"/>
      <w:bookmarkEnd w:id="12929"/>
      <w:bookmarkEnd w:id="12930"/>
      <w:bookmarkEnd w:id="12931"/>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2932" w:name="_Toc185516338"/>
      <w:bookmarkStart w:id="12933" w:name="_Toc192873646"/>
      <w:bookmarkStart w:id="12934" w:name="_Toc200971360"/>
      <w:bookmarkStart w:id="12935" w:name="_Toc207722692"/>
      <w:bookmarkStart w:id="12936" w:name="_Toc209521555"/>
      <w:bookmarkStart w:id="12937" w:name="_Toc218779364"/>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932"/>
      <w:bookmarkEnd w:id="12933"/>
      <w:bookmarkEnd w:id="12934"/>
      <w:bookmarkEnd w:id="12935"/>
      <w:bookmarkEnd w:id="12936"/>
      <w:bookmarkEnd w:id="12937"/>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2938" w:name="_Toc185516339"/>
      <w:bookmarkStart w:id="12939" w:name="_Toc192873647"/>
      <w:bookmarkStart w:id="12940" w:name="_Toc200971361"/>
      <w:bookmarkStart w:id="12941" w:name="_Toc207722693"/>
      <w:bookmarkStart w:id="12942" w:name="_Toc209521556"/>
      <w:bookmarkStart w:id="12943" w:name="_Toc218779365"/>
      <w:r>
        <w:t>9.6</w:t>
      </w:r>
      <w:r>
        <w:rPr>
          <w:lang w:val="en-US"/>
        </w:rPr>
        <w:t>.6</w:t>
      </w:r>
      <w:r w:rsidRPr="000E1D0D">
        <w:t>.5</w:t>
      </w:r>
      <w:r w:rsidRPr="000E1D0D">
        <w:tab/>
        <w:t>Binary data</w:t>
      </w:r>
      <w:bookmarkEnd w:id="12938"/>
      <w:bookmarkEnd w:id="12939"/>
      <w:bookmarkEnd w:id="12940"/>
      <w:bookmarkEnd w:id="12941"/>
      <w:bookmarkEnd w:id="12942"/>
      <w:bookmarkEnd w:id="12943"/>
    </w:p>
    <w:p w14:paraId="7D930861" w14:textId="77777777" w:rsidR="001B4C79" w:rsidRPr="000E1D0D" w:rsidRDefault="001B4C79" w:rsidP="001B4C79">
      <w:pPr>
        <w:pStyle w:val="Heading5"/>
      </w:pPr>
      <w:bookmarkStart w:id="12944" w:name="_Toc185516340"/>
      <w:bookmarkStart w:id="12945" w:name="_Toc192873648"/>
      <w:bookmarkStart w:id="12946" w:name="_Toc200971362"/>
      <w:bookmarkStart w:id="12947" w:name="_Toc207722694"/>
      <w:bookmarkStart w:id="12948" w:name="_Toc209521557"/>
      <w:bookmarkStart w:id="12949" w:name="_Toc218779366"/>
      <w:r>
        <w:t>9.6</w:t>
      </w:r>
      <w:r>
        <w:rPr>
          <w:lang w:val="en-US"/>
        </w:rPr>
        <w:t>.6</w:t>
      </w:r>
      <w:r w:rsidRPr="000E1D0D">
        <w:t>.5.1</w:t>
      </w:r>
      <w:r w:rsidRPr="000E1D0D">
        <w:tab/>
        <w:t>Binary Data Types</w:t>
      </w:r>
      <w:bookmarkEnd w:id="12944"/>
      <w:bookmarkEnd w:id="12945"/>
      <w:bookmarkEnd w:id="12946"/>
      <w:bookmarkEnd w:id="12947"/>
      <w:bookmarkEnd w:id="12948"/>
      <w:bookmarkEnd w:id="12949"/>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2950" w:name="_Toc185516341"/>
      <w:bookmarkStart w:id="12951" w:name="_Toc192873649"/>
      <w:bookmarkStart w:id="12952" w:name="_Toc200971363"/>
      <w:bookmarkStart w:id="12953" w:name="_Toc207722695"/>
      <w:bookmarkStart w:id="12954" w:name="_Toc209521558"/>
      <w:bookmarkStart w:id="12955" w:name="_Toc218779367"/>
      <w:r>
        <w:t>9.6.7</w:t>
      </w:r>
      <w:r>
        <w:tab/>
        <w:t>Error Handling</w:t>
      </w:r>
      <w:bookmarkEnd w:id="12950"/>
      <w:bookmarkEnd w:id="12951"/>
      <w:bookmarkEnd w:id="12952"/>
      <w:bookmarkEnd w:id="12953"/>
      <w:bookmarkEnd w:id="12954"/>
      <w:bookmarkEnd w:id="12955"/>
    </w:p>
    <w:p w14:paraId="06359C33" w14:textId="77777777" w:rsidR="001B4C79" w:rsidRDefault="001B4C79" w:rsidP="001B4C79">
      <w:pPr>
        <w:pStyle w:val="Heading4"/>
      </w:pPr>
      <w:bookmarkStart w:id="12956" w:name="_Toc185516342"/>
      <w:bookmarkStart w:id="12957" w:name="_Toc192873650"/>
      <w:bookmarkStart w:id="12958" w:name="_Toc200971364"/>
      <w:bookmarkStart w:id="12959" w:name="_Toc207722696"/>
      <w:bookmarkStart w:id="12960" w:name="_Toc209521559"/>
      <w:bookmarkStart w:id="12961" w:name="_Toc218779368"/>
      <w:r>
        <w:t>9.6.7.1</w:t>
      </w:r>
      <w:r>
        <w:tab/>
        <w:t>General</w:t>
      </w:r>
      <w:bookmarkEnd w:id="12956"/>
      <w:bookmarkEnd w:id="12957"/>
      <w:bookmarkEnd w:id="12958"/>
      <w:bookmarkEnd w:id="12959"/>
      <w:bookmarkEnd w:id="12960"/>
      <w:bookmarkEnd w:id="12961"/>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2962" w:name="_Toc185516343"/>
      <w:bookmarkStart w:id="12963" w:name="_Toc192873651"/>
      <w:bookmarkStart w:id="12964" w:name="_Toc200971365"/>
      <w:bookmarkStart w:id="12965" w:name="_Toc207722697"/>
      <w:bookmarkStart w:id="12966" w:name="_Toc209521560"/>
      <w:bookmarkStart w:id="12967" w:name="_Toc218779369"/>
      <w:r>
        <w:t>9.6.7.2</w:t>
      </w:r>
      <w:r>
        <w:tab/>
        <w:t>Protocol Errors</w:t>
      </w:r>
      <w:bookmarkEnd w:id="12962"/>
      <w:bookmarkEnd w:id="12963"/>
      <w:bookmarkEnd w:id="12964"/>
      <w:bookmarkEnd w:id="12965"/>
      <w:bookmarkEnd w:id="12966"/>
      <w:bookmarkEnd w:id="12967"/>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2968" w:name="_Toc185516344"/>
      <w:bookmarkStart w:id="12969" w:name="_Toc192873652"/>
      <w:bookmarkStart w:id="12970" w:name="_Toc200971366"/>
      <w:bookmarkStart w:id="12971" w:name="_Toc207722698"/>
      <w:bookmarkStart w:id="12972" w:name="_Toc209521561"/>
      <w:bookmarkStart w:id="12973" w:name="_Toc218779370"/>
      <w:r>
        <w:t>9.6.7.3</w:t>
      </w:r>
      <w:r>
        <w:tab/>
        <w:t>Application Errors</w:t>
      </w:r>
      <w:bookmarkEnd w:id="12968"/>
      <w:bookmarkEnd w:id="12969"/>
      <w:bookmarkEnd w:id="12970"/>
      <w:bookmarkEnd w:id="12971"/>
      <w:bookmarkEnd w:id="12972"/>
      <w:bookmarkEnd w:id="12973"/>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2974" w:name="_Toc185516345"/>
      <w:bookmarkStart w:id="12975" w:name="_Toc192873653"/>
      <w:bookmarkStart w:id="12976" w:name="_Toc200971367"/>
      <w:bookmarkStart w:id="12977" w:name="_Toc207722699"/>
      <w:bookmarkStart w:id="12978" w:name="_Toc209521562"/>
      <w:bookmarkStart w:id="12979" w:name="_Toc218779371"/>
      <w:r>
        <w:t>9.6.8</w:t>
      </w:r>
      <w:r>
        <w:tab/>
        <w:t>Feature negotiation</w:t>
      </w:r>
      <w:bookmarkEnd w:id="12974"/>
      <w:bookmarkEnd w:id="12975"/>
      <w:bookmarkEnd w:id="12976"/>
      <w:bookmarkEnd w:id="12977"/>
      <w:bookmarkEnd w:id="12978"/>
      <w:bookmarkEnd w:id="12979"/>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2980" w:name="_Toc185516346"/>
      <w:bookmarkStart w:id="12981" w:name="_Toc192873654"/>
      <w:bookmarkStart w:id="12982" w:name="_Toc200971368"/>
      <w:bookmarkStart w:id="12983" w:name="_Toc207722700"/>
      <w:bookmarkStart w:id="12984" w:name="_Toc209521563"/>
      <w:bookmarkStart w:id="12985" w:name="_Toc218779372"/>
      <w:r w:rsidRPr="00D00D02">
        <w:rPr>
          <w:noProof/>
          <w:lang w:eastAsia="zh-CN"/>
        </w:rPr>
        <w:lastRenderedPageBreak/>
        <w:t>9.</w:t>
      </w:r>
      <w:r>
        <w:rPr>
          <w:rFonts w:hint="eastAsia"/>
          <w:noProof/>
          <w:lang w:eastAsia="zh-CN"/>
        </w:rPr>
        <w:t>6</w:t>
      </w:r>
      <w:r w:rsidRPr="00D00D02">
        <w:t>.9</w:t>
      </w:r>
      <w:r w:rsidRPr="00D00D02">
        <w:tab/>
        <w:t>Security</w:t>
      </w:r>
      <w:bookmarkEnd w:id="12980"/>
      <w:bookmarkEnd w:id="12981"/>
      <w:bookmarkEnd w:id="12982"/>
      <w:bookmarkEnd w:id="12983"/>
      <w:bookmarkEnd w:id="12984"/>
      <w:bookmarkEnd w:id="12985"/>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2986" w:name="_Toc185516347"/>
      <w:bookmarkStart w:id="12987" w:name="_Toc192873655"/>
      <w:bookmarkStart w:id="12988" w:name="_Toc200971369"/>
      <w:bookmarkStart w:id="12989" w:name="_Toc207722701"/>
      <w:bookmarkStart w:id="12990" w:name="_Toc209521564"/>
      <w:bookmarkStart w:id="12991" w:name="_Toc218779373"/>
      <w:r>
        <w:t>10</w:t>
      </w:r>
      <w:r w:rsidR="00B64F7C" w:rsidRPr="00EE38A4">
        <w:tab/>
        <w:t>Using Common API Framework</w:t>
      </w:r>
      <w:bookmarkEnd w:id="11831"/>
      <w:bookmarkEnd w:id="11832"/>
      <w:bookmarkEnd w:id="11833"/>
      <w:bookmarkEnd w:id="11834"/>
      <w:bookmarkEnd w:id="11835"/>
      <w:bookmarkEnd w:id="11836"/>
      <w:bookmarkEnd w:id="11837"/>
      <w:bookmarkEnd w:id="11838"/>
      <w:bookmarkEnd w:id="11839"/>
      <w:bookmarkEnd w:id="11840"/>
      <w:bookmarkEnd w:id="12986"/>
      <w:bookmarkEnd w:id="12987"/>
      <w:bookmarkEnd w:id="12988"/>
      <w:bookmarkEnd w:id="12989"/>
      <w:bookmarkEnd w:id="12990"/>
      <w:bookmarkEnd w:id="12991"/>
    </w:p>
    <w:p w14:paraId="60636397" w14:textId="77777777" w:rsidR="009B360E" w:rsidRDefault="009B360E" w:rsidP="009B360E">
      <w:pPr>
        <w:pStyle w:val="Heading2"/>
      </w:pPr>
      <w:bookmarkStart w:id="12992" w:name="_Toc24868675"/>
      <w:bookmarkStart w:id="12993" w:name="_Toc34154180"/>
      <w:bookmarkStart w:id="12994" w:name="_Toc36041124"/>
      <w:bookmarkStart w:id="12995" w:name="_Toc36041437"/>
      <w:bookmarkStart w:id="12996" w:name="_Toc43196714"/>
      <w:bookmarkStart w:id="12997" w:name="_Toc43481484"/>
      <w:bookmarkStart w:id="12998" w:name="_Toc45134761"/>
      <w:bookmarkStart w:id="12999" w:name="_Toc51189293"/>
      <w:bookmarkStart w:id="13000" w:name="_Toc51763969"/>
      <w:bookmarkStart w:id="13001" w:name="_Toc57206201"/>
      <w:bookmarkStart w:id="13002" w:name="_Toc59019542"/>
      <w:bookmarkStart w:id="13003" w:name="_Toc68170215"/>
      <w:bookmarkStart w:id="13004" w:name="_Toc83234257"/>
      <w:bookmarkStart w:id="13005" w:name="_Toc90661680"/>
      <w:bookmarkStart w:id="13006" w:name="_Toc97042819"/>
      <w:bookmarkStart w:id="13007" w:name="_Toc97045963"/>
      <w:bookmarkStart w:id="13008" w:name="_Toc97155708"/>
      <w:bookmarkStart w:id="13009" w:name="_Toc101521764"/>
      <w:bookmarkStart w:id="13010" w:name="_Toc138762074"/>
      <w:bookmarkStart w:id="13011" w:name="_Toc145708337"/>
      <w:bookmarkStart w:id="13012" w:name="_Toc160570919"/>
      <w:bookmarkStart w:id="13013" w:name="_Toc162008515"/>
      <w:bookmarkStart w:id="13014" w:name="_Toc185516348"/>
      <w:bookmarkStart w:id="13015" w:name="_Toc192873656"/>
      <w:bookmarkStart w:id="13016" w:name="_Toc200971370"/>
      <w:bookmarkStart w:id="13017" w:name="_Toc207722702"/>
      <w:bookmarkStart w:id="13018" w:name="_Toc209521565"/>
      <w:bookmarkStart w:id="13019" w:name="_Toc218779374"/>
      <w:r>
        <w:t>10.1</w:t>
      </w:r>
      <w:r>
        <w:tab/>
        <w:t>General</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020" w:name="_Toc24868676"/>
      <w:bookmarkStart w:id="13021" w:name="_Toc34154181"/>
      <w:bookmarkStart w:id="13022" w:name="_Toc36041125"/>
      <w:bookmarkStart w:id="13023" w:name="_Toc36041438"/>
      <w:bookmarkStart w:id="13024" w:name="_Toc43196715"/>
      <w:bookmarkStart w:id="13025" w:name="_Toc43481485"/>
      <w:bookmarkStart w:id="13026" w:name="_Toc45134762"/>
      <w:bookmarkStart w:id="13027" w:name="_Toc51189294"/>
      <w:bookmarkStart w:id="13028" w:name="_Toc51763970"/>
      <w:bookmarkStart w:id="13029" w:name="_Toc57206202"/>
      <w:bookmarkStart w:id="13030" w:name="_Toc59019543"/>
      <w:bookmarkStart w:id="13031" w:name="_Toc68170216"/>
      <w:bookmarkStart w:id="13032" w:name="_Toc83234258"/>
      <w:bookmarkStart w:id="13033" w:name="_Toc90661681"/>
      <w:bookmarkStart w:id="13034" w:name="_Toc97042820"/>
      <w:bookmarkStart w:id="13035" w:name="_Toc97045964"/>
      <w:bookmarkStart w:id="13036" w:name="_Toc97155709"/>
      <w:bookmarkStart w:id="13037" w:name="_Toc101521765"/>
      <w:bookmarkStart w:id="13038" w:name="_Toc138762075"/>
      <w:bookmarkStart w:id="13039" w:name="_Toc145708338"/>
      <w:bookmarkStart w:id="13040" w:name="_Toc160570920"/>
      <w:bookmarkStart w:id="13041" w:name="_Toc162008516"/>
      <w:bookmarkStart w:id="13042" w:name="_Toc185516349"/>
      <w:bookmarkStart w:id="13043" w:name="_Toc192873657"/>
      <w:bookmarkStart w:id="13044" w:name="_Toc200971371"/>
      <w:bookmarkStart w:id="13045" w:name="_Toc207722703"/>
      <w:bookmarkStart w:id="13046" w:name="_Toc209521566"/>
      <w:bookmarkStart w:id="13047" w:name="_Toc218779375"/>
      <w:r>
        <w:t>10.2</w:t>
      </w:r>
      <w:r>
        <w:tab/>
        <w:t>Security</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06AF7569" w14:textId="03DC390B" w:rsidR="00AB2A58" w:rsidRDefault="00AB2A58" w:rsidP="00AB2A58">
      <w:bookmarkStart w:id="13048" w:name="_Toc85734606"/>
      <w:bookmarkStart w:id="13049" w:name="_Toc89431905"/>
      <w:bookmarkStart w:id="13050" w:name="_Toc97042821"/>
      <w:bookmarkStart w:id="13051" w:name="_Toc97045965"/>
      <w:bookmarkStart w:id="13052" w:name="_Toc97155710"/>
      <w:bookmarkStart w:id="13053" w:name="_Toc101521766"/>
      <w:bookmarkStart w:id="13054" w:name="_Toc138762076"/>
      <w:bookmarkStart w:id="13055" w:name="_Toc145708339"/>
      <w:bookmarkStart w:id="13056" w:name="_Toc160570921"/>
      <w:bookmarkStart w:id="13057" w:name="_Toc162008517"/>
      <w:bookmarkStart w:id="13058" w:name="_Toc185516350"/>
      <w:bookmarkStart w:id="13059" w:name="_Toc192873658"/>
      <w:bookmarkStart w:id="13060" w:name="_Toc200971372"/>
      <w:bookmarkStart w:id="13061" w:name="_Toc207722704"/>
      <w:bookmarkStart w:id="13062"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18E14806"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3878169C"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2FDB2615" w:rsidR="00AB2A58" w:rsidRDefault="00AB2A58" w:rsidP="00AB2A58">
      <w:r>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35ED70CE" w:rsidR="00AB2A58" w:rsidRDefault="00AB2A58" w:rsidP="00AB2A58">
      <w:pPr>
        <w:rPr>
          <w:lang w:val="en-US"/>
        </w:rPr>
      </w:pPr>
      <w:r>
        <w:rPr>
          <w:lang w:val="en-US"/>
        </w:rPr>
        <w:lastRenderedPageBreak/>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verifies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2B97D976"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3063" w:name="_Toc218779376"/>
      <w:r>
        <w:t>1</w:t>
      </w:r>
      <w:r w:rsidR="0013246F">
        <w:t>1</w:t>
      </w:r>
      <w:r w:rsidR="00707DE0">
        <w:tab/>
        <w:t>Security</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064" w:name="tsgNames"/>
      <w:bookmarkStart w:id="13065" w:name="startOfAnnexes"/>
      <w:bookmarkStart w:id="13066" w:name="_Toc85734607"/>
      <w:bookmarkStart w:id="13067" w:name="_Toc89431906"/>
      <w:bookmarkStart w:id="13068" w:name="_Toc97042822"/>
      <w:bookmarkStart w:id="13069" w:name="_Toc97045966"/>
      <w:bookmarkStart w:id="13070" w:name="_Toc97155711"/>
      <w:bookmarkStart w:id="13071" w:name="_Toc101521767"/>
      <w:bookmarkStart w:id="13072" w:name="_Toc138762077"/>
      <w:bookmarkStart w:id="13073" w:name="_Toc145708340"/>
      <w:bookmarkStart w:id="13074" w:name="_Toc160570922"/>
      <w:bookmarkStart w:id="13075" w:name="_Toc162008518"/>
      <w:bookmarkStart w:id="13076" w:name="_Toc185516351"/>
      <w:bookmarkStart w:id="13077" w:name="_Toc192873659"/>
      <w:bookmarkStart w:id="13078" w:name="_Toc200971373"/>
      <w:bookmarkStart w:id="13079" w:name="_Toc207722705"/>
      <w:bookmarkStart w:id="13080" w:name="_Toc209521568"/>
      <w:bookmarkStart w:id="13081" w:name="_Toc218779377"/>
      <w:bookmarkEnd w:id="13064"/>
      <w:bookmarkEnd w:id="13065"/>
      <w:r>
        <w:t>Annex A (normative):</w:t>
      </w:r>
      <w:r>
        <w:br/>
        <w:t>OpenAPI specification</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p>
    <w:p w14:paraId="3C9B8A47" w14:textId="0E0240FE" w:rsidR="00080512" w:rsidRDefault="00E83A1B" w:rsidP="007876EC">
      <w:pPr>
        <w:pStyle w:val="Heading1"/>
      </w:pPr>
      <w:bookmarkStart w:id="13082" w:name="_Toc85734608"/>
      <w:bookmarkStart w:id="13083" w:name="_Toc89431907"/>
      <w:bookmarkStart w:id="13084" w:name="_Toc97042823"/>
      <w:bookmarkStart w:id="13085" w:name="_Toc97045967"/>
      <w:bookmarkStart w:id="13086" w:name="_Toc97155712"/>
      <w:bookmarkStart w:id="13087" w:name="_Toc101521768"/>
      <w:bookmarkStart w:id="13088" w:name="_Toc138762078"/>
      <w:bookmarkStart w:id="13089" w:name="_Toc145708341"/>
      <w:bookmarkStart w:id="13090" w:name="_Toc160570923"/>
      <w:bookmarkStart w:id="13091" w:name="_Toc162008519"/>
      <w:bookmarkStart w:id="13092" w:name="_Toc185516352"/>
      <w:bookmarkStart w:id="13093" w:name="_Toc192873660"/>
      <w:bookmarkStart w:id="13094" w:name="_Toc200971374"/>
      <w:bookmarkStart w:id="13095" w:name="_Toc207722706"/>
      <w:bookmarkStart w:id="13096" w:name="_Toc209521569"/>
      <w:bookmarkStart w:id="13097" w:name="_Toc218779378"/>
      <w:r>
        <w:t>A.1</w:t>
      </w:r>
      <w:r w:rsidR="00B02560">
        <w:tab/>
      </w:r>
      <w:r>
        <w:t>General</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Informative copies of the OpenAPI specification file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098" w:name="_Toc85734609"/>
      <w:bookmarkStart w:id="13099" w:name="_Toc89431908"/>
      <w:bookmarkStart w:id="13100" w:name="_Toc97042824"/>
      <w:bookmarkStart w:id="13101" w:name="_Toc97045968"/>
      <w:bookmarkStart w:id="13102" w:name="_Toc97155713"/>
      <w:bookmarkStart w:id="13103" w:name="_Toc101521769"/>
      <w:bookmarkStart w:id="13104" w:name="_Toc138762079"/>
      <w:bookmarkStart w:id="13105" w:name="_Toc145708342"/>
      <w:bookmarkStart w:id="13106" w:name="_Toc160570924"/>
      <w:bookmarkStart w:id="13107" w:name="_Toc162008520"/>
      <w:bookmarkStart w:id="13108" w:name="_Toc185516353"/>
      <w:bookmarkStart w:id="13109" w:name="_Toc192873661"/>
      <w:bookmarkStart w:id="13110" w:name="_Toc200971375"/>
      <w:bookmarkStart w:id="13111" w:name="_Toc207722707"/>
      <w:bookmarkStart w:id="13112" w:name="_Toc209521570"/>
      <w:bookmarkStart w:id="13113" w:name="_Toc218779379"/>
      <w:r>
        <w:t>A.2</w:t>
      </w:r>
      <w:r>
        <w:tab/>
      </w:r>
      <w:r>
        <w:rPr>
          <w:noProof/>
        </w:rPr>
        <w:t>Eees_EASRegistration API</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E9F0B66"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0684F8C3" w:rsidR="00B43B95" w:rsidRDefault="00B43B95" w:rsidP="00B43B95">
      <w:pPr>
        <w:pStyle w:val="PL"/>
      </w:pPr>
      <w:r>
        <w:t xml:space="preserve">    3GPP TS 29.558 V19.</w:t>
      </w:r>
      <w:r w:rsidR="00457CA8">
        <w:t>5</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lastRenderedPageBreak/>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lastRenderedPageBreak/>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lastRenderedPageBreak/>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lastRenderedPageBreak/>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lastRenderedPageBreak/>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lastRenderedPageBreak/>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lastRenderedPageBreak/>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140B4A">
      <w:pPr>
        <w:pStyle w:val="PL"/>
        <w:rPr>
          <w:noProof/>
        </w:rPr>
      </w:pPr>
      <w:r w:rsidRPr="00140B4A">
        <w:t xml:space="preserve">        - required: [ipv6Addrs]</w:t>
      </w:r>
    </w:p>
    <w:p w14:paraId="0150A997" w14:textId="113C8FAB" w:rsidR="00B43B95" w:rsidRDefault="00B43B95" w:rsidP="00140B4A">
      <w:pPr>
        <w:pStyle w:val="PL"/>
        <w:rPr>
          <w:noProof/>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Pr="00140B4A" w:rsidRDefault="00024EDB" w:rsidP="00140B4A">
      <w:pPr>
        <w:pStyle w:val="PL"/>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lastRenderedPageBreak/>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140B4A">
      <w:pPr>
        <w:pStyle w:val="PL"/>
        <w:rPr>
          <w:noProof/>
        </w:rPr>
      </w:pPr>
      <w:r w:rsidRPr="00140B4A">
        <w:t xml:space="preserve">        - QUIC: Indicates the QUIC protocol.</w:t>
      </w:r>
    </w:p>
    <w:p w14:paraId="6A40A839" w14:textId="77777777" w:rsidR="00B43B95" w:rsidRPr="00AE0924" w:rsidRDefault="00B43B95" w:rsidP="00140B4A">
      <w:pPr>
        <w:pStyle w:val="PL"/>
        <w:rPr>
          <w:noProof/>
        </w:rPr>
      </w:pPr>
      <w:r w:rsidRPr="00140B4A">
        <w:t xml:space="preserve">        - TCP: Indicates the Transmission Control (TCP) Protocol.</w:t>
      </w:r>
    </w:p>
    <w:p w14:paraId="4D827E14" w14:textId="77777777" w:rsidR="00B43B95" w:rsidRDefault="00B43B95" w:rsidP="00140B4A">
      <w:pPr>
        <w:pStyle w:val="PL"/>
        <w:rPr>
          <w:noProof/>
        </w:rPr>
      </w:pPr>
      <w:r w:rsidRPr="00140B4A">
        <w:t xml:space="preserve">        - TCP_TLS: Indicates the Transmission Control Protocol (TCP) with Transport Layer Security</w:t>
      </w:r>
    </w:p>
    <w:p w14:paraId="222BAA45" w14:textId="77777777" w:rsidR="00B43B95" w:rsidRDefault="00B43B95" w:rsidP="00140B4A">
      <w:pPr>
        <w:pStyle w:val="PL"/>
        <w:rPr>
          <w:noProof/>
        </w:rPr>
      </w:pPr>
      <w:r w:rsidRPr="00140B4A">
        <w:t xml:space="preserve">          (TLS) protocol.</w:t>
      </w:r>
    </w:p>
    <w:p w14:paraId="002FED37" w14:textId="77777777" w:rsidR="00B43B95" w:rsidRDefault="00B43B95" w:rsidP="00140B4A">
      <w:pPr>
        <w:pStyle w:val="PL"/>
        <w:rPr>
          <w:noProof/>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Pr="00140B4A" w:rsidRDefault="00B43B95" w:rsidP="00140B4A">
      <w:pPr>
        <w:pStyle w:val="PL"/>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lastRenderedPageBreak/>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Pr="00140B4A" w:rsidRDefault="00B43B95" w:rsidP="00140B4A">
      <w:pPr>
        <w:pStyle w:val="PL"/>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140B4A">
      <w:pPr>
        <w:pStyle w:val="PL"/>
        <w:rPr>
          <w:noProof/>
        </w:rPr>
      </w:pPr>
    </w:p>
    <w:p w14:paraId="2812BA44" w14:textId="77777777" w:rsidR="00024EDB" w:rsidRPr="00024EDB" w:rsidRDefault="00024EDB" w:rsidP="00140B4A">
      <w:pPr>
        <w:pStyle w:val="PL"/>
        <w:rPr>
          <w:noProof/>
        </w:rPr>
      </w:pPr>
      <w:r w:rsidRPr="00140B4A">
        <w:t xml:space="preserve">    DeviceType:</w:t>
      </w:r>
    </w:p>
    <w:p w14:paraId="71809738" w14:textId="77777777" w:rsidR="00024EDB" w:rsidRPr="00024EDB" w:rsidRDefault="00024EDB" w:rsidP="00140B4A">
      <w:pPr>
        <w:pStyle w:val="PL"/>
        <w:rPr>
          <w:noProof/>
        </w:rPr>
      </w:pPr>
      <w:r w:rsidRPr="00140B4A">
        <w:t xml:space="preserve">      anyOf:</w:t>
      </w:r>
    </w:p>
    <w:p w14:paraId="6D363B59" w14:textId="77777777" w:rsidR="00024EDB" w:rsidRPr="00024EDB" w:rsidRDefault="00024EDB" w:rsidP="00140B4A">
      <w:pPr>
        <w:pStyle w:val="PL"/>
        <w:rPr>
          <w:noProof/>
        </w:rPr>
      </w:pPr>
      <w:r w:rsidRPr="00140B4A">
        <w:t xml:space="preserve">      - type: string</w:t>
      </w:r>
    </w:p>
    <w:p w14:paraId="548FB6D9" w14:textId="77777777" w:rsidR="00024EDB" w:rsidRPr="00024EDB" w:rsidRDefault="00024EDB" w:rsidP="00140B4A">
      <w:pPr>
        <w:pStyle w:val="PL"/>
        <w:rPr>
          <w:noProof/>
        </w:rPr>
      </w:pPr>
      <w:r w:rsidRPr="00140B4A">
        <w:t xml:space="preserve">        enum:</w:t>
      </w:r>
    </w:p>
    <w:p w14:paraId="286683DE" w14:textId="77777777" w:rsidR="00024EDB" w:rsidRPr="00024EDB" w:rsidRDefault="00024EDB" w:rsidP="00140B4A">
      <w:pPr>
        <w:pStyle w:val="PL"/>
        <w:rPr>
          <w:noProof/>
        </w:rPr>
      </w:pPr>
      <w:r w:rsidRPr="00140B4A">
        <w:t xml:space="preserve">          - HAPTIC_DEVICE</w:t>
      </w:r>
    </w:p>
    <w:p w14:paraId="7FDD97BD" w14:textId="77777777" w:rsidR="00024EDB" w:rsidRPr="00024EDB" w:rsidRDefault="00024EDB" w:rsidP="00140B4A">
      <w:pPr>
        <w:pStyle w:val="PL"/>
        <w:rPr>
          <w:noProof/>
        </w:rPr>
      </w:pPr>
      <w:r w:rsidRPr="00140B4A">
        <w:t xml:space="preserve">          - JOY_STICK</w:t>
      </w:r>
    </w:p>
    <w:p w14:paraId="7313216C" w14:textId="77777777" w:rsidR="00024EDB" w:rsidRPr="00024EDB" w:rsidRDefault="00024EDB" w:rsidP="00140B4A">
      <w:pPr>
        <w:pStyle w:val="PL"/>
        <w:rPr>
          <w:noProof/>
        </w:rPr>
      </w:pPr>
      <w:r w:rsidRPr="00140B4A">
        <w:t xml:space="preserve">          - OTHER</w:t>
      </w:r>
    </w:p>
    <w:p w14:paraId="3FF61E80" w14:textId="77777777" w:rsidR="00024EDB" w:rsidRPr="00024EDB" w:rsidRDefault="00024EDB" w:rsidP="00140B4A">
      <w:pPr>
        <w:pStyle w:val="PL"/>
        <w:rPr>
          <w:noProof/>
        </w:rPr>
      </w:pPr>
      <w:r w:rsidRPr="00140B4A">
        <w:t xml:space="preserve">      - type: string</w:t>
      </w:r>
    </w:p>
    <w:p w14:paraId="5FFCEE7D" w14:textId="77777777" w:rsidR="00024EDB" w:rsidRPr="00024EDB" w:rsidRDefault="00024EDB" w:rsidP="00140B4A">
      <w:pPr>
        <w:pStyle w:val="PL"/>
        <w:rPr>
          <w:noProof/>
        </w:rPr>
      </w:pPr>
      <w:r w:rsidRPr="00140B4A">
        <w:t xml:space="preserve">        description: &gt;</w:t>
      </w:r>
    </w:p>
    <w:p w14:paraId="05561106" w14:textId="77777777" w:rsidR="00024EDB" w:rsidRPr="00024EDB" w:rsidRDefault="00024EDB" w:rsidP="00140B4A">
      <w:pPr>
        <w:pStyle w:val="PL"/>
        <w:rPr>
          <w:noProof/>
        </w:rPr>
      </w:pPr>
      <w:r w:rsidRPr="00140B4A">
        <w:t xml:space="preserve">          This string provides forward-compatibility with future extensions to the enumeration and</w:t>
      </w:r>
    </w:p>
    <w:p w14:paraId="51D7BDF7" w14:textId="77777777" w:rsidR="00024EDB" w:rsidRPr="00024EDB" w:rsidRDefault="00024EDB" w:rsidP="00140B4A">
      <w:pPr>
        <w:pStyle w:val="PL"/>
        <w:rPr>
          <w:noProof/>
        </w:rPr>
      </w:pPr>
      <w:r w:rsidRPr="00140B4A">
        <w:t xml:space="preserve">          is not used to encode content defined in the present version of this API.</w:t>
      </w:r>
    </w:p>
    <w:p w14:paraId="5C9F7BB4" w14:textId="77777777" w:rsidR="00024EDB" w:rsidRPr="00024EDB" w:rsidRDefault="00024EDB" w:rsidP="00140B4A">
      <w:pPr>
        <w:pStyle w:val="PL"/>
        <w:rPr>
          <w:noProof/>
        </w:rPr>
      </w:pPr>
      <w:r w:rsidRPr="00140B4A">
        <w:t xml:space="preserve">      description: |</w:t>
      </w:r>
    </w:p>
    <w:p w14:paraId="6D599376" w14:textId="77777777" w:rsidR="00024EDB" w:rsidRPr="00024EDB" w:rsidRDefault="00024EDB" w:rsidP="00140B4A">
      <w:pPr>
        <w:pStyle w:val="PL"/>
        <w:rPr>
          <w:noProof/>
        </w:rPr>
      </w:pPr>
      <w:r w:rsidRPr="00140B4A">
        <w:t xml:space="preserve">        Represents the device type.  </w:t>
      </w:r>
    </w:p>
    <w:p w14:paraId="207B055D" w14:textId="77777777" w:rsidR="00024EDB" w:rsidRPr="00024EDB" w:rsidRDefault="00024EDB" w:rsidP="00140B4A">
      <w:pPr>
        <w:pStyle w:val="PL"/>
        <w:rPr>
          <w:noProof/>
        </w:rPr>
      </w:pPr>
      <w:r w:rsidRPr="00140B4A">
        <w:t xml:space="preserve">        Possible values are:</w:t>
      </w:r>
    </w:p>
    <w:p w14:paraId="2A897F0D" w14:textId="77777777" w:rsidR="00024EDB" w:rsidRPr="00024EDB" w:rsidRDefault="00024EDB" w:rsidP="00140B4A">
      <w:pPr>
        <w:pStyle w:val="PL"/>
        <w:rPr>
          <w:noProof/>
        </w:rPr>
      </w:pPr>
      <w:r w:rsidRPr="00140B4A">
        <w:t xml:space="preserve">        - HAPTIC_DEVICE: Indicates that the device type is haptic device.</w:t>
      </w:r>
    </w:p>
    <w:p w14:paraId="77DBED63" w14:textId="77777777" w:rsidR="00024EDB" w:rsidRPr="00024EDB" w:rsidRDefault="00024EDB" w:rsidP="00140B4A">
      <w:pPr>
        <w:pStyle w:val="PL"/>
        <w:rPr>
          <w:noProof/>
        </w:rPr>
      </w:pPr>
      <w:r w:rsidRPr="00140B4A">
        <w:t xml:space="preserve">        - JOY_STICK: Indicates that the device type is joy stick</w:t>
      </w:r>
    </w:p>
    <w:p w14:paraId="12999A95" w14:textId="4B2EDCBC" w:rsidR="00024EDB" w:rsidRDefault="00024EDB" w:rsidP="00140B4A">
      <w:pPr>
        <w:pStyle w:val="PL"/>
        <w:rPr>
          <w:noProof/>
        </w:rPr>
      </w:pPr>
      <w:r w:rsidRPr="00140B4A">
        <w:t xml:space="preserve">        - OTHER: Indicates any other device type.</w:t>
      </w:r>
    </w:p>
    <w:p w14:paraId="0674D86A" w14:textId="6BCD1394" w:rsidR="0065625A" w:rsidRDefault="0065625A" w:rsidP="007876EC">
      <w:pPr>
        <w:pStyle w:val="Heading1"/>
        <w:rPr>
          <w:noProof/>
        </w:rPr>
      </w:pPr>
      <w:bookmarkStart w:id="13114" w:name="_Toc97042825"/>
      <w:bookmarkStart w:id="13115" w:name="_Toc97045969"/>
      <w:bookmarkStart w:id="13116" w:name="_Toc97155714"/>
      <w:bookmarkStart w:id="13117" w:name="_Toc101521770"/>
      <w:bookmarkStart w:id="13118" w:name="_Toc138762080"/>
      <w:bookmarkStart w:id="13119" w:name="_Toc145708343"/>
      <w:bookmarkStart w:id="13120" w:name="_Toc160570925"/>
      <w:bookmarkStart w:id="13121" w:name="_Toc162008521"/>
      <w:bookmarkStart w:id="13122" w:name="_Toc185516354"/>
      <w:bookmarkStart w:id="13123" w:name="_Toc192873662"/>
      <w:bookmarkStart w:id="13124" w:name="_Toc200971376"/>
      <w:bookmarkStart w:id="13125" w:name="_Toc207722708"/>
      <w:bookmarkStart w:id="13126" w:name="_Toc209521571"/>
      <w:bookmarkStart w:id="13127" w:name="_Toc218779380"/>
      <w:r>
        <w:t>A.3</w:t>
      </w:r>
      <w:r>
        <w:tab/>
      </w:r>
      <w:r>
        <w:rPr>
          <w:noProof/>
        </w:rPr>
        <w:t>Eees_UELocation API</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4B9F1434" w14:textId="77777777" w:rsidR="0065625A" w:rsidRDefault="0065625A" w:rsidP="0065625A">
      <w:pPr>
        <w:pStyle w:val="PL"/>
      </w:pPr>
      <w:r>
        <w:t>openapi: 3.0.0</w:t>
      </w:r>
    </w:p>
    <w:p w14:paraId="30D6E37C" w14:textId="77777777" w:rsidR="0065625A" w:rsidRDefault="0065625A" w:rsidP="0065625A">
      <w:pPr>
        <w:pStyle w:val="PL"/>
      </w:pPr>
      <w:r>
        <w:lastRenderedPageBreak/>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43C24B4" w:rsidR="0065625A" w:rsidRDefault="0065625A" w:rsidP="0065625A">
      <w:pPr>
        <w:pStyle w:val="PL"/>
      </w:pPr>
      <w:r>
        <w:t xml:space="preserve">  version: 1.</w:t>
      </w:r>
      <w:r w:rsidR="007832B8">
        <w:t>2</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258CDC2"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lastRenderedPageBreak/>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lastRenderedPageBreak/>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lastRenderedPageBreak/>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lastRenderedPageBreak/>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lastRenderedPageBreak/>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140B4A">
      <w:pPr>
        <w:pStyle w:val="PL"/>
        <w:rPr>
          <w:noProof/>
        </w:rPr>
      </w:pPr>
      <w:r w:rsidRPr="00140B4A">
        <w:t xml:space="preserve">        - ueId</w:t>
      </w:r>
    </w:p>
    <w:p w14:paraId="4F2E80DA" w14:textId="77777777" w:rsidR="00BF4F31" w:rsidRDefault="00BF4F31" w:rsidP="00140B4A">
      <w:pPr>
        <w:pStyle w:val="PL"/>
        <w:rPr>
          <w:noProof/>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140B4A">
      <w:pPr>
        <w:pStyle w:val="PL"/>
        <w:rPr>
          <w:noProof/>
        </w:rPr>
      </w:pPr>
      <w:r w:rsidRPr="00140B4A">
        <w:t xml:space="preserve">        - ueLocation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lastRenderedPageBreak/>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140B4A">
      <w:pPr>
        <w:pStyle w:val="PL"/>
        <w:rPr>
          <w:noProof/>
        </w:rPr>
      </w:pPr>
      <w:r w:rsidRPr="00140B4A">
        <w:t xml:space="preserve">      - required: [ueId]</w:t>
      </w:r>
    </w:p>
    <w:p w14:paraId="7D50ED48" w14:textId="57887055" w:rsidR="00CD7499" w:rsidRDefault="00CD7499" w:rsidP="00140B4A">
      <w:pPr>
        <w:pStyle w:val="PL"/>
        <w:rPr>
          <w:noProof/>
        </w:rPr>
      </w:pPr>
    </w:p>
    <w:p w14:paraId="7FBF0661" w14:textId="62F23D39" w:rsidR="00CD7499" w:rsidRDefault="00CD7499" w:rsidP="00CD7499">
      <w:pPr>
        <w:pStyle w:val="Heading1"/>
      </w:pPr>
      <w:bookmarkStart w:id="13128" w:name="_Toc138762081"/>
      <w:bookmarkStart w:id="13129" w:name="_Toc145708344"/>
      <w:bookmarkStart w:id="13130" w:name="_Toc160570926"/>
      <w:bookmarkStart w:id="13131" w:name="_Toc162008522"/>
      <w:bookmarkStart w:id="13132" w:name="_Toc185516355"/>
      <w:bookmarkStart w:id="13133" w:name="_Toc192873663"/>
      <w:bookmarkStart w:id="13134" w:name="_Toc200971377"/>
      <w:bookmarkStart w:id="13135" w:name="_Toc207722709"/>
      <w:bookmarkStart w:id="13136" w:name="_Toc209521572"/>
      <w:bookmarkStart w:id="13137" w:name="_Toc218779381"/>
      <w:r>
        <w:t>A.4</w:t>
      </w:r>
      <w:r>
        <w:tab/>
      </w:r>
      <w:r w:rsidRPr="00310802">
        <w:t>Eees_</w:t>
      </w:r>
      <w:r>
        <w:t>UEIdentifier API</w:t>
      </w:r>
      <w:bookmarkEnd w:id="13128"/>
      <w:bookmarkEnd w:id="13129"/>
      <w:bookmarkEnd w:id="13130"/>
      <w:bookmarkEnd w:id="13131"/>
      <w:bookmarkEnd w:id="13132"/>
      <w:bookmarkEnd w:id="13133"/>
      <w:bookmarkEnd w:id="13134"/>
      <w:bookmarkEnd w:id="13135"/>
      <w:bookmarkEnd w:id="13136"/>
      <w:bookmarkEnd w:id="13137"/>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6D90660"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ED652E4" w:rsidR="00CD7499" w:rsidRDefault="00CD7499" w:rsidP="00CD7499">
      <w:pPr>
        <w:pStyle w:val="PL"/>
      </w:pPr>
      <w:r>
        <w:t xml:space="preserve">    3GPP TS 29.558 V1</w:t>
      </w:r>
      <w:r w:rsidR="00995C3D">
        <w:t>9</w:t>
      </w:r>
      <w:r>
        <w:t>.</w:t>
      </w:r>
      <w:r w:rsidR="00457CA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lastRenderedPageBreak/>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lastRenderedPageBreak/>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140B4A">
      <w:pPr>
        <w:pStyle w:val="PL"/>
        <w:rPr>
          <w:noProof/>
        </w:rPr>
      </w:pPr>
      <w:r w:rsidRPr="00140B4A">
        <w:t xml:space="preserve">        ueId:</w:t>
      </w:r>
    </w:p>
    <w:p w14:paraId="117C4C14" w14:textId="77777777" w:rsidR="00E02C3B" w:rsidRPr="00AE3C8F" w:rsidRDefault="00E02C3B" w:rsidP="00140B4A">
      <w:pPr>
        <w:pStyle w:val="PL"/>
        <w:rPr>
          <w:noProof/>
        </w:rPr>
      </w:pPr>
      <w:r w:rsidRPr="00140B4A">
        <w:t xml:space="preserve">          $ref: 'TS29571_CommonData.yaml#/components/schemas/Gpsi'</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140B4A">
      <w:pPr>
        <w:pStyle w:val="PL"/>
      </w:pPr>
      <w:r w:rsidRPr="00140B4A">
        <w:t xml:space="preserve">        edgeUeId:</w:t>
      </w:r>
    </w:p>
    <w:p w14:paraId="2C5A936D" w14:textId="77777777" w:rsidR="00E02C3B" w:rsidRPr="00936858" w:rsidRDefault="00E02C3B" w:rsidP="00140B4A">
      <w:pPr>
        <w:pStyle w:val="PL"/>
      </w:pPr>
      <w:r w:rsidRPr="00140B4A">
        <w:t xml:space="preserve">          description: Represents EDGE UE Identifier.</w:t>
      </w:r>
    </w:p>
    <w:p w14:paraId="29D67ACA" w14:textId="77777777" w:rsidR="00E02C3B" w:rsidRDefault="00E02C3B" w:rsidP="00140B4A">
      <w:pPr>
        <w:pStyle w:val="PL"/>
      </w:pPr>
      <w:r w:rsidRPr="00140B4A">
        <w:t xml:space="preserve">          type: string</w:t>
      </w:r>
    </w:p>
    <w:p w14:paraId="24316815" w14:textId="77777777" w:rsidR="00E02C3B" w:rsidRPr="001F1A31" w:rsidRDefault="00E02C3B" w:rsidP="00140B4A">
      <w:pPr>
        <w:pStyle w:val="PL"/>
      </w:pPr>
      <w:r w:rsidRPr="00140B4A">
        <w:t xml:space="preserve">        afSpecUeId:</w:t>
      </w:r>
    </w:p>
    <w:p w14:paraId="1672B929" w14:textId="77777777" w:rsidR="00E02C3B" w:rsidRPr="001F1A31" w:rsidRDefault="00E02C3B" w:rsidP="00140B4A">
      <w:pPr>
        <w:pStyle w:val="PL"/>
      </w:pPr>
      <w:r w:rsidRPr="00140B4A">
        <w:t xml:space="preserve">          $ref: 'TS29571_CommonData.yaml#/components/schemas/Gpsi'</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lastRenderedPageBreak/>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138" w:name="_Toc97042826"/>
      <w:bookmarkStart w:id="13139" w:name="_Toc97045970"/>
      <w:bookmarkStart w:id="13140" w:name="_Toc97155715"/>
      <w:bookmarkStart w:id="13141" w:name="_Toc101521771"/>
      <w:bookmarkStart w:id="13142" w:name="_Toc138762082"/>
      <w:bookmarkStart w:id="13143" w:name="_Toc145708345"/>
      <w:bookmarkStart w:id="13144" w:name="_Toc160570927"/>
      <w:bookmarkStart w:id="13145" w:name="_Toc162008523"/>
      <w:bookmarkStart w:id="13146" w:name="_Toc185516356"/>
      <w:bookmarkStart w:id="13147" w:name="_Toc192873664"/>
      <w:bookmarkStart w:id="13148" w:name="_Toc200971378"/>
      <w:bookmarkStart w:id="13149" w:name="_Toc207722710"/>
      <w:bookmarkStart w:id="13150" w:name="_Toc209521573"/>
      <w:bookmarkStart w:id="13151" w:name="_Toc218779382"/>
      <w:bookmarkStart w:id="13152" w:name="_Toc28012881"/>
      <w:bookmarkStart w:id="13153" w:name="_Toc34266367"/>
      <w:bookmarkStart w:id="13154" w:name="_Toc36102538"/>
      <w:bookmarkStart w:id="13155" w:name="_Toc43563582"/>
      <w:bookmarkStart w:id="13156" w:name="_Toc45134131"/>
      <w:bookmarkStart w:id="13157" w:name="_Toc50032063"/>
      <w:bookmarkStart w:id="13158" w:name="_Toc51762983"/>
      <w:bookmarkStart w:id="13159" w:name="_Toc56641052"/>
      <w:bookmarkStart w:id="13160" w:name="_Toc59018020"/>
      <w:bookmarkStart w:id="13161" w:name="_Toc66231888"/>
      <w:bookmarkStart w:id="13162" w:name="_Toc68169049"/>
      <w:bookmarkStart w:id="13163" w:name="_Toc70550753"/>
      <w:bookmarkStart w:id="13164" w:name="_Toc73564598"/>
      <w:bookmarkStart w:id="13165" w:name="_Toc85734610"/>
      <w:bookmarkStart w:id="13166" w:name="_Toc89431909"/>
      <w:r>
        <w:t>A.</w:t>
      </w:r>
      <w:r w:rsidR="00BC7A82">
        <w:t>5</w:t>
      </w:r>
      <w:r>
        <w:tab/>
      </w:r>
      <w:r>
        <w:rPr>
          <w:noProof/>
        </w:rPr>
        <w:t>Eees_AppClientInformation API</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F08E854" w:rsidR="00312FA3" w:rsidRDefault="00312FA3" w:rsidP="00312FA3">
      <w:pPr>
        <w:pStyle w:val="PL"/>
      </w:pPr>
      <w:r>
        <w:t xml:space="preserve">  version: 1.</w:t>
      </w:r>
      <w:r w:rsidR="00332805">
        <w:t>2</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63C5A8B1" w:rsidR="00BF4F31" w:rsidRDefault="00BF4F31" w:rsidP="00312FA3">
      <w:pPr>
        <w:pStyle w:val="PL"/>
      </w:pPr>
      <w:r>
        <w:t xml:space="preserve">    </w:t>
      </w:r>
      <w:r w:rsidR="00312FA3">
        <w:t>3GPP TS 29.558 V1</w:t>
      </w:r>
      <w:r w:rsidR="00332805">
        <w:t>9</w:t>
      </w:r>
      <w:r w:rsidR="00312FA3">
        <w:t>.</w:t>
      </w:r>
      <w:r w:rsidR="00457CA8">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lastRenderedPageBreak/>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lastRenderedPageBreak/>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lastRenderedPageBreak/>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lastRenderedPageBreak/>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lastRenderedPageBreak/>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167" w:name="_Toc85734611"/>
      <w:bookmarkStart w:id="13168" w:name="_Toc89431910"/>
      <w:bookmarkStart w:id="13169" w:name="_Toc97042828"/>
      <w:bookmarkStart w:id="13170" w:name="_Toc97045972"/>
      <w:bookmarkStart w:id="13171" w:name="_Toc97155717"/>
      <w:bookmarkStart w:id="13172" w:name="_Toc101521773"/>
      <w:bookmarkStart w:id="13173" w:name="_Toc138762083"/>
      <w:bookmarkStart w:id="13174" w:name="_Toc145708346"/>
      <w:bookmarkStart w:id="13175" w:name="_Toc160570928"/>
      <w:bookmarkStart w:id="13176" w:name="_Toc162008524"/>
      <w:bookmarkStart w:id="13177" w:name="_Toc185516357"/>
      <w:bookmarkStart w:id="13178" w:name="_Toc192873665"/>
      <w:bookmarkStart w:id="13179" w:name="_Toc200971379"/>
      <w:bookmarkStart w:id="13180" w:name="_Toc207722711"/>
      <w:bookmarkStart w:id="13181" w:name="_Toc209521574"/>
      <w:bookmarkStart w:id="13182" w:name="_Toc218779383"/>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677A2E86" w:rsidR="009F4DD8" w:rsidRDefault="009F4DD8" w:rsidP="009F4DD8">
      <w:pPr>
        <w:pStyle w:val="PL"/>
        <w:rPr>
          <w:lang w:val="en-IN"/>
        </w:rPr>
      </w:pPr>
      <w:r>
        <w:rPr>
          <w:lang w:val="en-IN"/>
        </w:rPr>
        <w:t xml:space="preserve">    © 202</w:t>
      </w:r>
      <w:r w:rsidR="005A40DF">
        <w:rPr>
          <w:lang w:val="en-IN"/>
        </w:rPr>
        <w:t>6</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5557B7D9" w:rsidR="009F4DD8" w:rsidRDefault="009F4DD8" w:rsidP="009F4DD8">
      <w:pPr>
        <w:pStyle w:val="PL"/>
      </w:pPr>
      <w:r>
        <w:t xml:space="preserve">  version: 1.</w:t>
      </w:r>
      <w:r w:rsidR="007832B8">
        <w:t>2</w:t>
      </w:r>
      <w:r>
        <w:t>.</w:t>
      </w:r>
      <w:r w:rsidR="005A40DF">
        <w:t>1</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2134F2A0" w:rsidR="009E3949" w:rsidRDefault="009E3949" w:rsidP="009F4DD8">
      <w:pPr>
        <w:pStyle w:val="PL"/>
      </w:pPr>
      <w:r>
        <w:t xml:space="preserve">    </w:t>
      </w:r>
      <w:r w:rsidR="009F4DD8">
        <w:t>3GPP TS 29.558 V1</w:t>
      </w:r>
      <w:r w:rsidR="007832B8">
        <w:t>9</w:t>
      </w:r>
      <w:r w:rsidR="009F4DD8">
        <w:t>.</w:t>
      </w:r>
      <w:r w:rsidR="005A40DF">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lastRenderedPageBreak/>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lastRenderedPageBreak/>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lastRenderedPageBreak/>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lastRenderedPageBreak/>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lastRenderedPageBreak/>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lastRenderedPageBreak/>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140B4A">
      <w:pPr>
        <w:pStyle w:val="PL"/>
        <w:rPr>
          <w:rFonts w:eastAsia="DengXian" w:cs="Arial"/>
          <w:szCs w:val="18"/>
        </w:rPr>
      </w:pPr>
      <w:r w:rsidRPr="00140B4A">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140B4A">
      <w:pPr>
        <w:pStyle w:val="PL"/>
        <w:rPr>
          <w:rFonts w:eastAsia="DengXian" w:cs="Arial"/>
          <w:szCs w:val="18"/>
        </w:rPr>
      </w:pPr>
      <w:r w:rsidRPr="00140B4A">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140B4A">
      <w:pPr>
        <w:pStyle w:val="PL"/>
        <w:rPr>
          <w:noProof/>
        </w:rPr>
      </w:pPr>
      <w:r w:rsidRPr="00140B4A">
        <w:t xml:space="preserve">        - eventReports</w:t>
      </w:r>
    </w:p>
    <w:p w14:paraId="6368D010" w14:textId="6A5DA607" w:rsidR="008F3FCB" w:rsidRDefault="008F3FCB" w:rsidP="008F3FCB">
      <w:pPr>
        <w:pStyle w:val="Heading1"/>
        <w:rPr>
          <w:noProof/>
        </w:rPr>
      </w:pPr>
      <w:bookmarkStart w:id="13183" w:name="_Toc97042827"/>
      <w:bookmarkStart w:id="13184" w:name="_Toc97045971"/>
      <w:bookmarkStart w:id="13185" w:name="_Toc97155716"/>
      <w:bookmarkStart w:id="13186" w:name="_Toc101521772"/>
      <w:bookmarkStart w:id="13187" w:name="_Toc138762084"/>
      <w:bookmarkStart w:id="13188" w:name="_Toc145708347"/>
      <w:bookmarkStart w:id="13189" w:name="_Toc160570929"/>
      <w:bookmarkStart w:id="13190" w:name="_Toc162008525"/>
      <w:bookmarkStart w:id="13191" w:name="_Toc185516358"/>
      <w:bookmarkStart w:id="13192" w:name="_Toc192873666"/>
      <w:bookmarkStart w:id="13193" w:name="_Toc200971380"/>
      <w:bookmarkStart w:id="13194" w:name="_Toc207722712"/>
      <w:bookmarkStart w:id="13195" w:name="_Toc209521575"/>
      <w:bookmarkStart w:id="13196" w:name="_Toc218779384"/>
      <w:r>
        <w:t>A.7</w:t>
      </w:r>
      <w:r>
        <w:tab/>
      </w:r>
      <w:r>
        <w:rPr>
          <w:noProof/>
        </w:rPr>
        <w:t>Eees_ACRManagementEvent API</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2D0DC6"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87618EE"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lastRenderedPageBreak/>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lastRenderedPageBreak/>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lastRenderedPageBreak/>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lastRenderedPageBreak/>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lastRenderedPageBreak/>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lastRenderedPageBreak/>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lastRenderedPageBreak/>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25A73E8D" w:rsidR="001E7110" w:rsidRDefault="001E7110" w:rsidP="001E7110">
      <w:pPr>
        <w:pStyle w:val="PL"/>
      </w:pPr>
      <w:r>
        <w:t xml:space="preserve">          $ref: 'TS29122_CommonData.yaml#/components/schemas/DateTime'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lastRenderedPageBreak/>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lastRenderedPageBreak/>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140B4A">
      <w:pPr>
        <w:pStyle w:val="PL"/>
      </w:pPr>
      <w:r w:rsidRPr="00140B4A">
        <w:t xml:space="preserve">      anyOf:</w:t>
      </w:r>
    </w:p>
    <w:p w14:paraId="4470572E" w14:textId="77777777" w:rsidR="008277F0" w:rsidRPr="00410593" w:rsidRDefault="008277F0" w:rsidP="00140B4A">
      <w:pPr>
        <w:pStyle w:val="PL"/>
      </w:pPr>
      <w:r w:rsidRPr="00140B4A">
        <w:t xml:space="preserve">        - required: [ipFlows]</w:t>
      </w:r>
    </w:p>
    <w:p w14:paraId="24CD55A8" w14:textId="77777777" w:rsidR="008277F0" w:rsidRDefault="008277F0" w:rsidP="00140B4A">
      <w:pPr>
        <w:pStyle w:val="PL"/>
      </w:pPr>
      <w:r w:rsidRPr="00140B4A">
        <w:t xml:space="preserve">        - required: [uris]</w:t>
      </w:r>
    </w:p>
    <w:p w14:paraId="745BCE9E" w14:textId="77777777" w:rsidR="008277F0" w:rsidRPr="00410593" w:rsidRDefault="008277F0" w:rsidP="00140B4A">
      <w:pPr>
        <w:pStyle w:val="PL"/>
      </w:pPr>
      <w:r w:rsidRPr="00140B4A">
        <w:t xml:space="preserve">        - required: [domainNames]</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lastRenderedPageBreak/>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140B4A">
      <w:pPr>
        <w:pStyle w:val="PL"/>
      </w:pPr>
      <w:r w:rsidRPr="00140B4A">
        <w:t xml:space="preserve">          $ref: 'TS29558_Eecs_EESRegistration.yaml#/components/schemas/ServiceArea'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lastRenderedPageBreak/>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140B4A">
      <w:pPr>
        <w:pStyle w:val="PL"/>
        <w:rPr>
          <w:noProof/>
          <w:lang w:eastAsia="zh-CN"/>
        </w:rPr>
      </w:pPr>
      <w:r w:rsidRPr="00140B4A">
        <w:t xml:space="preserve">        - OTHER_REASONS: Indicates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3197" w:name="_Toc97042829"/>
      <w:bookmarkStart w:id="13198" w:name="_Toc97045973"/>
      <w:bookmarkStart w:id="13199" w:name="_Toc97155718"/>
      <w:bookmarkStart w:id="13200" w:name="_Toc101521774"/>
      <w:bookmarkStart w:id="13201" w:name="_Toc138762085"/>
      <w:bookmarkStart w:id="13202" w:name="_Toc145708348"/>
      <w:bookmarkStart w:id="13203" w:name="_Toc160570930"/>
      <w:bookmarkStart w:id="13204" w:name="_Toc162008526"/>
      <w:bookmarkStart w:id="13205" w:name="_Toc185516359"/>
      <w:bookmarkStart w:id="13206" w:name="_Toc192873667"/>
      <w:bookmarkStart w:id="13207" w:name="_Toc200971381"/>
      <w:bookmarkStart w:id="13208" w:name="_Toc207722713"/>
      <w:bookmarkStart w:id="13209" w:name="_Toc209521576"/>
      <w:bookmarkStart w:id="13210" w:name="_Toc218779385"/>
      <w:r>
        <w:t>A.</w:t>
      </w:r>
      <w:r w:rsidR="00BC7A82">
        <w:t>8</w:t>
      </w:r>
      <w:r>
        <w:tab/>
      </w:r>
      <w:r>
        <w:rPr>
          <w:noProof/>
        </w:rPr>
        <w:t>Eees_EECContextRelocation API</w:t>
      </w:r>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4A12F343"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40B4075" w:rsidR="009274DC" w:rsidRDefault="009274DC" w:rsidP="009274DC">
      <w:pPr>
        <w:pStyle w:val="PL"/>
      </w:pPr>
      <w:r>
        <w:t xml:space="preserve">    3GPP TS 29.558 V1</w:t>
      </w:r>
      <w:r w:rsidR="00995C3D">
        <w:t>9</w:t>
      </w:r>
      <w:r>
        <w:t>.</w:t>
      </w:r>
      <w:r w:rsidR="00457CA8">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lastRenderedPageBreak/>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lastRenderedPageBreak/>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lastRenderedPageBreak/>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Pr="00140B4A" w:rsidRDefault="002A49FC" w:rsidP="00140B4A">
      <w:pPr>
        <w:pStyle w:val="PL"/>
      </w:pPr>
    </w:p>
    <w:p w14:paraId="1584A2A9" w14:textId="369AE5CD" w:rsidR="00A040B3" w:rsidRDefault="00A040B3" w:rsidP="007876EC">
      <w:pPr>
        <w:pStyle w:val="Heading1"/>
      </w:pPr>
      <w:bookmarkStart w:id="13211" w:name="_Toc97045974"/>
      <w:bookmarkStart w:id="13212" w:name="_Toc97155719"/>
      <w:bookmarkStart w:id="13213" w:name="_Toc101521775"/>
      <w:bookmarkStart w:id="13214" w:name="_Toc138762086"/>
      <w:bookmarkStart w:id="13215" w:name="_Toc145708349"/>
      <w:bookmarkStart w:id="13216" w:name="_Toc160570931"/>
      <w:bookmarkStart w:id="13217" w:name="_Toc162008527"/>
      <w:bookmarkStart w:id="13218" w:name="_Toc185516360"/>
      <w:bookmarkStart w:id="13219" w:name="_Toc192873668"/>
      <w:bookmarkStart w:id="13220" w:name="_Toc200971382"/>
      <w:bookmarkStart w:id="13221" w:name="_Toc207722714"/>
      <w:bookmarkStart w:id="13222" w:name="_Toc209521577"/>
      <w:bookmarkStart w:id="13223" w:name="_Toc218779386"/>
      <w:r>
        <w:t>A.</w:t>
      </w:r>
      <w:r w:rsidR="00BC7A82">
        <w:t>9</w:t>
      </w:r>
      <w:r>
        <w:tab/>
      </w:r>
      <w:r w:rsidRPr="00F477AF">
        <w:t>Eees_</w:t>
      </w:r>
      <w:r>
        <w:t>EELManaged</w:t>
      </w:r>
      <w:r w:rsidRPr="00F477AF">
        <w:t>ACR</w:t>
      </w:r>
      <w:r>
        <w:rPr>
          <w:noProof/>
          <w:lang w:eastAsia="zh-CN"/>
        </w:rPr>
        <w:t xml:space="preserve"> </w:t>
      </w:r>
      <w:bookmarkStart w:id="13224" w:name="_Toc94194974"/>
      <w:bookmarkStart w:id="13225" w:name="_Toc97042832"/>
      <w:r>
        <w:t>API</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1C60EC43" w14:textId="77777777" w:rsidR="00A040B3" w:rsidRDefault="00A040B3" w:rsidP="00A040B3">
      <w:pPr>
        <w:pStyle w:val="PL"/>
      </w:pPr>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1BB3FD16"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00FE0C" w:rsidR="00D22A93" w:rsidRDefault="00D22A93" w:rsidP="00A040B3">
      <w:pPr>
        <w:pStyle w:val="PL"/>
      </w:pPr>
      <w:r>
        <w:t xml:space="preserve">    </w:t>
      </w:r>
      <w:r w:rsidR="00A040B3">
        <w:t>3GPP TS 29.558 V1</w:t>
      </w:r>
      <w:r w:rsidR="00995C3D">
        <w:t>9</w:t>
      </w:r>
      <w:r w:rsidR="00A040B3">
        <w:t>.</w:t>
      </w:r>
      <w:r w:rsidR="00457CA8">
        <w:t>5</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lastRenderedPageBreak/>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lastRenderedPageBreak/>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lastRenderedPageBreak/>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226" w:name="_Toc97042833"/>
      <w:bookmarkStart w:id="13227" w:name="_Toc97045975"/>
      <w:bookmarkStart w:id="13228" w:name="_Toc97155720"/>
      <w:bookmarkStart w:id="13229" w:name="_Toc101521776"/>
      <w:bookmarkStart w:id="13230" w:name="_Toc138762087"/>
      <w:bookmarkStart w:id="13231" w:name="_Toc145708350"/>
      <w:bookmarkStart w:id="13232" w:name="_Toc160570932"/>
      <w:bookmarkStart w:id="13233" w:name="_Toc162008528"/>
      <w:bookmarkStart w:id="13234" w:name="_Toc185516361"/>
      <w:bookmarkStart w:id="13235" w:name="_Toc192873669"/>
      <w:bookmarkStart w:id="13236" w:name="_Toc200971383"/>
      <w:bookmarkStart w:id="13237" w:name="_Toc207722715"/>
      <w:bookmarkStart w:id="13238" w:name="_Toc209521578"/>
      <w:bookmarkStart w:id="13239" w:name="_Toc218779387"/>
      <w:r>
        <w:t>A.</w:t>
      </w:r>
      <w:r w:rsidR="00BC7A82">
        <w:t>10</w:t>
      </w:r>
      <w:r>
        <w:tab/>
      </w:r>
      <w:r w:rsidRPr="00310802">
        <w:t>Eees_ACRStatusUpdate</w:t>
      </w:r>
      <w:r>
        <w:t xml:space="preserve"> API</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18CAAF0"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1C86913B"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717E4851" w:rsidR="00D22A93" w:rsidRDefault="00D22A93" w:rsidP="00A040B3">
      <w:pPr>
        <w:pStyle w:val="PL"/>
      </w:pPr>
      <w:r>
        <w:t xml:space="preserve">    </w:t>
      </w:r>
      <w:r w:rsidR="00A040B3">
        <w:t>3GPP TS 29.558 V1</w:t>
      </w:r>
      <w:r w:rsidR="00332805">
        <w:t>9</w:t>
      </w:r>
      <w:r w:rsidR="00A040B3">
        <w:t>.</w:t>
      </w:r>
      <w:r w:rsidR="00457CA8">
        <w:t>5</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lastRenderedPageBreak/>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lastRenderedPageBreak/>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240" w:name="_Toc85734612"/>
      <w:bookmarkStart w:id="13241" w:name="_Toc89431911"/>
      <w:bookmarkStart w:id="13242" w:name="_Toc97042830"/>
      <w:bookmarkStart w:id="13243" w:name="_Toc97045976"/>
      <w:bookmarkStart w:id="13244" w:name="_Toc97155721"/>
      <w:bookmarkStart w:id="13245" w:name="_Toc101521777"/>
      <w:bookmarkStart w:id="13246" w:name="_Toc138762088"/>
      <w:bookmarkStart w:id="13247" w:name="_Toc145708351"/>
      <w:bookmarkStart w:id="13248" w:name="_Toc160570933"/>
      <w:bookmarkStart w:id="13249" w:name="_Toc162008529"/>
      <w:bookmarkStart w:id="13250" w:name="_Toc185516362"/>
      <w:bookmarkStart w:id="13251" w:name="_Toc192873670"/>
      <w:bookmarkStart w:id="13252" w:name="_Toc200971384"/>
      <w:bookmarkStart w:id="13253" w:name="_Toc207722716"/>
      <w:bookmarkStart w:id="13254" w:name="_Toc209521579"/>
      <w:bookmarkStart w:id="13255" w:name="_Toc218779388"/>
      <w:r>
        <w:t>A.</w:t>
      </w:r>
      <w:r w:rsidR="00A040B3">
        <w:t>1</w:t>
      </w:r>
      <w:r w:rsidR="00BC7A82">
        <w:t>1</w:t>
      </w:r>
      <w:r>
        <w:tab/>
      </w:r>
      <w:r>
        <w:rPr>
          <w:noProof/>
        </w:rPr>
        <w:t>Eecs_EESRegistration API</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3B490DF2" w:rsidR="00805512" w:rsidRDefault="00805512" w:rsidP="00805512">
      <w:pPr>
        <w:pStyle w:val="PL"/>
      </w:pPr>
      <w:r>
        <w:t xml:space="preserve">  version: 1.</w:t>
      </w:r>
      <w:r w:rsidR="00995C3D">
        <w:t>2</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CA8D76D" w:rsidR="008C70FA" w:rsidRDefault="008C70FA" w:rsidP="00805512">
      <w:pPr>
        <w:pStyle w:val="PL"/>
      </w:pPr>
      <w:r>
        <w:t xml:space="preserve">    </w:t>
      </w:r>
      <w:r w:rsidR="00805512">
        <w:t>3GPP TS 29.558 V1</w:t>
      </w:r>
      <w:r w:rsidR="00995C3D">
        <w:t>9</w:t>
      </w:r>
      <w:r w:rsidR="00805512">
        <w:t>.</w:t>
      </w:r>
      <w:r w:rsidR="0019284F">
        <w:t>5</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lastRenderedPageBreak/>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lastRenderedPageBreak/>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lastRenderedPageBreak/>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lastRenderedPageBreak/>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lastRenderedPageBreak/>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lastRenderedPageBreak/>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lastRenderedPageBreak/>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lastRenderedPageBreak/>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140B4A">
      <w:pPr>
        <w:pStyle w:val="PL"/>
        <w:rPr>
          <w:noProof/>
        </w:rPr>
      </w:pPr>
      <w:r w:rsidRPr="00140B4A">
        <w:t xml:space="preserve">        - EEL_MANAGED_ACR: Represents the EEC ACR scenario where the ACR is managed by the</w:t>
      </w:r>
    </w:p>
    <w:p w14:paraId="51CBC76F" w14:textId="0B29E36C" w:rsidR="00805512" w:rsidRDefault="00F306F6" w:rsidP="00140B4A">
      <w:pPr>
        <w:pStyle w:val="PL"/>
        <w:rPr>
          <w:noProof/>
        </w:rPr>
      </w:pPr>
      <w:r w:rsidRPr="00140B4A">
        <w:t xml:space="preserve">         </w:t>
      </w:r>
      <w:r w:rsidR="00805512" w:rsidRPr="00140B4A">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Pr="00140B4A" w:rsidRDefault="006E5DEF" w:rsidP="00140B4A">
      <w:pPr>
        <w:pStyle w:val="PL"/>
      </w:pPr>
    </w:p>
    <w:p w14:paraId="3A5CE1C3" w14:textId="34FB50BB" w:rsidR="00201A83" w:rsidRDefault="00201A83" w:rsidP="007876EC">
      <w:pPr>
        <w:pStyle w:val="Heading1"/>
        <w:rPr>
          <w:noProof/>
        </w:rPr>
      </w:pPr>
      <w:bookmarkStart w:id="13256" w:name="_Toc97042831"/>
      <w:bookmarkStart w:id="13257" w:name="_Toc97045977"/>
      <w:bookmarkStart w:id="13258" w:name="_Toc97155722"/>
      <w:bookmarkStart w:id="13259" w:name="_Toc101521778"/>
      <w:bookmarkStart w:id="13260" w:name="_Toc138762089"/>
      <w:bookmarkStart w:id="13261" w:name="_Toc145708352"/>
      <w:bookmarkStart w:id="13262" w:name="_Toc160570934"/>
      <w:bookmarkStart w:id="13263" w:name="_Toc162008530"/>
      <w:bookmarkStart w:id="13264" w:name="_Toc185516363"/>
      <w:bookmarkStart w:id="13265" w:name="_Toc192873671"/>
      <w:bookmarkStart w:id="13266" w:name="_Toc200971385"/>
      <w:bookmarkStart w:id="13267" w:name="_Toc207722717"/>
      <w:bookmarkStart w:id="13268" w:name="_Toc209521580"/>
      <w:bookmarkStart w:id="13269" w:name="_Toc218779389"/>
      <w:r>
        <w:t>A.</w:t>
      </w:r>
      <w:r w:rsidR="00A040B3">
        <w:t>1</w:t>
      </w:r>
      <w:r w:rsidR="00BC7A82">
        <w:t>2</w:t>
      </w:r>
      <w:r>
        <w:tab/>
      </w:r>
      <w:r>
        <w:rPr>
          <w:noProof/>
        </w:rPr>
        <w:t>Eecs_TargetEESDiscovery API</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6A6080" w:rsidR="000602AD" w:rsidRDefault="000602AD" w:rsidP="000602AD">
      <w:pPr>
        <w:pStyle w:val="PL"/>
      </w:pPr>
      <w:r>
        <w:t xml:space="preserve">  version: 1.</w:t>
      </w:r>
      <w:r w:rsidR="00995C3D">
        <w:t>2</w:t>
      </w:r>
      <w:r>
        <w:t>.0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5804E724" w:rsidR="000602AD" w:rsidRDefault="000602AD" w:rsidP="000602AD">
      <w:pPr>
        <w:pStyle w:val="PL"/>
      </w:pPr>
      <w:r>
        <w:t xml:space="preserve">    3GPP TS 29.558 V1</w:t>
      </w:r>
      <w:r w:rsidR="00995C3D">
        <w:t>9</w:t>
      </w:r>
      <w:r>
        <w:t>.</w:t>
      </w:r>
      <w:r w:rsidR="00457CA8">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lastRenderedPageBreak/>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lastRenderedPageBreak/>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140B4A">
      <w:pPr>
        <w:pStyle w:val="PL"/>
      </w:pPr>
      <w:r w:rsidRPr="00140B4A">
        <w:t xml:space="preserve">            description: &gt;</w:t>
      </w:r>
    </w:p>
    <w:p w14:paraId="6EB861D7" w14:textId="77777777" w:rsidR="000602AD" w:rsidRPr="009551DD" w:rsidRDefault="000602AD" w:rsidP="00140B4A">
      <w:pPr>
        <w:pStyle w:val="PL"/>
      </w:pPr>
      <w:r w:rsidRPr="00140B4A">
        <w:t xml:space="preserve">              Set to true if edge node sharing is requested.</w:t>
      </w:r>
    </w:p>
    <w:p w14:paraId="328E58B0" w14:textId="77777777" w:rsidR="000602AD" w:rsidRPr="009551DD" w:rsidRDefault="000602AD" w:rsidP="00140B4A">
      <w:pPr>
        <w:pStyle w:val="PL"/>
      </w:pPr>
      <w:r w:rsidRPr="00140B4A">
        <w:t xml:space="preserve">              Set to false if edge node sharing is not requested.</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140B4A">
      <w:pPr>
        <w:pStyle w:val="PL"/>
        <w:rPr>
          <w:noProof/>
        </w:rPr>
      </w:pPr>
      <w:r w:rsidRPr="00140B4A">
        <w:lastRenderedPageBreak/>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140B4A">
      <w:pPr>
        <w:pStyle w:val="PL"/>
        <w:rPr>
          <w:noProof/>
        </w:rPr>
      </w:pPr>
      <w:r w:rsidRPr="00140B4A">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140B4A">
      <w:pPr>
        <w:pStyle w:val="PL"/>
      </w:pPr>
      <w:r w:rsidRPr="00140B4A">
        <w:t xml:space="preserve">        candDnaisPrioInd:</w:t>
      </w:r>
    </w:p>
    <w:p w14:paraId="2302B4CE" w14:textId="77777777" w:rsidR="00601B56" w:rsidRPr="0003700F" w:rsidRDefault="00601B56" w:rsidP="00140B4A">
      <w:pPr>
        <w:pStyle w:val="PL"/>
      </w:pPr>
      <w:r w:rsidRPr="00140B4A">
        <w:t xml:space="preserve">          type: boolean</w:t>
      </w:r>
    </w:p>
    <w:p w14:paraId="39DF182E" w14:textId="77777777" w:rsidR="00601B56" w:rsidRPr="0003700F" w:rsidRDefault="00601B56" w:rsidP="00140B4A">
      <w:pPr>
        <w:pStyle w:val="PL"/>
      </w:pPr>
      <w:r w:rsidRPr="00140B4A">
        <w:t xml:space="preserve">          description: &gt;</w:t>
      </w:r>
    </w:p>
    <w:p w14:paraId="3EAF7248" w14:textId="77777777" w:rsidR="00601B56" w:rsidRDefault="00601B56" w:rsidP="00140B4A">
      <w:pPr>
        <w:pStyle w:val="PL"/>
      </w:pPr>
      <w:r w:rsidRPr="00140B4A">
        <w:t xml:space="preserve">            Indicates whether the candidate DNAI(s) provided within the candidateDnais attribute are</w:t>
      </w:r>
    </w:p>
    <w:p w14:paraId="6BBFF844" w14:textId="77777777" w:rsidR="00601B56" w:rsidRDefault="00601B56" w:rsidP="00140B4A">
      <w:pPr>
        <w:pStyle w:val="PL"/>
      </w:pPr>
      <w:r w:rsidRPr="00140B4A">
        <w:t xml:space="preserve">            in descending priority order, i.e., the lower the array index of the candidateDnais</w:t>
      </w:r>
    </w:p>
    <w:p w14:paraId="3EA426D0" w14:textId="77777777" w:rsidR="00601B56" w:rsidRPr="00B77F81" w:rsidRDefault="00601B56" w:rsidP="00140B4A">
      <w:pPr>
        <w:pStyle w:val="PL"/>
      </w:pPr>
      <w:r w:rsidRPr="00140B4A">
        <w:t xml:space="preserve">            attribute the higher the priority of the respective DNAI.</w:t>
      </w:r>
    </w:p>
    <w:p w14:paraId="3A71D8CC" w14:textId="77777777" w:rsidR="00601B56" w:rsidRDefault="00601B56" w:rsidP="00140B4A">
      <w:pPr>
        <w:pStyle w:val="PL"/>
      </w:pPr>
      <w:r w:rsidRPr="00140B4A">
        <w:t xml:space="preserve">            true indicates that the candidate DNAI(s) provided within the candidateDnais attribute</w:t>
      </w:r>
    </w:p>
    <w:p w14:paraId="3C96DEC7" w14:textId="77777777" w:rsidR="00601B56" w:rsidRPr="00B77F81" w:rsidRDefault="00601B56" w:rsidP="00140B4A">
      <w:pPr>
        <w:pStyle w:val="PL"/>
      </w:pPr>
      <w:r w:rsidRPr="00140B4A">
        <w:t xml:space="preserve">            are in descending priority order.</w:t>
      </w:r>
    </w:p>
    <w:p w14:paraId="02ED5BE0" w14:textId="77777777" w:rsidR="00601B56" w:rsidRDefault="00601B56" w:rsidP="00140B4A">
      <w:pPr>
        <w:pStyle w:val="PL"/>
      </w:pPr>
      <w:r w:rsidRPr="00140B4A">
        <w:t xml:space="preserve">            false indicates that the candidate DNAI(s) provided within the candidateDnais attribute</w:t>
      </w:r>
    </w:p>
    <w:p w14:paraId="66EA6336" w14:textId="77777777" w:rsidR="00601B56" w:rsidRPr="00B77F81" w:rsidRDefault="00601B56" w:rsidP="00140B4A">
      <w:pPr>
        <w:pStyle w:val="PL"/>
      </w:pPr>
      <w:r w:rsidRPr="00140B4A">
        <w:t xml:space="preserve">            are not in descending priority order.</w:t>
      </w:r>
    </w:p>
    <w:p w14:paraId="48ECE95C" w14:textId="77777777" w:rsidR="00601B56" w:rsidRPr="000F4694" w:rsidRDefault="00601B56" w:rsidP="00140B4A">
      <w:pPr>
        <w:pStyle w:val="PL"/>
      </w:pPr>
      <w:r w:rsidRPr="00140B4A">
        <w:t xml:space="preserve">            The default value is false if this attribute is omitted.</w:t>
      </w:r>
    </w:p>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Pr="00140B4A" w:rsidRDefault="00561506" w:rsidP="00140B4A">
      <w:pPr>
        <w:pStyle w:val="PL"/>
      </w:pPr>
    </w:p>
    <w:p w14:paraId="371EA9C1" w14:textId="29E0011D" w:rsidR="00444667" w:rsidRDefault="00444667" w:rsidP="00444667">
      <w:pPr>
        <w:pStyle w:val="Heading1"/>
      </w:pPr>
      <w:bookmarkStart w:id="13270" w:name="_Toc138762090"/>
      <w:bookmarkStart w:id="13271" w:name="_Toc145708353"/>
      <w:bookmarkStart w:id="13272" w:name="_Toc160570935"/>
      <w:bookmarkStart w:id="13273" w:name="_Toc162008531"/>
      <w:bookmarkStart w:id="13274" w:name="_Toc185516364"/>
      <w:bookmarkStart w:id="13275" w:name="_Toc192873672"/>
      <w:bookmarkStart w:id="13276" w:name="_Toc200971386"/>
      <w:bookmarkStart w:id="13277" w:name="_Toc207722718"/>
      <w:bookmarkStart w:id="13278" w:name="_Toc209521581"/>
      <w:bookmarkStart w:id="13279" w:name="_Toc218779390"/>
      <w:r>
        <w:t>A.</w:t>
      </w:r>
      <w:r w:rsidRPr="00444667">
        <w:t>1</w:t>
      </w:r>
      <w:r>
        <w:t>3</w:t>
      </w:r>
      <w:r>
        <w:tab/>
      </w:r>
      <w:r w:rsidRPr="00310802">
        <w:t>Eees_ACR</w:t>
      </w:r>
      <w:r>
        <w:t>ParameterInformation API</w:t>
      </w:r>
      <w:bookmarkEnd w:id="13270"/>
      <w:bookmarkEnd w:id="13271"/>
      <w:bookmarkEnd w:id="13272"/>
      <w:bookmarkEnd w:id="13273"/>
      <w:bookmarkEnd w:id="13274"/>
      <w:bookmarkEnd w:id="13275"/>
      <w:bookmarkEnd w:id="13276"/>
      <w:bookmarkEnd w:id="13277"/>
      <w:bookmarkEnd w:id="13278"/>
      <w:bookmarkEnd w:id="1327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lastRenderedPageBreak/>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lastRenderedPageBreak/>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280" w:name="_Toc129169978"/>
      <w:bookmarkStart w:id="13281" w:name="_Toc145708354"/>
      <w:bookmarkStart w:id="13282" w:name="_Toc160570936"/>
      <w:bookmarkStart w:id="13283" w:name="_Toc162008532"/>
      <w:bookmarkStart w:id="13284" w:name="_Toc185516365"/>
      <w:bookmarkStart w:id="13285" w:name="_Toc192873673"/>
      <w:bookmarkStart w:id="13286" w:name="_Toc200971387"/>
      <w:bookmarkStart w:id="13287" w:name="_Toc207722719"/>
      <w:bookmarkStart w:id="13288" w:name="_Toc209521582"/>
      <w:bookmarkStart w:id="13289" w:name="_Toc218779391"/>
      <w:r>
        <w:t>A.14</w:t>
      </w:r>
      <w:r>
        <w:tab/>
        <w:t>Ecas_SelectedEES API</w:t>
      </w:r>
      <w:bookmarkEnd w:id="13280"/>
      <w:bookmarkEnd w:id="13281"/>
      <w:bookmarkEnd w:id="13282"/>
      <w:bookmarkEnd w:id="13283"/>
      <w:bookmarkEnd w:id="13284"/>
      <w:bookmarkEnd w:id="13285"/>
      <w:bookmarkEnd w:id="13286"/>
      <w:bookmarkEnd w:id="13287"/>
      <w:bookmarkEnd w:id="13288"/>
      <w:bookmarkEnd w:id="1328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140B4A">
      <w:pPr>
        <w:pStyle w:val="PL"/>
        <w:rPr>
          <w:lang w:val="sv-SE"/>
        </w:rPr>
      </w:pPr>
      <w:r w:rsidRPr="00140B4A">
        <w:t xml:space="preserve">  url: </w:t>
      </w:r>
      <w:hyperlink r:id="rId57" w:history="1">
        <w:r w:rsidRPr="00140B4A">
          <w:rPr>
            <w:color w:val="0000FF"/>
            <w:u w:val="singl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lastRenderedPageBreak/>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290" w:name="_Toc145708355"/>
      <w:bookmarkStart w:id="13291" w:name="_Toc160570937"/>
      <w:bookmarkStart w:id="13292" w:name="_Toc162008533"/>
      <w:bookmarkStart w:id="13293" w:name="_Toc185516366"/>
      <w:bookmarkStart w:id="13294" w:name="_Toc192873674"/>
      <w:bookmarkStart w:id="13295" w:name="_Toc200971388"/>
      <w:bookmarkStart w:id="13296" w:name="_Toc207722720"/>
      <w:bookmarkStart w:id="13297" w:name="_Toc209521583"/>
      <w:bookmarkStart w:id="13298" w:name="_Toc218779392"/>
      <w:r>
        <w:t>A.</w:t>
      </w:r>
      <w:r w:rsidRPr="00444667">
        <w:t>1</w:t>
      </w:r>
      <w:r w:rsidR="002B0725">
        <w:t>5</w:t>
      </w:r>
      <w:r>
        <w:tab/>
      </w:r>
      <w:r w:rsidRPr="00310802">
        <w:t>Eees_</w:t>
      </w:r>
      <w:r>
        <w:t>CommonEAS</w:t>
      </w:r>
      <w:r w:rsidR="00C808F1" w:rsidRPr="00310802">
        <w:t>A</w:t>
      </w:r>
      <w:r w:rsidR="00C808F1">
        <w:t>nnouncement</w:t>
      </w:r>
      <w:r>
        <w:t xml:space="preserve"> API</w:t>
      </w:r>
      <w:bookmarkEnd w:id="13290"/>
      <w:bookmarkEnd w:id="13291"/>
      <w:bookmarkEnd w:id="13292"/>
      <w:bookmarkEnd w:id="13293"/>
      <w:bookmarkEnd w:id="13294"/>
      <w:bookmarkEnd w:id="13295"/>
      <w:bookmarkEnd w:id="13296"/>
      <w:bookmarkEnd w:id="13297"/>
      <w:bookmarkEnd w:id="1329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F242559"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38B995EF"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2B9BA0E" w:rsidR="007F1174" w:rsidRDefault="007F1174" w:rsidP="007F1174">
      <w:pPr>
        <w:pStyle w:val="PL"/>
      </w:pPr>
      <w:r>
        <w:t xml:space="preserve">    3GPP TS 29.558 V1</w:t>
      </w:r>
      <w:r w:rsidR="00995C3D">
        <w:t>9</w:t>
      </w:r>
      <w:r>
        <w:t>.</w:t>
      </w:r>
      <w:r w:rsidR="00457CA8">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lastRenderedPageBreak/>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lastRenderedPageBreak/>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3299" w:name="_Toc160570938"/>
      <w:bookmarkStart w:id="13300" w:name="_Toc162008534"/>
      <w:bookmarkStart w:id="13301" w:name="_Toc185516367"/>
      <w:bookmarkStart w:id="13302" w:name="_Toc192873675"/>
      <w:bookmarkStart w:id="13303" w:name="_Toc200971389"/>
      <w:bookmarkStart w:id="13304" w:name="_Toc207722721"/>
      <w:bookmarkStart w:id="13305" w:name="_Toc209521584"/>
      <w:bookmarkStart w:id="13306" w:name="_Toc218779393"/>
      <w:r>
        <w:t>A.16</w:t>
      </w:r>
      <w:r>
        <w:tab/>
      </w:r>
      <w:r w:rsidRPr="00310802">
        <w:t>Ee</w:t>
      </w:r>
      <w:r>
        <w:t>c</w:t>
      </w:r>
      <w:r w:rsidRPr="00310802">
        <w:t>s_</w:t>
      </w:r>
      <w:r>
        <w:t>EASInfoManagement API</w:t>
      </w:r>
      <w:bookmarkEnd w:id="13299"/>
      <w:bookmarkEnd w:id="13300"/>
      <w:bookmarkEnd w:id="13301"/>
      <w:bookmarkEnd w:id="13302"/>
      <w:bookmarkEnd w:id="13303"/>
      <w:bookmarkEnd w:id="13304"/>
      <w:bookmarkEnd w:id="13305"/>
      <w:bookmarkEnd w:id="1330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7044C30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18FB6646" w:rsidR="00B3769E" w:rsidRDefault="00B3769E" w:rsidP="00B3769E">
      <w:pPr>
        <w:pStyle w:val="PL"/>
      </w:pPr>
      <w:r>
        <w:t xml:space="preserve">    3GPP TS 29.558 V1</w:t>
      </w:r>
      <w:r w:rsidR="00995C3D">
        <w:t>9</w:t>
      </w:r>
      <w:r>
        <w:t>.</w:t>
      </w:r>
      <w:r w:rsidR="00457CA8">
        <w:t>5</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lastRenderedPageBreak/>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140B4A">
      <w:pPr>
        <w:pStyle w:val="PL"/>
      </w:pPr>
      <w:r w:rsidRPr="00140B4A">
        <w:t xml:space="preserve">    parameters:</w:t>
      </w:r>
    </w:p>
    <w:p w14:paraId="6F1DE37F" w14:textId="77777777" w:rsidR="00D96B0E" w:rsidRPr="00E13F6C" w:rsidRDefault="00D96B0E" w:rsidP="00140B4A">
      <w:pPr>
        <w:pStyle w:val="PL"/>
      </w:pPr>
      <w:r w:rsidRPr="00140B4A">
        <w:t xml:space="preserve">      - name: bindingId</w:t>
      </w:r>
    </w:p>
    <w:p w14:paraId="68AD675C" w14:textId="77777777" w:rsidR="00D96B0E" w:rsidRPr="00E13F6C" w:rsidRDefault="00D96B0E" w:rsidP="00140B4A">
      <w:pPr>
        <w:pStyle w:val="PL"/>
      </w:pPr>
      <w:r w:rsidRPr="00140B4A">
        <w:t xml:space="preserve">        in: path</w:t>
      </w:r>
    </w:p>
    <w:p w14:paraId="5F6327BC" w14:textId="77777777" w:rsidR="00D96B0E" w:rsidRPr="00E13F6C" w:rsidRDefault="00D96B0E" w:rsidP="00140B4A">
      <w:pPr>
        <w:pStyle w:val="PL"/>
        <w:rPr>
          <w:lang w:val="en-US" w:eastAsia="es-ES"/>
        </w:rPr>
      </w:pPr>
      <w:r w:rsidRPr="00140B4A">
        <w:t xml:space="preserve">        description: _Represents the identifier of the Individual Common EAS Binding resource.</w:t>
      </w:r>
    </w:p>
    <w:p w14:paraId="79F8460A" w14:textId="77777777" w:rsidR="00D96B0E" w:rsidRPr="00E13F6C" w:rsidRDefault="00D96B0E" w:rsidP="00140B4A">
      <w:pPr>
        <w:pStyle w:val="PL"/>
      </w:pPr>
      <w:r w:rsidRPr="00140B4A">
        <w:t xml:space="preserve">        required: true</w:t>
      </w:r>
    </w:p>
    <w:p w14:paraId="44A3D94E" w14:textId="77777777" w:rsidR="00D96B0E" w:rsidRPr="00E13F6C" w:rsidRDefault="00D96B0E" w:rsidP="00140B4A">
      <w:pPr>
        <w:pStyle w:val="PL"/>
      </w:pPr>
      <w:r w:rsidRPr="00140B4A">
        <w:t xml:space="preserve">        schema:</w:t>
      </w:r>
    </w:p>
    <w:p w14:paraId="5CD45FEC" w14:textId="77777777" w:rsidR="00D96B0E" w:rsidRPr="00E13F6C" w:rsidRDefault="00D96B0E" w:rsidP="00140B4A">
      <w:pPr>
        <w:pStyle w:val="PL"/>
      </w:pPr>
      <w:r w:rsidRPr="00140B4A">
        <w:t xml:space="preserve">          type: string</w:t>
      </w:r>
    </w:p>
    <w:p w14:paraId="5A70D1BA" w14:textId="77777777" w:rsidR="00D96B0E" w:rsidRDefault="00D96B0E" w:rsidP="00140B4A">
      <w:pPr>
        <w:pStyle w:val="PL"/>
      </w:pPr>
    </w:p>
    <w:p w14:paraId="352AA31D" w14:textId="77777777" w:rsidR="00D96B0E" w:rsidRPr="00E13F6C" w:rsidRDefault="00D96B0E" w:rsidP="00140B4A">
      <w:pPr>
        <w:pStyle w:val="PL"/>
      </w:pPr>
      <w:r w:rsidRPr="00140B4A">
        <w:t xml:space="preserve">    get:</w:t>
      </w:r>
    </w:p>
    <w:p w14:paraId="3FC06182" w14:textId="2EC35CE3" w:rsidR="00D96B0E" w:rsidRPr="00E13F6C" w:rsidRDefault="00D96B0E" w:rsidP="00140B4A">
      <w:pPr>
        <w:pStyle w:val="PL"/>
      </w:pPr>
      <w:r w:rsidRPr="00140B4A">
        <w:t xml:space="preserve">      summary: Retrieve an Individual Common EAS Binding resource.</w:t>
      </w:r>
    </w:p>
    <w:p w14:paraId="52698720" w14:textId="77777777" w:rsidR="00D96B0E" w:rsidRPr="00E13F6C" w:rsidRDefault="00D96B0E" w:rsidP="00140B4A">
      <w:pPr>
        <w:pStyle w:val="PL"/>
      </w:pPr>
      <w:r w:rsidRPr="00140B4A">
        <w:t xml:space="preserve">      operationId: GetIndCommonEasBinding</w:t>
      </w:r>
    </w:p>
    <w:p w14:paraId="3571BABB" w14:textId="77777777" w:rsidR="00D96B0E" w:rsidRPr="00E13F6C" w:rsidRDefault="00D96B0E" w:rsidP="00140B4A">
      <w:pPr>
        <w:pStyle w:val="PL"/>
      </w:pPr>
      <w:r w:rsidRPr="00140B4A">
        <w:t xml:space="preserve">      tags:</w:t>
      </w:r>
    </w:p>
    <w:p w14:paraId="6715652F" w14:textId="77777777" w:rsidR="00D96B0E" w:rsidRPr="00E13F6C" w:rsidRDefault="00D96B0E" w:rsidP="00140B4A">
      <w:pPr>
        <w:pStyle w:val="PL"/>
      </w:pPr>
      <w:r w:rsidRPr="00140B4A">
        <w:t xml:space="preserve">        - Individual Common EAS Binding (Document)</w:t>
      </w:r>
    </w:p>
    <w:p w14:paraId="3AD7A054" w14:textId="77777777" w:rsidR="00D96B0E" w:rsidRPr="00E13F6C" w:rsidRDefault="00D96B0E" w:rsidP="00140B4A">
      <w:pPr>
        <w:pStyle w:val="PL"/>
        <w:rPr>
          <w:lang w:val="en-US"/>
        </w:rPr>
      </w:pPr>
      <w:r w:rsidRPr="00140B4A">
        <w:t xml:space="preserve">      responses:</w:t>
      </w:r>
    </w:p>
    <w:p w14:paraId="7D2E91B3" w14:textId="77777777" w:rsidR="00D96B0E" w:rsidRPr="00E13F6C" w:rsidRDefault="00D96B0E" w:rsidP="00140B4A">
      <w:pPr>
        <w:pStyle w:val="PL"/>
        <w:rPr>
          <w:lang w:val="en-US"/>
        </w:rPr>
      </w:pPr>
      <w:r w:rsidRPr="00140B4A">
        <w:t xml:space="preserve">        '200':</w:t>
      </w:r>
    </w:p>
    <w:p w14:paraId="7E988266" w14:textId="77777777" w:rsidR="00D96B0E" w:rsidRPr="00E13F6C" w:rsidRDefault="00D96B0E" w:rsidP="00140B4A">
      <w:pPr>
        <w:pStyle w:val="PL"/>
      </w:pPr>
      <w:r w:rsidRPr="00140B4A">
        <w:t xml:space="preserve">          description: The requested Individual Common EAS Binding resource is returned.</w:t>
      </w:r>
    </w:p>
    <w:p w14:paraId="3BCF855B" w14:textId="77777777" w:rsidR="00D96B0E" w:rsidRPr="00E13F6C" w:rsidRDefault="00D96B0E" w:rsidP="00140B4A">
      <w:pPr>
        <w:pStyle w:val="PL"/>
      </w:pPr>
      <w:r w:rsidRPr="00140B4A">
        <w:lastRenderedPageBreak/>
        <w:t xml:space="preserve">          content:</w:t>
      </w:r>
    </w:p>
    <w:p w14:paraId="233BC91B" w14:textId="77777777" w:rsidR="00D96B0E" w:rsidRPr="00E13F6C" w:rsidRDefault="00D96B0E" w:rsidP="00140B4A">
      <w:pPr>
        <w:pStyle w:val="PL"/>
      </w:pPr>
      <w:r w:rsidRPr="00140B4A">
        <w:t xml:space="preserve">            application/json:</w:t>
      </w:r>
    </w:p>
    <w:p w14:paraId="479ECA81" w14:textId="77777777" w:rsidR="00D96B0E" w:rsidRPr="00E13F6C" w:rsidRDefault="00D96B0E" w:rsidP="00140B4A">
      <w:pPr>
        <w:pStyle w:val="PL"/>
      </w:pPr>
      <w:r w:rsidRPr="00140B4A">
        <w:t xml:space="preserve">              schema:</w:t>
      </w:r>
    </w:p>
    <w:p w14:paraId="31CB8B75" w14:textId="77777777" w:rsidR="00D96B0E" w:rsidRPr="00E13F6C" w:rsidRDefault="00D96B0E" w:rsidP="00140B4A">
      <w:pPr>
        <w:pStyle w:val="PL"/>
      </w:pPr>
      <w:r w:rsidRPr="00140B4A">
        <w:t xml:space="preserve">                $ref: '#/components/schemas/CommonEASBindResp'</w:t>
      </w:r>
    </w:p>
    <w:p w14:paraId="68B1E41D" w14:textId="77777777" w:rsidR="00D96B0E" w:rsidRPr="00E13F6C" w:rsidRDefault="00D96B0E" w:rsidP="00140B4A">
      <w:pPr>
        <w:pStyle w:val="PL"/>
      </w:pPr>
      <w:r w:rsidRPr="00140B4A">
        <w:t xml:space="preserve">        '307':</w:t>
      </w:r>
    </w:p>
    <w:p w14:paraId="0B8919DC" w14:textId="77777777" w:rsidR="00D96B0E" w:rsidRPr="00E13F6C" w:rsidRDefault="00D96B0E" w:rsidP="00140B4A">
      <w:pPr>
        <w:pStyle w:val="PL"/>
      </w:pPr>
      <w:r w:rsidRPr="00140B4A">
        <w:t xml:space="preserve">          $ref: 'TS29122_CommonData.yaml#/components/responses/307'</w:t>
      </w:r>
    </w:p>
    <w:p w14:paraId="25B1C0ED" w14:textId="77777777" w:rsidR="00D96B0E" w:rsidRPr="00E13F6C" w:rsidRDefault="00D96B0E" w:rsidP="00140B4A">
      <w:pPr>
        <w:pStyle w:val="PL"/>
      </w:pPr>
      <w:r w:rsidRPr="00140B4A">
        <w:t xml:space="preserve">        '308':</w:t>
      </w:r>
    </w:p>
    <w:p w14:paraId="2F42F9D3" w14:textId="77777777" w:rsidR="00D96B0E" w:rsidRPr="00E13F6C" w:rsidRDefault="00D96B0E" w:rsidP="00140B4A">
      <w:pPr>
        <w:pStyle w:val="PL"/>
      </w:pPr>
      <w:r w:rsidRPr="00140B4A">
        <w:t xml:space="preserve">          $ref: 'TS29122_CommonData.yaml#/components/responses/308'</w:t>
      </w:r>
    </w:p>
    <w:p w14:paraId="3776D032" w14:textId="77777777" w:rsidR="00D96B0E" w:rsidRPr="00E13F6C" w:rsidRDefault="00D96B0E" w:rsidP="00140B4A">
      <w:pPr>
        <w:pStyle w:val="PL"/>
      </w:pPr>
      <w:r w:rsidRPr="00140B4A">
        <w:t xml:space="preserve">        '400':</w:t>
      </w:r>
    </w:p>
    <w:p w14:paraId="641DDF03" w14:textId="77777777" w:rsidR="00D96B0E" w:rsidRPr="00E13F6C" w:rsidRDefault="00D96B0E" w:rsidP="00140B4A">
      <w:pPr>
        <w:pStyle w:val="PL"/>
      </w:pPr>
      <w:r w:rsidRPr="00140B4A">
        <w:t xml:space="preserve">          $ref: 'TS29122_CommonData.yaml#/components/responses/400'</w:t>
      </w:r>
    </w:p>
    <w:p w14:paraId="69014F8D" w14:textId="77777777" w:rsidR="00D96B0E" w:rsidRPr="00E13F6C" w:rsidRDefault="00D96B0E" w:rsidP="00140B4A">
      <w:pPr>
        <w:pStyle w:val="PL"/>
      </w:pPr>
      <w:r w:rsidRPr="00140B4A">
        <w:t xml:space="preserve">        '401':</w:t>
      </w:r>
    </w:p>
    <w:p w14:paraId="7255CFC7" w14:textId="77777777" w:rsidR="00D96B0E" w:rsidRPr="00E13F6C" w:rsidRDefault="00D96B0E" w:rsidP="00140B4A">
      <w:pPr>
        <w:pStyle w:val="PL"/>
      </w:pPr>
      <w:r w:rsidRPr="00140B4A">
        <w:t xml:space="preserve">          $ref: 'TS29122_CommonData.yaml#/components/responses/401'</w:t>
      </w:r>
    </w:p>
    <w:p w14:paraId="6110F349" w14:textId="77777777" w:rsidR="00D96B0E" w:rsidRPr="00E13F6C" w:rsidRDefault="00D96B0E" w:rsidP="00140B4A">
      <w:pPr>
        <w:pStyle w:val="PL"/>
      </w:pPr>
      <w:r w:rsidRPr="00140B4A">
        <w:t xml:space="preserve">        '403':</w:t>
      </w:r>
    </w:p>
    <w:p w14:paraId="62522A3C" w14:textId="77777777" w:rsidR="00D96B0E" w:rsidRPr="00E13F6C" w:rsidRDefault="00D96B0E" w:rsidP="00140B4A">
      <w:pPr>
        <w:pStyle w:val="PL"/>
      </w:pPr>
      <w:r w:rsidRPr="00140B4A">
        <w:t xml:space="preserve">          $ref: 'TS29122_CommonData.yaml#/components/responses/403'</w:t>
      </w:r>
    </w:p>
    <w:p w14:paraId="052B1D29" w14:textId="77777777" w:rsidR="00D96B0E" w:rsidRPr="00E13F6C" w:rsidRDefault="00D96B0E" w:rsidP="00140B4A">
      <w:pPr>
        <w:pStyle w:val="PL"/>
      </w:pPr>
      <w:r w:rsidRPr="00140B4A">
        <w:t xml:space="preserve">        '404':</w:t>
      </w:r>
    </w:p>
    <w:p w14:paraId="620A6DCE" w14:textId="77777777" w:rsidR="00D96B0E" w:rsidRPr="00E13F6C" w:rsidRDefault="00D96B0E" w:rsidP="00140B4A">
      <w:pPr>
        <w:pStyle w:val="PL"/>
      </w:pPr>
      <w:r w:rsidRPr="00140B4A">
        <w:t xml:space="preserve">          $ref: 'TS29122_CommonData.yaml#/components/responses/404'</w:t>
      </w:r>
    </w:p>
    <w:p w14:paraId="452375B7" w14:textId="77777777" w:rsidR="00D96B0E" w:rsidRPr="00E13F6C" w:rsidRDefault="00D96B0E" w:rsidP="00140B4A">
      <w:pPr>
        <w:pStyle w:val="PL"/>
      </w:pPr>
      <w:r w:rsidRPr="00140B4A">
        <w:t xml:space="preserve">        '406':</w:t>
      </w:r>
    </w:p>
    <w:p w14:paraId="7C67CD4F" w14:textId="77777777" w:rsidR="00D96B0E" w:rsidRPr="00E13F6C" w:rsidRDefault="00D96B0E" w:rsidP="00140B4A">
      <w:pPr>
        <w:pStyle w:val="PL"/>
      </w:pPr>
      <w:r w:rsidRPr="00140B4A">
        <w:t xml:space="preserve">          $ref: 'TS29122_CommonData.yaml#/components/responses/406'</w:t>
      </w:r>
    </w:p>
    <w:p w14:paraId="353C5C1E" w14:textId="77777777" w:rsidR="00D96B0E" w:rsidRPr="00E13F6C" w:rsidRDefault="00D96B0E" w:rsidP="00140B4A">
      <w:pPr>
        <w:pStyle w:val="PL"/>
      </w:pPr>
      <w:r w:rsidRPr="00140B4A">
        <w:t xml:space="preserve">        '429':</w:t>
      </w:r>
    </w:p>
    <w:p w14:paraId="67A6ADA8" w14:textId="77777777" w:rsidR="00D96B0E" w:rsidRPr="00E13F6C" w:rsidRDefault="00D96B0E" w:rsidP="00140B4A">
      <w:pPr>
        <w:pStyle w:val="PL"/>
      </w:pPr>
      <w:r w:rsidRPr="00140B4A">
        <w:t xml:space="preserve">          $ref: 'TS29122_CommonData.yaml#/components/responses/429'</w:t>
      </w:r>
    </w:p>
    <w:p w14:paraId="0061002B" w14:textId="77777777" w:rsidR="00D96B0E" w:rsidRPr="00E13F6C" w:rsidRDefault="00D96B0E" w:rsidP="00140B4A">
      <w:pPr>
        <w:pStyle w:val="PL"/>
      </w:pPr>
      <w:r w:rsidRPr="00140B4A">
        <w:t xml:space="preserve">        '500':</w:t>
      </w:r>
    </w:p>
    <w:p w14:paraId="245027F2" w14:textId="77777777" w:rsidR="00D96B0E" w:rsidRPr="00E13F6C" w:rsidRDefault="00D96B0E" w:rsidP="00140B4A">
      <w:pPr>
        <w:pStyle w:val="PL"/>
      </w:pPr>
      <w:r w:rsidRPr="00140B4A">
        <w:t xml:space="preserve">          $ref: 'TS29122_CommonData.yaml#/components/responses/500'</w:t>
      </w:r>
    </w:p>
    <w:p w14:paraId="32193CD8" w14:textId="77777777" w:rsidR="00D96B0E" w:rsidRPr="00E13F6C" w:rsidRDefault="00D96B0E" w:rsidP="00140B4A">
      <w:pPr>
        <w:pStyle w:val="PL"/>
      </w:pPr>
      <w:r w:rsidRPr="00140B4A">
        <w:t xml:space="preserve">        '503':</w:t>
      </w:r>
    </w:p>
    <w:p w14:paraId="0D3FE8BD" w14:textId="77777777" w:rsidR="00D96B0E" w:rsidRPr="00E13F6C" w:rsidRDefault="00D96B0E" w:rsidP="00140B4A">
      <w:pPr>
        <w:pStyle w:val="PL"/>
      </w:pPr>
      <w:r w:rsidRPr="00140B4A">
        <w:t xml:space="preserve">          $ref: 'TS29122_CommonData.yaml#/components/responses/503'</w:t>
      </w:r>
    </w:p>
    <w:p w14:paraId="67D04BF6" w14:textId="77777777" w:rsidR="00D96B0E" w:rsidRPr="00E13F6C" w:rsidRDefault="00D96B0E" w:rsidP="00140B4A">
      <w:pPr>
        <w:pStyle w:val="PL"/>
      </w:pPr>
      <w:r w:rsidRPr="00140B4A">
        <w:t xml:space="preserve">        default:</w:t>
      </w:r>
    </w:p>
    <w:p w14:paraId="3CFF0A23" w14:textId="77777777" w:rsidR="00D96B0E" w:rsidRPr="00E13F6C" w:rsidRDefault="00D96B0E" w:rsidP="00140B4A">
      <w:pPr>
        <w:pStyle w:val="PL"/>
      </w:pPr>
      <w:r w:rsidRPr="00140B4A">
        <w:t xml:space="preserve">          $ref: 'TS29122_CommonData.yaml#/components/responses/default'</w:t>
      </w:r>
    </w:p>
    <w:p w14:paraId="1F34BE87" w14:textId="77777777" w:rsidR="00D96B0E" w:rsidRDefault="00D96B0E" w:rsidP="00140B4A">
      <w:pPr>
        <w:pStyle w:val="PL"/>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140B4A">
      <w:pPr>
        <w:pStyle w:val="PL"/>
      </w:pPr>
    </w:p>
    <w:p w14:paraId="67971B1B" w14:textId="77777777" w:rsidR="00D96B0E" w:rsidRPr="009B3686" w:rsidRDefault="00D96B0E" w:rsidP="00140B4A">
      <w:pPr>
        <w:pStyle w:val="PL"/>
      </w:pPr>
      <w:r w:rsidRPr="00140B4A">
        <w:lastRenderedPageBreak/>
        <w:t xml:space="preserve">    patch:</w:t>
      </w:r>
    </w:p>
    <w:p w14:paraId="2AF7D937" w14:textId="77777777" w:rsidR="00D96B0E" w:rsidRPr="009B3686" w:rsidRDefault="00D96B0E" w:rsidP="00140B4A">
      <w:pPr>
        <w:pStyle w:val="PL"/>
      </w:pPr>
      <w:r w:rsidRPr="00140B4A">
        <w:t xml:space="preserve">      summary: Request the modification of an existing Individual </w:t>
      </w:r>
      <w:r w:rsidRPr="00140B4A">
        <w:rPr>
          <w:rFonts w:hint="eastAsia"/>
        </w:rPr>
        <w:t>Common EAS Binding</w:t>
      </w:r>
      <w:r w:rsidRPr="00140B4A">
        <w:t xml:space="preserve"> resource.</w:t>
      </w:r>
    </w:p>
    <w:p w14:paraId="0154D6DF" w14:textId="77777777" w:rsidR="00D96B0E" w:rsidRPr="009B3686" w:rsidRDefault="00D96B0E" w:rsidP="00140B4A">
      <w:pPr>
        <w:pStyle w:val="PL"/>
      </w:pPr>
      <w:r w:rsidRPr="00140B4A">
        <w:t xml:space="preserve">      operationId: ModifyIndCommonEasBinding</w:t>
      </w:r>
    </w:p>
    <w:p w14:paraId="2EC3CBDB" w14:textId="77777777" w:rsidR="00D96B0E" w:rsidRPr="009B3686" w:rsidRDefault="00D96B0E" w:rsidP="00140B4A">
      <w:pPr>
        <w:pStyle w:val="PL"/>
      </w:pPr>
      <w:r w:rsidRPr="00140B4A">
        <w:t xml:space="preserve">      tags:</w:t>
      </w:r>
    </w:p>
    <w:p w14:paraId="287055CC" w14:textId="77777777" w:rsidR="00D96B0E" w:rsidRPr="009B3686" w:rsidRDefault="00D96B0E" w:rsidP="00140B4A">
      <w:pPr>
        <w:pStyle w:val="PL"/>
      </w:pPr>
      <w:r w:rsidRPr="00140B4A">
        <w:t xml:space="preserve">        - Individual </w:t>
      </w:r>
      <w:r w:rsidRPr="00140B4A">
        <w:rPr>
          <w:rFonts w:hint="eastAsia"/>
        </w:rPr>
        <w:t>Common EAS Binding</w:t>
      </w:r>
      <w:r w:rsidRPr="00140B4A">
        <w:t xml:space="preserve"> (Document)</w:t>
      </w:r>
    </w:p>
    <w:p w14:paraId="78982BCA" w14:textId="77777777" w:rsidR="00D96B0E" w:rsidRPr="009B3686" w:rsidRDefault="00D96B0E" w:rsidP="00140B4A">
      <w:pPr>
        <w:pStyle w:val="PL"/>
      </w:pPr>
      <w:r w:rsidRPr="00140B4A">
        <w:t xml:space="preserve">      requestBody:</w:t>
      </w:r>
    </w:p>
    <w:p w14:paraId="00D4E12E" w14:textId="77777777" w:rsidR="00D96B0E" w:rsidRPr="009B3686" w:rsidRDefault="00D96B0E" w:rsidP="00140B4A">
      <w:pPr>
        <w:pStyle w:val="PL"/>
      </w:pPr>
      <w:r w:rsidRPr="00140B4A">
        <w:t xml:space="preserve">        required: true</w:t>
      </w:r>
    </w:p>
    <w:p w14:paraId="01CF5617" w14:textId="77777777" w:rsidR="00D96B0E" w:rsidRPr="009B3686" w:rsidRDefault="00D96B0E" w:rsidP="00140B4A">
      <w:pPr>
        <w:pStyle w:val="PL"/>
      </w:pPr>
      <w:r w:rsidRPr="00140B4A">
        <w:t xml:space="preserve">        content:</w:t>
      </w:r>
    </w:p>
    <w:p w14:paraId="0A266290" w14:textId="77777777" w:rsidR="00D96B0E" w:rsidRPr="009B3686" w:rsidRDefault="00D96B0E" w:rsidP="00140B4A">
      <w:pPr>
        <w:pStyle w:val="PL"/>
      </w:pPr>
      <w:r w:rsidRPr="00140B4A">
        <w:t xml:space="preserve">          application/merge-patch+json:</w:t>
      </w:r>
    </w:p>
    <w:p w14:paraId="7D9FE1BF" w14:textId="77777777" w:rsidR="00D96B0E" w:rsidRPr="009B3686" w:rsidRDefault="00D96B0E" w:rsidP="00140B4A">
      <w:pPr>
        <w:pStyle w:val="PL"/>
      </w:pPr>
      <w:r w:rsidRPr="00140B4A">
        <w:t xml:space="preserve">            schema:</w:t>
      </w:r>
    </w:p>
    <w:p w14:paraId="79A44D1F" w14:textId="77777777" w:rsidR="00D96B0E" w:rsidRPr="009B3686" w:rsidRDefault="00D96B0E" w:rsidP="00140B4A">
      <w:pPr>
        <w:pStyle w:val="PL"/>
      </w:pPr>
      <w:r w:rsidRPr="00140B4A">
        <w:t xml:space="preserve">              $ref: '#/components/schemas/</w:t>
      </w:r>
      <w:r w:rsidRPr="00140B4A">
        <w:rPr>
          <w:rFonts w:hint="eastAsia"/>
        </w:rPr>
        <w:t>CommonEASBinding</w:t>
      </w:r>
      <w:r w:rsidRPr="00140B4A">
        <w:t>Patch'</w:t>
      </w:r>
    </w:p>
    <w:p w14:paraId="2F2FA55C" w14:textId="77777777" w:rsidR="00D96B0E" w:rsidRPr="009B3686" w:rsidRDefault="00D96B0E" w:rsidP="00140B4A">
      <w:pPr>
        <w:pStyle w:val="PL"/>
      </w:pPr>
      <w:r w:rsidRPr="00140B4A">
        <w:t xml:space="preserve">      responses:</w:t>
      </w:r>
    </w:p>
    <w:p w14:paraId="51E78114" w14:textId="77777777" w:rsidR="00D96B0E" w:rsidRPr="009B3686" w:rsidRDefault="00D96B0E" w:rsidP="00140B4A">
      <w:pPr>
        <w:pStyle w:val="PL"/>
      </w:pPr>
      <w:r w:rsidRPr="00140B4A">
        <w:t xml:space="preserve">        '200':</w:t>
      </w:r>
    </w:p>
    <w:p w14:paraId="394FC11F" w14:textId="77777777" w:rsidR="00D96B0E" w:rsidRPr="009B3686" w:rsidRDefault="00D96B0E" w:rsidP="00140B4A">
      <w:pPr>
        <w:pStyle w:val="PL"/>
      </w:pPr>
      <w:r w:rsidRPr="00140B4A">
        <w:t xml:space="preserve">          description: &gt;</w:t>
      </w:r>
    </w:p>
    <w:p w14:paraId="43B08878" w14:textId="77777777" w:rsidR="00D96B0E" w:rsidRPr="009B3686" w:rsidRDefault="00D96B0E" w:rsidP="00140B4A">
      <w:pPr>
        <w:pStyle w:val="PL"/>
      </w:pPr>
      <w:r w:rsidRPr="00140B4A">
        <w:t xml:space="preserve">            OK. The Individual </w:t>
      </w:r>
      <w:r w:rsidRPr="00140B4A">
        <w:rPr>
          <w:rFonts w:hint="eastAsia"/>
        </w:rPr>
        <w:t>Common EAS Binding</w:t>
      </w:r>
      <w:r w:rsidRPr="00140B4A">
        <w:t xml:space="preserve"> resource is successfully modified</w:t>
      </w:r>
    </w:p>
    <w:p w14:paraId="66704500" w14:textId="77777777" w:rsidR="00D96B0E" w:rsidRPr="009B3686" w:rsidRDefault="00D96B0E" w:rsidP="00140B4A">
      <w:pPr>
        <w:pStyle w:val="PL"/>
      </w:pPr>
      <w:r w:rsidRPr="00140B4A">
        <w:t xml:space="preserve">            and a representation of the updated resource shall be returned in the response body.</w:t>
      </w:r>
    </w:p>
    <w:p w14:paraId="7C13EFEE" w14:textId="77777777" w:rsidR="00D96B0E" w:rsidRPr="009B3686" w:rsidRDefault="00D96B0E" w:rsidP="00140B4A">
      <w:pPr>
        <w:pStyle w:val="PL"/>
      </w:pPr>
      <w:r w:rsidRPr="00140B4A">
        <w:t xml:space="preserve">          content:</w:t>
      </w:r>
    </w:p>
    <w:p w14:paraId="23E882FC" w14:textId="77777777" w:rsidR="00D96B0E" w:rsidRPr="009B3686" w:rsidRDefault="00D96B0E" w:rsidP="00140B4A">
      <w:pPr>
        <w:pStyle w:val="PL"/>
      </w:pPr>
      <w:r w:rsidRPr="00140B4A">
        <w:t xml:space="preserve">            application/json:</w:t>
      </w:r>
    </w:p>
    <w:p w14:paraId="29F5CB66" w14:textId="77777777" w:rsidR="00D96B0E" w:rsidRPr="009B3686" w:rsidRDefault="00D96B0E" w:rsidP="00140B4A">
      <w:pPr>
        <w:pStyle w:val="PL"/>
      </w:pPr>
      <w:r w:rsidRPr="00140B4A">
        <w:t xml:space="preserve">              schema:</w:t>
      </w:r>
    </w:p>
    <w:p w14:paraId="5588D754" w14:textId="77777777" w:rsidR="00D96B0E" w:rsidRPr="009B3686" w:rsidRDefault="00D96B0E" w:rsidP="00140B4A">
      <w:pPr>
        <w:pStyle w:val="PL"/>
      </w:pPr>
      <w:r w:rsidRPr="00140B4A">
        <w:t xml:space="preserve">                $ref: '#/components/schemas/</w:t>
      </w:r>
      <w:r w:rsidRPr="00140B4A">
        <w:rPr>
          <w:rFonts w:hint="eastAsia"/>
        </w:rPr>
        <w:t>CommonEASBinding</w:t>
      </w:r>
      <w:r w:rsidRPr="00140B4A">
        <w:t>'</w:t>
      </w:r>
    </w:p>
    <w:p w14:paraId="7DB99218" w14:textId="77777777" w:rsidR="00D96B0E" w:rsidRPr="009B3686" w:rsidRDefault="00D96B0E" w:rsidP="00140B4A">
      <w:pPr>
        <w:pStyle w:val="PL"/>
      </w:pPr>
      <w:r w:rsidRPr="00140B4A">
        <w:t xml:space="preserve">        '204':</w:t>
      </w:r>
    </w:p>
    <w:p w14:paraId="5326A817" w14:textId="77777777" w:rsidR="00D96B0E" w:rsidRPr="009B3686" w:rsidRDefault="00D96B0E" w:rsidP="00140B4A">
      <w:pPr>
        <w:pStyle w:val="PL"/>
      </w:pPr>
      <w:r w:rsidRPr="00140B4A">
        <w:t xml:space="preserve">          description: &gt;</w:t>
      </w:r>
    </w:p>
    <w:p w14:paraId="0D0B607C" w14:textId="77777777" w:rsidR="00D96B0E" w:rsidRPr="009B3686" w:rsidRDefault="00D96B0E" w:rsidP="00140B4A">
      <w:pPr>
        <w:pStyle w:val="PL"/>
      </w:pPr>
      <w:r w:rsidRPr="00140B4A">
        <w:t xml:space="preserve">            No Content. The Individual </w:t>
      </w:r>
      <w:r w:rsidRPr="00140B4A">
        <w:rPr>
          <w:rFonts w:hint="eastAsia"/>
        </w:rPr>
        <w:t>Common EAS Binding</w:t>
      </w:r>
      <w:r w:rsidRPr="00140B4A">
        <w:t xml:space="preserve"> resource is successfully</w:t>
      </w:r>
    </w:p>
    <w:p w14:paraId="08813EA1" w14:textId="77777777" w:rsidR="00D96B0E" w:rsidRPr="009B3686" w:rsidRDefault="00D96B0E" w:rsidP="00140B4A">
      <w:pPr>
        <w:pStyle w:val="PL"/>
      </w:pPr>
      <w:r w:rsidRPr="00140B4A">
        <w:t xml:space="preserve">            modified and no content is returned in the response body.</w:t>
      </w:r>
    </w:p>
    <w:p w14:paraId="614C6833" w14:textId="77777777" w:rsidR="00D96B0E" w:rsidRPr="009B3686" w:rsidRDefault="00D96B0E" w:rsidP="00140B4A">
      <w:pPr>
        <w:pStyle w:val="PL"/>
      </w:pPr>
      <w:r w:rsidRPr="00140B4A">
        <w:t xml:space="preserve">        '307':</w:t>
      </w:r>
    </w:p>
    <w:p w14:paraId="4B4651D4" w14:textId="77777777" w:rsidR="00D96B0E" w:rsidRPr="009B3686" w:rsidRDefault="00D96B0E" w:rsidP="00140B4A">
      <w:pPr>
        <w:pStyle w:val="PL"/>
      </w:pPr>
      <w:r w:rsidRPr="00140B4A">
        <w:t xml:space="preserve">          $ref: 'TS29122_CommonData.yaml#/components/responses/307'</w:t>
      </w:r>
    </w:p>
    <w:p w14:paraId="63BE2208" w14:textId="77777777" w:rsidR="00D96B0E" w:rsidRPr="009B3686" w:rsidRDefault="00D96B0E" w:rsidP="00140B4A">
      <w:pPr>
        <w:pStyle w:val="PL"/>
      </w:pPr>
      <w:r w:rsidRPr="00140B4A">
        <w:t xml:space="preserve">        '308':</w:t>
      </w:r>
    </w:p>
    <w:p w14:paraId="102C7BF4" w14:textId="77777777" w:rsidR="00D96B0E" w:rsidRPr="009B3686" w:rsidRDefault="00D96B0E" w:rsidP="00140B4A">
      <w:pPr>
        <w:pStyle w:val="PL"/>
      </w:pPr>
      <w:r w:rsidRPr="00140B4A">
        <w:t xml:space="preserve">          $ref: 'TS29122_CommonData.yaml#/components/responses/308'</w:t>
      </w:r>
    </w:p>
    <w:p w14:paraId="159BFA76" w14:textId="77777777" w:rsidR="00D96B0E" w:rsidRPr="009B3686" w:rsidRDefault="00D96B0E" w:rsidP="00140B4A">
      <w:pPr>
        <w:pStyle w:val="PL"/>
      </w:pPr>
      <w:r w:rsidRPr="00140B4A">
        <w:t xml:space="preserve">        '400':</w:t>
      </w:r>
    </w:p>
    <w:p w14:paraId="1BE44AE6" w14:textId="77777777" w:rsidR="00D96B0E" w:rsidRPr="009B3686" w:rsidRDefault="00D96B0E" w:rsidP="00140B4A">
      <w:pPr>
        <w:pStyle w:val="PL"/>
      </w:pPr>
      <w:r w:rsidRPr="00140B4A">
        <w:t xml:space="preserve">          $ref: 'TS29122_CommonData.yaml#/components/responses/400'</w:t>
      </w:r>
    </w:p>
    <w:p w14:paraId="201A1EB7" w14:textId="77777777" w:rsidR="00D96B0E" w:rsidRPr="009B3686" w:rsidRDefault="00D96B0E" w:rsidP="00140B4A">
      <w:pPr>
        <w:pStyle w:val="PL"/>
      </w:pPr>
      <w:r w:rsidRPr="00140B4A">
        <w:t xml:space="preserve">        '401':</w:t>
      </w:r>
    </w:p>
    <w:p w14:paraId="25191F0F" w14:textId="77777777" w:rsidR="00D96B0E" w:rsidRPr="009B3686" w:rsidRDefault="00D96B0E" w:rsidP="00140B4A">
      <w:pPr>
        <w:pStyle w:val="PL"/>
      </w:pPr>
      <w:r w:rsidRPr="00140B4A">
        <w:t xml:space="preserve">          $ref: 'TS29122_CommonData.yaml#/components/responses/401'</w:t>
      </w:r>
    </w:p>
    <w:p w14:paraId="4FC94E5A" w14:textId="77777777" w:rsidR="00D96B0E" w:rsidRPr="009B3686" w:rsidRDefault="00D96B0E" w:rsidP="00140B4A">
      <w:pPr>
        <w:pStyle w:val="PL"/>
      </w:pPr>
      <w:r w:rsidRPr="00140B4A">
        <w:t xml:space="preserve">        '403':</w:t>
      </w:r>
    </w:p>
    <w:p w14:paraId="78CFAC9B" w14:textId="77777777" w:rsidR="00D96B0E" w:rsidRPr="009B3686" w:rsidRDefault="00D96B0E" w:rsidP="00140B4A">
      <w:pPr>
        <w:pStyle w:val="PL"/>
      </w:pPr>
      <w:r w:rsidRPr="00140B4A">
        <w:t xml:space="preserve">          $ref: 'TS29122_CommonData.yaml#/components/responses/403'</w:t>
      </w:r>
    </w:p>
    <w:p w14:paraId="521DB550" w14:textId="77777777" w:rsidR="00D96B0E" w:rsidRPr="009B3686" w:rsidRDefault="00D96B0E" w:rsidP="00140B4A">
      <w:pPr>
        <w:pStyle w:val="PL"/>
      </w:pPr>
      <w:r w:rsidRPr="00140B4A">
        <w:t xml:space="preserve">        '404':</w:t>
      </w:r>
    </w:p>
    <w:p w14:paraId="58C19368" w14:textId="77777777" w:rsidR="00D96B0E" w:rsidRPr="009B3686" w:rsidRDefault="00D96B0E" w:rsidP="00140B4A">
      <w:pPr>
        <w:pStyle w:val="PL"/>
      </w:pPr>
      <w:r w:rsidRPr="00140B4A">
        <w:t xml:space="preserve">          $ref: 'TS29122_CommonData.yaml#/components/responses/404'</w:t>
      </w:r>
    </w:p>
    <w:p w14:paraId="1540D25A" w14:textId="77777777" w:rsidR="00D96B0E" w:rsidRPr="009B3686" w:rsidRDefault="00D96B0E" w:rsidP="00140B4A">
      <w:pPr>
        <w:pStyle w:val="PL"/>
      </w:pPr>
      <w:r w:rsidRPr="00140B4A">
        <w:t xml:space="preserve">        '406':</w:t>
      </w:r>
    </w:p>
    <w:p w14:paraId="72D28ACD" w14:textId="77777777" w:rsidR="00D96B0E" w:rsidRPr="009B3686" w:rsidRDefault="00D96B0E" w:rsidP="00140B4A">
      <w:pPr>
        <w:pStyle w:val="PL"/>
      </w:pPr>
      <w:r w:rsidRPr="00140B4A">
        <w:t xml:space="preserve">          $ref: 'TS29122_CommonData.yaml#/components/responses/406'</w:t>
      </w:r>
    </w:p>
    <w:p w14:paraId="1223DEF3" w14:textId="77777777" w:rsidR="00D96B0E" w:rsidRPr="009B3686" w:rsidRDefault="00D96B0E" w:rsidP="00140B4A">
      <w:pPr>
        <w:pStyle w:val="PL"/>
      </w:pPr>
      <w:r w:rsidRPr="00140B4A">
        <w:t xml:space="preserve">        '429':</w:t>
      </w:r>
    </w:p>
    <w:p w14:paraId="052CC927" w14:textId="77777777" w:rsidR="00D96B0E" w:rsidRPr="009B3686" w:rsidRDefault="00D96B0E" w:rsidP="00140B4A">
      <w:pPr>
        <w:pStyle w:val="PL"/>
      </w:pPr>
      <w:r w:rsidRPr="00140B4A">
        <w:t xml:space="preserve">          $ref: 'TS29122_CommonData.yaml#/components/responses/429'</w:t>
      </w:r>
    </w:p>
    <w:p w14:paraId="222D8B7A" w14:textId="77777777" w:rsidR="00D96B0E" w:rsidRPr="009B3686" w:rsidRDefault="00D96B0E" w:rsidP="00140B4A">
      <w:pPr>
        <w:pStyle w:val="PL"/>
      </w:pPr>
      <w:r w:rsidRPr="00140B4A">
        <w:t xml:space="preserve">        '500':</w:t>
      </w:r>
    </w:p>
    <w:p w14:paraId="484C8489" w14:textId="77777777" w:rsidR="00D96B0E" w:rsidRPr="009B3686" w:rsidRDefault="00D96B0E" w:rsidP="00140B4A">
      <w:pPr>
        <w:pStyle w:val="PL"/>
      </w:pPr>
      <w:r w:rsidRPr="00140B4A">
        <w:t xml:space="preserve">          $ref: 'TS29122_CommonData.yaml#/components/responses/500'</w:t>
      </w:r>
    </w:p>
    <w:p w14:paraId="3A8564F8" w14:textId="77777777" w:rsidR="00D96B0E" w:rsidRPr="009B3686" w:rsidRDefault="00D96B0E" w:rsidP="00140B4A">
      <w:pPr>
        <w:pStyle w:val="PL"/>
      </w:pPr>
      <w:r w:rsidRPr="00140B4A">
        <w:t xml:space="preserve">        '503':</w:t>
      </w:r>
    </w:p>
    <w:p w14:paraId="2A7F58D5" w14:textId="77777777" w:rsidR="00D96B0E" w:rsidRPr="009B3686" w:rsidRDefault="00D96B0E" w:rsidP="00140B4A">
      <w:pPr>
        <w:pStyle w:val="PL"/>
      </w:pPr>
      <w:r w:rsidRPr="00140B4A">
        <w:t xml:space="preserve">          $ref: 'TS29122_CommonData.yaml#/components/responses/503'</w:t>
      </w:r>
    </w:p>
    <w:p w14:paraId="727FBBF1" w14:textId="77777777" w:rsidR="00D96B0E" w:rsidRPr="009B3686" w:rsidRDefault="00D96B0E" w:rsidP="00140B4A">
      <w:pPr>
        <w:pStyle w:val="PL"/>
      </w:pPr>
      <w:r w:rsidRPr="00140B4A">
        <w:t xml:space="preserve">        default:</w:t>
      </w:r>
    </w:p>
    <w:p w14:paraId="295A0137" w14:textId="77777777" w:rsidR="00D96B0E" w:rsidRPr="009B3686" w:rsidRDefault="00D96B0E" w:rsidP="00140B4A">
      <w:pPr>
        <w:pStyle w:val="PL"/>
      </w:pPr>
      <w:r w:rsidRPr="00140B4A">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lastRenderedPageBreak/>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140B4A">
      <w:pPr>
        <w:pStyle w:val="PL"/>
      </w:pPr>
      <w:r w:rsidRPr="00140B4A">
        <w:t xml:space="preserve">    ProblemDetailsEIMExt:</w:t>
      </w:r>
    </w:p>
    <w:p w14:paraId="1F3F6755" w14:textId="77777777" w:rsidR="00B3769E" w:rsidRDefault="00B3769E" w:rsidP="00140B4A">
      <w:pPr>
        <w:pStyle w:val="PL"/>
      </w:pPr>
      <w:r w:rsidRPr="00140B4A">
        <w:t xml:space="preserve">      description: &gt;</w:t>
      </w:r>
    </w:p>
    <w:p w14:paraId="5E6BE1F2" w14:textId="77777777" w:rsidR="00B3769E" w:rsidRDefault="00B3769E" w:rsidP="00140B4A">
      <w:pPr>
        <w:pStyle w:val="PL"/>
      </w:pPr>
      <w:r w:rsidRPr="00140B4A">
        <w:t xml:space="preserve">        Extends ProblemDetails to also include existing common EAS binding information for the</w:t>
      </w:r>
    </w:p>
    <w:p w14:paraId="6BC7F859" w14:textId="77777777" w:rsidR="00B3769E" w:rsidRPr="009E6078" w:rsidRDefault="00B3769E" w:rsidP="00140B4A">
      <w:pPr>
        <w:pStyle w:val="PL"/>
      </w:pPr>
      <w:r w:rsidRPr="00140B4A">
        <w:t xml:space="preserve">        application group.</w:t>
      </w:r>
    </w:p>
    <w:p w14:paraId="718F5CB3" w14:textId="77777777" w:rsidR="00B3769E" w:rsidRPr="009E6078" w:rsidRDefault="00B3769E" w:rsidP="00140B4A">
      <w:pPr>
        <w:pStyle w:val="PL"/>
      </w:pPr>
      <w:r w:rsidRPr="00140B4A">
        <w:t xml:space="preserve">      allOf:</w:t>
      </w:r>
    </w:p>
    <w:p w14:paraId="23E42E4C" w14:textId="77777777" w:rsidR="00B3769E" w:rsidRPr="009E6078" w:rsidRDefault="00B3769E" w:rsidP="00140B4A">
      <w:pPr>
        <w:pStyle w:val="PL"/>
      </w:pPr>
      <w:r w:rsidRPr="00140B4A">
        <w:t xml:space="preserve">      - $ref: 'TS29122_CommonData.yaml#/components/schemas/ProblemDetails'</w:t>
      </w:r>
    </w:p>
    <w:p w14:paraId="03D0E969" w14:textId="67CCBE74" w:rsidR="00B3769E" w:rsidRDefault="00B3769E" w:rsidP="00140B4A">
      <w:pPr>
        <w:pStyle w:val="PL"/>
      </w:pPr>
      <w:r w:rsidRPr="00140B4A">
        <w:t xml:space="preserve">      - $ref: '#/components/schemas/CommonEASBinding'</w:t>
      </w:r>
    </w:p>
    <w:p w14:paraId="34B3565C" w14:textId="49C7837D" w:rsidR="00632184" w:rsidRDefault="00632184" w:rsidP="00140B4A">
      <w:pPr>
        <w:pStyle w:val="PL"/>
      </w:pPr>
    </w:p>
    <w:p w14:paraId="2E96A01A" w14:textId="01A443B8" w:rsidR="00632184" w:rsidRDefault="00632184" w:rsidP="00140B4A">
      <w:pPr>
        <w:pStyle w:val="PL"/>
      </w:pPr>
    </w:p>
    <w:p w14:paraId="5AE2D4C1" w14:textId="55765DFB" w:rsidR="00632184" w:rsidRDefault="00632184" w:rsidP="00632184">
      <w:pPr>
        <w:pStyle w:val="Heading1"/>
      </w:pPr>
      <w:bookmarkStart w:id="13307" w:name="_Toc160570939"/>
      <w:bookmarkStart w:id="13308" w:name="_Toc162008535"/>
      <w:bookmarkStart w:id="13309" w:name="_Toc185516368"/>
      <w:bookmarkStart w:id="13310" w:name="_Toc192873676"/>
      <w:bookmarkStart w:id="13311" w:name="_Toc200971390"/>
      <w:bookmarkStart w:id="13312" w:name="_Toc207722722"/>
      <w:bookmarkStart w:id="13313" w:name="_Toc209521585"/>
      <w:bookmarkStart w:id="13314" w:name="_Toc218779394"/>
      <w:r>
        <w:t>A.</w:t>
      </w:r>
      <w:r w:rsidRPr="00444667">
        <w:t>1</w:t>
      </w:r>
      <w:r>
        <w:t>7</w:t>
      </w:r>
      <w:r>
        <w:tab/>
      </w:r>
      <w:r w:rsidRPr="00310802">
        <w:t>Eees_</w:t>
      </w:r>
      <w:r>
        <w:t>TrafficInfluenceEAS API</w:t>
      </w:r>
      <w:bookmarkEnd w:id="13307"/>
      <w:bookmarkEnd w:id="13308"/>
      <w:bookmarkEnd w:id="13309"/>
      <w:bookmarkEnd w:id="13310"/>
      <w:bookmarkEnd w:id="13311"/>
      <w:bookmarkEnd w:id="13312"/>
      <w:bookmarkEnd w:id="13313"/>
      <w:bookmarkEnd w:id="1331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lastRenderedPageBreak/>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lastRenderedPageBreak/>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lastRenderedPageBreak/>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lastRenderedPageBreak/>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315" w:name="_Toc151743492"/>
      <w:bookmarkStart w:id="13316" w:name="_Toc185516369"/>
      <w:bookmarkStart w:id="13317" w:name="_Toc192873677"/>
      <w:bookmarkStart w:id="13318" w:name="_Toc200971391"/>
      <w:bookmarkStart w:id="13319" w:name="_Toc207722723"/>
      <w:bookmarkStart w:id="13320" w:name="_Toc209521586"/>
      <w:bookmarkStart w:id="13321" w:name="_Toc218779395"/>
      <w:bookmarkStart w:id="13322" w:name="_Toc85734613"/>
      <w:bookmarkStart w:id="13323" w:name="_Toc89431912"/>
      <w:bookmarkStart w:id="13324" w:name="_Toc97042834"/>
      <w:bookmarkStart w:id="13325" w:name="_Toc97045978"/>
      <w:bookmarkStart w:id="13326" w:name="_Toc97155723"/>
      <w:bookmarkStart w:id="13327" w:name="_Toc101521779"/>
      <w:bookmarkStart w:id="13328" w:name="_Toc138762091"/>
      <w:bookmarkStart w:id="13329" w:name="_Toc145708356"/>
      <w:bookmarkStart w:id="13330" w:name="_Toc160570940"/>
      <w:bookmarkStart w:id="13331" w:name="_Toc162008536"/>
      <w:r w:rsidR="00BF4268" w:rsidRPr="00CC0E72">
        <w:lastRenderedPageBreak/>
        <w:t>A.18</w:t>
      </w:r>
      <w:r w:rsidR="00BF4268" w:rsidRPr="00CC0E72">
        <w:tab/>
        <w:t>Eecs_ECSServiceProvisioning API</w:t>
      </w:r>
      <w:bookmarkEnd w:id="13315"/>
      <w:bookmarkEnd w:id="13316"/>
      <w:bookmarkEnd w:id="13317"/>
      <w:bookmarkEnd w:id="13318"/>
      <w:bookmarkEnd w:id="13319"/>
      <w:bookmarkEnd w:id="13320"/>
      <w:bookmarkEnd w:id="1332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69DCE3F"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EFE1170" w:rsidR="00BF4268" w:rsidRDefault="00BF4268" w:rsidP="00BF4268">
      <w:pPr>
        <w:pStyle w:val="PL"/>
      </w:pPr>
      <w:r>
        <w:t xml:space="preserve">    3GPP TS 29.558 V1</w:t>
      </w:r>
      <w:r w:rsidR="00995C3D">
        <w:t>9</w:t>
      </w:r>
      <w:r>
        <w:t>.</w:t>
      </w:r>
      <w:r w:rsidR="00457CA8">
        <w:t>5</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3332" w:name="_Toc185516370"/>
      <w:bookmarkStart w:id="13333" w:name="_Toc192873678"/>
      <w:bookmarkStart w:id="13334" w:name="_Toc200971392"/>
      <w:bookmarkStart w:id="13335" w:name="_Toc207722724"/>
      <w:bookmarkStart w:id="13336" w:name="_Toc209521587"/>
      <w:bookmarkStart w:id="13337" w:name="_Toc218779396"/>
      <w:r>
        <w:t>A.19</w:t>
      </w:r>
      <w:r>
        <w:tab/>
        <w:t>Eecs_ECSDiscovery API</w:t>
      </w:r>
      <w:bookmarkEnd w:id="13332"/>
      <w:bookmarkEnd w:id="13333"/>
      <w:bookmarkEnd w:id="13334"/>
      <w:bookmarkEnd w:id="13335"/>
      <w:bookmarkEnd w:id="13336"/>
      <w:bookmarkEnd w:id="13337"/>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362F2F38"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B3345DE" w:rsidR="00C21BF0" w:rsidRDefault="00C21BF0" w:rsidP="00C21BF0">
      <w:pPr>
        <w:pStyle w:val="PL"/>
      </w:pPr>
      <w:r>
        <w:t xml:space="preserve">    3GPP TS 29.558 V1</w:t>
      </w:r>
      <w:r w:rsidR="0095040E">
        <w:t>9</w:t>
      </w:r>
      <w:r>
        <w:t>.</w:t>
      </w:r>
      <w:r w:rsidR="00457CA8">
        <w:t>5</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3338" w:name="_Toc185516371"/>
      <w:bookmarkStart w:id="13339" w:name="_Toc192873679"/>
      <w:bookmarkStart w:id="13340" w:name="_Toc200971393"/>
      <w:bookmarkStart w:id="13341" w:name="_Toc207722725"/>
      <w:bookmarkStart w:id="13342" w:name="_Toc209521588"/>
      <w:bookmarkStart w:id="13343" w:name="_Toc218779397"/>
      <w:r w:rsidRPr="00CC0E72">
        <w:t>A.</w:t>
      </w:r>
      <w:r>
        <w:t>20</w:t>
      </w:r>
      <w:r w:rsidRPr="00CC0E72">
        <w:tab/>
        <w:t>Eecs_</w:t>
      </w:r>
      <w:r>
        <w:t>ACREvents</w:t>
      </w:r>
      <w:r w:rsidRPr="00CC0E72">
        <w:t xml:space="preserve"> API</w:t>
      </w:r>
      <w:bookmarkEnd w:id="13338"/>
      <w:bookmarkEnd w:id="13339"/>
      <w:bookmarkEnd w:id="13340"/>
      <w:bookmarkEnd w:id="13341"/>
      <w:bookmarkEnd w:id="13342"/>
      <w:bookmarkEnd w:id="13343"/>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35978849"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11543AE7" w:rsidR="001B4C79" w:rsidRDefault="001B4C79" w:rsidP="001B4C79">
      <w:pPr>
        <w:pStyle w:val="PL"/>
      </w:pPr>
      <w:r>
        <w:t xml:space="preserve">    3GPP TS 29.558 V19.</w:t>
      </w:r>
      <w:r w:rsidR="00457CA8">
        <w:t>5</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3344" w:name="_Toc185516372"/>
      <w:bookmarkStart w:id="13345" w:name="_Toc192873680"/>
      <w:bookmarkStart w:id="13346" w:name="_Toc200971394"/>
      <w:bookmarkStart w:id="13347" w:name="_Toc207722726"/>
      <w:bookmarkStart w:id="13348" w:name="_Toc209521589"/>
      <w:bookmarkStart w:id="13349" w:name="_Toc218779398"/>
      <w:r>
        <w:lastRenderedPageBreak/>
        <w:t>Annex B</w:t>
      </w:r>
      <w:r w:rsidR="00080512" w:rsidRPr="004D3578">
        <w:t xml:space="preserve"> (informative):</w:t>
      </w:r>
      <w:r w:rsidR="00080512" w:rsidRPr="004D3578">
        <w:br/>
        <w:t>Change history</w:t>
      </w:r>
      <w:bookmarkStart w:id="13350" w:name="historyclause"/>
      <w:bookmarkEnd w:id="13322"/>
      <w:bookmarkEnd w:id="13323"/>
      <w:bookmarkEnd w:id="13324"/>
      <w:bookmarkEnd w:id="13325"/>
      <w:bookmarkEnd w:id="13326"/>
      <w:bookmarkEnd w:id="13327"/>
      <w:bookmarkEnd w:id="13328"/>
      <w:bookmarkEnd w:id="13329"/>
      <w:bookmarkEnd w:id="13330"/>
      <w:bookmarkEnd w:id="13331"/>
      <w:bookmarkEnd w:id="13344"/>
      <w:bookmarkEnd w:id="13345"/>
      <w:bookmarkEnd w:id="13346"/>
      <w:bookmarkEnd w:id="13347"/>
      <w:bookmarkEnd w:id="13348"/>
      <w:bookmarkEnd w:id="13349"/>
      <w:bookmarkEnd w:id="1335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1420C2"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5614C" w:rsidRDefault="001420C2" w:rsidP="001420C2">
            <w:pPr>
              <w:pStyle w:val="TAC"/>
              <w:rPr>
                <w:rFonts w:cs="Arial"/>
                <w:sz w:val="16"/>
                <w:szCs w:val="16"/>
              </w:rPr>
            </w:pPr>
            <w:r>
              <w:rPr>
                <w:rFonts w:cs="Arial"/>
                <w:sz w:val="16"/>
                <w:szCs w:val="16"/>
              </w:rPr>
              <w:t>CP-253026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5614C" w:rsidRDefault="001420C2" w:rsidP="001420C2">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5614C" w:rsidRDefault="001420C2" w:rsidP="001420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5614C" w:rsidRDefault="001420C2" w:rsidP="001420C2">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5614C" w:rsidRDefault="001420C2" w:rsidP="001420C2">
            <w:pPr>
              <w:pStyle w:val="TAC"/>
              <w:rPr>
                <w:sz w:val="16"/>
                <w:szCs w:val="16"/>
                <w:lang w:eastAsia="zh-CN"/>
              </w:rPr>
            </w:pPr>
            <w:r>
              <w:rPr>
                <w:sz w:val="16"/>
                <w:szCs w:val="16"/>
                <w:lang w:eastAsia="zh-CN"/>
              </w:rPr>
              <w:t>19.5.0</w:t>
            </w:r>
          </w:p>
        </w:tc>
      </w:tr>
      <w:tr w:rsidR="001420C2"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5614C" w:rsidRDefault="001420C2" w:rsidP="001420C2">
            <w:pPr>
              <w:pStyle w:val="TAC"/>
              <w:rPr>
                <w:rFonts w:cs="Arial"/>
                <w:sz w:val="16"/>
                <w:szCs w:val="16"/>
              </w:rPr>
            </w:pPr>
            <w:r>
              <w:rPr>
                <w:rFonts w:cs="Arial"/>
                <w:sz w:val="16"/>
                <w:szCs w:val="16"/>
              </w:rPr>
              <w:t>CP-253036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5614C" w:rsidRDefault="001420C2" w:rsidP="001420C2">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5614C" w:rsidRDefault="001420C2" w:rsidP="001420C2">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5614C" w:rsidRDefault="001420C2" w:rsidP="001420C2">
            <w:pPr>
              <w:pStyle w:val="TAC"/>
              <w:rPr>
                <w:sz w:val="16"/>
                <w:szCs w:val="16"/>
                <w:lang w:eastAsia="zh-CN"/>
              </w:rPr>
            </w:pPr>
            <w:r>
              <w:rPr>
                <w:sz w:val="16"/>
                <w:szCs w:val="16"/>
                <w:lang w:eastAsia="zh-CN"/>
              </w:rPr>
              <w:t>19.5.0</w:t>
            </w:r>
          </w:p>
        </w:tc>
      </w:tr>
      <w:tr w:rsidR="001420C2"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5614C" w:rsidRDefault="001420C2" w:rsidP="001420C2">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5614C" w:rsidRDefault="001420C2" w:rsidP="001420C2">
            <w:pPr>
              <w:pStyle w:val="TAL"/>
              <w:rPr>
                <w:rFonts w:cs="Arial"/>
                <w:sz w:val="16"/>
                <w:szCs w:val="16"/>
              </w:rPr>
            </w:pPr>
            <w:r w:rsidRPr="00F5614C">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5614C" w:rsidRDefault="001420C2" w:rsidP="001420C2">
            <w:pPr>
              <w:pStyle w:val="TAC"/>
              <w:rPr>
                <w:sz w:val="16"/>
                <w:szCs w:val="16"/>
                <w:lang w:eastAsia="zh-CN"/>
              </w:rPr>
            </w:pPr>
            <w:r>
              <w:rPr>
                <w:sz w:val="16"/>
                <w:szCs w:val="16"/>
                <w:lang w:eastAsia="zh-CN"/>
              </w:rPr>
              <w:t>19.5.0</w:t>
            </w:r>
          </w:p>
        </w:tc>
      </w:tr>
      <w:tr w:rsidR="001420C2"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5614C" w:rsidRDefault="001420C2" w:rsidP="001420C2">
            <w:pPr>
              <w:pStyle w:val="TAL"/>
              <w:rPr>
                <w:rFonts w:cs="Arial"/>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5614C" w:rsidRDefault="001420C2" w:rsidP="001420C2">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5614C" w:rsidRDefault="001420C2" w:rsidP="001420C2">
            <w:pPr>
              <w:pStyle w:val="TAC"/>
              <w:rPr>
                <w:sz w:val="16"/>
                <w:szCs w:val="16"/>
                <w:lang w:eastAsia="zh-CN"/>
              </w:rPr>
            </w:pPr>
            <w:r>
              <w:rPr>
                <w:sz w:val="16"/>
                <w:szCs w:val="16"/>
                <w:lang w:eastAsia="zh-CN"/>
              </w:rPr>
              <w:t>19.5.0</w:t>
            </w:r>
          </w:p>
        </w:tc>
      </w:tr>
      <w:tr w:rsidR="001420C2"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5614C" w:rsidRDefault="001420C2" w:rsidP="001420C2">
            <w:pPr>
              <w:pStyle w:val="TAL"/>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5614C" w:rsidRDefault="001420C2" w:rsidP="001420C2">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5614C" w:rsidRDefault="001420C2" w:rsidP="001420C2">
            <w:pPr>
              <w:pStyle w:val="TAC"/>
              <w:rPr>
                <w:sz w:val="16"/>
                <w:szCs w:val="16"/>
                <w:lang w:eastAsia="zh-CN"/>
              </w:rPr>
            </w:pPr>
            <w:r>
              <w:rPr>
                <w:sz w:val="16"/>
                <w:szCs w:val="16"/>
                <w:lang w:eastAsia="zh-CN"/>
              </w:rPr>
              <w:t>19.5.0</w:t>
            </w:r>
          </w:p>
        </w:tc>
      </w:tr>
      <w:tr w:rsidR="001420C2"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5614C" w:rsidRDefault="001420C2" w:rsidP="001420C2">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5614C" w:rsidRDefault="001420C2" w:rsidP="001420C2">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5614C" w:rsidRDefault="001420C2" w:rsidP="001420C2">
            <w:pPr>
              <w:pStyle w:val="TAC"/>
              <w:rPr>
                <w:rFonts w:cs="Arial"/>
                <w:sz w:val="16"/>
                <w:szCs w:val="16"/>
              </w:rPr>
            </w:pPr>
            <w:r>
              <w:rPr>
                <w:rFonts w:cs="Arial"/>
                <w:sz w:val="16"/>
                <w:szCs w:val="16"/>
              </w:rPr>
              <w:t>CP-253065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5614C" w:rsidRDefault="001420C2" w:rsidP="001420C2">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5614C" w:rsidRDefault="001420C2" w:rsidP="001420C2">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Default="001420C2" w:rsidP="001420C2">
            <w:pPr>
              <w:pStyle w:val="TAC"/>
              <w:rPr>
                <w:sz w:val="16"/>
                <w:szCs w:val="16"/>
                <w:lang w:eastAsia="zh-CN"/>
              </w:rPr>
            </w:pPr>
            <w:r>
              <w:rPr>
                <w:sz w:val="16"/>
                <w:szCs w:val="16"/>
                <w:lang w:eastAsia="zh-CN"/>
              </w:rPr>
              <w:t>19.5.0</w:t>
            </w:r>
          </w:p>
        </w:tc>
      </w:tr>
      <w:tr w:rsidR="000E66C0" w:rsidRPr="00F5614C" w14:paraId="3AC920E1"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590115BB" w14:textId="5C32DB02" w:rsidR="000E66C0" w:rsidRDefault="000E66C0" w:rsidP="000E66C0">
            <w:pPr>
              <w:pStyle w:val="TAC"/>
              <w:rPr>
                <w:rFonts w:cs="Arial"/>
                <w:sz w:val="16"/>
                <w:szCs w:val="16"/>
              </w:rPr>
            </w:pPr>
            <w:r>
              <w:rPr>
                <w:rFonts w:cs="Arial"/>
                <w:sz w:val="16"/>
                <w:szCs w:val="16"/>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AB7AB5" w14:textId="7FE67BD1" w:rsidR="000E66C0" w:rsidRDefault="000E66C0" w:rsidP="000E66C0">
            <w:pPr>
              <w:pStyle w:val="TAC"/>
              <w:rPr>
                <w:rFonts w:cs="Arial"/>
                <w:sz w:val="16"/>
                <w:szCs w:val="16"/>
              </w:rPr>
            </w:pPr>
            <w:r>
              <w:rPr>
                <w:rFonts w:cs="Arial"/>
                <w:sz w:val="16"/>
                <w:szCs w:val="16"/>
              </w:rPr>
              <w:t>CT#111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8F2813" w14:textId="16E44979" w:rsidR="000E66C0" w:rsidRDefault="000E66C0" w:rsidP="000E66C0">
            <w:pPr>
              <w:pStyle w:val="TAC"/>
              <w:rPr>
                <w:rFonts w:cs="Arial"/>
                <w:sz w:val="16"/>
                <w:szCs w:val="16"/>
              </w:rPr>
            </w:pPr>
            <w:r>
              <w:rPr>
                <w:rFonts w:cs="Arial"/>
                <w:sz w:val="16"/>
                <w:szCs w:val="16"/>
              </w:rPr>
              <w:t>C3-260562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015531" w14:textId="540BBF45" w:rsidR="000E66C0" w:rsidRDefault="000E66C0" w:rsidP="000E66C0">
            <w:pPr>
              <w:pStyle w:val="TAL"/>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0F0B" w14:textId="013BD635" w:rsidR="000E66C0" w:rsidRDefault="000E66C0" w:rsidP="000E66C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F576" w14:textId="0987B40B" w:rsidR="000E66C0" w:rsidRDefault="000E66C0" w:rsidP="000E66C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C68E2" w14:textId="3612C9FD" w:rsidR="000E66C0" w:rsidRDefault="000E66C0" w:rsidP="000E66C0">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AF12" w14:textId="0FFCB99D" w:rsidR="000E66C0" w:rsidRDefault="000E66C0" w:rsidP="000E66C0">
            <w:pPr>
              <w:pStyle w:val="TAC"/>
              <w:rPr>
                <w:sz w:val="16"/>
                <w:szCs w:val="16"/>
                <w:lang w:eastAsia="zh-CN"/>
              </w:rPr>
            </w:pPr>
            <w:r>
              <w:rPr>
                <w:sz w:val="16"/>
                <w:szCs w:val="16"/>
                <w:lang w:eastAsia="zh-CN"/>
              </w:rPr>
              <w:t>19.6.0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564B7A" w14:textId="77777777" w:rsidR="001176B6" w:rsidRDefault="001176B6">
      <w:r>
        <w:separator/>
      </w:r>
    </w:p>
  </w:endnote>
  <w:endnote w:type="continuationSeparator" w:id="0">
    <w:p w14:paraId="61CD455C" w14:textId="77777777" w:rsidR="001176B6" w:rsidRDefault="001176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E49F3E" w14:textId="77777777" w:rsidR="001176B6" w:rsidRDefault="001176B6">
      <w:r>
        <w:separator/>
      </w:r>
    </w:p>
  </w:footnote>
  <w:footnote w:type="continuationSeparator" w:id="0">
    <w:p w14:paraId="1A1E0BA5" w14:textId="77777777" w:rsidR="001176B6" w:rsidRDefault="001176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640B851A"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2909">
      <w:rPr>
        <w:rFonts w:ascii="Arial" w:hAnsi="Arial" w:cs="Arial"/>
        <w:b/>
        <w:noProof/>
        <w:sz w:val="18"/>
        <w:szCs w:val="18"/>
      </w:rPr>
      <w:t>3GPP TS 29.558 V19.6.0 (2026-03)</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3647CC3E"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2909">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97A99"/>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6C0"/>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6B6"/>
    <w:rsid w:val="001177F7"/>
    <w:rsid w:val="00121E87"/>
    <w:rsid w:val="00122CE3"/>
    <w:rsid w:val="00123114"/>
    <w:rsid w:val="00125081"/>
    <w:rsid w:val="0012733D"/>
    <w:rsid w:val="00127B56"/>
    <w:rsid w:val="00127D9B"/>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0B4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970DA"/>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33CE"/>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0DFB"/>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0DF"/>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26F6"/>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05F5"/>
    <w:rsid w:val="00791289"/>
    <w:rsid w:val="00791E34"/>
    <w:rsid w:val="0079345B"/>
    <w:rsid w:val="00793FE4"/>
    <w:rsid w:val="00794D38"/>
    <w:rsid w:val="00795635"/>
    <w:rsid w:val="007968F0"/>
    <w:rsid w:val="007A0998"/>
    <w:rsid w:val="007A0EE9"/>
    <w:rsid w:val="007A1272"/>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16802"/>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1644"/>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2909"/>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2698"/>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0C6E"/>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1D3E"/>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107</TotalTime>
  <Pages>411</Pages>
  <Words>138555</Words>
  <Characters>789766</Characters>
  <Application>Microsoft Office Word</Application>
  <DocSecurity>0</DocSecurity>
  <Lines>6581</Lines>
  <Paragraphs>1852</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926469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26</cp:revision>
  <cp:lastPrinted>2019-02-25T14:05:00Z</cp:lastPrinted>
  <dcterms:created xsi:type="dcterms:W3CDTF">2025-11-25T09:43:00Z</dcterms:created>
  <dcterms:modified xsi:type="dcterms:W3CDTF">2026-02-24T09:28:00Z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