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28B4220"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6374B02C"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E976D37"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624599AA" w:rsidR="00E73A39" w:rsidRDefault="00E73A39" w:rsidP="00E73A39">
      <w:pPr>
        <w:pStyle w:val="PL"/>
      </w:pPr>
      <w:r>
        <w:t xml:space="preserve">          '{$</w:t>
      </w:r>
      <w:proofErr w:type="gramStart"/>
      <w:r>
        <w:t>request.body</w:t>
      </w:r>
      <w:proofErr w:type="gramEnd"/>
      <w:r>
        <w:t>#/notif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232501ED" w:rsidR="00AA5070" w:rsidRPr="008B1C02" w:rsidRDefault="00AA5070">
      <w:pPr>
        <w:pStyle w:val="PL"/>
      </w:pPr>
      <w:r w:rsidRPr="008B1C02">
        <w:t xml:space="preserve">  version: 1.</w:t>
      </w:r>
      <w:r w:rsidR="00852A9F">
        <w:t>3</w:t>
      </w:r>
      <w:r w:rsidRPr="008B1C02">
        <w:t>.</w:t>
      </w:r>
      <w:r w:rsidR="00950E14">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5DC79B8A"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DA6F10C"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950E14">
        <w:t>6</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0766280C" w14:textId="77777777" w:rsidR="000A0109" w:rsidRPr="00D11BE4" w:rsidRDefault="000A0109" w:rsidP="00A92B80">
      <w:pPr>
        <w:pStyle w:val="PL"/>
      </w:pPr>
      <w:r w:rsidRPr="00A92B80">
        <w:t xml:space="preserve">          $ref: 'TS29571_CommonData.yaml#/components/schemas/PacketDelBudget'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55" w:name="_Toc28013572"/>
      <w:bookmarkStart w:id="56" w:name="_Toc36040410"/>
      <w:bookmarkStart w:id="57" w:name="_Toc44693058"/>
      <w:bookmarkStart w:id="58" w:name="_Toc45134519"/>
      <w:bookmarkStart w:id="59" w:name="_Toc49607583"/>
      <w:bookmarkStart w:id="60" w:name="_Toc51763555"/>
      <w:bookmarkStart w:id="61" w:name="_Toc58850473"/>
      <w:bookmarkStart w:id="62" w:name="_Toc59018853"/>
      <w:bookmarkStart w:id="63" w:name="_Toc68169865"/>
      <w:bookmarkStart w:id="64" w:name="_Toc114212747"/>
      <w:bookmarkStart w:id="65" w:name="_Toc122117136"/>
      <w:r w:rsidRPr="008B1C02">
        <w:t>A.5</w:t>
      </w:r>
      <w:r w:rsidRPr="008B1C02">
        <w:tab/>
        <w:t>5GLANParameterProvision API</w:t>
      </w:r>
      <w:bookmarkEnd w:id="55"/>
      <w:bookmarkEnd w:id="56"/>
      <w:bookmarkEnd w:id="57"/>
      <w:bookmarkEnd w:id="58"/>
      <w:bookmarkEnd w:id="59"/>
      <w:bookmarkEnd w:id="60"/>
      <w:bookmarkEnd w:id="61"/>
      <w:bookmarkEnd w:id="62"/>
      <w:bookmarkEnd w:id="63"/>
      <w:bookmarkEnd w:id="64"/>
      <w:bookmarkEnd w:id="65"/>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66" w:name="_Toc28013573"/>
      <w:bookmarkStart w:id="67" w:name="_Toc36040411"/>
      <w:bookmarkStart w:id="68" w:name="_Toc44693059"/>
      <w:bookmarkStart w:id="69" w:name="_Toc45134520"/>
      <w:bookmarkStart w:id="70" w:name="_Toc49607584"/>
      <w:bookmarkStart w:id="71" w:name="_Toc51763556"/>
      <w:bookmarkStart w:id="72" w:name="_Toc58850474"/>
      <w:bookmarkStart w:id="73" w:name="_Toc59018854"/>
      <w:bookmarkStart w:id="74" w:name="_Toc68169866"/>
      <w:bookmarkStart w:id="75" w:name="_Toc114212748"/>
      <w:bookmarkStart w:id="76" w:name="_Toc122117137"/>
      <w:r w:rsidRPr="008B1C02">
        <w:t>A.6</w:t>
      </w:r>
      <w:r w:rsidRPr="008B1C02">
        <w:tab/>
        <w:t>ApplyingBdtPolicy</w:t>
      </w:r>
      <w:r w:rsidRPr="008B1C02">
        <w:rPr>
          <w:noProof/>
        </w:rPr>
        <w:t xml:space="preserve"> API</w:t>
      </w:r>
      <w:bookmarkEnd w:id="66"/>
      <w:bookmarkEnd w:id="67"/>
      <w:bookmarkEnd w:id="68"/>
      <w:bookmarkEnd w:id="69"/>
      <w:bookmarkEnd w:id="70"/>
      <w:bookmarkEnd w:id="71"/>
      <w:bookmarkEnd w:id="72"/>
      <w:bookmarkEnd w:id="73"/>
      <w:bookmarkEnd w:id="74"/>
      <w:bookmarkEnd w:id="75"/>
      <w:bookmarkEnd w:id="76"/>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77" w:name="_Toc28013574"/>
      <w:bookmarkStart w:id="78" w:name="_Toc36040412"/>
      <w:bookmarkStart w:id="79" w:name="_Toc44693060"/>
      <w:bookmarkStart w:id="80" w:name="_Toc45134521"/>
      <w:bookmarkStart w:id="81" w:name="_Toc49607585"/>
      <w:bookmarkStart w:id="82" w:name="_Toc51763557"/>
      <w:bookmarkStart w:id="83" w:name="_Toc58850475"/>
      <w:bookmarkStart w:id="84" w:name="_Toc59018855"/>
      <w:bookmarkStart w:id="85" w:name="_Toc68169867"/>
      <w:bookmarkStart w:id="86" w:name="_Toc114212749"/>
      <w:bookmarkStart w:id="87" w:name="_Toc122117138"/>
      <w:r w:rsidRPr="008B1C02">
        <w:t>A.7</w:t>
      </w:r>
      <w:r w:rsidRPr="008B1C02">
        <w:tab/>
        <w:t>IPTVConfiguration API</w:t>
      </w:r>
      <w:bookmarkEnd w:id="77"/>
      <w:bookmarkEnd w:id="78"/>
      <w:bookmarkEnd w:id="79"/>
      <w:bookmarkEnd w:id="80"/>
      <w:bookmarkEnd w:id="81"/>
      <w:bookmarkEnd w:id="82"/>
      <w:bookmarkEnd w:id="83"/>
      <w:bookmarkEnd w:id="84"/>
      <w:bookmarkEnd w:id="85"/>
      <w:bookmarkEnd w:id="86"/>
      <w:bookmarkEnd w:id="87"/>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88" w:name="_Toc36040413"/>
      <w:bookmarkStart w:id="89" w:name="_Toc44693061"/>
      <w:bookmarkStart w:id="90" w:name="_Toc45134522"/>
      <w:bookmarkStart w:id="91" w:name="_Toc49607586"/>
      <w:bookmarkStart w:id="92" w:name="_Toc51763558"/>
      <w:bookmarkStart w:id="93" w:name="_Toc58850476"/>
      <w:bookmarkStart w:id="94" w:name="_Toc59018856"/>
      <w:bookmarkStart w:id="95" w:name="_Toc68169868"/>
      <w:bookmarkStart w:id="96" w:name="_Toc114212750"/>
      <w:bookmarkStart w:id="97"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88"/>
      <w:bookmarkEnd w:id="89"/>
      <w:bookmarkEnd w:id="90"/>
      <w:bookmarkEnd w:id="91"/>
      <w:bookmarkEnd w:id="92"/>
      <w:bookmarkEnd w:id="93"/>
      <w:bookmarkEnd w:id="94"/>
      <w:bookmarkEnd w:id="95"/>
      <w:bookmarkEnd w:id="96"/>
      <w:bookmarkEnd w:id="97"/>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lastRenderedPageBreak/>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98" w:name="_Toc36040414"/>
      <w:bookmarkStart w:id="99" w:name="_Toc44693062"/>
      <w:bookmarkStart w:id="100" w:name="_Toc45134523"/>
      <w:bookmarkStart w:id="101" w:name="_Toc49607587"/>
      <w:bookmarkStart w:id="102" w:name="_Toc51763559"/>
      <w:bookmarkStart w:id="103" w:name="_Toc58850477"/>
      <w:bookmarkStart w:id="104" w:name="_Toc59018857"/>
      <w:bookmarkStart w:id="105" w:name="_Toc68169869"/>
      <w:bookmarkStart w:id="106" w:name="_Toc114212751"/>
      <w:bookmarkStart w:id="107" w:name="_Toc122117140"/>
      <w:bookmarkStart w:id="108" w:name="_Toc20401832"/>
      <w:r w:rsidRPr="008B1C02">
        <w:t>A.9</w:t>
      </w:r>
      <w:r w:rsidRPr="008B1C02">
        <w:tab/>
        <w:t>ServiceParameter</w:t>
      </w:r>
      <w:r w:rsidRPr="008B1C02">
        <w:rPr>
          <w:noProof/>
        </w:rPr>
        <w:t xml:space="preserve"> API</w:t>
      </w:r>
      <w:bookmarkEnd w:id="98"/>
      <w:bookmarkEnd w:id="99"/>
      <w:bookmarkEnd w:id="100"/>
      <w:bookmarkEnd w:id="101"/>
      <w:bookmarkEnd w:id="102"/>
      <w:bookmarkEnd w:id="103"/>
      <w:bookmarkEnd w:id="104"/>
      <w:bookmarkEnd w:id="105"/>
      <w:bookmarkEnd w:id="106"/>
      <w:bookmarkEnd w:id="107"/>
    </w:p>
    <w:bookmarkEnd w:id="108"/>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187A3320"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23081D55"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0959FD08"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gramStart"/>
      <w:r w:rsidRPr="00A92B80">
        <w:t>nullable:true</w:t>
      </w:r>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gramStart"/>
      <w:r w:rsidRPr="00A92B80">
        <w:t>nullable:true</w:t>
      </w:r>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225B4589"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lastRenderedPageBreak/>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09" w:name="_Toc44693063"/>
      <w:bookmarkStart w:id="110" w:name="_Toc45134524"/>
      <w:bookmarkStart w:id="111" w:name="_Toc49607588"/>
      <w:bookmarkStart w:id="112" w:name="_Toc51763560"/>
      <w:bookmarkStart w:id="113" w:name="_Toc58850478"/>
      <w:bookmarkStart w:id="114" w:name="_Toc59018858"/>
      <w:bookmarkStart w:id="115" w:name="_Toc68169870"/>
      <w:bookmarkStart w:id="116" w:name="_Toc114212752"/>
      <w:bookmarkStart w:id="117" w:name="_Toc122117141"/>
      <w:r w:rsidRPr="008B1C02">
        <w:t>A.10</w:t>
      </w:r>
      <w:r w:rsidRPr="008B1C02">
        <w:tab/>
        <w:t>ACSParameterProvision API</w:t>
      </w:r>
      <w:bookmarkEnd w:id="109"/>
      <w:bookmarkEnd w:id="110"/>
      <w:bookmarkEnd w:id="111"/>
      <w:bookmarkEnd w:id="112"/>
      <w:bookmarkEnd w:id="113"/>
      <w:bookmarkEnd w:id="114"/>
      <w:bookmarkEnd w:id="115"/>
      <w:bookmarkEnd w:id="116"/>
      <w:bookmarkEnd w:id="117"/>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18" w:name="_Toc44693064"/>
      <w:bookmarkStart w:id="119" w:name="_Toc45134525"/>
      <w:bookmarkStart w:id="120" w:name="_Toc49607589"/>
      <w:bookmarkStart w:id="121" w:name="_Toc51763561"/>
      <w:bookmarkStart w:id="122" w:name="_Toc58850479"/>
      <w:bookmarkStart w:id="123" w:name="_Toc59018859"/>
      <w:bookmarkStart w:id="124" w:name="_Toc68169871"/>
      <w:bookmarkStart w:id="125" w:name="_Toc114212753"/>
      <w:bookmarkStart w:id="126"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18"/>
      <w:bookmarkEnd w:id="119"/>
      <w:bookmarkEnd w:id="120"/>
      <w:bookmarkEnd w:id="121"/>
      <w:bookmarkEnd w:id="122"/>
      <w:bookmarkEnd w:id="123"/>
      <w:bookmarkEnd w:id="124"/>
      <w:bookmarkEnd w:id="125"/>
      <w:bookmarkEnd w:id="126"/>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2A0AB840" w:rsidR="00AA5070" w:rsidRPr="008B1C02" w:rsidRDefault="00AA5070">
      <w:pPr>
        <w:pStyle w:val="PL"/>
        <w:rPr>
          <w:lang w:eastAsia="zh-CN"/>
        </w:rPr>
      </w:pPr>
      <w:r w:rsidRPr="008B1C02">
        <w:t xml:space="preserve">  version: 1.</w:t>
      </w:r>
      <w:r w:rsidR="00A80CF6">
        <w:t>3</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84B2D96" w:rsidR="00AA5070" w:rsidRPr="008B1C02" w:rsidRDefault="000C381E">
      <w:pPr>
        <w:pStyle w:val="PL"/>
      </w:pPr>
      <w:r w:rsidRPr="008B1C02">
        <w:t xml:space="preserve">    </w:t>
      </w:r>
      <w:r w:rsidR="00AA5070" w:rsidRPr="008B1C02">
        <w:t>3GPP TS 29.522 V1</w:t>
      </w:r>
      <w:r w:rsidR="00A80CF6">
        <w:t>9</w:t>
      </w:r>
      <w:r w:rsidR="00AA5070" w:rsidRPr="008B1C02">
        <w:t>.</w:t>
      </w:r>
      <w:r w:rsidR="00B50D2C">
        <w:t>5</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27" w:name="_Toc11247941"/>
      <w:bookmarkStart w:id="128" w:name="_Toc27045123"/>
      <w:bookmarkStart w:id="129" w:name="_Toc36034174"/>
      <w:bookmarkStart w:id="130" w:name="_Toc45132322"/>
      <w:bookmarkStart w:id="131" w:name="_Toc49776607"/>
      <w:bookmarkStart w:id="132" w:name="_Toc51747527"/>
      <w:bookmarkStart w:id="133" w:name="_Toc58850480"/>
      <w:bookmarkStart w:id="134" w:name="_Toc59018860"/>
      <w:bookmarkStart w:id="135" w:name="_Toc68169872"/>
      <w:bookmarkStart w:id="136" w:name="_Toc114212754"/>
      <w:bookmarkStart w:id="137" w:name="_Toc122117143"/>
      <w:r w:rsidRPr="008B1C02">
        <w:lastRenderedPageBreak/>
        <w:t>A.12</w:t>
      </w:r>
      <w:r w:rsidRPr="008B1C02">
        <w:tab/>
        <w:t>AKMA API</w:t>
      </w:r>
      <w:bookmarkEnd w:id="127"/>
      <w:bookmarkEnd w:id="128"/>
      <w:bookmarkEnd w:id="129"/>
      <w:bookmarkEnd w:id="130"/>
      <w:bookmarkEnd w:id="131"/>
      <w:bookmarkEnd w:id="132"/>
      <w:bookmarkEnd w:id="133"/>
      <w:bookmarkEnd w:id="134"/>
      <w:bookmarkEnd w:id="135"/>
      <w:bookmarkEnd w:id="136"/>
      <w:bookmarkEnd w:id="13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38" w:name="_Toc114212755"/>
      <w:bookmarkStart w:id="139" w:name="_Toc122117144"/>
      <w:bookmarkStart w:id="140" w:name="_Toc56609979"/>
      <w:r w:rsidRPr="008B1C02">
        <w:t>A.13</w:t>
      </w:r>
      <w:r w:rsidRPr="008B1C02">
        <w:tab/>
      </w:r>
      <w:r w:rsidRPr="008B1C02">
        <w:rPr>
          <w:lang w:eastAsia="zh-CN"/>
        </w:rPr>
        <w:t>TimeSyncExposure</w:t>
      </w:r>
      <w:r w:rsidRPr="008B1C02">
        <w:t xml:space="preserve"> API</w:t>
      </w:r>
      <w:bookmarkEnd w:id="138"/>
      <w:bookmarkEnd w:id="13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w:t>
      </w:r>
      <w:proofErr w:type="gramStart"/>
      <w:r w:rsidRPr="00950E14">
        <w:rPr>
          <w:lang w:val="fr-FR"/>
        </w:rPr>
        <w:t>type:</w:t>
      </w:r>
      <w:proofErr w:type="gramEnd"/>
      <w:r w:rsidRPr="00950E14">
        <w:rPr>
          <w:lang w:val="fr-FR"/>
        </w:rPr>
        <w:t xml:space="preserve"> string</w:t>
      </w:r>
    </w:p>
    <w:p w14:paraId="275CCF6F" w14:textId="77777777" w:rsidR="00125E00" w:rsidRPr="00950E14" w:rsidRDefault="00125E00" w:rsidP="00125E00">
      <w:pPr>
        <w:pStyle w:val="PL"/>
        <w:rPr>
          <w:lang w:val="fr-FR"/>
        </w:rPr>
      </w:pPr>
      <w:r w:rsidRPr="00950E14">
        <w:rPr>
          <w:lang w:val="fr-FR"/>
        </w:rPr>
        <w:t xml:space="preserve">        </w:t>
      </w:r>
      <w:proofErr w:type="gramStart"/>
      <w:r w:rsidRPr="00950E14">
        <w:rPr>
          <w:lang w:val="fr-FR"/>
        </w:rPr>
        <w:t>description:</w:t>
      </w:r>
      <w:proofErr w:type="gramEnd"/>
      <w:r w:rsidRPr="00950E14">
        <w:rPr>
          <w:lang w:val="fr-FR"/>
        </w:rPr>
        <w:t xml:space="preserve">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1" w:name="_Toc114212756"/>
      <w:bookmarkStart w:id="142"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41"/>
      <w:bookmarkEnd w:id="142"/>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43" w:name="_Toc114212757"/>
      <w:bookmarkStart w:id="144"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43"/>
      <w:bookmarkEnd w:id="144"/>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090D762"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FA37DA1"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B50D2C">
        <w:t>5</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r w:rsidRPr="008B1C02">
        <w:t>AppAmContextData</w:t>
      </w:r>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145" w:name="_Toc70550755"/>
      <w:bookmarkStart w:id="146" w:name="_Toc81427354"/>
      <w:bookmarkStart w:id="147" w:name="_Toc114212758"/>
      <w:bookmarkStart w:id="148" w:name="_Toc122117147"/>
      <w:bookmarkStart w:id="149" w:name="_Toc73716415"/>
      <w:r w:rsidRPr="008B1C02">
        <w:lastRenderedPageBreak/>
        <w:t>A.16</w:t>
      </w:r>
      <w:r w:rsidRPr="008B1C02">
        <w:tab/>
      </w:r>
      <w:r w:rsidRPr="008B1C02">
        <w:rPr>
          <w:rFonts w:cs="Arial"/>
          <w:bCs/>
          <w:lang w:val="en-US"/>
        </w:rPr>
        <w:t>AMInfluence</w:t>
      </w:r>
      <w:r w:rsidRPr="008B1C02">
        <w:rPr>
          <w:noProof/>
        </w:rPr>
        <w:t xml:space="preserve"> API</w:t>
      </w:r>
      <w:bookmarkEnd w:id="145"/>
      <w:bookmarkEnd w:id="146"/>
      <w:bookmarkEnd w:id="147"/>
      <w:bookmarkEnd w:id="148"/>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proofErr w:type="gramStart"/>
      <w:r w:rsidRPr="00986B7B">
        <w:rPr>
          <w:lang w:val="fr-FR"/>
        </w:rPr>
        <w:t>info:</w:t>
      </w:r>
      <w:proofErr w:type="gramEnd"/>
    </w:p>
    <w:p w14:paraId="5DCEC6D0" w14:textId="77777777" w:rsidR="001503E5" w:rsidRPr="00986B7B" w:rsidRDefault="001503E5" w:rsidP="001503E5">
      <w:pPr>
        <w:pStyle w:val="PL"/>
        <w:rPr>
          <w:lang w:val="fr-FR"/>
        </w:rPr>
      </w:pPr>
      <w:r w:rsidRPr="00986B7B">
        <w:rPr>
          <w:lang w:val="fr-FR"/>
        </w:rPr>
        <w:t xml:space="preserve">  </w:t>
      </w:r>
      <w:proofErr w:type="gramStart"/>
      <w:r w:rsidRPr="00986B7B">
        <w:rPr>
          <w:lang w:val="fr-FR"/>
        </w:rPr>
        <w:t>title:</w:t>
      </w:r>
      <w:proofErr w:type="gramEnd"/>
      <w:r w:rsidRPr="00986B7B">
        <w:rPr>
          <w:lang w:val="fr-FR"/>
        </w:rPr>
        <w:t xml:space="preserve"> </w:t>
      </w:r>
      <w:r w:rsidRPr="00986B7B">
        <w:rPr>
          <w:rFonts w:cs="Arial"/>
          <w:bCs/>
          <w:lang w:val="fr-FR"/>
        </w:rPr>
        <w:t>AMInfluence</w:t>
      </w:r>
    </w:p>
    <w:p w14:paraId="60ADFC64" w14:textId="5C4CC364" w:rsidR="001503E5" w:rsidRPr="00986B7B" w:rsidRDefault="001503E5" w:rsidP="001503E5">
      <w:pPr>
        <w:pStyle w:val="PL"/>
        <w:rPr>
          <w:lang w:val="fr-FR"/>
        </w:rPr>
      </w:pPr>
      <w:r w:rsidRPr="00986B7B">
        <w:rPr>
          <w:lang w:val="fr-FR"/>
        </w:rPr>
        <w:t xml:space="preserve">  </w:t>
      </w:r>
      <w:proofErr w:type="gramStart"/>
      <w:r w:rsidRPr="00986B7B">
        <w:rPr>
          <w:lang w:val="fr-FR"/>
        </w:rPr>
        <w:t>version:</w:t>
      </w:r>
      <w:proofErr w:type="gramEnd"/>
      <w:r w:rsidRPr="00986B7B">
        <w:rPr>
          <w:lang w:val="fr-FR"/>
        </w:rPr>
        <w:t xml:space="preserve">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w:t>
      </w:r>
      <w:proofErr w:type="gramStart"/>
      <w:r w:rsidRPr="00986B7B">
        <w:rPr>
          <w:lang w:val="fr-FR"/>
        </w:rPr>
        <w:t>description:</w:t>
      </w:r>
      <w:proofErr w:type="gramEnd"/>
      <w:r w:rsidRPr="00986B7B">
        <w:rPr>
          <w:lang w:val="fr-FR"/>
        </w:rPr>
        <w:t xml:space="preserve">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07F0C8F8"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3B5A8C50"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950E14">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150" w:name="_Toc114212759"/>
      <w:bookmarkStart w:id="151" w:name="_Toc122117148"/>
      <w:r w:rsidRPr="008B1C02">
        <w:t>A.17</w:t>
      </w:r>
      <w:r w:rsidRPr="008B1C02">
        <w:tab/>
        <w:t>MBSTMGI API</w:t>
      </w:r>
      <w:bookmarkEnd w:id="150"/>
      <w:bookmarkEnd w:id="151"/>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52" w:name="_Toc35971453"/>
      <w:bookmarkStart w:id="153" w:name="_Toc67903570"/>
      <w:bookmarkStart w:id="154" w:name="_Toc77761110"/>
      <w:bookmarkStart w:id="155" w:name="_Toc81558764"/>
      <w:bookmarkStart w:id="156" w:name="_Toc85877144"/>
      <w:bookmarkStart w:id="157" w:name="_Toc114212760"/>
      <w:bookmarkStart w:id="158" w:name="_Toc122117149"/>
      <w:bookmarkStart w:id="159" w:name="_Toc28013575"/>
      <w:bookmarkStart w:id="160" w:name="_Toc36040415"/>
      <w:bookmarkStart w:id="161" w:name="_Toc44693065"/>
      <w:bookmarkStart w:id="162" w:name="_Toc45134526"/>
      <w:bookmarkStart w:id="163" w:name="_Toc49607590"/>
      <w:bookmarkStart w:id="164" w:name="_Toc51763562"/>
      <w:bookmarkStart w:id="165" w:name="_Toc58850481"/>
      <w:bookmarkStart w:id="166" w:name="_Toc59018861"/>
      <w:bookmarkStart w:id="167" w:name="_Toc68169873"/>
      <w:bookmarkEnd w:id="14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152"/>
      <w:bookmarkEnd w:id="153"/>
      <w:bookmarkEnd w:id="154"/>
      <w:bookmarkEnd w:id="155"/>
      <w:bookmarkEnd w:id="156"/>
      <w:bookmarkEnd w:id="157"/>
      <w:bookmarkEnd w:id="15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168" w:name="_Toc114212761"/>
      <w:bookmarkStart w:id="169" w:name="_Toc122117150"/>
      <w:r w:rsidRPr="008B1C02">
        <w:lastRenderedPageBreak/>
        <w:t>A.19</w:t>
      </w:r>
      <w:r w:rsidRPr="008B1C02">
        <w:tab/>
        <w:t>EASDeployment API</w:t>
      </w:r>
      <w:bookmarkEnd w:id="168"/>
      <w:bookmarkEnd w:id="169"/>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C64805C"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669D4520"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B50D2C">
        <w:t>5</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170" w:name="_Toc114212762"/>
      <w:bookmarkStart w:id="171" w:name="_Toc122117151"/>
      <w:bookmarkStart w:id="172" w:name="_Toc114212763"/>
      <w:bookmarkStart w:id="173"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72EDE03E" w14:textId="25726B61" w:rsidR="00CC6A96" w:rsidRPr="009A0FD7" w:rsidRDefault="00CC6A96" w:rsidP="00A92B80">
      <w:pPr>
        <w:pStyle w:val="PL"/>
        <w:rPr>
          <w:lang w:eastAsia="zh-CN"/>
        </w:rPr>
      </w:pPr>
      <w:r w:rsidRPr="00A92B80">
        <w:t xml:space="preserve">            $ref: '</w:t>
      </w:r>
      <w:r w:rsidR="00AD084E" w:rsidRPr="00A92B80">
        <w:t>TS29571_CommonData.yaml</w:t>
      </w:r>
      <w:r w:rsidRPr="00A92B80">
        <w:t>#/components/schemas/DelayMeasurementProtocol'</w:t>
      </w:r>
    </w:p>
    <w:p w14:paraId="2AC0A482" w14:textId="77777777" w:rsidR="00CC6A96" w:rsidRPr="009A0FD7" w:rsidRDefault="00CC6A96" w:rsidP="00A92B80">
      <w:pPr>
        <w:pStyle w:val="PL"/>
        <w:rPr>
          <w:lang w:eastAsia="zh-CN"/>
        </w:rPr>
      </w:pPr>
      <w:r w:rsidRPr="00A92B80">
        <w:lastRenderedPageBreak/>
        <w:t xml:space="preserve">          minItems: 1</w:t>
      </w:r>
    </w:p>
    <w:p w14:paraId="3B73DDFA" w14:textId="77777777" w:rsidR="00CC6A96" w:rsidRPr="009A0FD7" w:rsidRDefault="00CC6A96" w:rsidP="00A92B80">
      <w:pPr>
        <w:pStyle w:val="PL"/>
      </w:pPr>
      <w:r w:rsidRPr="00A92B80">
        <w:t xml:space="preserve">          description: Contains the list of supported N6 delay measurement protocols.</w:t>
      </w:r>
    </w:p>
    <w:p w14:paraId="671795FC" w14:textId="77777777" w:rsidR="00CC6A96" w:rsidRPr="009A0FD7" w:rsidRDefault="00CC6A96" w:rsidP="00A92B80">
      <w:pPr>
        <w:pStyle w:val="PL"/>
        <w:rPr>
          <w:lang w:eastAsia="zh-CN"/>
        </w:rPr>
      </w:pPr>
      <w:r w:rsidRPr="00A92B80">
        <w:t xml:space="preserve">        configParams:</w:t>
      </w:r>
    </w:p>
    <w:p w14:paraId="0EE1E068" w14:textId="77777777" w:rsidR="00CC6A96" w:rsidRDefault="00CC6A96" w:rsidP="00A92B80">
      <w:pPr>
        <w:pStyle w:val="PL"/>
        <w:rPr>
          <w:lang w:eastAsia="zh-CN"/>
        </w:rPr>
      </w:pPr>
      <w:r w:rsidRPr="00A92B80">
        <w:t xml:space="preserve">          type: string</w:t>
      </w:r>
    </w:p>
    <w:p w14:paraId="0A6AB2ED" w14:textId="77777777" w:rsidR="00CC6A96" w:rsidRDefault="00CC6A96" w:rsidP="00A92B80">
      <w:pPr>
        <w:pStyle w:val="PL"/>
        <w:rPr>
          <w:lang w:eastAsia="zh-CN"/>
        </w:rPr>
      </w:pPr>
      <w:r w:rsidRPr="00A92B80">
        <w:t xml:space="preserve">          description: &gt;</w:t>
      </w:r>
    </w:p>
    <w:p w14:paraId="3A5EE9F7" w14:textId="77777777" w:rsidR="00CC6A96" w:rsidRDefault="00CC6A96" w:rsidP="00A92B80">
      <w:pPr>
        <w:pStyle w:val="PL"/>
        <w:rPr>
          <w:lang w:eastAsia="zh-CN"/>
        </w:rPr>
      </w:pPr>
      <w:r w:rsidRPr="00A92B80">
        <w:t xml:space="preserve">            Contains protocol-specific configuration parameters.</w:t>
      </w:r>
    </w:p>
    <w:p w14:paraId="66428796" w14:textId="77777777" w:rsidR="00CC6A96" w:rsidRPr="009A0FD7" w:rsidRDefault="00CC6A96" w:rsidP="00A92B80">
      <w:pPr>
        <w:pStyle w:val="PL"/>
        <w:rPr>
          <w:lang w:eastAsia="zh-CN"/>
        </w:rPr>
      </w:pPr>
      <w:r w:rsidRPr="00A92B80">
        <w:t xml:space="preserve">            The contents and the format are up to the implementation.</w:t>
      </w:r>
    </w:p>
    <w:p w14:paraId="2158840C" w14:textId="77777777" w:rsidR="00CC6A96" w:rsidRPr="009A0FD7" w:rsidRDefault="00CC6A96" w:rsidP="00A92B80">
      <w:pPr>
        <w:pStyle w:val="PL"/>
        <w:rPr>
          <w:lang w:eastAsia="zh-CN"/>
        </w:rPr>
      </w:pPr>
      <w:r w:rsidRPr="00A92B80">
        <w:t xml:space="preserve">      required:</w:t>
      </w:r>
    </w:p>
    <w:p w14:paraId="5BCE922E" w14:textId="77777777" w:rsidR="00CC6A96" w:rsidRPr="009A0FD7" w:rsidRDefault="00CC6A96" w:rsidP="00A92B80">
      <w:pPr>
        <w:pStyle w:val="PL"/>
        <w:rPr>
          <w:lang w:eastAsia="zh-CN"/>
        </w:rPr>
      </w:pPr>
      <w:r w:rsidRPr="00A92B80">
        <w:t xml:space="preserve">        - measureEndpointAddr</w:t>
      </w:r>
    </w:p>
    <w:p w14:paraId="46449B9C" w14:textId="77777777" w:rsidR="00CC6A96" w:rsidRDefault="00CC6A96" w:rsidP="00A92B80">
      <w:pPr>
        <w:pStyle w:val="PL"/>
        <w:rPr>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170"/>
      <w:bookmarkEnd w:id="17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172"/>
      <w:bookmarkEnd w:id="17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28F6A063"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1873C71D" w:rsidR="00672CDA" w:rsidRPr="008B1C02" w:rsidRDefault="00672CDA" w:rsidP="00672CDA">
      <w:pPr>
        <w:pStyle w:val="PL"/>
      </w:pPr>
      <w:r w:rsidRPr="008B1C02">
        <w:t xml:space="preserve">    3GPP TS 29.522 V1</w:t>
      </w:r>
      <w:r w:rsidR="0092041F">
        <w:t>9</w:t>
      </w:r>
      <w:r w:rsidRPr="008B1C02">
        <w:t>.</w:t>
      </w:r>
      <w:r w:rsidR="00B50D2C">
        <w:t>5</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174" w:name="_Toc114212764"/>
      <w:bookmarkStart w:id="175" w:name="_Toc122117153"/>
      <w:bookmarkStart w:id="176" w:name="_Toc114212765"/>
      <w:bookmarkStart w:id="177" w:name="_Toc122117154"/>
      <w:r w:rsidRPr="008B1C02">
        <w:t>A.22</w:t>
      </w:r>
      <w:r w:rsidRPr="008B1C02">
        <w:tab/>
        <w:t>DataReportingProvisioning API</w:t>
      </w:r>
      <w:bookmarkEnd w:id="174"/>
      <w:bookmarkEnd w:id="175"/>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F5B4113"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4ADC4D91" w:rsidR="007149F6" w:rsidRPr="008B1C02" w:rsidRDefault="007149F6" w:rsidP="007149F6">
      <w:pPr>
        <w:pStyle w:val="PL"/>
      </w:pPr>
      <w:r w:rsidRPr="008B1C02">
        <w:t xml:space="preserve">    3GPP TS 29.522 V1</w:t>
      </w:r>
      <w:r w:rsidR="0000266D">
        <w:t>9</w:t>
      </w:r>
      <w:r w:rsidRPr="008B1C02">
        <w:t>.</w:t>
      </w:r>
      <w:r w:rsidR="00B50D2C">
        <w:t>5</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176"/>
      <w:bookmarkEnd w:id="177"/>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78" w:name="_Toc114212766"/>
      <w:bookmarkStart w:id="179"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178"/>
      <w:bookmarkEnd w:id="179"/>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180" w:name="_Toc114212767"/>
      <w:bookmarkStart w:id="181" w:name="_Toc122117156"/>
      <w:r w:rsidRPr="008B1C02">
        <w:t>A.25</w:t>
      </w:r>
      <w:r w:rsidRPr="008B1C02">
        <w:tab/>
        <w:t>MBSUserDataIngestSession API</w:t>
      </w:r>
      <w:bookmarkEnd w:id="180"/>
      <w:bookmarkEnd w:id="181"/>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5A0A02E" w:rsidR="00352149" w:rsidRPr="008B1C02" w:rsidRDefault="00352149" w:rsidP="00352149">
      <w:pPr>
        <w:pStyle w:val="PL"/>
      </w:pPr>
      <w:r w:rsidRPr="008B1C02">
        <w:lastRenderedPageBreak/>
        <w:t xml:space="preserve">  version: 1.</w:t>
      </w:r>
      <w:r w:rsidR="006F1816">
        <w:t>2</w:t>
      </w:r>
      <w:r w:rsidRPr="008B1C02">
        <w:t>.</w:t>
      </w:r>
      <w:r w:rsidR="008F4730">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338E38A4" w:rsidR="00352149" w:rsidRPr="008B1C02" w:rsidRDefault="00352149" w:rsidP="00352149">
      <w:pPr>
        <w:pStyle w:val="PL"/>
      </w:pPr>
      <w:r w:rsidRPr="008B1C02">
        <w:t xml:space="preserve">    © </w:t>
      </w:r>
      <w:r w:rsidR="00907EA0" w:rsidRPr="008B1C02">
        <w:t>202</w:t>
      </w:r>
      <w:r w:rsidR="008F4730">
        <w:t>6</w:t>
      </w:r>
      <w:bookmarkStart w:id="182" w:name="_GoBack"/>
      <w:bookmarkEnd w:id="182"/>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6ABD3EB" w:rsidR="00352149" w:rsidRPr="008B1C02" w:rsidRDefault="00352149" w:rsidP="00352149">
      <w:pPr>
        <w:pStyle w:val="PL"/>
      </w:pPr>
      <w:r w:rsidRPr="008B1C02">
        <w:t xml:space="preserve">    3GPP TS 29.522 V1</w:t>
      </w:r>
      <w:r w:rsidR="006F1816">
        <w:t>9</w:t>
      </w:r>
      <w:r w:rsidRPr="008B1C02">
        <w:t>.</w:t>
      </w:r>
      <w:r w:rsidR="008F473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183" w:name="_Toc114212768"/>
      <w:bookmarkStart w:id="184" w:name="_Toc122117157"/>
      <w:r w:rsidRPr="008B1C02">
        <w:t>A.26</w:t>
      </w:r>
      <w:r w:rsidRPr="008B1C02">
        <w:tab/>
        <w:t>MSEventExposure API</w:t>
      </w:r>
      <w:bookmarkEnd w:id="183"/>
      <w:bookmarkEnd w:id="18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00C4D01B" w:rsidR="00C81D33" w:rsidRPr="008B1C02" w:rsidRDefault="00C81D33" w:rsidP="00C81D33">
      <w:pPr>
        <w:pStyle w:val="PL"/>
      </w:pPr>
      <w:r w:rsidRPr="008B1C02">
        <w:t xml:space="preserve">  version: 1.</w:t>
      </w:r>
      <w:r w:rsidR="0092041F">
        <w:t>2</w:t>
      </w:r>
      <w:r w:rsidRPr="008B1C02">
        <w:t>.</w:t>
      </w:r>
      <w:r w:rsidR="00950E14">
        <w:t>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19705AC0"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06564169" w:rsidR="00C81D33" w:rsidRPr="008B1C02" w:rsidRDefault="00C81D33" w:rsidP="00C81D33">
      <w:pPr>
        <w:pStyle w:val="PL"/>
      </w:pPr>
      <w:r w:rsidRPr="008B1C02">
        <w:t xml:space="preserve">    3GPP TS 29.522 V1</w:t>
      </w:r>
      <w:r w:rsidR="0092041F">
        <w:t>9</w:t>
      </w:r>
      <w:r w:rsidRPr="008B1C02">
        <w:t>.</w:t>
      </w:r>
      <w:r w:rsidR="00950E14">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w:t>
      </w:r>
      <w:proofErr w:type="gramStart"/>
      <w:r w:rsidRPr="00950E14">
        <w:rPr>
          <w:lang w:val="fr-FR"/>
        </w:rPr>
        <w:t>content:</w:t>
      </w:r>
      <w:proofErr w:type="gramEnd"/>
    </w:p>
    <w:p w14:paraId="51F1773A" w14:textId="77777777" w:rsidR="00C81D33" w:rsidRPr="00950E14" w:rsidRDefault="00C81D33" w:rsidP="00C81D33">
      <w:pPr>
        <w:pStyle w:val="PL"/>
        <w:rPr>
          <w:lang w:val="fr-FR"/>
        </w:rPr>
      </w:pPr>
      <w:r w:rsidRPr="00950E14">
        <w:rPr>
          <w:lang w:val="fr-FR"/>
        </w:rPr>
        <w:t xml:space="preserve">            </w:t>
      </w:r>
      <w:proofErr w:type="gramStart"/>
      <w:r w:rsidRPr="00950E14">
        <w:rPr>
          <w:lang w:val="fr-FR"/>
        </w:rPr>
        <w:t>application</w:t>
      </w:r>
      <w:proofErr w:type="gramEnd"/>
      <w:r w:rsidRPr="00950E14">
        <w:rPr>
          <w:lang w:val="fr-FR"/>
        </w:rPr>
        <w:t>/json: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185" w:name="_Toc114212769"/>
      <w:bookmarkStart w:id="186"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lastRenderedPageBreak/>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Heading1"/>
        <w:rPr>
          <w:lang w:eastAsia="zh-CN"/>
        </w:rPr>
      </w:pPr>
      <w:bookmarkStart w:id="187" w:name="_Toc105675113"/>
      <w:bookmarkStart w:id="188" w:name="_Toc130503191"/>
      <w:r>
        <w:t>A.29</w:t>
      </w:r>
      <w:r>
        <w:tab/>
        <w:t>PDTQPolicyNegotiation API</w:t>
      </w:r>
      <w:bookmarkEnd w:id="187"/>
      <w:bookmarkEnd w:id="18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C625E73" w:rsidR="00153DF0" w:rsidRDefault="00153DF0" w:rsidP="00153DF0">
      <w:pPr>
        <w:pStyle w:val="PL"/>
      </w:pPr>
      <w:r>
        <w:t xml:space="preserve">  version: 1.</w:t>
      </w:r>
      <w:r w:rsidR="00D4496E">
        <w:t>1</w:t>
      </w:r>
      <w:r>
        <w:t>.0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24CE425D" w:rsidR="00153DF0" w:rsidRDefault="00153DF0" w:rsidP="00153DF0">
      <w:pPr>
        <w:pStyle w:val="PL"/>
      </w:pPr>
      <w:r>
        <w:t xml:space="preserve">    3GPP TS 29.522 V1</w:t>
      </w:r>
      <w:r w:rsidR="00D4496E">
        <w:t>9</w:t>
      </w:r>
      <w:r>
        <w:t>.</w:t>
      </w:r>
      <w:r w:rsidR="008B2D70">
        <w:t>5</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3683C16" w:rsidR="003C3E05" w:rsidRPr="008B1C02" w:rsidRDefault="003C3E05" w:rsidP="003C3E05">
      <w:pPr>
        <w:pStyle w:val="PL"/>
      </w:pPr>
      <w:r w:rsidRPr="008B1C02">
        <w:t xml:space="preserve">  version: 1.</w:t>
      </w:r>
      <w:r w:rsidR="004E03C2">
        <w:t>1</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60D607EF" w:rsidR="003C3E05" w:rsidRPr="008B1C02" w:rsidRDefault="003C3E05" w:rsidP="003C3E05">
      <w:pPr>
        <w:pStyle w:val="PL"/>
      </w:pPr>
      <w:r w:rsidRPr="008B1C02">
        <w:t xml:space="preserve">    3GPP TS 29.522 V1</w:t>
      </w:r>
      <w:r w:rsidR="004E03C2">
        <w:t>9</w:t>
      </w:r>
      <w:r w:rsidRPr="008B1C02">
        <w:t>.</w:t>
      </w:r>
      <w:r w:rsidR="008B2D70">
        <w:t>5</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61806F7" w:rsidR="009E2F8D" w:rsidRDefault="009E2F8D" w:rsidP="009E2F8D">
      <w:pPr>
        <w:pStyle w:val="PL"/>
        <w:rPr>
          <w:lang w:eastAsia="zh-CN"/>
        </w:rPr>
      </w:pPr>
      <w:r>
        <w:rPr>
          <w:lang w:eastAsia="zh-CN"/>
        </w:rPr>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2CFFB32"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0FE49E02"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lastRenderedPageBreak/>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455F4634"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7315210A"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8B2D70">
        <w:rPr>
          <w:rFonts w:eastAsia="Malgun Gothic"/>
          <w:lang w:val="en-US" w:eastAsia="ko-KR"/>
        </w:rPr>
        <w:t>5</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lastRenderedPageBreak/>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lastRenderedPageBreak/>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w:t>
      </w:r>
      <w:proofErr w:type="gramStart"/>
      <w:r w:rsidRPr="0014700B">
        <w:t>body</w:t>
      </w:r>
      <w:proofErr w:type="gramEnd"/>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lastRenderedPageBreak/>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lastRenderedPageBreak/>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lastRenderedPageBreak/>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lastRenderedPageBreak/>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lastRenderedPageBreak/>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60BC1BFC"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2B8A8BDB"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6FEB77A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lastRenderedPageBreak/>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375B46C5"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lastRenderedPageBreak/>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lastRenderedPageBreak/>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lastRenderedPageBreak/>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lastRenderedPageBreak/>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lastRenderedPageBreak/>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lastRenderedPageBreak/>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189" w:name="_Toc160489003"/>
      <w:r>
        <w:t>A.40</w:t>
      </w:r>
      <w:r>
        <w:tab/>
        <w:t>ImsSessionManagement API</w:t>
      </w:r>
      <w:bookmarkEnd w:id="189"/>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F51DB76"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25D0161" w:rsidR="00851BE5" w:rsidRPr="008B1C02" w:rsidRDefault="00851BE5" w:rsidP="00851BE5">
      <w:pPr>
        <w:pStyle w:val="PL"/>
      </w:pPr>
      <w:r w:rsidRPr="008B1C02">
        <w:t xml:space="preserve">    3GPP TS 29.522 V1</w:t>
      </w:r>
      <w:r>
        <w:t>9</w:t>
      </w:r>
      <w:r w:rsidRPr="008B1C02">
        <w:t>.</w:t>
      </w:r>
      <w:r w:rsidR="008B2D70">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lastRenderedPageBreak/>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lastRenderedPageBreak/>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lastRenderedPageBreak/>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lastRenderedPageBreak/>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lastRenderedPageBreak/>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508E7B55" w:rsidR="005F3356" w:rsidRPr="008748AA" w:rsidRDefault="005F3356" w:rsidP="005F3356">
      <w:pPr>
        <w:pStyle w:val="PL"/>
      </w:pPr>
      <w:r w:rsidRPr="008748AA">
        <w:t xml:space="preserve">  version: 1.0.</w:t>
      </w:r>
      <w:r w:rsidR="00950E14">
        <w:t>1</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051E4619"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7573D4DE" w:rsidR="005F3356" w:rsidRPr="008748AA" w:rsidRDefault="005F3356" w:rsidP="005F3356">
      <w:pPr>
        <w:pStyle w:val="PL"/>
      </w:pPr>
      <w:r w:rsidRPr="008748AA">
        <w:t xml:space="preserve">    3GPP TS 29.522 V19.</w:t>
      </w:r>
      <w:r w:rsidR="00950E14">
        <w:t>6</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lastRenderedPageBreak/>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lastRenderedPageBreak/>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lastRenderedPageBreak/>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lastRenderedPageBreak/>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lastRenderedPageBreak/>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lastRenderedPageBreak/>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77BA33CB"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201F5DEF" w14:textId="77777777" w:rsidR="00AC0DC0" w:rsidRDefault="005F3356" w:rsidP="00AC0DC0">
      <w:pPr>
        <w:pStyle w:val="PL"/>
        <w:rPr>
          <w:rFonts w:eastAsia="MS Mincho"/>
        </w:rPr>
      </w:pPr>
      <w:r w:rsidRPr="00AB023E">
        <w:t xml:space="preserve">        - </w:t>
      </w:r>
      <w:r w:rsidR="0094380E" w:rsidRPr="00EF3901">
        <w:rPr>
          <w:rFonts w:eastAsia="MS Mincho"/>
          <w:noProof/>
        </w:rPr>
        <w:t>subscriptionId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lastRenderedPageBreak/>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lastRenderedPageBreak/>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lastRenderedPageBreak/>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lastRenderedPageBreak/>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lastRenderedPageBreak/>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3D61E95C"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sidR="00950E14">
        <w:rPr>
          <w:lang w:val="en-US"/>
        </w:rPr>
        <w:t>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0423693"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3734A289"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rsidR="00950E14">
        <w:t>6</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lastRenderedPageBreak/>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lastRenderedPageBreak/>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lastRenderedPageBreak/>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lastRenderedPageBreak/>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Heading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794C226E" w:rsidR="00FB6920" w:rsidRPr="00A92B80" w:rsidRDefault="00FB6920" w:rsidP="00A92B80">
      <w:pPr>
        <w:pStyle w:val="PL"/>
      </w:pPr>
      <w:r w:rsidRPr="00A92B80">
        <w:t xml:space="preserve">  version: 1.0.</w:t>
      </w:r>
      <w:r w:rsidR="00950E14">
        <w:t>1</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78D1CCCB"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23AA8B3F" w:rsidR="00FB6920" w:rsidRPr="00A92B80" w:rsidRDefault="00FB6920" w:rsidP="00A92B80">
      <w:pPr>
        <w:pStyle w:val="PL"/>
      </w:pPr>
      <w:r w:rsidRPr="00A92B80">
        <w:t xml:space="preserve">    3GPP TS 29.522 V19.</w:t>
      </w:r>
      <w:r w:rsidR="00950E14">
        <w:t>6</w:t>
      </w:r>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lastRenderedPageBreak/>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lastRenderedPageBreak/>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w:t>
      </w:r>
      <w:proofErr w:type="gramStart"/>
      <w:r w:rsidRPr="00A92B80">
        <w:t>request.body</w:t>
      </w:r>
      <w:proofErr w:type="gramEnd"/>
      <w:r w:rsidRPr="00A92B80">
        <w:t>#/notifUri}':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lastRenderedPageBreak/>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lastRenderedPageBreak/>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lastRenderedPageBreak/>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DengXian"/>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60ACC155" w:rsidR="009E2696" w:rsidRPr="0008502E" w:rsidRDefault="009E2696" w:rsidP="009E2696">
      <w:pPr>
        <w:pStyle w:val="PL"/>
        <w:rPr>
          <w:lang w:val="en-US"/>
        </w:rPr>
      </w:pPr>
      <w:r w:rsidRPr="0008502E">
        <w:rPr>
          <w:lang w:val="en-US"/>
        </w:rPr>
        <w:t xml:space="preserve">  version: 1.0.</w:t>
      </w:r>
      <w:r w:rsidR="00950E14">
        <w:rPr>
          <w:lang w:val="en-US"/>
        </w:rPr>
        <w:t>1</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5E81C4BA"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3364EE29"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r w:rsidR="00950E14">
        <w:rPr>
          <w:lang w:val="en-US"/>
        </w:rPr>
        <w:t>6</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lastRenderedPageBreak/>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lastRenderedPageBreak/>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lastRenderedPageBreak/>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lastRenderedPageBreak/>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lastRenderedPageBreak/>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lastRenderedPageBreak/>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AC9E033" w:rsidR="00BD47AF" w:rsidRPr="008B1C02" w:rsidRDefault="00BD47AF" w:rsidP="00BD47AF">
      <w:pPr>
        <w:pStyle w:val="PL"/>
      </w:pPr>
      <w:r w:rsidRPr="008B1C02">
        <w:t xml:space="preserve">  version: 1.</w:t>
      </w:r>
      <w:r>
        <w:t>0</w:t>
      </w:r>
      <w:r w:rsidRPr="008B1C02">
        <w:t>.</w:t>
      </w:r>
      <w:r>
        <w:t>0</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2DAAF84B" w:rsidR="00BD47AF" w:rsidRPr="008B1C02" w:rsidRDefault="00BD47AF" w:rsidP="00BD47AF">
      <w:pPr>
        <w:pStyle w:val="PL"/>
      </w:pPr>
      <w:r w:rsidRPr="008B1C02">
        <w:t xml:space="preserve">    3GPP TS 29.522 V1</w:t>
      </w:r>
      <w:r>
        <w:t>9</w:t>
      </w:r>
      <w:r w:rsidRPr="008B1C02">
        <w:t>.</w:t>
      </w:r>
      <w:r w:rsidR="008B2D70">
        <w:t>5</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lastRenderedPageBreak/>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lastRenderedPageBreak/>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Heading8"/>
      </w:pPr>
      <w:r w:rsidRPr="008B1C02">
        <w:lastRenderedPageBreak/>
        <w:t>Annex B (informative):</w:t>
      </w:r>
      <w:r w:rsidRPr="008B1C02">
        <w:br/>
        <w:t>Change history</w:t>
      </w:r>
      <w:bookmarkEnd w:id="159"/>
      <w:bookmarkEnd w:id="160"/>
      <w:bookmarkEnd w:id="161"/>
      <w:bookmarkEnd w:id="162"/>
      <w:bookmarkEnd w:id="163"/>
      <w:bookmarkEnd w:id="164"/>
      <w:bookmarkEnd w:id="165"/>
      <w:bookmarkEnd w:id="166"/>
      <w:bookmarkEnd w:id="167"/>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042FAF" w14:paraId="22872D3B"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1ECA87E1" w14:textId="6DBCF2C6" w:rsidR="00042FAF" w:rsidRDefault="00042FAF" w:rsidP="00042FAF">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CB7EAE" w14:textId="0127B5D4"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7BF0A" w14:textId="32AC86B5"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8B6B4" w14:textId="2B72E334" w:rsidR="00042FAF" w:rsidRDefault="00042FAF" w:rsidP="00042FAF">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85E997" w14:textId="7182FE0E" w:rsidR="00042FAF" w:rsidRDefault="00042FAF" w:rsidP="00042FA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F034D" w14:textId="03D79526"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E525A" w14:textId="0525DD07" w:rsidR="00042FAF" w:rsidRDefault="00042FAF" w:rsidP="00042FAF">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7A1511" w14:textId="422507C5" w:rsidR="00042FAF" w:rsidRDefault="00042FAF" w:rsidP="00042FAF">
            <w:pPr>
              <w:pStyle w:val="TAC"/>
              <w:keepNext w:val="0"/>
              <w:keepLines w:val="0"/>
              <w:rPr>
                <w:sz w:val="16"/>
                <w:szCs w:val="16"/>
                <w:lang w:eastAsia="zh-CN"/>
              </w:rPr>
            </w:pPr>
            <w:r>
              <w:rPr>
                <w:sz w:val="16"/>
                <w:szCs w:val="16"/>
                <w:lang w:eastAsia="zh-CN"/>
              </w:rPr>
              <w:t>19.6.0</w:t>
            </w:r>
          </w:p>
        </w:tc>
      </w:tr>
      <w:tr w:rsidR="00042FAF" w14:paraId="3FE310A0"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36DEF43F" w14:textId="3A58F499"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4CD720" w14:textId="4F00BBA3"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AFFA" w14:textId="19522268"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D035B" w14:textId="719E3E9E" w:rsidR="00042FAF" w:rsidRDefault="00042FAF" w:rsidP="00042FAF">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68584" w14:textId="34296CB1" w:rsidR="00042FAF" w:rsidRDefault="00042FAF" w:rsidP="00042FA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8CC90F" w14:textId="6EDBF77F"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0A0F73" w14:textId="77FA7530" w:rsidR="00042FAF" w:rsidRDefault="00042FAF" w:rsidP="00042FAF">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FFA829" w14:textId="1508972A" w:rsidR="00042FAF" w:rsidRDefault="00042FAF" w:rsidP="00042FAF">
            <w:pPr>
              <w:pStyle w:val="TAC"/>
              <w:keepNext w:val="0"/>
              <w:keepLines w:val="0"/>
              <w:rPr>
                <w:sz w:val="16"/>
                <w:szCs w:val="16"/>
                <w:lang w:eastAsia="zh-CN"/>
              </w:rPr>
            </w:pPr>
            <w:r>
              <w:rPr>
                <w:sz w:val="16"/>
                <w:szCs w:val="16"/>
                <w:lang w:eastAsia="zh-CN"/>
              </w:rPr>
              <w:t>19.6.0</w:t>
            </w:r>
          </w:p>
        </w:tc>
      </w:tr>
      <w:tr w:rsidR="00042FAF" w14:paraId="50E5DB7A"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05019AE7" w14:textId="0BE65457"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03C0D" w14:textId="5428A1C0"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2C980B" w14:textId="598B53EC"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D17EE3" w14:textId="6C887865" w:rsidR="00042FAF" w:rsidRDefault="00042FAF" w:rsidP="00042FAF">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C0B4" w14:textId="1EE18F95" w:rsidR="00042FAF" w:rsidRDefault="00042FAF" w:rsidP="00042FA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69C00" w14:textId="224BAA32"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2B60F9" w14:textId="13D927A7" w:rsidR="00042FAF" w:rsidRDefault="00042FAF" w:rsidP="00042FAF">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41A69" w14:textId="47E8885D" w:rsidR="00042FAF" w:rsidRDefault="00042FAF" w:rsidP="00042FAF">
            <w:pPr>
              <w:pStyle w:val="TAC"/>
              <w:keepNext w:val="0"/>
              <w:keepLines w:val="0"/>
              <w:rPr>
                <w:sz w:val="16"/>
                <w:szCs w:val="16"/>
                <w:lang w:eastAsia="zh-CN"/>
              </w:rPr>
            </w:pPr>
            <w:r>
              <w:rPr>
                <w:sz w:val="16"/>
                <w:szCs w:val="16"/>
                <w:lang w:eastAsia="zh-CN"/>
              </w:rPr>
              <w:t>19.6.0</w:t>
            </w:r>
          </w:p>
        </w:tc>
      </w:tr>
      <w:tr w:rsidR="00042FAF" w14:paraId="00016855"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1D21AD0A" w14:textId="3C84732D"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F82AAE" w14:textId="7442BF1F"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A2B14" w14:textId="20848290"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37E3F" w14:textId="402E0680" w:rsidR="00042FAF" w:rsidRDefault="00042FAF" w:rsidP="00042FAF">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F2AE1" w14:textId="0C589D7E" w:rsidR="00042FAF" w:rsidRDefault="00042FAF" w:rsidP="00042FA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CB41B" w14:textId="668B8A86"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65CC2" w14:textId="59CAF9BE" w:rsidR="00042FAF" w:rsidRDefault="00042FAF" w:rsidP="00042FAF">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13600" w14:textId="08B90CE7" w:rsidR="00042FAF" w:rsidRDefault="00042FAF" w:rsidP="00042FAF">
            <w:pPr>
              <w:pStyle w:val="TAC"/>
              <w:keepNext w:val="0"/>
              <w:keepLines w:val="0"/>
              <w:rPr>
                <w:sz w:val="16"/>
                <w:szCs w:val="16"/>
                <w:lang w:eastAsia="zh-CN"/>
              </w:rPr>
            </w:pPr>
            <w:r>
              <w:rPr>
                <w:sz w:val="16"/>
                <w:szCs w:val="16"/>
                <w:lang w:eastAsia="zh-CN"/>
              </w:rPr>
              <w:t>19.6.0</w:t>
            </w:r>
          </w:p>
        </w:tc>
      </w:tr>
      <w:tr w:rsidR="00042FAF" w14:paraId="67BF06D2"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510C3F8C" w14:textId="6C1ADB47"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EC051" w14:textId="0DC61D90"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4BEB1" w14:textId="460A30F1"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448EA" w14:textId="462FBF76" w:rsidR="00042FAF" w:rsidRDefault="00042FAF" w:rsidP="00042FAF">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E3730" w14:textId="5C92D208" w:rsidR="00042FAF" w:rsidRDefault="00042FAF" w:rsidP="00042FA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6801C8" w14:textId="4BA3DDC9"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192B3A" w14:textId="1BC48296" w:rsidR="00042FAF" w:rsidRDefault="00042FAF" w:rsidP="00042FAF">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C142D" w14:textId="6D140661" w:rsidR="00042FAF" w:rsidRDefault="00042FAF" w:rsidP="00042FAF">
            <w:pPr>
              <w:pStyle w:val="TAC"/>
              <w:keepNext w:val="0"/>
              <w:keepLines w:val="0"/>
              <w:rPr>
                <w:sz w:val="16"/>
                <w:szCs w:val="16"/>
                <w:lang w:eastAsia="zh-CN"/>
              </w:rPr>
            </w:pPr>
            <w:r>
              <w:rPr>
                <w:sz w:val="16"/>
                <w:szCs w:val="16"/>
                <w:lang w:eastAsia="zh-CN"/>
              </w:rPr>
              <w:t>19.6.0</w:t>
            </w:r>
          </w:p>
        </w:tc>
      </w:tr>
      <w:tr w:rsidR="00042FAF" w14:paraId="29F222D4"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26758586" w14:textId="11CEB239"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903A5A" w14:textId="7B544903"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1B4BEA" w14:textId="717025D3"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3C12D7" w14:textId="68EADFD5" w:rsidR="00042FAF" w:rsidRDefault="00042FAF" w:rsidP="00042FAF">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ABC335" w14:textId="1599E944" w:rsidR="00042FAF" w:rsidRDefault="00042FAF" w:rsidP="00042FA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CA0E6" w14:textId="457882A0"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654675" w14:textId="70824E24" w:rsidR="00042FAF" w:rsidRDefault="00042FAF" w:rsidP="00042FAF">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CEB78" w14:textId="6CEF7198" w:rsidR="00042FAF" w:rsidRDefault="00042FAF" w:rsidP="00042FAF">
            <w:pPr>
              <w:pStyle w:val="TAC"/>
              <w:keepNext w:val="0"/>
              <w:keepLines w:val="0"/>
              <w:rPr>
                <w:sz w:val="16"/>
                <w:szCs w:val="16"/>
                <w:lang w:eastAsia="zh-CN"/>
              </w:rPr>
            </w:pPr>
            <w:r>
              <w:rPr>
                <w:sz w:val="16"/>
                <w:szCs w:val="16"/>
                <w:lang w:eastAsia="zh-CN"/>
              </w:rPr>
              <w:t>19.6.0</w:t>
            </w:r>
          </w:p>
        </w:tc>
      </w:tr>
      <w:tr w:rsidR="00042FAF" w14:paraId="3550F6F0"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492ED663" w14:textId="0F46AC8D"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376B9" w14:textId="7F1D09C2"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E5A1E" w14:textId="2E69AA7E"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4129A" w14:textId="38BD7797" w:rsidR="00042FAF" w:rsidRDefault="00042FAF" w:rsidP="00042FAF">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A98C0" w14:textId="70FB0863" w:rsidR="00042FAF" w:rsidRDefault="00042FAF" w:rsidP="00042FA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2F2CA" w14:textId="1520E9F6"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18FEBC" w14:textId="12CC013D" w:rsidR="00042FAF" w:rsidRDefault="00042FAF" w:rsidP="00042FAF">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F1337B" w14:textId="63412E7F" w:rsidR="00042FAF" w:rsidRDefault="00042FAF" w:rsidP="00042FAF">
            <w:pPr>
              <w:pStyle w:val="TAC"/>
              <w:keepNext w:val="0"/>
              <w:keepLines w:val="0"/>
              <w:rPr>
                <w:sz w:val="16"/>
                <w:szCs w:val="16"/>
                <w:lang w:eastAsia="zh-CN"/>
              </w:rPr>
            </w:pPr>
            <w:r>
              <w:rPr>
                <w:sz w:val="16"/>
                <w:szCs w:val="16"/>
                <w:lang w:eastAsia="zh-CN"/>
              </w:rPr>
              <w:t>19.6.0</w:t>
            </w:r>
          </w:p>
        </w:tc>
      </w:tr>
      <w:tr w:rsidR="00042FAF" w14:paraId="5D0840F8"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7E1E1566" w14:textId="71174D8C"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7DD71" w14:textId="70612313"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72DC4" w14:textId="5ACDC600"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537965" w14:textId="50E02BFE" w:rsidR="00042FAF" w:rsidRDefault="00042FAF" w:rsidP="00042FAF">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64CC37" w14:textId="43048960" w:rsidR="00042FAF" w:rsidRDefault="00042FAF" w:rsidP="00042FA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B407B" w14:textId="2D398033" w:rsidR="00042FAF" w:rsidRDefault="00042FAF" w:rsidP="00042FA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E59B1C" w14:textId="6D2C0444" w:rsidR="00042FAF" w:rsidRDefault="00042FAF" w:rsidP="00042FAF">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7C2E47" w14:textId="116CB6B1" w:rsidR="00042FAF" w:rsidRDefault="00042FAF" w:rsidP="00042FAF">
            <w:pPr>
              <w:pStyle w:val="TAC"/>
              <w:keepNext w:val="0"/>
              <w:keepLines w:val="0"/>
              <w:rPr>
                <w:sz w:val="16"/>
                <w:szCs w:val="16"/>
                <w:lang w:eastAsia="zh-CN"/>
              </w:rPr>
            </w:pPr>
            <w:r>
              <w:rPr>
                <w:sz w:val="16"/>
                <w:szCs w:val="16"/>
                <w:lang w:eastAsia="zh-CN"/>
              </w:rPr>
              <w:t>19.6.0</w:t>
            </w:r>
          </w:p>
        </w:tc>
      </w:tr>
      <w:tr w:rsidR="00042FAF" w14:paraId="67FA26B3"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20B14881" w14:textId="47E073DF"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37519B" w14:textId="4B914C38"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291DC" w14:textId="6721AF64"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E263A2" w14:textId="609C64A1" w:rsidR="00042FAF" w:rsidRDefault="00042FAF" w:rsidP="00042FAF">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153F55" w14:textId="61AFF945" w:rsidR="00042FAF" w:rsidRDefault="00042FAF" w:rsidP="00042FA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2B5A19" w14:textId="4DF14AF2"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C5017" w14:textId="53391737" w:rsidR="00042FAF" w:rsidRDefault="00042FAF" w:rsidP="00042FAF">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09687C" w14:textId="07A18790" w:rsidR="00042FAF" w:rsidRDefault="00042FAF" w:rsidP="00042FAF">
            <w:pPr>
              <w:pStyle w:val="TAC"/>
              <w:keepNext w:val="0"/>
              <w:keepLines w:val="0"/>
              <w:rPr>
                <w:sz w:val="16"/>
                <w:szCs w:val="16"/>
                <w:lang w:eastAsia="zh-CN"/>
              </w:rPr>
            </w:pPr>
            <w:r>
              <w:rPr>
                <w:sz w:val="16"/>
                <w:szCs w:val="16"/>
                <w:lang w:eastAsia="zh-CN"/>
              </w:rPr>
              <w:t>19.6.0</w:t>
            </w:r>
          </w:p>
        </w:tc>
      </w:tr>
      <w:tr w:rsidR="00042FAF" w14:paraId="67C934B7"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02AB9013" w14:textId="019EA582"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C2E3BA" w14:textId="3D9427FC"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A6FA3C" w14:textId="5448FFDC"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AD250" w14:textId="7E93A8D5" w:rsidR="00042FAF" w:rsidRDefault="00042FAF" w:rsidP="00042FAF">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C321CD" w14:textId="01C0F23D" w:rsidR="00042FAF" w:rsidRDefault="00042FAF" w:rsidP="00042FA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F48E09" w14:textId="0E633BB5"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F9E3EE" w14:textId="4206016F" w:rsidR="00042FAF" w:rsidRDefault="00042FAF" w:rsidP="00042FAF">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A1A8C" w14:textId="02091F31" w:rsidR="00042FAF" w:rsidRDefault="00042FAF" w:rsidP="00042FAF">
            <w:pPr>
              <w:pStyle w:val="TAC"/>
              <w:keepNext w:val="0"/>
              <w:keepLines w:val="0"/>
              <w:rPr>
                <w:sz w:val="16"/>
                <w:szCs w:val="16"/>
                <w:lang w:eastAsia="zh-CN"/>
              </w:rPr>
            </w:pPr>
            <w:r>
              <w:rPr>
                <w:sz w:val="16"/>
                <w:szCs w:val="16"/>
                <w:lang w:eastAsia="zh-CN"/>
              </w:rPr>
              <w:t>19.6.0</w:t>
            </w:r>
          </w:p>
        </w:tc>
      </w:tr>
      <w:tr w:rsidR="00042FAF" w14:paraId="2A416FFB"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2CF831BD" w14:textId="19BBB646"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98F0A8" w14:textId="79FA0F3D"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5446F" w14:textId="4FB59338"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2F2347" w14:textId="53570B4C" w:rsidR="00042FAF" w:rsidRDefault="00042FAF" w:rsidP="00042FAF">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9232C" w14:textId="73D854CA" w:rsidR="00042FAF" w:rsidRDefault="00042FAF" w:rsidP="00042FA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773AA8" w14:textId="3DA98939"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12198C" w14:textId="672F31FD" w:rsidR="00042FAF" w:rsidRDefault="00042FAF" w:rsidP="00042FAF">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AD384" w14:textId="6127AA4D" w:rsidR="00042FAF" w:rsidRDefault="00042FAF" w:rsidP="00042FAF">
            <w:pPr>
              <w:pStyle w:val="TAC"/>
              <w:keepNext w:val="0"/>
              <w:keepLines w:val="0"/>
              <w:rPr>
                <w:sz w:val="16"/>
                <w:szCs w:val="16"/>
                <w:lang w:eastAsia="zh-CN"/>
              </w:rPr>
            </w:pPr>
            <w:r>
              <w:rPr>
                <w:sz w:val="16"/>
                <w:szCs w:val="16"/>
                <w:lang w:eastAsia="zh-CN"/>
              </w:rPr>
              <w:t>19.6.0</w:t>
            </w:r>
          </w:p>
        </w:tc>
      </w:tr>
      <w:tr w:rsidR="00042FAF" w14:paraId="7546FFF9"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2B71C1EF" w14:textId="6B97D0E7"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9A7D2" w14:textId="4BC50ABC"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7ED65" w14:textId="7CE2ADA6"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FB07D1" w14:textId="45E7167D" w:rsidR="00042FAF" w:rsidRDefault="00042FAF" w:rsidP="00042FAF">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67CBBE" w14:textId="4D569532" w:rsidR="00042FAF" w:rsidRDefault="00042FAF" w:rsidP="00042FA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02ABC" w14:textId="496B2B48"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747206" w14:textId="3A8812D3" w:rsidR="00042FAF" w:rsidRDefault="00042FAF" w:rsidP="00042FAF">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7103E" w14:textId="7BF2851B" w:rsidR="00042FAF" w:rsidRDefault="00042FAF" w:rsidP="00042FAF">
            <w:pPr>
              <w:pStyle w:val="TAC"/>
              <w:keepNext w:val="0"/>
              <w:keepLines w:val="0"/>
              <w:rPr>
                <w:sz w:val="16"/>
                <w:szCs w:val="16"/>
                <w:lang w:eastAsia="zh-CN"/>
              </w:rPr>
            </w:pPr>
            <w:r>
              <w:rPr>
                <w:sz w:val="16"/>
                <w:szCs w:val="16"/>
                <w:lang w:eastAsia="zh-CN"/>
              </w:rPr>
              <w:t>19.6.0</w:t>
            </w:r>
          </w:p>
        </w:tc>
      </w:tr>
      <w:tr w:rsidR="00042FAF" w14:paraId="0EBE58B3"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3FD6F169" w14:textId="123FDD1E"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83006" w14:textId="5B2802A4"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718B7" w14:textId="2122D5E6"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C09B5" w14:textId="041DCD5D" w:rsidR="00042FAF" w:rsidRDefault="00042FAF" w:rsidP="00042FAF">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D4DCE" w14:textId="16226E9C" w:rsidR="00042FAF" w:rsidRDefault="00042FAF" w:rsidP="00042FA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EA4A3" w14:textId="33132692"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EE206" w14:textId="318DFECE" w:rsidR="00042FAF" w:rsidRDefault="00042FAF" w:rsidP="00042FAF">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81CDBC" w14:textId="0FA51938" w:rsidR="00042FAF" w:rsidRDefault="00042FAF" w:rsidP="00042FAF">
            <w:pPr>
              <w:pStyle w:val="TAC"/>
              <w:keepNext w:val="0"/>
              <w:keepLines w:val="0"/>
              <w:rPr>
                <w:sz w:val="16"/>
                <w:szCs w:val="16"/>
                <w:lang w:eastAsia="zh-CN"/>
              </w:rPr>
            </w:pPr>
            <w:r>
              <w:rPr>
                <w:sz w:val="16"/>
                <w:szCs w:val="16"/>
                <w:lang w:eastAsia="zh-CN"/>
              </w:rPr>
              <w:t>19.6.0</w:t>
            </w:r>
          </w:p>
        </w:tc>
      </w:tr>
      <w:tr w:rsidR="00042FAF" w14:paraId="41474080"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375D95BC" w14:textId="221E813A"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460FF3" w14:textId="2FF4A6BE"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E9360" w14:textId="3B8829E1"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A942" w14:textId="6A9DA759" w:rsidR="00042FAF" w:rsidRDefault="00042FAF" w:rsidP="00042FAF">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122B96" w14:textId="77777777" w:rsidR="00042FAF" w:rsidRDefault="00042FAF" w:rsidP="00042FA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CE77" w14:textId="0F0B3C23"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E3952F" w14:textId="2038AA50" w:rsidR="00042FAF" w:rsidRDefault="00042FAF" w:rsidP="00042FAF">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DED968" w14:textId="69EA3CB4" w:rsidR="00042FAF" w:rsidRDefault="00042FAF" w:rsidP="00042FAF">
            <w:pPr>
              <w:pStyle w:val="TAC"/>
              <w:keepNext w:val="0"/>
              <w:keepLines w:val="0"/>
              <w:rPr>
                <w:sz w:val="16"/>
                <w:szCs w:val="16"/>
                <w:lang w:eastAsia="zh-CN"/>
              </w:rPr>
            </w:pPr>
            <w:r>
              <w:rPr>
                <w:sz w:val="16"/>
                <w:szCs w:val="16"/>
                <w:lang w:eastAsia="zh-CN"/>
              </w:rPr>
              <w:t>19.6.0</w:t>
            </w:r>
          </w:p>
        </w:tc>
      </w:tr>
      <w:tr w:rsidR="00042FAF" w14:paraId="2B17DAA4" w14:textId="77777777" w:rsidTr="00B74F1A">
        <w:tc>
          <w:tcPr>
            <w:tcW w:w="756" w:type="dxa"/>
            <w:tcBorders>
              <w:top w:val="single" w:sz="6" w:space="0" w:color="auto"/>
              <w:left w:val="single" w:sz="6" w:space="0" w:color="auto"/>
              <w:bottom w:val="single" w:sz="6" w:space="0" w:color="auto"/>
              <w:right w:val="single" w:sz="6" w:space="0" w:color="auto"/>
            </w:tcBorders>
            <w:shd w:val="solid" w:color="FFFFFF" w:fill="auto"/>
          </w:tcPr>
          <w:p w14:paraId="07665C08" w14:textId="3F67C172"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E54B2F" w14:textId="493B5613"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8257B1" w14:textId="3E7FA220"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AE077" w14:textId="4A16B9F6" w:rsidR="00042FAF" w:rsidRDefault="00042FAF" w:rsidP="00042FAF">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3213CB" w14:textId="64E8E8E9" w:rsidR="00042FAF" w:rsidRDefault="00042FAF" w:rsidP="00042FA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2E0F10" w14:textId="5941BC83"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4BB1F" w14:textId="5C08C5A5" w:rsidR="00042FAF" w:rsidRDefault="00042FAF" w:rsidP="00042FAF">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8B53B9" w14:textId="41391C62" w:rsidR="00042FAF" w:rsidRDefault="00042FAF" w:rsidP="00042FAF">
            <w:pPr>
              <w:pStyle w:val="TAC"/>
              <w:keepNext w:val="0"/>
              <w:keepLines w:val="0"/>
              <w:rPr>
                <w:sz w:val="16"/>
                <w:szCs w:val="16"/>
                <w:lang w:eastAsia="zh-CN"/>
              </w:rPr>
            </w:pPr>
            <w:r>
              <w:rPr>
                <w:sz w:val="16"/>
                <w:szCs w:val="16"/>
                <w:lang w:eastAsia="zh-CN"/>
              </w:rPr>
              <w:t>19.6.0</w:t>
            </w:r>
          </w:p>
        </w:tc>
      </w:tr>
      <w:tr w:rsidR="00042FAF" w14:paraId="14F7CECF" w14:textId="77777777" w:rsidTr="00042FAF">
        <w:tc>
          <w:tcPr>
            <w:tcW w:w="756" w:type="dxa"/>
            <w:tcBorders>
              <w:top w:val="single" w:sz="6" w:space="0" w:color="auto"/>
              <w:left w:val="single" w:sz="6" w:space="0" w:color="auto"/>
              <w:bottom w:val="single" w:sz="6" w:space="0" w:color="auto"/>
              <w:right w:val="single" w:sz="6" w:space="0" w:color="auto"/>
            </w:tcBorders>
            <w:shd w:val="solid" w:color="FFFFFF" w:fill="auto"/>
          </w:tcPr>
          <w:p w14:paraId="65824C02" w14:textId="3768E5D6" w:rsidR="00042FAF" w:rsidRDefault="00042FAF" w:rsidP="00042FAF">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AADCF1" w14:textId="73DD0520" w:rsidR="00042FAF" w:rsidRDefault="00042FAF" w:rsidP="00042FAF">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AD8D2" w14:textId="71E5E674" w:rsidR="00042FAF" w:rsidRDefault="00042FAF" w:rsidP="00042FAF">
            <w:pPr>
              <w:pStyle w:val="TAC"/>
              <w:keepNext w:val="0"/>
              <w:keepLines w:val="0"/>
              <w:rPr>
                <w:rFonts w:cs="Arial"/>
                <w:sz w:val="16"/>
                <w:szCs w:val="16"/>
              </w:rPr>
            </w:pPr>
            <w:r>
              <w:rPr>
                <w:rFonts w:cs="Arial"/>
                <w:sz w:val="16"/>
                <w:szCs w:val="16"/>
              </w:rPr>
              <w:t>CP-260</w:t>
            </w:r>
            <w:r w:rsidRPr="00042FAF">
              <w:rPr>
                <w:rFonts w:cs="Arial"/>
                <w:sz w:val="16"/>
                <w:szCs w:val="16"/>
                <w:highlight w:val="yellow"/>
              </w:rPr>
              <w:t>xxx</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8CF73B" w14:textId="28FF3DA0" w:rsidR="00042FAF" w:rsidRDefault="00042FAF" w:rsidP="00042FAF">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597E2" w14:textId="77777777" w:rsidR="00042FAF" w:rsidRDefault="00042FAF" w:rsidP="00042FA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07FE9" w14:textId="77777777" w:rsidR="00042FAF" w:rsidRDefault="00042FAF" w:rsidP="00042FA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C7DA12" w14:textId="77777777" w:rsidR="00042FAF" w:rsidRDefault="00042FAF" w:rsidP="00042FA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C8DE" w14:textId="4FFA0A93" w:rsidR="00042FAF" w:rsidRDefault="00042FAF" w:rsidP="00042FAF">
            <w:pPr>
              <w:pStyle w:val="TAC"/>
              <w:keepNext w:val="0"/>
              <w:keepLines w:val="0"/>
              <w:rPr>
                <w:sz w:val="16"/>
                <w:szCs w:val="16"/>
                <w:lang w:eastAsia="zh-CN"/>
              </w:rPr>
            </w:pPr>
            <w:r>
              <w:rPr>
                <w:sz w:val="16"/>
                <w:szCs w:val="16"/>
                <w:lang w:eastAsia="zh-CN"/>
              </w:rPr>
              <w:t>19.6.0</w:t>
            </w:r>
          </w:p>
        </w:tc>
      </w:tr>
    </w:tbl>
    <w:p w14:paraId="3B177A23" w14:textId="77777777" w:rsidR="00C82647" w:rsidRDefault="00C82647"/>
    <w:sectPr w:rsidR="00C82647" w:rsidSect="00AD463B">
      <w:headerReference w:type="default" r:id="rId9"/>
      <w:footerReference w:type="default" r:id="rId10"/>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A0191" w14:textId="77777777" w:rsidR="0050728F" w:rsidRDefault="0050728F">
      <w:r>
        <w:separator/>
      </w:r>
    </w:p>
  </w:endnote>
  <w:endnote w:type="continuationSeparator" w:id="0">
    <w:p w14:paraId="7C1409A7" w14:textId="77777777" w:rsidR="0050728F" w:rsidRDefault="0050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27284F98" w:rsidR="00B74F1A" w:rsidRDefault="00B74F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8A0DA" w14:textId="77777777" w:rsidR="0050728F" w:rsidRDefault="0050728F">
      <w:r>
        <w:separator/>
      </w:r>
    </w:p>
  </w:footnote>
  <w:footnote w:type="continuationSeparator" w:id="0">
    <w:p w14:paraId="2D83C1B5" w14:textId="77777777" w:rsidR="0050728F" w:rsidRDefault="00507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D9F61D1" w:rsidR="00B74F1A" w:rsidRDefault="00B74F1A"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B74F1A" w:rsidRDefault="00B74F1A"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248A220" w:rsidR="00B74F1A" w:rsidRDefault="00B74F1A"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B74F1A" w:rsidRPr="000A08C0" w:rsidRDefault="00B74F1A"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13BC"/>
    <w:rsid w:val="00224263"/>
    <w:rsid w:val="00224F45"/>
    <w:rsid w:val="0022558F"/>
    <w:rsid w:val="00226159"/>
    <w:rsid w:val="00226584"/>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202"/>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755"/>
    <w:rsid w:val="00503E8F"/>
    <w:rsid w:val="00506DCC"/>
    <w:rsid w:val="0050728F"/>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47F"/>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E62"/>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40FF"/>
    <w:rsid w:val="008F4405"/>
    <w:rsid w:val="008F4730"/>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7E3"/>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0E62"/>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4F1A"/>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41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D7"/>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4B260-F812-4A59-AA4D-627E7E1E7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307</Pages>
  <Words>136706</Words>
  <Characters>779225</Characters>
  <Application>Microsoft Office Word</Application>
  <DocSecurity>0</DocSecurity>
  <Lines>6493</Lines>
  <Paragraphs>1828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CR#1765</cp:lastModifiedBy>
  <cp:revision>4</cp:revision>
  <cp:lastPrinted>2014-03-14T19:41:00Z</cp:lastPrinted>
  <dcterms:created xsi:type="dcterms:W3CDTF">2026-02-25T08:16:00Z</dcterms:created>
  <dcterms:modified xsi:type="dcterms:W3CDTF">2026-02-25T08:45:00Z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