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69C3FBCB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EB1F25">
        <w:rPr>
          <w:noProof w:val="0"/>
        </w:rPr>
        <w:t>6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B1F25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B1F25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60pt" o:ole="">
            <v:imagedata r:id="rId9" o:title=""/>
          </v:shape>
          <o:OLEObject Type="Embed" ProgID="Word.Picture.8" ShapeID="_x0000_i1025" DrawAspect="Content" ObjectID="_1833481056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6B96EE10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B1F25">
        <w:rPr>
          <w:sz w:val="18"/>
        </w:rPr>
        <w:t>6</w:t>
      </w:r>
      <w:bookmarkStart w:id="3" w:name="_GoBack"/>
      <w:bookmarkEnd w:id="3"/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492C44C8" w14:textId="77777777" w:rsidR="00FE0352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FE0352" w:rsidRPr="00B95CA4">
        <w:rPr>
          <w:noProof/>
          <w:lang w:val="en-US"/>
        </w:rPr>
        <w:t>Foreword</w:t>
      </w:r>
      <w:r w:rsidR="00FE0352">
        <w:rPr>
          <w:noProof/>
        </w:rPr>
        <w:tab/>
        <w:t>37</w:t>
      </w:r>
    </w:p>
    <w:p w14:paraId="4257794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30D59E9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0E311CD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0D2BF0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9B2247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722CBD0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395D3F77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4958846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63DD65B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3F953E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5B9B21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694FB03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3128D6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06C14F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4122C6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E3472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6D1AF8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3ECD031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59FCD6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53B580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503B1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29B173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17969F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0869F2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638C45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174E4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64</w:t>
      </w:r>
    </w:p>
    <w:p w14:paraId="313C20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AB14E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2F1679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0C4AA6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26F1BD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22EF04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467F10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13B750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68</w:t>
      </w:r>
    </w:p>
    <w:p w14:paraId="7AA639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69</w:t>
      </w:r>
    </w:p>
    <w:p w14:paraId="55F030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73</w:t>
      </w:r>
    </w:p>
    <w:p w14:paraId="7A7FE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74</w:t>
      </w:r>
    </w:p>
    <w:p w14:paraId="17B7A8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DA86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0972CD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B95CA4">
        <w:rPr>
          <w:noProof/>
          <w:lang w:val="en-US" w:eastAsia="zh-CN"/>
        </w:rPr>
        <w:t>ound-</w:t>
      </w:r>
      <w:r>
        <w:rPr>
          <w:noProof/>
        </w:rPr>
        <w:t>T</w:t>
      </w:r>
      <w:r w:rsidRPr="00B95CA4">
        <w:rPr>
          <w:noProof/>
          <w:lang w:val="en-US" w:eastAsia="zh-CN"/>
        </w:rPr>
        <w:t>rip latency requirements</w:t>
      </w:r>
      <w:r>
        <w:rPr>
          <w:noProof/>
        </w:rPr>
        <w:tab/>
        <w:t>76</w:t>
      </w:r>
    </w:p>
    <w:p w14:paraId="143EB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45A6BB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B95CA4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77</w:t>
      </w:r>
    </w:p>
    <w:p w14:paraId="2875BE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77</w:t>
      </w:r>
    </w:p>
    <w:p w14:paraId="4823C43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77</w:t>
      </w:r>
    </w:p>
    <w:p w14:paraId="1F2C0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83A38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78</w:t>
      </w:r>
    </w:p>
    <w:p w14:paraId="6C9E9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78</w:t>
      </w:r>
    </w:p>
    <w:p w14:paraId="1A665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78</w:t>
      </w:r>
    </w:p>
    <w:p w14:paraId="62FCEA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79</w:t>
      </w:r>
    </w:p>
    <w:p w14:paraId="1BBC2C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79</w:t>
      </w:r>
    </w:p>
    <w:p w14:paraId="1D145B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79</w:t>
      </w:r>
    </w:p>
    <w:p w14:paraId="31049B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79</w:t>
      </w:r>
    </w:p>
    <w:p w14:paraId="18C5A02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81</w:t>
      </w:r>
    </w:p>
    <w:p w14:paraId="709CC15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8B21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81</w:t>
      </w:r>
    </w:p>
    <w:p w14:paraId="745CB2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81</w:t>
      </w:r>
    </w:p>
    <w:p w14:paraId="2334B3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37DC8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82</w:t>
      </w:r>
    </w:p>
    <w:p w14:paraId="22BDD8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82</w:t>
      </w:r>
    </w:p>
    <w:p w14:paraId="681E63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84</w:t>
      </w:r>
    </w:p>
    <w:p w14:paraId="70DCD5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84</w:t>
      </w:r>
    </w:p>
    <w:p w14:paraId="62FF6C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7BE9AC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85</w:t>
      </w:r>
    </w:p>
    <w:p w14:paraId="4E8964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85</w:t>
      </w:r>
    </w:p>
    <w:p w14:paraId="07D91A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85</w:t>
      </w:r>
    </w:p>
    <w:p w14:paraId="2ED907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85</w:t>
      </w:r>
    </w:p>
    <w:p w14:paraId="570DCC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86</w:t>
      </w:r>
    </w:p>
    <w:p w14:paraId="477668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86</w:t>
      </w:r>
    </w:p>
    <w:p w14:paraId="24A15C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5D6B09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88</w:t>
      </w:r>
    </w:p>
    <w:p w14:paraId="6E46B7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88</w:t>
      </w:r>
    </w:p>
    <w:p w14:paraId="29EEEEF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92</w:t>
      </w:r>
    </w:p>
    <w:p w14:paraId="4E51CE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33773E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0B3FE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93</w:t>
      </w:r>
    </w:p>
    <w:p w14:paraId="142DC6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93</w:t>
      </w:r>
    </w:p>
    <w:p w14:paraId="3B1785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105778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93</w:t>
      </w:r>
    </w:p>
    <w:p w14:paraId="06B4FBE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93</w:t>
      </w:r>
    </w:p>
    <w:p w14:paraId="683130E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94</w:t>
      </w:r>
    </w:p>
    <w:p w14:paraId="422EC3A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1715739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94</w:t>
      </w:r>
    </w:p>
    <w:p w14:paraId="2CFFC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95</w:t>
      </w:r>
    </w:p>
    <w:p w14:paraId="6AF3D5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96</w:t>
      </w:r>
    </w:p>
    <w:p w14:paraId="2752BE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98</w:t>
      </w:r>
    </w:p>
    <w:p w14:paraId="2C530E2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98</w:t>
      </w:r>
    </w:p>
    <w:p w14:paraId="09530F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527D6B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99</w:t>
      </w:r>
    </w:p>
    <w:p w14:paraId="308E6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99</w:t>
      </w:r>
    </w:p>
    <w:p w14:paraId="6330A4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99</w:t>
      </w:r>
    </w:p>
    <w:p w14:paraId="5C227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100</w:t>
      </w:r>
    </w:p>
    <w:p w14:paraId="311F22E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100</w:t>
      </w:r>
    </w:p>
    <w:p w14:paraId="128A03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53AE95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101</w:t>
      </w:r>
    </w:p>
    <w:p w14:paraId="6BA7E7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365C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1260DE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294776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358FA4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102</w:t>
      </w:r>
    </w:p>
    <w:p w14:paraId="62A89D5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102</w:t>
      </w:r>
    </w:p>
    <w:p w14:paraId="79AA31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144B1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102</w:t>
      </w:r>
    </w:p>
    <w:p w14:paraId="135C5D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103</w:t>
      </w:r>
    </w:p>
    <w:p w14:paraId="59813A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103</w:t>
      </w:r>
    </w:p>
    <w:p w14:paraId="4DA411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104</w:t>
      </w:r>
    </w:p>
    <w:p w14:paraId="2A515E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104</w:t>
      </w:r>
    </w:p>
    <w:p w14:paraId="0E9BDE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CA1B0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104</w:t>
      </w:r>
    </w:p>
    <w:p w14:paraId="320B3E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746190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104</w:t>
      </w:r>
    </w:p>
    <w:p w14:paraId="5DF41C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105</w:t>
      </w:r>
    </w:p>
    <w:p w14:paraId="78ED0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106</w:t>
      </w:r>
    </w:p>
    <w:p w14:paraId="392B0B0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106</w:t>
      </w:r>
    </w:p>
    <w:p w14:paraId="435353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6EA6F4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106</w:t>
      </w:r>
    </w:p>
    <w:p w14:paraId="160F9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109</w:t>
      </w:r>
    </w:p>
    <w:p w14:paraId="6E30EF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109</w:t>
      </w:r>
    </w:p>
    <w:p w14:paraId="665E85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110</w:t>
      </w:r>
    </w:p>
    <w:p w14:paraId="533F51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110</w:t>
      </w:r>
    </w:p>
    <w:p w14:paraId="3F2C41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110</w:t>
      </w:r>
    </w:p>
    <w:p w14:paraId="1FCBFB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111</w:t>
      </w:r>
    </w:p>
    <w:p w14:paraId="6F7221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088E9D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111</w:t>
      </w:r>
    </w:p>
    <w:p w14:paraId="624414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8C0EE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113</w:t>
      </w:r>
    </w:p>
    <w:p w14:paraId="4C90CA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9AF82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113</w:t>
      </w:r>
    </w:p>
    <w:p w14:paraId="0D3FED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114</w:t>
      </w:r>
    </w:p>
    <w:p w14:paraId="6896D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114</w:t>
      </w:r>
    </w:p>
    <w:p w14:paraId="7D8DDD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114</w:t>
      </w:r>
    </w:p>
    <w:p w14:paraId="466F90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115</w:t>
      </w:r>
    </w:p>
    <w:p w14:paraId="410F89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C23AF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115</w:t>
      </w:r>
    </w:p>
    <w:p w14:paraId="50049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115</w:t>
      </w:r>
    </w:p>
    <w:p w14:paraId="5C6C99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116</w:t>
      </w:r>
    </w:p>
    <w:p w14:paraId="4D3BAF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116</w:t>
      </w:r>
    </w:p>
    <w:p w14:paraId="05CE6EA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5B773C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117</w:t>
      </w:r>
    </w:p>
    <w:p w14:paraId="085155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338A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118</w:t>
      </w:r>
    </w:p>
    <w:p w14:paraId="20C33A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118</w:t>
      </w:r>
    </w:p>
    <w:p w14:paraId="7CB55F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1B25E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118</w:t>
      </w:r>
    </w:p>
    <w:p w14:paraId="0D89DD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119</w:t>
      </w:r>
    </w:p>
    <w:p w14:paraId="7CF2C0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119</w:t>
      </w:r>
    </w:p>
    <w:p w14:paraId="07C900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120</w:t>
      </w:r>
    </w:p>
    <w:p w14:paraId="451B77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120</w:t>
      </w:r>
    </w:p>
    <w:p w14:paraId="49D10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72C88D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120</w:t>
      </w:r>
    </w:p>
    <w:p w14:paraId="12D99B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121</w:t>
      </w:r>
    </w:p>
    <w:p w14:paraId="41279A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121</w:t>
      </w:r>
    </w:p>
    <w:p w14:paraId="276BD0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E2F25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121</w:t>
      </w:r>
    </w:p>
    <w:p w14:paraId="21B1F8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43A1C4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122</w:t>
      </w:r>
    </w:p>
    <w:p w14:paraId="2FF99D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161C4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123</w:t>
      </w:r>
    </w:p>
    <w:p w14:paraId="56C7E1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124</w:t>
      </w:r>
    </w:p>
    <w:p w14:paraId="4D1279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125</w:t>
      </w:r>
    </w:p>
    <w:p w14:paraId="58DC8C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126</w:t>
      </w:r>
    </w:p>
    <w:p w14:paraId="1FF7D03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126</w:t>
      </w:r>
    </w:p>
    <w:p w14:paraId="00FA7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238965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8F4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127</w:t>
      </w:r>
    </w:p>
    <w:p w14:paraId="062672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127</w:t>
      </w:r>
    </w:p>
    <w:p w14:paraId="0BFC13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128</w:t>
      </w:r>
    </w:p>
    <w:p w14:paraId="608D5D9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128</w:t>
      </w:r>
    </w:p>
    <w:p w14:paraId="2A4BA1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32730D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128</w:t>
      </w:r>
    </w:p>
    <w:p w14:paraId="02E6F0C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129</w:t>
      </w:r>
    </w:p>
    <w:p w14:paraId="70B016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129</w:t>
      </w:r>
    </w:p>
    <w:p w14:paraId="2E537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129</w:t>
      </w:r>
    </w:p>
    <w:p w14:paraId="523C8F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130</w:t>
      </w:r>
    </w:p>
    <w:p w14:paraId="78658D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6AFCF11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130</w:t>
      </w:r>
    </w:p>
    <w:p w14:paraId="04BB0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130</w:t>
      </w:r>
    </w:p>
    <w:p w14:paraId="15F19D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131</w:t>
      </w:r>
    </w:p>
    <w:p w14:paraId="7121AF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131</w:t>
      </w:r>
    </w:p>
    <w:p w14:paraId="345562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131</w:t>
      </w:r>
    </w:p>
    <w:p w14:paraId="4AB406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75D1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131</w:t>
      </w:r>
    </w:p>
    <w:p w14:paraId="49F1F7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62BDEB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B0C7C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134</w:t>
      </w:r>
    </w:p>
    <w:p w14:paraId="19098B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134</w:t>
      </w:r>
    </w:p>
    <w:p w14:paraId="1E465F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CD89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134</w:t>
      </w:r>
    </w:p>
    <w:p w14:paraId="6CA416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135</w:t>
      </w:r>
    </w:p>
    <w:p w14:paraId="6DFFEB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135</w:t>
      </w:r>
    </w:p>
    <w:p w14:paraId="0DFAF7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135</w:t>
      </w:r>
    </w:p>
    <w:p w14:paraId="6FFB8D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136</w:t>
      </w:r>
    </w:p>
    <w:p w14:paraId="206774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3BEC08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136</w:t>
      </w:r>
    </w:p>
    <w:p w14:paraId="69174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3E2FB9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137</w:t>
      </w:r>
    </w:p>
    <w:p w14:paraId="47F4BC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137</w:t>
      </w:r>
    </w:p>
    <w:p w14:paraId="12E23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0BEEB5A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5FBCB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6542B0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139</w:t>
      </w:r>
    </w:p>
    <w:p w14:paraId="4A866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19CF8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139</w:t>
      </w:r>
    </w:p>
    <w:p w14:paraId="1E03E3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140</w:t>
      </w:r>
    </w:p>
    <w:p w14:paraId="163FFA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2F6B22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140</w:t>
      </w:r>
    </w:p>
    <w:p w14:paraId="3C2873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EE9F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141</w:t>
      </w:r>
    </w:p>
    <w:p w14:paraId="3B6F2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141</w:t>
      </w:r>
    </w:p>
    <w:p w14:paraId="31CCB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141</w:t>
      </w:r>
    </w:p>
    <w:p w14:paraId="16E023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FC6B4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750CC1E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0577C2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5E6659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142</w:t>
      </w:r>
    </w:p>
    <w:p w14:paraId="1787F0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552598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1E5A9F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143</w:t>
      </w:r>
    </w:p>
    <w:p w14:paraId="15AAE3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143</w:t>
      </w:r>
    </w:p>
    <w:p w14:paraId="57D6D0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144</w:t>
      </w:r>
    </w:p>
    <w:p w14:paraId="66F6B0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144</w:t>
      </w:r>
    </w:p>
    <w:p w14:paraId="20E674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145</w:t>
      </w:r>
    </w:p>
    <w:p w14:paraId="440DA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145</w:t>
      </w:r>
    </w:p>
    <w:p w14:paraId="5BE2A4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145</w:t>
      </w:r>
    </w:p>
    <w:p w14:paraId="20D21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363B12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146</w:t>
      </w:r>
    </w:p>
    <w:p w14:paraId="134320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146</w:t>
      </w:r>
    </w:p>
    <w:p w14:paraId="113D36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147</w:t>
      </w:r>
    </w:p>
    <w:p w14:paraId="7458E9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147</w:t>
      </w:r>
    </w:p>
    <w:p w14:paraId="11FE44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148</w:t>
      </w:r>
    </w:p>
    <w:p w14:paraId="6292B0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3096A29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148</w:t>
      </w:r>
    </w:p>
    <w:p w14:paraId="1DE737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149</w:t>
      </w:r>
    </w:p>
    <w:p w14:paraId="4A3E2F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4EA083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149</w:t>
      </w:r>
    </w:p>
    <w:p w14:paraId="7ED64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150</w:t>
      </w:r>
    </w:p>
    <w:p w14:paraId="7E8FC6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150</w:t>
      </w:r>
    </w:p>
    <w:p w14:paraId="6CB154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151</w:t>
      </w:r>
    </w:p>
    <w:p w14:paraId="69FD01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2A1FC2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151</w:t>
      </w:r>
    </w:p>
    <w:p w14:paraId="1F81C8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151</w:t>
      </w:r>
    </w:p>
    <w:p w14:paraId="50F9C5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151</w:t>
      </w:r>
    </w:p>
    <w:p w14:paraId="1923BE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152</w:t>
      </w:r>
    </w:p>
    <w:p w14:paraId="0B6046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152</w:t>
      </w:r>
    </w:p>
    <w:p w14:paraId="0785B2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2F15E2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152</w:t>
      </w:r>
    </w:p>
    <w:p w14:paraId="75B080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152</w:t>
      </w:r>
    </w:p>
    <w:p w14:paraId="0F335B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153</w:t>
      </w:r>
    </w:p>
    <w:p w14:paraId="4052CC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153</w:t>
      </w:r>
    </w:p>
    <w:p w14:paraId="4385EE5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153</w:t>
      </w:r>
    </w:p>
    <w:p w14:paraId="041469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1E3259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153</w:t>
      </w:r>
    </w:p>
    <w:p w14:paraId="0C9CF6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154</w:t>
      </w:r>
    </w:p>
    <w:p w14:paraId="7CB5C2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154</w:t>
      </w:r>
    </w:p>
    <w:p w14:paraId="63FE7375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33A032A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157</w:t>
      </w:r>
    </w:p>
    <w:p w14:paraId="23C3569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157</w:t>
      </w:r>
    </w:p>
    <w:p w14:paraId="17DE456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158</w:t>
      </w:r>
    </w:p>
    <w:p w14:paraId="4519A37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158</w:t>
      </w:r>
    </w:p>
    <w:p w14:paraId="03A0C9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4A5743D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10D3A4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159</w:t>
      </w:r>
    </w:p>
    <w:p w14:paraId="226D7C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D3E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159</w:t>
      </w:r>
    </w:p>
    <w:p w14:paraId="3B1DCF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1B1E4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161</w:t>
      </w:r>
    </w:p>
    <w:p w14:paraId="209F38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743F3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24DCB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4321B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7F094C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22CAB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56F16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166</w:t>
      </w:r>
    </w:p>
    <w:p w14:paraId="073C0D0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25CB5C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05B1B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0CE5ED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167</w:t>
      </w:r>
    </w:p>
    <w:p w14:paraId="6BD9DF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05C48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0F6217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4132FF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168</w:t>
      </w:r>
    </w:p>
    <w:p w14:paraId="5C8449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5A02BB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35EBD7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33C1D6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170</w:t>
      </w:r>
    </w:p>
    <w:p w14:paraId="2E4E7A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13BECC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170</w:t>
      </w:r>
    </w:p>
    <w:p w14:paraId="19AAE8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171</w:t>
      </w:r>
    </w:p>
    <w:p w14:paraId="4CB3061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AFDDB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171</w:t>
      </w:r>
    </w:p>
    <w:p w14:paraId="47D2FA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179</w:t>
      </w:r>
    </w:p>
    <w:p w14:paraId="03D67A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184</w:t>
      </w:r>
    </w:p>
    <w:p w14:paraId="5623B5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187</w:t>
      </w:r>
    </w:p>
    <w:p w14:paraId="32F17DB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188</w:t>
      </w:r>
    </w:p>
    <w:p w14:paraId="757184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</w:t>
      </w:r>
      <w:r>
        <w:rPr>
          <w:noProof/>
        </w:rPr>
        <w:tab/>
        <w:t>188</w:t>
      </w:r>
    </w:p>
    <w:p w14:paraId="1EE35F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TrafficDataSetRm</w:t>
      </w:r>
      <w:r>
        <w:rPr>
          <w:noProof/>
        </w:rPr>
        <w:tab/>
        <w:t>188</w:t>
      </w:r>
    </w:p>
    <w:p w14:paraId="13CC0DE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189</w:t>
      </w:r>
    </w:p>
    <w:p w14:paraId="163F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189</w:t>
      </w:r>
    </w:p>
    <w:p w14:paraId="0B18411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3C86C7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189</w:t>
      </w:r>
    </w:p>
    <w:p w14:paraId="19A09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189</w:t>
      </w:r>
    </w:p>
    <w:p w14:paraId="4085D0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189</w:t>
      </w:r>
    </w:p>
    <w:p w14:paraId="68A563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190</w:t>
      </w:r>
    </w:p>
    <w:p w14:paraId="2BDAE6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191</w:t>
      </w:r>
    </w:p>
    <w:p w14:paraId="07C2FF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5ED8786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191</w:t>
      </w:r>
    </w:p>
    <w:p w14:paraId="318FE3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191</w:t>
      </w:r>
    </w:p>
    <w:p w14:paraId="7811EF0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191</w:t>
      </w:r>
    </w:p>
    <w:p w14:paraId="630BB8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53B6F7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191</w:t>
      </w:r>
    </w:p>
    <w:p w14:paraId="2D4731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1F4DB26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191</w:t>
      </w:r>
    </w:p>
    <w:p w14:paraId="02C0FC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4098C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192</w:t>
      </w:r>
    </w:p>
    <w:p w14:paraId="4018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0793B6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192</w:t>
      </w:r>
    </w:p>
    <w:p w14:paraId="48C836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193</w:t>
      </w:r>
    </w:p>
    <w:p w14:paraId="43D7EF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193</w:t>
      </w:r>
    </w:p>
    <w:p w14:paraId="4DF8DA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5EEAB6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193</w:t>
      </w:r>
    </w:p>
    <w:p w14:paraId="6D6D21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193</w:t>
      </w:r>
    </w:p>
    <w:p w14:paraId="0EB54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CC6C9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193</w:t>
      </w:r>
    </w:p>
    <w:p w14:paraId="511BCE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193</w:t>
      </w:r>
    </w:p>
    <w:p w14:paraId="32D8F7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48A618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27193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E1C34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194</w:t>
      </w:r>
    </w:p>
    <w:p w14:paraId="6B1B0B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194</w:t>
      </w:r>
    </w:p>
    <w:p w14:paraId="079FB9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159FD0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194</w:t>
      </w:r>
    </w:p>
    <w:p w14:paraId="2EFDD9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194</w:t>
      </w:r>
    </w:p>
    <w:p w14:paraId="5B8C9A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195</w:t>
      </w:r>
    </w:p>
    <w:p w14:paraId="3C0C1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60ECC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195</w:t>
      </w:r>
    </w:p>
    <w:p w14:paraId="70C53C6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59AA1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196</w:t>
      </w:r>
    </w:p>
    <w:p w14:paraId="6CB553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035F1B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72BE4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088AD3B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198</w:t>
      </w:r>
    </w:p>
    <w:p w14:paraId="50E85E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D842A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266DC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4F236C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201</w:t>
      </w:r>
    </w:p>
    <w:p w14:paraId="1CFB1D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201</w:t>
      </w:r>
    </w:p>
    <w:p w14:paraId="68B8AD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202</w:t>
      </w:r>
    </w:p>
    <w:p w14:paraId="0FF5FF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202</w:t>
      </w:r>
    </w:p>
    <w:p w14:paraId="6B52AC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202</w:t>
      </w:r>
    </w:p>
    <w:p w14:paraId="5DC058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203</w:t>
      </w:r>
    </w:p>
    <w:p w14:paraId="371CDC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94B28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203</w:t>
      </w:r>
    </w:p>
    <w:p w14:paraId="03652F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5BEC4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203</w:t>
      </w:r>
    </w:p>
    <w:p w14:paraId="11CDA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204</w:t>
      </w:r>
    </w:p>
    <w:p w14:paraId="19C2068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204</w:t>
      </w:r>
    </w:p>
    <w:p w14:paraId="438243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7767AEB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205</w:t>
      </w:r>
    </w:p>
    <w:p w14:paraId="5FA6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210</w:t>
      </w:r>
    </w:p>
    <w:p w14:paraId="7F8370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089F5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210</w:t>
      </w:r>
    </w:p>
    <w:p w14:paraId="7792A7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212</w:t>
      </w:r>
    </w:p>
    <w:p w14:paraId="5039D1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213</w:t>
      </w:r>
    </w:p>
    <w:p w14:paraId="552725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217</w:t>
      </w:r>
    </w:p>
    <w:p w14:paraId="59DA08F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218</w:t>
      </w:r>
    </w:p>
    <w:p w14:paraId="1C97C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225</w:t>
      </w:r>
    </w:p>
    <w:p w14:paraId="064AC0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226</w:t>
      </w:r>
    </w:p>
    <w:p w14:paraId="7CD66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226</w:t>
      </w:r>
    </w:p>
    <w:p w14:paraId="47FB4A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227</w:t>
      </w:r>
    </w:p>
    <w:p w14:paraId="0E5E11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49CCE8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227</w:t>
      </w:r>
    </w:p>
    <w:p w14:paraId="550A61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228</w:t>
      </w:r>
    </w:p>
    <w:p w14:paraId="0A53CA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234</w:t>
      </w:r>
    </w:p>
    <w:p w14:paraId="4B9517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237</w:t>
      </w:r>
    </w:p>
    <w:p w14:paraId="31A864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238</w:t>
      </w:r>
    </w:p>
    <w:p w14:paraId="24136D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238</w:t>
      </w:r>
    </w:p>
    <w:p w14:paraId="185A41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239</w:t>
      </w:r>
    </w:p>
    <w:p w14:paraId="5987D1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240</w:t>
      </w:r>
    </w:p>
    <w:p w14:paraId="4A86CE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240</w:t>
      </w:r>
    </w:p>
    <w:p w14:paraId="30AAFC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241</w:t>
      </w:r>
    </w:p>
    <w:p w14:paraId="2AB300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241</w:t>
      </w:r>
    </w:p>
    <w:p w14:paraId="302054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636154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241</w:t>
      </w:r>
    </w:p>
    <w:p w14:paraId="27ECBB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241</w:t>
      </w:r>
    </w:p>
    <w:p w14:paraId="3FE43A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242</w:t>
      </w:r>
    </w:p>
    <w:p w14:paraId="31AF0E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243</w:t>
      </w:r>
    </w:p>
    <w:p w14:paraId="23C09F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247</w:t>
      </w:r>
    </w:p>
    <w:p w14:paraId="2FBAB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293CE6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2056E0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3FDE4A2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248</w:t>
      </w:r>
    </w:p>
    <w:p w14:paraId="4DCFCE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38413C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39C45A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3CD0E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249</w:t>
      </w:r>
    </w:p>
    <w:p w14:paraId="366E32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C8EDF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1A15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13C4D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251</w:t>
      </w:r>
    </w:p>
    <w:p w14:paraId="026416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54CA97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7B1C2C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02E380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6CB2F3B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283D95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D8F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256</w:t>
      </w:r>
    </w:p>
    <w:p w14:paraId="65CECD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256</w:t>
      </w:r>
    </w:p>
    <w:p w14:paraId="49AC8E7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256</w:t>
      </w:r>
    </w:p>
    <w:p w14:paraId="7BE255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256</w:t>
      </w:r>
    </w:p>
    <w:p w14:paraId="34F059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257</w:t>
      </w:r>
    </w:p>
    <w:p w14:paraId="0398D4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91780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35B5E9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258</w:t>
      </w:r>
    </w:p>
    <w:p w14:paraId="1EC625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29C1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259</w:t>
      </w:r>
    </w:p>
    <w:p w14:paraId="2A803D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259</w:t>
      </w:r>
    </w:p>
    <w:p w14:paraId="14B4EF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262</w:t>
      </w:r>
    </w:p>
    <w:p w14:paraId="7C42B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263</w:t>
      </w:r>
    </w:p>
    <w:p w14:paraId="27950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263</w:t>
      </w:r>
    </w:p>
    <w:p w14:paraId="1C2DFF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264</w:t>
      </w:r>
    </w:p>
    <w:p w14:paraId="2BA9E86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30448C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264</w:t>
      </w:r>
    </w:p>
    <w:p w14:paraId="50BDE5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265</w:t>
      </w:r>
    </w:p>
    <w:p w14:paraId="20196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265</w:t>
      </w:r>
    </w:p>
    <w:p w14:paraId="093E7F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265</w:t>
      </w:r>
    </w:p>
    <w:p w14:paraId="3D9CBB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265</w:t>
      </w:r>
    </w:p>
    <w:p w14:paraId="40C8D3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266</w:t>
      </w:r>
    </w:p>
    <w:p w14:paraId="735D3D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266</w:t>
      </w:r>
    </w:p>
    <w:p w14:paraId="5B03BB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266</w:t>
      </w:r>
    </w:p>
    <w:p w14:paraId="394B9B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266</w:t>
      </w:r>
    </w:p>
    <w:p w14:paraId="24A6D05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2E9455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B9868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70E60D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267</w:t>
      </w:r>
    </w:p>
    <w:p w14:paraId="44ADCF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5B100F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268</w:t>
      </w:r>
    </w:p>
    <w:p w14:paraId="121F05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4B1B1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68CF5A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75CBC08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268</w:t>
      </w:r>
    </w:p>
    <w:p w14:paraId="24A54A0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41643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152AD4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272D40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269</w:t>
      </w:r>
    </w:p>
    <w:p w14:paraId="0E0582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4703B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098B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270</w:t>
      </w:r>
    </w:p>
    <w:p w14:paraId="5E30E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271</w:t>
      </w:r>
    </w:p>
    <w:p w14:paraId="1506DE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39FB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115D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D70E2B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274</w:t>
      </w:r>
    </w:p>
    <w:p w14:paraId="0EB6BE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274</w:t>
      </w:r>
    </w:p>
    <w:p w14:paraId="13A5F9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274</w:t>
      </w:r>
    </w:p>
    <w:p w14:paraId="61682C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747F1A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4B36624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275</w:t>
      </w:r>
    </w:p>
    <w:p w14:paraId="00644D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2EBD1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275</w:t>
      </w:r>
    </w:p>
    <w:p w14:paraId="4BC63C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275</w:t>
      </w:r>
    </w:p>
    <w:p w14:paraId="0F142B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276</w:t>
      </w:r>
    </w:p>
    <w:p w14:paraId="13E3D9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271685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276</w:t>
      </w:r>
    </w:p>
    <w:p w14:paraId="261E7C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276</w:t>
      </w:r>
    </w:p>
    <w:p w14:paraId="7A9522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276</w:t>
      </w:r>
    </w:p>
    <w:p w14:paraId="465842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42E967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276</w:t>
      </w:r>
    </w:p>
    <w:p w14:paraId="0F213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276</w:t>
      </w:r>
    </w:p>
    <w:p w14:paraId="07A5FCF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277</w:t>
      </w:r>
    </w:p>
    <w:p w14:paraId="05E5A50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55F90AE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277</w:t>
      </w:r>
    </w:p>
    <w:p w14:paraId="4E254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277</w:t>
      </w:r>
    </w:p>
    <w:p w14:paraId="069397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278</w:t>
      </w:r>
    </w:p>
    <w:p w14:paraId="672B8C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CA761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0C572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05CE1B1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280</w:t>
      </w:r>
    </w:p>
    <w:p w14:paraId="4EF1D1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E007D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63ED36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1E54DC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284</w:t>
      </w:r>
    </w:p>
    <w:p w14:paraId="3892A4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284</w:t>
      </w:r>
    </w:p>
    <w:p w14:paraId="6CC8F14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284</w:t>
      </w:r>
    </w:p>
    <w:p w14:paraId="73DC7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6BFFD7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284</w:t>
      </w:r>
    </w:p>
    <w:p w14:paraId="50F16B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284</w:t>
      </w:r>
    </w:p>
    <w:p w14:paraId="58B2D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60280D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285</w:t>
      </w:r>
    </w:p>
    <w:p w14:paraId="7B99C1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285</w:t>
      </w:r>
    </w:p>
    <w:p w14:paraId="54A271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286</w:t>
      </w:r>
    </w:p>
    <w:p w14:paraId="76F46E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286</w:t>
      </w:r>
    </w:p>
    <w:p w14:paraId="1A3E66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6DE02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286</w:t>
      </w:r>
    </w:p>
    <w:p w14:paraId="6E04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286</w:t>
      </w:r>
    </w:p>
    <w:p w14:paraId="370BDE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D586B8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286</w:t>
      </w:r>
    </w:p>
    <w:p w14:paraId="2422C0F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45174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23FB02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F8B09F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287</w:t>
      </w:r>
    </w:p>
    <w:p w14:paraId="440AF1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72D208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287</w:t>
      </w:r>
    </w:p>
    <w:p w14:paraId="7E8FE0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287</w:t>
      </w:r>
    </w:p>
    <w:p w14:paraId="7093B7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288</w:t>
      </w:r>
    </w:p>
    <w:p w14:paraId="6DF872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F3B6E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561C5C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1918A7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290</w:t>
      </w:r>
    </w:p>
    <w:p w14:paraId="61D17A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C425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57D121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0CF0DB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0F129F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586FAC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294</w:t>
      </w:r>
    </w:p>
    <w:p w14:paraId="4F3F3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4782D5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294</w:t>
      </w:r>
    </w:p>
    <w:p w14:paraId="015156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286E0A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9AE4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295</w:t>
      </w:r>
    </w:p>
    <w:p w14:paraId="712B03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296</w:t>
      </w:r>
    </w:p>
    <w:p w14:paraId="1A4264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01039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97C5E7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340D4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691E3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296</w:t>
      </w:r>
    </w:p>
    <w:p w14:paraId="46C3D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634C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296</w:t>
      </w:r>
    </w:p>
    <w:p w14:paraId="7379EF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7F886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297</w:t>
      </w:r>
    </w:p>
    <w:p w14:paraId="044F31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6D28311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39F0E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6A853A0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298</w:t>
      </w:r>
    </w:p>
    <w:p w14:paraId="140FC8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C804C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2100F4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3CA233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300</w:t>
      </w:r>
    </w:p>
    <w:p w14:paraId="359092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4ED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8FD46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478675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304</w:t>
      </w:r>
    </w:p>
    <w:p w14:paraId="0C657A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2C0836D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304</w:t>
      </w:r>
    </w:p>
    <w:p w14:paraId="522CA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304</w:t>
      </w:r>
    </w:p>
    <w:p w14:paraId="1552E0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304</w:t>
      </w:r>
    </w:p>
    <w:p w14:paraId="277BD6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54D1C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0E9EA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306</w:t>
      </w:r>
    </w:p>
    <w:p w14:paraId="788636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306</w:t>
      </w:r>
    </w:p>
    <w:p w14:paraId="4FDFFA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306</w:t>
      </w:r>
    </w:p>
    <w:p w14:paraId="5E9253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306</w:t>
      </w:r>
    </w:p>
    <w:p w14:paraId="2E998B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310</w:t>
      </w:r>
    </w:p>
    <w:p w14:paraId="537729E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311</w:t>
      </w:r>
    </w:p>
    <w:p w14:paraId="1D8ED8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0C2613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312</w:t>
      </w:r>
    </w:p>
    <w:p w14:paraId="2BCC0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316</w:t>
      </w:r>
    </w:p>
    <w:p w14:paraId="4CFC8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318</w:t>
      </w:r>
    </w:p>
    <w:p w14:paraId="0EC945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319</w:t>
      </w:r>
    </w:p>
    <w:p w14:paraId="5A6994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319</w:t>
      </w:r>
    </w:p>
    <w:p w14:paraId="1F6667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320</w:t>
      </w:r>
    </w:p>
    <w:p w14:paraId="369D7B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321</w:t>
      </w:r>
    </w:p>
    <w:p w14:paraId="529AD4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323</w:t>
      </w:r>
    </w:p>
    <w:p w14:paraId="18C5D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78DBEA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27C404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323</w:t>
      </w:r>
    </w:p>
    <w:p w14:paraId="25E660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324</w:t>
      </w:r>
    </w:p>
    <w:p w14:paraId="120A6C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324</w:t>
      </w:r>
    </w:p>
    <w:p w14:paraId="34F53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324</w:t>
      </w:r>
    </w:p>
    <w:p w14:paraId="3DD7C4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198B0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04D1B0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327</w:t>
      </w:r>
    </w:p>
    <w:p w14:paraId="7B5DB4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328</w:t>
      </w:r>
    </w:p>
    <w:p w14:paraId="54F4C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328</w:t>
      </w:r>
    </w:p>
    <w:p w14:paraId="4E2A82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328</w:t>
      </w:r>
    </w:p>
    <w:p w14:paraId="4FCB3F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329</w:t>
      </w:r>
    </w:p>
    <w:p w14:paraId="43438C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330</w:t>
      </w:r>
    </w:p>
    <w:p w14:paraId="116354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2ABC30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333</w:t>
      </w:r>
    </w:p>
    <w:p w14:paraId="10AAF1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8FA52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333</w:t>
      </w:r>
    </w:p>
    <w:p w14:paraId="063351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333</w:t>
      </w:r>
    </w:p>
    <w:p w14:paraId="79C2B2D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333</w:t>
      </w:r>
    </w:p>
    <w:p w14:paraId="3D53C0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333</w:t>
      </w:r>
    </w:p>
    <w:p w14:paraId="511E9C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333</w:t>
      </w:r>
    </w:p>
    <w:p w14:paraId="1E563E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333</w:t>
      </w:r>
    </w:p>
    <w:p w14:paraId="6DA0C8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334</w:t>
      </w:r>
    </w:p>
    <w:p w14:paraId="4C401B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267DD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5A9D3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0F120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336</w:t>
      </w:r>
    </w:p>
    <w:p w14:paraId="41D9A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55C1F9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0D806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336</w:t>
      </w:r>
    </w:p>
    <w:p w14:paraId="11BCDD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340</w:t>
      </w:r>
    </w:p>
    <w:p w14:paraId="1595CC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340</w:t>
      </w:r>
    </w:p>
    <w:p w14:paraId="2ED2375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340</w:t>
      </w:r>
    </w:p>
    <w:p w14:paraId="51A1E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4B5AFC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341</w:t>
      </w:r>
    </w:p>
    <w:p w14:paraId="7C82F7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341</w:t>
      </w:r>
    </w:p>
    <w:p w14:paraId="476EFE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0829D4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341</w:t>
      </w:r>
    </w:p>
    <w:p w14:paraId="47C91C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341</w:t>
      </w:r>
    </w:p>
    <w:p w14:paraId="094B7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2EF1C4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0C105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69F711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342</w:t>
      </w:r>
    </w:p>
    <w:p w14:paraId="4657A2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342</w:t>
      </w:r>
    </w:p>
    <w:p w14:paraId="2AFE3D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6921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342</w:t>
      </w:r>
    </w:p>
    <w:p w14:paraId="5EBBF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342</w:t>
      </w:r>
    </w:p>
    <w:p w14:paraId="6C50139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B95CA4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343</w:t>
      </w:r>
    </w:p>
    <w:p w14:paraId="570D5E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6F227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343</w:t>
      </w:r>
    </w:p>
    <w:p w14:paraId="02CF7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343</w:t>
      </w:r>
    </w:p>
    <w:p w14:paraId="6B16643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343</w:t>
      </w:r>
    </w:p>
    <w:p w14:paraId="550EA5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DFAF5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343</w:t>
      </w:r>
    </w:p>
    <w:p w14:paraId="0FB659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343</w:t>
      </w:r>
    </w:p>
    <w:p w14:paraId="61A3C5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343</w:t>
      </w:r>
    </w:p>
    <w:p w14:paraId="62CDCD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344</w:t>
      </w:r>
    </w:p>
    <w:p w14:paraId="0C4B5A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1D5D6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344</w:t>
      </w:r>
    </w:p>
    <w:p w14:paraId="439AB7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344</w:t>
      </w:r>
    </w:p>
    <w:p w14:paraId="217C5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B51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345</w:t>
      </w:r>
    </w:p>
    <w:p w14:paraId="7350F1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345</w:t>
      </w:r>
    </w:p>
    <w:p w14:paraId="0340AB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345</w:t>
      </w:r>
    </w:p>
    <w:p w14:paraId="62EF06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06EBD5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345</w:t>
      </w:r>
    </w:p>
    <w:p w14:paraId="20704B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345</w:t>
      </w:r>
    </w:p>
    <w:p w14:paraId="0F1D77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346</w:t>
      </w:r>
    </w:p>
    <w:p w14:paraId="788E74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C219F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346</w:t>
      </w:r>
    </w:p>
    <w:p w14:paraId="00EA08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346</w:t>
      </w:r>
    </w:p>
    <w:p w14:paraId="2D49463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346</w:t>
      </w:r>
    </w:p>
    <w:p w14:paraId="6F17CD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2BEB1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346</w:t>
      </w:r>
    </w:p>
    <w:p w14:paraId="52E680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FE1B8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346</w:t>
      </w:r>
    </w:p>
    <w:p w14:paraId="416ACF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347</w:t>
      </w:r>
    </w:p>
    <w:p w14:paraId="39981A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347</w:t>
      </w:r>
    </w:p>
    <w:p w14:paraId="1B3B6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347</w:t>
      </w:r>
    </w:p>
    <w:p w14:paraId="50E662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348</w:t>
      </w:r>
    </w:p>
    <w:p w14:paraId="3160EB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E3F6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348</w:t>
      </w:r>
    </w:p>
    <w:p w14:paraId="11AEF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348</w:t>
      </w:r>
    </w:p>
    <w:p w14:paraId="7FE454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348</w:t>
      </w:r>
    </w:p>
    <w:p w14:paraId="758362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348</w:t>
      </w:r>
    </w:p>
    <w:p w14:paraId="4C76B3E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349</w:t>
      </w:r>
    </w:p>
    <w:p w14:paraId="00E079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3E9CB3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350</w:t>
      </w:r>
    </w:p>
    <w:p w14:paraId="1C9D85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350</w:t>
      </w:r>
    </w:p>
    <w:p w14:paraId="6206C2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8571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350</w:t>
      </w:r>
    </w:p>
    <w:p w14:paraId="7F763E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351</w:t>
      </w:r>
    </w:p>
    <w:p w14:paraId="764CE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351</w:t>
      </w:r>
    </w:p>
    <w:p w14:paraId="003086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351</w:t>
      </w:r>
    </w:p>
    <w:p w14:paraId="60A347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72FA72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351</w:t>
      </w:r>
    </w:p>
    <w:p w14:paraId="0D05D7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352</w:t>
      </w:r>
    </w:p>
    <w:p w14:paraId="3437C9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352</w:t>
      </w:r>
    </w:p>
    <w:p w14:paraId="5B4589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15A5A2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352</w:t>
      </w:r>
    </w:p>
    <w:p w14:paraId="0E5569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352</w:t>
      </w:r>
    </w:p>
    <w:p w14:paraId="7DBFD96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353</w:t>
      </w:r>
    </w:p>
    <w:p w14:paraId="440557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353</w:t>
      </w:r>
    </w:p>
    <w:p w14:paraId="1BFBDEF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353</w:t>
      </w:r>
    </w:p>
    <w:p w14:paraId="28A471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353</w:t>
      </w:r>
    </w:p>
    <w:p w14:paraId="47A542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354</w:t>
      </w:r>
    </w:p>
    <w:p w14:paraId="29FAFA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C6327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2FFE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4DA036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357</w:t>
      </w:r>
    </w:p>
    <w:p w14:paraId="16508C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2B30CA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09D900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64F84C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360</w:t>
      </w:r>
    </w:p>
    <w:p w14:paraId="249760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54AC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360</w:t>
      </w:r>
    </w:p>
    <w:p w14:paraId="715F13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7862D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363</w:t>
      </w:r>
    </w:p>
    <w:p w14:paraId="219EBF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622CA4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363</w:t>
      </w:r>
    </w:p>
    <w:p w14:paraId="659E236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7EC1AF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677727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6125F9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8CF7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367</w:t>
      </w:r>
    </w:p>
    <w:p w14:paraId="1A1640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367</w:t>
      </w:r>
    </w:p>
    <w:p w14:paraId="62B748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367</w:t>
      </w:r>
    </w:p>
    <w:p w14:paraId="2C642F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1A78C6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368</w:t>
      </w:r>
    </w:p>
    <w:p w14:paraId="2671F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368</w:t>
      </w:r>
    </w:p>
    <w:p w14:paraId="7D258D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368</w:t>
      </w:r>
    </w:p>
    <w:p w14:paraId="24BE2B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368</w:t>
      </w:r>
    </w:p>
    <w:p w14:paraId="2E8728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369</w:t>
      </w:r>
    </w:p>
    <w:p w14:paraId="122ABE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369</w:t>
      </w:r>
    </w:p>
    <w:p w14:paraId="0CE781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2853F4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37E2C7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21A6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372</w:t>
      </w:r>
    </w:p>
    <w:p w14:paraId="1A958E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374</w:t>
      </w:r>
    </w:p>
    <w:p w14:paraId="769600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375</w:t>
      </w:r>
    </w:p>
    <w:p w14:paraId="7395C8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</w:t>
      </w:r>
    </w:p>
    <w:p w14:paraId="542AC1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375</w:t>
      </w:r>
    </w:p>
    <w:p w14:paraId="073CD2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377</w:t>
      </w:r>
    </w:p>
    <w:p w14:paraId="435DF3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377</w:t>
      </w:r>
    </w:p>
    <w:p w14:paraId="064304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377</w:t>
      </w:r>
    </w:p>
    <w:p w14:paraId="541D2C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377</w:t>
      </w:r>
    </w:p>
    <w:p w14:paraId="7E4320DE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5.15.4.3.11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 xml:space="preserve">Type: </w:t>
      </w:r>
      <w:r w:rsidRPr="009F744D">
        <w:rPr>
          <w:noProof/>
          <w:lang w:val="fr-FR" w:eastAsia="zh-CN"/>
        </w:rPr>
        <w:t>PtpCapabilitiesPerUe</w:t>
      </w:r>
      <w:r w:rsidRPr="009F744D">
        <w:rPr>
          <w:noProof/>
          <w:lang w:val="fr-FR"/>
        </w:rPr>
        <w:tab/>
        <w:t>378</w:t>
      </w:r>
    </w:p>
    <w:p w14:paraId="7050EA51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5.15.4.3.12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 xml:space="preserve">Type: </w:t>
      </w:r>
      <w:r w:rsidRPr="009F744D">
        <w:rPr>
          <w:noProof/>
          <w:lang w:val="fr-FR" w:eastAsia="zh-CN"/>
        </w:rPr>
        <w:t>PtpInstance</w:t>
      </w:r>
      <w:r w:rsidRPr="009F744D">
        <w:rPr>
          <w:noProof/>
          <w:lang w:val="fr-FR"/>
        </w:rPr>
        <w:tab/>
        <w:t>378</w:t>
      </w:r>
    </w:p>
    <w:p w14:paraId="6B3A276D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5.15.4.3.13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Void</w:t>
      </w:r>
      <w:r w:rsidRPr="009F744D">
        <w:rPr>
          <w:noProof/>
          <w:lang w:val="fr-FR"/>
        </w:rPr>
        <w:tab/>
        <w:t>379</w:t>
      </w:r>
    </w:p>
    <w:p w14:paraId="310760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02FFC2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8D98E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D37B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379</w:t>
      </w:r>
    </w:p>
    <w:p w14:paraId="1DC48B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380</w:t>
      </w:r>
    </w:p>
    <w:p w14:paraId="18241B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382</w:t>
      </w:r>
    </w:p>
    <w:p w14:paraId="3C3628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4B36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726F50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383</w:t>
      </w:r>
    </w:p>
    <w:p w14:paraId="3377D39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16FC5B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6A46D1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39EB1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BCA5B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Protocol</w:t>
      </w:r>
      <w:r>
        <w:rPr>
          <w:noProof/>
        </w:rPr>
        <w:tab/>
        <w:t>383</w:t>
      </w:r>
    </w:p>
    <w:p w14:paraId="6D17B5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GmCapable</w:t>
      </w:r>
      <w:r>
        <w:rPr>
          <w:noProof/>
        </w:rPr>
        <w:tab/>
        <w:t>383</w:t>
      </w:r>
    </w:p>
    <w:p w14:paraId="41AACE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384</w:t>
      </w:r>
    </w:p>
    <w:p w14:paraId="50C259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384</w:t>
      </w:r>
    </w:p>
    <w:p w14:paraId="4AFAF2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384</w:t>
      </w:r>
    </w:p>
    <w:p w14:paraId="183100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AcceptanceCriteriaResultIndication</w:t>
      </w:r>
      <w:r>
        <w:rPr>
          <w:noProof/>
        </w:rPr>
        <w:tab/>
        <w:t>384</w:t>
      </w:r>
    </w:p>
    <w:p w14:paraId="2AED0E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385</w:t>
      </w:r>
    </w:p>
    <w:p w14:paraId="634319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385</w:t>
      </w:r>
    </w:p>
    <w:p w14:paraId="202F2D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385</w:t>
      </w:r>
    </w:p>
    <w:p w14:paraId="4CFB7CE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385</w:t>
      </w:r>
    </w:p>
    <w:p w14:paraId="66F3E6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385</w:t>
      </w:r>
    </w:p>
    <w:p w14:paraId="35D0B1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223054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385</w:t>
      </w:r>
    </w:p>
    <w:p w14:paraId="332BB8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386</w:t>
      </w:r>
    </w:p>
    <w:p w14:paraId="2F5689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386</w:t>
      </w:r>
    </w:p>
    <w:p w14:paraId="25E88FC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386</w:t>
      </w:r>
    </w:p>
    <w:p w14:paraId="65E01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386</w:t>
      </w:r>
    </w:p>
    <w:p w14:paraId="5FF8C2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386</w:t>
      </w:r>
    </w:p>
    <w:p w14:paraId="6544ED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387</w:t>
      </w:r>
    </w:p>
    <w:p w14:paraId="206A96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420FC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708275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57F44D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389</w:t>
      </w:r>
    </w:p>
    <w:p w14:paraId="525056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F02B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5800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B8349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392</w:t>
      </w:r>
    </w:p>
    <w:p w14:paraId="669C46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392</w:t>
      </w:r>
    </w:p>
    <w:p w14:paraId="1440EB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392</w:t>
      </w:r>
    </w:p>
    <w:p w14:paraId="1990F80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6988818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392</w:t>
      </w:r>
    </w:p>
    <w:p w14:paraId="34DD24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393</w:t>
      </w:r>
    </w:p>
    <w:p w14:paraId="22DF7E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730406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393</w:t>
      </w:r>
    </w:p>
    <w:p w14:paraId="7C74AA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393</w:t>
      </w:r>
    </w:p>
    <w:p w14:paraId="22BBCC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990EE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809A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5E40C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28BAA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1C1B3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394</w:t>
      </w:r>
    </w:p>
    <w:p w14:paraId="5A5C21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394</w:t>
      </w:r>
    </w:p>
    <w:p w14:paraId="1B89595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394</w:t>
      </w:r>
    </w:p>
    <w:p w14:paraId="7F361E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394</w:t>
      </w:r>
    </w:p>
    <w:p w14:paraId="5A4A51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7021F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61F0A5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396</w:t>
      </w:r>
    </w:p>
    <w:p w14:paraId="67FE9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E32E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71FD1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16695A3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397</w:t>
      </w:r>
    </w:p>
    <w:p w14:paraId="62B678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D3D5B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5DEAB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A5DA0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401</w:t>
      </w:r>
    </w:p>
    <w:p w14:paraId="04F29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6A83B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401</w:t>
      </w:r>
    </w:p>
    <w:p w14:paraId="59E3B6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0FD65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2BEDD4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404</w:t>
      </w:r>
    </w:p>
    <w:p w14:paraId="5E03BC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507185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404</w:t>
      </w:r>
    </w:p>
    <w:p w14:paraId="2E142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553A8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404</w:t>
      </w:r>
    </w:p>
    <w:p w14:paraId="415520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79D1B7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405</w:t>
      </w:r>
    </w:p>
    <w:p w14:paraId="7D86E7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</w:t>
      </w:r>
    </w:p>
    <w:p w14:paraId="3B61B5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406</w:t>
      </w:r>
    </w:p>
    <w:p w14:paraId="2E864F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407</w:t>
      </w:r>
    </w:p>
    <w:p w14:paraId="719970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267EE7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407</w:t>
      </w:r>
    </w:p>
    <w:p w14:paraId="6D8F67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408</w:t>
      </w:r>
    </w:p>
    <w:p w14:paraId="31859D3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408</w:t>
      </w:r>
    </w:p>
    <w:p w14:paraId="6DEE0C6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408</w:t>
      </w:r>
    </w:p>
    <w:p w14:paraId="605E53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</w:t>
      </w:r>
    </w:p>
    <w:p w14:paraId="1DB0D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409</w:t>
      </w:r>
    </w:p>
    <w:p w14:paraId="23C7ACF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409</w:t>
      </w:r>
    </w:p>
    <w:p w14:paraId="3E426C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1537E1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409</w:t>
      </w:r>
    </w:p>
    <w:p w14:paraId="1BD971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409</w:t>
      </w:r>
    </w:p>
    <w:p w14:paraId="7FD4E8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410</w:t>
      </w:r>
    </w:p>
    <w:p w14:paraId="25EF4D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410</w:t>
      </w:r>
    </w:p>
    <w:p w14:paraId="68709B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410</w:t>
      </w:r>
    </w:p>
    <w:p w14:paraId="4316D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410</w:t>
      </w:r>
    </w:p>
    <w:p w14:paraId="5F45B8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10B20E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410</w:t>
      </w:r>
    </w:p>
    <w:p w14:paraId="19DC9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410</w:t>
      </w:r>
    </w:p>
    <w:p w14:paraId="3F8ABB2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411</w:t>
      </w:r>
    </w:p>
    <w:p w14:paraId="483ACB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12ABD1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411</w:t>
      </w:r>
    </w:p>
    <w:p w14:paraId="648E0A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411</w:t>
      </w:r>
    </w:p>
    <w:p w14:paraId="384524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412</w:t>
      </w:r>
    </w:p>
    <w:p w14:paraId="4F9AC6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FB9FA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C5B9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687560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414</w:t>
      </w:r>
    </w:p>
    <w:p w14:paraId="7A0A0A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E516C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44BB6A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64EF87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418</w:t>
      </w:r>
    </w:p>
    <w:p w14:paraId="542B76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418</w:t>
      </w:r>
    </w:p>
    <w:p w14:paraId="225AE5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1424F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418</w:t>
      </w:r>
    </w:p>
    <w:p w14:paraId="68F9F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418</w:t>
      </w:r>
    </w:p>
    <w:p w14:paraId="579EE6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418</w:t>
      </w:r>
    </w:p>
    <w:p w14:paraId="05FD15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418</w:t>
      </w:r>
    </w:p>
    <w:p w14:paraId="592777F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419</w:t>
      </w:r>
    </w:p>
    <w:p w14:paraId="5A328A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5FF6A6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420</w:t>
      </w:r>
    </w:p>
    <w:p w14:paraId="14505B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420</w:t>
      </w:r>
    </w:p>
    <w:p w14:paraId="69CBFA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15BDC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420</w:t>
      </w:r>
    </w:p>
    <w:p w14:paraId="4C312D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423</w:t>
      </w:r>
    </w:p>
    <w:p w14:paraId="15BCF9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425</w:t>
      </w:r>
    </w:p>
    <w:p w14:paraId="0DB3FA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425</w:t>
      </w:r>
    </w:p>
    <w:p w14:paraId="4C9DD4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425</w:t>
      </w:r>
    </w:p>
    <w:p w14:paraId="5DFF16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425</w:t>
      </w:r>
    </w:p>
    <w:p w14:paraId="1E126E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14E8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425</w:t>
      </w:r>
    </w:p>
    <w:p w14:paraId="712FFE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426</w:t>
      </w:r>
    </w:p>
    <w:p w14:paraId="59362A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426</w:t>
      </w:r>
    </w:p>
    <w:p w14:paraId="0E00FF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426</w:t>
      </w:r>
    </w:p>
    <w:p w14:paraId="57610C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135A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426</w:t>
      </w:r>
    </w:p>
    <w:p w14:paraId="4399B7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427</w:t>
      </w:r>
    </w:p>
    <w:p w14:paraId="7B1B13D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MBSTMGI API</w:t>
      </w:r>
      <w:r>
        <w:rPr>
          <w:noProof/>
        </w:rPr>
        <w:tab/>
        <w:t>427</w:t>
      </w:r>
    </w:p>
    <w:p w14:paraId="58D40D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427</w:t>
      </w:r>
    </w:p>
    <w:p w14:paraId="5A25E3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427</w:t>
      </w:r>
    </w:p>
    <w:p w14:paraId="7A92D9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6EB33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6B466E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428</w:t>
      </w:r>
    </w:p>
    <w:p w14:paraId="07FED6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566D22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33E465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429</w:t>
      </w:r>
    </w:p>
    <w:p w14:paraId="5C2084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429</w:t>
      </w:r>
    </w:p>
    <w:p w14:paraId="667A29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798E3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3F5152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2DC5A8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430</w:t>
      </w:r>
    </w:p>
    <w:p w14:paraId="12EB44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430</w:t>
      </w:r>
    </w:p>
    <w:p w14:paraId="66AD01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16161D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6985704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3F31DD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70AE1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432</w:t>
      </w:r>
    </w:p>
    <w:p w14:paraId="778CC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6EF2FB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433</w:t>
      </w:r>
    </w:p>
    <w:p w14:paraId="7AAD3D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434</w:t>
      </w:r>
    </w:p>
    <w:p w14:paraId="630C7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434</w:t>
      </w:r>
    </w:p>
    <w:p w14:paraId="6F6511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434</w:t>
      </w:r>
    </w:p>
    <w:p w14:paraId="1359DE3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435</w:t>
      </w:r>
    </w:p>
    <w:p w14:paraId="79AD80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02496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6B97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435</w:t>
      </w:r>
    </w:p>
    <w:p w14:paraId="743FA5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436</w:t>
      </w:r>
    </w:p>
    <w:p w14:paraId="48BDE9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</w:rPr>
        <w:t>Type: ProblemDetailsTmgiAlloc</w:t>
      </w:r>
      <w:r>
        <w:rPr>
          <w:noProof/>
        </w:rPr>
        <w:tab/>
        <w:t>436</w:t>
      </w:r>
    </w:p>
    <w:p w14:paraId="38C171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021321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48B27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2966B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647357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7EF2E5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MBSSession API</w:t>
      </w:r>
      <w:r>
        <w:rPr>
          <w:noProof/>
        </w:rPr>
        <w:tab/>
        <w:t>437</w:t>
      </w:r>
    </w:p>
    <w:p w14:paraId="6DD1D6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260DF37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437</w:t>
      </w:r>
    </w:p>
    <w:p w14:paraId="0041D3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437</w:t>
      </w:r>
    </w:p>
    <w:p w14:paraId="78489E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439</w:t>
      </w:r>
    </w:p>
    <w:p w14:paraId="14FE76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10889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3F907F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58180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425EA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MBS Session</w:t>
      </w:r>
      <w:r>
        <w:rPr>
          <w:noProof/>
        </w:rPr>
        <w:tab/>
        <w:t>440</w:t>
      </w:r>
    </w:p>
    <w:p w14:paraId="6D9AF5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6CC15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5028E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441</w:t>
      </w:r>
    </w:p>
    <w:p w14:paraId="4C9760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666517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443</w:t>
      </w:r>
    </w:p>
    <w:p w14:paraId="4F3BDD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46A30E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7878DD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4FE1A7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1EF656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445</w:t>
      </w:r>
    </w:p>
    <w:p w14:paraId="6B6037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445</w:t>
      </w:r>
    </w:p>
    <w:p w14:paraId="65373D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32DE3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628645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42F38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447</w:t>
      </w:r>
    </w:p>
    <w:p w14:paraId="32A8F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71E7F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080BD7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495A5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2AE9FE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449</w:t>
      </w:r>
    </w:p>
    <w:p w14:paraId="6DD61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4834A2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2657F3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1722E7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454</w:t>
      </w:r>
    </w:p>
    <w:p w14:paraId="311DD4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454</w:t>
      </w:r>
    </w:p>
    <w:p w14:paraId="607F3B9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0C1E6E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06753E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454</w:t>
      </w:r>
    </w:p>
    <w:p w14:paraId="5AF2C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454</w:t>
      </w:r>
    </w:p>
    <w:p w14:paraId="2E15C2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454</w:t>
      </w:r>
    </w:p>
    <w:p w14:paraId="13D61B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455</w:t>
      </w:r>
    </w:p>
    <w:p w14:paraId="17E6196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455</w:t>
      </w:r>
    </w:p>
    <w:p w14:paraId="71688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455</w:t>
      </w:r>
    </w:p>
    <w:p w14:paraId="52C487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456</w:t>
      </w:r>
    </w:p>
    <w:p w14:paraId="587DF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739D49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457</w:t>
      </w:r>
    </w:p>
    <w:p w14:paraId="740AC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457</w:t>
      </w:r>
    </w:p>
    <w:p w14:paraId="5D8249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457</w:t>
      </w:r>
    </w:p>
    <w:p w14:paraId="6A3A8A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457</w:t>
      </w:r>
    </w:p>
    <w:p w14:paraId="62E476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458</w:t>
      </w:r>
    </w:p>
    <w:p w14:paraId="71A912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458</w:t>
      </w:r>
    </w:p>
    <w:p w14:paraId="7E2942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459</w:t>
      </w:r>
    </w:p>
    <w:p w14:paraId="0FEBB9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459</w:t>
      </w:r>
    </w:p>
    <w:p w14:paraId="6127E6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459</w:t>
      </w:r>
    </w:p>
    <w:p w14:paraId="52B8B8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459</w:t>
      </w:r>
    </w:p>
    <w:p w14:paraId="138281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0A4EE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460</w:t>
      </w:r>
    </w:p>
    <w:p w14:paraId="22551F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36A3CD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460</w:t>
      </w:r>
    </w:p>
    <w:p w14:paraId="451A06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12804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5F77DE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460</w:t>
      </w:r>
    </w:p>
    <w:p w14:paraId="14B152F2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461</w:t>
      </w:r>
    </w:p>
    <w:p w14:paraId="71C7BD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461</w:t>
      </w:r>
    </w:p>
    <w:p w14:paraId="16C331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94D8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0EAE7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462</w:t>
      </w:r>
    </w:p>
    <w:p w14:paraId="564E5C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74E5D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345CA3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F120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464</w:t>
      </w:r>
    </w:p>
    <w:p w14:paraId="1D76E2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74D932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B7C26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74DF9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FCB1D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2CD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468</w:t>
      </w:r>
    </w:p>
    <w:p w14:paraId="48DC1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3D8470A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E3BA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468</w:t>
      </w:r>
    </w:p>
    <w:p w14:paraId="6787B9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468</w:t>
      </w:r>
    </w:p>
    <w:p w14:paraId="5CEF7F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468</w:t>
      </w:r>
    </w:p>
    <w:p w14:paraId="6AF975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469</w:t>
      </w:r>
    </w:p>
    <w:p w14:paraId="7F276D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469</w:t>
      </w:r>
    </w:p>
    <w:p w14:paraId="26A22D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36C62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470</w:t>
      </w:r>
    </w:p>
    <w:p w14:paraId="6B914A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470</w:t>
      </w:r>
    </w:p>
    <w:p w14:paraId="3FE1B5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471</w:t>
      </w:r>
    </w:p>
    <w:p w14:paraId="50F26C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471</w:t>
      </w:r>
    </w:p>
    <w:p w14:paraId="7F4202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471</w:t>
      </w:r>
    </w:p>
    <w:p w14:paraId="226D5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471</w:t>
      </w:r>
    </w:p>
    <w:p w14:paraId="57D2F8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472</w:t>
      </w:r>
    </w:p>
    <w:p w14:paraId="538262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472</w:t>
      </w:r>
    </w:p>
    <w:p w14:paraId="4C063A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603D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472</w:t>
      </w:r>
    </w:p>
    <w:p w14:paraId="7C3002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472</w:t>
      </w:r>
    </w:p>
    <w:p w14:paraId="58D188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473</w:t>
      </w:r>
    </w:p>
    <w:p w14:paraId="796755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0C5A4D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473</w:t>
      </w:r>
    </w:p>
    <w:p w14:paraId="7F65E1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473</w:t>
      </w:r>
    </w:p>
    <w:p w14:paraId="02912C4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473</w:t>
      </w:r>
    </w:p>
    <w:p w14:paraId="165D8B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1DCBB4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474</w:t>
      </w:r>
    </w:p>
    <w:p w14:paraId="2ACCA5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08054A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474</w:t>
      </w:r>
    </w:p>
    <w:p w14:paraId="4DFBE0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52F043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666604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72CDA4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476</w:t>
      </w:r>
    </w:p>
    <w:p w14:paraId="562DC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477</w:t>
      </w:r>
    </w:p>
    <w:p w14:paraId="352FA4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7FBFCA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7BC5EC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731669E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480</w:t>
      </w:r>
    </w:p>
    <w:p w14:paraId="3DEA1C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480</w:t>
      </w:r>
    </w:p>
    <w:p w14:paraId="59577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0AFA64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480</w:t>
      </w:r>
    </w:p>
    <w:p w14:paraId="42EFBF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480</w:t>
      </w:r>
    </w:p>
    <w:p w14:paraId="0286E2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480</w:t>
      </w:r>
    </w:p>
    <w:p w14:paraId="0BB74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481</w:t>
      </w:r>
    </w:p>
    <w:p w14:paraId="1079C1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482</w:t>
      </w:r>
    </w:p>
    <w:p w14:paraId="2A051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21413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482</w:t>
      </w:r>
    </w:p>
    <w:p w14:paraId="5DDF23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482</w:t>
      </w:r>
    </w:p>
    <w:p w14:paraId="545F1E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602E37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483</w:t>
      </w:r>
    </w:p>
    <w:p w14:paraId="6800FD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483</w:t>
      </w:r>
    </w:p>
    <w:p w14:paraId="090DC7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484</w:t>
      </w:r>
    </w:p>
    <w:p w14:paraId="70A869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484</w:t>
      </w:r>
    </w:p>
    <w:p w14:paraId="07D8CA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484</w:t>
      </w:r>
    </w:p>
    <w:p w14:paraId="22CE3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484</w:t>
      </w:r>
    </w:p>
    <w:p w14:paraId="5CDF112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74A1D5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F7F72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485</w:t>
      </w:r>
    </w:p>
    <w:p w14:paraId="574D59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485</w:t>
      </w:r>
    </w:p>
    <w:p w14:paraId="4D756C5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485</w:t>
      </w:r>
    </w:p>
    <w:p w14:paraId="2CCAAF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76B151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0BA02B9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AB41DF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486</w:t>
      </w:r>
    </w:p>
    <w:p w14:paraId="0AED45E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4B9E53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486</w:t>
      </w:r>
    </w:p>
    <w:p w14:paraId="13E32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486</w:t>
      </w:r>
    </w:p>
    <w:p w14:paraId="0BBA2F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487</w:t>
      </w:r>
    </w:p>
    <w:p w14:paraId="00B15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2D8323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AFB99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487</w:t>
      </w:r>
    </w:p>
    <w:p w14:paraId="4138102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488</w:t>
      </w:r>
    </w:p>
    <w:p w14:paraId="1ED10F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554714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2E5FD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6C312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34BA2D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657D6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17151C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1FE94A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3E81B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61B2F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611C4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14C6145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0E065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2338E5E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494</w:t>
      </w:r>
    </w:p>
    <w:p w14:paraId="58D87B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040F59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5BF7AE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47FDCD8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496</w:t>
      </w:r>
    </w:p>
    <w:p w14:paraId="6EC28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37A79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332C06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497</w:t>
      </w:r>
    </w:p>
    <w:p w14:paraId="3AFFCC6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498</w:t>
      </w:r>
    </w:p>
    <w:p w14:paraId="025183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C3B31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55F58B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47E5AF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500</w:t>
      </w:r>
    </w:p>
    <w:p w14:paraId="518EE2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7190E8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5F2807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501</w:t>
      </w:r>
    </w:p>
    <w:p w14:paraId="1DA9FFB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503</w:t>
      </w:r>
    </w:p>
    <w:p w14:paraId="1DC483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F95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766BF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26A7EB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507</w:t>
      </w:r>
    </w:p>
    <w:p w14:paraId="1309FD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014E2E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508</w:t>
      </w:r>
    </w:p>
    <w:p w14:paraId="2F4D59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4562C00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508</w:t>
      </w:r>
    </w:p>
    <w:p w14:paraId="786CD5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508</w:t>
      </w:r>
    </w:p>
    <w:p w14:paraId="024B07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137261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508</w:t>
      </w:r>
    </w:p>
    <w:p w14:paraId="261603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509</w:t>
      </w:r>
    </w:p>
    <w:p w14:paraId="358567E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509</w:t>
      </w:r>
    </w:p>
    <w:p w14:paraId="59EF375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92A26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509</w:t>
      </w:r>
    </w:p>
    <w:p w14:paraId="71026B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509</w:t>
      </w:r>
    </w:p>
    <w:p w14:paraId="04DD69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510</w:t>
      </w:r>
    </w:p>
    <w:p w14:paraId="3D23A0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ADD60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39D26B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510</w:t>
      </w:r>
    </w:p>
    <w:p w14:paraId="587E25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7A683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512</w:t>
      </w:r>
    </w:p>
    <w:p w14:paraId="0C45BD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512</w:t>
      </w:r>
    </w:p>
    <w:p w14:paraId="6A89F4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4975D9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513</w:t>
      </w:r>
    </w:p>
    <w:p w14:paraId="491B29D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517</w:t>
      </w:r>
    </w:p>
    <w:p w14:paraId="321FDC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0B623A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518</w:t>
      </w:r>
    </w:p>
    <w:p w14:paraId="5274F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6B44F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4F1829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6CF3C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519</w:t>
      </w:r>
    </w:p>
    <w:p w14:paraId="5F1240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519</w:t>
      </w:r>
    </w:p>
    <w:p w14:paraId="5A2F94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6E5091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520</w:t>
      </w:r>
    </w:p>
    <w:p w14:paraId="23FB99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06463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4E5696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521</w:t>
      </w:r>
    </w:p>
    <w:p w14:paraId="6AE37E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521</w:t>
      </w:r>
    </w:p>
    <w:p w14:paraId="347E9A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521</w:t>
      </w:r>
    </w:p>
    <w:p w14:paraId="77EC50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522</w:t>
      </w:r>
    </w:p>
    <w:p w14:paraId="3FD4C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603F2E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523</w:t>
      </w:r>
    </w:p>
    <w:p w14:paraId="72EC1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523</w:t>
      </w:r>
    </w:p>
    <w:p w14:paraId="6724F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524</w:t>
      </w:r>
    </w:p>
    <w:p w14:paraId="100A37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524</w:t>
      </w:r>
    </w:p>
    <w:p w14:paraId="73098E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525</w:t>
      </w:r>
    </w:p>
    <w:p w14:paraId="50B35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525</w:t>
      </w:r>
    </w:p>
    <w:p w14:paraId="0B6DA3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525</w:t>
      </w:r>
    </w:p>
    <w:p w14:paraId="083548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526</w:t>
      </w:r>
    </w:p>
    <w:p w14:paraId="7F1EEB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526</w:t>
      </w:r>
    </w:p>
    <w:p w14:paraId="6031B8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6E8E4F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49850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2656B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47E6E5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527</w:t>
      </w:r>
    </w:p>
    <w:p w14:paraId="7FFE79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60831B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0C711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0FEFAAD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528</w:t>
      </w:r>
    </w:p>
    <w:p w14:paraId="7878C0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MBSUserService API</w:t>
      </w:r>
      <w:r>
        <w:rPr>
          <w:noProof/>
        </w:rPr>
        <w:tab/>
        <w:t>528</w:t>
      </w:r>
    </w:p>
    <w:p w14:paraId="4B785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528</w:t>
      </w:r>
    </w:p>
    <w:p w14:paraId="62DE46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528</w:t>
      </w:r>
    </w:p>
    <w:p w14:paraId="043125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528</w:t>
      </w:r>
    </w:p>
    <w:p w14:paraId="6C7A76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Services</w:t>
      </w:r>
      <w:r>
        <w:rPr>
          <w:noProof/>
        </w:rPr>
        <w:tab/>
        <w:t>529</w:t>
      </w:r>
    </w:p>
    <w:p w14:paraId="3111A2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0C86A2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241FD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3F1B3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A74C5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531</w:t>
      </w:r>
    </w:p>
    <w:p w14:paraId="0CC12A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9887E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346683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5BCBA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535</w:t>
      </w:r>
    </w:p>
    <w:p w14:paraId="2DCD64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535</w:t>
      </w:r>
    </w:p>
    <w:p w14:paraId="3B8AB22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52E24F8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4F11A6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731D95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0EDCA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D8367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536</w:t>
      </w:r>
    </w:p>
    <w:p w14:paraId="452EC0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D9CEE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536</w:t>
      </w:r>
    </w:p>
    <w:p w14:paraId="786B48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536</w:t>
      </w:r>
    </w:p>
    <w:p w14:paraId="46B85B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537</w:t>
      </w:r>
    </w:p>
    <w:p w14:paraId="2995D8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74A443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537</w:t>
      </w:r>
    </w:p>
    <w:p w14:paraId="5CC9C2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537</w:t>
      </w:r>
    </w:p>
    <w:p w14:paraId="433776C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MBSUserDataIngestSession API</w:t>
      </w:r>
      <w:r>
        <w:rPr>
          <w:noProof/>
        </w:rPr>
        <w:tab/>
        <w:t>537</w:t>
      </w:r>
    </w:p>
    <w:p w14:paraId="41D569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3316B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537</w:t>
      </w:r>
    </w:p>
    <w:p w14:paraId="09E380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537</w:t>
      </w:r>
    </w:p>
    <w:p w14:paraId="77B529E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Sessions</w:t>
      </w:r>
      <w:r>
        <w:rPr>
          <w:noProof/>
        </w:rPr>
        <w:tab/>
        <w:t>539</w:t>
      </w:r>
    </w:p>
    <w:p w14:paraId="7C1543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6DCDA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71C8B1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3B4CC8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541</w:t>
      </w:r>
    </w:p>
    <w:p w14:paraId="0BA70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541</w:t>
      </w:r>
    </w:p>
    <w:p w14:paraId="2236DA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D69EF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540AF5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43691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220A0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546</w:t>
      </w:r>
    </w:p>
    <w:p w14:paraId="28C4CD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210BC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B5F5F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4E36B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53AFC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548</w:t>
      </w:r>
    </w:p>
    <w:p w14:paraId="19C29C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08FA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2573FC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6DB24E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6C7569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552</w:t>
      </w:r>
    </w:p>
    <w:p w14:paraId="6F51CF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552</w:t>
      </w:r>
    </w:p>
    <w:p w14:paraId="30A09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1B10CA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553</w:t>
      </w:r>
    </w:p>
    <w:p w14:paraId="6E3C3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553</w:t>
      </w:r>
    </w:p>
    <w:p w14:paraId="183BF3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553</w:t>
      </w:r>
    </w:p>
    <w:p w14:paraId="4F01A1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553</w:t>
      </w:r>
    </w:p>
    <w:p w14:paraId="0C8E32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554</w:t>
      </w:r>
    </w:p>
    <w:p w14:paraId="462D3F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0E5C3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555</w:t>
      </w:r>
    </w:p>
    <w:p w14:paraId="1992C6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2EC501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555</w:t>
      </w:r>
    </w:p>
    <w:p w14:paraId="56CC9E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02D766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555</w:t>
      </w:r>
    </w:p>
    <w:p w14:paraId="1C90CFA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7A79E3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556</w:t>
      </w:r>
    </w:p>
    <w:p w14:paraId="310EF8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26508A4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556</w:t>
      </w:r>
    </w:p>
    <w:p w14:paraId="7AD4E2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556</w:t>
      </w:r>
    </w:p>
    <w:p w14:paraId="53F4429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MSEventExposure API</w:t>
      </w:r>
      <w:r>
        <w:rPr>
          <w:noProof/>
        </w:rPr>
        <w:tab/>
        <w:t>557</w:t>
      </w:r>
    </w:p>
    <w:p w14:paraId="5CAB67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36B478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558</w:t>
      </w:r>
    </w:p>
    <w:p w14:paraId="448C9D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558</w:t>
      </w:r>
    </w:p>
    <w:p w14:paraId="61890F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558</w:t>
      </w:r>
    </w:p>
    <w:p w14:paraId="622FCF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443C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7C17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35C25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711327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560</w:t>
      </w:r>
    </w:p>
    <w:p w14:paraId="06E104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01849E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57CC01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4870B0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26202C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B61F67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383984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11A2EEC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564</w:t>
      </w:r>
    </w:p>
    <w:p w14:paraId="32B043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564</w:t>
      </w:r>
    </w:p>
    <w:p w14:paraId="2F1A90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564</w:t>
      </w:r>
    </w:p>
    <w:p w14:paraId="2928E9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564</w:t>
      </w:r>
    </w:p>
    <w:p w14:paraId="218B65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565</w:t>
      </w:r>
    </w:p>
    <w:p w14:paraId="7BBBE5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565</w:t>
      </w:r>
    </w:p>
    <w:p w14:paraId="7260DF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566</w:t>
      </w:r>
    </w:p>
    <w:p w14:paraId="095DD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6F512D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566</w:t>
      </w:r>
    </w:p>
    <w:p w14:paraId="18438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1014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566</w:t>
      </w:r>
    </w:p>
    <w:p w14:paraId="5A015E7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566</w:t>
      </w:r>
    </w:p>
    <w:p w14:paraId="019112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358D34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0520FD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567</w:t>
      </w:r>
    </w:p>
    <w:p w14:paraId="5DA672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567</w:t>
      </w:r>
    </w:p>
    <w:p w14:paraId="5590B02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567</w:t>
      </w:r>
    </w:p>
    <w:p w14:paraId="2AC34A7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0BD5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567</w:t>
      </w:r>
    </w:p>
    <w:p w14:paraId="5E1114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567</w:t>
      </w:r>
    </w:p>
    <w:p w14:paraId="50523D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568</w:t>
      </w:r>
    </w:p>
    <w:p w14:paraId="7E0C95D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3DCE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0DB7D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09250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682514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570</w:t>
      </w:r>
    </w:p>
    <w:p w14:paraId="71A2CCC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0D96E8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7156DA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2C12B2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574</w:t>
      </w:r>
    </w:p>
    <w:p w14:paraId="645C35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574</w:t>
      </w:r>
    </w:p>
    <w:p w14:paraId="406D825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574</w:t>
      </w:r>
    </w:p>
    <w:p w14:paraId="442DBB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298258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574</w:t>
      </w:r>
    </w:p>
    <w:p w14:paraId="089CA0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7BB9B60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1E887E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75779BC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A11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281D0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576</w:t>
      </w:r>
    </w:p>
    <w:p w14:paraId="7BE57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2CD417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FA2C5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577</w:t>
      </w:r>
    </w:p>
    <w:p w14:paraId="0281B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4A9B1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578</w:t>
      </w:r>
    </w:p>
    <w:p w14:paraId="3CFD87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578</w:t>
      </w:r>
    </w:p>
    <w:p w14:paraId="653E46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213424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8636F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49AFF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7E1566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579</w:t>
      </w:r>
    </w:p>
    <w:p w14:paraId="160C150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689067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06ED88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61A673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49A010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1C92C13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579</w:t>
      </w:r>
    </w:p>
    <w:p w14:paraId="450B46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C99AF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0EF144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58CCF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581</w:t>
      </w:r>
    </w:p>
    <w:p w14:paraId="49A09F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32217E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9FC35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6B8C0D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F11E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583</w:t>
      </w:r>
    </w:p>
    <w:p w14:paraId="1B3E83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837BF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1DB004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04B94D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3E35A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540A17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2308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BF28D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586</w:t>
      </w:r>
    </w:p>
    <w:p w14:paraId="633E03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586</w:t>
      </w:r>
    </w:p>
    <w:p w14:paraId="5D15F7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586</w:t>
      </w:r>
    </w:p>
    <w:p w14:paraId="2ED48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586</w:t>
      </w:r>
    </w:p>
    <w:p w14:paraId="2BA10D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587</w:t>
      </w:r>
    </w:p>
    <w:p w14:paraId="5C8BC7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796935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588</w:t>
      </w:r>
    </w:p>
    <w:p w14:paraId="543384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5778477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589</w:t>
      </w:r>
    </w:p>
    <w:p w14:paraId="3C5A5C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590</w:t>
      </w:r>
    </w:p>
    <w:p w14:paraId="71ABA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616CC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252FCF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3627F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590</w:t>
      </w:r>
    </w:p>
    <w:p w14:paraId="359C85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590</w:t>
      </w:r>
    </w:p>
    <w:p w14:paraId="50A997E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590</w:t>
      </w:r>
    </w:p>
    <w:p w14:paraId="1535FB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53098A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300EEA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474832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37D2DD8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591</w:t>
      </w:r>
    </w:p>
    <w:p w14:paraId="2F89A7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4EED19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591</w:t>
      </w:r>
    </w:p>
    <w:p w14:paraId="78FDB7D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591</w:t>
      </w:r>
    </w:p>
    <w:p w14:paraId="38829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592</w:t>
      </w:r>
    </w:p>
    <w:p w14:paraId="051AD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72C3A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5E315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03AAE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594</w:t>
      </w:r>
    </w:p>
    <w:p w14:paraId="4F919A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594</w:t>
      </w:r>
    </w:p>
    <w:p w14:paraId="1FD030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10D42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60C8E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1AB767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91635A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341556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1A38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6A9D46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599</w:t>
      </w:r>
    </w:p>
    <w:p w14:paraId="2EABF2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599</w:t>
      </w:r>
    </w:p>
    <w:p w14:paraId="1582C1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599</w:t>
      </w:r>
    </w:p>
    <w:p w14:paraId="544E39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599</w:t>
      </w:r>
    </w:p>
    <w:p w14:paraId="57F59B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044D9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305B2A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347095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600</w:t>
      </w:r>
    </w:p>
    <w:p w14:paraId="5E1B3E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63984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601</w:t>
      </w:r>
    </w:p>
    <w:p w14:paraId="779B02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603</w:t>
      </w:r>
    </w:p>
    <w:p w14:paraId="10B5F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603</w:t>
      </w:r>
    </w:p>
    <w:p w14:paraId="2EDCA0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610A57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64DA89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2EE4DA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1CA1611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761576B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604</w:t>
      </w:r>
    </w:p>
    <w:p w14:paraId="3078CE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259909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7B1642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200A37C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604</w:t>
      </w:r>
    </w:p>
    <w:p w14:paraId="430AAA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0B334F9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4A813F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5B8037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606</w:t>
      </w:r>
    </w:p>
    <w:p w14:paraId="60E8C4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CD8A1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7DBA81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76F5B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4CD244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608</w:t>
      </w:r>
    </w:p>
    <w:p w14:paraId="39996C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DD36B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42D742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572DD3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40F6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2D4941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613</w:t>
      </w:r>
    </w:p>
    <w:p w14:paraId="6E606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0370EA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614</w:t>
      </w:r>
    </w:p>
    <w:p w14:paraId="1DE6F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41243D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614</w:t>
      </w:r>
    </w:p>
    <w:p w14:paraId="2658BB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352F79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42BE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10A2C1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617</w:t>
      </w:r>
    </w:p>
    <w:p w14:paraId="4EE2F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464C7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618</w:t>
      </w:r>
    </w:p>
    <w:p w14:paraId="593AFB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620</w:t>
      </w:r>
    </w:p>
    <w:p w14:paraId="46C656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621</w:t>
      </w:r>
    </w:p>
    <w:p w14:paraId="41FB68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621</w:t>
      </w:r>
    </w:p>
    <w:p w14:paraId="64EDA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622</w:t>
      </w:r>
    </w:p>
    <w:p w14:paraId="0CD422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622</w:t>
      </w:r>
    </w:p>
    <w:p w14:paraId="413850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623</w:t>
      </w:r>
    </w:p>
    <w:p w14:paraId="28653C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623</w:t>
      </w:r>
    </w:p>
    <w:p w14:paraId="4EC353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623</w:t>
      </w:r>
    </w:p>
    <w:p w14:paraId="36563A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624</w:t>
      </w:r>
    </w:p>
    <w:p w14:paraId="251B51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624</w:t>
      </w:r>
    </w:p>
    <w:p w14:paraId="242576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625</w:t>
      </w:r>
    </w:p>
    <w:p w14:paraId="4C516E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625</w:t>
      </w:r>
    </w:p>
    <w:p w14:paraId="6AFF272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626</w:t>
      </w:r>
    </w:p>
    <w:p w14:paraId="598EBD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627</w:t>
      </w:r>
    </w:p>
    <w:p w14:paraId="5402A4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0464D9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C0A8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627</w:t>
      </w:r>
    </w:p>
    <w:p w14:paraId="2AB4AA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628</w:t>
      </w:r>
    </w:p>
    <w:p w14:paraId="6FF65D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95ECE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2530107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628</w:t>
      </w:r>
    </w:p>
    <w:p w14:paraId="3FF5AE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4F2CBB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022E97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077AB8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629</w:t>
      </w:r>
    </w:p>
    <w:p w14:paraId="19FCF8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18DE9A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629</w:t>
      </w:r>
    </w:p>
    <w:p w14:paraId="2EC83A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629</w:t>
      </w:r>
    </w:p>
    <w:p w14:paraId="5274D01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630</w:t>
      </w:r>
    </w:p>
    <w:p w14:paraId="6660D4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2BD0CE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0497CB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4E6119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632</w:t>
      </w:r>
    </w:p>
    <w:p w14:paraId="7E1693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632</w:t>
      </w:r>
    </w:p>
    <w:p w14:paraId="4332B2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0B04A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4CEBEA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118AD5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637</w:t>
      </w:r>
    </w:p>
    <w:p w14:paraId="161CBA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637</w:t>
      </w:r>
    </w:p>
    <w:p w14:paraId="672BAB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637</w:t>
      </w:r>
    </w:p>
    <w:p w14:paraId="1167AF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637</w:t>
      </w:r>
    </w:p>
    <w:p w14:paraId="51BBEC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637</w:t>
      </w:r>
    </w:p>
    <w:p w14:paraId="3178E6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638</w:t>
      </w:r>
    </w:p>
    <w:p w14:paraId="06297E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00E05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638</w:t>
      </w:r>
    </w:p>
    <w:p w14:paraId="3A7CEE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638</w:t>
      </w:r>
    </w:p>
    <w:p w14:paraId="65D965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639</w:t>
      </w:r>
    </w:p>
    <w:p w14:paraId="601F89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639</w:t>
      </w:r>
    </w:p>
    <w:p w14:paraId="34F273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639</w:t>
      </w:r>
    </w:p>
    <w:p w14:paraId="544C20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639</w:t>
      </w:r>
    </w:p>
    <w:p w14:paraId="077CC7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590069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640</w:t>
      </w:r>
    </w:p>
    <w:p w14:paraId="7FE7C7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640</w:t>
      </w:r>
    </w:p>
    <w:p w14:paraId="79E8AD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640</w:t>
      </w:r>
    </w:p>
    <w:p w14:paraId="6E4C8A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640</w:t>
      </w:r>
    </w:p>
    <w:p w14:paraId="0974FC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680AEFE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640</w:t>
      </w:r>
    </w:p>
    <w:p w14:paraId="06A2D3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640</w:t>
      </w:r>
    </w:p>
    <w:p w14:paraId="2F9E79D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640</w:t>
      </w:r>
    </w:p>
    <w:p w14:paraId="6DB62F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640</w:t>
      </w:r>
    </w:p>
    <w:p w14:paraId="0146A3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641</w:t>
      </w:r>
    </w:p>
    <w:p w14:paraId="0E086C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641</w:t>
      </w:r>
    </w:p>
    <w:p w14:paraId="743000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642</w:t>
      </w:r>
    </w:p>
    <w:p w14:paraId="7091C4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2336D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097B1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642</w:t>
      </w:r>
    </w:p>
    <w:p w14:paraId="534F26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644</w:t>
      </w:r>
    </w:p>
    <w:p w14:paraId="1E8D16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644</w:t>
      </w:r>
    </w:p>
    <w:p w14:paraId="25965C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1461F8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0D8C36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570314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649</w:t>
      </w:r>
    </w:p>
    <w:p w14:paraId="2C364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649</w:t>
      </w:r>
    </w:p>
    <w:p w14:paraId="38A8A7F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39405C4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752147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18B31C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650</w:t>
      </w:r>
    </w:p>
    <w:p w14:paraId="2A4ACE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12EB1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650</w:t>
      </w:r>
    </w:p>
    <w:p w14:paraId="6019F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650</w:t>
      </w:r>
    </w:p>
    <w:p w14:paraId="5FA203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650</w:t>
      </w:r>
    </w:p>
    <w:p w14:paraId="6571E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5DF3DB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650</w:t>
      </w:r>
    </w:p>
    <w:p w14:paraId="6F3A27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651</w:t>
      </w:r>
    </w:p>
    <w:p w14:paraId="2502C3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651</w:t>
      </w:r>
    </w:p>
    <w:p w14:paraId="762397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4E7982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651</w:t>
      </w:r>
    </w:p>
    <w:p w14:paraId="2696A5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651</w:t>
      </w:r>
    </w:p>
    <w:p w14:paraId="7C5ACE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651</w:t>
      </w:r>
    </w:p>
    <w:p w14:paraId="42BF0C0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363CC8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652</w:t>
      </w:r>
    </w:p>
    <w:p w14:paraId="54E68D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652</w:t>
      </w:r>
    </w:p>
    <w:p w14:paraId="2BD1739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652</w:t>
      </w:r>
    </w:p>
    <w:p w14:paraId="1D4CAD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21B500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37E96B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10DBA8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55E28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655</w:t>
      </w:r>
    </w:p>
    <w:p w14:paraId="6E9AA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D1731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3DD337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6AF393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1D73AA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658</w:t>
      </w:r>
    </w:p>
    <w:p w14:paraId="7964E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658</w:t>
      </w:r>
    </w:p>
    <w:p w14:paraId="2EF664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658</w:t>
      </w:r>
    </w:p>
    <w:p w14:paraId="3D8492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1F2A7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658</w:t>
      </w:r>
    </w:p>
    <w:p w14:paraId="750B31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659</w:t>
      </w:r>
    </w:p>
    <w:p w14:paraId="497C23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3A6774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660</w:t>
      </w:r>
    </w:p>
    <w:p w14:paraId="2DE36D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08EAC9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660</w:t>
      </w:r>
    </w:p>
    <w:p w14:paraId="323EC6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660</w:t>
      </w:r>
    </w:p>
    <w:p w14:paraId="2D5C61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4C203D4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0BDB9D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661</w:t>
      </w:r>
    </w:p>
    <w:p w14:paraId="034135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77B92CF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662</w:t>
      </w:r>
    </w:p>
    <w:p w14:paraId="15FF1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662</w:t>
      </w:r>
    </w:p>
    <w:p w14:paraId="75CF5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663</w:t>
      </w:r>
    </w:p>
    <w:p w14:paraId="2E82B2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664</w:t>
      </w:r>
    </w:p>
    <w:p w14:paraId="66FAC22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B95CA4">
        <w:rPr>
          <w:noProof/>
          <w:color w:val="000000"/>
        </w:rPr>
        <w:t>UeAddrNotif</w:t>
      </w:r>
      <w:r>
        <w:rPr>
          <w:noProof/>
        </w:rPr>
        <w:tab/>
        <w:t>664</w:t>
      </w:r>
    </w:p>
    <w:p w14:paraId="3CF7A0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664</w:t>
      </w:r>
    </w:p>
    <w:p w14:paraId="02CA71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664</w:t>
      </w:r>
    </w:p>
    <w:p w14:paraId="2B7D20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7A6292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328CF6A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665</w:t>
      </w:r>
    </w:p>
    <w:p w14:paraId="64DEFF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665</w:t>
      </w:r>
    </w:p>
    <w:p w14:paraId="59EE004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665</w:t>
      </w:r>
    </w:p>
    <w:p w14:paraId="1A8EA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6E53F8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665</w:t>
      </w:r>
    </w:p>
    <w:p w14:paraId="2674EA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665</w:t>
      </w:r>
    </w:p>
    <w:p w14:paraId="6E5B309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665</w:t>
      </w:r>
    </w:p>
    <w:p w14:paraId="3B63A0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665</w:t>
      </w:r>
    </w:p>
    <w:p w14:paraId="78036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666</w:t>
      </w:r>
    </w:p>
    <w:p w14:paraId="34ADA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666</w:t>
      </w:r>
    </w:p>
    <w:p w14:paraId="059627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667</w:t>
      </w:r>
    </w:p>
    <w:p w14:paraId="6C7533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749BB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12B15A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667</w:t>
      </w:r>
    </w:p>
    <w:p w14:paraId="38E6D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669</w:t>
      </w:r>
    </w:p>
    <w:p w14:paraId="09CB55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669</w:t>
      </w:r>
    </w:p>
    <w:p w14:paraId="5891B1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6842C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646414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6E828A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674</w:t>
      </w:r>
    </w:p>
    <w:p w14:paraId="2100A8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674</w:t>
      </w:r>
    </w:p>
    <w:p w14:paraId="314D32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674</w:t>
      </w:r>
    </w:p>
    <w:p w14:paraId="799770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675</w:t>
      </w:r>
    </w:p>
    <w:p w14:paraId="41BC3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675</w:t>
      </w:r>
    </w:p>
    <w:p w14:paraId="6D1661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675</w:t>
      </w:r>
    </w:p>
    <w:p w14:paraId="0EB426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676</w:t>
      </w:r>
    </w:p>
    <w:p w14:paraId="304390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676</w:t>
      </w:r>
    </w:p>
    <w:p w14:paraId="2B15E7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025A39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5A6A0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677</w:t>
      </w:r>
    </w:p>
    <w:p w14:paraId="3108F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EEFE2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677</w:t>
      </w:r>
    </w:p>
    <w:p w14:paraId="13C76B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678</w:t>
      </w:r>
    </w:p>
    <w:p w14:paraId="647B59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678</w:t>
      </w:r>
    </w:p>
    <w:p w14:paraId="6B1A6C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678</w:t>
      </w:r>
    </w:p>
    <w:p w14:paraId="6FCAA6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4C529D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679</w:t>
      </w:r>
    </w:p>
    <w:p w14:paraId="1881FB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679</w:t>
      </w:r>
    </w:p>
    <w:p w14:paraId="4D98168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679</w:t>
      </w:r>
    </w:p>
    <w:p w14:paraId="5EA562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679</w:t>
      </w:r>
    </w:p>
    <w:p w14:paraId="09C4B0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59A755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679</w:t>
      </w:r>
    </w:p>
    <w:p w14:paraId="039A81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679</w:t>
      </w:r>
    </w:p>
    <w:p w14:paraId="5970C7D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679</w:t>
      </w:r>
    </w:p>
    <w:p w14:paraId="56AE7C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7EF224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680</w:t>
      </w:r>
    </w:p>
    <w:p w14:paraId="2A752E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680</w:t>
      </w:r>
    </w:p>
    <w:p w14:paraId="6C776D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681</w:t>
      </w:r>
    </w:p>
    <w:p w14:paraId="3CAE96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10DE7E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429CED5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681</w:t>
      </w:r>
    </w:p>
    <w:p w14:paraId="194998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683</w:t>
      </w:r>
    </w:p>
    <w:p w14:paraId="3760602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683</w:t>
      </w:r>
    </w:p>
    <w:p w14:paraId="07547AA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683</w:t>
      </w:r>
    </w:p>
    <w:p w14:paraId="4EF30A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5CE7A2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3D40B1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688</w:t>
      </w:r>
    </w:p>
    <w:p w14:paraId="75EF00B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688</w:t>
      </w:r>
    </w:p>
    <w:p w14:paraId="6CFB45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688</w:t>
      </w:r>
    </w:p>
    <w:p w14:paraId="7EABAAC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688</w:t>
      </w:r>
    </w:p>
    <w:p w14:paraId="1AC354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527C8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689</w:t>
      </w:r>
    </w:p>
    <w:p w14:paraId="0F3E0D7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A9855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689</w:t>
      </w:r>
    </w:p>
    <w:p w14:paraId="211872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689</w:t>
      </w:r>
    </w:p>
    <w:p w14:paraId="41E3C6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689</w:t>
      </w:r>
    </w:p>
    <w:p w14:paraId="5A3F76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689</w:t>
      </w:r>
    </w:p>
    <w:p w14:paraId="4FBA63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3C790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690</w:t>
      </w:r>
    </w:p>
    <w:p w14:paraId="09783B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690</w:t>
      </w:r>
    </w:p>
    <w:p w14:paraId="64948B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690</w:t>
      </w:r>
    </w:p>
    <w:p w14:paraId="31A9F2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690</w:t>
      </w:r>
    </w:p>
    <w:p w14:paraId="5FD6D0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4F0A35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690</w:t>
      </w:r>
    </w:p>
    <w:p w14:paraId="55BA8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690</w:t>
      </w:r>
    </w:p>
    <w:p w14:paraId="6F5B06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690</w:t>
      </w:r>
    </w:p>
    <w:p w14:paraId="121817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690</w:t>
      </w:r>
    </w:p>
    <w:p w14:paraId="413B619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691</w:t>
      </w:r>
    </w:p>
    <w:p w14:paraId="1E1CB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691</w:t>
      </w:r>
    </w:p>
    <w:p w14:paraId="4EF4D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692</w:t>
      </w:r>
    </w:p>
    <w:p w14:paraId="22D308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14E90A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4B47B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692</w:t>
      </w:r>
    </w:p>
    <w:p w14:paraId="190B7C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694</w:t>
      </w:r>
    </w:p>
    <w:p w14:paraId="68B0EB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694</w:t>
      </w:r>
    </w:p>
    <w:p w14:paraId="663B73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694</w:t>
      </w:r>
    </w:p>
    <w:p w14:paraId="11D8E6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91F5B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530AE0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699</w:t>
      </w:r>
    </w:p>
    <w:p w14:paraId="636452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699</w:t>
      </w:r>
    </w:p>
    <w:p w14:paraId="1ACCF0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699</w:t>
      </w:r>
    </w:p>
    <w:p w14:paraId="433D2C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700</w:t>
      </w:r>
    </w:p>
    <w:p w14:paraId="1CF244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53669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700</w:t>
      </w:r>
    </w:p>
    <w:p w14:paraId="636E9E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25B7C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700</w:t>
      </w:r>
    </w:p>
    <w:p w14:paraId="1676AD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701</w:t>
      </w:r>
    </w:p>
    <w:p w14:paraId="61E03E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701</w:t>
      </w:r>
    </w:p>
    <w:p w14:paraId="72C87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0F1632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19B91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2836D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701</w:t>
      </w:r>
    </w:p>
    <w:p w14:paraId="5B614C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702</w:t>
      </w:r>
    </w:p>
    <w:p w14:paraId="3EBC1C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702</w:t>
      </w:r>
    </w:p>
    <w:p w14:paraId="51B060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766CA1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702</w:t>
      </w:r>
    </w:p>
    <w:p w14:paraId="408DD7E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1CA046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4BB6F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702</w:t>
      </w:r>
    </w:p>
    <w:p w14:paraId="447118B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41CE1A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1ADE10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703</w:t>
      </w:r>
    </w:p>
    <w:p w14:paraId="5433B6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5EDB5F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704</w:t>
      </w:r>
    </w:p>
    <w:p w14:paraId="20F117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C2926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31BC78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266700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587D4F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706</w:t>
      </w:r>
    </w:p>
    <w:p w14:paraId="5A6A51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3BD683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2F8A8B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712283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541E96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348100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711</w:t>
      </w:r>
    </w:p>
    <w:p w14:paraId="53EAB7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712</w:t>
      </w:r>
    </w:p>
    <w:p w14:paraId="6E850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712</w:t>
      </w:r>
    </w:p>
    <w:p w14:paraId="7F759C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712</w:t>
      </w:r>
    </w:p>
    <w:p w14:paraId="5E053BF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09DAA7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245FB1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713</w:t>
      </w:r>
    </w:p>
    <w:p w14:paraId="062770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713</w:t>
      </w:r>
    </w:p>
    <w:p w14:paraId="3215C1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714</w:t>
      </w:r>
    </w:p>
    <w:p w14:paraId="079A90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A9DE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42C5DE5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3BEEE5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716</w:t>
      </w:r>
    </w:p>
    <w:p w14:paraId="56F5A66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28FDAA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717</w:t>
      </w:r>
    </w:p>
    <w:p w14:paraId="26721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719</w:t>
      </w:r>
    </w:p>
    <w:p w14:paraId="00E3DC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720</w:t>
      </w:r>
    </w:p>
    <w:p w14:paraId="408562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721</w:t>
      </w:r>
    </w:p>
    <w:p w14:paraId="582B83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723</w:t>
      </w:r>
    </w:p>
    <w:p w14:paraId="18551A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723</w:t>
      </w:r>
    </w:p>
    <w:p w14:paraId="13D6A0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724</w:t>
      </w:r>
    </w:p>
    <w:p w14:paraId="2BDEC8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724</w:t>
      </w:r>
    </w:p>
    <w:p w14:paraId="1CC9D3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724</w:t>
      </w:r>
    </w:p>
    <w:p w14:paraId="05B892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725</w:t>
      </w:r>
    </w:p>
    <w:p w14:paraId="14E03C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725</w:t>
      </w:r>
    </w:p>
    <w:p w14:paraId="796FC8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725</w:t>
      </w:r>
    </w:p>
    <w:p w14:paraId="505E7E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726</w:t>
      </w:r>
    </w:p>
    <w:p w14:paraId="541F11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726</w:t>
      </w:r>
    </w:p>
    <w:p w14:paraId="46FDC5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08A99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726</w:t>
      </w:r>
    </w:p>
    <w:p w14:paraId="303617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726</w:t>
      </w:r>
    </w:p>
    <w:p w14:paraId="262216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726</w:t>
      </w:r>
    </w:p>
    <w:p w14:paraId="04D700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727</w:t>
      </w:r>
    </w:p>
    <w:p w14:paraId="472BDC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727</w:t>
      </w:r>
    </w:p>
    <w:p w14:paraId="78B73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727</w:t>
      </w:r>
    </w:p>
    <w:p w14:paraId="2722F3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727</w:t>
      </w:r>
    </w:p>
    <w:p w14:paraId="02E62F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728</w:t>
      </w:r>
    </w:p>
    <w:p w14:paraId="53ACD2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728</w:t>
      </w:r>
    </w:p>
    <w:p w14:paraId="2803F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728</w:t>
      </w:r>
    </w:p>
    <w:p w14:paraId="3C5A29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728</w:t>
      </w:r>
    </w:p>
    <w:p w14:paraId="6A0325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CagInfoParamProvision API</w:t>
      </w:r>
      <w:r>
        <w:rPr>
          <w:noProof/>
        </w:rPr>
        <w:tab/>
        <w:t>728</w:t>
      </w:r>
    </w:p>
    <w:p w14:paraId="15B1FD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728</w:t>
      </w:r>
    </w:p>
    <w:p w14:paraId="6863832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729</w:t>
      </w:r>
    </w:p>
    <w:p w14:paraId="4CAA96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729</w:t>
      </w:r>
    </w:p>
    <w:p w14:paraId="4757D7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730</w:t>
      </w:r>
    </w:p>
    <w:p w14:paraId="0FFB3E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48A5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39F517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0A98F2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732</w:t>
      </w:r>
    </w:p>
    <w:p w14:paraId="28AB59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732</w:t>
      </w:r>
    </w:p>
    <w:p w14:paraId="508A6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732</w:t>
      </w:r>
    </w:p>
    <w:p w14:paraId="69F360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38CFFD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1E3444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736</w:t>
      </w:r>
    </w:p>
    <w:p w14:paraId="562222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736</w:t>
      </w:r>
    </w:p>
    <w:p w14:paraId="7689A2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737</w:t>
      </w:r>
    </w:p>
    <w:p w14:paraId="192F0F1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737</w:t>
      </w:r>
    </w:p>
    <w:p w14:paraId="3D629A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0AD2F1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737</w:t>
      </w:r>
    </w:p>
    <w:p w14:paraId="5998B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33724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737</w:t>
      </w:r>
    </w:p>
    <w:p w14:paraId="0584F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738</w:t>
      </w:r>
    </w:p>
    <w:p w14:paraId="593C23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738</w:t>
      </w:r>
    </w:p>
    <w:p w14:paraId="733C08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738</w:t>
      </w:r>
    </w:p>
    <w:p w14:paraId="6128A8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6FC325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738</w:t>
      </w:r>
    </w:p>
    <w:p w14:paraId="2C8398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738</w:t>
      </w:r>
    </w:p>
    <w:p w14:paraId="4F6E81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738</w:t>
      </w:r>
    </w:p>
    <w:p w14:paraId="5D6AC8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738</w:t>
      </w:r>
    </w:p>
    <w:p w14:paraId="649A5E1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739</w:t>
      </w:r>
    </w:p>
    <w:p w14:paraId="111799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516010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739</w:t>
      </w:r>
    </w:p>
    <w:p w14:paraId="6D5BA6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739</w:t>
      </w:r>
    </w:p>
    <w:p w14:paraId="70158B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</w:t>
      </w:r>
    </w:p>
    <w:p w14:paraId="059822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739</w:t>
      </w:r>
    </w:p>
    <w:p w14:paraId="386AA7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6E9919B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739</w:t>
      </w:r>
    </w:p>
    <w:p w14:paraId="027D2F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739</w:t>
      </w:r>
    </w:p>
    <w:p w14:paraId="17893C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IMS Sessions</w:t>
      </w:r>
      <w:r>
        <w:rPr>
          <w:noProof/>
        </w:rPr>
        <w:tab/>
        <w:t>740</w:t>
      </w:r>
    </w:p>
    <w:p w14:paraId="06EE6C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3D592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3362CA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7005A7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742</w:t>
      </w:r>
    </w:p>
    <w:p w14:paraId="23E9B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IMS Session</w:t>
      </w:r>
      <w:r>
        <w:rPr>
          <w:noProof/>
        </w:rPr>
        <w:tab/>
        <w:t>742</w:t>
      </w:r>
    </w:p>
    <w:p w14:paraId="587342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58BEB8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27B22B4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79334E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40670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747</w:t>
      </w:r>
    </w:p>
    <w:p w14:paraId="4C872E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747</w:t>
      </w:r>
    </w:p>
    <w:p w14:paraId="791A72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</w:t>
      </w:r>
    </w:p>
    <w:p w14:paraId="06AEC7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748</w:t>
      </w:r>
    </w:p>
    <w:p w14:paraId="7A261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748</w:t>
      </w:r>
    </w:p>
    <w:p w14:paraId="2345D2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748</w:t>
      </w:r>
    </w:p>
    <w:p w14:paraId="48BA71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748</w:t>
      </w:r>
    </w:p>
    <w:p w14:paraId="338F98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749</w:t>
      </w:r>
    </w:p>
    <w:p w14:paraId="26E3CA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0BE9E3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749</w:t>
      </w:r>
    </w:p>
    <w:p w14:paraId="26C9FC0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2DD627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750</w:t>
      </w:r>
    </w:p>
    <w:p w14:paraId="0BA60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750</w:t>
      </w:r>
    </w:p>
    <w:p w14:paraId="7C5701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0E92B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750</w:t>
      </w:r>
    </w:p>
    <w:p w14:paraId="7C3FA0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750</w:t>
      </w:r>
    </w:p>
    <w:p w14:paraId="300E08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750</w:t>
      </w:r>
    </w:p>
    <w:p w14:paraId="256DE2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750</w:t>
      </w:r>
    </w:p>
    <w:p w14:paraId="039C01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750</w:t>
      </w:r>
    </w:p>
    <w:p w14:paraId="12F8EC6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751</w:t>
      </w:r>
    </w:p>
    <w:p w14:paraId="729188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541D3E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751</w:t>
      </w:r>
    </w:p>
    <w:p w14:paraId="00FD3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751</w:t>
      </w:r>
    </w:p>
    <w:p w14:paraId="0D6C42F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751</w:t>
      </w:r>
    </w:p>
    <w:p w14:paraId="0D50C7E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6F10EE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751</w:t>
      </w:r>
    </w:p>
    <w:p w14:paraId="778CFD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751</w:t>
      </w:r>
    </w:p>
    <w:p w14:paraId="76D700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752</w:t>
      </w:r>
    </w:p>
    <w:p w14:paraId="313CF1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0A19B6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1774E5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753</w:t>
      </w:r>
    </w:p>
    <w:p w14:paraId="7A9AD4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754</w:t>
      </w:r>
    </w:p>
    <w:p w14:paraId="20C663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754</w:t>
      </w:r>
    </w:p>
    <w:p w14:paraId="75F51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569CFC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5F93E1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4732B3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759</w:t>
      </w:r>
    </w:p>
    <w:p w14:paraId="7F1261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759</w:t>
      </w:r>
    </w:p>
    <w:p w14:paraId="7F3EFC5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759</w:t>
      </w:r>
    </w:p>
    <w:p w14:paraId="2E63940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3D31FB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760</w:t>
      </w:r>
    </w:p>
    <w:p w14:paraId="4178F1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760</w:t>
      </w:r>
    </w:p>
    <w:p w14:paraId="57E4C5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760</w:t>
      </w:r>
    </w:p>
    <w:p w14:paraId="7E8005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760</w:t>
      </w:r>
    </w:p>
    <w:p w14:paraId="104E3B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761</w:t>
      </w:r>
    </w:p>
    <w:p w14:paraId="244418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6375C2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762</w:t>
      </w:r>
    </w:p>
    <w:p w14:paraId="37AA2F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46D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762</w:t>
      </w:r>
    </w:p>
    <w:p w14:paraId="544385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763</w:t>
      </w:r>
    </w:p>
    <w:p w14:paraId="3D62E3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763</w:t>
      </w:r>
    </w:p>
    <w:p w14:paraId="15C10F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763</w:t>
      </w:r>
    </w:p>
    <w:p w14:paraId="2A7352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764</w:t>
      </w:r>
    </w:p>
    <w:p w14:paraId="2523BA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764</w:t>
      </w:r>
    </w:p>
    <w:p w14:paraId="66A53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6C7AE1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764</w:t>
      </w:r>
    </w:p>
    <w:p w14:paraId="41399F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764</w:t>
      </w:r>
    </w:p>
    <w:p w14:paraId="5AA9EF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764</w:t>
      </w:r>
    </w:p>
    <w:p w14:paraId="4463A1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764</w:t>
      </w:r>
    </w:p>
    <w:p w14:paraId="3D3344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764</w:t>
      </w:r>
    </w:p>
    <w:p w14:paraId="72D143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765</w:t>
      </w:r>
    </w:p>
    <w:p w14:paraId="6126B2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765</w:t>
      </w:r>
    </w:p>
    <w:p w14:paraId="24926B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765</w:t>
      </w:r>
    </w:p>
    <w:p w14:paraId="202DC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765</w:t>
      </w:r>
    </w:p>
    <w:p w14:paraId="185C32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765</w:t>
      </w:r>
    </w:p>
    <w:p w14:paraId="23FFC9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765</w:t>
      </w:r>
    </w:p>
    <w:p w14:paraId="26D15D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48FDE16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766</w:t>
      </w:r>
    </w:p>
    <w:p w14:paraId="4EBD12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766</w:t>
      </w:r>
    </w:p>
    <w:p w14:paraId="46830E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766</w:t>
      </w:r>
    </w:p>
    <w:p w14:paraId="2CC3DA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70A3EC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767</w:t>
      </w:r>
    </w:p>
    <w:p w14:paraId="5BB69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767</w:t>
      </w:r>
    </w:p>
    <w:p w14:paraId="081E9A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769</w:t>
      </w:r>
    </w:p>
    <w:p w14:paraId="191FBE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769</w:t>
      </w:r>
    </w:p>
    <w:p w14:paraId="71D099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769</w:t>
      </w:r>
    </w:p>
    <w:p w14:paraId="6AAEB6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769</w:t>
      </w:r>
    </w:p>
    <w:p w14:paraId="4B9F0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769</w:t>
      </w:r>
    </w:p>
    <w:p w14:paraId="2E033B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773</w:t>
      </w:r>
    </w:p>
    <w:p w14:paraId="4D114F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2C236D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662C30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48531A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73759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617629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0D1CBC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228223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758F91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FCB56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56B69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356079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11423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0C9A6C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1B4AFB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26A54A2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2E1B7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6F3C94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21367E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3D85FF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58B44BF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17D365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23F44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6C55E4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3632F0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5B434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404CD7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5EF933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1931D5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27D6C41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752D97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711407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287EEE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288D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56BB5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6B9DD7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16044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052DF3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ED0F6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418B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782</w:t>
      </w:r>
    </w:p>
    <w:p w14:paraId="2D1356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9FC09E3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5.45.5.2.2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InventoryReq</w:t>
      </w:r>
      <w:r w:rsidRPr="009F744D">
        <w:rPr>
          <w:noProof/>
          <w:lang w:val="fr-FR"/>
        </w:rPr>
        <w:tab/>
        <w:t>782</w:t>
      </w:r>
    </w:p>
    <w:p w14:paraId="3514203C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5.45.5.2.3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InventoryResp</w:t>
      </w:r>
      <w:r w:rsidRPr="009F744D">
        <w:rPr>
          <w:noProof/>
          <w:lang w:val="fr-FR"/>
        </w:rPr>
        <w:tab/>
        <w:t>782</w:t>
      </w:r>
    </w:p>
    <w:p w14:paraId="60255E4F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5.45.5.2.4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CommandReq</w:t>
      </w:r>
      <w:r w:rsidRPr="009F744D">
        <w:rPr>
          <w:noProof/>
          <w:lang w:val="fr-FR"/>
        </w:rPr>
        <w:tab/>
        <w:t>783</w:t>
      </w:r>
    </w:p>
    <w:p w14:paraId="149FE5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553803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786</w:t>
      </w:r>
    </w:p>
    <w:p w14:paraId="60F70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786</w:t>
      </w:r>
    </w:p>
    <w:p w14:paraId="7F91350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00AD14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0AF972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1EBBF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787</w:t>
      </w:r>
    </w:p>
    <w:p w14:paraId="2C902D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787</w:t>
      </w:r>
    </w:p>
    <w:p w14:paraId="3238CAB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47C60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45A40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574AF2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788</w:t>
      </w:r>
    </w:p>
    <w:p w14:paraId="4870F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3082BEF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22E4E8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42A7A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788</w:t>
      </w:r>
    </w:p>
    <w:p w14:paraId="33FCD5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788</w:t>
      </w:r>
    </w:p>
    <w:p w14:paraId="05A889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789</w:t>
      </w:r>
    </w:p>
    <w:p w14:paraId="2DB451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789</w:t>
      </w:r>
    </w:p>
    <w:p w14:paraId="799589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789</w:t>
      </w:r>
    </w:p>
    <w:p w14:paraId="78CAEA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1B9D6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790</w:t>
      </w:r>
    </w:p>
    <w:p w14:paraId="018BCF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790</w:t>
      </w:r>
    </w:p>
    <w:p w14:paraId="6B9359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791</w:t>
      </w:r>
    </w:p>
    <w:p w14:paraId="0ED3CE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792</w:t>
      </w:r>
    </w:p>
    <w:p w14:paraId="6E99AF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18F548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792</w:t>
      </w:r>
    </w:p>
    <w:p w14:paraId="14DB05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792</w:t>
      </w:r>
    </w:p>
    <w:p w14:paraId="315BB3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796</w:t>
      </w:r>
    </w:p>
    <w:p w14:paraId="260BDC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796</w:t>
      </w:r>
    </w:p>
    <w:p w14:paraId="3012A3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796</w:t>
      </w:r>
    </w:p>
    <w:p w14:paraId="561DD1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796</w:t>
      </w:r>
    </w:p>
    <w:p w14:paraId="510B66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797</w:t>
      </w:r>
    </w:p>
    <w:p w14:paraId="3D5A1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797</w:t>
      </w:r>
    </w:p>
    <w:p w14:paraId="44EDB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797</w:t>
      </w:r>
    </w:p>
    <w:p w14:paraId="6EF6EB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797</w:t>
      </w:r>
    </w:p>
    <w:p w14:paraId="11C46F9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798</w:t>
      </w:r>
    </w:p>
    <w:p w14:paraId="37F974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798</w:t>
      </w:r>
    </w:p>
    <w:p w14:paraId="77F291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799</w:t>
      </w:r>
    </w:p>
    <w:p w14:paraId="2FC46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D21DE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800</w:t>
      </w:r>
    </w:p>
    <w:p w14:paraId="375FEB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801</w:t>
      </w:r>
    </w:p>
    <w:p w14:paraId="75C8FC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801</w:t>
      </w:r>
    </w:p>
    <w:p w14:paraId="3A8056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88BA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801</w:t>
      </w:r>
    </w:p>
    <w:p w14:paraId="507355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801</w:t>
      </w:r>
    </w:p>
    <w:p w14:paraId="7390F1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801</w:t>
      </w:r>
    </w:p>
    <w:p w14:paraId="1A9A7CD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801</w:t>
      </w:r>
    </w:p>
    <w:p w14:paraId="33B496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801</w:t>
      </w:r>
    </w:p>
    <w:p w14:paraId="31FBCEA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802</w:t>
      </w:r>
    </w:p>
    <w:p w14:paraId="2432D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802</w:t>
      </w:r>
    </w:p>
    <w:p w14:paraId="4DE4A76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VFLInference API</w:t>
      </w:r>
      <w:r>
        <w:rPr>
          <w:noProof/>
        </w:rPr>
        <w:tab/>
        <w:t>802</w:t>
      </w:r>
    </w:p>
    <w:p w14:paraId="57F5E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802</w:t>
      </w:r>
    </w:p>
    <w:p w14:paraId="0FE9A7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Resources</w:t>
      </w:r>
      <w:r>
        <w:rPr>
          <w:noProof/>
        </w:rPr>
        <w:tab/>
        <w:t>802</w:t>
      </w:r>
    </w:p>
    <w:p w14:paraId="11CF8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Overview</w:t>
      </w:r>
      <w:r>
        <w:rPr>
          <w:noProof/>
        </w:rPr>
        <w:tab/>
        <w:t>802</w:t>
      </w:r>
    </w:p>
    <w:p w14:paraId="626A7C9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803</w:t>
      </w:r>
    </w:p>
    <w:p w14:paraId="2A3B34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803</w:t>
      </w:r>
    </w:p>
    <w:p w14:paraId="3C5B00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0A275A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804</w:t>
      </w:r>
    </w:p>
    <w:p w14:paraId="22D9C3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805</w:t>
      </w:r>
    </w:p>
    <w:p w14:paraId="172DAC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806</w:t>
      </w:r>
    </w:p>
    <w:p w14:paraId="4E2FB6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806</w:t>
      </w:r>
    </w:p>
    <w:p w14:paraId="17823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806</w:t>
      </w:r>
    </w:p>
    <w:p w14:paraId="795D45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806</w:t>
      </w:r>
    </w:p>
    <w:p w14:paraId="0A4435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811</w:t>
      </w:r>
    </w:p>
    <w:p w14:paraId="75BED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811</w:t>
      </w:r>
    </w:p>
    <w:p w14:paraId="3588FD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Notifications</w:t>
      </w:r>
      <w:r>
        <w:rPr>
          <w:noProof/>
        </w:rPr>
        <w:tab/>
        <w:t>811</w:t>
      </w:r>
    </w:p>
    <w:p w14:paraId="6383B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811</w:t>
      </w:r>
    </w:p>
    <w:p w14:paraId="4FB0B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 Inference Event Notification</w:t>
      </w:r>
      <w:r>
        <w:rPr>
          <w:noProof/>
        </w:rPr>
        <w:tab/>
        <w:t>811</w:t>
      </w:r>
    </w:p>
    <w:p w14:paraId="490460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811</w:t>
      </w:r>
    </w:p>
    <w:p w14:paraId="47E88D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Target URI</w:t>
      </w:r>
      <w:r>
        <w:rPr>
          <w:noProof/>
        </w:rPr>
        <w:tab/>
        <w:t>811</w:t>
      </w:r>
    </w:p>
    <w:p w14:paraId="3F8E49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Operation Definition</w:t>
      </w:r>
      <w:r>
        <w:rPr>
          <w:noProof/>
        </w:rPr>
        <w:tab/>
        <w:t>811</w:t>
      </w:r>
    </w:p>
    <w:p w14:paraId="50B248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Data Model</w:t>
      </w:r>
      <w:r>
        <w:rPr>
          <w:noProof/>
        </w:rPr>
        <w:tab/>
        <w:t>812</w:t>
      </w:r>
    </w:p>
    <w:p w14:paraId="628FF5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812</w:t>
      </w:r>
    </w:p>
    <w:p w14:paraId="47B7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Structured data types</w:t>
      </w:r>
      <w:r>
        <w:rPr>
          <w:noProof/>
        </w:rPr>
        <w:tab/>
        <w:t>813</w:t>
      </w:r>
    </w:p>
    <w:p w14:paraId="730F64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813</w:t>
      </w:r>
    </w:p>
    <w:p w14:paraId="30A191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</w:t>
      </w:r>
      <w:r>
        <w:rPr>
          <w:noProof/>
        </w:rPr>
        <w:tab/>
        <w:t>813</w:t>
      </w:r>
    </w:p>
    <w:p w14:paraId="415F79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VflInferSubPatch</w:t>
      </w:r>
      <w:r>
        <w:rPr>
          <w:noProof/>
        </w:rPr>
        <w:tab/>
        <w:t>814</w:t>
      </w:r>
    </w:p>
    <w:p w14:paraId="06D5B3F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 and enumerations</w:t>
      </w:r>
      <w:r>
        <w:rPr>
          <w:noProof/>
        </w:rPr>
        <w:tab/>
        <w:t>814</w:t>
      </w:r>
    </w:p>
    <w:p w14:paraId="4F660B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814</w:t>
      </w:r>
    </w:p>
    <w:p w14:paraId="18CF83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</w:t>
      </w:r>
      <w:r>
        <w:rPr>
          <w:noProof/>
        </w:rPr>
        <w:tab/>
        <w:t>814</w:t>
      </w:r>
    </w:p>
    <w:p w14:paraId="6BFD10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Used Features</w:t>
      </w:r>
      <w:r>
        <w:rPr>
          <w:noProof/>
        </w:rPr>
        <w:tab/>
        <w:t>814</w:t>
      </w:r>
    </w:p>
    <w:p w14:paraId="667D0B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Error handling</w:t>
      </w:r>
      <w:r>
        <w:rPr>
          <w:noProof/>
        </w:rPr>
        <w:tab/>
        <w:t>814</w:t>
      </w:r>
    </w:p>
    <w:p w14:paraId="662E71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lastRenderedPageBreak/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814</w:t>
      </w:r>
    </w:p>
    <w:p w14:paraId="1EB8E9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Protocol Errors</w:t>
      </w:r>
      <w:r>
        <w:rPr>
          <w:noProof/>
        </w:rPr>
        <w:tab/>
        <w:t>815</w:t>
      </w:r>
    </w:p>
    <w:p w14:paraId="36E09E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Application Errors</w:t>
      </w:r>
      <w:r>
        <w:rPr>
          <w:noProof/>
        </w:rPr>
        <w:tab/>
        <w:t>815</w:t>
      </w:r>
    </w:p>
    <w:p w14:paraId="62258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815</w:t>
      </w:r>
    </w:p>
    <w:p w14:paraId="53F75E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53E7E4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815</w:t>
      </w:r>
    </w:p>
    <w:p w14:paraId="02243A3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815</w:t>
      </w:r>
    </w:p>
    <w:p w14:paraId="42D9F6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815</w:t>
      </w:r>
    </w:p>
    <w:p w14:paraId="3ED7E7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816</w:t>
      </w:r>
    </w:p>
    <w:p w14:paraId="7BD100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816</w:t>
      </w:r>
    </w:p>
    <w:p w14:paraId="1C0A9A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816</w:t>
      </w:r>
    </w:p>
    <w:p w14:paraId="5DD654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817</w:t>
      </w:r>
    </w:p>
    <w:p w14:paraId="027691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817</w:t>
      </w:r>
    </w:p>
    <w:p w14:paraId="19BB5A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817</w:t>
      </w:r>
    </w:p>
    <w:p w14:paraId="438D4B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818</w:t>
      </w:r>
    </w:p>
    <w:p w14:paraId="1E93B00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818</w:t>
      </w:r>
    </w:p>
    <w:p w14:paraId="22D3B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305AE1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819</w:t>
      </w:r>
    </w:p>
    <w:p w14:paraId="297C05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15E0A8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819</w:t>
      </w:r>
    </w:p>
    <w:p w14:paraId="669A2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819</w:t>
      </w:r>
    </w:p>
    <w:p w14:paraId="421098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819</w:t>
      </w:r>
    </w:p>
    <w:p w14:paraId="11B0D8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819</w:t>
      </w:r>
    </w:p>
    <w:p w14:paraId="48672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8C1A5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820</w:t>
      </w:r>
    </w:p>
    <w:p w14:paraId="77F11F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B95CA4">
        <w:rPr>
          <w:rFonts w:eastAsia="DengXian"/>
          <w:noProof/>
        </w:rPr>
        <w:t>.</w:t>
      </w:r>
      <w:r w:rsidRPr="00B95CA4">
        <w:rPr>
          <w:rFonts w:eastAsia="DengXian"/>
          <w:noProof/>
          <w:lang w:eastAsia="zh-CN"/>
        </w:rPr>
        <w:t>5</w:t>
      </w:r>
      <w:r w:rsidRPr="00B95CA4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820</w:t>
      </w:r>
    </w:p>
    <w:p w14:paraId="7844CA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820</w:t>
      </w:r>
    </w:p>
    <w:p w14:paraId="020BE97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820</w:t>
      </w:r>
    </w:p>
    <w:p w14:paraId="1E07AB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820</w:t>
      </w:r>
    </w:p>
    <w:p w14:paraId="275BAA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820</w:t>
      </w:r>
    </w:p>
    <w:p w14:paraId="02A5BD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820</w:t>
      </w:r>
    </w:p>
    <w:p w14:paraId="2B5E613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5EC553C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821</w:t>
      </w:r>
    </w:p>
    <w:p w14:paraId="532CCC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78BC41F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693C1226" w14:textId="0952B40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823</w:t>
      </w:r>
    </w:p>
    <w:p w14:paraId="40911F3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823</w:t>
      </w:r>
    </w:p>
    <w:p w14:paraId="1A681C1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823</w:t>
      </w:r>
    </w:p>
    <w:p w14:paraId="27094E6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835</w:t>
      </w:r>
    </w:p>
    <w:p w14:paraId="2B12A9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837</w:t>
      </w:r>
    </w:p>
    <w:p w14:paraId="06080CA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855</w:t>
      </w:r>
    </w:p>
    <w:p w14:paraId="7DD99E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864</w:t>
      </w:r>
    </w:p>
    <w:p w14:paraId="20AD492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868</w:t>
      </w:r>
    </w:p>
    <w:p w14:paraId="32DB55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874</w:t>
      </w:r>
    </w:p>
    <w:p w14:paraId="235F5F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879</w:t>
      </w:r>
    </w:p>
    <w:p w14:paraId="1CD384F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894</w:t>
      </w:r>
    </w:p>
    <w:p w14:paraId="79A19B7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47D763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901</w:t>
      </w:r>
    </w:p>
    <w:p w14:paraId="2D04A1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903</w:t>
      </w:r>
    </w:p>
    <w:p w14:paraId="25C495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918</w:t>
      </w:r>
    </w:p>
    <w:p w14:paraId="01B2D2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922</w:t>
      </w:r>
    </w:p>
    <w:p w14:paraId="4437DA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930</w:t>
      </w:r>
    </w:p>
    <w:p w14:paraId="2DBBD723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936</w:t>
      </w:r>
    </w:p>
    <w:p w14:paraId="1A39320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940</w:t>
      </w:r>
    </w:p>
    <w:p w14:paraId="1F4222D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951</w:t>
      </w:r>
    </w:p>
    <w:p w14:paraId="473F978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957</w:t>
      </w:r>
    </w:p>
    <w:p w14:paraId="6DA5E951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963</w:t>
      </w:r>
    </w:p>
    <w:p w14:paraId="10F4B44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967</w:t>
      </w:r>
    </w:p>
    <w:p w14:paraId="16B3BD6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972</w:t>
      </w:r>
    </w:p>
    <w:p w14:paraId="08764DE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980</w:t>
      </w:r>
    </w:p>
    <w:p w14:paraId="3D97217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984</w:t>
      </w:r>
    </w:p>
    <w:p w14:paraId="69EC5CF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994</w:t>
      </w:r>
    </w:p>
    <w:p w14:paraId="2BB7AEE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998</w:t>
      </w:r>
    </w:p>
    <w:p w14:paraId="40BC88D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1003</w:t>
      </w:r>
    </w:p>
    <w:p w14:paraId="1BDB56B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1007</w:t>
      </w:r>
    </w:p>
    <w:p w14:paraId="48994D9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1013</w:t>
      </w:r>
    </w:p>
    <w:p w14:paraId="3C4287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1024</w:t>
      </w:r>
    </w:p>
    <w:p w14:paraId="5F5FA2A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1029</w:t>
      </w:r>
    </w:p>
    <w:p w14:paraId="72F0A85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1034</w:t>
      </w:r>
    </w:p>
    <w:p w14:paraId="1576846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1039</w:t>
      </w:r>
    </w:p>
    <w:p w14:paraId="7EC2D7E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1045</w:t>
      </w:r>
    </w:p>
    <w:p w14:paraId="13E1D3B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1050</w:t>
      </w:r>
    </w:p>
    <w:p w14:paraId="59841E2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1055</w:t>
      </w:r>
    </w:p>
    <w:p w14:paraId="3C866024" w14:textId="77777777" w:rsidR="00FE0352" w:rsidRPr="009F744D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lastRenderedPageBreak/>
        <w:t>A.38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CagInfoParamProvision API</w:t>
      </w:r>
      <w:r w:rsidRPr="009F744D">
        <w:rPr>
          <w:noProof/>
          <w:lang w:val="fr-FR"/>
        </w:rPr>
        <w:tab/>
        <w:t>1065</w:t>
      </w:r>
    </w:p>
    <w:p w14:paraId="0A231CF9" w14:textId="77777777" w:rsidR="00FE0352" w:rsidRPr="009F744D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A.39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Void</w:t>
      </w:r>
      <w:r w:rsidRPr="009F744D">
        <w:rPr>
          <w:noProof/>
          <w:lang w:val="fr-FR"/>
        </w:rPr>
        <w:tab/>
        <w:t>1070</w:t>
      </w:r>
    </w:p>
    <w:p w14:paraId="001B326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1070</w:t>
      </w:r>
    </w:p>
    <w:p w14:paraId="2E6991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1075</w:t>
      </w:r>
    </w:p>
    <w:p w14:paraId="22F548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1082</w:t>
      </w:r>
    </w:p>
    <w:p w14:paraId="36FB485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1086</w:t>
      </w:r>
    </w:p>
    <w:p w14:paraId="6113442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1092</w:t>
      </w:r>
    </w:p>
    <w:p w14:paraId="3B2AE4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1097</w:t>
      </w:r>
    </w:p>
    <w:p w14:paraId="7780D29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1103</w:t>
      </w:r>
    </w:p>
    <w:p w14:paraId="241CAE53" w14:textId="541896D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1106</w:t>
      </w:r>
    </w:p>
    <w:p w14:paraId="3F67E25A" w14:textId="7B585F2B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75371B">
        <w:fldChar w:fldCharType="begin"/>
      </w:r>
      <w:r w:rsidR="0075371B">
        <w:instrText xml:space="preserve"> </w:instrText>
      </w:r>
      <w:proofErr w:type="gramStart"/>
      <w:r w:rsidR="0075371B">
        <w:instrText>RD  29522-j</w:instrText>
      </w:r>
      <w:r w:rsidR="005A3C12">
        <w:instrText>5</w:instrText>
      </w:r>
      <w:r w:rsidR="0075371B">
        <w:instrText>0_1_Main-Body_s00_s07.docx</w:instrText>
      </w:r>
      <w:proofErr w:type="gramEnd"/>
      <w:r w:rsidR="0075371B">
        <w:instrText xml:space="preserve">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</w:instrText>
      </w:r>
      <w:r w:rsidR="005A3C12">
        <w:instrText>5</w:instrText>
      </w:r>
      <w:r w:rsidR="0075371B">
        <w:instrText xml:space="preserve">0_2_Annexes_sA_sHistory.docx \f </w:instrText>
      </w:r>
      <w:r w:rsidR="0075371B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2928B" w14:textId="77777777" w:rsidR="0077394D" w:rsidRDefault="0077394D">
      <w:r>
        <w:separator/>
      </w:r>
    </w:p>
  </w:endnote>
  <w:endnote w:type="continuationSeparator" w:id="0">
    <w:p w14:paraId="4D8D2E8A" w14:textId="77777777" w:rsidR="0077394D" w:rsidRDefault="0077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F4E2" w14:textId="77777777" w:rsidR="00FE0352" w:rsidRDefault="00FE0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D554C" w14:textId="77777777" w:rsidR="00FE0352" w:rsidRDefault="00FE0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6CB50" w14:textId="77777777" w:rsidR="00FE0352" w:rsidRDefault="00FE03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457F4" w14:textId="77777777" w:rsidR="0077394D" w:rsidRDefault="0077394D">
      <w:r>
        <w:separator/>
      </w:r>
    </w:p>
  </w:footnote>
  <w:footnote w:type="continuationSeparator" w:id="0">
    <w:p w14:paraId="39034C54" w14:textId="77777777" w:rsidR="0077394D" w:rsidRDefault="0077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5346" w14:textId="77777777" w:rsidR="00FE0352" w:rsidRDefault="00FE0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EC867" w14:textId="77777777" w:rsidR="00FE0352" w:rsidRDefault="00FE03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ED73" w14:textId="77777777" w:rsidR="00FE0352" w:rsidRDefault="00FE03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A7E3" w14:textId="77777777" w:rsidR="00FE0352" w:rsidRPr="003F6DCB" w:rsidRDefault="00FE0352" w:rsidP="00FE035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4C1A36D" w14:textId="764BED45" w:rsidR="00FE0352" w:rsidRDefault="00FE0352" w:rsidP="00FE035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33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2549AEA" w14:textId="27E488ED" w:rsidR="00FE0352" w:rsidRDefault="00FE0352" w:rsidP="00FE03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337">
      <w:rPr>
        <w:rFonts w:ascii="Arial" w:hAnsi="Arial" w:cs="Arial"/>
        <w:b/>
        <w:noProof/>
        <w:sz w:val="18"/>
        <w:szCs w:val="18"/>
      </w:rPr>
      <w:t>3GPP TS 29.522 V19.6.0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152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394D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4D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0337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1F25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43C3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F4EA-2BD6-4CED-95C0-D28D2D78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36</Pages>
  <Words>11092</Words>
  <Characters>63228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74172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3</cp:revision>
  <cp:lastPrinted>2014-03-14T12:41:00Z</cp:lastPrinted>
  <dcterms:created xsi:type="dcterms:W3CDTF">2026-02-24T19:28:00Z</dcterms:created>
  <dcterms:modified xsi:type="dcterms:W3CDTF">2026-02-24T19:29:00Z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