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2252CCCC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r w:rsidR="007F660D">
        <w:rPr>
          <w:noProof w:val="0"/>
        </w:rPr>
        <w:t>2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F660D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7F660D">
        <w:rPr>
          <w:noProof w:val="0"/>
          <w:sz w:val="32"/>
        </w:rPr>
        <w:t>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>Technical Specificatio</w:t>
      </w:r>
      <w:bookmarkStart w:id="1" w:name="_GoBack"/>
      <w:bookmarkEnd w:id="1"/>
      <w:r>
        <w:t xml:space="preserve">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33531737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EF6846E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7F660D">
        <w:rPr>
          <w:sz w:val="18"/>
        </w:rPr>
        <w:t>6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1000CE57" w14:textId="77777777" w:rsidR="00904F9D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904F9D" w:rsidRPr="00727C08">
        <w:rPr>
          <w:noProof/>
          <w:lang w:val="en-US"/>
        </w:rPr>
        <w:t>Foreword</w:t>
      </w:r>
      <w:r w:rsidR="00904F9D">
        <w:rPr>
          <w:noProof/>
        </w:rPr>
        <w:tab/>
        <w:t>32</w:t>
      </w:r>
    </w:p>
    <w:p w14:paraId="09F8A58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22F27E7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BEB4A7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C9494E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0B20CA9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0409D66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08741B4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947E43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060ACEE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7B01AE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A0414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39A4F86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08DB96B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6B319C8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94EF4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4F8976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FD4A5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3BDA44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F8675C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246219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27D2A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76E2858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6B286D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08F1EE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44448A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479D7E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15C9A6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789C20F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18A932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2DF19E2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294CDC9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04B75C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0975DD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09B1D2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5F292B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45F3660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259EC5F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571D1B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12B6B8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06BDD8A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3C2D53C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31F42D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7F70F5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2B93C9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5FA0DE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398AC61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1BDF6D1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9501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1433684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1334AD1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6E1D6E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00FF0E1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53CBCFC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4CEF268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0DA65D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253D6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55C01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55BCD5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484948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3E79C27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60258C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1B8D976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21F5006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4F1DA15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3EC4A29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189D3B1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62F1A8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6BD405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3FE4991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3FD185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3FAAB2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283FCF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3C8C396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6A828A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2D1642D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A0DE9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727C0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12B34AA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0342DC5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370B54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48A98E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BD940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4882739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4F989B3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2C86FAB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514C729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7CD4718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7D1439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0BDFC4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228C1B5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402D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2CFD6C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113F77E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4AE6A15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0CC8861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03CBC62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3B7E157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6F0B73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55F3D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1B429A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7AEC0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626C60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28888AD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1942EA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3725DB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265CF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56CCA83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045DF0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22F01D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70B8A33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659CB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DEB22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708FC6C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56CA96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507A80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01C552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A04A3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F0FF2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51E6D5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1F941D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045A40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5AB2FF4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1FF92D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3560C7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CDFF7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171C17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2BB6DD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21662D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67F8C30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4D5ED9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4AC739E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58054B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5E3EAA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2519FD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7126FF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002DE0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B0D95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337275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05EC2F9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50EB3D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BAAE7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1681D8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0E66FC8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FF288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66C99C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7F5549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05FF1E1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7332A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0ECCD8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4794D60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33E2E63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22A69D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6CF529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143EDE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4AF9C25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AA18A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525B819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B8729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B3D49E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69491FB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3553D3C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6BEF662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5A2E0A1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3345987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FF759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F3C493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66D18A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FBF756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3F0734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126F3A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5021657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2C3ED9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021D933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43A5B45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70373A0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A7796B1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08DCEEC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1EC1000B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6D2B5ED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33E33F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3000EA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2E23D1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2F216F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0CC17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20B5CE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79D0039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C27434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494CB8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1F5E8C6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093C0E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600607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6263CE6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9F313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D43B2E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5933AF2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2ED30D4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71B08F9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1D8276C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31140DD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96468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4C10475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278E42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7A2BD2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593F440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B20B51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0D07F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39A5648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190EE2C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6B1F455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29B4BC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15AD91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3EC3A29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2403F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25BE21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A1C87D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0393E3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5B9044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8A182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771931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C81B8F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37A289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718C057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3BA50D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BD15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19F8AD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742ED6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43D869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6045EE2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5CD4B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FD0434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53B148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5337CE5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1EF49A8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28D917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B6AE0E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3E440BF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38ACB3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EA3767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300594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6119B6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32851DC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37D4F5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FD9FF0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91A2BE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2C130D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203F1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C5B025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6A74A52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17EFDC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7F18B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88A1E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25CEB1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058C4F9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72D688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B3FBA9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46E62B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0716A59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ADAB20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02EC5DC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0D7889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279F0FA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1C273BA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282836E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29D02A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31F447C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037396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46694C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6E674F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0C50394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7CB242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5DA8E7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33C0C51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0556935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655F7E7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1B82AF5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7F8D3A8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680A2C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695BCE0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01FAB9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AA5AC5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10D1DFC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5E8383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765A526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2185F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7C0D39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2264FC7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1736148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10BF75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1C129C3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10FF6AB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31AE5A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08DB86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68CD9D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324616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15B9B6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10A150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78AE6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46A8CD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54EEF0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6D9E8D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6ADA8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7F24EB3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4660A5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04B157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228435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51245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68F9B7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4EF30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5D8AE5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3490471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1E04E61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3CFB25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09E4B94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26A3BF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2F326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7511BEF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44D856A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A81632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10C53C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79AC5E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64BD5D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4FC722D4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259011A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2302306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260889A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3094E2F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AD50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A78ADC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42AFB8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6A4FC1E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10CF2D3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770740F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C5452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79F5400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50A5D31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049EDF2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5DE3F3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0CF893E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374FE09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0E67AD2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3A69FEF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0F672F1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048715C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4D5BF7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5C393C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1AD9A5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2AB75A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5721B94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43CE2C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578F901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3998642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64802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9B18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600085C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0F18555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338FD4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2FDB45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0A0147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E1802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2A1C19F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1CC6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5203E83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7AF13B5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137F120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0CE3C6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93F1CC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2540FE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4968A64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EC048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1A300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255053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59217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208FA1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414556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1C0C8C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2866DFB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DA234E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22D409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3B8B208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636AB7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101628C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D26BFC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1297B6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614F35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6BF45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62D508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21B04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03CB0FB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2025EC9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69F331C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31C98AF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1BE500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3B47348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5B7B9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64551B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3004453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2EE0215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676B5EE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1D2446B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13B8C3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322DFF3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29A5D4C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59E095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17CCC8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62DDCB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487913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7F49A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2DD26B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7C8524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1ACD4BB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50DEDE5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10452D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6DEA2A5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B68171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734A97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0F9016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25C664E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4719A38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DA308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328DA2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7EAF898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2F3AF0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339B7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582E3AF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0099DA6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95C476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542C3E2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4058DCD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2C1DA3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082040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852F9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024A92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01D1C2D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672D25F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A17A1B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07A2D16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0C47340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22A4D1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27FE7D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692040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154A170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566208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9ED60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29949C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DB148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153B94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29C4F6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04389F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B45D1E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10926A1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5BFC4E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796E41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D101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0E3E5A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091D22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DCE340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2AAF951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2CF6657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39EB0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79D533F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0338A3D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2EF23FA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1E80C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4E5D497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BD757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F43E4F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2AB2FB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2F55BAC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6EA24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F94958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6238A60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3245E91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3F0B873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385053B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7CA7F5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528B02D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9F9C2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3DB72A5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36DFAF8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3E5CE3A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0C960D7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738FE7A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2B78F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071AF8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30CABD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6CC9828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09A255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3B440B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2522971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3B0A866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D2D0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B9093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3481BC71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702706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437191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70C9B0A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048B3D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CC440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FF9D3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E3789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639348D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245F3C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4B00BA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20BB3C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49FA2A2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D3056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626EF89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5643B6E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ECBE9D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FD7EDD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49CB7B0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1E3B075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599497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3483F01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449FB61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3E189E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5175B21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2B3F19F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2ED3F63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149A76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04BC102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DC4626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31FF4EF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A858C9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606F201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222E3A9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28B7E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1C7A99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265668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5BE168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7185EF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3A2FCB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68E17D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2434F2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1E56C4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01B3F0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F31120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88D2A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A97E1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5FB3E8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13E8D5D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660B26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26A932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43F1D0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ECFE6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78BA15C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15E374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5204A4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17324B00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7F73F74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1EE1FB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E8279D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4E8814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558F05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ADA625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56FC8E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31FE78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A5D066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2DCB0C6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61A7E9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01A511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4A15EB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2DBC8D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3589300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B042D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A5595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05DF0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ED81A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136C566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E3B02D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78E985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1A694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5EAAD9C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5B707C4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55DA93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5312D2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7A9EBF6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3722E60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0E094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29EB4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2D85A3F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AF01C2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687449A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503A448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666436C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D973A0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727C0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1D9AED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5BA651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1690678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CE04DF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041C68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50F154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5535A3F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05E058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0AAE41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A153E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7C098A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15060C3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240F017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6EB896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3A6B519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4226795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0A6DE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027FD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1924DC4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36228A5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66224D4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4CFBA41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6CD3C80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13AD5FB4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7D3D47D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2F9FFF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BDC655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1289B9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5DE4BE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B788F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4B38F5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631F49D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25FEE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7553760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1DE4B47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69EB96F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0E0C416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0734D5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10DEDB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508AF35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7DA6079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657E85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1C9B3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71F0516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2B700B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0465C15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4EB67CC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9DE6A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74A14E7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6B4CD99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7E43668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AC0C3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50272DD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A162CE8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0FC582A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2732B16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5ECCFA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78B066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2262488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2F849A2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D1A14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3C97C9C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2625839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0836ABC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3467A17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6A94A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27A8C4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0990D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5AAE666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F9CA03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66BA58E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5F1A5B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726EDA0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21AF57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5EBB8C7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5C0833A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41B17A2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50A751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3DF2665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174C4E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576EC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1E6948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4818DA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C87DC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329CDA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75C3AD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6ED5919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123E830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033485A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10F8D5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352FDE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086F97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3C0748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7E65F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60966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1C77D71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3C83AB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225565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41114F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024B8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2BBF15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5CAF4E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4C5288D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5586F7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7CB89C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51600D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6CE6D10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6DED537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44A8650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B38CB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1CE502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894A6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19CCCDA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60F9DC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6C8DF99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1DADDC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31E9F9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78024C3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0B32C4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5A1B4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799A69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C9825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3D800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098FD3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369C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7226F6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BD49DD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6B7C0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526F630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16372E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5DF83E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178672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1BEC79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59FE10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02C123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4682ED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27E319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4E523BB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727C08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43C9B7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2C88991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0F6635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5F1BFB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4F8B343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2A5FD57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98DE14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1307EB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31D453B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399D521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636289A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5646C07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7351E9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86DFE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1EBD4B4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EFDECC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4E72B15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210B39C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6B3ED2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7F9D6F3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55C09BD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926B7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D58DA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4B4B03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72D885A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778CD59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EB3E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0BD3227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3DDD290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87C0BE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79E130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F1EBAA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EC83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5473E02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7C6B10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32766A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03D55FF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BCFC2C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5C7109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777970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08D0E84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516BD0B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3033166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32EE8AE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045305C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0011589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47F92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D160BE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71D467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CA4C1D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AD83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36937A0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52BDB3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52A164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149A99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A11431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346AE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59A90CD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455DE7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3E9635F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23A08B7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6113F69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5E760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285FE6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0217908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5D1170D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0122355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1863DC5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4A08916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45BF10A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4DEF560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1C3FF3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0722D56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5E624E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7C5EDCA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5E44FD7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17BC9A9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398477D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9F54D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42A2EA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7F184DE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272D8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6AE8074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626B2C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448E1D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1AFC2D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576566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680EF12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2045F5E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36F67F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98ACA2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4C7A40B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091275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2426AD2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7ACE38B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5461B19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42E7FA0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86EB8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2AAEB2A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0B08EEF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70C521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5A1F6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4173A03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0BD59A6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C90F4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00075E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35C028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27E5D4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724CDA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19F13F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5725A84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5AB61F2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17D640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1769D0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0E73573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79E6610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162527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2A60B1A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5A8B110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241830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4F1AAF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4DBC1D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44BA67C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3E2B329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1A410F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CFB3A0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5CEEB4D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4C9BF4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15ED36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485D93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48EF59B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1522D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68A5AE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71BA1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39FE3F9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DA9C2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02A69B7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4CA780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0F7692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3E8B23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7AE7DB0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2BCBCBE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445953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31DC8AC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74C4F92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4396B5C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07C8EC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4231A6A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05D32C4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1155C6C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2B7A2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79D74E0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53DA57C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65A43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285A8E2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350D42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58B416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0FCE1B4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0F898E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0C0DCAC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082902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284F943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0FF538A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4D8A32A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49C548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308A3D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4255F1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761D74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62FF4F5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7793D12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7CCCFF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5F7A20C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6B499A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01BD44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5501E5A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44D3912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03748E7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29892F8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0EF1743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6004F6F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398435E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2014D1A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59BB1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8902A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4DCA6A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96C81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02B43D8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57A9E6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2BFB75C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8E2C2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5E4561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26BBA2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76470F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34ED52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7253103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7A1841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727C0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0A5541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03AF0E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DC6B4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7B0EB8E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ED83E3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48D7F5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1FF17BB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727C0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0E2454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22D257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7A80431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2599E85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1C7289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710FDD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08B88BC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20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2AD6CE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DBDA8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00443B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7EA668A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51095F6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6F9CD33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6E5EFF8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4D7DBA4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6B6026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62B9E3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060D38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6DA057F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3B5B316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348285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4DED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E936F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593193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DF65A6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4EF79E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0C8F2A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727C0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6B61B1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1DD8FE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2899D57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309DEB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3570AC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3E94B1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6963155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19377F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012A097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44B99F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203359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6D052D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AAE68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FDAA68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52340B0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3197A79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22043CF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17A3C10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0030CF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6B8AF24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C7DAA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0C12DD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4AD5BD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04E3FCC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3964087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4DA4EE2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B5242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DD61E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0A5B15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6364A0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674F18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6F638CD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591F973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2BF8AA9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7DB530A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B177F2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3F76064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DCEA4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0F1571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44B01A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2E4942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613984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38C65B1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2CA0BBF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2D5811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6AA177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665354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5E525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62D8BA1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2F6887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832B0E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2BB9CE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2333D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52D856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5073586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741278F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03B7CC5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3D26DE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172083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556BCC2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3838E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08FA823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0D61994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7441D57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CA80C0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75E3416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2A52430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30E309C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10FB497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133E7E8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5F89A7A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EF1E05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6037B98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54D44C2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6F7B2AA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320D7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7DF96E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6511D6A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7864CC0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4DF564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5A14789E" w14:textId="77777777" w:rsidR="00904F9D" w:rsidRDefault="00904F9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E641F29" w14:textId="77777777" w:rsidR="00904F9D" w:rsidRDefault="00904F9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420C58F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6EBDB2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7E842F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02283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3710498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06E12ED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7CD9D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7623238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D181B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0DAAB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4004C9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12BE7C7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30BA98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016755D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745487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69E1D8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84B452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AA9A3B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78FA91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3FAEA18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29782AB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020C54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E23C2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2CE0C2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4598A5F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C239C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4D3E1E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63320C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20FAD6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7E7C66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5675A7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6906EDA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49D74E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3EF08E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6434ED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D820CA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612B572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56BB44C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6949E59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52FAFD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01DAD6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435D70B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72BAF82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09CEB3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59C7477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4D0DE1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288144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02296EA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0A8774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0996F9C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7FF8A3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0092C4B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990B75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FD6FD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55D9E54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33CBBC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6BFD11A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669BAC6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7D32D39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21EC74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072C8D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337C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1CFC16B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0DFFA1F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22F4C7B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239E62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0E29B9C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71CA03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6DE312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3B4FC5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E5D31B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584901D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03D940B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4095A17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476080B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5C37AE1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5F1DD9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172C2D1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14CA2E5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2B614D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4EF8248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09EA3F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0106034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EB91AA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7E41552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B6CE3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B70F9C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082C0D3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1D046F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4E37080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303CA02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0D9ED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636C1FA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46080B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3DA4D3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761C7C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7D39804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1FBB2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4FF089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59E807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35723253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79015D6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46A6F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4252A44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7775826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21862E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C9684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256984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5C1B4E0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1E8E50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54AA311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202A513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127B84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2787A5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19DF21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200B468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6B9D7E4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140391A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67F7EF1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2D9B1D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32C82F9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44D6772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72A57E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51E9B68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0E0CC3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1AA360F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08CB2FF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5FB90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4ED5692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6C2FE04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03BCA95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7BA220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3AB8978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699CB0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650E426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6F163D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4333574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23A72AA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5F1C6B4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604BC9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567742C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849AD0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7D7FAC1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25FB258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2EDADCF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1D5CE44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0FAE2F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286B3FF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3582487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6223C81D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1C0DF2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2F3E5E4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06B35B4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29C08C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AD90EB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541559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226658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2610F25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32E8DD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5C0513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49DC3CC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211397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079F262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7F86A7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BDBF3C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70235E2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7E0B23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22211DE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6B8401E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24ABB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481A992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3F712D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73F12F0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06A5940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92BC56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3F40CE7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343E9B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0F1B3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338DDF0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64B2F7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40D373C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0B0E207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7FF65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BF4C9AC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58E9B0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181BDFF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006B061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24D50BD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1C3380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7ECF2AA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CA570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21C8775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22963B1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786695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1280A61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6C715C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53FE72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636C547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4DF05CB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19211D3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266A86D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FC2F6D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558453B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508BB9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1B522B1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3A4C5E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1EE0E72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3510C85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5FE19C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D43623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4D1CF1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6A768EC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614F97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574AA8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7BDBA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34A9B89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6E1A5F4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04C50C8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167DFDF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7A83E62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3121840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6DD3690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271BD0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06DEDC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5448515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564A90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31B6580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3B5AD0A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602F8D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5B116B6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4653498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0439AA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3347EE8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699733C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8A9EE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5A26C7D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CCEAB0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3F84E0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67B597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3C7C147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7F29D89E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036818D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4B8EACA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3B83533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381D6F0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5C3942E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1BC845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D2C7CE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EC1B44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82D6D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11D41DB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185005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66A39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43B62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15483CD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F51C1F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4E8B08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46DACC4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52DB40D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405366C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5A9A9EA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8C48B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727FD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443C740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5E3AF1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165A279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BADFD4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7CDAB82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DD799D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0334C5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1A8069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4B504C1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62836C7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6E5CD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903DCA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443495C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3064074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087924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2A84161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28516F7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572DF7A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1982B03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45ADF83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3E17C9C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31A44D1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072EC3A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2815868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5CD702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3F8A7BD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3EBE01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1A47E65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535D6E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42727EB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3D73B39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1ABE109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088F04B7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71B499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86346C1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539E23C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74CF053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509231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0A9333A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4C310D1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10CF33F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780A89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4759AC6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5637AF8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155AC2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3EBA336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0852CB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6B45EE9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74DE403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0D533EE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4DA0D63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2E46116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51179D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1212555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6460554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5EB35B0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21B71EA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091F34E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0D3E162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21E5B16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3D2F22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4EA10ED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13C4642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70429ED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46D41E7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52A22B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325B62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6D6FB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306C6AE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4A4D814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1A65291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35E6C00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7060E65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50717AB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2C7E64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07D3F3B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938C5D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420B6CB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4B56F35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61C1127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46ED2C6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13CC48F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1F185A1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0444F1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63FE4B2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2D96CC2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0D2391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288323A3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49FAE1BB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38B2A1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37F001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0D6AB53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51B758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01D0A5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3C637D3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4FC801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46F322A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78853E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AAC58B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30D351D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35F7B99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7B9896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7CBC34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4F0F15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10A90A3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3FF8D6CA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4854C6D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775C2C0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2612A65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3483693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30690D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D4D8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4FD425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189DA0D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722F1D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148CDFA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7B6D874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33EC69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0F8C5CF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6D618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2E72667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75D15DD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7C09B19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AEE8F0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4CF2AB2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149DEC2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0979C2AE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1F2E4243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727C08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4CB0CEE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35FDF6C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6AF093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2A4F99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4AB294F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400A1CA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5EFAFB3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5D84CC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4AB4309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7DB9302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447928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7711AD5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7C342CE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78ABD0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727C8A5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2ED41A2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9FB1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504D07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361548A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699220D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2601B11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29F39DE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1FDFC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07D3CE3F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639C065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3AC95C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3EFA13A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1AD2031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05CDF72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499067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43DC473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74A3FC0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5208F2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3C43AEA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0B9088E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42E1A56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6593D1F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72EBA1C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54A9A14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0A9D59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5184C6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6DC16D6D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308FF1E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1D3EDAD8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0F5E5A5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31BCE5E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6CD3D3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7AB14BF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7EBBB0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172B93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293878E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768219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78292AF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5E623F3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7A1EFF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12318E3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122A88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04D328D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33D1890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0883C19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41A6A0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30584AD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463C656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160A58C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25FCFE5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75B6625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0E689E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5746347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3B57C4A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3120D59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53AF23A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00F6913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0E2C8CA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5E1D58BB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26E1F6C2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45C4332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12EB9F1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7441E34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1EB8288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19F79CE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4B4A5BC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7EAF945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30D9DC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0DA513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426A2A3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7DE2FA5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7A9C9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17B51E8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A621F0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414D2988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483F260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39A2389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1F623AEC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167B347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0F97C28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4C0F332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7E292A4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0C4846A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4BCB528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727C0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522ADBE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143810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25BA3F1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751322C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7A29384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1A61DB4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372635F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4FF22D2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18BA65B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41DCFAB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558A30A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3178E356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05B6395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3AC2124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4242E6B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1B99963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6E242AA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7C85E3E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3784B91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79BE36D1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1149F3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D098E3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52A2FCD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51CA00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4D8B6DE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79046B4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399417E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01669B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585F541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5C29249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316E537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708480B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264B358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2E50C99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6C5382D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5AD081FF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0C17FD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0F65575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3DD3984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79853A5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727C08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071D4E4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A5055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46D9DA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2E9045D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6FD4771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4E97E5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4CA12A2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5DDBADE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4FAB618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7CC9D72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6650D6B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46498CE2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0EAE9D9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5BE1258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6769FDFD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6841D17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400D940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63F59E0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60BD1EB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524FD24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5B41F2E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0C10B2AF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77A39579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59AA42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3B70F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50D8A27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21DD9A74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4D7B2B3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9356CA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6195A7F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455AA200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4105B4F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12FC2ED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F9DB00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0F7769D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732440D5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50D82284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0EB0F49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35A478D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01BC68C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340BAB1A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3EAFC90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78BF23E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57D1F88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2D389DE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700D68BF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4D786770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1F251DDD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6DF7698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798030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2DB9438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375FF13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76B6027A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3F89FC4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2BA10B16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5C332129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308BF76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049E7479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4DE701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323DDA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09F4ABC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0A6EE97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5BFFD4A5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008DAA4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55CAA56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5A378BE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1FFEE00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0FE6495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1098305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3982AFF4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65A4E846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026FADF5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11715265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3729D9F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1F15BEB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204175A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0A4B49F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0561F28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19A13447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585F537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5C120DF7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727C08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3BAEA1B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357F7D71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76FC313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43F8EAAA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3F4F53F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6154631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D6A9D6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7E258B20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01573DA5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0AE48F87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7D62E470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</w:t>
      </w:r>
      <w:r w:rsidRPr="00727C0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55E2A372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72A52D4B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45C79121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141774A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62E235EE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1B3BC574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5F12AC62" w14:textId="77777777" w:rsidR="00904F9D" w:rsidRDefault="00904F9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6A6C231C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518BDE82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7DE40C4C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30B8AF1B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38225D1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9597992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18999D7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839FC39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438E006E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39B3611D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31A1779E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1A76B953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7B05F38" w14:textId="77777777" w:rsidR="00904F9D" w:rsidRDefault="00904F9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2441DEC8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727C0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0E0C66AA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0CCB5097" w14:textId="77777777" w:rsidR="00904F9D" w:rsidRDefault="00904F9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6EDF799C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E493DD3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2AD58DB6" w14:textId="77777777" w:rsidR="00904F9D" w:rsidRDefault="00904F9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27C0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DAA529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6A2F2BA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2EAB1D88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7598BF26" w14:textId="77777777" w:rsidR="00904F9D" w:rsidRDefault="00904F9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7FE9FF59" w14:textId="6F25D058" w:rsidR="00904F9D" w:rsidRDefault="00904F9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727C0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4EF604E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F27BAD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42385DB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076F2BFE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4EF756D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01CB25F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697D110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7E02591C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3B2180C8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0F564B0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7C8830BD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0FC2B88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3C2DBBE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418D805A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6C81DFD3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4D748768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27C0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0A7B6E09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3C390D29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73BAB91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D5B36A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0F4C0D85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73AF55E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288017D3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551ED271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1A7C1C4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2654D656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1FAF6A3A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278AE36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16429FF7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14FF8D64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2ADFF3D2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6C99857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58A33A8B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0909C56F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56E7EC1E" w14:textId="77777777" w:rsidR="00904F9D" w:rsidRDefault="00904F9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1A5A2EF7" w14:textId="368F82CE" w:rsidR="00904F9D" w:rsidRDefault="00904F9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10C87B12" w:rsidR="00B163D7" w:rsidRPr="00B163D7" w:rsidRDefault="00195817" w:rsidP="00E250BD">
      <w:r>
        <w:fldChar w:fldCharType="end"/>
      </w:r>
      <w:bookmarkEnd w:id="14"/>
      <w:r w:rsidR="00904F9D">
        <w:fldChar w:fldCharType="begin"/>
      </w:r>
      <w:r w:rsidR="00904F9D">
        <w:instrText xml:space="preserve"> </w:instrText>
      </w:r>
      <w:proofErr w:type="gramStart"/>
      <w:r w:rsidR="00904F9D">
        <w:instrText>RD  29522-ib0_1_Main-Body_s00_s07.docx</w:instrText>
      </w:r>
      <w:proofErr w:type="gramEnd"/>
      <w:r w:rsidR="00904F9D">
        <w:instrText xml:space="preserve"> \f </w:instrText>
      </w:r>
      <w:r w:rsidR="00904F9D">
        <w:fldChar w:fldCharType="end"/>
      </w:r>
      <w:r w:rsidR="00904F9D">
        <w:fldChar w:fldCharType="begin"/>
      </w:r>
      <w:r w:rsidR="00904F9D">
        <w:instrText xml:space="preserve"> RD  29522-ib0_2_Annexes_sA_sHistory.docx \f </w:instrText>
      </w:r>
      <w:r w:rsidR="00904F9D">
        <w:fldChar w:fldCharType="end"/>
      </w:r>
    </w:p>
    <w:sectPr w:rsidR="00B163D7" w:rsidRPr="00B163D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03401" w14:textId="77777777" w:rsidR="00FD3B4F" w:rsidRDefault="00FD3B4F">
      <w:r>
        <w:separator/>
      </w:r>
    </w:p>
  </w:endnote>
  <w:endnote w:type="continuationSeparator" w:id="0">
    <w:p w14:paraId="6414C786" w14:textId="77777777" w:rsidR="00FD3B4F" w:rsidRDefault="00FD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503E0" w14:textId="77777777" w:rsidR="00FD3B4F" w:rsidRDefault="00FD3B4F">
      <w:r>
        <w:separator/>
      </w:r>
    </w:p>
  </w:footnote>
  <w:footnote w:type="continuationSeparator" w:id="0">
    <w:p w14:paraId="758F37E4" w14:textId="77777777" w:rsidR="00FD3B4F" w:rsidRDefault="00FD3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CDD81" w14:textId="77777777" w:rsidR="00904F9D" w:rsidRPr="003F6DCB" w:rsidRDefault="00904F9D" w:rsidP="00904F9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4B5CB04" w14:textId="68234171" w:rsidR="00904F9D" w:rsidRDefault="00904F9D" w:rsidP="00904F9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A9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04DCF31" w14:textId="2AC8E896" w:rsidR="00904F9D" w:rsidRDefault="00904F9D" w:rsidP="00904F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A9D">
      <w:rPr>
        <w:rFonts w:ascii="Arial" w:hAnsi="Arial" w:cs="Arial"/>
        <w:b/>
        <w:noProof/>
        <w:sz w:val="18"/>
        <w:szCs w:val="18"/>
      </w:rPr>
      <w:t>3GPP TS 29.522 V18.12.0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54D8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A9D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5DF0"/>
    <w:rsid w:val="00276CF0"/>
    <w:rsid w:val="00277133"/>
    <w:rsid w:val="0027742B"/>
    <w:rsid w:val="0028161D"/>
    <w:rsid w:val="002818D6"/>
    <w:rsid w:val="0028205D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15A6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12B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60D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4F9D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3B4F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6FC1-D584-4C77-AE01-9635D64A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9101</Words>
  <Characters>51879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</cp:lastModifiedBy>
  <cp:revision>3</cp:revision>
  <cp:lastPrinted>2014-03-14T12:41:00Z</cp:lastPrinted>
  <dcterms:created xsi:type="dcterms:W3CDTF">2026-02-25T09:18:00Z</dcterms:created>
  <dcterms:modified xsi:type="dcterms:W3CDTF">2026-02-25T09:18:00Z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