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B6909C5"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626D6F">
        <w:rPr>
          <w:noProof w:val="0"/>
        </w:rPr>
        <w:t>6</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03</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33690053"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3E3CEA05" w14:textId="6A36BE69" w:rsidR="006910F9" w:rsidRPr="0087733A" w:rsidRDefault="00FD0136" w:rsidP="0087733A">
      <w:pPr>
        <w:pStyle w:val="TT"/>
      </w:pPr>
      <w:r w:rsidRPr="00F9618C">
        <w:br w:type="page"/>
      </w:r>
      <w:bookmarkEnd w:id="2"/>
      <w:r w:rsidRPr="00F9618C">
        <w:lastRenderedPageBreak/>
        <w:t>Contents</w:t>
      </w:r>
      <w:r w:rsidRPr="00F9618C">
        <w:fldChar w:fldCharType="begin" w:fldLock="1"/>
      </w:r>
      <w:r w:rsidRPr="00F9618C">
        <w:instrText xml:space="preserve"> TOC \o "1-9" </w:instrText>
      </w:r>
      <w:r w:rsidRPr="00F9618C">
        <w:fldChar w:fldCharType="separate"/>
      </w:r>
    </w:p>
    <w:p w14:paraId="78D4BE5E" w14:textId="77777777" w:rsidR="006910F9" w:rsidRDefault="006910F9" w:rsidP="007A5014">
      <w:pPr>
        <w:pStyle w:val="TOC1"/>
        <w:ind w:left="0" w:firstLine="0"/>
        <w:rPr>
          <w:rFonts w:asciiTheme="minorHAnsi" w:eastAsiaTheme="minorEastAsia" w:hAnsiTheme="minorHAnsi" w:cstheme="minorBidi"/>
          <w:noProof/>
          <w:kern w:val="2"/>
          <w:sz w:val="24"/>
          <w:szCs w:val="24"/>
          <w:lang w:val="en-SE"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_Toc222991740 \h </w:instrText>
      </w:r>
      <w:r>
        <w:rPr>
          <w:noProof/>
        </w:rPr>
      </w:r>
      <w:r>
        <w:rPr>
          <w:noProof/>
        </w:rPr>
        <w:fldChar w:fldCharType="separate"/>
      </w:r>
      <w:r>
        <w:rPr>
          <w:noProof/>
        </w:rPr>
        <w:t>11</w:t>
      </w:r>
      <w:r>
        <w:rPr>
          <w:noProof/>
        </w:rPr>
        <w:fldChar w:fldCharType="end"/>
      </w:r>
    </w:p>
    <w:p w14:paraId="14982100"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_Toc222991741 \h </w:instrText>
      </w:r>
      <w:r>
        <w:rPr>
          <w:noProof/>
        </w:rPr>
      </w:r>
      <w:r>
        <w:rPr>
          <w:noProof/>
        </w:rPr>
        <w:fldChar w:fldCharType="separate"/>
      </w:r>
      <w:r>
        <w:rPr>
          <w:noProof/>
        </w:rPr>
        <w:t>12</w:t>
      </w:r>
      <w:r>
        <w:rPr>
          <w:noProof/>
        </w:rPr>
        <w:fldChar w:fldCharType="end"/>
      </w:r>
    </w:p>
    <w:p w14:paraId="2B36B26D"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_Toc222991742 \h </w:instrText>
      </w:r>
      <w:r>
        <w:rPr>
          <w:noProof/>
        </w:rPr>
      </w:r>
      <w:r>
        <w:rPr>
          <w:noProof/>
        </w:rPr>
        <w:fldChar w:fldCharType="separate"/>
      </w:r>
      <w:r>
        <w:rPr>
          <w:noProof/>
        </w:rPr>
        <w:t>12</w:t>
      </w:r>
      <w:r>
        <w:rPr>
          <w:noProof/>
        </w:rPr>
        <w:fldChar w:fldCharType="end"/>
      </w:r>
    </w:p>
    <w:p w14:paraId="6C67C6A1"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_Toc222991743 \h </w:instrText>
      </w:r>
      <w:r>
        <w:rPr>
          <w:noProof/>
        </w:rPr>
      </w:r>
      <w:r>
        <w:rPr>
          <w:noProof/>
        </w:rPr>
        <w:fldChar w:fldCharType="separate"/>
      </w:r>
      <w:r>
        <w:rPr>
          <w:noProof/>
        </w:rPr>
        <w:t>14</w:t>
      </w:r>
      <w:r>
        <w:rPr>
          <w:noProof/>
        </w:rPr>
        <w:fldChar w:fldCharType="end"/>
      </w:r>
    </w:p>
    <w:p w14:paraId="643BEFD1"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Definitions</w:t>
      </w:r>
      <w:r>
        <w:rPr>
          <w:noProof/>
        </w:rPr>
        <w:tab/>
      </w:r>
      <w:r>
        <w:rPr>
          <w:noProof/>
        </w:rPr>
        <w:fldChar w:fldCharType="begin"/>
      </w:r>
      <w:r>
        <w:rPr>
          <w:noProof/>
        </w:rPr>
        <w:instrText xml:space="preserve"> PAGEREF _Toc222991744 \h </w:instrText>
      </w:r>
      <w:r>
        <w:rPr>
          <w:noProof/>
        </w:rPr>
      </w:r>
      <w:r>
        <w:rPr>
          <w:noProof/>
        </w:rPr>
        <w:fldChar w:fldCharType="separate"/>
      </w:r>
      <w:r>
        <w:rPr>
          <w:noProof/>
        </w:rPr>
        <w:t>14</w:t>
      </w:r>
      <w:r>
        <w:rPr>
          <w:noProof/>
        </w:rPr>
        <w:fldChar w:fldCharType="end"/>
      </w:r>
    </w:p>
    <w:p w14:paraId="6A6C2354"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_Toc222991745 \h </w:instrText>
      </w:r>
      <w:r>
        <w:rPr>
          <w:noProof/>
        </w:rPr>
      </w:r>
      <w:r>
        <w:rPr>
          <w:noProof/>
        </w:rPr>
        <w:fldChar w:fldCharType="separate"/>
      </w:r>
      <w:r>
        <w:rPr>
          <w:noProof/>
        </w:rPr>
        <w:t>15</w:t>
      </w:r>
      <w:r>
        <w:rPr>
          <w:noProof/>
        </w:rPr>
        <w:fldChar w:fldCharType="end"/>
      </w:r>
    </w:p>
    <w:p w14:paraId="519437C3"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4</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Npcf_PolicyAuthorization Service</w:t>
      </w:r>
      <w:r>
        <w:rPr>
          <w:noProof/>
        </w:rPr>
        <w:tab/>
      </w:r>
      <w:r>
        <w:rPr>
          <w:noProof/>
        </w:rPr>
        <w:fldChar w:fldCharType="begin"/>
      </w:r>
      <w:r>
        <w:rPr>
          <w:noProof/>
        </w:rPr>
        <w:instrText xml:space="preserve"> PAGEREF _Toc222991746 \h </w:instrText>
      </w:r>
      <w:r>
        <w:rPr>
          <w:noProof/>
        </w:rPr>
      </w:r>
      <w:r>
        <w:rPr>
          <w:noProof/>
        </w:rPr>
        <w:fldChar w:fldCharType="separate"/>
      </w:r>
      <w:r>
        <w:rPr>
          <w:noProof/>
        </w:rPr>
        <w:t>16</w:t>
      </w:r>
      <w:r>
        <w:rPr>
          <w:noProof/>
        </w:rPr>
        <w:fldChar w:fldCharType="end"/>
      </w:r>
    </w:p>
    <w:p w14:paraId="3E2C2369"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_Toc222991747 \h </w:instrText>
      </w:r>
      <w:r>
        <w:rPr>
          <w:noProof/>
        </w:rPr>
      </w:r>
      <w:r>
        <w:rPr>
          <w:noProof/>
        </w:rPr>
        <w:fldChar w:fldCharType="separate"/>
      </w:r>
      <w:r>
        <w:rPr>
          <w:noProof/>
        </w:rPr>
        <w:t>16</w:t>
      </w:r>
      <w:r>
        <w:rPr>
          <w:noProof/>
        </w:rPr>
        <w:fldChar w:fldCharType="end"/>
      </w:r>
    </w:p>
    <w:p w14:paraId="3E573861"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_Toc222991748 \h </w:instrText>
      </w:r>
      <w:r>
        <w:rPr>
          <w:noProof/>
        </w:rPr>
      </w:r>
      <w:r>
        <w:rPr>
          <w:noProof/>
        </w:rPr>
        <w:fldChar w:fldCharType="separate"/>
      </w:r>
      <w:r>
        <w:rPr>
          <w:noProof/>
        </w:rPr>
        <w:t>16</w:t>
      </w:r>
      <w:r>
        <w:rPr>
          <w:noProof/>
        </w:rPr>
        <w:fldChar w:fldCharType="end"/>
      </w:r>
    </w:p>
    <w:p w14:paraId="331AB4C9"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_Toc222991749 \h </w:instrText>
      </w:r>
      <w:r>
        <w:rPr>
          <w:noProof/>
        </w:rPr>
      </w:r>
      <w:r>
        <w:rPr>
          <w:noProof/>
        </w:rPr>
        <w:fldChar w:fldCharType="separate"/>
      </w:r>
      <w:r>
        <w:rPr>
          <w:noProof/>
        </w:rPr>
        <w:t>16</w:t>
      </w:r>
      <w:r>
        <w:rPr>
          <w:noProof/>
        </w:rPr>
        <w:fldChar w:fldCharType="end"/>
      </w:r>
    </w:p>
    <w:p w14:paraId="22964ACE"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_Toc222991750 \h </w:instrText>
      </w:r>
      <w:r>
        <w:rPr>
          <w:noProof/>
        </w:rPr>
      </w:r>
      <w:r>
        <w:rPr>
          <w:noProof/>
        </w:rPr>
        <w:fldChar w:fldCharType="separate"/>
      </w:r>
      <w:r>
        <w:rPr>
          <w:noProof/>
        </w:rPr>
        <w:t>17</w:t>
      </w:r>
      <w:r>
        <w:rPr>
          <w:noProof/>
        </w:rPr>
        <w:fldChar w:fldCharType="end"/>
      </w:r>
    </w:p>
    <w:p w14:paraId="7AC074C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_Toc222991751 \h </w:instrText>
      </w:r>
      <w:r>
        <w:rPr>
          <w:noProof/>
        </w:rPr>
      </w:r>
      <w:r>
        <w:rPr>
          <w:noProof/>
        </w:rPr>
        <w:fldChar w:fldCharType="separate"/>
      </w:r>
      <w:r>
        <w:rPr>
          <w:noProof/>
        </w:rPr>
        <w:t>17</w:t>
      </w:r>
      <w:r>
        <w:rPr>
          <w:noProof/>
        </w:rPr>
        <w:fldChar w:fldCharType="end"/>
      </w:r>
    </w:p>
    <w:p w14:paraId="444C31F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NF Service Consumers</w:t>
      </w:r>
      <w:r>
        <w:rPr>
          <w:noProof/>
        </w:rPr>
        <w:tab/>
      </w:r>
      <w:r>
        <w:rPr>
          <w:noProof/>
        </w:rPr>
        <w:fldChar w:fldCharType="begin"/>
      </w:r>
      <w:r>
        <w:rPr>
          <w:noProof/>
        </w:rPr>
        <w:instrText xml:space="preserve"> PAGEREF _Toc222991752 \h </w:instrText>
      </w:r>
      <w:r>
        <w:rPr>
          <w:noProof/>
        </w:rPr>
      </w:r>
      <w:r>
        <w:rPr>
          <w:noProof/>
        </w:rPr>
        <w:fldChar w:fldCharType="separate"/>
      </w:r>
      <w:r>
        <w:rPr>
          <w:noProof/>
        </w:rPr>
        <w:t>18</w:t>
      </w:r>
      <w:r>
        <w:rPr>
          <w:noProof/>
        </w:rPr>
        <w:fldChar w:fldCharType="end"/>
      </w:r>
    </w:p>
    <w:p w14:paraId="3A256B08"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Service Operations</w:t>
      </w:r>
      <w:r>
        <w:rPr>
          <w:noProof/>
        </w:rPr>
        <w:tab/>
      </w:r>
      <w:r>
        <w:rPr>
          <w:noProof/>
        </w:rPr>
        <w:fldChar w:fldCharType="begin"/>
      </w:r>
      <w:r>
        <w:rPr>
          <w:noProof/>
        </w:rPr>
        <w:instrText xml:space="preserve"> PAGEREF _Toc222991753 \h </w:instrText>
      </w:r>
      <w:r>
        <w:rPr>
          <w:noProof/>
        </w:rPr>
      </w:r>
      <w:r>
        <w:rPr>
          <w:noProof/>
        </w:rPr>
        <w:fldChar w:fldCharType="separate"/>
      </w:r>
      <w:r>
        <w:rPr>
          <w:noProof/>
        </w:rPr>
        <w:t>19</w:t>
      </w:r>
      <w:r>
        <w:rPr>
          <w:noProof/>
        </w:rPr>
        <w:fldChar w:fldCharType="end"/>
      </w:r>
    </w:p>
    <w:p w14:paraId="4887E261"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_Toc222991754 \h </w:instrText>
      </w:r>
      <w:r>
        <w:rPr>
          <w:noProof/>
        </w:rPr>
      </w:r>
      <w:r>
        <w:rPr>
          <w:noProof/>
        </w:rPr>
        <w:fldChar w:fldCharType="separate"/>
      </w:r>
      <w:r>
        <w:rPr>
          <w:noProof/>
        </w:rPr>
        <w:t>19</w:t>
      </w:r>
      <w:r>
        <w:rPr>
          <w:noProof/>
        </w:rPr>
        <w:fldChar w:fldCharType="end"/>
      </w:r>
    </w:p>
    <w:p w14:paraId="2004803A"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Npcf_PolicyAuthorization_Create</w:t>
      </w:r>
      <w:r>
        <w:rPr>
          <w:noProof/>
        </w:rPr>
        <w:t xml:space="preserve"> service operation</w:t>
      </w:r>
      <w:r>
        <w:rPr>
          <w:noProof/>
        </w:rPr>
        <w:tab/>
      </w:r>
      <w:r>
        <w:rPr>
          <w:noProof/>
        </w:rPr>
        <w:fldChar w:fldCharType="begin"/>
      </w:r>
      <w:r>
        <w:rPr>
          <w:noProof/>
        </w:rPr>
        <w:instrText xml:space="preserve"> PAGEREF _Toc222991755 \h </w:instrText>
      </w:r>
      <w:r>
        <w:rPr>
          <w:noProof/>
        </w:rPr>
      </w:r>
      <w:r>
        <w:rPr>
          <w:noProof/>
        </w:rPr>
        <w:fldChar w:fldCharType="separate"/>
      </w:r>
      <w:r>
        <w:rPr>
          <w:noProof/>
        </w:rPr>
        <w:t>20</w:t>
      </w:r>
      <w:r>
        <w:rPr>
          <w:noProof/>
        </w:rPr>
        <w:fldChar w:fldCharType="end"/>
      </w:r>
    </w:p>
    <w:p w14:paraId="67B7F48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_Toc222991756 \h </w:instrText>
      </w:r>
      <w:r>
        <w:rPr>
          <w:noProof/>
        </w:rPr>
      </w:r>
      <w:r>
        <w:rPr>
          <w:noProof/>
        </w:rPr>
        <w:fldChar w:fldCharType="separate"/>
      </w:r>
      <w:r>
        <w:rPr>
          <w:noProof/>
        </w:rPr>
        <w:t>20</w:t>
      </w:r>
      <w:r>
        <w:rPr>
          <w:noProof/>
        </w:rPr>
        <w:fldChar w:fldCharType="end"/>
      </w:r>
    </w:p>
    <w:p w14:paraId="172BE4F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w:t>
      </w:r>
      <w:r>
        <w:rPr>
          <w:noProof/>
        </w:rPr>
        <w:tab/>
      </w:r>
      <w:r>
        <w:rPr>
          <w:noProof/>
        </w:rPr>
        <w:fldChar w:fldCharType="begin"/>
      </w:r>
      <w:r>
        <w:rPr>
          <w:noProof/>
        </w:rPr>
        <w:instrText xml:space="preserve"> PAGEREF _Toc222991757 \h </w:instrText>
      </w:r>
      <w:r>
        <w:rPr>
          <w:noProof/>
        </w:rPr>
      </w:r>
      <w:r>
        <w:rPr>
          <w:noProof/>
        </w:rPr>
        <w:fldChar w:fldCharType="separate"/>
      </w:r>
      <w:r>
        <w:rPr>
          <w:noProof/>
        </w:rPr>
        <w:t>21</w:t>
      </w:r>
      <w:r>
        <w:rPr>
          <w:noProof/>
        </w:rPr>
        <w:fldChar w:fldCharType="end"/>
      </w:r>
    </w:p>
    <w:p w14:paraId="09FC75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_Toc222991758 \h </w:instrText>
      </w:r>
      <w:r>
        <w:rPr>
          <w:noProof/>
        </w:rPr>
      </w:r>
      <w:r>
        <w:rPr>
          <w:noProof/>
        </w:rPr>
        <w:fldChar w:fldCharType="separate"/>
      </w:r>
      <w:r>
        <w:rPr>
          <w:noProof/>
        </w:rPr>
        <w:t>27</w:t>
      </w:r>
      <w:r>
        <w:rPr>
          <w:noProof/>
        </w:rPr>
        <w:fldChar w:fldCharType="end"/>
      </w:r>
    </w:p>
    <w:p w14:paraId="3534CD8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w:t>
      </w:r>
      <w:r>
        <w:rPr>
          <w:rFonts w:asciiTheme="minorHAnsi" w:eastAsiaTheme="minorEastAsia" w:hAnsiTheme="minorHAnsi" w:cstheme="minorBidi"/>
          <w:noProof/>
          <w:kern w:val="2"/>
          <w:sz w:val="24"/>
          <w:szCs w:val="24"/>
          <w:lang w:val="en-SE" w:eastAsia="zh-CN"/>
          <w14:ligatures w14:val="standardContextual"/>
        </w:rPr>
        <w:tab/>
      </w:r>
      <w:r>
        <w:rPr>
          <w:noProof/>
        </w:rPr>
        <w:t>Initial Background Data Transfer policy indication</w:t>
      </w:r>
      <w:r>
        <w:rPr>
          <w:noProof/>
        </w:rPr>
        <w:tab/>
      </w:r>
      <w:r>
        <w:rPr>
          <w:noProof/>
        </w:rPr>
        <w:fldChar w:fldCharType="begin"/>
      </w:r>
      <w:r>
        <w:rPr>
          <w:noProof/>
        </w:rPr>
        <w:instrText xml:space="preserve"> PAGEREF _Toc222991759 \h </w:instrText>
      </w:r>
      <w:r>
        <w:rPr>
          <w:noProof/>
        </w:rPr>
      </w:r>
      <w:r>
        <w:rPr>
          <w:noProof/>
        </w:rPr>
        <w:fldChar w:fldCharType="separate"/>
      </w:r>
      <w:r>
        <w:rPr>
          <w:noProof/>
        </w:rPr>
        <w:t>27</w:t>
      </w:r>
      <w:r>
        <w:rPr>
          <w:noProof/>
        </w:rPr>
        <w:fldChar w:fldCharType="end"/>
      </w:r>
    </w:p>
    <w:p w14:paraId="45BD6A9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_Toc222991760 \h </w:instrText>
      </w:r>
      <w:r>
        <w:rPr>
          <w:noProof/>
        </w:rPr>
      </w:r>
      <w:r>
        <w:rPr>
          <w:noProof/>
        </w:rPr>
        <w:fldChar w:fldCharType="separate"/>
      </w:r>
      <w:r>
        <w:rPr>
          <w:noProof/>
        </w:rPr>
        <w:t>27</w:t>
      </w:r>
      <w:r>
        <w:rPr>
          <w:noProof/>
        </w:rPr>
        <w:fldChar w:fldCharType="end"/>
      </w:r>
    </w:p>
    <w:p w14:paraId="0EAF05B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4.2.2.6</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_Toc222991761 \h </w:instrText>
      </w:r>
      <w:r>
        <w:rPr>
          <w:noProof/>
        </w:rPr>
      </w:r>
      <w:r>
        <w:rPr>
          <w:noProof/>
        </w:rPr>
        <w:fldChar w:fldCharType="separate"/>
      </w:r>
      <w:r>
        <w:rPr>
          <w:noProof/>
        </w:rPr>
        <w:t>28</w:t>
      </w:r>
      <w:r>
        <w:rPr>
          <w:noProof/>
        </w:rPr>
        <w:fldChar w:fldCharType="end"/>
      </w:r>
    </w:p>
    <w:p w14:paraId="6B79FAD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4.2.2.7</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Deactivation</w:t>
      </w:r>
      <w:r>
        <w:rPr>
          <w:noProof/>
        </w:rPr>
        <w:tab/>
      </w:r>
      <w:r>
        <w:rPr>
          <w:noProof/>
        </w:rPr>
        <w:fldChar w:fldCharType="begin"/>
      </w:r>
      <w:r>
        <w:rPr>
          <w:noProof/>
        </w:rPr>
        <w:instrText xml:space="preserve"> PAGEREF _Toc222991762 \h </w:instrText>
      </w:r>
      <w:r>
        <w:rPr>
          <w:noProof/>
        </w:rPr>
      </w:r>
      <w:r>
        <w:rPr>
          <w:noProof/>
        </w:rPr>
        <w:fldChar w:fldCharType="separate"/>
      </w:r>
      <w:r>
        <w:rPr>
          <w:noProof/>
        </w:rPr>
        <w:t>29</w:t>
      </w:r>
      <w:r>
        <w:rPr>
          <w:noProof/>
        </w:rPr>
        <w:fldChar w:fldCharType="end"/>
      </w:r>
    </w:p>
    <w:p w14:paraId="419801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routing, service function chaining information and handling of payload headers</w:t>
      </w:r>
      <w:r>
        <w:rPr>
          <w:noProof/>
        </w:rPr>
        <w:tab/>
      </w:r>
      <w:r>
        <w:rPr>
          <w:noProof/>
        </w:rPr>
        <w:fldChar w:fldCharType="begin"/>
      </w:r>
      <w:r>
        <w:rPr>
          <w:noProof/>
        </w:rPr>
        <w:instrText xml:space="preserve"> PAGEREF _Toc222991763 \h </w:instrText>
      </w:r>
      <w:r>
        <w:rPr>
          <w:noProof/>
        </w:rPr>
      </w:r>
      <w:r>
        <w:rPr>
          <w:noProof/>
        </w:rPr>
        <w:fldChar w:fldCharType="separate"/>
      </w:r>
      <w:r>
        <w:rPr>
          <w:noProof/>
        </w:rPr>
        <w:t>29</w:t>
      </w:r>
      <w:r>
        <w:rPr>
          <w:noProof/>
        </w:rPr>
        <w:fldChar w:fldCharType="end"/>
      </w:r>
    </w:p>
    <w:p w14:paraId="7F7ED37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_Toc222991764 \h </w:instrText>
      </w:r>
      <w:r>
        <w:rPr>
          <w:noProof/>
        </w:rPr>
      </w:r>
      <w:r>
        <w:rPr>
          <w:noProof/>
        </w:rPr>
        <w:fldChar w:fldCharType="separate"/>
      </w:r>
      <w:r>
        <w:rPr>
          <w:noProof/>
        </w:rPr>
        <w:t>33</w:t>
      </w:r>
      <w:r>
        <w:rPr>
          <w:noProof/>
        </w:rPr>
        <w:fldChar w:fldCharType="end"/>
      </w:r>
    </w:p>
    <w:p w14:paraId="3F840E2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4.2.2.10</w:t>
      </w:r>
      <w:r>
        <w:rPr>
          <w:rFonts w:asciiTheme="minorHAnsi" w:eastAsiaTheme="minorEastAsia" w:hAnsiTheme="minorHAnsi" w:cstheme="minorBidi"/>
          <w:noProof/>
          <w:kern w:val="2"/>
          <w:sz w:val="24"/>
          <w:szCs w:val="24"/>
          <w:lang w:val="en-SE" w:eastAsia="zh-CN"/>
          <w14:ligatures w14:val="standardContextual"/>
        </w:rPr>
        <w:tab/>
      </w:r>
      <w:r>
        <w:rPr>
          <w:noProof/>
        </w:rPr>
        <w:t>Subscription to resources allocation outcome</w:t>
      </w:r>
      <w:r>
        <w:rPr>
          <w:noProof/>
        </w:rPr>
        <w:tab/>
      </w:r>
      <w:r>
        <w:rPr>
          <w:noProof/>
        </w:rPr>
        <w:fldChar w:fldCharType="begin"/>
      </w:r>
      <w:r>
        <w:rPr>
          <w:noProof/>
        </w:rPr>
        <w:instrText xml:space="preserve"> PAGEREF _Toc222991765 \h </w:instrText>
      </w:r>
      <w:r>
        <w:rPr>
          <w:noProof/>
        </w:rPr>
      </w:r>
      <w:r>
        <w:rPr>
          <w:noProof/>
        </w:rPr>
        <w:fldChar w:fldCharType="separate"/>
      </w:r>
      <w:r>
        <w:rPr>
          <w:noProof/>
        </w:rPr>
        <w:t>33</w:t>
      </w:r>
      <w:r>
        <w:rPr>
          <w:noProof/>
        </w:rPr>
        <w:fldChar w:fldCharType="end"/>
      </w:r>
    </w:p>
    <w:p w14:paraId="4820647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_Toc222991766 \h </w:instrText>
      </w:r>
      <w:r>
        <w:rPr>
          <w:noProof/>
        </w:rPr>
      </w:r>
      <w:r>
        <w:rPr>
          <w:noProof/>
        </w:rPr>
        <w:fldChar w:fldCharType="separate"/>
      </w:r>
      <w:r>
        <w:rPr>
          <w:noProof/>
        </w:rPr>
        <w:t>33</w:t>
      </w:r>
      <w:r>
        <w:rPr>
          <w:noProof/>
        </w:rPr>
        <w:fldChar w:fldCharType="end"/>
      </w:r>
    </w:p>
    <w:p w14:paraId="1DBAB85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4.2.2.12</w:t>
      </w:r>
      <w:r>
        <w:rPr>
          <w:rFonts w:asciiTheme="minorHAnsi" w:eastAsiaTheme="minorEastAsia" w:hAnsiTheme="minorHAnsi" w:cstheme="minorBidi"/>
          <w:noProof/>
          <w:kern w:val="2"/>
          <w:sz w:val="24"/>
          <w:szCs w:val="24"/>
          <w:lang w:val="en-SE" w:eastAsia="zh-CN"/>
          <w14:ligatures w14:val="standardContextual"/>
        </w:rPr>
        <w:tab/>
      </w:r>
      <w:r>
        <w:rPr>
          <w:noProof/>
        </w:rPr>
        <w:t>Invocation of Multimedia Priority Services</w:t>
      </w:r>
      <w:r>
        <w:rPr>
          <w:noProof/>
        </w:rPr>
        <w:tab/>
      </w:r>
      <w:r>
        <w:rPr>
          <w:noProof/>
        </w:rPr>
        <w:fldChar w:fldCharType="begin"/>
      </w:r>
      <w:r>
        <w:rPr>
          <w:noProof/>
        </w:rPr>
        <w:instrText xml:space="preserve"> PAGEREF _Toc222991767 \h </w:instrText>
      </w:r>
      <w:r>
        <w:rPr>
          <w:noProof/>
        </w:rPr>
      </w:r>
      <w:r>
        <w:rPr>
          <w:noProof/>
        </w:rPr>
        <w:fldChar w:fldCharType="separate"/>
      </w:r>
      <w:r>
        <w:rPr>
          <w:noProof/>
        </w:rPr>
        <w:t>33</w:t>
      </w:r>
      <w:r>
        <w:rPr>
          <w:noProof/>
        </w:rPr>
        <w:fldChar w:fldCharType="end"/>
      </w:r>
    </w:p>
    <w:p w14:paraId="1F3FBC27"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4.2.2.12.1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_Toc222991768 \h </w:instrText>
      </w:r>
      <w:r>
        <w:rPr>
          <w:noProof/>
        </w:rPr>
      </w:r>
      <w:r>
        <w:rPr>
          <w:noProof/>
        </w:rPr>
        <w:fldChar w:fldCharType="separate"/>
      </w:r>
      <w:r>
        <w:rPr>
          <w:noProof/>
        </w:rPr>
        <w:t>33</w:t>
      </w:r>
      <w:r>
        <w:rPr>
          <w:noProof/>
        </w:rPr>
        <w:fldChar w:fldCharType="end"/>
      </w:r>
    </w:p>
    <w:p w14:paraId="6B21DB03"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4.2.2.12.2</w:t>
      </w:r>
      <w:r>
        <w:rPr>
          <w:rFonts w:asciiTheme="minorHAnsi" w:eastAsiaTheme="minorEastAsia" w:hAnsiTheme="minorHAnsi" w:cstheme="minorBidi"/>
          <w:noProof/>
          <w:kern w:val="2"/>
          <w:sz w:val="24"/>
          <w:szCs w:val="24"/>
          <w:lang w:val="en-SE" w:eastAsia="zh-CN"/>
          <w14:ligatures w14:val="standardContextual"/>
        </w:rPr>
        <w:tab/>
      </w:r>
      <w:r>
        <w:rPr>
          <w:noProof/>
        </w:rPr>
        <w:t>MPS for DTS</w:t>
      </w:r>
      <w:r>
        <w:rPr>
          <w:noProof/>
        </w:rPr>
        <w:tab/>
      </w:r>
      <w:r>
        <w:rPr>
          <w:noProof/>
        </w:rPr>
        <w:fldChar w:fldCharType="begin"/>
      </w:r>
      <w:r>
        <w:rPr>
          <w:noProof/>
        </w:rPr>
        <w:instrText xml:space="preserve"> PAGEREF _Toc222991769 \h </w:instrText>
      </w:r>
      <w:r>
        <w:rPr>
          <w:noProof/>
        </w:rPr>
      </w:r>
      <w:r>
        <w:rPr>
          <w:noProof/>
        </w:rPr>
        <w:fldChar w:fldCharType="separate"/>
      </w:r>
      <w:r>
        <w:rPr>
          <w:noProof/>
        </w:rPr>
        <w:t>34</w:t>
      </w:r>
      <w:r>
        <w:rPr>
          <w:noProof/>
        </w:rPr>
        <w:fldChar w:fldCharType="end"/>
      </w:r>
    </w:p>
    <w:p w14:paraId="0CDC00CC"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4.2.2.12.3</w:t>
      </w:r>
      <w:r>
        <w:rPr>
          <w:rFonts w:asciiTheme="minorHAnsi" w:eastAsiaTheme="minorEastAsia" w:hAnsiTheme="minorHAnsi" w:cstheme="minorBidi"/>
          <w:noProof/>
          <w:kern w:val="2"/>
          <w:sz w:val="24"/>
          <w:szCs w:val="24"/>
          <w:lang w:val="en-SE" w:eastAsia="zh-CN"/>
          <w14:ligatures w14:val="standardContextual"/>
        </w:rPr>
        <w:tab/>
      </w:r>
      <w:r>
        <w:rPr>
          <w:noProof/>
        </w:rPr>
        <w:t>Provisioning of MPS for DTS signalling flow information</w:t>
      </w:r>
      <w:r>
        <w:rPr>
          <w:noProof/>
        </w:rPr>
        <w:tab/>
      </w:r>
      <w:r>
        <w:rPr>
          <w:noProof/>
        </w:rPr>
        <w:fldChar w:fldCharType="begin"/>
      </w:r>
      <w:r>
        <w:rPr>
          <w:noProof/>
        </w:rPr>
        <w:instrText xml:space="preserve"> PAGEREF _Toc222991770 \h </w:instrText>
      </w:r>
      <w:r>
        <w:rPr>
          <w:noProof/>
        </w:rPr>
      </w:r>
      <w:r>
        <w:rPr>
          <w:noProof/>
        </w:rPr>
        <w:fldChar w:fldCharType="separate"/>
      </w:r>
      <w:r>
        <w:rPr>
          <w:noProof/>
        </w:rPr>
        <w:t>34</w:t>
      </w:r>
      <w:r>
        <w:rPr>
          <w:noProof/>
        </w:rPr>
        <w:fldChar w:fldCharType="end"/>
      </w:r>
    </w:p>
    <w:p w14:paraId="6F174B94"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4.2.2.12.4</w:t>
      </w:r>
      <w:r>
        <w:rPr>
          <w:rFonts w:asciiTheme="minorHAnsi" w:eastAsiaTheme="minorEastAsia" w:hAnsiTheme="minorHAnsi" w:cstheme="minorBidi"/>
          <w:noProof/>
          <w:kern w:val="2"/>
          <w:sz w:val="24"/>
          <w:szCs w:val="24"/>
          <w:lang w:val="en-SE" w:eastAsia="zh-CN"/>
          <w14:ligatures w14:val="standardContextual"/>
        </w:rPr>
        <w:tab/>
      </w:r>
      <w:r>
        <w:rPr>
          <w:noProof/>
        </w:rPr>
        <w:t>Priority for AF Signalling flow for MPS for Messaging</w:t>
      </w:r>
      <w:r>
        <w:rPr>
          <w:noProof/>
        </w:rPr>
        <w:tab/>
      </w:r>
      <w:r>
        <w:rPr>
          <w:noProof/>
        </w:rPr>
        <w:fldChar w:fldCharType="begin"/>
      </w:r>
      <w:r>
        <w:rPr>
          <w:noProof/>
        </w:rPr>
        <w:instrText xml:space="preserve"> PAGEREF _Toc222991771 \h </w:instrText>
      </w:r>
      <w:r>
        <w:rPr>
          <w:noProof/>
        </w:rPr>
      </w:r>
      <w:r>
        <w:rPr>
          <w:noProof/>
        </w:rPr>
        <w:fldChar w:fldCharType="separate"/>
      </w:r>
      <w:r>
        <w:rPr>
          <w:noProof/>
        </w:rPr>
        <w:t>35</w:t>
      </w:r>
      <w:r>
        <w:rPr>
          <w:noProof/>
        </w:rPr>
        <w:fldChar w:fldCharType="end"/>
      </w:r>
    </w:p>
    <w:p w14:paraId="6BBB52D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_Toc222991772 \h </w:instrText>
      </w:r>
      <w:r>
        <w:rPr>
          <w:noProof/>
        </w:rPr>
      </w:r>
      <w:r>
        <w:rPr>
          <w:noProof/>
        </w:rPr>
        <w:fldChar w:fldCharType="separate"/>
      </w:r>
      <w:r>
        <w:rPr>
          <w:noProof/>
        </w:rPr>
        <w:t>36</w:t>
      </w:r>
      <w:r>
        <w:rPr>
          <w:noProof/>
        </w:rPr>
        <w:fldChar w:fldCharType="end"/>
      </w:r>
    </w:p>
    <w:p w14:paraId="0C65050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_Toc222991773 \h </w:instrText>
      </w:r>
      <w:r>
        <w:rPr>
          <w:noProof/>
        </w:rPr>
      </w:r>
      <w:r>
        <w:rPr>
          <w:noProof/>
        </w:rPr>
        <w:fldChar w:fldCharType="separate"/>
      </w:r>
      <w:r>
        <w:rPr>
          <w:noProof/>
        </w:rPr>
        <w:t>36</w:t>
      </w:r>
      <w:r>
        <w:rPr>
          <w:noProof/>
        </w:rPr>
        <w:fldChar w:fldCharType="end"/>
      </w:r>
    </w:p>
    <w:p w14:paraId="1A7F979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4.2.2.15</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service information status</w:t>
      </w:r>
      <w:r>
        <w:rPr>
          <w:noProof/>
        </w:rPr>
        <w:tab/>
      </w:r>
      <w:r>
        <w:rPr>
          <w:noProof/>
        </w:rPr>
        <w:fldChar w:fldCharType="begin"/>
      </w:r>
      <w:r>
        <w:rPr>
          <w:noProof/>
        </w:rPr>
        <w:instrText xml:space="preserve"> PAGEREF _Toc222991774 \h </w:instrText>
      </w:r>
      <w:r>
        <w:rPr>
          <w:noProof/>
        </w:rPr>
      </w:r>
      <w:r>
        <w:rPr>
          <w:noProof/>
        </w:rPr>
        <w:fldChar w:fldCharType="separate"/>
      </w:r>
      <w:r>
        <w:rPr>
          <w:noProof/>
        </w:rPr>
        <w:t>36</w:t>
      </w:r>
      <w:r>
        <w:rPr>
          <w:noProof/>
        </w:rPr>
        <w:fldChar w:fldCharType="end"/>
      </w:r>
    </w:p>
    <w:p w14:paraId="2BE6795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4.2.2.16</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_Toc222991775 \h </w:instrText>
      </w:r>
      <w:r>
        <w:rPr>
          <w:noProof/>
        </w:rPr>
      </w:r>
      <w:r>
        <w:rPr>
          <w:noProof/>
        </w:rPr>
        <w:fldChar w:fldCharType="separate"/>
      </w:r>
      <w:r>
        <w:rPr>
          <w:noProof/>
        </w:rPr>
        <w:t>37</w:t>
      </w:r>
      <w:r>
        <w:rPr>
          <w:noProof/>
        </w:rPr>
        <w:fldChar w:fldCharType="end"/>
      </w:r>
    </w:p>
    <w:p w14:paraId="43C97BA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4.2.2.17</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_Toc222991776 \h </w:instrText>
      </w:r>
      <w:r>
        <w:rPr>
          <w:noProof/>
        </w:rPr>
      </w:r>
      <w:r>
        <w:rPr>
          <w:noProof/>
        </w:rPr>
        <w:fldChar w:fldCharType="separate"/>
      </w:r>
      <w:r>
        <w:rPr>
          <w:noProof/>
        </w:rPr>
        <w:t>37</w:t>
      </w:r>
      <w:r>
        <w:rPr>
          <w:noProof/>
        </w:rPr>
        <w:fldChar w:fldCharType="end"/>
      </w:r>
    </w:p>
    <w:p w14:paraId="239ABF3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4.2.2.18</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traffic</w:t>
      </w:r>
      <w:r>
        <w:rPr>
          <w:noProof/>
        </w:rPr>
        <w:tab/>
      </w:r>
      <w:r>
        <w:rPr>
          <w:noProof/>
        </w:rPr>
        <w:fldChar w:fldCharType="begin"/>
      </w:r>
      <w:r>
        <w:rPr>
          <w:noProof/>
        </w:rPr>
        <w:instrText xml:space="preserve"> PAGEREF _Toc222991777 \h </w:instrText>
      </w:r>
      <w:r>
        <w:rPr>
          <w:noProof/>
        </w:rPr>
      </w:r>
      <w:r>
        <w:rPr>
          <w:noProof/>
        </w:rPr>
        <w:fldChar w:fldCharType="separate"/>
      </w:r>
      <w:r>
        <w:rPr>
          <w:noProof/>
        </w:rPr>
        <w:t>37</w:t>
      </w:r>
      <w:r>
        <w:rPr>
          <w:noProof/>
        </w:rPr>
        <w:fldChar w:fldCharType="end"/>
      </w:r>
    </w:p>
    <w:p w14:paraId="02A593B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4.2.2.19</w:t>
      </w:r>
      <w:r>
        <w:rPr>
          <w:rFonts w:asciiTheme="minorHAnsi" w:eastAsiaTheme="minorEastAsia" w:hAnsiTheme="minorHAnsi" w:cstheme="minorBidi"/>
          <w:noProof/>
          <w:kern w:val="2"/>
          <w:sz w:val="24"/>
          <w:szCs w:val="24"/>
          <w:lang w:val="en-SE" w:eastAsia="zh-CN"/>
          <w14:ligatures w14:val="standardContextual"/>
        </w:rPr>
        <w:tab/>
      </w:r>
      <w:r>
        <w:rPr>
          <w:noProof/>
        </w:rPr>
        <w:t>Invocation of MCPTT</w:t>
      </w:r>
      <w:r>
        <w:rPr>
          <w:noProof/>
        </w:rPr>
        <w:tab/>
      </w:r>
      <w:r>
        <w:rPr>
          <w:noProof/>
        </w:rPr>
        <w:fldChar w:fldCharType="begin"/>
      </w:r>
      <w:r>
        <w:rPr>
          <w:noProof/>
        </w:rPr>
        <w:instrText xml:space="preserve"> PAGEREF _Toc222991778 \h </w:instrText>
      </w:r>
      <w:r>
        <w:rPr>
          <w:noProof/>
        </w:rPr>
      </w:r>
      <w:r>
        <w:rPr>
          <w:noProof/>
        </w:rPr>
        <w:fldChar w:fldCharType="separate"/>
      </w:r>
      <w:r>
        <w:rPr>
          <w:noProof/>
        </w:rPr>
        <w:t>38</w:t>
      </w:r>
      <w:r>
        <w:rPr>
          <w:noProof/>
        </w:rPr>
        <w:fldChar w:fldCharType="end"/>
      </w:r>
    </w:p>
    <w:p w14:paraId="2521AAC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4.2.2.20</w:t>
      </w:r>
      <w:r>
        <w:rPr>
          <w:rFonts w:asciiTheme="minorHAnsi" w:eastAsiaTheme="minorEastAsia" w:hAnsiTheme="minorHAnsi" w:cstheme="minorBidi"/>
          <w:noProof/>
          <w:kern w:val="2"/>
          <w:sz w:val="24"/>
          <w:szCs w:val="24"/>
          <w:lang w:val="en-SE" w:eastAsia="zh-CN"/>
          <w14:ligatures w14:val="standardContextual"/>
        </w:rPr>
        <w:tab/>
      </w:r>
      <w:r>
        <w:rPr>
          <w:noProof/>
        </w:rPr>
        <w:t>Invocation of MCVideo</w:t>
      </w:r>
      <w:r>
        <w:rPr>
          <w:noProof/>
        </w:rPr>
        <w:tab/>
      </w:r>
      <w:r>
        <w:rPr>
          <w:noProof/>
        </w:rPr>
        <w:fldChar w:fldCharType="begin"/>
      </w:r>
      <w:r>
        <w:rPr>
          <w:noProof/>
        </w:rPr>
        <w:instrText xml:space="preserve"> PAGEREF _Toc222991779 \h </w:instrText>
      </w:r>
      <w:r>
        <w:rPr>
          <w:noProof/>
        </w:rPr>
      </w:r>
      <w:r>
        <w:rPr>
          <w:noProof/>
        </w:rPr>
        <w:fldChar w:fldCharType="separate"/>
      </w:r>
      <w:r>
        <w:rPr>
          <w:noProof/>
        </w:rPr>
        <w:t>39</w:t>
      </w:r>
      <w:r>
        <w:rPr>
          <w:noProof/>
        </w:rPr>
        <w:fldChar w:fldCharType="end"/>
      </w:r>
    </w:p>
    <w:p w14:paraId="17A25EF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_Toc222991780 \h </w:instrText>
      </w:r>
      <w:r>
        <w:rPr>
          <w:noProof/>
        </w:rPr>
      </w:r>
      <w:r>
        <w:rPr>
          <w:noProof/>
        </w:rPr>
        <w:fldChar w:fldCharType="separate"/>
      </w:r>
      <w:r>
        <w:rPr>
          <w:noProof/>
        </w:rPr>
        <w:t>39</w:t>
      </w:r>
      <w:r>
        <w:rPr>
          <w:noProof/>
        </w:rPr>
        <w:fldChar w:fldCharType="end"/>
      </w:r>
    </w:p>
    <w:p w14:paraId="4B21975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4.2.2.22</w:t>
      </w:r>
      <w:r>
        <w:rPr>
          <w:rFonts w:asciiTheme="minorHAnsi" w:eastAsiaTheme="minorEastAsia" w:hAnsiTheme="minorHAnsi" w:cstheme="minorBidi"/>
          <w:noProof/>
          <w:kern w:val="2"/>
          <w:sz w:val="24"/>
          <w:szCs w:val="24"/>
          <w:lang w:val="en-SE" w:eastAsia="zh-CN"/>
          <w14:ligatures w14:val="standardContextual"/>
        </w:rPr>
        <w:tab/>
      </w:r>
      <w:r>
        <w:rPr>
          <w:noProof/>
        </w:rPr>
        <w:t>Subscription to Out of Credit notification</w:t>
      </w:r>
      <w:r>
        <w:rPr>
          <w:noProof/>
        </w:rPr>
        <w:tab/>
      </w:r>
      <w:r>
        <w:rPr>
          <w:noProof/>
        </w:rPr>
        <w:fldChar w:fldCharType="begin"/>
      </w:r>
      <w:r>
        <w:rPr>
          <w:noProof/>
        </w:rPr>
        <w:instrText xml:space="preserve"> PAGEREF _Toc222991781 \h </w:instrText>
      </w:r>
      <w:r>
        <w:rPr>
          <w:noProof/>
        </w:rPr>
      </w:r>
      <w:r>
        <w:rPr>
          <w:noProof/>
        </w:rPr>
        <w:fldChar w:fldCharType="separate"/>
      </w:r>
      <w:r>
        <w:rPr>
          <w:noProof/>
        </w:rPr>
        <w:t>39</w:t>
      </w:r>
      <w:r>
        <w:rPr>
          <w:noProof/>
        </w:rPr>
        <w:fldChar w:fldCharType="end"/>
      </w:r>
    </w:p>
    <w:p w14:paraId="62B9047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4.2.2.23</w:t>
      </w:r>
      <w:r>
        <w:rPr>
          <w:rFonts w:asciiTheme="minorHAnsi" w:eastAsiaTheme="minorEastAsia" w:hAnsiTheme="minorHAnsi" w:cstheme="minorBidi"/>
          <w:noProof/>
          <w:kern w:val="2"/>
          <w:sz w:val="24"/>
          <w:szCs w:val="24"/>
          <w:lang w:val="en-SE" w:eastAsia="zh-CN"/>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_Toc222991782 \h </w:instrText>
      </w:r>
      <w:r>
        <w:rPr>
          <w:noProof/>
        </w:rPr>
      </w:r>
      <w:r>
        <w:rPr>
          <w:noProof/>
        </w:rPr>
        <w:fldChar w:fldCharType="separate"/>
      </w:r>
      <w:r>
        <w:rPr>
          <w:noProof/>
        </w:rPr>
        <w:t>40</w:t>
      </w:r>
      <w:r>
        <w:rPr>
          <w:noProof/>
        </w:rPr>
        <w:fldChar w:fldCharType="end"/>
      </w:r>
    </w:p>
    <w:p w14:paraId="6EECDA63"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4.2.2.23.1</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at AF session level</w:t>
      </w:r>
      <w:r>
        <w:rPr>
          <w:noProof/>
        </w:rPr>
        <w:tab/>
      </w:r>
      <w:r>
        <w:rPr>
          <w:noProof/>
        </w:rPr>
        <w:fldChar w:fldCharType="begin"/>
      </w:r>
      <w:r>
        <w:rPr>
          <w:noProof/>
        </w:rPr>
        <w:instrText xml:space="preserve"> PAGEREF _Toc222991783 \h </w:instrText>
      </w:r>
      <w:r>
        <w:rPr>
          <w:noProof/>
        </w:rPr>
      </w:r>
      <w:r>
        <w:rPr>
          <w:noProof/>
        </w:rPr>
        <w:fldChar w:fldCharType="separate"/>
      </w:r>
      <w:r>
        <w:rPr>
          <w:noProof/>
        </w:rPr>
        <w:t>40</w:t>
      </w:r>
      <w:r>
        <w:rPr>
          <w:noProof/>
        </w:rPr>
        <w:fldChar w:fldCharType="end"/>
      </w:r>
    </w:p>
    <w:p w14:paraId="0F82F8A9"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4.2.2.23.2</w:t>
      </w:r>
      <w:r>
        <w:rPr>
          <w:rFonts w:asciiTheme="minorHAnsi" w:eastAsiaTheme="minorEastAsia" w:hAnsiTheme="minorHAnsi" w:cstheme="minorBidi"/>
          <w:noProof/>
          <w:kern w:val="2"/>
          <w:sz w:val="24"/>
          <w:szCs w:val="24"/>
          <w:lang w:val="en-SE" w:eastAsia="zh-CN"/>
          <w14:ligatures w14:val="standardContextual"/>
        </w:rPr>
        <w:tab/>
      </w:r>
      <w:r>
        <w:rPr>
          <w:noProof/>
        </w:rPr>
        <w:t>Subscriptions to QoS Monitoring for one or more service data flow(s)</w:t>
      </w:r>
      <w:r>
        <w:rPr>
          <w:noProof/>
        </w:rPr>
        <w:tab/>
      </w:r>
      <w:r>
        <w:rPr>
          <w:noProof/>
        </w:rPr>
        <w:fldChar w:fldCharType="begin"/>
      </w:r>
      <w:r>
        <w:rPr>
          <w:noProof/>
        </w:rPr>
        <w:instrText xml:space="preserve"> PAGEREF _Toc222991784 \h </w:instrText>
      </w:r>
      <w:r>
        <w:rPr>
          <w:noProof/>
        </w:rPr>
      </w:r>
      <w:r>
        <w:rPr>
          <w:noProof/>
        </w:rPr>
        <w:fldChar w:fldCharType="separate"/>
      </w:r>
      <w:r>
        <w:rPr>
          <w:noProof/>
        </w:rPr>
        <w:t>42</w:t>
      </w:r>
      <w:r>
        <w:rPr>
          <w:noProof/>
        </w:rPr>
        <w:fldChar w:fldCharType="end"/>
      </w:r>
    </w:p>
    <w:p w14:paraId="2E8A261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4.2.2.24</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TSCAI input Information and QoS related data</w:t>
      </w:r>
      <w:r>
        <w:rPr>
          <w:noProof/>
        </w:rPr>
        <w:tab/>
      </w:r>
      <w:r>
        <w:rPr>
          <w:noProof/>
        </w:rPr>
        <w:fldChar w:fldCharType="begin"/>
      </w:r>
      <w:r>
        <w:rPr>
          <w:noProof/>
        </w:rPr>
        <w:instrText xml:space="preserve"> PAGEREF _Toc222991785 \h </w:instrText>
      </w:r>
      <w:r>
        <w:rPr>
          <w:noProof/>
        </w:rPr>
      </w:r>
      <w:r>
        <w:rPr>
          <w:noProof/>
        </w:rPr>
        <w:fldChar w:fldCharType="separate"/>
      </w:r>
      <w:r>
        <w:rPr>
          <w:noProof/>
        </w:rPr>
        <w:t>42</w:t>
      </w:r>
      <w:r>
        <w:rPr>
          <w:noProof/>
        </w:rPr>
        <w:fldChar w:fldCharType="end"/>
      </w:r>
    </w:p>
    <w:p w14:paraId="04E3164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_Toc222991786 \h </w:instrText>
      </w:r>
      <w:r>
        <w:rPr>
          <w:noProof/>
        </w:rPr>
      </w:r>
      <w:r>
        <w:rPr>
          <w:noProof/>
        </w:rPr>
        <w:fldChar w:fldCharType="separate"/>
      </w:r>
      <w:r>
        <w:rPr>
          <w:noProof/>
        </w:rPr>
        <w:t>44</w:t>
      </w:r>
      <w:r>
        <w:rPr>
          <w:noProof/>
        </w:rPr>
        <w:fldChar w:fldCharType="end"/>
      </w:r>
    </w:p>
    <w:p w14:paraId="16DA227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4.2.2.26</w:t>
      </w:r>
      <w:r>
        <w:rPr>
          <w:rFonts w:asciiTheme="minorHAnsi" w:eastAsiaTheme="minorEastAsia" w:hAnsiTheme="minorHAnsi" w:cstheme="minorBidi"/>
          <w:noProof/>
          <w:kern w:val="2"/>
          <w:sz w:val="24"/>
          <w:szCs w:val="24"/>
          <w:lang w:val="en-SE" w:eastAsia="zh-CN"/>
          <w14:ligatures w14:val="standardContextual"/>
        </w:rPr>
        <w:tab/>
      </w:r>
      <w:r>
        <w:rPr>
          <w:noProof/>
        </w:rPr>
        <w:t>Invocation of Mission Critical Services</w:t>
      </w:r>
      <w:r>
        <w:rPr>
          <w:noProof/>
        </w:rPr>
        <w:tab/>
      </w:r>
      <w:r>
        <w:rPr>
          <w:noProof/>
        </w:rPr>
        <w:fldChar w:fldCharType="begin"/>
      </w:r>
      <w:r>
        <w:rPr>
          <w:noProof/>
        </w:rPr>
        <w:instrText xml:space="preserve"> PAGEREF _Toc222991787 \h </w:instrText>
      </w:r>
      <w:r>
        <w:rPr>
          <w:noProof/>
        </w:rPr>
      </w:r>
      <w:r>
        <w:rPr>
          <w:noProof/>
        </w:rPr>
        <w:fldChar w:fldCharType="separate"/>
      </w:r>
      <w:r>
        <w:rPr>
          <w:noProof/>
        </w:rPr>
        <w:t>44</w:t>
      </w:r>
      <w:r>
        <w:rPr>
          <w:noProof/>
        </w:rPr>
        <w:fldChar w:fldCharType="end"/>
      </w:r>
    </w:p>
    <w:p w14:paraId="4969216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4.2.2.27</w:t>
      </w:r>
      <w:r>
        <w:rPr>
          <w:rFonts w:asciiTheme="minorHAnsi" w:eastAsiaTheme="minorEastAsia" w:hAnsiTheme="minorHAnsi" w:cstheme="minorBidi"/>
          <w:noProof/>
          <w:kern w:val="2"/>
          <w:sz w:val="24"/>
          <w:szCs w:val="24"/>
          <w:lang w:val="en-SE" w:eastAsia="zh-CN"/>
          <w14:ligatures w14:val="standardContextual"/>
        </w:rPr>
        <w:tab/>
      </w:r>
      <w:r>
        <w:rPr>
          <w:noProof/>
        </w:rPr>
        <w:t>P-CSCF restoration enhancements</w:t>
      </w:r>
      <w:r>
        <w:rPr>
          <w:noProof/>
        </w:rPr>
        <w:tab/>
      </w:r>
      <w:r>
        <w:rPr>
          <w:noProof/>
        </w:rPr>
        <w:fldChar w:fldCharType="begin"/>
      </w:r>
      <w:r>
        <w:rPr>
          <w:noProof/>
        </w:rPr>
        <w:instrText xml:space="preserve"> PAGEREF _Toc222991788 \h </w:instrText>
      </w:r>
      <w:r>
        <w:rPr>
          <w:noProof/>
        </w:rPr>
      </w:r>
      <w:r>
        <w:rPr>
          <w:noProof/>
        </w:rPr>
        <w:fldChar w:fldCharType="separate"/>
      </w:r>
      <w:r>
        <w:rPr>
          <w:noProof/>
        </w:rPr>
        <w:t>45</w:t>
      </w:r>
      <w:r>
        <w:rPr>
          <w:noProof/>
        </w:rPr>
        <w:fldChar w:fldCharType="end"/>
      </w:r>
    </w:p>
    <w:p w14:paraId="6133FF2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4.2.2.28</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_Toc222991789 \h </w:instrText>
      </w:r>
      <w:r>
        <w:rPr>
          <w:noProof/>
        </w:rPr>
      </w:r>
      <w:r>
        <w:rPr>
          <w:noProof/>
        </w:rPr>
        <w:fldChar w:fldCharType="separate"/>
      </w:r>
      <w:r>
        <w:rPr>
          <w:noProof/>
        </w:rPr>
        <w:t>46</w:t>
      </w:r>
      <w:r>
        <w:rPr>
          <w:noProof/>
        </w:rPr>
        <w:fldChar w:fldCharType="end"/>
      </w:r>
    </w:p>
    <w:p w14:paraId="22D1647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4.2.2.29</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_Toc222991790 \h </w:instrText>
      </w:r>
      <w:r>
        <w:rPr>
          <w:noProof/>
        </w:rPr>
      </w:r>
      <w:r>
        <w:rPr>
          <w:noProof/>
        </w:rPr>
        <w:fldChar w:fldCharType="separate"/>
      </w:r>
      <w:r>
        <w:rPr>
          <w:noProof/>
        </w:rPr>
        <w:t>46</w:t>
      </w:r>
      <w:r>
        <w:rPr>
          <w:noProof/>
        </w:rPr>
        <w:fldChar w:fldCharType="end"/>
      </w:r>
    </w:p>
    <w:p w14:paraId="56084AD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4.2.2.30</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_Toc222991791 \h </w:instrText>
      </w:r>
      <w:r>
        <w:rPr>
          <w:noProof/>
        </w:rPr>
      </w:r>
      <w:r>
        <w:rPr>
          <w:noProof/>
        </w:rPr>
        <w:fldChar w:fldCharType="separate"/>
      </w:r>
      <w:r>
        <w:rPr>
          <w:noProof/>
        </w:rPr>
        <w:t>46</w:t>
      </w:r>
      <w:r>
        <w:rPr>
          <w:noProof/>
        </w:rPr>
        <w:fldChar w:fldCharType="end"/>
      </w:r>
    </w:p>
    <w:p w14:paraId="172C5F5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_Toc222991792 \h </w:instrText>
      </w:r>
      <w:r>
        <w:rPr>
          <w:noProof/>
        </w:rPr>
      </w:r>
      <w:r>
        <w:rPr>
          <w:noProof/>
        </w:rPr>
        <w:fldChar w:fldCharType="separate"/>
      </w:r>
      <w:r>
        <w:rPr>
          <w:noProof/>
        </w:rPr>
        <w:t>46</w:t>
      </w:r>
      <w:r>
        <w:rPr>
          <w:noProof/>
        </w:rPr>
        <w:fldChar w:fldCharType="end"/>
      </w:r>
    </w:p>
    <w:p w14:paraId="1C51834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4.2.2.32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required QoS information</w:t>
      </w:r>
      <w:r>
        <w:rPr>
          <w:noProof/>
        </w:rPr>
        <w:tab/>
      </w:r>
      <w:r>
        <w:rPr>
          <w:noProof/>
        </w:rPr>
        <w:fldChar w:fldCharType="begin"/>
      </w:r>
      <w:r>
        <w:rPr>
          <w:noProof/>
        </w:rPr>
        <w:instrText xml:space="preserve"> PAGEREF _Toc222991793 \h </w:instrText>
      </w:r>
      <w:r>
        <w:rPr>
          <w:noProof/>
        </w:rPr>
      </w:r>
      <w:r>
        <w:rPr>
          <w:noProof/>
        </w:rPr>
        <w:fldChar w:fldCharType="separate"/>
      </w:r>
      <w:r>
        <w:rPr>
          <w:noProof/>
        </w:rPr>
        <w:t>46</w:t>
      </w:r>
      <w:r>
        <w:rPr>
          <w:noProof/>
        </w:rPr>
        <w:fldChar w:fldCharType="end"/>
      </w:r>
    </w:p>
    <w:p w14:paraId="7E257D3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4.2.2.33</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_Toc222991794 \h </w:instrText>
      </w:r>
      <w:r>
        <w:rPr>
          <w:noProof/>
        </w:rPr>
      </w:r>
      <w:r>
        <w:rPr>
          <w:noProof/>
        </w:rPr>
        <w:fldChar w:fldCharType="separate"/>
      </w:r>
      <w:r>
        <w:rPr>
          <w:noProof/>
        </w:rPr>
        <w:t>47</w:t>
      </w:r>
      <w:r>
        <w:rPr>
          <w:noProof/>
        </w:rPr>
        <w:fldChar w:fldCharType="end"/>
      </w:r>
    </w:p>
    <w:p w14:paraId="7F4101E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4.2.2.34</w:t>
      </w:r>
      <w:r>
        <w:rPr>
          <w:rFonts w:asciiTheme="minorHAnsi" w:eastAsiaTheme="minorEastAsia" w:hAnsiTheme="minorHAnsi" w:cstheme="minorBidi"/>
          <w:noProof/>
          <w:kern w:val="2"/>
          <w:sz w:val="24"/>
          <w:szCs w:val="24"/>
          <w:lang w:val="en-SE" w:eastAsia="zh-CN"/>
          <w14:ligatures w14:val="standardContextual"/>
        </w:rPr>
        <w:tab/>
      </w:r>
      <w:r>
        <w:rPr>
          <w:noProof/>
        </w:rPr>
        <w:t>Subscription to Reallocation of Credit notification</w:t>
      </w:r>
      <w:r>
        <w:rPr>
          <w:noProof/>
        </w:rPr>
        <w:tab/>
      </w:r>
      <w:r>
        <w:rPr>
          <w:noProof/>
        </w:rPr>
        <w:fldChar w:fldCharType="begin"/>
      </w:r>
      <w:r>
        <w:rPr>
          <w:noProof/>
        </w:rPr>
        <w:instrText xml:space="preserve"> PAGEREF _Toc222991795 \h </w:instrText>
      </w:r>
      <w:r>
        <w:rPr>
          <w:noProof/>
        </w:rPr>
      </w:r>
      <w:r>
        <w:rPr>
          <w:noProof/>
        </w:rPr>
        <w:fldChar w:fldCharType="separate"/>
      </w:r>
      <w:r>
        <w:rPr>
          <w:noProof/>
        </w:rPr>
        <w:t>47</w:t>
      </w:r>
      <w:r>
        <w:rPr>
          <w:noProof/>
        </w:rPr>
        <w:fldChar w:fldCharType="end"/>
      </w:r>
    </w:p>
    <w:p w14:paraId="7BF265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4.2.2.35</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_Toc222991796 \h </w:instrText>
      </w:r>
      <w:r>
        <w:rPr>
          <w:noProof/>
        </w:rPr>
      </w:r>
      <w:r>
        <w:rPr>
          <w:noProof/>
        </w:rPr>
        <w:fldChar w:fldCharType="separate"/>
      </w:r>
      <w:r>
        <w:rPr>
          <w:noProof/>
        </w:rPr>
        <w:t>47</w:t>
      </w:r>
      <w:r>
        <w:rPr>
          <w:noProof/>
        </w:rPr>
        <w:fldChar w:fldCharType="end"/>
      </w:r>
    </w:p>
    <w:p w14:paraId="1D1DE8E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_Toc222991797 \h </w:instrText>
      </w:r>
      <w:r>
        <w:rPr>
          <w:noProof/>
        </w:rPr>
      </w:r>
      <w:r>
        <w:rPr>
          <w:noProof/>
        </w:rPr>
        <w:fldChar w:fldCharType="separate"/>
      </w:r>
      <w:r>
        <w:rPr>
          <w:noProof/>
        </w:rPr>
        <w:t>48</w:t>
      </w:r>
      <w:r>
        <w:rPr>
          <w:noProof/>
        </w:rPr>
        <w:fldChar w:fldCharType="end"/>
      </w:r>
    </w:p>
    <w:p w14:paraId="1F7D620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4.2.2.37</w:t>
      </w:r>
      <w:r>
        <w:rPr>
          <w:rFonts w:asciiTheme="minorHAnsi" w:eastAsiaTheme="minorEastAsia" w:hAnsiTheme="minorHAnsi" w:cstheme="minorBidi"/>
          <w:noProof/>
          <w:kern w:val="2"/>
          <w:sz w:val="24"/>
          <w:szCs w:val="24"/>
          <w:lang w:val="en-SE" w:eastAsia="zh-CN"/>
          <w14:ligatures w14:val="standardContextual"/>
        </w:rPr>
        <w:tab/>
      </w:r>
      <w:r>
        <w:rPr>
          <w:noProof/>
        </w:rPr>
        <w:t>Provisioning of multi-modal services</w:t>
      </w:r>
      <w:r>
        <w:rPr>
          <w:noProof/>
        </w:rPr>
        <w:tab/>
      </w:r>
      <w:r>
        <w:rPr>
          <w:noProof/>
        </w:rPr>
        <w:fldChar w:fldCharType="begin"/>
      </w:r>
      <w:r>
        <w:rPr>
          <w:noProof/>
        </w:rPr>
        <w:instrText xml:space="preserve"> PAGEREF _Toc222991798 \h </w:instrText>
      </w:r>
      <w:r>
        <w:rPr>
          <w:noProof/>
        </w:rPr>
      </w:r>
      <w:r>
        <w:rPr>
          <w:noProof/>
        </w:rPr>
        <w:fldChar w:fldCharType="separate"/>
      </w:r>
      <w:r>
        <w:rPr>
          <w:noProof/>
        </w:rPr>
        <w:t>48</w:t>
      </w:r>
      <w:r>
        <w:rPr>
          <w:noProof/>
        </w:rPr>
        <w:fldChar w:fldCharType="end"/>
      </w:r>
    </w:p>
    <w:p w14:paraId="28276F0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4.2.2.38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_Toc222991799 \h </w:instrText>
      </w:r>
      <w:r>
        <w:rPr>
          <w:noProof/>
        </w:rPr>
      </w:r>
      <w:r>
        <w:rPr>
          <w:noProof/>
        </w:rPr>
        <w:fldChar w:fldCharType="separate"/>
      </w:r>
      <w:r>
        <w:rPr>
          <w:noProof/>
        </w:rPr>
        <w:t>49</w:t>
      </w:r>
      <w:r>
        <w:rPr>
          <w:noProof/>
        </w:rPr>
        <w:fldChar w:fldCharType="end"/>
      </w:r>
    </w:p>
    <w:p w14:paraId="0BDB456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_Toc222991800 \h </w:instrText>
      </w:r>
      <w:r>
        <w:rPr>
          <w:noProof/>
        </w:rPr>
      </w:r>
      <w:r>
        <w:rPr>
          <w:noProof/>
        </w:rPr>
        <w:fldChar w:fldCharType="separate"/>
      </w:r>
      <w:r>
        <w:rPr>
          <w:noProof/>
        </w:rPr>
        <w:t>49</w:t>
      </w:r>
      <w:r>
        <w:rPr>
          <w:noProof/>
        </w:rPr>
        <w:fldChar w:fldCharType="end"/>
      </w:r>
    </w:p>
    <w:p w14:paraId="7601219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4.2.2.40</w:t>
      </w:r>
      <w:r>
        <w:rPr>
          <w:rFonts w:asciiTheme="minorHAnsi" w:eastAsiaTheme="minorEastAsia" w:hAnsiTheme="minorHAnsi" w:cstheme="minorBidi"/>
          <w:noProof/>
          <w:kern w:val="2"/>
          <w:sz w:val="24"/>
          <w:szCs w:val="24"/>
          <w:lang w:val="en-SE" w:eastAsia="zh-CN"/>
          <w14:ligatures w14:val="standardContextual"/>
        </w:rPr>
        <w:tab/>
      </w:r>
      <w:r>
        <w:rPr>
          <w:noProof/>
        </w:rPr>
        <w:t>Subscription to BAT offset notification</w:t>
      </w:r>
      <w:r>
        <w:rPr>
          <w:noProof/>
        </w:rPr>
        <w:tab/>
      </w:r>
      <w:r>
        <w:rPr>
          <w:noProof/>
        </w:rPr>
        <w:fldChar w:fldCharType="begin"/>
      </w:r>
      <w:r>
        <w:rPr>
          <w:noProof/>
        </w:rPr>
        <w:instrText xml:space="preserve"> PAGEREF _Toc222991801 \h </w:instrText>
      </w:r>
      <w:r>
        <w:rPr>
          <w:noProof/>
        </w:rPr>
      </w:r>
      <w:r>
        <w:rPr>
          <w:noProof/>
        </w:rPr>
        <w:fldChar w:fldCharType="separate"/>
      </w:r>
      <w:r>
        <w:rPr>
          <w:noProof/>
        </w:rPr>
        <w:t>50</w:t>
      </w:r>
      <w:r>
        <w:rPr>
          <w:noProof/>
        </w:rPr>
        <w:fldChar w:fldCharType="end"/>
      </w:r>
    </w:p>
    <w:p w14:paraId="2472235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Packet Delay Variation monitoring</w:t>
      </w:r>
      <w:r>
        <w:rPr>
          <w:noProof/>
        </w:rPr>
        <w:tab/>
      </w:r>
      <w:r>
        <w:rPr>
          <w:noProof/>
        </w:rPr>
        <w:fldChar w:fldCharType="begin"/>
      </w:r>
      <w:r>
        <w:rPr>
          <w:noProof/>
        </w:rPr>
        <w:instrText xml:space="preserve"> PAGEREF _Toc222991802 \h </w:instrText>
      </w:r>
      <w:r>
        <w:rPr>
          <w:noProof/>
        </w:rPr>
      </w:r>
      <w:r>
        <w:rPr>
          <w:noProof/>
        </w:rPr>
        <w:fldChar w:fldCharType="separate"/>
      </w:r>
      <w:r>
        <w:rPr>
          <w:noProof/>
        </w:rPr>
        <w:t>50</w:t>
      </w:r>
      <w:r>
        <w:rPr>
          <w:noProof/>
        </w:rPr>
        <w:fldChar w:fldCharType="end"/>
      </w:r>
    </w:p>
    <w:p w14:paraId="49C20B0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traffic information for UE power saving management</w:t>
      </w:r>
      <w:r>
        <w:rPr>
          <w:noProof/>
        </w:rPr>
        <w:tab/>
      </w:r>
      <w:r>
        <w:rPr>
          <w:noProof/>
        </w:rPr>
        <w:fldChar w:fldCharType="begin"/>
      </w:r>
      <w:r>
        <w:rPr>
          <w:noProof/>
        </w:rPr>
        <w:instrText xml:space="preserve"> PAGEREF _Toc222991803 \h </w:instrText>
      </w:r>
      <w:r>
        <w:rPr>
          <w:noProof/>
        </w:rPr>
      </w:r>
      <w:r>
        <w:rPr>
          <w:noProof/>
        </w:rPr>
        <w:fldChar w:fldCharType="separate"/>
      </w:r>
      <w:r>
        <w:rPr>
          <w:noProof/>
        </w:rPr>
        <w:t>51</w:t>
      </w:r>
      <w:r>
        <w:rPr>
          <w:noProof/>
        </w:rPr>
        <w:fldChar w:fldCharType="end"/>
      </w:r>
    </w:p>
    <w:p w14:paraId="342E109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4.2.2.43</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_Toc222991804 \h </w:instrText>
      </w:r>
      <w:r>
        <w:rPr>
          <w:noProof/>
        </w:rPr>
      </w:r>
      <w:r>
        <w:rPr>
          <w:noProof/>
        </w:rPr>
        <w:fldChar w:fldCharType="separate"/>
      </w:r>
      <w:r>
        <w:rPr>
          <w:noProof/>
        </w:rPr>
        <w:t>51</w:t>
      </w:r>
      <w:r>
        <w:rPr>
          <w:noProof/>
        </w:rPr>
        <w:fldChar w:fldCharType="end"/>
      </w:r>
    </w:p>
    <w:p w14:paraId="664047A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val="en-SE" w:eastAsia="zh-CN"/>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_Toc222991805 \h </w:instrText>
      </w:r>
      <w:r>
        <w:rPr>
          <w:noProof/>
        </w:rPr>
      </w:r>
      <w:r>
        <w:rPr>
          <w:noProof/>
        </w:rPr>
        <w:fldChar w:fldCharType="separate"/>
      </w:r>
      <w:r>
        <w:rPr>
          <w:noProof/>
        </w:rPr>
        <w:t>52</w:t>
      </w:r>
      <w:r>
        <w:rPr>
          <w:noProof/>
        </w:rPr>
        <w:fldChar w:fldCharType="end"/>
      </w:r>
    </w:p>
    <w:p w14:paraId="4B09ABB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4.2.2.45</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QoS timing information</w:t>
      </w:r>
      <w:r>
        <w:rPr>
          <w:noProof/>
        </w:rPr>
        <w:tab/>
      </w:r>
      <w:r>
        <w:rPr>
          <w:noProof/>
        </w:rPr>
        <w:fldChar w:fldCharType="begin"/>
      </w:r>
      <w:r>
        <w:rPr>
          <w:noProof/>
        </w:rPr>
        <w:instrText xml:space="preserve"> PAGEREF _Toc222991806 \h </w:instrText>
      </w:r>
      <w:r>
        <w:rPr>
          <w:noProof/>
        </w:rPr>
      </w:r>
      <w:r>
        <w:rPr>
          <w:noProof/>
        </w:rPr>
        <w:fldChar w:fldCharType="separate"/>
      </w:r>
      <w:r>
        <w:rPr>
          <w:noProof/>
        </w:rPr>
        <w:t>53</w:t>
      </w:r>
      <w:r>
        <w:rPr>
          <w:noProof/>
        </w:rPr>
        <w:fldChar w:fldCharType="end"/>
      </w:r>
    </w:p>
    <w:p w14:paraId="4D0E0B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4.2.2.46</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_Toc222991807 \h </w:instrText>
      </w:r>
      <w:r>
        <w:rPr>
          <w:noProof/>
        </w:rPr>
      </w:r>
      <w:r>
        <w:rPr>
          <w:noProof/>
        </w:rPr>
        <w:fldChar w:fldCharType="separate"/>
      </w:r>
      <w:r>
        <w:rPr>
          <w:noProof/>
        </w:rPr>
        <w:t>53</w:t>
      </w:r>
      <w:r>
        <w:rPr>
          <w:noProof/>
        </w:rPr>
        <w:fldChar w:fldCharType="end"/>
      </w:r>
    </w:p>
    <w:p w14:paraId="2EDC6D9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4.2.2.47</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(S)RTP Multiplexed Media Identification Information</w:t>
      </w:r>
      <w:r>
        <w:rPr>
          <w:noProof/>
        </w:rPr>
        <w:tab/>
      </w:r>
      <w:r>
        <w:rPr>
          <w:noProof/>
        </w:rPr>
        <w:fldChar w:fldCharType="begin"/>
      </w:r>
      <w:r>
        <w:rPr>
          <w:noProof/>
        </w:rPr>
        <w:instrText xml:space="preserve"> PAGEREF _Toc222991808 \h </w:instrText>
      </w:r>
      <w:r>
        <w:rPr>
          <w:noProof/>
        </w:rPr>
      </w:r>
      <w:r>
        <w:rPr>
          <w:noProof/>
        </w:rPr>
        <w:fldChar w:fldCharType="separate"/>
      </w:r>
      <w:r>
        <w:rPr>
          <w:noProof/>
        </w:rPr>
        <w:t>54</w:t>
      </w:r>
      <w:r>
        <w:rPr>
          <w:noProof/>
        </w:rPr>
        <w:fldChar w:fldCharType="end"/>
      </w:r>
    </w:p>
    <w:p w14:paraId="596615B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4.2.2.48</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dynamically changing traffic characteristics</w:t>
      </w:r>
      <w:r>
        <w:rPr>
          <w:noProof/>
        </w:rPr>
        <w:tab/>
      </w:r>
      <w:r>
        <w:rPr>
          <w:noProof/>
        </w:rPr>
        <w:fldChar w:fldCharType="begin"/>
      </w:r>
      <w:r>
        <w:rPr>
          <w:noProof/>
        </w:rPr>
        <w:instrText xml:space="preserve"> PAGEREF _Toc222991809 \h </w:instrText>
      </w:r>
      <w:r>
        <w:rPr>
          <w:noProof/>
        </w:rPr>
      </w:r>
      <w:r>
        <w:rPr>
          <w:noProof/>
        </w:rPr>
        <w:fldChar w:fldCharType="separate"/>
      </w:r>
      <w:r>
        <w:rPr>
          <w:noProof/>
        </w:rPr>
        <w:t>54</w:t>
      </w:r>
      <w:r>
        <w:rPr>
          <w:noProof/>
        </w:rPr>
        <w:fldChar w:fldCharType="end"/>
      </w:r>
    </w:p>
    <w:p w14:paraId="3C5D27F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4.2.2.49</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deliver media related information for encrypted traffic</w:t>
      </w:r>
      <w:r>
        <w:rPr>
          <w:noProof/>
        </w:rPr>
        <w:tab/>
      </w:r>
      <w:r>
        <w:rPr>
          <w:noProof/>
        </w:rPr>
        <w:fldChar w:fldCharType="begin"/>
      </w:r>
      <w:r>
        <w:rPr>
          <w:noProof/>
        </w:rPr>
        <w:instrText xml:space="preserve"> PAGEREF _Toc222991810 \h </w:instrText>
      </w:r>
      <w:r>
        <w:rPr>
          <w:noProof/>
        </w:rPr>
      </w:r>
      <w:r>
        <w:rPr>
          <w:noProof/>
        </w:rPr>
        <w:fldChar w:fldCharType="separate"/>
      </w:r>
      <w:r>
        <w:rPr>
          <w:noProof/>
        </w:rPr>
        <w:t>55</w:t>
      </w:r>
      <w:r>
        <w:rPr>
          <w:noProof/>
        </w:rPr>
        <w:fldChar w:fldCharType="end"/>
      </w:r>
    </w:p>
    <w:p w14:paraId="5CD1FD1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4.2.2.50</w:t>
      </w:r>
      <w:r>
        <w:rPr>
          <w:rFonts w:asciiTheme="minorHAnsi" w:eastAsiaTheme="minorEastAsia" w:hAnsiTheme="minorHAnsi" w:cstheme="minorBidi"/>
          <w:noProof/>
          <w:kern w:val="2"/>
          <w:sz w:val="24"/>
          <w:szCs w:val="24"/>
          <w:lang w:val="en-SE" w:eastAsia="zh-CN"/>
          <w14:ligatures w14:val="standardContextual"/>
        </w:rPr>
        <w:tab/>
      </w:r>
      <w:r>
        <w:rPr>
          <w:noProof/>
        </w:rPr>
        <w:t>Subscription to Data Rate Limitation Information reporting</w:t>
      </w:r>
      <w:r>
        <w:rPr>
          <w:noProof/>
        </w:rPr>
        <w:tab/>
      </w:r>
      <w:r>
        <w:rPr>
          <w:noProof/>
        </w:rPr>
        <w:fldChar w:fldCharType="begin"/>
      </w:r>
      <w:r>
        <w:rPr>
          <w:noProof/>
        </w:rPr>
        <w:instrText xml:space="preserve"> PAGEREF _Toc222991811 \h </w:instrText>
      </w:r>
      <w:r>
        <w:rPr>
          <w:noProof/>
        </w:rPr>
      </w:r>
      <w:r>
        <w:rPr>
          <w:noProof/>
        </w:rPr>
        <w:fldChar w:fldCharType="separate"/>
      </w:r>
      <w:r>
        <w:rPr>
          <w:noProof/>
        </w:rPr>
        <w:t>55</w:t>
      </w:r>
      <w:r>
        <w:rPr>
          <w:noProof/>
        </w:rPr>
        <w:fldChar w:fldCharType="end"/>
      </w:r>
    </w:p>
    <w:p w14:paraId="7EE6A86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4.2.2.51</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w:t>
      </w:r>
      <w:r>
        <w:rPr>
          <w:noProof/>
        </w:rPr>
        <w:tab/>
      </w:r>
      <w:r>
        <w:rPr>
          <w:noProof/>
        </w:rPr>
        <w:fldChar w:fldCharType="begin"/>
      </w:r>
      <w:r>
        <w:rPr>
          <w:noProof/>
        </w:rPr>
        <w:instrText xml:space="preserve"> PAGEREF _Toc222991812 \h </w:instrText>
      </w:r>
      <w:r>
        <w:rPr>
          <w:noProof/>
        </w:rPr>
      </w:r>
      <w:r>
        <w:rPr>
          <w:noProof/>
        </w:rPr>
        <w:fldChar w:fldCharType="separate"/>
      </w:r>
      <w:r>
        <w:rPr>
          <w:noProof/>
        </w:rPr>
        <w:t>55</w:t>
      </w:r>
      <w:r>
        <w:rPr>
          <w:noProof/>
        </w:rPr>
        <w:fldChar w:fldCharType="end"/>
      </w:r>
    </w:p>
    <w:p w14:paraId="71D763D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4.2.2.52</w:t>
      </w:r>
      <w:r>
        <w:rPr>
          <w:rFonts w:asciiTheme="minorHAnsi" w:eastAsiaTheme="minorEastAsia" w:hAnsiTheme="minorHAnsi" w:cstheme="minorBidi"/>
          <w:noProof/>
          <w:kern w:val="2"/>
          <w:sz w:val="24"/>
          <w:szCs w:val="24"/>
          <w:lang w:val="en-SE" w:eastAsia="zh-CN"/>
          <w14:ligatures w14:val="standardContextual"/>
        </w:rPr>
        <w:tab/>
      </w:r>
      <w:r>
        <w:rPr>
          <w:noProof/>
        </w:rPr>
        <w:t>Initial provisioning of the RAN-Controlled UL Bitrate Recommendation Indication</w:t>
      </w:r>
      <w:r>
        <w:rPr>
          <w:noProof/>
        </w:rPr>
        <w:tab/>
      </w:r>
      <w:r>
        <w:rPr>
          <w:noProof/>
        </w:rPr>
        <w:fldChar w:fldCharType="begin"/>
      </w:r>
      <w:r>
        <w:rPr>
          <w:noProof/>
        </w:rPr>
        <w:instrText xml:space="preserve"> PAGEREF _Toc222991813 \h </w:instrText>
      </w:r>
      <w:r>
        <w:rPr>
          <w:noProof/>
        </w:rPr>
      </w:r>
      <w:r>
        <w:rPr>
          <w:noProof/>
        </w:rPr>
        <w:fldChar w:fldCharType="separate"/>
      </w:r>
      <w:r>
        <w:rPr>
          <w:noProof/>
        </w:rPr>
        <w:t>56</w:t>
      </w:r>
      <w:r>
        <w:rPr>
          <w:noProof/>
        </w:rPr>
        <w:fldChar w:fldCharType="end"/>
      </w:r>
    </w:p>
    <w:p w14:paraId="6F1E02A6"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4.2.3</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Npcf_PolicyAuthorization_Update service operation</w:t>
      </w:r>
      <w:r>
        <w:rPr>
          <w:noProof/>
        </w:rPr>
        <w:tab/>
      </w:r>
      <w:r>
        <w:rPr>
          <w:noProof/>
        </w:rPr>
        <w:fldChar w:fldCharType="begin"/>
      </w:r>
      <w:r>
        <w:rPr>
          <w:noProof/>
        </w:rPr>
        <w:instrText xml:space="preserve"> PAGEREF _Toc222991814 \h </w:instrText>
      </w:r>
      <w:r>
        <w:rPr>
          <w:noProof/>
        </w:rPr>
      </w:r>
      <w:r>
        <w:rPr>
          <w:noProof/>
        </w:rPr>
        <w:fldChar w:fldCharType="separate"/>
      </w:r>
      <w:r>
        <w:rPr>
          <w:noProof/>
        </w:rPr>
        <w:t>56</w:t>
      </w:r>
      <w:r>
        <w:rPr>
          <w:noProof/>
        </w:rPr>
        <w:fldChar w:fldCharType="end"/>
      </w:r>
    </w:p>
    <w:p w14:paraId="6D58888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_Toc222991815 \h </w:instrText>
      </w:r>
      <w:r>
        <w:rPr>
          <w:noProof/>
        </w:rPr>
      </w:r>
      <w:r>
        <w:rPr>
          <w:noProof/>
        </w:rPr>
        <w:fldChar w:fldCharType="separate"/>
      </w:r>
      <w:r>
        <w:rPr>
          <w:noProof/>
        </w:rPr>
        <w:t>56</w:t>
      </w:r>
      <w:r>
        <w:rPr>
          <w:noProof/>
        </w:rPr>
        <w:fldChar w:fldCharType="end"/>
      </w:r>
    </w:p>
    <w:p w14:paraId="787A5E0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w:t>
      </w:r>
      <w:r>
        <w:rPr>
          <w:noProof/>
        </w:rPr>
        <w:tab/>
      </w:r>
      <w:r>
        <w:rPr>
          <w:noProof/>
        </w:rPr>
        <w:fldChar w:fldCharType="begin"/>
      </w:r>
      <w:r>
        <w:rPr>
          <w:noProof/>
        </w:rPr>
        <w:instrText xml:space="preserve"> PAGEREF _Toc222991816 \h </w:instrText>
      </w:r>
      <w:r>
        <w:rPr>
          <w:noProof/>
        </w:rPr>
      </w:r>
      <w:r>
        <w:rPr>
          <w:noProof/>
        </w:rPr>
        <w:fldChar w:fldCharType="separate"/>
      </w:r>
      <w:r>
        <w:rPr>
          <w:noProof/>
        </w:rPr>
        <w:t>57</w:t>
      </w:r>
      <w:r>
        <w:rPr>
          <w:noProof/>
        </w:rPr>
        <w:fldChar w:fldCharType="end"/>
      </w:r>
    </w:p>
    <w:p w14:paraId="0975712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w:t>
      </w:r>
      <w:r>
        <w:rPr>
          <w:rFonts w:asciiTheme="minorHAnsi" w:eastAsiaTheme="minorEastAsia" w:hAnsiTheme="minorHAnsi" w:cstheme="minorBidi"/>
          <w:noProof/>
          <w:kern w:val="2"/>
          <w:sz w:val="24"/>
          <w:szCs w:val="24"/>
          <w:lang w:val="en-SE" w:eastAsia="zh-CN"/>
          <w14:ligatures w14:val="standardContextual"/>
        </w:rPr>
        <w:tab/>
      </w:r>
      <w:r>
        <w:rPr>
          <w:noProof/>
        </w:rPr>
        <w:t>Gate control</w:t>
      </w:r>
      <w:r>
        <w:rPr>
          <w:noProof/>
        </w:rPr>
        <w:tab/>
      </w:r>
      <w:r>
        <w:rPr>
          <w:noProof/>
        </w:rPr>
        <w:fldChar w:fldCharType="begin"/>
      </w:r>
      <w:r>
        <w:rPr>
          <w:noProof/>
        </w:rPr>
        <w:instrText xml:space="preserve"> PAGEREF _Toc222991817 \h </w:instrText>
      </w:r>
      <w:r>
        <w:rPr>
          <w:noProof/>
        </w:rPr>
      </w:r>
      <w:r>
        <w:rPr>
          <w:noProof/>
        </w:rPr>
        <w:fldChar w:fldCharType="separate"/>
      </w:r>
      <w:r>
        <w:rPr>
          <w:noProof/>
        </w:rPr>
        <w:t>61</w:t>
      </w:r>
      <w:r>
        <w:rPr>
          <w:noProof/>
        </w:rPr>
        <w:fldChar w:fldCharType="end"/>
      </w:r>
    </w:p>
    <w:p w14:paraId="7981E94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w:t>
      </w:r>
      <w:r>
        <w:rPr>
          <w:rFonts w:asciiTheme="minorHAnsi" w:eastAsiaTheme="minorEastAsia" w:hAnsiTheme="minorHAnsi" w:cstheme="minorBidi"/>
          <w:noProof/>
          <w:kern w:val="2"/>
          <w:sz w:val="24"/>
          <w:szCs w:val="24"/>
          <w:lang w:val="en-SE" w:eastAsia="zh-CN"/>
          <w14:ligatures w14:val="standardContextual"/>
        </w:rPr>
        <w:tab/>
      </w:r>
      <w:r>
        <w:rPr>
          <w:noProof/>
        </w:rPr>
        <w:t>Background Data Transfer policy indication at policy authorization update</w:t>
      </w:r>
      <w:r>
        <w:rPr>
          <w:noProof/>
        </w:rPr>
        <w:tab/>
      </w:r>
      <w:r>
        <w:rPr>
          <w:noProof/>
        </w:rPr>
        <w:fldChar w:fldCharType="begin"/>
      </w:r>
      <w:r>
        <w:rPr>
          <w:noProof/>
        </w:rPr>
        <w:instrText xml:space="preserve"> PAGEREF _Toc222991818 \h </w:instrText>
      </w:r>
      <w:r>
        <w:rPr>
          <w:noProof/>
        </w:rPr>
      </w:r>
      <w:r>
        <w:rPr>
          <w:noProof/>
        </w:rPr>
        <w:fldChar w:fldCharType="separate"/>
      </w:r>
      <w:r>
        <w:rPr>
          <w:noProof/>
        </w:rPr>
        <w:t>62</w:t>
      </w:r>
      <w:r>
        <w:rPr>
          <w:noProof/>
        </w:rPr>
        <w:fldChar w:fldCharType="end"/>
      </w:r>
    </w:p>
    <w:p w14:paraId="07E0723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4.2.3.5</w:t>
      </w:r>
      <w:r>
        <w:rPr>
          <w:rFonts w:asciiTheme="minorHAnsi" w:eastAsiaTheme="minorEastAsia" w:hAnsiTheme="minorHAnsi" w:cstheme="minorBidi"/>
          <w:noProof/>
          <w:kern w:val="2"/>
          <w:sz w:val="24"/>
          <w:szCs w:val="24"/>
          <w:lang w:val="en-SE" w:eastAsia="zh-CN"/>
          <w14:ligatures w14:val="standardContextual"/>
        </w:rPr>
        <w:tab/>
      </w:r>
      <w:r>
        <w:rPr>
          <w:noProof/>
        </w:rPr>
        <w:t>Modification of sponsored connectivity information</w:t>
      </w:r>
      <w:r>
        <w:rPr>
          <w:noProof/>
        </w:rPr>
        <w:tab/>
      </w:r>
      <w:r>
        <w:rPr>
          <w:noProof/>
        </w:rPr>
        <w:fldChar w:fldCharType="begin"/>
      </w:r>
      <w:r>
        <w:rPr>
          <w:noProof/>
        </w:rPr>
        <w:instrText xml:space="preserve"> PAGEREF _Toc222991819 \h </w:instrText>
      </w:r>
      <w:r>
        <w:rPr>
          <w:noProof/>
        </w:rPr>
      </w:r>
      <w:r>
        <w:rPr>
          <w:noProof/>
        </w:rPr>
        <w:fldChar w:fldCharType="separate"/>
      </w:r>
      <w:r>
        <w:rPr>
          <w:noProof/>
        </w:rPr>
        <w:t>62</w:t>
      </w:r>
      <w:r>
        <w:rPr>
          <w:noProof/>
        </w:rPr>
        <w:fldChar w:fldCharType="end"/>
      </w:r>
    </w:p>
    <w:p w14:paraId="488B4F6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4.2.3.6</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_Toc222991820 \h </w:instrText>
      </w:r>
      <w:r>
        <w:rPr>
          <w:noProof/>
        </w:rPr>
      </w:r>
      <w:r>
        <w:rPr>
          <w:noProof/>
        </w:rPr>
        <w:fldChar w:fldCharType="separate"/>
      </w:r>
      <w:r>
        <w:rPr>
          <w:noProof/>
        </w:rPr>
        <w:t>63</w:t>
      </w:r>
      <w:r>
        <w:rPr>
          <w:noProof/>
        </w:rPr>
        <w:fldChar w:fldCharType="end"/>
      </w:r>
    </w:p>
    <w:p w14:paraId="2372C41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4.2.3.7</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_Toc222991821 \h </w:instrText>
      </w:r>
      <w:r>
        <w:rPr>
          <w:noProof/>
        </w:rPr>
      </w:r>
      <w:r>
        <w:rPr>
          <w:noProof/>
        </w:rPr>
        <w:fldChar w:fldCharType="separate"/>
      </w:r>
      <w:r>
        <w:rPr>
          <w:noProof/>
        </w:rPr>
        <w:t>63</w:t>
      </w:r>
      <w:r>
        <w:rPr>
          <w:noProof/>
        </w:rPr>
        <w:fldChar w:fldCharType="end"/>
      </w:r>
    </w:p>
    <w:p w14:paraId="04D988B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4.2.3.8</w:t>
      </w:r>
      <w:r>
        <w:rPr>
          <w:rFonts w:asciiTheme="minorHAnsi" w:eastAsiaTheme="minorEastAsia" w:hAnsiTheme="minorHAnsi" w:cstheme="minorBidi"/>
          <w:noProof/>
          <w:kern w:val="2"/>
          <w:sz w:val="24"/>
          <w:szCs w:val="24"/>
          <w:lang w:val="en-SE" w:eastAsia="zh-CN"/>
          <w14:ligatures w14:val="standardContextual"/>
        </w:rPr>
        <w:tab/>
      </w:r>
      <w:r>
        <w:rPr>
          <w:noProof/>
        </w:rPr>
        <w:t>Update of traffic routing, service function chaining information and handling of payload headers</w:t>
      </w:r>
      <w:r>
        <w:rPr>
          <w:noProof/>
        </w:rPr>
        <w:tab/>
      </w:r>
      <w:r>
        <w:rPr>
          <w:noProof/>
        </w:rPr>
        <w:fldChar w:fldCharType="begin"/>
      </w:r>
      <w:r>
        <w:rPr>
          <w:noProof/>
        </w:rPr>
        <w:instrText xml:space="preserve"> PAGEREF _Toc222991822 \h </w:instrText>
      </w:r>
      <w:r>
        <w:rPr>
          <w:noProof/>
        </w:rPr>
      </w:r>
      <w:r>
        <w:rPr>
          <w:noProof/>
        </w:rPr>
        <w:fldChar w:fldCharType="separate"/>
      </w:r>
      <w:r>
        <w:rPr>
          <w:noProof/>
        </w:rPr>
        <w:t>64</w:t>
      </w:r>
      <w:r>
        <w:rPr>
          <w:noProof/>
        </w:rPr>
        <w:fldChar w:fldCharType="end"/>
      </w:r>
    </w:p>
    <w:p w14:paraId="285F811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_Toc222991823 \h </w:instrText>
      </w:r>
      <w:r>
        <w:rPr>
          <w:noProof/>
        </w:rPr>
      </w:r>
      <w:r>
        <w:rPr>
          <w:noProof/>
        </w:rPr>
        <w:fldChar w:fldCharType="separate"/>
      </w:r>
      <w:r>
        <w:rPr>
          <w:noProof/>
        </w:rPr>
        <w:t>65</w:t>
      </w:r>
      <w:r>
        <w:rPr>
          <w:noProof/>
        </w:rPr>
        <w:fldChar w:fldCharType="end"/>
      </w:r>
    </w:p>
    <w:p w14:paraId="72E845A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4.2.3.10</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_Toc222991824 \h </w:instrText>
      </w:r>
      <w:r>
        <w:rPr>
          <w:noProof/>
        </w:rPr>
      </w:r>
      <w:r>
        <w:rPr>
          <w:noProof/>
        </w:rPr>
        <w:fldChar w:fldCharType="separate"/>
      </w:r>
      <w:r>
        <w:rPr>
          <w:noProof/>
        </w:rPr>
        <w:t>65</w:t>
      </w:r>
      <w:r>
        <w:rPr>
          <w:noProof/>
        </w:rPr>
        <w:fldChar w:fldCharType="end"/>
      </w:r>
    </w:p>
    <w:p w14:paraId="53C583B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_Toc222991825 \h </w:instrText>
      </w:r>
      <w:r>
        <w:rPr>
          <w:noProof/>
        </w:rPr>
      </w:r>
      <w:r>
        <w:rPr>
          <w:noProof/>
        </w:rPr>
        <w:fldChar w:fldCharType="separate"/>
      </w:r>
      <w:r>
        <w:rPr>
          <w:noProof/>
        </w:rPr>
        <w:t>65</w:t>
      </w:r>
      <w:r>
        <w:rPr>
          <w:noProof/>
        </w:rPr>
        <w:fldChar w:fldCharType="end"/>
      </w:r>
    </w:p>
    <w:p w14:paraId="5B59FDB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4.2.3.12</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Multimedia Priority Services</w:t>
      </w:r>
      <w:r>
        <w:rPr>
          <w:noProof/>
        </w:rPr>
        <w:tab/>
      </w:r>
      <w:r>
        <w:rPr>
          <w:noProof/>
        </w:rPr>
        <w:fldChar w:fldCharType="begin"/>
      </w:r>
      <w:r>
        <w:rPr>
          <w:noProof/>
        </w:rPr>
        <w:instrText xml:space="preserve"> PAGEREF _Toc222991826 \h </w:instrText>
      </w:r>
      <w:r>
        <w:rPr>
          <w:noProof/>
        </w:rPr>
      </w:r>
      <w:r>
        <w:rPr>
          <w:noProof/>
        </w:rPr>
        <w:fldChar w:fldCharType="separate"/>
      </w:r>
      <w:r>
        <w:rPr>
          <w:noProof/>
        </w:rPr>
        <w:t>65</w:t>
      </w:r>
      <w:r>
        <w:rPr>
          <w:noProof/>
        </w:rPr>
        <w:fldChar w:fldCharType="end"/>
      </w:r>
    </w:p>
    <w:p w14:paraId="2667E65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4.2.3.13</w:t>
      </w:r>
      <w:r>
        <w:rPr>
          <w:rFonts w:asciiTheme="minorHAnsi" w:eastAsiaTheme="minorEastAsia" w:hAnsiTheme="minorHAnsi" w:cstheme="minorBidi"/>
          <w:noProof/>
          <w:kern w:val="2"/>
          <w:sz w:val="24"/>
          <w:szCs w:val="24"/>
          <w:lang w:val="en-SE" w:eastAsia="zh-CN"/>
          <w14:ligatures w14:val="standardContextual"/>
        </w:rPr>
        <w:tab/>
      </w:r>
      <w:r>
        <w:rPr>
          <w:noProof/>
        </w:rPr>
        <w:t>Support of content versioning</w:t>
      </w:r>
      <w:r>
        <w:rPr>
          <w:noProof/>
        </w:rPr>
        <w:tab/>
      </w:r>
      <w:r>
        <w:rPr>
          <w:noProof/>
        </w:rPr>
        <w:fldChar w:fldCharType="begin"/>
      </w:r>
      <w:r>
        <w:rPr>
          <w:noProof/>
        </w:rPr>
        <w:instrText xml:space="preserve"> PAGEREF _Toc222991827 \h </w:instrText>
      </w:r>
      <w:r>
        <w:rPr>
          <w:noProof/>
        </w:rPr>
      </w:r>
      <w:r>
        <w:rPr>
          <w:noProof/>
        </w:rPr>
        <w:fldChar w:fldCharType="separate"/>
      </w:r>
      <w:r>
        <w:rPr>
          <w:noProof/>
        </w:rPr>
        <w:t>66</w:t>
      </w:r>
      <w:r>
        <w:rPr>
          <w:noProof/>
        </w:rPr>
        <w:fldChar w:fldCharType="end"/>
      </w:r>
    </w:p>
    <w:p w14:paraId="7AFD928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4.2.3.14</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_Toc222991828 \h </w:instrText>
      </w:r>
      <w:r>
        <w:rPr>
          <w:noProof/>
        </w:rPr>
      </w:r>
      <w:r>
        <w:rPr>
          <w:noProof/>
        </w:rPr>
        <w:fldChar w:fldCharType="separate"/>
      </w:r>
      <w:r>
        <w:rPr>
          <w:noProof/>
        </w:rPr>
        <w:t>67</w:t>
      </w:r>
      <w:r>
        <w:rPr>
          <w:noProof/>
        </w:rPr>
        <w:fldChar w:fldCharType="end"/>
      </w:r>
    </w:p>
    <w:p w14:paraId="6CEAC12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4.2.3.15</w:t>
      </w:r>
      <w:r>
        <w:rPr>
          <w:rFonts w:asciiTheme="minorHAnsi" w:eastAsiaTheme="minorEastAsia" w:hAnsiTheme="minorHAnsi" w:cstheme="minorBidi"/>
          <w:noProof/>
          <w:kern w:val="2"/>
          <w:sz w:val="24"/>
          <w:szCs w:val="24"/>
          <w:lang w:val="en-SE" w:eastAsia="zh-CN"/>
          <w14:ligatures w14:val="standardContextual"/>
        </w:rPr>
        <w:tab/>
      </w:r>
      <w:r>
        <w:rPr>
          <w:noProof/>
        </w:rPr>
        <w:t>Modification of service information status</w:t>
      </w:r>
      <w:r>
        <w:rPr>
          <w:noProof/>
        </w:rPr>
        <w:tab/>
      </w:r>
      <w:r>
        <w:rPr>
          <w:noProof/>
        </w:rPr>
        <w:fldChar w:fldCharType="begin"/>
      </w:r>
      <w:r>
        <w:rPr>
          <w:noProof/>
        </w:rPr>
        <w:instrText xml:space="preserve"> PAGEREF _Toc222991829 \h </w:instrText>
      </w:r>
      <w:r>
        <w:rPr>
          <w:noProof/>
        </w:rPr>
      </w:r>
      <w:r>
        <w:rPr>
          <w:noProof/>
        </w:rPr>
        <w:fldChar w:fldCharType="separate"/>
      </w:r>
      <w:r>
        <w:rPr>
          <w:noProof/>
        </w:rPr>
        <w:t>67</w:t>
      </w:r>
      <w:r>
        <w:rPr>
          <w:noProof/>
        </w:rPr>
        <w:fldChar w:fldCharType="end"/>
      </w:r>
    </w:p>
    <w:p w14:paraId="0500979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4.2.3.16</w:t>
      </w:r>
      <w:r>
        <w:rPr>
          <w:rFonts w:asciiTheme="minorHAnsi" w:eastAsiaTheme="minorEastAsia" w:hAnsiTheme="minorHAnsi" w:cstheme="minorBidi"/>
          <w:noProof/>
          <w:kern w:val="2"/>
          <w:sz w:val="24"/>
          <w:szCs w:val="24"/>
          <w:lang w:val="en-SE" w:eastAsia="zh-CN"/>
          <w14:ligatures w14:val="standardContextual"/>
        </w:rPr>
        <w:tab/>
      </w:r>
      <w:r>
        <w:rPr>
          <w:noProof/>
        </w:rPr>
        <w:t>Support of SIP forking</w:t>
      </w:r>
      <w:r>
        <w:rPr>
          <w:noProof/>
        </w:rPr>
        <w:tab/>
      </w:r>
      <w:r>
        <w:rPr>
          <w:noProof/>
        </w:rPr>
        <w:fldChar w:fldCharType="begin"/>
      </w:r>
      <w:r>
        <w:rPr>
          <w:noProof/>
        </w:rPr>
        <w:instrText xml:space="preserve"> PAGEREF _Toc222991830 \h </w:instrText>
      </w:r>
      <w:r>
        <w:rPr>
          <w:noProof/>
        </w:rPr>
      </w:r>
      <w:r>
        <w:rPr>
          <w:noProof/>
        </w:rPr>
        <w:fldChar w:fldCharType="separate"/>
      </w:r>
      <w:r>
        <w:rPr>
          <w:noProof/>
        </w:rPr>
        <w:t>67</w:t>
      </w:r>
      <w:r>
        <w:rPr>
          <w:noProof/>
        </w:rPr>
        <w:fldChar w:fldCharType="end"/>
      </w:r>
    </w:p>
    <w:p w14:paraId="02C3312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4.2.3.17</w:t>
      </w:r>
      <w:r>
        <w:rPr>
          <w:rFonts w:asciiTheme="minorHAnsi" w:eastAsiaTheme="minorEastAsia" w:hAnsiTheme="minorHAnsi" w:cstheme="minorBidi"/>
          <w:noProof/>
          <w:kern w:val="2"/>
          <w:sz w:val="24"/>
          <w:szCs w:val="24"/>
          <w:lang w:val="en-SE" w:eastAsia="zh-CN"/>
          <w14:ligatures w14:val="standardContextual"/>
        </w:rPr>
        <w:tab/>
      </w:r>
      <w:r>
        <w:rPr>
          <w:noProof/>
        </w:rPr>
        <w:t>Provisioning of signalling flow information</w:t>
      </w:r>
      <w:r>
        <w:rPr>
          <w:noProof/>
        </w:rPr>
        <w:tab/>
      </w:r>
      <w:r>
        <w:rPr>
          <w:noProof/>
        </w:rPr>
        <w:fldChar w:fldCharType="begin"/>
      </w:r>
      <w:r>
        <w:rPr>
          <w:noProof/>
        </w:rPr>
        <w:instrText xml:space="preserve"> PAGEREF _Toc222991831 \h </w:instrText>
      </w:r>
      <w:r>
        <w:rPr>
          <w:noProof/>
        </w:rPr>
      </w:r>
      <w:r>
        <w:rPr>
          <w:noProof/>
        </w:rPr>
        <w:fldChar w:fldCharType="separate"/>
      </w:r>
      <w:r>
        <w:rPr>
          <w:noProof/>
        </w:rPr>
        <w:t>68</w:t>
      </w:r>
      <w:r>
        <w:rPr>
          <w:noProof/>
        </w:rPr>
        <w:fldChar w:fldCharType="end"/>
      </w:r>
    </w:p>
    <w:p w14:paraId="1542583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4.2.3.18</w:t>
      </w:r>
      <w:r>
        <w:rPr>
          <w:rFonts w:asciiTheme="minorHAnsi" w:eastAsiaTheme="minorEastAsia" w:hAnsiTheme="minorHAnsi" w:cstheme="minorBidi"/>
          <w:noProof/>
          <w:kern w:val="2"/>
          <w:sz w:val="24"/>
          <w:szCs w:val="24"/>
          <w:lang w:val="en-SE" w:eastAsia="zh-CN"/>
          <w14:ligatures w14:val="standardContextual"/>
        </w:rPr>
        <w:tab/>
      </w:r>
      <w:r>
        <w:rPr>
          <w:noProof/>
        </w:rPr>
        <w:t>Support of resource sharing</w:t>
      </w:r>
      <w:r>
        <w:rPr>
          <w:noProof/>
        </w:rPr>
        <w:tab/>
      </w:r>
      <w:r>
        <w:rPr>
          <w:noProof/>
        </w:rPr>
        <w:fldChar w:fldCharType="begin"/>
      </w:r>
      <w:r>
        <w:rPr>
          <w:noProof/>
        </w:rPr>
        <w:instrText xml:space="preserve"> PAGEREF _Toc222991832 \h </w:instrText>
      </w:r>
      <w:r>
        <w:rPr>
          <w:noProof/>
        </w:rPr>
      </w:r>
      <w:r>
        <w:rPr>
          <w:noProof/>
        </w:rPr>
        <w:fldChar w:fldCharType="separate"/>
      </w:r>
      <w:r>
        <w:rPr>
          <w:noProof/>
        </w:rPr>
        <w:t>68</w:t>
      </w:r>
      <w:r>
        <w:rPr>
          <w:noProof/>
        </w:rPr>
        <w:fldChar w:fldCharType="end"/>
      </w:r>
    </w:p>
    <w:p w14:paraId="2D3F6A7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4.2.3.19</w:t>
      </w:r>
      <w:r>
        <w:rPr>
          <w:rFonts w:asciiTheme="minorHAnsi" w:eastAsiaTheme="minorEastAsia" w:hAnsiTheme="minorHAnsi" w:cstheme="minorBidi"/>
          <w:noProof/>
          <w:kern w:val="2"/>
          <w:sz w:val="24"/>
          <w:szCs w:val="24"/>
          <w:lang w:val="en-SE" w:eastAsia="zh-CN"/>
          <w14:ligatures w14:val="standardContextual"/>
        </w:rPr>
        <w:tab/>
      </w:r>
      <w:r>
        <w:rPr>
          <w:noProof/>
        </w:rPr>
        <w:t>Modification of MCPTT</w:t>
      </w:r>
      <w:r>
        <w:rPr>
          <w:noProof/>
        </w:rPr>
        <w:tab/>
      </w:r>
      <w:r>
        <w:rPr>
          <w:noProof/>
        </w:rPr>
        <w:fldChar w:fldCharType="begin"/>
      </w:r>
      <w:r>
        <w:rPr>
          <w:noProof/>
        </w:rPr>
        <w:instrText xml:space="preserve"> PAGEREF _Toc222991833 \h </w:instrText>
      </w:r>
      <w:r>
        <w:rPr>
          <w:noProof/>
        </w:rPr>
      </w:r>
      <w:r>
        <w:rPr>
          <w:noProof/>
        </w:rPr>
        <w:fldChar w:fldCharType="separate"/>
      </w:r>
      <w:r>
        <w:rPr>
          <w:noProof/>
        </w:rPr>
        <w:t>68</w:t>
      </w:r>
      <w:r>
        <w:rPr>
          <w:noProof/>
        </w:rPr>
        <w:fldChar w:fldCharType="end"/>
      </w:r>
    </w:p>
    <w:p w14:paraId="74E4F77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4.2.3.20</w:t>
      </w:r>
      <w:r>
        <w:rPr>
          <w:rFonts w:asciiTheme="minorHAnsi" w:eastAsiaTheme="minorEastAsia" w:hAnsiTheme="minorHAnsi" w:cstheme="minorBidi"/>
          <w:noProof/>
          <w:kern w:val="2"/>
          <w:sz w:val="24"/>
          <w:szCs w:val="24"/>
          <w:lang w:val="en-SE" w:eastAsia="zh-CN"/>
          <w14:ligatures w14:val="standardContextual"/>
        </w:rPr>
        <w:tab/>
      </w:r>
      <w:r>
        <w:rPr>
          <w:noProof/>
        </w:rPr>
        <w:t>Modification of MCVideo</w:t>
      </w:r>
      <w:r>
        <w:rPr>
          <w:noProof/>
        </w:rPr>
        <w:tab/>
      </w:r>
      <w:r>
        <w:rPr>
          <w:noProof/>
        </w:rPr>
        <w:fldChar w:fldCharType="begin"/>
      </w:r>
      <w:r>
        <w:rPr>
          <w:noProof/>
        </w:rPr>
        <w:instrText xml:space="preserve"> PAGEREF _Toc222991834 \h </w:instrText>
      </w:r>
      <w:r>
        <w:rPr>
          <w:noProof/>
        </w:rPr>
      </w:r>
      <w:r>
        <w:rPr>
          <w:noProof/>
        </w:rPr>
        <w:fldChar w:fldCharType="separate"/>
      </w:r>
      <w:r>
        <w:rPr>
          <w:noProof/>
        </w:rPr>
        <w:t>69</w:t>
      </w:r>
      <w:r>
        <w:rPr>
          <w:noProof/>
        </w:rPr>
        <w:fldChar w:fldCharType="end"/>
      </w:r>
    </w:p>
    <w:p w14:paraId="0EF6FAC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4.2.3.21</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_Toc222991835 \h </w:instrText>
      </w:r>
      <w:r>
        <w:rPr>
          <w:noProof/>
        </w:rPr>
      </w:r>
      <w:r>
        <w:rPr>
          <w:noProof/>
        </w:rPr>
        <w:fldChar w:fldCharType="separate"/>
      </w:r>
      <w:r>
        <w:rPr>
          <w:noProof/>
        </w:rPr>
        <w:t>69</w:t>
      </w:r>
      <w:r>
        <w:rPr>
          <w:noProof/>
        </w:rPr>
        <w:fldChar w:fldCharType="end"/>
      </w:r>
    </w:p>
    <w:p w14:paraId="33FEACA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Out of Credit notification</w:t>
      </w:r>
      <w:r>
        <w:rPr>
          <w:noProof/>
        </w:rPr>
        <w:tab/>
      </w:r>
      <w:r>
        <w:rPr>
          <w:noProof/>
        </w:rPr>
        <w:fldChar w:fldCharType="begin"/>
      </w:r>
      <w:r>
        <w:rPr>
          <w:noProof/>
        </w:rPr>
        <w:instrText xml:space="preserve"> PAGEREF _Toc222991836 \h </w:instrText>
      </w:r>
      <w:r>
        <w:rPr>
          <w:noProof/>
        </w:rPr>
      </w:r>
      <w:r>
        <w:rPr>
          <w:noProof/>
        </w:rPr>
        <w:fldChar w:fldCharType="separate"/>
      </w:r>
      <w:r>
        <w:rPr>
          <w:noProof/>
        </w:rPr>
        <w:t>69</w:t>
      </w:r>
      <w:r>
        <w:rPr>
          <w:noProof/>
        </w:rPr>
        <w:fldChar w:fldCharType="end"/>
      </w:r>
    </w:p>
    <w:p w14:paraId="4C31999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_Toc222991837 \h </w:instrText>
      </w:r>
      <w:r>
        <w:rPr>
          <w:noProof/>
        </w:rPr>
      </w:r>
      <w:r>
        <w:rPr>
          <w:noProof/>
        </w:rPr>
        <w:fldChar w:fldCharType="separate"/>
      </w:r>
      <w:r>
        <w:rPr>
          <w:noProof/>
        </w:rPr>
        <w:t>70</w:t>
      </w:r>
      <w:r>
        <w:rPr>
          <w:noProof/>
        </w:rPr>
        <w:fldChar w:fldCharType="end"/>
      </w:r>
    </w:p>
    <w:p w14:paraId="25DF2947"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4.2.3.23.1</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at AF session level</w:t>
      </w:r>
      <w:r>
        <w:rPr>
          <w:noProof/>
        </w:rPr>
        <w:tab/>
      </w:r>
      <w:r>
        <w:rPr>
          <w:noProof/>
        </w:rPr>
        <w:fldChar w:fldCharType="begin"/>
      </w:r>
      <w:r>
        <w:rPr>
          <w:noProof/>
        </w:rPr>
        <w:instrText xml:space="preserve"> PAGEREF _Toc222991838 \h </w:instrText>
      </w:r>
      <w:r>
        <w:rPr>
          <w:noProof/>
        </w:rPr>
      </w:r>
      <w:r>
        <w:rPr>
          <w:noProof/>
        </w:rPr>
        <w:fldChar w:fldCharType="separate"/>
      </w:r>
      <w:r>
        <w:rPr>
          <w:noProof/>
        </w:rPr>
        <w:t>70</w:t>
      </w:r>
      <w:r>
        <w:rPr>
          <w:noProof/>
        </w:rPr>
        <w:fldChar w:fldCharType="end"/>
      </w:r>
    </w:p>
    <w:p w14:paraId="7D3F4B53"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4.2.3.23.2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Subscriptions to QoS Monitoring for one or more service data flow(s)</w:t>
      </w:r>
      <w:r>
        <w:rPr>
          <w:noProof/>
        </w:rPr>
        <w:tab/>
      </w:r>
      <w:r>
        <w:rPr>
          <w:noProof/>
        </w:rPr>
        <w:fldChar w:fldCharType="begin"/>
      </w:r>
      <w:r>
        <w:rPr>
          <w:noProof/>
        </w:rPr>
        <w:instrText xml:space="preserve"> PAGEREF _Toc222991839 \h </w:instrText>
      </w:r>
      <w:r>
        <w:rPr>
          <w:noProof/>
        </w:rPr>
      </w:r>
      <w:r>
        <w:rPr>
          <w:noProof/>
        </w:rPr>
        <w:fldChar w:fldCharType="separate"/>
      </w:r>
      <w:r>
        <w:rPr>
          <w:noProof/>
        </w:rPr>
        <w:t>71</w:t>
      </w:r>
      <w:r>
        <w:rPr>
          <w:noProof/>
        </w:rPr>
        <w:fldChar w:fldCharType="end"/>
      </w:r>
    </w:p>
    <w:p w14:paraId="0039BAB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4.2.3.24</w:t>
      </w:r>
      <w:r>
        <w:rPr>
          <w:rFonts w:asciiTheme="minorHAnsi" w:eastAsiaTheme="minorEastAsia" w:hAnsiTheme="minorHAnsi" w:cstheme="minorBidi"/>
          <w:noProof/>
          <w:kern w:val="2"/>
          <w:sz w:val="24"/>
          <w:szCs w:val="24"/>
          <w:lang w:val="en-SE" w:eastAsia="zh-CN"/>
          <w14:ligatures w14:val="standardContextual"/>
        </w:rPr>
        <w:tab/>
      </w:r>
      <w:r>
        <w:rPr>
          <w:noProof/>
        </w:rPr>
        <w:t>Update of TSCAI Input Information and TSC QoS related data</w:t>
      </w:r>
      <w:r>
        <w:rPr>
          <w:noProof/>
        </w:rPr>
        <w:tab/>
      </w:r>
      <w:r>
        <w:rPr>
          <w:noProof/>
        </w:rPr>
        <w:fldChar w:fldCharType="begin"/>
      </w:r>
      <w:r>
        <w:rPr>
          <w:noProof/>
        </w:rPr>
        <w:instrText xml:space="preserve"> PAGEREF _Toc222991840 \h </w:instrText>
      </w:r>
      <w:r>
        <w:rPr>
          <w:noProof/>
        </w:rPr>
      </w:r>
      <w:r>
        <w:rPr>
          <w:noProof/>
        </w:rPr>
        <w:fldChar w:fldCharType="separate"/>
      </w:r>
      <w:r>
        <w:rPr>
          <w:noProof/>
        </w:rPr>
        <w:t>71</w:t>
      </w:r>
      <w:r>
        <w:rPr>
          <w:noProof/>
        </w:rPr>
        <w:fldChar w:fldCharType="end"/>
      </w:r>
    </w:p>
    <w:p w14:paraId="41BDF42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4.2.3.25</w:t>
      </w:r>
      <w:r>
        <w:rPr>
          <w:rFonts w:asciiTheme="minorHAnsi" w:eastAsiaTheme="minorEastAsia" w:hAnsiTheme="minorHAnsi" w:cstheme="minorBidi"/>
          <w:noProof/>
          <w:kern w:val="2"/>
          <w:sz w:val="24"/>
          <w:szCs w:val="24"/>
          <w:lang w:val="en-SE" w:eastAsia="zh-CN"/>
          <w14:ligatures w14:val="standardContextual"/>
        </w:rPr>
        <w:tab/>
      </w:r>
      <w:r>
        <w:rPr>
          <w:noProof/>
        </w:rPr>
        <w:t>Provisioning of TSC user plane node management information and port management information</w:t>
      </w:r>
      <w:r>
        <w:rPr>
          <w:noProof/>
        </w:rPr>
        <w:tab/>
      </w:r>
      <w:r>
        <w:rPr>
          <w:noProof/>
        </w:rPr>
        <w:fldChar w:fldCharType="begin"/>
      </w:r>
      <w:r>
        <w:rPr>
          <w:noProof/>
        </w:rPr>
        <w:instrText xml:space="preserve"> PAGEREF _Toc222991841 \h </w:instrText>
      </w:r>
      <w:r>
        <w:rPr>
          <w:noProof/>
        </w:rPr>
      </w:r>
      <w:r>
        <w:rPr>
          <w:noProof/>
        </w:rPr>
        <w:fldChar w:fldCharType="separate"/>
      </w:r>
      <w:r>
        <w:rPr>
          <w:noProof/>
        </w:rPr>
        <w:t>72</w:t>
      </w:r>
      <w:r>
        <w:rPr>
          <w:noProof/>
        </w:rPr>
        <w:fldChar w:fldCharType="end"/>
      </w:r>
    </w:p>
    <w:p w14:paraId="2F4C299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4.2.3.26</w:t>
      </w:r>
      <w:r>
        <w:rPr>
          <w:rFonts w:asciiTheme="minorHAnsi" w:eastAsiaTheme="minorEastAsia" w:hAnsiTheme="minorHAnsi" w:cstheme="minorBidi"/>
          <w:noProof/>
          <w:kern w:val="2"/>
          <w:sz w:val="24"/>
          <w:szCs w:val="24"/>
          <w:lang w:val="en-SE" w:eastAsia="zh-CN"/>
          <w14:ligatures w14:val="standardContextual"/>
        </w:rPr>
        <w:tab/>
      </w:r>
      <w:r>
        <w:rPr>
          <w:noProof/>
        </w:rPr>
        <w:t>Modification of Mission Critical Services</w:t>
      </w:r>
      <w:r>
        <w:rPr>
          <w:noProof/>
        </w:rPr>
        <w:tab/>
      </w:r>
      <w:r>
        <w:rPr>
          <w:noProof/>
        </w:rPr>
        <w:fldChar w:fldCharType="begin"/>
      </w:r>
      <w:r>
        <w:rPr>
          <w:noProof/>
        </w:rPr>
        <w:instrText xml:space="preserve"> PAGEREF _Toc222991842 \h </w:instrText>
      </w:r>
      <w:r>
        <w:rPr>
          <w:noProof/>
        </w:rPr>
      </w:r>
      <w:r>
        <w:rPr>
          <w:noProof/>
        </w:rPr>
        <w:fldChar w:fldCharType="separate"/>
      </w:r>
      <w:r>
        <w:rPr>
          <w:noProof/>
        </w:rPr>
        <w:t>73</w:t>
      </w:r>
      <w:r>
        <w:rPr>
          <w:noProof/>
        </w:rPr>
        <w:fldChar w:fldCharType="end"/>
      </w:r>
    </w:p>
    <w:p w14:paraId="17E3D77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4.2.3.27</w:t>
      </w:r>
      <w:r>
        <w:rPr>
          <w:rFonts w:asciiTheme="minorHAnsi" w:eastAsiaTheme="minorEastAsia" w:hAnsiTheme="minorHAnsi" w:cstheme="minorBidi"/>
          <w:noProof/>
          <w:kern w:val="2"/>
          <w:sz w:val="24"/>
          <w:szCs w:val="24"/>
          <w:lang w:val="en-SE" w:eastAsia="zh-CN"/>
          <w14:ligatures w14:val="standardContextual"/>
        </w:rPr>
        <w:tab/>
      </w:r>
      <w:r>
        <w:rPr>
          <w:noProof/>
        </w:rPr>
        <w:t>Support of CHEM feature</w:t>
      </w:r>
      <w:r>
        <w:rPr>
          <w:noProof/>
        </w:rPr>
        <w:tab/>
      </w:r>
      <w:r>
        <w:rPr>
          <w:noProof/>
        </w:rPr>
        <w:fldChar w:fldCharType="begin"/>
      </w:r>
      <w:r>
        <w:rPr>
          <w:noProof/>
        </w:rPr>
        <w:instrText xml:space="preserve"> PAGEREF _Toc222991843 \h </w:instrText>
      </w:r>
      <w:r>
        <w:rPr>
          <w:noProof/>
        </w:rPr>
      </w:r>
      <w:r>
        <w:rPr>
          <w:noProof/>
        </w:rPr>
        <w:fldChar w:fldCharType="separate"/>
      </w:r>
      <w:r>
        <w:rPr>
          <w:noProof/>
        </w:rPr>
        <w:t>73</w:t>
      </w:r>
      <w:r>
        <w:rPr>
          <w:noProof/>
        </w:rPr>
        <w:fldChar w:fldCharType="end"/>
      </w:r>
    </w:p>
    <w:p w14:paraId="1ACE2C7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4.2.3.28</w:t>
      </w:r>
      <w:r>
        <w:rPr>
          <w:rFonts w:asciiTheme="minorHAnsi" w:eastAsiaTheme="minorEastAsia" w:hAnsiTheme="minorHAnsi" w:cstheme="minorBidi"/>
          <w:noProof/>
          <w:kern w:val="2"/>
          <w:sz w:val="24"/>
          <w:szCs w:val="24"/>
          <w:lang w:val="en-SE" w:eastAsia="zh-CN"/>
          <w14:ligatures w14:val="standardContextual"/>
        </w:rPr>
        <w:tab/>
      </w:r>
      <w:r>
        <w:rPr>
          <w:noProof/>
        </w:rPr>
        <w:t>Support of FLUS feature</w:t>
      </w:r>
      <w:r>
        <w:rPr>
          <w:noProof/>
        </w:rPr>
        <w:tab/>
      </w:r>
      <w:r>
        <w:rPr>
          <w:noProof/>
        </w:rPr>
        <w:fldChar w:fldCharType="begin"/>
      </w:r>
      <w:r>
        <w:rPr>
          <w:noProof/>
        </w:rPr>
        <w:instrText xml:space="preserve"> PAGEREF _Toc222991844 \h </w:instrText>
      </w:r>
      <w:r>
        <w:rPr>
          <w:noProof/>
        </w:rPr>
      </w:r>
      <w:r>
        <w:rPr>
          <w:noProof/>
        </w:rPr>
        <w:fldChar w:fldCharType="separate"/>
      </w:r>
      <w:r>
        <w:rPr>
          <w:noProof/>
        </w:rPr>
        <w:t>73</w:t>
      </w:r>
      <w:r>
        <w:rPr>
          <w:noProof/>
        </w:rPr>
        <w:fldChar w:fldCharType="end"/>
      </w:r>
    </w:p>
    <w:p w14:paraId="728C1C6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4.2.3.29</w:t>
      </w:r>
      <w:r>
        <w:rPr>
          <w:rFonts w:asciiTheme="minorHAnsi" w:eastAsiaTheme="minorEastAsia" w:hAnsiTheme="minorHAnsi" w:cstheme="minorBidi"/>
          <w:noProof/>
          <w:kern w:val="2"/>
          <w:sz w:val="24"/>
          <w:szCs w:val="24"/>
          <w:lang w:val="en-SE" w:eastAsia="zh-CN"/>
          <w14:ligatures w14:val="standardContextual"/>
        </w:rPr>
        <w:tab/>
      </w:r>
      <w:r>
        <w:rPr>
          <w:noProof/>
        </w:rPr>
        <w:t>Subscription to EPS Fallback report</w:t>
      </w:r>
      <w:r>
        <w:rPr>
          <w:noProof/>
        </w:rPr>
        <w:tab/>
      </w:r>
      <w:r>
        <w:rPr>
          <w:noProof/>
        </w:rPr>
        <w:fldChar w:fldCharType="begin"/>
      </w:r>
      <w:r>
        <w:rPr>
          <w:noProof/>
        </w:rPr>
        <w:instrText xml:space="preserve"> PAGEREF _Toc222991845 \h </w:instrText>
      </w:r>
      <w:r>
        <w:rPr>
          <w:noProof/>
        </w:rPr>
      </w:r>
      <w:r>
        <w:rPr>
          <w:noProof/>
        </w:rPr>
        <w:fldChar w:fldCharType="separate"/>
      </w:r>
      <w:r>
        <w:rPr>
          <w:noProof/>
        </w:rPr>
        <w:t>73</w:t>
      </w:r>
      <w:r>
        <w:rPr>
          <w:noProof/>
        </w:rPr>
        <w:fldChar w:fldCharType="end"/>
      </w:r>
    </w:p>
    <w:p w14:paraId="042A997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4.2.3.30</w:t>
      </w:r>
      <w:r>
        <w:rPr>
          <w:rFonts w:asciiTheme="minorHAnsi" w:eastAsiaTheme="minorEastAsia" w:hAnsiTheme="minorHAnsi" w:cstheme="minorBidi"/>
          <w:noProof/>
          <w:kern w:val="2"/>
          <w:sz w:val="24"/>
          <w:szCs w:val="24"/>
          <w:lang w:val="en-SE" w:eastAsia="zh-CN"/>
          <w14:ligatures w14:val="standardContextual"/>
        </w:rPr>
        <w:tab/>
      </w:r>
      <w:r>
        <w:rPr>
          <w:noProof/>
        </w:rPr>
        <w:t>Modification of required QoS information</w:t>
      </w:r>
      <w:r>
        <w:rPr>
          <w:noProof/>
        </w:rPr>
        <w:tab/>
      </w:r>
      <w:r>
        <w:rPr>
          <w:noProof/>
        </w:rPr>
        <w:fldChar w:fldCharType="begin"/>
      </w:r>
      <w:r>
        <w:rPr>
          <w:noProof/>
        </w:rPr>
        <w:instrText xml:space="preserve"> PAGEREF _Toc222991846 \h </w:instrText>
      </w:r>
      <w:r>
        <w:rPr>
          <w:noProof/>
        </w:rPr>
      </w:r>
      <w:r>
        <w:rPr>
          <w:noProof/>
        </w:rPr>
        <w:fldChar w:fldCharType="separate"/>
      </w:r>
      <w:r>
        <w:rPr>
          <w:noProof/>
        </w:rPr>
        <w:t>73</w:t>
      </w:r>
      <w:r>
        <w:rPr>
          <w:noProof/>
        </w:rPr>
        <w:fldChar w:fldCharType="end"/>
      </w:r>
    </w:p>
    <w:p w14:paraId="714D985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4.2.3.31</w:t>
      </w:r>
      <w:r>
        <w:rPr>
          <w:rFonts w:asciiTheme="minorHAnsi" w:eastAsiaTheme="minorEastAsia" w:hAnsiTheme="minorHAnsi" w:cstheme="minorBidi"/>
          <w:noProof/>
          <w:kern w:val="2"/>
          <w:sz w:val="24"/>
          <w:szCs w:val="24"/>
          <w:lang w:val="en-SE" w:eastAsia="zh-CN"/>
          <w14:ligatures w14:val="standardContextual"/>
        </w:rPr>
        <w:tab/>
      </w:r>
      <w:r>
        <w:rPr>
          <w:noProof/>
        </w:rPr>
        <w:t>Support of QoSHint feature</w:t>
      </w:r>
      <w:r>
        <w:rPr>
          <w:noProof/>
        </w:rPr>
        <w:tab/>
      </w:r>
      <w:r>
        <w:rPr>
          <w:noProof/>
        </w:rPr>
        <w:fldChar w:fldCharType="begin"/>
      </w:r>
      <w:r>
        <w:rPr>
          <w:noProof/>
        </w:rPr>
        <w:instrText xml:space="preserve"> PAGEREF _Toc222991847 \h </w:instrText>
      </w:r>
      <w:r>
        <w:rPr>
          <w:noProof/>
        </w:rPr>
      </w:r>
      <w:r>
        <w:rPr>
          <w:noProof/>
        </w:rPr>
        <w:fldChar w:fldCharType="separate"/>
      </w:r>
      <w:r>
        <w:rPr>
          <w:noProof/>
        </w:rPr>
        <w:t>74</w:t>
      </w:r>
      <w:r>
        <w:rPr>
          <w:noProof/>
        </w:rPr>
        <w:fldChar w:fldCharType="end"/>
      </w:r>
    </w:p>
    <w:p w14:paraId="48D9E0A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4.2.3.32</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Reallocation of Credit notification</w:t>
      </w:r>
      <w:r>
        <w:rPr>
          <w:noProof/>
        </w:rPr>
        <w:tab/>
      </w:r>
      <w:r>
        <w:rPr>
          <w:noProof/>
        </w:rPr>
        <w:fldChar w:fldCharType="begin"/>
      </w:r>
      <w:r>
        <w:rPr>
          <w:noProof/>
        </w:rPr>
        <w:instrText xml:space="preserve"> PAGEREF _Toc222991848 \h </w:instrText>
      </w:r>
      <w:r>
        <w:rPr>
          <w:noProof/>
        </w:rPr>
      </w:r>
      <w:r>
        <w:rPr>
          <w:noProof/>
        </w:rPr>
        <w:fldChar w:fldCharType="separate"/>
      </w:r>
      <w:r>
        <w:rPr>
          <w:noProof/>
        </w:rPr>
        <w:t>74</w:t>
      </w:r>
      <w:r>
        <w:rPr>
          <w:noProof/>
        </w:rPr>
        <w:fldChar w:fldCharType="end"/>
      </w:r>
    </w:p>
    <w:p w14:paraId="698B3BC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4.2.3.33</w:t>
      </w:r>
      <w:r>
        <w:rPr>
          <w:rFonts w:asciiTheme="minorHAnsi" w:eastAsiaTheme="minorEastAsia" w:hAnsiTheme="minorHAnsi" w:cstheme="minorBidi"/>
          <w:noProof/>
          <w:kern w:val="2"/>
          <w:sz w:val="24"/>
          <w:szCs w:val="24"/>
          <w:lang w:val="en-SE" w:eastAsia="zh-CN"/>
          <w14:ligatures w14:val="standardContextual"/>
        </w:rPr>
        <w:tab/>
      </w:r>
      <w:r>
        <w:rPr>
          <w:noProof/>
        </w:rPr>
        <w:t>Modification of Subscription to satellite backhaul category changes</w:t>
      </w:r>
      <w:r>
        <w:rPr>
          <w:noProof/>
        </w:rPr>
        <w:tab/>
      </w:r>
      <w:r>
        <w:rPr>
          <w:noProof/>
        </w:rPr>
        <w:fldChar w:fldCharType="begin"/>
      </w:r>
      <w:r>
        <w:rPr>
          <w:noProof/>
        </w:rPr>
        <w:instrText xml:space="preserve"> PAGEREF _Toc222991849 \h </w:instrText>
      </w:r>
      <w:r>
        <w:rPr>
          <w:noProof/>
        </w:rPr>
      </w:r>
      <w:r>
        <w:rPr>
          <w:noProof/>
        </w:rPr>
        <w:fldChar w:fldCharType="separate"/>
      </w:r>
      <w:r>
        <w:rPr>
          <w:noProof/>
        </w:rPr>
        <w:t>75</w:t>
      </w:r>
      <w:r>
        <w:rPr>
          <w:noProof/>
        </w:rPr>
        <w:fldChar w:fldCharType="end"/>
      </w:r>
    </w:p>
    <w:p w14:paraId="1D804EF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4.2.3.34</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_Toc222991850 \h </w:instrText>
      </w:r>
      <w:r>
        <w:rPr>
          <w:noProof/>
        </w:rPr>
      </w:r>
      <w:r>
        <w:rPr>
          <w:noProof/>
        </w:rPr>
        <w:fldChar w:fldCharType="separate"/>
      </w:r>
      <w:r>
        <w:rPr>
          <w:noProof/>
        </w:rPr>
        <w:t>75</w:t>
      </w:r>
      <w:r>
        <w:rPr>
          <w:noProof/>
        </w:rPr>
        <w:fldChar w:fldCharType="end"/>
      </w:r>
    </w:p>
    <w:p w14:paraId="5E61B96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extra UE addresses</w:t>
      </w:r>
      <w:r>
        <w:rPr>
          <w:noProof/>
        </w:rPr>
        <w:tab/>
      </w:r>
      <w:r>
        <w:rPr>
          <w:noProof/>
        </w:rPr>
        <w:fldChar w:fldCharType="begin"/>
      </w:r>
      <w:r>
        <w:rPr>
          <w:noProof/>
        </w:rPr>
        <w:instrText xml:space="preserve"> PAGEREF _Toc222991851 \h </w:instrText>
      </w:r>
      <w:r>
        <w:rPr>
          <w:noProof/>
        </w:rPr>
      </w:r>
      <w:r>
        <w:rPr>
          <w:noProof/>
        </w:rPr>
        <w:fldChar w:fldCharType="separate"/>
      </w:r>
      <w:r>
        <w:rPr>
          <w:noProof/>
        </w:rPr>
        <w:t>76</w:t>
      </w:r>
      <w:r>
        <w:rPr>
          <w:noProof/>
        </w:rPr>
        <w:fldChar w:fldCharType="end"/>
      </w:r>
    </w:p>
    <w:p w14:paraId="6613CC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4.2.3.36</w:t>
      </w:r>
      <w:r>
        <w:rPr>
          <w:rFonts w:asciiTheme="minorHAnsi" w:eastAsiaTheme="minorEastAsia" w:hAnsiTheme="minorHAnsi" w:cstheme="minorBidi"/>
          <w:noProof/>
          <w:kern w:val="2"/>
          <w:sz w:val="24"/>
          <w:szCs w:val="24"/>
          <w:lang w:val="en-SE" w:eastAsia="zh-CN"/>
          <w14:ligatures w14:val="standardContextual"/>
        </w:rPr>
        <w:tab/>
      </w:r>
      <w:r>
        <w:rPr>
          <w:noProof/>
        </w:rPr>
        <w:t>Modification of multi-modal services</w:t>
      </w:r>
      <w:r>
        <w:rPr>
          <w:noProof/>
        </w:rPr>
        <w:tab/>
      </w:r>
      <w:r>
        <w:rPr>
          <w:noProof/>
        </w:rPr>
        <w:fldChar w:fldCharType="begin"/>
      </w:r>
      <w:r>
        <w:rPr>
          <w:noProof/>
        </w:rPr>
        <w:instrText xml:space="preserve"> PAGEREF _Toc222991852 \h </w:instrText>
      </w:r>
      <w:r>
        <w:rPr>
          <w:noProof/>
        </w:rPr>
      </w:r>
      <w:r>
        <w:rPr>
          <w:noProof/>
        </w:rPr>
        <w:fldChar w:fldCharType="separate"/>
      </w:r>
      <w:r>
        <w:rPr>
          <w:noProof/>
        </w:rPr>
        <w:t>76</w:t>
      </w:r>
      <w:r>
        <w:rPr>
          <w:noProof/>
        </w:rPr>
        <w:fldChar w:fldCharType="end"/>
      </w:r>
    </w:p>
    <w:p w14:paraId="20999AB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4.2.3.37</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r>
      <w:r>
        <w:rPr>
          <w:noProof/>
        </w:rPr>
        <w:instrText xml:space="preserve"> PAGEREF _Toc222991853 \h </w:instrText>
      </w:r>
      <w:r>
        <w:rPr>
          <w:noProof/>
        </w:rPr>
      </w:r>
      <w:r>
        <w:rPr>
          <w:noProof/>
        </w:rPr>
        <w:fldChar w:fldCharType="separate"/>
      </w:r>
      <w:r>
        <w:rPr>
          <w:noProof/>
        </w:rPr>
        <w:t>76</w:t>
      </w:r>
      <w:r>
        <w:rPr>
          <w:noProof/>
        </w:rPr>
        <w:fldChar w:fldCharType="end"/>
      </w:r>
    </w:p>
    <w:p w14:paraId="3FD1A2F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4.2.3.</w:t>
      </w:r>
      <w:r>
        <w:rPr>
          <w:noProof/>
          <w:lang w:eastAsia="zh-CN"/>
        </w:rPr>
        <w:t>38</w:t>
      </w:r>
      <w:r>
        <w:rPr>
          <w:rFonts w:asciiTheme="minorHAnsi" w:eastAsiaTheme="minorEastAsia" w:hAnsiTheme="minorHAnsi" w:cstheme="minorBidi"/>
          <w:noProof/>
          <w:kern w:val="2"/>
          <w:sz w:val="24"/>
          <w:szCs w:val="24"/>
          <w:lang w:val="en-SE" w:eastAsia="zh-CN"/>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r>
      <w:r>
        <w:rPr>
          <w:noProof/>
        </w:rPr>
        <w:instrText xml:space="preserve"> PAGEREF _Toc222991854 \h </w:instrText>
      </w:r>
      <w:r>
        <w:rPr>
          <w:noProof/>
        </w:rPr>
      </w:r>
      <w:r>
        <w:rPr>
          <w:noProof/>
        </w:rPr>
        <w:fldChar w:fldCharType="separate"/>
      </w:r>
      <w:r>
        <w:rPr>
          <w:noProof/>
        </w:rPr>
        <w:t>76</w:t>
      </w:r>
      <w:r>
        <w:rPr>
          <w:noProof/>
        </w:rPr>
        <w:fldChar w:fldCharType="end"/>
      </w:r>
    </w:p>
    <w:p w14:paraId="6864DB6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4.2.3.39</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_Toc222991855 \h </w:instrText>
      </w:r>
      <w:r>
        <w:rPr>
          <w:noProof/>
        </w:rPr>
      </w:r>
      <w:r>
        <w:rPr>
          <w:noProof/>
        </w:rPr>
        <w:fldChar w:fldCharType="separate"/>
      </w:r>
      <w:r>
        <w:rPr>
          <w:noProof/>
        </w:rPr>
        <w:t>77</w:t>
      </w:r>
      <w:r>
        <w:rPr>
          <w:noProof/>
        </w:rPr>
        <w:fldChar w:fldCharType="end"/>
      </w:r>
    </w:p>
    <w:p w14:paraId="0042E9A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4.2.3.40</w:t>
      </w:r>
      <w:r>
        <w:rPr>
          <w:rFonts w:asciiTheme="minorHAnsi" w:eastAsiaTheme="minorEastAsia" w:hAnsiTheme="minorHAnsi" w:cstheme="minorBidi"/>
          <w:noProof/>
          <w:kern w:val="2"/>
          <w:sz w:val="24"/>
          <w:szCs w:val="24"/>
          <w:lang w:val="en-SE" w:eastAsia="zh-CN"/>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r>
      <w:r>
        <w:rPr>
          <w:noProof/>
        </w:rPr>
        <w:instrText xml:space="preserve"> PAGEREF _Toc222991856 \h </w:instrText>
      </w:r>
      <w:r>
        <w:rPr>
          <w:noProof/>
        </w:rPr>
      </w:r>
      <w:r>
        <w:rPr>
          <w:noProof/>
        </w:rPr>
        <w:fldChar w:fldCharType="separate"/>
      </w:r>
      <w:r>
        <w:rPr>
          <w:noProof/>
        </w:rPr>
        <w:t>77</w:t>
      </w:r>
      <w:r>
        <w:rPr>
          <w:noProof/>
        </w:rPr>
        <w:fldChar w:fldCharType="end"/>
      </w:r>
    </w:p>
    <w:p w14:paraId="220B35B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4.2.3.41</w:t>
      </w:r>
      <w:r>
        <w:rPr>
          <w:rFonts w:asciiTheme="minorHAnsi" w:eastAsiaTheme="minorEastAsia" w:hAnsiTheme="minorHAnsi" w:cstheme="minorBidi"/>
          <w:noProof/>
          <w:kern w:val="2"/>
          <w:sz w:val="24"/>
          <w:szCs w:val="24"/>
          <w:lang w:val="en-SE" w:eastAsia="zh-CN"/>
          <w14:ligatures w14:val="standardContextual"/>
        </w:rPr>
        <w:tab/>
      </w:r>
      <w:r>
        <w:rPr>
          <w:noProof/>
        </w:rPr>
        <w:t>Modification of traffic information for UE power saving management</w:t>
      </w:r>
      <w:r>
        <w:rPr>
          <w:noProof/>
        </w:rPr>
        <w:tab/>
      </w:r>
      <w:r>
        <w:rPr>
          <w:noProof/>
        </w:rPr>
        <w:fldChar w:fldCharType="begin"/>
      </w:r>
      <w:r>
        <w:rPr>
          <w:noProof/>
        </w:rPr>
        <w:instrText xml:space="preserve"> PAGEREF _Toc222991857 \h </w:instrText>
      </w:r>
      <w:r>
        <w:rPr>
          <w:noProof/>
        </w:rPr>
      </w:r>
      <w:r>
        <w:rPr>
          <w:noProof/>
        </w:rPr>
        <w:fldChar w:fldCharType="separate"/>
      </w:r>
      <w:r>
        <w:rPr>
          <w:noProof/>
        </w:rPr>
        <w:t>78</w:t>
      </w:r>
      <w:r>
        <w:rPr>
          <w:noProof/>
        </w:rPr>
        <w:fldChar w:fldCharType="end"/>
      </w:r>
    </w:p>
    <w:p w14:paraId="23196DB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4.2.3.42</w:t>
      </w:r>
      <w:r>
        <w:rPr>
          <w:rFonts w:asciiTheme="minorHAnsi" w:eastAsiaTheme="minorEastAsia" w:hAnsiTheme="minorHAnsi" w:cstheme="minorBidi"/>
          <w:noProof/>
          <w:kern w:val="2"/>
          <w:sz w:val="24"/>
          <w:szCs w:val="24"/>
          <w:lang w:val="en-SE" w:eastAsia="zh-CN"/>
          <w14:ligatures w14:val="standardContextual"/>
        </w:rPr>
        <w:tab/>
      </w:r>
      <w:r>
        <w:rPr>
          <w:noProof/>
        </w:rPr>
        <w:t>Provisioning of the indication of ECN marking for L4S support</w:t>
      </w:r>
      <w:r>
        <w:rPr>
          <w:noProof/>
        </w:rPr>
        <w:tab/>
      </w:r>
      <w:r>
        <w:rPr>
          <w:noProof/>
        </w:rPr>
        <w:fldChar w:fldCharType="begin"/>
      </w:r>
      <w:r>
        <w:rPr>
          <w:noProof/>
        </w:rPr>
        <w:instrText xml:space="preserve"> PAGEREF _Toc222991858 \h </w:instrText>
      </w:r>
      <w:r>
        <w:rPr>
          <w:noProof/>
        </w:rPr>
      </w:r>
      <w:r>
        <w:rPr>
          <w:noProof/>
        </w:rPr>
        <w:fldChar w:fldCharType="separate"/>
      </w:r>
      <w:r>
        <w:rPr>
          <w:noProof/>
        </w:rPr>
        <w:t>78</w:t>
      </w:r>
      <w:r>
        <w:rPr>
          <w:noProof/>
        </w:rPr>
        <w:fldChar w:fldCharType="end"/>
      </w:r>
    </w:p>
    <w:p w14:paraId="2193472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val="en-SE" w:eastAsia="zh-CN"/>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_Toc222991859 \h </w:instrText>
      </w:r>
      <w:r>
        <w:rPr>
          <w:noProof/>
        </w:rPr>
      </w:r>
      <w:r>
        <w:rPr>
          <w:noProof/>
        </w:rPr>
        <w:fldChar w:fldCharType="separate"/>
      </w:r>
      <w:r>
        <w:rPr>
          <w:noProof/>
        </w:rPr>
        <w:t>78</w:t>
      </w:r>
      <w:r>
        <w:rPr>
          <w:noProof/>
        </w:rPr>
        <w:fldChar w:fldCharType="end"/>
      </w:r>
    </w:p>
    <w:p w14:paraId="2A1E2B3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4.2.3.44</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QoS timing information</w:t>
      </w:r>
      <w:r>
        <w:rPr>
          <w:noProof/>
        </w:rPr>
        <w:tab/>
      </w:r>
      <w:r>
        <w:rPr>
          <w:noProof/>
        </w:rPr>
        <w:fldChar w:fldCharType="begin"/>
      </w:r>
      <w:r>
        <w:rPr>
          <w:noProof/>
        </w:rPr>
        <w:instrText xml:space="preserve"> PAGEREF _Toc222991860 \h </w:instrText>
      </w:r>
      <w:r>
        <w:rPr>
          <w:noProof/>
        </w:rPr>
      </w:r>
      <w:r>
        <w:rPr>
          <w:noProof/>
        </w:rPr>
        <w:fldChar w:fldCharType="separate"/>
      </w:r>
      <w:r>
        <w:rPr>
          <w:noProof/>
        </w:rPr>
        <w:t>79</w:t>
      </w:r>
      <w:r>
        <w:rPr>
          <w:noProof/>
        </w:rPr>
        <w:fldChar w:fldCharType="end"/>
      </w:r>
    </w:p>
    <w:p w14:paraId="626CBAB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4.2.3.45</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network support for QoS Monitoring</w:t>
      </w:r>
      <w:r>
        <w:rPr>
          <w:noProof/>
        </w:rPr>
        <w:tab/>
      </w:r>
      <w:r>
        <w:rPr>
          <w:noProof/>
        </w:rPr>
        <w:fldChar w:fldCharType="begin"/>
      </w:r>
      <w:r>
        <w:rPr>
          <w:noProof/>
        </w:rPr>
        <w:instrText xml:space="preserve"> PAGEREF _Toc222991861 \h </w:instrText>
      </w:r>
      <w:r>
        <w:rPr>
          <w:noProof/>
        </w:rPr>
      </w:r>
      <w:r>
        <w:rPr>
          <w:noProof/>
        </w:rPr>
        <w:fldChar w:fldCharType="separate"/>
      </w:r>
      <w:r>
        <w:rPr>
          <w:noProof/>
        </w:rPr>
        <w:t>79</w:t>
      </w:r>
      <w:r>
        <w:rPr>
          <w:noProof/>
        </w:rPr>
        <w:fldChar w:fldCharType="end"/>
      </w:r>
    </w:p>
    <w:p w14:paraId="0043E13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4.2.3.46</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(S)RTP Multiplexed Media Identification Information</w:t>
      </w:r>
      <w:r>
        <w:rPr>
          <w:noProof/>
        </w:rPr>
        <w:tab/>
      </w:r>
      <w:r>
        <w:rPr>
          <w:noProof/>
        </w:rPr>
        <w:fldChar w:fldCharType="begin"/>
      </w:r>
      <w:r>
        <w:rPr>
          <w:noProof/>
        </w:rPr>
        <w:instrText xml:space="preserve"> PAGEREF _Toc222991862 \h </w:instrText>
      </w:r>
      <w:r>
        <w:rPr>
          <w:noProof/>
        </w:rPr>
      </w:r>
      <w:r>
        <w:rPr>
          <w:noProof/>
        </w:rPr>
        <w:fldChar w:fldCharType="separate"/>
      </w:r>
      <w:r>
        <w:rPr>
          <w:noProof/>
        </w:rPr>
        <w:t>79</w:t>
      </w:r>
      <w:r>
        <w:rPr>
          <w:noProof/>
        </w:rPr>
        <w:fldChar w:fldCharType="end"/>
      </w:r>
    </w:p>
    <w:p w14:paraId="4724A41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4.2.3.47</w:t>
      </w:r>
      <w:r>
        <w:rPr>
          <w:rFonts w:asciiTheme="minorHAnsi" w:eastAsiaTheme="minorEastAsia" w:hAnsiTheme="minorHAnsi" w:cstheme="minorBidi"/>
          <w:noProof/>
          <w:kern w:val="2"/>
          <w:sz w:val="24"/>
          <w:szCs w:val="24"/>
          <w:lang w:val="en-SE" w:eastAsia="zh-CN"/>
          <w14:ligatures w14:val="standardContextual"/>
        </w:rPr>
        <w:tab/>
      </w:r>
      <w:r>
        <w:rPr>
          <w:noProof/>
        </w:rPr>
        <w:t>Provisioning of dynamically changing traffic characteristics</w:t>
      </w:r>
      <w:r>
        <w:rPr>
          <w:noProof/>
        </w:rPr>
        <w:tab/>
      </w:r>
      <w:r>
        <w:rPr>
          <w:noProof/>
        </w:rPr>
        <w:fldChar w:fldCharType="begin"/>
      </w:r>
      <w:r>
        <w:rPr>
          <w:noProof/>
        </w:rPr>
        <w:instrText xml:space="preserve"> PAGEREF _Toc222991863 \h </w:instrText>
      </w:r>
      <w:r>
        <w:rPr>
          <w:noProof/>
        </w:rPr>
      </w:r>
      <w:r>
        <w:rPr>
          <w:noProof/>
        </w:rPr>
        <w:fldChar w:fldCharType="separate"/>
      </w:r>
      <w:r>
        <w:rPr>
          <w:noProof/>
        </w:rPr>
        <w:t>79</w:t>
      </w:r>
      <w:r>
        <w:rPr>
          <w:noProof/>
        </w:rPr>
        <w:fldChar w:fldCharType="end"/>
      </w:r>
    </w:p>
    <w:p w14:paraId="63B7283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4.2.3.48</w:t>
      </w:r>
      <w:r>
        <w:rPr>
          <w:rFonts w:asciiTheme="minorHAnsi" w:eastAsiaTheme="minorEastAsia" w:hAnsiTheme="minorHAnsi" w:cstheme="minorBidi"/>
          <w:noProof/>
          <w:kern w:val="2"/>
          <w:sz w:val="24"/>
          <w:szCs w:val="24"/>
          <w:lang w:val="en-SE" w:eastAsia="zh-CN"/>
          <w14:ligatures w14:val="standardContextual"/>
        </w:rPr>
        <w:tab/>
      </w:r>
      <w:r>
        <w:rPr>
          <w:noProof/>
        </w:rPr>
        <w:t>Provisioning of deliver media related information for encrypted traffic</w:t>
      </w:r>
      <w:r>
        <w:rPr>
          <w:noProof/>
        </w:rPr>
        <w:tab/>
      </w:r>
      <w:r>
        <w:rPr>
          <w:noProof/>
        </w:rPr>
        <w:fldChar w:fldCharType="begin"/>
      </w:r>
      <w:r>
        <w:rPr>
          <w:noProof/>
        </w:rPr>
        <w:instrText xml:space="preserve"> PAGEREF _Toc222991864 \h </w:instrText>
      </w:r>
      <w:r>
        <w:rPr>
          <w:noProof/>
        </w:rPr>
      </w:r>
      <w:r>
        <w:rPr>
          <w:noProof/>
        </w:rPr>
        <w:fldChar w:fldCharType="separate"/>
      </w:r>
      <w:r>
        <w:rPr>
          <w:noProof/>
        </w:rPr>
        <w:t>80</w:t>
      </w:r>
      <w:r>
        <w:rPr>
          <w:noProof/>
        </w:rPr>
        <w:fldChar w:fldCharType="end"/>
      </w:r>
    </w:p>
    <w:p w14:paraId="048FDBB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4.2.3.49</w:t>
      </w:r>
      <w:r>
        <w:rPr>
          <w:rFonts w:asciiTheme="minorHAnsi" w:eastAsiaTheme="minorEastAsia" w:hAnsiTheme="minorHAnsi" w:cstheme="minorBidi"/>
          <w:noProof/>
          <w:kern w:val="2"/>
          <w:sz w:val="24"/>
          <w:szCs w:val="24"/>
          <w:lang w:val="en-SE" w:eastAsia="zh-CN"/>
          <w14:ligatures w14:val="standardContextual"/>
        </w:rPr>
        <w:tab/>
      </w:r>
      <w:r>
        <w:rPr>
          <w:noProof/>
        </w:rPr>
        <w:t>Modification of the subscription to the report of Data Rate Limitation Information</w:t>
      </w:r>
      <w:r>
        <w:rPr>
          <w:noProof/>
        </w:rPr>
        <w:tab/>
      </w:r>
      <w:r>
        <w:rPr>
          <w:noProof/>
        </w:rPr>
        <w:fldChar w:fldCharType="begin"/>
      </w:r>
      <w:r>
        <w:rPr>
          <w:noProof/>
        </w:rPr>
        <w:instrText xml:space="preserve"> PAGEREF _Toc222991865 \h </w:instrText>
      </w:r>
      <w:r>
        <w:rPr>
          <w:noProof/>
        </w:rPr>
      </w:r>
      <w:r>
        <w:rPr>
          <w:noProof/>
        </w:rPr>
        <w:fldChar w:fldCharType="separate"/>
      </w:r>
      <w:r>
        <w:rPr>
          <w:noProof/>
        </w:rPr>
        <w:t>80</w:t>
      </w:r>
      <w:r>
        <w:rPr>
          <w:noProof/>
        </w:rPr>
        <w:fldChar w:fldCharType="end"/>
      </w:r>
    </w:p>
    <w:p w14:paraId="1DECEBB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4.2.3.50</w:t>
      </w:r>
      <w:r>
        <w:rPr>
          <w:rFonts w:asciiTheme="minorHAnsi" w:eastAsiaTheme="minorEastAsia" w:hAnsiTheme="minorHAnsi" w:cstheme="minorBidi"/>
          <w:noProof/>
          <w:kern w:val="2"/>
          <w:sz w:val="24"/>
          <w:szCs w:val="24"/>
          <w:lang w:val="en-SE" w:eastAsia="zh-CN"/>
          <w14:ligatures w14:val="standardContextual"/>
        </w:rPr>
        <w:tab/>
      </w:r>
      <w:r>
        <w:rPr>
          <w:noProof/>
        </w:rPr>
        <w:t>Provisioning of RAN-Controlled UL Bitrate Recommendation Indication</w:t>
      </w:r>
      <w:r>
        <w:rPr>
          <w:noProof/>
        </w:rPr>
        <w:tab/>
      </w:r>
      <w:r>
        <w:rPr>
          <w:noProof/>
        </w:rPr>
        <w:fldChar w:fldCharType="begin"/>
      </w:r>
      <w:r>
        <w:rPr>
          <w:noProof/>
        </w:rPr>
        <w:instrText xml:space="preserve"> PAGEREF _Toc222991866 \h </w:instrText>
      </w:r>
      <w:r>
        <w:rPr>
          <w:noProof/>
        </w:rPr>
      </w:r>
      <w:r>
        <w:rPr>
          <w:noProof/>
        </w:rPr>
        <w:fldChar w:fldCharType="separate"/>
      </w:r>
      <w:r>
        <w:rPr>
          <w:noProof/>
        </w:rPr>
        <w:t>80</w:t>
      </w:r>
      <w:r>
        <w:rPr>
          <w:noProof/>
        </w:rPr>
        <w:fldChar w:fldCharType="end"/>
      </w:r>
    </w:p>
    <w:p w14:paraId="251BF5CB"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r>
      <w:r>
        <w:rPr>
          <w:noProof/>
        </w:rPr>
        <w:instrText xml:space="preserve"> PAGEREF _Toc222991867 \h </w:instrText>
      </w:r>
      <w:r>
        <w:rPr>
          <w:noProof/>
        </w:rPr>
      </w:r>
      <w:r>
        <w:rPr>
          <w:noProof/>
        </w:rPr>
        <w:fldChar w:fldCharType="separate"/>
      </w:r>
      <w:r>
        <w:rPr>
          <w:noProof/>
        </w:rPr>
        <w:t>81</w:t>
      </w:r>
      <w:r>
        <w:rPr>
          <w:noProof/>
        </w:rPr>
        <w:fldChar w:fldCharType="end"/>
      </w:r>
    </w:p>
    <w:p w14:paraId="3CB1419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_Toc222991868 \h </w:instrText>
      </w:r>
      <w:r>
        <w:rPr>
          <w:noProof/>
        </w:rPr>
      </w:r>
      <w:r>
        <w:rPr>
          <w:noProof/>
        </w:rPr>
        <w:fldChar w:fldCharType="separate"/>
      </w:r>
      <w:r>
        <w:rPr>
          <w:noProof/>
        </w:rPr>
        <w:t>81</w:t>
      </w:r>
      <w:r>
        <w:rPr>
          <w:noProof/>
        </w:rPr>
        <w:fldChar w:fldCharType="end"/>
      </w:r>
    </w:p>
    <w:p w14:paraId="772D22D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4.2.4.2</w:t>
      </w:r>
      <w:r>
        <w:rPr>
          <w:rFonts w:asciiTheme="minorHAnsi" w:eastAsiaTheme="minorEastAsia" w:hAnsiTheme="minorHAnsi" w:cstheme="minorBidi"/>
          <w:noProof/>
          <w:kern w:val="2"/>
          <w:sz w:val="24"/>
          <w:szCs w:val="24"/>
          <w:lang w:val="en-SE" w:eastAsia="zh-CN"/>
          <w14:ligatures w14:val="standardContextual"/>
        </w:rPr>
        <w:tab/>
      </w:r>
      <w:r>
        <w:rPr>
          <w:noProof/>
        </w:rPr>
        <w:t>AF application session context termination</w:t>
      </w:r>
      <w:r>
        <w:rPr>
          <w:noProof/>
        </w:rPr>
        <w:tab/>
      </w:r>
      <w:r>
        <w:rPr>
          <w:noProof/>
        </w:rPr>
        <w:fldChar w:fldCharType="begin"/>
      </w:r>
      <w:r>
        <w:rPr>
          <w:noProof/>
        </w:rPr>
        <w:instrText xml:space="preserve"> PAGEREF _Toc222991869 \h </w:instrText>
      </w:r>
      <w:r>
        <w:rPr>
          <w:noProof/>
        </w:rPr>
      </w:r>
      <w:r>
        <w:rPr>
          <w:noProof/>
        </w:rPr>
        <w:fldChar w:fldCharType="separate"/>
      </w:r>
      <w:r>
        <w:rPr>
          <w:noProof/>
        </w:rPr>
        <w:t>81</w:t>
      </w:r>
      <w:r>
        <w:rPr>
          <w:noProof/>
        </w:rPr>
        <w:fldChar w:fldCharType="end"/>
      </w:r>
    </w:p>
    <w:p w14:paraId="199DFFF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4.2.4.3</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_Toc222991870 \h </w:instrText>
      </w:r>
      <w:r>
        <w:rPr>
          <w:noProof/>
        </w:rPr>
      </w:r>
      <w:r>
        <w:rPr>
          <w:noProof/>
        </w:rPr>
        <w:fldChar w:fldCharType="separate"/>
      </w:r>
      <w:r>
        <w:rPr>
          <w:noProof/>
        </w:rPr>
        <w:t>82</w:t>
      </w:r>
      <w:r>
        <w:rPr>
          <w:noProof/>
        </w:rPr>
        <w:fldChar w:fldCharType="end"/>
      </w:r>
    </w:p>
    <w:p w14:paraId="5D71CF1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_Toc222991871 \h </w:instrText>
      </w:r>
      <w:r>
        <w:rPr>
          <w:noProof/>
        </w:rPr>
      </w:r>
      <w:r>
        <w:rPr>
          <w:noProof/>
        </w:rPr>
        <w:fldChar w:fldCharType="separate"/>
      </w:r>
      <w:r>
        <w:rPr>
          <w:noProof/>
        </w:rPr>
        <w:t>82</w:t>
      </w:r>
      <w:r>
        <w:rPr>
          <w:noProof/>
        </w:rPr>
        <w:fldChar w:fldCharType="end"/>
      </w:r>
    </w:p>
    <w:p w14:paraId="7222AB2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4.2.4.5</w:t>
      </w:r>
      <w:r>
        <w:rPr>
          <w:rFonts w:asciiTheme="minorHAnsi" w:eastAsiaTheme="minorEastAsia" w:hAnsiTheme="minorHAnsi" w:cstheme="minorBidi"/>
          <w:noProof/>
          <w:kern w:val="2"/>
          <w:sz w:val="24"/>
          <w:szCs w:val="24"/>
          <w:lang w:val="en-SE" w:eastAsia="zh-CN"/>
          <w14:ligatures w14:val="standardContextual"/>
        </w:rPr>
        <w:tab/>
      </w:r>
      <w:r>
        <w:rPr>
          <w:noProof/>
        </w:rPr>
        <w:t>Termination of Multimedia Priority Services</w:t>
      </w:r>
      <w:r>
        <w:rPr>
          <w:noProof/>
        </w:rPr>
        <w:tab/>
      </w:r>
      <w:r>
        <w:rPr>
          <w:noProof/>
        </w:rPr>
        <w:fldChar w:fldCharType="begin"/>
      </w:r>
      <w:r>
        <w:rPr>
          <w:noProof/>
        </w:rPr>
        <w:instrText xml:space="preserve"> PAGEREF _Toc222991872 \h </w:instrText>
      </w:r>
      <w:r>
        <w:rPr>
          <w:noProof/>
        </w:rPr>
      </w:r>
      <w:r>
        <w:rPr>
          <w:noProof/>
        </w:rPr>
        <w:fldChar w:fldCharType="separate"/>
      </w:r>
      <w:r>
        <w:rPr>
          <w:noProof/>
        </w:rPr>
        <w:t>82</w:t>
      </w:r>
      <w:r>
        <w:rPr>
          <w:noProof/>
        </w:rPr>
        <w:fldChar w:fldCharType="end"/>
      </w:r>
    </w:p>
    <w:p w14:paraId="370DC6E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4.2.4.6</w:t>
      </w:r>
      <w:r>
        <w:rPr>
          <w:rFonts w:asciiTheme="minorHAnsi" w:eastAsiaTheme="minorEastAsia" w:hAnsiTheme="minorHAnsi" w:cstheme="minorBidi"/>
          <w:noProof/>
          <w:kern w:val="2"/>
          <w:sz w:val="24"/>
          <w:szCs w:val="24"/>
          <w:lang w:val="en-SE" w:eastAsia="zh-CN"/>
          <w14:ligatures w14:val="standardContextual"/>
        </w:rPr>
        <w:tab/>
      </w:r>
      <w:r>
        <w:rPr>
          <w:noProof/>
        </w:rPr>
        <w:t>Request and report of access network information</w:t>
      </w:r>
      <w:r>
        <w:rPr>
          <w:noProof/>
        </w:rPr>
        <w:tab/>
      </w:r>
      <w:r>
        <w:rPr>
          <w:noProof/>
        </w:rPr>
        <w:fldChar w:fldCharType="begin"/>
      </w:r>
      <w:r>
        <w:rPr>
          <w:noProof/>
        </w:rPr>
        <w:instrText xml:space="preserve"> PAGEREF _Toc222991873 \h </w:instrText>
      </w:r>
      <w:r>
        <w:rPr>
          <w:noProof/>
        </w:rPr>
      </w:r>
      <w:r>
        <w:rPr>
          <w:noProof/>
        </w:rPr>
        <w:fldChar w:fldCharType="separate"/>
      </w:r>
      <w:r>
        <w:rPr>
          <w:noProof/>
        </w:rPr>
        <w:t>83</w:t>
      </w:r>
      <w:r>
        <w:rPr>
          <w:noProof/>
        </w:rPr>
        <w:fldChar w:fldCharType="end"/>
      </w:r>
    </w:p>
    <w:p w14:paraId="2695230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4.2.4.7</w:t>
      </w:r>
      <w:r>
        <w:rPr>
          <w:rFonts w:asciiTheme="minorHAnsi" w:eastAsiaTheme="minorEastAsia" w:hAnsiTheme="minorHAnsi" w:cstheme="minorBidi"/>
          <w:noProof/>
          <w:kern w:val="2"/>
          <w:sz w:val="24"/>
          <w:szCs w:val="24"/>
          <w:lang w:val="en-SE" w:eastAsia="zh-CN"/>
          <w14:ligatures w14:val="standardContextual"/>
        </w:rPr>
        <w:tab/>
      </w:r>
      <w:r>
        <w:rPr>
          <w:noProof/>
        </w:rPr>
        <w:t>Termination of MCPTT</w:t>
      </w:r>
      <w:r>
        <w:rPr>
          <w:noProof/>
        </w:rPr>
        <w:tab/>
      </w:r>
      <w:r>
        <w:rPr>
          <w:noProof/>
        </w:rPr>
        <w:fldChar w:fldCharType="begin"/>
      </w:r>
      <w:r>
        <w:rPr>
          <w:noProof/>
        </w:rPr>
        <w:instrText xml:space="preserve"> PAGEREF _Toc222991874 \h </w:instrText>
      </w:r>
      <w:r>
        <w:rPr>
          <w:noProof/>
        </w:rPr>
      </w:r>
      <w:r>
        <w:rPr>
          <w:noProof/>
        </w:rPr>
        <w:fldChar w:fldCharType="separate"/>
      </w:r>
      <w:r>
        <w:rPr>
          <w:noProof/>
        </w:rPr>
        <w:t>84</w:t>
      </w:r>
      <w:r>
        <w:rPr>
          <w:noProof/>
        </w:rPr>
        <w:fldChar w:fldCharType="end"/>
      </w:r>
    </w:p>
    <w:p w14:paraId="426D8E7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4.2.4.8</w:t>
      </w:r>
      <w:r>
        <w:rPr>
          <w:rFonts w:asciiTheme="minorHAnsi" w:eastAsiaTheme="minorEastAsia" w:hAnsiTheme="minorHAnsi" w:cstheme="minorBidi"/>
          <w:noProof/>
          <w:kern w:val="2"/>
          <w:sz w:val="24"/>
          <w:szCs w:val="24"/>
          <w:lang w:val="en-SE" w:eastAsia="zh-CN"/>
          <w14:ligatures w14:val="standardContextual"/>
        </w:rPr>
        <w:tab/>
      </w:r>
      <w:r>
        <w:rPr>
          <w:noProof/>
        </w:rPr>
        <w:t>Termination of MCVideo</w:t>
      </w:r>
      <w:r>
        <w:rPr>
          <w:noProof/>
        </w:rPr>
        <w:tab/>
      </w:r>
      <w:r>
        <w:rPr>
          <w:noProof/>
        </w:rPr>
        <w:fldChar w:fldCharType="begin"/>
      </w:r>
      <w:r>
        <w:rPr>
          <w:noProof/>
        </w:rPr>
        <w:instrText xml:space="preserve"> PAGEREF _Toc222991875 \h </w:instrText>
      </w:r>
      <w:r>
        <w:rPr>
          <w:noProof/>
        </w:rPr>
      </w:r>
      <w:r>
        <w:rPr>
          <w:noProof/>
        </w:rPr>
        <w:fldChar w:fldCharType="separate"/>
      </w:r>
      <w:r>
        <w:rPr>
          <w:noProof/>
        </w:rPr>
        <w:t>84</w:t>
      </w:r>
      <w:r>
        <w:rPr>
          <w:noProof/>
        </w:rPr>
        <w:fldChar w:fldCharType="end"/>
      </w:r>
    </w:p>
    <w:p w14:paraId="7FFF840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4.2.4.9</w:t>
      </w:r>
      <w:r>
        <w:rPr>
          <w:rFonts w:asciiTheme="minorHAnsi" w:eastAsiaTheme="minorEastAsia" w:hAnsiTheme="minorHAnsi" w:cstheme="minorBidi"/>
          <w:noProof/>
          <w:kern w:val="2"/>
          <w:sz w:val="24"/>
          <w:szCs w:val="24"/>
          <w:lang w:val="en-SE" w:eastAsia="zh-CN"/>
          <w14:ligatures w14:val="standardContextual"/>
        </w:rPr>
        <w:tab/>
      </w:r>
      <w:r>
        <w:rPr>
          <w:noProof/>
        </w:rPr>
        <w:t>Priority sharing indication</w:t>
      </w:r>
      <w:r>
        <w:rPr>
          <w:noProof/>
        </w:rPr>
        <w:tab/>
      </w:r>
      <w:r>
        <w:rPr>
          <w:noProof/>
        </w:rPr>
        <w:fldChar w:fldCharType="begin"/>
      </w:r>
      <w:r>
        <w:rPr>
          <w:noProof/>
        </w:rPr>
        <w:instrText xml:space="preserve"> PAGEREF _Toc222991876 \h </w:instrText>
      </w:r>
      <w:r>
        <w:rPr>
          <w:noProof/>
        </w:rPr>
      </w:r>
      <w:r>
        <w:rPr>
          <w:noProof/>
        </w:rPr>
        <w:fldChar w:fldCharType="separate"/>
      </w:r>
      <w:r>
        <w:rPr>
          <w:noProof/>
        </w:rPr>
        <w:t>84</w:t>
      </w:r>
      <w:r>
        <w:rPr>
          <w:noProof/>
        </w:rPr>
        <w:fldChar w:fldCharType="end"/>
      </w:r>
    </w:p>
    <w:p w14:paraId="0878289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4.2.4.10</w:t>
      </w:r>
      <w:r>
        <w:rPr>
          <w:rFonts w:asciiTheme="minorHAnsi" w:eastAsiaTheme="minorEastAsia" w:hAnsiTheme="minorHAnsi" w:cstheme="minorBidi"/>
          <w:noProof/>
          <w:kern w:val="2"/>
          <w:sz w:val="24"/>
          <w:szCs w:val="24"/>
          <w:lang w:val="en-SE" w:eastAsia="zh-CN"/>
          <w14:ligatures w14:val="standardContextual"/>
        </w:rPr>
        <w:tab/>
      </w:r>
      <w:r>
        <w:rPr>
          <w:noProof/>
        </w:rPr>
        <w:t>Report of RAN-NAS release cause</w:t>
      </w:r>
      <w:r>
        <w:rPr>
          <w:noProof/>
        </w:rPr>
        <w:tab/>
      </w:r>
      <w:r>
        <w:rPr>
          <w:noProof/>
        </w:rPr>
        <w:fldChar w:fldCharType="begin"/>
      </w:r>
      <w:r>
        <w:rPr>
          <w:noProof/>
        </w:rPr>
        <w:instrText xml:space="preserve"> PAGEREF _Toc222991877 \h </w:instrText>
      </w:r>
      <w:r>
        <w:rPr>
          <w:noProof/>
        </w:rPr>
      </w:r>
      <w:r>
        <w:rPr>
          <w:noProof/>
        </w:rPr>
        <w:fldChar w:fldCharType="separate"/>
      </w:r>
      <w:r>
        <w:rPr>
          <w:noProof/>
        </w:rPr>
        <w:t>84</w:t>
      </w:r>
      <w:r>
        <w:rPr>
          <w:noProof/>
        </w:rPr>
        <w:fldChar w:fldCharType="end"/>
      </w:r>
    </w:p>
    <w:p w14:paraId="04B9865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4.2.4.11</w:t>
      </w:r>
      <w:r>
        <w:rPr>
          <w:rFonts w:asciiTheme="minorHAnsi" w:eastAsiaTheme="minorEastAsia" w:hAnsiTheme="minorHAnsi" w:cstheme="minorBidi"/>
          <w:noProof/>
          <w:kern w:val="2"/>
          <w:sz w:val="24"/>
          <w:szCs w:val="24"/>
          <w:lang w:val="en-SE" w:eastAsia="zh-CN"/>
          <w14:ligatures w14:val="standardContextual"/>
        </w:rPr>
        <w:tab/>
      </w:r>
      <w:r>
        <w:rPr>
          <w:noProof/>
        </w:rPr>
        <w:t>Termination of Mission Critical Services</w:t>
      </w:r>
      <w:r>
        <w:rPr>
          <w:noProof/>
        </w:rPr>
        <w:tab/>
      </w:r>
      <w:r>
        <w:rPr>
          <w:noProof/>
        </w:rPr>
        <w:fldChar w:fldCharType="begin"/>
      </w:r>
      <w:r>
        <w:rPr>
          <w:noProof/>
        </w:rPr>
        <w:instrText xml:space="preserve"> PAGEREF _Toc222991878 \h </w:instrText>
      </w:r>
      <w:r>
        <w:rPr>
          <w:noProof/>
        </w:rPr>
      </w:r>
      <w:r>
        <w:rPr>
          <w:noProof/>
        </w:rPr>
        <w:fldChar w:fldCharType="separate"/>
      </w:r>
      <w:r>
        <w:rPr>
          <w:noProof/>
        </w:rPr>
        <w:t>86</w:t>
      </w:r>
      <w:r>
        <w:rPr>
          <w:noProof/>
        </w:rPr>
        <w:fldChar w:fldCharType="end"/>
      </w:r>
    </w:p>
    <w:p w14:paraId="5C628F0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4.2.4.12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_Toc222991879 \h </w:instrText>
      </w:r>
      <w:r>
        <w:rPr>
          <w:noProof/>
        </w:rPr>
      </w:r>
      <w:r>
        <w:rPr>
          <w:noProof/>
        </w:rPr>
        <w:fldChar w:fldCharType="separate"/>
      </w:r>
      <w:r>
        <w:rPr>
          <w:noProof/>
        </w:rPr>
        <w:t>86</w:t>
      </w:r>
      <w:r>
        <w:rPr>
          <w:noProof/>
        </w:rPr>
        <w:fldChar w:fldCharType="end"/>
      </w:r>
    </w:p>
    <w:p w14:paraId="4C157221"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4.2.5</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r>
      <w:r>
        <w:rPr>
          <w:noProof/>
        </w:rPr>
        <w:instrText xml:space="preserve"> PAGEREF _Toc222991880 \h </w:instrText>
      </w:r>
      <w:r>
        <w:rPr>
          <w:noProof/>
        </w:rPr>
      </w:r>
      <w:r>
        <w:rPr>
          <w:noProof/>
        </w:rPr>
        <w:fldChar w:fldCharType="separate"/>
      </w:r>
      <w:r>
        <w:rPr>
          <w:noProof/>
        </w:rPr>
        <w:t>86</w:t>
      </w:r>
      <w:r>
        <w:rPr>
          <w:noProof/>
        </w:rPr>
        <w:fldChar w:fldCharType="end"/>
      </w:r>
    </w:p>
    <w:p w14:paraId="6DC8487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_Toc222991881 \h </w:instrText>
      </w:r>
      <w:r>
        <w:rPr>
          <w:noProof/>
        </w:rPr>
      </w:r>
      <w:r>
        <w:rPr>
          <w:noProof/>
        </w:rPr>
        <w:fldChar w:fldCharType="separate"/>
      </w:r>
      <w:r>
        <w:rPr>
          <w:noProof/>
        </w:rPr>
        <w:t>86</w:t>
      </w:r>
      <w:r>
        <w:rPr>
          <w:noProof/>
        </w:rPr>
        <w:fldChar w:fldCharType="end"/>
      </w:r>
    </w:p>
    <w:p w14:paraId="3791977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event</w:t>
      </w:r>
      <w:r>
        <w:rPr>
          <w:noProof/>
        </w:rPr>
        <w:tab/>
      </w:r>
      <w:r>
        <w:rPr>
          <w:noProof/>
        </w:rPr>
        <w:fldChar w:fldCharType="begin"/>
      </w:r>
      <w:r>
        <w:rPr>
          <w:noProof/>
        </w:rPr>
        <w:instrText xml:space="preserve"> PAGEREF _Toc222991882 \h </w:instrText>
      </w:r>
      <w:r>
        <w:rPr>
          <w:noProof/>
        </w:rPr>
      </w:r>
      <w:r>
        <w:rPr>
          <w:noProof/>
        </w:rPr>
        <w:fldChar w:fldCharType="separate"/>
      </w:r>
      <w:r>
        <w:rPr>
          <w:noProof/>
        </w:rPr>
        <w:t>87</w:t>
      </w:r>
      <w:r>
        <w:rPr>
          <w:noProof/>
        </w:rPr>
        <w:fldChar w:fldCharType="end"/>
      </w:r>
    </w:p>
    <w:p w14:paraId="676D532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session context termination</w:t>
      </w:r>
      <w:r>
        <w:rPr>
          <w:noProof/>
        </w:rPr>
        <w:tab/>
      </w:r>
      <w:r>
        <w:rPr>
          <w:noProof/>
        </w:rPr>
        <w:fldChar w:fldCharType="begin"/>
      </w:r>
      <w:r>
        <w:rPr>
          <w:noProof/>
        </w:rPr>
        <w:instrText xml:space="preserve"> PAGEREF _Toc222991883 \h </w:instrText>
      </w:r>
      <w:r>
        <w:rPr>
          <w:noProof/>
        </w:rPr>
      </w:r>
      <w:r>
        <w:rPr>
          <w:noProof/>
        </w:rPr>
        <w:fldChar w:fldCharType="separate"/>
      </w:r>
      <w:r>
        <w:rPr>
          <w:noProof/>
        </w:rPr>
        <w:t>89</w:t>
      </w:r>
      <w:r>
        <w:rPr>
          <w:noProof/>
        </w:rPr>
        <w:fldChar w:fldCharType="end"/>
      </w:r>
    </w:p>
    <w:p w14:paraId="681CCB1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_Toc222991884 \h </w:instrText>
      </w:r>
      <w:r>
        <w:rPr>
          <w:noProof/>
        </w:rPr>
      </w:r>
      <w:r>
        <w:rPr>
          <w:noProof/>
        </w:rPr>
        <w:fldChar w:fldCharType="separate"/>
      </w:r>
      <w:r>
        <w:rPr>
          <w:noProof/>
        </w:rPr>
        <w:t>90</w:t>
      </w:r>
      <w:r>
        <w:rPr>
          <w:noProof/>
        </w:rPr>
        <w:fldChar w:fldCharType="end"/>
      </w:r>
    </w:p>
    <w:p w14:paraId="33A8718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Deactivation</w:t>
      </w:r>
      <w:r>
        <w:rPr>
          <w:noProof/>
        </w:rPr>
        <w:tab/>
      </w:r>
      <w:r>
        <w:rPr>
          <w:noProof/>
        </w:rPr>
        <w:fldChar w:fldCharType="begin"/>
      </w:r>
      <w:r>
        <w:rPr>
          <w:noProof/>
        </w:rPr>
        <w:instrText xml:space="preserve"> PAGEREF _Toc222991885 \h </w:instrText>
      </w:r>
      <w:r>
        <w:rPr>
          <w:noProof/>
        </w:rPr>
      </w:r>
      <w:r>
        <w:rPr>
          <w:noProof/>
        </w:rPr>
        <w:fldChar w:fldCharType="separate"/>
      </w:r>
      <w:r>
        <w:rPr>
          <w:noProof/>
        </w:rPr>
        <w:t>91</w:t>
      </w:r>
      <w:r>
        <w:rPr>
          <w:noProof/>
        </w:rPr>
        <w:fldChar w:fldCharType="end"/>
      </w:r>
    </w:p>
    <w:p w14:paraId="6018DE2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4.2.5.6</w:t>
      </w:r>
      <w:r>
        <w:rPr>
          <w:rFonts w:asciiTheme="minorHAnsi" w:eastAsiaTheme="minorEastAsia" w:hAnsiTheme="minorHAnsi" w:cstheme="minorBidi"/>
          <w:noProof/>
          <w:kern w:val="2"/>
          <w:sz w:val="24"/>
          <w:szCs w:val="24"/>
          <w:lang w:val="en-SE" w:eastAsia="zh-CN"/>
          <w14:ligatures w14:val="standardContextual"/>
        </w:rPr>
        <w:tab/>
      </w:r>
      <w:r>
        <w:rPr>
          <w:noProof/>
        </w:rPr>
        <w:t>Reporting usage for sponsored data connectivity</w:t>
      </w:r>
      <w:r>
        <w:rPr>
          <w:noProof/>
        </w:rPr>
        <w:tab/>
      </w:r>
      <w:r>
        <w:rPr>
          <w:noProof/>
        </w:rPr>
        <w:fldChar w:fldCharType="begin"/>
      </w:r>
      <w:r>
        <w:rPr>
          <w:noProof/>
        </w:rPr>
        <w:instrText xml:space="preserve"> PAGEREF _Toc222991886 \h </w:instrText>
      </w:r>
      <w:r>
        <w:rPr>
          <w:noProof/>
        </w:rPr>
      </w:r>
      <w:r>
        <w:rPr>
          <w:noProof/>
        </w:rPr>
        <w:fldChar w:fldCharType="separate"/>
      </w:r>
      <w:r>
        <w:rPr>
          <w:noProof/>
        </w:rPr>
        <w:t>92</w:t>
      </w:r>
      <w:r>
        <w:rPr>
          <w:noProof/>
        </w:rPr>
        <w:fldChar w:fldCharType="end"/>
      </w:r>
    </w:p>
    <w:p w14:paraId="351047C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4.2.5.7</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_Toc222991887 \h </w:instrText>
      </w:r>
      <w:r>
        <w:rPr>
          <w:noProof/>
        </w:rPr>
      </w:r>
      <w:r>
        <w:rPr>
          <w:noProof/>
        </w:rPr>
        <w:fldChar w:fldCharType="separate"/>
      </w:r>
      <w:r>
        <w:rPr>
          <w:noProof/>
        </w:rPr>
        <w:t>93</w:t>
      </w:r>
      <w:r>
        <w:rPr>
          <w:noProof/>
        </w:rPr>
        <w:fldChar w:fldCharType="end"/>
      </w:r>
    </w:p>
    <w:p w14:paraId="4C9E788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resources allocation outcome</w:t>
      </w:r>
      <w:r>
        <w:rPr>
          <w:noProof/>
        </w:rPr>
        <w:tab/>
      </w:r>
      <w:r>
        <w:rPr>
          <w:noProof/>
        </w:rPr>
        <w:fldChar w:fldCharType="begin"/>
      </w:r>
      <w:r>
        <w:rPr>
          <w:noProof/>
        </w:rPr>
        <w:instrText xml:space="preserve"> PAGEREF _Toc222991888 \h </w:instrText>
      </w:r>
      <w:r>
        <w:rPr>
          <w:noProof/>
        </w:rPr>
      </w:r>
      <w:r>
        <w:rPr>
          <w:noProof/>
        </w:rPr>
        <w:fldChar w:fldCharType="separate"/>
      </w:r>
      <w:r>
        <w:rPr>
          <w:noProof/>
        </w:rPr>
        <w:t>93</w:t>
      </w:r>
      <w:r>
        <w:rPr>
          <w:noProof/>
        </w:rPr>
        <w:fldChar w:fldCharType="end"/>
      </w:r>
    </w:p>
    <w:p w14:paraId="7683C29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_Toc222991889 \h </w:instrText>
      </w:r>
      <w:r>
        <w:rPr>
          <w:noProof/>
        </w:rPr>
      </w:r>
      <w:r>
        <w:rPr>
          <w:noProof/>
        </w:rPr>
        <w:fldChar w:fldCharType="separate"/>
      </w:r>
      <w:r>
        <w:rPr>
          <w:noProof/>
        </w:rPr>
        <w:t>94</w:t>
      </w:r>
      <w:r>
        <w:rPr>
          <w:noProof/>
        </w:rPr>
        <w:fldChar w:fldCharType="end"/>
      </w:r>
    </w:p>
    <w:p w14:paraId="37CC0C7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4.2.5.10</w:t>
      </w:r>
      <w:r>
        <w:rPr>
          <w:rFonts w:asciiTheme="minorHAnsi" w:eastAsiaTheme="minorEastAsia" w:hAnsiTheme="minorHAnsi" w:cstheme="minorBidi"/>
          <w:noProof/>
          <w:kern w:val="2"/>
          <w:sz w:val="24"/>
          <w:szCs w:val="24"/>
          <w:lang w:val="en-SE" w:eastAsia="zh-CN"/>
          <w14:ligatures w14:val="standardContextual"/>
        </w:rPr>
        <w:tab/>
      </w:r>
      <w:r>
        <w:rPr>
          <w:noProof/>
        </w:rPr>
        <w:t>Notification of signalling path status</w:t>
      </w:r>
      <w:r>
        <w:rPr>
          <w:noProof/>
        </w:rPr>
        <w:tab/>
      </w:r>
      <w:r>
        <w:rPr>
          <w:noProof/>
        </w:rPr>
        <w:fldChar w:fldCharType="begin"/>
      </w:r>
      <w:r>
        <w:rPr>
          <w:noProof/>
        </w:rPr>
        <w:instrText xml:space="preserve"> PAGEREF _Toc222991890 \h </w:instrText>
      </w:r>
      <w:r>
        <w:rPr>
          <w:noProof/>
        </w:rPr>
      </w:r>
      <w:r>
        <w:rPr>
          <w:noProof/>
        </w:rPr>
        <w:fldChar w:fldCharType="separate"/>
      </w:r>
      <w:r>
        <w:rPr>
          <w:noProof/>
        </w:rPr>
        <w:t>94</w:t>
      </w:r>
      <w:r>
        <w:rPr>
          <w:noProof/>
        </w:rPr>
        <w:fldChar w:fldCharType="end"/>
      </w:r>
    </w:p>
    <w:p w14:paraId="2A08131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4.2.5.11</w:t>
      </w:r>
      <w:r>
        <w:rPr>
          <w:rFonts w:asciiTheme="minorHAnsi" w:eastAsiaTheme="minorEastAsia" w:hAnsiTheme="minorHAnsi" w:cstheme="minorBidi"/>
          <w:noProof/>
          <w:kern w:val="2"/>
          <w:sz w:val="24"/>
          <w:szCs w:val="24"/>
          <w:lang w:val="en-SE" w:eastAsia="zh-CN"/>
          <w14:ligatures w14:val="standardContextual"/>
        </w:rPr>
        <w:tab/>
      </w:r>
      <w:r>
        <w:rPr>
          <w:noProof/>
        </w:rPr>
        <w:t>Reporting access network information</w:t>
      </w:r>
      <w:r>
        <w:rPr>
          <w:noProof/>
        </w:rPr>
        <w:tab/>
      </w:r>
      <w:r>
        <w:rPr>
          <w:noProof/>
        </w:rPr>
        <w:fldChar w:fldCharType="begin"/>
      </w:r>
      <w:r>
        <w:rPr>
          <w:noProof/>
        </w:rPr>
        <w:instrText xml:space="preserve"> PAGEREF _Toc222991891 \h </w:instrText>
      </w:r>
      <w:r>
        <w:rPr>
          <w:noProof/>
        </w:rPr>
      </w:r>
      <w:r>
        <w:rPr>
          <w:noProof/>
        </w:rPr>
        <w:fldChar w:fldCharType="separate"/>
      </w:r>
      <w:r>
        <w:rPr>
          <w:noProof/>
        </w:rPr>
        <w:t>95</w:t>
      </w:r>
      <w:r>
        <w:rPr>
          <w:noProof/>
        </w:rPr>
        <w:fldChar w:fldCharType="end"/>
      </w:r>
    </w:p>
    <w:p w14:paraId="12D23B7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Out of Credit</w:t>
      </w:r>
      <w:r>
        <w:rPr>
          <w:noProof/>
        </w:rPr>
        <w:tab/>
      </w:r>
      <w:r>
        <w:rPr>
          <w:noProof/>
        </w:rPr>
        <w:fldChar w:fldCharType="begin"/>
      </w:r>
      <w:r>
        <w:rPr>
          <w:noProof/>
        </w:rPr>
        <w:instrText xml:space="preserve"> PAGEREF _Toc222991892 \h </w:instrText>
      </w:r>
      <w:r>
        <w:rPr>
          <w:noProof/>
        </w:rPr>
      </w:r>
      <w:r>
        <w:rPr>
          <w:noProof/>
        </w:rPr>
        <w:fldChar w:fldCharType="separate"/>
      </w:r>
      <w:r>
        <w:rPr>
          <w:noProof/>
        </w:rPr>
        <w:t>96</w:t>
      </w:r>
      <w:r>
        <w:rPr>
          <w:noProof/>
        </w:rPr>
        <w:fldChar w:fldCharType="end"/>
      </w:r>
    </w:p>
    <w:p w14:paraId="26402EB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r>
      <w:r>
        <w:rPr>
          <w:noProof/>
        </w:rPr>
        <w:instrText xml:space="preserve"> PAGEREF _Toc222991893 \h </w:instrText>
      </w:r>
      <w:r>
        <w:rPr>
          <w:noProof/>
        </w:rPr>
      </w:r>
      <w:r>
        <w:rPr>
          <w:noProof/>
        </w:rPr>
        <w:fldChar w:fldCharType="separate"/>
      </w:r>
      <w:r>
        <w:rPr>
          <w:noProof/>
        </w:rPr>
        <w:t>97</w:t>
      </w:r>
      <w:r>
        <w:rPr>
          <w:noProof/>
        </w:rPr>
        <w:fldChar w:fldCharType="end"/>
      </w:r>
    </w:p>
    <w:p w14:paraId="074C8D8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_Toc222991894 \h </w:instrText>
      </w:r>
      <w:r>
        <w:rPr>
          <w:noProof/>
        </w:rPr>
      </w:r>
      <w:r>
        <w:rPr>
          <w:noProof/>
        </w:rPr>
        <w:fldChar w:fldCharType="separate"/>
      </w:r>
      <w:r>
        <w:rPr>
          <w:noProof/>
        </w:rPr>
        <w:t>97</w:t>
      </w:r>
      <w:r>
        <w:rPr>
          <w:noProof/>
        </w:rPr>
        <w:fldChar w:fldCharType="end"/>
      </w:r>
    </w:p>
    <w:p w14:paraId="1EDD46B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4.2.5.15</w:t>
      </w:r>
      <w:r>
        <w:rPr>
          <w:rFonts w:asciiTheme="minorHAnsi" w:eastAsiaTheme="minorEastAsia" w:hAnsiTheme="minorHAnsi" w:cstheme="minorBidi"/>
          <w:noProof/>
          <w:kern w:val="2"/>
          <w:sz w:val="24"/>
          <w:szCs w:val="24"/>
          <w:lang w:val="en-SE" w:eastAsia="zh-CN"/>
          <w14:ligatures w14:val="standardContextual"/>
        </w:rPr>
        <w:tab/>
      </w:r>
      <w:r>
        <w:rPr>
          <w:noProof/>
        </w:rPr>
        <w:t>Report of EPS Fallback</w:t>
      </w:r>
      <w:r>
        <w:rPr>
          <w:noProof/>
        </w:rPr>
        <w:tab/>
      </w:r>
      <w:r>
        <w:rPr>
          <w:noProof/>
        </w:rPr>
        <w:fldChar w:fldCharType="begin"/>
      </w:r>
      <w:r>
        <w:rPr>
          <w:noProof/>
        </w:rPr>
        <w:instrText xml:space="preserve"> PAGEREF _Toc222991895 \h </w:instrText>
      </w:r>
      <w:r>
        <w:rPr>
          <w:noProof/>
        </w:rPr>
      </w:r>
      <w:r>
        <w:rPr>
          <w:noProof/>
        </w:rPr>
        <w:fldChar w:fldCharType="separate"/>
      </w:r>
      <w:r>
        <w:rPr>
          <w:noProof/>
        </w:rPr>
        <w:t>98</w:t>
      </w:r>
      <w:r>
        <w:rPr>
          <w:noProof/>
        </w:rPr>
        <w:fldChar w:fldCharType="end"/>
      </w:r>
    </w:p>
    <w:p w14:paraId="29EF6EF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4.2.5.16</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TSC user plane node Information, no Individual Application Session Context exists</w:t>
      </w:r>
      <w:r>
        <w:rPr>
          <w:noProof/>
        </w:rPr>
        <w:tab/>
      </w:r>
      <w:r>
        <w:rPr>
          <w:noProof/>
        </w:rPr>
        <w:fldChar w:fldCharType="begin"/>
      </w:r>
      <w:r>
        <w:rPr>
          <w:noProof/>
        </w:rPr>
        <w:instrText xml:space="preserve"> PAGEREF _Toc222991896 \h </w:instrText>
      </w:r>
      <w:r>
        <w:rPr>
          <w:noProof/>
        </w:rPr>
      </w:r>
      <w:r>
        <w:rPr>
          <w:noProof/>
        </w:rPr>
        <w:fldChar w:fldCharType="separate"/>
      </w:r>
      <w:r>
        <w:rPr>
          <w:noProof/>
        </w:rPr>
        <w:t>99</w:t>
      </w:r>
      <w:r>
        <w:rPr>
          <w:noProof/>
        </w:rPr>
        <w:fldChar w:fldCharType="end"/>
      </w:r>
    </w:p>
    <w:p w14:paraId="6180DD4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Reallocation of Credit</w:t>
      </w:r>
      <w:r>
        <w:rPr>
          <w:noProof/>
        </w:rPr>
        <w:tab/>
      </w:r>
      <w:r>
        <w:rPr>
          <w:noProof/>
        </w:rPr>
        <w:fldChar w:fldCharType="begin"/>
      </w:r>
      <w:r>
        <w:rPr>
          <w:noProof/>
        </w:rPr>
        <w:instrText xml:space="preserve"> PAGEREF _Toc222991897 \h </w:instrText>
      </w:r>
      <w:r>
        <w:rPr>
          <w:noProof/>
        </w:rPr>
      </w:r>
      <w:r>
        <w:rPr>
          <w:noProof/>
        </w:rPr>
        <w:fldChar w:fldCharType="separate"/>
      </w:r>
      <w:r>
        <w:rPr>
          <w:noProof/>
        </w:rPr>
        <w:t>100</w:t>
      </w:r>
      <w:r>
        <w:rPr>
          <w:noProof/>
        </w:rPr>
        <w:fldChar w:fldCharType="end"/>
      </w:r>
    </w:p>
    <w:p w14:paraId="27B708E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4.2.5.18</w:t>
      </w:r>
      <w:r>
        <w:rPr>
          <w:rFonts w:asciiTheme="minorHAnsi" w:eastAsiaTheme="minorEastAsia" w:hAnsiTheme="minorHAnsi" w:cstheme="minorBidi"/>
          <w:noProof/>
          <w:kern w:val="2"/>
          <w:sz w:val="24"/>
          <w:szCs w:val="24"/>
          <w:lang w:val="en-SE" w:eastAsia="zh-CN"/>
          <w14:ligatures w14:val="standardContextual"/>
        </w:rPr>
        <w:tab/>
      </w:r>
      <w:r>
        <w:rPr>
          <w:noProof/>
        </w:rPr>
        <w:t>Notification of MPS for DTS Outcome</w:t>
      </w:r>
      <w:r>
        <w:rPr>
          <w:noProof/>
        </w:rPr>
        <w:tab/>
      </w:r>
      <w:r>
        <w:rPr>
          <w:noProof/>
        </w:rPr>
        <w:fldChar w:fldCharType="begin"/>
      </w:r>
      <w:r>
        <w:rPr>
          <w:noProof/>
        </w:rPr>
        <w:instrText xml:space="preserve"> PAGEREF _Toc222991898 \h </w:instrText>
      </w:r>
      <w:r>
        <w:rPr>
          <w:noProof/>
        </w:rPr>
      </w:r>
      <w:r>
        <w:rPr>
          <w:noProof/>
        </w:rPr>
        <w:fldChar w:fldCharType="separate"/>
      </w:r>
      <w:r>
        <w:rPr>
          <w:noProof/>
        </w:rPr>
        <w:t>100</w:t>
      </w:r>
      <w:r>
        <w:rPr>
          <w:noProof/>
        </w:rPr>
        <w:fldChar w:fldCharType="end"/>
      </w:r>
    </w:p>
    <w:p w14:paraId="33DD3A4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4.2.5.19</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Application Detection Information</w:t>
      </w:r>
      <w:r>
        <w:rPr>
          <w:noProof/>
        </w:rPr>
        <w:tab/>
      </w:r>
      <w:r>
        <w:rPr>
          <w:noProof/>
        </w:rPr>
        <w:fldChar w:fldCharType="begin"/>
      </w:r>
      <w:r>
        <w:rPr>
          <w:noProof/>
        </w:rPr>
        <w:instrText xml:space="preserve"> PAGEREF _Toc222991899 \h </w:instrText>
      </w:r>
      <w:r>
        <w:rPr>
          <w:noProof/>
        </w:rPr>
      </w:r>
      <w:r>
        <w:rPr>
          <w:noProof/>
        </w:rPr>
        <w:fldChar w:fldCharType="separate"/>
      </w:r>
      <w:r>
        <w:rPr>
          <w:noProof/>
        </w:rPr>
        <w:t>101</w:t>
      </w:r>
      <w:r>
        <w:rPr>
          <w:noProof/>
        </w:rPr>
        <w:fldChar w:fldCharType="end"/>
      </w:r>
    </w:p>
    <w:p w14:paraId="491227D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satellite backhaul category changes</w:t>
      </w:r>
      <w:r>
        <w:rPr>
          <w:noProof/>
        </w:rPr>
        <w:tab/>
      </w:r>
      <w:r>
        <w:rPr>
          <w:noProof/>
        </w:rPr>
        <w:fldChar w:fldCharType="begin"/>
      </w:r>
      <w:r>
        <w:rPr>
          <w:noProof/>
        </w:rPr>
        <w:instrText xml:space="preserve"> PAGEREF _Toc222991900 \h </w:instrText>
      </w:r>
      <w:r>
        <w:rPr>
          <w:noProof/>
        </w:rPr>
      </w:r>
      <w:r>
        <w:rPr>
          <w:noProof/>
        </w:rPr>
        <w:fldChar w:fldCharType="separate"/>
      </w:r>
      <w:r>
        <w:rPr>
          <w:noProof/>
        </w:rPr>
        <w:t>101</w:t>
      </w:r>
      <w:r>
        <w:rPr>
          <w:noProof/>
        </w:rPr>
        <w:fldChar w:fldCharType="end"/>
      </w:r>
    </w:p>
    <w:p w14:paraId="588E24D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UP change enforcement failure</w:t>
      </w:r>
      <w:r>
        <w:rPr>
          <w:noProof/>
        </w:rPr>
        <w:tab/>
      </w:r>
      <w:r>
        <w:rPr>
          <w:noProof/>
        </w:rPr>
        <w:fldChar w:fldCharType="begin"/>
      </w:r>
      <w:r>
        <w:rPr>
          <w:noProof/>
        </w:rPr>
        <w:instrText xml:space="preserve"> PAGEREF _Toc222991901 \h </w:instrText>
      </w:r>
      <w:r>
        <w:rPr>
          <w:noProof/>
        </w:rPr>
      </w:r>
      <w:r>
        <w:rPr>
          <w:noProof/>
        </w:rPr>
        <w:fldChar w:fldCharType="separate"/>
      </w:r>
      <w:r>
        <w:rPr>
          <w:noProof/>
        </w:rPr>
        <w:t>101</w:t>
      </w:r>
      <w:r>
        <w:rPr>
          <w:noProof/>
        </w:rPr>
        <w:fldChar w:fldCharType="end"/>
      </w:r>
    </w:p>
    <w:p w14:paraId="6029050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4.2.5.22</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Notification about PDU session established/terminated events</w:t>
      </w:r>
      <w:r>
        <w:rPr>
          <w:noProof/>
        </w:rPr>
        <w:tab/>
      </w:r>
      <w:r>
        <w:rPr>
          <w:noProof/>
        </w:rPr>
        <w:fldChar w:fldCharType="begin"/>
      </w:r>
      <w:r>
        <w:rPr>
          <w:noProof/>
        </w:rPr>
        <w:instrText xml:space="preserve"> PAGEREF _Toc222991902 \h </w:instrText>
      </w:r>
      <w:r>
        <w:rPr>
          <w:noProof/>
        </w:rPr>
      </w:r>
      <w:r>
        <w:rPr>
          <w:noProof/>
        </w:rPr>
        <w:fldChar w:fldCharType="separate"/>
      </w:r>
      <w:r>
        <w:rPr>
          <w:noProof/>
        </w:rPr>
        <w:t>102</w:t>
      </w:r>
      <w:r>
        <w:rPr>
          <w:noProof/>
        </w:rPr>
        <w:fldChar w:fldCharType="end"/>
      </w:r>
    </w:p>
    <w:p w14:paraId="20B1E59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4.2.5.23</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extra UE addresses</w:t>
      </w:r>
      <w:r>
        <w:rPr>
          <w:noProof/>
        </w:rPr>
        <w:tab/>
      </w:r>
      <w:r>
        <w:rPr>
          <w:noProof/>
        </w:rPr>
        <w:fldChar w:fldCharType="begin"/>
      </w:r>
      <w:r>
        <w:rPr>
          <w:noProof/>
        </w:rPr>
        <w:instrText xml:space="preserve"> PAGEREF _Toc222991903 \h </w:instrText>
      </w:r>
      <w:r>
        <w:rPr>
          <w:noProof/>
        </w:rPr>
      </w:r>
      <w:r>
        <w:rPr>
          <w:noProof/>
        </w:rPr>
        <w:fldChar w:fldCharType="separate"/>
      </w:r>
      <w:r>
        <w:rPr>
          <w:noProof/>
        </w:rPr>
        <w:t>103</w:t>
      </w:r>
      <w:r>
        <w:rPr>
          <w:noProof/>
        </w:rPr>
        <w:fldChar w:fldCharType="end"/>
      </w:r>
    </w:p>
    <w:p w14:paraId="63C1666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4.2.5.24</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BAT offset</w:t>
      </w:r>
      <w:r>
        <w:rPr>
          <w:noProof/>
        </w:rPr>
        <w:tab/>
      </w:r>
      <w:r>
        <w:rPr>
          <w:noProof/>
        </w:rPr>
        <w:fldChar w:fldCharType="begin"/>
      </w:r>
      <w:r>
        <w:rPr>
          <w:noProof/>
        </w:rPr>
        <w:instrText xml:space="preserve"> PAGEREF _Toc222991904 \h </w:instrText>
      </w:r>
      <w:r>
        <w:rPr>
          <w:noProof/>
        </w:rPr>
      </w:r>
      <w:r>
        <w:rPr>
          <w:noProof/>
        </w:rPr>
        <w:fldChar w:fldCharType="separate"/>
      </w:r>
      <w:r>
        <w:rPr>
          <w:noProof/>
        </w:rPr>
        <w:t>103</w:t>
      </w:r>
      <w:r>
        <w:rPr>
          <w:noProof/>
        </w:rPr>
        <w:fldChar w:fldCharType="end"/>
      </w:r>
    </w:p>
    <w:p w14:paraId="0D81B4F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4.2.5.25</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URSP rule enforcement information</w:t>
      </w:r>
      <w:r>
        <w:rPr>
          <w:noProof/>
        </w:rPr>
        <w:tab/>
      </w:r>
      <w:r>
        <w:rPr>
          <w:noProof/>
        </w:rPr>
        <w:fldChar w:fldCharType="begin"/>
      </w:r>
      <w:r>
        <w:rPr>
          <w:noProof/>
        </w:rPr>
        <w:instrText xml:space="preserve"> PAGEREF _Toc222991905 \h </w:instrText>
      </w:r>
      <w:r>
        <w:rPr>
          <w:noProof/>
        </w:rPr>
      </w:r>
      <w:r>
        <w:rPr>
          <w:noProof/>
        </w:rPr>
        <w:fldChar w:fldCharType="separate"/>
      </w:r>
      <w:r>
        <w:rPr>
          <w:noProof/>
        </w:rPr>
        <w:t>104</w:t>
      </w:r>
      <w:r>
        <w:rPr>
          <w:noProof/>
        </w:rPr>
        <w:fldChar w:fldCharType="end"/>
      </w:r>
    </w:p>
    <w:p w14:paraId="440828C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4.2.5.26</w:t>
      </w:r>
      <w:r>
        <w:rPr>
          <w:rFonts w:asciiTheme="minorHAnsi" w:eastAsiaTheme="minorEastAsia" w:hAnsiTheme="minorHAnsi" w:cstheme="minorBidi"/>
          <w:noProof/>
          <w:kern w:val="2"/>
          <w:sz w:val="24"/>
          <w:szCs w:val="24"/>
          <w:lang w:val="en-SE" w:eastAsia="zh-CN"/>
          <w14:ligatures w14:val="standardContextual"/>
        </w:rPr>
        <w:tab/>
      </w:r>
      <w:r>
        <w:rPr>
          <w:noProof/>
        </w:rPr>
        <w:t xml:space="preserve">Notification about </w:t>
      </w:r>
      <w:r>
        <w:rPr>
          <w:noProof/>
          <w:lang w:eastAsia="zh-CN"/>
        </w:rPr>
        <w:t>Packet Delay Variation</w:t>
      </w:r>
      <w:r>
        <w:rPr>
          <w:noProof/>
        </w:rPr>
        <w:tab/>
      </w:r>
      <w:r>
        <w:rPr>
          <w:noProof/>
        </w:rPr>
        <w:fldChar w:fldCharType="begin"/>
      </w:r>
      <w:r>
        <w:rPr>
          <w:noProof/>
        </w:rPr>
        <w:instrText xml:space="preserve"> PAGEREF _Toc222991906 \h </w:instrText>
      </w:r>
      <w:r>
        <w:rPr>
          <w:noProof/>
        </w:rPr>
      </w:r>
      <w:r>
        <w:rPr>
          <w:noProof/>
        </w:rPr>
        <w:fldChar w:fldCharType="separate"/>
      </w:r>
      <w:r>
        <w:rPr>
          <w:noProof/>
        </w:rPr>
        <w:t>104</w:t>
      </w:r>
      <w:r>
        <w:rPr>
          <w:noProof/>
        </w:rPr>
        <w:fldChar w:fldCharType="end"/>
      </w:r>
    </w:p>
    <w:p w14:paraId="0810DA8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4.2.5.27</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5GS support for Policy Control for L4S</w:t>
      </w:r>
      <w:r>
        <w:rPr>
          <w:noProof/>
        </w:rPr>
        <w:tab/>
      </w:r>
      <w:r>
        <w:rPr>
          <w:noProof/>
        </w:rPr>
        <w:fldChar w:fldCharType="begin"/>
      </w:r>
      <w:r>
        <w:rPr>
          <w:noProof/>
        </w:rPr>
        <w:instrText xml:space="preserve"> PAGEREF _Toc222991907 \h </w:instrText>
      </w:r>
      <w:r>
        <w:rPr>
          <w:noProof/>
        </w:rPr>
      </w:r>
      <w:r>
        <w:rPr>
          <w:noProof/>
        </w:rPr>
        <w:fldChar w:fldCharType="separate"/>
      </w:r>
      <w:r>
        <w:rPr>
          <w:noProof/>
        </w:rPr>
        <w:t>104</w:t>
      </w:r>
      <w:r>
        <w:rPr>
          <w:noProof/>
        </w:rPr>
        <w:fldChar w:fldCharType="end"/>
      </w:r>
    </w:p>
    <w:p w14:paraId="099BE8B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r>
      <w:r>
        <w:rPr>
          <w:noProof/>
        </w:rPr>
        <w:instrText xml:space="preserve"> PAGEREF _Toc222991908 \h </w:instrText>
      </w:r>
      <w:r>
        <w:rPr>
          <w:noProof/>
        </w:rPr>
      </w:r>
      <w:r>
        <w:rPr>
          <w:noProof/>
        </w:rPr>
        <w:fldChar w:fldCharType="separate"/>
      </w:r>
      <w:r>
        <w:rPr>
          <w:noProof/>
        </w:rPr>
        <w:t>105</w:t>
      </w:r>
      <w:r>
        <w:rPr>
          <w:noProof/>
        </w:rPr>
        <w:fldChar w:fldCharType="end"/>
      </w:r>
    </w:p>
    <w:p w14:paraId="3D3AE05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4.2.5.29</w:t>
      </w:r>
      <w:r>
        <w:rPr>
          <w:rFonts w:asciiTheme="minorHAnsi" w:eastAsiaTheme="minorEastAsia" w:hAnsiTheme="minorHAnsi" w:cstheme="minorBidi"/>
          <w:noProof/>
          <w:kern w:val="2"/>
          <w:sz w:val="24"/>
          <w:szCs w:val="24"/>
          <w:lang w:val="en-SE" w:eastAsia="zh-CN"/>
          <w14:ligatures w14:val="standardContextual"/>
        </w:rPr>
        <w:tab/>
      </w:r>
      <w:r>
        <w:rPr>
          <w:noProof/>
        </w:rPr>
        <w:t>Event notification for AF requested QoS for a UE or group of UE(s) not identified by UE address(es)</w:t>
      </w:r>
      <w:r>
        <w:rPr>
          <w:noProof/>
        </w:rPr>
        <w:tab/>
      </w:r>
      <w:r>
        <w:rPr>
          <w:noProof/>
        </w:rPr>
        <w:fldChar w:fldCharType="begin"/>
      </w:r>
      <w:r>
        <w:rPr>
          <w:noProof/>
        </w:rPr>
        <w:instrText xml:space="preserve"> PAGEREF _Toc222991909 \h </w:instrText>
      </w:r>
      <w:r>
        <w:rPr>
          <w:noProof/>
        </w:rPr>
      </w:r>
      <w:r>
        <w:rPr>
          <w:noProof/>
        </w:rPr>
        <w:fldChar w:fldCharType="separate"/>
      </w:r>
      <w:r>
        <w:rPr>
          <w:noProof/>
        </w:rPr>
        <w:t>105</w:t>
      </w:r>
      <w:r>
        <w:rPr>
          <w:noProof/>
        </w:rPr>
        <w:fldChar w:fldCharType="end"/>
      </w:r>
    </w:p>
    <w:p w14:paraId="16BD1DC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4.2.5.30</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network support of QoS Monitoring</w:t>
      </w:r>
      <w:r>
        <w:rPr>
          <w:noProof/>
        </w:rPr>
        <w:tab/>
      </w:r>
      <w:r>
        <w:rPr>
          <w:noProof/>
        </w:rPr>
        <w:fldChar w:fldCharType="begin"/>
      </w:r>
      <w:r>
        <w:rPr>
          <w:noProof/>
        </w:rPr>
        <w:instrText xml:space="preserve"> PAGEREF _Toc222991910 \h </w:instrText>
      </w:r>
      <w:r>
        <w:rPr>
          <w:noProof/>
        </w:rPr>
      </w:r>
      <w:r>
        <w:rPr>
          <w:noProof/>
        </w:rPr>
        <w:fldChar w:fldCharType="separate"/>
      </w:r>
      <w:r>
        <w:rPr>
          <w:noProof/>
        </w:rPr>
        <w:t>105</w:t>
      </w:r>
      <w:r>
        <w:rPr>
          <w:noProof/>
        </w:rPr>
        <w:fldChar w:fldCharType="end"/>
      </w:r>
    </w:p>
    <w:p w14:paraId="702B5F2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4.2.5.31</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released the application session context</w:t>
      </w:r>
      <w:r>
        <w:rPr>
          <w:noProof/>
        </w:rPr>
        <w:tab/>
      </w:r>
      <w:r>
        <w:rPr>
          <w:noProof/>
        </w:rPr>
        <w:fldChar w:fldCharType="begin"/>
      </w:r>
      <w:r>
        <w:rPr>
          <w:noProof/>
        </w:rPr>
        <w:instrText xml:space="preserve"> PAGEREF _Toc222991911 \h </w:instrText>
      </w:r>
      <w:r>
        <w:rPr>
          <w:noProof/>
        </w:rPr>
      </w:r>
      <w:r>
        <w:rPr>
          <w:noProof/>
        </w:rPr>
        <w:fldChar w:fldCharType="separate"/>
      </w:r>
      <w:r>
        <w:rPr>
          <w:noProof/>
        </w:rPr>
        <w:t>106</w:t>
      </w:r>
      <w:r>
        <w:rPr>
          <w:noProof/>
        </w:rPr>
        <w:fldChar w:fldCharType="end"/>
      </w:r>
    </w:p>
    <w:p w14:paraId="4AED9C6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4.2.5.32</w:t>
      </w:r>
      <w:r>
        <w:rPr>
          <w:rFonts w:asciiTheme="minorHAnsi" w:eastAsiaTheme="minorEastAsia" w:hAnsiTheme="minorHAnsi" w:cstheme="minorBidi"/>
          <w:noProof/>
          <w:kern w:val="2"/>
          <w:sz w:val="24"/>
          <w:szCs w:val="24"/>
          <w:lang w:val="en-SE" w:eastAsia="zh-CN"/>
          <w14:ligatures w14:val="standardContextual"/>
        </w:rPr>
        <w:tab/>
      </w:r>
      <w:r>
        <w:rPr>
          <w:noProof/>
        </w:rPr>
        <w:t>Notification about Data Rate Limitation Information</w:t>
      </w:r>
      <w:r>
        <w:rPr>
          <w:noProof/>
        </w:rPr>
        <w:tab/>
      </w:r>
      <w:r>
        <w:rPr>
          <w:noProof/>
        </w:rPr>
        <w:fldChar w:fldCharType="begin"/>
      </w:r>
      <w:r>
        <w:rPr>
          <w:noProof/>
        </w:rPr>
        <w:instrText xml:space="preserve"> PAGEREF _Toc222991912 \h </w:instrText>
      </w:r>
      <w:r>
        <w:rPr>
          <w:noProof/>
        </w:rPr>
      </w:r>
      <w:r>
        <w:rPr>
          <w:noProof/>
        </w:rPr>
        <w:fldChar w:fldCharType="separate"/>
      </w:r>
      <w:r>
        <w:rPr>
          <w:noProof/>
        </w:rPr>
        <w:t>106</w:t>
      </w:r>
      <w:r>
        <w:rPr>
          <w:noProof/>
        </w:rPr>
        <w:fldChar w:fldCharType="end"/>
      </w:r>
    </w:p>
    <w:p w14:paraId="189506F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4.2.5.34</w:t>
      </w:r>
      <w:r>
        <w:rPr>
          <w:rFonts w:asciiTheme="minorHAnsi" w:eastAsiaTheme="minorEastAsia" w:hAnsiTheme="minorHAnsi" w:cstheme="minorBidi"/>
          <w:noProof/>
          <w:kern w:val="2"/>
          <w:sz w:val="24"/>
          <w:szCs w:val="24"/>
          <w:lang w:val="en-SE" w:eastAsia="zh-CN"/>
          <w14:ligatures w14:val="standardContextual"/>
        </w:rPr>
        <w:tab/>
      </w:r>
      <w:r>
        <w:rPr>
          <w:noProof/>
        </w:rPr>
        <w:t>Reporting 5GC network functions health monitoring information</w:t>
      </w:r>
      <w:r>
        <w:rPr>
          <w:noProof/>
        </w:rPr>
        <w:tab/>
      </w:r>
      <w:r>
        <w:rPr>
          <w:noProof/>
        </w:rPr>
        <w:fldChar w:fldCharType="begin"/>
      </w:r>
      <w:r>
        <w:rPr>
          <w:noProof/>
        </w:rPr>
        <w:instrText xml:space="preserve"> PAGEREF _Toc222991913 \h </w:instrText>
      </w:r>
      <w:r>
        <w:rPr>
          <w:noProof/>
        </w:rPr>
      </w:r>
      <w:r>
        <w:rPr>
          <w:noProof/>
        </w:rPr>
        <w:fldChar w:fldCharType="separate"/>
      </w:r>
      <w:r>
        <w:rPr>
          <w:noProof/>
        </w:rPr>
        <w:t>106</w:t>
      </w:r>
      <w:r>
        <w:rPr>
          <w:noProof/>
        </w:rPr>
        <w:fldChar w:fldCharType="end"/>
      </w:r>
    </w:p>
    <w:p w14:paraId="2839D1E8"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4.2.6</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r>
      <w:r>
        <w:rPr>
          <w:noProof/>
        </w:rPr>
        <w:instrText xml:space="preserve"> PAGEREF _Toc222991914 \h </w:instrText>
      </w:r>
      <w:r>
        <w:rPr>
          <w:noProof/>
        </w:rPr>
      </w:r>
      <w:r>
        <w:rPr>
          <w:noProof/>
        </w:rPr>
        <w:fldChar w:fldCharType="separate"/>
      </w:r>
      <w:r>
        <w:rPr>
          <w:noProof/>
        </w:rPr>
        <w:t>107</w:t>
      </w:r>
      <w:r>
        <w:rPr>
          <w:noProof/>
        </w:rPr>
        <w:fldChar w:fldCharType="end"/>
      </w:r>
    </w:p>
    <w:p w14:paraId="4D367B6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_Toc222991915 \h </w:instrText>
      </w:r>
      <w:r>
        <w:rPr>
          <w:noProof/>
        </w:rPr>
      </w:r>
      <w:r>
        <w:rPr>
          <w:noProof/>
        </w:rPr>
        <w:fldChar w:fldCharType="separate"/>
      </w:r>
      <w:r>
        <w:rPr>
          <w:noProof/>
        </w:rPr>
        <w:t>107</w:t>
      </w:r>
      <w:r>
        <w:rPr>
          <w:noProof/>
        </w:rPr>
        <w:fldChar w:fldCharType="end"/>
      </w:r>
    </w:p>
    <w:p w14:paraId="3E28511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4.2.6.2</w:t>
      </w:r>
      <w:r>
        <w:rPr>
          <w:rFonts w:asciiTheme="minorHAnsi" w:eastAsiaTheme="minorEastAsia" w:hAnsiTheme="minorHAnsi" w:cstheme="minorBidi"/>
          <w:noProof/>
          <w:kern w:val="2"/>
          <w:sz w:val="24"/>
          <w:szCs w:val="24"/>
          <w:lang w:val="en-SE" w:eastAsia="zh-CN"/>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r>
      <w:r>
        <w:rPr>
          <w:noProof/>
        </w:rPr>
        <w:instrText xml:space="preserve"> PAGEREF _Toc222991916 \h </w:instrText>
      </w:r>
      <w:r>
        <w:rPr>
          <w:noProof/>
        </w:rPr>
      </w:r>
      <w:r>
        <w:rPr>
          <w:noProof/>
        </w:rPr>
        <w:fldChar w:fldCharType="separate"/>
      </w:r>
      <w:r>
        <w:rPr>
          <w:noProof/>
        </w:rPr>
        <w:t>108</w:t>
      </w:r>
      <w:r>
        <w:rPr>
          <w:noProof/>
        </w:rPr>
        <w:fldChar w:fldCharType="end"/>
      </w:r>
    </w:p>
    <w:p w14:paraId="2BBBCE2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4.2.6.3</w:t>
      </w:r>
      <w:r>
        <w:rPr>
          <w:rFonts w:asciiTheme="minorHAnsi" w:eastAsiaTheme="minorEastAsia" w:hAnsiTheme="minorHAnsi" w:cstheme="minorBidi"/>
          <w:noProof/>
          <w:kern w:val="2"/>
          <w:sz w:val="24"/>
          <w:szCs w:val="24"/>
          <w:lang w:val="en-SE" w:eastAsia="zh-CN"/>
          <w14:ligatures w14:val="standardContextual"/>
        </w:rPr>
        <w:tab/>
      </w:r>
      <w:r>
        <w:rPr>
          <w:noProof/>
        </w:rPr>
        <w:t>Initial subscription to events without provisioning of service information</w:t>
      </w:r>
      <w:r>
        <w:rPr>
          <w:noProof/>
        </w:rPr>
        <w:tab/>
      </w:r>
      <w:r>
        <w:rPr>
          <w:noProof/>
        </w:rPr>
        <w:fldChar w:fldCharType="begin"/>
      </w:r>
      <w:r>
        <w:rPr>
          <w:noProof/>
        </w:rPr>
        <w:instrText xml:space="preserve"> PAGEREF _Toc222991917 \h </w:instrText>
      </w:r>
      <w:r>
        <w:rPr>
          <w:noProof/>
        </w:rPr>
      </w:r>
      <w:r>
        <w:rPr>
          <w:noProof/>
        </w:rPr>
        <w:fldChar w:fldCharType="separate"/>
      </w:r>
      <w:r>
        <w:rPr>
          <w:noProof/>
        </w:rPr>
        <w:t>109</w:t>
      </w:r>
      <w:r>
        <w:rPr>
          <w:noProof/>
        </w:rPr>
        <w:fldChar w:fldCharType="end"/>
      </w:r>
    </w:p>
    <w:p w14:paraId="5EE160A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4.2.6.4</w:t>
      </w:r>
      <w:r>
        <w:rPr>
          <w:rFonts w:asciiTheme="minorHAnsi" w:eastAsiaTheme="minorEastAsia" w:hAnsiTheme="minorHAnsi" w:cstheme="minorBidi"/>
          <w:noProof/>
          <w:kern w:val="2"/>
          <w:sz w:val="24"/>
          <w:szCs w:val="24"/>
          <w:lang w:val="en-SE" w:eastAsia="zh-CN"/>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_Toc222991918 \h </w:instrText>
      </w:r>
      <w:r>
        <w:rPr>
          <w:noProof/>
        </w:rPr>
      </w:r>
      <w:r>
        <w:rPr>
          <w:noProof/>
        </w:rPr>
        <w:fldChar w:fldCharType="separate"/>
      </w:r>
      <w:r>
        <w:rPr>
          <w:noProof/>
        </w:rPr>
        <w:t>111</w:t>
      </w:r>
      <w:r>
        <w:rPr>
          <w:noProof/>
        </w:rPr>
        <w:fldChar w:fldCharType="end"/>
      </w:r>
    </w:p>
    <w:p w14:paraId="0744B08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4.2.6.5</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_Toc222991919 \h </w:instrText>
      </w:r>
      <w:r>
        <w:rPr>
          <w:noProof/>
        </w:rPr>
      </w:r>
      <w:r>
        <w:rPr>
          <w:noProof/>
        </w:rPr>
        <w:fldChar w:fldCharType="separate"/>
      </w:r>
      <w:r>
        <w:rPr>
          <w:noProof/>
        </w:rPr>
        <w:t>112</w:t>
      </w:r>
      <w:r>
        <w:rPr>
          <w:noProof/>
        </w:rPr>
        <w:fldChar w:fldCharType="end"/>
      </w:r>
    </w:p>
    <w:p w14:paraId="7134A25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4.2.6.6</w:t>
      </w:r>
      <w:r>
        <w:rPr>
          <w:rFonts w:asciiTheme="minorHAnsi" w:eastAsiaTheme="minorEastAsia" w:hAnsiTheme="minorHAnsi" w:cstheme="minorBidi"/>
          <w:noProof/>
          <w:kern w:val="2"/>
          <w:sz w:val="24"/>
          <w:szCs w:val="24"/>
          <w:lang w:val="en-SE" w:eastAsia="zh-CN"/>
          <w14:ligatures w14:val="standardContextual"/>
        </w:rPr>
        <w:tab/>
      </w:r>
      <w:r>
        <w:rPr>
          <w:noProof/>
        </w:rPr>
        <w:t>Request of access network information</w:t>
      </w:r>
      <w:r>
        <w:rPr>
          <w:noProof/>
        </w:rPr>
        <w:tab/>
      </w:r>
      <w:r>
        <w:rPr>
          <w:noProof/>
        </w:rPr>
        <w:fldChar w:fldCharType="begin"/>
      </w:r>
      <w:r>
        <w:rPr>
          <w:noProof/>
        </w:rPr>
        <w:instrText xml:space="preserve"> PAGEREF _Toc222991920 \h </w:instrText>
      </w:r>
      <w:r>
        <w:rPr>
          <w:noProof/>
        </w:rPr>
      </w:r>
      <w:r>
        <w:rPr>
          <w:noProof/>
        </w:rPr>
        <w:fldChar w:fldCharType="separate"/>
      </w:r>
      <w:r>
        <w:rPr>
          <w:noProof/>
        </w:rPr>
        <w:t>112</w:t>
      </w:r>
      <w:r>
        <w:rPr>
          <w:noProof/>
        </w:rPr>
        <w:fldChar w:fldCharType="end"/>
      </w:r>
    </w:p>
    <w:p w14:paraId="0B452DD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4.2.6.7</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 of signalling path status</w:t>
      </w:r>
      <w:r>
        <w:rPr>
          <w:noProof/>
        </w:rPr>
        <w:tab/>
      </w:r>
      <w:r>
        <w:rPr>
          <w:noProof/>
        </w:rPr>
        <w:fldChar w:fldCharType="begin"/>
      </w:r>
      <w:r>
        <w:rPr>
          <w:noProof/>
        </w:rPr>
        <w:instrText xml:space="preserve"> PAGEREF _Toc222991921 \h </w:instrText>
      </w:r>
      <w:r>
        <w:rPr>
          <w:noProof/>
        </w:rPr>
      </w:r>
      <w:r>
        <w:rPr>
          <w:noProof/>
        </w:rPr>
        <w:fldChar w:fldCharType="separate"/>
      </w:r>
      <w:r>
        <w:rPr>
          <w:noProof/>
        </w:rPr>
        <w:t>112</w:t>
      </w:r>
      <w:r>
        <w:rPr>
          <w:noProof/>
        </w:rPr>
        <w:fldChar w:fldCharType="end"/>
      </w:r>
    </w:p>
    <w:p w14:paraId="77FC4E2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4.2.6.8</w:t>
      </w:r>
      <w:r>
        <w:rPr>
          <w:rFonts w:asciiTheme="minorHAnsi" w:eastAsiaTheme="minorEastAsia" w:hAnsiTheme="minorHAnsi" w:cstheme="minorBidi"/>
          <w:noProof/>
          <w:kern w:val="2"/>
          <w:sz w:val="24"/>
          <w:szCs w:val="24"/>
          <w:lang w:val="en-SE" w:eastAsia="zh-CN"/>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_Toc222991922 \h </w:instrText>
      </w:r>
      <w:r>
        <w:rPr>
          <w:noProof/>
        </w:rPr>
      </w:r>
      <w:r>
        <w:rPr>
          <w:noProof/>
        </w:rPr>
        <w:fldChar w:fldCharType="separate"/>
      </w:r>
      <w:r>
        <w:rPr>
          <w:noProof/>
        </w:rPr>
        <w:t>113</w:t>
      </w:r>
      <w:r>
        <w:rPr>
          <w:noProof/>
        </w:rPr>
        <w:fldChar w:fldCharType="end"/>
      </w:r>
    </w:p>
    <w:p w14:paraId="254FC94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4.2.6.9</w:t>
      </w:r>
      <w:r>
        <w:rPr>
          <w:rFonts w:asciiTheme="minorHAnsi" w:eastAsiaTheme="minorEastAsia" w:hAnsiTheme="minorHAnsi" w:cstheme="minorBidi"/>
          <w:noProof/>
          <w:kern w:val="2"/>
          <w:sz w:val="24"/>
          <w:szCs w:val="24"/>
          <w:lang w:val="en-SE" w:eastAsia="zh-CN"/>
          <w14:ligatures w14:val="standardContextual"/>
        </w:rPr>
        <w:tab/>
      </w:r>
      <w:r>
        <w:rPr>
          <w:noProof/>
        </w:rPr>
        <w:t>Subscription to application detection notification</w:t>
      </w:r>
      <w:r>
        <w:rPr>
          <w:noProof/>
        </w:rPr>
        <w:tab/>
      </w:r>
      <w:r>
        <w:rPr>
          <w:noProof/>
        </w:rPr>
        <w:fldChar w:fldCharType="begin"/>
      </w:r>
      <w:r>
        <w:rPr>
          <w:noProof/>
        </w:rPr>
        <w:instrText xml:space="preserve"> PAGEREF _Toc222991923 \h </w:instrText>
      </w:r>
      <w:r>
        <w:rPr>
          <w:noProof/>
        </w:rPr>
      </w:r>
      <w:r>
        <w:rPr>
          <w:noProof/>
        </w:rPr>
        <w:fldChar w:fldCharType="separate"/>
      </w:r>
      <w:r>
        <w:rPr>
          <w:noProof/>
        </w:rPr>
        <w:t>114</w:t>
      </w:r>
      <w:r>
        <w:rPr>
          <w:noProof/>
        </w:rPr>
        <w:fldChar w:fldCharType="end"/>
      </w:r>
    </w:p>
    <w:p w14:paraId="00E8590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4.2.6.10</w:t>
      </w:r>
      <w:r>
        <w:rPr>
          <w:rFonts w:asciiTheme="minorHAnsi" w:eastAsiaTheme="minorEastAsia" w:hAnsiTheme="minorHAnsi" w:cstheme="minorBidi"/>
          <w:noProof/>
          <w:kern w:val="2"/>
          <w:sz w:val="24"/>
          <w:szCs w:val="24"/>
          <w:lang w:val="en-SE" w:eastAsia="zh-CN"/>
          <w14:ligatures w14:val="standardContextual"/>
        </w:rPr>
        <w:tab/>
      </w:r>
      <w:r>
        <w:rPr>
          <w:noProof/>
        </w:rPr>
        <w:t>Subscription to satellite backhaul category changes</w:t>
      </w:r>
      <w:r>
        <w:rPr>
          <w:noProof/>
        </w:rPr>
        <w:tab/>
      </w:r>
      <w:r>
        <w:rPr>
          <w:noProof/>
        </w:rPr>
        <w:fldChar w:fldCharType="begin"/>
      </w:r>
      <w:r>
        <w:rPr>
          <w:noProof/>
        </w:rPr>
        <w:instrText xml:space="preserve"> PAGEREF _Toc222991924 \h </w:instrText>
      </w:r>
      <w:r>
        <w:rPr>
          <w:noProof/>
        </w:rPr>
      </w:r>
      <w:r>
        <w:rPr>
          <w:noProof/>
        </w:rPr>
        <w:fldChar w:fldCharType="separate"/>
      </w:r>
      <w:r>
        <w:rPr>
          <w:noProof/>
        </w:rPr>
        <w:t>115</w:t>
      </w:r>
      <w:r>
        <w:rPr>
          <w:noProof/>
        </w:rPr>
        <w:fldChar w:fldCharType="end"/>
      </w:r>
    </w:p>
    <w:p w14:paraId="6CABD43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4.2.6.11</w:t>
      </w:r>
      <w:r>
        <w:rPr>
          <w:rFonts w:asciiTheme="minorHAnsi" w:eastAsiaTheme="minorEastAsia" w:hAnsiTheme="minorHAnsi" w:cstheme="minorBidi"/>
          <w:noProof/>
          <w:kern w:val="2"/>
          <w:sz w:val="24"/>
          <w:szCs w:val="24"/>
          <w:lang w:val="en-SE" w:eastAsia="zh-CN"/>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r>
      <w:r>
        <w:rPr>
          <w:noProof/>
        </w:rPr>
        <w:instrText xml:space="preserve"> PAGEREF _Toc222991925 \h </w:instrText>
      </w:r>
      <w:r>
        <w:rPr>
          <w:noProof/>
        </w:rPr>
      </w:r>
      <w:r>
        <w:rPr>
          <w:noProof/>
        </w:rPr>
        <w:fldChar w:fldCharType="separate"/>
      </w:r>
      <w:r>
        <w:rPr>
          <w:noProof/>
        </w:rPr>
        <w:t>115</w:t>
      </w:r>
      <w:r>
        <w:rPr>
          <w:noProof/>
        </w:rPr>
        <w:fldChar w:fldCharType="end"/>
      </w:r>
    </w:p>
    <w:p w14:paraId="16F8C25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4.2.6.12</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extra UE addresses</w:t>
      </w:r>
      <w:r>
        <w:rPr>
          <w:noProof/>
        </w:rPr>
        <w:tab/>
      </w:r>
      <w:r>
        <w:rPr>
          <w:noProof/>
        </w:rPr>
        <w:fldChar w:fldCharType="begin"/>
      </w:r>
      <w:r>
        <w:rPr>
          <w:noProof/>
        </w:rPr>
        <w:instrText xml:space="preserve"> PAGEREF _Toc222991926 \h </w:instrText>
      </w:r>
      <w:r>
        <w:rPr>
          <w:noProof/>
        </w:rPr>
      </w:r>
      <w:r>
        <w:rPr>
          <w:noProof/>
        </w:rPr>
        <w:fldChar w:fldCharType="separate"/>
      </w:r>
      <w:r>
        <w:rPr>
          <w:noProof/>
        </w:rPr>
        <w:t>115</w:t>
      </w:r>
      <w:r>
        <w:rPr>
          <w:noProof/>
        </w:rPr>
        <w:fldChar w:fldCharType="end"/>
      </w:r>
    </w:p>
    <w:p w14:paraId="6044FEF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_Toc222991927 \h </w:instrText>
      </w:r>
      <w:r>
        <w:rPr>
          <w:noProof/>
        </w:rPr>
      </w:r>
      <w:r>
        <w:rPr>
          <w:noProof/>
        </w:rPr>
        <w:fldChar w:fldCharType="separate"/>
      </w:r>
      <w:r>
        <w:rPr>
          <w:noProof/>
        </w:rPr>
        <w:t>116</w:t>
      </w:r>
      <w:r>
        <w:rPr>
          <w:noProof/>
        </w:rPr>
        <w:fldChar w:fldCharType="end"/>
      </w:r>
    </w:p>
    <w:p w14:paraId="51F7194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4.2.6.14</w:t>
      </w:r>
      <w:r>
        <w:rPr>
          <w:rFonts w:asciiTheme="minorHAnsi" w:eastAsiaTheme="minorEastAsia" w:hAnsiTheme="minorHAnsi" w:cstheme="minorBidi"/>
          <w:noProof/>
          <w:kern w:val="2"/>
          <w:sz w:val="24"/>
          <w:szCs w:val="24"/>
          <w:lang w:val="en-SE" w:eastAsia="zh-CN"/>
          <w14:ligatures w14:val="standardContextual"/>
        </w:rPr>
        <w:tab/>
      </w:r>
      <w:r>
        <w:rPr>
          <w:noProof/>
        </w:rPr>
        <w:t>Subscription to notifications about URSP rule enforcement information</w:t>
      </w:r>
      <w:r>
        <w:rPr>
          <w:noProof/>
        </w:rPr>
        <w:tab/>
      </w:r>
      <w:r>
        <w:rPr>
          <w:noProof/>
        </w:rPr>
        <w:fldChar w:fldCharType="begin"/>
      </w:r>
      <w:r>
        <w:rPr>
          <w:noProof/>
        </w:rPr>
        <w:instrText xml:space="preserve"> PAGEREF _Toc222991928 \h </w:instrText>
      </w:r>
      <w:r>
        <w:rPr>
          <w:noProof/>
        </w:rPr>
      </w:r>
      <w:r>
        <w:rPr>
          <w:noProof/>
        </w:rPr>
        <w:fldChar w:fldCharType="separate"/>
      </w:r>
      <w:r>
        <w:rPr>
          <w:noProof/>
        </w:rPr>
        <w:t>116</w:t>
      </w:r>
      <w:r>
        <w:rPr>
          <w:noProof/>
        </w:rPr>
        <w:fldChar w:fldCharType="end"/>
      </w:r>
    </w:p>
    <w:p w14:paraId="0F90E1A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4.2.6.15</w:t>
      </w:r>
      <w:r>
        <w:rPr>
          <w:rFonts w:asciiTheme="minorHAnsi" w:eastAsiaTheme="minorEastAsia" w:hAnsiTheme="minorHAnsi" w:cstheme="minorBidi"/>
          <w:noProof/>
          <w:kern w:val="2"/>
          <w:sz w:val="24"/>
          <w:szCs w:val="24"/>
          <w:lang w:val="en-SE" w:eastAsia="zh-CN"/>
          <w14:ligatures w14:val="standardContextual"/>
        </w:rPr>
        <w:tab/>
      </w:r>
      <w:r>
        <w:rPr>
          <w:noProof/>
        </w:rPr>
        <w:t>Subscription to the report of network support for QoS Monitoring</w:t>
      </w:r>
      <w:r>
        <w:rPr>
          <w:noProof/>
        </w:rPr>
        <w:tab/>
      </w:r>
      <w:r>
        <w:rPr>
          <w:noProof/>
        </w:rPr>
        <w:fldChar w:fldCharType="begin"/>
      </w:r>
      <w:r>
        <w:rPr>
          <w:noProof/>
        </w:rPr>
        <w:instrText xml:space="preserve"> PAGEREF _Toc222991929 \h </w:instrText>
      </w:r>
      <w:r>
        <w:rPr>
          <w:noProof/>
        </w:rPr>
      </w:r>
      <w:r>
        <w:rPr>
          <w:noProof/>
        </w:rPr>
        <w:fldChar w:fldCharType="separate"/>
      </w:r>
      <w:r>
        <w:rPr>
          <w:noProof/>
        </w:rPr>
        <w:t>116</w:t>
      </w:r>
      <w:r>
        <w:rPr>
          <w:noProof/>
        </w:rPr>
        <w:fldChar w:fldCharType="end"/>
      </w:r>
    </w:p>
    <w:p w14:paraId="442D93FE"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4.2.7</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Npcf_PolicyAuthorization_Unsubscribe service operation</w:t>
      </w:r>
      <w:r>
        <w:rPr>
          <w:noProof/>
        </w:rPr>
        <w:tab/>
      </w:r>
      <w:r>
        <w:rPr>
          <w:noProof/>
        </w:rPr>
        <w:fldChar w:fldCharType="begin"/>
      </w:r>
      <w:r>
        <w:rPr>
          <w:noProof/>
        </w:rPr>
        <w:instrText xml:space="preserve"> PAGEREF _Toc222991930 \h </w:instrText>
      </w:r>
      <w:r>
        <w:rPr>
          <w:noProof/>
        </w:rPr>
      </w:r>
      <w:r>
        <w:rPr>
          <w:noProof/>
        </w:rPr>
        <w:fldChar w:fldCharType="separate"/>
      </w:r>
      <w:r>
        <w:rPr>
          <w:noProof/>
        </w:rPr>
        <w:t>117</w:t>
      </w:r>
      <w:r>
        <w:rPr>
          <w:noProof/>
        </w:rPr>
        <w:fldChar w:fldCharType="end"/>
      </w:r>
    </w:p>
    <w:p w14:paraId="2393465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_Toc222991931 \h </w:instrText>
      </w:r>
      <w:r>
        <w:rPr>
          <w:noProof/>
        </w:rPr>
      </w:r>
      <w:r>
        <w:rPr>
          <w:noProof/>
        </w:rPr>
        <w:fldChar w:fldCharType="separate"/>
      </w:r>
      <w:r>
        <w:rPr>
          <w:noProof/>
        </w:rPr>
        <w:t>117</w:t>
      </w:r>
      <w:r>
        <w:rPr>
          <w:noProof/>
        </w:rPr>
        <w:fldChar w:fldCharType="end"/>
      </w:r>
    </w:p>
    <w:p w14:paraId="63FDA9D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4.2.7.2</w:t>
      </w:r>
      <w:r>
        <w:rPr>
          <w:rFonts w:asciiTheme="minorHAnsi" w:eastAsiaTheme="minorEastAsia" w:hAnsiTheme="minorHAnsi" w:cstheme="minorBidi"/>
          <w:noProof/>
          <w:kern w:val="2"/>
          <w:sz w:val="24"/>
          <w:szCs w:val="24"/>
          <w:lang w:val="en-SE" w:eastAsia="zh-CN"/>
          <w14:ligatures w14:val="standardContextual"/>
        </w:rPr>
        <w:tab/>
      </w:r>
      <w:r>
        <w:rPr>
          <w:noProof/>
        </w:rPr>
        <w:t>Unsubscription to events for an application session context</w:t>
      </w:r>
      <w:r>
        <w:rPr>
          <w:noProof/>
        </w:rPr>
        <w:tab/>
      </w:r>
      <w:r>
        <w:rPr>
          <w:noProof/>
        </w:rPr>
        <w:fldChar w:fldCharType="begin"/>
      </w:r>
      <w:r>
        <w:rPr>
          <w:noProof/>
        </w:rPr>
        <w:instrText xml:space="preserve"> PAGEREF _Toc222991932 \h </w:instrText>
      </w:r>
      <w:r>
        <w:rPr>
          <w:noProof/>
        </w:rPr>
      </w:r>
      <w:r>
        <w:rPr>
          <w:noProof/>
        </w:rPr>
        <w:fldChar w:fldCharType="separate"/>
      </w:r>
      <w:r>
        <w:rPr>
          <w:noProof/>
        </w:rPr>
        <w:t>117</w:t>
      </w:r>
      <w:r>
        <w:rPr>
          <w:noProof/>
        </w:rPr>
        <w:fldChar w:fldCharType="end"/>
      </w:r>
    </w:p>
    <w:p w14:paraId="15691564"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Npcf_PolicyAuthorization Service API</w:t>
      </w:r>
      <w:r>
        <w:rPr>
          <w:noProof/>
        </w:rPr>
        <w:tab/>
      </w:r>
      <w:r>
        <w:rPr>
          <w:noProof/>
        </w:rPr>
        <w:fldChar w:fldCharType="begin"/>
      </w:r>
      <w:r>
        <w:rPr>
          <w:noProof/>
        </w:rPr>
        <w:instrText xml:space="preserve"> PAGEREF _Toc222991933 \h </w:instrText>
      </w:r>
      <w:r>
        <w:rPr>
          <w:noProof/>
        </w:rPr>
      </w:r>
      <w:r>
        <w:rPr>
          <w:noProof/>
        </w:rPr>
        <w:fldChar w:fldCharType="separate"/>
      </w:r>
      <w:r>
        <w:rPr>
          <w:noProof/>
        </w:rPr>
        <w:t>118</w:t>
      </w:r>
      <w:r>
        <w:rPr>
          <w:noProof/>
        </w:rPr>
        <w:fldChar w:fldCharType="end"/>
      </w:r>
    </w:p>
    <w:p w14:paraId="7B665BF7"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_Toc222991934 \h </w:instrText>
      </w:r>
      <w:r>
        <w:rPr>
          <w:noProof/>
        </w:rPr>
      </w:r>
      <w:r>
        <w:rPr>
          <w:noProof/>
        </w:rPr>
        <w:fldChar w:fldCharType="separate"/>
      </w:r>
      <w:r>
        <w:rPr>
          <w:noProof/>
        </w:rPr>
        <w:t>118</w:t>
      </w:r>
      <w:r>
        <w:rPr>
          <w:noProof/>
        </w:rPr>
        <w:fldChar w:fldCharType="end"/>
      </w:r>
    </w:p>
    <w:p w14:paraId="20E30D3E"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Usage of HTTP</w:t>
      </w:r>
      <w:r>
        <w:rPr>
          <w:noProof/>
        </w:rPr>
        <w:tab/>
      </w:r>
      <w:r>
        <w:rPr>
          <w:noProof/>
        </w:rPr>
        <w:fldChar w:fldCharType="begin"/>
      </w:r>
      <w:r>
        <w:rPr>
          <w:noProof/>
        </w:rPr>
        <w:instrText xml:space="preserve"> PAGEREF _Toc222991935 \h </w:instrText>
      </w:r>
      <w:r>
        <w:rPr>
          <w:noProof/>
        </w:rPr>
      </w:r>
      <w:r>
        <w:rPr>
          <w:noProof/>
        </w:rPr>
        <w:fldChar w:fldCharType="separate"/>
      </w:r>
      <w:r>
        <w:rPr>
          <w:noProof/>
        </w:rPr>
        <w:t>118</w:t>
      </w:r>
      <w:r>
        <w:rPr>
          <w:noProof/>
        </w:rPr>
        <w:fldChar w:fldCharType="end"/>
      </w:r>
    </w:p>
    <w:p w14:paraId="417FB666"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_Toc222991936 \h </w:instrText>
      </w:r>
      <w:r>
        <w:rPr>
          <w:noProof/>
        </w:rPr>
      </w:r>
      <w:r>
        <w:rPr>
          <w:noProof/>
        </w:rPr>
        <w:fldChar w:fldCharType="separate"/>
      </w:r>
      <w:r>
        <w:rPr>
          <w:noProof/>
        </w:rPr>
        <w:t>118</w:t>
      </w:r>
      <w:r>
        <w:rPr>
          <w:noProof/>
        </w:rPr>
        <w:fldChar w:fldCharType="end"/>
      </w:r>
    </w:p>
    <w:p w14:paraId="5B854DB5"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HTTP standard headers</w:t>
      </w:r>
      <w:r>
        <w:rPr>
          <w:noProof/>
        </w:rPr>
        <w:tab/>
      </w:r>
      <w:r>
        <w:rPr>
          <w:noProof/>
        </w:rPr>
        <w:fldChar w:fldCharType="begin"/>
      </w:r>
      <w:r>
        <w:rPr>
          <w:noProof/>
        </w:rPr>
        <w:instrText xml:space="preserve"> PAGEREF _Toc222991937 \h </w:instrText>
      </w:r>
      <w:r>
        <w:rPr>
          <w:noProof/>
        </w:rPr>
      </w:r>
      <w:r>
        <w:rPr>
          <w:noProof/>
        </w:rPr>
        <w:fldChar w:fldCharType="separate"/>
      </w:r>
      <w:r>
        <w:rPr>
          <w:noProof/>
        </w:rPr>
        <w:t>118</w:t>
      </w:r>
      <w:r>
        <w:rPr>
          <w:noProof/>
        </w:rPr>
        <w:fldChar w:fldCharType="end"/>
      </w:r>
    </w:p>
    <w:p w14:paraId="2402ECC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5.2.2.1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_Toc222991938 \h </w:instrText>
      </w:r>
      <w:r>
        <w:rPr>
          <w:noProof/>
        </w:rPr>
      </w:r>
      <w:r>
        <w:rPr>
          <w:noProof/>
        </w:rPr>
        <w:fldChar w:fldCharType="separate"/>
      </w:r>
      <w:r>
        <w:rPr>
          <w:noProof/>
        </w:rPr>
        <w:t>118</w:t>
      </w:r>
      <w:r>
        <w:rPr>
          <w:noProof/>
        </w:rPr>
        <w:fldChar w:fldCharType="end"/>
      </w:r>
    </w:p>
    <w:p w14:paraId="1F414CF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5.2.2.2</w:t>
      </w:r>
      <w:r>
        <w:rPr>
          <w:rFonts w:asciiTheme="minorHAnsi" w:eastAsiaTheme="minorEastAsia" w:hAnsiTheme="minorHAnsi" w:cstheme="minorBidi"/>
          <w:noProof/>
          <w:kern w:val="2"/>
          <w:sz w:val="24"/>
          <w:szCs w:val="24"/>
          <w:lang w:val="en-SE" w:eastAsia="zh-CN"/>
          <w14:ligatures w14:val="standardContextual"/>
        </w:rPr>
        <w:tab/>
      </w:r>
      <w:r>
        <w:rPr>
          <w:noProof/>
        </w:rPr>
        <w:t>Content type</w:t>
      </w:r>
      <w:r>
        <w:rPr>
          <w:noProof/>
        </w:rPr>
        <w:tab/>
      </w:r>
      <w:r>
        <w:rPr>
          <w:noProof/>
        </w:rPr>
        <w:fldChar w:fldCharType="begin"/>
      </w:r>
      <w:r>
        <w:rPr>
          <w:noProof/>
        </w:rPr>
        <w:instrText xml:space="preserve"> PAGEREF _Toc222991939 \h </w:instrText>
      </w:r>
      <w:r>
        <w:rPr>
          <w:noProof/>
        </w:rPr>
      </w:r>
      <w:r>
        <w:rPr>
          <w:noProof/>
        </w:rPr>
        <w:fldChar w:fldCharType="separate"/>
      </w:r>
      <w:r>
        <w:rPr>
          <w:noProof/>
        </w:rPr>
        <w:t>118</w:t>
      </w:r>
      <w:r>
        <w:rPr>
          <w:noProof/>
        </w:rPr>
        <w:fldChar w:fldCharType="end"/>
      </w:r>
    </w:p>
    <w:p w14:paraId="2732FABF"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5.2.3</w:t>
      </w:r>
      <w:r>
        <w:rPr>
          <w:rFonts w:asciiTheme="minorHAnsi" w:eastAsiaTheme="minorEastAsia" w:hAnsiTheme="minorHAnsi" w:cstheme="minorBidi"/>
          <w:noProof/>
          <w:kern w:val="2"/>
          <w:sz w:val="24"/>
          <w:szCs w:val="24"/>
          <w:lang w:val="en-SE" w:eastAsia="zh-CN"/>
          <w14:ligatures w14:val="standardContextual"/>
        </w:rPr>
        <w:tab/>
      </w:r>
      <w:r>
        <w:rPr>
          <w:noProof/>
        </w:rPr>
        <w:t>HTTP custom headers</w:t>
      </w:r>
      <w:r>
        <w:rPr>
          <w:noProof/>
        </w:rPr>
        <w:tab/>
      </w:r>
      <w:r>
        <w:rPr>
          <w:noProof/>
        </w:rPr>
        <w:fldChar w:fldCharType="begin"/>
      </w:r>
      <w:r>
        <w:rPr>
          <w:noProof/>
        </w:rPr>
        <w:instrText xml:space="preserve"> PAGEREF _Toc222991940 \h </w:instrText>
      </w:r>
      <w:r>
        <w:rPr>
          <w:noProof/>
        </w:rPr>
      </w:r>
      <w:r>
        <w:rPr>
          <w:noProof/>
        </w:rPr>
        <w:fldChar w:fldCharType="separate"/>
      </w:r>
      <w:r>
        <w:rPr>
          <w:noProof/>
        </w:rPr>
        <w:t>119</w:t>
      </w:r>
      <w:r>
        <w:rPr>
          <w:noProof/>
        </w:rPr>
        <w:fldChar w:fldCharType="end"/>
      </w:r>
    </w:p>
    <w:p w14:paraId="69CA48C0"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Resources</w:t>
      </w:r>
      <w:r>
        <w:rPr>
          <w:noProof/>
        </w:rPr>
        <w:tab/>
      </w:r>
      <w:r>
        <w:rPr>
          <w:noProof/>
        </w:rPr>
        <w:fldChar w:fldCharType="begin"/>
      </w:r>
      <w:r>
        <w:rPr>
          <w:noProof/>
        </w:rPr>
        <w:instrText xml:space="preserve"> PAGEREF _Toc222991941 \h </w:instrText>
      </w:r>
      <w:r>
        <w:rPr>
          <w:noProof/>
        </w:rPr>
      </w:r>
      <w:r>
        <w:rPr>
          <w:noProof/>
        </w:rPr>
        <w:fldChar w:fldCharType="separate"/>
      </w:r>
      <w:r>
        <w:rPr>
          <w:noProof/>
        </w:rPr>
        <w:t>119</w:t>
      </w:r>
      <w:r>
        <w:rPr>
          <w:noProof/>
        </w:rPr>
        <w:fldChar w:fldCharType="end"/>
      </w:r>
    </w:p>
    <w:p w14:paraId="1055E603"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5.3.1</w:t>
      </w:r>
      <w:r>
        <w:rPr>
          <w:rFonts w:asciiTheme="minorHAnsi" w:eastAsiaTheme="minorEastAsia" w:hAnsiTheme="minorHAnsi" w:cstheme="minorBidi"/>
          <w:noProof/>
          <w:kern w:val="2"/>
          <w:sz w:val="24"/>
          <w:szCs w:val="24"/>
          <w:lang w:val="en-SE" w:eastAsia="zh-CN"/>
          <w14:ligatures w14:val="standardContextual"/>
        </w:rPr>
        <w:tab/>
      </w:r>
      <w:r>
        <w:rPr>
          <w:noProof/>
        </w:rPr>
        <w:t>Resource Structure</w:t>
      </w:r>
      <w:r>
        <w:rPr>
          <w:noProof/>
        </w:rPr>
        <w:tab/>
      </w:r>
      <w:r>
        <w:rPr>
          <w:noProof/>
        </w:rPr>
        <w:fldChar w:fldCharType="begin"/>
      </w:r>
      <w:r>
        <w:rPr>
          <w:noProof/>
        </w:rPr>
        <w:instrText xml:space="preserve"> PAGEREF _Toc222991942 \h </w:instrText>
      </w:r>
      <w:r>
        <w:rPr>
          <w:noProof/>
        </w:rPr>
      </w:r>
      <w:r>
        <w:rPr>
          <w:noProof/>
        </w:rPr>
        <w:fldChar w:fldCharType="separate"/>
      </w:r>
      <w:r>
        <w:rPr>
          <w:noProof/>
        </w:rPr>
        <w:t>119</w:t>
      </w:r>
      <w:r>
        <w:rPr>
          <w:noProof/>
        </w:rPr>
        <w:fldChar w:fldCharType="end"/>
      </w:r>
    </w:p>
    <w:p w14:paraId="4A65C905"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5.3.2</w:t>
      </w:r>
      <w:r>
        <w:rPr>
          <w:rFonts w:asciiTheme="minorHAnsi" w:eastAsiaTheme="minorEastAsia" w:hAnsiTheme="minorHAnsi" w:cstheme="minorBidi"/>
          <w:noProof/>
          <w:kern w:val="2"/>
          <w:sz w:val="24"/>
          <w:szCs w:val="24"/>
          <w:lang w:val="en-SE" w:eastAsia="zh-CN"/>
          <w14:ligatures w14:val="standardContextual"/>
        </w:rPr>
        <w:tab/>
      </w:r>
      <w:r>
        <w:rPr>
          <w:noProof/>
        </w:rPr>
        <w:t>Resource: Application Sessions (Collection)</w:t>
      </w:r>
      <w:r>
        <w:rPr>
          <w:noProof/>
        </w:rPr>
        <w:tab/>
      </w:r>
      <w:r>
        <w:rPr>
          <w:noProof/>
        </w:rPr>
        <w:fldChar w:fldCharType="begin"/>
      </w:r>
      <w:r>
        <w:rPr>
          <w:noProof/>
        </w:rPr>
        <w:instrText xml:space="preserve"> PAGEREF _Toc222991943 \h </w:instrText>
      </w:r>
      <w:r>
        <w:rPr>
          <w:noProof/>
        </w:rPr>
      </w:r>
      <w:r>
        <w:rPr>
          <w:noProof/>
        </w:rPr>
        <w:fldChar w:fldCharType="separate"/>
      </w:r>
      <w:r>
        <w:rPr>
          <w:noProof/>
        </w:rPr>
        <w:t>120</w:t>
      </w:r>
      <w:r>
        <w:rPr>
          <w:noProof/>
        </w:rPr>
        <w:fldChar w:fldCharType="end"/>
      </w:r>
    </w:p>
    <w:p w14:paraId="3DDDAD0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_Toc222991944 \h </w:instrText>
      </w:r>
      <w:r>
        <w:rPr>
          <w:noProof/>
        </w:rPr>
      </w:r>
      <w:r>
        <w:rPr>
          <w:noProof/>
        </w:rPr>
        <w:fldChar w:fldCharType="separate"/>
      </w:r>
      <w:r>
        <w:rPr>
          <w:noProof/>
        </w:rPr>
        <w:t>120</w:t>
      </w:r>
      <w:r>
        <w:rPr>
          <w:noProof/>
        </w:rPr>
        <w:fldChar w:fldCharType="end"/>
      </w:r>
    </w:p>
    <w:p w14:paraId="7C444BD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5.3.2.2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_Toc222991945 \h </w:instrText>
      </w:r>
      <w:r>
        <w:rPr>
          <w:noProof/>
        </w:rPr>
      </w:r>
      <w:r>
        <w:rPr>
          <w:noProof/>
        </w:rPr>
        <w:fldChar w:fldCharType="separate"/>
      </w:r>
      <w:r>
        <w:rPr>
          <w:noProof/>
        </w:rPr>
        <w:t>120</w:t>
      </w:r>
      <w:r>
        <w:rPr>
          <w:noProof/>
        </w:rPr>
        <w:fldChar w:fldCharType="end"/>
      </w:r>
    </w:p>
    <w:p w14:paraId="631F91C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5.3.2.3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_Toc222991946 \h </w:instrText>
      </w:r>
      <w:r>
        <w:rPr>
          <w:noProof/>
        </w:rPr>
      </w:r>
      <w:r>
        <w:rPr>
          <w:noProof/>
        </w:rPr>
        <w:fldChar w:fldCharType="separate"/>
      </w:r>
      <w:r>
        <w:rPr>
          <w:noProof/>
        </w:rPr>
        <w:t>120</w:t>
      </w:r>
      <w:r>
        <w:rPr>
          <w:noProof/>
        </w:rPr>
        <w:fldChar w:fldCharType="end"/>
      </w:r>
    </w:p>
    <w:p w14:paraId="4D28BBE3"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_Toc222991947 \h </w:instrText>
      </w:r>
      <w:r>
        <w:rPr>
          <w:noProof/>
        </w:rPr>
      </w:r>
      <w:r>
        <w:rPr>
          <w:noProof/>
        </w:rPr>
        <w:fldChar w:fldCharType="separate"/>
      </w:r>
      <w:r>
        <w:rPr>
          <w:noProof/>
        </w:rPr>
        <w:t>120</w:t>
      </w:r>
      <w:r>
        <w:rPr>
          <w:noProof/>
        </w:rPr>
        <w:fldChar w:fldCharType="end"/>
      </w:r>
    </w:p>
    <w:p w14:paraId="2EBCD49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5.3.2.4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_Toc222991948 \h </w:instrText>
      </w:r>
      <w:r>
        <w:rPr>
          <w:noProof/>
        </w:rPr>
      </w:r>
      <w:r>
        <w:rPr>
          <w:noProof/>
        </w:rPr>
        <w:fldChar w:fldCharType="separate"/>
      </w:r>
      <w:r>
        <w:rPr>
          <w:noProof/>
        </w:rPr>
        <w:t>122</w:t>
      </w:r>
      <w:r>
        <w:rPr>
          <w:noProof/>
        </w:rPr>
        <w:fldChar w:fldCharType="end"/>
      </w:r>
    </w:p>
    <w:p w14:paraId="1D33CE77"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5.3.2.4.1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_Toc222991949 \h </w:instrText>
      </w:r>
      <w:r>
        <w:rPr>
          <w:noProof/>
        </w:rPr>
      </w:r>
      <w:r>
        <w:rPr>
          <w:noProof/>
        </w:rPr>
        <w:fldChar w:fldCharType="separate"/>
      </w:r>
      <w:r>
        <w:rPr>
          <w:noProof/>
        </w:rPr>
        <w:t>122</w:t>
      </w:r>
      <w:r>
        <w:rPr>
          <w:noProof/>
        </w:rPr>
        <w:fldChar w:fldCharType="end"/>
      </w:r>
    </w:p>
    <w:p w14:paraId="67847482"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5.3.2.4.2</w:t>
      </w:r>
      <w:r>
        <w:rPr>
          <w:rFonts w:asciiTheme="minorHAnsi" w:eastAsiaTheme="minorEastAsia" w:hAnsiTheme="minorHAnsi" w:cstheme="minorBidi"/>
          <w:noProof/>
          <w:kern w:val="2"/>
          <w:sz w:val="24"/>
          <w:szCs w:val="24"/>
          <w:lang w:val="en-SE" w:eastAsia="zh-CN"/>
          <w14:ligatures w14:val="standardContextual"/>
        </w:rPr>
        <w:tab/>
      </w:r>
      <w:r>
        <w:rPr>
          <w:noProof/>
        </w:rPr>
        <w:t>Operation: PcscfRestoration</w:t>
      </w:r>
      <w:r>
        <w:rPr>
          <w:noProof/>
        </w:rPr>
        <w:tab/>
      </w:r>
      <w:r>
        <w:rPr>
          <w:noProof/>
        </w:rPr>
        <w:fldChar w:fldCharType="begin"/>
      </w:r>
      <w:r>
        <w:rPr>
          <w:noProof/>
        </w:rPr>
        <w:instrText xml:space="preserve"> PAGEREF _Toc222991950 \h </w:instrText>
      </w:r>
      <w:r>
        <w:rPr>
          <w:noProof/>
        </w:rPr>
      </w:r>
      <w:r>
        <w:rPr>
          <w:noProof/>
        </w:rPr>
        <w:fldChar w:fldCharType="separate"/>
      </w:r>
      <w:r>
        <w:rPr>
          <w:noProof/>
        </w:rPr>
        <w:t>122</w:t>
      </w:r>
      <w:r>
        <w:rPr>
          <w:noProof/>
        </w:rPr>
        <w:fldChar w:fldCharType="end"/>
      </w:r>
    </w:p>
    <w:p w14:paraId="5F7691CA"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5.3.3</w:t>
      </w:r>
      <w:r>
        <w:rPr>
          <w:rFonts w:asciiTheme="minorHAnsi" w:eastAsiaTheme="minorEastAsia" w:hAnsiTheme="minorHAnsi" w:cstheme="minorBidi"/>
          <w:noProof/>
          <w:kern w:val="2"/>
          <w:sz w:val="24"/>
          <w:szCs w:val="24"/>
          <w:lang w:val="en-SE" w:eastAsia="zh-CN"/>
          <w14:ligatures w14:val="standardContextual"/>
        </w:rPr>
        <w:tab/>
      </w:r>
      <w:r>
        <w:rPr>
          <w:noProof/>
        </w:rPr>
        <w:t>Resource: Individual Application Session Context (Document)</w:t>
      </w:r>
      <w:r>
        <w:rPr>
          <w:noProof/>
        </w:rPr>
        <w:tab/>
      </w:r>
      <w:r>
        <w:rPr>
          <w:noProof/>
        </w:rPr>
        <w:fldChar w:fldCharType="begin"/>
      </w:r>
      <w:r>
        <w:rPr>
          <w:noProof/>
        </w:rPr>
        <w:instrText xml:space="preserve"> PAGEREF _Toc222991951 \h </w:instrText>
      </w:r>
      <w:r>
        <w:rPr>
          <w:noProof/>
        </w:rPr>
      </w:r>
      <w:r>
        <w:rPr>
          <w:noProof/>
        </w:rPr>
        <w:fldChar w:fldCharType="separate"/>
      </w:r>
      <w:r>
        <w:rPr>
          <w:noProof/>
        </w:rPr>
        <w:t>123</w:t>
      </w:r>
      <w:r>
        <w:rPr>
          <w:noProof/>
        </w:rPr>
        <w:fldChar w:fldCharType="end"/>
      </w:r>
    </w:p>
    <w:p w14:paraId="62C3E82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_Toc222991952 \h </w:instrText>
      </w:r>
      <w:r>
        <w:rPr>
          <w:noProof/>
        </w:rPr>
      </w:r>
      <w:r>
        <w:rPr>
          <w:noProof/>
        </w:rPr>
        <w:fldChar w:fldCharType="separate"/>
      </w:r>
      <w:r>
        <w:rPr>
          <w:noProof/>
        </w:rPr>
        <w:t>123</w:t>
      </w:r>
      <w:r>
        <w:rPr>
          <w:noProof/>
        </w:rPr>
        <w:fldChar w:fldCharType="end"/>
      </w:r>
    </w:p>
    <w:p w14:paraId="10AEA82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5.3.3.2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_Toc222991953 \h </w:instrText>
      </w:r>
      <w:r>
        <w:rPr>
          <w:noProof/>
        </w:rPr>
      </w:r>
      <w:r>
        <w:rPr>
          <w:noProof/>
        </w:rPr>
        <w:fldChar w:fldCharType="separate"/>
      </w:r>
      <w:r>
        <w:rPr>
          <w:noProof/>
        </w:rPr>
        <w:t>123</w:t>
      </w:r>
      <w:r>
        <w:rPr>
          <w:noProof/>
        </w:rPr>
        <w:fldChar w:fldCharType="end"/>
      </w:r>
    </w:p>
    <w:p w14:paraId="177543D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5.3.3.3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_Toc222991954 \h </w:instrText>
      </w:r>
      <w:r>
        <w:rPr>
          <w:noProof/>
        </w:rPr>
      </w:r>
      <w:r>
        <w:rPr>
          <w:noProof/>
        </w:rPr>
        <w:fldChar w:fldCharType="separate"/>
      </w:r>
      <w:r>
        <w:rPr>
          <w:noProof/>
        </w:rPr>
        <w:t>123</w:t>
      </w:r>
      <w:r>
        <w:rPr>
          <w:noProof/>
        </w:rPr>
        <w:fldChar w:fldCharType="end"/>
      </w:r>
    </w:p>
    <w:p w14:paraId="08B89C59"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5.3.3.3.1</w:t>
      </w:r>
      <w:r>
        <w:rPr>
          <w:rFonts w:asciiTheme="minorHAnsi" w:eastAsiaTheme="minorEastAsia" w:hAnsiTheme="minorHAnsi" w:cstheme="minorBidi"/>
          <w:noProof/>
          <w:kern w:val="2"/>
          <w:sz w:val="24"/>
          <w:szCs w:val="24"/>
          <w:lang w:val="en-SE" w:eastAsia="zh-CN"/>
          <w14:ligatures w14:val="standardContextual"/>
        </w:rPr>
        <w:tab/>
      </w:r>
      <w:r>
        <w:rPr>
          <w:noProof/>
        </w:rPr>
        <w:t>GET</w:t>
      </w:r>
      <w:r>
        <w:rPr>
          <w:noProof/>
        </w:rPr>
        <w:tab/>
      </w:r>
      <w:r>
        <w:rPr>
          <w:noProof/>
        </w:rPr>
        <w:fldChar w:fldCharType="begin"/>
      </w:r>
      <w:r>
        <w:rPr>
          <w:noProof/>
        </w:rPr>
        <w:instrText xml:space="preserve"> PAGEREF _Toc222991955 \h </w:instrText>
      </w:r>
      <w:r>
        <w:rPr>
          <w:noProof/>
        </w:rPr>
      </w:r>
      <w:r>
        <w:rPr>
          <w:noProof/>
        </w:rPr>
        <w:fldChar w:fldCharType="separate"/>
      </w:r>
      <w:r>
        <w:rPr>
          <w:noProof/>
        </w:rPr>
        <w:t>123</w:t>
      </w:r>
      <w:r>
        <w:rPr>
          <w:noProof/>
        </w:rPr>
        <w:fldChar w:fldCharType="end"/>
      </w:r>
    </w:p>
    <w:p w14:paraId="2D52C4DF"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5.3.3.3.2</w:t>
      </w:r>
      <w:r>
        <w:rPr>
          <w:rFonts w:asciiTheme="minorHAnsi" w:eastAsiaTheme="minorEastAsia" w:hAnsiTheme="minorHAnsi" w:cstheme="minorBidi"/>
          <w:noProof/>
          <w:kern w:val="2"/>
          <w:sz w:val="24"/>
          <w:szCs w:val="24"/>
          <w:lang w:val="en-SE" w:eastAsia="zh-CN"/>
          <w14:ligatures w14:val="standardContextual"/>
        </w:rPr>
        <w:tab/>
      </w:r>
      <w:r>
        <w:rPr>
          <w:noProof/>
        </w:rPr>
        <w:t>PATCH</w:t>
      </w:r>
      <w:r>
        <w:rPr>
          <w:noProof/>
        </w:rPr>
        <w:tab/>
      </w:r>
      <w:r>
        <w:rPr>
          <w:noProof/>
        </w:rPr>
        <w:fldChar w:fldCharType="begin"/>
      </w:r>
      <w:r>
        <w:rPr>
          <w:noProof/>
        </w:rPr>
        <w:instrText xml:space="preserve"> PAGEREF _Toc222991956 \h </w:instrText>
      </w:r>
      <w:r>
        <w:rPr>
          <w:noProof/>
        </w:rPr>
      </w:r>
      <w:r>
        <w:rPr>
          <w:noProof/>
        </w:rPr>
        <w:fldChar w:fldCharType="separate"/>
      </w:r>
      <w:r>
        <w:rPr>
          <w:noProof/>
        </w:rPr>
        <w:t>124</w:t>
      </w:r>
      <w:r>
        <w:rPr>
          <w:noProof/>
        </w:rPr>
        <w:fldChar w:fldCharType="end"/>
      </w:r>
    </w:p>
    <w:p w14:paraId="5B575DE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_Toc222991957 \h </w:instrText>
      </w:r>
      <w:r>
        <w:rPr>
          <w:noProof/>
        </w:rPr>
      </w:r>
      <w:r>
        <w:rPr>
          <w:noProof/>
        </w:rPr>
        <w:fldChar w:fldCharType="separate"/>
      </w:r>
      <w:r>
        <w:rPr>
          <w:noProof/>
        </w:rPr>
        <w:t>126</w:t>
      </w:r>
      <w:r>
        <w:rPr>
          <w:noProof/>
        </w:rPr>
        <w:fldChar w:fldCharType="end"/>
      </w:r>
    </w:p>
    <w:p w14:paraId="41B9436D"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5.3.3.4.1</w:t>
      </w:r>
      <w:r>
        <w:rPr>
          <w:rFonts w:asciiTheme="minorHAnsi" w:eastAsiaTheme="minorEastAsia" w:hAnsiTheme="minorHAnsi" w:cstheme="minorBidi"/>
          <w:noProof/>
          <w:kern w:val="2"/>
          <w:sz w:val="24"/>
          <w:szCs w:val="24"/>
          <w:lang w:val="en-SE" w:eastAsia="zh-CN"/>
          <w14:ligatures w14:val="standardContextual"/>
        </w:rPr>
        <w:tab/>
      </w:r>
      <w:r>
        <w:rPr>
          <w:noProof/>
        </w:rPr>
        <w:t>Overview</w:t>
      </w:r>
      <w:r>
        <w:rPr>
          <w:noProof/>
        </w:rPr>
        <w:tab/>
      </w:r>
      <w:r>
        <w:rPr>
          <w:noProof/>
        </w:rPr>
        <w:fldChar w:fldCharType="begin"/>
      </w:r>
      <w:r>
        <w:rPr>
          <w:noProof/>
        </w:rPr>
        <w:instrText xml:space="preserve"> PAGEREF _Toc222991958 \h </w:instrText>
      </w:r>
      <w:r>
        <w:rPr>
          <w:noProof/>
        </w:rPr>
      </w:r>
      <w:r>
        <w:rPr>
          <w:noProof/>
        </w:rPr>
        <w:fldChar w:fldCharType="separate"/>
      </w:r>
      <w:r>
        <w:rPr>
          <w:noProof/>
        </w:rPr>
        <w:t>126</w:t>
      </w:r>
      <w:r>
        <w:rPr>
          <w:noProof/>
        </w:rPr>
        <w:fldChar w:fldCharType="end"/>
      </w:r>
    </w:p>
    <w:p w14:paraId="7B5C7965"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5.3.3.4.2</w:t>
      </w:r>
      <w:r>
        <w:rPr>
          <w:rFonts w:asciiTheme="minorHAnsi" w:eastAsiaTheme="minorEastAsia" w:hAnsiTheme="minorHAnsi" w:cstheme="minorBidi"/>
          <w:noProof/>
          <w:kern w:val="2"/>
          <w:sz w:val="24"/>
          <w:szCs w:val="24"/>
          <w:lang w:val="en-SE" w:eastAsia="zh-CN"/>
          <w14:ligatures w14:val="standardContextual"/>
        </w:rPr>
        <w:tab/>
      </w:r>
      <w:r>
        <w:rPr>
          <w:noProof/>
        </w:rPr>
        <w:t>Operation: delete</w:t>
      </w:r>
      <w:r>
        <w:rPr>
          <w:noProof/>
        </w:rPr>
        <w:tab/>
      </w:r>
      <w:r>
        <w:rPr>
          <w:noProof/>
        </w:rPr>
        <w:fldChar w:fldCharType="begin"/>
      </w:r>
      <w:r>
        <w:rPr>
          <w:noProof/>
        </w:rPr>
        <w:instrText xml:space="preserve"> PAGEREF _Toc222991959 \h </w:instrText>
      </w:r>
      <w:r>
        <w:rPr>
          <w:noProof/>
        </w:rPr>
      </w:r>
      <w:r>
        <w:rPr>
          <w:noProof/>
        </w:rPr>
        <w:fldChar w:fldCharType="separate"/>
      </w:r>
      <w:r>
        <w:rPr>
          <w:noProof/>
        </w:rPr>
        <w:t>126</w:t>
      </w:r>
      <w:r>
        <w:rPr>
          <w:noProof/>
        </w:rPr>
        <w:fldChar w:fldCharType="end"/>
      </w:r>
    </w:p>
    <w:p w14:paraId="25AA1EDD"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5.3.4</w:t>
      </w:r>
      <w:r>
        <w:rPr>
          <w:rFonts w:asciiTheme="minorHAnsi" w:eastAsiaTheme="minorEastAsia" w:hAnsiTheme="minorHAnsi" w:cstheme="minorBidi"/>
          <w:noProof/>
          <w:kern w:val="2"/>
          <w:sz w:val="24"/>
          <w:szCs w:val="24"/>
          <w:lang w:val="en-SE" w:eastAsia="zh-CN"/>
          <w14:ligatures w14:val="standardContextual"/>
        </w:rPr>
        <w:tab/>
      </w:r>
      <w:r>
        <w:rPr>
          <w:noProof/>
        </w:rPr>
        <w:t>Resource: Events Subscription (Document)</w:t>
      </w:r>
      <w:r>
        <w:rPr>
          <w:noProof/>
        </w:rPr>
        <w:tab/>
      </w:r>
      <w:r>
        <w:rPr>
          <w:noProof/>
        </w:rPr>
        <w:fldChar w:fldCharType="begin"/>
      </w:r>
      <w:r>
        <w:rPr>
          <w:noProof/>
        </w:rPr>
        <w:instrText xml:space="preserve"> PAGEREF _Toc222991960 \h </w:instrText>
      </w:r>
      <w:r>
        <w:rPr>
          <w:noProof/>
        </w:rPr>
      </w:r>
      <w:r>
        <w:rPr>
          <w:noProof/>
        </w:rPr>
        <w:fldChar w:fldCharType="separate"/>
      </w:r>
      <w:r>
        <w:rPr>
          <w:noProof/>
        </w:rPr>
        <w:t>127</w:t>
      </w:r>
      <w:r>
        <w:rPr>
          <w:noProof/>
        </w:rPr>
        <w:fldChar w:fldCharType="end"/>
      </w:r>
    </w:p>
    <w:p w14:paraId="0A6ED1D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_Toc222991961 \h </w:instrText>
      </w:r>
      <w:r>
        <w:rPr>
          <w:noProof/>
        </w:rPr>
      </w:r>
      <w:r>
        <w:rPr>
          <w:noProof/>
        </w:rPr>
        <w:fldChar w:fldCharType="separate"/>
      </w:r>
      <w:r>
        <w:rPr>
          <w:noProof/>
        </w:rPr>
        <w:t>127</w:t>
      </w:r>
      <w:r>
        <w:rPr>
          <w:noProof/>
        </w:rPr>
        <w:fldChar w:fldCharType="end"/>
      </w:r>
    </w:p>
    <w:p w14:paraId="5874D88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5.3.4.2</w:t>
      </w:r>
      <w:r>
        <w:rPr>
          <w:rFonts w:asciiTheme="minorHAnsi" w:eastAsiaTheme="minorEastAsia" w:hAnsiTheme="minorHAnsi" w:cstheme="minorBidi"/>
          <w:noProof/>
          <w:kern w:val="2"/>
          <w:sz w:val="24"/>
          <w:szCs w:val="24"/>
          <w:lang w:val="en-SE" w:eastAsia="zh-CN"/>
          <w14:ligatures w14:val="standardContextual"/>
        </w:rPr>
        <w:tab/>
      </w:r>
      <w:r>
        <w:rPr>
          <w:noProof/>
        </w:rPr>
        <w:t>Resource definition</w:t>
      </w:r>
      <w:r>
        <w:rPr>
          <w:noProof/>
        </w:rPr>
        <w:tab/>
      </w:r>
      <w:r>
        <w:rPr>
          <w:noProof/>
        </w:rPr>
        <w:fldChar w:fldCharType="begin"/>
      </w:r>
      <w:r>
        <w:rPr>
          <w:noProof/>
        </w:rPr>
        <w:instrText xml:space="preserve"> PAGEREF _Toc222991962 \h </w:instrText>
      </w:r>
      <w:r>
        <w:rPr>
          <w:noProof/>
        </w:rPr>
      </w:r>
      <w:r>
        <w:rPr>
          <w:noProof/>
        </w:rPr>
        <w:fldChar w:fldCharType="separate"/>
      </w:r>
      <w:r>
        <w:rPr>
          <w:noProof/>
        </w:rPr>
        <w:t>128</w:t>
      </w:r>
      <w:r>
        <w:rPr>
          <w:noProof/>
        </w:rPr>
        <w:fldChar w:fldCharType="end"/>
      </w:r>
    </w:p>
    <w:p w14:paraId="15A2BDE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5.3.4.3</w:t>
      </w:r>
      <w:r>
        <w:rPr>
          <w:rFonts w:asciiTheme="minorHAnsi" w:eastAsiaTheme="minorEastAsia" w:hAnsiTheme="minorHAnsi" w:cstheme="minorBidi"/>
          <w:noProof/>
          <w:kern w:val="2"/>
          <w:sz w:val="24"/>
          <w:szCs w:val="24"/>
          <w:lang w:val="en-SE" w:eastAsia="zh-CN"/>
          <w14:ligatures w14:val="standardContextual"/>
        </w:rPr>
        <w:tab/>
      </w:r>
      <w:r>
        <w:rPr>
          <w:noProof/>
        </w:rPr>
        <w:t>Resource Standard Methods</w:t>
      </w:r>
      <w:r>
        <w:rPr>
          <w:noProof/>
        </w:rPr>
        <w:tab/>
      </w:r>
      <w:r>
        <w:rPr>
          <w:noProof/>
        </w:rPr>
        <w:fldChar w:fldCharType="begin"/>
      </w:r>
      <w:r>
        <w:rPr>
          <w:noProof/>
        </w:rPr>
        <w:instrText xml:space="preserve"> PAGEREF _Toc222991963 \h </w:instrText>
      </w:r>
      <w:r>
        <w:rPr>
          <w:noProof/>
        </w:rPr>
      </w:r>
      <w:r>
        <w:rPr>
          <w:noProof/>
        </w:rPr>
        <w:fldChar w:fldCharType="separate"/>
      </w:r>
      <w:r>
        <w:rPr>
          <w:noProof/>
        </w:rPr>
        <w:t>128</w:t>
      </w:r>
      <w:r>
        <w:rPr>
          <w:noProof/>
        </w:rPr>
        <w:fldChar w:fldCharType="end"/>
      </w:r>
    </w:p>
    <w:p w14:paraId="1F5D30F9"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5.3.4.3.1</w:t>
      </w:r>
      <w:r>
        <w:rPr>
          <w:rFonts w:asciiTheme="minorHAnsi" w:eastAsiaTheme="minorEastAsia" w:hAnsiTheme="minorHAnsi" w:cstheme="minorBidi"/>
          <w:noProof/>
          <w:kern w:val="2"/>
          <w:sz w:val="24"/>
          <w:szCs w:val="24"/>
          <w:lang w:val="en-SE" w:eastAsia="zh-CN"/>
          <w14:ligatures w14:val="standardContextual"/>
        </w:rPr>
        <w:tab/>
      </w:r>
      <w:r>
        <w:rPr>
          <w:noProof/>
        </w:rPr>
        <w:t>PUT</w:t>
      </w:r>
      <w:r>
        <w:rPr>
          <w:noProof/>
        </w:rPr>
        <w:tab/>
      </w:r>
      <w:r>
        <w:rPr>
          <w:noProof/>
        </w:rPr>
        <w:fldChar w:fldCharType="begin"/>
      </w:r>
      <w:r>
        <w:rPr>
          <w:noProof/>
        </w:rPr>
        <w:instrText xml:space="preserve"> PAGEREF _Toc222991964 \h </w:instrText>
      </w:r>
      <w:r>
        <w:rPr>
          <w:noProof/>
        </w:rPr>
      </w:r>
      <w:r>
        <w:rPr>
          <w:noProof/>
        </w:rPr>
        <w:fldChar w:fldCharType="separate"/>
      </w:r>
      <w:r>
        <w:rPr>
          <w:noProof/>
        </w:rPr>
        <w:t>128</w:t>
      </w:r>
      <w:r>
        <w:rPr>
          <w:noProof/>
        </w:rPr>
        <w:fldChar w:fldCharType="end"/>
      </w:r>
    </w:p>
    <w:p w14:paraId="552C8E4E"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5.3.4.3.2</w:t>
      </w:r>
      <w:r>
        <w:rPr>
          <w:rFonts w:asciiTheme="minorHAnsi" w:eastAsiaTheme="minorEastAsia" w:hAnsiTheme="minorHAnsi" w:cstheme="minorBidi"/>
          <w:noProof/>
          <w:kern w:val="2"/>
          <w:sz w:val="24"/>
          <w:szCs w:val="24"/>
          <w:lang w:val="en-SE" w:eastAsia="zh-CN"/>
          <w14:ligatures w14:val="standardContextual"/>
        </w:rPr>
        <w:tab/>
      </w:r>
      <w:r>
        <w:rPr>
          <w:noProof/>
        </w:rPr>
        <w:t>DELETE</w:t>
      </w:r>
      <w:r>
        <w:rPr>
          <w:noProof/>
        </w:rPr>
        <w:tab/>
      </w:r>
      <w:r>
        <w:rPr>
          <w:noProof/>
        </w:rPr>
        <w:fldChar w:fldCharType="begin"/>
      </w:r>
      <w:r>
        <w:rPr>
          <w:noProof/>
        </w:rPr>
        <w:instrText xml:space="preserve"> PAGEREF _Toc222991965 \h </w:instrText>
      </w:r>
      <w:r>
        <w:rPr>
          <w:noProof/>
        </w:rPr>
      </w:r>
      <w:r>
        <w:rPr>
          <w:noProof/>
        </w:rPr>
        <w:fldChar w:fldCharType="separate"/>
      </w:r>
      <w:r>
        <w:rPr>
          <w:noProof/>
        </w:rPr>
        <w:t>130</w:t>
      </w:r>
      <w:r>
        <w:rPr>
          <w:noProof/>
        </w:rPr>
        <w:fldChar w:fldCharType="end"/>
      </w:r>
    </w:p>
    <w:p w14:paraId="295C3BF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5.3.3.4</w:t>
      </w:r>
      <w:r>
        <w:rPr>
          <w:rFonts w:asciiTheme="minorHAnsi" w:eastAsiaTheme="minorEastAsia" w:hAnsiTheme="minorHAnsi" w:cstheme="minorBidi"/>
          <w:noProof/>
          <w:kern w:val="2"/>
          <w:sz w:val="24"/>
          <w:szCs w:val="24"/>
          <w:lang w:val="en-SE" w:eastAsia="zh-CN"/>
          <w14:ligatures w14:val="standardContextual"/>
        </w:rPr>
        <w:tab/>
      </w:r>
      <w:r>
        <w:rPr>
          <w:noProof/>
        </w:rPr>
        <w:t>Resource Custom Operations</w:t>
      </w:r>
      <w:r>
        <w:rPr>
          <w:noProof/>
        </w:rPr>
        <w:tab/>
      </w:r>
      <w:r>
        <w:rPr>
          <w:noProof/>
        </w:rPr>
        <w:fldChar w:fldCharType="begin"/>
      </w:r>
      <w:r>
        <w:rPr>
          <w:noProof/>
        </w:rPr>
        <w:instrText xml:space="preserve"> PAGEREF _Toc222991966 \h </w:instrText>
      </w:r>
      <w:r>
        <w:rPr>
          <w:noProof/>
        </w:rPr>
      </w:r>
      <w:r>
        <w:rPr>
          <w:noProof/>
        </w:rPr>
        <w:fldChar w:fldCharType="separate"/>
      </w:r>
      <w:r>
        <w:rPr>
          <w:noProof/>
        </w:rPr>
        <w:t>131</w:t>
      </w:r>
      <w:r>
        <w:rPr>
          <w:noProof/>
        </w:rPr>
        <w:fldChar w:fldCharType="end"/>
      </w:r>
    </w:p>
    <w:p w14:paraId="5275A00A"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_Toc222991967 \h </w:instrText>
      </w:r>
      <w:r>
        <w:rPr>
          <w:noProof/>
        </w:rPr>
      </w:r>
      <w:r>
        <w:rPr>
          <w:noProof/>
        </w:rPr>
        <w:fldChar w:fldCharType="separate"/>
      </w:r>
      <w:r>
        <w:rPr>
          <w:noProof/>
        </w:rPr>
        <w:t>131</w:t>
      </w:r>
      <w:r>
        <w:rPr>
          <w:noProof/>
        </w:rPr>
        <w:fldChar w:fldCharType="end"/>
      </w:r>
    </w:p>
    <w:p w14:paraId="05897EA5"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Notifications</w:t>
      </w:r>
      <w:r>
        <w:rPr>
          <w:noProof/>
        </w:rPr>
        <w:tab/>
      </w:r>
      <w:r>
        <w:rPr>
          <w:noProof/>
        </w:rPr>
        <w:fldChar w:fldCharType="begin"/>
      </w:r>
      <w:r>
        <w:rPr>
          <w:noProof/>
        </w:rPr>
        <w:instrText xml:space="preserve"> PAGEREF _Toc222991968 \h </w:instrText>
      </w:r>
      <w:r>
        <w:rPr>
          <w:noProof/>
        </w:rPr>
      </w:r>
      <w:r>
        <w:rPr>
          <w:noProof/>
        </w:rPr>
        <w:fldChar w:fldCharType="separate"/>
      </w:r>
      <w:r>
        <w:rPr>
          <w:noProof/>
        </w:rPr>
        <w:t>131</w:t>
      </w:r>
      <w:r>
        <w:rPr>
          <w:noProof/>
        </w:rPr>
        <w:fldChar w:fldCharType="end"/>
      </w:r>
    </w:p>
    <w:p w14:paraId="06CC3FB6"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_Toc222991969 \h </w:instrText>
      </w:r>
      <w:r>
        <w:rPr>
          <w:noProof/>
        </w:rPr>
      </w:r>
      <w:r>
        <w:rPr>
          <w:noProof/>
        </w:rPr>
        <w:fldChar w:fldCharType="separate"/>
      </w:r>
      <w:r>
        <w:rPr>
          <w:noProof/>
        </w:rPr>
        <w:t>131</w:t>
      </w:r>
      <w:r>
        <w:rPr>
          <w:noProof/>
        </w:rPr>
        <w:fldChar w:fldCharType="end"/>
      </w:r>
    </w:p>
    <w:p w14:paraId="64B4CC55"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5.5.2</w:t>
      </w:r>
      <w:r>
        <w:rPr>
          <w:rFonts w:asciiTheme="minorHAnsi" w:eastAsiaTheme="minorEastAsia" w:hAnsiTheme="minorHAnsi" w:cstheme="minorBidi"/>
          <w:noProof/>
          <w:kern w:val="2"/>
          <w:sz w:val="24"/>
          <w:szCs w:val="24"/>
          <w:lang w:val="en-SE" w:eastAsia="zh-CN"/>
          <w14:ligatures w14:val="standardContextual"/>
        </w:rPr>
        <w:tab/>
      </w:r>
      <w:r>
        <w:rPr>
          <w:noProof/>
        </w:rPr>
        <w:t>Event Notification</w:t>
      </w:r>
      <w:r>
        <w:rPr>
          <w:noProof/>
        </w:rPr>
        <w:tab/>
      </w:r>
      <w:r>
        <w:rPr>
          <w:noProof/>
        </w:rPr>
        <w:fldChar w:fldCharType="begin"/>
      </w:r>
      <w:r>
        <w:rPr>
          <w:noProof/>
        </w:rPr>
        <w:instrText xml:space="preserve"> PAGEREF _Toc222991970 \h </w:instrText>
      </w:r>
      <w:r>
        <w:rPr>
          <w:noProof/>
        </w:rPr>
      </w:r>
      <w:r>
        <w:rPr>
          <w:noProof/>
        </w:rPr>
        <w:fldChar w:fldCharType="separate"/>
      </w:r>
      <w:r>
        <w:rPr>
          <w:noProof/>
        </w:rPr>
        <w:t>132</w:t>
      </w:r>
      <w:r>
        <w:rPr>
          <w:noProof/>
        </w:rPr>
        <w:fldChar w:fldCharType="end"/>
      </w:r>
    </w:p>
    <w:p w14:paraId="070FC0F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_Toc222991971 \h </w:instrText>
      </w:r>
      <w:r>
        <w:rPr>
          <w:noProof/>
        </w:rPr>
      </w:r>
      <w:r>
        <w:rPr>
          <w:noProof/>
        </w:rPr>
        <w:fldChar w:fldCharType="separate"/>
      </w:r>
      <w:r>
        <w:rPr>
          <w:noProof/>
        </w:rPr>
        <w:t>132</w:t>
      </w:r>
      <w:r>
        <w:rPr>
          <w:noProof/>
        </w:rPr>
        <w:fldChar w:fldCharType="end"/>
      </w:r>
    </w:p>
    <w:p w14:paraId="026A35F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5.5.2.2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_Toc222991972 \h </w:instrText>
      </w:r>
      <w:r>
        <w:rPr>
          <w:noProof/>
        </w:rPr>
      </w:r>
      <w:r>
        <w:rPr>
          <w:noProof/>
        </w:rPr>
        <w:fldChar w:fldCharType="separate"/>
      </w:r>
      <w:r>
        <w:rPr>
          <w:noProof/>
        </w:rPr>
        <w:t>132</w:t>
      </w:r>
      <w:r>
        <w:rPr>
          <w:noProof/>
        </w:rPr>
        <w:fldChar w:fldCharType="end"/>
      </w:r>
    </w:p>
    <w:p w14:paraId="3FA44E9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5.5.2.3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_Toc222991973 \h </w:instrText>
      </w:r>
      <w:r>
        <w:rPr>
          <w:noProof/>
        </w:rPr>
      </w:r>
      <w:r>
        <w:rPr>
          <w:noProof/>
        </w:rPr>
        <w:fldChar w:fldCharType="separate"/>
      </w:r>
      <w:r>
        <w:rPr>
          <w:noProof/>
        </w:rPr>
        <w:t>132</w:t>
      </w:r>
      <w:r>
        <w:rPr>
          <w:noProof/>
        </w:rPr>
        <w:fldChar w:fldCharType="end"/>
      </w:r>
    </w:p>
    <w:p w14:paraId="1D66FFB9"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lastRenderedPageBreak/>
        <w:t>5.5.2.3.1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_Toc222991974 \h </w:instrText>
      </w:r>
      <w:r>
        <w:rPr>
          <w:noProof/>
        </w:rPr>
      </w:r>
      <w:r>
        <w:rPr>
          <w:noProof/>
        </w:rPr>
        <w:fldChar w:fldCharType="separate"/>
      </w:r>
      <w:r>
        <w:rPr>
          <w:noProof/>
        </w:rPr>
        <w:t>132</w:t>
      </w:r>
      <w:r>
        <w:rPr>
          <w:noProof/>
        </w:rPr>
        <w:fldChar w:fldCharType="end"/>
      </w:r>
    </w:p>
    <w:p w14:paraId="136D2E08"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5.5.3</w:t>
      </w:r>
      <w:r>
        <w:rPr>
          <w:rFonts w:asciiTheme="minorHAnsi" w:eastAsiaTheme="minorEastAsia" w:hAnsiTheme="minorHAnsi" w:cstheme="minorBidi"/>
          <w:noProof/>
          <w:kern w:val="2"/>
          <w:sz w:val="24"/>
          <w:szCs w:val="24"/>
          <w:lang w:val="en-SE" w:eastAsia="zh-CN"/>
          <w14:ligatures w14:val="standardContextual"/>
        </w:rPr>
        <w:tab/>
      </w:r>
      <w:r>
        <w:rPr>
          <w:noProof/>
        </w:rPr>
        <w:t>Termination Request</w:t>
      </w:r>
      <w:r>
        <w:rPr>
          <w:noProof/>
        </w:rPr>
        <w:tab/>
      </w:r>
      <w:r>
        <w:rPr>
          <w:noProof/>
        </w:rPr>
        <w:fldChar w:fldCharType="begin"/>
      </w:r>
      <w:r>
        <w:rPr>
          <w:noProof/>
        </w:rPr>
        <w:instrText xml:space="preserve"> PAGEREF _Toc222991975 \h </w:instrText>
      </w:r>
      <w:r>
        <w:rPr>
          <w:noProof/>
        </w:rPr>
      </w:r>
      <w:r>
        <w:rPr>
          <w:noProof/>
        </w:rPr>
        <w:fldChar w:fldCharType="separate"/>
      </w:r>
      <w:r>
        <w:rPr>
          <w:noProof/>
        </w:rPr>
        <w:t>133</w:t>
      </w:r>
      <w:r>
        <w:rPr>
          <w:noProof/>
        </w:rPr>
        <w:fldChar w:fldCharType="end"/>
      </w:r>
    </w:p>
    <w:p w14:paraId="5E8BA9D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5.5.3.1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_Toc222991976 \h </w:instrText>
      </w:r>
      <w:r>
        <w:rPr>
          <w:noProof/>
        </w:rPr>
      </w:r>
      <w:r>
        <w:rPr>
          <w:noProof/>
        </w:rPr>
        <w:fldChar w:fldCharType="separate"/>
      </w:r>
      <w:r>
        <w:rPr>
          <w:noProof/>
        </w:rPr>
        <w:t>133</w:t>
      </w:r>
      <w:r>
        <w:rPr>
          <w:noProof/>
        </w:rPr>
        <w:fldChar w:fldCharType="end"/>
      </w:r>
    </w:p>
    <w:p w14:paraId="2F0095F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5.5.3.2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_Toc222991977 \h </w:instrText>
      </w:r>
      <w:r>
        <w:rPr>
          <w:noProof/>
        </w:rPr>
      </w:r>
      <w:r>
        <w:rPr>
          <w:noProof/>
        </w:rPr>
        <w:fldChar w:fldCharType="separate"/>
      </w:r>
      <w:r>
        <w:rPr>
          <w:noProof/>
        </w:rPr>
        <w:t>133</w:t>
      </w:r>
      <w:r>
        <w:rPr>
          <w:noProof/>
        </w:rPr>
        <w:fldChar w:fldCharType="end"/>
      </w:r>
    </w:p>
    <w:p w14:paraId="4487242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5.5.3.3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_Toc222991978 \h </w:instrText>
      </w:r>
      <w:r>
        <w:rPr>
          <w:noProof/>
        </w:rPr>
      </w:r>
      <w:r>
        <w:rPr>
          <w:noProof/>
        </w:rPr>
        <w:fldChar w:fldCharType="separate"/>
      </w:r>
      <w:r>
        <w:rPr>
          <w:noProof/>
        </w:rPr>
        <w:t>134</w:t>
      </w:r>
      <w:r>
        <w:rPr>
          <w:noProof/>
        </w:rPr>
        <w:fldChar w:fldCharType="end"/>
      </w:r>
    </w:p>
    <w:p w14:paraId="0F823E04"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5.5.3.3.1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_Toc222991979 \h </w:instrText>
      </w:r>
      <w:r>
        <w:rPr>
          <w:noProof/>
        </w:rPr>
      </w:r>
      <w:r>
        <w:rPr>
          <w:noProof/>
        </w:rPr>
        <w:fldChar w:fldCharType="separate"/>
      </w:r>
      <w:r>
        <w:rPr>
          <w:noProof/>
        </w:rPr>
        <w:t>134</w:t>
      </w:r>
      <w:r>
        <w:rPr>
          <w:noProof/>
        </w:rPr>
        <w:fldChar w:fldCharType="end"/>
      </w:r>
    </w:p>
    <w:p w14:paraId="1291D721"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5.5.4</w:t>
      </w:r>
      <w:r>
        <w:rPr>
          <w:rFonts w:asciiTheme="minorHAnsi" w:eastAsiaTheme="minorEastAsia" w:hAnsiTheme="minorHAnsi" w:cstheme="minorBidi"/>
          <w:noProof/>
          <w:kern w:val="2"/>
          <w:sz w:val="24"/>
          <w:szCs w:val="24"/>
          <w:lang w:val="en-SE" w:eastAsia="zh-CN"/>
          <w14:ligatures w14:val="standardContextual"/>
        </w:rPr>
        <w:tab/>
      </w:r>
      <w:r>
        <w:rPr>
          <w:noProof/>
        </w:rPr>
        <w:t>Detected 5GS Bridge for a PDU session</w:t>
      </w:r>
      <w:r>
        <w:rPr>
          <w:noProof/>
        </w:rPr>
        <w:tab/>
      </w:r>
      <w:r>
        <w:rPr>
          <w:noProof/>
        </w:rPr>
        <w:fldChar w:fldCharType="begin"/>
      </w:r>
      <w:r>
        <w:rPr>
          <w:noProof/>
        </w:rPr>
        <w:instrText xml:space="preserve"> PAGEREF _Toc222991980 \h </w:instrText>
      </w:r>
      <w:r>
        <w:rPr>
          <w:noProof/>
        </w:rPr>
      </w:r>
      <w:r>
        <w:rPr>
          <w:noProof/>
        </w:rPr>
        <w:fldChar w:fldCharType="separate"/>
      </w:r>
      <w:r>
        <w:rPr>
          <w:noProof/>
        </w:rPr>
        <w:t>135</w:t>
      </w:r>
      <w:r>
        <w:rPr>
          <w:noProof/>
        </w:rPr>
        <w:fldChar w:fldCharType="end"/>
      </w:r>
    </w:p>
    <w:p w14:paraId="7FF6BEE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_Toc222991981 \h </w:instrText>
      </w:r>
      <w:r>
        <w:rPr>
          <w:noProof/>
        </w:rPr>
      </w:r>
      <w:r>
        <w:rPr>
          <w:noProof/>
        </w:rPr>
        <w:fldChar w:fldCharType="separate"/>
      </w:r>
      <w:r>
        <w:rPr>
          <w:noProof/>
        </w:rPr>
        <w:t>135</w:t>
      </w:r>
      <w:r>
        <w:rPr>
          <w:noProof/>
        </w:rPr>
        <w:fldChar w:fldCharType="end"/>
      </w:r>
    </w:p>
    <w:p w14:paraId="3806099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5.5.4.2</w:t>
      </w:r>
      <w:r>
        <w:rPr>
          <w:rFonts w:asciiTheme="minorHAnsi" w:eastAsiaTheme="minorEastAsia" w:hAnsiTheme="minorHAnsi" w:cstheme="minorBidi"/>
          <w:noProof/>
          <w:kern w:val="2"/>
          <w:sz w:val="24"/>
          <w:szCs w:val="24"/>
          <w:lang w:val="en-SE" w:eastAsia="zh-CN"/>
          <w14:ligatures w14:val="standardContextual"/>
        </w:rPr>
        <w:tab/>
      </w:r>
      <w:r>
        <w:rPr>
          <w:noProof/>
        </w:rPr>
        <w:t>Target URI</w:t>
      </w:r>
      <w:r>
        <w:rPr>
          <w:noProof/>
        </w:rPr>
        <w:tab/>
      </w:r>
      <w:r>
        <w:rPr>
          <w:noProof/>
        </w:rPr>
        <w:fldChar w:fldCharType="begin"/>
      </w:r>
      <w:r>
        <w:rPr>
          <w:noProof/>
        </w:rPr>
        <w:instrText xml:space="preserve"> PAGEREF _Toc222991982 \h </w:instrText>
      </w:r>
      <w:r>
        <w:rPr>
          <w:noProof/>
        </w:rPr>
      </w:r>
      <w:r>
        <w:rPr>
          <w:noProof/>
        </w:rPr>
        <w:fldChar w:fldCharType="separate"/>
      </w:r>
      <w:r>
        <w:rPr>
          <w:noProof/>
        </w:rPr>
        <w:t>135</w:t>
      </w:r>
      <w:r>
        <w:rPr>
          <w:noProof/>
        </w:rPr>
        <w:fldChar w:fldCharType="end"/>
      </w:r>
    </w:p>
    <w:p w14:paraId="5AABD5A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5.5.4.3</w:t>
      </w:r>
      <w:r>
        <w:rPr>
          <w:rFonts w:asciiTheme="minorHAnsi" w:eastAsiaTheme="minorEastAsia" w:hAnsiTheme="minorHAnsi" w:cstheme="minorBidi"/>
          <w:noProof/>
          <w:kern w:val="2"/>
          <w:sz w:val="24"/>
          <w:szCs w:val="24"/>
          <w:lang w:val="en-SE" w:eastAsia="zh-CN"/>
          <w14:ligatures w14:val="standardContextual"/>
        </w:rPr>
        <w:tab/>
      </w:r>
      <w:r>
        <w:rPr>
          <w:noProof/>
        </w:rPr>
        <w:t>Standard Methods</w:t>
      </w:r>
      <w:r>
        <w:rPr>
          <w:noProof/>
        </w:rPr>
        <w:tab/>
      </w:r>
      <w:r>
        <w:rPr>
          <w:noProof/>
        </w:rPr>
        <w:fldChar w:fldCharType="begin"/>
      </w:r>
      <w:r>
        <w:rPr>
          <w:noProof/>
        </w:rPr>
        <w:instrText xml:space="preserve"> PAGEREF _Toc222991983 \h </w:instrText>
      </w:r>
      <w:r>
        <w:rPr>
          <w:noProof/>
        </w:rPr>
      </w:r>
      <w:r>
        <w:rPr>
          <w:noProof/>
        </w:rPr>
        <w:fldChar w:fldCharType="separate"/>
      </w:r>
      <w:r>
        <w:rPr>
          <w:noProof/>
        </w:rPr>
        <w:t>135</w:t>
      </w:r>
      <w:r>
        <w:rPr>
          <w:noProof/>
        </w:rPr>
        <w:fldChar w:fldCharType="end"/>
      </w:r>
    </w:p>
    <w:p w14:paraId="0D31418A"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Pr>
          <w:noProof/>
        </w:rPr>
        <w:t>5.5.4.3.1</w:t>
      </w:r>
      <w:r>
        <w:rPr>
          <w:rFonts w:asciiTheme="minorHAnsi" w:eastAsiaTheme="minorEastAsia" w:hAnsiTheme="minorHAnsi" w:cstheme="minorBidi"/>
          <w:noProof/>
          <w:kern w:val="2"/>
          <w:sz w:val="24"/>
          <w:szCs w:val="24"/>
          <w:lang w:val="en-SE" w:eastAsia="zh-CN"/>
          <w14:ligatures w14:val="standardContextual"/>
        </w:rPr>
        <w:tab/>
      </w:r>
      <w:r>
        <w:rPr>
          <w:noProof/>
        </w:rPr>
        <w:t>POST</w:t>
      </w:r>
      <w:r>
        <w:rPr>
          <w:noProof/>
        </w:rPr>
        <w:tab/>
      </w:r>
      <w:r>
        <w:rPr>
          <w:noProof/>
        </w:rPr>
        <w:fldChar w:fldCharType="begin"/>
      </w:r>
      <w:r>
        <w:rPr>
          <w:noProof/>
        </w:rPr>
        <w:instrText xml:space="preserve"> PAGEREF _Toc222991984 \h </w:instrText>
      </w:r>
      <w:r>
        <w:rPr>
          <w:noProof/>
        </w:rPr>
      </w:r>
      <w:r>
        <w:rPr>
          <w:noProof/>
        </w:rPr>
        <w:fldChar w:fldCharType="separate"/>
      </w:r>
      <w:r>
        <w:rPr>
          <w:noProof/>
        </w:rPr>
        <w:t>135</w:t>
      </w:r>
      <w:r>
        <w:rPr>
          <w:noProof/>
        </w:rPr>
        <w:fldChar w:fldCharType="end"/>
      </w:r>
    </w:p>
    <w:p w14:paraId="35AC0FFE"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5.5.5</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Notification about PDU session event</w:t>
      </w:r>
      <w:r>
        <w:rPr>
          <w:noProof/>
        </w:rPr>
        <w:tab/>
      </w:r>
      <w:r>
        <w:rPr>
          <w:noProof/>
        </w:rPr>
        <w:fldChar w:fldCharType="begin"/>
      </w:r>
      <w:r>
        <w:rPr>
          <w:noProof/>
        </w:rPr>
        <w:instrText xml:space="preserve"> PAGEREF _Toc222991985 \h </w:instrText>
      </w:r>
      <w:r>
        <w:rPr>
          <w:noProof/>
        </w:rPr>
      </w:r>
      <w:r>
        <w:rPr>
          <w:noProof/>
        </w:rPr>
        <w:fldChar w:fldCharType="separate"/>
      </w:r>
      <w:r>
        <w:rPr>
          <w:noProof/>
        </w:rPr>
        <w:t>136</w:t>
      </w:r>
      <w:r>
        <w:rPr>
          <w:noProof/>
        </w:rPr>
        <w:fldChar w:fldCharType="end"/>
      </w:r>
    </w:p>
    <w:p w14:paraId="24EE5A5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5.5.5.1</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Description</w:t>
      </w:r>
      <w:r>
        <w:rPr>
          <w:noProof/>
        </w:rPr>
        <w:tab/>
      </w:r>
      <w:r>
        <w:rPr>
          <w:noProof/>
        </w:rPr>
        <w:fldChar w:fldCharType="begin"/>
      </w:r>
      <w:r>
        <w:rPr>
          <w:noProof/>
        </w:rPr>
        <w:instrText xml:space="preserve"> PAGEREF _Toc222991986 \h </w:instrText>
      </w:r>
      <w:r>
        <w:rPr>
          <w:noProof/>
        </w:rPr>
      </w:r>
      <w:r>
        <w:rPr>
          <w:noProof/>
        </w:rPr>
        <w:fldChar w:fldCharType="separate"/>
      </w:r>
      <w:r>
        <w:rPr>
          <w:noProof/>
        </w:rPr>
        <w:t>136</w:t>
      </w:r>
      <w:r>
        <w:rPr>
          <w:noProof/>
        </w:rPr>
        <w:fldChar w:fldCharType="end"/>
      </w:r>
    </w:p>
    <w:p w14:paraId="670C97F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5.5.5.2</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Target URI</w:t>
      </w:r>
      <w:r>
        <w:rPr>
          <w:noProof/>
        </w:rPr>
        <w:tab/>
      </w:r>
      <w:r>
        <w:rPr>
          <w:noProof/>
        </w:rPr>
        <w:fldChar w:fldCharType="begin"/>
      </w:r>
      <w:r>
        <w:rPr>
          <w:noProof/>
        </w:rPr>
        <w:instrText xml:space="preserve"> PAGEREF _Toc222991987 \h </w:instrText>
      </w:r>
      <w:r>
        <w:rPr>
          <w:noProof/>
        </w:rPr>
      </w:r>
      <w:r>
        <w:rPr>
          <w:noProof/>
        </w:rPr>
        <w:fldChar w:fldCharType="separate"/>
      </w:r>
      <w:r>
        <w:rPr>
          <w:noProof/>
        </w:rPr>
        <w:t>137</w:t>
      </w:r>
      <w:r>
        <w:rPr>
          <w:noProof/>
        </w:rPr>
        <w:fldChar w:fldCharType="end"/>
      </w:r>
    </w:p>
    <w:p w14:paraId="692FC3B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5.5.5.3</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Standard Methods</w:t>
      </w:r>
      <w:r>
        <w:rPr>
          <w:noProof/>
        </w:rPr>
        <w:tab/>
      </w:r>
      <w:r>
        <w:rPr>
          <w:noProof/>
        </w:rPr>
        <w:fldChar w:fldCharType="begin"/>
      </w:r>
      <w:r>
        <w:rPr>
          <w:noProof/>
        </w:rPr>
        <w:instrText xml:space="preserve"> PAGEREF _Toc222991988 \h </w:instrText>
      </w:r>
      <w:r>
        <w:rPr>
          <w:noProof/>
        </w:rPr>
      </w:r>
      <w:r>
        <w:rPr>
          <w:noProof/>
        </w:rPr>
        <w:fldChar w:fldCharType="separate"/>
      </w:r>
      <w:r>
        <w:rPr>
          <w:noProof/>
        </w:rPr>
        <w:t>137</w:t>
      </w:r>
      <w:r>
        <w:rPr>
          <w:noProof/>
        </w:rPr>
        <w:fldChar w:fldCharType="end"/>
      </w:r>
    </w:p>
    <w:p w14:paraId="68731DA9" w14:textId="77777777" w:rsidR="006910F9" w:rsidRDefault="006910F9" w:rsidP="006910F9">
      <w:pPr>
        <w:pStyle w:val="TOC5"/>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5.5.5.3.1</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POST</w:t>
      </w:r>
      <w:r>
        <w:rPr>
          <w:noProof/>
        </w:rPr>
        <w:tab/>
      </w:r>
      <w:r>
        <w:rPr>
          <w:noProof/>
        </w:rPr>
        <w:fldChar w:fldCharType="begin"/>
      </w:r>
      <w:r>
        <w:rPr>
          <w:noProof/>
        </w:rPr>
        <w:instrText xml:space="preserve"> PAGEREF _Toc222991989 \h </w:instrText>
      </w:r>
      <w:r>
        <w:rPr>
          <w:noProof/>
        </w:rPr>
      </w:r>
      <w:r>
        <w:rPr>
          <w:noProof/>
        </w:rPr>
        <w:fldChar w:fldCharType="separate"/>
      </w:r>
      <w:r>
        <w:rPr>
          <w:noProof/>
        </w:rPr>
        <w:t>137</w:t>
      </w:r>
      <w:r>
        <w:rPr>
          <w:noProof/>
        </w:rPr>
        <w:fldChar w:fldCharType="end"/>
      </w:r>
    </w:p>
    <w:p w14:paraId="2345DDB9"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Data Model</w:t>
      </w:r>
      <w:r>
        <w:rPr>
          <w:noProof/>
        </w:rPr>
        <w:tab/>
      </w:r>
      <w:r>
        <w:rPr>
          <w:noProof/>
        </w:rPr>
        <w:fldChar w:fldCharType="begin"/>
      </w:r>
      <w:r>
        <w:rPr>
          <w:noProof/>
        </w:rPr>
        <w:instrText xml:space="preserve"> PAGEREF _Toc222991990 \h </w:instrText>
      </w:r>
      <w:r>
        <w:rPr>
          <w:noProof/>
        </w:rPr>
      </w:r>
      <w:r>
        <w:rPr>
          <w:noProof/>
        </w:rPr>
        <w:fldChar w:fldCharType="separate"/>
      </w:r>
      <w:r>
        <w:rPr>
          <w:noProof/>
        </w:rPr>
        <w:t>138</w:t>
      </w:r>
      <w:r>
        <w:rPr>
          <w:noProof/>
        </w:rPr>
        <w:fldChar w:fldCharType="end"/>
      </w:r>
    </w:p>
    <w:p w14:paraId="4A57C950"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_Toc222991991 \h </w:instrText>
      </w:r>
      <w:r>
        <w:rPr>
          <w:noProof/>
        </w:rPr>
      </w:r>
      <w:r>
        <w:rPr>
          <w:noProof/>
        </w:rPr>
        <w:fldChar w:fldCharType="separate"/>
      </w:r>
      <w:r>
        <w:rPr>
          <w:noProof/>
        </w:rPr>
        <w:t>138</w:t>
      </w:r>
      <w:r>
        <w:rPr>
          <w:noProof/>
        </w:rPr>
        <w:fldChar w:fldCharType="end"/>
      </w:r>
    </w:p>
    <w:p w14:paraId="24D2EA5D"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Structured data types</w:t>
      </w:r>
      <w:r>
        <w:rPr>
          <w:noProof/>
        </w:rPr>
        <w:tab/>
      </w:r>
      <w:r>
        <w:rPr>
          <w:noProof/>
        </w:rPr>
        <w:fldChar w:fldCharType="begin"/>
      </w:r>
      <w:r>
        <w:rPr>
          <w:noProof/>
        </w:rPr>
        <w:instrText xml:space="preserve"> PAGEREF _Toc222991992 \h </w:instrText>
      </w:r>
      <w:r>
        <w:rPr>
          <w:noProof/>
        </w:rPr>
      </w:r>
      <w:r>
        <w:rPr>
          <w:noProof/>
        </w:rPr>
        <w:fldChar w:fldCharType="separate"/>
      </w:r>
      <w:r>
        <w:rPr>
          <w:noProof/>
        </w:rPr>
        <w:t>149</w:t>
      </w:r>
      <w:r>
        <w:rPr>
          <w:noProof/>
        </w:rPr>
        <w:fldChar w:fldCharType="end"/>
      </w:r>
    </w:p>
    <w:p w14:paraId="4A75C5A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_Toc222991993 \h </w:instrText>
      </w:r>
      <w:r>
        <w:rPr>
          <w:noProof/>
        </w:rPr>
      </w:r>
      <w:r>
        <w:rPr>
          <w:noProof/>
        </w:rPr>
        <w:fldChar w:fldCharType="separate"/>
      </w:r>
      <w:r>
        <w:rPr>
          <w:noProof/>
        </w:rPr>
        <w:t>149</w:t>
      </w:r>
      <w:r>
        <w:rPr>
          <w:noProof/>
        </w:rPr>
        <w:fldChar w:fldCharType="end"/>
      </w:r>
    </w:p>
    <w:p w14:paraId="232B952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w:t>
      </w:r>
      <w:r>
        <w:rPr>
          <w:noProof/>
        </w:rPr>
        <w:tab/>
      </w:r>
      <w:r>
        <w:rPr>
          <w:noProof/>
        </w:rPr>
        <w:fldChar w:fldCharType="begin"/>
      </w:r>
      <w:r>
        <w:rPr>
          <w:noProof/>
        </w:rPr>
        <w:instrText xml:space="preserve"> PAGEREF _Toc222991994 \h </w:instrText>
      </w:r>
      <w:r>
        <w:rPr>
          <w:noProof/>
        </w:rPr>
      </w:r>
      <w:r>
        <w:rPr>
          <w:noProof/>
        </w:rPr>
        <w:fldChar w:fldCharType="separate"/>
      </w:r>
      <w:r>
        <w:rPr>
          <w:noProof/>
        </w:rPr>
        <w:t>149</w:t>
      </w:r>
      <w:r>
        <w:rPr>
          <w:noProof/>
        </w:rPr>
        <w:fldChar w:fldCharType="end"/>
      </w:r>
    </w:p>
    <w:p w14:paraId="5A05763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AppSessionContextReqData</w:t>
      </w:r>
      <w:r>
        <w:rPr>
          <w:noProof/>
        </w:rPr>
        <w:tab/>
      </w:r>
      <w:r>
        <w:rPr>
          <w:noProof/>
        </w:rPr>
        <w:fldChar w:fldCharType="begin"/>
      </w:r>
      <w:r>
        <w:rPr>
          <w:noProof/>
        </w:rPr>
        <w:instrText xml:space="preserve"> PAGEREF _Toc222991995 \h </w:instrText>
      </w:r>
      <w:r>
        <w:rPr>
          <w:noProof/>
        </w:rPr>
      </w:r>
      <w:r>
        <w:rPr>
          <w:noProof/>
        </w:rPr>
        <w:fldChar w:fldCharType="separate"/>
      </w:r>
      <w:r>
        <w:rPr>
          <w:noProof/>
        </w:rPr>
        <w:t>150</w:t>
      </w:r>
      <w:r>
        <w:rPr>
          <w:noProof/>
        </w:rPr>
        <w:fldChar w:fldCharType="end"/>
      </w:r>
    </w:p>
    <w:p w14:paraId="1E96258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AppSessionContextRespData</w:t>
      </w:r>
      <w:r>
        <w:rPr>
          <w:noProof/>
        </w:rPr>
        <w:tab/>
      </w:r>
      <w:r>
        <w:rPr>
          <w:noProof/>
        </w:rPr>
        <w:fldChar w:fldCharType="begin"/>
      </w:r>
      <w:r>
        <w:rPr>
          <w:noProof/>
        </w:rPr>
        <w:instrText xml:space="preserve"> PAGEREF _Toc222991996 \h </w:instrText>
      </w:r>
      <w:r>
        <w:rPr>
          <w:noProof/>
        </w:rPr>
      </w:r>
      <w:r>
        <w:rPr>
          <w:noProof/>
        </w:rPr>
        <w:fldChar w:fldCharType="separate"/>
      </w:r>
      <w:r>
        <w:rPr>
          <w:noProof/>
        </w:rPr>
        <w:t>153</w:t>
      </w:r>
      <w:r>
        <w:rPr>
          <w:noProof/>
        </w:rPr>
        <w:fldChar w:fldCharType="end"/>
      </w:r>
    </w:p>
    <w:p w14:paraId="01299EC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w:t>
      </w:r>
      <w:r>
        <w:rPr>
          <w:noProof/>
        </w:rPr>
        <w:tab/>
      </w:r>
      <w:r>
        <w:rPr>
          <w:noProof/>
        </w:rPr>
        <w:fldChar w:fldCharType="begin"/>
      </w:r>
      <w:r>
        <w:rPr>
          <w:noProof/>
        </w:rPr>
        <w:instrText xml:space="preserve"> PAGEREF _Toc222991997 \h </w:instrText>
      </w:r>
      <w:r>
        <w:rPr>
          <w:noProof/>
        </w:rPr>
      </w:r>
      <w:r>
        <w:rPr>
          <w:noProof/>
        </w:rPr>
        <w:fldChar w:fldCharType="separate"/>
      </w:r>
      <w:r>
        <w:rPr>
          <w:noProof/>
        </w:rPr>
        <w:t>154</w:t>
      </w:r>
      <w:r>
        <w:rPr>
          <w:noProof/>
        </w:rPr>
        <w:fldChar w:fldCharType="end"/>
      </w:r>
    </w:p>
    <w:p w14:paraId="34BE0F9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w:t>
      </w:r>
      <w:r>
        <w:rPr>
          <w:noProof/>
        </w:rPr>
        <w:tab/>
      </w:r>
      <w:r>
        <w:rPr>
          <w:noProof/>
        </w:rPr>
        <w:fldChar w:fldCharType="begin"/>
      </w:r>
      <w:r>
        <w:rPr>
          <w:noProof/>
        </w:rPr>
        <w:instrText xml:space="preserve"> PAGEREF _Toc222991998 \h </w:instrText>
      </w:r>
      <w:r>
        <w:rPr>
          <w:noProof/>
        </w:rPr>
      </w:r>
      <w:r>
        <w:rPr>
          <w:noProof/>
        </w:rPr>
        <w:fldChar w:fldCharType="separate"/>
      </w:r>
      <w:r>
        <w:rPr>
          <w:noProof/>
        </w:rPr>
        <w:t>157</w:t>
      </w:r>
      <w:r>
        <w:rPr>
          <w:noProof/>
        </w:rPr>
        <w:fldChar w:fldCharType="end"/>
      </w:r>
    </w:p>
    <w:p w14:paraId="7A69DE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5.6.2.7</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w:t>
      </w:r>
      <w:r>
        <w:rPr>
          <w:noProof/>
        </w:rPr>
        <w:tab/>
      </w:r>
      <w:r>
        <w:rPr>
          <w:noProof/>
        </w:rPr>
        <w:fldChar w:fldCharType="begin"/>
      </w:r>
      <w:r>
        <w:rPr>
          <w:noProof/>
        </w:rPr>
        <w:instrText xml:space="preserve"> PAGEREF _Toc222991999 \h </w:instrText>
      </w:r>
      <w:r>
        <w:rPr>
          <w:noProof/>
        </w:rPr>
      </w:r>
      <w:r>
        <w:rPr>
          <w:noProof/>
        </w:rPr>
        <w:fldChar w:fldCharType="separate"/>
      </w:r>
      <w:r>
        <w:rPr>
          <w:noProof/>
        </w:rPr>
        <w:t>160</w:t>
      </w:r>
      <w:r>
        <w:rPr>
          <w:noProof/>
        </w:rPr>
        <w:fldChar w:fldCharType="end"/>
      </w:r>
    </w:p>
    <w:p w14:paraId="4A8A432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5.6.2.8</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w:t>
      </w:r>
      <w:r>
        <w:rPr>
          <w:noProof/>
        </w:rPr>
        <w:tab/>
      </w:r>
      <w:r>
        <w:rPr>
          <w:noProof/>
        </w:rPr>
        <w:fldChar w:fldCharType="begin"/>
      </w:r>
      <w:r>
        <w:rPr>
          <w:noProof/>
        </w:rPr>
        <w:instrText xml:space="preserve"> PAGEREF _Toc222992000 \h </w:instrText>
      </w:r>
      <w:r>
        <w:rPr>
          <w:noProof/>
        </w:rPr>
      </w:r>
      <w:r>
        <w:rPr>
          <w:noProof/>
        </w:rPr>
        <w:fldChar w:fldCharType="separate"/>
      </w:r>
      <w:r>
        <w:rPr>
          <w:noProof/>
        </w:rPr>
        <w:t>165</w:t>
      </w:r>
      <w:r>
        <w:rPr>
          <w:noProof/>
        </w:rPr>
        <w:fldChar w:fldCharType="end"/>
      </w:r>
    </w:p>
    <w:p w14:paraId="3540406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5.6.2.9</w:t>
      </w:r>
      <w:r>
        <w:rPr>
          <w:rFonts w:asciiTheme="minorHAnsi" w:eastAsiaTheme="minorEastAsia" w:hAnsiTheme="minorHAnsi" w:cstheme="minorBidi"/>
          <w:noProof/>
          <w:kern w:val="2"/>
          <w:sz w:val="24"/>
          <w:szCs w:val="24"/>
          <w:lang w:val="en-SE" w:eastAsia="zh-CN"/>
          <w14:ligatures w14:val="standardContextual"/>
        </w:rPr>
        <w:tab/>
      </w:r>
      <w:r>
        <w:rPr>
          <w:noProof/>
        </w:rPr>
        <w:t>Type EventsNotification</w:t>
      </w:r>
      <w:r>
        <w:rPr>
          <w:noProof/>
        </w:rPr>
        <w:tab/>
      </w:r>
      <w:r>
        <w:rPr>
          <w:noProof/>
        </w:rPr>
        <w:fldChar w:fldCharType="begin"/>
      </w:r>
      <w:r>
        <w:rPr>
          <w:noProof/>
        </w:rPr>
        <w:instrText xml:space="preserve"> PAGEREF _Toc222992001 \h </w:instrText>
      </w:r>
      <w:r>
        <w:rPr>
          <w:noProof/>
        </w:rPr>
      </w:r>
      <w:r>
        <w:rPr>
          <w:noProof/>
        </w:rPr>
        <w:fldChar w:fldCharType="separate"/>
      </w:r>
      <w:r>
        <w:rPr>
          <w:noProof/>
        </w:rPr>
        <w:t>167</w:t>
      </w:r>
      <w:r>
        <w:rPr>
          <w:noProof/>
        </w:rPr>
        <w:fldChar w:fldCharType="end"/>
      </w:r>
    </w:p>
    <w:p w14:paraId="7CF3C9E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5.6.2.10</w:t>
      </w:r>
      <w:r>
        <w:rPr>
          <w:rFonts w:asciiTheme="minorHAnsi" w:eastAsiaTheme="minorEastAsia" w:hAnsiTheme="minorHAnsi" w:cstheme="minorBidi"/>
          <w:noProof/>
          <w:kern w:val="2"/>
          <w:sz w:val="24"/>
          <w:szCs w:val="24"/>
          <w:lang w:val="en-SE" w:eastAsia="zh-CN"/>
          <w14:ligatures w14:val="standardContextual"/>
        </w:rPr>
        <w:tab/>
      </w:r>
      <w:r>
        <w:rPr>
          <w:noProof/>
        </w:rPr>
        <w:t>Type AfEventSubscription</w:t>
      </w:r>
      <w:r>
        <w:rPr>
          <w:noProof/>
        </w:rPr>
        <w:tab/>
      </w:r>
      <w:r>
        <w:rPr>
          <w:noProof/>
        </w:rPr>
        <w:fldChar w:fldCharType="begin"/>
      </w:r>
      <w:r>
        <w:rPr>
          <w:noProof/>
        </w:rPr>
        <w:instrText xml:space="preserve"> PAGEREF _Toc222992002 \h </w:instrText>
      </w:r>
      <w:r>
        <w:rPr>
          <w:noProof/>
        </w:rPr>
      </w:r>
      <w:r>
        <w:rPr>
          <w:noProof/>
        </w:rPr>
        <w:fldChar w:fldCharType="separate"/>
      </w:r>
      <w:r>
        <w:rPr>
          <w:noProof/>
        </w:rPr>
        <w:t>172</w:t>
      </w:r>
      <w:r>
        <w:rPr>
          <w:noProof/>
        </w:rPr>
        <w:fldChar w:fldCharType="end"/>
      </w:r>
    </w:p>
    <w:p w14:paraId="2F962B0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5.6.2.11</w:t>
      </w:r>
      <w:r>
        <w:rPr>
          <w:rFonts w:asciiTheme="minorHAnsi" w:eastAsiaTheme="minorEastAsia" w:hAnsiTheme="minorHAnsi" w:cstheme="minorBidi"/>
          <w:noProof/>
          <w:kern w:val="2"/>
          <w:sz w:val="24"/>
          <w:szCs w:val="24"/>
          <w:lang w:val="en-SE" w:eastAsia="zh-CN"/>
          <w14:ligatures w14:val="standardContextual"/>
        </w:rPr>
        <w:tab/>
      </w:r>
      <w:r>
        <w:rPr>
          <w:noProof/>
        </w:rPr>
        <w:t>Type AfEventNotification</w:t>
      </w:r>
      <w:r>
        <w:rPr>
          <w:noProof/>
        </w:rPr>
        <w:tab/>
      </w:r>
      <w:r>
        <w:rPr>
          <w:noProof/>
        </w:rPr>
        <w:fldChar w:fldCharType="begin"/>
      </w:r>
      <w:r>
        <w:rPr>
          <w:noProof/>
        </w:rPr>
        <w:instrText xml:space="preserve"> PAGEREF _Toc222992003 \h </w:instrText>
      </w:r>
      <w:r>
        <w:rPr>
          <w:noProof/>
        </w:rPr>
      </w:r>
      <w:r>
        <w:rPr>
          <w:noProof/>
        </w:rPr>
        <w:fldChar w:fldCharType="separate"/>
      </w:r>
      <w:r>
        <w:rPr>
          <w:noProof/>
        </w:rPr>
        <w:t>172</w:t>
      </w:r>
      <w:r>
        <w:rPr>
          <w:noProof/>
        </w:rPr>
        <w:fldChar w:fldCharType="end"/>
      </w:r>
    </w:p>
    <w:p w14:paraId="2EFE036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5.6.2.12</w:t>
      </w:r>
      <w:r>
        <w:rPr>
          <w:rFonts w:asciiTheme="minorHAnsi" w:eastAsiaTheme="minorEastAsia" w:hAnsiTheme="minorHAnsi" w:cstheme="minorBidi"/>
          <w:noProof/>
          <w:kern w:val="2"/>
          <w:sz w:val="24"/>
          <w:szCs w:val="24"/>
          <w:lang w:val="en-SE" w:eastAsia="zh-CN"/>
          <w14:ligatures w14:val="standardContextual"/>
        </w:rPr>
        <w:tab/>
      </w:r>
      <w:r>
        <w:rPr>
          <w:noProof/>
        </w:rPr>
        <w:t>Type TerminationInfo</w:t>
      </w:r>
      <w:r>
        <w:rPr>
          <w:noProof/>
        </w:rPr>
        <w:tab/>
      </w:r>
      <w:r>
        <w:rPr>
          <w:noProof/>
        </w:rPr>
        <w:fldChar w:fldCharType="begin"/>
      </w:r>
      <w:r>
        <w:rPr>
          <w:noProof/>
        </w:rPr>
        <w:instrText xml:space="preserve"> PAGEREF _Toc222992004 \h </w:instrText>
      </w:r>
      <w:r>
        <w:rPr>
          <w:noProof/>
        </w:rPr>
      </w:r>
      <w:r>
        <w:rPr>
          <w:noProof/>
        </w:rPr>
        <w:fldChar w:fldCharType="separate"/>
      </w:r>
      <w:r>
        <w:rPr>
          <w:noProof/>
        </w:rPr>
        <w:t>173</w:t>
      </w:r>
      <w:r>
        <w:rPr>
          <w:noProof/>
        </w:rPr>
        <w:fldChar w:fldCharType="end"/>
      </w:r>
    </w:p>
    <w:p w14:paraId="61D5B8B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5.6.2.13</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w:t>
      </w:r>
      <w:r>
        <w:rPr>
          <w:noProof/>
        </w:rPr>
        <w:tab/>
      </w:r>
      <w:r>
        <w:rPr>
          <w:noProof/>
        </w:rPr>
        <w:fldChar w:fldCharType="begin"/>
      </w:r>
      <w:r>
        <w:rPr>
          <w:noProof/>
        </w:rPr>
        <w:instrText xml:space="preserve"> PAGEREF _Toc222992005 \h </w:instrText>
      </w:r>
      <w:r>
        <w:rPr>
          <w:noProof/>
        </w:rPr>
      </w:r>
      <w:r>
        <w:rPr>
          <w:noProof/>
        </w:rPr>
        <w:fldChar w:fldCharType="separate"/>
      </w:r>
      <w:r>
        <w:rPr>
          <w:noProof/>
        </w:rPr>
        <w:t>174</w:t>
      </w:r>
      <w:r>
        <w:rPr>
          <w:noProof/>
        </w:rPr>
        <w:fldChar w:fldCharType="end"/>
      </w:r>
    </w:p>
    <w:p w14:paraId="5F1D5CE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5.6.2.14</w:t>
      </w:r>
      <w:r>
        <w:rPr>
          <w:rFonts w:asciiTheme="minorHAnsi" w:eastAsiaTheme="minorEastAsia" w:hAnsiTheme="minorHAnsi" w:cstheme="minorBidi"/>
          <w:noProof/>
          <w:kern w:val="2"/>
          <w:sz w:val="24"/>
          <w:szCs w:val="24"/>
          <w:lang w:val="en-SE" w:eastAsia="zh-CN"/>
          <w14:ligatures w14:val="standardContextual"/>
        </w:rPr>
        <w:tab/>
      </w:r>
      <w:r>
        <w:rPr>
          <w:noProof/>
        </w:rPr>
        <w:t>Type ResourcesAllocationInfo</w:t>
      </w:r>
      <w:r>
        <w:rPr>
          <w:noProof/>
        </w:rPr>
        <w:tab/>
      </w:r>
      <w:r>
        <w:rPr>
          <w:noProof/>
        </w:rPr>
        <w:fldChar w:fldCharType="begin"/>
      </w:r>
      <w:r>
        <w:rPr>
          <w:noProof/>
        </w:rPr>
        <w:instrText xml:space="preserve"> PAGEREF _Toc222992006 \h </w:instrText>
      </w:r>
      <w:r>
        <w:rPr>
          <w:noProof/>
        </w:rPr>
      </w:r>
      <w:r>
        <w:rPr>
          <w:noProof/>
        </w:rPr>
        <w:fldChar w:fldCharType="separate"/>
      </w:r>
      <w:r>
        <w:rPr>
          <w:noProof/>
        </w:rPr>
        <w:t>176</w:t>
      </w:r>
      <w:r>
        <w:rPr>
          <w:noProof/>
        </w:rPr>
        <w:fldChar w:fldCharType="end"/>
      </w:r>
    </w:p>
    <w:p w14:paraId="04825B9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5.6.2.15</w:t>
      </w:r>
      <w:r>
        <w:rPr>
          <w:rFonts w:asciiTheme="minorHAnsi" w:eastAsiaTheme="minorEastAsia" w:hAnsiTheme="minorHAnsi" w:cstheme="minorBidi"/>
          <w:noProof/>
          <w:kern w:val="2"/>
          <w:sz w:val="24"/>
          <w:szCs w:val="24"/>
          <w:lang w:val="en-SE" w:eastAsia="zh-CN"/>
          <w14:ligatures w14:val="standardContextual"/>
        </w:rPr>
        <w:tab/>
      </w:r>
      <w:r>
        <w:rPr>
          <w:noProof/>
        </w:rPr>
        <w:t>Type QosNotificationControlInfo</w:t>
      </w:r>
      <w:r>
        <w:rPr>
          <w:noProof/>
        </w:rPr>
        <w:tab/>
      </w:r>
      <w:r>
        <w:rPr>
          <w:noProof/>
        </w:rPr>
        <w:fldChar w:fldCharType="begin"/>
      </w:r>
      <w:r>
        <w:rPr>
          <w:noProof/>
        </w:rPr>
        <w:instrText xml:space="preserve"> PAGEREF _Toc222992007 \h </w:instrText>
      </w:r>
      <w:r>
        <w:rPr>
          <w:noProof/>
        </w:rPr>
      </w:r>
      <w:r>
        <w:rPr>
          <w:noProof/>
        </w:rPr>
        <w:fldChar w:fldCharType="separate"/>
      </w:r>
      <w:r>
        <w:rPr>
          <w:noProof/>
        </w:rPr>
        <w:t>177</w:t>
      </w:r>
      <w:r>
        <w:rPr>
          <w:noProof/>
        </w:rPr>
        <w:fldChar w:fldCharType="end"/>
      </w:r>
    </w:p>
    <w:p w14:paraId="17FFAC5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5.6.2.16</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w:t>
      </w:r>
      <w:r>
        <w:rPr>
          <w:noProof/>
        </w:rPr>
        <w:tab/>
      </w:r>
      <w:r>
        <w:rPr>
          <w:noProof/>
        </w:rPr>
        <w:fldChar w:fldCharType="begin"/>
      </w:r>
      <w:r>
        <w:rPr>
          <w:noProof/>
        </w:rPr>
        <w:instrText xml:space="preserve"> PAGEREF _Toc222992008 \h </w:instrText>
      </w:r>
      <w:r>
        <w:rPr>
          <w:noProof/>
        </w:rPr>
      </w:r>
      <w:r>
        <w:rPr>
          <w:noProof/>
        </w:rPr>
        <w:fldChar w:fldCharType="separate"/>
      </w:r>
      <w:r>
        <w:rPr>
          <w:noProof/>
        </w:rPr>
        <w:t>177</w:t>
      </w:r>
      <w:r>
        <w:rPr>
          <w:noProof/>
        </w:rPr>
        <w:fldChar w:fldCharType="end"/>
      </w:r>
    </w:p>
    <w:p w14:paraId="4684015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5.6.2.17</w:t>
      </w:r>
      <w:r>
        <w:rPr>
          <w:rFonts w:asciiTheme="minorHAnsi" w:eastAsiaTheme="minorEastAsia" w:hAnsiTheme="minorHAnsi" w:cstheme="minorBidi"/>
          <w:noProof/>
          <w:kern w:val="2"/>
          <w:sz w:val="24"/>
          <w:szCs w:val="24"/>
          <w:lang w:val="en-SE" w:eastAsia="zh-CN"/>
          <w14:ligatures w14:val="standardContextual"/>
        </w:rPr>
        <w:tab/>
      </w:r>
      <w:r>
        <w:rPr>
          <w:noProof/>
        </w:rPr>
        <w:t>Type EthFlowDescription</w:t>
      </w:r>
      <w:r>
        <w:rPr>
          <w:noProof/>
        </w:rPr>
        <w:tab/>
      </w:r>
      <w:r>
        <w:rPr>
          <w:noProof/>
        </w:rPr>
        <w:fldChar w:fldCharType="begin"/>
      </w:r>
      <w:r>
        <w:rPr>
          <w:noProof/>
        </w:rPr>
        <w:instrText xml:space="preserve"> PAGEREF _Toc222992009 \h </w:instrText>
      </w:r>
      <w:r>
        <w:rPr>
          <w:noProof/>
        </w:rPr>
      </w:r>
      <w:r>
        <w:rPr>
          <w:noProof/>
        </w:rPr>
        <w:fldChar w:fldCharType="separate"/>
      </w:r>
      <w:r>
        <w:rPr>
          <w:noProof/>
        </w:rPr>
        <w:t>178</w:t>
      </w:r>
      <w:r>
        <w:rPr>
          <w:noProof/>
        </w:rPr>
        <w:fldChar w:fldCharType="end"/>
      </w:r>
    </w:p>
    <w:p w14:paraId="5135329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5.6.2.18</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_Toc222992010 \h </w:instrText>
      </w:r>
      <w:r>
        <w:rPr>
          <w:noProof/>
        </w:rPr>
      </w:r>
      <w:r>
        <w:rPr>
          <w:noProof/>
        </w:rPr>
        <w:fldChar w:fldCharType="separate"/>
      </w:r>
      <w:r>
        <w:rPr>
          <w:noProof/>
        </w:rPr>
        <w:t>180</w:t>
      </w:r>
      <w:r>
        <w:rPr>
          <w:noProof/>
        </w:rPr>
        <w:fldChar w:fldCharType="end"/>
      </w:r>
    </w:p>
    <w:p w14:paraId="00E385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5.6.2.19</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_Toc222992011 \h </w:instrText>
      </w:r>
      <w:r>
        <w:rPr>
          <w:noProof/>
        </w:rPr>
      </w:r>
      <w:r>
        <w:rPr>
          <w:noProof/>
        </w:rPr>
        <w:fldChar w:fldCharType="separate"/>
      </w:r>
      <w:r>
        <w:rPr>
          <w:noProof/>
        </w:rPr>
        <w:t>180</w:t>
      </w:r>
      <w:r>
        <w:rPr>
          <w:noProof/>
        </w:rPr>
        <w:fldChar w:fldCharType="end"/>
      </w:r>
    </w:p>
    <w:p w14:paraId="33762F0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5.6.2.20</w:t>
      </w:r>
      <w:r>
        <w:rPr>
          <w:rFonts w:asciiTheme="minorHAnsi" w:eastAsiaTheme="minorEastAsia" w:hAnsiTheme="minorHAnsi" w:cstheme="minorBidi"/>
          <w:noProof/>
          <w:kern w:val="2"/>
          <w:sz w:val="24"/>
          <w:szCs w:val="24"/>
          <w:lang w:val="en-SE" w:eastAsia="zh-CN"/>
          <w14:ligatures w14:val="standardContextual"/>
        </w:rPr>
        <w:tab/>
      </w:r>
      <w:r>
        <w:rPr>
          <w:noProof/>
        </w:rPr>
        <w:t>Type AnGwAddress</w:t>
      </w:r>
      <w:r>
        <w:rPr>
          <w:noProof/>
        </w:rPr>
        <w:tab/>
      </w:r>
      <w:r>
        <w:rPr>
          <w:noProof/>
        </w:rPr>
        <w:fldChar w:fldCharType="begin"/>
      </w:r>
      <w:r>
        <w:rPr>
          <w:noProof/>
        </w:rPr>
        <w:instrText xml:space="preserve"> PAGEREF _Toc222992012 \h </w:instrText>
      </w:r>
      <w:r>
        <w:rPr>
          <w:noProof/>
        </w:rPr>
      </w:r>
      <w:r>
        <w:rPr>
          <w:noProof/>
        </w:rPr>
        <w:fldChar w:fldCharType="separate"/>
      </w:r>
      <w:r>
        <w:rPr>
          <w:noProof/>
        </w:rPr>
        <w:t>180</w:t>
      </w:r>
      <w:r>
        <w:rPr>
          <w:noProof/>
        </w:rPr>
        <w:fldChar w:fldCharType="end"/>
      </w:r>
    </w:p>
    <w:p w14:paraId="57F61D2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5.6.2.21</w:t>
      </w:r>
      <w:r>
        <w:rPr>
          <w:rFonts w:asciiTheme="minorHAnsi" w:eastAsiaTheme="minorEastAsia" w:hAnsiTheme="minorHAnsi" w:cstheme="minorBidi"/>
          <w:noProof/>
          <w:kern w:val="2"/>
          <w:sz w:val="24"/>
          <w:szCs w:val="24"/>
          <w:lang w:val="en-SE" w:eastAsia="zh-CN"/>
          <w14:ligatures w14:val="standardContextual"/>
        </w:rPr>
        <w:tab/>
      </w:r>
      <w:r>
        <w:rPr>
          <w:noProof/>
        </w:rPr>
        <w:t>Type Flows</w:t>
      </w:r>
      <w:r>
        <w:rPr>
          <w:noProof/>
        </w:rPr>
        <w:tab/>
      </w:r>
      <w:r>
        <w:rPr>
          <w:noProof/>
        </w:rPr>
        <w:fldChar w:fldCharType="begin"/>
      </w:r>
      <w:r>
        <w:rPr>
          <w:noProof/>
        </w:rPr>
        <w:instrText xml:space="preserve"> PAGEREF _Toc222992013 \h </w:instrText>
      </w:r>
      <w:r>
        <w:rPr>
          <w:noProof/>
        </w:rPr>
      </w:r>
      <w:r>
        <w:rPr>
          <w:noProof/>
        </w:rPr>
        <w:fldChar w:fldCharType="separate"/>
      </w:r>
      <w:r>
        <w:rPr>
          <w:noProof/>
        </w:rPr>
        <w:t>180</w:t>
      </w:r>
      <w:r>
        <w:rPr>
          <w:noProof/>
        </w:rPr>
        <w:fldChar w:fldCharType="end"/>
      </w:r>
    </w:p>
    <w:p w14:paraId="17C9DDD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5.6.2.22</w:t>
      </w:r>
      <w:r>
        <w:rPr>
          <w:rFonts w:asciiTheme="minorHAnsi" w:eastAsiaTheme="minorEastAsia" w:hAnsiTheme="minorHAnsi" w:cstheme="minorBidi"/>
          <w:noProof/>
          <w:kern w:val="2"/>
          <w:sz w:val="24"/>
          <w:szCs w:val="24"/>
          <w:lang w:val="en-SE" w:eastAsia="zh-CN"/>
          <w14:ligatures w14:val="standardContextual"/>
        </w:rPr>
        <w:tab/>
      </w:r>
      <w:r>
        <w:rPr>
          <w:noProof/>
        </w:rPr>
        <w:t>Type TemporalValidity</w:t>
      </w:r>
      <w:r>
        <w:rPr>
          <w:noProof/>
        </w:rPr>
        <w:tab/>
      </w:r>
      <w:r>
        <w:rPr>
          <w:noProof/>
        </w:rPr>
        <w:fldChar w:fldCharType="begin"/>
      </w:r>
      <w:r>
        <w:rPr>
          <w:noProof/>
        </w:rPr>
        <w:instrText xml:space="preserve"> PAGEREF _Toc222992014 \h </w:instrText>
      </w:r>
      <w:r>
        <w:rPr>
          <w:noProof/>
        </w:rPr>
      </w:r>
      <w:r>
        <w:rPr>
          <w:noProof/>
        </w:rPr>
        <w:fldChar w:fldCharType="separate"/>
      </w:r>
      <w:r>
        <w:rPr>
          <w:noProof/>
        </w:rPr>
        <w:t>181</w:t>
      </w:r>
      <w:r>
        <w:rPr>
          <w:noProof/>
        </w:rPr>
        <w:fldChar w:fldCharType="end"/>
      </w:r>
    </w:p>
    <w:p w14:paraId="3651445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5.6.2.23</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_Toc222992015 \h </w:instrText>
      </w:r>
      <w:r>
        <w:rPr>
          <w:noProof/>
        </w:rPr>
      </w:r>
      <w:r>
        <w:rPr>
          <w:noProof/>
        </w:rPr>
        <w:fldChar w:fldCharType="separate"/>
      </w:r>
      <w:r>
        <w:rPr>
          <w:noProof/>
        </w:rPr>
        <w:t>181</w:t>
      </w:r>
      <w:r>
        <w:rPr>
          <w:noProof/>
        </w:rPr>
        <w:fldChar w:fldCharType="end"/>
      </w:r>
    </w:p>
    <w:p w14:paraId="66B7D4B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5.6.2.24</w:t>
      </w:r>
      <w:r>
        <w:rPr>
          <w:rFonts w:asciiTheme="minorHAnsi" w:eastAsiaTheme="minorEastAsia" w:hAnsiTheme="minorHAnsi" w:cstheme="minorBidi"/>
          <w:noProof/>
          <w:kern w:val="2"/>
          <w:sz w:val="24"/>
          <w:szCs w:val="24"/>
          <w:lang w:val="en-SE" w:eastAsia="zh-CN"/>
          <w14:ligatures w14:val="standardContextual"/>
        </w:rPr>
        <w:tab/>
      </w:r>
      <w:r>
        <w:rPr>
          <w:noProof/>
        </w:rPr>
        <w:t>Type AfRoutingRequirementRm</w:t>
      </w:r>
      <w:r>
        <w:rPr>
          <w:noProof/>
        </w:rPr>
        <w:tab/>
      </w:r>
      <w:r>
        <w:rPr>
          <w:noProof/>
        </w:rPr>
        <w:fldChar w:fldCharType="begin"/>
      </w:r>
      <w:r>
        <w:rPr>
          <w:noProof/>
        </w:rPr>
        <w:instrText xml:space="preserve"> PAGEREF _Toc222992016 \h </w:instrText>
      </w:r>
      <w:r>
        <w:rPr>
          <w:noProof/>
        </w:rPr>
      </w:r>
      <w:r>
        <w:rPr>
          <w:noProof/>
        </w:rPr>
        <w:fldChar w:fldCharType="separate"/>
      </w:r>
      <w:r>
        <w:rPr>
          <w:noProof/>
        </w:rPr>
        <w:t>181</w:t>
      </w:r>
      <w:r>
        <w:rPr>
          <w:noProof/>
        </w:rPr>
        <w:fldChar w:fldCharType="end"/>
      </w:r>
    </w:p>
    <w:p w14:paraId="3569184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5.6.2.25</w:t>
      </w:r>
      <w:r>
        <w:rPr>
          <w:rFonts w:asciiTheme="minorHAnsi" w:eastAsiaTheme="minorEastAsia" w:hAnsiTheme="minorHAnsi" w:cstheme="minorBidi"/>
          <w:noProof/>
          <w:kern w:val="2"/>
          <w:sz w:val="24"/>
          <w:szCs w:val="24"/>
          <w:lang w:val="en-SE" w:eastAsia="zh-CN"/>
          <w14:ligatures w14:val="standardContextual"/>
        </w:rPr>
        <w:tab/>
      </w:r>
      <w:r>
        <w:rPr>
          <w:noProof/>
        </w:rPr>
        <w:t>Type EventsSubscReqDataRm</w:t>
      </w:r>
      <w:r>
        <w:rPr>
          <w:noProof/>
        </w:rPr>
        <w:tab/>
      </w:r>
      <w:r>
        <w:rPr>
          <w:noProof/>
        </w:rPr>
        <w:fldChar w:fldCharType="begin"/>
      </w:r>
      <w:r>
        <w:rPr>
          <w:noProof/>
        </w:rPr>
        <w:instrText xml:space="preserve"> PAGEREF _Toc222992017 \h </w:instrText>
      </w:r>
      <w:r>
        <w:rPr>
          <w:noProof/>
        </w:rPr>
      </w:r>
      <w:r>
        <w:rPr>
          <w:noProof/>
        </w:rPr>
        <w:fldChar w:fldCharType="separate"/>
      </w:r>
      <w:r>
        <w:rPr>
          <w:noProof/>
        </w:rPr>
        <w:t>184</w:t>
      </w:r>
      <w:r>
        <w:rPr>
          <w:noProof/>
        </w:rPr>
        <w:fldChar w:fldCharType="end"/>
      </w:r>
    </w:p>
    <w:p w14:paraId="1BD5F9F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5.6.2.26</w:t>
      </w:r>
      <w:r>
        <w:rPr>
          <w:rFonts w:asciiTheme="minorHAnsi" w:eastAsiaTheme="minorEastAsia" w:hAnsiTheme="minorHAnsi" w:cstheme="minorBidi"/>
          <w:noProof/>
          <w:kern w:val="2"/>
          <w:sz w:val="24"/>
          <w:szCs w:val="24"/>
          <w:lang w:val="en-SE" w:eastAsia="zh-CN"/>
          <w14:ligatures w14:val="standardContextual"/>
        </w:rPr>
        <w:tab/>
      </w:r>
      <w:r>
        <w:rPr>
          <w:noProof/>
        </w:rPr>
        <w:t>Type MediaComponentRm</w:t>
      </w:r>
      <w:r>
        <w:rPr>
          <w:noProof/>
        </w:rPr>
        <w:tab/>
      </w:r>
      <w:r>
        <w:rPr>
          <w:noProof/>
        </w:rPr>
        <w:fldChar w:fldCharType="begin"/>
      </w:r>
      <w:r>
        <w:rPr>
          <w:noProof/>
        </w:rPr>
        <w:instrText xml:space="preserve"> PAGEREF _Toc222992018 \h </w:instrText>
      </w:r>
      <w:r>
        <w:rPr>
          <w:noProof/>
        </w:rPr>
      </w:r>
      <w:r>
        <w:rPr>
          <w:noProof/>
        </w:rPr>
        <w:fldChar w:fldCharType="separate"/>
      </w:r>
      <w:r>
        <w:rPr>
          <w:noProof/>
        </w:rPr>
        <w:t>188</w:t>
      </w:r>
      <w:r>
        <w:rPr>
          <w:noProof/>
        </w:rPr>
        <w:fldChar w:fldCharType="end"/>
      </w:r>
    </w:p>
    <w:p w14:paraId="7AE286B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5.6.2.27</w:t>
      </w:r>
      <w:r>
        <w:rPr>
          <w:rFonts w:asciiTheme="minorHAnsi" w:eastAsiaTheme="minorEastAsia" w:hAnsiTheme="minorHAnsi" w:cstheme="minorBidi"/>
          <w:noProof/>
          <w:kern w:val="2"/>
          <w:sz w:val="24"/>
          <w:szCs w:val="24"/>
          <w:lang w:val="en-SE" w:eastAsia="zh-CN"/>
          <w14:ligatures w14:val="standardContextual"/>
        </w:rPr>
        <w:tab/>
      </w:r>
      <w:r>
        <w:rPr>
          <w:noProof/>
        </w:rPr>
        <w:t>Type MediaSubComponentRm</w:t>
      </w:r>
      <w:r>
        <w:rPr>
          <w:noProof/>
        </w:rPr>
        <w:tab/>
      </w:r>
      <w:r>
        <w:rPr>
          <w:noProof/>
        </w:rPr>
        <w:fldChar w:fldCharType="begin"/>
      </w:r>
      <w:r>
        <w:rPr>
          <w:noProof/>
        </w:rPr>
        <w:instrText xml:space="preserve"> PAGEREF _Toc222992019 \h </w:instrText>
      </w:r>
      <w:r>
        <w:rPr>
          <w:noProof/>
        </w:rPr>
      </w:r>
      <w:r>
        <w:rPr>
          <w:noProof/>
        </w:rPr>
        <w:fldChar w:fldCharType="separate"/>
      </w:r>
      <w:r>
        <w:rPr>
          <w:noProof/>
        </w:rPr>
        <w:t>193</w:t>
      </w:r>
      <w:r>
        <w:rPr>
          <w:noProof/>
        </w:rPr>
        <w:fldChar w:fldCharType="end"/>
      </w:r>
    </w:p>
    <w:p w14:paraId="5F55FC9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5.6.2.28</w:t>
      </w:r>
      <w:r>
        <w:rPr>
          <w:rFonts w:asciiTheme="minorHAnsi" w:eastAsiaTheme="minorEastAsia" w:hAnsiTheme="minorHAnsi" w:cstheme="minorBidi"/>
          <w:noProof/>
          <w:kern w:val="2"/>
          <w:sz w:val="24"/>
          <w:szCs w:val="24"/>
          <w:lang w:val="en-SE" w:eastAsia="zh-CN"/>
          <w14:ligatures w14:val="standardContextual"/>
        </w:rPr>
        <w:tab/>
      </w:r>
      <w:r>
        <w:rPr>
          <w:noProof/>
        </w:rPr>
        <w:t>Type SpatialValidityRm</w:t>
      </w:r>
      <w:r>
        <w:rPr>
          <w:noProof/>
        </w:rPr>
        <w:tab/>
      </w:r>
      <w:r>
        <w:rPr>
          <w:noProof/>
        </w:rPr>
        <w:fldChar w:fldCharType="begin"/>
      </w:r>
      <w:r>
        <w:rPr>
          <w:noProof/>
        </w:rPr>
        <w:instrText xml:space="preserve"> PAGEREF _Toc222992020 \h </w:instrText>
      </w:r>
      <w:r>
        <w:rPr>
          <w:noProof/>
        </w:rPr>
      </w:r>
      <w:r>
        <w:rPr>
          <w:noProof/>
        </w:rPr>
        <w:fldChar w:fldCharType="separate"/>
      </w:r>
      <w:r>
        <w:rPr>
          <w:noProof/>
        </w:rPr>
        <w:t>194</w:t>
      </w:r>
      <w:r>
        <w:rPr>
          <w:noProof/>
        </w:rPr>
        <w:fldChar w:fldCharType="end"/>
      </w:r>
    </w:p>
    <w:p w14:paraId="00C8AB1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5.6.2.29</w:t>
      </w:r>
      <w:r>
        <w:rPr>
          <w:rFonts w:asciiTheme="minorHAnsi" w:eastAsiaTheme="minorEastAsia" w:hAnsiTheme="minorHAnsi" w:cstheme="minorBidi"/>
          <w:noProof/>
          <w:kern w:val="2"/>
          <w:sz w:val="24"/>
          <w:szCs w:val="24"/>
          <w:lang w:val="en-SE" w:eastAsia="zh-CN"/>
          <w14:ligatures w14:val="standardContextual"/>
        </w:rPr>
        <w:tab/>
      </w:r>
      <w:r>
        <w:rPr>
          <w:noProof/>
        </w:rPr>
        <w:t>Type ExtendedProblemDetails</w:t>
      </w:r>
      <w:r>
        <w:rPr>
          <w:noProof/>
        </w:rPr>
        <w:tab/>
      </w:r>
      <w:r>
        <w:rPr>
          <w:noProof/>
        </w:rPr>
        <w:fldChar w:fldCharType="begin"/>
      </w:r>
      <w:r>
        <w:rPr>
          <w:noProof/>
        </w:rPr>
        <w:instrText xml:space="preserve"> PAGEREF _Toc222992021 \h </w:instrText>
      </w:r>
      <w:r>
        <w:rPr>
          <w:noProof/>
        </w:rPr>
      </w:r>
      <w:r>
        <w:rPr>
          <w:noProof/>
        </w:rPr>
        <w:fldChar w:fldCharType="separate"/>
      </w:r>
      <w:r>
        <w:rPr>
          <w:noProof/>
        </w:rPr>
        <w:t>195</w:t>
      </w:r>
      <w:r>
        <w:rPr>
          <w:noProof/>
        </w:rPr>
        <w:fldChar w:fldCharType="end"/>
      </w:r>
    </w:p>
    <w:p w14:paraId="2D58509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5.6.2.30</w:t>
      </w:r>
      <w:r>
        <w:rPr>
          <w:rFonts w:asciiTheme="minorHAnsi" w:eastAsiaTheme="minorEastAsia" w:hAnsiTheme="minorHAnsi" w:cstheme="minorBidi"/>
          <w:noProof/>
          <w:kern w:val="2"/>
          <w:sz w:val="24"/>
          <w:szCs w:val="24"/>
          <w:lang w:val="en-SE" w:eastAsia="zh-CN"/>
          <w14:ligatures w14:val="standardContextual"/>
        </w:rPr>
        <w:tab/>
      </w:r>
      <w:r>
        <w:rPr>
          <w:noProof/>
        </w:rPr>
        <w:t>Type AcceptableServiceInfo</w:t>
      </w:r>
      <w:r>
        <w:rPr>
          <w:noProof/>
        </w:rPr>
        <w:tab/>
      </w:r>
      <w:r>
        <w:rPr>
          <w:noProof/>
        </w:rPr>
        <w:fldChar w:fldCharType="begin"/>
      </w:r>
      <w:r>
        <w:rPr>
          <w:noProof/>
        </w:rPr>
        <w:instrText xml:space="preserve"> PAGEREF _Toc222992022 \h </w:instrText>
      </w:r>
      <w:r>
        <w:rPr>
          <w:noProof/>
        </w:rPr>
      </w:r>
      <w:r>
        <w:rPr>
          <w:noProof/>
        </w:rPr>
        <w:fldChar w:fldCharType="separate"/>
      </w:r>
      <w:r>
        <w:rPr>
          <w:noProof/>
        </w:rPr>
        <w:t>195</w:t>
      </w:r>
      <w:r>
        <w:rPr>
          <w:noProof/>
        </w:rPr>
        <w:fldChar w:fldCharType="end"/>
      </w:r>
    </w:p>
    <w:p w14:paraId="3018BCC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5.6.2.31</w:t>
      </w:r>
      <w:r>
        <w:rPr>
          <w:rFonts w:asciiTheme="minorHAnsi" w:eastAsiaTheme="minorEastAsia" w:hAnsiTheme="minorHAnsi" w:cstheme="minorBidi"/>
          <w:noProof/>
          <w:kern w:val="2"/>
          <w:sz w:val="24"/>
          <w:szCs w:val="24"/>
          <w:lang w:val="en-SE" w:eastAsia="zh-CN"/>
          <w14:ligatures w14:val="standardContextual"/>
        </w:rPr>
        <w:tab/>
      </w:r>
      <w:r>
        <w:rPr>
          <w:noProof/>
        </w:rPr>
        <w:t>Type UeIdentityInfo</w:t>
      </w:r>
      <w:r>
        <w:rPr>
          <w:noProof/>
        </w:rPr>
        <w:tab/>
      </w:r>
      <w:r>
        <w:rPr>
          <w:noProof/>
        </w:rPr>
        <w:fldChar w:fldCharType="begin"/>
      </w:r>
      <w:r>
        <w:rPr>
          <w:noProof/>
        </w:rPr>
        <w:instrText xml:space="preserve"> PAGEREF _Toc222992023 \h </w:instrText>
      </w:r>
      <w:r>
        <w:rPr>
          <w:noProof/>
        </w:rPr>
      </w:r>
      <w:r>
        <w:rPr>
          <w:noProof/>
        </w:rPr>
        <w:fldChar w:fldCharType="separate"/>
      </w:r>
      <w:r>
        <w:rPr>
          <w:noProof/>
        </w:rPr>
        <w:t>196</w:t>
      </w:r>
      <w:r>
        <w:rPr>
          <w:noProof/>
        </w:rPr>
        <w:fldChar w:fldCharType="end"/>
      </w:r>
    </w:p>
    <w:p w14:paraId="400DD57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5.6.2.32</w:t>
      </w:r>
      <w:r>
        <w:rPr>
          <w:rFonts w:asciiTheme="minorHAnsi" w:eastAsiaTheme="minorEastAsia" w:hAnsiTheme="minorHAnsi" w:cstheme="minorBidi"/>
          <w:noProof/>
          <w:kern w:val="2"/>
          <w:sz w:val="24"/>
          <w:szCs w:val="24"/>
          <w:lang w:val="en-SE" w:eastAsia="zh-CN"/>
          <w14:ligatures w14:val="standardContextual"/>
        </w:rPr>
        <w:tab/>
      </w:r>
      <w:r>
        <w:rPr>
          <w:noProof/>
        </w:rPr>
        <w:t>Type AccessNetChargingIdentifier</w:t>
      </w:r>
      <w:r>
        <w:rPr>
          <w:noProof/>
        </w:rPr>
        <w:tab/>
      </w:r>
      <w:r>
        <w:rPr>
          <w:noProof/>
        </w:rPr>
        <w:fldChar w:fldCharType="begin"/>
      </w:r>
      <w:r>
        <w:rPr>
          <w:noProof/>
        </w:rPr>
        <w:instrText xml:space="preserve"> PAGEREF _Toc222992024 \h </w:instrText>
      </w:r>
      <w:r>
        <w:rPr>
          <w:noProof/>
        </w:rPr>
      </w:r>
      <w:r>
        <w:rPr>
          <w:noProof/>
        </w:rPr>
        <w:fldChar w:fldCharType="separate"/>
      </w:r>
      <w:r>
        <w:rPr>
          <w:noProof/>
        </w:rPr>
        <w:t>196</w:t>
      </w:r>
      <w:r>
        <w:rPr>
          <w:noProof/>
        </w:rPr>
        <w:fldChar w:fldCharType="end"/>
      </w:r>
    </w:p>
    <w:p w14:paraId="6DC267B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5.6.2.33</w:t>
      </w:r>
      <w:r>
        <w:rPr>
          <w:rFonts w:asciiTheme="minorHAnsi" w:eastAsiaTheme="minorEastAsia" w:hAnsiTheme="minorHAnsi" w:cstheme="minorBidi"/>
          <w:noProof/>
          <w:kern w:val="2"/>
          <w:sz w:val="24"/>
          <w:szCs w:val="24"/>
          <w:lang w:val="en-SE" w:eastAsia="zh-CN"/>
          <w14:ligatures w14:val="standardContextual"/>
        </w:rPr>
        <w:tab/>
      </w:r>
      <w:r>
        <w:rPr>
          <w:noProof/>
        </w:rPr>
        <w:t>Type OutOfCreditInformation</w:t>
      </w:r>
      <w:r>
        <w:rPr>
          <w:noProof/>
        </w:rPr>
        <w:tab/>
      </w:r>
      <w:r>
        <w:rPr>
          <w:noProof/>
        </w:rPr>
        <w:fldChar w:fldCharType="begin"/>
      </w:r>
      <w:r>
        <w:rPr>
          <w:noProof/>
        </w:rPr>
        <w:instrText xml:space="preserve"> PAGEREF _Toc222992025 \h </w:instrText>
      </w:r>
      <w:r>
        <w:rPr>
          <w:noProof/>
        </w:rPr>
      </w:r>
      <w:r>
        <w:rPr>
          <w:noProof/>
        </w:rPr>
        <w:fldChar w:fldCharType="separate"/>
      </w:r>
      <w:r>
        <w:rPr>
          <w:noProof/>
        </w:rPr>
        <w:t>196</w:t>
      </w:r>
      <w:r>
        <w:rPr>
          <w:noProof/>
        </w:rPr>
        <w:fldChar w:fldCharType="end"/>
      </w:r>
    </w:p>
    <w:p w14:paraId="5612C6C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5.6.2.34</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w:t>
      </w:r>
      <w:r>
        <w:rPr>
          <w:noProof/>
        </w:rPr>
        <w:tab/>
      </w:r>
      <w:r>
        <w:rPr>
          <w:noProof/>
        </w:rPr>
        <w:fldChar w:fldCharType="begin"/>
      </w:r>
      <w:r>
        <w:rPr>
          <w:noProof/>
        </w:rPr>
        <w:instrText xml:space="preserve"> PAGEREF _Toc222992026 \h </w:instrText>
      </w:r>
      <w:r>
        <w:rPr>
          <w:noProof/>
        </w:rPr>
      </w:r>
      <w:r>
        <w:rPr>
          <w:noProof/>
        </w:rPr>
        <w:fldChar w:fldCharType="separate"/>
      </w:r>
      <w:r>
        <w:rPr>
          <w:noProof/>
        </w:rPr>
        <w:t>197</w:t>
      </w:r>
      <w:r>
        <w:rPr>
          <w:noProof/>
        </w:rPr>
        <w:fldChar w:fldCharType="end"/>
      </w:r>
    </w:p>
    <w:p w14:paraId="2960A9B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5.6.2.35</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w:t>
      </w:r>
      <w:r>
        <w:rPr>
          <w:noProof/>
        </w:rPr>
        <w:tab/>
      </w:r>
      <w:r>
        <w:rPr>
          <w:noProof/>
        </w:rPr>
        <w:fldChar w:fldCharType="begin"/>
      </w:r>
      <w:r>
        <w:rPr>
          <w:noProof/>
        </w:rPr>
        <w:instrText xml:space="preserve"> PAGEREF _Toc222992027 \h </w:instrText>
      </w:r>
      <w:r>
        <w:rPr>
          <w:noProof/>
        </w:rPr>
      </w:r>
      <w:r>
        <w:rPr>
          <w:noProof/>
        </w:rPr>
        <w:fldChar w:fldCharType="separate"/>
      </w:r>
      <w:r>
        <w:rPr>
          <w:noProof/>
        </w:rPr>
        <w:t>199</w:t>
      </w:r>
      <w:r>
        <w:rPr>
          <w:noProof/>
        </w:rPr>
        <w:fldChar w:fldCharType="end"/>
      </w:r>
    </w:p>
    <w:p w14:paraId="7C5BC11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5.6.2.36</w:t>
      </w:r>
      <w:r>
        <w:rPr>
          <w:rFonts w:asciiTheme="minorHAnsi" w:eastAsiaTheme="minorEastAsia" w:hAnsiTheme="minorHAnsi" w:cstheme="minorBidi"/>
          <w:noProof/>
          <w:kern w:val="2"/>
          <w:sz w:val="24"/>
          <w:szCs w:val="24"/>
          <w:lang w:val="en-SE" w:eastAsia="zh-CN"/>
          <w14:ligatures w14:val="standardContextual"/>
        </w:rPr>
        <w:tab/>
      </w:r>
      <w:r>
        <w:rPr>
          <w:noProof/>
        </w:rPr>
        <w:t>Type PcscfRestorationRequestData</w:t>
      </w:r>
      <w:r>
        <w:rPr>
          <w:noProof/>
        </w:rPr>
        <w:tab/>
      </w:r>
      <w:r>
        <w:rPr>
          <w:noProof/>
        </w:rPr>
        <w:fldChar w:fldCharType="begin"/>
      </w:r>
      <w:r>
        <w:rPr>
          <w:noProof/>
        </w:rPr>
        <w:instrText xml:space="preserve"> PAGEREF _Toc222992028 \h </w:instrText>
      </w:r>
      <w:r>
        <w:rPr>
          <w:noProof/>
        </w:rPr>
      </w:r>
      <w:r>
        <w:rPr>
          <w:noProof/>
        </w:rPr>
        <w:fldChar w:fldCharType="separate"/>
      </w:r>
      <w:r>
        <w:rPr>
          <w:noProof/>
        </w:rPr>
        <w:t>199</w:t>
      </w:r>
      <w:r>
        <w:rPr>
          <w:noProof/>
        </w:rPr>
        <w:fldChar w:fldCharType="end"/>
      </w:r>
    </w:p>
    <w:p w14:paraId="670CB4D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5.6.2.37</w:t>
      </w:r>
      <w:r>
        <w:rPr>
          <w:rFonts w:asciiTheme="minorHAnsi" w:eastAsiaTheme="minorEastAsia" w:hAnsiTheme="minorHAnsi" w:cstheme="minorBidi"/>
          <w:noProof/>
          <w:kern w:val="2"/>
          <w:sz w:val="24"/>
          <w:szCs w:val="24"/>
          <w:lang w:val="en-SE" w:eastAsia="zh-CN"/>
          <w14:ligatures w14:val="standardContextual"/>
        </w:rPr>
        <w:tab/>
      </w:r>
      <w:r>
        <w:rPr>
          <w:noProof/>
        </w:rPr>
        <w:t>Type QosMonitoringReport</w:t>
      </w:r>
      <w:r>
        <w:rPr>
          <w:noProof/>
        </w:rPr>
        <w:tab/>
      </w:r>
      <w:r>
        <w:rPr>
          <w:noProof/>
        </w:rPr>
        <w:fldChar w:fldCharType="begin"/>
      </w:r>
      <w:r>
        <w:rPr>
          <w:noProof/>
        </w:rPr>
        <w:instrText xml:space="preserve"> PAGEREF _Toc222992029 \h </w:instrText>
      </w:r>
      <w:r>
        <w:rPr>
          <w:noProof/>
        </w:rPr>
      </w:r>
      <w:r>
        <w:rPr>
          <w:noProof/>
        </w:rPr>
        <w:fldChar w:fldCharType="separate"/>
      </w:r>
      <w:r>
        <w:rPr>
          <w:noProof/>
        </w:rPr>
        <w:t>200</w:t>
      </w:r>
      <w:r>
        <w:rPr>
          <w:noProof/>
        </w:rPr>
        <w:fldChar w:fldCharType="end"/>
      </w:r>
    </w:p>
    <w:p w14:paraId="6D81F88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5.6.2.38</w:t>
      </w:r>
      <w:r>
        <w:rPr>
          <w:rFonts w:asciiTheme="minorHAnsi" w:eastAsiaTheme="minorEastAsia" w:hAnsiTheme="minorHAnsi" w:cstheme="minorBidi"/>
          <w:noProof/>
          <w:kern w:val="2"/>
          <w:sz w:val="24"/>
          <w:szCs w:val="24"/>
          <w:lang w:val="en-SE" w:eastAsia="zh-CN"/>
          <w14:ligatures w14:val="standardContextual"/>
        </w:rPr>
        <w:tab/>
      </w:r>
      <w:r>
        <w:rPr>
          <w:noProof/>
        </w:rPr>
        <w:t>Type TsnQosContainerRm</w:t>
      </w:r>
      <w:r>
        <w:rPr>
          <w:noProof/>
        </w:rPr>
        <w:tab/>
      </w:r>
      <w:r>
        <w:rPr>
          <w:noProof/>
        </w:rPr>
        <w:fldChar w:fldCharType="begin"/>
      </w:r>
      <w:r>
        <w:rPr>
          <w:noProof/>
        </w:rPr>
        <w:instrText xml:space="preserve"> PAGEREF _Toc222992030 \h </w:instrText>
      </w:r>
      <w:r>
        <w:rPr>
          <w:noProof/>
        </w:rPr>
      </w:r>
      <w:r>
        <w:rPr>
          <w:noProof/>
        </w:rPr>
        <w:fldChar w:fldCharType="separate"/>
      </w:r>
      <w:r>
        <w:rPr>
          <w:noProof/>
        </w:rPr>
        <w:t>200</w:t>
      </w:r>
      <w:r>
        <w:rPr>
          <w:noProof/>
        </w:rPr>
        <w:fldChar w:fldCharType="end"/>
      </w:r>
    </w:p>
    <w:p w14:paraId="2E27AF1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5.6.2.39</w:t>
      </w:r>
      <w:r>
        <w:rPr>
          <w:rFonts w:asciiTheme="minorHAnsi" w:eastAsiaTheme="minorEastAsia" w:hAnsiTheme="minorHAnsi" w:cstheme="minorBidi"/>
          <w:noProof/>
          <w:kern w:val="2"/>
          <w:sz w:val="24"/>
          <w:szCs w:val="24"/>
          <w:lang w:val="en-SE" w:eastAsia="zh-CN"/>
          <w14:ligatures w14:val="standardContextual"/>
        </w:rPr>
        <w:tab/>
      </w:r>
      <w:r>
        <w:rPr>
          <w:noProof/>
        </w:rPr>
        <w:t>Type TscaiInputContainer</w:t>
      </w:r>
      <w:r>
        <w:rPr>
          <w:noProof/>
        </w:rPr>
        <w:tab/>
      </w:r>
      <w:r>
        <w:rPr>
          <w:noProof/>
        </w:rPr>
        <w:fldChar w:fldCharType="begin"/>
      </w:r>
      <w:r>
        <w:rPr>
          <w:noProof/>
        </w:rPr>
        <w:instrText xml:space="preserve"> PAGEREF _Toc222992031 \h </w:instrText>
      </w:r>
      <w:r>
        <w:rPr>
          <w:noProof/>
        </w:rPr>
      </w:r>
      <w:r>
        <w:rPr>
          <w:noProof/>
        </w:rPr>
        <w:fldChar w:fldCharType="separate"/>
      </w:r>
      <w:r>
        <w:rPr>
          <w:noProof/>
        </w:rPr>
        <w:t>201</w:t>
      </w:r>
      <w:r>
        <w:rPr>
          <w:noProof/>
        </w:rPr>
        <w:fldChar w:fldCharType="end"/>
      </w:r>
    </w:p>
    <w:p w14:paraId="437464E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5.6.2.40</w:t>
      </w:r>
      <w:r>
        <w:rPr>
          <w:rFonts w:asciiTheme="minorHAnsi" w:eastAsiaTheme="minorEastAsia" w:hAnsiTheme="minorHAnsi" w:cstheme="minorBidi"/>
          <w:noProof/>
          <w:kern w:val="2"/>
          <w:sz w:val="24"/>
          <w:szCs w:val="24"/>
          <w:lang w:val="en-SE" w:eastAsia="zh-CN"/>
          <w14:ligatures w14:val="standardContextual"/>
        </w:rPr>
        <w:tab/>
      </w:r>
      <w:r>
        <w:rPr>
          <w:noProof/>
        </w:rPr>
        <w:t>Type PduSessionTsnBridge</w:t>
      </w:r>
      <w:r>
        <w:rPr>
          <w:noProof/>
        </w:rPr>
        <w:tab/>
      </w:r>
      <w:r>
        <w:rPr>
          <w:noProof/>
        </w:rPr>
        <w:fldChar w:fldCharType="begin"/>
      </w:r>
      <w:r>
        <w:rPr>
          <w:noProof/>
        </w:rPr>
        <w:instrText xml:space="preserve"> PAGEREF _Toc222992032 \h </w:instrText>
      </w:r>
      <w:r>
        <w:rPr>
          <w:noProof/>
        </w:rPr>
      </w:r>
      <w:r>
        <w:rPr>
          <w:noProof/>
        </w:rPr>
        <w:fldChar w:fldCharType="separate"/>
      </w:r>
      <w:r>
        <w:rPr>
          <w:noProof/>
        </w:rPr>
        <w:t>202</w:t>
      </w:r>
      <w:r>
        <w:rPr>
          <w:noProof/>
        </w:rPr>
        <w:fldChar w:fldCharType="end"/>
      </w:r>
    </w:p>
    <w:p w14:paraId="635025E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5.6.2.41</w:t>
      </w:r>
      <w:r>
        <w:rPr>
          <w:rFonts w:asciiTheme="minorHAnsi" w:eastAsiaTheme="minorEastAsia" w:hAnsiTheme="minorHAnsi" w:cstheme="minorBidi"/>
          <w:noProof/>
          <w:kern w:val="2"/>
          <w:sz w:val="24"/>
          <w:szCs w:val="24"/>
          <w:lang w:val="en-SE" w:eastAsia="zh-CN"/>
          <w14:ligatures w14:val="standardContextual"/>
        </w:rPr>
        <w:tab/>
      </w:r>
      <w:r>
        <w:rPr>
          <w:noProof/>
        </w:rPr>
        <w:t>Type QosMonitoringInformationRm</w:t>
      </w:r>
      <w:r>
        <w:rPr>
          <w:noProof/>
        </w:rPr>
        <w:tab/>
      </w:r>
      <w:r>
        <w:rPr>
          <w:noProof/>
        </w:rPr>
        <w:fldChar w:fldCharType="begin"/>
      </w:r>
      <w:r>
        <w:rPr>
          <w:noProof/>
        </w:rPr>
        <w:instrText xml:space="preserve"> PAGEREF _Toc222992033 \h </w:instrText>
      </w:r>
      <w:r>
        <w:rPr>
          <w:noProof/>
        </w:rPr>
      </w:r>
      <w:r>
        <w:rPr>
          <w:noProof/>
        </w:rPr>
        <w:fldChar w:fldCharType="separate"/>
      </w:r>
      <w:r>
        <w:rPr>
          <w:noProof/>
        </w:rPr>
        <w:t>202</w:t>
      </w:r>
      <w:r>
        <w:rPr>
          <w:noProof/>
        </w:rPr>
        <w:fldChar w:fldCharType="end"/>
      </w:r>
    </w:p>
    <w:p w14:paraId="14CAA79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5.6.2.42</w:t>
      </w:r>
      <w:r>
        <w:rPr>
          <w:rFonts w:asciiTheme="minorHAnsi" w:eastAsiaTheme="minorEastAsia" w:hAnsiTheme="minorHAnsi" w:cstheme="minorBidi"/>
          <w:noProof/>
          <w:kern w:val="2"/>
          <w:sz w:val="24"/>
          <w:szCs w:val="24"/>
          <w:lang w:val="en-SE" w:eastAsia="zh-CN"/>
          <w14:ligatures w14:val="standardContextual"/>
        </w:rPr>
        <w:tab/>
      </w:r>
      <w:r>
        <w:rPr>
          <w:noProof/>
        </w:rPr>
        <w:t>Type EventsSubscPutData</w:t>
      </w:r>
      <w:r>
        <w:rPr>
          <w:noProof/>
        </w:rPr>
        <w:tab/>
      </w:r>
      <w:r>
        <w:rPr>
          <w:noProof/>
        </w:rPr>
        <w:fldChar w:fldCharType="begin"/>
      </w:r>
      <w:r>
        <w:rPr>
          <w:noProof/>
        </w:rPr>
        <w:instrText xml:space="preserve"> PAGEREF _Toc222992034 \h </w:instrText>
      </w:r>
      <w:r>
        <w:rPr>
          <w:noProof/>
        </w:rPr>
      </w:r>
      <w:r>
        <w:rPr>
          <w:noProof/>
        </w:rPr>
        <w:fldChar w:fldCharType="separate"/>
      </w:r>
      <w:r>
        <w:rPr>
          <w:noProof/>
        </w:rPr>
        <w:t>204</w:t>
      </w:r>
      <w:r>
        <w:rPr>
          <w:noProof/>
        </w:rPr>
        <w:fldChar w:fldCharType="end"/>
      </w:r>
    </w:p>
    <w:p w14:paraId="3D8B5CA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5.6.2.43</w:t>
      </w:r>
      <w:r>
        <w:rPr>
          <w:rFonts w:asciiTheme="minorHAnsi" w:eastAsiaTheme="minorEastAsia" w:hAnsiTheme="minorHAnsi" w:cstheme="minorBidi"/>
          <w:noProof/>
          <w:kern w:val="2"/>
          <w:sz w:val="24"/>
          <w:szCs w:val="24"/>
          <w:lang w:val="en-SE" w:eastAsia="zh-CN"/>
          <w14:ligatures w14:val="standardContextual"/>
        </w:rPr>
        <w:tab/>
      </w:r>
      <w:r>
        <w:rPr>
          <w:noProof/>
        </w:rPr>
        <w:t>Type AppSessionContextUpdateDataPatch</w:t>
      </w:r>
      <w:r>
        <w:rPr>
          <w:noProof/>
        </w:rPr>
        <w:tab/>
      </w:r>
      <w:r>
        <w:rPr>
          <w:noProof/>
        </w:rPr>
        <w:fldChar w:fldCharType="begin"/>
      </w:r>
      <w:r>
        <w:rPr>
          <w:noProof/>
        </w:rPr>
        <w:instrText xml:space="preserve"> PAGEREF _Toc222992035 \h </w:instrText>
      </w:r>
      <w:r>
        <w:rPr>
          <w:noProof/>
        </w:rPr>
      </w:r>
      <w:r>
        <w:rPr>
          <w:noProof/>
        </w:rPr>
        <w:fldChar w:fldCharType="separate"/>
      </w:r>
      <w:r>
        <w:rPr>
          <w:noProof/>
        </w:rPr>
        <w:t>204</w:t>
      </w:r>
      <w:r>
        <w:rPr>
          <w:noProof/>
        </w:rPr>
        <w:fldChar w:fldCharType="end"/>
      </w:r>
    </w:p>
    <w:p w14:paraId="266EAA52"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lastRenderedPageBreak/>
        <w:t>5.6.2.44</w:t>
      </w:r>
      <w:r>
        <w:rPr>
          <w:rFonts w:asciiTheme="minorHAnsi" w:eastAsiaTheme="minorEastAsia" w:hAnsiTheme="minorHAnsi" w:cstheme="minorBidi"/>
          <w:noProof/>
          <w:kern w:val="2"/>
          <w:sz w:val="24"/>
          <w:szCs w:val="24"/>
          <w:lang w:val="en-SE" w:eastAsia="zh-CN"/>
          <w14:ligatures w14:val="standardContextual"/>
        </w:rPr>
        <w:tab/>
      </w:r>
      <w:r>
        <w:rPr>
          <w:noProof/>
        </w:rPr>
        <w:t>Type AppDetectionReport</w:t>
      </w:r>
      <w:r>
        <w:rPr>
          <w:noProof/>
        </w:rPr>
        <w:tab/>
      </w:r>
      <w:r>
        <w:rPr>
          <w:noProof/>
        </w:rPr>
        <w:fldChar w:fldCharType="begin"/>
      </w:r>
      <w:r>
        <w:rPr>
          <w:noProof/>
        </w:rPr>
        <w:instrText xml:space="preserve"> PAGEREF _Toc222992036 \h </w:instrText>
      </w:r>
      <w:r>
        <w:rPr>
          <w:noProof/>
        </w:rPr>
      </w:r>
      <w:r>
        <w:rPr>
          <w:noProof/>
        </w:rPr>
        <w:fldChar w:fldCharType="separate"/>
      </w:r>
      <w:r>
        <w:rPr>
          <w:noProof/>
        </w:rPr>
        <w:t>204</w:t>
      </w:r>
      <w:r>
        <w:rPr>
          <w:noProof/>
        </w:rPr>
        <w:fldChar w:fldCharType="end"/>
      </w:r>
    </w:p>
    <w:p w14:paraId="7E88C6F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5.6.2.45</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Type PduSessionEventNotification</w:t>
      </w:r>
      <w:r>
        <w:rPr>
          <w:noProof/>
        </w:rPr>
        <w:tab/>
      </w:r>
      <w:r>
        <w:rPr>
          <w:noProof/>
        </w:rPr>
        <w:fldChar w:fldCharType="begin"/>
      </w:r>
      <w:r>
        <w:rPr>
          <w:noProof/>
        </w:rPr>
        <w:instrText xml:space="preserve"> PAGEREF _Toc222992037 \h </w:instrText>
      </w:r>
      <w:r>
        <w:rPr>
          <w:noProof/>
        </w:rPr>
      </w:r>
      <w:r>
        <w:rPr>
          <w:noProof/>
        </w:rPr>
        <w:fldChar w:fldCharType="separate"/>
      </w:r>
      <w:r>
        <w:rPr>
          <w:noProof/>
        </w:rPr>
        <w:t>205</w:t>
      </w:r>
      <w:r>
        <w:rPr>
          <w:noProof/>
        </w:rPr>
        <w:fldChar w:fldCharType="end"/>
      </w:r>
    </w:p>
    <w:p w14:paraId="6046780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5.6.2.46</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Type PcfAddressingInfo</w:t>
      </w:r>
      <w:r>
        <w:rPr>
          <w:noProof/>
        </w:rPr>
        <w:tab/>
      </w:r>
      <w:r>
        <w:rPr>
          <w:noProof/>
        </w:rPr>
        <w:fldChar w:fldCharType="begin"/>
      </w:r>
      <w:r>
        <w:rPr>
          <w:noProof/>
        </w:rPr>
        <w:instrText xml:space="preserve"> PAGEREF _Toc222992038 \h </w:instrText>
      </w:r>
      <w:r>
        <w:rPr>
          <w:noProof/>
        </w:rPr>
      </w:r>
      <w:r>
        <w:rPr>
          <w:noProof/>
        </w:rPr>
        <w:fldChar w:fldCharType="separate"/>
      </w:r>
      <w:r>
        <w:rPr>
          <w:noProof/>
        </w:rPr>
        <w:t>206</w:t>
      </w:r>
      <w:r>
        <w:rPr>
          <w:noProof/>
        </w:rPr>
        <w:fldChar w:fldCharType="end"/>
      </w:r>
    </w:p>
    <w:p w14:paraId="0A78881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5.6.2.47</w:t>
      </w:r>
      <w:r>
        <w:rPr>
          <w:rFonts w:asciiTheme="minorHAnsi" w:eastAsiaTheme="minorEastAsia" w:hAnsiTheme="minorHAnsi" w:cstheme="minorBidi"/>
          <w:noProof/>
          <w:kern w:val="2"/>
          <w:sz w:val="24"/>
          <w:szCs w:val="24"/>
          <w:lang w:val="en-SE" w:eastAsia="zh-CN"/>
          <w14:ligatures w14:val="standardContextual"/>
        </w:rPr>
        <w:tab/>
      </w:r>
      <w:r>
        <w:rPr>
          <w:noProof/>
        </w:rPr>
        <w:t>Type AlternativeServiceRequirementsData</w:t>
      </w:r>
      <w:r>
        <w:rPr>
          <w:noProof/>
        </w:rPr>
        <w:tab/>
      </w:r>
      <w:r>
        <w:rPr>
          <w:noProof/>
        </w:rPr>
        <w:fldChar w:fldCharType="begin"/>
      </w:r>
      <w:r>
        <w:rPr>
          <w:noProof/>
        </w:rPr>
        <w:instrText xml:space="preserve"> PAGEREF _Toc222992039 \h </w:instrText>
      </w:r>
      <w:r>
        <w:rPr>
          <w:noProof/>
        </w:rPr>
      </w:r>
      <w:r>
        <w:rPr>
          <w:noProof/>
        </w:rPr>
        <w:fldChar w:fldCharType="separate"/>
      </w:r>
      <w:r>
        <w:rPr>
          <w:noProof/>
        </w:rPr>
        <w:t>207</w:t>
      </w:r>
      <w:r>
        <w:rPr>
          <w:noProof/>
        </w:rPr>
        <w:fldChar w:fldCharType="end"/>
      </w:r>
    </w:p>
    <w:p w14:paraId="4D093CA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val="en-SE" w:eastAsia="zh-CN"/>
          <w14:ligatures w14:val="standardContextual"/>
        </w:rPr>
        <w:tab/>
      </w:r>
      <w:r>
        <w:rPr>
          <w:noProof/>
        </w:rPr>
        <w:t>Type Periodicity</w:t>
      </w:r>
      <w:r>
        <w:rPr>
          <w:noProof/>
          <w:lang w:eastAsia="zh-CN"/>
        </w:rPr>
        <w:t>Range</w:t>
      </w:r>
      <w:r>
        <w:rPr>
          <w:noProof/>
        </w:rPr>
        <w:tab/>
      </w:r>
      <w:r>
        <w:rPr>
          <w:noProof/>
        </w:rPr>
        <w:fldChar w:fldCharType="begin"/>
      </w:r>
      <w:r>
        <w:rPr>
          <w:noProof/>
        </w:rPr>
        <w:instrText xml:space="preserve"> PAGEREF _Toc222992040 \h </w:instrText>
      </w:r>
      <w:r>
        <w:rPr>
          <w:noProof/>
        </w:rPr>
      </w:r>
      <w:r>
        <w:rPr>
          <w:noProof/>
        </w:rPr>
        <w:fldChar w:fldCharType="separate"/>
      </w:r>
      <w:r>
        <w:rPr>
          <w:noProof/>
        </w:rPr>
        <w:t>208</w:t>
      </w:r>
      <w:r>
        <w:rPr>
          <w:noProof/>
        </w:rPr>
        <w:fldChar w:fldCharType="end"/>
      </w:r>
    </w:p>
    <w:p w14:paraId="7669E2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5.6.2.49</w:t>
      </w:r>
      <w:r>
        <w:rPr>
          <w:rFonts w:asciiTheme="minorHAnsi" w:eastAsiaTheme="minorEastAsia" w:hAnsiTheme="minorHAnsi" w:cstheme="minorBidi"/>
          <w:noProof/>
          <w:kern w:val="2"/>
          <w:sz w:val="24"/>
          <w:szCs w:val="24"/>
          <w:lang w:val="en-SE" w:eastAsia="zh-CN"/>
          <w14:ligatures w14:val="standardContextual"/>
        </w:rPr>
        <w:tab/>
      </w:r>
      <w:r>
        <w:rPr>
          <w:noProof/>
        </w:rPr>
        <w:t>Type AfSfcRequirement</w:t>
      </w:r>
      <w:r>
        <w:rPr>
          <w:noProof/>
        </w:rPr>
        <w:tab/>
      </w:r>
      <w:r>
        <w:rPr>
          <w:noProof/>
        </w:rPr>
        <w:fldChar w:fldCharType="begin"/>
      </w:r>
      <w:r>
        <w:rPr>
          <w:noProof/>
        </w:rPr>
        <w:instrText xml:space="preserve"> PAGEREF _Toc222992041 \h </w:instrText>
      </w:r>
      <w:r>
        <w:rPr>
          <w:noProof/>
        </w:rPr>
      </w:r>
      <w:r>
        <w:rPr>
          <w:noProof/>
        </w:rPr>
        <w:fldChar w:fldCharType="separate"/>
      </w:r>
      <w:r>
        <w:rPr>
          <w:noProof/>
        </w:rPr>
        <w:t>208</w:t>
      </w:r>
      <w:r>
        <w:rPr>
          <w:noProof/>
        </w:rPr>
        <w:fldChar w:fldCharType="end"/>
      </w:r>
    </w:p>
    <w:p w14:paraId="5714328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val="en-SE" w:eastAsia="zh-CN"/>
          <w14:ligatures w14:val="standardContextual"/>
        </w:rPr>
        <w:tab/>
      </w:r>
      <w:r>
        <w:rPr>
          <w:noProof/>
        </w:rPr>
        <w:t>Type B</w:t>
      </w:r>
      <w:r>
        <w:rPr>
          <w:noProof/>
          <w:lang w:eastAsia="zh-CN"/>
        </w:rPr>
        <w:t>atOf</w:t>
      </w:r>
      <w:r>
        <w:rPr>
          <w:noProof/>
        </w:rPr>
        <w:t>fsetInfo</w:t>
      </w:r>
      <w:r>
        <w:rPr>
          <w:noProof/>
        </w:rPr>
        <w:tab/>
      </w:r>
      <w:r>
        <w:rPr>
          <w:noProof/>
        </w:rPr>
        <w:fldChar w:fldCharType="begin"/>
      </w:r>
      <w:r>
        <w:rPr>
          <w:noProof/>
        </w:rPr>
        <w:instrText xml:space="preserve"> PAGEREF _Toc222992042 \h </w:instrText>
      </w:r>
      <w:r>
        <w:rPr>
          <w:noProof/>
        </w:rPr>
      </w:r>
      <w:r>
        <w:rPr>
          <w:noProof/>
        </w:rPr>
        <w:fldChar w:fldCharType="separate"/>
      </w:r>
      <w:r>
        <w:rPr>
          <w:noProof/>
        </w:rPr>
        <w:t>209</w:t>
      </w:r>
      <w:r>
        <w:rPr>
          <w:noProof/>
        </w:rPr>
        <w:fldChar w:fldCharType="end"/>
      </w:r>
    </w:p>
    <w:p w14:paraId="3CE31D5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_Toc222992043 \h </w:instrText>
      </w:r>
      <w:r>
        <w:rPr>
          <w:noProof/>
        </w:rPr>
      </w:r>
      <w:r>
        <w:rPr>
          <w:noProof/>
        </w:rPr>
        <w:fldChar w:fldCharType="separate"/>
      </w:r>
      <w:r>
        <w:rPr>
          <w:noProof/>
        </w:rPr>
        <w:t>209</w:t>
      </w:r>
      <w:r>
        <w:rPr>
          <w:noProof/>
        </w:rPr>
        <w:fldChar w:fldCharType="end"/>
      </w:r>
    </w:p>
    <w:p w14:paraId="6FE86FB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5.6.2.52</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_Toc222992044 \h </w:instrText>
      </w:r>
      <w:r>
        <w:rPr>
          <w:noProof/>
        </w:rPr>
      </w:r>
      <w:r>
        <w:rPr>
          <w:noProof/>
        </w:rPr>
        <w:fldChar w:fldCharType="separate"/>
      </w:r>
      <w:r>
        <w:rPr>
          <w:noProof/>
        </w:rPr>
        <w:t>209</w:t>
      </w:r>
      <w:r>
        <w:rPr>
          <w:noProof/>
        </w:rPr>
        <w:fldChar w:fldCharType="end"/>
      </w:r>
    </w:p>
    <w:p w14:paraId="4312774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5.6.2.53</w:t>
      </w:r>
      <w:r>
        <w:rPr>
          <w:rFonts w:asciiTheme="minorHAnsi" w:eastAsiaTheme="minorEastAsia" w:hAnsiTheme="minorHAnsi" w:cstheme="minorBidi"/>
          <w:noProof/>
          <w:kern w:val="2"/>
          <w:sz w:val="24"/>
          <w:szCs w:val="24"/>
          <w:lang w:val="en-SE" w:eastAsia="zh-CN"/>
          <w14:ligatures w14:val="standardContextual"/>
        </w:rPr>
        <w:tab/>
      </w:r>
      <w:r>
        <w:rPr>
          <w:noProof/>
        </w:rPr>
        <w:t>Type PdvMonitoringReport</w:t>
      </w:r>
      <w:r>
        <w:rPr>
          <w:noProof/>
        </w:rPr>
        <w:tab/>
      </w:r>
      <w:r>
        <w:rPr>
          <w:noProof/>
        </w:rPr>
        <w:fldChar w:fldCharType="begin"/>
      </w:r>
      <w:r>
        <w:rPr>
          <w:noProof/>
        </w:rPr>
        <w:instrText xml:space="preserve"> PAGEREF _Toc222992045 \h </w:instrText>
      </w:r>
      <w:r>
        <w:rPr>
          <w:noProof/>
        </w:rPr>
      </w:r>
      <w:r>
        <w:rPr>
          <w:noProof/>
        </w:rPr>
        <w:fldChar w:fldCharType="separate"/>
      </w:r>
      <w:r>
        <w:rPr>
          <w:noProof/>
        </w:rPr>
        <w:t>209</w:t>
      </w:r>
      <w:r>
        <w:rPr>
          <w:noProof/>
        </w:rPr>
        <w:fldChar w:fldCharType="end"/>
      </w:r>
    </w:p>
    <w:p w14:paraId="3677AB4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5.6.2.54</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_Toc222992046 \h </w:instrText>
      </w:r>
      <w:r>
        <w:rPr>
          <w:noProof/>
        </w:rPr>
      </w:r>
      <w:r>
        <w:rPr>
          <w:noProof/>
        </w:rPr>
        <w:fldChar w:fldCharType="separate"/>
      </w:r>
      <w:r>
        <w:rPr>
          <w:noProof/>
        </w:rPr>
        <w:t>210</w:t>
      </w:r>
      <w:r>
        <w:rPr>
          <w:noProof/>
        </w:rPr>
        <w:fldChar w:fldCharType="end"/>
      </w:r>
    </w:p>
    <w:p w14:paraId="27F18DC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val="en-SE" w:eastAsia="zh-CN"/>
          <w14:ligatures w14:val="standardContextual"/>
        </w:rPr>
        <w:tab/>
      </w:r>
      <w:r>
        <w:rPr>
          <w:noProof/>
        </w:rPr>
        <w:t>Type AddFlowDescriptionInfo</w:t>
      </w:r>
      <w:r>
        <w:rPr>
          <w:noProof/>
        </w:rPr>
        <w:tab/>
      </w:r>
      <w:r>
        <w:rPr>
          <w:noProof/>
        </w:rPr>
        <w:fldChar w:fldCharType="begin"/>
      </w:r>
      <w:r>
        <w:rPr>
          <w:noProof/>
        </w:rPr>
        <w:instrText xml:space="preserve"> PAGEREF _Toc222992047 \h </w:instrText>
      </w:r>
      <w:r>
        <w:rPr>
          <w:noProof/>
        </w:rPr>
      </w:r>
      <w:r>
        <w:rPr>
          <w:noProof/>
        </w:rPr>
        <w:fldChar w:fldCharType="separate"/>
      </w:r>
      <w:r>
        <w:rPr>
          <w:noProof/>
        </w:rPr>
        <w:t>210</w:t>
      </w:r>
      <w:r>
        <w:rPr>
          <w:noProof/>
        </w:rPr>
        <w:fldChar w:fldCharType="end"/>
      </w:r>
    </w:p>
    <w:p w14:paraId="78D8780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L4sSupport</w:t>
      </w:r>
      <w:r>
        <w:rPr>
          <w:noProof/>
        </w:rPr>
        <w:tab/>
      </w:r>
      <w:r>
        <w:rPr>
          <w:noProof/>
        </w:rPr>
        <w:fldChar w:fldCharType="begin"/>
      </w:r>
      <w:r>
        <w:rPr>
          <w:noProof/>
        </w:rPr>
        <w:instrText xml:space="preserve"> PAGEREF _Toc222992048 \h </w:instrText>
      </w:r>
      <w:r>
        <w:rPr>
          <w:noProof/>
        </w:rPr>
      </w:r>
      <w:r>
        <w:rPr>
          <w:noProof/>
        </w:rPr>
        <w:fldChar w:fldCharType="separate"/>
      </w:r>
      <w:r>
        <w:rPr>
          <w:noProof/>
        </w:rPr>
        <w:t>210</w:t>
      </w:r>
      <w:r>
        <w:rPr>
          <w:noProof/>
        </w:rPr>
        <w:fldChar w:fldCharType="end"/>
      </w:r>
    </w:p>
    <w:p w14:paraId="2381D753"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DirectNotificationReport</w:t>
      </w:r>
      <w:r>
        <w:rPr>
          <w:noProof/>
        </w:rPr>
        <w:tab/>
      </w:r>
      <w:r>
        <w:rPr>
          <w:noProof/>
        </w:rPr>
        <w:fldChar w:fldCharType="begin"/>
      </w:r>
      <w:r>
        <w:rPr>
          <w:noProof/>
        </w:rPr>
        <w:instrText xml:space="preserve"> PAGEREF _Toc222992049 \h </w:instrText>
      </w:r>
      <w:r>
        <w:rPr>
          <w:noProof/>
        </w:rPr>
      </w:r>
      <w:r>
        <w:rPr>
          <w:noProof/>
        </w:rPr>
        <w:fldChar w:fldCharType="separate"/>
      </w:r>
      <w:r>
        <w:rPr>
          <w:noProof/>
        </w:rPr>
        <w:t>210</w:t>
      </w:r>
      <w:r>
        <w:rPr>
          <w:noProof/>
        </w:rPr>
        <w:fldChar w:fldCharType="end"/>
      </w:r>
    </w:p>
    <w:p w14:paraId="472E4DE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5.6.2.58</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w:t>
      </w:r>
      <w:r>
        <w:rPr>
          <w:noProof/>
        </w:rPr>
        <w:tab/>
      </w:r>
      <w:r>
        <w:rPr>
          <w:noProof/>
        </w:rPr>
        <w:fldChar w:fldCharType="begin"/>
      </w:r>
      <w:r>
        <w:rPr>
          <w:noProof/>
        </w:rPr>
        <w:instrText xml:space="preserve"> PAGEREF _Toc222992050 \h </w:instrText>
      </w:r>
      <w:r>
        <w:rPr>
          <w:noProof/>
        </w:rPr>
      </w:r>
      <w:r>
        <w:rPr>
          <w:noProof/>
        </w:rPr>
        <w:fldChar w:fldCharType="separate"/>
      </w:r>
      <w:r>
        <w:rPr>
          <w:noProof/>
        </w:rPr>
        <w:t>211</w:t>
      </w:r>
      <w:r>
        <w:rPr>
          <w:noProof/>
        </w:rPr>
        <w:fldChar w:fldCharType="end"/>
      </w:r>
    </w:p>
    <w:p w14:paraId="566FDDC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5.6.2.59</w:t>
      </w:r>
      <w:r>
        <w:rPr>
          <w:rFonts w:asciiTheme="minorHAnsi" w:eastAsiaTheme="minorEastAsia" w:hAnsiTheme="minorHAnsi" w:cstheme="minorBidi"/>
          <w:noProof/>
          <w:kern w:val="2"/>
          <w:sz w:val="24"/>
          <w:szCs w:val="24"/>
          <w:lang w:val="en-SE" w:eastAsia="zh-CN"/>
          <w14:ligatures w14:val="standardContextual"/>
        </w:rPr>
        <w:tab/>
      </w:r>
      <w:r>
        <w:rPr>
          <w:noProof/>
        </w:rPr>
        <w:t>Type RttFlowReferenceRm</w:t>
      </w:r>
      <w:r>
        <w:rPr>
          <w:noProof/>
        </w:rPr>
        <w:tab/>
      </w:r>
      <w:r>
        <w:rPr>
          <w:noProof/>
        </w:rPr>
        <w:fldChar w:fldCharType="begin"/>
      </w:r>
      <w:r>
        <w:rPr>
          <w:noProof/>
        </w:rPr>
        <w:instrText xml:space="preserve"> PAGEREF _Toc222992051 \h </w:instrText>
      </w:r>
      <w:r>
        <w:rPr>
          <w:noProof/>
        </w:rPr>
      </w:r>
      <w:r>
        <w:rPr>
          <w:noProof/>
        </w:rPr>
        <w:fldChar w:fldCharType="separate"/>
      </w:r>
      <w:r>
        <w:rPr>
          <w:noProof/>
        </w:rPr>
        <w:t>211</w:t>
      </w:r>
      <w:r>
        <w:rPr>
          <w:noProof/>
        </w:rPr>
        <w:fldChar w:fldCharType="end"/>
      </w:r>
    </w:p>
    <w:p w14:paraId="1C9BF7F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val="en-SE" w:eastAsia="zh-CN"/>
          <w14:ligatures w14:val="standardContextual"/>
        </w:rPr>
        <w:tab/>
      </w:r>
      <w:r>
        <w:rPr>
          <w:noProof/>
        </w:rPr>
        <w:t xml:space="preserve">Type </w:t>
      </w:r>
      <w:r>
        <w:rPr>
          <w:noProof/>
          <w:lang w:eastAsia="zh-CN"/>
        </w:rPr>
        <w:t>CapabilityReport</w:t>
      </w:r>
      <w:r>
        <w:rPr>
          <w:noProof/>
        </w:rPr>
        <w:tab/>
      </w:r>
      <w:r>
        <w:rPr>
          <w:noProof/>
        </w:rPr>
        <w:fldChar w:fldCharType="begin"/>
      </w:r>
      <w:r>
        <w:rPr>
          <w:noProof/>
        </w:rPr>
        <w:instrText xml:space="preserve"> PAGEREF _Toc222992052 \h </w:instrText>
      </w:r>
      <w:r>
        <w:rPr>
          <w:noProof/>
        </w:rPr>
      </w:r>
      <w:r>
        <w:rPr>
          <w:noProof/>
        </w:rPr>
        <w:fldChar w:fldCharType="separate"/>
      </w:r>
      <w:r>
        <w:rPr>
          <w:noProof/>
        </w:rPr>
        <w:t>211</w:t>
      </w:r>
      <w:r>
        <w:rPr>
          <w:noProof/>
        </w:rPr>
        <w:fldChar w:fldCharType="end"/>
      </w:r>
    </w:p>
    <w:p w14:paraId="268526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5.6.2.61</w:t>
      </w:r>
      <w:r>
        <w:rPr>
          <w:rFonts w:asciiTheme="minorHAnsi" w:eastAsiaTheme="minorEastAsia" w:hAnsiTheme="minorHAnsi" w:cstheme="minorBidi"/>
          <w:noProof/>
          <w:kern w:val="2"/>
          <w:sz w:val="24"/>
          <w:szCs w:val="24"/>
          <w:lang w:val="en-SE" w:eastAsia="zh-CN"/>
          <w14:ligatures w14:val="standardContextual"/>
        </w:rPr>
        <w:tab/>
      </w:r>
      <w:r>
        <w:rPr>
          <w:noProof/>
        </w:rPr>
        <w:t>Type MpxMediaInfo</w:t>
      </w:r>
      <w:r>
        <w:rPr>
          <w:noProof/>
        </w:rPr>
        <w:tab/>
      </w:r>
      <w:r>
        <w:rPr>
          <w:noProof/>
        </w:rPr>
        <w:fldChar w:fldCharType="begin"/>
      </w:r>
      <w:r>
        <w:rPr>
          <w:noProof/>
        </w:rPr>
        <w:instrText xml:space="preserve"> PAGEREF _Toc222992053 \h </w:instrText>
      </w:r>
      <w:r>
        <w:rPr>
          <w:noProof/>
        </w:rPr>
      </w:r>
      <w:r>
        <w:rPr>
          <w:noProof/>
        </w:rPr>
        <w:fldChar w:fldCharType="separate"/>
      </w:r>
      <w:r>
        <w:rPr>
          <w:noProof/>
        </w:rPr>
        <w:t>212</w:t>
      </w:r>
      <w:r>
        <w:rPr>
          <w:noProof/>
        </w:rPr>
        <w:fldChar w:fldCharType="end"/>
      </w:r>
    </w:p>
    <w:p w14:paraId="5D13D66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5.6.2.62</w:t>
      </w:r>
      <w:r>
        <w:rPr>
          <w:rFonts w:asciiTheme="minorHAnsi" w:eastAsiaTheme="minorEastAsia" w:hAnsiTheme="minorHAnsi" w:cstheme="minorBidi"/>
          <w:noProof/>
          <w:kern w:val="2"/>
          <w:sz w:val="24"/>
          <w:szCs w:val="24"/>
          <w:lang w:val="en-SE" w:eastAsia="zh-CN"/>
          <w14:ligatures w14:val="standardContextual"/>
        </w:rPr>
        <w:tab/>
      </w:r>
      <w:r>
        <w:rPr>
          <w:noProof/>
        </w:rPr>
        <w:t>Type AfHeaderHandlingControlInfo</w:t>
      </w:r>
      <w:r>
        <w:rPr>
          <w:noProof/>
        </w:rPr>
        <w:tab/>
      </w:r>
      <w:r>
        <w:rPr>
          <w:noProof/>
        </w:rPr>
        <w:fldChar w:fldCharType="begin"/>
      </w:r>
      <w:r>
        <w:rPr>
          <w:noProof/>
        </w:rPr>
        <w:instrText xml:space="preserve"> PAGEREF _Toc222992054 \h </w:instrText>
      </w:r>
      <w:r>
        <w:rPr>
          <w:noProof/>
        </w:rPr>
      </w:r>
      <w:r>
        <w:rPr>
          <w:noProof/>
        </w:rPr>
        <w:fldChar w:fldCharType="separate"/>
      </w:r>
      <w:r>
        <w:rPr>
          <w:noProof/>
        </w:rPr>
        <w:t>213</w:t>
      </w:r>
      <w:r>
        <w:rPr>
          <w:noProof/>
        </w:rPr>
        <w:fldChar w:fldCharType="end"/>
      </w:r>
    </w:p>
    <w:p w14:paraId="5D157CF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5.6.2.63</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HeaderHandlingActionRequest</w:t>
      </w:r>
      <w:r>
        <w:rPr>
          <w:noProof/>
        </w:rPr>
        <w:tab/>
      </w:r>
      <w:r>
        <w:rPr>
          <w:noProof/>
        </w:rPr>
        <w:fldChar w:fldCharType="begin"/>
      </w:r>
      <w:r>
        <w:rPr>
          <w:noProof/>
        </w:rPr>
        <w:instrText xml:space="preserve"> PAGEREF _Toc222992055 \h </w:instrText>
      </w:r>
      <w:r>
        <w:rPr>
          <w:noProof/>
        </w:rPr>
      </w:r>
      <w:r>
        <w:rPr>
          <w:noProof/>
        </w:rPr>
        <w:fldChar w:fldCharType="separate"/>
      </w:r>
      <w:r>
        <w:rPr>
          <w:noProof/>
        </w:rPr>
        <w:t>214</w:t>
      </w:r>
      <w:r>
        <w:rPr>
          <w:noProof/>
        </w:rPr>
        <w:fldChar w:fldCharType="end"/>
      </w:r>
    </w:p>
    <w:p w14:paraId="1C68157B"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5.6.2.64</w:t>
      </w:r>
      <w:r>
        <w:rPr>
          <w:rFonts w:asciiTheme="minorHAnsi" w:eastAsiaTheme="minorEastAsia" w:hAnsiTheme="minorHAnsi" w:cstheme="minorBidi"/>
          <w:noProof/>
          <w:kern w:val="2"/>
          <w:sz w:val="24"/>
          <w:szCs w:val="24"/>
          <w:lang w:val="en-SE" w:eastAsia="zh-CN"/>
          <w14:ligatures w14:val="standardContextual"/>
        </w:rPr>
        <w:tab/>
      </w:r>
      <w:r>
        <w:rPr>
          <w:noProof/>
        </w:rPr>
        <w:t>Type OnPathN6SigInfo</w:t>
      </w:r>
      <w:r>
        <w:rPr>
          <w:noProof/>
        </w:rPr>
        <w:tab/>
      </w:r>
      <w:r>
        <w:rPr>
          <w:noProof/>
        </w:rPr>
        <w:fldChar w:fldCharType="begin"/>
      </w:r>
      <w:r>
        <w:rPr>
          <w:noProof/>
        </w:rPr>
        <w:instrText xml:space="preserve"> PAGEREF _Toc222992056 \h </w:instrText>
      </w:r>
      <w:r>
        <w:rPr>
          <w:noProof/>
        </w:rPr>
      </w:r>
      <w:r>
        <w:rPr>
          <w:noProof/>
        </w:rPr>
        <w:fldChar w:fldCharType="separate"/>
      </w:r>
      <w:r>
        <w:rPr>
          <w:noProof/>
        </w:rPr>
        <w:t>214</w:t>
      </w:r>
      <w:r>
        <w:rPr>
          <w:noProof/>
        </w:rPr>
        <w:fldChar w:fldCharType="end"/>
      </w:r>
    </w:p>
    <w:p w14:paraId="600CCBE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5.6.2.65</w:t>
      </w:r>
      <w:r>
        <w:rPr>
          <w:rFonts w:asciiTheme="minorHAnsi" w:eastAsiaTheme="minorEastAsia" w:hAnsiTheme="minorHAnsi" w:cstheme="minorBidi"/>
          <w:noProof/>
          <w:kern w:val="2"/>
          <w:sz w:val="24"/>
          <w:szCs w:val="24"/>
          <w:lang w:val="en-SE" w:eastAsia="zh-CN"/>
          <w14:ligatures w14:val="standardContextual"/>
        </w:rPr>
        <w:tab/>
      </w:r>
      <w:r>
        <w:rPr>
          <w:noProof/>
        </w:rPr>
        <w:t>Type: HeaderHandlingReporting</w:t>
      </w:r>
      <w:r>
        <w:rPr>
          <w:noProof/>
        </w:rPr>
        <w:tab/>
      </w:r>
      <w:r>
        <w:rPr>
          <w:noProof/>
        </w:rPr>
        <w:fldChar w:fldCharType="begin"/>
      </w:r>
      <w:r>
        <w:rPr>
          <w:noProof/>
        </w:rPr>
        <w:instrText xml:space="preserve"> PAGEREF _Toc222992057 \h </w:instrText>
      </w:r>
      <w:r>
        <w:rPr>
          <w:noProof/>
        </w:rPr>
      </w:r>
      <w:r>
        <w:rPr>
          <w:noProof/>
        </w:rPr>
        <w:fldChar w:fldCharType="separate"/>
      </w:r>
      <w:r>
        <w:rPr>
          <w:noProof/>
        </w:rPr>
        <w:t>215</w:t>
      </w:r>
      <w:r>
        <w:rPr>
          <w:noProof/>
        </w:rPr>
        <w:fldChar w:fldCharType="end"/>
      </w:r>
    </w:p>
    <w:p w14:paraId="65F81E6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5.6.2.66</w:t>
      </w:r>
      <w:r>
        <w:rPr>
          <w:rFonts w:asciiTheme="minorHAnsi" w:eastAsiaTheme="minorEastAsia" w:hAnsiTheme="minorHAnsi" w:cstheme="minorBidi"/>
          <w:noProof/>
          <w:kern w:val="2"/>
          <w:sz w:val="24"/>
          <w:szCs w:val="24"/>
          <w:lang w:val="en-SE" w:eastAsia="zh-CN"/>
          <w14:ligatures w14:val="standardContextual"/>
        </w:rPr>
        <w:tab/>
      </w:r>
      <w:r>
        <w:rPr>
          <w:noProof/>
        </w:rPr>
        <w:t>Type RateLimitRepo</w:t>
      </w:r>
      <w:r>
        <w:rPr>
          <w:noProof/>
        </w:rPr>
        <w:tab/>
      </w:r>
      <w:r>
        <w:rPr>
          <w:noProof/>
        </w:rPr>
        <w:fldChar w:fldCharType="begin"/>
      </w:r>
      <w:r>
        <w:rPr>
          <w:noProof/>
        </w:rPr>
        <w:instrText xml:space="preserve"> PAGEREF _Toc222992058 \h </w:instrText>
      </w:r>
      <w:r>
        <w:rPr>
          <w:noProof/>
        </w:rPr>
      </w:r>
      <w:r>
        <w:rPr>
          <w:noProof/>
        </w:rPr>
        <w:fldChar w:fldCharType="separate"/>
      </w:r>
      <w:r>
        <w:rPr>
          <w:noProof/>
        </w:rPr>
        <w:t>215</w:t>
      </w:r>
      <w:r>
        <w:rPr>
          <w:noProof/>
        </w:rPr>
        <w:fldChar w:fldCharType="end"/>
      </w:r>
    </w:p>
    <w:p w14:paraId="7AB47245"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5.6.3</w:t>
      </w:r>
      <w:r>
        <w:rPr>
          <w:rFonts w:asciiTheme="minorHAnsi" w:eastAsiaTheme="minorEastAsia" w:hAnsiTheme="minorHAnsi" w:cstheme="minorBidi"/>
          <w:noProof/>
          <w:kern w:val="2"/>
          <w:sz w:val="24"/>
          <w:szCs w:val="24"/>
          <w:lang w:val="en-SE" w:eastAsia="zh-CN"/>
          <w14:ligatures w14:val="standardContextual"/>
        </w:rPr>
        <w:tab/>
      </w:r>
      <w:r>
        <w:rPr>
          <w:noProof/>
        </w:rPr>
        <w:t>Simple data types and enumerations</w:t>
      </w:r>
      <w:r>
        <w:rPr>
          <w:noProof/>
        </w:rPr>
        <w:tab/>
      </w:r>
      <w:r>
        <w:rPr>
          <w:noProof/>
        </w:rPr>
        <w:fldChar w:fldCharType="begin"/>
      </w:r>
      <w:r>
        <w:rPr>
          <w:noProof/>
        </w:rPr>
        <w:instrText xml:space="preserve"> PAGEREF _Toc222992059 \h </w:instrText>
      </w:r>
      <w:r>
        <w:rPr>
          <w:noProof/>
        </w:rPr>
      </w:r>
      <w:r>
        <w:rPr>
          <w:noProof/>
        </w:rPr>
        <w:fldChar w:fldCharType="separate"/>
      </w:r>
      <w:r>
        <w:rPr>
          <w:noProof/>
        </w:rPr>
        <w:t>215</w:t>
      </w:r>
      <w:r>
        <w:rPr>
          <w:noProof/>
        </w:rPr>
        <w:fldChar w:fldCharType="end"/>
      </w:r>
    </w:p>
    <w:p w14:paraId="7790BB1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w:t>
      </w:r>
      <w:r>
        <w:rPr>
          <w:rFonts w:asciiTheme="minorHAnsi" w:eastAsiaTheme="minorEastAsia" w:hAnsiTheme="minorHAnsi" w:cstheme="minorBidi"/>
          <w:noProof/>
          <w:kern w:val="2"/>
          <w:sz w:val="24"/>
          <w:szCs w:val="24"/>
          <w:lang w:val="en-SE" w:eastAsia="zh-CN"/>
          <w14:ligatures w14:val="standardContextual"/>
        </w:rPr>
        <w:tab/>
      </w:r>
      <w:r>
        <w:rPr>
          <w:noProof/>
        </w:rPr>
        <w:t>Introduction</w:t>
      </w:r>
      <w:r>
        <w:rPr>
          <w:noProof/>
        </w:rPr>
        <w:tab/>
      </w:r>
      <w:r>
        <w:rPr>
          <w:noProof/>
        </w:rPr>
        <w:fldChar w:fldCharType="begin"/>
      </w:r>
      <w:r>
        <w:rPr>
          <w:noProof/>
        </w:rPr>
        <w:instrText xml:space="preserve"> PAGEREF _Toc222992060 \h </w:instrText>
      </w:r>
      <w:r>
        <w:rPr>
          <w:noProof/>
        </w:rPr>
      </w:r>
      <w:r>
        <w:rPr>
          <w:noProof/>
        </w:rPr>
        <w:fldChar w:fldCharType="separate"/>
      </w:r>
      <w:r>
        <w:rPr>
          <w:noProof/>
        </w:rPr>
        <w:t>215</w:t>
      </w:r>
      <w:r>
        <w:rPr>
          <w:noProof/>
        </w:rPr>
        <w:fldChar w:fldCharType="end"/>
      </w:r>
    </w:p>
    <w:p w14:paraId="0667906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w:t>
      </w:r>
      <w:r>
        <w:rPr>
          <w:rFonts w:asciiTheme="minorHAnsi" w:eastAsiaTheme="minorEastAsia" w:hAnsiTheme="minorHAnsi" w:cstheme="minorBidi"/>
          <w:noProof/>
          <w:kern w:val="2"/>
          <w:sz w:val="24"/>
          <w:szCs w:val="24"/>
          <w:lang w:val="en-SE" w:eastAsia="zh-CN"/>
          <w14:ligatures w14:val="standardContextual"/>
        </w:rPr>
        <w:tab/>
      </w:r>
      <w:r>
        <w:rPr>
          <w:noProof/>
        </w:rPr>
        <w:t>Simple data types</w:t>
      </w:r>
      <w:r>
        <w:rPr>
          <w:noProof/>
        </w:rPr>
        <w:tab/>
      </w:r>
      <w:r>
        <w:rPr>
          <w:noProof/>
        </w:rPr>
        <w:fldChar w:fldCharType="begin"/>
      </w:r>
      <w:r>
        <w:rPr>
          <w:noProof/>
        </w:rPr>
        <w:instrText xml:space="preserve"> PAGEREF _Toc222992061 \h </w:instrText>
      </w:r>
      <w:r>
        <w:rPr>
          <w:noProof/>
        </w:rPr>
      </w:r>
      <w:r>
        <w:rPr>
          <w:noProof/>
        </w:rPr>
        <w:fldChar w:fldCharType="separate"/>
      </w:r>
      <w:r>
        <w:rPr>
          <w:noProof/>
        </w:rPr>
        <w:t>215</w:t>
      </w:r>
      <w:r>
        <w:rPr>
          <w:noProof/>
        </w:rPr>
        <w:fldChar w:fldCharType="end"/>
      </w:r>
    </w:p>
    <w:p w14:paraId="4E1C31F6"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5.6.3.3</w:t>
      </w:r>
      <w:r>
        <w:rPr>
          <w:rFonts w:asciiTheme="minorHAnsi" w:eastAsiaTheme="minorEastAsia" w:hAnsiTheme="minorHAnsi" w:cstheme="minorBidi"/>
          <w:noProof/>
          <w:kern w:val="2"/>
          <w:sz w:val="24"/>
          <w:szCs w:val="24"/>
          <w:lang w:val="en-SE" w:eastAsia="zh-CN"/>
          <w14:ligatures w14:val="standardContextual"/>
        </w:rPr>
        <w:tab/>
      </w:r>
      <w:r>
        <w:rPr>
          <w:noProof/>
        </w:rPr>
        <w:t>Enumeration: MediaType</w:t>
      </w:r>
      <w:r>
        <w:rPr>
          <w:noProof/>
        </w:rPr>
        <w:tab/>
      </w:r>
      <w:r>
        <w:rPr>
          <w:noProof/>
        </w:rPr>
        <w:fldChar w:fldCharType="begin"/>
      </w:r>
      <w:r>
        <w:rPr>
          <w:noProof/>
        </w:rPr>
        <w:instrText xml:space="preserve"> PAGEREF _Toc222992062 \h </w:instrText>
      </w:r>
      <w:r>
        <w:rPr>
          <w:noProof/>
        </w:rPr>
      </w:r>
      <w:r>
        <w:rPr>
          <w:noProof/>
        </w:rPr>
        <w:fldChar w:fldCharType="separate"/>
      </w:r>
      <w:r>
        <w:rPr>
          <w:noProof/>
        </w:rPr>
        <w:t>217</w:t>
      </w:r>
      <w:r>
        <w:rPr>
          <w:noProof/>
        </w:rPr>
        <w:fldChar w:fldCharType="end"/>
      </w:r>
    </w:p>
    <w:p w14:paraId="2AB5831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5.6.3.4</w:t>
      </w:r>
      <w:r>
        <w:rPr>
          <w:rFonts w:asciiTheme="minorHAnsi" w:eastAsiaTheme="minorEastAsia" w:hAnsiTheme="minorHAnsi" w:cstheme="minorBidi"/>
          <w:noProof/>
          <w:kern w:val="2"/>
          <w:sz w:val="24"/>
          <w:szCs w:val="24"/>
          <w:lang w:val="en-SE" w:eastAsia="zh-CN"/>
          <w14:ligatures w14:val="standardContextual"/>
        </w:rPr>
        <w:tab/>
      </w:r>
      <w:r>
        <w:rPr>
          <w:noProof/>
        </w:rPr>
        <w:t>Enumeration: ReservPriority</w:t>
      </w:r>
      <w:r>
        <w:rPr>
          <w:noProof/>
        </w:rPr>
        <w:tab/>
      </w:r>
      <w:r>
        <w:rPr>
          <w:noProof/>
        </w:rPr>
        <w:fldChar w:fldCharType="begin"/>
      </w:r>
      <w:r>
        <w:rPr>
          <w:noProof/>
        </w:rPr>
        <w:instrText xml:space="preserve"> PAGEREF _Toc222992063 \h </w:instrText>
      </w:r>
      <w:r>
        <w:rPr>
          <w:noProof/>
        </w:rPr>
      </w:r>
      <w:r>
        <w:rPr>
          <w:noProof/>
        </w:rPr>
        <w:fldChar w:fldCharType="separate"/>
      </w:r>
      <w:r>
        <w:rPr>
          <w:noProof/>
        </w:rPr>
        <w:t>217</w:t>
      </w:r>
      <w:r>
        <w:rPr>
          <w:noProof/>
        </w:rPr>
        <w:fldChar w:fldCharType="end"/>
      </w:r>
    </w:p>
    <w:p w14:paraId="107298D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5.6.3.5</w:t>
      </w:r>
      <w:r>
        <w:rPr>
          <w:rFonts w:asciiTheme="minorHAnsi" w:eastAsiaTheme="minorEastAsia" w:hAnsiTheme="minorHAnsi" w:cstheme="minorBidi"/>
          <w:noProof/>
          <w:kern w:val="2"/>
          <w:sz w:val="24"/>
          <w:szCs w:val="24"/>
          <w:lang w:val="en-SE" w:eastAsia="zh-CN"/>
          <w14:ligatures w14:val="standardContextual"/>
        </w:rPr>
        <w:tab/>
      </w:r>
      <w:r>
        <w:rPr>
          <w:noProof/>
        </w:rPr>
        <w:t>Enumeration: ServAuthInfo</w:t>
      </w:r>
      <w:r>
        <w:rPr>
          <w:noProof/>
        </w:rPr>
        <w:tab/>
      </w:r>
      <w:r>
        <w:rPr>
          <w:noProof/>
        </w:rPr>
        <w:fldChar w:fldCharType="begin"/>
      </w:r>
      <w:r>
        <w:rPr>
          <w:noProof/>
        </w:rPr>
        <w:instrText xml:space="preserve"> PAGEREF _Toc222992064 \h </w:instrText>
      </w:r>
      <w:r>
        <w:rPr>
          <w:noProof/>
        </w:rPr>
      </w:r>
      <w:r>
        <w:rPr>
          <w:noProof/>
        </w:rPr>
        <w:fldChar w:fldCharType="separate"/>
      </w:r>
      <w:r>
        <w:rPr>
          <w:noProof/>
        </w:rPr>
        <w:t>217</w:t>
      </w:r>
      <w:r>
        <w:rPr>
          <w:noProof/>
        </w:rPr>
        <w:fldChar w:fldCharType="end"/>
      </w:r>
    </w:p>
    <w:p w14:paraId="175F472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5.6.3.6</w:t>
      </w:r>
      <w:r>
        <w:rPr>
          <w:rFonts w:asciiTheme="minorHAnsi" w:eastAsiaTheme="minorEastAsia" w:hAnsiTheme="minorHAnsi" w:cstheme="minorBidi"/>
          <w:noProof/>
          <w:kern w:val="2"/>
          <w:sz w:val="24"/>
          <w:szCs w:val="24"/>
          <w:lang w:val="en-SE" w:eastAsia="zh-CN"/>
          <w14:ligatures w14:val="standardContextual"/>
        </w:rPr>
        <w:tab/>
      </w:r>
      <w:r>
        <w:rPr>
          <w:noProof/>
        </w:rPr>
        <w:t>Enumeration: SponsoringStatus</w:t>
      </w:r>
      <w:r>
        <w:rPr>
          <w:noProof/>
        </w:rPr>
        <w:tab/>
      </w:r>
      <w:r>
        <w:rPr>
          <w:noProof/>
        </w:rPr>
        <w:fldChar w:fldCharType="begin"/>
      </w:r>
      <w:r>
        <w:rPr>
          <w:noProof/>
        </w:rPr>
        <w:instrText xml:space="preserve"> PAGEREF _Toc222992065 \h </w:instrText>
      </w:r>
      <w:r>
        <w:rPr>
          <w:noProof/>
        </w:rPr>
      </w:r>
      <w:r>
        <w:rPr>
          <w:noProof/>
        </w:rPr>
        <w:fldChar w:fldCharType="separate"/>
      </w:r>
      <w:r>
        <w:rPr>
          <w:noProof/>
        </w:rPr>
        <w:t>218</w:t>
      </w:r>
      <w:r>
        <w:rPr>
          <w:noProof/>
        </w:rPr>
        <w:fldChar w:fldCharType="end"/>
      </w:r>
    </w:p>
    <w:p w14:paraId="3D38859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5.6.3.7</w:t>
      </w:r>
      <w:r>
        <w:rPr>
          <w:rFonts w:asciiTheme="minorHAnsi" w:eastAsiaTheme="minorEastAsia" w:hAnsiTheme="minorHAnsi" w:cstheme="minorBidi"/>
          <w:noProof/>
          <w:kern w:val="2"/>
          <w:sz w:val="24"/>
          <w:szCs w:val="24"/>
          <w:lang w:val="en-SE" w:eastAsia="zh-CN"/>
          <w14:ligatures w14:val="standardContextual"/>
        </w:rPr>
        <w:tab/>
      </w:r>
      <w:r>
        <w:rPr>
          <w:noProof/>
        </w:rPr>
        <w:t>Enumeration: AfEvent</w:t>
      </w:r>
      <w:r>
        <w:rPr>
          <w:noProof/>
        </w:rPr>
        <w:tab/>
      </w:r>
      <w:r>
        <w:rPr>
          <w:noProof/>
        </w:rPr>
        <w:fldChar w:fldCharType="begin"/>
      </w:r>
      <w:r>
        <w:rPr>
          <w:noProof/>
        </w:rPr>
        <w:instrText xml:space="preserve"> PAGEREF _Toc222992066 \h </w:instrText>
      </w:r>
      <w:r>
        <w:rPr>
          <w:noProof/>
        </w:rPr>
      </w:r>
      <w:r>
        <w:rPr>
          <w:noProof/>
        </w:rPr>
        <w:fldChar w:fldCharType="separate"/>
      </w:r>
      <w:r>
        <w:rPr>
          <w:noProof/>
        </w:rPr>
        <w:t>218</w:t>
      </w:r>
      <w:r>
        <w:rPr>
          <w:noProof/>
        </w:rPr>
        <w:fldChar w:fldCharType="end"/>
      </w:r>
    </w:p>
    <w:p w14:paraId="3C69F26F"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5.6.3.8</w:t>
      </w:r>
      <w:r>
        <w:rPr>
          <w:rFonts w:asciiTheme="minorHAnsi" w:eastAsiaTheme="minorEastAsia" w:hAnsiTheme="minorHAnsi" w:cstheme="minorBidi"/>
          <w:noProof/>
          <w:kern w:val="2"/>
          <w:sz w:val="24"/>
          <w:szCs w:val="24"/>
          <w:lang w:val="en-SE" w:eastAsia="zh-CN"/>
          <w14:ligatures w14:val="standardContextual"/>
        </w:rPr>
        <w:tab/>
      </w:r>
      <w:r>
        <w:rPr>
          <w:noProof/>
        </w:rPr>
        <w:t>Enumeration: AfNotifMethod</w:t>
      </w:r>
      <w:r>
        <w:rPr>
          <w:noProof/>
        </w:rPr>
        <w:tab/>
      </w:r>
      <w:r>
        <w:rPr>
          <w:noProof/>
        </w:rPr>
        <w:fldChar w:fldCharType="begin"/>
      </w:r>
      <w:r>
        <w:rPr>
          <w:noProof/>
        </w:rPr>
        <w:instrText xml:space="preserve"> PAGEREF _Toc222992067 \h </w:instrText>
      </w:r>
      <w:r>
        <w:rPr>
          <w:noProof/>
        </w:rPr>
      </w:r>
      <w:r>
        <w:rPr>
          <w:noProof/>
        </w:rPr>
        <w:fldChar w:fldCharType="separate"/>
      </w:r>
      <w:r>
        <w:rPr>
          <w:noProof/>
        </w:rPr>
        <w:t>221</w:t>
      </w:r>
      <w:r>
        <w:rPr>
          <w:noProof/>
        </w:rPr>
        <w:fldChar w:fldCharType="end"/>
      </w:r>
    </w:p>
    <w:p w14:paraId="47865A7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5.6.3.9</w:t>
      </w:r>
      <w:r>
        <w:rPr>
          <w:rFonts w:asciiTheme="minorHAnsi" w:eastAsiaTheme="minorEastAsia" w:hAnsiTheme="minorHAnsi" w:cstheme="minorBidi"/>
          <w:noProof/>
          <w:kern w:val="2"/>
          <w:sz w:val="24"/>
          <w:szCs w:val="24"/>
          <w:lang w:val="en-SE" w:eastAsia="zh-CN"/>
          <w14:ligatures w14:val="standardContextual"/>
        </w:rPr>
        <w:tab/>
      </w:r>
      <w:r>
        <w:rPr>
          <w:noProof/>
        </w:rPr>
        <w:t>Enumeration: QosNotifType</w:t>
      </w:r>
      <w:r>
        <w:rPr>
          <w:noProof/>
        </w:rPr>
        <w:tab/>
      </w:r>
      <w:r>
        <w:rPr>
          <w:noProof/>
        </w:rPr>
        <w:fldChar w:fldCharType="begin"/>
      </w:r>
      <w:r>
        <w:rPr>
          <w:noProof/>
        </w:rPr>
        <w:instrText xml:space="preserve"> PAGEREF _Toc222992068 \h </w:instrText>
      </w:r>
      <w:r>
        <w:rPr>
          <w:noProof/>
        </w:rPr>
      </w:r>
      <w:r>
        <w:rPr>
          <w:noProof/>
        </w:rPr>
        <w:fldChar w:fldCharType="separate"/>
      </w:r>
      <w:r>
        <w:rPr>
          <w:noProof/>
        </w:rPr>
        <w:t>221</w:t>
      </w:r>
      <w:r>
        <w:rPr>
          <w:noProof/>
        </w:rPr>
        <w:fldChar w:fldCharType="end"/>
      </w:r>
    </w:p>
    <w:p w14:paraId="0849BF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5.6.3.10</w:t>
      </w:r>
      <w:r>
        <w:rPr>
          <w:rFonts w:asciiTheme="minorHAnsi" w:eastAsiaTheme="minorEastAsia" w:hAnsiTheme="minorHAnsi" w:cstheme="minorBidi"/>
          <w:noProof/>
          <w:kern w:val="2"/>
          <w:sz w:val="24"/>
          <w:szCs w:val="24"/>
          <w:lang w:val="en-SE" w:eastAsia="zh-CN"/>
          <w14:ligatures w14:val="standardContextual"/>
        </w:rPr>
        <w:tab/>
      </w:r>
      <w:r>
        <w:rPr>
          <w:noProof/>
        </w:rPr>
        <w:t>Enumeration: TerminationCause</w:t>
      </w:r>
      <w:r>
        <w:rPr>
          <w:noProof/>
        </w:rPr>
        <w:tab/>
      </w:r>
      <w:r>
        <w:rPr>
          <w:noProof/>
        </w:rPr>
        <w:fldChar w:fldCharType="begin"/>
      </w:r>
      <w:r>
        <w:rPr>
          <w:noProof/>
        </w:rPr>
        <w:instrText xml:space="preserve"> PAGEREF _Toc222992069 \h </w:instrText>
      </w:r>
      <w:r>
        <w:rPr>
          <w:noProof/>
        </w:rPr>
      </w:r>
      <w:r>
        <w:rPr>
          <w:noProof/>
        </w:rPr>
        <w:fldChar w:fldCharType="separate"/>
      </w:r>
      <w:r>
        <w:rPr>
          <w:noProof/>
        </w:rPr>
        <w:t>221</w:t>
      </w:r>
      <w:r>
        <w:rPr>
          <w:noProof/>
        </w:rPr>
        <w:fldChar w:fldCharType="end"/>
      </w:r>
    </w:p>
    <w:p w14:paraId="10353EE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5.6.3.11</w:t>
      </w:r>
      <w:r>
        <w:rPr>
          <w:rFonts w:asciiTheme="minorHAnsi" w:eastAsiaTheme="minorEastAsia" w:hAnsiTheme="minorHAnsi" w:cstheme="minorBidi"/>
          <w:noProof/>
          <w:kern w:val="2"/>
          <w:sz w:val="24"/>
          <w:szCs w:val="24"/>
          <w:lang w:val="en-SE" w:eastAsia="zh-CN"/>
          <w14:ligatures w14:val="standardContextual"/>
        </w:rPr>
        <w:tab/>
      </w:r>
      <w:r>
        <w:rPr>
          <w:noProof/>
        </w:rPr>
        <w:t>Void</w:t>
      </w:r>
      <w:r>
        <w:rPr>
          <w:noProof/>
        </w:rPr>
        <w:tab/>
      </w:r>
      <w:r>
        <w:rPr>
          <w:noProof/>
        </w:rPr>
        <w:fldChar w:fldCharType="begin"/>
      </w:r>
      <w:r>
        <w:rPr>
          <w:noProof/>
        </w:rPr>
        <w:instrText xml:space="preserve"> PAGEREF _Toc222992070 \h </w:instrText>
      </w:r>
      <w:r>
        <w:rPr>
          <w:noProof/>
        </w:rPr>
      </w:r>
      <w:r>
        <w:rPr>
          <w:noProof/>
        </w:rPr>
        <w:fldChar w:fldCharType="separate"/>
      </w:r>
      <w:r>
        <w:rPr>
          <w:noProof/>
        </w:rPr>
        <w:t>222</w:t>
      </w:r>
      <w:r>
        <w:rPr>
          <w:noProof/>
        </w:rPr>
        <w:fldChar w:fldCharType="end"/>
      </w:r>
    </w:p>
    <w:p w14:paraId="65BB2AC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5.6.3.12</w:t>
      </w:r>
      <w:r>
        <w:rPr>
          <w:rFonts w:asciiTheme="minorHAnsi" w:eastAsiaTheme="minorEastAsia" w:hAnsiTheme="minorHAnsi" w:cstheme="minorBidi"/>
          <w:noProof/>
          <w:kern w:val="2"/>
          <w:sz w:val="24"/>
          <w:szCs w:val="24"/>
          <w:lang w:val="en-SE" w:eastAsia="zh-CN"/>
          <w14:ligatures w14:val="standardContextual"/>
        </w:rPr>
        <w:tab/>
      </w:r>
      <w:r>
        <w:rPr>
          <w:noProof/>
        </w:rPr>
        <w:t>Enumeration: FlowStatus</w:t>
      </w:r>
      <w:r>
        <w:rPr>
          <w:noProof/>
        </w:rPr>
        <w:tab/>
      </w:r>
      <w:r>
        <w:rPr>
          <w:noProof/>
        </w:rPr>
        <w:fldChar w:fldCharType="begin"/>
      </w:r>
      <w:r>
        <w:rPr>
          <w:noProof/>
        </w:rPr>
        <w:instrText xml:space="preserve"> PAGEREF _Toc222992071 \h </w:instrText>
      </w:r>
      <w:r>
        <w:rPr>
          <w:noProof/>
        </w:rPr>
      </w:r>
      <w:r>
        <w:rPr>
          <w:noProof/>
        </w:rPr>
        <w:fldChar w:fldCharType="separate"/>
      </w:r>
      <w:r>
        <w:rPr>
          <w:noProof/>
        </w:rPr>
        <w:t>222</w:t>
      </w:r>
      <w:r>
        <w:rPr>
          <w:noProof/>
        </w:rPr>
        <w:fldChar w:fldCharType="end"/>
      </w:r>
    </w:p>
    <w:p w14:paraId="58655F6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5.6.3.13</w:t>
      </w:r>
      <w:r>
        <w:rPr>
          <w:rFonts w:asciiTheme="minorHAnsi" w:eastAsiaTheme="minorEastAsia" w:hAnsiTheme="minorHAnsi" w:cstheme="minorBidi"/>
          <w:noProof/>
          <w:kern w:val="2"/>
          <w:sz w:val="24"/>
          <w:szCs w:val="24"/>
          <w:lang w:val="en-SE" w:eastAsia="zh-CN"/>
          <w14:ligatures w14:val="standardContextual"/>
        </w:rPr>
        <w:tab/>
      </w:r>
      <w:r>
        <w:rPr>
          <w:noProof/>
        </w:rPr>
        <w:t>Enumeration: MediaComponentResourcesStatus</w:t>
      </w:r>
      <w:r>
        <w:rPr>
          <w:noProof/>
        </w:rPr>
        <w:tab/>
      </w:r>
      <w:r>
        <w:rPr>
          <w:noProof/>
        </w:rPr>
        <w:fldChar w:fldCharType="begin"/>
      </w:r>
      <w:r>
        <w:rPr>
          <w:noProof/>
        </w:rPr>
        <w:instrText xml:space="preserve"> PAGEREF _Toc222992072 \h </w:instrText>
      </w:r>
      <w:r>
        <w:rPr>
          <w:noProof/>
        </w:rPr>
      </w:r>
      <w:r>
        <w:rPr>
          <w:noProof/>
        </w:rPr>
        <w:fldChar w:fldCharType="separate"/>
      </w:r>
      <w:r>
        <w:rPr>
          <w:noProof/>
        </w:rPr>
        <w:t>223</w:t>
      </w:r>
      <w:r>
        <w:rPr>
          <w:noProof/>
        </w:rPr>
        <w:fldChar w:fldCharType="end"/>
      </w:r>
    </w:p>
    <w:p w14:paraId="440A9C7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5.6.3.14</w:t>
      </w:r>
      <w:r>
        <w:rPr>
          <w:rFonts w:asciiTheme="minorHAnsi" w:eastAsiaTheme="minorEastAsia" w:hAnsiTheme="minorHAnsi" w:cstheme="minorBidi"/>
          <w:noProof/>
          <w:kern w:val="2"/>
          <w:sz w:val="24"/>
          <w:szCs w:val="24"/>
          <w:lang w:val="en-SE" w:eastAsia="zh-CN"/>
          <w14:ligatures w14:val="standardContextual"/>
        </w:rPr>
        <w:tab/>
      </w:r>
      <w:r>
        <w:rPr>
          <w:noProof/>
        </w:rPr>
        <w:t>Enumeration: FlowUsage</w:t>
      </w:r>
      <w:r>
        <w:rPr>
          <w:noProof/>
        </w:rPr>
        <w:tab/>
      </w:r>
      <w:r>
        <w:rPr>
          <w:noProof/>
        </w:rPr>
        <w:fldChar w:fldCharType="begin"/>
      </w:r>
      <w:r>
        <w:rPr>
          <w:noProof/>
        </w:rPr>
        <w:instrText xml:space="preserve"> PAGEREF _Toc222992073 \h </w:instrText>
      </w:r>
      <w:r>
        <w:rPr>
          <w:noProof/>
        </w:rPr>
      </w:r>
      <w:r>
        <w:rPr>
          <w:noProof/>
        </w:rPr>
        <w:fldChar w:fldCharType="separate"/>
      </w:r>
      <w:r>
        <w:rPr>
          <w:noProof/>
        </w:rPr>
        <w:t>223</w:t>
      </w:r>
      <w:r>
        <w:rPr>
          <w:noProof/>
        </w:rPr>
        <w:fldChar w:fldCharType="end"/>
      </w:r>
    </w:p>
    <w:p w14:paraId="66220A4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5.6.3.15</w:t>
      </w:r>
      <w:r>
        <w:rPr>
          <w:rFonts w:asciiTheme="minorHAnsi" w:eastAsiaTheme="minorEastAsia" w:hAnsiTheme="minorHAnsi" w:cstheme="minorBidi"/>
          <w:noProof/>
          <w:kern w:val="2"/>
          <w:sz w:val="24"/>
          <w:szCs w:val="24"/>
          <w:lang w:val="en-SE" w:eastAsia="zh-CN"/>
          <w14:ligatures w14:val="standardContextual"/>
        </w:rPr>
        <w:tab/>
      </w:r>
      <w:r>
        <w:rPr>
          <w:noProof/>
        </w:rPr>
        <w:t>Enumeration: RequiredAccessInfo</w:t>
      </w:r>
      <w:r>
        <w:rPr>
          <w:noProof/>
        </w:rPr>
        <w:tab/>
      </w:r>
      <w:r>
        <w:rPr>
          <w:noProof/>
        </w:rPr>
        <w:fldChar w:fldCharType="begin"/>
      </w:r>
      <w:r>
        <w:rPr>
          <w:noProof/>
        </w:rPr>
        <w:instrText xml:space="preserve"> PAGEREF _Toc222992074 \h </w:instrText>
      </w:r>
      <w:r>
        <w:rPr>
          <w:noProof/>
        </w:rPr>
      </w:r>
      <w:r>
        <w:rPr>
          <w:noProof/>
        </w:rPr>
        <w:fldChar w:fldCharType="separate"/>
      </w:r>
      <w:r>
        <w:rPr>
          <w:noProof/>
        </w:rPr>
        <w:t>223</w:t>
      </w:r>
      <w:r>
        <w:rPr>
          <w:noProof/>
        </w:rPr>
        <w:fldChar w:fldCharType="end"/>
      </w:r>
    </w:p>
    <w:p w14:paraId="42F024D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5.6.3.16</w:t>
      </w:r>
      <w:r>
        <w:rPr>
          <w:rFonts w:asciiTheme="minorHAnsi" w:eastAsiaTheme="minorEastAsia" w:hAnsiTheme="minorHAnsi" w:cstheme="minorBidi"/>
          <w:noProof/>
          <w:kern w:val="2"/>
          <w:sz w:val="24"/>
          <w:szCs w:val="24"/>
          <w:lang w:val="en-SE" w:eastAsia="zh-CN"/>
          <w14:ligatures w14:val="standardContextual"/>
        </w:rPr>
        <w:tab/>
      </w:r>
      <w:r>
        <w:rPr>
          <w:noProof/>
        </w:rPr>
        <w:t>Enumeration: ServiceInfoStatus</w:t>
      </w:r>
      <w:r>
        <w:rPr>
          <w:noProof/>
        </w:rPr>
        <w:tab/>
      </w:r>
      <w:r>
        <w:rPr>
          <w:noProof/>
        </w:rPr>
        <w:fldChar w:fldCharType="begin"/>
      </w:r>
      <w:r>
        <w:rPr>
          <w:noProof/>
        </w:rPr>
        <w:instrText xml:space="preserve"> PAGEREF _Toc222992075 \h </w:instrText>
      </w:r>
      <w:r>
        <w:rPr>
          <w:noProof/>
        </w:rPr>
      </w:r>
      <w:r>
        <w:rPr>
          <w:noProof/>
        </w:rPr>
        <w:fldChar w:fldCharType="separate"/>
      </w:r>
      <w:r>
        <w:rPr>
          <w:noProof/>
        </w:rPr>
        <w:t>223</w:t>
      </w:r>
      <w:r>
        <w:rPr>
          <w:noProof/>
        </w:rPr>
        <w:fldChar w:fldCharType="end"/>
      </w:r>
    </w:p>
    <w:p w14:paraId="11C26C6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5.6.3.17</w:t>
      </w:r>
      <w:r>
        <w:rPr>
          <w:rFonts w:asciiTheme="minorHAnsi" w:eastAsiaTheme="minorEastAsia" w:hAnsiTheme="minorHAnsi" w:cstheme="minorBidi"/>
          <w:noProof/>
          <w:kern w:val="2"/>
          <w:sz w:val="24"/>
          <w:szCs w:val="24"/>
          <w:lang w:val="en-SE" w:eastAsia="zh-CN"/>
          <w14:ligatures w14:val="standardContextual"/>
        </w:rPr>
        <w:tab/>
      </w:r>
      <w:r>
        <w:rPr>
          <w:noProof/>
        </w:rPr>
        <w:t>Enumeration: SipForkingIndication</w:t>
      </w:r>
      <w:r>
        <w:rPr>
          <w:noProof/>
        </w:rPr>
        <w:tab/>
      </w:r>
      <w:r>
        <w:rPr>
          <w:noProof/>
        </w:rPr>
        <w:fldChar w:fldCharType="begin"/>
      </w:r>
      <w:r>
        <w:rPr>
          <w:noProof/>
        </w:rPr>
        <w:instrText xml:space="preserve"> PAGEREF _Toc222992076 \h </w:instrText>
      </w:r>
      <w:r>
        <w:rPr>
          <w:noProof/>
        </w:rPr>
      </w:r>
      <w:r>
        <w:rPr>
          <w:noProof/>
        </w:rPr>
        <w:fldChar w:fldCharType="separate"/>
      </w:r>
      <w:r>
        <w:rPr>
          <w:noProof/>
        </w:rPr>
        <w:t>224</w:t>
      </w:r>
      <w:r>
        <w:rPr>
          <w:noProof/>
        </w:rPr>
        <w:fldChar w:fldCharType="end"/>
      </w:r>
    </w:p>
    <w:p w14:paraId="6AC48D0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5.6.3.18</w:t>
      </w:r>
      <w:r>
        <w:rPr>
          <w:rFonts w:asciiTheme="minorHAnsi" w:eastAsiaTheme="minorEastAsia" w:hAnsiTheme="minorHAnsi" w:cstheme="minorBidi"/>
          <w:noProof/>
          <w:kern w:val="2"/>
          <w:sz w:val="24"/>
          <w:szCs w:val="24"/>
          <w:lang w:val="en-SE" w:eastAsia="zh-CN"/>
          <w14:ligatures w14:val="standardContextual"/>
        </w:rPr>
        <w:tab/>
      </w:r>
      <w:r>
        <w:rPr>
          <w:noProof/>
        </w:rPr>
        <w:t>Enumeration: AfRequestedData</w:t>
      </w:r>
      <w:r>
        <w:rPr>
          <w:noProof/>
        </w:rPr>
        <w:tab/>
      </w:r>
      <w:r>
        <w:rPr>
          <w:noProof/>
        </w:rPr>
        <w:fldChar w:fldCharType="begin"/>
      </w:r>
      <w:r>
        <w:rPr>
          <w:noProof/>
        </w:rPr>
        <w:instrText xml:space="preserve"> PAGEREF _Toc222992077 \h </w:instrText>
      </w:r>
      <w:r>
        <w:rPr>
          <w:noProof/>
        </w:rPr>
      </w:r>
      <w:r>
        <w:rPr>
          <w:noProof/>
        </w:rPr>
        <w:fldChar w:fldCharType="separate"/>
      </w:r>
      <w:r>
        <w:rPr>
          <w:noProof/>
        </w:rPr>
        <w:t>224</w:t>
      </w:r>
      <w:r>
        <w:rPr>
          <w:noProof/>
        </w:rPr>
        <w:fldChar w:fldCharType="end"/>
      </w:r>
    </w:p>
    <w:p w14:paraId="1162D31C"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5.6.3.19</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w:t>
      </w:r>
      <w:r>
        <w:rPr>
          <w:noProof/>
        </w:rPr>
        <w:tab/>
      </w:r>
      <w:r>
        <w:rPr>
          <w:noProof/>
        </w:rPr>
        <w:fldChar w:fldCharType="begin"/>
      </w:r>
      <w:r>
        <w:rPr>
          <w:noProof/>
        </w:rPr>
        <w:instrText xml:space="preserve"> PAGEREF _Toc222992078 \h </w:instrText>
      </w:r>
      <w:r>
        <w:rPr>
          <w:noProof/>
        </w:rPr>
      </w:r>
      <w:r>
        <w:rPr>
          <w:noProof/>
        </w:rPr>
        <w:fldChar w:fldCharType="separate"/>
      </w:r>
      <w:r>
        <w:rPr>
          <w:noProof/>
        </w:rPr>
        <w:t>224</w:t>
      </w:r>
      <w:r>
        <w:rPr>
          <w:noProof/>
        </w:rPr>
        <w:fldChar w:fldCharType="end"/>
      </w:r>
    </w:p>
    <w:p w14:paraId="1749880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5.6.3.20</w:t>
      </w:r>
      <w:r>
        <w:rPr>
          <w:rFonts w:asciiTheme="minorHAnsi" w:eastAsiaTheme="minorEastAsia" w:hAnsiTheme="minorHAnsi" w:cstheme="minorBidi"/>
          <w:noProof/>
          <w:kern w:val="2"/>
          <w:sz w:val="24"/>
          <w:szCs w:val="24"/>
          <w:lang w:val="en-SE" w:eastAsia="zh-CN"/>
          <w14:ligatures w14:val="standardContextual"/>
        </w:rPr>
        <w:tab/>
      </w:r>
      <w:r>
        <w:rPr>
          <w:noProof/>
        </w:rPr>
        <w:t>Enumeration: PrioritySharingIndicator</w:t>
      </w:r>
      <w:r>
        <w:rPr>
          <w:noProof/>
        </w:rPr>
        <w:tab/>
      </w:r>
      <w:r>
        <w:rPr>
          <w:noProof/>
        </w:rPr>
        <w:fldChar w:fldCharType="begin"/>
      </w:r>
      <w:r>
        <w:rPr>
          <w:noProof/>
        </w:rPr>
        <w:instrText xml:space="preserve"> PAGEREF _Toc222992079 \h </w:instrText>
      </w:r>
      <w:r>
        <w:rPr>
          <w:noProof/>
        </w:rPr>
      </w:r>
      <w:r>
        <w:rPr>
          <w:noProof/>
        </w:rPr>
        <w:fldChar w:fldCharType="separate"/>
      </w:r>
      <w:r>
        <w:rPr>
          <w:noProof/>
        </w:rPr>
        <w:t>224</w:t>
      </w:r>
      <w:r>
        <w:rPr>
          <w:noProof/>
        </w:rPr>
        <w:fldChar w:fldCharType="end"/>
      </w:r>
    </w:p>
    <w:p w14:paraId="7AF355FE"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5.6.3.21</w:t>
      </w:r>
      <w:r>
        <w:rPr>
          <w:rFonts w:asciiTheme="minorHAnsi" w:eastAsiaTheme="minorEastAsia" w:hAnsiTheme="minorHAnsi" w:cstheme="minorBidi"/>
          <w:noProof/>
          <w:kern w:val="2"/>
          <w:sz w:val="24"/>
          <w:szCs w:val="24"/>
          <w:lang w:val="en-SE" w:eastAsia="zh-CN"/>
          <w14:ligatures w14:val="standardContextual"/>
        </w:rPr>
        <w:tab/>
      </w:r>
      <w:r>
        <w:rPr>
          <w:noProof/>
        </w:rPr>
        <w:t>Enumeration: PreemptionControlInformationRm</w:t>
      </w:r>
      <w:r>
        <w:rPr>
          <w:noProof/>
        </w:rPr>
        <w:tab/>
      </w:r>
      <w:r>
        <w:rPr>
          <w:noProof/>
        </w:rPr>
        <w:fldChar w:fldCharType="begin"/>
      </w:r>
      <w:r>
        <w:rPr>
          <w:noProof/>
        </w:rPr>
        <w:instrText xml:space="preserve"> PAGEREF _Toc222992080 \h </w:instrText>
      </w:r>
      <w:r>
        <w:rPr>
          <w:noProof/>
        </w:rPr>
      </w:r>
      <w:r>
        <w:rPr>
          <w:noProof/>
        </w:rPr>
        <w:fldChar w:fldCharType="separate"/>
      </w:r>
      <w:r>
        <w:rPr>
          <w:noProof/>
        </w:rPr>
        <w:t>224</w:t>
      </w:r>
      <w:r>
        <w:rPr>
          <w:noProof/>
        </w:rPr>
        <w:fldChar w:fldCharType="end"/>
      </w:r>
    </w:p>
    <w:p w14:paraId="6436E3FD"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5.6.3.22</w:t>
      </w:r>
      <w:r>
        <w:rPr>
          <w:rFonts w:asciiTheme="minorHAnsi" w:eastAsiaTheme="minorEastAsia" w:hAnsiTheme="minorHAnsi" w:cstheme="minorBidi"/>
          <w:noProof/>
          <w:kern w:val="2"/>
          <w:sz w:val="24"/>
          <w:szCs w:val="24"/>
          <w:lang w:val="en-SE" w:eastAsia="zh-CN"/>
          <w14:ligatures w14:val="standardContextual"/>
        </w:rPr>
        <w:tab/>
      </w:r>
      <w:r>
        <w:rPr>
          <w:noProof/>
        </w:rPr>
        <w:t>Enumeration: MpsAction</w:t>
      </w:r>
      <w:r>
        <w:rPr>
          <w:noProof/>
        </w:rPr>
        <w:tab/>
      </w:r>
      <w:r>
        <w:rPr>
          <w:noProof/>
        </w:rPr>
        <w:fldChar w:fldCharType="begin"/>
      </w:r>
      <w:r>
        <w:rPr>
          <w:noProof/>
        </w:rPr>
        <w:instrText xml:space="preserve"> PAGEREF _Toc222992081 \h </w:instrText>
      </w:r>
      <w:r>
        <w:rPr>
          <w:noProof/>
        </w:rPr>
      </w:r>
      <w:r>
        <w:rPr>
          <w:noProof/>
        </w:rPr>
        <w:fldChar w:fldCharType="separate"/>
      </w:r>
      <w:r>
        <w:rPr>
          <w:noProof/>
        </w:rPr>
        <w:t>225</w:t>
      </w:r>
      <w:r>
        <w:rPr>
          <w:noProof/>
        </w:rPr>
        <w:fldChar w:fldCharType="end"/>
      </w:r>
    </w:p>
    <w:p w14:paraId="28D53E5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5.6.3.23</w:t>
      </w:r>
      <w:r>
        <w:rPr>
          <w:rFonts w:asciiTheme="minorHAnsi" w:eastAsiaTheme="minorEastAsia" w:hAnsiTheme="minorHAnsi" w:cstheme="minorBidi"/>
          <w:noProof/>
          <w:kern w:val="2"/>
          <w:sz w:val="24"/>
          <w:szCs w:val="24"/>
          <w:lang w:val="en-SE" w:eastAsia="zh-CN"/>
          <w14:ligatures w14:val="standardContextual"/>
        </w:rPr>
        <w:tab/>
      </w:r>
      <w:r>
        <w:rPr>
          <w:noProof/>
        </w:rPr>
        <w:t>Enumeration: AppDetectionNotifType</w:t>
      </w:r>
      <w:r>
        <w:rPr>
          <w:noProof/>
        </w:rPr>
        <w:tab/>
      </w:r>
      <w:r>
        <w:rPr>
          <w:noProof/>
        </w:rPr>
        <w:fldChar w:fldCharType="begin"/>
      </w:r>
      <w:r>
        <w:rPr>
          <w:noProof/>
        </w:rPr>
        <w:instrText xml:space="preserve"> PAGEREF _Toc222992082 \h </w:instrText>
      </w:r>
      <w:r>
        <w:rPr>
          <w:noProof/>
        </w:rPr>
      </w:r>
      <w:r>
        <w:rPr>
          <w:noProof/>
        </w:rPr>
        <w:fldChar w:fldCharType="separate"/>
      </w:r>
      <w:r>
        <w:rPr>
          <w:noProof/>
        </w:rPr>
        <w:t>225</w:t>
      </w:r>
      <w:r>
        <w:rPr>
          <w:noProof/>
        </w:rPr>
        <w:fldChar w:fldCharType="end"/>
      </w:r>
    </w:p>
    <w:p w14:paraId="17C5A338"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5.6.3.24</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Enumeration: PduSessionStatus</w:t>
      </w:r>
      <w:r>
        <w:rPr>
          <w:noProof/>
        </w:rPr>
        <w:tab/>
      </w:r>
      <w:r>
        <w:rPr>
          <w:noProof/>
        </w:rPr>
        <w:fldChar w:fldCharType="begin"/>
      </w:r>
      <w:r>
        <w:rPr>
          <w:noProof/>
        </w:rPr>
        <w:instrText xml:space="preserve"> PAGEREF _Toc222992083 \h </w:instrText>
      </w:r>
      <w:r>
        <w:rPr>
          <w:noProof/>
        </w:rPr>
      </w:r>
      <w:r>
        <w:rPr>
          <w:noProof/>
        </w:rPr>
        <w:fldChar w:fldCharType="separate"/>
      </w:r>
      <w:r>
        <w:rPr>
          <w:noProof/>
        </w:rPr>
        <w:t>225</w:t>
      </w:r>
      <w:r>
        <w:rPr>
          <w:noProof/>
        </w:rPr>
        <w:fldChar w:fldCharType="end"/>
      </w:r>
    </w:p>
    <w:p w14:paraId="14134861"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5.6.3.25</w:t>
      </w:r>
      <w:r>
        <w:rPr>
          <w:rFonts w:asciiTheme="minorHAnsi" w:eastAsiaTheme="minorEastAsia" w:hAnsiTheme="minorHAnsi" w:cstheme="minorBidi"/>
          <w:noProof/>
          <w:kern w:val="2"/>
          <w:sz w:val="24"/>
          <w:szCs w:val="24"/>
          <w:lang w:val="en-SE" w:eastAsia="zh-CN"/>
          <w14:ligatures w14:val="standardContextual"/>
        </w:rPr>
        <w:tab/>
      </w:r>
      <w:r>
        <w:rPr>
          <w:noProof/>
        </w:rPr>
        <w:t>Enumeration: UplinkDownlinkSupport</w:t>
      </w:r>
      <w:r>
        <w:rPr>
          <w:noProof/>
        </w:rPr>
        <w:tab/>
      </w:r>
      <w:r>
        <w:rPr>
          <w:noProof/>
        </w:rPr>
        <w:fldChar w:fldCharType="begin"/>
      </w:r>
      <w:r>
        <w:rPr>
          <w:noProof/>
        </w:rPr>
        <w:instrText xml:space="preserve"> PAGEREF _Toc222992084 \h </w:instrText>
      </w:r>
      <w:r>
        <w:rPr>
          <w:noProof/>
        </w:rPr>
      </w:r>
      <w:r>
        <w:rPr>
          <w:noProof/>
        </w:rPr>
        <w:fldChar w:fldCharType="separate"/>
      </w:r>
      <w:r>
        <w:rPr>
          <w:noProof/>
        </w:rPr>
        <w:t>225</w:t>
      </w:r>
      <w:r>
        <w:rPr>
          <w:noProof/>
        </w:rPr>
        <w:fldChar w:fldCharType="end"/>
      </w:r>
    </w:p>
    <w:p w14:paraId="42CC6B1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5.6.3.26</w:t>
      </w:r>
      <w:r>
        <w:rPr>
          <w:rFonts w:asciiTheme="minorHAnsi" w:eastAsiaTheme="minorEastAsia" w:hAnsiTheme="minorHAnsi" w:cstheme="minorBidi"/>
          <w:noProof/>
          <w:kern w:val="2"/>
          <w:sz w:val="24"/>
          <w:szCs w:val="24"/>
          <w:lang w:val="en-SE" w:eastAsia="zh-CN"/>
          <w14:ligatures w14:val="standardContextual"/>
        </w:rPr>
        <w:tab/>
      </w:r>
      <w:r>
        <w:rPr>
          <w:noProof/>
        </w:rPr>
        <w:t>Enumeration: L4sNotifType</w:t>
      </w:r>
      <w:r>
        <w:rPr>
          <w:noProof/>
        </w:rPr>
        <w:tab/>
      </w:r>
      <w:r>
        <w:rPr>
          <w:noProof/>
        </w:rPr>
        <w:fldChar w:fldCharType="begin"/>
      </w:r>
      <w:r>
        <w:rPr>
          <w:noProof/>
        </w:rPr>
        <w:instrText xml:space="preserve"> PAGEREF _Toc222992085 \h </w:instrText>
      </w:r>
      <w:r>
        <w:rPr>
          <w:noProof/>
        </w:rPr>
      </w:r>
      <w:r>
        <w:rPr>
          <w:noProof/>
        </w:rPr>
        <w:fldChar w:fldCharType="separate"/>
      </w:r>
      <w:r>
        <w:rPr>
          <w:noProof/>
        </w:rPr>
        <w:t>226</w:t>
      </w:r>
      <w:r>
        <w:rPr>
          <w:noProof/>
        </w:rPr>
        <w:fldChar w:fldCharType="end"/>
      </w:r>
    </w:p>
    <w:p w14:paraId="3734E72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5.6.3.27</w:t>
      </w:r>
      <w:r>
        <w:rPr>
          <w:rFonts w:asciiTheme="minorHAnsi" w:eastAsiaTheme="minorEastAsia" w:hAnsiTheme="minorHAnsi" w:cstheme="minorBidi"/>
          <w:noProof/>
          <w:kern w:val="2"/>
          <w:sz w:val="24"/>
          <w:szCs w:val="24"/>
          <w:lang w:val="en-SE" w:eastAsia="zh-CN"/>
          <w14:ligatures w14:val="standardContextual"/>
        </w:rPr>
        <w:tab/>
      </w:r>
      <w:r>
        <w:rPr>
          <w:noProof/>
        </w:rPr>
        <w:t>Enumeration: NotifCap</w:t>
      </w:r>
      <w:r>
        <w:rPr>
          <w:noProof/>
        </w:rPr>
        <w:tab/>
      </w:r>
      <w:r>
        <w:rPr>
          <w:noProof/>
        </w:rPr>
        <w:fldChar w:fldCharType="begin"/>
      </w:r>
      <w:r>
        <w:rPr>
          <w:noProof/>
        </w:rPr>
        <w:instrText xml:space="preserve"> PAGEREF _Toc222992086 \h </w:instrText>
      </w:r>
      <w:r>
        <w:rPr>
          <w:noProof/>
        </w:rPr>
      </w:r>
      <w:r>
        <w:rPr>
          <w:noProof/>
        </w:rPr>
        <w:fldChar w:fldCharType="separate"/>
      </w:r>
      <w:r>
        <w:rPr>
          <w:noProof/>
        </w:rPr>
        <w:t>226</w:t>
      </w:r>
      <w:r>
        <w:rPr>
          <w:noProof/>
        </w:rPr>
        <w:fldChar w:fldCharType="end"/>
      </w:r>
    </w:p>
    <w:p w14:paraId="0394E445"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5.6.3.28</w:t>
      </w:r>
      <w:r>
        <w:rPr>
          <w:rFonts w:asciiTheme="minorHAnsi" w:eastAsiaTheme="minorEastAsia" w:hAnsiTheme="minorHAnsi" w:cstheme="minorBidi"/>
          <w:noProof/>
          <w:kern w:val="2"/>
          <w:sz w:val="24"/>
          <w:szCs w:val="24"/>
          <w:lang w:val="en-SE" w:eastAsia="zh-CN"/>
          <w14:ligatures w14:val="standardContextual"/>
        </w:rPr>
        <w:tab/>
      </w:r>
      <w:r>
        <w:rPr>
          <w:noProof/>
        </w:rPr>
        <w:t>Enumeration: HeaderHandlingAction</w:t>
      </w:r>
      <w:r>
        <w:rPr>
          <w:noProof/>
        </w:rPr>
        <w:tab/>
      </w:r>
      <w:r>
        <w:rPr>
          <w:noProof/>
        </w:rPr>
        <w:fldChar w:fldCharType="begin"/>
      </w:r>
      <w:r>
        <w:rPr>
          <w:noProof/>
        </w:rPr>
        <w:instrText xml:space="preserve"> PAGEREF _Toc222992087 \h </w:instrText>
      </w:r>
      <w:r>
        <w:rPr>
          <w:noProof/>
        </w:rPr>
      </w:r>
      <w:r>
        <w:rPr>
          <w:noProof/>
        </w:rPr>
        <w:fldChar w:fldCharType="separate"/>
      </w:r>
      <w:r>
        <w:rPr>
          <w:noProof/>
        </w:rPr>
        <w:t>226</w:t>
      </w:r>
      <w:r>
        <w:rPr>
          <w:noProof/>
        </w:rPr>
        <w:fldChar w:fldCharType="end"/>
      </w:r>
    </w:p>
    <w:p w14:paraId="0205CC6A"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5.6.3.29</w:t>
      </w:r>
      <w:r>
        <w:rPr>
          <w:rFonts w:asciiTheme="minorHAnsi" w:eastAsiaTheme="minorEastAsia" w:hAnsiTheme="minorHAnsi" w:cstheme="minorBidi"/>
          <w:noProof/>
          <w:kern w:val="2"/>
          <w:sz w:val="24"/>
          <w:szCs w:val="24"/>
          <w:lang w:val="en-SE" w:eastAsia="zh-CN"/>
          <w14:ligatures w14:val="standardContextual"/>
        </w:rPr>
        <w:tab/>
      </w:r>
      <w:r>
        <w:rPr>
          <w:noProof/>
        </w:rPr>
        <w:t>Enumeration: HeaderHandlingCond</w:t>
      </w:r>
      <w:r>
        <w:rPr>
          <w:noProof/>
        </w:rPr>
        <w:tab/>
      </w:r>
      <w:r>
        <w:rPr>
          <w:noProof/>
        </w:rPr>
        <w:fldChar w:fldCharType="begin"/>
      </w:r>
      <w:r>
        <w:rPr>
          <w:noProof/>
        </w:rPr>
        <w:instrText xml:space="preserve"> PAGEREF _Toc222992088 \h </w:instrText>
      </w:r>
      <w:r>
        <w:rPr>
          <w:noProof/>
        </w:rPr>
      </w:r>
      <w:r>
        <w:rPr>
          <w:noProof/>
        </w:rPr>
        <w:fldChar w:fldCharType="separate"/>
      </w:r>
      <w:r>
        <w:rPr>
          <w:noProof/>
        </w:rPr>
        <w:t>226</w:t>
      </w:r>
      <w:r>
        <w:rPr>
          <w:noProof/>
        </w:rPr>
        <w:fldChar w:fldCharType="end"/>
      </w:r>
    </w:p>
    <w:p w14:paraId="337FAB77"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5.6.3.30</w:t>
      </w:r>
      <w:r>
        <w:rPr>
          <w:rFonts w:asciiTheme="minorHAnsi" w:eastAsiaTheme="minorEastAsia" w:hAnsiTheme="minorHAnsi" w:cstheme="minorBidi"/>
          <w:noProof/>
          <w:kern w:val="2"/>
          <w:sz w:val="24"/>
          <w:szCs w:val="24"/>
          <w:lang w:val="en-SE" w:eastAsia="zh-CN"/>
          <w14:ligatures w14:val="standardContextual"/>
        </w:rPr>
        <w:tab/>
      </w:r>
      <w:r>
        <w:rPr>
          <w:noProof/>
        </w:rPr>
        <w:t>Enumeration: OnPathN6Method</w:t>
      </w:r>
      <w:r>
        <w:rPr>
          <w:noProof/>
        </w:rPr>
        <w:tab/>
      </w:r>
      <w:r>
        <w:rPr>
          <w:noProof/>
        </w:rPr>
        <w:fldChar w:fldCharType="begin"/>
      </w:r>
      <w:r>
        <w:rPr>
          <w:noProof/>
        </w:rPr>
        <w:instrText xml:space="preserve"> PAGEREF _Toc222992089 \h </w:instrText>
      </w:r>
      <w:r>
        <w:rPr>
          <w:noProof/>
        </w:rPr>
      </w:r>
      <w:r>
        <w:rPr>
          <w:noProof/>
        </w:rPr>
        <w:fldChar w:fldCharType="separate"/>
      </w:r>
      <w:r>
        <w:rPr>
          <w:noProof/>
        </w:rPr>
        <w:t>226</w:t>
      </w:r>
      <w:r>
        <w:rPr>
          <w:noProof/>
        </w:rPr>
        <w:fldChar w:fldCharType="end"/>
      </w:r>
    </w:p>
    <w:p w14:paraId="43E1CD79"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5.6.3.31</w:t>
      </w:r>
      <w:r>
        <w:rPr>
          <w:rFonts w:asciiTheme="minorHAnsi" w:eastAsiaTheme="minorEastAsia" w:hAnsiTheme="minorHAnsi" w:cstheme="minorBidi"/>
          <w:noProof/>
          <w:kern w:val="2"/>
          <w:sz w:val="24"/>
          <w:szCs w:val="24"/>
          <w:lang w:val="en-SE" w:eastAsia="zh-CN"/>
          <w14:ligatures w14:val="standardContextual"/>
        </w:rPr>
        <w:tab/>
      </w:r>
      <w:r>
        <w:rPr>
          <w:noProof/>
        </w:rPr>
        <w:t>Enumeration: NotifCapType</w:t>
      </w:r>
      <w:r>
        <w:rPr>
          <w:noProof/>
        </w:rPr>
        <w:tab/>
      </w:r>
      <w:r>
        <w:rPr>
          <w:noProof/>
        </w:rPr>
        <w:fldChar w:fldCharType="begin"/>
      </w:r>
      <w:r>
        <w:rPr>
          <w:noProof/>
        </w:rPr>
        <w:instrText xml:space="preserve"> PAGEREF _Toc222992090 \h </w:instrText>
      </w:r>
      <w:r>
        <w:rPr>
          <w:noProof/>
        </w:rPr>
      </w:r>
      <w:r>
        <w:rPr>
          <w:noProof/>
        </w:rPr>
        <w:fldChar w:fldCharType="separate"/>
      </w:r>
      <w:r>
        <w:rPr>
          <w:noProof/>
        </w:rPr>
        <w:t>227</w:t>
      </w:r>
      <w:r>
        <w:rPr>
          <w:noProof/>
        </w:rPr>
        <w:fldChar w:fldCharType="end"/>
      </w:r>
    </w:p>
    <w:p w14:paraId="48947240"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sidRPr="001872E7">
        <w:rPr>
          <w:rFonts w:eastAsia="Times New Roman"/>
          <w:noProof/>
        </w:rPr>
        <w:t>5.6.3.32</w:t>
      </w:r>
      <w:r>
        <w:rPr>
          <w:rFonts w:asciiTheme="minorHAnsi" w:eastAsiaTheme="minorEastAsia" w:hAnsiTheme="minorHAnsi" w:cstheme="minorBidi"/>
          <w:noProof/>
          <w:kern w:val="2"/>
          <w:sz w:val="24"/>
          <w:szCs w:val="24"/>
          <w:lang w:val="en-SE" w:eastAsia="zh-CN"/>
          <w14:ligatures w14:val="standardContextual"/>
        </w:rPr>
        <w:tab/>
      </w:r>
      <w:r w:rsidRPr="001872E7">
        <w:rPr>
          <w:rFonts w:eastAsia="Times New Roman"/>
          <w:noProof/>
        </w:rPr>
        <w:t xml:space="preserve">Enumeration: </w:t>
      </w:r>
      <w:r w:rsidRPr="001872E7">
        <w:rPr>
          <w:noProof/>
          <w:lang w:val="en-US"/>
        </w:rPr>
        <w:t>PcSessionRecoveryStatus</w:t>
      </w:r>
      <w:r>
        <w:rPr>
          <w:noProof/>
        </w:rPr>
        <w:tab/>
      </w:r>
      <w:r>
        <w:rPr>
          <w:noProof/>
        </w:rPr>
        <w:fldChar w:fldCharType="begin"/>
      </w:r>
      <w:r>
        <w:rPr>
          <w:noProof/>
        </w:rPr>
        <w:instrText xml:space="preserve"> PAGEREF _Toc222992091 \h </w:instrText>
      </w:r>
      <w:r>
        <w:rPr>
          <w:noProof/>
        </w:rPr>
      </w:r>
      <w:r>
        <w:rPr>
          <w:noProof/>
        </w:rPr>
        <w:fldChar w:fldCharType="separate"/>
      </w:r>
      <w:r>
        <w:rPr>
          <w:noProof/>
        </w:rPr>
        <w:t>227</w:t>
      </w:r>
      <w:r>
        <w:rPr>
          <w:noProof/>
        </w:rPr>
        <w:fldChar w:fldCharType="end"/>
      </w:r>
    </w:p>
    <w:p w14:paraId="01EFCC2F"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5.7</w:t>
      </w:r>
      <w:r>
        <w:rPr>
          <w:rFonts w:asciiTheme="minorHAnsi" w:eastAsiaTheme="minorEastAsia" w:hAnsiTheme="minorHAnsi" w:cstheme="minorBidi"/>
          <w:noProof/>
          <w:kern w:val="2"/>
          <w:sz w:val="24"/>
          <w:szCs w:val="24"/>
          <w:lang w:val="en-SE" w:eastAsia="zh-CN"/>
          <w14:ligatures w14:val="standardContextual"/>
        </w:rPr>
        <w:tab/>
      </w:r>
      <w:r>
        <w:rPr>
          <w:noProof/>
        </w:rPr>
        <w:t>Error handling</w:t>
      </w:r>
      <w:r>
        <w:rPr>
          <w:noProof/>
        </w:rPr>
        <w:tab/>
      </w:r>
      <w:r>
        <w:rPr>
          <w:noProof/>
        </w:rPr>
        <w:fldChar w:fldCharType="begin"/>
      </w:r>
      <w:r>
        <w:rPr>
          <w:noProof/>
        </w:rPr>
        <w:instrText xml:space="preserve"> PAGEREF _Toc222992092 \h </w:instrText>
      </w:r>
      <w:r>
        <w:rPr>
          <w:noProof/>
        </w:rPr>
      </w:r>
      <w:r>
        <w:rPr>
          <w:noProof/>
        </w:rPr>
        <w:fldChar w:fldCharType="separate"/>
      </w:r>
      <w:r>
        <w:rPr>
          <w:noProof/>
        </w:rPr>
        <w:t>227</w:t>
      </w:r>
      <w:r>
        <w:rPr>
          <w:noProof/>
        </w:rPr>
        <w:fldChar w:fldCharType="end"/>
      </w:r>
    </w:p>
    <w:p w14:paraId="6778CCC3"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_Toc222992093 \h </w:instrText>
      </w:r>
      <w:r>
        <w:rPr>
          <w:noProof/>
        </w:rPr>
      </w:r>
      <w:r>
        <w:rPr>
          <w:noProof/>
        </w:rPr>
        <w:fldChar w:fldCharType="separate"/>
      </w:r>
      <w:r>
        <w:rPr>
          <w:noProof/>
        </w:rPr>
        <w:t>227</w:t>
      </w:r>
      <w:r>
        <w:rPr>
          <w:noProof/>
        </w:rPr>
        <w:fldChar w:fldCharType="end"/>
      </w:r>
    </w:p>
    <w:p w14:paraId="20543CB2"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5.7.2</w:t>
      </w:r>
      <w:r>
        <w:rPr>
          <w:rFonts w:asciiTheme="minorHAnsi" w:eastAsiaTheme="minorEastAsia" w:hAnsiTheme="minorHAnsi" w:cstheme="minorBidi"/>
          <w:noProof/>
          <w:kern w:val="2"/>
          <w:sz w:val="24"/>
          <w:szCs w:val="24"/>
          <w:lang w:val="en-SE" w:eastAsia="zh-CN"/>
          <w14:ligatures w14:val="standardContextual"/>
        </w:rPr>
        <w:tab/>
      </w:r>
      <w:r>
        <w:rPr>
          <w:noProof/>
        </w:rPr>
        <w:t>Protocol Errors</w:t>
      </w:r>
      <w:r>
        <w:rPr>
          <w:noProof/>
        </w:rPr>
        <w:tab/>
      </w:r>
      <w:r>
        <w:rPr>
          <w:noProof/>
        </w:rPr>
        <w:fldChar w:fldCharType="begin"/>
      </w:r>
      <w:r>
        <w:rPr>
          <w:noProof/>
        </w:rPr>
        <w:instrText xml:space="preserve"> PAGEREF _Toc222992094 \h </w:instrText>
      </w:r>
      <w:r>
        <w:rPr>
          <w:noProof/>
        </w:rPr>
      </w:r>
      <w:r>
        <w:rPr>
          <w:noProof/>
        </w:rPr>
        <w:fldChar w:fldCharType="separate"/>
      </w:r>
      <w:r>
        <w:rPr>
          <w:noProof/>
        </w:rPr>
        <w:t>227</w:t>
      </w:r>
      <w:r>
        <w:rPr>
          <w:noProof/>
        </w:rPr>
        <w:fldChar w:fldCharType="end"/>
      </w:r>
    </w:p>
    <w:p w14:paraId="5AA939B3"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5.7.3</w:t>
      </w:r>
      <w:r>
        <w:rPr>
          <w:rFonts w:asciiTheme="minorHAnsi" w:eastAsiaTheme="minorEastAsia" w:hAnsiTheme="minorHAnsi" w:cstheme="minorBidi"/>
          <w:noProof/>
          <w:kern w:val="2"/>
          <w:sz w:val="24"/>
          <w:szCs w:val="24"/>
          <w:lang w:val="en-SE" w:eastAsia="zh-CN"/>
          <w14:ligatures w14:val="standardContextual"/>
        </w:rPr>
        <w:tab/>
      </w:r>
      <w:r>
        <w:rPr>
          <w:noProof/>
        </w:rPr>
        <w:t>Application Errors</w:t>
      </w:r>
      <w:r>
        <w:rPr>
          <w:noProof/>
        </w:rPr>
        <w:tab/>
      </w:r>
      <w:r>
        <w:rPr>
          <w:noProof/>
        </w:rPr>
        <w:fldChar w:fldCharType="begin"/>
      </w:r>
      <w:r>
        <w:rPr>
          <w:noProof/>
        </w:rPr>
        <w:instrText xml:space="preserve"> PAGEREF _Toc222992095 \h </w:instrText>
      </w:r>
      <w:r>
        <w:rPr>
          <w:noProof/>
        </w:rPr>
      </w:r>
      <w:r>
        <w:rPr>
          <w:noProof/>
        </w:rPr>
        <w:fldChar w:fldCharType="separate"/>
      </w:r>
      <w:r>
        <w:rPr>
          <w:noProof/>
        </w:rPr>
        <w:t>227</w:t>
      </w:r>
      <w:r>
        <w:rPr>
          <w:noProof/>
        </w:rPr>
        <w:fldChar w:fldCharType="end"/>
      </w:r>
    </w:p>
    <w:p w14:paraId="29177B58"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5.8</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_Toc222992096 \h </w:instrText>
      </w:r>
      <w:r>
        <w:rPr>
          <w:noProof/>
        </w:rPr>
      </w:r>
      <w:r>
        <w:rPr>
          <w:noProof/>
        </w:rPr>
        <w:fldChar w:fldCharType="separate"/>
      </w:r>
      <w:r>
        <w:rPr>
          <w:noProof/>
        </w:rPr>
        <w:t>230</w:t>
      </w:r>
      <w:r>
        <w:rPr>
          <w:noProof/>
        </w:rPr>
        <w:fldChar w:fldCharType="end"/>
      </w:r>
    </w:p>
    <w:p w14:paraId="04E3A75A"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5.9</w:t>
      </w:r>
      <w:r>
        <w:rPr>
          <w:rFonts w:asciiTheme="minorHAnsi" w:eastAsiaTheme="minorEastAsia" w:hAnsiTheme="minorHAnsi" w:cstheme="minorBidi"/>
          <w:noProof/>
          <w:kern w:val="2"/>
          <w:sz w:val="24"/>
          <w:szCs w:val="24"/>
          <w:lang w:val="en-SE" w:eastAsia="zh-CN"/>
          <w14:ligatures w14:val="standardContextual"/>
        </w:rPr>
        <w:tab/>
      </w:r>
      <w:r>
        <w:rPr>
          <w:noProof/>
        </w:rPr>
        <w:t>Security</w:t>
      </w:r>
      <w:r>
        <w:rPr>
          <w:noProof/>
        </w:rPr>
        <w:tab/>
      </w:r>
      <w:r>
        <w:rPr>
          <w:noProof/>
        </w:rPr>
        <w:fldChar w:fldCharType="begin"/>
      </w:r>
      <w:r>
        <w:rPr>
          <w:noProof/>
        </w:rPr>
        <w:instrText xml:space="preserve"> PAGEREF _Toc222992097 \h </w:instrText>
      </w:r>
      <w:r>
        <w:rPr>
          <w:noProof/>
        </w:rPr>
      </w:r>
      <w:r>
        <w:rPr>
          <w:noProof/>
        </w:rPr>
        <w:fldChar w:fldCharType="separate"/>
      </w:r>
      <w:r>
        <w:rPr>
          <w:noProof/>
        </w:rPr>
        <w:t>236</w:t>
      </w:r>
      <w:r>
        <w:rPr>
          <w:noProof/>
        </w:rPr>
        <w:fldChar w:fldCharType="end"/>
      </w:r>
    </w:p>
    <w:p w14:paraId="2C97ED01" w14:textId="77777777" w:rsidR="006910F9" w:rsidRDefault="006910F9" w:rsidP="006910F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_Toc222992098 \h </w:instrText>
      </w:r>
      <w:r>
        <w:rPr>
          <w:noProof/>
        </w:rPr>
      </w:r>
      <w:r>
        <w:rPr>
          <w:noProof/>
        </w:rPr>
        <w:fldChar w:fldCharType="separate"/>
      </w:r>
      <w:r>
        <w:rPr>
          <w:noProof/>
        </w:rPr>
        <w:t>237</w:t>
      </w:r>
      <w:r>
        <w:rPr>
          <w:noProof/>
        </w:rPr>
        <w:fldChar w:fldCharType="end"/>
      </w:r>
    </w:p>
    <w:p w14:paraId="5B6C19E0"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A.1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_Toc222992099 \h </w:instrText>
      </w:r>
      <w:r>
        <w:rPr>
          <w:noProof/>
        </w:rPr>
      </w:r>
      <w:r>
        <w:rPr>
          <w:noProof/>
        </w:rPr>
        <w:fldChar w:fldCharType="separate"/>
      </w:r>
      <w:r>
        <w:rPr>
          <w:noProof/>
        </w:rPr>
        <w:t>237</w:t>
      </w:r>
      <w:r>
        <w:rPr>
          <w:noProof/>
        </w:rPr>
        <w:fldChar w:fldCharType="end"/>
      </w:r>
    </w:p>
    <w:p w14:paraId="5D299066"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A.2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API</w:t>
      </w:r>
      <w:r>
        <w:rPr>
          <w:noProof/>
        </w:rPr>
        <w:tab/>
      </w:r>
      <w:r>
        <w:rPr>
          <w:noProof/>
        </w:rPr>
        <w:fldChar w:fldCharType="begin"/>
      </w:r>
      <w:r>
        <w:rPr>
          <w:noProof/>
        </w:rPr>
        <w:instrText xml:space="preserve"> PAGEREF _Toc222992100 \h </w:instrText>
      </w:r>
      <w:r>
        <w:rPr>
          <w:noProof/>
        </w:rPr>
      </w:r>
      <w:r>
        <w:rPr>
          <w:noProof/>
        </w:rPr>
        <w:fldChar w:fldCharType="separate"/>
      </w:r>
      <w:r>
        <w:rPr>
          <w:noProof/>
        </w:rPr>
        <w:t>237</w:t>
      </w:r>
      <w:r>
        <w:rPr>
          <w:noProof/>
        </w:rPr>
        <w:fldChar w:fldCharType="end"/>
      </w:r>
    </w:p>
    <w:p w14:paraId="1E9573B8" w14:textId="77777777" w:rsidR="006910F9" w:rsidRDefault="006910F9" w:rsidP="006910F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 xml:space="preserve">Annex B (normative): </w:t>
      </w:r>
      <w:r>
        <w:rPr>
          <w:noProof/>
          <w:lang w:eastAsia="ja-JP"/>
        </w:rPr>
        <w:t>IMS Related P-CSCF Procedures over N5</w:t>
      </w:r>
      <w:r>
        <w:rPr>
          <w:noProof/>
        </w:rPr>
        <w:tab/>
      </w:r>
      <w:r>
        <w:rPr>
          <w:noProof/>
        </w:rPr>
        <w:fldChar w:fldCharType="begin"/>
      </w:r>
      <w:r>
        <w:rPr>
          <w:noProof/>
        </w:rPr>
        <w:instrText xml:space="preserve"> PAGEREF _Toc222992101 \h </w:instrText>
      </w:r>
      <w:r>
        <w:rPr>
          <w:noProof/>
        </w:rPr>
      </w:r>
      <w:r>
        <w:rPr>
          <w:noProof/>
        </w:rPr>
        <w:fldChar w:fldCharType="separate"/>
      </w:r>
      <w:r>
        <w:rPr>
          <w:noProof/>
        </w:rPr>
        <w:t>279</w:t>
      </w:r>
      <w:r>
        <w:rPr>
          <w:noProof/>
        </w:rPr>
        <w:fldChar w:fldCharType="end"/>
      </w:r>
    </w:p>
    <w:p w14:paraId="66852B70"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w:t>
      </w:r>
      <w:r>
        <w:rPr>
          <w:rFonts w:asciiTheme="minorHAnsi" w:eastAsiaTheme="minorEastAsia" w:hAnsiTheme="minorHAnsi" w:cstheme="minorBidi"/>
          <w:noProof/>
          <w:kern w:val="2"/>
          <w:sz w:val="24"/>
          <w:szCs w:val="24"/>
          <w:lang w:val="en-SE" w:eastAsia="zh-CN"/>
          <w14:ligatures w14:val="standardContextual"/>
        </w:rPr>
        <w:tab/>
      </w:r>
      <w:r>
        <w:rPr>
          <w:noProof/>
        </w:rPr>
        <w:t>Provision of Service Information at P-CSCF</w:t>
      </w:r>
      <w:r>
        <w:rPr>
          <w:noProof/>
        </w:rPr>
        <w:tab/>
      </w:r>
      <w:r>
        <w:rPr>
          <w:noProof/>
        </w:rPr>
        <w:fldChar w:fldCharType="begin"/>
      </w:r>
      <w:r>
        <w:rPr>
          <w:noProof/>
        </w:rPr>
        <w:instrText xml:space="preserve"> PAGEREF _Toc222992102 \h </w:instrText>
      </w:r>
      <w:r>
        <w:rPr>
          <w:noProof/>
        </w:rPr>
      </w:r>
      <w:r>
        <w:rPr>
          <w:noProof/>
        </w:rPr>
        <w:fldChar w:fldCharType="separate"/>
      </w:r>
      <w:r>
        <w:rPr>
          <w:noProof/>
        </w:rPr>
        <w:t>279</w:t>
      </w:r>
      <w:r>
        <w:rPr>
          <w:noProof/>
        </w:rPr>
        <w:fldChar w:fldCharType="end"/>
      </w:r>
    </w:p>
    <w:p w14:paraId="1DE06079"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B.2</w:t>
      </w:r>
      <w:r>
        <w:rPr>
          <w:rFonts w:asciiTheme="minorHAnsi" w:eastAsiaTheme="minorEastAsia" w:hAnsiTheme="minorHAnsi" w:cstheme="minorBidi"/>
          <w:noProof/>
          <w:kern w:val="2"/>
          <w:sz w:val="24"/>
          <w:szCs w:val="24"/>
          <w:lang w:val="en-SE" w:eastAsia="zh-CN"/>
          <w14:ligatures w14:val="standardContextual"/>
        </w:rPr>
        <w:tab/>
      </w:r>
      <w:r>
        <w:rPr>
          <w:noProof/>
        </w:rPr>
        <w:t>Enabling of IP Flows</w:t>
      </w:r>
      <w:r>
        <w:rPr>
          <w:noProof/>
        </w:rPr>
        <w:tab/>
      </w:r>
      <w:r>
        <w:rPr>
          <w:noProof/>
        </w:rPr>
        <w:fldChar w:fldCharType="begin"/>
      </w:r>
      <w:r>
        <w:rPr>
          <w:noProof/>
        </w:rPr>
        <w:instrText xml:space="preserve"> PAGEREF _Toc222992103 \h </w:instrText>
      </w:r>
      <w:r>
        <w:rPr>
          <w:noProof/>
        </w:rPr>
      </w:r>
      <w:r>
        <w:rPr>
          <w:noProof/>
        </w:rPr>
        <w:fldChar w:fldCharType="separate"/>
      </w:r>
      <w:r>
        <w:rPr>
          <w:noProof/>
        </w:rPr>
        <w:t>282</w:t>
      </w:r>
      <w:r>
        <w:rPr>
          <w:noProof/>
        </w:rPr>
        <w:fldChar w:fldCharType="end"/>
      </w:r>
    </w:p>
    <w:p w14:paraId="43E1D44E"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_Toc222992104 \h </w:instrText>
      </w:r>
      <w:r>
        <w:rPr>
          <w:noProof/>
        </w:rPr>
      </w:r>
      <w:r>
        <w:rPr>
          <w:noProof/>
        </w:rPr>
        <w:fldChar w:fldCharType="separate"/>
      </w:r>
      <w:r>
        <w:rPr>
          <w:noProof/>
        </w:rPr>
        <w:t>282</w:t>
      </w:r>
      <w:r>
        <w:rPr>
          <w:noProof/>
        </w:rPr>
        <w:fldChar w:fldCharType="end"/>
      </w:r>
    </w:p>
    <w:p w14:paraId="499A7FB7"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considering the P-Early-Media header field</w:t>
      </w:r>
      <w:r>
        <w:rPr>
          <w:noProof/>
        </w:rPr>
        <w:tab/>
      </w:r>
      <w:r>
        <w:rPr>
          <w:noProof/>
        </w:rPr>
        <w:fldChar w:fldCharType="begin"/>
      </w:r>
      <w:r>
        <w:rPr>
          <w:noProof/>
        </w:rPr>
        <w:instrText xml:space="preserve"> PAGEREF _Toc222992105 \h </w:instrText>
      </w:r>
      <w:r>
        <w:rPr>
          <w:noProof/>
        </w:rPr>
      </w:r>
      <w:r>
        <w:rPr>
          <w:noProof/>
        </w:rPr>
        <w:fldChar w:fldCharType="separate"/>
      </w:r>
      <w:r>
        <w:rPr>
          <w:noProof/>
        </w:rPr>
        <w:t>282</w:t>
      </w:r>
      <w:r>
        <w:rPr>
          <w:noProof/>
        </w:rPr>
        <w:fldChar w:fldCharType="end"/>
      </w:r>
    </w:p>
    <w:p w14:paraId="47225EFB"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val="en-SE" w:eastAsia="zh-CN"/>
          <w14:ligatures w14:val="standardContextual"/>
        </w:rPr>
        <w:tab/>
      </w:r>
      <w:r>
        <w:rPr>
          <w:noProof/>
        </w:rPr>
        <w:t>G</w:t>
      </w:r>
      <w:r>
        <w:rPr>
          <w:noProof/>
          <w:lang w:eastAsia="ja-JP"/>
        </w:rPr>
        <w:t>ate control procedures based on the configuration in the P-CSCF</w:t>
      </w:r>
      <w:r>
        <w:rPr>
          <w:noProof/>
        </w:rPr>
        <w:tab/>
      </w:r>
      <w:r>
        <w:rPr>
          <w:noProof/>
        </w:rPr>
        <w:fldChar w:fldCharType="begin"/>
      </w:r>
      <w:r>
        <w:rPr>
          <w:noProof/>
        </w:rPr>
        <w:instrText xml:space="preserve"> PAGEREF _Toc222992106 \h </w:instrText>
      </w:r>
      <w:r>
        <w:rPr>
          <w:noProof/>
        </w:rPr>
      </w:r>
      <w:r>
        <w:rPr>
          <w:noProof/>
        </w:rPr>
        <w:fldChar w:fldCharType="separate"/>
      </w:r>
      <w:r>
        <w:rPr>
          <w:noProof/>
        </w:rPr>
        <w:t>284</w:t>
      </w:r>
      <w:r>
        <w:rPr>
          <w:noProof/>
        </w:rPr>
        <w:fldChar w:fldCharType="end"/>
      </w:r>
    </w:p>
    <w:p w14:paraId="0CA29250"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B.3</w:t>
      </w:r>
      <w:r>
        <w:rPr>
          <w:rFonts w:asciiTheme="minorHAnsi" w:eastAsiaTheme="minorEastAsia" w:hAnsiTheme="minorHAnsi" w:cstheme="minorBidi"/>
          <w:noProof/>
          <w:kern w:val="2"/>
          <w:sz w:val="24"/>
          <w:szCs w:val="24"/>
          <w:lang w:val="en-SE" w:eastAsia="zh-CN"/>
          <w14:ligatures w14:val="standardContextual"/>
        </w:rPr>
        <w:tab/>
      </w:r>
      <w:r>
        <w:rPr>
          <w:noProof/>
        </w:rPr>
        <w:t>Support for SIP forking</w:t>
      </w:r>
      <w:r>
        <w:rPr>
          <w:noProof/>
        </w:rPr>
        <w:tab/>
      </w:r>
      <w:r>
        <w:rPr>
          <w:noProof/>
        </w:rPr>
        <w:fldChar w:fldCharType="begin"/>
      </w:r>
      <w:r>
        <w:rPr>
          <w:noProof/>
        </w:rPr>
        <w:instrText xml:space="preserve"> PAGEREF _Toc222992107 \h </w:instrText>
      </w:r>
      <w:r>
        <w:rPr>
          <w:noProof/>
        </w:rPr>
      </w:r>
      <w:r>
        <w:rPr>
          <w:noProof/>
        </w:rPr>
        <w:fldChar w:fldCharType="separate"/>
      </w:r>
      <w:r>
        <w:rPr>
          <w:noProof/>
        </w:rPr>
        <w:t>284</w:t>
      </w:r>
      <w:r>
        <w:rPr>
          <w:noProof/>
        </w:rPr>
        <w:fldChar w:fldCharType="end"/>
      </w:r>
    </w:p>
    <w:p w14:paraId="53D3B358"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B.3.0</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_Toc222992108 \h </w:instrText>
      </w:r>
      <w:r>
        <w:rPr>
          <w:noProof/>
        </w:rPr>
      </w:r>
      <w:r>
        <w:rPr>
          <w:noProof/>
        </w:rPr>
        <w:fldChar w:fldCharType="separate"/>
      </w:r>
      <w:r>
        <w:rPr>
          <w:noProof/>
        </w:rPr>
        <w:t>284</w:t>
      </w:r>
      <w:r>
        <w:rPr>
          <w:noProof/>
        </w:rPr>
        <w:fldChar w:fldCharType="end"/>
      </w:r>
    </w:p>
    <w:p w14:paraId="7B941E37"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PCC rule provisioning for early media for forked responses</w:t>
      </w:r>
      <w:r>
        <w:rPr>
          <w:noProof/>
        </w:rPr>
        <w:tab/>
      </w:r>
      <w:r>
        <w:rPr>
          <w:noProof/>
        </w:rPr>
        <w:fldChar w:fldCharType="begin"/>
      </w:r>
      <w:r>
        <w:rPr>
          <w:noProof/>
        </w:rPr>
        <w:instrText xml:space="preserve"> PAGEREF _Toc222992109 \h </w:instrText>
      </w:r>
      <w:r>
        <w:rPr>
          <w:noProof/>
        </w:rPr>
      </w:r>
      <w:r>
        <w:rPr>
          <w:noProof/>
        </w:rPr>
        <w:fldChar w:fldCharType="separate"/>
      </w:r>
      <w:r>
        <w:rPr>
          <w:noProof/>
        </w:rPr>
        <w:t>284</w:t>
      </w:r>
      <w:r>
        <w:rPr>
          <w:noProof/>
        </w:rPr>
        <w:fldChar w:fldCharType="end"/>
      </w:r>
    </w:p>
    <w:p w14:paraId="7C582FB8"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B.3.2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PCC rules at the final answer</w:t>
      </w:r>
      <w:r>
        <w:rPr>
          <w:noProof/>
        </w:rPr>
        <w:tab/>
      </w:r>
      <w:r>
        <w:rPr>
          <w:noProof/>
        </w:rPr>
        <w:fldChar w:fldCharType="begin"/>
      </w:r>
      <w:r>
        <w:rPr>
          <w:noProof/>
        </w:rPr>
        <w:instrText xml:space="preserve"> PAGEREF _Toc222992110 \h </w:instrText>
      </w:r>
      <w:r>
        <w:rPr>
          <w:noProof/>
        </w:rPr>
      </w:r>
      <w:r>
        <w:rPr>
          <w:noProof/>
        </w:rPr>
        <w:fldChar w:fldCharType="separate"/>
      </w:r>
      <w:r>
        <w:rPr>
          <w:noProof/>
        </w:rPr>
        <w:t>285</w:t>
      </w:r>
      <w:r>
        <w:rPr>
          <w:noProof/>
        </w:rPr>
        <w:fldChar w:fldCharType="end"/>
      </w:r>
    </w:p>
    <w:p w14:paraId="5E2B9CE7"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B.4</w:t>
      </w:r>
      <w:r>
        <w:rPr>
          <w:rFonts w:asciiTheme="minorHAnsi" w:eastAsiaTheme="minorEastAsia" w:hAnsiTheme="minorHAnsi" w:cstheme="minorBidi"/>
          <w:noProof/>
          <w:kern w:val="2"/>
          <w:sz w:val="24"/>
          <w:szCs w:val="24"/>
          <w:lang w:val="en-SE" w:eastAsia="zh-CN"/>
          <w14:ligatures w14:val="standardContextual"/>
        </w:rPr>
        <w:tab/>
      </w:r>
      <w:r>
        <w:rPr>
          <w:noProof/>
        </w:rPr>
        <w:t>Notification of AF Signalling Transmission Path Status</w:t>
      </w:r>
      <w:r>
        <w:rPr>
          <w:noProof/>
        </w:rPr>
        <w:tab/>
      </w:r>
      <w:r>
        <w:rPr>
          <w:noProof/>
        </w:rPr>
        <w:fldChar w:fldCharType="begin"/>
      </w:r>
      <w:r>
        <w:rPr>
          <w:noProof/>
        </w:rPr>
        <w:instrText xml:space="preserve"> PAGEREF _Toc222992111 \h </w:instrText>
      </w:r>
      <w:r>
        <w:rPr>
          <w:noProof/>
        </w:rPr>
      </w:r>
      <w:r>
        <w:rPr>
          <w:noProof/>
        </w:rPr>
        <w:fldChar w:fldCharType="separate"/>
      </w:r>
      <w:r>
        <w:rPr>
          <w:noProof/>
        </w:rPr>
        <w:t>285</w:t>
      </w:r>
      <w:r>
        <w:rPr>
          <w:noProof/>
        </w:rPr>
        <w:fldChar w:fldCharType="end"/>
      </w:r>
    </w:p>
    <w:p w14:paraId="4A2F3BE2"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B.5</w:t>
      </w:r>
      <w:r>
        <w:rPr>
          <w:rFonts w:asciiTheme="minorHAnsi" w:eastAsiaTheme="minorEastAsia" w:hAnsiTheme="minorHAnsi" w:cstheme="minorBidi"/>
          <w:noProof/>
          <w:kern w:val="2"/>
          <w:sz w:val="24"/>
          <w:szCs w:val="24"/>
          <w:lang w:val="en-SE" w:eastAsia="zh-CN"/>
          <w14:ligatures w14:val="standardContextual"/>
        </w:rPr>
        <w:tab/>
      </w:r>
      <w:r>
        <w:rPr>
          <w:noProof/>
        </w:rPr>
        <w:t>Indication of Emergency Registration and Session Establishment</w:t>
      </w:r>
      <w:r>
        <w:rPr>
          <w:noProof/>
        </w:rPr>
        <w:tab/>
      </w:r>
      <w:r>
        <w:rPr>
          <w:noProof/>
        </w:rPr>
        <w:fldChar w:fldCharType="begin"/>
      </w:r>
      <w:r>
        <w:rPr>
          <w:noProof/>
        </w:rPr>
        <w:instrText xml:space="preserve"> PAGEREF _Toc222992112 \h </w:instrText>
      </w:r>
      <w:r>
        <w:rPr>
          <w:noProof/>
        </w:rPr>
      </w:r>
      <w:r>
        <w:rPr>
          <w:noProof/>
        </w:rPr>
        <w:fldChar w:fldCharType="separate"/>
      </w:r>
      <w:r>
        <w:rPr>
          <w:noProof/>
        </w:rPr>
        <w:t>286</w:t>
      </w:r>
      <w:r>
        <w:rPr>
          <w:noProof/>
        </w:rPr>
        <w:fldChar w:fldCharType="end"/>
      </w:r>
    </w:p>
    <w:p w14:paraId="11193182"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w:t>
      </w:r>
      <w:r w:rsidRPr="001872E7">
        <w:rPr>
          <w:rFonts w:eastAsia="Batang"/>
          <w:noProof/>
          <w:lang w:eastAsia="ko-KR"/>
        </w:rPr>
        <w:t>6</w:t>
      </w:r>
      <w:r>
        <w:rPr>
          <w:rFonts w:asciiTheme="minorHAnsi" w:eastAsiaTheme="minorEastAsia" w:hAnsiTheme="minorHAnsi" w:cstheme="minorBidi"/>
          <w:noProof/>
          <w:kern w:val="2"/>
          <w:sz w:val="24"/>
          <w:szCs w:val="24"/>
          <w:lang w:val="en-SE" w:eastAsia="zh-CN"/>
          <w14:ligatures w14:val="standardContextual"/>
        </w:rPr>
        <w:tab/>
      </w:r>
      <w:r>
        <w:rPr>
          <w:noProof/>
        </w:rPr>
        <w:t>Support for Early Session disposition SDP</w:t>
      </w:r>
      <w:r>
        <w:rPr>
          <w:noProof/>
        </w:rPr>
        <w:tab/>
      </w:r>
      <w:r>
        <w:rPr>
          <w:noProof/>
        </w:rPr>
        <w:fldChar w:fldCharType="begin"/>
      </w:r>
      <w:r>
        <w:rPr>
          <w:noProof/>
        </w:rPr>
        <w:instrText xml:space="preserve"> PAGEREF _Toc222992113 \h </w:instrText>
      </w:r>
      <w:r>
        <w:rPr>
          <w:noProof/>
        </w:rPr>
      </w:r>
      <w:r>
        <w:rPr>
          <w:noProof/>
        </w:rPr>
        <w:fldChar w:fldCharType="separate"/>
      </w:r>
      <w:r>
        <w:rPr>
          <w:noProof/>
        </w:rPr>
        <w:t>286</w:t>
      </w:r>
      <w:r>
        <w:rPr>
          <w:noProof/>
        </w:rPr>
        <w:fldChar w:fldCharType="end"/>
      </w:r>
    </w:p>
    <w:p w14:paraId="0E8D0AFE"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B.6.1</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General</w:t>
      </w:r>
      <w:r>
        <w:rPr>
          <w:noProof/>
        </w:rPr>
        <w:tab/>
      </w:r>
      <w:r>
        <w:rPr>
          <w:noProof/>
        </w:rPr>
        <w:fldChar w:fldCharType="begin"/>
      </w:r>
      <w:r>
        <w:rPr>
          <w:noProof/>
        </w:rPr>
        <w:instrText xml:space="preserve"> PAGEREF _Toc222992114 \h </w:instrText>
      </w:r>
      <w:r>
        <w:rPr>
          <w:noProof/>
        </w:rPr>
      </w:r>
      <w:r>
        <w:rPr>
          <w:noProof/>
        </w:rPr>
        <w:fldChar w:fldCharType="separate"/>
      </w:r>
      <w:r>
        <w:rPr>
          <w:noProof/>
        </w:rPr>
        <w:t>286</w:t>
      </w:r>
      <w:r>
        <w:rPr>
          <w:noProof/>
        </w:rPr>
        <w:fldChar w:fldCharType="end"/>
      </w:r>
    </w:p>
    <w:p w14:paraId="53EB5FAE"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B.6.2</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Service Information Provisioning for Early Media</w:t>
      </w:r>
      <w:r>
        <w:rPr>
          <w:noProof/>
        </w:rPr>
        <w:tab/>
      </w:r>
      <w:r>
        <w:rPr>
          <w:noProof/>
        </w:rPr>
        <w:fldChar w:fldCharType="begin"/>
      </w:r>
      <w:r>
        <w:rPr>
          <w:noProof/>
        </w:rPr>
        <w:instrText xml:space="preserve"> PAGEREF _Toc222992115 \h </w:instrText>
      </w:r>
      <w:r>
        <w:rPr>
          <w:noProof/>
        </w:rPr>
      </w:r>
      <w:r>
        <w:rPr>
          <w:noProof/>
        </w:rPr>
        <w:fldChar w:fldCharType="separate"/>
      </w:r>
      <w:r>
        <w:rPr>
          <w:noProof/>
        </w:rPr>
        <w:t>287</w:t>
      </w:r>
      <w:r>
        <w:rPr>
          <w:noProof/>
        </w:rPr>
        <w:fldChar w:fldCharType="end"/>
      </w:r>
    </w:p>
    <w:p w14:paraId="07C272E7"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ja-JP"/>
        </w:rPr>
        <w:t>B.6.3</w:t>
      </w:r>
      <w:r>
        <w:rPr>
          <w:rFonts w:asciiTheme="minorHAnsi" w:eastAsiaTheme="minorEastAsia" w:hAnsiTheme="minorHAnsi" w:cstheme="minorBidi"/>
          <w:noProof/>
          <w:kern w:val="2"/>
          <w:sz w:val="24"/>
          <w:szCs w:val="24"/>
          <w:lang w:val="en-SE" w:eastAsia="zh-CN"/>
          <w14:ligatures w14:val="standardContextual"/>
        </w:rPr>
        <w:tab/>
      </w:r>
      <w:r>
        <w:rPr>
          <w:noProof/>
          <w:lang w:eastAsia="ja-JP"/>
        </w:rPr>
        <w:t>Updating the Provisioned Service Information when Dialogue is established</w:t>
      </w:r>
      <w:r>
        <w:rPr>
          <w:noProof/>
        </w:rPr>
        <w:tab/>
      </w:r>
      <w:r>
        <w:rPr>
          <w:noProof/>
        </w:rPr>
        <w:fldChar w:fldCharType="begin"/>
      </w:r>
      <w:r>
        <w:rPr>
          <w:noProof/>
        </w:rPr>
        <w:instrText xml:space="preserve"> PAGEREF _Toc222992116 \h </w:instrText>
      </w:r>
      <w:r>
        <w:rPr>
          <w:noProof/>
        </w:rPr>
      </w:r>
      <w:r>
        <w:rPr>
          <w:noProof/>
        </w:rPr>
        <w:fldChar w:fldCharType="separate"/>
      </w:r>
      <w:r>
        <w:rPr>
          <w:noProof/>
        </w:rPr>
        <w:t>288</w:t>
      </w:r>
      <w:r>
        <w:rPr>
          <w:noProof/>
        </w:rPr>
        <w:fldChar w:fldCharType="end"/>
      </w:r>
    </w:p>
    <w:p w14:paraId="49BEAF7B"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B.7</w:t>
      </w:r>
      <w:r>
        <w:rPr>
          <w:rFonts w:asciiTheme="minorHAnsi" w:eastAsiaTheme="minorEastAsia" w:hAnsiTheme="minorHAnsi" w:cstheme="minorBidi"/>
          <w:noProof/>
          <w:kern w:val="2"/>
          <w:sz w:val="24"/>
          <w:szCs w:val="24"/>
          <w:lang w:val="en-SE" w:eastAsia="zh-CN"/>
          <w14:ligatures w14:val="standardContextual"/>
        </w:rPr>
        <w:tab/>
      </w:r>
      <w:r>
        <w:rPr>
          <w:noProof/>
        </w:rPr>
        <w:t>Provision of Signalling Flow Information at P-CSCF</w:t>
      </w:r>
      <w:r>
        <w:rPr>
          <w:noProof/>
        </w:rPr>
        <w:tab/>
      </w:r>
      <w:r>
        <w:rPr>
          <w:noProof/>
        </w:rPr>
        <w:fldChar w:fldCharType="begin"/>
      </w:r>
      <w:r>
        <w:rPr>
          <w:noProof/>
        </w:rPr>
        <w:instrText xml:space="preserve"> PAGEREF _Toc222992117 \h </w:instrText>
      </w:r>
      <w:r>
        <w:rPr>
          <w:noProof/>
        </w:rPr>
      </w:r>
      <w:r>
        <w:rPr>
          <w:noProof/>
        </w:rPr>
        <w:fldChar w:fldCharType="separate"/>
      </w:r>
      <w:r>
        <w:rPr>
          <w:noProof/>
        </w:rPr>
        <w:t>288</w:t>
      </w:r>
      <w:r>
        <w:rPr>
          <w:noProof/>
        </w:rPr>
        <w:fldChar w:fldCharType="end"/>
      </w:r>
    </w:p>
    <w:p w14:paraId="335ED7ED"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B.8</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w:t>
      </w:r>
      <w:r>
        <w:rPr>
          <w:noProof/>
        </w:rPr>
        <w:tab/>
      </w:r>
      <w:r>
        <w:rPr>
          <w:noProof/>
        </w:rPr>
        <w:fldChar w:fldCharType="begin"/>
      </w:r>
      <w:r>
        <w:rPr>
          <w:noProof/>
        </w:rPr>
        <w:instrText xml:space="preserve"> PAGEREF _Toc222992118 \h </w:instrText>
      </w:r>
      <w:r>
        <w:rPr>
          <w:noProof/>
        </w:rPr>
      </w:r>
      <w:r>
        <w:rPr>
          <w:noProof/>
        </w:rPr>
        <w:fldChar w:fldCharType="separate"/>
      </w:r>
      <w:r>
        <w:rPr>
          <w:noProof/>
        </w:rPr>
        <w:t>288</w:t>
      </w:r>
      <w:r>
        <w:rPr>
          <w:noProof/>
        </w:rPr>
        <w:fldChar w:fldCharType="end"/>
      </w:r>
    </w:p>
    <w:p w14:paraId="588E7B8F"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B.8.1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_Toc222992119 \h </w:instrText>
      </w:r>
      <w:r>
        <w:rPr>
          <w:noProof/>
        </w:rPr>
      </w:r>
      <w:r>
        <w:rPr>
          <w:noProof/>
        </w:rPr>
        <w:fldChar w:fldCharType="separate"/>
      </w:r>
      <w:r>
        <w:rPr>
          <w:noProof/>
        </w:rPr>
        <w:t>288</w:t>
      </w:r>
      <w:r>
        <w:rPr>
          <w:noProof/>
        </w:rPr>
        <w:fldChar w:fldCharType="end"/>
      </w:r>
    </w:p>
    <w:p w14:paraId="6D26FC55"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B.8.2</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Request</w:t>
      </w:r>
      <w:r>
        <w:rPr>
          <w:noProof/>
        </w:rPr>
        <w:tab/>
      </w:r>
      <w:r>
        <w:rPr>
          <w:noProof/>
        </w:rPr>
        <w:fldChar w:fldCharType="begin"/>
      </w:r>
      <w:r>
        <w:rPr>
          <w:noProof/>
        </w:rPr>
        <w:instrText xml:space="preserve"> PAGEREF _Toc222992120 \h </w:instrText>
      </w:r>
      <w:r>
        <w:rPr>
          <w:noProof/>
        </w:rPr>
      </w:r>
      <w:r>
        <w:rPr>
          <w:noProof/>
        </w:rPr>
        <w:fldChar w:fldCharType="separate"/>
      </w:r>
      <w:r>
        <w:rPr>
          <w:noProof/>
        </w:rPr>
        <w:t>289</w:t>
      </w:r>
      <w:r>
        <w:rPr>
          <w:noProof/>
        </w:rPr>
        <w:fldChar w:fldCharType="end"/>
      </w:r>
    </w:p>
    <w:p w14:paraId="0BAB2B7D"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B.8</w:t>
      </w:r>
      <w:r w:rsidRPr="001872E7">
        <w:rPr>
          <w:rFonts w:eastAsia="Batang"/>
          <w:noProof/>
          <w:lang w:eastAsia="ko-KR"/>
        </w:rPr>
        <w:t>.</w:t>
      </w: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originating P-CSCF for inclusion in SIP response confirmation</w:t>
      </w:r>
      <w:r>
        <w:rPr>
          <w:noProof/>
        </w:rPr>
        <w:tab/>
      </w:r>
      <w:r>
        <w:rPr>
          <w:noProof/>
        </w:rPr>
        <w:fldChar w:fldCharType="begin"/>
      </w:r>
      <w:r>
        <w:rPr>
          <w:noProof/>
        </w:rPr>
        <w:instrText xml:space="preserve"> PAGEREF _Toc222992121 \h </w:instrText>
      </w:r>
      <w:r>
        <w:rPr>
          <w:noProof/>
        </w:rPr>
      </w:r>
      <w:r>
        <w:rPr>
          <w:noProof/>
        </w:rPr>
        <w:fldChar w:fldCharType="separate"/>
      </w:r>
      <w:r>
        <w:rPr>
          <w:noProof/>
        </w:rPr>
        <w:t>290</w:t>
      </w:r>
      <w:r>
        <w:rPr>
          <w:noProof/>
        </w:rPr>
        <w:fldChar w:fldCharType="end"/>
      </w:r>
    </w:p>
    <w:p w14:paraId="40B00F62"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B.8.4</w:t>
      </w:r>
      <w:r>
        <w:rPr>
          <w:rFonts w:asciiTheme="minorHAnsi" w:eastAsiaTheme="minorEastAsia" w:hAnsiTheme="minorHAnsi" w:cstheme="minorBidi"/>
          <w:noProof/>
          <w:kern w:val="2"/>
          <w:sz w:val="24"/>
          <w:szCs w:val="24"/>
          <w:lang w:val="en-SE" w:eastAsia="zh-CN"/>
          <w14:ligatures w14:val="standardContextual"/>
        </w:rPr>
        <w:tab/>
      </w:r>
      <w:r>
        <w:rPr>
          <w:noProof/>
        </w:rPr>
        <w:t>Retrieval of network provided location information at terminating P-CSCF</w:t>
      </w:r>
      <w:r>
        <w:rPr>
          <w:noProof/>
        </w:rPr>
        <w:tab/>
      </w:r>
      <w:r>
        <w:rPr>
          <w:noProof/>
        </w:rPr>
        <w:fldChar w:fldCharType="begin"/>
      </w:r>
      <w:r>
        <w:rPr>
          <w:noProof/>
        </w:rPr>
        <w:instrText xml:space="preserve"> PAGEREF _Toc222992122 \h </w:instrText>
      </w:r>
      <w:r>
        <w:rPr>
          <w:noProof/>
        </w:rPr>
      </w:r>
      <w:r>
        <w:rPr>
          <w:noProof/>
        </w:rPr>
        <w:fldChar w:fldCharType="separate"/>
      </w:r>
      <w:r>
        <w:rPr>
          <w:noProof/>
        </w:rPr>
        <w:t>290</w:t>
      </w:r>
      <w:r>
        <w:rPr>
          <w:noProof/>
        </w:rPr>
        <w:fldChar w:fldCharType="end"/>
      </w:r>
    </w:p>
    <w:p w14:paraId="3D4B0C8D"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1872E7">
        <w:rPr>
          <w:rFonts w:eastAsia="Batang"/>
          <w:noProof/>
          <w:lang w:eastAsia="ko-KR"/>
        </w:rPr>
        <w:t>8</w:t>
      </w: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SIP session release</w:t>
      </w:r>
      <w:r>
        <w:rPr>
          <w:noProof/>
        </w:rPr>
        <w:tab/>
      </w:r>
      <w:r>
        <w:rPr>
          <w:noProof/>
        </w:rPr>
        <w:fldChar w:fldCharType="begin"/>
      </w:r>
      <w:r>
        <w:rPr>
          <w:noProof/>
        </w:rPr>
        <w:instrText xml:space="preserve"> PAGEREF _Toc222992123 \h </w:instrText>
      </w:r>
      <w:r>
        <w:rPr>
          <w:noProof/>
        </w:rPr>
      </w:r>
      <w:r>
        <w:rPr>
          <w:noProof/>
        </w:rPr>
        <w:fldChar w:fldCharType="separate"/>
      </w:r>
      <w:r>
        <w:rPr>
          <w:noProof/>
        </w:rPr>
        <w:t>292</w:t>
      </w:r>
      <w:r>
        <w:rPr>
          <w:noProof/>
        </w:rPr>
        <w:fldChar w:fldCharType="end"/>
      </w:r>
    </w:p>
    <w:p w14:paraId="032D50EC"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w:t>
      </w:r>
      <w:r w:rsidRPr="001872E7">
        <w:rPr>
          <w:rFonts w:eastAsia="Batang"/>
          <w:noProof/>
          <w:lang w:eastAsia="ko-KR"/>
        </w:rPr>
        <w:t>8</w:t>
      </w: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Provisioning of network provided location information at mid call</w:t>
      </w:r>
      <w:r>
        <w:rPr>
          <w:noProof/>
        </w:rPr>
        <w:tab/>
      </w:r>
      <w:r>
        <w:rPr>
          <w:noProof/>
        </w:rPr>
        <w:fldChar w:fldCharType="begin"/>
      </w:r>
      <w:r>
        <w:rPr>
          <w:noProof/>
        </w:rPr>
        <w:instrText xml:space="preserve"> PAGEREF _Toc222992124 \h </w:instrText>
      </w:r>
      <w:r>
        <w:rPr>
          <w:noProof/>
        </w:rPr>
      </w:r>
      <w:r>
        <w:rPr>
          <w:noProof/>
        </w:rPr>
        <w:fldChar w:fldCharType="separate"/>
      </w:r>
      <w:r>
        <w:rPr>
          <w:noProof/>
        </w:rPr>
        <w:t>292</w:t>
      </w:r>
      <w:r>
        <w:rPr>
          <w:noProof/>
        </w:rPr>
        <w:fldChar w:fldCharType="end"/>
      </w:r>
    </w:p>
    <w:p w14:paraId="7C861D16"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B.9</w:t>
      </w:r>
      <w:r>
        <w:rPr>
          <w:rFonts w:asciiTheme="minorHAnsi" w:eastAsiaTheme="minorEastAsia" w:hAnsiTheme="minorHAnsi" w:cstheme="minorBidi"/>
          <w:noProof/>
          <w:kern w:val="2"/>
          <w:sz w:val="24"/>
          <w:szCs w:val="24"/>
          <w:lang w:val="en-SE" w:eastAsia="zh-CN"/>
          <w14:ligatures w14:val="standardContextual"/>
        </w:rPr>
        <w:tab/>
      </w:r>
      <w:r>
        <w:rPr>
          <w:noProof/>
        </w:rPr>
        <w:t>Resource Sharing</w:t>
      </w:r>
      <w:r>
        <w:rPr>
          <w:noProof/>
        </w:rPr>
        <w:tab/>
      </w:r>
      <w:r>
        <w:rPr>
          <w:noProof/>
        </w:rPr>
        <w:fldChar w:fldCharType="begin"/>
      </w:r>
      <w:r>
        <w:rPr>
          <w:noProof/>
        </w:rPr>
        <w:instrText xml:space="preserve"> PAGEREF _Toc222992125 \h </w:instrText>
      </w:r>
      <w:r>
        <w:rPr>
          <w:noProof/>
        </w:rPr>
      </w:r>
      <w:r>
        <w:rPr>
          <w:noProof/>
        </w:rPr>
        <w:fldChar w:fldCharType="separate"/>
      </w:r>
      <w:r>
        <w:rPr>
          <w:noProof/>
        </w:rPr>
        <w:t>293</w:t>
      </w:r>
      <w:r>
        <w:rPr>
          <w:noProof/>
        </w:rPr>
        <w:fldChar w:fldCharType="end"/>
      </w:r>
    </w:p>
    <w:p w14:paraId="4016CD68"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lang w:eastAsia="es-ES"/>
        </w:rPr>
        <w:t>B.10</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Handling of MCPTT priority call</w:t>
      </w:r>
      <w:r>
        <w:rPr>
          <w:noProof/>
        </w:rPr>
        <w:tab/>
      </w:r>
      <w:r>
        <w:rPr>
          <w:noProof/>
        </w:rPr>
        <w:fldChar w:fldCharType="begin"/>
      </w:r>
      <w:r>
        <w:rPr>
          <w:noProof/>
        </w:rPr>
        <w:instrText xml:space="preserve"> PAGEREF _Toc222992126 \h </w:instrText>
      </w:r>
      <w:r>
        <w:rPr>
          <w:noProof/>
        </w:rPr>
      </w:r>
      <w:r>
        <w:rPr>
          <w:noProof/>
        </w:rPr>
        <w:fldChar w:fldCharType="separate"/>
      </w:r>
      <w:r>
        <w:rPr>
          <w:noProof/>
        </w:rPr>
        <w:t>293</w:t>
      </w:r>
      <w:r>
        <w:rPr>
          <w:noProof/>
        </w:rPr>
        <w:fldChar w:fldCharType="end"/>
      </w:r>
    </w:p>
    <w:p w14:paraId="45D2D54A"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B.10.1</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General</w:t>
      </w:r>
      <w:r>
        <w:rPr>
          <w:noProof/>
        </w:rPr>
        <w:tab/>
      </w:r>
      <w:r>
        <w:rPr>
          <w:noProof/>
        </w:rPr>
        <w:fldChar w:fldCharType="begin"/>
      </w:r>
      <w:r>
        <w:rPr>
          <w:noProof/>
        </w:rPr>
        <w:instrText xml:space="preserve"> PAGEREF _Toc222992127 \h </w:instrText>
      </w:r>
      <w:r>
        <w:rPr>
          <w:noProof/>
        </w:rPr>
      </w:r>
      <w:r>
        <w:rPr>
          <w:noProof/>
        </w:rPr>
        <w:fldChar w:fldCharType="separate"/>
      </w:r>
      <w:r>
        <w:rPr>
          <w:noProof/>
        </w:rPr>
        <w:t>293</w:t>
      </w:r>
      <w:r>
        <w:rPr>
          <w:noProof/>
        </w:rPr>
        <w:fldChar w:fldCharType="end"/>
      </w:r>
    </w:p>
    <w:p w14:paraId="444D4ECD"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es-ES"/>
        </w:rPr>
        <w:t>B.10.2</w:t>
      </w:r>
      <w:r>
        <w:rPr>
          <w:rFonts w:asciiTheme="minorHAnsi" w:eastAsiaTheme="minorEastAsia" w:hAnsiTheme="minorHAnsi" w:cstheme="minorBidi"/>
          <w:noProof/>
          <w:kern w:val="2"/>
          <w:sz w:val="24"/>
          <w:szCs w:val="24"/>
          <w:lang w:val="en-SE" w:eastAsia="zh-CN"/>
          <w14:ligatures w14:val="standardContextual"/>
        </w:rPr>
        <w:tab/>
      </w:r>
      <w:r>
        <w:rPr>
          <w:noProof/>
          <w:lang w:eastAsia="es-ES"/>
        </w:rPr>
        <w:t>Determination of MCPTT priority parameter values</w:t>
      </w:r>
      <w:r>
        <w:rPr>
          <w:noProof/>
        </w:rPr>
        <w:tab/>
      </w:r>
      <w:r>
        <w:rPr>
          <w:noProof/>
        </w:rPr>
        <w:fldChar w:fldCharType="begin"/>
      </w:r>
      <w:r>
        <w:rPr>
          <w:noProof/>
        </w:rPr>
        <w:instrText xml:space="preserve"> PAGEREF _Toc222992128 \h </w:instrText>
      </w:r>
      <w:r>
        <w:rPr>
          <w:noProof/>
        </w:rPr>
      </w:r>
      <w:r>
        <w:rPr>
          <w:noProof/>
        </w:rPr>
        <w:fldChar w:fldCharType="separate"/>
      </w:r>
      <w:r>
        <w:rPr>
          <w:noProof/>
        </w:rPr>
        <w:t>294</w:t>
      </w:r>
      <w:r>
        <w:rPr>
          <w:noProof/>
        </w:rPr>
        <w:fldChar w:fldCharType="end"/>
      </w:r>
    </w:p>
    <w:p w14:paraId="64D4DCEC"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B.11</w:t>
      </w:r>
      <w:r>
        <w:rPr>
          <w:rFonts w:asciiTheme="minorHAnsi" w:eastAsiaTheme="minorEastAsia" w:hAnsiTheme="minorHAnsi" w:cstheme="minorBidi"/>
          <w:noProof/>
          <w:kern w:val="2"/>
          <w:sz w:val="24"/>
          <w:szCs w:val="24"/>
          <w:lang w:val="en-SE" w:eastAsia="zh-CN"/>
          <w14:ligatures w14:val="standardContextual"/>
        </w:rPr>
        <w:tab/>
      </w:r>
      <w:r>
        <w:rPr>
          <w:noProof/>
        </w:rPr>
        <w:t>Handling of MCVideo priority call</w:t>
      </w:r>
      <w:r>
        <w:rPr>
          <w:noProof/>
        </w:rPr>
        <w:tab/>
      </w:r>
      <w:r>
        <w:rPr>
          <w:noProof/>
        </w:rPr>
        <w:fldChar w:fldCharType="begin"/>
      </w:r>
      <w:r>
        <w:rPr>
          <w:noProof/>
        </w:rPr>
        <w:instrText xml:space="preserve"> PAGEREF _Toc222992129 \h </w:instrText>
      </w:r>
      <w:r>
        <w:rPr>
          <w:noProof/>
        </w:rPr>
      </w:r>
      <w:r>
        <w:rPr>
          <w:noProof/>
        </w:rPr>
        <w:fldChar w:fldCharType="separate"/>
      </w:r>
      <w:r>
        <w:rPr>
          <w:noProof/>
        </w:rPr>
        <w:t>294</w:t>
      </w:r>
      <w:r>
        <w:rPr>
          <w:noProof/>
        </w:rPr>
        <w:fldChar w:fldCharType="end"/>
      </w:r>
    </w:p>
    <w:p w14:paraId="552C2A64"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B.11.1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_Toc222992130 \h </w:instrText>
      </w:r>
      <w:r>
        <w:rPr>
          <w:noProof/>
        </w:rPr>
      </w:r>
      <w:r>
        <w:rPr>
          <w:noProof/>
        </w:rPr>
        <w:fldChar w:fldCharType="separate"/>
      </w:r>
      <w:r>
        <w:rPr>
          <w:noProof/>
        </w:rPr>
        <w:t>294</w:t>
      </w:r>
      <w:r>
        <w:rPr>
          <w:noProof/>
        </w:rPr>
        <w:fldChar w:fldCharType="end"/>
      </w:r>
    </w:p>
    <w:p w14:paraId="1A63244F"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B.11.2</w:t>
      </w:r>
      <w:r>
        <w:rPr>
          <w:rFonts w:asciiTheme="minorHAnsi" w:eastAsiaTheme="minorEastAsia" w:hAnsiTheme="minorHAnsi" w:cstheme="minorBidi"/>
          <w:noProof/>
          <w:kern w:val="2"/>
          <w:sz w:val="24"/>
          <w:szCs w:val="24"/>
          <w:lang w:val="en-SE" w:eastAsia="zh-CN"/>
          <w14:ligatures w14:val="standardContextual"/>
        </w:rPr>
        <w:tab/>
      </w:r>
      <w:r>
        <w:rPr>
          <w:noProof/>
        </w:rPr>
        <w:t>Determination of MCVideo priority parameter values</w:t>
      </w:r>
      <w:r>
        <w:rPr>
          <w:noProof/>
        </w:rPr>
        <w:tab/>
      </w:r>
      <w:r>
        <w:rPr>
          <w:noProof/>
        </w:rPr>
        <w:fldChar w:fldCharType="begin"/>
      </w:r>
      <w:r>
        <w:rPr>
          <w:noProof/>
        </w:rPr>
        <w:instrText xml:space="preserve"> PAGEREF _Toc222992131 \h </w:instrText>
      </w:r>
      <w:r>
        <w:rPr>
          <w:noProof/>
        </w:rPr>
      </w:r>
      <w:r>
        <w:rPr>
          <w:noProof/>
        </w:rPr>
        <w:fldChar w:fldCharType="separate"/>
      </w:r>
      <w:r>
        <w:rPr>
          <w:noProof/>
        </w:rPr>
        <w:t>294</w:t>
      </w:r>
      <w:r>
        <w:rPr>
          <w:noProof/>
        </w:rPr>
        <w:fldChar w:fldCharType="end"/>
      </w:r>
    </w:p>
    <w:p w14:paraId="6874A657"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B.12</w:t>
      </w:r>
      <w:r>
        <w:rPr>
          <w:rFonts w:asciiTheme="minorHAnsi" w:eastAsiaTheme="minorEastAsia" w:hAnsiTheme="minorHAnsi" w:cstheme="minorBidi"/>
          <w:noProof/>
          <w:kern w:val="2"/>
          <w:sz w:val="24"/>
          <w:szCs w:val="24"/>
          <w:lang w:val="en-SE" w:eastAsia="zh-CN"/>
          <w14:ligatures w14:val="standardContextual"/>
        </w:rPr>
        <w:tab/>
      </w:r>
      <w:r>
        <w:rPr>
          <w:noProof/>
        </w:rPr>
        <w:t>Notification Access Type Change</w:t>
      </w:r>
      <w:r>
        <w:rPr>
          <w:noProof/>
        </w:rPr>
        <w:tab/>
      </w:r>
      <w:r>
        <w:rPr>
          <w:noProof/>
        </w:rPr>
        <w:fldChar w:fldCharType="begin"/>
      </w:r>
      <w:r>
        <w:rPr>
          <w:noProof/>
        </w:rPr>
        <w:instrText xml:space="preserve"> PAGEREF _Toc222992132 \h </w:instrText>
      </w:r>
      <w:r>
        <w:rPr>
          <w:noProof/>
        </w:rPr>
      </w:r>
      <w:r>
        <w:rPr>
          <w:noProof/>
        </w:rPr>
        <w:fldChar w:fldCharType="separate"/>
      </w:r>
      <w:r>
        <w:rPr>
          <w:noProof/>
        </w:rPr>
        <w:t>295</w:t>
      </w:r>
      <w:r>
        <w:rPr>
          <w:noProof/>
        </w:rPr>
        <w:fldChar w:fldCharType="end"/>
      </w:r>
    </w:p>
    <w:p w14:paraId="5E1E47EC"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B.13</w:t>
      </w:r>
      <w:r>
        <w:rPr>
          <w:rFonts w:asciiTheme="minorHAnsi" w:eastAsiaTheme="minorEastAsia" w:hAnsiTheme="minorHAnsi" w:cstheme="minorBidi"/>
          <w:noProof/>
          <w:kern w:val="2"/>
          <w:sz w:val="24"/>
          <w:szCs w:val="24"/>
          <w:lang w:val="en-SE" w:eastAsia="zh-CN"/>
          <w14:ligatures w14:val="standardContextual"/>
        </w:rPr>
        <w:tab/>
      </w:r>
      <w:r>
        <w:rPr>
          <w:noProof/>
        </w:rPr>
        <w:t>Notification of PLMN Change</w:t>
      </w:r>
      <w:r>
        <w:rPr>
          <w:noProof/>
        </w:rPr>
        <w:tab/>
      </w:r>
      <w:r>
        <w:rPr>
          <w:noProof/>
        </w:rPr>
        <w:fldChar w:fldCharType="begin"/>
      </w:r>
      <w:r>
        <w:rPr>
          <w:noProof/>
        </w:rPr>
        <w:instrText xml:space="preserve"> PAGEREF _Toc222992133 \h </w:instrText>
      </w:r>
      <w:r>
        <w:rPr>
          <w:noProof/>
        </w:rPr>
      </w:r>
      <w:r>
        <w:rPr>
          <w:noProof/>
        </w:rPr>
        <w:fldChar w:fldCharType="separate"/>
      </w:r>
      <w:r>
        <w:rPr>
          <w:noProof/>
        </w:rPr>
        <w:t>295</w:t>
      </w:r>
      <w:r>
        <w:rPr>
          <w:noProof/>
        </w:rPr>
        <w:fldChar w:fldCharType="end"/>
      </w:r>
    </w:p>
    <w:p w14:paraId="4ABA0D4A"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sidRPr="001872E7">
        <w:rPr>
          <w:rFonts w:eastAsia="MS Mincho"/>
          <w:noProof/>
        </w:rPr>
        <w:t>B.14</w:t>
      </w:r>
      <w:r>
        <w:rPr>
          <w:rFonts w:asciiTheme="minorHAnsi" w:eastAsiaTheme="minorEastAsia" w:hAnsiTheme="minorHAnsi" w:cstheme="minorBidi"/>
          <w:noProof/>
          <w:kern w:val="2"/>
          <w:sz w:val="24"/>
          <w:szCs w:val="24"/>
          <w:lang w:val="en-SE" w:eastAsia="zh-CN"/>
          <w14:ligatures w14:val="standardContextual"/>
        </w:rPr>
        <w:tab/>
      </w:r>
      <w:r w:rsidRPr="001872E7">
        <w:rPr>
          <w:rFonts w:eastAsia="MS Mincho"/>
          <w:noProof/>
        </w:rPr>
        <w:t>Coverage and Handoff Enhancements using Multimedia error robustness feature (CHEM)</w:t>
      </w:r>
      <w:r>
        <w:rPr>
          <w:noProof/>
        </w:rPr>
        <w:tab/>
      </w:r>
      <w:r>
        <w:rPr>
          <w:noProof/>
        </w:rPr>
        <w:fldChar w:fldCharType="begin"/>
      </w:r>
      <w:r>
        <w:rPr>
          <w:noProof/>
        </w:rPr>
        <w:instrText xml:space="preserve"> PAGEREF _Toc222992134 \h </w:instrText>
      </w:r>
      <w:r>
        <w:rPr>
          <w:noProof/>
        </w:rPr>
      </w:r>
      <w:r>
        <w:rPr>
          <w:noProof/>
        </w:rPr>
        <w:fldChar w:fldCharType="separate"/>
      </w:r>
      <w:r>
        <w:rPr>
          <w:noProof/>
        </w:rPr>
        <w:t>295</w:t>
      </w:r>
      <w:r>
        <w:rPr>
          <w:noProof/>
        </w:rPr>
        <w:fldChar w:fldCharType="end"/>
      </w:r>
    </w:p>
    <w:p w14:paraId="5E9CA094"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sidRPr="001872E7">
        <w:rPr>
          <w:rFonts w:eastAsia="MS Mincho"/>
          <w:noProof/>
        </w:rPr>
        <w:t>B.15</w:t>
      </w:r>
      <w:r>
        <w:rPr>
          <w:rFonts w:asciiTheme="minorHAnsi" w:eastAsiaTheme="minorEastAsia" w:hAnsiTheme="minorHAnsi" w:cstheme="minorBidi"/>
          <w:noProof/>
          <w:kern w:val="2"/>
          <w:sz w:val="24"/>
          <w:szCs w:val="24"/>
          <w:lang w:val="en-SE" w:eastAsia="zh-CN"/>
          <w14:ligatures w14:val="standardContextual"/>
        </w:rPr>
        <w:tab/>
      </w:r>
      <w:r w:rsidRPr="001872E7">
        <w:rPr>
          <w:rFonts w:eastAsia="MS Mincho"/>
          <w:noProof/>
        </w:rPr>
        <w:t>Handling of a FLUS session</w:t>
      </w:r>
      <w:r>
        <w:rPr>
          <w:noProof/>
        </w:rPr>
        <w:tab/>
      </w:r>
      <w:r>
        <w:rPr>
          <w:noProof/>
        </w:rPr>
        <w:fldChar w:fldCharType="begin"/>
      </w:r>
      <w:r>
        <w:rPr>
          <w:noProof/>
        </w:rPr>
        <w:instrText xml:space="preserve"> PAGEREF _Toc222992135 \h </w:instrText>
      </w:r>
      <w:r>
        <w:rPr>
          <w:noProof/>
        </w:rPr>
      </w:r>
      <w:r>
        <w:rPr>
          <w:noProof/>
        </w:rPr>
        <w:fldChar w:fldCharType="separate"/>
      </w:r>
      <w:r>
        <w:rPr>
          <w:noProof/>
        </w:rPr>
        <w:t>297</w:t>
      </w:r>
      <w:r>
        <w:rPr>
          <w:noProof/>
        </w:rPr>
        <w:fldChar w:fldCharType="end"/>
      </w:r>
    </w:p>
    <w:p w14:paraId="39C93FA8"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sidRPr="001872E7">
        <w:rPr>
          <w:rFonts w:eastAsia="MS Mincho"/>
          <w:noProof/>
        </w:rPr>
        <w:t>B.16</w:t>
      </w:r>
      <w:r>
        <w:rPr>
          <w:rFonts w:asciiTheme="minorHAnsi" w:eastAsiaTheme="minorEastAsia" w:hAnsiTheme="minorHAnsi" w:cstheme="minorBidi"/>
          <w:noProof/>
          <w:kern w:val="2"/>
          <w:sz w:val="24"/>
          <w:szCs w:val="24"/>
          <w:lang w:val="en-SE" w:eastAsia="zh-CN"/>
          <w14:ligatures w14:val="standardContextual"/>
        </w:rPr>
        <w:tab/>
      </w:r>
      <w:r w:rsidRPr="001872E7">
        <w:rPr>
          <w:rFonts w:eastAsia="MS Mincho"/>
          <w:noProof/>
        </w:rPr>
        <w:t>QoS hint support for data channel media</w:t>
      </w:r>
      <w:r>
        <w:rPr>
          <w:noProof/>
        </w:rPr>
        <w:tab/>
      </w:r>
      <w:r>
        <w:rPr>
          <w:noProof/>
        </w:rPr>
        <w:fldChar w:fldCharType="begin"/>
      </w:r>
      <w:r>
        <w:rPr>
          <w:noProof/>
        </w:rPr>
        <w:instrText xml:space="preserve"> PAGEREF _Toc222992136 \h </w:instrText>
      </w:r>
      <w:r>
        <w:rPr>
          <w:noProof/>
        </w:rPr>
      </w:r>
      <w:r>
        <w:rPr>
          <w:noProof/>
        </w:rPr>
        <w:fldChar w:fldCharType="separate"/>
      </w:r>
      <w:r>
        <w:rPr>
          <w:noProof/>
        </w:rPr>
        <w:t>297</w:t>
      </w:r>
      <w:r>
        <w:rPr>
          <w:noProof/>
        </w:rPr>
        <w:fldChar w:fldCharType="end"/>
      </w:r>
    </w:p>
    <w:p w14:paraId="789BED77"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B.17</w:t>
      </w:r>
      <w:r>
        <w:rPr>
          <w:rFonts w:asciiTheme="minorHAnsi" w:eastAsiaTheme="minorEastAsia" w:hAnsiTheme="minorHAnsi" w:cstheme="minorBidi"/>
          <w:noProof/>
          <w:kern w:val="2"/>
          <w:sz w:val="24"/>
          <w:szCs w:val="24"/>
          <w:lang w:val="en-SE" w:eastAsia="zh-CN"/>
          <w14:ligatures w14:val="standardContextual"/>
        </w:rPr>
        <w:tab/>
      </w:r>
      <w:r>
        <w:rPr>
          <w:noProof/>
        </w:rPr>
        <w:t>Handling of MPS Session</w:t>
      </w:r>
      <w:r>
        <w:rPr>
          <w:noProof/>
        </w:rPr>
        <w:tab/>
      </w:r>
      <w:r>
        <w:rPr>
          <w:noProof/>
        </w:rPr>
        <w:fldChar w:fldCharType="begin"/>
      </w:r>
      <w:r>
        <w:rPr>
          <w:noProof/>
        </w:rPr>
        <w:instrText xml:space="preserve"> PAGEREF _Toc222992137 \h </w:instrText>
      </w:r>
      <w:r>
        <w:rPr>
          <w:noProof/>
        </w:rPr>
      </w:r>
      <w:r>
        <w:rPr>
          <w:noProof/>
        </w:rPr>
        <w:fldChar w:fldCharType="separate"/>
      </w:r>
      <w:r>
        <w:rPr>
          <w:noProof/>
        </w:rPr>
        <w:t>297</w:t>
      </w:r>
      <w:r>
        <w:rPr>
          <w:noProof/>
        </w:rPr>
        <w:fldChar w:fldCharType="end"/>
      </w:r>
    </w:p>
    <w:p w14:paraId="10F1DB7B" w14:textId="213573DE"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B.18</w:t>
      </w:r>
      <w:r>
        <w:rPr>
          <w:rFonts w:asciiTheme="minorHAnsi" w:eastAsiaTheme="minorEastAsia" w:hAnsiTheme="minorHAnsi" w:cstheme="minorBidi"/>
          <w:noProof/>
          <w:kern w:val="2"/>
          <w:sz w:val="24"/>
          <w:szCs w:val="24"/>
          <w:lang w:val="en-SE" w:eastAsia="zh-CN"/>
          <w14:ligatures w14:val="standardContextual"/>
        </w:rPr>
        <w:tab/>
      </w:r>
      <w:r>
        <w:rPr>
          <w:noProof/>
        </w:rPr>
        <w:t>Handling of RAN/NAS release cause values</w:t>
      </w:r>
      <w:r>
        <w:rPr>
          <w:noProof/>
        </w:rPr>
        <w:tab/>
      </w:r>
      <w:r>
        <w:rPr>
          <w:noProof/>
        </w:rPr>
        <w:fldChar w:fldCharType="begin"/>
      </w:r>
      <w:r>
        <w:rPr>
          <w:noProof/>
        </w:rPr>
        <w:instrText xml:space="preserve"> PAGEREF _Toc222992138 \h </w:instrText>
      </w:r>
      <w:r>
        <w:rPr>
          <w:noProof/>
        </w:rPr>
      </w:r>
      <w:r>
        <w:rPr>
          <w:noProof/>
        </w:rPr>
        <w:fldChar w:fldCharType="separate"/>
      </w:r>
      <w:r>
        <w:rPr>
          <w:noProof/>
        </w:rPr>
        <w:t>298</w:t>
      </w:r>
      <w:r>
        <w:rPr>
          <w:noProof/>
        </w:rPr>
        <w:fldChar w:fldCharType="end"/>
      </w:r>
      <w:r w:rsidR="00520A50">
        <w:rPr>
          <w:noProof/>
        </w:rPr>
        <w:t>§</w:t>
      </w:r>
    </w:p>
    <w:p w14:paraId="297DAADE"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B.19</w:t>
      </w:r>
      <w:r>
        <w:rPr>
          <w:rFonts w:asciiTheme="minorHAnsi" w:eastAsiaTheme="minorEastAsia" w:hAnsiTheme="minorHAnsi" w:cstheme="minorBidi"/>
          <w:noProof/>
          <w:kern w:val="2"/>
          <w:sz w:val="24"/>
          <w:szCs w:val="24"/>
          <w:lang w:val="en-SE" w:eastAsia="zh-CN"/>
          <w14:ligatures w14:val="standardContextual"/>
        </w:rPr>
        <w:tab/>
      </w:r>
      <w:r w:rsidRPr="001872E7">
        <w:rPr>
          <w:rFonts w:eastAsia="MS Mincho"/>
          <w:noProof/>
        </w:rPr>
        <w:t>Priority for AF Signalling flow for MPS for Messaging</w:t>
      </w:r>
      <w:r>
        <w:rPr>
          <w:noProof/>
        </w:rPr>
        <w:tab/>
      </w:r>
      <w:r>
        <w:rPr>
          <w:noProof/>
        </w:rPr>
        <w:fldChar w:fldCharType="begin"/>
      </w:r>
      <w:r>
        <w:rPr>
          <w:noProof/>
        </w:rPr>
        <w:instrText xml:space="preserve"> PAGEREF _Toc222992139 \h </w:instrText>
      </w:r>
      <w:r>
        <w:rPr>
          <w:noProof/>
        </w:rPr>
      </w:r>
      <w:r>
        <w:rPr>
          <w:noProof/>
        </w:rPr>
        <w:fldChar w:fldCharType="separate"/>
      </w:r>
      <w:r>
        <w:rPr>
          <w:noProof/>
        </w:rPr>
        <w:t>298</w:t>
      </w:r>
      <w:r>
        <w:rPr>
          <w:noProof/>
        </w:rPr>
        <w:fldChar w:fldCharType="end"/>
      </w:r>
    </w:p>
    <w:p w14:paraId="5510CE6E"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B.20</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w:t>
      </w:r>
      <w:r>
        <w:rPr>
          <w:noProof/>
        </w:rPr>
        <w:tab/>
      </w:r>
      <w:r>
        <w:rPr>
          <w:noProof/>
        </w:rPr>
        <w:fldChar w:fldCharType="begin"/>
      </w:r>
      <w:r>
        <w:rPr>
          <w:noProof/>
        </w:rPr>
        <w:instrText xml:space="preserve"> PAGEREF _Toc222992140 \h </w:instrText>
      </w:r>
      <w:r>
        <w:rPr>
          <w:noProof/>
        </w:rPr>
      </w:r>
      <w:r>
        <w:rPr>
          <w:noProof/>
        </w:rPr>
        <w:fldChar w:fldCharType="separate"/>
      </w:r>
      <w:r>
        <w:rPr>
          <w:noProof/>
        </w:rPr>
        <w:t>298</w:t>
      </w:r>
      <w:r>
        <w:rPr>
          <w:noProof/>
        </w:rPr>
        <w:fldChar w:fldCharType="end"/>
      </w:r>
    </w:p>
    <w:p w14:paraId="00CC2C41"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B.20.1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_Toc222992141 \h </w:instrText>
      </w:r>
      <w:r>
        <w:rPr>
          <w:noProof/>
        </w:rPr>
      </w:r>
      <w:r>
        <w:rPr>
          <w:noProof/>
        </w:rPr>
        <w:fldChar w:fldCharType="separate"/>
      </w:r>
      <w:r>
        <w:rPr>
          <w:noProof/>
        </w:rPr>
        <w:t>298</w:t>
      </w:r>
      <w:r>
        <w:rPr>
          <w:noProof/>
        </w:rPr>
        <w:fldChar w:fldCharType="end"/>
      </w:r>
    </w:p>
    <w:p w14:paraId="33CA685F"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B.20.2</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originating P-CSCF</w:t>
      </w:r>
      <w:r>
        <w:rPr>
          <w:noProof/>
        </w:rPr>
        <w:tab/>
      </w:r>
      <w:r>
        <w:rPr>
          <w:noProof/>
        </w:rPr>
        <w:fldChar w:fldCharType="begin"/>
      </w:r>
      <w:r>
        <w:rPr>
          <w:noProof/>
        </w:rPr>
        <w:instrText xml:space="preserve"> PAGEREF _Toc222992142 \h </w:instrText>
      </w:r>
      <w:r>
        <w:rPr>
          <w:noProof/>
        </w:rPr>
      </w:r>
      <w:r>
        <w:rPr>
          <w:noProof/>
        </w:rPr>
        <w:fldChar w:fldCharType="separate"/>
      </w:r>
      <w:r>
        <w:rPr>
          <w:noProof/>
        </w:rPr>
        <w:t>298</w:t>
      </w:r>
      <w:r>
        <w:rPr>
          <w:noProof/>
        </w:rPr>
        <w:fldChar w:fldCharType="end"/>
      </w:r>
    </w:p>
    <w:p w14:paraId="7712C52C"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B.20.3</w:t>
      </w:r>
      <w:r>
        <w:rPr>
          <w:rFonts w:asciiTheme="minorHAnsi" w:eastAsiaTheme="minorEastAsia" w:hAnsiTheme="minorHAnsi" w:cstheme="minorBidi"/>
          <w:noProof/>
          <w:kern w:val="2"/>
          <w:sz w:val="24"/>
          <w:szCs w:val="24"/>
          <w:lang w:val="en-SE" w:eastAsia="zh-CN"/>
          <w14:ligatures w14:val="standardContextual"/>
        </w:rPr>
        <w:tab/>
      </w:r>
      <w:r>
        <w:rPr>
          <w:noProof/>
        </w:rPr>
        <w:t>Retrieval of serving satellite information at terminating P-CSCF</w:t>
      </w:r>
      <w:r>
        <w:rPr>
          <w:noProof/>
        </w:rPr>
        <w:tab/>
      </w:r>
      <w:r>
        <w:rPr>
          <w:noProof/>
        </w:rPr>
        <w:fldChar w:fldCharType="begin"/>
      </w:r>
      <w:r>
        <w:rPr>
          <w:noProof/>
        </w:rPr>
        <w:instrText xml:space="preserve"> PAGEREF _Toc222992143 \h </w:instrText>
      </w:r>
      <w:r>
        <w:rPr>
          <w:noProof/>
        </w:rPr>
      </w:r>
      <w:r>
        <w:rPr>
          <w:noProof/>
        </w:rPr>
        <w:fldChar w:fldCharType="separate"/>
      </w:r>
      <w:r>
        <w:rPr>
          <w:noProof/>
        </w:rPr>
        <w:t>299</w:t>
      </w:r>
      <w:r>
        <w:rPr>
          <w:noProof/>
        </w:rPr>
        <w:fldChar w:fldCharType="end"/>
      </w:r>
    </w:p>
    <w:p w14:paraId="26232B53"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lastRenderedPageBreak/>
        <w:t>B.21</w:t>
      </w:r>
      <w:r>
        <w:rPr>
          <w:rFonts w:asciiTheme="minorHAnsi" w:eastAsiaTheme="minorEastAsia" w:hAnsiTheme="minorHAnsi" w:cstheme="minorBidi"/>
          <w:noProof/>
          <w:kern w:val="2"/>
          <w:sz w:val="24"/>
          <w:szCs w:val="24"/>
          <w:lang w:val="en-SE" w:eastAsia="zh-CN"/>
          <w14:ligatures w14:val="standardContextual"/>
        </w:rPr>
        <w:tab/>
      </w:r>
      <w:r>
        <w:rPr>
          <w:noProof/>
        </w:rPr>
        <w:t>Subscription to user plane management events at change of satellite</w:t>
      </w:r>
      <w:r>
        <w:rPr>
          <w:noProof/>
        </w:rPr>
        <w:tab/>
      </w:r>
      <w:r>
        <w:rPr>
          <w:noProof/>
        </w:rPr>
        <w:fldChar w:fldCharType="begin"/>
      </w:r>
      <w:r>
        <w:rPr>
          <w:noProof/>
        </w:rPr>
        <w:instrText xml:space="preserve"> PAGEREF _Toc222992144 \h </w:instrText>
      </w:r>
      <w:r>
        <w:rPr>
          <w:noProof/>
        </w:rPr>
      </w:r>
      <w:r>
        <w:rPr>
          <w:noProof/>
        </w:rPr>
        <w:fldChar w:fldCharType="separate"/>
      </w:r>
      <w:r>
        <w:rPr>
          <w:noProof/>
        </w:rPr>
        <w:t>300</w:t>
      </w:r>
      <w:r>
        <w:rPr>
          <w:noProof/>
        </w:rPr>
        <w:fldChar w:fldCharType="end"/>
      </w:r>
    </w:p>
    <w:p w14:paraId="2E41D476"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B.22</w:t>
      </w:r>
      <w:r>
        <w:rPr>
          <w:rFonts w:asciiTheme="minorHAnsi" w:eastAsiaTheme="minorEastAsia" w:hAnsiTheme="minorHAnsi" w:cstheme="minorBidi"/>
          <w:noProof/>
          <w:kern w:val="2"/>
          <w:sz w:val="24"/>
          <w:szCs w:val="24"/>
          <w:lang w:val="en-SE" w:eastAsia="zh-CN"/>
          <w14:ligatures w14:val="standardContextual"/>
        </w:rPr>
        <w:tab/>
      </w:r>
      <w:r>
        <w:rPr>
          <w:noProof/>
        </w:rPr>
        <w:t>Request of 5GC network functions health monitoring information at terminating P-CSCF</w:t>
      </w:r>
      <w:r>
        <w:rPr>
          <w:noProof/>
        </w:rPr>
        <w:tab/>
      </w:r>
      <w:r>
        <w:rPr>
          <w:noProof/>
        </w:rPr>
        <w:fldChar w:fldCharType="begin"/>
      </w:r>
      <w:r>
        <w:rPr>
          <w:noProof/>
        </w:rPr>
        <w:instrText xml:space="preserve"> PAGEREF _Toc222992145 \h </w:instrText>
      </w:r>
      <w:r>
        <w:rPr>
          <w:noProof/>
        </w:rPr>
      </w:r>
      <w:r>
        <w:rPr>
          <w:noProof/>
        </w:rPr>
        <w:fldChar w:fldCharType="separate"/>
      </w:r>
      <w:r>
        <w:rPr>
          <w:noProof/>
        </w:rPr>
        <w:t>300</w:t>
      </w:r>
      <w:r>
        <w:rPr>
          <w:noProof/>
        </w:rPr>
        <w:fldChar w:fldCharType="end"/>
      </w:r>
    </w:p>
    <w:p w14:paraId="2E808D62" w14:textId="77777777" w:rsidR="006910F9" w:rsidRDefault="006910F9" w:rsidP="006910F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C (normative): Flow identifiers: Format definition and examples</w:t>
      </w:r>
      <w:r>
        <w:rPr>
          <w:noProof/>
        </w:rPr>
        <w:tab/>
      </w:r>
      <w:r>
        <w:rPr>
          <w:noProof/>
        </w:rPr>
        <w:fldChar w:fldCharType="begin"/>
      </w:r>
      <w:r>
        <w:rPr>
          <w:noProof/>
        </w:rPr>
        <w:instrText xml:space="preserve"> PAGEREF _Toc222992146 \h </w:instrText>
      </w:r>
      <w:r>
        <w:rPr>
          <w:noProof/>
        </w:rPr>
      </w:r>
      <w:r>
        <w:rPr>
          <w:noProof/>
        </w:rPr>
        <w:fldChar w:fldCharType="separate"/>
      </w:r>
      <w:r>
        <w:rPr>
          <w:noProof/>
        </w:rPr>
        <w:t>301</w:t>
      </w:r>
      <w:r>
        <w:rPr>
          <w:noProof/>
        </w:rPr>
        <w:fldChar w:fldCharType="end"/>
      </w:r>
    </w:p>
    <w:p w14:paraId="14BCAC44"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C.1</w:t>
      </w:r>
      <w:r>
        <w:rPr>
          <w:rFonts w:asciiTheme="minorHAnsi" w:eastAsiaTheme="minorEastAsia" w:hAnsiTheme="minorHAnsi" w:cstheme="minorBidi"/>
          <w:noProof/>
          <w:kern w:val="2"/>
          <w:sz w:val="24"/>
          <w:szCs w:val="24"/>
          <w:lang w:val="en-SE" w:eastAsia="zh-CN"/>
          <w14:ligatures w14:val="standardContextual"/>
        </w:rPr>
        <w:tab/>
      </w:r>
      <w:r>
        <w:rPr>
          <w:noProof/>
        </w:rPr>
        <w:t>Format of a flow identifier</w:t>
      </w:r>
      <w:r>
        <w:rPr>
          <w:noProof/>
        </w:rPr>
        <w:tab/>
      </w:r>
      <w:r>
        <w:rPr>
          <w:noProof/>
        </w:rPr>
        <w:fldChar w:fldCharType="begin"/>
      </w:r>
      <w:r>
        <w:rPr>
          <w:noProof/>
        </w:rPr>
        <w:instrText xml:space="preserve"> PAGEREF _Toc222992147 \h </w:instrText>
      </w:r>
      <w:r>
        <w:rPr>
          <w:noProof/>
        </w:rPr>
      </w:r>
      <w:r>
        <w:rPr>
          <w:noProof/>
        </w:rPr>
        <w:fldChar w:fldCharType="separate"/>
      </w:r>
      <w:r>
        <w:rPr>
          <w:noProof/>
        </w:rPr>
        <w:t>301</w:t>
      </w:r>
      <w:r>
        <w:rPr>
          <w:noProof/>
        </w:rPr>
        <w:fldChar w:fldCharType="end"/>
      </w:r>
    </w:p>
    <w:p w14:paraId="25296101"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C.1.1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_Toc222992148 \h </w:instrText>
      </w:r>
      <w:r>
        <w:rPr>
          <w:noProof/>
        </w:rPr>
      </w:r>
      <w:r>
        <w:rPr>
          <w:noProof/>
        </w:rPr>
        <w:fldChar w:fldCharType="separate"/>
      </w:r>
      <w:r>
        <w:rPr>
          <w:noProof/>
        </w:rPr>
        <w:t>301</w:t>
      </w:r>
      <w:r>
        <w:rPr>
          <w:noProof/>
        </w:rPr>
        <w:fldChar w:fldCharType="end"/>
      </w:r>
    </w:p>
    <w:p w14:paraId="3F7B34F6" w14:textId="77777777" w:rsidR="006910F9" w:rsidRDefault="006910F9" w:rsidP="006910F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Annex D (normative): Wireless and wireline convergence access support</w:t>
      </w:r>
      <w:r>
        <w:rPr>
          <w:noProof/>
        </w:rPr>
        <w:tab/>
      </w:r>
      <w:r>
        <w:rPr>
          <w:noProof/>
        </w:rPr>
        <w:fldChar w:fldCharType="begin"/>
      </w:r>
      <w:r>
        <w:rPr>
          <w:noProof/>
        </w:rPr>
        <w:instrText xml:space="preserve"> PAGEREF _Toc222992149 \h </w:instrText>
      </w:r>
      <w:r>
        <w:rPr>
          <w:noProof/>
        </w:rPr>
      </w:r>
      <w:r>
        <w:rPr>
          <w:noProof/>
        </w:rPr>
        <w:fldChar w:fldCharType="separate"/>
      </w:r>
      <w:r>
        <w:rPr>
          <w:noProof/>
        </w:rPr>
        <w:t>301</w:t>
      </w:r>
      <w:r>
        <w:rPr>
          <w:noProof/>
        </w:rPr>
        <w:fldChar w:fldCharType="end"/>
      </w:r>
    </w:p>
    <w:p w14:paraId="74AB93C9"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D.1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_Toc222992150 \h </w:instrText>
      </w:r>
      <w:r>
        <w:rPr>
          <w:noProof/>
        </w:rPr>
      </w:r>
      <w:r>
        <w:rPr>
          <w:noProof/>
        </w:rPr>
        <w:fldChar w:fldCharType="separate"/>
      </w:r>
      <w:r>
        <w:rPr>
          <w:noProof/>
        </w:rPr>
        <w:t>301</w:t>
      </w:r>
      <w:r>
        <w:rPr>
          <w:noProof/>
        </w:rPr>
        <w:fldChar w:fldCharType="end"/>
      </w:r>
    </w:p>
    <w:p w14:paraId="75517EBA"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Pr>
          <w:noProof/>
        </w:rPr>
        <w:t>D.2</w:t>
      </w:r>
      <w:r>
        <w:rPr>
          <w:rFonts w:asciiTheme="minorHAnsi" w:eastAsiaTheme="minorEastAsia" w:hAnsiTheme="minorHAnsi" w:cstheme="minorBidi"/>
          <w:noProof/>
          <w:kern w:val="2"/>
          <w:sz w:val="24"/>
          <w:szCs w:val="24"/>
          <w:lang w:val="en-SE" w:eastAsia="zh-CN"/>
          <w14:ligatures w14:val="standardContextual"/>
        </w:rPr>
        <w:tab/>
      </w:r>
      <w:r>
        <w:rPr>
          <w:noProof/>
        </w:rPr>
        <w:t>Npcf_PolicyAuthorization Service</w:t>
      </w:r>
      <w:r>
        <w:rPr>
          <w:noProof/>
        </w:rPr>
        <w:tab/>
      </w:r>
      <w:r>
        <w:rPr>
          <w:noProof/>
        </w:rPr>
        <w:fldChar w:fldCharType="begin"/>
      </w:r>
      <w:r>
        <w:rPr>
          <w:noProof/>
        </w:rPr>
        <w:instrText xml:space="preserve"> PAGEREF _Toc222992151 \h </w:instrText>
      </w:r>
      <w:r>
        <w:rPr>
          <w:noProof/>
        </w:rPr>
      </w:r>
      <w:r>
        <w:rPr>
          <w:noProof/>
        </w:rPr>
        <w:fldChar w:fldCharType="separate"/>
      </w:r>
      <w:r>
        <w:rPr>
          <w:noProof/>
        </w:rPr>
        <w:t>301</w:t>
      </w:r>
      <w:r>
        <w:rPr>
          <w:noProof/>
        </w:rPr>
        <w:fldChar w:fldCharType="end"/>
      </w:r>
    </w:p>
    <w:p w14:paraId="52779763"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D.2.1</w:t>
      </w:r>
      <w:r>
        <w:rPr>
          <w:rFonts w:asciiTheme="minorHAnsi" w:eastAsiaTheme="minorEastAsia" w:hAnsiTheme="minorHAnsi" w:cstheme="minorBidi"/>
          <w:noProof/>
          <w:kern w:val="2"/>
          <w:sz w:val="24"/>
          <w:szCs w:val="24"/>
          <w:lang w:val="en-SE" w:eastAsia="zh-CN"/>
          <w14:ligatures w14:val="standardContextual"/>
        </w:rPr>
        <w:tab/>
      </w:r>
      <w:r>
        <w:rPr>
          <w:noProof/>
        </w:rPr>
        <w:t>Service Description</w:t>
      </w:r>
      <w:r>
        <w:rPr>
          <w:noProof/>
        </w:rPr>
        <w:tab/>
      </w:r>
      <w:r>
        <w:rPr>
          <w:noProof/>
        </w:rPr>
        <w:fldChar w:fldCharType="begin"/>
      </w:r>
      <w:r>
        <w:rPr>
          <w:noProof/>
        </w:rPr>
        <w:instrText xml:space="preserve"> PAGEREF _Toc222992152 \h </w:instrText>
      </w:r>
      <w:r>
        <w:rPr>
          <w:noProof/>
        </w:rPr>
      </w:r>
      <w:r>
        <w:rPr>
          <w:noProof/>
        </w:rPr>
        <w:fldChar w:fldCharType="separate"/>
      </w:r>
      <w:r>
        <w:rPr>
          <w:noProof/>
        </w:rPr>
        <w:t>301</w:t>
      </w:r>
      <w:r>
        <w:rPr>
          <w:noProof/>
        </w:rPr>
        <w:fldChar w:fldCharType="end"/>
      </w:r>
    </w:p>
    <w:p w14:paraId="50F78782"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Overview</w:t>
      </w:r>
      <w:r>
        <w:rPr>
          <w:noProof/>
        </w:rPr>
        <w:tab/>
      </w:r>
      <w:r>
        <w:rPr>
          <w:noProof/>
        </w:rPr>
        <w:fldChar w:fldCharType="begin"/>
      </w:r>
      <w:r>
        <w:rPr>
          <w:noProof/>
        </w:rPr>
        <w:instrText xml:space="preserve"> PAGEREF _Toc222992153 \h </w:instrText>
      </w:r>
      <w:r>
        <w:rPr>
          <w:noProof/>
        </w:rPr>
      </w:r>
      <w:r>
        <w:rPr>
          <w:noProof/>
        </w:rPr>
        <w:fldChar w:fldCharType="separate"/>
      </w:r>
      <w:r>
        <w:rPr>
          <w:noProof/>
        </w:rPr>
        <w:t>301</w:t>
      </w:r>
      <w:r>
        <w:rPr>
          <w:noProof/>
        </w:rPr>
        <w:fldChar w:fldCharType="end"/>
      </w:r>
    </w:p>
    <w:p w14:paraId="43165833"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D.2.1.2</w:t>
      </w:r>
      <w:r>
        <w:rPr>
          <w:rFonts w:asciiTheme="minorHAnsi" w:eastAsiaTheme="minorEastAsia" w:hAnsiTheme="minorHAnsi" w:cstheme="minorBidi"/>
          <w:noProof/>
          <w:kern w:val="2"/>
          <w:sz w:val="24"/>
          <w:szCs w:val="24"/>
          <w:lang w:val="en-SE" w:eastAsia="zh-CN"/>
          <w14:ligatures w14:val="standardContextual"/>
        </w:rPr>
        <w:tab/>
      </w:r>
      <w:r>
        <w:rPr>
          <w:noProof/>
        </w:rPr>
        <w:t>Service Architecture</w:t>
      </w:r>
      <w:r>
        <w:rPr>
          <w:noProof/>
        </w:rPr>
        <w:tab/>
      </w:r>
      <w:r>
        <w:rPr>
          <w:noProof/>
        </w:rPr>
        <w:fldChar w:fldCharType="begin"/>
      </w:r>
      <w:r>
        <w:rPr>
          <w:noProof/>
        </w:rPr>
        <w:instrText xml:space="preserve"> PAGEREF _Toc222992154 \h </w:instrText>
      </w:r>
      <w:r>
        <w:rPr>
          <w:noProof/>
        </w:rPr>
      </w:r>
      <w:r>
        <w:rPr>
          <w:noProof/>
        </w:rPr>
        <w:fldChar w:fldCharType="separate"/>
      </w:r>
      <w:r>
        <w:rPr>
          <w:noProof/>
        </w:rPr>
        <w:t>301</w:t>
      </w:r>
      <w:r>
        <w:rPr>
          <w:noProof/>
        </w:rPr>
        <w:fldChar w:fldCharType="end"/>
      </w:r>
    </w:p>
    <w:p w14:paraId="4B426B6D"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D.2.1.3</w:t>
      </w:r>
      <w:r>
        <w:rPr>
          <w:rFonts w:asciiTheme="minorHAnsi" w:eastAsiaTheme="minorEastAsia" w:hAnsiTheme="minorHAnsi" w:cstheme="minorBidi"/>
          <w:noProof/>
          <w:kern w:val="2"/>
          <w:sz w:val="24"/>
          <w:szCs w:val="24"/>
          <w:lang w:val="en-SE" w:eastAsia="zh-CN"/>
          <w14:ligatures w14:val="standardContextual"/>
        </w:rPr>
        <w:tab/>
      </w:r>
      <w:r>
        <w:rPr>
          <w:noProof/>
        </w:rPr>
        <w:t>Network Functions</w:t>
      </w:r>
      <w:r>
        <w:rPr>
          <w:noProof/>
        </w:rPr>
        <w:tab/>
      </w:r>
      <w:r>
        <w:rPr>
          <w:noProof/>
        </w:rPr>
        <w:fldChar w:fldCharType="begin"/>
      </w:r>
      <w:r>
        <w:rPr>
          <w:noProof/>
        </w:rPr>
        <w:instrText xml:space="preserve"> PAGEREF _Toc222992155 \h </w:instrText>
      </w:r>
      <w:r>
        <w:rPr>
          <w:noProof/>
        </w:rPr>
      </w:r>
      <w:r>
        <w:rPr>
          <w:noProof/>
        </w:rPr>
        <w:fldChar w:fldCharType="separate"/>
      </w:r>
      <w:r>
        <w:rPr>
          <w:noProof/>
        </w:rPr>
        <w:t>302</w:t>
      </w:r>
      <w:r>
        <w:rPr>
          <w:noProof/>
        </w:rPr>
        <w:fldChar w:fldCharType="end"/>
      </w:r>
    </w:p>
    <w:p w14:paraId="4E2018B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D.2.1.3.1</w:t>
      </w:r>
      <w:r>
        <w:rPr>
          <w:rFonts w:asciiTheme="minorHAnsi" w:eastAsiaTheme="minorEastAsia" w:hAnsiTheme="minorHAnsi" w:cstheme="minorBidi"/>
          <w:noProof/>
          <w:kern w:val="2"/>
          <w:sz w:val="24"/>
          <w:szCs w:val="24"/>
          <w:lang w:val="en-SE" w:eastAsia="zh-CN"/>
          <w14:ligatures w14:val="standardContextual"/>
        </w:rPr>
        <w:tab/>
      </w:r>
      <w:r>
        <w:rPr>
          <w:noProof/>
        </w:rPr>
        <w:t>Policy Control Function (PCF)</w:t>
      </w:r>
      <w:r>
        <w:rPr>
          <w:noProof/>
        </w:rPr>
        <w:tab/>
      </w:r>
      <w:r>
        <w:rPr>
          <w:noProof/>
        </w:rPr>
        <w:fldChar w:fldCharType="begin"/>
      </w:r>
      <w:r>
        <w:rPr>
          <w:noProof/>
        </w:rPr>
        <w:instrText xml:space="preserve"> PAGEREF _Toc222992156 \h </w:instrText>
      </w:r>
      <w:r>
        <w:rPr>
          <w:noProof/>
        </w:rPr>
      </w:r>
      <w:r>
        <w:rPr>
          <w:noProof/>
        </w:rPr>
        <w:fldChar w:fldCharType="separate"/>
      </w:r>
      <w:r>
        <w:rPr>
          <w:noProof/>
        </w:rPr>
        <w:t>302</w:t>
      </w:r>
      <w:r>
        <w:rPr>
          <w:noProof/>
        </w:rPr>
        <w:fldChar w:fldCharType="end"/>
      </w:r>
    </w:p>
    <w:p w14:paraId="40607EA4" w14:textId="77777777" w:rsidR="006910F9" w:rsidRDefault="006910F9" w:rsidP="006910F9">
      <w:pPr>
        <w:pStyle w:val="TOC4"/>
        <w:rPr>
          <w:rFonts w:asciiTheme="minorHAnsi" w:eastAsiaTheme="minorEastAsia" w:hAnsiTheme="minorHAnsi" w:cstheme="minorBidi"/>
          <w:noProof/>
          <w:kern w:val="2"/>
          <w:sz w:val="24"/>
          <w:szCs w:val="24"/>
          <w:lang w:val="en-SE" w:eastAsia="zh-CN"/>
          <w14:ligatures w14:val="standardContextual"/>
        </w:rPr>
      </w:pPr>
      <w:r>
        <w:rPr>
          <w:noProof/>
        </w:rPr>
        <w:t>D.2.1.3.2</w:t>
      </w:r>
      <w:r>
        <w:rPr>
          <w:rFonts w:asciiTheme="minorHAnsi" w:eastAsiaTheme="minorEastAsia" w:hAnsiTheme="minorHAnsi" w:cstheme="minorBidi"/>
          <w:noProof/>
          <w:kern w:val="2"/>
          <w:sz w:val="24"/>
          <w:szCs w:val="24"/>
          <w:lang w:val="en-SE" w:eastAsia="zh-CN"/>
          <w14:ligatures w14:val="standardContextual"/>
        </w:rPr>
        <w:tab/>
      </w:r>
      <w:r>
        <w:rPr>
          <w:noProof/>
        </w:rPr>
        <w:t>NF Service Consumers</w:t>
      </w:r>
      <w:r>
        <w:rPr>
          <w:noProof/>
        </w:rPr>
        <w:tab/>
      </w:r>
      <w:r>
        <w:rPr>
          <w:noProof/>
        </w:rPr>
        <w:fldChar w:fldCharType="begin"/>
      </w:r>
      <w:r>
        <w:rPr>
          <w:noProof/>
        </w:rPr>
        <w:instrText xml:space="preserve"> PAGEREF _Toc222992157 \h </w:instrText>
      </w:r>
      <w:r>
        <w:rPr>
          <w:noProof/>
        </w:rPr>
      </w:r>
      <w:r>
        <w:rPr>
          <w:noProof/>
        </w:rPr>
        <w:fldChar w:fldCharType="separate"/>
      </w:r>
      <w:r>
        <w:rPr>
          <w:noProof/>
        </w:rPr>
        <w:t>302</w:t>
      </w:r>
      <w:r>
        <w:rPr>
          <w:noProof/>
        </w:rPr>
        <w:fldChar w:fldCharType="end"/>
      </w:r>
    </w:p>
    <w:p w14:paraId="50E73DD5" w14:textId="77777777" w:rsidR="006910F9" w:rsidRDefault="006910F9" w:rsidP="006910F9">
      <w:pPr>
        <w:pStyle w:val="TOC1"/>
        <w:rPr>
          <w:rFonts w:asciiTheme="minorHAnsi" w:eastAsiaTheme="minorEastAsia" w:hAnsiTheme="minorHAnsi" w:cstheme="minorBidi"/>
          <w:noProof/>
          <w:kern w:val="2"/>
          <w:sz w:val="24"/>
          <w:szCs w:val="24"/>
          <w:lang w:val="en-SE" w:eastAsia="zh-CN"/>
          <w14:ligatures w14:val="standardContextual"/>
        </w:rPr>
      </w:pPr>
      <w:r w:rsidRPr="001872E7">
        <w:rPr>
          <w:rFonts w:eastAsia="Batang"/>
          <w:noProof/>
          <w:lang w:eastAsia="ko-KR"/>
        </w:rPr>
        <w:t>D.3</w:t>
      </w:r>
      <w:r>
        <w:rPr>
          <w:rFonts w:asciiTheme="minorHAnsi" w:eastAsiaTheme="minorEastAsia" w:hAnsiTheme="minorHAnsi" w:cstheme="minorBidi"/>
          <w:noProof/>
          <w:kern w:val="2"/>
          <w:sz w:val="24"/>
          <w:szCs w:val="24"/>
          <w:lang w:val="en-SE" w:eastAsia="zh-CN"/>
          <w14:ligatures w14:val="standardContextual"/>
        </w:rPr>
        <w:tab/>
      </w:r>
      <w:r w:rsidRPr="001872E7">
        <w:rPr>
          <w:rFonts w:eastAsia="Batang"/>
          <w:noProof/>
          <w:lang w:eastAsia="ko-KR"/>
        </w:rPr>
        <w:t>Service Operations</w:t>
      </w:r>
      <w:r>
        <w:rPr>
          <w:noProof/>
        </w:rPr>
        <w:tab/>
      </w:r>
      <w:r>
        <w:rPr>
          <w:noProof/>
        </w:rPr>
        <w:fldChar w:fldCharType="begin"/>
      </w:r>
      <w:r>
        <w:rPr>
          <w:noProof/>
        </w:rPr>
        <w:instrText xml:space="preserve"> PAGEREF _Toc222992158 \h </w:instrText>
      </w:r>
      <w:r>
        <w:rPr>
          <w:noProof/>
        </w:rPr>
      </w:r>
      <w:r>
        <w:rPr>
          <w:noProof/>
        </w:rPr>
        <w:fldChar w:fldCharType="separate"/>
      </w:r>
      <w:r>
        <w:rPr>
          <w:noProof/>
        </w:rPr>
        <w:t>302</w:t>
      </w:r>
      <w:r>
        <w:rPr>
          <w:noProof/>
        </w:rPr>
        <w:fldChar w:fldCharType="end"/>
      </w:r>
    </w:p>
    <w:p w14:paraId="523BEF91"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sidRPr="001872E7">
        <w:rPr>
          <w:rFonts w:eastAsia="Batang"/>
          <w:noProof/>
          <w:lang w:eastAsia="ko-KR"/>
        </w:rPr>
        <w:t>D.3.1</w:t>
      </w:r>
      <w:r>
        <w:rPr>
          <w:rFonts w:asciiTheme="minorHAnsi" w:eastAsiaTheme="minorEastAsia" w:hAnsiTheme="minorHAnsi" w:cstheme="minorBidi"/>
          <w:noProof/>
          <w:kern w:val="2"/>
          <w:sz w:val="24"/>
          <w:szCs w:val="24"/>
          <w:lang w:val="en-SE" w:eastAsia="zh-CN"/>
          <w14:ligatures w14:val="standardContextual"/>
        </w:rPr>
        <w:tab/>
      </w:r>
      <w:r w:rsidRPr="001872E7">
        <w:rPr>
          <w:rFonts w:eastAsia="Batang"/>
          <w:noProof/>
          <w:lang w:eastAsia="ko-KR"/>
        </w:rPr>
        <w:t>Introduction</w:t>
      </w:r>
      <w:r>
        <w:rPr>
          <w:noProof/>
        </w:rPr>
        <w:tab/>
      </w:r>
      <w:r>
        <w:rPr>
          <w:noProof/>
        </w:rPr>
        <w:fldChar w:fldCharType="begin"/>
      </w:r>
      <w:r>
        <w:rPr>
          <w:noProof/>
        </w:rPr>
        <w:instrText xml:space="preserve"> PAGEREF _Toc222992159 \h </w:instrText>
      </w:r>
      <w:r>
        <w:rPr>
          <w:noProof/>
        </w:rPr>
      </w:r>
      <w:r>
        <w:rPr>
          <w:noProof/>
        </w:rPr>
        <w:fldChar w:fldCharType="separate"/>
      </w:r>
      <w:r>
        <w:rPr>
          <w:noProof/>
        </w:rPr>
        <w:t>302</w:t>
      </w:r>
      <w:r>
        <w:rPr>
          <w:noProof/>
        </w:rPr>
        <w:fldChar w:fldCharType="end"/>
      </w:r>
    </w:p>
    <w:p w14:paraId="606269B0"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sidRPr="001872E7">
        <w:rPr>
          <w:rFonts w:eastAsia="Batang"/>
          <w:noProof/>
          <w:lang w:eastAsia="ko-KR"/>
        </w:rPr>
        <w:t>D.3.2</w:t>
      </w:r>
      <w:r>
        <w:rPr>
          <w:rFonts w:asciiTheme="minorHAnsi" w:eastAsiaTheme="minorEastAsia" w:hAnsiTheme="minorHAnsi" w:cstheme="minorBidi"/>
          <w:noProof/>
          <w:kern w:val="2"/>
          <w:sz w:val="24"/>
          <w:szCs w:val="24"/>
          <w:lang w:val="en-SE" w:eastAsia="zh-CN"/>
          <w14:ligatures w14:val="standardContextual"/>
        </w:rPr>
        <w:tab/>
      </w:r>
      <w:r w:rsidRPr="001872E7">
        <w:rPr>
          <w:rFonts w:eastAsia="Batang"/>
          <w:noProof/>
          <w:lang w:eastAsia="ko-KR"/>
        </w:rPr>
        <w:t>Npcf_PolicyAuthorization_Create Service Operation</w:t>
      </w:r>
      <w:r>
        <w:rPr>
          <w:noProof/>
        </w:rPr>
        <w:tab/>
      </w:r>
      <w:r>
        <w:rPr>
          <w:noProof/>
        </w:rPr>
        <w:fldChar w:fldCharType="begin"/>
      </w:r>
      <w:r>
        <w:rPr>
          <w:noProof/>
        </w:rPr>
        <w:instrText xml:space="preserve"> PAGEREF _Toc222992160 \h </w:instrText>
      </w:r>
      <w:r>
        <w:rPr>
          <w:noProof/>
        </w:rPr>
      </w:r>
      <w:r>
        <w:rPr>
          <w:noProof/>
        </w:rPr>
        <w:fldChar w:fldCharType="separate"/>
      </w:r>
      <w:r>
        <w:rPr>
          <w:noProof/>
        </w:rPr>
        <w:t>302</w:t>
      </w:r>
      <w:r>
        <w:rPr>
          <w:noProof/>
        </w:rPr>
        <w:fldChar w:fldCharType="end"/>
      </w:r>
    </w:p>
    <w:p w14:paraId="3A7D60E0"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D.3.2.1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_Toc222992161 \h </w:instrText>
      </w:r>
      <w:r>
        <w:rPr>
          <w:noProof/>
        </w:rPr>
      </w:r>
      <w:r>
        <w:rPr>
          <w:noProof/>
        </w:rPr>
        <w:fldChar w:fldCharType="separate"/>
      </w:r>
      <w:r>
        <w:rPr>
          <w:noProof/>
        </w:rPr>
        <w:t>302</w:t>
      </w:r>
      <w:r>
        <w:rPr>
          <w:noProof/>
        </w:rPr>
        <w:fldChar w:fldCharType="end"/>
      </w:r>
    </w:p>
    <w:p w14:paraId="76FA4657"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sidRPr="001872E7">
        <w:rPr>
          <w:rFonts w:eastAsia="Batang"/>
          <w:noProof/>
          <w:lang w:eastAsia="ko-KR"/>
        </w:rPr>
        <w:t>D.3.3</w:t>
      </w:r>
      <w:r>
        <w:rPr>
          <w:rFonts w:asciiTheme="minorHAnsi" w:eastAsiaTheme="minorEastAsia" w:hAnsiTheme="minorHAnsi" w:cstheme="minorBidi"/>
          <w:noProof/>
          <w:kern w:val="2"/>
          <w:sz w:val="24"/>
          <w:szCs w:val="24"/>
          <w:lang w:val="en-SE" w:eastAsia="zh-CN"/>
          <w14:ligatures w14:val="standardContextual"/>
        </w:rPr>
        <w:tab/>
      </w:r>
      <w:r w:rsidRPr="001872E7">
        <w:rPr>
          <w:rFonts w:eastAsia="Batang"/>
          <w:noProof/>
          <w:lang w:eastAsia="ko-KR"/>
        </w:rPr>
        <w:t>Npcf_PolicyAuthorization_Update Service Operation</w:t>
      </w:r>
      <w:r>
        <w:rPr>
          <w:noProof/>
        </w:rPr>
        <w:tab/>
      </w:r>
      <w:r>
        <w:rPr>
          <w:noProof/>
        </w:rPr>
        <w:fldChar w:fldCharType="begin"/>
      </w:r>
      <w:r>
        <w:rPr>
          <w:noProof/>
        </w:rPr>
        <w:instrText xml:space="preserve"> PAGEREF _Toc222992162 \h </w:instrText>
      </w:r>
      <w:r>
        <w:rPr>
          <w:noProof/>
        </w:rPr>
      </w:r>
      <w:r>
        <w:rPr>
          <w:noProof/>
        </w:rPr>
        <w:fldChar w:fldCharType="separate"/>
      </w:r>
      <w:r>
        <w:rPr>
          <w:noProof/>
        </w:rPr>
        <w:t>303</w:t>
      </w:r>
      <w:r>
        <w:rPr>
          <w:noProof/>
        </w:rPr>
        <w:fldChar w:fldCharType="end"/>
      </w:r>
    </w:p>
    <w:p w14:paraId="7A69770E"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D.3.3.1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_Toc222992163 \h </w:instrText>
      </w:r>
      <w:r>
        <w:rPr>
          <w:noProof/>
        </w:rPr>
      </w:r>
      <w:r>
        <w:rPr>
          <w:noProof/>
        </w:rPr>
        <w:fldChar w:fldCharType="separate"/>
      </w:r>
      <w:r>
        <w:rPr>
          <w:noProof/>
        </w:rPr>
        <w:t>303</w:t>
      </w:r>
      <w:r>
        <w:rPr>
          <w:noProof/>
        </w:rPr>
        <w:fldChar w:fldCharType="end"/>
      </w:r>
    </w:p>
    <w:p w14:paraId="3B09533D"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sidRPr="001872E7">
        <w:rPr>
          <w:rFonts w:eastAsia="Batang"/>
          <w:noProof/>
          <w:lang w:eastAsia="ko-KR"/>
        </w:rPr>
        <w:t>D.3.4</w:t>
      </w:r>
      <w:r>
        <w:rPr>
          <w:rFonts w:asciiTheme="minorHAnsi" w:eastAsiaTheme="minorEastAsia" w:hAnsiTheme="minorHAnsi" w:cstheme="minorBidi"/>
          <w:noProof/>
          <w:kern w:val="2"/>
          <w:sz w:val="24"/>
          <w:szCs w:val="24"/>
          <w:lang w:val="en-SE" w:eastAsia="zh-CN"/>
          <w14:ligatures w14:val="standardContextual"/>
        </w:rPr>
        <w:tab/>
      </w:r>
      <w:r w:rsidRPr="001872E7">
        <w:rPr>
          <w:rFonts w:eastAsia="Batang"/>
          <w:noProof/>
          <w:lang w:eastAsia="ko-KR"/>
        </w:rPr>
        <w:t>Npcf_PolicyAuthorization_Delete Service Operation</w:t>
      </w:r>
      <w:r>
        <w:rPr>
          <w:noProof/>
        </w:rPr>
        <w:tab/>
      </w:r>
      <w:r>
        <w:rPr>
          <w:noProof/>
        </w:rPr>
        <w:fldChar w:fldCharType="begin"/>
      </w:r>
      <w:r>
        <w:rPr>
          <w:noProof/>
        </w:rPr>
        <w:instrText xml:space="preserve"> PAGEREF _Toc222992164 \h </w:instrText>
      </w:r>
      <w:r>
        <w:rPr>
          <w:noProof/>
        </w:rPr>
      </w:r>
      <w:r>
        <w:rPr>
          <w:noProof/>
        </w:rPr>
        <w:fldChar w:fldCharType="separate"/>
      </w:r>
      <w:r>
        <w:rPr>
          <w:noProof/>
        </w:rPr>
        <w:t>303</w:t>
      </w:r>
      <w:r>
        <w:rPr>
          <w:noProof/>
        </w:rPr>
        <w:fldChar w:fldCharType="end"/>
      </w:r>
    </w:p>
    <w:p w14:paraId="6FCB2E70"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D.3.4.1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_Toc222992165 \h </w:instrText>
      </w:r>
      <w:r>
        <w:rPr>
          <w:noProof/>
        </w:rPr>
      </w:r>
      <w:r>
        <w:rPr>
          <w:noProof/>
        </w:rPr>
        <w:fldChar w:fldCharType="separate"/>
      </w:r>
      <w:r>
        <w:rPr>
          <w:noProof/>
        </w:rPr>
        <w:t>303</w:t>
      </w:r>
      <w:r>
        <w:rPr>
          <w:noProof/>
        </w:rPr>
        <w:fldChar w:fldCharType="end"/>
      </w:r>
    </w:p>
    <w:p w14:paraId="60C17260"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D.3.5</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1872E7">
        <w:rPr>
          <w:rFonts w:eastAsia="Batang"/>
          <w:noProof/>
          <w:lang w:eastAsia="ko-KR"/>
        </w:rPr>
        <w:t>PolicyAuthorization</w:t>
      </w:r>
      <w:r>
        <w:rPr>
          <w:noProof/>
        </w:rPr>
        <w:t>_Notify Service Operation</w:t>
      </w:r>
      <w:r>
        <w:rPr>
          <w:noProof/>
        </w:rPr>
        <w:tab/>
      </w:r>
      <w:r>
        <w:rPr>
          <w:noProof/>
        </w:rPr>
        <w:fldChar w:fldCharType="begin"/>
      </w:r>
      <w:r>
        <w:rPr>
          <w:noProof/>
        </w:rPr>
        <w:instrText xml:space="preserve"> PAGEREF _Toc222992166 \h </w:instrText>
      </w:r>
      <w:r>
        <w:rPr>
          <w:noProof/>
        </w:rPr>
      </w:r>
      <w:r>
        <w:rPr>
          <w:noProof/>
        </w:rPr>
        <w:fldChar w:fldCharType="separate"/>
      </w:r>
      <w:r>
        <w:rPr>
          <w:noProof/>
        </w:rPr>
        <w:t>303</w:t>
      </w:r>
      <w:r>
        <w:rPr>
          <w:noProof/>
        </w:rPr>
        <w:fldChar w:fldCharType="end"/>
      </w:r>
    </w:p>
    <w:p w14:paraId="784DB818"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D.3.5.1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_Toc222992167 \h </w:instrText>
      </w:r>
      <w:r>
        <w:rPr>
          <w:noProof/>
        </w:rPr>
      </w:r>
      <w:r>
        <w:rPr>
          <w:noProof/>
        </w:rPr>
        <w:fldChar w:fldCharType="separate"/>
      </w:r>
      <w:r>
        <w:rPr>
          <w:noProof/>
        </w:rPr>
        <w:t>303</w:t>
      </w:r>
      <w:r>
        <w:rPr>
          <w:noProof/>
        </w:rPr>
        <w:fldChar w:fldCharType="end"/>
      </w:r>
    </w:p>
    <w:p w14:paraId="589C6E26"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D.3.6</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1872E7">
        <w:rPr>
          <w:rFonts w:eastAsia="Batang"/>
          <w:noProof/>
          <w:lang w:eastAsia="ko-KR"/>
        </w:rPr>
        <w:t>PolicyAuthorization</w:t>
      </w:r>
      <w:r>
        <w:rPr>
          <w:noProof/>
        </w:rPr>
        <w:t>_Subscribe Service Operation</w:t>
      </w:r>
      <w:r>
        <w:rPr>
          <w:noProof/>
        </w:rPr>
        <w:tab/>
      </w:r>
      <w:r>
        <w:rPr>
          <w:noProof/>
        </w:rPr>
        <w:fldChar w:fldCharType="begin"/>
      </w:r>
      <w:r>
        <w:rPr>
          <w:noProof/>
        </w:rPr>
        <w:instrText xml:space="preserve"> PAGEREF _Toc222992168 \h </w:instrText>
      </w:r>
      <w:r>
        <w:rPr>
          <w:noProof/>
        </w:rPr>
      </w:r>
      <w:r>
        <w:rPr>
          <w:noProof/>
        </w:rPr>
        <w:fldChar w:fldCharType="separate"/>
      </w:r>
      <w:r>
        <w:rPr>
          <w:noProof/>
        </w:rPr>
        <w:t>304</w:t>
      </w:r>
      <w:r>
        <w:rPr>
          <w:noProof/>
        </w:rPr>
        <w:fldChar w:fldCharType="end"/>
      </w:r>
    </w:p>
    <w:p w14:paraId="043A8458"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D.3.6.1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_Toc222992169 \h </w:instrText>
      </w:r>
      <w:r>
        <w:rPr>
          <w:noProof/>
        </w:rPr>
      </w:r>
      <w:r>
        <w:rPr>
          <w:noProof/>
        </w:rPr>
        <w:fldChar w:fldCharType="separate"/>
      </w:r>
      <w:r>
        <w:rPr>
          <w:noProof/>
        </w:rPr>
        <w:t>304</w:t>
      </w:r>
      <w:r>
        <w:rPr>
          <w:noProof/>
        </w:rPr>
        <w:fldChar w:fldCharType="end"/>
      </w:r>
    </w:p>
    <w:p w14:paraId="53F3E3F5" w14:textId="77777777" w:rsidR="006910F9" w:rsidRDefault="006910F9" w:rsidP="006910F9">
      <w:pPr>
        <w:pStyle w:val="TOC2"/>
        <w:rPr>
          <w:rFonts w:asciiTheme="minorHAnsi" w:eastAsiaTheme="minorEastAsia" w:hAnsiTheme="minorHAnsi" w:cstheme="minorBidi"/>
          <w:noProof/>
          <w:kern w:val="2"/>
          <w:sz w:val="24"/>
          <w:szCs w:val="24"/>
          <w:lang w:val="en-SE" w:eastAsia="zh-CN"/>
          <w14:ligatures w14:val="standardContextual"/>
        </w:rPr>
      </w:pPr>
      <w:r>
        <w:rPr>
          <w:noProof/>
        </w:rPr>
        <w:t>D.3.7</w:t>
      </w:r>
      <w:r>
        <w:rPr>
          <w:rFonts w:asciiTheme="minorHAnsi" w:eastAsiaTheme="minorEastAsia" w:hAnsiTheme="minorHAnsi" w:cstheme="minorBidi"/>
          <w:noProof/>
          <w:kern w:val="2"/>
          <w:sz w:val="24"/>
          <w:szCs w:val="24"/>
          <w:lang w:val="en-SE" w:eastAsia="zh-CN"/>
          <w14:ligatures w14:val="standardContextual"/>
        </w:rPr>
        <w:tab/>
      </w:r>
      <w:r>
        <w:rPr>
          <w:noProof/>
        </w:rPr>
        <w:t>Npcf_</w:t>
      </w:r>
      <w:r w:rsidRPr="001872E7">
        <w:rPr>
          <w:rFonts w:eastAsia="Batang"/>
          <w:noProof/>
          <w:lang w:eastAsia="ko-KR"/>
        </w:rPr>
        <w:t>PolicyAuthorization</w:t>
      </w:r>
      <w:r>
        <w:rPr>
          <w:noProof/>
        </w:rPr>
        <w:t>_Unsubscribe Service Operation</w:t>
      </w:r>
      <w:r>
        <w:rPr>
          <w:noProof/>
        </w:rPr>
        <w:tab/>
      </w:r>
      <w:r>
        <w:rPr>
          <w:noProof/>
        </w:rPr>
        <w:fldChar w:fldCharType="begin"/>
      </w:r>
      <w:r>
        <w:rPr>
          <w:noProof/>
        </w:rPr>
        <w:instrText xml:space="preserve"> PAGEREF _Toc222992170 \h </w:instrText>
      </w:r>
      <w:r>
        <w:rPr>
          <w:noProof/>
        </w:rPr>
      </w:r>
      <w:r>
        <w:rPr>
          <w:noProof/>
        </w:rPr>
        <w:fldChar w:fldCharType="separate"/>
      </w:r>
      <w:r>
        <w:rPr>
          <w:noProof/>
        </w:rPr>
        <w:t>304</w:t>
      </w:r>
      <w:r>
        <w:rPr>
          <w:noProof/>
        </w:rPr>
        <w:fldChar w:fldCharType="end"/>
      </w:r>
    </w:p>
    <w:p w14:paraId="4E7D0C7D" w14:textId="77777777" w:rsidR="006910F9" w:rsidRDefault="006910F9" w:rsidP="006910F9">
      <w:pPr>
        <w:pStyle w:val="TOC3"/>
        <w:rPr>
          <w:rFonts w:asciiTheme="minorHAnsi" w:eastAsiaTheme="minorEastAsia" w:hAnsiTheme="minorHAnsi" w:cstheme="minorBidi"/>
          <w:noProof/>
          <w:kern w:val="2"/>
          <w:sz w:val="24"/>
          <w:szCs w:val="24"/>
          <w:lang w:val="en-SE" w:eastAsia="zh-CN"/>
          <w14:ligatures w14:val="standardContextual"/>
        </w:rPr>
      </w:pPr>
      <w:r>
        <w:rPr>
          <w:noProof/>
        </w:rPr>
        <w:t>D.3.7.1</w:t>
      </w:r>
      <w:r>
        <w:rPr>
          <w:rFonts w:asciiTheme="minorHAnsi" w:eastAsiaTheme="minorEastAsia"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_Toc222992171 \h </w:instrText>
      </w:r>
      <w:r>
        <w:rPr>
          <w:noProof/>
        </w:rPr>
      </w:r>
      <w:r>
        <w:rPr>
          <w:noProof/>
        </w:rPr>
        <w:fldChar w:fldCharType="separate"/>
      </w:r>
      <w:r>
        <w:rPr>
          <w:noProof/>
        </w:rPr>
        <w:t>304</w:t>
      </w:r>
      <w:r>
        <w:rPr>
          <w:noProof/>
        </w:rPr>
        <w:fldChar w:fldCharType="end"/>
      </w:r>
    </w:p>
    <w:p w14:paraId="2E54F320" w14:textId="77777777" w:rsidR="006910F9" w:rsidRDefault="006910F9" w:rsidP="006910F9">
      <w:pPr>
        <w:pStyle w:val="TOC8"/>
        <w:rPr>
          <w:rFonts w:asciiTheme="minorHAnsi" w:eastAsiaTheme="minorEastAsia" w:hAnsiTheme="minorHAnsi" w:cstheme="minorBidi"/>
          <w:b w:val="0"/>
          <w:noProof/>
          <w:kern w:val="2"/>
          <w:sz w:val="24"/>
          <w:szCs w:val="24"/>
          <w:lang w:val="en-SE" w:eastAsia="zh-CN"/>
          <w14:ligatures w14:val="standardContextual"/>
        </w:rPr>
      </w:pPr>
      <w:r>
        <w:rPr>
          <w:noProof/>
        </w:rPr>
        <w:t xml:space="preserve">Annex </w:t>
      </w:r>
      <w:r>
        <w:rPr>
          <w:noProof/>
          <w:lang w:eastAsia="zh-CN"/>
        </w:rPr>
        <w:t>E</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_Toc222992172 \h </w:instrText>
      </w:r>
      <w:r>
        <w:rPr>
          <w:noProof/>
        </w:rPr>
      </w:r>
      <w:r>
        <w:rPr>
          <w:noProof/>
        </w:rPr>
        <w:fldChar w:fldCharType="separate"/>
      </w:r>
      <w:r>
        <w:rPr>
          <w:noProof/>
        </w:rPr>
        <w:t>305</w:t>
      </w:r>
      <w:r>
        <w:rPr>
          <w:noProof/>
        </w:rPr>
        <w:fldChar w:fldCharType="end"/>
      </w:r>
    </w:p>
    <w:p w14:paraId="691536AA" w14:textId="1CDF9207" w:rsidR="00FD0136" w:rsidRPr="00F9618C" w:rsidRDefault="006910F9" w:rsidP="00630E2F">
      <w:pPr>
        <w:pStyle w:val="TOC1"/>
        <w:rPr>
          <w:lang w:eastAsia="zh-CN"/>
        </w:rPr>
      </w:pPr>
      <w:r>
        <w:fldChar w:fldCharType="end"/>
      </w:r>
      <w:r w:rsidR="00FD0136"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r w:rsidRPr="00F9618C">
        <w:lastRenderedPageBreak/>
        <w:t>Foreword</w:t>
      </w:r>
      <w:bookmarkEnd w:id="4"/>
      <w:bookmarkEnd w:id="5"/>
      <w:bookmarkEnd w:id="6"/>
      <w:bookmarkEnd w:id="7"/>
      <w:bookmarkEnd w:id="8"/>
      <w:bookmarkEnd w:id="9"/>
      <w:bookmarkEnd w:id="10"/>
      <w:bookmarkEnd w:id="11"/>
      <w:bookmarkEnd w:id="12"/>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3" w:name="_Toc28012294"/>
      <w:bookmarkStart w:id="14" w:name="_Toc36038237"/>
      <w:bookmarkStart w:id="15" w:name="_Toc45133502"/>
      <w:bookmarkStart w:id="16" w:name="_Toc51762256"/>
      <w:bookmarkStart w:id="17" w:name="_Toc59016827"/>
      <w:bookmarkStart w:id="18" w:name="_Toc129338724"/>
      <w:bookmarkStart w:id="19" w:name="_Toc218884235"/>
      <w:bookmarkStart w:id="20" w:name="_Toc222915315"/>
      <w:bookmarkStart w:id="21" w:name="_Toc222915898"/>
      <w:r w:rsidRPr="00F9618C">
        <w:lastRenderedPageBreak/>
        <w:t>1</w:t>
      </w:r>
      <w:r w:rsidRPr="00F9618C">
        <w:tab/>
        <w:t>Scope</w:t>
      </w:r>
      <w:bookmarkEnd w:id="13"/>
      <w:bookmarkEnd w:id="14"/>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18884236"/>
      <w:bookmarkStart w:id="29" w:name="_Toc222915316"/>
      <w:bookmarkStart w:id="30" w:name="_Toc222915899"/>
      <w:r w:rsidRPr="00F9618C">
        <w:t>2</w:t>
      </w:r>
      <w:r w:rsidRPr="00F9618C">
        <w:tab/>
        <w:t>References</w:t>
      </w:r>
      <w:bookmarkEnd w:id="22"/>
      <w:bookmarkEnd w:id="23"/>
      <w:bookmarkEnd w:id="24"/>
      <w:bookmarkEnd w:id="25"/>
      <w:bookmarkEnd w:id="26"/>
      <w:bookmarkEnd w:id="27"/>
      <w:bookmarkEnd w:id="28"/>
      <w:bookmarkEnd w:id="29"/>
      <w:bookmarkEnd w:id="30"/>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3" w:name="_Toc45133504"/>
      <w:bookmarkStart w:id="34" w:name="_Toc51762258"/>
      <w:bookmarkStart w:id="35" w:name="_Toc59016829"/>
      <w:bookmarkStart w:id="36"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7" w:name="_Toc218884237"/>
      <w:bookmarkStart w:id="38" w:name="_Toc222915317"/>
      <w:bookmarkStart w:id="39" w:name="_Toc222915900"/>
      <w:r w:rsidRPr="00F9618C">
        <w:t>3</w:t>
      </w:r>
      <w:r w:rsidRPr="00F9618C">
        <w:tab/>
        <w:t>Definitions</w:t>
      </w:r>
      <w:r w:rsidRPr="00F9618C">
        <w:rPr>
          <w:lang w:eastAsia="zh-CN"/>
        </w:rPr>
        <w:t xml:space="preserve"> </w:t>
      </w:r>
      <w:r w:rsidRPr="00F9618C">
        <w:t>and abbreviations</w:t>
      </w:r>
      <w:bookmarkEnd w:id="31"/>
      <w:bookmarkEnd w:id="32"/>
      <w:bookmarkEnd w:id="33"/>
      <w:bookmarkEnd w:id="34"/>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18884238"/>
      <w:bookmarkStart w:id="47" w:name="_Toc222915318"/>
      <w:bookmarkStart w:id="48" w:name="_Toc222915901"/>
      <w:r w:rsidRPr="00F9618C">
        <w:t>3.1</w:t>
      </w:r>
      <w:r w:rsidRPr="00F9618C">
        <w:tab/>
        <w:t>Definitions</w:t>
      </w:r>
      <w:bookmarkEnd w:id="40"/>
      <w:bookmarkEnd w:id="41"/>
      <w:bookmarkEnd w:id="42"/>
      <w:bookmarkEnd w:id="43"/>
      <w:bookmarkEnd w:id="44"/>
      <w:bookmarkEnd w:id="45"/>
      <w:bookmarkEnd w:id="46"/>
      <w:bookmarkEnd w:id="47"/>
      <w:bookmarkEnd w:id="4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9" w:name="_Toc28012298"/>
      <w:bookmarkStart w:id="50" w:name="_Toc36038241"/>
      <w:bookmarkStart w:id="51" w:name="_Toc45133506"/>
      <w:bookmarkStart w:id="52" w:name="_Toc51762260"/>
      <w:bookmarkStart w:id="53" w:name="_Toc59016831"/>
      <w:bookmarkStart w:id="54" w:name="_Toc129338728"/>
      <w:bookmarkStart w:id="55" w:name="_Toc218884239"/>
      <w:bookmarkStart w:id="56" w:name="_Toc222915319"/>
      <w:bookmarkStart w:id="57" w:name="_Toc222915902"/>
      <w:r w:rsidRPr="00F9618C">
        <w:lastRenderedPageBreak/>
        <w:t>3.2</w:t>
      </w:r>
      <w:r w:rsidRPr="00F9618C">
        <w:tab/>
        <w:t>Abbreviations</w:t>
      </w:r>
      <w:bookmarkEnd w:id="49"/>
      <w:bookmarkEnd w:id="50"/>
      <w:bookmarkEnd w:id="51"/>
      <w:bookmarkEnd w:id="52"/>
      <w:bookmarkEnd w:id="53"/>
      <w:bookmarkEnd w:id="54"/>
      <w:bookmarkEnd w:id="55"/>
      <w:bookmarkEnd w:id="56"/>
      <w:bookmarkEnd w:id="57"/>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8" w:name="_Toc28012299"/>
      <w:bookmarkStart w:id="59" w:name="_Toc36038242"/>
      <w:bookmarkStart w:id="60" w:name="_Toc45133507"/>
      <w:bookmarkStart w:id="61" w:name="_Toc51762261"/>
      <w:bookmarkStart w:id="62" w:name="_Toc59016832"/>
      <w:bookmarkStart w:id="63"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4" w:name="_Hlk23500600"/>
      <w:r w:rsidRPr="00F9618C">
        <w:rPr>
          <w:lang w:eastAsia="zh-CN"/>
        </w:rPr>
        <w:t>HFC</w:t>
      </w:r>
      <w:r w:rsidRPr="00F9618C">
        <w:rPr>
          <w:lang w:eastAsia="zh-CN"/>
        </w:rPr>
        <w:tab/>
        <w:t>Hybrid Fiber-Coaxial</w:t>
      </w:r>
    </w:p>
    <w:bookmarkEnd w:id="64"/>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5" w:name="_Hlk16691621"/>
      <w:r w:rsidRPr="00F9618C">
        <w:rPr>
          <w:lang w:eastAsia="zh-CN"/>
        </w:rPr>
        <w:t>NID</w:t>
      </w:r>
      <w:r w:rsidRPr="00F9618C">
        <w:rPr>
          <w:lang w:eastAsia="zh-CN"/>
        </w:rPr>
        <w:tab/>
        <w:t>Network Identifier</w:t>
      </w:r>
    </w:p>
    <w:bookmarkEnd w:id="65"/>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6" w:name="_Hlk42189298"/>
      <w:r w:rsidRPr="00F9618C">
        <w:rPr>
          <w:lang w:eastAsia="x-none"/>
        </w:rPr>
        <w:t>PMIC</w:t>
      </w:r>
      <w:r w:rsidRPr="00F9618C">
        <w:rPr>
          <w:lang w:eastAsia="x-none"/>
        </w:rPr>
        <w:tab/>
        <w:t>Port Management Information Container</w:t>
      </w:r>
    </w:p>
    <w:bookmarkEnd w:id="66"/>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7" w:name="_Hlk23500574"/>
      <w:r w:rsidRPr="00F9618C">
        <w:rPr>
          <w:lang w:eastAsia="ko-KR"/>
        </w:rPr>
        <w:t>W-5GCAN</w:t>
      </w:r>
      <w:r w:rsidRPr="00F9618C">
        <w:rPr>
          <w:lang w:eastAsia="ko-KR"/>
        </w:rPr>
        <w:tab/>
      </w:r>
      <w:r w:rsidRPr="00F9618C">
        <w:t>Wireline 5G Cable Access Network</w:t>
      </w:r>
    </w:p>
    <w:bookmarkEnd w:id="67"/>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8" w:name="_Toc218884240"/>
      <w:bookmarkStart w:id="69" w:name="_Toc222915320"/>
      <w:bookmarkStart w:id="70" w:name="_Toc222915903"/>
      <w:r w:rsidRPr="00F9618C">
        <w:rPr>
          <w:rFonts w:eastAsia="Times New Roman"/>
        </w:rPr>
        <w:t>4</w:t>
      </w:r>
      <w:r w:rsidRPr="00F9618C">
        <w:rPr>
          <w:rFonts w:eastAsia="Times New Roman"/>
        </w:rPr>
        <w:tab/>
        <w:t>Npcf_PolicyAuthorization Service</w:t>
      </w:r>
      <w:bookmarkEnd w:id="58"/>
      <w:bookmarkEnd w:id="59"/>
      <w:bookmarkEnd w:id="60"/>
      <w:bookmarkEnd w:id="61"/>
      <w:bookmarkEnd w:id="62"/>
      <w:bookmarkEnd w:id="63"/>
      <w:bookmarkEnd w:id="68"/>
      <w:bookmarkEnd w:id="69"/>
      <w:bookmarkEnd w:id="70"/>
    </w:p>
    <w:p w14:paraId="29AE5C16" w14:textId="77777777" w:rsidR="00FD0136" w:rsidRPr="00F9618C" w:rsidRDefault="00FD0136">
      <w:pPr>
        <w:pStyle w:val="Heading2"/>
      </w:pPr>
      <w:bookmarkStart w:id="71" w:name="_Toc28012300"/>
      <w:bookmarkStart w:id="72" w:name="_Toc36038243"/>
      <w:bookmarkStart w:id="73" w:name="_Toc45133508"/>
      <w:bookmarkStart w:id="74" w:name="_Toc51762262"/>
      <w:bookmarkStart w:id="75" w:name="_Toc59016833"/>
      <w:bookmarkStart w:id="76" w:name="_Toc129338730"/>
      <w:bookmarkStart w:id="77" w:name="_Toc218884241"/>
      <w:bookmarkStart w:id="78" w:name="_Toc222915321"/>
      <w:bookmarkStart w:id="79" w:name="_Toc222915904"/>
      <w:r w:rsidRPr="00F9618C">
        <w:t>4.1</w:t>
      </w:r>
      <w:r w:rsidRPr="00F9618C">
        <w:tab/>
        <w:t>Service Description</w:t>
      </w:r>
      <w:bookmarkEnd w:id="71"/>
      <w:bookmarkEnd w:id="72"/>
      <w:bookmarkEnd w:id="73"/>
      <w:bookmarkEnd w:id="74"/>
      <w:bookmarkEnd w:id="75"/>
      <w:bookmarkEnd w:id="76"/>
      <w:bookmarkEnd w:id="77"/>
      <w:bookmarkEnd w:id="78"/>
      <w:bookmarkEnd w:id="79"/>
    </w:p>
    <w:p w14:paraId="210F8D1D" w14:textId="77777777" w:rsidR="00FD0136" w:rsidRPr="00F9618C" w:rsidRDefault="00FD0136">
      <w:pPr>
        <w:pStyle w:val="Heading3"/>
        <w:rPr>
          <w:lang w:eastAsia="zh-CN"/>
        </w:rPr>
      </w:pPr>
      <w:bookmarkStart w:id="80" w:name="_Toc28012301"/>
      <w:bookmarkStart w:id="81" w:name="_Toc36038244"/>
      <w:bookmarkStart w:id="82" w:name="_Toc45133509"/>
      <w:bookmarkStart w:id="83" w:name="_Toc51762263"/>
      <w:bookmarkStart w:id="84" w:name="_Toc59016834"/>
      <w:bookmarkStart w:id="85" w:name="_Toc129338731"/>
      <w:bookmarkStart w:id="86" w:name="_Toc218884242"/>
      <w:bookmarkStart w:id="87" w:name="_Toc222915322"/>
      <w:bookmarkStart w:id="88" w:name="_Toc222915905"/>
      <w:r w:rsidRPr="00F9618C">
        <w:t>4.</w:t>
      </w:r>
      <w:r w:rsidRPr="00F9618C">
        <w:rPr>
          <w:lang w:eastAsia="zh-CN"/>
        </w:rPr>
        <w:t>1.1</w:t>
      </w:r>
      <w:r w:rsidRPr="00F9618C">
        <w:tab/>
      </w:r>
      <w:r w:rsidRPr="00F9618C">
        <w:rPr>
          <w:lang w:eastAsia="zh-CN"/>
        </w:rPr>
        <w:t>Overview</w:t>
      </w:r>
      <w:bookmarkEnd w:id="80"/>
      <w:bookmarkEnd w:id="81"/>
      <w:bookmarkEnd w:id="82"/>
      <w:bookmarkEnd w:id="83"/>
      <w:bookmarkEnd w:id="84"/>
      <w:bookmarkEnd w:id="85"/>
      <w:bookmarkEnd w:id="86"/>
      <w:bookmarkEnd w:id="87"/>
      <w:bookmarkEnd w:id="8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89" w:name="_Toc28012302"/>
      <w:bookmarkStart w:id="90" w:name="_Toc36038245"/>
      <w:bookmarkStart w:id="91" w:name="_Toc45133510"/>
      <w:bookmarkStart w:id="92" w:name="_Toc51762264"/>
      <w:bookmarkStart w:id="93" w:name="_Toc59016835"/>
      <w:bookmarkStart w:id="94" w:name="_Toc129338732"/>
      <w:bookmarkStart w:id="95" w:name="_Toc218884243"/>
      <w:bookmarkStart w:id="96" w:name="_Toc222915323"/>
      <w:bookmarkStart w:id="97" w:name="_Toc222915906"/>
      <w:r w:rsidRPr="00F9618C">
        <w:t>4.1.2</w:t>
      </w:r>
      <w:r w:rsidRPr="00F9618C">
        <w:tab/>
        <w:t>Service Architecture</w:t>
      </w:r>
      <w:bookmarkEnd w:id="89"/>
      <w:bookmarkEnd w:id="90"/>
      <w:bookmarkEnd w:id="91"/>
      <w:bookmarkEnd w:id="92"/>
      <w:bookmarkEnd w:id="93"/>
      <w:bookmarkEnd w:id="94"/>
      <w:bookmarkEnd w:id="95"/>
      <w:bookmarkEnd w:id="96"/>
      <w:bookmarkEnd w:id="9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25161E" w:rsidP="005B2FEC">
      <w:pPr>
        <w:pStyle w:val="TH"/>
      </w:pPr>
      <w:r>
        <w:pict w14:anchorId="650CB052">
          <v:shape id="_x0000_i1026" type="#_x0000_t75" style="width:459.75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33690054"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98" w:name="_Toc28012303"/>
      <w:bookmarkStart w:id="99" w:name="_Toc36038246"/>
      <w:bookmarkStart w:id="100" w:name="_Toc45133511"/>
      <w:bookmarkStart w:id="101" w:name="_Toc51762265"/>
      <w:bookmarkStart w:id="10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03" w:name="_Toc129338733"/>
      <w:bookmarkStart w:id="104" w:name="_Toc218884244"/>
      <w:bookmarkStart w:id="105" w:name="_Toc222915324"/>
      <w:bookmarkStart w:id="106" w:name="_Toc222915907"/>
      <w:r w:rsidRPr="00F9618C">
        <w:t>4.</w:t>
      </w:r>
      <w:r w:rsidRPr="00F9618C">
        <w:rPr>
          <w:lang w:eastAsia="zh-CN"/>
        </w:rPr>
        <w:t>1.3</w:t>
      </w:r>
      <w:r w:rsidRPr="00F9618C">
        <w:tab/>
        <w:t>Network Functions</w:t>
      </w:r>
      <w:bookmarkEnd w:id="98"/>
      <w:bookmarkEnd w:id="99"/>
      <w:bookmarkEnd w:id="100"/>
      <w:bookmarkEnd w:id="101"/>
      <w:bookmarkEnd w:id="102"/>
      <w:bookmarkEnd w:id="103"/>
      <w:bookmarkEnd w:id="104"/>
      <w:bookmarkEnd w:id="105"/>
      <w:bookmarkEnd w:id="106"/>
    </w:p>
    <w:p w14:paraId="0E4CAE39" w14:textId="77777777" w:rsidR="00FD0136" w:rsidRPr="00F9618C" w:rsidRDefault="00FD0136">
      <w:pPr>
        <w:pStyle w:val="Heading4"/>
        <w:rPr>
          <w:lang w:eastAsia="zh-CN"/>
        </w:rPr>
      </w:pPr>
      <w:bookmarkStart w:id="107" w:name="_Toc28012304"/>
      <w:bookmarkStart w:id="108" w:name="_Toc36038247"/>
      <w:bookmarkStart w:id="109" w:name="_Toc45133512"/>
      <w:bookmarkStart w:id="110" w:name="_Toc51762266"/>
      <w:bookmarkStart w:id="111" w:name="_Toc59016837"/>
      <w:bookmarkStart w:id="112" w:name="_Toc129338734"/>
      <w:bookmarkStart w:id="113" w:name="_Toc218884245"/>
      <w:bookmarkStart w:id="114" w:name="_Toc222915325"/>
      <w:bookmarkStart w:id="115" w:name="_Toc222915908"/>
      <w:r w:rsidRPr="00F9618C">
        <w:t>4.</w:t>
      </w:r>
      <w:r w:rsidRPr="00F9618C">
        <w:rPr>
          <w:lang w:eastAsia="zh-CN"/>
        </w:rPr>
        <w:t>1.3.1</w:t>
      </w:r>
      <w:r w:rsidRPr="00F9618C">
        <w:tab/>
        <w:t>Policy Control Function (</w:t>
      </w:r>
      <w:r w:rsidRPr="00F9618C">
        <w:rPr>
          <w:lang w:eastAsia="zh-CN"/>
        </w:rPr>
        <w:t>PCF)</w:t>
      </w:r>
      <w:bookmarkEnd w:id="107"/>
      <w:bookmarkEnd w:id="108"/>
      <w:bookmarkEnd w:id="109"/>
      <w:bookmarkEnd w:id="110"/>
      <w:bookmarkEnd w:id="111"/>
      <w:bookmarkEnd w:id="112"/>
      <w:bookmarkEnd w:id="113"/>
      <w:bookmarkEnd w:id="114"/>
      <w:bookmarkEnd w:id="115"/>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16" w:name="_Toc28012305"/>
      <w:bookmarkStart w:id="117"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18" w:name="_Toc45133513"/>
      <w:bookmarkStart w:id="119" w:name="_Toc51762267"/>
      <w:bookmarkStart w:id="120" w:name="_Toc59016838"/>
      <w:bookmarkStart w:id="121"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22" w:name="_Toc218884246"/>
      <w:bookmarkStart w:id="123" w:name="_Toc222915326"/>
      <w:bookmarkStart w:id="124" w:name="_Toc222915909"/>
      <w:r w:rsidRPr="00F9618C">
        <w:t>4.</w:t>
      </w:r>
      <w:r w:rsidRPr="00F9618C">
        <w:rPr>
          <w:lang w:eastAsia="zh-CN"/>
        </w:rPr>
        <w:t>1.3.2</w:t>
      </w:r>
      <w:r w:rsidRPr="00F9618C">
        <w:tab/>
      </w:r>
      <w:r w:rsidRPr="00F9618C">
        <w:rPr>
          <w:lang w:eastAsia="zh-CN"/>
        </w:rPr>
        <w:t>NF Service Consumers</w:t>
      </w:r>
      <w:bookmarkEnd w:id="116"/>
      <w:bookmarkEnd w:id="117"/>
      <w:bookmarkEnd w:id="118"/>
      <w:bookmarkEnd w:id="119"/>
      <w:bookmarkEnd w:id="120"/>
      <w:bookmarkEnd w:id="121"/>
      <w:bookmarkEnd w:id="122"/>
      <w:bookmarkEnd w:id="123"/>
      <w:bookmarkEnd w:id="124"/>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25" w:name="_Toc28012306"/>
      <w:bookmarkStart w:id="126" w:name="_Toc36038249"/>
      <w:bookmarkStart w:id="127" w:name="_Toc45133514"/>
      <w:bookmarkStart w:id="128" w:name="_Toc51762268"/>
      <w:bookmarkStart w:id="129" w:name="_Toc59016839"/>
      <w:bookmarkStart w:id="130"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31" w:name="_Toc218884247"/>
      <w:bookmarkStart w:id="132" w:name="_Toc222915327"/>
      <w:bookmarkStart w:id="133" w:name="_Toc222915910"/>
      <w:r w:rsidRPr="00F9618C">
        <w:t>4.</w:t>
      </w:r>
      <w:r w:rsidRPr="00F9618C">
        <w:rPr>
          <w:lang w:eastAsia="zh-CN"/>
        </w:rPr>
        <w:t>2</w:t>
      </w:r>
      <w:r w:rsidRPr="00F9618C">
        <w:tab/>
      </w:r>
      <w:r w:rsidRPr="00F9618C">
        <w:rPr>
          <w:lang w:eastAsia="zh-CN"/>
        </w:rPr>
        <w:t>Service Operations</w:t>
      </w:r>
      <w:bookmarkEnd w:id="125"/>
      <w:bookmarkEnd w:id="126"/>
      <w:bookmarkEnd w:id="127"/>
      <w:bookmarkEnd w:id="128"/>
      <w:bookmarkEnd w:id="129"/>
      <w:bookmarkEnd w:id="130"/>
      <w:bookmarkEnd w:id="131"/>
      <w:bookmarkEnd w:id="132"/>
      <w:bookmarkEnd w:id="133"/>
    </w:p>
    <w:p w14:paraId="6AC1DB0F" w14:textId="77777777" w:rsidR="00FD0136" w:rsidRPr="00F9618C" w:rsidRDefault="00FD0136">
      <w:pPr>
        <w:pStyle w:val="Heading3"/>
        <w:rPr>
          <w:lang w:eastAsia="zh-CN"/>
        </w:rPr>
      </w:pPr>
      <w:bookmarkStart w:id="134" w:name="_Toc28012307"/>
      <w:bookmarkStart w:id="135" w:name="_Toc36038250"/>
      <w:bookmarkStart w:id="136" w:name="_Toc45133515"/>
      <w:bookmarkStart w:id="137" w:name="_Toc51762269"/>
      <w:bookmarkStart w:id="138" w:name="_Toc59016840"/>
      <w:bookmarkStart w:id="139" w:name="_Toc129338737"/>
      <w:bookmarkStart w:id="140" w:name="_Toc218884248"/>
      <w:bookmarkStart w:id="141" w:name="_Toc222915328"/>
      <w:bookmarkStart w:id="142" w:name="_Toc222915911"/>
      <w:r w:rsidRPr="00F9618C">
        <w:t>4.</w:t>
      </w:r>
      <w:r w:rsidRPr="00F9618C">
        <w:rPr>
          <w:lang w:eastAsia="zh-CN"/>
        </w:rPr>
        <w:t>2</w:t>
      </w:r>
      <w:r w:rsidRPr="00F9618C">
        <w:t>.1</w:t>
      </w:r>
      <w:r w:rsidRPr="00F9618C">
        <w:tab/>
        <w:t>Introduction</w:t>
      </w:r>
      <w:bookmarkEnd w:id="134"/>
      <w:bookmarkEnd w:id="135"/>
      <w:bookmarkEnd w:id="136"/>
      <w:bookmarkEnd w:id="137"/>
      <w:bookmarkEnd w:id="138"/>
      <w:bookmarkEnd w:id="139"/>
      <w:bookmarkEnd w:id="140"/>
      <w:bookmarkEnd w:id="141"/>
      <w:bookmarkEnd w:id="14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43" w:name="_Toc28012308"/>
      <w:bookmarkStart w:id="144" w:name="_Toc36038251"/>
      <w:bookmarkStart w:id="145" w:name="_Toc45133516"/>
      <w:bookmarkStart w:id="146" w:name="_Toc51762270"/>
      <w:bookmarkStart w:id="14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48" w:name="_Toc129338738"/>
      <w:bookmarkStart w:id="149" w:name="_Toc218884249"/>
      <w:bookmarkStart w:id="150" w:name="_Toc222915329"/>
      <w:bookmarkStart w:id="151" w:name="_Toc222915912"/>
      <w:r w:rsidRPr="00F9618C">
        <w:lastRenderedPageBreak/>
        <w:t>4.2.2</w:t>
      </w:r>
      <w:r w:rsidRPr="00F9618C">
        <w:tab/>
      </w:r>
      <w:r w:rsidRPr="00F9618C">
        <w:rPr>
          <w:lang w:eastAsia="zh-CN"/>
        </w:rPr>
        <w:t>Npcf_PolicyAuthorization_Create</w:t>
      </w:r>
      <w:r w:rsidRPr="00F9618C">
        <w:t xml:space="preserve"> service operation</w:t>
      </w:r>
      <w:bookmarkEnd w:id="143"/>
      <w:bookmarkEnd w:id="144"/>
      <w:bookmarkEnd w:id="145"/>
      <w:bookmarkEnd w:id="146"/>
      <w:bookmarkEnd w:id="147"/>
      <w:bookmarkEnd w:id="148"/>
      <w:bookmarkEnd w:id="149"/>
      <w:bookmarkEnd w:id="150"/>
      <w:bookmarkEnd w:id="151"/>
    </w:p>
    <w:p w14:paraId="37A0FFA5" w14:textId="77777777" w:rsidR="00FD0136" w:rsidRPr="00F9618C" w:rsidRDefault="00FD0136">
      <w:pPr>
        <w:pStyle w:val="Heading4"/>
      </w:pPr>
      <w:bookmarkStart w:id="152" w:name="_Toc28012309"/>
      <w:bookmarkStart w:id="153" w:name="_Toc36038252"/>
      <w:bookmarkStart w:id="154" w:name="_Toc45133517"/>
      <w:bookmarkStart w:id="155" w:name="_Toc51762271"/>
      <w:bookmarkStart w:id="156" w:name="_Toc59016842"/>
      <w:bookmarkStart w:id="157" w:name="_Toc129338739"/>
      <w:bookmarkStart w:id="158" w:name="_Toc218884250"/>
      <w:bookmarkStart w:id="159" w:name="_Toc222915330"/>
      <w:bookmarkStart w:id="160" w:name="_Toc222915913"/>
      <w:r w:rsidRPr="00F9618C">
        <w:t>4.2.2.1</w:t>
      </w:r>
      <w:r w:rsidRPr="00F9618C">
        <w:tab/>
        <w:t>General</w:t>
      </w:r>
      <w:bookmarkEnd w:id="152"/>
      <w:bookmarkEnd w:id="153"/>
      <w:bookmarkEnd w:id="154"/>
      <w:bookmarkEnd w:id="155"/>
      <w:bookmarkEnd w:id="156"/>
      <w:bookmarkEnd w:id="157"/>
      <w:bookmarkEnd w:id="158"/>
      <w:bookmarkEnd w:id="159"/>
      <w:bookmarkEnd w:id="160"/>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61" w:name="_Toc28012310"/>
      <w:bookmarkStart w:id="162"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63" w:name="_Toc45133518"/>
      <w:bookmarkStart w:id="164" w:name="_Toc51762272"/>
      <w:bookmarkStart w:id="165"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66"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67"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67"/>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68" w:name="_Toc218884251"/>
      <w:bookmarkStart w:id="169" w:name="_Toc222915331"/>
      <w:bookmarkStart w:id="170" w:name="_Toc222915914"/>
      <w:r w:rsidRPr="00F9618C">
        <w:t>4.2.2.2</w:t>
      </w:r>
      <w:r w:rsidRPr="00F9618C">
        <w:tab/>
        <w:t>Initial provisioning of service information</w:t>
      </w:r>
      <w:bookmarkEnd w:id="161"/>
      <w:bookmarkEnd w:id="162"/>
      <w:bookmarkEnd w:id="163"/>
      <w:bookmarkEnd w:id="164"/>
      <w:bookmarkEnd w:id="165"/>
      <w:bookmarkEnd w:id="166"/>
      <w:bookmarkEnd w:id="168"/>
      <w:bookmarkEnd w:id="169"/>
      <w:bookmarkEnd w:id="170"/>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pt" o:ole="">
            <v:imagedata r:id="rId19" o:title=""/>
          </v:shape>
          <o:OLEObject Type="Embed" ProgID="Visio.Drawing.15" ShapeID="_x0000_i1028" DrawAspect="Content" ObjectID="_1833690055"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71" w:name="OLE_LINK4"/>
      <w:r w:rsidRPr="00F9618C">
        <w:t>clause 4.2.2.</w:t>
      </w:r>
      <w:r w:rsidRPr="00F9618C">
        <w:rPr>
          <w:lang w:eastAsia="zh-CN"/>
        </w:rPr>
        <w:t>37</w:t>
      </w:r>
      <w:bookmarkEnd w:id="171"/>
      <w:r w:rsidRPr="00F9618C">
        <w:t>.</w:t>
      </w:r>
    </w:p>
    <w:p w14:paraId="1C284CF0" w14:textId="77777777" w:rsidR="00582130" w:rsidRPr="00F9618C" w:rsidRDefault="00582130" w:rsidP="00582130">
      <w:r w:rsidRPr="00F9618C">
        <w:t>If the</w:t>
      </w:r>
      <w:bookmarkStart w:id="172"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72"/>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73" w:name="_Toc28012311"/>
      <w:bookmarkStart w:id="174" w:name="_Toc36038254"/>
      <w:bookmarkStart w:id="175" w:name="_Toc45133519"/>
      <w:bookmarkStart w:id="176" w:name="_Toc51762273"/>
      <w:bookmarkStart w:id="177" w:name="_Toc59016844"/>
      <w:bookmarkStart w:id="178" w:name="_Toc129338741"/>
      <w:bookmarkStart w:id="179" w:name="_Toc218884252"/>
      <w:bookmarkStart w:id="180" w:name="_Toc222915332"/>
      <w:bookmarkStart w:id="181" w:name="_Toc222915915"/>
      <w:r w:rsidRPr="00F9618C">
        <w:t>4.2.2.3</w:t>
      </w:r>
      <w:r w:rsidRPr="00F9618C">
        <w:tab/>
        <w:t>Gate control</w:t>
      </w:r>
      <w:bookmarkEnd w:id="173"/>
      <w:bookmarkEnd w:id="174"/>
      <w:bookmarkEnd w:id="175"/>
      <w:bookmarkEnd w:id="176"/>
      <w:bookmarkEnd w:id="177"/>
      <w:bookmarkEnd w:id="178"/>
      <w:bookmarkEnd w:id="179"/>
      <w:bookmarkEnd w:id="180"/>
      <w:bookmarkEnd w:id="181"/>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82" w:name="_Toc28012312"/>
      <w:bookmarkStart w:id="183" w:name="_Toc36038255"/>
      <w:bookmarkStart w:id="184" w:name="_Toc45133520"/>
      <w:bookmarkStart w:id="185" w:name="_Toc51762274"/>
      <w:bookmarkStart w:id="186" w:name="_Toc59016845"/>
      <w:bookmarkStart w:id="187" w:name="_Toc129338742"/>
      <w:bookmarkStart w:id="188" w:name="_Toc218884253"/>
      <w:bookmarkStart w:id="189" w:name="_Toc222915333"/>
      <w:bookmarkStart w:id="190" w:name="_Toc222915916"/>
      <w:r w:rsidRPr="00F9618C">
        <w:t>4.2.2.4</w:t>
      </w:r>
      <w:r w:rsidRPr="00F9618C">
        <w:tab/>
        <w:t>Initial Background Data Transfer policy indication</w:t>
      </w:r>
      <w:bookmarkEnd w:id="182"/>
      <w:bookmarkEnd w:id="183"/>
      <w:bookmarkEnd w:id="184"/>
      <w:bookmarkEnd w:id="185"/>
      <w:bookmarkEnd w:id="186"/>
      <w:bookmarkEnd w:id="187"/>
      <w:bookmarkEnd w:id="188"/>
      <w:bookmarkEnd w:id="189"/>
      <w:bookmarkEnd w:id="19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91" w:name="_Toc28012313"/>
      <w:bookmarkStart w:id="192" w:name="_Toc36038256"/>
      <w:bookmarkStart w:id="193" w:name="_Toc45133521"/>
      <w:bookmarkStart w:id="194" w:name="_Toc51762275"/>
      <w:bookmarkStart w:id="195" w:name="_Toc59016846"/>
      <w:bookmarkStart w:id="196" w:name="_Toc129338743"/>
      <w:bookmarkStart w:id="197" w:name="_Toc218884254"/>
      <w:bookmarkStart w:id="198" w:name="_Toc222915334"/>
      <w:bookmarkStart w:id="199" w:name="_Toc222915917"/>
      <w:r w:rsidRPr="00F9618C">
        <w:t>4.2.2.5</w:t>
      </w:r>
      <w:r w:rsidRPr="00F9618C">
        <w:tab/>
        <w:t>Initial provisioning of sponsored connectivity information</w:t>
      </w:r>
      <w:bookmarkEnd w:id="191"/>
      <w:bookmarkEnd w:id="192"/>
      <w:bookmarkEnd w:id="193"/>
      <w:bookmarkEnd w:id="194"/>
      <w:bookmarkEnd w:id="195"/>
      <w:bookmarkEnd w:id="196"/>
      <w:bookmarkEnd w:id="197"/>
      <w:bookmarkEnd w:id="198"/>
      <w:bookmarkEnd w:id="199"/>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00" w:name="_Toc28012314"/>
      <w:bookmarkStart w:id="201" w:name="_Toc36038257"/>
      <w:bookmarkStart w:id="202" w:name="_Toc45133522"/>
      <w:bookmarkStart w:id="203" w:name="_Toc51762276"/>
      <w:bookmarkStart w:id="204" w:name="_Toc59016847"/>
      <w:bookmarkStart w:id="205" w:name="_Toc129338744"/>
      <w:bookmarkStart w:id="206" w:name="_Toc218884255"/>
      <w:bookmarkStart w:id="207" w:name="_Toc222915335"/>
      <w:bookmarkStart w:id="208" w:name="_Toc222915918"/>
      <w:r w:rsidRPr="00F9618C">
        <w:t>4.2.2.6</w:t>
      </w:r>
      <w:r w:rsidRPr="00F9618C">
        <w:tab/>
        <w:t>Subscriptions to Service Data Flow QoS notification control</w:t>
      </w:r>
      <w:bookmarkEnd w:id="200"/>
      <w:bookmarkEnd w:id="201"/>
      <w:bookmarkEnd w:id="202"/>
      <w:bookmarkEnd w:id="203"/>
      <w:bookmarkEnd w:id="204"/>
      <w:bookmarkEnd w:id="205"/>
      <w:bookmarkEnd w:id="206"/>
      <w:bookmarkEnd w:id="207"/>
      <w:bookmarkEnd w:id="208"/>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09" w:name="_Toc28012315"/>
      <w:bookmarkStart w:id="210" w:name="_Toc36038258"/>
      <w:bookmarkStart w:id="211" w:name="_Toc45133523"/>
      <w:bookmarkStart w:id="212" w:name="_Toc51762277"/>
      <w:bookmarkStart w:id="213" w:name="_Toc59016848"/>
      <w:bookmarkStart w:id="214" w:name="_Toc129338745"/>
      <w:bookmarkStart w:id="215" w:name="_Toc218884256"/>
      <w:bookmarkStart w:id="216" w:name="_Toc222915336"/>
      <w:bookmarkStart w:id="217" w:name="_Toc222915919"/>
      <w:r w:rsidRPr="00F9618C">
        <w:t>4.2.2.7</w:t>
      </w:r>
      <w:r w:rsidRPr="00F9618C">
        <w:tab/>
        <w:t>Subscription to Service Data Flow Deactivation</w:t>
      </w:r>
      <w:bookmarkEnd w:id="209"/>
      <w:bookmarkEnd w:id="210"/>
      <w:bookmarkEnd w:id="211"/>
      <w:bookmarkEnd w:id="212"/>
      <w:bookmarkEnd w:id="213"/>
      <w:bookmarkEnd w:id="214"/>
      <w:bookmarkEnd w:id="215"/>
      <w:bookmarkEnd w:id="216"/>
      <w:bookmarkEnd w:id="217"/>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18" w:name="_Toc28012316"/>
      <w:bookmarkStart w:id="219" w:name="_Toc36038259"/>
      <w:bookmarkStart w:id="220" w:name="_Toc45133524"/>
      <w:bookmarkStart w:id="221" w:name="_Toc51762278"/>
      <w:bookmarkStart w:id="222" w:name="_Toc59016849"/>
      <w:bookmarkStart w:id="223" w:name="_Toc129338746"/>
      <w:bookmarkStart w:id="224" w:name="_Toc218884257"/>
      <w:bookmarkStart w:id="225" w:name="_Toc222915337"/>
      <w:bookmarkStart w:id="226" w:name="_Toc222915920"/>
      <w:bookmarkStart w:id="227"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18"/>
      <w:bookmarkEnd w:id="219"/>
      <w:bookmarkEnd w:id="220"/>
      <w:bookmarkEnd w:id="221"/>
      <w:bookmarkEnd w:id="222"/>
      <w:bookmarkEnd w:id="223"/>
      <w:r w:rsidR="0079192B" w:rsidRPr="00F9618C">
        <w:t xml:space="preserve"> and handling of payload headers</w:t>
      </w:r>
      <w:bookmarkEnd w:id="224"/>
      <w:bookmarkEnd w:id="225"/>
      <w:bookmarkEnd w:id="226"/>
    </w:p>
    <w:p w14:paraId="02385820" w14:textId="77777777" w:rsidR="006A7879" w:rsidRPr="00F9618C" w:rsidRDefault="006A7879" w:rsidP="006A7879">
      <w:bookmarkStart w:id="228" w:name="_Toc28012317"/>
      <w:bookmarkStart w:id="229" w:name="_Toc36038260"/>
      <w:bookmarkStart w:id="230" w:name="_Toc45133525"/>
      <w:bookmarkStart w:id="231" w:name="_Toc51762279"/>
      <w:bookmarkStart w:id="232" w:name="_Toc59016850"/>
      <w:bookmarkStart w:id="233" w:name="_Toc129338747"/>
      <w:bookmarkEnd w:id="227"/>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34" w:name="_Hlk166770801"/>
      <w:r w:rsidRPr="00F9618C">
        <w:t>-</w:t>
      </w:r>
      <w:r w:rsidRPr="00F9618C">
        <w:tab/>
        <w:t>influence the steering of user traffic to service function chain(s) on N6-LAN.</w:t>
      </w:r>
    </w:p>
    <w:bookmarkEnd w:id="234"/>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35" w:name="_Toc218884258"/>
      <w:bookmarkStart w:id="236" w:name="_Toc222915338"/>
      <w:bookmarkStart w:id="237" w:name="_Toc222915921"/>
      <w:r w:rsidRPr="00F9618C">
        <w:lastRenderedPageBreak/>
        <w:t>4.2.2.9</w:t>
      </w:r>
      <w:r w:rsidRPr="00F9618C">
        <w:tab/>
        <w:t>Void</w:t>
      </w:r>
      <w:bookmarkEnd w:id="228"/>
      <w:bookmarkEnd w:id="229"/>
      <w:bookmarkEnd w:id="230"/>
      <w:bookmarkEnd w:id="231"/>
      <w:bookmarkEnd w:id="232"/>
      <w:bookmarkEnd w:id="233"/>
      <w:bookmarkEnd w:id="235"/>
      <w:bookmarkEnd w:id="236"/>
      <w:bookmarkEnd w:id="237"/>
    </w:p>
    <w:p w14:paraId="2A914FFF" w14:textId="77777777" w:rsidR="00FD0136" w:rsidRPr="00F9618C" w:rsidRDefault="00FD0136">
      <w:pPr>
        <w:pStyle w:val="Heading4"/>
      </w:pPr>
      <w:bookmarkStart w:id="238" w:name="_Toc28012318"/>
      <w:bookmarkStart w:id="239" w:name="_Toc36038261"/>
      <w:bookmarkStart w:id="240" w:name="_Toc45133526"/>
      <w:bookmarkStart w:id="241" w:name="_Toc51762280"/>
      <w:bookmarkStart w:id="242" w:name="_Toc59016851"/>
      <w:bookmarkStart w:id="243" w:name="_Toc129338748"/>
      <w:bookmarkStart w:id="244" w:name="_Toc218884259"/>
      <w:bookmarkStart w:id="245" w:name="_Toc222915339"/>
      <w:bookmarkStart w:id="246" w:name="_Toc222915922"/>
      <w:r w:rsidRPr="00F9618C">
        <w:t>4.2.2.10</w:t>
      </w:r>
      <w:r w:rsidRPr="00F9618C">
        <w:tab/>
        <w:t>Subscription to resources allocation outcome</w:t>
      </w:r>
      <w:bookmarkEnd w:id="238"/>
      <w:bookmarkEnd w:id="239"/>
      <w:bookmarkEnd w:id="240"/>
      <w:bookmarkEnd w:id="241"/>
      <w:bookmarkEnd w:id="242"/>
      <w:bookmarkEnd w:id="243"/>
      <w:bookmarkEnd w:id="244"/>
      <w:bookmarkEnd w:id="245"/>
      <w:bookmarkEnd w:id="246"/>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47" w:name="_Toc28012319"/>
      <w:bookmarkStart w:id="248" w:name="_Toc36038262"/>
      <w:bookmarkStart w:id="249" w:name="_Toc45133527"/>
      <w:bookmarkStart w:id="250" w:name="_Toc51762281"/>
      <w:bookmarkStart w:id="251" w:name="_Toc59016852"/>
      <w:bookmarkStart w:id="252" w:name="_Toc129338749"/>
      <w:bookmarkStart w:id="253" w:name="_Toc218884260"/>
      <w:bookmarkStart w:id="254" w:name="_Toc222915340"/>
      <w:bookmarkStart w:id="255" w:name="_Toc222915923"/>
      <w:r w:rsidRPr="00F9618C">
        <w:t>4.2.2.11</w:t>
      </w:r>
      <w:r w:rsidRPr="00F9618C">
        <w:tab/>
        <w:t>Void</w:t>
      </w:r>
      <w:bookmarkEnd w:id="247"/>
      <w:bookmarkEnd w:id="248"/>
      <w:bookmarkEnd w:id="249"/>
      <w:bookmarkEnd w:id="250"/>
      <w:bookmarkEnd w:id="251"/>
      <w:bookmarkEnd w:id="252"/>
      <w:bookmarkEnd w:id="253"/>
      <w:bookmarkEnd w:id="254"/>
      <w:bookmarkEnd w:id="255"/>
    </w:p>
    <w:p w14:paraId="6B302E1C" w14:textId="77777777" w:rsidR="00FD0136" w:rsidRPr="00F9618C" w:rsidRDefault="00FD0136">
      <w:pPr>
        <w:pStyle w:val="Heading4"/>
      </w:pPr>
      <w:bookmarkStart w:id="256" w:name="_Toc28012320"/>
      <w:bookmarkStart w:id="257" w:name="_Toc36038263"/>
      <w:bookmarkStart w:id="258" w:name="_Toc45133528"/>
      <w:bookmarkStart w:id="259" w:name="_Toc51762282"/>
      <w:bookmarkStart w:id="260" w:name="_Toc59016853"/>
      <w:bookmarkStart w:id="261" w:name="_Toc129338750"/>
      <w:bookmarkStart w:id="262" w:name="_Toc218884261"/>
      <w:bookmarkStart w:id="263" w:name="_Toc222915341"/>
      <w:bookmarkStart w:id="264" w:name="_Toc222915924"/>
      <w:r w:rsidRPr="00F9618C">
        <w:t>4.2.2.12</w:t>
      </w:r>
      <w:r w:rsidRPr="00F9618C">
        <w:tab/>
        <w:t>Invocation of Multimedia Priority Services</w:t>
      </w:r>
      <w:bookmarkEnd w:id="256"/>
      <w:bookmarkEnd w:id="257"/>
      <w:bookmarkEnd w:id="258"/>
      <w:bookmarkEnd w:id="259"/>
      <w:bookmarkEnd w:id="260"/>
      <w:bookmarkEnd w:id="261"/>
      <w:bookmarkEnd w:id="262"/>
      <w:bookmarkEnd w:id="263"/>
      <w:bookmarkEnd w:id="264"/>
    </w:p>
    <w:p w14:paraId="3265C8D5" w14:textId="77777777" w:rsidR="00FD0136" w:rsidRPr="00F9618C" w:rsidRDefault="00FD0136">
      <w:pPr>
        <w:pStyle w:val="Heading5"/>
      </w:pPr>
      <w:bookmarkStart w:id="265" w:name="_Toc129338751"/>
      <w:bookmarkStart w:id="266" w:name="_Toc218884262"/>
      <w:bookmarkStart w:id="267" w:name="_Toc222915342"/>
      <w:bookmarkStart w:id="268" w:name="_Toc222915925"/>
      <w:r w:rsidRPr="00F9618C">
        <w:t>4.2.2.12.1</w:t>
      </w:r>
      <w:r w:rsidRPr="00F9618C">
        <w:tab/>
        <w:t>General</w:t>
      </w:r>
      <w:bookmarkEnd w:id="265"/>
      <w:bookmarkEnd w:id="266"/>
      <w:bookmarkEnd w:id="267"/>
      <w:bookmarkEnd w:id="268"/>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69" w:name="_Toc28012321"/>
      <w:bookmarkStart w:id="270" w:name="_Toc36038264"/>
      <w:bookmarkStart w:id="271" w:name="_Toc45133529"/>
      <w:bookmarkStart w:id="272" w:name="_Toc51762283"/>
      <w:bookmarkStart w:id="273"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74" w:name="_Toc129338752"/>
      <w:bookmarkStart w:id="275" w:name="_Toc218884263"/>
      <w:bookmarkStart w:id="276" w:name="_Toc222915343"/>
      <w:bookmarkStart w:id="277" w:name="_Toc222915926"/>
      <w:r w:rsidRPr="00F9618C">
        <w:lastRenderedPageBreak/>
        <w:t>4.2.2.12.2</w:t>
      </w:r>
      <w:r w:rsidRPr="00F9618C">
        <w:tab/>
        <w:t>MPS for DTS</w:t>
      </w:r>
      <w:bookmarkEnd w:id="274"/>
      <w:bookmarkEnd w:id="275"/>
      <w:bookmarkEnd w:id="276"/>
      <w:bookmarkEnd w:id="27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78" w:name="_Toc129338753"/>
      <w:bookmarkStart w:id="279" w:name="_Toc218884264"/>
      <w:bookmarkStart w:id="280" w:name="_Toc222915344"/>
      <w:bookmarkStart w:id="281" w:name="_Toc222915927"/>
      <w:r w:rsidRPr="00F9618C">
        <w:t>4.2.2.12.3</w:t>
      </w:r>
      <w:r w:rsidRPr="00F9618C">
        <w:tab/>
        <w:t>Provisioning of MPS for DTS signalling flow information</w:t>
      </w:r>
      <w:bookmarkEnd w:id="278"/>
      <w:bookmarkEnd w:id="279"/>
      <w:bookmarkEnd w:id="280"/>
      <w:bookmarkEnd w:id="281"/>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82" w:name="_Toc218884265"/>
      <w:bookmarkStart w:id="283" w:name="_Toc222915345"/>
      <w:bookmarkStart w:id="284" w:name="_Toc222915928"/>
      <w:bookmarkStart w:id="285" w:name="_Toc129338754"/>
      <w:r w:rsidRPr="00F9618C">
        <w:t>4.2.2.12.4</w:t>
      </w:r>
      <w:r w:rsidRPr="00F9618C">
        <w:tab/>
        <w:t>Priority for AF Signalling flow for MPS for Messaging</w:t>
      </w:r>
      <w:bookmarkEnd w:id="282"/>
      <w:bookmarkEnd w:id="283"/>
      <w:bookmarkEnd w:id="284"/>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86" w:name="_Toc218884266"/>
      <w:bookmarkStart w:id="287" w:name="_Toc222915346"/>
      <w:bookmarkStart w:id="288" w:name="_Toc222915929"/>
      <w:r w:rsidRPr="00F9618C">
        <w:t>4.2.2.13</w:t>
      </w:r>
      <w:r w:rsidRPr="00F9618C">
        <w:tab/>
        <w:t>Support of content versioning</w:t>
      </w:r>
      <w:bookmarkEnd w:id="269"/>
      <w:bookmarkEnd w:id="270"/>
      <w:bookmarkEnd w:id="271"/>
      <w:bookmarkEnd w:id="272"/>
      <w:bookmarkEnd w:id="273"/>
      <w:bookmarkEnd w:id="285"/>
      <w:bookmarkEnd w:id="286"/>
      <w:bookmarkEnd w:id="287"/>
      <w:bookmarkEnd w:id="288"/>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89" w:name="_Toc28012322"/>
      <w:bookmarkStart w:id="290" w:name="_Toc36038265"/>
      <w:bookmarkStart w:id="291" w:name="_Toc45133530"/>
      <w:bookmarkStart w:id="292" w:name="_Toc51762284"/>
      <w:bookmarkStart w:id="293" w:name="_Toc59016855"/>
      <w:bookmarkStart w:id="294" w:name="_Toc129338755"/>
      <w:bookmarkStart w:id="295" w:name="_Toc218884267"/>
      <w:bookmarkStart w:id="296" w:name="_Toc222915347"/>
      <w:bookmarkStart w:id="297" w:name="_Toc222915930"/>
      <w:r w:rsidRPr="00F9618C">
        <w:t>4.2.2.14</w:t>
      </w:r>
      <w:r w:rsidRPr="00F9618C">
        <w:tab/>
        <w:t>Request of access network information</w:t>
      </w:r>
      <w:bookmarkEnd w:id="289"/>
      <w:bookmarkEnd w:id="290"/>
      <w:bookmarkEnd w:id="291"/>
      <w:bookmarkEnd w:id="292"/>
      <w:bookmarkEnd w:id="293"/>
      <w:bookmarkEnd w:id="294"/>
      <w:bookmarkEnd w:id="295"/>
      <w:bookmarkEnd w:id="296"/>
      <w:bookmarkEnd w:id="297"/>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98" w:name="_Toc28012323"/>
      <w:bookmarkStart w:id="299" w:name="_Toc36038266"/>
      <w:bookmarkStart w:id="300" w:name="_Toc45133531"/>
      <w:bookmarkStart w:id="301" w:name="_Toc51762285"/>
      <w:bookmarkStart w:id="302" w:name="_Toc59016856"/>
      <w:bookmarkStart w:id="303" w:name="_Toc129338756"/>
      <w:bookmarkStart w:id="304" w:name="_Toc218884268"/>
      <w:bookmarkStart w:id="305" w:name="_Toc222915348"/>
      <w:bookmarkStart w:id="306" w:name="_Toc222915931"/>
      <w:r w:rsidRPr="00F9618C">
        <w:t>4.2.2.15</w:t>
      </w:r>
      <w:r w:rsidRPr="00F9618C">
        <w:tab/>
        <w:t>Initial provisioning of service information status</w:t>
      </w:r>
      <w:bookmarkEnd w:id="298"/>
      <w:bookmarkEnd w:id="299"/>
      <w:bookmarkEnd w:id="300"/>
      <w:bookmarkEnd w:id="301"/>
      <w:bookmarkEnd w:id="302"/>
      <w:bookmarkEnd w:id="303"/>
      <w:bookmarkEnd w:id="304"/>
      <w:bookmarkEnd w:id="305"/>
      <w:bookmarkEnd w:id="30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07" w:name="_Toc28012324"/>
      <w:bookmarkStart w:id="308" w:name="_Toc36038267"/>
      <w:bookmarkStart w:id="309" w:name="_Toc45133532"/>
      <w:bookmarkStart w:id="310" w:name="_Toc51762286"/>
      <w:bookmarkStart w:id="311" w:name="_Toc59016857"/>
      <w:bookmarkStart w:id="312" w:name="_Toc129338757"/>
      <w:bookmarkStart w:id="313" w:name="_Toc218884269"/>
      <w:bookmarkStart w:id="314" w:name="_Toc222915349"/>
      <w:bookmarkStart w:id="315" w:name="_Toc222915932"/>
      <w:r w:rsidRPr="00F9618C">
        <w:lastRenderedPageBreak/>
        <w:t>4.2.2.16</w:t>
      </w:r>
      <w:r w:rsidRPr="00F9618C">
        <w:tab/>
        <w:t>Provisioning of signalling flow information</w:t>
      </w:r>
      <w:bookmarkEnd w:id="307"/>
      <w:bookmarkEnd w:id="308"/>
      <w:bookmarkEnd w:id="309"/>
      <w:bookmarkEnd w:id="310"/>
      <w:bookmarkEnd w:id="311"/>
      <w:bookmarkEnd w:id="312"/>
      <w:bookmarkEnd w:id="313"/>
      <w:bookmarkEnd w:id="314"/>
      <w:bookmarkEnd w:id="315"/>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16" w:name="_Toc28012325"/>
      <w:bookmarkStart w:id="317" w:name="_Toc36038268"/>
      <w:bookmarkStart w:id="318" w:name="_Toc45133533"/>
      <w:bookmarkStart w:id="319" w:name="_Toc51762287"/>
      <w:bookmarkStart w:id="320" w:name="_Toc59016858"/>
      <w:bookmarkStart w:id="321" w:name="_Toc129338758"/>
      <w:bookmarkStart w:id="322" w:name="_Toc218884270"/>
      <w:bookmarkStart w:id="323" w:name="_Toc222915350"/>
      <w:bookmarkStart w:id="324" w:name="_Toc222915933"/>
      <w:r w:rsidRPr="00F9618C">
        <w:t>4.2.2.17</w:t>
      </w:r>
      <w:r w:rsidRPr="00F9618C">
        <w:tab/>
        <w:t>Support of resource sharing</w:t>
      </w:r>
      <w:bookmarkEnd w:id="316"/>
      <w:bookmarkEnd w:id="317"/>
      <w:bookmarkEnd w:id="318"/>
      <w:bookmarkEnd w:id="319"/>
      <w:bookmarkEnd w:id="320"/>
      <w:bookmarkEnd w:id="321"/>
      <w:bookmarkEnd w:id="322"/>
      <w:bookmarkEnd w:id="323"/>
      <w:bookmarkEnd w:id="324"/>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25" w:name="_Toc28012326"/>
      <w:bookmarkStart w:id="326" w:name="_Toc36038269"/>
      <w:bookmarkStart w:id="327" w:name="_Toc45133534"/>
      <w:bookmarkStart w:id="328" w:name="_Toc51762288"/>
      <w:bookmarkStart w:id="329" w:name="_Toc59016859"/>
      <w:bookmarkStart w:id="330" w:name="_Toc129338759"/>
      <w:bookmarkStart w:id="331" w:name="_Toc218884271"/>
      <w:bookmarkStart w:id="332" w:name="_Toc222915351"/>
      <w:bookmarkStart w:id="333" w:name="_Toc222915934"/>
      <w:r w:rsidRPr="00F9618C">
        <w:t>4.2.2.18</w:t>
      </w:r>
      <w:r w:rsidRPr="00F9618C">
        <w:tab/>
        <w:t>Indication of Emergency traffic</w:t>
      </w:r>
      <w:bookmarkEnd w:id="325"/>
      <w:bookmarkEnd w:id="326"/>
      <w:bookmarkEnd w:id="327"/>
      <w:bookmarkEnd w:id="328"/>
      <w:bookmarkEnd w:id="329"/>
      <w:bookmarkEnd w:id="330"/>
      <w:bookmarkEnd w:id="331"/>
      <w:bookmarkEnd w:id="332"/>
      <w:bookmarkEnd w:id="333"/>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34" w:name="_Toc28012327"/>
      <w:bookmarkStart w:id="335" w:name="_Toc36038270"/>
      <w:bookmarkStart w:id="336" w:name="_Toc45133535"/>
      <w:bookmarkStart w:id="337" w:name="_Toc51762289"/>
      <w:bookmarkStart w:id="338" w:name="_Toc59016860"/>
      <w:bookmarkStart w:id="339" w:name="_Toc129338760"/>
      <w:bookmarkStart w:id="340" w:name="_Toc218884272"/>
      <w:bookmarkStart w:id="341" w:name="_Toc222915352"/>
      <w:bookmarkStart w:id="342" w:name="_Toc222915935"/>
      <w:r w:rsidRPr="00F9618C">
        <w:t>4.2.2.19</w:t>
      </w:r>
      <w:r w:rsidRPr="00F9618C">
        <w:tab/>
        <w:t>Invocation of MCPTT</w:t>
      </w:r>
      <w:bookmarkEnd w:id="334"/>
      <w:bookmarkEnd w:id="335"/>
      <w:bookmarkEnd w:id="336"/>
      <w:bookmarkEnd w:id="337"/>
      <w:bookmarkEnd w:id="338"/>
      <w:bookmarkEnd w:id="339"/>
      <w:bookmarkEnd w:id="340"/>
      <w:bookmarkEnd w:id="341"/>
      <w:bookmarkEnd w:id="342"/>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43" w:name="_Toc28012328"/>
      <w:bookmarkStart w:id="344" w:name="_Toc36038271"/>
      <w:bookmarkStart w:id="345" w:name="_Toc45133536"/>
      <w:bookmarkStart w:id="346" w:name="_Toc51762290"/>
      <w:bookmarkStart w:id="347" w:name="_Toc59016861"/>
      <w:bookmarkStart w:id="348" w:name="_Toc129338761"/>
      <w:bookmarkStart w:id="349" w:name="_Toc218884273"/>
      <w:bookmarkStart w:id="350" w:name="_Toc222915353"/>
      <w:bookmarkStart w:id="351" w:name="_Toc222915936"/>
      <w:r w:rsidRPr="00F9618C">
        <w:lastRenderedPageBreak/>
        <w:t>4.2.2.20</w:t>
      </w:r>
      <w:r w:rsidRPr="00F9618C">
        <w:tab/>
        <w:t>Invocation of MCVideo</w:t>
      </w:r>
      <w:bookmarkEnd w:id="343"/>
      <w:bookmarkEnd w:id="344"/>
      <w:bookmarkEnd w:id="345"/>
      <w:bookmarkEnd w:id="346"/>
      <w:bookmarkEnd w:id="347"/>
      <w:bookmarkEnd w:id="348"/>
      <w:bookmarkEnd w:id="349"/>
      <w:bookmarkEnd w:id="350"/>
      <w:bookmarkEnd w:id="35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52" w:name="_Hlk15401997"/>
      <w:r w:rsidRPr="00F9618C">
        <w:t> </w:t>
      </w:r>
      <w:bookmarkEnd w:id="35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53" w:name="_Toc28012329"/>
      <w:bookmarkStart w:id="354" w:name="_Toc36038272"/>
      <w:bookmarkStart w:id="355" w:name="_Toc45133537"/>
      <w:bookmarkStart w:id="356" w:name="_Toc51762291"/>
      <w:bookmarkStart w:id="357" w:name="_Toc59016862"/>
      <w:bookmarkStart w:id="358" w:name="_Toc129338762"/>
      <w:bookmarkStart w:id="359" w:name="_Toc218884274"/>
      <w:bookmarkStart w:id="360" w:name="_Toc222915354"/>
      <w:bookmarkStart w:id="361" w:name="_Toc222915937"/>
      <w:r w:rsidRPr="00F9618C">
        <w:t>4.2.2.21</w:t>
      </w:r>
      <w:r w:rsidRPr="00F9618C">
        <w:tab/>
        <w:t>Priority sharing indication</w:t>
      </w:r>
      <w:bookmarkEnd w:id="353"/>
      <w:bookmarkEnd w:id="354"/>
      <w:bookmarkEnd w:id="355"/>
      <w:bookmarkEnd w:id="356"/>
      <w:bookmarkEnd w:id="357"/>
      <w:bookmarkEnd w:id="358"/>
      <w:bookmarkEnd w:id="359"/>
      <w:bookmarkEnd w:id="360"/>
      <w:bookmarkEnd w:id="361"/>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362" w:name="_Toc28012330"/>
      <w:bookmarkStart w:id="363" w:name="_Toc36038273"/>
      <w:bookmarkStart w:id="364" w:name="_Toc45133538"/>
      <w:bookmarkStart w:id="365" w:name="_Toc51762292"/>
      <w:bookmarkStart w:id="366" w:name="_Toc59016863"/>
      <w:bookmarkStart w:id="367" w:name="_Toc129338763"/>
      <w:bookmarkStart w:id="368" w:name="_Toc218884275"/>
      <w:bookmarkStart w:id="369" w:name="_Toc222915355"/>
      <w:bookmarkStart w:id="370" w:name="_Toc222915938"/>
      <w:r w:rsidRPr="00F9618C">
        <w:t>4.2.2.22</w:t>
      </w:r>
      <w:r w:rsidRPr="00F9618C">
        <w:tab/>
        <w:t>Subscription to Out of Credit notification</w:t>
      </w:r>
      <w:bookmarkEnd w:id="362"/>
      <w:bookmarkEnd w:id="363"/>
      <w:bookmarkEnd w:id="364"/>
      <w:bookmarkEnd w:id="365"/>
      <w:bookmarkEnd w:id="366"/>
      <w:bookmarkEnd w:id="367"/>
      <w:bookmarkEnd w:id="368"/>
      <w:bookmarkEnd w:id="369"/>
      <w:bookmarkEnd w:id="370"/>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371" w:name="_Toc218884276"/>
      <w:bookmarkStart w:id="372" w:name="_Toc222915356"/>
      <w:bookmarkStart w:id="373" w:name="_Toc222915939"/>
      <w:bookmarkStart w:id="374" w:name="_Toc28012332"/>
      <w:bookmarkStart w:id="375" w:name="_Toc36038275"/>
      <w:bookmarkStart w:id="376" w:name="_Toc45133540"/>
      <w:bookmarkStart w:id="377" w:name="_Toc51762294"/>
      <w:bookmarkStart w:id="378" w:name="_Toc59016865"/>
      <w:bookmarkStart w:id="379" w:name="_Toc129338765"/>
      <w:r w:rsidRPr="00F9618C">
        <w:t>4.2.2.23</w:t>
      </w:r>
      <w:r w:rsidRPr="00F9618C">
        <w:tab/>
        <w:t>Subscriptions to Service Data Flow QoS Monitoring Information</w:t>
      </w:r>
      <w:bookmarkEnd w:id="371"/>
      <w:bookmarkEnd w:id="372"/>
      <w:bookmarkEnd w:id="373"/>
    </w:p>
    <w:p w14:paraId="66069B35" w14:textId="77777777" w:rsidR="0082366F" w:rsidRPr="00F9618C" w:rsidRDefault="0082366F" w:rsidP="0082366F">
      <w:pPr>
        <w:pStyle w:val="Heading5"/>
      </w:pPr>
      <w:bookmarkStart w:id="380" w:name="_Toc218884277"/>
      <w:bookmarkStart w:id="381" w:name="_Toc222915357"/>
      <w:bookmarkStart w:id="382" w:name="_Toc222915940"/>
      <w:r w:rsidRPr="00F9618C">
        <w:t>4.2.2.23.1</w:t>
      </w:r>
      <w:r w:rsidRPr="00F9618C">
        <w:tab/>
        <w:t>Subscriptions to QoS Monitoring at AF session level</w:t>
      </w:r>
      <w:bookmarkEnd w:id="380"/>
      <w:bookmarkEnd w:id="381"/>
      <w:bookmarkEnd w:id="382"/>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83" w:name="_Toc218884278"/>
      <w:bookmarkStart w:id="384" w:name="_Toc222915358"/>
      <w:bookmarkStart w:id="385" w:name="_Toc222915941"/>
      <w:r w:rsidRPr="00F9618C">
        <w:t>4.2.2.23.2</w:t>
      </w:r>
      <w:r w:rsidRPr="00F9618C">
        <w:tab/>
        <w:t>Subscriptions to QoS Monitoring for one or more service data flow(s)</w:t>
      </w:r>
      <w:bookmarkEnd w:id="383"/>
      <w:bookmarkEnd w:id="384"/>
      <w:bookmarkEnd w:id="38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86" w:name="_Toc218884279"/>
      <w:bookmarkStart w:id="387" w:name="_Toc222915359"/>
      <w:bookmarkStart w:id="388" w:name="_Toc222915942"/>
      <w:r w:rsidRPr="00F9618C">
        <w:t>4.2.2.24</w:t>
      </w:r>
      <w:r w:rsidRPr="00F9618C">
        <w:tab/>
      </w:r>
      <w:bookmarkStart w:id="389" w:name="_Hlk24533267"/>
      <w:r w:rsidRPr="00F9618C">
        <w:t>Provisioning of TSCAI input Information</w:t>
      </w:r>
      <w:bookmarkEnd w:id="374"/>
      <w:bookmarkEnd w:id="389"/>
      <w:r w:rsidRPr="00F9618C">
        <w:t xml:space="preserve"> and QoS related data</w:t>
      </w:r>
      <w:bookmarkEnd w:id="375"/>
      <w:bookmarkEnd w:id="376"/>
      <w:bookmarkEnd w:id="377"/>
      <w:bookmarkEnd w:id="378"/>
      <w:bookmarkEnd w:id="379"/>
      <w:bookmarkEnd w:id="386"/>
      <w:bookmarkEnd w:id="387"/>
      <w:bookmarkEnd w:id="388"/>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90"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90"/>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91" w:name="_Toc28012333"/>
      <w:bookmarkStart w:id="392" w:name="_Toc36038276"/>
      <w:bookmarkStart w:id="393" w:name="_Toc45133541"/>
      <w:bookmarkStart w:id="394" w:name="_Toc51762295"/>
      <w:bookmarkStart w:id="395" w:name="_Toc59016866"/>
      <w:bookmarkStart w:id="396" w:name="_Toc129338766"/>
      <w:bookmarkStart w:id="397" w:name="_Toc218884280"/>
      <w:bookmarkStart w:id="398" w:name="_Toc222915360"/>
      <w:bookmarkStart w:id="399" w:name="_Toc222915943"/>
      <w:r w:rsidRPr="00F9618C">
        <w:t>4.2.2.25</w:t>
      </w:r>
      <w:r w:rsidRPr="00F9618C">
        <w:tab/>
        <w:t>Provisioning of TSC user plane node management information and port management information</w:t>
      </w:r>
      <w:bookmarkEnd w:id="391"/>
      <w:bookmarkEnd w:id="392"/>
      <w:bookmarkEnd w:id="393"/>
      <w:bookmarkEnd w:id="394"/>
      <w:bookmarkEnd w:id="395"/>
      <w:bookmarkEnd w:id="396"/>
      <w:bookmarkEnd w:id="397"/>
      <w:bookmarkEnd w:id="398"/>
      <w:bookmarkEnd w:id="399"/>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00" w:name="_Toc28012334"/>
      <w:bookmarkStart w:id="401" w:name="_Toc36038277"/>
      <w:bookmarkStart w:id="402" w:name="_Toc45133542"/>
      <w:bookmarkStart w:id="403" w:name="_Toc51762296"/>
      <w:bookmarkStart w:id="404" w:name="_Toc59016867"/>
      <w:bookmarkStart w:id="405"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06" w:name="_Toc218884281"/>
      <w:bookmarkStart w:id="407" w:name="_Toc222915361"/>
      <w:bookmarkStart w:id="408" w:name="_Toc222915944"/>
      <w:r w:rsidRPr="00F9618C">
        <w:t>4.2.2.26</w:t>
      </w:r>
      <w:r w:rsidRPr="00F9618C">
        <w:tab/>
        <w:t>Invocation of Mission Critical Services</w:t>
      </w:r>
      <w:bookmarkEnd w:id="400"/>
      <w:bookmarkEnd w:id="401"/>
      <w:bookmarkEnd w:id="402"/>
      <w:bookmarkEnd w:id="403"/>
      <w:bookmarkEnd w:id="404"/>
      <w:bookmarkEnd w:id="405"/>
      <w:bookmarkEnd w:id="406"/>
      <w:bookmarkEnd w:id="407"/>
      <w:bookmarkEnd w:id="408"/>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09" w:name="_Toc28012335"/>
      <w:bookmarkStart w:id="410" w:name="_Toc36038278"/>
      <w:bookmarkStart w:id="411" w:name="_Toc45133543"/>
      <w:bookmarkStart w:id="412" w:name="_Toc51762297"/>
      <w:bookmarkStart w:id="413" w:name="_Toc59016868"/>
      <w:bookmarkStart w:id="414" w:name="_Toc129338768"/>
      <w:bookmarkStart w:id="415" w:name="_Toc218884282"/>
      <w:bookmarkStart w:id="416" w:name="_Toc222915362"/>
      <w:bookmarkStart w:id="417" w:name="_Toc222915945"/>
      <w:r w:rsidRPr="00F9618C">
        <w:t>4.2.2.27</w:t>
      </w:r>
      <w:r w:rsidRPr="00F9618C">
        <w:tab/>
        <w:t>P-CSCF restoration enhancements</w:t>
      </w:r>
      <w:bookmarkEnd w:id="409"/>
      <w:bookmarkEnd w:id="410"/>
      <w:bookmarkEnd w:id="411"/>
      <w:bookmarkEnd w:id="412"/>
      <w:bookmarkEnd w:id="413"/>
      <w:bookmarkEnd w:id="414"/>
      <w:bookmarkEnd w:id="415"/>
      <w:bookmarkEnd w:id="416"/>
      <w:bookmarkEnd w:id="417"/>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pt" o:ole="">
            <v:imagedata r:id="rId21" o:title=""/>
          </v:shape>
          <o:OLEObject Type="Embed" ProgID="Visio.Drawing.15" ShapeID="_x0000_i1029" DrawAspect="Content" ObjectID="_1833690056"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18" w:name="_Toc218884283"/>
      <w:bookmarkStart w:id="419" w:name="_Toc222915363"/>
      <w:bookmarkStart w:id="420" w:name="_Toc222915946"/>
      <w:r w:rsidRPr="00F9618C">
        <w:lastRenderedPageBreak/>
        <w:t>4.2.2.28</w:t>
      </w:r>
      <w:r w:rsidRPr="00F9618C">
        <w:tab/>
        <w:t>Support of CHEM feature</w:t>
      </w:r>
      <w:bookmarkEnd w:id="418"/>
      <w:bookmarkEnd w:id="419"/>
      <w:bookmarkEnd w:id="4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21" w:name="_Toc36038279"/>
      <w:bookmarkStart w:id="422" w:name="_Toc45133544"/>
      <w:bookmarkStart w:id="423" w:name="_Toc51762298"/>
      <w:bookmarkStart w:id="424" w:name="_Toc59016869"/>
      <w:bookmarkStart w:id="425" w:name="_Toc129338769"/>
      <w:bookmarkStart w:id="426" w:name="_Toc218884284"/>
      <w:bookmarkStart w:id="427" w:name="_Toc222915364"/>
      <w:bookmarkStart w:id="428" w:name="_Toc222915947"/>
      <w:r w:rsidRPr="00F9618C">
        <w:t>4.2.2.29</w:t>
      </w:r>
      <w:r w:rsidRPr="00F9618C">
        <w:tab/>
        <w:t>Support of FLUS feature</w:t>
      </w:r>
      <w:bookmarkEnd w:id="421"/>
      <w:bookmarkEnd w:id="422"/>
      <w:bookmarkEnd w:id="423"/>
      <w:bookmarkEnd w:id="424"/>
      <w:bookmarkEnd w:id="425"/>
      <w:bookmarkEnd w:id="426"/>
      <w:bookmarkEnd w:id="427"/>
      <w:bookmarkEnd w:id="428"/>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29" w:name="_Toc36038280"/>
      <w:bookmarkStart w:id="430" w:name="_Toc45133545"/>
      <w:bookmarkStart w:id="431" w:name="_Toc51762299"/>
      <w:bookmarkStart w:id="432" w:name="_Toc59016870"/>
      <w:bookmarkStart w:id="433" w:name="_Toc129338770"/>
      <w:bookmarkStart w:id="434" w:name="_Toc218884285"/>
      <w:bookmarkStart w:id="435" w:name="_Toc222915365"/>
      <w:bookmarkStart w:id="436" w:name="_Toc222915948"/>
      <w:r w:rsidRPr="00F9618C">
        <w:t>4.2.2.30</w:t>
      </w:r>
      <w:r w:rsidRPr="00F9618C">
        <w:tab/>
        <w:t>Subscription to EPS Fallback report</w:t>
      </w:r>
      <w:bookmarkEnd w:id="429"/>
      <w:bookmarkEnd w:id="430"/>
      <w:bookmarkEnd w:id="431"/>
      <w:bookmarkEnd w:id="432"/>
      <w:bookmarkEnd w:id="433"/>
      <w:bookmarkEnd w:id="434"/>
      <w:bookmarkEnd w:id="435"/>
      <w:bookmarkEnd w:id="436"/>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37" w:name="_Toc36038281"/>
      <w:bookmarkStart w:id="438" w:name="_Toc45133546"/>
      <w:bookmarkStart w:id="439" w:name="_Toc51762300"/>
      <w:bookmarkStart w:id="440" w:name="_Toc59016871"/>
      <w:bookmarkStart w:id="441" w:name="_Toc129338771"/>
      <w:bookmarkStart w:id="442" w:name="_Toc218884286"/>
      <w:bookmarkStart w:id="443" w:name="_Toc222915366"/>
      <w:bookmarkStart w:id="444" w:name="_Toc222915949"/>
      <w:r w:rsidRPr="00F9618C">
        <w:t>4.2.2.31</w:t>
      </w:r>
      <w:r w:rsidRPr="00F9618C">
        <w:tab/>
        <w:t xml:space="preserve">Subscription to </w:t>
      </w:r>
      <w:r w:rsidRPr="00F9618C">
        <w:rPr>
          <w:lang w:eastAsia="zh-CN"/>
        </w:rPr>
        <w:t xml:space="preserve">TSC </w:t>
      </w:r>
      <w:r w:rsidRPr="00F9618C">
        <w:t>user plane node related events</w:t>
      </w:r>
      <w:bookmarkEnd w:id="437"/>
      <w:bookmarkEnd w:id="438"/>
      <w:bookmarkEnd w:id="439"/>
      <w:bookmarkEnd w:id="440"/>
      <w:bookmarkEnd w:id="441"/>
      <w:bookmarkEnd w:id="442"/>
      <w:bookmarkEnd w:id="443"/>
      <w:bookmarkEnd w:id="444"/>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45" w:name="_Toc36038282"/>
      <w:bookmarkStart w:id="446" w:name="_Toc45133547"/>
      <w:bookmarkStart w:id="447" w:name="_Toc51762301"/>
      <w:bookmarkStart w:id="448"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449" w:name="_Toc129338772"/>
      <w:bookmarkStart w:id="450" w:name="_Toc218884287"/>
      <w:bookmarkStart w:id="451" w:name="_Toc222915367"/>
      <w:bookmarkStart w:id="452" w:name="_Toc222915950"/>
      <w:r w:rsidRPr="00F9618C">
        <w:t>4.2.2.32</w:t>
      </w:r>
      <w:r w:rsidRPr="00F9618C">
        <w:tab/>
        <w:t>Initial provisioning of required QoS information</w:t>
      </w:r>
      <w:bookmarkEnd w:id="445"/>
      <w:bookmarkEnd w:id="446"/>
      <w:bookmarkEnd w:id="447"/>
      <w:bookmarkEnd w:id="448"/>
      <w:bookmarkEnd w:id="449"/>
      <w:bookmarkEnd w:id="450"/>
      <w:bookmarkEnd w:id="451"/>
      <w:bookmarkEnd w:id="452"/>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453"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454" w:name="_Toc45133548"/>
      <w:bookmarkStart w:id="455" w:name="_Toc51762302"/>
      <w:bookmarkStart w:id="456" w:name="_Toc59016873"/>
      <w:bookmarkStart w:id="457" w:name="_Toc129338773"/>
      <w:bookmarkStart w:id="458" w:name="_Toc218884288"/>
      <w:bookmarkStart w:id="459" w:name="_Toc222915368"/>
      <w:bookmarkStart w:id="460" w:name="_Toc222915951"/>
      <w:bookmarkStart w:id="461" w:name="_Toc36038283"/>
      <w:r w:rsidRPr="00F9618C">
        <w:t>4.2.2.33</w:t>
      </w:r>
      <w:r w:rsidRPr="00F9618C">
        <w:tab/>
        <w:t>Support of QoSHint feature</w:t>
      </w:r>
      <w:bookmarkEnd w:id="454"/>
      <w:bookmarkEnd w:id="455"/>
      <w:bookmarkEnd w:id="456"/>
      <w:bookmarkEnd w:id="457"/>
      <w:bookmarkEnd w:id="458"/>
      <w:bookmarkEnd w:id="459"/>
      <w:bookmarkEnd w:id="46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462" w:name="_Toc45133549"/>
      <w:bookmarkStart w:id="463" w:name="_Toc51762303"/>
      <w:bookmarkStart w:id="464" w:name="_Toc59016874"/>
      <w:bookmarkStart w:id="465" w:name="_Toc129338774"/>
      <w:bookmarkStart w:id="466" w:name="_Toc218884289"/>
      <w:bookmarkStart w:id="467" w:name="_Toc222915369"/>
      <w:bookmarkStart w:id="468" w:name="_Toc222915952"/>
      <w:r w:rsidRPr="00F9618C">
        <w:t>4.2.2.34</w:t>
      </w:r>
      <w:r w:rsidRPr="00F9618C">
        <w:tab/>
        <w:t>Subscription to Reallocation of Credit notification</w:t>
      </w:r>
      <w:bookmarkEnd w:id="462"/>
      <w:bookmarkEnd w:id="463"/>
      <w:bookmarkEnd w:id="464"/>
      <w:bookmarkEnd w:id="465"/>
      <w:bookmarkEnd w:id="466"/>
      <w:bookmarkEnd w:id="467"/>
      <w:bookmarkEnd w:id="46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469" w:name="_Toc129338775"/>
      <w:bookmarkStart w:id="470" w:name="_Toc218884290"/>
      <w:bookmarkStart w:id="471" w:name="_Toc222915370"/>
      <w:bookmarkStart w:id="472" w:name="_Toc222915953"/>
      <w:bookmarkStart w:id="473" w:name="_Toc45133550"/>
      <w:bookmarkStart w:id="474" w:name="_Toc51762304"/>
      <w:bookmarkStart w:id="475" w:name="_Toc59016875"/>
      <w:r w:rsidRPr="00F9618C">
        <w:t>4.2.2.35</w:t>
      </w:r>
      <w:r w:rsidRPr="00F9618C">
        <w:tab/>
        <w:t>Subscription to satellite backhaul category changes</w:t>
      </w:r>
      <w:bookmarkEnd w:id="469"/>
      <w:bookmarkEnd w:id="470"/>
      <w:bookmarkEnd w:id="471"/>
      <w:bookmarkEnd w:id="472"/>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476" w:name="_Toc129338776"/>
      <w:bookmarkStart w:id="477" w:name="_Toc218884291"/>
      <w:bookmarkStart w:id="478" w:name="_Toc222915371"/>
      <w:bookmarkStart w:id="479" w:name="_Toc222915954"/>
      <w:r w:rsidRPr="00F9618C">
        <w:t>4.2.2.36</w:t>
      </w:r>
      <w:r w:rsidRPr="00F9618C">
        <w:tab/>
        <w:t>Subscription to the report of extra UE addresses</w:t>
      </w:r>
      <w:bookmarkEnd w:id="476"/>
      <w:bookmarkEnd w:id="477"/>
      <w:bookmarkEnd w:id="478"/>
      <w:bookmarkEnd w:id="479"/>
    </w:p>
    <w:p w14:paraId="2FC76DFE" w14:textId="77777777" w:rsidR="009E09E6" w:rsidRPr="00F9618C" w:rsidRDefault="009E09E6" w:rsidP="009E09E6">
      <w:bookmarkStart w:id="480" w:name="_Toc144201822"/>
      <w:bookmarkStart w:id="481"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482" w:name="_Toc218884292"/>
      <w:bookmarkStart w:id="483" w:name="_Toc222915372"/>
      <w:bookmarkStart w:id="484" w:name="_Toc222915955"/>
      <w:r w:rsidRPr="00F9618C">
        <w:t>4.2.2.37</w:t>
      </w:r>
      <w:r w:rsidRPr="00F9618C">
        <w:tab/>
        <w:t xml:space="preserve">Provisioning </w:t>
      </w:r>
      <w:r w:rsidR="00FB5839" w:rsidRPr="00F9618C">
        <w:t xml:space="preserve">of multi-modal </w:t>
      </w:r>
      <w:r w:rsidRPr="00F9618C">
        <w:t>services</w:t>
      </w:r>
      <w:bookmarkEnd w:id="482"/>
      <w:bookmarkEnd w:id="483"/>
      <w:bookmarkEnd w:id="484"/>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485" w:name="_Toc218884293"/>
      <w:bookmarkStart w:id="486" w:name="_Toc222915373"/>
      <w:bookmarkStart w:id="487" w:name="_Toc222915956"/>
      <w:bookmarkEnd w:id="480"/>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485"/>
      <w:bookmarkEnd w:id="486"/>
      <w:bookmarkEnd w:id="487"/>
    </w:p>
    <w:p w14:paraId="3850066C" w14:textId="77777777" w:rsidR="00B5216F" w:rsidRPr="00F9618C" w:rsidRDefault="00B5216F" w:rsidP="00B5216F">
      <w:bookmarkStart w:id="48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489" w:name="_Toc218884294"/>
      <w:bookmarkStart w:id="490" w:name="_Toc222915374"/>
      <w:bookmarkStart w:id="491" w:name="_Toc2229159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488"/>
      <w:bookmarkEnd w:id="489"/>
      <w:bookmarkEnd w:id="490"/>
      <w:bookmarkEnd w:id="491"/>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492" w:name="OLE_LINK26"/>
      <w:r w:rsidRPr="00F9618C">
        <w:t>medComponents</w:t>
      </w:r>
      <w:bookmarkEnd w:id="492"/>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493" w:name="_Toc218884295"/>
      <w:bookmarkStart w:id="494" w:name="_Toc222915375"/>
      <w:bookmarkStart w:id="495" w:name="_Toc222915958"/>
      <w:r w:rsidRPr="00F9618C">
        <w:t>4.2.2.</w:t>
      </w:r>
      <w:r w:rsidR="005E4D87" w:rsidRPr="00F9618C">
        <w:t>40</w:t>
      </w:r>
      <w:r w:rsidRPr="00F9618C">
        <w:tab/>
        <w:t>Subscription to BAT offset notification</w:t>
      </w:r>
      <w:bookmarkEnd w:id="493"/>
      <w:bookmarkEnd w:id="494"/>
      <w:bookmarkEnd w:id="495"/>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496" w:name="_Toc218884296"/>
      <w:bookmarkStart w:id="497" w:name="_Toc222915376"/>
      <w:bookmarkStart w:id="498" w:name="_Toc222915959"/>
      <w:bookmarkStart w:id="499" w:name="_Toc130291641"/>
      <w:bookmarkStart w:id="500" w:name="_Toc144201825"/>
      <w:r w:rsidRPr="00F9618C">
        <w:t>4.2.2.41</w:t>
      </w:r>
      <w:r w:rsidRPr="00F9618C">
        <w:tab/>
        <w:t xml:space="preserve">Subscription to </w:t>
      </w:r>
      <w:r w:rsidRPr="00F9618C">
        <w:rPr>
          <w:lang w:eastAsia="zh-CN"/>
        </w:rPr>
        <w:t>Packet Delay Variation monitoring</w:t>
      </w:r>
      <w:bookmarkEnd w:id="496"/>
      <w:bookmarkEnd w:id="497"/>
      <w:bookmarkEnd w:id="498"/>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499"/>
    <w:bookmarkEnd w:id="500"/>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01" w:name="_Toc218884297"/>
      <w:bookmarkStart w:id="502" w:name="_Toc222915377"/>
      <w:bookmarkStart w:id="503" w:name="_Toc222915960"/>
      <w:r w:rsidRPr="00F9618C">
        <w:t>4.2.2.42</w:t>
      </w:r>
      <w:r w:rsidRPr="00F9618C">
        <w:tab/>
        <w:t>Initial provisioning of traffic information for UE power saving management</w:t>
      </w:r>
      <w:bookmarkEnd w:id="501"/>
      <w:bookmarkEnd w:id="502"/>
      <w:bookmarkEnd w:id="503"/>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04" w:name="_Toc218884298"/>
      <w:bookmarkStart w:id="505" w:name="_Toc222915378"/>
      <w:bookmarkStart w:id="506" w:name="_Toc222915961"/>
      <w:r w:rsidRPr="00F9618C">
        <w:t>4.2.2.43</w:t>
      </w:r>
      <w:r w:rsidRPr="00F9618C">
        <w:tab/>
        <w:t>Provisioning of the indication of ECN marking for L4S support</w:t>
      </w:r>
      <w:bookmarkEnd w:id="504"/>
      <w:bookmarkEnd w:id="505"/>
      <w:bookmarkEnd w:id="50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07" w:name="_Toc153375168"/>
      <w:bookmarkStart w:id="508" w:name="_Toc218884299"/>
      <w:bookmarkStart w:id="509" w:name="_Toc222915379"/>
      <w:bookmarkStart w:id="510" w:name="_Toc222915962"/>
      <w:r w:rsidRPr="00F9618C">
        <w:lastRenderedPageBreak/>
        <w:t>4.2.2.</w:t>
      </w:r>
      <w:r w:rsidRPr="00F9618C">
        <w:rPr>
          <w:lang w:eastAsia="zh-CN"/>
        </w:rPr>
        <w:t>44</w:t>
      </w:r>
      <w:r w:rsidRPr="00F9618C">
        <w:tab/>
      </w:r>
      <w:bookmarkStart w:id="511" w:name="OLE_LINK33"/>
      <w:r w:rsidRPr="00F9618C">
        <w:t>Subscription to R</w:t>
      </w:r>
      <w:r w:rsidRPr="00F9618C">
        <w:rPr>
          <w:lang w:eastAsia="zh-CN"/>
        </w:rPr>
        <w:t>ound-</w:t>
      </w:r>
      <w:r w:rsidRPr="00F9618C">
        <w:t>T</w:t>
      </w:r>
      <w:r w:rsidRPr="00F9618C">
        <w:rPr>
          <w:lang w:eastAsia="zh-CN"/>
        </w:rPr>
        <w:t xml:space="preserve">rip delay </w:t>
      </w:r>
      <w:bookmarkEnd w:id="507"/>
      <w:bookmarkEnd w:id="51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08"/>
      <w:bookmarkEnd w:id="509"/>
      <w:bookmarkEnd w:id="51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12" w:name="OLE_LINK10"/>
      <w:r w:rsidRPr="00F9618C">
        <w:t xml:space="preserve"> "fDescs" attribute</w:t>
      </w:r>
      <w:bookmarkEnd w:id="51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1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13"/>
    <w:p w14:paraId="1DE9BD2E" w14:textId="77777777" w:rsidR="00500F10" w:rsidRPr="00F9618C" w:rsidRDefault="00500F10" w:rsidP="00500F10">
      <w:pPr>
        <w:pStyle w:val="B10"/>
        <w:rPr>
          <w:rFonts w:cs="Arial"/>
          <w:szCs w:val="18"/>
        </w:rPr>
      </w:pPr>
      <w:r w:rsidRPr="00F9618C">
        <w:lastRenderedPageBreak/>
        <w:t>-</w:t>
      </w:r>
      <w:r w:rsidRPr="00F9618C">
        <w:tab/>
      </w:r>
      <w:bookmarkStart w:id="514" w:name="OLE_LINK9"/>
      <w:r w:rsidR="00841473" w:rsidRPr="00F9618C">
        <w:t xml:space="preserve">for the uplink flow, an entry of the </w:t>
      </w:r>
      <w:bookmarkStart w:id="515" w:name="OLE_LINK8"/>
      <w:r w:rsidR="00841473" w:rsidRPr="00F9618C">
        <w:t>"MediaSubComponent" data type</w:t>
      </w:r>
      <w:bookmarkEnd w:id="51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1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16" w:name="_Toc218884300"/>
      <w:bookmarkStart w:id="517" w:name="_Toc222915380"/>
      <w:bookmarkStart w:id="518" w:name="_Toc222915963"/>
      <w:r w:rsidRPr="00F9618C">
        <w:t>4.2.2.45</w:t>
      </w:r>
      <w:r w:rsidRPr="00F9618C">
        <w:tab/>
        <w:t>Provisioning of the QoS timing information</w:t>
      </w:r>
      <w:bookmarkEnd w:id="516"/>
      <w:bookmarkEnd w:id="517"/>
      <w:bookmarkEnd w:id="518"/>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19" w:name="_Toc218884301"/>
      <w:bookmarkStart w:id="520" w:name="_Toc222915381"/>
      <w:bookmarkStart w:id="521" w:name="_Toc222915964"/>
      <w:r w:rsidRPr="00F9618C">
        <w:t>4.2.2.46</w:t>
      </w:r>
      <w:r w:rsidRPr="00F9618C">
        <w:tab/>
        <w:t>Subscription to the report of network support for QoS Monitoring</w:t>
      </w:r>
      <w:bookmarkEnd w:id="519"/>
      <w:bookmarkEnd w:id="520"/>
      <w:bookmarkEnd w:id="521"/>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22" w:name="_Toc218884302"/>
      <w:bookmarkStart w:id="523" w:name="_Toc222915382"/>
      <w:bookmarkStart w:id="524" w:name="_Toc222915965"/>
      <w:r w:rsidRPr="00F9618C">
        <w:t>4.2.2.47</w:t>
      </w:r>
      <w:r w:rsidRPr="00F9618C">
        <w:tab/>
        <w:t xml:space="preserve">Provisioning of the </w:t>
      </w:r>
      <w:bookmarkStart w:id="525"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22"/>
      <w:bookmarkEnd w:id="523"/>
      <w:bookmarkEnd w:id="524"/>
    </w:p>
    <w:bookmarkEnd w:id="525"/>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26" w:name="_Toc218884303"/>
      <w:bookmarkStart w:id="527" w:name="_Toc222915383"/>
      <w:bookmarkStart w:id="528" w:name="_Toc222915966"/>
      <w:r w:rsidRPr="00F9618C">
        <w:t>4.2.2.4</w:t>
      </w:r>
      <w:r w:rsidR="00156C62" w:rsidRPr="00F9618C">
        <w:t>8</w:t>
      </w:r>
      <w:r w:rsidRPr="00F9618C">
        <w:tab/>
        <w:t>Initial provisioning of dynamically changing traffic characteristics</w:t>
      </w:r>
      <w:bookmarkEnd w:id="526"/>
      <w:bookmarkEnd w:id="527"/>
      <w:bookmarkEnd w:id="52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29" w:name="_Hlk189892217"/>
      <w:r>
        <w:rPr>
          <w:lang w:eastAsia="zh-CN"/>
        </w:rPr>
        <w:t>timetoNextBurstInd</w:t>
      </w:r>
      <w:bookmarkEnd w:id="52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530" w:name="_Toc218884304"/>
      <w:bookmarkStart w:id="531" w:name="_Toc222915384"/>
      <w:bookmarkStart w:id="532" w:name="_Toc222915967"/>
      <w:r>
        <w:t>4.2.2.49</w:t>
      </w:r>
      <w:r>
        <w:tab/>
        <w:t>Initial provisioning of deliver media related information for encrypted traffic</w:t>
      </w:r>
      <w:bookmarkEnd w:id="530"/>
      <w:bookmarkEnd w:id="531"/>
      <w:bookmarkEnd w:id="532"/>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533" w:name="_Toc218884305"/>
      <w:bookmarkStart w:id="534" w:name="_Toc222915385"/>
      <w:bookmarkStart w:id="535" w:name="_Toc222915968"/>
      <w:r w:rsidRPr="00F9618C">
        <w:t>4.2.2.</w:t>
      </w:r>
      <w:r>
        <w:t>50</w:t>
      </w:r>
      <w:r w:rsidRPr="00F9618C">
        <w:tab/>
        <w:t xml:space="preserve">Subscription to </w:t>
      </w:r>
      <w:r w:rsidR="0069696A">
        <w:t xml:space="preserve">Data </w:t>
      </w:r>
      <w:r>
        <w:t>Rate Limitation Information reporting</w:t>
      </w:r>
      <w:bookmarkEnd w:id="533"/>
      <w:bookmarkEnd w:id="534"/>
      <w:bookmarkEnd w:id="535"/>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536" w:name="_Toc218884306"/>
      <w:bookmarkStart w:id="537" w:name="_Toc222915386"/>
      <w:bookmarkStart w:id="538" w:name="_Toc222915969"/>
      <w:r w:rsidRPr="00F9618C">
        <w:t>4.2.2.</w:t>
      </w:r>
      <w:r>
        <w:t>51</w:t>
      </w:r>
      <w:r w:rsidRPr="00F9618C">
        <w:tab/>
        <w:t xml:space="preserve">Request of </w:t>
      </w:r>
      <w:r>
        <w:t>5GC network functions health monitoring information</w:t>
      </w:r>
      <w:bookmarkEnd w:id="536"/>
      <w:bookmarkEnd w:id="537"/>
      <w:bookmarkEnd w:id="538"/>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539" w:name="_Toc218884307"/>
      <w:bookmarkStart w:id="540" w:name="_Toc222915387"/>
      <w:bookmarkStart w:id="541" w:name="_Toc2229159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539"/>
      <w:bookmarkEnd w:id="540"/>
      <w:bookmarkEnd w:id="541"/>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542" w:name="_Toc218884308"/>
      <w:bookmarkStart w:id="543" w:name="_Toc222915388"/>
      <w:bookmarkStart w:id="544" w:name="_Toc222915971"/>
      <w:r w:rsidRPr="00F9618C">
        <w:t>4.2.3</w:t>
      </w:r>
      <w:r w:rsidRPr="00F9618C">
        <w:tab/>
        <w:t>Npcf_PolicyAuthorization_Update service operation</w:t>
      </w:r>
      <w:bookmarkEnd w:id="453"/>
      <w:bookmarkEnd w:id="461"/>
      <w:bookmarkEnd w:id="473"/>
      <w:bookmarkEnd w:id="474"/>
      <w:bookmarkEnd w:id="475"/>
      <w:bookmarkEnd w:id="481"/>
      <w:bookmarkEnd w:id="542"/>
      <w:bookmarkEnd w:id="543"/>
      <w:bookmarkEnd w:id="544"/>
    </w:p>
    <w:p w14:paraId="7877A2A9" w14:textId="77777777" w:rsidR="00FD0136" w:rsidRPr="00F9618C" w:rsidRDefault="00FD0136">
      <w:pPr>
        <w:pStyle w:val="Heading4"/>
      </w:pPr>
      <w:bookmarkStart w:id="545" w:name="_Toc28012337"/>
      <w:bookmarkStart w:id="546" w:name="_Toc36038284"/>
      <w:bookmarkStart w:id="547" w:name="_Toc45133551"/>
      <w:bookmarkStart w:id="548" w:name="_Toc51762305"/>
      <w:bookmarkStart w:id="549" w:name="_Toc59016876"/>
      <w:bookmarkStart w:id="550" w:name="_Toc129338778"/>
      <w:bookmarkStart w:id="551" w:name="_Toc218884309"/>
      <w:bookmarkStart w:id="552" w:name="_Toc222915389"/>
      <w:bookmarkStart w:id="553" w:name="_Toc222915972"/>
      <w:r w:rsidRPr="00F9618C">
        <w:t>4.2.3.1</w:t>
      </w:r>
      <w:r w:rsidRPr="00F9618C">
        <w:tab/>
        <w:t>General</w:t>
      </w:r>
      <w:bookmarkEnd w:id="545"/>
      <w:bookmarkEnd w:id="546"/>
      <w:bookmarkEnd w:id="547"/>
      <w:bookmarkEnd w:id="548"/>
      <w:bookmarkEnd w:id="549"/>
      <w:bookmarkEnd w:id="550"/>
      <w:bookmarkEnd w:id="551"/>
      <w:bookmarkEnd w:id="552"/>
      <w:bookmarkEnd w:id="553"/>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554" w:name="_Toc28012338"/>
      <w:bookmarkStart w:id="555"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556" w:name="_Toc45133552"/>
      <w:bookmarkStart w:id="557" w:name="_Toc51762306"/>
      <w:bookmarkStart w:id="558"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559"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560" w:name="_Toc218884310"/>
      <w:bookmarkStart w:id="561" w:name="_Toc222915390"/>
      <w:bookmarkStart w:id="562" w:name="_Toc222915973"/>
      <w:r w:rsidRPr="00F9618C">
        <w:t>4.2.3.2</w:t>
      </w:r>
      <w:r w:rsidRPr="00F9618C">
        <w:tab/>
        <w:t>Modification of service information</w:t>
      </w:r>
      <w:bookmarkEnd w:id="554"/>
      <w:bookmarkEnd w:id="555"/>
      <w:bookmarkEnd w:id="556"/>
      <w:bookmarkEnd w:id="557"/>
      <w:bookmarkEnd w:id="558"/>
      <w:bookmarkEnd w:id="559"/>
      <w:bookmarkEnd w:id="560"/>
      <w:bookmarkEnd w:id="561"/>
      <w:bookmarkEnd w:id="562"/>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563" w:name="_Hlk65221768"/>
      <w:r w:rsidRPr="00F9618C">
        <w:t>when the feature "PatchCorrection" is supported</w:t>
      </w:r>
      <w:bookmarkEnd w:id="563"/>
      <w:r w:rsidRPr="00F9618C">
        <w:t>.</w:t>
      </w:r>
    </w:p>
    <w:p w14:paraId="0E86FAC1" w14:textId="77777777" w:rsidR="00C9619E" w:rsidRPr="00F9618C" w:rsidRDefault="00C9619E" w:rsidP="00C9619E">
      <w:bookmarkStart w:id="564"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75pt;height:156pt" o:ole="">
            <v:imagedata r:id="rId23" o:title=""/>
          </v:shape>
          <o:OLEObject Type="Embed" ProgID="Visio.Drawing.15" ShapeID="_x0000_i1030" DrawAspect="Content" ObjectID="_1833690057"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565" w:name="_Toc28012339"/>
      <w:bookmarkStart w:id="566" w:name="_Toc36038286"/>
      <w:bookmarkStart w:id="567" w:name="_Toc45133553"/>
      <w:bookmarkStart w:id="568" w:name="_Toc51762307"/>
      <w:bookmarkStart w:id="569" w:name="_Toc59016878"/>
      <w:bookmarkStart w:id="570" w:name="_Toc129338780"/>
      <w:bookmarkStart w:id="571" w:name="_Toc218884311"/>
      <w:bookmarkStart w:id="572" w:name="_Toc222915391"/>
      <w:bookmarkStart w:id="573" w:name="_Toc222915974"/>
      <w:r w:rsidRPr="00F9618C">
        <w:t>4.2.3.3</w:t>
      </w:r>
      <w:r w:rsidRPr="00F9618C">
        <w:tab/>
        <w:t>Gate control</w:t>
      </w:r>
      <w:bookmarkEnd w:id="565"/>
      <w:bookmarkEnd w:id="566"/>
      <w:bookmarkEnd w:id="567"/>
      <w:bookmarkEnd w:id="568"/>
      <w:bookmarkEnd w:id="569"/>
      <w:bookmarkEnd w:id="570"/>
      <w:bookmarkEnd w:id="571"/>
      <w:bookmarkEnd w:id="572"/>
      <w:bookmarkEnd w:id="573"/>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574" w:name="_Toc28012340"/>
      <w:bookmarkStart w:id="575" w:name="_Toc36038287"/>
      <w:bookmarkStart w:id="576" w:name="_Toc45133554"/>
      <w:bookmarkStart w:id="577" w:name="_Toc51762308"/>
      <w:bookmarkStart w:id="578" w:name="_Toc59016879"/>
      <w:bookmarkStart w:id="579" w:name="_Toc129338781"/>
      <w:bookmarkStart w:id="580" w:name="_Toc218884312"/>
      <w:bookmarkStart w:id="581" w:name="_Toc222915392"/>
      <w:bookmarkStart w:id="582" w:name="_Toc222915975"/>
      <w:r w:rsidRPr="00F9618C">
        <w:t>4.2.3.4</w:t>
      </w:r>
      <w:r w:rsidRPr="00F9618C">
        <w:tab/>
        <w:t>Background Data Transfer policy indication at policy authorization update</w:t>
      </w:r>
      <w:bookmarkEnd w:id="574"/>
      <w:bookmarkEnd w:id="575"/>
      <w:bookmarkEnd w:id="576"/>
      <w:bookmarkEnd w:id="577"/>
      <w:bookmarkEnd w:id="578"/>
      <w:bookmarkEnd w:id="579"/>
      <w:bookmarkEnd w:id="580"/>
      <w:bookmarkEnd w:id="581"/>
      <w:bookmarkEnd w:id="58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583" w:name="_Toc28012341"/>
      <w:bookmarkStart w:id="584" w:name="_Toc36038288"/>
      <w:bookmarkStart w:id="585" w:name="_Toc45133555"/>
      <w:bookmarkStart w:id="586" w:name="_Toc51762309"/>
      <w:bookmarkStart w:id="587" w:name="_Toc59016880"/>
      <w:bookmarkStart w:id="588" w:name="_Toc129338782"/>
      <w:bookmarkStart w:id="589" w:name="_Toc218884313"/>
      <w:bookmarkStart w:id="590" w:name="_Toc222915393"/>
      <w:bookmarkStart w:id="591" w:name="_Toc222915976"/>
      <w:r w:rsidRPr="00F9618C">
        <w:t>4.2.3.5</w:t>
      </w:r>
      <w:r w:rsidRPr="00F9618C">
        <w:tab/>
        <w:t>Modification of sponsored connectivity information</w:t>
      </w:r>
      <w:bookmarkEnd w:id="583"/>
      <w:bookmarkEnd w:id="584"/>
      <w:bookmarkEnd w:id="585"/>
      <w:bookmarkEnd w:id="586"/>
      <w:bookmarkEnd w:id="587"/>
      <w:bookmarkEnd w:id="588"/>
      <w:bookmarkEnd w:id="589"/>
      <w:bookmarkEnd w:id="590"/>
      <w:bookmarkEnd w:id="59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592" w:name="_Toc28012342"/>
      <w:bookmarkStart w:id="593" w:name="_Toc36038289"/>
      <w:bookmarkStart w:id="594" w:name="_Toc45133556"/>
      <w:bookmarkStart w:id="595" w:name="_Toc51762310"/>
      <w:bookmarkStart w:id="596" w:name="_Toc59016881"/>
      <w:bookmarkStart w:id="597" w:name="_Toc129338783"/>
      <w:bookmarkStart w:id="598" w:name="_Toc218884314"/>
      <w:bookmarkStart w:id="599" w:name="_Toc222915394"/>
      <w:bookmarkStart w:id="600" w:name="_Toc222915977"/>
      <w:r w:rsidRPr="00F9618C">
        <w:t>4.2.3.6</w:t>
      </w:r>
      <w:r w:rsidRPr="00F9618C">
        <w:tab/>
        <w:t>Modification of Subscription to Service Data Flow QoS notification control</w:t>
      </w:r>
      <w:bookmarkEnd w:id="592"/>
      <w:bookmarkEnd w:id="593"/>
      <w:bookmarkEnd w:id="594"/>
      <w:bookmarkEnd w:id="595"/>
      <w:bookmarkEnd w:id="596"/>
      <w:bookmarkEnd w:id="597"/>
      <w:bookmarkEnd w:id="598"/>
      <w:bookmarkEnd w:id="599"/>
      <w:bookmarkEnd w:id="600"/>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01" w:name="_Hlk511038908"/>
      <w:r w:rsidRPr="00F9618C">
        <w:t xml:space="preserve">As result of this action, the PCF shall set the appropriate subscription to QoS notification control for the corresponding active PCC rule(s) as described </w:t>
      </w:r>
      <w:bookmarkStart w:id="602" w:name="_Hlk511039573"/>
      <w:r w:rsidRPr="00F9618C">
        <w:t xml:space="preserve">in </w:t>
      </w:r>
      <w:r w:rsidRPr="00F9618C">
        <w:rPr>
          <w:lang w:eastAsia="zh-CN"/>
        </w:rPr>
        <w:t>3GPP TS 29.512 [8]</w:t>
      </w:r>
      <w:r w:rsidRPr="00F9618C">
        <w:t>.</w:t>
      </w:r>
      <w:bookmarkEnd w:id="601"/>
      <w:bookmarkEnd w:id="602"/>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03" w:name="_Toc28012343"/>
      <w:bookmarkStart w:id="604" w:name="_Toc36038290"/>
      <w:bookmarkStart w:id="605" w:name="_Toc45133557"/>
      <w:bookmarkStart w:id="606" w:name="_Toc51762311"/>
      <w:bookmarkStart w:id="607" w:name="_Toc59016882"/>
      <w:bookmarkStart w:id="608" w:name="_Toc129338784"/>
      <w:bookmarkStart w:id="609" w:name="_Toc218884315"/>
      <w:bookmarkStart w:id="610" w:name="_Toc222915395"/>
      <w:bookmarkStart w:id="611" w:name="_Toc222915978"/>
      <w:r w:rsidRPr="00F9618C">
        <w:t>4.2.3.7</w:t>
      </w:r>
      <w:r w:rsidRPr="00F9618C">
        <w:tab/>
        <w:t>Modification of Subscription to Service Data Flow Deactivation</w:t>
      </w:r>
      <w:bookmarkEnd w:id="603"/>
      <w:bookmarkEnd w:id="604"/>
      <w:bookmarkEnd w:id="605"/>
      <w:bookmarkEnd w:id="606"/>
      <w:bookmarkEnd w:id="607"/>
      <w:bookmarkEnd w:id="608"/>
      <w:bookmarkEnd w:id="609"/>
      <w:bookmarkEnd w:id="610"/>
      <w:bookmarkEnd w:id="611"/>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12" w:name="_Toc28012344"/>
      <w:bookmarkStart w:id="613" w:name="_Toc36038291"/>
      <w:bookmarkStart w:id="614" w:name="_Toc45133558"/>
      <w:bookmarkStart w:id="615" w:name="_Toc51762312"/>
      <w:bookmarkStart w:id="616" w:name="_Toc59016883"/>
      <w:bookmarkStart w:id="617" w:name="_Toc129338785"/>
      <w:bookmarkStart w:id="618" w:name="_Toc218884316"/>
      <w:bookmarkStart w:id="619" w:name="_Toc222915396"/>
      <w:bookmarkStart w:id="620" w:name="_Toc2229159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12"/>
      <w:bookmarkEnd w:id="613"/>
      <w:bookmarkEnd w:id="614"/>
      <w:bookmarkEnd w:id="615"/>
      <w:bookmarkEnd w:id="616"/>
      <w:bookmarkEnd w:id="617"/>
      <w:r w:rsidR="000C3307" w:rsidRPr="00F9618C">
        <w:t xml:space="preserve"> and handling of payload headers</w:t>
      </w:r>
      <w:bookmarkEnd w:id="618"/>
      <w:bookmarkEnd w:id="619"/>
      <w:bookmarkEnd w:id="620"/>
    </w:p>
    <w:p w14:paraId="686AB7B8" w14:textId="77777777" w:rsidR="006A7879" w:rsidRPr="00F9618C" w:rsidRDefault="006A7879" w:rsidP="006A7879">
      <w:bookmarkStart w:id="621" w:name="_Toc28012345"/>
      <w:bookmarkStart w:id="622" w:name="_Toc36038292"/>
      <w:bookmarkStart w:id="623" w:name="_Toc45133559"/>
      <w:bookmarkStart w:id="624" w:name="_Toc51762313"/>
      <w:bookmarkStart w:id="625" w:name="_Toc59016884"/>
      <w:bookmarkStart w:id="626"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627" w:name="_Hlk94535316"/>
      <w:r w:rsidRPr="00F9618C">
        <w:t xml:space="preserve">"EASIPreplacement" feature is supported, this procedure may be used to modify </w:t>
      </w:r>
      <w:bookmarkEnd w:id="627"/>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628" w:name="_Toc218884317"/>
      <w:bookmarkStart w:id="629" w:name="_Toc222915397"/>
      <w:bookmarkStart w:id="630" w:name="_Toc222915980"/>
      <w:r w:rsidRPr="00F9618C">
        <w:t>4.2.3.9</w:t>
      </w:r>
      <w:r w:rsidRPr="00F9618C">
        <w:tab/>
        <w:t>Void</w:t>
      </w:r>
      <w:bookmarkEnd w:id="621"/>
      <w:bookmarkEnd w:id="622"/>
      <w:bookmarkEnd w:id="623"/>
      <w:bookmarkEnd w:id="624"/>
      <w:bookmarkEnd w:id="625"/>
      <w:bookmarkEnd w:id="626"/>
      <w:bookmarkEnd w:id="628"/>
      <w:bookmarkEnd w:id="629"/>
      <w:bookmarkEnd w:id="630"/>
    </w:p>
    <w:p w14:paraId="390B01B3" w14:textId="77777777" w:rsidR="00FD0136" w:rsidRPr="00F9618C" w:rsidRDefault="00FD0136">
      <w:pPr>
        <w:pStyle w:val="Heading4"/>
      </w:pPr>
      <w:bookmarkStart w:id="631" w:name="_Toc28012346"/>
      <w:bookmarkStart w:id="632" w:name="_Toc36038293"/>
      <w:bookmarkStart w:id="633" w:name="_Toc45133560"/>
      <w:bookmarkStart w:id="634" w:name="_Toc51762314"/>
      <w:bookmarkStart w:id="635" w:name="_Toc59016885"/>
      <w:bookmarkStart w:id="636" w:name="_Toc129338787"/>
      <w:bookmarkStart w:id="637" w:name="_Toc218884318"/>
      <w:bookmarkStart w:id="638" w:name="_Toc222915398"/>
      <w:bookmarkStart w:id="639" w:name="_Toc222915981"/>
      <w:r w:rsidRPr="00F9618C">
        <w:t>4.2.3.10</w:t>
      </w:r>
      <w:r w:rsidRPr="00F9618C">
        <w:tab/>
        <w:t>Modification of subscription to resources allocation outcome</w:t>
      </w:r>
      <w:bookmarkEnd w:id="631"/>
      <w:bookmarkEnd w:id="632"/>
      <w:bookmarkEnd w:id="633"/>
      <w:bookmarkEnd w:id="634"/>
      <w:bookmarkEnd w:id="635"/>
      <w:bookmarkEnd w:id="636"/>
      <w:bookmarkEnd w:id="637"/>
      <w:bookmarkEnd w:id="638"/>
      <w:bookmarkEnd w:id="639"/>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640" w:name="_Toc28012347"/>
      <w:bookmarkStart w:id="641" w:name="_Toc36038294"/>
      <w:bookmarkStart w:id="642" w:name="_Toc45133561"/>
      <w:bookmarkStart w:id="643" w:name="_Toc51762315"/>
      <w:bookmarkStart w:id="644" w:name="_Toc59016886"/>
      <w:bookmarkStart w:id="645" w:name="_Toc129338788"/>
      <w:bookmarkStart w:id="646" w:name="_Toc218884319"/>
      <w:bookmarkStart w:id="647" w:name="_Toc222915399"/>
      <w:bookmarkStart w:id="648" w:name="_Toc222915982"/>
      <w:r w:rsidRPr="00F9618C">
        <w:t>4.2.3.11</w:t>
      </w:r>
      <w:r w:rsidRPr="00F9618C">
        <w:tab/>
        <w:t>Void</w:t>
      </w:r>
      <w:bookmarkEnd w:id="640"/>
      <w:bookmarkEnd w:id="641"/>
      <w:bookmarkEnd w:id="642"/>
      <w:bookmarkEnd w:id="643"/>
      <w:bookmarkEnd w:id="644"/>
      <w:bookmarkEnd w:id="645"/>
      <w:bookmarkEnd w:id="646"/>
      <w:bookmarkEnd w:id="647"/>
      <w:bookmarkEnd w:id="648"/>
    </w:p>
    <w:p w14:paraId="2C89CB8F" w14:textId="77777777" w:rsidR="00FD0136" w:rsidRPr="00F9618C" w:rsidRDefault="00FD0136">
      <w:pPr>
        <w:pStyle w:val="Heading4"/>
      </w:pPr>
      <w:bookmarkStart w:id="649" w:name="_Toc28012348"/>
      <w:bookmarkStart w:id="650" w:name="_Toc36038295"/>
      <w:bookmarkStart w:id="651" w:name="_Toc45133562"/>
      <w:bookmarkStart w:id="652" w:name="_Toc51762316"/>
      <w:bookmarkStart w:id="653" w:name="_Toc59016887"/>
      <w:bookmarkStart w:id="654" w:name="_Toc129338789"/>
      <w:bookmarkStart w:id="655" w:name="_Toc218884320"/>
      <w:bookmarkStart w:id="656" w:name="_Toc222915400"/>
      <w:bookmarkStart w:id="657" w:name="_Toc222915983"/>
      <w:r w:rsidRPr="00F9618C">
        <w:t>4.2.3.12</w:t>
      </w:r>
      <w:r w:rsidRPr="00F9618C">
        <w:tab/>
        <w:t>Modification of Multimedia Priority Services</w:t>
      </w:r>
      <w:bookmarkEnd w:id="649"/>
      <w:bookmarkEnd w:id="650"/>
      <w:bookmarkEnd w:id="651"/>
      <w:bookmarkEnd w:id="652"/>
      <w:bookmarkEnd w:id="653"/>
      <w:bookmarkEnd w:id="654"/>
      <w:bookmarkEnd w:id="655"/>
      <w:bookmarkEnd w:id="656"/>
      <w:bookmarkEnd w:id="657"/>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658" w:name="_Toc28012349"/>
      <w:bookmarkStart w:id="659" w:name="_Toc36038296"/>
      <w:bookmarkStart w:id="660" w:name="_Toc45133563"/>
      <w:bookmarkStart w:id="661" w:name="_Toc51762317"/>
      <w:bookmarkStart w:id="662"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663" w:name="_Toc129338790"/>
      <w:bookmarkStart w:id="664" w:name="_Toc218884321"/>
      <w:bookmarkStart w:id="665" w:name="_Toc222915401"/>
      <w:bookmarkStart w:id="666" w:name="_Toc222915984"/>
      <w:r w:rsidRPr="00F9618C">
        <w:t>4.2.3.13</w:t>
      </w:r>
      <w:r w:rsidRPr="00F9618C">
        <w:tab/>
        <w:t>Support of content versioning</w:t>
      </w:r>
      <w:bookmarkEnd w:id="658"/>
      <w:bookmarkEnd w:id="659"/>
      <w:bookmarkEnd w:id="660"/>
      <w:bookmarkEnd w:id="661"/>
      <w:bookmarkEnd w:id="662"/>
      <w:bookmarkEnd w:id="663"/>
      <w:bookmarkEnd w:id="664"/>
      <w:bookmarkEnd w:id="665"/>
      <w:bookmarkEnd w:id="666"/>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667" w:name="_Toc28012350"/>
      <w:bookmarkStart w:id="668" w:name="_Toc36038297"/>
      <w:bookmarkStart w:id="669" w:name="_Toc45133564"/>
      <w:bookmarkStart w:id="670" w:name="_Toc51762318"/>
      <w:bookmarkStart w:id="671" w:name="_Toc59016889"/>
      <w:bookmarkStart w:id="672" w:name="_Toc129338791"/>
      <w:bookmarkStart w:id="673" w:name="_Toc218884322"/>
      <w:bookmarkStart w:id="674" w:name="_Toc222915402"/>
      <w:bookmarkStart w:id="675" w:name="_Toc222915985"/>
      <w:r w:rsidRPr="00F9618C">
        <w:lastRenderedPageBreak/>
        <w:t>4.2.3.14</w:t>
      </w:r>
      <w:r w:rsidRPr="00F9618C">
        <w:tab/>
        <w:t>Request of access network information</w:t>
      </w:r>
      <w:bookmarkEnd w:id="667"/>
      <w:bookmarkEnd w:id="668"/>
      <w:bookmarkEnd w:id="669"/>
      <w:bookmarkEnd w:id="670"/>
      <w:bookmarkEnd w:id="671"/>
      <w:bookmarkEnd w:id="672"/>
      <w:bookmarkEnd w:id="673"/>
      <w:bookmarkEnd w:id="674"/>
      <w:bookmarkEnd w:id="67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676" w:name="_Toc28012351"/>
      <w:bookmarkStart w:id="677" w:name="_Toc36038298"/>
      <w:bookmarkStart w:id="678" w:name="_Toc45133565"/>
      <w:bookmarkStart w:id="679" w:name="_Toc51762319"/>
      <w:bookmarkStart w:id="680" w:name="_Toc59016890"/>
      <w:bookmarkStart w:id="681" w:name="_Toc129338792"/>
      <w:bookmarkStart w:id="682" w:name="_Toc218884323"/>
      <w:bookmarkStart w:id="683" w:name="_Toc222915403"/>
      <w:bookmarkStart w:id="684" w:name="_Toc222915986"/>
      <w:r w:rsidRPr="00F9618C">
        <w:t>4.2.3.15</w:t>
      </w:r>
      <w:r w:rsidRPr="00F9618C">
        <w:tab/>
        <w:t>Modification of service information status</w:t>
      </w:r>
      <w:bookmarkEnd w:id="676"/>
      <w:bookmarkEnd w:id="677"/>
      <w:bookmarkEnd w:id="678"/>
      <w:bookmarkEnd w:id="679"/>
      <w:bookmarkEnd w:id="680"/>
      <w:bookmarkEnd w:id="681"/>
      <w:bookmarkEnd w:id="682"/>
      <w:bookmarkEnd w:id="683"/>
      <w:bookmarkEnd w:id="68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685" w:name="_Toc28012352"/>
      <w:bookmarkStart w:id="686" w:name="_Toc36038299"/>
      <w:bookmarkStart w:id="687" w:name="_Toc45133566"/>
      <w:bookmarkStart w:id="688" w:name="_Toc51762320"/>
      <w:bookmarkStart w:id="689" w:name="_Toc59016891"/>
      <w:bookmarkStart w:id="690" w:name="_Toc129338793"/>
      <w:bookmarkStart w:id="691" w:name="_Toc218884324"/>
      <w:bookmarkStart w:id="692" w:name="_Toc222915404"/>
      <w:bookmarkStart w:id="693" w:name="_Toc222915987"/>
      <w:r w:rsidRPr="00F9618C">
        <w:t>4.2.3.16</w:t>
      </w:r>
      <w:r w:rsidRPr="00F9618C">
        <w:tab/>
        <w:t>Support of SIP forking</w:t>
      </w:r>
      <w:bookmarkEnd w:id="685"/>
      <w:bookmarkEnd w:id="686"/>
      <w:bookmarkEnd w:id="687"/>
      <w:bookmarkEnd w:id="688"/>
      <w:bookmarkEnd w:id="689"/>
      <w:bookmarkEnd w:id="690"/>
      <w:bookmarkEnd w:id="691"/>
      <w:bookmarkEnd w:id="692"/>
      <w:bookmarkEnd w:id="693"/>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694" w:name="_Toc28012353"/>
      <w:bookmarkStart w:id="695" w:name="_Toc36038300"/>
      <w:bookmarkStart w:id="696" w:name="_Toc45133567"/>
      <w:bookmarkStart w:id="697" w:name="_Toc51762321"/>
      <w:bookmarkStart w:id="698" w:name="_Toc59016892"/>
      <w:bookmarkStart w:id="699" w:name="_Toc129338794"/>
      <w:bookmarkStart w:id="700" w:name="_Toc218884325"/>
      <w:bookmarkStart w:id="701" w:name="_Toc222915405"/>
      <w:bookmarkStart w:id="702" w:name="_Toc222915988"/>
      <w:r w:rsidRPr="00F9618C">
        <w:t>4.2.3.17</w:t>
      </w:r>
      <w:r w:rsidRPr="00F9618C">
        <w:tab/>
        <w:t>Provisioning of signalling flow information</w:t>
      </w:r>
      <w:bookmarkEnd w:id="694"/>
      <w:bookmarkEnd w:id="695"/>
      <w:bookmarkEnd w:id="696"/>
      <w:bookmarkEnd w:id="697"/>
      <w:bookmarkEnd w:id="698"/>
      <w:bookmarkEnd w:id="699"/>
      <w:bookmarkEnd w:id="700"/>
      <w:bookmarkEnd w:id="701"/>
      <w:bookmarkEnd w:id="702"/>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03" w:name="_Toc28012354"/>
      <w:bookmarkStart w:id="704" w:name="_Toc36038301"/>
      <w:bookmarkStart w:id="705" w:name="_Toc45133568"/>
      <w:bookmarkStart w:id="706" w:name="_Toc51762322"/>
      <w:bookmarkStart w:id="707" w:name="_Toc59016893"/>
      <w:bookmarkStart w:id="708" w:name="_Toc129338795"/>
      <w:bookmarkStart w:id="709" w:name="_Toc218884326"/>
      <w:bookmarkStart w:id="710" w:name="_Toc222915406"/>
      <w:bookmarkStart w:id="711" w:name="_Toc222915989"/>
      <w:r w:rsidRPr="00F9618C">
        <w:t>4.2.3.18</w:t>
      </w:r>
      <w:r w:rsidRPr="00F9618C">
        <w:tab/>
        <w:t>Support of resource sharing</w:t>
      </w:r>
      <w:bookmarkEnd w:id="703"/>
      <w:bookmarkEnd w:id="704"/>
      <w:bookmarkEnd w:id="705"/>
      <w:bookmarkEnd w:id="706"/>
      <w:bookmarkEnd w:id="707"/>
      <w:bookmarkEnd w:id="708"/>
      <w:bookmarkEnd w:id="709"/>
      <w:bookmarkEnd w:id="710"/>
      <w:bookmarkEnd w:id="711"/>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712" w:name="_Toc28012355"/>
      <w:bookmarkStart w:id="713" w:name="_Toc36038302"/>
      <w:bookmarkStart w:id="714" w:name="_Toc45133569"/>
      <w:bookmarkStart w:id="715" w:name="_Toc51762323"/>
      <w:bookmarkStart w:id="716" w:name="_Toc59016894"/>
      <w:bookmarkStart w:id="717" w:name="_Toc129338796"/>
      <w:bookmarkStart w:id="718" w:name="_Toc218884327"/>
      <w:bookmarkStart w:id="719" w:name="_Toc222915407"/>
      <w:bookmarkStart w:id="720" w:name="_Toc222915990"/>
      <w:r w:rsidRPr="00F9618C">
        <w:t>4.2.3.19</w:t>
      </w:r>
      <w:r w:rsidRPr="00F9618C">
        <w:tab/>
        <w:t>Modification of MCPTT</w:t>
      </w:r>
      <w:bookmarkEnd w:id="712"/>
      <w:bookmarkEnd w:id="713"/>
      <w:bookmarkEnd w:id="714"/>
      <w:bookmarkEnd w:id="715"/>
      <w:bookmarkEnd w:id="716"/>
      <w:bookmarkEnd w:id="717"/>
      <w:bookmarkEnd w:id="718"/>
      <w:bookmarkEnd w:id="719"/>
      <w:bookmarkEnd w:id="720"/>
    </w:p>
    <w:p w14:paraId="7827C385" w14:textId="77777777" w:rsidR="00FD0136" w:rsidRPr="00F9618C" w:rsidRDefault="00FD0136">
      <w:bookmarkStart w:id="72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72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722" w:name="_Toc28012356"/>
      <w:bookmarkStart w:id="723" w:name="_Toc36038303"/>
      <w:bookmarkStart w:id="724" w:name="_Toc45133570"/>
      <w:bookmarkStart w:id="725" w:name="_Toc51762324"/>
      <w:bookmarkStart w:id="726" w:name="_Toc59016895"/>
      <w:bookmarkStart w:id="727" w:name="_Toc129338797"/>
      <w:bookmarkStart w:id="728" w:name="_Toc218884328"/>
      <w:bookmarkStart w:id="729" w:name="_Toc222915408"/>
      <w:bookmarkStart w:id="730" w:name="_Toc222915991"/>
      <w:r w:rsidRPr="00F9618C">
        <w:t>4.2.3.20</w:t>
      </w:r>
      <w:r w:rsidRPr="00F9618C">
        <w:tab/>
        <w:t>Modification of MCVideo</w:t>
      </w:r>
      <w:bookmarkEnd w:id="722"/>
      <w:bookmarkEnd w:id="723"/>
      <w:bookmarkEnd w:id="724"/>
      <w:bookmarkEnd w:id="725"/>
      <w:bookmarkEnd w:id="726"/>
      <w:bookmarkEnd w:id="727"/>
      <w:bookmarkEnd w:id="728"/>
      <w:bookmarkEnd w:id="729"/>
      <w:bookmarkEnd w:id="730"/>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731" w:name="_Toc28012357"/>
      <w:bookmarkStart w:id="732" w:name="_Toc36038304"/>
      <w:bookmarkStart w:id="733" w:name="_Toc45133571"/>
      <w:bookmarkStart w:id="734" w:name="_Toc51762325"/>
      <w:bookmarkStart w:id="735"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736" w:name="_Toc129338798"/>
      <w:bookmarkStart w:id="737" w:name="_Toc218884329"/>
      <w:bookmarkStart w:id="738" w:name="_Toc222915409"/>
      <w:bookmarkStart w:id="739" w:name="_Toc222915992"/>
      <w:r w:rsidRPr="00F9618C">
        <w:t>4.2.3.21</w:t>
      </w:r>
      <w:r w:rsidRPr="00F9618C">
        <w:tab/>
        <w:t>Priority sharing indication</w:t>
      </w:r>
      <w:bookmarkEnd w:id="731"/>
      <w:bookmarkEnd w:id="732"/>
      <w:bookmarkEnd w:id="733"/>
      <w:bookmarkEnd w:id="734"/>
      <w:bookmarkEnd w:id="735"/>
      <w:bookmarkEnd w:id="736"/>
      <w:bookmarkEnd w:id="737"/>
      <w:bookmarkEnd w:id="738"/>
      <w:bookmarkEnd w:id="73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740" w:name="_Toc28012358"/>
      <w:bookmarkStart w:id="741" w:name="_Toc36038305"/>
      <w:bookmarkStart w:id="742" w:name="_Toc45133572"/>
      <w:bookmarkStart w:id="743" w:name="_Toc51762326"/>
      <w:bookmarkStart w:id="744" w:name="_Toc59016897"/>
      <w:bookmarkStart w:id="745" w:name="_Toc129338799"/>
      <w:bookmarkStart w:id="746" w:name="_Toc218884330"/>
      <w:bookmarkStart w:id="747" w:name="_Toc222915410"/>
      <w:bookmarkStart w:id="748" w:name="_Toc222915993"/>
      <w:r w:rsidRPr="00F9618C">
        <w:t>4.2.3.22</w:t>
      </w:r>
      <w:r w:rsidRPr="00F9618C">
        <w:tab/>
        <w:t>Modification of Subscription to Out of Credit notification</w:t>
      </w:r>
      <w:bookmarkEnd w:id="740"/>
      <w:bookmarkEnd w:id="741"/>
      <w:bookmarkEnd w:id="742"/>
      <w:bookmarkEnd w:id="743"/>
      <w:bookmarkEnd w:id="744"/>
      <w:bookmarkEnd w:id="745"/>
      <w:bookmarkEnd w:id="746"/>
      <w:bookmarkEnd w:id="747"/>
      <w:bookmarkEnd w:id="748"/>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749" w:name="_Toc28012359"/>
      <w:bookmarkStart w:id="750" w:name="_Toc36038306"/>
      <w:bookmarkStart w:id="751" w:name="_Toc45133573"/>
      <w:bookmarkStart w:id="752" w:name="_Toc51762327"/>
      <w:bookmarkStart w:id="753" w:name="_Toc59016898"/>
      <w:bookmarkStart w:id="754" w:name="_Toc129338800"/>
      <w:bookmarkStart w:id="755" w:name="_Toc218884331"/>
      <w:bookmarkStart w:id="756" w:name="_Toc222915411"/>
      <w:bookmarkStart w:id="757" w:name="_Toc222915994"/>
      <w:bookmarkStart w:id="758" w:name="_Toc28012360"/>
      <w:bookmarkStart w:id="759" w:name="_Toc36038307"/>
      <w:bookmarkStart w:id="760" w:name="_Toc45133574"/>
      <w:bookmarkStart w:id="761" w:name="_Toc51762328"/>
      <w:bookmarkStart w:id="762" w:name="_Toc59016899"/>
      <w:bookmarkStart w:id="763" w:name="_Toc129338801"/>
      <w:r w:rsidRPr="00F9618C">
        <w:t>4.2.3.23</w:t>
      </w:r>
      <w:r w:rsidRPr="00F9618C">
        <w:tab/>
        <w:t>Modification of Subscription to Service Data Flow QoS Monitoring Information</w:t>
      </w:r>
      <w:bookmarkEnd w:id="749"/>
      <w:bookmarkEnd w:id="750"/>
      <w:bookmarkEnd w:id="751"/>
      <w:bookmarkEnd w:id="752"/>
      <w:bookmarkEnd w:id="753"/>
      <w:bookmarkEnd w:id="754"/>
      <w:bookmarkEnd w:id="755"/>
      <w:bookmarkEnd w:id="756"/>
      <w:bookmarkEnd w:id="757"/>
    </w:p>
    <w:p w14:paraId="49FA4E41" w14:textId="77777777" w:rsidR="0082366F" w:rsidRPr="00F9618C" w:rsidRDefault="0082366F" w:rsidP="0082366F">
      <w:pPr>
        <w:pStyle w:val="Heading5"/>
      </w:pPr>
      <w:bookmarkStart w:id="764" w:name="_Toc218884332"/>
      <w:bookmarkStart w:id="765" w:name="_Toc222915412"/>
      <w:bookmarkStart w:id="766" w:name="_Toc222915995"/>
      <w:r w:rsidRPr="00F9618C">
        <w:t>4.2.3.23.1</w:t>
      </w:r>
      <w:r w:rsidRPr="00F9618C">
        <w:tab/>
        <w:t>Modification of Subscriptions to QoS Monitoring at AF session level</w:t>
      </w:r>
      <w:bookmarkEnd w:id="764"/>
      <w:bookmarkEnd w:id="765"/>
      <w:bookmarkEnd w:id="7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767" w:name="_Toc218884333"/>
      <w:bookmarkStart w:id="768" w:name="_Toc222915413"/>
      <w:bookmarkStart w:id="769" w:name="_Toc222915996"/>
      <w:r w:rsidRPr="00F9618C">
        <w:t>4.2.3.23.2</w:t>
      </w:r>
      <w:r w:rsidRPr="00F9618C">
        <w:tab/>
        <w:t>Modification of Subscriptions to QoS Monitoring for one or more service data flow(s)</w:t>
      </w:r>
      <w:bookmarkEnd w:id="767"/>
      <w:bookmarkEnd w:id="768"/>
      <w:bookmarkEnd w:id="7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770" w:name="_Toc218884334"/>
      <w:bookmarkStart w:id="771" w:name="_Toc222915414"/>
      <w:bookmarkStart w:id="772" w:name="_Toc222915997"/>
      <w:r w:rsidRPr="00F9618C">
        <w:t>4.2.3.24</w:t>
      </w:r>
      <w:r w:rsidRPr="00F9618C">
        <w:tab/>
        <w:t>Update of TSCAI Input Information</w:t>
      </w:r>
      <w:bookmarkEnd w:id="758"/>
      <w:r w:rsidRPr="00F9618C">
        <w:t xml:space="preserve"> and TSC QoS related data</w:t>
      </w:r>
      <w:bookmarkEnd w:id="759"/>
      <w:bookmarkEnd w:id="760"/>
      <w:bookmarkEnd w:id="761"/>
      <w:bookmarkEnd w:id="762"/>
      <w:bookmarkEnd w:id="763"/>
      <w:bookmarkEnd w:id="770"/>
      <w:bookmarkEnd w:id="771"/>
      <w:bookmarkEnd w:id="772"/>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773" w:name="_Toc28012361"/>
      <w:bookmarkStart w:id="774" w:name="_Toc36038308"/>
      <w:bookmarkStart w:id="775" w:name="_Toc45133575"/>
      <w:bookmarkStart w:id="776" w:name="_Toc51762329"/>
      <w:bookmarkStart w:id="777" w:name="_Toc59016900"/>
      <w:bookmarkStart w:id="778" w:name="_Toc129338802"/>
      <w:bookmarkStart w:id="779" w:name="_Toc218884335"/>
      <w:bookmarkStart w:id="780" w:name="_Toc222915415"/>
      <w:bookmarkStart w:id="781" w:name="_Toc222915998"/>
      <w:r w:rsidRPr="00F9618C">
        <w:t>4.2.3.25</w:t>
      </w:r>
      <w:r w:rsidRPr="00F9618C">
        <w:tab/>
        <w:t>Provisioning of TSC user plane node management information and port management information</w:t>
      </w:r>
      <w:bookmarkEnd w:id="773"/>
      <w:bookmarkEnd w:id="774"/>
      <w:bookmarkEnd w:id="775"/>
      <w:bookmarkEnd w:id="776"/>
      <w:bookmarkEnd w:id="777"/>
      <w:bookmarkEnd w:id="778"/>
      <w:bookmarkEnd w:id="779"/>
      <w:bookmarkEnd w:id="780"/>
      <w:bookmarkEnd w:id="781"/>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782" w:name="_Toc28012362"/>
      <w:bookmarkStart w:id="783" w:name="_Toc36038309"/>
      <w:bookmarkStart w:id="784" w:name="_Toc45133576"/>
      <w:bookmarkStart w:id="785" w:name="_Toc51762330"/>
      <w:bookmarkStart w:id="786" w:name="_Toc59016901"/>
      <w:bookmarkStart w:id="787"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788" w:name="_Toc218884336"/>
      <w:bookmarkStart w:id="789" w:name="_Toc222915416"/>
      <w:bookmarkStart w:id="790" w:name="_Toc222915999"/>
      <w:r w:rsidRPr="00F9618C">
        <w:t>4.2.3.26</w:t>
      </w:r>
      <w:r w:rsidRPr="00F9618C">
        <w:tab/>
        <w:t>Modification of Mission Critical Services</w:t>
      </w:r>
      <w:bookmarkEnd w:id="782"/>
      <w:bookmarkEnd w:id="783"/>
      <w:bookmarkEnd w:id="784"/>
      <w:bookmarkEnd w:id="785"/>
      <w:bookmarkEnd w:id="786"/>
      <w:bookmarkEnd w:id="787"/>
      <w:bookmarkEnd w:id="788"/>
      <w:bookmarkEnd w:id="789"/>
      <w:bookmarkEnd w:id="790"/>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791" w:name="_Toc218884337"/>
      <w:bookmarkStart w:id="792" w:name="_Toc222915417"/>
      <w:bookmarkStart w:id="793" w:name="_Toc222916000"/>
      <w:r w:rsidRPr="00F9618C">
        <w:t>4.2.3.27</w:t>
      </w:r>
      <w:r w:rsidRPr="00F9618C">
        <w:tab/>
        <w:t>Support of CHEM feature</w:t>
      </w:r>
      <w:bookmarkEnd w:id="791"/>
      <w:bookmarkEnd w:id="792"/>
      <w:bookmarkEnd w:id="79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794" w:name="_Toc36038310"/>
      <w:bookmarkStart w:id="795" w:name="_Toc45133577"/>
      <w:bookmarkStart w:id="796" w:name="_Toc51762331"/>
      <w:bookmarkStart w:id="797" w:name="_Toc59016902"/>
      <w:bookmarkStart w:id="798" w:name="_Toc129338804"/>
      <w:bookmarkStart w:id="799" w:name="_Toc218884338"/>
      <w:bookmarkStart w:id="800" w:name="_Toc222915418"/>
      <w:bookmarkStart w:id="801" w:name="_Toc222916001"/>
      <w:bookmarkStart w:id="802" w:name="_Toc28012363"/>
      <w:r w:rsidRPr="00F9618C">
        <w:t>4.2.3.28</w:t>
      </w:r>
      <w:r w:rsidRPr="00F9618C">
        <w:tab/>
        <w:t>Support of FLUS feature</w:t>
      </w:r>
      <w:bookmarkEnd w:id="794"/>
      <w:bookmarkEnd w:id="795"/>
      <w:bookmarkEnd w:id="796"/>
      <w:bookmarkEnd w:id="797"/>
      <w:bookmarkEnd w:id="798"/>
      <w:bookmarkEnd w:id="799"/>
      <w:bookmarkEnd w:id="800"/>
      <w:bookmarkEnd w:id="801"/>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803" w:name="_Toc36038311"/>
      <w:bookmarkStart w:id="804" w:name="_Toc45133578"/>
      <w:bookmarkStart w:id="805" w:name="_Toc51762332"/>
      <w:bookmarkStart w:id="806" w:name="_Toc59016903"/>
      <w:bookmarkStart w:id="807" w:name="_Toc129338805"/>
      <w:bookmarkStart w:id="808" w:name="_Toc218884339"/>
      <w:bookmarkStart w:id="809" w:name="_Toc222915419"/>
      <w:bookmarkStart w:id="810" w:name="_Toc222916002"/>
      <w:r w:rsidRPr="00F9618C">
        <w:t>4.2.3.29</w:t>
      </w:r>
      <w:r w:rsidRPr="00F9618C">
        <w:tab/>
        <w:t>Subscription to EPS Fallback report</w:t>
      </w:r>
      <w:bookmarkEnd w:id="803"/>
      <w:bookmarkEnd w:id="804"/>
      <w:bookmarkEnd w:id="805"/>
      <w:bookmarkEnd w:id="806"/>
      <w:bookmarkEnd w:id="807"/>
      <w:bookmarkEnd w:id="808"/>
      <w:bookmarkEnd w:id="809"/>
      <w:bookmarkEnd w:id="81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811" w:name="_Toc36038312"/>
      <w:bookmarkStart w:id="812" w:name="_Toc45133579"/>
      <w:bookmarkStart w:id="813" w:name="_Toc51762333"/>
      <w:bookmarkStart w:id="814" w:name="_Toc59016904"/>
      <w:bookmarkStart w:id="815" w:name="_Toc129338806"/>
      <w:bookmarkStart w:id="816" w:name="_Toc218884340"/>
      <w:bookmarkStart w:id="817" w:name="_Toc222915420"/>
      <w:bookmarkStart w:id="818" w:name="_Toc222916003"/>
      <w:r w:rsidRPr="00F9618C">
        <w:t>4.2.3.30</w:t>
      </w:r>
      <w:r w:rsidRPr="00F9618C">
        <w:tab/>
        <w:t>Modification of required QoS information</w:t>
      </w:r>
      <w:bookmarkEnd w:id="811"/>
      <w:bookmarkEnd w:id="812"/>
      <w:bookmarkEnd w:id="813"/>
      <w:bookmarkEnd w:id="814"/>
      <w:bookmarkEnd w:id="815"/>
      <w:bookmarkEnd w:id="816"/>
      <w:bookmarkEnd w:id="817"/>
      <w:bookmarkEnd w:id="818"/>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819" w:name="_Toc45133580"/>
      <w:bookmarkStart w:id="820" w:name="_Toc51762334"/>
      <w:bookmarkStart w:id="821" w:name="_Toc59016905"/>
      <w:bookmarkStart w:id="822" w:name="_Toc129338807"/>
      <w:bookmarkStart w:id="823" w:name="_Toc218884341"/>
      <w:bookmarkStart w:id="824" w:name="_Toc222915421"/>
      <w:bookmarkStart w:id="825" w:name="_Toc222916004"/>
      <w:bookmarkStart w:id="826" w:name="_Toc36038313"/>
      <w:r w:rsidRPr="00F9618C">
        <w:t>4.2.3.31</w:t>
      </w:r>
      <w:r w:rsidRPr="00F9618C">
        <w:tab/>
        <w:t>Support of QoSHint feature</w:t>
      </w:r>
      <w:bookmarkEnd w:id="819"/>
      <w:bookmarkEnd w:id="820"/>
      <w:bookmarkEnd w:id="821"/>
      <w:bookmarkEnd w:id="822"/>
      <w:bookmarkEnd w:id="823"/>
      <w:bookmarkEnd w:id="824"/>
      <w:bookmarkEnd w:id="825"/>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827" w:name="_Toc45133581"/>
      <w:bookmarkStart w:id="828" w:name="_Toc51762335"/>
      <w:bookmarkStart w:id="829" w:name="_Toc59016906"/>
      <w:bookmarkStart w:id="830" w:name="_Toc129338808"/>
      <w:bookmarkStart w:id="831" w:name="_Toc218884342"/>
      <w:bookmarkStart w:id="832" w:name="_Toc222915422"/>
      <w:bookmarkStart w:id="833" w:name="_Toc222916005"/>
      <w:r w:rsidRPr="00F9618C">
        <w:t>4.2.3.32</w:t>
      </w:r>
      <w:r w:rsidRPr="00F9618C">
        <w:tab/>
        <w:t>Modification of Subscription to Reallocation of Credit notification</w:t>
      </w:r>
      <w:bookmarkEnd w:id="827"/>
      <w:bookmarkEnd w:id="828"/>
      <w:bookmarkEnd w:id="829"/>
      <w:bookmarkEnd w:id="830"/>
      <w:bookmarkEnd w:id="831"/>
      <w:bookmarkEnd w:id="832"/>
      <w:bookmarkEnd w:id="83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834" w:name="_Toc129338809"/>
      <w:bookmarkStart w:id="835" w:name="_Toc218884343"/>
      <w:bookmarkStart w:id="836" w:name="_Toc222915423"/>
      <w:bookmarkStart w:id="837" w:name="_Toc222916006"/>
      <w:bookmarkStart w:id="838" w:name="_Toc45133582"/>
      <w:bookmarkStart w:id="839" w:name="_Toc51762336"/>
      <w:bookmarkStart w:id="840" w:name="_Toc59016907"/>
      <w:r w:rsidRPr="00F9618C">
        <w:t>4.2.3.33</w:t>
      </w:r>
      <w:r w:rsidRPr="00F9618C">
        <w:tab/>
        <w:t>Modification of Subscription to satellite backhaul category changes</w:t>
      </w:r>
      <w:bookmarkEnd w:id="834"/>
      <w:bookmarkEnd w:id="835"/>
      <w:bookmarkEnd w:id="836"/>
      <w:bookmarkEnd w:id="83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841" w:name="_Toc129338810"/>
      <w:bookmarkStart w:id="842" w:name="_Toc218884344"/>
      <w:bookmarkStart w:id="843" w:name="_Toc222915424"/>
      <w:bookmarkStart w:id="844" w:name="_Toc222916007"/>
      <w:r w:rsidRPr="00F9618C">
        <w:t>4.2.3.34</w:t>
      </w:r>
      <w:r w:rsidRPr="00F9618C">
        <w:tab/>
        <w:t xml:space="preserve">Modification of Subscription to </w:t>
      </w:r>
      <w:r w:rsidRPr="00F9618C">
        <w:rPr>
          <w:lang w:eastAsia="zh-CN"/>
        </w:rPr>
        <w:t xml:space="preserve">TSC </w:t>
      </w:r>
      <w:r w:rsidRPr="00F9618C">
        <w:t>user plane node related events</w:t>
      </w:r>
      <w:bookmarkEnd w:id="841"/>
      <w:bookmarkEnd w:id="842"/>
      <w:bookmarkEnd w:id="843"/>
      <w:bookmarkEnd w:id="844"/>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845" w:name="_Toc129338811"/>
      <w:bookmarkStart w:id="846" w:name="_Toc218884345"/>
      <w:bookmarkStart w:id="847" w:name="_Toc222915425"/>
      <w:bookmarkStart w:id="848" w:name="_Toc222916008"/>
      <w:r w:rsidRPr="00F9618C">
        <w:lastRenderedPageBreak/>
        <w:t>4.2.3.35</w:t>
      </w:r>
      <w:r w:rsidRPr="00F9618C">
        <w:tab/>
        <w:t>Modification of the subscription to the report of extra UE addresses</w:t>
      </w:r>
      <w:bookmarkEnd w:id="845"/>
      <w:bookmarkEnd w:id="846"/>
      <w:bookmarkEnd w:id="847"/>
      <w:bookmarkEnd w:id="848"/>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849" w:name="_Toc218884346"/>
      <w:bookmarkStart w:id="850" w:name="_Toc222915426"/>
      <w:bookmarkStart w:id="851" w:name="_Toc222916009"/>
      <w:bookmarkStart w:id="852" w:name="_Toc144201864"/>
      <w:bookmarkStart w:id="853" w:name="_Toc129338812"/>
      <w:r w:rsidRPr="00F9618C">
        <w:t>4.2.3.36</w:t>
      </w:r>
      <w:r w:rsidRPr="00F9618C">
        <w:tab/>
        <w:t>Modification of multi-modal services</w:t>
      </w:r>
      <w:bookmarkEnd w:id="849"/>
      <w:bookmarkEnd w:id="850"/>
      <w:bookmarkEnd w:id="851"/>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854" w:name="_Toc218884347"/>
      <w:bookmarkStart w:id="855" w:name="_Toc222915427"/>
      <w:bookmarkStart w:id="856" w:name="_Toc222916010"/>
      <w:bookmarkEnd w:id="852"/>
      <w:r w:rsidRPr="00F9618C">
        <w:t>4.2.3.37</w:t>
      </w:r>
      <w:r w:rsidRPr="00F9618C">
        <w:tab/>
        <w:t>Modification of R</w:t>
      </w:r>
      <w:r w:rsidRPr="00F9618C">
        <w:rPr>
          <w:lang w:eastAsia="zh-CN"/>
        </w:rPr>
        <w:t>ound-</w:t>
      </w:r>
      <w:r w:rsidRPr="00F9618C">
        <w:t>T</w:t>
      </w:r>
      <w:r w:rsidRPr="00F9618C">
        <w:rPr>
          <w:lang w:eastAsia="zh-CN"/>
        </w:rPr>
        <w:t>rip latency requirements</w:t>
      </w:r>
      <w:bookmarkEnd w:id="854"/>
      <w:bookmarkEnd w:id="855"/>
      <w:bookmarkEnd w:id="85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857" w:name="_Toc218884348"/>
      <w:bookmarkStart w:id="858" w:name="_Toc222915428"/>
      <w:bookmarkStart w:id="859" w:name="_Toc2229160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857"/>
      <w:bookmarkEnd w:id="858"/>
      <w:bookmarkEnd w:id="859"/>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860" w:name="OLE_LINK3"/>
      <w:r w:rsidRPr="00F9618C">
        <w:rPr>
          <w:rStyle w:val="B1Char"/>
        </w:rPr>
        <w:t>ascReqData</w:t>
      </w:r>
      <w:bookmarkEnd w:id="860"/>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861" w:name="_Toc218884349"/>
      <w:bookmarkStart w:id="862" w:name="_Toc222915429"/>
      <w:bookmarkStart w:id="863" w:name="_Toc2229160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861"/>
      <w:bookmarkEnd w:id="862"/>
      <w:bookmarkEnd w:id="86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864" w:name="_Toc218884350"/>
      <w:bookmarkStart w:id="865" w:name="_Toc222915430"/>
      <w:bookmarkStart w:id="866" w:name="_Toc222916013"/>
      <w:bookmarkStart w:id="867" w:name="_Toc144201868"/>
      <w:r w:rsidRPr="00F9618C">
        <w:t>4.2.3.40</w:t>
      </w:r>
      <w:r w:rsidRPr="00F9618C">
        <w:tab/>
        <w:t xml:space="preserve">Modification of </w:t>
      </w:r>
      <w:r w:rsidRPr="00F9618C">
        <w:rPr>
          <w:lang w:eastAsia="zh-CN"/>
        </w:rPr>
        <w:t>Packet Delay Variation monitoring requirement</w:t>
      </w:r>
      <w:bookmarkEnd w:id="864"/>
      <w:bookmarkEnd w:id="865"/>
      <w:bookmarkEnd w:id="866"/>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868" w:name="_Toc153375209"/>
      <w:bookmarkStart w:id="869" w:name="_Toc218884351"/>
      <w:bookmarkStart w:id="870" w:name="_Toc222915431"/>
      <w:bookmarkStart w:id="871" w:name="_Toc222916014"/>
      <w:bookmarkEnd w:id="867"/>
      <w:r w:rsidRPr="00F9618C">
        <w:t>4.2.3.41</w:t>
      </w:r>
      <w:r w:rsidRPr="00F9618C">
        <w:tab/>
        <w:t>Modification of traffic information for UE power saving management</w:t>
      </w:r>
      <w:bookmarkEnd w:id="868"/>
      <w:bookmarkEnd w:id="869"/>
      <w:bookmarkEnd w:id="870"/>
      <w:bookmarkEnd w:id="871"/>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872" w:name="_Toc218884352"/>
      <w:bookmarkStart w:id="873" w:name="_Toc222915432"/>
      <w:bookmarkStart w:id="874" w:name="_Toc222916015"/>
      <w:r w:rsidRPr="00F9618C">
        <w:t>4.2.3.42</w:t>
      </w:r>
      <w:r w:rsidRPr="00F9618C">
        <w:tab/>
        <w:t>Provisioning of the indication of ECN marking for L4S support</w:t>
      </w:r>
      <w:bookmarkEnd w:id="872"/>
      <w:bookmarkEnd w:id="873"/>
      <w:bookmarkEnd w:id="87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875" w:name="_Toc218884353"/>
      <w:bookmarkStart w:id="876" w:name="_Toc222915433"/>
      <w:bookmarkStart w:id="877" w:name="_Toc2229160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5"/>
      <w:bookmarkEnd w:id="876"/>
      <w:bookmarkEnd w:id="87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878" w:name="OLE_LINK11"/>
      <w:r w:rsidRPr="00F9618C">
        <w:t xml:space="preserve">Round-Trip delay measurements over two </w:t>
      </w:r>
      <w:r w:rsidRPr="00F9618C">
        <w:rPr>
          <w:lang w:eastAsia="zh-CN"/>
        </w:rPr>
        <w:t>QoS</w:t>
      </w:r>
      <w:r w:rsidRPr="00F9618C">
        <w:t xml:space="preserve"> flows</w:t>
      </w:r>
      <w:bookmarkEnd w:id="87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879" w:name="OLE_LINK12"/>
      <w:r w:rsidRPr="00F9618C">
        <w:t xml:space="preserve">Round-Trip delay measurements over two </w:t>
      </w:r>
      <w:r w:rsidRPr="00F9618C">
        <w:rPr>
          <w:lang w:eastAsia="zh-CN"/>
        </w:rPr>
        <w:t>QoS</w:t>
      </w:r>
      <w:r w:rsidRPr="00F9618C">
        <w:t xml:space="preserve"> flows</w:t>
      </w:r>
      <w:bookmarkEnd w:id="87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880" w:name="OLE_LINK20"/>
      <w:r w:rsidRPr="00F9618C">
        <w:t>Round-Trip delay</w:t>
      </w:r>
      <w:bookmarkEnd w:id="88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881" w:name="_Toc218884354"/>
      <w:bookmarkStart w:id="882" w:name="_Toc222915434"/>
      <w:bookmarkStart w:id="883" w:name="_Toc222916017"/>
      <w:r w:rsidRPr="00F9618C">
        <w:t>4.2.3.44</w:t>
      </w:r>
      <w:r w:rsidRPr="00F9618C">
        <w:tab/>
        <w:t>Modification of the QoS timing information</w:t>
      </w:r>
      <w:bookmarkEnd w:id="881"/>
      <w:bookmarkEnd w:id="882"/>
      <w:bookmarkEnd w:id="883"/>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884" w:name="_Toc218884355"/>
      <w:bookmarkStart w:id="885" w:name="_Toc222915435"/>
      <w:bookmarkStart w:id="886" w:name="_Toc222916018"/>
      <w:r w:rsidRPr="00F9618C">
        <w:t>4.2.3.45</w:t>
      </w:r>
      <w:r w:rsidRPr="00F9618C">
        <w:tab/>
        <w:t>Modification of the subscription to the report of network support for QoS Monitoring</w:t>
      </w:r>
      <w:bookmarkEnd w:id="884"/>
      <w:bookmarkEnd w:id="885"/>
      <w:bookmarkEnd w:id="886"/>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887" w:name="_Toc218884356"/>
      <w:bookmarkStart w:id="888" w:name="_Toc222915436"/>
      <w:bookmarkStart w:id="889" w:name="_Toc2229160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887"/>
      <w:bookmarkEnd w:id="888"/>
      <w:bookmarkEnd w:id="889"/>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890" w:name="_Toc218884357"/>
      <w:bookmarkStart w:id="891" w:name="_Toc222915437"/>
      <w:bookmarkStart w:id="892" w:name="_Toc222916020"/>
      <w:r w:rsidRPr="00F9618C">
        <w:t>4.2.3.4</w:t>
      </w:r>
      <w:r w:rsidR="00156C62" w:rsidRPr="00F9618C">
        <w:t>7</w:t>
      </w:r>
      <w:r w:rsidRPr="00F9618C">
        <w:tab/>
        <w:t>Provisioning of dynamically changing traffic characteristics</w:t>
      </w:r>
      <w:bookmarkEnd w:id="890"/>
      <w:bookmarkEnd w:id="891"/>
      <w:bookmarkEnd w:id="89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893" w:name="_Toc183708051"/>
      <w:bookmarkStart w:id="894" w:name="_Toc218884358"/>
      <w:bookmarkStart w:id="895" w:name="_Toc222915438"/>
      <w:bookmarkStart w:id="896" w:name="_Toc222916021"/>
      <w:r>
        <w:t>4.2.3.48</w:t>
      </w:r>
      <w:r>
        <w:tab/>
        <w:t xml:space="preserve">Provisioning of </w:t>
      </w:r>
      <w:bookmarkEnd w:id="893"/>
      <w:r>
        <w:t>deliver media related information for encrypted traffic</w:t>
      </w:r>
      <w:bookmarkEnd w:id="894"/>
      <w:bookmarkEnd w:id="895"/>
      <w:bookmarkEnd w:id="896"/>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897" w:name="_Toc218884359"/>
      <w:bookmarkStart w:id="898" w:name="_Toc222915439"/>
      <w:bookmarkStart w:id="899" w:name="_Toc222916022"/>
      <w:r>
        <w:t>4.2.3.49</w:t>
      </w:r>
      <w:r>
        <w:tab/>
        <w:t xml:space="preserve">Modification of the subscription to the report of </w:t>
      </w:r>
      <w:r w:rsidR="0086149E">
        <w:t xml:space="preserve">Data </w:t>
      </w:r>
      <w:r>
        <w:t>Rate Limitation Information</w:t>
      </w:r>
      <w:bookmarkEnd w:id="897"/>
      <w:bookmarkEnd w:id="898"/>
      <w:bookmarkEnd w:id="899"/>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900" w:name="_Toc218884360"/>
      <w:bookmarkStart w:id="901" w:name="_Toc222915440"/>
      <w:bookmarkStart w:id="902" w:name="_Toc2229160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900"/>
      <w:bookmarkEnd w:id="901"/>
      <w:bookmarkEnd w:id="902"/>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903" w:name="_Toc218884361"/>
      <w:bookmarkStart w:id="904" w:name="_Toc222915441"/>
      <w:bookmarkStart w:id="905" w:name="_Toc2229160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802"/>
      <w:bookmarkEnd w:id="826"/>
      <w:bookmarkEnd w:id="838"/>
      <w:bookmarkEnd w:id="839"/>
      <w:bookmarkEnd w:id="840"/>
      <w:bookmarkEnd w:id="853"/>
      <w:bookmarkEnd w:id="903"/>
      <w:bookmarkEnd w:id="904"/>
      <w:bookmarkEnd w:id="905"/>
    </w:p>
    <w:p w14:paraId="2169D4F3" w14:textId="77777777" w:rsidR="00FD0136" w:rsidRPr="00F9618C" w:rsidRDefault="00FD0136">
      <w:pPr>
        <w:pStyle w:val="Heading4"/>
      </w:pPr>
      <w:bookmarkStart w:id="906" w:name="_Toc28012364"/>
      <w:bookmarkStart w:id="907" w:name="_Toc36038314"/>
      <w:bookmarkStart w:id="908" w:name="_Toc45133583"/>
      <w:bookmarkStart w:id="909" w:name="_Toc51762337"/>
      <w:bookmarkStart w:id="910" w:name="_Toc59016908"/>
      <w:bookmarkStart w:id="911" w:name="_Toc129338813"/>
      <w:bookmarkStart w:id="912" w:name="_Toc218884362"/>
      <w:bookmarkStart w:id="913" w:name="_Toc222915442"/>
      <w:bookmarkStart w:id="914" w:name="_Toc222916025"/>
      <w:r w:rsidRPr="00F9618C">
        <w:t>4.2.4.1</w:t>
      </w:r>
      <w:r w:rsidRPr="00F9618C">
        <w:tab/>
        <w:t>General</w:t>
      </w:r>
      <w:bookmarkEnd w:id="906"/>
      <w:bookmarkEnd w:id="907"/>
      <w:bookmarkEnd w:id="908"/>
      <w:bookmarkEnd w:id="909"/>
      <w:bookmarkEnd w:id="910"/>
      <w:bookmarkEnd w:id="911"/>
      <w:bookmarkEnd w:id="912"/>
      <w:bookmarkEnd w:id="913"/>
      <w:bookmarkEnd w:id="914"/>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915" w:name="_Toc28012365"/>
      <w:bookmarkStart w:id="916" w:name="_Toc36038315"/>
      <w:bookmarkStart w:id="917" w:name="_Toc45133584"/>
      <w:bookmarkStart w:id="918" w:name="_Toc51762338"/>
      <w:bookmarkStart w:id="919" w:name="_Toc59016909"/>
      <w:bookmarkStart w:id="920" w:name="_Toc129338814"/>
      <w:bookmarkStart w:id="921" w:name="_Toc218884363"/>
      <w:bookmarkStart w:id="922" w:name="_Toc222915443"/>
      <w:bookmarkStart w:id="923" w:name="_Toc222916026"/>
      <w:r w:rsidRPr="00F9618C">
        <w:t>4.2.4.2</w:t>
      </w:r>
      <w:r w:rsidRPr="00F9618C">
        <w:tab/>
        <w:t>AF application session context termination</w:t>
      </w:r>
      <w:bookmarkEnd w:id="915"/>
      <w:bookmarkEnd w:id="916"/>
      <w:bookmarkEnd w:id="917"/>
      <w:bookmarkEnd w:id="918"/>
      <w:bookmarkEnd w:id="919"/>
      <w:bookmarkEnd w:id="920"/>
      <w:bookmarkEnd w:id="921"/>
      <w:bookmarkEnd w:id="922"/>
      <w:bookmarkEnd w:id="92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924" w:name="_Hlk503448429"/>
      <w:r w:rsidRPr="00F9618C">
        <w:t>the application session context termination</w:t>
      </w:r>
      <w:bookmarkEnd w:id="92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25pt" o:ole="">
            <v:imagedata r:id="rId25" o:title=""/>
          </v:shape>
          <o:OLEObject Type="Embed" ProgID="Visio.Drawing.15" ShapeID="_x0000_i1031" DrawAspect="Content" ObjectID="_1833690058"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925" w:name="_Toc28012366"/>
      <w:bookmarkStart w:id="926" w:name="_Toc36038316"/>
      <w:bookmarkStart w:id="927" w:name="_Toc45133585"/>
      <w:bookmarkStart w:id="928" w:name="_Toc51762339"/>
      <w:bookmarkStart w:id="929" w:name="_Toc59016910"/>
      <w:bookmarkStart w:id="930" w:name="_Toc129338815"/>
      <w:bookmarkStart w:id="931" w:name="_Toc218884364"/>
      <w:bookmarkStart w:id="932" w:name="_Toc222915444"/>
      <w:bookmarkStart w:id="933" w:name="_Toc222916027"/>
      <w:r w:rsidRPr="00F9618C">
        <w:t>4.2.4.3</w:t>
      </w:r>
      <w:r w:rsidRPr="00F9618C">
        <w:tab/>
        <w:t>Reporting usage for sponsored data connectivity</w:t>
      </w:r>
      <w:bookmarkEnd w:id="925"/>
      <w:bookmarkEnd w:id="926"/>
      <w:bookmarkEnd w:id="927"/>
      <w:bookmarkEnd w:id="928"/>
      <w:bookmarkEnd w:id="929"/>
      <w:bookmarkEnd w:id="930"/>
      <w:bookmarkEnd w:id="931"/>
      <w:bookmarkEnd w:id="932"/>
      <w:bookmarkEnd w:id="93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934" w:name="_Toc28012367"/>
      <w:bookmarkStart w:id="935" w:name="_Toc36038317"/>
      <w:bookmarkStart w:id="936" w:name="_Toc45133586"/>
      <w:bookmarkStart w:id="937" w:name="_Toc51762340"/>
      <w:bookmarkStart w:id="938" w:name="_Toc59016911"/>
      <w:bookmarkStart w:id="939" w:name="_Toc129338816"/>
      <w:bookmarkStart w:id="940" w:name="_Toc218884365"/>
      <w:bookmarkStart w:id="941" w:name="_Toc222915445"/>
      <w:bookmarkStart w:id="942" w:name="_Toc222916028"/>
      <w:r w:rsidRPr="00F9618C">
        <w:t>4.2.4.4</w:t>
      </w:r>
      <w:r w:rsidRPr="00F9618C">
        <w:tab/>
        <w:t>Void</w:t>
      </w:r>
      <w:bookmarkEnd w:id="934"/>
      <w:bookmarkEnd w:id="935"/>
      <w:bookmarkEnd w:id="936"/>
      <w:bookmarkEnd w:id="937"/>
      <w:bookmarkEnd w:id="938"/>
      <w:bookmarkEnd w:id="939"/>
      <w:bookmarkEnd w:id="940"/>
      <w:bookmarkEnd w:id="941"/>
      <w:bookmarkEnd w:id="942"/>
    </w:p>
    <w:p w14:paraId="2D017344" w14:textId="77777777" w:rsidR="00FD0136" w:rsidRPr="00F9618C" w:rsidRDefault="00FD0136">
      <w:pPr>
        <w:pStyle w:val="Heading4"/>
      </w:pPr>
      <w:bookmarkStart w:id="943" w:name="_Toc28012368"/>
      <w:bookmarkStart w:id="944" w:name="_Toc36038318"/>
      <w:bookmarkStart w:id="945" w:name="_Toc45133587"/>
      <w:bookmarkStart w:id="946" w:name="_Toc51762341"/>
      <w:bookmarkStart w:id="947" w:name="_Toc59016912"/>
      <w:bookmarkStart w:id="948" w:name="_Toc129338817"/>
      <w:bookmarkStart w:id="949" w:name="_Toc218884366"/>
      <w:bookmarkStart w:id="950" w:name="_Toc222915446"/>
      <w:bookmarkStart w:id="951" w:name="_Toc222916029"/>
      <w:r w:rsidRPr="00F9618C">
        <w:t>4.2.4.5</w:t>
      </w:r>
      <w:r w:rsidRPr="00F9618C">
        <w:tab/>
        <w:t>Termination of Multimedia Priority Services</w:t>
      </w:r>
      <w:bookmarkEnd w:id="943"/>
      <w:bookmarkEnd w:id="944"/>
      <w:bookmarkEnd w:id="945"/>
      <w:bookmarkEnd w:id="946"/>
      <w:bookmarkEnd w:id="947"/>
      <w:bookmarkEnd w:id="948"/>
      <w:bookmarkEnd w:id="949"/>
      <w:bookmarkEnd w:id="950"/>
      <w:bookmarkEnd w:id="951"/>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952" w:name="_Toc28012369"/>
      <w:bookmarkStart w:id="953" w:name="_Toc36038319"/>
      <w:bookmarkStart w:id="954" w:name="_Toc45133588"/>
      <w:bookmarkStart w:id="955" w:name="_Toc51762342"/>
      <w:bookmarkStart w:id="956"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957" w:name="_Toc129338818"/>
      <w:bookmarkStart w:id="958" w:name="_Toc218884367"/>
      <w:bookmarkStart w:id="959" w:name="_Toc222915447"/>
      <w:bookmarkStart w:id="960" w:name="_Toc222916030"/>
      <w:r w:rsidRPr="00F9618C">
        <w:lastRenderedPageBreak/>
        <w:t>4.2.4.6</w:t>
      </w:r>
      <w:r w:rsidRPr="00F9618C">
        <w:tab/>
        <w:t>Request and report of access network information</w:t>
      </w:r>
      <w:bookmarkEnd w:id="952"/>
      <w:bookmarkEnd w:id="953"/>
      <w:bookmarkEnd w:id="954"/>
      <w:bookmarkEnd w:id="955"/>
      <w:bookmarkEnd w:id="956"/>
      <w:bookmarkEnd w:id="957"/>
      <w:bookmarkEnd w:id="958"/>
      <w:bookmarkEnd w:id="959"/>
      <w:bookmarkEnd w:id="960"/>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961" w:name="_Toc28012370"/>
      <w:bookmarkStart w:id="962" w:name="_Toc36038320"/>
      <w:bookmarkStart w:id="963" w:name="_Toc45133589"/>
      <w:bookmarkStart w:id="964" w:name="_Toc51762343"/>
      <w:bookmarkStart w:id="965" w:name="_Toc59016914"/>
      <w:bookmarkStart w:id="966" w:name="_Toc129338819"/>
      <w:bookmarkStart w:id="967" w:name="_Toc218884368"/>
      <w:bookmarkStart w:id="968" w:name="_Toc222915448"/>
      <w:bookmarkStart w:id="969" w:name="_Toc222916031"/>
      <w:r w:rsidRPr="00F9618C">
        <w:t>4.2.4.7</w:t>
      </w:r>
      <w:r w:rsidRPr="00F9618C">
        <w:tab/>
        <w:t>Termination of MCPTT</w:t>
      </w:r>
      <w:bookmarkEnd w:id="961"/>
      <w:bookmarkEnd w:id="962"/>
      <w:bookmarkEnd w:id="963"/>
      <w:bookmarkEnd w:id="964"/>
      <w:bookmarkEnd w:id="965"/>
      <w:bookmarkEnd w:id="966"/>
      <w:bookmarkEnd w:id="967"/>
      <w:bookmarkEnd w:id="968"/>
      <w:bookmarkEnd w:id="969"/>
    </w:p>
    <w:p w14:paraId="6BA2F1F7" w14:textId="77777777" w:rsidR="00FD0136" w:rsidRPr="00F9618C" w:rsidRDefault="00FD0136">
      <w:pPr>
        <w:rPr>
          <w:rFonts w:eastAsia="Batang"/>
          <w:lang w:eastAsia="ko-KR"/>
        </w:rPr>
      </w:pPr>
      <w:bookmarkStart w:id="970"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971" w:name="_Toc28012371"/>
      <w:bookmarkStart w:id="972" w:name="_Toc36038321"/>
      <w:bookmarkStart w:id="973" w:name="_Toc45133590"/>
      <w:bookmarkStart w:id="974" w:name="_Toc51762344"/>
      <w:bookmarkStart w:id="975" w:name="_Toc59016915"/>
      <w:bookmarkStart w:id="976" w:name="_Toc129338820"/>
      <w:bookmarkStart w:id="977" w:name="_Toc218884369"/>
      <w:bookmarkStart w:id="978" w:name="_Toc222915449"/>
      <w:bookmarkStart w:id="979" w:name="_Toc222916032"/>
      <w:bookmarkEnd w:id="970"/>
      <w:r w:rsidRPr="00F9618C">
        <w:t>4.2.4.8</w:t>
      </w:r>
      <w:r w:rsidRPr="00F9618C">
        <w:tab/>
        <w:t>Termination of MCVideo</w:t>
      </w:r>
      <w:bookmarkEnd w:id="971"/>
      <w:bookmarkEnd w:id="972"/>
      <w:bookmarkEnd w:id="973"/>
      <w:bookmarkEnd w:id="974"/>
      <w:bookmarkEnd w:id="975"/>
      <w:bookmarkEnd w:id="976"/>
      <w:bookmarkEnd w:id="977"/>
      <w:bookmarkEnd w:id="978"/>
      <w:bookmarkEnd w:id="97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980" w:name="_Toc28012372"/>
      <w:bookmarkStart w:id="981" w:name="_Toc36038322"/>
      <w:bookmarkStart w:id="982" w:name="_Toc45133591"/>
      <w:bookmarkStart w:id="983" w:name="_Toc51762345"/>
      <w:bookmarkStart w:id="984" w:name="_Toc59016916"/>
      <w:bookmarkStart w:id="985" w:name="_Toc129338821"/>
      <w:bookmarkStart w:id="986" w:name="_Toc218884370"/>
      <w:bookmarkStart w:id="987" w:name="_Toc222915450"/>
      <w:bookmarkStart w:id="988" w:name="_Toc222916033"/>
      <w:r w:rsidRPr="00F9618C">
        <w:t>4.2.4.9</w:t>
      </w:r>
      <w:r w:rsidRPr="00F9618C">
        <w:tab/>
        <w:t>Priority sharing indication</w:t>
      </w:r>
      <w:bookmarkEnd w:id="980"/>
      <w:bookmarkEnd w:id="981"/>
      <w:bookmarkEnd w:id="982"/>
      <w:bookmarkEnd w:id="983"/>
      <w:bookmarkEnd w:id="984"/>
      <w:bookmarkEnd w:id="985"/>
      <w:bookmarkEnd w:id="986"/>
      <w:bookmarkEnd w:id="987"/>
      <w:bookmarkEnd w:id="988"/>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989" w:name="_Toc28012373"/>
      <w:bookmarkStart w:id="990" w:name="_Toc36038323"/>
      <w:bookmarkStart w:id="991" w:name="_Toc45133592"/>
      <w:bookmarkStart w:id="992" w:name="_Toc51762346"/>
      <w:bookmarkStart w:id="993" w:name="_Toc59016917"/>
      <w:bookmarkStart w:id="994" w:name="_Toc129338822"/>
      <w:bookmarkStart w:id="995" w:name="_Toc218884371"/>
      <w:bookmarkStart w:id="996" w:name="_Toc222915451"/>
      <w:bookmarkStart w:id="997" w:name="_Toc222916034"/>
      <w:r w:rsidRPr="00F9618C">
        <w:t>4.2.4.10</w:t>
      </w:r>
      <w:r w:rsidRPr="00F9618C">
        <w:tab/>
        <w:t>Report of RAN-NAS release cause</w:t>
      </w:r>
      <w:bookmarkEnd w:id="989"/>
      <w:bookmarkEnd w:id="990"/>
      <w:bookmarkEnd w:id="991"/>
      <w:bookmarkEnd w:id="992"/>
      <w:bookmarkEnd w:id="993"/>
      <w:bookmarkEnd w:id="994"/>
      <w:bookmarkEnd w:id="995"/>
      <w:bookmarkEnd w:id="996"/>
      <w:bookmarkEnd w:id="997"/>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998" w:name="_Toc28012374"/>
      <w:bookmarkStart w:id="999" w:name="_Toc36038324"/>
      <w:bookmarkStart w:id="1000" w:name="_Toc45133593"/>
      <w:bookmarkStart w:id="1001" w:name="_Toc51762347"/>
      <w:bookmarkStart w:id="1002" w:name="_Toc59016918"/>
      <w:bookmarkStart w:id="1003" w:name="_Toc129338823"/>
      <w:bookmarkStart w:id="1004" w:name="_Toc218884372"/>
      <w:bookmarkStart w:id="1005" w:name="_Toc222915452"/>
      <w:bookmarkStart w:id="1006" w:name="_Toc222916035"/>
      <w:r w:rsidRPr="00F9618C">
        <w:t>4.2.4.11</w:t>
      </w:r>
      <w:r w:rsidRPr="00F9618C">
        <w:tab/>
        <w:t>Termination of Mission Critical Services</w:t>
      </w:r>
      <w:bookmarkEnd w:id="998"/>
      <w:bookmarkEnd w:id="999"/>
      <w:bookmarkEnd w:id="1000"/>
      <w:bookmarkEnd w:id="1001"/>
      <w:bookmarkEnd w:id="1002"/>
      <w:bookmarkEnd w:id="1003"/>
      <w:bookmarkEnd w:id="1004"/>
      <w:bookmarkEnd w:id="1005"/>
      <w:bookmarkEnd w:id="1006"/>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007" w:name="_Toc59016919"/>
      <w:bookmarkStart w:id="1008" w:name="_Toc129338824"/>
      <w:bookmarkStart w:id="1009" w:name="_Toc218884373"/>
      <w:bookmarkStart w:id="1010" w:name="_Toc222915453"/>
      <w:bookmarkStart w:id="1011" w:name="_Toc222916036"/>
      <w:bookmarkStart w:id="1012" w:name="_Toc28012375"/>
      <w:bookmarkStart w:id="1013" w:name="_Toc36038325"/>
      <w:bookmarkStart w:id="1014" w:name="_Toc45133594"/>
      <w:bookmarkStart w:id="1015" w:name="_Toc51762348"/>
      <w:r w:rsidRPr="00F9618C">
        <w:t>4.2.4.12</w:t>
      </w:r>
      <w:r w:rsidRPr="00F9618C">
        <w:tab/>
      </w:r>
      <w:bookmarkEnd w:id="1007"/>
      <w:bookmarkEnd w:id="1008"/>
      <w:r w:rsidR="005901BC" w:rsidRPr="00F9618C">
        <w:t>Void</w:t>
      </w:r>
      <w:bookmarkEnd w:id="1009"/>
      <w:bookmarkEnd w:id="1010"/>
      <w:bookmarkEnd w:id="1011"/>
    </w:p>
    <w:p w14:paraId="248E2346" w14:textId="77777777" w:rsidR="00FD0136" w:rsidRPr="00F9618C" w:rsidRDefault="00FD0136">
      <w:pPr>
        <w:pStyle w:val="Heading3"/>
      </w:pPr>
      <w:bookmarkStart w:id="1016" w:name="_Toc59016920"/>
      <w:bookmarkStart w:id="1017" w:name="_Toc129338825"/>
      <w:bookmarkStart w:id="1018" w:name="_Toc218884374"/>
      <w:bookmarkStart w:id="1019" w:name="_Toc222915454"/>
      <w:bookmarkStart w:id="1020" w:name="_Toc2229160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012"/>
      <w:bookmarkEnd w:id="1013"/>
      <w:bookmarkEnd w:id="1014"/>
      <w:bookmarkEnd w:id="1015"/>
      <w:bookmarkEnd w:id="1016"/>
      <w:bookmarkEnd w:id="1017"/>
      <w:bookmarkEnd w:id="1018"/>
      <w:bookmarkEnd w:id="1019"/>
      <w:bookmarkEnd w:id="1020"/>
    </w:p>
    <w:p w14:paraId="7BEBED5F" w14:textId="77777777" w:rsidR="00FD0136" w:rsidRPr="00F9618C" w:rsidRDefault="00FD0136">
      <w:pPr>
        <w:pStyle w:val="Heading4"/>
      </w:pPr>
      <w:bookmarkStart w:id="1021" w:name="_Toc28012376"/>
      <w:bookmarkStart w:id="1022" w:name="_Toc36038326"/>
      <w:bookmarkStart w:id="1023" w:name="_Toc45133595"/>
      <w:bookmarkStart w:id="1024" w:name="_Toc51762349"/>
      <w:bookmarkStart w:id="1025" w:name="_Toc59016921"/>
      <w:bookmarkStart w:id="1026" w:name="_Toc129338826"/>
      <w:bookmarkStart w:id="1027" w:name="_Toc218884375"/>
      <w:bookmarkStart w:id="1028" w:name="_Toc222915455"/>
      <w:bookmarkStart w:id="1029" w:name="_Toc222916038"/>
      <w:r w:rsidRPr="00F9618C">
        <w:t>4.2.5.1</w:t>
      </w:r>
      <w:r w:rsidRPr="00F9618C">
        <w:tab/>
        <w:t>General</w:t>
      </w:r>
      <w:bookmarkEnd w:id="1021"/>
      <w:bookmarkEnd w:id="1022"/>
      <w:bookmarkEnd w:id="1023"/>
      <w:bookmarkEnd w:id="1024"/>
      <w:bookmarkEnd w:id="1025"/>
      <w:bookmarkEnd w:id="1026"/>
      <w:bookmarkEnd w:id="1027"/>
      <w:bookmarkEnd w:id="1028"/>
      <w:bookmarkEnd w:id="1029"/>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030" w:name="_Toc28012377"/>
      <w:bookmarkStart w:id="1031" w:name="_Toc36038327"/>
      <w:r w:rsidRPr="00F9618C">
        <w:t>-</w:t>
      </w:r>
      <w:r w:rsidRPr="00F9618C">
        <w:tab/>
        <w:t>Notification about reallocation of credit.</w:t>
      </w:r>
    </w:p>
    <w:p w14:paraId="3DC48770" w14:textId="77777777" w:rsidR="00FD0136" w:rsidRPr="00F9618C" w:rsidRDefault="00FD0136">
      <w:pPr>
        <w:pStyle w:val="B10"/>
      </w:pPr>
      <w:bookmarkStart w:id="1032" w:name="_Toc45133596"/>
      <w:bookmarkStart w:id="1033" w:name="_Toc51762350"/>
      <w:bookmarkStart w:id="1034"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035"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036" w:name="_Toc218884376"/>
      <w:bookmarkStart w:id="1037" w:name="_Toc222915456"/>
      <w:bookmarkStart w:id="1038" w:name="_Toc222916039"/>
      <w:r w:rsidRPr="00F9618C">
        <w:t>4.2.5.2</w:t>
      </w:r>
      <w:r w:rsidRPr="00F9618C">
        <w:tab/>
        <w:t>Notification about application session context event</w:t>
      </w:r>
      <w:bookmarkEnd w:id="1030"/>
      <w:bookmarkEnd w:id="1031"/>
      <w:bookmarkEnd w:id="1032"/>
      <w:bookmarkEnd w:id="1033"/>
      <w:bookmarkEnd w:id="1034"/>
      <w:bookmarkEnd w:id="1035"/>
      <w:bookmarkEnd w:id="1036"/>
      <w:bookmarkEnd w:id="1037"/>
      <w:bookmarkEnd w:id="1038"/>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33690059"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039" w:name="_Toc28012378"/>
      <w:bookmarkStart w:id="1040" w:name="_Toc36038328"/>
      <w:bookmarkStart w:id="1041" w:name="_Toc45133597"/>
      <w:bookmarkStart w:id="1042" w:name="_Toc51762351"/>
      <w:bookmarkStart w:id="1043"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044" w:name="_Toc129338828"/>
      <w:bookmarkStart w:id="1045" w:name="_Toc218884377"/>
      <w:bookmarkStart w:id="1046" w:name="_Toc222915457"/>
      <w:bookmarkStart w:id="1047" w:name="_Toc222916040"/>
      <w:r w:rsidRPr="00F9618C">
        <w:lastRenderedPageBreak/>
        <w:t>4.2.5.3</w:t>
      </w:r>
      <w:r w:rsidRPr="00F9618C">
        <w:tab/>
      </w:r>
      <w:bookmarkStart w:id="1048" w:name="_Hlk502834587"/>
      <w:r w:rsidRPr="00F9618C">
        <w:t>Notification about application session context termination</w:t>
      </w:r>
      <w:bookmarkEnd w:id="1039"/>
      <w:bookmarkEnd w:id="1040"/>
      <w:bookmarkEnd w:id="1041"/>
      <w:bookmarkEnd w:id="1042"/>
      <w:bookmarkEnd w:id="1043"/>
      <w:bookmarkEnd w:id="1044"/>
      <w:bookmarkEnd w:id="1045"/>
      <w:bookmarkEnd w:id="1046"/>
      <w:bookmarkEnd w:id="1047"/>
      <w:bookmarkEnd w:id="1048"/>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25pt" o:ole="">
            <v:imagedata r:id="rId29" o:title=""/>
          </v:shape>
          <o:OLEObject Type="Embed" ProgID="Visio.Drawing.15" ShapeID="_x0000_i1033" DrawAspect="Content" ObjectID="_1833690060"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049" w:name="_Toc28012379"/>
      <w:bookmarkStart w:id="1050" w:name="_Toc36038329"/>
      <w:bookmarkStart w:id="1051" w:name="_Toc45133598"/>
      <w:bookmarkStart w:id="1052" w:name="_Toc51762352"/>
      <w:bookmarkStart w:id="1053"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054" w:name="_Toc129338829"/>
      <w:bookmarkStart w:id="1055" w:name="_Toc218884378"/>
      <w:bookmarkStart w:id="1056" w:name="_Toc222915458"/>
      <w:bookmarkStart w:id="1057" w:name="_Toc222916041"/>
      <w:r w:rsidRPr="00F9618C">
        <w:t>4.2.5.4</w:t>
      </w:r>
      <w:r w:rsidRPr="00F9618C">
        <w:tab/>
        <w:t>Notification about Service Data Flow QoS notification control</w:t>
      </w:r>
      <w:bookmarkEnd w:id="1049"/>
      <w:bookmarkEnd w:id="1050"/>
      <w:bookmarkEnd w:id="1051"/>
      <w:bookmarkEnd w:id="1052"/>
      <w:bookmarkEnd w:id="1053"/>
      <w:bookmarkEnd w:id="1054"/>
      <w:bookmarkEnd w:id="1055"/>
      <w:bookmarkEnd w:id="1056"/>
      <w:bookmarkEnd w:id="1057"/>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058" w:name="_Hlk523243555"/>
      <w:r w:rsidR="00596C10" w:rsidRPr="00F9618C">
        <w:rPr>
          <w:lang w:eastAsia="zh-CN"/>
        </w:rPr>
        <w:t>clause</w:t>
      </w:r>
      <w:r w:rsidRPr="00F9618C">
        <w:rPr>
          <w:lang w:eastAsia="zh-CN"/>
        </w:rPr>
        <w:t> 4.2.6.2.14 in 3GPP TS 29.512 [8].</w:t>
      </w:r>
      <w:bookmarkEnd w:id="1058"/>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059" w:name="_Toc28012380"/>
      <w:bookmarkStart w:id="1060" w:name="_Toc36038330"/>
      <w:bookmarkStart w:id="1061" w:name="_Toc45133599"/>
      <w:bookmarkStart w:id="1062" w:name="_Toc51762353"/>
      <w:bookmarkStart w:id="1063" w:name="_Toc59016925"/>
      <w:bookmarkStart w:id="1064" w:name="_Toc129338830"/>
      <w:bookmarkStart w:id="1065" w:name="_Toc218884379"/>
      <w:bookmarkStart w:id="1066" w:name="_Toc222915459"/>
      <w:bookmarkStart w:id="1067" w:name="_Toc222916042"/>
      <w:r w:rsidRPr="00F9618C">
        <w:t>4.2.5.5</w:t>
      </w:r>
      <w:r w:rsidRPr="00F9618C">
        <w:tab/>
        <w:t>Notification about Service Data Flow Deactivation</w:t>
      </w:r>
      <w:bookmarkEnd w:id="1059"/>
      <w:bookmarkEnd w:id="1060"/>
      <w:bookmarkEnd w:id="1061"/>
      <w:bookmarkEnd w:id="1062"/>
      <w:bookmarkEnd w:id="1063"/>
      <w:bookmarkEnd w:id="1064"/>
      <w:bookmarkEnd w:id="1065"/>
      <w:bookmarkEnd w:id="1066"/>
      <w:bookmarkEnd w:id="106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068" w:name="_Hlk511046667"/>
      <w:r w:rsidRPr="00F9618C">
        <w:t xml:space="preserve">include within the "evNotifs" attribute an event </w:t>
      </w:r>
      <w:bookmarkEnd w:id="1068"/>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069" w:name="_Toc28012381"/>
      <w:bookmarkStart w:id="1070" w:name="_Toc36038331"/>
      <w:bookmarkStart w:id="1071" w:name="_Toc45133600"/>
      <w:bookmarkStart w:id="1072" w:name="_Toc51762354"/>
      <w:bookmarkStart w:id="1073" w:name="_Toc59016926"/>
      <w:bookmarkStart w:id="1074" w:name="_Toc129338831"/>
      <w:bookmarkStart w:id="1075" w:name="_Toc218884380"/>
      <w:bookmarkStart w:id="1076" w:name="_Toc222915460"/>
      <w:bookmarkStart w:id="1077" w:name="_Toc222916043"/>
      <w:r w:rsidRPr="00F9618C">
        <w:t>4.2.5.6</w:t>
      </w:r>
      <w:r w:rsidRPr="00F9618C">
        <w:tab/>
        <w:t>Reporting usage for sponsored data connectivity</w:t>
      </w:r>
      <w:bookmarkEnd w:id="1069"/>
      <w:bookmarkEnd w:id="1070"/>
      <w:bookmarkEnd w:id="1071"/>
      <w:bookmarkEnd w:id="1072"/>
      <w:bookmarkEnd w:id="1073"/>
      <w:bookmarkEnd w:id="1074"/>
      <w:bookmarkEnd w:id="1075"/>
      <w:bookmarkEnd w:id="1076"/>
      <w:bookmarkEnd w:id="1077"/>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078" w:name="_Toc28012382"/>
      <w:bookmarkStart w:id="1079" w:name="_Toc36038332"/>
      <w:bookmarkStart w:id="1080" w:name="_Toc45133601"/>
      <w:bookmarkStart w:id="1081" w:name="_Toc51762355"/>
      <w:bookmarkStart w:id="1082" w:name="_Toc59016927"/>
      <w:bookmarkStart w:id="1083" w:name="_Toc129338832"/>
      <w:bookmarkStart w:id="1084" w:name="_Toc218884381"/>
      <w:bookmarkStart w:id="1085" w:name="_Toc222915461"/>
      <w:bookmarkStart w:id="1086" w:name="_Toc222916044"/>
      <w:r w:rsidRPr="00F9618C">
        <w:t>4.2.5.7</w:t>
      </w:r>
      <w:r w:rsidRPr="00F9618C">
        <w:tab/>
        <w:t>Void</w:t>
      </w:r>
      <w:bookmarkEnd w:id="1078"/>
      <w:bookmarkEnd w:id="1079"/>
      <w:bookmarkEnd w:id="1080"/>
      <w:bookmarkEnd w:id="1081"/>
      <w:bookmarkEnd w:id="1082"/>
      <w:bookmarkEnd w:id="1083"/>
      <w:bookmarkEnd w:id="1084"/>
      <w:bookmarkEnd w:id="1085"/>
      <w:bookmarkEnd w:id="1086"/>
    </w:p>
    <w:p w14:paraId="290E2BCA" w14:textId="77777777" w:rsidR="00FD0136" w:rsidRPr="00F9618C" w:rsidRDefault="00FD0136">
      <w:pPr>
        <w:pStyle w:val="Heading4"/>
      </w:pPr>
      <w:bookmarkStart w:id="1087" w:name="_Toc28012383"/>
      <w:bookmarkStart w:id="1088" w:name="_Toc36038333"/>
      <w:bookmarkStart w:id="1089" w:name="_Toc45133602"/>
      <w:bookmarkStart w:id="1090" w:name="_Toc51762356"/>
      <w:bookmarkStart w:id="1091" w:name="_Toc59016928"/>
      <w:bookmarkStart w:id="1092" w:name="_Toc129338833"/>
      <w:bookmarkStart w:id="1093" w:name="_Toc218884382"/>
      <w:bookmarkStart w:id="1094" w:name="_Toc222915462"/>
      <w:bookmarkStart w:id="1095" w:name="_Toc222916045"/>
      <w:r w:rsidRPr="00F9618C">
        <w:t>4.2.5.8</w:t>
      </w:r>
      <w:r w:rsidRPr="00F9618C">
        <w:tab/>
        <w:t>Notification about resources allocation outcome</w:t>
      </w:r>
      <w:bookmarkEnd w:id="1087"/>
      <w:bookmarkEnd w:id="1088"/>
      <w:bookmarkEnd w:id="1089"/>
      <w:bookmarkEnd w:id="1090"/>
      <w:bookmarkEnd w:id="1091"/>
      <w:bookmarkEnd w:id="1092"/>
      <w:bookmarkEnd w:id="1093"/>
      <w:bookmarkEnd w:id="1094"/>
      <w:bookmarkEnd w:id="1095"/>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096" w:name="_Hlk221769265"/>
      <w:r w:rsidR="00A6234E" w:rsidRPr="00B54258">
        <w:t>evNotifs</w:t>
      </w:r>
      <w:bookmarkEnd w:id="1096"/>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097" w:name="_Toc28012384"/>
      <w:bookmarkStart w:id="1098" w:name="_Toc36038334"/>
      <w:bookmarkStart w:id="1099" w:name="_Toc45133603"/>
      <w:bookmarkStart w:id="1100" w:name="_Toc51762357"/>
      <w:bookmarkStart w:id="1101" w:name="_Toc59016929"/>
      <w:bookmarkStart w:id="1102" w:name="_Toc129338834"/>
      <w:bookmarkStart w:id="1103" w:name="_Toc218884383"/>
      <w:bookmarkStart w:id="1104" w:name="_Toc222915463"/>
      <w:bookmarkStart w:id="1105" w:name="_Toc222916046"/>
      <w:r w:rsidRPr="00F9618C">
        <w:t>4.2.5.9</w:t>
      </w:r>
      <w:r w:rsidRPr="00F9618C">
        <w:tab/>
        <w:t>Void</w:t>
      </w:r>
      <w:bookmarkEnd w:id="1097"/>
      <w:bookmarkEnd w:id="1098"/>
      <w:bookmarkEnd w:id="1099"/>
      <w:bookmarkEnd w:id="1100"/>
      <w:bookmarkEnd w:id="1101"/>
      <w:bookmarkEnd w:id="1102"/>
      <w:bookmarkEnd w:id="1103"/>
      <w:bookmarkEnd w:id="1104"/>
      <w:bookmarkEnd w:id="1105"/>
    </w:p>
    <w:p w14:paraId="0A02B928" w14:textId="77777777" w:rsidR="00FD0136" w:rsidRPr="00F9618C" w:rsidRDefault="00FD0136">
      <w:pPr>
        <w:pStyle w:val="Heading4"/>
      </w:pPr>
      <w:bookmarkStart w:id="1106" w:name="_Toc28012385"/>
      <w:bookmarkStart w:id="1107" w:name="_Toc36038335"/>
      <w:bookmarkStart w:id="1108" w:name="_Toc45133604"/>
      <w:bookmarkStart w:id="1109" w:name="_Toc51762358"/>
      <w:bookmarkStart w:id="1110" w:name="_Toc59016930"/>
      <w:bookmarkStart w:id="1111" w:name="_Toc129338835"/>
      <w:bookmarkStart w:id="1112" w:name="_Toc218884384"/>
      <w:bookmarkStart w:id="1113" w:name="_Toc222915464"/>
      <w:bookmarkStart w:id="1114" w:name="_Toc222916047"/>
      <w:r w:rsidRPr="00F9618C">
        <w:t>4.2.5.10</w:t>
      </w:r>
      <w:r w:rsidRPr="00F9618C">
        <w:tab/>
        <w:t>Notification of signalling path status</w:t>
      </w:r>
      <w:bookmarkEnd w:id="1106"/>
      <w:bookmarkEnd w:id="1107"/>
      <w:bookmarkEnd w:id="1108"/>
      <w:bookmarkEnd w:id="1109"/>
      <w:bookmarkEnd w:id="1110"/>
      <w:bookmarkEnd w:id="1111"/>
      <w:bookmarkEnd w:id="1112"/>
      <w:bookmarkEnd w:id="1113"/>
      <w:bookmarkEnd w:id="1114"/>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115" w:name="_Toc28012386"/>
      <w:bookmarkStart w:id="1116" w:name="_Toc36038336"/>
      <w:bookmarkStart w:id="1117" w:name="_Toc45133605"/>
      <w:bookmarkStart w:id="1118" w:name="_Toc51762359"/>
      <w:bookmarkStart w:id="1119" w:name="_Toc59016931"/>
      <w:bookmarkStart w:id="1120" w:name="_Toc129338836"/>
      <w:bookmarkStart w:id="1121" w:name="_Toc218884385"/>
      <w:bookmarkStart w:id="1122" w:name="_Toc222915465"/>
      <w:bookmarkStart w:id="1123" w:name="_Toc222916048"/>
      <w:r w:rsidRPr="00F9618C">
        <w:t>4.2.5.11</w:t>
      </w:r>
      <w:r w:rsidRPr="00F9618C">
        <w:tab/>
        <w:t>Reporting access network information</w:t>
      </w:r>
      <w:bookmarkEnd w:id="1115"/>
      <w:bookmarkEnd w:id="1116"/>
      <w:bookmarkEnd w:id="1117"/>
      <w:bookmarkEnd w:id="1118"/>
      <w:bookmarkEnd w:id="1119"/>
      <w:bookmarkEnd w:id="1120"/>
      <w:bookmarkEnd w:id="1121"/>
      <w:bookmarkEnd w:id="1122"/>
      <w:bookmarkEnd w:id="1123"/>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124" w:name="_Toc28012387"/>
      <w:bookmarkStart w:id="1125" w:name="_Toc36038337"/>
      <w:bookmarkStart w:id="1126" w:name="_Toc45133606"/>
      <w:bookmarkStart w:id="1127" w:name="_Toc51762360"/>
      <w:bookmarkStart w:id="1128" w:name="_Toc59016932"/>
      <w:bookmarkStart w:id="1129" w:name="_Toc129338837"/>
      <w:bookmarkStart w:id="1130" w:name="_Toc218884386"/>
      <w:bookmarkStart w:id="1131" w:name="_Toc222915466"/>
      <w:bookmarkStart w:id="1132" w:name="_Toc222916049"/>
      <w:r w:rsidRPr="00F9618C">
        <w:t>4.2.5.12</w:t>
      </w:r>
      <w:r w:rsidRPr="00F9618C">
        <w:tab/>
        <w:t>Notification about Out of Credit</w:t>
      </w:r>
      <w:bookmarkEnd w:id="1124"/>
      <w:bookmarkEnd w:id="1125"/>
      <w:bookmarkEnd w:id="1126"/>
      <w:bookmarkEnd w:id="1127"/>
      <w:bookmarkEnd w:id="1128"/>
      <w:bookmarkEnd w:id="1129"/>
      <w:bookmarkEnd w:id="1130"/>
      <w:bookmarkEnd w:id="1131"/>
      <w:bookmarkEnd w:id="113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133" w:name="_Toc28012388"/>
      <w:bookmarkStart w:id="1134" w:name="_Toc36038338"/>
      <w:bookmarkStart w:id="1135" w:name="_Toc45133607"/>
      <w:bookmarkStart w:id="1136" w:name="_Toc51762361"/>
      <w:bookmarkStart w:id="1137" w:name="_Toc59016933"/>
      <w:bookmarkStart w:id="1138" w:name="_Toc129338838"/>
      <w:bookmarkStart w:id="1139" w:name="_Toc218884387"/>
      <w:bookmarkStart w:id="1140" w:name="_Toc222915467"/>
      <w:bookmarkStart w:id="1141" w:name="_Toc222916050"/>
      <w:r w:rsidRPr="00F9618C">
        <w:t>4.2.5.13</w:t>
      </w:r>
      <w:r w:rsidRPr="00F9618C">
        <w:tab/>
        <w:t xml:space="preserve">Notification about </w:t>
      </w:r>
      <w:bookmarkEnd w:id="1133"/>
      <w:r w:rsidRPr="00F9618C">
        <w:t>TSC user plane node management information and/or port management information detection, Individual Application Session Context exists</w:t>
      </w:r>
      <w:bookmarkEnd w:id="1134"/>
      <w:bookmarkEnd w:id="1135"/>
      <w:bookmarkEnd w:id="1136"/>
      <w:bookmarkEnd w:id="1137"/>
      <w:bookmarkEnd w:id="1138"/>
      <w:bookmarkEnd w:id="1139"/>
      <w:bookmarkEnd w:id="1140"/>
      <w:bookmarkEnd w:id="1141"/>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142" w:name="_Toc36038339"/>
      <w:bookmarkStart w:id="1143"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144" w:name="_Toc45133608"/>
      <w:bookmarkStart w:id="1145" w:name="_Toc51762362"/>
      <w:bookmarkStart w:id="1146" w:name="_Toc59016934"/>
      <w:bookmarkStart w:id="1147" w:name="_Toc129338839"/>
      <w:bookmarkStart w:id="1148" w:name="_Toc218884388"/>
      <w:bookmarkStart w:id="1149" w:name="_Toc222915468"/>
      <w:bookmarkStart w:id="1150" w:name="_Toc222916051"/>
      <w:bookmarkStart w:id="1151" w:name="_Toc36038340"/>
      <w:bookmarkStart w:id="1152" w:name="_Toc45133609"/>
      <w:bookmarkStart w:id="1153" w:name="_Toc51762363"/>
      <w:bookmarkStart w:id="1154" w:name="_Toc59016935"/>
      <w:bookmarkStart w:id="1155" w:name="_Toc129338840"/>
      <w:bookmarkEnd w:id="1142"/>
      <w:r w:rsidRPr="00F9618C">
        <w:t>4.2.5.14</w:t>
      </w:r>
      <w:r w:rsidRPr="00F9618C">
        <w:tab/>
        <w:t>Notification about Service Data Flow QoS Monitoring control</w:t>
      </w:r>
      <w:bookmarkEnd w:id="1144"/>
      <w:bookmarkEnd w:id="1145"/>
      <w:bookmarkEnd w:id="1146"/>
      <w:bookmarkEnd w:id="1147"/>
      <w:bookmarkEnd w:id="1148"/>
      <w:bookmarkEnd w:id="1149"/>
      <w:bookmarkEnd w:id="1150"/>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156" w:name="_Toc218884389"/>
      <w:bookmarkStart w:id="1157" w:name="_Toc222915469"/>
      <w:bookmarkStart w:id="1158" w:name="_Toc222916052"/>
      <w:r w:rsidRPr="00F9618C">
        <w:t>4.2.5.15</w:t>
      </w:r>
      <w:r w:rsidRPr="00F9618C">
        <w:tab/>
        <w:t>Report of EPS Fallback</w:t>
      </w:r>
      <w:bookmarkEnd w:id="1151"/>
      <w:bookmarkEnd w:id="1152"/>
      <w:bookmarkEnd w:id="1153"/>
      <w:bookmarkEnd w:id="1154"/>
      <w:bookmarkEnd w:id="1155"/>
      <w:bookmarkEnd w:id="1156"/>
      <w:bookmarkEnd w:id="1157"/>
      <w:bookmarkEnd w:id="1158"/>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159" w:name="_Toc36038341"/>
      <w:bookmarkStart w:id="1160" w:name="_Toc45133610"/>
      <w:bookmarkStart w:id="1161" w:name="_Toc51762364"/>
      <w:bookmarkStart w:id="1162" w:name="_Toc59016936"/>
      <w:bookmarkStart w:id="1163" w:name="_Toc129338841"/>
      <w:bookmarkStart w:id="1164" w:name="_Toc218884390"/>
      <w:bookmarkStart w:id="1165" w:name="_Toc222915470"/>
      <w:bookmarkStart w:id="1166" w:name="_Toc222916053"/>
      <w:r w:rsidRPr="00F9618C">
        <w:t>4.2.5.16</w:t>
      </w:r>
      <w:r w:rsidRPr="00F9618C">
        <w:tab/>
        <w:t>Notification about TSC user plane node Information, no Individual Application Session Context exists</w:t>
      </w:r>
      <w:bookmarkEnd w:id="1159"/>
      <w:bookmarkEnd w:id="1160"/>
      <w:bookmarkEnd w:id="1161"/>
      <w:bookmarkEnd w:id="1162"/>
      <w:bookmarkEnd w:id="1163"/>
      <w:bookmarkEnd w:id="1164"/>
      <w:bookmarkEnd w:id="1165"/>
      <w:bookmarkEnd w:id="1166"/>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167" w:name="_Hlk73382996"/>
      <w:r w:rsidRPr="00F9618C">
        <w:t>TSC user plane node</w:t>
      </w:r>
      <w:bookmarkEnd w:id="1167"/>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pt" o:ole="">
            <v:imagedata r:id="rId31" o:title=""/>
          </v:shape>
          <o:OLEObject Type="Embed" ProgID="Visio.Drawing.15" ShapeID="_x0000_i1034" DrawAspect="Content" ObjectID="_1833690061"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168"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168"/>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169" w:name="_Toc45133611"/>
      <w:bookmarkStart w:id="1170" w:name="_Toc51762365"/>
      <w:bookmarkStart w:id="1171" w:name="_Toc59016937"/>
      <w:bookmarkStart w:id="1172" w:name="_Toc129338842"/>
      <w:bookmarkStart w:id="1173" w:name="_Toc218884391"/>
      <w:bookmarkStart w:id="1174" w:name="_Toc222915471"/>
      <w:bookmarkStart w:id="1175" w:name="_Toc222916054"/>
      <w:bookmarkStart w:id="1176" w:name="_Toc36038342"/>
      <w:r w:rsidRPr="00F9618C">
        <w:t>4.2.5.17</w:t>
      </w:r>
      <w:r w:rsidRPr="00F9618C">
        <w:tab/>
        <w:t>Notification about Reallocation of Credit</w:t>
      </w:r>
      <w:bookmarkEnd w:id="1169"/>
      <w:bookmarkEnd w:id="1170"/>
      <w:bookmarkEnd w:id="1171"/>
      <w:bookmarkEnd w:id="1172"/>
      <w:bookmarkEnd w:id="1173"/>
      <w:bookmarkEnd w:id="1174"/>
      <w:bookmarkEnd w:id="117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177" w:name="_Toc129338843"/>
      <w:bookmarkStart w:id="1178" w:name="_Toc218884392"/>
      <w:bookmarkStart w:id="1179" w:name="_Toc222915472"/>
      <w:bookmarkStart w:id="1180" w:name="_Toc222916055"/>
      <w:bookmarkStart w:id="1181" w:name="_Toc45133612"/>
      <w:bookmarkStart w:id="1182" w:name="_Toc51762366"/>
      <w:bookmarkStart w:id="1183" w:name="_Toc59016938"/>
      <w:r w:rsidRPr="00F9618C">
        <w:t>4.2.5.18</w:t>
      </w:r>
      <w:r w:rsidRPr="00F9618C">
        <w:tab/>
        <w:t>Notification of MPS for DTS Outcome</w:t>
      </w:r>
      <w:bookmarkEnd w:id="1177"/>
      <w:bookmarkEnd w:id="1178"/>
      <w:bookmarkEnd w:id="1179"/>
      <w:bookmarkEnd w:id="1180"/>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184" w:name="_Toc129338844"/>
      <w:bookmarkStart w:id="1185" w:name="_Toc218884393"/>
      <w:bookmarkStart w:id="1186" w:name="_Toc222915473"/>
      <w:bookmarkStart w:id="1187" w:name="_Toc222916056"/>
      <w:r w:rsidRPr="00F9618C">
        <w:t>4.2.5.19</w:t>
      </w:r>
      <w:r w:rsidRPr="00F9618C">
        <w:tab/>
        <w:t>Notification about Application Detection Information</w:t>
      </w:r>
      <w:bookmarkEnd w:id="1184"/>
      <w:bookmarkEnd w:id="1185"/>
      <w:bookmarkEnd w:id="1186"/>
      <w:bookmarkEnd w:id="118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188" w:name="_Toc129338845"/>
      <w:bookmarkStart w:id="1189" w:name="_Toc218884394"/>
      <w:bookmarkStart w:id="1190" w:name="_Toc222915474"/>
      <w:bookmarkStart w:id="1191" w:name="_Toc222916057"/>
      <w:r w:rsidRPr="00F9618C">
        <w:t>4.2.5.20</w:t>
      </w:r>
      <w:r w:rsidRPr="00F9618C">
        <w:tab/>
        <w:t>Notification about satellite backhaul category changes</w:t>
      </w:r>
      <w:bookmarkEnd w:id="1188"/>
      <w:bookmarkEnd w:id="1189"/>
      <w:bookmarkEnd w:id="1190"/>
      <w:bookmarkEnd w:id="1191"/>
    </w:p>
    <w:p w14:paraId="7C86B204" w14:textId="77777777" w:rsidR="0063545B" w:rsidRPr="00F9618C" w:rsidRDefault="0063545B" w:rsidP="0063545B">
      <w:bookmarkStart w:id="1192"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193" w:name="_Toc218884395"/>
      <w:bookmarkStart w:id="1194" w:name="_Toc222915475"/>
      <w:bookmarkStart w:id="1195" w:name="_Toc222916058"/>
      <w:r w:rsidRPr="00F9618C">
        <w:t>4.2.5.21</w:t>
      </w:r>
      <w:r w:rsidRPr="00F9618C">
        <w:tab/>
        <w:t>Notification about UP change enforcement failure</w:t>
      </w:r>
      <w:bookmarkEnd w:id="1192"/>
      <w:bookmarkEnd w:id="1193"/>
      <w:bookmarkEnd w:id="1194"/>
      <w:bookmarkEnd w:id="1195"/>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196" w:name="_Toc129338847"/>
      <w:bookmarkStart w:id="1197" w:name="_Toc218884396"/>
      <w:bookmarkStart w:id="1198" w:name="_Toc222915476"/>
      <w:bookmarkStart w:id="1199" w:name="_Toc2229160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196"/>
      <w:bookmarkEnd w:id="1197"/>
      <w:bookmarkEnd w:id="1198"/>
      <w:bookmarkEnd w:id="119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pt" o:ole="">
            <v:imagedata r:id="rId33" o:title=""/>
          </v:shape>
          <o:OLEObject Type="Embed" ProgID="Visio.Drawing.15" ShapeID="_x0000_i1035" DrawAspect="Content" ObjectID="_1833690062"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200" w:name="_Toc129338848"/>
      <w:bookmarkStart w:id="1201" w:name="_Toc218884397"/>
      <w:bookmarkStart w:id="1202" w:name="_Toc222915477"/>
      <w:bookmarkStart w:id="1203" w:name="_Toc222916060"/>
      <w:r w:rsidRPr="00F9618C">
        <w:t>4.2.5.23</w:t>
      </w:r>
      <w:r w:rsidRPr="00F9618C">
        <w:tab/>
        <w:t>Notification about extra UE addresses</w:t>
      </w:r>
      <w:bookmarkEnd w:id="1200"/>
      <w:bookmarkEnd w:id="1201"/>
      <w:bookmarkEnd w:id="1202"/>
      <w:bookmarkEnd w:id="1203"/>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204" w:name="_Toc218884398"/>
      <w:bookmarkStart w:id="1205" w:name="_Toc222915478"/>
      <w:bookmarkStart w:id="1206" w:name="_Toc222916061"/>
      <w:bookmarkStart w:id="1207" w:name="_Toc129338849"/>
      <w:r w:rsidRPr="00F9618C">
        <w:t>4.2.5.24</w:t>
      </w:r>
      <w:r w:rsidRPr="00F9618C">
        <w:tab/>
        <w:t>Notification about BAT offset</w:t>
      </w:r>
      <w:bookmarkEnd w:id="1204"/>
      <w:bookmarkEnd w:id="1205"/>
      <w:bookmarkEnd w:id="1206"/>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208" w:name="_Toc130291714"/>
      <w:bookmarkStart w:id="1209" w:name="_Toc218884399"/>
      <w:bookmarkStart w:id="1210" w:name="_Toc222915479"/>
      <w:bookmarkStart w:id="1211" w:name="_Toc222916062"/>
      <w:r w:rsidRPr="00F9618C">
        <w:t>4.2.5.25</w:t>
      </w:r>
      <w:r w:rsidRPr="00F9618C">
        <w:tab/>
        <w:t xml:space="preserve">Notification about </w:t>
      </w:r>
      <w:bookmarkEnd w:id="1208"/>
      <w:r w:rsidRPr="00F9618C">
        <w:t>URSP rule enforcement information</w:t>
      </w:r>
      <w:bookmarkEnd w:id="1209"/>
      <w:bookmarkEnd w:id="1210"/>
      <w:bookmarkEnd w:id="1211"/>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212" w:name="_Toc218884400"/>
      <w:bookmarkStart w:id="1213" w:name="_Toc222915480"/>
      <w:bookmarkStart w:id="1214" w:name="_Toc222916063"/>
      <w:r w:rsidRPr="00F9618C">
        <w:t>4.2.5.26</w:t>
      </w:r>
      <w:r w:rsidRPr="00F9618C">
        <w:tab/>
        <w:t xml:space="preserve">Notification about </w:t>
      </w:r>
      <w:r w:rsidRPr="00F9618C">
        <w:rPr>
          <w:lang w:eastAsia="zh-CN"/>
        </w:rPr>
        <w:t>Packet Delay Variation</w:t>
      </w:r>
      <w:bookmarkEnd w:id="1212"/>
      <w:bookmarkEnd w:id="1213"/>
      <w:bookmarkEnd w:id="1214"/>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215" w:name="_Toc218884401"/>
      <w:bookmarkStart w:id="1216" w:name="_Toc222915481"/>
      <w:bookmarkStart w:id="1217" w:name="_Toc222916064"/>
      <w:r w:rsidRPr="00F9618C">
        <w:t>4.2.5.27</w:t>
      </w:r>
      <w:r w:rsidRPr="00F9618C">
        <w:tab/>
        <w:t>Notification about 5GS support for Policy Control for L4S</w:t>
      </w:r>
      <w:bookmarkEnd w:id="1215"/>
      <w:bookmarkEnd w:id="1216"/>
      <w:bookmarkEnd w:id="121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218" w:name="_Toc218884402"/>
      <w:bookmarkStart w:id="1219" w:name="_Toc222915482"/>
      <w:bookmarkStart w:id="1220" w:name="_Toc2229160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218"/>
      <w:bookmarkEnd w:id="1219"/>
      <w:bookmarkEnd w:id="1220"/>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221"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221"/>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222" w:name="_Toc218884403"/>
      <w:bookmarkStart w:id="1223" w:name="_Toc222915483"/>
      <w:bookmarkStart w:id="1224" w:name="_Toc222916066"/>
      <w:r w:rsidRPr="00F9618C">
        <w:t>4.2.5.29</w:t>
      </w:r>
      <w:r w:rsidRPr="00F9618C">
        <w:tab/>
        <w:t>Event notification for AF requested QoS for a UE or group of UE(s) not identif</w:t>
      </w:r>
      <w:r w:rsidR="00523AD5" w:rsidRPr="00F9618C">
        <w:t>i</w:t>
      </w:r>
      <w:r w:rsidRPr="00F9618C">
        <w:t>ed by UE address(es)</w:t>
      </w:r>
      <w:bookmarkEnd w:id="1222"/>
      <w:bookmarkEnd w:id="1223"/>
      <w:bookmarkEnd w:id="122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225" w:name="_Toc218884404"/>
      <w:bookmarkStart w:id="1226" w:name="_Toc222915484"/>
      <w:bookmarkStart w:id="1227" w:name="_Toc222916067"/>
      <w:r w:rsidRPr="00F9618C">
        <w:t>4.2.5.30</w:t>
      </w:r>
      <w:r w:rsidRPr="00F9618C">
        <w:tab/>
        <w:t>Notification about network support of QoS Monitoring</w:t>
      </w:r>
      <w:bookmarkEnd w:id="1225"/>
      <w:bookmarkEnd w:id="1226"/>
      <w:bookmarkEnd w:id="1227"/>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228" w:name="_Toc218884405"/>
      <w:bookmarkStart w:id="1229" w:name="_Toc222915485"/>
      <w:bookmarkStart w:id="1230" w:name="_Toc222916068"/>
      <w:r w:rsidRPr="00F9618C">
        <w:t>4.2.5.31</w:t>
      </w:r>
      <w:r w:rsidRPr="00F9618C">
        <w:tab/>
        <w:t>Notification about released the application session context</w:t>
      </w:r>
      <w:bookmarkEnd w:id="1228"/>
      <w:bookmarkEnd w:id="1229"/>
      <w:bookmarkEnd w:id="1230"/>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231" w:name="_Toc218884406"/>
      <w:bookmarkStart w:id="1232" w:name="_Toc222915486"/>
      <w:bookmarkStart w:id="1233" w:name="_Toc222916069"/>
      <w:r>
        <w:t>4.2.5.32</w:t>
      </w:r>
      <w:r>
        <w:tab/>
        <w:t xml:space="preserve">Notification about </w:t>
      </w:r>
      <w:r w:rsidR="0086149E">
        <w:t xml:space="preserve">Data </w:t>
      </w:r>
      <w:r>
        <w:t>Rate Limitation Information</w:t>
      </w:r>
      <w:bookmarkEnd w:id="1231"/>
      <w:bookmarkEnd w:id="1232"/>
      <w:bookmarkEnd w:id="123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234" w:name="_Toc218884407"/>
      <w:bookmarkStart w:id="1235" w:name="_Toc222915487"/>
      <w:bookmarkStart w:id="1236" w:name="_Toc222916070"/>
      <w:r w:rsidRPr="00F9618C">
        <w:t>4.2.5.</w:t>
      </w:r>
      <w:r>
        <w:t>34</w:t>
      </w:r>
      <w:r w:rsidRPr="00F9618C">
        <w:tab/>
        <w:t xml:space="preserve">Reporting </w:t>
      </w:r>
      <w:r>
        <w:t>5GC network functions health monitoring information</w:t>
      </w:r>
      <w:bookmarkEnd w:id="1234"/>
      <w:bookmarkEnd w:id="1235"/>
      <w:bookmarkEnd w:id="1236"/>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237" w:name="_Toc218884408"/>
      <w:bookmarkStart w:id="1238" w:name="_Toc222915488"/>
      <w:bookmarkStart w:id="1239" w:name="_Toc222916071"/>
      <w:r w:rsidRPr="00F9618C">
        <w:t>4.2.6</w:t>
      </w:r>
      <w:r w:rsidRPr="00F9618C">
        <w:tab/>
      </w:r>
      <w:r w:rsidRPr="00F9618C">
        <w:rPr>
          <w:lang w:eastAsia="ja-JP"/>
        </w:rPr>
        <w:t>Npcf_</w:t>
      </w:r>
      <w:r w:rsidRPr="00F9618C">
        <w:rPr>
          <w:lang w:eastAsia="zh-CN"/>
        </w:rPr>
        <w:t>PolicyAuthorization_Subscribe service operation</w:t>
      </w:r>
      <w:bookmarkEnd w:id="1143"/>
      <w:bookmarkEnd w:id="1176"/>
      <w:bookmarkEnd w:id="1181"/>
      <w:bookmarkEnd w:id="1182"/>
      <w:bookmarkEnd w:id="1183"/>
      <w:bookmarkEnd w:id="1207"/>
      <w:bookmarkEnd w:id="1237"/>
      <w:bookmarkEnd w:id="1238"/>
      <w:bookmarkEnd w:id="1239"/>
    </w:p>
    <w:p w14:paraId="0E1F09E9" w14:textId="77777777" w:rsidR="00FD0136" w:rsidRPr="00F9618C" w:rsidRDefault="00FD0136">
      <w:pPr>
        <w:pStyle w:val="Heading4"/>
      </w:pPr>
      <w:bookmarkStart w:id="1240" w:name="_Toc28012390"/>
      <w:bookmarkStart w:id="1241" w:name="_Toc36038343"/>
      <w:bookmarkStart w:id="1242" w:name="_Toc45133613"/>
      <w:bookmarkStart w:id="1243" w:name="_Toc51762367"/>
      <w:bookmarkStart w:id="1244" w:name="_Toc59016939"/>
      <w:bookmarkStart w:id="1245" w:name="_Toc129338850"/>
      <w:bookmarkStart w:id="1246" w:name="_Toc218884409"/>
      <w:bookmarkStart w:id="1247" w:name="_Toc222915489"/>
      <w:bookmarkStart w:id="1248" w:name="_Toc222916072"/>
      <w:r w:rsidRPr="00F9618C">
        <w:t>4.2.6.1</w:t>
      </w:r>
      <w:r w:rsidRPr="00F9618C">
        <w:tab/>
        <w:t>General</w:t>
      </w:r>
      <w:bookmarkEnd w:id="1240"/>
      <w:bookmarkEnd w:id="1241"/>
      <w:bookmarkEnd w:id="1242"/>
      <w:bookmarkEnd w:id="1243"/>
      <w:bookmarkEnd w:id="1244"/>
      <w:bookmarkEnd w:id="1245"/>
      <w:bookmarkEnd w:id="1246"/>
      <w:bookmarkEnd w:id="1247"/>
      <w:bookmarkEnd w:id="1248"/>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249" w:name="_Toc28012391"/>
      <w:bookmarkStart w:id="1250" w:name="_Toc36038344"/>
      <w:bookmarkStart w:id="1251" w:name="_Toc45133614"/>
      <w:bookmarkStart w:id="1252" w:name="_Toc51762368"/>
      <w:bookmarkStart w:id="1253"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254"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255" w:name="_Toc218884410"/>
      <w:bookmarkStart w:id="1256" w:name="_Toc222915490"/>
      <w:bookmarkStart w:id="1257" w:name="_Toc222916073"/>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1249"/>
      <w:bookmarkEnd w:id="1250"/>
      <w:bookmarkEnd w:id="1251"/>
      <w:bookmarkEnd w:id="1252"/>
      <w:bookmarkEnd w:id="1253"/>
      <w:bookmarkEnd w:id="1254"/>
      <w:bookmarkEnd w:id="1255"/>
      <w:bookmarkEnd w:id="1256"/>
      <w:bookmarkEnd w:id="1257"/>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25pt" o:ole="">
            <v:imagedata r:id="rId35" o:title=""/>
          </v:shape>
          <o:OLEObject Type="Embed" ProgID="Visio.Drawing.15" ShapeID="_x0000_i1036" DrawAspect="Content" ObjectID="_1833690063"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25pt" o:ole="">
            <v:imagedata r:id="rId37" o:title=""/>
          </v:shape>
          <o:OLEObject Type="Embed" ProgID="Visio.Drawing.15" ShapeID="_x0000_i1037" DrawAspect="Content" ObjectID="_1833690064"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258" w:name="_Toc28012392"/>
      <w:bookmarkStart w:id="1259" w:name="_Toc36038345"/>
      <w:bookmarkStart w:id="1260" w:name="_Toc45133615"/>
      <w:bookmarkStart w:id="1261" w:name="_Toc51762369"/>
      <w:bookmarkStart w:id="1262" w:name="_Toc59016941"/>
      <w:bookmarkStart w:id="1263"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264" w:name="_Toc218884411"/>
      <w:bookmarkStart w:id="1265" w:name="_Toc222915491"/>
      <w:bookmarkStart w:id="1266" w:name="_Toc222916074"/>
      <w:r w:rsidRPr="00F9618C">
        <w:t>4.2.6.3</w:t>
      </w:r>
      <w:r w:rsidRPr="00F9618C">
        <w:tab/>
        <w:t>Initial subscription to events without provisioning of service information</w:t>
      </w:r>
      <w:bookmarkEnd w:id="1258"/>
      <w:bookmarkEnd w:id="1259"/>
      <w:bookmarkEnd w:id="1260"/>
      <w:bookmarkEnd w:id="1261"/>
      <w:bookmarkEnd w:id="1262"/>
      <w:bookmarkEnd w:id="1263"/>
      <w:bookmarkEnd w:id="1264"/>
      <w:bookmarkEnd w:id="1265"/>
      <w:bookmarkEnd w:id="126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pt" o:ole="">
            <v:imagedata r:id="rId39" o:title=""/>
          </v:shape>
          <o:OLEObject Type="Embed" ProgID="Visio.Drawing.15" ShapeID="_x0000_i1038" DrawAspect="Content" ObjectID="_1833690065"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267" w:name="_Toc28012393"/>
      <w:bookmarkStart w:id="1268" w:name="_Toc36038346"/>
      <w:bookmarkStart w:id="1269" w:name="_Toc45133616"/>
      <w:bookmarkStart w:id="1270" w:name="_Toc51762370"/>
      <w:bookmarkStart w:id="1271" w:name="_Toc59016942"/>
      <w:bookmarkStart w:id="127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273" w:name="_Toc218884412"/>
      <w:bookmarkStart w:id="1274" w:name="_Toc222915492"/>
      <w:bookmarkStart w:id="1275" w:name="_Toc222916075"/>
      <w:r w:rsidRPr="00F9618C">
        <w:t>4.2.6.4</w:t>
      </w:r>
      <w:r w:rsidRPr="00F9618C">
        <w:tab/>
        <w:t>Subscription to usage monitoring of sponsored data connectivity</w:t>
      </w:r>
      <w:bookmarkEnd w:id="1267"/>
      <w:bookmarkEnd w:id="1268"/>
      <w:bookmarkEnd w:id="1269"/>
      <w:bookmarkEnd w:id="1270"/>
      <w:bookmarkEnd w:id="1271"/>
      <w:bookmarkEnd w:id="1272"/>
      <w:bookmarkEnd w:id="1273"/>
      <w:bookmarkEnd w:id="1274"/>
      <w:bookmarkEnd w:id="1275"/>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276" w:name="_Toc28012394"/>
      <w:bookmarkStart w:id="1277" w:name="_Toc36038347"/>
      <w:bookmarkStart w:id="1278" w:name="_Toc45133617"/>
      <w:bookmarkStart w:id="1279" w:name="_Toc51762371"/>
      <w:bookmarkStart w:id="1280" w:name="_Toc59016943"/>
      <w:bookmarkStart w:id="1281" w:name="_Toc129338854"/>
      <w:bookmarkStart w:id="1282" w:name="_Toc218884413"/>
      <w:bookmarkStart w:id="1283" w:name="_Toc222915493"/>
      <w:bookmarkStart w:id="1284" w:name="_Toc222916076"/>
      <w:r w:rsidRPr="00F9618C">
        <w:t>4.2.6.5</w:t>
      </w:r>
      <w:r w:rsidRPr="00F9618C">
        <w:tab/>
        <w:t>Void</w:t>
      </w:r>
      <w:bookmarkEnd w:id="1276"/>
      <w:bookmarkEnd w:id="1277"/>
      <w:bookmarkEnd w:id="1278"/>
      <w:bookmarkEnd w:id="1279"/>
      <w:bookmarkEnd w:id="1280"/>
      <w:bookmarkEnd w:id="1281"/>
      <w:bookmarkEnd w:id="1282"/>
      <w:bookmarkEnd w:id="1283"/>
      <w:bookmarkEnd w:id="1284"/>
    </w:p>
    <w:p w14:paraId="45C5734F" w14:textId="77777777" w:rsidR="00FD0136" w:rsidRPr="00F9618C" w:rsidRDefault="00FD0136">
      <w:pPr>
        <w:pStyle w:val="Heading4"/>
      </w:pPr>
      <w:bookmarkStart w:id="1285" w:name="_Toc28012395"/>
      <w:bookmarkStart w:id="1286" w:name="_Toc36038348"/>
      <w:bookmarkStart w:id="1287" w:name="_Toc45133618"/>
      <w:bookmarkStart w:id="1288" w:name="_Toc51762372"/>
      <w:bookmarkStart w:id="1289" w:name="_Toc59016944"/>
      <w:bookmarkStart w:id="1290" w:name="_Toc129338855"/>
      <w:bookmarkStart w:id="1291" w:name="_Toc218884414"/>
      <w:bookmarkStart w:id="1292" w:name="_Toc222915494"/>
      <w:bookmarkStart w:id="1293" w:name="_Toc222916077"/>
      <w:r w:rsidRPr="00F9618C">
        <w:t>4.2.6.6</w:t>
      </w:r>
      <w:r w:rsidRPr="00F9618C">
        <w:tab/>
        <w:t>Request of access network information</w:t>
      </w:r>
      <w:bookmarkEnd w:id="1285"/>
      <w:bookmarkEnd w:id="1286"/>
      <w:bookmarkEnd w:id="1287"/>
      <w:bookmarkEnd w:id="1288"/>
      <w:bookmarkEnd w:id="1289"/>
      <w:bookmarkEnd w:id="1290"/>
      <w:bookmarkEnd w:id="1291"/>
      <w:bookmarkEnd w:id="1292"/>
      <w:bookmarkEnd w:id="1293"/>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294" w:name="_Toc28012396"/>
      <w:bookmarkStart w:id="1295" w:name="_Toc36038349"/>
      <w:bookmarkStart w:id="1296" w:name="_Toc45133619"/>
      <w:bookmarkStart w:id="1297" w:name="_Toc51762373"/>
      <w:bookmarkStart w:id="1298" w:name="_Toc59016945"/>
      <w:bookmarkStart w:id="1299" w:name="_Toc129338856"/>
      <w:bookmarkStart w:id="1300" w:name="_Toc218884415"/>
      <w:bookmarkStart w:id="1301" w:name="_Toc222915495"/>
      <w:bookmarkStart w:id="1302" w:name="_Toc222916078"/>
      <w:r w:rsidRPr="00F9618C">
        <w:t>4.2.6.7</w:t>
      </w:r>
      <w:r w:rsidRPr="00F9618C">
        <w:tab/>
        <w:t>Subscription to notification of signalling path status</w:t>
      </w:r>
      <w:bookmarkEnd w:id="1294"/>
      <w:bookmarkEnd w:id="1295"/>
      <w:bookmarkEnd w:id="1296"/>
      <w:bookmarkEnd w:id="1297"/>
      <w:bookmarkEnd w:id="1298"/>
      <w:bookmarkEnd w:id="1299"/>
      <w:bookmarkEnd w:id="1300"/>
      <w:bookmarkEnd w:id="1301"/>
      <w:bookmarkEnd w:id="1302"/>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303" w:name="_Toc218884416"/>
      <w:bookmarkStart w:id="1304" w:name="_Toc222915496"/>
      <w:bookmarkStart w:id="1305" w:name="_Toc222916079"/>
      <w:bookmarkStart w:id="1306" w:name="_Toc129338858"/>
      <w:bookmarkStart w:id="1307" w:name="_Toc28012398"/>
      <w:bookmarkStart w:id="1308" w:name="_Toc36038351"/>
      <w:bookmarkStart w:id="1309" w:name="_Toc45133621"/>
      <w:bookmarkStart w:id="1310" w:name="_Toc51762375"/>
      <w:bookmarkStart w:id="1311" w:name="_Toc59016947"/>
      <w:r w:rsidRPr="00F9618C">
        <w:t>4.2.6.8</w:t>
      </w:r>
      <w:r w:rsidRPr="00F9618C">
        <w:tab/>
        <w:t>Subscription to Service Data Flow QoS Monitoring Information</w:t>
      </w:r>
      <w:bookmarkEnd w:id="1303"/>
      <w:bookmarkEnd w:id="1304"/>
      <w:bookmarkEnd w:id="1305"/>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312" w:name="_Toc218884417"/>
      <w:bookmarkStart w:id="1313" w:name="_Toc222915497"/>
      <w:bookmarkStart w:id="1314" w:name="_Toc222916080"/>
      <w:r w:rsidRPr="00F9618C">
        <w:t>4.2.6.9</w:t>
      </w:r>
      <w:r w:rsidRPr="00F9618C">
        <w:tab/>
        <w:t>Subscription to application detection notification</w:t>
      </w:r>
      <w:bookmarkEnd w:id="1306"/>
      <w:bookmarkEnd w:id="1312"/>
      <w:bookmarkEnd w:id="1313"/>
      <w:bookmarkEnd w:id="1314"/>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315" w:name="_Toc129338859"/>
      <w:bookmarkStart w:id="1316" w:name="_Toc218884418"/>
      <w:bookmarkStart w:id="1317" w:name="_Toc222915498"/>
      <w:bookmarkStart w:id="1318" w:name="_Toc222916081"/>
      <w:r w:rsidRPr="00F9618C">
        <w:lastRenderedPageBreak/>
        <w:t>4.2.6.10</w:t>
      </w:r>
      <w:r w:rsidRPr="00F9618C">
        <w:tab/>
        <w:t>Subscription to satellite backhaul category changes</w:t>
      </w:r>
      <w:bookmarkEnd w:id="1315"/>
      <w:bookmarkEnd w:id="1316"/>
      <w:bookmarkEnd w:id="1317"/>
      <w:bookmarkEnd w:id="1318"/>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319"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320" w:name="_Toc218884419"/>
      <w:bookmarkStart w:id="1321" w:name="_Toc222915499"/>
      <w:bookmarkStart w:id="1322" w:name="_Toc222916082"/>
      <w:r w:rsidRPr="00F9618C">
        <w:t>4.2.6.11</w:t>
      </w:r>
      <w:r w:rsidRPr="00F9618C">
        <w:tab/>
        <w:t xml:space="preserve">Subscription to </w:t>
      </w:r>
      <w:r w:rsidRPr="00F9618C">
        <w:rPr>
          <w:lang w:eastAsia="zh-CN"/>
        </w:rPr>
        <w:t xml:space="preserve">TSC </w:t>
      </w:r>
      <w:r w:rsidRPr="00F9618C">
        <w:t>user plane node related events</w:t>
      </w:r>
      <w:bookmarkEnd w:id="1319"/>
      <w:bookmarkEnd w:id="1320"/>
      <w:bookmarkEnd w:id="1321"/>
      <w:bookmarkEnd w:id="1322"/>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323" w:name="_Toc218884420"/>
      <w:bookmarkStart w:id="1324" w:name="_Toc222915500"/>
      <w:bookmarkStart w:id="1325" w:name="_Toc222916083"/>
      <w:bookmarkStart w:id="1326" w:name="_Toc138762081"/>
      <w:bookmarkStart w:id="1327" w:name="_Toc145708344"/>
      <w:bookmarkStart w:id="1328" w:name="_Toc160570926"/>
      <w:bookmarkStart w:id="1329" w:name="_Toc162008522"/>
      <w:bookmarkStart w:id="1330" w:name="_Toc168390370"/>
      <w:bookmarkStart w:id="1331" w:name="_Toc144201926"/>
      <w:bookmarkStart w:id="1332" w:name="_Toc129338862"/>
      <w:r w:rsidRPr="00F9618C">
        <w:t>4.2.6.12</w:t>
      </w:r>
      <w:r w:rsidRPr="00F9618C">
        <w:tab/>
        <w:t>Subscription to the report of extra UE addresses</w:t>
      </w:r>
      <w:bookmarkEnd w:id="1323"/>
      <w:bookmarkEnd w:id="1324"/>
      <w:bookmarkEnd w:id="1325"/>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333" w:name="_Toc218884421"/>
      <w:bookmarkStart w:id="1334" w:name="_Toc222915501"/>
      <w:bookmarkStart w:id="1335" w:name="_Toc222916084"/>
      <w:bookmarkEnd w:id="1326"/>
      <w:bookmarkEnd w:id="1327"/>
      <w:bookmarkEnd w:id="1328"/>
      <w:bookmarkEnd w:id="1329"/>
      <w:bookmarkEnd w:id="1330"/>
      <w:r w:rsidRPr="00F9618C">
        <w:t>4.2.6.13</w:t>
      </w:r>
      <w:r w:rsidRPr="00F9618C">
        <w:tab/>
      </w:r>
      <w:bookmarkEnd w:id="1331"/>
      <w:r w:rsidRPr="00F9618C">
        <w:t>Void</w:t>
      </w:r>
      <w:bookmarkEnd w:id="1333"/>
      <w:bookmarkEnd w:id="1334"/>
      <w:bookmarkEnd w:id="1335"/>
    </w:p>
    <w:p w14:paraId="3841A35F" w14:textId="77777777" w:rsidR="005C14CB" w:rsidRPr="00F9618C" w:rsidRDefault="005C14CB" w:rsidP="005C14CB">
      <w:pPr>
        <w:pStyle w:val="Heading4"/>
      </w:pPr>
      <w:bookmarkStart w:id="1336" w:name="_Toc130291727"/>
      <w:bookmarkStart w:id="1337" w:name="_Toc218884422"/>
      <w:bookmarkStart w:id="1338" w:name="_Toc222915502"/>
      <w:bookmarkStart w:id="1339" w:name="_Toc222916085"/>
      <w:r w:rsidRPr="00F9618C">
        <w:t>4.2.6.14</w:t>
      </w:r>
      <w:r w:rsidRPr="00F9618C">
        <w:tab/>
        <w:t xml:space="preserve">Subscription to notifications about </w:t>
      </w:r>
      <w:bookmarkEnd w:id="1336"/>
      <w:r w:rsidRPr="00F9618C">
        <w:t>URSP rule enforcement information</w:t>
      </w:r>
      <w:bookmarkEnd w:id="1337"/>
      <w:bookmarkEnd w:id="1338"/>
      <w:bookmarkEnd w:id="1339"/>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340" w:name="_Toc218884423"/>
      <w:bookmarkStart w:id="1341" w:name="_Toc222915503"/>
      <w:bookmarkStart w:id="1342" w:name="_Toc222916086"/>
      <w:r w:rsidRPr="00F9618C">
        <w:t>4.2.6.15</w:t>
      </w:r>
      <w:r w:rsidRPr="00F9618C">
        <w:tab/>
        <w:t>Subscription to the report of network support for QoS Monitoring</w:t>
      </w:r>
      <w:bookmarkEnd w:id="1340"/>
      <w:bookmarkEnd w:id="1341"/>
      <w:bookmarkEnd w:id="134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343" w:name="_Toc218884424"/>
      <w:bookmarkStart w:id="1344" w:name="_Toc222915504"/>
      <w:bookmarkStart w:id="1345" w:name="_Toc222916087"/>
      <w:r w:rsidRPr="00F9618C">
        <w:t>4.2.7</w:t>
      </w:r>
      <w:r w:rsidRPr="00F9618C">
        <w:tab/>
      </w:r>
      <w:r w:rsidRPr="00F9618C">
        <w:rPr>
          <w:lang w:eastAsia="zh-CN"/>
        </w:rPr>
        <w:t>Npcf_PolicyAuthorization_Unsubscribe service operation</w:t>
      </w:r>
      <w:bookmarkEnd w:id="1307"/>
      <w:bookmarkEnd w:id="1308"/>
      <w:bookmarkEnd w:id="1309"/>
      <w:bookmarkEnd w:id="1310"/>
      <w:bookmarkEnd w:id="1311"/>
      <w:bookmarkEnd w:id="1332"/>
      <w:bookmarkEnd w:id="1343"/>
      <w:bookmarkEnd w:id="1344"/>
      <w:bookmarkEnd w:id="1345"/>
    </w:p>
    <w:p w14:paraId="0640179C" w14:textId="77777777" w:rsidR="00FD0136" w:rsidRPr="00F9618C" w:rsidRDefault="00FD0136">
      <w:pPr>
        <w:pStyle w:val="Heading4"/>
      </w:pPr>
      <w:bookmarkStart w:id="1346" w:name="_Toc28012399"/>
      <w:bookmarkStart w:id="1347" w:name="_Toc36038352"/>
      <w:bookmarkStart w:id="1348" w:name="_Toc45133622"/>
      <w:bookmarkStart w:id="1349" w:name="_Toc51762376"/>
      <w:bookmarkStart w:id="1350" w:name="_Toc59016948"/>
      <w:bookmarkStart w:id="1351" w:name="_Toc129338863"/>
      <w:bookmarkStart w:id="1352" w:name="_Toc218884425"/>
      <w:bookmarkStart w:id="1353" w:name="_Toc222915505"/>
      <w:bookmarkStart w:id="1354" w:name="_Toc222916088"/>
      <w:r w:rsidRPr="00F9618C">
        <w:t>4.2.7.1</w:t>
      </w:r>
      <w:r w:rsidRPr="00F9618C">
        <w:tab/>
        <w:t>General</w:t>
      </w:r>
      <w:bookmarkEnd w:id="1346"/>
      <w:bookmarkEnd w:id="1347"/>
      <w:bookmarkEnd w:id="1348"/>
      <w:bookmarkEnd w:id="1349"/>
      <w:bookmarkEnd w:id="1350"/>
      <w:bookmarkEnd w:id="1351"/>
      <w:bookmarkEnd w:id="1352"/>
      <w:bookmarkEnd w:id="1353"/>
      <w:bookmarkEnd w:id="1354"/>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355" w:name="_Toc28012400"/>
      <w:bookmarkStart w:id="1356" w:name="_Toc36038353"/>
      <w:bookmarkStart w:id="1357" w:name="_Toc45133623"/>
      <w:bookmarkStart w:id="1358" w:name="_Toc51762377"/>
      <w:bookmarkStart w:id="1359" w:name="_Toc59016949"/>
      <w:bookmarkStart w:id="1360" w:name="_Toc129338864"/>
      <w:bookmarkStart w:id="1361" w:name="_Toc218884426"/>
      <w:bookmarkStart w:id="1362" w:name="_Toc222915506"/>
      <w:bookmarkStart w:id="1363" w:name="_Toc222916089"/>
      <w:r w:rsidRPr="00F9618C">
        <w:t>4.2.7.2</w:t>
      </w:r>
      <w:r w:rsidRPr="00F9618C">
        <w:tab/>
        <w:t>Unsubscription to events</w:t>
      </w:r>
      <w:bookmarkEnd w:id="1355"/>
      <w:bookmarkEnd w:id="1356"/>
      <w:bookmarkEnd w:id="1357"/>
      <w:bookmarkEnd w:id="1358"/>
      <w:bookmarkEnd w:id="1359"/>
      <w:bookmarkEnd w:id="1360"/>
      <w:r w:rsidR="00251E1C" w:rsidRPr="00F9618C">
        <w:t xml:space="preserve"> for an application session context</w:t>
      </w:r>
      <w:bookmarkEnd w:id="1361"/>
      <w:bookmarkEnd w:id="1362"/>
      <w:bookmarkEnd w:id="1363"/>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25pt" o:ole="">
            <v:imagedata r:id="rId41" o:title=""/>
          </v:shape>
          <o:OLEObject Type="Embed" ProgID="Visio.Drawing.15" ShapeID="_x0000_i1039" DrawAspect="Content" ObjectID="_1833690066"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364" w:name="_Toc28012401"/>
      <w:bookmarkStart w:id="1365" w:name="_Toc36038354"/>
      <w:bookmarkStart w:id="1366" w:name="_Toc45133624"/>
      <w:bookmarkStart w:id="1367" w:name="_Toc51762378"/>
      <w:bookmarkStart w:id="1368" w:name="_Toc59016950"/>
      <w:bookmarkStart w:id="1369" w:name="_Toc129338865"/>
      <w:bookmarkStart w:id="1370" w:name="_Toc218884427"/>
      <w:bookmarkStart w:id="1371" w:name="_Toc222915507"/>
      <w:bookmarkStart w:id="1372" w:name="_Toc222916090"/>
      <w:r w:rsidRPr="00F9618C">
        <w:rPr>
          <w:lang w:eastAsia="zh-CN"/>
        </w:rPr>
        <w:t>5</w:t>
      </w:r>
      <w:r w:rsidRPr="00F9618C">
        <w:tab/>
      </w:r>
      <w:r w:rsidRPr="00F9618C">
        <w:rPr>
          <w:lang w:eastAsia="zh-CN"/>
        </w:rPr>
        <w:t>Npcf_PolicyAuthorization Service API</w:t>
      </w:r>
      <w:bookmarkEnd w:id="1364"/>
      <w:bookmarkEnd w:id="1365"/>
      <w:bookmarkEnd w:id="1366"/>
      <w:bookmarkEnd w:id="1367"/>
      <w:bookmarkEnd w:id="1368"/>
      <w:bookmarkEnd w:id="1369"/>
      <w:bookmarkEnd w:id="1370"/>
      <w:bookmarkEnd w:id="1371"/>
      <w:bookmarkEnd w:id="1372"/>
    </w:p>
    <w:p w14:paraId="523134F6" w14:textId="77777777" w:rsidR="00FD0136" w:rsidRPr="00F9618C" w:rsidRDefault="00FD0136">
      <w:pPr>
        <w:pStyle w:val="Heading2"/>
      </w:pPr>
      <w:bookmarkStart w:id="1373" w:name="_Toc28012402"/>
      <w:bookmarkStart w:id="1374" w:name="_Toc36038355"/>
      <w:bookmarkStart w:id="1375" w:name="_Toc45133625"/>
      <w:bookmarkStart w:id="1376" w:name="_Toc51762379"/>
      <w:bookmarkStart w:id="1377" w:name="_Toc59016951"/>
      <w:bookmarkStart w:id="1378" w:name="_Toc129338866"/>
      <w:bookmarkStart w:id="1379" w:name="_Toc218884428"/>
      <w:bookmarkStart w:id="1380" w:name="_Toc222915508"/>
      <w:bookmarkStart w:id="1381" w:name="_Toc222916091"/>
      <w:r w:rsidRPr="00F9618C">
        <w:rPr>
          <w:lang w:eastAsia="zh-CN"/>
        </w:rPr>
        <w:t>5</w:t>
      </w:r>
      <w:r w:rsidRPr="00F9618C">
        <w:t>.1</w:t>
      </w:r>
      <w:r w:rsidRPr="00F9618C">
        <w:tab/>
        <w:t>Introduction</w:t>
      </w:r>
      <w:bookmarkEnd w:id="1373"/>
      <w:bookmarkEnd w:id="1374"/>
      <w:bookmarkEnd w:id="1375"/>
      <w:bookmarkEnd w:id="1376"/>
      <w:bookmarkEnd w:id="1377"/>
      <w:bookmarkEnd w:id="1378"/>
      <w:bookmarkEnd w:id="1379"/>
      <w:bookmarkEnd w:id="1380"/>
      <w:bookmarkEnd w:id="1381"/>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382" w:name="_Toc28012403"/>
      <w:bookmarkStart w:id="1383" w:name="_Toc36038356"/>
      <w:bookmarkStart w:id="1384" w:name="_Toc45133626"/>
      <w:bookmarkStart w:id="1385" w:name="_Toc51762380"/>
      <w:bookmarkStart w:id="1386" w:name="_Toc59016952"/>
      <w:bookmarkStart w:id="1387" w:name="_Toc129338867"/>
      <w:bookmarkStart w:id="1388" w:name="_Toc218884429"/>
      <w:bookmarkStart w:id="1389" w:name="_Toc222915509"/>
      <w:bookmarkStart w:id="1390" w:name="_Toc222916092"/>
      <w:r w:rsidRPr="00F9618C">
        <w:t>5.2</w:t>
      </w:r>
      <w:r w:rsidRPr="00F9618C">
        <w:tab/>
        <w:t>Usage of HTTP</w:t>
      </w:r>
      <w:bookmarkEnd w:id="1382"/>
      <w:bookmarkEnd w:id="1383"/>
      <w:bookmarkEnd w:id="1384"/>
      <w:bookmarkEnd w:id="1385"/>
      <w:bookmarkEnd w:id="1386"/>
      <w:bookmarkEnd w:id="1387"/>
      <w:bookmarkEnd w:id="1388"/>
      <w:bookmarkEnd w:id="1389"/>
      <w:bookmarkEnd w:id="1390"/>
    </w:p>
    <w:p w14:paraId="1D1E8B1A" w14:textId="77777777" w:rsidR="00FD0136" w:rsidRPr="00F9618C" w:rsidRDefault="00FD0136">
      <w:pPr>
        <w:pStyle w:val="Heading3"/>
      </w:pPr>
      <w:bookmarkStart w:id="1391" w:name="_Toc28012404"/>
      <w:bookmarkStart w:id="1392" w:name="_Toc36038357"/>
      <w:bookmarkStart w:id="1393" w:name="_Toc45133627"/>
      <w:bookmarkStart w:id="1394" w:name="_Toc51762381"/>
      <w:bookmarkStart w:id="1395" w:name="_Toc59016953"/>
      <w:bookmarkStart w:id="1396" w:name="_Toc129338868"/>
      <w:bookmarkStart w:id="1397" w:name="_Toc218884430"/>
      <w:bookmarkStart w:id="1398" w:name="_Toc222915510"/>
      <w:bookmarkStart w:id="1399" w:name="_Toc222916093"/>
      <w:r w:rsidRPr="00F9618C">
        <w:t>5.2.1</w:t>
      </w:r>
      <w:r w:rsidRPr="00F9618C">
        <w:tab/>
        <w:t>General</w:t>
      </w:r>
      <w:bookmarkEnd w:id="1391"/>
      <w:bookmarkEnd w:id="1392"/>
      <w:bookmarkEnd w:id="1393"/>
      <w:bookmarkEnd w:id="1394"/>
      <w:bookmarkEnd w:id="1395"/>
      <w:bookmarkEnd w:id="1396"/>
      <w:bookmarkEnd w:id="1397"/>
      <w:bookmarkEnd w:id="1398"/>
      <w:bookmarkEnd w:id="1399"/>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400" w:name="_Toc28012405"/>
      <w:bookmarkStart w:id="1401" w:name="_Toc36038358"/>
      <w:bookmarkStart w:id="1402" w:name="_Toc45133628"/>
      <w:bookmarkStart w:id="1403" w:name="_Toc51762382"/>
      <w:bookmarkStart w:id="1404" w:name="_Toc59016954"/>
      <w:bookmarkStart w:id="1405" w:name="_Toc129338869"/>
      <w:bookmarkStart w:id="1406" w:name="_Toc218884431"/>
      <w:bookmarkStart w:id="1407" w:name="_Toc222915511"/>
      <w:bookmarkStart w:id="1408" w:name="_Toc222916094"/>
      <w:r w:rsidRPr="00F9618C">
        <w:t>5.2.2</w:t>
      </w:r>
      <w:r w:rsidRPr="00F9618C">
        <w:tab/>
        <w:t>HTTP standard headers</w:t>
      </w:r>
      <w:bookmarkEnd w:id="1400"/>
      <w:bookmarkEnd w:id="1401"/>
      <w:bookmarkEnd w:id="1402"/>
      <w:bookmarkEnd w:id="1403"/>
      <w:bookmarkEnd w:id="1404"/>
      <w:bookmarkEnd w:id="1405"/>
      <w:bookmarkEnd w:id="1406"/>
      <w:bookmarkEnd w:id="1407"/>
      <w:bookmarkEnd w:id="1408"/>
    </w:p>
    <w:p w14:paraId="2D9BE7AE" w14:textId="77777777" w:rsidR="00FD0136" w:rsidRPr="00F9618C" w:rsidRDefault="00FD0136">
      <w:pPr>
        <w:pStyle w:val="Heading4"/>
        <w:rPr>
          <w:lang w:eastAsia="zh-CN"/>
        </w:rPr>
      </w:pPr>
      <w:bookmarkStart w:id="1409" w:name="_Toc28012406"/>
      <w:bookmarkStart w:id="1410" w:name="_Toc36038359"/>
      <w:bookmarkStart w:id="1411" w:name="_Toc45133629"/>
      <w:bookmarkStart w:id="1412" w:name="_Toc51762383"/>
      <w:bookmarkStart w:id="1413" w:name="_Toc59016955"/>
      <w:bookmarkStart w:id="1414" w:name="_Toc129338870"/>
      <w:bookmarkStart w:id="1415" w:name="_Toc218884432"/>
      <w:bookmarkStart w:id="1416" w:name="_Toc222915512"/>
      <w:bookmarkStart w:id="1417" w:name="_Toc222916095"/>
      <w:r w:rsidRPr="00F9618C">
        <w:t>5.2.2.1</w:t>
      </w:r>
      <w:r w:rsidRPr="00F9618C">
        <w:rPr>
          <w:lang w:eastAsia="zh-CN"/>
        </w:rPr>
        <w:tab/>
        <w:t>General</w:t>
      </w:r>
      <w:bookmarkEnd w:id="1409"/>
      <w:bookmarkEnd w:id="1410"/>
      <w:bookmarkEnd w:id="1411"/>
      <w:bookmarkEnd w:id="1412"/>
      <w:bookmarkEnd w:id="1413"/>
      <w:bookmarkEnd w:id="1414"/>
      <w:bookmarkEnd w:id="1415"/>
      <w:bookmarkEnd w:id="1416"/>
      <w:bookmarkEnd w:id="1417"/>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418" w:name="_Toc28012407"/>
      <w:bookmarkStart w:id="1419" w:name="_Toc36038360"/>
      <w:bookmarkStart w:id="1420" w:name="_Toc45133630"/>
      <w:bookmarkStart w:id="1421" w:name="_Toc51762384"/>
      <w:bookmarkStart w:id="1422" w:name="_Toc59016956"/>
      <w:bookmarkStart w:id="1423" w:name="_Toc129338871"/>
      <w:bookmarkStart w:id="1424" w:name="_Toc218884433"/>
      <w:bookmarkStart w:id="1425" w:name="_Toc222915513"/>
      <w:bookmarkStart w:id="1426" w:name="_Toc222916096"/>
      <w:r w:rsidRPr="00F9618C">
        <w:t>5.2.2.2</w:t>
      </w:r>
      <w:r w:rsidRPr="00F9618C">
        <w:tab/>
        <w:t>Content type</w:t>
      </w:r>
      <w:bookmarkEnd w:id="1418"/>
      <w:bookmarkEnd w:id="1419"/>
      <w:bookmarkEnd w:id="1420"/>
      <w:bookmarkEnd w:id="1421"/>
      <w:bookmarkEnd w:id="1422"/>
      <w:bookmarkEnd w:id="1423"/>
      <w:bookmarkEnd w:id="1424"/>
      <w:bookmarkEnd w:id="1425"/>
      <w:bookmarkEnd w:id="14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427" w:name="_Hlk525213471"/>
      <w:bookmarkStart w:id="14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4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429" w:name="_Toc28012408"/>
      <w:bookmarkStart w:id="1430" w:name="_Toc36038361"/>
      <w:bookmarkStart w:id="1431" w:name="_Toc45133631"/>
      <w:bookmarkStart w:id="1432" w:name="_Toc51762385"/>
      <w:bookmarkStart w:id="1433" w:name="_Toc59016957"/>
      <w:bookmarkStart w:id="1434" w:name="_Toc129338872"/>
      <w:bookmarkStart w:id="1435" w:name="_Toc218884434"/>
      <w:bookmarkStart w:id="1436" w:name="_Toc222915514"/>
      <w:bookmarkStart w:id="1437" w:name="_Toc222916097"/>
      <w:bookmarkEnd w:id="1428"/>
      <w:r w:rsidRPr="00F9618C">
        <w:lastRenderedPageBreak/>
        <w:t>5.2.3</w:t>
      </w:r>
      <w:r w:rsidRPr="00F9618C">
        <w:tab/>
        <w:t>HTTP custom headers</w:t>
      </w:r>
      <w:bookmarkEnd w:id="1429"/>
      <w:bookmarkEnd w:id="1430"/>
      <w:bookmarkEnd w:id="1431"/>
      <w:bookmarkEnd w:id="1432"/>
      <w:bookmarkEnd w:id="1433"/>
      <w:bookmarkEnd w:id="1434"/>
      <w:bookmarkEnd w:id="1435"/>
      <w:bookmarkEnd w:id="1436"/>
      <w:bookmarkEnd w:id="1437"/>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438" w:name="_Toc28012409"/>
      <w:bookmarkStart w:id="1439" w:name="_Toc36038362"/>
      <w:bookmarkStart w:id="1440" w:name="_Toc45133632"/>
      <w:bookmarkStart w:id="1441" w:name="_Toc51762386"/>
      <w:bookmarkStart w:id="1442" w:name="_Toc59016958"/>
      <w:bookmarkStart w:id="1443" w:name="_Toc129338873"/>
      <w:bookmarkStart w:id="1444" w:name="_Toc218884435"/>
      <w:bookmarkStart w:id="1445" w:name="_Toc222915515"/>
      <w:bookmarkStart w:id="1446" w:name="_Toc222916098"/>
      <w:r w:rsidRPr="00F9618C">
        <w:t>5.3</w:t>
      </w:r>
      <w:r w:rsidRPr="00F9618C">
        <w:tab/>
        <w:t>Resources</w:t>
      </w:r>
      <w:bookmarkEnd w:id="1438"/>
      <w:bookmarkEnd w:id="1439"/>
      <w:bookmarkEnd w:id="1440"/>
      <w:bookmarkEnd w:id="1441"/>
      <w:bookmarkEnd w:id="1442"/>
      <w:bookmarkEnd w:id="1443"/>
      <w:bookmarkEnd w:id="1444"/>
      <w:bookmarkEnd w:id="1445"/>
      <w:bookmarkEnd w:id="1446"/>
    </w:p>
    <w:p w14:paraId="56D707FD" w14:textId="77777777" w:rsidR="00FD0136" w:rsidRPr="00F9618C" w:rsidRDefault="00FD0136">
      <w:pPr>
        <w:pStyle w:val="Heading3"/>
      </w:pPr>
      <w:bookmarkStart w:id="1447" w:name="_Toc28012410"/>
      <w:bookmarkStart w:id="1448" w:name="_Toc36038363"/>
      <w:bookmarkStart w:id="1449" w:name="_Toc45133633"/>
      <w:bookmarkStart w:id="1450" w:name="_Toc51762387"/>
      <w:bookmarkStart w:id="1451" w:name="_Toc59016959"/>
      <w:bookmarkStart w:id="1452" w:name="_Toc129338874"/>
      <w:bookmarkStart w:id="1453" w:name="_Toc218884436"/>
      <w:bookmarkStart w:id="1454" w:name="_Toc222915516"/>
      <w:bookmarkStart w:id="1455" w:name="_Toc222916099"/>
      <w:r w:rsidRPr="00F9618C">
        <w:t>5.3.1</w:t>
      </w:r>
      <w:r w:rsidRPr="00F9618C">
        <w:tab/>
        <w:t>Resource Structure</w:t>
      </w:r>
      <w:bookmarkEnd w:id="1447"/>
      <w:bookmarkEnd w:id="1448"/>
      <w:bookmarkEnd w:id="1449"/>
      <w:bookmarkEnd w:id="1450"/>
      <w:bookmarkEnd w:id="1451"/>
      <w:bookmarkEnd w:id="1452"/>
      <w:bookmarkEnd w:id="1453"/>
      <w:bookmarkEnd w:id="1454"/>
      <w:bookmarkEnd w:id="1455"/>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456" w:name="_Hlk102381732"/>
      <w:r w:rsidRPr="00F9618C">
        <w:t>Npcf_PolicyAuthorization API</w:t>
      </w:r>
      <w:bookmarkEnd w:id="1456"/>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457" w:name="_Toc28012411"/>
      <w:bookmarkStart w:id="1458" w:name="_Toc36038364"/>
      <w:bookmarkStart w:id="1459" w:name="_Toc45133634"/>
      <w:bookmarkStart w:id="1460" w:name="_Toc51762388"/>
      <w:bookmarkStart w:id="1461" w:name="_Toc59016960"/>
      <w:bookmarkStart w:id="1462" w:name="_Toc129338875"/>
      <w:bookmarkStart w:id="1463" w:name="_Toc218884437"/>
      <w:bookmarkStart w:id="1464" w:name="_Toc222915517"/>
      <w:bookmarkStart w:id="1465" w:name="_Toc222916100"/>
      <w:r w:rsidRPr="00F9618C">
        <w:t>5.3.2</w:t>
      </w:r>
      <w:r w:rsidRPr="00F9618C">
        <w:tab/>
        <w:t>Resource: Application Sessions (Collection)</w:t>
      </w:r>
      <w:bookmarkEnd w:id="1457"/>
      <w:bookmarkEnd w:id="1458"/>
      <w:bookmarkEnd w:id="1459"/>
      <w:bookmarkEnd w:id="1460"/>
      <w:bookmarkEnd w:id="1461"/>
      <w:bookmarkEnd w:id="1462"/>
      <w:bookmarkEnd w:id="1463"/>
      <w:bookmarkEnd w:id="1464"/>
      <w:bookmarkEnd w:id="1465"/>
    </w:p>
    <w:p w14:paraId="46529485" w14:textId="77777777" w:rsidR="00FD0136" w:rsidRPr="00F9618C" w:rsidRDefault="00FD0136">
      <w:pPr>
        <w:pStyle w:val="Heading4"/>
      </w:pPr>
      <w:bookmarkStart w:id="1466" w:name="_Toc28012412"/>
      <w:bookmarkStart w:id="1467" w:name="_Toc36038365"/>
      <w:bookmarkStart w:id="1468" w:name="_Toc45133635"/>
      <w:bookmarkStart w:id="1469" w:name="_Toc51762389"/>
      <w:bookmarkStart w:id="1470" w:name="_Toc59016961"/>
      <w:bookmarkStart w:id="1471" w:name="_Toc129338876"/>
      <w:bookmarkStart w:id="1472" w:name="_Toc218884438"/>
      <w:bookmarkStart w:id="1473" w:name="_Toc222915518"/>
      <w:bookmarkStart w:id="1474" w:name="_Toc222916101"/>
      <w:r w:rsidRPr="00F9618C">
        <w:t>5.3.2.1</w:t>
      </w:r>
      <w:r w:rsidRPr="00F9618C">
        <w:tab/>
        <w:t>Description</w:t>
      </w:r>
      <w:bookmarkEnd w:id="1466"/>
      <w:bookmarkEnd w:id="1467"/>
      <w:bookmarkEnd w:id="1468"/>
      <w:bookmarkEnd w:id="1469"/>
      <w:bookmarkEnd w:id="1470"/>
      <w:bookmarkEnd w:id="1471"/>
      <w:bookmarkEnd w:id="1472"/>
      <w:bookmarkEnd w:id="1473"/>
      <w:bookmarkEnd w:id="1474"/>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475" w:name="_Toc28012413"/>
      <w:bookmarkStart w:id="1476" w:name="_Toc36038366"/>
      <w:bookmarkStart w:id="1477" w:name="_Toc45133636"/>
      <w:bookmarkStart w:id="1478" w:name="_Toc51762390"/>
      <w:bookmarkStart w:id="1479" w:name="_Toc59016962"/>
      <w:bookmarkStart w:id="1480" w:name="_Toc129338877"/>
      <w:bookmarkStart w:id="1481" w:name="_Toc218884439"/>
      <w:bookmarkStart w:id="1482" w:name="_Toc222915519"/>
      <w:bookmarkStart w:id="1483" w:name="_Toc222916102"/>
      <w:r w:rsidRPr="00F9618C">
        <w:t>5.3.2.2</w:t>
      </w:r>
      <w:r w:rsidRPr="00F9618C">
        <w:tab/>
        <w:t>Resource definition</w:t>
      </w:r>
      <w:bookmarkEnd w:id="1475"/>
      <w:bookmarkEnd w:id="1476"/>
      <w:bookmarkEnd w:id="1477"/>
      <w:bookmarkEnd w:id="1478"/>
      <w:bookmarkEnd w:id="1479"/>
      <w:bookmarkEnd w:id="1480"/>
      <w:bookmarkEnd w:id="1481"/>
      <w:bookmarkEnd w:id="1482"/>
      <w:bookmarkEnd w:id="1483"/>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484" w:name="_Toc28012414"/>
      <w:bookmarkStart w:id="1485" w:name="_Toc36038367"/>
      <w:bookmarkStart w:id="1486" w:name="_Toc45133637"/>
      <w:bookmarkStart w:id="1487" w:name="_Toc51762391"/>
      <w:bookmarkStart w:id="1488" w:name="_Toc59016963"/>
      <w:bookmarkStart w:id="1489" w:name="_Toc129338878"/>
      <w:bookmarkStart w:id="1490" w:name="_Toc218884440"/>
      <w:bookmarkStart w:id="1491" w:name="_Toc222915520"/>
      <w:bookmarkStart w:id="1492" w:name="_Toc222916103"/>
      <w:r w:rsidRPr="00F9618C">
        <w:t>5.3.2.3</w:t>
      </w:r>
      <w:r w:rsidRPr="00F9618C">
        <w:tab/>
        <w:t>Resource Standard Methods</w:t>
      </w:r>
      <w:bookmarkEnd w:id="1484"/>
      <w:bookmarkEnd w:id="1485"/>
      <w:bookmarkEnd w:id="1486"/>
      <w:bookmarkEnd w:id="1487"/>
      <w:bookmarkEnd w:id="1488"/>
      <w:bookmarkEnd w:id="1489"/>
      <w:bookmarkEnd w:id="1490"/>
      <w:bookmarkEnd w:id="1491"/>
      <w:bookmarkEnd w:id="1492"/>
    </w:p>
    <w:p w14:paraId="64E4F5C6" w14:textId="77777777" w:rsidR="00FD0136" w:rsidRPr="00F9618C" w:rsidRDefault="00FD0136">
      <w:pPr>
        <w:pStyle w:val="Heading5"/>
      </w:pPr>
      <w:bookmarkStart w:id="1493" w:name="_Toc28012415"/>
      <w:bookmarkStart w:id="1494" w:name="_Toc36038368"/>
      <w:bookmarkStart w:id="1495" w:name="_Toc45133638"/>
      <w:bookmarkStart w:id="1496" w:name="_Toc51762392"/>
      <w:bookmarkStart w:id="1497" w:name="_Toc59016964"/>
      <w:bookmarkStart w:id="1498" w:name="_Toc129338879"/>
      <w:bookmarkStart w:id="1499" w:name="_Toc218884441"/>
      <w:bookmarkStart w:id="1500" w:name="_Toc222915521"/>
      <w:bookmarkStart w:id="1501" w:name="_Toc222916104"/>
      <w:r w:rsidRPr="00F9618C">
        <w:t>5.3.2.3.1</w:t>
      </w:r>
      <w:r w:rsidRPr="00F9618C">
        <w:tab/>
        <w:t>POST</w:t>
      </w:r>
      <w:bookmarkEnd w:id="1493"/>
      <w:bookmarkEnd w:id="1494"/>
      <w:bookmarkEnd w:id="1495"/>
      <w:bookmarkEnd w:id="1496"/>
      <w:bookmarkEnd w:id="1497"/>
      <w:bookmarkEnd w:id="1498"/>
      <w:bookmarkEnd w:id="1499"/>
      <w:bookmarkEnd w:id="1500"/>
      <w:bookmarkEnd w:id="1501"/>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502" w:name="_Toc28012416"/>
      <w:bookmarkStart w:id="1503"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504" w:name="_Toc45133639"/>
      <w:bookmarkStart w:id="1505" w:name="_Toc51762393"/>
      <w:bookmarkStart w:id="1506" w:name="_Toc59016965"/>
      <w:bookmarkStart w:id="1507" w:name="_Toc129338880"/>
      <w:bookmarkStart w:id="1508" w:name="_Toc218884442"/>
      <w:bookmarkStart w:id="1509" w:name="_Toc222915522"/>
      <w:bookmarkStart w:id="1510" w:name="_Toc222916105"/>
      <w:r w:rsidRPr="00F9618C">
        <w:lastRenderedPageBreak/>
        <w:t>5.3.2.4</w:t>
      </w:r>
      <w:r w:rsidRPr="00F9618C">
        <w:tab/>
        <w:t>Resource Custom Operations</w:t>
      </w:r>
      <w:bookmarkEnd w:id="1502"/>
      <w:bookmarkEnd w:id="1503"/>
      <w:bookmarkEnd w:id="1504"/>
      <w:bookmarkEnd w:id="1505"/>
      <w:bookmarkEnd w:id="1506"/>
      <w:bookmarkEnd w:id="1507"/>
      <w:bookmarkEnd w:id="1508"/>
      <w:bookmarkEnd w:id="1509"/>
      <w:bookmarkEnd w:id="1510"/>
    </w:p>
    <w:p w14:paraId="7066E92E" w14:textId="77777777" w:rsidR="00FD0136" w:rsidRPr="00F9618C" w:rsidRDefault="00FD0136">
      <w:pPr>
        <w:pStyle w:val="Heading5"/>
      </w:pPr>
      <w:bookmarkStart w:id="1511" w:name="_Toc28012417"/>
      <w:bookmarkStart w:id="1512" w:name="_Toc36038370"/>
      <w:bookmarkStart w:id="1513" w:name="_Toc45133640"/>
      <w:bookmarkStart w:id="1514" w:name="_Toc51762394"/>
      <w:bookmarkStart w:id="1515" w:name="_Toc59016966"/>
      <w:bookmarkStart w:id="1516" w:name="_Toc129338881"/>
      <w:bookmarkStart w:id="1517" w:name="_Toc218884443"/>
      <w:bookmarkStart w:id="1518" w:name="_Toc222915523"/>
      <w:bookmarkStart w:id="1519" w:name="_Toc222916106"/>
      <w:r w:rsidRPr="00F9618C">
        <w:t>5.3.2.4.1</w:t>
      </w:r>
      <w:r w:rsidRPr="00F9618C">
        <w:tab/>
        <w:t>Overview</w:t>
      </w:r>
      <w:bookmarkEnd w:id="1511"/>
      <w:bookmarkEnd w:id="1512"/>
      <w:bookmarkEnd w:id="1513"/>
      <w:bookmarkEnd w:id="1514"/>
      <w:bookmarkEnd w:id="1515"/>
      <w:bookmarkEnd w:id="1516"/>
      <w:bookmarkEnd w:id="1517"/>
      <w:bookmarkEnd w:id="1518"/>
      <w:bookmarkEnd w:id="151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520" w:name="_Toc28012418"/>
      <w:bookmarkStart w:id="1521" w:name="_Toc36038371"/>
      <w:bookmarkStart w:id="1522" w:name="_Toc45133641"/>
      <w:bookmarkStart w:id="1523" w:name="_Toc51762395"/>
      <w:bookmarkStart w:id="1524" w:name="_Toc59016967"/>
      <w:bookmarkStart w:id="1525" w:name="_Toc129338882"/>
      <w:bookmarkStart w:id="1526" w:name="_Toc218884444"/>
      <w:bookmarkStart w:id="1527" w:name="_Toc222915524"/>
      <w:bookmarkStart w:id="1528" w:name="_Toc222916107"/>
      <w:r w:rsidRPr="00F9618C">
        <w:t>5.3.2.4.2</w:t>
      </w:r>
      <w:r w:rsidRPr="00F9618C">
        <w:tab/>
        <w:t>Operation: PcscfRestoration</w:t>
      </w:r>
      <w:bookmarkEnd w:id="1520"/>
      <w:bookmarkEnd w:id="1521"/>
      <w:bookmarkEnd w:id="1522"/>
      <w:bookmarkEnd w:id="1523"/>
      <w:bookmarkEnd w:id="1524"/>
      <w:bookmarkEnd w:id="1525"/>
      <w:bookmarkEnd w:id="1526"/>
      <w:bookmarkEnd w:id="1527"/>
      <w:bookmarkEnd w:id="1528"/>
    </w:p>
    <w:p w14:paraId="2763324F" w14:textId="77777777" w:rsidR="00FD0136" w:rsidRPr="00F9618C" w:rsidRDefault="00FD0136" w:rsidP="00002A66">
      <w:pPr>
        <w:pStyle w:val="H6"/>
      </w:pPr>
      <w:bookmarkStart w:id="1529" w:name="_Toc28012419"/>
      <w:bookmarkStart w:id="1530" w:name="_Toc36038372"/>
      <w:bookmarkStart w:id="1531" w:name="_Toc45133642"/>
      <w:bookmarkStart w:id="1532" w:name="_Toc51762396"/>
      <w:bookmarkStart w:id="1533" w:name="_Toc59016968"/>
      <w:bookmarkStart w:id="1534" w:name="_Toc129338883"/>
      <w:r w:rsidRPr="00F9618C">
        <w:t>5.3.2.4.2.1</w:t>
      </w:r>
      <w:r w:rsidRPr="00F9618C">
        <w:tab/>
        <w:t>Description</w:t>
      </w:r>
      <w:bookmarkEnd w:id="1529"/>
      <w:bookmarkEnd w:id="1530"/>
      <w:bookmarkEnd w:id="1531"/>
      <w:bookmarkEnd w:id="1532"/>
      <w:bookmarkEnd w:id="1533"/>
      <w:bookmarkEnd w:id="1534"/>
    </w:p>
    <w:p w14:paraId="238DBCDE" w14:textId="77777777" w:rsidR="00FD0136" w:rsidRPr="00F9618C" w:rsidRDefault="00FD0136" w:rsidP="00002A66">
      <w:pPr>
        <w:pStyle w:val="H6"/>
      </w:pPr>
      <w:bookmarkStart w:id="1535" w:name="_Toc28012420"/>
      <w:bookmarkStart w:id="1536" w:name="_Toc36038373"/>
      <w:bookmarkStart w:id="1537" w:name="_Toc45133643"/>
      <w:bookmarkStart w:id="1538" w:name="_Toc51762397"/>
      <w:bookmarkStart w:id="1539" w:name="_Toc59016969"/>
      <w:bookmarkStart w:id="1540" w:name="_Toc129338884"/>
      <w:r w:rsidRPr="00F9618C">
        <w:t>5.3.2.4.2.2</w:t>
      </w:r>
      <w:r w:rsidRPr="00F9618C">
        <w:tab/>
        <w:t>Operation Definition</w:t>
      </w:r>
      <w:bookmarkEnd w:id="1535"/>
      <w:bookmarkEnd w:id="1536"/>
      <w:bookmarkEnd w:id="1537"/>
      <w:bookmarkEnd w:id="1538"/>
      <w:bookmarkEnd w:id="1539"/>
      <w:bookmarkEnd w:id="1540"/>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541" w:name="_Toc28012421"/>
      <w:bookmarkStart w:id="1542" w:name="_Toc36038374"/>
      <w:bookmarkStart w:id="1543" w:name="_Toc45133644"/>
      <w:bookmarkStart w:id="1544"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545" w:name="_Toc59016970"/>
      <w:bookmarkStart w:id="1546" w:name="_Toc129338885"/>
      <w:bookmarkStart w:id="1547" w:name="_Toc218884445"/>
      <w:bookmarkStart w:id="1548" w:name="_Toc222915525"/>
      <w:bookmarkStart w:id="1549" w:name="_Toc222916108"/>
      <w:r w:rsidRPr="00F9618C">
        <w:t>5.3.3</w:t>
      </w:r>
      <w:r w:rsidRPr="00F9618C">
        <w:tab/>
        <w:t>Resource: Individual Application Session Context (Document)</w:t>
      </w:r>
      <w:bookmarkEnd w:id="1541"/>
      <w:bookmarkEnd w:id="1542"/>
      <w:bookmarkEnd w:id="1543"/>
      <w:bookmarkEnd w:id="1544"/>
      <w:bookmarkEnd w:id="1545"/>
      <w:bookmarkEnd w:id="1546"/>
      <w:bookmarkEnd w:id="1547"/>
      <w:bookmarkEnd w:id="1548"/>
      <w:bookmarkEnd w:id="1549"/>
    </w:p>
    <w:p w14:paraId="44C177BC" w14:textId="77777777" w:rsidR="00FD0136" w:rsidRPr="00F9618C" w:rsidRDefault="00FD0136">
      <w:pPr>
        <w:pStyle w:val="Heading4"/>
      </w:pPr>
      <w:bookmarkStart w:id="1550" w:name="_Toc28012422"/>
      <w:bookmarkStart w:id="1551" w:name="_Toc36038375"/>
      <w:bookmarkStart w:id="1552" w:name="_Toc45133645"/>
      <w:bookmarkStart w:id="1553" w:name="_Toc51762399"/>
      <w:bookmarkStart w:id="1554" w:name="_Toc59016971"/>
      <w:bookmarkStart w:id="1555" w:name="_Toc129338886"/>
      <w:bookmarkStart w:id="1556" w:name="_Toc218884446"/>
      <w:bookmarkStart w:id="1557" w:name="_Toc222915526"/>
      <w:bookmarkStart w:id="1558" w:name="_Toc222916109"/>
      <w:r w:rsidRPr="00F9618C">
        <w:t>5.3.3.1</w:t>
      </w:r>
      <w:r w:rsidRPr="00F9618C">
        <w:tab/>
        <w:t>Description</w:t>
      </w:r>
      <w:bookmarkEnd w:id="1550"/>
      <w:bookmarkEnd w:id="1551"/>
      <w:bookmarkEnd w:id="1552"/>
      <w:bookmarkEnd w:id="1553"/>
      <w:bookmarkEnd w:id="1554"/>
      <w:bookmarkEnd w:id="1555"/>
      <w:bookmarkEnd w:id="1556"/>
      <w:bookmarkEnd w:id="1557"/>
      <w:bookmarkEnd w:id="1558"/>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559" w:name="_Toc28012423"/>
      <w:bookmarkStart w:id="1560" w:name="_Toc36038376"/>
      <w:bookmarkStart w:id="1561" w:name="_Toc45133646"/>
      <w:bookmarkStart w:id="1562" w:name="_Toc51762400"/>
      <w:bookmarkStart w:id="1563" w:name="_Toc59016972"/>
      <w:bookmarkStart w:id="1564" w:name="_Toc129338887"/>
      <w:bookmarkStart w:id="1565" w:name="_Toc218884447"/>
      <w:bookmarkStart w:id="1566" w:name="_Toc222915527"/>
      <w:bookmarkStart w:id="1567" w:name="_Toc222916110"/>
      <w:r w:rsidRPr="00F9618C">
        <w:t>5.3.3.2</w:t>
      </w:r>
      <w:r w:rsidRPr="00F9618C">
        <w:tab/>
        <w:t>Resource definition</w:t>
      </w:r>
      <w:bookmarkEnd w:id="1559"/>
      <w:bookmarkEnd w:id="1560"/>
      <w:bookmarkEnd w:id="1561"/>
      <w:bookmarkEnd w:id="1562"/>
      <w:bookmarkEnd w:id="1563"/>
      <w:bookmarkEnd w:id="1564"/>
      <w:bookmarkEnd w:id="1565"/>
      <w:bookmarkEnd w:id="1566"/>
      <w:bookmarkEnd w:id="1567"/>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568" w:name="_Toc28012424"/>
      <w:bookmarkStart w:id="1569" w:name="_Toc36038377"/>
      <w:bookmarkStart w:id="1570" w:name="_Toc45133647"/>
      <w:bookmarkStart w:id="1571" w:name="_Toc51762401"/>
      <w:bookmarkStart w:id="1572" w:name="_Toc59016973"/>
      <w:bookmarkStart w:id="1573" w:name="_Toc129338888"/>
      <w:bookmarkStart w:id="1574" w:name="_Toc218884448"/>
      <w:bookmarkStart w:id="1575" w:name="_Toc222915528"/>
      <w:bookmarkStart w:id="1576" w:name="_Toc222916111"/>
      <w:r w:rsidRPr="00F9618C">
        <w:t>5.3.3.3</w:t>
      </w:r>
      <w:r w:rsidRPr="00F9618C">
        <w:tab/>
        <w:t>Resource Standard Methods</w:t>
      </w:r>
      <w:bookmarkEnd w:id="1568"/>
      <w:bookmarkEnd w:id="1569"/>
      <w:bookmarkEnd w:id="1570"/>
      <w:bookmarkEnd w:id="1571"/>
      <w:bookmarkEnd w:id="1572"/>
      <w:bookmarkEnd w:id="1573"/>
      <w:bookmarkEnd w:id="1574"/>
      <w:bookmarkEnd w:id="1575"/>
      <w:bookmarkEnd w:id="1576"/>
    </w:p>
    <w:p w14:paraId="23483B7E" w14:textId="77777777" w:rsidR="00FD0136" w:rsidRPr="00F9618C" w:rsidRDefault="00FD0136">
      <w:pPr>
        <w:pStyle w:val="Heading5"/>
      </w:pPr>
      <w:bookmarkStart w:id="1577" w:name="_Toc28012425"/>
      <w:bookmarkStart w:id="1578" w:name="_Toc36038378"/>
      <w:bookmarkStart w:id="1579" w:name="_Toc45133648"/>
      <w:bookmarkStart w:id="1580" w:name="_Toc51762402"/>
      <w:bookmarkStart w:id="1581" w:name="_Toc59016974"/>
      <w:bookmarkStart w:id="1582" w:name="_Toc129338889"/>
      <w:bookmarkStart w:id="1583" w:name="_Toc218884449"/>
      <w:bookmarkStart w:id="1584" w:name="_Toc222915529"/>
      <w:bookmarkStart w:id="1585" w:name="_Toc222916112"/>
      <w:r w:rsidRPr="00F9618C">
        <w:t>5.3.3.3.1</w:t>
      </w:r>
      <w:r w:rsidRPr="00F9618C">
        <w:tab/>
        <w:t>GET</w:t>
      </w:r>
      <w:bookmarkEnd w:id="1577"/>
      <w:bookmarkEnd w:id="1578"/>
      <w:bookmarkEnd w:id="1579"/>
      <w:bookmarkEnd w:id="1580"/>
      <w:bookmarkEnd w:id="1581"/>
      <w:bookmarkEnd w:id="1582"/>
      <w:bookmarkEnd w:id="1583"/>
      <w:bookmarkEnd w:id="1584"/>
      <w:bookmarkEnd w:id="1585"/>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586" w:name="_Toc28012426"/>
      <w:bookmarkStart w:id="1587" w:name="_Toc36038379"/>
      <w:bookmarkStart w:id="1588" w:name="_Toc45133649"/>
      <w:bookmarkStart w:id="1589"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590" w:name="_Toc59016975"/>
      <w:bookmarkStart w:id="1591" w:name="_Toc129338890"/>
      <w:bookmarkStart w:id="1592" w:name="_Toc218884450"/>
      <w:bookmarkStart w:id="1593" w:name="_Toc222915530"/>
      <w:bookmarkStart w:id="1594" w:name="_Toc222916113"/>
      <w:r w:rsidRPr="00F9618C">
        <w:t>5.3.3.3.2</w:t>
      </w:r>
      <w:r w:rsidRPr="00F9618C">
        <w:tab/>
        <w:t>PATCH</w:t>
      </w:r>
      <w:bookmarkEnd w:id="1586"/>
      <w:bookmarkEnd w:id="1587"/>
      <w:bookmarkEnd w:id="1588"/>
      <w:bookmarkEnd w:id="1589"/>
      <w:bookmarkEnd w:id="1590"/>
      <w:bookmarkEnd w:id="1591"/>
      <w:bookmarkEnd w:id="1592"/>
      <w:bookmarkEnd w:id="1593"/>
      <w:bookmarkEnd w:id="1594"/>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595" w:name="_Toc28012427"/>
      <w:bookmarkStart w:id="1596" w:name="_Toc36038380"/>
      <w:bookmarkStart w:id="1597" w:name="_Toc45133650"/>
      <w:bookmarkStart w:id="1598"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599" w:name="_Toc59016976"/>
      <w:bookmarkStart w:id="1600" w:name="_Toc129338891"/>
      <w:bookmarkStart w:id="1601" w:name="_Toc218884451"/>
      <w:bookmarkStart w:id="1602" w:name="_Toc222915531"/>
      <w:bookmarkStart w:id="1603" w:name="_Toc222916114"/>
      <w:r w:rsidRPr="00F9618C">
        <w:t>5.3.3.4</w:t>
      </w:r>
      <w:r w:rsidRPr="00F9618C">
        <w:tab/>
        <w:t>Resource Custom Operations</w:t>
      </w:r>
      <w:bookmarkEnd w:id="1595"/>
      <w:bookmarkEnd w:id="1596"/>
      <w:bookmarkEnd w:id="1597"/>
      <w:bookmarkEnd w:id="1598"/>
      <w:bookmarkEnd w:id="1599"/>
      <w:bookmarkEnd w:id="1600"/>
      <w:bookmarkEnd w:id="1601"/>
      <w:bookmarkEnd w:id="1602"/>
      <w:bookmarkEnd w:id="1603"/>
    </w:p>
    <w:p w14:paraId="487350E7" w14:textId="77777777" w:rsidR="00FD0136" w:rsidRPr="00F9618C" w:rsidRDefault="00FD0136">
      <w:pPr>
        <w:pStyle w:val="Heading5"/>
      </w:pPr>
      <w:bookmarkStart w:id="1604" w:name="_Toc28012428"/>
      <w:bookmarkStart w:id="1605" w:name="_Toc36038381"/>
      <w:bookmarkStart w:id="1606" w:name="_Toc45133651"/>
      <w:bookmarkStart w:id="1607" w:name="_Toc51762405"/>
      <w:bookmarkStart w:id="1608" w:name="_Toc59016977"/>
      <w:bookmarkStart w:id="1609" w:name="_Toc129338892"/>
      <w:bookmarkStart w:id="1610" w:name="_Toc218884452"/>
      <w:bookmarkStart w:id="1611" w:name="_Toc222915532"/>
      <w:bookmarkStart w:id="1612" w:name="_Toc222916115"/>
      <w:r w:rsidRPr="00F9618C">
        <w:t>5.3.3.4.1</w:t>
      </w:r>
      <w:r w:rsidRPr="00F9618C">
        <w:tab/>
        <w:t>Overview</w:t>
      </w:r>
      <w:bookmarkEnd w:id="1604"/>
      <w:bookmarkEnd w:id="1605"/>
      <w:bookmarkEnd w:id="1606"/>
      <w:bookmarkEnd w:id="1607"/>
      <w:bookmarkEnd w:id="1608"/>
      <w:bookmarkEnd w:id="1609"/>
      <w:bookmarkEnd w:id="1610"/>
      <w:bookmarkEnd w:id="1611"/>
      <w:bookmarkEnd w:id="1612"/>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613" w:name="_Toc28012429"/>
      <w:bookmarkStart w:id="1614" w:name="_Toc36038382"/>
      <w:bookmarkStart w:id="1615" w:name="_Toc45133652"/>
      <w:bookmarkStart w:id="1616" w:name="_Toc51762406"/>
      <w:bookmarkStart w:id="1617" w:name="_Toc59016978"/>
      <w:bookmarkStart w:id="1618" w:name="_Toc129338893"/>
      <w:bookmarkStart w:id="1619" w:name="_Toc218884453"/>
      <w:bookmarkStart w:id="1620" w:name="_Toc222915533"/>
      <w:bookmarkStart w:id="1621" w:name="_Toc222916116"/>
      <w:r w:rsidRPr="00F9618C">
        <w:t>5.3.3.4.2</w:t>
      </w:r>
      <w:r w:rsidRPr="00F9618C">
        <w:tab/>
        <w:t>Operation: delete</w:t>
      </w:r>
      <w:bookmarkEnd w:id="1613"/>
      <w:bookmarkEnd w:id="1614"/>
      <w:bookmarkEnd w:id="1615"/>
      <w:bookmarkEnd w:id="1616"/>
      <w:bookmarkEnd w:id="1617"/>
      <w:bookmarkEnd w:id="1618"/>
      <w:bookmarkEnd w:id="1619"/>
      <w:bookmarkEnd w:id="1620"/>
      <w:bookmarkEnd w:id="1621"/>
    </w:p>
    <w:p w14:paraId="0D64C62E" w14:textId="77777777" w:rsidR="00FD0136" w:rsidRPr="00F9618C" w:rsidRDefault="00FD0136" w:rsidP="00002A66">
      <w:pPr>
        <w:pStyle w:val="H6"/>
      </w:pPr>
      <w:bookmarkStart w:id="1622" w:name="_Toc28012430"/>
      <w:bookmarkStart w:id="1623" w:name="_Toc36038383"/>
      <w:bookmarkStart w:id="1624" w:name="_Toc45133653"/>
      <w:bookmarkStart w:id="1625" w:name="_Toc51762407"/>
      <w:bookmarkStart w:id="1626" w:name="_Toc59016979"/>
      <w:bookmarkStart w:id="1627" w:name="_Toc129338894"/>
      <w:r w:rsidRPr="00F9618C">
        <w:t>5.3.3.4.2.1</w:t>
      </w:r>
      <w:r w:rsidRPr="00F9618C">
        <w:tab/>
        <w:t>Description</w:t>
      </w:r>
      <w:bookmarkEnd w:id="1622"/>
      <w:bookmarkEnd w:id="1623"/>
      <w:bookmarkEnd w:id="1624"/>
      <w:bookmarkEnd w:id="1625"/>
      <w:bookmarkEnd w:id="1626"/>
      <w:bookmarkEnd w:id="1627"/>
    </w:p>
    <w:p w14:paraId="6E137E64" w14:textId="77777777" w:rsidR="00FD0136" w:rsidRPr="00F9618C" w:rsidRDefault="00FD0136" w:rsidP="00002A66">
      <w:pPr>
        <w:pStyle w:val="H6"/>
      </w:pPr>
      <w:bookmarkStart w:id="1628" w:name="_Toc28012431"/>
      <w:bookmarkStart w:id="1629" w:name="_Toc36038384"/>
      <w:bookmarkStart w:id="1630" w:name="_Toc45133654"/>
      <w:bookmarkStart w:id="1631" w:name="_Toc51762408"/>
      <w:bookmarkStart w:id="1632" w:name="_Toc59016980"/>
      <w:bookmarkStart w:id="1633" w:name="_Toc129338895"/>
      <w:r w:rsidRPr="00F9618C">
        <w:t>5.3.3.4.2.2</w:t>
      </w:r>
      <w:r w:rsidRPr="00F9618C">
        <w:tab/>
        <w:t>Operation Definition</w:t>
      </w:r>
      <w:bookmarkEnd w:id="1628"/>
      <w:bookmarkEnd w:id="1629"/>
      <w:bookmarkEnd w:id="1630"/>
      <w:bookmarkEnd w:id="1631"/>
      <w:bookmarkEnd w:id="1632"/>
      <w:bookmarkEnd w:id="163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634" w:name="_Toc28012432"/>
      <w:bookmarkStart w:id="1635" w:name="_Toc36038385"/>
      <w:bookmarkStart w:id="1636" w:name="_Toc45133655"/>
      <w:bookmarkStart w:id="163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638" w:name="_Toc59016981"/>
      <w:bookmarkStart w:id="1639" w:name="_Toc129338896"/>
      <w:bookmarkStart w:id="1640" w:name="_Toc218884454"/>
      <w:bookmarkStart w:id="1641" w:name="_Toc222915534"/>
      <w:bookmarkStart w:id="1642" w:name="_Toc222916117"/>
      <w:r w:rsidRPr="00F9618C">
        <w:t>5.3.4</w:t>
      </w:r>
      <w:r w:rsidRPr="00F9618C">
        <w:tab/>
        <w:t>Resource: Events Subscription (Document)</w:t>
      </w:r>
      <w:bookmarkEnd w:id="1634"/>
      <w:bookmarkEnd w:id="1635"/>
      <w:bookmarkEnd w:id="1636"/>
      <w:bookmarkEnd w:id="1637"/>
      <w:bookmarkEnd w:id="1638"/>
      <w:bookmarkEnd w:id="1639"/>
      <w:bookmarkEnd w:id="1640"/>
      <w:bookmarkEnd w:id="1641"/>
      <w:bookmarkEnd w:id="1642"/>
    </w:p>
    <w:p w14:paraId="78F8E0F8" w14:textId="77777777" w:rsidR="00FD0136" w:rsidRPr="00F9618C" w:rsidRDefault="00FD0136">
      <w:pPr>
        <w:pStyle w:val="Heading4"/>
      </w:pPr>
      <w:bookmarkStart w:id="1643" w:name="_Toc28012433"/>
      <w:bookmarkStart w:id="1644" w:name="_Toc36038386"/>
      <w:bookmarkStart w:id="1645" w:name="_Toc45133656"/>
      <w:bookmarkStart w:id="1646" w:name="_Toc51762410"/>
      <w:bookmarkStart w:id="1647" w:name="_Toc59016982"/>
      <w:bookmarkStart w:id="1648" w:name="_Toc129338897"/>
      <w:bookmarkStart w:id="1649" w:name="_Toc218884455"/>
      <w:bookmarkStart w:id="1650" w:name="_Toc222915535"/>
      <w:bookmarkStart w:id="1651" w:name="_Toc222916118"/>
      <w:r w:rsidRPr="00F9618C">
        <w:t>5.3.4.1</w:t>
      </w:r>
      <w:r w:rsidRPr="00F9618C">
        <w:tab/>
        <w:t>Description</w:t>
      </w:r>
      <w:bookmarkEnd w:id="1643"/>
      <w:bookmarkEnd w:id="1644"/>
      <w:bookmarkEnd w:id="1645"/>
      <w:bookmarkEnd w:id="1646"/>
      <w:bookmarkEnd w:id="1647"/>
      <w:bookmarkEnd w:id="1648"/>
      <w:bookmarkEnd w:id="1649"/>
      <w:bookmarkEnd w:id="1650"/>
      <w:bookmarkEnd w:id="1651"/>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652" w:name="_Toc28012434"/>
      <w:bookmarkStart w:id="1653" w:name="_Toc36038387"/>
      <w:bookmarkStart w:id="1654" w:name="_Toc45133657"/>
      <w:bookmarkStart w:id="1655" w:name="_Toc51762411"/>
      <w:bookmarkStart w:id="1656" w:name="_Toc59016983"/>
      <w:bookmarkStart w:id="1657"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658" w:name="_Toc218884456"/>
      <w:bookmarkStart w:id="1659" w:name="_Toc222915536"/>
      <w:bookmarkStart w:id="1660" w:name="_Toc222916119"/>
      <w:r w:rsidRPr="00F9618C">
        <w:t>5.3.4.2</w:t>
      </w:r>
      <w:r w:rsidRPr="00F9618C">
        <w:tab/>
        <w:t>Resource definition</w:t>
      </w:r>
      <w:bookmarkEnd w:id="1652"/>
      <w:bookmarkEnd w:id="1653"/>
      <w:bookmarkEnd w:id="1654"/>
      <w:bookmarkEnd w:id="1655"/>
      <w:bookmarkEnd w:id="1656"/>
      <w:bookmarkEnd w:id="1657"/>
      <w:bookmarkEnd w:id="1658"/>
      <w:bookmarkEnd w:id="1659"/>
      <w:bookmarkEnd w:id="1660"/>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661" w:name="_Toc28012435"/>
      <w:bookmarkStart w:id="1662" w:name="_Toc36038388"/>
      <w:bookmarkStart w:id="1663" w:name="_Toc45133658"/>
      <w:bookmarkStart w:id="1664" w:name="_Toc51762412"/>
      <w:bookmarkStart w:id="1665" w:name="_Toc59016984"/>
      <w:bookmarkStart w:id="1666" w:name="_Toc129338899"/>
      <w:bookmarkStart w:id="1667" w:name="_Toc218884457"/>
      <w:bookmarkStart w:id="1668" w:name="_Toc222915537"/>
      <w:bookmarkStart w:id="1669" w:name="_Toc222916120"/>
      <w:r w:rsidRPr="00F9618C">
        <w:t>5.3.4.3</w:t>
      </w:r>
      <w:r w:rsidRPr="00F9618C">
        <w:tab/>
        <w:t>Resource Standard Methods</w:t>
      </w:r>
      <w:bookmarkEnd w:id="1661"/>
      <w:bookmarkEnd w:id="1662"/>
      <w:bookmarkEnd w:id="1663"/>
      <w:bookmarkEnd w:id="1664"/>
      <w:bookmarkEnd w:id="1665"/>
      <w:bookmarkEnd w:id="1666"/>
      <w:bookmarkEnd w:id="1667"/>
      <w:bookmarkEnd w:id="1668"/>
      <w:bookmarkEnd w:id="1669"/>
    </w:p>
    <w:p w14:paraId="56F88290" w14:textId="77777777" w:rsidR="00FD0136" w:rsidRPr="00F9618C" w:rsidRDefault="00FD0136">
      <w:pPr>
        <w:pStyle w:val="Heading5"/>
      </w:pPr>
      <w:bookmarkStart w:id="1670" w:name="_Toc28012436"/>
      <w:bookmarkStart w:id="1671" w:name="_Toc36038389"/>
      <w:bookmarkStart w:id="1672" w:name="_Toc45133659"/>
      <w:bookmarkStart w:id="1673" w:name="_Toc51762413"/>
      <w:bookmarkStart w:id="1674" w:name="_Toc59016985"/>
      <w:bookmarkStart w:id="1675" w:name="_Toc129338900"/>
      <w:bookmarkStart w:id="1676" w:name="_Toc218884458"/>
      <w:bookmarkStart w:id="1677" w:name="_Toc222915538"/>
      <w:bookmarkStart w:id="1678" w:name="_Toc222916121"/>
      <w:r w:rsidRPr="00F9618C">
        <w:t>5.3.4.3.1</w:t>
      </w:r>
      <w:r w:rsidRPr="00F9618C">
        <w:tab/>
        <w:t>PUT</w:t>
      </w:r>
      <w:bookmarkEnd w:id="1670"/>
      <w:bookmarkEnd w:id="1671"/>
      <w:bookmarkEnd w:id="1672"/>
      <w:bookmarkEnd w:id="1673"/>
      <w:bookmarkEnd w:id="1674"/>
      <w:bookmarkEnd w:id="1675"/>
      <w:bookmarkEnd w:id="1676"/>
      <w:bookmarkEnd w:id="1677"/>
      <w:bookmarkEnd w:id="1678"/>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679" w:name="_Toc28012437"/>
      <w:bookmarkStart w:id="1680" w:name="_Toc36038390"/>
      <w:bookmarkStart w:id="1681" w:name="_Toc45133660"/>
      <w:bookmarkStart w:id="1682"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683" w:name="_Toc59016986"/>
      <w:bookmarkStart w:id="1684" w:name="_Toc129338901"/>
      <w:bookmarkStart w:id="1685" w:name="_Toc218884459"/>
      <w:bookmarkStart w:id="1686" w:name="_Toc222915539"/>
      <w:bookmarkStart w:id="1687" w:name="_Toc222916122"/>
      <w:r w:rsidRPr="00F9618C">
        <w:t>5.3.4.3.2</w:t>
      </w:r>
      <w:r w:rsidRPr="00F9618C">
        <w:tab/>
        <w:t>DELETE</w:t>
      </w:r>
      <w:bookmarkEnd w:id="1679"/>
      <w:bookmarkEnd w:id="1680"/>
      <w:bookmarkEnd w:id="1681"/>
      <w:bookmarkEnd w:id="1682"/>
      <w:bookmarkEnd w:id="1683"/>
      <w:bookmarkEnd w:id="1684"/>
      <w:bookmarkEnd w:id="1685"/>
      <w:bookmarkEnd w:id="1686"/>
      <w:bookmarkEnd w:id="168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688" w:name="_Toc28012438"/>
      <w:bookmarkStart w:id="1689" w:name="_Toc36038391"/>
      <w:bookmarkStart w:id="1690" w:name="_Toc45133661"/>
      <w:bookmarkStart w:id="1691"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692" w:name="_Toc59016987"/>
      <w:bookmarkStart w:id="1693" w:name="_Toc129338902"/>
      <w:bookmarkStart w:id="1694" w:name="_Toc218884460"/>
      <w:bookmarkStart w:id="1695" w:name="_Toc222915540"/>
      <w:bookmarkStart w:id="1696" w:name="_Toc222916123"/>
      <w:r w:rsidRPr="00F9618C">
        <w:t>5.3.3.4</w:t>
      </w:r>
      <w:r w:rsidRPr="00F9618C">
        <w:tab/>
        <w:t>Resource Custom Operations</w:t>
      </w:r>
      <w:bookmarkEnd w:id="1688"/>
      <w:bookmarkEnd w:id="1689"/>
      <w:bookmarkEnd w:id="1690"/>
      <w:bookmarkEnd w:id="1691"/>
      <w:bookmarkEnd w:id="1692"/>
      <w:bookmarkEnd w:id="1693"/>
      <w:bookmarkEnd w:id="1694"/>
      <w:bookmarkEnd w:id="1695"/>
      <w:bookmarkEnd w:id="1696"/>
    </w:p>
    <w:p w14:paraId="3DF89B6B" w14:textId="77777777" w:rsidR="00FD0136" w:rsidRPr="00F9618C" w:rsidRDefault="00FD0136">
      <w:r w:rsidRPr="00F9618C">
        <w:t>None.</w:t>
      </w:r>
    </w:p>
    <w:p w14:paraId="056F26D9" w14:textId="77777777" w:rsidR="00FD0136" w:rsidRPr="00F9618C" w:rsidRDefault="00FD0136">
      <w:pPr>
        <w:pStyle w:val="Heading2"/>
      </w:pPr>
      <w:bookmarkStart w:id="1697" w:name="_Toc28012439"/>
      <w:bookmarkStart w:id="1698" w:name="_Toc36038392"/>
      <w:bookmarkStart w:id="1699" w:name="_Toc45133662"/>
      <w:bookmarkStart w:id="1700" w:name="_Toc51762416"/>
      <w:bookmarkStart w:id="1701" w:name="_Toc59016988"/>
      <w:bookmarkStart w:id="1702" w:name="_Toc129338903"/>
      <w:bookmarkStart w:id="1703" w:name="_Toc218884461"/>
      <w:bookmarkStart w:id="1704" w:name="_Toc222915541"/>
      <w:bookmarkStart w:id="1705" w:name="_Toc222916124"/>
      <w:r w:rsidRPr="00F9618C">
        <w:t>5.4</w:t>
      </w:r>
      <w:r w:rsidRPr="00F9618C">
        <w:tab/>
        <w:t>Custom Operations without associated resources</w:t>
      </w:r>
      <w:bookmarkEnd w:id="1697"/>
      <w:bookmarkEnd w:id="1698"/>
      <w:bookmarkEnd w:id="1699"/>
      <w:bookmarkEnd w:id="1700"/>
      <w:bookmarkEnd w:id="1701"/>
      <w:bookmarkEnd w:id="1702"/>
      <w:bookmarkEnd w:id="1703"/>
      <w:bookmarkEnd w:id="1704"/>
      <w:bookmarkEnd w:id="1705"/>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706" w:name="_Toc28012440"/>
      <w:bookmarkStart w:id="1707" w:name="_Toc36038393"/>
      <w:bookmarkStart w:id="1708" w:name="_Toc45133663"/>
      <w:bookmarkStart w:id="1709" w:name="_Toc51762417"/>
      <w:bookmarkStart w:id="1710" w:name="_Toc59016989"/>
      <w:bookmarkStart w:id="1711" w:name="_Toc129338904"/>
      <w:bookmarkStart w:id="1712" w:name="_Toc218884462"/>
      <w:bookmarkStart w:id="1713" w:name="_Toc222915542"/>
      <w:bookmarkStart w:id="1714" w:name="_Toc222916125"/>
      <w:r w:rsidRPr="00F9618C">
        <w:t>5.5</w:t>
      </w:r>
      <w:r w:rsidRPr="00F9618C">
        <w:tab/>
        <w:t>Notifications</w:t>
      </w:r>
      <w:bookmarkEnd w:id="1706"/>
      <w:bookmarkEnd w:id="1707"/>
      <w:bookmarkEnd w:id="1708"/>
      <w:bookmarkEnd w:id="1709"/>
      <w:bookmarkEnd w:id="1710"/>
      <w:bookmarkEnd w:id="1711"/>
      <w:bookmarkEnd w:id="1712"/>
      <w:bookmarkEnd w:id="1713"/>
      <w:bookmarkEnd w:id="1714"/>
    </w:p>
    <w:p w14:paraId="72F7F6C0" w14:textId="77777777" w:rsidR="00FD0136" w:rsidRPr="00F9618C" w:rsidRDefault="00FD0136">
      <w:pPr>
        <w:pStyle w:val="Heading3"/>
      </w:pPr>
      <w:bookmarkStart w:id="1715" w:name="_Toc28012441"/>
      <w:bookmarkStart w:id="1716" w:name="_Toc36038394"/>
      <w:bookmarkStart w:id="1717" w:name="_Toc45133664"/>
      <w:bookmarkStart w:id="1718" w:name="_Toc51762418"/>
      <w:bookmarkStart w:id="1719" w:name="_Toc59016990"/>
      <w:bookmarkStart w:id="1720" w:name="_Toc129338905"/>
      <w:bookmarkStart w:id="1721" w:name="_Toc218884463"/>
      <w:bookmarkStart w:id="1722" w:name="_Toc222915543"/>
      <w:bookmarkStart w:id="1723" w:name="_Toc222916126"/>
      <w:r w:rsidRPr="00F9618C">
        <w:t>5.5.1</w:t>
      </w:r>
      <w:r w:rsidRPr="00F9618C">
        <w:tab/>
        <w:t>General</w:t>
      </w:r>
      <w:bookmarkEnd w:id="1715"/>
      <w:bookmarkEnd w:id="1716"/>
      <w:bookmarkEnd w:id="1717"/>
      <w:bookmarkEnd w:id="1718"/>
      <w:bookmarkEnd w:id="1719"/>
      <w:bookmarkEnd w:id="1720"/>
      <w:bookmarkEnd w:id="1721"/>
      <w:bookmarkEnd w:id="1722"/>
      <w:bookmarkEnd w:id="172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724" w:name="_Toc28012442"/>
      <w:bookmarkStart w:id="1725" w:name="_Toc36038395"/>
      <w:bookmarkStart w:id="1726" w:name="_Toc45133665"/>
      <w:bookmarkStart w:id="1727" w:name="_Toc51762419"/>
      <w:bookmarkStart w:id="1728" w:name="_Toc59016991"/>
      <w:bookmarkStart w:id="1729" w:name="_Toc129338906"/>
      <w:bookmarkStart w:id="1730" w:name="_Toc218884464"/>
      <w:bookmarkStart w:id="1731" w:name="_Toc222915544"/>
      <w:bookmarkStart w:id="1732" w:name="_Toc222916127"/>
      <w:r w:rsidRPr="00F9618C">
        <w:lastRenderedPageBreak/>
        <w:t>5.5.2</w:t>
      </w:r>
      <w:r w:rsidRPr="00F9618C">
        <w:tab/>
        <w:t>Event Notification</w:t>
      </w:r>
      <w:bookmarkEnd w:id="1724"/>
      <w:bookmarkEnd w:id="1725"/>
      <w:bookmarkEnd w:id="1726"/>
      <w:bookmarkEnd w:id="1727"/>
      <w:bookmarkEnd w:id="1728"/>
      <w:bookmarkEnd w:id="1729"/>
      <w:bookmarkEnd w:id="1730"/>
      <w:bookmarkEnd w:id="1731"/>
      <w:bookmarkEnd w:id="1732"/>
    </w:p>
    <w:p w14:paraId="752C3AFD" w14:textId="77777777" w:rsidR="00FD0136" w:rsidRPr="00F9618C" w:rsidRDefault="00FD0136">
      <w:pPr>
        <w:pStyle w:val="Heading4"/>
      </w:pPr>
      <w:bookmarkStart w:id="1733" w:name="_Toc28012443"/>
      <w:bookmarkStart w:id="1734" w:name="_Toc36038396"/>
      <w:bookmarkStart w:id="1735" w:name="_Toc45133666"/>
      <w:bookmarkStart w:id="1736" w:name="_Toc51762420"/>
      <w:bookmarkStart w:id="1737" w:name="_Toc59016992"/>
      <w:bookmarkStart w:id="1738" w:name="_Toc129338907"/>
      <w:bookmarkStart w:id="1739" w:name="_Toc218884465"/>
      <w:bookmarkStart w:id="1740" w:name="_Toc222915545"/>
      <w:bookmarkStart w:id="1741" w:name="_Toc222916128"/>
      <w:r w:rsidRPr="00F9618C">
        <w:t>5.5.2.1</w:t>
      </w:r>
      <w:r w:rsidRPr="00F9618C">
        <w:tab/>
        <w:t>Description</w:t>
      </w:r>
      <w:bookmarkEnd w:id="1733"/>
      <w:bookmarkEnd w:id="1734"/>
      <w:bookmarkEnd w:id="1735"/>
      <w:bookmarkEnd w:id="1736"/>
      <w:bookmarkEnd w:id="1737"/>
      <w:bookmarkEnd w:id="1738"/>
      <w:bookmarkEnd w:id="1739"/>
      <w:bookmarkEnd w:id="1740"/>
      <w:bookmarkEnd w:id="1741"/>
    </w:p>
    <w:p w14:paraId="3CE000FC" w14:textId="77777777" w:rsidR="002359C8" w:rsidRPr="00F9618C" w:rsidRDefault="002359C8" w:rsidP="002359C8">
      <w:bookmarkStart w:id="1742" w:name="_Toc28012444"/>
      <w:bookmarkStart w:id="1743" w:name="_Toc36038397"/>
      <w:bookmarkStart w:id="1744" w:name="_Toc45133667"/>
      <w:bookmarkStart w:id="1745" w:name="_Toc51762421"/>
      <w:bookmarkStart w:id="1746" w:name="_Toc59016993"/>
      <w:bookmarkStart w:id="1747"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748"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749" w:name="_Toc218884466"/>
      <w:bookmarkStart w:id="1750" w:name="_Toc222915546"/>
      <w:bookmarkStart w:id="1751" w:name="_Toc222916129"/>
      <w:bookmarkEnd w:id="1748"/>
      <w:r w:rsidRPr="00F9618C">
        <w:t>5.5.2.2</w:t>
      </w:r>
      <w:r w:rsidRPr="00F9618C">
        <w:tab/>
        <w:t>Target URI</w:t>
      </w:r>
      <w:bookmarkEnd w:id="1742"/>
      <w:bookmarkEnd w:id="1743"/>
      <w:bookmarkEnd w:id="1744"/>
      <w:bookmarkEnd w:id="1745"/>
      <w:bookmarkEnd w:id="1746"/>
      <w:bookmarkEnd w:id="1747"/>
      <w:bookmarkEnd w:id="1749"/>
      <w:bookmarkEnd w:id="1750"/>
      <w:bookmarkEnd w:id="1751"/>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752" w:name="_Toc28012445"/>
      <w:bookmarkStart w:id="1753" w:name="_Toc36038398"/>
      <w:bookmarkStart w:id="1754" w:name="_Toc45133668"/>
      <w:bookmarkStart w:id="1755" w:name="_Toc51762422"/>
      <w:bookmarkStart w:id="1756" w:name="_Toc59016994"/>
      <w:bookmarkStart w:id="1757" w:name="_Toc129338909"/>
      <w:bookmarkStart w:id="1758" w:name="_Toc218884467"/>
      <w:bookmarkStart w:id="1759" w:name="_Toc222915547"/>
      <w:bookmarkStart w:id="1760" w:name="_Toc222916130"/>
      <w:r w:rsidRPr="00F9618C">
        <w:t>5.5.2.3</w:t>
      </w:r>
      <w:r w:rsidRPr="00F9618C">
        <w:tab/>
        <w:t>Standard Methods</w:t>
      </w:r>
      <w:bookmarkEnd w:id="1752"/>
      <w:bookmarkEnd w:id="1753"/>
      <w:bookmarkEnd w:id="1754"/>
      <w:bookmarkEnd w:id="1755"/>
      <w:bookmarkEnd w:id="1756"/>
      <w:bookmarkEnd w:id="1757"/>
      <w:bookmarkEnd w:id="1758"/>
      <w:bookmarkEnd w:id="1759"/>
      <w:bookmarkEnd w:id="1760"/>
    </w:p>
    <w:p w14:paraId="51081B41" w14:textId="77777777" w:rsidR="00FD0136" w:rsidRPr="00F9618C" w:rsidRDefault="00FD0136">
      <w:pPr>
        <w:pStyle w:val="Heading5"/>
      </w:pPr>
      <w:bookmarkStart w:id="1761" w:name="_Toc28012446"/>
      <w:bookmarkStart w:id="1762" w:name="_Toc36038399"/>
      <w:bookmarkStart w:id="1763" w:name="_Toc45133669"/>
      <w:bookmarkStart w:id="1764" w:name="_Toc51762423"/>
      <w:bookmarkStart w:id="1765" w:name="_Toc59016995"/>
      <w:bookmarkStart w:id="1766" w:name="_Toc129338910"/>
      <w:bookmarkStart w:id="1767" w:name="_Toc218884468"/>
      <w:bookmarkStart w:id="1768" w:name="_Toc222915548"/>
      <w:bookmarkStart w:id="1769" w:name="_Toc222916131"/>
      <w:r w:rsidRPr="00F9618C">
        <w:t>5.5.2.3.1</w:t>
      </w:r>
      <w:r w:rsidRPr="00F9618C">
        <w:tab/>
        <w:t>POST</w:t>
      </w:r>
      <w:bookmarkEnd w:id="1761"/>
      <w:bookmarkEnd w:id="1762"/>
      <w:bookmarkEnd w:id="1763"/>
      <w:bookmarkEnd w:id="1764"/>
      <w:bookmarkEnd w:id="1765"/>
      <w:bookmarkEnd w:id="1766"/>
      <w:bookmarkEnd w:id="1767"/>
      <w:bookmarkEnd w:id="1768"/>
      <w:bookmarkEnd w:id="1769"/>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770" w:name="_Toc28012447"/>
      <w:bookmarkStart w:id="1771" w:name="_Toc36038400"/>
      <w:bookmarkStart w:id="1772" w:name="_Toc45133670"/>
      <w:bookmarkStart w:id="1773"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774" w:name="_Toc59016996"/>
      <w:bookmarkStart w:id="1775" w:name="_Toc129338911"/>
      <w:bookmarkStart w:id="1776" w:name="_Toc218884469"/>
      <w:bookmarkStart w:id="1777" w:name="_Toc222915549"/>
      <w:bookmarkStart w:id="1778" w:name="_Toc222916132"/>
      <w:r w:rsidRPr="00F9618C">
        <w:t>5.5.3</w:t>
      </w:r>
      <w:r w:rsidRPr="00F9618C">
        <w:tab/>
        <w:t>Termination Request</w:t>
      </w:r>
      <w:bookmarkEnd w:id="1770"/>
      <w:bookmarkEnd w:id="1771"/>
      <w:bookmarkEnd w:id="1772"/>
      <w:bookmarkEnd w:id="1773"/>
      <w:bookmarkEnd w:id="1774"/>
      <w:bookmarkEnd w:id="1775"/>
      <w:bookmarkEnd w:id="1776"/>
      <w:bookmarkEnd w:id="1777"/>
      <w:bookmarkEnd w:id="1778"/>
    </w:p>
    <w:p w14:paraId="72B8CA8C" w14:textId="77777777" w:rsidR="00FD0136" w:rsidRPr="00F9618C" w:rsidRDefault="00FD0136">
      <w:pPr>
        <w:pStyle w:val="Heading4"/>
      </w:pPr>
      <w:bookmarkStart w:id="1779" w:name="_Toc28012448"/>
      <w:bookmarkStart w:id="1780" w:name="_Toc36038401"/>
      <w:bookmarkStart w:id="1781" w:name="_Toc45133671"/>
      <w:bookmarkStart w:id="1782" w:name="_Toc51762425"/>
      <w:bookmarkStart w:id="1783" w:name="_Toc59016997"/>
      <w:bookmarkStart w:id="1784" w:name="_Toc129338912"/>
      <w:bookmarkStart w:id="1785" w:name="_Toc218884470"/>
      <w:bookmarkStart w:id="1786" w:name="_Toc222915550"/>
      <w:bookmarkStart w:id="1787" w:name="_Toc222916133"/>
      <w:r w:rsidRPr="00F9618C">
        <w:t>5.5.3.1</w:t>
      </w:r>
      <w:r w:rsidRPr="00F9618C">
        <w:tab/>
        <w:t>Description</w:t>
      </w:r>
      <w:bookmarkEnd w:id="1779"/>
      <w:bookmarkEnd w:id="1780"/>
      <w:bookmarkEnd w:id="1781"/>
      <w:bookmarkEnd w:id="1782"/>
      <w:bookmarkEnd w:id="1783"/>
      <w:bookmarkEnd w:id="1784"/>
      <w:bookmarkEnd w:id="1785"/>
      <w:bookmarkEnd w:id="1786"/>
      <w:bookmarkEnd w:id="1787"/>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788" w:name="_Toc28012449"/>
      <w:bookmarkStart w:id="1789" w:name="_Toc36038402"/>
      <w:bookmarkStart w:id="1790" w:name="_Toc45133672"/>
      <w:bookmarkStart w:id="1791" w:name="_Toc51762426"/>
      <w:bookmarkStart w:id="1792" w:name="_Toc59016998"/>
      <w:bookmarkStart w:id="1793" w:name="_Toc129338913"/>
      <w:bookmarkStart w:id="1794" w:name="_Toc218884471"/>
      <w:bookmarkStart w:id="1795" w:name="_Toc222915551"/>
      <w:bookmarkStart w:id="1796" w:name="_Toc222916134"/>
      <w:r w:rsidRPr="00F9618C">
        <w:t>5.5.3.2</w:t>
      </w:r>
      <w:r w:rsidRPr="00F9618C">
        <w:tab/>
        <w:t>Target URI</w:t>
      </w:r>
      <w:bookmarkEnd w:id="1788"/>
      <w:bookmarkEnd w:id="1789"/>
      <w:bookmarkEnd w:id="1790"/>
      <w:bookmarkEnd w:id="1791"/>
      <w:bookmarkEnd w:id="1792"/>
      <w:bookmarkEnd w:id="1793"/>
      <w:bookmarkEnd w:id="1794"/>
      <w:bookmarkEnd w:id="1795"/>
      <w:bookmarkEnd w:id="1796"/>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797" w:name="_Toc28012450"/>
      <w:bookmarkStart w:id="1798" w:name="_Toc36038403"/>
      <w:bookmarkStart w:id="1799" w:name="_Toc45133673"/>
      <w:bookmarkStart w:id="1800" w:name="_Toc51762427"/>
      <w:bookmarkStart w:id="1801" w:name="_Toc59016999"/>
      <w:bookmarkStart w:id="1802" w:name="_Toc129338914"/>
      <w:bookmarkStart w:id="1803" w:name="_Toc218884472"/>
      <w:bookmarkStart w:id="1804" w:name="_Toc222915552"/>
      <w:bookmarkStart w:id="1805" w:name="_Toc222916135"/>
      <w:r w:rsidRPr="00F9618C">
        <w:lastRenderedPageBreak/>
        <w:t>5.5.3.3</w:t>
      </w:r>
      <w:r w:rsidRPr="00F9618C">
        <w:tab/>
        <w:t>Standard Methods</w:t>
      </w:r>
      <w:bookmarkEnd w:id="1797"/>
      <w:bookmarkEnd w:id="1798"/>
      <w:bookmarkEnd w:id="1799"/>
      <w:bookmarkEnd w:id="1800"/>
      <w:bookmarkEnd w:id="1801"/>
      <w:bookmarkEnd w:id="1802"/>
      <w:bookmarkEnd w:id="1803"/>
      <w:bookmarkEnd w:id="1804"/>
      <w:bookmarkEnd w:id="1805"/>
    </w:p>
    <w:p w14:paraId="53D9C2E4" w14:textId="77777777" w:rsidR="00FD0136" w:rsidRPr="00F9618C" w:rsidRDefault="00FD0136">
      <w:pPr>
        <w:pStyle w:val="Heading5"/>
      </w:pPr>
      <w:bookmarkStart w:id="1806" w:name="_Toc28012451"/>
      <w:bookmarkStart w:id="1807" w:name="_Toc36038404"/>
      <w:bookmarkStart w:id="1808" w:name="_Toc45133674"/>
      <w:bookmarkStart w:id="1809" w:name="_Toc51762428"/>
      <w:bookmarkStart w:id="1810" w:name="_Toc59017000"/>
      <w:bookmarkStart w:id="1811" w:name="_Toc129338915"/>
      <w:bookmarkStart w:id="1812" w:name="_Toc218884473"/>
      <w:bookmarkStart w:id="1813" w:name="_Toc222915553"/>
      <w:bookmarkStart w:id="1814" w:name="_Toc222916136"/>
      <w:r w:rsidRPr="00F9618C">
        <w:t>5.5.3.3.1</w:t>
      </w:r>
      <w:r w:rsidRPr="00F9618C">
        <w:tab/>
        <w:t>POST</w:t>
      </w:r>
      <w:bookmarkEnd w:id="1806"/>
      <w:bookmarkEnd w:id="1807"/>
      <w:bookmarkEnd w:id="1808"/>
      <w:bookmarkEnd w:id="1809"/>
      <w:bookmarkEnd w:id="1810"/>
      <w:bookmarkEnd w:id="1811"/>
      <w:bookmarkEnd w:id="1812"/>
      <w:bookmarkEnd w:id="1813"/>
      <w:bookmarkEnd w:id="181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815" w:name="_Toc36038405"/>
      <w:bookmarkStart w:id="1816" w:name="_Toc45133675"/>
      <w:bookmarkStart w:id="1817" w:name="_Toc51762429"/>
      <w:bookmarkStart w:id="181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819" w:name="_Toc59017001"/>
      <w:bookmarkStart w:id="1820" w:name="_Toc129338916"/>
      <w:bookmarkStart w:id="1821" w:name="_Toc218884474"/>
      <w:bookmarkStart w:id="1822" w:name="_Toc222915554"/>
      <w:bookmarkStart w:id="1823" w:name="_Toc222916137"/>
      <w:r w:rsidRPr="00F9618C">
        <w:t>5.5.4</w:t>
      </w:r>
      <w:r w:rsidRPr="00F9618C">
        <w:tab/>
        <w:t>Detected 5GS Bridge</w:t>
      </w:r>
      <w:bookmarkEnd w:id="1815"/>
      <w:r w:rsidRPr="00F9618C">
        <w:t xml:space="preserve"> for a PDU session</w:t>
      </w:r>
      <w:bookmarkEnd w:id="1816"/>
      <w:bookmarkEnd w:id="1817"/>
      <w:bookmarkEnd w:id="1819"/>
      <w:bookmarkEnd w:id="1820"/>
      <w:bookmarkEnd w:id="1821"/>
      <w:bookmarkEnd w:id="1822"/>
      <w:bookmarkEnd w:id="1823"/>
    </w:p>
    <w:p w14:paraId="01637417" w14:textId="77777777" w:rsidR="00FD0136" w:rsidRPr="00F9618C" w:rsidRDefault="00FD0136">
      <w:pPr>
        <w:pStyle w:val="Heading4"/>
      </w:pPr>
      <w:bookmarkStart w:id="1824" w:name="_Toc36038406"/>
      <w:bookmarkStart w:id="1825" w:name="_Toc45133676"/>
      <w:bookmarkStart w:id="1826" w:name="_Toc51762430"/>
      <w:bookmarkStart w:id="1827" w:name="_Toc59017002"/>
      <w:bookmarkStart w:id="1828" w:name="_Toc129338917"/>
      <w:bookmarkStart w:id="1829" w:name="_Toc218884475"/>
      <w:bookmarkStart w:id="1830" w:name="_Toc222915555"/>
      <w:bookmarkStart w:id="1831" w:name="_Toc222916138"/>
      <w:r w:rsidRPr="00F9618C">
        <w:t>5.5.4.1</w:t>
      </w:r>
      <w:r w:rsidRPr="00F9618C">
        <w:tab/>
        <w:t>Description</w:t>
      </w:r>
      <w:bookmarkEnd w:id="1824"/>
      <w:bookmarkEnd w:id="1825"/>
      <w:bookmarkEnd w:id="1826"/>
      <w:bookmarkEnd w:id="1827"/>
      <w:bookmarkEnd w:id="1828"/>
      <w:bookmarkEnd w:id="1829"/>
      <w:bookmarkEnd w:id="1830"/>
      <w:bookmarkEnd w:id="1831"/>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832" w:name="_Toc36038407"/>
      <w:bookmarkStart w:id="1833" w:name="_Toc45133677"/>
      <w:bookmarkStart w:id="1834" w:name="_Toc51762431"/>
      <w:bookmarkStart w:id="1835" w:name="_Toc59017003"/>
      <w:bookmarkStart w:id="1836" w:name="_Toc129338918"/>
      <w:bookmarkStart w:id="1837" w:name="_Toc218884476"/>
      <w:bookmarkStart w:id="1838" w:name="_Toc222915556"/>
      <w:bookmarkStart w:id="1839" w:name="_Toc222916139"/>
      <w:r w:rsidRPr="00F9618C">
        <w:t>5.5.4.2</w:t>
      </w:r>
      <w:r w:rsidRPr="00F9618C">
        <w:tab/>
        <w:t>Target URI</w:t>
      </w:r>
      <w:bookmarkEnd w:id="1832"/>
      <w:bookmarkEnd w:id="1833"/>
      <w:bookmarkEnd w:id="1834"/>
      <w:bookmarkEnd w:id="1835"/>
      <w:bookmarkEnd w:id="1836"/>
      <w:bookmarkEnd w:id="1837"/>
      <w:bookmarkEnd w:id="1838"/>
      <w:bookmarkEnd w:id="1839"/>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840" w:name="_Toc36038408"/>
      <w:bookmarkStart w:id="1841" w:name="_Toc45133678"/>
      <w:bookmarkStart w:id="1842" w:name="_Toc51762432"/>
      <w:bookmarkStart w:id="1843" w:name="_Toc59017004"/>
      <w:bookmarkStart w:id="1844" w:name="_Toc129338919"/>
      <w:bookmarkStart w:id="1845" w:name="_Toc218884477"/>
      <w:bookmarkStart w:id="1846" w:name="_Toc222915557"/>
      <w:bookmarkStart w:id="1847" w:name="_Toc222916140"/>
      <w:r w:rsidRPr="00F9618C">
        <w:t>5.5.4.3</w:t>
      </w:r>
      <w:r w:rsidRPr="00F9618C">
        <w:tab/>
        <w:t>Standard Methods</w:t>
      </w:r>
      <w:bookmarkEnd w:id="1840"/>
      <w:bookmarkEnd w:id="1841"/>
      <w:bookmarkEnd w:id="1842"/>
      <w:bookmarkEnd w:id="1843"/>
      <w:bookmarkEnd w:id="1844"/>
      <w:bookmarkEnd w:id="1845"/>
      <w:bookmarkEnd w:id="1846"/>
      <w:bookmarkEnd w:id="1847"/>
    </w:p>
    <w:p w14:paraId="3BDD0F2C" w14:textId="77777777" w:rsidR="00FD0136" w:rsidRPr="00F9618C" w:rsidRDefault="00FD0136">
      <w:pPr>
        <w:pStyle w:val="Heading5"/>
      </w:pPr>
      <w:bookmarkStart w:id="1848" w:name="_Toc36038409"/>
      <w:bookmarkStart w:id="1849" w:name="_Toc45133679"/>
      <w:bookmarkStart w:id="1850" w:name="_Toc51762433"/>
      <w:bookmarkStart w:id="1851" w:name="_Toc59017005"/>
      <w:bookmarkStart w:id="1852" w:name="_Toc129338920"/>
      <w:bookmarkStart w:id="1853" w:name="_Toc218884478"/>
      <w:bookmarkStart w:id="1854" w:name="_Toc222915558"/>
      <w:bookmarkStart w:id="1855" w:name="_Toc222916141"/>
      <w:r w:rsidRPr="00F9618C">
        <w:t>5.5.4.3.1</w:t>
      </w:r>
      <w:r w:rsidRPr="00F9618C">
        <w:tab/>
        <w:t>POST</w:t>
      </w:r>
      <w:bookmarkEnd w:id="1848"/>
      <w:bookmarkEnd w:id="1849"/>
      <w:bookmarkEnd w:id="1850"/>
      <w:bookmarkEnd w:id="1851"/>
      <w:bookmarkEnd w:id="1852"/>
      <w:bookmarkEnd w:id="1853"/>
      <w:bookmarkEnd w:id="1854"/>
      <w:bookmarkEnd w:id="1855"/>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856" w:name="_Toc36038410"/>
      <w:bookmarkStart w:id="1857" w:name="_Toc45133680"/>
      <w:bookmarkStart w:id="1858"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859" w:name="_Toc129338921"/>
      <w:bookmarkStart w:id="1860" w:name="_Toc218884479"/>
      <w:bookmarkStart w:id="1861" w:name="_Toc222915559"/>
      <w:bookmarkStart w:id="1862" w:name="_Toc222916142"/>
      <w:bookmarkStart w:id="186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859"/>
      <w:bookmarkEnd w:id="1860"/>
      <w:bookmarkEnd w:id="1861"/>
      <w:bookmarkEnd w:id="1862"/>
    </w:p>
    <w:p w14:paraId="36D05926" w14:textId="77777777" w:rsidR="00B6137E" w:rsidRPr="00F9618C" w:rsidRDefault="00B6137E" w:rsidP="00B6137E">
      <w:pPr>
        <w:pStyle w:val="Heading4"/>
        <w:rPr>
          <w:rFonts w:eastAsia="Times New Roman"/>
        </w:rPr>
      </w:pPr>
      <w:bookmarkStart w:id="1864" w:name="_Toc129338922"/>
      <w:bookmarkStart w:id="1865" w:name="_Toc218884480"/>
      <w:bookmarkStart w:id="1866" w:name="_Toc222915560"/>
      <w:bookmarkStart w:id="1867" w:name="_Toc2229161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864"/>
      <w:bookmarkEnd w:id="1865"/>
      <w:bookmarkEnd w:id="1866"/>
      <w:bookmarkEnd w:id="1867"/>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868" w:name="_Toc129338923"/>
      <w:bookmarkStart w:id="1869" w:name="_Toc218884481"/>
      <w:bookmarkStart w:id="1870" w:name="_Toc222915561"/>
      <w:bookmarkStart w:id="1871" w:name="_Toc222916144"/>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868"/>
      <w:bookmarkEnd w:id="1869"/>
      <w:bookmarkEnd w:id="1870"/>
      <w:bookmarkEnd w:id="1871"/>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872" w:name="_Toc129338924"/>
      <w:bookmarkStart w:id="1873" w:name="_Toc218884482"/>
      <w:bookmarkStart w:id="1874" w:name="_Toc222915562"/>
      <w:bookmarkStart w:id="1875" w:name="_Toc2229161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872"/>
      <w:bookmarkEnd w:id="1873"/>
      <w:bookmarkEnd w:id="1874"/>
      <w:bookmarkEnd w:id="1875"/>
    </w:p>
    <w:p w14:paraId="2094D6A3" w14:textId="77777777" w:rsidR="00B6137E" w:rsidRPr="00F9618C" w:rsidRDefault="00B6137E" w:rsidP="00B6137E">
      <w:pPr>
        <w:pStyle w:val="Heading5"/>
        <w:rPr>
          <w:rFonts w:eastAsia="Times New Roman"/>
        </w:rPr>
      </w:pPr>
      <w:bookmarkStart w:id="1876" w:name="_Toc129338925"/>
      <w:bookmarkStart w:id="1877" w:name="_Toc218884483"/>
      <w:bookmarkStart w:id="1878" w:name="_Toc222915563"/>
      <w:bookmarkStart w:id="1879" w:name="_Toc2229161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876"/>
      <w:bookmarkEnd w:id="1877"/>
      <w:bookmarkEnd w:id="1878"/>
      <w:bookmarkEnd w:id="187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880" w:name="_Toc129338926"/>
      <w:bookmarkStart w:id="1881" w:name="_Toc218884484"/>
      <w:bookmarkStart w:id="1882" w:name="_Toc222915564"/>
      <w:bookmarkStart w:id="1883" w:name="_Toc222916147"/>
      <w:r w:rsidRPr="00F9618C">
        <w:t>5.6</w:t>
      </w:r>
      <w:r w:rsidRPr="00F9618C">
        <w:tab/>
        <w:t>Data Model</w:t>
      </w:r>
      <w:bookmarkEnd w:id="1818"/>
      <w:bookmarkEnd w:id="1856"/>
      <w:bookmarkEnd w:id="1857"/>
      <w:bookmarkEnd w:id="1858"/>
      <w:bookmarkEnd w:id="1863"/>
      <w:bookmarkEnd w:id="1880"/>
      <w:bookmarkEnd w:id="1881"/>
      <w:bookmarkEnd w:id="1882"/>
      <w:bookmarkEnd w:id="1883"/>
    </w:p>
    <w:p w14:paraId="27D3E7DA" w14:textId="77777777" w:rsidR="001B2A38" w:rsidRPr="00F9618C" w:rsidRDefault="001B2A38" w:rsidP="001B2A38">
      <w:pPr>
        <w:pStyle w:val="Heading3"/>
      </w:pPr>
      <w:bookmarkStart w:id="1884" w:name="_Toc28012453"/>
      <w:bookmarkStart w:id="1885" w:name="_Toc36038411"/>
      <w:bookmarkStart w:id="1886" w:name="_Toc45133681"/>
      <w:bookmarkStart w:id="1887" w:name="_Toc51762435"/>
      <w:bookmarkStart w:id="1888" w:name="_Toc59017007"/>
      <w:bookmarkStart w:id="1889" w:name="_Toc129338927"/>
      <w:bookmarkStart w:id="1890" w:name="_Toc218884485"/>
      <w:bookmarkStart w:id="1891" w:name="_Toc222915565"/>
      <w:bookmarkStart w:id="1892" w:name="_Toc222916148"/>
      <w:bookmarkStart w:id="1893" w:name="_Hlk146291840"/>
      <w:bookmarkStart w:id="1894" w:name="_Toc28012454"/>
      <w:bookmarkStart w:id="1895" w:name="_Toc36038412"/>
      <w:bookmarkStart w:id="1896" w:name="_Toc45133682"/>
      <w:bookmarkStart w:id="1897" w:name="_Toc51762436"/>
      <w:bookmarkStart w:id="1898" w:name="_Toc59017008"/>
      <w:bookmarkStart w:id="1899" w:name="_Toc129338928"/>
      <w:r w:rsidRPr="00F9618C">
        <w:t>5.6.1</w:t>
      </w:r>
      <w:r w:rsidRPr="00F9618C">
        <w:tab/>
        <w:t>General</w:t>
      </w:r>
      <w:bookmarkEnd w:id="1884"/>
      <w:bookmarkEnd w:id="1885"/>
      <w:bookmarkEnd w:id="1886"/>
      <w:bookmarkEnd w:id="1887"/>
      <w:bookmarkEnd w:id="1888"/>
      <w:bookmarkEnd w:id="1889"/>
      <w:bookmarkEnd w:id="1890"/>
      <w:bookmarkEnd w:id="1891"/>
      <w:bookmarkEnd w:id="1892"/>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900" w:name="_Hlk29892632"/>
            <w:r w:rsidRPr="00F9618C">
              <w:rPr>
                <w:rFonts w:cs="Arial"/>
                <w:szCs w:val="18"/>
              </w:rPr>
              <w:t>Identifies the events the application subscribes to within an Events Subscription sub-resource data</w:t>
            </w:r>
            <w:bookmarkEnd w:id="1900"/>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901" w:name="_Hlk530135456"/>
            <w:r w:rsidRPr="00F9618C">
              <w:rPr>
                <w:lang w:eastAsia="zh-CN"/>
              </w:rPr>
              <w:t>AccNetChargingAddress</w:t>
            </w:r>
            <w:bookmarkEnd w:id="1901"/>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902" w:name="_Toc218884486"/>
      <w:bookmarkStart w:id="1903" w:name="_Toc222915566"/>
      <w:bookmarkStart w:id="1904" w:name="_Toc222916149"/>
      <w:bookmarkEnd w:id="1893"/>
      <w:r w:rsidRPr="00F9618C">
        <w:t>5.6.2</w:t>
      </w:r>
      <w:r w:rsidRPr="00F9618C">
        <w:tab/>
        <w:t>Structured data types</w:t>
      </w:r>
      <w:bookmarkEnd w:id="1894"/>
      <w:bookmarkEnd w:id="1895"/>
      <w:bookmarkEnd w:id="1896"/>
      <w:bookmarkEnd w:id="1897"/>
      <w:bookmarkEnd w:id="1898"/>
      <w:bookmarkEnd w:id="1899"/>
      <w:bookmarkEnd w:id="1902"/>
      <w:bookmarkEnd w:id="1903"/>
      <w:bookmarkEnd w:id="1904"/>
    </w:p>
    <w:p w14:paraId="6049A13A" w14:textId="77777777" w:rsidR="00FD0136" w:rsidRPr="00F9618C" w:rsidRDefault="00FD0136">
      <w:pPr>
        <w:pStyle w:val="Heading4"/>
      </w:pPr>
      <w:bookmarkStart w:id="1905" w:name="_Toc28012455"/>
      <w:bookmarkStart w:id="1906" w:name="_Toc36038413"/>
      <w:bookmarkStart w:id="1907" w:name="_Toc45133683"/>
      <w:bookmarkStart w:id="1908" w:name="_Toc51762437"/>
      <w:bookmarkStart w:id="1909" w:name="_Toc59017009"/>
      <w:bookmarkStart w:id="1910" w:name="_Toc129338929"/>
      <w:bookmarkStart w:id="1911" w:name="_Toc218884487"/>
      <w:bookmarkStart w:id="1912" w:name="_Toc222915567"/>
      <w:bookmarkStart w:id="1913" w:name="_Toc222916150"/>
      <w:r w:rsidRPr="00F9618C">
        <w:t>5.6.2.1</w:t>
      </w:r>
      <w:r w:rsidRPr="00F9618C">
        <w:tab/>
        <w:t>Introduction</w:t>
      </w:r>
      <w:bookmarkEnd w:id="1905"/>
      <w:bookmarkEnd w:id="1906"/>
      <w:bookmarkEnd w:id="1907"/>
      <w:bookmarkEnd w:id="1908"/>
      <w:bookmarkEnd w:id="1909"/>
      <w:bookmarkEnd w:id="1910"/>
      <w:bookmarkEnd w:id="1911"/>
      <w:bookmarkEnd w:id="1912"/>
      <w:bookmarkEnd w:id="1913"/>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914" w:name="_Toc28012456"/>
      <w:bookmarkStart w:id="1915" w:name="_Toc36038414"/>
      <w:bookmarkStart w:id="1916" w:name="_Toc45133684"/>
      <w:bookmarkStart w:id="1917" w:name="_Toc51762438"/>
      <w:bookmarkStart w:id="1918" w:name="_Toc59017010"/>
      <w:bookmarkStart w:id="1919" w:name="_Toc129338930"/>
      <w:bookmarkStart w:id="1920" w:name="_Toc218884488"/>
      <w:bookmarkStart w:id="1921" w:name="_Toc222915568"/>
      <w:bookmarkStart w:id="1922" w:name="_Toc222916151"/>
      <w:r w:rsidRPr="00F9618C">
        <w:t>5.6.2.2</w:t>
      </w:r>
      <w:r w:rsidRPr="00F9618C">
        <w:tab/>
        <w:t>Type AppSessionContext</w:t>
      </w:r>
      <w:bookmarkEnd w:id="1914"/>
      <w:bookmarkEnd w:id="1915"/>
      <w:bookmarkEnd w:id="1916"/>
      <w:bookmarkEnd w:id="1917"/>
      <w:bookmarkEnd w:id="1918"/>
      <w:bookmarkEnd w:id="1919"/>
      <w:bookmarkEnd w:id="1920"/>
      <w:bookmarkEnd w:id="1921"/>
      <w:bookmarkEnd w:id="1922"/>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923" w:name="_Toc28012457"/>
      <w:bookmarkStart w:id="1924" w:name="_Toc36038415"/>
      <w:bookmarkStart w:id="1925" w:name="_Toc45133685"/>
      <w:bookmarkStart w:id="1926" w:name="_Toc51762439"/>
      <w:bookmarkStart w:id="1927" w:name="_Toc59017011"/>
      <w:bookmarkStart w:id="1928" w:name="_Toc129338931"/>
      <w:bookmarkStart w:id="1929" w:name="_Toc218884489"/>
      <w:bookmarkStart w:id="1930" w:name="_Toc222915569"/>
      <w:bookmarkStart w:id="1931" w:name="_Toc222916152"/>
      <w:r w:rsidRPr="00F9618C">
        <w:lastRenderedPageBreak/>
        <w:t>5.6.2.3</w:t>
      </w:r>
      <w:r w:rsidRPr="00F9618C">
        <w:tab/>
        <w:t>Type AppSessionContextReqData</w:t>
      </w:r>
      <w:bookmarkEnd w:id="1923"/>
      <w:bookmarkEnd w:id="1924"/>
      <w:bookmarkEnd w:id="1925"/>
      <w:bookmarkEnd w:id="1926"/>
      <w:bookmarkEnd w:id="1927"/>
      <w:bookmarkEnd w:id="1928"/>
      <w:bookmarkEnd w:id="1929"/>
      <w:bookmarkEnd w:id="1930"/>
      <w:bookmarkEnd w:id="1931"/>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932" w:name="_Toc28012458"/>
      <w:bookmarkStart w:id="1933" w:name="_Toc36038416"/>
      <w:bookmarkStart w:id="1934" w:name="_Toc45133686"/>
      <w:bookmarkStart w:id="1935" w:name="_Toc51762440"/>
      <w:bookmarkStart w:id="1936" w:name="_Toc59017012"/>
      <w:bookmarkStart w:id="1937" w:name="_Toc129338932"/>
      <w:bookmarkStart w:id="1938" w:name="_Toc218884490"/>
      <w:bookmarkStart w:id="1939" w:name="_Toc222915570"/>
      <w:bookmarkStart w:id="1940" w:name="_Toc222916153"/>
      <w:r w:rsidRPr="00F9618C">
        <w:t>5.6.2.4</w:t>
      </w:r>
      <w:r w:rsidRPr="00F9618C">
        <w:tab/>
        <w:t>Type AppSessionContextRespData</w:t>
      </w:r>
      <w:bookmarkEnd w:id="1932"/>
      <w:bookmarkEnd w:id="1933"/>
      <w:bookmarkEnd w:id="1934"/>
      <w:bookmarkEnd w:id="1935"/>
      <w:bookmarkEnd w:id="1936"/>
      <w:bookmarkEnd w:id="1937"/>
      <w:bookmarkEnd w:id="1938"/>
      <w:bookmarkEnd w:id="1939"/>
      <w:bookmarkEnd w:id="1940"/>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941" w:name="_Toc28012459"/>
      <w:bookmarkStart w:id="1942" w:name="_Toc36038417"/>
      <w:bookmarkStart w:id="1943" w:name="_Toc45133687"/>
      <w:bookmarkStart w:id="1944" w:name="_Toc51762441"/>
      <w:bookmarkStart w:id="1945" w:name="_Toc59017013"/>
      <w:bookmarkStart w:id="1946"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947" w:name="_Toc218884491"/>
      <w:bookmarkStart w:id="1948" w:name="_Toc222915571"/>
      <w:bookmarkStart w:id="1949" w:name="_Toc222916154"/>
      <w:r w:rsidRPr="00F9618C">
        <w:lastRenderedPageBreak/>
        <w:t>5.6.2.5</w:t>
      </w:r>
      <w:r w:rsidRPr="00F9618C">
        <w:tab/>
        <w:t>Type AppSessionContextUpdateData</w:t>
      </w:r>
      <w:bookmarkEnd w:id="1941"/>
      <w:bookmarkEnd w:id="1942"/>
      <w:bookmarkEnd w:id="1943"/>
      <w:bookmarkEnd w:id="1944"/>
      <w:bookmarkEnd w:id="1945"/>
      <w:bookmarkEnd w:id="1946"/>
      <w:bookmarkEnd w:id="1947"/>
      <w:bookmarkEnd w:id="1948"/>
      <w:bookmarkEnd w:id="1949"/>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950" w:name="_Toc28012460"/>
      <w:bookmarkStart w:id="1951" w:name="_Toc36038418"/>
      <w:bookmarkStart w:id="1952" w:name="_Toc45133688"/>
      <w:bookmarkStart w:id="1953" w:name="_Toc51762442"/>
      <w:bookmarkStart w:id="1954" w:name="_Toc59017014"/>
      <w:bookmarkStart w:id="1955" w:name="_Toc129338934"/>
      <w:bookmarkStart w:id="1956" w:name="_Toc218884492"/>
      <w:bookmarkStart w:id="1957" w:name="_Toc222915572"/>
      <w:bookmarkStart w:id="1958" w:name="_Toc222916155"/>
      <w:r w:rsidRPr="00F9618C">
        <w:lastRenderedPageBreak/>
        <w:t>5.6.2.6</w:t>
      </w:r>
      <w:r w:rsidRPr="00F9618C">
        <w:tab/>
        <w:t>Type EventsSubscReqData</w:t>
      </w:r>
      <w:bookmarkEnd w:id="1950"/>
      <w:bookmarkEnd w:id="1951"/>
      <w:bookmarkEnd w:id="1952"/>
      <w:bookmarkEnd w:id="1953"/>
      <w:bookmarkEnd w:id="1954"/>
      <w:bookmarkEnd w:id="1955"/>
      <w:bookmarkEnd w:id="1956"/>
      <w:bookmarkEnd w:id="1957"/>
      <w:bookmarkEnd w:id="1958"/>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1959" w:name="_Toc218884493"/>
      <w:bookmarkStart w:id="1960" w:name="_Toc222915573"/>
      <w:bookmarkStart w:id="1961" w:name="_Toc222916156"/>
      <w:r>
        <w:lastRenderedPageBreak/>
        <w:t>5.6.2.7</w:t>
      </w:r>
      <w:r>
        <w:tab/>
        <w:t>Type MediaComponent</w:t>
      </w:r>
      <w:bookmarkEnd w:id="1959"/>
      <w:bookmarkEnd w:id="1960"/>
      <w:bookmarkEnd w:id="196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962" w:name="_Toc28012462"/>
      <w:bookmarkStart w:id="1963" w:name="_Toc36038420"/>
      <w:bookmarkStart w:id="1964" w:name="_Toc45133690"/>
      <w:bookmarkStart w:id="1965" w:name="_Toc51762444"/>
      <w:bookmarkStart w:id="1966" w:name="_Toc59017016"/>
      <w:bookmarkStart w:id="1967" w:name="_Toc129338936"/>
      <w:bookmarkStart w:id="1968" w:name="_Toc218884494"/>
      <w:bookmarkStart w:id="1969" w:name="_Toc222915574"/>
      <w:bookmarkStart w:id="1970" w:name="_Toc222916157"/>
      <w:r w:rsidRPr="00F9618C">
        <w:t>5.6.2.8</w:t>
      </w:r>
      <w:r w:rsidRPr="00F9618C">
        <w:tab/>
        <w:t>Type MediaSubComponent</w:t>
      </w:r>
      <w:bookmarkEnd w:id="1962"/>
      <w:bookmarkEnd w:id="1963"/>
      <w:bookmarkEnd w:id="1964"/>
      <w:bookmarkEnd w:id="1965"/>
      <w:bookmarkEnd w:id="1966"/>
      <w:bookmarkEnd w:id="1967"/>
      <w:bookmarkEnd w:id="1968"/>
      <w:bookmarkEnd w:id="1969"/>
      <w:bookmarkEnd w:id="1970"/>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971" w:name="_Toc28012463"/>
      <w:bookmarkStart w:id="1972" w:name="_Toc36038421"/>
      <w:bookmarkStart w:id="1973" w:name="_Toc45133691"/>
      <w:bookmarkStart w:id="1974" w:name="_Toc51762445"/>
      <w:bookmarkStart w:id="1975" w:name="_Toc59017017"/>
      <w:bookmarkStart w:id="1976"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977" w:name="_Toc218884495"/>
      <w:bookmarkStart w:id="1978" w:name="_Toc222915575"/>
      <w:bookmarkStart w:id="1979" w:name="_Toc222916158"/>
      <w:r w:rsidRPr="00F9618C">
        <w:lastRenderedPageBreak/>
        <w:t>5.6.2.9</w:t>
      </w:r>
      <w:r w:rsidRPr="00F9618C">
        <w:tab/>
        <w:t>Type EventsNotification</w:t>
      </w:r>
      <w:bookmarkEnd w:id="1971"/>
      <w:bookmarkEnd w:id="1972"/>
      <w:bookmarkEnd w:id="1973"/>
      <w:bookmarkEnd w:id="1974"/>
      <w:bookmarkEnd w:id="1975"/>
      <w:bookmarkEnd w:id="1976"/>
      <w:bookmarkEnd w:id="1977"/>
      <w:bookmarkEnd w:id="1978"/>
      <w:bookmarkEnd w:id="1979"/>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980" w:name="_Hlk163204200"/>
            <w:r w:rsidRPr="00F9618C">
              <w:t>ueReqPduSessionType</w:t>
            </w:r>
            <w:bookmarkEnd w:id="1980"/>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981" w:name="_Toc28012464"/>
      <w:bookmarkStart w:id="1982" w:name="_Toc36038422"/>
      <w:bookmarkStart w:id="1983" w:name="_Toc45133692"/>
      <w:bookmarkStart w:id="1984" w:name="_Toc51762446"/>
      <w:bookmarkStart w:id="1985" w:name="_Toc59017018"/>
      <w:bookmarkStart w:id="1986" w:name="_Toc129338938"/>
      <w:bookmarkStart w:id="1987" w:name="_Toc218884496"/>
      <w:bookmarkStart w:id="1988" w:name="_Toc222915576"/>
      <w:bookmarkStart w:id="1989" w:name="_Toc222916159"/>
      <w:r w:rsidRPr="00F9618C">
        <w:lastRenderedPageBreak/>
        <w:t>5.6.2.10</w:t>
      </w:r>
      <w:r w:rsidRPr="00F9618C">
        <w:tab/>
        <w:t>Type AfEventSubscription</w:t>
      </w:r>
      <w:bookmarkEnd w:id="1981"/>
      <w:bookmarkEnd w:id="1982"/>
      <w:bookmarkEnd w:id="1983"/>
      <w:bookmarkEnd w:id="1984"/>
      <w:bookmarkEnd w:id="1985"/>
      <w:bookmarkEnd w:id="1986"/>
      <w:bookmarkEnd w:id="1987"/>
      <w:bookmarkEnd w:id="1988"/>
      <w:bookmarkEnd w:id="1989"/>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990" w:name="OLE_LINK6"/>
            <w:r w:rsidRPr="00F9618C">
              <w:rPr>
                <w:rFonts w:cs="Arial"/>
                <w:szCs w:val="18"/>
              </w:rPr>
              <w:t>EnhancedSubscriptionToNotification</w:t>
            </w:r>
          </w:p>
          <w:bookmarkEnd w:id="1990"/>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991" w:name="_Toc28012465"/>
      <w:bookmarkStart w:id="1992" w:name="_Toc36038423"/>
      <w:bookmarkStart w:id="1993" w:name="_Toc45133693"/>
      <w:bookmarkStart w:id="1994" w:name="_Toc51762447"/>
      <w:bookmarkStart w:id="1995" w:name="_Toc59017019"/>
      <w:bookmarkStart w:id="1996" w:name="_Toc129338939"/>
      <w:bookmarkStart w:id="1997" w:name="_Toc218884497"/>
      <w:bookmarkStart w:id="1998" w:name="_Toc222915577"/>
      <w:bookmarkStart w:id="1999" w:name="_Toc222916160"/>
      <w:bookmarkStart w:id="2000" w:name="_Toc28012466"/>
      <w:bookmarkStart w:id="2001" w:name="_Toc36038424"/>
      <w:bookmarkStart w:id="2002" w:name="_Toc45133694"/>
      <w:bookmarkStart w:id="2003" w:name="_Toc51762448"/>
      <w:bookmarkStart w:id="2004" w:name="_Toc59017020"/>
      <w:r w:rsidRPr="00F9618C">
        <w:t>5.6.2.11</w:t>
      </w:r>
      <w:r w:rsidRPr="00F9618C">
        <w:tab/>
        <w:t>Type AfEventNotification</w:t>
      </w:r>
      <w:bookmarkEnd w:id="1991"/>
      <w:bookmarkEnd w:id="1992"/>
      <w:bookmarkEnd w:id="1993"/>
      <w:bookmarkEnd w:id="1994"/>
      <w:bookmarkEnd w:id="1995"/>
      <w:bookmarkEnd w:id="1996"/>
      <w:bookmarkEnd w:id="1997"/>
      <w:bookmarkEnd w:id="1998"/>
      <w:bookmarkEnd w:id="1999"/>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005" w:name="_Toc129338940"/>
      <w:bookmarkStart w:id="2006" w:name="_Toc218884498"/>
      <w:bookmarkStart w:id="2007" w:name="_Toc222915578"/>
      <w:bookmarkStart w:id="2008" w:name="_Toc222916161"/>
      <w:r w:rsidRPr="00F9618C">
        <w:lastRenderedPageBreak/>
        <w:t>5.6.2.12</w:t>
      </w:r>
      <w:r w:rsidRPr="00F9618C">
        <w:tab/>
        <w:t>Type TerminationInfo</w:t>
      </w:r>
      <w:bookmarkEnd w:id="2000"/>
      <w:bookmarkEnd w:id="2001"/>
      <w:bookmarkEnd w:id="2002"/>
      <w:bookmarkEnd w:id="2003"/>
      <w:bookmarkEnd w:id="2004"/>
      <w:bookmarkEnd w:id="2005"/>
      <w:bookmarkEnd w:id="2006"/>
      <w:bookmarkEnd w:id="2007"/>
      <w:bookmarkEnd w:id="2008"/>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009" w:name="_Toc28012467"/>
      <w:bookmarkStart w:id="2010" w:name="_Toc36038425"/>
      <w:bookmarkStart w:id="2011" w:name="_Toc45133695"/>
      <w:bookmarkStart w:id="2012" w:name="_Toc51762449"/>
      <w:bookmarkStart w:id="2013" w:name="_Toc59017021"/>
      <w:bookmarkStart w:id="2014" w:name="_Toc129338941"/>
      <w:bookmarkStart w:id="2015" w:name="_Toc218884499"/>
      <w:bookmarkStart w:id="2016" w:name="_Toc222915579"/>
      <w:bookmarkStart w:id="2017" w:name="_Toc222916162"/>
      <w:r w:rsidRPr="00F9618C">
        <w:lastRenderedPageBreak/>
        <w:t>5.6.2.13</w:t>
      </w:r>
      <w:r w:rsidRPr="00F9618C">
        <w:tab/>
        <w:t>Type AfRoutingRequirement</w:t>
      </w:r>
      <w:bookmarkEnd w:id="2009"/>
      <w:bookmarkEnd w:id="2010"/>
      <w:bookmarkEnd w:id="2011"/>
      <w:bookmarkEnd w:id="2012"/>
      <w:bookmarkEnd w:id="2013"/>
      <w:bookmarkEnd w:id="2014"/>
      <w:bookmarkEnd w:id="2015"/>
      <w:bookmarkEnd w:id="2016"/>
      <w:bookmarkEnd w:id="2017"/>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018" w:name="_Toc28012468"/>
      <w:bookmarkStart w:id="2019" w:name="_Toc36038426"/>
      <w:bookmarkStart w:id="2020" w:name="_Toc45133696"/>
      <w:bookmarkStart w:id="2021" w:name="_Toc51762450"/>
      <w:bookmarkStart w:id="2022" w:name="_Toc59017022"/>
      <w:bookmarkStart w:id="2023" w:name="_Toc129338942"/>
      <w:bookmarkStart w:id="2024" w:name="_Toc218884500"/>
      <w:bookmarkStart w:id="2025" w:name="_Toc222915580"/>
      <w:bookmarkStart w:id="2026" w:name="_Toc222916163"/>
      <w:bookmarkStart w:id="2027" w:name="_Toc28012469"/>
      <w:bookmarkStart w:id="2028" w:name="_Toc36038427"/>
      <w:bookmarkStart w:id="2029" w:name="_Toc45133697"/>
      <w:bookmarkStart w:id="2030" w:name="_Toc51762451"/>
      <w:bookmarkStart w:id="2031" w:name="_Toc59017023"/>
      <w:r w:rsidRPr="00F9618C">
        <w:t>5.6.2.14</w:t>
      </w:r>
      <w:r w:rsidRPr="00F9618C">
        <w:tab/>
        <w:t>Type ResourcesAllocationInfo</w:t>
      </w:r>
      <w:bookmarkEnd w:id="2018"/>
      <w:bookmarkEnd w:id="2019"/>
      <w:bookmarkEnd w:id="2020"/>
      <w:bookmarkEnd w:id="2021"/>
      <w:bookmarkEnd w:id="2022"/>
      <w:bookmarkEnd w:id="2023"/>
      <w:bookmarkEnd w:id="2024"/>
      <w:bookmarkEnd w:id="2025"/>
      <w:bookmarkEnd w:id="2026"/>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032" w:name="_Toc129338943"/>
      <w:bookmarkStart w:id="2033" w:name="_Toc218884501"/>
      <w:bookmarkStart w:id="2034" w:name="_Toc222915581"/>
      <w:bookmarkStart w:id="2035" w:name="_Toc222916164"/>
      <w:bookmarkStart w:id="2036" w:name="_Toc28012470"/>
      <w:bookmarkStart w:id="2037" w:name="_Toc36038428"/>
      <w:bookmarkStart w:id="2038" w:name="_Toc45133698"/>
      <w:bookmarkStart w:id="2039" w:name="_Toc51762452"/>
      <w:bookmarkStart w:id="2040" w:name="_Toc59017024"/>
      <w:bookmarkEnd w:id="2027"/>
      <w:bookmarkEnd w:id="2028"/>
      <w:bookmarkEnd w:id="2029"/>
      <w:bookmarkEnd w:id="2030"/>
      <w:bookmarkEnd w:id="2031"/>
      <w:r w:rsidRPr="00F9618C">
        <w:lastRenderedPageBreak/>
        <w:t>5.6.2.15</w:t>
      </w:r>
      <w:r w:rsidRPr="00F9618C">
        <w:tab/>
        <w:t>Type QosNotificationControlInfo</w:t>
      </w:r>
      <w:bookmarkEnd w:id="2032"/>
      <w:bookmarkEnd w:id="2033"/>
      <w:bookmarkEnd w:id="2034"/>
      <w:bookmarkEnd w:id="2035"/>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041" w:name="_Toc129338944"/>
      <w:bookmarkStart w:id="2042" w:name="_Toc218884502"/>
      <w:bookmarkStart w:id="2043" w:name="_Toc222915582"/>
      <w:bookmarkStart w:id="2044" w:name="_Toc222916165"/>
      <w:r w:rsidRPr="00F9618C">
        <w:t>5.6.2.16</w:t>
      </w:r>
      <w:r w:rsidRPr="00F9618C">
        <w:tab/>
        <w:t>Type SpatialValidity</w:t>
      </w:r>
      <w:bookmarkEnd w:id="2036"/>
      <w:bookmarkEnd w:id="2037"/>
      <w:bookmarkEnd w:id="2038"/>
      <w:bookmarkEnd w:id="2039"/>
      <w:bookmarkEnd w:id="2040"/>
      <w:bookmarkEnd w:id="2041"/>
      <w:bookmarkEnd w:id="2042"/>
      <w:bookmarkEnd w:id="2043"/>
      <w:bookmarkEnd w:id="2044"/>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045" w:name="_Toc28012471"/>
      <w:bookmarkStart w:id="2046" w:name="_Toc36038429"/>
      <w:bookmarkStart w:id="2047" w:name="_Toc45133699"/>
      <w:bookmarkStart w:id="2048" w:name="_Toc51762453"/>
      <w:bookmarkStart w:id="2049" w:name="_Toc59017025"/>
      <w:bookmarkStart w:id="2050" w:name="_Toc129338945"/>
      <w:bookmarkStart w:id="2051" w:name="_Toc218884503"/>
      <w:bookmarkStart w:id="2052" w:name="_Toc222915583"/>
      <w:bookmarkStart w:id="2053" w:name="_Toc222916166"/>
      <w:r w:rsidRPr="00F9618C">
        <w:lastRenderedPageBreak/>
        <w:t>5.6.2.17</w:t>
      </w:r>
      <w:r w:rsidRPr="00F9618C">
        <w:tab/>
        <w:t>Type EthFlowDescription</w:t>
      </w:r>
      <w:bookmarkEnd w:id="2045"/>
      <w:bookmarkEnd w:id="2046"/>
      <w:bookmarkEnd w:id="2047"/>
      <w:bookmarkEnd w:id="2048"/>
      <w:bookmarkEnd w:id="2049"/>
      <w:bookmarkEnd w:id="2050"/>
      <w:bookmarkEnd w:id="2051"/>
      <w:bookmarkEnd w:id="2052"/>
      <w:bookmarkEnd w:id="205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054" w:name="_Toc28012472"/>
      <w:bookmarkStart w:id="2055" w:name="_Toc36038430"/>
      <w:bookmarkStart w:id="2056" w:name="_Toc45133700"/>
      <w:bookmarkStart w:id="2057" w:name="_Toc51762454"/>
      <w:bookmarkStart w:id="2058" w:name="_Toc59017026"/>
      <w:bookmarkStart w:id="2059" w:name="_Toc129338946"/>
      <w:bookmarkStart w:id="2060" w:name="_Toc218884504"/>
      <w:bookmarkStart w:id="2061" w:name="_Toc222915584"/>
      <w:bookmarkStart w:id="2062" w:name="_Toc222916167"/>
      <w:r w:rsidRPr="00F9618C">
        <w:t>5.6.2.18</w:t>
      </w:r>
      <w:r w:rsidRPr="00F9618C">
        <w:tab/>
        <w:t>Void</w:t>
      </w:r>
      <w:bookmarkEnd w:id="2054"/>
      <w:bookmarkEnd w:id="2055"/>
      <w:bookmarkEnd w:id="2056"/>
      <w:bookmarkEnd w:id="2057"/>
      <w:bookmarkEnd w:id="2058"/>
      <w:bookmarkEnd w:id="2059"/>
      <w:bookmarkEnd w:id="2060"/>
      <w:bookmarkEnd w:id="2061"/>
      <w:bookmarkEnd w:id="2062"/>
    </w:p>
    <w:p w14:paraId="00B5FC95" w14:textId="77777777" w:rsidR="00FD0136" w:rsidRPr="00F9618C" w:rsidRDefault="00FD0136" w:rsidP="00906B62">
      <w:pPr>
        <w:pStyle w:val="Heading4"/>
      </w:pPr>
      <w:bookmarkStart w:id="2063" w:name="_Toc28012473"/>
      <w:bookmarkStart w:id="2064" w:name="_Toc36038431"/>
      <w:bookmarkStart w:id="2065" w:name="_Toc45133701"/>
      <w:bookmarkStart w:id="2066" w:name="_Toc51762455"/>
      <w:bookmarkStart w:id="2067" w:name="_Toc59017027"/>
      <w:bookmarkStart w:id="2068" w:name="_Toc129338947"/>
      <w:bookmarkStart w:id="2069" w:name="_Toc218884505"/>
      <w:bookmarkStart w:id="2070" w:name="_Toc222915585"/>
      <w:bookmarkStart w:id="2071" w:name="_Toc222916168"/>
      <w:r w:rsidRPr="00F9618C">
        <w:t>5.6.2.19</w:t>
      </w:r>
      <w:r w:rsidRPr="00F9618C">
        <w:tab/>
        <w:t>Void</w:t>
      </w:r>
      <w:bookmarkEnd w:id="2063"/>
      <w:bookmarkEnd w:id="2064"/>
      <w:bookmarkEnd w:id="2065"/>
      <w:bookmarkEnd w:id="2066"/>
      <w:bookmarkEnd w:id="2067"/>
      <w:bookmarkEnd w:id="2068"/>
      <w:bookmarkEnd w:id="2069"/>
      <w:bookmarkEnd w:id="2070"/>
      <w:bookmarkEnd w:id="2071"/>
    </w:p>
    <w:p w14:paraId="60A7927B" w14:textId="77777777" w:rsidR="00FD0136" w:rsidRPr="00F9618C" w:rsidRDefault="00FD0136">
      <w:pPr>
        <w:pStyle w:val="Heading4"/>
      </w:pPr>
      <w:bookmarkStart w:id="2072" w:name="_Toc28012474"/>
      <w:bookmarkStart w:id="2073" w:name="_Toc36038432"/>
      <w:bookmarkStart w:id="2074" w:name="_Toc45133702"/>
      <w:bookmarkStart w:id="2075" w:name="_Toc51762456"/>
      <w:bookmarkStart w:id="2076" w:name="_Toc59017028"/>
      <w:bookmarkStart w:id="2077" w:name="_Toc129338948"/>
      <w:bookmarkStart w:id="2078" w:name="_Toc218884506"/>
      <w:bookmarkStart w:id="2079" w:name="_Toc222915586"/>
      <w:bookmarkStart w:id="2080" w:name="_Toc222916169"/>
      <w:r w:rsidRPr="00F9618C">
        <w:t>5.6.2.20</w:t>
      </w:r>
      <w:r w:rsidRPr="00F9618C">
        <w:tab/>
        <w:t>Type AnGwAddress</w:t>
      </w:r>
      <w:bookmarkEnd w:id="2072"/>
      <w:bookmarkEnd w:id="2073"/>
      <w:bookmarkEnd w:id="2074"/>
      <w:bookmarkEnd w:id="2075"/>
      <w:bookmarkEnd w:id="2076"/>
      <w:bookmarkEnd w:id="2077"/>
      <w:bookmarkEnd w:id="2078"/>
      <w:bookmarkEnd w:id="2079"/>
      <w:bookmarkEnd w:id="2080"/>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081" w:name="_Toc28012475"/>
      <w:bookmarkStart w:id="2082" w:name="_Toc36038433"/>
      <w:bookmarkStart w:id="2083" w:name="_Toc45133703"/>
      <w:bookmarkStart w:id="2084" w:name="_Toc51762457"/>
      <w:bookmarkStart w:id="2085" w:name="_Toc59017029"/>
      <w:bookmarkStart w:id="2086" w:name="_Toc129338949"/>
      <w:bookmarkStart w:id="2087" w:name="_Toc218884507"/>
      <w:bookmarkStart w:id="2088" w:name="_Toc222915587"/>
      <w:bookmarkStart w:id="2089" w:name="_Toc222916170"/>
      <w:r w:rsidRPr="00F9618C">
        <w:t>5.6.2.21</w:t>
      </w:r>
      <w:r w:rsidRPr="00F9618C">
        <w:tab/>
        <w:t>Type Flows</w:t>
      </w:r>
      <w:bookmarkEnd w:id="2081"/>
      <w:bookmarkEnd w:id="2082"/>
      <w:bookmarkEnd w:id="2083"/>
      <w:bookmarkEnd w:id="2084"/>
      <w:bookmarkEnd w:id="2085"/>
      <w:bookmarkEnd w:id="2086"/>
      <w:bookmarkEnd w:id="2087"/>
      <w:bookmarkEnd w:id="2088"/>
      <w:bookmarkEnd w:id="2089"/>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090" w:name="_Toc28012476"/>
      <w:bookmarkStart w:id="2091" w:name="_Toc36038434"/>
      <w:bookmarkStart w:id="2092" w:name="_Toc45133704"/>
      <w:bookmarkStart w:id="2093" w:name="_Toc51762458"/>
      <w:bookmarkStart w:id="2094" w:name="_Toc59017030"/>
      <w:bookmarkStart w:id="2095" w:name="_Toc129338950"/>
      <w:bookmarkStart w:id="2096" w:name="_Toc218884508"/>
      <w:bookmarkStart w:id="2097" w:name="_Toc222915588"/>
      <w:bookmarkStart w:id="2098" w:name="_Toc222916171"/>
      <w:r w:rsidRPr="00F9618C">
        <w:lastRenderedPageBreak/>
        <w:t>5.6.2.22</w:t>
      </w:r>
      <w:r w:rsidRPr="00F9618C">
        <w:tab/>
        <w:t>Type TemporalValidity</w:t>
      </w:r>
      <w:bookmarkEnd w:id="2090"/>
      <w:bookmarkEnd w:id="2091"/>
      <w:bookmarkEnd w:id="2092"/>
      <w:bookmarkEnd w:id="2093"/>
      <w:bookmarkEnd w:id="2094"/>
      <w:bookmarkEnd w:id="2095"/>
      <w:bookmarkEnd w:id="2096"/>
      <w:bookmarkEnd w:id="2097"/>
      <w:bookmarkEnd w:id="2098"/>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099" w:name="_Toc28012477"/>
      <w:bookmarkStart w:id="2100" w:name="_Toc36038435"/>
      <w:bookmarkStart w:id="2101" w:name="_Toc45133705"/>
      <w:bookmarkStart w:id="2102" w:name="_Toc51762459"/>
      <w:bookmarkStart w:id="2103" w:name="_Toc59017031"/>
      <w:bookmarkStart w:id="2104" w:name="_Toc129338951"/>
      <w:bookmarkStart w:id="2105" w:name="_Toc218884509"/>
      <w:bookmarkStart w:id="2106" w:name="_Toc222915589"/>
      <w:bookmarkStart w:id="2107" w:name="_Toc222916172"/>
      <w:r w:rsidRPr="00F9618C">
        <w:t>5.6.2.23</w:t>
      </w:r>
      <w:r w:rsidRPr="00F9618C">
        <w:tab/>
        <w:t>Void</w:t>
      </w:r>
      <w:bookmarkEnd w:id="2099"/>
      <w:bookmarkEnd w:id="2100"/>
      <w:bookmarkEnd w:id="2101"/>
      <w:bookmarkEnd w:id="2102"/>
      <w:bookmarkEnd w:id="2103"/>
      <w:bookmarkEnd w:id="2104"/>
      <w:bookmarkEnd w:id="2105"/>
      <w:bookmarkEnd w:id="2106"/>
      <w:bookmarkEnd w:id="2107"/>
    </w:p>
    <w:p w14:paraId="3FD78D84" w14:textId="77777777" w:rsidR="00FD0136" w:rsidRPr="00F9618C" w:rsidRDefault="00FD0136">
      <w:pPr>
        <w:pStyle w:val="Heading4"/>
      </w:pPr>
      <w:bookmarkStart w:id="2108" w:name="_Toc28012478"/>
      <w:bookmarkStart w:id="2109" w:name="_Toc36038436"/>
      <w:bookmarkStart w:id="2110" w:name="_Toc45133706"/>
      <w:bookmarkStart w:id="2111" w:name="_Toc51762460"/>
      <w:bookmarkStart w:id="2112" w:name="_Toc59017032"/>
      <w:bookmarkStart w:id="2113" w:name="_Toc129338952"/>
      <w:bookmarkStart w:id="2114" w:name="_Toc218884510"/>
      <w:bookmarkStart w:id="2115" w:name="_Toc222915590"/>
      <w:bookmarkStart w:id="2116" w:name="_Toc222916173"/>
      <w:r w:rsidRPr="00F9618C">
        <w:t>5.6.2.24</w:t>
      </w:r>
      <w:r w:rsidRPr="00F9618C">
        <w:tab/>
        <w:t>Type AfRoutingRequirementRm</w:t>
      </w:r>
      <w:bookmarkEnd w:id="2108"/>
      <w:bookmarkEnd w:id="2109"/>
      <w:bookmarkEnd w:id="2110"/>
      <w:bookmarkEnd w:id="2111"/>
      <w:bookmarkEnd w:id="2112"/>
      <w:bookmarkEnd w:id="2113"/>
      <w:bookmarkEnd w:id="2114"/>
      <w:bookmarkEnd w:id="2115"/>
      <w:bookmarkEnd w:id="2116"/>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117" w:name="_Toc28012479"/>
      <w:bookmarkStart w:id="2118" w:name="_Toc36038437"/>
      <w:bookmarkStart w:id="2119" w:name="_Toc45133707"/>
      <w:bookmarkStart w:id="2120" w:name="_Toc51762461"/>
      <w:bookmarkStart w:id="2121" w:name="_Toc59017033"/>
      <w:bookmarkStart w:id="2122" w:name="_Toc129338953"/>
      <w:bookmarkStart w:id="2123" w:name="_Toc218884511"/>
      <w:bookmarkStart w:id="2124" w:name="_Toc222915591"/>
      <w:bookmarkStart w:id="2125" w:name="_Toc222916174"/>
      <w:r w:rsidRPr="00F9618C">
        <w:lastRenderedPageBreak/>
        <w:t>5.6.2.25</w:t>
      </w:r>
      <w:r w:rsidRPr="00F9618C">
        <w:tab/>
        <w:t>Type EventsSubscReqDataRm</w:t>
      </w:r>
      <w:bookmarkEnd w:id="2117"/>
      <w:bookmarkEnd w:id="2118"/>
      <w:bookmarkEnd w:id="2119"/>
      <w:bookmarkEnd w:id="2120"/>
      <w:bookmarkEnd w:id="2121"/>
      <w:bookmarkEnd w:id="2122"/>
      <w:bookmarkEnd w:id="2123"/>
      <w:bookmarkEnd w:id="2124"/>
      <w:bookmarkEnd w:id="2125"/>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126" w:name="_Toc28012480"/>
      <w:bookmarkStart w:id="2127" w:name="_Toc36038438"/>
      <w:bookmarkStart w:id="2128" w:name="_Toc45133708"/>
      <w:bookmarkStart w:id="2129" w:name="_Toc51762462"/>
      <w:bookmarkStart w:id="2130" w:name="_Toc59017034"/>
      <w:bookmarkStart w:id="2131" w:name="_Toc129338954"/>
      <w:bookmarkStart w:id="2132" w:name="_Toc218884512"/>
      <w:bookmarkStart w:id="2133" w:name="_Toc222915592"/>
      <w:bookmarkStart w:id="2134" w:name="_Toc222916175"/>
      <w:r w:rsidRPr="00F9618C">
        <w:lastRenderedPageBreak/>
        <w:t>5.6.2.26</w:t>
      </w:r>
      <w:r w:rsidRPr="00F9618C">
        <w:tab/>
        <w:t>Type MediaComponentRm</w:t>
      </w:r>
      <w:bookmarkEnd w:id="2126"/>
      <w:bookmarkEnd w:id="2127"/>
      <w:bookmarkEnd w:id="2128"/>
      <w:bookmarkEnd w:id="2129"/>
      <w:bookmarkEnd w:id="2130"/>
      <w:bookmarkEnd w:id="2131"/>
      <w:bookmarkEnd w:id="2132"/>
      <w:bookmarkEnd w:id="2133"/>
      <w:bookmarkEnd w:id="213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135" w:name="_Toc28012481"/>
      <w:bookmarkStart w:id="2136" w:name="_Toc36038439"/>
      <w:bookmarkStart w:id="2137" w:name="_Toc45133709"/>
      <w:bookmarkStart w:id="2138" w:name="_Toc51762463"/>
      <w:bookmarkStart w:id="2139" w:name="_Toc59017035"/>
      <w:bookmarkStart w:id="2140" w:name="_Toc129338955"/>
      <w:bookmarkStart w:id="2141" w:name="_Toc218884513"/>
      <w:bookmarkStart w:id="2142" w:name="_Toc222915593"/>
      <w:bookmarkStart w:id="2143" w:name="_Toc222916176"/>
      <w:r w:rsidRPr="00F9618C">
        <w:t>5.6.2.27</w:t>
      </w:r>
      <w:r w:rsidRPr="00F9618C">
        <w:tab/>
        <w:t>Type MediaSubComponentRm</w:t>
      </w:r>
      <w:bookmarkEnd w:id="2135"/>
      <w:bookmarkEnd w:id="2136"/>
      <w:bookmarkEnd w:id="2137"/>
      <w:bookmarkEnd w:id="2138"/>
      <w:bookmarkEnd w:id="2139"/>
      <w:bookmarkEnd w:id="2140"/>
      <w:bookmarkEnd w:id="2141"/>
      <w:bookmarkEnd w:id="2142"/>
      <w:bookmarkEnd w:id="214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144" w:name="_Toc28012482"/>
      <w:bookmarkStart w:id="2145" w:name="_Toc36038440"/>
      <w:bookmarkStart w:id="2146" w:name="_Toc45133710"/>
      <w:bookmarkStart w:id="2147" w:name="_Toc51762464"/>
      <w:bookmarkStart w:id="2148" w:name="_Toc59017036"/>
      <w:bookmarkStart w:id="2149" w:name="_Toc129338956"/>
      <w:bookmarkStart w:id="2150" w:name="_Toc218884514"/>
      <w:bookmarkStart w:id="2151" w:name="_Toc222915594"/>
      <w:bookmarkStart w:id="2152" w:name="_Toc222916177"/>
      <w:r w:rsidRPr="00F9618C">
        <w:t>5.6.2.28</w:t>
      </w:r>
      <w:r w:rsidRPr="00F9618C">
        <w:tab/>
        <w:t>Type SpatialValidityRm</w:t>
      </w:r>
      <w:bookmarkEnd w:id="2144"/>
      <w:bookmarkEnd w:id="2145"/>
      <w:bookmarkEnd w:id="2146"/>
      <w:bookmarkEnd w:id="2147"/>
      <w:bookmarkEnd w:id="2148"/>
      <w:bookmarkEnd w:id="2149"/>
      <w:bookmarkEnd w:id="2150"/>
      <w:bookmarkEnd w:id="2151"/>
      <w:bookmarkEnd w:id="2152"/>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153" w:name="_Toc28012483"/>
      <w:bookmarkStart w:id="2154" w:name="_Toc36038441"/>
      <w:bookmarkStart w:id="2155" w:name="_Toc45133711"/>
      <w:bookmarkStart w:id="2156" w:name="_Toc51762465"/>
      <w:bookmarkStart w:id="2157" w:name="_Toc59017037"/>
      <w:bookmarkStart w:id="2158" w:name="_Toc129338957"/>
      <w:bookmarkStart w:id="2159" w:name="_Toc218884515"/>
      <w:bookmarkStart w:id="2160" w:name="_Toc222915595"/>
      <w:bookmarkStart w:id="2161" w:name="_Toc222916178"/>
      <w:r w:rsidRPr="00F9618C">
        <w:lastRenderedPageBreak/>
        <w:t>5.6.2.29</w:t>
      </w:r>
      <w:r w:rsidRPr="00F9618C">
        <w:tab/>
        <w:t>Type ExtendedProblemDetails</w:t>
      </w:r>
      <w:bookmarkEnd w:id="2153"/>
      <w:bookmarkEnd w:id="2154"/>
      <w:bookmarkEnd w:id="2155"/>
      <w:bookmarkEnd w:id="2156"/>
      <w:bookmarkEnd w:id="2157"/>
      <w:bookmarkEnd w:id="2158"/>
      <w:bookmarkEnd w:id="2159"/>
      <w:bookmarkEnd w:id="2160"/>
      <w:bookmarkEnd w:id="2161"/>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162" w:name="_Toc28012484"/>
      <w:bookmarkStart w:id="2163" w:name="_Toc36038442"/>
      <w:bookmarkStart w:id="2164" w:name="_Toc45133712"/>
      <w:bookmarkStart w:id="2165" w:name="_Toc51762466"/>
      <w:bookmarkStart w:id="2166" w:name="_Toc59017038"/>
      <w:bookmarkStart w:id="2167" w:name="_Toc129338958"/>
      <w:bookmarkStart w:id="2168" w:name="_Toc218884516"/>
      <w:bookmarkStart w:id="2169" w:name="_Toc222915596"/>
      <w:bookmarkStart w:id="2170" w:name="_Toc222916179"/>
      <w:r w:rsidRPr="00F9618C">
        <w:t>5.6.2.30</w:t>
      </w:r>
      <w:r w:rsidRPr="00F9618C">
        <w:tab/>
        <w:t>Type AcceptableServiceInfo</w:t>
      </w:r>
      <w:bookmarkEnd w:id="2162"/>
      <w:bookmarkEnd w:id="2163"/>
      <w:bookmarkEnd w:id="2164"/>
      <w:bookmarkEnd w:id="2165"/>
      <w:bookmarkEnd w:id="2166"/>
      <w:bookmarkEnd w:id="2167"/>
      <w:bookmarkEnd w:id="2168"/>
      <w:bookmarkEnd w:id="2169"/>
      <w:bookmarkEnd w:id="2170"/>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171" w:name="_Toc28012485"/>
      <w:bookmarkStart w:id="2172" w:name="_Toc36038443"/>
      <w:bookmarkStart w:id="2173" w:name="_Toc45133713"/>
      <w:bookmarkStart w:id="2174" w:name="_Toc51762467"/>
      <w:bookmarkStart w:id="2175" w:name="_Toc59017039"/>
      <w:bookmarkStart w:id="2176" w:name="_Toc129338959"/>
      <w:bookmarkStart w:id="2177" w:name="_Toc218884517"/>
      <w:bookmarkStart w:id="2178" w:name="_Toc222915597"/>
      <w:bookmarkStart w:id="2179" w:name="_Toc222916180"/>
      <w:r w:rsidRPr="00F9618C">
        <w:lastRenderedPageBreak/>
        <w:t>5.6.2.31</w:t>
      </w:r>
      <w:r w:rsidRPr="00F9618C">
        <w:tab/>
        <w:t>Type UeIdentityInfo</w:t>
      </w:r>
      <w:bookmarkEnd w:id="2171"/>
      <w:bookmarkEnd w:id="2172"/>
      <w:bookmarkEnd w:id="2173"/>
      <w:bookmarkEnd w:id="2174"/>
      <w:bookmarkEnd w:id="2175"/>
      <w:bookmarkEnd w:id="2176"/>
      <w:bookmarkEnd w:id="2177"/>
      <w:bookmarkEnd w:id="2178"/>
      <w:bookmarkEnd w:id="2179"/>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180" w:name="_Toc28012486"/>
      <w:bookmarkStart w:id="2181" w:name="_Toc36038444"/>
      <w:bookmarkStart w:id="2182" w:name="_Toc45133714"/>
      <w:bookmarkStart w:id="2183" w:name="_Toc51762468"/>
      <w:bookmarkStart w:id="2184" w:name="_Toc59017040"/>
      <w:bookmarkStart w:id="2185" w:name="_Toc129338960"/>
      <w:bookmarkStart w:id="2186" w:name="_Toc218884518"/>
      <w:bookmarkStart w:id="2187" w:name="_Toc222915598"/>
      <w:bookmarkStart w:id="2188" w:name="_Toc222916181"/>
      <w:r w:rsidRPr="00F9618C">
        <w:t>5.6.2.32</w:t>
      </w:r>
      <w:r w:rsidRPr="00F9618C">
        <w:tab/>
        <w:t>Type AccessNetChargingIdentifier</w:t>
      </w:r>
      <w:bookmarkEnd w:id="2180"/>
      <w:bookmarkEnd w:id="2181"/>
      <w:bookmarkEnd w:id="2182"/>
      <w:bookmarkEnd w:id="2183"/>
      <w:bookmarkEnd w:id="2184"/>
      <w:bookmarkEnd w:id="2185"/>
      <w:bookmarkEnd w:id="2186"/>
      <w:bookmarkEnd w:id="2187"/>
      <w:bookmarkEnd w:id="2188"/>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189" w:name="_Toc28012487"/>
      <w:bookmarkStart w:id="2190" w:name="_Toc36038445"/>
      <w:bookmarkStart w:id="2191" w:name="_Toc45133715"/>
      <w:bookmarkStart w:id="2192" w:name="_Toc51762469"/>
      <w:bookmarkStart w:id="2193" w:name="_Toc59017041"/>
      <w:bookmarkStart w:id="2194" w:name="_Toc129338961"/>
      <w:bookmarkStart w:id="2195" w:name="_Toc218884519"/>
      <w:bookmarkStart w:id="2196" w:name="_Toc222915599"/>
      <w:bookmarkStart w:id="2197" w:name="_Toc222916182"/>
      <w:r w:rsidRPr="00F9618C">
        <w:t>5.6.2.33</w:t>
      </w:r>
      <w:r w:rsidRPr="00F9618C">
        <w:tab/>
        <w:t>Type OutOfCreditInformation</w:t>
      </w:r>
      <w:bookmarkEnd w:id="2189"/>
      <w:bookmarkEnd w:id="2190"/>
      <w:bookmarkEnd w:id="2191"/>
      <w:bookmarkEnd w:id="2192"/>
      <w:bookmarkEnd w:id="2193"/>
      <w:bookmarkEnd w:id="2194"/>
      <w:bookmarkEnd w:id="2195"/>
      <w:bookmarkEnd w:id="2196"/>
      <w:bookmarkEnd w:id="2197"/>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198" w:name="_Toc28012488"/>
      <w:bookmarkStart w:id="2199" w:name="_Toc36038446"/>
      <w:bookmarkStart w:id="2200" w:name="_Toc45133716"/>
      <w:bookmarkStart w:id="2201" w:name="_Toc51762470"/>
      <w:bookmarkStart w:id="2202" w:name="_Toc59017042"/>
      <w:bookmarkStart w:id="2203" w:name="_Toc129338962"/>
      <w:bookmarkStart w:id="2204" w:name="_Toc218884520"/>
      <w:bookmarkStart w:id="2205" w:name="_Toc222915600"/>
      <w:bookmarkStart w:id="2206" w:name="_Toc222916183"/>
      <w:r w:rsidRPr="00F9618C">
        <w:lastRenderedPageBreak/>
        <w:t>5.6.2.34</w:t>
      </w:r>
      <w:r w:rsidRPr="00F9618C">
        <w:tab/>
        <w:t>Type QosMonitoringInformation</w:t>
      </w:r>
      <w:bookmarkEnd w:id="2198"/>
      <w:bookmarkEnd w:id="2199"/>
      <w:bookmarkEnd w:id="2200"/>
      <w:bookmarkEnd w:id="2201"/>
      <w:bookmarkEnd w:id="2202"/>
      <w:bookmarkEnd w:id="2203"/>
      <w:bookmarkEnd w:id="2204"/>
      <w:bookmarkEnd w:id="2205"/>
      <w:bookmarkEnd w:id="2206"/>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207" w:name="_Toc28012489"/>
      <w:bookmarkStart w:id="2208" w:name="_Toc36038447"/>
      <w:bookmarkStart w:id="2209" w:name="_Toc45133717"/>
      <w:bookmarkStart w:id="2210" w:name="_Toc51762471"/>
      <w:bookmarkStart w:id="2211" w:name="_Toc59017043"/>
      <w:bookmarkStart w:id="2212" w:name="_Toc129338963"/>
      <w:bookmarkStart w:id="2213" w:name="_Toc218884521"/>
      <w:bookmarkStart w:id="2214" w:name="_Toc222915601"/>
      <w:bookmarkStart w:id="2215" w:name="_Toc222916184"/>
      <w:r w:rsidRPr="00F9618C">
        <w:t>5.6.2.35</w:t>
      </w:r>
      <w:r w:rsidRPr="00F9618C">
        <w:tab/>
        <w:t>Type TsnQosContainer</w:t>
      </w:r>
      <w:bookmarkEnd w:id="2207"/>
      <w:bookmarkEnd w:id="2208"/>
      <w:bookmarkEnd w:id="2209"/>
      <w:bookmarkEnd w:id="2210"/>
      <w:bookmarkEnd w:id="2211"/>
      <w:bookmarkEnd w:id="2212"/>
      <w:bookmarkEnd w:id="2213"/>
      <w:bookmarkEnd w:id="2214"/>
      <w:bookmarkEnd w:id="2215"/>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216" w:name="_Toc28012490"/>
      <w:bookmarkStart w:id="2217" w:name="_Toc36038448"/>
      <w:bookmarkStart w:id="2218" w:name="_Toc45133718"/>
      <w:bookmarkStart w:id="2219" w:name="_Toc51762472"/>
      <w:bookmarkStart w:id="2220" w:name="_Toc59017044"/>
      <w:bookmarkStart w:id="2221" w:name="_Toc129338964"/>
      <w:bookmarkStart w:id="2222" w:name="_Toc218884522"/>
      <w:bookmarkStart w:id="2223" w:name="_Toc222915602"/>
      <w:bookmarkStart w:id="2224" w:name="_Toc222916185"/>
      <w:r w:rsidRPr="00F9618C">
        <w:t>5.6.2.36</w:t>
      </w:r>
      <w:r w:rsidRPr="00F9618C">
        <w:tab/>
        <w:t>Type PcscfRestorationRequestData</w:t>
      </w:r>
      <w:bookmarkEnd w:id="2216"/>
      <w:bookmarkEnd w:id="2217"/>
      <w:bookmarkEnd w:id="2218"/>
      <w:bookmarkEnd w:id="2219"/>
      <w:bookmarkEnd w:id="2220"/>
      <w:bookmarkEnd w:id="2221"/>
      <w:bookmarkEnd w:id="2222"/>
      <w:bookmarkEnd w:id="2223"/>
      <w:bookmarkEnd w:id="2224"/>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225" w:name="_Toc28012253"/>
      <w:bookmarkStart w:id="2226" w:name="_Toc36038449"/>
      <w:bookmarkStart w:id="2227" w:name="_Toc45133719"/>
      <w:bookmarkStart w:id="2228" w:name="_Toc51762473"/>
      <w:bookmarkStart w:id="2229" w:name="_Toc59017045"/>
      <w:bookmarkStart w:id="2230" w:name="_Toc129338965"/>
      <w:bookmarkStart w:id="2231" w:name="_Toc218884523"/>
      <w:bookmarkStart w:id="2232" w:name="_Toc222915603"/>
      <w:bookmarkStart w:id="2233" w:name="_Toc222916186"/>
      <w:bookmarkStart w:id="2234" w:name="_Toc28012491"/>
      <w:r w:rsidRPr="00F9618C">
        <w:lastRenderedPageBreak/>
        <w:t>5.6.2.37</w:t>
      </w:r>
      <w:r w:rsidRPr="00F9618C">
        <w:tab/>
        <w:t>Type QosMonitoringReport</w:t>
      </w:r>
      <w:bookmarkEnd w:id="2225"/>
      <w:bookmarkEnd w:id="2226"/>
      <w:bookmarkEnd w:id="2227"/>
      <w:bookmarkEnd w:id="2228"/>
      <w:bookmarkEnd w:id="2229"/>
      <w:bookmarkEnd w:id="2230"/>
      <w:bookmarkEnd w:id="2231"/>
      <w:bookmarkEnd w:id="2232"/>
      <w:bookmarkEnd w:id="223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235" w:name="_Toc36038450"/>
      <w:bookmarkStart w:id="2236" w:name="_Toc45133720"/>
      <w:bookmarkStart w:id="2237" w:name="_Toc51762474"/>
      <w:bookmarkStart w:id="2238" w:name="_Toc59017046"/>
      <w:bookmarkStart w:id="2239" w:name="_Toc129338966"/>
      <w:bookmarkStart w:id="2240" w:name="_Toc218884524"/>
      <w:bookmarkStart w:id="2241" w:name="_Toc222915604"/>
      <w:bookmarkStart w:id="2242" w:name="_Toc222916187"/>
      <w:r w:rsidRPr="00F9618C">
        <w:t>5.6.2.38</w:t>
      </w:r>
      <w:r w:rsidRPr="00F9618C">
        <w:tab/>
        <w:t>Type TsnQosContainerRm</w:t>
      </w:r>
      <w:bookmarkEnd w:id="2235"/>
      <w:bookmarkEnd w:id="2236"/>
      <w:bookmarkEnd w:id="2237"/>
      <w:bookmarkEnd w:id="2238"/>
      <w:bookmarkEnd w:id="2239"/>
      <w:bookmarkEnd w:id="2240"/>
      <w:bookmarkEnd w:id="2241"/>
      <w:bookmarkEnd w:id="2242"/>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243" w:name="_Toc36038451"/>
      <w:bookmarkStart w:id="2244" w:name="_Toc45133721"/>
      <w:bookmarkStart w:id="2245" w:name="_Toc51762475"/>
      <w:bookmarkStart w:id="2246" w:name="_Toc59017047"/>
      <w:bookmarkStart w:id="2247" w:name="_Toc129338967"/>
      <w:bookmarkStart w:id="2248" w:name="_Toc218884525"/>
      <w:bookmarkStart w:id="2249" w:name="_Toc222915605"/>
      <w:bookmarkStart w:id="2250" w:name="_Toc222916188"/>
      <w:r w:rsidRPr="00F9618C">
        <w:lastRenderedPageBreak/>
        <w:t>5.6.2.39</w:t>
      </w:r>
      <w:r w:rsidRPr="00F9618C">
        <w:tab/>
        <w:t>Type TscaiInputContainer</w:t>
      </w:r>
      <w:bookmarkEnd w:id="2243"/>
      <w:bookmarkEnd w:id="2244"/>
      <w:bookmarkEnd w:id="2245"/>
      <w:bookmarkEnd w:id="2246"/>
      <w:bookmarkEnd w:id="2247"/>
      <w:bookmarkEnd w:id="2248"/>
      <w:bookmarkEnd w:id="2249"/>
      <w:bookmarkEnd w:id="2250"/>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251" w:name="_Toc36038452"/>
      <w:bookmarkStart w:id="2252" w:name="_Toc45133722"/>
      <w:bookmarkStart w:id="2253" w:name="_Toc51762476"/>
      <w:bookmarkStart w:id="2254" w:name="_Toc59017048"/>
      <w:bookmarkStart w:id="2255" w:name="_Toc129338968"/>
      <w:bookmarkStart w:id="2256" w:name="_Toc218884526"/>
      <w:bookmarkStart w:id="2257" w:name="_Toc222915606"/>
      <w:bookmarkStart w:id="2258" w:name="_Toc222916189"/>
      <w:r w:rsidRPr="00F9618C">
        <w:lastRenderedPageBreak/>
        <w:t>5.6.2.40</w:t>
      </w:r>
      <w:r w:rsidRPr="00F9618C">
        <w:tab/>
        <w:t>Type PduSessionTsnBridge</w:t>
      </w:r>
      <w:bookmarkEnd w:id="2251"/>
      <w:bookmarkEnd w:id="2252"/>
      <w:bookmarkEnd w:id="2253"/>
      <w:bookmarkEnd w:id="2254"/>
      <w:bookmarkEnd w:id="2255"/>
      <w:bookmarkEnd w:id="2256"/>
      <w:bookmarkEnd w:id="2257"/>
      <w:bookmarkEnd w:id="2258"/>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259" w:name="_Toc36038453"/>
      <w:bookmarkStart w:id="2260" w:name="_Toc45133723"/>
      <w:bookmarkStart w:id="2261" w:name="_Toc51762477"/>
      <w:bookmarkStart w:id="2262" w:name="_Toc59017049"/>
      <w:bookmarkStart w:id="2263" w:name="_Toc129338969"/>
      <w:bookmarkStart w:id="2264" w:name="_Toc218884527"/>
      <w:bookmarkStart w:id="2265" w:name="_Toc222915607"/>
      <w:bookmarkStart w:id="2266" w:name="_Toc222916190"/>
      <w:r w:rsidRPr="00F9618C">
        <w:t>5.6.2.41</w:t>
      </w:r>
      <w:r w:rsidRPr="00F9618C">
        <w:tab/>
        <w:t>Type QosMonitoringInformationRm</w:t>
      </w:r>
      <w:bookmarkEnd w:id="2259"/>
      <w:bookmarkEnd w:id="2260"/>
      <w:bookmarkEnd w:id="2261"/>
      <w:bookmarkEnd w:id="2262"/>
      <w:bookmarkEnd w:id="2263"/>
      <w:bookmarkEnd w:id="2264"/>
      <w:bookmarkEnd w:id="2265"/>
      <w:bookmarkEnd w:id="2266"/>
    </w:p>
    <w:p w14:paraId="051ADDE5" w14:textId="77777777" w:rsidR="004E413D" w:rsidRPr="00F9618C" w:rsidRDefault="004E413D" w:rsidP="004E413D">
      <w:bookmarkStart w:id="2267" w:name="_Toc45133724"/>
      <w:bookmarkStart w:id="2268" w:name="_Toc51762478"/>
      <w:bookmarkStart w:id="2269" w:name="_Toc59017050"/>
      <w:bookmarkStart w:id="2270" w:name="_Toc129338970"/>
      <w:bookmarkStart w:id="2271"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272" w:name="_Toc218884528"/>
      <w:bookmarkStart w:id="2273" w:name="_Toc222915608"/>
      <w:bookmarkStart w:id="2274" w:name="_Toc222916191"/>
      <w:r w:rsidRPr="00F9618C">
        <w:lastRenderedPageBreak/>
        <w:t>5.6.2.42</w:t>
      </w:r>
      <w:r w:rsidRPr="00F9618C">
        <w:tab/>
        <w:t>Type EventsSubscPutData</w:t>
      </w:r>
      <w:bookmarkEnd w:id="2267"/>
      <w:bookmarkEnd w:id="2268"/>
      <w:bookmarkEnd w:id="2269"/>
      <w:bookmarkEnd w:id="2270"/>
      <w:bookmarkEnd w:id="2272"/>
      <w:bookmarkEnd w:id="2273"/>
      <w:bookmarkEnd w:id="2274"/>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275" w:name="_Toc20403349"/>
      <w:bookmarkStart w:id="2276" w:name="_Toc129338971"/>
      <w:bookmarkStart w:id="2277" w:name="_Toc218884529"/>
      <w:bookmarkStart w:id="2278" w:name="_Toc222915609"/>
      <w:bookmarkStart w:id="2279" w:name="_Toc222916192"/>
      <w:bookmarkStart w:id="2280" w:name="_Toc45133725"/>
      <w:bookmarkStart w:id="2281" w:name="_Toc51762479"/>
      <w:bookmarkStart w:id="2282" w:name="_Toc59017051"/>
      <w:r w:rsidRPr="00F9618C">
        <w:t>5.6.2.43</w:t>
      </w:r>
      <w:r w:rsidRPr="00F9618C">
        <w:tab/>
        <w:t>Type AppSessionContext</w:t>
      </w:r>
      <w:bookmarkEnd w:id="2275"/>
      <w:r w:rsidRPr="00F9618C">
        <w:t>UpdateDataPatch</w:t>
      </w:r>
      <w:bookmarkEnd w:id="2276"/>
      <w:bookmarkEnd w:id="2277"/>
      <w:bookmarkEnd w:id="2278"/>
      <w:bookmarkEnd w:id="2279"/>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283" w:name="_Toc28012233"/>
      <w:bookmarkStart w:id="2284" w:name="_Toc34123086"/>
      <w:bookmarkStart w:id="2285" w:name="_Toc36038036"/>
      <w:bookmarkStart w:id="2286" w:name="_Toc38875418"/>
      <w:bookmarkStart w:id="2287" w:name="_Toc43191899"/>
      <w:bookmarkStart w:id="2288" w:name="_Toc45133294"/>
      <w:bookmarkStart w:id="2289" w:name="_Toc51316798"/>
      <w:bookmarkStart w:id="2290" w:name="_Toc51761978"/>
      <w:bookmarkStart w:id="2291" w:name="_Toc56674965"/>
      <w:bookmarkStart w:id="2292" w:name="_Toc56675356"/>
      <w:bookmarkStart w:id="2293" w:name="_Toc59016342"/>
      <w:bookmarkStart w:id="2294" w:name="_Toc63167940"/>
      <w:bookmarkStart w:id="2295" w:name="_Toc66262450"/>
      <w:bookmarkStart w:id="2296" w:name="_Toc68166956"/>
      <w:bookmarkStart w:id="2297" w:name="_Toc129338972"/>
      <w:bookmarkStart w:id="2298" w:name="_Toc218884530"/>
      <w:bookmarkStart w:id="2299" w:name="_Toc222915610"/>
      <w:bookmarkStart w:id="2300" w:name="_Toc222916193"/>
      <w:r w:rsidRPr="00F9618C">
        <w:t>5.6.2.44</w:t>
      </w:r>
      <w:r w:rsidRPr="00F9618C">
        <w:tab/>
        <w:t>Type AppDetection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r w:rsidRPr="00F9618C">
        <w:t>Report</w:t>
      </w:r>
      <w:bookmarkEnd w:id="2297"/>
      <w:bookmarkEnd w:id="2298"/>
      <w:bookmarkEnd w:id="2299"/>
      <w:bookmarkEnd w:id="2300"/>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301" w:name="_Toc129338973"/>
      <w:bookmarkStart w:id="2302" w:name="_Toc218884531"/>
      <w:bookmarkStart w:id="2303" w:name="_Toc222915611"/>
      <w:bookmarkStart w:id="2304" w:name="_Toc222916194"/>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2301"/>
      <w:bookmarkEnd w:id="2302"/>
      <w:bookmarkEnd w:id="2303"/>
      <w:bookmarkEnd w:id="2304"/>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305" w:name="_Toc129338974"/>
      <w:bookmarkStart w:id="2306" w:name="_Toc218884532"/>
      <w:bookmarkStart w:id="2307" w:name="_Toc222915612"/>
      <w:bookmarkStart w:id="2308" w:name="_Toc222916195"/>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2305"/>
      <w:bookmarkEnd w:id="2306"/>
      <w:bookmarkEnd w:id="2307"/>
      <w:bookmarkEnd w:id="2308"/>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309" w:name="_Toc129338975"/>
      <w:bookmarkStart w:id="2310" w:name="_Toc218884533"/>
      <w:bookmarkStart w:id="2311" w:name="_Toc222915613"/>
      <w:bookmarkStart w:id="2312" w:name="_Toc222916196"/>
      <w:r w:rsidRPr="00F9618C">
        <w:lastRenderedPageBreak/>
        <w:t>5.6.2.47</w:t>
      </w:r>
      <w:r w:rsidRPr="00F9618C">
        <w:tab/>
        <w:t>Type AlternativeServiceRequirementsData</w:t>
      </w:r>
      <w:bookmarkEnd w:id="2309"/>
      <w:bookmarkEnd w:id="2310"/>
      <w:bookmarkEnd w:id="2311"/>
      <w:bookmarkEnd w:id="23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3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313"/>
    </w:tbl>
    <w:p w14:paraId="2BDDF5A4" w14:textId="77777777" w:rsidR="00FF1480" w:rsidRPr="00F9618C" w:rsidRDefault="00FF1480" w:rsidP="00FF1480"/>
    <w:p w14:paraId="7D254CEC" w14:textId="77777777" w:rsidR="006C248E" w:rsidRPr="00F9618C" w:rsidRDefault="006C248E" w:rsidP="006C248E">
      <w:pPr>
        <w:pStyle w:val="Heading4"/>
      </w:pPr>
      <w:bookmarkStart w:id="2314" w:name="_Toc129338976"/>
      <w:bookmarkStart w:id="2315" w:name="_Toc218884534"/>
      <w:bookmarkStart w:id="2316" w:name="_Toc222915614"/>
      <w:bookmarkStart w:id="2317" w:name="_Toc222916197"/>
      <w:r w:rsidRPr="00F9618C">
        <w:lastRenderedPageBreak/>
        <w:t>5.6.2.</w:t>
      </w:r>
      <w:r w:rsidRPr="00F9618C">
        <w:rPr>
          <w:lang w:eastAsia="zh-CN"/>
        </w:rPr>
        <w:t>48</w:t>
      </w:r>
      <w:r w:rsidRPr="00F9618C">
        <w:tab/>
        <w:t>Type Periodicity</w:t>
      </w:r>
      <w:r w:rsidRPr="00F9618C">
        <w:rPr>
          <w:lang w:eastAsia="zh-CN"/>
        </w:rPr>
        <w:t>Range</w:t>
      </w:r>
      <w:bookmarkEnd w:id="2314"/>
      <w:bookmarkEnd w:id="2315"/>
      <w:bookmarkEnd w:id="2316"/>
      <w:bookmarkEnd w:id="2317"/>
    </w:p>
    <w:p w14:paraId="1B04EA5B" w14:textId="77777777" w:rsidR="00046ADD" w:rsidRPr="00F9618C" w:rsidRDefault="00046ADD" w:rsidP="00046ADD">
      <w:pPr>
        <w:pStyle w:val="TH"/>
      </w:pPr>
      <w:bookmarkStart w:id="2318"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319" w:name="_Hlk128586859"/>
    </w:p>
    <w:p w14:paraId="38AC7B16" w14:textId="77777777" w:rsidR="00311319" w:rsidRPr="00F9618C" w:rsidRDefault="00311319" w:rsidP="00311319">
      <w:pPr>
        <w:pStyle w:val="Heading4"/>
      </w:pPr>
      <w:bookmarkStart w:id="2320" w:name="_Toc218884535"/>
      <w:bookmarkStart w:id="2321" w:name="_Toc222915615"/>
      <w:bookmarkStart w:id="2322" w:name="_Toc222916198"/>
      <w:bookmarkEnd w:id="2319"/>
      <w:r w:rsidRPr="00F9618C">
        <w:t>5.6.2.49</w:t>
      </w:r>
      <w:r w:rsidRPr="00F9618C">
        <w:tab/>
        <w:t>Type AfSfcRequirement</w:t>
      </w:r>
      <w:bookmarkEnd w:id="2318"/>
      <w:bookmarkEnd w:id="2320"/>
      <w:bookmarkEnd w:id="2321"/>
      <w:bookmarkEnd w:id="2322"/>
    </w:p>
    <w:p w14:paraId="4BFACB51" w14:textId="77777777" w:rsidR="006A7879" w:rsidRPr="00F9618C" w:rsidRDefault="006A7879" w:rsidP="006A7879">
      <w:pPr>
        <w:pStyle w:val="TH"/>
      </w:pPr>
      <w:bookmarkStart w:id="2323"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324" w:name="_Toc218884536"/>
      <w:bookmarkStart w:id="2325" w:name="_Toc222915616"/>
      <w:bookmarkStart w:id="2326" w:name="_Toc222916199"/>
      <w:r w:rsidRPr="00F9618C">
        <w:lastRenderedPageBreak/>
        <w:t>5.6.2.</w:t>
      </w:r>
      <w:r w:rsidRPr="00F9618C">
        <w:rPr>
          <w:lang w:eastAsia="zh-CN"/>
        </w:rPr>
        <w:t>50</w:t>
      </w:r>
      <w:r w:rsidRPr="00F9618C">
        <w:tab/>
        <w:t>Type B</w:t>
      </w:r>
      <w:r w:rsidRPr="00F9618C">
        <w:rPr>
          <w:lang w:eastAsia="zh-CN"/>
        </w:rPr>
        <w:t>atOf</w:t>
      </w:r>
      <w:r w:rsidRPr="00F9618C">
        <w:t>fsetInfo</w:t>
      </w:r>
      <w:bookmarkEnd w:id="2324"/>
      <w:bookmarkEnd w:id="2325"/>
      <w:bookmarkEnd w:id="2326"/>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327" w:name="_Hlk132719702"/>
            <w:r w:rsidRPr="00F9618C">
              <w:t>ranBatOffsetNotif</w:t>
            </w:r>
            <w:bookmarkEnd w:id="2327"/>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328" w:name="_Toc218884537"/>
      <w:bookmarkStart w:id="2329" w:name="_Toc222915617"/>
      <w:bookmarkStart w:id="2330" w:name="_Toc222916200"/>
      <w:bookmarkStart w:id="2331" w:name="_Toc144202044"/>
      <w:bookmarkStart w:id="2332" w:name="_Hlk146624244"/>
      <w:r w:rsidRPr="00F9618C">
        <w:t>5.6.2.51</w:t>
      </w:r>
      <w:r w:rsidRPr="00F9618C">
        <w:tab/>
        <w:t>Void</w:t>
      </w:r>
      <w:bookmarkEnd w:id="2328"/>
      <w:bookmarkEnd w:id="2329"/>
      <w:bookmarkEnd w:id="2330"/>
    </w:p>
    <w:p w14:paraId="0FDED34E" w14:textId="77777777" w:rsidR="00A80AB9" w:rsidRPr="00F9618C" w:rsidRDefault="00A80AB9" w:rsidP="00A80AB9">
      <w:pPr>
        <w:pStyle w:val="Heading4"/>
      </w:pPr>
      <w:bookmarkStart w:id="2333" w:name="_Toc218884538"/>
      <w:bookmarkStart w:id="2334" w:name="_Toc222915618"/>
      <w:bookmarkStart w:id="2335" w:name="_Toc222916201"/>
      <w:bookmarkStart w:id="2336" w:name="_Toc144202045"/>
      <w:bookmarkStart w:id="2337" w:name="_Toc130291834"/>
      <w:bookmarkEnd w:id="2331"/>
      <w:bookmarkEnd w:id="2332"/>
      <w:r w:rsidRPr="00F9618C">
        <w:t>5.6.2.52</w:t>
      </w:r>
      <w:r w:rsidRPr="00F9618C">
        <w:tab/>
        <w:t>Void</w:t>
      </w:r>
      <w:bookmarkEnd w:id="2333"/>
      <w:bookmarkEnd w:id="2334"/>
      <w:bookmarkEnd w:id="2335"/>
    </w:p>
    <w:p w14:paraId="725D09C3" w14:textId="77777777" w:rsidR="005A1764" w:rsidRPr="00F9618C" w:rsidRDefault="005A1764" w:rsidP="005A1764">
      <w:pPr>
        <w:pStyle w:val="Heading4"/>
      </w:pPr>
      <w:bookmarkStart w:id="2338" w:name="_Toc218884539"/>
      <w:bookmarkStart w:id="2339" w:name="_Toc222915619"/>
      <w:bookmarkStart w:id="2340" w:name="_Toc222916202"/>
      <w:bookmarkEnd w:id="2336"/>
      <w:r w:rsidRPr="00F9618C">
        <w:t>5.6.2.5</w:t>
      </w:r>
      <w:r w:rsidR="00A45131" w:rsidRPr="00F9618C">
        <w:t>3</w:t>
      </w:r>
      <w:r w:rsidRPr="00F9618C">
        <w:tab/>
        <w:t>Type PdvMonitoringReport</w:t>
      </w:r>
      <w:bookmarkEnd w:id="2337"/>
      <w:bookmarkEnd w:id="2338"/>
      <w:bookmarkEnd w:id="2339"/>
      <w:bookmarkEnd w:id="2340"/>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341" w:name="_Toc218884540"/>
      <w:bookmarkStart w:id="2342" w:name="_Toc222915620"/>
      <w:bookmarkStart w:id="2343" w:name="_Toc222916203"/>
      <w:r w:rsidRPr="00F9618C">
        <w:lastRenderedPageBreak/>
        <w:t>5.6.2.54</w:t>
      </w:r>
      <w:r w:rsidRPr="00F9618C">
        <w:tab/>
        <w:t>Void</w:t>
      </w:r>
      <w:bookmarkEnd w:id="2341"/>
      <w:bookmarkEnd w:id="2342"/>
      <w:bookmarkEnd w:id="2343"/>
    </w:p>
    <w:p w14:paraId="024D49FD" w14:textId="77777777" w:rsidR="00770783" w:rsidRPr="00F9618C" w:rsidRDefault="00770783" w:rsidP="004A44E6">
      <w:pPr>
        <w:pStyle w:val="Heading4"/>
      </w:pPr>
      <w:bookmarkStart w:id="2344" w:name="_Toc218884541"/>
      <w:bookmarkStart w:id="2345" w:name="_Toc222915621"/>
      <w:bookmarkStart w:id="2346" w:name="_Toc222916204"/>
      <w:r w:rsidRPr="00F9618C">
        <w:t>5.6.2.</w:t>
      </w:r>
      <w:r w:rsidRPr="00F9618C">
        <w:rPr>
          <w:lang w:eastAsia="zh-CN"/>
        </w:rPr>
        <w:t>5</w:t>
      </w:r>
      <w:r w:rsidR="00A45131" w:rsidRPr="00F9618C">
        <w:rPr>
          <w:lang w:eastAsia="zh-CN"/>
        </w:rPr>
        <w:t>5</w:t>
      </w:r>
      <w:r w:rsidRPr="00F9618C">
        <w:tab/>
        <w:t>Type AddFlowDescriptionInfo</w:t>
      </w:r>
      <w:bookmarkEnd w:id="2344"/>
      <w:bookmarkEnd w:id="2345"/>
      <w:bookmarkEnd w:id="2346"/>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347" w:name="_Toc218884542"/>
      <w:bookmarkStart w:id="2348" w:name="_Toc222915622"/>
      <w:bookmarkStart w:id="2349" w:name="_Toc2229162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347"/>
      <w:bookmarkEnd w:id="2348"/>
      <w:bookmarkEnd w:id="234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350" w:name="_Toc144202048"/>
      <w:bookmarkStart w:id="2351" w:name="_Toc218884543"/>
      <w:bookmarkStart w:id="2352" w:name="_Toc222915623"/>
      <w:bookmarkStart w:id="2353" w:name="_Toc222916206"/>
      <w:r w:rsidRPr="00F9618C">
        <w:t>5.6.2.</w:t>
      </w:r>
      <w:r w:rsidRPr="00F9618C">
        <w:rPr>
          <w:lang w:eastAsia="zh-CN"/>
        </w:rPr>
        <w:t>57</w:t>
      </w:r>
      <w:r w:rsidRPr="00F9618C">
        <w:tab/>
        <w:t xml:space="preserve">Type </w:t>
      </w:r>
      <w:bookmarkEnd w:id="2350"/>
      <w:r w:rsidRPr="00F9618C">
        <w:rPr>
          <w:lang w:eastAsia="zh-CN"/>
        </w:rPr>
        <w:t>DirectNotificationReport</w:t>
      </w:r>
      <w:bookmarkEnd w:id="2351"/>
      <w:bookmarkEnd w:id="2352"/>
      <w:bookmarkEnd w:id="235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354" w:name="_Toc218884544"/>
      <w:bookmarkStart w:id="2355" w:name="_Toc222915624"/>
      <w:bookmarkStart w:id="2356" w:name="_Toc222916207"/>
      <w:r w:rsidRPr="00F9618C">
        <w:lastRenderedPageBreak/>
        <w:t>5.6.2.58</w:t>
      </w:r>
      <w:r w:rsidRPr="00F9618C">
        <w:tab/>
        <w:t>Type RttFlowReference</w:t>
      </w:r>
      <w:bookmarkEnd w:id="2354"/>
      <w:bookmarkEnd w:id="2355"/>
      <w:bookmarkEnd w:id="2356"/>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357" w:name="_Toc218884545"/>
      <w:bookmarkStart w:id="2358" w:name="_Toc222915625"/>
      <w:bookmarkStart w:id="2359" w:name="_Toc222916208"/>
      <w:r w:rsidRPr="00F9618C">
        <w:t>5.6.2.59</w:t>
      </w:r>
      <w:r w:rsidRPr="00F9618C">
        <w:tab/>
        <w:t>Type RttFlowReferenceRm</w:t>
      </w:r>
      <w:bookmarkEnd w:id="2357"/>
      <w:bookmarkEnd w:id="2358"/>
      <w:bookmarkEnd w:id="2359"/>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360" w:name="_Toc138747315"/>
      <w:bookmarkStart w:id="2361" w:name="_Toc153786960"/>
      <w:bookmarkStart w:id="2362" w:name="_Toc170115566"/>
      <w:bookmarkStart w:id="2363" w:name="_Toc218884546"/>
      <w:bookmarkStart w:id="2364" w:name="_Toc222915626"/>
      <w:bookmarkStart w:id="2365" w:name="_Toc222916209"/>
      <w:r w:rsidRPr="00F9618C">
        <w:t>5.6.2.</w:t>
      </w:r>
      <w:r w:rsidRPr="00F9618C">
        <w:rPr>
          <w:lang w:eastAsia="zh-CN"/>
        </w:rPr>
        <w:t>60</w:t>
      </w:r>
      <w:r w:rsidRPr="00F9618C">
        <w:tab/>
        <w:t xml:space="preserve">Type </w:t>
      </w:r>
      <w:r w:rsidRPr="00F9618C">
        <w:rPr>
          <w:lang w:eastAsia="zh-CN"/>
        </w:rPr>
        <w:t>C</w:t>
      </w:r>
      <w:bookmarkEnd w:id="2360"/>
      <w:bookmarkEnd w:id="2361"/>
      <w:bookmarkEnd w:id="2362"/>
      <w:r w:rsidRPr="00F9618C">
        <w:rPr>
          <w:lang w:eastAsia="zh-CN"/>
        </w:rPr>
        <w:t>apabilityReport</w:t>
      </w:r>
      <w:bookmarkEnd w:id="2363"/>
      <w:bookmarkEnd w:id="2364"/>
      <w:bookmarkEnd w:id="2365"/>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366" w:name="_Toc218884547"/>
      <w:bookmarkStart w:id="2367" w:name="_Toc222915627"/>
      <w:bookmarkStart w:id="2368" w:name="_Toc222916210"/>
      <w:r w:rsidRPr="00F9618C">
        <w:lastRenderedPageBreak/>
        <w:t>5.6.2.61</w:t>
      </w:r>
      <w:r w:rsidRPr="00F9618C">
        <w:tab/>
        <w:t>Type MpxMediaInfo</w:t>
      </w:r>
      <w:bookmarkEnd w:id="2366"/>
      <w:bookmarkEnd w:id="2367"/>
      <w:bookmarkEnd w:id="236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369" w:name="_Hlk198728149"/>
            <w:r>
              <w:rPr>
                <w:lang w:eastAsia="zh-CN"/>
              </w:rPr>
              <w:t>identificationTag</w:t>
            </w:r>
            <w:bookmarkEnd w:id="2369"/>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370" w:name="_Toc218884548"/>
      <w:bookmarkStart w:id="2371" w:name="_Toc222915628"/>
      <w:bookmarkStart w:id="2372" w:name="_Toc222916211"/>
      <w:r w:rsidRPr="00F9618C">
        <w:lastRenderedPageBreak/>
        <w:t>5.6.2.6</w:t>
      </w:r>
      <w:r w:rsidR="0086119C" w:rsidRPr="00F9618C">
        <w:t>2</w:t>
      </w:r>
      <w:r w:rsidRPr="00F9618C">
        <w:tab/>
        <w:t>Type AfHeaderHandlingControlInfo</w:t>
      </w:r>
      <w:bookmarkEnd w:id="2370"/>
      <w:bookmarkEnd w:id="2371"/>
      <w:bookmarkEnd w:id="237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373" w:name="_Toc218884549"/>
      <w:bookmarkStart w:id="2374" w:name="_Toc222915629"/>
      <w:bookmarkStart w:id="2375" w:name="_Toc222916212"/>
      <w:r w:rsidRPr="00F9618C">
        <w:lastRenderedPageBreak/>
        <w:t>5.6.2.6</w:t>
      </w:r>
      <w:r w:rsidR="0086119C" w:rsidRPr="00F9618C">
        <w:t>3</w:t>
      </w:r>
      <w:r w:rsidRPr="00F9618C">
        <w:tab/>
        <w:t>Type: HeaderHandlingActionRequest</w:t>
      </w:r>
      <w:bookmarkEnd w:id="2373"/>
      <w:bookmarkEnd w:id="2374"/>
      <w:bookmarkEnd w:id="2375"/>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376" w:name="_Toc218884550"/>
      <w:bookmarkStart w:id="2377" w:name="_Toc222915630"/>
      <w:bookmarkStart w:id="2378" w:name="_Toc222916213"/>
      <w:r>
        <w:t>5.6.2.64</w:t>
      </w:r>
      <w:r>
        <w:tab/>
        <w:t>Type OnPathN6SigInfo</w:t>
      </w:r>
      <w:bookmarkEnd w:id="2376"/>
      <w:bookmarkEnd w:id="2377"/>
      <w:bookmarkEnd w:id="2378"/>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379" w:name="_Toc218884551"/>
      <w:bookmarkStart w:id="2380" w:name="_Toc222915631"/>
      <w:bookmarkStart w:id="2381" w:name="_Toc222916214"/>
      <w:r w:rsidRPr="00F9618C">
        <w:lastRenderedPageBreak/>
        <w:t>5.6.2.</w:t>
      </w:r>
      <w:r w:rsidR="00961709">
        <w:t>65</w:t>
      </w:r>
      <w:r w:rsidRPr="00F9618C">
        <w:tab/>
        <w:t>Type: HeaderHandling</w:t>
      </w:r>
      <w:r>
        <w:t>Reporting</w:t>
      </w:r>
      <w:bookmarkEnd w:id="2379"/>
      <w:bookmarkEnd w:id="2380"/>
      <w:bookmarkEnd w:id="2381"/>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382" w:name="_Toc191627166"/>
      <w:bookmarkStart w:id="2383" w:name="_Toc218884552"/>
      <w:bookmarkStart w:id="2384" w:name="_Toc222915632"/>
      <w:bookmarkStart w:id="2385" w:name="_Toc222916215"/>
      <w:r w:rsidRPr="00EC50FE">
        <w:t>5.6.2.</w:t>
      </w:r>
      <w:r>
        <w:t>66</w:t>
      </w:r>
      <w:r w:rsidRPr="00EC50FE">
        <w:tab/>
        <w:t xml:space="preserve">Type </w:t>
      </w:r>
      <w:bookmarkStart w:id="2386" w:name="_Hlk192746966"/>
      <w:bookmarkEnd w:id="2382"/>
      <w:r>
        <w:t>R</w:t>
      </w:r>
      <w:r w:rsidRPr="00EC50FE">
        <w:t>ateLimitRepo</w:t>
      </w:r>
      <w:bookmarkEnd w:id="2383"/>
      <w:bookmarkEnd w:id="2384"/>
      <w:bookmarkEnd w:id="2385"/>
      <w:bookmarkEnd w:id="2386"/>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387" w:name="_Hlk195000072"/>
            <w:r w:rsidRPr="00EC50FE">
              <w:t xml:space="preserve">Identifications of the </w:t>
            </w:r>
            <w:r>
              <w:t xml:space="preserve">non-GBR service data </w:t>
            </w:r>
            <w:r w:rsidRPr="00EC50FE">
              <w:t>flows</w:t>
            </w:r>
            <w:r>
              <w:t>.</w:t>
            </w:r>
            <w:bookmarkEnd w:id="2387"/>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388" w:name="_Toc218884553"/>
      <w:bookmarkStart w:id="2389" w:name="_Toc222915633"/>
      <w:bookmarkStart w:id="2390" w:name="_Toc222916216"/>
      <w:r w:rsidRPr="00F9618C">
        <w:t>5.6.3</w:t>
      </w:r>
      <w:r w:rsidRPr="00F9618C">
        <w:tab/>
        <w:t>Simple data types and enumerations</w:t>
      </w:r>
      <w:bookmarkEnd w:id="2234"/>
      <w:bookmarkEnd w:id="2271"/>
      <w:bookmarkEnd w:id="2280"/>
      <w:bookmarkEnd w:id="2281"/>
      <w:bookmarkEnd w:id="2282"/>
      <w:bookmarkEnd w:id="2323"/>
      <w:bookmarkEnd w:id="2388"/>
      <w:bookmarkEnd w:id="2389"/>
      <w:bookmarkEnd w:id="2390"/>
    </w:p>
    <w:p w14:paraId="1A195F0E" w14:textId="77777777" w:rsidR="00FD0136" w:rsidRPr="00F9618C" w:rsidRDefault="00FD0136">
      <w:pPr>
        <w:pStyle w:val="Heading4"/>
      </w:pPr>
      <w:bookmarkStart w:id="2391" w:name="_Toc28012492"/>
      <w:bookmarkStart w:id="2392" w:name="_Toc36038455"/>
      <w:bookmarkStart w:id="2393" w:name="_Toc45133726"/>
      <w:bookmarkStart w:id="2394" w:name="_Toc51762480"/>
      <w:bookmarkStart w:id="2395" w:name="_Toc59017052"/>
      <w:bookmarkStart w:id="2396" w:name="_Toc129338979"/>
      <w:bookmarkStart w:id="2397" w:name="_Toc218884554"/>
      <w:bookmarkStart w:id="2398" w:name="_Toc222915634"/>
      <w:bookmarkStart w:id="2399" w:name="_Toc222916217"/>
      <w:r w:rsidRPr="00F9618C">
        <w:t>5.6.3.1</w:t>
      </w:r>
      <w:r w:rsidRPr="00F9618C">
        <w:tab/>
        <w:t>Introduction</w:t>
      </w:r>
      <w:bookmarkEnd w:id="2391"/>
      <w:bookmarkEnd w:id="2392"/>
      <w:bookmarkEnd w:id="2393"/>
      <w:bookmarkEnd w:id="2394"/>
      <w:bookmarkEnd w:id="2395"/>
      <w:bookmarkEnd w:id="2396"/>
      <w:bookmarkEnd w:id="2397"/>
      <w:bookmarkEnd w:id="2398"/>
      <w:bookmarkEnd w:id="2399"/>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400" w:name="_Toc28012493"/>
      <w:bookmarkStart w:id="2401" w:name="_Toc36038456"/>
      <w:bookmarkStart w:id="2402" w:name="_Toc45133727"/>
      <w:bookmarkStart w:id="2403" w:name="_Toc51762481"/>
      <w:bookmarkStart w:id="2404" w:name="_Toc59017053"/>
      <w:bookmarkStart w:id="2405" w:name="_Toc129338980"/>
      <w:bookmarkStart w:id="2406" w:name="_Toc218884555"/>
      <w:bookmarkStart w:id="2407" w:name="_Toc222915635"/>
      <w:bookmarkStart w:id="2408" w:name="_Toc222916218"/>
      <w:r w:rsidRPr="00F9618C">
        <w:t>5.6.3.2</w:t>
      </w:r>
      <w:r w:rsidRPr="00F9618C">
        <w:tab/>
        <w:t>Simple data types</w:t>
      </w:r>
      <w:bookmarkEnd w:id="2400"/>
      <w:bookmarkEnd w:id="2401"/>
      <w:bookmarkEnd w:id="2402"/>
      <w:bookmarkEnd w:id="2403"/>
      <w:bookmarkEnd w:id="2404"/>
      <w:bookmarkEnd w:id="2405"/>
      <w:bookmarkEnd w:id="2406"/>
      <w:bookmarkEnd w:id="2407"/>
      <w:bookmarkEnd w:id="2408"/>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409" w:name="_Toc28012494"/>
      <w:bookmarkStart w:id="2410" w:name="_Toc36038457"/>
      <w:bookmarkStart w:id="2411" w:name="_Toc45133728"/>
      <w:bookmarkStart w:id="2412" w:name="_Toc51762482"/>
      <w:bookmarkStart w:id="2413" w:name="_Toc59017054"/>
      <w:bookmarkStart w:id="2414"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415" w:name="_Toc218884556"/>
      <w:bookmarkStart w:id="2416" w:name="_Toc222915636"/>
      <w:bookmarkStart w:id="2417" w:name="_Toc222916219"/>
      <w:r w:rsidRPr="00F9618C">
        <w:lastRenderedPageBreak/>
        <w:t>5.6.3.3</w:t>
      </w:r>
      <w:r w:rsidRPr="00F9618C">
        <w:tab/>
        <w:t>Enumeration: MediaType</w:t>
      </w:r>
      <w:bookmarkEnd w:id="2409"/>
      <w:bookmarkEnd w:id="2410"/>
      <w:bookmarkEnd w:id="2411"/>
      <w:bookmarkEnd w:id="2412"/>
      <w:bookmarkEnd w:id="2413"/>
      <w:bookmarkEnd w:id="2414"/>
      <w:bookmarkEnd w:id="2415"/>
      <w:bookmarkEnd w:id="2416"/>
      <w:bookmarkEnd w:id="2417"/>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418" w:name="_Toc28012495"/>
      <w:bookmarkStart w:id="2419" w:name="_Toc36038458"/>
      <w:bookmarkStart w:id="2420" w:name="_Toc45133729"/>
      <w:bookmarkStart w:id="2421" w:name="_Toc51762483"/>
      <w:bookmarkStart w:id="2422" w:name="_Toc59017055"/>
      <w:bookmarkStart w:id="2423" w:name="_Toc129338982"/>
      <w:bookmarkStart w:id="2424" w:name="_Toc218884557"/>
      <w:bookmarkStart w:id="2425" w:name="_Toc222915637"/>
      <w:bookmarkStart w:id="2426" w:name="_Toc222916220"/>
      <w:r w:rsidRPr="00F9618C">
        <w:t>5.6.3.4</w:t>
      </w:r>
      <w:r w:rsidRPr="00F9618C">
        <w:tab/>
        <w:t>Enumeration: ReservPriority</w:t>
      </w:r>
      <w:bookmarkEnd w:id="2418"/>
      <w:bookmarkEnd w:id="2419"/>
      <w:bookmarkEnd w:id="2420"/>
      <w:bookmarkEnd w:id="2421"/>
      <w:bookmarkEnd w:id="2422"/>
      <w:bookmarkEnd w:id="2423"/>
      <w:bookmarkEnd w:id="2424"/>
      <w:bookmarkEnd w:id="2425"/>
      <w:bookmarkEnd w:id="2426"/>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427" w:name="_Toc28012496"/>
      <w:bookmarkStart w:id="2428" w:name="_Toc36038459"/>
      <w:bookmarkStart w:id="2429" w:name="_Toc45133730"/>
      <w:bookmarkStart w:id="2430" w:name="_Toc51762484"/>
      <w:bookmarkStart w:id="2431" w:name="_Toc59017056"/>
      <w:bookmarkStart w:id="2432" w:name="_Toc129338983"/>
      <w:bookmarkStart w:id="2433" w:name="_Toc218884558"/>
      <w:bookmarkStart w:id="2434" w:name="_Toc222915638"/>
      <w:bookmarkStart w:id="2435" w:name="_Toc222916221"/>
      <w:r w:rsidRPr="00F9618C">
        <w:t>5.6.3.5</w:t>
      </w:r>
      <w:r w:rsidRPr="00F9618C">
        <w:tab/>
        <w:t>Enumeration: ServAuthInfo</w:t>
      </w:r>
      <w:bookmarkEnd w:id="2427"/>
      <w:bookmarkEnd w:id="2428"/>
      <w:bookmarkEnd w:id="2429"/>
      <w:bookmarkEnd w:id="2430"/>
      <w:bookmarkEnd w:id="2431"/>
      <w:bookmarkEnd w:id="2432"/>
      <w:bookmarkEnd w:id="2433"/>
      <w:bookmarkEnd w:id="2434"/>
      <w:bookmarkEnd w:id="243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436" w:name="_Toc28012497"/>
      <w:bookmarkStart w:id="2437" w:name="_Toc36038460"/>
      <w:bookmarkStart w:id="2438" w:name="_Toc45133731"/>
      <w:bookmarkStart w:id="2439" w:name="_Toc51762485"/>
      <w:bookmarkStart w:id="2440" w:name="_Toc59017057"/>
      <w:bookmarkStart w:id="2441" w:name="_Toc129338984"/>
      <w:bookmarkStart w:id="2442" w:name="_Toc218884559"/>
      <w:bookmarkStart w:id="2443" w:name="_Toc222915639"/>
      <w:bookmarkStart w:id="2444" w:name="_Toc222916222"/>
      <w:r w:rsidRPr="00F9618C">
        <w:t>5.6.3.6</w:t>
      </w:r>
      <w:r w:rsidRPr="00F9618C">
        <w:tab/>
        <w:t>Enumeration: SponsoringStatus</w:t>
      </w:r>
      <w:bookmarkEnd w:id="2436"/>
      <w:bookmarkEnd w:id="2437"/>
      <w:bookmarkEnd w:id="2438"/>
      <w:bookmarkEnd w:id="2439"/>
      <w:bookmarkEnd w:id="2440"/>
      <w:bookmarkEnd w:id="2441"/>
      <w:bookmarkEnd w:id="2442"/>
      <w:bookmarkEnd w:id="2443"/>
      <w:bookmarkEnd w:id="2444"/>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445" w:name="_Toc28012498"/>
      <w:bookmarkStart w:id="2446" w:name="_Toc36038461"/>
      <w:bookmarkStart w:id="2447" w:name="_Toc45133732"/>
      <w:bookmarkStart w:id="2448" w:name="_Toc51762486"/>
      <w:bookmarkStart w:id="2449" w:name="_Toc59017058"/>
      <w:bookmarkStart w:id="2450" w:name="_Toc129338985"/>
      <w:bookmarkStart w:id="2451" w:name="_Toc218884560"/>
      <w:bookmarkStart w:id="2452" w:name="_Toc222915640"/>
      <w:bookmarkStart w:id="2453" w:name="_Toc222916223"/>
      <w:r w:rsidRPr="00F9618C">
        <w:t>5.6.3.7</w:t>
      </w:r>
      <w:r w:rsidRPr="00F9618C">
        <w:tab/>
        <w:t>Enumeration: AfEvent</w:t>
      </w:r>
      <w:bookmarkEnd w:id="2445"/>
      <w:bookmarkEnd w:id="2446"/>
      <w:bookmarkEnd w:id="2447"/>
      <w:bookmarkEnd w:id="2448"/>
      <w:bookmarkEnd w:id="2449"/>
      <w:bookmarkEnd w:id="2450"/>
      <w:bookmarkEnd w:id="2451"/>
      <w:bookmarkEnd w:id="2452"/>
      <w:bookmarkEnd w:id="2453"/>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454" w:name="_Hlk131341477"/>
            <w:r w:rsidRPr="00F9618C">
              <w:t>BAT_OFFSET_INFO</w:t>
            </w:r>
            <w:bookmarkEnd w:id="2454"/>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455" w:name="_Toc28012499"/>
      <w:bookmarkStart w:id="2456" w:name="_Toc36038462"/>
      <w:bookmarkStart w:id="2457" w:name="_Toc45133733"/>
      <w:bookmarkStart w:id="2458" w:name="_Toc51762487"/>
      <w:bookmarkStart w:id="2459" w:name="_Toc59017059"/>
      <w:bookmarkStart w:id="2460" w:name="_Toc129338986"/>
      <w:bookmarkStart w:id="2461" w:name="_Toc218884561"/>
      <w:bookmarkStart w:id="2462" w:name="_Toc222915641"/>
      <w:bookmarkStart w:id="2463" w:name="_Toc222916224"/>
      <w:r w:rsidRPr="00F9618C">
        <w:t>5.6.3.8</w:t>
      </w:r>
      <w:r w:rsidRPr="00F9618C">
        <w:tab/>
        <w:t>Enumeration: AfNotifMethod</w:t>
      </w:r>
      <w:bookmarkEnd w:id="2455"/>
      <w:bookmarkEnd w:id="2456"/>
      <w:bookmarkEnd w:id="2457"/>
      <w:bookmarkEnd w:id="2458"/>
      <w:bookmarkEnd w:id="2459"/>
      <w:bookmarkEnd w:id="2460"/>
      <w:bookmarkEnd w:id="2461"/>
      <w:bookmarkEnd w:id="2462"/>
      <w:bookmarkEnd w:id="2463"/>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464" w:name="_Toc28012500"/>
      <w:bookmarkStart w:id="2465" w:name="_Toc36038463"/>
      <w:bookmarkStart w:id="2466" w:name="_Toc45133734"/>
      <w:bookmarkStart w:id="2467" w:name="_Toc51762488"/>
      <w:bookmarkStart w:id="2468" w:name="_Toc59017060"/>
      <w:bookmarkStart w:id="2469" w:name="_Toc129338987"/>
      <w:bookmarkStart w:id="2470" w:name="_Toc218884562"/>
      <w:bookmarkStart w:id="2471" w:name="_Toc222915642"/>
      <w:bookmarkStart w:id="2472" w:name="_Toc222916225"/>
      <w:r w:rsidRPr="00F9618C">
        <w:t>5.6.3.9</w:t>
      </w:r>
      <w:r w:rsidRPr="00F9618C">
        <w:tab/>
        <w:t>Enumeration: QosNotifType</w:t>
      </w:r>
      <w:bookmarkEnd w:id="2464"/>
      <w:bookmarkEnd w:id="2465"/>
      <w:bookmarkEnd w:id="2466"/>
      <w:bookmarkEnd w:id="2467"/>
      <w:bookmarkEnd w:id="2468"/>
      <w:bookmarkEnd w:id="2469"/>
      <w:bookmarkEnd w:id="2470"/>
      <w:bookmarkEnd w:id="2471"/>
      <w:bookmarkEnd w:id="2472"/>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473" w:name="_Toc28012501"/>
      <w:bookmarkStart w:id="2474" w:name="_Toc36038464"/>
      <w:bookmarkStart w:id="2475" w:name="_Toc45133735"/>
      <w:bookmarkStart w:id="2476" w:name="_Toc51762489"/>
      <w:bookmarkStart w:id="2477" w:name="_Toc59017061"/>
      <w:bookmarkStart w:id="2478" w:name="_Toc129338988"/>
      <w:bookmarkStart w:id="2479" w:name="_Toc218884563"/>
      <w:bookmarkStart w:id="2480" w:name="_Toc222915643"/>
      <w:bookmarkStart w:id="2481" w:name="_Toc222916226"/>
      <w:r w:rsidRPr="00F9618C">
        <w:t>5.6.3.10</w:t>
      </w:r>
      <w:r w:rsidRPr="00F9618C">
        <w:tab/>
        <w:t>Enumeration: TerminationCause</w:t>
      </w:r>
      <w:bookmarkEnd w:id="2473"/>
      <w:bookmarkEnd w:id="2474"/>
      <w:bookmarkEnd w:id="2475"/>
      <w:bookmarkEnd w:id="2476"/>
      <w:bookmarkEnd w:id="2477"/>
      <w:bookmarkEnd w:id="2478"/>
      <w:bookmarkEnd w:id="2479"/>
      <w:bookmarkEnd w:id="2480"/>
      <w:bookmarkEnd w:id="248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482" w:name="_Hlk178234559"/>
            <w:r w:rsidRPr="00F9618C">
              <w:rPr>
                <w:lang w:eastAsia="fr-FR"/>
              </w:rPr>
              <w:t>REQUEST_QOS_NOT_SUPPORTED_IN_PLMN</w:t>
            </w:r>
            <w:bookmarkEnd w:id="248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483" w:name="_Toc28012502"/>
      <w:bookmarkStart w:id="2484" w:name="_Toc36038465"/>
      <w:bookmarkStart w:id="2485" w:name="_Toc45133736"/>
      <w:bookmarkStart w:id="2486" w:name="_Toc51762490"/>
      <w:bookmarkStart w:id="2487" w:name="_Toc59017062"/>
      <w:bookmarkStart w:id="2488" w:name="_Toc129338989"/>
      <w:bookmarkStart w:id="2489" w:name="_Toc218884564"/>
      <w:bookmarkStart w:id="2490" w:name="_Toc222915644"/>
      <w:bookmarkStart w:id="2491" w:name="_Toc222916227"/>
      <w:r w:rsidRPr="00F9618C">
        <w:t>5.6.3.11</w:t>
      </w:r>
      <w:r w:rsidRPr="00F9618C">
        <w:tab/>
        <w:t>Void</w:t>
      </w:r>
      <w:bookmarkEnd w:id="2483"/>
      <w:bookmarkEnd w:id="2484"/>
      <w:bookmarkEnd w:id="2485"/>
      <w:bookmarkEnd w:id="2486"/>
      <w:bookmarkEnd w:id="2487"/>
      <w:bookmarkEnd w:id="2488"/>
      <w:bookmarkEnd w:id="2489"/>
      <w:bookmarkEnd w:id="2490"/>
      <w:bookmarkEnd w:id="2491"/>
    </w:p>
    <w:p w14:paraId="4ED2E270" w14:textId="77777777" w:rsidR="00FD0136" w:rsidRPr="00F9618C" w:rsidRDefault="00FD0136">
      <w:pPr>
        <w:pStyle w:val="Heading4"/>
      </w:pPr>
      <w:bookmarkStart w:id="2492" w:name="_Toc28012503"/>
      <w:bookmarkStart w:id="2493" w:name="_Toc36038466"/>
      <w:bookmarkStart w:id="2494" w:name="_Toc45133737"/>
      <w:bookmarkStart w:id="2495" w:name="_Toc51762491"/>
      <w:bookmarkStart w:id="2496" w:name="_Toc59017063"/>
      <w:bookmarkStart w:id="2497" w:name="_Toc129338990"/>
      <w:bookmarkStart w:id="2498" w:name="_Toc218884565"/>
      <w:bookmarkStart w:id="2499" w:name="_Toc222915645"/>
      <w:bookmarkStart w:id="2500" w:name="_Toc222916228"/>
      <w:r w:rsidRPr="00F9618C">
        <w:t>5.6.3.12</w:t>
      </w:r>
      <w:r w:rsidRPr="00F9618C">
        <w:tab/>
        <w:t>Enumeration: FlowStatus</w:t>
      </w:r>
      <w:bookmarkEnd w:id="2492"/>
      <w:bookmarkEnd w:id="2493"/>
      <w:bookmarkEnd w:id="2494"/>
      <w:bookmarkEnd w:id="2495"/>
      <w:bookmarkEnd w:id="2496"/>
      <w:bookmarkEnd w:id="2497"/>
      <w:bookmarkEnd w:id="2498"/>
      <w:bookmarkEnd w:id="2499"/>
      <w:bookmarkEnd w:id="2500"/>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501" w:name="_Toc28012504"/>
      <w:bookmarkStart w:id="2502" w:name="_Toc36038467"/>
      <w:bookmarkStart w:id="2503" w:name="_Toc45133738"/>
      <w:bookmarkStart w:id="2504" w:name="_Toc51762492"/>
      <w:bookmarkStart w:id="2505" w:name="_Toc59017064"/>
      <w:bookmarkStart w:id="2506" w:name="_Toc129338991"/>
      <w:bookmarkStart w:id="2507" w:name="_Toc218884566"/>
      <w:bookmarkStart w:id="2508" w:name="_Toc222915646"/>
      <w:bookmarkStart w:id="2509" w:name="_Toc222916229"/>
      <w:r w:rsidRPr="00F9618C">
        <w:lastRenderedPageBreak/>
        <w:t>5.6.3.13</w:t>
      </w:r>
      <w:r w:rsidRPr="00F9618C">
        <w:tab/>
        <w:t>Enumeration: MediaComponentResourcesStatus</w:t>
      </w:r>
      <w:bookmarkEnd w:id="2501"/>
      <w:bookmarkEnd w:id="2502"/>
      <w:bookmarkEnd w:id="2503"/>
      <w:bookmarkEnd w:id="2504"/>
      <w:bookmarkEnd w:id="2505"/>
      <w:bookmarkEnd w:id="2506"/>
      <w:bookmarkEnd w:id="2507"/>
      <w:bookmarkEnd w:id="2508"/>
      <w:bookmarkEnd w:id="2509"/>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510" w:name="_Toc28012505"/>
      <w:bookmarkStart w:id="2511" w:name="_Toc36038468"/>
      <w:bookmarkStart w:id="2512" w:name="_Toc45133739"/>
      <w:bookmarkStart w:id="2513" w:name="_Toc51762493"/>
      <w:bookmarkStart w:id="2514" w:name="_Toc59017065"/>
      <w:bookmarkStart w:id="2515" w:name="_Toc129338992"/>
      <w:bookmarkStart w:id="2516" w:name="_Toc218884567"/>
      <w:bookmarkStart w:id="2517" w:name="_Toc222915647"/>
      <w:bookmarkStart w:id="2518" w:name="_Toc222916230"/>
      <w:r w:rsidRPr="00F9618C">
        <w:t>5.6.3.14</w:t>
      </w:r>
      <w:r w:rsidRPr="00F9618C">
        <w:tab/>
        <w:t>Enumeration: FlowUsage</w:t>
      </w:r>
      <w:bookmarkEnd w:id="2510"/>
      <w:bookmarkEnd w:id="2511"/>
      <w:bookmarkEnd w:id="2512"/>
      <w:bookmarkEnd w:id="2513"/>
      <w:bookmarkEnd w:id="2514"/>
      <w:bookmarkEnd w:id="2515"/>
      <w:bookmarkEnd w:id="2516"/>
      <w:bookmarkEnd w:id="2517"/>
      <w:bookmarkEnd w:id="2518"/>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519" w:name="_Toc28012506"/>
      <w:bookmarkStart w:id="2520" w:name="_Toc36038469"/>
      <w:bookmarkStart w:id="2521" w:name="_Toc45133740"/>
      <w:bookmarkStart w:id="2522" w:name="_Toc51762494"/>
      <w:bookmarkStart w:id="2523" w:name="_Toc59017066"/>
      <w:bookmarkStart w:id="2524" w:name="_Toc129338993"/>
      <w:bookmarkStart w:id="2525" w:name="_Toc218884568"/>
      <w:bookmarkStart w:id="2526" w:name="_Toc222915648"/>
      <w:bookmarkStart w:id="2527" w:name="_Toc222916231"/>
      <w:r w:rsidRPr="00F9618C">
        <w:t>5.6.3.15</w:t>
      </w:r>
      <w:r w:rsidRPr="00F9618C">
        <w:tab/>
        <w:t>Enumeration: RequiredAccessInfo</w:t>
      </w:r>
      <w:bookmarkEnd w:id="2519"/>
      <w:bookmarkEnd w:id="2520"/>
      <w:bookmarkEnd w:id="2521"/>
      <w:bookmarkEnd w:id="2522"/>
      <w:bookmarkEnd w:id="2523"/>
      <w:bookmarkEnd w:id="2524"/>
      <w:bookmarkEnd w:id="2525"/>
      <w:bookmarkEnd w:id="2526"/>
      <w:bookmarkEnd w:id="2527"/>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528" w:name="_Toc28012507"/>
      <w:bookmarkStart w:id="2529" w:name="_Toc36038470"/>
      <w:bookmarkStart w:id="2530" w:name="_Toc45133741"/>
      <w:bookmarkStart w:id="2531" w:name="_Toc51762495"/>
      <w:bookmarkStart w:id="2532" w:name="_Toc59017067"/>
      <w:bookmarkStart w:id="2533" w:name="_Toc129338994"/>
      <w:bookmarkStart w:id="2534" w:name="_Toc218884569"/>
      <w:bookmarkStart w:id="2535" w:name="_Toc222915649"/>
      <w:bookmarkStart w:id="2536" w:name="_Toc222916232"/>
      <w:r w:rsidRPr="00F9618C">
        <w:t>5.6.3.16</w:t>
      </w:r>
      <w:r w:rsidRPr="00F9618C">
        <w:tab/>
        <w:t>Enumeration: ServiceInfoStatus</w:t>
      </w:r>
      <w:bookmarkEnd w:id="2528"/>
      <w:bookmarkEnd w:id="2529"/>
      <w:bookmarkEnd w:id="2530"/>
      <w:bookmarkEnd w:id="2531"/>
      <w:bookmarkEnd w:id="2532"/>
      <w:bookmarkEnd w:id="2533"/>
      <w:bookmarkEnd w:id="2534"/>
      <w:bookmarkEnd w:id="2535"/>
      <w:bookmarkEnd w:id="2536"/>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537" w:name="_Toc28012508"/>
      <w:bookmarkStart w:id="2538" w:name="_Toc36038471"/>
      <w:bookmarkStart w:id="2539" w:name="_Toc45133742"/>
      <w:bookmarkStart w:id="2540" w:name="_Toc51762496"/>
      <w:bookmarkStart w:id="2541" w:name="_Toc59017068"/>
      <w:bookmarkStart w:id="2542" w:name="_Toc129338995"/>
      <w:bookmarkStart w:id="2543" w:name="_Toc218884570"/>
      <w:bookmarkStart w:id="2544" w:name="_Toc222915650"/>
      <w:bookmarkStart w:id="2545" w:name="_Toc222916233"/>
      <w:r w:rsidRPr="00F9618C">
        <w:lastRenderedPageBreak/>
        <w:t>5.6.3.17</w:t>
      </w:r>
      <w:r w:rsidRPr="00F9618C">
        <w:tab/>
        <w:t>Enumeration: SipForkingIndication</w:t>
      </w:r>
      <w:bookmarkEnd w:id="2537"/>
      <w:bookmarkEnd w:id="2538"/>
      <w:bookmarkEnd w:id="2539"/>
      <w:bookmarkEnd w:id="2540"/>
      <w:bookmarkEnd w:id="2541"/>
      <w:bookmarkEnd w:id="2542"/>
      <w:bookmarkEnd w:id="2543"/>
      <w:bookmarkEnd w:id="2544"/>
      <w:bookmarkEnd w:id="2545"/>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546" w:name="_Toc28012509"/>
      <w:bookmarkStart w:id="2547" w:name="_Toc36038472"/>
      <w:bookmarkStart w:id="2548" w:name="_Toc45133743"/>
      <w:bookmarkStart w:id="2549" w:name="_Toc51762497"/>
      <w:bookmarkStart w:id="2550" w:name="_Toc59017069"/>
      <w:bookmarkStart w:id="2551" w:name="_Toc129338996"/>
      <w:bookmarkStart w:id="2552" w:name="_Toc218884571"/>
      <w:bookmarkStart w:id="2553" w:name="_Toc222915651"/>
      <w:bookmarkStart w:id="2554" w:name="_Toc222916234"/>
      <w:r w:rsidRPr="00F9618C">
        <w:t>5.6.3.18</w:t>
      </w:r>
      <w:r w:rsidRPr="00F9618C">
        <w:tab/>
        <w:t>Enumeration: AfRequestedData</w:t>
      </w:r>
      <w:bookmarkEnd w:id="2546"/>
      <w:bookmarkEnd w:id="2547"/>
      <w:bookmarkEnd w:id="2548"/>
      <w:bookmarkEnd w:id="2549"/>
      <w:bookmarkEnd w:id="2550"/>
      <w:bookmarkEnd w:id="2551"/>
      <w:bookmarkEnd w:id="2552"/>
      <w:bookmarkEnd w:id="2553"/>
      <w:bookmarkEnd w:id="2554"/>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555" w:name="_Toc28012510"/>
      <w:bookmarkStart w:id="2556" w:name="_Toc36038473"/>
      <w:bookmarkStart w:id="2557" w:name="_Toc45133744"/>
      <w:bookmarkStart w:id="2558" w:name="_Toc51762498"/>
      <w:bookmarkStart w:id="2559" w:name="_Toc59017070"/>
      <w:bookmarkStart w:id="2560" w:name="_Toc129338997"/>
      <w:bookmarkStart w:id="2561" w:name="_Toc218884572"/>
      <w:bookmarkStart w:id="2562" w:name="_Toc222915652"/>
      <w:bookmarkStart w:id="2563" w:name="_Toc222916235"/>
      <w:r w:rsidRPr="00F9618C">
        <w:t>5.6.3.19</w:t>
      </w:r>
      <w:r w:rsidRPr="00F9618C">
        <w:tab/>
        <w:t>Enumeration: PreemptionControlInformation</w:t>
      </w:r>
      <w:bookmarkEnd w:id="2555"/>
      <w:bookmarkEnd w:id="2556"/>
      <w:bookmarkEnd w:id="2557"/>
      <w:bookmarkEnd w:id="2558"/>
      <w:bookmarkEnd w:id="2559"/>
      <w:bookmarkEnd w:id="2560"/>
      <w:bookmarkEnd w:id="2561"/>
      <w:bookmarkEnd w:id="2562"/>
      <w:bookmarkEnd w:id="2563"/>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564" w:name="_Toc28012511"/>
      <w:bookmarkStart w:id="2565" w:name="_Toc36038474"/>
      <w:bookmarkStart w:id="2566" w:name="_Toc45133745"/>
      <w:bookmarkStart w:id="2567" w:name="_Toc51762499"/>
      <w:bookmarkStart w:id="2568" w:name="_Toc59017071"/>
      <w:bookmarkStart w:id="2569" w:name="_Toc129338998"/>
      <w:bookmarkStart w:id="2570" w:name="_Toc218884573"/>
      <w:bookmarkStart w:id="2571" w:name="_Toc222915653"/>
      <w:bookmarkStart w:id="2572" w:name="_Toc222916236"/>
      <w:r w:rsidRPr="00F9618C">
        <w:t>5.6.3.20</w:t>
      </w:r>
      <w:r w:rsidRPr="00F9618C">
        <w:tab/>
        <w:t>Enumeration: PrioritySharingIndicator</w:t>
      </w:r>
      <w:bookmarkEnd w:id="2564"/>
      <w:bookmarkEnd w:id="2565"/>
      <w:bookmarkEnd w:id="2566"/>
      <w:bookmarkEnd w:id="2567"/>
      <w:bookmarkEnd w:id="2568"/>
      <w:bookmarkEnd w:id="2569"/>
      <w:bookmarkEnd w:id="2570"/>
      <w:bookmarkEnd w:id="2571"/>
      <w:bookmarkEnd w:id="257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573" w:name="_Toc28012512"/>
      <w:bookmarkStart w:id="2574" w:name="_Toc36038475"/>
      <w:bookmarkStart w:id="2575" w:name="_Toc45133746"/>
      <w:bookmarkStart w:id="2576" w:name="_Toc51762500"/>
      <w:bookmarkStart w:id="2577" w:name="_Toc59017072"/>
      <w:bookmarkStart w:id="2578" w:name="_Toc129338999"/>
      <w:bookmarkStart w:id="2579" w:name="_Toc218884574"/>
      <w:bookmarkStart w:id="2580" w:name="_Toc222915654"/>
      <w:bookmarkStart w:id="2581" w:name="_Toc222916237"/>
      <w:r w:rsidRPr="00F9618C">
        <w:t>5.6.3.21</w:t>
      </w:r>
      <w:r w:rsidRPr="00F9618C">
        <w:tab/>
        <w:t>Enumeration: PreemptionControlInformationRm</w:t>
      </w:r>
      <w:bookmarkEnd w:id="2573"/>
      <w:bookmarkEnd w:id="2574"/>
      <w:bookmarkEnd w:id="2575"/>
      <w:bookmarkEnd w:id="2576"/>
      <w:bookmarkEnd w:id="2577"/>
      <w:bookmarkEnd w:id="2578"/>
      <w:bookmarkEnd w:id="2579"/>
      <w:bookmarkEnd w:id="2580"/>
      <w:bookmarkEnd w:id="2581"/>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582" w:name="_Toc129339000"/>
      <w:bookmarkStart w:id="2583" w:name="_Toc218884575"/>
      <w:bookmarkStart w:id="2584" w:name="_Toc222915655"/>
      <w:bookmarkStart w:id="2585" w:name="_Toc222916238"/>
      <w:bookmarkStart w:id="2586" w:name="_Toc28012513"/>
      <w:bookmarkStart w:id="2587" w:name="_Toc36038476"/>
      <w:bookmarkStart w:id="2588" w:name="_Toc45133747"/>
      <w:bookmarkStart w:id="2589" w:name="_Toc51762501"/>
      <w:bookmarkStart w:id="2590" w:name="_Toc59017073"/>
      <w:r w:rsidRPr="00F9618C">
        <w:lastRenderedPageBreak/>
        <w:t>5.6.3.22</w:t>
      </w:r>
      <w:r w:rsidRPr="00F9618C">
        <w:tab/>
        <w:t>Enumeration: MpsAction</w:t>
      </w:r>
      <w:bookmarkEnd w:id="2582"/>
      <w:bookmarkEnd w:id="2583"/>
      <w:bookmarkEnd w:id="2584"/>
      <w:bookmarkEnd w:id="2585"/>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591" w:name="_Toc129339001"/>
      <w:bookmarkStart w:id="2592" w:name="_Toc218884576"/>
      <w:bookmarkStart w:id="2593" w:name="_Toc222915656"/>
      <w:bookmarkStart w:id="2594" w:name="_Toc222916239"/>
      <w:r w:rsidRPr="00F9618C">
        <w:t>5.6.3.23</w:t>
      </w:r>
      <w:r w:rsidRPr="00F9618C">
        <w:tab/>
        <w:t>Enumeration: AppDetectionNotifType</w:t>
      </w:r>
      <w:bookmarkEnd w:id="2591"/>
      <w:bookmarkEnd w:id="2592"/>
      <w:bookmarkEnd w:id="2593"/>
      <w:bookmarkEnd w:id="2594"/>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595" w:name="_Toc129339002"/>
      <w:bookmarkStart w:id="2596" w:name="_Toc218884577"/>
      <w:bookmarkStart w:id="2597" w:name="_Toc222915657"/>
      <w:bookmarkStart w:id="2598" w:name="_Toc2229162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595"/>
      <w:bookmarkEnd w:id="2596"/>
      <w:bookmarkEnd w:id="2597"/>
      <w:bookmarkEnd w:id="2598"/>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599" w:name="_Toc218884578"/>
      <w:bookmarkStart w:id="2600" w:name="_Toc222915658"/>
      <w:bookmarkStart w:id="2601" w:name="_Toc222916241"/>
      <w:bookmarkStart w:id="2602" w:name="_Toc129339003"/>
      <w:r w:rsidRPr="00F9618C">
        <w:t>5.6.3.25</w:t>
      </w:r>
      <w:r w:rsidRPr="00F9618C">
        <w:tab/>
        <w:t>Enumeration: UplinkDownlinkSupport</w:t>
      </w:r>
      <w:bookmarkEnd w:id="2599"/>
      <w:bookmarkEnd w:id="2600"/>
      <w:bookmarkEnd w:id="2601"/>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603" w:name="_Toc218884579"/>
      <w:bookmarkStart w:id="2604" w:name="_Toc222915659"/>
      <w:bookmarkStart w:id="2605" w:name="_Toc222916242"/>
      <w:r w:rsidRPr="00F9618C">
        <w:lastRenderedPageBreak/>
        <w:t>5.6.3.26</w:t>
      </w:r>
      <w:r w:rsidRPr="00F9618C">
        <w:tab/>
        <w:t>Enumeration: L4sNotifType</w:t>
      </w:r>
      <w:bookmarkEnd w:id="2603"/>
      <w:bookmarkEnd w:id="2604"/>
      <w:bookmarkEnd w:id="2605"/>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606" w:name="_Toc170115603"/>
      <w:bookmarkStart w:id="2607" w:name="_Toc218884580"/>
      <w:bookmarkStart w:id="2608" w:name="_Toc222915660"/>
      <w:bookmarkStart w:id="2609" w:name="_Toc222916243"/>
      <w:r w:rsidRPr="00F9618C">
        <w:t>5.6.3.27</w:t>
      </w:r>
      <w:r w:rsidRPr="00F9618C">
        <w:tab/>
        <w:t>Enumeration: NotifCap</w:t>
      </w:r>
      <w:bookmarkEnd w:id="2606"/>
      <w:bookmarkEnd w:id="2607"/>
      <w:bookmarkEnd w:id="2608"/>
      <w:bookmarkEnd w:id="2609"/>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610" w:name="_Toc218884581"/>
      <w:bookmarkStart w:id="2611" w:name="_Toc222915661"/>
      <w:bookmarkStart w:id="2612" w:name="_Toc222916244"/>
      <w:r w:rsidRPr="00F9618C">
        <w:t>5.6.3.28</w:t>
      </w:r>
      <w:r w:rsidRPr="00F9618C">
        <w:tab/>
        <w:t>Enumeration: HeaderHandlingAction</w:t>
      </w:r>
      <w:bookmarkEnd w:id="2610"/>
      <w:bookmarkEnd w:id="2611"/>
      <w:bookmarkEnd w:id="2612"/>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613" w:name="_Toc218884582"/>
      <w:bookmarkStart w:id="2614" w:name="_Toc222915662"/>
      <w:bookmarkStart w:id="2615" w:name="_Toc222916245"/>
      <w:r w:rsidRPr="00F9618C">
        <w:t>5.6.3.29</w:t>
      </w:r>
      <w:r w:rsidRPr="00F9618C">
        <w:tab/>
        <w:t>Enumeration: HeaderHandlingCond</w:t>
      </w:r>
      <w:bookmarkEnd w:id="2613"/>
      <w:bookmarkEnd w:id="2614"/>
      <w:bookmarkEnd w:id="2615"/>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616" w:name="_Toc218884583"/>
      <w:bookmarkStart w:id="2617" w:name="_Toc222915663"/>
      <w:bookmarkStart w:id="2618" w:name="_Toc222916246"/>
      <w:r>
        <w:t>5.6.3.30</w:t>
      </w:r>
      <w:r>
        <w:tab/>
        <w:t>Enumeration: OnPathN6Method</w:t>
      </w:r>
      <w:bookmarkEnd w:id="2616"/>
      <w:bookmarkEnd w:id="2617"/>
      <w:bookmarkEnd w:id="261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619" w:name="_Toc218884584"/>
      <w:bookmarkStart w:id="2620" w:name="_Toc222915664"/>
      <w:bookmarkStart w:id="2621" w:name="_Toc222916247"/>
      <w:r w:rsidRPr="00F9618C">
        <w:lastRenderedPageBreak/>
        <w:t>5.6.3.</w:t>
      </w:r>
      <w:r w:rsidR="003860D6">
        <w:t>31</w:t>
      </w:r>
      <w:r w:rsidRPr="00F9618C">
        <w:tab/>
        <w:t>Enumeration: NotifCap</w:t>
      </w:r>
      <w:r>
        <w:t>Type</w:t>
      </w:r>
      <w:bookmarkEnd w:id="2619"/>
      <w:bookmarkEnd w:id="2620"/>
      <w:bookmarkEnd w:id="2621"/>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622" w:name="_Toc218884585"/>
      <w:bookmarkStart w:id="2623" w:name="_Toc222915665"/>
      <w:bookmarkStart w:id="2624" w:name="_Toc2229162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622"/>
      <w:bookmarkEnd w:id="2623"/>
      <w:bookmarkEnd w:id="2624"/>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625" w:name="_Toc218884586"/>
      <w:bookmarkStart w:id="2626" w:name="_Toc222915666"/>
      <w:bookmarkStart w:id="2627" w:name="_Toc222916249"/>
      <w:r w:rsidRPr="00F9618C">
        <w:t>5.7</w:t>
      </w:r>
      <w:r w:rsidRPr="00F9618C">
        <w:tab/>
        <w:t>Error handling</w:t>
      </w:r>
      <w:bookmarkEnd w:id="2586"/>
      <w:bookmarkEnd w:id="2587"/>
      <w:bookmarkEnd w:id="2588"/>
      <w:bookmarkEnd w:id="2589"/>
      <w:bookmarkEnd w:id="2590"/>
      <w:bookmarkEnd w:id="2602"/>
      <w:bookmarkEnd w:id="2625"/>
      <w:bookmarkEnd w:id="2626"/>
      <w:bookmarkEnd w:id="2627"/>
    </w:p>
    <w:p w14:paraId="0DE24B25" w14:textId="77777777" w:rsidR="00FD0136" w:rsidRPr="00F9618C" w:rsidRDefault="00FD0136">
      <w:pPr>
        <w:pStyle w:val="Heading3"/>
      </w:pPr>
      <w:bookmarkStart w:id="2628" w:name="_Toc28012514"/>
      <w:bookmarkStart w:id="2629" w:name="_Toc36038477"/>
      <w:bookmarkStart w:id="2630" w:name="_Toc45133748"/>
      <w:bookmarkStart w:id="2631" w:name="_Toc51762502"/>
      <w:bookmarkStart w:id="2632" w:name="_Toc59017074"/>
      <w:bookmarkStart w:id="2633" w:name="_Toc129339004"/>
      <w:bookmarkStart w:id="2634" w:name="_Toc218884587"/>
      <w:bookmarkStart w:id="2635" w:name="_Toc222915667"/>
      <w:bookmarkStart w:id="2636" w:name="_Toc222916250"/>
      <w:r w:rsidRPr="00F9618C">
        <w:t>5.7.1</w:t>
      </w:r>
      <w:r w:rsidRPr="00F9618C">
        <w:tab/>
        <w:t>General</w:t>
      </w:r>
      <w:bookmarkEnd w:id="2628"/>
      <w:bookmarkEnd w:id="2629"/>
      <w:bookmarkEnd w:id="2630"/>
      <w:bookmarkEnd w:id="2631"/>
      <w:bookmarkEnd w:id="2632"/>
      <w:bookmarkEnd w:id="2633"/>
      <w:bookmarkEnd w:id="2634"/>
      <w:bookmarkEnd w:id="2635"/>
      <w:bookmarkEnd w:id="2636"/>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637" w:name="_Toc28012515"/>
      <w:bookmarkStart w:id="2638" w:name="_Toc36038478"/>
      <w:bookmarkStart w:id="2639" w:name="_Toc45133749"/>
      <w:bookmarkStart w:id="2640" w:name="_Toc51762503"/>
      <w:bookmarkStart w:id="2641" w:name="_Toc59017075"/>
      <w:bookmarkStart w:id="2642" w:name="_Toc129339005"/>
      <w:bookmarkStart w:id="2643" w:name="_Toc218884588"/>
      <w:bookmarkStart w:id="2644" w:name="_Toc222915668"/>
      <w:bookmarkStart w:id="2645" w:name="_Toc222916251"/>
      <w:r w:rsidRPr="00F9618C">
        <w:t>5.7.2</w:t>
      </w:r>
      <w:r w:rsidRPr="00F9618C">
        <w:tab/>
        <w:t>Protocol Errors</w:t>
      </w:r>
      <w:bookmarkEnd w:id="2637"/>
      <w:bookmarkEnd w:id="2638"/>
      <w:bookmarkEnd w:id="2639"/>
      <w:bookmarkEnd w:id="2640"/>
      <w:bookmarkEnd w:id="2641"/>
      <w:bookmarkEnd w:id="2642"/>
      <w:bookmarkEnd w:id="2643"/>
      <w:bookmarkEnd w:id="2644"/>
      <w:bookmarkEnd w:id="2645"/>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2646" w:name="_Toc28012516"/>
      <w:bookmarkStart w:id="2647" w:name="_Toc36038479"/>
      <w:bookmarkStart w:id="2648" w:name="_Toc45133750"/>
      <w:bookmarkStart w:id="2649" w:name="_Toc51762504"/>
      <w:bookmarkStart w:id="2650" w:name="_Toc59017076"/>
      <w:bookmarkStart w:id="2651" w:name="_Toc129339006"/>
      <w:bookmarkStart w:id="2652" w:name="_Toc218884589"/>
      <w:bookmarkStart w:id="2653" w:name="_Toc222915669"/>
      <w:bookmarkStart w:id="2654" w:name="_Toc222916252"/>
      <w:r w:rsidRPr="00F9618C">
        <w:t>5.7.3</w:t>
      </w:r>
      <w:r w:rsidRPr="00F9618C">
        <w:tab/>
        <w:t>Application Errors</w:t>
      </w:r>
      <w:bookmarkEnd w:id="2646"/>
      <w:bookmarkEnd w:id="2647"/>
      <w:bookmarkEnd w:id="2648"/>
      <w:bookmarkEnd w:id="2649"/>
      <w:bookmarkEnd w:id="2650"/>
      <w:bookmarkEnd w:id="2651"/>
      <w:bookmarkEnd w:id="2652"/>
      <w:bookmarkEnd w:id="2653"/>
      <w:bookmarkEnd w:id="2654"/>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655" w:name="_Toc28012517"/>
      <w:bookmarkStart w:id="2656" w:name="_Toc36038480"/>
      <w:bookmarkStart w:id="2657" w:name="_Toc45133751"/>
      <w:bookmarkStart w:id="2658" w:name="_Toc51762505"/>
      <w:bookmarkStart w:id="2659" w:name="_Toc59017077"/>
      <w:bookmarkStart w:id="2660" w:name="_Toc129339007"/>
      <w:bookmarkStart w:id="2661" w:name="_Toc218884590"/>
      <w:bookmarkStart w:id="2662" w:name="_Toc222915670"/>
      <w:bookmarkStart w:id="2663" w:name="_Toc222916253"/>
      <w:r w:rsidRPr="00F9618C">
        <w:t>5.8</w:t>
      </w:r>
      <w:r w:rsidRPr="00F9618C">
        <w:rPr>
          <w:lang w:eastAsia="zh-CN"/>
        </w:rPr>
        <w:tab/>
        <w:t>Feature negotiation</w:t>
      </w:r>
      <w:bookmarkEnd w:id="2655"/>
      <w:bookmarkEnd w:id="2656"/>
      <w:bookmarkEnd w:id="2657"/>
      <w:bookmarkEnd w:id="2658"/>
      <w:bookmarkEnd w:id="2659"/>
      <w:bookmarkEnd w:id="2660"/>
      <w:bookmarkEnd w:id="2661"/>
      <w:bookmarkEnd w:id="2662"/>
      <w:bookmarkEnd w:id="2663"/>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2664" w:name="_Toc28012518"/>
      <w:bookmarkStart w:id="2665" w:name="_Toc36038481"/>
      <w:bookmarkStart w:id="2666" w:name="_Toc45133752"/>
      <w:bookmarkStart w:id="2667" w:name="_Toc51762506"/>
      <w:bookmarkStart w:id="2668" w:name="_Toc59017078"/>
      <w:bookmarkStart w:id="2669" w:name="_Toc129339008"/>
      <w:bookmarkStart w:id="2670" w:name="_Toc218884591"/>
      <w:bookmarkStart w:id="2671" w:name="_Toc222915671"/>
      <w:bookmarkStart w:id="2672" w:name="_Toc222916254"/>
      <w:bookmarkEnd w:id="564"/>
      <w:r w:rsidRPr="00F9618C">
        <w:t>5.9</w:t>
      </w:r>
      <w:r w:rsidRPr="00F9618C">
        <w:tab/>
        <w:t>Security</w:t>
      </w:r>
      <w:bookmarkEnd w:id="2664"/>
      <w:bookmarkEnd w:id="2665"/>
      <w:bookmarkEnd w:id="2666"/>
      <w:bookmarkEnd w:id="2667"/>
      <w:bookmarkEnd w:id="2668"/>
      <w:bookmarkEnd w:id="2669"/>
      <w:bookmarkEnd w:id="2670"/>
      <w:bookmarkEnd w:id="2671"/>
      <w:bookmarkEnd w:id="2672"/>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673" w:name="_Hlk529998106"/>
      <w:r w:rsidRPr="00F9618C">
        <w:t>If OAuth2 authorization is used,</w:t>
      </w:r>
      <w:bookmarkEnd w:id="2673"/>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674" w:name="_Toc28012519"/>
      <w:bookmarkStart w:id="2675" w:name="_Toc36038482"/>
      <w:bookmarkStart w:id="2676" w:name="_Toc45133753"/>
      <w:bookmarkStart w:id="2677" w:name="_Toc51762507"/>
      <w:bookmarkStart w:id="2678"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679" w:name="_Toc129339009"/>
      <w:bookmarkStart w:id="2680" w:name="_Toc218884592"/>
      <w:bookmarkStart w:id="2681" w:name="_Toc222915672"/>
      <w:bookmarkStart w:id="2682" w:name="_Toc222916255"/>
      <w:r w:rsidRPr="00F9618C">
        <w:lastRenderedPageBreak/>
        <w:t>Annex A (normative):</w:t>
      </w:r>
      <w:r w:rsidRPr="00F9618C">
        <w:br/>
        <w:t>OpenAPI specification</w:t>
      </w:r>
      <w:bookmarkEnd w:id="2674"/>
      <w:bookmarkEnd w:id="2675"/>
      <w:bookmarkEnd w:id="2676"/>
      <w:bookmarkEnd w:id="2677"/>
      <w:bookmarkEnd w:id="2678"/>
      <w:bookmarkEnd w:id="2679"/>
      <w:bookmarkEnd w:id="2680"/>
      <w:bookmarkEnd w:id="2681"/>
      <w:bookmarkEnd w:id="2682"/>
    </w:p>
    <w:p w14:paraId="54C33A12" w14:textId="77777777" w:rsidR="00FD0136" w:rsidRPr="00F9618C" w:rsidRDefault="00FD0136">
      <w:pPr>
        <w:pStyle w:val="Heading1"/>
      </w:pPr>
      <w:bookmarkStart w:id="2683" w:name="_Toc28012520"/>
      <w:bookmarkStart w:id="2684" w:name="_Toc36038483"/>
      <w:bookmarkStart w:id="2685" w:name="_Toc45133754"/>
      <w:bookmarkStart w:id="2686" w:name="_Toc51762508"/>
      <w:bookmarkStart w:id="2687" w:name="_Toc59017080"/>
      <w:bookmarkStart w:id="2688" w:name="_Toc129339010"/>
      <w:bookmarkStart w:id="2689" w:name="_Toc218884593"/>
      <w:bookmarkStart w:id="2690" w:name="_Toc222915673"/>
      <w:bookmarkStart w:id="2691" w:name="_Toc222916256"/>
      <w:r w:rsidRPr="00F9618C">
        <w:t>A.1</w:t>
      </w:r>
      <w:r w:rsidRPr="00F9618C">
        <w:tab/>
        <w:t>General</w:t>
      </w:r>
      <w:bookmarkEnd w:id="2683"/>
      <w:bookmarkEnd w:id="2684"/>
      <w:bookmarkEnd w:id="2685"/>
      <w:bookmarkEnd w:id="2686"/>
      <w:bookmarkEnd w:id="2687"/>
      <w:bookmarkEnd w:id="2688"/>
      <w:bookmarkEnd w:id="2689"/>
      <w:bookmarkEnd w:id="2690"/>
      <w:bookmarkEnd w:id="269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692" w:name="_Hlk3294506"/>
      <w:r w:rsidRPr="00F9618C">
        <w:t>of the OpenAPI specification file</w:t>
      </w:r>
      <w:bookmarkEnd w:id="269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693" w:name="_Toc28012521"/>
      <w:bookmarkStart w:id="2694" w:name="_Toc36038484"/>
      <w:bookmarkStart w:id="2695" w:name="_Toc45133755"/>
      <w:bookmarkStart w:id="2696" w:name="_Toc51762509"/>
      <w:bookmarkStart w:id="2697" w:name="_Toc59017081"/>
      <w:bookmarkStart w:id="2698" w:name="_Toc129339011"/>
      <w:bookmarkStart w:id="2699" w:name="_Toc218884594"/>
      <w:bookmarkStart w:id="2700" w:name="_Toc222915674"/>
      <w:bookmarkStart w:id="2701" w:name="_Toc222916257"/>
      <w:bookmarkStart w:id="2702" w:name="_Hlk129163530"/>
      <w:r w:rsidRPr="00F9618C">
        <w:t>A.2</w:t>
      </w:r>
      <w:r w:rsidRPr="00F9618C">
        <w:tab/>
        <w:t>Npcf_PolicyAuthorization API</w:t>
      </w:r>
      <w:bookmarkEnd w:id="2693"/>
      <w:bookmarkEnd w:id="2694"/>
      <w:bookmarkEnd w:id="2695"/>
      <w:bookmarkEnd w:id="2696"/>
      <w:bookmarkEnd w:id="2697"/>
      <w:bookmarkEnd w:id="2698"/>
      <w:bookmarkEnd w:id="2699"/>
      <w:bookmarkEnd w:id="2700"/>
      <w:bookmarkEnd w:id="2701"/>
    </w:p>
    <w:p w14:paraId="3FA015C3" w14:textId="77777777" w:rsidR="002326F8" w:rsidRPr="00F9618C" w:rsidRDefault="002326F8" w:rsidP="002326F8">
      <w:pPr>
        <w:pStyle w:val="PL"/>
        <w:rPr>
          <w:rFonts w:cs="Courier New"/>
          <w:szCs w:val="16"/>
        </w:rPr>
      </w:pPr>
      <w:bookmarkStart w:id="2703"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666E4F6"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1B522F">
        <w:rPr>
          <w:rFonts w:cs="Courier New"/>
          <w:szCs w:val="16"/>
        </w:rPr>
        <w:t>1</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1361C4AB"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B522F">
        <w:t>6</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704" w:name="_Toc28012522"/>
      <w:bookmarkStart w:id="2705" w:name="_Toc36038485"/>
      <w:bookmarkStart w:id="2706" w:name="_Toc45133756"/>
      <w:bookmarkStart w:id="2707" w:name="_Toc51762510"/>
      <w:bookmarkStart w:id="2708" w:name="_Toc59017082"/>
      <w:bookmarkEnd w:id="2703"/>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709" w:name="_Hlk14776171"/>
      <w:r w:rsidRPr="00F9618C">
        <w:rPr>
          <w:rFonts w:cs="Courier New"/>
          <w:szCs w:val="16"/>
        </w:rPr>
        <w:t xml:space="preserve">          $ref: 'TS29571_CommonData.yaml#/components/schemas/Uint32'</w:t>
      </w:r>
    </w:p>
    <w:bookmarkEnd w:id="2709"/>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710" w:name="_Hlk33787816"/>
      <w:r w:rsidRPr="00F9618C">
        <w:rPr>
          <w:rFonts w:cs="Courier New"/>
          <w:szCs w:val="16"/>
        </w:rPr>
        <w:t>$ref: '#/components/schemas/TsnQosContainer'</w:t>
      </w:r>
      <w:bookmarkEnd w:id="2710"/>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711"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712"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711"/>
      <w:bookmarkEnd w:id="2712"/>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713" w:name="_Hlk199192231"/>
      <w:r w:rsidRPr="00F9618C">
        <w:rPr>
          <w:rFonts w:cs="Courier New"/>
          <w:szCs w:val="16"/>
        </w:rPr>
        <w:t>qosMonCapRepos</w:t>
      </w:r>
      <w:bookmarkEnd w:id="2713"/>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714" w:name="_Hlk195260714"/>
      <w:r w:rsidR="00B77CC6" w:rsidRPr="00F9618C">
        <w:rPr>
          <w:rFonts w:cs="Courier New"/>
          <w:szCs w:val="16"/>
        </w:rPr>
        <w:t>additionalProperties</w:t>
      </w:r>
      <w:bookmarkEnd w:id="2714"/>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715"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716" w:name="_Hlk195260556"/>
      <w:r>
        <w:rPr>
          <w:rFonts w:cs="Arial"/>
          <w:szCs w:val="18"/>
        </w:rPr>
        <w:t xml:space="preserve"> </w:t>
      </w:r>
      <w:r w:rsidRPr="007373CB">
        <w:rPr>
          <w:rFonts w:cs="Arial"/>
          <w:szCs w:val="18"/>
        </w:rPr>
        <w:t>The key of the map is the attribute</w:t>
      </w:r>
      <w:bookmarkEnd w:id="2716"/>
    </w:p>
    <w:p w14:paraId="2F33DA28" w14:textId="77777777" w:rsidR="00B77CC6" w:rsidRDefault="00B77CC6" w:rsidP="00B77CC6">
      <w:pPr>
        <w:pStyle w:val="PL"/>
        <w:rPr>
          <w:rFonts w:cs="Arial"/>
          <w:szCs w:val="18"/>
        </w:rPr>
      </w:pPr>
      <w:r w:rsidRPr="00F9618C">
        <w:rPr>
          <w:rFonts w:cs="Courier New"/>
          <w:szCs w:val="16"/>
        </w:rPr>
        <w:t xml:space="preserve">            </w:t>
      </w:r>
      <w:bookmarkStart w:id="2717" w:name="_Hlk195260570"/>
      <w:r w:rsidRPr="007373CB">
        <w:rPr>
          <w:rFonts w:cs="Arial"/>
          <w:szCs w:val="18"/>
        </w:rPr>
        <w:t>"capType"</w:t>
      </w:r>
      <w:bookmarkEnd w:id="2717"/>
      <w:r w:rsidRPr="007373CB">
        <w:rPr>
          <w:rFonts w:cs="Arial"/>
          <w:szCs w:val="18"/>
        </w:rPr>
        <w:t>.</w:t>
      </w:r>
    </w:p>
    <w:bookmarkEnd w:id="2715"/>
    <w:p w14:paraId="7344FC81" w14:textId="77777777" w:rsidR="00E33DC6" w:rsidRPr="00F9618C" w:rsidRDefault="00E33DC6" w:rsidP="00E33DC6">
      <w:pPr>
        <w:pStyle w:val="PL"/>
        <w:rPr>
          <w:lang w:eastAsia="zh-CN"/>
        </w:rPr>
      </w:pPr>
      <w:r w:rsidRPr="00F9618C">
        <w:t xml:space="preserve">        </w:t>
      </w:r>
      <w:bookmarkStart w:id="2718"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718"/>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2719" w:name="_Hlk33787637"/>
      <w:r w:rsidRPr="00F9618C">
        <w:rPr>
          <w:rFonts w:cs="Courier New"/>
          <w:szCs w:val="16"/>
        </w:rPr>
        <w:t>'#/components/schemas/TscPriorityLevel'</w:t>
      </w:r>
      <w:bookmarkEnd w:id="2719"/>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720" w:name="_Hlk33787705"/>
      <w:r w:rsidRPr="00F9618C">
        <w:rPr>
          <w:rFonts w:cs="Courier New"/>
          <w:szCs w:val="16"/>
        </w:rPr>
        <w:t>$ref: '#/components/schemas/TscPriorityLevelRm'</w:t>
      </w:r>
      <w:bookmarkEnd w:id="2720"/>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721" w:name="_Hlk197370311"/>
      <w:r>
        <w:t>2000000</w:t>
      </w:r>
      <w:bookmarkEnd w:id="2721"/>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722"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722"/>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723" w:name="_Hlk199273801"/>
      <w:r w:rsidRPr="00F9618C">
        <w:t>QosNotifType</w:t>
      </w:r>
      <w:bookmarkEnd w:id="2723"/>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724" w:name="_Toc129339012"/>
      <w:bookmarkEnd w:id="2702"/>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725" w:name="_Hlk189731865"/>
      <w:r w:rsidRPr="00F9618C">
        <w:t>NotifCap</w:t>
      </w:r>
      <w:r>
        <w:t>Type</w:t>
      </w:r>
      <w:bookmarkEnd w:id="2725"/>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726" w:name="_Toc218884595"/>
      <w:bookmarkStart w:id="2727" w:name="_Toc222915675"/>
      <w:bookmarkStart w:id="2728" w:name="_Toc222916258"/>
      <w:r w:rsidRPr="00F9618C">
        <w:t>Annex B (normative):</w:t>
      </w:r>
      <w:r w:rsidRPr="00F9618C">
        <w:br/>
      </w:r>
      <w:r w:rsidRPr="00F9618C">
        <w:rPr>
          <w:lang w:eastAsia="ja-JP"/>
        </w:rPr>
        <w:t>IMS Related P-CSCF Procedures over N5</w:t>
      </w:r>
      <w:bookmarkEnd w:id="2704"/>
      <w:bookmarkEnd w:id="2705"/>
      <w:bookmarkEnd w:id="2706"/>
      <w:bookmarkEnd w:id="2707"/>
      <w:bookmarkEnd w:id="2708"/>
      <w:bookmarkEnd w:id="2724"/>
      <w:bookmarkEnd w:id="2726"/>
      <w:bookmarkEnd w:id="2727"/>
      <w:bookmarkEnd w:id="2728"/>
    </w:p>
    <w:p w14:paraId="3595F615" w14:textId="77777777" w:rsidR="00FD0136" w:rsidRPr="00F9618C" w:rsidRDefault="00FD0136">
      <w:pPr>
        <w:pStyle w:val="Heading1"/>
      </w:pPr>
      <w:bookmarkStart w:id="2729" w:name="_Toc28012523"/>
      <w:bookmarkStart w:id="2730" w:name="_Toc36038486"/>
      <w:bookmarkStart w:id="2731" w:name="_Toc45133757"/>
      <w:bookmarkStart w:id="2732" w:name="_Toc51762511"/>
      <w:bookmarkStart w:id="2733" w:name="_Toc59017083"/>
      <w:bookmarkStart w:id="2734" w:name="_Toc129339013"/>
      <w:bookmarkStart w:id="2735" w:name="_Toc218884596"/>
      <w:bookmarkStart w:id="2736" w:name="_Toc222915676"/>
      <w:bookmarkStart w:id="2737" w:name="_Toc222916259"/>
      <w:r w:rsidRPr="00F9618C">
        <w:t>B.1</w:t>
      </w:r>
      <w:r w:rsidRPr="00F9618C">
        <w:tab/>
        <w:t>Provision of Service Information at P-CSCF</w:t>
      </w:r>
      <w:bookmarkEnd w:id="2729"/>
      <w:bookmarkEnd w:id="2730"/>
      <w:bookmarkEnd w:id="2731"/>
      <w:bookmarkEnd w:id="2732"/>
      <w:bookmarkEnd w:id="2733"/>
      <w:bookmarkEnd w:id="2734"/>
      <w:bookmarkEnd w:id="2735"/>
      <w:bookmarkEnd w:id="2736"/>
      <w:bookmarkEnd w:id="2737"/>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738" w:name="_Toc28012524"/>
      <w:bookmarkStart w:id="2739" w:name="_Toc36038487"/>
      <w:bookmarkStart w:id="2740" w:name="_Toc45133758"/>
      <w:bookmarkStart w:id="2741" w:name="_Toc51762512"/>
      <w:bookmarkStart w:id="2742" w:name="_Toc59017084"/>
      <w:bookmarkStart w:id="2743" w:name="_Toc129339014"/>
      <w:bookmarkStart w:id="2744" w:name="_Toc218884597"/>
      <w:bookmarkStart w:id="2745" w:name="_Toc222915677"/>
      <w:bookmarkStart w:id="2746" w:name="_Toc222916260"/>
      <w:r w:rsidRPr="00F9618C">
        <w:t>B.2</w:t>
      </w:r>
      <w:r w:rsidRPr="00F9618C">
        <w:tab/>
        <w:t>Enabling of IP Flows</w:t>
      </w:r>
      <w:bookmarkEnd w:id="2738"/>
      <w:bookmarkEnd w:id="2739"/>
      <w:bookmarkEnd w:id="2740"/>
      <w:bookmarkEnd w:id="2741"/>
      <w:bookmarkEnd w:id="2742"/>
      <w:bookmarkEnd w:id="2743"/>
      <w:bookmarkEnd w:id="2744"/>
      <w:bookmarkEnd w:id="2745"/>
      <w:bookmarkEnd w:id="2746"/>
    </w:p>
    <w:p w14:paraId="4944D6DB" w14:textId="77777777" w:rsidR="00FD0136" w:rsidRPr="00F9618C" w:rsidRDefault="00FD0136">
      <w:pPr>
        <w:pStyle w:val="Heading2"/>
        <w:rPr>
          <w:lang w:eastAsia="ja-JP"/>
        </w:rPr>
      </w:pPr>
      <w:bookmarkStart w:id="2747" w:name="_Toc28012525"/>
      <w:bookmarkStart w:id="2748" w:name="_Toc36038488"/>
      <w:bookmarkStart w:id="2749" w:name="_Toc45133759"/>
      <w:bookmarkStart w:id="2750" w:name="_Toc51762513"/>
      <w:bookmarkStart w:id="2751" w:name="_Toc59017085"/>
      <w:bookmarkStart w:id="2752" w:name="_Toc129339015"/>
      <w:bookmarkStart w:id="2753" w:name="_Toc218884598"/>
      <w:bookmarkStart w:id="2754" w:name="_Toc222915678"/>
      <w:bookmarkStart w:id="2755" w:name="_Toc222916261"/>
      <w:r w:rsidRPr="00F9618C">
        <w:t>B.</w:t>
      </w:r>
      <w:r w:rsidRPr="00F9618C">
        <w:rPr>
          <w:lang w:eastAsia="ja-JP"/>
        </w:rPr>
        <w:t>2</w:t>
      </w:r>
      <w:r w:rsidRPr="00F9618C">
        <w:t>.</w:t>
      </w:r>
      <w:r w:rsidRPr="00F9618C">
        <w:rPr>
          <w:lang w:eastAsia="ja-JP"/>
        </w:rPr>
        <w:t>1</w:t>
      </w:r>
      <w:r w:rsidRPr="00F9618C">
        <w:tab/>
        <w:t>General</w:t>
      </w:r>
      <w:bookmarkEnd w:id="2747"/>
      <w:bookmarkEnd w:id="2748"/>
      <w:bookmarkEnd w:id="2749"/>
      <w:bookmarkEnd w:id="2750"/>
      <w:bookmarkEnd w:id="2751"/>
      <w:bookmarkEnd w:id="2752"/>
      <w:bookmarkEnd w:id="2753"/>
      <w:bookmarkEnd w:id="2754"/>
      <w:bookmarkEnd w:id="2755"/>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756" w:name="_Toc28012526"/>
      <w:bookmarkStart w:id="2757" w:name="_Toc36038489"/>
      <w:bookmarkStart w:id="2758" w:name="_Toc45133760"/>
      <w:bookmarkStart w:id="2759" w:name="_Toc51762514"/>
      <w:bookmarkStart w:id="2760" w:name="_Toc59017086"/>
      <w:bookmarkStart w:id="2761" w:name="_Toc129339016"/>
      <w:bookmarkStart w:id="2762" w:name="_Toc218884599"/>
      <w:bookmarkStart w:id="2763" w:name="_Toc222915679"/>
      <w:bookmarkStart w:id="2764" w:name="_Toc2229162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756"/>
      <w:bookmarkEnd w:id="2757"/>
      <w:bookmarkEnd w:id="2758"/>
      <w:bookmarkEnd w:id="2759"/>
      <w:bookmarkEnd w:id="2760"/>
      <w:bookmarkEnd w:id="2761"/>
      <w:bookmarkEnd w:id="2762"/>
      <w:bookmarkEnd w:id="2763"/>
      <w:bookmarkEnd w:id="2764"/>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765" w:name="_Toc28012527"/>
      <w:bookmarkStart w:id="2766" w:name="_Toc36038490"/>
      <w:bookmarkStart w:id="2767" w:name="_Toc45133761"/>
      <w:bookmarkStart w:id="2768" w:name="_Toc51762515"/>
      <w:bookmarkStart w:id="2769" w:name="_Toc59017087"/>
      <w:bookmarkStart w:id="2770" w:name="_Toc129339017"/>
      <w:bookmarkStart w:id="2771" w:name="_Toc218884600"/>
      <w:bookmarkStart w:id="2772" w:name="_Toc222915680"/>
      <w:bookmarkStart w:id="2773" w:name="_Toc2229162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765"/>
      <w:bookmarkEnd w:id="2766"/>
      <w:bookmarkEnd w:id="2767"/>
      <w:bookmarkEnd w:id="2768"/>
      <w:bookmarkEnd w:id="2769"/>
      <w:bookmarkEnd w:id="2770"/>
      <w:bookmarkEnd w:id="2771"/>
      <w:bookmarkEnd w:id="2772"/>
      <w:bookmarkEnd w:id="2773"/>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774" w:name="_Toc28012528"/>
      <w:bookmarkStart w:id="2775" w:name="_Toc36038491"/>
      <w:bookmarkStart w:id="2776" w:name="_Toc45133762"/>
      <w:bookmarkStart w:id="2777" w:name="_Toc51762516"/>
      <w:bookmarkStart w:id="2778" w:name="_Toc59017088"/>
      <w:bookmarkStart w:id="2779" w:name="_Toc129339018"/>
      <w:bookmarkStart w:id="2780" w:name="_Toc218884601"/>
      <w:bookmarkStart w:id="2781" w:name="_Toc222915681"/>
      <w:bookmarkStart w:id="2782" w:name="_Toc222916264"/>
      <w:r w:rsidRPr="00F9618C">
        <w:t>B.3</w:t>
      </w:r>
      <w:r w:rsidRPr="00F9618C">
        <w:tab/>
        <w:t>Support for SIP forking</w:t>
      </w:r>
      <w:bookmarkEnd w:id="2774"/>
      <w:bookmarkEnd w:id="2775"/>
      <w:bookmarkEnd w:id="2776"/>
      <w:bookmarkEnd w:id="2777"/>
      <w:bookmarkEnd w:id="2778"/>
      <w:bookmarkEnd w:id="2779"/>
      <w:bookmarkEnd w:id="2780"/>
      <w:bookmarkEnd w:id="2781"/>
      <w:bookmarkEnd w:id="2782"/>
    </w:p>
    <w:p w14:paraId="3C1B222B" w14:textId="77777777" w:rsidR="00A7198B" w:rsidRPr="00F9618C" w:rsidRDefault="00A7198B" w:rsidP="00A7198B">
      <w:pPr>
        <w:pStyle w:val="Heading2"/>
      </w:pPr>
      <w:bookmarkStart w:id="2783" w:name="_Toc129339019"/>
      <w:bookmarkStart w:id="2784" w:name="_Toc218884602"/>
      <w:bookmarkStart w:id="2785" w:name="_Toc222915682"/>
      <w:bookmarkStart w:id="2786" w:name="_Toc222916265"/>
      <w:r w:rsidRPr="00F9618C">
        <w:t>B.3.0</w:t>
      </w:r>
      <w:r w:rsidRPr="00F9618C">
        <w:tab/>
        <w:t>General</w:t>
      </w:r>
      <w:bookmarkEnd w:id="2783"/>
      <w:bookmarkEnd w:id="2784"/>
      <w:bookmarkEnd w:id="2785"/>
      <w:bookmarkEnd w:id="2786"/>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787" w:name="_Toc28012529"/>
      <w:bookmarkStart w:id="2788" w:name="_Toc36038492"/>
      <w:bookmarkStart w:id="2789" w:name="_Toc45133763"/>
      <w:bookmarkStart w:id="2790" w:name="_Toc51762517"/>
      <w:bookmarkStart w:id="2791" w:name="_Toc59017089"/>
      <w:bookmarkStart w:id="2792" w:name="_Toc129339020"/>
      <w:bookmarkStart w:id="2793" w:name="_Toc218884603"/>
      <w:bookmarkStart w:id="2794" w:name="_Toc222915683"/>
      <w:bookmarkStart w:id="2795" w:name="_Toc222916266"/>
      <w:r w:rsidRPr="00F9618C">
        <w:rPr>
          <w:lang w:eastAsia="ja-JP"/>
        </w:rPr>
        <w:t>B.3.1</w:t>
      </w:r>
      <w:r w:rsidRPr="00F9618C">
        <w:rPr>
          <w:lang w:eastAsia="ja-JP"/>
        </w:rPr>
        <w:tab/>
        <w:t>PCC rule provisioning for early media for forked responses</w:t>
      </w:r>
      <w:bookmarkEnd w:id="2787"/>
      <w:bookmarkEnd w:id="2788"/>
      <w:bookmarkEnd w:id="2789"/>
      <w:bookmarkEnd w:id="2790"/>
      <w:bookmarkEnd w:id="2791"/>
      <w:bookmarkEnd w:id="2792"/>
      <w:bookmarkEnd w:id="2793"/>
      <w:bookmarkEnd w:id="2794"/>
      <w:bookmarkEnd w:id="279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796" w:name="_Toc28012530"/>
      <w:bookmarkStart w:id="2797" w:name="_Toc36038493"/>
      <w:bookmarkStart w:id="2798" w:name="_Toc45133764"/>
      <w:bookmarkStart w:id="2799" w:name="_Toc51762518"/>
      <w:bookmarkStart w:id="2800" w:name="_Toc59017090"/>
      <w:bookmarkStart w:id="2801" w:name="_Toc129339021"/>
      <w:bookmarkStart w:id="2802" w:name="_Toc218884604"/>
      <w:bookmarkStart w:id="2803" w:name="_Toc222915684"/>
      <w:bookmarkStart w:id="2804" w:name="_Toc222916267"/>
      <w:r w:rsidRPr="00F9618C">
        <w:rPr>
          <w:lang w:eastAsia="ja-JP"/>
        </w:rPr>
        <w:t>B.3.2</w:t>
      </w:r>
      <w:r w:rsidRPr="00F9618C">
        <w:rPr>
          <w:lang w:eastAsia="ja-JP"/>
        </w:rPr>
        <w:tab/>
        <w:t>Updating the provisioned PCC rules at the final answer</w:t>
      </w:r>
      <w:bookmarkEnd w:id="2796"/>
      <w:bookmarkEnd w:id="2797"/>
      <w:bookmarkEnd w:id="2798"/>
      <w:bookmarkEnd w:id="2799"/>
      <w:bookmarkEnd w:id="2800"/>
      <w:bookmarkEnd w:id="2801"/>
      <w:bookmarkEnd w:id="2802"/>
      <w:bookmarkEnd w:id="2803"/>
      <w:bookmarkEnd w:id="2804"/>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805" w:name="_Toc28012531"/>
      <w:bookmarkStart w:id="2806" w:name="_Toc36038494"/>
      <w:bookmarkStart w:id="2807" w:name="_Toc45133765"/>
      <w:bookmarkStart w:id="2808" w:name="_Toc51762519"/>
      <w:bookmarkStart w:id="2809" w:name="_Toc59017091"/>
      <w:bookmarkStart w:id="2810" w:name="_Toc129339022"/>
      <w:bookmarkStart w:id="2811" w:name="_Toc218884605"/>
      <w:bookmarkStart w:id="2812" w:name="_Toc222915685"/>
      <w:bookmarkStart w:id="2813" w:name="_Toc222916268"/>
      <w:r w:rsidRPr="00F9618C">
        <w:t>B.4</w:t>
      </w:r>
      <w:r w:rsidRPr="00F9618C">
        <w:tab/>
        <w:t>Notification of AF Signalling Transmission Path Status</w:t>
      </w:r>
      <w:bookmarkEnd w:id="2805"/>
      <w:bookmarkEnd w:id="2806"/>
      <w:bookmarkEnd w:id="2807"/>
      <w:bookmarkEnd w:id="2808"/>
      <w:bookmarkEnd w:id="2809"/>
      <w:bookmarkEnd w:id="2810"/>
      <w:bookmarkEnd w:id="2811"/>
      <w:bookmarkEnd w:id="2812"/>
      <w:bookmarkEnd w:id="2813"/>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814" w:name="_Toc28012532"/>
      <w:bookmarkStart w:id="2815" w:name="_Toc36038495"/>
      <w:bookmarkStart w:id="2816" w:name="_Toc45133766"/>
      <w:bookmarkStart w:id="2817" w:name="_Toc51762520"/>
      <w:bookmarkStart w:id="2818" w:name="_Toc59017092"/>
      <w:bookmarkStart w:id="2819" w:name="_Toc129339023"/>
      <w:bookmarkStart w:id="2820" w:name="_Toc218884606"/>
      <w:bookmarkStart w:id="2821" w:name="_Toc222915686"/>
      <w:bookmarkStart w:id="2822" w:name="_Toc222916269"/>
      <w:r w:rsidRPr="00F9618C">
        <w:lastRenderedPageBreak/>
        <w:t>B.5</w:t>
      </w:r>
      <w:r w:rsidRPr="00F9618C">
        <w:tab/>
        <w:t>Indication of Emergency Registration and Session Establishment</w:t>
      </w:r>
      <w:bookmarkEnd w:id="2814"/>
      <w:bookmarkEnd w:id="2815"/>
      <w:bookmarkEnd w:id="2816"/>
      <w:bookmarkEnd w:id="2817"/>
      <w:bookmarkEnd w:id="2818"/>
      <w:bookmarkEnd w:id="2819"/>
      <w:bookmarkEnd w:id="2820"/>
      <w:bookmarkEnd w:id="2821"/>
      <w:bookmarkEnd w:id="2822"/>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823" w:name="_Toc28012533"/>
      <w:bookmarkStart w:id="2824" w:name="_Toc36038496"/>
      <w:bookmarkStart w:id="2825" w:name="_Toc45133767"/>
      <w:bookmarkStart w:id="2826" w:name="_Toc51762521"/>
      <w:bookmarkStart w:id="2827" w:name="_Toc59017093"/>
      <w:bookmarkStart w:id="2828" w:name="_Toc129339024"/>
      <w:bookmarkStart w:id="2829" w:name="_Toc218884607"/>
      <w:bookmarkStart w:id="2830" w:name="_Toc222915687"/>
      <w:bookmarkStart w:id="2831" w:name="_Toc222916270"/>
      <w:r w:rsidRPr="00F9618C">
        <w:t>B.</w:t>
      </w:r>
      <w:r w:rsidRPr="00F9618C">
        <w:rPr>
          <w:rFonts w:eastAsia="Batang"/>
          <w:lang w:eastAsia="ko-KR"/>
        </w:rPr>
        <w:t>6</w:t>
      </w:r>
      <w:r w:rsidRPr="00F9618C">
        <w:tab/>
        <w:t>Support for Early Session disposition SDP</w:t>
      </w:r>
      <w:bookmarkEnd w:id="2823"/>
      <w:bookmarkEnd w:id="2824"/>
      <w:bookmarkEnd w:id="2825"/>
      <w:bookmarkEnd w:id="2826"/>
      <w:bookmarkEnd w:id="2827"/>
      <w:bookmarkEnd w:id="2828"/>
      <w:bookmarkEnd w:id="2829"/>
      <w:bookmarkEnd w:id="2830"/>
      <w:bookmarkEnd w:id="2831"/>
    </w:p>
    <w:p w14:paraId="240478A9" w14:textId="77777777" w:rsidR="00FD0136" w:rsidRPr="00F9618C" w:rsidRDefault="00FD0136">
      <w:pPr>
        <w:pStyle w:val="Heading2"/>
        <w:rPr>
          <w:lang w:eastAsia="ja-JP"/>
        </w:rPr>
      </w:pPr>
      <w:bookmarkStart w:id="2832" w:name="_Toc28012534"/>
      <w:bookmarkStart w:id="2833" w:name="_Toc36038497"/>
      <w:bookmarkStart w:id="2834" w:name="_Toc45133768"/>
      <w:bookmarkStart w:id="2835" w:name="_Toc51762522"/>
      <w:bookmarkStart w:id="2836" w:name="_Toc59017094"/>
      <w:bookmarkStart w:id="2837" w:name="_Toc129339025"/>
      <w:bookmarkStart w:id="2838" w:name="_Toc218884608"/>
      <w:bookmarkStart w:id="2839" w:name="_Toc222915688"/>
      <w:bookmarkStart w:id="2840" w:name="_Toc222916271"/>
      <w:r w:rsidRPr="00F9618C">
        <w:rPr>
          <w:lang w:eastAsia="ja-JP"/>
        </w:rPr>
        <w:t>B.6.1</w:t>
      </w:r>
      <w:r w:rsidRPr="00F9618C">
        <w:rPr>
          <w:lang w:eastAsia="ja-JP"/>
        </w:rPr>
        <w:tab/>
        <w:t>General</w:t>
      </w:r>
      <w:bookmarkEnd w:id="2832"/>
      <w:bookmarkEnd w:id="2833"/>
      <w:bookmarkEnd w:id="2834"/>
      <w:bookmarkEnd w:id="2835"/>
      <w:bookmarkEnd w:id="2836"/>
      <w:bookmarkEnd w:id="2837"/>
      <w:bookmarkEnd w:id="2838"/>
      <w:bookmarkEnd w:id="2839"/>
      <w:bookmarkEnd w:id="2840"/>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841" w:name="_Toc28012535"/>
      <w:bookmarkStart w:id="2842" w:name="_Toc36038498"/>
      <w:bookmarkStart w:id="2843" w:name="_Toc45133769"/>
      <w:bookmarkStart w:id="2844" w:name="_Toc51762523"/>
      <w:bookmarkStart w:id="2845" w:name="_Toc59017095"/>
      <w:bookmarkStart w:id="2846" w:name="_Toc129339026"/>
      <w:bookmarkStart w:id="2847" w:name="_Toc218884609"/>
      <w:bookmarkStart w:id="2848" w:name="_Toc222915689"/>
      <w:bookmarkStart w:id="2849" w:name="_Toc222916272"/>
      <w:r w:rsidRPr="00F9618C">
        <w:rPr>
          <w:lang w:eastAsia="ja-JP"/>
        </w:rPr>
        <w:lastRenderedPageBreak/>
        <w:t>B.6.2</w:t>
      </w:r>
      <w:r w:rsidRPr="00F9618C">
        <w:rPr>
          <w:lang w:eastAsia="ja-JP"/>
        </w:rPr>
        <w:tab/>
        <w:t>Service Information Provisioning for Early Media</w:t>
      </w:r>
      <w:bookmarkEnd w:id="2841"/>
      <w:bookmarkEnd w:id="2842"/>
      <w:bookmarkEnd w:id="2843"/>
      <w:bookmarkEnd w:id="2844"/>
      <w:bookmarkEnd w:id="2845"/>
      <w:bookmarkEnd w:id="2846"/>
      <w:bookmarkEnd w:id="2847"/>
      <w:bookmarkEnd w:id="2848"/>
      <w:bookmarkEnd w:id="2849"/>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850" w:name="_Toc28012536"/>
      <w:bookmarkStart w:id="2851" w:name="_Toc36038499"/>
      <w:bookmarkStart w:id="2852" w:name="_Toc45133770"/>
      <w:bookmarkStart w:id="2853" w:name="_Toc51762524"/>
      <w:bookmarkStart w:id="2854" w:name="_Toc59017096"/>
      <w:bookmarkStart w:id="2855" w:name="_Toc129339027"/>
      <w:bookmarkStart w:id="2856" w:name="_Toc218884610"/>
      <w:bookmarkStart w:id="2857" w:name="_Toc222915690"/>
      <w:bookmarkStart w:id="2858" w:name="_Toc222916273"/>
      <w:r w:rsidRPr="00F9618C">
        <w:rPr>
          <w:lang w:eastAsia="ja-JP"/>
        </w:rPr>
        <w:lastRenderedPageBreak/>
        <w:t>B.6.3</w:t>
      </w:r>
      <w:r w:rsidRPr="00F9618C">
        <w:rPr>
          <w:lang w:eastAsia="ja-JP"/>
        </w:rPr>
        <w:tab/>
        <w:t>Updating the Provisioned Service Information when Dialogue is established</w:t>
      </w:r>
      <w:bookmarkEnd w:id="2850"/>
      <w:bookmarkEnd w:id="2851"/>
      <w:bookmarkEnd w:id="2852"/>
      <w:bookmarkEnd w:id="2853"/>
      <w:bookmarkEnd w:id="2854"/>
      <w:bookmarkEnd w:id="2855"/>
      <w:bookmarkEnd w:id="2856"/>
      <w:bookmarkEnd w:id="2857"/>
      <w:bookmarkEnd w:id="2858"/>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859" w:name="_Toc28012537"/>
      <w:bookmarkStart w:id="2860" w:name="_Toc36038500"/>
      <w:bookmarkStart w:id="2861" w:name="_Toc45133771"/>
      <w:bookmarkStart w:id="2862" w:name="_Toc51762525"/>
      <w:bookmarkStart w:id="2863" w:name="_Toc59017097"/>
      <w:bookmarkStart w:id="2864" w:name="_Toc129339028"/>
      <w:bookmarkStart w:id="2865" w:name="_Toc218884611"/>
      <w:bookmarkStart w:id="2866" w:name="_Toc222915691"/>
      <w:bookmarkStart w:id="2867" w:name="_Toc222916274"/>
      <w:r w:rsidRPr="00F9618C">
        <w:t>B.7</w:t>
      </w:r>
      <w:r w:rsidRPr="00F9618C">
        <w:tab/>
        <w:t>Provision of Signalling Flow Information at P-CSCF</w:t>
      </w:r>
      <w:bookmarkEnd w:id="2859"/>
      <w:bookmarkEnd w:id="2860"/>
      <w:bookmarkEnd w:id="2861"/>
      <w:bookmarkEnd w:id="2862"/>
      <w:bookmarkEnd w:id="2863"/>
      <w:bookmarkEnd w:id="2864"/>
      <w:bookmarkEnd w:id="2865"/>
      <w:bookmarkEnd w:id="2866"/>
      <w:bookmarkEnd w:id="2867"/>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868" w:name="_Toc28012538"/>
      <w:bookmarkStart w:id="2869" w:name="_Toc36038501"/>
      <w:bookmarkStart w:id="2870" w:name="_Toc45133772"/>
      <w:bookmarkStart w:id="2871" w:name="_Toc51762526"/>
      <w:bookmarkStart w:id="2872" w:name="_Toc59017098"/>
      <w:bookmarkStart w:id="2873" w:name="_Toc129339029"/>
      <w:bookmarkStart w:id="2874" w:name="_Toc218884612"/>
      <w:bookmarkStart w:id="2875" w:name="_Toc222915692"/>
      <w:bookmarkStart w:id="2876" w:name="_Toc222916275"/>
      <w:r w:rsidRPr="00F9618C">
        <w:t>B.8</w:t>
      </w:r>
      <w:r w:rsidRPr="00F9618C">
        <w:tab/>
        <w:t>Retrieval of network provided location information</w:t>
      </w:r>
      <w:bookmarkEnd w:id="2868"/>
      <w:bookmarkEnd w:id="2869"/>
      <w:bookmarkEnd w:id="2870"/>
      <w:bookmarkEnd w:id="2871"/>
      <w:bookmarkEnd w:id="2872"/>
      <w:bookmarkEnd w:id="2873"/>
      <w:bookmarkEnd w:id="2874"/>
      <w:bookmarkEnd w:id="2875"/>
      <w:bookmarkEnd w:id="2876"/>
    </w:p>
    <w:p w14:paraId="5B1221A4" w14:textId="77777777" w:rsidR="00FD0136" w:rsidRPr="00F9618C" w:rsidRDefault="00FD0136">
      <w:pPr>
        <w:pStyle w:val="Heading2"/>
      </w:pPr>
      <w:bookmarkStart w:id="2877" w:name="_Toc28012539"/>
      <w:bookmarkStart w:id="2878" w:name="_Toc36038502"/>
      <w:bookmarkStart w:id="2879" w:name="_Toc45133773"/>
      <w:bookmarkStart w:id="2880" w:name="_Toc51762527"/>
      <w:bookmarkStart w:id="2881" w:name="_Toc59017099"/>
      <w:bookmarkStart w:id="2882" w:name="_Toc129339030"/>
      <w:bookmarkStart w:id="2883" w:name="_Toc218884613"/>
      <w:bookmarkStart w:id="2884" w:name="_Toc222915693"/>
      <w:bookmarkStart w:id="2885" w:name="_Toc222916276"/>
      <w:r w:rsidRPr="00F9618C">
        <w:t>B.8.1</w:t>
      </w:r>
      <w:r w:rsidRPr="00F9618C">
        <w:tab/>
        <w:t>General</w:t>
      </w:r>
      <w:bookmarkEnd w:id="2877"/>
      <w:bookmarkEnd w:id="2878"/>
      <w:bookmarkEnd w:id="2879"/>
      <w:bookmarkEnd w:id="2880"/>
      <w:bookmarkEnd w:id="2881"/>
      <w:bookmarkEnd w:id="2882"/>
      <w:bookmarkEnd w:id="2883"/>
      <w:bookmarkEnd w:id="2884"/>
      <w:bookmarkEnd w:id="288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886" w:name="_Toc28012540"/>
      <w:bookmarkStart w:id="2887" w:name="_Toc36038503"/>
      <w:bookmarkStart w:id="2888" w:name="_Toc45133774"/>
      <w:bookmarkStart w:id="2889" w:name="_Toc51762528"/>
      <w:bookmarkStart w:id="289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891"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2892" w:name="_Toc218884614"/>
      <w:bookmarkStart w:id="2893" w:name="_Toc222915694"/>
      <w:bookmarkStart w:id="2894" w:name="_Toc222916277"/>
      <w:r w:rsidRPr="00F9618C">
        <w:t>B.8.2</w:t>
      </w:r>
      <w:r w:rsidRPr="00F9618C">
        <w:tab/>
        <w:t>Retrieval of network provided location information at originating P-CSCF for inclusion in SIP Request</w:t>
      </w:r>
      <w:bookmarkEnd w:id="2886"/>
      <w:bookmarkEnd w:id="2887"/>
      <w:bookmarkEnd w:id="2888"/>
      <w:bookmarkEnd w:id="2889"/>
      <w:bookmarkEnd w:id="2890"/>
      <w:bookmarkEnd w:id="2891"/>
      <w:bookmarkEnd w:id="2892"/>
      <w:bookmarkEnd w:id="2893"/>
      <w:bookmarkEnd w:id="2894"/>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895" w:name="_Toc28012541"/>
      <w:bookmarkStart w:id="2896" w:name="_Toc36038504"/>
      <w:bookmarkStart w:id="2897" w:name="_Toc45133775"/>
      <w:bookmarkStart w:id="2898" w:name="_Toc51762529"/>
      <w:bookmarkStart w:id="2899"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900" w:name="_Toc129339032"/>
      <w:bookmarkStart w:id="2901" w:name="_Toc218884615"/>
      <w:bookmarkStart w:id="2902" w:name="_Toc222915695"/>
      <w:bookmarkStart w:id="2903" w:name="_Toc2229162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895"/>
      <w:bookmarkEnd w:id="2896"/>
      <w:bookmarkEnd w:id="2897"/>
      <w:bookmarkEnd w:id="2898"/>
      <w:bookmarkEnd w:id="2899"/>
      <w:bookmarkEnd w:id="2900"/>
      <w:bookmarkEnd w:id="2901"/>
      <w:bookmarkEnd w:id="2902"/>
      <w:bookmarkEnd w:id="2903"/>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904" w:name="_Toc28012542"/>
      <w:bookmarkStart w:id="2905" w:name="_Toc36038505"/>
      <w:bookmarkStart w:id="2906" w:name="_Toc45133776"/>
      <w:bookmarkStart w:id="2907" w:name="_Toc51762530"/>
      <w:bookmarkStart w:id="2908" w:name="_Toc59017102"/>
      <w:bookmarkStart w:id="2909" w:name="_Toc129339033"/>
      <w:bookmarkStart w:id="2910" w:name="_Toc218884616"/>
      <w:bookmarkStart w:id="2911" w:name="_Toc222915696"/>
      <w:bookmarkStart w:id="2912" w:name="_Toc222916279"/>
      <w:r w:rsidRPr="00F9618C">
        <w:t>B.8.4</w:t>
      </w:r>
      <w:r w:rsidRPr="00F9618C">
        <w:tab/>
        <w:t>Retrieval of network provided location information at terminating P-CSCF</w:t>
      </w:r>
      <w:bookmarkEnd w:id="2904"/>
      <w:bookmarkEnd w:id="2905"/>
      <w:bookmarkEnd w:id="2906"/>
      <w:bookmarkEnd w:id="2907"/>
      <w:bookmarkEnd w:id="2908"/>
      <w:bookmarkEnd w:id="2909"/>
      <w:bookmarkEnd w:id="2910"/>
      <w:bookmarkEnd w:id="2911"/>
      <w:bookmarkEnd w:id="2912"/>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913" w:name="_Toc36038506"/>
      <w:bookmarkStart w:id="2914" w:name="_Toc45133777"/>
      <w:bookmarkStart w:id="2915" w:name="_Toc51762531"/>
      <w:bookmarkStart w:id="2916" w:name="_Toc59017103"/>
      <w:bookmarkStart w:id="2917"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918" w:name="_Toc129339034"/>
      <w:bookmarkStart w:id="2919" w:name="_Toc218884617"/>
      <w:bookmarkStart w:id="2920" w:name="_Toc222915697"/>
      <w:bookmarkStart w:id="2921" w:name="_Toc222916280"/>
      <w:r w:rsidRPr="00F9618C">
        <w:t>B.</w:t>
      </w:r>
      <w:r w:rsidRPr="00F9618C">
        <w:rPr>
          <w:rFonts w:eastAsia="Batang"/>
          <w:lang w:eastAsia="ko-KR"/>
        </w:rPr>
        <w:t>8</w:t>
      </w:r>
      <w:r w:rsidRPr="00F9618C">
        <w:t>.5</w:t>
      </w:r>
      <w:r w:rsidRPr="00F9618C">
        <w:tab/>
        <w:t>Provisioning of network provided location information at SIP session release</w:t>
      </w:r>
      <w:bookmarkEnd w:id="2913"/>
      <w:bookmarkEnd w:id="2914"/>
      <w:bookmarkEnd w:id="2915"/>
      <w:bookmarkEnd w:id="2916"/>
      <w:bookmarkEnd w:id="2918"/>
      <w:bookmarkEnd w:id="2919"/>
      <w:bookmarkEnd w:id="2920"/>
      <w:bookmarkEnd w:id="2921"/>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922" w:name="_Toc129339035"/>
      <w:bookmarkStart w:id="2923" w:name="_Toc218884618"/>
      <w:bookmarkStart w:id="2924" w:name="_Toc222915698"/>
      <w:bookmarkStart w:id="2925" w:name="_Toc222916281"/>
      <w:bookmarkStart w:id="2926" w:name="_Toc36038507"/>
      <w:bookmarkStart w:id="2927" w:name="_Toc45133778"/>
      <w:bookmarkStart w:id="2928" w:name="_Toc51762532"/>
      <w:bookmarkStart w:id="2929" w:name="_Toc59017104"/>
      <w:r w:rsidRPr="00F9618C">
        <w:t>B.</w:t>
      </w:r>
      <w:r w:rsidRPr="00F9618C">
        <w:rPr>
          <w:rFonts w:eastAsia="Batang"/>
          <w:lang w:eastAsia="ko-KR"/>
        </w:rPr>
        <w:t>8</w:t>
      </w:r>
      <w:r w:rsidRPr="00F9618C">
        <w:t>.6</w:t>
      </w:r>
      <w:r w:rsidRPr="00F9618C">
        <w:tab/>
        <w:t>Provisioning of network provided location information at mid call</w:t>
      </w:r>
      <w:bookmarkEnd w:id="2922"/>
      <w:bookmarkEnd w:id="2923"/>
      <w:bookmarkEnd w:id="2924"/>
      <w:bookmarkEnd w:id="2925"/>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930" w:name="_Toc129339036"/>
      <w:bookmarkStart w:id="2931" w:name="_Toc218884619"/>
      <w:bookmarkStart w:id="2932" w:name="_Toc222915699"/>
      <w:bookmarkStart w:id="2933" w:name="_Toc222916282"/>
      <w:r w:rsidRPr="00F9618C">
        <w:t>B.9</w:t>
      </w:r>
      <w:r w:rsidRPr="00F9618C">
        <w:tab/>
        <w:t>Resource Sharing</w:t>
      </w:r>
      <w:bookmarkEnd w:id="2917"/>
      <w:bookmarkEnd w:id="2926"/>
      <w:bookmarkEnd w:id="2927"/>
      <w:bookmarkEnd w:id="2928"/>
      <w:bookmarkEnd w:id="2929"/>
      <w:bookmarkEnd w:id="2930"/>
      <w:bookmarkEnd w:id="2931"/>
      <w:bookmarkEnd w:id="2932"/>
      <w:bookmarkEnd w:id="2933"/>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934" w:name="_Toc28012544"/>
      <w:bookmarkStart w:id="2935" w:name="_Toc36038508"/>
      <w:bookmarkStart w:id="2936" w:name="_Toc45133779"/>
      <w:bookmarkStart w:id="2937" w:name="_Toc51762533"/>
      <w:bookmarkStart w:id="2938" w:name="_Toc59017105"/>
      <w:bookmarkStart w:id="2939" w:name="_Toc129339037"/>
      <w:bookmarkStart w:id="2940" w:name="_Toc218884620"/>
      <w:bookmarkStart w:id="2941" w:name="_Toc222915700"/>
      <w:bookmarkStart w:id="2942" w:name="_Toc222916283"/>
      <w:r w:rsidRPr="00F9618C">
        <w:rPr>
          <w:lang w:eastAsia="es-ES"/>
        </w:rPr>
        <w:t>B.10</w:t>
      </w:r>
      <w:r w:rsidRPr="00F9618C">
        <w:rPr>
          <w:lang w:eastAsia="es-ES"/>
        </w:rPr>
        <w:tab/>
        <w:t>Handling of MCPTT priority call</w:t>
      </w:r>
      <w:bookmarkEnd w:id="2934"/>
      <w:bookmarkEnd w:id="2935"/>
      <w:bookmarkEnd w:id="2936"/>
      <w:bookmarkEnd w:id="2937"/>
      <w:bookmarkEnd w:id="2938"/>
      <w:bookmarkEnd w:id="2939"/>
      <w:bookmarkEnd w:id="2940"/>
      <w:bookmarkEnd w:id="2941"/>
      <w:bookmarkEnd w:id="2942"/>
    </w:p>
    <w:p w14:paraId="47BCC263" w14:textId="77777777" w:rsidR="00FD0136" w:rsidRPr="00F9618C" w:rsidRDefault="00FD0136">
      <w:pPr>
        <w:pStyle w:val="Heading2"/>
        <w:rPr>
          <w:lang w:eastAsia="es-ES"/>
        </w:rPr>
      </w:pPr>
      <w:bookmarkStart w:id="2943" w:name="_Toc28012545"/>
      <w:bookmarkStart w:id="2944" w:name="_Toc36038509"/>
      <w:bookmarkStart w:id="2945" w:name="_Toc45133780"/>
      <w:bookmarkStart w:id="2946" w:name="_Toc51762534"/>
      <w:bookmarkStart w:id="2947" w:name="_Toc59017106"/>
      <w:bookmarkStart w:id="2948" w:name="_Toc129339038"/>
      <w:bookmarkStart w:id="2949" w:name="_Toc218884621"/>
      <w:bookmarkStart w:id="2950" w:name="_Toc222915701"/>
      <w:bookmarkStart w:id="2951" w:name="_Toc222916284"/>
      <w:r w:rsidRPr="00F9618C">
        <w:rPr>
          <w:lang w:eastAsia="es-ES"/>
        </w:rPr>
        <w:t>B.10.1</w:t>
      </w:r>
      <w:r w:rsidRPr="00F9618C">
        <w:rPr>
          <w:lang w:eastAsia="es-ES"/>
        </w:rPr>
        <w:tab/>
        <w:t>General</w:t>
      </w:r>
      <w:bookmarkEnd w:id="2943"/>
      <w:bookmarkEnd w:id="2944"/>
      <w:bookmarkEnd w:id="2945"/>
      <w:bookmarkEnd w:id="2946"/>
      <w:bookmarkEnd w:id="2947"/>
      <w:bookmarkEnd w:id="2948"/>
      <w:bookmarkEnd w:id="2949"/>
      <w:bookmarkEnd w:id="2950"/>
      <w:bookmarkEnd w:id="2951"/>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952" w:name="_Hlk15402936"/>
      <w:r w:rsidRPr="00F9618C">
        <w:t xml:space="preserve">the "resPrio" attribute and the "mcpttId" in the Npcf_PolicyAuthorization_Create request as defined in </w:t>
      </w:r>
      <w:r w:rsidR="00596C10" w:rsidRPr="00F9618C">
        <w:t>clause</w:t>
      </w:r>
      <w:r w:rsidRPr="00F9618C">
        <w:t> B.13.2 to allow the PCF</w:t>
      </w:r>
      <w:bookmarkEnd w:id="2952"/>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953" w:name="_Hlk15403079"/>
      <w:r w:rsidRPr="00F9618C">
        <w:t>which is provided by the P-CSCF in the "afAppId" attribute in the Npcf_PolicyAuthorization_Create request sent to PCF.</w:t>
      </w:r>
      <w:bookmarkEnd w:id="2953"/>
    </w:p>
    <w:p w14:paraId="4CAD39C5" w14:textId="77777777" w:rsidR="00FD0136" w:rsidRPr="00F9618C" w:rsidRDefault="00FD0136">
      <w:pPr>
        <w:pStyle w:val="Heading2"/>
        <w:rPr>
          <w:lang w:eastAsia="es-ES"/>
        </w:rPr>
      </w:pPr>
      <w:bookmarkStart w:id="2954" w:name="_Toc28012546"/>
      <w:bookmarkStart w:id="2955" w:name="_Toc36038510"/>
      <w:bookmarkStart w:id="2956" w:name="_Toc45133781"/>
      <w:bookmarkStart w:id="2957" w:name="_Toc51762535"/>
      <w:bookmarkStart w:id="2958" w:name="_Toc59017107"/>
      <w:bookmarkStart w:id="2959" w:name="_Toc129339039"/>
      <w:bookmarkStart w:id="2960" w:name="_Toc218884622"/>
      <w:bookmarkStart w:id="2961" w:name="_Toc222915702"/>
      <w:bookmarkStart w:id="2962" w:name="_Toc222916285"/>
      <w:r w:rsidRPr="00F9618C">
        <w:rPr>
          <w:lang w:eastAsia="es-ES"/>
        </w:rPr>
        <w:lastRenderedPageBreak/>
        <w:t>B.10.2</w:t>
      </w:r>
      <w:r w:rsidRPr="00F9618C">
        <w:rPr>
          <w:lang w:eastAsia="es-ES"/>
        </w:rPr>
        <w:tab/>
        <w:t>Determination of MCPTT priority parameter values</w:t>
      </w:r>
      <w:bookmarkEnd w:id="2954"/>
      <w:bookmarkEnd w:id="2955"/>
      <w:bookmarkEnd w:id="2956"/>
      <w:bookmarkEnd w:id="2957"/>
      <w:bookmarkEnd w:id="2958"/>
      <w:bookmarkEnd w:id="2959"/>
      <w:bookmarkEnd w:id="2960"/>
      <w:bookmarkEnd w:id="2961"/>
      <w:bookmarkEnd w:id="2962"/>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963" w:name="_Hlk15403149"/>
      <w:r w:rsidRPr="00F9618C">
        <w:t>include the "mcpttId" attribute and the "resPrio" attribute in the corresponding Npcf_PolicyAuthorization service operation towards the PCF</w:t>
      </w:r>
      <w:bookmarkEnd w:id="2963"/>
      <w:r w:rsidRPr="00F9618C">
        <w:t>.</w:t>
      </w:r>
    </w:p>
    <w:p w14:paraId="642A0F00" w14:textId="77777777" w:rsidR="00FD0136" w:rsidRPr="00F9618C" w:rsidRDefault="00FD0136">
      <w:bookmarkStart w:id="2964" w:name="_Hlk15403179"/>
      <w:r w:rsidRPr="00F9618C">
        <w:t>The "mcpttId" attribute shall include the namespace defined for MCPTT as received within the Resource-Priority header field.</w:t>
      </w:r>
    </w:p>
    <w:bookmarkEnd w:id="2964"/>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965"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965"/>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966" w:name="_Toc28012547"/>
      <w:bookmarkStart w:id="2967" w:name="_Toc36038511"/>
      <w:bookmarkStart w:id="2968" w:name="_Toc45133782"/>
      <w:bookmarkStart w:id="2969" w:name="_Toc51762536"/>
      <w:bookmarkStart w:id="2970" w:name="_Toc59017108"/>
      <w:bookmarkStart w:id="2971" w:name="_Toc129339040"/>
      <w:bookmarkStart w:id="2972" w:name="_Toc218884623"/>
      <w:bookmarkStart w:id="2973" w:name="_Toc222915703"/>
      <w:bookmarkStart w:id="2974" w:name="_Toc222916286"/>
      <w:r w:rsidRPr="00F9618C">
        <w:t>B.11</w:t>
      </w:r>
      <w:r w:rsidRPr="00F9618C">
        <w:tab/>
        <w:t>Handling of MCVideo priority call</w:t>
      </w:r>
      <w:bookmarkEnd w:id="2966"/>
      <w:bookmarkEnd w:id="2967"/>
      <w:bookmarkEnd w:id="2968"/>
      <w:bookmarkEnd w:id="2969"/>
      <w:bookmarkEnd w:id="2970"/>
      <w:bookmarkEnd w:id="2971"/>
      <w:bookmarkEnd w:id="2972"/>
      <w:bookmarkEnd w:id="2973"/>
      <w:bookmarkEnd w:id="2974"/>
    </w:p>
    <w:p w14:paraId="3624A862" w14:textId="77777777" w:rsidR="00FD0136" w:rsidRPr="00F9618C" w:rsidRDefault="00FD0136">
      <w:pPr>
        <w:pStyle w:val="Heading2"/>
      </w:pPr>
      <w:bookmarkStart w:id="2975" w:name="_Toc28012548"/>
      <w:bookmarkStart w:id="2976" w:name="_Toc36038512"/>
      <w:bookmarkStart w:id="2977" w:name="_Toc45133783"/>
      <w:bookmarkStart w:id="2978" w:name="_Toc51762537"/>
      <w:bookmarkStart w:id="2979" w:name="_Toc59017109"/>
      <w:bookmarkStart w:id="2980" w:name="_Toc129339041"/>
      <w:bookmarkStart w:id="2981" w:name="_Toc218884624"/>
      <w:bookmarkStart w:id="2982" w:name="_Toc222915704"/>
      <w:bookmarkStart w:id="2983" w:name="_Toc222916287"/>
      <w:r w:rsidRPr="00F9618C">
        <w:t>B.11.1</w:t>
      </w:r>
      <w:r w:rsidRPr="00F9618C">
        <w:tab/>
        <w:t>General</w:t>
      </w:r>
      <w:bookmarkEnd w:id="2975"/>
      <w:bookmarkEnd w:id="2976"/>
      <w:bookmarkEnd w:id="2977"/>
      <w:bookmarkEnd w:id="2978"/>
      <w:bookmarkEnd w:id="2979"/>
      <w:bookmarkEnd w:id="2980"/>
      <w:bookmarkEnd w:id="2981"/>
      <w:bookmarkEnd w:id="2982"/>
      <w:bookmarkEnd w:id="2983"/>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984" w:name="_Toc28012549"/>
      <w:bookmarkStart w:id="2985" w:name="_Toc36038513"/>
      <w:bookmarkStart w:id="2986" w:name="_Toc45133784"/>
      <w:bookmarkStart w:id="2987" w:name="_Toc51762538"/>
      <w:bookmarkStart w:id="2988" w:name="_Toc59017110"/>
      <w:bookmarkStart w:id="2989" w:name="_Toc129339042"/>
      <w:bookmarkStart w:id="2990" w:name="_Toc218884625"/>
      <w:bookmarkStart w:id="2991" w:name="_Toc222915705"/>
      <w:bookmarkStart w:id="2992" w:name="_Toc222916288"/>
      <w:r w:rsidRPr="00F9618C">
        <w:t>B.11.2</w:t>
      </w:r>
      <w:r w:rsidRPr="00F9618C">
        <w:tab/>
        <w:t>Determination of MCVideo priority parameter values</w:t>
      </w:r>
      <w:bookmarkEnd w:id="2984"/>
      <w:bookmarkEnd w:id="2985"/>
      <w:bookmarkEnd w:id="2986"/>
      <w:bookmarkEnd w:id="2987"/>
      <w:bookmarkEnd w:id="2988"/>
      <w:bookmarkEnd w:id="2989"/>
      <w:bookmarkEnd w:id="2990"/>
      <w:bookmarkEnd w:id="2991"/>
      <w:bookmarkEnd w:id="2992"/>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993" w:name="_Toc28012550"/>
      <w:bookmarkStart w:id="2994" w:name="_Toc36038514"/>
      <w:bookmarkStart w:id="2995" w:name="_Toc45133785"/>
      <w:bookmarkStart w:id="2996" w:name="_Toc51762539"/>
      <w:bookmarkStart w:id="2997" w:name="_Toc59017111"/>
      <w:bookmarkStart w:id="2998" w:name="_Toc129339043"/>
      <w:bookmarkStart w:id="2999" w:name="_Toc218884626"/>
      <w:bookmarkStart w:id="3000" w:name="_Toc222915706"/>
      <w:bookmarkStart w:id="3001" w:name="_Toc222916289"/>
      <w:r w:rsidRPr="00F9618C">
        <w:lastRenderedPageBreak/>
        <w:t>B.12</w:t>
      </w:r>
      <w:r w:rsidRPr="00F9618C">
        <w:tab/>
        <w:t>Notification Access Type Change</w:t>
      </w:r>
      <w:bookmarkEnd w:id="2993"/>
      <w:bookmarkEnd w:id="2994"/>
      <w:bookmarkEnd w:id="2995"/>
      <w:bookmarkEnd w:id="2996"/>
      <w:bookmarkEnd w:id="2997"/>
      <w:bookmarkEnd w:id="2998"/>
      <w:bookmarkEnd w:id="2999"/>
      <w:bookmarkEnd w:id="3000"/>
      <w:bookmarkEnd w:id="3001"/>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002" w:name="_Toc28012551"/>
      <w:bookmarkStart w:id="3003" w:name="_Toc36038515"/>
      <w:bookmarkStart w:id="3004" w:name="_Toc45133786"/>
      <w:bookmarkStart w:id="3005" w:name="_Toc51762540"/>
      <w:bookmarkStart w:id="3006" w:name="_Toc59017112"/>
      <w:bookmarkStart w:id="3007" w:name="_Toc129339044"/>
      <w:bookmarkStart w:id="3008" w:name="_Toc218884627"/>
      <w:bookmarkStart w:id="3009" w:name="_Toc222915707"/>
      <w:bookmarkStart w:id="3010" w:name="_Toc222916290"/>
      <w:r w:rsidRPr="00F9618C">
        <w:t>B.13</w:t>
      </w:r>
      <w:r w:rsidRPr="00F9618C">
        <w:tab/>
        <w:t>Notification of PLMN Change</w:t>
      </w:r>
      <w:bookmarkEnd w:id="3002"/>
      <w:bookmarkEnd w:id="3003"/>
      <w:bookmarkEnd w:id="3004"/>
      <w:bookmarkEnd w:id="3005"/>
      <w:bookmarkEnd w:id="3006"/>
      <w:bookmarkEnd w:id="3007"/>
      <w:bookmarkEnd w:id="3008"/>
      <w:bookmarkEnd w:id="3009"/>
      <w:bookmarkEnd w:id="3010"/>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011" w:name="_Toc28012552"/>
      <w:bookmarkStart w:id="3012" w:name="_Toc36038516"/>
      <w:bookmarkStart w:id="3013" w:name="_Toc45133787"/>
      <w:bookmarkStart w:id="3014" w:name="_Toc51762541"/>
      <w:bookmarkStart w:id="3015" w:name="_Toc59017113"/>
      <w:bookmarkStart w:id="3016" w:name="_Toc129339045"/>
      <w:bookmarkStart w:id="3017" w:name="_Toc218884628"/>
      <w:bookmarkStart w:id="3018" w:name="_Toc222915708"/>
      <w:bookmarkStart w:id="3019" w:name="_Toc222916291"/>
      <w:bookmarkStart w:id="3020" w:name="_Hlk20361001"/>
      <w:r w:rsidRPr="00F9618C">
        <w:rPr>
          <w:rFonts w:eastAsia="MS Mincho"/>
        </w:rPr>
        <w:t>B.14</w:t>
      </w:r>
      <w:r w:rsidRPr="00F9618C">
        <w:rPr>
          <w:rFonts w:eastAsia="MS Mincho"/>
        </w:rPr>
        <w:tab/>
        <w:t>Coverage and Handoff Enhancements using Multimedia error robustness feature (CHEM)</w:t>
      </w:r>
      <w:bookmarkEnd w:id="3011"/>
      <w:bookmarkEnd w:id="3012"/>
      <w:bookmarkEnd w:id="3013"/>
      <w:bookmarkEnd w:id="3014"/>
      <w:bookmarkEnd w:id="3015"/>
      <w:bookmarkEnd w:id="3016"/>
      <w:bookmarkEnd w:id="3017"/>
      <w:bookmarkEnd w:id="3018"/>
      <w:bookmarkEnd w:id="3019"/>
    </w:p>
    <w:bookmarkEnd w:id="3020"/>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021" w:name="_Toc36038517"/>
      <w:bookmarkStart w:id="3022" w:name="_Toc45133788"/>
      <w:bookmarkStart w:id="3023" w:name="_Toc51762542"/>
      <w:bookmarkStart w:id="3024" w:name="_Toc59017114"/>
      <w:bookmarkStart w:id="3025" w:name="_Toc129339046"/>
      <w:bookmarkStart w:id="3026" w:name="_Toc218884629"/>
      <w:bookmarkStart w:id="3027" w:name="_Toc222915709"/>
      <w:bookmarkStart w:id="3028" w:name="_Toc222916292"/>
      <w:bookmarkStart w:id="3029" w:name="_Toc28012553"/>
      <w:r w:rsidRPr="00F9618C">
        <w:rPr>
          <w:rFonts w:eastAsia="MS Mincho"/>
        </w:rPr>
        <w:t>B.15</w:t>
      </w:r>
      <w:r w:rsidRPr="00F9618C">
        <w:rPr>
          <w:rFonts w:eastAsia="MS Mincho"/>
        </w:rPr>
        <w:tab/>
        <w:t>Handling of a FLUS session</w:t>
      </w:r>
      <w:bookmarkEnd w:id="3021"/>
      <w:bookmarkEnd w:id="3022"/>
      <w:bookmarkEnd w:id="3023"/>
      <w:bookmarkEnd w:id="3024"/>
      <w:bookmarkEnd w:id="3025"/>
      <w:bookmarkEnd w:id="3026"/>
      <w:bookmarkEnd w:id="3027"/>
      <w:bookmarkEnd w:id="3028"/>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030" w:name="_Toc45133789"/>
      <w:bookmarkStart w:id="3031" w:name="_Toc51762543"/>
      <w:bookmarkStart w:id="3032" w:name="_Toc59017115"/>
      <w:bookmarkStart w:id="3033" w:name="_Toc129339047"/>
      <w:bookmarkStart w:id="3034" w:name="_Toc218884630"/>
      <w:bookmarkStart w:id="3035" w:name="_Toc222915710"/>
      <w:bookmarkStart w:id="3036" w:name="_Toc222916293"/>
      <w:bookmarkStart w:id="3037" w:name="_Toc36038518"/>
      <w:r w:rsidRPr="00F9618C">
        <w:rPr>
          <w:rFonts w:eastAsia="MS Mincho"/>
        </w:rPr>
        <w:t>B.16</w:t>
      </w:r>
      <w:r w:rsidRPr="00F9618C">
        <w:rPr>
          <w:rFonts w:eastAsia="MS Mincho"/>
        </w:rPr>
        <w:tab/>
        <w:t>QoS hint support for data channel media</w:t>
      </w:r>
      <w:bookmarkEnd w:id="3030"/>
      <w:bookmarkEnd w:id="3031"/>
      <w:bookmarkEnd w:id="3032"/>
      <w:bookmarkEnd w:id="3033"/>
      <w:bookmarkEnd w:id="3034"/>
      <w:bookmarkEnd w:id="3035"/>
      <w:bookmarkEnd w:id="3036"/>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038" w:name="_Toc51762544"/>
      <w:bookmarkStart w:id="3039" w:name="_Toc59017116"/>
      <w:bookmarkStart w:id="3040" w:name="_Toc129339048"/>
      <w:bookmarkStart w:id="3041" w:name="_Toc218884631"/>
      <w:bookmarkStart w:id="3042" w:name="_Toc222915711"/>
      <w:bookmarkStart w:id="3043" w:name="_Toc222916294"/>
      <w:bookmarkStart w:id="3044" w:name="_Toc45133790"/>
      <w:r w:rsidRPr="00F9618C">
        <w:t>B.17</w:t>
      </w:r>
      <w:r w:rsidRPr="00F9618C">
        <w:tab/>
        <w:t>Handling of MPS Session</w:t>
      </w:r>
      <w:bookmarkEnd w:id="3038"/>
      <w:bookmarkEnd w:id="3039"/>
      <w:bookmarkEnd w:id="3040"/>
      <w:bookmarkEnd w:id="3041"/>
      <w:bookmarkEnd w:id="3042"/>
      <w:bookmarkEnd w:id="3043"/>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045"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046" w:name="_Toc98142904"/>
      <w:bookmarkStart w:id="3047" w:name="_Toc218884632"/>
      <w:bookmarkStart w:id="3048" w:name="_Toc222915712"/>
      <w:bookmarkStart w:id="3049" w:name="_Toc222916295"/>
      <w:bookmarkStart w:id="3050" w:name="_Toc51762545"/>
      <w:bookmarkStart w:id="3051" w:name="_Toc59017117"/>
      <w:bookmarkStart w:id="3052" w:name="_Toc129339049"/>
      <w:bookmarkEnd w:id="3045"/>
      <w:r w:rsidRPr="00F9618C">
        <w:t>B.18</w:t>
      </w:r>
      <w:r w:rsidRPr="00F9618C">
        <w:tab/>
        <w:t>Handling of RAN/NAS release cause values</w:t>
      </w:r>
      <w:bookmarkEnd w:id="3046"/>
      <w:bookmarkEnd w:id="3047"/>
      <w:bookmarkEnd w:id="3048"/>
      <w:bookmarkEnd w:id="3049"/>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053" w:name="_Toc218884633"/>
      <w:bookmarkStart w:id="3054" w:name="_Toc222915713"/>
      <w:bookmarkStart w:id="3055" w:name="_Toc222916296"/>
      <w:r w:rsidRPr="00F9618C">
        <w:t>B.19</w:t>
      </w:r>
      <w:r w:rsidRPr="00F9618C">
        <w:tab/>
      </w:r>
      <w:r w:rsidRPr="00F9618C">
        <w:rPr>
          <w:rFonts w:eastAsia="MS Mincho"/>
        </w:rPr>
        <w:t>Priority for AF Signalling flow for MPS for Messaging</w:t>
      </w:r>
      <w:bookmarkEnd w:id="3053"/>
      <w:bookmarkEnd w:id="3054"/>
      <w:bookmarkEnd w:id="30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056" w:name="_Toc218884634"/>
      <w:bookmarkStart w:id="3057" w:name="_Toc222915714"/>
      <w:bookmarkStart w:id="3058" w:name="_Toc222916297"/>
      <w:r>
        <w:t>B.20</w:t>
      </w:r>
      <w:r>
        <w:tab/>
        <w:t>Retrieval of serving satellite information</w:t>
      </w:r>
      <w:bookmarkEnd w:id="3056"/>
      <w:bookmarkEnd w:id="3057"/>
      <w:bookmarkEnd w:id="3058"/>
    </w:p>
    <w:p w14:paraId="2BB3D103" w14:textId="77777777" w:rsidR="00796335" w:rsidRDefault="00796335" w:rsidP="00796335">
      <w:pPr>
        <w:pStyle w:val="Heading2"/>
      </w:pPr>
      <w:bookmarkStart w:id="3059" w:name="_Toc218884635"/>
      <w:bookmarkStart w:id="3060" w:name="_Toc222915715"/>
      <w:bookmarkStart w:id="3061" w:name="_Toc222916298"/>
      <w:r>
        <w:t>B.20.1</w:t>
      </w:r>
      <w:r>
        <w:tab/>
        <w:t>General</w:t>
      </w:r>
      <w:bookmarkEnd w:id="3059"/>
      <w:bookmarkEnd w:id="3060"/>
      <w:bookmarkEnd w:id="3061"/>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062" w:name="_Toc218884636"/>
      <w:bookmarkStart w:id="3063" w:name="_Toc222915716"/>
      <w:bookmarkStart w:id="3064" w:name="_Toc222916299"/>
      <w:r w:rsidRPr="00083E6D">
        <w:t>B.20.2</w:t>
      </w:r>
      <w:r>
        <w:tab/>
      </w:r>
      <w:r w:rsidRPr="00083E6D">
        <w:t>Retrieval of serving satellite information at originating P-CSCF</w:t>
      </w:r>
      <w:bookmarkEnd w:id="3062"/>
      <w:bookmarkEnd w:id="3063"/>
      <w:bookmarkEnd w:id="3064"/>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065" w:name="_Toc218884637"/>
      <w:bookmarkStart w:id="3066" w:name="_Toc222915717"/>
      <w:bookmarkStart w:id="3067" w:name="_Toc222916300"/>
      <w:r>
        <w:t>B.20.3</w:t>
      </w:r>
      <w:r>
        <w:tab/>
        <w:t>Retrieval of serving satellite information</w:t>
      </w:r>
      <w:r w:rsidRPr="00F9618C">
        <w:t xml:space="preserve"> at </w:t>
      </w:r>
      <w:r>
        <w:t>terminating</w:t>
      </w:r>
      <w:r w:rsidRPr="00F9618C">
        <w:t xml:space="preserve"> P-CSCF</w:t>
      </w:r>
      <w:bookmarkEnd w:id="3065"/>
      <w:bookmarkEnd w:id="3066"/>
      <w:bookmarkEnd w:id="3067"/>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068" w:name="_Toc218884638"/>
      <w:bookmarkStart w:id="3069" w:name="_Toc222915718"/>
      <w:bookmarkStart w:id="3070" w:name="_Toc222916301"/>
      <w:bookmarkStart w:id="3071" w:name="_Toc191627258"/>
      <w:r>
        <w:lastRenderedPageBreak/>
        <w:t>B.21</w:t>
      </w:r>
      <w:r>
        <w:tab/>
        <w:t>Subscription to user plane management events at change of satellite</w:t>
      </w:r>
      <w:bookmarkEnd w:id="3068"/>
      <w:bookmarkEnd w:id="3069"/>
      <w:bookmarkEnd w:id="3070"/>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071"/>
      <w:r w:rsidR="00077CDD" w:rsidRPr="00130F16">
        <w:t>The PCF shall reply to the P-CSCF as described in clause 4.2.3.2.</w:t>
      </w:r>
    </w:p>
    <w:p w14:paraId="2A86DDD6" w14:textId="77777777" w:rsidR="001D3F45" w:rsidRPr="00F9618C" w:rsidRDefault="001D3F45" w:rsidP="001D3F45">
      <w:pPr>
        <w:pStyle w:val="Heading1"/>
      </w:pPr>
      <w:bookmarkStart w:id="3072" w:name="_Toc218884639"/>
      <w:bookmarkStart w:id="3073" w:name="_Toc222915719"/>
      <w:bookmarkStart w:id="3074" w:name="_Toc2229163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072"/>
      <w:bookmarkEnd w:id="3073"/>
      <w:bookmarkEnd w:id="3074"/>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075"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075"/>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076"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076"/>
    </w:p>
    <w:p w14:paraId="0CD7E281" w14:textId="77777777" w:rsidR="00FD0136" w:rsidRPr="00F9618C" w:rsidRDefault="00FD0136">
      <w:pPr>
        <w:pStyle w:val="Heading8"/>
      </w:pPr>
      <w:bookmarkStart w:id="3077" w:name="_Toc218884640"/>
      <w:bookmarkStart w:id="3078" w:name="_Toc222915720"/>
      <w:bookmarkStart w:id="3079" w:name="_Toc222916303"/>
      <w:r w:rsidRPr="00F9618C">
        <w:t>Annex C (normative):</w:t>
      </w:r>
      <w:r w:rsidRPr="00F9618C">
        <w:br/>
        <w:t>Flow identifiers: Format definition and examples</w:t>
      </w:r>
      <w:bookmarkEnd w:id="3029"/>
      <w:bookmarkEnd w:id="3037"/>
      <w:bookmarkEnd w:id="3044"/>
      <w:bookmarkEnd w:id="3050"/>
      <w:bookmarkEnd w:id="3051"/>
      <w:bookmarkEnd w:id="3052"/>
      <w:bookmarkEnd w:id="3077"/>
      <w:bookmarkEnd w:id="3078"/>
      <w:bookmarkEnd w:id="3079"/>
    </w:p>
    <w:p w14:paraId="511924D0" w14:textId="77777777" w:rsidR="00FD0136" w:rsidRPr="00F9618C" w:rsidRDefault="00FD0136">
      <w:pPr>
        <w:pStyle w:val="Heading1"/>
      </w:pPr>
      <w:bookmarkStart w:id="3080" w:name="_Toc28012554"/>
      <w:bookmarkStart w:id="3081" w:name="_Toc36038519"/>
      <w:bookmarkStart w:id="3082" w:name="_Toc45133791"/>
      <w:bookmarkStart w:id="3083" w:name="_Toc51762546"/>
      <w:bookmarkStart w:id="3084" w:name="_Toc59017118"/>
      <w:bookmarkStart w:id="3085" w:name="_Toc129339050"/>
      <w:bookmarkStart w:id="3086" w:name="_Toc218884641"/>
      <w:bookmarkStart w:id="3087" w:name="_Toc222915721"/>
      <w:bookmarkStart w:id="3088" w:name="_Toc222916304"/>
      <w:r w:rsidRPr="00F9618C">
        <w:t>C.1</w:t>
      </w:r>
      <w:r w:rsidRPr="00F9618C">
        <w:tab/>
        <w:t>Format of a flow identifier</w:t>
      </w:r>
      <w:bookmarkEnd w:id="3080"/>
      <w:bookmarkEnd w:id="3081"/>
      <w:bookmarkEnd w:id="3082"/>
      <w:bookmarkEnd w:id="3083"/>
      <w:bookmarkEnd w:id="3084"/>
      <w:bookmarkEnd w:id="3085"/>
      <w:bookmarkEnd w:id="3086"/>
      <w:bookmarkEnd w:id="3087"/>
      <w:bookmarkEnd w:id="3088"/>
    </w:p>
    <w:p w14:paraId="4CA61102" w14:textId="77777777" w:rsidR="00FD0136" w:rsidRPr="00F9618C" w:rsidRDefault="00FD0136">
      <w:pPr>
        <w:pStyle w:val="Heading2"/>
      </w:pPr>
      <w:bookmarkStart w:id="3089" w:name="_Toc28012555"/>
      <w:bookmarkStart w:id="3090" w:name="_Toc36038520"/>
      <w:bookmarkStart w:id="3091" w:name="_Toc45133792"/>
      <w:bookmarkStart w:id="3092" w:name="_Toc51762547"/>
      <w:bookmarkStart w:id="3093" w:name="_Toc59017119"/>
      <w:bookmarkStart w:id="3094" w:name="_Toc129339051"/>
      <w:bookmarkStart w:id="3095" w:name="_Toc218884642"/>
      <w:bookmarkStart w:id="3096" w:name="_Toc222915722"/>
      <w:bookmarkStart w:id="3097" w:name="_Toc222916305"/>
      <w:r w:rsidRPr="00F9618C">
        <w:t>C.1.1</w:t>
      </w:r>
      <w:r w:rsidRPr="00F9618C">
        <w:rPr>
          <w:rFonts w:eastAsia="Batang"/>
          <w:lang w:eastAsia="ko-KR"/>
        </w:rPr>
        <w:tab/>
      </w:r>
      <w:r w:rsidRPr="00F9618C">
        <w:t>General</w:t>
      </w:r>
      <w:bookmarkEnd w:id="3089"/>
      <w:bookmarkEnd w:id="3090"/>
      <w:bookmarkEnd w:id="3091"/>
      <w:bookmarkEnd w:id="3092"/>
      <w:bookmarkEnd w:id="3093"/>
      <w:bookmarkEnd w:id="3094"/>
      <w:bookmarkEnd w:id="3095"/>
      <w:bookmarkEnd w:id="3096"/>
      <w:bookmarkEnd w:id="3097"/>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098" w:name="_Toc28012556"/>
      <w:bookmarkStart w:id="3099" w:name="_Toc36038521"/>
      <w:bookmarkStart w:id="3100" w:name="_Toc45133793"/>
      <w:bookmarkStart w:id="3101" w:name="_Toc51762548"/>
      <w:bookmarkStart w:id="3102" w:name="_Toc59017120"/>
      <w:bookmarkStart w:id="3103" w:name="_Toc129339052"/>
      <w:bookmarkStart w:id="3104" w:name="_Toc218884643"/>
      <w:bookmarkStart w:id="3105" w:name="_Toc222915723"/>
      <w:bookmarkStart w:id="3106" w:name="_Toc222916306"/>
      <w:r w:rsidRPr="00F9618C">
        <w:t>Annex D (normative):</w:t>
      </w:r>
      <w:r w:rsidRPr="00F9618C">
        <w:br/>
        <w:t>Wireless and wireline convergence access support</w:t>
      </w:r>
      <w:bookmarkEnd w:id="3098"/>
      <w:bookmarkEnd w:id="3099"/>
      <w:bookmarkEnd w:id="3100"/>
      <w:bookmarkEnd w:id="3101"/>
      <w:bookmarkEnd w:id="3102"/>
      <w:bookmarkEnd w:id="3103"/>
      <w:bookmarkEnd w:id="3104"/>
      <w:bookmarkEnd w:id="3105"/>
      <w:bookmarkEnd w:id="3106"/>
    </w:p>
    <w:p w14:paraId="0A2101E1" w14:textId="77777777" w:rsidR="00FD0136" w:rsidRPr="00F9618C" w:rsidRDefault="00FD0136">
      <w:pPr>
        <w:pStyle w:val="Heading1"/>
      </w:pPr>
      <w:bookmarkStart w:id="3107" w:name="_Toc28012557"/>
      <w:bookmarkStart w:id="3108" w:name="_Toc36038522"/>
      <w:bookmarkStart w:id="3109" w:name="_Toc45133794"/>
      <w:bookmarkStart w:id="3110" w:name="_Toc51762549"/>
      <w:bookmarkStart w:id="3111" w:name="_Toc59017121"/>
      <w:bookmarkStart w:id="3112" w:name="_Toc129339053"/>
      <w:bookmarkStart w:id="3113" w:name="_Toc218884644"/>
      <w:bookmarkStart w:id="3114" w:name="_Toc222915724"/>
      <w:bookmarkStart w:id="3115" w:name="_Toc222916307"/>
      <w:r w:rsidRPr="00F9618C">
        <w:t>D.1</w:t>
      </w:r>
      <w:r w:rsidRPr="00F9618C">
        <w:tab/>
        <w:t>Scope</w:t>
      </w:r>
      <w:bookmarkEnd w:id="3107"/>
      <w:bookmarkEnd w:id="3108"/>
      <w:bookmarkEnd w:id="3109"/>
      <w:bookmarkEnd w:id="3110"/>
      <w:bookmarkEnd w:id="3111"/>
      <w:bookmarkEnd w:id="3112"/>
      <w:bookmarkEnd w:id="3113"/>
      <w:bookmarkEnd w:id="3114"/>
      <w:bookmarkEnd w:id="3115"/>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116" w:name="_Toc28012558"/>
      <w:bookmarkStart w:id="3117" w:name="_Toc36038523"/>
      <w:bookmarkStart w:id="3118" w:name="_Toc45133795"/>
      <w:bookmarkStart w:id="3119" w:name="_Toc51762550"/>
      <w:bookmarkStart w:id="3120" w:name="_Toc59017122"/>
      <w:bookmarkStart w:id="3121" w:name="_Toc129339054"/>
      <w:bookmarkStart w:id="3122" w:name="_Toc218884645"/>
      <w:bookmarkStart w:id="3123" w:name="_Toc222915725"/>
      <w:bookmarkStart w:id="3124" w:name="_Toc222916308"/>
      <w:r w:rsidRPr="00F9618C">
        <w:t>D.2</w:t>
      </w:r>
      <w:r w:rsidRPr="00F9618C">
        <w:tab/>
        <w:t>Npcf_PolicyAuthorization Service</w:t>
      </w:r>
      <w:bookmarkEnd w:id="3116"/>
      <w:bookmarkEnd w:id="3117"/>
      <w:bookmarkEnd w:id="3118"/>
      <w:bookmarkEnd w:id="3119"/>
      <w:bookmarkEnd w:id="3120"/>
      <w:bookmarkEnd w:id="3121"/>
      <w:bookmarkEnd w:id="3122"/>
      <w:bookmarkEnd w:id="3123"/>
      <w:bookmarkEnd w:id="3124"/>
    </w:p>
    <w:p w14:paraId="4EF7CD60" w14:textId="77777777" w:rsidR="00FD0136" w:rsidRPr="00F9618C" w:rsidRDefault="00FD0136" w:rsidP="0087271D">
      <w:pPr>
        <w:pStyle w:val="Heading3"/>
      </w:pPr>
      <w:bookmarkStart w:id="3125" w:name="_Toc28012559"/>
      <w:bookmarkStart w:id="3126" w:name="_Toc36038524"/>
      <w:bookmarkStart w:id="3127" w:name="_Toc45133796"/>
      <w:bookmarkStart w:id="3128" w:name="_Toc51762551"/>
      <w:bookmarkStart w:id="3129" w:name="_Toc59017123"/>
      <w:bookmarkStart w:id="3130" w:name="_Toc129339055"/>
      <w:bookmarkStart w:id="3131" w:name="_Toc218884646"/>
      <w:bookmarkStart w:id="3132" w:name="_Toc222915726"/>
      <w:bookmarkStart w:id="3133" w:name="_Toc222916309"/>
      <w:r w:rsidRPr="00F9618C">
        <w:t>D.2.1</w:t>
      </w:r>
      <w:r w:rsidRPr="00F9618C">
        <w:tab/>
        <w:t>Service Description</w:t>
      </w:r>
      <w:bookmarkEnd w:id="3125"/>
      <w:bookmarkEnd w:id="3126"/>
      <w:bookmarkEnd w:id="3127"/>
      <w:bookmarkEnd w:id="3128"/>
      <w:bookmarkEnd w:id="3129"/>
      <w:bookmarkEnd w:id="3130"/>
      <w:bookmarkEnd w:id="3131"/>
      <w:bookmarkEnd w:id="3132"/>
      <w:bookmarkEnd w:id="3133"/>
    </w:p>
    <w:p w14:paraId="138EC0BB" w14:textId="77777777" w:rsidR="00FD0136" w:rsidRPr="00F9618C" w:rsidRDefault="00FD0136">
      <w:pPr>
        <w:pStyle w:val="Heading3"/>
        <w:rPr>
          <w:lang w:eastAsia="zh-CN"/>
        </w:rPr>
      </w:pPr>
      <w:bookmarkStart w:id="3134" w:name="_Toc28012560"/>
      <w:bookmarkStart w:id="3135" w:name="_Toc36038525"/>
      <w:bookmarkStart w:id="3136" w:name="_Toc45133797"/>
      <w:bookmarkStart w:id="3137" w:name="_Toc51762552"/>
      <w:bookmarkStart w:id="3138" w:name="_Toc59017124"/>
      <w:bookmarkStart w:id="3139" w:name="_Toc129339056"/>
      <w:bookmarkStart w:id="3140" w:name="_Toc218884647"/>
      <w:bookmarkStart w:id="3141" w:name="_Toc222915727"/>
      <w:bookmarkStart w:id="3142" w:name="_Toc222916310"/>
      <w:r w:rsidRPr="00F9618C">
        <w:t>D.2.</w:t>
      </w:r>
      <w:r w:rsidRPr="00F9618C">
        <w:rPr>
          <w:lang w:eastAsia="zh-CN"/>
        </w:rPr>
        <w:t>1.1</w:t>
      </w:r>
      <w:r w:rsidRPr="00F9618C">
        <w:tab/>
      </w:r>
      <w:r w:rsidRPr="00F9618C">
        <w:rPr>
          <w:lang w:eastAsia="zh-CN"/>
        </w:rPr>
        <w:t>Overview</w:t>
      </w:r>
      <w:bookmarkEnd w:id="3134"/>
      <w:bookmarkEnd w:id="3135"/>
      <w:bookmarkEnd w:id="3136"/>
      <w:bookmarkEnd w:id="3137"/>
      <w:bookmarkEnd w:id="3138"/>
      <w:bookmarkEnd w:id="3139"/>
      <w:bookmarkEnd w:id="3140"/>
      <w:bookmarkEnd w:id="3141"/>
      <w:bookmarkEnd w:id="3142"/>
    </w:p>
    <w:p w14:paraId="66848C24" w14:textId="77777777" w:rsidR="00FD0136" w:rsidRPr="00F9618C" w:rsidRDefault="00FD0136">
      <w:bookmarkStart w:id="3143"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144" w:name="_Toc28012561"/>
      <w:bookmarkStart w:id="3145" w:name="_Toc36038526"/>
      <w:bookmarkStart w:id="3146" w:name="_Toc45133798"/>
      <w:bookmarkStart w:id="3147" w:name="_Toc51762553"/>
      <w:bookmarkStart w:id="3148" w:name="_Toc59017125"/>
      <w:bookmarkStart w:id="3149" w:name="_Toc129339057"/>
      <w:bookmarkStart w:id="3150" w:name="_Toc218884648"/>
      <w:bookmarkStart w:id="3151" w:name="_Toc222915728"/>
      <w:bookmarkStart w:id="3152" w:name="_Toc222916311"/>
      <w:r w:rsidRPr="00F9618C">
        <w:t>D.2.1.2</w:t>
      </w:r>
      <w:r w:rsidRPr="00F9618C">
        <w:tab/>
        <w:t>Service Architecture</w:t>
      </w:r>
      <w:bookmarkEnd w:id="3144"/>
      <w:bookmarkEnd w:id="3145"/>
      <w:bookmarkEnd w:id="3146"/>
      <w:bookmarkEnd w:id="3147"/>
      <w:bookmarkEnd w:id="3148"/>
      <w:bookmarkEnd w:id="3149"/>
      <w:bookmarkEnd w:id="3150"/>
      <w:bookmarkEnd w:id="3151"/>
      <w:bookmarkEnd w:id="3152"/>
    </w:p>
    <w:bookmarkEnd w:id="3143"/>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153" w:name="_Toc28012562"/>
      <w:bookmarkStart w:id="3154" w:name="_Toc36038527"/>
      <w:bookmarkStart w:id="3155" w:name="_Toc45133799"/>
      <w:bookmarkStart w:id="3156" w:name="_Toc51762554"/>
      <w:bookmarkStart w:id="3157" w:name="_Toc59017126"/>
      <w:bookmarkStart w:id="3158" w:name="_Toc129339058"/>
      <w:bookmarkStart w:id="3159" w:name="_Toc218884649"/>
      <w:bookmarkStart w:id="3160" w:name="_Toc222915729"/>
      <w:bookmarkStart w:id="3161" w:name="_Toc222916312"/>
      <w:r w:rsidRPr="00F9618C">
        <w:lastRenderedPageBreak/>
        <w:t>D.2.1.3</w:t>
      </w:r>
      <w:r w:rsidRPr="00F9618C">
        <w:tab/>
        <w:t>Network Functions</w:t>
      </w:r>
      <w:bookmarkEnd w:id="3153"/>
      <w:bookmarkEnd w:id="3154"/>
      <w:bookmarkEnd w:id="3155"/>
      <w:bookmarkEnd w:id="3156"/>
      <w:bookmarkEnd w:id="3157"/>
      <w:bookmarkEnd w:id="3158"/>
      <w:bookmarkEnd w:id="3159"/>
      <w:bookmarkEnd w:id="3160"/>
      <w:bookmarkEnd w:id="3161"/>
    </w:p>
    <w:p w14:paraId="5206FED2" w14:textId="77777777" w:rsidR="00FD0136" w:rsidRPr="00F9618C" w:rsidRDefault="00FD0136">
      <w:pPr>
        <w:pStyle w:val="Heading4"/>
      </w:pPr>
      <w:bookmarkStart w:id="3162" w:name="_Toc28012563"/>
      <w:bookmarkStart w:id="3163" w:name="_Toc36038528"/>
      <w:bookmarkStart w:id="3164" w:name="_Toc45133800"/>
      <w:bookmarkStart w:id="3165" w:name="_Toc51762555"/>
      <w:bookmarkStart w:id="3166" w:name="_Toc59017127"/>
      <w:bookmarkStart w:id="3167" w:name="_Toc129339059"/>
      <w:bookmarkStart w:id="3168" w:name="_Toc218884650"/>
      <w:bookmarkStart w:id="3169" w:name="_Toc222915730"/>
      <w:bookmarkStart w:id="3170" w:name="_Toc222916313"/>
      <w:r w:rsidRPr="00F9618C">
        <w:t>D.2.1.3.1</w:t>
      </w:r>
      <w:r w:rsidRPr="00F9618C">
        <w:tab/>
        <w:t>Policy Control Function (PCF)</w:t>
      </w:r>
      <w:bookmarkEnd w:id="3162"/>
      <w:bookmarkEnd w:id="3163"/>
      <w:bookmarkEnd w:id="3164"/>
      <w:bookmarkEnd w:id="3165"/>
      <w:bookmarkEnd w:id="3166"/>
      <w:bookmarkEnd w:id="3167"/>
      <w:bookmarkEnd w:id="3168"/>
      <w:bookmarkEnd w:id="3169"/>
      <w:bookmarkEnd w:id="3170"/>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171" w:name="_Toc28012564"/>
      <w:bookmarkStart w:id="3172" w:name="_Toc36038529"/>
      <w:bookmarkStart w:id="3173" w:name="_Toc45133801"/>
      <w:bookmarkStart w:id="3174" w:name="_Toc51762556"/>
      <w:bookmarkStart w:id="3175" w:name="_Toc59017128"/>
      <w:bookmarkStart w:id="3176" w:name="_Toc129339060"/>
      <w:bookmarkStart w:id="3177" w:name="_Toc218884651"/>
      <w:bookmarkStart w:id="3178" w:name="_Toc222915731"/>
      <w:bookmarkStart w:id="3179" w:name="_Toc222916314"/>
      <w:r w:rsidRPr="00F9618C">
        <w:t>D.2.1.3.2</w:t>
      </w:r>
      <w:r w:rsidRPr="00F9618C">
        <w:tab/>
        <w:t>NF Service Consumers</w:t>
      </w:r>
      <w:bookmarkEnd w:id="3171"/>
      <w:bookmarkEnd w:id="3172"/>
      <w:bookmarkEnd w:id="3173"/>
      <w:bookmarkEnd w:id="3174"/>
      <w:bookmarkEnd w:id="3175"/>
      <w:bookmarkEnd w:id="3176"/>
      <w:bookmarkEnd w:id="3177"/>
      <w:bookmarkEnd w:id="3178"/>
      <w:bookmarkEnd w:id="3179"/>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180" w:name="_Toc28012565"/>
      <w:bookmarkStart w:id="3181"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182" w:name="_Toc45133802"/>
      <w:bookmarkStart w:id="3183" w:name="_Toc51762557"/>
      <w:bookmarkStart w:id="3184" w:name="_Toc59017129"/>
      <w:bookmarkStart w:id="3185" w:name="_Toc129339061"/>
      <w:bookmarkStart w:id="3186" w:name="_Toc218884652"/>
      <w:bookmarkStart w:id="3187" w:name="_Toc222915732"/>
      <w:bookmarkStart w:id="3188" w:name="_Toc222916315"/>
      <w:r w:rsidRPr="00F9618C">
        <w:rPr>
          <w:rFonts w:eastAsia="Batang"/>
          <w:lang w:eastAsia="ko-KR"/>
        </w:rPr>
        <w:t>D.3</w:t>
      </w:r>
      <w:r w:rsidRPr="00F9618C">
        <w:rPr>
          <w:rFonts w:eastAsia="Batang"/>
          <w:lang w:eastAsia="ko-KR"/>
        </w:rPr>
        <w:tab/>
        <w:t>Service Operations</w:t>
      </w:r>
      <w:bookmarkEnd w:id="3180"/>
      <w:bookmarkEnd w:id="3181"/>
      <w:bookmarkEnd w:id="3182"/>
      <w:bookmarkEnd w:id="3183"/>
      <w:bookmarkEnd w:id="3184"/>
      <w:bookmarkEnd w:id="3185"/>
      <w:bookmarkEnd w:id="3186"/>
      <w:bookmarkEnd w:id="3187"/>
      <w:bookmarkEnd w:id="3188"/>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189" w:name="_Toc28012566"/>
      <w:bookmarkStart w:id="3190" w:name="_Toc36038531"/>
      <w:bookmarkStart w:id="3191" w:name="_Toc45133803"/>
      <w:bookmarkStart w:id="3192" w:name="_Toc51762558"/>
      <w:bookmarkStart w:id="3193" w:name="_Toc59017130"/>
      <w:bookmarkStart w:id="3194" w:name="_Toc129339062"/>
      <w:bookmarkStart w:id="3195" w:name="_Toc218884653"/>
      <w:bookmarkStart w:id="3196" w:name="_Toc222915733"/>
      <w:bookmarkStart w:id="3197" w:name="_Toc222916316"/>
      <w:r w:rsidRPr="00F9618C">
        <w:rPr>
          <w:rFonts w:eastAsia="Batang"/>
          <w:lang w:eastAsia="ko-KR"/>
        </w:rPr>
        <w:t>D.3.1</w:t>
      </w:r>
      <w:r w:rsidRPr="00F9618C">
        <w:rPr>
          <w:rFonts w:eastAsia="Batang"/>
          <w:lang w:eastAsia="ko-KR"/>
        </w:rPr>
        <w:tab/>
        <w:t>Introduction</w:t>
      </w:r>
      <w:bookmarkEnd w:id="3189"/>
      <w:bookmarkEnd w:id="3190"/>
      <w:bookmarkEnd w:id="3191"/>
      <w:bookmarkEnd w:id="3192"/>
      <w:bookmarkEnd w:id="3193"/>
      <w:bookmarkEnd w:id="3194"/>
      <w:bookmarkEnd w:id="3195"/>
      <w:bookmarkEnd w:id="3196"/>
      <w:bookmarkEnd w:id="319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198" w:name="_Toc28012567"/>
      <w:bookmarkStart w:id="3199" w:name="_Toc36038532"/>
      <w:bookmarkStart w:id="3200" w:name="_Toc45133804"/>
      <w:bookmarkStart w:id="3201" w:name="_Toc51762559"/>
      <w:bookmarkStart w:id="3202" w:name="_Toc59017131"/>
      <w:bookmarkStart w:id="3203" w:name="_Toc129339063"/>
      <w:bookmarkStart w:id="3204" w:name="_Toc218884654"/>
      <w:bookmarkStart w:id="3205" w:name="_Toc222915734"/>
      <w:bookmarkStart w:id="3206" w:name="_Toc222916317"/>
      <w:r w:rsidRPr="00F9618C">
        <w:rPr>
          <w:rFonts w:eastAsia="Batang"/>
          <w:lang w:eastAsia="ko-KR"/>
        </w:rPr>
        <w:t>D.3.2</w:t>
      </w:r>
      <w:r w:rsidRPr="00F9618C">
        <w:rPr>
          <w:rFonts w:eastAsia="Batang"/>
          <w:lang w:eastAsia="ko-KR"/>
        </w:rPr>
        <w:tab/>
        <w:t>Npcf_PolicyAuthorization_Create Service Operation</w:t>
      </w:r>
      <w:bookmarkEnd w:id="3198"/>
      <w:bookmarkEnd w:id="3199"/>
      <w:bookmarkEnd w:id="3200"/>
      <w:bookmarkEnd w:id="3201"/>
      <w:bookmarkEnd w:id="3202"/>
      <w:bookmarkEnd w:id="3203"/>
      <w:bookmarkEnd w:id="3204"/>
      <w:bookmarkEnd w:id="3205"/>
      <w:bookmarkEnd w:id="3206"/>
    </w:p>
    <w:p w14:paraId="77C25CB8" w14:textId="77777777" w:rsidR="00FD0136" w:rsidRPr="00F9618C" w:rsidRDefault="00FD0136">
      <w:pPr>
        <w:pStyle w:val="Heading3"/>
      </w:pPr>
      <w:bookmarkStart w:id="3207" w:name="_Toc28012568"/>
      <w:bookmarkStart w:id="3208" w:name="_Toc36038533"/>
      <w:bookmarkStart w:id="3209" w:name="_Toc45133805"/>
      <w:bookmarkStart w:id="3210" w:name="_Toc51762560"/>
      <w:bookmarkStart w:id="3211" w:name="_Toc59017132"/>
      <w:bookmarkStart w:id="3212" w:name="_Toc129339064"/>
      <w:bookmarkStart w:id="3213" w:name="_Toc218884655"/>
      <w:bookmarkStart w:id="3214" w:name="_Toc222915735"/>
      <w:bookmarkStart w:id="3215" w:name="_Toc222916318"/>
      <w:r w:rsidRPr="00F9618C">
        <w:t>D.3.2.1</w:t>
      </w:r>
      <w:r w:rsidRPr="00F9618C">
        <w:tab/>
        <w:t>General</w:t>
      </w:r>
      <w:bookmarkEnd w:id="3207"/>
      <w:bookmarkEnd w:id="3208"/>
      <w:bookmarkEnd w:id="3209"/>
      <w:bookmarkEnd w:id="3210"/>
      <w:bookmarkEnd w:id="3211"/>
      <w:bookmarkEnd w:id="3212"/>
      <w:bookmarkEnd w:id="3213"/>
      <w:bookmarkEnd w:id="3214"/>
      <w:bookmarkEnd w:id="321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216" w:name="_Toc28012569"/>
      <w:bookmarkStart w:id="321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218" w:name="_Toc45133806"/>
      <w:bookmarkStart w:id="3219" w:name="_Toc51762561"/>
      <w:bookmarkStart w:id="3220" w:name="_Toc59017133"/>
      <w:bookmarkStart w:id="3221" w:name="_Toc129339065"/>
      <w:bookmarkStart w:id="3222" w:name="_Toc218884656"/>
      <w:bookmarkStart w:id="3223" w:name="_Toc222915736"/>
      <w:bookmarkStart w:id="3224" w:name="_Toc222916319"/>
      <w:r w:rsidRPr="00F9618C">
        <w:rPr>
          <w:rFonts w:eastAsia="Batang"/>
          <w:lang w:eastAsia="ko-KR"/>
        </w:rPr>
        <w:t>D.3.3</w:t>
      </w:r>
      <w:r w:rsidRPr="00F9618C">
        <w:rPr>
          <w:rFonts w:eastAsia="Batang"/>
          <w:lang w:eastAsia="ko-KR"/>
        </w:rPr>
        <w:tab/>
        <w:t>Npcf_PolicyAuthorization_Update Service Operation</w:t>
      </w:r>
      <w:bookmarkEnd w:id="3216"/>
      <w:bookmarkEnd w:id="3217"/>
      <w:bookmarkEnd w:id="3218"/>
      <w:bookmarkEnd w:id="3219"/>
      <w:bookmarkEnd w:id="3220"/>
      <w:bookmarkEnd w:id="3221"/>
      <w:bookmarkEnd w:id="3222"/>
      <w:bookmarkEnd w:id="3223"/>
      <w:bookmarkEnd w:id="3224"/>
    </w:p>
    <w:p w14:paraId="60F43106" w14:textId="77777777" w:rsidR="00FD0136" w:rsidRPr="00F9618C" w:rsidRDefault="00FD0136">
      <w:pPr>
        <w:pStyle w:val="Heading3"/>
      </w:pPr>
      <w:bookmarkStart w:id="3225" w:name="_Toc28012570"/>
      <w:bookmarkStart w:id="3226" w:name="_Toc36038535"/>
      <w:bookmarkStart w:id="3227" w:name="_Toc45133807"/>
      <w:bookmarkStart w:id="3228" w:name="_Toc51762562"/>
      <w:bookmarkStart w:id="3229" w:name="_Toc59017134"/>
      <w:bookmarkStart w:id="3230" w:name="_Toc129339066"/>
      <w:bookmarkStart w:id="3231" w:name="_Toc218884657"/>
      <w:bookmarkStart w:id="3232" w:name="_Toc222915737"/>
      <w:bookmarkStart w:id="3233" w:name="_Toc222916320"/>
      <w:r w:rsidRPr="00F9618C">
        <w:t>D.3.3.1</w:t>
      </w:r>
      <w:r w:rsidRPr="00F9618C">
        <w:tab/>
        <w:t>General</w:t>
      </w:r>
      <w:bookmarkEnd w:id="3225"/>
      <w:bookmarkEnd w:id="3226"/>
      <w:bookmarkEnd w:id="3227"/>
      <w:bookmarkEnd w:id="3228"/>
      <w:bookmarkEnd w:id="3229"/>
      <w:bookmarkEnd w:id="3230"/>
      <w:bookmarkEnd w:id="3231"/>
      <w:bookmarkEnd w:id="3232"/>
      <w:bookmarkEnd w:id="3233"/>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234" w:name="_Toc28012571"/>
      <w:bookmarkStart w:id="3235"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236" w:name="_Toc45133808"/>
      <w:bookmarkStart w:id="3237" w:name="_Toc51762563"/>
      <w:bookmarkStart w:id="3238" w:name="_Toc59017135"/>
      <w:bookmarkStart w:id="3239" w:name="_Toc129339067"/>
      <w:bookmarkStart w:id="3240" w:name="_Toc218884658"/>
      <w:bookmarkStart w:id="3241" w:name="_Toc222915738"/>
      <w:bookmarkStart w:id="3242" w:name="_Toc222916321"/>
      <w:r w:rsidRPr="00F9618C">
        <w:rPr>
          <w:rFonts w:eastAsia="Batang"/>
          <w:lang w:eastAsia="ko-KR"/>
        </w:rPr>
        <w:t>D.3.4</w:t>
      </w:r>
      <w:r w:rsidRPr="00F9618C">
        <w:rPr>
          <w:rFonts w:eastAsia="Batang"/>
          <w:lang w:eastAsia="ko-KR"/>
        </w:rPr>
        <w:tab/>
        <w:t>Npcf_PolicyAuthorization_Delete Service Operation</w:t>
      </w:r>
      <w:bookmarkEnd w:id="3234"/>
      <w:bookmarkEnd w:id="3235"/>
      <w:bookmarkEnd w:id="3236"/>
      <w:bookmarkEnd w:id="3237"/>
      <w:bookmarkEnd w:id="3238"/>
      <w:bookmarkEnd w:id="3239"/>
      <w:bookmarkEnd w:id="3240"/>
      <w:bookmarkEnd w:id="3241"/>
      <w:bookmarkEnd w:id="3242"/>
    </w:p>
    <w:p w14:paraId="26AAC344" w14:textId="77777777" w:rsidR="00FD0136" w:rsidRPr="00F9618C" w:rsidRDefault="00FD0136">
      <w:pPr>
        <w:pStyle w:val="Heading3"/>
      </w:pPr>
      <w:bookmarkStart w:id="3243" w:name="_Toc28012572"/>
      <w:bookmarkStart w:id="3244" w:name="_Toc36038537"/>
      <w:bookmarkStart w:id="3245" w:name="_Toc45133809"/>
      <w:bookmarkStart w:id="3246" w:name="_Toc51762564"/>
      <w:bookmarkStart w:id="3247" w:name="_Toc59017136"/>
      <w:bookmarkStart w:id="3248" w:name="_Toc129339068"/>
      <w:bookmarkStart w:id="3249" w:name="_Toc218884659"/>
      <w:bookmarkStart w:id="3250" w:name="_Toc222915739"/>
      <w:bookmarkStart w:id="3251" w:name="_Toc222916322"/>
      <w:r w:rsidRPr="00F9618C">
        <w:t>D.3.4.1</w:t>
      </w:r>
      <w:r w:rsidRPr="00F9618C">
        <w:tab/>
        <w:t>General</w:t>
      </w:r>
      <w:bookmarkEnd w:id="3243"/>
      <w:bookmarkEnd w:id="3244"/>
      <w:bookmarkEnd w:id="3245"/>
      <w:bookmarkEnd w:id="3246"/>
      <w:bookmarkEnd w:id="3247"/>
      <w:bookmarkEnd w:id="3248"/>
      <w:bookmarkEnd w:id="3249"/>
      <w:bookmarkEnd w:id="3250"/>
      <w:bookmarkEnd w:id="3251"/>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252" w:name="_Toc28012573"/>
      <w:bookmarkStart w:id="3253"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254" w:name="_Toc45133810"/>
      <w:bookmarkStart w:id="3255" w:name="_Toc51762565"/>
      <w:bookmarkStart w:id="3256" w:name="_Toc59017137"/>
      <w:bookmarkStart w:id="3257" w:name="_Toc129339069"/>
      <w:bookmarkStart w:id="3258" w:name="_Toc218884660"/>
      <w:bookmarkStart w:id="3259" w:name="_Toc222915740"/>
      <w:bookmarkStart w:id="3260" w:name="_Toc222916323"/>
      <w:r w:rsidRPr="00F9618C">
        <w:t>D.3.5</w:t>
      </w:r>
      <w:r w:rsidRPr="00F9618C">
        <w:tab/>
        <w:t>Npcf_</w:t>
      </w:r>
      <w:r w:rsidRPr="00F9618C">
        <w:rPr>
          <w:rFonts w:eastAsia="Batang"/>
          <w:lang w:eastAsia="ko-KR"/>
        </w:rPr>
        <w:t>PolicyAuthorization</w:t>
      </w:r>
      <w:r w:rsidRPr="00F9618C">
        <w:t>_Notify Service Operation</w:t>
      </w:r>
      <w:bookmarkEnd w:id="3252"/>
      <w:bookmarkEnd w:id="3253"/>
      <w:bookmarkEnd w:id="3254"/>
      <w:bookmarkEnd w:id="3255"/>
      <w:bookmarkEnd w:id="3256"/>
      <w:bookmarkEnd w:id="3257"/>
      <w:bookmarkEnd w:id="3258"/>
      <w:bookmarkEnd w:id="3259"/>
      <w:bookmarkEnd w:id="3260"/>
    </w:p>
    <w:p w14:paraId="3699D96C" w14:textId="77777777" w:rsidR="00FD0136" w:rsidRPr="00F9618C" w:rsidRDefault="00FD0136">
      <w:pPr>
        <w:pStyle w:val="Heading3"/>
      </w:pPr>
      <w:bookmarkStart w:id="3261" w:name="_Toc28012574"/>
      <w:bookmarkStart w:id="3262" w:name="_Toc36038539"/>
      <w:bookmarkStart w:id="3263" w:name="_Toc45133811"/>
      <w:bookmarkStart w:id="3264" w:name="_Toc51762566"/>
      <w:bookmarkStart w:id="3265" w:name="_Toc59017138"/>
      <w:bookmarkStart w:id="3266" w:name="_Toc129339070"/>
      <w:bookmarkStart w:id="3267" w:name="_Toc218884661"/>
      <w:bookmarkStart w:id="3268" w:name="_Toc222915741"/>
      <w:bookmarkStart w:id="3269" w:name="_Toc222916324"/>
      <w:r w:rsidRPr="00F9618C">
        <w:t>D.3.5.1</w:t>
      </w:r>
      <w:r w:rsidRPr="00F9618C">
        <w:tab/>
        <w:t>General</w:t>
      </w:r>
      <w:bookmarkEnd w:id="3261"/>
      <w:bookmarkEnd w:id="3262"/>
      <w:bookmarkEnd w:id="3263"/>
      <w:bookmarkEnd w:id="3264"/>
      <w:bookmarkEnd w:id="3265"/>
      <w:bookmarkEnd w:id="3266"/>
      <w:bookmarkEnd w:id="3267"/>
      <w:bookmarkEnd w:id="3268"/>
      <w:bookmarkEnd w:id="3269"/>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270" w:name="_Toc28012575"/>
      <w:bookmarkStart w:id="3271"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272" w:name="_Toc45133812"/>
      <w:bookmarkStart w:id="3273" w:name="_Toc51762567"/>
      <w:bookmarkStart w:id="3274" w:name="_Toc59017139"/>
      <w:bookmarkStart w:id="3275" w:name="_Toc129339071"/>
      <w:bookmarkStart w:id="3276" w:name="_Toc218884662"/>
      <w:bookmarkStart w:id="3277" w:name="_Toc222915742"/>
      <w:bookmarkStart w:id="3278" w:name="_Toc222916325"/>
      <w:r w:rsidRPr="00F9618C">
        <w:t>D.3.6</w:t>
      </w:r>
      <w:r w:rsidRPr="00F9618C">
        <w:tab/>
        <w:t>Npcf_</w:t>
      </w:r>
      <w:r w:rsidRPr="00F9618C">
        <w:rPr>
          <w:rFonts w:eastAsia="Batang"/>
          <w:lang w:eastAsia="ko-KR"/>
        </w:rPr>
        <w:t>PolicyAuthorization</w:t>
      </w:r>
      <w:r w:rsidRPr="00F9618C">
        <w:t>_Subscribe Service Operation</w:t>
      </w:r>
      <w:bookmarkEnd w:id="3270"/>
      <w:bookmarkEnd w:id="3271"/>
      <w:bookmarkEnd w:id="3272"/>
      <w:bookmarkEnd w:id="3273"/>
      <w:bookmarkEnd w:id="3274"/>
      <w:bookmarkEnd w:id="3275"/>
      <w:bookmarkEnd w:id="3276"/>
      <w:bookmarkEnd w:id="3277"/>
      <w:bookmarkEnd w:id="3278"/>
    </w:p>
    <w:p w14:paraId="0DE2BF2A" w14:textId="77777777" w:rsidR="00FD0136" w:rsidRPr="00F9618C" w:rsidRDefault="00FD0136">
      <w:pPr>
        <w:pStyle w:val="Heading3"/>
      </w:pPr>
      <w:bookmarkStart w:id="3279" w:name="_Toc45133813"/>
      <w:bookmarkStart w:id="3280" w:name="_Toc51762568"/>
      <w:bookmarkStart w:id="3281" w:name="_Toc59017140"/>
      <w:bookmarkStart w:id="3282" w:name="_Toc129339072"/>
      <w:bookmarkStart w:id="3283" w:name="_Toc218884663"/>
      <w:bookmarkStart w:id="3284" w:name="_Toc222915743"/>
      <w:bookmarkStart w:id="3285" w:name="_Toc222916326"/>
      <w:bookmarkStart w:id="3286" w:name="_Toc28012576"/>
      <w:bookmarkStart w:id="3287" w:name="_Toc36038541"/>
      <w:bookmarkStart w:id="3288" w:name="_Toc45133814"/>
      <w:bookmarkStart w:id="3289" w:name="_Toc51762569"/>
      <w:bookmarkStart w:id="3290" w:name="_Toc59017141"/>
      <w:bookmarkStart w:id="3291" w:name="_Toc28012577"/>
      <w:bookmarkStart w:id="3292" w:name="_Toc36038542"/>
      <w:r w:rsidRPr="00F9618C">
        <w:t>D.3.6.1</w:t>
      </w:r>
      <w:r w:rsidRPr="00F9618C">
        <w:tab/>
        <w:t>General</w:t>
      </w:r>
      <w:bookmarkEnd w:id="3279"/>
      <w:bookmarkEnd w:id="3280"/>
      <w:bookmarkEnd w:id="3281"/>
      <w:bookmarkEnd w:id="3282"/>
      <w:bookmarkEnd w:id="3283"/>
      <w:bookmarkEnd w:id="3284"/>
      <w:bookmarkEnd w:id="328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293" w:name="_Toc129339073"/>
      <w:bookmarkStart w:id="3294" w:name="_Toc218884664"/>
      <w:bookmarkStart w:id="3295" w:name="_Toc222915744"/>
      <w:bookmarkStart w:id="3296" w:name="_Toc222916327"/>
      <w:r w:rsidRPr="00F9618C">
        <w:t>D.3.7</w:t>
      </w:r>
      <w:r w:rsidRPr="00F9618C">
        <w:tab/>
        <w:t>Npcf_</w:t>
      </w:r>
      <w:r w:rsidRPr="00F9618C">
        <w:rPr>
          <w:rFonts w:eastAsia="Batang"/>
          <w:lang w:eastAsia="ko-KR"/>
        </w:rPr>
        <w:t>PolicyAuthorization</w:t>
      </w:r>
      <w:r w:rsidRPr="00F9618C">
        <w:t>_Unsubscribe Service Operation</w:t>
      </w:r>
      <w:bookmarkEnd w:id="3286"/>
      <w:bookmarkEnd w:id="3287"/>
      <w:bookmarkEnd w:id="3293"/>
      <w:bookmarkEnd w:id="3294"/>
      <w:bookmarkEnd w:id="3295"/>
      <w:bookmarkEnd w:id="3296"/>
    </w:p>
    <w:p w14:paraId="7A560EC3" w14:textId="77777777" w:rsidR="00FD0136" w:rsidRPr="00F9618C" w:rsidRDefault="00FD0136">
      <w:pPr>
        <w:pStyle w:val="Heading3"/>
      </w:pPr>
      <w:bookmarkStart w:id="3297" w:name="_Toc129339074"/>
      <w:bookmarkStart w:id="3298" w:name="_Toc218884665"/>
      <w:bookmarkStart w:id="3299" w:name="_Toc222915745"/>
      <w:bookmarkStart w:id="3300" w:name="_Toc222916328"/>
      <w:r w:rsidRPr="00F9618C">
        <w:t>D.3.7.1</w:t>
      </w:r>
      <w:r w:rsidRPr="00F9618C">
        <w:tab/>
        <w:t>General</w:t>
      </w:r>
      <w:bookmarkEnd w:id="3288"/>
      <w:bookmarkEnd w:id="3289"/>
      <w:bookmarkEnd w:id="3290"/>
      <w:bookmarkEnd w:id="3297"/>
      <w:bookmarkEnd w:id="3298"/>
      <w:bookmarkEnd w:id="3299"/>
      <w:bookmarkEnd w:id="330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301" w:name="_Toc45133815"/>
      <w:bookmarkStart w:id="3302" w:name="_Toc51762570"/>
      <w:bookmarkStart w:id="3303" w:name="_Toc59017142"/>
      <w:bookmarkStart w:id="3304" w:name="_Toc129339075"/>
      <w:bookmarkStart w:id="3305" w:name="_Toc218884666"/>
      <w:bookmarkStart w:id="3306" w:name="_Toc222915746"/>
      <w:bookmarkStart w:id="3307" w:name="_Toc22291632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3291"/>
      <w:bookmarkEnd w:id="3292"/>
      <w:bookmarkEnd w:id="3301"/>
      <w:bookmarkEnd w:id="3302"/>
      <w:bookmarkEnd w:id="3303"/>
      <w:bookmarkEnd w:id="3304"/>
      <w:bookmarkEnd w:id="3305"/>
      <w:bookmarkEnd w:id="3306"/>
      <w:bookmarkEnd w:id="3307"/>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0B13F6" w:rsidRPr="00F9618C" w14:paraId="2B602674" w14:textId="77777777" w:rsidTr="00253CE9">
        <w:tc>
          <w:tcPr>
            <w:tcW w:w="714" w:type="dxa"/>
            <w:shd w:val="solid" w:color="FFFFFF" w:fill="auto"/>
          </w:tcPr>
          <w:p w14:paraId="09ADFACD" w14:textId="72DFC9AA"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4C251BE7" w:rsidR="000B13F6" w:rsidRPr="00292667" w:rsidRDefault="000B13F6" w:rsidP="000B13F6">
            <w:pPr>
              <w:pStyle w:val="TAC"/>
              <w:rPr>
                <w:sz w:val="16"/>
                <w:szCs w:val="16"/>
              </w:rPr>
            </w:pPr>
            <w:r w:rsidRPr="000B13F6">
              <w:rPr>
                <w:sz w:val="16"/>
                <w:szCs w:val="16"/>
              </w:rPr>
              <w:t>C3-260365</w:t>
            </w:r>
          </w:p>
        </w:tc>
        <w:tc>
          <w:tcPr>
            <w:tcW w:w="499" w:type="dxa"/>
            <w:shd w:val="solid" w:color="FFFFFF" w:fill="auto"/>
          </w:tcPr>
          <w:p w14:paraId="6A057BEF" w14:textId="39DDD790" w:rsidR="000B13F6" w:rsidRPr="00292667" w:rsidRDefault="000B13F6" w:rsidP="000B13F6">
            <w:pPr>
              <w:pStyle w:val="TAL"/>
              <w:rPr>
                <w:sz w:val="16"/>
                <w:szCs w:val="16"/>
              </w:rPr>
            </w:pPr>
            <w:r w:rsidRPr="000B13F6">
              <w:rPr>
                <w:sz w:val="16"/>
                <w:szCs w:val="16"/>
              </w:rPr>
              <w:t>0824</w:t>
            </w:r>
          </w:p>
        </w:tc>
        <w:tc>
          <w:tcPr>
            <w:tcW w:w="410" w:type="dxa"/>
            <w:shd w:val="solid" w:color="FFFFFF" w:fill="auto"/>
          </w:tcPr>
          <w:p w14:paraId="6F7063DA" w14:textId="0EA38B54" w:rsidR="000B13F6" w:rsidRPr="00292667" w:rsidRDefault="000B13F6" w:rsidP="000B13F6">
            <w:pPr>
              <w:pStyle w:val="TAR"/>
              <w:rPr>
                <w:sz w:val="16"/>
                <w:szCs w:val="16"/>
              </w:rPr>
            </w:pPr>
            <w:r w:rsidRPr="000B13F6">
              <w:rPr>
                <w:sz w:val="16"/>
                <w:szCs w:val="16"/>
              </w:rPr>
              <w:t>1</w:t>
            </w:r>
          </w:p>
        </w:tc>
        <w:tc>
          <w:tcPr>
            <w:tcW w:w="403" w:type="dxa"/>
            <w:shd w:val="solid" w:color="FFFFFF" w:fill="auto"/>
          </w:tcPr>
          <w:p w14:paraId="45B38ED7" w14:textId="25900653" w:rsidR="000B13F6" w:rsidRPr="00292667" w:rsidRDefault="000B13F6" w:rsidP="000B13F6">
            <w:pPr>
              <w:pStyle w:val="TAC"/>
              <w:rPr>
                <w:sz w:val="16"/>
                <w:szCs w:val="16"/>
              </w:rPr>
            </w:pPr>
            <w:r w:rsidRPr="000B13F6">
              <w:rPr>
                <w:sz w:val="16"/>
                <w:szCs w:val="16"/>
              </w:rPr>
              <w:t>F</w:t>
            </w:r>
          </w:p>
        </w:tc>
        <w:tc>
          <w:tcPr>
            <w:tcW w:w="4608" w:type="dxa"/>
            <w:shd w:val="solid" w:color="FFFFFF" w:fill="auto"/>
          </w:tcPr>
          <w:p w14:paraId="147BB6A2" w14:textId="009E5E3E" w:rsidR="000B13F6" w:rsidRPr="00292667" w:rsidRDefault="000B13F6" w:rsidP="000B13F6">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335343FF" w14:textId="77777777" w:rsidTr="00253CE9">
        <w:tc>
          <w:tcPr>
            <w:tcW w:w="714" w:type="dxa"/>
            <w:shd w:val="solid" w:color="FFFFFF" w:fill="auto"/>
          </w:tcPr>
          <w:p w14:paraId="5738BCD1" w14:textId="57D6EA38"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7F418D7" w:rsidR="000B13F6" w:rsidRPr="00292667" w:rsidRDefault="000B13F6" w:rsidP="000B13F6">
            <w:pPr>
              <w:pStyle w:val="TAC"/>
              <w:rPr>
                <w:sz w:val="16"/>
                <w:szCs w:val="16"/>
              </w:rPr>
            </w:pPr>
            <w:r w:rsidRPr="000B13F6">
              <w:rPr>
                <w:sz w:val="16"/>
                <w:szCs w:val="16"/>
              </w:rPr>
              <w:t>C3-260162</w:t>
            </w:r>
          </w:p>
        </w:tc>
        <w:tc>
          <w:tcPr>
            <w:tcW w:w="499" w:type="dxa"/>
            <w:shd w:val="solid" w:color="FFFFFF" w:fill="auto"/>
          </w:tcPr>
          <w:p w14:paraId="02CB83EE" w14:textId="527B9508" w:rsidR="000B13F6" w:rsidRPr="00292667" w:rsidRDefault="000B13F6" w:rsidP="000B13F6">
            <w:pPr>
              <w:pStyle w:val="TAL"/>
              <w:rPr>
                <w:sz w:val="16"/>
                <w:szCs w:val="16"/>
              </w:rPr>
            </w:pPr>
            <w:r w:rsidRPr="000B13F6">
              <w:rPr>
                <w:sz w:val="16"/>
                <w:szCs w:val="16"/>
              </w:rPr>
              <w:t>0829</w:t>
            </w:r>
          </w:p>
        </w:tc>
        <w:tc>
          <w:tcPr>
            <w:tcW w:w="410" w:type="dxa"/>
            <w:shd w:val="solid" w:color="FFFFFF" w:fill="auto"/>
          </w:tcPr>
          <w:p w14:paraId="5490E4AD" w14:textId="341CBBA2"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55A1A8ED" w14:textId="1CB1D120" w:rsidR="000B13F6" w:rsidRDefault="000B13F6" w:rsidP="000B13F6">
            <w:pPr>
              <w:pStyle w:val="TAC"/>
              <w:rPr>
                <w:sz w:val="16"/>
                <w:szCs w:val="16"/>
              </w:rPr>
            </w:pPr>
            <w:r w:rsidRPr="000B13F6">
              <w:rPr>
                <w:sz w:val="16"/>
                <w:szCs w:val="16"/>
              </w:rPr>
              <w:t>A</w:t>
            </w:r>
          </w:p>
        </w:tc>
        <w:tc>
          <w:tcPr>
            <w:tcW w:w="4608" w:type="dxa"/>
            <w:shd w:val="solid" w:color="FFFFFF" w:fill="auto"/>
          </w:tcPr>
          <w:p w14:paraId="35DA620B" w14:textId="4B15663E" w:rsidR="000B13F6" w:rsidRPr="00853624" w:rsidRDefault="000B13F6" w:rsidP="000B13F6">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310B3DCB" w14:textId="77777777" w:rsidTr="00253CE9">
        <w:tc>
          <w:tcPr>
            <w:tcW w:w="714" w:type="dxa"/>
            <w:shd w:val="solid" w:color="FFFFFF" w:fill="auto"/>
          </w:tcPr>
          <w:p w14:paraId="07CA5C22" w14:textId="7AA46CCC"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655CDB" w:rsidR="000B13F6" w:rsidRPr="00292667" w:rsidRDefault="000B13F6" w:rsidP="000B13F6">
            <w:pPr>
              <w:pStyle w:val="TAC"/>
              <w:rPr>
                <w:sz w:val="16"/>
                <w:szCs w:val="16"/>
              </w:rPr>
            </w:pPr>
            <w:r w:rsidRPr="000B13F6">
              <w:rPr>
                <w:sz w:val="16"/>
                <w:szCs w:val="16"/>
              </w:rPr>
              <w:t>C3-260275</w:t>
            </w:r>
          </w:p>
        </w:tc>
        <w:tc>
          <w:tcPr>
            <w:tcW w:w="499" w:type="dxa"/>
            <w:shd w:val="solid" w:color="FFFFFF" w:fill="auto"/>
          </w:tcPr>
          <w:p w14:paraId="1E399E3B" w14:textId="736AB8C2" w:rsidR="000B13F6" w:rsidRPr="00292667" w:rsidRDefault="000B13F6" w:rsidP="000B13F6">
            <w:pPr>
              <w:pStyle w:val="TAL"/>
              <w:rPr>
                <w:sz w:val="16"/>
                <w:szCs w:val="16"/>
              </w:rPr>
            </w:pPr>
            <w:r w:rsidRPr="000B13F6">
              <w:rPr>
                <w:sz w:val="16"/>
                <w:szCs w:val="16"/>
              </w:rPr>
              <w:t>0830</w:t>
            </w:r>
          </w:p>
        </w:tc>
        <w:tc>
          <w:tcPr>
            <w:tcW w:w="410" w:type="dxa"/>
            <w:shd w:val="solid" w:color="FFFFFF" w:fill="auto"/>
          </w:tcPr>
          <w:p w14:paraId="2377EDD7" w14:textId="603EECC6"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4AEC119E" w14:textId="6805BA4C" w:rsidR="000B13F6" w:rsidRDefault="000B13F6" w:rsidP="000B13F6">
            <w:pPr>
              <w:pStyle w:val="TAC"/>
              <w:rPr>
                <w:sz w:val="16"/>
                <w:szCs w:val="16"/>
              </w:rPr>
            </w:pPr>
            <w:r w:rsidRPr="000B13F6">
              <w:rPr>
                <w:sz w:val="16"/>
                <w:szCs w:val="16"/>
              </w:rPr>
              <w:t>F</w:t>
            </w:r>
          </w:p>
        </w:tc>
        <w:tc>
          <w:tcPr>
            <w:tcW w:w="4608" w:type="dxa"/>
            <w:shd w:val="solid" w:color="FFFFFF" w:fill="auto"/>
          </w:tcPr>
          <w:p w14:paraId="5D6CC34C" w14:textId="3DC1C74A" w:rsidR="000B13F6" w:rsidRPr="00853624" w:rsidRDefault="000B13F6" w:rsidP="000B13F6">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08C70D77" w14:textId="77777777" w:rsidTr="00253CE9">
        <w:tc>
          <w:tcPr>
            <w:tcW w:w="714" w:type="dxa"/>
            <w:shd w:val="solid" w:color="FFFFFF" w:fill="auto"/>
          </w:tcPr>
          <w:p w14:paraId="51836408" w14:textId="31FEA031"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0F50C9AF" w:rsidR="000B13F6" w:rsidRPr="00292667" w:rsidRDefault="000B13F6" w:rsidP="000B13F6">
            <w:pPr>
              <w:pStyle w:val="TAC"/>
              <w:rPr>
                <w:sz w:val="16"/>
                <w:szCs w:val="16"/>
              </w:rPr>
            </w:pPr>
            <w:r w:rsidRPr="000B13F6">
              <w:rPr>
                <w:sz w:val="16"/>
                <w:szCs w:val="16"/>
              </w:rPr>
              <w:t>C3-260277</w:t>
            </w:r>
          </w:p>
        </w:tc>
        <w:tc>
          <w:tcPr>
            <w:tcW w:w="499" w:type="dxa"/>
            <w:shd w:val="solid" w:color="FFFFFF" w:fill="auto"/>
          </w:tcPr>
          <w:p w14:paraId="65FFFB54" w14:textId="35FE3EDA" w:rsidR="000B13F6" w:rsidRPr="00292667" w:rsidRDefault="000B13F6" w:rsidP="000B13F6">
            <w:pPr>
              <w:pStyle w:val="TAL"/>
              <w:rPr>
                <w:sz w:val="16"/>
                <w:szCs w:val="16"/>
              </w:rPr>
            </w:pPr>
            <w:r w:rsidRPr="000B13F6">
              <w:rPr>
                <w:sz w:val="16"/>
                <w:szCs w:val="16"/>
              </w:rPr>
              <w:t>0831</w:t>
            </w:r>
          </w:p>
        </w:tc>
        <w:tc>
          <w:tcPr>
            <w:tcW w:w="410" w:type="dxa"/>
            <w:shd w:val="solid" w:color="FFFFFF" w:fill="auto"/>
          </w:tcPr>
          <w:p w14:paraId="2859A5F3" w14:textId="75BE0663"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12402C5A" w14:textId="49DA36B8" w:rsidR="000B13F6" w:rsidRDefault="000B13F6" w:rsidP="000B13F6">
            <w:pPr>
              <w:pStyle w:val="TAC"/>
              <w:rPr>
                <w:sz w:val="16"/>
                <w:szCs w:val="16"/>
              </w:rPr>
            </w:pPr>
            <w:r w:rsidRPr="000B13F6">
              <w:rPr>
                <w:sz w:val="16"/>
                <w:szCs w:val="16"/>
              </w:rPr>
              <w:t>F</w:t>
            </w:r>
          </w:p>
        </w:tc>
        <w:tc>
          <w:tcPr>
            <w:tcW w:w="4608" w:type="dxa"/>
            <w:shd w:val="solid" w:color="FFFFFF" w:fill="auto"/>
          </w:tcPr>
          <w:p w14:paraId="42F240B4" w14:textId="5997C72B" w:rsidR="000B13F6" w:rsidRPr="00853624" w:rsidRDefault="000B13F6" w:rsidP="000B13F6">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7358DC5D" w14:textId="77777777" w:rsidTr="00253CE9">
        <w:tc>
          <w:tcPr>
            <w:tcW w:w="714" w:type="dxa"/>
            <w:shd w:val="solid" w:color="FFFFFF" w:fill="auto"/>
          </w:tcPr>
          <w:p w14:paraId="38E4C5C7" w14:textId="25409FCF"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6FA2FAE9" w:rsidR="000B13F6" w:rsidRPr="00292667" w:rsidRDefault="000B13F6" w:rsidP="000B13F6">
            <w:pPr>
              <w:pStyle w:val="TAC"/>
              <w:rPr>
                <w:sz w:val="16"/>
                <w:szCs w:val="16"/>
              </w:rPr>
            </w:pPr>
            <w:r w:rsidRPr="000B13F6">
              <w:rPr>
                <w:sz w:val="16"/>
                <w:szCs w:val="16"/>
              </w:rPr>
              <w:t>C3-260353</w:t>
            </w:r>
          </w:p>
        </w:tc>
        <w:tc>
          <w:tcPr>
            <w:tcW w:w="499" w:type="dxa"/>
            <w:shd w:val="solid" w:color="FFFFFF" w:fill="auto"/>
          </w:tcPr>
          <w:p w14:paraId="702FBEFE" w14:textId="09FAAE05" w:rsidR="000B13F6" w:rsidRPr="00292667" w:rsidRDefault="000B13F6" w:rsidP="000B13F6">
            <w:pPr>
              <w:pStyle w:val="TAL"/>
              <w:rPr>
                <w:sz w:val="16"/>
                <w:szCs w:val="16"/>
              </w:rPr>
            </w:pPr>
            <w:r w:rsidRPr="000B13F6">
              <w:rPr>
                <w:sz w:val="16"/>
                <w:szCs w:val="16"/>
              </w:rPr>
              <w:t>0833</w:t>
            </w:r>
          </w:p>
        </w:tc>
        <w:tc>
          <w:tcPr>
            <w:tcW w:w="410" w:type="dxa"/>
            <w:shd w:val="solid" w:color="FFFFFF" w:fill="auto"/>
          </w:tcPr>
          <w:p w14:paraId="72BEF79A" w14:textId="70F2BEDE" w:rsidR="000B13F6" w:rsidRPr="00292667" w:rsidRDefault="000B13F6" w:rsidP="000B13F6">
            <w:pPr>
              <w:pStyle w:val="TAR"/>
              <w:rPr>
                <w:sz w:val="16"/>
                <w:szCs w:val="16"/>
              </w:rPr>
            </w:pPr>
            <w:r w:rsidRPr="000B13F6">
              <w:rPr>
                <w:sz w:val="16"/>
                <w:szCs w:val="16"/>
              </w:rPr>
              <w:t>1</w:t>
            </w:r>
          </w:p>
        </w:tc>
        <w:tc>
          <w:tcPr>
            <w:tcW w:w="403" w:type="dxa"/>
            <w:shd w:val="solid" w:color="FFFFFF" w:fill="auto"/>
          </w:tcPr>
          <w:p w14:paraId="232DCD5A" w14:textId="0083F86D" w:rsidR="000B13F6" w:rsidRDefault="000B13F6" w:rsidP="000B13F6">
            <w:pPr>
              <w:pStyle w:val="TAC"/>
              <w:rPr>
                <w:sz w:val="16"/>
                <w:szCs w:val="16"/>
              </w:rPr>
            </w:pPr>
            <w:r w:rsidRPr="000B13F6">
              <w:rPr>
                <w:sz w:val="16"/>
                <w:szCs w:val="16"/>
              </w:rPr>
              <w:t>A</w:t>
            </w:r>
          </w:p>
        </w:tc>
        <w:tc>
          <w:tcPr>
            <w:tcW w:w="4608" w:type="dxa"/>
            <w:shd w:val="solid" w:color="FFFFFF" w:fill="auto"/>
          </w:tcPr>
          <w:p w14:paraId="2F2BB9A8" w14:textId="20ECCFFC" w:rsidR="000B13F6" w:rsidRPr="00853624" w:rsidRDefault="000B13F6" w:rsidP="000B13F6">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25B828C0" w14:textId="77777777" w:rsidTr="00253CE9">
        <w:tc>
          <w:tcPr>
            <w:tcW w:w="714" w:type="dxa"/>
            <w:shd w:val="solid" w:color="FFFFFF" w:fill="auto"/>
          </w:tcPr>
          <w:p w14:paraId="4CF28310" w14:textId="7D040A83"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1B5B2802" w:rsidR="000B13F6" w:rsidRPr="000B13F6" w:rsidRDefault="000B13F6" w:rsidP="000B13F6">
            <w:pPr>
              <w:spacing w:after="0"/>
              <w:jc w:val="center"/>
              <w:rPr>
                <w:rFonts w:ascii="Arial" w:hAnsi="Arial"/>
                <w:sz w:val="16"/>
                <w:szCs w:val="16"/>
              </w:rPr>
            </w:pPr>
            <w:r w:rsidRPr="000B13F6">
              <w:rPr>
                <w:rFonts w:ascii="Arial" w:hAnsi="Arial"/>
                <w:sz w:val="16"/>
                <w:szCs w:val="16"/>
              </w:rPr>
              <w:t>C3-260320</w:t>
            </w:r>
          </w:p>
        </w:tc>
        <w:tc>
          <w:tcPr>
            <w:tcW w:w="499" w:type="dxa"/>
            <w:shd w:val="solid" w:color="FFFFFF" w:fill="auto"/>
          </w:tcPr>
          <w:p w14:paraId="385BE6C5" w14:textId="3800D5B9" w:rsidR="000B13F6" w:rsidRPr="00292667" w:rsidRDefault="000B13F6" w:rsidP="000B13F6">
            <w:pPr>
              <w:pStyle w:val="TAL"/>
              <w:rPr>
                <w:sz w:val="16"/>
                <w:szCs w:val="16"/>
              </w:rPr>
            </w:pPr>
            <w:r w:rsidRPr="000B13F6">
              <w:rPr>
                <w:sz w:val="16"/>
                <w:szCs w:val="16"/>
              </w:rPr>
              <w:t>0834</w:t>
            </w:r>
          </w:p>
        </w:tc>
        <w:tc>
          <w:tcPr>
            <w:tcW w:w="410" w:type="dxa"/>
            <w:shd w:val="solid" w:color="FFFFFF" w:fill="auto"/>
          </w:tcPr>
          <w:p w14:paraId="38B0DA60" w14:textId="001E9B2E"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73B6614D" w14:textId="30EAFA95" w:rsidR="000B13F6" w:rsidRDefault="000B13F6" w:rsidP="000B13F6">
            <w:pPr>
              <w:pStyle w:val="TAC"/>
              <w:rPr>
                <w:sz w:val="16"/>
                <w:szCs w:val="16"/>
              </w:rPr>
            </w:pPr>
            <w:r w:rsidRPr="000B13F6">
              <w:rPr>
                <w:sz w:val="16"/>
                <w:szCs w:val="16"/>
              </w:rPr>
              <w:t>F</w:t>
            </w:r>
          </w:p>
        </w:tc>
        <w:tc>
          <w:tcPr>
            <w:tcW w:w="4608" w:type="dxa"/>
            <w:shd w:val="solid" w:color="FFFFFF" w:fill="auto"/>
          </w:tcPr>
          <w:p w14:paraId="36BFAB4D" w14:textId="19897554" w:rsidR="000B13F6" w:rsidRPr="00853624" w:rsidRDefault="000B13F6" w:rsidP="000B13F6">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7C1EE8" w:rsidRPr="00F9618C" w14:paraId="670D6472" w14:textId="77777777" w:rsidTr="00253CE9">
        <w:tc>
          <w:tcPr>
            <w:tcW w:w="714" w:type="dxa"/>
            <w:shd w:val="solid" w:color="FFFFFF" w:fill="auto"/>
          </w:tcPr>
          <w:p w14:paraId="7E1427FC" w14:textId="747EC55D" w:rsidR="007C1EE8" w:rsidRPr="00292667" w:rsidRDefault="007C1EE8" w:rsidP="007C1EE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7C1EE8" w:rsidRPr="00292667" w:rsidRDefault="007C1EE8" w:rsidP="007C1EE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11843F11" w:rsidR="007C1EE8" w:rsidRPr="00292667" w:rsidRDefault="007C1EE8" w:rsidP="007C1EE8">
            <w:pPr>
              <w:pStyle w:val="TAC"/>
              <w:rPr>
                <w:sz w:val="16"/>
                <w:szCs w:val="16"/>
              </w:rPr>
            </w:pPr>
            <w:r w:rsidRPr="00292667">
              <w:rPr>
                <w:sz w:val="16"/>
                <w:szCs w:val="16"/>
              </w:rPr>
              <w:t>C</w:t>
            </w:r>
            <w:r w:rsidR="000B13F6">
              <w:rPr>
                <w:sz w:val="16"/>
                <w:szCs w:val="16"/>
              </w:rPr>
              <w:t>3</w:t>
            </w:r>
            <w:r w:rsidRPr="00292667">
              <w:rPr>
                <w:sz w:val="16"/>
                <w:szCs w:val="16"/>
              </w:rPr>
              <w:t>-</w:t>
            </w:r>
            <w:r w:rsidR="006C3290">
              <w:rPr>
                <w:sz w:val="16"/>
                <w:szCs w:val="16"/>
              </w:rPr>
              <w:t>260552</w:t>
            </w:r>
          </w:p>
        </w:tc>
        <w:tc>
          <w:tcPr>
            <w:tcW w:w="499" w:type="dxa"/>
            <w:shd w:val="solid" w:color="FFFFFF" w:fill="auto"/>
          </w:tcPr>
          <w:p w14:paraId="6F515BBC" w14:textId="28E166F7" w:rsidR="007C1EE8" w:rsidRPr="00292667" w:rsidRDefault="007C1EE8" w:rsidP="007C1EE8">
            <w:pPr>
              <w:pStyle w:val="TAL"/>
              <w:rPr>
                <w:sz w:val="16"/>
                <w:szCs w:val="16"/>
              </w:rPr>
            </w:pPr>
            <w:r w:rsidRPr="00292667">
              <w:rPr>
                <w:sz w:val="16"/>
                <w:szCs w:val="16"/>
              </w:rPr>
              <w:t>08</w:t>
            </w:r>
            <w:r w:rsidR="006C3290">
              <w:rPr>
                <w:sz w:val="16"/>
                <w:szCs w:val="16"/>
              </w:rPr>
              <w:t>36</w:t>
            </w:r>
          </w:p>
        </w:tc>
        <w:tc>
          <w:tcPr>
            <w:tcW w:w="410" w:type="dxa"/>
            <w:shd w:val="solid" w:color="FFFFFF" w:fill="auto"/>
          </w:tcPr>
          <w:p w14:paraId="1F391EBB" w14:textId="77777777" w:rsidR="007C1EE8" w:rsidRDefault="007C1EE8" w:rsidP="007C1EE8">
            <w:pPr>
              <w:pStyle w:val="TAR"/>
              <w:rPr>
                <w:sz w:val="16"/>
                <w:szCs w:val="16"/>
              </w:rPr>
            </w:pPr>
          </w:p>
        </w:tc>
        <w:tc>
          <w:tcPr>
            <w:tcW w:w="403" w:type="dxa"/>
            <w:shd w:val="solid" w:color="FFFFFF" w:fill="auto"/>
          </w:tcPr>
          <w:p w14:paraId="6D5CA0E8" w14:textId="41B43CBF" w:rsidR="007C1EE8" w:rsidRDefault="007C1EE8" w:rsidP="007C1EE8">
            <w:pPr>
              <w:pStyle w:val="TAC"/>
              <w:rPr>
                <w:sz w:val="16"/>
                <w:szCs w:val="16"/>
              </w:rPr>
            </w:pPr>
            <w:r w:rsidRPr="00292667">
              <w:rPr>
                <w:sz w:val="16"/>
                <w:szCs w:val="16"/>
              </w:rPr>
              <w:t>F</w:t>
            </w:r>
          </w:p>
        </w:tc>
        <w:tc>
          <w:tcPr>
            <w:tcW w:w="4608" w:type="dxa"/>
            <w:shd w:val="solid" w:color="FFFFFF" w:fill="auto"/>
          </w:tcPr>
          <w:p w14:paraId="1595CE3C" w14:textId="3A8B4B12" w:rsidR="007C1EE8" w:rsidRPr="00CB296E" w:rsidRDefault="007C1EE8" w:rsidP="007C1EE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7C1EE8" w:rsidRPr="00292667" w:rsidRDefault="007C1EE8" w:rsidP="007C1EE8">
            <w:pPr>
              <w:pStyle w:val="TAC"/>
              <w:rPr>
                <w:sz w:val="16"/>
                <w:szCs w:val="16"/>
              </w:rPr>
            </w:pPr>
            <w:r w:rsidRPr="00292667">
              <w:rPr>
                <w:sz w:val="16"/>
                <w:szCs w:val="16"/>
              </w:rPr>
              <w:t>19.</w:t>
            </w:r>
            <w:r>
              <w:rPr>
                <w:sz w:val="16"/>
                <w:szCs w:val="16"/>
              </w:rPr>
              <w:t>6</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5E4D0" w14:textId="77777777" w:rsidR="009B722E" w:rsidRDefault="009B722E">
      <w:r>
        <w:separator/>
      </w:r>
    </w:p>
  </w:endnote>
  <w:endnote w:type="continuationSeparator" w:id="0">
    <w:p w14:paraId="784C1616" w14:textId="77777777" w:rsidR="009B722E" w:rsidRDefault="009B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9B64" w14:textId="77777777" w:rsidR="009B722E" w:rsidRDefault="009B722E">
      <w:r>
        <w:separator/>
      </w:r>
    </w:p>
  </w:footnote>
  <w:footnote w:type="continuationSeparator" w:id="0">
    <w:p w14:paraId="548A7706" w14:textId="77777777" w:rsidR="009B722E" w:rsidRDefault="009B7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1451E2E1"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1E">
      <w:rPr>
        <w:rFonts w:ascii="Arial" w:hAnsi="Arial" w:cs="Arial"/>
        <w:b/>
        <w:noProof/>
        <w:sz w:val="18"/>
        <w:szCs w:val="18"/>
      </w:rPr>
      <w:t>3GPP TS 29.514 V19.6.0 (2026-03)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68315B89"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1E">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28D3"/>
    <w:rsid w:val="00903E30"/>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316</Pages>
  <Words>132569</Words>
  <Characters>800721</Characters>
  <Application>Microsoft Office Word</Application>
  <DocSecurity>0</DocSecurity>
  <Lines>26690</Lines>
  <Paragraphs>21211</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912079</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66</cp:revision>
  <cp:lastPrinted>2017-09-21T14:17:00Z</cp:lastPrinted>
  <dcterms:created xsi:type="dcterms:W3CDTF">2026-02-16T08:27:00Z</dcterms:created>
  <dcterms:modified xsi:type="dcterms:W3CDTF">2026-02-27T08:34:00Z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