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464666F3" w:rsidR="004F1B76" w:rsidRDefault="00116C30" w:rsidP="00EF6A96">
      <w:pPr>
        <w:pStyle w:val="ZA"/>
        <w:framePr w:wrap="notBeside"/>
        <w:rPr>
          <w:lang w:val="en-US"/>
        </w:rPr>
      </w:pPr>
      <w:bookmarkStart w:id="0" w:name="page1"/>
      <w:r>
        <w:rPr>
          <w:sz w:val="64"/>
          <w:lang w:val="en-US"/>
        </w:rPr>
        <w:t>draft</w:t>
      </w:r>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V1</w:t>
      </w:r>
      <w:r w:rsidR="00D620CE">
        <w:rPr>
          <w:lang w:val="en-US"/>
        </w:rPr>
        <w:t>9</w:t>
      </w:r>
      <w:r w:rsidR="004F1B76">
        <w:rPr>
          <w:lang w:val="en-US"/>
        </w:rPr>
        <w:t>.</w:t>
      </w:r>
      <w:r>
        <w:rPr>
          <w:lang w:val="en-US"/>
        </w:rPr>
        <w:t>6</w:t>
      </w:r>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Pr>
          <w:sz w:val="32"/>
          <w:lang w:val="en-US" w:eastAsia="zh-CN"/>
        </w:rPr>
        <w:t>6</w:t>
      </w:r>
      <w:r w:rsidR="004F1B76">
        <w:rPr>
          <w:sz w:val="32"/>
          <w:lang w:val="en-US"/>
        </w:rPr>
        <w:t>-</w:t>
      </w:r>
      <w:r>
        <w:rPr>
          <w:sz w:val="32"/>
          <w:lang w:val="en-US"/>
        </w:rPr>
        <w:t>03</w:t>
      </w:r>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1" w:name="_MON_1684549432"/>
    <w:bookmarkEnd w:id="1"/>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33457522"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2"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D80F58D"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3" w:name="copyrightaddon"/>
      <w:bookmarkEnd w:id="3"/>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2"/>
    <w:p w14:paraId="753DD5E4" w14:textId="77777777" w:rsidR="004F1B76" w:rsidRDefault="004F1B76" w:rsidP="00642478">
      <w:pPr>
        <w:pStyle w:val="TT"/>
        <w:rPr>
          <w:noProof/>
        </w:rPr>
      </w:pPr>
      <w:r>
        <w:rPr>
          <w:noProof/>
        </w:rPr>
        <w:br w:type="page"/>
      </w:r>
      <w:bookmarkStart w:id="4" w:name="_Toc104311159"/>
      <w:r>
        <w:rPr>
          <w:noProof/>
        </w:rPr>
        <w:lastRenderedPageBreak/>
        <w:t>Contents</w:t>
      </w:r>
      <w:bookmarkEnd w:id="4"/>
    </w:p>
    <w:p w14:paraId="172499E0" w14:textId="4EE2BE0E" w:rsidR="00AF78D0" w:rsidRDefault="004F1B7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AF78D0">
        <w:rPr>
          <w:noProof/>
        </w:rPr>
        <w:t>Foreword</w:t>
      </w:r>
      <w:r w:rsidR="00AF78D0">
        <w:rPr>
          <w:noProof/>
        </w:rPr>
        <w:tab/>
      </w:r>
      <w:r w:rsidR="00AF78D0">
        <w:rPr>
          <w:noProof/>
        </w:rPr>
        <w:fldChar w:fldCharType="begin"/>
      </w:r>
      <w:r w:rsidR="00AF78D0">
        <w:rPr>
          <w:noProof/>
        </w:rPr>
        <w:instrText xml:space="preserve"> PAGEREF _Toc222844620 \h </w:instrText>
      </w:r>
      <w:r w:rsidR="00AF78D0">
        <w:rPr>
          <w:noProof/>
        </w:rPr>
      </w:r>
      <w:r w:rsidR="00AF78D0">
        <w:rPr>
          <w:noProof/>
        </w:rPr>
        <w:fldChar w:fldCharType="separate"/>
      </w:r>
      <w:r w:rsidR="00AF78D0">
        <w:rPr>
          <w:noProof/>
        </w:rPr>
        <w:t>8</w:t>
      </w:r>
      <w:r w:rsidR="00AF78D0">
        <w:rPr>
          <w:noProof/>
        </w:rPr>
        <w:fldChar w:fldCharType="end"/>
      </w:r>
    </w:p>
    <w:p w14:paraId="722FF187" w14:textId="3F78920A" w:rsidR="00AF78D0" w:rsidRDefault="00AF78D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_Toc222844621 \h </w:instrText>
      </w:r>
      <w:r>
        <w:rPr>
          <w:noProof/>
        </w:rPr>
      </w:r>
      <w:r>
        <w:rPr>
          <w:noProof/>
        </w:rPr>
        <w:fldChar w:fldCharType="separate"/>
      </w:r>
      <w:r>
        <w:rPr>
          <w:noProof/>
        </w:rPr>
        <w:t>9</w:t>
      </w:r>
      <w:r>
        <w:rPr>
          <w:noProof/>
        </w:rPr>
        <w:fldChar w:fldCharType="end"/>
      </w:r>
    </w:p>
    <w:p w14:paraId="3451C001" w14:textId="5553C968" w:rsidR="00AF78D0" w:rsidRDefault="00AF78D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_Toc222844622 \h </w:instrText>
      </w:r>
      <w:r>
        <w:rPr>
          <w:noProof/>
        </w:rPr>
      </w:r>
      <w:r>
        <w:rPr>
          <w:noProof/>
        </w:rPr>
        <w:fldChar w:fldCharType="separate"/>
      </w:r>
      <w:r>
        <w:rPr>
          <w:noProof/>
        </w:rPr>
        <w:t>9</w:t>
      </w:r>
      <w:r>
        <w:rPr>
          <w:noProof/>
        </w:rPr>
        <w:fldChar w:fldCharType="end"/>
      </w:r>
    </w:p>
    <w:p w14:paraId="3F3FB8DC" w14:textId="015124B6" w:rsidR="00AF78D0" w:rsidRDefault="00AF78D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_Toc222844623 \h </w:instrText>
      </w:r>
      <w:r>
        <w:rPr>
          <w:noProof/>
        </w:rPr>
      </w:r>
      <w:r>
        <w:rPr>
          <w:noProof/>
        </w:rPr>
        <w:fldChar w:fldCharType="separate"/>
      </w:r>
      <w:r>
        <w:rPr>
          <w:noProof/>
        </w:rPr>
        <w:t>10</w:t>
      </w:r>
      <w:r>
        <w:rPr>
          <w:noProof/>
        </w:rPr>
        <w:fldChar w:fldCharType="end"/>
      </w:r>
    </w:p>
    <w:p w14:paraId="0AA3A93D" w14:textId="30EBB44B"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_Toc222844624 \h </w:instrText>
      </w:r>
      <w:r>
        <w:rPr>
          <w:noProof/>
        </w:rPr>
      </w:r>
      <w:r>
        <w:rPr>
          <w:noProof/>
        </w:rPr>
        <w:fldChar w:fldCharType="separate"/>
      </w:r>
      <w:r>
        <w:rPr>
          <w:noProof/>
        </w:rPr>
        <w:t>10</w:t>
      </w:r>
      <w:r>
        <w:rPr>
          <w:noProof/>
        </w:rPr>
        <w:fldChar w:fldCharType="end"/>
      </w:r>
    </w:p>
    <w:p w14:paraId="43A0506B" w14:textId="3E6425C8"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_Toc222844625 \h </w:instrText>
      </w:r>
      <w:r>
        <w:rPr>
          <w:noProof/>
        </w:rPr>
      </w:r>
      <w:r>
        <w:rPr>
          <w:noProof/>
        </w:rPr>
        <w:fldChar w:fldCharType="separate"/>
      </w:r>
      <w:r>
        <w:rPr>
          <w:noProof/>
        </w:rPr>
        <w:t>11</w:t>
      </w:r>
      <w:r>
        <w:rPr>
          <w:noProof/>
        </w:rPr>
        <w:fldChar w:fldCharType="end"/>
      </w:r>
    </w:p>
    <w:p w14:paraId="7839E8BE" w14:textId="5C254CCC" w:rsidR="00AF78D0" w:rsidRDefault="00AF78D0">
      <w:pPr>
        <w:pStyle w:val="TOC1"/>
        <w:rPr>
          <w:rFonts w:asciiTheme="minorHAnsi" w:eastAsiaTheme="minorEastAsia" w:hAnsiTheme="minorHAnsi" w:cstheme="minorBidi"/>
          <w:noProof/>
          <w:kern w:val="2"/>
          <w:sz w:val="24"/>
          <w:szCs w:val="24"/>
          <w:lang w:val="en-US"/>
          <w14:ligatures w14:val="standardContextual"/>
        </w:rPr>
      </w:pPr>
      <w:r w:rsidRPr="006E4B41">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6E4B41">
        <w:rPr>
          <w:rFonts w:eastAsia="Times New Roman"/>
          <w:noProof/>
        </w:rPr>
        <w:t>Access and Mobility Policy Control Service</w:t>
      </w:r>
      <w:r>
        <w:rPr>
          <w:noProof/>
        </w:rPr>
        <w:tab/>
      </w:r>
      <w:r>
        <w:rPr>
          <w:noProof/>
        </w:rPr>
        <w:fldChar w:fldCharType="begin"/>
      </w:r>
      <w:r>
        <w:rPr>
          <w:noProof/>
        </w:rPr>
        <w:instrText xml:space="preserve"> PAGEREF _Toc222844626 \h </w:instrText>
      </w:r>
      <w:r>
        <w:rPr>
          <w:noProof/>
        </w:rPr>
      </w:r>
      <w:r>
        <w:rPr>
          <w:noProof/>
        </w:rPr>
        <w:fldChar w:fldCharType="separate"/>
      </w:r>
      <w:r>
        <w:rPr>
          <w:noProof/>
        </w:rPr>
        <w:t>12</w:t>
      </w:r>
      <w:r>
        <w:rPr>
          <w:noProof/>
        </w:rPr>
        <w:fldChar w:fldCharType="end"/>
      </w:r>
    </w:p>
    <w:p w14:paraId="60A2B2FD" w14:textId="06067B5F"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_Toc222844627 \h </w:instrText>
      </w:r>
      <w:r>
        <w:rPr>
          <w:noProof/>
        </w:rPr>
      </w:r>
      <w:r>
        <w:rPr>
          <w:noProof/>
        </w:rPr>
        <w:fldChar w:fldCharType="separate"/>
      </w:r>
      <w:r>
        <w:rPr>
          <w:noProof/>
        </w:rPr>
        <w:t>12</w:t>
      </w:r>
      <w:r>
        <w:rPr>
          <w:noProof/>
        </w:rPr>
        <w:fldChar w:fldCharType="end"/>
      </w:r>
    </w:p>
    <w:p w14:paraId="5CB97863" w14:textId="3B21CFAE"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_Toc222844628 \h </w:instrText>
      </w:r>
      <w:r>
        <w:rPr>
          <w:noProof/>
        </w:rPr>
      </w:r>
      <w:r>
        <w:rPr>
          <w:noProof/>
        </w:rPr>
        <w:fldChar w:fldCharType="separate"/>
      </w:r>
      <w:r>
        <w:rPr>
          <w:noProof/>
        </w:rPr>
        <w:t>12</w:t>
      </w:r>
      <w:r>
        <w:rPr>
          <w:noProof/>
        </w:rPr>
        <w:fldChar w:fldCharType="end"/>
      </w:r>
    </w:p>
    <w:p w14:paraId="524C5E0F" w14:textId="1201D871"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_Toc222844629 \h </w:instrText>
      </w:r>
      <w:r>
        <w:rPr>
          <w:noProof/>
        </w:rPr>
      </w:r>
      <w:r>
        <w:rPr>
          <w:noProof/>
        </w:rPr>
        <w:fldChar w:fldCharType="separate"/>
      </w:r>
      <w:r>
        <w:rPr>
          <w:noProof/>
        </w:rPr>
        <w:t>12</w:t>
      </w:r>
      <w:r>
        <w:rPr>
          <w:noProof/>
        </w:rPr>
        <w:fldChar w:fldCharType="end"/>
      </w:r>
    </w:p>
    <w:p w14:paraId="56C13519" w14:textId="0687746E"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_Toc222844630 \h </w:instrText>
      </w:r>
      <w:r>
        <w:rPr>
          <w:noProof/>
        </w:rPr>
      </w:r>
      <w:r>
        <w:rPr>
          <w:noProof/>
        </w:rPr>
        <w:fldChar w:fldCharType="separate"/>
      </w:r>
      <w:r>
        <w:rPr>
          <w:noProof/>
        </w:rPr>
        <w:t>13</w:t>
      </w:r>
      <w:r>
        <w:rPr>
          <w:noProof/>
        </w:rPr>
        <w:fldChar w:fldCharType="end"/>
      </w:r>
    </w:p>
    <w:p w14:paraId="4D1EDD24" w14:textId="75E68A69"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_Toc222844631 \h </w:instrText>
      </w:r>
      <w:r>
        <w:rPr>
          <w:noProof/>
        </w:rPr>
      </w:r>
      <w:r>
        <w:rPr>
          <w:noProof/>
        </w:rPr>
        <w:fldChar w:fldCharType="separate"/>
      </w:r>
      <w:r>
        <w:rPr>
          <w:noProof/>
        </w:rPr>
        <w:t>13</w:t>
      </w:r>
      <w:r>
        <w:rPr>
          <w:noProof/>
        </w:rPr>
        <w:fldChar w:fldCharType="end"/>
      </w:r>
    </w:p>
    <w:p w14:paraId="34169ED9" w14:textId="71826EAB"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_Toc222844632 \h </w:instrText>
      </w:r>
      <w:r>
        <w:rPr>
          <w:noProof/>
        </w:rPr>
      </w:r>
      <w:r>
        <w:rPr>
          <w:noProof/>
        </w:rPr>
        <w:fldChar w:fldCharType="separate"/>
      </w:r>
      <w:r>
        <w:rPr>
          <w:noProof/>
        </w:rPr>
        <w:t>14</w:t>
      </w:r>
      <w:r>
        <w:rPr>
          <w:noProof/>
        </w:rPr>
        <w:fldChar w:fldCharType="end"/>
      </w:r>
    </w:p>
    <w:p w14:paraId="62D8AC78" w14:textId="2C219249"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_Toc222844633 \h </w:instrText>
      </w:r>
      <w:r>
        <w:rPr>
          <w:noProof/>
        </w:rPr>
      </w:r>
      <w:r>
        <w:rPr>
          <w:noProof/>
        </w:rPr>
        <w:fldChar w:fldCharType="separate"/>
      </w:r>
      <w:r>
        <w:rPr>
          <w:noProof/>
        </w:rPr>
        <w:t>14</w:t>
      </w:r>
      <w:r>
        <w:rPr>
          <w:noProof/>
        </w:rPr>
        <w:fldChar w:fldCharType="end"/>
      </w:r>
    </w:p>
    <w:p w14:paraId="2D5D55EE" w14:textId="52ECF820"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_Toc222844634 \h </w:instrText>
      </w:r>
      <w:r>
        <w:rPr>
          <w:noProof/>
        </w:rPr>
      </w:r>
      <w:r>
        <w:rPr>
          <w:noProof/>
        </w:rPr>
        <w:fldChar w:fldCharType="separate"/>
      </w:r>
      <w:r>
        <w:rPr>
          <w:noProof/>
        </w:rPr>
        <w:t>14</w:t>
      </w:r>
      <w:r>
        <w:rPr>
          <w:noProof/>
        </w:rPr>
        <w:fldChar w:fldCharType="end"/>
      </w:r>
    </w:p>
    <w:p w14:paraId="70B6593C" w14:textId="284017FB"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_Toc222844635 \h </w:instrText>
      </w:r>
      <w:r>
        <w:rPr>
          <w:noProof/>
        </w:rPr>
      </w:r>
      <w:r>
        <w:rPr>
          <w:noProof/>
        </w:rPr>
        <w:fldChar w:fldCharType="separate"/>
      </w:r>
      <w:r>
        <w:rPr>
          <w:noProof/>
        </w:rPr>
        <w:t>14</w:t>
      </w:r>
      <w:r>
        <w:rPr>
          <w:noProof/>
        </w:rPr>
        <w:fldChar w:fldCharType="end"/>
      </w:r>
    </w:p>
    <w:p w14:paraId="1E8A4178" w14:textId="0943DC71"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_Toc222844636 \h </w:instrText>
      </w:r>
      <w:r>
        <w:rPr>
          <w:noProof/>
        </w:rPr>
      </w:r>
      <w:r>
        <w:rPr>
          <w:noProof/>
        </w:rPr>
        <w:fldChar w:fldCharType="separate"/>
      </w:r>
      <w:r>
        <w:rPr>
          <w:noProof/>
        </w:rPr>
        <w:t>14</w:t>
      </w:r>
      <w:r>
        <w:rPr>
          <w:noProof/>
        </w:rPr>
        <w:fldChar w:fldCharType="end"/>
      </w:r>
    </w:p>
    <w:p w14:paraId="38FE5703" w14:textId="5CA219DD"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_Toc222844637 \h </w:instrText>
      </w:r>
      <w:r>
        <w:rPr>
          <w:noProof/>
        </w:rPr>
      </w:r>
      <w:r>
        <w:rPr>
          <w:noProof/>
        </w:rPr>
        <w:fldChar w:fldCharType="separate"/>
      </w:r>
      <w:r>
        <w:rPr>
          <w:noProof/>
        </w:rPr>
        <w:t>19</w:t>
      </w:r>
      <w:r>
        <w:rPr>
          <w:noProof/>
        </w:rPr>
        <w:fldChar w:fldCharType="end"/>
      </w:r>
    </w:p>
    <w:p w14:paraId="105CCD55" w14:textId="5D8E67F1"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_Toc222844638 \h </w:instrText>
      </w:r>
      <w:r>
        <w:rPr>
          <w:noProof/>
        </w:rPr>
      </w:r>
      <w:r>
        <w:rPr>
          <w:noProof/>
        </w:rPr>
        <w:fldChar w:fldCharType="separate"/>
      </w:r>
      <w:r>
        <w:rPr>
          <w:noProof/>
        </w:rPr>
        <w:t>19</w:t>
      </w:r>
      <w:r>
        <w:rPr>
          <w:noProof/>
        </w:rPr>
        <w:fldChar w:fldCharType="end"/>
      </w:r>
    </w:p>
    <w:p w14:paraId="533DF50B" w14:textId="30C843BC"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_Toc222844639 \h </w:instrText>
      </w:r>
      <w:r>
        <w:rPr>
          <w:noProof/>
        </w:rPr>
      </w:r>
      <w:r>
        <w:rPr>
          <w:noProof/>
        </w:rPr>
        <w:fldChar w:fldCharType="separate"/>
      </w:r>
      <w:r>
        <w:rPr>
          <w:noProof/>
        </w:rPr>
        <w:t>19</w:t>
      </w:r>
      <w:r>
        <w:rPr>
          <w:noProof/>
        </w:rPr>
        <w:fldChar w:fldCharType="end"/>
      </w:r>
    </w:p>
    <w:p w14:paraId="0AEE858F" w14:textId="305D9E3F"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_Toc222844640 \h </w:instrText>
      </w:r>
      <w:r>
        <w:rPr>
          <w:noProof/>
        </w:rPr>
      </w:r>
      <w:r>
        <w:rPr>
          <w:noProof/>
        </w:rPr>
        <w:fldChar w:fldCharType="separate"/>
      </w:r>
      <w:r>
        <w:rPr>
          <w:noProof/>
        </w:rPr>
        <w:t>19</w:t>
      </w:r>
      <w:r>
        <w:rPr>
          <w:noProof/>
        </w:rPr>
        <w:fldChar w:fldCharType="end"/>
      </w:r>
    </w:p>
    <w:p w14:paraId="7B867B43" w14:textId="381D1B7F"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_Toc222844641 \h </w:instrText>
      </w:r>
      <w:r>
        <w:rPr>
          <w:noProof/>
        </w:rPr>
      </w:r>
      <w:r>
        <w:rPr>
          <w:noProof/>
        </w:rPr>
        <w:fldChar w:fldCharType="separate"/>
      </w:r>
      <w:r>
        <w:rPr>
          <w:noProof/>
        </w:rPr>
        <w:t>19</w:t>
      </w:r>
      <w:r>
        <w:rPr>
          <w:noProof/>
        </w:rPr>
        <w:fldChar w:fldCharType="end"/>
      </w:r>
    </w:p>
    <w:p w14:paraId="7133C202" w14:textId="60C86612"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_Toc222844642 \h </w:instrText>
      </w:r>
      <w:r>
        <w:rPr>
          <w:noProof/>
        </w:rPr>
      </w:r>
      <w:r>
        <w:rPr>
          <w:noProof/>
        </w:rPr>
        <w:fldChar w:fldCharType="separate"/>
      </w:r>
      <w:r>
        <w:rPr>
          <w:noProof/>
        </w:rPr>
        <w:t>19</w:t>
      </w:r>
      <w:r>
        <w:rPr>
          <w:noProof/>
        </w:rPr>
        <w:fldChar w:fldCharType="end"/>
      </w:r>
    </w:p>
    <w:p w14:paraId="69A6AC8D" w14:textId="4AB91B31"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_Toc222844643 \h </w:instrText>
      </w:r>
      <w:r>
        <w:rPr>
          <w:noProof/>
        </w:rPr>
      </w:r>
      <w:r>
        <w:rPr>
          <w:noProof/>
        </w:rPr>
        <w:fldChar w:fldCharType="separate"/>
      </w:r>
      <w:r>
        <w:rPr>
          <w:noProof/>
        </w:rPr>
        <w:t>20</w:t>
      </w:r>
      <w:r>
        <w:rPr>
          <w:noProof/>
        </w:rPr>
        <w:fldChar w:fldCharType="end"/>
      </w:r>
    </w:p>
    <w:p w14:paraId="3A3697BB" w14:textId="6B960A46"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_Toc222844644 \h </w:instrText>
      </w:r>
      <w:r>
        <w:rPr>
          <w:noProof/>
        </w:rPr>
      </w:r>
      <w:r>
        <w:rPr>
          <w:noProof/>
        </w:rPr>
        <w:fldChar w:fldCharType="separate"/>
      </w:r>
      <w:r>
        <w:rPr>
          <w:noProof/>
        </w:rPr>
        <w:t>21</w:t>
      </w:r>
      <w:r>
        <w:rPr>
          <w:noProof/>
        </w:rPr>
        <w:fldChar w:fldCharType="end"/>
      </w:r>
    </w:p>
    <w:p w14:paraId="5B67BA19" w14:textId="2262E780"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_Toc222844645 \h </w:instrText>
      </w:r>
      <w:r>
        <w:rPr>
          <w:noProof/>
        </w:rPr>
      </w:r>
      <w:r>
        <w:rPr>
          <w:noProof/>
        </w:rPr>
        <w:fldChar w:fldCharType="separate"/>
      </w:r>
      <w:r>
        <w:rPr>
          <w:noProof/>
        </w:rPr>
        <w:t>21</w:t>
      </w:r>
      <w:r>
        <w:rPr>
          <w:noProof/>
        </w:rPr>
        <w:fldChar w:fldCharType="end"/>
      </w:r>
    </w:p>
    <w:p w14:paraId="355B30C4" w14:textId="0EAFE0E0"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_Toc222844646 \h </w:instrText>
      </w:r>
      <w:r>
        <w:rPr>
          <w:noProof/>
        </w:rPr>
      </w:r>
      <w:r>
        <w:rPr>
          <w:noProof/>
        </w:rPr>
        <w:fldChar w:fldCharType="separate"/>
      </w:r>
      <w:r>
        <w:rPr>
          <w:noProof/>
        </w:rPr>
        <w:t>22</w:t>
      </w:r>
      <w:r>
        <w:rPr>
          <w:noProof/>
        </w:rPr>
        <w:fldChar w:fldCharType="end"/>
      </w:r>
    </w:p>
    <w:p w14:paraId="066AA753" w14:textId="596E5229"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_Toc222844647 \h </w:instrText>
      </w:r>
      <w:r>
        <w:rPr>
          <w:noProof/>
        </w:rPr>
      </w:r>
      <w:r>
        <w:rPr>
          <w:noProof/>
        </w:rPr>
        <w:fldChar w:fldCharType="separate"/>
      </w:r>
      <w:r>
        <w:rPr>
          <w:noProof/>
        </w:rPr>
        <w:t>22</w:t>
      </w:r>
      <w:r>
        <w:rPr>
          <w:noProof/>
        </w:rPr>
        <w:fldChar w:fldCharType="end"/>
      </w:r>
    </w:p>
    <w:p w14:paraId="44A1BFA4" w14:textId="1B47A1D5"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_Toc222844648 \h </w:instrText>
      </w:r>
      <w:r>
        <w:rPr>
          <w:noProof/>
        </w:rPr>
      </w:r>
      <w:r>
        <w:rPr>
          <w:noProof/>
        </w:rPr>
        <w:fldChar w:fldCharType="separate"/>
      </w:r>
      <w:r>
        <w:rPr>
          <w:noProof/>
        </w:rPr>
        <w:t>22</w:t>
      </w:r>
      <w:r>
        <w:rPr>
          <w:noProof/>
        </w:rPr>
        <w:fldChar w:fldCharType="end"/>
      </w:r>
    </w:p>
    <w:p w14:paraId="0C41E207" w14:textId="0921CD81"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_Toc222844649 \h </w:instrText>
      </w:r>
      <w:r>
        <w:rPr>
          <w:noProof/>
        </w:rPr>
      </w:r>
      <w:r>
        <w:rPr>
          <w:noProof/>
        </w:rPr>
        <w:fldChar w:fldCharType="separate"/>
      </w:r>
      <w:r>
        <w:rPr>
          <w:noProof/>
        </w:rPr>
        <w:t>22</w:t>
      </w:r>
      <w:r>
        <w:rPr>
          <w:noProof/>
        </w:rPr>
        <w:fldChar w:fldCharType="end"/>
      </w:r>
    </w:p>
    <w:p w14:paraId="5688EC26" w14:textId="4C92D876"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_Toc222844650 \h </w:instrText>
      </w:r>
      <w:r>
        <w:rPr>
          <w:noProof/>
        </w:rPr>
      </w:r>
      <w:r>
        <w:rPr>
          <w:noProof/>
        </w:rPr>
        <w:fldChar w:fldCharType="separate"/>
      </w:r>
      <w:r>
        <w:rPr>
          <w:noProof/>
        </w:rPr>
        <w:t>22</w:t>
      </w:r>
      <w:r>
        <w:rPr>
          <w:noProof/>
        </w:rPr>
        <w:fldChar w:fldCharType="end"/>
      </w:r>
    </w:p>
    <w:p w14:paraId="5DD86431" w14:textId="316ECC2E"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_Toc222844651 \h </w:instrText>
      </w:r>
      <w:r>
        <w:rPr>
          <w:noProof/>
        </w:rPr>
      </w:r>
      <w:r>
        <w:rPr>
          <w:noProof/>
        </w:rPr>
        <w:fldChar w:fldCharType="separate"/>
      </w:r>
      <w:r>
        <w:rPr>
          <w:noProof/>
        </w:rPr>
        <w:t>23</w:t>
      </w:r>
      <w:r>
        <w:rPr>
          <w:noProof/>
        </w:rPr>
        <w:fldChar w:fldCharType="end"/>
      </w:r>
    </w:p>
    <w:p w14:paraId="51888557" w14:textId="3066E189"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_Toc222844652 \h </w:instrText>
      </w:r>
      <w:r>
        <w:rPr>
          <w:noProof/>
        </w:rPr>
      </w:r>
      <w:r>
        <w:rPr>
          <w:noProof/>
        </w:rPr>
        <w:fldChar w:fldCharType="separate"/>
      </w:r>
      <w:r>
        <w:rPr>
          <w:noProof/>
        </w:rPr>
        <w:t>23</w:t>
      </w:r>
      <w:r>
        <w:rPr>
          <w:noProof/>
        </w:rPr>
        <w:fldChar w:fldCharType="end"/>
      </w:r>
    </w:p>
    <w:p w14:paraId="7D7036C4" w14:textId="39EDE4A1"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_Toc222844653 \h </w:instrText>
      </w:r>
      <w:r>
        <w:rPr>
          <w:noProof/>
        </w:rPr>
      </w:r>
      <w:r>
        <w:rPr>
          <w:noProof/>
        </w:rPr>
        <w:fldChar w:fldCharType="separate"/>
      </w:r>
      <w:r>
        <w:rPr>
          <w:noProof/>
        </w:rPr>
        <w:t>28</w:t>
      </w:r>
      <w:r>
        <w:rPr>
          <w:noProof/>
        </w:rPr>
        <w:fldChar w:fldCharType="end"/>
      </w:r>
    </w:p>
    <w:p w14:paraId="54F1E713" w14:textId="2DD17D6A"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_Toc222844654 \h </w:instrText>
      </w:r>
      <w:r>
        <w:rPr>
          <w:noProof/>
        </w:rPr>
      </w:r>
      <w:r>
        <w:rPr>
          <w:noProof/>
        </w:rPr>
        <w:fldChar w:fldCharType="separate"/>
      </w:r>
      <w:r>
        <w:rPr>
          <w:noProof/>
        </w:rPr>
        <w:t>29</w:t>
      </w:r>
      <w:r>
        <w:rPr>
          <w:noProof/>
        </w:rPr>
        <w:fldChar w:fldCharType="end"/>
      </w:r>
    </w:p>
    <w:p w14:paraId="5F3AB711" w14:textId="1A70C476"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_Toc222844655 \h </w:instrText>
      </w:r>
      <w:r>
        <w:rPr>
          <w:noProof/>
        </w:rPr>
      </w:r>
      <w:r>
        <w:rPr>
          <w:noProof/>
        </w:rPr>
        <w:fldChar w:fldCharType="separate"/>
      </w:r>
      <w:r>
        <w:rPr>
          <w:noProof/>
        </w:rPr>
        <w:t>29</w:t>
      </w:r>
      <w:r>
        <w:rPr>
          <w:noProof/>
        </w:rPr>
        <w:fldChar w:fldCharType="end"/>
      </w:r>
    </w:p>
    <w:p w14:paraId="6A8DE7FB" w14:textId="37663A36"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_Toc222844656 \h </w:instrText>
      </w:r>
      <w:r>
        <w:rPr>
          <w:noProof/>
        </w:rPr>
      </w:r>
      <w:r>
        <w:rPr>
          <w:noProof/>
        </w:rPr>
        <w:fldChar w:fldCharType="separate"/>
      </w:r>
      <w:r>
        <w:rPr>
          <w:noProof/>
        </w:rPr>
        <w:t>30</w:t>
      </w:r>
      <w:r>
        <w:rPr>
          <w:noProof/>
        </w:rPr>
        <w:fldChar w:fldCharType="end"/>
      </w:r>
    </w:p>
    <w:p w14:paraId="61097C19" w14:textId="489313D6"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_Toc222844657 \h </w:instrText>
      </w:r>
      <w:r>
        <w:rPr>
          <w:noProof/>
        </w:rPr>
      </w:r>
      <w:r>
        <w:rPr>
          <w:noProof/>
        </w:rPr>
        <w:fldChar w:fldCharType="separate"/>
      </w:r>
      <w:r>
        <w:rPr>
          <w:noProof/>
        </w:rPr>
        <w:t>31</w:t>
      </w:r>
      <w:r>
        <w:rPr>
          <w:noProof/>
        </w:rPr>
        <w:fldChar w:fldCharType="end"/>
      </w:r>
    </w:p>
    <w:p w14:paraId="43EAA4D9" w14:textId="618FBE8B"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_Toc222844658 \h </w:instrText>
      </w:r>
      <w:r>
        <w:rPr>
          <w:noProof/>
        </w:rPr>
      </w:r>
      <w:r>
        <w:rPr>
          <w:noProof/>
        </w:rPr>
        <w:fldChar w:fldCharType="separate"/>
      </w:r>
      <w:r>
        <w:rPr>
          <w:noProof/>
        </w:rPr>
        <w:t>32</w:t>
      </w:r>
      <w:r>
        <w:rPr>
          <w:noProof/>
        </w:rPr>
        <w:fldChar w:fldCharType="end"/>
      </w:r>
    </w:p>
    <w:p w14:paraId="1BC2E38A" w14:textId="72A50964"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_Toc222844659 \h </w:instrText>
      </w:r>
      <w:r>
        <w:rPr>
          <w:noProof/>
        </w:rPr>
      </w:r>
      <w:r>
        <w:rPr>
          <w:noProof/>
        </w:rPr>
        <w:fldChar w:fldCharType="separate"/>
      </w:r>
      <w:r>
        <w:rPr>
          <w:noProof/>
        </w:rPr>
        <w:t>32</w:t>
      </w:r>
      <w:r>
        <w:rPr>
          <w:noProof/>
        </w:rPr>
        <w:fldChar w:fldCharType="end"/>
      </w:r>
    </w:p>
    <w:p w14:paraId="1E9FDC48" w14:textId="2E7C89B0"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_Toc222844660 \h </w:instrText>
      </w:r>
      <w:r>
        <w:rPr>
          <w:noProof/>
        </w:rPr>
      </w:r>
      <w:r>
        <w:rPr>
          <w:noProof/>
        </w:rPr>
        <w:fldChar w:fldCharType="separate"/>
      </w:r>
      <w:r>
        <w:rPr>
          <w:noProof/>
        </w:rPr>
        <w:t>32</w:t>
      </w:r>
      <w:r>
        <w:rPr>
          <w:noProof/>
        </w:rPr>
        <w:fldChar w:fldCharType="end"/>
      </w:r>
    </w:p>
    <w:p w14:paraId="75D28401" w14:textId="71A4D748"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_Toc222844661 \h </w:instrText>
      </w:r>
      <w:r>
        <w:rPr>
          <w:noProof/>
        </w:rPr>
      </w:r>
      <w:r>
        <w:rPr>
          <w:noProof/>
        </w:rPr>
        <w:fldChar w:fldCharType="separate"/>
      </w:r>
      <w:r>
        <w:rPr>
          <w:noProof/>
        </w:rPr>
        <w:t>34</w:t>
      </w:r>
      <w:r>
        <w:rPr>
          <w:noProof/>
        </w:rPr>
        <w:fldChar w:fldCharType="end"/>
      </w:r>
    </w:p>
    <w:p w14:paraId="281F1001" w14:textId="5133488C"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_Toc222844662 \h </w:instrText>
      </w:r>
      <w:r>
        <w:rPr>
          <w:noProof/>
        </w:rPr>
      </w:r>
      <w:r>
        <w:rPr>
          <w:noProof/>
        </w:rPr>
        <w:fldChar w:fldCharType="separate"/>
      </w:r>
      <w:r>
        <w:rPr>
          <w:noProof/>
        </w:rPr>
        <w:t>35</w:t>
      </w:r>
      <w:r>
        <w:rPr>
          <w:noProof/>
        </w:rPr>
        <w:fldChar w:fldCharType="end"/>
      </w:r>
    </w:p>
    <w:p w14:paraId="4AB5B0BB" w14:textId="5243C5F7" w:rsidR="00AF78D0" w:rsidRDefault="00AF78D0">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_Toc222844663 \h </w:instrText>
      </w:r>
      <w:r>
        <w:rPr>
          <w:noProof/>
        </w:rPr>
      </w:r>
      <w:r>
        <w:rPr>
          <w:noProof/>
        </w:rPr>
        <w:fldChar w:fldCharType="separate"/>
      </w:r>
      <w:r>
        <w:rPr>
          <w:noProof/>
        </w:rPr>
        <w:t>36</w:t>
      </w:r>
      <w:r>
        <w:rPr>
          <w:noProof/>
        </w:rPr>
        <w:fldChar w:fldCharType="end"/>
      </w:r>
    </w:p>
    <w:p w14:paraId="3749E2E1" w14:textId="7E1F03EC"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_Toc222844664 \h </w:instrText>
      </w:r>
      <w:r>
        <w:rPr>
          <w:noProof/>
        </w:rPr>
      </w:r>
      <w:r>
        <w:rPr>
          <w:noProof/>
        </w:rPr>
        <w:fldChar w:fldCharType="separate"/>
      </w:r>
      <w:r>
        <w:rPr>
          <w:noProof/>
        </w:rPr>
        <w:t>36</w:t>
      </w:r>
      <w:r>
        <w:rPr>
          <w:noProof/>
        </w:rPr>
        <w:fldChar w:fldCharType="end"/>
      </w:r>
    </w:p>
    <w:p w14:paraId="2891AFA0" w14:textId="52350C1A"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_Toc222844665 \h </w:instrText>
      </w:r>
      <w:r>
        <w:rPr>
          <w:noProof/>
        </w:rPr>
      </w:r>
      <w:r>
        <w:rPr>
          <w:noProof/>
        </w:rPr>
        <w:fldChar w:fldCharType="separate"/>
      </w:r>
      <w:r>
        <w:rPr>
          <w:noProof/>
        </w:rPr>
        <w:t>36</w:t>
      </w:r>
      <w:r>
        <w:rPr>
          <w:noProof/>
        </w:rPr>
        <w:fldChar w:fldCharType="end"/>
      </w:r>
    </w:p>
    <w:p w14:paraId="780B5773" w14:textId="197C097E"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_Toc222844666 \h </w:instrText>
      </w:r>
      <w:r>
        <w:rPr>
          <w:noProof/>
        </w:rPr>
      </w:r>
      <w:r>
        <w:rPr>
          <w:noProof/>
        </w:rPr>
        <w:fldChar w:fldCharType="separate"/>
      </w:r>
      <w:r>
        <w:rPr>
          <w:noProof/>
        </w:rPr>
        <w:t>36</w:t>
      </w:r>
      <w:r>
        <w:rPr>
          <w:noProof/>
        </w:rPr>
        <w:fldChar w:fldCharType="end"/>
      </w:r>
    </w:p>
    <w:p w14:paraId="6626DE2C" w14:textId="71C3FA46"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_Toc222844667 \h </w:instrText>
      </w:r>
      <w:r>
        <w:rPr>
          <w:noProof/>
        </w:rPr>
      </w:r>
      <w:r>
        <w:rPr>
          <w:noProof/>
        </w:rPr>
        <w:fldChar w:fldCharType="separate"/>
      </w:r>
      <w:r>
        <w:rPr>
          <w:noProof/>
        </w:rPr>
        <w:t>36</w:t>
      </w:r>
      <w:r>
        <w:rPr>
          <w:noProof/>
        </w:rPr>
        <w:fldChar w:fldCharType="end"/>
      </w:r>
    </w:p>
    <w:p w14:paraId="7C262083" w14:textId="74851003"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_Toc222844668 \h </w:instrText>
      </w:r>
      <w:r>
        <w:rPr>
          <w:noProof/>
        </w:rPr>
      </w:r>
      <w:r>
        <w:rPr>
          <w:noProof/>
        </w:rPr>
        <w:fldChar w:fldCharType="separate"/>
      </w:r>
      <w:r>
        <w:rPr>
          <w:noProof/>
        </w:rPr>
        <w:t>36</w:t>
      </w:r>
      <w:r>
        <w:rPr>
          <w:noProof/>
        </w:rPr>
        <w:fldChar w:fldCharType="end"/>
      </w:r>
    </w:p>
    <w:p w14:paraId="5DBA3C52" w14:textId="14AD24B9"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_Toc222844669 \h </w:instrText>
      </w:r>
      <w:r>
        <w:rPr>
          <w:noProof/>
        </w:rPr>
      </w:r>
      <w:r>
        <w:rPr>
          <w:noProof/>
        </w:rPr>
        <w:fldChar w:fldCharType="separate"/>
      </w:r>
      <w:r>
        <w:rPr>
          <w:noProof/>
        </w:rPr>
        <w:t>37</w:t>
      </w:r>
      <w:r>
        <w:rPr>
          <w:noProof/>
        </w:rPr>
        <w:fldChar w:fldCharType="end"/>
      </w:r>
    </w:p>
    <w:p w14:paraId="4CA90402" w14:textId="634CB7CA"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_Toc222844670 \h </w:instrText>
      </w:r>
      <w:r>
        <w:rPr>
          <w:noProof/>
        </w:rPr>
      </w:r>
      <w:r>
        <w:rPr>
          <w:noProof/>
        </w:rPr>
        <w:fldChar w:fldCharType="separate"/>
      </w:r>
      <w:r>
        <w:rPr>
          <w:noProof/>
        </w:rPr>
        <w:t>37</w:t>
      </w:r>
      <w:r>
        <w:rPr>
          <w:noProof/>
        </w:rPr>
        <w:fldChar w:fldCharType="end"/>
      </w:r>
    </w:p>
    <w:p w14:paraId="0B0BA1FD" w14:textId="0609135B"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_Toc222844671 \h </w:instrText>
      </w:r>
      <w:r>
        <w:rPr>
          <w:noProof/>
        </w:rPr>
      </w:r>
      <w:r>
        <w:rPr>
          <w:noProof/>
        </w:rPr>
        <w:fldChar w:fldCharType="separate"/>
      </w:r>
      <w:r>
        <w:rPr>
          <w:noProof/>
        </w:rPr>
        <w:t>37</w:t>
      </w:r>
      <w:r>
        <w:rPr>
          <w:noProof/>
        </w:rPr>
        <w:fldChar w:fldCharType="end"/>
      </w:r>
    </w:p>
    <w:p w14:paraId="5852118B" w14:textId="76F44117"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_Toc222844672 \h </w:instrText>
      </w:r>
      <w:r>
        <w:rPr>
          <w:noProof/>
        </w:rPr>
      </w:r>
      <w:r>
        <w:rPr>
          <w:noProof/>
        </w:rPr>
        <w:fldChar w:fldCharType="separate"/>
      </w:r>
      <w:r>
        <w:rPr>
          <w:noProof/>
        </w:rPr>
        <w:t>37</w:t>
      </w:r>
      <w:r>
        <w:rPr>
          <w:noProof/>
        </w:rPr>
        <w:fldChar w:fldCharType="end"/>
      </w:r>
    </w:p>
    <w:p w14:paraId="5F77E8E5" w14:textId="169E3739"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_Toc222844673 \h </w:instrText>
      </w:r>
      <w:r>
        <w:rPr>
          <w:noProof/>
        </w:rPr>
      </w:r>
      <w:r>
        <w:rPr>
          <w:noProof/>
        </w:rPr>
        <w:fldChar w:fldCharType="separate"/>
      </w:r>
      <w:r>
        <w:rPr>
          <w:noProof/>
        </w:rPr>
        <w:t>38</w:t>
      </w:r>
      <w:r>
        <w:rPr>
          <w:noProof/>
        </w:rPr>
        <w:fldChar w:fldCharType="end"/>
      </w:r>
    </w:p>
    <w:p w14:paraId="162E8C82" w14:textId="350F9803"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_Toc222844674 \h </w:instrText>
      </w:r>
      <w:r>
        <w:rPr>
          <w:noProof/>
        </w:rPr>
      </w:r>
      <w:r>
        <w:rPr>
          <w:noProof/>
        </w:rPr>
        <w:fldChar w:fldCharType="separate"/>
      </w:r>
      <w:r>
        <w:rPr>
          <w:noProof/>
        </w:rPr>
        <w:t>38</w:t>
      </w:r>
      <w:r>
        <w:rPr>
          <w:noProof/>
        </w:rPr>
        <w:fldChar w:fldCharType="end"/>
      </w:r>
    </w:p>
    <w:p w14:paraId="12D11F9C" w14:textId="7A8769DE"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_Toc222844675 \h </w:instrText>
      </w:r>
      <w:r>
        <w:rPr>
          <w:noProof/>
        </w:rPr>
      </w:r>
      <w:r>
        <w:rPr>
          <w:noProof/>
        </w:rPr>
        <w:fldChar w:fldCharType="separate"/>
      </w:r>
      <w:r>
        <w:rPr>
          <w:noProof/>
        </w:rPr>
        <w:t>38</w:t>
      </w:r>
      <w:r>
        <w:rPr>
          <w:noProof/>
        </w:rPr>
        <w:fldChar w:fldCharType="end"/>
      </w:r>
    </w:p>
    <w:p w14:paraId="7BB668FA" w14:textId="59446C0C"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_Toc222844676 \h </w:instrText>
      </w:r>
      <w:r>
        <w:rPr>
          <w:noProof/>
        </w:rPr>
      </w:r>
      <w:r>
        <w:rPr>
          <w:noProof/>
        </w:rPr>
        <w:fldChar w:fldCharType="separate"/>
      </w:r>
      <w:r>
        <w:rPr>
          <w:noProof/>
        </w:rPr>
        <w:t>38</w:t>
      </w:r>
      <w:r>
        <w:rPr>
          <w:noProof/>
        </w:rPr>
        <w:fldChar w:fldCharType="end"/>
      </w:r>
    </w:p>
    <w:p w14:paraId="1FE63FB3" w14:textId="4C039EBD"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_Toc222844677 \h </w:instrText>
      </w:r>
      <w:r>
        <w:rPr>
          <w:noProof/>
        </w:rPr>
      </w:r>
      <w:r>
        <w:rPr>
          <w:noProof/>
        </w:rPr>
        <w:fldChar w:fldCharType="separate"/>
      </w:r>
      <w:r>
        <w:rPr>
          <w:noProof/>
        </w:rPr>
        <w:t>38</w:t>
      </w:r>
      <w:r>
        <w:rPr>
          <w:noProof/>
        </w:rPr>
        <w:fldChar w:fldCharType="end"/>
      </w:r>
    </w:p>
    <w:p w14:paraId="5F2679B0" w14:textId="54E5C9F8"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_Toc222844678 \h </w:instrText>
      </w:r>
      <w:r>
        <w:rPr>
          <w:noProof/>
        </w:rPr>
      </w:r>
      <w:r>
        <w:rPr>
          <w:noProof/>
        </w:rPr>
        <w:fldChar w:fldCharType="separate"/>
      </w:r>
      <w:r>
        <w:rPr>
          <w:noProof/>
        </w:rPr>
        <w:t>39</w:t>
      </w:r>
      <w:r>
        <w:rPr>
          <w:noProof/>
        </w:rPr>
        <w:fldChar w:fldCharType="end"/>
      </w:r>
    </w:p>
    <w:p w14:paraId="62172F99" w14:textId="2EFF1A97"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_Toc222844679 \h </w:instrText>
      </w:r>
      <w:r>
        <w:rPr>
          <w:noProof/>
        </w:rPr>
      </w:r>
      <w:r>
        <w:rPr>
          <w:noProof/>
        </w:rPr>
        <w:fldChar w:fldCharType="separate"/>
      </w:r>
      <w:r>
        <w:rPr>
          <w:noProof/>
        </w:rPr>
        <w:t>39</w:t>
      </w:r>
      <w:r>
        <w:rPr>
          <w:noProof/>
        </w:rPr>
        <w:fldChar w:fldCharType="end"/>
      </w:r>
    </w:p>
    <w:p w14:paraId="2E89F88B" w14:textId="5C59A935"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_Toc222844680 \h </w:instrText>
      </w:r>
      <w:r>
        <w:rPr>
          <w:noProof/>
        </w:rPr>
      </w:r>
      <w:r>
        <w:rPr>
          <w:noProof/>
        </w:rPr>
        <w:fldChar w:fldCharType="separate"/>
      </w:r>
      <w:r>
        <w:rPr>
          <w:noProof/>
        </w:rPr>
        <w:t>39</w:t>
      </w:r>
      <w:r>
        <w:rPr>
          <w:noProof/>
        </w:rPr>
        <w:fldChar w:fldCharType="end"/>
      </w:r>
    </w:p>
    <w:p w14:paraId="7E10BEEA" w14:textId="54E1E3C2"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_Toc222844681 \h </w:instrText>
      </w:r>
      <w:r>
        <w:rPr>
          <w:noProof/>
        </w:rPr>
      </w:r>
      <w:r>
        <w:rPr>
          <w:noProof/>
        </w:rPr>
        <w:fldChar w:fldCharType="separate"/>
      </w:r>
      <w:r>
        <w:rPr>
          <w:noProof/>
        </w:rPr>
        <w:t>39</w:t>
      </w:r>
      <w:r>
        <w:rPr>
          <w:noProof/>
        </w:rPr>
        <w:fldChar w:fldCharType="end"/>
      </w:r>
    </w:p>
    <w:p w14:paraId="63790FB7" w14:textId="7A679F6C"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_Toc222844682 \h </w:instrText>
      </w:r>
      <w:r>
        <w:rPr>
          <w:noProof/>
        </w:rPr>
      </w:r>
      <w:r>
        <w:rPr>
          <w:noProof/>
        </w:rPr>
        <w:fldChar w:fldCharType="separate"/>
      </w:r>
      <w:r>
        <w:rPr>
          <w:noProof/>
        </w:rPr>
        <w:t>39</w:t>
      </w:r>
      <w:r>
        <w:rPr>
          <w:noProof/>
        </w:rPr>
        <w:fldChar w:fldCharType="end"/>
      </w:r>
    </w:p>
    <w:p w14:paraId="365CD14C" w14:textId="03572822"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_Toc222844683 \h </w:instrText>
      </w:r>
      <w:r>
        <w:rPr>
          <w:noProof/>
        </w:rPr>
      </w:r>
      <w:r>
        <w:rPr>
          <w:noProof/>
        </w:rPr>
        <w:fldChar w:fldCharType="separate"/>
      </w:r>
      <w:r>
        <w:rPr>
          <w:noProof/>
        </w:rPr>
        <w:t>40</w:t>
      </w:r>
      <w:r>
        <w:rPr>
          <w:noProof/>
        </w:rPr>
        <w:fldChar w:fldCharType="end"/>
      </w:r>
    </w:p>
    <w:p w14:paraId="21D62714" w14:textId="63B34995"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_Toc222844684 \h </w:instrText>
      </w:r>
      <w:r>
        <w:rPr>
          <w:noProof/>
        </w:rPr>
      </w:r>
      <w:r>
        <w:rPr>
          <w:noProof/>
        </w:rPr>
        <w:fldChar w:fldCharType="separate"/>
      </w:r>
      <w:r>
        <w:rPr>
          <w:noProof/>
        </w:rPr>
        <w:t>41</w:t>
      </w:r>
      <w:r>
        <w:rPr>
          <w:noProof/>
        </w:rPr>
        <w:fldChar w:fldCharType="end"/>
      </w:r>
    </w:p>
    <w:p w14:paraId="2FA5F545" w14:textId="5052AC16"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_Toc222844685 \h </w:instrText>
      </w:r>
      <w:r>
        <w:rPr>
          <w:noProof/>
        </w:rPr>
      </w:r>
      <w:r>
        <w:rPr>
          <w:noProof/>
        </w:rPr>
        <w:fldChar w:fldCharType="separate"/>
      </w:r>
      <w:r>
        <w:rPr>
          <w:noProof/>
        </w:rPr>
        <w:t>41</w:t>
      </w:r>
      <w:r>
        <w:rPr>
          <w:noProof/>
        </w:rPr>
        <w:fldChar w:fldCharType="end"/>
      </w:r>
    </w:p>
    <w:p w14:paraId="0CBF2B17" w14:textId="43E034E1" w:rsidR="00AF78D0" w:rsidRDefault="00AF78D0">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_Toc222844686 \h </w:instrText>
      </w:r>
      <w:r>
        <w:rPr>
          <w:noProof/>
        </w:rPr>
      </w:r>
      <w:r>
        <w:rPr>
          <w:noProof/>
        </w:rPr>
        <w:fldChar w:fldCharType="separate"/>
      </w:r>
      <w:r>
        <w:rPr>
          <w:noProof/>
        </w:rPr>
        <w:t>42</w:t>
      </w:r>
      <w:r>
        <w:rPr>
          <w:noProof/>
        </w:rPr>
        <w:fldChar w:fldCharType="end"/>
      </w:r>
    </w:p>
    <w:p w14:paraId="1CE4CEB9" w14:textId="003A54E0"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_Toc222844687 \h </w:instrText>
      </w:r>
      <w:r>
        <w:rPr>
          <w:noProof/>
        </w:rPr>
      </w:r>
      <w:r>
        <w:rPr>
          <w:noProof/>
        </w:rPr>
        <w:fldChar w:fldCharType="separate"/>
      </w:r>
      <w:r>
        <w:rPr>
          <w:noProof/>
        </w:rPr>
        <w:t>43</w:t>
      </w:r>
      <w:r>
        <w:rPr>
          <w:noProof/>
        </w:rPr>
        <w:fldChar w:fldCharType="end"/>
      </w:r>
    </w:p>
    <w:p w14:paraId="10DB5FFC" w14:textId="42AAA775"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_Toc222844688 \h </w:instrText>
      </w:r>
      <w:r>
        <w:rPr>
          <w:noProof/>
        </w:rPr>
      </w:r>
      <w:r>
        <w:rPr>
          <w:noProof/>
        </w:rPr>
        <w:fldChar w:fldCharType="separate"/>
      </w:r>
      <w:r>
        <w:rPr>
          <w:noProof/>
        </w:rPr>
        <w:t>43</w:t>
      </w:r>
      <w:r>
        <w:rPr>
          <w:noProof/>
        </w:rPr>
        <w:fldChar w:fldCharType="end"/>
      </w:r>
    </w:p>
    <w:p w14:paraId="4AFDF2AE" w14:textId="63291AF8"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_Toc222844689 \h </w:instrText>
      </w:r>
      <w:r>
        <w:rPr>
          <w:noProof/>
        </w:rPr>
      </w:r>
      <w:r>
        <w:rPr>
          <w:noProof/>
        </w:rPr>
        <w:fldChar w:fldCharType="separate"/>
      </w:r>
      <w:r>
        <w:rPr>
          <w:noProof/>
        </w:rPr>
        <w:t>43</w:t>
      </w:r>
      <w:r>
        <w:rPr>
          <w:noProof/>
        </w:rPr>
        <w:fldChar w:fldCharType="end"/>
      </w:r>
    </w:p>
    <w:p w14:paraId="0B53D687" w14:textId="071EEBA2"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_Toc222844690 \h </w:instrText>
      </w:r>
      <w:r>
        <w:rPr>
          <w:noProof/>
        </w:rPr>
      </w:r>
      <w:r>
        <w:rPr>
          <w:noProof/>
        </w:rPr>
        <w:fldChar w:fldCharType="separate"/>
      </w:r>
      <w:r>
        <w:rPr>
          <w:noProof/>
        </w:rPr>
        <w:t>43</w:t>
      </w:r>
      <w:r>
        <w:rPr>
          <w:noProof/>
        </w:rPr>
        <w:fldChar w:fldCharType="end"/>
      </w:r>
    </w:p>
    <w:p w14:paraId="2A59C04D" w14:textId="320298DD"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_Toc222844691 \h </w:instrText>
      </w:r>
      <w:r>
        <w:rPr>
          <w:noProof/>
        </w:rPr>
      </w:r>
      <w:r>
        <w:rPr>
          <w:noProof/>
        </w:rPr>
        <w:fldChar w:fldCharType="separate"/>
      </w:r>
      <w:r>
        <w:rPr>
          <w:noProof/>
        </w:rPr>
        <w:t>43</w:t>
      </w:r>
      <w:r>
        <w:rPr>
          <w:noProof/>
        </w:rPr>
        <w:fldChar w:fldCharType="end"/>
      </w:r>
    </w:p>
    <w:p w14:paraId="503319D8" w14:textId="63B38ED9"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_Toc222844692 \h </w:instrText>
      </w:r>
      <w:r>
        <w:rPr>
          <w:noProof/>
        </w:rPr>
      </w:r>
      <w:r>
        <w:rPr>
          <w:noProof/>
        </w:rPr>
        <w:fldChar w:fldCharType="separate"/>
      </w:r>
      <w:r>
        <w:rPr>
          <w:noProof/>
        </w:rPr>
        <w:t>43</w:t>
      </w:r>
      <w:r>
        <w:rPr>
          <w:noProof/>
        </w:rPr>
        <w:fldChar w:fldCharType="end"/>
      </w:r>
    </w:p>
    <w:p w14:paraId="5373656F" w14:textId="01FE69CC"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_Toc222844693 \h </w:instrText>
      </w:r>
      <w:r>
        <w:rPr>
          <w:noProof/>
        </w:rPr>
      </w:r>
      <w:r>
        <w:rPr>
          <w:noProof/>
        </w:rPr>
        <w:fldChar w:fldCharType="separate"/>
      </w:r>
      <w:r>
        <w:rPr>
          <w:noProof/>
        </w:rPr>
        <w:t>44</w:t>
      </w:r>
      <w:r>
        <w:rPr>
          <w:noProof/>
        </w:rPr>
        <w:fldChar w:fldCharType="end"/>
      </w:r>
    </w:p>
    <w:p w14:paraId="0D0737BB" w14:textId="1FD7DFC2"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_Toc222844694 \h </w:instrText>
      </w:r>
      <w:r>
        <w:rPr>
          <w:noProof/>
        </w:rPr>
      </w:r>
      <w:r>
        <w:rPr>
          <w:noProof/>
        </w:rPr>
        <w:fldChar w:fldCharType="separate"/>
      </w:r>
      <w:r>
        <w:rPr>
          <w:noProof/>
        </w:rPr>
        <w:t>44</w:t>
      </w:r>
      <w:r>
        <w:rPr>
          <w:noProof/>
        </w:rPr>
        <w:fldChar w:fldCharType="end"/>
      </w:r>
    </w:p>
    <w:p w14:paraId="68F1C3B1" w14:textId="6EDF5D3F"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_Toc222844695 \h </w:instrText>
      </w:r>
      <w:r>
        <w:rPr>
          <w:noProof/>
        </w:rPr>
      </w:r>
      <w:r>
        <w:rPr>
          <w:noProof/>
        </w:rPr>
        <w:fldChar w:fldCharType="separate"/>
      </w:r>
      <w:r>
        <w:rPr>
          <w:noProof/>
        </w:rPr>
        <w:t>45</w:t>
      </w:r>
      <w:r>
        <w:rPr>
          <w:noProof/>
        </w:rPr>
        <w:fldChar w:fldCharType="end"/>
      </w:r>
    </w:p>
    <w:p w14:paraId="1DED5770" w14:textId="1FD26CFF"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_Toc222844696 \h </w:instrText>
      </w:r>
      <w:r>
        <w:rPr>
          <w:noProof/>
        </w:rPr>
      </w:r>
      <w:r>
        <w:rPr>
          <w:noProof/>
        </w:rPr>
        <w:fldChar w:fldCharType="separate"/>
      </w:r>
      <w:r>
        <w:rPr>
          <w:noProof/>
        </w:rPr>
        <w:t>46</w:t>
      </w:r>
      <w:r>
        <w:rPr>
          <w:noProof/>
        </w:rPr>
        <w:fldChar w:fldCharType="end"/>
      </w:r>
    </w:p>
    <w:p w14:paraId="35401A03" w14:textId="79696839"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_Toc222844697 \h </w:instrText>
      </w:r>
      <w:r>
        <w:rPr>
          <w:noProof/>
        </w:rPr>
      </w:r>
      <w:r>
        <w:rPr>
          <w:noProof/>
        </w:rPr>
        <w:fldChar w:fldCharType="separate"/>
      </w:r>
      <w:r>
        <w:rPr>
          <w:noProof/>
        </w:rPr>
        <w:t>46</w:t>
      </w:r>
      <w:r>
        <w:rPr>
          <w:noProof/>
        </w:rPr>
        <w:fldChar w:fldCharType="end"/>
      </w:r>
    </w:p>
    <w:p w14:paraId="7732B303" w14:textId="62CFDD64"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_Toc222844698 \h </w:instrText>
      </w:r>
      <w:r>
        <w:rPr>
          <w:noProof/>
        </w:rPr>
      </w:r>
      <w:r>
        <w:rPr>
          <w:noProof/>
        </w:rPr>
        <w:fldChar w:fldCharType="separate"/>
      </w:r>
      <w:r>
        <w:rPr>
          <w:noProof/>
        </w:rPr>
        <w:t>49</w:t>
      </w:r>
      <w:r>
        <w:rPr>
          <w:noProof/>
        </w:rPr>
        <w:fldChar w:fldCharType="end"/>
      </w:r>
    </w:p>
    <w:p w14:paraId="6F0A76B1" w14:textId="07A18025"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_Toc222844699 \h </w:instrText>
      </w:r>
      <w:r>
        <w:rPr>
          <w:noProof/>
        </w:rPr>
      </w:r>
      <w:r>
        <w:rPr>
          <w:noProof/>
        </w:rPr>
        <w:fldChar w:fldCharType="separate"/>
      </w:r>
      <w:r>
        <w:rPr>
          <w:noProof/>
        </w:rPr>
        <w:t>49</w:t>
      </w:r>
      <w:r>
        <w:rPr>
          <w:noProof/>
        </w:rPr>
        <w:fldChar w:fldCharType="end"/>
      </w:r>
    </w:p>
    <w:p w14:paraId="7F786732" w14:textId="6109DB41"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_Toc222844700 \h </w:instrText>
      </w:r>
      <w:r>
        <w:rPr>
          <w:noProof/>
        </w:rPr>
      </w:r>
      <w:r>
        <w:rPr>
          <w:noProof/>
        </w:rPr>
        <w:fldChar w:fldCharType="separate"/>
      </w:r>
      <w:r>
        <w:rPr>
          <w:noProof/>
        </w:rPr>
        <w:t>50</w:t>
      </w:r>
      <w:r>
        <w:rPr>
          <w:noProof/>
        </w:rPr>
        <w:fldChar w:fldCharType="end"/>
      </w:r>
    </w:p>
    <w:p w14:paraId="491BF5F4" w14:textId="2C567D37"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_Toc222844701 \h </w:instrText>
      </w:r>
      <w:r>
        <w:rPr>
          <w:noProof/>
        </w:rPr>
      </w:r>
      <w:r>
        <w:rPr>
          <w:noProof/>
        </w:rPr>
        <w:fldChar w:fldCharType="separate"/>
      </w:r>
      <w:r>
        <w:rPr>
          <w:noProof/>
        </w:rPr>
        <w:t>53</w:t>
      </w:r>
      <w:r>
        <w:rPr>
          <w:noProof/>
        </w:rPr>
        <w:fldChar w:fldCharType="end"/>
      </w:r>
    </w:p>
    <w:p w14:paraId="50B7772B" w14:textId="7E12453F"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_Toc222844702 \h </w:instrText>
      </w:r>
      <w:r>
        <w:rPr>
          <w:noProof/>
        </w:rPr>
      </w:r>
      <w:r>
        <w:rPr>
          <w:noProof/>
        </w:rPr>
        <w:fldChar w:fldCharType="separate"/>
      </w:r>
      <w:r>
        <w:rPr>
          <w:noProof/>
        </w:rPr>
        <w:t>57</w:t>
      </w:r>
      <w:r>
        <w:rPr>
          <w:noProof/>
        </w:rPr>
        <w:fldChar w:fldCharType="end"/>
      </w:r>
    </w:p>
    <w:p w14:paraId="29638B2F" w14:textId="3949B512"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_Toc222844703 \h </w:instrText>
      </w:r>
      <w:r>
        <w:rPr>
          <w:noProof/>
        </w:rPr>
      </w:r>
      <w:r>
        <w:rPr>
          <w:noProof/>
        </w:rPr>
        <w:fldChar w:fldCharType="separate"/>
      </w:r>
      <w:r>
        <w:rPr>
          <w:noProof/>
        </w:rPr>
        <w:t>61</w:t>
      </w:r>
      <w:r>
        <w:rPr>
          <w:noProof/>
        </w:rPr>
        <w:fldChar w:fldCharType="end"/>
      </w:r>
    </w:p>
    <w:p w14:paraId="6ADF4664" w14:textId="2B631DF1"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_Toc222844704 \h </w:instrText>
      </w:r>
      <w:r>
        <w:rPr>
          <w:noProof/>
        </w:rPr>
      </w:r>
      <w:r>
        <w:rPr>
          <w:noProof/>
        </w:rPr>
        <w:fldChar w:fldCharType="separate"/>
      </w:r>
      <w:r>
        <w:rPr>
          <w:noProof/>
        </w:rPr>
        <w:t>64</w:t>
      </w:r>
      <w:r>
        <w:rPr>
          <w:noProof/>
        </w:rPr>
        <w:fldChar w:fldCharType="end"/>
      </w:r>
    </w:p>
    <w:p w14:paraId="129C4CA3" w14:textId="2037B499"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_Toc222844705 \h </w:instrText>
      </w:r>
      <w:r>
        <w:rPr>
          <w:noProof/>
        </w:rPr>
      </w:r>
      <w:r>
        <w:rPr>
          <w:noProof/>
        </w:rPr>
        <w:fldChar w:fldCharType="separate"/>
      </w:r>
      <w:r>
        <w:rPr>
          <w:noProof/>
        </w:rPr>
        <w:t>64</w:t>
      </w:r>
      <w:r>
        <w:rPr>
          <w:noProof/>
        </w:rPr>
        <w:fldChar w:fldCharType="end"/>
      </w:r>
    </w:p>
    <w:p w14:paraId="1134C8AF" w14:textId="7B35E335"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_Toc222844706 \h </w:instrText>
      </w:r>
      <w:r>
        <w:rPr>
          <w:noProof/>
        </w:rPr>
      </w:r>
      <w:r>
        <w:rPr>
          <w:noProof/>
        </w:rPr>
        <w:fldChar w:fldCharType="separate"/>
      </w:r>
      <w:r>
        <w:rPr>
          <w:noProof/>
        </w:rPr>
        <w:t>65</w:t>
      </w:r>
      <w:r>
        <w:rPr>
          <w:noProof/>
        </w:rPr>
        <w:fldChar w:fldCharType="end"/>
      </w:r>
    </w:p>
    <w:p w14:paraId="31038F48" w14:textId="7234ED5A"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_Toc222844707 \h </w:instrText>
      </w:r>
      <w:r>
        <w:rPr>
          <w:noProof/>
        </w:rPr>
      </w:r>
      <w:r>
        <w:rPr>
          <w:noProof/>
        </w:rPr>
        <w:fldChar w:fldCharType="separate"/>
      </w:r>
      <w:r>
        <w:rPr>
          <w:noProof/>
        </w:rPr>
        <w:t>66</w:t>
      </w:r>
      <w:r>
        <w:rPr>
          <w:noProof/>
        </w:rPr>
        <w:fldChar w:fldCharType="end"/>
      </w:r>
    </w:p>
    <w:p w14:paraId="709C8F5A" w14:textId="71FA1EAE"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_Toc222844708 \h </w:instrText>
      </w:r>
      <w:r>
        <w:rPr>
          <w:noProof/>
        </w:rPr>
      </w:r>
      <w:r>
        <w:rPr>
          <w:noProof/>
        </w:rPr>
        <w:fldChar w:fldCharType="separate"/>
      </w:r>
      <w:r>
        <w:rPr>
          <w:noProof/>
        </w:rPr>
        <w:t>68</w:t>
      </w:r>
      <w:r>
        <w:rPr>
          <w:noProof/>
        </w:rPr>
        <w:fldChar w:fldCharType="end"/>
      </w:r>
    </w:p>
    <w:p w14:paraId="41345380" w14:textId="482A5CFC"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_Toc222844709 \h </w:instrText>
      </w:r>
      <w:r>
        <w:rPr>
          <w:noProof/>
        </w:rPr>
      </w:r>
      <w:r>
        <w:rPr>
          <w:noProof/>
        </w:rPr>
        <w:fldChar w:fldCharType="separate"/>
      </w:r>
      <w:r>
        <w:rPr>
          <w:noProof/>
        </w:rPr>
        <w:t>68</w:t>
      </w:r>
      <w:r>
        <w:rPr>
          <w:noProof/>
        </w:rPr>
        <w:fldChar w:fldCharType="end"/>
      </w:r>
    </w:p>
    <w:p w14:paraId="0F742D3F" w14:textId="13C70375"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_Toc222844710 \h </w:instrText>
      </w:r>
      <w:r>
        <w:rPr>
          <w:noProof/>
        </w:rPr>
      </w:r>
      <w:r>
        <w:rPr>
          <w:noProof/>
        </w:rPr>
        <w:fldChar w:fldCharType="separate"/>
      </w:r>
      <w:r>
        <w:rPr>
          <w:noProof/>
        </w:rPr>
        <w:t>69</w:t>
      </w:r>
      <w:r>
        <w:rPr>
          <w:noProof/>
        </w:rPr>
        <w:fldChar w:fldCharType="end"/>
      </w:r>
    </w:p>
    <w:p w14:paraId="76F871E5" w14:textId="257C00EF"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_Toc222844711 \h </w:instrText>
      </w:r>
      <w:r>
        <w:rPr>
          <w:noProof/>
        </w:rPr>
      </w:r>
      <w:r>
        <w:rPr>
          <w:noProof/>
        </w:rPr>
        <w:fldChar w:fldCharType="separate"/>
      </w:r>
      <w:r>
        <w:rPr>
          <w:noProof/>
        </w:rPr>
        <w:t>69</w:t>
      </w:r>
      <w:r>
        <w:rPr>
          <w:noProof/>
        </w:rPr>
        <w:fldChar w:fldCharType="end"/>
      </w:r>
    </w:p>
    <w:p w14:paraId="34365E3F" w14:textId="2A55E804"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_Toc222844712 \h </w:instrText>
      </w:r>
      <w:r>
        <w:rPr>
          <w:noProof/>
        </w:rPr>
      </w:r>
      <w:r>
        <w:rPr>
          <w:noProof/>
        </w:rPr>
        <w:fldChar w:fldCharType="separate"/>
      </w:r>
      <w:r>
        <w:rPr>
          <w:noProof/>
        </w:rPr>
        <w:t>69</w:t>
      </w:r>
      <w:r>
        <w:rPr>
          <w:noProof/>
        </w:rPr>
        <w:fldChar w:fldCharType="end"/>
      </w:r>
    </w:p>
    <w:p w14:paraId="24CA5AB3" w14:textId="2DC57512"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_Toc222844713 \h </w:instrText>
      </w:r>
      <w:r>
        <w:rPr>
          <w:noProof/>
        </w:rPr>
      </w:r>
      <w:r>
        <w:rPr>
          <w:noProof/>
        </w:rPr>
        <w:fldChar w:fldCharType="separate"/>
      </w:r>
      <w:r>
        <w:rPr>
          <w:noProof/>
        </w:rPr>
        <w:t>69</w:t>
      </w:r>
      <w:r>
        <w:rPr>
          <w:noProof/>
        </w:rPr>
        <w:fldChar w:fldCharType="end"/>
      </w:r>
    </w:p>
    <w:p w14:paraId="02064745" w14:textId="3C7267C5"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_Toc222844714 \h </w:instrText>
      </w:r>
      <w:r>
        <w:rPr>
          <w:noProof/>
        </w:rPr>
      </w:r>
      <w:r>
        <w:rPr>
          <w:noProof/>
        </w:rPr>
        <w:fldChar w:fldCharType="separate"/>
      </w:r>
      <w:r>
        <w:rPr>
          <w:noProof/>
        </w:rPr>
        <w:t>69</w:t>
      </w:r>
      <w:r>
        <w:rPr>
          <w:noProof/>
        </w:rPr>
        <w:fldChar w:fldCharType="end"/>
      </w:r>
    </w:p>
    <w:p w14:paraId="45E8C50F" w14:textId="08D7A530"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_Toc222844715 \h </w:instrText>
      </w:r>
      <w:r>
        <w:rPr>
          <w:noProof/>
        </w:rPr>
      </w:r>
      <w:r>
        <w:rPr>
          <w:noProof/>
        </w:rPr>
        <w:fldChar w:fldCharType="separate"/>
      </w:r>
      <w:r>
        <w:rPr>
          <w:noProof/>
        </w:rPr>
        <w:t>69</w:t>
      </w:r>
      <w:r>
        <w:rPr>
          <w:noProof/>
        </w:rPr>
        <w:fldChar w:fldCharType="end"/>
      </w:r>
    </w:p>
    <w:p w14:paraId="0DDCA3A0" w14:textId="28EFC653"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_Toc222844716 \h </w:instrText>
      </w:r>
      <w:r>
        <w:rPr>
          <w:noProof/>
        </w:rPr>
      </w:r>
      <w:r>
        <w:rPr>
          <w:noProof/>
        </w:rPr>
        <w:fldChar w:fldCharType="separate"/>
      </w:r>
      <w:r>
        <w:rPr>
          <w:noProof/>
        </w:rPr>
        <w:t>72</w:t>
      </w:r>
      <w:r>
        <w:rPr>
          <w:noProof/>
        </w:rPr>
        <w:fldChar w:fldCharType="end"/>
      </w:r>
    </w:p>
    <w:p w14:paraId="647DED11" w14:textId="15615734"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_Toc222844717 \h </w:instrText>
      </w:r>
      <w:r>
        <w:rPr>
          <w:noProof/>
        </w:rPr>
      </w:r>
      <w:r>
        <w:rPr>
          <w:noProof/>
        </w:rPr>
        <w:fldChar w:fldCharType="separate"/>
      </w:r>
      <w:r>
        <w:rPr>
          <w:noProof/>
        </w:rPr>
        <w:t>72</w:t>
      </w:r>
      <w:r>
        <w:rPr>
          <w:noProof/>
        </w:rPr>
        <w:fldChar w:fldCharType="end"/>
      </w:r>
    </w:p>
    <w:p w14:paraId="4DFC8B01" w14:textId="0ABB2A67"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_Toc222844718 \h </w:instrText>
      </w:r>
      <w:r>
        <w:rPr>
          <w:noProof/>
        </w:rPr>
      </w:r>
      <w:r>
        <w:rPr>
          <w:noProof/>
        </w:rPr>
        <w:fldChar w:fldCharType="separate"/>
      </w:r>
      <w:r>
        <w:rPr>
          <w:noProof/>
        </w:rPr>
        <w:t>72</w:t>
      </w:r>
      <w:r>
        <w:rPr>
          <w:noProof/>
        </w:rPr>
        <w:fldChar w:fldCharType="end"/>
      </w:r>
    </w:p>
    <w:p w14:paraId="6C6D796E" w14:textId="13F34526"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_Toc222844719 \h </w:instrText>
      </w:r>
      <w:r>
        <w:rPr>
          <w:noProof/>
        </w:rPr>
      </w:r>
      <w:r>
        <w:rPr>
          <w:noProof/>
        </w:rPr>
        <w:fldChar w:fldCharType="separate"/>
      </w:r>
      <w:r>
        <w:rPr>
          <w:noProof/>
        </w:rPr>
        <w:t>72</w:t>
      </w:r>
      <w:r>
        <w:rPr>
          <w:noProof/>
        </w:rPr>
        <w:fldChar w:fldCharType="end"/>
      </w:r>
    </w:p>
    <w:p w14:paraId="3ED86985" w14:textId="6C4607D9"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_Toc222844720 \h </w:instrText>
      </w:r>
      <w:r>
        <w:rPr>
          <w:noProof/>
        </w:rPr>
      </w:r>
      <w:r>
        <w:rPr>
          <w:noProof/>
        </w:rPr>
        <w:fldChar w:fldCharType="separate"/>
      </w:r>
      <w:r>
        <w:rPr>
          <w:noProof/>
        </w:rPr>
        <w:t>72</w:t>
      </w:r>
      <w:r>
        <w:rPr>
          <w:noProof/>
        </w:rPr>
        <w:fldChar w:fldCharType="end"/>
      </w:r>
    </w:p>
    <w:p w14:paraId="0F54F733" w14:textId="2BD23723"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_Toc222844721 \h </w:instrText>
      </w:r>
      <w:r>
        <w:rPr>
          <w:noProof/>
        </w:rPr>
      </w:r>
      <w:r>
        <w:rPr>
          <w:noProof/>
        </w:rPr>
        <w:fldChar w:fldCharType="separate"/>
      </w:r>
      <w:r>
        <w:rPr>
          <w:noProof/>
        </w:rPr>
        <w:t>73</w:t>
      </w:r>
      <w:r>
        <w:rPr>
          <w:noProof/>
        </w:rPr>
        <w:fldChar w:fldCharType="end"/>
      </w:r>
    </w:p>
    <w:p w14:paraId="499C17E0" w14:textId="439F63C0"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_Toc222844722 \h </w:instrText>
      </w:r>
      <w:r>
        <w:rPr>
          <w:noProof/>
        </w:rPr>
      </w:r>
      <w:r>
        <w:rPr>
          <w:noProof/>
        </w:rPr>
        <w:fldChar w:fldCharType="separate"/>
      </w:r>
      <w:r>
        <w:rPr>
          <w:noProof/>
        </w:rPr>
        <w:t>76</w:t>
      </w:r>
      <w:r>
        <w:rPr>
          <w:noProof/>
        </w:rPr>
        <w:fldChar w:fldCharType="end"/>
      </w:r>
    </w:p>
    <w:p w14:paraId="044CB6A2" w14:textId="477417E6" w:rsidR="00AF78D0" w:rsidRDefault="00AF78D0">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_Toc222844723 \h </w:instrText>
      </w:r>
      <w:r>
        <w:rPr>
          <w:noProof/>
        </w:rPr>
      </w:r>
      <w:r>
        <w:rPr>
          <w:noProof/>
        </w:rPr>
        <w:fldChar w:fldCharType="separate"/>
      </w:r>
      <w:r>
        <w:rPr>
          <w:noProof/>
        </w:rPr>
        <w:t>77</w:t>
      </w:r>
      <w:r>
        <w:rPr>
          <w:noProof/>
        </w:rPr>
        <w:fldChar w:fldCharType="end"/>
      </w:r>
    </w:p>
    <w:p w14:paraId="0E07188E" w14:textId="7A1748FD" w:rsidR="00AF78D0" w:rsidRDefault="00AF78D0">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_Toc222844724 \h </w:instrText>
      </w:r>
      <w:r>
        <w:rPr>
          <w:noProof/>
        </w:rPr>
      </w:r>
      <w:r>
        <w:rPr>
          <w:noProof/>
        </w:rPr>
        <w:fldChar w:fldCharType="separate"/>
      </w:r>
      <w:r>
        <w:rPr>
          <w:noProof/>
        </w:rPr>
        <w:t>77</w:t>
      </w:r>
      <w:r>
        <w:rPr>
          <w:noProof/>
        </w:rPr>
        <w:fldChar w:fldCharType="end"/>
      </w:r>
    </w:p>
    <w:p w14:paraId="4145BFCD" w14:textId="4EF55D48" w:rsidR="00AF78D0" w:rsidRDefault="00AF78D0">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_Toc222844725 \h </w:instrText>
      </w:r>
      <w:r>
        <w:rPr>
          <w:noProof/>
        </w:rPr>
      </w:r>
      <w:r>
        <w:rPr>
          <w:noProof/>
        </w:rPr>
        <w:fldChar w:fldCharType="separate"/>
      </w:r>
      <w:r>
        <w:rPr>
          <w:noProof/>
        </w:rPr>
        <w:t>77</w:t>
      </w:r>
      <w:r>
        <w:rPr>
          <w:noProof/>
        </w:rPr>
        <w:fldChar w:fldCharType="end"/>
      </w:r>
    </w:p>
    <w:p w14:paraId="2BDBE880" w14:textId="7AEE73F4" w:rsidR="00AF78D0" w:rsidRDefault="00AF78D0">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_Toc222844726 \h </w:instrText>
      </w:r>
      <w:r>
        <w:rPr>
          <w:noProof/>
        </w:rPr>
      </w:r>
      <w:r>
        <w:rPr>
          <w:noProof/>
        </w:rPr>
        <w:fldChar w:fldCharType="separate"/>
      </w:r>
      <w:r>
        <w:rPr>
          <w:noProof/>
        </w:rPr>
        <w:t>91</w:t>
      </w:r>
      <w:r>
        <w:rPr>
          <w:noProof/>
        </w:rPr>
        <w:fldChar w:fldCharType="end"/>
      </w:r>
    </w:p>
    <w:p w14:paraId="2E7345DA" w14:textId="3499AC0C" w:rsidR="00AF78D0" w:rsidRDefault="00AF78D0">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_Toc222844727 \h </w:instrText>
      </w:r>
      <w:r>
        <w:rPr>
          <w:noProof/>
        </w:rPr>
      </w:r>
      <w:r>
        <w:rPr>
          <w:noProof/>
        </w:rPr>
        <w:fldChar w:fldCharType="separate"/>
      </w:r>
      <w:r>
        <w:rPr>
          <w:noProof/>
        </w:rPr>
        <w:t>91</w:t>
      </w:r>
      <w:r>
        <w:rPr>
          <w:noProof/>
        </w:rPr>
        <w:fldChar w:fldCharType="end"/>
      </w:r>
    </w:p>
    <w:p w14:paraId="174B7D63" w14:textId="2F308167" w:rsidR="00AF78D0" w:rsidRDefault="00AF78D0">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_Toc222844728 \h </w:instrText>
      </w:r>
      <w:r>
        <w:rPr>
          <w:noProof/>
        </w:rPr>
      </w:r>
      <w:r>
        <w:rPr>
          <w:noProof/>
        </w:rPr>
        <w:fldChar w:fldCharType="separate"/>
      </w:r>
      <w:r>
        <w:rPr>
          <w:noProof/>
        </w:rPr>
        <w:t>91</w:t>
      </w:r>
      <w:r>
        <w:rPr>
          <w:noProof/>
        </w:rPr>
        <w:fldChar w:fldCharType="end"/>
      </w:r>
    </w:p>
    <w:p w14:paraId="4615F37D" w14:textId="3E5B13A1"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_Toc222844729 \h </w:instrText>
      </w:r>
      <w:r>
        <w:rPr>
          <w:noProof/>
        </w:rPr>
      </w:r>
      <w:r>
        <w:rPr>
          <w:noProof/>
        </w:rPr>
        <w:fldChar w:fldCharType="separate"/>
      </w:r>
      <w:r>
        <w:rPr>
          <w:noProof/>
        </w:rPr>
        <w:t>91</w:t>
      </w:r>
      <w:r>
        <w:rPr>
          <w:noProof/>
        </w:rPr>
        <w:fldChar w:fldCharType="end"/>
      </w:r>
    </w:p>
    <w:p w14:paraId="532AE8E9" w14:textId="53472F88"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_Toc222844730 \h </w:instrText>
      </w:r>
      <w:r>
        <w:rPr>
          <w:noProof/>
        </w:rPr>
      </w:r>
      <w:r>
        <w:rPr>
          <w:noProof/>
        </w:rPr>
        <w:fldChar w:fldCharType="separate"/>
      </w:r>
      <w:r>
        <w:rPr>
          <w:noProof/>
        </w:rPr>
        <w:t>91</w:t>
      </w:r>
      <w:r>
        <w:rPr>
          <w:noProof/>
        </w:rPr>
        <w:fldChar w:fldCharType="end"/>
      </w:r>
    </w:p>
    <w:p w14:paraId="30361F11" w14:textId="69DA3204"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lang w:eastAsia="zh-CN"/>
        </w:rPr>
        <w:lastRenderedPageBreak/>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_Toc222844731 \h </w:instrText>
      </w:r>
      <w:r>
        <w:rPr>
          <w:noProof/>
        </w:rPr>
      </w:r>
      <w:r>
        <w:rPr>
          <w:noProof/>
        </w:rPr>
        <w:fldChar w:fldCharType="separate"/>
      </w:r>
      <w:r>
        <w:rPr>
          <w:noProof/>
        </w:rPr>
        <w:t>91</w:t>
      </w:r>
      <w:r>
        <w:rPr>
          <w:noProof/>
        </w:rPr>
        <w:fldChar w:fldCharType="end"/>
      </w:r>
    </w:p>
    <w:p w14:paraId="2752A2A6" w14:textId="74E55741"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_Toc222844732 \h </w:instrText>
      </w:r>
      <w:r>
        <w:rPr>
          <w:noProof/>
        </w:rPr>
      </w:r>
      <w:r>
        <w:rPr>
          <w:noProof/>
        </w:rPr>
        <w:fldChar w:fldCharType="separate"/>
      </w:r>
      <w:r>
        <w:rPr>
          <w:noProof/>
        </w:rPr>
        <w:t>91</w:t>
      </w:r>
      <w:r>
        <w:rPr>
          <w:noProof/>
        </w:rPr>
        <w:fldChar w:fldCharType="end"/>
      </w:r>
    </w:p>
    <w:p w14:paraId="28367B1F" w14:textId="50A74B44"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_Toc222844733 \h </w:instrText>
      </w:r>
      <w:r>
        <w:rPr>
          <w:noProof/>
        </w:rPr>
      </w:r>
      <w:r>
        <w:rPr>
          <w:noProof/>
        </w:rPr>
        <w:fldChar w:fldCharType="separate"/>
      </w:r>
      <w:r>
        <w:rPr>
          <w:noProof/>
        </w:rPr>
        <w:t>91</w:t>
      </w:r>
      <w:r>
        <w:rPr>
          <w:noProof/>
        </w:rPr>
        <w:fldChar w:fldCharType="end"/>
      </w:r>
    </w:p>
    <w:p w14:paraId="4D1E0C4F" w14:textId="26FD5EF5" w:rsidR="00AF78D0" w:rsidRDefault="00AF78D0">
      <w:pPr>
        <w:pStyle w:val="TOC4"/>
        <w:rPr>
          <w:rFonts w:asciiTheme="minorHAnsi" w:eastAsiaTheme="minorEastAsia" w:hAnsiTheme="minorHAnsi" w:cstheme="minorBidi"/>
          <w:noProof/>
          <w:kern w:val="2"/>
          <w:sz w:val="24"/>
          <w:szCs w:val="24"/>
          <w:lang w:val="en-US"/>
          <w14:ligatures w14:val="standardContextual"/>
        </w:rPr>
      </w:pPr>
      <w:r w:rsidRPr="006E4B41">
        <w:rPr>
          <w:noProof/>
          <w:lang w:val="en-US"/>
        </w:rPr>
        <w:t>B.2.1.3.2</w:t>
      </w:r>
      <w:r>
        <w:rPr>
          <w:rFonts w:asciiTheme="minorHAnsi" w:eastAsiaTheme="minorEastAsia" w:hAnsiTheme="minorHAnsi" w:cstheme="minorBidi"/>
          <w:noProof/>
          <w:kern w:val="2"/>
          <w:sz w:val="24"/>
          <w:szCs w:val="24"/>
          <w:lang w:val="en-US"/>
          <w14:ligatures w14:val="standardContextual"/>
        </w:rPr>
        <w:tab/>
      </w:r>
      <w:r w:rsidRPr="006E4B41">
        <w:rPr>
          <w:noProof/>
          <w:lang w:val="en-US"/>
        </w:rPr>
        <w:t>NF Service Consumers</w:t>
      </w:r>
      <w:r>
        <w:rPr>
          <w:noProof/>
        </w:rPr>
        <w:tab/>
      </w:r>
      <w:r>
        <w:rPr>
          <w:noProof/>
        </w:rPr>
        <w:fldChar w:fldCharType="begin"/>
      </w:r>
      <w:r>
        <w:rPr>
          <w:noProof/>
        </w:rPr>
        <w:instrText xml:space="preserve"> PAGEREF _Toc222844734 \h </w:instrText>
      </w:r>
      <w:r>
        <w:rPr>
          <w:noProof/>
        </w:rPr>
      </w:r>
      <w:r>
        <w:rPr>
          <w:noProof/>
        </w:rPr>
        <w:fldChar w:fldCharType="separate"/>
      </w:r>
      <w:r>
        <w:rPr>
          <w:noProof/>
        </w:rPr>
        <w:t>91</w:t>
      </w:r>
      <w:r>
        <w:rPr>
          <w:noProof/>
        </w:rPr>
        <w:fldChar w:fldCharType="end"/>
      </w:r>
    </w:p>
    <w:p w14:paraId="14CB0772" w14:textId="2193544B" w:rsidR="00AF78D0" w:rsidRDefault="00AF78D0">
      <w:pPr>
        <w:pStyle w:val="TOC1"/>
        <w:rPr>
          <w:rFonts w:asciiTheme="minorHAnsi" w:eastAsiaTheme="minorEastAsia" w:hAnsiTheme="minorHAnsi" w:cstheme="minorBidi"/>
          <w:noProof/>
          <w:kern w:val="2"/>
          <w:sz w:val="24"/>
          <w:szCs w:val="24"/>
          <w:lang w:val="en-US"/>
          <w14:ligatures w14:val="standardContextual"/>
        </w:rPr>
      </w:pPr>
      <w:r w:rsidRPr="006E4B41">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6E4B41">
        <w:rPr>
          <w:rFonts w:eastAsia="Batang"/>
          <w:noProof/>
          <w:lang w:eastAsia="ko-KR"/>
        </w:rPr>
        <w:t>Service Operation</w:t>
      </w:r>
      <w:r>
        <w:rPr>
          <w:noProof/>
        </w:rPr>
        <w:tab/>
      </w:r>
      <w:r>
        <w:rPr>
          <w:noProof/>
        </w:rPr>
        <w:fldChar w:fldCharType="begin"/>
      </w:r>
      <w:r>
        <w:rPr>
          <w:noProof/>
        </w:rPr>
        <w:instrText xml:space="preserve"> PAGEREF _Toc222844735 \h </w:instrText>
      </w:r>
      <w:r>
        <w:rPr>
          <w:noProof/>
        </w:rPr>
      </w:r>
      <w:r>
        <w:rPr>
          <w:noProof/>
        </w:rPr>
        <w:fldChar w:fldCharType="separate"/>
      </w:r>
      <w:r>
        <w:rPr>
          <w:noProof/>
        </w:rPr>
        <w:t>92</w:t>
      </w:r>
      <w:r>
        <w:rPr>
          <w:noProof/>
        </w:rPr>
        <w:fldChar w:fldCharType="end"/>
      </w:r>
    </w:p>
    <w:p w14:paraId="4BE96499" w14:textId="52112201"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_Toc222844736 \h </w:instrText>
      </w:r>
      <w:r>
        <w:rPr>
          <w:noProof/>
        </w:rPr>
      </w:r>
      <w:r>
        <w:rPr>
          <w:noProof/>
        </w:rPr>
        <w:fldChar w:fldCharType="separate"/>
      </w:r>
      <w:r>
        <w:rPr>
          <w:noProof/>
        </w:rPr>
        <w:t>92</w:t>
      </w:r>
      <w:r>
        <w:rPr>
          <w:noProof/>
        </w:rPr>
        <w:fldChar w:fldCharType="end"/>
      </w:r>
    </w:p>
    <w:p w14:paraId="53C526A9" w14:textId="4EB4C193"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_Toc222844737 \h </w:instrText>
      </w:r>
      <w:r>
        <w:rPr>
          <w:noProof/>
        </w:rPr>
      </w:r>
      <w:r>
        <w:rPr>
          <w:noProof/>
        </w:rPr>
        <w:fldChar w:fldCharType="separate"/>
      </w:r>
      <w:r>
        <w:rPr>
          <w:noProof/>
        </w:rPr>
        <w:t>92</w:t>
      </w:r>
      <w:r>
        <w:rPr>
          <w:noProof/>
        </w:rPr>
        <w:fldChar w:fldCharType="end"/>
      </w:r>
    </w:p>
    <w:p w14:paraId="4D68FC82" w14:textId="604E70AE"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_Toc222844738 \h </w:instrText>
      </w:r>
      <w:r>
        <w:rPr>
          <w:noProof/>
        </w:rPr>
      </w:r>
      <w:r>
        <w:rPr>
          <w:noProof/>
        </w:rPr>
        <w:fldChar w:fldCharType="separate"/>
      </w:r>
      <w:r>
        <w:rPr>
          <w:noProof/>
        </w:rPr>
        <w:t>92</w:t>
      </w:r>
      <w:r>
        <w:rPr>
          <w:noProof/>
        </w:rPr>
        <w:fldChar w:fldCharType="end"/>
      </w:r>
    </w:p>
    <w:p w14:paraId="4FABDC45" w14:textId="55C38C1A" w:rsidR="00AF78D0" w:rsidRDefault="00AF78D0">
      <w:pPr>
        <w:pStyle w:val="TOC3"/>
        <w:rPr>
          <w:rFonts w:asciiTheme="minorHAnsi" w:eastAsiaTheme="minorEastAsia" w:hAnsiTheme="minorHAnsi" w:cstheme="minorBidi"/>
          <w:noProof/>
          <w:kern w:val="2"/>
          <w:sz w:val="24"/>
          <w:szCs w:val="24"/>
          <w:lang w:val="en-US"/>
          <w14:ligatures w14:val="standardContextual"/>
        </w:rPr>
      </w:pPr>
      <w:r w:rsidRPr="006E4B41">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6E4B41">
        <w:rPr>
          <w:rFonts w:eastAsia="Batang"/>
          <w:noProof/>
          <w:lang w:eastAsia="ko-KR"/>
        </w:rPr>
        <w:t>AMF Access and Mobility Policy</w:t>
      </w:r>
      <w:r>
        <w:rPr>
          <w:noProof/>
        </w:rPr>
        <w:tab/>
      </w:r>
      <w:r>
        <w:rPr>
          <w:noProof/>
        </w:rPr>
        <w:fldChar w:fldCharType="begin"/>
      </w:r>
      <w:r>
        <w:rPr>
          <w:noProof/>
        </w:rPr>
        <w:instrText xml:space="preserve"> PAGEREF _Toc222844739 \h </w:instrText>
      </w:r>
      <w:r>
        <w:rPr>
          <w:noProof/>
        </w:rPr>
      </w:r>
      <w:r>
        <w:rPr>
          <w:noProof/>
        </w:rPr>
        <w:fldChar w:fldCharType="separate"/>
      </w:r>
      <w:r>
        <w:rPr>
          <w:noProof/>
        </w:rPr>
        <w:t>93</w:t>
      </w:r>
      <w:r>
        <w:rPr>
          <w:noProof/>
        </w:rPr>
        <w:fldChar w:fldCharType="end"/>
      </w:r>
    </w:p>
    <w:p w14:paraId="0F2E2321" w14:textId="14ED96E2"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_Toc222844740 \h </w:instrText>
      </w:r>
      <w:r>
        <w:rPr>
          <w:noProof/>
        </w:rPr>
      </w:r>
      <w:r>
        <w:rPr>
          <w:noProof/>
        </w:rPr>
        <w:fldChar w:fldCharType="separate"/>
      </w:r>
      <w:r>
        <w:rPr>
          <w:noProof/>
        </w:rPr>
        <w:t>93</w:t>
      </w:r>
      <w:r>
        <w:rPr>
          <w:noProof/>
        </w:rPr>
        <w:fldChar w:fldCharType="end"/>
      </w:r>
    </w:p>
    <w:p w14:paraId="78065737" w14:textId="28F8831B"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_Toc222844741 \h </w:instrText>
      </w:r>
      <w:r>
        <w:rPr>
          <w:noProof/>
        </w:rPr>
      </w:r>
      <w:r>
        <w:rPr>
          <w:noProof/>
        </w:rPr>
        <w:fldChar w:fldCharType="separate"/>
      </w:r>
      <w:r>
        <w:rPr>
          <w:noProof/>
        </w:rPr>
        <w:t>93</w:t>
      </w:r>
      <w:r>
        <w:rPr>
          <w:noProof/>
        </w:rPr>
        <w:fldChar w:fldCharType="end"/>
      </w:r>
    </w:p>
    <w:p w14:paraId="264CDBF5" w14:textId="5139D3B4" w:rsidR="00AF78D0" w:rsidRDefault="00AF78D0">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_Toc222844742 \h </w:instrText>
      </w:r>
      <w:r>
        <w:rPr>
          <w:noProof/>
        </w:rPr>
      </w:r>
      <w:r>
        <w:rPr>
          <w:noProof/>
        </w:rPr>
        <w:fldChar w:fldCharType="separate"/>
      </w:r>
      <w:r>
        <w:rPr>
          <w:noProof/>
        </w:rPr>
        <w:t>94</w:t>
      </w:r>
      <w:r>
        <w:rPr>
          <w:noProof/>
        </w:rPr>
        <w:fldChar w:fldCharType="end"/>
      </w:r>
    </w:p>
    <w:p w14:paraId="6D9F0CF5" w14:textId="4640B8C7"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_Toc222844743 \h </w:instrText>
      </w:r>
      <w:r>
        <w:rPr>
          <w:noProof/>
        </w:rPr>
      </w:r>
      <w:r>
        <w:rPr>
          <w:noProof/>
        </w:rPr>
        <w:fldChar w:fldCharType="separate"/>
      </w:r>
      <w:r>
        <w:rPr>
          <w:noProof/>
        </w:rPr>
        <w:t>94</w:t>
      </w:r>
      <w:r>
        <w:rPr>
          <w:noProof/>
        </w:rPr>
        <w:fldChar w:fldCharType="end"/>
      </w:r>
    </w:p>
    <w:p w14:paraId="09C113BC" w14:textId="08135A68"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_Toc222844744 \h </w:instrText>
      </w:r>
      <w:r>
        <w:rPr>
          <w:noProof/>
        </w:rPr>
      </w:r>
      <w:r>
        <w:rPr>
          <w:noProof/>
        </w:rPr>
        <w:fldChar w:fldCharType="separate"/>
      </w:r>
      <w:r>
        <w:rPr>
          <w:noProof/>
        </w:rPr>
        <w:t>94</w:t>
      </w:r>
      <w:r>
        <w:rPr>
          <w:noProof/>
        </w:rPr>
        <w:fldChar w:fldCharType="end"/>
      </w:r>
    </w:p>
    <w:p w14:paraId="4F1EC92B" w14:textId="6DBA25F0"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_Toc222844745 \h </w:instrText>
      </w:r>
      <w:r>
        <w:rPr>
          <w:noProof/>
        </w:rPr>
      </w:r>
      <w:r>
        <w:rPr>
          <w:noProof/>
        </w:rPr>
        <w:fldChar w:fldCharType="separate"/>
      </w:r>
      <w:r>
        <w:rPr>
          <w:noProof/>
        </w:rPr>
        <w:t>94</w:t>
      </w:r>
      <w:r>
        <w:rPr>
          <w:noProof/>
        </w:rPr>
        <w:fldChar w:fldCharType="end"/>
      </w:r>
    </w:p>
    <w:p w14:paraId="6B186776" w14:textId="706391EF"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_Toc222844746 \h </w:instrText>
      </w:r>
      <w:r>
        <w:rPr>
          <w:noProof/>
        </w:rPr>
      </w:r>
      <w:r>
        <w:rPr>
          <w:noProof/>
        </w:rPr>
        <w:fldChar w:fldCharType="separate"/>
      </w:r>
      <w:r>
        <w:rPr>
          <w:noProof/>
        </w:rPr>
        <w:t>94</w:t>
      </w:r>
      <w:r>
        <w:rPr>
          <w:noProof/>
        </w:rPr>
        <w:fldChar w:fldCharType="end"/>
      </w:r>
    </w:p>
    <w:p w14:paraId="224608D7" w14:textId="287FD616"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_Toc222844747 \h </w:instrText>
      </w:r>
      <w:r>
        <w:rPr>
          <w:noProof/>
        </w:rPr>
      </w:r>
      <w:r>
        <w:rPr>
          <w:noProof/>
        </w:rPr>
        <w:fldChar w:fldCharType="separate"/>
      </w:r>
      <w:r>
        <w:rPr>
          <w:noProof/>
        </w:rPr>
        <w:t>94</w:t>
      </w:r>
      <w:r>
        <w:rPr>
          <w:noProof/>
        </w:rPr>
        <w:fldChar w:fldCharType="end"/>
      </w:r>
    </w:p>
    <w:p w14:paraId="73CDD407" w14:textId="278A11BE"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_Toc222844748 \h </w:instrText>
      </w:r>
      <w:r>
        <w:rPr>
          <w:noProof/>
        </w:rPr>
      </w:r>
      <w:r>
        <w:rPr>
          <w:noProof/>
        </w:rPr>
        <w:fldChar w:fldCharType="separate"/>
      </w:r>
      <w:r>
        <w:rPr>
          <w:noProof/>
        </w:rPr>
        <w:t>95</w:t>
      </w:r>
      <w:r>
        <w:rPr>
          <w:noProof/>
        </w:rPr>
        <w:fldChar w:fldCharType="end"/>
      </w:r>
    </w:p>
    <w:p w14:paraId="3A4C0C07" w14:textId="3FE1A60B" w:rsidR="00AF78D0" w:rsidRDefault="00AF78D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_Toc222844749 \h </w:instrText>
      </w:r>
      <w:r>
        <w:rPr>
          <w:noProof/>
        </w:rPr>
      </w:r>
      <w:r>
        <w:rPr>
          <w:noProof/>
        </w:rPr>
        <w:fldChar w:fldCharType="separate"/>
      </w:r>
      <w:r>
        <w:rPr>
          <w:noProof/>
        </w:rPr>
        <w:t>95</w:t>
      </w:r>
      <w:r>
        <w:rPr>
          <w:noProof/>
        </w:rPr>
        <w:fldChar w:fldCharType="end"/>
      </w:r>
    </w:p>
    <w:p w14:paraId="12762936" w14:textId="2CB182B2" w:rsidR="00AF78D0" w:rsidRDefault="00AF78D0">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_Toc222844750 \h </w:instrText>
      </w:r>
      <w:r>
        <w:rPr>
          <w:noProof/>
        </w:rPr>
      </w:r>
      <w:r>
        <w:rPr>
          <w:noProof/>
        </w:rPr>
        <w:fldChar w:fldCharType="separate"/>
      </w:r>
      <w:r>
        <w:rPr>
          <w:noProof/>
        </w:rPr>
        <w:t>95</w:t>
      </w:r>
      <w:r>
        <w:rPr>
          <w:noProof/>
        </w:rPr>
        <w:fldChar w:fldCharType="end"/>
      </w:r>
    </w:p>
    <w:p w14:paraId="5A17A6BA" w14:textId="777CB4C2" w:rsidR="00AF78D0" w:rsidRDefault="00AF78D0">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_Toc222844751 \h </w:instrText>
      </w:r>
      <w:r>
        <w:rPr>
          <w:noProof/>
        </w:rPr>
      </w:r>
      <w:r>
        <w:rPr>
          <w:noProof/>
        </w:rPr>
        <w:fldChar w:fldCharType="separate"/>
      </w:r>
      <w:r>
        <w:rPr>
          <w:noProof/>
        </w:rPr>
        <w:t>96</w:t>
      </w:r>
      <w:r>
        <w:rPr>
          <w:noProof/>
        </w:rPr>
        <w:fldChar w:fldCharType="end"/>
      </w:r>
    </w:p>
    <w:p w14:paraId="4BEFCBE5" w14:textId="618F2C4C"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 w:name="_Toc28011062"/>
      <w:bookmarkStart w:id="6" w:name="_Toc34137925"/>
      <w:bookmarkStart w:id="7" w:name="_Toc36037520"/>
      <w:bookmarkStart w:id="8" w:name="_Toc39051622"/>
      <w:bookmarkStart w:id="9" w:name="_Toc43363214"/>
      <w:bookmarkStart w:id="10" w:name="_Toc45132821"/>
      <w:bookmarkStart w:id="11" w:name="_Toc49871552"/>
      <w:bookmarkStart w:id="12" w:name="_Toc50023442"/>
      <w:bookmarkStart w:id="13" w:name="_Toc51761122"/>
      <w:bookmarkStart w:id="14" w:name="_Toc67492605"/>
      <w:bookmarkStart w:id="15" w:name="_Toc74838338"/>
      <w:bookmarkStart w:id="16" w:name="_Toc104311160"/>
      <w:bookmarkStart w:id="17" w:name="_Toc104385840"/>
      <w:bookmarkStart w:id="18" w:name="_Toc104407034"/>
      <w:bookmarkStart w:id="19" w:name="_Toc104408327"/>
      <w:bookmarkStart w:id="20" w:name="_Toc104545921"/>
      <w:bookmarkStart w:id="21" w:name="_Toc191391733"/>
      <w:bookmarkStart w:id="22" w:name="_Toc222844620"/>
      <w:r>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3" w:name="_Toc28011063"/>
      <w:bookmarkStart w:id="24" w:name="_Toc34137926"/>
      <w:bookmarkStart w:id="25" w:name="_Toc36037521"/>
      <w:bookmarkStart w:id="26" w:name="_Toc39051623"/>
      <w:bookmarkStart w:id="27" w:name="_Toc43363215"/>
      <w:bookmarkStart w:id="28" w:name="_Toc45132822"/>
      <w:bookmarkStart w:id="29" w:name="_Toc49871553"/>
      <w:bookmarkStart w:id="30" w:name="_Toc50023443"/>
      <w:bookmarkStart w:id="31" w:name="_Toc51761123"/>
      <w:bookmarkStart w:id="32" w:name="_Toc67492606"/>
      <w:bookmarkStart w:id="33" w:name="_Toc74838339"/>
      <w:bookmarkStart w:id="34" w:name="_Toc104311161"/>
      <w:bookmarkStart w:id="35" w:name="_Toc104385841"/>
      <w:bookmarkStart w:id="36" w:name="_Toc104407035"/>
      <w:bookmarkStart w:id="37" w:name="_Toc104408328"/>
      <w:bookmarkStart w:id="38" w:name="_Toc104545922"/>
      <w:bookmarkStart w:id="39" w:name="_Toc191391734"/>
      <w:bookmarkStart w:id="40" w:name="_Toc222844621"/>
      <w:r>
        <w:rPr>
          <w:noProof/>
        </w:rPr>
        <w:lastRenderedPageBreak/>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1" w:name="_Toc28011064"/>
      <w:bookmarkStart w:id="42" w:name="_Toc34137927"/>
      <w:bookmarkStart w:id="43" w:name="_Toc36037522"/>
      <w:bookmarkStart w:id="44" w:name="_Toc39051624"/>
      <w:bookmarkStart w:id="45" w:name="_Toc43363216"/>
      <w:bookmarkStart w:id="46" w:name="_Toc45132823"/>
      <w:bookmarkStart w:id="47" w:name="_Toc49871554"/>
      <w:bookmarkStart w:id="48" w:name="_Toc50023444"/>
      <w:bookmarkStart w:id="49" w:name="_Toc51761124"/>
      <w:bookmarkStart w:id="50" w:name="_Toc67492607"/>
      <w:bookmarkStart w:id="51" w:name="_Toc74838340"/>
      <w:bookmarkStart w:id="52" w:name="_Toc104311162"/>
      <w:bookmarkStart w:id="53" w:name="_Toc104385842"/>
      <w:bookmarkStart w:id="54" w:name="_Toc104407036"/>
      <w:bookmarkStart w:id="55" w:name="_Toc104408329"/>
      <w:bookmarkStart w:id="56" w:name="_Toc104545923"/>
      <w:bookmarkStart w:id="57" w:name="_Toc191391735"/>
      <w:bookmarkStart w:id="58" w:name="_Toc222844622"/>
      <w:r>
        <w:rPr>
          <w:noProof/>
        </w:rPr>
        <w:t>2</w:t>
      </w:r>
      <w:r>
        <w:rPr>
          <w:noProof/>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E26591">
      <w:pPr>
        <w:pStyle w:val="EX"/>
      </w:pPr>
      <w:r w:rsidRPr="00E26591">
        <w:t>[35]</w:t>
      </w:r>
      <w:r w:rsidRPr="00E26591">
        <w:tab/>
        <w:t>3GPP TS 29.503: "5G System; Unified Data Management Services; Stage 3".</w:t>
      </w:r>
    </w:p>
    <w:p w14:paraId="3CC58A39" w14:textId="77777777" w:rsidR="004F1B76" w:rsidRDefault="004F1B76">
      <w:pPr>
        <w:pStyle w:val="Heading1"/>
        <w:rPr>
          <w:noProof/>
        </w:rPr>
      </w:pPr>
      <w:bookmarkStart w:id="60" w:name="_Toc28011065"/>
      <w:bookmarkStart w:id="61" w:name="_Toc34137928"/>
      <w:bookmarkStart w:id="62" w:name="_Toc36037523"/>
      <w:bookmarkStart w:id="63" w:name="_Toc39051625"/>
      <w:bookmarkStart w:id="64" w:name="_Toc43363217"/>
      <w:bookmarkStart w:id="65" w:name="_Toc45132824"/>
      <w:bookmarkStart w:id="66" w:name="_Toc49871555"/>
      <w:bookmarkStart w:id="67" w:name="_Toc50023445"/>
      <w:bookmarkStart w:id="68" w:name="_Toc51761125"/>
      <w:bookmarkStart w:id="69" w:name="_Toc67492608"/>
      <w:bookmarkStart w:id="70" w:name="_Toc74838341"/>
      <w:bookmarkStart w:id="71" w:name="_Toc104311163"/>
      <w:bookmarkStart w:id="72" w:name="_Toc104385843"/>
      <w:bookmarkStart w:id="73" w:name="_Toc104407037"/>
      <w:bookmarkStart w:id="74" w:name="_Toc104408330"/>
      <w:bookmarkStart w:id="75" w:name="_Toc104545924"/>
      <w:bookmarkStart w:id="76" w:name="_Toc191391736"/>
      <w:bookmarkStart w:id="77" w:name="_Toc222844623"/>
      <w:r>
        <w:rPr>
          <w:noProof/>
        </w:rPr>
        <w:t>3</w:t>
      </w:r>
      <w:r>
        <w:rPr>
          <w:noProof/>
        </w:rPr>
        <w:tab/>
        <w:t>Definitions</w:t>
      </w:r>
      <w:r>
        <w:rPr>
          <w:noProof/>
          <w:lang w:eastAsia="zh-CN"/>
        </w:rPr>
        <w:t xml:space="preserve"> </w:t>
      </w:r>
      <w:r>
        <w:rPr>
          <w:noProof/>
        </w:rP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1548C06" w14:textId="77777777" w:rsidR="004F1B76" w:rsidRDefault="004F1B76">
      <w:pPr>
        <w:pStyle w:val="Heading2"/>
        <w:rPr>
          <w:noProof/>
        </w:rPr>
      </w:pPr>
      <w:bookmarkStart w:id="78" w:name="_Toc28011066"/>
      <w:bookmarkStart w:id="79" w:name="_Toc34137929"/>
      <w:bookmarkStart w:id="80" w:name="_Toc36037524"/>
      <w:bookmarkStart w:id="81" w:name="_Toc39051626"/>
      <w:bookmarkStart w:id="82" w:name="_Toc43363218"/>
      <w:bookmarkStart w:id="83" w:name="_Toc45132825"/>
      <w:bookmarkStart w:id="84" w:name="_Toc49871556"/>
      <w:bookmarkStart w:id="85" w:name="_Toc50023446"/>
      <w:bookmarkStart w:id="86" w:name="_Toc51761126"/>
      <w:bookmarkStart w:id="87" w:name="_Toc67492609"/>
      <w:bookmarkStart w:id="88" w:name="_Toc74838342"/>
      <w:bookmarkStart w:id="89" w:name="_Toc104311164"/>
      <w:bookmarkStart w:id="90" w:name="_Toc104385844"/>
      <w:bookmarkStart w:id="91" w:name="_Toc104407038"/>
      <w:bookmarkStart w:id="92" w:name="_Toc104408331"/>
      <w:bookmarkStart w:id="93" w:name="_Toc104545925"/>
      <w:bookmarkStart w:id="94" w:name="_Toc191391737"/>
      <w:bookmarkStart w:id="95" w:name="_Toc222844624"/>
      <w:r>
        <w:rPr>
          <w:noProof/>
        </w:rPr>
        <w:t>3.1</w:t>
      </w:r>
      <w:r>
        <w:rPr>
          <w:noProof/>
        </w:rP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6" w:name="_Toc28011067"/>
      <w:bookmarkStart w:id="97" w:name="_Toc34137930"/>
      <w:bookmarkStart w:id="98" w:name="_Toc36037525"/>
      <w:bookmarkStart w:id="99" w:name="_Toc39051627"/>
      <w:bookmarkStart w:id="100" w:name="_Toc43363219"/>
      <w:bookmarkStart w:id="101" w:name="_Toc45132826"/>
      <w:bookmarkStart w:id="102" w:name="_Toc49871557"/>
      <w:bookmarkStart w:id="103" w:name="_Toc50023447"/>
      <w:bookmarkStart w:id="104" w:name="_Toc51761127"/>
      <w:bookmarkStart w:id="105" w:name="_Toc67492610"/>
      <w:bookmarkStart w:id="106" w:name="_Toc74838343"/>
      <w:bookmarkStart w:id="107" w:name="_Toc104311165"/>
      <w:bookmarkStart w:id="108" w:name="_Toc104385845"/>
      <w:bookmarkStart w:id="109" w:name="_Toc104407039"/>
      <w:bookmarkStart w:id="110" w:name="_Toc104408332"/>
      <w:bookmarkStart w:id="111" w:name="_Toc104545926"/>
      <w:bookmarkStart w:id="112" w:name="_Toc191391738"/>
      <w:bookmarkStart w:id="113" w:name="_Toc222844625"/>
      <w:r>
        <w:rPr>
          <w:noProof/>
        </w:rPr>
        <w:lastRenderedPageBreak/>
        <w:t>3.2</w:t>
      </w:r>
      <w:r>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77777777" w:rsidR="004F1B76" w:rsidRDefault="004F1B76">
      <w:pPr>
        <w:pStyle w:val="EW"/>
      </w:pPr>
      <w:r>
        <w:t>5GS</w:t>
      </w:r>
      <w:r>
        <w:tab/>
        <w:t xml:space="preserve">5G System </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77777777" w:rsidR="004F1B76" w:rsidRDefault="004F1B76">
      <w:pPr>
        <w:pStyle w:val="EW"/>
        <w:keepNext/>
      </w:pPr>
      <w:r>
        <w:t>FN-RG</w:t>
      </w:r>
      <w:r>
        <w:tab/>
        <w:t>Fixed Network Residential Gateway</w:t>
      </w:r>
      <w:r>
        <w:rPr>
          <w:lang w:eastAsia="ja-JP"/>
        </w:rPr>
        <w:t xml:space="preserve"> </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77777777" w:rsidR="004F1B76" w:rsidRDefault="004F1B76">
      <w:pPr>
        <w:pStyle w:val="EW"/>
        <w:rPr>
          <w:noProof/>
          <w:lang w:eastAsia="zh-CN"/>
        </w:rPr>
      </w:pPr>
      <w:r>
        <w:t>LBO</w:t>
      </w:r>
      <w:r>
        <w:tab/>
        <w:t>Local Break Out (roaming)</w:t>
      </w:r>
      <w:r>
        <w:rPr>
          <w:noProof/>
          <w:lang w:eastAsia="zh-CN"/>
        </w:rPr>
        <w:t xml:space="preserve"> </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77777777" w:rsidR="004F1B76" w:rsidRDefault="004F1B76">
      <w:pPr>
        <w:pStyle w:val="EW"/>
        <w:rPr>
          <w:lang w:eastAsia="zh-CN"/>
        </w:rPr>
      </w:pPr>
      <w:r>
        <w:rPr>
          <w:lang w:eastAsia="zh-CN"/>
        </w:rPr>
        <w:t>PRA</w:t>
      </w:r>
      <w:r>
        <w:rPr>
          <w:lang w:eastAsia="zh-CN"/>
        </w:rPr>
        <w:tab/>
        <w:t xml:space="preserve">Presence Reporting Area </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77777777" w:rsidR="004F1B76" w:rsidRDefault="004F1B76">
      <w:pPr>
        <w:pStyle w:val="EW"/>
        <w:rPr>
          <w:noProof/>
        </w:rPr>
      </w:pPr>
      <w:r>
        <w:rPr>
          <w:noProof/>
        </w:rPr>
        <w:t>RFSP</w:t>
      </w:r>
      <w:r>
        <w:rPr>
          <w:noProof/>
        </w:rPr>
        <w:tab/>
        <w:t xml:space="preserve">RAT Frequency Selection Priority </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77777777" w:rsidR="006F6267" w:rsidRPr="006F6267" w:rsidRDefault="006F6267" w:rsidP="00E26591">
      <w:pPr>
        <w:pStyle w:val="EW"/>
        <w:rPr>
          <w:noProof/>
        </w:rPr>
      </w:pPr>
      <w:r w:rsidRPr="00E26591">
        <w:t>SUPI</w:t>
      </w:r>
      <w:r w:rsidRPr="00E26591">
        <w:tab/>
        <w:t xml:space="preserve">Subscription Permanent Identifier </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77777777" w:rsidR="004F1B76" w:rsidRDefault="004F1B76">
      <w:pPr>
        <w:pStyle w:val="EW"/>
        <w:rPr>
          <w:lang w:eastAsia="ko-KR"/>
        </w:rPr>
      </w:pPr>
      <w:r>
        <w:rPr>
          <w:lang w:eastAsia="ko-KR"/>
        </w:rPr>
        <w:t>W-5GAN</w:t>
      </w:r>
      <w:r>
        <w:rPr>
          <w:lang w:eastAsia="ko-KR"/>
        </w:rPr>
        <w:tab/>
        <w:t xml:space="preserve">Wireline 5G Access Network </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4" w:name="_Toc28011068"/>
      <w:bookmarkStart w:id="115" w:name="_Toc34137931"/>
      <w:bookmarkStart w:id="116" w:name="_Toc36037526"/>
      <w:bookmarkStart w:id="117" w:name="_Toc39051628"/>
      <w:bookmarkStart w:id="118" w:name="_Toc43363220"/>
      <w:bookmarkStart w:id="119" w:name="_Toc45132827"/>
      <w:bookmarkStart w:id="120" w:name="_Toc49871558"/>
      <w:bookmarkStart w:id="121" w:name="_Toc50023448"/>
      <w:bookmarkStart w:id="122" w:name="_Toc51761128"/>
      <w:bookmarkStart w:id="123" w:name="_Toc67492611"/>
      <w:bookmarkStart w:id="124" w:name="_Toc74838344"/>
      <w:bookmarkStart w:id="125" w:name="_Toc104311166"/>
      <w:bookmarkStart w:id="126" w:name="_Toc104385846"/>
      <w:bookmarkStart w:id="127" w:name="_Toc104407040"/>
      <w:bookmarkStart w:id="128" w:name="_Toc104408333"/>
      <w:bookmarkStart w:id="129" w:name="_Toc104545927"/>
      <w:bookmarkStart w:id="130" w:name="_Toc191391739"/>
      <w:bookmarkStart w:id="131" w:name="_Toc222844626"/>
      <w:r>
        <w:rPr>
          <w:rFonts w:eastAsia="Times New Roman"/>
          <w:noProof/>
        </w:rPr>
        <w:lastRenderedPageBreak/>
        <w:t>4</w:t>
      </w:r>
      <w:r>
        <w:rPr>
          <w:rFonts w:eastAsia="Times New Roman"/>
          <w:noProof/>
        </w:rPr>
        <w:tab/>
        <w:t>Access and Mobility Policy Control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15E2C00" w14:textId="77777777" w:rsidR="004F1B76" w:rsidRDefault="004F1B76">
      <w:pPr>
        <w:pStyle w:val="Heading2"/>
        <w:rPr>
          <w:noProof/>
        </w:rPr>
      </w:pPr>
      <w:bookmarkStart w:id="132" w:name="_Toc28011069"/>
      <w:bookmarkStart w:id="133" w:name="_Toc34137932"/>
      <w:bookmarkStart w:id="134" w:name="_Toc36037527"/>
      <w:bookmarkStart w:id="135" w:name="_Toc39051629"/>
      <w:bookmarkStart w:id="136" w:name="_Toc43363221"/>
      <w:bookmarkStart w:id="137" w:name="_Toc45132828"/>
      <w:bookmarkStart w:id="138" w:name="_Toc49871559"/>
      <w:bookmarkStart w:id="139" w:name="_Toc50023449"/>
      <w:bookmarkStart w:id="140" w:name="_Toc51761129"/>
      <w:bookmarkStart w:id="141" w:name="_Toc67492612"/>
      <w:bookmarkStart w:id="142" w:name="_Toc74838345"/>
      <w:bookmarkStart w:id="143" w:name="_Toc104311167"/>
      <w:bookmarkStart w:id="144" w:name="_Toc104385847"/>
      <w:bookmarkStart w:id="145" w:name="_Toc104407041"/>
      <w:bookmarkStart w:id="146" w:name="_Toc104408334"/>
      <w:bookmarkStart w:id="147" w:name="_Toc104545928"/>
      <w:bookmarkStart w:id="148" w:name="_Toc191391740"/>
      <w:bookmarkStart w:id="149" w:name="_Toc222844627"/>
      <w:r>
        <w:rPr>
          <w:noProof/>
        </w:rPr>
        <w:t>4.1</w:t>
      </w:r>
      <w:r>
        <w:rPr>
          <w:noProof/>
        </w:rPr>
        <w:tab/>
        <w:t>Service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CAE280" w14:textId="77777777" w:rsidR="004F1B76" w:rsidRDefault="004F1B76">
      <w:pPr>
        <w:pStyle w:val="Heading3"/>
        <w:rPr>
          <w:noProof/>
          <w:lang w:eastAsia="zh-CN"/>
        </w:rPr>
      </w:pPr>
      <w:bookmarkStart w:id="150" w:name="_Toc28011070"/>
      <w:bookmarkStart w:id="151" w:name="_Toc34137933"/>
      <w:bookmarkStart w:id="152" w:name="_Toc36037528"/>
      <w:bookmarkStart w:id="153" w:name="_Toc39051630"/>
      <w:bookmarkStart w:id="154" w:name="_Toc43363222"/>
      <w:bookmarkStart w:id="155" w:name="_Toc45132829"/>
      <w:bookmarkStart w:id="156" w:name="_Toc49871560"/>
      <w:bookmarkStart w:id="157" w:name="_Toc50023450"/>
      <w:bookmarkStart w:id="158" w:name="_Toc51761130"/>
      <w:bookmarkStart w:id="159" w:name="_Toc67492613"/>
      <w:bookmarkStart w:id="160" w:name="_Toc74838346"/>
      <w:bookmarkStart w:id="161" w:name="_Toc104311168"/>
      <w:bookmarkStart w:id="162" w:name="_Toc104385848"/>
      <w:bookmarkStart w:id="163" w:name="_Toc104407042"/>
      <w:bookmarkStart w:id="164" w:name="_Toc104408335"/>
      <w:bookmarkStart w:id="165" w:name="_Toc104545929"/>
      <w:bookmarkStart w:id="166" w:name="_Toc191391741"/>
      <w:bookmarkStart w:id="167" w:name="_Toc222844628"/>
      <w:r>
        <w:rPr>
          <w:noProof/>
        </w:rPr>
        <w:t>4.</w:t>
      </w:r>
      <w:r>
        <w:rPr>
          <w:noProof/>
          <w:lang w:eastAsia="zh-CN"/>
        </w:rPr>
        <w:t>1.1</w:t>
      </w:r>
      <w:r>
        <w:rPr>
          <w:noProof/>
        </w:rPr>
        <w:tab/>
      </w:r>
      <w:r>
        <w:rPr>
          <w:noProof/>
          <w:lang w:eastAsia="zh-CN"/>
        </w:rP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68" w:name="_Toc28011071"/>
      <w:bookmarkStart w:id="169" w:name="_Toc34137934"/>
      <w:bookmarkStart w:id="170" w:name="_Toc36037529"/>
      <w:bookmarkStart w:id="171" w:name="_Toc39051631"/>
      <w:bookmarkStart w:id="172" w:name="_Toc43363223"/>
      <w:bookmarkStart w:id="173" w:name="_Toc45132830"/>
      <w:bookmarkStart w:id="174" w:name="_Toc49871561"/>
      <w:bookmarkStart w:id="175" w:name="_Toc50023451"/>
      <w:bookmarkStart w:id="176" w:name="_Toc51761131"/>
      <w:bookmarkStart w:id="177" w:name="_Toc67492614"/>
      <w:bookmarkStart w:id="178" w:name="_Toc74838347"/>
      <w:bookmarkStart w:id="179" w:name="_Toc104311169"/>
      <w:bookmarkStart w:id="180" w:name="_Toc104385849"/>
      <w:bookmarkStart w:id="181" w:name="_Toc104407043"/>
      <w:bookmarkStart w:id="182" w:name="_Toc104408336"/>
      <w:bookmarkStart w:id="183" w:name="_Toc104545930"/>
      <w:bookmarkStart w:id="184" w:name="_Toc191391742"/>
      <w:bookmarkStart w:id="185" w:name="_Toc222844629"/>
      <w:r>
        <w:rPr>
          <w:noProof/>
        </w:rPr>
        <w:t>4.1.2</w:t>
      </w:r>
      <w:r>
        <w:rPr>
          <w:noProof/>
        </w:rPr>
        <w:tab/>
        <w:t>Service Architecture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0.5pt" o:ole="">
            <v:imagedata r:id="rId12" o:title=""/>
          </v:shape>
          <o:OLEObject Type="Embed" ProgID="Visio.Drawing.11" ShapeID="_x0000_i1026" DrawAspect="Content" ObjectID="_1833457523"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33457524"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33457525"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6" w:name="_Toc28011072"/>
      <w:bookmarkStart w:id="187" w:name="_Toc34137935"/>
      <w:bookmarkStart w:id="188" w:name="_Toc36037530"/>
      <w:bookmarkStart w:id="189" w:name="_Toc39051632"/>
      <w:bookmarkStart w:id="190" w:name="_Toc43363224"/>
      <w:bookmarkStart w:id="191" w:name="_Toc45132831"/>
      <w:bookmarkStart w:id="192" w:name="_Toc49871562"/>
      <w:bookmarkStart w:id="193" w:name="_Toc50023452"/>
      <w:bookmarkStart w:id="194" w:name="_Toc51761132"/>
      <w:bookmarkStart w:id="195" w:name="_Toc67492615"/>
      <w:bookmarkStart w:id="196" w:name="_Toc74838348"/>
      <w:bookmarkStart w:id="197" w:name="_Toc104311170"/>
      <w:bookmarkStart w:id="198" w:name="_Toc104385850"/>
      <w:bookmarkStart w:id="199" w:name="_Toc104407044"/>
      <w:bookmarkStart w:id="200" w:name="_Toc104408337"/>
      <w:bookmarkStart w:id="201" w:name="_Toc104545931"/>
      <w:bookmarkStart w:id="202" w:name="_Toc191391743"/>
      <w:bookmarkStart w:id="203" w:name="_Toc222844630"/>
      <w:r>
        <w:rPr>
          <w:noProof/>
        </w:rPr>
        <w:t>4.</w:t>
      </w:r>
      <w:r>
        <w:rPr>
          <w:noProof/>
          <w:lang w:eastAsia="zh-CN"/>
        </w:rPr>
        <w:t>1.3</w:t>
      </w:r>
      <w:r>
        <w:rPr>
          <w:noProof/>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515DDD" w14:textId="77777777" w:rsidR="004F1B76" w:rsidRDefault="004F1B76">
      <w:pPr>
        <w:pStyle w:val="Heading4"/>
        <w:rPr>
          <w:noProof/>
          <w:lang w:eastAsia="zh-CN"/>
        </w:rPr>
      </w:pPr>
      <w:bookmarkStart w:id="204" w:name="_Toc28011073"/>
      <w:bookmarkStart w:id="205" w:name="_Toc34137936"/>
      <w:bookmarkStart w:id="206" w:name="_Toc36037531"/>
      <w:bookmarkStart w:id="207" w:name="_Toc39051633"/>
      <w:bookmarkStart w:id="208" w:name="_Toc43363225"/>
      <w:bookmarkStart w:id="209" w:name="_Toc45132832"/>
      <w:bookmarkStart w:id="210" w:name="_Toc49871563"/>
      <w:bookmarkStart w:id="211" w:name="_Toc50023453"/>
      <w:bookmarkStart w:id="212" w:name="_Toc51761133"/>
      <w:bookmarkStart w:id="213" w:name="_Toc67492616"/>
      <w:bookmarkStart w:id="214" w:name="_Toc74838349"/>
      <w:bookmarkStart w:id="215" w:name="_Toc104311171"/>
      <w:bookmarkStart w:id="216" w:name="_Toc104385851"/>
      <w:bookmarkStart w:id="217" w:name="_Toc104407045"/>
      <w:bookmarkStart w:id="218" w:name="_Toc104408338"/>
      <w:bookmarkStart w:id="219" w:name="_Toc104545932"/>
      <w:bookmarkStart w:id="220" w:name="_Toc191391744"/>
      <w:bookmarkStart w:id="221" w:name="_Toc222844631"/>
      <w:r>
        <w:rPr>
          <w:noProof/>
        </w:rPr>
        <w:t>4.</w:t>
      </w:r>
      <w:r>
        <w:rPr>
          <w:noProof/>
          <w:lang w:eastAsia="zh-CN"/>
        </w:rPr>
        <w:t>1.3.1</w:t>
      </w:r>
      <w:r>
        <w:rPr>
          <w:noProof/>
        </w:rPr>
        <w:tab/>
      </w:r>
      <w:r>
        <w:rPr>
          <w:noProof/>
          <w:lang w:eastAsia="zh-CN"/>
        </w:rPr>
        <w:t>Policy Control Function (PCF)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2" w:name="_Toc28011074"/>
      <w:bookmarkStart w:id="223" w:name="_Toc34137937"/>
      <w:bookmarkStart w:id="224" w:name="_Toc36037532"/>
      <w:bookmarkStart w:id="225" w:name="_Toc39051634"/>
      <w:bookmarkStart w:id="226" w:name="_Toc43363226"/>
      <w:bookmarkStart w:id="227" w:name="_Toc45132833"/>
      <w:bookmarkStart w:id="228" w:name="_Toc49871564"/>
      <w:bookmarkStart w:id="229" w:name="_Toc50023454"/>
      <w:bookmarkStart w:id="230" w:name="_Toc51761134"/>
      <w:bookmarkStart w:id="231" w:name="_Toc67492617"/>
      <w:bookmarkStart w:id="232" w:name="_Toc74838350"/>
      <w:bookmarkStart w:id="233" w:name="_Toc104311172"/>
      <w:bookmarkStart w:id="234" w:name="_Toc104385852"/>
      <w:bookmarkStart w:id="235" w:name="_Toc104407046"/>
      <w:bookmarkStart w:id="236" w:name="_Toc104408339"/>
      <w:bookmarkStart w:id="237" w:name="_Toc104545933"/>
      <w:bookmarkStart w:id="238" w:name="_Toc191391745"/>
      <w:bookmarkStart w:id="239" w:name="_Toc222844632"/>
      <w:r>
        <w:rPr>
          <w:noProof/>
        </w:rPr>
        <w:t>4.</w:t>
      </w:r>
      <w:r>
        <w:rPr>
          <w:noProof/>
          <w:lang w:eastAsia="zh-CN"/>
        </w:rPr>
        <w:t>1.3.2</w:t>
      </w:r>
      <w:r>
        <w:rPr>
          <w:noProof/>
        </w:rPr>
        <w:tab/>
      </w:r>
      <w:r>
        <w:rPr>
          <w:noProof/>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240" w:name="_Toc28011075"/>
      <w:bookmarkStart w:id="241" w:name="_Toc34137938"/>
      <w:bookmarkStart w:id="242" w:name="_Toc36037533"/>
      <w:bookmarkStart w:id="243" w:name="_Toc39051635"/>
      <w:bookmarkStart w:id="244" w:name="_Toc43363227"/>
      <w:bookmarkStart w:id="245" w:name="_Toc45132834"/>
      <w:bookmarkStart w:id="246" w:name="_Toc49871565"/>
      <w:bookmarkStart w:id="247" w:name="_Toc50023455"/>
      <w:bookmarkStart w:id="248" w:name="_Toc51761135"/>
      <w:bookmarkStart w:id="249" w:name="_Toc67492618"/>
      <w:bookmarkStart w:id="250" w:name="_Toc74838351"/>
      <w:bookmarkStart w:id="251" w:name="_Toc104311173"/>
      <w:bookmarkStart w:id="252" w:name="_Toc104385853"/>
      <w:bookmarkStart w:id="253" w:name="_Toc104407047"/>
      <w:bookmarkStart w:id="254" w:name="_Toc104408340"/>
      <w:bookmarkStart w:id="255" w:name="_Toc104545934"/>
      <w:bookmarkStart w:id="256" w:name="_Toc191391746"/>
      <w:bookmarkStart w:id="257" w:name="_Toc222844633"/>
      <w:r>
        <w:rPr>
          <w:noProof/>
        </w:rPr>
        <w:t>4.</w:t>
      </w:r>
      <w:r>
        <w:rPr>
          <w:noProof/>
          <w:lang w:eastAsia="zh-CN"/>
        </w:rPr>
        <w:t>2</w:t>
      </w:r>
      <w:r>
        <w:rPr>
          <w:noProof/>
        </w:rPr>
        <w:tab/>
      </w:r>
      <w:r>
        <w:rPr>
          <w:noProof/>
          <w:lang w:eastAsia="zh-CN"/>
        </w:rPr>
        <w:t>Service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EB5081" w14:textId="77777777" w:rsidR="004F1B76" w:rsidRDefault="004F1B76">
      <w:pPr>
        <w:pStyle w:val="Heading3"/>
        <w:rPr>
          <w:noProof/>
          <w:lang w:eastAsia="zh-CN"/>
        </w:rPr>
      </w:pPr>
      <w:bookmarkStart w:id="258" w:name="_Toc28011076"/>
      <w:bookmarkStart w:id="259" w:name="_Toc34137939"/>
      <w:bookmarkStart w:id="260" w:name="_Toc36037534"/>
      <w:bookmarkStart w:id="261" w:name="_Toc39051636"/>
      <w:bookmarkStart w:id="262" w:name="_Toc43363228"/>
      <w:bookmarkStart w:id="263" w:name="_Toc45132835"/>
      <w:bookmarkStart w:id="264" w:name="_Toc49871566"/>
      <w:bookmarkStart w:id="265" w:name="_Toc50023456"/>
      <w:bookmarkStart w:id="266" w:name="_Toc51761136"/>
      <w:bookmarkStart w:id="267" w:name="_Toc67492619"/>
      <w:bookmarkStart w:id="268" w:name="_Toc74838352"/>
      <w:bookmarkStart w:id="269" w:name="_Toc104311174"/>
      <w:bookmarkStart w:id="270" w:name="_Toc104385854"/>
      <w:bookmarkStart w:id="271" w:name="_Toc104407048"/>
      <w:bookmarkStart w:id="272" w:name="_Toc104408341"/>
      <w:bookmarkStart w:id="273" w:name="_Toc104545935"/>
      <w:bookmarkStart w:id="274" w:name="_Toc191391747"/>
      <w:bookmarkStart w:id="275" w:name="_Toc222844634"/>
      <w:r>
        <w:rPr>
          <w:noProof/>
        </w:rPr>
        <w:t>4.</w:t>
      </w:r>
      <w:r>
        <w:rPr>
          <w:noProof/>
          <w:lang w:eastAsia="zh-CN"/>
        </w:rPr>
        <w:t>2</w:t>
      </w:r>
      <w:r>
        <w:rPr>
          <w:noProof/>
        </w:rPr>
        <w:t>.1</w:t>
      </w:r>
      <w:r>
        <w:rPr>
          <w:noProof/>
        </w:rP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76" w:name="_Toc28011077"/>
      <w:bookmarkStart w:id="277" w:name="_Toc34137940"/>
      <w:bookmarkStart w:id="278" w:name="_Toc36037535"/>
      <w:bookmarkStart w:id="279" w:name="_Toc39051637"/>
      <w:bookmarkStart w:id="280" w:name="_Toc43363229"/>
      <w:bookmarkStart w:id="281" w:name="_Toc45132836"/>
      <w:bookmarkStart w:id="282" w:name="_Toc49871567"/>
      <w:bookmarkStart w:id="283" w:name="_Toc50023457"/>
      <w:bookmarkStart w:id="284" w:name="_Toc51761137"/>
      <w:bookmarkStart w:id="285" w:name="_Toc67492620"/>
      <w:bookmarkStart w:id="286" w:name="_Toc74838353"/>
      <w:bookmarkStart w:id="287" w:name="_Toc104311175"/>
      <w:bookmarkStart w:id="288" w:name="_Toc104385855"/>
      <w:bookmarkStart w:id="289" w:name="_Toc104407049"/>
      <w:bookmarkStart w:id="290" w:name="_Toc104408342"/>
      <w:bookmarkStart w:id="291" w:name="_Toc104545936"/>
      <w:bookmarkStart w:id="292" w:name="_Toc191391748"/>
      <w:bookmarkStart w:id="293" w:name="_Toc222844635"/>
      <w:r>
        <w:rPr>
          <w:noProof/>
        </w:rPr>
        <w:t>4.2.2</w:t>
      </w:r>
      <w:r>
        <w:rPr>
          <w:noProof/>
        </w:rPr>
        <w:tab/>
        <w:t>Npcf_AMPolicyControl_Create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DF6E" w14:textId="77777777" w:rsidR="004F1B76" w:rsidRDefault="004F1B76">
      <w:pPr>
        <w:pStyle w:val="Heading4"/>
        <w:rPr>
          <w:noProof/>
        </w:rPr>
      </w:pPr>
      <w:bookmarkStart w:id="294" w:name="_Toc28011078"/>
      <w:bookmarkStart w:id="295" w:name="_Toc34137941"/>
      <w:bookmarkStart w:id="296" w:name="_Toc36037536"/>
      <w:bookmarkStart w:id="297" w:name="_Toc39051638"/>
      <w:bookmarkStart w:id="298" w:name="_Toc43363230"/>
      <w:bookmarkStart w:id="299" w:name="_Toc45132837"/>
      <w:bookmarkStart w:id="300" w:name="_Toc49871568"/>
      <w:bookmarkStart w:id="301" w:name="_Toc50023458"/>
      <w:bookmarkStart w:id="302" w:name="_Toc51761138"/>
      <w:bookmarkStart w:id="303" w:name="_Toc67492621"/>
      <w:bookmarkStart w:id="304" w:name="_Toc74838354"/>
      <w:bookmarkStart w:id="305" w:name="_Toc104311176"/>
      <w:bookmarkStart w:id="306" w:name="_Toc104385856"/>
      <w:bookmarkStart w:id="307" w:name="_Toc104407050"/>
      <w:bookmarkStart w:id="308" w:name="_Toc104408343"/>
      <w:bookmarkStart w:id="309" w:name="_Toc104545937"/>
      <w:bookmarkStart w:id="310" w:name="_Toc191391749"/>
      <w:bookmarkStart w:id="311" w:name="_Toc222844636"/>
      <w:r>
        <w:rPr>
          <w:noProof/>
        </w:rPr>
        <w:t>4.2.2.1</w:t>
      </w:r>
      <w:r>
        <w:rPr>
          <w:noProof/>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33457526"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2" w:name="_Toc28011079"/>
      <w:bookmarkStart w:id="313" w:name="_Toc34137942"/>
      <w:bookmarkStart w:id="314" w:name="_Toc36037537"/>
      <w:bookmarkStart w:id="315" w:name="_Toc39051639"/>
      <w:bookmarkStart w:id="316" w:name="_Toc43363231"/>
      <w:bookmarkStart w:id="317" w:name="_Toc45132838"/>
      <w:bookmarkStart w:id="318" w:name="_Toc49871569"/>
      <w:bookmarkStart w:id="319" w:name="_Toc50023459"/>
      <w:bookmarkStart w:id="320" w:name="_Toc51761139"/>
      <w:bookmarkStart w:id="321" w:name="_Toc67492622"/>
      <w:bookmarkStart w:id="322" w:name="_Toc74838355"/>
      <w:bookmarkStart w:id="323" w:name="_Toc104311177"/>
      <w:bookmarkStart w:id="324" w:name="_Toc104385857"/>
      <w:bookmarkStart w:id="325" w:name="_Toc104407051"/>
      <w:bookmarkStart w:id="326" w:name="_Toc104408344"/>
      <w:bookmarkStart w:id="32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5907F84D" w14:textId="77777777" w:rsidR="00632B06" w:rsidRPr="00632B06" w:rsidRDefault="00632B06" w:rsidP="00E26591">
      <w:pPr>
        <w:pStyle w:val="B10"/>
        <w:rPr>
          <w:noProof/>
        </w:rPr>
      </w:pPr>
      <w:r w:rsidRPr="00E26591">
        <w:t>-</w:t>
      </w:r>
      <w:r w:rsidRPr="00E26591">
        <w:tab/>
        <w:t xml:space="preserve">determine the applicable policy (taking into consideration and optionally modifying the possibly received UE-AMBR, UE-Slice-MBR(s) for the Allowed NSSAI and the Partially Allowed NSSAI, Service Area Restrictions, RFSP index, </w:t>
      </w:r>
      <w:r w:rsidR="003C6066" w:rsidRPr="00E26591">
        <w:t xml:space="preserve">Energy Saving Indicator, </w:t>
      </w:r>
      <w:r w:rsidRPr="00E26591">
        <w:t>Allowed NSSAI, Partially Allowed NSSAI, list of the S-NSSAI(s) rejected partially in the RA, list of the Rejected S-NSSAI(s) in the RA and/or Pending NSSAI);</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328"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E26591">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E26591">
      <w:pPr>
        <w:pStyle w:val="B3"/>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E26591">
      <w:pPr>
        <w:pStyle w:val="NO"/>
      </w:pPr>
      <w:r w:rsidRPr="00DB5619">
        <w:t>NOTE 6:</w:t>
      </w:r>
      <w:r w:rsidRPr="00DB5619">
        <w:tab/>
        <w:t>In this release of the specification, network slice usage control information provisioning by the PCF is not supported in roaming scenarios.</w:t>
      </w:r>
    </w:p>
    <w:bookmarkEnd w:id="328"/>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77777777" w:rsidR="00632B06" w:rsidRPr="00632B06" w:rsidRDefault="00632B06" w:rsidP="00E26591">
      <w:pPr>
        <w:pStyle w:val="B3"/>
        <w:rPr>
          <w:noProof/>
        </w:rPr>
      </w:pPr>
      <w:r w:rsidRPr="00E26591">
        <w:t>a)</w:t>
      </w:r>
      <w:r w:rsidRPr="00E26591">
        <w:tab/>
        <w:t xml:space="preserve">Location change (tracking area); </w:t>
      </w:r>
    </w:p>
    <w:p w14:paraId="0017E8AE" w14:textId="77777777" w:rsidR="00632B06" w:rsidRPr="00632B06" w:rsidRDefault="00632B06" w:rsidP="00E26591">
      <w:pPr>
        <w:pStyle w:val="B3"/>
        <w:rPr>
          <w:noProof/>
        </w:rPr>
      </w:pPr>
      <w:r w:rsidRPr="00E26591">
        <w:lastRenderedPageBreak/>
        <w:t>b)</w:t>
      </w:r>
      <w:r w:rsidRPr="00E26591">
        <w:tab/>
        <w:t xml:space="preserve">Change of UE presence in PRA; </w:t>
      </w:r>
    </w:p>
    <w:p w14:paraId="304616DB" w14:textId="77777777" w:rsidR="00632B06" w:rsidRPr="00632B06" w:rsidRDefault="00632B06" w:rsidP="00E26591">
      <w:pPr>
        <w:pStyle w:val="B3"/>
        <w:rPr>
          <w:noProof/>
        </w:rPr>
      </w:pPr>
      <w:r w:rsidRPr="00E26591">
        <w:t>c)</w:t>
      </w:r>
      <w:r w:rsidRPr="00E26591">
        <w:tab/>
        <w:t xml:space="preserve">if the "SliceSupport" feature, the "DNNReplacementControl" feature and/or the "NetSliceRepl" feature is/are supported, Change of Allowed NSSAI;  </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7777777" w:rsidR="00DB5619" w:rsidRPr="00DB5619" w:rsidRDefault="00DB5619" w:rsidP="00E26591">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330CDE0F" w14:textId="472F719E" w:rsidR="00E96343" w:rsidRDefault="00E96343" w:rsidP="00E26591">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0FAFAA9C" w14:textId="77777777" w:rsidR="00E96343" w:rsidRPr="00632B06" w:rsidRDefault="00E96343" w:rsidP="00E26591">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5B1B2B84" w14:textId="77777777" w:rsidR="00632B06" w:rsidRPr="00632B06" w:rsidRDefault="00632B06" w:rsidP="00E26591">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w:t>
      </w:r>
      <w:r w:rsidRPr="00632B06">
        <w:lastRenderedPageBreak/>
        <w:t xml:space="preserve">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29" w:name="_Toc191391750"/>
      <w:bookmarkStart w:id="330" w:name="_Toc222844637"/>
      <w:r>
        <w:rPr>
          <w:noProof/>
        </w:rPr>
        <w:t>4.2.2.2</w:t>
      </w:r>
      <w:r>
        <w:rPr>
          <w:noProof/>
        </w:rPr>
        <w:tab/>
        <w:t>Void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bookmarkEnd w:id="330"/>
    </w:p>
    <w:p w14:paraId="0DCCE114" w14:textId="77777777" w:rsidR="004F1B76" w:rsidRDefault="004F1B76">
      <w:pPr>
        <w:pStyle w:val="Heading5"/>
        <w:rPr>
          <w:noProof/>
        </w:rPr>
      </w:pPr>
      <w:bookmarkStart w:id="331" w:name="_Toc28011080"/>
      <w:bookmarkStart w:id="332" w:name="_Toc34137943"/>
      <w:bookmarkStart w:id="333" w:name="_Toc36037538"/>
      <w:bookmarkStart w:id="334" w:name="_Toc39051640"/>
      <w:bookmarkStart w:id="335" w:name="_Toc43363232"/>
      <w:bookmarkStart w:id="336" w:name="_Toc45132839"/>
      <w:bookmarkStart w:id="337" w:name="_Toc49871570"/>
      <w:bookmarkStart w:id="338" w:name="_Toc50023460"/>
      <w:bookmarkStart w:id="339" w:name="_Toc51761140"/>
      <w:bookmarkStart w:id="340" w:name="_Toc67492623"/>
      <w:bookmarkStart w:id="341" w:name="_Toc74838356"/>
      <w:bookmarkStart w:id="342" w:name="_Toc104311178"/>
      <w:bookmarkStart w:id="343" w:name="_Toc104385858"/>
      <w:bookmarkStart w:id="344" w:name="_Toc104407052"/>
      <w:bookmarkStart w:id="345" w:name="_Toc104408345"/>
      <w:bookmarkStart w:id="346" w:name="_Toc104545939"/>
      <w:bookmarkStart w:id="347" w:name="_Toc191391751"/>
      <w:bookmarkStart w:id="348" w:name="_Toc222844638"/>
      <w:r>
        <w:rPr>
          <w:noProof/>
        </w:rPr>
        <w:t>4.2.2.2.0</w:t>
      </w:r>
      <w:r>
        <w:rPr>
          <w:noProof/>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E364F5" w14:textId="77777777" w:rsidR="004F1B76" w:rsidRDefault="004F1B76">
      <w:pPr>
        <w:pStyle w:val="Heading5"/>
        <w:rPr>
          <w:noProof/>
        </w:rPr>
      </w:pPr>
      <w:bookmarkStart w:id="349" w:name="_Toc28011081"/>
      <w:bookmarkStart w:id="350" w:name="_Toc34137944"/>
      <w:bookmarkStart w:id="351" w:name="_Toc36037539"/>
      <w:bookmarkStart w:id="352" w:name="_Toc39051641"/>
      <w:bookmarkStart w:id="353" w:name="_Toc43363233"/>
      <w:bookmarkStart w:id="354" w:name="_Toc45132840"/>
      <w:bookmarkStart w:id="355" w:name="_Toc49871571"/>
      <w:bookmarkStart w:id="356" w:name="_Toc50023461"/>
      <w:bookmarkStart w:id="357" w:name="_Toc51761141"/>
      <w:bookmarkStart w:id="358" w:name="_Toc67492624"/>
      <w:bookmarkStart w:id="359" w:name="_Toc74838357"/>
      <w:bookmarkStart w:id="360" w:name="_Toc104311179"/>
      <w:bookmarkStart w:id="361" w:name="_Toc104385859"/>
      <w:bookmarkStart w:id="362" w:name="_Toc104407053"/>
      <w:bookmarkStart w:id="363" w:name="_Toc104408346"/>
      <w:bookmarkStart w:id="364" w:name="_Toc104545940"/>
      <w:bookmarkStart w:id="365" w:name="_Toc191391752"/>
      <w:bookmarkStart w:id="366" w:name="_Toc222844639"/>
      <w:r>
        <w:rPr>
          <w:noProof/>
        </w:rPr>
        <w:t>4.2.2.2.1</w:t>
      </w:r>
      <w:r>
        <w:rPr>
          <w:noProof/>
        </w:rPr>
        <w:tab/>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9A4B052" w14:textId="77777777" w:rsidR="004F1B76" w:rsidRDefault="004F1B76">
      <w:pPr>
        <w:pStyle w:val="Heading5"/>
        <w:rPr>
          <w:noProof/>
        </w:rPr>
      </w:pPr>
      <w:bookmarkStart w:id="367" w:name="_Toc28011082"/>
      <w:bookmarkStart w:id="368" w:name="_Toc34137945"/>
      <w:bookmarkStart w:id="369" w:name="_Toc36037540"/>
      <w:bookmarkStart w:id="370" w:name="_Toc39051642"/>
      <w:bookmarkStart w:id="371" w:name="_Toc43363234"/>
      <w:bookmarkStart w:id="372" w:name="_Toc45132841"/>
      <w:bookmarkStart w:id="373" w:name="_Toc49871572"/>
      <w:bookmarkStart w:id="374" w:name="_Toc50023462"/>
      <w:bookmarkStart w:id="375" w:name="_Toc51761142"/>
      <w:bookmarkStart w:id="376" w:name="_Toc67492625"/>
      <w:bookmarkStart w:id="377" w:name="_Toc74838358"/>
      <w:bookmarkStart w:id="378" w:name="_Toc104311180"/>
      <w:bookmarkStart w:id="379" w:name="_Toc104385860"/>
      <w:bookmarkStart w:id="380" w:name="_Toc104407054"/>
      <w:bookmarkStart w:id="381" w:name="_Toc104408347"/>
      <w:bookmarkStart w:id="382" w:name="_Toc104545941"/>
      <w:bookmarkStart w:id="383" w:name="_Toc191391753"/>
      <w:bookmarkStart w:id="384" w:name="_Toc222844640"/>
      <w:r>
        <w:rPr>
          <w:noProof/>
        </w:rPr>
        <w:t>4.2.2.2.2</w:t>
      </w:r>
      <w:r>
        <w:rPr>
          <w:noProof/>
        </w:rPr>
        <w:tab/>
        <w:t>Void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CFECB" w14:textId="77777777" w:rsidR="004F1B76" w:rsidRDefault="004F1B76">
      <w:pPr>
        <w:pStyle w:val="Heading4"/>
        <w:rPr>
          <w:noProof/>
        </w:rPr>
      </w:pPr>
      <w:bookmarkStart w:id="385" w:name="_Toc28011083"/>
      <w:bookmarkStart w:id="386" w:name="_Toc34137946"/>
      <w:bookmarkStart w:id="387" w:name="_Toc36037541"/>
      <w:bookmarkStart w:id="388" w:name="_Toc39051643"/>
      <w:bookmarkStart w:id="389" w:name="_Toc43363235"/>
      <w:bookmarkStart w:id="390" w:name="_Toc45132842"/>
      <w:bookmarkStart w:id="391" w:name="_Toc49871573"/>
      <w:bookmarkStart w:id="392" w:name="_Toc50023463"/>
      <w:bookmarkStart w:id="393" w:name="_Toc51761143"/>
      <w:bookmarkStart w:id="394" w:name="_Toc67492626"/>
      <w:bookmarkStart w:id="395" w:name="_Toc74838359"/>
      <w:bookmarkStart w:id="396" w:name="_Toc104311181"/>
      <w:bookmarkStart w:id="397" w:name="_Toc104385861"/>
      <w:bookmarkStart w:id="398" w:name="_Toc104407055"/>
      <w:bookmarkStart w:id="399" w:name="_Toc104408348"/>
      <w:bookmarkStart w:id="400" w:name="_Toc104545942"/>
      <w:bookmarkStart w:id="401" w:name="_Toc191391754"/>
      <w:bookmarkStart w:id="402" w:name="_Toc222844641"/>
      <w:r>
        <w:rPr>
          <w:noProof/>
        </w:rPr>
        <w:t>4.2.2.3</w:t>
      </w:r>
      <w:r>
        <w:rPr>
          <w:noProof/>
        </w:rPr>
        <w:tab/>
        <w:t>AMF Access and Mobility Policy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397BD1D" w14:textId="77777777" w:rsidR="004F1B76" w:rsidRDefault="004F1B76">
      <w:pPr>
        <w:pStyle w:val="Heading5"/>
        <w:rPr>
          <w:noProof/>
        </w:rPr>
      </w:pPr>
      <w:bookmarkStart w:id="403" w:name="_Toc28011084"/>
      <w:bookmarkStart w:id="404" w:name="_Toc34137947"/>
      <w:bookmarkStart w:id="405" w:name="_Toc36037542"/>
      <w:bookmarkStart w:id="406" w:name="_Toc39051644"/>
      <w:bookmarkStart w:id="407" w:name="_Toc43363236"/>
      <w:bookmarkStart w:id="408" w:name="_Toc45132843"/>
      <w:bookmarkStart w:id="409" w:name="_Toc49871574"/>
      <w:bookmarkStart w:id="410" w:name="_Toc50023464"/>
      <w:bookmarkStart w:id="411" w:name="_Toc51761144"/>
      <w:bookmarkStart w:id="412" w:name="_Toc67492627"/>
      <w:bookmarkStart w:id="413" w:name="_Toc74838360"/>
      <w:bookmarkStart w:id="414" w:name="_Toc104311182"/>
      <w:bookmarkStart w:id="415" w:name="_Toc104385862"/>
      <w:bookmarkStart w:id="416" w:name="_Toc104407056"/>
      <w:bookmarkStart w:id="417" w:name="_Toc104408349"/>
      <w:bookmarkStart w:id="418" w:name="_Toc104545943"/>
      <w:bookmarkStart w:id="419" w:name="_Toc191391755"/>
      <w:bookmarkStart w:id="420" w:name="_Toc222844642"/>
      <w:r>
        <w:rPr>
          <w:noProof/>
        </w:rPr>
        <w:t>4.2.2.3.1</w:t>
      </w:r>
      <w:r>
        <w:rPr>
          <w:noProof/>
        </w:rPr>
        <w:tab/>
        <w:t>Service Area Restriction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lastRenderedPageBreak/>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1" w:name="_Toc28011085"/>
      <w:bookmarkStart w:id="422" w:name="_Toc34137948"/>
      <w:bookmarkStart w:id="423" w:name="_Toc36037543"/>
      <w:bookmarkStart w:id="424" w:name="_Toc39051645"/>
      <w:bookmarkStart w:id="425" w:name="_Toc43363237"/>
      <w:bookmarkStart w:id="426" w:name="_Toc45132844"/>
      <w:bookmarkStart w:id="427" w:name="_Toc49871575"/>
      <w:bookmarkStart w:id="428" w:name="_Toc50023465"/>
      <w:bookmarkStart w:id="429" w:name="_Toc51761145"/>
      <w:bookmarkStart w:id="430" w:name="_Toc67492628"/>
      <w:bookmarkStart w:id="431" w:name="_Toc74838361"/>
      <w:bookmarkStart w:id="432" w:name="_Toc104311183"/>
      <w:bookmarkStart w:id="433" w:name="_Toc104385863"/>
      <w:bookmarkStart w:id="434" w:name="_Toc104407057"/>
      <w:bookmarkStart w:id="435" w:name="_Toc104408350"/>
      <w:bookmarkStart w:id="436" w:name="_Toc104545944"/>
      <w:bookmarkStart w:id="437" w:name="_Toc191391756"/>
      <w:bookmarkStart w:id="438" w:name="_Toc222844643"/>
      <w:r>
        <w:rPr>
          <w:noProof/>
        </w:rPr>
        <w:t>4.2.2.3.2</w:t>
      </w:r>
      <w:r>
        <w:rPr>
          <w:noProof/>
        </w:rPr>
        <w:tab/>
        <w:t>RFSP Index</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w:t>
      </w:r>
      <w:r w:rsidRPr="00C40352">
        <w:rPr>
          <w:noProof/>
        </w:rPr>
        <w:lastRenderedPageBreak/>
        <w:t xml:space="preserve">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39" w:name="_Toc28011086"/>
      <w:bookmarkStart w:id="440" w:name="_Toc34137949"/>
      <w:bookmarkStart w:id="441" w:name="_Toc36037544"/>
      <w:bookmarkStart w:id="442" w:name="_Toc39051646"/>
      <w:bookmarkStart w:id="443" w:name="_Toc43363238"/>
      <w:bookmarkStart w:id="444" w:name="_Toc45132845"/>
      <w:bookmarkStart w:id="445" w:name="_Toc49871576"/>
      <w:bookmarkStart w:id="446" w:name="_Toc50023466"/>
      <w:bookmarkStart w:id="447" w:name="_Toc51761146"/>
      <w:bookmarkStart w:id="448" w:name="_Toc67492629"/>
      <w:bookmarkStart w:id="449" w:name="_Toc74838362"/>
      <w:bookmarkStart w:id="450" w:name="_Toc104311184"/>
      <w:bookmarkStart w:id="451" w:name="_Toc104385864"/>
      <w:bookmarkStart w:id="452" w:name="_Toc104407058"/>
      <w:bookmarkStart w:id="453" w:name="_Toc104408351"/>
      <w:bookmarkStart w:id="454" w:name="_Toc104545945"/>
      <w:bookmarkStart w:id="455" w:name="_Toc191391757"/>
      <w:bookmarkStart w:id="456" w:name="_Toc222844644"/>
      <w:r>
        <w:rPr>
          <w:noProof/>
        </w:rPr>
        <w:t>4.2.2.3.3</w:t>
      </w:r>
      <w:r>
        <w:rPr>
          <w:noProof/>
        </w:rPr>
        <w:tab/>
        <w:t>UE-AMBR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57" w:name="_Toc28011087"/>
      <w:bookmarkStart w:id="458" w:name="_Toc34137950"/>
      <w:bookmarkStart w:id="459" w:name="_Toc36037545"/>
      <w:bookmarkStart w:id="460" w:name="_Toc39051647"/>
      <w:bookmarkStart w:id="461" w:name="_Toc43363239"/>
      <w:bookmarkStart w:id="462" w:name="_Toc45132846"/>
      <w:bookmarkStart w:id="463" w:name="_Toc49871577"/>
      <w:bookmarkStart w:id="464" w:name="_Toc50023467"/>
      <w:bookmarkStart w:id="465" w:name="_Toc51761147"/>
      <w:bookmarkStart w:id="466" w:name="_Toc67492630"/>
      <w:bookmarkStart w:id="467" w:name="_Toc74838363"/>
      <w:bookmarkStart w:id="468" w:name="_Toc104311185"/>
      <w:bookmarkStart w:id="469" w:name="_Toc104385865"/>
      <w:bookmarkStart w:id="470" w:name="_Toc104407059"/>
      <w:bookmarkStart w:id="471" w:name="_Toc104408352"/>
      <w:bookmarkStart w:id="472" w:name="_Toc104545946"/>
      <w:bookmarkStart w:id="473" w:name="_Toc191391758"/>
      <w:bookmarkStart w:id="474" w:name="_Toc222844645"/>
      <w:r>
        <w:rPr>
          <w:noProof/>
        </w:rPr>
        <w:t>4.2.2.3.4</w:t>
      </w:r>
      <w:r>
        <w:rPr>
          <w:noProof/>
        </w:rPr>
        <w:tab/>
        <w:t>SMF Selection Management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75" w:name="_Toc74838364"/>
      <w:bookmarkStart w:id="476" w:name="_Toc104311186"/>
      <w:bookmarkStart w:id="477" w:name="_Toc104385866"/>
      <w:bookmarkStart w:id="478" w:name="_Toc104407060"/>
      <w:bookmarkStart w:id="479" w:name="_Toc104408353"/>
      <w:bookmarkStart w:id="480" w:name="_Toc104545947"/>
      <w:bookmarkStart w:id="481" w:name="_Toc191391759"/>
      <w:bookmarkStart w:id="482" w:name="_Toc222844646"/>
      <w:r>
        <w:rPr>
          <w:noProof/>
        </w:rPr>
        <w:lastRenderedPageBreak/>
        <w:t>4.2.2.3.5</w:t>
      </w:r>
      <w:r>
        <w:rPr>
          <w:noProof/>
        </w:rPr>
        <w:tab/>
        <w:t>UE-Slice-MBR</w:t>
      </w:r>
      <w:bookmarkEnd w:id="475"/>
      <w:bookmarkEnd w:id="476"/>
      <w:bookmarkEnd w:id="477"/>
      <w:bookmarkEnd w:id="478"/>
      <w:bookmarkEnd w:id="479"/>
      <w:bookmarkEnd w:id="480"/>
      <w:bookmarkEnd w:id="481"/>
      <w:bookmarkEnd w:id="48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3" w:name="_Toc104311187"/>
      <w:bookmarkStart w:id="484" w:name="_Toc104385867"/>
      <w:bookmarkStart w:id="485" w:name="_Toc104407061"/>
      <w:bookmarkStart w:id="486" w:name="_Toc104408354"/>
      <w:bookmarkStart w:id="487" w:name="_Toc104545948"/>
      <w:bookmarkStart w:id="488" w:name="_Toc191391760"/>
      <w:bookmarkStart w:id="489" w:name="_Toc222844647"/>
      <w:bookmarkStart w:id="490" w:name="_Toc28011088"/>
      <w:bookmarkStart w:id="491" w:name="_Toc34137951"/>
      <w:bookmarkStart w:id="492" w:name="_Toc36037546"/>
      <w:bookmarkStart w:id="493" w:name="_Toc39051648"/>
      <w:bookmarkStart w:id="494" w:name="_Toc43363240"/>
      <w:bookmarkStart w:id="495" w:name="_Toc45132847"/>
      <w:bookmarkStart w:id="496" w:name="_Toc49871578"/>
      <w:bookmarkStart w:id="497" w:name="_Toc50023468"/>
      <w:bookmarkStart w:id="498" w:name="_Toc51761148"/>
      <w:bookmarkStart w:id="499" w:name="_Toc67492631"/>
      <w:bookmarkStart w:id="500" w:name="_Toc74838365"/>
      <w:r>
        <w:rPr>
          <w:noProof/>
        </w:rPr>
        <w:t>4.2.2.3.6</w:t>
      </w:r>
      <w:r>
        <w:rPr>
          <w:noProof/>
        </w:rPr>
        <w:tab/>
        <w:t>5G access stratum time distribution</w:t>
      </w:r>
      <w:bookmarkEnd w:id="483"/>
      <w:bookmarkEnd w:id="484"/>
      <w:bookmarkEnd w:id="485"/>
      <w:bookmarkEnd w:id="486"/>
      <w:bookmarkEnd w:id="487"/>
      <w:bookmarkEnd w:id="488"/>
      <w:bookmarkEnd w:id="489"/>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1" w:name="_Toc191391761"/>
      <w:bookmarkStart w:id="502" w:name="_Toc222844648"/>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1"/>
      <w:bookmarkEnd w:id="50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503" w:name="_Toc222844649"/>
      <w:r w:rsidRPr="00E26591">
        <w:t>4.2.2.3.8</w:t>
      </w:r>
      <w:r w:rsidRPr="00E26591">
        <w:tab/>
      </w:r>
      <w:r w:rsidR="00734302" w:rsidRPr="00E26591">
        <w:t>Network Slice Replacement</w:t>
      </w:r>
      <w:bookmarkEnd w:id="503"/>
    </w:p>
    <w:p w14:paraId="63EE08A3" w14:textId="77777777" w:rsidR="001040E3" w:rsidRPr="00734302" w:rsidRDefault="001040E3" w:rsidP="001040E3">
      <w:pPr>
        <w:rPr>
          <w:rFonts w:eastAsia="Times New Roman"/>
          <w:lang w:eastAsia="zh-CN"/>
        </w:rPr>
      </w:pPr>
      <w:bookmarkStart w:id="504" w:name="_Toc104311188"/>
      <w:bookmarkStart w:id="505" w:name="_Toc104385868"/>
      <w:bookmarkStart w:id="506" w:name="_Toc104407062"/>
      <w:bookmarkStart w:id="507" w:name="_Toc104408355"/>
      <w:bookmarkStart w:id="50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E26591">
      <w:pPr>
        <w:pStyle w:val="Heading4"/>
      </w:pPr>
      <w:bookmarkStart w:id="509" w:name="_Toc222844650"/>
      <w:r w:rsidRPr="00E26591">
        <w:t>4.2.2.4</w:t>
      </w:r>
      <w:r w:rsidRPr="00E26591">
        <w:tab/>
        <w:t>Provisioning of charging related information</w:t>
      </w:r>
      <w:bookmarkEnd w:id="509"/>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0"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1A2E5C8E" w:rsidR="00715974" w:rsidRPr="00715974" w:rsidRDefault="00715974" w:rsidP="00715974">
      <w:r w:rsidRPr="00715974">
        <w:t>When the "CHFGroup" feature is supported, the PCF may provide the AMF with the CHF Group ID of the CHF(s) that manage charging for the UE, encoded within the "chfGroupID".</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4A1A8792" w:rsidR="00715974" w:rsidRPr="00715974" w:rsidRDefault="00715974" w:rsidP="00715974">
      <w:r w:rsidRPr="00715974">
        <w:lastRenderedPageBreak/>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1" w:name="_Toc222844651"/>
      <w:r>
        <w:rPr>
          <w:noProof/>
        </w:rPr>
        <w:t>4.2.3</w:t>
      </w:r>
      <w:r>
        <w:rPr>
          <w:noProof/>
        </w:rPr>
        <w:tab/>
        <w:t>Npcf_AMPolicyControl_Update Service Operation</w:t>
      </w:r>
      <w:bookmarkEnd w:id="490"/>
      <w:bookmarkEnd w:id="491"/>
      <w:bookmarkEnd w:id="492"/>
      <w:bookmarkEnd w:id="493"/>
      <w:bookmarkEnd w:id="494"/>
      <w:bookmarkEnd w:id="495"/>
      <w:bookmarkEnd w:id="496"/>
      <w:bookmarkEnd w:id="497"/>
      <w:bookmarkEnd w:id="498"/>
      <w:bookmarkEnd w:id="499"/>
      <w:bookmarkEnd w:id="500"/>
      <w:bookmarkEnd w:id="504"/>
      <w:bookmarkEnd w:id="505"/>
      <w:bookmarkEnd w:id="506"/>
      <w:bookmarkEnd w:id="507"/>
      <w:bookmarkEnd w:id="508"/>
      <w:bookmarkEnd w:id="510"/>
      <w:bookmarkEnd w:id="511"/>
    </w:p>
    <w:p w14:paraId="2CF0CC42" w14:textId="77777777" w:rsidR="004F1B76" w:rsidRDefault="004F1B76">
      <w:pPr>
        <w:pStyle w:val="Heading4"/>
        <w:rPr>
          <w:noProof/>
        </w:rPr>
      </w:pPr>
      <w:bookmarkStart w:id="512" w:name="_Toc28011089"/>
      <w:bookmarkStart w:id="513" w:name="_Toc34137952"/>
      <w:bookmarkStart w:id="514" w:name="_Toc36037547"/>
      <w:bookmarkStart w:id="515" w:name="_Toc39051649"/>
      <w:bookmarkStart w:id="516" w:name="_Toc43363241"/>
      <w:bookmarkStart w:id="517" w:name="_Toc45132848"/>
      <w:bookmarkStart w:id="518" w:name="_Toc49871579"/>
      <w:bookmarkStart w:id="519" w:name="_Toc50023469"/>
      <w:bookmarkStart w:id="520" w:name="_Toc51761149"/>
      <w:bookmarkStart w:id="521" w:name="_Toc67492632"/>
      <w:bookmarkStart w:id="522" w:name="_Toc74838366"/>
      <w:bookmarkStart w:id="523" w:name="_Toc104311189"/>
      <w:bookmarkStart w:id="524" w:name="_Toc104385869"/>
      <w:bookmarkStart w:id="525" w:name="_Toc104407063"/>
      <w:bookmarkStart w:id="526" w:name="_Toc104408356"/>
      <w:bookmarkStart w:id="527" w:name="_Toc104545950"/>
      <w:bookmarkStart w:id="528" w:name="_Toc191391763"/>
      <w:bookmarkStart w:id="529" w:name="_Toc222844652"/>
      <w:r>
        <w:rPr>
          <w:noProof/>
        </w:rPr>
        <w:t>4.2.3.1</w:t>
      </w:r>
      <w:r>
        <w:rPr>
          <w:noProof/>
        </w:rPr>
        <w:tab/>
        <w:t>General</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60pt" o:ole="">
            <v:imagedata r:id="rId20" o:title=""/>
          </v:shape>
          <o:OLEObject Type="Embed" ProgID="Visio.Drawing.11" ShapeID="_x0000_i1030" DrawAspect="Content" ObjectID="_1833457527"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lastRenderedPageBreak/>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lastRenderedPageBreak/>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lastRenderedPageBreak/>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65CE7375" w14:textId="77777777" w:rsidR="00AE5DD2" w:rsidRPr="00AE5DD2" w:rsidRDefault="001B2554" w:rsidP="00AE5DD2">
      <w:pPr>
        <w:pStyle w:val="B2"/>
        <w:rPr>
          <w:noProof/>
        </w:rPr>
      </w:pPr>
      <w:r w:rsidRPr="001B2554">
        <w:rPr>
          <w:noProof/>
        </w:rPr>
        <w:lastRenderedPageBreak/>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E26591">
      <w:pPr>
        <w:pStyle w:val="B2"/>
        <w:rPr>
          <w:rFonts w:eastAsia="Times New Roman"/>
          <w:noProof/>
        </w:rPr>
      </w:pPr>
      <w:r w:rsidRPr="00E26591">
        <w:t xml:space="preserve">i) </w:t>
      </w:r>
      <w:r w:rsidRPr="00E26591">
        <w:tab/>
        <w:t>if the "Energy" feature is supported and the PCF received the "enrgSavInd" attribute in the request,</w:t>
      </w:r>
      <w:r w:rsidR="008F1424" w:rsidRPr="00E26591">
        <w:t xml:space="preserve"> the related applicable policy(ies) based </w:t>
      </w:r>
      <w:r w:rsidRPr="00E26591">
        <w:t>on the local policy</w:t>
      </w:r>
      <w:r w:rsidR="008F1424" w:rsidRPr="00E26591">
        <w:t>;</w:t>
      </w:r>
    </w:p>
    <w:p w14:paraId="21B143FC" w14:textId="77777777" w:rsidR="001B2554" w:rsidRPr="008F1424" w:rsidRDefault="008F1424" w:rsidP="00E26591">
      <w:pPr>
        <w:pStyle w:val="B10"/>
        <w:rPr>
          <w:noProof/>
        </w:rPr>
      </w:pP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0" w:name="_Toc28011090"/>
      <w:bookmarkStart w:id="531" w:name="_Toc34137953"/>
      <w:bookmarkStart w:id="532" w:name="_Toc36037548"/>
      <w:bookmarkStart w:id="533" w:name="_Toc39051650"/>
      <w:bookmarkStart w:id="534" w:name="_Toc43363242"/>
      <w:bookmarkStart w:id="535" w:name="_Toc45132849"/>
      <w:bookmarkStart w:id="536" w:name="_Toc49871580"/>
      <w:bookmarkStart w:id="537" w:name="_Toc50023470"/>
      <w:bookmarkStart w:id="538" w:name="_Toc51761150"/>
      <w:bookmarkStart w:id="539" w:name="_Toc67492633"/>
      <w:bookmarkStart w:id="540" w:name="_Toc74838367"/>
      <w:bookmarkStart w:id="541" w:name="_Toc104311190"/>
      <w:bookmarkStart w:id="542" w:name="_Toc104385870"/>
      <w:bookmarkStart w:id="543" w:name="_Toc104407064"/>
      <w:bookmarkStart w:id="544" w:name="_Toc104408357"/>
      <w:bookmarkStart w:id="545"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546"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w:t>
      </w:r>
      <w:r w:rsidRPr="008A5B43">
        <w:rPr>
          <w:rFonts w:eastAsia="Times New Roman"/>
          <w:noProof/>
        </w:rPr>
        <w:lastRenderedPageBreak/>
        <w:t xml:space="preserve">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547" w:name="_Toc222844653"/>
      <w:r>
        <w:rPr>
          <w:noProof/>
        </w:rPr>
        <w:t>4.2.3.2</w:t>
      </w:r>
      <w:r>
        <w:rPr>
          <w:noProof/>
        </w:rPr>
        <w:tab/>
        <w:t>Policy Control Request Triggers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48" w:name="_Toc28011091"/>
      <w:bookmarkStart w:id="549" w:name="_Toc34137954"/>
      <w:bookmarkStart w:id="550" w:name="_Toc36037549"/>
      <w:bookmarkStart w:id="551" w:name="_Toc39051651"/>
      <w:bookmarkStart w:id="552" w:name="_Toc43363243"/>
      <w:bookmarkStart w:id="553" w:name="_Toc45132850"/>
      <w:bookmarkStart w:id="554" w:name="_Toc49871581"/>
      <w:bookmarkStart w:id="555" w:name="_Toc50023471"/>
      <w:bookmarkStart w:id="556" w:name="_Toc51761151"/>
      <w:bookmarkStart w:id="557" w:name="_Toc67492634"/>
      <w:bookmarkStart w:id="558" w:name="_Toc74838368"/>
      <w:bookmarkStart w:id="559" w:name="_Toc104311191"/>
      <w:bookmarkStart w:id="560" w:name="_Toc104385871"/>
      <w:bookmarkStart w:id="561" w:name="_Toc104407065"/>
      <w:bookmarkStart w:id="562" w:name="_Toc104408358"/>
      <w:bookmarkStart w:id="563"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564" w:name="_Toc191391765"/>
      <w:bookmarkStart w:id="565" w:name="_Toc222844654"/>
      <w:r>
        <w:rPr>
          <w:noProof/>
        </w:rPr>
        <w:t>4.2.3.3</w:t>
      </w:r>
      <w:r>
        <w:rPr>
          <w:noProof/>
        </w:rPr>
        <w:tab/>
        <w:t>Encoding of updated policy</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756F220" w14:textId="77777777" w:rsidR="00800CD0" w:rsidRPr="00800CD0" w:rsidRDefault="00800CD0" w:rsidP="00E43AE3">
      <w:pPr>
        <w:pStyle w:val="Heading5"/>
      </w:pPr>
      <w:bookmarkStart w:id="566" w:name="_Toc153786736"/>
      <w:bookmarkStart w:id="567" w:name="_Toc191391766"/>
      <w:bookmarkStart w:id="568" w:name="_Toc222844655"/>
      <w:r w:rsidRPr="00800CD0">
        <w:t>4.2.3.3.1</w:t>
      </w:r>
      <w:r w:rsidRPr="00800CD0">
        <w:tab/>
        <w:t>General</w:t>
      </w:r>
      <w:bookmarkEnd w:id="566"/>
      <w:bookmarkEnd w:id="567"/>
      <w:bookmarkEnd w:id="568"/>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lastRenderedPageBreak/>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69" w:name="_Toc191391767"/>
      <w:bookmarkStart w:id="570" w:name="_Toc222844656"/>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69"/>
      <w:bookmarkEnd w:id="570"/>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3C9B5421" w14:textId="77777777" w:rsidR="00BB1EF6" w:rsidRPr="00BB1EF6" w:rsidRDefault="00BB1EF6" w:rsidP="00E26591">
      <w:pPr>
        <w:pStyle w:val="B10"/>
        <w:rPr>
          <w:noProof/>
        </w:rPr>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lastRenderedPageBreak/>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71" w:name="_Toc191391768"/>
      <w:bookmarkStart w:id="572" w:name="_Toc222844657"/>
      <w:bookmarkStart w:id="573" w:name="_Toc28011092"/>
      <w:bookmarkStart w:id="574" w:name="_Toc34137955"/>
      <w:bookmarkStart w:id="575" w:name="_Toc36037550"/>
      <w:bookmarkStart w:id="576" w:name="_Toc39051652"/>
      <w:bookmarkStart w:id="577" w:name="_Toc43363244"/>
      <w:bookmarkStart w:id="578" w:name="_Toc45132851"/>
      <w:bookmarkStart w:id="579" w:name="_Toc49871582"/>
      <w:bookmarkStart w:id="580" w:name="_Toc50023472"/>
      <w:bookmarkStart w:id="581" w:name="_Toc51761152"/>
      <w:bookmarkStart w:id="582" w:name="_Toc67492635"/>
      <w:bookmarkStart w:id="583" w:name="_Toc74838369"/>
      <w:bookmarkStart w:id="584" w:name="_Toc104311192"/>
      <w:bookmarkStart w:id="585" w:name="_Toc104385872"/>
      <w:bookmarkStart w:id="586" w:name="_Toc104407066"/>
      <w:bookmarkStart w:id="587" w:name="_Toc104408359"/>
      <w:bookmarkStart w:id="588" w:name="_Toc104545953"/>
      <w:r>
        <w:rPr>
          <w:noProof/>
        </w:rPr>
        <w:t>4.2.3.4</w:t>
      </w:r>
      <w:r>
        <w:rPr>
          <w:noProof/>
        </w:rPr>
        <w:tab/>
        <w:t>Feature renegotiation during AMF relocation</w:t>
      </w:r>
      <w:bookmarkEnd w:id="571"/>
      <w:bookmarkEnd w:id="572"/>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589" w:name="_Toc191391769"/>
      <w:bookmarkStart w:id="590" w:name="_Toc222844658"/>
      <w:r>
        <w:rPr>
          <w:noProof/>
        </w:rPr>
        <w:lastRenderedPageBreak/>
        <w:t>4.2.4</w:t>
      </w:r>
      <w:r>
        <w:rPr>
          <w:noProof/>
        </w:rPr>
        <w:tab/>
        <w:t>Npcf_AMPolicyControl_UpdateNotify Service Operation</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CDA743C" w14:textId="77777777" w:rsidR="004F1B76" w:rsidRDefault="004F1B76">
      <w:pPr>
        <w:pStyle w:val="Heading4"/>
        <w:rPr>
          <w:noProof/>
        </w:rPr>
      </w:pPr>
      <w:bookmarkStart w:id="591" w:name="_Toc28011093"/>
      <w:bookmarkStart w:id="592" w:name="_Toc34137956"/>
      <w:bookmarkStart w:id="593" w:name="_Toc36037551"/>
      <w:bookmarkStart w:id="594" w:name="_Toc39051653"/>
      <w:bookmarkStart w:id="595" w:name="_Toc43363245"/>
      <w:bookmarkStart w:id="596" w:name="_Toc45132852"/>
      <w:bookmarkStart w:id="597" w:name="_Toc49871583"/>
      <w:bookmarkStart w:id="598" w:name="_Toc50023473"/>
      <w:bookmarkStart w:id="599" w:name="_Toc51761153"/>
      <w:bookmarkStart w:id="600" w:name="_Toc67492636"/>
      <w:bookmarkStart w:id="601" w:name="_Toc74838370"/>
      <w:bookmarkStart w:id="602" w:name="_Toc104311193"/>
      <w:bookmarkStart w:id="603" w:name="_Toc104385873"/>
      <w:bookmarkStart w:id="604" w:name="_Toc104407067"/>
      <w:bookmarkStart w:id="605" w:name="_Toc104408360"/>
      <w:bookmarkStart w:id="606" w:name="_Toc104545954"/>
      <w:bookmarkStart w:id="607" w:name="_Toc191391770"/>
      <w:bookmarkStart w:id="608" w:name="_Toc222844659"/>
      <w:r>
        <w:rPr>
          <w:noProof/>
        </w:rPr>
        <w:t>4.2.4.1</w:t>
      </w:r>
      <w:r>
        <w:rPr>
          <w:noProof/>
        </w:rP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09" w:name="_Toc28011094"/>
      <w:bookmarkStart w:id="610" w:name="_Toc34137957"/>
      <w:bookmarkStart w:id="611" w:name="_Toc36037552"/>
      <w:bookmarkStart w:id="612" w:name="_Toc39051654"/>
      <w:bookmarkStart w:id="613" w:name="_Toc43363246"/>
      <w:bookmarkStart w:id="614" w:name="_Toc45132853"/>
      <w:bookmarkStart w:id="615" w:name="_Toc49871584"/>
      <w:bookmarkStart w:id="616" w:name="_Toc50023474"/>
      <w:bookmarkStart w:id="617" w:name="_Toc51761154"/>
      <w:bookmarkStart w:id="618" w:name="_Toc67492637"/>
      <w:bookmarkStart w:id="619" w:name="_Toc74838371"/>
      <w:bookmarkStart w:id="620" w:name="_Toc104311194"/>
      <w:bookmarkStart w:id="621" w:name="_Toc104385874"/>
      <w:bookmarkStart w:id="622" w:name="_Toc104407068"/>
      <w:bookmarkStart w:id="623" w:name="_Toc104408361"/>
      <w:bookmarkStart w:id="624" w:name="_Toc104545955"/>
      <w:bookmarkStart w:id="625" w:name="_Toc191391771"/>
      <w:bookmarkStart w:id="626" w:name="_Toc222844660"/>
      <w:r>
        <w:rPr>
          <w:noProof/>
        </w:rPr>
        <w:t>4.2.4.2</w:t>
      </w:r>
      <w:r>
        <w:rPr>
          <w:noProof/>
        </w:rPr>
        <w:tab/>
        <w:t>Policy update notification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60pt" o:ole="">
            <v:imagedata r:id="rId22" o:title=""/>
          </v:shape>
          <o:OLEObject Type="Embed" ProgID="Visio.Drawing.11" ShapeID="_x0000_i1031" DrawAspect="Content" ObjectID="_1833457528"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627" w:name="_Toc28011095"/>
      <w:bookmarkStart w:id="628" w:name="_Toc34137958"/>
      <w:bookmarkStart w:id="629" w:name="_Toc36037553"/>
      <w:bookmarkStart w:id="630" w:name="_Toc39051655"/>
      <w:bookmarkStart w:id="631" w:name="_Toc43363247"/>
      <w:bookmarkStart w:id="632" w:name="_Toc45132854"/>
      <w:bookmarkStart w:id="633" w:name="_Toc49871585"/>
      <w:bookmarkStart w:id="634" w:name="_Toc50023475"/>
      <w:bookmarkStart w:id="635" w:name="_Toc51761155"/>
      <w:bookmarkStart w:id="636" w:name="_Toc67492638"/>
      <w:bookmarkStart w:id="637" w:name="_Toc74838372"/>
      <w:bookmarkStart w:id="638" w:name="_Toc104311195"/>
      <w:bookmarkStart w:id="639" w:name="_Toc104385875"/>
      <w:bookmarkStart w:id="640" w:name="_Toc104407069"/>
      <w:bookmarkStart w:id="641" w:name="_Toc104408362"/>
      <w:bookmarkStart w:id="642"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43"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E26591">
      <w:pPr>
        <w:pStyle w:val="B10"/>
        <w:rPr>
          <w:noProof/>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5614C39C" w14:textId="77777777" w:rsidR="004F1B76" w:rsidRDefault="004F1B76">
      <w:pPr>
        <w:pStyle w:val="Heading4"/>
        <w:rPr>
          <w:noProof/>
        </w:rPr>
      </w:pPr>
      <w:bookmarkStart w:id="644" w:name="_Toc222844661"/>
      <w:r>
        <w:rPr>
          <w:noProof/>
        </w:rPr>
        <w:t>4.2.4.3</w:t>
      </w:r>
      <w:r>
        <w:rPr>
          <w:noProof/>
        </w:rPr>
        <w:tab/>
        <w:t>Request for termination of the policy association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5pt" o:ole="">
            <v:imagedata r:id="rId24" o:title=""/>
          </v:shape>
          <o:OLEObject Type="Embed" ProgID="Visio.Drawing.11" ShapeID="_x0000_i1032" DrawAspect="Content" ObjectID="_1833457529"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lastRenderedPageBreak/>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645" w:name="_Toc28011096"/>
      <w:bookmarkStart w:id="646" w:name="_Toc34137959"/>
      <w:bookmarkStart w:id="647" w:name="_Toc36037554"/>
      <w:bookmarkStart w:id="648" w:name="_Toc39051656"/>
      <w:bookmarkStart w:id="649" w:name="_Toc43363248"/>
      <w:bookmarkStart w:id="650" w:name="_Toc45132855"/>
      <w:bookmarkStart w:id="651" w:name="_Toc49871586"/>
      <w:bookmarkStart w:id="652" w:name="_Toc50023476"/>
      <w:bookmarkStart w:id="653" w:name="_Toc51761156"/>
      <w:bookmarkStart w:id="654" w:name="_Toc67492639"/>
      <w:bookmarkStart w:id="655" w:name="_Toc74838373"/>
      <w:bookmarkStart w:id="656" w:name="_Toc104311196"/>
      <w:bookmarkStart w:id="657" w:name="_Toc104385876"/>
      <w:bookmarkStart w:id="658" w:name="_Toc104407070"/>
      <w:bookmarkStart w:id="659" w:name="_Toc104408363"/>
      <w:bookmarkStart w:id="660" w:name="_Toc104545957"/>
      <w:bookmarkStart w:id="661" w:name="_Toc191391773"/>
      <w:bookmarkStart w:id="662" w:name="_Toc222844662"/>
      <w:r>
        <w:rPr>
          <w:noProof/>
        </w:rPr>
        <w:t>4.2.5</w:t>
      </w:r>
      <w:r>
        <w:rPr>
          <w:noProof/>
        </w:rPr>
        <w:tab/>
        <w:t>Npcf_AMPolicyControl_Delete Service Operation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60pt" o:ole="">
            <v:imagedata r:id="rId26" o:title=""/>
          </v:shape>
          <o:OLEObject Type="Embed" ProgID="Visio.Drawing.11" ShapeID="_x0000_i1033" DrawAspect="Content" ObjectID="_1833457530"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63" w:name="_Toc28011097"/>
      <w:bookmarkStart w:id="664" w:name="_Toc34137960"/>
      <w:bookmarkStart w:id="665" w:name="_Toc36037555"/>
      <w:bookmarkStart w:id="666" w:name="_Toc39051657"/>
      <w:bookmarkStart w:id="667" w:name="_Toc43363249"/>
      <w:bookmarkStart w:id="668" w:name="_Toc45132856"/>
      <w:bookmarkStart w:id="669" w:name="_Toc49871587"/>
      <w:bookmarkStart w:id="670" w:name="_Toc50023477"/>
      <w:bookmarkStart w:id="671" w:name="_Toc51761157"/>
      <w:bookmarkStart w:id="672" w:name="_Toc67492640"/>
      <w:bookmarkStart w:id="673" w:name="_Toc74838374"/>
      <w:bookmarkStart w:id="674" w:name="_Toc104311197"/>
      <w:bookmarkStart w:id="675" w:name="_Toc104385877"/>
      <w:bookmarkStart w:id="676" w:name="_Toc104407071"/>
      <w:bookmarkStart w:id="677" w:name="_Toc104408364"/>
      <w:bookmarkStart w:id="678" w:name="_Toc104545958"/>
      <w:bookmarkStart w:id="679" w:name="_Toc191391774"/>
      <w:bookmarkStart w:id="680" w:name="_Toc222844663"/>
      <w:r>
        <w:rPr>
          <w:noProof/>
          <w:lang w:eastAsia="zh-CN"/>
        </w:rPr>
        <w:t>5</w:t>
      </w:r>
      <w:r>
        <w:rPr>
          <w:noProof/>
        </w:rPr>
        <w:tab/>
        <w:t>Npcf_AMPolicyControl</w:t>
      </w:r>
      <w:r>
        <w:rPr>
          <w:noProof/>
          <w:lang w:eastAsia="zh-CN"/>
        </w:rPr>
        <w:t xml:space="preserve"> API</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2000456A" w14:textId="77777777" w:rsidR="004F1B76" w:rsidRDefault="004F1B76">
      <w:pPr>
        <w:pStyle w:val="Heading2"/>
        <w:rPr>
          <w:noProof/>
        </w:rPr>
      </w:pPr>
      <w:bookmarkStart w:id="681" w:name="_Toc28011098"/>
      <w:bookmarkStart w:id="682" w:name="_Toc34137961"/>
      <w:bookmarkStart w:id="683" w:name="_Toc36037556"/>
      <w:bookmarkStart w:id="684" w:name="_Toc39051658"/>
      <w:bookmarkStart w:id="685" w:name="_Toc43363250"/>
      <w:bookmarkStart w:id="686" w:name="_Toc45132857"/>
      <w:bookmarkStart w:id="687" w:name="_Toc49871588"/>
      <w:bookmarkStart w:id="688" w:name="_Toc50023478"/>
      <w:bookmarkStart w:id="689" w:name="_Toc51761158"/>
      <w:bookmarkStart w:id="690" w:name="_Toc67492641"/>
      <w:bookmarkStart w:id="691" w:name="_Toc74838375"/>
      <w:bookmarkStart w:id="692" w:name="_Toc104311198"/>
      <w:bookmarkStart w:id="693" w:name="_Toc104385878"/>
      <w:bookmarkStart w:id="694" w:name="_Toc104407072"/>
      <w:bookmarkStart w:id="695" w:name="_Toc104408365"/>
      <w:bookmarkStart w:id="696" w:name="_Toc104545959"/>
      <w:bookmarkStart w:id="697" w:name="_Toc191391775"/>
      <w:bookmarkStart w:id="698" w:name="_Toc222844664"/>
      <w:r>
        <w:rPr>
          <w:noProof/>
          <w:lang w:eastAsia="zh-CN"/>
        </w:rPr>
        <w:t>5</w:t>
      </w:r>
      <w:r>
        <w:rPr>
          <w:noProof/>
        </w:rPr>
        <w:t>.1</w:t>
      </w:r>
      <w:r>
        <w:rPr>
          <w:noProof/>
        </w:rPr>
        <w:tab/>
        <w:t>Introduction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699" w:name="_Toc28011099"/>
      <w:bookmarkStart w:id="700" w:name="_Toc34137962"/>
      <w:bookmarkStart w:id="701" w:name="_Toc36037557"/>
      <w:bookmarkStart w:id="702" w:name="_Toc39051659"/>
      <w:bookmarkStart w:id="703" w:name="_Toc43363251"/>
      <w:bookmarkStart w:id="704" w:name="_Toc45132858"/>
      <w:bookmarkStart w:id="705" w:name="_Toc49871589"/>
      <w:bookmarkStart w:id="706" w:name="_Toc50023479"/>
      <w:bookmarkStart w:id="707" w:name="_Toc51761159"/>
      <w:bookmarkStart w:id="708" w:name="_Toc67492642"/>
      <w:bookmarkStart w:id="709" w:name="_Toc74838376"/>
      <w:bookmarkStart w:id="710" w:name="_Toc104311199"/>
      <w:bookmarkStart w:id="711" w:name="_Toc104385879"/>
      <w:bookmarkStart w:id="712" w:name="_Toc104407073"/>
      <w:bookmarkStart w:id="713" w:name="_Toc104408366"/>
      <w:bookmarkStart w:id="714" w:name="_Toc104545960"/>
      <w:bookmarkStart w:id="715" w:name="_Toc191391776"/>
      <w:bookmarkStart w:id="716" w:name="_Toc222844665"/>
      <w:r>
        <w:rPr>
          <w:noProof/>
        </w:rPr>
        <w:t>5.2</w:t>
      </w:r>
      <w:r>
        <w:rPr>
          <w:noProof/>
        </w:rPr>
        <w:tab/>
        <w:t>Usage of HTTP</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3B7E310" w14:textId="77777777" w:rsidR="004F1B76" w:rsidRDefault="004F1B76">
      <w:pPr>
        <w:pStyle w:val="Heading3"/>
        <w:rPr>
          <w:noProof/>
        </w:rPr>
      </w:pPr>
      <w:bookmarkStart w:id="717" w:name="_Toc28011100"/>
      <w:bookmarkStart w:id="718" w:name="_Toc34137963"/>
      <w:bookmarkStart w:id="719" w:name="_Toc36037558"/>
      <w:bookmarkStart w:id="720" w:name="_Toc39051660"/>
      <w:bookmarkStart w:id="721" w:name="_Toc43363252"/>
      <w:bookmarkStart w:id="722" w:name="_Toc45132859"/>
      <w:bookmarkStart w:id="723" w:name="_Toc49871590"/>
      <w:bookmarkStart w:id="724" w:name="_Toc50023480"/>
      <w:bookmarkStart w:id="725" w:name="_Toc51761160"/>
      <w:bookmarkStart w:id="726" w:name="_Toc67492643"/>
      <w:bookmarkStart w:id="727" w:name="_Toc74838377"/>
      <w:bookmarkStart w:id="728" w:name="_Toc104311200"/>
      <w:bookmarkStart w:id="729" w:name="_Toc104385880"/>
      <w:bookmarkStart w:id="730" w:name="_Toc104407074"/>
      <w:bookmarkStart w:id="731" w:name="_Toc104408367"/>
      <w:bookmarkStart w:id="732" w:name="_Toc104545961"/>
      <w:bookmarkStart w:id="733" w:name="_Toc191391777"/>
      <w:bookmarkStart w:id="734" w:name="_Toc222844666"/>
      <w:r>
        <w:rPr>
          <w:noProof/>
        </w:rPr>
        <w:t>5.2.1</w:t>
      </w:r>
      <w:r>
        <w:rPr>
          <w:noProof/>
        </w:rPr>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35" w:name="_Toc28011101"/>
      <w:bookmarkStart w:id="736" w:name="_Toc34137964"/>
      <w:bookmarkStart w:id="737" w:name="_Toc36037559"/>
      <w:bookmarkStart w:id="738" w:name="_Toc39051661"/>
      <w:bookmarkStart w:id="739" w:name="_Toc43363253"/>
      <w:bookmarkStart w:id="740" w:name="_Toc45132860"/>
      <w:bookmarkStart w:id="741" w:name="_Toc49871591"/>
      <w:bookmarkStart w:id="742" w:name="_Toc50023481"/>
      <w:bookmarkStart w:id="743" w:name="_Toc51761161"/>
      <w:bookmarkStart w:id="744" w:name="_Toc67492644"/>
      <w:bookmarkStart w:id="745" w:name="_Toc74838378"/>
      <w:bookmarkStart w:id="746" w:name="_Toc104311201"/>
      <w:bookmarkStart w:id="747" w:name="_Toc104385881"/>
      <w:bookmarkStart w:id="748" w:name="_Toc104407075"/>
      <w:bookmarkStart w:id="749" w:name="_Toc104408368"/>
      <w:bookmarkStart w:id="750" w:name="_Toc104545962"/>
      <w:bookmarkStart w:id="751" w:name="_Toc191391778"/>
      <w:bookmarkStart w:id="752" w:name="_Toc222844667"/>
      <w:r>
        <w:rPr>
          <w:noProof/>
        </w:rPr>
        <w:t>5.2.2</w:t>
      </w:r>
      <w:r>
        <w:rPr>
          <w:noProof/>
        </w:rPr>
        <w:tab/>
        <w:t>HTTP standard headers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5543351E" w14:textId="77777777" w:rsidR="004F1B76" w:rsidRDefault="004F1B76">
      <w:pPr>
        <w:pStyle w:val="Heading4"/>
        <w:rPr>
          <w:noProof/>
          <w:lang w:eastAsia="zh-CN"/>
        </w:rPr>
      </w:pPr>
      <w:bookmarkStart w:id="753" w:name="_Toc28011102"/>
      <w:bookmarkStart w:id="754" w:name="_Toc34137965"/>
      <w:bookmarkStart w:id="755" w:name="_Toc36037560"/>
      <w:bookmarkStart w:id="756" w:name="_Toc39051662"/>
      <w:bookmarkStart w:id="757" w:name="_Toc43363254"/>
      <w:bookmarkStart w:id="758" w:name="_Toc45132861"/>
      <w:bookmarkStart w:id="759" w:name="_Toc49871592"/>
      <w:bookmarkStart w:id="760" w:name="_Toc50023482"/>
      <w:bookmarkStart w:id="761" w:name="_Toc51761162"/>
      <w:bookmarkStart w:id="762" w:name="_Toc67492645"/>
      <w:bookmarkStart w:id="763" w:name="_Toc74838379"/>
      <w:bookmarkStart w:id="764" w:name="_Toc104311202"/>
      <w:bookmarkStart w:id="765" w:name="_Toc104385882"/>
      <w:bookmarkStart w:id="766" w:name="_Toc104407076"/>
      <w:bookmarkStart w:id="767" w:name="_Toc104408369"/>
      <w:bookmarkStart w:id="768" w:name="_Toc104545963"/>
      <w:bookmarkStart w:id="769" w:name="_Toc191391779"/>
      <w:bookmarkStart w:id="770" w:name="_Toc222844668"/>
      <w:r>
        <w:rPr>
          <w:noProof/>
        </w:rPr>
        <w:t>5.2.2.1</w:t>
      </w:r>
      <w:r>
        <w:rPr>
          <w:noProof/>
          <w:lang w:eastAsia="zh-CN"/>
        </w:rPr>
        <w:tab/>
        <w:t>General</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71" w:name="_Toc28011103"/>
      <w:bookmarkStart w:id="772" w:name="_Toc34137966"/>
      <w:bookmarkStart w:id="773" w:name="_Toc36037561"/>
      <w:bookmarkStart w:id="774" w:name="_Toc39051663"/>
      <w:bookmarkStart w:id="775" w:name="_Toc43363255"/>
      <w:bookmarkStart w:id="776" w:name="_Toc45132862"/>
      <w:bookmarkStart w:id="777" w:name="_Toc49871593"/>
      <w:bookmarkStart w:id="778" w:name="_Toc50023483"/>
      <w:bookmarkStart w:id="779" w:name="_Toc51761163"/>
      <w:bookmarkStart w:id="780" w:name="_Toc67492646"/>
      <w:bookmarkStart w:id="781" w:name="_Toc74838380"/>
      <w:bookmarkStart w:id="782" w:name="_Toc104311203"/>
      <w:bookmarkStart w:id="783" w:name="_Toc104385883"/>
      <w:bookmarkStart w:id="784" w:name="_Toc104407077"/>
      <w:bookmarkStart w:id="785" w:name="_Toc104408370"/>
      <w:bookmarkStart w:id="786" w:name="_Toc104545964"/>
      <w:bookmarkStart w:id="787" w:name="_Toc191391780"/>
      <w:bookmarkStart w:id="788" w:name="_Toc222844669"/>
      <w:r>
        <w:rPr>
          <w:noProof/>
        </w:rPr>
        <w:lastRenderedPageBreak/>
        <w:t>5.2.2.2</w:t>
      </w:r>
      <w:r>
        <w:rPr>
          <w:noProof/>
        </w:rPr>
        <w:tab/>
        <w:t>Content type</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789" w:name="_Toc28011104"/>
      <w:bookmarkStart w:id="790" w:name="_Toc34137967"/>
      <w:bookmarkStart w:id="791" w:name="_Toc36037562"/>
      <w:bookmarkStart w:id="792" w:name="_Toc39051664"/>
      <w:bookmarkStart w:id="793" w:name="_Toc43363256"/>
      <w:bookmarkStart w:id="794" w:name="_Toc45132863"/>
      <w:bookmarkStart w:id="795" w:name="_Toc49871594"/>
      <w:bookmarkStart w:id="796" w:name="_Toc50023484"/>
      <w:bookmarkStart w:id="797" w:name="_Toc51761164"/>
      <w:bookmarkStart w:id="798" w:name="_Toc67492647"/>
      <w:bookmarkStart w:id="799" w:name="_Toc74838381"/>
      <w:bookmarkStart w:id="800" w:name="_Toc104311204"/>
      <w:bookmarkStart w:id="801" w:name="_Toc104385884"/>
      <w:bookmarkStart w:id="802" w:name="_Toc104407078"/>
      <w:bookmarkStart w:id="803" w:name="_Toc104408371"/>
      <w:bookmarkStart w:id="804" w:name="_Toc104545965"/>
      <w:bookmarkStart w:id="805" w:name="_Toc191391781"/>
      <w:bookmarkStart w:id="806" w:name="_Toc222844670"/>
      <w:r>
        <w:rPr>
          <w:noProof/>
        </w:rPr>
        <w:t>5.2.3</w:t>
      </w:r>
      <w:r>
        <w:rPr>
          <w:noProof/>
        </w:rPr>
        <w:tab/>
        <w:t>HTTP custom headers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07" w:name="_Toc28011105"/>
      <w:bookmarkStart w:id="808" w:name="_Toc34137968"/>
      <w:bookmarkStart w:id="809" w:name="_Toc36037563"/>
      <w:bookmarkStart w:id="810" w:name="_Toc39051665"/>
      <w:bookmarkStart w:id="811" w:name="_Toc43363257"/>
      <w:bookmarkStart w:id="812" w:name="_Toc45132864"/>
      <w:bookmarkStart w:id="813" w:name="_Toc49871595"/>
      <w:bookmarkStart w:id="814" w:name="_Toc50023485"/>
      <w:bookmarkStart w:id="815" w:name="_Toc51761165"/>
      <w:bookmarkStart w:id="816" w:name="_Toc67492648"/>
      <w:bookmarkStart w:id="817" w:name="_Toc74838382"/>
      <w:bookmarkStart w:id="818" w:name="_Toc104311205"/>
      <w:bookmarkStart w:id="819" w:name="_Toc104385885"/>
      <w:bookmarkStart w:id="820" w:name="_Toc104407079"/>
      <w:bookmarkStart w:id="821" w:name="_Toc104408372"/>
      <w:bookmarkStart w:id="822" w:name="_Toc104545966"/>
      <w:bookmarkStart w:id="823" w:name="_Toc191391782"/>
      <w:bookmarkStart w:id="824" w:name="_Toc222844671"/>
      <w:r>
        <w:rPr>
          <w:noProof/>
        </w:rPr>
        <w:t>5.3</w:t>
      </w:r>
      <w:r>
        <w:rPr>
          <w:noProof/>
        </w:rPr>
        <w:tab/>
        <w:t>Resources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AAD34C1" w14:textId="77777777" w:rsidR="00985A00" w:rsidRDefault="00985A00" w:rsidP="00985A00">
      <w:bookmarkStart w:id="825" w:name="_Toc28011106"/>
      <w:bookmarkStart w:id="826" w:name="_Toc34137969"/>
      <w:bookmarkStart w:id="827" w:name="_Toc36037564"/>
      <w:bookmarkStart w:id="828" w:name="_Toc39051666"/>
      <w:bookmarkStart w:id="829" w:name="_Toc43363258"/>
      <w:bookmarkStart w:id="830" w:name="_Toc45132865"/>
      <w:bookmarkStart w:id="831" w:name="_Toc49871596"/>
      <w:bookmarkStart w:id="832" w:name="_Toc50023486"/>
      <w:bookmarkStart w:id="833" w:name="_Toc51761166"/>
      <w:bookmarkStart w:id="834" w:name="_Toc67492649"/>
      <w:bookmarkStart w:id="835" w:name="_Toc74838383"/>
      <w:bookmarkStart w:id="836" w:name="_Toc104311206"/>
      <w:bookmarkStart w:id="837" w:name="_Toc104385886"/>
      <w:bookmarkStart w:id="838" w:name="_Toc104407080"/>
      <w:bookmarkStart w:id="839" w:name="_Toc104408373"/>
      <w:bookmarkStart w:id="840"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41" w:name="_Toc191391783"/>
      <w:bookmarkStart w:id="842" w:name="_Toc222844672"/>
      <w:r>
        <w:rPr>
          <w:noProof/>
        </w:rPr>
        <w:t>5.3.1</w:t>
      </w:r>
      <w:r>
        <w:rPr>
          <w:noProof/>
        </w:rPr>
        <w:tab/>
        <w:t>Resource Structure</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C1E5E02" w14:textId="77777777" w:rsidR="004F1B76" w:rsidRDefault="004F1B76">
      <w:pPr>
        <w:pStyle w:val="TH"/>
        <w:rPr>
          <w:noProof/>
        </w:rPr>
      </w:pPr>
      <w:r>
        <w:rPr>
          <w:noProof/>
        </w:rPr>
        <w:object w:dxaOrig="8169" w:dyaOrig="4854" w14:anchorId="72E58B09">
          <v:shape id="_x0000_i1034" type="#_x0000_t75" style="width:409.5pt;height:178.5pt" o:ole="">
            <v:imagedata r:id="rId28" o:title=""/>
          </v:shape>
          <o:OLEObject Type="Embed" ProgID="Visio.Drawing.11" ShapeID="_x0000_i1034" DrawAspect="Content" ObjectID="_1833457531"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843" w:name="_Toc28011107"/>
      <w:bookmarkStart w:id="844" w:name="_Toc34137970"/>
      <w:bookmarkStart w:id="845" w:name="_Toc36037565"/>
      <w:bookmarkStart w:id="846" w:name="_Toc39051667"/>
      <w:bookmarkStart w:id="847" w:name="_Toc43363259"/>
      <w:bookmarkStart w:id="848" w:name="_Toc45132866"/>
      <w:bookmarkStart w:id="849" w:name="_Toc49871597"/>
      <w:bookmarkStart w:id="850" w:name="_Toc50023487"/>
      <w:bookmarkStart w:id="851" w:name="_Toc51761167"/>
      <w:bookmarkStart w:id="852" w:name="_Toc67492650"/>
      <w:bookmarkStart w:id="853" w:name="_Toc74838384"/>
      <w:bookmarkStart w:id="854" w:name="_Toc104311207"/>
      <w:bookmarkStart w:id="855" w:name="_Toc104385887"/>
      <w:bookmarkStart w:id="856" w:name="_Toc104407081"/>
      <w:bookmarkStart w:id="857" w:name="_Toc104408374"/>
      <w:bookmarkStart w:id="858" w:name="_Toc104545968"/>
      <w:bookmarkStart w:id="859" w:name="_Toc191391784"/>
      <w:bookmarkStart w:id="860" w:name="_Toc222844673"/>
      <w:r>
        <w:rPr>
          <w:noProof/>
        </w:rPr>
        <w:lastRenderedPageBreak/>
        <w:t>5.3.2</w:t>
      </w:r>
      <w:r>
        <w:rPr>
          <w:noProof/>
        </w:rPr>
        <w:tab/>
        <w:t>Resource: AM Policy Associations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DAC96BC" w14:textId="77777777" w:rsidR="004F1B76" w:rsidRDefault="004F1B76">
      <w:pPr>
        <w:pStyle w:val="Heading4"/>
        <w:rPr>
          <w:noProof/>
        </w:rPr>
      </w:pPr>
      <w:bookmarkStart w:id="861" w:name="_Toc28011108"/>
      <w:bookmarkStart w:id="862" w:name="_Toc34137971"/>
      <w:bookmarkStart w:id="863" w:name="_Toc36037566"/>
      <w:bookmarkStart w:id="864" w:name="_Toc39051668"/>
      <w:bookmarkStart w:id="865" w:name="_Toc43363260"/>
      <w:bookmarkStart w:id="866" w:name="_Toc45132867"/>
      <w:bookmarkStart w:id="867" w:name="_Toc49871598"/>
      <w:bookmarkStart w:id="868" w:name="_Toc50023488"/>
      <w:bookmarkStart w:id="869" w:name="_Toc51761168"/>
      <w:bookmarkStart w:id="870" w:name="_Toc67492651"/>
      <w:bookmarkStart w:id="871" w:name="_Toc74838385"/>
      <w:bookmarkStart w:id="872" w:name="_Toc104311208"/>
      <w:bookmarkStart w:id="873" w:name="_Toc104385888"/>
      <w:bookmarkStart w:id="874" w:name="_Toc104407082"/>
      <w:bookmarkStart w:id="875" w:name="_Toc104408375"/>
      <w:bookmarkStart w:id="876" w:name="_Toc104545969"/>
      <w:bookmarkStart w:id="877" w:name="_Toc191391785"/>
      <w:bookmarkStart w:id="878" w:name="_Toc222844674"/>
      <w:r>
        <w:rPr>
          <w:noProof/>
        </w:rPr>
        <w:t>5.3.2.1</w:t>
      </w:r>
      <w:r>
        <w:rPr>
          <w:noProof/>
        </w:rPr>
        <w:tab/>
        <w:t>Description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79" w:name="_Toc28011109"/>
      <w:bookmarkStart w:id="880" w:name="_Toc34137972"/>
      <w:bookmarkStart w:id="881" w:name="_Toc36037567"/>
      <w:bookmarkStart w:id="882" w:name="_Toc39051669"/>
      <w:bookmarkStart w:id="883" w:name="_Toc43363261"/>
      <w:bookmarkStart w:id="884" w:name="_Toc45132868"/>
      <w:bookmarkStart w:id="885" w:name="_Toc49871599"/>
      <w:bookmarkStart w:id="886" w:name="_Toc50023489"/>
      <w:bookmarkStart w:id="887" w:name="_Toc51761169"/>
      <w:bookmarkStart w:id="888" w:name="_Toc67492652"/>
      <w:bookmarkStart w:id="889" w:name="_Toc74838386"/>
      <w:bookmarkStart w:id="890" w:name="_Toc104311209"/>
      <w:bookmarkStart w:id="891" w:name="_Toc104385889"/>
      <w:bookmarkStart w:id="892" w:name="_Toc104407083"/>
      <w:bookmarkStart w:id="893" w:name="_Toc104408376"/>
      <w:bookmarkStart w:id="894" w:name="_Toc104545970"/>
      <w:bookmarkStart w:id="895" w:name="_Toc191391786"/>
      <w:bookmarkStart w:id="896" w:name="_Toc222844675"/>
      <w:r>
        <w:rPr>
          <w:noProof/>
        </w:rPr>
        <w:t>5.3.2.2</w:t>
      </w:r>
      <w:r>
        <w:rPr>
          <w:noProof/>
        </w:rPr>
        <w:tab/>
        <w:t>Resource definition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897" w:name="_Toc28011110"/>
      <w:bookmarkStart w:id="898" w:name="_Toc34137973"/>
      <w:bookmarkStart w:id="899" w:name="_Toc36037568"/>
      <w:bookmarkStart w:id="900" w:name="_Toc39051670"/>
      <w:bookmarkStart w:id="901" w:name="_Toc43363262"/>
      <w:bookmarkStart w:id="902" w:name="_Toc45132869"/>
      <w:bookmarkStart w:id="903" w:name="_Toc49871600"/>
      <w:bookmarkStart w:id="904" w:name="_Toc50023490"/>
      <w:bookmarkStart w:id="905" w:name="_Toc51761170"/>
      <w:bookmarkStart w:id="906" w:name="_Toc67492653"/>
      <w:bookmarkStart w:id="907" w:name="_Toc74838387"/>
      <w:bookmarkStart w:id="908" w:name="_Toc104311210"/>
      <w:bookmarkStart w:id="909" w:name="_Toc104385890"/>
      <w:bookmarkStart w:id="910" w:name="_Toc104407084"/>
      <w:bookmarkStart w:id="911" w:name="_Toc104408377"/>
      <w:bookmarkStart w:id="912" w:name="_Toc104545971"/>
      <w:bookmarkStart w:id="913" w:name="_Toc191391787"/>
      <w:bookmarkStart w:id="914" w:name="_Toc222844676"/>
      <w:r>
        <w:rPr>
          <w:noProof/>
        </w:rPr>
        <w:t>5.3.2.3</w:t>
      </w:r>
      <w:r>
        <w:rPr>
          <w:noProof/>
        </w:rPr>
        <w:tab/>
        <w:t>Resource Standard Methods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E11E2B6" w14:textId="77777777" w:rsidR="004F1B76" w:rsidRDefault="004F1B76">
      <w:pPr>
        <w:pStyle w:val="Heading5"/>
        <w:rPr>
          <w:noProof/>
        </w:rPr>
      </w:pPr>
      <w:bookmarkStart w:id="915" w:name="_Toc28011111"/>
      <w:bookmarkStart w:id="916" w:name="_Toc34137974"/>
      <w:bookmarkStart w:id="917" w:name="_Toc36037569"/>
      <w:bookmarkStart w:id="918" w:name="_Toc39051671"/>
      <w:bookmarkStart w:id="919" w:name="_Toc43363263"/>
      <w:bookmarkStart w:id="920" w:name="_Toc45132870"/>
      <w:bookmarkStart w:id="921" w:name="_Toc49871601"/>
      <w:bookmarkStart w:id="922" w:name="_Toc50023491"/>
      <w:bookmarkStart w:id="923" w:name="_Toc51761171"/>
      <w:bookmarkStart w:id="924" w:name="_Toc67492654"/>
      <w:bookmarkStart w:id="925" w:name="_Toc74838388"/>
      <w:bookmarkStart w:id="926" w:name="_Toc104311211"/>
      <w:bookmarkStart w:id="927" w:name="_Toc104385891"/>
      <w:bookmarkStart w:id="928" w:name="_Toc104407085"/>
      <w:bookmarkStart w:id="929" w:name="_Toc104408378"/>
      <w:bookmarkStart w:id="930" w:name="_Toc104545972"/>
      <w:bookmarkStart w:id="931" w:name="_Toc191391788"/>
      <w:bookmarkStart w:id="932" w:name="_Toc222844677"/>
      <w:r>
        <w:rPr>
          <w:noProof/>
        </w:rPr>
        <w:t>5.3.2.3.1</w:t>
      </w:r>
      <w:r>
        <w:rPr>
          <w:noProof/>
        </w:rPr>
        <w:tab/>
        <w:t>POST</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33" w:name="_Toc28011112"/>
      <w:bookmarkStart w:id="934" w:name="_Toc34137975"/>
      <w:bookmarkStart w:id="935" w:name="_Toc36037570"/>
      <w:bookmarkStart w:id="936" w:name="_Toc39051672"/>
      <w:bookmarkStart w:id="937" w:name="_Toc43363264"/>
      <w:bookmarkStart w:id="938" w:name="_Toc45132871"/>
      <w:bookmarkStart w:id="939" w:name="_Toc49871602"/>
      <w:bookmarkStart w:id="940" w:name="_Toc50023492"/>
      <w:bookmarkStart w:id="941" w:name="_Toc51761172"/>
      <w:bookmarkStart w:id="942" w:name="_Toc67492655"/>
      <w:bookmarkStart w:id="943" w:name="_Toc74838389"/>
      <w:bookmarkStart w:id="944" w:name="_Toc104311212"/>
      <w:bookmarkStart w:id="945" w:name="_Toc104385892"/>
      <w:bookmarkStart w:id="946" w:name="_Toc104407086"/>
      <w:bookmarkStart w:id="947" w:name="_Toc104408379"/>
      <w:bookmarkStart w:id="948" w:name="_Toc104545973"/>
      <w:bookmarkStart w:id="949" w:name="_Toc191391789"/>
      <w:bookmarkStart w:id="950" w:name="_Toc222844678"/>
      <w:r>
        <w:rPr>
          <w:noProof/>
        </w:rPr>
        <w:lastRenderedPageBreak/>
        <w:t>5.3.3</w:t>
      </w:r>
      <w:r>
        <w:rPr>
          <w:noProof/>
        </w:rPr>
        <w:tab/>
        <w:t>Resource: Individual AM Policy Association</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49B2994A" w14:textId="77777777" w:rsidR="004F1B76" w:rsidRDefault="004F1B76">
      <w:pPr>
        <w:pStyle w:val="Heading4"/>
        <w:rPr>
          <w:noProof/>
        </w:rPr>
      </w:pPr>
      <w:bookmarkStart w:id="951" w:name="_Toc28011113"/>
      <w:bookmarkStart w:id="952" w:name="_Toc34137976"/>
      <w:bookmarkStart w:id="953" w:name="_Toc36037571"/>
      <w:bookmarkStart w:id="954" w:name="_Toc39051673"/>
      <w:bookmarkStart w:id="955" w:name="_Toc43363265"/>
      <w:bookmarkStart w:id="956" w:name="_Toc45132872"/>
      <w:bookmarkStart w:id="957" w:name="_Toc49871603"/>
      <w:bookmarkStart w:id="958" w:name="_Toc50023493"/>
      <w:bookmarkStart w:id="959" w:name="_Toc51761173"/>
      <w:bookmarkStart w:id="960" w:name="_Toc67492656"/>
      <w:bookmarkStart w:id="961" w:name="_Toc74838390"/>
      <w:bookmarkStart w:id="962" w:name="_Toc104311213"/>
      <w:bookmarkStart w:id="963" w:name="_Toc104385893"/>
      <w:bookmarkStart w:id="964" w:name="_Toc104407087"/>
      <w:bookmarkStart w:id="965" w:name="_Toc104408380"/>
      <w:bookmarkStart w:id="966" w:name="_Toc104545974"/>
      <w:bookmarkStart w:id="967" w:name="_Toc191391790"/>
      <w:bookmarkStart w:id="968" w:name="_Toc222844679"/>
      <w:r>
        <w:rPr>
          <w:noProof/>
        </w:rPr>
        <w:t>5.3.3.1</w:t>
      </w:r>
      <w:r>
        <w:rPr>
          <w:noProof/>
        </w:rPr>
        <w:tab/>
        <w:t>Description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69" w:name="_Toc28011114"/>
      <w:bookmarkStart w:id="970" w:name="_Toc34137977"/>
      <w:bookmarkStart w:id="971" w:name="_Toc36037572"/>
      <w:bookmarkStart w:id="972" w:name="_Toc39051674"/>
      <w:bookmarkStart w:id="973" w:name="_Toc43363266"/>
      <w:bookmarkStart w:id="974" w:name="_Toc45132873"/>
      <w:bookmarkStart w:id="975" w:name="_Toc49871604"/>
      <w:bookmarkStart w:id="976" w:name="_Toc50023494"/>
      <w:bookmarkStart w:id="977" w:name="_Toc51761174"/>
      <w:bookmarkStart w:id="978" w:name="_Toc67492657"/>
      <w:bookmarkStart w:id="979" w:name="_Toc74838391"/>
      <w:bookmarkStart w:id="980" w:name="_Toc104311214"/>
      <w:bookmarkStart w:id="981" w:name="_Toc104385894"/>
      <w:bookmarkStart w:id="982" w:name="_Toc104407088"/>
      <w:bookmarkStart w:id="983" w:name="_Toc104408381"/>
      <w:bookmarkStart w:id="984" w:name="_Toc104545975"/>
      <w:bookmarkStart w:id="985" w:name="_Toc191391791"/>
      <w:bookmarkStart w:id="986" w:name="_Toc222844680"/>
      <w:r>
        <w:rPr>
          <w:noProof/>
        </w:rPr>
        <w:t>5.3.3.2</w:t>
      </w:r>
      <w:r>
        <w:rPr>
          <w:noProof/>
        </w:rPr>
        <w:tab/>
        <w:t>Resource definition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987" w:name="_Toc28011115"/>
      <w:bookmarkStart w:id="988" w:name="_Toc34137978"/>
      <w:bookmarkStart w:id="989" w:name="_Toc36037573"/>
      <w:bookmarkStart w:id="990" w:name="_Toc39051675"/>
      <w:bookmarkStart w:id="991" w:name="_Toc43363267"/>
      <w:bookmarkStart w:id="992" w:name="_Toc45132874"/>
      <w:bookmarkStart w:id="993" w:name="_Toc49871605"/>
      <w:bookmarkStart w:id="994" w:name="_Toc50023495"/>
      <w:bookmarkStart w:id="995" w:name="_Toc51761175"/>
      <w:bookmarkStart w:id="996" w:name="_Toc67492658"/>
      <w:bookmarkStart w:id="997" w:name="_Toc74838392"/>
      <w:bookmarkStart w:id="998" w:name="_Toc104311215"/>
      <w:bookmarkStart w:id="999" w:name="_Toc104385895"/>
      <w:bookmarkStart w:id="1000" w:name="_Toc104407089"/>
      <w:bookmarkStart w:id="1001" w:name="_Toc104408382"/>
      <w:bookmarkStart w:id="1002" w:name="_Toc104545976"/>
      <w:bookmarkStart w:id="1003" w:name="_Toc191391792"/>
      <w:bookmarkStart w:id="1004" w:name="_Toc222844681"/>
      <w:r>
        <w:rPr>
          <w:noProof/>
        </w:rPr>
        <w:t>5.3.3.3</w:t>
      </w:r>
      <w:r>
        <w:rPr>
          <w:noProof/>
        </w:rPr>
        <w:tab/>
        <w:t>Resource Standard Methods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866EBE9" w14:textId="77777777" w:rsidR="004F1B76" w:rsidRDefault="004F1B76">
      <w:pPr>
        <w:pStyle w:val="Heading5"/>
        <w:rPr>
          <w:noProof/>
        </w:rPr>
      </w:pPr>
      <w:bookmarkStart w:id="1005" w:name="_Toc28011116"/>
      <w:bookmarkStart w:id="1006" w:name="_Toc34137979"/>
      <w:bookmarkStart w:id="1007" w:name="_Toc36037574"/>
      <w:bookmarkStart w:id="1008" w:name="_Toc39051676"/>
      <w:bookmarkStart w:id="1009" w:name="_Toc43363268"/>
      <w:bookmarkStart w:id="1010" w:name="_Toc45132875"/>
      <w:bookmarkStart w:id="1011" w:name="_Toc49871606"/>
      <w:bookmarkStart w:id="1012" w:name="_Toc50023496"/>
      <w:bookmarkStart w:id="1013" w:name="_Toc51761176"/>
      <w:bookmarkStart w:id="1014" w:name="_Toc67492659"/>
      <w:bookmarkStart w:id="1015" w:name="_Toc74838393"/>
      <w:bookmarkStart w:id="1016" w:name="_Toc104311216"/>
      <w:bookmarkStart w:id="1017" w:name="_Toc104385896"/>
      <w:bookmarkStart w:id="1018" w:name="_Toc104407090"/>
      <w:bookmarkStart w:id="1019" w:name="_Toc104408383"/>
      <w:bookmarkStart w:id="1020" w:name="_Toc104545977"/>
      <w:bookmarkStart w:id="1021" w:name="_Toc191391793"/>
      <w:bookmarkStart w:id="1022" w:name="_Toc222844682"/>
      <w:r>
        <w:rPr>
          <w:noProof/>
        </w:rPr>
        <w:t>5.3.3.3.1</w:t>
      </w:r>
      <w:r>
        <w:rPr>
          <w:noProof/>
        </w:rPr>
        <w:tab/>
        <w:t>GET</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lastRenderedPageBreak/>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23" w:name="_Toc28011117"/>
      <w:bookmarkStart w:id="1024" w:name="_Toc34137980"/>
      <w:bookmarkStart w:id="1025" w:name="_Toc36037575"/>
      <w:bookmarkStart w:id="1026" w:name="_Toc39051677"/>
      <w:bookmarkStart w:id="1027" w:name="_Toc43363269"/>
      <w:bookmarkStart w:id="1028" w:name="_Toc45132876"/>
      <w:bookmarkStart w:id="1029" w:name="_Toc49871607"/>
      <w:bookmarkStart w:id="1030" w:name="_Toc50023497"/>
      <w:bookmarkStart w:id="1031" w:name="_Toc51761177"/>
      <w:bookmarkStart w:id="1032" w:name="_Toc67492660"/>
      <w:bookmarkStart w:id="1033" w:name="_Toc74838394"/>
      <w:bookmarkStart w:id="1034" w:name="_Toc104311217"/>
      <w:bookmarkStart w:id="1035" w:name="_Toc104385897"/>
      <w:bookmarkStart w:id="1036" w:name="_Toc104407091"/>
      <w:bookmarkStart w:id="1037" w:name="_Toc104408384"/>
      <w:bookmarkStart w:id="1038" w:name="_Toc104545978"/>
      <w:bookmarkStart w:id="1039" w:name="_Toc191391794"/>
      <w:bookmarkStart w:id="1040" w:name="_Toc222844683"/>
      <w:r>
        <w:rPr>
          <w:noProof/>
        </w:rPr>
        <w:t>5.3.3.3.2</w:t>
      </w:r>
      <w:r>
        <w:rPr>
          <w:noProof/>
        </w:rPr>
        <w:tab/>
        <w:t>DELETE</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lastRenderedPageBreak/>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41" w:name="_Toc28011118"/>
      <w:bookmarkStart w:id="1042" w:name="_Toc34137981"/>
      <w:bookmarkStart w:id="1043" w:name="_Toc36037576"/>
      <w:bookmarkStart w:id="1044" w:name="_Toc39051678"/>
      <w:bookmarkStart w:id="1045" w:name="_Toc43363270"/>
      <w:bookmarkStart w:id="1046" w:name="_Toc45132877"/>
      <w:bookmarkStart w:id="1047" w:name="_Toc49871608"/>
      <w:bookmarkStart w:id="1048" w:name="_Toc50023498"/>
      <w:bookmarkStart w:id="1049" w:name="_Toc51761178"/>
      <w:bookmarkStart w:id="1050" w:name="_Toc67492661"/>
      <w:bookmarkStart w:id="1051" w:name="_Toc74838395"/>
      <w:bookmarkStart w:id="1052" w:name="_Toc104311218"/>
      <w:bookmarkStart w:id="1053" w:name="_Toc104385898"/>
      <w:bookmarkStart w:id="1054" w:name="_Toc104407092"/>
      <w:bookmarkStart w:id="1055" w:name="_Toc104408385"/>
      <w:bookmarkStart w:id="1056" w:name="_Toc104545979"/>
      <w:bookmarkStart w:id="1057" w:name="_Toc191391795"/>
      <w:bookmarkStart w:id="1058" w:name="_Toc222844684"/>
      <w:r>
        <w:rPr>
          <w:noProof/>
        </w:rPr>
        <w:t>5.3.3.4</w:t>
      </w:r>
      <w:r>
        <w:rPr>
          <w:noProof/>
        </w:rPr>
        <w:tab/>
        <w:t>Resource Custom Operations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1E80802D" w14:textId="77777777" w:rsidR="004F1B76" w:rsidRDefault="004F1B76">
      <w:pPr>
        <w:pStyle w:val="Heading5"/>
        <w:rPr>
          <w:noProof/>
        </w:rPr>
      </w:pPr>
      <w:bookmarkStart w:id="1059" w:name="_Toc28011119"/>
      <w:bookmarkStart w:id="1060" w:name="_Toc34137982"/>
      <w:bookmarkStart w:id="1061" w:name="_Toc36037577"/>
      <w:bookmarkStart w:id="1062" w:name="_Toc39051679"/>
      <w:bookmarkStart w:id="1063" w:name="_Toc43363271"/>
      <w:bookmarkStart w:id="1064" w:name="_Toc45132878"/>
      <w:bookmarkStart w:id="1065" w:name="_Toc49871609"/>
      <w:bookmarkStart w:id="1066" w:name="_Toc50023499"/>
      <w:bookmarkStart w:id="1067" w:name="_Toc51761179"/>
      <w:bookmarkStart w:id="1068" w:name="_Toc67492662"/>
      <w:bookmarkStart w:id="1069" w:name="_Toc74838396"/>
      <w:bookmarkStart w:id="1070" w:name="_Toc104311219"/>
      <w:bookmarkStart w:id="1071" w:name="_Toc104385899"/>
      <w:bookmarkStart w:id="1072" w:name="_Toc104407093"/>
      <w:bookmarkStart w:id="1073" w:name="_Toc104408386"/>
      <w:bookmarkStart w:id="1074" w:name="_Toc104545980"/>
      <w:bookmarkStart w:id="1075" w:name="_Toc191391796"/>
      <w:bookmarkStart w:id="1076" w:name="_Toc222844685"/>
      <w:r>
        <w:rPr>
          <w:noProof/>
        </w:rPr>
        <w:t>5.3.3.4.1</w:t>
      </w:r>
      <w:r>
        <w:rPr>
          <w:noProof/>
        </w:rPr>
        <w:tab/>
        <w:t>Overview</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77" w:name="_Toc28011120"/>
      <w:bookmarkStart w:id="1078" w:name="_Toc34137983"/>
      <w:bookmarkStart w:id="1079" w:name="_Toc36037578"/>
      <w:bookmarkStart w:id="1080" w:name="_Toc39051680"/>
      <w:bookmarkStart w:id="1081" w:name="_Toc43363272"/>
      <w:bookmarkStart w:id="1082" w:name="_Toc45132879"/>
      <w:bookmarkStart w:id="1083" w:name="_Toc49871610"/>
      <w:bookmarkStart w:id="1084" w:name="_Toc50023500"/>
      <w:bookmarkStart w:id="1085" w:name="_Toc51761180"/>
      <w:bookmarkStart w:id="1086" w:name="_Toc67492663"/>
      <w:bookmarkStart w:id="1087" w:name="_Toc74838397"/>
      <w:bookmarkStart w:id="1088" w:name="_Toc104311220"/>
      <w:bookmarkStart w:id="1089" w:name="_Toc104385900"/>
      <w:bookmarkStart w:id="1090" w:name="_Toc104407094"/>
      <w:bookmarkStart w:id="1091" w:name="_Toc104408387"/>
      <w:bookmarkStart w:id="1092" w:name="_Toc104545981"/>
      <w:bookmarkStart w:id="1093" w:name="_Toc191391797"/>
      <w:bookmarkStart w:id="1094" w:name="_Toc222844686"/>
      <w:r>
        <w:rPr>
          <w:noProof/>
        </w:rPr>
        <w:lastRenderedPageBreak/>
        <w:t>5.3.3.4.2</w:t>
      </w:r>
      <w:r>
        <w:rPr>
          <w:noProof/>
        </w:rPr>
        <w:tab/>
        <w:t>Operation: Update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21BF3666" w14:textId="77777777" w:rsidR="004F1B76" w:rsidRDefault="004F1B76" w:rsidP="00E807F9">
      <w:pPr>
        <w:pStyle w:val="H6"/>
        <w:rPr>
          <w:noProof/>
        </w:rPr>
      </w:pPr>
      <w:bookmarkStart w:id="1095" w:name="_Toc28011121"/>
      <w:bookmarkStart w:id="1096" w:name="_Toc34137984"/>
      <w:bookmarkStart w:id="1097" w:name="_Toc36037579"/>
      <w:bookmarkStart w:id="1098" w:name="_Toc39051681"/>
      <w:bookmarkStart w:id="1099" w:name="_Toc43363273"/>
      <w:bookmarkStart w:id="1100" w:name="_Toc45132880"/>
      <w:bookmarkStart w:id="1101" w:name="_Toc49871611"/>
      <w:bookmarkStart w:id="1102" w:name="_Toc50023501"/>
      <w:bookmarkStart w:id="1103" w:name="_Toc51761181"/>
      <w:bookmarkStart w:id="1104" w:name="_Toc67492664"/>
      <w:bookmarkStart w:id="1105" w:name="_Toc74838398"/>
      <w:bookmarkStart w:id="1106" w:name="_Toc104311221"/>
      <w:bookmarkStart w:id="1107" w:name="_Toc104385901"/>
      <w:bookmarkStart w:id="1108" w:name="_Toc104407095"/>
      <w:bookmarkStart w:id="1109" w:name="_Toc104408388"/>
      <w:bookmarkStart w:id="1110" w:name="_Toc104545982"/>
      <w:bookmarkStart w:id="1111" w:name="_Toc191391798"/>
      <w:r>
        <w:rPr>
          <w:noProof/>
        </w:rPr>
        <w:t>5.3.3.4.2.1</w:t>
      </w:r>
      <w:r>
        <w:rPr>
          <w:noProof/>
        </w:rPr>
        <w:tab/>
        <w:t>Description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112" w:name="_Toc28011122"/>
      <w:bookmarkStart w:id="1113" w:name="_Toc34137985"/>
      <w:bookmarkStart w:id="1114" w:name="_Toc36037580"/>
      <w:bookmarkStart w:id="1115" w:name="_Toc39051682"/>
      <w:bookmarkStart w:id="1116" w:name="_Toc43363274"/>
      <w:bookmarkStart w:id="1117" w:name="_Toc45132881"/>
      <w:bookmarkStart w:id="1118" w:name="_Toc49871612"/>
      <w:bookmarkStart w:id="1119" w:name="_Toc50023502"/>
      <w:bookmarkStart w:id="1120" w:name="_Toc51761182"/>
      <w:bookmarkStart w:id="1121" w:name="_Toc67492665"/>
      <w:bookmarkStart w:id="1122" w:name="_Toc74838399"/>
      <w:bookmarkStart w:id="1123" w:name="_Toc104311222"/>
      <w:bookmarkStart w:id="1124" w:name="_Toc104385902"/>
      <w:bookmarkStart w:id="1125" w:name="_Toc104407096"/>
      <w:bookmarkStart w:id="1126" w:name="_Toc104408389"/>
      <w:bookmarkStart w:id="1127" w:name="_Toc104545983"/>
      <w:bookmarkStart w:id="1128" w:name="_Toc191391799"/>
      <w:r>
        <w:rPr>
          <w:noProof/>
        </w:rPr>
        <w:t>5.3.3.4.2.2</w:t>
      </w:r>
      <w:r>
        <w:rPr>
          <w:noProof/>
        </w:rPr>
        <w:tab/>
        <w:t>Operation Definition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29"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30" w:name="_Toc28011123"/>
      <w:bookmarkStart w:id="1131" w:name="_Toc34137986"/>
      <w:bookmarkStart w:id="1132" w:name="_Toc36037581"/>
      <w:bookmarkStart w:id="1133" w:name="_Toc39051683"/>
      <w:bookmarkStart w:id="1134" w:name="_Toc43363275"/>
      <w:bookmarkStart w:id="1135" w:name="_Toc45132882"/>
      <w:bookmarkStart w:id="1136" w:name="_Toc49871613"/>
      <w:bookmarkStart w:id="1137" w:name="_Toc50023503"/>
      <w:bookmarkStart w:id="1138" w:name="_Toc51761183"/>
      <w:bookmarkStart w:id="1139" w:name="_Toc67492666"/>
      <w:bookmarkStart w:id="1140" w:name="_Toc74838400"/>
      <w:bookmarkStart w:id="1141" w:name="_Toc104311223"/>
      <w:bookmarkStart w:id="1142" w:name="_Toc104385903"/>
      <w:bookmarkStart w:id="1143" w:name="_Toc104407097"/>
      <w:bookmarkStart w:id="1144" w:name="_Toc104408390"/>
      <w:bookmarkStart w:id="1145" w:name="_Toc104545984"/>
      <w:bookmarkStart w:id="1146" w:name="_Toc191391800"/>
      <w:bookmarkStart w:id="1147" w:name="_Toc222844687"/>
      <w:r>
        <w:rPr>
          <w:noProof/>
        </w:rPr>
        <w:t>5.4</w:t>
      </w:r>
      <w:r>
        <w:rPr>
          <w:noProof/>
        </w:rPr>
        <w:tab/>
        <w:t>Custom Operations without associated resources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48" w:name="_Toc28011124"/>
      <w:bookmarkStart w:id="1149" w:name="_Toc34137987"/>
      <w:bookmarkStart w:id="1150" w:name="_Toc36037582"/>
      <w:bookmarkStart w:id="1151" w:name="_Toc39051684"/>
      <w:bookmarkStart w:id="1152" w:name="_Toc43363276"/>
      <w:bookmarkStart w:id="1153" w:name="_Toc45132883"/>
      <w:bookmarkStart w:id="1154" w:name="_Toc49871614"/>
      <w:bookmarkStart w:id="1155" w:name="_Toc50023504"/>
      <w:bookmarkStart w:id="1156" w:name="_Toc51761184"/>
      <w:bookmarkStart w:id="1157" w:name="_Toc67492667"/>
      <w:bookmarkStart w:id="1158" w:name="_Toc74838401"/>
      <w:bookmarkStart w:id="1159" w:name="_Toc104311224"/>
      <w:bookmarkStart w:id="1160" w:name="_Toc104385904"/>
      <w:bookmarkStart w:id="1161" w:name="_Toc104407098"/>
      <w:bookmarkStart w:id="1162" w:name="_Toc104408391"/>
      <w:bookmarkStart w:id="1163" w:name="_Toc104545985"/>
      <w:bookmarkStart w:id="1164" w:name="_Toc191391801"/>
      <w:bookmarkStart w:id="1165" w:name="_Toc222844688"/>
      <w:r>
        <w:rPr>
          <w:noProof/>
        </w:rPr>
        <w:t>5.5</w:t>
      </w:r>
      <w:r>
        <w:rPr>
          <w:noProof/>
        </w:rPr>
        <w:tab/>
        <w:t>Notifications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11851D60" w14:textId="77777777" w:rsidR="004F1B76" w:rsidRDefault="004F1B76">
      <w:pPr>
        <w:pStyle w:val="Heading3"/>
        <w:rPr>
          <w:noProof/>
        </w:rPr>
      </w:pPr>
      <w:bookmarkStart w:id="1166" w:name="_Toc28011125"/>
      <w:bookmarkStart w:id="1167" w:name="_Toc34137988"/>
      <w:bookmarkStart w:id="1168" w:name="_Toc36037583"/>
      <w:bookmarkStart w:id="1169" w:name="_Toc39051685"/>
      <w:bookmarkStart w:id="1170" w:name="_Toc43363277"/>
      <w:bookmarkStart w:id="1171" w:name="_Toc45132884"/>
      <w:bookmarkStart w:id="1172" w:name="_Toc49871615"/>
      <w:bookmarkStart w:id="1173" w:name="_Toc50023505"/>
      <w:bookmarkStart w:id="1174" w:name="_Toc51761185"/>
      <w:bookmarkStart w:id="1175" w:name="_Toc67492668"/>
      <w:bookmarkStart w:id="1176" w:name="_Toc74838402"/>
      <w:bookmarkStart w:id="1177" w:name="_Toc104311225"/>
      <w:bookmarkStart w:id="1178" w:name="_Toc104385905"/>
      <w:bookmarkStart w:id="1179" w:name="_Toc104407099"/>
      <w:bookmarkStart w:id="1180" w:name="_Toc104408392"/>
      <w:bookmarkStart w:id="1181" w:name="_Toc104545986"/>
      <w:bookmarkStart w:id="1182" w:name="_Toc191391802"/>
      <w:bookmarkStart w:id="1183" w:name="_Toc222844689"/>
      <w:bookmarkEnd w:id="1129"/>
      <w:r>
        <w:rPr>
          <w:noProof/>
        </w:rPr>
        <w:t>5.5.1</w:t>
      </w:r>
      <w:r>
        <w:rPr>
          <w:noProof/>
        </w:rPr>
        <w:tab/>
        <w:t>General</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184" w:name="_Toc28011126"/>
      <w:bookmarkStart w:id="1185" w:name="_Toc34137989"/>
      <w:bookmarkStart w:id="1186" w:name="_Toc36037584"/>
      <w:bookmarkStart w:id="1187" w:name="_Toc39051686"/>
      <w:bookmarkStart w:id="1188" w:name="_Toc43363278"/>
      <w:bookmarkStart w:id="1189" w:name="_Toc45132885"/>
      <w:bookmarkStart w:id="1190" w:name="_Toc49871616"/>
      <w:bookmarkStart w:id="1191" w:name="_Toc50023506"/>
      <w:bookmarkStart w:id="1192" w:name="_Toc51761186"/>
      <w:bookmarkStart w:id="1193" w:name="_Toc67492669"/>
      <w:bookmarkStart w:id="1194" w:name="_Toc74838403"/>
      <w:bookmarkStart w:id="1195" w:name="_Toc104311226"/>
      <w:bookmarkStart w:id="1196" w:name="_Toc104385906"/>
      <w:bookmarkStart w:id="1197" w:name="_Toc104407100"/>
      <w:bookmarkStart w:id="1198" w:name="_Toc104408393"/>
      <w:bookmarkStart w:id="1199" w:name="_Toc104545987"/>
      <w:bookmarkStart w:id="1200" w:name="_Toc191391803"/>
      <w:bookmarkStart w:id="1201" w:name="_Toc222844690"/>
      <w:r>
        <w:rPr>
          <w:noProof/>
        </w:rPr>
        <w:t>5.5.2</w:t>
      </w:r>
      <w:r>
        <w:rPr>
          <w:noProof/>
        </w:rPr>
        <w:tab/>
        <w:t>Policy Update Notification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2B2C6066" w14:textId="77777777" w:rsidR="004F1B76" w:rsidRDefault="004F1B76">
      <w:pPr>
        <w:pStyle w:val="Heading4"/>
        <w:rPr>
          <w:noProof/>
        </w:rPr>
      </w:pPr>
      <w:bookmarkStart w:id="1202" w:name="_Toc28011127"/>
      <w:bookmarkStart w:id="1203" w:name="_Toc34137990"/>
      <w:bookmarkStart w:id="1204" w:name="_Toc36037585"/>
      <w:bookmarkStart w:id="1205" w:name="_Toc39051687"/>
      <w:bookmarkStart w:id="1206" w:name="_Toc43363279"/>
      <w:bookmarkStart w:id="1207" w:name="_Toc45132886"/>
      <w:bookmarkStart w:id="1208" w:name="_Toc49871617"/>
      <w:bookmarkStart w:id="1209" w:name="_Toc50023507"/>
      <w:bookmarkStart w:id="1210" w:name="_Toc51761187"/>
      <w:bookmarkStart w:id="1211" w:name="_Toc67492670"/>
      <w:bookmarkStart w:id="1212" w:name="_Toc74838404"/>
      <w:bookmarkStart w:id="1213" w:name="_Toc104311227"/>
      <w:bookmarkStart w:id="1214" w:name="_Toc104385907"/>
      <w:bookmarkStart w:id="1215" w:name="_Toc104407101"/>
      <w:bookmarkStart w:id="1216" w:name="_Toc104408394"/>
      <w:bookmarkStart w:id="1217" w:name="_Toc104545988"/>
      <w:bookmarkStart w:id="1218" w:name="_Toc191391804"/>
      <w:bookmarkStart w:id="1219" w:name="_Toc222844691"/>
      <w:r>
        <w:rPr>
          <w:noProof/>
        </w:rPr>
        <w:t>5.5.2.1</w:t>
      </w:r>
      <w:r>
        <w:rPr>
          <w:noProof/>
        </w:rPr>
        <w:tab/>
        <w:t>Description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20" w:name="_Toc28011128"/>
      <w:bookmarkStart w:id="1221" w:name="_Toc34137991"/>
      <w:bookmarkStart w:id="1222" w:name="_Toc36037586"/>
      <w:bookmarkStart w:id="1223" w:name="_Toc39051688"/>
      <w:bookmarkStart w:id="1224" w:name="_Toc43363280"/>
      <w:bookmarkStart w:id="1225" w:name="_Toc45132887"/>
      <w:bookmarkStart w:id="1226" w:name="_Toc49871618"/>
      <w:bookmarkStart w:id="1227" w:name="_Toc50023508"/>
      <w:bookmarkStart w:id="1228" w:name="_Toc51761188"/>
      <w:bookmarkStart w:id="1229" w:name="_Toc67492671"/>
      <w:bookmarkStart w:id="1230" w:name="_Toc74838405"/>
      <w:bookmarkStart w:id="1231" w:name="_Toc104311228"/>
      <w:bookmarkStart w:id="1232" w:name="_Toc104385908"/>
      <w:bookmarkStart w:id="1233" w:name="_Toc104407102"/>
      <w:bookmarkStart w:id="1234" w:name="_Toc104408395"/>
      <w:bookmarkStart w:id="1235" w:name="_Toc104545989"/>
      <w:bookmarkStart w:id="1236" w:name="_Toc191391805"/>
      <w:bookmarkStart w:id="1237" w:name="_Toc222844692"/>
      <w:r>
        <w:rPr>
          <w:noProof/>
        </w:rPr>
        <w:t>5.5.2.2</w:t>
      </w:r>
      <w:r>
        <w:rPr>
          <w:noProof/>
        </w:rPr>
        <w:tab/>
        <w:t>Operation Definition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38" w:name="_Toc28011129"/>
      <w:bookmarkStart w:id="1239" w:name="_Toc34137992"/>
      <w:bookmarkStart w:id="1240" w:name="_Toc36037587"/>
      <w:bookmarkStart w:id="1241" w:name="_Toc39051689"/>
      <w:bookmarkStart w:id="1242" w:name="_Toc43363281"/>
      <w:bookmarkStart w:id="1243" w:name="_Toc45132888"/>
      <w:bookmarkStart w:id="1244" w:name="_Toc49871619"/>
      <w:bookmarkStart w:id="1245" w:name="_Toc50023509"/>
      <w:bookmarkStart w:id="1246" w:name="_Toc51761189"/>
      <w:bookmarkStart w:id="1247" w:name="_Toc67492672"/>
      <w:bookmarkStart w:id="1248" w:name="_Toc74838406"/>
      <w:bookmarkStart w:id="1249" w:name="_Toc104311229"/>
      <w:bookmarkStart w:id="1250" w:name="_Toc104385909"/>
      <w:bookmarkStart w:id="1251" w:name="_Toc104407103"/>
      <w:bookmarkStart w:id="1252" w:name="_Toc104408396"/>
      <w:bookmarkStart w:id="1253" w:name="_Toc104545990"/>
      <w:bookmarkStart w:id="1254" w:name="_Toc191391806"/>
      <w:bookmarkStart w:id="1255" w:name="_Toc222844693"/>
      <w:r>
        <w:rPr>
          <w:noProof/>
        </w:rPr>
        <w:t>5.5.3</w:t>
      </w:r>
      <w:r>
        <w:rPr>
          <w:noProof/>
        </w:rPr>
        <w:tab/>
        <w:t>Request for termination of the policy association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2A156D5" w14:textId="77777777" w:rsidR="004F1B76" w:rsidRDefault="004F1B76">
      <w:pPr>
        <w:pStyle w:val="Heading4"/>
        <w:rPr>
          <w:noProof/>
        </w:rPr>
      </w:pPr>
      <w:bookmarkStart w:id="1256" w:name="_Toc28011130"/>
      <w:bookmarkStart w:id="1257" w:name="_Toc34137993"/>
      <w:bookmarkStart w:id="1258" w:name="_Toc36037588"/>
      <w:bookmarkStart w:id="1259" w:name="_Toc39051690"/>
      <w:bookmarkStart w:id="1260" w:name="_Toc43363282"/>
      <w:bookmarkStart w:id="1261" w:name="_Toc45132889"/>
      <w:bookmarkStart w:id="1262" w:name="_Toc49871620"/>
      <w:bookmarkStart w:id="1263" w:name="_Toc50023510"/>
      <w:bookmarkStart w:id="1264" w:name="_Toc51761190"/>
      <w:bookmarkStart w:id="1265" w:name="_Toc67492673"/>
      <w:bookmarkStart w:id="1266" w:name="_Toc74838407"/>
      <w:bookmarkStart w:id="1267" w:name="_Toc104311230"/>
      <w:bookmarkStart w:id="1268" w:name="_Toc104385910"/>
      <w:bookmarkStart w:id="1269" w:name="_Toc104407104"/>
      <w:bookmarkStart w:id="1270" w:name="_Toc104408397"/>
      <w:bookmarkStart w:id="1271" w:name="_Toc104545991"/>
      <w:bookmarkStart w:id="1272" w:name="_Toc191391807"/>
      <w:bookmarkStart w:id="1273" w:name="_Toc222844694"/>
      <w:r>
        <w:rPr>
          <w:noProof/>
        </w:rPr>
        <w:t>5.5.3.1</w:t>
      </w:r>
      <w:r>
        <w:rPr>
          <w:noProof/>
        </w:rPr>
        <w:tab/>
        <w:t>Description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74" w:name="_Toc28011131"/>
      <w:bookmarkStart w:id="1275" w:name="_Toc34137994"/>
      <w:bookmarkStart w:id="1276" w:name="_Toc36037589"/>
      <w:bookmarkStart w:id="1277" w:name="_Toc39051691"/>
      <w:bookmarkStart w:id="1278" w:name="_Toc43363283"/>
      <w:bookmarkStart w:id="1279" w:name="_Toc45132890"/>
      <w:bookmarkStart w:id="1280" w:name="_Toc49871621"/>
      <w:bookmarkStart w:id="1281" w:name="_Toc50023511"/>
      <w:bookmarkStart w:id="1282" w:name="_Toc51761191"/>
      <w:bookmarkStart w:id="1283" w:name="_Toc67492674"/>
      <w:bookmarkStart w:id="1284" w:name="_Toc74838408"/>
      <w:bookmarkStart w:id="1285" w:name="_Toc104311231"/>
      <w:bookmarkStart w:id="1286" w:name="_Toc104385911"/>
      <w:bookmarkStart w:id="1287" w:name="_Toc104407105"/>
      <w:bookmarkStart w:id="1288" w:name="_Toc104408398"/>
      <w:bookmarkStart w:id="1289" w:name="_Toc104545992"/>
      <w:bookmarkStart w:id="1290" w:name="_Toc191391808"/>
      <w:bookmarkStart w:id="1291" w:name="_Toc222844695"/>
      <w:r>
        <w:rPr>
          <w:noProof/>
        </w:rPr>
        <w:lastRenderedPageBreak/>
        <w:t>5.5.3.2</w:t>
      </w:r>
      <w:r>
        <w:rPr>
          <w:noProof/>
        </w:rPr>
        <w:tab/>
        <w:t>Operation Definition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292" w:name="_Toc28011132"/>
      <w:bookmarkStart w:id="1293" w:name="_Toc34137995"/>
      <w:bookmarkStart w:id="1294" w:name="_Toc36037590"/>
      <w:bookmarkStart w:id="1295" w:name="_Toc39051692"/>
      <w:bookmarkStart w:id="1296" w:name="_Toc43363284"/>
      <w:bookmarkStart w:id="1297" w:name="_Toc45132891"/>
      <w:bookmarkStart w:id="1298" w:name="_Toc49871622"/>
      <w:bookmarkStart w:id="1299" w:name="_Toc50023512"/>
      <w:bookmarkStart w:id="1300" w:name="_Toc51761192"/>
      <w:bookmarkStart w:id="1301" w:name="_Toc67492675"/>
      <w:bookmarkStart w:id="1302" w:name="_Toc74838409"/>
      <w:bookmarkStart w:id="1303" w:name="_Toc104311232"/>
      <w:bookmarkStart w:id="1304" w:name="_Toc104385912"/>
      <w:bookmarkStart w:id="1305" w:name="_Toc104407106"/>
      <w:bookmarkStart w:id="1306" w:name="_Toc104408399"/>
      <w:bookmarkStart w:id="1307" w:name="_Toc104545993"/>
      <w:bookmarkStart w:id="1308" w:name="_Toc191391809"/>
      <w:bookmarkStart w:id="1309" w:name="_Toc222844696"/>
      <w:r>
        <w:rPr>
          <w:noProof/>
        </w:rPr>
        <w:lastRenderedPageBreak/>
        <w:t>5.6</w:t>
      </w:r>
      <w:r>
        <w:rPr>
          <w:noProof/>
        </w:rPr>
        <w:tab/>
        <w:t>Data Model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C709C11" w14:textId="77777777" w:rsidR="004F1B76" w:rsidRDefault="004F1B76">
      <w:pPr>
        <w:pStyle w:val="Heading3"/>
        <w:rPr>
          <w:noProof/>
        </w:rPr>
      </w:pPr>
      <w:bookmarkStart w:id="1310" w:name="_Toc28011133"/>
      <w:bookmarkStart w:id="1311" w:name="_Toc34137996"/>
      <w:bookmarkStart w:id="1312" w:name="_Toc36037591"/>
      <w:bookmarkStart w:id="1313" w:name="_Toc39051693"/>
      <w:bookmarkStart w:id="1314" w:name="_Toc43363285"/>
      <w:bookmarkStart w:id="1315" w:name="_Toc45132892"/>
      <w:bookmarkStart w:id="1316" w:name="_Toc49871623"/>
      <w:bookmarkStart w:id="1317" w:name="_Toc50023513"/>
      <w:bookmarkStart w:id="1318" w:name="_Toc51761193"/>
      <w:bookmarkStart w:id="1319" w:name="_Toc67492676"/>
      <w:bookmarkStart w:id="1320" w:name="_Toc74838410"/>
      <w:bookmarkStart w:id="1321" w:name="_Toc104311233"/>
      <w:bookmarkStart w:id="1322" w:name="_Toc104385913"/>
      <w:bookmarkStart w:id="1323" w:name="_Toc104407107"/>
      <w:bookmarkStart w:id="1324" w:name="_Toc104408400"/>
      <w:bookmarkStart w:id="1325" w:name="_Toc104545994"/>
      <w:bookmarkStart w:id="1326" w:name="_Toc191391810"/>
      <w:bookmarkStart w:id="1327" w:name="_Toc222844697"/>
      <w:r>
        <w:rPr>
          <w:noProof/>
        </w:rPr>
        <w:t>5.6.1</w:t>
      </w:r>
      <w:r>
        <w:rPr>
          <w:noProof/>
        </w:rPr>
        <w:tab/>
        <w:t>General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328" w:name="_MCCTEMPBM_CRPT15830053___7"/>
            <w:r w:rsidRPr="004D7388">
              <w:rPr>
                <w:noProof/>
              </w:rPr>
              <w:t>NetSliceRepl</w:t>
            </w:r>
          </w:p>
          <w:bookmarkEnd w:id="1328"/>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29" w:name="_Toc28011134"/>
      <w:bookmarkStart w:id="1330" w:name="_Toc34137997"/>
      <w:bookmarkStart w:id="1331" w:name="_Toc36037592"/>
      <w:bookmarkStart w:id="1332" w:name="_Toc39051694"/>
      <w:bookmarkStart w:id="1333" w:name="_Toc43363286"/>
      <w:bookmarkStart w:id="1334" w:name="_Toc45132893"/>
      <w:bookmarkStart w:id="1335" w:name="_Toc49871624"/>
      <w:bookmarkStart w:id="1336" w:name="_Toc50023514"/>
      <w:bookmarkStart w:id="1337" w:name="_Toc51761194"/>
      <w:bookmarkStart w:id="1338" w:name="_Toc67492677"/>
      <w:bookmarkStart w:id="1339" w:name="_Toc74838411"/>
      <w:bookmarkStart w:id="1340" w:name="_Toc104311234"/>
      <w:bookmarkStart w:id="1341" w:name="_Toc104385914"/>
      <w:bookmarkStart w:id="1342" w:name="_Toc104407108"/>
      <w:bookmarkStart w:id="1343" w:name="_Toc104408401"/>
      <w:bookmarkStart w:id="1344" w:name="_Toc104545995"/>
      <w:bookmarkStart w:id="1345" w:name="_Toc191391811"/>
      <w:bookmarkStart w:id="1346" w:name="_Toc222844698"/>
      <w:r>
        <w:rPr>
          <w:noProof/>
        </w:rPr>
        <w:t>5.6.2</w:t>
      </w:r>
      <w:r>
        <w:rPr>
          <w:noProof/>
        </w:rPr>
        <w:tab/>
        <w:t>Structured data types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77C2563" w14:textId="77777777" w:rsidR="004F1B76" w:rsidRDefault="004F1B76">
      <w:pPr>
        <w:pStyle w:val="Heading4"/>
        <w:rPr>
          <w:noProof/>
        </w:rPr>
      </w:pPr>
      <w:bookmarkStart w:id="1347" w:name="_Toc28011135"/>
      <w:bookmarkStart w:id="1348" w:name="_Toc34137998"/>
      <w:bookmarkStart w:id="1349" w:name="_Toc36037593"/>
      <w:bookmarkStart w:id="1350" w:name="_Toc39051695"/>
      <w:bookmarkStart w:id="1351" w:name="_Toc43363287"/>
      <w:bookmarkStart w:id="1352" w:name="_Toc45132894"/>
      <w:bookmarkStart w:id="1353" w:name="_Toc49871625"/>
      <w:bookmarkStart w:id="1354" w:name="_Toc50023515"/>
      <w:bookmarkStart w:id="1355" w:name="_Toc51761195"/>
      <w:bookmarkStart w:id="1356" w:name="_Toc67492678"/>
      <w:bookmarkStart w:id="1357" w:name="_Toc74838412"/>
      <w:bookmarkStart w:id="1358" w:name="_Toc104311235"/>
      <w:bookmarkStart w:id="1359" w:name="_Toc104385915"/>
      <w:bookmarkStart w:id="1360" w:name="_Toc104407109"/>
      <w:bookmarkStart w:id="1361" w:name="_Toc104408402"/>
      <w:bookmarkStart w:id="1362" w:name="_Toc104545996"/>
      <w:bookmarkStart w:id="1363" w:name="_Toc191391812"/>
      <w:bookmarkStart w:id="1364" w:name="_Toc222844699"/>
      <w:r>
        <w:rPr>
          <w:noProof/>
        </w:rPr>
        <w:t>5.6.2.1</w:t>
      </w:r>
      <w:r>
        <w:rPr>
          <w:noProof/>
        </w:rPr>
        <w:tab/>
        <w:t>Introduction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65" w:name="_Toc28011136"/>
      <w:bookmarkStart w:id="1366" w:name="_Toc34137999"/>
      <w:bookmarkStart w:id="1367" w:name="_Toc36037594"/>
      <w:bookmarkStart w:id="1368" w:name="_Toc39051696"/>
      <w:bookmarkStart w:id="1369" w:name="_Toc43363288"/>
      <w:bookmarkStart w:id="1370" w:name="_Toc45132895"/>
      <w:bookmarkStart w:id="1371" w:name="_Toc49871626"/>
      <w:bookmarkStart w:id="1372" w:name="_Toc50023516"/>
      <w:bookmarkStart w:id="1373" w:name="_Toc51761196"/>
      <w:bookmarkStart w:id="1374" w:name="_Toc67492679"/>
      <w:bookmarkStart w:id="1375" w:name="_Toc74838413"/>
      <w:bookmarkStart w:id="1376" w:name="_Toc104311236"/>
      <w:bookmarkStart w:id="1377" w:name="_Toc104385916"/>
      <w:bookmarkStart w:id="1378" w:name="_Toc104407110"/>
      <w:bookmarkStart w:id="1379" w:name="_Toc104408403"/>
      <w:bookmarkStart w:id="1380" w:name="_Toc104545997"/>
      <w:bookmarkStart w:id="1381" w:name="_Toc191391813"/>
      <w:bookmarkStart w:id="1382" w:name="_Toc222844700"/>
      <w:r>
        <w:rPr>
          <w:noProof/>
        </w:rPr>
        <w:lastRenderedPageBreak/>
        <w:t>5.6.2.2</w:t>
      </w:r>
      <w:r>
        <w:rPr>
          <w:noProof/>
        </w:rPr>
        <w:tab/>
        <w:t>Type PolicyAssociation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3992F463" w14:textId="6BFA7E72" w:rsidR="00C4174B" w:rsidRPr="0058048E" w:rsidRDefault="0058048E" w:rsidP="0058048E">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1383" w:name="_Toc28011137"/>
      <w:bookmarkStart w:id="1384" w:name="_Toc34138000"/>
      <w:bookmarkStart w:id="1385" w:name="_Toc36037595"/>
      <w:bookmarkStart w:id="1386" w:name="_Toc39051697"/>
      <w:bookmarkStart w:id="1387" w:name="_Toc43363289"/>
      <w:bookmarkStart w:id="1388" w:name="_Toc45132896"/>
      <w:bookmarkStart w:id="1389" w:name="_Toc49871627"/>
      <w:bookmarkStart w:id="1390" w:name="_Toc50023517"/>
      <w:bookmarkStart w:id="1391" w:name="_Toc51761197"/>
      <w:bookmarkStart w:id="1392" w:name="_Toc67492680"/>
      <w:bookmarkStart w:id="1393" w:name="_Toc74838414"/>
      <w:bookmarkStart w:id="1394" w:name="_Toc104311237"/>
      <w:bookmarkStart w:id="1395" w:name="_Toc104385917"/>
      <w:bookmarkStart w:id="1396" w:name="_Toc104407111"/>
      <w:bookmarkStart w:id="1397" w:name="_Toc104408404"/>
      <w:bookmarkStart w:id="1398" w:name="_Toc104545998"/>
      <w:bookmarkStart w:id="1399" w:name="_Toc191391814"/>
      <w:bookmarkStart w:id="1400" w:name="_Toc222844701"/>
      <w:r>
        <w:rPr>
          <w:noProof/>
        </w:rPr>
        <w:lastRenderedPageBreak/>
        <w:t>5.6.2.3</w:t>
      </w:r>
      <w:r>
        <w:rPr>
          <w:noProof/>
        </w:rPr>
        <w:tab/>
        <w:t>Type PolicyAssociationRequest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01" w:name="_Toc28011138"/>
      <w:bookmarkStart w:id="1402" w:name="_Toc34138001"/>
      <w:bookmarkStart w:id="1403" w:name="_Toc36037596"/>
      <w:bookmarkStart w:id="1404" w:name="_Toc39051698"/>
      <w:bookmarkStart w:id="1405" w:name="_Toc43363290"/>
      <w:bookmarkStart w:id="1406" w:name="_Toc45132897"/>
      <w:bookmarkStart w:id="1407" w:name="_Toc49871628"/>
      <w:bookmarkStart w:id="1408" w:name="_Toc50023518"/>
      <w:bookmarkStart w:id="1409" w:name="_Toc51761198"/>
      <w:bookmarkStart w:id="1410" w:name="_Toc67492681"/>
      <w:bookmarkStart w:id="1411" w:name="_Toc74838415"/>
      <w:bookmarkStart w:id="1412" w:name="_Toc104311238"/>
      <w:bookmarkStart w:id="1413" w:name="_Toc104385918"/>
      <w:bookmarkStart w:id="1414" w:name="_Toc104407112"/>
      <w:bookmarkStart w:id="1415" w:name="_Toc104408405"/>
      <w:bookmarkStart w:id="1416" w:name="_Toc104545999"/>
      <w:bookmarkStart w:id="1417" w:name="_Toc191391815"/>
      <w:bookmarkStart w:id="1418" w:name="_Toc222844702"/>
      <w:r>
        <w:rPr>
          <w:noProof/>
        </w:rPr>
        <w:lastRenderedPageBreak/>
        <w:t>5.6.2.4</w:t>
      </w:r>
      <w:r>
        <w:rPr>
          <w:noProof/>
        </w:rPr>
        <w:tab/>
        <w:t>Type PolicyAssociationUpdateRequest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28373E9" w14:textId="77777777" w:rsidR="004F1B76" w:rsidRDefault="004F1B7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A1129F" w14:paraId="71509722" w14:textId="77777777" w:rsidTr="000305CC">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0305CC">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0305CC">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0305CC">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0305CC">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0305CC">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0305CC">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0305CC">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0305CC">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0305CC">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0305CC">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0305CC">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0305CC">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0305CC">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0305CC">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0305CC">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0305CC">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0305CC">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0305CC">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0305CC">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0305CC">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0305CC">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0305CC">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0305CC">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0305CC">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0305CC">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0305CC">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0305CC">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0305CC">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0305CC">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0305CC">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0305CC">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0305CC">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19" w:name="_Toc28011139"/>
      <w:bookmarkStart w:id="1420" w:name="_Toc34138002"/>
      <w:bookmarkStart w:id="1421" w:name="_Toc36037597"/>
      <w:bookmarkStart w:id="1422" w:name="_Toc39051699"/>
      <w:bookmarkStart w:id="1423" w:name="_Toc43363291"/>
      <w:bookmarkStart w:id="1424" w:name="_Toc45132898"/>
      <w:bookmarkStart w:id="1425" w:name="_Toc49871629"/>
      <w:bookmarkStart w:id="1426" w:name="_Toc50023519"/>
      <w:bookmarkStart w:id="1427" w:name="_Toc51761199"/>
      <w:bookmarkStart w:id="1428" w:name="_Toc67492682"/>
      <w:bookmarkStart w:id="1429" w:name="_Toc74838416"/>
      <w:bookmarkStart w:id="1430" w:name="_Toc104311239"/>
      <w:bookmarkStart w:id="1431" w:name="_Toc104385919"/>
      <w:bookmarkStart w:id="1432" w:name="_Toc104407113"/>
      <w:bookmarkStart w:id="1433" w:name="_Toc104408406"/>
      <w:bookmarkStart w:id="1434" w:name="_Toc104546000"/>
      <w:bookmarkStart w:id="1435" w:name="_Toc191391816"/>
      <w:bookmarkStart w:id="1436" w:name="_Toc222844703"/>
      <w:r>
        <w:rPr>
          <w:noProof/>
        </w:rPr>
        <w:lastRenderedPageBreak/>
        <w:t>5.6.2.5</w:t>
      </w:r>
      <w:r>
        <w:rPr>
          <w:noProof/>
        </w:rPr>
        <w:tab/>
        <w:t>Type PolicyUpdate</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7A63F76A" w14:textId="77777777" w:rsidR="004F1B76" w:rsidRDefault="004F1B76">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A1129F" w14:paraId="20496882" w14:textId="77777777" w:rsidTr="00660433">
        <w:trPr>
          <w:gridBefore w:val="1"/>
          <w:wBefore w:w="351" w:type="dxa"/>
          <w:jc w:val="center"/>
        </w:trPr>
        <w:tc>
          <w:tcPr>
            <w:tcW w:w="1643" w:type="dxa"/>
            <w:shd w:val="clear" w:color="auto" w:fill="C0C0C0"/>
            <w:hideMark/>
          </w:tcPr>
          <w:p w14:paraId="68179444" w14:textId="77777777" w:rsidR="004F1B76" w:rsidRDefault="004F1B76">
            <w:pPr>
              <w:pStyle w:val="TAH"/>
              <w:rPr>
                <w:noProof/>
              </w:rPr>
            </w:pPr>
            <w:r>
              <w:rPr>
                <w:noProof/>
              </w:rPr>
              <w:lastRenderedPageBreak/>
              <w:t>Attribute name</w:t>
            </w:r>
          </w:p>
        </w:tc>
        <w:tc>
          <w:tcPr>
            <w:tcW w:w="1796" w:type="dxa"/>
            <w:shd w:val="clear" w:color="auto" w:fill="C0C0C0"/>
            <w:hideMark/>
          </w:tcPr>
          <w:p w14:paraId="6B9FF128" w14:textId="77777777" w:rsidR="004F1B76" w:rsidRDefault="004F1B76">
            <w:pPr>
              <w:pStyle w:val="TAH"/>
              <w:rPr>
                <w:noProof/>
              </w:rPr>
            </w:pPr>
            <w:r>
              <w:rPr>
                <w:noProof/>
              </w:rPr>
              <w:t>Data type</w:t>
            </w:r>
          </w:p>
        </w:tc>
        <w:tc>
          <w:tcPr>
            <w:tcW w:w="356" w:type="dxa"/>
            <w:shd w:val="clear" w:color="auto" w:fill="C0C0C0"/>
            <w:hideMark/>
          </w:tcPr>
          <w:p w14:paraId="71F3806B" w14:textId="77777777" w:rsidR="004F1B76" w:rsidRDefault="004F1B76">
            <w:pPr>
              <w:pStyle w:val="TAH"/>
              <w:rPr>
                <w:noProof/>
              </w:rPr>
            </w:pPr>
            <w:r>
              <w:rPr>
                <w:noProof/>
              </w:rPr>
              <w:t>P</w:t>
            </w:r>
          </w:p>
        </w:tc>
        <w:tc>
          <w:tcPr>
            <w:tcW w:w="1166" w:type="dxa"/>
            <w:shd w:val="clear" w:color="auto" w:fill="C0C0C0"/>
            <w:hideMark/>
          </w:tcPr>
          <w:p w14:paraId="25927080" w14:textId="77777777" w:rsidR="004F1B76" w:rsidRDefault="004F1B76">
            <w:pPr>
              <w:pStyle w:val="TAH"/>
              <w:rPr>
                <w:noProof/>
              </w:rPr>
            </w:pPr>
            <w:r>
              <w:rPr>
                <w:noProof/>
              </w:rPr>
              <w:t>Cardinality</w:t>
            </w:r>
          </w:p>
        </w:tc>
        <w:tc>
          <w:tcPr>
            <w:tcW w:w="3137" w:type="dxa"/>
            <w:shd w:val="clear" w:color="auto" w:fill="C0C0C0"/>
            <w:hideMark/>
          </w:tcPr>
          <w:p w14:paraId="7DF29A11" w14:textId="77777777" w:rsidR="004F1B76" w:rsidRDefault="004F1B76">
            <w:pPr>
              <w:pStyle w:val="TAH"/>
              <w:rPr>
                <w:noProof/>
              </w:rPr>
            </w:pPr>
            <w:r>
              <w:rPr>
                <w:noProof/>
              </w:rPr>
              <w:t>Description</w:t>
            </w:r>
          </w:p>
        </w:tc>
        <w:tc>
          <w:tcPr>
            <w:tcW w:w="1389" w:type="dxa"/>
            <w:gridSpan w:val="2"/>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660433">
        <w:trPr>
          <w:gridBefore w:val="1"/>
          <w:wBefore w:w="351" w:type="dxa"/>
          <w:jc w:val="center"/>
        </w:trPr>
        <w:tc>
          <w:tcPr>
            <w:tcW w:w="1643" w:type="dxa"/>
          </w:tcPr>
          <w:p w14:paraId="3B3AFB20" w14:textId="77777777" w:rsidR="004F1B76" w:rsidRDefault="004F1B76">
            <w:pPr>
              <w:pStyle w:val="TAL"/>
              <w:rPr>
                <w:noProof/>
              </w:rPr>
            </w:pPr>
            <w:r>
              <w:rPr>
                <w:noProof/>
              </w:rPr>
              <w:t>resourceUri</w:t>
            </w:r>
          </w:p>
        </w:tc>
        <w:tc>
          <w:tcPr>
            <w:tcW w:w="1796" w:type="dxa"/>
          </w:tcPr>
          <w:p w14:paraId="60C0C16E" w14:textId="77777777" w:rsidR="004F1B76" w:rsidRDefault="004F1B76">
            <w:pPr>
              <w:pStyle w:val="TAL"/>
              <w:rPr>
                <w:noProof/>
              </w:rPr>
            </w:pPr>
            <w:r>
              <w:rPr>
                <w:noProof/>
              </w:rPr>
              <w:t>Uri</w:t>
            </w:r>
          </w:p>
        </w:tc>
        <w:tc>
          <w:tcPr>
            <w:tcW w:w="356" w:type="dxa"/>
          </w:tcPr>
          <w:p w14:paraId="5DC98BC0" w14:textId="77777777" w:rsidR="004F1B76" w:rsidRDefault="004F1B76">
            <w:pPr>
              <w:pStyle w:val="TAC"/>
              <w:rPr>
                <w:noProof/>
              </w:rPr>
            </w:pPr>
            <w:r>
              <w:rPr>
                <w:noProof/>
              </w:rPr>
              <w:t>M</w:t>
            </w:r>
          </w:p>
        </w:tc>
        <w:tc>
          <w:tcPr>
            <w:tcW w:w="1166" w:type="dxa"/>
          </w:tcPr>
          <w:p w14:paraId="18032915" w14:textId="77777777" w:rsidR="004F1B76" w:rsidRDefault="004F1B76">
            <w:pPr>
              <w:pStyle w:val="TAC"/>
              <w:rPr>
                <w:noProof/>
              </w:rPr>
            </w:pPr>
            <w:r>
              <w:rPr>
                <w:noProof/>
              </w:rPr>
              <w:t>1</w:t>
            </w:r>
          </w:p>
        </w:tc>
        <w:tc>
          <w:tcPr>
            <w:tcW w:w="3137"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89" w:type="dxa"/>
            <w:gridSpan w:val="2"/>
          </w:tcPr>
          <w:p w14:paraId="5653A8F0" w14:textId="77777777" w:rsidR="004F1B76" w:rsidRDefault="004F1B76">
            <w:pPr>
              <w:pStyle w:val="TAL"/>
              <w:rPr>
                <w:rFonts w:cs="Arial"/>
                <w:noProof/>
                <w:szCs w:val="18"/>
              </w:rPr>
            </w:pPr>
          </w:p>
        </w:tc>
      </w:tr>
      <w:tr w:rsidR="00920A3A" w14:paraId="1E7FA079" w14:textId="77777777" w:rsidTr="00660433">
        <w:trPr>
          <w:gridBefore w:val="1"/>
          <w:wBefore w:w="351" w:type="dxa"/>
          <w:jc w:val="center"/>
        </w:trPr>
        <w:tc>
          <w:tcPr>
            <w:tcW w:w="1643" w:type="dxa"/>
          </w:tcPr>
          <w:p w14:paraId="1C44C1B4" w14:textId="77777777" w:rsidR="00920A3A" w:rsidRDefault="00920A3A" w:rsidP="00920A3A">
            <w:pPr>
              <w:pStyle w:val="TAL"/>
              <w:rPr>
                <w:noProof/>
              </w:rPr>
            </w:pPr>
            <w:r>
              <w:rPr>
                <w:noProof/>
              </w:rPr>
              <w:t>triggers</w:t>
            </w:r>
          </w:p>
        </w:tc>
        <w:tc>
          <w:tcPr>
            <w:tcW w:w="1796" w:type="dxa"/>
          </w:tcPr>
          <w:p w14:paraId="14C7CA9E" w14:textId="77777777" w:rsidR="00920A3A" w:rsidRDefault="00920A3A" w:rsidP="00920A3A">
            <w:pPr>
              <w:pStyle w:val="TAL"/>
              <w:rPr>
                <w:noProof/>
              </w:rPr>
            </w:pPr>
            <w:r>
              <w:rPr>
                <w:noProof/>
              </w:rPr>
              <w:t>array(RequestTrigger)</w:t>
            </w:r>
          </w:p>
        </w:tc>
        <w:tc>
          <w:tcPr>
            <w:tcW w:w="356" w:type="dxa"/>
          </w:tcPr>
          <w:p w14:paraId="4FB4DA07" w14:textId="77777777" w:rsidR="00920A3A" w:rsidRDefault="00920A3A" w:rsidP="00920A3A">
            <w:pPr>
              <w:pStyle w:val="TAC"/>
              <w:rPr>
                <w:noProof/>
              </w:rPr>
            </w:pPr>
            <w:r>
              <w:rPr>
                <w:noProof/>
              </w:rPr>
              <w:t>O</w:t>
            </w:r>
          </w:p>
        </w:tc>
        <w:tc>
          <w:tcPr>
            <w:tcW w:w="1166" w:type="dxa"/>
          </w:tcPr>
          <w:p w14:paraId="681D1515" w14:textId="77777777" w:rsidR="00920A3A" w:rsidRDefault="00920A3A" w:rsidP="00920A3A">
            <w:pPr>
              <w:pStyle w:val="TAC"/>
              <w:rPr>
                <w:noProof/>
              </w:rPr>
            </w:pPr>
            <w:r>
              <w:rPr>
                <w:noProof/>
              </w:rPr>
              <w:t>1..N</w:t>
            </w:r>
          </w:p>
        </w:tc>
        <w:tc>
          <w:tcPr>
            <w:tcW w:w="3137"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89" w:type="dxa"/>
            <w:gridSpan w:val="2"/>
          </w:tcPr>
          <w:p w14:paraId="39737C98" w14:textId="77777777" w:rsidR="00920A3A" w:rsidRDefault="00920A3A" w:rsidP="00920A3A">
            <w:pPr>
              <w:pStyle w:val="TAL"/>
              <w:rPr>
                <w:rFonts w:cs="Arial"/>
                <w:noProof/>
                <w:szCs w:val="18"/>
              </w:rPr>
            </w:pPr>
          </w:p>
        </w:tc>
      </w:tr>
      <w:tr w:rsidR="004F1B76" w14:paraId="6D07858D" w14:textId="77777777" w:rsidTr="00660433">
        <w:trPr>
          <w:gridBefore w:val="1"/>
          <w:wBefore w:w="351" w:type="dxa"/>
          <w:jc w:val="center"/>
        </w:trPr>
        <w:tc>
          <w:tcPr>
            <w:tcW w:w="1643" w:type="dxa"/>
          </w:tcPr>
          <w:p w14:paraId="213BFFDA" w14:textId="77777777" w:rsidR="004F1B76" w:rsidRDefault="004F1B76">
            <w:pPr>
              <w:pStyle w:val="TAL"/>
              <w:rPr>
                <w:noProof/>
              </w:rPr>
            </w:pPr>
            <w:r>
              <w:rPr>
                <w:noProof/>
              </w:rPr>
              <w:t>servAreaRes</w:t>
            </w:r>
          </w:p>
        </w:tc>
        <w:tc>
          <w:tcPr>
            <w:tcW w:w="1796" w:type="dxa"/>
          </w:tcPr>
          <w:p w14:paraId="15D30306" w14:textId="77777777" w:rsidR="004F1B76" w:rsidRDefault="004F1B76">
            <w:pPr>
              <w:pStyle w:val="TAL"/>
              <w:rPr>
                <w:noProof/>
              </w:rPr>
            </w:pPr>
            <w:r>
              <w:t>ServiceAreaRestriction</w:t>
            </w:r>
          </w:p>
        </w:tc>
        <w:tc>
          <w:tcPr>
            <w:tcW w:w="356" w:type="dxa"/>
          </w:tcPr>
          <w:p w14:paraId="5B27B2D4" w14:textId="77777777" w:rsidR="004F1B76" w:rsidRDefault="004F1B76">
            <w:pPr>
              <w:pStyle w:val="TAC"/>
              <w:rPr>
                <w:noProof/>
              </w:rPr>
            </w:pPr>
            <w:r>
              <w:rPr>
                <w:noProof/>
              </w:rPr>
              <w:t>O</w:t>
            </w:r>
          </w:p>
        </w:tc>
        <w:tc>
          <w:tcPr>
            <w:tcW w:w="1166" w:type="dxa"/>
          </w:tcPr>
          <w:p w14:paraId="1D044AF5" w14:textId="77777777" w:rsidR="004F1B76" w:rsidRDefault="004F1B76">
            <w:pPr>
              <w:pStyle w:val="TAC"/>
              <w:rPr>
                <w:noProof/>
              </w:rPr>
            </w:pPr>
            <w:r>
              <w:rPr>
                <w:noProof/>
              </w:rPr>
              <w:t>0..1</w:t>
            </w:r>
          </w:p>
        </w:tc>
        <w:tc>
          <w:tcPr>
            <w:tcW w:w="3137"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7A1404C2" w14:textId="77777777" w:rsidR="004F1B76" w:rsidRDefault="004F1B76">
            <w:pPr>
              <w:pStyle w:val="TAL"/>
              <w:rPr>
                <w:rFonts w:cs="Arial"/>
                <w:noProof/>
                <w:szCs w:val="18"/>
              </w:rPr>
            </w:pPr>
          </w:p>
        </w:tc>
      </w:tr>
      <w:tr w:rsidR="004F1B76" w14:paraId="3C31AD25" w14:textId="77777777" w:rsidTr="00660433">
        <w:trPr>
          <w:gridBefore w:val="1"/>
          <w:wBefore w:w="351" w:type="dxa"/>
          <w:jc w:val="center"/>
        </w:trPr>
        <w:tc>
          <w:tcPr>
            <w:tcW w:w="1643" w:type="dxa"/>
          </w:tcPr>
          <w:p w14:paraId="549B74D2" w14:textId="77777777" w:rsidR="004F1B76" w:rsidRDefault="004F1B76">
            <w:pPr>
              <w:pStyle w:val="TAL"/>
              <w:rPr>
                <w:noProof/>
              </w:rPr>
            </w:pPr>
            <w:r>
              <w:rPr>
                <w:noProof/>
              </w:rPr>
              <w:t>wlServAreaRes</w:t>
            </w:r>
          </w:p>
        </w:tc>
        <w:tc>
          <w:tcPr>
            <w:tcW w:w="1796" w:type="dxa"/>
          </w:tcPr>
          <w:p w14:paraId="6ADD8D34" w14:textId="77777777" w:rsidR="004F1B76" w:rsidRDefault="004F1B76">
            <w:pPr>
              <w:pStyle w:val="TAL"/>
            </w:pPr>
            <w:r>
              <w:t>WirelineServiceAreaRestriction</w:t>
            </w:r>
          </w:p>
        </w:tc>
        <w:tc>
          <w:tcPr>
            <w:tcW w:w="356" w:type="dxa"/>
          </w:tcPr>
          <w:p w14:paraId="507EF9D4" w14:textId="77777777" w:rsidR="004F1B76" w:rsidRDefault="004F1B76">
            <w:pPr>
              <w:pStyle w:val="TAC"/>
              <w:rPr>
                <w:noProof/>
              </w:rPr>
            </w:pPr>
            <w:r>
              <w:rPr>
                <w:noProof/>
              </w:rPr>
              <w:t>O</w:t>
            </w:r>
          </w:p>
        </w:tc>
        <w:tc>
          <w:tcPr>
            <w:tcW w:w="1166" w:type="dxa"/>
          </w:tcPr>
          <w:p w14:paraId="32431042" w14:textId="77777777" w:rsidR="004F1B76" w:rsidRDefault="004F1B76">
            <w:pPr>
              <w:pStyle w:val="TAC"/>
              <w:rPr>
                <w:noProof/>
              </w:rPr>
            </w:pPr>
            <w:r>
              <w:rPr>
                <w:noProof/>
              </w:rPr>
              <w:t>0..1</w:t>
            </w:r>
          </w:p>
        </w:tc>
        <w:tc>
          <w:tcPr>
            <w:tcW w:w="3137"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660433">
        <w:trPr>
          <w:gridBefore w:val="1"/>
          <w:wBefore w:w="351" w:type="dxa"/>
          <w:jc w:val="center"/>
        </w:trPr>
        <w:tc>
          <w:tcPr>
            <w:tcW w:w="1643" w:type="dxa"/>
          </w:tcPr>
          <w:p w14:paraId="58CC3FC7" w14:textId="77777777" w:rsidR="004F1B76" w:rsidRDefault="004F1B76">
            <w:pPr>
              <w:pStyle w:val="TAL"/>
              <w:rPr>
                <w:noProof/>
              </w:rPr>
            </w:pPr>
            <w:r>
              <w:rPr>
                <w:noProof/>
              </w:rPr>
              <w:t>rfsp</w:t>
            </w:r>
          </w:p>
        </w:tc>
        <w:tc>
          <w:tcPr>
            <w:tcW w:w="1796" w:type="dxa"/>
          </w:tcPr>
          <w:p w14:paraId="2EB79F3E" w14:textId="77777777" w:rsidR="004F1B76" w:rsidRDefault="004F1B76">
            <w:pPr>
              <w:pStyle w:val="TAL"/>
              <w:rPr>
                <w:noProof/>
              </w:rPr>
            </w:pPr>
            <w:r>
              <w:t>RfspIndex</w:t>
            </w:r>
          </w:p>
        </w:tc>
        <w:tc>
          <w:tcPr>
            <w:tcW w:w="356" w:type="dxa"/>
          </w:tcPr>
          <w:p w14:paraId="5564E138" w14:textId="77777777" w:rsidR="004F1B76" w:rsidRDefault="004F1B76">
            <w:pPr>
              <w:pStyle w:val="TAC"/>
              <w:rPr>
                <w:noProof/>
              </w:rPr>
            </w:pPr>
            <w:r>
              <w:rPr>
                <w:noProof/>
              </w:rPr>
              <w:t>O</w:t>
            </w:r>
          </w:p>
        </w:tc>
        <w:tc>
          <w:tcPr>
            <w:tcW w:w="1166" w:type="dxa"/>
          </w:tcPr>
          <w:p w14:paraId="1A20F710" w14:textId="77777777" w:rsidR="004F1B76" w:rsidRDefault="004F1B76">
            <w:pPr>
              <w:pStyle w:val="TAC"/>
              <w:rPr>
                <w:noProof/>
              </w:rPr>
            </w:pPr>
            <w:r>
              <w:rPr>
                <w:noProof/>
              </w:rPr>
              <w:t>0..1</w:t>
            </w:r>
          </w:p>
        </w:tc>
        <w:tc>
          <w:tcPr>
            <w:tcW w:w="3137"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551BB7CA" w14:textId="77777777" w:rsidR="004F1B76" w:rsidRDefault="004F1B76">
            <w:pPr>
              <w:pStyle w:val="TAL"/>
              <w:rPr>
                <w:rFonts w:cs="Arial"/>
                <w:noProof/>
                <w:szCs w:val="18"/>
              </w:rPr>
            </w:pPr>
          </w:p>
        </w:tc>
      </w:tr>
      <w:tr w:rsidR="009E1F01" w14:paraId="46FE414A" w14:textId="77777777" w:rsidTr="00660433">
        <w:trPr>
          <w:gridBefore w:val="1"/>
          <w:wBefore w:w="351" w:type="dxa"/>
          <w:jc w:val="center"/>
        </w:trPr>
        <w:tc>
          <w:tcPr>
            <w:tcW w:w="1643" w:type="dxa"/>
          </w:tcPr>
          <w:p w14:paraId="3328C384" w14:textId="77777777" w:rsidR="009E1F01" w:rsidRDefault="009E1F01" w:rsidP="009E1F01">
            <w:pPr>
              <w:pStyle w:val="TAL"/>
              <w:rPr>
                <w:noProof/>
              </w:rPr>
            </w:pPr>
            <w:r>
              <w:rPr>
                <w:noProof/>
              </w:rPr>
              <w:t>rfspValTime</w:t>
            </w:r>
          </w:p>
        </w:tc>
        <w:tc>
          <w:tcPr>
            <w:tcW w:w="1796" w:type="dxa"/>
          </w:tcPr>
          <w:p w14:paraId="3DE17772" w14:textId="77777777" w:rsidR="009E1F01" w:rsidRDefault="009E1F01" w:rsidP="009E1F01">
            <w:pPr>
              <w:pStyle w:val="TAL"/>
            </w:pPr>
            <w:r>
              <w:t>DurationSec</w:t>
            </w:r>
          </w:p>
        </w:tc>
        <w:tc>
          <w:tcPr>
            <w:tcW w:w="356" w:type="dxa"/>
          </w:tcPr>
          <w:p w14:paraId="0DB017C0" w14:textId="77777777" w:rsidR="009E1F01" w:rsidRDefault="009E1F01" w:rsidP="009E1F01">
            <w:pPr>
              <w:pStyle w:val="TAC"/>
              <w:rPr>
                <w:noProof/>
              </w:rPr>
            </w:pPr>
            <w:r>
              <w:rPr>
                <w:noProof/>
              </w:rPr>
              <w:t>O</w:t>
            </w:r>
          </w:p>
        </w:tc>
        <w:tc>
          <w:tcPr>
            <w:tcW w:w="1166" w:type="dxa"/>
          </w:tcPr>
          <w:p w14:paraId="378BD13B" w14:textId="77777777" w:rsidR="009E1F01" w:rsidRDefault="009E1F01" w:rsidP="009E1F01">
            <w:pPr>
              <w:pStyle w:val="TAC"/>
              <w:rPr>
                <w:noProof/>
              </w:rPr>
            </w:pPr>
            <w:r>
              <w:rPr>
                <w:noProof/>
              </w:rPr>
              <w:t>0..1</w:t>
            </w:r>
          </w:p>
        </w:tc>
        <w:tc>
          <w:tcPr>
            <w:tcW w:w="3137"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660433">
        <w:trPr>
          <w:gridBefore w:val="1"/>
          <w:wBefore w:w="351" w:type="dxa"/>
          <w:jc w:val="center"/>
        </w:trPr>
        <w:tc>
          <w:tcPr>
            <w:tcW w:w="1643" w:type="dxa"/>
          </w:tcPr>
          <w:p w14:paraId="231B9272" w14:textId="77777777" w:rsidR="009E1F01" w:rsidRDefault="009E1F01" w:rsidP="009E1F01">
            <w:pPr>
              <w:pStyle w:val="TAL"/>
              <w:rPr>
                <w:noProof/>
              </w:rPr>
            </w:pPr>
            <w:r>
              <w:rPr>
                <w:rFonts w:hint="eastAsia"/>
                <w:noProof/>
                <w:lang w:eastAsia="zh-CN"/>
              </w:rPr>
              <w:t>targetRfsp</w:t>
            </w:r>
          </w:p>
        </w:tc>
        <w:tc>
          <w:tcPr>
            <w:tcW w:w="1796" w:type="dxa"/>
          </w:tcPr>
          <w:p w14:paraId="73CDDBBA" w14:textId="77777777" w:rsidR="009E1F01" w:rsidRDefault="009E1F01" w:rsidP="009E1F01">
            <w:pPr>
              <w:pStyle w:val="TAL"/>
            </w:pPr>
            <w:r>
              <w:t>RfspIndex</w:t>
            </w:r>
          </w:p>
        </w:tc>
        <w:tc>
          <w:tcPr>
            <w:tcW w:w="356" w:type="dxa"/>
          </w:tcPr>
          <w:p w14:paraId="3B73773D" w14:textId="77777777" w:rsidR="009E1F01" w:rsidRDefault="009E1F01" w:rsidP="009E1F01">
            <w:pPr>
              <w:pStyle w:val="TAC"/>
              <w:rPr>
                <w:noProof/>
              </w:rPr>
            </w:pPr>
            <w:r>
              <w:rPr>
                <w:noProof/>
              </w:rPr>
              <w:t>C</w:t>
            </w:r>
          </w:p>
        </w:tc>
        <w:tc>
          <w:tcPr>
            <w:tcW w:w="1166" w:type="dxa"/>
          </w:tcPr>
          <w:p w14:paraId="57B244FD" w14:textId="77777777" w:rsidR="009E1F01" w:rsidRDefault="009E1F01" w:rsidP="009E1F01">
            <w:pPr>
              <w:pStyle w:val="TAC"/>
              <w:rPr>
                <w:noProof/>
              </w:rPr>
            </w:pPr>
            <w:r>
              <w:rPr>
                <w:noProof/>
              </w:rPr>
              <w:t>0..1</w:t>
            </w:r>
          </w:p>
        </w:tc>
        <w:tc>
          <w:tcPr>
            <w:tcW w:w="3137"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660433">
        <w:trPr>
          <w:gridBefore w:val="1"/>
          <w:wBefore w:w="351" w:type="dxa"/>
          <w:jc w:val="center"/>
        </w:trPr>
        <w:tc>
          <w:tcPr>
            <w:tcW w:w="1643" w:type="dxa"/>
          </w:tcPr>
          <w:p w14:paraId="324D529C" w14:textId="77777777" w:rsidR="009E1F01" w:rsidRDefault="009E1F01" w:rsidP="009E1F01">
            <w:pPr>
              <w:pStyle w:val="TAL"/>
              <w:rPr>
                <w:noProof/>
              </w:rPr>
            </w:pPr>
            <w:r>
              <w:rPr>
                <w:noProof/>
              </w:rPr>
              <w:t>smfSelInfo</w:t>
            </w:r>
          </w:p>
        </w:tc>
        <w:tc>
          <w:tcPr>
            <w:tcW w:w="1796" w:type="dxa"/>
          </w:tcPr>
          <w:p w14:paraId="5B66F4ED" w14:textId="77777777" w:rsidR="009E1F01" w:rsidRDefault="009E1F01" w:rsidP="009E1F01">
            <w:pPr>
              <w:pStyle w:val="TAL"/>
            </w:pPr>
            <w:r>
              <w:t>SmfSelectionData</w:t>
            </w:r>
          </w:p>
        </w:tc>
        <w:tc>
          <w:tcPr>
            <w:tcW w:w="356" w:type="dxa"/>
          </w:tcPr>
          <w:p w14:paraId="17CF022A" w14:textId="77777777" w:rsidR="009E1F01" w:rsidRDefault="009E1F01" w:rsidP="009E1F01">
            <w:pPr>
              <w:pStyle w:val="TAC"/>
              <w:rPr>
                <w:noProof/>
              </w:rPr>
            </w:pPr>
            <w:r>
              <w:rPr>
                <w:noProof/>
              </w:rPr>
              <w:t>C</w:t>
            </w:r>
          </w:p>
        </w:tc>
        <w:tc>
          <w:tcPr>
            <w:tcW w:w="1166" w:type="dxa"/>
          </w:tcPr>
          <w:p w14:paraId="7B92C578" w14:textId="77777777" w:rsidR="009E1F01" w:rsidRDefault="009E1F01" w:rsidP="009E1F01">
            <w:pPr>
              <w:pStyle w:val="TAC"/>
              <w:rPr>
                <w:noProof/>
              </w:rPr>
            </w:pPr>
            <w:r>
              <w:rPr>
                <w:noProof/>
              </w:rPr>
              <w:t>0..1</w:t>
            </w:r>
          </w:p>
        </w:tc>
        <w:tc>
          <w:tcPr>
            <w:tcW w:w="3137"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660433">
        <w:trPr>
          <w:gridBefore w:val="1"/>
          <w:wBefore w:w="351" w:type="dxa"/>
          <w:jc w:val="center"/>
        </w:trPr>
        <w:tc>
          <w:tcPr>
            <w:tcW w:w="1643" w:type="dxa"/>
          </w:tcPr>
          <w:p w14:paraId="07BFC8EA" w14:textId="77777777" w:rsidR="009E1F01" w:rsidRDefault="009E1F01" w:rsidP="009E1F01">
            <w:pPr>
              <w:pStyle w:val="TAL"/>
              <w:rPr>
                <w:noProof/>
              </w:rPr>
            </w:pPr>
            <w:r>
              <w:rPr>
                <w:noProof/>
              </w:rPr>
              <w:t>ueAmbr</w:t>
            </w:r>
          </w:p>
        </w:tc>
        <w:tc>
          <w:tcPr>
            <w:tcW w:w="1796" w:type="dxa"/>
          </w:tcPr>
          <w:p w14:paraId="638B7925" w14:textId="77777777" w:rsidR="009E1F01" w:rsidRDefault="009E1F01" w:rsidP="009E1F01">
            <w:pPr>
              <w:pStyle w:val="TAL"/>
            </w:pPr>
            <w:r>
              <w:t>Ambr</w:t>
            </w:r>
          </w:p>
        </w:tc>
        <w:tc>
          <w:tcPr>
            <w:tcW w:w="356" w:type="dxa"/>
          </w:tcPr>
          <w:p w14:paraId="78B36CDC" w14:textId="77777777" w:rsidR="009E1F01" w:rsidRDefault="009E1F01" w:rsidP="009E1F01">
            <w:pPr>
              <w:pStyle w:val="TAC"/>
              <w:rPr>
                <w:noProof/>
              </w:rPr>
            </w:pPr>
            <w:r>
              <w:rPr>
                <w:noProof/>
              </w:rPr>
              <w:t>C</w:t>
            </w:r>
          </w:p>
        </w:tc>
        <w:tc>
          <w:tcPr>
            <w:tcW w:w="1166" w:type="dxa"/>
          </w:tcPr>
          <w:p w14:paraId="16642DC2" w14:textId="77777777" w:rsidR="009E1F01" w:rsidRDefault="009E1F01" w:rsidP="009E1F01">
            <w:pPr>
              <w:pStyle w:val="TAC"/>
              <w:rPr>
                <w:noProof/>
              </w:rPr>
            </w:pPr>
            <w:r>
              <w:rPr>
                <w:noProof/>
              </w:rPr>
              <w:t>0..1</w:t>
            </w:r>
          </w:p>
        </w:tc>
        <w:tc>
          <w:tcPr>
            <w:tcW w:w="3137" w:type="dxa"/>
          </w:tcPr>
          <w:p w14:paraId="1C3C2C71" w14:textId="77777777" w:rsidR="009E1F01" w:rsidRDefault="009E1F01" w:rsidP="009E1F01">
            <w:pPr>
              <w:pStyle w:val="TAL"/>
              <w:rPr>
                <w:noProof/>
              </w:rPr>
            </w:pPr>
            <w:r>
              <w:rPr>
                <w:noProof/>
              </w:rPr>
              <w:t>UE-AMBR as part of the AMF Access and Mobility Policy.</w:t>
            </w:r>
          </w:p>
        </w:tc>
        <w:tc>
          <w:tcPr>
            <w:tcW w:w="1389" w:type="dxa"/>
            <w:gridSpan w:val="2"/>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660433">
        <w:trPr>
          <w:gridBefore w:val="1"/>
          <w:wBefore w:w="351" w:type="dxa"/>
          <w:jc w:val="center"/>
        </w:trPr>
        <w:tc>
          <w:tcPr>
            <w:tcW w:w="1643"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96" w:type="dxa"/>
          </w:tcPr>
          <w:p w14:paraId="3F752E52" w14:textId="77777777" w:rsidR="00785B33" w:rsidRDefault="00785B33" w:rsidP="00785B33">
            <w:pPr>
              <w:pStyle w:val="TAL"/>
            </w:pPr>
            <w:r>
              <w:t>array(UeSliceMbr)</w:t>
            </w:r>
          </w:p>
        </w:tc>
        <w:tc>
          <w:tcPr>
            <w:tcW w:w="356" w:type="dxa"/>
          </w:tcPr>
          <w:p w14:paraId="0D7ED80F" w14:textId="77777777" w:rsidR="00785B33" w:rsidRDefault="00785B33" w:rsidP="00785B33">
            <w:pPr>
              <w:pStyle w:val="TAC"/>
              <w:rPr>
                <w:noProof/>
              </w:rPr>
            </w:pPr>
            <w:r>
              <w:rPr>
                <w:noProof/>
              </w:rPr>
              <w:t>O</w:t>
            </w:r>
          </w:p>
        </w:tc>
        <w:tc>
          <w:tcPr>
            <w:tcW w:w="1166" w:type="dxa"/>
          </w:tcPr>
          <w:p w14:paraId="563369E0" w14:textId="77777777" w:rsidR="00785B33" w:rsidRDefault="00785B33" w:rsidP="00785B33">
            <w:pPr>
              <w:pStyle w:val="TAC"/>
              <w:rPr>
                <w:noProof/>
              </w:rPr>
            </w:pPr>
            <w:r>
              <w:rPr>
                <w:noProof/>
              </w:rPr>
              <w:t>1..N</w:t>
            </w:r>
          </w:p>
        </w:tc>
        <w:tc>
          <w:tcPr>
            <w:tcW w:w="3137"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660433">
        <w:trPr>
          <w:gridBefore w:val="1"/>
          <w:wBefore w:w="351" w:type="dxa"/>
          <w:jc w:val="center"/>
        </w:trPr>
        <w:tc>
          <w:tcPr>
            <w:tcW w:w="1643" w:type="dxa"/>
          </w:tcPr>
          <w:p w14:paraId="5FA82E05" w14:textId="77777777" w:rsidR="009E1F01" w:rsidRDefault="009E1F01" w:rsidP="009E1F01">
            <w:pPr>
              <w:pStyle w:val="TAL"/>
              <w:rPr>
                <w:noProof/>
              </w:rPr>
            </w:pPr>
            <w:r>
              <w:rPr>
                <w:noProof/>
              </w:rPr>
              <w:t>pras</w:t>
            </w:r>
          </w:p>
        </w:tc>
        <w:tc>
          <w:tcPr>
            <w:tcW w:w="1796" w:type="dxa"/>
          </w:tcPr>
          <w:p w14:paraId="51FA55B9" w14:textId="77777777" w:rsidR="009E1F01" w:rsidRDefault="009E1F01" w:rsidP="009E1F01">
            <w:pPr>
              <w:pStyle w:val="TAL"/>
            </w:pPr>
            <w:r>
              <w:t>map(PresenceInfoRm)</w:t>
            </w:r>
          </w:p>
        </w:tc>
        <w:tc>
          <w:tcPr>
            <w:tcW w:w="356" w:type="dxa"/>
          </w:tcPr>
          <w:p w14:paraId="0BB7873B" w14:textId="77777777" w:rsidR="009E1F01" w:rsidRDefault="009E1F01" w:rsidP="009E1F01">
            <w:pPr>
              <w:pStyle w:val="TAC"/>
              <w:rPr>
                <w:noProof/>
              </w:rPr>
            </w:pPr>
            <w:r>
              <w:rPr>
                <w:noProof/>
              </w:rPr>
              <w:t>C</w:t>
            </w:r>
          </w:p>
        </w:tc>
        <w:tc>
          <w:tcPr>
            <w:tcW w:w="1166" w:type="dxa"/>
          </w:tcPr>
          <w:p w14:paraId="1ACBA0ED" w14:textId="77777777" w:rsidR="009E1F01" w:rsidRDefault="009E1F01" w:rsidP="009E1F01">
            <w:pPr>
              <w:pStyle w:val="TAC"/>
              <w:rPr>
                <w:noProof/>
              </w:rPr>
            </w:pPr>
            <w:r>
              <w:rPr>
                <w:noProof/>
              </w:rPr>
              <w:t>1..N</w:t>
            </w:r>
          </w:p>
        </w:tc>
        <w:tc>
          <w:tcPr>
            <w:tcW w:w="3137"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gridSpan w:val="2"/>
          </w:tcPr>
          <w:p w14:paraId="65A013BE" w14:textId="77777777" w:rsidR="009E1F01" w:rsidRDefault="009E1F01" w:rsidP="009E1F01">
            <w:pPr>
              <w:pStyle w:val="TAL"/>
              <w:rPr>
                <w:rFonts w:cs="Arial"/>
                <w:noProof/>
                <w:szCs w:val="18"/>
              </w:rPr>
            </w:pPr>
          </w:p>
        </w:tc>
      </w:tr>
      <w:tr w:rsidR="009E1F01" w14:paraId="1B8A7833" w14:textId="77777777" w:rsidTr="00660433">
        <w:trPr>
          <w:gridBefore w:val="1"/>
          <w:wBefore w:w="351" w:type="dxa"/>
          <w:jc w:val="center"/>
        </w:trPr>
        <w:tc>
          <w:tcPr>
            <w:tcW w:w="1643" w:type="dxa"/>
          </w:tcPr>
          <w:p w14:paraId="41D61C2A" w14:textId="77777777" w:rsidR="009E1F01" w:rsidRDefault="009E1F01" w:rsidP="009E1F01">
            <w:pPr>
              <w:pStyle w:val="TAL"/>
              <w:rPr>
                <w:noProof/>
              </w:rPr>
            </w:pPr>
            <w:r>
              <w:rPr>
                <w:noProof/>
                <w:lang w:eastAsia="zh-CN"/>
              </w:rPr>
              <w:t>pcfUeInfo</w:t>
            </w:r>
          </w:p>
        </w:tc>
        <w:tc>
          <w:tcPr>
            <w:tcW w:w="1796" w:type="dxa"/>
          </w:tcPr>
          <w:p w14:paraId="4E0344F5" w14:textId="77777777" w:rsidR="009E1F01" w:rsidRDefault="009E1F01" w:rsidP="009E1F01">
            <w:pPr>
              <w:pStyle w:val="TAL"/>
            </w:pPr>
            <w:r>
              <w:t>PcfUeCallbackInfo</w:t>
            </w:r>
          </w:p>
        </w:tc>
        <w:tc>
          <w:tcPr>
            <w:tcW w:w="356" w:type="dxa"/>
          </w:tcPr>
          <w:p w14:paraId="6E7952B4" w14:textId="77777777" w:rsidR="009E1F01" w:rsidRDefault="009E1F01" w:rsidP="009E1F01">
            <w:pPr>
              <w:pStyle w:val="TAC"/>
              <w:rPr>
                <w:noProof/>
              </w:rPr>
            </w:pPr>
            <w:r>
              <w:rPr>
                <w:noProof/>
              </w:rPr>
              <w:t>O</w:t>
            </w:r>
          </w:p>
        </w:tc>
        <w:tc>
          <w:tcPr>
            <w:tcW w:w="1166" w:type="dxa"/>
          </w:tcPr>
          <w:p w14:paraId="3F66AC37" w14:textId="77777777" w:rsidR="009E1F01" w:rsidRDefault="009E1F01" w:rsidP="009E1F01">
            <w:pPr>
              <w:pStyle w:val="TAC"/>
              <w:rPr>
                <w:noProof/>
              </w:rPr>
            </w:pPr>
            <w:r>
              <w:t>0..1</w:t>
            </w:r>
          </w:p>
        </w:tc>
        <w:tc>
          <w:tcPr>
            <w:tcW w:w="3137"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660433">
        <w:trPr>
          <w:gridBefore w:val="1"/>
          <w:wBefore w:w="351" w:type="dxa"/>
          <w:jc w:val="center"/>
        </w:trPr>
        <w:tc>
          <w:tcPr>
            <w:tcW w:w="1643" w:type="dxa"/>
          </w:tcPr>
          <w:p w14:paraId="2A31FAF2" w14:textId="77777777" w:rsidR="009E1F01" w:rsidRDefault="009E1F01" w:rsidP="009E1F01">
            <w:pPr>
              <w:pStyle w:val="TAL"/>
              <w:rPr>
                <w:noProof/>
              </w:rPr>
            </w:pPr>
            <w:r>
              <w:lastRenderedPageBreak/>
              <w:t>matchPdus</w:t>
            </w:r>
          </w:p>
        </w:tc>
        <w:tc>
          <w:tcPr>
            <w:tcW w:w="1796" w:type="dxa"/>
          </w:tcPr>
          <w:p w14:paraId="5A74D527" w14:textId="77777777" w:rsidR="009E1F01" w:rsidRDefault="009E1F01" w:rsidP="009E1F01">
            <w:pPr>
              <w:pStyle w:val="TAL"/>
            </w:pPr>
            <w:r>
              <w:t>array(PduSessionInfo)</w:t>
            </w:r>
          </w:p>
        </w:tc>
        <w:tc>
          <w:tcPr>
            <w:tcW w:w="356" w:type="dxa"/>
          </w:tcPr>
          <w:p w14:paraId="4F221EB2" w14:textId="77777777" w:rsidR="009E1F01" w:rsidRDefault="009E1F01" w:rsidP="009E1F01">
            <w:pPr>
              <w:pStyle w:val="TAC"/>
              <w:rPr>
                <w:noProof/>
              </w:rPr>
            </w:pPr>
            <w:r>
              <w:t>C</w:t>
            </w:r>
          </w:p>
        </w:tc>
        <w:tc>
          <w:tcPr>
            <w:tcW w:w="1166" w:type="dxa"/>
          </w:tcPr>
          <w:p w14:paraId="6B007139" w14:textId="77777777" w:rsidR="009E1F01" w:rsidRDefault="009E1F01" w:rsidP="009E1F01">
            <w:pPr>
              <w:pStyle w:val="TAC"/>
              <w:rPr>
                <w:noProof/>
              </w:rPr>
            </w:pPr>
            <w:r>
              <w:t>1..N</w:t>
            </w:r>
          </w:p>
        </w:tc>
        <w:tc>
          <w:tcPr>
            <w:tcW w:w="3137"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89" w:type="dxa"/>
            <w:gridSpan w:val="2"/>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660433">
        <w:trPr>
          <w:gridBefore w:val="1"/>
          <w:wBefore w:w="351" w:type="dxa"/>
          <w:jc w:val="center"/>
        </w:trPr>
        <w:tc>
          <w:tcPr>
            <w:tcW w:w="1643" w:type="dxa"/>
          </w:tcPr>
          <w:p w14:paraId="66A626F8" w14:textId="77777777" w:rsidR="009E1F01" w:rsidRDefault="009E1F01" w:rsidP="009E1F01">
            <w:pPr>
              <w:pStyle w:val="TAL"/>
            </w:pPr>
            <w:r>
              <w:rPr>
                <w:noProof/>
              </w:rPr>
              <w:t>asTimeDisParam</w:t>
            </w:r>
          </w:p>
        </w:tc>
        <w:tc>
          <w:tcPr>
            <w:tcW w:w="1796" w:type="dxa"/>
          </w:tcPr>
          <w:p w14:paraId="0F31E69E" w14:textId="77777777" w:rsidR="009E1F01" w:rsidRDefault="009E1F01" w:rsidP="009E1F01">
            <w:pPr>
              <w:pStyle w:val="TAL"/>
            </w:pPr>
            <w:r>
              <w:t>AsTimeDistributionParam</w:t>
            </w:r>
          </w:p>
        </w:tc>
        <w:tc>
          <w:tcPr>
            <w:tcW w:w="356" w:type="dxa"/>
          </w:tcPr>
          <w:p w14:paraId="0868EBCE" w14:textId="77777777" w:rsidR="009E1F01" w:rsidRDefault="009E1F01" w:rsidP="009E1F01">
            <w:pPr>
              <w:pStyle w:val="TAC"/>
            </w:pPr>
            <w:r>
              <w:rPr>
                <w:noProof/>
              </w:rPr>
              <w:t>O</w:t>
            </w:r>
          </w:p>
        </w:tc>
        <w:tc>
          <w:tcPr>
            <w:tcW w:w="1166" w:type="dxa"/>
          </w:tcPr>
          <w:p w14:paraId="3C2AFE5A" w14:textId="77777777" w:rsidR="009E1F01" w:rsidRDefault="009E1F01" w:rsidP="009E1F01">
            <w:pPr>
              <w:pStyle w:val="TAC"/>
            </w:pPr>
            <w:r>
              <w:t>0..1</w:t>
            </w:r>
          </w:p>
        </w:tc>
        <w:tc>
          <w:tcPr>
            <w:tcW w:w="3137" w:type="dxa"/>
          </w:tcPr>
          <w:p w14:paraId="586C853B" w14:textId="77777777" w:rsidR="009E1F01" w:rsidRDefault="009E1F01" w:rsidP="009E1F01">
            <w:pPr>
              <w:pStyle w:val="TAL"/>
            </w:pPr>
            <w:r>
              <w:rPr>
                <w:noProof/>
              </w:rPr>
              <w:t>Contains the 5G acess stratum time distribution parameters.</w:t>
            </w:r>
          </w:p>
        </w:tc>
        <w:tc>
          <w:tcPr>
            <w:tcW w:w="1389" w:type="dxa"/>
            <w:gridSpan w:val="2"/>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660433">
        <w:trPr>
          <w:gridBefore w:val="1"/>
          <w:wBefore w:w="351" w:type="dxa"/>
          <w:jc w:val="center"/>
        </w:trPr>
        <w:tc>
          <w:tcPr>
            <w:tcW w:w="1643" w:type="dxa"/>
          </w:tcPr>
          <w:p w14:paraId="59CCE337" w14:textId="77777777" w:rsidR="00B32A70" w:rsidRDefault="00B32A70" w:rsidP="00B32A70">
            <w:pPr>
              <w:pStyle w:val="TAL"/>
              <w:rPr>
                <w:noProof/>
              </w:rPr>
            </w:pPr>
            <w:r>
              <w:rPr>
                <w:noProof/>
              </w:rPr>
              <w:t>snssaiReplInfos</w:t>
            </w:r>
          </w:p>
        </w:tc>
        <w:tc>
          <w:tcPr>
            <w:tcW w:w="1796" w:type="dxa"/>
          </w:tcPr>
          <w:p w14:paraId="243595DD" w14:textId="77777777" w:rsidR="00B32A70" w:rsidRDefault="00B32A70" w:rsidP="00B32A70">
            <w:pPr>
              <w:pStyle w:val="TAL"/>
            </w:pPr>
            <w:r>
              <w:rPr>
                <w:lang w:eastAsia="zh-CN"/>
              </w:rPr>
              <w:t>map(SnssaiReplaceInfo)</w:t>
            </w:r>
          </w:p>
        </w:tc>
        <w:tc>
          <w:tcPr>
            <w:tcW w:w="356" w:type="dxa"/>
          </w:tcPr>
          <w:p w14:paraId="36C313CE" w14:textId="77777777" w:rsidR="00B32A70" w:rsidRDefault="00B32A70" w:rsidP="00B32A70">
            <w:pPr>
              <w:pStyle w:val="TAC"/>
              <w:rPr>
                <w:noProof/>
              </w:rPr>
            </w:pPr>
            <w:r>
              <w:t>O</w:t>
            </w:r>
          </w:p>
        </w:tc>
        <w:tc>
          <w:tcPr>
            <w:tcW w:w="1166" w:type="dxa"/>
          </w:tcPr>
          <w:p w14:paraId="74DB9B7A" w14:textId="77777777" w:rsidR="00B32A70" w:rsidRDefault="00B32A70" w:rsidP="00B32A70">
            <w:pPr>
              <w:pStyle w:val="TAC"/>
            </w:pPr>
            <w:r>
              <w:rPr>
                <w:lang w:eastAsia="zh-CN"/>
              </w:rPr>
              <w:t>1..N</w:t>
            </w:r>
          </w:p>
        </w:tc>
        <w:tc>
          <w:tcPr>
            <w:tcW w:w="3137"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89" w:type="dxa"/>
            <w:gridSpan w:val="2"/>
          </w:tcPr>
          <w:p w14:paraId="525DFD0E" w14:textId="77777777" w:rsidR="00B32A70" w:rsidRDefault="00B32A70" w:rsidP="00B32A70">
            <w:pPr>
              <w:pStyle w:val="TAL"/>
              <w:rPr>
                <w:lang w:eastAsia="zh-CN"/>
              </w:rPr>
            </w:pPr>
            <w:r>
              <w:t>NetSliceRepl</w:t>
            </w:r>
          </w:p>
        </w:tc>
      </w:tr>
      <w:tr w:rsidR="00B32A70" w14:paraId="43D25880" w14:textId="77777777" w:rsidTr="00660433">
        <w:trPr>
          <w:gridBefore w:val="1"/>
          <w:wBefore w:w="351" w:type="dxa"/>
          <w:jc w:val="center"/>
        </w:trPr>
        <w:tc>
          <w:tcPr>
            <w:tcW w:w="1643" w:type="dxa"/>
          </w:tcPr>
          <w:p w14:paraId="789AD63A" w14:textId="77777777" w:rsidR="00B32A70" w:rsidRDefault="00B32A70" w:rsidP="00B32A70">
            <w:pPr>
              <w:pStyle w:val="TAL"/>
              <w:rPr>
                <w:noProof/>
              </w:rPr>
            </w:pPr>
            <w:r>
              <w:rPr>
                <w:lang w:eastAsia="zh-CN"/>
              </w:rPr>
              <w:t>sliceUsgCtrlInfoSets</w:t>
            </w:r>
          </w:p>
        </w:tc>
        <w:tc>
          <w:tcPr>
            <w:tcW w:w="1796" w:type="dxa"/>
          </w:tcPr>
          <w:p w14:paraId="67195BCA" w14:textId="77777777" w:rsidR="00B32A70" w:rsidRDefault="00B32A70" w:rsidP="00B32A70">
            <w:pPr>
              <w:pStyle w:val="TAL"/>
              <w:rPr>
                <w:lang w:eastAsia="zh-CN"/>
              </w:rPr>
            </w:pPr>
            <w:r>
              <w:rPr>
                <w:lang w:eastAsia="zh-CN"/>
              </w:rPr>
              <w:t>map(SliceUsgCtrlInfo)</w:t>
            </w:r>
          </w:p>
        </w:tc>
        <w:tc>
          <w:tcPr>
            <w:tcW w:w="356" w:type="dxa"/>
          </w:tcPr>
          <w:p w14:paraId="52E343CD" w14:textId="77777777" w:rsidR="00B32A70" w:rsidRDefault="00B32A70" w:rsidP="00B32A70">
            <w:pPr>
              <w:pStyle w:val="TAC"/>
            </w:pPr>
            <w:r w:rsidRPr="003107D3">
              <w:rPr>
                <w:lang w:eastAsia="zh-CN"/>
              </w:rPr>
              <w:t>O</w:t>
            </w:r>
          </w:p>
        </w:tc>
        <w:tc>
          <w:tcPr>
            <w:tcW w:w="1166"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137"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89" w:type="dxa"/>
            <w:gridSpan w:val="2"/>
          </w:tcPr>
          <w:p w14:paraId="34AF4AB9" w14:textId="77777777" w:rsidR="00B32A70" w:rsidRDefault="00B32A70" w:rsidP="00B32A70">
            <w:pPr>
              <w:pStyle w:val="TAL"/>
            </w:pPr>
            <w:r>
              <w:rPr>
                <w:lang w:eastAsia="zh-CN"/>
              </w:rPr>
              <w:t>NetSliceUsageCtrl</w:t>
            </w:r>
          </w:p>
        </w:tc>
      </w:tr>
      <w:tr w:rsidR="00B856ED" w14:paraId="17FE1FB1" w14:textId="77777777" w:rsidTr="00660433">
        <w:trPr>
          <w:gridBefore w:val="1"/>
          <w:wBefore w:w="351" w:type="dxa"/>
          <w:jc w:val="center"/>
        </w:trPr>
        <w:tc>
          <w:tcPr>
            <w:tcW w:w="1643" w:type="dxa"/>
          </w:tcPr>
          <w:p w14:paraId="7799F04D" w14:textId="77777777" w:rsidR="00B856ED" w:rsidRDefault="00B856ED" w:rsidP="00B856ED">
            <w:pPr>
              <w:pStyle w:val="TAL"/>
              <w:rPr>
                <w:lang w:eastAsia="zh-CN"/>
              </w:rPr>
            </w:pPr>
            <w:r>
              <w:rPr>
                <w:noProof/>
              </w:rPr>
              <w:t>sliceRepl</w:t>
            </w:r>
            <w:r>
              <w:t>Req</w:t>
            </w:r>
          </w:p>
        </w:tc>
        <w:tc>
          <w:tcPr>
            <w:tcW w:w="1796" w:type="dxa"/>
          </w:tcPr>
          <w:p w14:paraId="67A4B6F3" w14:textId="77777777" w:rsidR="00B856ED" w:rsidRDefault="00B856ED" w:rsidP="00B856ED">
            <w:pPr>
              <w:pStyle w:val="TAL"/>
              <w:rPr>
                <w:lang w:eastAsia="zh-CN"/>
              </w:rPr>
            </w:pPr>
            <w:r>
              <w:t>SliceReplReq</w:t>
            </w:r>
          </w:p>
        </w:tc>
        <w:tc>
          <w:tcPr>
            <w:tcW w:w="356" w:type="dxa"/>
          </w:tcPr>
          <w:p w14:paraId="350B8795" w14:textId="77777777" w:rsidR="00B856ED" w:rsidRPr="003107D3" w:rsidRDefault="00B856ED" w:rsidP="00B856ED">
            <w:pPr>
              <w:pStyle w:val="TAC"/>
              <w:rPr>
                <w:lang w:eastAsia="zh-CN"/>
              </w:rPr>
            </w:pPr>
            <w:r>
              <w:rPr>
                <w:noProof/>
              </w:rPr>
              <w:t>O</w:t>
            </w:r>
          </w:p>
        </w:tc>
        <w:tc>
          <w:tcPr>
            <w:tcW w:w="1166" w:type="dxa"/>
          </w:tcPr>
          <w:p w14:paraId="165D29E9" w14:textId="77777777" w:rsidR="00B856ED" w:rsidRDefault="00B856ED" w:rsidP="00B856ED">
            <w:pPr>
              <w:pStyle w:val="TAC"/>
              <w:rPr>
                <w:lang w:eastAsia="zh-CN"/>
              </w:rPr>
            </w:pPr>
            <w:r>
              <w:t>0..1</w:t>
            </w:r>
          </w:p>
        </w:tc>
        <w:tc>
          <w:tcPr>
            <w:tcW w:w="3137" w:type="dxa"/>
          </w:tcPr>
          <w:p w14:paraId="0F1D8DC3" w14:textId="77777777" w:rsidR="00B856ED" w:rsidRDefault="00B856ED" w:rsidP="00B856ED">
            <w:pPr>
              <w:pStyle w:val="TAL"/>
            </w:pPr>
            <w:r>
              <w:rPr>
                <w:rFonts w:cs="Courier New"/>
                <w:szCs w:val="16"/>
              </w:rPr>
              <w:t>Represents the requested Network Slice Replacement requirements.</w:t>
            </w:r>
          </w:p>
        </w:tc>
        <w:tc>
          <w:tcPr>
            <w:tcW w:w="1389" w:type="dxa"/>
            <w:gridSpan w:val="2"/>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660433">
        <w:trPr>
          <w:gridBefore w:val="1"/>
          <w:wBefore w:w="351" w:type="dxa"/>
          <w:jc w:val="center"/>
        </w:trPr>
        <w:tc>
          <w:tcPr>
            <w:tcW w:w="1643" w:type="dxa"/>
          </w:tcPr>
          <w:p w14:paraId="0B128014" w14:textId="77777777" w:rsidR="007038F9" w:rsidRDefault="007038F9" w:rsidP="007038F9">
            <w:pPr>
              <w:pStyle w:val="TAL"/>
              <w:rPr>
                <w:noProof/>
              </w:rPr>
            </w:pPr>
            <w:r>
              <w:rPr>
                <w:noProof/>
              </w:rPr>
              <w:t>suppFeat</w:t>
            </w:r>
          </w:p>
        </w:tc>
        <w:tc>
          <w:tcPr>
            <w:tcW w:w="1796" w:type="dxa"/>
          </w:tcPr>
          <w:p w14:paraId="5FC82A46" w14:textId="77777777" w:rsidR="007038F9" w:rsidRDefault="007038F9" w:rsidP="007038F9">
            <w:pPr>
              <w:pStyle w:val="TAL"/>
            </w:pPr>
            <w:r>
              <w:rPr>
                <w:noProof/>
                <w:lang w:eastAsia="zh-CN"/>
              </w:rPr>
              <w:t>SupportedFeatures</w:t>
            </w:r>
          </w:p>
        </w:tc>
        <w:tc>
          <w:tcPr>
            <w:tcW w:w="356" w:type="dxa"/>
          </w:tcPr>
          <w:p w14:paraId="1D0AA350" w14:textId="77777777" w:rsidR="007038F9" w:rsidRDefault="007038F9" w:rsidP="007038F9">
            <w:pPr>
              <w:pStyle w:val="TAC"/>
              <w:rPr>
                <w:noProof/>
              </w:rPr>
            </w:pPr>
            <w:r>
              <w:rPr>
                <w:noProof/>
              </w:rPr>
              <w:t>C</w:t>
            </w:r>
          </w:p>
        </w:tc>
        <w:tc>
          <w:tcPr>
            <w:tcW w:w="1166" w:type="dxa"/>
          </w:tcPr>
          <w:p w14:paraId="3C27EC69" w14:textId="77777777" w:rsidR="007038F9" w:rsidRDefault="007038F9" w:rsidP="007038F9">
            <w:pPr>
              <w:pStyle w:val="TAC"/>
            </w:pPr>
            <w:r>
              <w:rPr>
                <w:noProof/>
              </w:rPr>
              <w:t>0..1</w:t>
            </w:r>
          </w:p>
        </w:tc>
        <w:tc>
          <w:tcPr>
            <w:tcW w:w="3137"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78F11D1E" w14:textId="77777777" w:rsidR="007038F9" w:rsidRDefault="007038F9" w:rsidP="007038F9">
            <w:pPr>
              <w:pStyle w:val="TAL"/>
              <w:rPr>
                <w:lang w:eastAsia="zh-CN"/>
              </w:rPr>
            </w:pPr>
            <w:r>
              <w:rPr>
                <w:lang w:eastAsia="zh-CN"/>
              </w:rPr>
              <w:t>FeatureRenegotiation</w:t>
            </w:r>
          </w:p>
        </w:tc>
      </w:tr>
      <w:tr w:rsidR="007038F9" w14:paraId="59B10271" w14:textId="77777777" w:rsidTr="00660433">
        <w:trPr>
          <w:gridAfter w:val="1"/>
          <w:wAfter w:w="356" w:type="dxa"/>
          <w:jc w:val="center"/>
        </w:trPr>
        <w:tc>
          <w:tcPr>
            <w:tcW w:w="9482" w:type="dxa"/>
            <w:gridSpan w:val="7"/>
          </w:tcPr>
          <w:p w14:paraId="20278B6C" w14:textId="77777777" w:rsidR="00794C1B" w:rsidRPr="00794C1B" w:rsidRDefault="00794C1B" w:rsidP="005234C1">
            <w:pPr>
              <w:pStyle w:val="TAN"/>
            </w:pPr>
            <w:r w:rsidRPr="00794C1B">
              <w:t>NOTE 1:</w:t>
            </w:r>
            <w:r w:rsidRPr="00794C1B">
              <w:tab/>
            </w:r>
            <w:r w:rsidR="005234C1" w:rsidRPr="00344262">
              <w:t>Only the RequestTrigger enumeration values corresponding to PCRTs that require explicit subscription</w:t>
            </w:r>
            <w:r w:rsidR="005234C1">
              <w:t xml:space="preserve"> as defined in clause 5.6.3.3</w:t>
            </w:r>
            <w:r w:rsidR="005234C1" w:rsidRPr="00344262">
              <w:t xml:space="preserve"> shall be applicable within the "triggers" attribute</w:t>
            </w:r>
            <w:r w:rsidRPr="00794C1B">
              <w:t>.</w:t>
            </w:r>
          </w:p>
          <w:p w14:paraId="281C848E" w14:textId="77777777" w:rsidR="007038F9" w:rsidRDefault="007038F9" w:rsidP="007038F9">
            <w:pPr>
              <w:pStyle w:val="TAN"/>
            </w:pPr>
            <w:r>
              <w:t>NOTE 2:</w:t>
            </w:r>
            <w:r>
              <w:tab/>
              <w:t>The "SMF_SELECT_CH" trigger may be met only for new PDU sessions, i.e. it shall not apply to ongoing PDU sessions.</w:t>
            </w:r>
          </w:p>
          <w:p w14:paraId="6915F8A6" w14:textId="77777777" w:rsidR="007038F9" w:rsidRDefault="007038F9" w:rsidP="007038F9">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0AF0F9EF" w14:textId="77777777" w:rsidR="007038F9" w:rsidRDefault="007038F9" w:rsidP="007038F9">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E26591" w:rsidRDefault="000305CC" w:rsidP="00E26591"/>
    <w:p w14:paraId="78D799FD" w14:textId="77777777" w:rsidR="004F1B76" w:rsidRDefault="004F1B76">
      <w:pPr>
        <w:pStyle w:val="Heading4"/>
        <w:rPr>
          <w:noProof/>
        </w:rPr>
      </w:pPr>
      <w:bookmarkStart w:id="1437" w:name="_Toc28011140"/>
      <w:bookmarkStart w:id="1438" w:name="_Toc34138003"/>
      <w:bookmarkStart w:id="1439" w:name="_Toc36037598"/>
      <w:bookmarkStart w:id="1440" w:name="_Toc39051700"/>
      <w:bookmarkStart w:id="1441" w:name="_Toc43363292"/>
      <w:bookmarkStart w:id="1442" w:name="_Toc45132899"/>
      <w:bookmarkStart w:id="1443" w:name="_Toc49871630"/>
      <w:bookmarkStart w:id="1444" w:name="_Toc50023520"/>
      <w:bookmarkStart w:id="1445" w:name="_Toc51761200"/>
      <w:bookmarkStart w:id="1446" w:name="_Toc67492683"/>
      <w:bookmarkStart w:id="1447" w:name="_Toc74838417"/>
      <w:bookmarkStart w:id="1448" w:name="_Toc104311240"/>
      <w:bookmarkStart w:id="1449" w:name="_Toc104385920"/>
      <w:bookmarkStart w:id="1450" w:name="_Toc104407114"/>
      <w:bookmarkStart w:id="1451" w:name="_Toc104408407"/>
      <w:bookmarkStart w:id="1452" w:name="_Toc104546001"/>
      <w:bookmarkStart w:id="1453" w:name="_Toc191391817"/>
      <w:bookmarkStart w:id="1454" w:name="_Toc222844704"/>
      <w:r>
        <w:rPr>
          <w:noProof/>
        </w:rPr>
        <w:lastRenderedPageBreak/>
        <w:t>5.6.2.6</w:t>
      </w:r>
      <w:r>
        <w:rPr>
          <w:noProof/>
        </w:rPr>
        <w:tab/>
        <w:t>Type TerminationNotification</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55" w:name="_Toc28011141"/>
      <w:bookmarkStart w:id="1456" w:name="_Toc34138004"/>
      <w:bookmarkStart w:id="1457" w:name="_Toc36037599"/>
      <w:bookmarkStart w:id="1458" w:name="_Toc39051701"/>
      <w:bookmarkStart w:id="1459" w:name="_Toc43363293"/>
      <w:bookmarkStart w:id="1460" w:name="_Toc45132900"/>
      <w:bookmarkStart w:id="1461" w:name="_Toc49871631"/>
      <w:bookmarkStart w:id="1462" w:name="_Toc50023521"/>
      <w:bookmarkStart w:id="1463" w:name="_Toc51761201"/>
      <w:bookmarkStart w:id="1464" w:name="_Toc67492684"/>
      <w:bookmarkStart w:id="1465" w:name="_Toc74838418"/>
      <w:bookmarkStart w:id="1466" w:name="_Toc104311241"/>
      <w:bookmarkStart w:id="1467" w:name="_Toc104385921"/>
      <w:bookmarkStart w:id="1468" w:name="_Toc104407115"/>
      <w:bookmarkStart w:id="1469" w:name="_Toc104408408"/>
      <w:bookmarkStart w:id="1470" w:name="_Toc104546002"/>
      <w:bookmarkStart w:id="1471" w:name="_Toc191391818"/>
      <w:bookmarkStart w:id="1472" w:name="_Toc222844705"/>
      <w:r>
        <w:rPr>
          <w:noProof/>
        </w:rPr>
        <w:t>5.6.2.7</w:t>
      </w:r>
      <w:r>
        <w:rPr>
          <w:noProof/>
        </w:rPr>
        <w:tab/>
        <w:t>Type SmfSelectionData</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1473"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1473"/>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74" w:name="_Toc28011142"/>
      <w:bookmarkStart w:id="1475" w:name="_Toc34138005"/>
      <w:bookmarkStart w:id="1476" w:name="_Toc36037600"/>
      <w:bookmarkStart w:id="1477" w:name="_Toc39051702"/>
      <w:bookmarkStart w:id="1478" w:name="_Toc43363294"/>
      <w:bookmarkStart w:id="1479" w:name="_Toc45132901"/>
      <w:bookmarkStart w:id="1480" w:name="_Toc49871632"/>
      <w:bookmarkStart w:id="1481" w:name="_Toc50023522"/>
      <w:bookmarkStart w:id="1482" w:name="_Toc51761202"/>
      <w:bookmarkStart w:id="1483" w:name="_Toc67492685"/>
      <w:bookmarkStart w:id="1484" w:name="_Toc74838419"/>
      <w:bookmarkStart w:id="1485" w:name="_Toc104311242"/>
      <w:bookmarkStart w:id="1486" w:name="_Toc104385922"/>
      <w:bookmarkStart w:id="1487" w:name="_Toc104407116"/>
      <w:bookmarkStart w:id="1488" w:name="_Toc104408409"/>
      <w:bookmarkStart w:id="1489" w:name="_Toc104546003"/>
      <w:bookmarkStart w:id="1490" w:name="_Toc191391819"/>
      <w:bookmarkStart w:id="1491" w:name="_Toc222844706"/>
      <w:r>
        <w:rPr>
          <w:noProof/>
        </w:rPr>
        <w:lastRenderedPageBreak/>
        <w:t>5.6.2.8</w:t>
      </w:r>
      <w:r>
        <w:rPr>
          <w:noProof/>
        </w:rPr>
        <w:tab/>
        <w:t>Type CandidateForReplacement</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492" w:name="_Toc28012237"/>
      <w:bookmarkStart w:id="1493" w:name="_Toc34123090"/>
      <w:bookmarkStart w:id="1494" w:name="_Toc36038040"/>
      <w:bookmarkStart w:id="1495" w:name="_Toc38875422"/>
      <w:bookmarkStart w:id="1496" w:name="_Toc43191903"/>
      <w:bookmarkStart w:id="1497" w:name="_Toc45133298"/>
      <w:bookmarkStart w:id="1498" w:name="_Toc51316802"/>
      <w:bookmarkStart w:id="1499" w:name="_Toc51761982"/>
      <w:bookmarkStart w:id="1500" w:name="_Toc67492686"/>
      <w:bookmarkStart w:id="1501" w:name="_Toc74838420"/>
      <w:bookmarkStart w:id="1502" w:name="_Toc104311243"/>
      <w:bookmarkStart w:id="1503" w:name="_Toc104385923"/>
      <w:bookmarkStart w:id="1504" w:name="_Toc104407117"/>
      <w:bookmarkStart w:id="1505" w:name="_Toc104408410"/>
      <w:bookmarkStart w:id="1506" w:name="_Toc104546004"/>
      <w:bookmarkStart w:id="1507" w:name="_Toc191391820"/>
      <w:bookmarkStart w:id="1508" w:name="_Toc222844707"/>
      <w:r>
        <w:lastRenderedPageBreak/>
        <w:t>5.6.2.9</w:t>
      </w:r>
      <w:r>
        <w:tab/>
        <w:t xml:space="preserve">Type </w:t>
      </w:r>
      <w:bookmarkEnd w:id="1492"/>
      <w:bookmarkEnd w:id="1493"/>
      <w:bookmarkEnd w:id="1494"/>
      <w:bookmarkEnd w:id="1495"/>
      <w:bookmarkEnd w:id="1496"/>
      <w:bookmarkEnd w:id="1497"/>
      <w:bookmarkEnd w:id="1498"/>
      <w:bookmarkEnd w:id="1499"/>
      <w:r>
        <w:t>AmRequestedValueRep</w:t>
      </w:r>
      <w:bookmarkEnd w:id="1500"/>
      <w:bookmarkEnd w:id="1501"/>
      <w:bookmarkEnd w:id="1502"/>
      <w:bookmarkEnd w:id="1503"/>
      <w:bookmarkEnd w:id="1504"/>
      <w:bookmarkEnd w:id="1505"/>
      <w:bookmarkEnd w:id="1506"/>
      <w:bookmarkEnd w:id="1507"/>
      <w:bookmarkEnd w:id="1508"/>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1509" w:name="_MCCTEMPBM_CRPT15830057___7"/>
            <w:r w:rsidRPr="00F14E6C">
              <w:rPr>
                <w:noProof/>
              </w:rPr>
              <w:t>The 3GPP RAT Types and/or non-3GPP RAT Types where the served UE is camping.</w:t>
            </w:r>
          </w:p>
          <w:bookmarkEnd w:id="1509"/>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10" w:name="_Toc90664260"/>
      <w:bookmarkStart w:id="1511" w:name="_Toc104311244"/>
      <w:bookmarkStart w:id="1512" w:name="_Toc104385924"/>
      <w:bookmarkStart w:id="1513" w:name="_Toc104407118"/>
      <w:bookmarkStart w:id="1514" w:name="_Toc104408411"/>
      <w:bookmarkStart w:id="1515" w:name="_Toc104546005"/>
      <w:bookmarkStart w:id="1516" w:name="_Toc191391821"/>
      <w:bookmarkStart w:id="1517" w:name="_Toc222844708"/>
      <w:bookmarkStart w:id="1518" w:name="_Toc28011143"/>
      <w:bookmarkStart w:id="1519" w:name="_Toc34138006"/>
      <w:bookmarkStart w:id="1520" w:name="_Toc36037601"/>
      <w:bookmarkStart w:id="1521" w:name="_Toc39051703"/>
      <w:bookmarkStart w:id="1522" w:name="_Toc43363295"/>
      <w:bookmarkStart w:id="1523" w:name="_Toc45132902"/>
      <w:bookmarkStart w:id="1524" w:name="_Toc49871633"/>
      <w:bookmarkStart w:id="1525" w:name="_Toc50023523"/>
      <w:bookmarkStart w:id="1526" w:name="_Toc51761203"/>
      <w:bookmarkStart w:id="1527" w:name="_Toc67492687"/>
      <w:bookmarkStart w:id="1528" w:name="_Toc74838421"/>
      <w:r>
        <w:rPr>
          <w:noProof/>
        </w:rPr>
        <w:t>5.6.2.10</w:t>
      </w:r>
      <w:r w:rsidRPr="00CD1B9B">
        <w:rPr>
          <w:noProof/>
        </w:rPr>
        <w:tab/>
        <w:t>Type: AsTimeDistributionParam</w:t>
      </w:r>
      <w:bookmarkEnd w:id="1510"/>
      <w:bookmarkEnd w:id="1511"/>
      <w:bookmarkEnd w:id="1512"/>
      <w:bookmarkEnd w:id="1513"/>
      <w:bookmarkEnd w:id="1514"/>
      <w:bookmarkEnd w:id="1515"/>
      <w:bookmarkEnd w:id="1516"/>
      <w:bookmarkEnd w:id="1517"/>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29" w:name="_Toc90651272"/>
      <w:bookmarkStart w:id="1530" w:name="_Toc104407119"/>
      <w:bookmarkStart w:id="1531" w:name="_Toc104408412"/>
    </w:p>
    <w:p w14:paraId="0763D363" w14:textId="77777777" w:rsidR="008D2EAE" w:rsidRDefault="008D2EAE" w:rsidP="008D2EAE">
      <w:pPr>
        <w:pStyle w:val="Heading4"/>
      </w:pPr>
      <w:bookmarkStart w:id="1532" w:name="_Toc104546006"/>
      <w:bookmarkStart w:id="1533" w:name="_Toc191391822"/>
      <w:bookmarkStart w:id="1534" w:name="_Toc222844709"/>
      <w:r>
        <w:t>5.6.2.11</w:t>
      </w:r>
      <w:r>
        <w:tab/>
        <w:t xml:space="preserve">Type </w:t>
      </w:r>
      <w:bookmarkEnd w:id="1529"/>
      <w:r>
        <w:t>UeSliceMbr</w:t>
      </w:r>
      <w:bookmarkEnd w:id="1530"/>
      <w:bookmarkEnd w:id="1531"/>
      <w:bookmarkEnd w:id="1532"/>
      <w:bookmarkEnd w:id="1533"/>
      <w:bookmarkEnd w:id="1534"/>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35" w:name="_Toc104311245"/>
      <w:bookmarkStart w:id="1536" w:name="_Toc104385925"/>
    </w:p>
    <w:p w14:paraId="05A15195" w14:textId="77777777" w:rsidR="00C4174B" w:rsidRPr="00C4174B" w:rsidRDefault="00C4174B" w:rsidP="00D74DA5">
      <w:pPr>
        <w:pStyle w:val="Heading4"/>
      </w:pPr>
      <w:bookmarkStart w:id="1537" w:name="_Toc191391823"/>
      <w:bookmarkStart w:id="1538" w:name="_Toc222844710"/>
      <w:r w:rsidRPr="00C4174B">
        <w:lastRenderedPageBreak/>
        <w:t>5.6.2.12</w:t>
      </w:r>
      <w:r w:rsidRPr="00C4174B">
        <w:tab/>
        <w:t xml:space="preserve">Type </w:t>
      </w:r>
      <w:r w:rsidRPr="00C4174B">
        <w:rPr>
          <w:lang w:eastAsia="zh-CN"/>
        </w:rPr>
        <w:t>SliceUsgCtrlInfo</w:t>
      </w:r>
      <w:bookmarkEnd w:id="1537"/>
      <w:bookmarkEnd w:id="1538"/>
    </w:p>
    <w:p w14:paraId="18C379C7" w14:textId="77777777" w:rsidR="00C4174B" w:rsidRPr="00C4174B" w:rsidRDefault="00C4174B" w:rsidP="00E26591">
      <w:pPr>
        <w:pStyle w:val="TH"/>
      </w:pPr>
      <w:bookmarkStart w:id="1539"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1540" w:name="_MCCTEMPBM_CRPT15830060___7" w:colFirst="0" w:colLast="0"/>
            <w:bookmarkStart w:id="1541" w:name="_MCCTEMPBM_CRPT15830061___4" w:colFirst="2" w:colLast="2"/>
            <w:bookmarkEnd w:id="1539"/>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1542"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1542"/>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1543" w:name="_MCCTEMPBM_CRPT15830063___7" w:colFirst="0" w:colLast="0"/>
            <w:bookmarkStart w:id="1544" w:name="_MCCTEMPBM_CRPT15830064___4" w:colFirst="2" w:colLast="2"/>
            <w:bookmarkStart w:id="1545" w:name="_MCCTEMPBM_CRPT15830065___7" w:colFirst="4" w:colLast="4"/>
            <w:bookmarkEnd w:id="1540"/>
            <w:bookmarkEnd w:id="1541"/>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1543"/>
      <w:bookmarkEnd w:id="1544"/>
      <w:bookmarkEnd w:id="1545"/>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46" w:name="_Toc191391824"/>
      <w:bookmarkStart w:id="1547" w:name="_Toc222844711"/>
      <w:bookmarkStart w:id="1548" w:name="_Toc104407120"/>
      <w:bookmarkStart w:id="1549" w:name="_Toc104408413"/>
      <w:bookmarkStart w:id="1550" w:name="_Toc104546007"/>
      <w:r w:rsidRPr="00EE7FE7">
        <w:t>5.6.2.13</w:t>
      </w:r>
      <w:r w:rsidRPr="00EE7FE7">
        <w:tab/>
        <w:t xml:space="preserve">Type </w:t>
      </w:r>
      <w:r w:rsidRPr="00EE7FE7">
        <w:rPr>
          <w:lang w:eastAsia="zh-CN"/>
        </w:rPr>
        <w:t>SnssaiPartRejected</w:t>
      </w:r>
      <w:bookmarkEnd w:id="1546"/>
      <w:bookmarkEnd w:id="1547"/>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1551"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1552" w:name="_MCCTEMPBM_CRPT15830067___7" w:colFirst="0" w:colLast="0"/>
            <w:bookmarkStart w:id="1553" w:name="_MCCTEMPBM_CRPT15830068___4" w:colFirst="2" w:colLast="2"/>
            <w:bookmarkEnd w:id="1551"/>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1554" w:name="_MCCTEMPBM_CRPT15830069___7"/>
            <w:r w:rsidRPr="00EE7FE7">
              <w:t>Contains the S-NSSAI that is rejected partially in the RA.</w:t>
            </w:r>
            <w:bookmarkEnd w:id="1554"/>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1555" w:name="_MCCTEMPBM_CRPT15830070___7" w:colFirst="0" w:colLast="0"/>
            <w:bookmarkStart w:id="1556" w:name="_MCCTEMPBM_CRPT15830071___4" w:colFirst="2" w:colLast="2"/>
            <w:bookmarkStart w:id="1557" w:name="_MCCTEMPBM_CRPT15830072___7" w:colFirst="4" w:colLast="4"/>
            <w:bookmarkEnd w:id="1552"/>
            <w:bookmarkEnd w:id="1553"/>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1558" w:name="_MCCTEMPBM_CRPT15830073___7" w:colFirst="0" w:colLast="0"/>
            <w:bookmarkStart w:id="1559" w:name="_MCCTEMPBM_CRPT15830074___4" w:colFirst="2" w:colLast="2"/>
            <w:bookmarkStart w:id="1560" w:name="_MCCTEMPBM_CRPT15830075___7" w:colFirst="4" w:colLast="4"/>
            <w:bookmarkEnd w:id="1555"/>
            <w:bookmarkEnd w:id="1556"/>
            <w:bookmarkEnd w:id="1557"/>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1558"/>
      <w:bookmarkEnd w:id="1559"/>
      <w:bookmarkEnd w:id="1560"/>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1" w:name="_Toc191391825"/>
      <w:bookmarkStart w:id="1562" w:name="_Toc222844712"/>
      <w:r>
        <w:rPr>
          <w:noProof/>
        </w:rPr>
        <w:t>5.6.3</w:t>
      </w:r>
      <w:r>
        <w:rPr>
          <w:noProof/>
        </w:rPr>
        <w:tab/>
        <w:t>Simple data types and enumerations</w:t>
      </w:r>
      <w:bookmarkEnd w:id="1518"/>
      <w:bookmarkEnd w:id="1519"/>
      <w:bookmarkEnd w:id="1520"/>
      <w:bookmarkEnd w:id="1521"/>
      <w:bookmarkEnd w:id="1522"/>
      <w:bookmarkEnd w:id="1523"/>
      <w:bookmarkEnd w:id="1524"/>
      <w:bookmarkEnd w:id="1525"/>
      <w:bookmarkEnd w:id="1526"/>
      <w:bookmarkEnd w:id="1527"/>
      <w:bookmarkEnd w:id="1528"/>
      <w:bookmarkEnd w:id="1535"/>
      <w:bookmarkEnd w:id="1536"/>
      <w:bookmarkEnd w:id="1548"/>
      <w:bookmarkEnd w:id="1549"/>
      <w:bookmarkEnd w:id="1550"/>
      <w:bookmarkEnd w:id="1561"/>
      <w:bookmarkEnd w:id="1562"/>
    </w:p>
    <w:p w14:paraId="26D67C54" w14:textId="77777777" w:rsidR="004F1B76" w:rsidRDefault="004F1B76">
      <w:pPr>
        <w:pStyle w:val="Heading4"/>
        <w:rPr>
          <w:noProof/>
        </w:rPr>
      </w:pPr>
      <w:bookmarkStart w:id="1563" w:name="_Toc28011144"/>
      <w:bookmarkStart w:id="1564" w:name="_Toc34138007"/>
      <w:bookmarkStart w:id="1565" w:name="_Toc36037602"/>
      <w:bookmarkStart w:id="1566" w:name="_Toc39051704"/>
      <w:bookmarkStart w:id="1567" w:name="_Toc43363296"/>
      <w:bookmarkStart w:id="1568" w:name="_Toc45132903"/>
      <w:bookmarkStart w:id="1569" w:name="_Toc49871634"/>
      <w:bookmarkStart w:id="1570" w:name="_Toc50023524"/>
      <w:bookmarkStart w:id="1571" w:name="_Toc51761204"/>
      <w:bookmarkStart w:id="1572" w:name="_Toc67492688"/>
      <w:bookmarkStart w:id="1573" w:name="_Toc74838422"/>
      <w:bookmarkStart w:id="1574" w:name="_Toc104311246"/>
      <w:bookmarkStart w:id="1575" w:name="_Toc104385926"/>
      <w:bookmarkStart w:id="1576" w:name="_Toc104407121"/>
      <w:bookmarkStart w:id="1577" w:name="_Toc104408414"/>
      <w:bookmarkStart w:id="1578" w:name="_Toc104546008"/>
      <w:bookmarkStart w:id="1579" w:name="_Toc191391826"/>
      <w:bookmarkStart w:id="1580" w:name="_Toc222844713"/>
      <w:r>
        <w:rPr>
          <w:noProof/>
        </w:rPr>
        <w:t>5.6.3.1</w:t>
      </w:r>
      <w:r>
        <w:rPr>
          <w:noProof/>
        </w:rP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1" w:name="_Toc28011145"/>
      <w:bookmarkStart w:id="1582" w:name="_Toc34138008"/>
      <w:bookmarkStart w:id="1583" w:name="_Toc36037603"/>
      <w:bookmarkStart w:id="1584" w:name="_Toc39051705"/>
      <w:bookmarkStart w:id="1585" w:name="_Toc43363297"/>
      <w:bookmarkStart w:id="1586" w:name="_Toc45132904"/>
      <w:bookmarkStart w:id="1587" w:name="_Toc49871635"/>
      <w:bookmarkStart w:id="1588" w:name="_Toc50023525"/>
      <w:bookmarkStart w:id="1589" w:name="_Toc51761205"/>
      <w:bookmarkStart w:id="1590" w:name="_Toc67492689"/>
      <w:bookmarkStart w:id="1591" w:name="_Toc74838423"/>
      <w:bookmarkStart w:id="1592" w:name="_Toc104311247"/>
      <w:bookmarkStart w:id="1593" w:name="_Toc104385927"/>
      <w:bookmarkStart w:id="1594" w:name="_Toc104407122"/>
      <w:bookmarkStart w:id="1595" w:name="_Toc104408415"/>
      <w:bookmarkStart w:id="1596" w:name="_Toc104546009"/>
      <w:bookmarkStart w:id="1597" w:name="_Toc191391827"/>
      <w:bookmarkStart w:id="1598" w:name="_Toc222844714"/>
      <w:r>
        <w:rPr>
          <w:noProof/>
        </w:rPr>
        <w:t>5.6.3.2</w:t>
      </w:r>
      <w:r>
        <w:rPr>
          <w:noProof/>
        </w:rPr>
        <w:tab/>
        <w:t>Simple data types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599" w:name="_Toc28011146"/>
      <w:bookmarkStart w:id="1600" w:name="_Toc34138009"/>
      <w:bookmarkStart w:id="1601" w:name="_Toc36037604"/>
      <w:bookmarkStart w:id="1602" w:name="_Toc39051706"/>
      <w:bookmarkStart w:id="1603" w:name="_Toc43363298"/>
      <w:bookmarkStart w:id="1604" w:name="_Toc45132905"/>
      <w:bookmarkStart w:id="1605" w:name="_Toc49871636"/>
      <w:bookmarkStart w:id="1606" w:name="_Toc50023526"/>
      <w:bookmarkStart w:id="1607" w:name="_Toc51761206"/>
      <w:bookmarkStart w:id="1608" w:name="_Toc67492690"/>
      <w:bookmarkStart w:id="1609" w:name="_Toc74838424"/>
      <w:bookmarkStart w:id="1610" w:name="_Toc104311248"/>
      <w:bookmarkStart w:id="1611" w:name="_Toc104385928"/>
      <w:bookmarkStart w:id="1612" w:name="_Toc104407123"/>
      <w:bookmarkStart w:id="1613" w:name="_Toc104408416"/>
      <w:bookmarkStart w:id="1614" w:name="_Toc104546010"/>
      <w:bookmarkStart w:id="1615" w:name="_Toc191391828"/>
      <w:bookmarkStart w:id="1616" w:name="_Toc222844715"/>
      <w:r>
        <w:rPr>
          <w:noProof/>
        </w:rPr>
        <w:t>5.6.3.3</w:t>
      </w:r>
      <w:r>
        <w:rPr>
          <w:noProof/>
        </w:rPr>
        <w:tab/>
        <w:t>Enumeration: RequestTrigger</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17" w:name="_Toc28011147"/>
      <w:bookmarkStart w:id="1618" w:name="_Toc34138010"/>
      <w:bookmarkStart w:id="1619" w:name="_Toc36037605"/>
      <w:bookmarkStart w:id="1620" w:name="_Toc39051707"/>
      <w:bookmarkStart w:id="1621" w:name="_Toc43363299"/>
      <w:bookmarkStart w:id="1622" w:name="_Toc45132906"/>
      <w:bookmarkStart w:id="1623" w:name="_Toc49871637"/>
      <w:bookmarkStart w:id="1624" w:name="_Toc50023527"/>
      <w:bookmarkStart w:id="1625" w:name="_Toc51761207"/>
      <w:bookmarkStart w:id="1626" w:name="_Toc67492691"/>
      <w:bookmarkStart w:id="1627" w:name="_Toc74838425"/>
      <w:bookmarkStart w:id="1628" w:name="_Toc104311249"/>
      <w:bookmarkStart w:id="1629" w:name="_Toc104385929"/>
      <w:bookmarkStart w:id="1630" w:name="_Toc104407124"/>
      <w:bookmarkStart w:id="1631" w:name="_Toc104408417"/>
      <w:bookmarkStart w:id="1632" w:name="_Toc104546011"/>
      <w:bookmarkStart w:id="1633" w:name="_Toc191391829"/>
      <w:bookmarkStart w:id="1634" w:name="_Toc222844716"/>
      <w:r>
        <w:rPr>
          <w:noProof/>
        </w:rPr>
        <w:t>5.6.3.4</w:t>
      </w:r>
      <w:r>
        <w:rPr>
          <w:noProof/>
        </w:rPr>
        <w:tab/>
        <w:t>Enumeration: PolicyAssociationReleaseCause</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35" w:name="_Toc28011148"/>
      <w:bookmarkStart w:id="1636" w:name="_Toc34138011"/>
      <w:bookmarkStart w:id="1637" w:name="_Toc36037606"/>
      <w:bookmarkStart w:id="1638" w:name="_Toc39051708"/>
      <w:bookmarkStart w:id="1639" w:name="_Toc43363300"/>
      <w:bookmarkStart w:id="1640" w:name="_Toc45132907"/>
      <w:bookmarkStart w:id="1641" w:name="_Toc49871638"/>
      <w:bookmarkStart w:id="1642" w:name="_Toc50023528"/>
      <w:bookmarkStart w:id="1643" w:name="_Toc51761208"/>
      <w:bookmarkStart w:id="1644" w:name="_Toc67492692"/>
      <w:bookmarkStart w:id="1645" w:name="_Toc74838426"/>
      <w:bookmarkStart w:id="1646" w:name="_Toc104311250"/>
      <w:bookmarkStart w:id="1647" w:name="_Toc104385930"/>
      <w:bookmarkStart w:id="1648" w:name="_Toc104407125"/>
      <w:bookmarkStart w:id="1649" w:name="_Toc104408418"/>
      <w:bookmarkStart w:id="1650" w:name="_Toc104546012"/>
      <w:bookmarkStart w:id="1651" w:name="_Toc191391830"/>
      <w:bookmarkStart w:id="1652" w:name="_Toc222844717"/>
      <w:r>
        <w:rPr>
          <w:noProof/>
        </w:rPr>
        <w:t>5.7</w:t>
      </w:r>
      <w:r>
        <w:rPr>
          <w:noProof/>
        </w:rPr>
        <w:tab/>
        <w:t>Error handling</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06320C3" w14:textId="77777777" w:rsidR="004F1B76" w:rsidRDefault="004F1B76">
      <w:pPr>
        <w:pStyle w:val="Heading3"/>
      </w:pPr>
      <w:bookmarkStart w:id="1653" w:name="_Toc28011149"/>
      <w:bookmarkStart w:id="1654" w:name="_Toc34138012"/>
      <w:bookmarkStart w:id="1655" w:name="_Toc36037607"/>
      <w:bookmarkStart w:id="1656" w:name="_Toc39051709"/>
      <w:bookmarkStart w:id="1657" w:name="_Toc43363301"/>
      <w:bookmarkStart w:id="1658" w:name="_Toc45132908"/>
      <w:bookmarkStart w:id="1659" w:name="_Toc49871639"/>
      <w:bookmarkStart w:id="1660" w:name="_Toc50023529"/>
      <w:bookmarkStart w:id="1661" w:name="_Toc51761209"/>
      <w:bookmarkStart w:id="1662" w:name="_Toc67492693"/>
      <w:bookmarkStart w:id="1663" w:name="_Toc74838427"/>
      <w:bookmarkStart w:id="1664" w:name="_Toc104311251"/>
      <w:bookmarkStart w:id="1665" w:name="_Toc104385931"/>
      <w:bookmarkStart w:id="1666" w:name="_Toc104407126"/>
      <w:bookmarkStart w:id="1667" w:name="_Toc104408419"/>
      <w:bookmarkStart w:id="1668" w:name="_Toc104546013"/>
      <w:bookmarkStart w:id="1669" w:name="_Toc191391831"/>
      <w:bookmarkStart w:id="1670" w:name="_Toc222844718"/>
      <w:r>
        <w:t>5.7.1</w:t>
      </w:r>
      <w:r>
        <w:tab/>
        <w:t>General</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1" w:name="_Toc28011150"/>
      <w:bookmarkStart w:id="1672" w:name="_Toc34138013"/>
      <w:bookmarkStart w:id="1673" w:name="_Toc36037608"/>
      <w:bookmarkStart w:id="1674" w:name="_Toc39051710"/>
      <w:bookmarkStart w:id="1675" w:name="_Toc43363302"/>
      <w:bookmarkStart w:id="1676" w:name="_Toc45132909"/>
      <w:bookmarkStart w:id="1677" w:name="_Toc49871640"/>
      <w:bookmarkStart w:id="1678" w:name="_Toc50023530"/>
      <w:bookmarkStart w:id="1679" w:name="_Toc51761210"/>
      <w:bookmarkStart w:id="1680" w:name="_Toc67492694"/>
      <w:bookmarkStart w:id="1681" w:name="_Toc74838428"/>
      <w:bookmarkStart w:id="1682" w:name="_Toc104311252"/>
      <w:bookmarkStart w:id="1683" w:name="_Toc104385932"/>
      <w:bookmarkStart w:id="1684" w:name="_Toc104407127"/>
      <w:bookmarkStart w:id="1685" w:name="_Toc104408420"/>
      <w:bookmarkStart w:id="1686" w:name="_Toc104546014"/>
      <w:bookmarkStart w:id="1687" w:name="_Toc191391832"/>
      <w:bookmarkStart w:id="1688" w:name="_Toc222844719"/>
      <w:r>
        <w:t>5.7.2</w:t>
      </w:r>
      <w:r>
        <w:tab/>
        <w:t>Protocol Errors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89" w:name="_Toc28011151"/>
      <w:bookmarkStart w:id="1690" w:name="_Toc34138014"/>
      <w:bookmarkStart w:id="1691" w:name="_Toc36037609"/>
      <w:bookmarkStart w:id="1692" w:name="_Toc39051711"/>
      <w:bookmarkStart w:id="1693" w:name="_Toc43363303"/>
      <w:bookmarkStart w:id="1694" w:name="_Toc45132910"/>
      <w:bookmarkStart w:id="1695" w:name="_Toc49871641"/>
      <w:bookmarkStart w:id="1696" w:name="_Toc50023531"/>
      <w:bookmarkStart w:id="1697" w:name="_Toc51761211"/>
      <w:bookmarkStart w:id="1698" w:name="_Toc67492695"/>
      <w:bookmarkStart w:id="1699" w:name="_Toc74838429"/>
      <w:bookmarkStart w:id="1700" w:name="_Toc104311253"/>
      <w:bookmarkStart w:id="1701" w:name="_Toc104385933"/>
      <w:bookmarkStart w:id="1702" w:name="_Toc104407128"/>
      <w:bookmarkStart w:id="1703" w:name="_Toc104408421"/>
      <w:bookmarkStart w:id="1704" w:name="_Toc104546015"/>
      <w:bookmarkStart w:id="1705" w:name="_Toc191391833"/>
      <w:bookmarkStart w:id="1706" w:name="_Toc222844720"/>
      <w:r>
        <w:t>5.7.3</w:t>
      </w:r>
      <w:r>
        <w:tab/>
        <w:t>Application Errors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07" w:name="_Toc28011152"/>
      <w:bookmarkStart w:id="1708" w:name="_Toc34138015"/>
      <w:bookmarkStart w:id="1709" w:name="_Toc36037610"/>
      <w:bookmarkStart w:id="1710" w:name="_Toc39051712"/>
      <w:bookmarkStart w:id="1711" w:name="_Toc43363304"/>
      <w:bookmarkStart w:id="1712" w:name="_Toc45132911"/>
      <w:bookmarkStart w:id="1713" w:name="_Toc49871642"/>
      <w:bookmarkStart w:id="1714" w:name="_Toc50023532"/>
      <w:bookmarkStart w:id="1715" w:name="_Toc51761212"/>
      <w:bookmarkStart w:id="1716" w:name="_Toc67492696"/>
      <w:bookmarkStart w:id="1717" w:name="_Toc74838430"/>
      <w:bookmarkStart w:id="1718" w:name="_Toc104311254"/>
      <w:bookmarkStart w:id="1719" w:name="_Toc104385934"/>
      <w:bookmarkStart w:id="1720" w:name="_Toc104407129"/>
      <w:bookmarkStart w:id="1721" w:name="_Toc104408422"/>
      <w:bookmarkStart w:id="1722" w:name="_Toc104546016"/>
      <w:bookmarkStart w:id="1723" w:name="_Toc191391834"/>
      <w:bookmarkStart w:id="1724" w:name="_Toc222844721"/>
      <w:r>
        <w:rPr>
          <w:noProof/>
        </w:rPr>
        <w:t>5.8</w:t>
      </w:r>
      <w:r>
        <w:rPr>
          <w:noProof/>
          <w:lang w:eastAsia="zh-CN"/>
        </w:rPr>
        <w:tab/>
        <w:t>Feature negotiation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1725" w:name="_Toc28011153"/>
      <w:bookmarkStart w:id="1726" w:name="_Toc34138016"/>
      <w:bookmarkStart w:id="1727" w:name="_Toc36037611"/>
      <w:bookmarkStart w:id="1728" w:name="_Toc39051713"/>
      <w:bookmarkStart w:id="1729" w:name="_Toc43363305"/>
      <w:bookmarkStart w:id="1730" w:name="_Toc45132912"/>
      <w:bookmarkStart w:id="1731" w:name="_Toc49871643"/>
      <w:bookmarkStart w:id="1732" w:name="_Toc50023533"/>
      <w:bookmarkStart w:id="1733" w:name="_Toc51761213"/>
      <w:bookmarkStart w:id="1734" w:name="_Toc67492697"/>
      <w:bookmarkStart w:id="1735" w:name="_Toc74838431"/>
      <w:bookmarkStart w:id="1736" w:name="_Toc104311255"/>
      <w:bookmarkStart w:id="1737" w:name="_Toc104385935"/>
      <w:bookmarkStart w:id="1738" w:name="_Toc104407130"/>
      <w:bookmarkStart w:id="1739" w:name="_Toc104408423"/>
      <w:bookmarkStart w:id="1740" w:name="_Toc104546017"/>
      <w:bookmarkStart w:id="1741" w:name="_Toc191391835"/>
      <w:bookmarkStart w:id="1742" w:name="_Toc222844722"/>
      <w:r>
        <w:t>5.9</w:t>
      </w:r>
      <w:r>
        <w:tab/>
        <w:t>Security</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77777777" w:rsidR="004F1B76" w:rsidRDefault="004F1B76">
      <w:pPr>
        <w:pStyle w:val="Heading8"/>
        <w:pageBreakBefore/>
        <w:rPr>
          <w:noProof/>
        </w:rPr>
      </w:pPr>
      <w:bookmarkStart w:id="1743" w:name="_Toc28011154"/>
      <w:bookmarkStart w:id="1744" w:name="_Toc34138017"/>
      <w:bookmarkStart w:id="1745" w:name="_Toc36037612"/>
      <w:bookmarkStart w:id="1746" w:name="_Toc39051714"/>
      <w:bookmarkStart w:id="1747" w:name="_Toc43363306"/>
      <w:bookmarkStart w:id="1748" w:name="_Toc45132913"/>
      <w:bookmarkStart w:id="1749" w:name="_Toc49871644"/>
      <w:bookmarkStart w:id="1750" w:name="_Toc50023534"/>
      <w:bookmarkStart w:id="1751" w:name="_Toc51761214"/>
      <w:bookmarkStart w:id="1752" w:name="_Toc67492698"/>
      <w:bookmarkStart w:id="1753" w:name="_Toc74838432"/>
      <w:bookmarkStart w:id="1754" w:name="_Toc104311256"/>
      <w:bookmarkStart w:id="1755" w:name="_Toc104385936"/>
      <w:bookmarkStart w:id="1756" w:name="_Toc104407131"/>
      <w:bookmarkStart w:id="1757" w:name="_Toc104408424"/>
      <w:bookmarkStart w:id="1758" w:name="_Toc104546018"/>
      <w:bookmarkStart w:id="1759" w:name="_Toc191391836"/>
      <w:bookmarkStart w:id="1760" w:name="_Toc222844723"/>
      <w:r>
        <w:rPr>
          <w:noProof/>
        </w:rPr>
        <w:lastRenderedPageBreak/>
        <w:t>Annex A (normative):</w:t>
      </w:r>
      <w:r>
        <w:rPr>
          <w:noProof/>
        </w:rPr>
        <w:br/>
        <w:t>OpenAPI specification</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4196B9C" w14:textId="77777777" w:rsidR="004F1B76" w:rsidRDefault="004F1B76">
      <w:pPr>
        <w:pStyle w:val="Heading1"/>
        <w:rPr>
          <w:noProof/>
        </w:rPr>
      </w:pPr>
      <w:bookmarkStart w:id="1761" w:name="_Toc28011155"/>
      <w:bookmarkStart w:id="1762" w:name="_Toc34138018"/>
      <w:bookmarkStart w:id="1763" w:name="_Toc36037613"/>
      <w:bookmarkStart w:id="1764" w:name="_Toc39051715"/>
      <w:bookmarkStart w:id="1765" w:name="_Toc43363307"/>
      <w:bookmarkStart w:id="1766" w:name="_Toc45132914"/>
      <w:bookmarkStart w:id="1767" w:name="_Toc49871645"/>
      <w:bookmarkStart w:id="1768" w:name="_Toc50023535"/>
      <w:bookmarkStart w:id="1769" w:name="_Toc51761215"/>
      <w:bookmarkStart w:id="1770" w:name="_Toc67492699"/>
      <w:bookmarkStart w:id="1771" w:name="_Toc74838433"/>
      <w:bookmarkStart w:id="1772" w:name="_Toc104311257"/>
      <w:bookmarkStart w:id="1773" w:name="_Toc104385937"/>
      <w:bookmarkStart w:id="1774" w:name="_Toc104407132"/>
      <w:bookmarkStart w:id="1775" w:name="_Toc104408425"/>
      <w:bookmarkStart w:id="1776" w:name="_Toc104546019"/>
      <w:bookmarkStart w:id="1777" w:name="_Toc191391837"/>
      <w:bookmarkStart w:id="1778" w:name="_Toc222844724"/>
      <w:r>
        <w:rPr>
          <w:noProof/>
        </w:rPr>
        <w:t>A.1</w:t>
      </w:r>
      <w:r>
        <w:rPr>
          <w:noProof/>
        </w:rPr>
        <w:tab/>
        <w:t>General</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79" w:name="_Toc28011156"/>
      <w:bookmarkStart w:id="1780" w:name="_Toc34138019"/>
      <w:bookmarkStart w:id="1781" w:name="_Toc36037614"/>
      <w:bookmarkStart w:id="1782" w:name="_Toc39051716"/>
      <w:bookmarkStart w:id="1783" w:name="_Toc43363308"/>
      <w:bookmarkStart w:id="1784" w:name="_Toc45132915"/>
      <w:bookmarkStart w:id="1785" w:name="_Toc49871646"/>
      <w:bookmarkStart w:id="1786" w:name="_Toc50023536"/>
      <w:bookmarkStart w:id="1787" w:name="_Toc51761216"/>
      <w:bookmarkStart w:id="1788" w:name="_Toc67492700"/>
      <w:bookmarkStart w:id="1789" w:name="_Toc74838434"/>
      <w:bookmarkStart w:id="1790" w:name="_Toc104311258"/>
      <w:bookmarkStart w:id="1791" w:name="_Toc104385938"/>
      <w:bookmarkStart w:id="1792" w:name="_Toc104407133"/>
      <w:bookmarkStart w:id="1793" w:name="_Toc104408426"/>
      <w:bookmarkStart w:id="1794" w:name="_Toc104546020"/>
      <w:bookmarkStart w:id="1795" w:name="_Toc191391838"/>
      <w:bookmarkStart w:id="1796" w:name="_Toc222844725"/>
      <w:r>
        <w:rPr>
          <w:noProof/>
        </w:rPr>
        <w:t>A.2</w:t>
      </w:r>
      <w:r>
        <w:rPr>
          <w:noProof/>
        </w:rPr>
        <w:tab/>
        <w:t>Npcf_AMPolicyControl</w:t>
      </w:r>
      <w:r>
        <w:rPr>
          <w:noProof/>
          <w:lang w:eastAsia="zh-CN"/>
        </w:rPr>
        <w:t xml:space="preserve"> </w:t>
      </w:r>
      <w:r>
        <w:rPr>
          <w:noProof/>
        </w:rPr>
        <w:t>API</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7CF8AAA5" w:rsidR="004F1B76" w:rsidRDefault="004F1B76">
      <w:pPr>
        <w:pStyle w:val="PL"/>
      </w:pPr>
      <w:r>
        <w:t xml:space="preserve">  version: 1.</w:t>
      </w:r>
      <w:r w:rsidR="003C5FDC">
        <w:t>4</w:t>
      </w:r>
      <w:r>
        <w:t>.</w:t>
      </w:r>
      <w:r w:rsidR="0049104D">
        <w:t>1</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AB77BB1"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1C1129F7" w:rsidR="004F1B76" w:rsidRDefault="004F1B76">
      <w:pPr>
        <w:pStyle w:val="PL"/>
      </w:pPr>
      <w:r>
        <w:t xml:space="preserve">  description: 3GPP TS 29.507 V1</w:t>
      </w:r>
      <w:r w:rsidR="003C5FDC">
        <w:t>9</w:t>
      </w:r>
      <w:r>
        <w:t>.</w:t>
      </w:r>
      <w:r w:rsidR="0049104D">
        <w:t>6</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lastRenderedPageBreak/>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lastRenderedPageBreak/>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t xml:space="preserve">        '429':</w:t>
      </w:r>
    </w:p>
    <w:p w14:paraId="1132D72E" w14:textId="77777777" w:rsidR="004F1B76" w:rsidRDefault="004F1B76">
      <w:pPr>
        <w:pStyle w:val="PL"/>
      </w:pPr>
      <w:r>
        <w:lastRenderedPageBreak/>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lastRenderedPageBreak/>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lastRenderedPageBreak/>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472B178F" w14:textId="77777777" w:rsidR="004A76F6" w:rsidRPr="00DC00F6" w:rsidRDefault="00DC00F6" w:rsidP="00A7606B">
      <w:pPr>
        <w:pStyle w:val="PL"/>
        <w:rPr>
          <w:noProof/>
        </w:rPr>
      </w:pPr>
      <w:r w:rsidRPr="00A7606B">
        <w:t xml:space="preserve">          $ref: 'TS29534_Npcf_AMPolicyAuthorization.yaml#/components/schemas/SliceReplReq'</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lastRenderedPageBreak/>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lastRenderedPageBreak/>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lastRenderedPageBreak/>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lastRenderedPageBreak/>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lastRenderedPageBreak/>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Pr="000B451A" w:rsidRDefault="000B451A" w:rsidP="00A7606B">
      <w:pPr>
        <w:pStyle w:val="PL"/>
        <w:rPr>
          <w:noProof/>
        </w:rPr>
      </w:pPr>
      <w:r w:rsidRPr="00A7606B">
        <w:t xml:space="preserve">          $ref: 'TS29534_Npcf_AMPolicyAuthorization.yaml#/components/schemas/</w:t>
      </w:r>
      <w:r w:rsidR="00C703EB" w:rsidRPr="00A7606B">
        <w:t>SliceReplReq</w:t>
      </w:r>
      <w:r w:rsidRPr="00A7606B">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lastRenderedPageBreak/>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lastRenderedPageBreak/>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lastRenderedPageBreak/>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lastRenderedPageBreak/>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77777777" w:rsidR="004F1B76" w:rsidRDefault="004F1B76">
      <w:pPr>
        <w:pStyle w:val="Heading8"/>
      </w:pPr>
      <w:bookmarkStart w:id="1797" w:name="_Toc28011157"/>
      <w:bookmarkStart w:id="1798" w:name="_Toc34138020"/>
      <w:bookmarkStart w:id="1799" w:name="_Toc36037615"/>
      <w:bookmarkStart w:id="1800" w:name="_Toc39051717"/>
      <w:bookmarkStart w:id="1801" w:name="_Toc43363309"/>
      <w:bookmarkStart w:id="1802" w:name="_Toc45132916"/>
      <w:bookmarkStart w:id="1803" w:name="_Toc49871647"/>
      <w:bookmarkStart w:id="1804" w:name="_Toc50023537"/>
      <w:bookmarkStart w:id="1805" w:name="_Toc51761217"/>
      <w:bookmarkStart w:id="1806" w:name="_Toc67492701"/>
      <w:bookmarkStart w:id="1807" w:name="_Toc74838435"/>
      <w:bookmarkStart w:id="1808" w:name="_Toc104311259"/>
      <w:bookmarkStart w:id="1809" w:name="_Toc104385939"/>
      <w:bookmarkStart w:id="1810" w:name="_Toc104407134"/>
      <w:bookmarkStart w:id="1811" w:name="_Toc104408427"/>
      <w:bookmarkStart w:id="1812" w:name="_Toc104546021"/>
      <w:bookmarkStart w:id="1813" w:name="_Toc191391839"/>
      <w:bookmarkStart w:id="1814" w:name="_Toc222844726"/>
      <w:r>
        <w:t xml:space="preserve">Annex </w:t>
      </w:r>
      <w:r>
        <w:rPr>
          <w:rFonts w:hint="eastAsia"/>
          <w:lang w:eastAsia="zh-CN"/>
        </w:rPr>
        <w:t>B</w:t>
      </w:r>
      <w:r>
        <w:t xml:space="preserve"> (normative):</w:t>
      </w:r>
      <w:r>
        <w:br/>
        <w:t>Wireless and wireline convergence access support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0094C444" w14:textId="77777777" w:rsidR="004F1B76" w:rsidRDefault="004F1B76">
      <w:pPr>
        <w:pStyle w:val="Heading1"/>
      </w:pPr>
      <w:bookmarkStart w:id="1815" w:name="_Toc28011158"/>
      <w:bookmarkStart w:id="1816" w:name="_Toc34138021"/>
      <w:bookmarkStart w:id="1817" w:name="_Toc36037616"/>
      <w:bookmarkStart w:id="1818" w:name="_Toc39051718"/>
      <w:bookmarkStart w:id="1819" w:name="_Toc43363310"/>
      <w:bookmarkStart w:id="1820" w:name="_Toc45132917"/>
      <w:bookmarkStart w:id="1821" w:name="_Toc49871648"/>
      <w:bookmarkStart w:id="1822" w:name="_Toc50023538"/>
      <w:bookmarkStart w:id="1823" w:name="_Toc51761218"/>
      <w:bookmarkStart w:id="1824" w:name="_Toc67492702"/>
      <w:bookmarkStart w:id="1825" w:name="_Toc74838436"/>
      <w:bookmarkStart w:id="1826" w:name="_Toc104311260"/>
      <w:bookmarkStart w:id="1827" w:name="_Toc104385940"/>
      <w:bookmarkStart w:id="1828" w:name="_Toc104407135"/>
      <w:bookmarkStart w:id="1829" w:name="_Toc104408428"/>
      <w:bookmarkStart w:id="1830" w:name="_Toc104546022"/>
      <w:bookmarkStart w:id="1831" w:name="_Toc191391840"/>
      <w:bookmarkStart w:id="1832" w:name="_Toc222844727"/>
      <w:r>
        <w:rPr>
          <w:rFonts w:hint="eastAsia"/>
          <w:lang w:eastAsia="zh-CN"/>
        </w:rPr>
        <w:t>B</w:t>
      </w:r>
      <w:r>
        <w:t>.1</w:t>
      </w:r>
      <w:r>
        <w:tab/>
        <w:t>Scope</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33" w:name="_Toc28011159"/>
      <w:bookmarkStart w:id="1834" w:name="_Toc34138022"/>
      <w:bookmarkStart w:id="1835" w:name="_Toc36037617"/>
      <w:bookmarkStart w:id="1836" w:name="_Toc39051719"/>
      <w:bookmarkStart w:id="1837" w:name="_Toc43363311"/>
      <w:bookmarkStart w:id="1838" w:name="_Toc45132918"/>
      <w:bookmarkStart w:id="1839" w:name="_Toc49871649"/>
      <w:bookmarkStart w:id="1840" w:name="_Toc50023539"/>
      <w:bookmarkStart w:id="1841" w:name="_Toc51761219"/>
      <w:bookmarkStart w:id="1842" w:name="_Toc67492703"/>
      <w:bookmarkStart w:id="1843" w:name="_Toc74838437"/>
      <w:bookmarkStart w:id="1844" w:name="_Toc104311261"/>
      <w:bookmarkStart w:id="1845" w:name="_Toc104385941"/>
      <w:bookmarkStart w:id="1846" w:name="_Toc104407136"/>
      <w:bookmarkStart w:id="1847" w:name="_Toc104408429"/>
      <w:bookmarkStart w:id="1848" w:name="_Toc104546023"/>
      <w:bookmarkStart w:id="1849" w:name="_Toc191391841"/>
      <w:bookmarkStart w:id="1850" w:name="_Toc222844728"/>
      <w:r>
        <w:rPr>
          <w:rFonts w:hint="eastAsia"/>
          <w:lang w:eastAsia="zh-CN"/>
        </w:rPr>
        <w:t>B</w:t>
      </w:r>
      <w:r>
        <w:t>.2</w:t>
      </w:r>
      <w:r>
        <w:tab/>
        <w:t>Npcf_AMPolicyControl Service</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69B0A538" w14:textId="77777777" w:rsidR="004F1B76" w:rsidRDefault="004F1B76">
      <w:pPr>
        <w:pStyle w:val="Heading2"/>
      </w:pPr>
      <w:bookmarkStart w:id="1851" w:name="_Toc28011160"/>
      <w:bookmarkStart w:id="1852" w:name="_Toc34138023"/>
      <w:bookmarkStart w:id="1853" w:name="_Toc36037618"/>
      <w:bookmarkStart w:id="1854" w:name="_Toc39051720"/>
      <w:bookmarkStart w:id="1855" w:name="_Toc43363312"/>
      <w:bookmarkStart w:id="1856" w:name="_Toc45132919"/>
      <w:bookmarkStart w:id="1857" w:name="_Toc49871650"/>
      <w:bookmarkStart w:id="1858" w:name="_Toc50023540"/>
      <w:bookmarkStart w:id="1859" w:name="_Toc51761220"/>
      <w:bookmarkStart w:id="1860" w:name="_Toc67492704"/>
      <w:bookmarkStart w:id="1861" w:name="_Toc74838438"/>
      <w:bookmarkStart w:id="1862" w:name="_Toc104311262"/>
      <w:bookmarkStart w:id="1863" w:name="_Toc104385942"/>
      <w:bookmarkStart w:id="1864" w:name="_Toc104407137"/>
      <w:bookmarkStart w:id="1865" w:name="_Toc104408430"/>
      <w:bookmarkStart w:id="1866" w:name="_Toc104546024"/>
      <w:bookmarkStart w:id="1867" w:name="_Toc191391842"/>
      <w:bookmarkStart w:id="1868" w:name="_Toc222844729"/>
      <w:r>
        <w:rPr>
          <w:rFonts w:hint="eastAsia"/>
          <w:lang w:eastAsia="zh-CN"/>
        </w:rPr>
        <w:t>B</w:t>
      </w:r>
      <w:r>
        <w:t>.2.1</w:t>
      </w:r>
      <w:r>
        <w:tab/>
        <w:t>Service Description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38BF3F4B" w14:textId="77777777" w:rsidR="004F1B76" w:rsidRDefault="004F1B76">
      <w:pPr>
        <w:pStyle w:val="Heading3"/>
        <w:rPr>
          <w:lang w:eastAsia="zh-CN"/>
        </w:rPr>
      </w:pPr>
      <w:bookmarkStart w:id="1869" w:name="_Toc28011161"/>
      <w:bookmarkStart w:id="1870" w:name="_Toc34138024"/>
      <w:bookmarkStart w:id="1871" w:name="_Toc36037619"/>
      <w:bookmarkStart w:id="1872" w:name="_Toc39051721"/>
      <w:bookmarkStart w:id="1873" w:name="_Toc43363313"/>
      <w:bookmarkStart w:id="1874" w:name="_Toc45132920"/>
      <w:bookmarkStart w:id="1875" w:name="_Toc49871651"/>
      <w:bookmarkStart w:id="1876" w:name="_Toc50023541"/>
      <w:bookmarkStart w:id="1877" w:name="_Toc51761221"/>
      <w:bookmarkStart w:id="1878" w:name="_Toc67492705"/>
      <w:bookmarkStart w:id="1879" w:name="_Toc74838439"/>
      <w:bookmarkStart w:id="1880" w:name="_Toc104311263"/>
      <w:bookmarkStart w:id="1881" w:name="_Toc104385943"/>
      <w:bookmarkStart w:id="1882" w:name="_Toc104407138"/>
      <w:bookmarkStart w:id="1883" w:name="_Toc104408431"/>
      <w:bookmarkStart w:id="1884" w:name="_Toc104546025"/>
      <w:bookmarkStart w:id="1885" w:name="_Toc191391843"/>
      <w:bookmarkStart w:id="1886" w:name="_Toc222844730"/>
      <w:r>
        <w:rPr>
          <w:rFonts w:hint="eastAsia"/>
          <w:lang w:eastAsia="zh-CN"/>
        </w:rPr>
        <w:t>B</w:t>
      </w:r>
      <w:r>
        <w:t>.2.</w:t>
      </w:r>
      <w:r>
        <w:rPr>
          <w:lang w:eastAsia="zh-CN"/>
        </w:rPr>
        <w:t>1.1</w:t>
      </w:r>
      <w:r>
        <w:tab/>
      </w:r>
      <w:r>
        <w:rPr>
          <w:lang w:eastAsia="zh-CN"/>
        </w:rPr>
        <w:t>Overview</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887" w:name="_Toc28011162"/>
      <w:bookmarkStart w:id="1888" w:name="_Toc34138025"/>
      <w:bookmarkStart w:id="1889" w:name="_Toc36037620"/>
      <w:bookmarkStart w:id="1890" w:name="_Toc39051722"/>
      <w:bookmarkStart w:id="1891" w:name="_Toc43363314"/>
      <w:bookmarkStart w:id="1892" w:name="_Toc45132921"/>
      <w:bookmarkStart w:id="1893" w:name="_Toc49871652"/>
      <w:bookmarkStart w:id="1894" w:name="_Toc50023542"/>
      <w:bookmarkStart w:id="1895" w:name="_Toc51761222"/>
      <w:bookmarkStart w:id="1896" w:name="_Toc67492706"/>
      <w:bookmarkStart w:id="1897" w:name="_Toc74838440"/>
      <w:bookmarkStart w:id="1898" w:name="_Toc104311264"/>
      <w:bookmarkStart w:id="1899" w:name="_Toc104385944"/>
      <w:bookmarkStart w:id="1900" w:name="_Toc104407139"/>
      <w:bookmarkStart w:id="1901" w:name="_Toc104408432"/>
      <w:bookmarkStart w:id="1902" w:name="_Toc104546026"/>
      <w:bookmarkStart w:id="1903" w:name="_Toc191391844"/>
      <w:bookmarkStart w:id="1904" w:name="_Toc222844731"/>
      <w:r>
        <w:rPr>
          <w:rFonts w:hint="eastAsia"/>
          <w:lang w:eastAsia="zh-CN"/>
        </w:rPr>
        <w:t>B</w:t>
      </w:r>
      <w:r>
        <w:t>.2.1.2</w:t>
      </w:r>
      <w:r>
        <w:tab/>
        <w:t>Service Architecture</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1905" w:name="_Toc28011163"/>
      <w:bookmarkStart w:id="1906" w:name="_Toc34138026"/>
      <w:bookmarkStart w:id="1907" w:name="_Toc36037621"/>
      <w:bookmarkStart w:id="1908" w:name="_Toc39051723"/>
      <w:bookmarkStart w:id="1909" w:name="_Toc43363315"/>
      <w:bookmarkStart w:id="1910" w:name="_Toc45132922"/>
      <w:bookmarkStart w:id="1911" w:name="_Toc49871653"/>
      <w:bookmarkStart w:id="1912" w:name="_Toc50023543"/>
      <w:bookmarkStart w:id="1913" w:name="_Toc51761223"/>
      <w:bookmarkStart w:id="1914" w:name="_Toc67492707"/>
      <w:bookmarkStart w:id="1915" w:name="_Toc74838441"/>
      <w:bookmarkStart w:id="1916" w:name="_Toc104311265"/>
      <w:bookmarkStart w:id="1917" w:name="_Toc104385945"/>
      <w:bookmarkStart w:id="1918" w:name="_Toc104407140"/>
      <w:bookmarkStart w:id="1919" w:name="_Toc104408433"/>
      <w:bookmarkStart w:id="1920" w:name="_Toc104546027"/>
      <w:bookmarkStart w:id="1921" w:name="_Toc191391845"/>
      <w:bookmarkStart w:id="1922" w:name="_Toc222844732"/>
      <w:r>
        <w:rPr>
          <w:rFonts w:hint="eastAsia"/>
          <w:lang w:eastAsia="zh-CN"/>
        </w:rPr>
        <w:t>B</w:t>
      </w:r>
      <w:r>
        <w:rPr>
          <w:lang w:eastAsia="zh-CN"/>
        </w:rPr>
        <w:t>.2.1.3</w:t>
      </w:r>
      <w:r>
        <w:rPr>
          <w:lang w:eastAsia="zh-CN"/>
        </w:rPr>
        <w:tab/>
        <w:t>Network Functions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1BD55867" w14:textId="77777777" w:rsidR="004F1B76" w:rsidRDefault="004F1B76">
      <w:pPr>
        <w:pStyle w:val="Heading4"/>
      </w:pPr>
      <w:bookmarkStart w:id="1923" w:name="_Toc28011164"/>
      <w:bookmarkStart w:id="1924" w:name="_Toc34138027"/>
      <w:bookmarkStart w:id="1925" w:name="_Toc36037622"/>
      <w:bookmarkStart w:id="1926" w:name="_Toc39051724"/>
      <w:bookmarkStart w:id="1927" w:name="_Toc43363316"/>
      <w:bookmarkStart w:id="1928" w:name="_Toc45132923"/>
      <w:bookmarkStart w:id="1929" w:name="_Toc49871654"/>
      <w:bookmarkStart w:id="1930" w:name="_Toc50023544"/>
      <w:bookmarkStart w:id="1931" w:name="_Toc51761224"/>
      <w:bookmarkStart w:id="1932" w:name="_Toc67492708"/>
      <w:bookmarkStart w:id="1933" w:name="_Toc74838442"/>
      <w:bookmarkStart w:id="1934" w:name="_Toc104311266"/>
      <w:bookmarkStart w:id="1935" w:name="_Toc104385946"/>
      <w:bookmarkStart w:id="1936" w:name="_Toc104407141"/>
      <w:bookmarkStart w:id="1937" w:name="_Toc104408434"/>
      <w:bookmarkStart w:id="1938" w:name="_Toc104546028"/>
      <w:bookmarkStart w:id="1939" w:name="_Toc191391846"/>
      <w:bookmarkStart w:id="1940" w:name="_Toc222844733"/>
      <w:r>
        <w:t>B.2.1.3.1</w:t>
      </w:r>
      <w:r>
        <w:tab/>
        <w:t>Policy Control Function (PCF)</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41" w:name="_Toc28011165"/>
      <w:bookmarkStart w:id="1942" w:name="_Toc34138028"/>
      <w:bookmarkStart w:id="1943" w:name="_Toc36037623"/>
      <w:bookmarkStart w:id="1944" w:name="_Toc39051725"/>
      <w:bookmarkStart w:id="1945" w:name="_Toc43363317"/>
      <w:bookmarkStart w:id="1946" w:name="_Toc45132924"/>
      <w:bookmarkStart w:id="1947" w:name="_Toc49871655"/>
      <w:bookmarkStart w:id="1948" w:name="_Toc50023545"/>
      <w:bookmarkStart w:id="1949" w:name="_Toc51761225"/>
      <w:bookmarkStart w:id="1950" w:name="_Toc67492709"/>
      <w:bookmarkStart w:id="1951" w:name="_Toc74838443"/>
      <w:bookmarkStart w:id="1952" w:name="_Toc104311267"/>
      <w:bookmarkStart w:id="1953" w:name="_Toc104385947"/>
      <w:bookmarkStart w:id="1954" w:name="_Toc104407142"/>
      <w:bookmarkStart w:id="1955" w:name="_Toc104408435"/>
      <w:bookmarkStart w:id="1956" w:name="_Toc104546029"/>
      <w:bookmarkStart w:id="1957" w:name="_Toc191391847"/>
      <w:bookmarkStart w:id="1958" w:name="_Toc222844734"/>
      <w:r>
        <w:rPr>
          <w:lang w:val="en-US"/>
        </w:rPr>
        <w:t>B.2.1.3.2</w:t>
      </w:r>
      <w:r>
        <w:rPr>
          <w:lang w:val="en-US"/>
        </w:rPr>
        <w:tab/>
        <w:t>NF Service Consumers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59" w:name="_Toc28011166"/>
      <w:bookmarkStart w:id="1960" w:name="_Toc34138029"/>
      <w:bookmarkStart w:id="1961" w:name="_Toc36037624"/>
      <w:bookmarkStart w:id="1962" w:name="_Toc39051726"/>
      <w:bookmarkStart w:id="1963" w:name="_Toc43363318"/>
      <w:bookmarkStart w:id="1964" w:name="_Toc45132925"/>
      <w:bookmarkStart w:id="1965" w:name="_Toc49871656"/>
      <w:bookmarkStart w:id="1966" w:name="_Toc50023546"/>
      <w:bookmarkStart w:id="1967" w:name="_Toc51761226"/>
      <w:bookmarkStart w:id="1968" w:name="_Toc67492710"/>
      <w:bookmarkStart w:id="1969" w:name="_Toc74838444"/>
      <w:bookmarkStart w:id="1970" w:name="_Toc104311268"/>
      <w:bookmarkStart w:id="1971" w:name="_Toc104385948"/>
      <w:bookmarkStart w:id="1972" w:name="_Toc104407143"/>
      <w:bookmarkStart w:id="1973" w:name="_Toc104408436"/>
      <w:bookmarkStart w:id="1974" w:name="_Toc104546030"/>
      <w:bookmarkStart w:id="1975" w:name="_Toc191391848"/>
      <w:bookmarkStart w:id="1976" w:name="_Toc222844735"/>
      <w:r>
        <w:rPr>
          <w:rFonts w:eastAsia="Batang"/>
          <w:lang w:eastAsia="ko-KR"/>
        </w:rPr>
        <w:lastRenderedPageBreak/>
        <w:t>B.3</w:t>
      </w:r>
      <w:r>
        <w:rPr>
          <w:rFonts w:eastAsia="Batang"/>
          <w:lang w:eastAsia="ko-KR"/>
        </w:rPr>
        <w:tab/>
        <w:t>Service Operation</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E85DD36" w14:textId="77777777" w:rsidR="004F1B76" w:rsidRDefault="004F1B76">
      <w:pPr>
        <w:pStyle w:val="Heading2"/>
        <w:rPr>
          <w:lang w:eastAsia="zh-CN"/>
        </w:rPr>
      </w:pPr>
      <w:bookmarkStart w:id="1977" w:name="_Toc28011167"/>
      <w:bookmarkStart w:id="1978" w:name="_Toc34138030"/>
      <w:bookmarkStart w:id="1979" w:name="_Toc36037625"/>
      <w:bookmarkStart w:id="1980" w:name="_Toc39051727"/>
      <w:bookmarkStart w:id="1981" w:name="_Toc43363319"/>
      <w:bookmarkStart w:id="1982" w:name="_Toc45132926"/>
      <w:bookmarkStart w:id="1983" w:name="_Toc49871657"/>
      <w:bookmarkStart w:id="1984" w:name="_Toc50023547"/>
      <w:bookmarkStart w:id="1985" w:name="_Toc51761227"/>
      <w:bookmarkStart w:id="1986" w:name="_Toc67492711"/>
      <w:bookmarkStart w:id="1987" w:name="_Toc74838445"/>
      <w:bookmarkStart w:id="1988" w:name="_Toc104311269"/>
      <w:bookmarkStart w:id="1989" w:name="_Toc104385949"/>
      <w:bookmarkStart w:id="1990" w:name="_Toc104407144"/>
      <w:bookmarkStart w:id="1991" w:name="_Toc104408437"/>
      <w:bookmarkStart w:id="1992" w:name="_Toc104546031"/>
      <w:bookmarkStart w:id="1993" w:name="_Toc191391849"/>
      <w:bookmarkStart w:id="1994" w:name="_Toc222844736"/>
      <w:r>
        <w:rPr>
          <w:lang w:eastAsia="zh-CN"/>
        </w:rPr>
        <w:t>B.3.1</w:t>
      </w:r>
      <w:r>
        <w:rPr>
          <w:lang w:eastAsia="zh-CN"/>
        </w:rPr>
        <w:tab/>
        <w:t>Introduction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1995" w:name="_Toc28011168"/>
      <w:bookmarkStart w:id="1996" w:name="_Toc34138031"/>
      <w:bookmarkStart w:id="1997" w:name="_Toc36037626"/>
      <w:bookmarkStart w:id="1998" w:name="_Toc39051728"/>
      <w:bookmarkStart w:id="1999" w:name="_Toc43363320"/>
      <w:bookmarkStart w:id="2000" w:name="_Toc45132927"/>
      <w:bookmarkStart w:id="2001" w:name="_Toc49871658"/>
      <w:bookmarkStart w:id="2002" w:name="_Toc50023548"/>
      <w:bookmarkStart w:id="2003" w:name="_Toc51761228"/>
      <w:bookmarkStart w:id="2004" w:name="_Toc67492712"/>
      <w:bookmarkStart w:id="2005" w:name="_Toc74838446"/>
      <w:bookmarkStart w:id="2006" w:name="_Toc104311270"/>
      <w:bookmarkStart w:id="2007" w:name="_Toc104385950"/>
      <w:bookmarkStart w:id="2008" w:name="_Toc104407145"/>
      <w:bookmarkStart w:id="2009" w:name="_Toc104408438"/>
      <w:bookmarkStart w:id="2010" w:name="_Toc104546032"/>
      <w:bookmarkStart w:id="2011" w:name="_Toc191391850"/>
      <w:bookmarkStart w:id="2012" w:name="_Toc222844737"/>
      <w:r>
        <w:rPr>
          <w:lang w:eastAsia="zh-CN"/>
        </w:rPr>
        <w:t>B.3.2</w:t>
      </w:r>
      <w:r>
        <w:rPr>
          <w:lang w:eastAsia="zh-CN"/>
        </w:rPr>
        <w:tab/>
        <w:t>Npcf_AMPolicyControl_Create Service Operation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5BCDFE0F" w14:textId="77777777" w:rsidR="004F1B76" w:rsidRDefault="004F1B76">
      <w:pPr>
        <w:pStyle w:val="Heading3"/>
      </w:pPr>
      <w:bookmarkStart w:id="2013" w:name="_Toc28011169"/>
      <w:bookmarkStart w:id="2014" w:name="_Toc34138032"/>
      <w:bookmarkStart w:id="2015" w:name="_Toc36037627"/>
      <w:bookmarkStart w:id="2016" w:name="_Toc39051729"/>
      <w:bookmarkStart w:id="2017" w:name="_Toc43363321"/>
      <w:bookmarkStart w:id="2018" w:name="_Toc45132928"/>
      <w:bookmarkStart w:id="2019" w:name="_Toc49871659"/>
      <w:bookmarkStart w:id="2020" w:name="_Toc50023549"/>
      <w:bookmarkStart w:id="2021" w:name="_Toc51761229"/>
      <w:bookmarkStart w:id="2022" w:name="_Toc67492713"/>
      <w:bookmarkStart w:id="2023" w:name="_Toc74838447"/>
      <w:bookmarkStart w:id="2024" w:name="_Toc104311271"/>
      <w:bookmarkStart w:id="2025" w:name="_Toc104385951"/>
      <w:bookmarkStart w:id="2026" w:name="_Toc104407146"/>
      <w:bookmarkStart w:id="2027" w:name="_Toc104408439"/>
      <w:bookmarkStart w:id="2028" w:name="_Toc104546033"/>
      <w:bookmarkStart w:id="2029" w:name="_Toc191391851"/>
      <w:bookmarkStart w:id="2030" w:name="_Toc222844738"/>
      <w:r>
        <w:rPr>
          <w:rFonts w:hint="eastAsia"/>
        </w:rPr>
        <w:t>B.3.2.1</w:t>
      </w:r>
      <w:r>
        <w:tab/>
      </w:r>
      <w:r>
        <w:rPr>
          <w:rFonts w:hint="eastAsia"/>
        </w:rPr>
        <w:t>General</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lastRenderedPageBreak/>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031" w:name="_Toc28011170"/>
      <w:bookmarkStart w:id="2032" w:name="_Toc34138033"/>
      <w:bookmarkStart w:id="2033" w:name="_Toc36037628"/>
      <w:bookmarkStart w:id="2034" w:name="_Toc39051730"/>
      <w:bookmarkStart w:id="2035" w:name="_Toc43363322"/>
      <w:bookmarkStart w:id="2036" w:name="_Toc45132929"/>
      <w:bookmarkStart w:id="2037" w:name="_Toc49871660"/>
      <w:bookmarkStart w:id="2038" w:name="_Toc50023550"/>
      <w:bookmarkStart w:id="2039" w:name="_Toc51761230"/>
      <w:bookmarkStart w:id="2040" w:name="_Toc67492714"/>
      <w:bookmarkStart w:id="2041" w:name="_Toc74838448"/>
      <w:bookmarkStart w:id="2042" w:name="_Toc104311272"/>
      <w:bookmarkStart w:id="2043" w:name="_Toc104385952"/>
      <w:bookmarkStart w:id="2044" w:name="_Toc104407147"/>
      <w:bookmarkStart w:id="2045" w:name="_Toc104408440"/>
      <w:bookmarkStart w:id="2046" w:name="_Toc104546034"/>
      <w:bookmarkStart w:id="2047" w:name="_Toc191391852"/>
      <w:bookmarkStart w:id="2048" w:name="_Toc222844739"/>
      <w:r>
        <w:rPr>
          <w:rFonts w:eastAsia="Batang"/>
          <w:lang w:eastAsia="ko-KR"/>
        </w:rPr>
        <w:t>B.3.2.2</w:t>
      </w:r>
      <w:r>
        <w:rPr>
          <w:rFonts w:eastAsia="Batang"/>
          <w:lang w:eastAsia="ko-KR"/>
        </w:rPr>
        <w:tab/>
        <w:t>AMF Access and Mobility Policy</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120706A3" w14:textId="77777777" w:rsidR="004F1B76" w:rsidRDefault="004F1B76">
      <w:pPr>
        <w:pStyle w:val="Heading4"/>
        <w:rPr>
          <w:lang w:eastAsia="ko-KR"/>
        </w:rPr>
      </w:pPr>
      <w:bookmarkStart w:id="2049" w:name="_Toc28011171"/>
      <w:bookmarkStart w:id="2050" w:name="_Toc34138034"/>
      <w:bookmarkStart w:id="2051" w:name="_Toc36037629"/>
      <w:bookmarkStart w:id="2052" w:name="_Toc39051731"/>
      <w:bookmarkStart w:id="2053" w:name="_Toc43363323"/>
      <w:bookmarkStart w:id="2054" w:name="_Toc45132930"/>
      <w:bookmarkStart w:id="2055" w:name="_Toc49871661"/>
      <w:bookmarkStart w:id="2056" w:name="_Toc50023551"/>
      <w:bookmarkStart w:id="2057" w:name="_Toc51761231"/>
      <w:bookmarkStart w:id="2058" w:name="_Toc67492715"/>
      <w:bookmarkStart w:id="2059" w:name="_Toc74838449"/>
      <w:bookmarkStart w:id="2060" w:name="_Toc104311273"/>
      <w:bookmarkStart w:id="2061" w:name="_Toc104385953"/>
      <w:bookmarkStart w:id="2062" w:name="_Toc104407148"/>
      <w:bookmarkStart w:id="2063" w:name="_Toc104408441"/>
      <w:bookmarkStart w:id="2064" w:name="_Toc104546035"/>
      <w:bookmarkStart w:id="2065" w:name="_Toc191391853"/>
      <w:bookmarkStart w:id="2066" w:name="_Toc222844740"/>
      <w:r>
        <w:rPr>
          <w:lang w:eastAsia="ko-KR"/>
        </w:rPr>
        <w:t>B.3.2.2.1</w:t>
      </w:r>
      <w:r>
        <w:rPr>
          <w:lang w:eastAsia="ko-KR"/>
        </w:rPr>
        <w:tab/>
        <w:t>General</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67" w:name="_Toc28011172"/>
      <w:bookmarkStart w:id="2068" w:name="_Toc34138035"/>
      <w:bookmarkStart w:id="2069" w:name="_Toc36037630"/>
      <w:bookmarkStart w:id="2070" w:name="_Toc39051732"/>
      <w:bookmarkStart w:id="2071" w:name="_Toc43363324"/>
      <w:bookmarkStart w:id="2072" w:name="_Toc45132931"/>
      <w:bookmarkStart w:id="2073" w:name="_Toc49871662"/>
      <w:bookmarkStart w:id="2074" w:name="_Toc50023552"/>
      <w:bookmarkStart w:id="2075" w:name="_Toc51761232"/>
      <w:bookmarkStart w:id="2076" w:name="_Toc67492716"/>
      <w:bookmarkStart w:id="2077" w:name="_Toc74838450"/>
      <w:bookmarkStart w:id="2078" w:name="_Toc104311274"/>
      <w:bookmarkStart w:id="2079" w:name="_Toc104385954"/>
      <w:bookmarkStart w:id="2080" w:name="_Toc104407149"/>
      <w:bookmarkStart w:id="2081" w:name="_Toc104408442"/>
      <w:bookmarkStart w:id="2082" w:name="_Toc104546036"/>
      <w:bookmarkStart w:id="2083" w:name="_Toc191391854"/>
      <w:bookmarkStart w:id="2084" w:name="_Toc222844741"/>
      <w:r>
        <w:rPr>
          <w:lang w:eastAsia="ko-KR"/>
        </w:rPr>
        <w:t>B.3.2.2.2</w:t>
      </w:r>
      <w:r>
        <w:rPr>
          <w:lang w:eastAsia="ko-KR"/>
        </w:rPr>
        <w:tab/>
        <w:t>Wireline Service Area Restriction</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085" w:name="_Toc34138036"/>
      <w:bookmarkStart w:id="2086" w:name="_Toc36037631"/>
      <w:bookmarkStart w:id="2087" w:name="_Toc39051733"/>
      <w:bookmarkStart w:id="2088" w:name="_Toc43363325"/>
      <w:bookmarkStart w:id="2089" w:name="_Toc45132932"/>
      <w:bookmarkStart w:id="2090" w:name="_Toc49871663"/>
      <w:bookmarkStart w:id="2091" w:name="_Toc50023553"/>
      <w:bookmarkStart w:id="2092" w:name="_Toc51761233"/>
      <w:bookmarkStart w:id="2093" w:name="_Toc67492717"/>
      <w:bookmarkStart w:id="2094" w:name="_Toc74838451"/>
      <w:bookmarkStart w:id="2095" w:name="_Toc104311275"/>
      <w:bookmarkStart w:id="2096" w:name="_Toc104385955"/>
      <w:bookmarkStart w:id="2097" w:name="_Toc104407150"/>
      <w:bookmarkStart w:id="2098" w:name="_Toc104408443"/>
      <w:bookmarkStart w:id="2099" w:name="_Toc104546037"/>
      <w:bookmarkStart w:id="2100" w:name="_Toc191391855"/>
      <w:bookmarkStart w:id="2101" w:name="_Toc222844742"/>
      <w:r>
        <w:rPr>
          <w:lang w:eastAsia="ko-KR"/>
        </w:rPr>
        <w:lastRenderedPageBreak/>
        <w:t>B.3.2.2.3</w:t>
      </w:r>
      <w:r>
        <w:rPr>
          <w:lang w:eastAsia="ko-KR"/>
        </w:rPr>
        <w:tab/>
      </w:r>
      <w:bookmarkEnd w:id="2085"/>
      <w:bookmarkEnd w:id="2086"/>
      <w:bookmarkEnd w:id="2087"/>
      <w:r>
        <w:rPr>
          <w:lang w:eastAsia="ko-KR"/>
        </w:rPr>
        <w:t>Void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7A14336" w14:textId="77777777" w:rsidR="004F1B76" w:rsidRDefault="004F1B76">
      <w:pPr>
        <w:pStyle w:val="Heading2"/>
        <w:rPr>
          <w:lang w:eastAsia="zh-CN"/>
        </w:rPr>
      </w:pPr>
      <w:bookmarkStart w:id="2102" w:name="_Toc28011173"/>
      <w:bookmarkStart w:id="2103" w:name="_Toc34138037"/>
      <w:bookmarkStart w:id="2104" w:name="_Toc36037632"/>
      <w:bookmarkStart w:id="2105" w:name="_Toc39051734"/>
      <w:bookmarkStart w:id="2106" w:name="_Toc43363326"/>
      <w:bookmarkStart w:id="2107" w:name="_Toc45132933"/>
      <w:bookmarkStart w:id="2108" w:name="_Toc49871664"/>
      <w:bookmarkStart w:id="2109" w:name="_Toc50023554"/>
      <w:bookmarkStart w:id="2110" w:name="_Toc51761234"/>
      <w:bookmarkStart w:id="2111" w:name="_Toc67492718"/>
      <w:bookmarkStart w:id="2112" w:name="_Toc74838452"/>
      <w:bookmarkStart w:id="2113" w:name="_Toc104311276"/>
      <w:bookmarkStart w:id="2114" w:name="_Toc104385956"/>
      <w:bookmarkStart w:id="2115" w:name="_Toc104407151"/>
      <w:bookmarkStart w:id="2116" w:name="_Toc104408444"/>
      <w:bookmarkStart w:id="2117" w:name="_Toc104546038"/>
      <w:bookmarkStart w:id="2118" w:name="_Toc191391856"/>
      <w:bookmarkStart w:id="2119" w:name="_Toc222844743"/>
      <w:r>
        <w:rPr>
          <w:lang w:eastAsia="zh-CN"/>
        </w:rPr>
        <w:t>B.3.3</w:t>
      </w:r>
      <w:r>
        <w:rPr>
          <w:lang w:eastAsia="zh-CN"/>
        </w:rPr>
        <w:tab/>
        <w:t>Npcf_AMPolicyControl_UpdateNotify Service Operation</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09C6515" w14:textId="77777777" w:rsidR="004F1B76" w:rsidRDefault="004F1B76">
      <w:pPr>
        <w:pStyle w:val="Heading3"/>
      </w:pPr>
      <w:bookmarkStart w:id="2120" w:name="_Toc34138038"/>
      <w:bookmarkStart w:id="2121" w:name="_Toc36037633"/>
      <w:bookmarkStart w:id="2122" w:name="_Toc39051735"/>
      <w:bookmarkStart w:id="2123" w:name="_Toc43363327"/>
      <w:bookmarkStart w:id="2124" w:name="_Toc45132934"/>
      <w:bookmarkStart w:id="2125" w:name="_Toc49871665"/>
      <w:bookmarkStart w:id="2126" w:name="_Toc50023555"/>
      <w:bookmarkStart w:id="2127" w:name="_Toc51761235"/>
      <w:bookmarkStart w:id="2128" w:name="_Toc67492719"/>
      <w:bookmarkStart w:id="2129" w:name="_Toc74838453"/>
      <w:bookmarkStart w:id="2130" w:name="_Toc104311277"/>
      <w:bookmarkStart w:id="2131" w:name="_Toc104385957"/>
      <w:bookmarkStart w:id="2132" w:name="_Toc104407152"/>
      <w:bookmarkStart w:id="2133" w:name="_Toc104408445"/>
      <w:bookmarkStart w:id="2134" w:name="_Toc104546039"/>
      <w:bookmarkStart w:id="2135" w:name="_Toc191391857"/>
      <w:bookmarkStart w:id="2136" w:name="_Toc222844744"/>
      <w:r>
        <w:t>B.3.3.1</w:t>
      </w:r>
      <w:r>
        <w:tab/>
        <w:t>General</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37" w:name="_Toc28011174"/>
      <w:bookmarkStart w:id="2138" w:name="_Toc34138039"/>
      <w:bookmarkStart w:id="2139" w:name="_Toc36037634"/>
      <w:bookmarkStart w:id="2140" w:name="_Toc39051736"/>
      <w:bookmarkStart w:id="2141" w:name="_Toc43363328"/>
      <w:bookmarkStart w:id="2142" w:name="_Toc45132935"/>
      <w:bookmarkStart w:id="2143" w:name="_Toc49871666"/>
      <w:bookmarkStart w:id="2144" w:name="_Toc50023556"/>
      <w:bookmarkStart w:id="2145" w:name="_Toc51761236"/>
      <w:bookmarkStart w:id="2146" w:name="_Toc67492720"/>
      <w:bookmarkStart w:id="2147" w:name="_Toc74838454"/>
      <w:bookmarkStart w:id="2148" w:name="_Toc104311278"/>
      <w:bookmarkStart w:id="2149" w:name="_Toc104385958"/>
      <w:bookmarkStart w:id="2150" w:name="_Toc104407153"/>
      <w:bookmarkStart w:id="2151" w:name="_Toc104408446"/>
      <w:bookmarkStart w:id="2152" w:name="_Toc104546040"/>
      <w:bookmarkStart w:id="2153" w:name="_Toc191391858"/>
      <w:bookmarkStart w:id="2154" w:name="_Toc222844745"/>
      <w:r>
        <w:rPr>
          <w:lang w:eastAsia="zh-CN"/>
        </w:rPr>
        <w:t>B.3.4</w:t>
      </w:r>
      <w:r>
        <w:rPr>
          <w:lang w:eastAsia="zh-CN"/>
        </w:rPr>
        <w:tab/>
        <w:t>Npcf_AMPolicyControl_Update Service Operation</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0224BB6C" w14:textId="77777777" w:rsidR="004F1B76" w:rsidRDefault="004F1B76">
      <w:pPr>
        <w:pStyle w:val="Heading3"/>
      </w:pPr>
      <w:bookmarkStart w:id="2155" w:name="_Toc28011175"/>
      <w:bookmarkStart w:id="2156" w:name="_Toc34138040"/>
      <w:bookmarkStart w:id="2157" w:name="_Toc36037635"/>
      <w:bookmarkStart w:id="2158" w:name="_Toc39051737"/>
      <w:bookmarkStart w:id="2159" w:name="_Toc43363329"/>
      <w:bookmarkStart w:id="2160" w:name="_Toc45132936"/>
      <w:bookmarkStart w:id="2161" w:name="_Toc49871667"/>
      <w:bookmarkStart w:id="2162" w:name="_Toc50023557"/>
      <w:bookmarkStart w:id="2163" w:name="_Toc51761237"/>
      <w:bookmarkStart w:id="2164" w:name="_Toc67492721"/>
      <w:bookmarkStart w:id="2165" w:name="_Toc74838455"/>
      <w:bookmarkStart w:id="2166" w:name="_Toc104311279"/>
      <w:bookmarkStart w:id="2167" w:name="_Toc104385959"/>
      <w:bookmarkStart w:id="2168" w:name="_Toc104407154"/>
      <w:bookmarkStart w:id="2169" w:name="_Toc104408447"/>
      <w:bookmarkStart w:id="2170" w:name="_Toc104546041"/>
      <w:bookmarkStart w:id="2171" w:name="_Toc191391859"/>
      <w:bookmarkStart w:id="2172" w:name="_Toc222844746"/>
      <w:r>
        <w:t>B.3.4.1</w:t>
      </w:r>
      <w:r>
        <w:tab/>
        <w:t>General</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73" w:name="_Toc28011176"/>
      <w:bookmarkStart w:id="2174" w:name="_Toc34138041"/>
      <w:bookmarkStart w:id="2175" w:name="_Toc36037636"/>
      <w:bookmarkStart w:id="2176" w:name="_Toc39051738"/>
      <w:bookmarkStart w:id="2177" w:name="_Toc43363330"/>
      <w:bookmarkStart w:id="2178" w:name="_Toc45132937"/>
      <w:bookmarkStart w:id="2179" w:name="_Toc49871668"/>
      <w:bookmarkStart w:id="2180" w:name="_Toc50023558"/>
      <w:bookmarkStart w:id="2181" w:name="_Toc51761238"/>
      <w:bookmarkStart w:id="2182" w:name="_Toc67492722"/>
      <w:bookmarkStart w:id="2183" w:name="_Toc74838456"/>
      <w:bookmarkStart w:id="2184" w:name="_Toc104311280"/>
      <w:bookmarkStart w:id="2185" w:name="_Toc104385960"/>
      <w:bookmarkStart w:id="2186" w:name="_Toc104407155"/>
      <w:bookmarkStart w:id="2187" w:name="_Toc104408448"/>
      <w:bookmarkStart w:id="2188" w:name="_Toc104546042"/>
      <w:bookmarkStart w:id="2189" w:name="_Toc191391860"/>
      <w:bookmarkStart w:id="2190" w:name="_Toc222844747"/>
      <w:r>
        <w:t>B.3.4.2</w:t>
      </w:r>
      <w:r>
        <w:tab/>
        <w:t>Policy Control Request Triggers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lastRenderedPageBreak/>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2191" w:name="_Toc34138042"/>
    </w:p>
    <w:p w14:paraId="64348B6A" w14:textId="77777777" w:rsidR="004F1B76" w:rsidRDefault="004F1B76">
      <w:pPr>
        <w:pStyle w:val="Heading3"/>
        <w:rPr>
          <w:noProof/>
        </w:rPr>
      </w:pPr>
      <w:bookmarkStart w:id="2192" w:name="_Toc36037637"/>
      <w:bookmarkStart w:id="2193" w:name="_Toc39051739"/>
      <w:bookmarkStart w:id="2194" w:name="_Toc43363331"/>
      <w:bookmarkStart w:id="2195" w:name="_Toc45132938"/>
      <w:bookmarkStart w:id="2196" w:name="_Toc49871669"/>
      <w:bookmarkStart w:id="2197" w:name="_Toc50023559"/>
      <w:bookmarkStart w:id="2198" w:name="_Toc51761239"/>
      <w:bookmarkStart w:id="2199" w:name="_Toc67492723"/>
      <w:bookmarkStart w:id="2200" w:name="_Toc74838457"/>
      <w:bookmarkStart w:id="2201" w:name="_Toc104311281"/>
      <w:bookmarkStart w:id="2202" w:name="_Toc104385961"/>
      <w:bookmarkStart w:id="2203" w:name="_Toc104407156"/>
      <w:bookmarkStart w:id="2204" w:name="_Toc104408449"/>
      <w:bookmarkStart w:id="2205" w:name="_Toc104546043"/>
      <w:bookmarkStart w:id="2206" w:name="_Toc191391861"/>
      <w:bookmarkStart w:id="2207" w:name="_Toc222844748"/>
      <w:r>
        <w:t>B.3.4.3</w:t>
      </w:r>
      <w:r>
        <w:tab/>
        <w:t>Encoding of updated policy</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08" w:name="_Toc28011177"/>
      <w:bookmarkStart w:id="2209" w:name="_Toc34138043"/>
      <w:bookmarkStart w:id="2210" w:name="_Toc36037638"/>
      <w:bookmarkStart w:id="2211" w:name="_Toc39051740"/>
      <w:bookmarkStart w:id="2212" w:name="_Toc43363332"/>
      <w:bookmarkStart w:id="2213" w:name="_Toc45132939"/>
      <w:bookmarkStart w:id="2214" w:name="_Toc49871670"/>
      <w:bookmarkStart w:id="2215" w:name="_Toc50023560"/>
      <w:bookmarkStart w:id="2216" w:name="_Toc51761240"/>
      <w:bookmarkStart w:id="2217" w:name="_Toc67492724"/>
      <w:bookmarkStart w:id="2218" w:name="_Toc74838458"/>
      <w:bookmarkStart w:id="2219" w:name="_Toc104311282"/>
      <w:bookmarkStart w:id="2220" w:name="_Toc104385962"/>
      <w:bookmarkStart w:id="2221" w:name="_Toc104407157"/>
      <w:bookmarkStart w:id="2222" w:name="_Toc104408450"/>
      <w:bookmarkStart w:id="2223" w:name="_Toc104546044"/>
      <w:bookmarkStart w:id="2224" w:name="_Toc191391862"/>
      <w:bookmarkStart w:id="2225" w:name="_Toc222844749"/>
      <w:r>
        <w:rPr>
          <w:lang w:eastAsia="zh-CN"/>
        </w:rPr>
        <w:t>B.3.5</w:t>
      </w:r>
      <w:r>
        <w:rPr>
          <w:lang w:eastAsia="zh-CN"/>
        </w:rPr>
        <w:tab/>
        <w:t>Npcf_AMPolicyControl_Delete Service Operation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1AB62C66" w14:textId="77777777" w:rsidR="004F1B76" w:rsidRDefault="004F1B76">
      <w:pPr>
        <w:pStyle w:val="Heading3"/>
      </w:pPr>
      <w:bookmarkStart w:id="2226" w:name="_Toc34138044"/>
      <w:bookmarkStart w:id="2227" w:name="_Toc36037639"/>
      <w:bookmarkStart w:id="2228" w:name="_Toc39051741"/>
      <w:bookmarkStart w:id="2229" w:name="_Toc43363333"/>
      <w:bookmarkStart w:id="2230" w:name="_Toc45132940"/>
      <w:bookmarkStart w:id="2231" w:name="_Toc49871671"/>
      <w:bookmarkStart w:id="2232" w:name="_Toc50023561"/>
      <w:bookmarkStart w:id="2233" w:name="_Toc51761241"/>
      <w:bookmarkStart w:id="2234" w:name="_Toc67492725"/>
      <w:bookmarkStart w:id="2235" w:name="_Toc74838459"/>
      <w:bookmarkStart w:id="2236" w:name="_Toc104311283"/>
      <w:bookmarkStart w:id="2237" w:name="_Toc104385963"/>
      <w:bookmarkStart w:id="2238" w:name="_Toc104407158"/>
      <w:bookmarkStart w:id="2239" w:name="_Toc104408451"/>
      <w:bookmarkStart w:id="2240" w:name="_Toc104546045"/>
      <w:bookmarkStart w:id="2241" w:name="_Toc191391863"/>
      <w:bookmarkStart w:id="2242" w:name="_Toc222844750"/>
      <w:r>
        <w:t>B.3.5.1</w:t>
      </w:r>
      <w:r>
        <w:tab/>
        <w:t>General</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77777777" w:rsidR="004F1B76" w:rsidRDefault="004F1B76" w:rsidP="00BD2F3B">
      <w:pPr>
        <w:pStyle w:val="Heading8"/>
        <w:pageBreakBefore/>
        <w:rPr>
          <w:noProof/>
        </w:rPr>
      </w:pPr>
      <w:bookmarkStart w:id="2243" w:name="_Toc28011178"/>
      <w:bookmarkStart w:id="2244" w:name="_Toc34138045"/>
      <w:bookmarkStart w:id="2245" w:name="_Toc36037640"/>
      <w:bookmarkStart w:id="2246" w:name="_Toc39051742"/>
      <w:bookmarkStart w:id="2247" w:name="_Toc43363334"/>
      <w:bookmarkStart w:id="2248" w:name="_Toc45132941"/>
      <w:bookmarkStart w:id="2249" w:name="_Toc49871672"/>
      <w:bookmarkStart w:id="2250" w:name="_Toc50023562"/>
      <w:bookmarkStart w:id="2251" w:name="_Toc51761242"/>
      <w:bookmarkStart w:id="2252" w:name="_Toc67492726"/>
      <w:bookmarkStart w:id="2253" w:name="_Toc74838460"/>
      <w:bookmarkStart w:id="2254" w:name="_Toc104311284"/>
      <w:bookmarkStart w:id="2255" w:name="_Toc104385964"/>
      <w:bookmarkStart w:id="2256" w:name="_Toc104407159"/>
      <w:bookmarkStart w:id="2257" w:name="_Toc104408452"/>
      <w:bookmarkStart w:id="2258" w:name="_Toc104546046"/>
      <w:bookmarkStart w:id="2259" w:name="_Toc191391864"/>
      <w:bookmarkStart w:id="2260" w:name="_Toc222844751"/>
      <w:r>
        <w:rPr>
          <w:noProof/>
        </w:rPr>
        <w:lastRenderedPageBreak/>
        <w:t xml:space="preserve">Annex </w:t>
      </w:r>
      <w:r>
        <w:rPr>
          <w:noProof/>
          <w:lang w:eastAsia="zh-CN"/>
        </w:rPr>
        <w:t>C</w:t>
      </w:r>
      <w:r>
        <w:rPr>
          <w:noProof/>
        </w:rPr>
        <w:t xml:space="preserve"> (informative):</w:t>
      </w:r>
      <w:r>
        <w:rPr>
          <w:noProof/>
          <w:lang w:eastAsia="zh-CN"/>
        </w:rPr>
        <w:br/>
      </w:r>
      <w:r>
        <w:rPr>
          <w:noProof/>
        </w:rPr>
        <w:t>Change history</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445E2FA8" w:rsidR="000E2132" w:rsidRPr="0064666A" w:rsidRDefault="000E2132" w:rsidP="00CB7BAF">
            <w:pPr>
              <w:pStyle w:val="TAC"/>
              <w:rPr>
                <w:rFonts w:cs="Arial"/>
                <w:sz w:val="16"/>
                <w:szCs w:val="16"/>
              </w:rPr>
            </w:pPr>
            <w:r>
              <w:rPr>
                <w:rFonts w:cs="Arial"/>
                <w:sz w:val="16"/>
                <w:szCs w:val="16"/>
              </w:rPr>
              <w:t>C3-260232</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1500F21C" w:rsidR="000E2132" w:rsidRDefault="000E2132" w:rsidP="000E2132">
            <w:pPr>
              <w:pStyle w:val="TAC"/>
              <w:rPr>
                <w:rFonts w:cs="Arial"/>
                <w:sz w:val="16"/>
                <w:szCs w:val="16"/>
              </w:rPr>
            </w:pPr>
            <w:r>
              <w:rPr>
                <w:rFonts w:cs="Arial"/>
                <w:sz w:val="16"/>
                <w:szCs w:val="16"/>
              </w:rPr>
              <w:t>C3-260549</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4B6E0" w14:textId="77777777" w:rsidR="008F0BE9" w:rsidRDefault="008F0BE9">
      <w:r>
        <w:separator/>
      </w:r>
    </w:p>
  </w:endnote>
  <w:endnote w:type="continuationSeparator" w:id="0">
    <w:p w14:paraId="00760463" w14:textId="77777777" w:rsidR="008F0BE9" w:rsidRDefault="008F0BE9">
      <w:r>
        <w:continuationSeparator/>
      </w:r>
    </w:p>
  </w:endnote>
  <w:endnote w:type="continuationNotice" w:id="1">
    <w:p w14:paraId="05EED442" w14:textId="77777777" w:rsidR="008F0BE9" w:rsidRDefault="008F0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D7A30" w14:textId="77777777" w:rsidR="008F0BE9" w:rsidRDefault="008F0BE9">
      <w:r>
        <w:separator/>
      </w:r>
    </w:p>
  </w:footnote>
  <w:footnote w:type="continuationSeparator" w:id="0">
    <w:p w14:paraId="1AFE29B8" w14:textId="77777777" w:rsidR="008F0BE9" w:rsidRDefault="008F0BE9">
      <w:r>
        <w:continuationSeparator/>
      </w:r>
    </w:p>
  </w:footnote>
  <w:footnote w:type="continuationNotice" w:id="1">
    <w:p w14:paraId="61DD4458" w14:textId="77777777" w:rsidR="008F0BE9" w:rsidRDefault="008F0B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79EF3D52"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3D2">
      <w:rPr>
        <w:rFonts w:ascii="Arial" w:hAnsi="Arial" w:cs="Arial"/>
        <w:b/>
        <w:noProof/>
        <w:sz w:val="18"/>
        <w:szCs w:val="18"/>
      </w:rPr>
      <w:t>draft3GPP TS 29.507 V19.6.0 (2026-03)</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106F362F"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3D2">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F1DD5"/>
    <w:rsid w:val="000F3381"/>
    <w:rsid w:val="000F627E"/>
    <w:rsid w:val="001033D9"/>
    <w:rsid w:val="001040E3"/>
    <w:rsid w:val="00105E2E"/>
    <w:rsid w:val="00106476"/>
    <w:rsid w:val="0010699F"/>
    <w:rsid w:val="00112B9C"/>
    <w:rsid w:val="00114CD8"/>
    <w:rsid w:val="00116C30"/>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8212E"/>
    <w:rsid w:val="00183AE1"/>
    <w:rsid w:val="00183ED2"/>
    <w:rsid w:val="00186CAE"/>
    <w:rsid w:val="001870E9"/>
    <w:rsid w:val="00187E21"/>
    <w:rsid w:val="00195F73"/>
    <w:rsid w:val="00197D1F"/>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3635"/>
    <w:rsid w:val="004654E4"/>
    <w:rsid w:val="00467EC1"/>
    <w:rsid w:val="00473285"/>
    <w:rsid w:val="004745B1"/>
    <w:rsid w:val="00476569"/>
    <w:rsid w:val="00477E19"/>
    <w:rsid w:val="0048456B"/>
    <w:rsid w:val="00484CCD"/>
    <w:rsid w:val="004860F5"/>
    <w:rsid w:val="0049104D"/>
    <w:rsid w:val="00491AD3"/>
    <w:rsid w:val="0049230D"/>
    <w:rsid w:val="00492623"/>
    <w:rsid w:val="00495549"/>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2BAE"/>
    <w:rsid w:val="005E4DCC"/>
    <w:rsid w:val="005E5F59"/>
    <w:rsid w:val="005E6235"/>
    <w:rsid w:val="005F25B8"/>
    <w:rsid w:val="005F7346"/>
    <w:rsid w:val="005F7C0F"/>
    <w:rsid w:val="00601091"/>
    <w:rsid w:val="006013F4"/>
    <w:rsid w:val="00602539"/>
    <w:rsid w:val="006036B7"/>
    <w:rsid w:val="00606737"/>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3686"/>
    <w:rsid w:val="006A4A05"/>
    <w:rsid w:val="006A7E88"/>
    <w:rsid w:val="006B1FB2"/>
    <w:rsid w:val="006B5A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BE9"/>
    <w:rsid w:val="008F1424"/>
    <w:rsid w:val="008F4763"/>
    <w:rsid w:val="008F5718"/>
    <w:rsid w:val="0090187E"/>
    <w:rsid w:val="00902092"/>
    <w:rsid w:val="00912446"/>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A49F6"/>
    <w:rsid w:val="009A54E0"/>
    <w:rsid w:val="009B732B"/>
    <w:rsid w:val="009B78B4"/>
    <w:rsid w:val="009C3F52"/>
    <w:rsid w:val="009D1E7F"/>
    <w:rsid w:val="009D2535"/>
    <w:rsid w:val="009D4B6A"/>
    <w:rsid w:val="009D59F7"/>
    <w:rsid w:val="009D684E"/>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3F0F"/>
    <w:rsid w:val="00AE5DD2"/>
    <w:rsid w:val="00AE6C69"/>
    <w:rsid w:val="00AF3CB6"/>
    <w:rsid w:val="00AF6E61"/>
    <w:rsid w:val="00AF78D0"/>
    <w:rsid w:val="00B00398"/>
    <w:rsid w:val="00B02534"/>
    <w:rsid w:val="00B0514A"/>
    <w:rsid w:val="00B112D5"/>
    <w:rsid w:val="00B16C21"/>
    <w:rsid w:val="00B2032F"/>
    <w:rsid w:val="00B243D2"/>
    <w:rsid w:val="00B26861"/>
    <w:rsid w:val="00B26ED8"/>
    <w:rsid w:val="00B3022F"/>
    <w:rsid w:val="00B30274"/>
    <w:rsid w:val="00B30BBD"/>
    <w:rsid w:val="00B30FF4"/>
    <w:rsid w:val="00B313A7"/>
    <w:rsid w:val="00B32727"/>
    <w:rsid w:val="00B32A70"/>
    <w:rsid w:val="00B32A88"/>
    <w:rsid w:val="00B33CB6"/>
    <w:rsid w:val="00B40DE7"/>
    <w:rsid w:val="00B4406A"/>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C9"/>
    <w:rsid w:val="00E941D2"/>
    <w:rsid w:val="00E96343"/>
    <w:rsid w:val="00E9665C"/>
    <w:rsid w:val="00EA0EED"/>
    <w:rsid w:val="00EA4C0A"/>
    <w:rsid w:val="00EA6D39"/>
    <w:rsid w:val="00EB0351"/>
    <w:rsid w:val="00EB6E49"/>
    <w:rsid w:val="00EC39CD"/>
    <w:rsid w:val="00EC4ED2"/>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3F0E"/>
    <w:rsid w:val="00F76356"/>
    <w:rsid w:val="00F80213"/>
    <w:rsid w:val="00F81CF6"/>
    <w:rsid w:val="00FA2430"/>
    <w:rsid w:val="00FA2B58"/>
    <w:rsid w:val="00FA6163"/>
    <w:rsid w:val="00FB2715"/>
    <w:rsid w:val="00FB3010"/>
    <w:rsid w:val="00FB3F04"/>
    <w:rsid w:val="00FB6A63"/>
    <w:rsid w:val="00FB7E54"/>
    <w:rsid w:val="00FC3637"/>
    <w:rsid w:val="00FC664F"/>
    <w:rsid w:val="00FD4D15"/>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99</Pages>
  <Words>24531</Words>
  <Characters>225447</Characters>
  <Application>Microsoft Office Word</Application>
  <DocSecurity>0</DocSecurity>
  <Lines>8671</Lines>
  <Paragraphs>8619</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241359</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54</cp:revision>
  <cp:lastPrinted>2017-09-21T14:17:00Z</cp:lastPrinted>
  <dcterms:created xsi:type="dcterms:W3CDTF">2025-09-22T19:02:00Z</dcterms:created>
  <dcterms:modified xsi:type="dcterms:W3CDTF">2026-02-24T15:57:00Z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