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2942BED4"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r w:rsidR="00D00882">
              <w:rPr>
                <w:lang w:val="fr-FR"/>
              </w:rPr>
              <w:t>2</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03</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6pt" o:ole="">
                  <v:imagedata r:id="rId9" o:title=""/>
                </v:shape>
                <o:OLEObject Type="Embed" ProgID="Word.Picture.8" ShapeID="_x0000_i1025" DrawAspect="Content" ObjectID="_1833276072" r:id="rId10"/>
              </w:object>
            </w:r>
          </w:p>
        </w:tc>
        <w:tc>
          <w:tcPr>
            <w:tcW w:w="5540" w:type="dxa"/>
            <w:tcBorders>
              <w:top w:val="nil"/>
              <w:left w:val="nil"/>
              <w:bottom w:val="nil"/>
              <w:right w:val="nil"/>
            </w:tcBorders>
          </w:tcPr>
          <w:p w14:paraId="47562F6D" w14:textId="55FCA510" w:rsidR="00F112E4" w:rsidRPr="00F2706C" w:rsidRDefault="00DE76FA" w:rsidP="00F112E4">
            <w:pPr>
              <w:jc w:val="right"/>
            </w:pPr>
            <w:bookmarkStart w:id="3" w:name="logos"/>
            <w:r>
              <w:pict w14:anchorId="5617469C">
                <v:shape id="_x0000_i1026" type="#_x0000_t75" style="width:128.4pt;height:75.2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80B212F"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54789326" w14:textId="05E45384" w:rsidR="00724FE4" w:rsidRDefault="001F2CDD">
      <w:pPr>
        <w:pStyle w:val="TOC1"/>
        <w:rPr>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724FE4">
        <w:rPr>
          <w:noProof/>
        </w:rPr>
        <w:t>Foreword</w:t>
      </w:r>
      <w:r w:rsidR="00724FE4">
        <w:rPr>
          <w:noProof/>
        </w:rPr>
        <w:tab/>
      </w:r>
      <w:r w:rsidR="00724FE4">
        <w:rPr>
          <w:noProof/>
        </w:rPr>
        <w:fldChar w:fldCharType="begin"/>
      </w:r>
      <w:r w:rsidR="00724FE4">
        <w:rPr>
          <w:noProof/>
        </w:rPr>
        <w:instrText xml:space="preserve"> PAGEREF _Toc222663204 \h </w:instrText>
      </w:r>
      <w:r w:rsidR="00724FE4">
        <w:rPr>
          <w:noProof/>
        </w:rPr>
      </w:r>
      <w:r w:rsidR="00724FE4">
        <w:rPr>
          <w:noProof/>
        </w:rPr>
        <w:fldChar w:fldCharType="separate"/>
      </w:r>
      <w:r w:rsidR="00724FE4">
        <w:rPr>
          <w:noProof/>
        </w:rPr>
        <w:t>5</w:t>
      </w:r>
      <w:r w:rsidR="00724FE4">
        <w:rPr>
          <w:noProof/>
        </w:rPr>
        <w:fldChar w:fldCharType="end"/>
      </w:r>
    </w:p>
    <w:p w14:paraId="30B1FFE8" w14:textId="267A23B5" w:rsidR="00724FE4" w:rsidRDefault="00724FE4">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_Toc222663205 \h </w:instrText>
      </w:r>
      <w:r>
        <w:rPr>
          <w:noProof/>
        </w:rPr>
      </w:r>
      <w:r>
        <w:rPr>
          <w:noProof/>
        </w:rPr>
        <w:fldChar w:fldCharType="separate"/>
      </w:r>
      <w:r>
        <w:rPr>
          <w:noProof/>
        </w:rPr>
        <w:t>7</w:t>
      </w:r>
      <w:r>
        <w:rPr>
          <w:noProof/>
        </w:rPr>
        <w:fldChar w:fldCharType="end"/>
      </w:r>
    </w:p>
    <w:p w14:paraId="37B33EB9" w14:textId="20095182" w:rsidR="00724FE4" w:rsidRDefault="00724FE4">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_Toc222663206 \h </w:instrText>
      </w:r>
      <w:r>
        <w:rPr>
          <w:noProof/>
        </w:rPr>
      </w:r>
      <w:r>
        <w:rPr>
          <w:noProof/>
        </w:rPr>
        <w:fldChar w:fldCharType="separate"/>
      </w:r>
      <w:r>
        <w:rPr>
          <w:noProof/>
        </w:rPr>
        <w:t>8</w:t>
      </w:r>
      <w:r>
        <w:rPr>
          <w:noProof/>
        </w:rPr>
        <w:fldChar w:fldCharType="end"/>
      </w:r>
    </w:p>
    <w:p w14:paraId="727A1812" w14:textId="0A4166A8" w:rsidR="00724FE4" w:rsidRDefault="00724FE4">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_Toc222663207 \h </w:instrText>
      </w:r>
      <w:r>
        <w:rPr>
          <w:noProof/>
        </w:rPr>
      </w:r>
      <w:r>
        <w:rPr>
          <w:noProof/>
        </w:rPr>
        <w:fldChar w:fldCharType="separate"/>
      </w:r>
      <w:r>
        <w:rPr>
          <w:noProof/>
        </w:rPr>
        <w:t>9</w:t>
      </w:r>
      <w:r>
        <w:rPr>
          <w:noProof/>
        </w:rPr>
        <w:fldChar w:fldCharType="end"/>
      </w:r>
    </w:p>
    <w:p w14:paraId="50FA54B6" w14:textId="34BEE115" w:rsidR="00724FE4" w:rsidRDefault="00724FE4">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_Toc222663208 \h </w:instrText>
      </w:r>
      <w:r>
        <w:rPr>
          <w:noProof/>
        </w:rPr>
      </w:r>
      <w:r>
        <w:rPr>
          <w:noProof/>
        </w:rPr>
        <w:fldChar w:fldCharType="separate"/>
      </w:r>
      <w:r>
        <w:rPr>
          <w:noProof/>
        </w:rPr>
        <w:t>9</w:t>
      </w:r>
      <w:r>
        <w:rPr>
          <w:noProof/>
        </w:rPr>
        <w:fldChar w:fldCharType="end"/>
      </w:r>
    </w:p>
    <w:p w14:paraId="2E90B2CB" w14:textId="279438BE" w:rsidR="00724FE4" w:rsidRDefault="00724FE4">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_Toc222663209 \h </w:instrText>
      </w:r>
      <w:r>
        <w:rPr>
          <w:noProof/>
        </w:rPr>
      </w:r>
      <w:r>
        <w:rPr>
          <w:noProof/>
        </w:rPr>
        <w:fldChar w:fldCharType="separate"/>
      </w:r>
      <w:r>
        <w:rPr>
          <w:noProof/>
        </w:rPr>
        <w:t>9</w:t>
      </w:r>
      <w:r>
        <w:rPr>
          <w:noProof/>
        </w:rPr>
        <w:fldChar w:fldCharType="end"/>
      </w:r>
    </w:p>
    <w:p w14:paraId="0027E613" w14:textId="6D2648EB" w:rsidR="00724FE4" w:rsidRDefault="00724FE4">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_Toc222663210 \h </w:instrText>
      </w:r>
      <w:r>
        <w:rPr>
          <w:noProof/>
        </w:rPr>
      </w:r>
      <w:r>
        <w:rPr>
          <w:noProof/>
        </w:rPr>
        <w:fldChar w:fldCharType="separate"/>
      </w:r>
      <w:r>
        <w:rPr>
          <w:noProof/>
        </w:rPr>
        <w:t>9</w:t>
      </w:r>
      <w:r>
        <w:rPr>
          <w:noProof/>
        </w:rPr>
        <w:fldChar w:fldCharType="end"/>
      </w:r>
    </w:p>
    <w:p w14:paraId="15B20F97" w14:textId="6839D605" w:rsidR="00724FE4" w:rsidRDefault="00724FE4">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_Toc222663211 \h </w:instrText>
      </w:r>
      <w:r>
        <w:rPr>
          <w:noProof/>
        </w:rPr>
      </w:r>
      <w:r>
        <w:rPr>
          <w:noProof/>
        </w:rPr>
        <w:fldChar w:fldCharType="separate"/>
      </w:r>
      <w:r>
        <w:rPr>
          <w:noProof/>
        </w:rPr>
        <w:t>9</w:t>
      </w:r>
      <w:r>
        <w:rPr>
          <w:noProof/>
        </w:rPr>
        <w:fldChar w:fldCharType="end"/>
      </w:r>
    </w:p>
    <w:p w14:paraId="6B0CDF88" w14:textId="3FD87236" w:rsidR="00724FE4" w:rsidRDefault="00724FE4">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_Toc222663212 \h </w:instrText>
      </w:r>
      <w:r>
        <w:rPr>
          <w:noProof/>
        </w:rPr>
      </w:r>
      <w:r>
        <w:rPr>
          <w:noProof/>
        </w:rPr>
        <w:fldChar w:fldCharType="separate"/>
      </w:r>
      <w:r>
        <w:rPr>
          <w:noProof/>
        </w:rPr>
        <w:t>11</w:t>
      </w:r>
      <w:r>
        <w:rPr>
          <w:noProof/>
        </w:rPr>
        <w:fldChar w:fldCharType="end"/>
      </w:r>
    </w:p>
    <w:p w14:paraId="67E85E25" w14:textId="770143F0" w:rsidR="00724FE4" w:rsidRPr="00882438" w:rsidRDefault="00724FE4">
      <w:pPr>
        <w:pStyle w:val="TOC2"/>
        <w:rPr>
          <w:rFonts w:asciiTheme="minorHAnsi" w:eastAsiaTheme="minorEastAsia" w:hAnsiTheme="minorHAnsi" w:cstheme="minorBidi"/>
          <w:noProof/>
          <w:sz w:val="22"/>
          <w:szCs w:val="22"/>
          <w:lang w:val="fr-FR" w:eastAsia="en-US"/>
        </w:rPr>
      </w:pPr>
      <w:r w:rsidRPr="00882438">
        <w:rPr>
          <w:noProof/>
          <w:lang w:val="fr-FR"/>
        </w:rPr>
        <w:t>5.1</w:t>
      </w:r>
      <w:r w:rsidRPr="00882438">
        <w:rPr>
          <w:rFonts w:asciiTheme="minorHAnsi" w:eastAsiaTheme="minorEastAsia" w:hAnsiTheme="minorHAnsi" w:cstheme="minorBidi"/>
          <w:noProof/>
          <w:sz w:val="22"/>
          <w:szCs w:val="22"/>
          <w:lang w:val="fr-FR" w:eastAsia="en-US"/>
        </w:rPr>
        <w:tab/>
      </w:r>
      <w:r w:rsidRPr="00882438">
        <w:rPr>
          <w:noProof/>
          <w:lang w:val="fr-FR"/>
        </w:rPr>
        <w:t>Introduction</w:t>
      </w:r>
      <w:r w:rsidRPr="00882438">
        <w:rPr>
          <w:noProof/>
          <w:lang w:val="fr-FR"/>
        </w:rPr>
        <w:tab/>
      </w:r>
      <w:r>
        <w:rPr>
          <w:noProof/>
        </w:rPr>
        <w:fldChar w:fldCharType="begin"/>
      </w:r>
      <w:r w:rsidRPr="00882438">
        <w:rPr>
          <w:noProof/>
          <w:lang w:val="fr-FR"/>
        </w:rPr>
        <w:instrText xml:space="preserve"> PAGEREF _Toc222663213 \h </w:instrText>
      </w:r>
      <w:r>
        <w:rPr>
          <w:noProof/>
        </w:rPr>
      </w:r>
      <w:r>
        <w:rPr>
          <w:noProof/>
        </w:rPr>
        <w:fldChar w:fldCharType="separate"/>
      </w:r>
      <w:r w:rsidRPr="00882438">
        <w:rPr>
          <w:noProof/>
          <w:lang w:val="fr-FR"/>
        </w:rPr>
        <w:t>11</w:t>
      </w:r>
      <w:r>
        <w:rPr>
          <w:noProof/>
        </w:rPr>
        <w:fldChar w:fldCharType="end"/>
      </w:r>
    </w:p>
    <w:p w14:paraId="58709984" w14:textId="2B86B30A" w:rsidR="00724FE4" w:rsidRPr="00882438" w:rsidRDefault="00724FE4">
      <w:pPr>
        <w:pStyle w:val="TOC2"/>
        <w:rPr>
          <w:rFonts w:asciiTheme="minorHAnsi" w:eastAsiaTheme="minorEastAsia" w:hAnsiTheme="minorHAnsi" w:cstheme="minorBidi"/>
          <w:noProof/>
          <w:sz w:val="22"/>
          <w:szCs w:val="22"/>
          <w:lang w:val="fr-FR" w:eastAsia="en-US"/>
        </w:rPr>
      </w:pPr>
      <w:r w:rsidRPr="00882438">
        <w:rPr>
          <w:noProof/>
          <w:lang w:val="fr-FR"/>
        </w:rPr>
        <w:t>5.2</w:t>
      </w:r>
      <w:r w:rsidRPr="00882438">
        <w:rPr>
          <w:rFonts w:asciiTheme="minorHAnsi" w:eastAsiaTheme="minorEastAsia" w:hAnsiTheme="minorHAnsi" w:cstheme="minorBidi"/>
          <w:noProof/>
          <w:sz w:val="22"/>
          <w:szCs w:val="22"/>
          <w:lang w:val="fr-FR" w:eastAsia="en-US"/>
        </w:rPr>
        <w:tab/>
      </w:r>
      <w:r w:rsidRPr="00882438">
        <w:rPr>
          <w:noProof/>
          <w:lang w:val="fr-FR"/>
        </w:rPr>
        <w:t>Naiotf_AIoT Service</w:t>
      </w:r>
      <w:r w:rsidRPr="00882438">
        <w:rPr>
          <w:noProof/>
          <w:lang w:val="fr-FR"/>
        </w:rPr>
        <w:tab/>
      </w:r>
      <w:r>
        <w:rPr>
          <w:noProof/>
        </w:rPr>
        <w:fldChar w:fldCharType="begin"/>
      </w:r>
      <w:r w:rsidRPr="00882438">
        <w:rPr>
          <w:noProof/>
          <w:lang w:val="fr-FR"/>
        </w:rPr>
        <w:instrText xml:space="preserve"> PAGEREF _Toc222663214 \h </w:instrText>
      </w:r>
      <w:r>
        <w:rPr>
          <w:noProof/>
        </w:rPr>
      </w:r>
      <w:r>
        <w:rPr>
          <w:noProof/>
        </w:rPr>
        <w:fldChar w:fldCharType="separate"/>
      </w:r>
      <w:r w:rsidRPr="00882438">
        <w:rPr>
          <w:noProof/>
          <w:lang w:val="fr-FR"/>
        </w:rPr>
        <w:t>11</w:t>
      </w:r>
      <w:r>
        <w:rPr>
          <w:noProof/>
        </w:rPr>
        <w:fldChar w:fldCharType="end"/>
      </w:r>
    </w:p>
    <w:p w14:paraId="72BE4241" w14:textId="515A4178" w:rsidR="00724FE4" w:rsidRPr="00882438" w:rsidRDefault="00724FE4">
      <w:pPr>
        <w:pStyle w:val="TOC3"/>
        <w:rPr>
          <w:rFonts w:asciiTheme="minorHAnsi" w:eastAsiaTheme="minorEastAsia" w:hAnsiTheme="minorHAnsi" w:cstheme="minorBidi"/>
          <w:noProof/>
          <w:sz w:val="22"/>
          <w:szCs w:val="22"/>
          <w:lang w:val="fr-FR" w:eastAsia="en-US"/>
        </w:rPr>
      </w:pPr>
      <w:r w:rsidRPr="00882438">
        <w:rPr>
          <w:noProof/>
          <w:lang w:val="fr-FR"/>
        </w:rPr>
        <w:t>5.2.1</w:t>
      </w:r>
      <w:r w:rsidRPr="00882438">
        <w:rPr>
          <w:rFonts w:asciiTheme="minorHAnsi" w:eastAsiaTheme="minorEastAsia" w:hAnsiTheme="minorHAnsi" w:cstheme="minorBidi"/>
          <w:noProof/>
          <w:sz w:val="22"/>
          <w:szCs w:val="22"/>
          <w:lang w:val="fr-FR" w:eastAsia="en-US"/>
        </w:rPr>
        <w:tab/>
      </w:r>
      <w:r w:rsidRPr="00882438">
        <w:rPr>
          <w:noProof/>
          <w:lang w:val="fr-FR"/>
        </w:rPr>
        <w:t>Service Description</w:t>
      </w:r>
      <w:r w:rsidRPr="00882438">
        <w:rPr>
          <w:noProof/>
          <w:lang w:val="fr-FR"/>
        </w:rPr>
        <w:tab/>
      </w:r>
      <w:r>
        <w:rPr>
          <w:noProof/>
        </w:rPr>
        <w:fldChar w:fldCharType="begin"/>
      </w:r>
      <w:r w:rsidRPr="00882438">
        <w:rPr>
          <w:noProof/>
          <w:lang w:val="fr-FR"/>
        </w:rPr>
        <w:instrText xml:space="preserve"> PAGEREF _Toc222663215 \h </w:instrText>
      </w:r>
      <w:r>
        <w:rPr>
          <w:noProof/>
        </w:rPr>
      </w:r>
      <w:r>
        <w:rPr>
          <w:noProof/>
        </w:rPr>
        <w:fldChar w:fldCharType="separate"/>
      </w:r>
      <w:r w:rsidRPr="00882438">
        <w:rPr>
          <w:noProof/>
          <w:lang w:val="fr-FR"/>
        </w:rPr>
        <w:t>11</w:t>
      </w:r>
      <w:r>
        <w:rPr>
          <w:noProof/>
        </w:rPr>
        <w:fldChar w:fldCharType="end"/>
      </w:r>
    </w:p>
    <w:p w14:paraId="0800A7A3" w14:textId="4C6826F4" w:rsidR="00724FE4" w:rsidRDefault="00724FE4">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_Toc222663216 \h </w:instrText>
      </w:r>
      <w:r>
        <w:rPr>
          <w:noProof/>
        </w:rPr>
      </w:r>
      <w:r>
        <w:rPr>
          <w:noProof/>
        </w:rPr>
        <w:fldChar w:fldCharType="separate"/>
      </w:r>
      <w:r>
        <w:rPr>
          <w:noProof/>
        </w:rPr>
        <w:t>11</w:t>
      </w:r>
      <w:r>
        <w:rPr>
          <w:noProof/>
        </w:rPr>
        <w:fldChar w:fldCharType="end"/>
      </w:r>
    </w:p>
    <w:p w14:paraId="1C2BBA9C" w14:textId="7C6FD503" w:rsidR="00724FE4" w:rsidRDefault="00724FE4">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_Toc222663217 \h </w:instrText>
      </w:r>
      <w:r>
        <w:rPr>
          <w:noProof/>
        </w:rPr>
      </w:r>
      <w:r>
        <w:rPr>
          <w:noProof/>
        </w:rPr>
        <w:fldChar w:fldCharType="separate"/>
      </w:r>
      <w:r>
        <w:rPr>
          <w:noProof/>
        </w:rPr>
        <w:t>11</w:t>
      </w:r>
      <w:r>
        <w:rPr>
          <w:noProof/>
        </w:rPr>
        <w:fldChar w:fldCharType="end"/>
      </w:r>
    </w:p>
    <w:p w14:paraId="54A2B475" w14:textId="7D1D5883" w:rsidR="00724FE4" w:rsidRDefault="00724FE4">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_Toc222663218 \h </w:instrText>
      </w:r>
      <w:r>
        <w:rPr>
          <w:noProof/>
        </w:rPr>
      </w:r>
      <w:r>
        <w:rPr>
          <w:noProof/>
        </w:rPr>
        <w:fldChar w:fldCharType="separate"/>
      </w:r>
      <w:r>
        <w:rPr>
          <w:noProof/>
        </w:rPr>
        <w:t>11</w:t>
      </w:r>
      <w:r>
        <w:rPr>
          <w:noProof/>
        </w:rPr>
        <w:fldChar w:fldCharType="end"/>
      </w:r>
    </w:p>
    <w:p w14:paraId="00F1D8C8" w14:textId="63D3FBE7" w:rsidR="00724FE4" w:rsidRDefault="00724FE4">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_Toc222663219 \h </w:instrText>
      </w:r>
      <w:r>
        <w:rPr>
          <w:noProof/>
        </w:rPr>
      </w:r>
      <w:r>
        <w:rPr>
          <w:noProof/>
        </w:rPr>
        <w:fldChar w:fldCharType="separate"/>
      </w:r>
      <w:r>
        <w:rPr>
          <w:noProof/>
        </w:rPr>
        <w:t>11</w:t>
      </w:r>
      <w:r>
        <w:rPr>
          <w:noProof/>
        </w:rPr>
        <w:fldChar w:fldCharType="end"/>
      </w:r>
    </w:p>
    <w:p w14:paraId="59160FD3" w14:textId="6CE4DF12" w:rsidR="00724FE4" w:rsidRDefault="00724FE4">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_Toc222663220 \h </w:instrText>
      </w:r>
      <w:r>
        <w:rPr>
          <w:noProof/>
        </w:rPr>
      </w:r>
      <w:r>
        <w:rPr>
          <w:noProof/>
        </w:rPr>
        <w:fldChar w:fldCharType="separate"/>
      </w:r>
      <w:r>
        <w:rPr>
          <w:noProof/>
        </w:rPr>
        <w:t>12</w:t>
      </w:r>
      <w:r>
        <w:rPr>
          <w:noProof/>
        </w:rPr>
        <w:fldChar w:fldCharType="end"/>
      </w:r>
    </w:p>
    <w:p w14:paraId="3E6A0113" w14:textId="451E715E" w:rsidR="00724FE4" w:rsidRDefault="00724FE4">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872C1B">
        <w:rPr>
          <w:rFonts w:eastAsia="DengXian"/>
          <w:noProof/>
          <w:lang w:eastAsia="zh-CN"/>
        </w:rPr>
        <w:t>Command</w:t>
      </w:r>
      <w:r>
        <w:rPr>
          <w:noProof/>
        </w:rPr>
        <w:tab/>
      </w:r>
      <w:r>
        <w:rPr>
          <w:noProof/>
        </w:rPr>
        <w:fldChar w:fldCharType="begin"/>
      </w:r>
      <w:r>
        <w:rPr>
          <w:noProof/>
        </w:rPr>
        <w:instrText xml:space="preserve"> PAGEREF _Toc222663221 \h </w:instrText>
      </w:r>
      <w:r>
        <w:rPr>
          <w:noProof/>
        </w:rPr>
      </w:r>
      <w:r>
        <w:rPr>
          <w:noProof/>
        </w:rPr>
        <w:fldChar w:fldCharType="separate"/>
      </w:r>
      <w:r>
        <w:rPr>
          <w:noProof/>
        </w:rPr>
        <w:t>12</w:t>
      </w:r>
      <w:r>
        <w:rPr>
          <w:noProof/>
        </w:rPr>
        <w:fldChar w:fldCharType="end"/>
      </w:r>
    </w:p>
    <w:p w14:paraId="03B7F8AB" w14:textId="2D3E991D" w:rsidR="00724FE4" w:rsidRDefault="00724FE4">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_Toc222663222 \h </w:instrText>
      </w:r>
      <w:r>
        <w:rPr>
          <w:noProof/>
        </w:rPr>
      </w:r>
      <w:r>
        <w:rPr>
          <w:noProof/>
        </w:rPr>
        <w:fldChar w:fldCharType="separate"/>
      </w:r>
      <w:r>
        <w:rPr>
          <w:noProof/>
        </w:rPr>
        <w:t>12</w:t>
      </w:r>
      <w:r>
        <w:rPr>
          <w:noProof/>
        </w:rPr>
        <w:fldChar w:fldCharType="end"/>
      </w:r>
    </w:p>
    <w:p w14:paraId="43CB6587" w14:textId="6AA9E453" w:rsidR="00724FE4" w:rsidRDefault="00724FE4">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_Toc222663223 \h </w:instrText>
      </w:r>
      <w:r>
        <w:rPr>
          <w:noProof/>
        </w:rPr>
      </w:r>
      <w:r>
        <w:rPr>
          <w:noProof/>
        </w:rPr>
        <w:fldChar w:fldCharType="separate"/>
      </w:r>
      <w:r>
        <w:rPr>
          <w:noProof/>
        </w:rPr>
        <w:t>13</w:t>
      </w:r>
      <w:r>
        <w:rPr>
          <w:noProof/>
        </w:rPr>
        <w:fldChar w:fldCharType="end"/>
      </w:r>
    </w:p>
    <w:p w14:paraId="6D02C8BA" w14:textId="2DC72AE1" w:rsidR="00724FE4" w:rsidRDefault="00724FE4">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872C1B">
        <w:rPr>
          <w:rFonts w:eastAsia="DengXian"/>
          <w:noProof/>
          <w:lang w:eastAsia="zh-CN"/>
        </w:rPr>
        <w:t>Notify</w:t>
      </w:r>
      <w:r>
        <w:rPr>
          <w:noProof/>
        </w:rPr>
        <w:tab/>
      </w:r>
      <w:r>
        <w:rPr>
          <w:noProof/>
        </w:rPr>
        <w:fldChar w:fldCharType="begin"/>
      </w:r>
      <w:r>
        <w:rPr>
          <w:noProof/>
        </w:rPr>
        <w:instrText xml:space="preserve"> PAGEREF _Toc222663224 \h </w:instrText>
      </w:r>
      <w:r>
        <w:rPr>
          <w:noProof/>
        </w:rPr>
      </w:r>
      <w:r>
        <w:rPr>
          <w:noProof/>
        </w:rPr>
        <w:fldChar w:fldCharType="separate"/>
      </w:r>
      <w:r>
        <w:rPr>
          <w:noProof/>
        </w:rPr>
        <w:t>14</w:t>
      </w:r>
      <w:r>
        <w:rPr>
          <w:noProof/>
        </w:rPr>
        <w:fldChar w:fldCharType="end"/>
      </w:r>
    </w:p>
    <w:p w14:paraId="1EDB7BDD" w14:textId="2CB99EB8" w:rsidR="00724FE4" w:rsidRDefault="00724FE4">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_Toc222663225 \h </w:instrText>
      </w:r>
      <w:r>
        <w:rPr>
          <w:noProof/>
        </w:rPr>
      </w:r>
      <w:r>
        <w:rPr>
          <w:noProof/>
        </w:rPr>
        <w:fldChar w:fldCharType="separate"/>
      </w:r>
      <w:r>
        <w:rPr>
          <w:noProof/>
        </w:rPr>
        <w:t>14</w:t>
      </w:r>
      <w:r>
        <w:rPr>
          <w:noProof/>
        </w:rPr>
        <w:fldChar w:fldCharType="end"/>
      </w:r>
    </w:p>
    <w:p w14:paraId="652B7D2A" w14:textId="11C29783" w:rsidR="00724FE4" w:rsidRDefault="00724FE4">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_Toc222663226 \h </w:instrText>
      </w:r>
      <w:r>
        <w:rPr>
          <w:noProof/>
        </w:rPr>
      </w:r>
      <w:r>
        <w:rPr>
          <w:noProof/>
        </w:rPr>
        <w:fldChar w:fldCharType="separate"/>
      </w:r>
      <w:r>
        <w:rPr>
          <w:noProof/>
        </w:rPr>
        <w:t>14</w:t>
      </w:r>
      <w:r>
        <w:rPr>
          <w:noProof/>
        </w:rPr>
        <w:fldChar w:fldCharType="end"/>
      </w:r>
    </w:p>
    <w:p w14:paraId="506D90B8" w14:textId="26FFDB89" w:rsidR="00724FE4" w:rsidRDefault="00724FE4">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_Toc222663227 \h </w:instrText>
      </w:r>
      <w:r>
        <w:rPr>
          <w:noProof/>
        </w:rPr>
      </w:r>
      <w:r>
        <w:rPr>
          <w:noProof/>
        </w:rPr>
        <w:fldChar w:fldCharType="separate"/>
      </w:r>
      <w:r>
        <w:rPr>
          <w:noProof/>
        </w:rPr>
        <w:t>15</w:t>
      </w:r>
      <w:r>
        <w:rPr>
          <w:noProof/>
        </w:rPr>
        <w:fldChar w:fldCharType="end"/>
      </w:r>
    </w:p>
    <w:p w14:paraId="1655C23B" w14:textId="3CDC0D40" w:rsidR="00724FE4" w:rsidRDefault="00724FE4">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872C1B">
        <w:rPr>
          <w:noProof/>
          <w:lang w:val="en-US"/>
        </w:rPr>
        <w:t>Naiotf_AIoT</w:t>
      </w:r>
      <w:r>
        <w:rPr>
          <w:noProof/>
        </w:rPr>
        <w:t xml:space="preserve"> Service API</w:t>
      </w:r>
      <w:r>
        <w:rPr>
          <w:noProof/>
        </w:rPr>
        <w:tab/>
      </w:r>
      <w:r>
        <w:rPr>
          <w:noProof/>
        </w:rPr>
        <w:fldChar w:fldCharType="begin"/>
      </w:r>
      <w:r>
        <w:rPr>
          <w:noProof/>
        </w:rPr>
        <w:instrText xml:space="preserve"> PAGEREF _Toc222663228 \h </w:instrText>
      </w:r>
      <w:r>
        <w:rPr>
          <w:noProof/>
        </w:rPr>
      </w:r>
      <w:r>
        <w:rPr>
          <w:noProof/>
        </w:rPr>
        <w:fldChar w:fldCharType="separate"/>
      </w:r>
      <w:r>
        <w:rPr>
          <w:noProof/>
        </w:rPr>
        <w:t>15</w:t>
      </w:r>
      <w:r>
        <w:rPr>
          <w:noProof/>
        </w:rPr>
        <w:fldChar w:fldCharType="end"/>
      </w:r>
    </w:p>
    <w:p w14:paraId="73090DAC" w14:textId="334C8856" w:rsidR="00724FE4" w:rsidRDefault="00724FE4">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_Toc222663229 \h </w:instrText>
      </w:r>
      <w:r>
        <w:rPr>
          <w:noProof/>
        </w:rPr>
      </w:r>
      <w:r>
        <w:rPr>
          <w:noProof/>
        </w:rPr>
        <w:fldChar w:fldCharType="separate"/>
      </w:r>
      <w:r>
        <w:rPr>
          <w:noProof/>
        </w:rPr>
        <w:t>15</w:t>
      </w:r>
      <w:r>
        <w:rPr>
          <w:noProof/>
        </w:rPr>
        <w:fldChar w:fldCharType="end"/>
      </w:r>
    </w:p>
    <w:p w14:paraId="3D5E8130" w14:textId="31F39C55" w:rsidR="00724FE4" w:rsidRDefault="00724FE4">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_Toc222663230 \h </w:instrText>
      </w:r>
      <w:r>
        <w:rPr>
          <w:noProof/>
        </w:rPr>
      </w:r>
      <w:r>
        <w:rPr>
          <w:noProof/>
        </w:rPr>
        <w:fldChar w:fldCharType="separate"/>
      </w:r>
      <w:r>
        <w:rPr>
          <w:noProof/>
        </w:rPr>
        <w:t>15</w:t>
      </w:r>
      <w:r>
        <w:rPr>
          <w:noProof/>
        </w:rPr>
        <w:fldChar w:fldCharType="end"/>
      </w:r>
    </w:p>
    <w:p w14:paraId="6D8ED218" w14:textId="6A073B53" w:rsidR="00724FE4" w:rsidRDefault="00724FE4">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_Toc222663231 \h </w:instrText>
      </w:r>
      <w:r>
        <w:rPr>
          <w:noProof/>
        </w:rPr>
      </w:r>
      <w:r>
        <w:rPr>
          <w:noProof/>
        </w:rPr>
        <w:fldChar w:fldCharType="separate"/>
      </w:r>
      <w:r>
        <w:rPr>
          <w:noProof/>
        </w:rPr>
        <w:t>15</w:t>
      </w:r>
      <w:r>
        <w:rPr>
          <w:noProof/>
        </w:rPr>
        <w:fldChar w:fldCharType="end"/>
      </w:r>
    </w:p>
    <w:p w14:paraId="1B1EE3BF" w14:textId="1E5E0320" w:rsidR="00724FE4" w:rsidRDefault="00724FE4">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_Toc222663232 \h </w:instrText>
      </w:r>
      <w:r>
        <w:rPr>
          <w:noProof/>
        </w:rPr>
      </w:r>
      <w:r>
        <w:rPr>
          <w:noProof/>
        </w:rPr>
        <w:fldChar w:fldCharType="separate"/>
      </w:r>
      <w:r>
        <w:rPr>
          <w:noProof/>
        </w:rPr>
        <w:t>15</w:t>
      </w:r>
      <w:r>
        <w:rPr>
          <w:noProof/>
        </w:rPr>
        <w:fldChar w:fldCharType="end"/>
      </w:r>
    </w:p>
    <w:p w14:paraId="0B13E823" w14:textId="25142852" w:rsidR="00724FE4" w:rsidRDefault="00724FE4">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_Toc222663233 \h </w:instrText>
      </w:r>
      <w:r>
        <w:rPr>
          <w:noProof/>
        </w:rPr>
      </w:r>
      <w:r>
        <w:rPr>
          <w:noProof/>
        </w:rPr>
        <w:fldChar w:fldCharType="separate"/>
      </w:r>
      <w:r>
        <w:rPr>
          <w:noProof/>
        </w:rPr>
        <w:t>15</w:t>
      </w:r>
      <w:r>
        <w:rPr>
          <w:noProof/>
        </w:rPr>
        <w:fldChar w:fldCharType="end"/>
      </w:r>
    </w:p>
    <w:p w14:paraId="15BD40B6" w14:textId="512CB94E" w:rsidR="00724FE4" w:rsidRDefault="00724FE4">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_Toc222663234 \h </w:instrText>
      </w:r>
      <w:r>
        <w:rPr>
          <w:noProof/>
        </w:rPr>
      </w:r>
      <w:r>
        <w:rPr>
          <w:noProof/>
        </w:rPr>
        <w:fldChar w:fldCharType="separate"/>
      </w:r>
      <w:r>
        <w:rPr>
          <w:noProof/>
        </w:rPr>
        <w:t>15</w:t>
      </w:r>
      <w:r>
        <w:rPr>
          <w:noProof/>
        </w:rPr>
        <w:fldChar w:fldCharType="end"/>
      </w:r>
    </w:p>
    <w:p w14:paraId="18685039" w14:textId="7E12599E" w:rsidR="00724FE4" w:rsidRDefault="00724FE4">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_Toc222663235 \h </w:instrText>
      </w:r>
      <w:r>
        <w:rPr>
          <w:noProof/>
        </w:rPr>
      </w:r>
      <w:r>
        <w:rPr>
          <w:noProof/>
        </w:rPr>
        <w:fldChar w:fldCharType="separate"/>
      </w:r>
      <w:r>
        <w:rPr>
          <w:noProof/>
        </w:rPr>
        <w:t>15</w:t>
      </w:r>
      <w:r>
        <w:rPr>
          <w:noProof/>
        </w:rPr>
        <w:fldChar w:fldCharType="end"/>
      </w:r>
    </w:p>
    <w:p w14:paraId="74DA66D5" w14:textId="2804EED2" w:rsidR="00724FE4" w:rsidRDefault="00724FE4">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_Toc222663236 \h </w:instrText>
      </w:r>
      <w:r>
        <w:rPr>
          <w:noProof/>
        </w:rPr>
      </w:r>
      <w:r>
        <w:rPr>
          <w:noProof/>
        </w:rPr>
        <w:fldChar w:fldCharType="separate"/>
      </w:r>
      <w:r>
        <w:rPr>
          <w:noProof/>
        </w:rPr>
        <w:t>16</w:t>
      </w:r>
      <w:r>
        <w:rPr>
          <w:noProof/>
        </w:rPr>
        <w:fldChar w:fldCharType="end"/>
      </w:r>
    </w:p>
    <w:p w14:paraId="79A7E832" w14:textId="4BC0793E" w:rsidR="00724FE4" w:rsidRDefault="00724FE4">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_Toc222663237 \h </w:instrText>
      </w:r>
      <w:r>
        <w:rPr>
          <w:noProof/>
        </w:rPr>
      </w:r>
      <w:r>
        <w:rPr>
          <w:noProof/>
        </w:rPr>
        <w:fldChar w:fldCharType="separate"/>
      </w:r>
      <w:r>
        <w:rPr>
          <w:noProof/>
        </w:rPr>
        <w:t>16</w:t>
      </w:r>
      <w:r>
        <w:rPr>
          <w:noProof/>
        </w:rPr>
        <w:fldChar w:fldCharType="end"/>
      </w:r>
    </w:p>
    <w:p w14:paraId="3983B8E1" w14:textId="4AC17E2F" w:rsidR="00724FE4" w:rsidRDefault="00724FE4">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_Toc222663238 \h </w:instrText>
      </w:r>
      <w:r>
        <w:rPr>
          <w:noProof/>
        </w:rPr>
      </w:r>
      <w:r>
        <w:rPr>
          <w:noProof/>
        </w:rPr>
        <w:fldChar w:fldCharType="separate"/>
      </w:r>
      <w:r>
        <w:rPr>
          <w:noProof/>
        </w:rPr>
        <w:t>16</w:t>
      </w:r>
      <w:r>
        <w:rPr>
          <w:noProof/>
        </w:rPr>
        <w:fldChar w:fldCharType="end"/>
      </w:r>
    </w:p>
    <w:p w14:paraId="0D586D2D" w14:textId="095CCB32" w:rsidR="00724FE4" w:rsidRDefault="00724FE4">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_Toc222663239 \h </w:instrText>
      </w:r>
      <w:r>
        <w:rPr>
          <w:noProof/>
        </w:rPr>
      </w:r>
      <w:r>
        <w:rPr>
          <w:noProof/>
        </w:rPr>
        <w:fldChar w:fldCharType="separate"/>
      </w:r>
      <w:r>
        <w:rPr>
          <w:noProof/>
        </w:rPr>
        <w:t>16</w:t>
      </w:r>
      <w:r>
        <w:rPr>
          <w:noProof/>
        </w:rPr>
        <w:fldChar w:fldCharType="end"/>
      </w:r>
    </w:p>
    <w:p w14:paraId="14611E3C" w14:textId="0B9B7A56" w:rsidR="00724FE4" w:rsidRDefault="00724FE4">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_Toc222663240 \h </w:instrText>
      </w:r>
      <w:r>
        <w:rPr>
          <w:noProof/>
        </w:rPr>
      </w:r>
      <w:r>
        <w:rPr>
          <w:noProof/>
        </w:rPr>
        <w:fldChar w:fldCharType="separate"/>
      </w:r>
      <w:r>
        <w:rPr>
          <w:noProof/>
        </w:rPr>
        <w:t>16</w:t>
      </w:r>
      <w:r>
        <w:rPr>
          <w:noProof/>
        </w:rPr>
        <w:fldChar w:fldCharType="end"/>
      </w:r>
    </w:p>
    <w:p w14:paraId="6CD190D4" w14:textId="02E6C3BD" w:rsidR="00724FE4" w:rsidRDefault="00724FE4">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_Toc222663241 \h </w:instrText>
      </w:r>
      <w:r>
        <w:rPr>
          <w:noProof/>
        </w:rPr>
      </w:r>
      <w:r>
        <w:rPr>
          <w:noProof/>
        </w:rPr>
        <w:fldChar w:fldCharType="separate"/>
      </w:r>
      <w:r>
        <w:rPr>
          <w:noProof/>
        </w:rPr>
        <w:t>16</w:t>
      </w:r>
      <w:r>
        <w:rPr>
          <w:noProof/>
        </w:rPr>
        <w:fldChar w:fldCharType="end"/>
      </w:r>
    </w:p>
    <w:p w14:paraId="3EADF539" w14:textId="14493E44" w:rsidR="00724FE4" w:rsidRDefault="00724FE4">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_Toc222663242 \h </w:instrText>
      </w:r>
      <w:r>
        <w:rPr>
          <w:noProof/>
        </w:rPr>
      </w:r>
      <w:r>
        <w:rPr>
          <w:noProof/>
        </w:rPr>
        <w:fldChar w:fldCharType="separate"/>
      </w:r>
      <w:r>
        <w:rPr>
          <w:noProof/>
        </w:rPr>
        <w:t>17</w:t>
      </w:r>
      <w:r>
        <w:rPr>
          <w:noProof/>
        </w:rPr>
        <w:fldChar w:fldCharType="end"/>
      </w:r>
    </w:p>
    <w:p w14:paraId="32A56E3D" w14:textId="101E2DB9" w:rsidR="00724FE4" w:rsidRDefault="00724FE4">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_Toc222663243 \h </w:instrText>
      </w:r>
      <w:r>
        <w:rPr>
          <w:noProof/>
        </w:rPr>
      </w:r>
      <w:r>
        <w:rPr>
          <w:noProof/>
        </w:rPr>
        <w:fldChar w:fldCharType="separate"/>
      </w:r>
      <w:r>
        <w:rPr>
          <w:noProof/>
        </w:rPr>
        <w:t>17</w:t>
      </w:r>
      <w:r>
        <w:rPr>
          <w:noProof/>
        </w:rPr>
        <w:fldChar w:fldCharType="end"/>
      </w:r>
    </w:p>
    <w:p w14:paraId="0F82EE88" w14:textId="1C28C8E9" w:rsidR="00724FE4" w:rsidRDefault="00724FE4">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_Toc222663244 \h </w:instrText>
      </w:r>
      <w:r>
        <w:rPr>
          <w:noProof/>
        </w:rPr>
      </w:r>
      <w:r>
        <w:rPr>
          <w:noProof/>
        </w:rPr>
        <w:fldChar w:fldCharType="separate"/>
      </w:r>
      <w:r>
        <w:rPr>
          <w:noProof/>
        </w:rPr>
        <w:t>18</w:t>
      </w:r>
      <w:r>
        <w:rPr>
          <w:noProof/>
        </w:rPr>
        <w:fldChar w:fldCharType="end"/>
      </w:r>
    </w:p>
    <w:p w14:paraId="2D059F1D" w14:textId="65E3CFA0" w:rsidR="00724FE4" w:rsidRDefault="00724FE4">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_Toc222663245 \h </w:instrText>
      </w:r>
      <w:r>
        <w:rPr>
          <w:noProof/>
        </w:rPr>
      </w:r>
      <w:r>
        <w:rPr>
          <w:noProof/>
        </w:rPr>
        <w:fldChar w:fldCharType="separate"/>
      </w:r>
      <w:r>
        <w:rPr>
          <w:noProof/>
        </w:rPr>
        <w:t>19</w:t>
      </w:r>
      <w:r>
        <w:rPr>
          <w:noProof/>
        </w:rPr>
        <w:fldChar w:fldCharType="end"/>
      </w:r>
    </w:p>
    <w:p w14:paraId="4BB5EEDB" w14:textId="254C7BD7" w:rsidR="00724FE4" w:rsidRDefault="00724FE4">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_Toc222663246 \h </w:instrText>
      </w:r>
      <w:r>
        <w:rPr>
          <w:noProof/>
        </w:rPr>
      </w:r>
      <w:r>
        <w:rPr>
          <w:noProof/>
        </w:rPr>
        <w:fldChar w:fldCharType="separate"/>
      </w:r>
      <w:r>
        <w:rPr>
          <w:noProof/>
        </w:rPr>
        <w:t>19</w:t>
      </w:r>
      <w:r>
        <w:rPr>
          <w:noProof/>
        </w:rPr>
        <w:fldChar w:fldCharType="end"/>
      </w:r>
    </w:p>
    <w:p w14:paraId="1D9920CD" w14:textId="798782DD" w:rsidR="00724FE4" w:rsidRDefault="00724FE4">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_Toc222663247 \h </w:instrText>
      </w:r>
      <w:r>
        <w:rPr>
          <w:noProof/>
        </w:rPr>
      </w:r>
      <w:r>
        <w:rPr>
          <w:noProof/>
        </w:rPr>
        <w:fldChar w:fldCharType="separate"/>
      </w:r>
      <w:r>
        <w:rPr>
          <w:noProof/>
        </w:rPr>
        <w:t>19</w:t>
      </w:r>
      <w:r>
        <w:rPr>
          <w:noProof/>
        </w:rPr>
        <w:fldChar w:fldCharType="end"/>
      </w:r>
    </w:p>
    <w:p w14:paraId="168C18C4" w14:textId="0C74F50D" w:rsidR="00724FE4" w:rsidRDefault="00724FE4">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_Toc222663248 \h </w:instrText>
      </w:r>
      <w:r>
        <w:rPr>
          <w:noProof/>
        </w:rPr>
      </w:r>
      <w:r>
        <w:rPr>
          <w:noProof/>
        </w:rPr>
        <w:fldChar w:fldCharType="separate"/>
      </w:r>
      <w:r>
        <w:rPr>
          <w:noProof/>
        </w:rPr>
        <w:t>19</w:t>
      </w:r>
      <w:r>
        <w:rPr>
          <w:noProof/>
        </w:rPr>
        <w:fldChar w:fldCharType="end"/>
      </w:r>
    </w:p>
    <w:p w14:paraId="179EC4D6" w14:textId="2D6FB065" w:rsidR="00724FE4" w:rsidRDefault="00724FE4">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_Toc222663249 \h </w:instrText>
      </w:r>
      <w:r>
        <w:rPr>
          <w:noProof/>
        </w:rPr>
      </w:r>
      <w:r>
        <w:rPr>
          <w:noProof/>
        </w:rPr>
        <w:fldChar w:fldCharType="separate"/>
      </w:r>
      <w:r>
        <w:rPr>
          <w:noProof/>
        </w:rPr>
        <w:t>19</w:t>
      </w:r>
      <w:r>
        <w:rPr>
          <w:noProof/>
        </w:rPr>
        <w:fldChar w:fldCharType="end"/>
      </w:r>
    </w:p>
    <w:p w14:paraId="40F210F8" w14:textId="5F6909F2" w:rsidR="00724FE4" w:rsidRDefault="00724FE4">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_Toc222663250 \h </w:instrText>
      </w:r>
      <w:r>
        <w:rPr>
          <w:noProof/>
        </w:rPr>
      </w:r>
      <w:r>
        <w:rPr>
          <w:noProof/>
        </w:rPr>
        <w:fldChar w:fldCharType="separate"/>
      </w:r>
      <w:r>
        <w:rPr>
          <w:noProof/>
        </w:rPr>
        <w:t>19</w:t>
      </w:r>
      <w:r>
        <w:rPr>
          <w:noProof/>
        </w:rPr>
        <w:fldChar w:fldCharType="end"/>
      </w:r>
    </w:p>
    <w:p w14:paraId="2181E205" w14:textId="2B8BDDDA" w:rsidR="00724FE4" w:rsidRDefault="00724FE4">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_Toc222663251 \h </w:instrText>
      </w:r>
      <w:r>
        <w:rPr>
          <w:noProof/>
        </w:rPr>
      </w:r>
      <w:r>
        <w:rPr>
          <w:noProof/>
        </w:rPr>
        <w:fldChar w:fldCharType="separate"/>
      </w:r>
      <w:r>
        <w:rPr>
          <w:noProof/>
        </w:rPr>
        <w:t>20</w:t>
      </w:r>
      <w:r>
        <w:rPr>
          <w:noProof/>
        </w:rPr>
        <w:fldChar w:fldCharType="end"/>
      </w:r>
    </w:p>
    <w:p w14:paraId="0EC8B130" w14:textId="2B3CEFF9" w:rsidR="00724FE4" w:rsidRDefault="00724FE4">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_Toc222663252 \h </w:instrText>
      </w:r>
      <w:r>
        <w:rPr>
          <w:noProof/>
        </w:rPr>
      </w:r>
      <w:r>
        <w:rPr>
          <w:noProof/>
        </w:rPr>
        <w:fldChar w:fldCharType="separate"/>
      </w:r>
      <w:r>
        <w:rPr>
          <w:noProof/>
        </w:rPr>
        <w:t>20</w:t>
      </w:r>
      <w:r>
        <w:rPr>
          <w:noProof/>
        </w:rPr>
        <w:fldChar w:fldCharType="end"/>
      </w:r>
    </w:p>
    <w:p w14:paraId="444229F9" w14:textId="5C2949A4" w:rsidR="00724FE4" w:rsidRDefault="00724FE4">
      <w:pPr>
        <w:pStyle w:val="TOC4"/>
        <w:rPr>
          <w:rFonts w:asciiTheme="minorHAnsi" w:eastAsiaTheme="minorEastAsia" w:hAnsiTheme="minorHAnsi" w:cstheme="minorBidi"/>
          <w:noProof/>
          <w:sz w:val="22"/>
          <w:szCs w:val="22"/>
          <w:lang w:val="en-US" w:eastAsia="en-US"/>
        </w:rPr>
      </w:pPr>
      <w:r w:rsidRPr="00872C1B">
        <w:rPr>
          <w:noProof/>
          <w:lang w:val="en-US"/>
        </w:rPr>
        <w:t>6.1.6.2</w:t>
      </w:r>
      <w:r>
        <w:rPr>
          <w:rFonts w:asciiTheme="minorHAnsi" w:eastAsiaTheme="minorEastAsia" w:hAnsiTheme="minorHAnsi" w:cstheme="minorBidi"/>
          <w:noProof/>
          <w:sz w:val="22"/>
          <w:szCs w:val="22"/>
          <w:lang w:val="en-US" w:eastAsia="en-US"/>
        </w:rPr>
        <w:tab/>
      </w:r>
      <w:r w:rsidRPr="00872C1B">
        <w:rPr>
          <w:noProof/>
          <w:lang w:val="en-US"/>
        </w:rPr>
        <w:t>Structured data types</w:t>
      </w:r>
      <w:r>
        <w:rPr>
          <w:noProof/>
        </w:rPr>
        <w:tab/>
      </w:r>
      <w:r>
        <w:rPr>
          <w:noProof/>
        </w:rPr>
        <w:fldChar w:fldCharType="begin"/>
      </w:r>
      <w:r>
        <w:rPr>
          <w:noProof/>
        </w:rPr>
        <w:instrText xml:space="preserve"> PAGEREF _Toc222663253 \h </w:instrText>
      </w:r>
      <w:r>
        <w:rPr>
          <w:noProof/>
        </w:rPr>
      </w:r>
      <w:r>
        <w:rPr>
          <w:noProof/>
        </w:rPr>
        <w:fldChar w:fldCharType="separate"/>
      </w:r>
      <w:r>
        <w:rPr>
          <w:noProof/>
        </w:rPr>
        <w:t>21</w:t>
      </w:r>
      <w:r>
        <w:rPr>
          <w:noProof/>
        </w:rPr>
        <w:fldChar w:fldCharType="end"/>
      </w:r>
    </w:p>
    <w:p w14:paraId="3950FD64" w14:textId="71DDA562" w:rsidR="00724FE4" w:rsidRDefault="00724FE4">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_Toc222663254 \h </w:instrText>
      </w:r>
      <w:r>
        <w:rPr>
          <w:noProof/>
        </w:rPr>
      </w:r>
      <w:r>
        <w:rPr>
          <w:noProof/>
        </w:rPr>
        <w:fldChar w:fldCharType="separate"/>
      </w:r>
      <w:r>
        <w:rPr>
          <w:noProof/>
        </w:rPr>
        <w:t>21</w:t>
      </w:r>
      <w:r>
        <w:rPr>
          <w:noProof/>
        </w:rPr>
        <w:fldChar w:fldCharType="end"/>
      </w:r>
    </w:p>
    <w:p w14:paraId="7315A730" w14:textId="70A6990E" w:rsidR="00724FE4" w:rsidRPr="00882438" w:rsidRDefault="00724FE4">
      <w:pPr>
        <w:pStyle w:val="TOC5"/>
        <w:rPr>
          <w:rFonts w:asciiTheme="minorHAnsi" w:eastAsiaTheme="minorEastAsia" w:hAnsiTheme="minorHAnsi" w:cstheme="minorBidi"/>
          <w:noProof/>
          <w:sz w:val="22"/>
          <w:szCs w:val="22"/>
          <w:lang w:val="fr-FR" w:eastAsia="en-US"/>
        </w:rPr>
      </w:pPr>
      <w:r w:rsidRPr="00882438">
        <w:rPr>
          <w:noProof/>
          <w:lang w:val="fr-FR"/>
        </w:rPr>
        <w:t>6.1.6.2.2</w:t>
      </w:r>
      <w:r w:rsidRPr="00882438">
        <w:rPr>
          <w:rFonts w:asciiTheme="minorHAnsi" w:eastAsiaTheme="minorEastAsia" w:hAnsiTheme="minorHAnsi" w:cstheme="minorBidi"/>
          <w:noProof/>
          <w:sz w:val="22"/>
          <w:szCs w:val="22"/>
          <w:lang w:val="fr-FR" w:eastAsia="en-US"/>
        </w:rPr>
        <w:tab/>
      </w:r>
      <w:r w:rsidRPr="00882438">
        <w:rPr>
          <w:noProof/>
          <w:lang w:val="fr-FR"/>
        </w:rPr>
        <w:t>Type: InventoryReq</w:t>
      </w:r>
      <w:r w:rsidRPr="00882438">
        <w:rPr>
          <w:noProof/>
          <w:lang w:val="fr-FR"/>
        </w:rPr>
        <w:tab/>
      </w:r>
      <w:r>
        <w:rPr>
          <w:noProof/>
        </w:rPr>
        <w:fldChar w:fldCharType="begin"/>
      </w:r>
      <w:r w:rsidRPr="00882438">
        <w:rPr>
          <w:noProof/>
          <w:lang w:val="fr-FR"/>
        </w:rPr>
        <w:instrText xml:space="preserve"> PAGEREF _Toc222663255 \h </w:instrText>
      </w:r>
      <w:r>
        <w:rPr>
          <w:noProof/>
        </w:rPr>
      </w:r>
      <w:r>
        <w:rPr>
          <w:noProof/>
        </w:rPr>
        <w:fldChar w:fldCharType="separate"/>
      </w:r>
      <w:r w:rsidRPr="00882438">
        <w:rPr>
          <w:noProof/>
          <w:lang w:val="fr-FR"/>
        </w:rPr>
        <w:t>22</w:t>
      </w:r>
      <w:r>
        <w:rPr>
          <w:noProof/>
        </w:rPr>
        <w:fldChar w:fldCharType="end"/>
      </w:r>
    </w:p>
    <w:p w14:paraId="20BBCFAE" w14:textId="6F00A80E" w:rsidR="00724FE4" w:rsidRPr="00882438" w:rsidRDefault="00724FE4">
      <w:pPr>
        <w:pStyle w:val="TOC5"/>
        <w:rPr>
          <w:rFonts w:asciiTheme="minorHAnsi" w:eastAsiaTheme="minorEastAsia" w:hAnsiTheme="minorHAnsi" w:cstheme="minorBidi"/>
          <w:noProof/>
          <w:sz w:val="22"/>
          <w:szCs w:val="22"/>
          <w:lang w:val="fr-FR" w:eastAsia="en-US"/>
        </w:rPr>
      </w:pPr>
      <w:r w:rsidRPr="00882438">
        <w:rPr>
          <w:noProof/>
          <w:lang w:val="fr-FR"/>
        </w:rPr>
        <w:t>6.1.6.2.3</w:t>
      </w:r>
      <w:r w:rsidRPr="00882438">
        <w:rPr>
          <w:rFonts w:asciiTheme="minorHAnsi" w:eastAsiaTheme="minorEastAsia" w:hAnsiTheme="minorHAnsi" w:cstheme="minorBidi"/>
          <w:noProof/>
          <w:sz w:val="22"/>
          <w:szCs w:val="22"/>
          <w:lang w:val="fr-FR" w:eastAsia="en-US"/>
        </w:rPr>
        <w:tab/>
      </w:r>
      <w:r w:rsidRPr="00882438">
        <w:rPr>
          <w:noProof/>
          <w:lang w:val="fr-FR"/>
        </w:rPr>
        <w:t>Type: InventoryResp</w:t>
      </w:r>
      <w:r w:rsidRPr="00882438">
        <w:rPr>
          <w:noProof/>
          <w:lang w:val="fr-FR"/>
        </w:rPr>
        <w:tab/>
      </w:r>
      <w:r>
        <w:rPr>
          <w:noProof/>
        </w:rPr>
        <w:fldChar w:fldCharType="begin"/>
      </w:r>
      <w:r w:rsidRPr="00882438">
        <w:rPr>
          <w:noProof/>
          <w:lang w:val="fr-FR"/>
        </w:rPr>
        <w:instrText xml:space="preserve"> PAGEREF _Toc222663256 \h </w:instrText>
      </w:r>
      <w:r>
        <w:rPr>
          <w:noProof/>
        </w:rPr>
      </w:r>
      <w:r>
        <w:rPr>
          <w:noProof/>
        </w:rPr>
        <w:fldChar w:fldCharType="separate"/>
      </w:r>
      <w:r w:rsidRPr="00882438">
        <w:rPr>
          <w:noProof/>
          <w:lang w:val="fr-FR"/>
        </w:rPr>
        <w:t>22</w:t>
      </w:r>
      <w:r>
        <w:rPr>
          <w:noProof/>
        </w:rPr>
        <w:fldChar w:fldCharType="end"/>
      </w:r>
    </w:p>
    <w:p w14:paraId="601B07C6" w14:textId="7DEEAAE6" w:rsidR="00724FE4" w:rsidRPr="00882438" w:rsidRDefault="00724FE4">
      <w:pPr>
        <w:pStyle w:val="TOC5"/>
        <w:rPr>
          <w:rFonts w:asciiTheme="minorHAnsi" w:eastAsiaTheme="minorEastAsia" w:hAnsiTheme="minorHAnsi" w:cstheme="minorBidi"/>
          <w:noProof/>
          <w:sz w:val="22"/>
          <w:szCs w:val="22"/>
          <w:lang w:val="fr-FR" w:eastAsia="en-US"/>
        </w:rPr>
      </w:pPr>
      <w:r w:rsidRPr="00882438">
        <w:rPr>
          <w:noProof/>
          <w:lang w:val="fr-FR"/>
        </w:rPr>
        <w:t>6.1.6.2.4</w:t>
      </w:r>
      <w:r w:rsidRPr="00882438">
        <w:rPr>
          <w:rFonts w:asciiTheme="minorHAnsi" w:eastAsiaTheme="minorEastAsia" w:hAnsiTheme="minorHAnsi" w:cstheme="minorBidi"/>
          <w:noProof/>
          <w:sz w:val="22"/>
          <w:szCs w:val="22"/>
          <w:lang w:val="fr-FR" w:eastAsia="en-US"/>
        </w:rPr>
        <w:tab/>
      </w:r>
      <w:r w:rsidRPr="00882438">
        <w:rPr>
          <w:noProof/>
          <w:lang w:val="fr-FR"/>
        </w:rPr>
        <w:t>Type: CommandReq</w:t>
      </w:r>
      <w:r w:rsidRPr="00882438">
        <w:rPr>
          <w:noProof/>
          <w:lang w:val="fr-FR"/>
        </w:rPr>
        <w:tab/>
      </w:r>
      <w:r>
        <w:rPr>
          <w:noProof/>
        </w:rPr>
        <w:fldChar w:fldCharType="begin"/>
      </w:r>
      <w:r w:rsidRPr="00882438">
        <w:rPr>
          <w:noProof/>
          <w:lang w:val="fr-FR"/>
        </w:rPr>
        <w:instrText xml:space="preserve"> PAGEREF _Toc222663257 \h </w:instrText>
      </w:r>
      <w:r>
        <w:rPr>
          <w:noProof/>
        </w:rPr>
      </w:r>
      <w:r>
        <w:rPr>
          <w:noProof/>
        </w:rPr>
        <w:fldChar w:fldCharType="separate"/>
      </w:r>
      <w:r w:rsidRPr="00882438">
        <w:rPr>
          <w:noProof/>
          <w:lang w:val="fr-FR"/>
        </w:rPr>
        <w:t>23</w:t>
      </w:r>
      <w:r>
        <w:rPr>
          <w:noProof/>
        </w:rPr>
        <w:fldChar w:fldCharType="end"/>
      </w:r>
    </w:p>
    <w:p w14:paraId="08060E4D" w14:textId="0B18105A" w:rsidR="00724FE4" w:rsidRPr="00882438" w:rsidRDefault="00724FE4">
      <w:pPr>
        <w:pStyle w:val="TOC5"/>
        <w:rPr>
          <w:rFonts w:asciiTheme="minorHAnsi" w:eastAsiaTheme="minorEastAsia" w:hAnsiTheme="minorHAnsi" w:cstheme="minorBidi"/>
          <w:noProof/>
          <w:sz w:val="22"/>
          <w:szCs w:val="22"/>
          <w:lang w:val="fr-FR" w:eastAsia="en-US"/>
        </w:rPr>
      </w:pPr>
      <w:r w:rsidRPr="00882438">
        <w:rPr>
          <w:noProof/>
          <w:lang w:val="fr-FR"/>
        </w:rPr>
        <w:lastRenderedPageBreak/>
        <w:t>6.1.6.2.5</w:t>
      </w:r>
      <w:r w:rsidRPr="00882438">
        <w:rPr>
          <w:rFonts w:asciiTheme="minorHAnsi" w:eastAsiaTheme="minorEastAsia" w:hAnsiTheme="minorHAnsi" w:cstheme="minorBidi"/>
          <w:noProof/>
          <w:sz w:val="22"/>
          <w:szCs w:val="22"/>
          <w:lang w:val="fr-FR" w:eastAsia="en-US"/>
        </w:rPr>
        <w:tab/>
      </w:r>
      <w:r w:rsidRPr="00882438">
        <w:rPr>
          <w:noProof/>
          <w:lang w:val="fr-FR"/>
        </w:rPr>
        <w:t>Type: CommandResp</w:t>
      </w:r>
      <w:r w:rsidRPr="00882438">
        <w:rPr>
          <w:noProof/>
          <w:lang w:val="fr-FR"/>
        </w:rPr>
        <w:tab/>
      </w:r>
      <w:r>
        <w:rPr>
          <w:noProof/>
        </w:rPr>
        <w:fldChar w:fldCharType="begin"/>
      </w:r>
      <w:r w:rsidRPr="00882438">
        <w:rPr>
          <w:noProof/>
          <w:lang w:val="fr-FR"/>
        </w:rPr>
        <w:instrText xml:space="preserve"> PAGEREF _Toc222663258 \h </w:instrText>
      </w:r>
      <w:r>
        <w:rPr>
          <w:noProof/>
        </w:rPr>
      </w:r>
      <w:r>
        <w:rPr>
          <w:noProof/>
        </w:rPr>
        <w:fldChar w:fldCharType="separate"/>
      </w:r>
      <w:r w:rsidRPr="00882438">
        <w:rPr>
          <w:noProof/>
          <w:lang w:val="fr-FR"/>
        </w:rPr>
        <w:t>25</w:t>
      </w:r>
      <w:r>
        <w:rPr>
          <w:noProof/>
        </w:rPr>
        <w:fldChar w:fldCharType="end"/>
      </w:r>
    </w:p>
    <w:p w14:paraId="6B5F4B81" w14:textId="38C09FCC" w:rsidR="00724FE4" w:rsidRPr="00882438" w:rsidRDefault="00724FE4">
      <w:pPr>
        <w:pStyle w:val="TOC5"/>
        <w:rPr>
          <w:rFonts w:asciiTheme="minorHAnsi" w:eastAsiaTheme="minorEastAsia" w:hAnsiTheme="minorHAnsi" w:cstheme="minorBidi"/>
          <w:noProof/>
          <w:sz w:val="22"/>
          <w:szCs w:val="22"/>
          <w:lang w:val="fr-FR" w:eastAsia="en-US"/>
        </w:rPr>
      </w:pPr>
      <w:r w:rsidRPr="00882438">
        <w:rPr>
          <w:noProof/>
          <w:lang w:val="fr-FR"/>
        </w:rPr>
        <w:t>6.1.6.2.6</w:t>
      </w:r>
      <w:r w:rsidRPr="00882438">
        <w:rPr>
          <w:rFonts w:asciiTheme="minorHAnsi" w:eastAsiaTheme="minorEastAsia" w:hAnsiTheme="minorHAnsi" w:cstheme="minorBidi"/>
          <w:noProof/>
          <w:sz w:val="22"/>
          <w:szCs w:val="22"/>
          <w:lang w:val="fr-FR" w:eastAsia="en-US"/>
        </w:rPr>
        <w:tab/>
      </w:r>
      <w:r w:rsidRPr="00882438">
        <w:rPr>
          <w:noProof/>
          <w:lang w:val="fr-FR"/>
        </w:rPr>
        <w:t>Type: AIoTNotif</w:t>
      </w:r>
      <w:r w:rsidRPr="00882438">
        <w:rPr>
          <w:noProof/>
          <w:lang w:val="fr-FR"/>
        </w:rPr>
        <w:tab/>
      </w:r>
      <w:r>
        <w:rPr>
          <w:noProof/>
        </w:rPr>
        <w:fldChar w:fldCharType="begin"/>
      </w:r>
      <w:r w:rsidRPr="00882438">
        <w:rPr>
          <w:noProof/>
          <w:lang w:val="fr-FR"/>
        </w:rPr>
        <w:instrText xml:space="preserve"> PAGEREF _Toc222663259 \h </w:instrText>
      </w:r>
      <w:r>
        <w:rPr>
          <w:noProof/>
        </w:rPr>
      </w:r>
      <w:r>
        <w:rPr>
          <w:noProof/>
        </w:rPr>
        <w:fldChar w:fldCharType="separate"/>
      </w:r>
      <w:r w:rsidRPr="00882438">
        <w:rPr>
          <w:noProof/>
          <w:lang w:val="fr-FR"/>
        </w:rPr>
        <w:t>26</w:t>
      </w:r>
      <w:r>
        <w:rPr>
          <w:noProof/>
        </w:rPr>
        <w:fldChar w:fldCharType="end"/>
      </w:r>
    </w:p>
    <w:p w14:paraId="41E08228" w14:textId="3C41F97B" w:rsidR="00724FE4" w:rsidRPr="00882438" w:rsidRDefault="00724FE4">
      <w:pPr>
        <w:pStyle w:val="TOC5"/>
        <w:rPr>
          <w:rFonts w:asciiTheme="minorHAnsi" w:eastAsiaTheme="minorEastAsia" w:hAnsiTheme="minorHAnsi" w:cstheme="minorBidi"/>
          <w:noProof/>
          <w:sz w:val="22"/>
          <w:szCs w:val="22"/>
          <w:lang w:val="fr-FR" w:eastAsia="en-US"/>
        </w:rPr>
      </w:pPr>
      <w:r w:rsidRPr="00882438">
        <w:rPr>
          <w:noProof/>
          <w:lang w:val="fr-FR"/>
        </w:rPr>
        <w:t>6.1.6.2.7</w:t>
      </w:r>
      <w:r w:rsidRPr="00882438">
        <w:rPr>
          <w:rFonts w:asciiTheme="minorHAnsi" w:eastAsiaTheme="minorEastAsia" w:hAnsiTheme="minorHAnsi" w:cstheme="minorBidi"/>
          <w:noProof/>
          <w:sz w:val="22"/>
          <w:szCs w:val="22"/>
          <w:lang w:val="fr-FR" w:eastAsia="en-US"/>
        </w:rPr>
        <w:tab/>
      </w:r>
      <w:r w:rsidRPr="00882438">
        <w:rPr>
          <w:noProof/>
          <w:lang w:val="fr-FR"/>
        </w:rPr>
        <w:t>Type: AIoTDevices</w:t>
      </w:r>
      <w:r w:rsidRPr="00882438">
        <w:rPr>
          <w:noProof/>
          <w:lang w:val="fr-FR"/>
        </w:rPr>
        <w:tab/>
      </w:r>
      <w:r>
        <w:rPr>
          <w:noProof/>
        </w:rPr>
        <w:fldChar w:fldCharType="begin"/>
      </w:r>
      <w:r w:rsidRPr="00882438">
        <w:rPr>
          <w:noProof/>
          <w:lang w:val="fr-FR"/>
        </w:rPr>
        <w:instrText xml:space="preserve"> PAGEREF _Toc222663260 \h </w:instrText>
      </w:r>
      <w:r>
        <w:rPr>
          <w:noProof/>
        </w:rPr>
      </w:r>
      <w:r>
        <w:rPr>
          <w:noProof/>
        </w:rPr>
        <w:fldChar w:fldCharType="separate"/>
      </w:r>
      <w:r w:rsidRPr="00882438">
        <w:rPr>
          <w:noProof/>
          <w:lang w:val="fr-FR"/>
        </w:rPr>
        <w:t>26</w:t>
      </w:r>
      <w:r>
        <w:rPr>
          <w:noProof/>
        </w:rPr>
        <w:fldChar w:fldCharType="end"/>
      </w:r>
    </w:p>
    <w:p w14:paraId="5CEE20C1" w14:textId="3B30182F" w:rsidR="00724FE4" w:rsidRDefault="00724FE4">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_Toc222663261 \h </w:instrText>
      </w:r>
      <w:r>
        <w:rPr>
          <w:noProof/>
        </w:rPr>
      </w:r>
      <w:r>
        <w:rPr>
          <w:noProof/>
        </w:rPr>
        <w:fldChar w:fldCharType="separate"/>
      </w:r>
      <w:r>
        <w:rPr>
          <w:noProof/>
        </w:rPr>
        <w:t>27</w:t>
      </w:r>
      <w:r>
        <w:rPr>
          <w:noProof/>
        </w:rPr>
        <w:fldChar w:fldCharType="end"/>
      </w:r>
    </w:p>
    <w:p w14:paraId="366B7F5B" w14:textId="7C8CA904" w:rsidR="00724FE4" w:rsidRDefault="00724FE4">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_Toc222663262 \h </w:instrText>
      </w:r>
      <w:r>
        <w:rPr>
          <w:noProof/>
        </w:rPr>
      </w:r>
      <w:r>
        <w:rPr>
          <w:noProof/>
        </w:rPr>
        <w:fldChar w:fldCharType="separate"/>
      </w:r>
      <w:r>
        <w:rPr>
          <w:noProof/>
        </w:rPr>
        <w:t>27</w:t>
      </w:r>
      <w:r>
        <w:rPr>
          <w:noProof/>
        </w:rPr>
        <w:fldChar w:fldCharType="end"/>
      </w:r>
    </w:p>
    <w:p w14:paraId="55018778" w14:textId="1861D1B7" w:rsidR="00724FE4" w:rsidRDefault="00724FE4">
      <w:pPr>
        <w:pStyle w:val="TOC4"/>
        <w:rPr>
          <w:rFonts w:asciiTheme="minorHAnsi" w:eastAsiaTheme="minorEastAsia" w:hAnsiTheme="minorHAnsi" w:cstheme="minorBidi"/>
          <w:noProof/>
          <w:sz w:val="22"/>
          <w:szCs w:val="22"/>
          <w:lang w:val="en-US" w:eastAsia="en-US"/>
        </w:rPr>
      </w:pPr>
      <w:r w:rsidRPr="00872C1B">
        <w:rPr>
          <w:noProof/>
          <w:lang w:val="en-US"/>
        </w:rPr>
        <w:t>6.1.6.3</w:t>
      </w:r>
      <w:r>
        <w:rPr>
          <w:rFonts w:asciiTheme="minorHAnsi" w:eastAsiaTheme="minorEastAsia" w:hAnsiTheme="minorHAnsi" w:cstheme="minorBidi"/>
          <w:noProof/>
          <w:sz w:val="22"/>
          <w:szCs w:val="22"/>
          <w:lang w:val="en-US" w:eastAsia="en-US"/>
        </w:rPr>
        <w:tab/>
      </w:r>
      <w:r w:rsidRPr="00872C1B">
        <w:rPr>
          <w:noProof/>
          <w:lang w:val="en-US"/>
        </w:rPr>
        <w:t>Simple data types and enumerations</w:t>
      </w:r>
      <w:r>
        <w:rPr>
          <w:noProof/>
        </w:rPr>
        <w:tab/>
      </w:r>
      <w:r>
        <w:rPr>
          <w:noProof/>
        </w:rPr>
        <w:fldChar w:fldCharType="begin"/>
      </w:r>
      <w:r>
        <w:rPr>
          <w:noProof/>
        </w:rPr>
        <w:instrText xml:space="preserve"> PAGEREF _Toc222663263 \h </w:instrText>
      </w:r>
      <w:r>
        <w:rPr>
          <w:noProof/>
        </w:rPr>
      </w:r>
      <w:r>
        <w:rPr>
          <w:noProof/>
        </w:rPr>
        <w:fldChar w:fldCharType="separate"/>
      </w:r>
      <w:r>
        <w:rPr>
          <w:noProof/>
        </w:rPr>
        <w:t>28</w:t>
      </w:r>
      <w:r>
        <w:rPr>
          <w:noProof/>
        </w:rPr>
        <w:fldChar w:fldCharType="end"/>
      </w:r>
    </w:p>
    <w:p w14:paraId="36B6F663" w14:textId="59789C86" w:rsidR="00724FE4" w:rsidRDefault="00724FE4">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_Toc222663264 \h </w:instrText>
      </w:r>
      <w:r>
        <w:rPr>
          <w:noProof/>
        </w:rPr>
      </w:r>
      <w:r>
        <w:rPr>
          <w:noProof/>
        </w:rPr>
        <w:fldChar w:fldCharType="separate"/>
      </w:r>
      <w:r>
        <w:rPr>
          <w:noProof/>
        </w:rPr>
        <w:t>28</w:t>
      </w:r>
      <w:r>
        <w:rPr>
          <w:noProof/>
        </w:rPr>
        <w:fldChar w:fldCharType="end"/>
      </w:r>
    </w:p>
    <w:p w14:paraId="24170E1B" w14:textId="279336AB" w:rsidR="00724FE4" w:rsidRDefault="00724FE4">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_Toc222663265 \h </w:instrText>
      </w:r>
      <w:r>
        <w:rPr>
          <w:noProof/>
        </w:rPr>
      </w:r>
      <w:r>
        <w:rPr>
          <w:noProof/>
        </w:rPr>
        <w:fldChar w:fldCharType="separate"/>
      </w:r>
      <w:r>
        <w:rPr>
          <w:noProof/>
        </w:rPr>
        <w:t>28</w:t>
      </w:r>
      <w:r>
        <w:rPr>
          <w:noProof/>
        </w:rPr>
        <w:fldChar w:fldCharType="end"/>
      </w:r>
    </w:p>
    <w:p w14:paraId="2384E8FE" w14:textId="76B798E5" w:rsidR="00724FE4" w:rsidRDefault="00724FE4">
      <w:pPr>
        <w:pStyle w:val="TOC5"/>
        <w:rPr>
          <w:rFonts w:asciiTheme="minorHAnsi" w:eastAsiaTheme="minorEastAsia" w:hAnsiTheme="minorHAnsi" w:cstheme="minorBidi"/>
          <w:noProof/>
          <w:sz w:val="22"/>
          <w:szCs w:val="22"/>
          <w:lang w:val="en-US" w:eastAsia="en-US"/>
        </w:rPr>
      </w:pPr>
      <w:r w:rsidRPr="00872C1B">
        <w:rPr>
          <w:rFonts w:eastAsia="DengXian"/>
          <w:noProof/>
        </w:rPr>
        <w:t>6.1.6.3.3</w:t>
      </w:r>
      <w:r>
        <w:rPr>
          <w:rFonts w:asciiTheme="minorHAnsi" w:eastAsiaTheme="minorEastAsia" w:hAnsiTheme="minorHAnsi" w:cstheme="minorBidi"/>
          <w:noProof/>
          <w:sz w:val="22"/>
          <w:szCs w:val="22"/>
          <w:lang w:val="en-US" w:eastAsia="en-US"/>
        </w:rPr>
        <w:tab/>
      </w:r>
      <w:r w:rsidRPr="00872C1B">
        <w:rPr>
          <w:rFonts w:eastAsia="DengXian"/>
          <w:noProof/>
        </w:rPr>
        <w:t xml:space="preserve">Enumeration: </w:t>
      </w:r>
      <w:r>
        <w:rPr>
          <w:noProof/>
        </w:rPr>
        <w:t>AIoTDevFailCause</w:t>
      </w:r>
      <w:r>
        <w:rPr>
          <w:noProof/>
        </w:rPr>
        <w:tab/>
      </w:r>
      <w:r>
        <w:rPr>
          <w:noProof/>
        </w:rPr>
        <w:fldChar w:fldCharType="begin"/>
      </w:r>
      <w:r>
        <w:rPr>
          <w:noProof/>
        </w:rPr>
        <w:instrText xml:space="preserve"> PAGEREF _Toc222663266 \h </w:instrText>
      </w:r>
      <w:r>
        <w:rPr>
          <w:noProof/>
        </w:rPr>
      </w:r>
      <w:r>
        <w:rPr>
          <w:noProof/>
        </w:rPr>
        <w:fldChar w:fldCharType="separate"/>
      </w:r>
      <w:r>
        <w:rPr>
          <w:noProof/>
        </w:rPr>
        <w:t>28</w:t>
      </w:r>
      <w:r>
        <w:rPr>
          <w:noProof/>
        </w:rPr>
        <w:fldChar w:fldCharType="end"/>
      </w:r>
    </w:p>
    <w:p w14:paraId="3CEB212E" w14:textId="336CCDD7" w:rsidR="00724FE4" w:rsidRDefault="00724FE4">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_Toc222663267 \h </w:instrText>
      </w:r>
      <w:r>
        <w:rPr>
          <w:noProof/>
        </w:rPr>
      </w:r>
      <w:r>
        <w:rPr>
          <w:noProof/>
        </w:rPr>
        <w:fldChar w:fldCharType="separate"/>
      </w:r>
      <w:r>
        <w:rPr>
          <w:noProof/>
        </w:rPr>
        <w:t>28</w:t>
      </w:r>
      <w:r>
        <w:rPr>
          <w:noProof/>
        </w:rPr>
        <w:fldChar w:fldCharType="end"/>
      </w:r>
    </w:p>
    <w:p w14:paraId="2364B170" w14:textId="675C9856" w:rsidR="00724FE4" w:rsidRDefault="00724FE4">
      <w:pPr>
        <w:pStyle w:val="TOC4"/>
        <w:rPr>
          <w:rFonts w:asciiTheme="minorHAnsi" w:eastAsiaTheme="minorEastAsia" w:hAnsiTheme="minorHAnsi" w:cstheme="minorBidi"/>
          <w:noProof/>
          <w:sz w:val="22"/>
          <w:szCs w:val="22"/>
          <w:lang w:val="en-US" w:eastAsia="en-US"/>
        </w:rPr>
      </w:pPr>
      <w:r w:rsidRPr="00872C1B">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_Toc222663268 \h </w:instrText>
      </w:r>
      <w:r>
        <w:rPr>
          <w:noProof/>
        </w:rPr>
      </w:r>
      <w:r>
        <w:rPr>
          <w:noProof/>
        </w:rPr>
        <w:fldChar w:fldCharType="separate"/>
      </w:r>
      <w:r>
        <w:rPr>
          <w:noProof/>
        </w:rPr>
        <w:t>29</w:t>
      </w:r>
      <w:r>
        <w:rPr>
          <w:noProof/>
        </w:rPr>
        <w:fldChar w:fldCharType="end"/>
      </w:r>
    </w:p>
    <w:p w14:paraId="68F7D35A" w14:textId="09969D1A" w:rsidR="00724FE4" w:rsidRDefault="00724FE4">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_Toc222663269 \h </w:instrText>
      </w:r>
      <w:r>
        <w:rPr>
          <w:noProof/>
        </w:rPr>
      </w:r>
      <w:r>
        <w:rPr>
          <w:noProof/>
        </w:rPr>
        <w:fldChar w:fldCharType="separate"/>
      </w:r>
      <w:r>
        <w:rPr>
          <w:noProof/>
        </w:rPr>
        <w:t>29</w:t>
      </w:r>
      <w:r>
        <w:rPr>
          <w:noProof/>
        </w:rPr>
        <w:fldChar w:fldCharType="end"/>
      </w:r>
    </w:p>
    <w:p w14:paraId="06741058" w14:textId="077076F3" w:rsidR="00724FE4" w:rsidRDefault="00724FE4">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_Toc222663270 \h </w:instrText>
      </w:r>
      <w:r>
        <w:rPr>
          <w:noProof/>
        </w:rPr>
      </w:r>
      <w:r>
        <w:rPr>
          <w:noProof/>
        </w:rPr>
        <w:fldChar w:fldCharType="separate"/>
      </w:r>
      <w:r>
        <w:rPr>
          <w:noProof/>
        </w:rPr>
        <w:t>29</w:t>
      </w:r>
      <w:r>
        <w:rPr>
          <w:noProof/>
        </w:rPr>
        <w:fldChar w:fldCharType="end"/>
      </w:r>
    </w:p>
    <w:p w14:paraId="2DA3C1FB" w14:textId="2F474128" w:rsidR="00724FE4" w:rsidRDefault="00724FE4">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_Toc222663271 \h </w:instrText>
      </w:r>
      <w:r>
        <w:rPr>
          <w:noProof/>
        </w:rPr>
      </w:r>
      <w:r>
        <w:rPr>
          <w:noProof/>
        </w:rPr>
        <w:fldChar w:fldCharType="separate"/>
      </w:r>
      <w:r>
        <w:rPr>
          <w:noProof/>
        </w:rPr>
        <w:t>29</w:t>
      </w:r>
      <w:r>
        <w:rPr>
          <w:noProof/>
        </w:rPr>
        <w:fldChar w:fldCharType="end"/>
      </w:r>
    </w:p>
    <w:p w14:paraId="7E5594FE" w14:textId="3136A040" w:rsidR="00724FE4" w:rsidRDefault="00724FE4">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_Toc222663272 \h </w:instrText>
      </w:r>
      <w:r>
        <w:rPr>
          <w:noProof/>
        </w:rPr>
      </w:r>
      <w:r>
        <w:rPr>
          <w:noProof/>
        </w:rPr>
        <w:fldChar w:fldCharType="separate"/>
      </w:r>
      <w:r>
        <w:rPr>
          <w:noProof/>
        </w:rPr>
        <w:t>29</w:t>
      </w:r>
      <w:r>
        <w:rPr>
          <w:noProof/>
        </w:rPr>
        <w:fldChar w:fldCharType="end"/>
      </w:r>
    </w:p>
    <w:p w14:paraId="3441DA2C" w14:textId="2A2715EC" w:rsidR="00724FE4" w:rsidRDefault="00724FE4">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_Toc222663273 \h </w:instrText>
      </w:r>
      <w:r>
        <w:rPr>
          <w:noProof/>
        </w:rPr>
      </w:r>
      <w:r>
        <w:rPr>
          <w:noProof/>
        </w:rPr>
        <w:fldChar w:fldCharType="separate"/>
      </w:r>
      <w:r>
        <w:rPr>
          <w:noProof/>
        </w:rPr>
        <w:t>29</w:t>
      </w:r>
      <w:r>
        <w:rPr>
          <w:noProof/>
        </w:rPr>
        <w:fldChar w:fldCharType="end"/>
      </w:r>
    </w:p>
    <w:p w14:paraId="5D5B943D" w14:textId="7153893C" w:rsidR="00724FE4" w:rsidRDefault="00724FE4">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_Toc222663274 \h </w:instrText>
      </w:r>
      <w:r>
        <w:rPr>
          <w:noProof/>
        </w:rPr>
      </w:r>
      <w:r>
        <w:rPr>
          <w:noProof/>
        </w:rPr>
        <w:fldChar w:fldCharType="separate"/>
      </w:r>
      <w:r>
        <w:rPr>
          <w:noProof/>
        </w:rPr>
        <w:t>29</w:t>
      </w:r>
      <w:r>
        <w:rPr>
          <w:noProof/>
        </w:rPr>
        <w:fldChar w:fldCharType="end"/>
      </w:r>
    </w:p>
    <w:p w14:paraId="1D52C23A" w14:textId="63220C74" w:rsidR="00724FE4" w:rsidRDefault="00724FE4">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_Toc222663275 \h </w:instrText>
      </w:r>
      <w:r>
        <w:rPr>
          <w:noProof/>
        </w:rPr>
      </w:r>
      <w:r>
        <w:rPr>
          <w:noProof/>
        </w:rPr>
        <w:fldChar w:fldCharType="separate"/>
      </w:r>
      <w:r>
        <w:rPr>
          <w:noProof/>
        </w:rPr>
        <w:t>30</w:t>
      </w:r>
      <w:r>
        <w:rPr>
          <w:noProof/>
        </w:rPr>
        <w:fldChar w:fldCharType="end"/>
      </w:r>
    </w:p>
    <w:p w14:paraId="0AF1EB4A" w14:textId="75124284" w:rsidR="00724FE4" w:rsidRDefault="00724FE4">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_Toc222663276 \h </w:instrText>
      </w:r>
      <w:r>
        <w:rPr>
          <w:noProof/>
        </w:rPr>
      </w:r>
      <w:r>
        <w:rPr>
          <w:noProof/>
        </w:rPr>
        <w:fldChar w:fldCharType="separate"/>
      </w:r>
      <w:r>
        <w:rPr>
          <w:noProof/>
        </w:rPr>
        <w:t>30</w:t>
      </w:r>
      <w:r>
        <w:rPr>
          <w:noProof/>
        </w:rPr>
        <w:fldChar w:fldCharType="end"/>
      </w:r>
    </w:p>
    <w:p w14:paraId="7DDC1C8B" w14:textId="2E5E360A" w:rsidR="00724FE4" w:rsidRDefault="00724FE4">
      <w:pPr>
        <w:pStyle w:val="TOC3"/>
        <w:rPr>
          <w:rFonts w:asciiTheme="minorHAnsi" w:eastAsiaTheme="minorEastAsia" w:hAnsiTheme="minorHAnsi" w:cstheme="minorBidi"/>
          <w:noProof/>
          <w:sz w:val="22"/>
          <w:szCs w:val="22"/>
          <w:lang w:val="en-US" w:eastAsia="en-US"/>
        </w:rPr>
      </w:pPr>
      <w:r w:rsidRPr="00872C1B">
        <w:rPr>
          <w:noProof/>
          <w:lang w:val="en-US"/>
        </w:rPr>
        <w:t>6.1.10</w:t>
      </w:r>
      <w:r>
        <w:rPr>
          <w:rFonts w:asciiTheme="minorHAnsi" w:eastAsiaTheme="minorEastAsia" w:hAnsiTheme="minorHAnsi" w:cstheme="minorBidi"/>
          <w:noProof/>
          <w:sz w:val="22"/>
          <w:szCs w:val="22"/>
          <w:lang w:val="en-US" w:eastAsia="en-US"/>
        </w:rPr>
        <w:tab/>
      </w:r>
      <w:r w:rsidRPr="00872C1B">
        <w:rPr>
          <w:noProof/>
          <w:lang w:val="en-US"/>
        </w:rPr>
        <w:t>HTTP redirection</w:t>
      </w:r>
      <w:r>
        <w:rPr>
          <w:noProof/>
        </w:rPr>
        <w:tab/>
      </w:r>
      <w:r>
        <w:rPr>
          <w:noProof/>
        </w:rPr>
        <w:fldChar w:fldCharType="begin"/>
      </w:r>
      <w:r>
        <w:rPr>
          <w:noProof/>
        </w:rPr>
        <w:instrText xml:space="preserve"> PAGEREF _Toc222663277 \h </w:instrText>
      </w:r>
      <w:r>
        <w:rPr>
          <w:noProof/>
        </w:rPr>
      </w:r>
      <w:r>
        <w:rPr>
          <w:noProof/>
        </w:rPr>
        <w:fldChar w:fldCharType="separate"/>
      </w:r>
      <w:r>
        <w:rPr>
          <w:noProof/>
        </w:rPr>
        <w:t>31</w:t>
      </w:r>
      <w:r>
        <w:rPr>
          <w:noProof/>
        </w:rPr>
        <w:fldChar w:fldCharType="end"/>
      </w:r>
    </w:p>
    <w:p w14:paraId="003FF636" w14:textId="6459E595" w:rsidR="00724FE4" w:rsidRDefault="00724FE4">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_Toc222663278 \h </w:instrText>
      </w:r>
      <w:r>
        <w:rPr>
          <w:noProof/>
        </w:rPr>
      </w:r>
      <w:r>
        <w:rPr>
          <w:noProof/>
        </w:rPr>
        <w:fldChar w:fldCharType="separate"/>
      </w:r>
      <w:r>
        <w:rPr>
          <w:noProof/>
        </w:rPr>
        <w:t>32</w:t>
      </w:r>
      <w:r>
        <w:rPr>
          <w:noProof/>
        </w:rPr>
        <w:fldChar w:fldCharType="end"/>
      </w:r>
    </w:p>
    <w:p w14:paraId="30D536E2" w14:textId="12BB2409" w:rsidR="00724FE4" w:rsidRDefault="00724FE4">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_Toc222663279 \h </w:instrText>
      </w:r>
      <w:r>
        <w:rPr>
          <w:noProof/>
        </w:rPr>
      </w:r>
      <w:r>
        <w:rPr>
          <w:noProof/>
        </w:rPr>
        <w:fldChar w:fldCharType="separate"/>
      </w:r>
      <w:r>
        <w:rPr>
          <w:noProof/>
        </w:rPr>
        <w:t>32</w:t>
      </w:r>
      <w:r>
        <w:rPr>
          <w:noProof/>
        </w:rPr>
        <w:fldChar w:fldCharType="end"/>
      </w:r>
    </w:p>
    <w:p w14:paraId="7EA73798" w14:textId="5EDAB0E6" w:rsidR="00724FE4" w:rsidRDefault="00724FE4">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_Toc222663280 \h </w:instrText>
      </w:r>
      <w:r>
        <w:rPr>
          <w:noProof/>
        </w:rPr>
      </w:r>
      <w:r>
        <w:rPr>
          <w:noProof/>
        </w:rPr>
        <w:fldChar w:fldCharType="separate"/>
      </w:r>
      <w:r>
        <w:rPr>
          <w:noProof/>
        </w:rPr>
        <w:t>33</w:t>
      </w:r>
      <w:r>
        <w:rPr>
          <w:noProof/>
        </w:rPr>
        <w:fldChar w:fldCharType="end"/>
      </w:r>
    </w:p>
    <w:p w14:paraId="700CB2FC" w14:textId="0DE33874" w:rsidR="00724FE4" w:rsidRDefault="00724FE4">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_Toc222663281 \h </w:instrText>
      </w:r>
      <w:r>
        <w:rPr>
          <w:noProof/>
        </w:rPr>
      </w:r>
      <w:r>
        <w:rPr>
          <w:noProof/>
        </w:rPr>
        <w:fldChar w:fldCharType="separate"/>
      </w:r>
      <w:r>
        <w:rPr>
          <w:noProof/>
        </w:rPr>
        <w:t>40</w:t>
      </w:r>
      <w:r>
        <w:rPr>
          <w:noProof/>
        </w:rPr>
        <w:fldChar w:fldCharType="end"/>
      </w:r>
    </w:p>
    <w:p w14:paraId="323B55A0" w14:textId="00A06236" w:rsidR="00724FE4" w:rsidRDefault="00724FE4">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_Toc222663282 \h </w:instrText>
      </w:r>
      <w:r>
        <w:rPr>
          <w:noProof/>
        </w:rPr>
      </w:r>
      <w:r>
        <w:rPr>
          <w:noProof/>
        </w:rPr>
        <w:fldChar w:fldCharType="separate"/>
      </w:r>
      <w:r>
        <w:rPr>
          <w:noProof/>
        </w:rPr>
        <w:t>40</w:t>
      </w:r>
      <w:r>
        <w:rPr>
          <w:noProof/>
        </w:rPr>
        <w:fldChar w:fldCharType="end"/>
      </w:r>
    </w:p>
    <w:p w14:paraId="29509A24" w14:textId="5A9DF293" w:rsidR="00724FE4" w:rsidRDefault="00724FE4">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_Toc222663283 \h </w:instrText>
      </w:r>
      <w:r>
        <w:rPr>
          <w:noProof/>
        </w:rPr>
      </w:r>
      <w:r>
        <w:rPr>
          <w:noProof/>
        </w:rPr>
        <w:fldChar w:fldCharType="separate"/>
      </w:r>
      <w:r>
        <w:rPr>
          <w:noProof/>
        </w:rPr>
        <w:t>40</w:t>
      </w:r>
      <w:r>
        <w:rPr>
          <w:noProof/>
        </w:rPr>
        <w:fldChar w:fldCharType="end"/>
      </w:r>
    </w:p>
    <w:p w14:paraId="143627B4" w14:textId="657B2ADB" w:rsidR="00724FE4" w:rsidRDefault="00724FE4">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_Toc222663284 \h </w:instrText>
      </w:r>
      <w:r>
        <w:rPr>
          <w:noProof/>
        </w:rPr>
      </w:r>
      <w:r>
        <w:rPr>
          <w:noProof/>
        </w:rPr>
        <w:fldChar w:fldCharType="separate"/>
      </w:r>
      <w:r>
        <w:rPr>
          <w:noProof/>
        </w:rPr>
        <w:t>41</w:t>
      </w:r>
      <w:r>
        <w:rPr>
          <w:noProof/>
        </w:rPr>
        <w:fldChar w:fldCharType="end"/>
      </w:r>
    </w:p>
    <w:p w14:paraId="7C9DE8F2" w14:textId="40D936A6" w:rsidR="00724FE4" w:rsidRDefault="00724FE4">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_Toc222663285 \h </w:instrText>
      </w:r>
      <w:r>
        <w:rPr>
          <w:noProof/>
        </w:rPr>
      </w:r>
      <w:r>
        <w:rPr>
          <w:noProof/>
        </w:rPr>
        <w:fldChar w:fldCharType="separate"/>
      </w:r>
      <w:r>
        <w:rPr>
          <w:noProof/>
        </w:rPr>
        <w:t>41</w:t>
      </w:r>
      <w:r>
        <w:rPr>
          <w:noProof/>
        </w:rPr>
        <w:fldChar w:fldCharType="end"/>
      </w:r>
    </w:p>
    <w:p w14:paraId="50FE93D5" w14:textId="27C8C750" w:rsidR="00724FE4" w:rsidRDefault="00724FE4">
      <w:pPr>
        <w:pStyle w:val="TOC8"/>
        <w:rPr>
          <w:rFonts w:asciiTheme="minorHAnsi" w:eastAsiaTheme="minorEastAsia" w:hAnsiTheme="minorHAnsi" w:cstheme="minorBidi"/>
          <w:b w:val="0"/>
          <w:noProof/>
          <w:szCs w:val="22"/>
          <w:lang w:val="en-US" w:eastAsia="en-US"/>
        </w:rPr>
      </w:pPr>
      <w:r>
        <w:rPr>
          <w:noProof/>
        </w:rPr>
        <w:t>Annex D (informative): Change history</w:t>
      </w:r>
      <w:r>
        <w:rPr>
          <w:noProof/>
        </w:rPr>
        <w:tab/>
      </w:r>
      <w:r>
        <w:rPr>
          <w:noProof/>
        </w:rPr>
        <w:fldChar w:fldCharType="begin"/>
      </w:r>
      <w:r>
        <w:rPr>
          <w:noProof/>
        </w:rPr>
        <w:instrText xml:space="preserve"> PAGEREF _Toc222663286 \h </w:instrText>
      </w:r>
      <w:r>
        <w:rPr>
          <w:noProof/>
        </w:rPr>
      </w:r>
      <w:r>
        <w:rPr>
          <w:noProof/>
        </w:rPr>
        <w:fldChar w:fldCharType="separate"/>
      </w:r>
      <w:r>
        <w:rPr>
          <w:noProof/>
        </w:rPr>
        <w:t>42</w:t>
      </w:r>
      <w:r>
        <w:rPr>
          <w:noProof/>
        </w:rPr>
        <w:fldChar w:fldCharType="end"/>
      </w:r>
    </w:p>
    <w:bookmarkStart w:id="10" w:name="_GoBack"/>
    <w:bookmarkEnd w:id="10"/>
    <w:p w14:paraId="7CD6A724" w14:textId="234869AA"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1" w:name="foreword"/>
      <w:bookmarkStart w:id="12" w:name="_Toc2086433"/>
      <w:bookmarkStart w:id="13" w:name="_Toc35971368"/>
      <w:bookmarkStart w:id="14" w:name="_Toc195310291"/>
      <w:bookmarkStart w:id="15" w:name="_Toc211950273"/>
      <w:bookmarkStart w:id="16" w:name="_Toc211959481"/>
      <w:bookmarkStart w:id="17" w:name="_Toc222663204"/>
      <w:bookmarkEnd w:id="11"/>
      <w:r w:rsidRPr="00F2706C">
        <w:lastRenderedPageBreak/>
        <w:t>Foreword</w:t>
      </w:r>
      <w:bookmarkEnd w:id="12"/>
      <w:bookmarkEnd w:id="13"/>
      <w:bookmarkEnd w:id="14"/>
      <w:bookmarkEnd w:id="15"/>
      <w:bookmarkEnd w:id="16"/>
      <w:bookmarkEnd w:id="17"/>
    </w:p>
    <w:p w14:paraId="429B4BB3" w14:textId="77777777" w:rsidR="00080512" w:rsidRPr="00F2706C" w:rsidRDefault="00080512">
      <w:r w:rsidRPr="00F2706C">
        <w:t xml:space="preserve">This Technical </w:t>
      </w:r>
      <w:bookmarkStart w:id="18" w:name="spectype3"/>
      <w:r w:rsidRPr="00F2706C">
        <w:t>Specification</w:t>
      </w:r>
      <w:bookmarkEnd w:id="18"/>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19" w:name="introduction"/>
      <w:bookmarkEnd w:id="19"/>
      <w:r w:rsidRPr="00F2706C">
        <w:br w:type="page"/>
      </w:r>
      <w:bookmarkStart w:id="20" w:name="_Toc510696578"/>
      <w:bookmarkStart w:id="21" w:name="_Toc35971370"/>
      <w:bookmarkStart w:id="22" w:name="_Toc195310292"/>
      <w:bookmarkStart w:id="23" w:name="_Toc211950274"/>
      <w:bookmarkStart w:id="24" w:name="_Toc211959482"/>
      <w:bookmarkStart w:id="25" w:name="_Toc222663205"/>
      <w:r w:rsidRPr="00F2706C">
        <w:lastRenderedPageBreak/>
        <w:t>1</w:t>
      </w:r>
      <w:r w:rsidRPr="00F2706C">
        <w:tab/>
        <w:t>Scope</w:t>
      </w:r>
      <w:bookmarkEnd w:id="20"/>
      <w:bookmarkEnd w:id="21"/>
      <w:bookmarkEnd w:id="22"/>
      <w:bookmarkEnd w:id="23"/>
      <w:bookmarkEnd w:id="24"/>
      <w:bookmarkEnd w:id="25"/>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6" w:name="_Toc510696579"/>
      <w:bookmarkStart w:id="27" w:name="_Toc35971371"/>
      <w:r w:rsidRPr="00F2706C">
        <w:br w:type="page"/>
      </w:r>
      <w:bookmarkStart w:id="28" w:name="_Toc195310293"/>
      <w:bookmarkStart w:id="29" w:name="_Toc211950275"/>
      <w:bookmarkStart w:id="30" w:name="_Toc211959483"/>
      <w:bookmarkStart w:id="31" w:name="_Toc222663206"/>
      <w:r w:rsidR="008A6D4A" w:rsidRPr="00F2706C">
        <w:lastRenderedPageBreak/>
        <w:t>2</w:t>
      </w:r>
      <w:r w:rsidR="008A6D4A" w:rsidRPr="00F2706C">
        <w:tab/>
        <w:t>References</w:t>
      </w:r>
      <w:bookmarkEnd w:id="26"/>
      <w:bookmarkEnd w:id="27"/>
      <w:bookmarkEnd w:id="28"/>
      <w:bookmarkEnd w:id="29"/>
      <w:bookmarkEnd w:id="30"/>
      <w:bookmarkEnd w:id="31"/>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2"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2"/>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3" w:name="_Toc510696580"/>
      <w:bookmarkStart w:id="34"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35" w:name="_Toc195310294"/>
      <w:bookmarkStart w:id="36" w:name="_Toc211950276"/>
      <w:bookmarkStart w:id="37" w:name="_Toc211959484"/>
      <w:r w:rsidR="006B5788" w:rsidRPr="00F2706C">
        <w:lastRenderedPageBreak/>
        <w:t>[1</w:t>
      </w:r>
      <w:r w:rsidR="00271C83" w:rsidRPr="00F2706C">
        <w:t>9</w:t>
      </w:r>
      <w:r w:rsidR="006B5788" w:rsidRPr="00F2706C">
        <w:t>]</w:t>
      </w:r>
      <w:r w:rsidR="006B5788" w:rsidRPr="00F2706C">
        <w:tab/>
        <w:t>3GPP TS 24.369: "Ambient IoT Non-Access-Stratum (AIoT NAS) protocol for 5G System (5GS); Stage 3".</w:t>
      </w:r>
    </w:p>
    <w:p w14:paraId="2CA89716" w14:textId="4D03991B" w:rsidR="008A6D4A" w:rsidRPr="00F2706C" w:rsidRDefault="008A6D4A" w:rsidP="007A4424">
      <w:pPr>
        <w:pStyle w:val="Heading1"/>
      </w:pPr>
      <w:bookmarkStart w:id="38" w:name="_Toc222663207"/>
      <w:r w:rsidRPr="00F2706C">
        <w:t>3</w:t>
      </w:r>
      <w:r w:rsidRPr="00F2706C">
        <w:tab/>
        <w:t>Definitions, symbols and abbreviations</w:t>
      </w:r>
      <w:bookmarkEnd w:id="33"/>
      <w:bookmarkEnd w:id="34"/>
      <w:bookmarkEnd w:id="35"/>
      <w:bookmarkEnd w:id="36"/>
      <w:bookmarkEnd w:id="37"/>
      <w:bookmarkEnd w:id="38"/>
    </w:p>
    <w:p w14:paraId="5AB8F883" w14:textId="77777777" w:rsidR="008A6D4A" w:rsidRPr="00F2706C" w:rsidRDefault="008A6D4A" w:rsidP="007A4424">
      <w:pPr>
        <w:pStyle w:val="Heading2"/>
      </w:pPr>
      <w:bookmarkStart w:id="39" w:name="_Toc510696581"/>
      <w:bookmarkStart w:id="40" w:name="_Toc35971373"/>
      <w:bookmarkStart w:id="41" w:name="_Toc195310295"/>
      <w:bookmarkStart w:id="42" w:name="_Toc211950277"/>
      <w:bookmarkStart w:id="43" w:name="_Toc211959485"/>
      <w:bookmarkStart w:id="44" w:name="_Toc222663208"/>
      <w:r w:rsidRPr="00F2706C">
        <w:t>3.1</w:t>
      </w:r>
      <w:r w:rsidRPr="00F2706C">
        <w:tab/>
        <w:t>Definitions</w:t>
      </w:r>
      <w:bookmarkEnd w:id="39"/>
      <w:bookmarkEnd w:id="40"/>
      <w:bookmarkEnd w:id="41"/>
      <w:bookmarkEnd w:id="42"/>
      <w:bookmarkEnd w:id="43"/>
      <w:bookmarkEnd w:id="44"/>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45" w:name="_Toc510696582"/>
      <w:bookmarkStart w:id="46" w:name="_Toc35971374"/>
      <w:bookmarkStart w:id="47" w:name="_Toc195310296"/>
      <w:bookmarkStart w:id="48" w:name="_Toc211950278"/>
      <w:bookmarkStart w:id="49" w:name="_Toc211959486"/>
      <w:bookmarkStart w:id="50" w:name="_Toc222663209"/>
      <w:r w:rsidRPr="00F2706C">
        <w:t>3.2</w:t>
      </w:r>
      <w:r w:rsidRPr="00F2706C">
        <w:tab/>
        <w:t>Symbols</w:t>
      </w:r>
      <w:bookmarkEnd w:id="45"/>
      <w:bookmarkEnd w:id="46"/>
      <w:bookmarkEnd w:id="47"/>
      <w:bookmarkEnd w:id="48"/>
      <w:bookmarkEnd w:id="49"/>
      <w:bookmarkEnd w:id="50"/>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51" w:name="_Toc510696583"/>
      <w:bookmarkStart w:id="52" w:name="_Toc35971375"/>
      <w:bookmarkStart w:id="53" w:name="_Toc195310297"/>
      <w:bookmarkStart w:id="54" w:name="_Toc211950279"/>
      <w:bookmarkStart w:id="55" w:name="_Toc211959487"/>
      <w:bookmarkStart w:id="56" w:name="_Toc222663210"/>
      <w:r w:rsidRPr="00F2706C">
        <w:t>3.3</w:t>
      </w:r>
      <w:r w:rsidRPr="00F2706C">
        <w:tab/>
        <w:t>Abbreviations</w:t>
      </w:r>
      <w:bookmarkEnd w:id="51"/>
      <w:bookmarkEnd w:id="52"/>
      <w:bookmarkEnd w:id="53"/>
      <w:bookmarkEnd w:id="54"/>
      <w:bookmarkEnd w:id="55"/>
      <w:bookmarkEnd w:id="56"/>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57" w:name="_Toc510696584"/>
      <w:bookmarkStart w:id="58" w:name="_Toc35971376"/>
      <w:bookmarkStart w:id="59" w:name="_Toc195310298"/>
      <w:bookmarkStart w:id="60" w:name="_Toc211950280"/>
      <w:bookmarkStart w:id="61" w:name="_Toc211959488"/>
      <w:bookmarkStart w:id="62" w:name="_Toc222663211"/>
      <w:r w:rsidRPr="00F2706C">
        <w:t>4</w:t>
      </w:r>
      <w:r w:rsidRPr="00F2706C">
        <w:tab/>
        <w:t>Overview</w:t>
      </w:r>
      <w:bookmarkEnd w:id="57"/>
      <w:bookmarkEnd w:id="58"/>
      <w:bookmarkEnd w:id="59"/>
      <w:bookmarkEnd w:id="60"/>
      <w:bookmarkEnd w:id="61"/>
      <w:bookmarkEnd w:id="62"/>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85EF3D5" w:rsidR="00A90BD2" w:rsidRPr="00F2706C" w:rsidRDefault="00A90BD2" w:rsidP="00A90BD2">
      <w:r w:rsidRPr="00F2706C">
        <w:t>Figures°4-1 and 4.2 depict the AIoT related reference architecture of the AIOTF respectively in SBI representation and reference point representation.</w:t>
      </w:r>
    </w:p>
    <w:bookmarkStart w:id="63" w:name="_MON_1803925613"/>
    <w:bookmarkEnd w:id="63"/>
    <w:p w14:paraId="7CA2FFE7" w14:textId="77777777" w:rsidR="00A90BD2" w:rsidRPr="00F2706C" w:rsidRDefault="00A90BD2" w:rsidP="00A90BD2">
      <w:pPr>
        <w:pStyle w:val="TH"/>
      </w:pPr>
      <w:r w:rsidRPr="00F2706C">
        <w:object w:dxaOrig="9620" w:dyaOrig="3601" w14:anchorId="39A045FF">
          <v:shape id="_x0000_i1027" type="#_x0000_t75" style="width:481.2pt;height:180.4pt" o:ole="">
            <v:imagedata r:id="rId15" o:title=""/>
          </v:shape>
          <o:OLEObject Type="Embed" ProgID="Word.Document.8" ShapeID="_x0000_i1027" DrawAspect="Content" ObjectID="_1833276073"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1.2pt;height:106.8pt" o:ole="">
            <v:imagedata r:id="rId17" o:title=""/>
          </v:shape>
          <o:OLEObject Type="Embed" ProgID="Word.Document.8" ShapeID="_x0000_i1028" DrawAspect="Content" ObjectID="_1833276074"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4" w:name="_Toc510696585"/>
      <w:bookmarkStart w:id="65" w:name="_Toc35971377"/>
      <w:r w:rsidRPr="00F2706C">
        <w:br w:type="page"/>
      </w:r>
      <w:bookmarkStart w:id="66" w:name="_Toc195310299"/>
      <w:bookmarkStart w:id="67" w:name="_Toc211950281"/>
      <w:bookmarkStart w:id="68" w:name="_Toc211959489"/>
      <w:bookmarkStart w:id="69" w:name="_Toc222663212"/>
      <w:r w:rsidR="008A6D4A" w:rsidRPr="00F2706C">
        <w:lastRenderedPageBreak/>
        <w:t>5</w:t>
      </w:r>
      <w:r w:rsidR="008A6D4A" w:rsidRPr="00F2706C">
        <w:tab/>
        <w:t xml:space="preserve">Services offered by the </w:t>
      </w:r>
      <w:bookmarkEnd w:id="64"/>
      <w:bookmarkEnd w:id="65"/>
      <w:r w:rsidR="001A145B" w:rsidRPr="00F2706C">
        <w:t>AIOTF</w:t>
      </w:r>
      <w:bookmarkEnd w:id="66"/>
      <w:bookmarkEnd w:id="67"/>
      <w:bookmarkEnd w:id="68"/>
      <w:bookmarkEnd w:id="69"/>
    </w:p>
    <w:p w14:paraId="5A6A4D44" w14:textId="77777777" w:rsidR="008A6D4A" w:rsidRPr="00F2706C" w:rsidRDefault="008A6D4A" w:rsidP="007A4424">
      <w:pPr>
        <w:pStyle w:val="Heading2"/>
      </w:pPr>
      <w:bookmarkStart w:id="70" w:name="_Toc510696586"/>
      <w:bookmarkStart w:id="71" w:name="_Toc35971378"/>
      <w:bookmarkStart w:id="72" w:name="_Toc195310300"/>
      <w:bookmarkStart w:id="73" w:name="_Toc211950282"/>
      <w:bookmarkStart w:id="74" w:name="_Toc211959490"/>
      <w:bookmarkStart w:id="75" w:name="_Toc222663213"/>
      <w:r w:rsidRPr="00F2706C">
        <w:t>5.1</w:t>
      </w:r>
      <w:r w:rsidRPr="00F2706C">
        <w:tab/>
        <w:t>Introduction</w:t>
      </w:r>
      <w:bookmarkEnd w:id="70"/>
      <w:bookmarkEnd w:id="71"/>
      <w:bookmarkEnd w:id="72"/>
      <w:bookmarkEnd w:id="73"/>
      <w:bookmarkEnd w:id="74"/>
      <w:bookmarkEnd w:id="75"/>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76" w:name="_Toc510696587"/>
      <w:bookmarkStart w:id="77" w:name="_Toc35971379"/>
      <w:bookmarkStart w:id="78" w:name="_Toc195310301"/>
      <w:bookmarkStart w:id="79" w:name="_Toc211950283"/>
      <w:bookmarkStart w:id="80" w:name="_Toc211959491"/>
      <w:bookmarkStart w:id="81" w:name="_Toc222663214"/>
      <w:r w:rsidRPr="00F2706C">
        <w:t>5.2</w:t>
      </w:r>
      <w:r w:rsidRPr="00F2706C">
        <w:tab/>
      </w:r>
      <w:r w:rsidR="009A6C2F" w:rsidRPr="00F2706C">
        <w:t>Naiotf_AIoT</w:t>
      </w:r>
      <w:r w:rsidRPr="00F2706C">
        <w:t xml:space="preserve"> Service</w:t>
      </w:r>
      <w:bookmarkEnd w:id="76"/>
      <w:bookmarkEnd w:id="77"/>
      <w:bookmarkEnd w:id="78"/>
      <w:bookmarkEnd w:id="79"/>
      <w:bookmarkEnd w:id="80"/>
      <w:bookmarkEnd w:id="81"/>
    </w:p>
    <w:p w14:paraId="689EB835" w14:textId="77777777" w:rsidR="008A6D4A" w:rsidRPr="00F2706C" w:rsidRDefault="008A6D4A" w:rsidP="007A4424">
      <w:pPr>
        <w:pStyle w:val="Heading3"/>
      </w:pPr>
      <w:bookmarkStart w:id="82" w:name="_Toc510696588"/>
      <w:bookmarkStart w:id="83" w:name="_Toc35971380"/>
      <w:bookmarkStart w:id="84" w:name="_Toc195310302"/>
      <w:bookmarkStart w:id="85" w:name="_Toc211950284"/>
      <w:bookmarkStart w:id="86" w:name="_Toc211959492"/>
      <w:bookmarkStart w:id="87" w:name="_Toc222663215"/>
      <w:r w:rsidRPr="00F2706C">
        <w:t>5.2.1</w:t>
      </w:r>
      <w:r w:rsidRPr="00F2706C">
        <w:tab/>
        <w:t>Service Description</w:t>
      </w:r>
      <w:bookmarkEnd w:id="82"/>
      <w:bookmarkEnd w:id="83"/>
      <w:bookmarkEnd w:id="84"/>
      <w:bookmarkEnd w:id="85"/>
      <w:bookmarkEnd w:id="86"/>
      <w:bookmarkEnd w:id="87"/>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88" w:name="_Toc510696589"/>
      <w:bookmarkStart w:id="89" w:name="_Toc35971381"/>
      <w:bookmarkStart w:id="90" w:name="_Toc195310303"/>
      <w:bookmarkStart w:id="91" w:name="_Toc211950285"/>
      <w:bookmarkStart w:id="92" w:name="_Toc211959493"/>
      <w:bookmarkStart w:id="93" w:name="_Toc222663216"/>
      <w:r w:rsidRPr="00F2706C">
        <w:t>5.2.2</w:t>
      </w:r>
      <w:r w:rsidRPr="00F2706C">
        <w:tab/>
        <w:t>Service Operations</w:t>
      </w:r>
      <w:bookmarkEnd w:id="88"/>
      <w:bookmarkEnd w:id="89"/>
      <w:bookmarkEnd w:id="90"/>
      <w:bookmarkEnd w:id="91"/>
      <w:bookmarkEnd w:id="92"/>
      <w:bookmarkEnd w:id="93"/>
    </w:p>
    <w:p w14:paraId="168CA1A6" w14:textId="77777777" w:rsidR="006769FA" w:rsidRPr="00F2706C" w:rsidRDefault="006769FA" w:rsidP="006769FA">
      <w:pPr>
        <w:pStyle w:val="Heading4"/>
      </w:pPr>
      <w:bookmarkStart w:id="94" w:name="_Toc510696590"/>
      <w:bookmarkStart w:id="95" w:name="_Toc35971382"/>
      <w:bookmarkStart w:id="96" w:name="_Toc195310304"/>
      <w:bookmarkStart w:id="97" w:name="_Toc211950286"/>
      <w:bookmarkStart w:id="98" w:name="_Toc211959494"/>
      <w:bookmarkStart w:id="99" w:name="_Toc222663217"/>
      <w:r w:rsidRPr="00F2706C">
        <w:t>5.2.2.1</w:t>
      </w:r>
      <w:r w:rsidRPr="00F2706C">
        <w:tab/>
        <w:t>Introduction</w:t>
      </w:r>
      <w:bookmarkEnd w:id="94"/>
      <w:bookmarkEnd w:id="95"/>
      <w:bookmarkEnd w:id="96"/>
      <w:bookmarkEnd w:id="97"/>
      <w:bookmarkEnd w:id="98"/>
      <w:bookmarkEnd w:id="99"/>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00" w:name="_Toc510696591"/>
      <w:bookmarkStart w:id="101" w:name="_Toc35971383"/>
      <w:bookmarkStart w:id="102" w:name="_Toc195310305"/>
      <w:bookmarkStart w:id="103" w:name="_Toc211950287"/>
      <w:bookmarkStart w:id="104" w:name="_Toc211959495"/>
      <w:bookmarkStart w:id="105" w:name="_Toc222663218"/>
      <w:r w:rsidRPr="00F2706C">
        <w:t>5.2.2.2</w:t>
      </w:r>
      <w:r w:rsidRPr="00F2706C">
        <w:tab/>
      </w:r>
      <w:r w:rsidR="009A6C2F" w:rsidRPr="00F2706C">
        <w:t>Naiotf_</w:t>
      </w:r>
      <w:r w:rsidR="00C60C8B" w:rsidRPr="00F2706C">
        <w:t>AIoT_</w:t>
      </w:r>
      <w:r w:rsidR="009A6C2F" w:rsidRPr="00F2706C">
        <w:t>Inventory</w:t>
      </w:r>
      <w:bookmarkEnd w:id="100"/>
      <w:bookmarkEnd w:id="101"/>
      <w:bookmarkEnd w:id="102"/>
      <w:bookmarkEnd w:id="103"/>
      <w:bookmarkEnd w:id="104"/>
      <w:bookmarkEnd w:id="105"/>
    </w:p>
    <w:p w14:paraId="687573F6" w14:textId="77777777" w:rsidR="008A6D4A" w:rsidRPr="00F2706C" w:rsidRDefault="008A6D4A" w:rsidP="007A4424">
      <w:pPr>
        <w:pStyle w:val="Heading5"/>
      </w:pPr>
      <w:bookmarkStart w:id="106" w:name="_Toc510696592"/>
      <w:bookmarkStart w:id="107" w:name="_Toc35971384"/>
      <w:bookmarkStart w:id="108" w:name="_Toc195310306"/>
      <w:bookmarkStart w:id="109" w:name="_Toc211950288"/>
      <w:bookmarkStart w:id="110" w:name="_Toc211959496"/>
      <w:bookmarkStart w:id="111" w:name="_Toc222663219"/>
      <w:r w:rsidRPr="00F2706C">
        <w:t>5.2.2.2.1</w:t>
      </w:r>
      <w:r w:rsidRPr="00F2706C">
        <w:tab/>
        <w:t>General</w:t>
      </w:r>
      <w:bookmarkEnd w:id="106"/>
      <w:bookmarkEnd w:id="107"/>
      <w:bookmarkEnd w:id="108"/>
      <w:bookmarkEnd w:id="109"/>
      <w:bookmarkEnd w:id="110"/>
      <w:bookmarkEnd w:id="111"/>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112" w:name="_Toc510696593"/>
      <w:bookmarkStart w:id="113" w:name="_Toc35971385"/>
      <w:bookmarkStart w:id="114" w:name="_Toc195310307"/>
      <w:bookmarkStart w:id="115" w:name="_Toc211950289"/>
      <w:bookmarkStart w:id="116" w:name="_Toc211959497"/>
      <w:bookmarkStart w:id="117" w:name="_Toc222663220"/>
      <w:r w:rsidRPr="00F2706C">
        <w:lastRenderedPageBreak/>
        <w:t>5.2.2.2.2</w:t>
      </w:r>
      <w:r w:rsidRPr="00F2706C">
        <w:tab/>
      </w:r>
      <w:r w:rsidR="00E373CA" w:rsidRPr="00F2706C">
        <w:t>AIoT Inventory Request</w:t>
      </w:r>
      <w:bookmarkEnd w:id="112"/>
      <w:bookmarkEnd w:id="113"/>
      <w:bookmarkEnd w:id="114"/>
      <w:bookmarkEnd w:id="115"/>
      <w:bookmarkEnd w:id="116"/>
      <w:bookmarkEnd w:id="117"/>
    </w:p>
    <w:p w14:paraId="4990250C" w14:textId="5D6DA6A7" w:rsidR="00E373CA" w:rsidRPr="00F2706C" w:rsidRDefault="00E373CA" w:rsidP="00E373CA">
      <w:pPr>
        <w:rPr>
          <w:noProof/>
        </w:rPr>
      </w:pPr>
      <w:bookmarkStart w:id="118" w:name="_Toc100742436"/>
      <w:bookmarkStart w:id="119" w:name="_Toc510696594"/>
      <w:bookmarkStart w:id="120"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1.2pt;height:125.6pt" o:ole="">
            <v:imagedata r:id="rId19" o:title=""/>
          </v:shape>
          <o:OLEObject Type="Embed" ProgID="Word.Document.8" ShapeID="_x0000_i1029" DrawAspect="Content" ObjectID="_1833276075"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21" w:name="_Toc510696595"/>
      <w:bookmarkStart w:id="122" w:name="_Toc35971387"/>
      <w:bookmarkStart w:id="123" w:name="_Toc195310308"/>
      <w:bookmarkEnd w:id="118"/>
      <w:bookmarkEnd w:id="119"/>
      <w:bookmarkEnd w:id="120"/>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24" w:name="_Toc211950290"/>
      <w:bookmarkStart w:id="125" w:name="_Toc211959498"/>
      <w:bookmarkStart w:id="126" w:name="_Toc222663221"/>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21"/>
      <w:bookmarkEnd w:id="122"/>
      <w:bookmarkEnd w:id="123"/>
      <w:bookmarkEnd w:id="124"/>
      <w:bookmarkEnd w:id="125"/>
      <w:bookmarkEnd w:id="126"/>
    </w:p>
    <w:p w14:paraId="40222D09" w14:textId="77777777" w:rsidR="00D85C2C" w:rsidRPr="00F2706C" w:rsidRDefault="00D85C2C" w:rsidP="00D85C2C">
      <w:pPr>
        <w:pStyle w:val="Heading5"/>
      </w:pPr>
      <w:bookmarkStart w:id="127" w:name="_Toc195310309"/>
      <w:bookmarkStart w:id="128" w:name="_Toc211950291"/>
      <w:bookmarkStart w:id="129" w:name="_Toc211959499"/>
      <w:bookmarkStart w:id="130" w:name="_Toc510696596"/>
      <w:bookmarkStart w:id="131" w:name="_Toc35971388"/>
      <w:bookmarkStart w:id="132" w:name="_Toc222663222"/>
      <w:r w:rsidRPr="00F2706C">
        <w:t>5.2.2.3.1</w:t>
      </w:r>
      <w:r w:rsidRPr="00F2706C">
        <w:tab/>
        <w:t>General</w:t>
      </w:r>
      <w:bookmarkEnd w:id="127"/>
      <w:bookmarkEnd w:id="128"/>
      <w:bookmarkEnd w:id="129"/>
      <w:bookmarkEnd w:id="132"/>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133" w:name="_Toc195310310"/>
      <w:bookmarkStart w:id="134" w:name="_Toc211950292"/>
      <w:bookmarkStart w:id="135" w:name="_Toc211959500"/>
      <w:bookmarkStart w:id="136" w:name="_Toc222663223"/>
      <w:r w:rsidRPr="00F2706C">
        <w:t>5.2.2.3.2</w:t>
      </w:r>
      <w:r w:rsidRPr="00F2706C">
        <w:tab/>
        <w:t>AIoT Command Request</w:t>
      </w:r>
      <w:bookmarkEnd w:id="133"/>
      <w:bookmarkEnd w:id="134"/>
      <w:bookmarkEnd w:id="135"/>
      <w:bookmarkEnd w:id="136"/>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37" w:name="_MON_1803893058"/>
    <w:bookmarkEnd w:id="137"/>
    <w:p w14:paraId="27C4453B" w14:textId="77777777" w:rsidR="00D85C2C" w:rsidRPr="00F2706C" w:rsidRDefault="00D85C2C" w:rsidP="00D85C2C">
      <w:pPr>
        <w:pStyle w:val="TH"/>
        <w:rPr>
          <w:noProof/>
        </w:rPr>
      </w:pPr>
      <w:r w:rsidRPr="00F2706C">
        <w:object w:dxaOrig="9620" w:dyaOrig="2508" w14:anchorId="251BE030">
          <v:shape id="_x0000_i1030" type="#_x0000_t75" style="width:481.2pt;height:125.6pt" o:ole="">
            <v:imagedata r:id="rId21" o:title=""/>
          </v:shape>
          <o:OLEObject Type="Embed" ProgID="Word.Document.8" ShapeID="_x0000_i1030" DrawAspect="Content" ObjectID="_1833276076"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38"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39" w:name="_Toc211950293"/>
      <w:bookmarkStart w:id="140" w:name="_Toc211959501"/>
      <w:bookmarkStart w:id="141" w:name="_Toc222663224"/>
      <w:r w:rsidRPr="00F2706C">
        <w:lastRenderedPageBreak/>
        <w:t>5.2.2.4</w:t>
      </w:r>
      <w:r w:rsidRPr="00F2706C">
        <w:tab/>
        <w:t>Naiotf_</w:t>
      </w:r>
      <w:r w:rsidR="00CC587E" w:rsidRPr="00F2706C">
        <w:t>AIoT_</w:t>
      </w:r>
      <w:r w:rsidRPr="00F2706C">
        <w:rPr>
          <w:rFonts w:eastAsia="DengXian"/>
          <w:lang w:eastAsia="zh-CN"/>
        </w:rPr>
        <w:t>Notify</w:t>
      </w:r>
      <w:bookmarkEnd w:id="138"/>
      <w:bookmarkEnd w:id="139"/>
      <w:bookmarkEnd w:id="140"/>
      <w:bookmarkEnd w:id="141"/>
    </w:p>
    <w:p w14:paraId="60780D52" w14:textId="77777777" w:rsidR="00D85C2C" w:rsidRPr="00F2706C" w:rsidRDefault="00D85C2C" w:rsidP="00D85C2C">
      <w:pPr>
        <w:pStyle w:val="Heading5"/>
      </w:pPr>
      <w:bookmarkStart w:id="142" w:name="_Toc195310312"/>
      <w:bookmarkStart w:id="143" w:name="_Toc211950294"/>
      <w:bookmarkStart w:id="144" w:name="_Toc211959502"/>
      <w:bookmarkStart w:id="145" w:name="_Toc222663225"/>
      <w:r w:rsidRPr="00F2706C">
        <w:t>5.2.2.4.1</w:t>
      </w:r>
      <w:r w:rsidRPr="00F2706C">
        <w:tab/>
        <w:t>General</w:t>
      </w:r>
      <w:bookmarkEnd w:id="142"/>
      <w:bookmarkEnd w:id="143"/>
      <w:bookmarkEnd w:id="144"/>
      <w:bookmarkEnd w:id="145"/>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146" w:name="_Toc195310313"/>
      <w:bookmarkStart w:id="147" w:name="_Toc211950295"/>
      <w:bookmarkStart w:id="148" w:name="_Toc211959503"/>
      <w:bookmarkStart w:id="149" w:name="_Toc222663226"/>
      <w:r w:rsidRPr="00F2706C">
        <w:t>5.2.2.4.2</w:t>
      </w:r>
      <w:r w:rsidRPr="00F2706C">
        <w:tab/>
        <w:t>AIoT Operations Notification</w:t>
      </w:r>
      <w:bookmarkEnd w:id="146"/>
      <w:bookmarkEnd w:id="147"/>
      <w:bookmarkEnd w:id="148"/>
      <w:bookmarkEnd w:id="149"/>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50" w:name="_MON_1756887398"/>
    <w:bookmarkEnd w:id="150"/>
    <w:p w14:paraId="1683E75E" w14:textId="77777777" w:rsidR="00D85C2C" w:rsidRPr="00F2706C" w:rsidRDefault="00D85C2C" w:rsidP="00D85C2C">
      <w:pPr>
        <w:pStyle w:val="TH"/>
        <w:rPr>
          <w:noProof/>
        </w:rPr>
      </w:pPr>
      <w:r w:rsidRPr="00F2706C">
        <w:object w:dxaOrig="9620" w:dyaOrig="2508" w14:anchorId="39745D0A">
          <v:shape id="_x0000_i1031" type="#_x0000_t75" style="width:481.2pt;height:125.6pt" o:ole="">
            <v:imagedata r:id="rId23" o:title=""/>
          </v:shape>
          <o:OLEObject Type="Embed" ProgID="Word.Document.8" ShapeID="_x0000_i1031" DrawAspect="Content" ObjectID="_1833276077"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51" w:name="_Hlk200364023"/>
      <w:r w:rsidR="005702B3" w:rsidRPr="00F2706C">
        <w:t xml:space="preserve"> (e.g., Inventory, Command)</w:t>
      </w:r>
      <w:bookmarkEnd w:id="151"/>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52" w:name="_Toc510696597"/>
      <w:bookmarkStart w:id="153" w:name="_Toc35971389"/>
      <w:bookmarkEnd w:id="130"/>
      <w:bookmarkEnd w:id="131"/>
      <w:r w:rsidRPr="00F2706C">
        <w:br w:type="page"/>
      </w:r>
      <w:bookmarkStart w:id="154" w:name="_Toc195310314"/>
      <w:bookmarkStart w:id="155" w:name="_Toc211950296"/>
      <w:bookmarkStart w:id="156" w:name="_Toc211959504"/>
      <w:bookmarkStart w:id="157" w:name="_Toc222663227"/>
      <w:r w:rsidR="008A6D4A" w:rsidRPr="00F2706C">
        <w:lastRenderedPageBreak/>
        <w:t>6</w:t>
      </w:r>
      <w:r w:rsidR="008A6D4A" w:rsidRPr="00F2706C">
        <w:tab/>
        <w:t>API Definitions</w:t>
      </w:r>
      <w:bookmarkEnd w:id="152"/>
      <w:bookmarkEnd w:id="153"/>
      <w:bookmarkEnd w:id="154"/>
      <w:bookmarkEnd w:id="155"/>
      <w:bookmarkEnd w:id="156"/>
      <w:bookmarkEnd w:id="157"/>
    </w:p>
    <w:p w14:paraId="391C9859" w14:textId="66705193" w:rsidR="008A6D4A" w:rsidRPr="00F2706C" w:rsidRDefault="008A6D4A" w:rsidP="007A4424">
      <w:pPr>
        <w:pStyle w:val="Heading2"/>
      </w:pPr>
      <w:bookmarkStart w:id="158" w:name="_Toc510696598"/>
      <w:bookmarkStart w:id="159" w:name="_Toc35971390"/>
      <w:bookmarkStart w:id="160" w:name="_Toc195310315"/>
      <w:bookmarkStart w:id="161" w:name="_Toc211950297"/>
      <w:bookmarkStart w:id="162" w:name="_Toc211959505"/>
      <w:bookmarkStart w:id="163" w:name="_Toc222663228"/>
      <w:r w:rsidRPr="00F2706C">
        <w:t>6.1</w:t>
      </w:r>
      <w:r w:rsidRPr="00F2706C">
        <w:tab/>
      </w:r>
      <w:r w:rsidR="00B12844" w:rsidRPr="00F2706C">
        <w:rPr>
          <w:lang w:val="en-US"/>
        </w:rPr>
        <w:t>Naiotf_AIoT</w:t>
      </w:r>
      <w:r w:rsidRPr="00F2706C">
        <w:t xml:space="preserve"> Service API</w:t>
      </w:r>
      <w:bookmarkEnd w:id="158"/>
      <w:bookmarkEnd w:id="159"/>
      <w:bookmarkEnd w:id="160"/>
      <w:bookmarkEnd w:id="161"/>
      <w:bookmarkEnd w:id="162"/>
      <w:bookmarkEnd w:id="163"/>
    </w:p>
    <w:p w14:paraId="2FA7B115" w14:textId="77777777" w:rsidR="008A6D4A" w:rsidRPr="00F2706C" w:rsidRDefault="008A6D4A" w:rsidP="007A4424">
      <w:pPr>
        <w:pStyle w:val="Heading3"/>
      </w:pPr>
      <w:bookmarkStart w:id="164" w:name="_Toc510696599"/>
      <w:bookmarkStart w:id="165" w:name="_Toc35971391"/>
      <w:bookmarkStart w:id="166" w:name="_Toc195310316"/>
      <w:bookmarkStart w:id="167" w:name="_Toc211950298"/>
      <w:bookmarkStart w:id="168" w:name="_Toc211959506"/>
      <w:bookmarkStart w:id="169" w:name="_Toc222663229"/>
      <w:r w:rsidRPr="00F2706C">
        <w:t>6.1.1</w:t>
      </w:r>
      <w:r w:rsidRPr="00F2706C">
        <w:tab/>
        <w:t>Introduction</w:t>
      </w:r>
      <w:bookmarkEnd w:id="164"/>
      <w:bookmarkEnd w:id="165"/>
      <w:bookmarkEnd w:id="166"/>
      <w:bookmarkEnd w:id="167"/>
      <w:bookmarkEnd w:id="168"/>
      <w:bookmarkEnd w:id="169"/>
    </w:p>
    <w:p w14:paraId="17A68331" w14:textId="76BB33AE" w:rsidR="008A6D4A" w:rsidRPr="00F2706C" w:rsidRDefault="008A6D4A" w:rsidP="008A6D4A">
      <w:pPr>
        <w:rPr>
          <w:noProof/>
          <w:lang w:eastAsia="zh-CN"/>
        </w:rPr>
      </w:pPr>
      <w:bookmarkStart w:id="170"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171" w:name="_Toc35971392"/>
      <w:bookmarkStart w:id="172" w:name="_Toc195310317"/>
      <w:bookmarkStart w:id="173" w:name="_Toc211950299"/>
      <w:bookmarkStart w:id="174" w:name="_Toc211959507"/>
      <w:bookmarkStart w:id="175" w:name="_Toc222663230"/>
      <w:r w:rsidRPr="00F2706C">
        <w:t>6.1.2</w:t>
      </w:r>
      <w:r w:rsidRPr="00F2706C">
        <w:tab/>
        <w:t>Usage of HTTP</w:t>
      </w:r>
      <w:bookmarkEnd w:id="170"/>
      <w:bookmarkEnd w:id="171"/>
      <w:bookmarkEnd w:id="172"/>
      <w:bookmarkEnd w:id="173"/>
      <w:bookmarkEnd w:id="174"/>
      <w:bookmarkEnd w:id="175"/>
    </w:p>
    <w:p w14:paraId="1560E1A9" w14:textId="77777777" w:rsidR="008A6D4A" w:rsidRPr="00F2706C" w:rsidRDefault="008A6D4A" w:rsidP="007A4424">
      <w:pPr>
        <w:pStyle w:val="Heading4"/>
      </w:pPr>
      <w:bookmarkStart w:id="176" w:name="_Toc510696601"/>
      <w:bookmarkStart w:id="177" w:name="_Toc35971393"/>
      <w:bookmarkStart w:id="178" w:name="_Toc195310318"/>
      <w:bookmarkStart w:id="179" w:name="_Toc211950300"/>
      <w:bookmarkStart w:id="180" w:name="_Toc211959508"/>
      <w:bookmarkStart w:id="181" w:name="_Toc222663231"/>
      <w:r w:rsidRPr="00F2706C">
        <w:t>6.1.2.1</w:t>
      </w:r>
      <w:r w:rsidRPr="00F2706C">
        <w:tab/>
        <w:t>General</w:t>
      </w:r>
      <w:bookmarkEnd w:id="176"/>
      <w:bookmarkEnd w:id="177"/>
      <w:bookmarkEnd w:id="178"/>
      <w:bookmarkEnd w:id="179"/>
      <w:bookmarkEnd w:id="180"/>
      <w:bookmarkEnd w:id="181"/>
    </w:p>
    <w:p w14:paraId="4D7A17E1" w14:textId="33046FCB" w:rsidR="008A6D4A" w:rsidRPr="00F2706C" w:rsidRDefault="008A6D4A" w:rsidP="008A6D4A">
      <w:pPr>
        <w:rPr>
          <w:noProof/>
        </w:rPr>
      </w:pPr>
      <w:bookmarkStart w:id="182"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183" w:name="_Toc35971394"/>
      <w:bookmarkStart w:id="184" w:name="_Toc195310319"/>
      <w:bookmarkStart w:id="185" w:name="_Toc211950301"/>
      <w:bookmarkStart w:id="186" w:name="_Toc211959509"/>
      <w:bookmarkStart w:id="187" w:name="_Toc222663232"/>
      <w:r w:rsidRPr="00F2706C">
        <w:t>6.1.2.2</w:t>
      </w:r>
      <w:r w:rsidRPr="00F2706C">
        <w:tab/>
        <w:t>HTTP standard headers</w:t>
      </w:r>
      <w:bookmarkEnd w:id="182"/>
      <w:bookmarkEnd w:id="183"/>
      <w:bookmarkEnd w:id="184"/>
      <w:bookmarkEnd w:id="185"/>
      <w:bookmarkEnd w:id="186"/>
      <w:bookmarkEnd w:id="187"/>
    </w:p>
    <w:p w14:paraId="37563F57" w14:textId="77777777" w:rsidR="008A6D4A" w:rsidRPr="00F2706C" w:rsidRDefault="008A6D4A" w:rsidP="007A4424">
      <w:pPr>
        <w:pStyle w:val="Heading5"/>
        <w:rPr>
          <w:lang w:eastAsia="zh-CN"/>
        </w:rPr>
      </w:pPr>
      <w:bookmarkStart w:id="188" w:name="_Toc510696603"/>
      <w:bookmarkStart w:id="189" w:name="_Toc35971395"/>
      <w:bookmarkStart w:id="190" w:name="_Toc195310320"/>
      <w:bookmarkStart w:id="191" w:name="_Toc211950302"/>
      <w:bookmarkStart w:id="192" w:name="_Toc211959510"/>
      <w:bookmarkStart w:id="193" w:name="_Toc222663233"/>
      <w:r w:rsidRPr="00F2706C">
        <w:t>6.1.2.2.1</w:t>
      </w:r>
      <w:r w:rsidRPr="00F2706C">
        <w:rPr>
          <w:rFonts w:hint="eastAsia"/>
          <w:lang w:eastAsia="zh-CN"/>
        </w:rPr>
        <w:tab/>
      </w:r>
      <w:r w:rsidRPr="00F2706C">
        <w:rPr>
          <w:lang w:eastAsia="zh-CN"/>
        </w:rPr>
        <w:t>General</w:t>
      </w:r>
      <w:bookmarkEnd w:id="188"/>
      <w:bookmarkEnd w:id="189"/>
      <w:bookmarkEnd w:id="190"/>
      <w:bookmarkEnd w:id="191"/>
      <w:bookmarkEnd w:id="192"/>
      <w:bookmarkEnd w:id="193"/>
    </w:p>
    <w:p w14:paraId="02C8BA3C" w14:textId="51CA22A5" w:rsidR="008A6D4A" w:rsidRPr="00F2706C" w:rsidRDefault="008A6D4A" w:rsidP="008A6D4A">
      <w:pPr>
        <w:rPr>
          <w:noProof/>
        </w:rPr>
      </w:pPr>
      <w:bookmarkStart w:id="194"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195" w:name="_Toc35971396"/>
      <w:bookmarkStart w:id="196" w:name="_Toc195310321"/>
      <w:bookmarkStart w:id="197" w:name="_Toc211950303"/>
      <w:bookmarkStart w:id="198" w:name="_Toc211959511"/>
      <w:bookmarkStart w:id="199" w:name="_Toc222663234"/>
      <w:r w:rsidRPr="00F2706C">
        <w:t>6.1.2.2.2</w:t>
      </w:r>
      <w:r w:rsidRPr="00F2706C">
        <w:tab/>
        <w:t>Content type</w:t>
      </w:r>
      <w:bookmarkEnd w:id="194"/>
      <w:bookmarkEnd w:id="195"/>
      <w:bookmarkEnd w:id="196"/>
      <w:bookmarkEnd w:id="197"/>
      <w:bookmarkEnd w:id="198"/>
      <w:bookmarkEnd w:id="199"/>
    </w:p>
    <w:p w14:paraId="305F86EC" w14:textId="243EC782" w:rsidR="008A6D4A" w:rsidRPr="00F2706C" w:rsidRDefault="008A6D4A" w:rsidP="008A6D4A">
      <w:bookmarkStart w:id="200"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01" w:name="_Toc35971397"/>
      <w:bookmarkStart w:id="202" w:name="_Toc195310322"/>
      <w:bookmarkStart w:id="203" w:name="_Toc211950304"/>
      <w:bookmarkStart w:id="204" w:name="_Toc211959512"/>
      <w:bookmarkStart w:id="205" w:name="_Toc222663235"/>
      <w:r w:rsidRPr="00F2706C">
        <w:t>6.1.2.3</w:t>
      </w:r>
      <w:r w:rsidRPr="00F2706C">
        <w:tab/>
        <w:t>HTTP custom headers</w:t>
      </w:r>
      <w:bookmarkEnd w:id="200"/>
      <w:bookmarkEnd w:id="201"/>
      <w:bookmarkEnd w:id="202"/>
      <w:bookmarkEnd w:id="203"/>
      <w:bookmarkEnd w:id="204"/>
      <w:bookmarkEnd w:id="205"/>
    </w:p>
    <w:p w14:paraId="0A8370E8" w14:textId="07E46C7F" w:rsidR="000602BD" w:rsidRPr="00F2706C" w:rsidRDefault="000602BD" w:rsidP="000602BD">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14" w:name="_Toc510696607"/>
      <w:bookmarkStart w:id="215" w:name="_Toc35971398"/>
      <w:bookmarkStart w:id="216" w:name="_Toc195310323"/>
      <w:bookmarkEnd w:id="206"/>
      <w:bookmarkEnd w:id="207"/>
      <w:bookmarkEnd w:id="208"/>
      <w:bookmarkEnd w:id="209"/>
      <w:bookmarkEnd w:id="210"/>
      <w:bookmarkEnd w:id="211"/>
      <w:bookmarkEnd w:id="212"/>
      <w:bookmarkEnd w:id="213"/>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17" w:name="_Toc211950305"/>
      <w:bookmarkStart w:id="218" w:name="_Toc211959513"/>
      <w:bookmarkStart w:id="219" w:name="_Toc222663236"/>
      <w:r w:rsidRPr="00F2706C">
        <w:lastRenderedPageBreak/>
        <w:t>6.1.3</w:t>
      </w:r>
      <w:r w:rsidRPr="00F2706C">
        <w:tab/>
        <w:t>Resources</w:t>
      </w:r>
      <w:bookmarkEnd w:id="214"/>
      <w:bookmarkEnd w:id="215"/>
      <w:bookmarkEnd w:id="216"/>
      <w:bookmarkEnd w:id="217"/>
      <w:bookmarkEnd w:id="218"/>
      <w:bookmarkEnd w:id="219"/>
    </w:p>
    <w:p w14:paraId="389A8D94" w14:textId="77777777" w:rsidR="0013650C" w:rsidRPr="00F2706C" w:rsidRDefault="0013650C" w:rsidP="0013650C">
      <w:bookmarkStart w:id="220" w:name="_Toc100742463"/>
      <w:bookmarkStart w:id="221" w:name="_Toc510696608"/>
      <w:bookmarkStart w:id="222" w:name="_Toc35971399"/>
      <w:bookmarkStart w:id="223" w:name="_Toc510696609"/>
      <w:bookmarkStart w:id="224"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25" w:name="_Toc510696622"/>
      <w:bookmarkStart w:id="226" w:name="_Toc35971413"/>
      <w:bookmarkStart w:id="227" w:name="_Toc195310324"/>
      <w:bookmarkStart w:id="228" w:name="_Toc211950306"/>
      <w:bookmarkStart w:id="229" w:name="_Toc211959514"/>
      <w:bookmarkStart w:id="230" w:name="_Toc510696635"/>
      <w:bookmarkStart w:id="231" w:name="_Toc35971430"/>
      <w:bookmarkStart w:id="232" w:name="_Toc222663237"/>
      <w:bookmarkEnd w:id="220"/>
      <w:bookmarkEnd w:id="221"/>
      <w:bookmarkEnd w:id="222"/>
      <w:bookmarkEnd w:id="223"/>
      <w:bookmarkEnd w:id="224"/>
      <w:r w:rsidRPr="00F2706C">
        <w:t>6.1.4</w:t>
      </w:r>
      <w:r w:rsidRPr="00F2706C">
        <w:tab/>
        <w:t>Custom Operations without associated resources</w:t>
      </w:r>
      <w:bookmarkEnd w:id="225"/>
      <w:bookmarkEnd w:id="226"/>
      <w:bookmarkEnd w:id="227"/>
      <w:bookmarkEnd w:id="228"/>
      <w:bookmarkEnd w:id="229"/>
      <w:bookmarkEnd w:id="232"/>
    </w:p>
    <w:p w14:paraId="158FCEA8" w14:textId="77777777" w:rsidR="003E58FE" w:rsidRPr="00F2706C" w:rsidRDefault="003E58FE" w:rsidP="007A4424">
      <w:pPr>
        <w:pStyle w:val="Heading4"/>
      </w:pPr>
      <w:bookmarkStart w:id="233" w:name="_Toc510696623"/>
      <w:bookmarkStart w:id="234" w:name="_Toc35971414"/>
      <w:bookmarkStart w:id="235" w:name="_Toc195310325"/>
      <w:bookmarkStart w:id="236" w:name="_Toc211950307"/>
      <w:bookmarkStart w:id="237" w:name="_Toc211959515"/>
      <w:bookmarkStart w:id="238" w:name="_Toc222663238"/>
      <w:r w:rsidRPr="00F2706C">
        <w:t>6.1.4.1</w:t>
      </w:r>
      <w:r w:rsidRPr="00F2706C">
        <w:tab/>
        <w:t>Overview</w:t>
      </w:r>
      <w:bookmarkEnd w:id="233"/>
      <w:bookmarkEnd w:id="234"/>
      <w:bookmarkEnd w:id="235"/>
      <w:bookmarkEnd w:id="236"/>
      <w:bookmarkEnd w:id="237"/>
      <w:bookmarkEnd w:id="238"/>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239" w:name="_MON_1768861839"/>
    <w:bookmarkEnd w:id="239"/>
    <w:p w14:paraId="4898CDBA" w14:textId="77777777" w:rsidR="00845814" w:rsidRPr="00F2706C" w:rsidRDefault="00845814" w:rsidP="00845814">
      <w:pPr>
        <w:pStyle w:val="TH"/>
      </w:pPr>
      <w:r w:rsidRPr="00F2706C">
        <w:object w:dxaOrig="9633" w:dyaOrig="2961" w14:anchorId="14096C9F">
          <v:shape id="_x0000_i1032" type="#_x0000_t75" style="width:481.6pt;height:148.8pt" o:ole="">
            <v:imagedata r:id="rId25" o:title=""/>
          </v:shape>
          <o:OLEObject Type="Embed" ProgID="Word.Document.8" ShapeID="_x0000_i1032" DrawAspect="Content" ObjectID="_1833276078"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240" w:name="_Toc510696624"/>
      <w:bookmarkStart w:id="241"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242" w:name="_Toc195310326"/>
      <w:bookmarkStart w:id="243" w:name="_Toc211950308"/>
      <w:bookmarkStart w:id="244" w:name="_Toc211959516"/>
      <w:bookmarkStart w:id="245" w:name="_Toc222663239"/>
      <w:r w:rsidRPr="00F2706C">
        <w:t>6.1.4.2</w:t>
      </w:r>
      <w:r w:rsidRPr="00F2706C">
        <w:tab/>
        <w:t xml:space="preserve">Operation: </w:t>
      </w:r>
      <w:r w:rsidR="00D84699" w:rsidRPr="00F2706C">
        <w:t>InventoryRequest</w:t>
      </w:r>
      <w:bookmarkEnd w:id="240"/>
      <w:bookmarkEnd w:id="241"/>
      <w:bookmarkEnd w:id="242"/>
      <w:bookmarkEnd w:id="243"/>
      <w:bookmarkEnd w:id="244"/>
      <w:bookmarkEnd w:id="245"/>
    </w:p>
    <w:p w14:paraId="6BD79F1A" w14:textId="77777777" w:rsidR="003E58FE" w:rsidRPr="00F2706C" w:rsidRDefault="003E58FE" w:rsidP="007A4424">
      <w:pPr>
        <w:pStyle w:val="Heading5"/>
      </w:pPr>
      <w:bookmarkStart w:id="246" w:name="_Toc510696625"/>
      <w:bookmarkStart w:id="247" w:name="_Toc35971416"/>
      <w:bookmarkStart w:id="248" w:name="_Toc195310327"/>
      <w:bookmarkStart w:id="249" w:name="_Toc211950309"/>
      <w:bookmarkStart w:id="250" w:name="_Toc211959517"/>
      <w:bookmarkStart w:id="251" w:name="_Toc222663240"/>
      <w:r w:rsidRPr="00F2706C">
        <w:t>6.1.4.2.1</w:t>
      </w:r>
      <w:r w:rsidRPr="00F2706C">
        <w:tab/>
        <w:t>Description</w:t>
      </w:r>
      <w:bookmarkEnd w:id="246"/>
      <w:bookmarkEnd w:id="247"/>
      <w:bookmarkEnd w:id="248"/>
      <w:bookmarkEnd w:id="249"/>
      <w:bookmarkEnd w:id="250"/>
      <w:bookmarkEnd w:id="251"/>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252" w:name="_Toc510696626"/>
      <w:bookmarkStart w:id="253" w:name="_Toc35971417"/>
      <w:bookmarkStart w:id="254" w:name="_Toc195310328"/>
      <w:bookmarkStart w:id="255" w:name="_Toc211950310"/>
      <w:bookmarkStart w:id="256" w:name="_Toc211959518"/>
      <w:bookmarkStart w:id="257" w:name="_Toc222663241"/>
      <w:r w:rsidRPr="00F2706C">
        <w:t>6.1.4.2.2</w:t>
      </w:r>
      <w:r w:rsidRPr="00F2706C">
        <w:tab/>
        <w:t>Operation Definition</w:t>
      </w:r>
      <w:bookmarkEnd w:id="252"/>
      <w:bookmarkEnd w:id="253"/>
      <w:bookmarkEnd w:id="254"/>
      <w:bookmarkEnd w:id="255"/>
      <w:bookmarkEnd w:id="256"/>
      <w:bookmarkEnd w:id="257"/>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258" w:name="_Toc510696627"/>
      <w:bookmarkStart w:id="259"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260" w:name="_Toc195310329"/>
      <w:bookmarkStart w:id="261" w:name="_Toc211950311"/>
      <w:bookmarkStart w:id="262" w:name="_Toc211959519"/>
      <w:bookmarkStart w:id="263" w:name="_Toc222663242"/>
      <w:r w:rsidRPr="00F2706C">
        <w:t>6.1.4.3</w:t>
      </w:r>
      <w:r w:rsidRPr="00F2706C">
        <w:tab/>
        <w:t xml:space="preserve">Operation: </w:t>
      </w:r>
      <w:r w:rsidR="00187403" w:rsidRPr="00F2706C">
        <w:t>CommandRequest</w:t>
      </w:r>
      <w:bookmarkEnd w:id="258"/>
      <w:bookmarkEnd w:id="259"/>
      <w:bookmarkEnd w:id="260"/>
      <w:bookmarkEnd w:id="261"/>
      <w:bookmarkEnd w:id="262"/>
      <w:bookmarkEnd w:id="263"/>
    </w:p>
    <w:p w14:paraId="6F77E19C" w14:textId="77777777" w:rsidR="00187403" w:rsidRPr="00F2706C" w:rsidRDefault="00187403" w:rsidP="00187403">
      <w:pPr>
        <w:pStyle w:val="Heading5"/>
      </w:pPr>
      <w:bookmarkStart w:id="264" w:name="_Toc195310330"/>
      <w:bookmarkStart w:id="265" w:name="_Toc211950312"/>
      <w:bookmarkStart w:id="266" w:name="_Toc211959520"/>
      <w:bookmarkStart w:id="267" w:name="_Toc510696628"/>
      <w:bookmarkStart w:id="268" w:name="_Toc35971419"/>
      <w:bookmarkStart w:id="269" w:name="_Toc222663243"/>
      <w:r w:rsidRPr="00F2706C">
        <w:t>6.1.4.3.1</w:t>
      </w:r>
      <w:r w:rsidRPr="00F2706C">
        <w:tab/>
        <w:t>Description</w:t>
      </w:r>
      <w:bookmarkEnd w:id="264"/>
      <w:bookmarkEnd w:id="265"/>
      <w:bookmarkEnd w:id="266"/>
      <w:bookmarkEnd w:id="269"/>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270" w:name="_Toc195310331"/>
      <w:bookmarkStart w:id="271" w:name="_Toc211950313"/>
      <w:bookmarkStart w:id="272" w:name="_Toc211959521"/>
      <w:bookmarkStart w:id="273" w:name="_Toc222663244"/>
      <w:r w:rsidRPr="00F2706C">
        <w:lastRenderedPageBreak/>
        <w:t>6.1.4.3.2</w:t>
      </w:r>
      <w:r w:rsidRPr="00F2706C">
        <w:tab/>
        <w:t>Operation Definition</w:t>
      </w:r>
      <w:bookmarkEnd w:id="270"/>
      <w:bookmarkEnd w:id="271"/>
      <w:bookmarkEnd w:id="272"/>
      <w:bookmarkEnd w:id="273"/>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274" w:name="_Toc195310332"/>
      <w:bookmarkStart w:id="275" w:name="_Toc211950314"/>
      <w:bookmarkStart w:id="276" w:name="_Toc211959522"/>
      <w:bookmarkStart w:id="277" w:name="_Toc222663245"/>
      <w:r w:rsidRPr="00F2706C">
        <w:lastRenderedPageBreak/>
        <w:t>6.1.5</w:t>
      </w:r>
      <w:r w:rsidRPr="00F2706C">
        <w:tab/>
        <w:t>Notifications</w:t>
      </w:r>
      <w:bookmarkEnd w:id="267"/>
      <w:bookmarkEnd w:id="268"/>
      <w:bookmarkEnd w:id="274"/>
      <w:bookmarkEnd w:id="275"/>
      <w:bookmarkEnd w:id="276"/>
      <w:bookmarkEnd w:id="277"/>
    </w:p>
    <w:p w14:paraId="06D675F5" w14:textId="77777777" w:rsidR="003E58FE" w:rsidRPr="00F2706C" w:rsidRDefault="003E58FE" w:rsidP="007A4424">
      <w:pPr>
        <w:pStyle w:val="Heading4"/>
      </w:pPr>
      <w:bookmarkStart w:id="278" w:name="_Toc510696629"/>
      <w:bookmarkStart w:id="279" w:name="_Toc35971420"/>
      <w:bookmarkStart w:id="280" w:name="_Toc195310333"/>
      <w:bookmarkStart w:id="281" w:name="_Toc211950315"/>
      <w:bookmarkStart w:id="282" w:name="_Toc211959523"/>
      <w:bookmarkStart w:id="283" w:name="_Toc222663246"/>
      <w:r w:rsidRPr="00F2706C">
        <w:t>6.1.5.1</w:t>
      </w:r>
      <w:r w:rsidRPr="00F2706C">
        <w:tab/>
        <w:t>General</w:t>
      </w:r>
      <w:bookmarkEnd w:id="278"/>
      <w:bookmarkEnd w:id="279"/>
      <w:bookmarkEnd w:id="280"/>
      <w:bookmarkEnd w:id="281"/>
      <w:bookmarkEnd w:id="282"/>
      <w:bookmarkEnd w:id="283"/>
    </w:p>
    <w:p w14:paraId="4ED9A7A2" w14:textId="77777777" w:rsidR="003E58FE" w:rsidRPr="00F2706C" w:rsidRDefault="003E58FE" w:rsidP="003E58FE">
      <w:pPr>
        <w:rPr>
          <w:noProof/>
        </w:rPr>
      </w:pPr>
      <w:bookmarkStart w:id="284" w:name="_Toc510696630"/>
      <w:bookmarkStart w:id="285"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286" w:name="_Toc35971421"/>
      <w:bookmarkStart w:id="287" w:name="_Toc195310334"/>
      <w:bookmarkStart w:id="288" w:name="_Toc211950316"/>
      <w:bookmarkStart w:id="289" w:name="_Toc211959524"/>
      <w:bookmarkStart w:id="290" w:name="_Toc222663247"/>
      <w:r w:rsidRPr="00F2706C">
        <w:t>6.1.5.2</w:t>
      </w:r>
      <w:r w:rsidRPr="00F2706C">
        <w:tab/>
      </w:r>
      <w:r w:rsidR="00AA3594" w:rsidRPr="00F2706C">
        <w:t>AIoT Operations Notification</w:t>
      </w:r>
      <w:bookmarkEnd w:id="284"/>
      <w:bookmarkEnd w:id="286"/>
      <w:bookmarkEnd w:id="287"/>
      <w:bookmarkEnd w:id="288"/>
      <w:bookmarkEnd w:id="289"/>
      <w:bookmarkEnd w:id="290"/>
    </w:p>
    <w:p w14:paraId="48822DAF" w14:textId="77777777" w:rsidR="003E58FE" w:rsidRPr="00F2706C" w:rsidRDefault="003E58FE" w:rsidP="007A4424">
      <w:pPr>
        <w:pStyle w:val="Heading5"/>
        <w:rPr>
          <w:noProof/>
        </w:rPr>
      </w:pPr>
      <w:bookmarkStart w:id="291" w:name="_Toc532994455"/>
      <w:bookmarkStart w:id="292" w:name="_Toc35971422"/>
      <w:bookmarkStart w:id="293" w:name="_Toc195310335"/>
      <w:bookmarkStart w:id="294" w:name="_Toc211950317"/>
      <w:bookmarkStart w:id="295" w:name="_Toc211959525"/>
      <w:bookmarkStart w:id="296" w:name="_Toc510696631"/>
      <w:bookmarkStart w:id="297" w:name="_Toc222663248"/>
      <w:r w:rsidRPr="00F2706C">
        <w:t>6.1.5.2</w:t>
      </w:r>
      <w:r w:rsidRPr="00F2706C">
        <w:rPr>
          <w:noProof/>
        </w:rPr>
        <w:t>.1</w:t>
      </w:r>
      <w:r w:rsidRPr="00F2706C">
        <w:rPr>
          <w:noProof/>
        </w:rPr>
        <w:tab/>
        <w:t>Description</w:t>
      </w:r>
      <w:bookmarkEnd w:id="291"/>
      <w:bookmarkEnd w:id="292"/>
      <w:bookmarkEnd w:id="293"/>
      <w:bookmarkEnd w:id="294"/>
      <w:bookmarkEnd w:id="295"/>
      <w:bookmarkEnd w:id="297"/>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298" w:name="_Toc532994456"/>
      <w:bookmarkStart w:id="299" w:name="_Toc35971423"/>
      <w:bookmarkStart w:id="300" w:name="_Toc195310336"/>
      <w:bookmarkStart w:id="301" w:name="_Toc211950318"/>
      <w:bookmarkStart w:id="302" w:name="_Toc211959526"/>
      <w:bookmarkStart w:id="303" w:name="_Toc222663249"/>
      <w:r w:rsidRPr="00F2706C">
        <w:t>6.1.5.2</w:t>
      </w:r>
      <w:r w:rsidRPr="00F2706C">
        <w:rPr>
          <w:noProof/>
        </w:rPr>
        <w:t>.2</w:t>
      </w:r>
      <w:r w:rsidRPr="00F2706C">
        <w:rPr>
          <w:noProof/>
        </w:rPr>
        <w:tab/>
        <w:t>Target URI</w:t>
      </w:r>
      <w:bookmarkEnd w:id="298"/>
      <w:bookmarkEnd w:id="299"/>
      <w:bookmarkEnd w:id="300"/>
      <w:bookmarkEnd w:id="301"/>
      <w:bookmarkEnd w:id="302"/>
      <w:bookmarkEnd w:id="303"/>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04" w:name="_Toc532994457"/>
      <w:bookmarkStart w:id="305" w:name="_Toc35971424"/>
      <w:bookmarkStart w:id="306" w:name="_Toc195310337"/>
      <w:bookmarkStart w:id="307" w:name="_Toc211950319"/>
      <w:bookmarkStart w:id="308" w:name="_Toc211959527"/>
      <w:bookmarkStart w:id="309" w:name="_Toc222663250"/>
      <w:r w:rsidRPr="00F2706C">
        <w:t>6.1.5.2</w:t>
      </w:r>
      <w:r w:rsidRPr="00F2706C">
        <w:rPr>
          <w:noProof/>
        </w:rPr>
        <w:t>.3</w:t>
      </w:r>
      <w:r w:rsidRPr="00F2706C">
        <w:rPr>
          <w:noProof/>
        </w:rPr>
        <w:tab/>
        <w:t>Standard Methods</w:t>
      </w:r>
      <w:bookmarkEnd w:id="304"/>
      <w:bookmarkEnd w:id="305"/>
      <w:bookmarkEnd w:id="306"/>
      <w:bookmarkEnd w:id="307"/>
      <w:bookmarkEnd w:id="308"/>
      <w:bookmarkEnd w:id="309"/>
    </w:p>
    <w:p w14:paraId="5C57E4FE" w14:textId="77777777" w:rsidR="003E58FE" w:rsidRPr="00F2706C" w:rsidRDefault="003E58FE" w:rsidP="007A4424">
      <w:pPr>
        <w:pStyle w:val="H6"/>
        <w:rPr>
          <w:noProof/>
        </w:rPr>
      </w:pPr>
      <w:bookmarkStart w:id="310" w:name="_Toc532994458"/>
      <w:bookmarkStart w:id="311" w:name="_Toc35971425"/>
      <w:r w:rsidRPr="00F2706C">
        <w:t>6.1.5.2.3</w:t>
      </w:r>
      <w:r w:rsidRPr="00F2706C">
        <w:rPr>
          <w:noProof/>
        </w:rPr>
        <w:t>.1</w:t>
      </w:r>
      <w:r w:rsidRPr="00F2706C">
        <w:rPr>
          <w:noProof/>
        </w:rPr>
        <w:tab/>
        <w:t>POST</w:t>
      </w:r>
      <w:bookmarkEnd w:id="310"/>
      <w:bookmarkEnd w:id="311"/>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312"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313" w:name="_Toc35971427"/>
      <w:bookmarkStart w:id="314" w:name="_Toc195310338"/>
      <w:bookmarkStart w:id="315" w:name="_Toc211950320"/>
      <w:bookmarkStart w:id="316" w:name="_Toc211959528"/>
      <w:bookmarkStart w:id="317" w:name="_Toc222663251"/>
      <w:bookmarkEnd w:id="296"/>
      <w:bookmarkEnd w:id="312"/>
      <w:r w:rsidRPr="00F2706C">
        <w:t>6.1.6</w:t>
      </w:r>
      <w:r w:rsidRPr="00F2706C">
        <w:tab/>
        <w:t>Data Model</w:t>
      </w:r>
      <w:bookmarkEnd w:id="285"/>
      <w:bookmarkEnd w:id="313"/>
      <w:bookmarkEnd w:id="314"/>
      <w:bookmarkEnd w:id="315"/>
      <w:bookmarkEnd w:id="316"/>
      <w:bookmarkEnd w:id="317"/>
    </w:p>
    <w:p w14:paraId="0E711D33" w14:textId="77777777" w:rsidR="006E186B" w:rsidRPr="00F2706C" w:rsidRDefault="006E186B" w:rsidP="006E186B">
      <w:pPr>
        <w:pStyle w:val="Heading4"/>
      </w:pPr>
      <w:bookmarkStart w:id="318" w:name="_Toc510696633"/>
      <w:bookmarkStart w:id="319" w:name="_Toc35971428"/>
      <w:bookmarkStart w:id="320" w:name="_Toc195310339"/>
      <w:bookmarkStart w:id="321" w:name="_Toc211950321"/>
      <w:bookmarkStart w:id="322" w:name="_Toc211959529"/>
      <w:bookmarkStart w:id="323" w:name="_Toc510696634"/>
      <w:bookmarkStart w:id="324" w:name="_Toc35971429"/>
      <w:bookmarkStart w:id="325" w:name="_Toc222663252"/>
      <w:r w:rsidRPr="00F2706C">
        <w:t>6.1.6.1</w:t>
      </w:r>
      <w:r w:rsidRPr="00F2706C">
        <w:tab/>
        <w:t>General</w:t>
      </w:r>
      <w:bookmarkEnd w:id="318"/>
      <w:bookmarkEnd w:id="319"/>
      <w:bookmarkEnd w:id="320"/>
      <w:bookmarkEnd w:id="321"/>
      <w:bookmarkEnd w:id="322"/>
      <w:bookmarkEnd w:id="325"/>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326" w:name="_Toc195310340"/>
      <w:bookmarkStart w:id="327" w:name="_Toc211950322"/>
      <w:bookmarkStart w:id="328" w:name="_Toc211959530"/>
      <w:bookmarkStart w:id="329" w:name="_Toc222663253"/>
      <w:r w:rsidRPr="00F2706C">
        <w:rPr>
          <w:lang w:val="en-US"/>
        </w:rPr>
        <w:t>6.1.6.2</w:t>
      </w:r>
      <w:r w:rsidRPr="00F2706C">
        <w:rPr>
          <w:lang w:val="en-US"/>
        </w:rPr>
        <w:tab/>
        <w:t>Structured data types</w:t>
      </w:r>
      <w:bookmarkEnd w:id="323"/>
      <w:bookmarkEnd w:id="324"/>
      <w:bookmarkEnd w:id="326"/>
      <w:bookmarkEnd w:id="327"/>
      <w:bookmarkEnd w:id="328"/>
      <w:bookmarkEnd w:id="329"/>
    </w:p>
    <w:p w14:paraId="672B9C59" w14:textId="77777777" w:rsidR="008A6D4A" w:rsidRPr="00F2706C" w:rsidRDefault="008A6D4A" w:rsidP="007A4424">
      <w:pPr>
        <w:pStyle w:val="Heading5"/>
      </w:pPr>
      <w:bookmarkStart w:id="330" w:name="_Toc195310341"/>
      <w:bookmarkStart w:id="331" w:name="_Toc211950323"/>
      <w:bookmarkStart w:id="332" w:name="_Toc211959531"/>
      <w:bookmarkStart w:id="333" w:name="_Toc222663254"/>
      <w:r w:rsidRPr="00F2706C">
        <w:t>6.1.6.2.1</w:t>
      </w:r>
      <w:r w:rsidRPr="00F2706C">
        <w:tab/>
        <w:t>Introduction</w:t>
      </w:r>
      <w:bookmarkEnd w:id="230"/>
      <w:bookmarkEnd w:id="231"/>
      <w:bookmarkEnd w:id="330"/>
      <w:bookmarkEnd w:id="331"/>
      <w:bookmarkEnd w:id="332"/>
      <w:bookmarkEnd w:id="333"/>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334" w:name="_Toc510696636"/>
      <w:bookmarkStart w:id="335" w:name="_Toc35971431"/>
      <w:bookmarkStart w:id="336" w:name="_Toc195310342"/>
      <w:bookmarkStart w:id="337" w:name="_Toc211950324"/>
      <w:bookmarkStart w:id="338" w:name="_Toc211959532"/>
      <w:bookmarkStart w:id="339" w:name="_Toc222663255"/>
      <w:r w:rsidRPr="00F2706C">
        <w:lastRenderedPageBreak/>
        <w:t>6.1.6.2.2</w:t>
      </w:r>
      <w:r w:rsidRPr="00F2706C">
        <w:tab/>
        <w:t xml:space="preserve">Type: </w:t>
      </w:r>
      <w:r w:rsidR="00DF2698" w:rsidRPr="00F2706C">
        <w:t>InventoryReq</w:t>
      </w:r>
      <w:bookmarkEnd w:id="334"/>
      <w:bookmarkEnd w:id="335"/>
      <w:bookmarkEnd w:id="336"/>
      <w:bookmarkEnd w:id="337"/>
      <w:bookmarkEnd w:id="338"/>
      <w:bookmarkEnd w:id="339"/>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340" w:name="_Toc510696637"/>
      <w:bookmarkStart w:id="341" w:name="_Toc35971432"/>
      <w:bookmarkStart w:id="342" w:name="_Toc195310343"/>
      <w:bookmarkStart w:id="343" w:name="_Toc211950325"/>
      <w:bookmarkStart w:id="344" w:name="_Toc211959533"/>
      <w:bookmarkStart w:id="345" w:name="_Toc222663256"/>
      <w:r w:rsidRPr="00F2706C">
        <w:t>6.1.6.2.3</w:t>
      </w:r>
      <w:r w:rsidRPr="00F2706C">
        <w:tab/>
        <w:t xml:space="preserve">Type: </w:t>
      </w:r>
      <w:r w:rsidR="002C2174" w:rsidRPr="00F2706C">
        <w:t>InventoryResp</w:t>
      </w:r>
      <w:bookmarkEnd w:id="340"/>
      <w:bookmarkEnd w:id="341"/>
      <w:bookmarkEnd w:id="342"/>
      <w:bookmarkEnd w:id="343"/>
      <w:bookmarkEnd w:id="344"/>
      <w:bookmarkEnd w:id="345"/>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346" w:name="_Toc195310344"/>
      <w:bookmarkStart w:id="347" w:name="_Toc211950326"/>
      <w:bookmarkStart w:id="348" w:name="_Toc211959534"/>
      <w:bookmarkStart w:id="349" w:name="_Toc510696638"/>
      <w:bookmarkStart w:id="350" w:name="_Toc35971433"/>
      <w:bookmarkStart w:id="351" w:name="_Toc222663257"/>
      <w:r w:rsidRPr="00F2706C">
        <w:lastRenderedPageBreak/>
        <w:t>6.1.6.2.4</w:t>
      </w:r>
      <w:r w:rsidRPr="00F2706C">
        <w:tab/>
      </w:r>
      <w:r w:rsidR="007C3271" w:rsidRPr="00F2706C">
        <w:t xml:space="preserve">Type: </w:t>
      </w:r>
      <w:r w:rsidRPr="00F2706C">
        <w:t>CommandReq</w:t>
      </w:r>
      <w:bookmarkEnd w:id="346"/>
      <w:bookmarkEnd w:id="347"/>
      <w:bookmarkEnd w:id="348"/>
      <w:bookmarkEnd w:id="351"/>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14:paraId="0745D997" w14:textId="77777777" w:rsidTr="00861695">
        <w:trPr>
          <w:trHeight w:val="128"/>
          <w:jc w:val="center"/>
        </w:trPr>
        <w:tc>
          <w:tcPr>
            <w:tcW w:w="1552" w:type="dxa"/>
            <w:vAlign w:val="center"/>
          </w:tcPr>
          <w:p w14:paraId="4CF5F283" w14:textId="71ED7A72" w:rsidR="004C6B6A" w:rsidRPr="00F2706C" w:rsidRDefault="00861695" w:rsidP="00475562">
            <w:pPr>
              <w:pStyle w:val="TAL"/>
            </w:pPr>
            <w:r w:rsidRPr="00F2706C">
              <w:t>msg</w:t>
            </w:r>
            <w:r w:rsidR="004C6B6A" w:rsidRPr="00F2706C">
              <w:t>Size</w:t>
            </w:r>
          </w:p>
        </w:tc>
        <w:tc>
          <w:tcPr>
            <w:tcW w:w="1702" w:type="dxa"/>
            <w:vAlign w:val="center"/>
          </w:tcPr>
          <w:p w14:paraId="126579E3" w14:textId="77777777" w:rsidR="004C6B6A" w:rsidRPr="00F2706C" w:rsidRDefault="004C6B6A" w:rsidP="00475562">
            <w:pPr>
              <w:pStyle w:val="TAL"/>
            </w:pPr>
            <w:r w:rsidRPr="00F2706C">
              <w:t>Uinteger</w:t>
            </w:r>
          </w:p>
        </w:tc>
        <w:tc>
          <w:tcPr>
            <w:tcW w:w="470" w:type="dxa"/>
            <w:vAlign w:val="center"/>
          </w:tcPr>
          <w:p w14:paraId="5A01BB53" w14:textId="77777777" w:rsidR="004C6B6A" w:rsidRPr="00F2706C" w:rsidRDefault="004C6B6A" w:rsidP="00475562">
            <w:pPr>
              <w:pStyle w:val="TAC"/>
            </w:pPr>
            <w:r w:rsidRPr="00F2706C">
              <w:t>O</w:t>
            </w:r>
          </w:p>
        </w:tc>
        <w:tc>
          <w:tcPr>
            <w:tcW w:w="1135" w:type="dxa"/>
            <w:vAlign w:val="center"/>
          </w:tcPr>
          <w:p w14:paraId="0F7C5265" w14:textId="77777777" w:rsidR="004C6B6A" w:rsidRPr="00F2706C" w:rsidRDefault="004C6B6A" w:rsidP="00475562">
            <w:pPr>
              <w:pStyle w:val="TAC"/>
            </w:pPr>
            <w:r w:rsidRPr="00F2706C">
              <w:t>0..1</w:t>
            </w:r>
          </w:p>
        </w:tc>
        <w:tc>
          <w:tcPr>
            <w:tcW w:w="3231" w:type="dxa"/>
            <w:vAlign w:val="center"/>
          </w:tcPr>
          <w:p w14:paraId="2F71AE1B" w14:textId="3E7F5CDD" w:rsidR="004C6B6A" w:rsidRPr="00F2706C" w:rsidRDefault="004C6B6A" w:rsidP="00475562">
            <w:pPr>
              <w:pStyle w:val="TAL"/>
              <w:rPr>
                <w:rFonts w:cs="Arial"/>
                <w:szCs w:val="18"/>
              </w:rPr>
            </w:pPr>
            <w:r w:rsidRPr="00F2706C">
              <w:rPr>
                <w:rFonts w:cs="Arial"/>
                <w:szCs w:val="18"/>
              </w:rPr>
              <w:t xml:space="preserve">Contains the approximative </w:t>
            </w:r>
            <w:r w:rsidR="00861695" w:rsidRPr="00F2706C">
              <w:rPr>
                <w:rFonts w:cs="Arial"/>
                <w:szCs w:val="18"/>
              </w:rPr>
              <w:t>message</w:t>
            </w:r>
            <w:r w:rsidRPr="00F2706C">
              <w:rPr>
                <w:rFonts w:cs="Arial"/>
                <w:szCs w:val="18"/>
              </w:rPr>
              <w:t xml:space="preserve"> size in units of Bytes.</w:t>
            </w:r>
          </w:p>
          <w:p w14:paraId="37310B3D" w14:textId="77777777" w:rsidR="004C6B6A" w:rsidRPr="00F2706C" w:rsidRDefault="004C6B6A" w:rsidP="00475562">
            <w:pPr>
              <w:pStyle w:val="TAL"/>
              <w:rPr>
                <w:rFonts w:cs="Arial"/>
                <w:szCs w:val="18"/>
              </w:rPr>
            </w:pPr>
          </w:p>
          <w:p w14:paraId="6F88FD4C" w14:textId="0856E914" w:rsidR="004C6B6A" w:rsidRPr="00F2706C" w:rsidRDefault="004C6B6A" w:rsidP="00475562">
            <w:pPr>
              <w:pStyle w:val="TAL"/>
              <w:rPr>
                <w:rFonts w:cs="Arial"/>
                <w:szCs w:val="18"/>
              </w:rPr>
            </w:pPr>
            <w:r w:rsidRPr="00F2706C">
              <w:rPr>
                <w:rFonts w:cs="Arial"/>
                <w:szCs w:val="18"/>
              </w:rPr>
              <w:t xml:space="preserve">This attribute may be present only </w:t>
            </w:r>
            <w:r w:rsidR="003031C0" w:rsidRPr="00F2706C">
              <w:rPr>
                <w:rFonts w:cs="Arial"/>
                <w:szCs w:val="18"/>
              </w:rPr>
              <w:t>i</w:t>
            </w:r>
            <w:r w:rsidRPr="00F2706C">
              <w:rPr>
                <w:rFonts w:cs="Arial"/>
                <w:szCs w:val="18"/>
              </w:rPr>
              <w:t>f the "</w:t>
            </w:r>
            <w:r w:rsidRPr="00F2706C">
              <w:t>commandType" attribute is set to "READ".</w:t>
            </w:r>
          </w:p>
        </w:tc>
        <w:tc>
          <w:tcPr>
            <w:tcW w:w="1345" w:type="dxa"/>
            <w:vAlign w:val="center"/>
          </w:tcPr>
          <w:p w14:paraId="756A3A2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352" w:name="_Toc195310345"/>
      <w:bookmarkStart w:id="353" w:name="_Toc211950327"/>
      <w:bookmarkStart w:id="354" w:name="_Toc211959535"/>
      <w:bookmarkStart w:id="355" w:name="_Toc222663258"/>
      <w:r w:rsidRPr="00F2706C">
        <w:t>6.1.6.2.5</w:t>
      </w:r>
      <w:r w:rsidRPr="00F2706C">
        <w:tab/>
        <w:t>Type: CommandResp</w:t>
      </w:r>
      <w:bookmarkEnd w:id="352"/>
      <w:bookmarkEnd w:id="353"/>
      <w:bookmarkEnd w:id="354"/>
      <w:bookmarkEnd w:id="355"/>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356" w:name="_Toc195310346"/>
      <w:bookmarkStart w:id="357" w:name="_Toc211950328"/>
      <w:bookmarkStart w:id="358" w:name="_Toc211959536"/>
      <w:bookmarkStart w:id="359" w:name="_Toc222663259"/>
      <w:r w:rsidRPr="00F2706C">
        <w:lastRenderedPageBreak/>
        <w:t>6.1.6.2.6</w:t>
      </w:r>
      <w:r w:rsidRPr="00F2706C">
        <w:tab/>
        <w:t>Type: AIoTNotif</w:t>
      </w:r>
      <w:bookmarkEnd w:id="356"/>
      <w:bookmarkEnd w:id="357"/>
      <w:bookmarkEnd w:id="358"/>
      <w:bookmarkEnd w:id="359"/>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7777777" w:rsidR="00047D21" w:rsidRPr="00F2706C" w:rsidRDefault="00047D21" w:rsidP="00047D21">
            <w:pPr>
              <w:pStyle w:val="TAL"/>
              <w:rPr>
                <w:rFonts w:cs="Arial"/>
                <w:szCs w:val="18"/>
              </w:rPr>
            </w:pPr>
            <w:r w:rsidRPr="00F2706C">
              <w:rPr>
                <w:rFonts w:cs="Arial"/>
                <w:szCs w:val="18"/>
              </w:rPr>
              <w:t>This attribute shall be present only when this is the last reporting from the NF service consumer for the AIoT service operation identified by the "transId" attribute.</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360" w:name="_Toc211950329"/>
      <w:bookmarkStart w:id="361" w:name="_Toc211959537"/>
      <w:bookmarkStart w:id="362" w:name="_Toc195310347"/>
      <w:bookmarkStart w:id="363" w:name="_Toc222663260"/>
      <w:r w:rsidRPr="00F2706C">
        <w:t>6.1.6.2.7</w:t>
      </w:r>
      <w:r w:rsidRPr="00F2706C">
        <w:tab/>
        <w:t>Type: AIoTDevices</w:t>
      </w:r>
      <w:bookmarkEnd w:id="360"/>
      <w:bookmarkEnd w:id="361"/>
      <w:bookmarkEnd w:id="363"/>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364" w:name="_Toc211950330"/>
      <w:bookmarkStart w:id="365" w:name="_Toc211959538"/>
      <w:bookmarkStart w:id="366" w:name="_Toc222663261"/>
      <w:r w:rsidRPr="00F2706C">
        <w:lastRenderedPageBreak/>
        <w:t>6.1.6.2.8</w:t>
      </w:r>
      <w:r w:rsidRPr="00F2706C">
        <w:tab/>
        <w:t>Type: DevicesRepInfo</w:t>
      </w:r>
      <w:bookmarkEnd w:id="364"/>
      <w:bookmarkEnd w:id="365"/>
      <w:bookmarkEnd w:id="366"/>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367" w:name="_Toc211950331"/>
      <w:bookmarkStart w:id="368" w:name="_Toc211959539"/>
      <w:bookmarkStart w:id="369" w:name="_Toc222663262"/>
      <w:r w:rsidRPr="00F2706C">
        <w:t>6.1.6.2.9</w:t>
      </w:r>
      <w:r w:rsidRPr="00F2706C">
        <w:tab/>
        <w:t>Type: AIoTDeviceLoc</w:t>
      </w:r>
      <w:bookmarkEnd w:id="367"/>
      <w:bookmarkEnd w:id="368"/>
      <w:bookmarkEnd w:id="369"/>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The AIoT Device location format is defined based on the SLA between the operator and the AIoT AF, which is out of 3GPP scope.</w:t>
      </w:r>
    </w:p>
    <w:p w14:paraId="1B4A04DF" w14:textId="77777777" w:rsidR="008A6D4A" w:rsidRPr="00F2706C" w:rsidRDefault="008A6D4A" w:rsidP="007A4424">
      <w:pPr>
        <w:pStyle w:val="Heading4"/>
        <w:rPr>
          <w:lang w:val="en-US"/>
        </w:rPr>
      </w:pPr>
      <w:bookmarkStart w:id="370" w:name="_Toc211950332"/>
      <w:bookmarkStart w:id="371" w:name="_Toc211959540"/>
      <w:bookmarkStart w:id="372" w:name="_Toc222663263"/>
      <w:r w:rsidRPr="00F2706C">
        <w:rPr>
          <w:lang w:val="en-US"/>
        </w:rPr>
        <w:lastRenderedPageBreak/>
        <w:t>6.1.6.3</w:t>
      </w:r>
      <w:r w:rsidRPr="00F2706C">
        <w:rPr>
          <w:lang w:val="en-US"/>
        </w:rPr>
        <w:tab/>
        <w:t>Simple data types and enumerations</w:t>
      </w:r>
      <w:bookmarkEnd w:id="349"/>
      <w:bookmarkEnd w:id="350"/>
      <w:bookmarkEnd w:id="362"/>
      <w:bookmarkEnd w:id="370"/>
      <w:bookmarkEnd w:id="371"/>
      <w:bookmarkEnd w:id="372"/>
    </w:p>
    <w:p w14:paraId="65A70611" w14:textId="77777777" w:rsidR="008A6D4A" w:rsidRPr="00F2706C" w:rsidRDefault="008A6D4A" w:rsidP="007A4424">
      <w:pPr>
        <w:pStyle w:val="Heading5"/>
      </w:pPr>
      <w:bookmarkStart w:id="373" w:name="_Toc510696639"/>
      <w:bookmarkStart w:id="374" w:name="_Toc35971434"/>
      <w:bookmarkStart w:id="375" w:name="_Toc195310348"/>
      <w:bookmarkStart w:id="376" w:name="_Toc211950333"/>
      <w:bookmarkStart w:id="377" w:name="_Toc211959541"/>
      <w:bookmarkStart w:id="378" w:name="_Toc222663264"/>
      <w:r w:rsidRPr="00F2706C">
        <w:t>6.1.6.3.1</w:t>
      </w:r>
      <w:r w:rsidRPr="00F2706C">
        <w:tab/>
        <w:t>Introduction</w:t>
      </w:r>
      <w:bookmarkEnd w:id="373"/>
      <w:bookmarkEnd w:id="374"/>
      <w:bookmarkEnd w:id="375"/>
      <w:bookmarkEnd w:id="376"/>
      <w:bookmarkEnd w:id="377"/>
      <w:bookmarkEnd w:id="378"/>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379" w:name="_Toc510696640"/>
      <w:bookmarkStart w:id="380" w:name="_Toc35971435"/>
      <w:bookmarkStart w:id="381" w:name="_Toc195310349"/>
      <w:bookmarkStart w:id="382" w:name="_Toc211950334"/>
      <w:bookmarkStart w:id="383" w:name="_Toc211959542"/>
      <w:bookmarkStart w:id="384" w:name="_Toc222663265"/>
      <w:r w:rsidRPr="00F2706C">
        <w:t>6.1.6.3.2</w:t>
      </w:r>
      <w:r w:rsidRPr="00F2706C">
        <w:tab/>
        <w:t>Simple data types</w:t>
      </w:r>
      <w:bookmarkEnd w:id="379"/>
      <w:bookmarkEnd w:id="380"/>
      <w:bookmarkEnd w:id="381"/>
      <w:bookmarkEnd w:id="382"/>
      <w:bookmarkEnd w:id="383"/>
      <w:bookmarkEnd w:id="384"/>
    </w:p>
    <w:p w14:paraId="3E57B034" w14:textId="5EA329D5" w:rsidR="003E58FE" w:rsidRPr="00F2706C" w:rsidRDefault="003E58FE" w:rsidP="003E58FE">
      <w:bookmarkStart w:id="385" w:name="_Toc510696641"/>
      <w:bookmarkStart w:id="386"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387" w:name="_Toc207808651"/>
      <w:bookmarkStart w:id="388" w:name="_Toc211950336"/>
      <w:bookmarkStart w:id="389" w:name="_Toc211959544"/>
      <w:bookmarkStart w:id="390" w:name="_Toc510696643"/>
      <w:bookmarkStart w:id="391" w:name="_Toc35971438"/>
      <w:bookmarkStart w:id="392" w:name="_Toc195310350"/>
      <w:bookmarkStart w:id="393" w:name="_Toc222663266"/>
      <w:bookmarkEnd w:id="385"/>
      <w:bookmarkEnd w:id="386"/>
      <w:r w:rsidRPr="00F2706C">
        <w:rPr>
          <w:rFonts w:eastAsia="DengXian"/>
        </w:rPr>
        <w:t>6.1.6.3.3</w:t>
      </w:r>
      <w:r w:rsidRPr="00F2706C">
        <w:rPr>
          <w:rFonts w:eastAsia="DengXian"/>
        </w:rPr>
        <w:tab/>
        <w:t xml:space="preserve">Enumeration: </w:t>
      </w:r>
      <w:bookmarkEnd w:id="387"/>
      <w:r w:rsidRPr="00F2706C">
        <w:t>AIoTDevFailCause</w:t>
      </w:r>
      <w:bookmarkEnd w:id="393"/>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0442C7">
      <w:pPr>
        <w:keepNext/>
        <w:keepLines/>
        <w:spacing w:before="60"/>
        <w:jc w:val="center"/>
        <w:rPr>
          <w:rFonts w:ascii="Arial" w:eastAsia="DengXian" w:hAnsi="Arial"/>
          <w:b/>
        </w:rPr>
      </w:pPr>
      <w:r w:rsidRPr="00F2706C">
        <w:rPr>
          <w:rFonts w:ascii="Arial" w:eastAsia="DengXian" w:hAnsi="Arial"/>
          <w:b/>
        </w:rPr>
        <w:t>Table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Description</w:t>
            </w:r>
          </w:p>
        </w:tc>
        <w:tc>
          <w:tcPr>
            <w:tcW w:w="559" w:type="pct"/>
            <w:shd w:val="clear" w:color="auto" w:fill="C0C0C0"/>
          </w:tcPr>
          <w:p w14:paraId="3E13D1E2" w14:textId="77777777" w:rsidR="000442C7" w:rsidRPr="00F2706C" w:rsidRDefault="000442C7" w:rsidP="007C3271">
            <w:pPr>
              <w:keepNext/>
              <w:keepLines/>
              <w:spacing w:after="0"/>
              <w:jc w:val="center"/>
              <w:rPr>
                <w:rFonts w:ascii="Arial" w:eastAsia="DengXian" w:hAnsi="Arial"/>
                <w:b/>
                <w:sz w:val="18"/>
              </w:rPr>
            </w:pPr>
            <w:r w:rsidRPr="00F2706C">
              <w:rPr>
                <w:rFonts w:ascii="Arial" w:eastAsia="DengXian" w:hAnsi="Arial"/>
                <w:b/>
                <w:sz w:val="18"/>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394" w:name="_Toc222663267"/>
      <w:r w:rsidRPr="00F2706C">
        <w:t>6.1.6.3.4</w:t>
      </w:r>
      <w:r w:rsidRPr="00F2706C">
        <w:tab/>
        <w:t>Enumeration: FailureCause</w:t>
      </w:r>
      <w:bookmarkEnd w:id="388"/>
      <w:bookmarkEnd w:id="389"/>
      <w:bookmarkEnd w:id="394"/>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2C2453">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2C2453">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2C2453">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395" w:name="_Toc211950337"/>
      <w:bookmarkStart w:id="396" w:name="_Toc211959545"/>
      <w:bookmarkStart w:id="397" w:name="_Toc222663268"/>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390"/>
      <w:bookmarkEnd w:id="391"/>
      <w:bookmarkEnd w:id="392"/>
      <w:bookmarkEnd w:id="395"/>
      <w:bookmarkEnd w:id="396"/>
      <w:bookmarkEnd w:id="397"/>
    </w:p>
    <w:p w14:paraId="76B8719B" w14:textId="77777777" w:rsidR="003C78BE" w:rsidRPr="00F2706C" w:rsidRDefault="003C78BE" w:rsidP="003C78BE">
      <w:bookmarkStart w:id="398" w:name="_Toc510696644"/>
      <w:bookmarkStart w:id="399"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400" w:name="_Toc510696646"/>
      <w:bookmarkStart w:id="401" w:name="_Toc35971441"/>
      <w:bookmarkStart w:id="402" w:name="_Toc195310351"/>
      <w:bookmarkStart w:id="403" w:name="_Toc211950338"/>
      <w:bookmarkStart w:id="404" w:name="_Toc211959546"/>
      <w:bookmarkStart w:id="405" w:name="_Toc222663269"/>
      <w:bookmarkEnd w:id="398"/>
      <w:bookmarkEnd w:id="399"/>
      <w:r w:rsidRPr="00F2706C">
        <w:t>6.1.6.5</w:t>
      </w:r>
      <w:r w:rsidRPr="00F2706C">
        <w:tab/>
        <w:t>Binary data</w:t>
      </w:r>
      <w:bookmarkEnd w:id="400"/>
      <w:bookmarkEnd w:id="401"/>
      <w:bookmarkEnd w:id="402"/>
      <w:bookmarkEnd w:id="403"/>
      <w:bookmarkEnd w:id="404"/>
      <w:bookmarkEnd w:id="405"/>
    </w:p>
    <w:p w14:paraId="3E8B3ED7" w14:textId="77777777" w:rsidR="008A6D4A" w:rsidRPr="00F2706C" w:rsidRDefault="008A6D4A" w:rsidP="007A4424">
      <w:pPr>
        <w:pStyle w:val="Heading5"/>
      </w:pPr>
      <w:bookmarkStart w:id="406" w:name="_Toc35971442"/>
      <w:bookmarkStart w:id="407" w:name="_Toc195310352"/>
      <w:bookmarkStart w:id="408" w:name="_Toc211950339"/>
      <w:bookmarkStart w:id="409" w:name="_Toc211959547"/>
      <w:bookmarkStart w:id="410" w:name="_Toc222663270"/>
      <w:r w:rsidRPr="00F2706C">
        <w:t>6.1.6.5.1</w:t>
      </w:r>
      <w:r w:rsidRPr="00F2706C">
        <w:tab/>
        <w:t>Binary Data Types</w:t>
      </w:r>
      <w:bookmarkEnd w:id="406"/>
      <w:bookmarkEnd w:id="407"/>
      <w:bookmarkEnd w:id="408"/>
      <w:bookmarkEnd w:id="409"/>
      <w:bookmarkEnd w:id="410"/>
    </w:p>
    <w:p w14:paraId="3F3349B8" w14:textId="2B29677F" w:rsidR="003E58FE" w:rsidRPr="00F2706C" w:rsidRDefault="003E58FE" w:rsidP="003E58FE">
      <w:pPr>
        <w:pStyle w:val="TH"/>
      </w:pPr>
      <w:bookmarkStart w:id="411"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412" w:name="_Toc510696647"/>
      <w:bookmarkStart w:id="413" w:name="_Toc35971443"/>
      <w:bookmarkStart w:id="414" w:name="_Toc195310353"/>
      <w:bookmarkStart w:id="415" w:name="_Toc211950340"/>
      <w:bookmarkStart w:id="416" w:name="_Toc211959548"/>
      <w:bookmarkStart w:id="417" w:name="_Toc222663271"/>
      <w:bookmarkEnd w:id="411"/>
      <w:r w:rsidRPr="00F2706C">
        <w:t>6.1.7</w:t>
      </w:r>
      <w:r w:rsidRPr="00F2706C">
        <w:tab/>
        <w:t>Error Handling</w:t>
      </w:r>
      <w:bookmarkEnd w:id="412"/>
      <w:bookmarkEnd w:id="413"/>
      <w:bookmarkEnd w:id="414"/>
      <w:bookmarkEnd w:id="415"/>
      <w:bookmarkEnd w:id="416"/>
      <w:bookmarkEnd w:id="417"/>
    </w:p>
    <w:p w14:paraId="07F0DFC0" w14:textId="77777777" w:rsidR="008A6D4A" w:rsidRPr="00F2706C" w:rsidRDefault="008A6D4A" w:rsidP="007A4424">
      <w:pPr>
        <w:pStyle w:val="Heading4"/>
      </w:pPr>
      <w:bookmarkStart w:id="418" w:name="_Toc35971444"/>
      <w:bookmarkStart w:id="419" w:name="_Toc195310354"/>
      <w:bookmarkStart w:id="420" w:name="_Toc211950341"/>
      <w:bookmarkStart w:id="421" w:name="_Toc211959549"/>
      <w:bookmarkStart w:id="422" w:name="_Toc222663272"/>
      <w:r w:rsidRPr="00F2706C">
        <w:t>6.1.7.1</w:t>
      </w:r>
      <w:r w:rsidRPr="00F2706C">
        <w:tab/>
        <w:t>General</w:t>
      </w:r>
      <w:bookmarkEnd w:id="418"/>
      <w:bookmarkEnd w:id="419"/>
      <w:bookmarkEnd w:id="420"/>
      <w:bookmarkEnd w:id="421"/>
      <w:bookmarkEnd w:id="422"/>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423" w:name="_Toc35971445"/>
      <w:bookmarkStart w:id="424" w:name="_Toc195310355"/>
      <w:bookmarkStart w:id="425" w:name="_Toc211950342"/>
      <w:bookmarkStart w:id="426" w:name="_Toc211959550"/>
      <w:bookmarkStart w:id="427" w:name="_Toc222663273"/>
      <w:r w:rsidRPr="00F2706C">
        <w:t>6.1.7.2</w:t>
      </w:r>
      <w:r w:rsidRPr="00F2706C">
        <w:tab/>
        <w:t>Protocol Errors</w:t>
      </w:r>
      <w:bookmarkEnd w:id="423"/>
      <w:bookmarkEnd w:id="424"/>
      <w:bookmarkEnd w:id="425"/>
      <w:bookmarkEnd w:id="426"/>
      <w:bookmarkEnd w:id="427"/>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428" w:name="_Toc35971446"/>
      <w:bookmarkStart w:id="429" w:name="_Toc195310356"/>
      <w:bookmarkStart w:id="430" w:name="_Toc211950343"/>
      <w:bookmarkStart w:id="431" w:name="_Toc211959551"/>
      <w:bookmarkStart w:id="432" w:name="_Toc222663274"/>
      <w:r w:rsidRPr="00F2706C">
        <w:t>6.1.7.3</w:t>
      </w:r>
      <w:r w:rsidRPr="00F2706C">
        <w:tab/>
        <w:t>Application Errors</w:t>
      </w:r>
      <w:bookmarkEnd w:id="428"/>
      <w:bookmarkEnd w:id="429"/>
      <w:bookmarkEnd w:id="430"/>
      <w:bookmarkEnd w:id="431"/>
      <w:bookmarkEnd w:id="432"/>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433" w:name="_Toc492899751"/>
            <w:bookmarkStart w:id="434" w:name="_Toc492900030"/>
            <w:bookmarkStart w:id="435" w:name="_Toc492967832"/>
            <w:bookmarkStart w:id="436" w:name="_Toc492972920"/>
            <w:bookmarkStart w:id="437" w:name="_Toc492973140"/>
            <w:bookmarkStart w:id="438" w:name="_Toc493774060"/>
            <w:bookmarkStart w:id="439" w:name="_Toc508285804"/>
            <w:bookmarkStart w:id="440" w:name="_Toc508287269"/>
            <w:bookmarkStart w:id="441" w:name="_Toc510696648"/>
            <w:bookmarkStart w:id="442"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443" w:name="_Toc195310357"/>
      <w:bookmarkStart w:id="444" w:name="_Toc211950344"/>
      <w:bookmarkStart w:id="445" w:name="_Toc211959552"/>
      <w:bookmarkStart w:id="446" w:name="_Toc222663275"/>
      <w:r w:rsidRPr="00F2706C">
        <w:t>6.1.8</w:t>
      </w:r>
      <w:r w:rsidRPr="00F2706C">
        <w:rPr>
          <w:lang w:eastAsia="zh-CN"/>
        </w:rPr>
        <w:tab/>
        <w:t>Feature negotiation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447" w:name="_Toc532994477"/>
      <w:bookmarkStart w:id="448" w:name="_Toc35971448"/>
      <w:bookmarkStart w:id="449" w:name="_Toc195310358"/>
      <w:bookmarkStart w:id="450" w:name="_Toc211950345"/>
      <w:bookmarkStart w:id="451" w:name="_Toc211959553"/>
      <w:bookmarkStart w:id="452" w:name="_Toc510696649"/>
      <w:bookmarkStart w:id="453" w:name="_Toc222663276"/>
      <w:r w:rsidRPr="00F2706C">
        <w:t>6.1.9</w:t>
      </w:r>
      <w:r w:rsidRPr="00F2706C">
        <w:tab/>
        <w:t>Security</w:t>
      </w:r>
      <w:bookmarkEnd w:id="447"/>
      <w:bookmarkEnd w:id="448"/>
      <w:bookmarkEnd w:id="449"/>
      <w:bookmarkEnd w:id="450"/>
      <w:bookmarkEnd w:id="451"/>
      <w:bookmarkEnd w:id="453"/>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454"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455" w:name="_Toc195310359"/>
      <w:r w:rsidRPr="00F2706C">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456" w:name="_Toc211950346"/>
      <w:bookmarkStart w:id="457" w:name="_Toc211959554"/>
      <w:bookmarkStart w:id="458" w:name="_Toc222663277"/>
      <w:r w:rsidRPr="00F2706C">
        <w:rPr>
          <w:lang w:val="en-US"/>
        </w:rPr>
        <w:lastRenderedPageBreak/>
        <w:t>6.1.10</w:t>
      </w:r>
      <w:r w:rsidRPr="00F2706C">
        <w:rPr>
          <w:lang w:val="en-US"/>
        </w:rPr>
        <w:tab/>
        <w:t>HTTP redirection</w:t>
      </w:r>
      <w:bookmarkEnd w:id="455"/>
      <w:bookmarkEnd w:id="456"/>
      <w:bookmarkEnd w:id="457"/>
      <w:bookmarkEnd w:id="458"/>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452"/>
    <w:bookmarkEnd w:id="454"/>
    <w:p w14:paraId="4A4D6361" w14:textId="77777777" w:rsidR="008A6D4A" w:rsidRPr="00F2706C" w:rsidRDefault="008A6D4A" w:rsidP="007A4424">
      <w:pPr>
        <w:pStyle w:val="Heading8"/>
      </w:pPr>
      <w:r w:rsidRPr="00F2706C">
        <w:br w:type="page"/>
      </w:r>
      <w:bookmarkStart w:id="459" w:name="_Toc510696650"/>
      <w:bookmarkStart w:id="460" w:name="_Toc35971450"/>
      <w:bookmarkStart w:id="461" w:name="_Toc195310360"/>
      <w:bookmarkStart w:id="462" w:name="_Toc211950347"/>
      <w:bookmarkStart w:id="463" w:name="_Toc211959555"/>
      <w:bookmarkStart w:id="464" w:name="_Toc222663278"/>
      <w:r w:rsidRPr="00F2706C">
        <w:lastRenderedPageBreak/>
        <w:t>Annex A (normative):</w:t>
      </w:r>
      <w:r w:rsidRPr="00F2706C">
        <w:br/>
        <w:t>OpenAPI specification</w:t>
      </w:r>
      <w:bookmarkEnd w:id="459"/>
      <w:bookmarkEnd w:id="460"/>
      <w:bookmarkEnd w:id="461"/>
      <w:bookmarkEnd w:id="462"/>
      <w:bookmarkEnd w:id="463"/>
      <w:bookmarkEnd w:id="464"/>
    </w:p>
    <w:p w14:paraId="03FBDDDC" w14:textId="77777777" w:rsidR="006E186B" w:rsidRPr="00F2706C" w:rsidRDefault="006E186B" w:rsidP="00D54DF1">
      <w:pPr>
        <w:pStyle w:val="Heading1"/>
      </w:pPr>
      <w:bookmarkStart w:id="465" w:name="_Toc510696651"/>
      <w:bookmarkStart w:id="466" w:name="_Toc35971451"/>
      <w:bookmarkStart w:id="467" w:name="_Toc195310361"/>
      <w:bookmarkStart w:id="468" w:name="_Toc211950348"/>
      <w:bookmarkStart w:id="469" w:name="_Toc211959556"/>
      <w:bookmarkStart w:id="470" w:name="_Toc510696653"/>
      <w:bookmarkStart w:id="471" w:name="_Toc222663279"/>
      <w:r w:rsidRPr="00F2706C">
        <w:t>A.1</w:t>
      </w:r>
      <w:r w:rsidRPr="00F2706C">
        <w:tab/>
        <w:t>General</w:t>
      </w:r>
      <w:bookmarkEnd w:id="465"/>
      <w:bookmarkEnd w:id="466"/>
      <w:bookmarkEnd w:id="467"/>
      <w:bookmarkEnd w:id="468"/>
      <w:bookmarkEnd w:id="469"/>
      <w:bookmarkEnd w:id="471"/>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472" w:name="_Toc195310362"/>
      <w:bookmarkStart w:id="473" w:name="_Toc211950349"/>
      <w:bookmarkStart w:id="474" w:name="_Toc211959557"/>
      <w:bookmarkStart w:id="475" w:name="_Toc222663280"/>
      <w:r w:rsidR="006E186B" w:rsidRPr="00F2706C">
        <w:lastRenderedPageBreak/>
        <w:t>A.2</w:t>
      </w:r>
      <w:r w:rsidR="006E186B" w:rsidRPr="00F2706C">
        <w:tab/>
      </w:r>
      <w:r w:rsidR="00664097" w:rsidRPr="00F2706C">
        <w:t>Naiotf_AIoT</w:t>
      </w:r>
      <w:r w:rsidR="006E186B" w:rsidRPr="00F2706C">
        <w:t xml:space="preserve"> API</w:t>
      </w:r>
      <w:bookmarkEnd w:id="472"/>
      <w:bookmarkEnd w:id="473"/>
      <w:bookmarkEnd w:id="474"/>
      <w:bookmarkEnd w:id="475"/>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52D8D271" w:rsidR="006E186B" w:rsidRPr="00F2706C" w:rsidRDefault="006E186B" w:rsidP="006E186B">
      <w:pPr>
        <w:pStyle w:val="PL"/>
        <w:rPr>
          <w:lang w:val="en-US"/>
        </w:rPr>
      </w:pPr>
      <w:r w:rsidRPr="00F2706C">
        <w:rPr>
          <w:lang w:val="en-US"/>
        </w:rPr>
        <w:t xml:space="preserve">  version: 1.0.</w:t>
      </w:r>
      <w:r w:rsidR="00BA2FAD">
        <w:rPr>
          <w:lang w:val="en-US"/>
        </w:rPr>
        <w:t>1</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630E2A7E"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3180FDC3"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r w:rsidR="00BA2FAD">
        <w:t>2</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476"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476"/>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lastRenderedPageBreak/>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416969B9" w14:textId="3D5F5499" w:rsidR="00980D88" w:rsidRPr="00F2706C" w:rsidRDefault="00980D88" w:rsidP="00980D88">
      <w:pPr>
        <w:pStyle w:val="PL"/>
      </w:pPr>
      <w:r w:rsidRPr="00F2706C">
        <w:t xml:space="preserve">        </w:t>
      </w:r>
      <w:r w:rsidR="00B2626E" w:rsidRPr="00F2706C">
        <w:t>msg</w:t>
      </w:r>
      <w:r w:rsidRPr="00F2706C">
        <w:t>Size:</w:t>
      </w:r>
    </w:p>
    <w:p w14:paraId="0409BC9F"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77777777" w:rsidR="00BC2006" w:rsidRPr="00F2706C" w:rsidRDefault="00BC2006" w:rsidP="00BC2006">
      <w:pPr>
        <w:pStyle w:val="PL"/>
      </w:pPr>
      <w:r w:rsidRPr="00F2706C">
        <w:t xml:space="preserve">            This attribute shall be present only when this is the last reporting from the NF service</w:t>
      </w:r>
    </w:p>
    <w:p w14:paraId="4FC995BB" w14:textId="77777777" w:rsidR="00BC2006" w:rsidRPr="00F2706C" w:rsidRDefault="00BC2006" w:rsidP="00BC2006">
      <w:pPr>
        <w:pStyle w:val="PL"/>
      </w:pPr>
      <w:r w:rsidRPr="00F2706C">
        <w:t xml:space="preserve">            consumer for the AIoT service operation identified by the transId attribute.</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lastRenderedPageBreak/>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477"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477"/>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478"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478"/>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lastRenderedPageBreak/>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470"/>
    <w:p w14:paraId="290AB113" w14:textId="0444B930" w:rsidR="00662390" w:rsidRPr="00F2706C" w:rsidRDefault="006902C4" w:rsidP="007A4424">
      <w:pPr>
        <w:pStyle w:val="Heading8"/>
      </w:pPr>
      <w:r w:rsidRPr="00F2706C">
        <w:br w:type="page"/>
      </w:r>
      <w:bookmarkStart w:id="479" w:name="_Toc195310363"/>
      <w:bookmarkStart w:id="480" w:name="_Toc211950350"/>
      <w:bookmarkStart w:id="481" w:name="_Toc211959558"/>
      <w:bookmarkStart w:id="482" w:name="_Toc222663281"/>
      <w:r w:rsidR="00662390" w:rsidRPr="00F2706C">
        <w:lastRenderedPageBreak/>
        <w:t>Annex B (informative):</w:t>
      </w:r>
      <w:r w:rsidR="00662390" w:rsidRPr="00F2706C">
        <w:br/>
        <w:t>Withdrawn API versions</w:t>
      </w:r>
      <w:bookmarkEnd w:id="479"/>
      <w:bookmarkEnd w:id="480"/>
      <w:bookmarkEnd w:id="481"/>
      <w:bookmarkEnd w:id="482"/>
    </w:p>
    <w:p w14:paraId="1A37F315" w14:textId="77777777" w:rsidR="00662390" w:rsidRPr="00F2706C" w:rsidRDefault="00662390" w:rsidP="00D54DF1">
      <w:pPr>
        <w:pStyle w:val="Heading1"/>
      </w:pPr>
      <w:bookmarkStart w:id="483" w:name="_Toc195310364"/>
      <w:bookmarkStart w:id="484" w:name="_Toc211950351"/>
      <w:bookmarkStart w:id="485" w:name="_Toc211959559"/>
      <w:bookmarkStart w:id="486" w:name="_Toc222663282"/>
      <w:r w:rsidRPr="00F2706C">
        <w:t>B.1</w:t>
      </w:r>
      <w:r w:rsidRPr="00F2706C">
        <w:tab/>
        <w:t>General</w:t>
      </w:r>
      <w:bookmarkEnd w:id="483"/>
      <w:bookmarkEnd w:id="484"/>
      <w:bookmarkEnd w:id="485"/>
      <w:bookmarkEnd w:id="486"/>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487" w:name="_Toc195310365"/>
      <w:bookmarkStart w:id="488" w:name="_Toc211950352"/>
      <w:bookmarkStart w:id="489" w:name="_Toc211959560"/>
      <w:bookmarkStart w:id="490" w:name="_Toc222663283"/>
      <w:r w:rsidRPr="00F2706C">
        <w:t>B.2</w:t>
      </w:r>
      <w:r w:rsidRPr="00F2706C">
        <w:tab/>
      </w:r>
      <w:r w:rsidR="00C25DCD" w:rsidRPr="00F2706C">
        <w:t>Naiotf_AIoT</w:t>
      </w:r>
      <w:r w:rsidRPr="00F2706C">
        <w:t xml:space="preserve"> API</w:t>
      </w:r>
      <w:bookmarkEnd w:id="487"/>
      <w:bookmarkEnd w:id="488"/>
      <w:bookmarkEnd w:id="489"/>
      <w:bookmarkEnd w:id="490"/>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491" w:name="historyclause"/>
      <w:r w:rsidRPr="00F2706C">
        <w:br w:type="page"/>
      </w:r>
      <w:bookmarkStart w:id="492" w:name="_Toc142394917"/>
      <w:bookmarkStart w:id="493" w:name="_Toc195310366"/>
      <w:bookmarkStart w:id="494" w:name="_Toc211950353"/>
      <w:bookmarkStart w:id="495" w:name="_Toc211959561"/>
      <w:bookmarkStart w:id="496" w:name="_Toc2086459"/>
      <w:bookmarkStart w:id="497" w:name="_Toc222663284"/>
      <w:bookmarkEnd w:id="491"/>
      <w:r w:rsidR="00D54DF1" w:rsidRPr="00F2706C">
        <w:lastRenderedPageBreak/>
        <w:t>Annex C (normative):</w:t>
      </w:r>
      <w:r w:rsidR="00D54DF1" w:rsidRPr="00F2706C">
        <w:br/>
        <w:t>ABNF grammar for 3GPP SBI HTTP custom headers</w:t>
      </w:r>
      <w:bookmarkEnd w:id="492"/>
      <w:bookmarkEnd w:id="493"/>
      <w:bookmarkEnd w:id="494"/>
      <w:bookmarkEnd w:id="495"/>
      <w:bookmarkEnd w:id="497"/>
    </w:p>
    <w:p w14:paraId="1D9983F4" w14:textId="77777777" w:rsidR="00D54DF1" w:rsidRPr="00F2706C" w:rsidRDefault="00D54DF1" w:rsidP="00D54DF1">
      <w:pPr>
        <w:pStyle w:val="Heading1"/>
        <w:pBdr>
          <w:top w:val="none" w:sz="0" w:space="0" w:color="auto"/>
        </w:pBdr>
      </w:pPr>
      <w:bookmarkStart w:id="498" w:name="_Toc142394918"/>
      <w:bookmarkStart w:id="499" w:name="_Toc195310367"/>
      <w:bookmarkStart w:id="500" w:name="_Toc211950354"/>
      <w:bookmarkStart w:id="501" w:name="_Toc211959562"/>
      <w:bookmarkStart w:id="502" w:name="_Toc222663285"/>
      <w:r w:rsidRPr="00F2706C">
        <w:t>C.1</w:t>
      </w:r>
      <w:r w:rsidRPr="00F2706C">
        <w:tab/>
        <w:t>General</w:t>
      </w:r>
      <w:bookmarkEnd w:id="498"/>
      <w:bookmarkEnd w:id="499"/>
      <w:bookmarkEnd w:id="500"/>
      <w:bookmarkEnd w:id="501"/>
      <w:bookmarkEnd w:id="502"/>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503" w:name="_Toc195310368"/>
      <w:bookmarkStart w:id="504" w:name="_Toc211950355"/>
      <w:bookmarkStart w:id="505" w:name="_Toc211959563"/>
      <w:bookmarkStart w:id="506" w:name="_Toc222663286"/>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496"/>
      <w:bookmarkEnd w:id="503"/>
      <w:bookmarkEnd w:id="504"/>
      <w:bookmarkEnd w:id="505"/>
      <w:bookmarkEnd w:id="506"/>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D0088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D00882" w:rsidRPr="00D00882" w:rsidRDefault="00D00882" w:rsidP="002C2453">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D00882" w:rsidRPr="00D00882" w:rsidRDefault="00D00882" w:rsidP="002C2453">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EBEEF2E" w:rsidR="00D00882" w:rsidRPr="00D00882" w:rsidRDefault="00D00882" w:rsidP="002C2453">
            <w:pPr>
              <w:pStyle w:val="TAC"/>
              <w:rPr>
                <w:rFonts w:cs="Arial"/>
                <w:sz w:val="16"/>
                <w:szCs w:val="16"/>
              </w:rPr>
            </w:pPr>
            <w:r w:rsidRPr="00F2706C">
              <w:rPr>
                <w:rFonts w:cs="Arial"/>
                <w:sz w:val="16"/>
                <w:szCs w:val="16"/>
              </w:rPr>
              <w:t>CP-2</w:t>
            </w:r>
            <w:r>
              <w:rPr>
                <w:rFonts w:cs="Arial"/>
                <w:sz w:val="16"/>
                <w:szCs w:val="16"/>
              </w:rPr>
              <w:t>60</w:t>
            </w:r>
            <w:r w:rsidRPr="00D00882">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A1029AF" w:rsidR="00D00882" w:rsidRPr="00D00882" w:rsidRDefault="00D00882" w:rsidP="002C2453">
            <w:pPr>
              <w:pStyle w:val="TAL"/>
              <w:rPr>
                <w:rFonts w:cs="Arial"/>
                <w:sz w:val="16"/>
                <w:szCs w:val="16"/>
              </w:rPr>
            </w:pPr>
            <w:r w:rsidRPr="00F2706C">
              <w:rPr>
                <w:rFonts w:cs="Arial"/>
                <w:sz w:val="16"/>
                <w:szCs w:val="16"/>
              </w:rPr>
              <w:t>001</w:t>
            </w: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1CA482FB" w:rsidR="00D00882" w:rsidRPr="00F2706C" w:rsidRDefault="00D00882" w:rsidP="002C2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5490A4A0" w:rsidR="00D00882" w:rsidRPr="00D00882" w:rsidRDefault="00D00882" w:rsidP="002C2453">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3F1D4367" w:rsidR="00D00882" w:rsidRPr="00D00882" w:rsidRDefault="00D00882" w:rsidP="002C2453">
            <w:pPr>
              <w:pStyle w:val="TAL"/>
              <w:rPr>
                <w:rFonts w:cs="Arial"/>
                <w:sz w:val="16"/>
                <w:szCs w:val="16"/>
              </w:rPr>
            </w:pPr>
            <w:r w:rsidRPr="00D00882">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D00882" w:rsidRPr="00F2706C" w:rsidRDefault="00D00882" w:rsidP="002C2453">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D0088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D00882" w:rsidRPr="00D00882" w:rsidRDefault="00D00882" w:rsidP="00D0088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D00882" w:rsidRPr="00D00882" w:rsidRDefault="00D00882" w:rsidP="00D0088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54899F5F" w:rsidR="00D00882" w:rsidRPr="00D00882" w:rsidRDefault="00D00882" w:rsidP="00D00882">
            <w:pPr>
              <w:pStyle w:val="TAC"/>
              <w:rPr>
                <w:rFonts w:cs="Arial"/>
                <w:sz w:val="16"/>
                <w:szCs w:val="16"/>
              </w:rPr>
            </w:pPr>
            <w:r w:rsidRPr="00F2706C">
              <w:rPr>
                <w:rFonts w:cs="Arial"/>
                <w:sz w:val="16"/>
                <w:szCs w:val="16"/>
              </w:rPr>
              <w:t>CP-2</w:t>
            </w:r>
            <w:r>
              <w:rPr>
                <w:rFonts w:cs="Arial"/>
                <w:sz w:val="16"/>
                <w:szCs w:val="16"/>
              </w:rPr>
              <w:t>60</w:t>
            </w:r>
            <w:r w:rsidRPr="00D00882">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5CED0AF2" w:rsidR="00D00882" w:rsidRPr="00D00882" w:rsidRDefault="00D00882" w:rsidP="00D00882">
            <w:pPr>
              <w:pStyle w:val="TAL"/>
              <w:rPr>
                <w:rFonts w:cs="Arial"/>
                <w:sz w:val="16"/>
                <w:szCs w:val="16"/>
              </w:rPr>
            </w:pPr>
            <w:r w:rsidRPr="00F2706C">
              <w:rPr>
                <w:rFonts w:cs="Arial"/>
                <w:sz w:val="16"/>
                <w:szCs w:val="16"/>
              </w:rPr>
              <w:t>001</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D00882" w:rsidRPr="00F2706C" w:rsidRDefault="00D00882" w:rsidP="00D0088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77777777" w:rsidR="00D00882" w:rsidRPr="00D00882" w:rsidRDefault="00D00882" w:rsidP="00D00882">
            <w:pPr>
              <w:pStyle w:val="TAC"/>
              <w:jc w:val="right"/>
              <w:rPr>
                <w:rFonts w:cs="Arial"/>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77777777" w:rsidR="00D00882" w:rsidRPr="00D00882" w:rsidRDefault="00D00882" w:rsidP="00D00882">
            <w:pPr>
              <w:pStyle w:val="TAL"/>
              <w:rPr>
                <w:rFonts w:cs="Arial"/>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D00882" w:rsidRPr="00F2706C" w:rsidRDefault="00D00882" w:rsidP="00D0088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9DD77" w14:textId="77777777" w:rsidR="00DE76FA" w:rsidRDefault="00DE76FA">
      <w:r>
        <w:separator/>
      </w:r>
    </w:p>
  </w:endnote>
  <w:endnote w:type="continuationSeparator" w:id="0">
    <w:p w14:paraId="796B79E5" w14:textId="77777777" w:rsidR="00DE76FA" w:rsidRDefault="00DE7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F3767" w14:textId="77777777" w:rsidR="00DE76FA" w:rsidRDefault="00DE76FA">
      <w:r>
        <w:separator/>
      </w:r>
    </w:p>
  </w:footnote>
  <w:footnote w:type="continuationSeparator" w:id="0">
    <w:p w14:paraId="73226BB7" w14:textId="77777777" w:rsidR="00DE76FA" w:rsidRDefault="00DE7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FFD211F"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882438">
      <w:rPr>
        <w:rFonts w:ascii="Arial" w:hAnsi="Arial" w:cs="Arial"/>
        <w:b/>
        <w:noProof/>
        <w:szCs w:val="18"/>
      </w:rPr>
      <w:t>3GPP TS 29.569 V19.2.0 (2026-03)</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7944AD76"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882438">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232A0"/>
    <w:rsid w:val="000233C5"/>
    <w:rsid w:val="00033397"/>
    <w:rsid w:val="00040095"/>
    <w:rsid w:val="000442C7"/>
    <w:rsid w:val="00045927"/>
    <w:rsid w:val="00047D21"/>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33525"/>
    <w:rsid w:val="0013650C"/>
    <w:rsid w:val="00137992"/>
    <w:rsid w:val="00141280"/>
    <w:rsid w:val="00141920"/>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2438"/>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C78BC"/>
    <w:rsid w:val="00AD1E18"/>
    <w:rsid w:val="00AD26CD"/>
    <w:rsid w:val="00AD407B"/>
    <w:rsid w:val="00AD47EA"/>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2521"/>
    <w:rsid w:val="00CC587E"/>
    <w:rsid w:val="00CC612C"/>
    <w:rsid w:val="00CE3607"/>
    <w:rsid w:val="00CE5F9A"/>
    <w:rsid w:val="00CF1D18"/>
    <w:rsid w:val="00CF6ED5"/>
    <w:rsid w:val="00D00882"/>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E76FA"/>
    <w:rsid w:val="00DF2698"/>
    <w:rsid w:val="00DF2B1F"/>
    <w:rsid w:val="00DF4848"/>
    <w:rsid w:val="00DF62CD"/>
    <w:rsid w:val="00E00849"/>
    <w:rsid w:val="00E0356A"/>
    <w:rsid w:val="00E105F0"/>
    <w:rsid w:val="00E12B5B"/>
    <w:rsid w:val="00E16509"/>
    <w:rsid w:val="00E27121"/>
    <w:rsid w:val="00E33BD2"/>
    <w:rsid w:val="00E33DC9"/>
    <w:rsid w:val="00E373CA"/>
    <w:rsid w:val="00E44582"/>
    <w:rsid w:val="00E4549A"/>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9580F-E7C0-4324-A854-40E1BBA8D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11000</Words>
  <Characters>62704</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2026-02-22T09:03:00Z</dcterms:created>
  <dcterms:modified xsi:type="dcterms:W3CDTF">2026-02-22T09:03:00Z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