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1BF2FFB7"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E44707">
              <w:rPr>
                <w:lang w:val="fr-FR"/>
              </w:rPr>
              <w:t>19</w:t>
            </w:r>
            <w:r w:rsidRPr="002437CB">
              <w:rPr>
                <w:lang w:val="fr-FR"/>
              </w:rPr>
              <w:t>.</w:t>
            </w:r>
            <w:r w:rsidR="006C6531">
              <w:rPr>
                <w:lang w:val="fr-FR"/>
              </w:rPr>
              <w:t>1</w:t>
            </w:r>
            <w:r w:rsidRPr="002437CB">
              <w:rPr>
                <w:lang w:val="fr-FR"/>
              </w:rPr>
              <w:t>.</w:t>
            </w:r>
            <w:r w:rsidR="006C6531">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F855B0">
              <w:rPr>
                <w:sz w:val="32"/>
                <w:lang w:val="fr-FR"/>
              </w:rPr>
              <w:t>3</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899B7F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80278" w:rsidRPr="00995C10">
              <w:rPr>
                <w:rStyle w:val="ZGSM"/>
              </w:rPr>
              <w:t>19</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9" o:title=""/>
                </v:shape>
                <o:OLEObject Type="Embed" ProgID="Word.Picture.8" ShapeID="_x0000_i1025" DrawAspect="Content" ObjectID="_1833459204" r:id="rId10"/>
              </w:object>
            </w:r>
          </w:p>
        </w:tc>
        <w:tc>
          <w:tcPr>
            <w:tcW w:w="5540" w:type="dxa"/>
          </w:tcPr>
          <w:p w14:paraId="47562F6D" w14:textId="55FCA510" w:rsidR="00F112E4" w:rsidRPr="002437CB" w:rsidRDefault="00B47F28" w:rsidP="00F112E4">
            <w:pPr>
              <w:jc w:val="right"/>
            </w:pPr>
            <w:bookmarkStart w:id="3" w:name="logos"/>
            <w:r>
              <w:pict w14:anchorId="5617469C">
                <v:shape id="_x0000_i1026" type="#_x0000_t75" style="width:126pt;height:75.7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lastRenderedPageBreak/>
        <w:t>Contents</w:t>
      </w:r>
    </w:p>
    <w:p w14:paraId="540BF66B" w14:textId="16ED5FDB" w:rsidR="006E0EEB" w:rsidRDefault="00D1707A">
      <w:pPr>
        <w:pStyle w:val="TOC1"/>
        <w:rPr>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6E0EEB">
        <w:t>Foreword</w:t>
      </w:r>
      <w:r w:rsidR="006E0EEB">
        <w:tab/>
      </w:r>
      <w:r w:rsidR="006E0EEB">
        <w:fldChar w:fldCharType="begin"/>
      </w:r>
      <w:r w:rsidR="006E0EEB">
        <w:instrText xml:space="preserve"> PAGEREF _Toc222152173 \h </w:instrText>
      </w:r>
      <w:r w:rsidR="006E0EEB">
        <w:fldChar w:fldCharType="separate"/>
      </w:r>
      <w:r w:rsidR="006E0EEB">
        <w:t>15</w:t>
      </w:r>
      <w:r w:rsidR="006E0EEB">
        <w:fldChar w:fldCharType="end"/>
      </w:r>
    </w:p>
    <w:p w14:paraId="69F95B15" w14:textId="5C007CA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_Toc222152174 \h </w:instrText>
      </w:r>
      <w:r>
        <w:fldChar w:fldCharType="separate"/>
      </w:r>
      <w:r>
        <w:t>17</w:t>
      </w:r>
      <w:r>
        <w:fldChar w:fldCharType="end"/>
      </w:r>
    </w:p>
    <w:p w14:paraId="1E282A45" w14:textId="2212EC92"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_Toc222152175 \h </w:instrText>
      </w:r>
      <w:r>
        <w:fldChar w:fldCharType="separate"/>
      </w:r>
      <w:r>
        <w:t>18</w:t>
      </w:r>
      <w:r>
        <w:fldChar w:fldCharType="end"/>
      </w:r>
    </w:p>
    <w:p w14:paraId="05EA534A" w14:textId="68B9675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_Toc222152176 \h </w:instrText>
      </w:r>
      <w:r>
        <w:fldChar w:fldCharType="separate"/>
      </w:r>
      <w:r>
        <w:t>19</w:t>
      </w:r>
      <w:r>
        <w:fldChar w:fldCharType="end"/>
      </w:r>
    </w:p>
    <w:p w14:paraId="0989F688" w14:textId="5312F3E9"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_Toc222152177 \h </w:instrText>
      </w:r>
      <w:r>
        <w:fldChar w:fldCharType="separate"/>
      </w:r>
      <w:r>
        <w:t>19</w:t>
      </w:r>
      <w:r>
        <w:fldChar w:fldCharType="end"/>
      </w:r>
    </w:p>
    <w:p w14:paraId="0CC37F2C" w14:textId="189CB16B"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_Toc222152178 \h </w:instrText>
      </w:r>
      <w:r>
        <w:fldChar w:fldCharType="separate"/>
      </w:r>
      <w:r>
        <w:t>19</w:t>
      </w:r>
      <w:r>
        <w:fldChar w:fldCharType="end"/>
      </w:r>
    </w:p>
    <w:p w14:paraId="42F28490" w14:textId="49DB84DB"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_Toc222152179 \h </w:instrText>
      </w:r>
      <w:r>
        <w:fldChar w:fldCharType="separate"/>
      </w:r>
      <w:r>
        <w:t>19</w:t>
      </w:r>
      <w:r>
        <w:fldChar w:fldCharType="end"/>
      </w:r>
    </w:p>
    <w:p w14:paraId="6CD47063" w14:textId="4D28AF1D"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_Toc222152180 \h </w:instrText>
      </w:r>
      <w:r>
        <w:fldChar w:fldCharType="separate"/>
      </w:r>
      <w:r>
        <w:t>20</w:t>
      </w:r>
      <w:r>
        <w:fldChar w:fldCharType="end"/>
      </w:r>
    </w:p>
    <w:p w14:paraId="2CE86B45" w14:textId="2C0D6F82"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_Toc222152181 \h </w:instrText>
      </w:r>
      <w:r>
        <w:fldChar w:fldCharType="separate"/>
      </w:r>
      <w:r>
        <w:t>21</w:t>
      </w:r>
      <w:r>
        <w:fldChar w:fldCharType="end"/>
      </w:r>
    </w:p>
    <w:p w14:paraId="6B67FFB8" w14:textId="10A9F6DE"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_Toc222152182 \h </w:instrText>
      </w:r>
      <w:r>
        <w:fldChar w:fldCharType="separate"/>
      </w:r>
      <w:r>
        <w:t>21</w:t>
      </w:r>
      <w:r>
        <w:fldChar w:fldCharType="end"/>
      </w:r>
    </w:p>
    <w:p w14:paraId="0FCA24E4" w14:textId="65ED0F15"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rsidRPr="00D071AB">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D071AB">
        <w:rPr>
          <w:lang w:val="en-US"/>
        </w:rPr>
        <w:t>AIMLE Server</w:t>
      </w:r>
      <w:r>
        <w:tab/>
      </w:r>
      <w:r>
        <w:fldChar w:fldCharType="begin"/>
      </w:r>
      <w:r>
        <w:instrText xml:space="preserve"> PAGEREF _Toc222152183 \h </w:instrText>
      </w:r>
      <w:r>
        <w:fldChar w:fldCharType="separate"/>
      </w:r>
      <w:r>
        <w:t>23</w:t>
      </w:r>
      <w:r>
        <w:fldChar w:fldCharType="end"/>
      </w:r>
    </w:p>
    <w:p w14:paraId="58F5F9CC" w14:textId="0E6BFB3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rFonts w:eastAsia="SimSun"/>
          <w:lang w:val="fr-FR" w:eastAsia="en-US"/>
        </w:rPr>
        <w:t>5.2.1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eastAsia="en-US"/>
        </w:rPr>
        <w:t>AIMLES_ContextTransfer Service</w:t>
      </w:r>
      <w:r w:rsidRPr="00EE628A">
        <w:rPr>
          <w:lang w:val="fr-FR"/>
        </w:rPr>
        <w:tab/>
      </w:r>
      <w:r>
        <w:fldChar w:fldCharType="begin"/>
      </w:r>
      <w:r w:rsidRPr="00EE628A">
        <w:rPr>
          <w:lang w:val="fr-FR"/>
        </w:rPr>
        <w:instrText xml:space="preserve"> PAGEREF _Toc222152184 \h </w:instrText>
      </w:r>
      <w:r>
        <w:fldChar w:fldCharType="separate"/>
      </w:r>
      <w:r w:rsidRPr="00EE628A">
        <w:rPr>
          <w:lang w:val="fr-FR"/>
        </w:rPr>
        <w:t>23</w:t>
      </w:r>
      <w:r>
        <w:fldChar w:fldCharType="end"/>
      </w:r>
    </w:p>
    <w:p w14:paraId="6F7CDF13" w14:textId="503D33F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rFonts w:eastAsia="SimSun"/>
          <w:lang w:val="fr-FR"/>
        </w:rPr>
        <w:t>5.2.1.1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fr-FR"/>
        </w:rPr>
        <w:t>Service Description</w:t>
      </w:r>
      <w:r w:rsidRPr="00EE628A">
        <w:rPr>
          <w:lang w:val="fr-FR"/>
        </w:rPr>
        <w:tab/>
      </w:r>
      <w:r>
        <w:fldChar w:fldCharType="begin"/>
      </w:r>
      <w:r w:rsidRPr="00EE628A">
        <w:rPr>
          <w:lang w:val="fr-FR"/>
        </w:rPr>
        <w:instrText xml:space="preserve"> PAGEREF _Toc222152185 \h </w:instrText>
      </w:r>
      <w:r>
        <w:fldChar w:fldCharType="separate"/>
      </w:r>
      <w:r w:rsidRPr="00EE628A">
        <w:rPr>
          <w:lang w:val="fr-FR"/>
        </w:rPr>
        <w:t>23</w:t>
      </w:r>
      <w:r>
        <w:fldChar w:fldCharType="end"/>
      </w:r>
    </w:p>
    <w:p w14:paraId="2486BF2F" w14:textId="005CC4C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rFonts w:eastAsia="SimSun"/>
          <w:lang w:val="en-SE" w:eastAsia="en-US"/>
        </w:rPr>
        <w:t>5.2.1.2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Service Operations</w:t>
      </w:r>
      <w:r w:rsidRPr="00EE628A">
        <w:rPr>
          <w:lang w:val="en-SE"/>
        </w:rPr>
        <w:tab/>
      </w:r>
      <w:r>
        <w:fldChar w:fldCharType="begin"/>
      </w:r>
      <w:r w:rsidRPr="00EE628A">
        <w:rPr>
          <w:lang w:val="en-SE"/>
        </w:rPr>
        <w:instrText xml:space="preserve"> PAGEREF _Toc222152186 \h </w:instrText>
      </w:r>
      <w:r>
        <w:fldChar w:fldCharType="separate"/>
      </w:r>
      <w:r w:rsidRPr="00EE628A">
        <w:rPr>
          <w:lang w:val="en-SE"/>
        </w:rPr>
        <w:t>23</w:t>
      </w:r>
      <w:r>
        <w:fldChar w:fldCharType="end"/>
      </w:r>
    </w:p>
    <w:p w14:paraId="60613B79" w14:textId="6C1E2D9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rPr>
        <w:t>Introduction</w:t>
      </w:r>
      <w:r w:rsidRPr="00EE628A">
        <w:rPr>
          <w:lang w:val="en-SE"/>
        </w:rPr>
        <w:tab/>
      </w:r>
      <w:r>
        <w:fldChar w:fldCharType="begin"/>
      </w:r>
      <w:r w:rsidRPr="00EE628A">
        <w:rPr>
          <w:lang w:val="en-SE"/>
        </w:rPr>
        <w:instrText xml:space="preserve"> PAGEREF _Toc222152187 \h </w:instrText>
      </w:r>
      <w:r>
        <w:fldChar w:fldCharType="separate"/>
      </w:r>
      <w:r w:rsidRPr="00EE628A">
        <w:rPr>
          <w:lang w:val="en-SE"/>
        </w:rPr>
        <w:t>23</w:t>
      </w:r>
      <w:r>
        <w:fldChar w:fldCharType="end"/>
      </w:r>
    </w:p>
    <w:p w14:paraId="0D338327" w14:textId="53B540A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rFonts w:eastAsia="SimSun"/>
          <w:lang w:val="en-SE" w:eastAsia="en-US"/>
        </w:rPr>
        <w:t>5.2.1.2.2</w:t>
      </w:r>
      <w:r>
        <w:rPr>
          <w:rFonts w:asciiTheme="minorHAnsi" w:eastAsiaTheme="minorEastAsia" w:hAnsiTheme="minorHAnsi" w:cstheme="minorBidi"/>
          <w:kern w:val="2"/>
          <w:sz w:val="24"/>
          <w:szCs w:val="24"/>
          <w:lang w:val="en-SE" w:eastAsia="en-SE"/>
          <w14:ligatures w14:val="standardContextual"/>
        </w:rPr>
        <w:tab/>
      </w:r>
      <w:r w:rsidRPr="00EE628A">
        <w:rPr>
          <w:rFonts w:eastAsia="SimSun"/>
          <w:lang w:val="en-SE" w:eastAsia="en-US"/>
        </w:rPr>
        <w:t>AIMLES_ContextTransfer_Request</w:t>
      </w:r>
      <w:r w:rsidRPr="00EE628A">
        <w:rPr>
          <w:lang w:val="en-SE"/>
        </w:rPr>
        <w:tab/>
      </w:r>
      <w:r>
        <w:fldChar w:fldCharType="begin"/>
      </w:r>
      <w:r w:rsidRPr="00EE628A">
        <w:rPr>
          <w:lang w:val="en-SE"/>
        </w:rPr>
        <w:instrText xml:space="preserve"> PAGEREF _Toc222152188 \h </w:instrText>
      </w:r>
      <w:r>
        <w:fldChar w:fldCharType="separate"/>
      </w:r>
      <w:r w:rsidRPr="00EE628A">
        <w:rPr>
          <w:lang w:val="en-SE"/>
        </w:rPr>
        <w:t>23</w:t>
      </w:r>
      <w:r>
        <w:fldChar w:fldCharType="end"/>
      </w:r>
    </w:p>
    <w:p w14:paraId="0C3B1BC1" w14:textId="70789731"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5.2.2</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AIMLES_DataManagement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_Toc222152189 \h </w:instrText>
      </w:r>
      <w:r>
        <w:fldChar w:fldCharType="separate"/>
      </w:r>
      <w:r w:rsidRPr="00EE628A">
        <w:rPr>
          <w:lang w:val="en-SE"/>
        </w:rPr>
        <w:t>25</w:t>
      </w:r>
      <w:r>
        <w:fldChar w:fldCharType="end"/>
      </w:r>
    </w:p>
    <w:p w14:paraId="52A47183" w14:textId="76067AF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5.2.2.1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_Toc222152190 \h </w:instrText>
      </w:r>
      <w:r>
        <w:fldChar w:fldCharType="separate"/>
      </w:r>
      <w:r w:rsidRPr="00EE628A">
        <w:rPr>
          <w:lang w:val="en-SE"/>
        </w:rPr>
        <w:t>25</w:t>
      </w:r>
      <w:r>
        <w:fldChar w:fldCharType="end"/>
      </w:r>
    </w:p>
    <w:p w14:paraId="09A3837D" w14:textId="662B732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5.2.2.2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_Toc222152191 \h </w:instrText>
      </w:r>
      <w:r>
        <w:fldChar w:fldCharType="separate"/>
      </w:r>
      <w:r w:rsidRPr="00EE628A">
        <w:rPr>
          <w:lang w:val="en-SE"/>
        </w:rPr>
        <w:t>25</w:t>
      </w:r>
      <w:r>
        <w:fldChar w:fldCharType="end"/>
      </w:r>
    </w:p>
    <w:p w14:paraId="60F7FE2B" w14:textId="4AEFD0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5.2.2.2.1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_Toc222152192 \h </w:instrText>
      </w:r>
      <w:r>
        <w:fldChar w:fldCharType="separate"/>
      </w:r>
      <w:r w:rsidRPr="00EE628A">
        <w:rPr>
          <w:lang w:val="en-SE"/>
        </w:rPr>
        <w:t>25</w:t>
      </w:r>
      <w:r>
        <w:fldChar w:fldCharType="end"/>
      </w:r>
    </w:p>
    <w:p w14:paraId="24DE9476" w14:textId="6B1B081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5.2.2.2.2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AIMLES_DataManagement_Subscribe</w:t>
      </w:r>
      <w:r w:rsidRPr="00EE628A">
        <w:rPr>
          <w:lang w:val="en-SE"/>
        </w:rPr>
        <w:tab/>
      </w:r>
      <w:r>
        <w:fldChar w:fldCharType="begin"/>
      </w:r>
      <w:r w:rsidRPr="00EE628A">
        <w:rPr>
          <w:lang w:val="en-SE"/>
        </w:rPr>
        <w:instrText xml:space="preserve"> PAGEREF _Toc222152193 \h </w:instrText>
      </w:r>
      <w:r>
        <w:fldChar w:fldCharType="separate"/>
      </w:r>
      <w:r w:rsidRPr="00EE628A">
        <w:rPr>
          <w:lang w:val="en-SE"/>
        </w:rPr>
        <w:t>25</w:t>
      </w:r>
      <w:r>
        <w:fldChar w:fldCharType="end"/>
      </w:r>
    </w:p>
    <w:p w14:paraId="09F2285F" w14:textId="104A0C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5.2.2.2.3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AIMLES_DataManagement_Notify</w:t>
      </w:r>
      <w:r w:rsidRPr="00EE628A">
        <w:rPr>
          <w:lang w:val="en-SE"/>
        </w:rPr>
        <w:tab/>
      </w:r>
      <w:r>
        <w:fldChar w:fldCharType="begin"/>
      </w:r>
      <w:r w:rsidRPr="00EE628A">
        <w:rPr>
          <w:lang w:val="en-SE"/>
        </w:rPr>
        <w:instrText xml:space="preserve"> PAGEREF _Toc222152194 \h </w:instrText>
      </w:r>
      <w:r>
        <w:fldChar w:fldCharType="separate"/>
      </w:r>
      <w:r w:rsidRPr="00EE628A">
        <w:rPr>
          <w:lang w:val="en-SE"/>
        </w:rPr>
        <w:t>27</w:t>
      </w:r>
      <w:r>
        <w:fldChar w:fldCharType="end"/>
      </w:r>
    </w:p>
    <w:p w14:paraId="2A036C27" w14:textId="6CE39B1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 Service</w:t>
      </w:r>
      <w:r w:rsidRPr="00EE628A">
        <w:rPr>
          <w:lang w:val="en-SE"/>
        </w:rPr>
        <w:tab/>
      </w:r>
      <w:r>
        <w:fldChar w:fldCharType="begin"/>
      </w:r>
      <w:r w:rsidRPr="00EE628A">
        <w:rPr>
          <w:lang w:val="en-SE"/>
        </w:rPr>
        <w:instrText xml:space="preserve"> PAGEREF _Toc222152195 \h </w:instrText>
      </w:r>
      <w:r>
        <w:fldChar w:fldCharType="separate"/>
      </w:r>
      <w:r w:rsidRPr="00EE628A">
        <w:rPr>
          <w:lang w:val="en-SE"/>
        </w:rPr>
        <w:t>29</w:t>
      </w:r>
      <w:r>
        <w:fldChar w:fldCharType="end"/>
      </w:r>
    </w:p>
    <w:p w14:paraId="6058CB04" w14:textId="61723FB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5.2.3.1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_Toc222152196 \h </w:instrText>
      </w:r>
      <w:r>
        <w:fldChar w:fldCharType="separate"/>
      </w:r>
      <w:r w:rsidRPr="00EE628A">
        <w:rPr>
          <w:lang w:val="en-SE"/>
        </w:rPr>
        <w:t>29</w:t>
      </w:r>
      <w:r>
        <w:fldChar w:fldCharType="end"/>
      </w:r>
    </w:p>
    <w:p w14:paraId="497130CB" w14:textId="5FB9C3A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5.2.3.2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_Toc222152197 \h </w:instrText>
      </w:r>
      <w:r>
        <w:fldChar w:fldCharType="separate"/>
      </w:r>
      <w:r w:rsidRPr="00EE628A">
        <w:rPr>
          <w:lang w:val="en-SE"/>
        </w:rPr>
        <w:t>29</w:t>
      </w:r>
      <w:r>
        <w:fldChar w:fldCharType="end"/>
      </w:r>
    </w:p>
    <w:p w14:paraId="1669BB82" w14:textId="575A41F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_Toc222152198 \h </w:instrText>
      </w:r>
      <w:r>
        <w:fldChar w:fldCharType="separate"/>
      </w:r>
      <w:r w:rsidRPr="00EE628A">
        <w:rPr>
          <w:lang w:val="en-SE"/>
        </w:rPr>
        <w:t>29</w:t>
      </w:r>
      <w:r>
        <w:fldChar w:fldCharType="end"/>
      </w:r>
    </w:p>
    <w:p w14:paraId="714B22F2" w14:textId="333161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AIMLES_FLMemberGroupSupport_Create</w:t>
      </w:r>
      <w:r w:rsidRPr="00EE628A">
        <w:rPr>
          <w:lang w:val="en-SE"/>
        </w:rPr>
        <w:tab/>
      </w:r>
      <w:r>
        <w:fldChar w:fldCharType="begin"/>
      </w:r>
      <w:r w:rsidRPr="00EE628A">
        <w:rPr>
          <w:lang w:val="en-SE"/>
        </w:rPr>
        <w:instrText xml:space="preserve"> PAGEREF _Toc222152199 \h </w:instrText>
      </w:r>
      <w:r>
        <w:fldChar w:fldCharType="separate"/>
      </w:r>
      <w:r w:rsidRPr="00EE628A">
        <w:rPr>
          <w:lang w:val="en-SE"/>
        </w:rPr>
        <w:t>29</w:t>
      </w:r>
      <w:r>
        <w:fldChar w:fldCharType="end"/>
      </w:r>
    </w:p>
    <w:p w14:paraId="6A888B02" w14:textId="0EBE391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5.2.3.2.3</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AIMLES_FLMemberGroupSupport_Query</w:t>
      </w:r>
      <w:r w:rsidRPr="00EE628A">
        <w:rPr>
          <w:lang w:val="en-SE"/>
        </w:rPr>
        <w:tab/>
      </w:r>
      <w:r>
        <w:fldChar w:fldCharType="begin"/>
      </w:r>
      <w:r w:rsidRPr="00EE628A">
        <w:rPr>
          <w:lang w:val="en-SE"/>
        </w:rPr>
        <w:instrText xml:space="preserve"> PAGEREF _Toc222152200 \h </w:instrText>
      </w:r>
      <w:r>
        <w:fldChar w:fldCharType="separate"/>
      </w:r>
      <w:r w:rsidRPr="00EE628A">
        <w:rPr>
          <w:lang w:val="en-SE"/>
        </w:rPr>
        <w:t>30</w:t>
      </w:r>
      <w:r>
        <w:fldChar w:fldCharType="end"/>
      </w:r>
    </w:p>
    <w:p w14:paraId="1349B78D" w14:textId="59AE377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5.2.3.2.4</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AIMLES_FLMemberGroupSupport_Update</w:t>
      </w:r>
      <w:r w:rsidRPr="00EE628A">
        <w:rPr>
          <w:lang w:val="en-SE"/>
        </w:rPr>
        <w:tab/>
      </w:r>
      <w:r>
        <w:fldChar w:fldCharType="begin"/>
      </w:r>
      <w:r w:rsidRPr="00EE628A">
        <w:rPr>
          <w:lang w:val="en-SE"/>
        </w:rPr>
        <w:instrText xml:space="preserve"> PAGEREF _Toc222152201 \h </w:instrText>
      </w:r>
      <w:r>
        <w:fldChar w:fldCharType="separate"/>
      </w:r>
      <w:r w:rsidRPr="00EE628A">
        <w:rPr>
          <w:lang w:val="en-SE"/>
        </w:rPr>
        <w:t>30</w:t>
      </w:r>
      <w:r>
        <w:fldChar w:fldCharType="end"/>
      </w:r>
    </w:p>
    <w:p w14:paraId="0E135E50" w14:textId="20E7783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5.2.3.2.5</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AIMLES_FLMemberGroupSupport_Delete</w:t>
      </w:r>
      <w:r w:rsidRPr="00EE628A">
        <w:rPr>
          <w:lang w:val="en-SE"/>
        </w:rPr>
        <w:tab/>
      </w:r>
      <w:r>
        <w:fldChar w:fldCharType="begin"/>
      </w:r>
      <w:r w:rsidRPr="00EE628A">
        <w:rPr>
          <w:lang w:val="en-SE"/>
        </w:rPr>
        <w:instrText xml:space="preserve"> PAGEREF _Toc222152202 \h </w:instrText>
      </w:r>
      <w:r>
        <w:fldChar w:fldCharType="separate"/>
      </w:r>
      <w:r w:rsidRPr="00EE628A">
        <w:rPr>
          <w:lang w:val="en-SE"/>
        </w:rPr>
        <w:t>31</w:t>
      </w:r>
      <w:r>
        <w:fldChar w:fldCharType="end"/>
      </w:r>
    </w:p>
    <w:p w14:paraId="1815DE7C" w14:textId="4F0E9C97"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5.2.4</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AIMLES_AIMLEServiceOperationsManagement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_Toc222152203 \h </w:instrText>
      </w:r>
      <w:r>
        <w:fldChar w:fldCharType="separate"/>
      </w:r>
      <w:r w:rsidRPr="00EE628A">
        <w:rPr>
          <w:lang w:val="en-SE"/>
        </w:rPr>
        <w:t>33</w:t>
      </w:r>
      <w:r>
        <w:fldChar w:fldCharType="end"/>
      </w:r>
    </w:p>
    <w:p w14:paraId="1A04F019" w14:textId="79E556A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5.2.4.1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_Toc222152204 \h </w:instrText>
      </w:r>
      <w:r>
        <w:fldChar w:fldCharType="separate"/>
      </w:r>
      <w:r w:rsidRPr="00EE628A">
        <w:rPr>
          <w:lang w:val="en-SE"/>
        </w:rPr>
        <w:t>33</w:t>
      </w:r>
      <w:r>
        <w:fldChar w:fldCharType="end"/>
      </w:r>
    </w:p>
    <w:p w14:paraId="4A7BB9A3" w14:textId="724DBCA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5.2.4.2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_Toc222152205 \h </w:instrText>
      </w:r>
      <w:r>
        <w:fldChar w:fldCharType="separate"/>
      </w:r>
      <w:r w:rsidRPr="00EE628A">
        <w:rPr>
          <w:lang w:val="en-SE"/>
        </w:rPr>
        <w:t>33</w:t>
      </w:r>
      <w:r>
        <w:fldChar w:fldCharType="end"/>
      </w:r>
    </w:p>
    <w:p w14:paraId="078D71CB" w14:textId="1A65818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5.2.4.2.1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_Toc222152206 \h </w:instrText>
      </w:r>
      <w:r>
        <w:fldChar w:fldCharType="separate"/>
      </w:r>
      <w:r w:rsidRPr="00EE628A">
        <w:rPr>
          <w:lang w:val="en-SE"/>
        </w:rPr>
        <w:t>33</w:t>
      </w:r>
      <w:r>
        <w:fldChar w:fldCharType="end"/>
      </w:r>
    </w:p>
    <w:p w14:paraId="58532879" w14:textId="3DA0556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5.2.4.2.2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AIMLES_AIMLEServiceOperationsManagement_Request</w:t>
      </w:r>
      <w:r w:rsidRPr="00EE628A">
        <w:rPr>
          <w:lang w:val="en-SE"/>
        </w:rPr>
        <w:tab/>
      </w:r>
      <w:r>
        <w:fldChar w:fldCharType="begin"/>
      </w:r>
      <w:r w:rsidRPr="00EE628A">
        <w:rPr>
          <w:lang w:val="en-SE"/>
        </w:rPr>
        <w:instrText xml:space="preserve"> PAGEREF _Toc222152207 \h </w:instrText>
      </w:r>
      <w:r>
        <w:fldChar w:fldCharType="separate"/>
      </w:r>
      <w:r w:rsidRPr="00EE628A">
        <w:rPr>
          <w:lang w:val="en-SE"/>
        </w:rPr>
        <w:t>33</w:t>
      </w:r>
      <w:r>
        <w:fldChar w:fldCharType="end"/>
      </w:r>
    </w:p>
    <w:p w14:paraId="09449ED9" w14:textId="030E37D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EE628A">
        <w:rPr>
          <w:lang w:val="en-SE"/>
        </w:rPr>
        <w:t>5.2.5</w:t>
      </w:r>
      <w:r>
        <w:rPr>
          <w:rFonts w:asciiTheme="minorHAnsi" w:eastAsiaTheme="minorEastAsia" w:hAnsiTheme="minorHAnsi" w:cstheme="minorBidi"/>
          <w:kern w:val="2"/>
          <w:sz w:val="24"/>
          <w:szCs w:val="24"/>
          <w:lang w:val="en-SE" w:eastAsia="en-SE"/>
          <w14:ligatures w14:val="standardContextual"/>
        </w:rPr>
        <w:tab/>
      </w:r>
      <w:r w:rsidRPr="00EE628A">
        <w:rPr>
          <w:lang w:val="en-SE"/>
        </w:rPr>
        <w:t xml:space="preserve">AIMLES_HierarchicalComputingAssist </w:t>
      </w:r>
      <w:r w:rsidRPr="00EE628A">
        <w:rPr>
          <w:rFonts w:eastAsia="SimSun"/>
          <w:lang w:val="en-SE" w:eastAsia="en-US"/>
        </w:rPr>
        <w:t>Service</w:t>
      </w:r>
      <w:r w:rsidRPr="00EE628A">
        <w:rPr>
          <w:lang w:val="en-SE"/>
        </w:rPr>
        <w:tab/>
      </w:r>
      <w:r>
        <w:fldChar w:fldCharType="begin"/>
      </w:r>
      <w:r w:rsidRPr="00EE628A">
        <w:rPr>
          <w:lang w:val="en-SE"/>
        </w:rPr>
        <w:instrText xml:space="preserve"> PAGEREF _Toc222152208 \h </w:instrText>
      </w:r>
      <w:r>
        <w:fldChar w:fldCharType="separate"/>
      </w:r>
      <w:r w:rsidRPr="00EE628A">
        <w:rPr>
          <w:lang w:val="en-SE"/>
        </w:rPr>
        <w:t>35</w:t>
      </w:r>
      <w:r>
        <w:fldChar w:fldCharType="end"/>
      </w:r>
    </w:p>
    <w:p w14:paraId="288EAC19" w14:textId="0EF6038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5.2.5.1</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Description</w:t>
      </w:r>
      <w:r w:rsidRPr="00EE628A">
        <w:rPr>
          <w:lang w:val="en-SE"/>
        </w:rPr>
        <w:tab/>
      </w:r>
      <w:r>
        <w:fldChar w:fldCharType="begin"/>
      </w:r>
      <w:r w:rsidRPr="00EE628A">
        <w:rPr>
          <w:lang w:val="en-SE"/>
        </w:rPr>
        <w:instrText xml:space="preserve"> PAGEREF _Toc222152209 \h </w:instrText>
      </w:r>
      <w:r>
        <w:fldChar w:fldCharType="separate"/>
      </w:r>
      <w:r w:rsidRPr="00EE628A">
        <w:rPr>
          <w:lang w:val="en-SE"/>
        </w:rPr>
        <w:t>35</w:t>
      </w:r>
      <w:r>
        <w:fldChar w:fldCharType="end"/>
      </w:r>
    </w:p>
    <w:p w14:paraId="046CF694" w14:textId="771801F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EE628A">
        <w:rPr>
          <w:lang w:val="en-SE"/>
        </w:rPr>
        <w:t>5.2.5.2</w:t>
      </w:r>
      <w:r>
        <w:rPr>
          <w:rFonts w:asciiTheme="minorHAnsi" w:eastAsiaTheme="minorEastAsia" w:hAnsiTheme="minorHAnsi" w:cstheme="minorBidi"/>
          <w:kern w:val="2"/>
          <w:sz w:val="24"/>
          <w:szCs w:val="24"/>
          <w:lang w:val="en-SE" w:eastAsia="en-SE"/>
          <w14:ligatures w14:val="standardContextual"/>
        </w:rPr>
        <w:tab/>
      </w:r>
      <w:r w:rsidRPr="00EE628A">
        <w:rPr>
          <w:lang w:val="en-SE"/>
        </w:rPr>
        <w:t>Service Operations</w:t>
      </w:r>
      <w:r w:rsidRPr="00EE628A">
        <w:rPr>
          <w:lang w:val="en-SE"/>
        </w:rPr>
        <w:tab/>
      </w:r>
      <w:r>
        <w:fldChar w:fldCharType="begin"/>
      </w:r>
      <w:r w:rsidRPr="00EE628A">
        <w:rPr>
          <w:lang w:val="en-SE"/>
        </w:rPr>
        <w:instrText xml:space="preserve"> PAGEREF _Toc222152210 \h </w:instrText>
      </w:r>
      <w:r>
        <w:fldChar w:fldCharType="separate"/>
      </w:r>
      <w:r w:rsidRPr="00EE628A">
        <w:rPr>
          <w:lang w:val="en-SE"/>
        </w:rPr>
        <w:t>35</w:t>
      </w:r>
      <w:r>
        <w:fldChar w:fldCharType="end"/>
      </w:r>
    </w:p>
    <w:p w14:paraId="633C47C8" w14:textId="7C6A96C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5.2.5.2.1</w:t>
      </w:r>
      <w:r>
        <w:rPr>
          <w:rFonts w:asciiTheme="minorHAnsi" w:eastAsiaTheme="minorEastAsia" w:hAnsiTheme="minorHAnsi" w:cstheme="minorBidi"/>
          <w:kern w:val="2"/>
          <w:sz w:val="24"/>
          <w:szCs w:val="24"/>
          <w:lang w:val="en-SE" w:eastAsia="en-SE"/>
          <w14:ligatures w14:val="standardContextual"/>
        </w:rPr>
        <w:tab/>
      </w:r>
      <w:r w:rsidRPr="00EE628A">
        <w:rPr>
          <w:lang w:val="en-SE"/>
        </w:rPr>
        <w:t>Introduction</w:t>
      </w:r>
      <w:r w:rsidRPr="00EE628A">
        <w:rPr>
          <w:lang w:val="en-SE"/>
        </w:rPr>
        <w:tab/>
      </w:r>
      <w:r>
        <w:fldChar w:fldCharType="begin"/>
      </w:r>
      <w:r w:rsidRPr="00EE628A">
        <w:rPr>
          <w:lang w:val="en-SE"/>
        </w:rPr>
        <w:instrText xml:space="preserve"> PAGEREF _Toc222152211 \h </w:instrText>
      </w:r>
      <w:r>
        <w:fldChar w:fldCharType="separate"/>
      </w:r>
      <w:r w:rsidRPr="00EE628A">
        <w:rPr>
          <w:lang w:val="en-SE"/>
        </w:rPr>
        <w:t>35</w:t>
      </w:r>
      <w:r>
        <w:fldChar w:fldCharType="end"/>
      </w:r>
    </w:p>
    <w:p w14:paraId="1A9AB074" w14:textId="317E581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EE628A">
        <w:rPr>
          <w:lang w:val="en-SE"/>
        </w:rPr>
        <w:t>5.2.5.2.2</w:t>
      </w:r>
      <w:r>
        <w:rPr>
          <w:rFonts w:asciiTheme="minorHAnsi" w:eastAsiaTheme="minorEastAsia" w:hAnsiTheme="minorHAnsi" w:cstheme="minorBidi"/>
          <w:kern w:val="2"/>
          <w:sz w:val="24"/>
          <w:szCs w:val="24"/>
          <w:lang w:val="en-SE" w:eastAsia="en-SE"/>
          <w14:ligatures w14:val="standardContextual"/>
        </w:rPr>
        <w:tab/>
      </w:r>
      <w:r w:rsidRPr="00EE628A">
        <w:rPr>
          <w:lang w:val="en-SE"/>
        </w:rPr>
        <w:t>AIMLES_HierarchicalComputingAssist_Request</w:t>
      </w:r>
      <w:r w:rsidRPr="00EE628A">
        <w:rPr>
          <w:lang w:val="en-SE"/>
        </w:rPr>
        <w:tab/>
      </w:r>
      <w:r>
        <w:fldChar w:fldCharType="begin"/>
      </w:r>
      <w:r w:rsidRPr="00EE628A">
        <w:rPr>
          <w:lang w:val="en-SE"/>
        </w:rPr>
        <w:instrText xml:space="preserve"> PAGEREF _Toc222152212 \h </w:instrText>
      </w:r>
      <w:r>
        <w:fldChar w:fldCharType="separate"/>
      </w:r>
      <w:r w:rsidRPr="00EE628A">
        <w:rPr>
          <w:lang w:val="en-SE"/>
        </w:rPr>
        <w:t>35</w:t>
      </w:r>
      <w:r>
        <w:fldChar w:fldCharType="end"/>
      </w:r>
    </w:p>
    <w:p w14:paraId="3B702217" w14:textId="4E4C98D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D071AB">
        <w:rPr>
          <w:rFonts w:eastAsia="SimSun"/>
          <w:lang w:eastAsia="en-US"/>
        </w:rPr>
        <w:t>Service</w:t>
      </w:r>
      <w:r>
        <w:tab/>
      </w:r>
      <w:r>
        <w:fldChar w:fldCharType="begin"/>
      </w:r>
      <w:r>
        <w:instrText xml:space="preserve"> PAGEREF _Toc222152213 \h </w:instrText>
      </w:r>
      <w:r>
        <w:fldChar w:fldCharType="separate"/>
      </w:r>
      <w:r>
        <w:t>37</w:t>
      </w:r>
      <w:r>
        <w:fldChar w:fldCharType="end"/>
      </w:r>
    </w:p>
    <w:p w14:paraId="57D89EED" w14:textId="34BD803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_Toc222152214 \h </w:instrText>
      </w:r>
      <w:r>
        <w:fldChar w:fldCharType="separate"/>
      </w:r>
      <w:r>
        <w:t>37</w:t>
      </w:r>
      <w:r>
        <w:fldChar w:fldCharType="end"/>
      </w:r>
    </w:p>
    <w:p w14:paraId="2C55CA62" w14:textId="45EA3A1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_Toc222152215 \h </w:instrText>
      </w:r>
      <w:r>
        <w:fldChar w:fldCharType="separate"/>
      </w:r>
      <w:r>
        <w:t>37</w:t>
      </w:r>
      <w:r>
        <w:fldChar w:fldCharType="end"/>
      </w:r>
    </w:p>
    <w:p w14:paraId="7241D4BC" w14:textId="231BCBC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5.2.6.2.1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_Toc222152216 \h </w:instrText>
      </w:r>
      <w:r>
        <w:fldChar w:fldCharType="separate"/>
      </w:r>
      <w:r w:rsidRPr="00977E36">
        <w:rPr>
          <w:lang w:val="en-SE"/>
        </w:rPr>
        <w:t>37</w:t>
      </w:r>
      <w:r>
        <w:fldChar w:fldCharType="end"/>
      </w:r>
    </w:p>
    <w:p w14:paraId="628B26E8" w14:textId="00D9473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5.2.6.2.2</w:t>
      </w:r>
      <w:r>
        <w:rPr>
          <w:rFonts w:asciiTheme="minorHAnsi" w:eastAsiaTheme="minorEastAsia" w:hAnsiTheme="minorHAnsi" w:cstheme="minorBidi"/>
          <w:kern w:val="2"/>
          <w:sz w:val="24"/>
          <w:szCs w:val="24"/>
          <w:lang w:val="en-SE" w:eastAsia="en-SE"/>
          <w14:ligatures w14:val="standardContextual"/>
        </w:rPr>
        <w:tab/>
      </w:r>
      <w:r w:rsidRPr="00977E36">
        <w:rPr>
          <w:lang w:val="en-SE" w:eastAsia="zh-CN"/>
        </w:rPr>
        <w:t>AIMLES_AIMLEClientDiscovery_Request</w:t>
      </w:r>
      <w:r w:rsidRPr="00977E36">
        <w:rPr>
          <w:lang w:val="en-SE"/>
        </w:rPr>
        <w:tab/>
      </w:r>
      <w:r>
        <w:fldChar w:fldCharType="begin"/>
      </w:r>
      <w:r w:rsidRPr="00977E36">
        <w:rPr>
          <w:lang w:val="en-SE"/>
        </w:rPr>
        <w:instrText xml:space="preserve"> PAGEREF _Toc222152217 \h </w:instrText>
      </w:r>
      <w:r>
        <w:fldChar w:fldCharType="separate"/>
      </w:r>
      <w:r w:rsidRPr="00977E36">
        <w:rPr>
          <w:lang w:val="en-SE"/>
        </w:rPr>
        <w:t>37</w:t>
      </w:r>
      <w:r>
        <w:fldChar w:fldCharType="end"/>
      </w:r>
    </w:p>
    <w:p w14:paraId="0F6080CE" w14:textId="33AA847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en-SE"/>
        </w:rPr>
        <w:t>5.2.7</w:t>
      </w:r>
      <w:r>
        <w:rPr>
          <w:rFonts w:asciiTheme="minorHAnsi" w:eastAsiaTheme="minorEastAsia" w:hAnsiTheme="minorHAnsi" w:cstheme="minorBidi"/>
          <w:kern w:val="2"/>
          <w:sz w:val="24"/>
          <w:szCs w:val="24"/>
          <w:lang w:val="en-SE" w:eastAsia="en-SE"/>
          <w14:ligatures w14:val="standardContextual"/>
        </w:rPr>
        <w:tab/>
      </w:r>
      <w:r w:rsidRPr="00977E36">
        <w:rPr>
          <w:lang w:val="en-SE"/>
        </w:rPr>
        <w:t xml:space="preserve">AIMLES_AIMLEClientSelection </w:t>
      </w:r>
      <w:r w:rsidRPr="00977E36">
        <w:rPr>
          <w:rFonts w:eastAsia="SimSun"/>
          <w:lang w:val="en-SE" w:eastAsia="en-US"/>
        </w:rPr>
        <w:t>Service</w:t>
      </w:r>
      <w:r w:rsidRPr="00977E36">
        <w:rPr>
          <w:lang w:val="en-SE"/>
        </w:rPr>
        <w:tab/>
      </w:r>
      <w:r>
        <w:fldChar w:fldCharType="begin"/>
      </w:r>
      <w:r w:rsidRPr="00977E36">
        <w:rPr>
          <w:lang w:val="en-SE"/>
        </w:rPr>
        <w:instrText xml:space="preserve"> PAGEREF _Toc222152218 \h </w:instrText>
      </w:r>
      <w:r>
        <w:fldChar w:fldCharType="separate"/>
      </w:r>
      <w:r w:rsidRPr="00977E36">
        <w:rPr>
          <w:lang w:val="en-SE"/>
        </w:rPr>
        <w:t>38</w:t>
      </w:r>
      <w:r>
        <w:fldChar w:fldCharType="end"/>
      </w:r>
    </w:p>
    <w:p w14:paraId="043A0F3E" w14:textId="1413543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5.2.7.1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_Toc222152219 \h </w:instrText>
      </w:r>
      <w:r>
        <w:fldChar w:fldCharType="separate"/>
      </w:r>
      <w:r w:rsidRPr="00977E36">
        <w:rPr>
          <w:lang w:val="en-SE"/>
        </w:rPr>
        <w:t>38</w:t>
      </w:r>
      <w:r>
        <w:fldChar w:fldCharType="end"/>
      </w:r>
    </w:p>
    <w:p w14:paraId="42677E09" w14:textId="5E8ADED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5.2.7.2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_Toc222152220 \h </w:instrText>
      </w:r>
      <w:r>
        <w:fldChar w:fldCharType="separate"/>
      </w:r>
      <w:r w:rsidRPr="00977E36">
        <w:rPr>
          <w:lang w:val="en-SE"/>
        </w:rPr>
        <w:t>38</w:t>
      </w:r>
      <w:r>
        <w:fldChar w:fldCharType="end"/>
      </w:r>
    </w:p>
    <w:p w14:paraId="175B082C" w14:textId="3EB17F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_Toc222152221 \h </w:instrText>
      </w:r>
      <w:r>
        <w:fldChar w:fldCharType="separate"/>
      </w:r>
      <w:r w:rsidRPr="00977E36">
        <w:rPr>
          <w:lang w:val="en-SE"/>
        </w:rPr>
        <w:t>38</w:t>
      </w:r>
      <w:r>
        <w:fldChar w:fldCharType="end"/>
      </w:r>
    </w:p>
    <w:p w14:paraId="1A553EDA" w14:textId="5E7D025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AIMLES_ClientSelection_Subscribe</w:t>
      </w:r>
      <w:r w:rsidRPr="00977E36">
        <w:rPr>
          <w:lang w:val="en-SE"/>
        </w:rPr>
        <w:tab/>
      </w:r>
      <w:r>
        <w:fldChar w:fldCharType="begin"/>
      </w:r>
      <w:r w:rsidRPr="00977E36">
        <w:rPr>
          <w:lang w:val="en-SE"/>
        </w:rPr>
        <w:instrText xml:space="preserve"> PAGEREF _Toc222152222 \h </w:instrText>
      </w:r>
      <w:r>
        <w:fldChar w:fldCharType="separate"/>
      </w:r>
      <w:r w:rsidRPr="00977E36">
        <w:rPr>
          <w:lang w:val="en-SE"/>
        </w:rPr>
        <w:t>38</w:t>
      </w:r>
      <w:r>
        <w:fldChar w:fldCharType="end"/>
      </w:r>
    </w:p>
    <w:p w14:paraId="5358F3E1" w14:textId="2555EF7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AIMLES_ClientSelection_Update</w:t>
      </w:r>
      <w:r w:rsidRPr="00977E36">
        <w:rPr>
          <w:lang w:val="en-SE"/>
        </w:rPr>
        <w:tab/>
      </w:r>
      <w:r>
        <w:fldChar w:fldCharType="begin"/>
      </w:r>
      <w:r w:rsidRPr="00977E36">
        <w:rPr>
          <w:lang w:val="en-SE"/>
        </w:rPr>
        <w:instrText xml:space="preserve"> PAGEREF _Toc222152223 \h </w:instrText>
      </w:r>
      <w:r>
        <w:fldChar w:fldCharType="separate"/>
      </w:r>
      <w:r w:rsidRPr="00977E36">
        <w:rPr>
          <w:lang w:val="en-SE"/>
        </w:rPr>
        <w:t>39</w:t>
      </w:r>
      <w:r>
        <w:fldChar w:fldCharType="end"/>
      </w:r>
    </w:p>
    <w:p w14:paraId="1690F1E8" w14:textId="154607C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5.2.7.2.4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AIMLES_ClientSelection_Unsubscribe</w:t>
      </w:r>
      <w:r w:rsidRPr="00977E36">
        <w:rPr>
          <w:lang w:val="en-SE"/>
        </w:rPr>
        <w:tab/>
      </w:r>
      <w:r>
        <w:fldChar w:fldCharType="begin"/>
      </w:r>
      <w:r w:rsidRPr="00977E36">
        <w:rPr>
          <w:lang w:val="en-SE"/>
        </w:rPr>
        <w:instrText xml:space="preserve"> PAGEREF _Toc222152224 \h </w:instrText>
      </w:r>
      <w:r>
        <w:fldChar w:fldCharType="separate"/>
      </w:r>
      <w:r w:rsidRPr="00977E36">
        <w:rPr>
          <w:lang w:val="en-SE"/>
        </w:rPr>
        <w:t>40</w:t>
      </w:r>
      <w:r>
        <w:fldChar w:fldCharType="end"/>
      </w:r>
    </w:p>
    <w:p w14:paraId="519D0BB9" w14:textId="74A4A6F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_Toc222152225 \h </w:instrText>
      </w:r>
      <w:r>
        <w:fldChar w:fldCharType="separate"/>
      </w:r>
      <w:r>
        <w:t>41</w:t>
      </w:r>
      <w:r>
        <w:fldChar w:fldCharType="end"/>
      </w:r>
    </w:p>
    <w:p w14:paraId="10D7AC20" w14:textId="469640A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_Toc222152226 \h </w:instrText>
      </w:r>
      <w:r>
        <w:fldChar w:fldCharType="separate"/>
      </w:r>
      <w:r>
        <w:t>41</w:t>
      </w:r>
      <w:r>
        <w:fldChar w:fldCharType="end"/>
      </w:r>
    </w:p>
    <w:p w14:paraId="3CF2FB07" w14:textId="45EFB45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_Toc222152227 \h </w:instrText>
      </w:r>
      <w:r>
        <w:fldChar w:fldCharType="separate"/>
      </w:r>
      <w:r>
        <w:t>43</w:t>
      </w:r>
      <w:r>
        <w:fldChar w:fldCharType="end"/>
      </w:r>
    </w:p>
    <w:p w14:paraId="5095063F" w14:textId="6FD293D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_Toc222152228 \h </w:instrText>
      </w:r>
      <w:r>
        <w:fldChar w:fldCharType="separate"/>
      </w:r>
      <w:r>
        <w:t>43</w:t>
      </w:r>
      <w:r>
        <w:fldChar w:fldCharType="end"/>
      </w:r>
    </w:p>
    <w:p w14:paraId="001D7C67" w14:textId="3316D79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_Toc222152229 \h </w:instrText>
      </w:r>
      <w:r>
        <w:fldChar w:fldCharType="separate"/>
      </w:r>
      <w:r>
        <w:t>43</w:t>
      </w:r>
      <w:r>
        <w:fldChar w:fldCharType="end"/>
      </w:r>
    </w:p>
    <w:p w14:paraId="063A22E9" w14:textId="3BCB860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_Toc222152230 \h </w:instrText>
      </w:r>
      <w:r>
        <w:fldChar w:fldCharType="separate"/>
      </w:r>
      <w:r>
        <w:t>43</w:t>
      </w:r>
      <w:r>
        <w:fldChar w:fldCharType="end"/>
      </w:r>
    </w:p>
    <w:p w14:paraId="7F59ED8E" w14:textId="3A82B57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_Toc222152231 \h </w:instrText>
      </w:r>
      <w:r>
        <w:fldChar w:fldCharType="separate"/>
      </w:r>
      <w:r>
        <w:t>43</w:t>
      </w:r>
      <w:r>
        <w:fldChar w:fldCharType="end"/>
      </w:r>
    </w:p>
    <w:p w14:paraId="37FB4F8B" w14:textId="7BC412F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_Toc222152232 \h </w:instrText>
      </w:r>
      <w:r>
        <w:fldChar w:fldCharType="separate"/>
      </w:r>
      <w:r>
        <w:t>44</w:t>
      </w:r>
      <w:r>
        <w:fldChar w:fldCharType="end"/>
      </w:r>
    </w:p>
    <w:p w14:paraId="3F274ADB" w14:textId="64F8EBC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_Toc222152233 \h </w:instrText>
      </w:r>
      <w:r>
        <w:fldChar w:fldCharType="separate"/>
      </w:r>
      <w:r>
        <w:t>45</w:t>
      </w:r>
      <w:r>
        <w:fldChar w:fldCharType="end"/>
      </w:r>
    </w:p>
    <w:p w14:paraId="616F98B6" w14:textId="239923D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_Toc222152234 \h </w:instrText>
      </w:r>
      <w:r>
        <w:fldChar w:fldCharType="separate"/>
      </w:r>
      <w:r>
        <w:t>45</w:t>
      </w:r>
      <w:r>
        <w:fldChar w:fldCharType="end"/>
      </w:r>
    </w:p>
    <w:p w14:paraId="11426034" w14:textId="3675008E"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D071AB">
        <w:rPr>
          <w:rFonts w:eastAsia="SimSun"/>
        </w:rPr>
        <w:t>Service</w:t>
      </w:r>
      <w:r>
        <w:tab/>
      </w:r>
      <w:r>
        <w:fldChar w:fldCharType="begin"/>
      </w:r>
      <w:r>
        <w:instrText xml:space="preserve"> PAGEREF _Toc222152235 \h </w:instrText>
      </w:r>
      <w:r>
        <w:fldChar w:fldCharType="separate"/>
      </w:r>
      <w:r>
        <w:t>47</w:t>
      </w:r>
      <w:r>
        <w:fldChar w:fldCharType="end"/>
      </w:r>
    </w:p>
    <w:p w14:paraId="3A715573" w14:textId="277A647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_Toc222152236 \h </w:instrText>
      </w:r>
      <w:r>
        <w:fldChar w:fldCharType="separate"/>
      </w:r>
      <w:r>
        <w:t>47</w:t>
      </w:r>
      <w:r>
        <w:fldChar w:fldCharType="end"/>
      </w:r>
    </w:p>
    <w:p w14:paraId="28E7FD36" w14:textId="0417083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_Toc222152237 \h </w:instrText>
      </w:r>
      <w:r>
        <w:fldChar w:fldCharType="separate"/>
      </w:r>
      <w:r>
        <w:t>47</w:t>
      </w:r>
      <w:r>
        <w:fldChar w:fldCharType="end"/>
      </w:r>
    </w:p>
    <w:p w14:paraId="66E9D1B0" w14:textId="678CDF3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_Toc222152238 \h </w:instrText>
      </w:r>
      <w:r>
        <w:fldChar w:fldCharType="separate"/>
      </w:r>
      <w:r>
        <w:t>47</w:t>
      </w:r>
      <w:r>
        <w:fldChar w:fldCharType="end"/>
      </w:r>
    </w:p>
    <w:p w14:paraId="331E3B4F" w14:textId="3CE3737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_Toc222152239 \h </w:instrText>
      </w:r>
      <w:r>
        <w:fldChar w:fldCharType="separate"/>
      </w:r>
      <w:r>
        <w:t>47</w:t>
      </w:r>
      <w:r>
        <w:fldChar w:fldCharType="end"/>
      </w:r>
    </w:p>
    <w:p w14:paraId="29D60E88" w14:textId="3AB478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_Toc222152240 \h </w:instrText>
      </w:r>
      <w:r>
        <w:fldChar w:fldCharType="separate"/>
      </w:r>
      <w:r>
        <w:t>48</w:t>
      </w:r>
      <w:r>
        <w:fldChar w:fldCharType="end"/>
      </w:r>
    </w:p>
    <w:p w14:paraId="13F8402A" w14:textId="309CDD6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_Toc222152241 \h </w:instrText>
      </w:r>
      <w:r>
        <w:fldChar w:fldCharType="separate"/>
      </w:r>
      <w:r>
        <w:t>49</w:t>
      </w:r>
      <w:r>
        <w:fldChar w:fldCharType="end"/>
      </w:r>
    </w:p>
    <w:p w14:paraId="35C24D0C" w14:textId="6D198D6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_Toc222152242 \h </w:instrText>
      </w:r>
      <w:r>
        <w:fldChar w:fldCharType="separate"/>
      </w:r>
      <w:r>
        <w:t>50</w:t>
      </w:r>
      <w:r>
        <w:fldChar w:fldCharType="end"/>
      </w:r>
    </w:p>
    <w:p w14:paraId="7A128B44" w14:textId="7D821FF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D071AB">
        <w:rPr>
          <w:rFonts w:eastAsia="SimSun"/>
        </w:rPr>
        <w:t>Service</w:t>
      </w:r>
      <w:r>
        <w:tab/>
      </w:r>
      <w:r>
        <w:fldChar w:fldCharType="begin"/>
      </w:r>
      <w:r>
        <w:instrText xml:space="preserve"> PAGEREF _Toc222152243 \h </w:instrText>
      </w:r>
      <w:r>
        <w:fldChar w:fldCharType="separate"/>
      </w:r>
      <w:r>
        <w:t>51</w:t>
      </w:r>
      <w:r>
        <w:fldChar w:fldCharType="end"/>
      </w:r>
    </w:p>
    <w:p w14:paraId="34759B9A" w14:textId="4A170F5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5.2.10.1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_Toc222152244 \h </w:instrText>
      </w:r>
      <w:r>
        <w:fldChar w:fldCharType="separate"/>
      </w:r>
      <w:r w:rsidRPr="00977E36">
        <w:rPr>
          <w:lang w:val="en-SE"/>
        </w:rPr>
        <w:t>51</w:t>
      </w:r>
      <w:r>
        <w:fldChar w:fldCharType="end"/>
      </w:r>
    </w:p>
    <w:p w14:paraId="1EDF2C01" w14:textId="046F286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5.2.10.2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_Toc222152245 \h </w:instrText>
      </w:r>
      <w:r>
        <w:fldChar w:fldCharType="separate"/>
      </w:r>
      <w:r w:rsidRPr="00977E36">
        <w:rPr>
          <w:lang w:val="en-SE"/>
        </w:rPr>
        <w:t>51</w:t>
      </w:r>
      <w:r>
        <w:fldChar w:fldCharType="end"/>
      </w:r>
    </w:p>
    <w:p w14:paraId="72A7D9A8" w14:textId="653615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_Toc222152246 \h </w:instrText>
      </w:r>
      <w:r>
        <w:fldChar w:fldCharType="separate"/>
      </w:r>
      <w:r w:rsidRPr="00977E36">
        <w:rPr>
          <w:lang w:val="en-SE"/>
        </w:rPr>
        <w:t>51</w:t>
      </w:r>
      <w:r>
        <w:fldChar w:fldCharType="end"/>
      </w:r>
    </w:p>
    <w:p w14:paraId="2C56042F" w14:textId="6ACD576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AIMLES_MLModelRetrieval_Request</w:t>
      </w:r>
      <w:r w:rsidRPr="00977E36">
        <w:rPr>
          <w:lang w:val="en-SE"/>
        </w:rPr>
        <w:tab/>
      </w:r>
      <w:r>
        <w:fldChar w:fldCharType="begin"/>
      </w:r>
      <w:r w:rsidRPr="00977E36">
        <w:rPr>
          <w:lang w:val="en-SE"/>
        </w:rPr>
        <w:instrText xml:space="preserve"> PAGEREF _Toc222152247 \h </w:instrText>
      </w:r>
      <w:r>
        <w:fldChar w:fldCharType="separate"/>
      </w:r>
      <w:r w:rsidRPr="00977E36">
        <w:rPr>
          <w:lang w:val="en-SE"/>
        </w:rPr>
        <w:t>51</w:t>
      </w:r>
      <w:r>
        <w:fldChar w:fldCharType="end"/>
      </w:r>
    </w:p>
    <w:p w14:paraId="7AEB462E" w14:textId="5FFB701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AIMLES_MLModelRetrieval_Subscribe</w:t>
      </w:r>
      <w:r w:rsidRPr="00977E36">
        <w:rPr>
          <w:lang w:val="en-SE"/>
        </w:rPr>
        <w:tab/>
      </w:r>
      <w:r>
        <w:fldChar w:fldCharType="begin"/>
      </w:r>
      <w:r w:rsidRPr="00977E36">
        <w:rPr>
          <w:lang w:val="en-SE"/>
        </w:rPr>
        <w:instrText xml:space="preserve"> PAGEREF _Toc222152248 \h </w:instrText>
      </w:r>
      <w:r>
        <w:fldChar w:fldCharType="separate"/>
      </w:r>
      <w:r w:rsidRPr="00977E36">
        <w:rPr>
          <w:lang w:val="en-SE"/>
        </w:rPr>
        <w:t>52</w:t>
      </w:r>
      <w:r>
        <w:fldChar w:fldCharType="end"/>
      </w:r>
    </w:p>
    <w:p w14:paraId="2EF03B03" w14:textId="7AB0748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AIMLES_MLModelRetrieval_Update</w:t>
      </w:r>
      <w:r w:rsidRPr="00977E36">
        <w:rPr>
          <w:lang w:val="en-SE"/>
        </w:rPr>
        <w:tab/>
      </w:r>
      <w:r>
        <w:fldChar w:fldCharType="begin"/>
      </w:r>
      <w:r w:rsidRPr="00977E36">
        <w:rPr>
          <w:lang w:val="en-SE"/>
        </w:rPr>
        <w:instrText xml:space="preserve"> PAGEREF _Toc222152249 \h </w:instrText>
      </w:r>
      <w:r>
        <w:fldChar w:fldCharType="separate"/>
      </w:r>
      <w:r w:rsidRPr="00977E36">
        <w:rPr>
          <w:lang w:val="en-SE"/>
        </w:rPr>
        <w:t>53</w:t>
      </w:r>
      <w:r>
        <w:fldChar w:fldCharType="end"/>
      </w:r>
    </w:p>
    <w:p w14:paraId="5114B5EF" w14:textId="1EF1013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5.2.10.2.5</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AIMLES_MLModelRetrieval_Unsubscribe</w:t>
      </w:r>
      <w:r w:rsidRPr="00977E36">
        <w:rPr>
          <w:lang w:val="en-SE"/>
        </w:rPr>
        <w:tab/>
      </w:r>
      <w:r>
        <w:fldChar w:fldCharType="begin"/>
      </w:r>
      <w:r w:rsidRPr="00977E36">
        <w:rPr>
          <w:lang w:val="en-SE"/>
        </w:rPr>
        <w:instrText xml:space="preserve"> PAGEREF _Toc222152250 \h </w:instrText>
      </w:r>
      <w:r>
        <w:fldChar w:fldCharType="separate"/>
      </w:r>
      <w:r w:rsidRPr="00977E36">
        <w:rPr>
          <w:lang w:val="en-SE"/>
        </w:rPr>
        <w:t>54</w:t>
      </w:r>
      <w:r>
        <w:fldChar w:fldCharType="end"/>
      </w:r>
    </w:p>
    <w:p w14:paraId="2294757B" w14:textId="660EB9E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5.2.10.2.6</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AIMLES_MLModelRetrieval_Notify</w:t>
      </w:r>
      <w:r w:rsidRPr="00977E36">
        <w:rPr>
          <w:lang w:val="en-SE"/>
        </w:rPr>
        <w:tab/>
      </w:r>
      <w:r>
        <w:fldChar w:fldCharType="begin"/>
      </w:r>
      <w:r w:rsidRPr="00977E36">
        <w:rPr>
          <w:lang w:val="en-SE"/>
        </w:rPr>
        <w:instrText xml:space="preserve"> PAGEREF _Toc222152251 \h </w:instrText>
      </w:r>
      <w:r>
        <w:fldChar w:fldCharType="separate"/>
      </w:r>
      <w:r w:rsidRPr="00977E36">
        <w:rPr>
          <w:lang w:val="en-SE"/>
        </w:rPr>
        <w:t>54</w:t>
      </w:r>
      <w:r>
        <w:fldChar w:fldCharType="end"/>
      </w:r>
    </w:p>
    <w:p w14:paraId="346BB97D" w14:textId="0B08E4C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en-SE"/>
        </w:rPr>
        <w:t>5.2.11</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 Service</w:t>
      </w:r>
      <w:r w:rsidRPr="00977E36">
        <w:rPr>
          <w:lang w:val="en-SE"/>
        </w:rPr>
        <w:tab/>
      </w:r>
      <w:r>
        <w:fldChar w:fldCharType="begin"/>
      </w:r>
      <w:r w:rsidRPr="00977E36">
        <w:rPr>
          <w:lang w:val="en-SE"/>
        </w:rPr>
        <w:instrText xml:space="preserve"> PAGEREF _Toc222152252 \h </w:instrText>
      </w:r>
      <w:r>
        <w:fldChar w:fldCharType="separate"/>
      </w:r>
      <w:r w:rsidRPr="00977E36">
        <w:rPr>
          <w:lang w:val="en-SE"/>
        </w:rPr>
        <w:t>56</w:t>
      </w:r>
      <w:r>
        <w:fldChar w:fldCharType="end"/>
      </w:r>
    </w:p>
    <w:p w14:paraId="23B7C708" w14:textId="79A7820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5.2.11.1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_Toc222152253 \h </w:instrText>
      </w:r>
      <w:r>
        <w:fldChar w:fldCharType="separate"/>
      </w:r>
      <w:r w:rsidRPr="00977E36">
        <w:rPr>
          <w:lang w:val="en-SE"/>
        </w:rPr>
        <w:t>56</w:t>
      </w:r>
      <w:r>
        <w:fldChar w:fldCharType="end"/>
      </w:r>
    </w:p>
    <w:p w14:paraId="5C5B307B" w14:textId="0DD3460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5.2.11.2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_Toc222152254 \h </w:instrText>
      </w:r>
      <w:r>
        <w:fldChar w:fldCharType="separate"/>
      </w:r>
      <w:r w:rsidRPr="00977E36">
        <w:rPr>
          <w:lang w:val="en-SE"/>
        </w:rPr>
        <w:t>56</w:t>
      </w:r>
      <w:r>
        <w:fldChar w:fldCharType="end"/>
      </w:r>
    </w:p>
    <w:p w14:paraId="315FCFD4" w14:textId="1162C82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5.2.11.2.1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_Toc222152255 \h </w:instrText>
      </w:r>
      <w:r>
        <w:fldChar w:fldCharType="separate"/>
      </w:r>
      <w:r w:rsidRPr="00977E36">
        <w:rPr>
          <w:lang w:val="en-SE"/>
        </w:rPr>
        <w:t>56</w:t>
      </w:r>
      <w:r>
        <w:fldChar w:fldCharType="end"/>
      </w:r>
    </w:p>
    <w:p w14:paraId="43B4B622" w14:textId="24F0CF0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5.2.11.2.2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AIMLES_TLModelSelectionAssistance_Request</w:t>
      </w:r>
      <w:r w:rsidRPr="00977E36">
        <w:rPr>
          <w:lang w:val="en-SE"/>
        </w:rPr>
        <w:tab/>
      </w:r>
      <w:r>
        <w:fldChar w:fldCharType="begin"/>
      </w:r>
      <w:r w:rsidRPr="00977E36">
        <w:rPr>
          <w:lang w:val="en-SE"/>
        </w:rPr>
        <w:instrText xml:space="preserve"> PAGEREF _Toc222152256 \h </w:instrText>
      </w:r>
      <w:r>
        <w:fldChar w:fldCharType="separate"/>
      </w:r>
      <w:r w:rsidRPr="00977E36">
        <w:rPr>
          <w:lang w:val="en-SE"/>
        </w:rPr>
        <w:t>56</w:t>
      </w:r>
      <w:r>
        <w:fldChar w:fldCharType="end"/>
      </w:r>
    </w:p>
    <w:p w14:paraId="06BC0016" w14:textId="1CB529E3"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AIMLES_SplitOpNodeRegistration</w:t>
      </w:r>
      <w:r w:rsidRPr="00977E36">
        <w:rPr>
          <w:lang w:val="en-SE"/>
        </w:rPr>
        <w:tab/>
      </w:r>
      <w:r>
        <w:fldChar w:fldCharType="begin"/>
      </w:r>
      <w:r w:rsidRPr="00977E36">
        <w:rPr>
          <w:lang w:val="en-SE"/>
        </w:rPr>
        <w:instrText xml:space="preserve"> PAGEREF _Toc222152257 \h </w:instrText>
      </w:r>
      <w:r>
        <w:fldChar w:fldCharType="separate"/>
      </w:r>
      <w:r w:rsidRPr="00977E36">
        <w:rPr>
          <w:lang w:val="en-SE"/>
        </w:rPr>
        <w:t>57</w:t>
      </w:r>
      <w:r>
        <w:fldChar w:fldCharType="end"/>
      </w:r>
    </w:p>
    <w:p w14:paraId="755BF546" w14:textId="4B48960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Description</w:t>
      </w:r>
      <w:r w:rsidRPr="00977E36">
        <w:rPr>
          <w:lang w:val="en-SE"/>
        </w:rPr>
        <w:tab/>
      </w:r>
      <w:r>
        <w:fldChar w:fldCharType="begin"/>
      </w:r>
      <w:r w:rsidRPr="00977E36">
        <w:rPr>
          <w:lang w:val="en-SE"/>
        </w:rPr>
        <w:instrText xml:space="preserve"> PAGEREF _Toc222152258 \h </w:instrText>
      </w:r>
      <w:r>
        <w:fldChar w:fldCharType="separate"/>
      </w:r>
      <w:r w:rsidRPr="00977E36">
        <w:rPr>
          <w:lang w:val="en-SE"/>
        </w:rPr>
        <w:t>57</w:t>
      </w:r>
      <w:r>
        <w:fldChar w:fldCharType="end"/>
      </w:r>
    </w:p>
    <w:p w14:paraId="63DD81DA" w14:textId="3CC5DC2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Service Operations</w:t>
      </w:r>
      <w:r w:rsidRPr="00977E36">
        <w:rPr>
          <w:lang w:val="en-SE"/>
        </w:rPr>
        <w:tab/>
      </w:r>
      <w:r>
        <w:fldChar w:fldCharType="begin"/>
      </w:r>
      <w:r w:rsidRPr="00977E36">
        <w:rPr>
          <w:lang w:val="en-SE"/>
        </w:rPr>
        <w:instrText xml:space="preserve"> PAGEREF _Toc222152259 \h </w:instrText>
      </w:r>
      <w:r>
        <w:fldChar w:fldCharType="separate"/>
      </w:r>
      <w:r w:rsidRPr="00977E36">
        <w:rPr>
          <w:lang w:val="en-SE"/>
        </w:rPr>
        <w:t>57</w:t>
      </w:r>
      <w:r>
        <w:fldChar w:fldCharType="end"/>
      </w:r>
    </w:p>
    <w:p w14:paraId="43CB791D" w14:textId="301350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5.2.12.2.1</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Introduction</w:t>
      </w:r>
      <w:r w:rsidRPr="00977E36">
        <w:rPr>
          <w:lang w:val="en-SE"/>
        </w:rPr>
        <w:tab/>
      </w:r>
      <w:r>
        <w:fldChar w:fldCharType="begin"/>
      </w:r>
      <w:r w:rsidRPr="00977E36">
        <w:rPr>
          <w:lang w:val="en-SE"/>
        </w:rPr>
        <w:instrText xml:space="preserve"> PAGEREF _Toc222152260 \h </w:instrText>
      </w:r>
      <w:r>
        <w:fldChar w:fldCharType="separate"/>
      </w:r>
      <w:r w:rsidRPr="00977E36">
        <w:rPr>
          <w:lang w:val="en-SE"/>
        </w:rPr>
        <w:t>57</w:t>
      </w:r>
      <w:r>
        <w:fldChar w:fldCharType="end"/>
      </w:r>
    </w:p>
    <w:p w14:paraId="6FF21D1B" w14:textId="05CEF6E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rFonts w:eastAsia="SimSun"/>
          <w:lang w:val="en-SE"/>
        </w:rPr>
        <w:t>5.2.12.2.2</w:t>
      </w:r>
      <w:r>
        <w:rPr>
          <w:rFonts w:asciiTheme="minorHAnsi" w:eastAsiaTheme="minorEastAsia" w:hAnsiTheme="minorHAnsi" w:cstheme="minorBidi"/>
          <w:kern w:val="2"/>
          <w:sz w:val="24"/>
          <w:szCs w:val="24"/>
          <w:lang w:val="en-SE" w:eastAsia="en-SE"/>
          <w14:ligatures w14:val="standardContextual"/>
        </w:rPr>
        <w:tab/>
      </w:r>
      <w:r w:rsidRPr="00977E36">
        <w:rPr>
          <w:rFonts w:eastAsia="SimSun"/>
          <w:lang w:val="en-SE"/>
        </w:rPr>
        <w:t>A</w:t>
      </w:r>
      <w:r w:rsidRPr="00977E36">
        <w:rPr>
          <w:lang w:val="en-SE"/>
        </w:rPr>
        <w:t>IMLES</w:t>
      </w:r>
      <w:r w:rsidRPr="00977E36">
        <w:rPr>
          <w:rFonts w:eastAsia="SimSun"/>
          <w:lang w:val="en-SE"/>
        </w:rPr>
        <w:t>_SplitOpNodeRegistration_Request</w:t>
      </w:r>
      <w:r w:rsidRPr="00977E36">
        <w:rPr>
          <w:lang w:val="en-SE"/>
        </w:rPr>
        <w:tab/>
      </w:r>
      <w:r>
        <w:fldChar w:fldCharType="begin"/>
      </w:r>
      <w:r w:rsidRPr="00977E36">
        <w:rPr>
          <w:lang w:val="en-SE"/>
        </w:rPr>
        <w:instrText xml:space="preserve"> PAGEREF _Toc222152261 \h </w:instrText>
      </w:r>
      <w:r>
        <w:fldChar w:fldCharType="separate"/>
      </w:r>
      <w:r w:rsidRPr="00977E36">
        <w:rPr>
          <w:lang w:val="en-SE"/>
        </w:rPr>
        <w:t>57</w:t>
      </w:r>
      <w:r>
        <w:fldChar w:fldCharType="end"/>
      </w:r>
    </w:p>
    <w:p w14:paraId="36539144" w14:textId="7AF61AF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5.2.12.2.3</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_Update</w:t>
      </w:r>
      <w:r>
        <w:tab/>
      </w:r>
      <w:r>
        <w:fldChar w:fldCharType="begin"/>
      </w:r>
      <w:r>
        <w:instrText xml:space="preserve"> PAGEREF _Toc222152262 \h </w:instrText>
      </w:r>
      <w:r>
        <w:fldChar w:fldCharType="separate"/>
      </w:r>
      <w:r>
        <w:t>58</w:t>
      </w:r>
      <w:r>
        <w:fldChar w:fldCharType="end"/>
      </w:r>
    </w:p>
    <w:p w14:paraId="3EF8AC4E" w14:textId="77D3030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5.2.12.2.4</w:t>
      </w:r>
      <w:r>
        <w:rPr>
          <w:rFonts w:asciiTheme="minorHAnsi" w:eastAsiaTheme="minorEastAsia" w:hAnsiTheme="minorHAnsi" w:cstheme="minorBidi"/>
          <w:kern w:val="2"/>
          <w:sz w:val="24"/>
          <w:szCs w:val="24"/>
          <w:lang w:val="en-SE" w:eastAsia="en-SE"/>
          <w14:ligatures w14:val="standardContextual"/>
        </w:rPr>
        <w:tab/>
      </w:r>
      <w:r>
        <w:t>AIMLES_</w:t>
      </w:r>
      <w:r w:rsidRPr="00D071AB">
        <w:rPr>
          <w:rFonts w:eastAsia="SimSun"/>
        </w:rPr>
        <w:t>SplitOpNodeRegistration</w:t>
      </w:r>
      <w:r>
        <w:t>_Deregister service operation</w:t>
      </w:r>
      <w:r>
        <w:tab/>
      </w:r>
      <w:r>
        <w:fldChar w:fldCharType="begin"/>
      </w:r>
      <w:r>
        <w:instrText xml:space="preserve"> PAGEREF _Toc222152263 \h </w:instrText>
      </w:r>
      <w:r>
        <w:fldChar w:fldCharType="separate"/>
      </w:r>
      <w:r>
        <w:t>59</w:t>
      </w:r>
      <w:r>
        <w:fldChar w:fldCharType="end"/>
      </w:r>
    </w:p>
    <w:p w14:paraId="64F6F491" w14:textId="35C14CEE"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D071AB">
        <w:rPr>
          <w:lang w:val="en-US"/>
        </w:rPr>
        <w:t>5.2.13</w:t>
      </w:r>
      <w:r>
        <w:rPr>
          <w:rFonts w:asciiTheme="minorHAnsi" w:eastAsiaTheme="minorEastAsia" w:hAnsiTheme="minorHAnsi" w:cstheme="minorBidi"/>
          <w:kern w:val="2"/>
          <w:sz w:val="24"/>
          <w:szCs w:val="24"/>
          <w:lang w:val="en-SE" w:eastAsia="en-SE"/>
          <w14:ligatures w14:val="standardContextual"/>
        </w:rPr>
        <w:tab/>
      </w:r>
      <w:r w:rsidRPr="00D071AB">
        <w:rPr>
          <w:lang w:val="en-US"/>
        </w:rPr>
        <w:t xml:space="preserve">AIMLES_MLModelUpdate </w:t>
      </w:r>
      <w:r w:rsidRPr="00D071AB">
        <w:rPr>
          <w:rFonts w:eastAsia="SimSun"/>
          <w:lang w:val="en-US"/>
        </w:rPr>
        <w:t>Service</w:t>
      </w:r>
      <w:r>
        <w:tab/>
      </w:r>
      <w:r>
        <w:fldChar w:fldCharType="begin"/>
      </w:r>
      <w:r>
        <w:instrText xml:space="preserve"> PAGEREF _Toc222152264 \h </w:instrText>
      </w:r>
      <w:r>
        <w:fldChar w:fldCharType="separate"/>
      </w:r>
      <w:r>
        <w:t>60</w:t>
      </w:r>
      <w:r>
        <w:fldChar w:fldCharType="end"/>
      </w:r>
    </w:p>
    <w:p w14:paraId="71113C69" w14:textId="4B1493F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5.2.13.1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_Toc222152265 \h </w:instrText>
      </w:r>
      <w:r>
        <w:fldChar w:fldCharType="separate"/>
      </w:r>
      <w:r w:rsidRPr="00977E36">
        <w:rPr>
          <w:lang w:val="en-SE"/>
        </w:rPr>
        <w:t>60</w:t>
      </w:r>
      <w:r>
        <w:fldChar w:fldCharType="end"/>
      </w:r>
    </w:p>
    <w:p w14:paraId="3D476AE7" w14:textId="294B1EF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5.2.13.2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_Toc222152266 \h </w:instrText>
      </w:r>
      <w:r>
        <w:fldChar w:fldCharType="separate"/>
      </w:r>
      <w:r w:rsidRPr="00977E36">
        <w:rPr>
          <w:lang w:val="en-SE"/>
        </w:rPr>
        <w:t>60</w:t>
      </w:r>
      <w:r>
        <w:fldChar w:fldCharType="end"/>
      </w:r>
    </w:p>
    <w:p w14:paraId="77DCE2FA" w14:textId="424C45E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5.2.13.2.1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_Toc222152267 \h </w:instrText>
      </w:r>
      <w:r>
        <w:fldChar w:fldCharType="separate"/>
      </w:r>
      <w:r w:rsidRPr="00977E36">
        <w:rPr>
          <w:lang w:val="en-SE"/>
        </w:rPr>
        <w:t>60</w:t>
      </w:r>
      <w:r>
        <w:fldChar w:fldCharType="end"/>
      </w:r>
    </w:p>
    <w:p w14:paraId="6FFC8076" w14:textId="3C6C992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5.2.13.2.2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AIMLES_MLModelUpdate_Request</w:t>
      </w:r>
      <w:r w:rsidRPr="00977E36">
        <w:rPr>
          <w:lang w:val="en-SE"/>
        </w:rPr>
        <w:tab/>
      </w:r>
      <w:r>
        <w:fldChar w:fldCharType="begin"/>
      </w:r>
      <w:r w:rsidRPr="00977E36">
        <w:rPr>
          <w:lang w:val="en-SE"/>
        </w:rPr>
        <w:instrText xml:space="preserve"> PAGEREF _Toc222152268 \h </w:instrText>
      </w:r>
      <w:r>
        <w:fldChar w:fldCharType="separate"/>
      </w:r>
      <w:r w:rsidRPr="00977E36">
        <w:rPr>
          <w:lang w:val="en-SE"/>
        </w:rPr>
        <w:t>60</w:t>
      </w:r>
      <w:r>
        <w:fldChar w:fldCharType="end"/>
      </w:r>
    </w:p>
    <w:p w14:paraId="44D92195" w14:textId="236DBFE7"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en-SE"/>
        </w:rPr>
        <w:t>5.2.14</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 Service</w:t>
      </w:r>
      <w:r w:rsidRPr="00977E36">
        <w:rPr>
          <w:lang w:val="en-SE"/>
        </w:rPr>
        <w:tab/>
      </w:r>
      <w:r>
        <w:fldChar w:fldCharType="begin"/>
      </w:r>
      <w:r w:rsidRPr="00977E36">
        <w:rPr>
          <w:lang w:val="en-SE"/>
        </w:rPr>
        <w:instrText xml:space="preserve"> PAGEREF _Toc222152269 \h </w:instrText>
      </w:r>
      <w:r>
        <w:fldChar w:fldCharType="separate"/>
      </w:r>
      <w:r w:rsidRPr="00977E36">
        <w:rPr>
          <w:lang w:val="en-SE"/>
        </w:rPr>
        <w:t>62</w:t>
      </w:r>
      <w:r>
        <w:fldChar w:fldCharType="end"/>
      </w:r>
    </w:p>
    <w:p w14:paraId="58EA2E90" w14:textId="5AB9AA4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5.2.14.1</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Description</w:t>
      </w:r>
      <w:r w:rsidRPr="00977E36">
        <w:rPr>
          <w:lang w:val="en-SE"/>
        </w:rPr>
        <w:tab/>
      </w:r>
      <w:r>
        <w:fldChar w:fldCharType="begin"/>
      </w:r>
      <w:r w:rsidRPr="00977E36">
        <w:rPr>
          <w:lang w:val="en-SE"/>
        </w:rPr>
        <w:instrText xml:space="preserve"> PAGEREF _Toc222152270 \h </w:instrText>
      </w:r>
      <w:r>
        <w:fldChar w:fldCharType="separate"/>
      </w:r>
      <w:r w:rsidRPr="00977E36">
        <w:rPr>
          <w:lang w:val="en-SE"/>
        </w:rPr>
        <w:t>62</w:t>
      </w:r>
      <w:r>
        <w:fldChar w:fldCharType="end"/>
      </w:r>
    </w:p>
    <w:p w14:paraId="2B09378F" w14:textId="03DFCFA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en-SE"/>
        </w:rPr>
        <w:t>5.2.14.2</w:t>
      </w:r>
      <w:r>
        <w:rPr>
          <w:rFonts w:asciiTheme="minorHAnsi" w:eastAsiaTheme="minorEastAsia" w:hAnsiTheme="minorHAnsi" w:cstheme="minorBidi"/>
          <w:kern w:val="2"/>
          <w:sz w:val="24"/>
          <w:szCs w:val="24"/>
          <w:lang w:val="en-SE" w:eastAsia="en-SE"/>
          <w14:ligatures w14:val="standardContextual"/>
        </w:rPr>
        <w:tab/>
      </w:r>
      <w:r w:rsidRPr="00977E36">
        <w:rPr>
          <w:lang w:val="en-SE"/>
        </w:rPr>
        <w:t>Service Operations</w:t>
      </w:r>
      <w:r w:rsidRPr="00977E36">
        <w:rPr>
          <w:lang w:val="en-SE"/>
        </w:rPr>
        <w:tab/>
      </w:r>
      <w:r>
        <w:fldChar w:fldCharType="begin"/>
      </w:r>
      <w:r w:rsidRPr="00977E36">
        <w:rPr>
          <w:lang w:val="en-SE"/>
        </w:rPr>
        <w:instrText xml:space="preserve"> PAGEREF _Toc222152271 \h </w:instrText>
      </w:r>
      <w:r>
        <w:fldChar w:fldCharType="separate"/>
      </w:r>
      <w:r w:rsidRPr="00977E36">
        <w:rPr>
          <w:lang w:val="en-SE"/>
        </w:rPr>
        <w:t>62</w:t>
      </w:r>
      <w:r>
        <w:fldChar w:fldCharType="end"/>
      </w:r>
    </w:p>
    <w:p w14:paraId="1BA53C59" w14:textId="6F089F4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5.2.14.2.1</w:t>
      </w:r>
      <w:r>
        <w:rPr>
          <w:rFonts w:asciiTheme="minorHAnsi" w:eastAsiaTheme="minorEastAsia" w:hAnsiTheme="minorHAnsi" w:cstheme="minorBidi"/>
          <w:kern w:val="2"/>
          <w:sz w:val="24"/>
          <w:szCs w:val="24"/>
          <w:lang w:val="en-SE" w:eastAsia="en-SE"/>
          <w14:ligatures w14:val="standardContextual"/>
        </w:rPr>
        <w:tab/>
      </w:r>
      <w:r w:rsidRPr="00977E36">
        <w:rPr>
          <w:lang w:val="en-SE"/>
        </w:rPr>
        <w:t>Introduction</w:t>
      </w:r>
      <w:r w:rsidRPr="00977E36">
        <w:rPr>
          <w:lang w:val="en-SE"/>
        </w:rPr>
        <w:tab/>
      </w:r>
      <w:r>
        <w:fldChar w:fldCharType="begin"/>
      </w:r>
      <w:r w:rsidRPr="00977E36">
        <w:rPr>
          <w:lang w:val="en-SE"/>
        </w:rPr>
        <w:instrText xml:space="preserve"> PAGEREF _Toc222152272 \h </w:instrText>
      </w:r>
      <w:r>
        <w:fldChar w:fldCharType="separate"/>
      </w:r>
      <w:r w:rsidRPr="00977E36">
        <w:rPr>
          <w:lang w:val="en-SE"/>
        </w:rPr>
        <w:t>62</w:t>
      </w:r>
      <w:r>
        <w:fldChar w:fldCharType="end"/>
      </w:r>
    </w:p>
    <w:p w14:paraId="2D08DC2E" w14:textId="4C49C57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5.2.14.2.2</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AIMLES_MLModelTraining_Request</w:t>
      </w:r>
      <w:r w:rsidRPr="00977E36">
        <w:rPr>
          <w:lang w:val="en-SE"/>
        </w:rPr>
        <w:tab/>
      </w:r>
      <w:r>
        <w:fldChar w:fldCharType="begin"/>
      </w:r>
      <w:r w:rsidRPr="00977E36">
        <w:rPr>
          <w:lang w:val="en-SE"/>
        </w:rPr>
        <w:instrText xml:space="preserve"> PAGEREF _Toc222152273 \h </w:instrText>
      </w:r>
      <w:r>
        <w:fldChar w:fldCharType="separate"/>
      </w:r>
      <w:r w:rsidRPr="00977E36">
        <w:rPr>
          <w:lang w:val="en-SE"/>
        </w:rPr>
        <w:t>62</w:t>
      </w:r>
      <w:r>
        <w:fldChar w:fldCharType="end"/>
      </w:r>
    </w:p>
    <w:p w14:paraId="47F38CE1" w14:textId="5217459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977E36">
        <w:rPr>
          <w:lang w:val="en-SE"/>
        </w:rPr>
        <w:t>5.2.14.2.3</w:t>
      </w:r>
      <w:r>
        <w:rPr>
          <w:rFonts w:asciiTheme="minorHAnsi" w:eastAsiaTheme="minorEastAsia" w:hAnsiTheme="minorHAnsi" w:cstheme="minorBidi"/>
          <w:kern w:val="2"/>
          <w:sz w:val="24"/>
          <w:szCs w:val="24"/>
          <w:lang w:val="en-SE" w:eastAsia="en-SE"/>
          <w14:ligatures w14:val="standardContextual"/>
        </w:rPr>
        <w:tab/>
      </w:r>
      <w:r w:rsidRPr="00977E36">
        <w:rPr>
          <w:lang w:val="en-SE"/>
        </w:rPr>
        <w:t>AIMLES_MLModelTraining_Notify</w:t>
      </w:r>
      <w:r w:rsidRPr="00977E36">
        <w:rPr>
          <w:lang w:val="en-SE"/>
        </w:rPr>
        <w:tab/>
      </w:r>
      <w:r>
        <w:fldChar w:fldCharType="begin"/>
      </w:r>
      <w:r w:rsidRPr="00977E36">
        <w:rPr>
          <w:lang w:val="en-SE"/>
        </w:rPr>
        <w:instrText xml:space="preserve"> PAGEREF _Toc222152274 \h </w:instrText>
      </w:r>
      <w:r>
        <w:fldChar w:fldCharType="separate"/>
      </w:r>
      <w:r w:rsidRPr="00977E36">
        <w:rPr>
          <w:lang w:val="en-SE"/>
        </w:rPr>
        <w:t>63</w:t>
      </w:r>
      <w:r>
        <w:fldChar w:fldCharType="end"/>
      </w:r>
    </w:p>
    <w:p w14:paraId="6570681B" w14:textId="5D67A344"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977E36">
        <w:rPr>
          <w:lang w:val="fr-FR"/>
        </w:rPr>
        <w:t>5.2.15</w:t>
      </w:r>
      <w:r>
        <w:rPr>
          <w:rFonts w:asciiTheme="minorHAnsi" w:eastAsiaTheme="minorEastAsia" w:hAnsiTheme="minorHAnsi" w:cstheme="minorBidi"/>
          <w:kern w:val="2"/>
          <w:sz w:val="24"/>
          <w:szCs w:val="24"/>
          <w:lang w:val="en-SE" w:eastAsia="en-SE"/>
          <w14:ligatures w14:val="standardContextual"/>
        </w:rPr>
        <w:tab/>
      </w:r>
      <w:r w:rsidRPr="00977E36">
        <w:rPr>
          <w:lang w:val="fr-FR" w:eastAsia="zh-CN"/>
        </w:rPr>
        <w:t>AIMLES_SplitOpEvent</w:t>
      </w:r>
      <w:r w:rsidRPr="00977E36">
        <w:rPr>
          <w:lang w:val="fr-FR"/>
        </w:rPr>
        <w:t xml:space="preserve"> Service</w:t>
      </w:r>
      <w:r w:rsidRPr="00977E36">
        <w:rPr>
          <w:lang w:val="fr-FR"/>
        </w:rPr>
        <w:tab/>
      </w:r>
      <w:r>
        <w:fldChar w:fldCharType="begin"/>
      </w:r>
      <w:r w:rsidRPr="00977E36">
        <w:rPr>
          <w:lang w:val="fr-FR"/>
        </w:rPr>
        <w:instrText xml:space="preserve"> PAGEREF _Toc222152275 \h </w:instrText>
      </w:r>
      <w:r>
        <w:fldChar w:fldCharType="separate"/>
      </w:r>
      <w:r w:rsidRPr="00977E36">
        <w:rPr>
          <w:lang w:val="fr-FR"/>
        </w:rPr>
        <w:t>64</w:t>
      </w:r>
      <w:r>
        <w:fldChar w:fldCharType="end"/>
      </w:r>
    </w:p>
    <w:p w14:paraId="2456C1E1" w14:textId="590AB11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977E36">
        <w:rPr>
          <w:lang w:val="fr-FR"/>
        </w:rPr>
        <w:t>5.2.15.1</w:t>
      </w:r>
      <w:r>
        <w:rPr>
          <w:rFonts w:asciiTheme="minorHAnsi" w:eastAsiaTheme="minorEastAsia" w:hAnsiTheme="minorHAnsi" w:cstheme="minorBidi"/>
          <w:kern w:val="2"/>
          <w:sz w:val="24"/>
          <w:szCs w:val="24"/>
          <w:lang w:val="en-SE" w:eastAsia="en-SE"/>
          <w14:ligatures w14:val="standardContextual"/>
        </w:rPr>
        <w:tab/>
      </w:r>
      <w:r w:rsidRPr="00977E36">
        <w:rPr>
          <w:lang w:val="fr-FR"/>
        </w:rPr>
        <w:t>Service Description</w:t>
      </w:r>
      <w:r w:rsidRPr="00977E36">
        <w:rPr>
          <w:lang w:val="fr-FR"/>
        </w:rPr>
        <w:tab/>
      </w:r>
      <w:r>
        <w:fldChar w:fldCharType="begin"/>
      </w:r>
      <w:r w:rsidRPr="00977E36">
        <w:rPr>
          <w:lang w:val="fr-FR"/>
        </w:rPr>
        <w:instrText xml:space="preserve"> PAGEREF _Toc222152276 \h </w:instrText>
      </w:r>
      <w:r>
        <w:fldChar w:fldCharType="separate"/>
      </w:r>
      <w:r w:rsidRPr="00977E36">
        <w:rPr>
          <w:lang w:val="fr-FR"/>
        </w:rPr>
        <w:t>64</w:t>
      </w:r>
      <w:r>
        <w:fldChar w:fldCharType="end"/>
      </w:r>
    </w:p>
    <w:p w14:paraId="2F58A80F" w14:textId="62FF39A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_Toc222152277 \h </w:instrText>
      </w:r>
      <w:r>
        <w:fldChar w:fldCharType="separate"/>
      </w:r>
      <w:r>
        <w:t>64</w:t>
      </w:r>
      <w:r>
        <w:fldChar w:fldCharType="end"/>
      </w:r>
    </w:p>
    <w:p w14:paraId="773420B0" w14:textId="4B5B2BA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_Toc222152278 \h </w:instrText>
      </w:r>
      <w:r>
        <w:fldChar w:fldCharType="separate"/>
      </w:r>
      <w:r>
        <w:t>64</w:t>
      </w:r>
      <w:r>
        <w:fldChar w:fldCharType="end"/>
      </w:r>
    </w:p>
    <w:p w14:paraId="25D6E697" w14:textId="5368DEB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_Toc222152279 \h </w:instrText>
      </w:r>
      <w:r>
        <w:fldChar w:fldCharType="separate"/>
      </w:r>
      <w:r>
        <w:t>64</w:t>
      </w:r>
      <w:r>
        <w:fldChar w:fldCharType="end"/>
      </w:r>
    </w:p>
    <w:p w14:paraId="40590300" w14:textId="640346D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_Toc222152280 \h </w:instrText>
      </w:r>
      <w:r>
        <w:fldChar w:fldCharType="separate"/>
      </w:r>
      <w:r>
        <w:t>65</w:t>
      </w:r>
      <w:r>
        <w:fldChar w:fldCharType="end"/>
      </w:r>
    </w:p>
    <w:p w14:paraId="31D4F02A" w14:textId="7314ED8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_Toc222152281 \h </w:instrText>
      </w:r>
      <w:r>
        <w:fldChar w:fldCharType="separate"/>
      </w:r>
      <w:r>
        <w:t>65</w:t>
      </w:r>
      <w:r>
        <w:fldChar w:fldCharType="end"/>
      </w:r>
    </w:p>
    <w:p w14:paraId="510E5AF1" w14:textId="6987923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_Toc222152282 \h </w:instrText>
      </w:r>
      <w:r>
        <w:fldChar w:fldCharType="separate"/>
      </w:r>
      <w:r>
        <w:t>66</w:t>
      </w:r>
      <w:r>
        <w:fldChar w:fldCharType="end"/>
      </w:r>
    </w:p>
    <w:p w14:paraId="2EC3A7AB" w14:textId="026D3AD5"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_Toc222152283 \h </w:instrText>
      </w:r>
      <w:r>
        <w:fldChar w:fldCharType="separate"/>
      </w:r>
      <w:r>
        <w:t>67</w:t>
      </w:r>
      <w:r>
        <w:fldChar w:fldCharType="end"/>
      </w:r>
    </w:p>
    <w:p w14:paraId="230415FA" w14:textId="6B79F29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537F02">
        <w:rPr>
          <w:lang w:val="en-SE"/>
        </w:rPr>
        <w:t>5.3.1</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 Service</w:t>
      </w:r>
      <w:r w:rsidRPr="00537F02">
        <w:rPr>
          <w:lang w:val="en-SE"/>
        </w:rPr>
        <w:tab/>
      </w:r>
      <w:r>
        <w:fldChar w:fldCharType="begin"/>
      </w:r>
      <w:r w:rsidRPr="00537F02">
        <w:rPr>
          <w:lang w:val="en-SE"/>
        </w:rPr>
        <w:instrText xml:space="preserve"> PAGEREF _Toc222152284 \h </w:instrText>
      </w:r>
      <w:r>
        <w:fldChar w:fldCharType="separate"/>
      </w:r>
      <w:r w:rsidRPr="00537F02">
        <w:rPr>
          <w:lang w:val="en-SE"/>
        </w:rPr>
        <w:t>67</w:t>
      </w:r>
      <w:r>
        <w:fldChar w:fldCharType="end"/>
      </w:r>
    </w:p>
    <w:p w14:paraId="6ECBDCE7" w14:textId="2E1AD14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5.3.1.1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_Toc222152285 \h </w:instrText>
      </w:r>
      <w:r>
        <w:fldChar w:fldCharType="separate"/>
      </w:r>
      <w:r w:rsidRPr="00537F02">
        <w:rPr>
          <w:lang w:val="en-SE"/>
        </w:rPr>
        <w:t>67</w:t>
      </w:r>
      <w:r>
        <w:fldChar w:fldCharType="end"/>
      </w:r>
    </w:p>
    <w:p w14:paraId="1DE675E4" w14:textId="48C26A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5.3.1.2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_Toc222152286 \h </w:instrText>
      </w:r>
      <w:r>
        <w:fldChar w:fldCharType="separate"/>
      </w:r>
      <w:r w:rsidRPr="00537F02">
        <w:rPr>
          <w:lang w:val="en-SE"/>
        </w:rPr>
        <w:t>67</w:t>
      </w:r>
      <w:r>
        <w:fldChar w:fldCharType="end"/>
      </w:r>
    </w:p>
    <w:p w14:paraId="2D457BEE" w14:textId="0451B8A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5.3.1.2.1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_Toc222152287 \h </w:instrText>
      </w:r>
      <w:r>
        <w:fldChar w:fldCharType="separate"/>
      </w:r>
      <w:r w:rsidRPr="00537F02">
        <w:rPr>
          <w:lang w:val="en-SE"/>
        </w:rPr>
        <w:t>67</w:t>
      </w:r>
      <w:r>
        <w:fldChar w:fldCharType="end"/>
      </w:r>
    </w:p>
    <w:p w14:paraId="5DB0139B" w14:textId="7AE9D58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5.3.1.2.2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MLR_MLModelManagement_Store</w:t>
      </w:r>
      <w:r w:rsidRPr="00537F02">
        <w:rPr>
          <w:lang w:val="en-SE"/>
        </w:rPr>
        <w:tab/>
      </w:r>
      <w:r>
        <w:fldChar w:fldCharType="begin"/>
      </w:r>
      <w:r w:rsidRPr="00537F02">
        <w:rPr>
          <w:lang w:val="en-SE"/>
        </w:rPr>
        <w:instrText xml:space="preserve"> PAGEREF _Toc222152288 \h </w:instrText>
      </w:r>
      <w:r>
        <w:fldChar w:fldCharType="separate"/>
      </w:r>
      <w:r w:rsidRPr="00537F02">
        <w:rPr>
          <w:lang w:val="en-SE"/>
        </w:rPr>
        <w:t>67</w:t>
      </w:r>
      <w:r>
        <w:fldChar w:fldCharType="end"/>
      </w:r>
    </w:p>
    <w:p w14:paraId="46ECF959" w14:textId="7741E67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537F02">
        <w:rPr>
          <w:lang w:val="en-SE"/>
        </w:rPr>
        <w:t>5.3.2</w:t>
      </w:r>
      <w:r>
        <w:rPr>
          <w:rFonts w:asciiTheme="minorHAnsi" w:eastAsiaTheme="minorEastAsia" w:hAnsiTheme="minorHAnsi" w:cstheme="minorBidi"/>
          <w:kern w:val="2"/>
          <w:sz w:val="24"/>
          <w:szCs w:val="24"/>
          <w:lang w:val="en-SE" w:eastAsia="en-SE"/>
          <w14:ligatures w14:val="standardContextual"/>
        </w:rPr>
        <w:tab/>
      </w:r>
      <w:r w:rsidRPr="00537F02">
        <w:rPr>
          <w:lang w:val="en-SE"/>
        </w:rPr>
        <w:t xml:space="preserve">MLR_ModelInformationDiscovery </w:t>
      </w:r>
      <w:r w:rsidRPr="00537F02">
        <w:rPr>
          <w:rFonts w:eastAsia="SimSun"/>
          <w:lang w:val="en-SE" w:eastAsia="en-US"/>
        </w:rPr>
        <w:t>Service</w:t>
      </w:r>
      <w:r w:rsidRPr="00537F02">
        <w:rPr>
          <w:lang w:val="en-SE"/>
        </w:rPr>
        <w:tab/>
      </w:r>
      <w:r>
        <w:fldChar w:fldCharType="begin"/>
      </w:r>
      <w:r w:rsidRPr="00537F02">
        <w:rPr>
          <w:lang w:val="en-SE"/>
        </w:rPr>
        <w:instrText xml:space="preserve"> PAGEREF _Toc222152289 \h </w:instrText>
      </w:r>
      <w:r>
        <w:fldChar w:fldCharType="separate"/>
      </w:r>
      <w:r w:rsidRPr="00537F02">
        <w:rPr>
          <w:lang w:val="en-SE"/>
        </w:rPr>
        <w:t>70</w:t>
      </w:r>
      <w:r>
        <w:fldChar w:fldCharType="end"/>
      </w:r>
    </w:p>
    <w:p w14:paraId="0C26B595" w14:textId="08E8A39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5.3.2.1</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Description</w:t>
      </w:r>
      <w:r w:rsidRPr="00537F02">
        <w:rPr>
          <w:lang w:val="en-SE"/>
        </w:rPr>
        <w:tab/>
      </w:r>
      <w:r>
        <w:fldChar w:fldCharType="begin"/>
      </w:r>
      <w:r w:rsidRPr="00537F02">
        <w:rPr>
          <w:lang w:val="en-SE"/>
        </w:rPr>
        <w:instrText xml:space="preserve"> PAGEREF _Toc222152290 \h </w:instrText>
      </w:r>
      <w:r>
        <w:fldChar w:fldCharType="separate"/>
      </w:r>
      <w:r w:rsidRPr="00537F02">
        <w:rPr>
          <w:lang w:val="en-SE"/>
        </w:rPr>
        <w:t>70</w:t>
      </w:r>
      <w:r>
        <w:fldChar w:fldCharType="end"/>
      </w:r>
    </w:p>
    <w:p w14:paraId="4410DE55" w14:textId="4069901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en-SE"/>
        </w:rPr>
        <w:t>5.3.2.2</w:t>
      </w:r>
      <w:r>
        <w:rPr>
          <w:rFonts w:asciiTheme="minorHAnsi" w:eastAsiaTheme="minorEastAsia" w:hAnsiTheme="minorHAnsi" w:cstheme="minorBidi"/>
          <w:kern w:val="2"/>
          <w:sz w:val="24"/>
          <w:szCs w:val="24"/>
          <w:lang w:val="en-SE" w:eastAsia="en-SE"/>
          <w14:ligatures w14:val="standardContextual"/>
        </w:rPr>
        <w:tab/>
      </w:r>
      <w:r w:rsidRPr="00537F02">
        <w:rPr>
          <w:lang w:val="en-SE"/>
        </w:rPr>
        <w:t>Service Operations</w:t>
      </w:r>
      <w:r w:rsidRPr="00537F02">
        <w:rPr>
          <w:lang w:val="en-SE"/>
        </w:rPr>
        <w:tab/>
      </w:r>
      <w:r>
        <w:fldChar w:fldCharType="begin"/>
      </w:r>
      <w:r w:rsidRPr="00537F02">
        <w:rPr>
          <w:lang w:val="en-SE"/>
        </w:rPr>
        <w:instrText xml:space="preserve"> PAGEREF _Toc222152291 \h </w:instrText>
      </w:r>
      <w:r>
        <w:fldChar w:fldCharType="separate"/>
      </w:r>
      <w:r w:rsidRPr="00537F02">
        <w:rPr>
          <w:lang w:val="en-SE"/>
        </w:rPr>
        <w:t>70</w:t>
      </w:r>
      <w:r>
        <w:fldChar w:fldCharType="end"/>
      </w:r>
    </w:p>
    <w:p w14:paraId="562E4E7A" w14:textId="26751D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5.3.2.2.1</w:t>
      </w:r>
      <w:r>
        <w:rPr>
          <w:rFonts w:asciiTheme="minorHAnsi" w:eastAsiaTheme="minorEastAsia" w:hAnsiTheme="minorHAnsi" w:cstheme="minorBidi"/>
          <w:kern w:val="2"/>
          <w:sz w:val="24"/>
          <w:szCs w:val="24"/>
          <w:lang w:val="en-SE" w:eastAsia="en-SE"/>
          <w14:ligatures w14:val="standardContextual"/>
        </w:rPr>
        <w:tab/>
      </w:r>
      <w:r w:rsidRPr="00537F02">
        <w:rPr>
          <w:lang w:val="en-SE"/>
        </w:rPr>
        <w:t>Introduction</w:t>
      </w:r>
      <w:r w:rsidRPr="00537F02">
        <w:rPr>
          <w:lang w:val="en-SE"/>
        </w:rPr>
        <w:tab/>
      </w:r>
      <w:r>
        <w:fldChar w:fldCharType="begin"/>
      </w:r>
      <w:r w:rsidRPr="00537F02">
        <w:rPr>
          <w:lang w:val="en-SE"/>
        </w:rPr>
        <w:instrText xml:space="preserve"> PAGEREF _Toc222152292 \h </w:instrText>
      </w:r>
      <w:r>
        <w:fldChar w:fldCharType="separate"/>
      </w:r>
      <w:r w:rsidRPr="00537F02">
        <w:rPr>
          <w:lang w:val="en-SE"/>
        </w:rPr>
        <w:t>70</w:t>
      </w:r>
      <w:r>
        <w:fldChar w:fldCharType="end"/>
      </w:r>
    </w:p>
    <w:p w14:paraId="498571DD" w14:textId="0875A7F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537F02">
        <w:rPr>
          <w:lang w:val="en-SE"/>
        </w:rPr>
        <w:t>5.3.2.2.2</w:t>
      </w:r>
      <w:r>
        <w:rPr>
          <w:rFonts w:asciiTheme="minorHAnsi" w:eastAsiaTheme="minorEastAsia" w:hAnsiTheme="minorHAnsi" w:cstheme="minorBidi"/>
          <w:kern w:val="2"/>
          <w:sz w:val="24"/>
          <w:szCs w:val="24"/>
          <w:lang w:val="en-SE" w:eastAsia="en-SE"/>
          <w14:ligatures w14:val="standardContextual"/>
        </w:rPr>
        <w:tab/>
      </w:r>
      <w:r w:rsidRPr="00537F02">
        <w:rPr>
          <w:lang w:val="en-SE"/>
        </w:rPr>
        <w:t>MLR_MLModelInformationDiscovery_Request</w:t>
      </w:r>
      <w:r w:rsidRPr="00537F02">
        <w:rPr>
          <w:lang w:val="en-SE"/>
        </w:rPr>
        <w:tab/>
      </w:r>
      <w:r>
        <w:fldChar w:fldCharType="begin"/>
      </w:r>
      <w:r w:rsidRPr="00537F02">
        <w:rPr>
          <w:lang w:val="en-SE"/>
        </w:rPr>
        <w:instrText xml:space="preserve"> PAGEREF _Toc222152293 \h </w:instrText>
      </w:r>
      <w:r>
        <w:fldChar w:fldCharType="separate"/>
      </w:r>
      <w:r w:rsidRPr="00537F02">
        <w:rPr>
          <w:lang w:val="en-SE"/>
        </w:rPr>
        <w:t>70</w:t>
      </w:r>
      <w:r>
        <w:fldChar w:fldCharType="end"/>
      </w:r>
    </w:p>
    <w:p w14:paraId="1F6E196F" w14:textId="7A96F348"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537F02">
        <w:rPr>
          <w:lang w:val="fr-FR"/>
        </w:rPr>
        <w:t>5.3.3</w:t>
      </w:r>
      <w:r>
        <w:rPr>
          <w:rFonts w:asciiTheme="minorHAnsi" w:eastAsiaTheme="minorEastAsia" w:hAnsiTheme="minorHAnsi" w:cstheme="minorBidi"/>
          <w:kern w:val="2"/>
          <w:sz w:val="24"/>
          <w:szCs w:val="24"/>
          <w:lang w:val="en-SE" w:eastAsia="en-SE"/>
          <w14:ligatures w14:val="standardContextual"/>
        </w:rPr>
        <w:tab/>
      </w:r>
      <w:r w:rsidRPr="00537F02">
        <w:rPr>
          <w:lang w:val="fr-FR"/>
        </w:rPr>
        <w:t>MLR_FLEvents Service</w:t>
      </w:r>
      <w:r w:rsidRPr="00537F02">
        <w:rPr>
          <w:lang w:val="fr-FR"/>
        </w:rPr>
        <w:tab/>
      </w:r>
      <w:r>
        <w:fldChar w:fldCharType="begin"/>
      </w:r>
      <w:r w:rsidRPr="00537F02">
        <w:rPr>
          <w:lang w:val="fr-FR"/>
        </w:rPr>
        <w:instrText xml:space="preserve"> PAGEREF _Toc222152294 \h </w:instrText>
      </w:r>
      <w:r>
        <w:fldChar w:fldCharType="separate"/>
      </w:r>
      <w:r w:rsidRPr="00537F02">
        <w:rPr>
          <w:lang w:val="fr-FR"/>
        </w:rPr>
        <w:t>71</w:t>
      </w:r>
      <w:r>
        <w:fldChar w:fldCharType="end"/>
      </w:r>
    </w:p>
    <w:p w14:paraId="5DD26B3F" w14:textId="76316FF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537F02">
        <w:rPr>
          <w:lang w:val="fr-FR"/>
        </w:rPr>
        <w:t>5.3.3.1</w:t>
      </w:r>
      <w:r>
        <w:rPr>
          <w:rFonts w:asciiTheme="minorHAnsi" w:eastAsiaTheme="minorEastAsia" w:hAnsiTheme="minorHAnsi" w:cstheme="minorBidi"/>
          <w:kern w:val="2"/>
          <w:sz w:val="24"/>
          <w:szCs w:val="24"/>
          <w:lang w:val="en-SE" w:eastAsia="en-SE"/>
          <w14:ligatures w14:val="standardContextual"/>
        </w:rPr>
        <w:tab/>
      </w:r>
      <w:r w:rsidRPr="00537F02">
        <w:rPr>
          <w:lang w:val="fr-FR"/>
        </w:rPr>
        <w:t>Service Description</w:t>
      </w:r>
      <w:r w:rsidRPr="00537F02">
        <w:rPr>
          <w:lang w:val="fr-FR"/>
        </w:rPr>
        <w:tab/>
      </w:r>
      <w:r>
        <w:fldChar w:fldCharType="begin"/>
      </w:r>
      <w:r w:rsidRPr="00537F02">
        <w:rPr>
          <w:lang w:val="fr-FR"/>
        </w:rPr>
        <w:instrText xml:space="preserve"> PAGEREF _Toc222152295 \h </w:instrText>
      </w:r>
      <w:r>
        <w:fldChar w:fldCharType="separate"/>
      </w:r>
      <w:r w:rsidRPr="00537F02">
        <w:rPr>
          <w:lang w:val="fr-FR"/>
        </w:rPr>
        <w:t>71</w:t>
      </w:r>
      <w:r>
        <w:fldChar w:fldCharType="end"/>
      </w:r>
    </w:p>
    <w:p w14:paraId="6C694B5E" w14:textId="35075DF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_Toc222152296 \h </w:instrText>
      </w:r>
      <w:r>
        <w:fldChar w:fldCharType="separate"/>
      </w:r>
      <w:r>
        <w:t>71</w:t>
      </w:r>
      <w:r>
        <w:fldChar w:fldCharType="end"/>
      </w:r>
    </w:p>
    <w:p w14:paraId="1E7D3C2D" w14:textId="76D8C32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_Toc222152297 \h </w:instrText>
      </w:r>
      <w:r>
        <w:fldChar w:fldCharType="separate"/>
      </w:r>
      <w:r>
        <w:t>71</w:t>
      </w:r>
      <w:r>
        <w:fldChar w:fldCharType="end"/>
      </w:r>
    </w:p>
    <w:p w14:paraId="457A5AE5" w14:textId="7ECA407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_Toc222152298 \h </w:instrText>
      </w:r>
      <w:r>
        <w:fldChar w:fldCharType="separate"/>
      </w:r>
      <w:r>
        <w:t>71</w:t>
      </w:r>
      <w:r>
        <w:fldChar w:fldCharType="end"/>
      </w:r>
    </w:p>
    <w:p w14:paraId="01FDE726" w14:textId="30136C5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_Toc222152299 \h </w:instrText>
      </w:r>
      <w:r>
        <w:fldChar w:fldCharType="separate"/>
      </w:r>
      <w:r>
        <w:t>72</w:t>
      </w:r>
      <w:r>
        <w:fldChar w:fldCharType="end"/>
      </w:r>
    </w:p>
    <w:p w14:paraId="04995C20" w14:textId="539D8CE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_Toc222152300 \h </w:instrText>
      </w:r>
      <w:r>
        <w:fldChar w:fldCharType="separate"/>
      </w:r>
      <w:r>
        <w:t>73</w:t>
      </w:r>
      <w:r>
        <w:fldChar w:fldCharType="end"/>
      </w:r>
    </w:p>
    <w:p w14:paraId="0A6FD767" w14:textId="6E0ABA3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_Toc222152301 \h </w:instrText>
      </w:r>
      <w:r>
        <w:fldChar w:fldCharType="separate"/>
      </w:r>
      <w:r>
        <w:t>73</w:t>
      </w:r>
      <w:r>
        <w:fldChar w:fldCharType="end"/>
      </w:r>
    </w:p>
    <w:p w14:paraId="7FA72F1F" w14:textId="370164A8"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_Toc222152302 \h </w:instrText>
      </w:r>
      <w:r>
        <w:fldChar w:fldCharType="separate"/>
      </w:r>
      <w:r>
        <w:t>75</w:t>
      </w:r>
      <w:r>
        <w:fldChar w:fldCharType="end"/>
      </w:r>
    </w:p>
    <w:p w14:paraId="4BC7A95B" w14:textId="711E3F8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_Toc222152303 \h </w:instrText>
      </w:r>
      <w:r>
        <w:fldChar w:fldCharType="separate"/>
      </w:r>
      <w:r>
        <w:t>75</w:t>
      </w:r>
      <w:r>
        <w:fldChar w:fldCharType="end"/>
      </w:r>
    </w:p>
    <w:p w14:paraId="45B8ECFD" w14:textId="2A55E1D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_Toc222152304 \h </w:instrText>
      </w:r>
      <w:r>
        <w:fldChar w:fldCharType="separate"/>
      </w:r>
      <w:r>
        <w:t>75</w:t>
      </w:r>
      <w:r>
        <w:fldChar w:fldCharType="end"/>
      </w:r>
    </w:p>
    <w:p w14:paraId="62687316" w14:textId="1EDA414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_Toc222152305 \h </w:instrText>
      </w:r>
      <w:r>
        <w:fldChar w:fldCharType="separate"/>
      </w:r>
      <w:r>
        <w:t>75</w:t>
      </w:r>
      <w:r>
        <w:fldChar w:fldCharType="end"/>
      </w:r>
    </w:p>
    <w:p w14:paraId="5C13F047" w14:textId="5A59297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_Toc222152306 \h </w:instrText>
      </w:r>
      <w:r>
        <w:fldChar w:fldCharType="separate"/>
      </w:r>
      <w:r>
        <w:t>75</w:t>
      </w:r>
      <w:r>
        <w:fldChar w:fldCharType="end"/>
      </w:r>
    </w:p>
    <w:p w14:paraId="03F5B31B" w14:textId="38B50F7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_Toc222152307 \h </w:instrText>
      </w:r>
      <w:r>
        <w:fldChar w:fldCharType="separate"/>
      </w:r>
      <w:r>
        <w:t>76</w:t>
      </w:r>
      <w:r>
        <w:fldChar w:fldCharType="end"/>
      </w:r>
    </w:p>
    <w:p w14:paraId="03E4C816" w14:textId="11FEC84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_Toc222152308 \h </w:instrText>
      </w:r>
      <w:r>
        <w:fldChar w:fldCharType="separate"/>
      </w:r>
      <w:r>
        <w:t>76</w:t>
      </w:r>
      <w:r>
        <w:fldChar w:fldCharType="end"/>
      </w:r>
    </w:p>
    <w:p w14:paraId="7ADCAD16" w14:textId="7F28D8E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_Toc222152309 \h </w:instrText>
      </w:r>
      <w:r>
        <w:fldChar w:fldCharType="separate"/>
      </w:r>
      <w:r>
        <w:t>77</w:t>
      </w:r>
      <w:r>
        <w:fldChar w:fldCharType="end"/>
      </w:r>
    </w:p>
    <w:p w14:paraId="7EE90E90" w14:textId="18BEE78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_Toc222152310 \h </w:instrText>
      </w:r>
      <w:r>
        <w:fldChar w:fldCharType="separate"/>
      </w:r>
      <w:r>
        <w:t>79</w:t>
      </w:r>
      <w:r>
        <w:fldChar w:fldCharType="end"/>
      </w:r>
    </w:p>
    <w:p w14:paraId="4DE0A7F7" w14:textId="7E38CB89"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_Toc222152311 \h </w:instrText>
      </w:r>
      <w:r>
        <w:fldChar w:fldCharType="separate"/>
      </w:r>
      <w:r>
        <w:t>79</w:t>
      </w:r>
      <w:r>
        <w:fldChar w:fldCharType="end"/>
      </w:r>
    </w:p>
    <w:p w14:paraId="3E98A019" w14:textId="6F0B82C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AIMLES_ContextTransfer API</w:t>
      </w:r>
      <w:r>
        <w:tab/>
      </w:r>
      <w:r>
        <w:fldChar w:fldCharType="begin"/>
      </w:r>
      <w:r>
        <w:instrText xml:space="preserve"> PAGEREF _Toc222152312 \h </w:instrText>
      </w:r>
      <w:r>
        <w:fldChar w:fldCharType="separate"/>
      </w:r>
      <w:r>
        <w:t>79</w:t>
      </w:r>
      <w:r>
        <w:fldChar w:fldCharType="end"/>
      </w:r>
    </w:p>
    <w:p w14:paraId="0042B21B" w14:textId="599C259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Introduction</w:t>
      </w:r>
      <w:r>
        <w:tab/>
      </w:r>
      <w:r>
        <w:fldChar w:fldCharType="begin"/>
      </w:r>
      <w:r>
        <w:instrText xml:space="preserve"> PAGEREF _Toc222152313 \h </w:instrText>
      </w:r>
      <w:r>
        <w:fldChar w:fldCharType="separate"/>
      </w:r>
      <w:r>
        <w:t>79</w:t>
      </w:r>
      <w:r>
        <w:fldChar w:fldCharType="end"/>
      </w:r>
    </w:p>
    <w:p w14:paraId="19B7732D" w14:textId="7BB45EF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Usage of HTTP</w:t>
      </w:r>
      <w:r>
        <w:tab/>
      </w:r>
      <w:r>
        <w:fldChar w:fldCharType="begin"/>
      </w:r>
      <w:r>
        <w:instrText xml:space="preserve"> PAGEREF _Toc222152314 \h </w:instrText>
      </w:r>
      <w:r>
        <w:fldChar w:fldCharType="separate"/>
      </w:r>
      <w:r>
        <w:t>79</w:t>
      </w:r>
      <w:r>
        <w:fldChar w:fldCharType="end"/>
      </w:r>
    </w:p>
    <w:p w14:paraId="2DCA5620" w14:textId="30DA85B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Resources</w:t>
      </w:r>
      <w:r>
        <w:tab/>
      </w:r>
      <w:r>
        <w:fldChar w:fldCharType="begin"/>
      </w:r>
      <w:r>
        <w:instrText xml:space="preserve"> PAGEREF _Toc222152315 \h </w:instrText>
      </w:r>
      <w:r>
        <w:fldChar w:fldCharType="separate"/>
      </w:r>
      <w:r>
        <w:t>79</w:t>
      </w:r>
      <w:r>
        <w:fldChar w:fldCharType="end"/>
      </w:r>
    </w:p>
    <w:p w14:paraId="4656C420" w14:textId="6F7A4BC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Custom Operations without associated resources</w:t>
      </w:r>
      <w:r>
        <w:tab/>
      </w:r>
      <w:r>
        <w:fldChar w:fldCharType="begin"/>
      </w:r>
      <w:r>
        <w:instrText xml:space="preserve"> PAGEREF _Toc222152316 \h </w:instrText>
      </w:r>
      <w:r>
        <w:fldChar w:fldCharType="separate"/>
      </w:r>
      <w:r>
        <w:t>79</w:t>
      </w:r>
      <w:r>
        <w:fldChar w:fldCharType="end"/>
      </w:r>
    </w:p>
    <w:p w14:paraId="09AEDC04" w14:textId="40852DF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Overview</w:t>
      </w:r>
      <w:r>
        <w:tab/>
      </w:r>
      <w:r>
        <w:fldChar w:fldCharType="begin"/>
      </w:r>
      <w:r>
        <w:instrText xml:space="preserve"> PAGEREF _Toc222152317 \h </w:instrText>
      </w:r>
      <w:r>
        <w:fldChar w:fldCharType="separate"/>
      </w:r>
      <w:r>
        <w:t>79</w:t>
      </w:r>
      <w:r>
        <w:fldChar w:fldCharType="end"/>
      </w:r>
    </w:p>
    <w:p w14:paraId="143B3782" w14:textId="475FCE5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Operation: Transfer</w:t>
      </w:r>
      <w:r>
        <w:tab/>
      </w:r>
      <w:r>
        <w:fldChar w:fldCharType="begin"/>
      </w:r>
      <w:r>
        <w:instrText xml:space="preserve"> PAGEREF _Toc222152318 \h </w:instrText>
      </w:r>
      <w:r>
        <w:fldChar w:fldCharType="separate"/>
      </w:r>
      <w:r>
        <w:t>80</w:t>
      </w:r>
      <w:r>
        <w:fldChar w:fldCharType="end"/>
      </w:r>
    </w:p>
    <w:p w14:paraId="3ECD3697" w14:textId="188A5FA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Notifications</w:t>
      </w:r>
      <w:r>
        <w:tab/>
      </w:r>
      <w:r>
        <w:fldChar w:fldCharType="begin"/>
      </w:r>
      <w:r>
        <w:instrText xml:space="preserve"> PAGEREF _Toc222152319 \h </w:instrText>
      </w:r>
      <w:r>
        <w:fldChar w:fldCharType="separate"/>
      </w:r>
      <w:r>
        <w:t>81</w:t>
      </w:r>
      <w:r>
        <w:fldChar w:fldCharType="end"/>
      </w:r>
    </w:p>
    <w:p w14:paraId="61B419D1" w14:textId="4BD784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Data Model</w:t>
      </w:r>
      <w:r>
        <w:tab/>
      </w:r>
      <w:r>
        <w:fldChar w:fldCharType="begin"/>
      </w:r>
      <w:r>
        <w:instrText xml:space="preserve"> PAGEREF _Toc222152320 \h </w:instrText>
      </w:r>
      <w:r>
        <w:fldChar w:fldCharType="separate"/>
      </w:r>
      <w:r>
        <w:t>81</w:t>
      </w:r>
      <w:r>
        <w:fldChar w:fldCharType="end"/>
      </w:r>
    </w:p>
    <w:p w14:paraId="554F5465" w14:textId="68FF285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D071AB">
        <w:rPr>
          <w:rFonts w:eastAsia="DengXian"/>
        </w:rPr>
        <w:t>General</w:t>
      </w:r>
      <w:r>
        <w:tab/>
      </w:r>
      <w:r>
        <w:fldChar w:fldCharType="begin"/>
      </w:r>
      <w:r>
        <w:instrText xml:space="preserve"> PAGEREF _Toc222152321 \h </w:instrText>
      </w:r>
      <w:r>
        <w:fldChar w:fldCharType="separate"/>
      </w:r>
      <w:r>
        <w:t>81</w:t>
      </w:r>
      <w:r>
        <w:fldChar w:fldCharType="end"/>
      </w:r>
    </w:p>
    <w:p w14:paraId="5F658EFD" w14:textId="145DF24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sidRPr="00D071AB">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Structured data types</w:t>
      </w:r>
      <w:r>
        <w:tab/>
      </w:r>
      <w:r>
        <w:fldChar w:fldCharType="begin"/>
      </w:r>
      <w:r>
        <w:instrText xml:space="preserve"> PAGEREF _Toc222152322 \h </w:instrText>
      </w:r>
      <w:r>
        <w:fldChar w:fldCharType="separate"/>
      </w:r>
      <w:r>
        <w:t>81</w:t>
      </w:r>
      <w:r>
        <w:fldChar w:fldCharType="end"/>
      </w:r>
    </w:p>
    <w:p w14:paraId="562B7A1E" w14:textId="51C61B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sidRPr="00D071AB">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val="en-US" w:eastAsia="en-US"/>
        </w:rPr>
        <w:t>Simple data types and enumerations</w:t>
      </w:r>
      <w:r>
        <w:tab/>
      </w:r>
      <w:r>
        <w:fldChar w:fldCharType="begin"/>
      </w:r>
      <w:r>
        <w:instrText xml:space="preserve"> PAGEREF _Toc222152323 \h </w:instrText>
      </w:r>
      <w:r>
        <w:fldChar w:fldCharType="separate"/>
      </w:r>
      <w:r>
        <w:t>83</w:t>
      </w:r>
      <w:r>
        <w:fldChar w:fldCharType="end"/>
      </w:r>
    </w:p>
    <w:p w14:paraId="5CF8B48D" w14:textId="6EB6696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w:t>
      </w:r>
      <w:r w:rsidRPr="00D071AB">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zh-CN"/>
        </w:rPr>
        <w:t>Data types describing alternative data types or combinations of data types</w:t>
      </w:r>
      <w:r>
        <w:tab/>
      </w:r>
      <w:r>
        <w:fldChar w:fldCharType="begin"/>
      </w:r>
      <w:r>
        <w:instrText xml:space="preserve"> PAGEREF _Toc222152324 \h </w:instrText>
      </w:r>
      <w:r>
        <w:fldChar w:fldCharType="separate"/>
      </w:r>
      <w:r>
        <w:t>84</w:t>
      </w:r>
      <w:r>
        <w:fldChar w:fldCharType="end"/>
      </w:r>
    </w:p>
    <w:p w14:paraId="4C337564" w14:textId="41CF7DF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Binary data</w:t>
      </w:r>
      <w:r>
        <w:tab/>
      </w:r>
      <w:r>
        <w:fldChar w:fldCharType="begin"/>
      </w:r>
      <w:r>
        <w:instrText xml:space="preserve"> PAGEREF _Toc222152325 \h </w:instrText>
      </w:r>
      <w:r>
        <w:fldChar w:fldCharType="separate"/>
      </w:r>
      <w:r>
        <w:t>84</w:t>
      </w:r>
      <w:r>
        <w:fldChar w:fldCharType="end"/>
      </w:r>
    </w:p>
    <w:p w14:paraId="6D2B53F1" w14:textId="75F182F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Error Handling</w:t>
      </w:r>
      <w:r>
        <w:tab/>
      </w:r>
      <w:r>
        <w:fldChar w:fldCharType="begin"/>
      </w:r>
      <w:r>
        <w:instrText xml:space="preserve"> PAGEREF _Toc222152326 \h </w:instrText>
      </w:r>
      <w:r>
        <w:fldChar w:fldCharType="separate"/>
      </w:r>
      <w:r>
        <w:t>84</w:t>
      </w:r>
      <w:r>
        <w:fldChar w:fldCharType="end"/>
      </w:r>
    </w:p>
    <w:p w14:paraId="324043DB" w14:textId="2717306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General</w:t>
      </w:r>
      <w:r>
        <w:tab/>
      </w:r>
      <w:r>
        <w:fldChar w:fldCharType="begin"/>
      </w:r>
      <w:r>
        <w:instrText xml:space="preserve"> PAGEREF _Toc222152327 \h </w:instrText>
      </w:r>
      <w:r>
        <w:fldChar w:fldCharType="separate"/>
      </w:r>
      <w:r>
        <w:t>84</w:t>
      </w:r>
      <w:r>
        <w:fldChar w:fldCharType="end"/>
      </w:r>
    </w:p>
    <w:p w14:paraId="6677F369" w14:textId="5A9827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Protocol Errors</w:t>
      </w:r>
      <w:r>
        <w:tab/>
      </w:r>
      <w:r>
        <w:fldChar w:fldCharType="begin"/>
      </w:r>
      <w:r>
        <w:instrText xml:space="preserve"> PAGEREF _Toc222152328 \h </w:instrText>
      </w:r>
      <w:r>
        <w:fldChar w:fldCharType="separate"/>
      </w:r>
      <w:r>
        <w:t>84</w:t>
      </w:r>
      <w:r>
        <w:fldChar w:fldCharType="end"/>
      </w:r>
    </w:p>
    <w:p w14:paraId="22C1EE98" w14:textId="57F57E8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D071AB">
        <w:rPr>
          <w:rFonts w:eastAsia="SimSun"/>
          <w:lang w:eastAsia="en-US"/>
        </w:rPr>
        <w:t>Application Errors</w:t>
      </w:r>
      <w:r>
        <w:tab/>
      </w:r>
      <w:r>
        <w:fldChar w:fldCharType="begin"/>
      </w:r>
      <w:r>
        <w:instrText xml:space="preserve"> PAGEREF _Toc222152329 \h </w:instrText>
      </w:r>
      <w:r>
        <w:fldChar w:fldCharType="separate"/>
      </w:r>
      <w:r>
        <w:t>84</w:t>
      </w:r>
      <w:r>
        <w:fldChar w:fldCharType="end"/>
      </w:r>
    </w:p>
    <w:p w14:paraId="04EB02D5" w14:textId="581DA78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Feature negotiation</w:t>
      </w:r>
      <w:r>
        <w:tab/>
      </w:r>
      <w:r>
        <w:fldChar w:fldCharType="begin"/>
      </w:r>
      <w:r>
        <w:instrText xml:space="preserve"> PAGEREF _Toc222152330 \h </w:instrText>
      </w:r>
      <w:r>
        <w:fldChar w:fldCharType="separate"/>
      </w:r>
      <w:r>
        <w:t>84</w:t>
      </w:r>
      <w:r>
        <w:fldChar w:fldCharType="end"/>
      </w:r>
    </w:p>
    <w:p w14:paraId="46D84F0A" w14:textId="17A7F7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sidRPr="00D071AB">
        <w:rPr>
          <w:rFonts w:eastAsia="SimSun"/>
          <w:lang w:eastAsia="zh-CN"/>
        </w:rPr>
        <w:t>6.1.1</w:t>
      </w:r>
      <w:r w:rsidRPr="00D071AB">
        <w:rPr>
          <w:rFonts w:eastAsia="SimSun"/>
        </w:rPr>
        <w:t>.9</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Security</w:t>
      </w:r>
      <w:r>
        <w:tab/>
      </w:r>
      <w:r>
        <w:fldChar w:fldCharType="begin"/>
      </w:r>
      <w:r>
        <w:instrText xml:space="preserve"> PAGEREF _Toc222152331 \h </w:instrText>
      </w:r>
      <w:r>
        <w:fldChar w:fldCharType="separate"/>
      </w:r>
      <w:r>
        <w:t>84</w:t>
      </w:r>
      <w:r>
        <w:fldChar w:fldCharType="end"/>
      </w:r>
    </w:p>
    <w:p w14:paraId="735D0C2B" w14:textId="1EFA77E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_Toc222152332 \h </w:instrText>
      </w:r>
      <w:r>
        <w:fldChar w:fldCharType="separate"/>
      </w:r>
      <w:r>
        <w:t>85</w:t>
      </w:r>
      <w:r>
        <w:fldChar w:fldCharType="end"/>
      </w:r>
    </w:p>
    <w:p w14:paraId="53A8D025" w14:textId="2992803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_Toc222152333 \h </w:instrText>
      </w:r>
      <w:r>
        <w:fldChar w:fldCharType="separate"/>
      </w:r>
      <w:r>
        <w:t>85</w:t>
      </w:r>
      <w:r>
        <w:fldChar w:fldCharType="end"/>
      </w:r>
    </w:p>
    <w:p w14:paraId="0E460578" w14:textId="749D34E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_Toc222152334 \h </w:instrText>
      </w:r>
      <w:r>
        <w:fldChar w:fldCharType="separate"/>
      </w:r>
      <w:r>
        <w:t>85</w:t>
      </w:r>
      <w:r>
        <w:fldChar w:fldCharType="end"/>
      </w:r>
    </w:p>
    <w:p w14:paraId="2F4C80E5" w14:textId="1DAE7AD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_Toc222152335 \h </w:instrText>
      </w:r>
      <w:r>
        <w:fldChar w:fldCharType="separate"/>
      </w:r>
      <w:r>
        <w:t>85</w:t>
      </w:r>
      <w:r>
        <w:fldChar w:fldCharType="end"/>
      </w:r>
    </w:p>
    <w:p w14:paraId="24F9A2CA" w14:textId="61AFD71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_Toc222152336 \h </w:instrText>
      </w:r>
      <w:r>
        <w:fldChar w:fldCharType="separate"/>
      </w:r>
      <w:r>
        <w:t>85</w:t>
      </w:r>
      <w:r>
        <w:fldChar w:fldCharType="end"/>
      </w:r>
    </w:p>
    <w:p w14:paraId="17E6F1CF" w14:textId="2A3A7E1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_Toc222152337 \h </w:instrText>
      </w:r>
      <w:r>
        <w:fldChar w:fldCharType="separate"/>
      </w:r>
      <w:r>
        <w:t>86</w:t>
      </w:r>
      <w:r>
        <w:fldChar w:fldCharType="end"/>
      </w:r>
    </w:p>
    <w:p w14:paraId="11D73E2F" w14:textId="3A6AB29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_Toc222152338 \h </w:instrText>
      </w:r>
      <w:r>
        <w:fldChar w:fldCharType="separate"/>
      </w:r>
      <w:r>
        <w:t>87</w:t>
      </w:r>
      <w:r>
        <w:fldChar w:fldCharType="end"/>
      </w:r>
    </w:p>
    <w:p w14:paraId="09795C75" w14:textId="19EF464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_Toc222152339 \h </w:instrText>
      </w:r>
      <w:r>
        <w:fldChar w:fldCharType="separate"/>
      </w:r>
      <w:r>
        <w:t>92</w:t>
      </w:r>
      <w:r>
        <w:fldChar w:fldCharType="end"/>
      </w:r>
    </w:p>
    <w:p w14:paraId="0FDC9DA5" w14:textId="4F9386B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_Toc222152340 \h </w:instrText>
      </w:r>
      <w:r>
        <w:fldChar w:fldCharType="separate"/>
      </w:r>
      <w:r>
        <w:t>92</w:t>
      </w:r>
      <w:r>
        <w:fldChar w:fldCharType="end"/>
      </w:r>
    </w:p>
    <w:p w14:paraId="1D986BB4" w14:textId="7AA04A2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_Toc222152341 \h </w:instrText>
      </w:r>
      <w:r>
        <w:fldChar w:fldCharType="separate"/>
      </w:r>
      <w:r>
        <w:t>92</w:t>
      </w:r>
      <w:r>
        <w:fldChar w:fldCharType="end"/>
      </w:r>
    </w:p>
    <w:p w14:paraId="7B68AB09" w14:textId="75A4013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_Toc222152342 \h </w:instrText>
      </w:r>
      <w:r>
        <w:fldChar w:fldCharType="separate"/>
      </w:r>
      <w:r>
        <w:t>92</w:t>
      </w:r>
      <w:r>
        <w:fldChar w:fldCharType="end"/>
      </w:r>
    </w:p>
    <w:p w14:paraId="79765F84" w14:textId="217F841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_Toc222152343 \h </w:instrText>
      </w:r>
      <w:r>
        <w:fldChar w:fldCharType="separate"/>
      </w:r>
      <w:r>
        <w:t>93</w:t>
      </w:r>
      <w:r>
        <w:fldChar w:fldCharType="end"/>
      </w:r>
    </w:p>
    <w:p w14:paraId="4D3B56D8" w14:textId="73D340E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_Toc222152344 \h </w:instrText>
      </w:r>
      <w:r>
        <w:fldChar w:fldCharType="separate"/>
      </w:r>
      <w:r>
        <w:t>93</w:t>
      </w:r>
      <w:r>
        <w:fldChar w:fldCharType="end"/>
      </w:r>
    </w:p>
    <w:p w14:paraId="787F7B1A" w14:textId="3345849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_Toc222152345 \h </w:instrText>
      </w:r>
      <w:r>
        <w:fldChar w:fldCharType="separate"/>
      </w:r>
      <w:r>
        <w:t>94</w:t>
      </w:r>
      <w:r>
        <w:fldChar w:fldCharType="end"/>
      </w:r>
    </w:p>
    <w:p w14:paraId="4DA27E18" w14:textId="24D14E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_Toc222152346 \h </w:instrText>
      </w:r>
      <w:r>
        <w:fldChar w:fldCharType="separate"/>
      </w:r>
      <w:r>
        <w:t>98</w:t>
      </w:r>
      <w:r>
        <w:fldChar w:fldCharType="end"/>
      </w:r>
    </w:p>
    <w:p w14:paraId="6DCC3D0D" w14:textId="5CB1F03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_Toc222152347 \h </w:instrText>
      </w:r>
      <w:r>
        <w:fldChar w:fldCharType="separate"/>
      </w:r>
      <w:r>
        <w:t>99</w:t>
      </w:r>
      <w:r>
        <w:fldChar w:fldCharType="end"/>
      </w:r>
    </w:p>
    <w:p w14:paraId="4F4F0FDC" w14:textId="56621C7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_Toc222152348 \h </w:instrText>
      </w:r>
      <w:r>
        <w:fldChar w:fldCharType="separate"/>
      </w:r>
      <w:r>
        <w:t>99</w:t>
      </w:r>
      <w:r>
        <w:fldChar w:fldCharType="end"/>
      </w:r>
    </w:p>
    <w:p w14:paraId="272059BE" w14:textId="479311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_Toc222152349 \h </w:instrText>
      </w:r>
      <w:r>
        <w:fldChar w:fldCharType="separate"/>
      </w:r>
      <w:r>
        <w:t>99</w:t>
      </w:r>
      <w:r>
        <w:fldChar w:fldCharType="end"/>
      </w:r>
    </w:p>
    <w:p w14:paraId="1F1F9A4E" w14:textId="2F73CD1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_Toc222152350 \h </w:instrText>
      </w:r>
      <w:r>
        <w:fldChar w:fldCharType="separate"/>
      </w:r>
      <w:r>
        <w:t>99</w:t>
      </w:r>
      <w:r>
        <w:fldChar w:fldCharType="end"/>
      </w:r>
    </w:p>
    <w:p w14:paraId="1A6F525E" w14:textId="2FA123D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_Toc222152351 \h </w:instrText>
      </w:r>
      <w:r>
        <w:fldChar w:fldCharType="separate"/>
      </w:r>
      <w:r>
        <w:t>99</w:t>
      </w:r>
      <w:r>
        <w:fldChar w:fldCharType="end"/>
      </w:r>
    </w:p>
    <w:p w14:paraId="3BB7A42F" w14:textId="27741A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_Toc222152352 \h </w:instrText>
      </w:r>
      <w:r>
        <w:fldChar w:fldCharType="separate"/>
      </w:r>
      <w:r>
        <w:t>99</w:t>
      </w:r>
      <w:r>
        <w:fldChar w:fldCharType="end"/>
      </w:r>
    </w:p>
    <w:p w14:paraId="0F227638" w14:textId="42102EA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_Toc222152353 \h </w:instrText>
      </w:r>
      <w:r>
        <w:fldChar w:fldCharType="separate"/>
      </w:r>
      <w:r>
        <w:t>100</w:t>
      </w:r>
      <w:r>
        <w:fldChar w:fldCharType="end"/>
      </w:r>
    </w:p>
    <w:p w14:paraId="381DFF56" w14:textId="50F9BFF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_Toc222152354 \h </w:instrText>
      </w:r>
      <w:r>
        <w:fldChar w:fldCharType="separate"/>
      </w:r>
      <w:r>
        <w:t>100</w:t>
      </w:r>
      <w:r>
        <w:fldChar w:fldCharType="end"/>
      </w:r>
    </w:p>
    <w:p w14:paraId="71D95A89" w14:textId="617475A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_Toc222152355 \h </w:instrText>
      </w:r>
      <w:r>
        <w:fldChar w:fldCharType="separate"/>
      </w:r>
      <w:r>
        <w:t>101</w:t>
      </w:r>
      <w:r>
        <w:fldChar w:fldCharType="end"/>
      </w:r>
    </w:p>
    <w:p w14:paraId="3A7320DF" w14:textId="60892E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_Toc222152356 \h </w:instrText>
      </w:r>
      <w:r>
        <w:fldChar w:fldCharType="separate"/>
      </w:r>
      <w:r>
        <w:t>101</w:t>
      </w:r>
      <w:r>
        <w:fldChar w:fldCharType="end"/>
      </w:r>
    </w:p>
    <w:p w14:paraId="6DC0E273" w14:textId="29951BA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_Toc222152357 \h </w:instrText>
      </w:r>
      <w:r>
        <w:fldChar w:fldCharType="separate"/>
      </w:r>
      <w:r>
        <w:t>101</w:t>
      </w:r>
      <w:r>
        <w:fldChar w:fldCharType="end"/>
      </w:r>
    </w:p>
    <w:p w14:paraId="1BBC5502" w14:textId="605006D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_Toc222152358 \h </w:instrText>
      </w:r>
      <w:r>
        <w:fldChar w:fldCharType="separate"/>
      </w:r>
      <w:r>
        <w:t>101</w:t>
      </w:r>
      <w:r>
        <w:fldChar w:fldCharType="end"/>
      </w:r>
    </w:p>
    <w:p w14:paraId="2315F1B0" w14:textId="38054CE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_Toc222152359 \h </w:instrText>
      </w:r>
      <w:r>
        <w:fldChar w:fldCharType="separate"/>
      </w:r>
      <w:r>
        <w:t>101</w:t>
      </w:r>
      <w:r>
        <w:fldChar w:fldCharType="end"/>
      </w:r>
    </w:p>
    <w:p w14:paraId="1BE5BD1D" w14:textId="3311736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_Toc222152360 \h </w:instrText>
      </w:r>
      <w:r>
        <w:fldChar w:fldCharType="separate"/>
      </w:r>
      <w:r>
        <w:t>102</w:t>
      </w:r>
      <w:r>
        <w:fldChar w:fldCharType="end"/>
      </w:r>
    </w:p>
    <w:p w14:paraId="5794C2A6" w14:textId="1BB1C09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_Toc222152361 \h </w:instrText>
      </w:r>
      <w:r>
        <w:fldChar w:fldCharType="separate"/>
      </w:r>
      <w:r>
        <w:t>103</w:t>
      </w:r>
      <w:r>
        <w:fldChar w:fldCharType="end"/>
      </w:r>
    </w:p>
    <w:p w14:paraId="00FC2E3B" w14:textId="08ACA78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_Toc222152362 \h </w:instrText>
      </w:r>
      <w:r>
        <w:fldChar w:fldCharType="separate"/>
      </w:r>
      <w:r>
        <w:t>108</w:t>
      </w:r>
      <w:r>
        <w:fldChar w:fldCharType="end"/>
      </w:r>
    </w:p>
    <w:p w14:paraId="65862B54" w14:textId="5F615E0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_Toc222152363 \h </w:instrText>
      </w:r>
      <w:r>
        <w:fldChar w:fldCharType="separate"/>
      </w:r>
      <w:r>
        <w:t>108</w:t>
      </w:r>
      <w:r>
        <w:fldChar w:fldCharType="end"/>
      </w:r>
    </w:p>
    <w:p w14:paraId="67392190" w14:textId="11AD736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_Toc222152364 \h </w:instrText>
      </w:r>
      <w:r>
        <w:fldChar w:fldCharType="separate"/>
      </w:r>
      <w:r>
        <w:t>108</w:t>
      </w:r>
      <w:r>
        <w:fldChar w:fldCharType="end"/>
      </w:r>
    </w:p>
    <w:p w14:paraId="15C973C5" w14:textId="4CB7C99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_Toc222152365 \h </w:instrText>
      </w:r>
      <w:r>
        <w:fldChar w:fldCharType="separate"/>
      </w:r>
      <w:r>
        <w:t>108</w:t>
      </w:r>
      <w:r>
        <w:fldChar w:fldCharType="end"/>
      </w:r>
    </w:p>
    <w:p w14:paraId="6C6B19F7" w14:textId="230E655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_Toc222152366 \h </w:instrText>
      </w:r>
      <w:r>
        <w:fldChar w:fldCharType="separate"/>
      </w:r>
      <w:r>
        <w:t>108</w:t>
      </w:r>
      <w:r>
        <w:fldChar w:fldCharType="end"/>
      </w:r>
    </w:p>
    <w:p w14:paraId="63D00AEB" w14:textId="3CAB282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6.1.3.6.2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_Toc222152367 \h </w:instrText>
      </w:r>
      <w:r>
        <w:fldChar w:fldCharType="separate"/>
      </w:r>
      <w:r>
        <w:t>108</w:t>
      </w:r>
      <w:r>
        <w:fldChar w:fldCharType="end"/>
      </w:r>
    </w:p>
    <w:p w14:paraId="3F3FD2AE" w14:textId="19E7296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6.1.3.6.3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_Toc222152368 \h </w:instrText>
      </w:r>
      <w:r>
        <w:fldChar w:fldCharType="separate"/>
      </w:r>
      <w:r>
        <w:t>110</w:t>
      </w:r>
      <w:r>
        <w:fldChar w:fldCharType="end"/>
      </w:r>
    </w:p>
    <w:p w14:paraId="0E8239FA" w14:textId="204D015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_Toc222152369 \h </w:instrText>
      </w:r>
      <w:r>
        <w:fldChar w:fldCharType="separate"/>
      </w:r>
      <w:r>
        <w:t>111</w:t>
      </w:r>
      <w:r>
        <w:fldChar w:fldCharType="end"/>
      </w:r>
    </w:p>
    <w:p w14:paraId="34F6DA5A" w14:textId="2DFFFB2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_Toc222152370 \h </w:instrText>
      </w:r>
      <w:r>
        <w:fldChar w:fldCharType="separate"/>
      </w:r>
      <w:r>
        <w:t>111</w:t>
      </w:r>
      <w:r>
        <w:fldChar w:fldCharType="end"/>
      </w:r>
    </w:p>
    <w:p w14:paraId="7D2380D0" w14:textId="3FB8C14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_Toc222152371 \h </w:instrText>
      </w:r>
      <w:r>
        <w:fldChar w:fldCharType="separate"/>
      </w:r>
      <w:r>
        <w:t>111</w:t>
      </w:r>
      <w:r>
        <w:fldChar w:fldCharType="end"/>
      </w:r>
    </w:p>
    <w:p w14:paraId="5611AEC3" w14:textId="6F0FB7F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_Toc222152372 \h </w:instrText>
      </w:r>
      <w:r>
        <w:fldChar w:fldCharType="separate"/>
      </w:r>
      <w:r>
        <w:t>111</w:t>
      </w:r>
      <w:r>
        <w:fldChar w:fldCharType="end"/>
      </w:r>
    </w:p>
    <w:p w14:paraId="7F6A4AC6" w14:textId="5119DAF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_Toc222152373 \h </w:instrText>
      </w:r>
      <w:r>
        <w:fldChar w:fldCharType="separate"/>
      </w:r>
      <w:r>
        <w:t>111</w:t>
      </w:r>
      <w:r>
        <w:fldChar w:fldCharType="end"/>
      </w:r>
    </w:p>
    <w:p w14:paraId="2BC38943" w14:textId="2BECFA8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_Toc222152374 \h </w:instrText>
      </w:r>
      <w:r>
        <w:fldChar w:fldCharType="separate"/>
      </w:r>
      <w:r>
        <w:t>111</w:t>
      </w:r>
      <w:r>
        <w:fldChar w:fldCharType="end"/>
      </w:r>
    </w:p>
    <w:p w14:paraId="0775A895" w14:textId="02FC60E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_Toc222152375 \h </w:instrText>
      </w:r>
      <w:r>
        <w:fldChar w:fldCharType="separate"/>
      </w:r>
      <w:r>
        <w:t>111</w:t>
      </w:r>
      <w:r>
        <w:fldChar w:fldCharType="end"/>
      </w:r>
    </w:p>
    <w:p w14:paraId="47D11C6B" w14:textId="2B7C1BE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_Toc222152376 \h </w:instrText>
      </w:r>
      <w:r>
        <w:fldChar w:fldCharType="separate"/>
      </w:r>
      <w:r>
        <w:t>112</w:t>
      </w:r>
      <w:r>
        <w:fldChar w:fldCharType="end"/>
      </w:r>
    </w:p>
    <w:p w14:paraId="3C3C08DE" w14:textId="7083915F"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_Toc222152377 \h </w:instrText>
      </w:r>
      <w:r>
        <w:fldChar w:fldCharType="separate"/>
      </w:r>
      <w:r>
        <w:t>113</w:t>
      </w:r>
      <w:r>
        <w:fldChar w:fldCharType="end"/>
      </w:r>
    </w:p>
    <w:p w14:paraId="662CF7E0" w14:textId="23890E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_Toc222152378 \h </w:instrText>
      </w:r>
      <w:r>
        <w:fldChar w:fldCharType="separate"/>
      </w:r>
      <w:r>
        <w:t>113</w:t>
      </w:r>
      <w:r>
        <w:fldChar w:fldCharType="end"/>
      </w:r>
    </w:p>
    <w:p w14:paraId="662E344C" w14:textId="48D700F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_Toc222152379 \h </w:instrText>
      </w:r>
      <w:r>
        <w:fldChar w:fldCharType="separate"/>
      </w:r>
      <w:r>
        <w:t>113</w:t>
      </w:r>
      <w:r>
        <w:fldChar w:fldCharType="end"/>
      </w:r>
    </w:p>
    <w:p w14:paraId="15994558" w14:textId="280EBAA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_Toc222152380 \h </w:instrText>
      </w:r>
      <w:r>
        <w:fldChar w:fldCharType="separate"/>
      </w:r>
      <w:r>
        <w:t>113</w:t>
      </w:r>
      <w:r>
        <w:fldChar w:fldCharType="end"/>
      </w:r>
    </w:p>
    <w:p w14:paraId="3405EC81" w14:textId="3CE8A26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_Toc222152381 \h </w:instrText>
      </w:r>
      <w:r>
        <w:fldChar w:fldCharType="separate"/>
      </w:r>
      <w:r>
        <w:t>113</w:t>
      </w:r>
      <w:r>
        <w:fldChar w:fldCharType="end"/>
      </w:r>
    </w:p>
    <w:p w14:paraId="624ED8CB" w14:textId="4389B0E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_Toc222152382 \h </w:instrText>
      </w:r>
      <w:r>
        <w:fldChar w:fldCharType="separate"/>
      </w:r>
      <w:r>
        <w:t>113</w:t>
      </w:r>
      <w:r>
        <w:fldChar w:fldCharType="end"/>
      </w:r>
    </w:p>
    <w:p w14:paraId="05DFCBFA" w14:textId="17CC77F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_Toc222152383 \h </w:instrText>
      </w:r>
      <w:r>
        <w:fldChar w:fldCharType="separate"/>
      </w:r>
      <w:r>
        <w:t>113</w:t>
      </w:r>
      <w:r>
        <w:fldChar w:fldCharType="end"/>
      </w:r>
    </w:p>
    <w:p w14:paraId="75A0DC55" w14:textId="39D223C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_Toc222152384 \h </w:instrText>
      </w:r>
      <w:r>
        <w:fldChar w:fldCharType="separate"/>
      </w:r>
      <w:r>
        <w:t>114</w:t>
      </w:r>
      <w:r>
        <w:fldChar w:fldCharType="end"/>
      </w:r>
    </w:p>
    <w:p w14:paraId="373190A8" w14:textId="0C415FE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_Toc222152385 \h </w:instrText>
      </w:r>
      <w:r>
        <w:fldChar w:fldCharType="separate"/>
      </w:r>
      <w:r>
        <w:t>114</w:t>
      </w:r>
      <w:r>
        <w:fldChar w:fldCharType="end"/>
      </w:r>
    </w:p>
    <w:p w14:paraId="0387468A" w14:textId="69C58E5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_Toc222152386 \h </w:instrText>
      </w:r>
      <w:r>
        <w:fldChar w:fldCharType="separate"/>
      </w:r>
      <w:r>
        <w:t>114</w:t>
      </w:r>
      <w:r>
        <w:fldChar w:fldCharType="end"/>
      </w:r>
    </w:p>
    <w:p w14:paraId="77A9D6E0" w14:textId="4677457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_Toc222152387 \h </w:instrText>
      </w:r>
      <w:r>
        <w:fldChar w:fldCharType="separate"/>
      </w:r>
      <w:r>
        <w:t>115</w:t>
      </w:r>
      <w:r>
        <w:fldChar w:fldCharType="end"/>
      </w:r>
    </w:p>
    <w:p w14:paraId="49A538CD" w14:textId="7DF9A85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_Toc222152388 \h </w:instrText>
      </w:r>
      <w:r>
        <w:fldChar w:fldCharType="separate"/>
      </w:r>
      <w:r>
        <w:t>118</w:t>
      </w:r>
      <w:r>
        <w:fldChar w:fldCharType="end"/>
      </w:r>
    </w:p>
    <w:p w14:paraId="6280D9D3" w14:textId="4667CD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_Toc222152389 \h </w:instrText>
      </w:r>
      <w:r>
        <w:fldChar w:fldCharType="separate"/>
      </w:r>
      <w:r>
        <w:t>118</w:t>
      </w:r>
      <w:r>
        <w:fldChar w:fldCharType="end"/>
      </w:r>
    </w:p>
    <w:p w14:paraId="04316D31" w14:textId="651B51C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_Toc222152390 \h </w:instrText>
      </w:r>
      <w:r>
        <w:fldChar w:fldCharType="separate"/>
      </w:r>
      <w:r>
        <w:t>119</w:t>
      </w:r>
      <w:r>
        <w:fldChar w:fldCharType="end"/>
      </w:r>
    </w:p>
    <w:p w14:paraId="773695BD" w14:textId="2B59AF9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_Toc222152391 \h </w:instrText>
      </w:r>
      <w:r>
        <w:fldChar w:fldCharType="separate"/>
      </w:r>
      <w:r>
        <w:t>119</w:t>
      </w:r>
      <w:r>
        <w:fldChar w:fldCharType="end"/>
      </w:r>
    </w:p>
    <w:p w14:paraId="041B628F" w14:textId="1DD2676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_Toc222152392 \h </w:instrText>
      </w:r>
      <w:r>
        <w:fldChar w:fldCharType="separate"/>
      </w:r>
      <w:r>
        <w:t>119</w:t>
      </w:r>
      <w:r>
        <w:fldChar w:fldCharType="end"/>
      </w:r>
    </w:p>
    <w:p w14:paraId="29A0B4D5" w14:textId="1F68562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_Toc222152393 \h </w:instrText>
      </w:r>
      <w:r>
        <w:fldChar w:fldCharType="separate"/>
      </w:r>
      <w:r>
        <w:t>119</w:t>
      </w:r>
      <w:r>
        <w:fldChar w:fldCharType="end"/>
      </w:r>
    </w:p>
    <w:p w14:paraId="154621A7" w14:textId="69919C5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_Toc222152394 \h </w:instrText>
      </w:r>
      <w:r>
        <w:fldChar w:fldCharType="separate"/>
      </w:r>
      <w:r>
        <w:t>119</w:t>
      </w:r>
      <w:r>
        <w:fldChar w:fldCharType="end"/>
      </w:r>
    </w:p>
    <w:p w14:paraId="3E85C814" w14:textId="223B72D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_Toc222152395 \h </w:instrText>
      </w:r>
      <w:r>
        <w:fldChar w:fldCharType="separate"/>
      </w:r>
      <w:r>
        <w:t>119</w:t>
      </w:r>
      <w:r>
        <w:fldChar w:fldCharType="end"/>
      </w:r>
    </w:p>
    <w:p w14:paraId="2D597AE3" w14:textId="62085A5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_Toc222152396 \h </w:instrText>
      </w:r>
      <w:r>
        <w:fldChar w:fldCharType="separate"/>
      </w:r>
      <w:r>
        <w:t>119</w:t>
      </w:r>
      <w:r>
        <w:fldChar w:fldCharType="end"/>
      </w:r>
    </w:p>
    <w:p w14:paraId="5CCC2537" w14:textId="78FD61B3"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_Toc222152397 \h </w:instrText>
      </w:r>
      <w:r>
        <w:fldChar w:fldCharType="separate"/>
      </w:r>
      <w:r>
        <w:t>120</w:t>
      </w:r>
      <w:r>
        <w:fldChar w:fldCharType="end"/>
      </w:r>
    </w:p>
    <w:p w14:paraId="1EBC8526" w14:textId="4D7C5B1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_Toc222152398 \h </w:instrText>
      </w:r>
      <w:r>
        <w:fldChar w:fldCharType="separate"/>
      </w:r>
      <w:r>
        <w:t>120</w:t>
      </w:r>
      <w:r>
        <w:fldChar w:fldCharType="end"/>
      </w:r>
    </w:p>
    <w:p w14:paraId="414CD84C" w14:textId="3FAAF98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_Toc222152399 \h </w:instrText>
      </w:r>
      <w:r>
        <w:fldChar w:fldCharType="separate"/>
      </w:r>
      <w:r>
        <w:t>120</w:t>
      </w:r>
      <w:r>
        <w:fldChar w:fldCharType="end"/>
      </w:r>
    </w:p>
    <w:p w14:paraId="3C12BF1D" w14:textId="4FFAAD8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_Toc222152400 \h </w:instrText>
      </w:r>
      <w:r>
        <w:fldChar w:fldCharType="separate"/>
      </w:r>
      <w:r>
        <w:t>120</w:t>
      </w:r>
      <w:r>
        <w:fldChar w:fldCharType="end"/>
      </w:r>
    </w:p>
    <w:p w14:paraId="363A9DC4" w14:textId="321F7D8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_Toc222152401 \h </w:instrText>
      </w:r>
      <w:r>
        <w:fldChar w:fldCharType="separate"/>
      </w:r>
      <w:r>
        <w:t>120</w:t>
      </w:r>
      <w:r>
        <w:fldChar w:fldCharType="end"/>
      </w:r>
    </w:p>
    <w:p w14:paraId="01C34711" w14:textId="592DEAB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_Toc222152402 \h </w:instrText>
      </w:r>
      <w:r>
        <w:fldChar w:fldCharType="separate"/>
      </w:r>
      <w:r>
        <w:t>120</w:t>
      </w:r>
      <w:r>
        <w:fldChar w:fldCharType="end"/>
      </w:r>
    </w:p>
    <w:p w14:paraId="3B8A0901" w14:textId="02695CA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_Toc222152403 \h </w:instrText>
      </w:r>
      <w:r>
        <w:fldChar w:fldCharType="separate"/>
      </w:r>
      <w:r>
        <w:t>120</w:t>
      </w:r>
      <w:r>
        <w:fldChar w:fldCharType="end"/>
      </w:r>
    </w:p>
    <w:p w14:paraId="39883D30" w14:textId="48AADAC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_Toc222152404 \h </w:instrText>
      </w:r>
      <w:r>
        <w:fldChar w:fldCharType="separate"/>
      </w:r>
      <w:r>
        <w:t>121</w:t>
      </w:r>
      <w:r>
        <w:fldChar w:fldCharType="end"/>
      </w:r>
    </w:p>
    <w:p w14:paraId="3AA03267" w14:textId="1F60BE8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_Toc222152405 \h </w:instrText>
      </w:r>
      <w:r>
        <w:fldChar w:fldCharType="separate"/>
      </w:r>
      <w:r>
        <w:t>121</w:t>
      </w:r>
      <w:r>
        <w:fldChar w:fldCharType="end"/>
      </w:r>
    </w:p>
    <w:p w14:paraId="2EBA7CB3" w14:textId="2BC2F73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_Toc222152406 \h </w:instrText>
      </w:r>
      <w:r>
        <w:fldChar w:fldCharType="separate"/>
      </w:r>
      <w:r>
        <w:t>121</w:t>
      </w:r>
      <w:r>
        <w:fldChar w:fldCharType="end"/>
      </w:r>
    </w:p>
    <w:p w14:paraId="434EAC5A" w14:textId="7CB8EE4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_Toc222152407 \h </w:instrText>
      </w:r>
      <w:r>
        <w:fldChar w:fldCharType="separate"/>
      </w:r>
      <w:r>
        <w:t>122</w:t>
      </w:r>
      <w:r>
        <w:fldChar w:fldCharType="end"/>
      </w:r>
    </w:p>
    <w:p w14:paraId="3C36E3EB" w14:textId="6DC9BFD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_Toc222152408 \h </w:instrText>
      </w:r>
      <w:r>
        <w:fldChar w:fldCharType="separate"/>
      </w:r>
      <w:r>
        <w:t>123</w:t>
      </w:r>
      <w:r>
        <w:fldChar w:fldCharType="end"/>
      </w:r>
    </w:p>
    <w:p w14:paraId="20D28571" w14:textId="2F88E0F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_Toc222152409 \h </w:instrText>
      </w:r>
      <w:r>
        <w:fldChar w:fldCharType="separate"/>
      </w:r>
      <w:r>
        <w:t>124</w:t>
      </w:r>
      <w:r>
        <w:fldChar w:fldCharType="end"/>
      </w:r>
    </w:p>
    <w:p w14:paraId="4755F613" w14:textId="47E7929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_Toc222152410 \h </w:instrText>
      </w:r>
      <w:r>
        <w:fldChar w:fldCharType="separate"/>
      </w:r>
      <w:r>
        <w:t>124</w:t>
      </w:r>
      <w:r>
        <w:fldChar w:fldCharType="end"/>
      </w:r>
    </w:p>
    <w:p w14:paraId="47CE0F51" w14:textId="32D4580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_Toc222152411 \h </w:instrText>
      </w:r>
      <w:r>
        <w:fldChar w:fldCharType="separate"/>
      </w:r>
      <w:r>
        <w:t>124</w:t>
      </w:r>
      <w:r>
        <w:fldChar w:fldCharType="end"/>
      </w:r>
    </w:p>
    <w:p w14:paraId="472E7D27" w14:textId="2E8AE21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_Toc222152412 \h </w:instrText>
      </w:r>
      <w:r>
        <w:fldChar w:fldCharType="separate"/>
      </w:r>
      <w:r>
        <w:t>124</w:t>
      </w:r>
      <w:r>
        <w:fldChar w:fldCharType="end"/>
      </w:r>
    </w:p>
    <w:p w14:paraId="5D841C21" w14:textId="06486D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_Toc222152413 \h </w:instrText>
      </w:r>
      <w:r>
        <w:fldChar w:fldCharType="separate"/>
      </w:r>
      <w:r>
        <w:t>124</w:t>
      </w:r>
      <w:r>
        <w:fldChar w:fldCharType="end"/>
      </w:r>
    </w:p>
    <w:p w14:paraId="30380B76" w14:textId="7583EE1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_Toc222152414 \h </w:instrText>
      </w:r>
      <w:r>
        <w:fldChar w:fldCharType="separate"/>
      </w:r>
      <w:r>
        <w:t>124</w:t>
      </w:r>
      <w:r>
        <w:fldChar w:fldCharType="end"/>
      </w:r>
    </w:p>
    <w:p w14:paraId="711C6FCD" w14:textId="074ED0D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_Toc222152415 \h </w:instrText>
      </w:r>
      <w:r>
        <w:fldChar w:fldCharType="separate"/>
      </w:r>
      <w:r>
        <w:t>125</w:t>
      </w:r>
      <w:r>
        <w:fldChar w:fldCharType="end"/>
      </w:r>
    </w:p>
    <w:p w14:paraId="6AFA05AE" w14:textId="217FA89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_Toc222152416 \h </w:instrText>
      </w:r>
      <w:r>
        <w:fldChar w:fldCharType="separate"/>
      </w:r>
      <w:r>
        <w:t>125</w:t>
      </w:r>
      <w:r>
        <w:fldChar w:fldCharType="end"/>
      </w:r>
    </w:p>
    <w:p w14:paraId="14B8C7F2" w14:textId="40EB366E"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_Toc222152417 \h </w:instrText>
      </w:r>
      <w:r>
        <w:fldChar w:fldCharType="separate"/>
      </w:r>
      <w:r>
        <w:t>126</w:t>
      </w:r>
      <w:r>
        <w:fldChar w:fldCharType="end"/>
      </w:r>
    </w:p>
    <w:p w14:paraId="0FDB3967" w14:textId="35C6B62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_Toc222152418 \h </w:instrText>
      </w:r>
      <w:r>
        <w:fldChar w:fldCharType="separate"/>
      </w:r>
      <w:r>
        <w:t>126</w:t>
      </w:r>
      <w:r>
        <w:fldChar w:fldCharType="end"/>
      </w:r>
    </w:p>
    <w:p w14:paraId="6835D784" w14:textId="503E8C9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_Toc222152419 \h </w:instrText>
      </w:r>
      <w:r>
        <w:fldChar w:fldCharType="separate"/>
      </w:r>
      <w:r>
        <w:t>126</w:t>
      </w:r>
      <w:r>
        <w:fldChar w:fldCharType="end"/>
      </w:r>
    </w:p>
    <w:p w14:paraId="7499DE82" w14:textId="7F76768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_Toc222152420 \h </w:instrText>
      </w:r>
      <w:r>
        <w:fldChar w:fldCharType="separate"/>
      </w:r>
      <w:r>
        <w:t>126</w:t>
      </w:r>
      <w:r>
        <w:fldChar w:fldCharType="end"/>
      </w:r>
    </w:p>
    <w:p w14:paraId="4DFA0F39" w14:textId="104C404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_Toc222152421 \h </w:instrText>
      </w:r>
      <w:r>
        <w:fldChar w:fldCharType="separate"/>
      </w:r>
      <w:r>
        <w:t>126</w:t>
      </w:r>
      <w:r>
        <w:fldChar w:fldCharType="end"/>
      </w:r>
    </w:p>
    <w:p w14:paraId="0D26CA10" w14:textId="5867F19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_Toc222152422 \h </w:instrText>
      </w:r>
      <w:r>
        <w:fldChar w:fldCharType="separate"/>
      </w:r>
      <w:r>
        <w:t>127</w:t>
      </w:r>
      <w:r>
        <w:fldChar w:fldCharType="end"/>
      </w:r>
    </w:p>
    <w:p w14:paraId="24227ED0" w14:textId="0FA745D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_Toc222152423 \h </w:instrText>
      </w:r>
      <w:r>
        <w:fldChar w:fldCharType="separate"/>
      </w:r>
      <w:r>
        <w:t>128</w:t>
      </w:r>
      <w:r>
        <w:fldChar w:fldCharType="end"/>
      </w:r>
    </w:p>
    <w:p w14:paraId="5A67B17A" w14:textId="4640BD8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_Toc222152424 \h </w:instrText>
      </w:r>
      <w:r>
        <w:fldChar w:fldCharType="separate"/>
      </w:r>
      <w:r>
        <w:t>128</w:t>
      </w:r>
      <w:r>
        <w:fldChar w:fldCharType="end"/>
      </w:r>
    </w:p>
    <w:p w14:paraId="57106CD6" w14:textId="660CE60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_Toc222152425 \h </w:instrText>
      </w:r>
      <w:r>
        <w:fldChar w:fldCharType="separate"/>
      </w:r>
      <w:r>
        <w:t>128</w:t>
      </w:r>
      <w:r>
        <w:fldChar w:fldCharType="end"/>
      </w:r>
    </w:p>
    <w:p w14:paraId="2C2C2D94" w14:textId="5947793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_Toc222152426 \h </w:instrText>
      </w:r>
      <w:r>
        <w:fldChar w:fldCharType="separate"/>
      </w:r>
      <w:r>
        <w:t>128</w:t>
      </w:r>
      <w:r>
        <w:fldChar w:fldCharType="end"/>
      </w:r>
    </w:p>
    <w:p w14:paraId="35DD4675" w14:textId="58DDE7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_Toc222152427 \h </w:instrText>
      </w:r>
      <w:r>
        <w:fldChar w:fldCharType="separate"/>
      </w:r>
      <w:r>
        <w:t>129</w:t>
      </w:r>
      <w:r>
        <w:fldChar w:fldCharType="end"/>
      </w:r>
    </w:p>
    <w:p w14:paraId="04E4B91E" w14:textId="25E702A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_Toc222152428 \h </w:instrText>
      </w:r>
      <w:r>
        <w:fldChar w:fldCharType="separate"/>
      </w:r>
      <w:r>
        <w:t>131</w:t>
      </w:r>
      <w:r>
        <w:fldChar w:fldCharType="end"/>
      </w:r>
    </w:p>
    <w:p w14:paraId="559E79BB" w14:textId="0368150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_Toc222152429 \h </w:instrText>
      </w:r>
      <w:r>
        <w:fldChar w:fldCharType="separate"/>
      </w:r>
      <w:r>
        <w:t>133</w:t>
      </w:r>
      <w:r>
        <w:fldChar w:fldCharType="end"/>
      </w:r>
    </w:p>
    <w:p w14:paraId="3BB0DFDD" w14:textId="47F1677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_Toc222152430 \h </w:instrText>
      </w:r>
      <w:r>
        <w:fldChar w:fldCharType="separate"/>
      </w:r>
      <w:r>
        <w:t>133</w:t>
      </w:r>
      <w:r>
        <w:fldChar w:fldCharType="end"/>
      </w:r>
    </w:p>
    <w:p w14:paraId="0B88EE77" w14:textId="2786BB9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_Toc222152431 \h </w:instrText>
      </w:r>
      <w:r>
        <w:fldChar w:fldCharType="separate"/>
      </w:r>
      <w:r>
        <w:t>133</w:t>
      </w:r>
      <w:r>
        <w:fldChar w:fldCharType="end"/>
      </w:r>
    </w:p>
    <w:p w14:paraId="1F310228" w14:textId="2E9FF6E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_Toc222152432 \h </w:instrText>
      </w:r>
      <w:r>
        <w:fldChar w:fldCharType="separate"/>
      </w:r>
      <w:r>
        <w:t>133</w:t>
      </w:r>
      <w:r>
        <w:fldChar w:fldCharType="end"/>
      </w:r>
    </w:p>
    <w:p w14:paraId="362C717A" w14:textId="5500901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_Toc222152433 \h </w:instrText>
      </w:r>
      <w:r>
        <w:fldChar w:fldCharType="separate"/>
      </w:r>
      <w:r>
        <w:t>134</w:t>
      </w:r>
      <w:r>
        <w:fldChar w:fldCharType="end"/>
      </w:r>
    </w:p>
    <w:p w14:paraId="620A30F5" w14:textId="7678944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_Toc222152434 \h </w:instrText>
      </w:r>
      <w:r>
        <w:fldChar w:fldCharType="separate"/>
      </w:r>
      <w:r>
        <w:t>134</w:t>
      </w:r>
      <w:r>
        <w:fldChar w:fldCharType="end"/>
      </w:r>
    </w:p>
    <w:p w14:paraId="3C050677" w14:textId="4ED936B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_Toc222152435 \h </w:instrText>
      </w:r>
      <w:r>
        <w:fldChar w:fldCharType="separate"/>
      </w:r>
      <w:r>
        <w:t>134</w:t>
      </w:r>
      <w:r>
        <w:fldChar w:fldCharType="end"/>
      </w:r>
    </w:p>
    <w:p w14:paraId="27D5C671" w14:textId="69F3AA8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_Toc222152436 \h </w:instrText>
      </w:r>
      <w:r>
        <w:fldChar w:fldCharType="separate"/>
      </w:r>
      <w:r>
        <w:t>134</w:t>
      </w:r>
      <w:r>
        <w:fldChar w:fldCharType="end"/>
      </w:r>
    </w:p>
    <w:p w14:paraId="4F2AB444" w14:textId="7304D537"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6.1.7</w:t>
      </w:r>
      <w:r>
        <w:rPr>
          <w:rFonts w:asciiTheme="minorHAnsi" w:eastAsiaTheme="minorEastAsia" w:hAnsiTheme="minorHAnsi" w:cstheme="minorBidi"/>
          <w:kern w:val="2"/>
          <w:sz w:val="24"/>
          <w:szCs w:val="24"/>
          <w:lang w:val="en-SE" w:eastAsia="en-SE"/>
          <w14:ligatures w14:val="standardContextual"/>
        </w:rPr>
        <w:tab/>
      </w:r>
      <w:r w:rsidRPr="00D071AB">
        <w:rPr>
          <w:lang w:val="en-US"/>
        </w:rPr>
        <w:t>AIMLES_AIMLEClientSelection</w:t>
      </w:r>
      <w:r>
        <w:t xml:space="preserve"> API</w:t>
      </w:r>
      <w:r>
        <w:tab/>
      </w:r>
      <w:r>
        <w:fldChar w:fldCharType="begin"/>
      </w:r>
      <w:r>
        <w:instrText xml:space="preserve"> PAGEREF _Toc222152437 \h </w:instrText>
      </w:r>
      <w:r>
        <w:fldChar w:fldCharType="separate"/>
      </w:r>
      <w:r>
        <w:t>135</w:t>
      </w:r>
      <w:r>
        <w:fldChar w:fldCharType="end"/>
      </w:r>
    </w:p>
    <w:p w14:paraId="34527F07" w14:textId="60FDC2F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_Toc222152438 \h </w:instrText>
      </w:r>
      <w:r>
        <w:fldChar w:fldCharType="separate"/>
      </w:r>
      <w:r>
        <w:t>135</w:t>
      </w:r>
      <w:r>
        <w:fldChar w:fldCharType="end"/>
      </w:r>
    </w:p>
    <w:p w14:paraId="5BDFFFB7" w14:textId="50BF424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_Toc222152439 \h </w:instrText>
      </w:r>
      <w:r>
        <w:fldChar w:fldCharType="separate"/>
      </w:r>
      <w:r>
        <w:t>135</w:t>
      </w:r>
      <w:r>
        <w:fldChar w:fldCharType="end"/>
      </w:r>
    </w:p>
    <w:p w14:paraId="3B61F6F5" w14:textId="2825AF5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_Toc222152440 \h </w:instrText>
      </w:r>
      <w:r>
        <w:fldChar w:fldCharType="separate"/>
      </w:r>
      <w:r>
        <w:t>135</w:t>
      </w:r>
      <w:r>
        <w:fldChar w:fldCharType="end"/>
      </w:r>
    </w:p>
    <w:p w14:paraId="384BE8ED" w14:textId="2EFEBEC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_Toc222152441 \h </w:instrText>
      </w:r>
      <w:r>
        <w:fldChar w:fldCharType="separate"/>
      </w:r>
      <w:r>
        <w:t>135</w:t>
      </w:r>
      <w:r>
        <w:fldChar w:fldCharType="end"/>
      </w:r>
    </w:p>
    <w:p w14:paraId="5333905B" w14:textId="778EE16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_Toc222152442 \h </w:instrText>
      </w:r>
      <w:r>
        <w:fldChar w:fldCharType="separate"/>
      </w:r>
      <w:r>
        <w:t>136</w:t>
      </w:r>
      <w:r>
        <w:fldChar w:fldCharType="end"/>
      </w:r>
    </w:p>
    <w:p w14:paraId="7C35DF1A" w14:textId="5392841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_Toc222152443 \h </w:instrText>
      </w:r>
      <w:r>
        <w:fldChar w:fldCharType="separate"/>
      </w:r>
      <w:r>
        <w:t>137</w:t>
      </w:r>
      <w:r>
        <w:fldChar w:fldCharType="end"/>
      </w:r>
    </w:p>
    <w:p w14:paraId="39BCE5CD" w14:textId="1D2AD95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_Toc222152444 \h </w:instrText>
      </w:r>
      <w:r>
        <w:fldChar w:fldCharType="separate"/>
      </w:r>
      <w:r>
        <w:t>142</w:t>
      </w:r>
      <w:r>
        <w:fldChar w:fldCharType="end"/>
      </w:r>
    </w:p>
    <w:p w14:paraId="1EC8BEF8" w14:textId="4944FB7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_Toc222152445 \h </w:instrText>
      </w:r>
      <w:r>
        <w:fldChar w:fldCharType="separate"/>
      </w:r>
      <w:r>
        <w:t>142</w:t>
      </w:r>
      <w:r>
        <w:fldChar w:fldCharType="end"/>
      </w:r>
    </w:p>
    <w:p w14:paraId="1652ED3D" w14:textId="5FB8365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_Toc222152446 \h </w:instrText>
      </w:r>
      <w:r>
        <w:fldChar w:fldCharType="separate"/>
      </w:r>
      <w:r>
        <w:t>142</w:t>
      </w:r>
      <w:r>
        <w:fldChar w:fldCharType="end"/>
      </w:r>
    </w:p>
    <w:p w14:paraId="0663F908" w14:textId="28A9EB1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_Toc222152447 \h </w:instrText>
      </w:r>
      <w:r>
        <w:fldChar w:fldCharType="separate"/>
      </w:r>
      <w:r>
        <w:t>143</w:t>
      </w:r>
      <w:r>
        <w:fldChar w:fldCharType="end"/>
      </w:r>
    </w:p>
    <w:p w14:paraId="44556067" w14:textId="670C48A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_Toc222152448 \h </w:instrText>
      </w:r>
      <w:r>
        <w:fldChar w:fldCharType="separate"/>
      </w:r>
      <w:r>
        <w:t>143</w:t>
      </w:r>
      <w:r>
        <w:fldChar w:fldCharType="end"/>
      </w:r>
    </w:p>
    <w:p w14:paraId="1A60279C" w14:textId="7A45BCA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_Toc222152449 \h </w:instrText>
      </w:r>
      <w:r>
        <w:fldChar w:fldCharType="separate"/>
      </w:r>
      <w:r>
        <w:t>143</w:t>
      </w:r>
      <w:r>
        <w:fldChar w:fldCharType="end"/>
      </w:r>
    </w:p>
    <w:p w14:paraId="75DC5D7E" w14:textId="464D912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_Toc222152450 \h </w:instrText>
      </w:r>
      <w:r>
        <w:fldChar w:fldCharType="separate"/>
      </w:r>
      <w:r>
        <w:t>144</w:t>
      </w:r>
      <w:r>
        <w:fldChar w:fldCharType="end"/>
      </w:r>
    </w:p>
    <w:p w14:paraId="21FB921A" w14:textId="76DA1A2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_Toc222152451 \h </w:instrText>
      </w:r>
      <w:r>
        <w:fldChar w:fldCharType="separate"/>
      </w:r>
      <w:r>
        <w:t>144</w:t>
      </w:r>
      <w:r>
        <w:fldChar w:fldCharType="end"/>
      </w:r>
    </w:p>
    <w:p w14:paraId="4B20B581" w14:textId="6C7BE58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_Toc222152452 \h </w:instrText>
      </w:r>
      <w:r>
        <w:fldChar w:fldCharType="separate"/>
      </w:r>
      <w:r>
        <w:t>145</w:t>
      </w:r>
      <w:r>
        <w:fldChar w:fldCharType="end"/>
      </w:r>
    </w:p>
    <w:p w14:paraId="40DFE955" w14:textId="081A0D6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_Toc222152453 \h </w:instrText>
      </w:r>
      <w:r>
        <w:fldChar w:fldCharType="separate"/>
      </w:r>
      <w:r>
        <w:t>147</w:t>
      </w:r>
      <w:r>
        <w:fldChar w:fldCharType="end"/>
      </w:r>
    </w:p>
    <w:p w14:paraId="6907490E" w14:textId="7DDF89C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_Toc222152454 \h </w:instrText>
      </w:r>
      <w:r>
        <w:fldChar w:fldCharType="separate"/>
      </w:r>
      <w:r>
        <w:t>147</w:t>
      </w:r>
      <w:r>
        <w:fldChar w:fldCharType="end"/>
      </w:r>
    </w:p>
    <w:p w14:paraId="578A7C7F" w14:textId="7E6418C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_Toc222152455 \h </w:instrText>
      </w:r>
      <w:r>
        <w:fldChar w:fldCharType="separate"/>
      </w:r>
      <w:r>
        <w:t>147</w:t>
      </w:r>
      <w:r>
        <w:fldChar w:fldCharType="end"/>
      </w:r>
    </w:p>
    <w:p w14:paraId="76D6E8E1" w14:textId="34C004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_Toc222152456 \h </w:instrText>
      </w:r>
      <w:r>
        <w:fldChar w:fldCharType="separate"/>
      </w:r>
      <w:r>
        <w:t>148</w:t>
      </w:r>
      <w:r>
        <w:fldChar w:fldCharType="end"/>
      </w:r>
    </w:p>
    <w:p w14:paraId="2DB0EA4A" w14:textId="6E24AE0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_Toc222152457 \h </w:instrText>
      </w:r>
      <w:r>
        <w:fldChar w:fldCharType="separate"/>
      </w:r>
      <w:r>
        <w:t>148</w:t>
      </w:r>
      <w:r>
        <w:fldChar w:fldCharType="end"/>
      </w:r>
    </w:p>
    <w:p w14:paraId="7718D7BF" w14:textId="4BAEFDB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_Toc222152458 \h </w:instrText>
      </w:r>
      <w:r>
        <w:fldChar w:fldCharType="separate"/>
      </w:r>
      <w:r>
        <w:t>148</w:t>
      </w:r>
      <w:r>
        <w:fldChar w:fldCharType="end"/>
      </w:r>
    </w:p>
    <w:p w14:paraId="0F19A371" w14:textId="2EFEF09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_Toc222152459 \h </w:instrText>
      </w:r>
      <w:r>
        <w:fldChar w:fldCharType="separate"/>
      </w:r>
      <w:r>
        <w:t>148</w:t>
      </w:r>
      <w:r>
        <w:fldChar w:fldCharType="end"/>
      </w:r>
    </w:p>
    <w:p w14:paraId="659FCCA3" w14:textId="4D6358A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_Toc222152460 \h </w:instrText>
      </w:r>
      <w:r>
        <w:fldChar w:fldCharType="separate"/>
      </w:r>
      <w:r>
        <w:t>148</w:t>
      </w:r>
      <w:r>
        <w:fldChar w:fldCharType="end"/>
      </w:r>
    </w:p>
    <w:p w14:paraId="3E7A77F6" w14:textId="6239076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_Toc222152461 \h </w:instrText>
      </w:r>
      <w:r>
        <w:fldChar w:fldCharType="separate"/>
      </w:r>
      <w:r>
        <w:t>148</w:t>
      </w:r>
      <w:r>
        <w:fldChar w:fldCharType="end"/>
      </w:r>
    </w:p>
    <w:p w14:paraId="7B58DDAC" w14:textId="0F82689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_Toc222152462 \h </w:instrText>
      </w:r>
      <w:r>
        <w:fldChar w:fldCharType="separate"/>
      </w:r>
      <w:r>
        <w:t>149</w:t>
      </w:r>
      <w:r>
        <w:fldChar w:fldCharType="end"/>
      </w:r>
    </w:p>
    <w:p w14:paraId="1B3D105D" w14:textId="64F722E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_Toc222152463 \h </w:instrText>
      </w:r>
      <w:r>
        <w:fldChar w:fldCharType="separate"/>
      </w:r>
      <w:r>
        <w:t>149</w:t>
      </w:r>
      <w:r>
        <w:fldChar w:fldCharType="end"/>
      </w:r>
    </w:p>
    <w:p w14:paraId="10A98373" w14:textId="32B9B06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_Toc222152464 \h </w:instrText>
      </w:r>
      <w:r>
        <w:fldChar w:fldCharType="separate"/>
      </w:r>
      <w:r>
        <w:t>149</w:t>
      </w:r>
      <w:r>
        <w:fldChar w:fldCharType="end"/>
      </w:r>
    </w:p>
    <w:p w14:paraId="52248714" w14:textId="411964C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_Toc222152465 \h </w:instrText>
      </w:r>
      <w:r>
        <w:fldChar w:fldCharType="separate"/>
      </w:r>
      <w:r>
        <w:t>149</w:t>
      </w:r>
      <w:r>
        <w:fldChar w:fldCharType="end"/>
      </w:r>
    </w:p>
    <w:p w14:paraId="5E5EDBDC" w14:textId="6420D90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_Toc222152466 \h </w:instrText>
      </w:r>
      <w:r>
        <w:fldChar w:fldCharType="separate"/>
      </w:r>
      <w:r>
        <w:t>149</w:t>
      </w:r>
      <w:r>
        <w:fldChar w:fldCharType="end"/>
      </w:r>
    </w:p>
    <w:p w14:paraId="78257FB4" w14:textId="1C523CA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_Toc222152467 \h </w:instrText>
      </w:r>
      <w:r>
        <w:fldChar w:fldCharType="separate"/>
      </w:r>
      <w:r>
        <w:t>149</w:t>
      </w:r>
      <w:r>
        <w:fldChar w:fldCharType="end"/>
      </w:r>
    </w:p>
    <w:p w14:paraId="51A11519" w14:textId="6D1A22A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_Toc222152468 \h </w:instrText>
      </w:r>
      <w:r>
        <w:fldChar w:fldCharType="separate"/>
      </w:r>
      <w:r>
        <w:t>150</w:t>
      </w:r>
      <w:r>
        <w:fldChar w:fldCharType="end"/>
      </w:r>
    </w:p>
    <w:p w14:paraId="2BB351E6" w14:textId="7D78FBE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_Toc222152469 \h </w:instrText>
      </w:r>
      <w:r>
        <w:fldChar w:fldCharType="separate"/>
      </w:r>
      <w:r>
        <w:t>151</w:t>
      </w:r>
      <w:r>
        <w:fldChar w:fldCharType="end"/>
      </w:r>
    </w:p>
    <w:p w14:paraId="1959BB06" w14:textId="7C367E3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_Toc222152470 \h </w:instrText>
      </w:r>
      <w:r>
        <w:fldChar w:fldCharType="separate"/>
      </w:r>
      <w:r>
        <w:t>151</w:t>
      </w:r>
      <w:r>
        <w:fldChar w:fldCharType="end"/>
      </w:r>
    </w:p>
    <w:p w14:paraId="2268A02F" w14:textId="7876325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_Toc222152471 \h </w:instrText>
      </w:r>
      <w:r>
        <w:fldChar w:fldCharType="separate"/>
      </w:r>
      <w:r>
        <w:t>151</w:t>
      </w:r>
      <w:r>
        <w:fldChar w:fldCharType="end"/>
      </w:r>
    </w:p>
    <w:p w14:paraId="22D5FE19" w14:textId="17DC7FD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_Toc222152472 \h </w:instrText>
      </w:r>
      <w:r>
        <w:fldChar w:fldCharType="separate"/>
      </w:r>
      <w:r>
        <w:t>152</w:t>
      </w:r>
      <w:r>
        <w:fldChar w:fldCharType="end"/>
      </w:r>
    </w:p>
    <w:p w14:paraId="0681C274" w14:textId="1401919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_Toc222152473 \h </w:instrText>
      </w:r>
      <w:r>
        <w:fldChar w:fldCharType="separate"/>
      </w:r>
      <w:r>
        <w:t>152</w:t>
      </w:r>
      <w:r>
        <w:fldChar w:fldCharType="end"/>
      </w:r>
    </w:p>
    <w:p w14:paraId="3B0D868D" w14:textId="552FF66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6.1.8.6.2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_Toc222152474 \h </w:instrText>
      </w:r>
      <w:r>
        <w:fldChar w:fldCharType="separate"/>
      </w:r>
      <w:r>
        <w:t>153</w:t>
      </w:r>
      <w:r>
        <w:fldChar w:fldCharType="end"/>
      </w:r>
    </w:p>
    <w:p w14:paraId="10EFA1B9" w14:textId="0C7258A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6.1.8.6.3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_Toc222152475 \h </w:instrText>
      </w:r>
      <w:r>
        <w:fldChar w:fldCharType="separate"/>
      </w:r>
      <w:r>
        <w:t>158</w:t>
      </w:r>
      <w:r>
        <w:fldChar w:fldCharType="end"/>
      </w:r>
    </w:p>
    <w:p w14:paraId="541BE928" w14:textId="64E6836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_Toc222152476 \h </w:instrText>
      </w:r>
      <w:r>
        <w:fldChar w:fldCharType="separate"/>
      </w:r>
      <w:r>
        <w:t>158</w:t>
      </w:r>
      <w:r>
        <w:fldChar w:fldCharType="end"/>
      </w:r>
    </w:p>
    <w:p w14:paraId="4DCC9127" w14:textId="29AD9FD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_Toc222152477 \h </w:instrText>
      </w:r>
      <w:r>
        <w:fldChar w:fldCharType="separate"/>
      </w:r>
      <w:r>
        <w:t>159</w:t>
      </w:r>
      <w:r>
        <w:fldChar w:fldCharType="end"/>
      </w:r>
    </w:p>
    <w:p w14:paraId="3BE9550B" w14:textId="2AAD029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_Toc222152478 \h </w:instrText>
      </w:r>
      <w:r>
        <w:fldChar w:fldCharType="separate"/>
      </w:r>
      <w:r>
        <w:t>159</w:t>
      </w:r>
      <w:r>
        <w:fldChar w:fldCharType="end"/>
      </w:r>
    </w:p>
    <w:p w14:paraId="0170529A" w14:textId="02330FA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_Toc222152479 \h </w:instrText>
      </w:r>
      <w:r>
        <w:fldChar w:fldCharType="separate"/>
      </w:r>
      <w:r>
        <w:t>159</w:t>
      </w:r>
      <w:r>
        <w:fldChar w:fldCharType="end"/>
      </w:r>
    </w:p>
    <w:p w14:paraId="4D1D9BFC" w14:textId="5D87990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_Toc222152480 \h </w:instrText>
      </w:r>
      <w:r>
        <w:fldChar w:fldCharType="separate"/>
      </w:r>
      <w:r>
        <w:t>159</w:t>
      </w:r>
      <w:r>
        <w:fldChar w:fldCharType="end"/>
      </w:r>
    </w:p>
    <w:p w14:paraId="03F5FBAD" w14:textId="21422DD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_Toc222152481 \h </w:instrText>
      </w:r>
      <w:r>
        <w:fldChar w:fldCharType="separate"/>
      </w:r>
      <w:r>
        <w:t>159</w:t>
      </w:r>
      <w:r>
        <w:fldChar w:fldCharType="end"/>
      </w:r>
    </w:p>
    <w:p w14:paraId="0EC4D4B9" w14:textId="5B74EB4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_Toc222152482 \h </w:instrText>
      </w:r>
      <w:r>
        <w:fldChar w:fldCharType="separate"/>
      </w:r>
      <w:r>
        <w:t>159</w:t>
      </w:r>
      <w:r>
        <w:fldChar w:fldCharType="end"/>
      </w:r>
    </w:p>
    <w:p w14:paraId="30216B84" w14:textId="48F918E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_Toc222152483 \h </w:instrText>
      </w:r>
      <w:r>
        <w:fldChar w:fldCharType="separate"/>
      </w:r>
      <w:r>
        <w:t>159</w:t>
      </w:r>
      <w:r>
        <w:fldChar w:fldCharType="end"/>
      </w:r>
    </w:p>
    <w:p w14:paraId="0D26642C" w14:textId="1238459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_Toc222152484 \h </w:instrText>
      </w:r>
      <w:r>
        <w:fldChar w:fldCharType="separate"/>
      </w:r>
      <w:r>
        <w:t>160</w:t>
      </w:r>
      <w:r>
        <w:fldChar w:fldCharType="end"/>
      </w:r>
    </w:p>
    <w:p w14:paraId="14DDAED3" w14:textId="2B7218D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_Toc222152485 \h </w:instrText>
      </w:r>
      <w:r>
        <w:fldChar w:fldCharType="separate"/>
      </w:r>
      <w:r>
        <w:t>160</w:t>
      </w:r>
      <w:r>
        <w:fldChar w:fldCharType="end"/>
      </w:r>
    </w:p>
    <w:p w14:paraId="17888908" w14:textId="051112D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_Toc222152486 \h </w:instrText>
      </w:r>
      <w:r>
        <w:fldChar w:fldCharType="separate"/>
      </w:r>
      <w:r>
        <w:t>160</w:t>
      </w:r>
      <w:r>
        <w:fldChar w:fldCharType="end"/>
      </w:r>
    </w:p>
    <w:p w14:paraId="6BFDAA1B" w14:textId="0D17BD0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_Toc222152487 \h </w:instrText>
      </w:r>
      <w:r>
        <w:fldChar w:fldCharType="separate"/>
      </w:r>
      <w:r>
        <w:t>160</w:t>
      </w:r>
      <w:r>
        <w:fldChar w:fldCharType="end"/>
      </w:r>
    </w:p>
    <w:p w14:paraId="7D73C278" w14:textId="76F638F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_Toc222152488 \h </w:instrText>
      </w:r>
      <w:r>
        <w:fldChar w:fldCharType="separate"/>
      </w:r>
      <w:r>
        <w:t>160</w:t>
      </w:r>
      <w:r>
        <w:fldChar w:fldCharType="end"/>
      </w:r>
    </w:p>
    <w:p w14:paraId="5CF86EC0" w14:textId="3B838FA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_Toc222152489 \h </w:instrText>
      </w:r>
      <w:r>
        <w:fldChar w:fldCharType="separate"/>
      </w:r>
      <w:r>
        <w:t>161</w:t>
      </w:r>
      <w:r>
        <w:fldChar w:fldCharType="end"/>
      </w:r>
    </w:p>
    <w:p w14:paraId="41BDB103" w14:textId="4085FFE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_Toc222152490 \h </w:instrText>
      </w:r>
      <w:r>
        <w:fldChar w:fldCharType="separate"/>
      </w:r>
      <w:r>
        <w:t>162</w:t>
      </w:r>
      <w:r>
        <w:fldChar w:fldCharType="end"/>
      </w:r>
    </w:p>
    <w:p w14:paraId="253CA432" w14:textId="5C1A923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_Toc222152491 \h </w:instrText>
      </w:r>
      <w:r>
        <w:fldChar w:fldCharType="separate"/>
      </w:r>
      <w:r>
        <w:t>167</w:t>
      </w:r>
      <w:r>
        <w:fldChar w:fldCharType="end"/>
      </w:r>
    </w:p>
    <w:p w14:paraId="2273DF6B" w14:textId="6BE1354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_Toc222152492 \h </w:instrText>
      </w:r>
      <w:r>
        <w:fldChar w:fldCharType="separate"/>
      </w:r>
      <w:r>
        <w:t>167</w:t>
      </w:r>
      <w:r>
        <w:fldChar w:fldCharType="end"/>
      </w:r>
    </w:p>
    <w:p w14:paraId="524EC9C3" w14:textId="57FFE31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_Toc222152493 \h </w:instrText>
      </w:r>
      <w:r>
        <w:fldChar w:fldCharType="separate"/>
      </w:r>
      <w:r>
        <w:t>167</w:t>
      </w:r>
      <w:r>
        <w:fldChar w:fldCharType="end"/>
      </w:r>
    </w:p>
    <w:p w14:paraId="339F1907" w14:textId="5EC4E85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_Toc222152494 \h </w:instrText>
      </w:r>
      <w:r>
        <w:fldChar w:fldCharType="separate"/>
      </w:r>
      <w:r>
        <w:t>167</w:t>
      </w:r>
      <w:r>
        <w:fldChar w:fldCharType="end"/>
      </w:r>
    </w:p>
    <w:p w14:paraId="798FFD8D" w14:textId="34E1357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_Toc222152495 \h </w:instrText>
      </w:r>
      <w:r>
        <w:fldChar w:fldCharType="separate"/>
      </w:r>
      <w:r>
        <w:t>168</w:t>
      </w:r>
      <w:r>
        <w:fldChar w:fldCharType="end"/>
      </w:r>
    </w:p>
    <w:p w14:paraId="23FF0C86" w14:textId="3714057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_Toc222152496 \h </w:instrText>
      </w:r>
      <w:r>
        <w:fldChar w:fldCharType="separate"/>
      </w:r>
      <w:r>
        <w:t>168</w:t>
      </w:r>
      <w:r>
        <w:fldChar w:fldCharType="end"/>
      </w:r>
    </w:p>
    <w:p w14:paraId="0A9045BA" w14:textId="1A7F890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_Toc222152497 \h </w:instrText>
      </w:r>
      <w:r>
        <w:fldChar w:fldCharType="separate"/>
      </w:r>
      <w:r>
        <w:t>169</w:t>
      </w:r>
      <w:r>
        <w:fldChar w:fldCharType="end"/>
      </w:r>
    </w:p>
    <w:p w14:paraId="5BCFAA44" w14:textId="532B43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_Toc222152498 \h </w:instrText>
      </w:r>
      <w:r>
        <w:fldChar w:fldCharType="separate"/>
      </w:r>
      <w:r>
        <w:t>172</w:t>
      </w:r>
      <w:r>
        <w:fldChar w:fldCharType="end"/>
      </w:r>
    </w:p>
    <w:p w14:paraId="48C3C74C" w14:textId="0E03ED6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6.1.9.</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_Toc222152499 \h </w:instrText>
      </w:r>
      <w:r>
        <w:fldChar w:fldCharType="separate"/>
      </w:r>
      <w:r>
        <w:t>173</w:t>
      </w:r>
      <w:r>
        <w:fldChar w:fldCharType="end"/>
      </w:r>
    </w:p>
    <w:p w14:paraId="19C18B39" w14:textId="7EBADC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_Toc222152500 \h </w:instrText>
      </w:r>
      <w:r>
        <w:fldChar w:fldCharType="separate"/>
      </w:r>
      <w:r>
        <w:t>173</w:t>
      </w:r>
      <w:r>
        <w:fldChar w:fldCharType="end"/>
      </w:r>
    </w:p>
    <w:p w14:paraId="3106D0AA" w14:textId="676E1B4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_Toc222152501 \h </w:instrText>
      </w:r>
      <w:r>
        <w:fldChar w:fldCharType="separate"/>
      </w:r>
      <w:r>
        <w:t>173</w:t>
      </w:r>
      <w:r>
        <w:fldChar w:fldCharType="end"/>
      </w:r>
    </w:p>
    <w:p w14:paraId="6D7FE41E" w14:textId="3647454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_Toc222152502 \h </w:instrText>
      </w:r>
      <w:r>
        <w:fldChar w:fldCharType="separate"/>
      </w:r>
      <w:r>
        <w:t>173</w:t>
      </w:r>
      <w:r>
        <w:fldChar w:fldCharType="end"/>
      </w:r>
    </w:p>
    <w:p w14:paraId="5E5F5559" w14:textId="3F4B6CB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_Toc222152503 \h </w:instrText>
      </w:r>
      <w:r>
        <w:fldChar w:fldCharType="separate"/>
      </w:r>
      <w:r>
        <w:t>173</w:t>
      </w:r>
      <w:r>
        <w:fldChar w:fldCharType="end"/>
      </w:r>
    </w:p>
    <w:p w14:paraId="0A5A1A51" w14:textId="584BAB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_Toc222152504 \h </w:instrText>
      </w:r>
      <w:r>
        <w:fldChar w:fldCharType="separate"/>
      </w:r>
      <w:r>
        <w:t>174</w:t>
      </w:r>
      <w:r>
        <w:fldChar w:fldCharType="end"/>
      </w:r>
    </w:p>
    <w:p w14:paraId="3DB046E1" w14:textId="0DAFAA5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_Toc222152505 \h </w:instrText>
      </w:r>
      <w:r>
        <w:fldChar w:fldCharType="separate"/>
      </w:r>
      <w:r>
        <w:t>174</w:t>
      </w:r>
      <w:r>
        <w:fldChar w:fldCharType="end"/>
      </w:r>
    </w:p>
    <w:p w14:paraId="2E9BFB15" w14:textId="6BE59F5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_Toc222152506 \h </w:instrText>
      </w:r>
      <w:r>
        <w:fldChar w:fldCharType="separate"/>
      </w:r>
      <w:r>
        <w:t>174</w:t>
      </w:r>
      <w:r>
        <w:fldChar w:fldCharType="end"/>
      </w:r>
    </w:p>
    <w:p w14:paraId="30FC2A33" w14:textId="55781F2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_Toc222152507 \h </w:instrText>
      </w:r>
      <w:r>
        <w:fldChar w:fldCharType="separate"/>
      </w:r>
      <w:r>
        <w:t>175</w:t>
      </w:r>
      <w:r>
        <w:fldChar w:fldCharType="end"/>
      </w:r>
    </w:p>
    <w:p w14:paraId="54EBAAA3" w14:textId="3FB16E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_Toc222152508 \h </w:instrText>
      </w:r>
      <w:r>
        <w:fldChar w:fldCharType="separate"/>
      </w:r>
      <w:r>
        <w:t>175</w:t>
      </w:r>
      <w:r>
        <w:fldChar w:fldCharType="end"/>
      </w:r>
    </w:p>
    <w:p w14:paraId="6FFE0D52" w14:textId="4CC2F44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_Toc222152509 \h </w:instrText>
      </w:r>
      <w:r>
        <w:fldChar w:fldCharType="separate"/>
      </w:r>
      <w:r>
        <w:t>175</w:t>
      </w:r>
      <w:r>
        <w:fldChar w:fldCharType="end"/>
      </w:r>
    </w:p>
    <w:p w14:paraId="00520864" w14:textId="5FC1DD8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_Toc222152510 \h </w:instrText>
      </w:r>
      <w:r>
        <w:fldChar w:fldCharType="separate"/>
      </w:r>
      <w:r>
        <w:t>175</w:t>
      </w:r>
      <w:r>
        <w:fldChar w:fldCharType="end"/>
      </w:r>
    </w:p>
    <w:p w14:paraId="661892B5" w14:textId="0CEA2E0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_Toc222152511 \h </w:instrText>
      </w:r>
      <w:r>
        <w:fldChar w:fldCharType="separate"/>
      </w:r>
      <w:r>
        <w:t>175</w:t>
      </w:r>
      <w:r>
        <w:fldChar w:fldCharType="end"/>
      </w:r>
    </w:p>
    <w:p w14:paraId="57C1144D" w14:textId="02C88D7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_Toc222152512 \h </w:instrText>
      </w:r>
      <w:r>
        <w:fldChar w:fldCharType="separate"/>
      </w:r>
      <w:r>
        <w:t>176</w:t>
      </w:r>
      <w:r>
        <w:fldChar w:fldCharType="end"/>
      </w:r>
    </w:p>
    <w:p w14:paraId="2534C170" w14:textId="03D929C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_Toc222152513 \h </w:instrText>
      </w:r>
      <w:r>
        <w:fldChar w:fldCharType="separate"/>
      </w:r>
      <w:r>
        <w:t>177</w:t>
      </w:r>
      <w:r>
        <w:fldChar w:fldCharType="end"/>
      </w:r>
    </w:p>
    <w:p w14:paraId="73EDBC01" w14:textId="42B4CAE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_Toc222152514 \h </w:instrText>
      </w:r>
      <w:r>
        <w:fldChar w:fldCharType="separate"/>
      </w:r>
      <w:r>
        <w:t>177</w:t>
      </w:r>
      <w:r>
        <w:fldChar w:fldCharType="end"/>
      </w:r>
    </w:p>
    <w:p w14:paraId="025255CC" w14:textId="34F3766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_Toc222152515 \h </w:instrText>
      </w:r>
      <w:r>
        <w:fldChar w:fldCharType="separate"/>
      </w:r>
      <w:r>
        <w:t>177</w:t>
      </w:r>
      <w:r>
        <w:fldChar w:fldCharType="end"/>
      </w:r>
    </w:p>
    <w:p w14:paraId="2BB22816" w14:textId="0A1E689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_Toc222152516 \h </w:instrText>
      </w:r>
      <w:r>
        <w:fldChar w:fldCharType="separate"/>
      </w:r>
      <w:r>
        <w:t>177</w:t>
      </w:r>
      <w:r>
        <w:fldChar w:fldCharType="end"/>
      </w:r>
    </w:p>
    <w:p w14:paraId="6CB89794" w14:textId="259DC9D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D071AB">
        <w:rPr>
          <w:lang w:val="en-US" w:eastAsia="zh-CN"/>
        </w:rPr>
        <w:t>Structured data types</w:t>
      </w:r>
      <w:r>
        <w:tab/>
      </w:r>
      <w:r>
        <w:fldChar w:fldCharType="begin"/>
      </w:r>
      <w:r>
        <w:instrText xml:space="preserve"> PAGEREF _Toc222152517 \h </w:instrText>
      </w:r>
      <w:r>
        <w:fldChar w:fldCharType="separate"/>
      </w:r>
      <w:r>
        <w:t>178</w:t>
      </w:r>
      <w:r>
        <w:fldChar w:fldCharType="end"/>
      </w:r>
    </w:p>
    <w:p w14:paraId="009BF378" w14:textId="2E2F109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_Toc222152518 \h </w:instrText>
      </w:r>
      <w:r>
        <w:fldChar w:fldCharType="separate"/>
      </w:r>
      <w:r>
        <w:t>178</w:t>
      </w:r>
      <w:r>
        <w:fldChar w:fldCharType="end"/>
      </w:r>
    </w:p>
    <w:p w14:paraId="79D7E8E1" w14:textId="34A4075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_Toc222152519 \h </w:instrText>
      </w:r>
      <w:r>
        <w:fldChar w:fldCharType="separate"/>
      </w:r>
      <w:r>
        <w:t>178</w:t>
      </w:r>
      <w:r>
        <w:fldChar w:fldCharType="end"/>
      </w:r>
    </w:p>
    <w:p w14:paraId="6B0DF8F9" w14:textId="0F634C9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_Toc222152520 \h </w:instrText>
      </w:r>
      <w:r>
        <w:fldChar w:fldCharType="separate"/>
      </w:r>
      <w:r>
        <w:t>178</w:t>
      </w:r>
      <w:r>
        <w:fldChar w:fldCharType="end"/>
      </w:r>
    </w:p>
    <w:p w14:paraId="121549CB" w14:textId="44B7A36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_Toc222152521 \h </w:instrText>
      </w:r>
      <w:r>
        <w:fldChar w:fldCharType="separate"/>
      </w:r>
      <w:r>
        <w:t>178</w:t>
      </w:r>
      <w:r>
        <w:fldChar w:fldCharType="end"/>
      </w:r>
    </w:p>
    <w:p w14:paraId="55BCA26C" w14:textId="6CF5B6D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_Toc222152522 \h </w:instrText>
      </w:r>
      <w:r>
        <w:fldChar w:fldCharType="separate"/>
      </w:r>
      <w:r>
        <w:t>178</w:t>
      </w:r>
      <w:r>
        <w:fldChar w:fldCharType="end"/>
      </w:r>
    </w:p>
    <w:p w14:paraId="40AFF37C" w14:textId="6F3CA52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_Toc222152523 \h </w:instrText>
      </w:r>
      <w:r>
        <w:fldChar w:fldCharType="separate"/>
      </w:r>
      <w:r>
        <w:t>179</w:t>
      </w:r>
      <w:r>
        <w:fldChar w:fldCharType="end"/>
      </w:r>
    </w:p>
    <w:p w14:paraId="391CA541" w14:textId="6F3F2F0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_Toc222152524 \h </w:instrText>
      </w:r>
      <w:r>
        <w:fldChar w:fldCharType="separate"/>
      </w:r>
      <w:r>
        <w:t>179</w:t>
      </w:r>
      <w:r>
        <w:fldChar w:fldCharType="end"/>
      </w:r>
    </w:p>
    <w:p w14:paraId="1AFC73DA" w14:textId="40C354B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_Toc222152525 \h </w:instrText>
      </w:r>
      <w:r>
        <w:fldChar w:fldCharType="separate"/>
      </w:r>
      <w:r>
        <w:t>179</w:t>
      </w:r>
      <w:r>
        <w:fldChar w:fldCharType="end"/>
      </w:r>
    </w:p>
    <w:p w14:paraId="61F51F60" w14:textId="3BDBF80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_Toc222152526 \h </w:instrText>
      </w:r>
      <w:r>
        <w:fldChar w:fldCharType="separate"/>
      </w:r>
      <w:r>
        <w:t>179</w:t>
      </w:r>
      <w:r>
        <w:fldChar w:fldCharType="end"/>
      </w:r>
    </w:p>
    <w:p w14:paraId="13C19406" w14:textId="1304F28B"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_Toc222152527 \h </w:instrText>
      </w:r>
      <w:r>
        <w:fldChar w:fldCharType="separate"/>
      </w:r>
      <w:r>
        <w:t>180</w:t>
      </w:r>
      <w:r>
        <w:fldChar w:fldCharType="end"/>
      </w:r>
    </w:p>
    <w:p w14:paraId="04585E1C" w14:textId="1540CB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_Toc222152528 \h </w:instrText>
      </w:r>
      <w:r>
        <w:fldChar w:fldCharType="separate"/>
      </w:r>
      <w:r>
        <w:t>180</w:t>
      </w:r>
      <w:r>
        <w:fldChar w:fldCharType="end"/>
      </w:r>
    </w:p>
    <w:p w14:paraId="4D1F06ED" w14:textId="2D33F2E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_Toc222152529 \h </w:instrText>
      </w:r>
      <w:r>
        <w:fldChar w:fldCharType="separate"/>
      </w:r>
      <w:r>
        <w:t>180</w:t>
      </w:r>
      <w:r>
        <w:fldChar w:fldCharType="end"/>
      </w:r>
    </w:p>
    <w:p w14:paraId="3A599920" w14:textId="1AA58DE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_Toc222152530 \h </w:instrText>
      </w:r>
      <w:r>
        <w:fldChar w:fldCharType="separate"/>
      </w:r>
      <w:r>
        <w:t>180</w:t>
      </w:r>
      <w:r>
        <w:fldChar w:fldCharType="end"/>
      </w:r>
    </w:p>
    <w:p w14:paraId="1A54311A" w14:textId="3AEDB55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_Toc222152531 \h </w:instrText>
      </w:r>
      <w:r>
        <w:fldChar w:fldCharType="separate"/>
      </w:r>
      <w:r>
        <w:t>180</w:t>
      </w:r>
      <w:r>
        <w:fldChar w:fldCharType="end"/>
      </w:r>
    </w:p>
    <w:p w14:paraId="2AEC6912" w14:textId="2DC8914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_Toc222152532 \h </w:instrText>
      </w:r>
      <w:r>
        <w:fldChar w:fldCharType="separate"/>
      </w:r>
      <w:r>
        <w:t>181</w:t>
      </w:r>
      <w:r>
        <w:fldChar w:fldCharType="end"/>
      </w:r>
    </w:p>
    <w:p w14:paraId="4A879AF9" w14:textId="112FF06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_Toc222152533 \h </w:instrText>
      </w:r>
      <w:r>
        <w:fldChar w:fldCharType="separate"/>
      </w:r>
      <w:r>
        <w:t>182</w:t>
      </w:r>
      <w:r>
        <w:fldChar w:fldCharType="end"/>
      </w:r>
    </w:p>
    <w:p w14:paraId="4F512E94" w14:textId="4056886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_Toc222152534 \h </w:instrText>
      </w:r>
      <w:r>
        <w:fldChar w:fldCharType="separate"/>
      </w:r>
      <w:r>
        <w:t>187</w:t>
      </w:r>
      <w:r>
        <w:fldChar w:fldCharType="end"/>
      </w:r>
    </w:p>
    <w:p w14:paraId="7874C1B9" w14:textId="759FFA0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_Toc222152535 \h </w:instrText>
      </w:r>
      <w:r>
        <w:fldChar w:fldCharType="separate"/>
      </w:r>
      <w:r>
        <w:t>187</w:t>
      </w:r>
      <w:r>
        <w:fldChar w:fldCharType="end"/>
      </w:r>
    </w:p>
    <w:p w14:paraId="3238CDDE" w14:textId="0305027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_Toc222152536 \h </w:instrText>
      </w:r>
      <w:r>
        <w:fldChar w:fldCharType="separate"/>
      </w:r>
      <w:r>
        <w:t>187</w:t>
      </w:r>
      <w:r>
        <w:fldChar w:fldCharType="end"/>
      </w:r>
    </w:p>
    <w:p w14:paraId="483E9AA2" w14:textId="6FFF57A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_Toc222152537 \h </w:instrText>
      </w:r>
      <w:r>
        <w:fldChar w:fldCharType="separate"/>
      </w:r>
      <w:r>
        <w:t>187</w:t>
      </w:r>
      <w:r>
        <w:fldChar w:fldCharType="end"/>
      </w:r>
    </w:p>
    <w:p w14:paraId="24BF22A7" w14:textId="0748909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_Toc222152538 \h </w:instrText>
      </w:r>
      <w:r>
        <w:fldChar w:fldCharType="separate"/>
      </w:r>
      <w:r>
        <w:t>188</w:t>
      </w:r>
      <w:r>
        <w:fldChar w:fldCharType="end"/>
      </w:r>
    </w:p>
    <w:p w14:paraId="53A1266D" w14:textId="04BDD01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_Toc222152539 \h </w:instrText>
      </w:r>
      <w:r>
        <w:fldChar w:fldCharType="separate"/>
      </w:r>
      <w:r>
        <w:t>188</w:t>
      </w:r>
      <w:r>
        <w:fldChar w:fldCharType="end"/>
      </w:r>
    </w:p>
    <w:p w14:paraId="684C018E" w14:textId="41EC457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_Toc222152540 \h </w:instrText>
      </w:r>
      <w:r>
        <w:fldChar w:fldCharType="separate"/>
      </w:r>
      <w:r>
        <w:t>189</w:t>
      </w:r>
      <w:r>
        <w:fldChar w:fldCharType="end"/>
      </w:r>
    </w:p>
    <w:p w14:paraId="46E49C3F" w14:textId="15D798B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_Toc222152541 \h </w:instrText>
      </w:r>
      <w:r>
        <w:fldChar w:fldCharType="separate"/>
      </w:r>
      <w:r>
        <w:t>192</w:t>
      </w:r>
      <w:r>
        <w:fldChar w:fldCharType="end"/>
      </w:r>
    </w:p>
    <w:p w14:paraId="4B4AF9CC" w14:textId="4C63B37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6.1.11.</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_Toc222152542 \h </w:instrText>
      </w:r>
      <w:r>
        <w:fldChar w:fldCharType="separate"/>
      </w:r>
      <w:r>
        <w:t>193</w:t>
      </w:r>
      <w:r>
        <w:fldChar w:fldCharType="end"/>
      </w:r>
    </w:p>
    <w:p w14:paraId="165DE9F1" w14:textId="2B46610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_Toc222152543 \h </w:instrText>
      </w:r>
      <w:r>
        <w:fldChar w:fldCharType="separate"/>
      </w:r>
      <w:r>
        <w:t>193</w:t>
      </w:r>
      <w:r>
        <w:fldChar w:fldCharType="end"/>
      </w:r>
    </w:p>
    <w:p w14:paraId="2BE48C6E" w14:textId="530AC02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_Toc222152544 \h </w:instrText>
      </w:r>
      <w:r>
        <w:fldChar w:fldCharType="separate"/>
      </w:r>
      <w:r>
        <w:t>193</w:t>
      </w:r>
      <w:r>
        <w:fldChar w:fldCharType="end"/>
      </w:r>
    </w:p>
    <w:p w14:paraId="79EC358B" w14:textId="1111748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_Toc222152545 \h </w:instrText>
      </w:r>
      <w:r>
        <w:fldChar w:fldCharType="separate"/>
      </w:r>
      <w:r>
        <w:t>193</w:t>
      </w:r>
      <w:r>
        <w:fldChar w:fldCharType="end"/>
      </w:r>
    </w:p>
    <w:p w14:paraId="75CF10AD" w14:textId="22131C21"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_Toc222152546 \h </w:instrText>
      </w:r>
      <w:r>
        <w:fldChar w:fldCharType="separate"/>
      </w:r>
      <w:r>
        <w:t>194</w:t>
      </w:r>
      <w:r>
        <w:fldChar w:fldCharType="end"/>
      </w:r>
    </w:p>
    <w:p w14:paraId="23BFAE5E" w14:textId="51DA7B1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_Toc222152547 \h </w:instrText>
      </w:r>
      <w:r>
        <w:fldChar w:fldCharType="separate"/>
      </w:r>
      <w:r>
        <w:t>194</w:t>
      </w:r>
      <w:r>
        <w:fldChar w:fldCharType="end"/>
      </w:r>
    </w:p>
    <w:p w14:paraId="0B9106D2" w14:textId="16F971D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_Toc222152548 \h </w:instrText>
      </w:r>
      <w:r>
        <w:fldChar w:fldCharType="separate"/>
      </w:r>
      <w:r>
        <w:t>194</w:t>
      </w:r>
      <w:r>
        <w:fldChar w:fldCharType="end"/>
      </w:r>
    </w:p>
    <w:p w14:paraId="55BF6261" w14:textId="4367723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_Toc222152549 \h </w:instrText>
      </w:r>
      <w:r>
        <w:fldChar w:fldCharType="separate"/>
      </w:r>
      <w:r>
        <w:t>194</w:t>
      </w:r>
      <w:r>
        <w:fldChar w:fldCharType="end"/>
      </w:r>
    </w:p>
    <w:p w14:paraId="2A2E1701" w14:textId="645E862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_Toc222152550 \h </w:instrText>
      </w:r>
      <w:r>
        <w:fldChar w:fldCharType="separate"/>
      </w:r>
      <w:r>
        <w:t>195</w:t>
      </w:r>
      <w:r>
        <w:fldChar w:fldCharType="end"/>
      </w:r>
    </w:p>
    <w:p w14:paraId="45354D31" w14:textId="3D39FF3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_Toc222152551 \h </w:instrText>
      </w:r>
      <w:r>
        <w:fldChar w:fldCharType="separate"/>
      </w:r>
      <w:r>
        <w:t>195</w:t>
      </w:r>
      <w:r>
        <w:fldChar w:fldCharType="end"/>
      </w:r>
    </w:p>
    <w:p w14:paraId="28DF23C0" w14:textId="2C6FA1A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_Toc222152552 \h </w:instrText>
      </w:r>
      <w:r>
        <w:fldChar w:fldCharType="separate"/>
      </w:r>
      <w:r>
        <w:t>195</w:t>
      </w:r>
      <w:r>
        <w:fldChar w:fldCharType="end"/>
      </w:r>
    </w:p>
    <w:p w14:paraId="136B3327" w14:textId="31FF000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_Toc222152553 \h </w:instrText>
      </w:r>
      <w:r>
        <w:fldChar w:fldCharType="separate"/>
      </w:r>
      <w:r>
        <w:t>195</w:t>
      </w:r>
      <w:r>
        <w:fldChar w:fldCharType="end"/>
      </w:r>
    </w:p>
    <w:p w14:paraId="12960DB4" w14:textId="17ECE42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_Toc222152554 \h </w:instrText>
      </w:r>
      <w:r>
        <w:fldChar w:fldCharType="separate"/>
      </w:r>
      <w:r>
        <w:t>195</w:t>
      </w:r>
      <w:r>
        <w:fldChar w:fldCharType="end"/>
      </w:r>
    </w:p>
    <w:p w14:paraId="21985E27" w14:textId="0A55DC2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_Toc222152555 \h </w:instrText>
      </w:r>
      <w:r>
        <w:fldChar w:fldCharType="separate"/>
      </w:r>
      <w:r>
        <w:t>196</w:t>
      </w:r>
      <w:r>
        <w:fldChar w:fldCharType="end"/>
      </w:r>
    </w:p>
    <w:p w14:paraId="6D60B4A3" w14:textId="4F2A196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_Toc222152556 \h </w:instrText>
      </w:r>
      <w:r>
        <w:fldChar w:fldCharType="separate"/>
      </w:r>
      <w:r>
        <w:t>197</w:t>
      </w:r>
      <w:r>
        <w:fldChar w:fldCharType="end"/>
      </w:r>
    </w:p>
    <w:p w14:paraId="31FED371" w14:textId="6C75F80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_Toc222152557 \h </w:instrText>
      </w:r>
      <w:r>
        <w:fldChar w:fldCharType="separate"/>
      </w:r>
      <w:r>
        <w:t>201</w:t>
      </w:r>
      <w:r>
        <w:fldChar w:fldCharType="end"/>
      </w:r>
    </w:p>
    <w:p w14:paraId="18026434" w14:textId="6CB5A0B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_Toc222152558 \h </w:instrText>
      </w:r>
      <w:r>
        <w:fldChar w:fldCharType="separate"/>
      </w:r>
      <w:r>
        <w:t>202</w:t>
      </w:r>
      <w:r>
        <w:fldChar w:fldCharType="end"/>
      </w:r>
    </w:p>
    <w:p w14:paraId="2ECAE3AD" w14:textId="3FC3043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_Toc222152559 \h </w:instrText>
      </w:r>
      <w:r>
        <w:fldChar w:fldCharType="separate"/>
      </w:r>
      <w:r>
        <w:t>202</w:t>
      </w:r>
      <w:r>
        <w:fldChar w:fldCharType="end"/>
      </w:r>
    </w:p>
    <w:p w14:paraId="388D33F2" w14:textId="7CA7332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_Toc222152560 \h </w:instrText>
      </w:r>
      <w:r>
        <w:fldChar w:fldCharType="separate"/>
      </w:r>
      <w:r>
        <w:t>202</w:t>
      </w:r>
      <w:r>
        <w:fldChar w:fldCharType="end"/>
      </w:r>
    </w:p>
    <w:p w14:paraId="1C0EAB6D" w14:textId="730F310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_Toc222152561 \h </w:instrText>
      </w:r>
      <w:r>
        <w:fldChar w:fldCharType="separate"/>
      </w:r>
      <w:r>
        <w:t>203</w:t>
      </w:r>
      <w:r>
        <w:fldChar w:fldCharType="end"/>
      </w:r>
    </w:p>
    <w:p w14:paraId="79D32646" w14:textId="2D97626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_Toc222152562 \h </w:instrText>
      </w:r>
      <w:r>
        <w:fldChar w:fldCharType="separate"/>
      </w:r>
      <w:r>
        <w:t>203</w:t>
      </w:r>
      <w:r>
        <w:fldChar w:fldCharType="end"/>
      </w:r>
    </w:p>
    <w:p w14:paraId="347035AE" w14:textId="7643C6B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_Toc222152563 \h </w:instrText>
      </w:r>
      <w:r>
        <w:fldChar w:fldCharType="separate"/>
      </w:r>
      <w:r>
        <w:t>204</w:t>
      </w:r>
      <w:r>
        <w:fldChar w:fldCharType="end"/>
      </w:r>
    </w:p>
    <w:p w14:paraId="4FC81D91" w14:textId="2925CF3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_Toc222152564 \h </w:instrText>
      </w:r>
      <w:r>
        <w:fldChar w:fldCharType="separate"/>
      </w:r>
      <w:r>
        <w:t>207</w:t>
      </w:r>
      <w:r>
        <w:fldChar w:fldCharType="end"/>
      </w:r>
    </w:p>
    <w:p w14:paraId="4B2316D9" w14:textId="52FACC0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6.1.12.</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_Toc222152565 \h </w:instrText>
      </w:r>
      <w:r>
        <w:fldChar w:fldCharType="separate"/>
      </w:r>
      <w:r>
        <w:t>208</w:t>
      </w:r>
      <w:r>
        <w:fldChar w:fldCharType="end"/>
      </w:r>
    </w:p>
    <w:p w14:paraId="1C304E23" w14:textId="7F5FC2F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_Toc222152566 \h </w:instrText>
      </w:r>
      <w:r>
        <w:fldChar w:fldCharType="separate"/>
      </w:r>
      <w:r>
        <w:t>208</w:t>
      </w:r>
      <w:r>
        <w:fldChar w:fldCharType="end"/>
      </w:r>
    </w:p>
    <w:p w14:paraId="04325D40" w14:textId="6688893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_Toc222152567 \h </w:instrText>
      </w:r>
      <w:r>
        <w:fldChar w:fldCharType="separate"/>
      </w:r>
      <w:r>
        <w:t>208</w:t>
      </w:r>
      <w:r>
        <w:fldChar w:fldCharType="end"/>
      </w:r>
    </w:p>
    <w:p w14:paraId="1B300D22" w14:textId="12349F8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_Toc222152568 \h </w:instrText>
      </w:r>
      <w:r>
        <w:fldChar w:fldCharType="separate"/>
      </w:r>
      <w:r>
        <w:t>208</w:t>
      </w:r>
      <w:r>
        <w:fldChar w:fldCharType="end"/>
      </w:r>
    </w:p>
    <w:p w14:paraId="1D74A3A0" w14:textId="4241585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_Toc222152569 \h </w:instrText>
      </w:r>
      <w:r>
        <w:fldChar w:fldCharType="separate"/>
      </w:r>
      <w:r>
        <w:t>208</w:t>
      </w:r>
      <w:r>
        <w:fldChar w:fldCharType="end"/>
      </w:r>
    </w:p>
    <w:p w14:paraId="1EB5F589" w14:textId="2477E5A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_Toc222152570 \h </w:instrText>
      </w:r>
      <w:r>
        <w:fldChar w:fldCharType="separate"/>
      </w:r>
      <w:r>
        <w:t>208</w:t>
      </w:r>
      <w:r>
        <w:fldChar w:fldCharType="end"/>
      </w:r>
    </w:p>
    <w:p w14:paraId="45995C64" w14:textId="1AA3BF6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_Toc222152571 \h </w:instrText>
      </w:r>
      <w:r>
        <w:fldChar w:fldCharType="separate"/>
      </w:r>
      <w:r>
        <w:t>209</w:t>
      </w:r>
      <w:r>
        <w:fldChar w:fldCharType="end"/>
      </w:r>
    </w:p>
    <w:p w14:paraId="277A3714" w14:textId="5F975CB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_Toc222152572 \h </w:instrText>
      </w:r>
      <w:r>
        <w:fldChar w:fldCharType="separate"/>
      </w:r>
      <w:r>
        <w:t>209</w:t>
      </w:r>
      <w:r>
        <w:fldChar w:fldCharType="end"/>
      </w:r>
    </w:p>
    <w:p w14:paraId="169FD070" w14:textId="5751362D"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_Toc222152573 \h </w:instrText>
      </w:r>
      <w:r>
        <w:fldChar w:fldCharType="separate"/>
      </w:r>
      <w:r>
        <w:t>210</w:t>
      </w:r>
      <w:r>
        <w:fldChar w:fldCharType="end"/>
      </w:r>
    </w:p>
    <w:p w14:paraId="0C0C07D2" w14:textId="2880344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_Toc222152574 \h </w:instrText>
      </w:r>
      <w:r>
        <w:fldChar w:fldCharType="separate"/>
      </w:r>
      <w:r>
        <w:t>210</w:t>
      </w:r>
      <w:r>
        <w:fldChar w:fldCharType="end"/>
      </w:r>
    </w:p>
    <w:p w14:paraId="4494C06E" w14:textId="588ECE9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_Toc222152575 \h </w:instrText>
      </w:r>
      <w:r>
        <w:fldChar w:fldCharType="separate"/>
      </w:r>
      <w:r>
        <w:t>210</w:t>
      </w:r>
      <w:r>
        <w:fldChar w:fldCharType="end"/>
      </w:r>
    </w:p>
    <w:p w14:paraId="19A71E32" w14:textId="033D3F2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_Toc222152576 \h </w:instrText>
      </w:r>
      <w:r>
        <w:fldChar w:fldCharType="separate"/>
      </w:r>
      <w:r>
        <w:t>210</w:t>
      </w:r>
      <w:r>
        <w:fldChar w:fldCharType="end"/>
      </w:r>
    </w:p>
    <w:p w14:paraId="3B3E1CA9" w14:textId="23382E9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_Toc222152577 \h </w:instrText>
      </w:r>
      <w:r>
        <w:fldChar w:fldCharType="separate"/>
      </w:r>
      <w:r>
        <w:t>210</w:t>
      </w:r>
      <w:r>
        <w:fldChar w:fldCharType="end"/>
      </w:r>
    </w:p>
    <w:p w14:paraId="58DE5795" w14:textId="426C25A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1B24C4">
        <w:rPr>
          <w:lang w:val="en-US" w:eastAsia="zh-CN"/>
        </w:rPr>
        <w:t>6.1.13.3.2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Resource: </w:t>
      </w:r>
      <w:r w:rsidRPr="001B24C4">
        <w:rPr>
          <w:lang w:val="en-US"/>
        </w:rPr>
        <w:t>AIMLE ML Model Retrieval Subscriptions</w:t>
      </w:r>
      <w:r>
        <w:tab/>
      </w:r>
      <w:r>
        <w:fldChar w:fldCharType="begin"/>
      </w:r>
      <w:r>
        <w:instrText xml:space="preserve"> PAGEREF _Toc222152578 \h </w:instrText>
      </w:r>
      <w:r>
        <w:fldChar w:fldCharType="separate"/>
      </w:r>
      <w:r>
        <w:t>211</w:t>
      </w:r>
      <w:r>
        <w:fldChar w:fldCharType="end"/>
      </w:r>
    </w:p>
    <w:p w14:paraId="64D2E750" w14:textId="5716DBD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_Toc222152579 \h </w:instrText>
      </w:r>
      <w:r>
        <w:fldChar w:fldCharType="separate"/>
      </w:r>
      <w:r>
        <w:t>212</w:t>
      </w:r>
      <w:r>
        <w:fldChar w:fldCharType="end"/>
      </w:r>
    </w:p>
    <w:p w14:paraId="0A00CF64" w14:textId="64C7EE7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_Toc222152580 \h </w:instrText>
      </w:r>
      <w:r>
        <w:fldChar w:fldCharType="separate"/>
      </w:r>
      <w:r>
        <w:t>217</w:t>
      </w:r>
      <w:r>
        <w:fldChar w:fldCharType="end"/>
      </w:r>
    </w:p>
    <w:p w14:paraId="5C20F54F" w14:textId="68034AA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_Toc222152581 \h </w:instrText>
      </w:r>
      <w:r>
        <w:fldChar w:fldCharType="separate"/>
      </w:r>
      <w:r>
        <w:t>217</w:t>
      </w:r>
      <w:r>
        <w:fldChar w:fldCharType="end"/>
      </w:r>
    </w:p>
    <w:p w14:paraId="776FCA90" w14:textId="7FBFB6D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D071AB">
        <w:rPr>
          <w:lang w:val="en-IN"/>
        </w:rPr>
        <w:t>Retrieve</w:t>
      </w:r>
      <w:r>
        <w:tab/>
      </w:r>
      <w:r>
        <w:fldChar w:fldCharType="begin"/>
      </w:r>
      <w:r>
        <w:instrText xml:space="preserve"> PAGEREF _Toc222152582 \h </w:instrText>
      </w:r>
      <w:r>
        <w:fldChar w:fldCharType="separate"/>
      </w:r>
      <w:r>
        <w:t>217</w:t>
      </w:r>
      <w:r>
        <w:fldChar w:fldCharType="end"/>
      </w:r>
    </w:p>
    <w:p w14:paraId="16BAE19D" w14:textId="5FC024D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_Toc222152583 \h </w:instrText>
      </w:r>
      <w:r>
        <w:fldChar w:fldCharType="separate"/>
      </w:r>
      <w:r>
        <w:t>218</w:t>
      </w:r>
      <w:r>
        <w:fldChar w:fldCharType="end"/>
      </w:r>
    </w:p>
    <w:p w14:paraId="1A6DFBB6" w14:textId="143DD04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_Toc222152584 \h </w:instrText>
      </w:r>
      <w:r>
        <w:fldChar w:fldCharType="separate"/>
      </w:r>
      <w:r>
        <w:t>218</w:t>
      </w:r>
      <w:r>
        <w:fldChar w:fldCharType="end"/>
      </w:r>
    </w:p>
    <w:p w14:paraId="085E2706" w14:textId="1A169E7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1B24C4">
        <w:rPr>
          <w:lang w:val="en-US" w:eastAsia="zh-CN"/>
        </w:rPr>
        <w:t>6.1.13.5.2</w:t>
      </w:r>
      <w:r>
        <w:rPr>
          <w:rFonts w:asciiTheme="minorHAnsi" w:eastAsiaTheme="minorEastAsia" w:hAnsiTheme="minorHAnsi" w:cstheme="minorBidi"/>
          <w:kern w:val="2"/>
          <w:sz w:val="24"/>
          <w:szCs w:val="24"/>
          <w:lang w:val="en-SE" w:eastAsia="en-SE"/>
          <w14:ligatures w14:val="standardContextual"/>
        </w:rPr>
        <w:tab/>
      </w:r>
      <w:r w:rsidRPr="001B24C4">
        <w:rPr>
          <w:lang w:val="en-US" w:eastAsia="zh-CN"/>
        </w:rPr>
        <w:t xml:space="preserve">AIMLE </w:t>
      </w:r>
      <w:r w:rsidRPr="001B24C4">
        <w:rPr>
          <w:lang w:val="en-US"/>
        </w:rPr>
        <w:t>ML Model Retrieval</w:t>
      </w:r>
      <w:r w:rsidRPr="001B24C4">
        <w:rPr>
          <w:lang w:val="en-US" w:eastAsia="zh-CN"/>
        </w:rPr>
        <w:t xml:space="preserve"> Notification</w:t>
      </w:r>
      <w:r>
        <w:tab/>
      </w:r>
      <w:r>
        <w:fldChar w:fldCharType="begin"/>
      </w:r>
      <w:r>
        <w:instrText xml:space="preserve"> PAGEREF _Toc222152585 \h </w:instrText>
      </w:r>
      <w:r>
        <w:fldChar w:fldCharType="separate"/>
      </w:r>
      <w:r>
        <w:t>218</w:t>
      </w:r>
      <w:r>
        <w:fldChar w:fldCharType="end"/>
      </w:r>
    </w:p>
    <w:p w14:paraId="1F0BC39C" w14:textId="368892C0"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_Toc222152586 \h </w:instrText>
      </w:r>
      <w:r>
        <w:fldChar w:fldCharType="separate"/>
      </w:r>
      <w:r>
        <w:t>220</w:t>
      </w:r>
      <w:r>
        <w:fldChar w:fldCharType="end"/>
      </w:r>
    </w:p>
    <w:p w14:paraId="215BF484" w14:textId="38206BB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_Toc222152587 \h </w:instrText>
      </w:r>
      <w:r>
        <w:fldChar w:fldCharType="separate"/>
      </w:r>
      <w:r>
        <w:t>220</w:t>
      </w:r>
      <w:r>
        <w:fldChar w:fldCharType="end"/>
      </w:r>
    </w:p>
    <w:p w14:paraId="5FC0324F" w14:textId="35DCA3E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_Toc222152588 \h </w:instrText>
      </w:r>
      <w:r>
        <w:fldChar w:fldCharType="separate"/>
      </w:r>
      <w:r>
        <w:t>220</w:t>
      </w:r>
      <w:r>
        <w:fldChar w:fldCharType="end"/>
      </w:r>
    </w:p>
    <w:p w14:paraId="6B56F00A" w14:textId="695F146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_Toc222152589 \h </w:instrText>
      </w:r>
      <w:r>
        <w:fldChar w:fldCharType="separate"/>
      </w:r>
      <w:r>
        <w:t>222</w:t>
      </w:r>
      <w:r>
        <w:fldChar w:fldCharType="end"/>
      </w:r>
    </w:p>
    <w:p w14:paraId="0143ACB1" w14:textId="72A60F8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_Toc222152590 \h </w:instrText>
      </w:r>
      <w:r>
        <w:fldChar w:fldCharType="separate"/>
      </w:r>
      <w:r>
        <w:t>223</w:t>
      </w:r>
      <w:r>
        <w:fldChar w:fldCharType="end"/>
      </w:r>
    </w:p>
    <w:p w14:paraId="1C44BBEC" w14:textId="3137917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_Toc222152591 \h </w:instrText>
      </w:r>
      <w:r>
        <w:fldChar w:fldCharType="separate"/>
      </w:r>
      <w:r>
        <w:t>223</w:t>
      </w:r>
      <w:r>
        <w:fldChar w:fldCharType="end"/>
      </w:r>
    </w:p>
    <w:p w14:paraId="13EA1A5D" w14:textId="5BAF1DC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_Toc222152592 \h </w:instrText>
      </w:r>
      <w:r>
        <w:fldChar w:fldCharType="separate"/>
      </w:r>
      <w:r>
        <w:t>223</w:t>
      </w:r>
      <w:r>
        <w:fldChar w:fldCharType="end"/>
      </w:r>
    </w:p>
    <w:p w14:paraId="170227A9" w14:textId="49CA32A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_Toc222152593 \h </w:instrText>
      </w:r>
      <w:r>
        <w:fldChar w:fldCharType="separate"/>
      </w:r>
      <w:r>
        <w:t>223</w:t>
      </w:r>
      <w:r>
        <w:fldChar w:fldCharType="end"/>
      </w:r>
    </w:p>
    <w:p w14:paraId="48B82D43" w14:textId="28DCF87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_Toc222152594 \h </w:instrText>
      </w:r>
      <w:r>
        <w:fldChar w:fldCharType="separate"/>
      </w:r>
      <w:r>
        <w:t>223</w:t>
      </w:r>
      <w:r>
        <w:fldChar w:fldCharType="end"/>
      </w:r>
    </w:p>
    <w:p w14:paraId="5CAD41A3" w14:textId="6C5A3BD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_Toc222152595 \h </w:instrText>
      </w:r>
      <w:r>
        <w:fldChar w:fldCharType="separate"/>
      </w:r>
      <w:r>
        <w:t>223</w:t>
      </w:r>
      <w:r>
        <w:fldChar w:fldCharType="end"/>
      </w:r>
    </w:p>
    <w:p w14:paraId="7DBBE7B9" w14:textId="4DE56BD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_Toc222152596 \h </w:instrText>
      </w:r>
      <w:r>
        <w:fldChar w:fldCharType="separate"/>
      </w:r>
      <w:r>
        <w:t>223</w:t>
      </w:r>
      <w:r>
        <w:fldChar w:fldCharType="end"/>
      </w:r>
    </w:p>
    <w:p w14:paraId="2CB5986C" w14:textId="72906A6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_Toc222152597 \h </w:instrText>
      </w:r>
      <w:r>
        <w:fldChar w:fldCharType="separate"/>
      </w:r>
      <w:r>
        <w:t>223</w:t>
      </w:r>
      <w:r>
        <w:fldChar w:fldCharType="end"/>
      </w:r>
    </w:p>
    <w:p w14:paraId="4DA53695" w14:textId="00A1F74C"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_Toc222152598 \h </w:instrText>
      </w:r>
      <w:r>
        <w:fldChar w:fldCharType="separate"/>
      </w:r>
      <w:r>
        <w:t>225</w:t>
      </w:r>
      <w:r>
        <w:fldChar w:fldCharType="end"/>
      </w:r>
    </w:p>
    <w:p w14:paraId="562BD9AE" w14:textId="60F450D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_Toc222152599 \h </w:instrText>
      </w:r>
      <w:r>
        <w:fldChar w:fldCharType="separate"/>
      </w:r>
      <w:r>
        <w:t>225</w:t>
      </w:r>
      <w:r>
        <w:fldChar w:fldCharType="end"/>
      </w:r>
    </w:p>
    <w:p w14:paraId="6B4AC319" w14:textId="64FA13D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_Toc222152600 \h </w:instrText>
      </w:r>
      <w:r>
        <w:fldChar w:fldCharType="separate"/>
      </w:r>
      <w:r>
        <w:t>225</w:t>
      </w:r>
      <w:r>
        <w:fldChar w:fldCharType="end"/>
      </w:r>
    </w:p>
    <w:p w14:paraId="2E2B7C96" w14:textId="4A51FC0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_Toc222152601 \h </w:instrText>
      </w:r>
      <w:r>
        <w:fldChar w:fldCharType="separate"/>
      </w:r>
      <w:r>
        <w:t>225</w:t>
      </w:r>
      <w:r>
        <w:fldChar w:fldCharType="end"/>
      </w:r>
    </w:p>
    <w:p w14:paraId="55574C8D" w14:textId="74133A5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_Toc222152602 \h </w:instrText>
      </w:r>
      <w:r>
        <w:fldChar w:fldCharType="separate"/>
      </w:r>
      <w:r>
        <w:t>225</w:t>
      </w:r>
      <w:r>
        <w:fldChar w:fldCharType="end"/>
      </w:r>
    </w:p>
    <w:p w14:paraId="112090B2" w14:textId="7D549CF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_Toc222152603 \h </w:instrText>
      </w:r>
      <w:r>
        <w:fldChar w:fldCharType="separate"/>
      </w:r>
      <w:r>
        <w:t>226</w:t>
      </w:r>
      <w:r>
        <w:fldChar w:fldCharType="end"/>
      </w:r>
    </w:p>
    <w:p w14:paraId="295BBD7B" w14:textId="3283C3A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_Toc222152604 \h </w:instrText>
      </w:r>
      <w:r>
        <w:fldChar w:fldCharType="separate"/>
      </w:r>
      <w:r>
        <w:t>227</w:t>
      </w:r>
      <w:r>
        <w:fldChar w:fldCharType="end"/>
      </w:r>
    </w:p>
    <w:p w14:paraId="3F80CFBB" w14:textId="67C0B39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_Toc222152605 \h </w:instrText>
      </w:r>
      <w:r>
        <w:fldChar w:fldCharType="separate"/>
      </w:r>
      <w:r>
        <w:t>232</w:t>
      </w:r>
      <w:r>
        <w:fldChar w:fldCharType="end"/>
      </w:r>
    </w:p>
    <w:p w14:paraId="4BAE0DAD" w14:textId="2DDDC90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_Toc222152606 \h </w:instrText>
      </w:r>
      <w:r>
        <w:fldChar w:fldCharType="separate"/>
      </w:r>
      <w:r>
        <w:t>232</w:t>
      </w:r>
      <w:r>
        <w:fldChar w:fldCharType="end"/>
      </w:r>
    </w:p>
    <w:p w14:paraId="6F4F9065" w14:textId="4E59F15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_Toc222152607 \h </w:instrText>
      </w:r>
      <w:r>
        <w:fldChar w:fldCharType="separate"/>
      </w:r>
      <w:r>
        <w:t>232</w:t>
      </w:r>
      <w:r>
        <w:fldChar w:fldCharType="end"/>
      </w:r>
    </w:p>
    <w:p w14:paraId="5A6357C5" w14:textId="7FA9BD4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_Toc222152608 \h </w:instrText>
      </w:r>
      <w:r>
        <w:fldChar w:fldCharType="separate"/>
      </w:r>
      <w:r>
        <w:t>232</w:t>
      </w:r>
      <w:r>
        <w:fldChar w:fldCharType="end"/>
      </w:r>
    </w:p>
    <w:p w14:paraId="302AFBC1" w14:textId="2EDF3FA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_Toc222152609 \h </w:instrText>
      </w:r>
      <w:r>
        <w:fldChar w:fldCharType="separate"/>
      </w:r>
      <w:r>
        <w:t>232</w:t>
      </w:r>
      <w:r>
        <w:fldChar w:fldCharType="end"/>
      </w:r>
    </w:p>
    <w:p w14:paraId="7C08F71F" w14:textId="511A967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6.1.14.6.2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_Toc222152610 \h </w:instrText>
      </w:r>
      <w:r>
        <w:fldChar w:fldCharType="separate"/>
      </w:r>
      <w:r>
        <w:t>232</w:t>
      </w:r>
      <w:r>
        <w:fldChar w:fldCharType="end"/>
      </w:r>
    </w:p>
    <w:p w14:paraId="7EFD628F" w14:textId="16EFE5C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6.1.14.6.3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_Toc222152611 \h </w:instrText>
      </w:r>
      <w:r>
        <w:fldChar w:fldCharType="separate"/>
      </w:r>
      <w:r>
        <w:t>234</w:t>
      </w:r>
      <w:r>
        <w:fldChar w:fldCharType="end"/>
      </w:r>
    </w:p>
    <w:p w14:paraId="59BB035B" w14:textId="57C8A34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_Toc222152612 \h </w:instrText>
      </w:r>
      <w:r>
        <w:fldChar w:fldCharType="separate"/>
      </w:r>
      <w:r>
        <w:t>235</w:t>
      </w:r>
      <w:r>
        <w:fldChar w:fldCharType="end"/>
      </w:r>
    </w:p>
    <w:p w14:paraId="767C9A30" w14:textId="0D9DE0D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_Toc222152613 \h </w:instrText>
      </w:r>
      <w:r>
        <w:fldChar w:fldCharType="separate"/>
      </w:r>
      <w:r>
        <w:t>235</w:t>
      </w:r>
      <w:r>
        <w:fldChar w:fldCharType="end"/>
      </w:r>
    </w:p>
    <w:p w14:paraId="2534255D" w14:textId="72BCD35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_Toc222152614 \h </w:instrText>
      </w:r>
      <w:r>
        <w:fldChar w:fldCharType="separate"/>
      </w:r>
      <w:r>
        <w:t>235</w:t>
      </w:r>
      <w:r>
        <w:fldChar w:fldCharType="end"/>
      </w:r>
    </w:p>
    <w:p w14:paraId="5C8A396D" w14:textId="2DDFA9A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_Toc222152615 \h </w:instrText>
      </w:r>
      <w:r>
        <w:fldChar w:fldCharType="separate"/>
      </w:r>
      <w:r>
        <w:t>235</w:t>
      </w:r>
      <w:r>
        <w:fldChar w:fldCharType="end"/>
      </w:r>
    </w:p>
    <w:p w14:paraId="3DC9DFDE" w14:textId="3D47B27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_Toc222152616 \h </w:instrText>
      </w:r>
      <w:r>
        <w:fldChar w:fldCharType="separate"/>
      </w:r>
      <w:r>
        <w:t>235</w:t>
      </w:r>
      <w:r>
        <w:fldChar w:fldCharType="end"/>
      </w:r>
    </w:p>
    <w:p w14:paraId="049E1641" w14:textId="4C5C979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_Toc222152617 \h </w:instrText>
      </w:r>
      <w:r>
        <w:fldChar w:fldCharType="separate"/>
      </w:r>
      <w:r>
        <w:t>235</w:t>
      </w:r>
      <w:r>
        <w:fldChar w:fldCharType="end"/>
      </w:r>
    </w:p>
    <w:p w14:paraId="3FC85D7B" w14:textId="23BBF57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_Toc222152618 \h </w:instrText>
      </w:r>
      <w:r>
        <w:fldChar w:fldCharType="separate"/>
      </w:r>
      <w:r>
        <w:t>235</w:t>
      </w:r>
      <w:r>
        <w:fldChar w:fldCharType="end"/>
      </w:r>
    </w:p>
    <w:p w14:paraId="04B7156C" w14:textId="3AA1E8D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_Toc222152619 \h </w:instrText>
      </w:r>
      <w:r>
        <w:fldChar w:fldCharType="separate"/>
      </w:r>
      <w:r>
        <w:t>235</w:t>
      </w:r>
      <w:r>
        <w:fldChar w:fldCharType="end"/>
      </w:r>
    </w:p>
    <w:p w14:paraId="7EBD8CA0" w14:textId="3984E13A"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_Toc222152620 \h </w:instrText>
      </w:r>
      <w:r>
        <w:fldChar w:fldCharType="separate"/>
      </w:r>
      <w:r>
        <w:t>236</w:t>
      </w:r>
      <w:r>
        <w:fldChar w:fldCharType="end"/>
      </w:r>
    </w:p>
    <w:p w14:paraId="48C8BF66" w14:textId="4707864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_Toc222152621 \h </w:instrText>
      </w:r>
      <w:r>
        <w:fldChar w:fldCharType="separate"/>
      </w:r>
      <w:r>
        <w:t>236</w:t>
      </w:r>
      <w:r>
        <w:fldChar w:fldCharType="end"/>
      </w:r>
    </w:p>
    <w:p w14:paraId="58638DD6" w14:textId="428F2CC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_Toc222152622 \h </w:instrText>
      </w:r>
      <w:r>
        <w:fldChar w:fldCharType="separate"/>
      </w:r>
      <w:r>
        <w:t>236</w:t>
      </w:r>
      <w:r>
        <w:fldChar w:fldCharType="end"/>
      </w:r>
    </w:p>
    <w:p w14:paraId="7E452627" w14:textId="12AABAF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_Toc222152623 \h </w:instrText>
      </w:r>
      <w:r>
        <w:fldChar w:fldCharType="separate"/>
      </w:r>
      <w:r>
        <w:t>236</w:t>
      </w:r>
      <w:r>
        <w:fldChar w:fldCharType="end"/>
      </w:r>
    </w:p>
    <w:p w14:paraId="3DD59716" w14:textId="59F961E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_Toc222152624 \h </w:instrText>
      </w:r>
      <w:r>
        <w:fldChar w:fldCharType="separate"/>
      </w:r>
      <w:r>
        <w:t>236</w:t>
      </w:r>
      <w:r>
        <w:fldChar w:fldCharType="end"/>
      </w:r>
    </w:p>
    <w:p w14:paraId="4611F6A4" w14:textId="29D22D4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_Toc222152625 \h </w:instrText>
      </w:r>
      <w:r>
        <w:fldChar w:fldCharType="separate"/>
      </w:r>
      <w:r>
        <w:t>236</w:t>
      </w:r>
      <w:r>
        <w:fldChar w:fldCharType="end"/>
      </w:r>
    </w:p>
    <w:p w14:paraId="3A2FCEA4" w14:textId="59307D9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_Toc222152626 \h </w:instrText>
      </w:r>
      <w:r>
        <w:fldChar w:fldCharType="separate"/>
      </w:r>
      <w:r>
        <w:t>236</w:t>
      </w:r>
      <w:r>
        <w:fldChar w:fldCharType="end"/>
      </w:r>
    </w:p>
    <w:p w14:paraId="571733FB" w14:textId="2C5D212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_Toc222152627 \h </w:instrText>
      </w:r>
      <w:r>
        <w:fldChar w:fldCharType="separate"/>
      </w:r>
      <w:r>
        <w:t>237</w:t>
      </w:r>
      <w:r>
        <w:fldChar w:fldCharType="end"/>
      </w:r>
    </w:p>
    <w:p w14:paraId="30320C2F" w14:textId="63345F5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_Toc222152628 \h </w:instrText>
      </w:r>
      <w:r>
        <w:fldChar w:fldCharType="separate"/>
      </w:r>
      <w:r>
        <w:t>237</w:t>
      </w:r>
      <w:r>
        <w:fldChar w:fldCharType="end"/>
      </w:r>
    </w:p>
    <w:p w14:paraId="0B0A456A" w14:textId="252EEA4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_Toc222152629 \h </w:instrText>
      </w:r>
      <w:r>
        <w:fldChar w:fldCharType="separate"/>
      </w:r>
      <w:r>
        <w:t>237</w:t>
      </w:r>
      <w:r>
        <w:fldChar w:fldCharType="end"/>
      </w:r>
    </w:p>
    <w:p w14:paraId="24159AEC" w14:textId="69240B1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w:t>
      </w:r>
      <w:r w:rsidRPr="00D071AB">
        <w:rPr>
          <w:lang w:val="en-US"/>
        </w:rPr>
        <w:t>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_Toc222152630 \h </w:instrText>
      </w:r>
      <w:r>
        <w:fldChar w:fldCharType="separate"/>
      </w:r>
      <w:r>
        <w:t>238</w:t>
      </w:r>
      <w:r>
        <w:fldChar w:fldCharType="end"/>
      </w:r>
    </w:p>
    <w:p w14:paraId="6BE5180A" w14:textId="6A5D9E5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w:t>
      </w:r>
      <w:r w:rsidRPr="00D071AB">
        <w:rPr>
          <w:lang w:val="en-US"/>
        </w:rPr>
        <w:t>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_Toc222152631 \h </w:instrText>
      </w:r>
      <w:r>
        <w:fldChar w:fldCharType="separate"/>
      </w:r>
      <w:r>
        <w:t>238</w:t>
      </w:r>
      <w:r>
        <w:fldChar w:fldCharType="end"/>
      </w:r>
    </w:p>
    <w:p w14:paraId="4ED81C56" w14:textId="4B0B925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_Toc222152632 \h </w:instrText>
      </w:r>
      <w:r>
        <w:fldChar w:fldCharType="separate"/>
      </w:r>
      <w:r>
        <w:t>239</w:t>
      </w:r>
      <w:r>
        <w:fldChar w:fldCharType="end"/>
      </w:r>
    </w:p>
    <w:p w14:paraId="53C3EDE0" w14:textId="5718FEC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_Toc222152633 \h </w:instrText>
      </w:r>
      <w:r>
        <w:fldChar w:fldCharType="separate"/>
      </w:r>
      <w:r>
        <w:t>239</w:t>
      </w:r>
      <w:r>
        <w:fldChar w:fldCharType="end"/>
      </w:r>
    </w:p>
    <w:p w14:paraId="1E899407" w14:textId="541E4F3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_Toc222152634 \h </w:instrText>
      </w:r>
      <w:r>
        <w:fldChar w:fldCharType="separate"/>
      </w:r>
      <w:r>
        <w:t>239</w:t>
      </w:r>
      <w:r>
        <w:fldChar w:fldCharType="end"/>
      </w:r>
    </w:p>
    <w:p w14:paraId="1F00885E" w14:textId="1156304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_Toc222152635 \h </w:instrText>
      </w:r>
      <w:r>
        <w:fldChar w:fldCharType="separate"/>
      </w:r>
      <w:r>
        <w:t>239</w:t>
      </w:r>
      <w:r>
        <w:fldChar w:fldCharType="end"/>
      </w:r>
    </w:p>
    <w:p w14:paraId="727C3DFC" w14:textId="6408150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_Toc222152636 \h </w:instrText>
      </w:r>
      <w:r>
        <w:fldChar w:fldCharType="separate"/>
      </w:r>
      <w:r>
        <w:t>239</w:t>
      </w:r>
      <w:r>
        <w:fldChar w:fldCharType="end"/>
      </w:r>
    </w:p>
    <w:p w14:paraId="2362E376" w14:textId="271246B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_Toc222152637 \h </w:instrText>
      </w:r>
      <w:r>
        <w:fldChar w:fldCharType="separate"/>
      </w:r>
      <w:r>
        <w:t>239</w:t>
      </w:r>
      <w:r>
        <w:fldChar w:fldCharType="end"/>
      </w:r>
    </w:p>
    <w:p w14:paraId="23BCE389" w14:textId="6C83D4DD"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_Toc222152638 \h </w:instrText>
      </w:r>
      <w:r>
        <w:fldChar w:fldCharType="separate"/>
      </w:r>
      <w:r>
        <w:t>239</w:t>
      </w:r>
      <w:r>
        <w:fldChar w:fldCharType="end"/>
      </w:r>
    </w:p>
    <w:p w14:paraId="2071C50E" w14:textId="0152380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_Toc222152639 \h </w:instrText>
      </w:r>
      <w:r>
        <w:fldChar w:fldCharType="separate"/>
      </w:r>
      <w:r>
        <w:t>240</w:t>
      </w:r>
      <w:r>
        <w:fldChar w:fldCharType="end"/>
      </w:r>
    </w:p>
    <w:p w14:paraId="47A16C19" w14:textId="7DBD31A2" w:rsidR="006E0EEB" w:rsidRDefault="006E0EEB">
      <w:pPr>
        <w:pStyle w:val="TOC2"/>
        <w:rPr>
          <w:rFonts w:asciiTheme="minorHAnsi" w:eastAsiaTheme="minorEastAsia" w:hAnsiTheme="minorHAnsi" w:cstheme="minorBidi"/>
          <w:kern w:val="2"/>
          <w:sz w:val="24"/>
          <w:szCs w:val="24"/>
          <w:lang w:val="en-SE" w:eastAsia="en-SE"/>
          <w14:ligatures w14:val="standardContextual"/>
        </w:rPr>
      </w:pPr>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_Toc222152640 \h </w:instrText>
      </w:r>
      <w:r>
        <w:fldChar w:fldCharType="separate"/>
      </w:r>
      <w:r>
        <w:t>241</w:t>
      </w:r>
      <w:r>
        <w:fldChar w:fldCharType="end"/>
      </w:r>
    </w:p>
    <w:p w14:paraId="16BCD5E6" w14:textId="762CAB35"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_Toc222152641 \h </w:instrText>
      </w:r>
      <w:r>
        <w:fldChar w:fldCharType="separate"/>
      </w:r>
      <w:r>
        <w:t>241</w:t>
      </w:r>
      <w:r>
        <w:fldChar w:fldCharType="end"/>
      </w:r>
    </w:p>
    <w:p w14:paraId="656691B9" w14:textId="66BFBF9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_Toc222152642 \h </w:instrText>
      </w:r>
      <w:r>
        <w:fldChar w:fldCharType="separate"/>
      </w:r>
      <w:r>
        <w:t>241</w:t>
      </w:r>
      <w:r>
        <w:fldChar w:fldCharType="end"/>
      </w:r>
    </w:p>
    <w:p w14:paraId="2AF156C0" w14:textId="7B37CA7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_Toc222152643 \h </w:instrText>
      </w:r>
      <w:r>
        <w:fldChar w:fldCharType="separate"/>
      </w:r>
      <w:r>
        <w:t>241</w:t>
      </w:r>
      <w:r>
        <w:fldChar w:fldCharType="end"/>
      </w:r>
    </w:p>
    <w:p w14:paraId="0799D6D9" w14:textId="564D7D4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_Toc222152644 \h </w:instrText>
      </w:r>
      <w:r>
        <w:fldChar w:fldCharType="separate"/>
      </w:r>
      <w:r>
        <w:t>241</w:t>
      </w:r>
      <w:r>
        <w:fldChar w:fldCharType="end"/>
      </w:r>
    </w:p>
    <w:p w14:paraId="33D4072B" w14:textId="424932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_Toc222152645 \h </w:instrText>
      </w:r>
      <w:r>
        <w:fldChar w:fldCharType="separate"/>
      </w:r>
      <w:r>
        <w:t>241</w:t>
      </w:r>
      <w:r>
        <w:fldChar w:fldCharType="end"/>
      </w:r>
    </w:p>
    <w:p w14:paraId="6823C945" w14:textId="131FCCB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_Toc222152646 \h </w:instrText>
      </w:r>
      <w:r>
        <w:fldChar w:fldCharType="separate"/>
      </w:r>
      <w:r>
        <w:t>242</w:t>
      </w:r>
      <w:r>
        <w:fldChar w:fldCharType="end"/>
      </w:r>
    </w:p>
    <w:p w14:paraId="3FED554D" w14:textId="3B26B2C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_Toc222152647 \h </w:instrText>
      </w:r>
      <w:r>
        <w:fldChar w:fldCharType="separate"/>
      </w:r>
      <w:r>
        <w:t>244</w:t>
      </w:r>
      <w:r>
        <w:fldChar w:fldCharType="end"/>
      </w:r>
    </w:p>
    <w:p w14:paraId="0EEE40C5" w14:textId="4EB8CCB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_Toc222152648 \h </w:instrText>
      </w:r>
      <w:r>
        <w:fldChar w:fldCharType="separate"/>
      </w:r>
      <w:r>
        <w:t>249</w:t>
      </w:r>
      <w:r>
        <w:fldChar w:fldCharType="end"/>
      </w:r>
    </w:p>
    <w:p w14:paraId="65377837" w14:textId="01CAE7C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_Toc222152649 \h </w:instrText>
      </w:r>
      <w:r>
        <w:fldChar w:fldCharType="separate"/>
      </w:r>
      <w:r>
        <w:t>249</w:t>
      </w:r>
      <w:r>
        <w:fldChar w:fldCharType="end"/>
      </w:r>
    </w:p>
    <w:p w14:paraId="1C0BCE18" w14:textId="7E87825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_Toc222152650 \h </w:instrText>
      </w:r>
      <w:r>
        <w:fldChar w:fldCharType="separate"/>
      </w:r>
      <w:r>
        <w:t>250</w:t>
      </w:r>
      <w:r>
        <w:fldChar w:fldCharType="end"/>
      </w:r>
    </w:p>
    <w:p w14:paraId="0BEE28B7" w14:textId="2EDDF5F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_Toc222152651 \h </w:instrText>
      </w:r>
      <w:r>
        <w:fldChar w:fldCharType="separate"/>
      </w:r>
      <w:r>
        <w:t>250</w:t>
      </w:r>
      <w:r>
        <w:fldChar w:fldCharType="end"/>
      </w:r>
    </w:p>
    <w:p w14:paraId="4A9CBE96" w14:textId="72554BC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D071AB">
        <w:rPr>
          <w:lang w:val="en-US"/>
        </w:rPr>
        <w:t>.1.6.2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_Toc222152652 \h </w:instrText>
      </w:r>
      <w:r>
        <w:fldChar w:fldCharType="separate"/>
      </w:r>
      <w:r>
        <w:t>250</w:t>
      </w:r>
      <w:r>
        <w:fldChar w:fldCharType="end"/>
      </w:r>
    </w:p>
    <w:p w14:paraId="7A484C9E" w14:textId="760BAC49"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D071AB">
        <w:rPr>
          <w:lang w:val="en-US"/>
        </w:rPr>
        <w:t>.1.6.3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_Toc222152653 \h </w:instrText>
      </w:r>
      <w:r>
        <w:fldChar w:fldCharType="separate"/>
      </w:r>
      <w:r>
        <w:t>255</w:t>
      </w:r>
      <w:r>
        <w:fldChar w:fldCharType="end"/>
      </w:r>
    </w:p>
    <w:p w14:paraId="42B03838" w14:textId="21C0659C"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D071AB">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_Toc222152654 \h </w:instrText>
      </w:r>
      <w:r>
        <w:fldChar w:fldCharType="separate"/>
      </w:r>
      <w:r>
        <w:t>257</w:t>
      </w:r>
      <w:r>
        <w:fldChar w:fldCharType="end"/>
      </w:r>
    </w:p>
    <w:p w14:paraId="7D6988B1" w14:textId="38C0293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_Toc222152655 \h </w:instrText>
      </w:r>
      <w:r>
        <w:fldChar w:fldCharType="separate"/>
      </w:r>
      <w:r>
        <w:t>257</w:t>
      </w:r>
      <w:r>
        <w:fldChar w:fldCharType="end"/>
      </w:r>
    </w:p>
    <w:p w14:paraId="54ADF206" w14:textId="2698E6D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_Toc222152656 \h </w:instrText>
      </w:r>
      <w:r>
        <w:fldChar w:fldCharType="separate"/>
      </w:r>
      <w:r>
        <w:t>257</w:t>
      </w:r>
      <w:r>
        <w:fldChar w:fldCharType="end"/>
      </w:r>
    </w:p>
    <w:p w14:paraId="302AB69C" w14:textId="09496E4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_Toc222152657 \h </w:instrText>
      </w:r>
      <w:r>
        <w:fldChar w:fldCharType="separate"/>
      </w:r>
      <w:r>
        <w:t>257</w:t>
      </w:r>
      <w:r>
        <w:fldChar w:fldCharType="end"/>
      </w:r>
    </w:p>
    <w:p w14:paraId="71AC3DC2" w14:textId="560F1AB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_Toc222152658 \h </w:instrText>
      </w:r>
      <w:r>
        <w:fldChar w:fldCharType="separate"/>
      </w:r>
      <w:r>
        <w:t>257</w:t>
      </w:r>
      <w:r>
        <w:fldChar w:fldCharType="end"/>
      </w:r>
    </w:p>
    <w:p w14:paraId="77CA396E" w14:textId="355F528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_Toc222152659 \h </w:instrText>
      </w:r>
      <w:r>
        <w:fldChar w:fldCharType="separate"/>
      </w:r>
      <w:r>
        <w:t>257</w:t>
      </w:r>
      <w:r>
        <w:fldChar w:fldCharType="end"/>
      </w:r>
    </w:p>
    <w:p w14:paraId="240A17D7" w14:textId="4158F2E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_Toc222152660 \h </w:instrText>
      </w:r>
      <w:r>
        <w:fldChar w:fldCharType="separate"/>
      </w:r>
      <w:r>
        <w:t>258</w:t>
      </w:r>
      <w:r>
        <w:fldChar w:fldCharType="end"/>
      </w:r>
    </w:p>
    <w:p w14:paraId="324155B8" w14:textId="29796B49"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_Toc222152661 \h </w:instrText>
      </w:r>
      <w:r>
        <w:fldChar w:fldCharType="separate"/>
      </w:r>
      <w:r>
        <w:t>258</w:t>
      </w:r>
      <w:r>
        <w:fldChar w:fldCharType="end"/>
      </w:r>
    </w:p>
    <w:p w14:paraId="0F8239AE" w14:textId="01CA5A39"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_Toc222152662 \h </w:instrText>
      </w:r>
      <w:r>
        <w:fldChar w:fldCharType="separate"/>
      </w:r>
      <w:r>
        <w:t>259</w:t>
      </w:r>
      <w:r>
        <w:fldChar w:fldCharType="end"/>
      </w:r>
    </w:p>
    <w:p w14:paraId="11EB86C7" w14:textId="0986217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_Toc222152663 \h </w:instrText>
      </w:r>
      <w:r>
        <w:fldChar w:fldCharType="separate"/>
      </w:r>
      <w:r>
        <w:t>259</w:t>
      </w:r>
      <w:r>
        <w:fldChar w:fldCharType="end"/>
      </w:r>
    </w:p>
    <w:p w14:paraId="139E4D79" w14:textId="7F12FC5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_Toc222152664 \h </w:instrText>
      </w:r>
      <w:r>
        <w:fldChar w:fldCharType="separate"/>
      </w:r>
      <w:r>
        <w:t>259</w:t>
      </w:r>
      <w:r>
        <w:fldChar w:fldCharType="end"/>
      </w:r>
    </w:p>
    <w:p w14:paraId="3B0ED1E1" w14:textId="492311A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_Toc222152665 \h </w:instrText>
      </w:r>
      <w:r>
        <w:fldChar w:fldCharType="separate"/>
      </w:r>
      <w:r>
        <w:t>259</w:t>
      </w:r>
      <w:r>
        <w:fldChar w:fldCharType="end"/>
      </w:r>
    </w:p>
    <w:p w14:paraId="4296840C" w14:textId="3FFA44F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_Toc222152666 \h </w:instrText>
      </w:r>
      <w:r>
        <w:fldChar w:fldCharType="separate"/>
      </w:r>
      <w:r>
        <w:t>259</w:t>
      </w:r>
      <w:r>
        <w:fldChar w:fldCharType="end"/>
      </w:r>
    </w:p>
    <w:p w14:paraId="23549C00" w14:textId="738F313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_Toc222152667 \h </w:instrText>
      </w:r>
      <w:r>
        <w:fldChar w:fldCharType="separate"/>
      </w:r>
      <w:r>
        <w:t>260</w:t>
      </w:r>
      <w:r>
        <w:fldChar w:fldCharType="end"/>
      </w:r>
    </w:p>
    <w:p w14:paraId="7FF16517" w14:textId="277DC75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_Toc222152668 \h </w:instrText>
      </w:r>
      <w:r>
        <w:fldChar w:fldCharType="separate"/>
      </w:r>
      <w:r>
        <w:t>261</w:t>
      </w:r>
      <w:r>
        <w:fldChar w:fldCharType="end"/>
      </w:r>
    </w:p>
    <w:p w14:paraId="6AC0334A" w14:textId="38053E2F"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_Toc222152669 \h </w:instrText>
      </w:r>
      <w:r>
        <w:fldChar w:fldCharType="separate"/>
      </w:r>
      <w:r>
        <w:t>261</w:t>
      </w:r>
      <w:r>
        <w:fldChar w:fldCharType="end"/>
      </w:r>
    </w:p>
    <w:p w14:paraId="6A7C9B89" w14:textId="03A3B37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_Toc222152670 \h </w:instrText>
      </w:r>
      <w:r>
        <w:fldChar w:fldCharType="separate"/>
      </w:r>
      <w:r>
        <w:t>261</w:t>
      </w:r>
      <w:r>
        <w:fldChar w:fldCharType="end"/>
      </w:r>
    </w:p>
    <w:p w14:paraId="4967C810" w14:textId="5C24CD23"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_Toc222152671 \h </w:instrText>
      </w:r>
      <w:r>
        <w:fldChar w:fldCharType="separate"/>
      </w:r>
      <w:r>
        <w:t>261</w:t>
      </w:r>
      <w:r>
        <w:fldChar w:fldCharType="end"/>
      </w:r>
    </w:p>
    <w:p w14:paraId="2D72D9DE" w14:textId="19F28A3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_Toc222152672 \h </w:instrText>
      </w:r>
      <w:r>
        <w:fldChar w:fldCharType="separate"/>
      </w:r>
      <w:r>
        <w:t>262</w:t>
      </w:r>
      <w:r>
        <w:fldChar w:fldCharType="end"/>
      </w:r>
    </w:p>
    <w:p w14:paraId="2A1CDB23" w14:textId="59F6FF5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_Toc222152673 \h </w:instrText>
      </w:r>
      <w:r>
        <w:fldChar w:fldCharType="separate"/>
      </w:r>
      <w:r>
        <w:t>263</w:t>
      </w:r>
      <w:r>
        <w:fldChar w:fldCharType="end"/>
      </w:r>
    </w:p>
    <w:p w14:paraId="300F9E1D" w14:textId="3B7FB42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_Toc222152674 \h </w:instrText>
      </w:r>
      <w:r>
        <w:fldChar w:fldCharType="separate"/>
      </w:r>
      <w:r>
        <w:t>263</w:t>
      </w:r>
      <w:r>
        <w:fldChar w:fldCharType="end"/>
      </w:r>
    </w:p>
    <w:p w14:paraId="6231948D" w14:textId="1269643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_Toc222152675 \h </w:instrText>
      </w:r>
      <w:r>
        <w:fldChar w:fldCharType="separate"/>
      </w:r>
      <w:r>
        <w:t>263</w:t>
      </w:r>
      <w:r>
        <w:fldChar w:fldCharType="end"/>
      </w:r>
    </w:p>
    <w:p w14:paraId="231CD325" w14:textId="156E5A6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_Toc222152676 \h </w:instrText>
      </w:r>
      <w:r>
        <w:fldChar w:fldCharType="separate"/>
      </w:r>
      <w:r>
        <w:t>263</w:t>
      </w:r>
      <w:r>
        <w:fldChar w:fldCharType="end"/>
      </w:r>
    </w:p>
    <w:p w14:paraId="23DCF7D4" w14:textId="764CF7A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_Toc222152677 \h </w:instrText>
      </w:r>
      <w:r>
        <w:fldChar w:fldCharType="separate"/>
      </w:r>
      <w:r>
        <w:t>263</w:t>
      </w:r>
      <w:r>
        <w:fldChar w:fldCharType="end"/>
      </w:r>
    </w:p>
    <w:p w14:paraId="6F1C3B22" w14:textId="70C97C2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_Toc222152678 \h </w:instrText>
      </w:r>
      <w:r>
        <w:fldChar w:fldCharType="separate"/>
      </w:r>
      <w:r>
        <w:t>263</w:t>
      </w:r>
      <w:r>
        <w:fldChar w:fldCharType="end"/>
      </w:r>
    </w:p>
    <w:p w14:paraId="29156D41" w14:textId="7DAB299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_Toc222152679 \h </w:instrText>
      </w:r>
      <w:r>
        <w:fldChar w:fldCharType="separate"/>
      </w:r>
      <w:r>
        <w:t>263</w:t>
      </w:r>
      <w:r>
        <w:fldChar w:fldCharType="end"/>
      </w:r>
    </w:p>
    <w:p w14:paraId="360D31A7" w14:textId="71C2791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_Toc222152680 \h </w:instrText>
      </w:r>
      <w:r>
        <w:fldChar w:fldCharType="separate"/>
      </w:r>
      <w:r>
        <w:t>263</w:t>
      </w:r>
      <w:r>
        <w:fldChar w:fldCharType="end"/>
      </w:r>
    </w:p>
    <w:p w14:paraId="3336A1BF" w14:textId="6841F292"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_Toc222152681 \h </w:instrText>
      </w:r>
      <w:r>
        <w:fldChar w:fldCharType="separate"/>
      </w:r>
      <w:r>
        <w:t>264</w:t>
      </w:r>
      <w:r>
        <w:fldChar w:fldCharType="end"/>
      </w:r>
    </w:p>
    <w:p w14:paraId="51E7DA34" w14:textId="39FE24B6"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_Toc222152682 \h </w:instrText>
      </w:r>
      <w:r>
        <w:fldChar w:fldCharType="separate"/>
      </w:r>
      <w:r>
        <w:t>265</w:t>
      </w:r>
      <w:r>
        <w:fldChar w:fldCharType="end"/>
      </w:r>
    </w:p>
    <w:p w14:paraId="46AAD11C" w14:textId="6F7212B8"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_Toc222152683 \h </w:instrText>
      </w:r>
      <w:r>
        <w:fldChar w:fldCharType="separate"/>
      </w:r>
      <w:r>
        <w:t>265</w:t>
      </w:r>
      <w:r>
        <w:fldChar w:fldCharType="end"/>
      </w:r>
    </w:p>
    <w:p w14:paraId="2224FF4F" w14:textId="250AC09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_Toc222152684 \h </w:instrText>
      </w:r>
      <w:r>
        <w:fldChar w:fldCharType="separate"/>
      </w:r>
      <w:r>
        <w:t>265</w:t>
      </w:r>
      <w:r>
        <w:fldChar w:fldCharType="end"/>
      </w:r>
    </w:p>
    <w:p w14:paraId="00632EE7" w14:textId="79DCFAF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_Toc222152685 \h </w:instrText>
      </w:r>
      <w:r>
        <w:fldChar w:fldCharType="separate"/>
      </w:r>
      <w:r>
        <w:t>265</w:t>
      </w:r>
      <w:r>
        <w:fldChar w:fldCharType="end"/>
      </w:r>
    </w:p>
    <w:p w14:paraId="780B060B" w14:textId="3075AC1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_Toc222152686 \h </w:instrText>
      </w:r>
      <w:r>
        <w:fldChar w:fldCharType="separate"/>
      </w:r>
      <w:r>
        <w:t>265</w:t>
      </w:r>
      <w:r>
        <w:fldChar w:fldCharType="end"/>
      </w:r>
    </w:p>
    <w:p w14:paraId="59F3C1B1" w14:textId="0DDB36C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097967">
        <w:rPr>
          <w:lang w:val="en-US" w:eastAsia="zh-CN"/>
        </w:rPr>
        <w:t>6.2.3.3.2</w:t>
      </w:r>
      <w:r>
        <w:rPr>
          <w:rFonts w:asciiTheme="minorHAnsi" w:eastAsiaTheme="minorEastAsia" w:hAnsiTheme="minorHAnsi" w:cstheme="minorBidi"/>
          <w:kern w:val="2"/>
          <w:sz w:val="24"/>
          <w:szCs w:val="24"/>
          <w:lang w:val="en-SE" w:eastAsia="en-SE"/>
          <w14:ligatures w14:val="standardContextual"/>
        </w:rPr>
        <w:tab/>
      </w:r>
      <w:r w:rsidRPr="00097967">
        <w:rPr>
          <w:lang w:val="en-US" w:eastAsia="zh-CN"/>
        </w:rPr>
        <w:t xml:space="preserve">Resource: </w:t>
      </w:r>
      <w:r w:rsidRPr="00097967">
        <w:rPr>
          <w:lang w:val="en-US"/>
        </w:rPr>
        <w:t>MLR FL Events Subscriptions</w:t>
      </w:r>
      <w:r>
        <w:tab/>
      </w:r>
      <w:r>
        <w:fldChar w:fldCharType="begin"/>
      </w:r>
      <w:r>
        <w:instrText xml:space="preserve"> PAGEREF _Toc222152687 \h </w:instrText>
      </w:r>
      <w:r>
        <w:fldChar w:fldCharType="separate"/>
      </w:r>
      <w:r>
        <w:t>266</w:t>
      </w:r>
      <w:r>
        <w:fldChar w:fldCharType="end"/>
      </w:r>
    </w:p>
    <w:p w14:paraId="775A8887" w14:textId="51242B6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_Toc222152688 \h </w:instrText>
      </w:r>
      <w:r>
        <w:fldChar w:fldCharType="separate"/>
      </w:r>
      <w:r>
        <w:t>267</w:t>
      </w:r>
      <w:r>
        <w:fldChar w:fldCharType="end"/>
      </w:r>
    </w:p>
    <w:p w14:paraId="67348C17" w14:textId="7FB1CF46"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_Toc222152689 \h </w:instrText>
      </w:r>
      <w:r>
        <w:fldChar w:fldCharType="separate"/>
      </w:r>
      <w:r>
        <w:t>271</w:t>
      </w:r>
      <w:r>
        <w:fldChar w:fldCharType="end"/>
      </w:r>
    </w:p>
    <w:p w14:paraId="65EF41AB" w14:textId="69ACBCF5"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_Toc222152690 \h </w:instrText>
      </w:r>
      <w:r>
        <w:fldChar w:fldCharType="separate"/>
      </w:r>
      <w:r>
        <w:t>271</w:t>
      </w:r>
      <w:r>
        <w:fldChar w:fldCharType="end"/>
      </w:r>
    </w:p>
    <w:p w14:paraId="26B72BDE" w14:textId="1DDCDAE8"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_Toc222152691 \h </w:instrText>
      </w:r>
      <w:r>
        <w:fldChar w:fldCharType="separate"/>
      </w:r>
      <w:r>
        <w:t>271</w:t>
      </w:r>
      <w:r>
        <w:fldChar w:fldCharType="end"/>
      </w:r>
    </w:p>
    <w:p w14:paraId="5C1AA8F5" w14:textId="2E9BCFE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_Toc222152692 \h </w:instrText>
      </w:r>
      <w:r>
        <w:fldChar w:fldCharType="separate"/>
      </w:r>
      <w:r>
        <w:t>272</w:t>
      </w:r>
      <w:r>
        <w:fldChar w:fldCharType="end"/>
      </w:r>
    </w:p>
    <w:p w14:paraId="05D09985" w14:textId="40B533EE"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_Toc222152693 \h </w:instrText>
      </w:r>
      <w:r>
        <w:fldChar w:fldCharType="separate"/>
      </w:r>
      <w:r>
        <w:t>273</w:t>
      </w:r>
      <w:r>
        <w:fldChar w:fldCharType="end"/>
      </w:r>
    </w:p>
    <w:p w14:paraId="2E9E46FA" w14:textId="4FB28C5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_Toc222152694 \h </w:instrText>
      </w:r>
      <w:r>
        <w:fldChar w:fldCharType="separate"/>
      </w:r>
      <w:r>
        <w:t>273</w:t>
      </w:r>
      <w:r>
        <w:fldChar w:fldCharType="end"/>
      </w:r>
    </w:p>
    <w:p w14:paraId="0915BF7D" w14:textId="448FC754"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_Toc222152695 \h </w:instrText>
      </w:r>
      <w:r>
        <w:fldChar w:fldCharType="separate"/>
      </w:r>
      <w:r>
        <w:t>274</w:t>
      </w:r>
      <w:r>
        <w:fldChar w:fldCharType="end"/>
      </w:r>
    </w:p>
    <w:p w14:paraId="225FC9A5" w14:textId="2D9E258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_Toc222152696 \h </w:instrText>
      </w:r>
      <w:r>
        <w:fldChar w:fldCharType="separate"/>
      </w:r>
      <w:r>
        <w:t>277</w:t>
      </w:r>
      <w:r>
        <w:fldChar w:fldCharType="end"/>
      </w:r>
    </w:p>
    <w:p w14:paraId="4FC7915D" w14:textId="20BA998A"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6.2.3.</w:t>
      </w:r>
      <w:r w:rsidRPr="00D071AB">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_Toc222152697 \h </w:instrText>
      </w:r>
      <w:r>
        <w:fldChar w:fldCharType="separate"/>
      </w:r>
      <w:r>
        <w:t>278</w:t>
      </w:r>
      <w:r>
        <w:fldChar w:fldCharType="end"/>
      </w:r>
    </w:p>
    <w:p w14:paraId="36206F22" w14:textId="0C68939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_Toc222152698 \h </w:instrText>
      </w:r>
      <w:r>
        <w:fldChar w:fldCharType="separate"/>
      </w:r>
      <w:r>
        <w:t>278</w:t>
      </w:r>
      <w:r>
        <w:fldChar w:fldCharType="end"/>
      </w:r>
    </w:p>
    <w:p w14:paraId="155436BB" w14:textId="2FAB2BF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_Toc222152699 \h </w:instrText>
      </w:r>
      <w:r>
        <w:fldChar w:fldCharType="separate"/>
      </w:r>
      <w:r>
        <w:t>278</w:t>
      </w:r>
      <w:r>
        <w:fldChar w:fldCharType="end"/>
      </w:r>
    </w:p>
    <w:p w14:paraId="5AC4736E" w14:textId="2A41A975"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_Toc222152700 \h </w:instrText>
      </w:r>
      <w:r>
        <w:fldChar w:fldCharType="separate"/>
      </w:r>
      <w:r>
        <w:t>278</w:t>
      </w:r>
      <w:r>
        <w:fldChar w:fldCharType="end"/>
      </w:r>
    </w:p>
    <w:p w14:paraId="3D8D3873" w14:textId="31060610"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_Toc222152701 \h </w:instrText>
      </w:r>
      <w:r>
        <w:fldChar w:fldCharType="separate"/>
      </w:r>
      <w:r>
        <w:t>278</w:t>
      </w:r>
      <w:r>
        <w:fldChar w:fldCharType="end"/>
      </w:r>
    </w:p>
    <w:p w14:paraId="6DBB666C" w14:textId="1B60C64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_Toc222152702 \h </w:instrText>
      </w:r>
      <w:r>
        <w:fldChar w:fldCharType="separate"/>
      </w:r>
      <w:r>
        <w:t>278</w:t>
      </w:r>
      <w:r>
        <w:fldChar w:fldCharType="end"/>
      </w:r>
    </w:p>
    <w:p w14:paraId="4955247C" w14:textId="2DE3170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_Toc222152703 \h </w:instrText>
      </w:r>
      <w:r>
        <w:fldChar w:fldCharType="separate"/>
      </w:r>
      <w:r>
        <w:t>278</w:t>
      </w:r>
      <w:r>
        <w:fldChar w:fldCharType="end"/>
      </w:r>
    </w:p>
    <w:p w14:paraId="62658E93" w14:textId="437AC5C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_Toc222152704 \h </w:instrText>
      </w:r>
      <w:r>
        <w:fldChar w:fldCharType="separate"/>
      </w:r>
      <w:r>
        <w:t>279</w:t>
      </w:r>
      <w:r>
        <w:fldChar w:fldCharType="end"/>
      </w:r>
    </w:p>
    <w:p w14:paraId="6D1B7BF6" w14:textId="59434790" w:rsidR="006E0EEB" w:rsidRDefault="006E0EEB">
      <w:pPr>
        <w:pStyle w:val="TOC3"/>
        <w:rPr>
          <w:rFonts w:asciiTheme="minorHAnsi" w:eastAsiaTheme="minorEastAsia" w:hAnsiTheme="minorHAnsi" w:cstheme="minorBidi"/>
          <w:kern w:val="2"/>
          <w:sz w:val="24"/>
          <w:szCs w:val="24"/>
          <w:lang w:val="en-SE" w:eastAsia="en-SE"/>
          <w14:ligatures w14:val="standardContextual"/>
        </w:rPr>
      </w:pPr>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_Toc222152705 \h </w:instrText>
      </w:r>
      <w:r>
        <w:fldChar w:fldCharType="separate"/>
      </w:r>
      <w:r>
        <w:t>280</w:t>
      </w:r>
      <w:r>
        <w:fldChar w:fldCharType="end"/>
      </w:r>
    </w:p>
    <w:p w14:paraId="526F6F0C" w14:textId="4CDBA234"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_Toc222152706 \h </w:instrText>
      </w:r>
      <w:r>
        <w:fldChar w:fldCharType="separate"/>
      </w:r>
      <w:r>
        <w:t>280</w:t>
      </w:r>
      <w:r>
        <w:fldChar w:fldCharType="end"/>
      </w:r>
    </w:p>
    <w:p w14:paraId="180401BE" w14:textId="5DCAAC1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_Toc222152707 \h </w:instrText>
      </w:r>
      <w:r>
        <w:fldChar w:fldCharType="separate"/>
      </w:r>
      <w:r>
        <w:t>280</w:t>
      </w:r>
      <w:r>
        <w:fldChar w:fldCharType="end"/>
      </w:r>
    </w:p>
    <w:p w14:paraId="6CC39C74" w14:textId="7481B68A"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_Toc222152708 \h </w:instrText>
      </w:r>
      <w:r>
        <w:fldChar w:fldCharType="separate"/>
      </w:r>
      <w:r>
        <w:t>280</w:t>
      </w:r>
      <w:r>
        <w:fldChar w:fldCharType="end"/>
      </w:r>
    </w:p>
    <w:p w14:paraId="27560474" w14:textId="7CE156AD"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_Toc222152709 \h </w:instrText>
      </w:r>
      <w:r>
        <w:fldChar w:fldCharType="separate"/>
      </w:r>
      <w:r>
        <w:t>280</w:t>
      </w:r>
      <w:r>
        <w:fldChar w:fldCharType="end"/>
      </w:r>
    </w:p>
    <w:p w14:paraId="29F5A8CA" w14:textId="52330A6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_Toc222152710 \h </w:instrText>
      </w:r>
      <w:r>
        <w:fldChar w:fldCharType="separate"/>
      </w:r>
      <w:r>
        <w:t>281</w:t>
      </w:r>
      <w:r>
        <w:fldChar w:fldCharType="end"/>
      </w:r>
    </w:p>
    <w:p w14:paraId="50590E45" w14:textId="502D53C2"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_Toc222152711 \h </w:instrText>
      </w:r>
      <w:r>
        <w:fldChar w:fldCharType="separate"/>
      </w:r>
      <w:r>
        <w:t>282</w:t>
      </w:r>
      <w:r>
        <w:fldChar w:fldCharType="end"/>
      </w:r>
    </w:p>
    <w:p w14:paraId="03855273" w14:textId="0B9480F1"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_Toc222152712 \h </w:instrText>
      </w:r>
      <w:r>
        <w:fldChar w:fldCharType="separate"/>
      </w:r>
      <w:r>
        <w:t>286</w:t>
      </w:r>
      <w:r>
        <w:fldChar w:fldCharType="end"/>
      </w:r>
    </w:p>
    <w:p w14:paraId="2CB8B00A" w14:textId="7760AEC3"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_Toc222152713 \h </w:instrText>
      </w:r>
      <w:r>
        <w:fldChar w:fldCharType="separate"/>
      </w:r>
      <w:r>
        <w:t>286</w:t>
      </w:r>
      <w:r>
        <w:fldChar w:fldCharType="end"/>
      </w:r>
    </w:p>
    <w:p w14:paraId="44463431" w14:textId="2785356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_Toc222152714 \h </w:instrText>
      </w:r>
      <w:r>
        <w:fldChar w:fldCharType="separate"/>
      </w:r>
      <w:r>
        <w:t>286</w:t>
      </w:r>
      <w:r>
        <w:fldChar w:fldCharType="end"/>
      </w:r>
    </w:p>
    <w:p w14:paraId="544D1D5B" w14:textId="2C7905CB"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_Toc222152715 \h </w:instrText>
      </w:r>
      <w:r>
        <w:fldChar w:fldCharType="separate"/>
      </w:r>
      <w:r>
        <w:t>286</w:t>
      </w:r>
      <w:r>
        <w:fldChar w:fldCharType="end"/>
      </w:r>
    </w:p>
    <w:p w14:paraId="2D6C18EE" w14:textId="64706E6E"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6.2.4.6.2</w:t>
      </w:r>
      <w:r>
        <w:rPr>
          <w:rFonts w:asciiTheme="minorHAnsi" w:eastAsiaTheme="minorEastAsia" w:hAnsiTheme="minorHAnsi" w:cstheme="minorBidi"/>
          <w:kern w:val="2"/>
          <w:sz w:val="24"/>
          <w:szCs w:val="24"/>
          <w:lang w:val="en-SE" w:eastAsia="en-SE"/>
          <w14:ligatures w14:val="standardContextual"/>
        </w:rPr>
        <w:tab/>
      </w:r>
      <w:r w:rsidRPr="00D071AB">
        <w:rPr>
          <w:lang w:val="en-US"/>
        </w:rPr>
        <w:t>Structured data types</w:t>
      </w:r>
      <w:r>
        <w:tab/>
      </w:r>
      <w:r>
        <w:fldChar w:fldCharType="begin"/>
      </w:r>
      <w:r>
        <w:instrText xml:space="preserve"> PAGEREF _Toc222152716 \h </w:instrText>
      </w:r>
      <w:r>
        <w:fldChar w:fldCharType="separate"/>
      </w:r>
      <w:r>
        <w:t>287</w:t>
      </w:r>
      <w:r>
        <w:fldChar w:fldCharType="end"/>
      </w:r>
    </w:p>
    <w:p w14:paraId="27053961" w14:textId="41FE85D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6.2.4.6.3</w:t>
      </w:r>
      <w:r>
        <w:rPr>
          <w:rFonts w:asciiTheme="minorHAnsi" w:eastAsiaTheme="minorEastAsia" w:hAnsiTheme="minorHAnsi" w:cstheme="minorBidi"/>
          <w:kern w:val="2"/>
          <w:sz w:val="24"/>
          <w:szCs w:val="24"/>
          <w:lang w:val="en-SE" w:eastAsia="en-SE"/>
          <w14:ligatures w14:val="standardContextual"/>
        </w:rPr>
        <w:tab/>
      </w:r>
      <w:r w:rsidRPr="00D071AB">
        <w:rPr>
          <w:lang w:val="en-US"/>
        </w:rPr>
        <w:t>Simple data types and enumerations</w:t>
      </w:r>
      <w:r>
        <w:tab/>
      </w:r>
      <w:r>
        <w:fldChar w:fldCharType="begin"/>
      </w:r>
      <w:r>
        <w:instrText xml:space="preserve"> PAGEREF _Toc222152717 \h </w:instrText>
      </w:r>
      <w:r>
        <w:fldChar w:fldCharType="separate"/>
      </w:r>
      <w:r>
        <w:t>288</w:t>
      </w:r>
      <w:r>
        <w:fldChar w:fldCharType="end"/>
      </w:r>
    </w:p>
    <w:p w14:paraId="0E770CB1" w14:textId="1D2C65F6"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rsidRPr="00D071AB">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_Toc222152718 \h </w:instrText>
      </w:r>
      <w:r>
        <w:fldChar w:fldCharType="separate"/>
      </w:r>
      <w:r>
        <w:t>289</w:t>
      </w:r>
      <w:r>
        <w:fldChar w:fldCharType="end"/>
      </w:r>
    </w:p>
    <w:p w14:paraId="082E9C99" w14:textId="6445073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_Toc222152719 \h </w:instrText>
      </w:r>
      <w:r>
        <w:fldChar w:fldCharType="separate"/>
      </w:r>
      <w:r>
        <w:t>289</w:t>
      </w:r>
      <w:r>
        <w:fldChar w:fldCharType="end"/>
      </w:r>
    </w:p>
    <w:p w14:paraId="7F3A5931" w14:textId="2D8F103B"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_Toc222152720 \h </w:instrText>
      </w:r>
      <w:r>
        <w:fldChar w:fldCharType="separate"/>
      </w:r>
      <w:r>
        <w:t>289</w:t>
      </w:r>
      <w:r>
        <w:fldChar w:fldCharType="end"/>
      </w:r>
    </w:p>
    <w:p w14:paraId="7C7CB52B" w14:textId="7CDE1D8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_Toc222152721 \h </w:instrText>
      </w:r>
      <w:r>
        <w:fldChar w:fldCharType="separate"/>
      </w:r>
      <w:r>
        <w:t>289</w:t>
      </w:r>
      <w:r>
        <w:fldChar w:fldCharType="end"/>
      </w:r>
    </w:p>
    <w:p w14:paraId="573F22F0" w14:textId="38C826BF"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_Toc222152722 \h </w:instrText>
      </w:r>
      <w:r>
        <w:fldChar w:fldCharType="separate"/>
      </w:r>
      <w:r>
        <w:t>289</w:t>
      </w:r>
      <w:r>
        <w:fldChar w:fldCharType="end"/>
      </w:r>
    </w:p>
    <w:p w14:paraId="2C2C35D1" w14:textId="50CF7617" w:rsidR="006E0EEB" w:rsidRDefault="006E0EEB">
      <w:pPr>
        <w:pStyle w:val="TOC5"/>
        <w:rPr>
          <w:rFonts w:asciiTheme="minorHAnsi" w:eastAsiaTheme="minorEastAsia" w:hAnsiTheme="minorHAnsi" w:cstheme="minorBidi"/>
          <w:kern w:val="2"/>
          <w:sz w:val="24"/>
          <w:szCs w:val="24"/>
          <w:lang w:val="en-SE" w:eastAsia="en-SE"/>
          <w14:ligatures w14:val="standardContextual"/>
        </w:rPr>
      </w:pPr>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_Toc222152723 \h </w:instrText>
      </w:r>
      <w:r>
        <w:fldChar w:fldCharType="separate"/>
      </w:r>
      <w:r>
        <w:t>289</w:t>
      </w:r>
      <w:r>
        <w:fldChar w:fldCharType="end"/>
      </w:r>
    </w:p>
    <w:p w14:paraId="37196A98" w14:textId="0534F037"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_Toc222152724 \h </w:instrText>
      </w:r>
      <w:r>
        <w:fldChar w:fldCharType="separate"/>
      </w:r>
      <w:r>
        <w:t>290</w:t>
      </w:r>
      <w:r>
        <w:fldChar w:fldCharType="end"/>
      </w:r>
    </w:p>
    <w:p w14:paraId="651B10A0" w14:textId="4996934C" w:rsidR="006E0EEB" w:rsidRDefault="006E0EEB">
      <w:pPr>
        <w:pStyle w:val="TOC4"/>
        <w:rPr>
          <w:rFonts w:asciiTheme="minorHAnsi" w:eastAsiaTheme="minorEastAsia" w:hAnsiTheme="minorHAnsi" w:cstheme="minorBidi"/>
          <w:kern w:val="2"/>
          <w:sz w:val="24"/>
          <w:szCs w:val="24"/>
          <w:lang w:val="en-SE" w:eastAsia="en-SE"/>
          <w14:ligatures w14:val="standardContextual"/>
        </w:rPr>
      </w:pPr>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_Toc222152725 \h </w:instrText>
      </w:r>
      <w:r>
        <w:fldChar w:fldCharType="separate"/>
      </w:r>
      <w:r>
        <w:t>290</w:t>
      </w:r>
      <w:r>
        <w:fldChar w:fldCharType="end"/>
      </w:r>
    </w:p>
    <w:p w14:paraId="5A59A7EF" w14:textId="2961B0F8"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_Toc222152726 \h </w:instrText>
      </w:r>
      <w:r>
        <w:fldChar w:fldCharType="separate"/>
      </w:r>
      <w:r>
        <w:t>291</w:t>
      </w:r>
      <w:r>
        <w:fldChar w:fldCharType="end"/>
      </w:r>
    </w:p>
    <w:p w14:paraId="3C8C658C" w14:textId="54BEB183" w:rsidR="006E0EEB" w:rsidRDefault="006E0EEB">
      <w:pPr>
        <w:pStyle w:val="TOC8"/>
        <w:rPr>
          <w:rFonts w:asciiTheme="minorHAnsi" w:eastAsiaTheme="minorEastAsia" w:hAnsiTheme="minorHAnsi" w:cstheme="minorBidi"/>
          <w:b w:val="0"/>
          <w:kern w:val="2"/>
          <w:sz w:val="24"/>
          <w:szCs w:val="24"/>
          <w:lang w:val="en-SE" w:eastAsia="en-SE"/>
          <w14:ligatures w14:val="standardContextual"/>
        </w:rPr>
      </w:pPr>
      <w:r>
        <w:t>Annex A (normative): OpenAPI specification</w:t>
      </w:r>
      <w:r>
        <w:tab/>
      </w:r>
      <w:r>
        <w:fldChar w:fldCharType="begin"/>
      </w:r>
      <w:r>
        <w:instrText xml:space="preserve"> PAGEREF _Toc222152727 \h </w:instrText>
      </w:r>
      <w:r>
        <w:fldChar w:fldCharType="separate"/>
      </w:r>
      <w:r>
        <w:t>292</w:t>
      </w:r>
      <w:r>
        <w:fldChar w:fldCharType="end"/>
      </w:r>
    </w:p>
    <w:p w14:paraId="71209103" w14:textId="2D4C4AB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_Toc222152728 \h </w:instrText>
      </w:r>
      <w:r>
        <w:fldChar w:fldCharType="separate"/>
      </w:r>
      <w:r>
        <w:t>292</w:t>
      </w:r>
      <w:r>
        <w:fldChar w:fldCharType="end"/>
      </w:r>
    </w:p>
    <w:p w14:paraId="0968022D" w14:textId="71C5191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AIMLES_ContextTransfer API</w:t>
      </w:r>
      <w:r>
        <w:tab/>
      </w:r>
      <w:r>
        <w:fldChar w:fldCharType="begin"/>
      </w:r>
      <w:r>
        <w:instrText xml:space="preserve"> PAGEREF _Toc222152729 \h </w:instrText>
      </w:r>
      <w:r>
        <w:fldChar w:fldCharType="separate"/>
      </w:r>
      <w:r>
        <w:t>293</w:t>
      </w:r>
      <w:r>
        <w:fldChar w:fldCharType="end"/>
      </w:r>
    </w:p>
    <w:p w14:paraId="762822FB" w14:textId="37E50FDB"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_Toc222152730 \h </w:instrText>
      </w:r>
      <w:r>
        <w:fldChar w:fldCharType="separate"/>
      </w:r>
      <w:r>
        <w:t>296</w:t>
      </w:r>
      <w:r>
        <w:fldChar w:fldCharType="end"/>
      </w:r>
    </w:p>
    <w:p w14:paraId="7CD2DE95" w14:textId="6F913CC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_Toc222152731 \h </w:instrText>
      </w:r>
      <w:r>
        <w:fldChar w:fldCharType="separate"/>
      </w:r>
      <w:r>
        <w:t>304</w:t>
      </w:r>
      <w:r>
        <w:fldChar w:fldCharType="end"/>
      </w:r>
    </w:p>
    <w:p w14:paraId="40B1ED72" w14:textId="78658797"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_Toc222152732 \h </w:instrText>
      </w:r>
      <w:r>
        <w:fldChar w:fldCharType="separate"/>
      </w:r>
      <w:r>
        <w:t>313</w:t>
      </w:r>
      <w:r>
        <w:fldChar w:fldCharType="end"/>
      </w:r>
    </w:p>
    <w:p w14:paraId="04EEF6E0" w14:textId="73B64AE2"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_Toc222152733 \h </w:instrText>
      </w:r>
      <w:r>
        <w:fldChar w:fldCharType="separate"/>
      </w:r>
      <w:r>
        <w:t>318</w:t>
      </w:r>
      <w:r>
        <w:fldChar w:fldCharType="end"/>
      </w:r>
    </w:p>
    <w:p w14:paraId="5E81954A" w14:textId="148D656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_Toc222152734 \h </w:instrText>
      </w:r>
      <w:r>
        <w:fldChar w:fldCharType="separate"/>
      </w:r>
      <w:r w:rsidRPr="00570DA4">
        <w:rPr>
          <w:lang w:val="en-SE"/>
        </w:rPr>
        <w:t>320</w:t>
      </w:r>
      <w:r>
        <w:fldChar w:fldCharType="end"/>
      </w:r>
    </w:p>
    <w:p w14:paraId="2C490E47" w14:textId="77BFEBD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_Toc222152735 \h </w:instrText>
      </w:r>
      <w:r>
        <w:fldChar w:fldCharType="separate"/>
      </w:r>
      <w:r w:rsidRPr="00570DA4">
        <w:rPr>
          <w:lang w:val="en-SE"/>
        </w:rPr>
        <w:t>326</w:t>
      </w:r>
      <w:r>
        <w:fldChar w:fldCharType="end"/>
      </w:r>
    </w:p>
    <w:p w14:paraId="09B57DD5" w14:textId="30376B4B"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_Toc222152736 \h </w:instrText>
      </w:r>
      <w:r>
        <w:fldChar w:fldCharType="separate"/>
      </w:r>
      <w:r w:rsidRPr="00570DA4">
        <w:rPr>
          <w:lang w:val="en-SE"/>
        </w:rPr>
        <w:t>330</w:t>
      </w:r>
      <w:r>
        <w:fldChar w:fldCharType="end"/>
      </w:r>
    </w:p>
    <w:p w14:paraId="12A90529" w14:textId="2018A30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rFonts w:cs="Arial"/>
          <w:lang w:val="en-SE"/>
        </w:rPr>
        <w:t>A.10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w:t>
      </w:r>
      <w:r w:rsidRPr="00570DA4">
        <w:rPr>
          <w:rFonts w:cs="Arial"/>
          <w:lang w:val="en-SE" w:eastAsia="zh-CN"/>
        </w:rPr>
        <w:t xml:space="preserve"> API</w:t>
      </w:r>
      <w:r w:rsidRPr="00570DA4">
        <w:rPr>
          <w:lang w:val="en-SE"/>
        </w:rPr>
        <w:tab/>
      </w:r>
      <w:r>
        <w:fldChar w:fldCharType="begin"/>
      </w:r>
      <w:r w:rsidRPr="00570DA4">
        <w:rPr>
          <w:lang w:val="en-SE"/>
        </w:rPr>
        <w:instrText xml:space="preserve"> PAGEREF _Toc222152737 \h </w:instrText>
      </w:r>
      <w:r>
        <w:fldChar w:fldCharType="separate"/>
      </w:r>
      <w:r w:rsidRPr="00570DA4">
        <w:rPr>
          <w:lang w:val="en-SE"/>
        </w:rPr>
        <w:t>333</w:t>
      </w:r>
      <w:r>
        <w:fldChar w:fldCharType="end"/>
      </w:r>
    </w:p>
    <w:p w14:paraId="7937B2E2" w14:textId="0C1E5E7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A.11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_Toc222152738 \h </w:instrText>
      </w:r>
      <w:r>
        <w:fldChar w:fldCharType="separate"/>
      </w:r>
      <w:r w:rsidRPr="00570DA4">
        <w:rPr>
          <w:lang w:val="en-SE"/>
        </w:rPr>
        <w:t>340</w:t>
      </w:r>
      <w:r>
        <w:fldChar w:fldCharType="end"/>
      </w:r>
    </w:p>
    <w:p w14:paraId="68D682C2" w14:textId="1F28E99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_Toc222152739 \h </w:instrText>
      </w:r>
      <w:r>
        <w:fldChar w:fldCharType="separate"/>
      </w:r>
      <w:r>
        <w:t>346</w:t>
      </w:r>
      <w:r>
        <w:fldChar w:fldCharType="end"/>
      </w:r>
    </w:p>
    <w:p w14:paraId="086333A8" w14:textId="27FAF6CC"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_Toc222152740 \h </w:instrText>
      </w:r>
      <w:r>
        <w:fldChar w:fldCharType="separate"/>
      </w:r>
      <w:r>
        <w:t>352</w:t>
      </w:r>
      <w:r>
        <w:fldChar w:fldCharType="end"/>
      </w:r>
    </w:p>
    <w:p w14:paraId="60C16C13" w14:textId="20CA493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 API</w:t>
      </w:r>
      <w:r>
        <w:tab/>
      </w:r>
      <w:r>
        <w:fldChar w:fldCharType="begin"/>
      </w:r>
      <w:r>
        <w:instrText xml:space="preserve"> PAGEREF _Toc222152741 \h </w:instrText>
      </w:r>
      <w:r>
        <w:fldChar w:fldCharType="separate"/>
      </w:r>
      <w:r>
        <w:t>354</w:t>
      </w:r>
      <w:r>
        <w:fldChar w:fldCharType="end"/>
      </w:r>
    </w:p>
    <w:p w14:paraId="775C1002" w14:textId="316DF85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AIMLES_MLModelPerfMonitor API</w:t>
      </w:r>
      <w:r>
        <w:tab/>
      </w:r>
      <w:r>
        <w:fldChar w:fldCharType="begin"/>
      </w:r>
      <w:r>
        <w:instrText xml:space="preserve"> PAGEREF _Toc222152742 \h </w:instrText>
      </w:r>
      <w:r>
        <w:fldChar w:fldCharType="separate"/>
      </w:r>
      <w:r>
        <w:t>360</w:t>
      </w:r>
      <w:r>
        <w:fldChar w:fldCharType="end"/>
      </w:r>
    </w:p>
    <w:p w14:paraId="21DF0747" w14:textId="7DD0A4F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AIMLES_TLModelSelectionAssistance API</w:t>
      </w:r>
      <w:r>
        <w:tab/>
      </w:r>
      <w:r>
        <w:fldChar w:fldCharType="begin"/>
      </w:r>
      <w:r>
        <w:instrText xml:space="preserve"> PAGEREF _Toc222152743 \h </w:instrText>
      </w:r>
      <w:r>
        <w:fldChar w:fldCharType="separate"/>
      </w:r>
      <w:r>
        <w:t>367</w:t>
      </w:r>
      <w:r>
        <w:fldChar w:fldCharType="end"/>
      </w:r>
    </w:p>
    <w:p w14:paraId="0426EDA9" w14:textId="05C98057"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MLR_FLEvents API</w:t>
      </w:r>
      <w:r>
        <w:tab/>
      </w:r>
      <w:r>
        <w:fldChar w:fldCharType="begin"/>
      </w:r>
      <w:r>
        <w:instrText xml:space="preserve"> PAGEREF _Toc222152744 \h </w:instrText>
      </w:r>
      <w:r>
        <w:fldChar w:fldCharType="separate"/>
      </w:r>
      <w:r>
        <w:t>369</w:t>
      </w:r>
      <w:r>
        <w:fldChar w:fldCharType="end"/>
      </w:r>
    </w:p>
    <w:p w14:paraId="64782F14" w14:textId="13DF83CC"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D071AB">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MLR_FLMember API</w:t>
      </w:r>
      <w:r>
        <w:tab/>
      </w:r>
      <w:r>
        <w:fldChar w:fldCharType="begin"/>
      </w:r>
      <w:r>
        <w:instrText xml:space="preserve"> PAGEREF _Toc222152745 \h </w:instrText>
      </w:r>
      <w:r>
        <w:fldChar w:fldCharType="separate"/>
      </w:r>
      <w:r>
        <w:t>376</w:t>
      </w:r>
      <w:r>
        <w:fldChar w:fldCharType="end"/>
      </w:r>
    </w:p>
    <w:p w14:paraId="71B3056D" w14:textId="40AA5F89"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_Toc222152746 \h </w:instrText>
      </w:r>
      <w:r>
        <w:fldChar w:fldCharType="separate"/>
      </w:r>
      <w:r>
        <w:t>381</w:t>
      </w:r>
      <w:r>
        <w:fldChar w:fldCharType="end"/>
      </w:r>
    </w:p>
    <w:p w14:paraId="7BE42DC4" w14:textId="5A35EA6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_Toc222152747 \h </w:instrText>
      </w:r>
      <w:r>
        <w:fldChar w:fldCharType="separate"/>
      </w:r>
      <w:r>
        <w:t>386</w:t>
      </w:r>
      <w:r>
        <w:fldChar w:fldCharType="end"/>
      </w:r>
    </w:p>
    <w:p w14:paraId="7BBCAC1D" w14:textId="110DB77B" w:rsidR="006E0EEB" w:rsidRDefault="006E0EEB">
      <w:pPr>
        <w:pStyle w:val="TOC8"/>
        <w:rPr>
          <w:rFonts w:asciiTheme="minorHAnsi" w:eastAsiaTheme="minorEastAsia" w:hAnsiTheme="minorHAnsi" w:cstheme="minorBidi"/>
          <w:b w:val="0"/>
          <w:kern w:val="2"/>
          <w:sz w:val="24"/>
          <w:szCs w:val="24"/>
          <w:lang w:val="en-SE" w:eastAsia="en-SE"/>
          <w14:ligatures w14:val="standardContextual"/>
        </w:rPr>
      </w:pPr>
      <w:r>
        <w:t>Annex B (informative): Withdrawn API versions</w:t>
      </w:r>
      <w:r>
        <w:tab/>
      </w:r>
      <w:r>
        <w:fldChar w:fldCharType="begin"/>
      </w:r>
      <w:r>
        <w:instrText xml:space="preserve"> PAGEREF _Toc222152748 \h </w:instrText>
      </w:r>
      <w:r>
        <w:fldChar w:fldCharType="separate"/>
      </w:r>
      <w:r>
        <w:t>393</w:t>
      </w:r>
      <w:r>
        <w:fldChar w:fldCharType="end"/>
      </w:r>
    </w:p>
    <w:p w14:paraId="1023D4BE" w14:textId="20B2C68D"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_Toc222152749 \h </w:instrText>
      </w:r>
      <w:r>
        <w:fldChar w:fldCharType="separate"/>
      </w:r>
      <w:r>
        <w:t>393</w:t>
      </w:r>
      <w:r>
        <w:fldChar w:fldCharType="end"/>
      </w:r>
    </w:p>
    <w:p w14:paraId="49A52868" w14:textId="62FE6A7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_Toc222152750 \h </w:instrText>
      </w:r>
      <w:r>
        <w:fldChar w:fldCharType="separate"/>
      </w:r>
      <w:r>
        <w:t>393</w:t>
      </w:r>
      <w:r>
        <w:fldChar w:fldCharType="end"/>
      </w:r>
    </w:p>
    <w:p w14:paraId="600BFE23" w14:textId="1397730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_Toc222152751 \h </w:instrText>
      </w:r>
      <w:r>
        <w:fldChar w:fldCharType="separate"/>
      </w:r>
      <w:r>
        <w:t>393</w:t>
      </w:r>
      <w:r>
        <w:fldChar w:fldCharType="end"/>
      </w:r>
    </w:p>
    <w:p w14:paraId="4721752F" w14:textId="6A423EEB"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_Toc222152752 \h </w:instrText>
      </w:r>
      <w:r>
        <w:fldChar w:fldCharType="separate"/>
      </w:r>
      <w:r>
        <w:t>393</w:t>
      </w:r>
      <w:r>
        <w:fldChar w:fldCharType="end"/>
      </w:r>
    </w:p>
    <w:p w14:paraId="69995833" w14:textId="3B154806"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_Toc222152753 \h </w:instrText>
      </w:r>
      <w:r>
        <w:fldChar w:fldCharType="separate"/>
      </w:r>
      <w:r>
        <w:t>393</w:t>
      </w:r>
      <w:r>
        <w:fldChar w:fldCharType="end"/>
      </w:r>
    </w:p>
    <w:p w14:paraId="3AD98B59" w14:textId="4B025E2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_Toc222152754 \h </w:instrText>
      </w:r>
      <w:r>
        <w:fldChar w:fldCharType="separate"/>
      </w:r>
      <w:r>
        <w:t>394</w:t>
      </w:r>
      <w:r>
        <w:fldChar w:fldCharType="end"/>
      </w:r>
    </w:p>
    <w:p w14:paraId="46C3A19C" w14:textId="71316465"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B.7</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AIMLES_AIMLEClientSelection API</w:t>
      </w:r>
      <w:r w:rsidRPr="00570DA4">
        <w:rPr>
          <w:lang w:val="en-SE"/>
        </w:rPr>
        <w:tab/>
      </w:r>
      <w:r>
        <w:fldChar w:fldCharType="begin"/>
      </w:r>
      <w:r w:rsidRPr="00570DA4">
        <w:rPr>
          <w:lang w:val="en-SE"/>
        </w:rPr>
        <w:instrText xml:space="preserve"> PAGEREF _Toc222152755 \h </w:instrText>
      </w:r>
      <w:r>
        <w:fldChar w:fldCharType="separate"/>
      </w:r>
      <w:r w:rsidRPr="00570DA4">
        <w:rPr>
          <w:lang w:val="en-SE"/>
        </w:rPr>
        <w:t>394</w:t>
      </w:r>
      <w:r>
        <w:fldChar w:fldCharType="end"/>
      </w:r>
    </w:p>
    <w:p w14:paraId="5A1BB410" w14:textId="13B3051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B.8</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AIMLES_AIMLEServiceOperationsManagement API</w:t>
      </w:r>
      <w:r w:rsidRPr="00570DA4">
        <w:rPr>
          <w:lang w:val="en-SE"/>
        </w:rPr>
        <w:tab/>
      </w:r>
      <w:r>
        <w:fldChar w:fldCharType="begin"/>
      </w:r>
      <w:r w:rsidRPr="00570DA4">
        <w:rPr>
          <w:lang w:val="en-SE"/>
        </w:rPr>
        <w:instrText xml:space="preserve"> PAGEREF _Toc222152756 \h </w:instrText>
      </w:r>
      <w:r>
        <w:fldChar w:fldCharType="separate"/>
      </w:r>
      <w:r w:rsidRPr="00570DA4">
        <w:rPr>
          <w:lang w:val="en-SE"/>
        </w:rPr>
        <w:t>394</w:t>
      </w:r>
      <w:r>
        <w:fldChar w:fldCharType="end"/>
      </w:r>
    </w:p>
    <w:p w14:paraId="73D7B435" w14:textId="2506D97A"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B.9</w:t>
      </w:r>
      <w:r>
        <w:rPr>
          <w:rFonts w:asciiTheme="minorHAnsi" w:eastAsiaTheme="minorEastAsia" w:hAnsiTheme="minorHAnsi" w:cstheme="minorBidi"/>
          <w:kern w:val="2"/>
          <w:sz w:val="24"/>
          <w:szCs w:val="24"/>
          <w:lang w:val="en-SE" w:eastAsia="en-SE"/>
          <w14:ligatures w14:val="standardContextual"/>
        </w:rPr>
        <w:tab/>
      </w:r>
      <w:r w:rsidRPr="00570DA4">
        <w:rPr>
          <w:lang w:val="en-SE"/>
        </w:rPr>
        <w:t>AIMLES_HierarchicalComputingAssist API</w:t>
      </w:r>
      <w:r w:rsidRPr="00570DA4">
        <w:rPr>
          <w:lang w:val="en-SE"/>
        </w:rPr>
        <w:tab/>
      </w:r>
      <w:r>
        <w:fldChar w:fldCharType="begin"/>
      </w:r>
      <w:r w:rsidRPr="00570DA4">
        <w:rPr>
          <w:lang w:val="en-SE"/>
        </w:rPr>
        <w:instrText xml:space="preserve"> PAGEREF _Toc222152757 \h </w:instrText>
      </w:r>
      <w:r>
        <w:fldChar w:fldCharType="separate"/>
      </w:r>
      <w:r w:rsidRPr="00570DA4">
        <w:rPr>
          <w:lang w:val="en-SE"/>
        </w:rPr>
        <w:t>394</w:t>
      </w:r>
      <w:r>
        <w:fldChar w:fldCharType="end"/>
      </w:r>
    </w:p>
    <w:p w14:paraId="352952C3" w14:textId="1999AD6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rFonts w:cs="Arial"/>
          <w:lang w:val="en-SE"/>
        </w:rPr>
        <w:t>B.10</w:t>
      </w:r>
      <w:r>
        <w:rPr>
          <w:rFonts w:asciiTheme="minorHAnsi" w:eastAsiaTheme="minorEastAsia" w:hAnsiTheme="minorHAnsi" w:cstheme="minorBidi"/>
          <w:kern w:val="2"/>
          <w:sz w:val="24"/>
          <w:szCs w:val="24"/>
          <w:lang w:val="en-SE" w:eastAsia="en-SE"/>
          <w14:ligatures w14:val="standardContextual"/>
        </w:rPr>
        <w:tab/>
      </w:r>
      <w:r w:rsidRPr="00570DA4">
        <w:rPr>
          <w:rFonts w:cs="Arial"/>
          <w:lang w:val="en-SE"/>
        </w:rPr>
        <w:t>AIMLES_AssistedMLModelSelection API</w:t>
      </w:r>
      <w:r w:rsidRPr="00570DA4">
        <w:rPr>
          <w:lang w:val="en-SE"/>
        </w:rPr>
        <w:tab/>
      </w:r>
      <w:r>
        <w:fldChar w:fldCharType="begin"/>
      </w:r>
      <w:r w:rsidRPr="00570DA4">
        <w:rPr>
          <w:lang w:val="en-SE"/>
        </w:rPr>
        <w:instrText xml:space="preserve"> PAGEREF _Toc222152758 \h </w:instrText>
      </w:r>
      <w:r>
        <w:fldChar w:fldCharType="separate"/>
      </w:r>
      <w:r w:rsidRPr="00570DA4">
        <w:rPr>
          <w:lang w:val="en-SE"/>
        </w:rPr>
        <w:t>394</w:t>
      </w:r>
      <w:r>
        <w:fldChar w:fldCharType="end"/>
      </w:r>
    </w:p>
    <w:p w14:paraId="0D58BFE9" w14:textId="1B12BBC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rsidRPr="00570DA4">
        <w:rPr>
          <w:lang w:val="en-SE"/>
        </w:rPr>
        <w:t>B.11</w:t>
      </w:r>
      <w:r>
        <w:rPr>
          <w:rFonts w:asciiTheme="minorHAnsi" w:eastAsiaTheme="minorEastAsia" w:hAnsiTheme="minorHAnsi" w:cstheme="minorBidi"/>
          <w:kern w:val="2"/>
          <w:sz w:val="24"/>
          <w:szCs w:val="24"/>
          <w:lang w:val="en-SE" w:eastAsia="en-SE"/>
          <w14:ligatures w14:val="standardContextual"/>
        </w:rPr>
        <w:tab/>
      </w:r>
      <w:r w:rsidRPr="00570DA4">
        <w:rPr>
          <w:lang w:val="en-SE" w:eastAsia="zh-CN"/>
        </w:rPr>
        <w:t>AIMLES_MLModelRetrieval API</w:t>
      </w:r>
      <w:r w:rsidRPr="00570DA4">
        <w:rPr>
          <w:lang w:val="en-SE"/>
        </w:rPr>
        <w:tab/>
      </w:r>
      <w:r>
        <w:fldChar w:fldCharType="begin"/>
      </w:r>
      <w:r w:rsidRPr="00570DA4">
        <w:rPr>
          <w:lang w:val="en-SE"/>
        </w:rPr>
        <w:instrText xml:space="preserve"> PAGEREF _Toc222152759 \h </w:instrText>
      </w:r>
      <w:r>
        <w:fldChar w:fldCharType="separate"/>
      </w:r>
      <w:r w:rsidRPr="00570DA4">
        <w:rPr>
          <w:lang w:val="en-SE"/>
        </w:rPr>
        <w:t>394</w:t>
      </w:r>
      <w:r>
        <w:fldChar w:fldCharType="end"/>
      </w:r>
    </w:p>
    <w:p w14:paraId="20C7028C" w14:textId="143BB114"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_Toc222152760 \h </w:instrText>
      </w:r>
      <w:r>
        <w:fldChar w:fldCharType="separate"/>
      </w:r>
      <w:r>
        <w:t>395</w:t>
      </w:r>
      <w:r>
        <w:fldChar w:fldCharType="end"/>
      </w:r>
    </w:p>
    <w:p w14:paraId="0DB9717B" w14:textId="4BC4E04D"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_Toc222152761 \h </w:instrText>
      </w:r>
      <w:r>
        <w:fldChar w:fldCharType="separate"/>
      </w:r>
      <w:r>
        <w:t>395</w:t>
      </w:r>
      <w:r>
        <w:fldChar w:fldCharType="end"/>
      </w:r>
    </w:p>
    <w:p w14:paraId="1E432D23" w14:textId="0A4EA17C"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B.14</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AIMLES_FLMemberGroupSupport</w:t>
      </w:r>
      <w:r>
        <w:rPr>
          <w:lang w:eastAsia="zh-CN"/>
        </w:rPr>
        <w:t xml:space="preserve"> API</w:t>
      </w:r>
      <w:r>
        <w:tab/>
      </w:r>
      <w:r>
        <w:fldChar w:fldCharType="begin"/>
      </w:r>
      <w:r>
        <w:instrText xml:space="preserve"> PAGEREF _Toc222152762 \h </w:instrText>
      </w:r>
      <w:r>
        <w:fldChar w:fldCharType="separate"/>
      </w:r>
      <w:r>
        <w:t>395</w:t>
      </w:r>
      <w:r>
        <w:fldChar w:fldCharType="end"/>
      </w:r>
    </w:p>
    <w:p w14:paraId="12276D10" w14:textId="6025FC1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B.15</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AIMLES_MLModelPerfMonitor </w:t>
      </w:r>
      <w:r>
        <w:rPr>
          <w:lang w:eastAsia="zh-CN"/>
        </w:rPr>
        <w:t>API</w:t>
      </w:r>
      <w:r>
        <w:tab/>
      </w:r>
      <w:r>
        <w:fldChar w:fldCharType="begin"/>
      </w:r>
      <w:r>
        <w:instrText xml:space="preserve"> PAGEREF _Toc222152763 \h </w:instrText>
      </w:r>
      <w:r>
        <w:fldChar w:fldCharType="separate"/>
      </w:r>
      <w:r>
        <w:t>395</w:t>
      </w:r>
      <w:r>
        <w:fldChar w:fldCharType="end"/>
      </w:r>
    </w:p>
    <w:p w14:paraId="0D8FAE05" w14:textId="41C2E20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B.16</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AIMLES_TLModelSelectionAssistance </w:t>
      </w:r>
      <w:r>
        <w:rPr>
          <w:lang w:eastAsia="zh-CN"/>
        </w:rPr>
        <w:t>API</w:t>
      </w:r>
      <w:r>
        <w:tab/>
      </w:r>
      <w:r>
        <w:fldChar w:fldCharType="begin"/>
      </w:r>
      <w:r>
        <w:instrText xml:space="preserve"> PAGEREF _Toc222152764 \h </w:instrText>
      </w:r>
      <w:r>
        <w:fldChar w:fldCharType="separate"/>
      </w:r>
      <w:r>
        <w:t>395</w:t>
      </w:r>
      <w:r>
        <w:fldChar w:fldCharType="end"/>
      </w:r>
    </w:p>
    <w:p w14:paraId="5C13B9ED" w14:textId="796F5F51"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B.17</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MLR_FLEvents </w:t>
      </w:r>
      <w:r>
        <w:rPr>
          <w:lang w:eastAsia="zh-CN"/>
        </w:rPr>
        <w:t>API</w:t>
      </w:r>
      <w:r>
        <w:tab/>
      </w:r>
      <w:r>
        <w:fldChar w:fldCharType="begin"/>
      </w:r>
      <w:r>
        <w:instrText xml:space="preserve"> PAGEREF _Toc222152765 \h </w:instrText>
      </w:r>
      <w:r>
        <w:fldChar w:fldCharType="separate"/>
      </w:r>
      <w:r>
        <w:t>396</w:t>
      </w:r>
      <w:r>
        <w:fldChar w:fldCharType="end"/>
      </w:r>
    </w:p>
    <w:p w14:paraId="7BD09734" w14:textId="1E1C221F"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B.18</w:t>
      </w:r>
      <w:r>
        <w:rPr>
          <w:rFonts w:asciiTheme="minorHAnsi" w:eastAsiaTheme="minorEastAsia" w:hAnsiTheme="minorHAnsi" w:cstheme="minorBidi"/>
          <w:kern w:val="2"/>
          <w:sz w:val="24"/>
          <w:szCs w:val="24"/>
          <w:lang w:val="en-SE" w:eastAsia="en-SE"/>
          <w14:ligatures w14:val="standardContextual"/>
        </w:rPr>
        <w:tab/>
      </w:r>
      <w:r w:rsidRPr="00D071AB">
        <w:rPr>
          <w:rFonts w:eastAsia="SimSun"/>
        </w:rPr>
        <w:t xml:space="preserve">MLR_FLMember </w:t>
      </w:r>
      <w:r>
        <w:rPr>
          <w:lang w:eastAsia="zh-CN"/>
        </w:rPr>
        <w:t>API</w:t>
      </w:r>
      <w:r>
        <w:tab/>
      </w:r>
      <w:r>
        <w:fldChar w:fldCharType="begin"/>
      </w:r>
      <w:r>
        <w:instrText xml:space="preserve"> PAGEREF _Toc222152766 \h </w:instrText>
      </w:r>
      <w:r>
        <w:fldChar w:fldCharType="separate"/>
      </w:r>
      <w:r>
        <w:t>396</w:t>
      </w:r>
      <w:r>
        <w:fldChar w:fldCharType="end"/>
      </w:r>
    </w:p>
    <w:p w14:paraId="0C45AB7E" w14:textId="4C859983"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_Toc222152767 \h </w:instrText>
      </w:r>
      <w:r>
        <w:fldChar w:fldCharType="separate"/>
      </w:r>
      <w:r>
        <w:t>396</w:t>
      </w:r>
      <w:r>
        <w:fldChar w:fldCharType="end"/>
      </w:r>
    </w:p>
    <w:p w14:paraId="67D0AF27" w14:textId="2442D1F0" w:rsidR="006E0EEB" w:rsidRDefault="006E0EEB">
      <w:pPr>
        <w:pStyle w:val="TOC1"/>
        <w:rPr>
          <w:rFonts w:asciiTheme="minorHAnsi" w:eastAsiaTheme="minorEastAsia" w:hAnsiTheme="minorHAnsi" w:cstheme="minorBidi"/>
          <w:kern w:val="2"/>
          <w:sz w:val="24"/>
          <w:szCs w:val="24"/>
          <w:lang w:val="en-SE" w:eastAsia="en-SE"/>
          <w14:ligatures w14:val="standardContextual"/>
        </w:rPr>
      </w:pPr>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_Toc222152768 \h </w:instrText>
      </w:r>
      <w:r>
        <w:fldChar w:fldCharType="separate"/>
      </w:r>
      <w:r>
        <w:t>396</w:t>
      </w:r>
      <w:r>
        <w:fldChar w:fldCharType="end"/>
      </w:r>
    </w:p>
    <w:p w14:paraId="4BDC55B7" w14:textId="75BB4DE9" w:rsidR="006E0EEB" w:rsidRDefault="006E0EEB">
      <w:pPr>
        <w:pStyle w:val="TOC8"/>
        <w:rPr>
          <w:rFonts w:asciiTheme="minorHAnsi" w:eastAsiaTheme="minorEastAsia" w:hAnsiTheme="minorHAnsi" w:cstheme="minorBidi"/>
          <w:b w:val="0"/>
          <w:kern w:val="2"/>
          <w:sz w:val="24"/>
          <w:szCs w:val="24"/>
          <w:lang w:val="en-SE" w:eastAsia="en-SE"/>
          <w14:ligatures w14:val="standardContextual"/>
        </w:rPr>
      </w:pPr>
      <w:r>
        <w:t>Annex C (informative): Change history</w:t>
      </w:r>
      <w:r>
        <w:tab/>
      </w:r>
      <w:r>
        <w:fldChar w:fldCharType="begin"/>
      </w:r>
      <w:r>
        <w:instrText xml:space="preserve"> PAGEREF _Toc222152769 \h </w:instrText>
      </w:r>
      <w:r>
        <w:fldChar w:fldCharType="separate"/>
      </w:r>
      <w:r>
        <w:t>397</w:t>
      </w:r>
      <w:r>
        <w:fldChar w:fldCharType="end"/>
      </w:r>
    </w:p>
    <w:p w14:paraId="7CD6A724" w14:textId="596DC0BF"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22152173"/>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22152174"/>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36FA16C0" w14:textId="77777777" w:rsidR="00880139" w:rsidRPr="002437CB" w:rsidRDefault="00880139" w:rsidP="00880139">
      <w:r w:rsidRPr="002437CB">
        <w:t>The common protocol and interface aspects for API definition are specified in clause 5.2 of 3GPP TS 29.122 [2].</w:t>
      </w:r>
    </w:p>
    <w:p w14:paraId="79F8D12D" w14:textId="3347A2E9" w:rsidR="00EB3434" w:rsidRPr="002437CB" w:rsidRDefault="009B3DF5" w:rsidP="0017344B">
      <w:pPr>
        <w:pStyle w:val="Heading1"/>
      </w:pPr>
      <w:r w:rsidRPr="002437CB">
        <w:rPr>
          <w:rFonts w:ascii="Times New Roman" w:hAnsi="Times New Roman"/>
          <w:sz w:val="20"/>
        </w:rPr>
        <w:br w:type="page"/>
      </w:r>
      <w:bookmarkStart w:id="31" w:name="_Toc195627731"/>
      <w:bookmarkStart w:id="32" w:name="_Toc195627977"/>
      <w:bookmarkStart w:id="33" w:name="_Toc212495666"/>
      <w:bookmarkStart w:id="34" w:name="_Toc214953237"/>
      <w:bookmarkStart w:id="35" w:name="_Toc214953963"/>
      <w:bookmarkStart w:id="36" w:name="_Toc222152175"/>
      <w:bookmarkStart w:id="37" w:name="_Toc510696580"/>
      <w:bookmarkStart w:id="38" w:name="_Toc35971372"/>
      <w:bookmarkEnd w:id="29"/>
      <w:bookmarkEnd w:id="30"/>
      <w:r w:rsidR="00EB3434" w:rsidRPr="002437CB">
        <w:t>2</w:t>
      </w:r>
      <w:r w:rsidR="00EB3434" w:rsidRPr="002437CB">
        <w:tab/>
        <w:t>References</w:t>
      </w:r>
      <w:bookmarkEnd w:id="31"/>
      <w:bookmarkEnd w:id="32"/>
      <w:bookmarkEnd w:id="33"/>
      <w:bookmarkEnd w:id="34"/>
      <w:bookmarkEnd w:id="35"/>
      <w:bookmarkEnd w:id="36"/>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5332F0B2" w:rsidR="008A6D4A" w:rsidRPr="002437CB" w:rsidRDefault="009B3DF5" w:rsidP="00EB3434">
      <w:pPr>
        <w:pStyle w:val="Heading1"/>
      </w:pPr>
      <w:r w:rsidRPr="002437CB">
        <w:br w:type="page"/>
      </w:r>
      <w:bookmarkStart w:id="39" w:name="_Toc195627732"/>
      <w:bookmarkStart w:id="40" w:name="_Toc195627978"/>
      <w:bookmarkStart w:id="41" w:name="_Toc212495667"/>
      <w:bookmarkStart w:id="42" w:name="_Toc214953238"/>
      <w:bookmarkStart w:id="43" w:name="_Toc214953964"/>
      <w:bookmarkStart w:id="44" w:name="_Toc222152176"/>
      <w:r w:rsidR="008A6D4A" w:rsidRPr="002437CB">
        <w:t>3</w:t>
      </w:r>
      <w:r w:rsidR="008A6D4A" w:rsidRPr="002437CB">
        <w:tab/>
        <w:t>Definitions, symbols and abbreviations</w:t>
      </w:r>
      <w:bookmarkEnd w:id="37"/>
      <w:bookmarkEnd w:id="38"/>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22152177"/>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22152178"/>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22152179"/>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77777777" w:rsidR="00EF0E39" w:rsidRPr="002437CB" w:rsidRDefault="009B3DF5" w:rsidP="00EF0E39">
      <w:pPr>
        <w:pStyle w:val="Heading1"/>
      </w:pPr>
      <w:r w:rsidRPr="002437CB">
        <w:br w:type="page"/>
      </w:r>
      <w:bookmarkStart w:id="67" w:name="_Toc212495671"/>
      <w:bookmarkStart w:id="68" w:name="_Toc214953242"/>
      <w:bookmarkStart w:id="69" w:name="_Toc214953968"/>
      <w:bookmarkStart w:id="70" w:name="_Toc222152180"/>
      <w:bookmarkStart w:id="71" w:name="_Toc510696585"/>
      <w:bookmarkStart w:id="72" w:name="_Toc35971377"/>
      <w:bookmarkEnd w:id="65"/>
      <w:bookmarkEnd w:id="66"/>
      <w:r w:rsidR="00EF0E39" w:rsidRPr="002437CB">
        <w:t>4</w:t>
      </w:r>
      <w:r w:rsidR="00EF0E39"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501.75pt;height:190.5pt" o:ole="">
            <v:imagedata r:id="rId15" o:title=""/>
          </v:shape>
          <o:OLEObject Type="Embed" ProgID="Visio.Drawing.15" ShapeID="_x0000_i1027" DrawAspect="Content" ObjectID="_1833459205"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380F59F9" w:rsidR="008A6D4A" w:rsidRPr="002437CB" w:rsidRDefault="009B3DF5" w:rsidP="00752A3E">
      <w:pPr>
        <w:pStyle w:val="Heading1"/>
      </w:pPr>
      <w:r w:rsidRPr="002437CB">
        <w:br w:type="page"/>
      </w:r>
      <w:bookmarkStart w:id="73" w:name="_Toc195627737"/>
      <w:bookmarkStart w:id="74" w:name="_Toc195627983"/>
      <w:bookmarkStart w:id="75" w:name="_Toc212495672"/>
      <w:bookmarkStart w:id="76" w:name="_Toc214953243"/>
      <w:bookmarkStart w:id="77" w:name="_Toc214953969"/>
      <w:bookmarkStart w:id="78" w:name="_Toc222152181"/>
      <w:r w:rsidR="008A6D4A" w:rsidRPr="002437CB">
        <w:t>5</w:t>
      </w:r>
      <w:r w:rsidR="008A6D4A"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22152182"/>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7777777" w:rsidR="00D4511C" w:rsidRPr="002437CB" w:rsidRDefault="00D4511C" w:rsidP="00D4511C">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547D9B00" w14:textId="29D390E4" w:rsidR="00D4511C" w:rsidRPr="002437CB" w:rsidRDefault="00662180" w:rsidP="00662180">
      <w:pPr>
        <w:pStyle w:val="B1"/>
        <w:rPr>
          <w:lang w:val="en-US"/>
        </w:rPr>
      </w:pPr>
      <w:r>
        <w:t>-</w:t>
      </w:r>
      <w:r>
        <w:tab/>
      </w:r>
      <w:r w:rsidRPr="00F22D0A">
        <w:rPr>
          <w:rFonts w:eastAsia="SimSun"/>
        </w:rPr>
        <w:t>AIMLES_</w:t>
      </w:r>
      <w:r>
        <w:rPr>
          <w:rFonts w:eastAsia="SimSun"/>
        </w:rPr>
        <w:t>MLModelUpdate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5C80FB01" w14:textId="77777777" w:rsidR="00D4511C" w:rsidRPr="002437CB" w:rsidRDefault="00D4511C" w:rsidP="00D4511C">
      <w:pPr>
        <w:pStyle w:val="B1"/>
        <w:rPr>
          <w:lang w:val="en-US"/>
        </w:rPr>
      </w:pPr>
      <w:r w:rsidRPr="002437CB">
        <w:rPr>
          <w:lang w:val="en-US"/>
        </w:rPr>
        <w:t>-</w:t>
      </w:r>
      <w:r w:rsidRPr="002437CB">
        <w:rPr>
          <w:lang w:val="en-US"/>
        </w:rPr>
        <w:tab/>
      </w:r>
      <w:r w:rsidRPr="002437CB">
        <w:rPr>
          <w:noProof/>
        </w:rPr>
        <w:t>MLR_FLMember</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850"/>
        <w:gridCol w:w="1843"/>
        <w:gridCol w:w="2780"/>
        <w:gridCol w:w="808"/>
        <w:gridCol w:w="658"/>
      </w:tblGrid>
      <w:tr w:rsidR="00D4511C" w:rsidRPr="002437CB" w14:paraId="33C342A4" w14:textId="77777777" w:rsidTr="00752A3E">
        <w:tc>
          <w:tcPr>
            <w:tcW w:w="2686" w:type="dxa"/>
            <w:shd w:val="clear" w:color="auto" w:fill="C0C0C0"/>
            <w:vAlign w:val="center"/>
          </w:tcPr>
          <w:p w14:paraId="6390CFBF" w14:textId="77777777" w:rsidR="00D4511C" w:rsidRPr="002437CB" w:rsidRDefault="00D4511C" w:rsidP="00A24C9B">
            <w:pPr>
              <w:pStyle w:val="TAH"/>
            </w:pPr>
            <w:r w:rsidRPr="002437CB">
              <w:t>Service Name</w:t>
            </w:r>
          </w:p>
        </w:tc>
        <w:tc>
          <w:tcPr>
            <w:tcW w:w="850" w:type="dxa"/>
            <w:shd w:val="clear" w:color="auto" w:fill="C0C0C0"/>
            <w:vAlign w:val="center"/>
          </w:tcPr>
          <w:p w14:paraId="457EAC27" w14:textId="77777777" w:rsidR="00D4511C" w:rsidRPr="002437CB" w:rsidRDefault="00D4511C" w:rsidP="00A24C9B">
            <w:pPr>
              <w:pStyle w:val="TAH"/>
            </w:pPr>
            <w:r w:rsidRPr="002437CB">
              <w:t>Clause</w:t>
            </w:r>
          </w:p>
        </w:tc>
        <w:tc>
          <w:tcPr>
            <w:tcW w:w="1843" w:type="dxa"/>
            <w:shd w:val="clear" w:color="auto" w:fill="C0C0C0"/>
            <w:vAlign w:val="center"/>
          </w:tcPr>
          <w:p w14:paraId="279F2D42" w14:textId="77777777" w:rsidR="00D4511C" w:rsidRPr="002437CB" w:rsidRDefault="00D4511C" w:rsidP="00A24C9B">
            <w:pPr>
              <w:pStyle w:val="TAH"/>
            </w:pPr>
            <w:r w:rsidRPr="002437CB">
              <w:t>Description</w:t>
            </w:r>
          </w:p>
        </w:tc>
        <w:tc>
          <w:tcPr>
            <w:tcW w:w="2780"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752A3E">
        <w:tc>
          <w:tcPr>
            <w:tcW w:w="2686" w:type="dxa"/>
            <w:vAlign w:val="center"/>
          </w:tcPr>
          <w:p w14:paraId="64E067CA" w14:textId="77777777" w:rsidR="00D4511C" w:rsidRPr="002437CB" w:rsidRDefault="00D4511C" w:rsidP="00A24C9B">
            <w:pPr>
              <w:pStyle w:val="TAL"/>
            </w:pPr>
            <w:r w:rsidRPr="002437CB">
              <w:t>AIMLES_ContextTransfer</w:t>
            </w:r>
          </w:p>
        </w:tc>
        <w:tc>
          <w:tcPr>
            <w:tcW w:w="850" w:type="dxa"/>
            <w:vAlign w:val="center"/>
          </w:tcPr>
          <w:p w14:paraId="0FFAA4E6" w14:textId="77777777" w:rsidR="00D4511C" w:rsidRPr="002437CB" w:rsidRDefault="00D4511C" w:rsidP="00A24C9B">
            <w:pPr>
              <w:pStyle w:val="TAC"/>
            </w:pPr>
            <w:r w:rsidRPr="002437CB">
              <w:t>6.1.1</w:t>
            </w:r>
          </w:p>
        </w:tc>
        <w:tc>
          <w:tcPr>
            <w:tcW w:w="1843" w:type="dxa"/>
            <w:vAlign w:val="center"/>
          </w:tcPr>
          <w:p w14:paraId="1D94D057" w14:textId="77777777" w:rsidR="00D4511C" w:rsidRPr="002437CB" w:rsidRDefault="00D4511C" w:rsidP="00A24C9B">
            <w:pPr>
              <w:pStyle w:val="TAL"/>
            </w:pPr>
            <w:r w:rsidRPr="002437CB">
              <w:rPr>
                <w:noProof/>
              </w:rPr>
              <w:t>AIMLE Context Transfer Information Service</w:t>
            </w:r>
          </w:p>
        </w:tc>
        <w:tc>
          <w:tcPr>
            <w:tcW w:w="2780"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752A3E">
        <w:tc>
          <w:tcPr>
            <w:tcW w:w="2686" w:type="dxa"/>
            <w:vAlign w:val="center"/>
          </w:tcPr>
          <w:p w14:paraId="30110EF3" w14:textId="77777777" w:rsidR="00D4511C" w:rsidRPr="002437CB" w:rsidRDefault="00D4511C" w:rsidP="00A24C9B">
            <w:pPr>
              <w:pStyle w:val="TAL"/>
            </w:pPr>
            <w:r w:rsidRPr="002437CB">
              <w:t>AIMLES_DataManagement</w:t>
            </w:r>
          </w:p>
        </w:tc>
        <w:tc>
          <w:tcPr>
            <w:tcW w:w="850" w:type="dxa"/>
            <w:vAlign w:val="center"/>
          </w:tcPr>
          <w:p w14:paraId="19775373" w14:textId="77777777" w:rsidR="00D4511C" w:rsidRPr="002437CB" w:rsidRDefault="00D4511C" w:rsidP="00A24C9B">
            <w:pPr>
              <w:pStyle w:val="TAC"/>
            </w:pPr>
            <w:r w:rsidRPr="002437CB">
              <w:t>6.1.2</w:t>
            </w:r>
          </w:p>
        </w:tc>
        <w:tc>
          <w:tcPr>
            <w:tcW w:w="1843"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0"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752A3E">
        <w:tc>
          <w:tcPr>
            <w:tcW w:w="2686" w:type="dxa"/>
            <w:vAlign w:val="center"/>
          </w:tcPr>
          <w:p w14:paraId="7F58D151" w14:textId="77777777" w:rsidR="00D4511C" w:rsidRPr="002437CB" w:rsidRDefault="00D4511C" w:rsidP="00A24C9B">
            <w:pPr>
              <w:pStyle w:val="TAL"/>
            </w:pPr>
            <w:r w:rsidRPr="002437CB">
              <w:t>AIMLES_FLMemberGroupSupport</w:t>
            </w:r>
          </w:p>
        </w:tc>
        <w:tc>
          <w:tcPr>
            <w:tcW w:w="850" w:type="dxa"/>
            <w:vAlign w:val="center"/>
          </w:tcPr>
          <w:p w14:paraId="0D6305EB" w14:textId="77777777" w:rsidR="00D4511C" w:rsidRPr="002437CB" w:rsidRDefault="00D4511C" w:rsidP="00A24C9B">
            <w:pPr>
              <w:pStyle w:val="TAC"/>
            </w:pPr>
            <w:r w:rsidRPr="002437CB">
              <w:t>6.1.3</w:t>
            </w:r>
          </w:p>
        </w:tc>
        <w:tc>
          <w:tcPr>
            <w:tcW w:w="1843"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0"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752A3E">
        <w:tc>
          <w:tcPr>
            <w:tcW w:w="2686" w:type="dxa"/>
            <w:vAlign w:val="center"/>
          </w:tcPr>
          <w:p w14:paraId="15568BC6" w14:textId="77777777" w:rsidR="00D4511C" w:rsidRPr="002437CB" w:rsidRDefault="00D4511C" w:rsidP="00A24C9B">
            <w:pPr>
              <w:pStyle w:val="TAL"/>
            </w:pPr>
            <w:r w:rsidRPr="002437CB">
              <w:t>AIMLES_AIMLEServiceOperationsManagement</w:t>
            </w:r>
          </w:p>
        </w:tc>
        <w:tc>
          <w:tcPr>
            <w:tcW w:w="850" w:type="dxa"/>
            <w:vAlign w:val="center"/>
          </w:tcPr>
          <w:p w14:paraId="343CF1D0" w14:textId="77777777" w:rsidR="00D4511C" w:rsidRPr="002437CB" w:rsidRDefault="00D4511C" w:rsidP="00A24C9B">
            <w:pPr>
              <w:pStyle w:val="TAC"/>
            </w:pPr>
            <w:r w:rsidRPr="002437CB">
              <w:t>6.1.4</w:t>
            </w:r>
          </w:p>
        </w:tc>
        <w:tc>
          <w:tcPr>
            <w:tcW w:w="1843" w:type="dxa"/>
            <w:vAlign w:val="center"/>
          </w:tcPr>
          <w:p w14:paraId="21158BF6" w14:textId="173D989E" w:rsidR="00D4511C" w:rsidRPr="002437CB" w:rsidRDefault="00D4511C" w:rsidP="00A24C9B">
            <w:pPr>
              <w:pStyle w:val="TAL"/>
            </w:pPr>
            <w:r w:rsidRPr="002437CB">
              <w:t>AIMLE Operation Management Service</w:t>
            </w:r>
          </w:p>
        </w:tc>
        <w:tc>
          <w:tcPr>
            <w:tcW w:w="2780" w:type="dxa"/>
            <w:vAlign w:val="center"/>
          </w:tcPr>
          <w:p w14:paraId="52A71636" w14:textId="7EC68EEB"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752A3E">
        <w:tc>
          <w:tcPr>
            <w:tcW w:w="2686" w:type="dxa"/>
            <w:vAlign w:val="center"/>
          </w:tcPr>
          <w:p w14:paraId="2C856826" w14:textId="77777777" w:rsidR="00D4511C" w:rsidRPr="002437CB" w:rsidRDefault="00D4511C" w:rsidP="00A24C9B">
            <w:pPr>
              <w:pStyle w:val="TAL"/>
            </w:pPr>
            <w:r w:rsidRPr="002437CB">
              <w:t>AIMLES_HierarchicalComputingAssist</w:t>
            </w:r>
          </w:p>
        </w:tc>
        <w:tc>
          <w:tcPr>
            <w:tcW w:w="850" w:type="dxa"/>
            <w:vAlign w:val="center"/>
          </w:tcPr>
          <w:p w14:paraId="14F94ACE" w14:textId="77777777" w:rsidR="00D4511C" w:rsidRPr="002437CB" w:rsidRDefault="00D4511C" w:rsidP="00A24C9B">
            <w:pPr>
              <w:pStyle w:val="TAC"/>
            </w:pPr>
            <w:r w:rsidRPr="002437CB">
              <w:t>6.1.5</w:t>
            </w:r>
          </w:p>
        </w:tc>
        <w:tc>
          <w:tcPr>
            <w:tcW w:w="1843" w:type="dxa"/>
            <w:vAlign w:val="center"/>
          </w:tcPr>
          <w:p w14:paraId="3AB781E0" w14:textId="31149AD3" w:rsidR="00D4511C" w:rsidRPr="002437CB" w:rsidRDefault="00D4511C" w:rsidP="00A24C9B">
            <w:pPr>
              <w:pStyle w:val="TAL"/>
            </w:pPr>
            <w:r w:rsidRPr="002437CB">
              <w:t>AIMLE Hierarchical Computing Assistance Service</w:t>
            </w:r>
          </w:p>
        </w:tc>
        <w:tc>
          <w:tcPr>
            <w:tcW w:w="2780"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752A3E">
        <w:tc>
          <w:tcPr>
            <w:tcW w:w="2686" w:type="dxa"/>
            <w:vAlign w:val="center"/>
          </w:tcPr>
          <w:p w14:paraId="014AB123" w14:textId="77777777" w:rsidR="00D4511C" w:rsidRPr="002437CB" w:rsidRDefault="00D4511C" w:rsidP="00A24C9B">
            <w:pPr>
              <w:pStyle w:val="TAL"/>
            </w:pPr>
            <w:r w:rsidRPr="002437CB">
              <w:t>AIMLES_AIMLEClientDiscovery</w:t>
            </w:r>
          </w:p>
        </w:tc>
        <w:tc>
          <w:tcPr>
            <w:tcW w:w="850" w:type="dxa"/>
            <w:vAlign w:val="center"/>
          </w:tcPr>
          <w:p w14:paraId="297A4004" w14:textId="77777777" w:rsidR="00D4511C" w:rsidRPr="002437CB" w:rsidRDefault="00D4511C" w:rsidP="00A24C9B">
            <w:pPr>
              <w:pStyle w:val="TAC"/>
            </w:pPr>
            <w:r w:rsidRPr="002437CB">
              <w:t>6.1.6</w:t>
            </w:r>
          </w:p>
        </w:tc>
        <w:tc>
          <w:tcPr>
            <w:tcW w:w="1843" w:type="dxa"/>
            <w:vAlign w:val="center"/>
          </w:tcPr>
          <w:p w14:paraId="51F6AB0D" w14:textId="3624B5E8" w:rsidR="00D4511C" w:rsidRPr="002437CB" w:rsidRDefault="00D4511C" w:rsidP="00A24C9B">
            <w:pPr>
              <w:pStyle w:val="TAL"/>
            </w:pPr>
            <w:r w:rsidRPr="002437CB">
              <w:t>AIMLE Client Discovery Service</w:t>
            </w:r>
          </w:p>
        </w:tc>
        <w:tc>
          <w:tcPr>
            <w:tcW w:w="2780"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752A3E">
        <w:tc>
          <w:tcPr>
            <w:tcW w:w="2686" w:type="dxa"/>
            <w:vAlign w:val="center"/>
          </w:tcPr>
          <w:p w14:paraId="4ACC148D" w14:textId="77777777" w:rsidR="00D4511C" w:rsidRPr="002437CB" w:rsidRDefault="00D4511C" w:rsidP="00A24C9B">
            <w:pPr>
              <w:pStyle w:val="TAL"/>
            </w:pPr>
            <w:r w:rsidRPr="002437CB">
              <w:rPr>
                <w:lang w:val="en-US"/>
              </w:rPr>
              <w:t>AIMLES_AIMLEClientSelection</w:t>
            </w:r>
          </w:p>
        </w:tc>
        <w:tc>
          <w:tcPr>
            <w:tcW w:w="850" w:type="dxa"/>
            <w:vAlign w:val="center"/>
          </w:tcPr>
          <w:p w14:paraId="123D3C71" w14:textId="77777777" w:rsidR="00D4511C" w:rsidRPr="002437CB" w:rsidRDefault="00D4511C" w:rsidP="00A24C9B">
            <w:pPr>
              <w:pStyle w:val="TAC"/>
            </w:pPr>
            <w:r w:rsidRPr="002437CB">
              <w:t>6.1.7</w:t>
            </w:r>
          </w:p>
        </w:tc>
        <w:tc>
          <w:tcPr>
            <w:tcW w:w="1843" w:type="dxa"/>
            <w:vAlign w:val="center"/>
          </w:tcPr>
          <w:p w14:paraId="52447F03" w14:textId="39635D53" w:rsidR="00D4511C" w:rsidRPr="002437CB" w:rsidRDefault="00D4511C" w:rsidP="00A24C9B">
            <w:pPr>
              <w:pStyle w:val="TAL"/>
            </w:pPr>
            <w:r w:rsidRPr="002437CB">
              <w:t>AIMLE Client Selection Service</w:t>
            </w:r>
          </w:p>
        </w:tc>
        <w:tc>
          <w:tcPr>
            <w:tcW w:w="2780"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24C9B">
        <w:tc>
          <w:tcPr>
            <w:tcW w:w="2686" w:type="dxa"/>
            <w:vAlign w:val="center"/>
          </w:tcPr>
          <w:p w14:paraId="6684EB66" w14:textId="77777777" w:rsidR="00D4511C" w:rsidRPr="002437CB" w:rsidRDefault="00D4511C" w:rsidP="00A24C9B">
            <w:pPr>
              <w:pStyle w:val="TAL"/>
              <w:rPr>
                <w:lang w:val="en-US"/>
              </w:rPr>
            </w:pPr>
            <w:r w:rsidRPr="002437CB">
              <w:t>AIMLES_MLModelTraining</w:t>
            </w:r>
          </w:p>
        </w:tc>
        <w:tc>
          <w:tcPr>
            <w:tcW w:w="850" w:type="dxa"/>
            <w:vAlign w:val="center"/>
          </w:tcPr>
          <w:p w14:paraId="1447A56A" w14:textId="77777777" w:rsidR="00D4511C" w:rsidRPr="002437CB" w:rsidRDefault="00D4511C" w:rsidP="00A24C9B">
            <w:pPr>
              <w:pStyle w:val="TAC"/>
            </w:pPr>
            <w:r w:rsidRPr="002437CB">
              <w:t>6.1.8</w:t>
            </w:r>
          </w:p>
        </w:tc>
        <w:tc>
          <w:tcPr>
            <w:tcW w:w="1843" w:type="dxa"/>
            <w:vAlign w:val="center"/>
          </w:tcPr>
          <w:p w14:paraId="1BA18291" w14:textId="77777777" w:rsidR="00D4511C" w:rsidRPr="002437CB" w:rsidRDefault="00D4511C" w:rsidP="00A24C9B">
            <w:pPr>
              <w:pStyle w:val="TAL"/>
            </w:pPr>
            <w:r w:rsidRPr="002437CB">
              <w:rPr>
                <w:noProof/>
              </w:rPr>
              <w:t>AIMLE ML Model Training Service</w:t>
            </w:r>
          </w:p>
        </w:tc>
        <w:tc>
          <w:tcPr>
            <w:tcW w:w="2780"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752A3E">
        <w:tc>
          <w:tcPr>
            <w:tcW w:w="2686" w:type="dxa"/>
            <w:vAlign w:val="center"/>
          </w:tcPr>
          <w:p w14:paraId="1CBD9E76" w14:textId="77777777" w:rsidR="00D4511C" w:rsidRPr="002437CB" w:rsidRDefault="00D4511C" w:rsidP="00A24C9B">
            <w:pPr>
              <w:pStyle w:val="TAL"/>
              <w:rPr>
                <w:lang w:val="en-US"/>
              </w:rPr>
            </w:pPr>
            <w:r w:rsidRPr="002437CB">
              <w:t>AIMLES_MLModelPerfMonitor</w:t>
            </w:r>
          </w:p>
        </w:tc>
        <w:tc>
          <w:tcPr>
            <w:tcW w:w="850" w:type="dxa"/>
            <w:vAlign w:val="center"/>
          </w:tcPr>
          <w:p w14:paraId="3174D635" w14:textId="77777777" w:rsidR="00D4511C" w:rsidRPr="002437CB" w:rsidRDefault="00D4511C" w:rsidP="00A24C9B">
            <w:pPr>
              <w:pStyle w:val="TAC"/>
            </w:pPr>
            <w:r w:rsidRPr="002437CB">
              <w:t>6.1.9</w:t>
            </w:r>
          </w:p>
        </w:tc>
        <w:tc>
          <w:tcPr>
            <w:tcW w:w="1843"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0"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24C9B">
        <w:tc>
          <w:tcPr>
            <w:tcW w:w="2686"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0" w:type="dxa"/>
            <w:vAlign w:val="center"/>
          </w:tcPr>
          <w:p w14:paraId="74ABBB65" w14:textId="77777777" w:rsidR="00D4511C" w:rsidRPr="002437CB" w:rsidRDefault="00D4511C" w:rsidP="00A24C9B">
            <w:pPr>
              <w:pStyle w:val="TAC"/>
            </w:pPr>
            <w:r w:rsidRPr="002437CB">
              <w:t>6.1.10</w:t>
            </w:r>
          </w:p>
        </w:tc>
        <w:tc>
          <w:tcPr>
            <w:tcW w:w="1843" w:type="dxa"/>
            <w:vAlign w:val="center"/>
          </w:tcPr>
          <w:p w14:paraId="7B41145D" w14:textId="77777777" w:rsidR="00D4511C" w:rsidRPr="002437CB" w:rsidRDefault="00D4511C" w:rsidP="00A24C9B">
            <w:pPr>
              <w:pStyle w:val="TAL"/>
            </w:pPr>
            <w:r w:rsidRPr="002437CB">
              <w:t>AIMLE TL Model Selection Assistance Service</w:t>
            </w:r>
          </w:p>
        </w:tc>
        <w:tc>
          <w:tcPr>
            <w:tcW w:w="2780"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752A3E">
        <w:tc>
          <w:tcPr>
            <w:tcW w:w="2686" w:type="dxa"/>
            <w:vAlign w:val="center"/>
          </w:tcPr>
          <w:p w14:paraId="68DEA232" w14:textId="77777777" w:rsidR="00D4511C" w:rsidRPr="002437CB" w:rsidRDefault="00D4511C" w:rsidP="00A24C9B">
            <w:pPr>
              <w:pStyle w:val="TAL"/>
              <w:rPr>
                <w:lang w:val="en-US"/>
              </w:rPr>
            </w:pPr>
            <w:r w:rsidRPr="002437CB">
              <w:t>AIMLES_AssistedMLModelSelection</w:t>
            </w:r>
          </w:p>
        </w:tc>
        <w:tc>
          <w:tcPr>
            <w:tcW w:w="850" w:type="dxa"/>
            <w:vAlign w:val="center"/>
          </w:tcPr>
          <w:p w14:paraId="400153F2" w14:textId="77777777" w:rsidR="00D4511C" w:rsidRPr="002437CB" w:rsidRDefault="00D4511C" w:rsidP="00A24C9B">
            <w:pPr>
              <w:pStyle w:val="TAC"/>
            </w:pPr>
            <w:r w:rsidRPr="002437CB">
              <w:t>6.1.11</w:t>
            </w:r>
          </w:p>
        </w:tc>
        <w:tc>
          <w:tcPr>
            <w:tcW w:w="1843" w:type="dxa"/>
            <w:vAlign w:val="center"/>
          </w:tcPr>
          <w:p w14:paraId="0DFE4774" w14:textId="2265D3DF"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0"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24C9B">
        <w:tc>
          <w:tcPr>
            <w:tcW w:w="2686" w:type="dxa"/>
            <w:vAlign w:val="center"/>
          </w:tcPr>
          <w:p w14:paraId="65152A33" w14:textId="77777777" w:rsidR="00D4511C" w:rsidRPr="002437CB" w:rsidRDefault="00D4511C" w:rsidP="00A24C9B">
            <w:pPr>
              <w:pStyle w:val="TAL"/>
            </w:pPr>
            <w:r w:rsidRPr="002437CB">
              <w:t>AIMLES_SplitOpEvent</w:t>
            </w:r>
          </w:p>
        </w:tc>
        <w:tc>
          <w:tcPr>
            <w:tcW w:w="850" w:type="dxa"/>
            <w:vAlign w:val="center"/>
          </w:tcPr>
          <w:p w14:paraId="7800E4DA" w14:textId="77777777" w:rsidR="00D4511C" w:rsidRPr="002437CB" w:rsidRDefault="00D4511C" w:rsidP="00A24C9B">
            <w:pPr>
              <w:pStyle w:val="TAC"/>
            </w:pPr>
            <w:r w:rsidRPr="002437CB">
              <w:t>6.1.12</w:t>
            </w:r>
          </w:p>
        </w:tc>
        <w:tc>
          <w:tcPr>
            <w:tcW w:w="1843"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0"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752A3E">
        <w:tc>
          <w:tcPr>
            <w:tcW w:w="2686" w:type="dxa"/>
            <w:vAlign w:val="center"/>
          </w:tcPr>
          <w:p w14:paraId="0422A268" w14:textId="77777777" w:rsidR="00D4511C" w:rsidRPr="002437CB" w:rsidRDefault="00D4511C" w:rsidP="00A24C9B">
            <w:pPr>
              <w:pStyle w:val="TAL"/>
              <w:rPr>
                <w:lang w:val="en-US"/>
              </w:rPr>
            </w:pPr>
            <w:r w:rsidRPr="002437CB">
              <w:t>AIMLES_MLModelRetrieval</w:t>
            </w:r>
          </w:p>
        </w:tc>
        <w:tc>
          <w:tcPr>
            <w:tcW w:w="850" w:type="dxa"/>
            <w:vAlign w:val="center"/>
          </w:tcPr>
          <w:p w14:paraId="3FBD16BF" w14:textId="77777777" w:rsidR="00D4511C" w:rsidRPr="002437CB" w:rsidRDefault="00D4511C" w:rsidP="00A24C9B">
            <w:pPr>
              <w:pStyle w:val="TAC"/>
            </w:pPr>
            <w:r w:rsidRPr="002437CB">
              <w:t>6.1.13</w:t>
            </w:r>
          </w:p>
        </w:tc>
        <w:tc>
          <w:tcPr>
            <w:tcW w:w="1843" w:type="dxa"/>
            <w:vAlign w:val="center"/>
          </w:tcPr>
          <w:p w14:paraId="541E623F" w14:textId="77777777" w:rsidR="00D4511C" w:rsidRPr="002437CB" w:rsidRDefault="00D4511C" w:rsidP="00A24C9B">
            <w:pPr>
              <w:pStyle w:val="TAL"/>
            </w:pPr>
            <w:r w:rsidRPr="002437CB">
              <w:rPr>
                <w:noProof/>
              </w:rPr>
              <w:t>AIMLE ML Model Retrieval Service</w:t>
            </w:r>
          </w:p>
        </w:tc>
        <w:tc>
          <w:tcPr>
            <w:tcW w:w="2780"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752A3E">
        <w:tc>
          <w:tcPr>
            <w:tcW w:w="2686"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0" w:type="dxa"/>
            <w:vAlign w:val="center"/>
          </w:tcPr>
          <w:p w14:paraId="2E1BA1AA" w14:textId="77777777" w:rsidR="00D4511C" w:rsidRPr="002437CB" w:rsidRDefault="00D4511C" w:rsidP="00A24C9B">
            <w:pPr>
              <w:pStyle w:val="TAC"/>
            </w:pPr>
            <w:r w:rsidRPr="002437CB">
              <w:t>6.1.14</w:t>
            </w:r>
          </w:p>
        </w:tc>
        <w:tc>
          <w:tcPr>
            <w:tcW w:w="1843"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0"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423A31">
        <w:tc>
          <w:tcPr>
            <w:tcW w:w="2686" w:type="dxa"/>
            <w:vAlign w:val="center"/>
          </w:tcPr>
          <w:p w14:paraId="25DB787D" w14:textId="47988DFC" w:rsidR="00813D44" w:rsidRPr="002437CB" w:rsidRDefault="00813D44" w:rsidP="00A24C9B">
            <w:pPr>
              <w:pStyle w:val="TAL"/>
              <w:rPr>
                <w:rFonts w:eastAsia="SimSun"/>
              </w:rPr>
            </w:pPr>
            <w:r w:rsidRPr="002437CB">
              <w:t>AIMLES_MLModelUpdate</w:t>
            </w:r>
          </w:p>
        </w:tc>
        <w:tc>
          <w:tcPr>
            <w:tcW w:w="850" w:type="dxa"/>
            <w:vAlign w:val="center"/>
          </w:tcPr>
          <w:p w14:paraId="6FAA1292" w14:textId="103B84DA" w:rsidR="00813D44" w:rsidRPr="002437CB" w:rsidRDefault="00813D44" w:rsidP="00A24C9B">
            <w:pPr>
              <w:pStyle w:val="TAC"/>
            </w:pPr>
            <w:r w:rsidRPr="002437CB">
              <w:t>6.1.15</w:t>
            </w:r>
          </w:p>
        </w:tc>
        <w:tc>
          <w:tcPr>
            <w:tcW w:w="1843"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0"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D4511C" w:rsidRPr="002437CB" w14:paraId="19397CBC" w14:textId="77777777" w:rsidTr="00752A3E">
        <w:tc>
          <w:tcPr>
            <w:tcW w:w="2686" w:type="dxa"/>
            <w:vAlign w:val="center"/>
          </w:tcPr>
          <w:p w14:paraId="349B5FB3" w14:textId="77777777" w:rsidR="00D4511C" w:rsidRPr="002437CB" w:rsidRDefault="00D4511C" w:rsidP="00A24C9B">
            <w:pPr>
              <w:pStyle w:val="TAL"/>
              <w:rPr>
                <w:lang w:val="en-US"/>
              </w:rPr>
            </w:pPr>
            <w:r w:rsidRPr="002437CB">
              <w:t>MLR_MLModelManagement</w:t>
            </w:r>
          </w:p>
        </w:tc>
        <w:tc>
          <w:tcPr>
            <w:tcW w:w="850" w:type="dxa"/>
            <w:vAlign w:val="center"/>
          </w:tcPr>
          <w:p w14:paraId="47B31D49" w14:textId="77777777" w:rsidR="00D4511C" w:rsidRPr="002437CB" w:rsidRDefault="00D4511C" w:rsidP="00A24C9B">
            <w:pPr>
              <w:pStyle w:val="TAC"/>
            </w:pPr>
            <w:r w:rsidRPr="002437CB">
              <w:t>6.2.1</w:t>
            </w:r>
          </w:p>
        </w:tc>
        <w:tc>
          <w:tcPr>
            <w:tcW w:w="1843" w:type="dxa"/>
            <w:vAlign w:val="center"/>
          </w:tcPr>
          <w:p w14:paraId="3D774965" w14:textId="77777777" w:rsidR="00D4511C" w:rsidRPr="002437CB" w:rsidRDefault="00D4511C" w:rsidP="00A24C9B">
            <w:pPr>
              <w:pStyle w:val="TAL"/>
            </w:pPr>
            <w:r w:rsidRPr="002437CB">
              <w:rPr>
                <w:noProof/>
              </w:rPr>
              <w:t>MLR Model Management Service API</w:t>
            </w:r>
          </w:p>
        </w:tc>
        <w:tc>
          <w:tcPr>
            <w:tcW w:w="2780"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752A3E">
        <w:tc>
          <w:tcPr>
            <w:tcW w:w="2686" w:type="dxa"/>
            <w:vAlign w:val="center"/>
          </w:tcPr>
          <w:p w14:paraId="4D72EE9F" w14:textId="77777777" w:rsidR="00D4511C" w:rsidRPr="002437CB" w:rsidRDefault="00D4511C" w:rsidP="00A24C9B">
            <w:pPr>
              <w:pStyle w:val="TAL"/>
            </w:pPr>
            <w:r w:rsidRPr="002437CB">
              <w:t>MLR_ModelInformationDiscovery</w:t>
            </w:r>
          </w:p>
        </w:tc>
        <w:tc>
          <w:tcPr>
            <w:tcW w:w="850" w:type="dxa"/>
            <w:vAlign w:val="center"/>
          </w:tcPr>
          <w:p w14:paraId="4D3917B0" w14:textId="77777777" w:rsidR="00D4511C" w:rsidRPr="002437CB" w:rsidRDefault="00D4511C" w:rsidP="00A24C9B">
            <w:pPr>
              <w:pStyle w:val="TAC"/>
            </w:pPr>
            <w:r w:rsidRPr="002437CB">
              <w:t>6.2.2</w:t>
            </w:r>
          </w:p>
        </w:tc>
        <w:tc>
          <w:tcPr>
            <w:tcW w:w="1843"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0"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752A3E">
        <w:tc>
          <w:tcPr>
            <w:tcW w:w="2686" w:type="dxa"/>
            <w:vAlign w:val="center"/>
          </w:tcPr>
          <w:p w14:paraId="687349B9" w14:textId="77777777" w:rsidR="00D4511C" w:rsidRPr="002437CB" w:rsidRDefault="00D4511C" w:rsidP="00A24C9B">
            <w:pPr>
              <w:pStyle w:val="TAL"/>
            </w:pPr>
            <w:r w:rsidRPr="002437CB">
              <w:t>MLR_FLEvents</w:t>
            </w:r>
          </w:p>
        </w:tc>
        <w:tc>
          <w:tcPr>
            <w:tcW w:w="850" w:type="dxa"/>
            <w:vAlign w:val="center"/>
          </w:tcPr>
          <w:p w14:paraId="29E03844" w14:textId="77777777" w:rsidR="00D4511C" w:rsidRPr="002437CB" w:rsidRDefault="00D4511C" w:rsidP="00A24C9B">
            <w:pPr>
              <w:pStyle w:val="TAC"/>
            </w:pPr>
            <w:r w:rsidRPr="002437CB">
              <w:t>6.2.3</w:t>
            </w:r>
          </w:p>
        </w:tc>
        <w:tc>
          <w:tcPr>
            <w:tcW w:w="1843" w:type="dxa"/>
            <w:vAlign w:val="center"/>
          </w:tcPr>
          <w:p w14:paraId="19DB5E6C" w14:textId="77777777" w:rsidR="00D4511C" w:rsidRPr="002437CB" w:rsidRDefault="00D4511C" w:rsidP="00A24C9B">
            <w:pPr>
              <w:pStyle w:val="TAL"/>
            </w:pPr>
            <w:r w:rsidRPr="002437CB">
              <w:rPr>
                <w:noProof/>
              </w:rPr>
              <w:t>MLR FL Events Management Service API</w:t>
            </w:r>
          </w:p>
        </w:tc>
        <w:tc>
          <w:tcPr>
            <w:tcW w:w="2780"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752A3E">
        <w:tc>
          <w:tcPr>
            <w:tcW w:w="2686" w:type="dxa"/>
            <w:vAlign w:val="center"/>
          </w:tcPr>
          <w:p w14:paraId="2155E3D6" w14:textId="77777777" w:rsidR="00D4511C" w:rsidRPr="002437CB" w:rsidRDefault="00D4511C" w:rsidP="00A24C9B">
            <w:pPr>
              <w:pStyle w:val="TAL"/>
            </w:pPr>
            <w:r w:rsidRPr="002437CB">
              <w:rPr>
                <w:noProof/>
              </w:rPr>
              <w:t>MLR_FLMember</w:t>
            </w:r>
          </w:p>
        </w:tc>
        <w:tc>
          <w:tcPr>
            <w:tcW w:w="850" w:type="dxa"/>
            <w:vAlign w:val="center"/>
          </w:tcPr>
          <w:p w14:paraId="77124F52" w14:textId="77777777" w:rsidR="00D4511C" w:rsidRPr="002437CB" w:rsidRDefault="00D4511C" w:rsidP="00A24C9B">
            <w:pPr>
              <w:pStyle w:val="TAC"/>
            </w:pPr>
            <w:r w:rsidRPr="002437CB">
              <w:t>6.2.4</w:t>
            </w:r>
          </w:p>
        </w:tc>
        <w:tc>
          <w:tcPr>
            <w:tcW w:w="1843" w:type="dxa"/>
            <w:vAlign w:val="center"/>
          </w:tcPr>
          <w:p w14:paraId="147A010A" w14:textId="77777777" w:rsidR="00D4511C" w:rsidRPr="002437CB" w:rsidRDefault="00D4511C" w:rsidP="00A24C9B">
            <w:pPr>
              <w:pStyle w:val="TAL"/>
            </w:pPr>
            <w:r w:rsidRPr="002437CB">
              <w:rPr>
                <w:noProof/>
              </w:rPr>
              <w:t>MLR FL Member Management Service API</w:t>
            </w:r>
          </w:p>
        </w:tc>
        <w:tc>
          <w:tcPr>
            <w:tcW w:w="2780"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22152183"/>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22152184"/>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22152185"/>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095114C4" w:rsidR="00E30498" w:rsidRPr="002437CB" w:rsidRDefault="00E30498" w:rsidP="00E30498">
      <w:pPr>
        <w:pStyle w:val="B1"/>
      </w:pPr>
      <w:r w:rsidRPr="002437CB">
        <w:t>-</w:t>
      </w:r>
      <w:r w:rsidRPr="002437CB">
        <w:tab/>
        <w:t>request AIMLE context information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22152186"/>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22152187"/>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51263BC5" w:rsidR="004C5315" w:rsidRPr="002437CB" w:rsidRDefault="004C5315" w:rsidP="00A24C9B">
            <w:pPr>
              <w:pStyle w:val="TAL"/>
              <w:rPr>
                <w:lang w:eastAsia="zh-CN"/>
              </w:rPr>
            </w:pPr>
            <w:r w:rsidRPr="002437CB">
              <w:rPr>
                <w:lang w:eastAsia="zh-CN"/>
              </w:rPr>
              <w:t>This service operation is used by a service consumer to request the AIMLE context information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22152188"/>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2B72E3F2"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information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B47F28" w:rsidP="00064421">
      <w:pPr>
        <w:pStyle w:val="TH"/>
        <w:rPr>
          <w:rFonts w:eastAsia="SimSun"/>
        </w:rPr>
      </w:pPr>
      <w:bookmarkStart w:id="163" w:name="_MON_1821168931"/>
      <w:bookmarkStart w:id="164" w:name="_MON_1821169018"/>
      <w:bookmarkEnd w:id="163"/>
      <w:bookmarkEnd w:id="164"/>
      <w:r>
        <w:rPr>
          <w:rFonts w:eastAsia="SimSun"/>
        </w:rPr>
        <w:pict w14:anchorId="73D0258A">
          <v:shape id="_x0000_i1028" type="#_x0000_t75" style="width:470.25pt;height:125.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32063F27" w:rsidR="00064421" w:rsidRPr="002437CB" w:rsidRDefault="00064421" w:rsidP="00064421">
      <w:pPr>
        <w:pStyle w:val="B1"/>
      </w:pPr>
      <w:r w:rsidRPr="002437CB">
        <w:t>1.</w:t>
      </w:r>
      <w:r w:rsidRPr="002437CB">
        <w:tab/>
        <w:t xml:space="preserve">In order to request AIMLE context </w:t>
      </w:r>
      <w:r w:rsidRPr="002437CB">
        <w:rPr>
          <w:rFonts w:eastAsia="SimSun"/>
        </w:rPr>
        <w:t xml:space="preserve">information </w:t>
      </w:r>
      <w:r w:rsidRPr="002437CB">
        <w:t>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5" w:name="_Toc195627745"/>
      <w:bookmarkStart w:id="166" w:name="_Toc195627991"/>
      <w:bookmarkStart w:id="167" w:name="_Toc212495680"/>
      <w:bookmarkStart w:id="168" w:name="_Toc214953251"/>
      <w:bookmarkStart w:id="169" w:name="_Toc214953977"/>
      <w:bookmarkStart w:id="170" w:name="_Toc222152189"/>
      <w:r w:rsidRPr="002437CB">
        <w:t>5.2.2</w:t>
      </w:r>
      <w:r w:rsidRPr="002437CB">
        <w:tab/>
        <w:t xml:space="preserve">AIMLES_DataManagement </w:t>
      </w:r>
      <w:r w:rsidR="00951DB7" w:rsidRPr="002437CB">
        <w:rPr>
          <w:rFonts w:eastAsia="SimSun"/>
          <w:lang w:eastAsia="en-US"/>
        </w:rPr>
        <w:t>Service</w:t>
      </w:r>
      <w:bookmarkEnd w:id="165"/>
      <w:bookmarkEnd w:id="166"/>
      <w:bookmarkEnd w:id="167"/>
      <w:bookmarkEnd w:id="168"/>
      <w:bookmarkEnd w:id="169"/>
      <w:bookmarkEnd w:id="170"/>
    </w:p>
    <w:p w14:paraId="4E78A1E3" w14:textId="77777777" w:rsidR="00C37F22" w:rsidRPr="002437CB" w:rsidRDefault="00C37F22" w:rsidP="00C37F22">
      <w:pPr>
        <w:pStyle w:val="Heading4"/>
      </w:pPr>
      <w:bookmarkStart w:id="171" w:name="_Toc195627746"/>
      <w:bookmarkStart w:id="172" w:name="_Toc195627992"/>
      <w:bookmarkStart w:id="173" w:name="_Toc212495681"/>
      <w:bookmarkStart w:id="174" w:name="_Toc214953252"/>
      <w:bookmarkStart w:id="175" w:name="_Toc214953978"/>
      <w:bookmarkStart w:id="176" w:name="_Toc222152190"/>
      <w:bookmarkStart w:id="177" w:name="_Toc130662180"/>
      <w:bookmarkStart w:id="178" w:name="_Toc185511913"/>
      <w:r w:rsidRPr="002437CB">
        <w:t>5.2.2.1</w:t>
      </w:r>
      <w:r w:rsidRPr="002437CB">
        <w:tab/>
        <w:t>Service Description</w:t>
      </w:r>
      <w:bookmarkEnd w:id="171"/>
      <w:bookmarkEnd w:id="172"/>
      <w:bookmarkEnd w:id="173"/>
      <w:bookmarkEnd w:id="174"/>
      <w:bookmarkEnd w:id="175"/>
      <w:bookmarkEnd w:id="176"/>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9" w:name="_Toc195627747"/>
      <w:bookmarkStart w:id="180" w:name="_Toc195627993"/>
      <w:bookmarkStart w:id="181" w:name="_Toc212495682"/>
      <w:bookmarkStart w:id="182" w:name="_Toc214953253"/>
      <w:bookmarkStart w:id="183" w:name="_Toc214953979"/>
      <w:bookmarkStart w:id="184" w:name="_Toc222152191"/>
      <w:r w:rsidRPr="002437CB">
        <w:t>5.2.2.2</w:t>
      </w:r>
      <w:r w:rsidRPr="002437CB">
        <w:tab/>
        <w:t>Service Operations</w:t>
      </w:r>
      <w:bookmarkEnd w:id="177"/>
      <w:bookmarkEnd w:id="179"/>
      <w:bookmarkEnd w:id="180"/>
      <w:bookmarkEnd w:id="181"/>
      <w:bookmarkEnd w:id="182"/>
      <w:bookmarkEnd w:id="183"/>
      <w:bookmarkEnd w:id="184"/>
    </w:p>
    <w:p w14:paraId="4D78FC4B" w14:textId="77777777" w:rsidR="00155B7D" w:rsidRPr="002437CB" w:rsidRDefault="00155B7D" w:rsidP="00155B7D">
      <w:pPr>
        <w:pStyle w:val="Heading5"/>
      </w:pPr>
      <w:bookmarkStart w:id="185" w:name="_Toc195627748"/>
      <w:bookmarkStart w:id="186" w:name="_Toc195627994"/>
      <w:bookmarkStart w:id="187" w:name="_Toc212495683"/>
      <w:bookmarkStart w:id="188" w:name="_Toc214953254"/>
      <w:bookmarkStart w:id="189" w:name="_Toc214953980"/>
      <w:bookmarkStart w:id="190" w:name="_Toc222152192"/>
      <w:bookmarkStart w:id="191" w:name="_Toc185511915"/>
      <w:bookmarkEnd w:id="178"/>
      <w:r w:rsidRPr="002437CB">
        <w:t>5.2.2.2.1</w:t>
      </w:r>
      <w:r w:rsidRPr="002437CB">
        <w:tab/>
        <w:t>Introduction</w:t>
      </w:r>
      <w:bookmarkEnd w:id="185"/>
      <w:bookmarkEnd w:id="186"/>
      <w:bookmarkEnd w:id="187"/>
      <w:bookmarkEnd w:id="188"/>
      <w:bookmarkEnd w:id="189"/>
      <w:bookmarkEnd w:id="190"/>
    </w:p>
    <w:p w14:paraId="3DC55CC7" w14:textId="34B182F3" w:rsidR="0053559C" w:rsidRPr="002437CB" w:rsidRDefault="0053559C" w:rsidP="0053559C">
      <w:pPr>
        <w:pStyle w:val="TH"/>
      </w:pPr>
      <w:bookmarkStart w:id="192" w:name="_Toc195627749"/>
      <w:bookmarkStart w:id="193"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4" w:name="_Toc212495684"/>
      <w:bookmarkStart w:id="195" w:name="_Toc214953255"/>
      <w:bookmarkStart w:id="196" w:name="_Toc214953981"/>
      <w:bookmarkStart w:id="197" w:name="_Toc222152193"/>
      <w:r w:rsidRPr="002437CB">
        <w:t>5.2.2.2.2</w:t>
      </w:r>
      <w:r w:rsidRPr="002437CB">
        <w:tab/>
      </w:r>
      <w:bookmarkEnd w:id="191"/>
      <w:r w:rsidRPr="002437CB">
        <w:t>AIMLES_DataManagement_Subscribe</w:t>
      </w:r>
      <w:bookmarkEnd w:id="192"/>
      <w:bookmarkEnd w:id="193"/>
      <w:bookmarkEnd w:id="194"/>
      <w:bookmarkEnd w:id="195"/>
      <w:bookmarkEnd w:id="196"/>
      <w:bookmarkEnd w:id="197"/>
    </w:p>
    <w:p w14:paraId="3CDCAC9F" w14:textId="77777777" w:rsidR="007018C9" w:rsidRPr="002437CB" w:rsidRDefault="007018C9" w:rsidP="00F371B5">
      <w:pPr>
        <w:pStyle w:val="H6"/>
      </w:pPr>
      <w:bookmarkStart w:id="198" w:name="_Toc185511916"/>
      <w:bookmarkStart w:id="199" w:name="_Toc185511917"/>
      <w:r w:rsidRPr="002437CB">
        <w:t>5.2.2.2.2.1</w:t>
      </w:r>
      <w:r w:rsidRPr="002437CB">
        <w:tab/>
        <w:t>General</w:t>
      </w:r>
      <w:bookmarkEnd w:id="198"/>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9"/>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B47F28" w:rsidP="00533F6B">
      <w:pPr>
        <w:pStyle w:val="TH"/>
      </w:pPr>
      <w:bookmarkStart w:id="200" w:name="_MON_1801480141"/>
      <w:bookmarkEnd w:id="200"/>
      <w:r>
        <w:pict w14:anchorId="255B8187">
          <v:shape id="_x0000_i1029" type="#_x0000_t75" style="width:466.5pt;height:138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B47F28" w:rsidP="00546E0B">
      <w:pPr>
        <w:pStyle w:val="TH"/>
      </w:pPr>
      <w:bookmarkStart w:id="201" w:name="_MON_1742556900"/>
      <w:bookmarkEnd w:id="201"/>
      <w:r>
        <w:pict w14:anchorId="5B57EFE2">
          <v:shape id="_x0000_i1030" type="#_x0000_t75" style="width:480pt;height:153.75pt">
            <v:imagedata r:id="rId19" o:title=""/>
          </v:shape>
        </w:pict>
      </w:r>
    </w:p>
    <w:p w14:paraId="2709FE5F" w14:textId="377DC749" w:rsidR="00F51B35" w:rsidRPr="002437CB" w:rsidRDefault="00F51B35" w:rsidP="00F51B35">
      <w:pPr>
        <w:pStyle w:val="TF"/>
      </w:pPr>
      <w:bookmarkStart w:id="202" w:name="_Toc195627751"/>
      <w:bookmarkStart w:id="203" w:name="_Toc195627997"/>
      <w:bookmarkStart w:id="204"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2"/>
    <w:bookmarkEnd w:id="203"/>
    <w:bookmarkEnd w:id="204"/>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B47F28" w:rsidP="00533F6B">
      <w:pPr>
        <w:pStyle w:val="TH"/>
      </w:pPr>
      <w:bookmarkStart w:id="205" w:name="_MON_1742561994"/>
      <w:bookmarkEnd w:id="205"/>
      <w:r>
        <w:pict w14:anchorId="4284EDD6">
          <v:shape id="_x0000_i1031" type="#_x0000_t75" style="width:473.25pt;height:160.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6" w:name="_Toc185511920"/>
      <w:bookmarkStart w:id="207" w:name="_Toc195627752"/>
      <w:bookmarkStart w:id="208" w:name="_Toc195627998"/>
      <w:bookmarkStart w:id="209" w:name="_Toc212495685"/>
      <w:bookmarkStart w:id="210" w:name="_Toc214953256"/>
      <w:bookmarkStart w:id="211" w:name="_Toc214953982"/>
      <w:bookmarkStart w:id="212" w:name="_Toc222152194"/>
      <w:bookmarkStart w:id="213" w:name="_Toc185511921"/>
      <w:r w:rsidRPr="002437CB">
        <w:t>5.2.2.2.3</w:t>
      </w:r>
      <w:r w:rsidRPr="002437CB">
        <w:tab/>
      </w:r>
      <w:bookmarkEnd w:id="206"/>
      <w:r w:rsidRPr="002437CB">
        <w:t>AIMLES_DataManagement_Notify</w:t>
      </w:r>
      <w:bookmarkEnd w:id="207"/>
      <w:bookmarkEnd w:id="208"/>
      <w:bookmarkEnd w:id="209"/>
      <w:bookmarkEnd w:id="210"/>
      <w:bookmarkEnd w:id="211"/>
      <w:bookmarkEnd w:id="212"/>
    </w:p>
    <w:p w14:paraId="2C6D613B" w14:textId="17FF9F95" w:rsidR="00A55181" w:rsidRPr="002437CB" w:rsidRDefault="00A55181" w:rsidP="004C0814">
      <w:pPr>
        <w:pStyle w:val="H6"/>
      </w:pPr>
      <w:bookmarkStart w:id="214" w:name="_Toc185511922"/>
      <w:bookmarkEnd w:id="213"/>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4"/>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B47F28" w:rsidP="00533F6B">
      <w:pPr>
        <w:pStyle w:val="TH"/>
      </w:pPr>
      <w:bookmarkStart w:id="215" w:name="_MON_1742563221"/>
      <w:bookmarkEnd w:id="215"/>
      <w:r>
        <w:pict w14:anchorId="00A503C3">
          <v:shape id="_x0000_i1032" type="#_x0000_t75" style="width:473.25pt;height:160.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6" w:name="_Toc130662178"/>
      <w:bookmarkStart w:id="217" w:name="_Toc191391604"/>
      <w:bookmarkStart w:id="218" w:name="_Toc212495686"/>
      <w:bookmarkStart w:id="219" w:name="_Toc214953257"/>
      <w:bookmarkStart w:id="220" w:name="_Toc214953983"/>
      <w:bookmarkStart w:id="221" w:name="_Toc222152195"/>
      <w:bookmarkStart w:id="222" w:name="_Toc195627755"/>
      <w:bookmarkStart w:id="223" w:name="_Toc195628001"/>
      <w:r w:rsidRPr="002437CB">
        <w:t>5.2.3</w:t>
      </w:r>
      <w:r w:rsidRPr="002437CB">
        <w:tab/>
        <w:t xml:space="preserve">AIMLES_FLMemberGroupSupport </w:t>
      </w:r>
      <w:bookmarkEnd w:id="216"/>
      <w:bookmarkEnd w:id="217"/>
      <w:r w:rsidRPr="002437CB">
        <w:t>Service</w:t>
      </w:r>
      <w:bookmarkEnd w:id="218"/>
      <w:bookmarkEnd w:id="219"/>
      <w:bookmarkEnd w:id="220"/>
      <w:bookmarkEnd w:id="221"/>
    </w:p>
    <w:p w14:paraId="335DFFCA" w14:textId="77777777" w:rsidR="002C0485" w:rsidRPr="002437CB" w:rsidRDefault="002C0485" w:rsidP="002C0485">
      <w:pPr>
        <w:pStyle w:val="Heading4"/>
      </w:pPr>
      <w:bookmarkStart w:id="224" w:name="_Toc195627754"/>
      <w:bookmarkStart w:id="225" w:name="_Toc195628000"/>
      <w:bookmarkStart w:id="226" w:name="_Toc212495687"/>
      <w:bookmarkStart w:id="227" w:name="_Toc214953258"/>
      <w:bookmarkStart w:id="228" w:name="_Toc214953984"/>
      <w:bookmarkStart w:id="229" w:name="_Toc222152196"/>
      <w:r w:rsidRPr="002437CB">
        <w:t>5.2.3.1</w:t>
      </w:r>
      <w:r w:rsidRPr="002437CB">
        <w:tab/>
        <w:t>Service Description</w:t>
      </w:r>
      <w:bookmarkEnd w:id="224"/>
      <w:bookmarkEnd w:id="225"/>
      <w:bookmarkEnd w:id="226"/>
      <w:bookmarkEnd w:id="227"/>
      <w:bookmarkEnd w:id="228"/>
      <w:bookmarkEnd w:id="229"/>
    </w:p>
    <w:p w14:paraId="382AC538" w14:textId="33D02EA4" w:rsidR="002C0485" w:rsidRPr="002437CB" w:rsidRDefault="002C0485" w:rsidP="002C0485">
      <w:r w:rsidRPr="002437CB">
        <w:t>The AIMLES_FLMemberGroupSupport service, exposed by the AIMLE Server, enables a service consumer to:</w:t>
      </w:r>
    </w:p>
    <w:p w14:paraId="5BDCD134" w14:textId="1AADBF5B" w:rsidR="002C0485" w:rsidRPr="002437CB" w:rsidRDefault="002C0485" w:rsidP="002C0485">
      <w:pPr>
        <w:pStyle w:val="B1"/>
        <w:rPr>
          <w:lang w:eastAsia="zh-CN"/>
        </w:rPr>
      </w:pPr>
      <w:r w:rsidRPr="002437CB">
        <w:t>-</w:t>
      </w:r>
      <w:r w:rsidRPr="002437CB">
        <w:tab/>
        <w:t>create, update, and delete an FL Member Support Group 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30" w:name="_Toc212495688"/>
      <w:bookmarkStart w:id="231" w:name="_Toc214953259"/>
      <w:bookmarkStart w:id="232" w:name="_Toc214953985"/>
      <w:bookmarkStart w:id="233" w:name="_Toc222152197"/>
      <w:r w:rsidRPr="002437CB">
        <w:t>5.2.3.2</w:t>
      </w:r>
      <w:r w:rsidRPr="002437CB">
        <w:tab/>
        <w:t>Service Operations</w:t>
      </w:r>
      <w:bookmarkEnd w:id="222"/>
      <w:bookmarkEnd w:id="223"/>
      <w:bookmarkEnd w:id="230"/>
      <w:bookmarkEnd w:id="231"/>
      <w:bookmarkEnd w:id="232"/>
      <w:bookmarkEnd w:id="233"/>
    </w:p>
    <w:p w14:paraId="7762E484" w14:textId="2A806760" w:rsidR="00664EDD" w:rsidRPr="002437CB" w:rsidRDefault="00664EDD" w:rsidP="00664EDD">
      <w:pPr>
        <w:pStyle w:val="Heading5"/>
      </w:pPr>
      <w:bookmarkStart w:id="234" w:name="_Toc130662181"/>
      <w:bookmarkStart w:id="235" w:name="_Toc195627756"/>
      <w:bookmarkStart w:id="236" w:name="_Toc195628002"/>
      <w:bookmarkStart w:id="237" w:name="_Toc212495689"/>
      <w:bookmarkStart w:id="238" w:name="_Toc214953260"/>
      <w:bookmarkStart w:id="239" w:name="_Toc214953986"/>
      <w:bookmarkStart w:id="240" w:name="_Toc222152198"/>
      <w:r w:rsidRPr="002437CB">
        <w:t>5.2.3.2.1</w:t>
      </w:r>
      <w:r w:rsidRPr="002437CB">
        <w:tab/>
        <w:t>Introduction</w:t>
      </w:r>
      <w:bookmarkEnd w:id="234"/>
      <w:bookmarkEnd w:id="235"/>
      <w:bookmarkEnd w:id="236"/>
      <w:bookmarkEnd w:id="237"/>
      <w:bookmarkEnd w:id="238"/>
      <w:bookmarkEnd w:id="239"/>
      <w:bookmarkEnd w:id="240"/>
    </w:p>
    <w:p w14:paraId="27E596EA" w14:textId="623ED264"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1"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77777777" w:rsidR="005B65F2" w:rsidRPr="002437CB" w:rsidRDefault="005B65F2" w:rsidP="00A24C9B">
            <w:pPr>
              <w:pStyle w:val="TAL"/>
              <w:rPr>
                <w:noProof/>
              </w:rPr>
            </w:pPr>
            <w:r w:rsidRPr="002437CB">
              <w:rPr>
                <w:noProof/>
              </w:rPr>
              <w:t>This service operation is used to create an Individual FL Member Support Group for an FL process.</w:t>
            </w:r>
          </w:p>
        </w:tc>
        <w:tc>
          <w:tcPr>
            <w:tcW w:w="1788" w:type="dxa"/>
          </w:tcPr>
          <w:p w14:paraId="76A402A2" w14:textId="77777777" w:rsidR="005B65F2" w:rsidRPr="002437CB" w:rsidRDefault="005B65F2" w:rsidP="00A24C9B">
            <w:pPr>
              <w:pStyle w:val="TAL"/>
              <w:rPr>
                <w:noProof/>
              </w:rPr>
            </w:pPr>
            <w:r w:rsidRPr="002437CB">
              <w:rPr>
                <w:noProof/>
              </w:rPr>
              <w:t>Service consumer 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6AC48467" w:rsidR="005B65F2" w:rsidRPr="002437CB" w:rsidRDefault="005B65F2" w:rsidP="00A24C9B">
            <w:pPr>
              <w:pStyle w:val="TAL"/>
              <w:rPr>
                <w:noProof/>
              </w:rPr>
            </w:pPr>
            <w:r w:rsidRPr="002437CB">
              <w:rPr>
                <w:noProof/>
              </w:rPr>
              <w:t>This service operation is used  to query for an Individual FL Member Support Group for an FL process.</w:t>
            </w:r>
          </w:p>
        </w:tc>
        <w:tc>
          <w:tcPr>
            <w:tcW w:w="1788" w:type="dxa"/>
            <w:hideMark/>
          </w:tcPr>
          <w:p w14:paraId="58E7FD87" w14:textId="10185E9A" w:rsidR="005B65F2" w:rsidRPr="002437CB" w:rsidRDefault="005B65F2" w:rsidP="00A24C9B">
            <w:pPr>
              <w:pStyle w:val="TAL"/>
              <w:rPr>
                <w:noProof/>
              </w:rPr>
            </w:pPr>
            <w:r w:rsidRPr="002437CB">
              <w:rPr>
                <w:noProof/>
              </w:rPr>
              <w:t>Service consumer 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77777777" w:rsidR="005B65F2" w:rsidRPr="002437CB" w:rsidRDefault="005B65F2" w:rsidP="00A24C9B">
            <w:pPr>
              <w:pStyle w:val="TAL"/>
              <w:rPr>
                <w:noProof/>
              </w:rPr>
            </w:pPr>
            <w:r w:rsidRPr="002437CB">
              <w:rPr>
                <w:noProof/>
              </w:rPr>
              <w:t>This service operation is used to update an Individual FL Member Support Group for an FL process.</w:t>
            </w:r>
          </w:p>
        </w:tc>
        <w:tc>
          <w:tcPr>
            <w:tcW w:w="1788" w:type="dxa"/>
          </w:tcPr>
          <w:p w14:paraId="7CA4A722" w14:textId="77777777" w:rsidR="005B65F2" w:rsidRPr="002437CB" w:rsidRDefault="005B65F2" w:rsidP="00A24C9B">
            <w:pPr>
              <w:pStyle w:val="TAL"/>
              <w:rPr>
                <w:noProof/>
              </w:rPr>
            </w:pPr>
            <w:r w:rsidRPr="002437CB">
              <w:rPr>
                <w:noProof/>
              </w:rPr>
              <w:t>Service consumer 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77777777" w:rsidR="005B65F2" w:rsidRPr="002437CB" w:rsidRDefault="005B65F2" w:rsidP="00A24C9B">
            <w:pPr>
              <w:pStyle w:val="TAL"/>
              <w:rPr>
                <w:noProof/>
              </w:rPr>
            </w:pPr>
            <w:r w:rsidRPr="002437CB">
              <w:rPr>
                <w:noProof/>
              </w:rPr>
              <w:t>This service operation is used to delete an Individual FL Member Support Group for an FL process.</w:t>
            </w:r>
          </w:p>
        </w:tc>
        <w:tc>
          <w:tcPr>
            <w:tcW w:w="1788" w:type="dxa"/>
          </w:tcPr>
          <w:p w14:paraId="16402662" w14:textId="77777777" w:rsidR="005B65F2" w:rsidRPr="002437CB" w:rsidRDefault="005B65F2" w:rsidP="00A24C9B">
            <w:pPr>
              <w:pStyle w:val="TAL"/>
              <w:rPr>
                <w:noProof/>
              </w:rPr>
            </w:pPr>
            <w:r w:rsidRPr="002437CB">
              <w:rPr>
                <w:noProof/>
              </w:rPr>
              <w:t>Service consumer 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2" w:name="_Toc195627757"/>
      <w:bookmarkStart w:id="243" w:name="_Toc195628003"/>
      <w:bookmarkStart w:id="244" w:name="_Toc212495690"/>
      <w:bookmarkStart w:id="245" w:name="_Toc214953261"/>
      <w:bookmarkStart w:id="246" w:name="_Toc214953987"/>
      <w:bookmarkStart w:id="247" w:name="_Toc222152199"/>
      <w:bookmarkEnd w:id="241"/>
      <w:r w:rsidRPr="002437CB">
        <w:t>5.2.3.2.2</w:t>
      </w:r>
      <w:r w:rsidRPr="002437CB">
        <w:tab/>
      </w:r>
      <w:r w:rsidRPr="002437CB">
        <w:rPr>
          <w:noProof/>
        </w:rPr>
        <w:t>AIMLES_FLMemberGroupSupport_Create</w:t>
      </w:r>
      <w:bookmarkEnd w:id="242"/>
      <w:bookmarkEnd w:id="243"/>
      <w:bookmarkEnd w:id="244"/>
      <w:bookmarkEnd w:id="245"/>
      <w:bookmarkEnd w:id="246"/>
      <w:bookmarkEnd w:id="247"/>
    </w:p>
    <w:p w14:paraId="2F328E98" w14:textId="77777777" w:rsidR="00F94BE6" w:rsidRPr="002437CB" w:rsidRDefault="00F94BE6" w:rsidP="00F94BE6">
      <w:pPr>
        <w:pStyle w:val="H6"/>
      </w:pPr>
      <w:bookmarkStart w:id="248" w:name="_Toc130662183"/>
      <w:r w:rsidRPr="002437CB">
        <w:t>5.2.3.2.2.1</w:t>
      </w:r>
      <w:r w:rsidRPr="002437CB">
        <w:tab/>
        <w:t>General</w:t>
      </w:r>
      <w:bookmarkEnd w:id="248"/>
    </w:p>
    <w:p w14:paraId="41953B8E" w14:textId="039A3ECA" w:rsidR="00F94BE6" w:rsidRPr="002437CB" w:rsidRDefault="00F94BE6" w:rsidP="00F94BE6">
      <w:r w:rsidRPr="002437CB">
        <w:rPr>
          <w:noProof/>
        </w:rPr>
        <w:t>This service operation is used by a service consumer e.g., VAL Server to request the AIMLE Server to create an Individual FL Member Support Group for an FL process.</w:t>
      </w:r>
    </w:p>
    <w:p w14:paraId="151A845D" w14:textId="77777777" w:rsidR="00F94BE6" w:rsidRPr="002437CB" w:rsidRDefault="00F94BE6" w:rsidP="00F94BE6">
      <w:bookmarkStart w:id="249"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78D145E5" w:rsidR="00F94BE6" w:rsidRPr="002437CB" w:rsidRDefault="00F94BE6" w:rsidP="00F94BE6">
      <w:r w:rsidRPr="002437CB">
        <w:t xml:space="preserve">Figure 5.2.3.2.2.2-1 depicts a scenario where a service consumer e.g., VAL Server sends a request to the AIMLE Server to create an Individual FL Member Support Group 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1.5pt;height:127.5pt" o:ole="">
            <v:imagedata r:id="rId22" o:title=""/>
          </v:shape>
          <o:OLEObject Type="Embed" ProgID="Visio.Drawing.15" ShapeID="_x0000_i1033" DrawAspect="Content" ObjectID="_1833459206"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77777777" w:rsidR="00F94BE6" w:rsidRPr="002437CB" w:rsidRDefault="00F94BE6" w:rsidP="006D33FA">
      <w:pPr>
        <w:pStyle w:val="B1"/>
      </w:pPr>
      <w:r w:rsidRPr="002437CB">
        <w:t>1.</w:t>
      </w:r>
      <w:r w:rsidRPr="002437CB">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1F1A43FC"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request to create the Individual FL Member Support Group 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50" w:name="_Toc195627758"/>
      <w:bookmarkStart w:id="251" w:name="_Toc195628004"/>
      <w:bookmarkStart w:id="252" w:name="_Toc212495691"/>
      <w:bookmarkStart w:id="253" w:name="_Toc214953262"/>
      <w:bookmarkStart w:id="254" w:name="_Toc214953988"/>
      <w:bookmarkStart w:id="255" w:name="_Toc222152200"/>
      <w:r w:rsidRPr="002437CB">
        <w:t>5.2.3.2.3</w:t>
      </w:r>
      <w:r w:rsidRPr="002437CB">
        <w:tab/>
      </w:r>
      <w:r w:rsidRPr="002437CB">
        <w:rPr>
          <w:noProof/>
        </w:rPr>
        <w:t>AIMLES_FLMemberGroupSupport_Query</w:t>
      </w:r>
      <w:bookmarkEnd w:id="250"/>
      <w:bookmarkEnd w:id="251"/>
      <w:bookmarkEnd w:id="252"/>
      <w:bookmarkEnd w:id="253"/>
      <w:bookmarkEnd w:id="254"/>
      <w:bookmarkEnd w:id="255"/>
    </w:p>
    <w:p w14:paraId="400D048E" w14:textId="77777777" w:rsidR="00F94BE6" w:rsidRPr="002437CB" w:rsidRDefault="00F94BE6" w:rsidP="00F94BE6">
      <w:pPr>
        <w:pStyle w:val="H6"/>
      </w:pPr>
      <w:r w:rsidRPr="002437CB">
        <w:t>5.2.3.2.3.1</w:t>
      </w:r>
      <w:r w:rsidRPr="002437CB">
        <w:tab/>
        <w:t>General</w:t>
      </w:r>
    </w:p>
    <w:p w14:paraId="4E749606" w14:textId="77777777" w:rsidR="00F94BE6" w:rsidRPr="002437CB" w:rsidRDefault="00F94BE6" w:rsidP="00F94BE6">
      <w:r w:rsidRPr="002437CB">
        <w:rPr>
          <w:noProof/>
        </w:rPr>
        <w:t>This service operation is used by a service consumer e.g., VAL Server to request the AIMLE Server to query an Individual FL Member Support Group 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9"/>
    </w:p>
    <w:p w14:paraId="53A78B53" w14:textId="57171F82" w:rsidR="00F94BE6" w:rsidRPr="002437CB" w:rsidRDefault="00F94BE6" w:rsidP="00F94BE6">
      <w:r w:rsidRPr="002437CB">
        <w:t xml:space="preserve">Figure 5.2.3.2.3.2-1 depicts a scenario where a service consumer e.g., VAL Server sends a request to the AIMLE Server to query an Individual FL Member Support Group 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1.5pt;height:127.5pt" o:ole="">
            <v:imagedata r:id="rId24" o:title=""/>
          </v:shape>
          <o:OLEObject Type="Embed" ProgID="Visio.Drawing.15" ShapeID="_x0000_i1034" DrawAspect="Content" ObjectID="_1833459207"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7777777" w:rsidR="00F94BE6" w:rsidRPr="002437CB" w:rsidRDefault="00F94BE6" w:rsidP="006D33FA">
      <w:pPr>
        <w:pStyle w:val="B1"/>
      </w:pPr>
      <w:r w:rsidRPr="002437CB">
        <w:t>1.</w:t>
      </w:r>
      <w:r w:rsidRPr="002437CB">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4DAEE57A" w:rsidR="00F94BE6" w:rsidRPr="002437CB" w:rsidRDefault="00F94BE6" w:rsidP="006D33FA">
      <w:pPr>
        <w:pStyle w:val="B1"/>
      </w:pPr>
      <w:r w:rsidRPr="002437CB">
        <w:t>2a.</w:t>
      </w:r>
      <w:r w:rsidRPr="002437CB">
        <w:tab/>
        <w:t xml:space="preserve">Upon success that the request to query the Individual FL Member Support Group 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6" w:name="_Toc195627759"/>
      <w:bookmarkStart w:id="257" w:name="_Toc195628005"/>
      <w:bookmarkStart w:id="258" w:name="_Toc212495692"/>
      <w:bookmarkStart w:id="259" w:name="_Toc214953263"/>
      <w:bookmarkStart w:id="260" w:name="_Toc214953989"/>
      <w:bookmarkStart w:id="261" w:name="_Toc222152201"/>
      <w:r w:rsidRPr="002437CB">
        <w:t>5.2.3.2.4</w:t>
      </w:r>
      <w:r w:rsidRPr="002437CB">
        <w:tab/>
      </w:r>
      <w:r w:rsidRPr="002437CB">
        <w:rPr>
          <w:noProof/>
        </w:rPr>
        <w:t>AIMLES_FLMemberGroupSupport_Update</w:t>
      </w:r>
      <w:bookmarkEnd w:id="256"/>
      <w:bookmarkEnd w:id="257"/>
      <w:bookmarkEnd w:id="258"/>
      <w:bookmarkEnd w:id="259"/>
      <w:bookmarkEnd w:id="260"/>
      <w:bookmarkEnd w:id="261"/>
    </w:p>
    <w:p w14:paraId="0B8DFAD8" w14:textId="77777777" w:rsidR="00F94BE6" w:rsidRPr="002437CB" w:rsidRDefault="00F94BE6" w:rsidP="00F94BE6">
      <w:pPr>
        <w:pStyle w:val="H6"/>
      </w:pPr>
      <w:r w:rsidRPr="002437CB">
        <w:t>5.2.3.2.4.1</w:t>
      </w:r>
      <w:r w:rsidRPr="002437CB">
        <w:tab/>
        <w:t>General</w:t>
      </w:r>
    </w:p>
    <w:p w14:paraId="60DCE751" w14:textId="77777777" w:rsidR="00F94BE6" w:rsidRPr="002437CB" w:rsidRDefault="00F94BE6" w:rsidP="00F94BE6">
      <w:r w:rsidRPr="002437CB">
        <w:rPr>
          <w:noProof/>
        </w:rPr>
        <w:t>This service operation is used by a service consumer e.g., VAL Server to request the AIMLE Server to update an Individual FL Member Support Group 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58791EB2" w:rsidR="00F94BE6" w:rsidRPr="002437CB" w:rsidRDefault="00F94BE6" w:rsidP="00F94BE6">
      <w:r w:rsidRPr="002437CB">
        <w:t xml:space="preserve">Figure 5.2.3.2.4.2-1 depicts a scenario where a service consumer e.g., VAL Server sends a request to the AIMLE Server to update an Individual FL Member Support Group for an FL process. (see also clause 8.17.2 of </w:t>
      </w:r>
      <w:r w:rsidR="00662180">
        <w:t>3GPP TS 23.482 [9]</w:t>
      </w:r>
      <w:r w:rsidRPr="002437CB">
        <w:t>).</w:t>
      </w:r>
    </w:p>
    <w:p w14:paraId="5BB676D5" w14:textId="77777777" w:rsidR="00F94BE6" w:rsidRPr="002437CB" w:rsidRDefault="00F94BE6" w:rsidP="00B26986">
      <w:pPr>
        <w:pStyle w:val="TH"/>
      </w:pPr>
      <w:r w:rsidRPr="002437CB">
        <w:object w:dxaOrig="9060" w:dyaOrig="2546" w14:anchorId="35FBC8B9">
          <v:shape id="_x0000_i1035" type="#_x0000_t75" style="width:451.5pt;height:127.5pt" o:ole="">
            <v:imagedata r:id="rId26" o:title=""/>
          </v:shape>
          <o:OLEObject Type="Embed" ProgID="Visio.Drawing.15" ShapeID="_x0000_i1035" DrawAspect="Content" ObjectID="_1833459208"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77777777" w:rsidR="00F94BE6" w:rsidRPr="002437CB" w:rsidRDefault="00F94BE6" w:rsidP="006D33FA">
      <w:pPr>
        <w:pStyle w:val="B1"/>
      </w:pPr>
      <w:r w:rsidRPr="002437CB">
        <w:t>1.</w:t>
      </w:r>
      <w:r w:rsidRPr="002437CB">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0ACC0130" w:rsidR="00F94BE6" w:rsidRPr="002437CB" w:rsidRDefault="00F94BE6" w:rsidP="006D33FA">
      <w:pPr>
        <w:pStyle w:val="B1"/>
      </w:pPr>
      <w:r w:rsidRPr="002437CB">
        <w:t>2a.</w:t>
      </w:r>
      <w:r w:rsidRPr="002437CB">
        <w:tab/>
        <w:t xml:space="preserve">Upon success that the request to update the Individual FL Member Support Group 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4F563E17"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2" w:name="_Toc195627760"/>
      <w:bookmarkStart w:id="263" w:name="_Toc195628006"/>
      <w:bookmarkStart w:id="264" w:name="_Toc212495693"/>
      <w:bookmarkStart w:id="265" w:name="_Toc214953264"/>
      <w:bookmarkStart w:id="266" w:name="_Toc214953990"/>
      <w:bookmarkStart w:id="267" w:name="_Toc222152202"/>
      <w:r w:rsidRPr="002437CB">
        <w:t>5.2.3.2.5</w:t>
      </w:r>
      <w:r w:rsidRPr="002437CB">
        <w:tab/>
      </w:r>
      <w:r w:rsidRPr="002437CB">
        <w:rPr>
          <w:noProof/>
        </w:rPr>
        <w:t>AIMLES_FLMemberGroupSupport_Delete</w:t>
      </w:r>
      <w:bookmarkEnd w:id="262"/>
      <w:bookmarkEnd w:id="263"/>
      <w:bookmarkEnd w:id="264"/>
      <w:bookmarkEnd w:id="265"/>
      <w:bookmarkEnd w:id="266"/>
      <w:bookmarkEnd w:id="267"/>
    </w:p>
    <w:p w14:paraId="763D7292" w14:textId="77777777" w:rsidR="00F94BE6" w:rsidRPr="002437CB" w:rsidRDefault="00F94BE6" w:rsidP="00F94BE6">
      <w:pPr>
        <w:pStyle w:val="H6"/>
      </w:pPr>
      <w:r w:rsidRPr="002437CB">
        <w:t>5.2.3.2.5.1</w:t>
      </w:r>
      <w:r w:rsidRPr="002437CB">
        <w:tab/>
        <w:t>General</w:t>
      </w:r>
    </w:p>
    <w:p w14:paraId="2E615249" w14:textId="77777777" w:rsidR="00F94BE6" w:rsidRPr="002437CB" w:rsidRDefault="00F94BE6" w:rsidP="00F94BE6">
      <w:r w:rsidRPr="002437CB">
        <w:rPr>
          <w:noProof/>
        </w:rPr>
        <w:t>This service operation is used by a service consumer e.g., VAL Server to request the AIMLE Server to delete an Individual FL Member Support Group 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EFC903B" w:rsidR="00F94BE6" w:rsidRPr="002437CB" w:rsidRDefault="00F94BE6" w:rsidP="00F94BE6">
      <w:r w:rsidRPr="002437CB">
        <w:t xml:space="preserve">Figure 5.2.3.2.5.2-1 depicts a scenario where a service consumer e.g., VAL Server sends a request to the AIMLE Server to delete an Individual FL Member Support Group 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1.5pt;height:127.5pt" o:ole="">
            <v:imagedata r:id="rId28" o:title=""/>
          </v:shape>
          <o:OLEObject Type="Embed" ProgID="Visio.Drawing.15" ShapeID="_x0000_i1036" DrawAspect="Content" ObjectID="_1833459209"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77777777" w:rsidR="00F94BE6" w:rsidRPr="002437CB" w:rsidRDefault="00F94BE6" w:rsidP="006D33FA">
      <w:pPr>
        <w:pStyle w:val="B1"/>
      </w:pPr>
      <w:r w:rsidRPr="002437CB">
        <w:t>1.</w:t>
      </w:r>
      <w:r w:rsidRPr="002437CB">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2437CB" w:rsidRDefault="00F94BE6" w:rsidP="006D33FA">
      <w:pPr>
        <w:pStyle w:val="B1"/>
      </w:pPr>
      <w:r w:rsidRPr="002437CB">
        <w:t>2a.</w:t>
      </w:r>
      <w:r w:rsidRPr="002437CB">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8" w:name="_Toc195627761"/>
      <w:bookmarkStart w:id="269" w:name="_Toc195628007"/>
      <w:bookmarkStart w:id="270" w:name="_Toc212495694"/>
      <w:bookmarkStart w:id="271" w:name="_Toc214953265"/>
      <w:bookmarkStart w:id="272" w:name="_Toc214953991"/>
      <w:bookmarkStart w:id="273" w:name="_Toc222152203"/>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8"/>
      <w:bookmarkEnd w:id="269"/>
      <w:bookmarkEnd w:id="270"/>
      <w:bookmarkEnd w:id="271"/>
      <w:bookmarkEnd w:id="272"/>
      <w:bookmarkEnd w:id="273"/>
    </w:p>
    <w:p w14:paraId="308B7B12" w14:textId="2BB6CD62" w:rsidR="00BD15DD" w:rsidRPr="002437CB" w:rsidRDefault="00BD15DD" w:rsidP="00BD15DD">
      <w:pPr>
        <w:pStyle w:val="Heading4"/>
      </w:pPr>
      <w:bookmarkStart w:id="274" w:name="_Toc195627762"/>
      <w:bookmarkStart w:id="275" w:name="_Toc195628008"/>
      <w:bookmarkStart w:id="276" w:name="_Toc212495695"/>
      <w:bookmarkStart w:id="277" w:name="_Toc214953266"/>
      <w:bookmarkStart w:id="278" w:name="_Toc214953992"/>
      <w:bookmarkStart w:id="279" w:name="_Toc222152204"/>
      <w:r w:rsidRPr="002437CB">
        <w:t>5.2.</w:t>
      </w:r>
      <w:r w:rsidR="00640EC8" w:rsidRPr="002437CB">
        <w:t>4</w:t>
      </w:r>
      <w:r w:rsidRPr="002437CB">
        <w:t>.1</w:t>
      </w:r>
      <w:r w:rsidRPr="002437CB">
        <w:tab/>
        <w:t>Service Description</w:t>
      </w:r>
      <w:bookmarkEnd w:id="274"/>
      <w:bookmarkEnd w:id="275"/>
      <w:bookmarkEnd w:id="276"/>
      <w:bookmarkEnd w:id="277"/>
      <w:bookmarkEnd w:id="278"/>
      <w:bookmarkEnd w:id="279"/>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80" w:name="_Toc195627763"/>
      <w:bookmarkStart w:id="281" w:name="_Toc195628009"/>
      <w:bookmarkStart w:id="282" w:name="_Toc212495696"/>
      <w:bookmarkStart w:id="283" w:name="_Toc214953267"/>
      <w:bookmarkStart w:id="284" w:name="_Toc214953993"/>
      <w:bookmarkStart w:id="285" w:name="_Toc222152205"/>
      <w:r w:rsidRPr="002437CB">
        <w:t>5.2.</w:t>
      </w:r>
      <w:r w:rsidR="00640EC8" w:rsidRPr="002437CB">
        <w:t>4</w:t>
      </w:r>
      <w:r w:rsidRPr="002437CB">
        <w:t>.2</w:t>
      </w:r>
      <w:r w:rsidRPr="002437CB">
        <w:tab/>
        <w:t>Service Operations</w:t>
      </w:r>
      <w:bookmarkEnd w:id="280"/>
      <w:bookmarkEnd w:id="281"/>
      <w:bookmarkEnd w:id="282"/>
      <w:bookmarkEnd w:id="283"/>
      <w:bookmarkEnd w:id="284"/>
      <w:bookmarkEnd w:id="285"/>
    </w:p>
    <w:p w14:paraId="189760CF" w14:textId="1D6FC6B6" w:rsidR="00BD15DD" w:rsidRPr="002437CB" w:rsidRDefault="00BD15DD" w:rsidP="00BD15DD">
      <w:pPr>
        <w:pStyle w:val="Heading5"/>
      </w:pPr>
      <w:bookmarkStart w:id="286" w:name="_Toc195627764"/>
      <w:bookmarkStart w:id="287" w:name="_Toc195628010"/>
      <w:bookmarkStart w:id="288" w:name="_Toc212495697"/>
      <w:bookmarkStart w:id="289" w:name="_Toc214953268"/>
      <w:bookmarkStart w:id="290" w:name="_Toc214953994"/>
      <w:bookmarkStart w:id="291" w:name="_Toc222152206"/>
      <w:r w:rsidRPr="002437CB">
        <w:t>5.2.</w:t>
      </w:r>
      <w:r w:rsidR="00640EC8" w:rsidRPr="002437CB">
        <w:t>4</w:t>
      </w:r>
      <w:r w:rsidRPr="002437CB">
        <w:t>.2.1</w:t>
      </w:r>
      <w:r w:rsidRPr="002437CB">
        <w:tab/>
        <w:t>Introduction</w:t>
      </w:r>
      <w:bookmarkEnd w:id="286"/>
      <w:bookmarkEnd w:id="287"/>
      <w:bookmarkEnd w:id="288"/>
      <w:bookmarkEnd w:id="289"/>
      <w:bookmarkEnd w:id="290"/>
      <w:bookmarkEnd w:id="291"/>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2" w:name="_Toc212495698"/>
      <w:bookmarkStart w:id="293" w:name="_Toc214953269"/>
      <w:bookmarkStart w:id="294" w:name="_Toc214953995"/>
      <w:bookmarkStart w:id="295" w:name="_Toc222152207"/>
      <w:r w:rsidRPr="002437CB">
        <w:t>5.2.4.2.2</w:t>
      </w:r>
      <w:r w:rsidRPr="002437CB">
        <w:tab/>
        <w:t>AIMLES_AIMLEServiceOperationsManagement_Request</w:t>
      </w:r>
      <w:bookmarkEnd w:id="292"/>
      <w:bookmarkEnd w:id="293"/>
      <w:bookmarkEnd w:id="294"/>
      <w:bookmarkEnd w:id="295"/>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B47F28" w:rsidP="006809A6">
      <w:pPr>
        <w:pStyle w:val="TH"/>
      </w:pPr>
      <w:r>
        <w:pict w14:anchorId="164F1C06">
          <v:shape id="_x0000_i1037" type="#_x0000_t75" style="width:470.25pt;height:125.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6" w:name="_Toc195627765"/>
      <w:bookmarkStart w:id="297" w:name="_Toc195628011"/>
      <w:bookmarkStart w:id="298" w:name="_Toc212495699"/>
      <w:bookmarkStart w:id="299" w:name="_Toc214953270"/>
      <w:bookmarkStart w:id="300" w:name="_Toc214953996"/>
      <w:bookmarkStart w:id="301" w:name="_Toc222152208"/>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6"/>
      <w:bookmarkEnd w:id="297"/>
      <w:bookmarkEnd w:id="298"/>
      <w:bookmarkEnd w:id="299"/>
      <w:bookmarkEnd w:id="300"/>
      <w:bookmarkEnd w:id="301"/>
    </w:p>
    <w:p w14:paraId="513BCAD3" w14:textId="6A3A9A5D" w:rsidR="00252BBA" w:rsidRPr="002437CB" w:rsidRDefault="00252BBA" w:rsidP="00252BBA">
      <w:pPr>
        <w:pStyle w:val="Heading4"/>
      </w:pPr>
      <w:bookmarkStart w:id="302" w:name="_Toc195627766"/>
      <w:bookmarkStart w:id="303" w:name="_Toc195628012"/>
      <w:bookmarkStart w:id="304" w:name="_Toc212495700"/>
      <w:bookmarkStart w:id="305" w:name="_Toc214953271"/>
      <w:bookmarkStart w:id="306" w:name="_Toc214953997"/>
      <w:bookmarkStart w:id="307" w:name="_Toc222152209"/>
      <w:r w:rsidRPr="002437CB">
        <w:t>5.2.</w:t>
      </w:r>
      <w:r w:rsidR="007836D5" w:rsidRPr="002437CB">
        <w:t>5</w:t>
      </w:r>
      <w:r w:rsidRPr="002437CB">
        <w:t>.1</w:t>
      </w:r>
      <w:r w:rsidRPr="002437CB">
        <w:tab/>
        <w:t>Service Description</w:t>
      </w:r>
      <w:bookmarkEnd w:id="302"/>
      <w:bookmarkEnd w:id="303"/>
      <w:bookmarkEnd w:id="304"/>
      <w:bookmarkEnd w:id="305"/>
      <w:bookmarkEnd w:id="306"/>
      <w:bookmarkEnd w:id="307"/>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8" w:name="_Toc195627767"/>
      <w:bookmarkStart w:id="309" w:name="_Toc195628013"/>
      <w:bookmarkStart w:id="310" w:name="_Toc212495701"/>
      <w:bookmarkStart w:id="311" w:name="_Toc214953272"/>
      <w:bookmarkStart w:id="312" w:name="_Toc214953998"/>
      <w:bookmarkStart w:id="313" w:name="_Toc222152210"/>
      <w:r w:rsidRPr="002437CB">
        <w:t>5.2.</w:t>
      </w:r>
      <w:r w:rsidR="007836D5" w:rsidRPr="002437CB">
        <w:t>5</w:t>
      </w:r>
      <w:r w:rsidRPr="002437CB">
        <w:t>.2</w:t>
      </w:r>
      <w:r w:rsidRPr="002437CB">
        <w:tab/>
        <w:t>Service Operations</w:t>
      </w:r>
      <w:bookmarkEnd w:id="308"/>
      <w:bookmarkEnd w:id="309"/>
      <w:bookmarkEnd w:id="310"/>
      <w:bookmarkEnd w:id="311"/>
      <w:bookmarkEnd w:id="312"/>
      <w:bookmarkEnd w:id="313"/>
    </w:p>
    <w:p w14:paraId="01F248A8" w14:textId="2C73A7D0" w:rsidR="00252BBA" w:rsidRPr="002437CB" w:rsidRDefault="00252BBA" w:rsidP="00252BBA">
      <w:pPr>
        <w:pStyle w:val="Heading5"/>
      </w:pPr>
      <w:bookmarkStart w:id="314" w:name="_Toc195627768"/>
      <w:bookmarkStart w:id="315" w:name="_Toc195628014"/>
      <w:bookmarkStart w:id="316" w:name="_Toc212495702"/>
      <w:bookmarkStart w:id="317" w:name="_Toc214953273"/>
      <w:bookmarkStart w:id="318" w:name="_Toc214953999"/>
      <w:bookmarkStart w:id="319" w:name="_Toc222152211"/>
      <w:r w:rsidRPr="002437CB">
        <w:t>5.2.</w:t>
      </w:r>
      <w:r w:rsidR="007836D5" w:rsidRPr="002437CB">
        <w:t>5</w:t>
      </w:r>
      <w:r w:rsidRPr="002437CB">
        <w:t>.2.1</w:t>
      </w:r>
      <w:r w:rsidRPr="002437CB">
        <w:tab/>
        <w:t>Introduction</w:t>
      </w:r>
      <w:bookmarkEnd w:id="314"/>
      <w:bookmarkEnd w:id="315"/>
      <w:bookmarkEnd w:id="316"/>
      <w:bookmarkEnd w:id="317"/>
      <w:bookmarkEnd w:id="318"/>
      <w:bookmarkEnd w:id="319"/>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20" w:name="_Toc212495703"/>
      <w:bookmarkStart w:id="321" w:name="_Toc214953274"/>
      <w:bookmarkStart w:id="322" w:name="_Toc214954000"/>
      <w:bookmarkStart w:id="323" w:name="_Toc222152212"/>
      <w:r w:rsidRPr="002437CB">
        <w:t>5.2.5.2.2</w:t>
      </w:r>
      <w:r w:rsidRPr="002437CB">
        <w:tab/>
      </w:r>
      <w:r w:rsidRPr="002437CB">
        <w:rPr>
          <w:noProof/>
        </w:rPr>
        <w:t>AIMLES_HierarchicalComputingAssist_Request</w:t>
      </w:r>
      <w:bookmarkEnd w:id="320"/>
      <w:bookmarkEnd w:id="321"/>
      <w:bookmarkEnd w:id="322"/>
      <w:bookmarkEnd w:id="323"/>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3A98E647" w:rsidR="000D5054" w:rsidRPr="002437CB" w:rsidRDefault="00FA2586" w:rsidP="000D5054">
      <w:pPr>
        <w:pStyle w:val="TH"/>
      </w:pPr>
      <w:r w:rsidRPr="002437CB">
        <w:object w:dxaOrig="9060" w:dyaOrig="2535" w14:anchorId="696F7E3D">
          <v:shape id="_x0000_i1039" type="#_x0000_t75" style="width:451.5pt;height:126.75pt" o:ole="">
            <v:imagedata r:id="rId31" o:title=""/>
          </v:shape>
          <o:OLEObject Type="Embed" ProgID="Visio.Drawing.15" ShapeID="_x0000_i1039" DrawAspect="Content" ObjectID="_1833459210"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16C6F72E"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4" w:name="_Toc195627769"/>
      <w:bookmarkStart w:id="325" w:name="_Toc195628015"/>
      <w:bookmarkStart w:id="326" w:name="_Toc212495704"/>
      <w:bookmarkStart w:id="327" w:name="_Toc214953275"/>
      <w:bookmarkStart w:id="328" w:name="_Toc214954001"/>
      <w:bookmarkStart w:id="329" w:name="_Toc222152213"/>
      <w:r w:rsidRPr="002437CB">
        <w:t>5.2.</w:t>
      </w:r>
      <w:r w:rsidR="00CE05DA" w:rsidRPr="002437CB">
        <w:t>6</w:t>
      </w:r>
      <w:r w:rsidRPr="002437CB">
        <w:tab/>
        <w:t xml:space="preserve">AIMLES_AIMLEClientDiscovery </w:t>
      </w:r>
      <w:r w:rsidR="00951DB7" w:rsidRPr="002437CB">
        <w:rPr>
          <w:rFonts w:eastAsia="SimSun"/>
          <w:lang w:eastAsia="en-US"/>
        </w:rPr>
        <w:t>Service</w:t>
      </w:r>
      <w:bookmarkEnd w:id="324"/>
      <w:bookmarkEnd w:id="325"/>
      <w:bookmarkEnd w:id="326"/>
      <w:bookmarkEnd w:id="327"/>
      <w:bookmarkEnd w:id="328"/>
      <w:bookmarkEnd w:id="329"/>
    </w:p>
    <w:p w14:paraId="6E8AAFEF" w14:textId="64AFA8B9" w:rsidR="003C5E34" w:rsidRPr="002437CB" w:rsidRDefault="003C5E34" w:rsidP="003C5E34">
      <w:pPr>
        <w:pStyle w:val="Heading4"/>
      </w:pPr>
      <w:bookmarkStart w:id="330" w:name="_Toc195627770"/>
      <w:bookmarkStart w:id="331" w:name="_Toc195628016"/>
      <w:bookmarkStart w:id="332" w:name="_Toc212495705"/>
      <w:bookmarkStart w:id="333" w:name="_Toc214953276"/>
      <w:bookmarkStart w:id="334" w:name="_Toc214954002"/>
      <w:bookmarkStart w:id="335" w:name="_Toc222152214"/>
      <w:r w:rsidRPr="002437CB">
        <w:t>5.2.</w:t>
      </w:r>
      <w:r w:rsidR="00CE05DA" w:rsidRPr="002437CB">
        <w:t>6</w:t>
      </w:r>
      <w:r w:rsidRPr="002437CB">
        <w:t>.1</w:t>
      </w:r>
      <w:r w:rsidRPr="002437CB">
        <w:tab/>
        <w:t>Service Description</w:t>
      </w:r>
      <w:bookmarkEnd w:id="330"/>
      <w:bookmarkEnd w:id="331"/>
      <w:bookmarkEnd w:id="332"/>
      <w:bookmarkEnd w:id="333"/>
      <w:bookmarkEnd w:id="334"/>
      <w:bookmarkEnd w:id="335"/>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6" w:name="_Toc195627771"/>
      <w:bookmarkStart w:id="337" w:name="_Toc195628017"/>
      <w:bookmarkStart w:id="338" w:name="_Toc212495706"/>
      <w:bookmarkStart w:id="339" w:name="_Toc214953277"/>
      <w:bookmarkStart w:id="340" w:name="_Toc214954003"/>
      <w:bookmarkStart w:id="341" w:name="_Toc222152215"/>
      <w:r w:rsidRPr="002437CB">
        <w:t>5.2.</w:t>
      </w:r>
      <w:r w:rsidR="00CE05DA" w:rsidRPr="002437CB">
        <w:t>6</w:t>
      </w:r>
      <w:r w:rsidRPr="002437CB">
        <w:t>.2</w:t>
      </w:r>
      <w:r w:rsidRPr="002437CB">
        <w:tab/>
        <w:t>Service Operations</w:t>
      </w:r>
      <w:bookmarkEnd w:id="336"/>
      <w:bookmarkEnd w:id="337"/>
      <w:bookmarkEnd w:id="338"/>
      <w:bookmarkEnd w:id="339"/>
      <w:bookmarkEnd w:id="340"/>
      <w:bookmarkEnd w:id="341"/>
    </w:p>
    <w:p w14:paraId="1C1E2826" w14:textId="0C1C12B2" w:rsidR="003C5E34" w:rsidRPr="002437CB" w:rsidRDefault="003C5E34" w:rsidP="003C5E34">
      <w:pPr>
        <w:pStyle w:val="Heading5"/>
      </w:pPr>
      <w:bookmarkStart w:id="342" w:name="_Toc195627772"/>
      <w:bookmarkStart w:id="343" w:name="_Toc195628018"/>
      <w:bookmarkStart w:id="344" w:name="_Toc212495707"/>
      <w:bookmarkStart w:id="345" w:name="_Toc214953278"/>
      <w:bookmarkStart w:id="346" w:name="_Toc214954004"/>
      <w:bookmarkStart w:id="347" w:name="_Toc222152216"/>
      <w:r w:rsidRPr="002437CB">
        <w:t>5.2.</w:t>
      </w:r>
      <w:r w:rsidR="00CE05DA" w:rsidRPr="002437CB">
        <w:t>6</w:t>
      </w:r>
      <w:r w:rsidRPr="002437CB">
        <w:t>.2.1</w:t>
      </w:r>
      <w:r w:rsidRPr="002437CB">
        <w:tab/>
        <w:t>Introduction</w:t>
      </w:r>
      <w:bookmarkEnd w:id="342"/>
      <w:bookmarkEnd w:id="343"/>
      <w:bookmarkEnd w:id="344"/>
      <w:bookmarkEnd w:id="345"/>
      <w:bookmarkEnd w:id="346"/>
      <w:bookmarkEnd w:id="347"/>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8" w:name="_Toc180306253"/>
      <w:bookmarkStart w:id="349" w:name="_Toc192868208"/>
      <w:bookmarkStart w:id="350" w:name="_Toc212495708"/>
      <w:bookmarkStart w:id="351" w:name="_Toc214953279"/>
      <w:bookmarkStart w:id="352" w:name="_Toc214954005"/>
      <w:bookmarkStart w:id="353" w:name="_Toc222152217"/>
      <w:bookmarkStart w:id="354" w:name="_Toc180306254"/>
      <w:bookmarkStart w:id="355" w:name="_Toc192868209"/>
      <w:r w:rsidRPr="002437CB">
        <w:t>5.2.6.2.2</w:t>
      </w:r>
      <w:r w:rsidRPr="002437CB">
        <w:tab/>
      </w:r>
      <w:bookmarkEnd w:id="348"/>
      <w:bookmarkEnd w:id="349"/>
      <w:r w:rsidRPr="002437CB">
        <w:rPr>
          <w:lang w:eastAsia="zh-CN"/>
        </w:rPr>
        <w:t>AIMLES_AIMLEClientDiscovery_Request</w:t>
      </w:r>
      <w:bookmarkEnd w:id="350"/>
      <w:bookmarkEnd w:id="351"/>
      <w:bookmarkEnd w:id="352"/>
      <w:bookmarkEnd w:id="353"/>
    </w:p>
    <w:bookmarkEnd w:id="354"/>
    <w:bookmarkEnd w:id="355"/>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B47F28" w:rsidP="00752A3E">
      <w:pPr>
        <w:pStyle w:val="TH"/>
      </w:pPr>
      <w:bookmarkStart w:id="356" w:name="_MON_1790651302"/>
      <w:bookmarkEnd w:id="356"/>
      <w:r>
        <w:pict w14:anchorId="34C3A558">
          <v:shape id="_x0000_i1040" type="#_x0000_t75" style="width:480pt;height:126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7" w:name="_Toc195627773"/>
      <w:bookmarkStart w:id="358" w:name="_Toc195628019"/>
      <w:bookmarkStart w:id="359" w:name="_Toc212495709"/>
      <w:bookmarkStart w:id="360" w:name="_Toc214953280"/>
      <w:bookmarkStart w:id="361" w:name="_Toc214954006"/>
      <w:bookmarkStart w:id="362" w:name="_Toc222152218"/>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7"/>
      <w:bookmarkEnd w:id="358"/>
      <w:bookmarkEnd w:id="359"/>
      <w:bookmarkEnd w:id="360"/>
      <w:bookmarkEnd w:id="361"/>
      <w:bookmarkEnd w:id="362"/>
    </w:p>
    <w:p w14:paraId="3B116677" w14:textId="0C13D0C5" w:rsidR="00153C1A" w:rsidRPr="002437CB" w:rsidRDefault="00153C1A" w:rsidP="00153C1A">
      <w:pPr>
        <w:pStyle w:val="Heading4"/>
      </w:pPr>
      <w:bookmarkStart w:id="363" w:name="_Toc195627774"/>
      <w:bookmarkStart w:id="364" w:name="_Toc195628020"/>
      <w:bookmarkStart w:id="365" w:name="_Toc212495710"/>
      <w:bookmarkStart w:id="366" w:name="_Toc214953281"/>
      <w:bookmarkStart w:id="367" w:name="_Toc214954007"/>
      <w:bookmarkStart w:id="368" w:name="_Toc222152219"/>
      <w:r w:rsidRPr="002437CB">
        <w:t>5.2.</w:t>
      </w:r>
      <w:r w:rsidR="00055B5F" w:rsidRPr="002437CB">
        <w:t>7</w:t>
      </w:r>
      <w:r w:rsidRPr="002437CB">
        <w:t>.1</w:t>
      </w:r>
      <w:r w:rsidRPr="002437CB">
        <w:tab/>
        <w:t>Service Description</w:t>
      </w:r>
      <w:bookmarkEnd w:id="363"/>
      <w:bookmarkEnd w:id="364"/>
      <w:bookmarkEnd w:id="365"/>
      <w:bookmarkEnd w:id="366"/>
      <w:bookmarkEnd w:id="367"/>
      <w:bookmarkEnd w:id="368"/>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9" w:name="_Toc195627775"/>
      <w:bookmarkStart w:id="370" w:name="_Toc195628021"/>
      <w:bookmarkStart w:id="371" w:name="_Toc212495711"/>
      <w:bookmarkStart w:id="372" w:name="_Toc214953282"/>
      <w:bookmarkStart w:id="373" w:name="_Toc214954008"/>
      <w:bookmarkStart w:id="374" w:name="_Toc222152220"/>
      <w:r w:rsidRPr="002437CB">
        <w:t>5.2.</w:t>
      </w:r>
      <w:r w:rsidR="00055B5F" w:rsidRPr="002437CB">
        <w:t>7</w:t>
      </w:r>
      <w:r w:rsidRPr="002437CB">
        <w:t>.2</w:t>
      </w:r>
      <w:r w:rsidRPr="002437CB">
        <w:tab/>
        <w:t>Service Operations</w:t>
      </w:r>
      <w:bookmarkEnd w:id="369"/>
      <w:bookmarkEnd w:id="370"/>
      <w:bookmarkEnd w:id="371"/>
      <w:bookmarkEnd w:id="372"/>
      <w:bookmarkEnd w:id="373"/>
      <w:bookmarkEnd w:id="374"/>
    </w:p>
    <w:p w14:paraId="73376F46" w14:textId="77777777" w:rsidR="00223968" w:rsidRPr="002437CB" w:rsidRDefault="00223968" w:rsidP="00223968">
      <w:pPr>
        <w:pStyle w:val="Heading5"/>
      </w:pPr>
      <w:bookmarkStart w:id="375" w:name="_Toc195627776"/>
      <w:bookmarkStart w:id="376" w:name="_Toc195628022"/>
      <w:bookmarkStart w:id="377" w:name="_Toc212495712"/>
      <w:bookmarkStart w:id="378" w:name="_Toc214953283"/>
      <w:bookmarkStart w:id="379" w:name="_Toc214954009"/>
      <w:bookmarkStart w:id="380" w:name="_Toc222152221"/>
      <w:r w:rsidRPr="002437CB">
        <w:t>5.2.7.2.1</w:t>
      </w:r>
      <w:r w:rsidRPr="002437CB">
        <w:tab/>
        <w:t>Introduction</w:t>
      </w:r>
      <w:bookmarkEnd w:id="375"/>
      <w:bookmarkEnd w:id="376"/>
      <w:bookmarkEnd w:id="377"/>
      <w:bookmarkEnd w:id="378"/>
      <w:bookmarkEnd w:id="379"/>
      <w:bookmarkEnd w:id="380"/>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1" w:name="_Toc212495713"/>
      <w:bookmarkStart w:id="382" w:name="_Toc214953284"/>
      <w:bookmarkStart w:id="383" w:name="_Toc214954010"/>
      <w:bookmarkStart w:id="384" w:name="_Toc222152222"/>
      <w:r w:rsidRPr="002437CB">
        <w:t>5.2.7.2.2</w:t>
      </w:r>
      <w:r w:rsidRPr="002437CB">
        <w:tab/>
        <w:t>AIMLES_ClientSelection_Subscribe</w:t>
      </w:r>
      <w:bookmarkEnd w:id="381"/>
      <w:bookmarkEnd w:id="382"/>
      <w:bookmarkEnd w:id="383"/>
      <w:bookmarkEnd w:id="384"/>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B47F28" w:rsidP="00784C90">
      <w:pPr>
        <w:pStyle w:val="TH"/>
      </w:pPr>
      <w:r>
        <w:pict w14:anchorId="666E0B4E">
          <v:shape id="_x0000_i1041" type="#_x0000_t75" style="width:466.5pt;height:125.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6A7A5CEA"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5" w:name="_Toc212495714"/>
      <w:bookmarkStart w:id="386" w:name="_Toc214953285"/>
      <w:bookmarkStart w:id="387" w:name="_Toc214954011"/>
      <w:bookmarkStart w:id="388" w:name="_Toc222152223"/>
      <w:r w:rsidRPr="002437CB">
        <w:t>5.2.7.2.3</w:t>
      </w:r>
      <w:r w:rsidRPr="002437CB">
        <w:tab/>
        <w:t>AIMLES_</w:t>
      </w:r>
      <w:r w:rsidR="00662180" w:rsidRPr="00C07EFD">
        <w:t>ClientSelection</w:t>
      </w:r>
      <w:r w:rsidRPr="002437CB">
        <w:t>_Update</w:t>
      </w:r>
      <w:bookmarkEnd w:id="385"/>
      <w:bookmarkEnd w:id="386"/>
      <w:bookmarkEnd w:id="387"/>
      <w:bookmarkEnd w:id="388"/>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B47F28" w:rsidP="00784C90">
      <w:pPr>
        <w:pStyle w:val="TH"/>
      </w:pPr>
      <w:r>
        <w:pict w14:anchorId="26B49D7B">
          <v:shape id="_x0000_i1042" type="#_x0000_t75" style="width:480pt;height:153.7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734B7E68"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23D5039"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753B58AB"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9" w:name="_Toc212495715"/>
      <w:bookmarkStart w:id="390" w:name="_Toc214953286"/>
      <w:bookmarkStart w:id="391" w:name="_Toc214954012"/>
      <w:bookmarkStart w:id="392" w:name="_Toc222152224"/>
      <w:r w:rsidRPr="002437CB">
        <w:t>5.2.7.2.4</w:t>
      </w:r>
      <w:r w:rsidRPr="002437CB">
        <w:tab/>
        <w:t>AIMLES_</w:t>
      </w:r>
      <w:r w:rsidR="00662180" w:rsidRPr="00C07EFD">
        <w:t>ClientSelection</w:t>
      </w:r>
      <w:r w:rsidRPr="002437CB">
        <w:t>_Unsubscribe</w:t>
      </w:r>
      <w:bookmarkEnd w:id="389"/>
      <w:bookmarkEnd w:id="390"/>
      <w:bookmarkEnd w:id="391"/>
      <w:bookmarkEnd w:id="392"/>
    </w:p>
    <w:p w14:paraId="6BBBFE5F" w14:textId="77777777" w:rsidR="00784C90" w:rsidRPr="002437CB" w:rsidRDefault="00784C90" w:rsidP="00784C90">
      <w:pPr>
        <w:pStyle w:val="H6"/>
      </w:pPr>
      <w:r w:rsidRPr="002437CB">
        <w:t>5.2.7.2.4.1</w:t>
      </w:r>
      <w:r w:rsidRPr="002437CB">
        <w:tab/>
        <w:t>General</w:t>
      </w:r>
    </w:p>
    <w:p w14:paraId="261A809E" w14:textId="77777777" w:rsidR="00784C90" w:rsidRPr="002437CB" w:rsidRDefault="00784C90" w:rsidP="00784C90">
      <w:r w:rsidRPr="002437CB">
        <w:t>This service operation is used by a service consumer to request the deletion of AIMLE Client Selection Subscription at the ADAE 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4522D34C"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ADAE Server to delete an existing AIMLE Client Selection Subscription (see also clause 8.13 of </w:t>
      </w:r>
      <w:r w:rsidR="00662180">
        <w:t>3GPP TS 23.482 [9]</w:t>
      </w:r>
      <w:r w:rsidRPr="002437CB">
        <w:t>).</w:t>
      </w:r>
    </w:p>
    <w:p w14:paraId="06B8E26A" w14:textId="77777777" w:rsidR="00784C90" w:rsidRPr="002437CB" w:rsidRDefault="00B47F28" w:rsidP="00784C90">
      <w:pPr>
        <w:pStyle w:val="TH"/>
      </w:pPr>
      <w:r>
        <w:pict w14:anchorId="7A0A51F8">
          <v:shape id="_x0000_i1043" type="#_x0000_t75" style="width:473.25pt;height:160.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77777777" w:rsidR="00784C90" w:rsidRPr="002437CB" w:rsidRDefault="00784C90" w:rsidP="00784C90">
      <w:pPr>
        <w:pStyle w:val="B1"/>
      </w:pPr>
      <w:r w:rsidRPr="002437CB">
        <w:t>2a.</w:t>
      </w:r>
      <w:r w:rsidRPr="002437CB">
        <w:tab/>
        <w:t>Upon success, the ADAE 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3" w:name="_Toc212495716"/>
      <w:bookmarkStart w:id="394" w:name="_Toc214953287"/>
      <w:bookmarkStart w:id="395" w:name="_Toc214954013"/>
      <w:bookmarkStart w:id="396" w:name="_Toc222152225"/>
      <w:r w:rsidRPr="002437CB">
        <w:t>5.2.7.2.5</w:t>
      </w:r>
      <w:r w:rsidRPr="002437CB">
        <w:tab/>
        <w:t>AIMLES_</w:t>
      </w:r>
      <w:r w:rsidR="00662180" w:rsidRPr="00C07EFD">
        <w:t>ClientSelection</w:t>
      </w:r>
      <w:r w:rsidRPr="002437CB">
        <w:t>_Notify</w:t>
      </w:r>
      <w:bookmarkEnd w:id="393"/>
      <w:bookmarkEnd w:id="394"/>
      <w:bookmarkEnd w:id="395"/>
      <w:bookmarkEnd w:id="396"/>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78ED6C5E" w:rsidR="00784C90" w:rsidRPr="002437CB" w:rsidRDefault="00784C90" w:rsidP="00784C90">
      <w:r w:rsidRPr="002437CB">
        <w:t>The following procedures are supported by the "AIMLE</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B47F28" w:rsidP="00784C90">
      <w:pPr>
        <w:pStyle w:val="TH"/>
      </w:pPr>
      <w:r>
        <w:pict w14:anchorId="78F79293">
          <v:shape id="_x0000_i1044" type="#_x0000_t75" style="width:474pt;height:138.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00C5A0A5"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7" w:name="_Toc212495717"/>
      <w:bookmarkStart w:id="398" w:name="_Toc214953288"/>
      <w:bookmarkStart w:id="399" w:name="_Toc214954014"/>
      <w:bookmarkStart w:id="400" w:name="_Toc222152226"/>
      <w:r w:rsidRPr="002437CB">
        <w:t>5.2.7.2.6</w:t>
      </w:r>
      <w:r w:rsidRPr="002437CB">
        <w:tab/>
        <w:t>AIMLES_AIMLEClientSelection_Request</w:t>
      </w:r>
      <w:bookmarkEnd w:id="397"/>
      <w:bookmarkEnd w:id="398"/>
      <w:bookmarkEnd w:id="399"/>
      <w:bookmarkEnd w:id="400"/>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1" w:name="_MON_1815993478"/>
    <w:bookmarkEnd w:id="401"/>
    <w:p w14:paraId="0D646A35" w14:textId="38B08B9F" w:rsidR="00784C90" w:rsidRPr="002437CB" w:rsidRDefault="00CC45A7" w:rsidP="00784C90">
      <w:pPr>
        <w:pStyle w:val="TH"/>
      </w:pPr>
      <w:r>
        <w:object w:dxaOrig="9024" w:dyaOrig="2496" w14:anchorId="4C40E8AA">
          <v:shape id="_x0000_i1046" type="#_x0000_t75" style="width:451.5pt;height:125.25pt" o:ole="">
            <v:imagedata r:id="rId37" o:title=""/>
          </v:shape>
          <o:OLEObject Type="Embed" ProgID="Visio.Drawing.15" ShapeID="_x0000_i1046" DrawAspect="Content" ObjectID="_1833459211"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7E916A5"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7416B2F9"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2" w:name="_Toc510696596"/>
      <w:bookmarkStart w:id="403" w:name="_Toc35971388"/>
      <w:bookmarkEnd w:id="85"/>
      <w:bookmarkEnd w:id="86"/>
      <w:r w:rsidRPr="002437CB">
        <w:br w:type="page"/>
      </w:r>
      <w:bookmarkStart w:id="404" w:name="_Toc212495718"/>
      <w:bookmarkStart w:id="405" w:name="_Toc214953289"/>
      <w:bookmarkStart w:id="406" w:name="_Toc214954015"/>
      <w:bookmarkStart w:id="407" w:name="_Toc222152227"/>
      <w:bookmarkStart w:id="408" w:name="_Toc195627783"/>
      <w:bookmarkStart w:id="409" w:name="_Toc195628029"/>
      <w:bookmarkStart w:id="410" w:name="_Toc510696597"/>
      <w:bookmarkStart w:id="411" w:name="_Toc35971389"/>
      <w:bookmarkEnd w:id="402"/>
      <w:bookmarkEnd w:id="403"/>
      <w:r w:rsidR="00C27AEB" w:rsidRPr="002437CB">
        <w:t>5.2.8</w:t>
      </w:r>
      <w:r w:rsidR="003F63A7" w:rsidRPr="002437CB">
        <w:tab/>
        <w:t>AIMLES_MLModelPerfMonitor Service</w:t>
      </w:r>
      <w:bookmarkEnd w:id="404"/>
      <w:bookmarkEnd w:id="405"/>
      <w:bookmarkEnd w:id="406"/>
      <w:bookmarkEnd w:id="407"/>
    </w:p>
    <w:p w14:paraId="43A5A22F" w14:textId="1A225C91" w:rsidR="003F63A7" w:rsidRPr="002437CB" w:rsidRDefault="00C27AEB" w:rsidP="003F63A7">
      <w:pPr>
        <w:pStyle w:val="Heading4"/>
      </w:pPr>
      <w:bookmarkStart w:id="412" w:name="_Toc212495719"/>
      <w:bookmarkStart w:id="413" w:name="_Toc214953290"/>
      <w:bookmarkStart w:id="414" w:name="_Toc214954016"/>
      <w:bookmarkStart w:id="415" w:name="_Toc222152228"/>
      <w:r w:rsidRPr="002437CB">
        <w:t>5.2.8</w:t>
      </w:r>
      <w:r w:rsidR="003F63A7" w:rsidRPr="002437CB">
        <w:t>.1</w:t>
      </w:r>
      <w:r w:rsidR="003F63A7" w:rsidRPr="002437CB">
        <w:tab/>
        <w:t>Service Description</w:t>
      </w:r>
      <w:bookmarkEnd w:id="412"/>
      <w:bookmarkEnd w:id="413"/>
      <w:bookmarkEnd w:id="414"/>
      <w:bookmarkEnd w:id="415"/>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6" w:name="_Toc212495720"/>
      <w:bookmarkStart w:id="417" w:name="_Toc214953291"/>
      <w:bookmarkStart w:id="418" w:name="_Toc214954017"/>
      <w:bookmarkStart w:id="419" w:name="_Toc222152229"/>
      <w:r w:rsidRPr="002437CB">
        <w:t>5.2.8</w:t>
      </w:r>
      <w:r w:rsidR="003F63A7" w:rsidRPr="002437CB">
        <w:t>.2</w:t>
      </w:r>
      <w:r w:rsidR="003F63A7" w:rsidRPr="002437CB">
        <w:tab/>
        <w:t>Service Operations</w:t>
      </w:r>
      <w:bookmarkEnd w:id="416"/>
      <w:bookmarkEnd w:id="417"/>
      <w:bookmarkEnd w:id="418"/>
      <w:bookmarkEnd w:id="419"/>
    </w:p>
    <w:p w14:paraId="10180C33" w14:textId="61B9B100" w:rsidR="003F63A7" w:rsidRPr="002437CB" w:rsidRDefault="00C27AEB" w:rsidP="003F63A7">
      <w:pPr>
        <w:pStyle w:val="Heading5"/>
      </w:pPr>
      <w:bookmarkStart w:id="420" w:name="_Toc212495721"/>
      <w:bookmarkStart w:id="421" w:name="_Toc214953292"/>
      <w:bookmarkStart w:id="422" w:name="_Toc214954018"/>
      <w:bookmarkStart w:id="423" w:name="_Toc222152230"/>
      <w:r w:rsidRPr="002437CB">
        <w:t>5.2.8</w:t>
      </w:r>
      <w:r w:rsidR="003F63A7" w:rsidRPr="002437CB">
        <w:t>.2.1</w:t>
      </w:r>
      <w:r w:rsidR="003F63A7" w:rsidRPr="002437CB">
        <w:tab/>
        <w:t>Introduction</w:t>
      </w:r>
      <w:bookmarkEnd w:id="420"/>
      <w:bookmarkEnd w:id="421"/>
      <w:bookmarkEnd w:id="422"/>
      <w:bookmarkEnd w:id="423"/>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4" w:name="_Toc212495722"/>
      <w:bookmarkStart w:id="425" w:name="_Toc214953293"/>
      <w:bookmarkStart w:id="426" w:name="_Toc214954019"/>
      <w:bookmarkStart w:id="427" w:name="_Toc222152231"/>
      <w:r w:rsidRPr="002437CB">
        <w:t>5.2.8</w:t>
      </w:r>
      <w:r w:rsidR="003F63A7" w:rsidRPr="002437CB">
        <w:t>.2.2</w:t>
      </w:r>
      <w:r w:rsidR="003F63A7" w:rsidRPr="002437CB">
        <w:tab/>
        <w:t>AIMLES_MLModelPerfMonitor_Subscribe</w:t>
      </w:r>
      <w:bookmarkEnd w:id="424"/>
      <w:bookmarkEnd w:id="425"/>
      <w:bookmarkEnd w:id="426"/>
      <w:bookmarkEnd w:id="427"/>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1E0BCF64" w:rsidR="003F63A7" w:rsidRPr="002437CB" w:rsidRDefault="00C6660A" w:rsidP="003F63A7">
      <w:pPr>
        <w:pStyle w:val="TH"/>
      </w:pPr>
      <w:r w:rsidRPr="002437CB">
        <w:object w:dxaOrig="9031" w:dyaOrig="2498" w14:anchorId="45C2B7C7">
          <v:shape id="_x0000_i1047" type="#_x0000_t75" style="width:453pt;height:125.25pt" o:ole="">
            <v:imagedata r:id="rId39" o:title=""/>
          </v:shape>
          <o:OLEObject Type="Embed" ProgID="Visio.Drawing.15" ShapeID="_x0000_i1047" DrawAspect="Content" ObjectID="_1833459212"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8" w:name="_Toc212495723"/>
      <w:bookmarkStart w:id="429" w:name="_Toc214953294"/>
      <w:bookmarkStart w:id="430" w:name="_Toc214954020"/>
      <w:bookmarkStart w:id="431" w:name="_Toc222152232"/>
      <w:r w:rsidRPr="002437CB">
        <w:t>5.2.8</w:t>
      </w:r>
      <w:r w:rsidR="003F63A7" w:rsidRPr="002437CB">
        <w:t>.2.3</w:t>
      </w:r>
      <w:r w:rsidR="003F63A7" w:rsidRPr="002437CB">
        <w:tab/>
        <w:t>AIMLES_MLModelPerfMonitor_Update</w:t>
      </w:r>
      <w:bookmarkEnd w:id="428"/>
      <w:bookmarkEnd w:id="429"/>
      <w:bookmarkEnd w:id="430"/>
      <w:bookmarkEnd w:id="431"/>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3A09CBFB" w:rsidR="003F63A7" w:rsidRPr="002437CB" w:rsidRDefault="003F63A7" w:rsidP="003F63A7">
      <w:pPr>
        <w:pStyle w:val="TH"/>
      </w:pPr>
      <w:r w:rsidRPr="002437CB">
        <w:object w:dxaOrig="9060" w:dyaOrig="2546" w14:anchorId="5A1125DB">
          <v:shape id="_x0000_i1048" type="#_x0000_t75" style="width:454.5pt;height:127.5pt" o:ole="">
            <v:imagedata r:id="rId41" o:title=""/>
          </v:shape>
          <o:OLEObject Type="Embed" ProgID="Visio.Drawing.15" ShapeID="_x0000_i1048" DrawAspect="Content" ObjectID="_1833459213"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25DCDE0A"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253EE88C"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381E2F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2" w:name="_Toc212495724"/>
      <w:bookmarkStart w:id="433" w:name="_Toc214953295"/>
      <w:bookmarkStart w:id="434" w:name="_Toc214954021"/>
      <w:bookmarkStart w:id="435" w:name="_Toc222152233"/>
      <w:r w:rsidRPr="002437CB">
        <w:t>5.2.8</w:t>
      </w:r>
      <w:r w:rsidR="003F63A7" w:rsidRPr="002437CB">
        <w:t>.2.4</w:t>
      </w:r>
      <w:r w:rsidR="003F63A7" w:rsidRPr="002437CB">
        <w:tab/>
        <w:t>AIMLES_MLModelPerfMonitor_Unsubscribe</w:t>
      </w:r>
      <w:bookmarkEnd w:id="432"/>
      <w:bookmarkEnd w:id="433"/>
      <w:bookmarkEnd w:id="434"/>
      <w:bookmarkEnd w:id="435"/>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78EE0070"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B47F28" w:rsidP="003F63A7">
      <w:pPr>
        <w:pStyle w:val="TH"/>
      </w:pPr>
      <w:r>
        <w:pict w14:anchorId="5EE63738">
          <v:shape id="_x0000_i1049" type="#_x0000_t75" style="width:472.15pt;height:160.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6" w:name="_Toc212495725"/>
      <w:bookmarkStart w:id="437" w:name="_Toc214953296"/>
      <w:bookmarkStart w:id="438" w:name="_Toc214954022"/>
      <w:bookmarkStart w:id="439" w:name="_Toc222152234"/>
      <w:r w:rsidRPr="002437CB">
        <w:t>5.2.8</w:t>
      </w:r>
      <w:r w:rsidR="003F63A7" w:rsidRPr="002437CB">
        <w:t>.2.5</w:t>
      </w:r>
      <w:r w:rsidR="003F63A7" w:rsidRPr="002437CB">
        <w:tab/>
        <w:t>AIMLES_MLModelPerfMonitor_Notify</w:t>
      </w:r>
      <w:bookmarkEnd w:id="436"/>
      <w:bookmarkEnd w:id="437"/>
      <w:bookmarkEnd w:id="438"/>
      <w:bookmarkEnd w:id="439"/>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50" type="#_x0000_t75" style="width:451.5pt;height:125.25pt" o:ole="">
            <v:imagedata r:id="rId43" o:title=""/>
          </v:shape>
          <o:OLEObject Type="Embed" ProgID="Visio.Drawing.15" ShapeID="_x0000_i1050" DrawAspect="Content" ObjectID="_1833459214"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40" w:name="_Toc212495726"/>
      <w:bookmarkStart w:id="441" w:name="_Toc214953297"/>
      <w:bookmarkStart w:id="442" w:name="_Toc214954023"/>
      <w:bookmarkStart w:id="443" w:name="_Toc222152235"/>
      <w:r w:rsidRPr="002437CB">
        <w:t>5.2.9</w:t>
      </w:r>
      <w:r w:rsidR="00F13F12" w:rsidRPr="002437CB">
        <w:tab/>
        <w:t xml:space="preserve">AIMLES_AssistedMLModelSelection </w:t>
      </w:r>
      <w:r w:rsidR="00F13F12" w:rsidRPr="002437CB">
        <w:rPr>
          <w:rFonts w:eastAsia="SimSun"/>
        </w:rPr>
        <w:t>Service</w:t>
      </w:r>
      <w:bookmarkEnd w:id="440"/>
      <w:bookmarkEnd w:id="441"/>
      <w:bookmarkEnd w:id="442"/>
      <w:bookmarkEnd w:id="443"/>
    </w:p>
    <w:p w14:paraId="2BE63B66" w14:textId="39DFCBF5" w:rsidR="00F13F12" w:rsidRPr="002437CB" w:rsidRDefault="00D368D2" w:rsidP="00F13F12">
      <w:pPr>
        <w:pStyle w:val="Heading4"/>
      </w:pPr>
      <w:bookmarkStart w:id="444" w:name="_Toc212495727"/>
      <w:bookmarkStart w:id="445" w:name="_Toc214953298"/>
      <w:bookmarkStart w:id="446" w:name="_Toc214954024"/>
      <w:bookmarkStart w:id="447" w:name="_Toc222152236"/>
      <w:r w:rsidRPr="002437CB">
        <w:t>5.2.9</w:t>
      </w:r>
      <w:r w:rsidR="00F13F12" w:rsidRPr="002437CB">
        <w:t>.1</w:t>
      </w:r>
      <w:r w:rsidR="00F13F12" w:rsidRPr="002437CB">
        <w:tab/>
        <w:t>Service Description</w:t>
      </w:r>
      <w:bookmarkEnd w:id="444"/>
      <w:bookmarkEnd w:id="445"/>
      <w:bookmarkEnd w:id="446"/>
      <w:bookmarkEnd w:id="447"/>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8" w:name="_Toc212495728"/>
      <w:bookmarkStart w:id="449" w:name="_Toc214953299"/>
      <w:bookmarkStart w:id="450" w:name="_Toc214954025"/>
      <w:bookmarkStart w:id="451" w:name="_Toc222152237"/>
      <w:r w:rsidRPr="002437CB">
        <w:t>5.2.9</w:t>
      </w:r>
      <w:r w:rsidR="00F13F12" w:rsidRPr="002437CB">
        <w:t>.2</w:t>
      </w:r>
      <w:r w:rsidR="00F13F12" w:rsidRPr="002437CB">
        <w:tab/>
        <w:t>Service Operations</w:t>
      </w:r>
      <w:bookmarkEnd w:id="448"/>
      <w:bookmarkEnd w:id="449"/>
      <w:bookmarkEnd w:id="450"/>
      <w:bookmarkEnd w:id="451"/>
    </w:p>
    <w:p w14:paraId="57CF1606" w14:textId="6CB76D44" w:rsidR="00F13F12" w:rsidRPr="002437CB" w:rsidRDefault="00D368D2" w:rsidP="00F13F12">
      <w:pPr>
        <w:pStyle w:val="Heading5"/>
      </w:pPr>
      <w:bookmarkStart w:id="452" w:name="_Toc212495729"/>
      <w:bookmarkStart w:id="453" w:name="_Toc214953300"/>
      <w:bookmarkStart w:id="454" w:name="_Toc214954026"/>
      <w:bookmarkStart w:id="455" w:name="_Toc222152238"/>
      <w:r w:rsidRPr="002437CB">
        <w:t>5.2.9</w:t>
      </w:r>
      <w:r w:rsidR="00F13F12" w:rsidRPr="002437CB">
        <w:t>.2.1</w:t>
      </w:r>
      <w:r w:rsidR="00F13F12" w:rsidRPr="002437CB">
        <w:tab/>
        <w:t>Introduction</w:t>
      </w:r>
      <w:bookmarkEnd w:id="452"/>
      <w:bookmarkEnd w:id="453"/>
      <w:bookmarkEnd w:id="454"/>
      <w:bookmarkEnd w:id="455"/>
    </w:p>
    <w:p w14:paraId="3E8CC1C4" w14:textId="5D93C48B"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6" w:name="_Toc212495730"/>
      <w:bookmarkStart w:id="457" w:name="_Toc214953301"/>
      <w:bookmarkStart w:id="458" w:name="_Toc214954027"/>
      <w:bookmarkStart w:id="459" w:name="_Toc222152239"/>
      <w:r w:rsidRPr="002437CB">
        <w:t>5.2.9</w:t>
      </w:r>
      <w:r w:rsidR="00F13F12" w:rsidRPr="002437CB">
        <w:t>.2.2</w:t>
      </w:r>
      <w:r w:rsidR="00F13F12" w:rsidRPr="002437CB">
        <w:tab/>
        <w:t>AIMLES_AssistedMLModelSelection_Subscribe</w:t>
      </w:r>
      <w:bookmarkEnd w:id="456"/>
      <w:bookmarkEnd w:id="457"/>
      <w:bookmarkEnd w:id="458"/>
      <w:bookmarkEnd w:id="459"/>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B47F28" w:rsidP="00F13F12">
      <w:pPr>
        <w:pStyle w:val="TH"/>
      </w:pPr>
      <w:r>
        <w:pict w14:anchorId="784AFF7C">
          <v:shape id="_x0000_i1051" type="#_x0000_t75" style="width:466.5pt;height:125.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3E5FE68F"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37754842" w14:textId="37A3B02D" w:rsidR="00F13F12" w:rsidRPr="002437CB" w:rsidRDefault="00D368D2" w:rsidP="00F13F12">
      <w:pPr>
        <w:pStyle w:val="Heading5"/>
      </w:pPr>
      <w:bookmarkStart w:id="460" w:name="_Toc212495731"/>
      <w:bookmarkStart w:id="461" w:name="_Toc214953302"/>
      <w:bookmarkStart w:id="462" w:name="_Toc214954028"/>
      <w:bookmarkStart w:id="463" w:name="_Toc222152240"/>
      <w:r w:rsidRPr="002437CB">
        <w:t>5.2.9</w:t>
      </w:r>
      <w:r w:rsidR="00F13F12" w:rsidRPr="002437CB">
        <w:t>.2.3</w:t>
      </w:r>
      <w:r w:rsidR="00F13F12" w:rsidRPr="002437CB">
        <w:tab/>
        <w:t>AIMLES_AssistedMLModelSelection_Update</w:t>
      </w:r>
      <w:bookmarkEnd w:id="460"/>
      <w:bookmarkEnd w:id="461"/>
      <w:bookmarkEnd w:id="462"/>
      <w:bookmarkEnd w:id="463"/>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B47F28" w:rsidP="00F13F12">
      <w:pPr>
        <w:pStyle w:val="TH"/>
      </w:pPr>
      <w:r>
        <w:pict w14:anchorId="70383D31">
          <v:shape id="_x0000_i1052" type="#_x0000_t75" style="width:480pt;height:153.75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781A23C3"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10</w:t>
      </w:r>
      <w:r w:rsidRPr="002437CB">
        <w:t>.7.</w:t>
      </w:r>
    </w:p>
    <w:p w14:paraId="1E357E2A" w14:textId="6F42F212" w:rsidR="00F13F12" w:rsidRPr="002437CB" w:rsidRDefault="00D368D2" w:rsidP="00F13F12">
      <w:pPr>
        <w:pStyle w:val="Heading5"/>
      </w:pPr>
      <w:bookmarkStart w:id="464" w:name="_Toc212495732"/>
      <w:bookmarkStart w:id="465" w:name="_Toc214953303"/>
      <w:bookmarkStart w:id="466" w:name="_Toc214954029"/>
      <w:bookmarkStart w:id="467" w:name="_Toc222152241"/>
      <w:r w:rsidRPr="002437CB">
        <w:t>5.2.9</w:t>
      </w:r>
      <w:r w:rsidR="00F13F12" w:rsidRPr="002437CB">
        <w:t>.2.4</w:t>
      </w:r>
      <w:r w:rsidR="00F13F12" w:rsidRPr="002437CB">
        <w:tab/>
        <w:t>AIMLES_AssistedMLModelSelection_Unsubscribe</w:t>
      </w:r>
      <w:bookmarkEnd w:id="464"/>
      <w:bookmarkEnd w:id="465"/>
      <w:bookmarkEnd w:id="466"/>
      <w:bookmarkEnd w:id="467"/>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B47F28" w:rsidP="00F13F12">
      <w:pPr>
        <w:pStyle w:val="TH"/>
      </w:pPr>
      <w:r>
        <w:pict w14:anchorId="38907876">
          <v:shape id="_x0000_i1053" type="#_x0000_t75" style="width:473.25pt;height:160.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792DD22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0B8AFA50" w14:textId="2CB6E498" w:rsidR="00F13F12" w:rsidRPr="002437CB" w:rsidRDefault="00D368D2" w:rsidP="00F13F12">
      <w:pPr>
        <w:pStyle w:val="Heading5"/>
      </w:pPr>
      <w:bookmarkStart w:id="468" w:name="_Toc212495733"/>
      <w:bookmarkStart w:id="469" w:name="_Toc214953304"/>
      <w:bookmarkStart w:id="470" w:name="_Toc214954030"/>
      <w:bookmarkStart w:id="471" w:name="_Toc222152242"/>
      <w:r w:rsidRPr="002437CB">
        <w:t>5.2.9</w:t>
      </w:r>
      <w:r w:rsidR="00F13F12" w:rsidRPr="002437CB">
        <w:t>.2.5</w:t>
      </w:r>
      <w:r w:rsidR="00F13F12" w:rsidRPr="002437CB">
        <w:tab/>
        <w:t>AIMLES_AssistedMLModelSelection_Notify</w:t>
      </w:r>
      <w:bookmarkEnd w:id="468"/>
      <w:bookmarkEnd w:id="469"/>
      <w:bookmarkEnd w:id="470"/>
      <w:bookmarkEnd w:id="471"/>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08E7EC14"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B47F28" w:rsidP="00F13F12">
      <w:pPr>
        <w:pStyle w:val="TH"/>
      </w:pPr>
      <w:r>
        <w:pict w14:anchorId="196A23DB">
          <v:shape id="_x0000_i1054" type="#_x0000_t75" style="width:474pt;height:138.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1681EF32"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10</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2" w:name="_Toc212495734"/>
      <w:bookmarkStart w:id="473" w:name="_Toc214953305"/>
      <w:bookmarkStart w:id="474" w:name="_Toc214954031"/>
      <w:bookmarkStart w:id="475" w:name="_Toc222152243"/>
      <w:r w:rsidRPr="002437CB">
        <w:t>5.2.10</w:t>
      </w:r>
      <w:r w:rsidRPr="002437CB">
        <w:tab/>
        <w:t xml:space="preserve">AIMLES_MLModelRetrieval </w:t>
      </w:r>
      <w:r w:rsidRPr="002437CB">
        <w:rPr>
          <w:rFonts w:eastAsia="SimSun"/>
        </w:rPr>
        <w:t>Service</w:t>
      </w:r>
      <w:bookmarkEnd w:id="472"/>
      <w:bookmarkEnd w:id="473"/>
      <w:bookmarkEnd w:id="474"/>
      <w:bookmarkEnd w:id="475"/>
    </w:p>
    <w:p w14:paraId="47FD9DEB" w14:textId="1CB49ABB" w:rsidR="001C4C48" w:rsidRPr="002437CB" w:rsidRDefault="00AA497C" w:rsidP="001C4C48">
      <w:pPr>
        <w:pStyle w:val="Heading4"/>
      </w:pPr>
      <w:bookmarkStart w:id="476" w:name="_Toc212495735"/>
      <w:bookmarkStart w:id="477" w:name="_Toc214953306"/>
      <w:bookmarkStart w:id="478" w:name="_Toc214954032"/>
      <w:bookmarkStart w:id="479" w:name="_Toc222152244"/>
      <w:r w:rsidRPr="002437CB">
        <w:t>5.2.10</w:t>
      </w:r>
      <w:r w:rsidR="001C4C48" w:rsidRPr="002437CB">
        <w:t>.1</w:t>
      </w:r>
      <w:r w:rsidR="001C4C48" w:rsidRPr="002437CB">
        <w:tab/>
        <w:t>Service Description</w:t>
      </w:r>
      <w:bookmarkEnd w:id="476"/>
      <w:bookmarkEnd w:id="477"/>
      <w:bookmarkEnd w:id="478"/>
      <w:bookmarkEnd w:id="479"/>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80" w:name="_Toc212495736"/>
      <w:bookmarkStart w:id="481" w:name="_Toc214953307"/>
      <w:bookmarkStart w:id="482" w:name="_Toc214954033"/>
      <w:bookmarkStart w:id="483" w:name="_Toc222152245"/>
      <w:r w:rsidRPr="002437CB">
        <w:t>5.2.10</w:t>
      </w:r>
      <w:r w:rsidR="001C4C48" w:rsidRPr="002437CB">
        <w:t>.2</w:t>
      </w:r>
      <w:r w:rsidR="001C4C48" w:rsidRPr="002437CB">
        <w:tab/>
        <w:t>Service Operations</w:t>
      </w:r>
      <w:bookmarkEnd w:id="480"/>
      <w:bookmarkEnd w:id="481"/>
      <w:bookmarkEnd w:id="482"/>
      <w:bookmarkEnd w:id="483"/>
    </w:p>
    <w:p w14:paraId="27A1B507" w14:textId="40775D83" w:rsidR="001C4C48" w:rsidRPr="002437CB" w:rsidRDefault="00AA497C" w:rsidP="001C4C48">
      <w:pPr>
        <w:pStyle w:val="Heading5"/>
      </w:pPr>
      <w:bookmarkStart w:id="484" w:name="_Toc212495737"/>
      <w:bookmarkStart w:id="485" w:name="_Toc214953308"/>
      <w:bookmarkStart w:id="486" w:name="_Toc214954034"/>
      <w:bookmarkStart w:id="487" w:name="_Toc222152246"/>
      <w:r w:rsidRPr="002437CB">
        <w:t>5.2.10</w:t>
      </w:r>
      <w:r w:rsidR="001C4C48" w:rsidRPr="002437CB">
        <w:t>.2.1</w:t>
      </w:r>
      <w:r w:rsidR="001C4C48" w:rsidRPr="002437CB">
        <w:tab/>
        <w:t>Introduction</w:t>
      </w:r>
      <w:bookmarkEnd w:id="484"/>
      <w:bookmarkEnd w:id="485"/>
      <w:bookmarkEnd w:id="486"/>
      <w:bookmarkEnd w:id="487"/>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0CA7F3D6" w:rsidR="008C3D93" w:rsidRPr="002437CB" w:rsidRDefault="008C3D93" w:rsidP="00A24C9B">
            <w:pPr>
              <w:pStyle w:val="TAL"/>
            </w:pPr>
            <w:r w:rsidRPr="002437CB">
              <w:t xml:space="preserve">AIMLE Server, </w:t>
            </w:r>
            <w:r w:rsidRPr="002437CB">
              <w:rPr>
                <w:lang w:val="en-US"/>
              </w:rPr>
              <w:t xml:space="preserve">AIMLE </w:t>
            </w:r>
            <w:r w:rsidR="00662180">
              <w:rPr>
                <w:lang w:val="en-US"/>
              </w:rPr>
              <w:t>C</w:t>
            </w:r>
            <w:r w:rsidRPr="002437CB">
              <w:rPr>
                <w:lang w:val="en-US"/>
              </w:rPr>
              <w:t>lient</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8" w:name="_Toc212495738"/>
      <w:bookmarkStart w:id="489" w:name="_Toc214953309"/>
      <w:bookmarkStart w:id="490" w:name="_Toc214954035"/>
      <w:bookmarkStart w:id="491" w:name="_Toc222152247"/>
      <w:r w:rsidRPr="002437CB">
        <w:t>5.2.10.2.2</w:t>
      </w:r>
      <w:r w:rsidRPr="002437CB">
        <w:tab/>
        <w:t>AIMLES_MLModelRetrieval_Request</w:t>
      </w:r>
      <w:bookmarkEnd w:id="488"/>
      <w:bookmarkEnd w:id="489"/>
      <w:bookmarkEnd w:id="490"/>
      <w:bookmarkEnd w:id="491"/>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77777777" w:rsidR="001C4C48" w:rsidRPr="002437CB" w:rsidRDefault="001C4C48" w:rsidP="001C4C48">
      <w:r w:rsidRPr="002437CB">
        <w:t>This service operation is used by a service consumer to request for one time ML AIMLE 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2" w:name="_MON_1815988337"/>
    <w:bookmarkEnd w:id="492"/>
    <w:p w14:paraId="649BD6FF" w14:textId="44587E1A" w:rsidR="001C4C48" w:rsidRPr="002437CB" w:rsidRDefault="00FF27D3" w:rsidP="001C4C48">
      <w:pPr>
        <w:pStyle w:val="TH"/>
      </w:pPr>
      <w:r w:rsidRPr="002437CB">
        <w:object w:dxaOrig="9060" w:dyaOrig="2535" w14:anchorId="795328B8">
          <v:shape id="_x0000_i1056" type="#_x0000_t75" style="width:451.5pt;height:126.75pt" o:ole="">
            <v:imagedata r:id="rId48" o:title=""/>
          </v:shape>
          <o:OLEObject Type="Embed" ProgID="Visio.Drawing.15" ShapeID="_x0000_i1056" DrawAspect="Content" ObjectID="_1833459215"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11EA8630"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3" w:name="_Toc212495739"/>
      <w:bookmarkStart w:id="494" w:name="_Toc214953310"/>
      <w:bookmarkStart w:id="495" w:name="_Toc214954036"/>
      <w:bookmarkStart w:id="496" w:name="_Toc222152248"/>
      <w:r w:rsidRPr="002437CB">
        <w:t>5.2.10.2.3</w:t>
      </w:r>
      <w:r w:rsidRPr="002437CB">
        <w:tab/>
        <w:t>AIMLES_MLModelRetrieval_Subscribe</w:t>
      </w:r>
      <w:bookmarkEnd w:id="493"/>
      <w:bookmarkEnd w:id="494"/>
      <w:bookmarkEnd w:id="495"/>
      <w:bookmarkEnd w:id="496"/>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77777777" w:rsidR="001C4C48" w:rsidRPr="002437CB" w:rsidRDefault="00B47F28" w:rsidP="001C4C48">
      <w:pPr>
        <w:pStyle w:val="TH"/>
      </w:pPr>
      <w:r>
        <w:pict w14:anchorId="4856DFFA">
          <v:shape id="_x0000_i1057" type="#_x0000_t75" style="width:466.5pt;height:132.75pt">
            <v:imagedata r:id="rId50" o:title=""/>
          </v:shape>
        </w:pi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7" w:name="_Toc212495740"/>
      <w:bookmarkStart w:id="498" w:name="_Toc214953311"/>
      <w:bookmarkStart w:id="499" w:name="_Toc214954037"/>
      <w:bookmarkStart w:id="500" w:name="_Toc222152249"/>
      <w:r w:rsidRPr="002437CB">
        <w:t>5.2.10.2.4</w:t>
      </w:r>
      <w:r w:rsidRPr="002437CB">
        <w:tab/>
        <w:t>AIMLES_MLModelRetrieval_Update</w:t>
      </w:r>
      <w:bookmarkEnd w:id="497"/>
      <w:bookmarkEnd w:id="498"/>
      <w:bookmarkEnd w:id="499"/>
      <w:bookmarkEnd w:id="500"/>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B47F28" w:rsidP="001C4C48">
      <w:pPr>
        <w:pStyle w:val="TH"/>
      </w:pPr>
      <w:r>
        <w:pict w14:anchorId="47DB4413">
          <v:shape id="_x0000_i1058" type="#_x0000_t75" style="width:480pt;height:153.75pt">
            <v:imagedata r:id="rId51"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1" w:name="_Toc212495741"/>
      <w:bookmarkStart w:id="502" w:name="_Toc214953312"/>
      <w:bookmarkStart w:id="503" w:name="_Toc214954038"/>
      <w:bookmarkStart w:id="504" w:name="_Toc222152250"/>
      <w:r w:rsidRPr="002437CB">
        <w:t>5.2.10.2.5</w:t>
      </w:r>
      <w:r w:rsidRPr="002437CB">
        <w:tab/>
        <w:t>AIMLES_MLModelRetrieval_Unsubscribe</w:t>
      </w:r>
      <w:bookmarkEnd w:id="501"/>
      <w:bookmarkEnd w:id="502"/>
      <w:bookmarkEnd w:id="503"/>
      <w:bookmarkEnd w:id="504"/>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B47F28" w:rsidP="001C4C48">
      <w:pPr>
        <w:pStyle w:val="TH"/>
      </w:pPr>
      <w:r>
        <w:pict w14:anchorId="41CF66F7">
          <v:shape id="_x0000_i1059" type="#_x0000_t75" style="width:473.25pt;height:160.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5" w:name="_Toc212495742"/>
      <w:bookmarkStart w:id="506" w:name="_Toc214953313"/>
      <w:bookmarkStart w:id="507" w:name="_Toc214954039"/>
      <w:bookmarkStart w:id="508" w:name="_Toc222152251"/>
      <w:r w:rsidRPr="002437CB">
        <w:t>5.2.10.2.6</w:t>
      </w:r>
      <w:r w:rsidRPr="002437CB">
        <w:tab/>
        <w:t>AIMLES_MLModelRetrieval_Notify</w:t>
      </w:r>
      <w:bookmarkEnd w:id="505"/>
      <w:bookmarkEnd w:id="506"/>
      <w:bookmarkEnd w:id="507"/>
      <w:bookmarkEnd w:id="508"/>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6D2A91A3"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15220EE2" w:rsidR="001C4C48" w:rsidRPr="002437CB" w:rsidRDefault="002F1E09" w:rsidP="001C4C48">
      <w:pPr>
        <w:pStyle w:val="TH"/>
      </w:pPr>
      <w:r w:rsidRPr="002437CB">
        <w:object w:dxaOrig="9030" w:dyaOrig="2490" w14:anchorId="7C7690F5">
          <v:shape id="_x0000_i1061" type="#_x0000_t75" style="width:451.5pt;height:125.25pt" o:ole="">
            <v:imagedata r:id="rId52" o:title=""/>
          </v:shape>
          <o:OLEObject Type="Embed" ProgID="Visio.Drawing.15" ShapeID="_x0000_i1061" DrawAspect="Content" ObjectID="_1833459216" r:id="rId53"/>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56A1A088"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9" w:name="_Toc195627777"/>
      <w:bookmarkStart w:id="510" w:name="_Toc195628023"/>
      <w:bookmarkStart w:id="511" w:name="_Toc195628261"/>
      <w:bookmarkStart w:id="512" w:name="_Toc212495743"/>
      <w:bookmarkStart w:id="513" w:name="_Toc214953314"/>
      <w:bookmarkStart w:id="514" w:name="_Toc214954040"/>
      <w:bookmarkStart w:id="515" w:name="_Toc222152252"/>
      <w:r w:rsidRPr="002437CB">
        <w:t>5.2.11</w:t>
      </w:r>
      <w:r w:rsidRPr="002437CB">
        <w:tab/>
        <w:t>AIMLES_TLModelSelectionAssistance Service</w:t>
      </w:r>
      <w:bookmarkEnd w:id="509"/>
      <w:bookmarkEnd w:id="510"/>
      <w:bookmarkEnd w:id="511"/>
      <w:bookmarkEnd w:id="512"/>
      <w:bookmarkEnd w:id="513"/>
      <w:bookmarkEnd w:id="514"/>
      <w:bookmarkEnd w:id="515"/>
    </w:p>
    <w:p w14:paraId="10AD2333" w14:textId="455A9FFA" w:rsidR="00BF089F" w:rsidRPr="002437CB" w:rsidRDefault="00BF089F" w:rsidP="00BF089F">
      <w:pPr>
        <w:pStyle w:val="Heading4"/>
      </w:pPr>
      <w:bookmarkStart w:id="516" w:name="_Toc510696588"/>
      <w:bookmarkStart w:id="517" w:name="_Toc35971380"/>
      <w:bookmarkStart w:id="518" w:name="_Toc195627778"/>
      <w:bookmarkStart w:id="519" w:name="_Toc195628024"/>
      <w:bookmarkStart w:id="520" w:name="_Toc195628262"/>
      <w:bookmarkStart w:id="521" w:name="_Toc212495744"/>
      <w:bookmarkStart w:id="522" w:name="_Toc214953315"/>
      <w:bookmarkStart w:id="523" w:name="_Toc214954041"/>
      <w:bookmarkStart w:id="524" w:name="_Toc222152253"/>
      <w:r w:rsidRPr="002437CB">
        <w:t>5.2.11.1</w:t>
      </w:r>
      <w:r w:rsidRPr="002437CB">
        <w:tab/>
        <w:t>Service Description</w:t>
      </w:r>
      <w:bookmarkEnd w:id="516"/>
      <w:bookmarkEnd w:id="517"/>
      <w:bookmarkEnd w:id="518"/>
      <w:bookmarkEnd w:id="519"/>
      <w:bookmarkEnd w:id="520"/>
      <w:bookmarkEnd w:id="521"/>
      <w:bookmarkEnd w:id="522"/>
      <w:bookmarkEnd w:id="523"/>
      <w:bookmarkEnd w:id="524"/>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5" w:name="_Toc212495745"/>
      <w:bookmarkStart w:id="526" w:name="_Toc214953316"/>
      <w:bookmarkStart w:id="527" w:name="_Toc214954042"/>
      <w:bookmarkStart w:id="528" w:name="_Toc222152254"/>
      <w:r w:rsidRPr="002437CB">
        <w:t>5.2.11.2</w:t>
      </w:r>
      <w:r w:rsidRPr="002437CB">
        <w:tab/>
        <w:t>Service Operations</w:t>
      </w:r>
      <w:bookmarkEnd w:id="525"/>
      <w:bookmarkEnd w:id="526"/>
      <w:bookmarkEnd w:id="527"/>
      <w:bookmarkEnd w:id="528"/>
    </w:p>
    <w:p w14:paraId="056E5EEB" w14:textId="2E53D35A" w:rsidR="00BF089F" w:rsidRPr="002437CB" w:rsidRDefault="00BF089F" w:rsidP="00BF089F">
      <w:pPr>
        <w:pStyle w:val="Heading5"/>
      </w:pPr>
      <w:bookmarkStart w:id="529" w:name="_Toc510696590"/>
      <w:bookmarkStart w:id="530" w:name="_Toc35971382"/>
      <w:bookmarkStart w:id="531" w:name="_Toc195627780"/>
      <w:bookmarkStart w:id="532" w:name="_Toc195628026"/>
      <w:bookmarkStart w:id="533" w:name="_Toc195628264"/>
      <w:bookmarkStart w:id="534" w:name="_Toc212495746"/>
      <w:bookmarkStart w:id="535" w:name="_Toc214953317"/>
      <w:bookmarkStart w:id="536" w:name="_Toc214954043"/>
      <w:bookmarkStart w:id="537" w:name="_Toc222152255"/>
      <w:r w:rsidRPr="002437CB">
        <w:t>5.2.11.2.1</w:t>
      </w:r>
      <w:r w:rsidRPr="002437CB">
        <w:tab/>
        <w:t>Introduction</w:t>
      </w:r>
      <w:bookmarkEnd w:id="529"/>
      <w:bookmarkEnd w:id="530"/>
      <w:bookmarkEnd w:id="531"/>
      <w:bookmarkEnd w:id="532"/>
      <w:bookmarkEnd w:id="533"/>
      <w:bookmarkEnd w:id="534"/>
      <w:bookmarkEnd w:id="535"/>
      <w:bookmarkEnd w:id="536"/>
      <w:bookmarkEnd w:id="537"/>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8" w:name="_Toc195628233"/>
      <w:bookmarkStart w:id="539" w:name="_Toc212495747"/>
      <w:bookmarkStart w:id="540" w:name="_Toc214953318"/>
      <w:bookmarkStart w:id="541" w:name="_Toc214954044"/>
      <w:bookmarkStart w:id="542" w:name="_Toc222152256"/>
      <w:r w:rsidRPr="002437CB">
        <w:t>5.2.11.2.2</w:t>
      </w:r>
      <w:r w:rsidRPr="002437CB">
        <w:tab/>
      </w:r>
      <w:bookmarkEnd w:id="538"/>
      <w:r w:rsidRPr="002437CB">
        <w:t>AIMLES_</w:t>
      </w:r>
      <w:r w:rsidRPr="002437CB">
        <w:rPr>
          <w:noProof/>
        </w:rPr>
        <w:t>TLModelSelectionAssistance_Request</w:t>
      </w:r>
      <w:bookmarkEnd w:id="539"/>
      <w:bookmarkEnd w:id="540"/>
      <w:bookmarkEnd w:id="541"/>
      <w:bookmarkEnd w:id="542"/>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3" w:name="_Toc510696595"/>
      <w:bookmarkStart w:id="544" w:name="_Toc35971387"/>
      <w:bookmarkStart w:id="545" w:name="_Toc195627782"/>
      <w:bookmarkStart w:id="546" w:name="_Toc195628028"/>
      <w:bookmarkStart w:id="547"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62" type="#_x0000_t75" style="width:451.5pt;height:123.75pt" o:ole="">
            <v:imagedata r:id="rId54" o:title=""/>
          </v:shape>
          <o:OLEObject Type="Embed" ProgID="Visio.Drawing.15" ShapeID="_x0000_i1062" DrawAspect="Content" ObjectID="_1833459217" r:id="rId55"/>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77777777" w:rsidR="00BF089F" w:rsidRPr="002437CB" w:rsidRDefault="00BF089F" w:rsidP="00BF089F">
      <w:pPr>
        <w:pStyle w:val="B1"/>
      </w:pPr>
      <w:r w:rsidRPr="002437CB">
        <w:t>1.</w:t>
      </w:r>
      <w:r w:rsidRPr="002437CB">
        <w:tab/>
        <w:t xml:space="preserve">In order to request to AIMLE ML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8" w:name="_Toc212495748"/>
      <w:bookmarkStart w:id="549" w:name="_Toc214953319"/>
      <w:bookmarkStart w:id="550" w:name="_Toc214954045"/>
      <w:bookmarkStart w:id="551" w:name="_Toc222152257"/>
      <w:bookmarkEnd w:id="543"/>
      <w:bookmarkEnd w:id="544"/>
      <w:bookmarkEnd w:id="545"/>
      <w:bookmarkEnd w:id="546"/>
      <w:bookmarkEnd w:id="547"/>
      <w:r w:rsidRPr="002437CB">
        <w:rPr>
          <w:rFonts w:eastAsia="SimSun"/>
        </w:rPr>
        <w:t>5.2.12</w:t>
      </w:r>
      <w:r w:rsidRPr="002437CB">
        <w:rPr>
          <w:rFonts w:eastAsia="SimSun"/>
        </w:rPr>
        <w:tab/>
        <w:t>AIMLES_SplitOpNodeRegistration</w:t>
      </w:r>
      <w:bookmarkEnd w:id="548"/>
      <w:bookmarkEnd w:id="549"/>
      <w:bookmarkEnd w:id="550"/>
      <w:bookmarkEnd w:id="551"/>
    </w:p>
    <w:p w14:paraId="3F187C05" w14:textId="628534A3" w:rsidR="00964084" w:rsidRPr="002437CB" w:rsidRDefault="00964084" w:rsidP="00964084">
      <w:pPr>
        <w:pStyle w:val="Heading4"/>
        <w:rPr>
          <w:rFonts w:eastAsia="SimSun"/>
        </w:rPr>
      </w:pPr>
      <w:bookmarkStart w:id="552" w:name="_Toc212495749"/>
      <w:bookmarkStart w:id="553" w:name="_Toc214953320"/>
      <w:bookmarkStart w:id="554" w:name="_Toc214954046"/>
      <w:bookmarkStart w:id="555" w:name="_Toc222152258"/>
      <w:r w:rsidRPr="002437CB">
        <w:rPr>
          <w:rFonts w:eastAsia="SimSun"/>
        </w:rPr>
        <w:t>5.2.12.1</w:t>
      </w:r>
      <w:r w:rsidRPr="002437CB">
        <w:rPr>
          <w:rFonts w:eastAsia="SimSun"/>
        </w:rPr>
        <w:tab/>
        <w:t>Service Description</w:t>
      </w:r>
      <w:bookmarkEnd w:id="552"/>
      <w:bookmarkEnd w:id="553"/>
      <w:bookmarkEnd w:id="554"/>
      <w:bookmarkEnd w:id="555"/>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6" w:name="_Toc212495750"/>
      <w:bookmarkStart w:id="557" w:name="_Toc214953321"/>
      <w:bookmarkStart w:id="558" w:name="_Toc214954047"/>
      <w:bookmarkStart w:id="559" w:name="_Toc222152259"/>
      <w:r w:rsidRPr="002437CB">
        <w:rPr>
          <w:rFonts w:eastAsia="SimSun"/>
        </w:rPr>
        <w:t>5.2.12.2</w:t>
      </w:r>
      <w:r w:rsidRPr="002437CB">
        <w:rPr>
          <w:rFonts w:eastAsia="SimSun"/>
        </w:rPr>
        <w:tab/>
        <w:t>Service Operations</w:t>
      </w:r>
      <w:bookmarkEnd w:id="556"/>
      <w:bookmarkEnd w:id="557"/>
      <w:bookmarkEnd w:id="558"/>
      <w:bookmarkEnd w:id="559"/>
    </w:p>
    <w:p w14:paraId="1082FA5B" w14:textId="36EC68F2" w:rsidR="00964084" w:rsidRPr="002437CB" w:rsidRDefault="00964084" w:rsidP="00964084">
      <w:pPr>
        <w:pStyle w:val="Heading5"/>
        <w:rPr>
          <w:rFonts w:eastAsia="SimSun"/>
        </w:rPr>
      </w:pPr>
      <w:bookmarkStart w:id="560" w:name="_Toc85734161"/>
      <w:bookmarkStart w:id="561" w:name="_Toc89431460"/>
      <w:bookmarkStart w:id="562" w:name="_Toc97042252"/>
      <w:bookmarkStart w:id="563" w:name="_Toc97045396"/>
      <w:bookmarkStart w:id="564" w:name="_Toc97155141"/>
      <w:bookmarkStart w:id="565" w:name="_Toc101521294"/>
      <w:bookmarkStart w:id="566" w:name="_Toc138761555"/>
      <w:bookmarkStart w:id="567" w:name="_Toc145707749"/>
      <w:bookmarkStart w:id="568" w:name="_Toc160570208"/>
      <w:bookmarkStart w:id="569" w:name="_Toc162007804"/>
      <w:bookmarkStart w:id="570" w:name="_Toc185515417"/>
      <w:bookmarkStart w:id="571" w:name="_Toc195627743"/>
      <w:bookmarkStart w:id="572" w:name="_Toc195627989"/>
      <w:bookmarkStart w:id="573" w:name="_Toc212495751"/>
      <w:bookmarkStart w:id="574" w:name="_Toc214953322"/>
      <w:bookmarkStart w:id="575" w:name="_Toc214954048"/>
      <w:bookmarkStart w:id="576" w:name="_Toc222152260"/>
      <w:r w:rsidRPr="002437CB">
        <w:rPr>
          <w:rFonts w:eastAsia="SimSun"/>
        </w:rPr>
        <w:t>5.2.12.2.1</w:t>
      </w:r>
      <w:r w:rsidRPr="002437CB">
        <w:rPr>
          <w:rFonts w:eastAsia="SimSun"/>
        </w:rPr>
        <w:tab/>
        <w:t>Introduction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77777777" w:rsidR="00964084" w:rsidRPr="002437CB" w:rsidRDefault="00964084" w:rsidP="00A24C9B">
            <w:pPr>
              <w:pStyle w:val="TAL"/>
              <w:rPr>
                <w:lang w:eastAsia="zh-CN"/>
              </w:rPr>
            </w:pPr>
            <w:r w:rsidRPr="002437CB">
              <w:rPr>
                <w:lang w:eastAsia="zh-CN"/>
              </w:rPr>
              <w:t>This service operation is used by a service consumer to request for one time split AI/ML node registration.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77777777" w:rsidR="00964084" w:rsidRPr="002437CB" w:rsidRDefault="00964084" w:rsidP="00A24C9B">
            <w:pPr>
              <w:pStyle w:val="TAL"/>
              <w:rPr>
                <w:lang w:eastAsia="zh-CN"/>
              </w:rPr>
            </w:pPr>
            <w:r w:rsidRPr="002437CB">
              <w:rPr>
                <w:lang w:eastAsia="zh-CN"/>
              </w:rPr>
              <w:t>The service operation is used by a service consumer to update split AI/ML node registration.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77777777" w:rsidR="00964084" w:rsidRPr="002437CB" w:rsidRDefault="00964084" w:rsidP="00A24C9B">
            <w:pPr>
              <w:pStyle w:val="TAL"/>
              <w:rPr>
                <w:lang w:eastAsia="zh-CN"/>
              </w:rPr>
            </w:pPr>
            <w:r w:rsidRPr="002437CB">
              <w:rPr>
                <w:lang w:eastAsia="zh-CN"/>
              </w:rPr>
              <w:t xml:space="preserve">The service operation is used by a service consumer to deregister split AI/ML node registration.  </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7" w:name="_Toc212495752"/>
      <w:bookmarkStart w:id="578" w:name="_Toc214953323"/>
      <w:bookmarkStart w:id="579" w:name="_Toc214954049"/>
      <w:bookmarkStart w:id="580" w:name="_Toc222152261"/>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7"/>
      <w:bookmarkEnd w:id="578"/>
      <w:bookmarkEnd w:id="579"/>
      <w:bookmarkEnd w:id="580"/>
    </w:p>
    <w:p w14:paraId="5C61D9EE" w14:textId="1DBC36D9" w:rsidR="00964084" w:rsidRPr="002437CB" w:rsidRDefault="00964084" w:rsidP="00964084">
      <w:pPr>
        <w:pStyle w:val="H6"/>
        <w:rPr>
          <w:rFonts w:eastAsia="SimSun"/>
        </w:rPr>
      </w:pPr>
      <w:bookmarkStart w:id="581" w:name="_Toc85734163"/>
      <w:bookmarkStart w:id="582" w:name="_Toc89431462"/>
      <w:bookmarkStart w:id="583" w:name="_Toc97042254"/>
      <w:bookmarkStart w:id="584" w:name="_Toc97045398"/>
      <w:bookmarkStart w:id="585" w:name="_Toc97155143"/>
      <w:bookmarkStart w:id="586" w:name="_Toc101521296"/>
      <w:bookmarkStart w:id="587" w:name="_Toc138761557"/>
      <w:bookmarkStart w:id="588" w:name="_Toc145707751"/>
      <w:bookmarkStart w:id="589" w:name="_Toc160570210"/>
      <w:bookmarkStart w:id="590" w:name="_Toc162007806"/>
      <w:bookmarkStart w:id="591" w:name="_Toc185515419"/>
      <w:r w:rsidRPr="002437CB">
        <w:rPr>
          <w:rFonts w:eastAsia="SimSun"/>
        </w:rPr>
        <w:t>5.2.12.2.2.1</w:t>
      </w:r>
      <w:r w:rsidRPr="002437CB">
        <w:rPr>
          <w:rFonts w:eastAsia="SimSun"/>
        </w:rPr>
        <w:tab/>
        <w:t>General</w:t>
      </w:r>
      <w:bookmarkEnd w:id="581"/>
      <w:bookmarkEnd w:id="582"/>
      <w:bookmarkEnd w:id="583"/>
      <w:bookmarkEnd w:id="584"/>
      <w:bookmarkEnd w:id="585"/>
      <w:bookmarkEnd w:id="586"/>
      <w:bookmarkEnd w:id="587"/>
      <w:bookmarkEnd w:id="588"/>
      <w:bookmarkEnd w:id="589"/>
      <w:bookmarkEnd w:id="590"/>
      <w:bookmarkEnd w:id="591"/>
    </w:p>
    <w:p w14:paraId="30F279AC" w14:textId="77777777" w:rsidR="00964084" w:rsidRPr="002437CB" w:rsidRDefault="00964084" w:rsidP="00964084">
      <w:pPr>
        <w:rPr>
          <w:rFonts w:eastAsia="SimSun"/>
        </w:rPr>
      </w:pPr>
      <w:r w:rsidRPr="002437CB">
        <w:rPr>
          <w:rFonts w:eastAsia="SimSun"/>
        </w:rPr>
        <w:t>This service operation is used by a service consumer to request AIMLE split operation node registration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77777777" w:rsidR="00964084" w:rsidRPr="002437CB" w:rsidRDefault="00964084" w:rsidP="00752A3E">
      <w:pPr>
        <w:pStyle w:val="B1"/>
        <w:rPr>
          <w:lang w:val="en-US"/>
        </w:rPr>
      </w:pPr>
      <w:r w:rsidRPr="002437CB">
        <w:t>-</w:t>
      </w:r>
      <w:r w:rsidRPr="002437CB">
        <w:tab/>
      </w:r>
      <w:r w:rsidRPr="002437CB">
        <w:rPr>
          <w:lang w:eastAsia="zh-CN"/>
        </w:rPr>
        <w:t>AIMLE Split Operation Node Registration.</w:t>
      </w:r>
    </w:p>
    <w:p w14:paraId="38EE6C78" w14:textId="77777777"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AIMLE split operation node registration request</w:t>
      </w:r>
    </w:p>
    <w:p w14:paraId="4FA8A0F7" w14:textId="2D2037D1" w:rsidR="00964084" w:rsidRPr="002437CB" w:rsidRDefault="00964084" w:rsidP="00964084">
      <w:pPr>
        <w:rPr>
          <w:rFonts w:eastAsia="SimSun"/>
        </w:rPr>
      </w:pPr>
      <w:r w:rsidRPr="002437CB">
        <w:rPr>
          <w:rFonts w:eastAsia="SimSun"/>
        </w:rPr>
        <w:t xml:space="preserve">Figure 5.2.12.2.2.2-1 depicts a scenario where a VAL server sends a request to the AIMLE Server for AIMLE </w:t>
      </w:r>
      <w:r w:rsidR="00264325">
        <w:rPr>
          <w:rFonts w:eastAsia="SimSun"/>
        </w:rPr>
        <w:t>s</w:t>
      </w:r>
      <w:r w:rsidRPr="002437CB">
        <w:rPr>
          <w:rFonts w:eastAsia="SimSun"/>
        </w:rPr>
        <w:t xml:space="preserve">plit </w:t>
      </w:r>
      <w:r w:rsidR="002F2DB2">
        <w:rPr>
          <w:rFonts w:eastAsia="SimSun"/>
        </w:rPr>
        <w:t>o</w:t>
      </w:r>
      <w:r w:rsidRPr="002437CB">
        <w:rPr>
          <w:rFonts w:eastAsia="SimSun"/>
        </w:rPr>
        <w:t xml:space="preserve">peration </w:t>
      </w:r>
      <w:r w:rsidR="007C5DD0">
        <w:rPr>
          <w:rFonts w:eastAsia="SimSun"/>
        </w:rPr>
        <w:t>n</w:t>
      </w:r>
      <w:r w:rsidRPr="002437CB">
        <w:rPr>
          <w:rFonts w:eastAsia="SimSun"/>
        </w:rPr>
        <w:t xml:space="preserve">ode </w:t>
      </w:r>
      <w:r w:rsidR="00381D9A">
        <w:rPr>
          <w:rFonts w:eastAsia="SimSun"/>
        </w:rPr>
        <w:t>r</w:t>
      </w:r>
      <w:r w:rsidRPr="002437CB">
        <w:rPr>
          <w:rFonts w:eastAsia="SimSun"/>
        </w:rPr>
        <w:t xml:space="preserve">egistration </w:t>
      </w:r>
      <w:r w:rsidR="00920280">
        <w:rPr>
          <w:rFonts w:eastAsia="SimSun"/>
        </w:rPr>
        <w:t>r</w:t>
      </w:r>
      <w:r w:rsidRPr="002437CB">
        <w:rPr>
          <w:rFonts w:eastAsia="SimSun"/>
        </w:rPr>
        <w:t xml:space="preserve">equest (see also clause 8.14.2.4.2 of </w:t>
      </w:r>
      <w:r w:rsidR="00662180">
        <w:t>3GPP TS 23.482 [9]</w:t>
      </w:r>
      <w:r w:rsidRPr="002437CB">
        <w:rPr>
          <w:rFonts w:eastAsia="SimSun"/>
        </w:rPr>
        <w:t>).</w:t>
      </w:r>
    </w:p>
    <w:p w14:paraId="133414E0" w14:textId="77777777" w:rsidR="00964084" w:rsidRPr="002437CB" w:rsidRDefault="00B47F28" w:rsidP="00964084">
      <w:pPr>
        <w:pStyle w:val="TH"/>
        <w:rPr>
          <w:rFonts w:eastAsia="SimSun"/>
        </w:rPr>
      </w:pPr>
      <w:bookmarkStart w:id="592" w:name="_MON_1816607175"/>
      <w:bookmarkEnd w:id="592"/>
      <w:r>
        <w:rPr>
          <w:rFonts w:eastAsia="SimSun"/>
        </w:rPr>
        <w:pict w14:anchorId="460D6B7D">
          <v:shape id="_x0000_i1063" type="#_x0000_t75" style="width:470.25pt;height:116.25pt">
            <v:imagedata r:id="rId56" o:title=""/>
          </v:shape>
        </w:pi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60F9AE6A" w:rsidR="00E95B91" w:rsidRPr="00F22D0A" w:rsidRDefault="00E95B91" w:rsidP="00E95B91">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77777777" w:rsidR="00964084" w:rsidRPr="002437CB" w:rsidRDefault="00964084" w:rsidP="00964084">
      <w:pPr>
        <w:pStyle w:val="B1"/>
      </w:pPr>
      <w:r w:rsidRPr="002437CB">
        <w:t>2a.</w:t>
      </w:r>
      <w:r w:rsidRPr="002437CB">
        <w:tab/>
        <w:t>Upon reception of the HTTP POST registration request, the AIMLE server shall perform an authentication and authorization check to determine if the service consumer is permitted to register at the AIMLE server and participate in AIML operations. If the VAL server is authorized to register at the AIMLE server, the AIMLE server shall:</w:t>
      </w:r>
    </w:p>
    <w:p w14:paraId="7171B4A6" w14:textId="2233F341"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4EF75BE3" w:rsidR="00964084" w:rsidRPr="002437CB" w:rsidRDefault="00964084" w:rsidP="00964084">
      <w:pPr>
        <w:pStyle w:val="B1"/>
      </w:pPr>
      <w:r w:rsidRPr="002437CB">
        <w:t>2b. If the VAL server 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3" w:name="_Toc199145461"/>
      <w:bookmarkStart w:id="594" w:name="_Toc212495753"/>
      <w:bookmarkStart w:id="595" w:name="_Toc214953324"/>
      <w:bookmarkStart w:id="596" w:name="_Toc214954050"/>
      <w:bookmarkStart w:id="597" w:name="_Toc222152262"/>
      <w:r w:rsidRPr="002437CB">
        <w:t>5.2.12.2.3</w:t>
      </w:r>
      <w:r w:rsidRPr="002437CB">
        <w:tab/>
        <w:t>A</w:t>
      </w:r>
      <w:r w:rsidR="00662180">
        <w:t>IMLES</w:t>
      </w:r>
      <w:r w:rsidRPr="002437CB">
        <w:t>_</w:t>
      </w:r>
      <w:r w:rsidRPr="002437CB">
        <w:rPr>
          <w:rFonts w:eastAsia="SimSun"/>
        </w:rPr>
        <w:t>SplitOpNodeRegistration</w:t>
      </w:r>
      <w:r w:rsidRPr="002437CB">
        <w:t>_Update</w:t>
      </w:r>
      <w:bookmarkEnd w:id="593"/>
      <w:bookmarkEnd w:id="594"/>
      <w:bookmarkEnd w:id="595"/>
      <w:bookmarkEnd w:id="596"/>
      <w:bookmarkEnd w:id="597"/>
    </w:p>
    <w:p w14:paraId="3947A70A" w14:textId="77777777" w:rsidR="00DF193D" w:rsidRPr="002437CB" w:rsidRDefault="00DF193D" w:rsidP="00752A3E">
      <w:pPr>
        <w:pStyle w:val="H6"/>
      </w:pPr>
      <w:bookmarkStart w:id="598" w:name="_Toc199145462"/>
      <w:r w:rsidRPr="002437CB">
        <w:t>5.2.12.2.3.1</w:t>
      </w:r>
      <w:r w:rsidRPr="002437CB">
        <w:tab/>
        <w:t>General</w:t>
      </w:r>
      <w:bookmarkEnd w:id="598"/>
    </w:p>
    <w:p w14:paraId="15278D06" w14:textId="3E07D3F6"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VAL server </w:t>
      </w:r>
      <w:r w:rsidRPr="002437CB">
        <w:rPr>
          <w:lang w:eastAsia="zh-CN"/>
        </w:rPr>
        <w:t xml:space="preserve">to </w:t>
      </w:r>
      <w:r w:rsidRPr="002437CB">
        <w:t>update its registration information at the AIMLE server.</w:t>
      </w:r>
    </w:p>
    <w:p w14:paraId="63B798C6" w14:textId="77777777" w:rsidR="005978E1" w:rsidRPr="002437CB" w:rsidRDefault="005978E1" w:rsidP="00752A3E">
      <w:pPr>
        <w:pStyle w:val="H6"/>
      </w:pPr>
      <w:r w:rsidRPr="002437CB">
        <w:t>5.2.12.2.3.2</w:t>
      </w:r>
      <w:r w:rsidRPr="002437CB">
        <w:tab/>
        <w:t>AIMLE split operation node registration update</w:t>
      </w:r>
    </w:p>
    <w:p w14:paraId="770CFC07" w14:textId="20ED7F7F" w:rsidR="00964084" w:rsidRPr="002437CB" w:rsidRDefault="00964084" w:rsidP="00964084">
      <w:pPr>
        <w:rPr>
          <w:rFonts w:eastAsia="SimSun"/>
        </w:rPr>
      </w:pPr>
      <w:r w:rsidRPr="002437CB">
        <w:rPr>
          <w:rFonts w:eastAsia="SimSun"/>
        </w:rPr>
        <w:t xml:space="preserve">Figure 5.2.12.2.3.2-1 depicts a scenario where a VAL server sends a request to the AIMLE Server for AIMLE </w:t>
      </w:r>
      <w:r w:rsidR="0032677F">
        <w:rPr>
          <w:rFonts w:eastAsia="SimSun"/>
        </w:rPr>
        <w:t>s</w:t>
      </w:r>
      <w:r w:rsidRPr="002437CB">
        <w:rPr>
          <w:rFonts w:eastAsia="SimSun"/>
        </w:rPr>
        <w:t xml:space="preserve">plit </w:t>
      </w:r>
      <w:r w:rsidR="00C25E71">
        <w:rPr>
          <w:rFonts w:eastAsia="SimSun"/>
        </w:rPr>
        <w:t>o</w:t>
      </w:r>
      <w:r w:rsidRPr="002437CB">
        <w:rPr>
          <w:rFonts w:eastAsia="SimSun"/>
        </w:rPr>
        <w:t xml:space="preserve">peration </w:t>
      </w:r>
      <w:r w:rsidR="007517A9">
        <w:rPr>
          <w:rFonts w:eastAsia="SimSun"/>
        </w:rPr>
        <w:t>n</w:t>
      </w:r>
      <w:r w:rsidRPr="002437CB">
        <w:rPr>
          <w:rFonts w:eastAsia="SimSun"/>
        </w:rPr>
        <w:t xml:space="preserve">ode </w:t>
      </w:r>
      <w:r w:rsidR="00FA06CA">
        <w:rPr>
          <w:rFonts w:eastAsia="SimSun"/>
        </w:rPr>
        <w:t>r</w:t>
      </w:r>
      <w:r w:rsidRPr="002437CB">
        <w:rPr>
          <w:rFonts w:eastAsia="SimSun"/>
        </w:rPr>
        <w:t xml:space="preserve">egistration </w:t>
      </w:r>
      <w:r w:rsidR="003B5F12">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9" w:name="_MON_1816610695"/>
    <w:bookmarkEnd w:id="599"/>
    <w:bookmarkStart w:id="600" w:name="_MON_1766668877"/>
    <w:bookmarkEnd w:id="600"/>
    <w:p w14:paraId="482D8411" w14:textId="5240EBF3" w:rsidR="00964084" w:rsidRPr="002437CB" w:rsidRDefault="007D6A00" w:rsidP="00964084">
      <w:pPr>
        <w:pStyle w:val="TH"/>
        <w:rPr>
          <w:rFonts w:eastAsia="SimSun"/>
        </w:rPr>
      </w:pPr>
      <w:r w:rsidRPr="006D68AC">
        <w:rPr>
          <w:noProof/>
        </w:rPr>
        <w:object w:dxaOrig="9620" w:dyaOrig="2676" w14:anchorId="2A34E315">
          <v:shape id="_x0000_i1065" type="#_x0000_t75" alt="" style="width:480.4pt;height:134.25pt" o:ole="">
            <v:imagedata r:id="rId57" o:title=""/>
          </v:shape>
          <o:OLEObject Type="Embed" ProgID="Word.Document.8" ShapeID="_x0000_i1065" DrawAspect="Content" ObjectID="_1833459218" r:id="rId58">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1FA8A7B0" w:rsidR="00964084" w:rsidRPr="002437CB" w:rsidRDefault="00964084" w:rsidP="00964084">
      <w:pPr>
        <w:pStyle w:val="B1"/>
      </w:pPr>
      <w:r w:rsidRPr="002437CB">
        <w:t>1.</w:t>
      </w:r>
      <w:r w:rsidRPr="002437CB">
        <w:tab/>
        <w:t>In order to update an Individual Registered AIMLE Split Operation Node Register,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77777777"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w:t>
      </w:r>
      <w:r w:rsidRPr="002437CB">
        <w:t>to update the targeted registration</w:t>
      </w:r>
      <w:r w:rsidRPr="002437CB">
        <w:rPr>
          <w:lang w:eastAsia="zh-CN"/>
        </w:rPr>
        <w:t xml:space="preserve">. </w:t>
      </w:r>
      <w:r w:rsidRPr="002437CB">
        <w:t>If the VAL server 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29B5DDB3"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F77BBAE" w:rsidR="00964084" w:rsidRPr="002437CB" w:rsidRDefault="00964084" w:rsidP="00964084">
      <w:pPr>
        <w:pStyle w:val="B1"/>
        <w:rPr>
          <w:sz w:val="24"/>
          <w:szCs w:val="24"/>
          <w:lang w:eastAsia="zh-CN"/>
        </w:rPr>
      </w:pPr>
      <w:r w:rsidRPr="002437CB">
        <w:rPr>
          <w:lang w:eastAsia="zh-CN"/>
        </w:rPr>
        <w:t xml:space="preserve">2b. If the VAL server </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4F9A9299" w:rsidR="00964084" w:rsidRPr="002437CB" w:rsidRDefault="00964084" w:rsidP="00964084">
      <w:pPr>
        <w:pStyle w:val="Heading5"/>
      </w:pPr>
      <w:bookmarkStart w:id="601" w:name="_Toc199145464"/>
      <w:bookmarkStart w:id="602" w:name="_Toc212495754"/>
      <w:bookmarkStart w:id="603" w:name="_Toc214953325"/>
      <w:bookmarkStart w:id="604" w:name="_Toc214954051"/>
      <w:bookmarkStart w:id="605" w:name="_Toc222152263"/>
      <w:r w:rsidRPr="002437CB">
        <w:t>5.2.12.2.4</w:t>
      </w:r>
      <w:r w:rsidRPr="002437CB">
        <w:tab/>
        <w:t>A</w:t>
      </w:r>
      <w:r w:rsidR="00662180">
        <w:t>IMLES</w:t>
      </w:r>
      <w:r w:rsidRPr="002437CB">
        <w:t>_</w:t>
      </w:r>
      <w:r w:rsidRPr="002437CB">
        <w:rPr>
          <w:rFonts w:eastAsia="SimSun"/>
        </w:rPr>
        <w:t>SplitOpNodeRegistration</w:t>
      </w:r>
      <w:r w:rsidRPr="002437CB">
        <w:t>_Deregister service operation</w:t>
      </w:r>
      <w:bookmarkEnd w:id="601"/>
      <w:bookmarkEnd w:id="602"/>
      <w:bookmarkEnd w:id="603"/>
      <w:bookmarkEnd w:id="604"/>
      <w:bookmarkEnd w:id="605"/>
    </w:p>
    <w:p w14:paraId="63E5BF1A" w14:textId="77777777" w:rsidR="00A4791B" w:rsidRPr="002437CB" w:rsidRDefault="00A4791B" w:rsidP="00752A3E">
      <w:pPr>
        <w:pStyle w:val="H6"/>
      </w:pPr>
      <w:r w:rsidRPr="002437CB">
        <w:t>5.2.12.2.4.1</w:t>
      </w:r>
      <w:r w:rsidRPr="002437CB">
        <w:tab/>
        <w:t>General</w:t>
      </w:r>
    </w:p>
    <w:p w14:paraId="4AFAC06C" w14:textId="5605E8CA" w:rsidR="00964084" w:rsidRPr="002437CB" w:rsidRDefault="00964084" w:rsidP="00964084">
      <w:r w:rsidRPr="002437CB">
        <w:t xml:space="preserve">The </w:t>
      </w:r>
      <w:r w:rsidR="00662180" w:rsidRPr="00145011">
        <w:t>A</w:t>
      </w:r>
      <w:r w:rsidR="00662180">
        <w:t>IMLES</w:t>
      </w:r>
      <w:r w:rsidRPr="002437CB">
        <w:t>_</w:t>
      </w:r>
      <w:r w:rsidRPr="002437CB">
        <w:rPr>
          <w:rFonts w:eastAsia="SimSun"/>
        </w:rPr>
        <w:t>SplitOpNodeRegistration</w:t>
      </w:r>
      <w:r w:rsidRPr="002437CB">
        <w:t>_Deregister service operation is used by the VAL server to deregister itself from the Split AI/ML operation.</w:t>
      </w:r>
    </w:p>
    <w:p w14:paraId="24CB8264" w14:textId="36E3DC2C" w:rsidR="001F2E59" w:rsidRPr="002437CB" w:rsidRDefault="001F2E59" w:rsidP="00752A3E">
      <w:pPr>
        <w:pStyle w:val="H6"/>
      </w:pPr>
      <w:r w:rsidRPr="002437CB">
        <w:t>5.2.12.2.4.2</w:t>
      </w:r>
      <w:r w:rsidRPr="002437CB">
        <w:tab/>
        <w:t>AIML</w:t>
      </w:r>
      <w:r w:rsidR="00B80E28">
        <w:t>E</w:t>
      </w:r>
      <w:r w:rsidRPr="002437CB">
        <w:t xml:space="preserve"> split operation node deregistration</w:t>
      </w:r>
    </w:p>
    <w:p w14:paraId="011740A6" w14:textId="60307CC6" w:rsidR="00964084" w:rsidRPr="002437CB" w:rsidRDefault="00964084" w:rsidP="00964084">
      <w:pPr>
        <w:rPr>
          <w:rFonts w:eastAsia="SimSun"/>
        </w:rPr>
      </w:pPr>
      <w:r w:rsidRPr="002437CB">
        <w:rPr>
          <w:rFonts w:eastAsia="SimSun"/>
        </w:rPr>
        <w:t xml:space="preserve">Figure 5.2.12.2.4.2-1 depicts a scenario where a VAL server sends a request to the AIMLE Server for AIMLE split operation node deregistration (see also clause 8.14.2.4.4 of </w:t>
      </w:r>
      <w:r w:rsidR="00662180">
        <w:t>3GPP TS 23.482 [9]</w:t>
      </w:r>
      <w:r w:rsidRPr="002437CB">
        <w:rPr>
          <w:rFonts w:eastAsia="SimSun"/>
        </w:rPr>
        <w:t>).</w:t>
      </w:r>
    </w:p>
    <w:bookmarkStart w:id="606" w:name="_MON_1816612150"/>
    <w:bookmarkEnd w:id="606"/>
    <w:bookmarkStart w:id="607" w:name="_MON_1831546855"/>
    <w:bookmarkEnd w:id="607"/>
    <w:p w14:paraId="7417DA39" w14:textId="4106F112" w:rsidR="00964084" w:rsidRPr="002437CB" w:rsidRDefault="0050119B" w:rsidP="00964084">
      <w:pPr>
        <w:pStyle w:val="TH"/>
        <w:rPr>
          <w:rFonts w:eastAsia="SimSun"/>
        </w:rPr>
      </w:pPr>
      <w:r w:rsidRPr="006D68AC">
        <w:rPr>
          <w:noProof/>
        </w:rPr>
        <w:object w:dxaOrig="9620" w:dyaOrig="2498" w14:anchorId="1F4980AA">
          <v:shape id="_x0000_i1067" type="#_x0000_t75" alt="" style="width:480.4pt;height:125.25pt" o:ole="">
            <v:imagedata r:id="rId59" o:title=""/>
          </v:shape>
          <o:OLEObject Type="Embed" ProgID="Word.Document.8" ShapeID="_x0000_i1067" DrawAspect="Content" ObjectID="_1833459219" r:id="rId60">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464B6BF5" w:rsidR="00964084" w:rsidRPr="002437CB" w:rsidRDefault="00964084" w:rsidP="00964084">
      <w:pPr>
        <w:pStyle w:val="B1"/>
      </w:pPr>
      <w:r w:rsidRPr="002437CB">
        <w:t>1. To deregister itself at the AIMLE</w:t>
      </w:r>
      <w:r w:rsidRPr="002437CB">
        <w:rPr>
          <w:lang w:eastAsia="zh-CN"/>
        </w:rPr>
        <w:t xml:space="preserve"> server</w:t>
      </w:r>
      <w:r w:rsidRPr="002437CB">
        <w:t>, the VAL server</w:t>
      </w:r>
      <w:r w:rsidRPr="002437CB">
        <w:rPr>
          <w:lang w:eastAsia="zh-CN"/>
        </w:rPr>
        <w:t xml:space="preserve"> </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77777777"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Pr="002437CB">
        <w:t>VAL server</w:t>
      </w:r>
      <w:r w:rsidRPr="002437CB">
        <w:rPr>
          <w:lang w:eastAsia="zh-CN"/>
        </w:rPr>
        <w:t xml:space="preserve"> is permitted to deregister at the </w:t>
      </w:r>
      <w:r w:rsidRPr="002437CB">
        <w:t>AIMLE</w:t>
      </w:r>
      <w:r w:rsidRPr="002437CB">
        <w:rPr>
          <w:lang w:eastAsia="zh-CN"/>
        </w:rPr>
        <w:t xml:space="preserve"> server. </w:t>
      </w:r>
      <w:r w:rsidRPr="002437CB">
        <w:t>If the VAL server</w:t>
      </w:r>
      <w:r w:rsidRPr="002437CB">
        <w:rPr>
          <w:lang w:eastAsia="zh-CN"/>
        </w:rPr>
        <w:tab/>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6798353"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77777777" w:rsidR="00662180" w:rsidRDefault="00964084" w:rsidP="00662180">
      <w:pPr>
        <w:pStyle w:val="B1"/>
        <w:rPr>
          <w:sz w:val="24"/>
          <w:szCs w:val="24"/>
          <w:lang w:eastAsia="zh-CN"/>
        </w:rPr>
      </w:pPr>
      <w:r w:rsidRPr="002437CB">
        <w:rPr>
          <w:lang w:eastAsia="zh-CN"/>
        </w:rPr>
        <w:t xml:space="preserve">2b. If the VAL server </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8" w:name="_Toc199249359"/>
      <w:bookmarkStart w:id="609" w:name="_Toc212495755"/>
      <w:bookmarkStart w:id="610" w:name="_Toc214953326"/>
      <w:bookmarkStart w:id="611" w:name="_Toc214954052"/>
      <w:bookmarkStart w:id="612" w:name="_Toc222152264"/>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8"/>
      <w:bookmarkEnd w:id="609"/>
      <w:bookmarkEnd w:id="610"/>
      <w:bookmarkEnd w:id="611"/>
      <w:bookmarkEnd w:id="612"/>
    </w:p>
    <w:p w14:paraId="5C3047B5" w14:textId="1D311F56" w:rsidR="0037009E" w:rsidRPr="009A5F56" w:rsidRDefault="0037009E" w:rsidP="0037009E">
      <w:pPr>
        <w:pStyle w:val="Heading4"/>
        <w:rPr>
          <w:lang w:val="en-US"/>
        </w:rPr>
      </w:pPr>
      <w:bookmarkStart w:id="613" w:name="_Toc199249360"/>
      <w:bookmarkStart w:id="614" w:name="_Toc212495756"/>
      <w:bookmarkStart w:id="615" w:name="_Toc214953327"/>
      <w:bookmarkStart w:id="616" w:name="_Toc214954053"/>
      <w:bookmarkStart w:id="617" w:name="_Toc222152265"/>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3"/>
      <w:bookmarkEnd w:id="614"/>
      <w:bookmarkEnd w:id="615"/>
      <w:bookmarkEnd w:id="616"/>
      <w:bookmarkEnd w:id="617"/>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8" w:name="_Toc199249361"/>
      <w:bookmarkStart w:id="619" w:name="_Toc212495757"/>
      <w:bookmarkStart w:id="620" w:name="_Toc214953328"/>
      <w:bookmarkStart w:id="621" w:name="_Toc214954054"/>
      <w:bookmarkStart w:id="622" w:name="_Toc222152266"/>
      <w:r w:rsidRPr="002437CB" w:rsidDel="009D467C">
        <w:t>5.2.</w:t>
      </w:r>
      <w:r w:rsidR="009D467C" w:rsidRPr="002437CB">
        <w:t>13</w:t>
      </w:r>
      <w:r w:rsidRPr="002437CB">
        <w:t>.2</w:t>
      </w:r>
      <w:r w:rsidRPr="002437CB">
        <w:tab/>
        <w:t>Service Operations</w:t>
      </w:r>
      <w:bookmarkEnd w:id="618"/>
      <w:bookmarkEnd w:id="619"/>
      <w:bookmarkEnd w:id="620"/>
      <w:bookmarkEnd w:id="621"/>
      <w:bookmarkEnd w:id="622"/>
    </w:p>
    <w:p w14:paraId="2206BBEF" w14:textId="5E17727C" w:rsidR="0037009E" w:rsidRPr="002437CB" w:rsidRDefault="0037009E" w:rsidP="0037009E">
      <w:pPr>
        <w:pStyle w:val="Heading5"/>
      </w:pPr>
      <w:bookmarkStart w:id="623" w:name="_Toc199249362"/>
      <w:bookmarkStart w:id="624" w:name="_Toc212495758"/>
      <w:bookmarkStart w:id="625" w:name="_Toc214953329"/>
      <w:bookmarkStart w:id="626" w:name="_Toc214954055"/>
      <w:bookmarkStart w:id="627" w:name="_Toc222152267"/>
      <w:r w:rsidRPr="002437CB" w:rsidDel="009D467C">
        <w:t>5.2.</w:t>
      </w:r>
      <w:r w:rsidR="009D467C" w:rsidRPr="002437CB">
        <w:t>13</w:t>
      </w:r>
      <w:r w:rsidRPr="002437CB">
        <w:t>.2.1</w:t>
      </w:r>
      <w:r w:rsidRPr="002437CB">
        <w:tab/>
        <w:t>Introduction</w:t>
      </w:r>
      <w:bookmarkEnd w:id="623"/>
      <w:bookmarkEnd w:id="624"/>
      <w:bookmarkEnd w:id="625"/>
      <w:bookmarkEnd w:id="626"/>
      <w:bookmarkEnd w:id="627"/>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49745C"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77777777" w:rsidR="0037009E" w:rsidRPr="002437CB" w:rsidRDefault="0037009E" w:rsidP="00A24C9B">
            <w:pPr>
              <w:pStyle w:val="TAL"/>
              <w:rPr>
                <w:lang w:val="sv-SE"/>
              </w:rPr>
            </w:pPr>
            <w:r w:rsidRPr="002437CB">
              <w:rPr>
                <w:lang w:val="sv-SE"/>
              </w:rPr>
              <w:t>e.g.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8" w:name="_Toc199249363"/>
      <w:bookmarkStart w:id="629" w:name="_Toc212495759"/>
      <w:bookmarkStart w:id="630" w:name="_Toc214953330"/>
      <w:bookmarkStart w:id="631" w:name="_Toc214954056"/>
      <w:bookmarkStart w:id="632" w:name="_Toc222152268"/>
      <w:r w:rsidRPr="002437CB" w:rsidDel="009D467C">
        <w:t>5.2.</w:t>
      </w:r>
      <w:r w:rsidR="009D467C" w:rsidRPr="002437CB">
        <w:t>13</w:t>
      </w:r>
      <w:r w:rsidRPr="002437CB">
        <w:t>.2.2</w:t>
      </w:r>
      <w:r w:rsidRPr="002437CB">
        <w:tab/>
        <w:t>AIMLES_MLModelUpdate_</w:t>
      </w:r>
      <w:bookmarkEnd w:id="628"/>
      <w:r w:rsidRPr="002437CB">
        <w:t>Request</w:t>
      </w:r>
      <w:bookmarkEnd w:id="629"/>
      <w:bookmarkEnd w:id="630"/>
      <w:bookmarkEnd w:id="631"/>
      <w:bookmarkEnd w:id="632"/>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B47F28" w:rsidP="0037009E">
      <w:pPr>
        <w:pStyle w:val="TH"/>
      </w:pPr>
      <w:r>
        <w:pict w14:anchorId="26891CE6">
          <v:shape id="_x0000_i1068" type="#_x0000_t75" style="width:466.5pt;height:125.25pt">
            <v:imagedata r:id="rId61"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77777777" w:rsidR="0037009E" w:rsidRPr="002437CB" w:rsidRDefault="0037009E" w:rsidP="0037009E">
      <w:pPr>
        <w:pStyle w:val="B1"/>
      </w:pPr>
      <w:r w:rsidRPr="002437CB">
        <w:t>1.</w:t>
      </w:r>
      <w:r w:rsidRPr="002437CB">
        <w:tab/>
        <w:t xml:space="preserve">In order to request ML model update request, the service consumer shall send an HTTP POST request to the AIMLE Server targeting the URI of the corresponding custom operation (i.e., "Request"),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3" w:name="_Toc212495760"/>
      <w:r>
        <w:rPr>
          <w:noProof/>
        </w:rPr>
        <w:br w:type="page"/>
      </w:r>
    </w:p>
    <w:p w14:paraId="32F90B70" w14:textId="39E596BE" w:rsidR="00802F4B" w:rsidRPr="002437CB" w:rsidRDefault="00802F4B" w:rsidP="00802F4B">
      <w:pPr>
        <w:pStyle w:val="Heading3"/>
      </w:pPr>
      <w:bookmarkStart w:id="634" w:name="_Toc214953331"/>
      <w:bookmarkStart w:id="635" w:name="_Toc214954057"/>
      <w:bookmarkStart w:id="636" w:name="_Toc222152269"/>
      <w:r w:rsidRPr="002437CB">
        <w:t>5.2</w:t>
      </w:r>
      <w:r w:rsidRPr="002437CB" w:rsidDel="00F239B5">
        <w:t>.</w:t>
      </w:r>
      <w:r w:rsidR="00F239B5" w:rsidRPr="002437CB">
        <w:t>14</w:t>
      </w:r>
      <w:r w:rsidRPr="002437CB">
        <w:tab/>
        <w:t>AIMLES_MLModelTraining Service</w:t>
      </w:r>
      <w:bookmarkEnd w:id="633"/>
      <w:bookmarkEnd w:id="634"/>
      <w:bookmarkEnd w:id="635"/>
      <w:bookmarkEnd w:id="636"/>
    </w:p>
    <w:p w14:paraId="66EB06EE" w14:textId="57DCFA99" w:rsidR="00767C53" w:rsidRPr="002437CB" w:rsidRDefault="00767C53" w:rsidP="00767C53">
      <w:pPr>
        <w:pStyle w:val="Heading4"/>
      </w:pPr>
      <w:bookmarkStart w:id="637" w:name="_Toc212495761"/>
      <w:bookmarkStart w:id="638" w:name="_Toc214953332"/>
      <w:bookmarkStart w:id="639" w:name="_Toc214954058"/>
      <w:bookmarkStart w:id="640" w:name="_Toc222152270"/>
      <w:r w:rsidRPr="002437CB">
        <w:t>5.2</w:t>
      </w:r>
      <w:r w:rsidRPr="002437CB" w:rsidDel="00F239B5">
        <w:t>.</w:t>
      </w:r>
      <w:r w:rsidR="00F239B5" w:rsidRPr="002437CB">
        <w:t>14</w:t>
      </w:r>
      <w:r w:rsidRPr="002437CB">
        <w:t>.1</w:t>
      </w:r>
      <w:r w:rsidRPr="002437CB">
        <w:tab/>
        <w:t>Service Description</w:t>
      </w:r>
      <w:bookmarkEnd w:id="637"/>
      <w:bookmarkEnd w:id="638"/>
      <w:bookmarkEnd w:id="639"/>
      <w:bookmarkEnd w:id="640"/>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1" w:name="_Toc212495762"/>
      <w:bookmarkStart w:id="642" w:name="_Toc214953333"/>
      <w:bookmarkStart w:id="643" w:name="_Toc214954059"/>
      <w:bookmarkStart w:id="644" w:name="_Toc222152271"/>
      <w:r w:rsidRPr="002437CB">
        <w:t>5.2</w:t>
      </w:r>
      <w:r w:rsidRPr="002437CB" w:rsidDel="00F239B5">
        <w:t>.</w:t>
      </w:r>
      <w:r w:rsidR="00F239B5" w:rsidRPr="002437CB">
        <w:t>14</w:t>
      </w:r>
      <w:r w:rsidRPr="002437CB">
        <w:t>.2</w:t>
      </w:r>
      <w:r w:rsidRPr="002437CB">
        <w:tab/>
        <w:t>Service Operations</w:t>
      </w:r>
      <w:bookmarkEnd w:id="641"/>
      <w:bookmarkEnd w:id="642"/>
      <w:bookmarkEnd w:id="643"/>
      <w:bookmarkEnd w:id="644"/>
    </w:p>
    <w:p w14:paraId="2C3BE4FD" w14:textId="667F25AC" w:rsidR="00767C53" w:rsidRPr="002437CB" w:rsidRDefault="00767C53" w:rsidP="00767C53">
      <w:pPr>
        <w:pStyle w:val="Heading5"/>
      </w:pPr>
      <w:bookmarkStart w:id="645" w:name="_Toc212495763"/>
      <w:bookmarkStart w:id="646" w:name="_Toc214953334"/>
      <w:bookmarkStart w:id="647" w:name="_Toc214954060"/>
      <w:bookmarkStart w:id="648" w:name="_Toc222152272"/>
      <w:r w:rsidRPr="002437CB">
        <w:t>5.2</w:t>
      </w:r>
      <w:r w:rsidRPr="002437CB" w:rsidDel="00F239B5">
        <w:t>.</w:t>
      </w:r>
      <w:r w:rsidR="00F239B5" w:rsidRPr="002437CB">
        <w:t>14</w:t>
      </w:r>
      <w:r w:rsidRPr="002437CB">
        <w:t>.2.1</w:t>
      </w:r>
      <w:r w:rsidRPr="002437CB">
        <w:tab/>
        <w:t>Introduction</w:t>
      </w:r>
      <w:bookmarkEnd w:id="645"/>
      <w:bookmarkEnd w:id="646"/>
      <w:bookmarkEnd w:id="647"/>
      <w:bookmarkEnd w:id="648"/>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4D157F7D" w:rsidR="00767C53" w:rsidRPr="002437CB" w:rsidRDefault="00767C53" w:rsidP="002765B0">
            <w:pPr>
              <w:pStyle w:val="TAC"/>
              <w:rPr>
                <w:lang w:val="en-US"/>
              </w:rPr>
            </w:pPr>
            <w:r w:rsidRPr="002765B0">
              <w:t xml:space="preserve">e.g., VAL </w:t>
            </w:r>
            <w:r w:rsidR="00662180">
              <w:rPr>
                <w:lang w:val="en-US"/>
              </w:rPr>
              <w:t>S</w:t>
            </w:r>
            <w:r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9" w:name="_Toc212495764"/>
      <w:bookmarkStart w:id="650" w:name="_Toc214953335"/>
      <w:bookmarkStart w:id="651" w:name="_Toc214954061"/>
      <w:bookmarkStart w:id="652" w:name="_Toc222152273"/>
      <w:r w:rsidRPr="002437CB">
        <w:t>5.2</w:t>
      </w:r>
      <w:r w:rsidRPr="002437CB" w:rsidDel="00F239B5">
        <w:t>.</w:t>
      </w:r>
      <w:r w:rsidR="00F239B5" w:rsidRPr="002437CB">
        <w:t>14</w:t>
      </w:r>
      <w:r w:rsidRPr="002437CB">
        <w:t>.2.2</w:t>
      </w:r>
      <w:r w:rsidRPr="002437CB">
        <w:tab/>
        <w:t>AIMLES_</w:t>
      </w:r>
      <w:r w:rsidRPr="002437CB">
        <w:rPr>
          <w:noProof/>
        </w:rPr>
        <w:t>MLModelTraining_Request</w:t>
      </w:r>
      <w:bookmarkEnd w:id="649"/>
      <w:bookmarkEnd w:id="650"/>
      <w:bookmarkEnd w:id="651"/>
      <w:bookmarkEnd w:id="652"/>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0EAFE185" w:rsidR="00767C53" w:rsidRPr="002437CB" w:rsidRDefault="00287F4D" w:rsidP="00767C53">
      <w:pPr>
        <w:pStyle w:val="TH"/>
      </w:pPr>
      <w:r w:rsidRPr="002437CB">
        <w:object w:dxaOrig="9030" w:dyaOrig="2490" w14:anchorId="09625819">
          <v:shape id="_x0000_i1070" type="#_x0000_t75" style="width:451.5pt;height:123.75pt" o:ole="">
            <v:imagedata r:id="rId62" o:title=""/>
          </v:shape>
          <o:OLEObject Type="Embed" ProgID="Visio.Drawing.15" ShapeID="_x0000_i1070" DrawAspect="Content" ObjectID="_1833459220" r:id="rId63"/>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3" w:name="_Toc212495765"/>
      <w:bookmarkStart w:id="654" w:name="_Toc214953336"/>
      <w:bookmarkStart w:id="655" w:name="_Toc214954062"/>
      <w:bookmarkStart w:id="656" w:name="_Toc222152274"/>
      <w:r w:rsidRPr="002437CB">
        <w:t>5.2</w:t>
      </w:r>
      <w:r w:rsidRPr="002437CB" w:rsidDel="00F239B5">
        <w:t>.</w:t>
      </w:r>
      <w:r w:rsidR="00F239B5" w:rsidRPr="002437CB">
        <w:t>14</w:t>
      </w:r>
      <w:r w:rsidRPr="002437CB">
        <w:t>.2.3</w:t>
      </w:r>
      <w:r w:rsidRPr="002437CB">
        <w:tab/>
        <w:t>AIMLES_MLModelTraining_Notify</w:t>
      </w:r>
      <w:bookmarkEnd w:id="653"/>
      <w:bookmarkEnd w:id="654"/>
      <w:bookmarkEnd w:id="655"/>
      <w:bookmarkEnd w:id="656"/>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B47F28" w:rsidP="00767C53">
      <w:pPr>
        <w:pStyle w:val="TH"/>
      </w:pPr>
      <w:r>
        <w:pict w14:anchorId="5E0AFF25">
          <v:shape id="_x0000_i1071" type="#_x0000_t75" style="width:455.25pt;height:137.25pt">
            <v:imagedata r:id="rId64"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7" w:name="_Toc211956304"/>
      <w:bookmarkStart w:id="658" w:name="_Toc214953337"/>
      <w:bookmarkStart w:id="659" w:name="_Toc214954063"/>
      <w:bookmarkStart w:id="660" w:name="_Toc222152275"/>
      <w:bookmarkStart w:id="661"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7"/>
      <w:bookmarkEnd w:id="658"/>
      <w:bookmarkEnd w:id="659"/>
      <w:bookmarkEnd w:id="660"/>
    </w:p>
    <w:p w14:paraId="212AB2F5" w14:textId="77777777" w:rsidR="003345C8" w:rsidRPr="00D3128E" w:rsidRDefault="003345C8" w:rsidP="003345C8">
      <w:pPr>
        <w:pStyle w:val="Heading4"/>
      </w:pPr>
      <w:bookmarkStart w:id="662" w:name="_Toc211956305"/>
      <w:bookmarkStart w:id="663" w:name="_Toc214953338"/>
      <w:bookmarkStart w:id="664" w:name="_Toc214954064"/>
      <w:bookmarkStart w:id="665" w:name="_Toc222152276"/>
      <w:r w:rsidRPr="00D3128E">
        <w:t>5.2</w:t>
      </w:r>
      <w:r w:rsidRPr="00D3128E" w:rsidDel="00F239B5">
        <w:t>.</w:t>
      </w:r>
      <w:r w:rsidRPr="00D3128E">
        <w:t>15.1</w:t>
      </w:r>
      <w:r w:rsidRPr="00D3128E">
        <w:tab/>
        <w:t>Service Description</w:t>
      </w:r>
      <w:bookmarkEnd w:id="662"/>
      <w:bookmarkEnd w:id="663"/>
      <w:bookmarkEnd w:id="664"/>
      <w:bookmarkEnd w:id="665"/>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6" w:name="_Toc211956306"/>
      <w:bookmarkStart w:id="667" w:name="_Toc214953339"/>
      <w:bookmarkStart w:id="668" w:name="_Toc214954065"/>
      <w:bookmarkStart w:id="669" w:name="_Toc222152277"/>
      <w:r>
        <w:t>5.2</w:t>
      </w:r>
      <w:r w:rsidDel="00F239B5">
        <w:t>.</w:t>
      </w:r>
      <w:r>
        <w:t>15</w:t>
      </w:r>
      <w:r w:rsidRPr="00C07EFD">
        <w:t>.2</w:t>
      </w:r>
      <w:r w:rsidRPr="00C07EFD">
        <w:tab/>
        <w:t>Service Operations</w:t>
      </w:r>
      <w:bookmarkEnd w:id="666"/>
      <w:bookmarkEnd w:id="667"/>
      <w:bookmarkEnd w:id="668"/>
      <w:bookmarkEnd w:id="669"/>
    </w:p>
    <w:p w14:paraId="0C8E699A" w14:textId="77777777" w:rsidR="003345C8" w:rsidRPr="00C07EFD" w:rsidRDefault="003345C8" w:rsidP="003345C8">
      <w:pPr>
        <w:pStyle w:val="Heading5"/>
      </w:pPr>
      <w:bookmarkStart w:id="670" w:name="_Toc211956307"/>
      <w:bookmarkStart w:id="671" w:name="_Toc214953340"/>
      <w:bookmarkStart w:id="672" w:name="_Toc214954066"/>
      <w:bookmarkStart w:id="673" w:name="_Toc222152278"/>
      <w:r>
        <w:t>5.2</w:t>
      </w:r>
      <w:r w:rsidDel="00F239B5">
        <w:t>.</w:t>
      </w:r>
      <w:r>
        <w:t>15</w:t>
      </w:r>
      <w:r w:rsidRPr="00C07EFD">
        <w:t>.2.1</w:t>
      </w:r>
      <w:r w:rsidRPr="00C07EFD">
        <w:tab/>
        <w:t>Introduction</w:t>
      </w:r>
      <w:bookmarkEnd w:id="670"/>
      <w:bookmarkEnd w:id="671"/>
      <w:bookmarkEnd w:id="672"/>
      <w:bookmarkEnd w:id="673"/>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7777777" w:rsidR="003345C8" w:rsidRPr="00C07EFD" w:rsidRDefault="003345C8" w:rsidP="003345C8">
      <w:pPr>
        <w:pStyle w:val="TH"/>
      </w:pPr>
      <w:r w:rsidRPr="00C07EFD">
        <w:t>Table </w:t>
      </w:r>
      <w:r>
        <w:t>5.2</w:t>
      </w:r>
      <w:r w:rsidDel="00F239B5">
        <w:t>.</w:t>
      </w:r>
      <w:r>
        <w:t>14</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77777777" w:rsidR="003345C8" w:rsidRPr="00C07EFD" w:rsidRDefault="003345C8" w:rsidP="00527778">
            <w:pPr>
              <w:pStyle w:val="TAL"/>
            </w:pPr>
            <w:r w:rsidRPr="00C07EFD">
              <w:t xml:space="preserve">This service operation enables a service consumer to </w:t>
            </w:r>
            <w:r>
              <w:t>create a AIMLE split operation event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7777777" w:rsidR="003345C8" w:rsidRPr="00C07EFD" w:rsidRDefault="003345C8" w:rsidP="0004496B">
            <w:pPr>
              <w:pStyle w:val="TAC"/>
              <w:rPr>
                <w:lang w:val="en-US"/>
              </w:rPr>
            </w:pPr>
            <w:r w:rsidRPr="0004496B">
              <w:t>e.g., 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77777777" w:rsidR="003345C8" w:rsidRPr="00C07EFD" w:rsidRDefault="003345C8" w:rsidP="00527778">
            <w:pPr>
              <w:pStyle w:val="TAL"/>
            </w:pPr>
            <w:r>
              <w:t>This service operation enables a service consumer to receive AIMLE split operation event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77777777" w:rsidR="003345C8" w:rsidRPr="00C07EFD" w:rsidRDefault="003345C8" w:rsidP="0004496B">
            <w:pPr>
              <w:pStyle w:val="TAC"/>
              <w:rPr>
                <w:lang w:val="en-US"/>
              </w:rPr>
            </w:pPr>
            <w:r w:rsidRPr="0004496B">
              <w:t>e.g., VAL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77777777" w:rsidR="003345C8" w:rsidRDefault="003345C8" w:rsidP="00527778">
            <w:pPr>
              <w:pStyle w:val="TAL"/>
            </w:pPr>
            <w:r w:rsidRPr="00C07EFD">
              <w:t xml:space="preserve">This service operation enables a service consumer to update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77777777" w:rsidR="003345C8" w:rsidRDefault="003345C8" w:rsidP="00527778">
            <w:pPr>
              <w:pStyle w:val="TAL"/>
            </w:pPr>
            <w:r w:rsidRPr="00C07EFD">
              <w:t xml:space="preserve">This service operation enables a service consumer to delete an existing </w:t>
            </w:r>
            <w:r>
              <w:t xml:space="preserve">AIMLE split operation 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4" w:name="_Toc211956308"/>
      <w:bookmarkStart w:id="675" w:name="_Toc214953341"/>
      <w:bookmarkStart w:id="676" w:name="_Toc214954067"/>
      <w:bookmarkStart w:id="677" w:name="_Toc222152279"/>
      <w:r>
        <w:t>5.2</w:t>
      </w:r>
      <w:r w:rsidDel="00F239B5">
        <w:t>.</w:t>
      </w:r>
      <w:r>
        <w:t>15</w:t>
      </w:r>
      <w:r w:rsidRPr="00C07EFD">
        <w:t>.2.</w:t>
      </w:r>
      <w:r>
        <w:t>2</w:t>
      </w:r>
      <w:r w:rsidRPr="00C07EFD">
        <w:tab/>
        <w:t>AIMLES_</w:t>
      </w:r>
      <w:r>
        <w:rPr>
          <w:lang w:eastAsia="zh-CN"/>
        </w:rPr>
        <w:t>SplitOpEvent</w:t>
      </w:r>
      <w:r w:rsidRPr="00C07EFD">
        <w:rPr>
          <w:noProof/>
        </w:rPr>
        <w:t>_</w:t>
      </w:r>
      <w:bookmarkEnd w:id="674"/>
      <w:r>
        <w:rPr>
          <w:noProof/>
        </w:rPr>
        <w:t>Subscribe</w:t>
      </w:r>
      <w:bookmarkEnd w:id="675"/>
      <w:bookmarkEnd w:id="676"/>
      <w:bookmarkEnd w:id="677"/>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72" type="#_x0000_t75" style="width:451.5pt;height:123.75pt" o:ole="">
            <v:imagedata r:id="rId65" o:title=""/>
          </v:shape>
          <o:OLEObject Type="Embed" ProgID="Visio.Drawing.15" ShapeID="_x0000_i1072" DrawAspect="Content" ObjectID="_1833459221" r:id="rId66"/>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77777777"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8" w:name="_Toc214953342"/>
      <w:bookmarkStart w:id="679" w:name="_Toc214954068"/>
      <w:bookmarkStart w:id="680" w:name="_Toc222152280"/>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8"/>
      <w:bookmarkEnd w:id="679"/>
      <w:bookmarkEnd w:id="680"/>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73" type="#_x0000_t75" style="width:451.5pt;height:123.75pt" o:ole="">
            <v:imagedata r:id="rId67" o:title=""/>
          </v:shape>
          <o:OLEObject Type="Embed" ProgID="Visio.Drawing.15" ShapeID="_x0000_i1073" DrawAspect="Content" ObjectID="_1833459222" r:id="rId68"/>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1" w:name="_Toc214953343"/>
      <w:bookmarkStart w:id="682" w:name="_Toc214954069"/>
      <w:bookmarkStart w:id="683" w:name="_Toc222152281"/>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1"/>
      <w:bookmarkEnd w:id="682"/>
      <w:bookmarkEnd w:id="683"/>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74" type="#_x0000_t75" style="width:454.5pt;height:126.75pt" o:ole="">
            <v:imagedata r:id="rId69" o:title=""/>
          </v:shape>
          <o:OLEObject Type="Embed" ProgID="Visio.Drawing.15" ShapeID="_x0000_i1074" DrawAspect="Content" ObjectID="_1833459223" r:id="rId70"/>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0C6B610B"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04D99CA7"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4" w:name="_Toc214953344"/>
      <w:bookmarkStart w:id="685" w:name="_Toc214954070"/>
      <w:bookmarkStart w:id="686" w:name="_Toc222152282"/>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4"/>
      <w:bookmarkEnd w:id="685"/>
      <w:bookmarkEnd w:id="686"/>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77777777" w:rsidR="003345C8" w:rsidRPr="00C07EFD" w:rsidRDefault="003345C8" w:rsidP="003345C8">
      <w:pPr>
        <w:pStyle w:val="TH"/>
      </w:pPr>
      <w:r w:rsidRPr="00C07EFD">
        <w:object w:dxaOrig="9030" w:dyaOrig="2490" w14:anchorId="30E77F0B">
          <v:shape id="_x0000_i1075" type="#_x0000_t75" style="width:451.5pt;height:123.75pt" o:ole="">
            <v:imagedata r:id="rId71" o:title=""/>
          </v:shape>
          <o:OLEObject Type="Embed" ProgID="Visio.Drawing.15" ShapeID="_x0000_i1075" DrawAspect="Content" ObjectID="_1833459224" r:id="rId72"/>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6BB0C3BD" w14:textId="6F8A4B74" w:rsidR="00C309A7" w:rsidRPr="002437CB" w:rsidRDefault="00C309A7" w:rsidP="00C309A7">
      <w:pPr>
        <w:pStyle w:val="Heading2"/>
      </w:pPr>
      <w:bookmarkStart w:id="687" w:name="_Toc214953345"/>
      <w:bookmarkStart w:id="688" w:name="_Toc214954071"/>
      <w:bookmarkStart w:id="689" w:name="_Toc222152283"/>
      <w:r w:rsidRPr="002437CB">
        <w:t>5.3</w:t>
      </w:r>
      <w:r w:rsidRPr="002437CB">
        <w:tab/>
        <w:t>Services offered by the AIMLE Repository</w:t>
      </w:r>
      <w:bookmarkEnd w:id="408"/>
      <w:bookmarkEnd w:id="409"/>
      <w:bookmarkEnd w:id="661"/>
      <w:bookmarkEnd w:id="687"/>
      <w:bookmarkEnd w:id="688"/>
      <w:bookmarkEnd w:id="689"/>
    </w:p>
    <w:p w14:paraId="236AF412" w14:textId="77777777" w:rsidR="00C309A7" w:rsidRPr="002437CB" w:rsidRDefault="00C309A7" w:rsidP="00C309A7">
      <w:pPr>
        <w:pStyle w:val="Heading3"/>
      </w:pPr>
      <w:bookmarkStart w:id="690" w:name="_Toc195627784"/>
      <w:bookmarkStart w:id="691" w:name="_Toc195628030"/>
      <w:bookmarkStart w:id="692" w:name="_Toc212495767"/>
      <w:bookmarkStart w:id="693" w:name="_Toc214953346"/>
      <w:bookmarkStart w:id="694" w:name="_Toc214954072"/>
      <w:bookmarkStart w:id="695" w:name="_Toc222152284"/>
      <w:r w:rsidRPr="002437CB">
        <w:t>5.3.1</w:t>
      </w:r>
      <w:r w:rsidRPr="002437CB">
        <w:tab/>
        <w:t>MLR_MLModelManagement Service</w:t>
      </w:r>
      <w:bookmarkEnd w:id="690"/>
      <w:bookmarkEnd w:id="691"/>
      <w:bookmarkEnd w:id="692"/>
      <w:bookmarkEnd w:id="693"/>
      <w:bookmarkEnd w:id="694"/>
      <w:bookmarkEnd w:id="695"/>
    </w:p>
    <w:p w14:paraId="74232BB5" w14:textId="77777777" w:rsidR="00360F26" w:rsidRPr="002437CB" w:rsidRDefault="00360F26" w:rsidP="00360F26">
      <w:pPr>
        <w:pStyle w:val="Heading4"/>
      </w:pPr>
      <w:bookmarkStart w:id="696" w:name="_Toc67903504"/>
      <w:bookmarkStart w:id="697" w:name="_Toc195627785"/>
      <w:bookmarkStart w:id="698" w:name="_Toc195628031"/>
      <w:bookmarkStart w:id="699" w:name="_Toc212495768"/>
      <w:bookmarkStart w:id="700" w:name="_Toc214953347"/>
      <w:bookmarkStart w:id="701" w:name="_Toc214954073"/>
      <w:bookmarkStart w:id="702" w:name="_Toc222152285"/>
      <w:bookmarkStart w:id="703" w:name="_Toc67903505"/>
      <w:bookmarkStart w:id="704" w:name="_Toc195627786"/>
      <w:bookmarkStart w:id="705" w:name="_Toc195628032"/>
      <w:r w:rsidRPr="002437CB">
        <w:t>5.3.1.1</w:t>
      </w:r>
      <w:r w:rsidRPr="002437CB">
        <w:tab/>
        <w:t>Service Description</w:t>
      </w:r>
      <w:bookmarkEnd w:id="696"/>
      <w:bookmarkEnd w:id="697"/>
      <w:bookmarkEnd w:id="698"/>
      <w:bookmarkEnd w:id="699"/>
      <w:bookmarkEnd w:id="700"/>
      <w:bookmarkEnd w:id="701"/>
      <w:bookmarkEnd w:id="702"/>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06" w:name="_Toc212495769"/>
      <w:bookmarkStart w:id="707" w:name="_Toc214953348"/>
      <w:bookmarkStart w:id="708" w:name="_Toc214954074"/>
      <w:bookmarkStart w:id="709" w:name="_Toc222152286"/>
      <w:r w:rsidRPr="002437CB">
        <w:t>5.3.1.2</w:t>
      </w:r>
      <w:r w:rsidRPr="002437CB">
        <w:tab/>
        <w:t>Service Operations</w:t>
      </w:r>
      <w:bookmarkEnd w:id="703"/>
      <w:bookmarkEnd w:id="704"/>
      <w:bookmarkEnd w:id="705"/>
      <w:bookmarkEnd w:id="706"/>
      <w:bookmarkEnd w:id="707"/>
      <w:bookmarkEnd w:id="708"/>
      <w:bookmarkEnd w:id="709"/>
    </w:p>
    <w:p w14:paraId="5C40A408" w14:textId="77777777" w:rsidR="00C309A7" w:rsidRPr="002437CB" w:rsidRDefault="00C309A7" w:rsidP="00C309A7">
      <w:pPr>
        <w:pStyle w:val="Heading5"/>
      </w:pPr>
      <w:bookmarkStart w:id="710" w:name="_Toc67903506"/>
      <w:bookmarkStart w:id="711" w:name="_Toc195627787"/>
      <w:bookmarkStart w:id="712" w:name="_Toc195628033"/>
      <w:bookmarkStart w:id="713" w:name="_Toc212495770"/>
      <w:bookmarkStart w:id="714" w:name="_Toc214953349"/>
      <w:bookmarkStart w:id="715" w:name="_Toc214954075"/>
      <w:bookmarkStart w:id="716" w:name="_Toc222152287"/>
      <w:r w:rsidRPr="002437CB">
        <w:t>5.3.1.2.1</w:t>
      </w:r>
      <w:r w:rsidRPr="002437CB">
        <w:tab/>
        <w:t>Introduction</w:t>
      </w:r>
      <w:bookmarkEnd w:id="710"/>
      <w:bookmarkEnd w:id="711"/>
      <w:bookmarkEnd w:id="712"/>
      <w:bookmarkEnd w:id="713"/>
      <w:bookmarkEnd w:id="714"/>
      <w:bookmarkEnd w:id="715"/>
      <w:bookmarkEnd w:id="716"/>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17" w:name="_Toc67903507"/>
      <w:bookmarkStart w:id="718" w:name="_Toc195627788"/>
      <w:bookmarkStart w:id="719" w:name="_Toc195628034"/>
      <w:bookmarkStart w:id="720" w:name="_Toc212495771"/>
      <w:bookmarkStart w:id="721" w:name="_Toc214953350"/>
      <w:bookmarkStart w:id="722" w:name="_Toc214954076"/>
      <w:bookmarkStart w:id="723" w:name="_Toc222152288"/>
      <w:r w:rsidRPr="002437CB">
        <w:t>5.3.1.2.2</w:t>
      </w:r>
      <w:r w:rsidRPr="002437CB">
        <w:tab/>
      </w:r>
      <w:bookmarkEnd w:id="717"/>
      <w:r w:rsidRPr="002437CB">
        <w:t>MLR_MLModelManagement_Store</w:t>
      </w:r>
      <w:bookmarkEnd w:id="718"/>
      <w:bookmarkEnd w:id="719"/>
      <w:bookmarkEnd w:id="720"/>
      <w:bookmarkEnd w:id="721"/>
      <w:bookmarkEnd w:id="722"/>
      <w:bookmarkEnd w:id="723"/>
    </w:p>
    <w:p w14:paraId="2ED1C1CC" w14:textId="77777777" w:rsidR="00850188" w:rsidRPr="002437CB" w:rsidRDefault="00850188" w:rsidP="00752A3E">
      <w:pPr>
        <w:pStyle w:val="H6"/>
      </w:pPr>
      <w:bookmarkStart w:id="724" w:name="_Toc67903508"/>
      <w:bookmarkStart w:id="725" w:name="_Toc195627789"/>
      <w:r w:rsidRPr="002437CB">
        <w:t>5.3.1.2.2.1</w:t>
      </w:r>
      <w:r w:rsidRPr="002437CB">
        <w:tab/>
        <w:t>General</w:t>
      </w:r>
      <w:bookmarkEnd w:id="724"/>
      <w:bookmarkEnd w:id="725"/>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26"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27" w:name="_Toc67903511"/>
      <w:bookmarkStart w:id="728" w:name="_Toc195627792"/>
      <w:bookmarkStart w:id="729" w:name="_Toc130662186"/>
      <w:bookmarkEnd w:id="726"/>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B47F28" w:rsidP="00752A3E">
      <w:pPr>
        <w:pStyle w:val="TH"/>
      </w:pPr>
      <w:bookmarkStart w:id="730" w:name="_MON_1808407430"/>
      <w:bookmarkEnd w:id="730"/>
      <w:r>
        <w:pict w14:anchorId="7F83FBA5">
          <v:shape id="_x0000_i1076" type="#_x0000_t75" style="width:480pt;height:126pt">
            <v:imagedata r:id="rId73"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27"/>
    <w:bookmarkEnd w:id="728"/>
    <w:bookmarkEnd w:id="729"/>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B47F28" w:rsidP="00410635">
      <w:pPr>
        <w:pStyle w:val="TH"/>
      </w:pPr>
      <w:bookmarkStart w:id="731" w:name="_MON_1808407717"/>
      <w:bookmarkEnd w:id="731"/>
      <w:r>
        <w:pict w14:anchorId="354BDBD0">
          <v:shape id="_x0000_i1077" type="#_x0000_t75" style="width:480pt;height:153.75pt">
            <v:imagedata r:id="rId74"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B47F28" w:rsidP="001F3844">
      <w:pPr>
        <w:pStyle w:val="TH"/>
      </w:pPr>
      <w:bookmarkStart w:id="732" w:name="_MON_1808407918"/>
      <w:bookmarkEnd w:id="732"/>
      <w:r>
        <w:pict w14:anchorId="31948916">
          <v:shape id="_x0000_i1078" type="#_x0000_t75" style="width:480pt;height:126pt">
            <v:imagedata r:id="rId75"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33" w:name="_Toc195627793"/>
      <w:bookmarkStart w:id="734" w:name="_Toc195628035"/>
      <w:bookmarkStart w:id="735" w:name="_Toc212495772"/>
      <w:bookmarkStart w:id="736" w:name="_Toc214953351"/>
      <w:bookmarkStart w:id="737" w:name="_Toc214954077"/>
      <w:bookmarkStart w:id="738" w:name="_Toc222152289"/>
      <w:r w:rsidRPr="002437CB">
        <w:t>5.3.</w:t>
      </w:r>
      <w:r w:rsidR="00306BEA" w:rsidRPr="002437CB">
        <w:t>2</w:t>
      </w:r>
      <w:r w:rsidRPr="002437CB">
        <w:tab/>
        <w:t xml:space="preserve">MLR_ModelInformationDiscovery </w:t>
      </w:r>
      <w:r w:rsidR="00000D4A" w:rsidRPr="002437CB">
        <w:rPr>
          <w:rFonts w:eastAsia="SimSun"/>
          <w:lang w:eastAsia="en-US"/>
        </w:rPr>
        <w:t>Service</w:t>
      </w:r>
      <w:bookmarkEnd w:id="733"/>
      <w:bookmarkEnd w:id="734"/>
      <w:bookmarkEnd w:id="735"/>
      <w:bookmarkEnd w:id="736"/>
      <w:bookmarkEnd w:id="737"/>
      <w:bookmarkEnd w:id="738"/>
    </w:p>
    <w:p w14:paraId="01DF45BE" w14:textId="054D725C" w:rsidR="00A6343C" w:rsidRPr="002437CB" w:rsidRDefault="00A6343C" w:rsidP="00A6343C">
      <w:pPr>
        <w:pStyle w:val="Heading4"/>
      </w:pPr>
      <w:bookmarkStart w:id="739" w:name="_Toc195627794"/>
      <w:bookmarkStart w:id="740" w:name="_Toc195628036"/>
      <w:bookmarkStart w:id="741" w:name="_Toc212495773"/>
      <w:bookmarkStart w:id="742" w:name="_Toc214953352"/>
      <w:bookmarkStart w:id="743" w:name="_Toc214954078"/>
      <w:bookmarkStart w:id="744" w:name="_Toc222152290"/>
      <w:r w:rsidRPr="002437CB">
        <w:t>5.3.</w:t>
      </w:r>
      <w:r w:rsidR="00306BEA" w:rsidRPr="002437CB">
        <w:t>2</w:t>
      </w:r>
      <w:r w:rsidRPr="002437CB">
        <w:t>.1</w:t>
      </w:r>
      <w:r w:rsidRPr="002437CB">
        <w:tab/>
        <w:t>Service Description</w:t>
      </w:r>
      <w:bookmarkEnd w:id="739"/>
      <w:bookmarkEnd w:id="740"/>
      <w:bookmarkEnd w:id="741"/>
      <w:bookmarkEnd w:id="742"/>
      <w:bookmarkEnd w:id="743"/>
      <w:bookmarkEnd w:id="744"/>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45" w:name="_Toc195627795"/>
      <w:bookmarkStart w:id="746" w:name="_Toc195628037"/>
      <w:bookmarkStart w:id="747" w:name="_Toc212495774"/>
      <w:bookmarkStart w:id="748" w:name="_Toc214953353"/>
      <w:bookmarkStart w:id="749" w:name="_Toc214954079"/>
      <w:bookmarkStart w:id="750" w:name="_Toc222152291"/>
      <w:r w:rsidRPr="002437CB">
        <w:t>5.3.</w:t>
      </w:r>
      <w:r w:rsidR="00306BEA" w:rsidRPr="002437CB">
        <w:t>2</w:t>
      </w:r>
      <w:r w:rsidRPr="002437CB">
        <w:t>.2</w:t>
      </w:r>
      <w:r w:rsidRPr="002437CB">
        <w:tab/>
        <w:t>Service Operations</w:t>
      </w:r>
      <w:bookmarkEnd w:id="745"/>
      <w:bookmarkEnd w:id="746"/>
      <w:bookmarkEnd w:id="747"/>
      <w:bookmarkEnd w:id="748"/>
      <w:bookmarkEnd w:id="749"/>
      <w:bookmarkEnd w:id="750"/>
    </w:p>
    <w:p w14:paraId="7D0D3BE9" w14:textId="789AE3A5" w:rsidR="00A6343C" w:rsidRPr="002437CB" w:rsidRDefault="00A6343C" w:rsidP="00A6343C">
      <w:pPr>
        <w:pStyle w:val="Heading5"/>
      </w:pPr>
      <w:bookmarkStart w:id="751" w:name="_Toc195627796"/>
      <w:bookmarkStart w:id="752" w:name="_Toc195628038"/>
      <w:bookmarkStart w:id="753" w:name="_Toc212495775"/>
      <w:bookmarkStart w:id="754" w:name="_Toc214953354"/>
      <w:bookmarkStart w:id="755" w:name="_Toc214954080"/>
      <w:bookmarkStart w:id="756" w:name="_Toc222152292"/>
      <w:r w:rsidRPr="002437CB">
        <w:t>5.3.</w:t>
      </w:r>
      <w:r w:rsidR="00306BEA" w:rsidRPr="002437CB">
        <w:t>2</w:t>
      </w:r>
      <w:r w:rsidRPr="002437CB">
        <w:t>.2.1</w:t>
      </w:r>
      <w:r w:rsidRPr="002437CB">
        <w:tab/>
        <w:t>Introduction</w:t>
      </w:r>
      <w:bookmarkEnd w:id="751"/>
      <w:bookmarkEnd w:id="752"/>
      <w:bookmarkEnd w:id="753"/>
      <w:bookmarkEnd w:id="754"/>
      <w:bookmarkEnd w:id="755"/>
      <w:bookmarkEnd w:id="756"/>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757" w:name="_Toc212495776"/>
      <w:bookmarkStart w:id="758" w:name="_Toc214953355"/>
      <w:bookmarkStart w:id="759" w:name="_Toc214954081"/>
      <w:bookmarkStart w:id="760" w:name="_Toc222152293"/>
      <w:r w:rsidRPr="002437CB">
        <w:t>5.3.2.2.2</w:t>
      </w:r>
      <w:r w:rsidRPr="002437CB">
        <w:tab/>
        <w:t>MLR_MLModelInformationDiscovery_Request</w:t>
      </w:r>
      <w:bookmarkEnd w:id="757"/>
      <w:bookmarkEnd w:id="758"/>
      <w:bookmarkEnd w:id="759"/>
      <w:bookmarkEnd w:id="760"/>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B47F28" w:rsidP="00752A3E">
      <w:pPr>
        <w:pStyle w:val="TH"/>
      </w:pPr>
      <w:r>
        <w:pict w14:anchorId="49C8EEBD">
          <v:shape id="_x0000_i1079" type="#_x0000_t75" style="width:480pt;height:126pt">
            <v:imagedata r:id="rId76"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761" w:name="_Toc212495777"/>
      <w:bookmarkStart w:id="762" w:name="_Toc214953356"/>
      <w:bookmarkStart w:id="763" w:name="_Toc214954082"/>
      <w:bookmarkStart w:id="764" w:name="_Toc222152294"/>
      <w:bookmarkStart w:id="765" w:name="_Toc195627797"/>
      <w:bookmarkStart w:id="766" w:name="_Toc195628039"/>
      <w:r w:rsidR="007C0F64" w:rsidRPr="002437CB">
        <w:t>5.3.3</w:t>
      </w:r>
      <w:r w:rsidR="007C0F64" w:rsidRPr="002437CB">
        <w:tab/>
        <w:t>MLR_FLEvents Service</w:t>
      </w:r>
      <w:bookmarkEnd w:id="761"/>
      <w:bookmarkEnd w:id="762"/>
      <w:bookmarkEnd w:id="763"/>
      <w:bookmarkEnd w:id="764"/>
    </w:p>
    <w:p w14:paraId="335652B2" w14:textId="675DB649" w:rsidR="007C0F64" w:rsidRPr="002437CB" w:rsidRDefault="007C0F64" w:rsidP="007C0F64">
      <w:pPr>
        <w:pStyle w:val="Heading4"/>
      </w:pPr>
      <w:bookmarkStart w:id="767" w:name="_Toc212495778"/>
      <w:bookmarkStart w:id="768" w:name="_Toc214953357"/>
      <w:bookmarkStart w:id="769" w:name="_Toc214954083"/>
      <w:bookmarkStart w:id="770" w:name="_Toc222152295"/>
      <w:r w:rsidRPr="002437CB">
        <w:t>5.3.3.1</w:t>
      </w:r>
      <w:r w:rsidRPr="002437CB">
        <w:tab/>
        <w:t>Service Description</w:t>
      </w:r>
      <w:bookmarkEnd w:id="767"/>
      <w:bookmarkEnd w:id="768"/>
      <w:bookmarkEnd w:id="769"/>
      <w:bookmarkEnd w:id="770"/>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771" w:name="_Toc212495779"/>
      <w:bookmarkStart w:id="772" w:name="_Toc214953358"/>
      <w:bookmarkStart w:id="773" w:name="_Toc214954084"/>
      <w:bookmarkStart w:id="774" w:name="_Toc222152296"/>
      <w:r w:rsidRPr="002437CB">
        <w:t>5.3.3.2</w:t>
      </w:r>
      <w:r w:rsidRPr="002437CB">
        <w:tab/>
        <w:t>Service Operations</w:t>
      </w:r>
      <w:bookmarkEnd w:id="771"/>
      <w:bookmarkEnd w:id="772"/>
      <w:bookmarkEnd w:id="773"/>
      <w:bookmarkEnd w:id="774"/>
    </w:p>
    <w:p w14:paraId="478EFE7A" w14:textId="70E27F2B" w:rsidR="007C0F64" w:rsidRPr="002437CB" w:rsidRDefault="007C0F64" w:rsidP="007C0F64">
      <w:pPr>
        <w:pStyle w:val="Heading5"/>
      </w:pPr>
      <w:bookmarkStart w:id="775" w:name="_Toc212495780"/>
      <w:bookmarkStart w:id="776" w:name="_Toc214953359"/>
      <w:bookmarkStart w:id="777" w:name="_Toc214954085"/>
      <w:bookmarkStart w:id="778" w:name="_Toc222152297"/>
      <w:r w:rsidRPr="002437CB">
        <w:t>5.3.3.2.1</w:t>
      </w:r>
      <w:r w:rsidRPr="002437CB">
        <w:tab/>
        <w:t>Introduction</w:t>
      </w:r>
      <w:bookmarkEnd w:id="775"/>
      <w:bookmarkEnd w:id="776"/>
      <w:bookmarkEnd w:id="777"/>
      <w:bookmarkEnd w:id="778"/>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779" w:name="_Toc212495781"/>
      <w:bookmarkStart w:id="780" w:name="_Toc214953360"/>
      <w:bookmarkStart w:id="781" w:name="_Toc214954086"/>
      <w:bookmarkStart w:id="782" w:name="_Toc222152298"/>
      <w:r w:rsidRPr="002437CB">
        <w:t>5.3.3.2.2</w:t>
      </w:r>
      <w:r w:rsidRPr="002437CB">
        <w:tab/>
        <w:t>MLR_FLEvents_Subscribe</w:t>
      </w:r>
      <w:bookmarkEnd w:id="779"/>
      <w:bookmarkEnd w:id="780"/>
      <w:bookmarkEnd w:id="781"/>
      <w:bookmarkEnd w:id="782"/>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B5B61F3" w:rsidR="007C0F64" w:rsidRPr="002437CB" w:rsidRDefault="00ED1EDE" w:rsidP="007C0F64">
      <w:pPr>
        <w:pStyle w:val="TH"/>
      </w:pPr>
      <w:r w:rsidRPr="002437CB">
        <w:object w:dxaOrig="9030" w:dyaOrig="2490" w14:anchorId="612AD1B3">
          <v:shape id="_x0000_i1081" type="#_x0000_t75" style="width:451.5pt;height:125.25pt" o:ole="">
            <v:imagedata r:id="rId77" o:title=""/>
          </v:shape>
          <o:OLEObject Type="Embed" ProgID="Visio.Drawing.15" ShapeID="_x0000_i1081" DrawAspect="Content" ObjectID="_1833459225" r:id="rId78"/>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783" w:name="_Toc212495782"/>
      <w:bookmarkStart w:id="784" w:name="_Toc214953361"/>
      <w:bookmarkStart w:id="785" w:name="_Toc214954087"/>
      <w:bookmarkStart w:id="786" w:name="_Toc222152299"/>
      <w:r w:rsidRPr="002437CB">
        <w:t>5.3.3.2.3</w:t>
      </w:r>
      <w:r w:rsidRPr="002437CB">
        <w:tab/>
        <w:t>MLR_FLEvents_Update</w:t>
      </w:r>
      <w:bookmarkEnd w:id="783"/>
      <w:bookmarkEnd w:id="784"/>
      <w:bookmarkEnd w:id="785"/>
      <w:bookmarkEnd w:id="786"/>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415937D" w:rsidR="0018664F" w:rsidRPr="002437CB" w:rsidRDefault="0018664F" w:rsidP="0018664F">
      <w:r w:rsidRPr="002437CB">
        <w:t xml:space="preserve">Figure 5.3.3.2.3.2-1 depicts a scenario where a </w:t>
      </w:r>
      <w:r w:rsidRPr="002437CB">
        <w:rPr>
          <w:lang w:eastAsia="zh-CN"/>
        </w:rPr>
        <w:t xml:space="preserve">service consumer </w:t>
      </w:r>
      <w:r w:rsidRPr="002437CB">
        <w:t xml:space="preserve">sends a request to the ML Repository to request the update of ML FL Events Subscription (see also clause 8.5 of </w:t>
      </w:r>
      <w:r w:rsidR="00662180">
        <w:t>3GPP TS 23.482 [9]</w:t>
      </w:r>
      <w:r w:rsidRPr="002437CB">
        <w:t>).</w:t>
      </w:r>
    </w:p>
    <w:p w14:paraId="05FCB227" w14:textId="6BC9725A" w:rsidR="007C0F64" w:rsidRPr="002437CB" w:rsidRDefault="00B94F9D" w:rsidP="007C0F64">
      <w:pPr>
        <w:pStyle w:val="TH"/>
      </w:pPr>
      <w:r w:rsidRPr="002437CB">
        <w:object w:dxaOrig="9030" w:dyaOrig="2490" w14:anchorId="0B47AAD9">
          <v:shape id="_x0000_i1083" type="#_x0000_t75" style="width:451.5pt;height:125.25pt" o:ole="">
            <v:imagedata r:id="rId79" o:title=""/>
          </v:shape>
          <o:OLEObject Type="Embed" ProgID="Visio.Drawing.15" ShapeID="_x0000_i1083" DrawAspect="Content" ObjectID="_1833459226" r:id="rId80"/>
        </w:object>
      </w:r>
    </w:p>
    <w:p w14:paraId="4A4B4800" w14:textId="21D1F90D" w:rsidR="007C0F64" w:rsidRPr="002437CB" w:rsidRDefault="007C0F64" w:rsidP="007C0F64">
      <w:pPr>
        <w:pStyle w:val="TF"/>
      </w:pPr>
      <w:r w:rsidRPr="002437CB">
        <w:t>Figure 5.3.3.2.3.2-1: Procedure for MLR FL Events Subscription Update</w:t>
      </w:r>
    </w:p>
    <w:p w14:paraId="45160CEE" w14:textId="2A34E70D"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4A90970B"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4EB95969"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787" w:name="_Toc212495783"/>
      <w:bookmarkStart w:id="788" w:name="_Toc214953362"/>
      <w:bookmarkStart w:id="789" w:name="_Toc214954088"/>
      <w:bookmarkStart w:id="790" w:name="_Toc222152300"/>
      <w:r w:rsidRPr="002437CB">
        <w:t>5.3.3.2.4</w:t>
      </w:r>
      <w:r w:rsidRPr="002437CB">
        <w:tab/>
        <w:t>MLR_FLEvents_Unsubscribe</w:t>
      </w:r>
      <w:bookmarkEnd w:id="787"/>
      <w:bookmarkEnd w:id="788"/>
      <w:bookmarkEnd w:id="789"/>
      <w:bookmarkEnd w:id="790"/>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7A7FD1E" w:rsidR="007C0F64" w:rsidRPr="002437CB" w:rsidRDefault="00B4239E" w:rsidP="007C0F64">
      <w:pPr>
        <w:pStyle w:val="TH"/>
      </w:pPr>
      <w:r w:rsidRPr="002437CB">
        <w:object w:dxaOrig="9030" w:dyaOrig="2490" w14:anchorId="255A1519">
          <v:shape id="_x0000_i1085" type="#_x0000_t75" style="width:451.5pt;height:125.25pt" o:ole="">
            <v:imagedata r:id="rId81" o:title=""/>
          </v:shape>
          <o:OLEObject Type="Embed" ProgID="Visio.Drawing.15" ShapeID="_x0000_i1085" DrawAspect="Content" ObjectID="_1833459227" r:id="rId82"/>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791" w:name="_Toc212495784"/>
      <w:bookmarkStart w:id="792" w:name="_Toc214953363"/>
      <w:bookmarkStart w:id="793" w:name="_Toc214954089"/>
      <w:bookmarkStart w:id="794" w:name="_Toc222152301"/>
      <w:r w:rsidRPr="002437CB">
        <w:t>5.3.3.2.5</w:t>
      </w:r>
      <w:r w:rsidRPr="002437CB">
        <w:tab/>
        <w:t>MLR_FLEvents_Notify</w:t>
      </w:r>
      <w:bookmarkEnd w:id="791"/>
      <w:bookmarkEnd w:id="792"/>
      <w:bookmarkEnd w:id="793"/>
      <w:bookmarkEnd w:id="794"/>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2A637EC" w:rsidR="007C0F64" w:rsidRPr="002437CB" w:rsidRDefault="001D6A9A" w:rsidP="007C0F64">
      <w:pPr>
        <w:pStyle w:val="TH"/>
      </w:pPr>
      <w:r w:rsidRPr="002437CB">
        <w:object w:dxaOrig="9030" w:dyaOrig="2490" w14:anchorId="72E84516">
          <v:shape id="_x0000_i1087" type="#_x0000_t75" style="width:451.5pt;height:125.25pt" o:ole="">
            <v:imagedata r:id="rId83" o:title=""/>
          </v:shape>
          <o:OLEObject Type="Embed" ProgID="Visio.Drawing.15" ShapeID="_x0000_i1087" DrawAspect="Content" ObjectID="_1833459228" r:id="rId84"/>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795" w:name="_Toc212495785"/>
      <w:bookmarkStart w:id="796" w:name="_Toc214953364"/>
      <w:bookmarkStart w:id="797" w:name="_Toc214954090"/>
      <w:bookmarkStart w:id="798" w:name="_Toc222152302"/>
      <w:bookmarkStart w:id="799" w:name="_Toc191391606"/>
      <w:bookmarkStart w:id="800" w:name="_Toc130662189"/>
      <w:r w:rsidRPr="002437CB">
        <w:t>5.3.4</w:t>
      </w:r>
      <w:r w:rsidRPr="002437CB">
        <w:tab/>
      </w:r>
      <w:r w:rsidRPr="002437CB">
        <w:rPr>
          <w:noProof/>
        </w:rPr>
        <w:t>MLR_FLMember Service</w:t>
      </w:r>
      <w:bookmarkEnd w:id="795"/>
      <w:bookmarkEnd w:id="796"/>
      <w:bookmarkEnd w:id="797"/>
      <w:bookmarkEnd w:id="798"/>
    </w:p>
    <w:p w14:paraId="22518F9F" w14:textId="77777777" w:rsidR="00363B5E" w:rsidRPr="002437CB" w:rsidRDefault="00363B5E" w:rsidP="00363B5E">
      <w:pPr>
        <w:pStyle w:val="Heading4"/>
      </w:pPr>
      <w:bookmarkStart w:id="801" w:name="_Toc191391605"/>
      <w:bookmarkStart w:id="802" w:name="_Toc212495786"/>
      <w:bookmarkStart w:id="803" w:name="_Toc214953365"/>
      <w:bookmarkStart w:id="804" w:name="_Toc214954091"/>
      <w:bookmarkStart w:id="805" w:name="_Toc222152303"/>
      <w:bookmarkEnd w:id="799"/>
      <w:r w:rsidRPr="002437CB">
        <w:t>5.3.4.1</w:t>
      </w:r>
      <w:r w:rsidRPr="002437CB">
        <w:tab/>
        <w:t>Service Description</w:t>
      </w:r>
      <w:bookmarkEnd w:id="801"/>
      <w:bookmarkEnd w:id="802"/>
      <w:bookmarkEnd w:id="803"/>
      <w:bookmarkEnd w:id="804"/>
      <w:bookmarkEnd w:id="805"/>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06" w:name="_Toc212495787"/>
      <w:bookmarkStart w:id="807" w:name="_Toc214953366"/>
      <w:bookmarkStart w:id="808" w:name="_Toc214954092"/>
      <w:bookmarkStart w:id="809" w:name="_Toc222152304"/>
      <w:r w:rsidRPr="002437CB">
        <w:t>5.3.4.2</w:t>
      </w:r>
      <w:r w:rsidRPr="002437CB">
        <w:tab/>
        <w:t>Service Operations</w:t>
      </w:r>
      <w:bookmarkEnd w:id="806"/>
      <w:bookmarkEnd w:id="807"/>
      <w:bookmarkEnd w:id="808"/>
      <w:bookmarkEnd w:id="809"/>
    </w:p>
    <w:p w14:paraId="316A8781" w14:textId="77777777" w:rsidR="009F4129" w:rsidRPr="002437CB" w:rsidRDefault="009F4129" w:rsidP="009F4129">
      <w:pPr>
        <w:pStyle w:val="Heading5"/>
      </w:pPr>
      <w:bookmarkStart w:id="810" w:name="_Toc212495788"/>
      <w:bookmarkStart w:id="811" w:name="_Toc214953367"/>
      <w:bookmarkStart w:id="812" w:name="_Toc214954093"/>
      <w:bookmarkStart w:id="813" w:name="_Toc222152305"/>
      <w:bookmarkStart w:id="814" w:name="_Toc191391608"/>
      <w:r w:rsidRPr="002437CB">
        <w:t>5.3.4.2.1</w:t>
      </w:r>
      <w:r w:rsidRPr="002437CB">
        <w:tab/>
        <w:t>Introduction</w:t>
      </w:r>
      <w:bookmarkEnd w:id="810"/>
      <w:bookmarkEnd w:id="811"/>
      <w:bookmarkEnd w:id="812"/>
      <w:bookmarkEnd w:id="813"/>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15" w:name="_Toc212495789"/>
      <w:bookmarkStart w:id="816" w:name="_Toc214953368"/>
      <w:bookmarkStart w:id="817" w:name="_Toc214954094"/>
      <w:bookmarkStart w:id="818" w:name="_Toc222152306"/>
      <w:r w:rsidRPr="002437CB">
        <w:t>5.3.4.2.2</w:t>
      </w:r>
      <w:r w:rsidRPr="002437CB">
        <w:tab/>
      </w:r>
      <w:r w:rsidRPr="002437CB">
        <w:rPr>
          <w:noProof/>
        </w:rPr>
        <w:t>MLR_FLMember_Register</w:t>
      </w:r>
      <w:bookmarkEnd w:id="815"/>
      <w:bookmarkEnd w:id="816"/>
      <w:bookmarkEnd w:id="817"/>
      <w:bookmarkEnd w:id="818"/>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DBC3245" w:rsidR="0095036D" w:rsidRDefault="00061439" w:rsidP="0095036D">
      <w:pPr>
        <w:pStyle w:val="TH"/>
      </w:pPr>
      <w:r w:rsidRPr="002437CB">
        <w:object w:dxaOrig="9024" w:dyaOrig="2496" w14:anchorId="48EE136F">
          <v:shape id="_x0000_i1089" type="#_x0000_t75" style="width:452.25pt;height:125.25pt" o:ole="">
            <v:imagedata r:id="rId85" o:title=""/>
          </v:shape>
          <o:OLEObject Type="Embed" ProgID="Visio.Drawing.15" ShapeID="_x0000_i1089" DrawAspect="Content" ObjectID="_1833459229" r:id="rId86"/>
        </w:object>
      </w:r>
    </w:p>
    <w:p w14:paraId="229D2C02" w14:textId="37E18398"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618221E1"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19" w:name="_Toc212495790"/>
      <w:bookmarkStart w:id="820" w:name="_Toc214953369"/>
      <w:bookmarkStart w:id="821" w:name="_Toc214954095"/>
      <w:bookmarkStart w:id="822" w:name="_Toc222152307"/>
      <w:r w:rsidRPr="002437CB">
        <w:t>5.3.4.2.3</w:t>
      </w:r>
      <w:r w:rsidRPr="002437CB">
        <w:tab/>
      </w:r>
      <w:bookmarkEnd w:id="814"/>
      <w:r w:rsidRPr="002437CB">
        <w:rPr>
          <w:noProof/>
        </w:rPr>
        <w:t>MLR_FLMember_Query</w:t>
      </w:r>
      <w:bookmarkEnd w:id="819"/>
      <w:bookmarkEnd w:id="820"/>
      <w:bookmarkEnd w:id="821"/>
      <w:bookmarkEnd w:id="822"/>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585A8F66" w:rsidR="0045279F" w:rsidRPr="002437CB" w:rsidRDefault="00715B55" w:rsidP="00752A3E">
      <w:pPr>
        <w:pStyle w:val="TH"/>
      </w:pPr>
      <w:r w:rsidRPr="002437CB">
        <w:object w:dxaOrig="9030" w:dyaOrig="2490" w14:anchorId="05748306">
          <v:shape id="_x0000_i1091" type="#_x0000_t75" style="width:451.5pt;height:125.25pt" o:ole="">
            <v:imagedata r:id="rId87" o:title=""/>
          </v:shape>
          <o:OLEObject Type="Embed" ProgID="Visio.Drawing.15" ShapeID="_x0000_i1091" DrawAspect="Content" ObjectID="_1833459230" r:id="rId88"/>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253C340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11A44FE1" w:rsidR="003E6C31" w:rsidRPr="002437CB" w:rsidRDefault="003E6C31" w:rsidP="003E6C31">
      <w:pPr>
        <w:pStyle w:val="Heading5"/>
      </w:pPr>
      <w:bookmarkStart w:id="823" w:name="_Toc222152308"/>
      <w:bookmarkStart w:id="824" w:name="_Toc212495791"/>
      <w:bookmarkStart w:id="825" w:name="_Toc214953370"/>
      <w:bookmarkStart w:id="826" w:name="_Toc214954096"/>
      <w:r w:rsidRPr="002437CB">
        <w:t>5.3.4.2.4</w:t>
      </w:r>
      <w:r w:rsidRPr="002437CB">
        <w:tab/>
      </w:r>
      <w:r w:rsidRPr="002437CB">
        <w:rPr>
          <w:noProof/>
        </w:rPr>
        <w:t>MLR_FLMember_Update</w:t>
      </w:r>
      <w:bookmarkEnd w:id="823"/>
      <w:bookmarkEnd w:id="824"/>
      <w:bookmarkEnd w:id="825"/>
      <w:bookmarkEnd w:id="826"/>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679916B8"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2" type="#_x0000_t75" style="width:453pt;height:125.25pt" o:ole="">
            <v:imagedata r:id="rId89" o:title=""/>
          </v:shape>
          <o:OLEObject Type="Embed" ProgID="Visio.Drawing.15" ShapeID="_x0000_i1092" DrawAspect="Content" ObjectID="_1833459231" r:id="rId90"/>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7098295"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2D4B7679"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5F03992B"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27" w:name="_Toc212495792"/>
      <w:bookmarkStart w:id="828" w:name="_Toc214953371"/>
      <w:bookmarkStart w:id="829" w:name="_Toc214954097"/>
      <w:bookmarkStart w:id="830" w:name="_Toc222152309"/>
      <w:r w:rsidRPr="002437CB">
        <w:t>5.3.4.2.5</w:t>
      </w:r>
      <w:r w:rsidRPr="002437CB">
        <w:tab/>
      </w:r>
      <w:r w:rsidRPr="002437CB">
        <w:rPr>
          <w:noProof/>
        </w:rPr>
        <w:t>MLR_FLMember_Deregister</w:t>
      </w:r>
      <w:bookmarkEnd w:id="827"/>
      <w:bookmarkEnd w:id="828"/>
      <w:bookmarkEnd w:id="829"/>
      <w:bookmarkEnd w:id="830"/>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3" type="#_x0000_t75" style="width:453pt;height:125.25pt" o:ole="">
            <v:imagedata r:id="rId91" o:title=""/>
          </v:shape>
          <o:OLEObject Type="Embed" ProgID="Visio.Drawing.15" ShapeID="_x0000_i1093" DrawAspect="Content" ObjectID="_1833459232" r:id="rId92"/>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817EC60"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41333F76" w14:textId="77777777" w:rsidR="003E6C31" w:rsidRPr="002437CB" w:rsidRDefault="003E6C31" w:rsidP="003E6C31">
      <w:pPr>
        <w:spacing w:after="0"/>
      </w:pPr>
      <w:r w:rsidRPr="002437CB">
        <w:br w:type="page"/>
      </w:r>
      <w:bookmarkEnd w:id="800"/>
    </w:p>
    <w:p w14:paraId="0AD56F54" w14:textId="5B066CE3" w:rsidR="008A6D4A" w:rsidRPr="002437CB" w:rsidRDefault="008A6D4A" w:rsidP="007A4424">
      <w:pPr>
        <w:pStyle w:val="Heading1"/>
      </w:pPr>
      <w:bookmarkStart w:id="831" w:name="_Toc212495793"/>
      <w:bookmarkStart w:id="832" w:name="_Toc214953372"/>
      <w:bookmarkStart w:id="833" w:name="_Toc214954098"/>
      <w:bookmarkStart w:id="834" w:name="_Toc222152310"/>
      <w:r w:rsidRPr="002437CB">
        <w:t>6</w:t>
      </w:r>
      <w:r w:rsidRPr="002437CB">
        <w:tab/>
        <w:t>API Definitions</w:t>
      </w:r>
      <w:bookmarkEnd w:id="410"/>
      <w:bookmarkEnd w:id="411"/>
      <w:bookmarkEnd w:id="765"/>
      <w:bookmarkEnd w:id="766"/>
      <w:bookmarkEnd w:id="831"/>
      <w:bookmarkEnd w:id="832"/>
      <w:bookmarkEnd w:id="833"/>
      <w:bookmarkEnd w:id="834"/>
    </w:p>
    <w:p w14:paraId="1AF61184" w14:textId="46143B8A" w:rsidR="00354013" w:rsidRPr="002437CB" w:rsidRDefault="00354013" w:rsidP="007A4424">
      <w:pPr>
        <w:pStyle w:val="Heading2"/>
      </w:pPr>
      <w:bookmarkStart w:id="835" w:name="_Toc195627798"/>
      <w:bookmarkStart w:id="836" w:name="_Toc195628040"/>
      <w:bookmarkStart w:id="837" w:name="_Toc212495794"/>
      <w:bookmarkStart w:id="838" w:name="_Toc214953373"/>
      <w:bookmarkStart w:id="839" w:name="_Toc214954099"/>
      <w:bookmarkStart w:id="840" w:name="_Toc222152311"/>
      <w:bookmarkStart w:id="841" w:name="_Toc510696598"/>
      <w:bookmarkStart w:id="842" w:name="_Toc35971390"/>
      <w:r w:rsidRPr="002437CB">
        <w:t>6.1</w:t>
      </w:r>
      <w:r w:rsidR="0034404B" w:rsidRPr="002437CB">
        <w:tab/>
      </w:r>
      <w:r w:rsidR="00615746" w:rsidRPr="002437CB">
        <w:t>AIMLE Server APIs</w:t>
      </w:r>
      <w:bookmarkEnd w:id="835"/>
      <w:bookmarkEnd w:id="836"/>
      <w:bookmarkEnd w:id="837"/>
      <w:bookmarkEnd w:id="838"/>
      <w:bookmarkEnd w:id="839"/>
      <w:bookmarkEnd w:id="840"/>
    </w:p>
    <w:p w14:paraId="2DCD6D3F" w14:textId="17CBFA83" w:rsidR="00944DD1" w:rsidRPr="002437CB" w:rsidRDefault="00A22D4C" w:rsidP="009D32FD">
      <w:pPr>
        <w:pStyle w:val="Heading3"/>
        <w:rPr>
          <w:rFonts w:eastAsia="SimSun"/>
          <w:lang w:eastAsia="en-US"/>
        </w:rPr>
      </w:pPr>
      <w:bookmarkStart w:id="843" w:name="_Toc195627799"/>
      <w:bookmarkStart w:id="844" w:name="_Toc195628041"/>
      <w:bookmarkStart w:id="845" w:name="_Toc212495795"/>
      <w:bookmarkStart w:id="846" w:name="_Toc214953374"/>
      <w:bookmarkStart w:id="847" w:name="_Toc214954100"/>
      <w:bookmarkStart w:id="848" w:name="_Toc222152312"/>
      <w:bookmarkStart w:id="849" w:name="_Toc510696649"/>
      <w:bookmarkStart w:id="850" w:name="_Toc35971449"/>
      <w:bookmarkEnd w:id="841"/>
      <w:bookmarkEnd w:id="842"/>
      <w:r w:rsidRPr="002437CB">
        <w:rPr>
          <w:rFonts w:eastAsia="SimSun"/>
          <w:lang w:eastAsia="en-US"/>
        </w:rPr>
        <w:t>6.1.1</w:t>
      </w:r>
      <w:r w:rsidR="00944DD1" w:rsidRPr="002437CB">
        <w:rPr>
          <w:rFonts w:eastAsia="SimSun"/>
          <w:lang w:eastAsia="en-US"/>
        </w:rPr>
        <w:tab/>
        <w:t>AIMLES_ContextTransfer API</w:t>
      </w:r>
      <w:bookmarkEnd w:id="843"/>
      <w:bookmarkEnd w:id="844"/>
      <w:bookmarkEnd w:id="845"/>
      <w:bookmarkEnd w:id="846"/>
      <w:bookmarkEnd w:id="847"/>
      <w:bookmarkEnd w:id="848"/>
    </w:p>
    <w:p w14:paraId="304D03F0" w14:textId="77777777" w:rsidR="00F572D4" w:rsidRPr="002437CB" w:rsidRDefault="00F572D4" w:rsidP="00F572D4">
      <w:pPr>
        <w:pStyle w:val="Heading4"/>
        <w:rPr>
          <w:rFonts w:eastAsia="SimSun"/>
        </w:rPr>
      </w:pPr>
      <w:bookmarkStart w:id="851" w:name="_Toc138761989"/>
      <w:bookmarkStart w:id="852" w:name="_Toc145708204"/>
      <w:bookmarkStart w:id="853" w:name="_Toc160570709"/>
      <w:bookmarkStart w:id="854" w:name="_Toc162008305"/>
      <w:bookmarkStart w:id="855" w:name="_Toc185515974"/>
      <w:bookmarkStart w:id="856" w:name="_Toc195627800"/>
      <w:bookmarkStart w:id="857" w:name="_Toc195628042"/>
      <w:bookmarkStart w:id="858" w:name="_Toc212495796"/>
      <w:bookmarkStart w:id="859" w:name="_Toc214953375"/>
      <w:bookmarkStart w:id="860" w:name="_Toc214954101"/>
      <w:bookmarkStart w:id="861" w:name="_Toc222152313"/>
      <w:bookmarkStart w:id="862" w:name="_Toc138761990"/>
      <w:bookmarkStart w:id="863" w:name="_Toc145708205"/>
      <w:bookmarkStart w:id="864" w:name="_Toc160570710"/>
      <w:bookmarkStart w:id="865" w:name="_Toc162008306"/>
      <w:bookmarkStart w:id="866" w:name="_Toc185515975"/>
      <w:bookmarkStart w:id="867" w:name="_Toc195627801"/>
      <w:bookmarkStart w:id="868" w:name="_Toc195628043"/>
      <w:r w:rsidRPr="002437CB">
        <w:rPr>
          <w:rFonts w:eastAsia="SimSun"/>
        </w:rPr>
        <w:t>6.1.1.1</w:t>
      </w:r>
      <w:r w:rsidRPr="002437CB">
        <w:rPr>
          <w:rFonts w:eastAsia="SimSun"/>
        </w:rPr>
        <w:tab/>
        <w:t>Introduction</w:t>
      </w:r>
      <w:bookmarkEnd w:id="851"/>
      <w:bookmarkEnd w:id="852"/>
      <w:bookmarkEnd w:id="853"/>
      <w:bookmarkEnd w:id="854"/>
      <w:bookmarkEnd w:id="855"/>
      <w:bookmarkEnd w:id="856"/>
      <w:bookmarkEnd w:id="857"/>
      <w:bookmarkEnd w:id="858"/>
      <w:bookmarkEnd w:id="859"/>
      <w:bookmarkEnd w:id="860"/>
      <w:bookmarkEnd w:id="861"/>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869" w:name="_Toc212495797"/>
      <w:bookmarkStart w:id="870" w:name="_Toc214953376"/>
      <w:bookmarkStart w:id="871" w:name="_Toc214954102"/>
      <w:bookmarkStart w:id="872" w:name="_Toc222152314"/>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862"/>
      <w:bookmarkEnd w:id="863"/>
      <w:bookmarkEnd w:id="864"/>
      <w:bookmarkEnd w:id="865"/>
      <w:bookmarkEnd w:id="866"/>
      <w:r w:rsidR="00944DD1" w:rsidRPr="002437CB">
        <w:rPr>
          <w:rFonts w:eastAsia="SimSun"/>
          <w:lang w:eastAsia="en-US"/>
        </w:rPr>
        <w:t>Usage of HTTP</w:t>
      </w:r>
      <w:bookmarkEnd w:id="867"/>
      <w:bookmarkEnd w:id="868"/>
      <w:bookmarkEnd w:id="869"/>
      <w:bookmarkEnd w:id="870"/>
      <w:bookmarkEnd w:id="871"/>
      <w:bookmarkEnd w:id="872"/>
    </w:p>
    <w:p w14:paraId="161B31DF" w14:textId="11562913" w:rsidR="00944DD1" w:rsidRPr="002437CB" w:rsidRDefault="00944DD1" w:rsidP="00944DD1">
      <w:pPr>
        <w:overflowPunct/>
        <w:autoSpaceDE/>
        <w:autoSpaceDN/>
        <w:adjustRightInd/>
        <w:textAlignment w:val="auto"/>
        <w:rPr>
          <w:rFonts w:eastAsia="SimSun"/>
          <w:lang w:eastAsia="en-US"/>
        </w:rPr>
      </w:pPr>
      <w:bookmarkStart w:id="873" w:name="_Toc138761991"/>
      <w:bookmarkStart w:id="874" w:name="_Toc145708206"/>
      <w:bookmarkStart w:id="875" w:name="_Toc160570711"/>
      <w:bookmarkStart w:id="876" w:name="_Toc162008307"/>
      <w:bookmarkStart w:id="877"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878" w:name="_Toc195627802"/>
      <w:bookmarkStart w:id="879" w:name="_Toc195628044"/>
      <w:bookmarkStart w:id="880" w:name="_Toc212495798"/>
      <w:bookmarkStart w:id="881" w:name="_Toc214953377"/>
      <w:bookmarkStart w:id="882" w:name="_Toc214954103"/>
      <w:bookmarkStart w:id="883" w:name="_Toc222152315"/>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873"/>
      <w:bookmarkEnd w:id="874"/>
      <w:bookmarkEnd w:id="875"/>
      <w:bookmarkEnd w:id="876"/>
      <w:bookmarkEnd w:id="877"/>
      <w:bookmarkEnd w:id="878"/>
      <w:bookmarkEnd w:id="879"/>
      <w:bookmarkEnd w:id="880"/>
      <w:bookmarkEnd w:id="881"/>
      <w:bookmarkEnd w:id="882"/>
      <w:bookmarkEnd w:id="883"/>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884" w:name="_Toc138761992"/>
      <w:bookmarkStart w:id="885" w:name="_Toc145708207"/>
      <w:bookmarkStart w:id="886" w:name="_Toc160570712"/>
      <w:bookmarkStart w:id="887" w:name="_Toc162008308"/>
      <w:bookmarkStart w:id="888" w:name="_Toc185515977"/>
      <w:bookmarkStart w:id="889" w:name="_Toc195627803"/>
      <w:bookmarkStart w:id="890" w:name="_Toc195628045"/>
      <w:bookmarkStart w:id="891" w:name="_Toc212495799"/>
      <w:bookmarkStart w:id="892" w:name="_Toc214953378"/>
      <w:bookmarkStart w:id="893" w:name="_Toc214954104"/>
      <w:bookmarkStart w:id="894" w:name="_Toc222152316"/>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884"/>
      <w:bookmarkEnd w:id="885"/>
      <w:bookmarkEnd w:id="886"/>
      <w:bookmarkEnd w:id="887"/>
      <w:bookmarkEnd w:id="888"/>
      <w:bookmarkEnd w:id="889"/>
      <w:bookmarkEnd w:id="890"/>
      <w:bookmarkEnd w:id="891"/>
      <w:bookmarkEnd w:id="892"/>
      <w:bookmarkEnd w:id="893"/>
      <w:bookmarkEnd w:id="894"/>
    </w:p>
    <w:p w14:paraId="43B2D6F5" w14:textId="77777777" w:rsidR="006D5E70" w:rsidRPr="002437CB" w:rsidRDefault="006D5E70" w:rsidP="006D5E70">
      <w:pPr>
        <w:pStyle w:val="Heading5"/>
        <w:rPr>
          <w:rFonts w:eastAsia="SimSun"/>
        </w:rPr>
      </w:pPr>
      <w:bookmarkStart w:id="895" w:name="_Toc138761993"/>
      <w:bookmarkStart w:id="896" w:name="_Toc145708208"/>
      <w:bookmarkStart w:id="897" w:name="_Toc160570713"/>
      <w:bookmarkStart w:id="898" w:name="_Toc162008309"/>
      <w:bookmarkStart w:id="899" w:name="_Toc185515978"/>
      <w:bookmarkStart w:id="900" w:name="_Toc195627804"/>
      <w:bookmarkStart w:id="901" w:name="_Toc195628046"/>
      <w:bookmarkStart w:id="902" w:name="_Toc212495800"/>
      <w:bookmarkStart w:id="903" w:name="_Toc214953379"/>
      <w:bookmarkStart w:id="904" w:name="_Toc214954105"/>
      <w:bookmarkStart w:id="905" w:name="_Toc222152317"/>
      <w:bookmarkStart w:id="906" w:name="_Toc138761994"/>
      <w:bookmarkStart w:id="907" w:name="_Toc145708209"/>
      <w:bookmarkStart w:id="908" w:name="_Toc160570714"/>
      <w:bookmarkStart w:id="909" w:name="_Toc162008310"/>
      <w:bookmarkStart w:id="910" w:name="_Toc185515979"/>
      <w:bookmarkStart w:id="911" w:name="_Toc195627805"/>
      <w:bookmarkStart w:id="912" w:name="_Toc195628047"/>
      <w:r w:rsidRPr="002437CB">
        <w:rPr>
          <w:rFonts w:eastAsia="SimSun"/>
        </w:rPr>
        <w:t>6.1.1.4.1</w:t>
      </w:r>
      <w:r w:rsidRPr="002437CB">
        <w:rPr>
          <w:rFonts w:eastAsia="SimSun"/>
        </w:rPr>
        <w:tab/>
        <w:t>Overview</w:t>
      </w:r>
      <w:bookmarkEnd w:id="895"/>
      <w:bookmarkEnd w:id="896"/>
      <w:bookmarkEnd w:id="897"/>
      <w:bookmarkEnd w:id="898"/>
      <w:bookmarkEnd w:id="899"/>
      <w:bookmarkEnd w:id="900"/>
      <w:bookmarkEnd w:id="901"/>
      <w:bookmarkEnd w:id="902"/>
      <w:bookmarkEnd w:id="903"/>
      <w:bookmarkEnd w:id="904"/>
      <w:bookmarkEnd w:id="905"/>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B47F28" w:rsidP="007C720B">
      <w:pPr>
        <w:pStyle w:val="TH"/>
        <w:rPr>
          <w:rFonts w:cs="Arial"/>
        </w:rPr>
      </w:pPr>
      <w:bookmarkStart w:id="913" w:name="_MON_1808408843"/>
      <w:bookmarkStart w:id="914" w:name="_MON_1821169280"/>
      <w:bookmarkEnd w:id="913"/>
      <w:bookmarkEnd w:id="914"/>
      <w:r>
        <w:rPr>
          <w:rFonts w:eastAsia="SimSun"/>
        </w:rPr>
        <w:pict w14:anchorId="5F0239B0">
          <v:shape id="_x0000_i1094" type="#_x0000_t75" style="width:368.25pt;height:110.25pt">
            <v:imagedata r:id="rId93"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77B1EF1E" w:rsidR="007C720B" w:rsidRPr="002437CB" w:rsidRDefault="007C720B" w:rsidP="00A24C9B">
            <w:pPr>
              <w:pStyle w:val="TAL"/>
              <w:rPr>
                <w:lang w:eastAsia="zh-CN"/>
              </w:rPr>
            </w:pPr>
            <w:r w:rsidRPr="002437CB">
              <w:rPr>
                <w:lang w:eastAsia="zh-CN"/>
              </w:rPr>
              <w:t xml:space="preserve">Enables a service consumer to </w:t>
            </w:r>
            <w:r w:rsidRPr="002437CB">
              <w:t xml:space="preserve">request AIMLE context </w:t>
            </w:r>
            <w:r w:rsidRPr="002437CB">
              <w:rPr>
                <w:rFonts w:eastAsia="SimSun"/>
              </w:rPr>
              <w:t xml:space="preserve">information </w:t>
            </w:r>
            <w:r w:rsidRPr="002437CB">
              <w:t>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15" w:name="_Toc212495801"/>
      <w:bookmarkStart w:id="916" w:name="_Toc214953380"/>
      <w:bookmarkStart w:id="917" w:name="_Toc214954106"/>
      <w:bookmarkStart w:id="918" w:name="_Toc222152318"/>
      <w:bookmarkStart w:id="919" w:name="_Toc138761996"/>
      <w:bookmarkStart w:id="920" w:name="_Toc145708211"/>
      <w:bookmarkStart w:id="921" w:name="_Toc160570716"/>
      <w:bookmarkStart w:id="922" w:name="_Toc162008312"/>
      <w:bookmarkStart w:id="923" w:name="_Toc185515981"/>
      <w:bookmarkEnd w:id="906"/>
      <w:bookmarkEnd w:id="907"/>
      <w:bookmarkEnd w:id="908"/>
      <w:bookmarkEnd w:id="909"/>
      <w:bookmarkEnd w:id="910"/>
      <w:bookmarkEnd w:id="911"/>
      <w:bookmarkEnd w:id="912"/>
      <w:r w:rsidRPr="002437CB">
        <w:rPr>
          <w:rFonts w:eastAsia="SimSun"/>
        </w:rPr>
        <w:t>6.1.1.4.2</w:t>
      </w:r>
      <w:r w:rsidRPr="002437CB">
        <w:rPr>
          <w:rFonts w:eastAsia="SimSun"/>
        </w:rPr>
        <w:tab/>
        <w:t>Operation: Transfer</w:t>
      </w:r>
      <w:bookmarkEnd w:id="915"/>
      <w:bookmarkEnd w:id="916"/>
      <w:bookmarkEnd w:id="917"/>
      <w:bookmarkEnd w:id="918"/>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0708003B" w:rsidR="001E63F7" w:rsidRPr="002437CB" w:rsidRDefault="001E63F7" w:rsidP="001E63F7">
      <w:pPr>
        <w:rPr>
          <w:rFonts w:eastAsia="SimSun"/>
        </w:rPr>
      </w:pPr>
      <w:r w:rsidRPr="002437CB">
        <w:rPr>
          <w:rFonts w:eastAsia="SimSun"/>
        </w:rPr>
        <w:t>The custom operation enables a service consumer to send AIMLE context transfer information to the AIMLE Server.</w:t>
      </w:r>
    </w:p>
    <w:p w14:paraId="27737A64" w14:textId="77777777" w:rsidR="004D452C" w:rsidRPr="002437CB" w:rsidRDefault="004D452C" w:rsidP="00752A3E">
      <w:pPr>
        <w:pStyle w:val="H6"/>
      </w:pPr>
      <w:bookmarkStart w:id="924" w:name="_Toc138761997"/>
      <w:bookmarkStart w:id="925" w:name="_Toc145708212"/>
      <w:bookmarkStart w:id="926" w:name="_Toc160570717"/>
      <w:bookmarkStart w:id="927" w:name="_Toc162008313"/>
      <w:bookmarkStart w:id="928" w:name="_Toc185515982"/>
      <w:bookmarkStart w:id="929" w:name="_Toc195627806"/>
      <w:bookmarkStart w:id="930" w:name="_Toc195628048"/>
      <w:bookmarkEnd w:id="919"/>
      <w:bookmarkEnd w:id="920"/>
      <w:bookmarkEnd w:id="921"/>
      <w:bookmarkEnd w:id="922"/>
      <w:bookmarkEnd w:id="923"/>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77777777" w:rsidR="00FD4AFA" w:rsidRPr="002437CB" w:rsidRDefault="00FD4AFA" w:rsidP="00A24C9B">
            <w:pPr>
              <w:pStyle w:val="TAL"/>
              <w:rPr>
                <w:lang w:eastAsia="zh-CN"/>
              </w:rPr>
            </w:pPr>
            <w:r w:rsidRPr="002437CB">
              <w:rPr>
                <w:lang w:eastAsia="zh-CN"/>
              </w:rPr>
              <w:t>Contains the parameters to request AIMLE context information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31" w:name="_Toc212495802"/>
      <w:bookmarkStart w:id="932" w:name="_Toc214953381"/>
      <w:bookmarkStart w:id="933" w:name="_Toc214954107"/>
      <w:bookmarkStart w:id="934" w:name="_Toc222152319"/>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24"/>
      <w:bookmarkEnd w:id="925"/>
      <w:bookmarkEnd w:id="926"/>
      <w:bookmarkEnd w:id="927"/>
      <w:bookmarkEnd w:id="928"/>
      <w:bookmarkEnd w:id="929"/>
      <w:bookmarkEnd w:id="930"/>
      <w:bookmarkEnd w:id="931"/>
      <w:bookmarkEnd w:id="932"/>
      <w:bookmarkEnd w:id="933"/>
      <w:bookmarkEnd w:id="934"/>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35" w:name="_Toc138761998"/>
      <w:bookmarkStart w:id="936" w:name="_Toc145708213"/>
      <w:bookmarkStart w:id="937" w:name="_Toc160570718"/>
      <w:bookmarkStart w:id="938" w:name="_Toc162008314"/>
      <w:bookmarkStart w:id="939" w:name="_Toc185515983"/>
      <w:bookmarkStart w:id="940" w:name="_Toc195627807"/>
      <w:bookmarkStart w:id="941" w:name="_Toc195628049"/>
      <w:bookmarkStart w:id="942" w:name="_Toc212495803"/>
      <w:bookmarkStart w:id="943" w:name="_Toc214953382"/>
      <w:bookmarkStart w:id="944" w:name="_Toc214954108"/>
      <w:bookmarkStart w:id="945" w:name="_Toc222152320"/>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35"/>
      <w:bookmarkEnd w:id="936"/>
      <w:bookmarkEnd w:id="937"/>
      <w:bookmarkEnd w:id="938"/>
      <w:bookmarkEnd w:id="939"/>
      <w:bookmarkEnd w:id="940"/>
      <w:bookmarkEnd w:id="941"/>
      <w:bookmarkEnd w:id="942"/>
      <w:bookmarkEnd w:id="943"/>
      <w:bookmarkEnd w:id="944"/>
      <w:bookmarkEnd w:id="945"/>
    </w:p>
    <w:p w14:paraId="746D54B8" w14:textId="77777777" w:rsidR="00071878" w:rsidRPr="002437CB" w:rsidRDefault="00071878" w:rsidP="00071878">
      <w:pPr>
        <w:pStyle w:val="Heading5"/>
        <w:rPr>
          <w:rFonts w:eastAsia="DengXian"/>
        </w:rPr>
      </w:pPr>
      <w:bookmarkStart w:id="946" w:name="_Toc212495804"/>
      <w:bookmarkStart w:id="947" w:name="_Toc214953383"/>
      <w:bookmarkStart w:id="948" w:name="_Toc214954109"/>
      <w:bookmarkStart w:id="949" w:name="_Toc222152321"/>
      <w:bookmarkStart w:id="950" w:name="_Toc138762000"/>
      <w:bookmarkStart w:id="951" w:name="_Toc145708215"/>
      <w:bookmarkStart w:id="952" w:name="_Toc160570720"/>
      <w:bookmarkStart w:id="953" w:name="_Toc162008316"/>
      <w:bookmarkStart w:id="954" w:name="_Toc185515985"/>
      <w:bookmarkStart w:id="955" w:name="_Toc195627809"/>
      <w:bookmarkStart w:id="956" w:name="_Toc195628051"/>
      <w:r w:rsidRPr="002437CB">
        <w:rPr>
          <w:rFonts w:eastAsia="DengXian"/>
        </w:rPr>
        <w:t>6.1.1.6.1</w:t>
      </w:r>
      <w:r w:rsidRPr="002437CB">
        <w:rPr>
          <w:rFonts w:eastAsia="DengXian"/>
        </w:rPr>
        <w:tab/>
        <w:t>General</w:t>
      </w:r>
      <w:bookmarkEnd w:id="946"/>
      <w:bookmarkEnd w:id="947"/>
      <w:bookmarkEnd w:id="948"/>
      <w:bookmarkEnd w:id="949"/>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4121A5" w:rsidRPr="002437CB" w14:paraId="691C9EA0" w14:textId="77777777" w:rsidTr="00D11E55">
        <w:trPr>
          <w:jc w:val="center"/>
        </w:trPr>
        <w:tc>
          <w:tcPr>
            <w:tcW w:w="1907" w:type="dxa"/>
            <w:vAlign w:val="center"/>
          </w:tcPr>
          <w:p w14:paraId="3416A789" w14:textId="77777777" w:rsidR="004121A5" w:rsidRPr="002437CB" w:rsidRDefault="004121A5" w:rsidP="00323007">
            <w:pPr>
              <w:pStyle w:val="TAL"/>
              <w:rPr>
                <w:lang w:eastAsia="zh-CN"/>
              </w:rPr>
            </w:pPr>
            <w:r w:rsidRPr="002437CB">
              <w:rPr>
                <w:lang w:eastAsia="zh-CN"/>
              </w:rPr>
              <w:t>AimleClientId</w:t>
            </w:r>
          </w:p>
        </w:tc>
        <w:tc>
          <w:tcPr>
            <w:tcW w:w="1580" w:type="dxa"/>
            <w:vAlign w:val="center"/>
          </w:tcPr>
          <w:p w14:paraId="6425F66E" w14:textId="77777777" w:rsidR="004121A5" w:rsidRPr="002437CB" w:rsidRDefault="004121A5" w:rsidP="00323007">
            <w:pPr>
              <w:pStyle w:val="TAC"/>
              <w:rPr>
                <w:lang w:eastAsia="zh-CN"/>
              </w:rPr>
            </w:pPr>
            <w:r>
              <w:t>6.1.1.6.3.2</w:t>
            </w:r>
          </w:p>
        </w:tc>
        <w:tc>
          <w:tcPr>
            <w:tcW w:w="4723" w:type="dxa"/>
            <w:vAlign w:val="center"/>
          </w:tcPr>
          <w:p w14:paraId="1F6BB4A0" w14:textId="77777777" w:rsidR="004121A5" w:rsidRPr="002437CB" w:rsidRDefault="004121A5" w:rsidP="00323007">
            <w:pPr>
              <w:pStyle w:val="TAL"/>
              <w:rPr>
                <w:lang w:eastAsia="zh-CN"/>
              </w:rPr>
            </w:pPr>
            <w:r w:rsidRPr="002437CB">
              <w:rPr>
                <w:rFonts w:cs="Arial"/>
                <w:szCs w:val="18"/>
              </w:rPr>
              <w:t>Represents the unique identifier of the AIMLE Client.</w:t>
            </w:r>
          </w:p>
        </w:tc>
        <w:tc>
          <w:tcPr>
            <w:tcW w:w="1342" w:type="dxa"/>
            <w:vAlign w:val="center"/>
          </w:tcPr>
          <w:p w14:paraId="01FD2FBA" w14:textId="77777777" w:rsidR="004121A5" w:rsidRPr="002437CB" w:rsidRDefault="004121A5" w:rsidP="00323007">
            <w:pPr>
              <w:keepNext/>
              <w:keepLines/>
              <w:spacing w:after="0"/>
              <w:rPr>
                <w:rFonts w:ascii="Arial" w:hAnsi="Arial" w:cs="Arial"/>
                <w:sz w:val="18"/>
                <w:szCs w:val="18"/>
                <w:lang w:eastAsia="zh-CN"/>
              </w:rPr>
            </w:pPr>
          </w:p>
        </w:tc>
      </w:tr>
      <w:tr w:rsidR="00192EC1" w:rsidRPr="002437CB" w14:paraId="688C656C" w14:textId="77777777" w:rsidTr="004121A5">
        <w:trPr>
          <w:jc w:val="center"/>
        </w:trPr>
        <w:tc>
          <w:tcPr>
            <w:tcW w:w="1907" w:type="dxa"/>
            <w:vAlign w:val="center"/>
            <w:hideMark/>
          </w:tcPr>
          <w:p w14:paraId="0BC336A2" w14:textId="77777777" w:rsidR="00192EC1" w:rsidRPr="002437CB" w:rsidRDefault="00192EC1" w:rsidP="00A24C9B">
            <w:pPr>
              <w:pStyle w:val="TAL"/>
              <w:rPr>
                <w:lang w:eastAsia="zh-CN"/>
              </w:rPr>
            </w:pPr>
            <w:r w:rsidRPr="002437CB">
              <w:rPr>
                <w:lang w:eastAsia="zh-CN"/>
              </w:rPr>
              <w:t>AimleServApp</w:t>
            </w:r>
          </w:p>
        </w:tc>
        <w:tc>
          <w:tcPr>
            <w:tcW w:w="1580" w:type="dxa"/>
            <w:vAlign w:val="center"/>
            <w:hideMark/>
          </w:tcPr>
          <w:p w14:paraId="5B13927B" w14:textId="77777777" w:rsidR="00192EC1" w:rsidRPr="002437CB" w:rsidRDefault="00192EC1" w:rsidP="00A24C9B">
            <w:pPr>
              <w:pStyle w:val="TAC"/>
              <w:rPr>
                <w:lang w:eastAsia="zh-CN"/>
              </w:rPr>
            </w:pPr>
            <w:r w:rsidRPr="002437CB">
              <w:rPr>
                <w:lang w:eastAsia="zh-CN"/>
              </w:rPr>
              <w:t>6.1.1.6.2.4</w:t>
            </w:r>
          </w:p>
        </w:tc>
        <w:tc>
          <w:tcPr>
            <w:tcW w:w="4723" w:type="dxa"/>
            <w:vAlign w:val="center"/>
            <w:hideMark/>
          </w:tcPr>
          <w:p w14:paraId="18E76A47" w14:textId="77777777" w:rsidR="00192EC1" w:rsidRPr="002437CB" w:rsidRDefault="00192EC1" w:rsidP="00A24C9B">
            <w:pPr>
              <w:pStyle w:val="TAL"/>
              <w:rPr>
                <w:lang w:eastAsia="zh-CN"/>
              </w:rPr>
            </w:pPr>
            <w:r w:rsidRPr="002437CB">
              <w:rPr>
                <w:lang w:eastAsia="zh-CN"/>
              </w:rPr>
              <w:t>Represents the AIMLE service applicability information.</w:t>
            </w:r>
          </w:p>
        </w:tc>
        <w:tc>
          <w:tcPr>
            <w:tcW w:w="1342" w:type="dxa"/>
            <w:vAlign w:val="center"/>
          </w:tcPr>
          <w:p w14:paraId="00E4E75C" w14:textId="77777777" w:rsidR="00192EC1" w:rsidRPr="002437CB" w:rsidRDefault="00192EC1" w:rsidP="00A24C9B">
            <w:pPr>
              <w:keepNext/>
              <w:keepLines/>
              <w:spacing w:after="0"/>
              <w:rPr>
                <w:rFonts w:ascii="Arial" w:hAnsi="Arial" w:cs="Arial"/>
                <w:sz w:val="18"/>
                <w:szCs w:val="18"/>
                <w:lang w:eastAsia="zh-CN"/>
              </w:rPr>
            </w:pPr>
          </w:p>
        </w:tc>
      </w:tr>
      <w:tr w:rsidR="001839A4" w:rsidRPr="002437CB" w14:paraId="67C6A64F" w14:textId="77777777" w:rsidTr="004121A5">
        <w:trPr>
          <w:jc w:val="center"/>
        </w:trPr>
        <w:tc>
          <w:tcPr>
            <w:tcW w:w="1907" w:type="dxa"/>
            <w:vAlign w:val="center"/>
            <w:hideMark/>
          </w:tcPr>
          <w:p w14:paraId="5FBC6433" w14:textId="77777777" w:rsidR="001839A4" w:rsidRPr="002437CB" w:rsidRDefault="001839A4" w:rsidP="00A24C9B">
            <w:pPr>
              <w:pStyle w:val="TAL"/>
              <w:rPr>
                <w:lang w:eastAsia="zh-CN"/>
              </w:rPr>
            </w:pPr>
            <w:r w:rsidRPr="002437CB">
              <w:rPr>
                <w:lang w:eastAsia="zh-CN"/>
              </w:rPr>
              <w:t>AimleServOpStatus</w:t>
            </w:r>
          </w:p>
        </w:tc>
        <w:tc>
          <w:tcPr>
            <w:tcW w:w="1580" w:type="dxa"/>
            <w:vAlign w:val="center"/>
            <w:hideMark/>
          </w:tcPr>
          <w:p w14:paraId="595CEF83" w14:textId="4F1F0139" w:rsidR="001839A4" w:rsidRPr="002437CB" w:rsidRDefault="001839A4" w:rsidP="00A24C9B">
            <w:pPr>
              <w:pStyle w:val="TAC"/>
              <w:rPr>
                <w:lang w:eastAsia="zh-CN"/>
              </w:rPr>
            </w:pPr>
            <w:r w:rsidRPr="002437CB">
              <w:rPr>
                <w:lang w:eastAsia="zh-CN"/>
              </w:rPr>
              <w:t>6.1.1.6.3.3</w:t>
            </w:r>
          </w:p>
        </w:tc>
        <w:tc>
          <w:tcPr>
            <w:tcW w:w="4723" w:type="dxa"/>
            <w:vAlign w:val="center"/>
            <w:hideMark/>
          </w:tcPr>
          <w:p w14:paraId="5D5D5F83" w14:textId="737ECA76" w:rsidR="001839A4" w:rsidRPr="002437CB" w:rsidRDefault="001839A4" w:rsidP="00A24C9B">
            <w:pPr>
              <w:pStyle w:val="TAL"/>
              <w:rPr>
                <w:lang w:eastAsia="zh-CN"/>
              </w:rPr>
            </w:pPr>
            <w:r w:rsidRPr="002437CB">
              <w:rPr>
                <w:lang w:eastAsia="zh-CN"/>
              </w:rPr>
              <w:t>Represents the AIMLE service operations status.</w:t>
            </w:r>
          </w:p>
        </w:tc>
        <w:tc>
          <w:tcPr>
            <w:tcW w:w="1342" w:type="dxa"/>
            <w:vAlign w:val="center"/>
          </w:tcPr>
          <w:p w14:paraId="62260625" w14:textId="77777777" w:rsidR="001839A4" w:rsidRPr="002437CB" w:rsidRDefault="001839A4" w:rsidP="00A24C9B">
            <w:pPr>
              <w:keepNext/>
              <w:keepLines/>
              <w:spacing w:after="0"/>
              <w:rPr>
                <w:rFonts w:ascii="Arial" w:hAnsi="Arial" w:cs="Arial"/>
                <w:sz w:val="18"/>
                <w:szCs w:val="18"/>
                <w:lang w:eastAsia="zh-CN"/>
              </w:rPr>
            </w:pPr>
          </w:p>
        </w:tc>
      </w:tr>
      <w:tr w:rsidR="001839A4" w:rsidRPr="002437CB" w14:paraId="7CC190E5" w14:textId="77777777" w:rsidTr="004121A5">
        <w:trPr>
          <w:jc w:val="center"/>
        </w:trPr>
        <w:tc>
          <w:tcPr>
            <w:tcW w:w="1907" w:type="dxa"/>
            <w:vAlign w:val="center"/>
            <w:hideMark/>
          </w:tcPr>
          <w:p w14:paraId="4AE721FB" w14:textId="77777777" w:rsidR="001839A4" w:rsidRPr="002437CB" w:rsidRDefault="001839A4" w:rsidP="00A24C9B">
            <w:pPr>
              <w:pStyle w:val="TAL"/>
              <w:rPr>
                <w:lang w:eastAsia="zh-CN"/>
              </w:rPr>
            </w:pPr>
            <w:r w:rsidRPr="002437CB">
              <w:rPr>
                <w:lang w:eastAsia="zh-CN"/>
              </w:rPr>
              <w:t>AimleServStatus</w:t>
            </w:r>
          </w:p>
        </w:tc>
        <w:tc>
          <w:tcPr>
            <w:tcW w:w="1580" w:type="dxa"/>
            <w:vAlign w:val="center"/>
            <w:hideMark/>
          </w:tcPr>
          <w:p w14:paraId="200F68A3" w14:textId="6229FA24" w:rsidR="001839A4" w:rsidRPr="002437CB" w:rsidRDefault="001839A4" w:rsidP="00A24C9B">
            <w:pPr>
              <w:pStyle w:val="TAC"/>
              <w:rPr>
                <w:lang w:eastAsia="zh-CN"/>
              </w:rPr>
            </w:pPr>
            <w:r w:rsidRPr="002437CB">
              <w:rPr>
                <w:lang w:eastAsia="zh-CN"/>
              </w:rPr>
              <w:t>6.1.1.6.2.3</w:t>
            </w:r>
          </w:p>
        </w:tc>
        <w:tc>
          <w:tcPr>
            <w:tcW w:w="4723" w:type="dxa"/>
            <w:vAlign w:val="center"/>
            <w:hideMark/>
          </w:tcPr>
          <w:p w14:paraId="0A2DEF83" w14:textId="77777777" w:rsidR="001839A4" w:rsidRPr="002437CB" w:rsidRDefault="001839A4" w:rsidP="00A24C9B">
            <w:pPr>
              <w:pStyle w:val="TAL"/>
              <w:rPr>
                <w:lang w:eastAsia="zh-CN"/>
              </w:rPr>
            </w:pPr>
            <w:r w:rsidRPr="002437CB">
              <w:rPr>
                <w:lang w:eastAsia="zh-CN"/>
              </w:rPr>
              <w:t>Represents the AIMLE service operations status related information.</w:t>
            </w:r>
          </w:p>
        </w:tc>
        <w:tc>
          <w:tcPr>
            <w:tcW w:w="1342" w:type="dxa"/>
            <w:vAlign w:val="center"/>
          </w:tcPr>
          <w:p w14:paraId="1F4A3435" w14:textId="77777777" w:rsidR="001839A4" w:rsidRPr="002437CB" w:rsidRDefault="001839A4" w:rsidP="00A24C9B">
            <w:pPr>
              <w:keepNext/>
              <w:keepLines/>
              <w:spacing w:after="0"/>
              <w:rPr>
                <w:rFonts w:ascii="Arial" w:hAnsi="Arial" w:cs="Arial"/>
                <w:sz w:val="18"/>
                <w:szCs w:val="18"/>
                <w:lang w:eastAsia="zh-CN"/>
              </w:rPr>
            </w:pPr>
          </w:p>
        </w:tc>
      </w:tr>
      <w:tr w:rsidR="00E157C7" w:rsidRPr="002437CB" w14:paraId="5452F303" w14:textId="77777777" w:rsidTr="004121A5">
        <w:trPr>
          <w:jc w:val="center"/>
        </w:trPr>
        <w:tc>
          <w:tcPr>
            <w:tcW w:w="1907" w:type="dxa"/>
            <w:vAlign w:val="center"/>
            <w:hideMark/>
          </w:tcPr>
          <w:p w14:paraId="16ECBE8D" w14:textId="77777777" w:rsidR="00E157C7" w:rsidRPr="002437CB" w:rsidRDefault="00E157C7" w:rsidP="00A24C9B">
            <w:pPr>
              <w:pStyle w:val="TAL"/>
              <w:rPr>
                <w:lang w:eastAsia="zh-CN"/>
              </w:rPr>
            </w:pPr>
            <w:r w:rsidRPr="002437CB">
              <w:rPr>
                <w:lang w:eastAsia="zh-CN"/>
              </w:rPr>
              <w:t>MLContextInformation</w:t>
            </w:r>
          </w:p>
        </w:tc>
        <w:tc>
          <w:tcPr>
            <w:tcW w:w="1580" w:type="dxa"/>
            <w:vAlign w:val="center"/>
            <w:hideMark/>
          </w:tcPr>
          <w:p w14:paraId="1356D874" w14:textId="77777777" w:rsidR="00E157C7" w:rsidRPr="002437CB" w:rsidRDefault="00E157C7" w:rsidP="00A24C9B">
            <w:pPr>
              <w:pStyle w:val="TAC"/>
              <w:rPr>
                <w:lang w:eastAsia="zh-CN"/>
              </w:rPr>
            </w:pPr>
            <w:r w:rsidRPr="002437CB">
              <w:rPr>
                <w:lang w:eastAsia="zh-CN"/>
              </w:rPr>
              <w:t>6.1.1.6.2.5</w:t>
            </w:r>
          </w:p>
        </w:tc>
        <w:tc>
          <w:tcPr>
            <w:tcW w:w="4723" w:type="dxa"/>
            <w:vAlign w:val="center"/>
            <w:hideMark/>
          </w:tcPr>
          <w:p w14:paraId="05BA9A95" w14:textId="77777777" w:rsidR="00E157C7" w:rsidRPr="002437CB" w:rsidRDefault="00E157C7" w:rsidP="00A24C9B">
            <w:pPr>
              <w:pStyle w:val="TAL"/>
              <w:rPr>
                <w:lang w:eastAsia="zh-CN"/>
              </w:rPr>
            </w:pPr>
            <w:r w:rsidRPr="002437CB">
              <w:rPr>
                <w:lang w:eastAsia="zh-CN"/>
              </w:rPr>
              <w:t>Represents the context information related to the ML operation.</w:t>
            </w:r>
          </w:p>
        </w:tc>
        <w:tc>
          <w:tcPr>
            <w:tcW w:w="1342" w:type="dxa"/>
            <w:vAlign w:val="center"/>
          </w:tcPr>
          <w:p w14:paraId="62C901B2" w14:textId="77777777" w:rsidR="00E157C7" w:rsidRPr="002437CB" w:rsidRDefault="00E157C7" w:rsidP="00A24C9B">
            <w:pPr>
              <w:keepNext/>
              <w:keepLines/>
              <w:spacing w:after="0"/>
              <w:rPr>
                <w:rFonts w:ascii="Arial" w:hAnsi="Arial" w:cs="Arial"/>
                <w:sz w:val="18"/>
                <w:szCs w:val="18"/>
                <w:lang w:eastAsia="zh-CN"/>
              </w:rPr>
            </w:pPr>
          </w:p>
        </w:tc>
      </w:tr>
      <w:tr w:rsidR="00E157C7" w:rsidRPr="002437CB" w14:paraId="3A896937" w14:textId="77777777" w:rsidTr="004121A5">
        <w:trPr>
          <w:jc w:val="center"/>
        </w:trPr>
        <w:tc>
          <w:tcPr>
            <w:tcW w:w="1907" w:type="dxa"/>
            <w:vAlign w:val="center"/>
            <w:hideMark/>
          </w:tcPr>
          <w:p w14:paraId="0D41A2C5" w14:textId="77777777" w:rsidR="00E157C7" w:rsidRPr="002437CB" w:rsidRDefault="00E157C7" w:rsidP="00A24C9B">
            <w:pPr>
              <w:pStyle w:val="TAL"/>
              <w:rPr>
                <w:lang w:eastAsia="zh-CN"/>
              </w:rPr>
            </w:pPr>
            <w:r w:rsidRPr="002437CB">
              <w:rPr>
                <w:lang w:eastAsia="zh-CN"/>
              </w:rPr>
              <w:t>TransReq</w:t>
            </w:r>
          </w:p>
        </w:tc>
        <w:tc>
          <w:tcPr>
            <w:tcW w:w="1580" w:type="dxa"/>
            <w:vAlign w:val="center"/>
            <w:hideMark/>
          </w:tcPr>
          <w:p w14:paraId="2A0E0987" w14:textId="77777777" w:rsidR="00E157C7" w:rsidRPr="002437CB" w:rsidRDefault="00E157C7" w:rsidP="00A24C9B">
            <w:pPr>
              <w:pStyle w:val="TAC"/>
              <w:rPr>
                <w:lang w:eastAsia="zh-CN"/>
              </w:rPr>
            </w:pPr>
            <w:r w:rsidRPr="002437CB">
              <w:rPr>
                <w:lang w:eastAsia="zh-CN"/>
              </w:rPr>
              <w:t>6.1.1.6.2.2</w:t>
            </w:r>
          </w:p>
        </w:tc>
        <w:tc>
          <w:tcPr>
            <w:tcW w:w="4723" w:type="dxa"/>
            <w:vAlign w:val="center"/>
            <w:hideMark/>
          </w:tcPr>
          <w:p w14:paraId="77904F17" w14:textId="77777777" w:rsidR="00E157C7" w:rsidRPr="002437CB" w:rsidRDefault="00E157C7" w:rsidP="00A24C9B">
            <w:pPr>
              <w:pStyle w:val="TAL"/>
              <w:rPr>
                <w:lang w:eastAsia="zh-CN"/>
              </w:rPr>
            </w:pPr>
            <w:r w:rsidRPr="002437CB">
              <w:rPr>
                <w:lang w:eastAsia="zh-CN"/>
              </w:rPr>
              <w:t>Represents the AIMLE context information transfer request.</w:t>
            </w:r>
          </w:p>
        </w:tc>
        <w:tc>
          <w:tcPr>
            <w:tcW w:w="1342" w:type="dxa"/>
            <w:vAlign w:val="center"/>
          </w:tcPr>
          <w:p w14:paraId="76371765" w14:textId="77777777" w:rsidR="00E157C7" w:rsidRPr="002437CB" w:rsidRDefault="00E157C7"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C3C7029" w14:textId="77777777" w:rsidTr="006460FF">
        <w:trPr>
          <w:jc w:val="center"/>
        </w:trPr>
        <w:tc>
          <w:tcPr>
            <w:tcW w:w="1907" w:type="dxa"/>
          </w:tcPr>
          <w:p w14:paraId="5FE3EE0D" w14:textId="77777777" w:rsidR="00862FF5" w:rsidRPr="002437CB" w:rsidRDefault="00862FF5" w:rsidP="00A24C9B">
            <w:pPr>
              <w:pStyle w:val="TAL"/>
              <w:rPr>
                <w:lang w:eastAsia="zh-CN"/>
              </w:rPr>
            </w:pPr>
            <w:r w:rsidRPr="002437CB">
              <w:rPr>
                <w:lang w:eastAsia="zh-CN"/>
              </w:rPr>
              <w:t>LocationArea5G</w:t>
            </w:r>
          </w:p>
        </w:tc>
        <w:tc>
          <w:tcPr>
            <w:tcW w:w="1848" w:type="dxa"/>
          </w:tcPr>
          <w:p w14:paraId="4630513F" w14:textId="77777777" w:rsidR="00862FF5" w:rsidRPr="002437CB" w:rsidRDefault="00862FF5" w:rsidP="00A24C9B">
            <w:pPr>
              <w:pStyle w:val="TAC"/>
              <w:rPr>
                <w:lang w:eastAsia="zh-CN"/>
              </w:rPr>
            </w:pPr>
            <w:r w:rsidRPr="002437CB">
              <w:t>3GPP TS 29.122 [2]</w:t>
            </w:r>
          </w:p>
        </w:tc>
        <w:tc>
          <w:tcPr>
            <w:tcW w:w="4567" w:type="dxa"/>
          </w:tcPr>
          <w:p w14:paraId="46A9C6A3" w14:textId="77777777" w:rsidR="00862FF5" w:rsidRPr="002437CB" w:rsidRDefault="00862FF5" w:rsidP="00A24C9B">
            <w:pPr>
              <w:pStyle w:val="TAL"/>
              <w:rPr>
                <w:szCs w:val="18"/>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1337" w:type="dxa"/>
          </w:tcPr>
          <w:p w14:paraId="7A363281"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77777777" w:rsidR="00862FF5" w:rsidRPr="002437CB" w:rsidRDefault="00862FF5" w:rsidP="00A24C9B">
            <w:pPr>
              <w:pStyle w:val="TAL"/>
              <w:rPr>
                <w:rFonts w:cs="Arial"/>
                <w:szCs w:val="18"/>
              </w:rPr>
            </w:pPr>
            <w:r w:rsidRPr="002437CB">
              <w:t>Represents the split operation profile that VAL server participates to.</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957" w:name="_Toc212495805"/>
      <w:bookmarkStart w:id="958" w:name="_Toc214953384"/>
      <w:bookmarkStart w:id="959" w:name="_Toc214954110"/>
      <w:bookmarkStart w:id="960" w:name="_Toc222152322"/>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950"/>
      <w:bookmarkEnd w:id="951"/>
      <w:bookmarkEnd w:id="952"/>
      <w:bookmarkEnd w:id="953"/>
      <w:bookmarkEnd w:id="954"/>
      <w:bookmarkEnd w:id="955"/>
      <w:bookmarkEnd w:id="956"/>
      <w:bookmarkEnd w:id="957"/>
      <w:bookmarkEnd w:id="958"/>
      <w:bookmarkEnd w:id="959"/>
      <w:bookmarkEnd w:id="960"/>
    </w:p>
    <w:p w14:paraId="62CD0341" w14:textId="5D080A89" w:rsidR="00944DD1" w:rsidRPr="002437CB" w:rsidRDefault="00A22D4C" w:rsidP="009D32FD">
      <w:pPr>
        <w:pStyle w:val="H6"/>
        <w:rPr>
          <w:rFonts w:eastAsia="SimSun"/>
          <w:lang w:eastAsia="en-US"/>
        </w:rPr>
      </w:pPr>
      <w:bookmarkStart w:id="961" w:name="_Toc138762001"/>
      <w:bookmarkStart w:id="962" w:name="_Toc145708216"/>
      <w:bookmarkStart w:id="963" w:name="_Toc160570721"/>
      <w:bookmarkStart w:id="964" w:name="_Toc162008317"/>
      <w:bookmarkStart w:id="965"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961"/>
      <w:bookmarkEnd w:id="962"/>
      <w:bookmarkEnd w:id="963"/>
      <w:bookmarkEnd w:id="964"/>
      <w:bookmarkEnd w:id="965"/>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966" w:name="_Toc138762003"/>
      <w:bookmarkStart w:id="967" w:name="_Toc145708218"/>
      <w:bookmarkStart w:id="968" w:name="_Toc160570723"/>
      <w:bookmarkStart w:id="969" w:name="_Toc162008319"/>
      <w:bookmarkStart w:id="970" w:name="_Toc185515988"/>
      <w:bookmarkStart w:id="971" w:name="_Toc195627810"/>
      <w:bookmarkStart w:id="972"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41E947BB"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7EE1C661"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77777777" w:rsidR="004A1BA2" w:rsidRPr="002437CB" w:rsidRDefault="004A1BA2" w:rsidP="00A24C9B">
            <w:pPr>
              <w:pStyle w:val="TAL"/>
            </w:pPr>
            <w:r w:rsidRPr="002437CB">
              <w:t>Identifies the split operation profile that VAL server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973" w:name="_Toc212495806"/>
      <w:bookmarkStart w:id="974" w:name="_Toc214953385"/>
      <w:bookmarkStart w:id="975" w:name="_Toc214954111"/>
      <w:bookmarkStart w:id="976" w:name="_Toc222152323"/>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966"/>
      <w:bookmarkEnd w:id="967"/>
      <w:bookmarkEnd w:id="968"/>
      <w:bookmarkEnd w:id="969"/>
      <w:bookmarkEnd w:id="970"/>
      <w:bookmarkEnd w:id="971"/>
      <w:bookmarkEnd w:id="972"/>
      <w:bookmarkEnd w:id="973"/>
      <w:bookmarkEnd w:id="974"/>
      <w:bookmarkEnd w:id="975"/>
      <w:bookmarkEnd w:id="976"/>
    </w:p>
    <w:p w14:paraId="5553A8DE" w14:textId="162EFAC2" w:rsidR="00944DD1" w:rsidRPr="002437CB" w:rsidRDefault="00A22D4C" w:rsidP="009D32FD">
      <w:pPr>
        <w:pStyle w:val="H6"/>
        <w:rPr>
          <w:rFonts w:eastAsia="SimSun"/>
          <w:lang w:eastAsia="en-US"/>
        </w:rPr>
      </w:pPr>
      <w:bookmarkStart w:id="977" w:name="_Toc138762004"/>
      <w:bookmarkStart w:id="978" w:name="_Toc145708219"/>
      <w:bookmarkStart w:id="979" w:name="_Toc160570724"/>
      <w:bookmarkStart w:id="980" w:name="_Toc162008320"/>
      <w:bookmarkStart w:id="981"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977"/>
      <w:bookmarkEnd w:id="978"/>
      <w:bookmarkEnd w:id="979"/>
      <w:bookmarkEnd w:id="980"/>
      <w:bookmarkEnd w:id="981"/>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982" w:name="_Toc138762005"/>
      <w:bookmarkStart w:id="983" w:name="_Toc145708220"/>
      <w:bookmarkStart w:id="984" w:name="_Toc160570725"/>
      <w:bookmarkStart w:id="985" w:name="_Toc162008321"/>
      <w:bookmarkStart w:id="986" w:name="_Toc185515990"/>
      <w:r w:rsidRPr="002437CB">
        <w:t>6.1.1.6.3.2</w:t>
      </w:r>
      <w:r w:rsidRPr="002437CB">
        <w:tab/>
        <w:t>Simple data types</w:t>
      </w:r>
      <w:bookmarkEnd w:id="982"/>
      <w:bookmarkEnd w:id="983"/>
      <w:bookmarkEnd w:id="984"/>
      <w:bookmarkEnd w:id="985"/>
      <w:bookmarkEnd w:id="986"/>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987" w:name="_Toc138762006"/>
      <w:bookmarkStart w:id="988" w:name="_Toc145708221"/>
      <w:bookmarkStart w:id="989" w:name="_Toc160570726"/>
      <w:bookmarkStart w:id="990" w:name="_Toc162008322"/>
      <w:bookmarkStart w:id="991" w:name="_Toc185515991"/>
      <w:bookmarkStart w:id="992" w:name="_Toc195627811"/>
      <w:bookmarkStart w:id="993"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994" w:name="_Toc212495807"/>
      <w:bookmarkStart w:id="995" w:name="_Toc214953386"/>
      <w:bookmarkStart w:id="996" w:name="_Toc214954112"/>
      <w:bookmarkStart w:id="997" w:name="_Toc222152324"/>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987"/>
      <w:bookmarkEnd w:id="988"/>
      <w:bookmarkEnd w:id="989"/>
      <w:bookmarkEnd w:id="990"/>
      <w:bookmarkEnd w:id="991"/>
      <w:bookmarkEnd w:id="992"/>
      <w:bookmarkEnd w:id="993"/>
      <w:bookmarkEnd w:id="994"/>
      <w:bookmarkEnd w:id="995"/>
      <w:bookmarkEnd w:id="996"/>
      <w:bookmarkEnd w:id="997"/>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998" w:name="_Toc138762007"/>
      <w:bookmarkStart w:id="999" w:name="_Toc145708222"/>
      <w:bookmarkStart w:id="1000" w:name="_Toc160570727"/>
      <w:bookmarkStart w:id="1001" w:name="_Toc162008323"/>
      <w:bookmarkStart w:id="1002" w:name="_Toc185515992"/>
      <w:bookmarkStart w:id="1003" w:name="_Toc195627812"/>
      <w:bookmarkStart w:id="1004" w:name="_Toc195628054"/>
      <w:bookmarkStart w:id="1005" w:name="_Toc212495808"/>
      <w:bookmarkStart w:id="1006" w:name="_Toc214953387"/>
      <w:bookmarkStart w:id="1007" w:name="_Toc214954113"/>
      <w:bookmarkStart w:id="1008" w:name="_Toc222152325"/>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998"/>
      <w:bookmarkEnd w:id="999"/>
      <w:bookmarkEnd w:id="1000"/>
      <w:bookmarkEnd w:id="1001"/>
      <w:bookmarkEnd w:id="1002"/>
      <w:bookmarkEnd w:id="1003"/>
      <w:bookmarkEnd w:id="1004"/>
      <w:bookmarkEnd w:id="1005"/>
      <w:bookmarkEnd w:id="1006"/>
      <w:bookmarkEnd w:id="1007"/>
      <w:bookmarkEnd w:id="1008"/>
    </w:p>
    <w:p w14:paraId="7EDA5A24" w14:textId="1EFC7ED8" w:rsidR="00944DD1" w:rsidRPr="002437CB" w:rsidRDefault="00A22D4C" w:rsidP="009D32FD">
      <w:pPr>
        <w:pStyle w:val="H6"/>
        <w:rPr>
          <w:rFonts w:eastAsia="SimSun"/>
          <w:lang w:eastAsia="en-US"/>
        </w:rPr>
      </w:pPr>
      <w:bookmarkStart w:id="1009" w:name="_Toc138762008"/>
      <w:bookmarkStart w:id="1010" w:name="_Toc145708223"/>
      <w:bookmarkStart w:id="1011" w:name="_Toc160570728"/>
      <w:bookmarkStart w:id="1012" w:name="_Toc162008324"/>
      <w:bookmarkStart w:id="1013"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09"/>
      <w:bookmarkEnd w:id="1010"/>
      <w:bookmarkEnd w:id="1011"/>
      <w:bookmarkEnd w:id="1012"/>
      <w:bookmarkEnd w:id="1013"/>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14" w:name="_Toc138762009"/>
      <w:bookmarkStart w:id="1015" w:name="_Toc145708224"/>
      <w:bookmarkStart w:id="1016" w:name="_Toc160570729"/>
      <w:bookmarkStart w:id="1017" w:name="_Toc162008325"/>
      <w:bookmarkStart w:id="1018" w:name="_Toc185515994"/>
      <w:bookmarkStart w:id="1019" w:name="_Toc195627813"/>
      <w:bookmarkStart w:id="1020" w:name="_Toc195628055"/>
      <w:bookmarkStart w:id="1021" w:name="_Toc212495809"/>
      <w:bookmarkStart w:id="1022" w:name="_Toc214953388"/>
      <w:bookmarkStart w:id="1023" w:name="_Toc214954114"/>
      <w:bookmarkStart w:id="1024" w:name="_Toc222152326"/>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14"/>
      <w:bookmarkEnd w:id="1015"/>
      <w:bookmarkEnd w:id="1016"/>
      <w:bookmarkEnd w:id="1017"/>
      <w:bookmarkEnd w:id="1018"/>
      <w:bookmarkEnd w:id="1019"/>
      <w:bookmarkEnd w:id="1020"/>
      <w:bookmarkEnd w:id="1021"/>
      <w:bookmarkEnd w:id="1022"/>
      <w:bookmarkEnd w:id="1023"/>
      <w:bookmarkEnd w:id="1024"/>
    </w:p>
    <w:p w14:paraId="53803DF1" w14:textId="77777777" w:rsidR="00DE4AAF" w:rsidRPr="002437CB" w:rsidRDefault="00DE4AAF" w:rsidP="00DE4AAF">
      <w:pPr>
        <w:pStyle w:val="Heading5"/>
        <w:rPr>
          <w:rFonts w:eastAsia="SimSun"/>
        </w:rPr>
      </w:pPr>
      <w:bookmarkStart w:id="1025" w:name="_Toc212495810"/>
      <w:bookmarkStart w:id="1026" w:name="_Toc214953389"/>
      <w:bookmarkStart w:id="1027" w:name="_Toc214954115"/>
      <w:bookmarkStart w:id="1028" w:name="_Toc222152327"/>
      <w:bookmarkStart w:id="1029" w:name="_Toc138762011"/>
      <w:bookmarkStart w:id="1030" w:name="_Toc145708226"/>
      <w:bookmarkStart w:id="1031" w:name="_Toc160570731"/>
      <w:bookmarkStart w:id="1032" w:name="_Toc162008327"/>
      <w:bookmarkStart w:id="1033" w:name="_Toc185515996"/>
      <w:bookmarkStart w:id="1034" w:name="_Toc195627815"/>
      <w:bookmarkStart w:id="1035" w:name="_Toc195628057"/>
      <w:r w:rsidRPr="002437CB">
        <w:rPr>
          <w:rFonts w:eastAsia="SimSun"/>
        </w:rPr>
        <w:t>6.1.1.7.1</w:t>
      </w:r>
      <w:r w:rsidRPr="002437CB">
        <w:rPr>
          <w:rFonts w:eastAsia="SimSun"/>
        </w:rPr>
        <w:tab/>
        <w:t>General</w:t>
      </w:r>
      <w:bookmarkEnd w:id="1025"/>
      <w:bookmarkEnd w:id="1026"/>
      <w:bookmarkEnd w:id="1027"/>
      <w:bookmarkEnd w:id="1028"/>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36" w:name="_Toc212495811"/>
      <w:bookmarkStart w:id="1037" w:name="_Toc214953390"/>
      <w:bookmarkStart w:id="1038" w:name="_Toc214954116"/>
      <w:bookmarkStart w:id="1039" w:name="_Toc222152328"/>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29"/>
      <w:bookmarkEnd w:id="1030"/>
      <w:bookmarkEnd w:id="1031"/>
      <w:bookmarkEnd w:id="1032"/>
      <w:bookmarkEnd w:id="1033"/>
      <w:bookmarkEnd w:id="1034"/>
      <w:bookmarkEnd w:id="1035"/>
      <w:bookmarkEnd w:id="1036"/>
      <w:bookmarkEnd w:id="1037"/>
      <w:bookmarkEnd w:id="1038"/>
      <w:bookmarkEnd w:id="1039"/>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40" w:name="_Toc138762012"/>
      <w:bookmarkStart w:id="1041" w:name="_Toc145708227"/>
      <w:bookmarkStart w:id="1042" w:name="_Toc160570732"/>
      <w:bookmarkStart w:id="1043" w:name="_Toc162008328"/>
      <w:bookmarkStart w:id="1044" w:name="_Toc185515997"/>
      <w:bookmarkStart w:id="1045" w:name="_Toc195627816"/>
      <w:bookmarkStart w:id="1046" w:name="_Toc195628058"/>
      <w:bookmarkStart w:id="1047" w:name="_Toc212495812"/>
      <w:bookmarkStart w:id="1048" w:name="_Toc214953391"/>
      <w:bookmarkStart w:id="1049" w:name="_Toc214954117"/>
      <w:bookmarkStart w:id="1050" w:name="_Toc222152329"/>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40"/>
      <w:bookmarkEnd w:id="1041"/>
      <w:bookmarkEnd w:id="1042"/>
      <w:bookmarkEnd w:id="1043"/>
      <w:bookmarkEnd w:id="1044"/>
      <w:bookmarkEnd w:id="1045"/>
      <w:bookmarkEnd w:id="1046"/>
      <w:bookmarkEnd w:id="1047"/>
      <w:bookmarkEnd w:id="1048"/>
      <w:bookmarkEnd w:id="1049"/>
      <w:bookmarkEnd w:id="1050"/>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051" w:name="_Toc212495813"/>
      <w:bookmarkStart w:id="1052" w:name="_Toc214953392"/>
      <w:bookmarkStart w:id="1053" w:name="_Toc214954118"/>
      <w:bookmarkStart w:id="1054" w:name="_Toc222152330"/>
      <w:bookmarkStart w:id="1055" w:name="_Toc185516346"/>
      <w:bookmarkStart w:id="1056" w:name="_Toc195627818"/>
      <w:bookmarkStart w:id="1057" w:name="_Toc195628060"/>
      <w:r w:rsidRPr="002437CB">
        <w:rPr>
          <w:rFonts w:eastAsia="SimSun"/>
        </w:rPr>
        <w:t>6.1.1.8</w:t>
      </w:r>
      <w:r w:rsidRPr="002437CB">
        <w:rPr>
          <w:rFonts w:eastAsia="SimSun"/>
        </w:rPr>
        <w:tab/>
        <w:t>Feature negotiation</w:t>
      </w:r>
      <w:bookmarkEnd w:id="1051"/>
      <w:bookmarkEnd w:id="1052"/>
      <w:bookmarkEnd w:id="1053"/>
      <w:bookmarkEnd w:id="1054"/>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058" w:name="_Toc212495814"/>
      <w:bookmarkStart w:id="1059" w:name="_Toc214953393"/>
      <w:bookmarkStart w:id="1060" w:name="_Toc214954119"/>
      <w:bookmarkStart w:id="1061" w:name="_Toc222152331"/>
      <w:bookmarkEnd w:id="1055"/>
      <w:bookmarkEnd w:id="1056"/>
      <w:bookmarkEnd w:id="1057"/>
      <w:r w:rsidRPr="002437CB">
        <w:rPr>
          <w:rFonts w:eastAsia="SimSun"/>
          <w:noProof/>
          <w:lang w:eastAsia="zh-CN"/>
        </w:rPr>
        <w:t>6.1.1</w:t>
      </w:r>
      <w:r w:rsidRPr="002437CB">
        <w:rPr>
          <w:rFonts w:eastAsia="SimSun"/>
        </w:rPr>
        <w:t>.9</w:t>
      </w:r>
      <w:r w:rsidRPr="002437CB">
        <w:rPr>
          <w:rFonts w:eastAsia="SimSun"/>
        </w:rPr>
        <w:tab/>
        <w:t>Security</w:t>
      </w:r>
      <w:bookmarkEnd w:id="1058"/>
      <w:bookmarkEnd w:id="1059"/>
      <w:bookmarkEnd w:id="1060"/>
      <w:bookmarkEnd w:id="1061"/>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062" w:name="_Toc195627819"/>
      <w:bookmarkStart w:id="1063" w:name="_Toc195628061"/>
      <w:bookmarkStart w:id="1064" w:name="_Toc212495815"/>
      <w:bookmarkStart w:id="1065" w:name="_Toc214953394"/>
      <w:bookmarkStart w:id="1066" w:name="_Toc214954120"/>
      <w:bookmarkStart w:id="1067" w:name="_Toc222152332"/>
      <w:r w:rsidRPr="002437CB">
        <w:rPr>
          <w:lang w:eastAsia="zh-CN"/>
        </w:rPr>
        <w:t>6.1.2</w:t>
      </w:r>
      <w:r w:rsidR="001929B6" w:rsidRPr="002437CB">
        <w:rPr>
          <w:lang w:eastAsia="zh-CN"/>
        </w:rPr>
        <w:tab/>
        <w:t>AIMLES_DataManagement API</w:t>
      </w:r>
      <w:bookmarkEnd w:id="1062"/>
      <w:bookmarkEnd w:id="1063"/>
      <w:bookmarkEnd w:id="1064"/>
      <w:bookmarkEnd w:id="1065"/>
      <w:bookmarkEnd w:id="1066"/>
      <w:bookmarkEnd w:id="1067"/>
    </w:p>
    <w:p w14:paraId="0E90EA63" w14:textId="77777777" w:rsidR="009204B3" w:rsidRPr="002437CB" w:rsidRDefault="009204B3" w:rsidP="009204B3">
      <w:pPr>
        <w:pStyle w:val="Heading4"/>
        <w:rPr>
          <w:lang w:eastAsia="zh-CN"/>
        </w:rPr>
      </w:pPr>
      <w:bookmarkStart w:id="1068" w:name="_Toc185512489"/>
      <w:bookmarkStart w:id="1069" w:name="_Toc195627820"/>
      <w:bookmarkStart w:id="1070" w:name="_Toc195628062"/>
      <w:bookmarkStart w:id="1071" w:name="_Toc212495816"/>
      <w:bookmarkStart w:id="1072" w:name="_Toc214953395"/>
      <w:bookmarkStart w:id="1073" w:name="_Toc214954121"/>
      <w:bookmarkStart w:id="1074" w:name="_Toc222152333"/>
      <w:bookmarkStart w:id="1075" w:name="_Toc185512490"/>
      <w:bookmarkStart w:id="1076" w:name="_Toc195627821"/>
      <w:bookmarkStart w:id="1077" w:name="_Toc195628063"/>
      <w:r w:rsidRPr="002437CB">
        <w:rPr>
          <w:lang w:eastAsia="zh-CN"/>
        </w:rPr>
        <w:t>6.1.2.1</w:t>
      </w:r>
      <w:r w:rsidRPr="002437CB">
        <w:rPr>
          <w:lang w:eastAsia="zh-CN"/>
        </w:rPr>
        <w:tab/>
        <w:t>Introduction</w:t>
      </w:r>
      <w:bookmarkEnd w:id="1068"/>
      <w:bookmarkEnd w:id="1069"/>
      <w:bookmarkEnd w:id="1070"/>
      <w:bookmarkEnd w:id="1071"/>
      <w:bookmarkEnd w:id="1072"/>
      <w:bookmarkEnd w:id="1073"/>
      <w:bookmarkEnd w:id="1074"/>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078" w:name="_Toc212495817"/>
      <w:bookmarkStart w:id="1079" w:name="_Toc214953396"/>
      <w:bookmarkStart w:id="1080" w:name="_Toc214954122"/>
      <w:bookmarkStart w:id="1081" w:name="_Toc222152334"/>
      <w:bookmarkStart w:id="1082" w:name="_Toc185512491"/>
      <w:bookmarkStart w:id="1083" w:name="_Toc195627822"/>
      <w:bookmarkStart w:id="1084" w:name="_Toc195628064"/>
      <w:bookmarkEnd w:id="1075"/>
      <w:bookmarkEnd w:id="1076"/>
      <w:bookmarkEnd w:id="1077"/>
      <w:r w:rsidRPr="002437CB">
        <w:rPr>
          <w:lang w:eastAsia="zh-CN"/>
        </w:rPr>
        <w:t>6.1.2.</w:t>
      </w:r>
      <w:r w:rsidRPr="002437CB">
        <w:t>2</w:t>
      </w:r>
      <w:r w:rsidRPr="002437CB">
        <w:tab/>
        <w:t>Usage of HTTP</w:t>
      </w:r>
      <w:bookmarkEnd w:id="1078"/>
      <w:bookmarkEnd w:id="1079"/>
      <w:bookmarkEnd w:id="1080"/>
      <w:bookmarkEnd w:id="1081"/>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085" w:name="_Toc212495818"/>
      <w:bookmarkStart w:id="1086" w:name="_Toc214953397"/>
      <w:bookmarkStart w:id="1087" w:name="_Toc214954123"/>
      <w:bookmarkStart w:id="1088" w:name="_Toc222152335"/>
      <w:r w:rsidRPr="002437CB">
        <w:rPr>
          <w:lang w:eastAsia="zh-CN"/>
        </w:rPr>
        <w:t>6.1.2</w:t>
      </w:r>
      <w:r w:rsidR="001929B6" w:rsidRPr="002437CB">
        <w:rPr>
          <w:lang w:eastAsia="zh-CN"/>
        </w:rPr>
        <w:t>.3</w:t>
      </w:r>
      <w:r w:rsidR="001929B6" w:rsidRPr="002437CB">
        <w:rPr>
          <w:lang w:eastAsia="zh-CN"/>
        </w:rPr>
        <w:tab/>
        <w:t>Resources</w:t>
      </w:r>
      <w:bookmarkEnd w:id="1082"/>
      <w:bookmarkEnd w:id="1083"/>
      <w:bookmarkEnd w:id="1084"/>
      <w:bookmarkEnd w:id="1085"/>
      <w:bookmarkEnd w:id="1086"/>
      <w:bookmarkEnd w:id="1087"/>
      <w:bookmarkEnd w:id="1088"/>
    </w:p>
    <w:p w14:paraId="48E8A629" w14:textId="77777777" w:rsidR="0013317B" w:rsidRPr="002437CB" w:rsidRDefault="0013317B" w:rsidP="0013317B">
      <w:pPr>
        <w:pStyle w:val="Heading5"/>
        <w:rPr>
          <w:lang w:eastAsia="zh-CN"/>
        </w:rPr>
      </w:pPr>
      <w:bookmarkStart w:id="1089" w:name="_Toc195627823"/>
      <w:bookmarkStart w:id="1090" w:name="_Toc195628065"/>
      <w:bookmarkStart w:id="1091" w:name="_Toc212495819"/>
      <w:bookmarkStart w:id="1092" w:name="_Toc214953398"/>
      <w:bookmarkStart w:id="1093" w:name="_Toc214954124"/>
      <w:bookmarkStart w:id="1094" w:name="_Toc222152336"/>
      <w:bookmarkStart w:id="1095" w:name="_Toc185512493"/>
      <w:r w:rsidRPr="002437CB">
        <w:rPr>
          <w:lang w:eastAsia="zh-CN"/>
        </w:rPr>
        <w:t>6.1.2.3.1</w:t>
      </w:r>
      <w:r w:rsidRPr="002437CB">
        <w:rPr>
          <w:lang w:eastAsia="zh-CN"/>
        </w:rPr>
        <w:tab/>
        <w:t>Overview</w:t>
      </w:r>
      <w:bookmarkEnd w:id="1089"/>
      <w:bookmarkEnd w:id="1090"/>
      <w:bookmarkEnd w:id="1091"/>
      <w:bookmarkEnd w:id="1092"/>
      <w:bookmarkEnd w:id="1093"/>
      <w:bookmarkEnd w:id="1094"/>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5" type="#_x0000_t75" style="width:369pt;height:144.75pt" o:ole="">
            <v:imagedata r:id="rId94" o:title=""/>
          </v:shape>
          <o:OLEObject Type="Embed" ProgID="Visio.Drawing.15" ShapeID="_x0000_i1095" DrawAspect="Content" ObjectID="_1833459233" r:id="rId95"/>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096" w:name="_Toc195627824"/>
      <w:bookmarkStart w:id="1097"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098" w:name="_Toc212495820"/>
      <w:bookmarkStart w:id="1099" w:name="_Toc214953399"/>
      <w:bookmarkStart w:id="1100" w:name="_Toc214954125"/>
      <w:bookmarkStart w:id="1101" w:name="_Toc222152337"/>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095"/>
      <w:bookmarkEnd w:id="1096"/>
      <w:bookmarkEnd w:id="1097"/>
      <w:bookmarkEnd w:id="1098"/>
      <w:bookmarkEnd w:id="1099"/>
      <w:bookmarkEnd w:id="1100"/>
      <w:bookmarkEnd w:id="1101"/>
    </w:p>
    <w:p w14:paraId="383BB3EE" w14:textId="60EB232A" w:rsidR="001929B6" w:rsidRPr="002437CB" w:rsidRDefault="00812192" w:rsidP="00812192">
      <w:pPr>
        <w:pStyle w:val="H6"/>
        <w:rPr>
          <w:lang w:eastAsia="zh-CN"/>
        </w:rPr>
      </w:pPr>
      <w:bookmarkStart w:id="1102" w:name="_Toc185512494"/>
      <w:r w:rsidRPr="002437CB">
        <w:rPr>
          <w:lang w:eastAsia="zh-CN"/>
        </w:rPr>
        <w:t>6.1.2</w:t>
      </w:r>
      <w:r w:rsidR="001929B6" w:rsidRPr="002437CB">
        <w:rPr>
          <w:lang w:eastAsia="zh-CN"/>
        </w:rPr>
        <w:t>.3.2.1</w:t>
      </w:r>
      <w:r w:rsidR="001929B6" w:rsidRPr="002437CB">
        <w:rPr>
          <w:lang w:eastAsia="zh-CN"/>
        </w:rPr>
        <w:tab/>
        <w:t>Description</w:t>
      </w:r>
      <w:bookmarkEnd w:id="1102"/>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03" w:name="_Toc185512495"/>
      <w:r w:rsidRPr="002437CB">
        <w:rPr>
          <w:lang w:eastAsia="zh-CN"/>
        </w:rPr>
        <w:t>6.1.2</w:t>
      </w:r>
      <w:r w:rsidR="001929B6" w:rsidRPr="002437CB">
        <w:rPr>
          <w:lang w:eastAsia="zh-CN"/>
        </w:rPr>
        <w:t>.3.2.2</w:t>
      </w:r>
      <w:r w:rsidR="001929B6" w:rsidRPr="002437CB">
        <w:rPr>
          <w:lang w:eastAsia="zh-CN"/>
        </w:rPr>
        <w:tab/>
        <w:t>Resource Definition</w:t>
      </w:r>
      <w:bookmarkEnd w:id="1103"/>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04" w:name="_Toc185512496"/>
      <w:bookmarkStart w:id="1105" w:name="_Toc185512497"/>
      <w:r w:rsidRPr="002437CB">
        <w:rPr>
          <w:lang w:eastAsia="zh-CN"/>
        </w:rPr>
        <w:t>6.1.2.3.2.3</w:t>
      </w:r>
      <w:r w:rsidRPr="002437CB">
        <w:rPr>
          <w:lang w:eastAsia="zh-CN"/>
        </w:rPr>
        <w:tab/>
        <w:t>Resource Standard Methods</w:t>
      </w:r>
      <w:bookmarkEnd w:id="1104"/>
    </w:p>
    <w:bookmarkEnd w:id="1105"/>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06"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77777777" w:rsidR="00836D81" w:rsidRPr="002437CB" w:rsidRDefault="00836D81" w:rsidP="00A24C9B">
            <w:pPr>
              <w:pStyle w:val="TAL"/>
            </w:pPr>
            <w:r w:rsidRPr="002437CB">
              <w:rPr>
                <w:lang w:eastAsia="zh-CN"/>
              </w:rPr>
              <w:t>{apiRoot}/aimles-dm/&lt;apiVersion&gt;/subscriptions{subscriptionId}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06"/>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07" w:name="_Toc185512499"/>
      <w:bookmarkStart w:id="1108" w:name="_Toc195627825"/>
      <w:bookmarkStart w:id="1109" w:name="_Toc195628067"/>
      <w:bookmarkStart w:id="1110" w:name="_Toc212495821"/>
      <w:bookmarkStart w:id="1111" w:name="_Toc214953400"/>
      <w:bookmarkStart w:id="1112" w:name="_Toc214954126"/>
      <w:bookmarkStart w:id="1113" w:name="_Toc222152338"/>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07"/>
      <w:bookmarkEnd w:id="1108"/>
      <w:bookmarkEnd w:id="1109"/>
      <w:bookmarkEnd w:id="1110"/>
      <w:bookmarkEnd w:id="1111"/>
      <w:bookmarkEnd w:id="1112"/>
      <w:bookmarkEnd w:id="1113"/>
    </w:p>
    <w:p w14:paraId="58301025" w14:textId="2176E422" w:rsidR="001929B6" w:rsidRPr="002437CB" w:rsidRDefault="00812192" w:rsidP="00812192">
      <w:pPr>
        <w:pStyle w:val="H6"/>
        <w:rPr>
          <w:lang w:eastAsia="zh-CN"/>
        </w:rPr>
      </w:pPr>
      <w:bookmarkStart w:id="1114" w:name="_Toc185512500"/>
      <w:r w:rsidRPr="002437CB">
        <w:rPr>
          <w:lang w:eastAsia="zh-CN"/>
        </w:rPr>
        <w:t>6.1.2</w:t>
      </w:r>
      <w:r w:rsidR="001929B6" w:rsidRPr="002437CB">
        <w:rPr>
          <w:lang w:eastAsia="zh-CN"/>
        </w:rPr>
        <w:t>.3.3.1</w:t>
      </w:r>
      <w:r w:rsidR="001929B6" w:rsidRPr="002437CB">
        <w:rPr>
          <w:lang w:eastAsia="zh-CN"/>
        </w:rPr>
        <w:tab/>
        <w:t>Description</w:t>
      </w:r>
      <w:bookmarkEnd w:id="1114"/>
    </w:p>
    <w:p w14:paraId="4CFA1152" w14:textId="77777777" w:rsidR="009D11B2" w:rsidRPr="002437CB" w:rsidRDefault="009D11B2" w:rsidP="009D11B2">
      <w:bookmarkStart w:id="1115"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15"/>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16"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17" w:name="_Toc185512506"/>
      <w:bookmarkEnd w:id="1116"/>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18" w:name="_Toc96843428"/>
      <w:bookmarkStart w:id="1119" w:name="_Toc96844403"/>
      <w:bookmarkStart w:id="1120" w:name="_Toc100739976"/>
      <w:bookmarkStart w:id="1121" w:name="_Toc129252549"/>
      <w:bookmarkStart w:id="1122" w:name="_Toc144024247"/>
      <w:bookmarkStart w:id="1123" w:name="_Toc148176960"/>
      <w:bookmarkStart w:id="1124" w:name="_Toc151379424"/>
      <w:bookmarkStart w:id="1125" w:name="_Toc151445605"/>
      <w:bookmarkStart w:id="1126" w:name="_Toc160470687"/>
      <w:bookmarkStart w:id="1127" w:name="_Toc164873831"/>
      <w:bookmarkStart w:id="1128" w:name="_Toc180306469"/>
      <w:r w:rsidRPr="002437CB">
        <w:rPr>
          <w:lang w:eastAsia="zh-CN"/>
        </w:rPr>
        <w:t>6.1.2.3.3.3.2</w:t>
      </w:r>
      <w:r w:rsidRPr="002437CB">
        <w:tab/>
        <w:t>PUT</w:t>
      </w:r>
      <w:bookmarkEnd w:id="1118"/>
      <w:bookmarkEnd w:id="1119"/>
      <w:bookmarkEnd w:id="1120"/>
      <w:bookmarkEnd w:id="1121"/>
      <w:bookmarkEnd w:id="1122"/>
      <w:bookmarkEnd w:id="1123"/>
      <w:bookmarkEnd w:id="1124"/>
      <w:bookmarkEnd w:id="1125"/>
      <w:bookmarkEnd w:id="1126"/>
      <w:bookmarkEnd w:id="1127"/>
      <w:bookmarkEnd w:id="1128"/>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29" w:name="_Toc144024248"/>
      <w:bookmarkStart w:id="1130" w:name="_Toc148176961"/>
      <w:bookmarkStart w:id="1131" w:name="_Toc151379425"/>
      <w:bookmarkStart w:id="1132" w:name="_Toc151445606"/>
      <w:bookmarkStart w:id="1133" w:name="_Toc160470688"/>
      <w:bookmarkStart w:id="1134" w:name="_Toc164873832"/>
      <w:bookmarkStart w:id="1135" w:name="_Toc180306470"/>
      <w:r w:rsidRPr="002437CB">
        <w:rPr>
          <w:lang w:eastAsia="zh-CN"/>
        </w:rPr>
        <w:t>6.1.2.3.3.3.3</w:t>
      </w:r>
      <w:r w:rsidRPr="002437CB">
        <w:tab/>
        <w:t>PATCH</w:t>
      </w:r>
      <w:bookmarkEnd w:id="1129"/>
      <w:bookmarkEnd w:id="1130"/>
      <w:bookmarkEnd w:id="1131"/>
      <w:bookmarkEnd w:id="1132"/>
      <w:bookmarkEnd w:id="1133"/>
      <w:bookmarkEnd w:id="1134"/>
      <w:bookmarkEnd w:id="1135"/>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36" w:name="_Toc185512507"/>
      <w:bookmarkEnd w:id="1117"/>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36"/>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37" w:name="_Toc185512508"/>
      <w:bookmarkStart w:id="1138" w:name="_Toc195627826"/>
      <w:bookmarkStart w:id="1139" w:name="_Toc195628068"/>
      <w:bookmarkStart w:id="1140" w:name="_Toc212495822"/>
      <w:bookmarkStart w:id="1141" w:name="_Toc214953401"/>
      <w:bookmarkStart w:id="1142" w:name="_Toc214954127"/>
      <w:bookmarkStart w:id="1143" w:name="_Toc222152339"/>
      <w:r w:rsidRPr="002437CB">
        <w:rPr>
          <w:noProof/>
        </w:rPr>
        <w:t>6.1.2</w:t>
      </w:r>
      <w:r w:rsidR="001929B6" w:rsidRPr="002437CB">
        <w:rPr>
          <w:noProof/>
        </w:rPr>
        <w:t>.</w:t>
      </w:r>
      <w:r w:rsidR="001929B6" w:rsidRPr="002437CB">
        <w:t>4</w:t>
      </w:r>
      <w:r w:rsidR="001929B6" w:rsidRPr="002437CB">
        <w:tab/>
        <w:t>Custom Operations without associated resources</w:t>
      </w:r>
      <w:bookmarkEnd w:id="1137"/>
      <w:bookmarkEnd w:id="1138"/>
      <w:bookmarkEnd w:id="1139"/>
      <w:bookmarkEnd w:id="1140"/>
      <w:bookmarkEnd w:id="1141"/>
      <w:bookmarkEnd w:id="1142"/>
      <w:bookmarkEnd w:id="1143"/>
    </w:p>
    <w:p w14:paraId="4A2582EE" w14:textId="7AEBDC58" w:rsidR="00852530" w:rsidRPr="002437CB" w:rsidRDefault="00852530" w:rsidP="00852530">
      <w:bookmarkStart w:id="1144" w:name="_Toc195627827"/>
      <w:bookmarkStart w:id="1145"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46" w:name="_Toc212495823"/>
      <w:bookmarkStart w:id="1147" w:name="_Toc214953402"/>
      <w:bookmarkStart w:id="1148" w:name="_Toc214954128"/>
      <w:bookmarkStart w:id="1149" w:name="_Toc222152340"/>
      <w:r w:rsidRPr="002437CB">
        <w:rPr>
          <w:lang w:eastAsia="zh-CN"/>
        </w:rPr>
        <w:t>6.1.2</w:t>
      </w:r>
      <w:r w:rsidR="001929B6" w:rsidRPr="002437CB">
        <w:rPr>
          <w:lang w:eastAsia="zh-CN"/>
        </w:rPr>
        <w:t>.5</w:t>
      </w:r>
      <w:r w:rsidR="001929B6" w:rsidRPr="002437CB">
        <w:rPr>
          <w:lang w:eastAsia="zh-CN"/>
        </w:rPr>
        <w:tab/>
        <w:t>Notifications</w:t>
      </w:r>
      <w:bookmarkEnd w:id="1144"/>
      <w:bookmarkEnd w:id="1145"/>
      <w:bookmarkEnd w:id="1146"/>
      <w:bookmarkEnd w:id="1147"/>
      <w:bookmarkEnd w:id="1148"/>
      <w:bookmarkEnd w:id="1149"/>
    </w:p>
    <w:p w14:paraId="5D11AC50" w14:textId="77777777" w:rsidR="0084566D" w:rsidRPr="002437CB" w:rsidRDefault="0084566D" w:rsidP="0084566D">
      <w:pPr>
        <w:pStyle w:val="Heading5"/>
        <w:rPr>
          <w:lang w:eastAsia="zh-CN"/>
        </w:rPr>
      </w:pPr>
      <w:bookmarkStart w:id="1150" w:name="_Toc195627828"/>
      <w:bookmarkStart w:id="1151" w:name="_Toc195628070"/>
      <w:bookmarkStart w:id="1152" w:name="_Toc212495824"/>
      <w:bookmarkStart w:id="1153" w:name="_Toc214953403"/>
      <w:bookmarkStart w:id="1154" w:name="_Toc214954129"/>
      <w:bookmarkStart w:id="1155" w:name="_Toc222152341"/>
      <w:bookmarkStart w:id="1156" w:name="_Toc185512509"/>
      <w:bookmarkStart w:id="1157" w:name="_Toc195627829"/>
      <w:bookmarkStart w:id="1158" w:name="_Toc195628071"/>
      <w:r w:rsidRPr="002437CB">
        <w:rPr>
          <w:lang w:eastAsia="zh-CN"/>
        </w:rPr>
        <w:t>6.1.2.5.1</w:t>
      </w:r>
      <w:r w:rsidRPr="002437CB">
        <w:rPr>
          <w:lang w:eastAsia="zh-CN"/>
        </w:rPr>
        <w:tab/>
        <w:t>General</w:t>
      </w:r>
      <w:bookmarkEnd w:id="1150"/>
      <w:bookmarkEnd w:id="1151"/>
      <w:bookmarkEnd w:id="1152"/>
      <w:bookmarkEnd w:id="1153"/>
      <w:bookmarkEnd w:id="1154"/>
      <w:bookmarkEnd w:id="1155"/>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159" w:name="_Toc212495825"/>
      <w:bookmarkStart w:id="1160" w:name="_Toc214953404"/>
      <w:bookmarkStart w:id="1161" w:name="_Toc214954130"/>
      <w:bookmarkStart w:id="1162" w:name="_Toc222152342"/>
      <w:bookmarkStart w:id="1163" w:name="_Toc185512510"/>
      <w:bookmarkEnd w:id="1156"/>
      <w:bookmarkEnd w:id="1157"/>
      <w:bookmarkEnd w:id="1158"/>
      <w:r w:rsidRPr="002437CB">
        <w:rPr>
          <w:lang w:eastAsia="zh-CN"/>
        </w:rPr>
        <w:t>6.1.2.5.2</w:t>
      </w:r>
      <w:r w:rsidRPr="002437CB">
        <w:rPr>
          <w:lang w:eastAsia="zh-CN"/>
        </w:rPr>
        <w:tab/>
        <w:t>AIMLE Data Management Assistance Notification</w:t>
      </w:r>
      <w:bookmarkEnd w:id="1159"/>
      <w:bookmarkEnd w:id="1160"/>
      <w:bookmarkEnd w:id="1161"/>
      <w:bookmarkEnd w:id="1162"/>
    </w:p>
    <w:p w14:paraId="473EF357" w14:textId="77777777" w:rsidR="007E4C98" w:rsidRPr="002437CB" w:rsidRDefault="007E4C98" w:rsidP="00076120">
      <w:pPr>
        <w:pStyle w:val="H6"/>
        <w:rPr>
          <w:lang w:eastAsia="zh-CN"/>
        </w:rPr>
      </w:pPr>
      <w:bookmarkStart w:id="1164" w:name="_Toc185512511"/>
      <w:bookmarkEnd w:id="1163"/>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165" w:name="_Toc185512512"/>
      <w:bookmarkEnd w:id="1164"/>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165"/>
    </w:p>
    <w:p w14:paraId="096FB40B" w14:textId="77777777" w:rsidR="0070768D" w:rsidRPr="002437CB" w:rsidRDefault="0070768D" w:rsidP="00076120">
      <w:pPr>
        <w:pStyle w:val="H6"/>
        <w:rPr>
          <w:lang w:eastAsia="zh-CN"/>
        </w:rPr>
      </w:pPr>
      <w:bookmarkStart w:id="1166" w:name="_Toc185512513"/>
      <w:bookmarkStart w:id="1167" w:name="_Toc195627830"/>
      <w:bookmarkStart w:id="1168"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169" w:name="_Toc212495826"/>
      <w:bookmarkStart w:id="1170" w:name="_Toc214953405"/>
      <w:bookmarkStart w:id="1171" w:name="_Toc214954131"/>
      <w:bookmarkStart w:id="1172" w:name="_Toc222152343"/>
      <w:r w:rsidRPr="002437CB">
        <w:rPr>
          <w:lang w:eastAsia="zh-CN"/>
        </w:rPr>
        <w:t>6.1.2</w:t>
      </w:r>
      <w:r w:rsidR="001929B6" w:rsidRPr="002437CB">
        <w:rPr>
          <w:lang w:eastAsia="zh-CN"/>
        </w:rPr>
        <w:t>.6</w:t>
      </w:r>
      <w:r w:rsidR="001929B6" w:rsidRPr="002437CB">
        <w:rPr>
          <w:lang w:eastAsia="zh-CN"/>
        </w:rPr>
        <w:tab/>
        <w:t>Data Model</w:t>
      </w:r>
      <w:bookmarkEnd w:id="1166"/>
      <w:bookmarkEnd w:id="1167"/>
      <w:bookmarkEnd w:id="1168"/>
      <w:bookmarkEnd w:id="1169"/>
      <w:bookmarkEnd w:id="1170"/>
      <w:bookmarkEnd w:id="1171"/>
      <w:bookmarkEnd w:id="1172"/>
    </w:p>
    <w:p w14:paraId="25DE9DD7" w14:textId="77777777" w:rsidR="000D5CE3" w:rsidRPr="002437CB" w:rsidRDefault="000D5CE3" w:rsidP="000D5CE3">
      <w:pPr>
        <w:pStyle w:val="Heading5"/>
        <w:rPr>
          <w:lang w:eastAsia="zh-CN"/>
        </w:rPr>
      </w:pPr>
      <w:bookmarkStart w:id="1173" w:name="_Toc212495827"/>
      <w:bookmarkStart w:id="1174" w:name="_Toc214953406"/>
      <w:bookmarkStart w:id="1175" w:name="_Toc214954132"/>
      <w:bookmarkStart w:id="1176" w:name="_Toc222152344"/>
      <w:bookmarkStart w:id="1177" w:name="_Toc185512515"/>
      <w:bookmarkStart w:id="1178" w:name="_Toc195627832"/>
      <w:bookmarkStart w:id="1179" w:name="_Toc195628074"/>
      <w:r w:rsidRPr="002437CB">
        <w:rPr>
          <w:lang w:eastAsia="zh-CN"/>
        </w:rPr>
        <w:t>6.1.2.6.1</w:t>
      </w:r>
      <w:r w:rsidRPr="002437CB">
        <w:rPr>
          <w:lang w:eastAsia="zh-CN"/>
        </w:rPr>
        <w:tab/>
        <w:t>General</w:t>
      </w:r>
      <w:bookmarkEnd w:id="1173"/>
      <w:bookmarkEnd w:id="1174"/>
      <w:bookmarkEnd w:id="1175"/>
      <w:bookmarkEnd w:id="1176"/>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FB6D0C" w:rsidRPr="002437CB" w14:paraId="488039B4" w14:textId="77777777" w:rsidTr="006460FF">
        <w:trPr>
          <w:jc w:val="center"/>
        </w:trPr>
        <w:tc>
          <w:tcPr>
            <w:tcW w:w="3098" w:type="dxa"/>
            <w:hideMark/>
          </w:tcPr>
          <w:p w14:paraId="3F172449" w14:textId="77777777" w:rsidR="00FB6D0C" w:rsidRPr="002437CB" w:rsidRDefault="00FB6D0C" w:rsidP="00FB6D0C">
            <w:pPr>
              <w:pStyle w:val="TAL"/>
            </w:pPr>
            <w:r w:rsidRPr="002437CB">
              <w:t>AggregatedDataAnaOutputs</w:t>
            </w:r>
          </w:p>
        </w:tc>
        <w:tc>
          <w:tcPr>
            <w:tcW w:w="1586" w:type="dxa"/>
            <w:hideMark/>
          </w:tcPr>
          <w:p w14:paraId="75D7E0C1" w14:textId="77777777" w:rsidR="00FB6D0C" w:rsidRPr="002437CB" w:rsidRDefault="00FB6D0C" w:rsidP="000D372F">
            <w:pPr>
              <w:pStyle w:val="TAC"/>
            </w:pPr>
            <w:r w:rsidRPr="002437CB">
              <w:t>6.1.2.6.2.9</w:t>
            </w:r>
          </w:p>
        </w:tc>
        <w:tc>
          <w:tcPr>
            <w:tcW w:w="3672" w:type="dxa"/>
            <w:hideMark/>
          </w:tcPr>
          <w:p w14:paraId="75D63CF4" w14:textId="77777777" w:rsidR="00FB6D0C" w:rsidRPr="002437CB" w:rsidRDefault="00FB6D0C" w:rsidP="00FB6D0C">
            <w:pPr>
              <w:pStyle w:val="TAL"/>
            </w:pPr>
            <w:r w:rsidRPr="002437CB">
              <w:t>Represents the AIMLE Aggregated Data Analysis Output.</w:t>
            </w:r>
          </w:p>
        </w:tc>
        <w:tc>
          <w:tcPr>
            <w:tcW w:w="1421" w:type="dxa"/>
          </w:tcPr>
          <w:p w14:paraId="36ED4BC3" w14:textId="77777777" w:rsidR="00FB6D0C" w:rsidRPr="002437CB" w:rsidRDefault="00FB6D0C" w:rsidP="00FB6D0C">
            <w:pPr>
              <w:pStyle w:val="TAL"/>
            </w:pPr>
          </w:p>
        </w:tc>
      </w:tr>
      <w:tr w:rsidR="00FB6D0C" w:rsidRPr="002437CB" w14:paraId="58DD02CA" w14:textId="77777777" w:rsidTr="006460FF">
        <w:trPr>
          <w:jc w:val="center"/>
        </w:trPr>
        <w:tc>
          <w:tcPr>
            <w:tcW w:w="3098" w:type="dxa"/>
            <w:hideMark/>
          </w:tcPr>
          <w:p w14:paraId="7A327B44" w14:textId="77777777" w:rsidR="00FB6D0C" w:rsidRPr="002437CB" w:rsidRDefault="00FB6D0C" w:rsidP="00FB6D0C">
            <w:pPr>
              <w:pStyle w:val="TAL"/>
            </w:pPr>
            <w:r w:rsidRPr="002437CB">
              <w:t>AggregatedDataPrepOutputs</w:t>
            </w:r>
          </w:p>
        </w:tc>
        <w:tc>
          <w:tcPr>
            <w:tcW w:w="1586" w:type="dxa"/>
            <w:hideMark/>
          </w:tcPr>
          <w:p w14:paraId="7DAFC77A" w14:textId="77777777" w:rsidR="00FB6D0C" w:rsidRPr="002437CB" w:rsidRDefault="00FB6D0C" w:rsidP="000D372F">
            <w:pPr>
              <w:pStyle w:val="TAC"/>
            </w:pPr>
            <w:r w:rsidRPr="002437CB">
              <w:t>6.1.2.6.2.7</w:t>
            </w:r>
          </w:p>
        </w:tc>
        <w:tc>
          <w:tcPr>
            <w:tcW w:w="3672" w:type="dxa"/>
            <w:hideMark/>
          </w:tcPr>
          <w:p w14:paraId="5B848330" w14:textId="77777777" w:rsidR="00FB6D0C" w:rsidRPr="002437CB" w:rsidRDefault="00FB6D0C" w:rsidP="00FB6D0C">
            <w:pPr>
              <w:pStyle w:val="TAL"/>
            </w:pPr>
            <w:r w:rsidRPr="002437CB">
              <w:t>Represents the AIMLE Aggregated Data Preparation Output.</w:t>
            </w:r>
          </w:p>
        </w:tc>
        <w:tc>
          <w:tcPr>
            <w:tcW w:w="1421" w:type="dxa"/>
          </w:tcPr>
          <w:p w14:paraId="05A9A9A0" w14:textId="77777777" w:rsidR="00FB6D0C" w:rsidRPr="002437CB" w:rsidRDefault="00FB6D0C" w:rsidP="00FB6D0C">
            <w:pPr>
              <w:pStyle w:val="TAL"/>
            </w:pPr>
          </w:p>
        </w:tc>
      </w:tr>
      <w:tr w:rsidR="00662180" w:rsidRPr="00C07EFD" w14:paraId="6708B147"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58DE6E1" w14:textId="77777777" w:rsidR="00662180" w:rsidRDefault="00662180"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5FDF4830" w14:textId="77777777" w:rsidR="00662180" w:rsidRPr="00C07EFD" w:rsidRDefault="00662180"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13E13C6C" w14:textId="77777777" w:rsidR="00662180" w:rsidRPr="00EA2CAA" w:rsidRDefault="00662180"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2D7ACB0" w14:textId="77777777" w:rsidR="00662180" w:rsidRPr="00C07EFD" w:rsidRDefault="00662180" w:rsidP="00F31FB6">
            <w:pPr>
              <w:pStyle w:val="TAL"/>
            </w:pPr>
          </w:p>
        </w:tc>
      </w:tr>
      <w:tr w:rsidR="00662180" w:rsidRPr="00C07EFD" w14:paraId="4234B3D9"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5385ECB9" w14:textId="77777777" w:rsidR="00662180" w:rsidRPr="00C07EFD" w:rsidRDefault="00662180"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53D75FAE" w14:textId="77777777" w:rsidR="00662180" w:rsidRDefault="00662180"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087E7453" w14:textId="77777777" w:rsidR="00662180" w:rsidRPr="00C07EFD" w:rsidRDefault="00662180"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76414D05" w14:textId="77777777" w:rsidR="00662180" w:rsidRPr="00C07EFD" w:rsidRDefault="00662180" w:rsidP="00F31FB6">
            <w:pPr>
              <w:pStyle w:val="TAL"/>
            </w:pPr>
          </w:p>
        </w:tc>
      </w:tr>
      <w:tr w:rsidR="00C11996" w:rsidRPr="002437CB" w14:paraId="760CA909" w14:textId="77777777" w:rsidTr="006460FF">
        <w:trPr>
          <w:jc w:val="center"/>
        </w:trPr>
        <w:tc>
          <w:tcPr>
            <w:tcW w:w="3098" w:type="dxa"/>
            <w:hideMark/>
          </w:tcPr>
          <w:p w14:paraId="6E0A8128" w14:textId="77777777" w:rsidR="00F470DD" w:rsidRPr="002437CB" w:rsidRDefault="00F470DD" w:rsidP="00A24C9B">
            <w:pPr>
              <w:pStyle w:val="TAL"/>
            </w:pPr>
            <w:r w:rsidRPr="002437CB">
              <w:t>DataMgmtAssistNotif</w:t>
            </w:r>
          </w:p>
        </w:tc>
        <w:tc>
          <w:tcPr>
            <w:tcW w:w="1586" w:type="dxa"/>
            <w:hideMark/>
          </w:tcPr>
          <w:p w14:paraId="2409DB5C" w14:textId="77777777" w:rsidR="00F470DD" w:rsidRPr="002437CB" w:rsidRDefault="00F470DD" w:rsidP="000D372F">
            <w:pPr>
              <w:pStyle w:val="TAC"/>
            </w:pPr>
            <w:r w:rsidRPr="002437CB">
              <w:t>6.1.2.6.2.3</w:t>
            </w:r>
          </w:p>
        </w:tc>
        <w:tc>
          <w:tcPr>
            <w:tcW w:w="3672" w:type="dxa"/>
            <w:hideMark/>
          </w:tcPr>
          <w:p w14:paraId="29312DC4" w14:textId="100729E9" w:rsidR="00F470DD" w:rsidRPr="002437CB" w:rsidRDefault="00F470DD" w:rsidP="00A24C9B">
            <w:pPr>
              <w:pStyle w:val="TAL"/>
            </w:pPr>
            <w:r w:rsidRPr="002437CB">
              <w:t xml:space="preserve">Represents the AIMLE Data Management Assistance </w:t>
            </w:r>
            <w:r w:rsidR="00D13E0E" w:rsidRPr="002437CB">
              <w:t>N</w:t>
            </w:r>
            <w:r w:rsidRPr="002437CB">
              <w:t>otification.</w:t>
            </w:r>
          </w:p>
        </w:tc>
        <w:tc>
          <w:tcPr>
            <w:tcW w:w="1421" w:type="dxa"/>
          </w:tcPr>
          <w:p w14:paraId="5EB58DC5" w14:textId="77777777" w:rsidR="00F470DD" w:rsidRPr="002437CB" w:rsidRDefault="00F470DD" w:rsidP="00A24C9B">
            <w:pPr>
              <w:pStyle w:val="TAL"/>
            </w:pPr>
          </w:p>
        </w:tc>
      </w:tr>
      <w:tr w:rsidR="00A75719" w:rsidRPr="002437CB" w14:paraId="6446E5F0" w14:textId="77777777" w:rsidTr="00C11996">
        <w:trPr>
          <w:jc w:val="center"/>
        </w:trPr>
        <w:tc>
          <w:tcPr>
            <w:tcW w:w="3098" w:type="dxa"/>
          </w:tcPr>
          <w:p w14:paraId="4FE7105E" w14:textId="77777777" w:rsidR="00A75719" w:rsidRPr="002437CB" w:rsidRDefault="00A75719" w:rsidP="00A24C9B">
            <w:pPr>
              <w:pStyle w:val="TAL"/>
              <w:rPr>
                <w:noProof/>
              </w:rPr>
            </w:pPr>
            <w:r w:rsidRPr="002437CB">
              <w:rPr>
                <w:noProof/>
              </w:rPr>
              <w:t>DataMgmtAssistSubsc</w:t>
            </w:r>
          </w:p>
        </w:tc>
        <w:tc>
          <w:tcPr>
            <w:tcW w:w="1586" w:type="dxa"/>
          </w:tcPr>
          <w:p w14:paraId="6E6BB50C" w14:textId="77777777" w:rsidR="00A75719" w:rsidRPr="002437CB" w:rsidRDefault="00A75719" w:rsidP="00752A3E">
            <w:pPr>
              <w:pStyle w:val="TAC"/>
              <w:rPr>
                <w:lang w:eastAsia="zh-CN"/>
              </w:rPr>
            </w:pPr>
            <w:r w:rsidRPr="002437CB">
              <w:rPr>
                <w:lang w:eastAsia="zh-CN"/>
              </w:rPr>
              <w:t>6.1.2.6.2.2</w:t>
            </w:r>
          </w:p>
        </w:tc>
        <w:tc>
          <w:tcPr>
            <w:tcW w:w="3672" w:type="dxa"/>
          </w:tcPr>
          <w:p w14:paraId="350D7177" w14:textId="03234906" w:rsidR="00A75719" w:rsidRPr="002437CB" w:rsidRDefault="00A75719" w:rsidP="00A24C9B">
            <w:pPr>
              <w:pStyle w:val="TAL"/>
            </w:pPr>
            <w:r w:rsidRPr="002437CB">
              <w:t>Represents the AIMLE Data Management Assistance Subscription.</w:t>
            </w:r>
          </w:p>
        </w:tc>
        <w:tc>
          <w:tcPr>
            <w:tcW w:w="1421" w:type="dxa"/>
          </w:tcPr>
          <w:p w14:paraId="5FC6AF7B" w14:textId="77777777" w:rsidR="00A75719" w:rsidRPr="002437CB" w:rsidRDefault="00A75719" w:rsidP="00A24C9B">
            <w:pPr>
              <w:pStyle w:val="TAL"/>
            </w:pPr>
          </w:p>
        </w:tc>
      </w:tr>
      <w:tr w:rsidR="00A75719" w:rsidRPr="002437CB" w14:paraId="46C5EC0E" w14:textId="77777777" w:rsidTr="00C11996">
        <w:trPr>
          <w:jc w:val="center"/>
        </w:trPr>
        <w:tc>
          <w:tcPr>
            <w:tcW w:w="3098" w:type="dxa"/>
          </w:tcPr>
          <w:p w14:paraId="0EF00361" w14:textId="77777777" w:rsidR="00A75719" w:rsidRPr="002437CB" w:rsidRDefault="00A75719" w:rsidP="00A24C9B">
            <w:pPr>
              <w:pStyle w:val="TAL"/>
              <w:rPr>
                <w:noProof/>
              </w:rPr>
            </w:pPr>
            <w:r w:rsidRPr="002437CB">
              <w:rPr>
                <w:noProof/>
              </w:rPr>
              <w:t>DataMgmtAssistSubscPatch</w:t>
            </w:r>
          </w:p>
        </w:tc>
        <w:tc>
          <w:tcPr>
            <w:tcW w:w="1586" w:type="dxa"/>
          </w:tcPr>
          <w:p w14:paraId="28BE55E4" w14:textId="7BB51B0E" w:rsidR="00A75719" w:rsidRPr="002437CB" w:rsidRDefault="006152D5" w:rsidP="00752A3E">
            <w:pPr>
              <w:pStyle w:val="TAC"/>
              <w:rPr>
                <w:lang w:eastAsia="zh-CN"/>
              </w:rPr>
            </w:pPr>
            <w:r w:rsidRPr="002437CB">
              <w:rPr>
                <w:lang w:eastAsia="zh-CN"/>
              </w:rPr>
              <w:t>6.1.2.6.2.6</w:t>
            </w:r>
          </w:p>
        </w:tc>
        <w:tc>
          <w:tcPr>
            <w:tcW w:w="3672" w:type="dxa"/>
          </w:tcPr>
          <w:p w14:paraId="28F1C167" w14:textId="28CFE31C" w:rsidR="00A75719" w:rsidRPr="002437CB" w:rsidRDefault="00A75719" w:rsidP="00A24C9B">
            <w:pPr>
              <w:pStyle w:val="TAL"/>
            </w:pPr>
            <w:r w:rsidRPr="002437CB">
              <w:t>Represents the requested modifications to an AIMLE Data Management Assistance Subscription.</w:t>
            </w:r>
          </w:p>
        </w:tc>
        <w:tc>
          <w:tcPr>
            <w:tcW w:w="1421" w:type="dxa"/>
          </w:tcPr>
          <w:p w14:paraId="5D956163" w14:textId="77777777" w:rsidR="00A75719" w:rsidRPr="002437CB" w:rsidRDefault="00A75719" w:rsidP="00A24C9B">
            <w:pPr>
              <w:pStyle w:val="TAL"/>
            </w:pPr>
          </w:p>
        </w:tc>
      </w:tr>
      <w:tr w:rsidR="00A75719" w:rsidRPr="002437CB" w14:paraId="0E10FB94" w14:textId="77777777" w:rsidTr="00C11996">
        <w:trPr>
          <w:jc w:val="center"/>
        </w:trPr>
        <w:tc>
          <w:tcPr>
            <w:tcW w:w="3098" w:type="dxa"/>
          </w:tcPr>
          <w:p w14:paraId="2251DA9A" w14:textId="77777777" w:rsidR="00A75719" w:rsidRPr="002437CB" w:rsidRDefault="00A75719" w:rsidP="00A24C9B">
            <w:pPr>
              <w:pStyle w:val="TAL"/>
              <w:rPr>
                <w:noProof/>
              </w:rPr>
            </w:pPr>
            <w:r w:rsidRPr="002437CB">
              <w:rPr>
                <w:noProof/>
              </w:rPr>
              <w:t>DataMgmtOp</w:t>
            </w:r>
          </w:p>
        </w:tc>
        <w:tc>
          <w:tcPr>
            <w:tcW w:w="1586" w:type="dxa"/>
          </w:tcPr>
          <w:p w14:paraId="393C0B7B" w14:textId="77777777" w:rsidR="00A75719" w:rsidRPr="002437CB" w:rsidRDefault="00A75719" w:rsidP="00752A3E">
            <w:pPr>
              <w:pStyle w:val="TAC"/>
              <w:rPr>
                <w:lang w:eastAsia="zh-CN"/>
              </w:rPr>
            </w:pPr>
            <w:r w:rsidRPr="002437CB">
              <w:rPr>
                <w:lang w:eastAsia="zh-CN"/>
              </w:rPr>
              <w:t>6.1.2.6.3.3</w:t>
            </w:r>
          </w:p>
        </w:tc>
        <w:tc>
          <w:tcPr>
            <w:tcW w:w="3672" w:type="dxa"/>
          </w:tcPr>
          <w:p w14:paraId="4F9136BD" w14:textId="77777777" w:rsidR="00A75719" w:rsidRPr="002437CB" w:rsidRDefault="00A75719" w:rsidP="00A24C9B">
            <w:pPr>
              <w:pStyle w:val="TAL"/>
            </w:pPr>
            <w:r w:rsidRPr="002437CB">
              <w:t>Represents the data management operation type.</w:t>
            </w:r>
          </w:p>
        </w:tc>
        <w:tc>
          <w:tcPr>
            <w:tcW w:w="1421" w:type="dxa"/>
          </w:tcPr>
          <w:p w14:paraId="10EDCE53" w14:textId="77777777" w:rsidR="00A75719" w:rsidRPr="002437CB" w:rsidRDefault="00A75719" w:rsidP="00A24C9B">
            <w:pPr>
              <w:pStyle w:val="TAL"/>
            </w:pPr>
          </w:p>
        </w:tc>
      </w:tr>
      <w:tr w:rsidR="00C11996" w:rsidRPr="002437CB" w14:paraId="6C6BAF8C" w14:textId="77777777" w:rsidTr="006460FF">
        <w:trPr>
          <w:jc w:val="center"/>
        </w:trPr>
        <w:tc>
          <w:tcPr>
            <w:tcW w:w="3098" w:type="dxa"/>
          </w:tcPr>
          <w:p w14:paraId="47433AC9" w14:textId="4A486364" w:rsidR="00D60DBC" w:rsidRPr="002437CB" w:rsidRDefault="00D60DBC" w:rsidP="00A24C9B">
            <w:pPr>
              <w:pStyle w:val="TAL"/>
              <w:rPr>
                <w:noProof/>
              </w:rPr>
            </w:pPr>
            <w:r w:rsidRPr="002437CB">
              <w:rPr>
                <w:noProof/>
              </w:rPr>
              <w:t>DataOperReq</w:t>
            </w:r>
            <w:r w:rsidRPr="002437CB">
              <w:t>s</w:t>
            </w:r>
          </w:p>
        </w:tc>
        <w:tc>
          <w:tcPr>
            <w:tcW w:w="1586" w:type="dxa"/>
          </w:tcPr>
          <w:p w14:paraId="7933066F" w14:textId="1422A8D9" w:rsidR="00D60DBC" w:rsidRPr="002437CB" w:rsidRDefault="006238E1" w:rsidP="00752A3E">
            <w:pPr>
              <w:pStyle w:val="TAC"/>
              <w:rPr>
                <w:lang w:eastAsia="zh-CN"/>
              </w:rPr>
            </w:pPr>
            <w:r w:rsidRPr="00A77FE0">
              <w:rPr>
                <w:lang w:eastAsia="zh-CN"/>
              </w:rPr>
              <w:t>6.1.2.6.2.</w:t>
            </w:r>
            <w:r>
              <w:rPr>
                <w:lang w:eastAsia="zh-CN"/>
              </w:rPr>
              <w:t>5</w:t>
            </w:r>
          </w:p>
        </w:tc>
        <w:tc>
          <w:tcPr>
            <w:tcW w:w="3672" w:type="dxa"/>
          </w:tcPr>
          <w:p w14:paraId="358AD33A" w14:textId="3ABF8C6F" w:rsidR="00D60DBC" w:rsidRPr="002437CB" w:rsidRDefault="00D60DBC" w:rsidP="00A24C9B">
            <w:pPr>
              <w:pStyle w:val="TAL"/>
            </w:pPr>
            <w:r w:rsidRPr="002437CB">
              <w:t>Represents the data operation requirements.</w:t>
            </w:r>
          </w:p>
        </w:tc>
        <w:tc>
          <w:tcPr>
            <w:tcW w:w="1421" w:type="dxa"/>
          </w:tcPr>
          <w:p w14:paraId="29D61823" w14:textId="77777777" w:rsidR="00D60DBC" w:rsidRPr="002437CB" w:rsidRDefault="00D60DBC" w:rsidP="00A24C9B">
            <w:pPr>
              <w:pStyle w:val="TAL"/>
            </w:pPr>
          </w:p>
        </w:tc>
      </w:tr>
      <w:tr w:rsidR="00A75719" w:rsidRPr="002437CB" w14:paraId="4136221F" w14:textId="77777777" w:rsidTr="00C11996">
        <w:trPr>
          <w:jc w:val="center"/>
        </w:trPr>
        <w:tc>
          <w:tcPr>
            <w:tcW w:w="3098" w:type="dxa"/>
          </w:tcPr>
          <w:p w14:paraId="3C9023CC" w14:textId="37A7135F" w:rsidR="00A75719" w:rsidRPr="002437CB" w:rsidRDefault="00FA1383" w:rsidP="00A24C9B">
            <w:pPr>
              <w:pStyle w:val="TAL"/>
              <w:rPr>
                <w:noProof/>
              </w:rPr>
            </w:pPr>
            <w:r w:rsidRPr="002437CB">
              <w:rPr>
                <w:noProof/>
              </w:rPr>
              <w:t>DataProcessReqs</w:t>
            </w:r>
          </w:p>
        </w:tc>
        <w:tc>
          <w:tcPr>
            <w:tcW w:w="1586" w:type="dxa"/>
          </w:tcPr>
          <w:p w14:paraId="00BA2A72" w14:textId="77777777" w:rsidR="00A75719" w:rsidRPr="002437CB" w:rsidRDefault="00A75719" w:rsidP="00752A3E">
            <w:pPr>
              <w:pStyle w:val="TAC"/>
              <w:rPr>
                <w:lang w:eastAsia="zh-CN"/>
              </w:rPr>
            </w:pPr>
            <w:r w:rsidRPr="002437CB">
              <w:rPr>
                <w:lang w:eastAsia="zh-CN"/>
              </w:rPr>
              <w:t>6.1.2.6.2.4</w:t>
            </w:r>
          </w:p>
        </w:tc>
        <w:tc>
          <w:tcPr>
            <w:tcW w:w="3672" w:type="dxa"/>
          </w:tcPr>
          <w:p w14:paraId="00FB0905" w14:textId="77777777" w:rsidR="00A75719" w:rsidRPr="002437CB" w:rsidRDefault="00A75719" w:rsidP="00A24C9B">
            <w:pPr>
              <w:pStyle w:val="TAL"/>
            </w:pPr>
            <w:r w:rsidRPr="002437CB">
              <w:t>Represents the data preparation requirements.</w:t>
            </w:r>
          </w:p>
        </w:tc>
        <w:tc>
          <w:tcPr>
            <w:tcW w:w="1421" w:type="dxa"/>
          </w:tcPr>
          <w:p w14:paraId="3995C1BC" w14:textId="77777777" w:rsidR="00A75719" w:rsidRPr="002437CB" w:rsidRDefault="00A75719" w:rsidP="00A24C9B">
            <w:pPr>
              <w:pStyle w:val="TAL"/>
            </w:pPr>
          </w:p>
        </w:tc>
      </w:tr>
      <w:tr w:rsidR="00150406" w:rsidRPr="002437CB" w14:paraId="2E836BBB" w14:textId="77777777" w:rsidTr="006460FF">
        <w:trPr>
          <w:jc w:val="center"/>
        </w:trPr>
        <w:tc>
          <w:tcPr>
            <w:tcW w:w="3098" w:type="dxa"/>
          </w:tcPr>
          <w:p w14:paraId="05AC51AA" w14:textId="04F1E0C5" w:rsidR="00150406" w:rsidRPr="002437CB" w:rsidRDefault="00150406" w:rsidP="00A24C9B">
            <w:pPr>
              <w:pStyle w:val="TAL"/>
            </w:pPr>
            <w:r w:rsidRPr="002437CB">
              <w:t>PreparedDataOutput</w:t>
            </w:r>
          </w:p>
        </w:tc>
        <w:tc>
          <w:tcPr>
            <w:tcW w:w="1586" w:type="dxa"/>
          </w:tcPr>
          <w:p w14:paraId="3EC5991C" w14:textId="77777777" w:rsidR="00150406" w:rsidRPr="002437CB" w:rsidRDefault="00150406" w:rsidP="000D372F">
            <w:pPr>
              <w:pStyle w:val="TAC"/>
              <w:rPr>
                <w:lang w:eastAsia="zh-CN"/>
              </w:rPr>
            </w:pPr>
            <w:r w:rsidRPr="002437CB">
              <w:rPr>
                <w:lang w:eastAsia="zh-CN"/>
              </w:rPr>
              <w:t>6.1.2.6.2.8</w:t>
            </w:r>
          </w:p>
        </w:tc>
        <w:tc>
          <w:tcPr>
            <w:tcW w:w="3672" w:type="dxa"/>
          </w:tcPr>
          <w:p w14:paraId="3D8FA369" w14:textId="77777777" w:rsidR="00150406" w:rsidRPr="002437CB" w:rsidRDefault="00150406" w:rsidP="00A24C9B">
            <w:pPr>
              <w:pStyle w:val="TAL"/>
            </w:pPr>
            <w:r w:rsidRPr="002437CB">
              <w:t>Represents the prepared data output.</w:t>
            </w:r>
          </w:p>
        </w:tc>
        <w:tc>
          <w:tcPr>
            <w:tcW w:w="1421" w:type="dxa"/>
          </w:tcPr>
          <w:p w14:paraId="4A7CBD9F" w14:textId="77777777" w:rsidR="00150406" w:rsidRPr="002437CB" w:rsidRDefault="00150406" w:rsidP="00A24C9B">
            <w:pPr>
              <w:pStyle w:val="TAL"/>
            </w:pPr>
          </w:p>
        </w:tc>
      </w:tr>
      <w:tr w:rsidR="00150406" w:rsidRPr="002437CB" w14:paraId="1B50657E" w14:textId="77777777" w:rsidTr="006460FF">
        <w:trPr>
          <w:jc w:val="center"/>
        </w:trPr>
        <w:tc>
          <w:tcPr>
            <w:tcW w:w="3098" w:type="dxa"/>
          </w:tcPr>
          <w:p w14:paraId="02C8BF27" w14:textId="10B4507F" w:rsidR="00150406" w:rsidRPr="002437CB" w:rsidRDefault="00150406" w:rsidP="00A24C9B">
            <w:pPr>
              <w:pStyle w:val="TAL"/>
            </w:pPr>
            <w:r w:rsidRPr="002437CB">
              <w:t>StatisticalOutput</w:t>
            </w:r>
          </w:p>
        </w:tc>
        <w:tc>
          <w:tcPr>
            <w:tcW w:w="1586" w:type="dxa"/>
          </w:tcPr>
          <w:p w14:paraId="6A59E2F4" w14:textId="77777777" w:rsidR="00150406" w:rsidRPr="002437CB" w:rsidRDefault="00150406" w:rsidP="000D372F">
            <w:pPr>
              <w:pStyle w:val="TAC"/>
              <w:rPr>
                <w:lang w:eastAsia="zh-CN"/>
              </w:rPr>
            </w:pPr>
            <w:r w:rsidRPr="002437CB">
              <w:rPr>
                <w:lang w:eastAsia="zh-CN"/>
              </w:rPr>
              <w:t>6.1.2.6.2.10</w:t>
            </w:r>
          </w:p>
        </w:tc>
        <w:tc>
          <w:tcPr>
            <w:tcW w:w="3672" w:type="dxa"/>
          </w:tcPr>
          <w:p w14:paraId="156495CB" w14:textId="77777777" w:rsidR="00150406" w:rsidRPr="002437CB" w:rsidRDefault="00150406" w:rsidP="00A24C9B">
            <w:pPr>
              <w:pStyle w:val="TAL"/>
            </w:pPr>
            <w:r w:rsidRPr="002437CB">
              <w:t>Represents the statistical output.</w:t>
            </w:r>
          </w:p>
        </w:tc>
        <w:tc>
          <w:tcPr>
            <w:tcW w:w="1421" w:type="dxa"/>
          </w:tcPr>
          <w:p w14:paraId="4ED34D7C" w14:textId="77777777" w:rsidR="00150406" w:rsidRPr="002437CB" w:rsidRDefault="00150406"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A75719" w:rsidRPr="002437CB" w14:paraId="7441BCB3" w14:textId="77777777" w:rsidTr="00A24C9B">
        <w:trPr>
          <w:jc w:val="center"/>
        </w:trPr>
        <w:tc>
          <w:tcPr>
            <w:tcW w:w="1927" w:type="dxa"/>
          </w:tcPr>
          <w:p w14:paraId="6283302B" w14:textId="77777777" w:rsidR="00A75719" w:rsidRPr="002437CB" w:rsidRDefault="00A75719" w:rsidP="00A24C9B">
            <w:pPr>
              <w:pStyle w:val="TAL"/>
              <w:rPr>
                <w:lang w:eastAsia="zh-CN"/>
              </w:rPr>
            </w:pPr>
            <w:r w:rsidRPr="002437CB">
              <w:rPr>
                <w:lang w:eastAsia="zh-CN"/>
              </w:rPr>
              <w:t>AimleClientId</w:t>
            </w:r>
          </w:p>
        </w:tc>
        <w:tc>
          <w:tcPr>
            <w:tcW w:w="1848" w:type="dxa"/>
          </w:tcPr>
          <w:p w14:paraId="5DDBDBE7" w14:textId="1F9EED18" w:rsidR="00A75719" w:rsidRPr="002437CB" w:rsidRDefault="008A7069" w:rsidP="00752A3E">
            <w:pPr>
              <w:pStyle w:val="TAC"/>
            </w:pPr>
            <w:r w:rsidRPr="002437CB">
              <w:t>6.1.1.6.3.2</w:t>
            </w:r>
          </w:p>
        </w:tc>
        <w:tc>
          <w:tcPr>
            <w:tcW w:w="4581" w:type="dxa"/>
          </w:tcPr>
          <w:p w14:paraId="5690178A" w14:textId="2EFA736F" w:rsidR="00A75719" w:rsidRPr="002437CB" w:rsidRDefault="00A75719" w:rsidP="00A24C9B">
            <w:pPr>
              <w:pStyle w:val="TAL"/>
              <w:rPr>
                <w:rFonts w:cs="Arial"/>
                <w:szCs w:val="18"/>
              </w:rPr>
            </w:pPr>
            <w:r w:rsidRPr="002437CB">
              <w:rPr>
                <w:rFonts w:cs="Arial"/>
                <w:szCs w:val="18"/>
              </w:rPr>
              <w:t>Represents the unique identifier of the AIMLE Client.</w:t>
            </w:r>
          </w:p>
        </w:tc>
        <w:tc>
          <w:tcPr>
            <w:tcW w:w="1421" w:type="dxa"/>
          </w:tcPr>
          <w:p w14:paraId="70E3F52D" w14:textId="77777777" w:rsidR="00A75719" w:rsidRPr="002437CB" w:rsidRDefault="00A75719" w:rsidP="00A24C9B">
            <w:pPr>
              <w:pStyle w:val="TAL"/>
            </w:pPr>
          </w:p>
        </w:tc>
      </w:tr>
      <w:tr w:rsidR="00607674" w:rsidRPr="004420EF" w14:paraId="49834BB2"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1C92BEA4" w14:textId="77777777" w:rsidR="00607674" w:rsidRPr="004420EF" w:rsidRDefault="00607674"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44A85871" w14:textId="77777777" w:rsidR="00607674" w:rsidRPr="004420EF" w:rsidRDefault="00607674"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0955D01B" w14:textId="77777777" w:rsidR="00607674" w:rsidRPr="005572FF" w:rsidRDefault="00607674"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3C1D423F" w14:textId="77777777" w:rsidR="00607674" w:rsidRPr="004420EF" w:rsidRDefault="00607674" w:rsidP="008A56C0">
            <w:pPr>
              <w:pStyle w:val="TAL"/>
            </w:pPr>
          </w:p>
        </w:tc>
      </w:tr>
      <w:tr w:rsidR="00184D38" w:rsidRPr="002437CB" w14:paraId="6C17A28C" w14:textId="77777777" w:rsidTr="00A24C9B">
        <w:trPr>
          <w:jc w:val="center"/>
        </w:trPr>
        <w:tc>
          <w:tcPr>
            <w:tcW w:w="1927" w:type="dxa"/>
          </w:tcPr>
          <w:p w14:paraId="7291F0B9" w14:textId="77777777" w:rsidR="00184D38" w:rsidRPr="002437CB" w:rsidRDefault="00184D38" w:rsidP="00A24C9B">
            <w:pPr>
              <w:pStyle w:val="TAL"/>
              <w:rPr>
                <w:lang w:eastAsia="zh-CN"/>
              </w:rPr>
            </w:pPr>
            <w:r w:rsidRPr="002437CB">
              <w:t>ClientDiscCriteria</w:t>
            </w:r>
          </w:p>
        </w:tc>
        <w:tc>
          <w:tcPr>
            <w:tcW w:w="1848" w:type="dxa"/>
          </w:tcPr>
          <w:p w14:paraId="63CCD3FA" w14:textId="77777777" w:rsidR="00184D38" w:rsidRPr="002437CB" w:rsidRDefault="00184D38" w:rsidP="00752A3E">
            <w:pPr>
              <w:pStyle w:val="TAC"/>
            </w:pPr>
            <w:r w:rsidRPr="002437CB">
              <w:rPr>
                <w:lang w:eastAsia="zh-CN"/>
              </w:rPr>
              <w:t>6.1.6.6.2.2</w:t>
            </w:r>
          </w:p>
        </w:tc>
        <w:tc>
          <w:tcPr>
            <w:tcW w:w="4581" w:type="dxa"/>
          </w:tcPr>
          <w:p w14:paraId="43ED17E1" w14:textId="77777777" w:rsidR="00184D38" w:rsidRPr="002437CB" w:rsidRDefault="00184D38" w:rsidP="00A24C9B">
            <w:pPr>
              <w:pStyle w:val="TAL"/>
              <w:rPr>
                <w:rFonts w:cs="Arial"/>
                <w:szCs w:val="18"/>
              </w:rPr>
            </w:pPr>
            <w:r w:rsidRPr="002437CB">
              <w:t>Represents the AIMLE Client discovery criteria.</w:t>
            </w:r>
          </w:p>
        </w:tc>
        <w:tc>
          <w:tcPr>
            <w:tcW w:w="1421" w:type="dxa"/>
          </w:tcPr>
          <w:p w14:paraId="79B9E874" w14:textId="77777777" w:rsidR="00184D38" w:rsidRPr="002437CB" w:rsidRDefault="00184D38" w:rsidP="00A24C9B">
            <w:pPr>
              <w:pStyle w:val="TAL"/>
            </w:pPr>
          </w:p>
        </w:tc>
      </w:tr>
      <w:tr w:rsidR="00A75719" w:rsidRPr="002437CB" w14:paraId="107B0FAC" w14:textId="77777777" w:rsidTr="00A24C9B">
        <w:trPr>
          <w:jc w:val="center"/>
        </w:trPr>
        <w:tc>
          <w:tcPr>
            <w:tcW w:w="1927" w:type="dxa"/>
          </w:tcPr>
          <w:p w14:paraId="18F11AE3" w14:textId="77777777" w:rsidR="00A75719" w:rsidRPr="002437CB" w:rsidRDefault="00A75719" w:rsidP="00A24C9B">
            <w:pPr>
              <w:pStyle w:val="TAL"/>
              <w:rPr>
                <w:lang w:eastAsia="zh-CN"/>
              </w:rPr>
            </w:pPr>
            <w:r w:rsidRPr="002437CB">
              <w:rPr>
                <w:lang w:eastAsia="zh-CN"/>
              </w:rPr>
              <w:t>DateTime</w:t>
            </w:r>
          </w:p>
        </w:tc>
        <w:tc>
          <w:tcPr>
            <w:tcW w:w="1848" w:type="dxa"/>
          </w:tcPr>
          <w:p w14:paraId="74A133AE" w14:textId="77777777" w:rsidR="00A75719" w:rsidRPr="002437CB" w:rsidRDefault="00A75719" w:rsidP="00752A3E">
            <w:pPr>
              <w:pStyle w:val="TAC"/>
            </w:pPr>
            <w:r w:rsidRPr="002437CB">
              <w:t>3GPP TS 29.122 [2]</w:t>
            </w:r>
          </w:p>
        </w:tc>
        <w:tc>
          <w:tcPr>
            <w:tcW w:w="4581" w:type="dxa"/>
          </w:tcPr>
          <w:p w14:paraId="67488368" w14:textId="592B2843" w:rsidR="00A75719" w:rsidRPr="002437CB" w:rsidRDefault="00A75719" w:rsidP="00A24C9B">
            <w:pPr>
              <w:pStyle w:val="TAL"/>
              <w:rPr>
                <w:rFonts w:cs="Arial"/>
                <w:szCs w:val="18"/>
              </w:rPr>
            </w:pPr>
            <w:r w:rsidRPr="002437CB">
              <w:rPr>
                <w:rFonts w:cs="Arial"/>
                <w:szCs w:val="18"/>
              </w:rPr>
              <w:t>Represents a date and a time.</w:t>
            </w:r>
          </w:p>
        </w:tc>
        <w:tc>
          <w:tcPr>
            <w:tcW w:w="1421" w:type="dxa"/>
          </w:tcPr>
          <w:p w14:paraId="63E62DE1" w14:textId="77777777" w:rsidR="00A75719" w:rsidRPr="002437CB" w:rsidRDefault="00A75719" w:rsidP="00A24C9B">
            <w:pPr>
              <w:pStyle w:val="TAL"/>
            </w:pPr>
          </w:p>
        </w:tc>
      </w:tr>
      <w:tr w:rsidR="00501B76" w:rsidRPr="00C07EFD" w14:paraId="323F3C46"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4AC4F19A" w14:textId="77777777" w:rsidR="00501B76" w:rsidRPr="00C07EFD" w:rsidRDefault="00501B76"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00757791" w14:textId="77777777" w:rsidR="00501B76" w:rsidRPr="00C07EFD" w:rsidRDefault="00501B76"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3578A841" w14:textId="77777777" w:rsidR="00501B76" w:rsidRDefault="00501B76"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70DB9064" w14:textId="77777777" w:rsidR="00501B76" w:rsidRPr="00C07EFD" w:rsidRDefault="00501B76" w:rsidP="00527778">
            <w:pPr>
              <w:pStyle w:val="TAL"/>
            </w:pPr>
          </w:p>
        </w:tc>
      </w:tr>
      <w:tr w:rsidR="00A75719" w:rsidRPr="002437CB" w14:paraId="65BF2EB5" w14:textId="77777777" w:rsidTr="00752A3E">
        <w:trPr>
          <w:jc w:val="center"/>
        </w:trPr>
        <w:tc>
          <w:tcPr>
            <w:tcW w:w="1927" w:type="dxa"/>
          </w:tcPr>
          <w:p w14:paraId="5C14E16B" w14:textId="77777777" w:rsidR="00A75719" w:rsidRPr="002437CB" w:rsidRDefault="00A75719" w:rsidP="00A24C9B">
            <w:pPr>
              <w:pStyle w:val="TAL"/>
              <w:rPr>
                <w:lang w:eastAsia="zh-CN"/>
              </w:rPr>
            </w:pPr>
            <w:r w:rsidRPr="002437CB">
              <w:rPr>
                <w:lang w:eastAsia="zh-CN"/>
              </w:rPr>
              <w:t>SupportedFeatures</w:t>
            </w:r>
          </w:p>
        </w:tc>
        <w:tc>
          <w:tcPr>
            <w:tcW w:w="1848" w:type="dxa"/>
          </w:tcPr>
          <w:p w14:paraId="2818BEF5" w14:textId="67B4825B" w:rsidR="00A75719" w:rsidRPr="002437CB" w:rsidRDefault="00A75719" w:rsidP="00752A3E">
            <w:pPr>
              <w:pStyle w:val="TAC"/>
            </w:pPr>
            <w:r w:rsidRPr="002437CB">
              <w:t>3GPP TS 29.571 </w:t>
            </w:r>
            <w:r w:rsidR="00946FFF" w:rsidRPr="002437CB">
              <w:t>[11]</w:t>
            </w:r>
          </w:p>
        </w:tc>
        <w:tc>
          <w:tcPr>
            <w:tcW w:w="4581" w:type="dxa"/>
            <w:vAlign w:val="center"/>
          </w:tcPr>
          <w:p w14:paraId="586284DC" w14:textId="12F9CC1B" w:rsidR="00A75719" w:rsidRPr="002437CB" w:rsidRDefault="00A75719"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568FCD2E" w14:textId="77777777" w:rsidR="00A75719" w:rsidRPr="002437CB" w:rsidRDefault="00A75719" w:rsidP="00A24C9B">
            <w:pPr>
              <w:pStyle w:val="TAL"/>
            </w:pPr>
          </w:p>
        </w:tc>
      </w:tr>
      <w:tr w:rsidR="00A75719" w:rsidRPr="002437CB" w14:paraId="1A278179" w14:textId="77777777" w:rsidTr="00A24C9B">
        <w:trPr>
          <w:jc w:val="center"/>
        </w:trPr>
        <w:tc>
          <w:tcPr>
            <w:tcW w:w="1927" w:type="dxa"/>
          </w:tcPr>
          <w:p w14:paraId="726FBD27" w14:textId="77777777" w:rsidR="00A75719" w:rsidRPr="002437CB" w:rsidRDefault="00A75719" w:rsidP="00A24C9B">
            <w:pPr>
              <w:pStyle w:val="TAL"/>
              <w:rPr>
                <w:lang w:eastAsia="zh-CN"/>
              </w:rPr>
            </w:pPr>
            <w:r w:rsidRPr="002437CB">
              <w:rPr>
                <w:lang w:eastAsia="zh-CN"/>
              </w:rPr>
              <w:t>Uri</w:t>
            </w:r>
          </w:p>
        </w:tc>
        <w:tc>
          <w:tcPr>
            <w:tcW w:w="1848" w:type="dxa"/>
          </w:tcPr>
          <w:p w14:paraId="43B8747C" w14:textId="77777777" w:rsidR="00A75719" w:rsidRPr="002437CB" w:rsidRDefault="00A75719" w:rsidP="00752A3E">
            <w:pPr>
              <w:pStyle w:val="TAC"/>
            </w:pPr>
            <w:r w:rsidRPr="002437CB">
              <w:t>3GPP TS 29.122 [2]</w:t>
            </w:r>
          </w:p>
        </w:tc>
        <w:tc>
          <w:tcPr>
            <w:tcW w:w="4581" w:type="dxa"/>
          </w:tcPr>
          <w:p w14:paraId="16598181" w14:textId="1417E2A1" w:rsidR="00A75719" w:rsidRPr="002437CB" w:rsidRDefault="00A75719" w:rsidP="00A24C9B">
            <w:pPr>
              <w:pStyle w:val="TAL"/>
              <w:rPr>
                <w:rFonts w:cs="Arial"/>
                <w:szCs w:val="18"/>
              </w:rPr>
            </w:pPr>
            <w:r w:rsidRPr="002437CB">
              <w:rPr>
                <w:rFonts w:cs="Arial"/>
                <w:szCs w:val="18"/>
              </w:rPr>
              <w:t>Represents a URI.</w:t>
            </w:r>
          </w:p>
        </w:tc>
        <w:tc>
          <w:tcPr>
            <w:tcW w:w="1421" w:type="dxa"/>
          </w:tcPr>
          <w:p w14:paraId="02C9FE25" w14:textId="77777777" w:rsidR="00A75719" w:rsidRPr="002437CB" w:rsidRDefault="00A75719"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180" w:name="_Toc212495828"/>
      <w:bookmarkStart w:id="1181" w:name="_Toc214953407"/>
      <w:bookmarkStart w:id="1182" w:name="_Toc214954133"/>
      <w:bookmarkStart w:id="1183" w:name="_Toc222152345"/>
      <w:r w:rsidRPr="002437CB">
        <w:rPr>
          <w:lang w:eastAsia="zh-CN"/>
        </w:rPr>
        <w:t>6.1.2</w:t>
      </w:r>
      <w:r w:rsidR="001929B6" w:rsidRPr="002437CB">
        <w:rPr>
          <w:lang w:eastAsia="zh-CN"/>
        </w:rPr>
        <w:t>.6.2</w:t>
      </w:r>
      <w:r w:rsidR="001929B6" w:rsidRPr="002437CB">
        <w:rPr>
          <w:lang w:eastAsia="zh-CN"/>
        </w:rPr>
        <w:tab/>
        <w:t>Structured data types</w:t>
      </w:r>
      <w:bookmarkEnd w:id="1177"/>
      <w:bookmarkEnd w:id="1178"/>
      <w:bookmarkEnd w:id="1179"/>
      <w:bookmarkEnd w:id="1180"/>
      <w:bookmarkEnd w:id="1181"/>
      <w:bookmarkEnd w:id="1182"/>
      <w:bookmarkEnd w:id="1183"/>
    </w:p>
    <w:p w14:paraId="334C07B0" w14:textId="38F064D4" w:rsidR="001929B6" w:rsidRPr="002437CB" w:rsidRDefault="00812192" w:rsidP="00036054">
      <w:pPr>
        <w:pStyle w:val="H6"/>
        <w:rPr>
          <w:lang w:eastAsia="zh-CN"/>
        </w:rPr>
      </w:pPr>
      <w:bookmarkStart w:id="1184" w:name="_Toc185512516"/>
      <w:r w:rsidRPr="002437CB">
        <w:rPr>
          <w:lang w:eastAsia="zh-CN"/>
        </w:rPr>
        <w:t>6.1.2</w:t>
      </w:r>
      <w:r w:rsidR="001929B6" w:rsidRPr="002437CB">
        <w:rPr>
          <w:lang w:eastAsia="zh-CN"/>
        </w:rPr>
        <w:t>.6.2.1</w:t>
      </w:r>
      <w:r w:rsidR="001929B6" w:rsidRPr="002437CB">
        <w:rPr>
          <w:lang w:eastAsia="zh-CN"/>
        </w:rPr>
        <w:tab/>
        <w:t>Introduction</w:t>
      </w:r>
      <w:bookmarkEnd w:id="1184"/>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185" w:name="_Toc185512519"/>
      <w:r w:rsidRPr="002437CB">
        <w:rPr>
          <w:lang w:eastAsia="zh-CN"/>
        </w:rPr>
        <w:t>6.1.2</w:t>
      </w:r>
      <w:r w:rsidR="001929B6" w:rsidRPr="002437CB">
        <w:rPr>
          <w:lang w:eastAsia="zh-CN"/>
        </w:rPr>
        <w:t>.6.2.3</w:t>
      </w:r>
      <w:r w:rsidR="001929B6" w:rsidRPr="002437CB">
        <w:rPr>
          <w:lang w:eastAsia="zh-CN"/>
        </w:rPr>
        <w:tab/>
        <w:t xml:space="preserve">Type: </w:t>
      </w:r>
      <w:bookmarkEnd w:id="1185"/>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186"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187" w:name="_Toc195627833"/>
      <w:bookmarkStart w:id="1188"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189" w:name="_Toc212495829"/>
      <w:bookmarkStart w:id="1190" w:name="_Toc214953408"/>
      <w:bookmarkStart w:id="1191" w:name="_Toc214954134"/>
      <w:bookmarkStart w:id="1192" w:name="_Toc222152346"/>
      <w:r w:rsidRPr="002437CB">
        <w:rPr>
          <w:lang w:eastAsia="zh-CN"/>
        </w:rPr>
        <w:t>6.1.2</w:t>
      </w:r>
      <w:r w:rsidR="001929B6" w:rsidRPr="002437CB">
        <w:rPr>
          <w:lang w:eastAsia="zh-CN"/>
        </w:rPr>
        <w:t>.6.3</w:t>
      </w:r>
      <w:r w:rsidR="001929B6" w:rsidRPr="002437CB">
        <w:rPr>
          <w:lang w:eastAsia="zh-CN"/>
        </w:rPr>
        <w:tab/>
        <w:t>Simple data types and enumerations</w:t>
      </w:r>
      <w:bookmarkEnd w:id="1186"/>
      <w:bookmarkEnd w:id="1187"/>
      <w:bookmarkEnd w:id="1188"/>
      <w:bookmarkEnd w:id="1189"/>
      <w:bookmarkEnd w:id="1190"/>
      <w:bookmarkEnd w:id="1191"/>
      <w:bookmarkEnd w:id="1192"/>
    </w:p>
    <w:p w14:paraId="79277052" w14:textId="04300E53" w:rsidR="001929B6" w:rsidRPr="002437CB" w:rsidRDefault="00812192" w:rsidP="00036054">
      <w:pPr>
        <w:pStyle w:val="H6"/>
      </w:pPr>
      <w:bookmarkStart w:id="1193" w:name="_Toc185512522"/>
      <w:r w:rsidRPr="002437CB">
        <w:rPr>
          <w:lang w:eastAsia="zh-CN"/>
        </w:rPr>
        <w:t>6.1.2</w:t>
      </w:r>
      <w:r w:rsidR="001929B6" w:rsidRPr="002437CB">
        <w:rPr>
          <w:lang w:eastAsia="zh-CN"/>
        </w:rPr>
        <w:t>.6.3</w:t>
      </w:r>
      <w:r w:rsidR="001929B6" w:rsidRPr="002437CB">
        <w:t>.1</w:t>
      </w:r>
      <w:r w:rsidR="001929B6" w:rsidRPr="002437CB">
        <w:tab/>
        <w:t>Introduction</w:t>
      </w:r>
      <w:bookmarkEnd w:id="1193"/>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194"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194"/>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195" w:name="_Toc185512525"/>
      <w:bookmarkStart w:id="1196" w:name="_Toc195627834"/>
      <w:bookmarkStart w:id="1197"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hideMark/>
          </w:tcPr>
          <w:p w14:paraId="29936E20" w14:textId="77777777" w:rsidR="00282308" w:rsidRPr="002437CB" w:rsidRDefault="00282308" w:rsidP="00A24C9B">
            <w:pPr>
              <w:pStyle w:val="TAL"/>
            </w:pP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198" w:name="_Toc212495830"/>
      <w:bookmarkStart w:id="1199" w:name="_Toc214953409"/>
      <w:bookmarkStart w:id="1200" w:name="_Toc214954135"/>
      <w:bookmarkStart w:id="1201" w:name="_Toc222152347"/>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195"/>
      <w:bookmarkEnd w:id="1196"/>
      <w:bookmarkEnd w:id="1197"/>
      <w:bookmarkEnd w:id="1198"/>
      <w:bookmarkEnd w:id="1199"/>
      <w:bookmarkEnd w:id="1200"/>
      <w:bookmarkEnd w:id="1201"/>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02" w:name="_Toc185512526"/>
      <w:bookmarkStart w:id="1203" w:name="_Toc195627835"/>
      <w:bookmarkStart w:id="1204" w:name="_Toc195628077"/>
      <w:bookmarkStart w:id="1205" w:name="_Toc212495831"/>
      <w:bookmarkStart w:id="1206" w:name="_Toc214953410"/>
      <w:bookmarkStart w:id="1207" w:name="_Toc214954136"/>
      <w:bookmarkStart w:id="1208" w:name="_Toc222152348"/>
      <w:r w:rsidRPr="002437CB">
        <w:rPr>
          <w:noProof/>
        </w:rPr>
        <w:t>6.1.2</w:t>
      </w:r>
      <w:r w:rsidR="001929B6" w:rsidRPr="002437CB">
        <w:rPr>
          <w:noProof/>
        </w:rPr>
        <w:t>.</w:t>
      </w:r>
      <w:r w:rsidR="001929B6" w:rsidRPr="002437CB">
        <w:t>6.5</w:t>
      </w:r>
      <w:r w:rsidR="001929B6" w:rsidRPr="002437CB">
        <w:tab/>
        <w:t>Binary data</w:t>
      </w:r>
      <w:bookmarkEnd w:id="1202"/>
      <w:bookmarkEnd w:id="1203"/>
      <w:bookmarkEnd w:id="1204"/>
      <w:bookmarkEnd w:id="1205"/>
      <w:bookmarkEnd w:id="1206"/>
      <w:bookmarkEnd w:id="1207"/>
      <w:bookmarkEnd w:id="1208"/>
    </w:p>
    <w:p w14:paraId="487BC798" w14:textId="3F810610" w:rsidR="001929B6" w:rsidRPr="002437CB" w:rsidRDefault="00812192" w:rsidP="00804AD5">
      <w:pPr>
        <w:pStyle w:val="H6"/>
      </w:pPr>
      <w:bookmarkStart w:id="1209" w:name="_Toc185512527"/>
      <w:r w:rsidRPr="002437CB">
        <w:rPr>
          <w:noProof/>
        </w:rPr>
        <w:t>6.1.2</w:t>
      </w:r>
      <w:r w:rsidR="001929B6" w:rsidRPr="002437CB">
        <w:rPr>
          <w:noProof/>
        </w:rPr>
        <w:t>.</w:t>
      </w:r>
      <w:r w:rsidR="001929B6" w:rsidRPr="002437CB">
        <w:t>6.5.1</w:t>
      </w:r>
      <w:r w:rsidR="001929B6" w:rsidRPr="002437CB">
        <w:tab/>
        <w:t>Binary Data Types</w:t>
      </w:r>
      <w:bookmarkEnd w:id="1209"/>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10" w:name="_Toc185512528"/>
      <w:bookmarkStart w:id="1211" w:name="_Toc195627836"/>
      <w:bookmarkStart w:id="1212" w:name="_Toc195628078"/>
      <w:bookmarkStart w:id="1213" w:name="_Toc212495832"/>
      <w:bookmarkStart w:id="1214" w:name="_Toc214953411"/>
      <w:bookmarkStart w:id="1215" w:name="_Toc214954137"/>
      <w:bookmarkStart w:id="1216" w:name="_Toc222152349"/>
      <w:r w:rsidRPr="002437CB">
        <w:rPr>
          <w:lang w:eastAsia="zh-CN"/>
        </w:rPr>
        <w:t>6.1.2</w:t>
      </w:r>
      <w:r w:rsidR="001929B6" w:rsidRPr="002437CB">
        <w:rPr>
          <w:lang w:eastAsia="zh-CN"/>
        </w:rPr>
        <w:t>.7</w:t>
      </w:r>
      <w:r w:rsidR="001929B6" w:rsidRPr="002437CB">
        <w:rPr>
          <w:lang w:eastAsia="zh-CN"/>
        </w:rPr>
        <w:tab/>
        <w:t>Error Handling</w:t>
      </w:r>
      <w:bookmarkEnd w:id="1210"/>
      <w:bookmarkEnd w:id="1211"/>
      <w:bookmarkEnd w:id="1212"/>
      <w:bookmarkEnd w:id="1213"/>
      <w:bookmarkEnd w:id="1214"/>
      <w:bookmarkEnd w:id="1215"/>
      <w:bookmarkEnd w:id="1216"/>
    </w:p>
    <w:p w14:paraId="7B70BAA3" w14:textId="77777777" w:rsidR="000A41A5" w:rsidRPr="002437CB" w:rsidRDefault="000A41A5" w:rsidP="000A41A5">
      <w:pPr>
        <w:pStyle w:val="Heading5"/>
      </w:pPr>
      <w:bookmarkStart w:id="1217" w:name="_Toc185512529"/>
      <w:bookmarkStart w:id="1218" w:name="_Toc195627837"/>
      <w:bookmarkStart w:id="1219" w:name="_Toc195628079"/>
      <w:bookmarkStart w:id="1220" w:name="_Toc212495833"/>
      <w:bookmarkStart w:id="1221" w:name="_Toc214953412"/>
      <w:bookmarkStart w:id="1222" w:name="_Toc214954138"/>
      <w:bookmarkStart w:id="1223" w:name="_Toc222152350"/>
      <w:bookmarkStart w:id="1224" w:name="_Toc185512530"/>
      <w:bookmarkStart w:id="1225" w:name="_Toc195627838"/>
      <w:bookmarkStart w:id="1226" w:name="_Toc195628080"/>
      <w:r w:rsidRPr="002437CB">
        <w:rPr>
          <w:lang w:eastAsia="zh-CN"/>
        </w:rPr>
        <w:t>6.1.2.7.1</w:t>
      </w:r>
      <w:r w:rsidRPr="002437CB">
        <w:tab/>
        <w:t>General</w:t>
      </w:r>
      <w:bookmarkEnd w:id="1217"/>
      <w:bookmarkEnd w:id="1218"/>
      <w:bookmarkEnd w:id="1219"/>
      <w:bookmarkEnd w:id="1220"/>
      <w:bookmarkEnd w:id="1221"/>
      <w:bookmarkEnd w:id="1222"/>
      <w:bookmarkEnd w:id="1223"/>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27" w:name="_Toc185512531"/>
      <w:bookmarkStart w:id="1228" w:name="_Toc195627839"/>
      <w:bookmarkStart w:id="1229" w:name="_Toc195628081"/>
      <w:bookmarkEnd w:id="1224"/>
      <w:bookmarkEnd w:id="1225"/>
      <w:bookmarkEnd w:id="1226"/>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30" w:name="_Toc212495834"/>
      <w:bookmarkStart w:id="1231" w:name="_Toc214953413"/>
      <w:bookmarkStart w:id="1232" w:name="_Toc214954139"/>
      <w:bookmarkStart w:id="1233" w:name="_Toc222152351"/>
      <w:r w:rsidRPr="002437CB">
        <w:rPr>
          <w:lang w:eastAsia="zh-CN"/>
        </w:rPr>
        <w:t>6.1.2.7.2</w:t>
      </w:r>
      <w:r w:rsidRPr="002437CB">
        <w:tab/>
        <w:t>Protocol Errors</w:t>
      </w:r>
      <w:bookmarkEnd w:id="1230"/>
      <w:bookmarkEnd w:id="1231"/>
      <w:bookmarkEnd w:id="1232"/>
      <w:bookmarkEnd w:id="1233"/>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34" w:name="_Toc212495835"/>
      <w:bookmarkStart w:id="1235" w:name="_Toc214953414"/>
      <w:bookmarkStart w:id="1236" w:name="_Toc214954140"/>
      <w:bookmarkStart w:id="1237" w:name="_Toc222152352"/>
      <w:bookmarkStart w:id="1238" w:name="_Toc185512532"/>
      <w:bookmarkStart w:id="1239" w:name="_Toc195627840"/>
      <w:bookmarkStart w:id="1240" w:name="_Toc195628082"/>
      <w:bookmarkEnd w:id="1227"/>
      <w:bookmarkEnd w:id="1228"/>
      <w:bookmarkEnd w:id="1229"/>
      <w:r w:rsidRPr="002437CB">
        <w:rPr>
          <w:lang w:eastAsia="zh-CN"/>
        </w:rPr>
        <w:t>6.1.2.7.3</w:t>
      </w:r>
      <w:r w:rsidRPr="002437CB">
        <w:tab/>
        <w:t>Application Errors</w:t>
      </w:r>
      <w:bookmarkEnd w:id="1234"/>
      <w:bookmarkEnd w:id="1235"/>
      <w:bookmarkEnd w:id="1236"/>
      <w:bookmarkEnd w:id="1237"/>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41" w:name="_Toc212495836"/>
      <w:bookmarkStart w:id="1242" w:name="_Toc214953415"/>
      <w:bookmarkStart w:id="1243" w:name="_Toc214954141"/>
      <w:bookmarkStart w:id="1244" w:name="_Toc222152353"/>
      <w:bookmarkStart w:id="1245" w:name="_Toc185512533"/>
      <w:bookmarkStart w:id="1246" w:name="_Toc195627841"/>
      <w:bookmarkStart w:id="1247" w:name="_Toc195628083"/>
      <w:bookmarkEnd w:id="1238"/>
      <w:bookmarkEnd w:id="1239"/>
      <w:bookmarkEnd w:id="1240"/>
      <w:r w:rsidRPr="002437CB">
        <w:rPr>
          <w:lang w:eastAsia="zh-CN"/>
        </w:rPr>
        <w:t>6.1.2.8</w:t>
      </w:r>
      <w:r w:rsidRPr="002437CB">
        <w:rPr>
          <w:lang w:eastAsia="zh-CN"/>
        </w:rPr>
        <w:tab/>
        <w:t>Feature negotiation</w:t>
      </w:r>
      <w:bookmarkEnd w:id="1241"/>
      <w:bookmarkEnd w:id="1242"/>
      <w:bookmarkEnd w:id="1243"/>
      <w:bookmarkEnd w:id="1244"/>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2437CB" w14:paraId="7C7AB8E1" w14:textId="77777777" w:rsidTr="00A24C9B">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2207"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5758"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A24C9B">
        <w:trPr>
          <w:jc w:val="center"/>
        </w:trPr>
        <w:tc>
          <w:tcPr>
            <w:tcW w:w="1529" w:type="dxa"/>
          </w:tcPr>
          <w:p w14:paraId="0B1379C5" w14:textId="77777777" w:rsidR="00DD7E78" w:rsidRPr="002437CB" w:rsidRDefault="00DD7E78" w:rsidP="00A24C9B">
            <w:pPr>
              <w:pStyle w:val="TAL"/>
            </w:pPr>
          </w:p>
        </w:tc>
        <w:tc>
          <w:tcPr>
            <w:tcW w:w="2207" w:type="dxa"/>
          </w:tcPr>
          <w:p w14:paraId="05331F83" w14:textId="77777777" w:rsidR="00DD7E78" w:rsidRPr="002437CB" w:rsidRDefault="00DD7E78" w:rsidP="00A24C9B">
            <w:pPr>
              <w:pStyle w:val="TAL"/>
            </w:pPr>
          </w:p>
        </w:tc>
        <w:tc>
          <w:tcPr>
            <w:tcW w:w="5758" w:type="dxa"/>
          </w:tcPr>
          <w:p w14:paraId="154C86C3" w14:textId="77777777" w:rsidR="00DD7E78" w:rsidRPr="002437CB" w:rsidRDefault="00DD7E78" w:rsidP="00A24C9B">
            <w:pPr>
              <w:pStyle w:val="TAL"/>
              <w:rPr>
                <w:rFonts w:cs="Arial"/>
                <w:szCs w:val="18"/>
              </w:rPr>
            </w:pP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248" w:name="_Toc212495837"/>
      <w:bookmarkStart w:id="1249" w:name="_Toc214953416"/>
      <w:bookmarkStart w:id="1250" w:name="_Toc214954142"/>
      <w:bookmarkStart w:id="1251" w:name="_Toc222152354"/>
      <w:bookmarkEnd w:id="1245"/>
      <w:bookmarkEnd w:id="1246"/>
      <w:bookmarkEnd w:id="1247"/>
      <w:r w:rsidRPr="002437CB">
        <w:rPr>
          <w:noProof/>
        </w:rPr>
        <w:t>6.1.2.</w:t>
      </w:r>
      <w:r w:rsidRPr="002437CB">
        <w:t>9</w:t>
      </w:r>
      <w:r w:rsidRPr="002437CB">
        <w:tab/>
        <w:t>Security</w:t>
      </w:r>
      <w:bookmarkEnd w:id="1248"/>
      <w:bookmarkEnd w:id="1249"/>
      <w:bookmarkEnd w:id="1250"/>
      <w:bookmarkEnd w:id="1251"/>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252" w:name="_Toc195627842"/>
      <w:bookmarkStart w:id="1253" w:name="_Toc195628084"/>
      <w:bookmarkStart w:id="1254" w:name="_Toc212495838"/>
      <w:bookmarkStart w:id="1255" w:name="_Toc214953417"/>
      <w:bookmarkStart w:id="1256" w:name="_Toc214954143"/>
      <w:bookmarkStart w:id="1257" w:name="_Toc222152355"/>
      <w:bookmarkStart w:id="1258" w:name="_Toc195627863"/>
      <w:bookmarkStart w:id="1259" w:name="_Toc195628104"/>
      <w:r w:rsidR="00F05250" w:rsidRPr="000A5308">
        <w:t>6.1.3</w:t>
      </w:r>
      <w:r w:rsidR="00F05250" w:rsidRPr="000A5308">
        <w:tab/>
        <w:t>AIMLES_FLMemberGroupSupport API</w:t>
      </w:r>
      <w:bookmarkEnd w:id="1252"/>
      <w:bookmarkEnd w:id="1253"/>
      <w:bookmarkEnd w:id="1254"/>
      <w:bookmarkEnd w:id="1255"/>
      <w:bookmarkEnd w:id="1256"/>
      <w:bookmarkEnd w:id="1257"/>
    </w:p>
    <w:p w14:paraId="50D6B2E0" w14:textId="77777777" w:rsidR="00F05250" w:rsidRPr="002437CB" w:rsidRDefault="00F05250" w:rsidP="00F05250">
      <w:pPr>
        <w:pStyle w:val="Heading4"/>
      </w:pPr>
      <w:bookmarkStart w:id="1260" w:name="_Toc130662190"/>
      <w:bookmarkStart w:id="1261" w:name="_Toc195627843"/>
      <w:bookmarkStart w:id="1262" w:name="_Toc195628085"/>
      <w:bookmarkStart w:id="1263" w:name="_Toc212495839"/>
      <w:bookmarkStart w:id="1264" w:name="_Toc214953418"/>
      <w:bookmarkStart w:id="1265" w:name="_Toc214954144"/>
      <w:bookmarkStart w:id="1266" w:name="_Toc222152356"/>
      <w:r w:rsidRPr="002437CB">
        <w:t>6.1.3.1</w:t>
      </w:r>
      <w:r w:rsidRPr="002437CB">
        <w:tab/>
        <w:t>Introduction</w:t>
      </w:r>
      <w:bookmarkEnd w:id="1260"/>
      <w:bookmarkEnd w:id="1261"/>
      <w:bookmarkEnd w:id="1262"/>
      <w:bookmarkEnd w:id="1263"/>
      <w:bookmarkEnd w:id="1264"/>
      <w:bookmarkEnd w:id="1265"/>
      <w:bookmarkEnd w:id="1266"/>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267" w:name="_Toc130662191"/>
      <w:bookmarkStart w:id="1268" w:name="_Toc195627844"/>
      <w:bookmarkStart w:id="1269" w:name="_Toc195628086"/>
      <w:bookmarkStart w:id="1270" w:name="_Toc212495840"/>
      <w:bookmarkStart w:id="1271" w:name="_Toc214953419"/>
      <w:bookmarkStart w:id="1272" w:name="_Toc214954145"/>
      <w:bookmarkStart w:id="1273" w:name="_Toc222152357"/>
      <w:r w:rsidRPr="002437CB">
        <w:t>6.1.3.2</w:t>
      </w:r>
      <w:r w:rsidRPr="002437CB">
        <w:tab/>
        <w:t>Usage of HTTP</w:t>
      </w:r>
      <w:bookmarkEnd w:id="1267"/>
      <w:r w:rsidRPr="002437CB">
        <w:t xml:space="preserve"> and common API related aspects</w:t>
      </w:r>
      <w:bookmarkEnd w:id="1268"/>
      <w:bookmarkEnd w:id="1269"/>
      <w:bookmarkEnd w:id="1270"/>
      <w:bookmarkEnd w:id="1271"/>
      <w:bookmarkEnd w:id="1272"/>
      <w:bookmarkEnd w:id="1273"/>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274" w:name="_Toc130662192"/>
      <w:bookmarkStart w:id="1275" w:name="_Toc195627845"/>
      <w:bookmarkStart w:id="1276" w:name="_Toc195628087"/>
      <w:bookmarkStart w:id="1277" w:name="_Toc212495841"/>
      <w:bookmarkStart w:id="1278" w:name="_Toc214953420"/>
      <w:bookmarkStart w:id="1279" w:name="_Toc214954146"/>
      <w:bookmarkStart w:id="1280" w:name="_Toc222152358"/>
      <w:r w:rsidRPr="002437CB">
        <w:t>6.1.3.3</w:t>
      </w:r>
      <w:r w:rsidRPr="002437CB">
        <w:tab/>
        <w:t>Resources</w:t>
      </w:r>
      <w:bookmarkEnd w:id="1274"/>
      <w:bookmarkEnd w:id="1275"/>
      <w:bookmarkEnd w:id="1276"/>
      <w:bookmarkEnd w:id="1277"/>
      <w:bookmarkEnd w:id="1278"/>
      <w:bookmarkEnd w:id="1279"/>
      <w:bookmarkEnd w:id="1280"/>
    </w:p>
    <w:p w14:paraId="17397EB2" w14:textId="77777777" w:rsidR="00F05250" w:rsidRPr="002437CB" w:rsidRDefault="00F05250" w:rsidP="00F05250">
      <w:pPr>
        <w:pStyle w:val="Heading5"/>
      </w:pPr>
      <w:bookmarkStart w:id="1281" w:name="_Toc130662193"/>
      <w:bookmarkStart w:id="1282" w:name="_Toc195627846"/>
      <w:bookmarkStart w:id="1283" w:name="_Toc195628088"/>
      <w:bookmarkStart w:id="1284" w:name="_Toc212495842"/>
      <w:bookmarkStart w:id="1285" w:name="_Toc214953421"/>
      <w:bookmarkStart w:id="1286" w:name="_Toc214954147"/>
      <w:bookmarkStart w:id="1287" w:name="_Toc222152359"/>
      <w:r w:rsidRPr="002437CB">
        <w:t>6.1.3.3.1</w:t>
      </w:r>
      <w:r w:rsidRPr="002437CB">
        <w:tab/>
        <w:t>Overview</w:t>
      </w:r>
      <w:bookmarkEnd w:id="1281"/>
      <w:bookmarkEnd w:id="1282"/>
      <w:bookmarkEnd w:id="1283"/>
      <w:bookmarkEnd w:id="1284"/>
      <w:bookmarkEnd w:id="1285"/>
      <w:bookmarkEnd w:id="1286"/>
      <w:bookmarkEnd w:id="1287"/>
    </w:p>
    <w:p w14:paraId="0103822B" w14:textId="77777777" w:rsidR="00F05250" w:rsidRPr="002437CB" w:rsidRDefault="00F05250" w:rsidP="00F05250">
      <w:bookmarkStart w:id="1288" w:name="_Toc130662200"/>
      <w:bookmarkStart w:id="1289" w:name="_Toc195627847"/>
      <w:bookmarkStart w:id="1290"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6" type="#_x0000_t75" style="width:285pt;height:143.25pt" o:ole="">
            <v:imagedata r:id="rId96" o:title=""/>
          </v:shape>
          <o:OLEObject Type="Embed" ProgID="Visio.Drawing.15" ShapeID="_x0000_i1096" DrawAspect="Content" ObjectID="_1833459234" r:id="rId97"/>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36847904"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3235903"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4E1A714D"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67796D10"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3859F3B4"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291" w:name="_Toc130662194"/>
      <w:bookmarkStart w:id="1292" w:name="_Toc212495843"/>
      <w:bookmarkStart w:id="1293" w:name="_Toc214953422"/>
      <w:bookmarkStart w:id="1294" w:name="_Toc214954148"/>
      <w:bookmarkStart w:id="1295" w:name="_Toc222152360"/>
      <w:r w:rsidRPr="002437CB">
        <w:t>6.1.3.3.2</w:t>
      </w:r>
      <w:r w:rsidRPr="002437CB">
        <w:tab/>
        <w:t>Resource</w:t>
      </w:r>
      <w:bookmarkEnd w:id="1291"/>
      <w:r w:rsidRPr="002437CB">
        <w:t>: FL Member Group Support Configurations</w:t>
      </w:r>
      <w:bookmarkEnd w:id="1292"/>
      <w:bookmarkEnd w:id="1293"/>
      <w:bookmarkEnd w:id="1294"/>
      <w:bookmarkEnd w:id="1295"/>
    </w:p>
    <w:p w14:paraId="3040B581" w14:textId="77777777" w:rsidR="00F05250" w:rsidRPr="002437CB" w:rsidRDefault="00F05250" w:rsidP="00F05250">
      <w:pPr>
        <w:pStyle w:val="H6"/>
      </w:pPr>
      <w:bookmarkStart w:id="1296" w:name="_Toc510696610"/>
      <w:bookmarkStart w:id="1297" w:name="_Toc35971401"/>
      <w:bookmarkStart w:id="1298" w:name="_Toc130662195"/>
      <w:r w:rsidRPr="002437CB">
        <w:t>6.1.3.3.2.1</w:t>
      </w:r>
      <w:r w:rsidRPr="002437CB">
        <w:tab/>
        <w:t>Description</w:t>
      </w:r>
      <w:bookmarkEnd w:id="1296"/>
      <w:bookmarkEnd w:id="1297"/>
      <w:bookmarkEnd w:id="1298"/>
    </w:p>
    <w:p w14:paraId="3D7FD9F9" w14:textId="77777777" w:rsidR="00F05250" w:rsidRPr="002437CB" w:rsidRDefault="00F05250" w:rsidP="00F05250">
      <w:r w:rsidRPr="002437CB">
        <w:t>This resource represents the FL Member Group Support Configurations resource managed by the AILME Server.</w:t>
      </w:r>
    </w:p>
    <w:p w14:paraId="6CDA0391" w14:textId="77777777" w:rsidR="00F05250" w:rsidRPr="002437CB" w:rsidRDefault="00F05250" w:rsidP="00F05250">
      <w:pPr>
        <w:pStyle w:val="H6"/>
      </w:pPr>
      <w:bookmarkStart w:id="1299" w:name="_Toc35971402"/>
      <w:bookmarkStart w:id="1300" w:name="_Toc130662196"/>
      <w:bookmarkStart w:id="1301" w:name="_Toc510696612"/>
      <w:bookmarkStart w:id="1302" w:name="_Toc35971403"/>
      <w:r w:rsidRPr="002437CB">
        <w:t>6.1.3.3.2.2</w:t>
      </w:r>
      <w:r w:rsidRPr="002437CB">
        <w:tab/>
        <w:t>Resource Definition</w:t>
      </w:r>
      <w:bookmarkEnd w:id="1299"/>
      <w:bookmarkEnd w:id="1300"/>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03" w:name="_Toc130662197"/>
      <w:r w:rsidRPr="002437CB">
        <w:t>6.1.3.3.2.3</w:t>
      </w:r>
      <w:r w:rsidRPr="002437CB">
        <w:tab/>
        <w:t>Resource Standard Methods</w:t>
      </w:r>
      <w:bookmarkEnd w:id="1301"/>
      <w:bookmarkEnd w:id="1302"/>
      <w:bookmarkEnd w:id="1303"/>
    </w:p>
    <w:p w14:paraId="28A137C3" w14:textId="77777777" w:rsidR="00F05250" w:rsidRPr="002437CB" w:rsidRDefault="00F05250" w:rsidP="00F05250">
      <w:pPr>
        <w:pStyle w:val="H6"/>
      </w:pPr>
      <w:bookmarkStart w:id="1304" w:name="_Toc510696613"/>
      <w:bookmarkStart w:id="1305" w:name="_Toc35971404"/>
      <w:r w:rsidRPr="002437CB">
        <w:rPr>
          <w:lang w:eastAsia="zh-CN"/>
        </w:rPr>
        <w:t>6.1.3.3.2.3.1</w:t>
      </w:r>
      <w:r w:rsidRPr="002437CB">
        <w:tab/>
      </w:r>
      <w:bookmarkEnd w:id="1304"/>
      <w:bookmarkEnd w:id="1305"/>
      <w:r w:rsidRPr="002437CB">
        <w:t>POST</w:t>
      </w:r>
    </w:p>
    <w:p w14:paraId="4BE5013E" w14:textId="77777777" w:rsidR="00F05250" w:rsidRPr="002437CB" w:rsidRDefault="00F05250" w:rsidP="00F05250">
      <w:r w:rsidRPr="002437CB">
        <w:t xml:space="preserve">The HTTP POST method enables the AIMLE service consumer to create a new </w:t>
      </w:r>
      <w:r w:rsidRPr="002437CB">
        <w:rPr>
          <w:noProof/>
        </w:rPr>
        <w:t>Individual FL Member Support Group 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77777777" w:rsidR="00F05250" w:rsidRPr="002437CB" w:rsidRDefault="00F05250" w:rsidP="00A24C9B">
            <w:pPr>
              <w:pStyle w:val="TAL"/>
            </w:pPr>
            <w:r w:rsidRPr="002437CB">
              <w:t xml:space="preserve">Create a new </w:t>
            </w:r>
            <w:r w:rsidRPr="002437CB">
              <w:rPr>
                <w:noProof/>
              </w:rPr>
              <w:t xml:space="preserve">Individual FL Member Support Group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77777777" w:rsidR="00F05250" w:rsidRPr="002437CB" w:rsidRDefault="00F05250" w:rsidP="00A24C9B">
            <w:pPr>
              <w:pStyle w:val="TAL"/>
            </w:pPr>
            <w:r w:rsidRPr="002437CB">
              <w:t xml:space="preserve">Successful case. The creation of the new </w:t>
            </w:r>
            <w:r w:rsidRPr="002437CB">
              <w:rPr>
                <w:noProof/>
              </w:rPr>
              <w:t>Individual FL Member Support Group</w:t>
            </w:r>
            <w:r w:rsidRPr="002437CB">
              <w:t xml:space="preserve"> 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6DE701A7"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06" w:name="_Toc510696615"/>
      <w:bookmarkStart w:id="1307" w:name="_Toc35971406"/>
      <w:bookmarkStart w:id="1308" w:name="_Toc130662198"/>
      <w:r w:rsidRPr="002437CB">
        <w:t>6.1.3.3.2.4</w:t>
      </w:r>
      <w:r w:rsidRPr="002437CB">
        <w:tab/>
        <w:t>Resource Custom Operations</w:t>
      </w:r>
      <w:bookmarkEnd w:id="1306"/>
      <w:bookmarkEnd w:id="1307"/>
      <w:bookmarkEnd w:id="1308"/>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09" w:name="_Toc212495844"/>
      <w:bookmarkStart w:id="1310" w:name="_Toc214953423"/>
      <w:bookmarkStart w:id="1311" w:name="_Toc214954149"/>
      <w:bookmarkStart w:id="1312" w:name="_Toc222152361"/>
      <w:r w:rsidRPr="002437CB">
        <w:t>6.1.3.3.3</w:t>
      </w:r>
      <w:r w:rsidRPr="002437CB">
        <w:tab/>
        <w:t>Resource: Individual FL Member Group Support Configuration</w:t>
      </w:r>
      <w:bookmarkEnd w:id="1309"/>
      <w:bookmarkEnd w:id="1310"/>
      <w:bookmarkEnd w:id="1311"/>
      <w:bookmarkEnd w:id="1312"/>
    </w:p>
    <w:p w14:paraId="03D2C695" w14:textId="77777777" w:rsidR="00F05250" w:rsidRPr="002437CB" w:rsidRDefault="00F05250" w:rsidP="00F05250">
      <w:pPr>
        <w:pStyle w:val="H6"/>
      </w:pPr>
      <w:r w:rsidRPr="002437CB">
        <w:t>6.1.3.3.3.1</w:t>
      </w:r>
      <w:r w:rsidRPr="002437CB">
        <w:tab/>
        <w:t>Description</w:t>
      </w:r>
    </w:p>
    <w:p w14:paraId="4818F681" w14:textId="77777777" w:rsidR="00F05250" w:rsidRPr="002437CB" w:rsidRDefault="00F05250" w:rsidP="00F05250">
      <w:r w:rsidRPr="002437CB">
        <w:t>This resource represents the individual FL Member Group Support Configuration resource managed by the AILME 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777777" w:rsidR="00F05250" w:rsidRPr="002437CB" w:rsidRDefault="00F05250" w:rsidP="00F05250">
      <w:r w:rsidRPr="002437CB">
        <w:t xml:space="preserve">The HTTP GET method enables the AIMLE service consumer to query an existing </w:t>
      </w:r>
      <w:r w:rsidRPr="002437CB">
        <w:rPr>
          <w:noProof/>
        </w:rPr>
        <w:t>Individual FL Member Support Group 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77777777" w:rsidR="00F05250" w:rsidRPr="002437CB" w:rsidRDefault="00F05250" w:rsidP="00A24C9B">
            <w:pPr>
              <w:pStyle w:val="TAL"/>
            </w:pPr>
            <w:r w:rsidRPr="002437CB">
              <w:t xml:space="preserve">Successful case. The requested </w:t>
            </w:r>
            <w:r w:rsidRPr="002437CB">
              <w:rPr>
                <w:noProof/>
              </w:rPr>
              <w:t xml:space="preserve">Individual FL Member Support Group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77777777" w:rsidR="00F05250" w:rsidRPr="002437CB" w:rsidRDefault="00F05250" w:rsidP="00F05250">
      <w:r w:rsidRPr="002437CB">
        <w:t xml:space="preserve">The HTTP PUT method enables the AIMLE service consumer to update an existing </w:t>
      </w:r>
      <w:r w:rsidRPr="002437CB">
        <w:rPr>
          <w:noProof/>
        </w:rPr>
        <w:t>Individual FL Member Support Group 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7777777" w:rsidR="00F05250" w:rsidRPr="002437CB" w:rsidRDefault="00F05250" w:rsidP="00A24C9B">
            <w:pPr>
              <w:pStyle w:val="TAL"/>
            </w:pPr>
            <w:r w:rsidRPr="002437CB">
              <w:t xml:space="preserve">Represents the updated representation of an existing </w:t>
            </w:r>
            <w:r w:rsidRPr="002437CB">
              <w:rPr>
                <w:noProof/>
              </w:rPr>
              <w:t>Individual FL Member Support Group 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77777777" w:rsidR="00F05250" w:rsidRPr="002437CB" w:rsidRDefault="00F05250" w:rsidP="00A24C9B">
            <w:pPr>
              <w:pStyle w:val="TAL"/>
            </w:pPr>
            <w:r w:rsidRPr="002437CB">
              <w:t xml:space="preserve">Successful case. The requested update of the existing </w:t>
            </w:r>
            <w:r w:rsidRPr="002437CB">
              <w:rPr>
                <w:noProof/>
              </w:rPr>
              <w:t xml:space="preserve">Individual FL Member Support Group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77777777" w:rsidR="00F05250" w:rsidRPr="002437CB" w:rsidRDefault="00F05250" w:rsidP="00F05250">
      <w:r w:rsidRPr="002437CB">
        <w:t xml:space="preserve">The HTTP PATCH method enables the AIMLE service consumer to modify an existing </w:t>
      </w:r>
      <w:r w:rsidRPr="002437CB">
        <w:rPr>
          <w:noProof/>
        </w:rPr>
        <w:t>Individual FL Member Support Group 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69943139" w:rsidR="00F05250" w:rsidRPr="002437CB" w:rsidRDefault="00F05250" w:rsidP="00A24C9B">
            <w:pPr>
              <w:pStyle w:val="TAL"/>
            </w:pPr>
            <w:r w:rsidRPr="002437CB">
              <w:t xml:space="preserve">Represents the parameters to modify of an existing </w:t>
            </w:r>
            <w:r w:rsidRPr="002437CB">
              <w:rPr>
                <w:noProof/>
              </w:rPr>
              <w:t>Individual FL Member Support Group 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77777777" w:rsidR="00F05250" w:rsidRPr="002437CB" w:rsidRDefault="00F05250" w:rsidP="00A24C9B">
            <w:pPr>
              <w:pStyle w:val="TAL"/>
            </w:pPr>
            <w:r w:rsidRPr="002437CB">
              <w:t xml:space="preserve">Successful case. The requested modification of the existing </w:t>
            </w:r>
            <w:r w:rsidRPr="002437CB">
              <w:rPr>
                <w:noProof/>
              </w:rPr>
              <w:t xml:space="preserve">Individual FL Member Support Group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7777777" w:rsidR="00F05250" w:rsidRPr="002437CB" w:rsidRDefault="00F05250" w:rsidP="00F05250">
      <w:r w:rsidRPr="002437CB">
        <w:t xml:space="preserve">The HTTP DELETE method enables the AIMLE service consumer to delete an existing </w:t>
      </w:r>
      <w:r w:rsidRPr="002437CB">
        <w:rPr>
          <w:noProof/>
        </w:rPr>
        <w:t>Individual FL Member Support Group 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7777777" w:rsidR="00F05250" w:rsidRPr="002437CB" w:rsidRDefault="00F05250" w:rsidP="00A24C9B">
            <w:pPr>
              <w:pStyle w:val="TAL"/>
            </w:pPr>
            <w:r w:rsidRPr="002437CB">
              <w:t xml:space="preserve">Successful case. Deletion of the existing </w:t>
            </w:r>
            <w:r w:rsidRPr="002437CB">
              <w:rPr>
                <w:noProof/>
              </w:rPr>
              <w:t xml:space="preserve">Individual FL Member Support Group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13" w:name="_Toc212495845"/>
      <w:bookmarkStart w:id="1314" w:name="_Toc214953424"/>
      <w:bookmarkStart w:id="1315" w:name="_Toc214954150"/>
      <w:bookmarkStart w:id="1316" w:name="_Toc222152362"/>
      <w:r w:rsidRPr="002437CB">
        <w:t>6.1.3.4</w:t>
      </w:r>
      <w:r w:rsidRPr="002437CB">
        <w:tab/>
        <w:t>Custom Operations without associated resources</w:t>
      </w:r>
      <w:bookmarkEnd w:id="1288"/>
      <w:bookmarkEnd w:id="1289"/>
      <w:bookmarkEnd w:id="1290"/>
      <w:bookmarkEnd w:id="1313"/>
      <w:bookmarkEnd w:id="1314"/>
      <w:bookmarkEnd w:id="1315"/>
      <w:bookmarkEnd w:id="1316"/>
    </w:p>
    <w:p w14:paraId="2AC06F4B" w14:textId="77777777" w:rsidR="00F05250" w:rsidRPr="002437CB" w:rsidRDefault="00F05250" w:rsidP="00F05250">
      <w:pPr>
        <w:pStyle w:val="Heading5"/>
      </w:pPr>
      <w:bookmarkStart w:id="1317" w:name="_Toc130662201"/>
      <w:bookmarkStart w:id="1318" w:name="_Toc195627848"/>
      <w:bookmarkStart w:id="1319" w:name="_Toc195628090"/>
      <w:bookmarkStart w:id="1320" w:name="_Toc212495846"/>
      <w:bookmarkStart w:id="1321" w:name="_Toc214953425"/>
      <w:bookmarkStart w:id="1322" w:name="_Toc214954151"/>
      <w:bookmarkStart w:id="1323" w:name="_Toc222152363"/>
      <w:r w:rsidRPr="002437CB">
        <w:t>6.1.3.4.1</w:t>
      </w:r>
      <w:r w:rsidRPr="002437CB">
        <w:tab/>
        <w:t>Overview</w:t>
      </w:r>
      <w:bookmarkEnd w:id="1317"/>
      <w:bookmarkEnd w:id="1318"/>
      <w:bookmarkEnd w:id="1319"/>
      <w:bookmarkEnd w:id="1320"/>
      <w:bookmarkEnd w:id="1321"/>
      <w:bookmarkEnd w:id="1322"/>
      <w:bookmarkEnd w:id="1323"/>
    </w:p>
    <w:p w14:paraId="12A177E5" w14:textId="77777777" w:rsidR="003B7AD0" w:rsidRPr="002437CB" w:rsidRDefault="003B7AD0" w:rsidP="003B7AD0">
      <w:bookmarkStart w:id="1324" w:name="_Toc195627849"/>
      <w:bookmarkStart w:id="1325" w:name="_Toc130662206"/>
      <w:bookmarkStart w:id="1326" w:name="_Toc191391667"/>
      <w:bookmarkStart w:id="1327" w:name="_Toc130662207"/>
      <w:bookmarkStart w:id="1328" w:name="_Toc195627850"/>
      <w:bookmarkStart w:id="1329"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30" w:name="_Toc212495847"/>
      <w:bookmarkStart w:id="1331" w:name="_Toc214953426"/>
      <w:bookmarkStart w:id="1332" w:name="_Toc214954152"/>
      <w:bookmarkStart w:id="1333" w:name="_Toc222152364"/>
      <w:bookmarkEnd w:id="1324"/>
      <w:r w:rsidRPr="002437CB">
        <w:t>6.1.3.5</w:t>
      </w:r>
      <w:r w:rsidRPr="002437CB">
        <w:tab/>
        <w:t>Notifications</w:t>
      </w:r>
      <w:bookmarkEnd w:id="1325"/>
      <w:bookmarkEnd w:id="1326"/>
      <w:bookmarkEnd w:id="1330"/>
      <w:bookmarkEnd w:id="1331"/>
      <w:bookmarkEnd w:id="1332"/>
      <w:bookmarkEnd w:id="1333"/>
    </w:p>
    <w:p w14:paraId="3282450A" w14:textId="77777777" w:rsidR="009C54B3" w:rsidRPr="002437CB" w:rsidRDefault="009C54B3" w:rsidP="009C54B3">
      <w:bookmarkStart w:id="1334" w:name="_Toc130662213"/>
      <w:bookmarkStart w:id="1335" w:name="_Toc195627851"/>
      <w:bookmarkStart w:id="1336" w:name="_Toc195628092"/>
      <w:bookmarkEnd w:id="1327"/>
      <w:bookmarkEnd w:id="1328"/>
      <w:bookmarkEnd w:id="1329"/>
      <w:r w:rsidRPr="002437CB">
        <w:t>There are no notifications defined for this API in this release of the specification.</w:t>
      </w:r>
    </w:p>
    <w:p w14:paraId="31D6FE5F" w14:textId="77777777" w:rsidR="00F05250" w:rsidRPr="002437CB" w:rsidRDefault="00F05250" w:rsidP="00F05250">
      <w:pPr>
        <w:pStyle w:val="Heading4"/>
      </w:pPr>
      <w:bookmarkStart w:id="1337" w:name="_Toc212495848"/>
      <w:bookmarkStart w:id="1338" w:name="_Toc214953427"/>
      <w:bookmarkStart w:id="1339" w:name="_Toc214954153"/>
      <w:bookmarkStart w:id="1340" w:name="_Toc222152365"/>
      <w:r w:rsidRPr="002437CB">
        <w:t>6.1.3.6</w:t>
      </w:r>
      <w:r w:rsidRPr="002437CB">
        <w:tab/>
        <w:t>Data Model</w:t>
      </w:r>
      <w:bookmarkEnd w:id="1334"/>
      <w:bookmarkEnd w:id="1335"/>
      <w:bookmarkEnd w:id="1336"/>
      <w:bookmarkEnd w:id="1337"/>
      <w:bookmarkEnd w:id="1338"/>
      <w:bookmarkEnd w:id="1339"/>
      <w:bookmarkEnd w:id="1340"/>
    </w:p>
    <w:p w14:paraId="1FE93E4F" w14:textId="77777777" w:rsidR="00F05250" w:rsidRPr="002437CB" w:rsidRDefault="00F05250" w:rsidP="00F05250">
      <w:pPr>
        <w:pStyle w:val="Heading5"/>
      </w:pPr>
      <w:bookmarkStart w:id="1341" w:name="_Toc130662214"/>
      <w:bookmarkStart w:id="1342" w:name="_Toc195627852"/>
      <w:bookmarkStart w:id="1343" w:name="_Toc195628093"/>
      <w:bookmarkStart w:id="1344" w:name="_Toc212495849"/>
      <w:bookmarkStart w:id="1345" w:name="_Toc214953428"/>
      <w:bookmarkStart w:id="1346" w:name="_Toc214954154"/>
      <w:bookmarkStart w:id="1347" w:name="_Toc222152366"/>
      <w:r w:rsidRPr="002437CB">
        <w:t>6.1.3.6.1</w:t>
      </w:r>
      <w:r w:rsidRPr="002437CB">
        <w:tab/>
        <w:t>General</w:t>
      </w:r>
      <w:bookmarkEnd w:id="1341"/>
      <w:bookmarkEnd w:id="1342"/>
      <w:bookmarkEnd w:id="1343"/>
      <w:bookmarkEnd w:id="1344"/>
      <w:bookmarkEnd w:id="1345"/>
      <w:bookmarkEnd w:id="1346"/>
      <w:bookmarkEnd w:id="1347"/>
    </w:p>
    <w:p w14:paraId="1A16A362" w14:textId="77777777" w:rsidR="00F05250" w:rsidRPr="002437CB" w:rsidRDefault="00F05250" w:rsidP="00F05250">
      <w:bookmarkStart w:id="1348" w:name="_Toc130662215"/>
      <w:bookmarkStart w:id="1349" w:name="_Toc195627853"/>
      <w:bookmarkStart w:id="1350"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942764" w:rsidRPr="002437CB" w14:paraId="43A33D96" w14:textId="77777777" w:rsidTr="00425359">
        <w:trPr>
          <w:jc w:val="center"/>
        </w:trPr>
        <w:tc>
          <w:tcPr>
            <w:tcW w:w="1981" w:type="dxa"/>
            <w:vAlign w:val="center"/>
          </w:tcPr>
          <w:p w14:paraId="2E557BDD" w14:textId="77777777" w:rsidR="00942764" w:rsidRPr="002437CB" w:rsidRDefault="00942764" w:rsidP="00A24C9B">
            <w:pPr>
              <w:pStyle w:val="TAL"/>
            </w:pPr>
            <w:r w:rsidRPr="002437CB">
              <w:t>FlMbrStatus</w:t>
            </w:r>
          </w:p>
        </w:tc>
        <w:tc>
          <w:tcPr>
            <w:tcW w:w="1559" w:type="dxa"/>
            <w:vAlign w:val="center"/>
          </w:tcPr>
          <w:p w14:paraId="207DA09C" w14:textId="77777777" w:rsidR="00942764" w:rsidRPr="002437CB" w:rsidRDefault="00942764" w:rsidP="00A24C9B">
            <w:pPr>
              <w:pStyle w:val="TAC"/>
            </w:pPr>
            <w:r w:rsidRPr="002437CB">
              <w:t>6.1.3.6.3.5</w:t>
            </w:r>
          </w:p>
        </w:tc>
        <w:tc>
          <w:tcPr>
            <w:tcW w:w="4677" w:type="dxa"/>
            <w:vAlign w:val="center"/>
          </w:tcPr>
          <w:p w14:paraId="0E87338D" w14:textId="77777777" w:rsidR="00942764" w:rsidRPr="002437CB" w:rsidRDefault="00942764" w:rsidP="00A24C9B">
            <w:pPr>
              <w:pStyle w:val="TAL"/>
              <w:rPr>
                <w:noProof/>
              </w:rPr>
            </w:pPr>
            <w:r w:rsidRPr="002437CB">
              <w:t>Represents information on whether the FL member is a candidate or is selected.</w:t>
            </w:r>
          </w:p>
        </w:tc>
        <w:tc>
          <w:tcPr>
            <w:tcW w:w="1213" w:type="dxa"/>
            <w:vAlign w:val="center"/>
          </w:tcPr>
          <w:p w14:paraId="73D16882" w14:textId="77777777" w:rsidR="00942764" w:rsidRPr="002437CB" w:rsidRDefault="00942764" w:rsidP="00A24C9B">
            <w:pPr>
              <w:pStyle w:val="TAL"/>
              <w:rPr>
                <w:rFonts w:cs="Arial"/>
                <w:szCs w:val="18"/>
              </w:rPr>
            </w:pPr>
          </w:p>
        </w:tc>
      </w:tr>
      <w:tr w:rsidR="00942764" w:rsidRPr="002437CB" w14:paraId="1B429E82" w14:textId="77777777" w:rsidTr="00425359">
        <w:trPr>
          <w:jc w:val="center"/>
        </w:trPr>
        <w:tc>
          <w:tcPr>
            <w:tcW w:w="1981" w:type="dxa"/>
            <w:vAlign w:val="center"/>
            <w:hideMark/>
          </w:tcPr>
          <w:p w14:paraId="687E6ECB" w14:textId="77777777" w:rsidR="00942764" w:rsidRPr="002437CB" w:rsidRDefault="00942764" w:rsidP="00A24C9B">
            <w:pPr>
              <w:pStyle w:val="TAL"/>
            </w:pPr>
            <w:r w:rsidRPr="002437CB">
              <w:t>FlMbrSuppGrp</w:t>
            </w:r>
          </w:p>
        </w:tc>
        <w:tc>
          <w:tcPr>
            <w:tcW w:w="1559" w:type="dxa"/>
            <w:vAlign w:val="center"/>
            <w:hideMark/>
          </w:tcPr>
          <w:p w14:paraId="556D50A4" w14:textId="77777777" w:rsidR="00942764" w:rsidRPr="002437CB" w:rsidRDefault="00942764" w:rsidP="00A24C9B">
            <w:pPr>
              <w:pStyle w:val="TAC"/>
            </w:pPr>
            <w:r w:rsidRPr="002437CB">
              <w:t>6.1.3.6.2.2</w:t>
            </w:r>
          </w:p>
        </w:tc>
        <w:tc>
          <w:tcPr>
            <w:tcW w:w="4677" w:type="dxa"/>
            <w:vAlign w:val="center"/>
            <w:hideMark/>
          </w:tcPr>
          <w:p w14:paraId="5DBB76D2" w14:textId="77777777" w:rsidR="00942764" w:rsidRPr="002437CB" w:rsidRDefault="00942764" w:rsidP="00A24C9B">
            <w:pPr>
              <w:pStyle w:val="TAL"/>
              <w:rPr>
                <w:rFonts w:cs="Arial"/>
                <w:szCs w:val="18"/>
              </w:rPr>
            </w:pPr>
            <w:r w:rsidRPr="002437CB">
              <w:t xml:space="preserve">Create a new </w:t>
            </w:r>
            <w:r w:rsidRPr="002437CB">
              <w:rPr>
                <w:noProof/>
              </w:rPr>
              <w:t xml:space="preserve">Individual FL Member Support Group </w:t>
            </w:r>
            <w:r w:rsidRPr="002437CB">
              <w:t>for an FL process.</w:t>
            </w:r>
          </w:p>
        </w:tc>
        <w:tc>
          <w:tcPr>
            <w:tcW w:w="1213" w:type="dxa"/>
            <w:vAlign w:val="center"/>
          </w:tcPr>
          <w:p w14:paraId="7BCA4EEC" w14:textId="77777777" w:rsidR="00942764" w:rsidRPr="002437CB" w:rsidRDefault="00942764" w:rsidP="00A24C9B">
            <w:pPr>
              <w:pStyle w:val="TAL"/>
              <w:rPr>
                <w:rFonts w:cs="Arial"/>
                <w:szCs w:val="18"/>
              </w:rPr>
            </w:pPr>
          </w:p>
        </w:tc>
      </w:tr>
      <w:tr w:rsidR="00942764" w:rsidRPr="002437CB" w14:paraId="77C2E251" w14:textId="77777777" w:rsidTr="00425359">
        <w:trPr>
          <w:jc w:val="center"/>
        </w:trPr>
        <w:tc>
          <w:tcPr>
            <w:tcW w:w="1981" w:type="dxa"/>
            <w:vAlign w:val="center"/>
            <w:hideMark/>
          </w:tcPr>
          <w:p w14:paraId="65C7B4EB" w14:textId="77777777" w:rsidR="00942764" w:rsidRPr="002437CB" w:rsidRDefault="00942764" w:rsidP="00A24C9B">
            <w:pPr>
              <w:pStyle w:val="TAL"/>
            </w:pPr>
            <w:r w:rsidRPr="002437CB">
              <w:t>FlMbrSuppGrpPatch</w:t>
            </w:r>
          </w:p>
        </w:tc>
        <w:tc>
          <w:tcPr>
            <w:tcW w:w="1559" w:type="dxa"/>
            <w:vAlign w:val="center"/>
            <w:hideMark/>
          </w:tcPr>
          <w:p w14:paraId="39749774" w14:textId="77777777" w:rsidR="00942764" w:rsidRPr="002437CB" w:rsidRDefault="00942764" w:rsidP="00A24C9B">
            <w:pPr>
              <w:pStyle w:val="TAC"/>
            </w:pPr>
            <w:r w:rsidRPr="002437CB">
              <w:t>6.1.3.6.2.3</w:t>
            </w:r>
          </w:p>
        </w:tc>
        <w:tc>
          <w:tcPr>
            <w:tcW w:w="4677" w:type="dxa"/>
            <w:vAlign w:val="center"/>
            <w:hideMark/>
          </w:tcPr>
          <w:p w14:paraId="48E30F30" w14:textId="52374586" w:rsidR="00942764" w:rsidRPr="002437CB" w:rsidRDefault="00942764" w:rsidP="00A24C9B">
            <w:pPr>
              <w:pStyle w:val="TAL"/>
              <w:rPr>
                <w:rFonts w:cs="Arial"/>
                <w:szCs w:val="18"/>
              </w:rPr>
            </w:pPr>
            <w:r w:rsidRPr="002437CB">
              <w:rPr>
                <w:noProof/>
              </w:rPr>
              <w:t xml:space="preserve">Individual FL Member Support Group </w:t>
            </w:r>
            <w:r w:rsidRPr="002437CB">
              <w:t>to be partially modified.</w:t>
            </w:r>
          </w:p>
        </w:tc>
        <w:tc>
          <w:tcPr>
            <w:tcW w:w="1213" w:type="dxa"/>
            <w:vAlign w:val="center"/>
          </w:tcPr>
          <w:p w14:paraId="49CA7A4E" w14:textId="77777777" w:rsidR="00942764" w:rsidRPr="002437CB" w:rsidRDefault="00942764" w:rsidP="00A24C9B">
            <w:pPr>
              <w:pStyle w:val="TAL"/>
              <w:rPr>
                <w:rFonts w:cs="Arial"/>
                <w:szCs w:val="18"/>
              </w:rPr>
            </w:pPr>
          </w:p>
        </w:tc>
      </w:tr>
      <w:tr w:rsidR="00942764" w:rsidRPr="002437CB" w14:paraId="1ACA44FF" w14:textId="77777777" w:rsidTr="00425359">
        <w:trPr>
          <w:jc w:val="center"/>
        </w:trPr>
        <w:tc>
          <w:tcPr>
            <w:tcW w:w="1981" w:type="dxa"/>
            <w:vAlign w:val="center"/>
          </w:tcPr>
          <w:p w14:paraId="0A71316B" w14:textId="77777777" w:rsidR="00942764" w:rsidRPr="002437CB" w:rsidRDefault="00942764" w:rsidP="00A24C9B">
            <w:pPr>
              <w:pStyle w:val="TAL"/>
            </w:pPr>
            <w:r w:rsidRPr="002437CB">
              <w:t>FlMbrType</w:t>
            </w:r>
          </w:p>
        </w:tc>
        <w:tc>
          <w:tcPr>
            <w:tcW w:w="1559" w:type="dxa"/>
            <w:vAlign w:val="center"/>
          </w:tcPr>
          <w:p w14:paraId="3381903E" w14:textId="77777777" w:rsidR="00942764" w:rsidRPr="002437CB" w:rsidRDefault="00942764" w:rsidP="00A24C9B">
            <w:pPr>
              <w:pStyle w:val="TAC"/>
            </w:pPr>
            <w:r w:rsidRPr="002437CB">
              <w:t>6.1.3.6.3.4</w:t>
            </w:r>
          </w:p>
        </w:tc>
        <w:tc>
          <w:tcPr>
            <w:tcW w:w="4677" w:type="dxa"/>
            <w:vAlign w:val="center"/>
          </w:tcPr>
          <w:p w14:paraId="0C87611C" w14:textId="77777777" w:rsidR="00942764" w:rsidRPr="002437CB" w:rsidRDefault="00942764" w:rsidP="00A24C9B">
            <w:pPr>
              <w:pStyle w:val="TAL"/>
              <w:rPr>
                <w:noProof/>
              </w:rPr>
            </w:pPr>
            <w:r w:rsidRPr="002437CB">
              <w:t>Represents information on the type of the FL member.</w:t>
            </w:r>
          </w:p>
        </w:tc>
        <w:tc>
          <w:tcPr>
            <w:tcW w:w="1213" w:type="dxa"/>
            <w:vAlign w:val="center"/>
          </w:tcPr>
          <w:p w14:paraId="40A526B2" w14:textId="77777777" w:rsidR="00942764" w:rsidRPr="002437CB" w:rsidRDefault="00942764" w:rsidP="00A24C9B">
            <w:pPr>
              <w:pStyle w:val="TAL"/>
              <w:rPr>
                <w:rFonts w:cs="Arial"/>
                <w:szCs w:val="18"/>
              </w:rPr>
            </w:pPr>
          </w:p>
        </w:tc>
      </w:tr>
      <w:tr w:rsidR="00662180" w14:paraId="332EFA2B"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4D95E20E" w14:textId="77777777" w:rsidR="00662180" w:rsidRDefault="00662180"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0A0E20DC" w14:textId="77777777" w:rsidR="00662180" w:rsidRDefault="00662180"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5B0F4F5E" w14:textId="77777777" w:rsidR="00662180" w:rsidRDefault="00662180"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7564B2DF" w14:textId="77777777" w:rsidR="00662180" w:rsidRDefault="00662180" w:rsidP="00F31FB6">
            <w:pPr>
              <w:pStyle w:val="TAL"/>
              <w:rPr>
                <w:rFonts w:cs="Arial"/>
                <w:szCs w:val="18"/>
              </w:rPr>
            </w:pPr>
          </w:p>
        </w:tc>
      </w:tr>
      <w:tr w:rsidR="00942764" w:rsidRPr="002437CB" w14:paraId="66B8D2CC" w14:textId="77777777" w:rsidTr="00425359">
        <w:trPr>
          <w:jc w:val="center"/>
        </w:trPr>
        <w:tc>
          <w:tcPr>
            <w:tcW w:w="1981" w:type="dxa"/>
            <w:vAlign w:val="center"/>
            <w:hideMark/>
          </w:tcPr>
          <w:p w14:paraId="5CC5A54E" w14:textId="77777777" w:rsidR="00942764" w:rsidRPr="002437CB" w:rsidRDefault="00942764" w:rsidP="00A24C9B">
            <w:pPr>
              <w:pStyle w:val="TAL"/>
            </w:pPr>
            <w:r w:rsidRPr="002437CB">
              <w:t>MlTaskInfo</w:t>
            </w:r>
          </w:p>
        </w:tc>
        <w:tc>
          <w:tcPr>
            <w:tcW w:w="1559" w:type="dxa"/>
            <w:vAlign w:val="center"/>
            <w:hideMark/>
          </w:tcPr>
          <w:p w14:paraId="256383CB" w14:textId="77777777" w:rsidR="00942764" w:rsidRPr="002437CB" w:rsidRDefault="00942764" w:rsidP="00A24C9B">
            <w:pPr>
              <w:pStyle w:val="TAC"/>
            </w:pPr>
            <w:r w:rsidRPr="002437CB">
              <w:t>6.1.3.6.2.4</w:t>
            </w:r>
          </w:p>
        </w:tc>
        <w:tc>
          <w:tcPr>
            <w:tcW w:w="4677" w:type="dxa"/>
            <w:vAlign w:val="center"/>
            <w:hideMark/>
          </w:tcPr>
          <w:p w14:paraId="75C3D025" w14:textId="77777777" w:rsidR="00942764" w:rsidRPr="002437CB" w:rsidRDefault="00942764" w:rsidP="00A24C9B">
            <w:pPr>
              <w:pStyle w:val="TAL"/>
              <w:rPr>
                <w:noProof/>
              </w:rPr>
            </w:pPr>
            <w:r w:rsidRPr="002437CB">
              <w:rPr>
                <w:noProof/>
              </w:rPr>
              <w:t>Represents information on the identity and type of the ML task.</w:t>
            </w:r>
          </w:p>
        </w:tc>
        <w:tc>
          <w:tcPr>
            <w:tcW w:w="1213" w:type="dxa"/>
            <w:vAlign w:val="center"/>
          </w:tcPr>
          <w:p w14:paraId="74150DA1" w14:textId="77777777" w:rsidR="00942764" w:rsidRPr="002437CB" w:rsidRDefault="00942764" w:rsidP="00A24C9B">
            <w:pPr>
              <w:pStyle w:val="TAL"/>
              <w:rPr>
                <w:rFonts w:cs="Arial"/>
                <w:szCs w:val="18"/>
              </w:rPr>
            </w:pPr>
          </w:p>
        </w:tc>
      </w:tr>
      <w:tr w:rsidR="00942764" w:rsidRPr="002437CB" w14:paraId="4A976758" w14:textId="77777777" w:rsidTr="00425359">
        <w:trPr>
          <w:jc w:val="center"/>
        </w:trPr>
        <w:tc>
          <w:tcPr>
            <w:tcW w:w="1981" w:type="dxa"/>
            <w:vAlign w:val="center"/>
            <w:hideMark/>
          </w:tcPr>
          <w:p w14:paraId="16A64F3B" w14:textId="77777777" w:rsidR="00942764" w:rsidRPr="002437CB" w:rsidRDefault="00942764" w:rsidP="00A24C9B">
            <w:pPr>
              <w:pStyle w:val="TAL"/>
            </w:pPr>
            <w:r w:rsidRPr="002437CB">
              <w:t>MlTaskType</w:t>
            </w:r>
          </w:p>
        </w:tc>
        <w:tc>
          <w:tcPr>
            <w:tcW w:w="1559" w:type="dxa"/>
            <w:vAlign w:val="center"/>
            <w:hideMark/>
          </w:tcPr>
          <w:p w14:paraId="053A4329" w14:textId="77777777" w:rsidR="00942764" w:rsidRPr="002437CB" w:rsidRDefault="00942764" w:rsidP="00A24C9B">
            <w:pPr>
              <w:pStyle w:val="TAC"/>
            </w:pPr>
            <w:r w:rsidRPr="002437CB">
              <w:t>6.1.3.6.3.3</w:t>
            </w:r>
          </w:p>
        </w:tc>
        <w:tc>
          <w:tcPr>
            <w:tcW w:w="4677" w:type="dxa"/>
            <w:vAlign w:val="center"/>
            <w:hideMark/>
          </w:tcPr>
          <w:p w14:paraId="272F1C44" w14:textId="77777777" w:rsidR="00942764" w:rsidRPr="002437CB" w:rsidRDefault="00942764" w:rsidP="00A24C9B">
            <w:pPr>
              <w:pStyle w:val="TAL"/>
              <w:rPr>
                <w:noProof/>
              </w:rPr>
            </w:pPr>
            <w:r w:rsidRPr="002437CB">
              <w:t>Represents information on the identity of the ML model.</w:t>
            </w:r>
          </w:p>
        </w:tc>
        <w:tc>
          <w:tcPr>
            <w:tcW w:w="1213" w:type="dxa"/>
            <w:vAlign w:val="center"/>
          </w:tcPr>
          <w:p w14:paraId="555C2229" w14:textId="77777777" w:rsidR="00942764" w:rsidRPr="002437CB" w:rsidRDefault="00942764"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946FFF" w:rsidRPr="002437CB" w14:paraId="6675BC58" w14:textId="77777777" w:rsidTr="006460FF">
        <w:trPr>
          <w:jc w:val="center"/>
        </w:trPr>
        <w:tc>
          <w:tcPr>
            <w:tcW w:w="2206" w:type="dxa"/>
            <w:vAlign w:val="center"/>
          </w:tcPr>
          <w:p w14:paraId="5F2CD340" w14:textId="77777777" w:rsidR="00A52615" w:rsidRPr="002437CB" w:rsidRDefault="00A52615" w:rsidP="00A24C9B">
            <w:pPr>
              <w:pStyle w:val="TAL"/>
            </w:pPr>
            <w:r w:rsidRPr="002437CB">
              <w:t>AdaeAnalyticsId</w:t>
            </w:r>
          </w:p>
        </w:tc>
        <w:tc>
          <w:tcPr>
            <w:tcW w:w="1848" w:type="dxa"/>
            <w:vAlign w:val="center"/>
          </w:tcPr>
          <w:p w14:paraId="55B135C2" w14:textId="420C8298" w:rsidR="00A52615" w:rsidRPr="002437CB" w:rsidRDefault="00A52615" w:rsidP="00A24C9B">
            <w:pPr>
              <w:pStyle w:val="TAC"/>
            </w:pPr>
            <w:r w:rsidRPr="002437CB">
              <w:t>3GPP TS 29.549 </w:t>
            </w:r>
            <w:r w:rsidR="00946FFF" w:rsidRPr="002437CB">
              <w:t>[10]</w:t>
            </w:r>
          </w:p>
        </w:tc>
        <w:tc>
          <w:tcPr>
            <w:tcW w:w="4163" w:type="dxa"/>
            <w:vAlign w:val="center"/>
          </w:tcPr>
          <w:p w14:paraId="0A6848D1" w14:textId="77777777" w:rsidR="00A52615" w:rsidRPr="002437CB" w:rsidRDefault="00A52615" w:rsidP="00A24C9B">
            <w:pPr>
              <w:pStyle w:val="TAL"/>
              <w:rPr>
                <w:noProof/>
              </w:rPr>
            </w:pPr>
            <w:r w:rsidRPr="002437CB">
              <w:rPr>
                <w:noProof/>
              </w:rPr>
              <w:t>Represents the ADAE analytics identifier.</w:t>
            </w:r>
          </w:p>
        </w:tc>
        <w:tc>
          <w:tcPr>
            <w:tcW w:w="1207" w:type="dxa"/>
            <w:vAlign w:val="center"/>
          </w:tcPr>
          <w:p w14:paraId="5DBE3EA2" w14:textId="77777777" w:rsidR="00A52615" w:rsidRPr="002437CB" w:rsidRDefault="00A52615" w:rsidP="00A24C9B">
            <w:pPr>
              <w:pStyle w:val="TAL"/>
              <w:rPr>
                <w:rFonts w:cs="Arial"/>
                <w:szCs w:val="18"/>
              </w:rPr>
            </w:pPr>
          </w:p>
        </w:tc>
      </w:tr>
      <w:tr w:rsidR="00F05250" w:rsidRPr="002437CB" w14:paraId="4E991FA5" w14:textId="77777777" w:rsidTr="006460FF">
        <w:trPr>
          <w:jc w:val="center"/>
        </w:trPr>
        <w:tc>
          <w:tcPr>
            <w:tcW w:w="2206" w:type="dxa"/>
            <w:vAlign w:val="center"/>
          </w:tcPr>
          <w:p w14:paraId="130D9F2C" w14:textId="77777777" w:rsidR="00F05250" w:rsidRPr="002437CB" w:rsidRDefault="00F05250" w:rsidP="00A24C9B">
            <w:pPr>
              <w:pStyle w:val="TAL"/>
            </w:pPr>
            <w:r w:rsidRPr="002437CB">
              <w:t>FlGroupInfo</w:t>
            </w:r>
          </w:p>
        </w:tc>
        <w:tc>
          <w:tcPr>
            <w:tcW w:w="1848" w:type="dxa"/>
            <w:vAlign w:val="center"/>
          </w:tcPr>
          <w:p w14:paraId="0CA00CE4" w14:textId="74FAD8A8" w:rsidR="00F05250" w:rsidRPr="002437CB" w:rsidRDefault="00F05250" w:rsidP="00A24C9B">
            <w:pPr>
              <w:pStyle w:val="TAC"/>
            </w:pPr>
            <w:r w:rsidRPr="002437CB">
              <w:t>3GPP TS 24.560 </w:t>
            </w:r>
            <w:r w:rsidR="00946FFF" w:rsidRPr="002437CB">
              <w:t>[12]</w:t>
            </w:r>
          </w:p>
        </w:tc>
        <w:tc>
          <w:tcPr>
            <w:tcW w:w="4163" w:type="dxa"/>
            <w:vAlign w:val="center"/>
          </w:tcPr>
          <w:p w14:paraId="731B3941" w14:textId="77777777" w:rsidR="00F05250" w:rsidRPr="002437CB" w:rsidRDefault="00F05250" w:rsidP="00A24C9B">
            <w:pPr>
              <w:pStyle w:val="TAL"/>
              <w:rPr>
                <w:rFonts w:cs="Arial"/>
                <w:szCs w:val="18"/>
              </w:rPr>
            </w:pPr>
            <w:r w:rsidRPr="002437CB">
              <w:rPr>
                <w:noProof/>
              </w:rPr>
              <w:t>Created Individual FL Member Support Group for the FL process</w:t>
            </w:r>
            <w:r w:rsidRPr="002437CB">
              <w:rPr>
                <w:rFonts w:cs="Arial"/>
                <w:szCs w:val="18"/>
              </w:rPr>
              <w:t>.</w:t>
            </w:r>
          </w:p>
        </w:tc>
        <w:tc>
          <w:tcPr>
            <w:tcW w:w="1207" w:type="dxa"/>
            <w:vAlign w:val="center"/>
          </w:tcPr>
          <w:p w14:paraId="767055D1" w14:textId="77777777" w:rsidR="00F05250" w:rsidRPr="002437CB" w:rsidRDefault="00F05250" w:rsidP="00A24C9B">
            <w:pPr>
              <w:pStyle w:val="TAL"/>
              <w:rPr>
                <w:rFonts w:cs="Arial"/>
                <w:szCs w:val="18"/>
              </w:rPr>
            </w:pPr>
          </w:p>
        </w:tc>
      </w:tr>
      <w:tr w:rsidR="00106DE3" w:rsidRPr="002437CB" w14:paraId="54DD4A69" w14:textId="77777777" w:rsidTr="006460FF">
        <w:trPr>
          <w:jc w:val="center"/>
        </w:trPr>
        <w:tc>
          <w:tcPr>
            <w:tcW w:w="2206" w:type="dxa"/>
            <w:vAlign w:val="center"/>
          </w:tcPr>
          <w:p w14:paraId="50DD79FD" w14:textId="77777777" w:rsidR="00106DE3" w:rsidRPr="002437CB" w:rsidRDefault="00106DE3" w:rsidP="00A24C9B">
            <w:pPr>
              <w:pStyle w:val="TAL"/>
            </w:pPr>
            <w:r w:rsidRPr="002437CB">
              <w:t>MLModelProfile</w:t>
            </w:r>
          </w:p>
        </w:tc>
        <w:tc>
          <w:tcPr>
            <w:tcW w:w="1848" w:type="dxa"/>
            <w:vAlign w:val="center"/>
          </w:tcPr>
          <w:p w14:paraId="5B9DBFCB" w14:textId="77777777" w:rsidR="00106DE3" w:rsidRPr="002437CB" w:rsidRDefault="00106DE3" w:rsidP="00A24C9B">
            <w:pPr>
              <w:pStyle w:val="TAC"/>
            </w:pPr>
            <w:r w:rsidRPr="002437CB">
              <w:t>6.2.1.6.2.3</w:t>
            </w:r>
          </w:p>
        </w:tc>
        <w:tc>
          <w:tcPr>
            <w:tcW w:w="4163" w:type="dxa"/>
            <w:vAlign w:val="center"/>
          </w:tcPr>
          <w:p w14:paraId="4DD3A344" w14:textId="77777777" w:rsidR="00106DE3" w:rsidRPr="002437CB" w:rsidRDefault="00106DE3" w:rsidP="00A24C9B">
            <w:pPr>
              <w:pStyle w:val="TAL"/>
              <w:rPr>
                <w:rFonts w:cs="Arial"/>
                <w:szCs w:val="18"/>
              </w:rPr>
            </w:pPr>
            <w:r w:rsidRPr="002437CB">
              <w:t>Represents the ML Model Profile.</w:t>
            </w:r>
          </w:p>
        </w:tc>
        <w:tc>
          <w:tcPr>
            <w:tcW w:w="1207" w:type="dxa"/>
            <w:vAlign w:val="center"/>
          </w:tcPr>
          <w:p w14:paraId="4B2B3D59" w14:textId="77777777" w:rsidR="00106DE3" w:rsidRPr="002437CB" w:rsidRDefault="00106DE3" w:rsidP="00A24C9B">
            <w:pPr>
              <w:pStyle w:val="TAL"/>
              <w:rPr>
                <w:rFonts w:cs="Arial"/>
                <w:szCs w:val="18"/>
              </w:rPr>
            </w:pPr>
          </w:p>
        </w:tc>
      </w:tr>
      <w:tr w:rsidR="00F05250" w:rsidRPr="002437CB" w14:paraId="4663BD68" w14:textId="77777777" w:rsidTr="006460FF">
        <w:trPr>
          <w:jc w:val="center"/>
        </w:trPr>
        <w:tc>
          <w:tcPr>
            <w:tcW w:w="2206" w:type="dxa"/>
            <w:vAlign w:val="center"/>
          </w:tcPr>
          <w:p w14:paraId="64125B1B" w14:textId="54E8624D" w:rsidR="00F05250" w:rsidRPr="002437CB" w:rsidRDefault="00F05250" w:rsidP="00A24C9B">
            <w:pPr>
              <w:pStyle w:val="TAL"/>
            </w:pPr>
            <w:r w:rsidRPr="002437CB">
              <w:t>SupportedFe</w:t>
            </w:r>
            <w:r w:rsidR="001313AD" w:rsidRPr="002437CB">
              <w:t>a</w:t>
            </w:r>
            <w:r w:rsidRPr="002437CB">
              <w:t>tures</w:t>
            </w:r>
          </w:p>
        </w:tc>
        <w:tc>
          <w:tcPr>
            <w:tcW w:w="1848" w:type="dxa"/>
            <w:vAlign w:val="center"/>
          </w:tcPr>
          <w:p w14:paraId="2F3DFE77" w14:textId="720FF425" w:rsidR="00F05250" w:rsidRPr="002437CB" w:rsidRDefault="00F05250" w:rsidP="00A24C9B">
            <w:pPr>
              <w:pStyle w:val="TAC"/>
            </w:pPr>
            <w:r w:rsidRPr="002437CB">
              <w:t>3GPP TS 29.571 </w:t>
            </w:r>
            <w:r w:rsidR="00946FFF" w:rsidRPr="002437CB">
              <w:t>[11]</w:t>
            </w:r>
          </w:p>
        </w:tc>
        <w:tc>
          <w:tcPr>
            <w:tcW w:w="4163" w:type="dxa"/>
            <w:vAlign w:val="center"/>
          </w:tcPr>
          <w:p w14:paraId="7857E508" w14:textId="77777777" w:rsidR="00F05250" w:rsidRPr="002437CB" w:rsidRDefault="00F05250"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5EFA60E3" w14:textId="77777777" w:rsidR="00F05250" w:rsidRPr="002437CB" w:rsidRDefault="00F05250"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351" w:name="_Toc212495850"/>
      <w:bookmarkStart w:id="1352" w:name="_Toc214953429"/>
      <w:bookmarkStart w:id="1353" w:name="_Toc214954155"/>
      <w:bookmarkStart w:id="1354" w:name="_Toc222152367"/>
      <w:r w:rsidRPr="002437CB">
        <w:rPr>
          <w:lang w:val="en-US"/>
        </w:rPr>
        <w:t>6.1.3.6.2</w:t>
      </w:r>
      <w:r w:rsidRPr="002437CB">
        <w:rPr>
          <w:lang w:val="en-US"/>
        </w:rPr>
        <w:tab/>
        <w:t>Structured data types</w:t>
      </w:r>
      <w:bookmarkEnd w:id="1348"/>
      <w:bookmarkEnd w:id="1349"/>
      <w:bookmarkEnd w:id="1350"/>
      <w:bookmarkEnd w:id="1351"/>
      <w:bookmarkEnd w:id="1352"/>
      <w:bookmarkEnd w:id="1353"/>
      <w:bookmarkEnd w:id="1354"/>
    </w:p>
    <w:p w14:paraId="7D8320C3" w14:textId="77777777" w:rsidR="00F05250" w:rsidRPr="002437CB" w:rsidRDefault="00F05250" w:rsidP="00F05250">
      <w:pPr>
        <w:pStyle w:val="H6"/>
      </w:pPr>
      <w:bookmarkStart w:id="1355" w:name="_Toc130662216"/>
      <w:r w:rsidRPr="002437CB">
        <w:t>6.1.3.6.2.1</w:t>
      </w:r>
      <w:r w:rsidRPr="002437CB">
        <w:tab/>
        <w:t>Introduction</w:t>
      </w:r>
      <w:bookmarkEnd w:id="1355"/>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356" w:name="_Toc510696636"/>
      <w:bookmarkStart w:id="1357" w:name="_Toc35971431"/>
      <w:bookmarkStart w:id="1358" w:name="_Toc130662219"/>
      <w:bookmarkStart w:id="1359" w:name="_Toc195627854"/>
      <w:bookmarkStart w:id="1360" w:name="_Toc195628095"/>
      <w:r w:rsidRPr="002437CB">
        <w:t>6.1.3.6.2.2</w:t>
      </w:r>
      <w:r w:rsidRPr="002437CB">
        <w:tab/>
        <w:t xml:space="preserve">Type: </w:t>
      </w:r>
      <w:bookmarkEnd w:id="1356"/>
      <w:bookmarkEnd w:id="1357"/>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77777777"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6C60B14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20DAD04E" w:rsidR="00F05250" w:rsidRPr="002437CB" w:rsidRDefault="00F05250" w:rsidP="00A24C9B">
            <w:pPr>
              <w:pStyle w:val="TAL"/>
              <w:rPr>
                <w:rFonts w:cs="Arial"/>
                <w:szCs w:val="18"/>
              </w:rPr>
            </w:pPr>
            <w:r w:rsidRPr="002437CB">
              <w:t xml:space="preserve">Identifies the created </w:t>
            </w:r>
            <w:r w:rsidRPr="002437CB">
              <w:rPr>
                <w:noProof/>
              </w:rPr>
              <w:t>Individual FL Member Support Group</w:t>
            </w:r>
            <w:r w:rsidRPr="002437CB">
              <w:t xml:space="preserve"> 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467AF025"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77777777"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Support Group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6286BC0D"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Support Group</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361" w:name="_Toc212495851"/>
      <w:bookmarkStart w:id="1362" w:name="_Toc214953430"/>
      <w:bookmarkStart w:id="1363" w:name="_Toc214954156"/>
      <w:bookmarkStart w:id="1364" w:name="_Toc222152368"/>
      <w:r w:rsidRPr="002437CB">
        <w:rPr>
          <w:lang w:val="en-US"/>
        </w:rPr>
        <w:t>6.1.3.6.3</w:t>
      </w:r>
      <w:r w:rsidRPr="002437CB">
        <w:rPr>
          <w:lang w:val="en-US"/>
        </w:rPr>
        <w:tab/>
        <w:t>Simple data types and enumerations</w:t>
      </w:r>
      <w:bookmarkEnd w:id="1358"/>
      <w:bookmarkEnd w:id="1359"/>
      <w:bookmarkEnd w:id="1360"/>
      <w:bookmarkEnd w:id="1361"/>
      <w:bookmarkEnd w:id="1362"/>
      <w:bookmarkEnd w:id="1363"/>
      <w:bookmarkEnd w:id="1364"/>
    </w:p>
    <w:p w14:paraId="68EB0AD6" w14:textId="77777777" w:rsidR="00F05250" w:rsidRPr="002437CB" w:rsidRDefault="00F05250" w:rsidP="00F05250">
      <w:pPr>
        <w:pStyle w:val="H6"/>
      </w:pPr>
      <w:bookmarkStart w:id="1365" w:name="_Toc130662220"/>
      <w:r w:rsidRPr="002437CB">
        <w:t>6.1.3.6.3.1</w:t>
      </w:r>
      <w:r w:rsidRPr="002437CB">
        <w:tab/>
        <w:t>Introduction</w:t>
      </w:r>
      <w:bookmarkEnd w:id="1365"/>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366" w:name="_Toc130662221"/>
      <w:r w:rsidRPr="002437CB">
        <w:t>6.1.3.6.3.2</w:t>
      </w:r>
      <w:r w:rsidRPr="002437CB">
        <w:tab/>
        <w:t>Simple data types</w:t>
      </w:r>
      <w:bookmarkEnd w:id="1366"/>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367" w:name="_Toc130662222"/>
      <w:bookmarkStart w:id="1368" w:name="_Toc130662224"/>
      <w:bookmarkStart w:id="1369" w:name="_Toc195627855"/>
      <w:bookmarkStart w:id="1370" w:name="_Toc195628096"/>
      <w:r w:rsidRPr="002437CB">
        <w:t>6.1.3.6.3.3</w:t>
      </w:r>
      <w:r w:rsidRPr="002437CB">
        <w:tab/>
        <w:t xml:space="preserve">Enumeration: </w:t>
      </w:r>
      <w:bookmarkEnd w:id="1367"/>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371" w:name="_Toc510696642"/>
      <w:bookmarkStart w:id="1372" w:name="_Toc35971437"/>
      <w:bookmarkStart w:id="1373" w:name="_Toc130662223"/>
      <w:r w:rsidRPr="002437CB">
        <w:t>6.1.3.6.3.4</w:t>
      </w:r>
      <w:r w:rsidRPr="002437CB">
        <w:tab/>
        <w:t xml:space="preserve">Enumeration: </w:t>
      </w:r>
      <w:bookmarkEnd w:id="1371"/>
      <w:bookmarkEnd w:id="1372"/>
      <w:bookmarkEnd w:id="1373"/>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374" w:name="_Toc212495852"/>
      <w:bookmarkStart w:id="1375" w:name="_Toc214953431"/>
      <w:bookmarkStart w:id="1376" w:name="_Toc214954157"/>
      <w:bookmarkStart w:id="1377" w:name="_Toc222152369"/>
      <w:r w:rsidRPr="002437CB">
        <w:rPr>
          <w:lang w:val="en-US"/>
        </w:rPr>
        <w:t>6.1.3.6.4</w:t>
      </w:r>
      <w:r w:rsidRPr="002437CB">
        <w:rPr>
          <w:lang w:val="en-US"/>
        </w:rPr>
        <w:tab/>
      </w:r>
      <w:r w:rsidRPr="002437CB">
        <w:rPr>
          <w:lang w:eastAsia="zh-CN"/>
        </w:rPr>
        <w:t>Data types describing alternative data types or combinations of data types</w:t>
      </w:r>
      <w:bookmarkEnd w:id="1368"/>
      <w:bookmarkEnd w:id="1369"/>
      <w:bookmarkEnd w:id="1370"/>
      <w:bookmarkEnd w:id="1374"/>
      <w:bookmarkEnd w:id="1375"/>
      <w:bookmarkEnd w:id="1376"/>
      <w:bookmarkEnd w:id="1377"/>
    </w:p>
    <w:p w14:paraId="4D15FD23" w14:textId="77777777" w:rsidR="00F05250" w:rsidRPr="002437CB" w:rsidRDefault="00F05250" w:rsidP="00F05250">
      <w:pPr>
        <w:rPr>
          <w:lang w:eastAsia="zh-CN"/>
        </w:rPr>
      </w:pPr>
      <w:bookmarkStart w:id="1378" w:name="_Toc130662227"/>
      <w:bookmarkStart w:id="1379" w:name="_Toc195627856"/>
      <w:bookmarkStart w:id="1380"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381" w:name="_Toc212495853"/>
      <w:bookmarkStart w:id="1382" w:name="_Toc214953432"/>
      <w:bookmarkStart w:id="1383" w:name="_Toc214954158"/>
      <w:bookmarkStart w:id="1384" w:name="_Toc222152370"/>
      <w:r w:rsidRPr="002437CB">
        <w:t>6.1.3.6.5</w:t>
      </w:r>
      <w:r w:rsidRPr="002437CB">
        <w:tab/>
        <w:t>Binary data</w:t>
      </w:r>
      <w:bookmarkEnd w:id="1378"/>
      <w:bookmarkEnd w:id="1379"/>
      <w:bookmarkEnd w:id="1380"/>
      <w:bookmarkEnd w:id="1381"/>
      <w:bookmarkEnd w:id="1382"/>
      <w:bookmarkEnd w:id="1383"/>
      <w:bookmarkEnd w:id="1384"/>
    </w:p>
    <w:p w14:paraId="26CFC50F" w14:textId="77777777" w:rsidR="00F05250" w:rsidRPr="002437CB" w:rsidRDefault="00F05250" w:rsidP="00F05250">
      <w:pPr>
        <w:pStyle w:val="H6"/>
      </w:pPr>
      <w:bookmarkStart w:id="1385" w:name="_Toc130662228"/>
      <w:r w:rsidRPr="002437CB">
        <w:t>6.1.3.6.5.1</w:t>
      </w:r>
      <w:r w:rsidRPr="002437CB">
        <w:tab/>
        <w:t>Binary Data Types</w:t>
      </w:r>
      <w:bookmarkEnd w:id="1385"/>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386" w:name="_Toc130662230"/>
      <w:bookmarkStart w:id="1387" w:name="_Toc195627857"/>
      <w:bookmarkStart w:id="1388" w:name="_Toc195628098"/>
      <w:bookmarkStart w:id="1389" w:name="_Toc212495854"/>
      <w:bookmarkStart w:id="1390" w:name="_Toc214953433"/>
      <w:bookmarkStart w:id="1391" w:name="_Toc214954159"/>
      <w:bookmarkStart w:id="1392" w:name="_Toc222152371"/>
      <w:r w:rsidRPr="002437CB">
        <w:t>6.1.3.7</w:t>
      </w:r>
      <w:r w:rsidRPr="002437CB">
        <w:tab/>
        <w:t>Error Handling</w:t>
      </w:r>
      <w:bookmarkEnd w:id="1386"/>
      <w:bookmarkEnd w:id="1387"/>
      <w:bookmarkEnd w:id="1388"/>
      <w:bookmarkEnd w:id="1389"/>
      <w:bookmarkEnd w:id="1390"/>
      <w:bookmarkEnd w:id="1391"/>
      <w:bookmarkEnd w:id="1392"/>
    </w:p>
    <w:p w14:paraId="30601315" w14:textId="77777777" w:rsidR="00F05250" w:rsidRPr="002437CB" w:rsidRDefault="00F05250" w:rsidP="00F05250">
      <w:pPr>
        <w:pStyle w:val="Heading5"/>
      </w:pPr>
      <w:bookmarkStart w:id="1393" w:name="_Toc130662231"/>
      <w:bookmarkStart w:id="1394" w:name="_Toc195627858"/>
      <w:bookmarkStart w:id="1395" w:name="_Toc195628099"/>
      <w:bookmarkStart w:id="1396" w:name="_Toc212495855"/>
      <w:bookmarkStart w:id="1397" w:name="_Toc214953434"/>
      <w:bookmarkStart w:id="1398" w:name="_Toc214954160"/>
      <w:bookmarkStart w:id="1399" w:name="_Toc222152372"/>
      <w:r w:rsidRPr="002437CB">
        <w:t>6.1.3.7.1</w:t>
      </w:r>
      <w:r w:rsidRPr="002437CB">
        <w:tab/>
        <w:t>General</w:t>
      </w:r>
      <w:bookmarkEnd w:id="1393"/>
      <w:bookmarkEnd w:id="1394"/>
      <w:bookmarkEnd w:id="1395"/>
      <w:bookmarkEnd w:id="1396"/>
      <w:bookmarkEnd w:id="1397"/>
      <w:bookmarkEnd w:id="1398"/>
      <w:bookmarkEnd w:id="1399"/>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00" w:name="_Toc130662232"/>
      <w:bookmarkStart w:id="1401" w:name="_Toc195627859"/>
      <w:bookmarkStart w:id="1402" w:name="_Toc195628100"/>
      <w:bookmarkStart w:id="1403" w:name="_Toc212495856"/>
      <w:bookmarkStart w:id="1404" w:name="_Toc214953435"/>
      <w:bookmarkStart w:id="1405" w:name="_Toc214954161"/>
      <w:bookmarkStart w:id="1406" w:name="_Toc222152373"/>
      <w:r w:rsidRPr="002437CB">
        <w:t>6.1.3.7.2</w:t>
      </w:r>
      <w:r w:rsidRPr="002437CB">
        <w:tab/>
        <w:t>Protocol Errors</w:t>
      </w:r>
      <w:bookmarkEnd w:id="1400"/>
      <w:bookmarkEnd w:id="1401"/>
      <w:bookmarkEnd w:id="1402"/>
      <w:bookmarkEnd w:id="1403"/>
      <w:bookmarkEnd w:id="1404"/>
      <w:bookmarkEnd w:id="1405"/>
      <w:bookmarkEnd w:id="1406"/>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07" w:name="_Toc130662233"/>
      <w:bookmarkStart w:id="1408" w:name="_Toc195627860"/>
      <w:bookmarkStart w:id="1409" w:name="_Toc195628101"/>
      <w:bookmarkStart w:id="1410" w:name="_Toc212495857"/>
      <w:bookmarkStart w:id="1411" w:name="_Toc214953436"/>
      <w:bookmarkStart w:id="1412" w:name="_Toc214954162"/>
      <w:bookmarkStart w:id="1413" w:name="_Toc222152374"/>
      <w:r w:rsidRPr="002437CB">
        <w:t>6.1.3.7.3</w:t>
      </w:r>
      <w:r w:rsidRPr="002437CB">
        <w:tab/>
        <w:t>Application Errors</w:t>
      </w:r>
      <w:bookmarkEnd w:id="1407"/>
      <w:bookmarkEnd w:id="1408"/>
      <w:bookmarkEnd w:id="1409"/>
      <w:bookmarkEnd w:id="1410"/>
      <w:bookmarkEnd w:id="1411"/>
      <w:bookmarkEnd w:id="1412"/>
      <w:bookmarkEnd w:id="1413"/>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14" w:name="_Toc130662234"/>
      <w:bookmarkStart w:id="1415" w:name="_Toc195627861"/>
      <w:bookmarkStart w:id="1416" w:name="_Toc195628102"/>
      <w:bookmarkStart w:id="1417" w:name="_Toc212495858"/>
      <w:bookmarkStart w:id="1418" w:name="_Toc214953437"/>
      <w:bookmarkStart w:id="1419" w:name="_Toc214954163"/>
      <w:bookmarkStart w:id="1420" w:name="_Toc222152375"/>
      <w:r w:rsidRPr="002437CB">
        <w:t>6.1.3.8</w:t>
      </w:r>
      <w:r w:rsidRPr="002437CB">
        <w:rPr>
          <w:lang w:eastAsia="zh-CN"/>
        </w:rPr>
        <w:tab/>
        <w:t>Feature negotiation</w:t>
      </w:r>
      <w:bookmarkEnd w:id="1414"/>
      <w:bookmarkEnd w:id="1415"/>
      <w:bookmarkEnd w:id="1416"/>
      <w:bookmarkEnd w:id="1417"/>
      <w:bookmarkEnd w:id="1418"/>
      <w:bookmarkEnd w:id="1419"/>
      <w:bookmarkEnd w:id="1420"/>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21" w:name="_Toc130662235"/>
      <w:bookmarkStart w:id="1422" w:name="_Toc195627862"/>
      <w:bookmarkStart w:id="1423" w:name="_Toc195628103"/>
    </w:p>
    <w:p w14:paraId="2206B228" w14:textId="77777777" w:rsidR="00F05250" w:rsidRPr="002437CB" w:rsidRDefault="00F05250" w:rsidP="00F05250">
      <w:pPr>
        <w:pStyle w:val="Heading4"/>
      </w:pPr>
      <w:bookmarkStart w:id="1424" w:name="_Toc212495859"/>
      <w:bookmarkStart w:id="1425" w:name="_Toc214953438"/>
      <w:bookmarkStart w:id="1426" w:name="_Toc214954164"/>
      <w:bookmarkStart w:id="1427" w:name="_Toc222152376"/>
      <w:r w:rsidRPr="002437CB">
        <w:t>6.1.3.9</w:t>
      </w:r>
      <w:r w:rsidRPr="002437CB">
        <w:tab/>
        <w:t>Security</w:t>
      </w:r>
      <w:bookmarkEnd w:id="1421"/>
      <w:bookmarkEnd w:id="1422"/>
      <w:bookmarkEnd w:id="1423"/>
      <w:bookmarkEnd w:id="1424"/>
      <w:bookmarkEnd w:id="1425"/>
      <w:bookmarkEnd w:id="1426"/>
      <w:bookmarkEnd w:id="1427"/>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28" w:name="_Toc212495860"/>
      <w:bookmarkStart w:id="1429" w:name="_Toc214953439"/>
      <w:bookmarkStart w:id="1430" w:name="_Toc214954165"/>
      <w:bookmarkStart w:id="1431" w:name="_Toc222152377"/>
      <w:r w:rsidRPr="002437CB">
        <w:t>6.1.</w:t>
      </w:r>
      <w:r w:rsidR="008B5866" w:rsidRPr="002437CB">
        <w:t>4</w:t>
      </w:r>
      <w:r w:rsidRPr="002437CB">
        <w:tab/>
        <w:t>AIMLES_AIMLEServiceOperationsManagement API</w:t>
      </w:r>
      <w:bookmarkEnd w:id="1258"/>
      <w:bookmarkEnd w:id="1259"/>
      <w:bookmarkEnd w:id="1428"/>
      <w:bookmarkEnd w:id="1429"/>
      <w:bookmarkEnd w:id="1430"/>
      <w:bookmarkEnd w:id="1431"/>
    </w:p>
    <w:p w14:paraId="5C1FC13E" w14:textId="77777777" w:rsidR="002B55A0" w:rsidRPr="002437CB" w:rsidRDefault="002B55A0" w:rsidP="002B55A0">
      <w:pPr>
        <w:pStyle w:val="Heading4"/>
      </w:pPr>
      <w:bookmarkStart w:id="1432" w:name="_Toc195627864"/>
      <w:bookmarkStart w:id="1433" w:name="_Toc195628105"/>
      <w:bookmarkStart w:id="1434" w:name="_Toc212495861"/>
      <w:bookmarkStart w:id="1435" w:name="_Toc214953440"/>
      <w:bookmarkStart w:id="1436" w:name="_Toc214954166"/>
      <w:bookmarkStart w:id="1437" w:name="_Toc222152378"/>
      <w:bookmarkStart w:id="1438" w:name="_Toc195627865"/>
      <w:bookmarkStart w:id="1439" w:name="_Toc195628106"/>
      <w:r w:rsidRPr="002437CB">
        <w:t>6.1.4.1</w:t>
      </w:r>
      <w:r w:rsidRPr="002437CB">
        <w:tab/>
        <w:t>Introduction</w:t>
      </w:r>
      <w:bookmarkEnd w:id="1432"/>
      <w:bookmarkEnd w:id="1433"/>
      <w:bookmarkEnd w:id="1434"/>
      <w:bookmarkEnd w:id="1435"/>
      <w:bookmarkEnd w:id="1436"/>
      <w:bookmarkEnd w:id="1437"/>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40" w:name="_Toc212495862"/>
      <w:bookmarkStart w:id="1441" w:name="_Toc214953441"/>
      <w:bookmarkStart w:id="1442" w:name="_Toc214954167"/>
      <w:bookmarkStart w:id="1443" w:name="_Toc222152379"/>
      <w:bookmarkStart w:id="1444" w:name="_Toc195627866"/>
      <w:bookmarkStart w:id="1445" w:name="_Toc195628107"/>
      <w:bookmarkEnd w:id="1438"/>
      <w:bookmarkEnd w:id="1439"/>
      <w:r w:rsidRPr="002437CB">
        <w:t>6.1.4.2</w:t>
      </w:r>
      <w:r w:rsidRPr="002437CB">
        <w:tab/>
        <w:t>Usage of HTTP and common API related aspects</w:t>
      </w:r>
      <w:bookmarkEnd w:id="1440"/>
      <w:bookmarkEnd w:id="1441"/>
      <w:bookmarkEnd w:id="1442"/>
      <w:bookmarkEnd w:id="1443"/>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46" w:name="_Toc212495863"/>
      <w:bookmarkStart w:id="1447" w:name="_Toc214953442"/>
      <w:bookmarkStart w:id="1448" w:name="_Toc214954168"/>
      <w:bookmarkStart w:id="1449" w:name="_Toc222152380"/>
      <w:bookmarkStart w:id="1450" w:name="_Toc195627867"/>
      <w:bookmarkStart w:id="1451" w:name="_Toc195628108"/>
      <w:bookmarkEnd w:id="1444"/>
      <w:bookmarkEnd w:id="1445"/>
      <w:r w:rsidRPr="002437CB">
        <w:t>6.1.4.3</w:t>
      </w:r>
      <w:r w:rsidRPr="002437CB">
        <w:tab/>
        <w:t>Resources</w:t>
      </w:r>
      <w:bookmarkEnd w:id="1446"/>
      <w:bookmarkEnd w:id="1447"/>
      <w:bookmarkEnd w:id="1448"/>
      <w:bookmarkEnd w:id="1449"/>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452" w:name="_Toc212495864"/>
      <w:bookmarkStart w:id="1453" w:name="_Toc214953443"/>
      <w:bookmarkStart w:id="1454" w:name="_Toc214954169"/>
      <w:bookmarkStart w:id="1455" w:name="_Toc222152381"/>
      <w:r w:rsidRPr="002437CB">
        <w:t>6.1.</w:t>
      </w:r>
      <w:r w:rsidR="0098635D" w:rsidRPr="002437CB">
        <w:t>4</w:t>
      </w:r>
      <w:r w:rsidRPr="002437CB">
        <w:t>.4</w:t>
      </w:r>
      <w:r w:rsidRPr="002437CB">
        <w:tab/>
        <w:t>Custom Operations without associated resources</w:t>
      </w:r>
      <w:bookmarkEnd w:id="1450"/>
      <w:bookmarkEnd w:id="1451"/>
      <w:bookmarkEnd w:id="1452"/>
      <w:bookmarkEnd w:id="1453"/>
      <w:bookmarkEnd w:id="1454"/>
      <w:bookmarkEnd w:id="1455"/>
    </w:p>
    <w:p w14:paraId="19E5C9E6" w14:textId="77777777" w:rsidR="006D2202" w:rsidRPr="002437CB" w:rsidRDefault="006D2202" w:rsidP="006D2202">
      <w:pPr>
        <w:pStyle w:val="Heading5"/>
      </w:pPr>
      <w:bookmarkStart w:id="1456" w:name="_Toc195627868"/>
      <w:bookmarkStart w:id="1457" w:name="_Toc195628109"/>
      <w:bookmarkStart w:id="1458" w:name="_Toc212495865"/>
      <w:bookmarkStart w:id="1459" w:name="_Toc214953444"/>
      <w:bookmarkStart w:id="1460" w:name="_Toc214954170"/>
      <w:bookmarkStart w:id="1461" w:name="_Toc222152382"/>
      <w:r w:rsidRPr="002437CB">
        <w:t>6.1.4.4.1</w:t>
      </w:r>
      <w:r w:rsidRPr="002437CB">
        <w:tab/>
        <w:t>Overview</w:t>
      </w:r>
      <w:bookmarkEnd w:id="1456"/>
      <w:bookmarkEnd w:id="1457"/>
      <w:bookmarkEnd w:id="1458"/>
      <w:bookmarkEnd w:id="1459"/>
      <w:bookmarkEnd w:id="1460"/>
      <w:bookmarkEnd w:id="1461"/>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462" w:name="_Toc212495866"/>
      <w:bookmarkStart w:id="1463" w:name="_Toc214953445"/>
      <w:bookmarkStart w:id="1464" w:name="_Toc214954171"/>
      <w:bookmarkStart w:id="1465" w:name="_Toc222152383"/>
      <w:r w:rsidRPr="002437CB">
        <w:t>6.1.4.4.2</w:t>
      </w:r>
      <w:r w:rsidRPr="002437CB">
        <w:tab/>
        <w:t>Operation: RequestServOpMngt</w:t>
      </w:r>
      <w:bookmarkEnd w:id="1462"/>
      <w:bookmarkEnd w:id="1463"/>
      <w:bookmarkEnd w:id="1464"/>
      <w:bookmarkEnd w:id="1465"/>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466" w:name="_Toc212495867"/>
      <w:bookmarkStart w:id="1467" w:name="_Toc214953446"/>
      <w:bookmarkStart w:id="1468" w:name="_Toc214954172"/>
      <w:bookmarkStart w:id="1469" w:name="_Toc222152384"/>
      <w:r w:rsidRPr="002437CB">
        <w:t>6.1.4.5</w:t>
      </w:r>
      <w:r w:rsidRPr="002437CB">
        <w:tab/>
        <w:t>Notifications</w:t>
      </w:r>
      <w:bookmarkEnd w:id="1466"/>
      <w:bookmarkEnd w:id="1467"/>
      <w:bookmarkEnd w:id="1468"/>
      <w:bookmarkEnd w:id="1469"/>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470" w:name="_Toc212495868"/>
      <w:bookmarkStart w:id="1471" w:name="_Toc214953447"/>
      <w:bookmarkStart w:id="1472" w:name="_Toc214954173"/>
      <w:bookmarkStart w:id="1473" w:name="_Toc222152385"/>
      <w:r w:rsidRPr="002437CB">
        <w:t>6.1.4.6</w:t>
      </w:r>
      <w:r w:rsidRPr="002437CB">
        <w:tab/>
        <w:t>Data Model</w:t>
      </w:r>
      <w:bookmarkEnd w:id="1470"/>
      <w:bookmarkEnd w:id="1471"/>
      <w:bookmarkEnd w:id="1472"/>
      <w:bookmarkEnd w:id="1473"/>
    </w:p>
    <w:p w14:paraId="42E5EE19" w14:textId="77777777" w:rsidR="00E427F0" w:rsidRPr="002437CB" w:rsidRDefault="00E427F0" w:rsidP="00E427F0">
      <w:pPr>
        <w:pStyle w:val="Heading5"/>
      </w:pPr>
      <w:bookmarkStart w:id="1474" w:name="_Toc212495869"/>
      <w:bookmarkStart w:id="1475" w:name="_Toc214953448"/>
      <w:bookmarkStart w:id="1476" w:name="_Toc214954174"/>
      <w:bookmarkStart w:id="1477" w:name="_Toc222152386"/>
      <w:r w:rsidRPr="002437CB">
        <w:t>6.1.4.6.1</w:t>
      </w:r>
      <w:r w:rsidRPr="002437CB">
        <w:tab/>
        <w:t>General</w:t>
      </w:r>
      <w:bookmarkEnd w:id="1474"/>
      <w:bookmarkEnd w:id="1475"/>
      <w:bookmarkEnd w:id="1476"/>
      <w:bookmarkEnd w:id="1477"/>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FAAA6E" w14:textId="77777777" w:rsidTr="006460FF">
        <w:trPr>
          <w:jc w:val="center"/>
        </w:trPr>
        <w:tc>
          <w:tcPr>
            <w:tcW w:w="1777" w:type="dxa"/>
            <w:vAlign w:val="center"/>
          </w:tcPr>
          <w:p w14:paraId="392B16AC" w14:textId="77777777" w:rsidR="00E427F0" w:rsidRPr="002437CB" w:rsidRDefault="00E427F0" w:rsidP="00A24C9B">
            <w:pPr>
              <w:pStyle w:val="TAL"/>
              <w:rPr>
                <w:rFonts w:eastAsia="DengXian"/>
                <w:lang w:eastAsia="zh-CN"/>
              </w:rPr>
            </w:pPr>
            <w:r w:rsidRPr="002437CB">
              <w:rPr>
                <w:rFonts w:eastAsia="DengXian"/>
                <w:lang w:eastAsia="zh-CN"/>
              </w:rPr>
              <w:t>AimleConfigMode</w:t>
            </w:r>
          </w:p>
        </w:tc>
        <w:tc>
          <w:tcPr>
            <w:tcW w:w="1598" w:type="dxa"/>
            <w:vAlign w:val="center"/>
          </w:tcPr>
          <w:p w14:paraId="4511A3F1" w14:textId="7156A563" w:rsidR="00E427F0" w:rsidRPr="002437CB" w:rsidRDefault="00E427F0" w:rsidP="00A24C9B">
            <w:pPr>
              <w:pStyle w:val="TAC"/>
            </w:pPr>
            <w:r w:rsidRPr="002437CB">
              <w:t>6.1.4.6.2.7</w:t>
            </w:r>
          </w:p>
        </w:tc>
        <w:tc>
          <w:tcPr>
            <w:tcW w:w="4831" w:type="dxa"/>
            <w:vAlign w:val="center"/>
          </w:tcPr>
          <w:p w14:paraId="50CB3E2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201B28D8"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C7B175" w14:textId="77777777" w:rsidTr="006460FF">
        <w:trPr>
          <w:jc w:val="center"/>
        </w:trPr>
        <w:tc>
          <w:tcPr>
            <w:tcW w:w="1777" w:type="dxa"/>
            <w:vAlign w:val="center"/>
          </w:tcPr>
          <w:p w14:paraId="47690E22"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1598" w:type="dxa"/>
            <w:vAlign w:val="center"/>
          </w:tcPr>
          <w:p w14:paraId="245015D4" w14:textId="2413B676" w:rsidR="00E427F0" w:rsidRPr="002437CB" w:rsidRDefault="00E427F0" w:rsidP="00A24C9B">
            <w:pPr>
              <w:pStyle w:val="TAC"/>
              <w:rPr>
                <w:rFonts w:eastAsia="DengXian"/>
                <w:lang w:eastAsia="zh-CN"/>
              </w:rPr>
            </w:pPr>
            <w:r w:rsidRPr="002437CB">
              <w:t>6.1.4.6.2.6</w:t>
            </w:r>
          </w:p>
        </w:tc>
        <w:tc>
          <w:tcPr>
            <w:tcW w:w="4831" w:type="dxa"/>
            <w:vAlign w:val="center"/>
          </w:tcPr>
          <w:p w14:paraId="2F6239F0" w14:textId="77777777" w:rsidR="00E427F0" w:rsidRPr="002437CB" w:rsidRDefault="00E427F0"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655707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8A9F2A5" w14:textId="77777777" w:rsidTr="006460FF">
        <w:trPr>
          <w:jc w:val="center"/>
        </w:trPr>
        <w:tc>
          <w:tcPr>
            <w:tcW w:w="1777" w:type="dxa"/>
            <w:vAlign w:val="center"/>
          </w:tcPr>
          <w:p w14:paraId="65EFD2DB" w14:textId="77777777" w:rsidR="00E427F0" w:rsidRPr="002437CB" w:rsidRDefault="00E427F0" w:rsidP="00A24C9B">
            <w:pPr>
              <w:pStyle w:val="TAL"/>
              <w:rPr>
                <w:lang w:eastAsia="zh-CN"/>
              </w:rPr>
            </w:pPr>
            <w:r w:rsidRPr="002437CB">
              <w:rPr>
                <w:rFonts w:eastAsia="DengXian"/>
                <w:lang w:eastAsia="zh-CN"/>
              </w:rPr>
              <w:t>AimleOperId</w:t>
            </w:r>
          </w:p>
        </w:tc>
        <w:tc>
          <w:tcPr>
            <w:tcW w:w="1598" w:type="dxa"/>
            <w:vAlign w:val="center"/>
          </w:tcPr>
          <w:p w14:paraId="3C79176A" w14:textId="234B8B22" w:rsidR="00E427F0" w:rsidRPr="002437CB" w:rsidRDefault="00E427F0" w:rsidP="00A24C9B">
            <w:pPr>
              <w:pStyle w:val="TAC"/>
              <w:rPr>
                <w:rFonts w:eastAsia="DengXian"/>
                <w:lang w:eastAsia="zh-CN"/>
              </w:rPr>
            </w:pPr>
            <w:r w:rsidRPr="002437CB">
              <w:t>6.1.4.6.2.4</w:t>
            </w:r>
          </w:p>
        </w:tc>
        <w:tc>
          <w:tcPr>
            <w:tcW w:w="4831" w:type="dxa"/>
            <w:vAlign w:val="center"/>
          </w:tcPr>
          <w:p w14:paraId="0C84210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43F3525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460B1C9" w14:textId="77777777" w:rsidTr="006460FF">
        <w:trPr>
          <w:jc w:val="center"/>
        </w:trPr>
        <w:tc>
          <w:tcPr>
            <w:tcW w:w="1777" w:type="dxa"/>
            <w:vAlign w:val="center"/>
          </w:tcPr>
          <w:p w14:paraId="5ACEA27E"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1598" w:type="dxa"/>
            <w:vAlign w:val="center"/>
          </w:tcPr>
          <w:p w14:paraId="443CB3F5" w14:textId="24256F05" w:rsidR="00E427F0" w:rsidRPr="002437CB" w:rsidRDefault="00E427F0" w:rsidP="00A24C9B">
            <w:pPr>
              <w:pStyle w:val="TAC"/>
              <w:rPr>
                <w:rFonts w:eastAsia="DengXian"/>
                <w:lang w:eastAsia="zh-CN"/>
              </w:rPr>
            </w:pPr>
            <w:r w:rsidRPr="002437CB">
              <w:t>6.1.4.6.2.5</w:t>
            </w:r>
          </w:p>
        </w:tc>
        <w:tc>
          <w:tcPr>
            <w:tcW w:w="4831" w:type="dxa"/>
            <w:vAlign w:val="center"/>
          </w:tcPr>
          <w:p w14:paraId="67D0A554" w14:textId="77777777" w:rsidR="00E427F0" w:rsidRPr="002437CB" w:rsidRDefault="00E427F0"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4A6373DD"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76344A2C" w14:textId="77777777" w:rsidTr="006460FF">
        <w:trPr>
          <w:jc w:val="center"/>
        </w:trPr>
        <w:tc>
          <w:tcPr>
            <w:tcW w:w="1777" w:type="dxa"/>
            <w:vAlign w:val="center"/>
          </w:tcPr>
          <w:p w14:paraId="6C915750"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1598" w:type="dxa"/>
            <w:vAlign w:val="center"/>
          </w:tcPr>
          <w:p w14:paraId="1ECF9C77" w14:textId="4B20DA39" w:rsidR="00E427F0" w:rsidRPr="002437CB" w:rsidRDefault="00E427F0" w:rsidP="00A24C9B">
            <w:pPr>
              <w:pStyle w:val="TAC"/>
              <w:rPr>
                <w:rFonts w:eastAsia="DengXian"/>
                <w:lang w:eastAsia="zh-CN"/>
              </w:rPr>
            </w:pPr>
            <w:r w:rsidRPr="002437CB">
              <w:t>6.1.4.6.3.3</w:t>
            </w:r>
          </w:p>
        </w:tc>
        <w:tc>
          <w:tcPr>
            <w:tcW w:w="4831" w:type="dxa"/>
            <w:vAlign w:val="center"/>
          </w:tcPr>
          <w:p w14:paraId="1DB23336"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5863580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21E9888" w14:textId="77777777" w:rsidTr="006460FF">
        <w:trPr>
          <w:jc w:val="center"/>
        </w:trPr>
        <w:tc>
          <w:tcPr>
            <w:tcW w:w="1777" w:type="dxa"/>
            <w:vAlign w:val="center"/>
            <w:hideMark/>
          </w:tcPr>
          <w:p w14:paraId="4F0E6714" w14:textId="77777777" w:rsidR="00E427F0" w:rsidRPr="002437CB" w:rsidRDefault="00E427F0" w:rsidP="00A24C9B">
            <w:pPr>
              <w:pStyle w:val="TAL"/>
              <w:rPr>
                <w:rFonts w:eastAsia="DengXian"/>
                <w:lang w:eastAsia="zh-CN"/>
              </w:rPr>
            </w:pPr>
            <w:r w:rsidRPr="002437CB">
              <w:rPr>
                <w:lang w:eastAsia="zh-CN"/>
              </w:rPr>
              <w:t>AimlServOperReq</w:t>
            </w:r>
          </w:p>
        </w:tc>
        <w:tc>
          <w:tcPr>
            <w:tcW w:w="1598" w:type="dxa"/>
            <w:vAlign w:val="center"/>
            <w:hideMark/>
          </w:tcPr>
          <w:p w14:paraId="76955616" w14:textId="46609A84" w:rsidR="00E427F0" w:rsidRPr="002437CB" w:rsidRDefault="00E427F0" w:rsidP="00A24C9B">
            <w:pPr>
              <w:pStyle w:val="TAC"/>
              <w:rPr>
                <w:rFonts w:eastAsia="DengXian"/>
                <w:lang w:eastAsia="zh-CN"/>
              </w:rPr>
            </w:pPr>
            <w:r w:rsidRPr="002437CB">
              <w:rPr>
                <w:rFonts w:eastAsia="DengXian"/>
                <w:lang w:eastAsia="zh-CN"/>
              </w:rPr>
              <w:t>6.1.4.6.2.2</w:t>
            </w:r>
          </w:p>
        </w:tc>
        <w:tc>
          <w:tcPr>
            <w:tcW w:w="4831" w:type="dxa"/>
            <w:vAlign w:val="center"/>
            <w:hideMark/>
          </w:tcPr>
          <w:p w14:paraId="5A147271"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5D773AFB"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3055132" w14:textId="77777777" w:rsidTr="006460FF">
        <w:trPr>
          <w:jc w:val="center"/>
        </w:trPr>
        <w:tc>
          <w:tcPr>
            <w:tcW w:w="1777" w:type="dxa"/>
            <w:vAlign w:val="center"/>
            <w:hideMark/>
          </w:tcPr>
          <w:p w14:paraId="2ACE8215" w14:textId="77777777" w:rsidR="00E427F0" w:rsidRPr="002437CB" w:rsidRDefault="00E427F0" w:rsidP="00A24C9B">
            <w:pPr>
              <w:pStyle w:val="TAL"/>
              <w:rPr>
                <w:rFonts w:eastAsia="DengXian"/>
                <w:lang w:eastAsia="zh-CN"/>
              </w:rPr>
            </w:pPr>
            <w:r w:rsidRPr="002437CB">
              <w:rPr>
                <w:lang w:eastAsia="zh-CN"/>
              </w:rPr>
              <w:t>AimlServOperResp</w:t>
            </w:r>
          </w:p>
        </w:tc>
        <w:tc>
          <w:tcPr>
            <w:tcW w:w="1598" w:type="dxa"/>
            <w:vAlign w:val="center"/>
            <w:hideMark/>
          </w:tcPr>
          <w:p w14:paraId="4F612FF4" w14:textId="49D80900" w:rsidR="00E427F0" w:rsidRPr="002437CB" w:rsidRDefault="00D8114C" w:rsidP="00A24C9B">
            <w:pPr>
              <w:pStyle w:val="TAC"/>
              <w:rPr>
                <w:rFonts w:eastAsia="DengXian"/>
                <w:lang w:eastAsia="zh-CN"/>
              </w:rPr>
            </w:pPr>
            <w:r w:rsidRPr="002437CB">
              <w:rPr>
                <w:rFonts w:eastAsia="DengXian"/>
                <w:lang w:eastAsia="zh-CN"/>
              </w:rPr>
              <w:t>6.1.4.6.2.3</w:t>
            </w:r>
          </w:p>
        </w:tc>
        <w:tc>
          <w:tcPr>
            <w:tcW w:w="4831" w:type="dxa"/>
            <w:vAlign w:val="center"/>
            <w:hideMark/>
          </w:tcPr>
          <w:p w14:paraId="5E7972B0" w14:textId="77777777" w:rsidR="00E427F0" w:rsidRPr="002437CB" w:rsidRDefault="00E427F0"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7431BBFA" w14:textId="77777777" w:rsidR="00E427F0" w:rsidRPr="002437CB" w:rsidRDefault="00E427F0" w:rsidP="00A24C9B">
            <w:pPr>
              <w:keepNext/>
              <w:keepLines/>
              <w:spacing w:after="0"/>
              <w:rPr>
                <w:rFonts w:ascii="Arial" w:eastAsia="DengXian" w:hAnsi="Arial" w:cs="Arial"/>
                <w:sz w:val="18"/>
                <w:szCs w:val="18"/>
                <w:lang w:eastAsia="zh-CN"/>
              </w:rPr>
            </w:pPr>
          </w:p>
        </w:tc>
      </w:tr>
      <w:tr w:rsidR="00D8114C" w:rsidRPr="002437CB" w14:paraId="73C59980" w14:textId="77777777" w:rsidTr="006460FF">
        <w:trPr>
          <w:jc w:val="center"/>
        </w:trPr>
        <w:tc>
          <w:tcPr>
            <w:tcW w:w="1777" w:type="dxa"/>
            <w:vAlign w:val="center"/>
            <w:hideMark/>
          </w:tcPr>
          <w:p w14:paraId="5FA41547" w14:textId="77777777" w:rsidR="004A4E29" w:rsidRPr="002437CB" w:rsidRDefault="004A4E29" w:rsidP="00A24C9B">
            <w:pPr>
              <w:pStyle w:val="TAL"/>
              <w:rPr>
                <w:lang w:eastAsia="zh-CN"/>
              </w:rPr>
            </w:pPr>
            <w:r w:rsidRPr="002437CB">
              <w:rPr>
                <w:lang w:eastAsia="zh-CN"/>
              </w:rPr>
              <w:t>MeasurementData</w:t>
            </w:r>
          </w:p>
        </w:tc>
        <w:tc>
          <w:tcPr>
            <w:tcW w:w="1598" w:type="dxa"/>
            <w:vAlign w:val="center"/>
            <w:hideMark/>
          </w:tcPr>
          <w:p w14:paraId="34D13809" w14:textId="7FDE2714" w:rsidR="004A4E29" w:rsidRPr="002437CB" w:rsidRDefault="004A4E29" w:rsidP="00A24C9B">
            <w:pPr>
              <w:pStyle w:val="TAC"/>
              <w:rPr>
                <w:rFonts w:eastAsia="DengXian"/>
                <w:lang w:eastAsia="zh-CN"/>
              </w:rPr>
            </w:pPr>
            <w:r w:rsidRPr="002437CB">
              <w:rPr>
                <w:rFonts w:eastAsia="DengXian"/>
                <w:lang w:eastAsia="zh-CN"/>
              </w:rPr>
              <w:t>6.1.4.6.2.8</w:t>
            </w:r>
          </w:p>
        </w:tc>
        <w:tc>
          <w:tcPr>
            <w:tcW w:w="4831" w:type="dxa"/>
            <w:vAlign w:val="center"/>
            <w:hideMark/>
          </w:tcPr>
          <w:p w14:paraId="595F72AE" w14:textId="77777777" w:rsidR="004A4E29" w:rsidRPr="002437CB" w:rsidRDefault="004A4E29"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3DBF6D01"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7E34BA3D" w14:textId="77777777" w:rsidTr="006460FF">
        <w:trPr>
          <w:jc w:val="center"/>
        </w:trPr>
        <w:tc>
          <w:tcPr>
            <w:tcW w:w="1777" w:type="dxa"/>
            <w:vAlign w:val="center"/>
            <w:hideMark/>
          </w:tcPr>
          <w:p w14:paraId="7E9EB10B" w14:textId="77777777" w:rsidR="004A4E29" w:rsidRPr="002437CB" w:rsidRDefault="004A4E29" w:rsidP="00A24C9B">
            <w:pPr>
              <w:pStyle w:val="TAL"/>
              <w:rPr>
                <w:lang w:eastAsia="zh-CN"/>
              </w:rPr>
            </w:pPr>
            <w:r w:rsidRPr="002437CB">
              <w:rPr>
                <w:lang w:eastAsia="zh-CN"/>
              </w:rPr>
              <w:t>ServiceOperEvent</w:t>
            </w:r>
          </w:p>
        </w:tc>
        <w:tc>
          <w:tcPr>
            <w:tcW w:w="1598" w:type="dxa"/>
            <w:vAlign w:val="center"/>
            <w:hideMark/>
          </w:tcPr>
          <w:p w14:paraId="28FAE26B" w14:textId="088E388F" w:rsidR="004A4E29" w:rsidRPr="002437CB" w:rsidRDefault="004A4E29" w:rsidP="00A24C9B">
            <w:pPr>
              <w:pStyle w:val="TAC"/>
              <w:rPr>
                <w:rFonts w:eastAsia="DengXian"/>
                <w:lang w:eastAsia="zh-CN"/>
              </w:rPr>
            </w:pPr>
            <w:r w:rsidRPr="002437CB">
              <w:rPr>
                <w:rFonts w:eastAsia="DengXian"/>
                <w:lang w:eastAsia="zh-CN"/>
              </w:rPr>
              <w:t>6.1.4.6.3.4</w:t>
            </w:r>
          </w:p>
        </w:tc>
        <w:tc>
          <w:tcPr>
            <w:tcW w:w="4831" w:type="dxa"/>
            <w:vAlign w:val="center"/>
            <w:hideMark/>
          </w:tcPr>
          <w:p w14:paraId="3BCCDA3E" w14:textId="77777777" w:rsidR="004A4E29" w:rsidRPr="002437CB" w:rsidRDefault="004A4E29"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3CDD5F48" w14:textId="77777777" w:rsidR="004A4E29" w:rsidRPr="002437CB" w:rsidRDefault="004A4E29" w:rsidP="00A24C9B">
            <w:pPr>
              <w:keepNext/>
              <w:keepLines/>
              <w:spacing w:after="0"/>
              <w:rPr>
                <w:rFonts w:ascii="Arial" w:eastAsia="DengXian" w:hAnsi="Arial" w:cs="Arial"/>
                <w:sz w:val="18"/>
                <w:szCs w:val="18"/>
                <w:lang w:eastAsia="zh-CN"/>
              </w:rPr>
            </w:pPr>
          </w:p>
        </w:tc>
      </w:tr>
      <w:tr w:rsidR="00D8114C" w:rsidRPr="002437CB" w14:paraId="23B7165E" w14:textId="77777777" w:rsidTr="006460FF">
        <w:trPr>
          <w:jc w:val="center"/>
        </w:trPr>
        <w:tc>
          <w:tcPr>
            <w:tcW w:w="1777" w:type="dxa"/>
            <w:vAlign w:val="center"/>
            <w:hideMark/>
          </w:tcPr>
          <w:p w14:paraId="0B7E3DE3" w14:textId="77777777" w:rsidR="004A4E29" w:rsidRPr="002437CB" w:rsidRDefault="004A4E29" w:rsidP="00A24C9B">
            <w:pPr>
              <w:pStyle w:val="TAL"/>
              <w:rPr>
                <w:lang w:eastAsia="zh-CN"/>
              </w:rPr>
            </w:pPr>
            <w:r w:rsidRPr="002437CB">
              <w:rPr>
                <w:lang w:eastAsia="zh-CN"/>
              </w:rPr>
              <w:t>StatReport</w:t>
            </w:r>
          </w:p>
        </w:tc>
        <w:tc>
          <w:tcPr>
            <w:tcW w:w="1598" w:type="dxa"/>
            <w:vAlign w:val="center"/>
            <w:hideMark/>
          </w:tcPr>
          <w:p w14:paraId="0518DB8D" w14:textId="531C7707" w:rsidR="004A4E29" w:rsidRPr="002437CB" w:rsidRDefault="004A4E29" w:rsidP="00A24C9B">
            <w:pPr>
              <w:pStyle w:val="TAC"/>
              <w:rPr>
                <w:rFonts w:eastAsia="DengXian"/>
                <w:lang w:eastAsia="zh-CN"/>
              </w:rPr>
            </w:pPr>
            <w:r w:rsidRPr="002437CB">
              <w:rPr>
                <w:rFonts w:eastAsia="DengXian"/>
                <w:lang w:eastAsia="zh-CN"/>
              </w:rPr>
              <w:t>6.1.4.6.2.9</w:t>
            </w:r>
          </w:p>
        </w:tc>
        <w:tc>
          <w:tcPr>
            <w:tcW w:w="4831" w:type="dxa"/>
            <w:vAlign w:val="center"/>
            <w:hideMark/>
          </w:tcPr>
          <w:p w14:paraId="25AB5889" w14:textId="77777777" w:rsidR="004A4E29" w:rsidRPr="002437CB" w:rsidRDefault="004A4E29"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39704EF8" w14:textId="77777777" w:rsidR="004A4E29" w:rsidRPr="002437CB" w:rsidRDefault="004A4E29"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662180" w:rsidRPr="00C07EFD" w14:paraId="13AF7A8B"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A6B4F76" w14:textId="77777777" w:rsidR="00662180" w:rsidRPr="00B02645" w:rsidRDefault="00662180"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51D40B14" w14:textId="77777777" w:rsidR="00662180" w:rsidRPr="00B02645" w:rsidRDefault="00662180"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EB9D45C" w14:textId="77777777" w:rsidR="00662180" w:rsidRPr="00B02645" w:rsidRDefault="00662180"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4A149BF2" w14:textId="77777777" w:rsidR="00662180" w:rsidRPr="00B02645" w:rsidRDefault="00662180" w:rsidP="00F31FB6">
            <w:pPr>
              <w:pStyle w:val="TAL"/>
              <w:rPr>
                <w:lang w:eastAsia="zh-CN"/>
              </w:rPr>
            </w:pPr>
          </w:p>
        </w:tc>
      </w:tr>
      <w:tr w:rsidR="009073D2" w:rsidRPr="002437CB" w14:paraId="1D197CC6" w14:textId="77777777" w:rsidTr="006460FF">
        <w:trPr>
          <w:jc w:val="center"/>
        </w:trPr>
        <w:tc>
          <w:tcPr>
            <w:tcW w:w="1677" w:type="dxa"/>
            <w:vAlign w:val="center"/>
          </w:tcPr>
          <w:p w14:paraId="47F69DF0" w14:textId="77777777" w:rsidR="009073D2" w:rsidRPr="002437CB" w:rsidRDefault="009073D2" w:rsidP="00A24C9B">
            <w:pPr>
              <w:pStyle w:val="TAL"/>
              <w:rPr>
                <w:rFonts w:eastAsia="DengXian"/>
                <w:lang w:eastAsia="zh-CN"/>
              </w:rPr>
            </w:pPr>
            <w:r w:rsidRPr="002437CB">
              <w:rPr>
                <w:rFonts w:eastAsia="DengXian"/>
                <w:lang w:eastAsia="zh-CN"/>
              </w:rPr>
              <w:t>DateTime</w:t>
            </w:r>
          </w:p>
        </w:tc>
        <w:tc>
          <w:tcPr>
            <w:tcW w:w="1848" w:type="dxa"/>
            <w:vAlign w:val="center"/>
          </w:tcPr>
          <w:p w14:paraId="5B15D801"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700C8AB5"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2C32349F" w14:textId="77777777" w:rsidR="009073D2" w:rsidRPr="002437CB" w:rsidRDefault="009073D2" w:rsidP="00A24C9B">
            <w:pPr>
              <w:pStyle w:val="TAL"/>
              <w:rPr>
                <w:rFonts w:eastAsia="DengXian"/>
                <w:szCs w:val="18"/>
                <w:lang w:eastAsia="zh-CN"/>
              </w:rPr>
            </w:pPr>
          </w:p>
        </w:tc>
      </w:tr>
      <w:tr w:rsidR="009073D2" w:rsidRPr="002437CB" w14:paraId="74DD7A58" w14:textId="77777777" w:rsidTr="006460FF">
        <w:trPr>
          <w:jc w:val="center"/>
        </w:trPr>
        <w:tc>
          <w:tcPr>
            <w:tcW w:w="1677" w:type="dxa"/>
            <w:vAlign w:val="center"/>
          </w:tcPr>
          <w:p w14:paraId="75D47691" w14:textId="77777777" w:rsidR="009073D2" w:rsidRPr="002437CB" w:rsidRDefault="009073D2" w:rsidP="00A24C9B">
            <w:pPr>
              <w:pStyle w:val="TAL"/>
              <w:rPr>
                <w:rFonts w:eastAsia="DengXian"/>
                <w:lang w:eastAsia="zh-CN"/>
              </w:rPr>
            </w:pPr>
            <w:r w:rsidRPr="002437CB">
              <w:rPr>
                <w:rFonts w:eastAsia="DengXian"/>
                <w:lang w:eastAsia="zh-CN"/>
              </w:rPr>
              <w:t>DurationSec</w:t>
            </w:r>
          </w:p>
        </w:tc>
        <w:tc>
          <w:tcPr>
            <w:tcW w:w="1848" w:type="dxa"/>
            <w:vAlign w:val="center"/>
          </w:tcPr>
          <w:p w14:paraId="72D5932E"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067C4B51" w14:textId="77777777" w:rsidR="009073D2" w:rsidRPr="002437CB" w:rsidRDefault="009073D2"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696222C9" w14:textId="77777777" w:rsidR="009073D2" w:rsidRPr="002437CB" w:rsidRDefault="009073D2" w:rsidP="00A24C9B">
            <w:pPr>
              <w:pStyle w:val="TAL"/>
              <w:rPr>
                <w:rFonts w:eastAsia="DengXian"/>
                <w:szCs w:val="18"/>
                <w:lang w:eastAsia="zh-CN"/>
              </w:rPr>
            </w:pPr>
          </w:p>
        </w:tc>
      </w:tr>
      <w:tr w:rsidR="009073D2" w:rsidRPr="002437CB" w14:paraId="40B9B077" w14:textId="77777777" w:rsidTr="006460FF">
        <w:trPr>
          <w:jc w:val="center"/>
        </w:trPr>
        <w:tc>
          <w:tcPr>
            <w:tcW w:w="1677" w:type="dxa"/>
            <w:vAlign w:val="center"/>
          </w:tcPr>
          <w:p w14:paraId="6FAB6F70" w14:textId="77777777" w:rsidR="009073D2" w:rsidRPr="002437CB" w:rsidRDefault="009073D2" w:rsidP="00A24C9B">
            <w:pPr>
              <w:pStyle w:val="TAL"/>
              <w:rPr>
                <w:rFonts w:eastAsia="DengXian"/>
                <w:lang w:eastAsia="zh-CN"/>
              </w:rPr>
            </w:pPr>
            <w:r w:rsidRPr="002437CB">
              <w:rPr>
                <w:rFonts w:eastAsia="DengXian"/>
                <w:lang w:eastAsia="zh-CN"/>
              </w:rPr>
              <w:t>MatchingDirection</w:t>
            </w:r>
          </w:p>
        </w:tc>
        <w:tc>
          <w:tcPr>
            <w:tcW w:w="1848" w:type="dxa"/>
            <w:vAlign w:val="center"/>
          </w:tcPr>
          <w:p w14:paraId="1EDF0411" w14:textId="0D5B1FF5" w:rsidR="009073D2" w:rsidRPr="002437CB" w:rsidRDefault="009073D2" w:rsidP="00A24C9B">
            <w:pPr>
              <w:pStyle w:val="TAC"/>
              <w:rPr>
                <w:rFonts w:eastAsia="DengXian"/>
                <w:lang w:eastAsia="zh-CN"/>
              </w:rPr>
            </w:pPr>
            <w:r w:rsidRPr="002437CB">
              <w:rPr>
                <w:rFonts w:eastAsia="DengXian"/>
                <w:lang w:eastAsia="zh-CN"/>
              </w:rPr>
              <w:t>3GPP TS 29.520 </w:t>
            </w:r>
            <w:r w:rsidR="00946FFF" w:rsidRPr="002437CB">
              <w:rPr>
                <w:rFonts w:eastAsia="DengXian"/>
                <w:lang w:eastAsia="zh-CN"/>
              </w:rPr>
              <w:t>[16]</w:t>
            </w:r>
          </w:p>
        </w:tc>
        <w:tc>
          <w:tcPr>
            <w:tcW w:w="4788" w:type="dxa"/>
            <w:vAlign w:val="center"/>
          </w:tcPr>
          <w:p w14:paraId="6CABB4B3" w14:textId="77777777" w:rsidR="009073D2" w:rsidRPr="002437CB" w:rsidRDefault="009073D2"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12401D88" w14:textId="77777777" w:rsidR="009073D2" w:rsidRPr="002437CB" w:rsidRDefault="009073D2" w:rsidP="00A24C9B">
            <w:pPr>
              <w:pStyle w:val="TAL"/>
              <w:rPr>
                <w:rFonts w:eastAsia="DengXian"/>
                <w:szCs w:val="18"/>
                <w:lang w:eastAsia="zh-CN"/>
              </w:rPr>
            </w:pPr>
          </w:p>
        </w:tc>
      </w:tr>
      <w:tr w:rsidR="009073D2" w:rsidRPr="002437CB" w14:paraId="6DD1E807" w14:textId="77777777" w:rsidTr="006460FF">
        <w:trPr>
          <w:jc w:val="center"/>
        </w:trPr>
        <w:tc>
          <w:tcPr>
            <w:tcW w:w="1677" w:type="dxa"/>
            <w:vAlign w:val="center"/>
          </w:tcPr>
          <w:p w14:paraId="2EB398B4" w14:textId="77777777" w:rsidR="009073D2" w:rsidRPr="002437CB" w:rsidRDefault="009073D2" w:rsidP="00A24C9B">
            <w:pPr>
              <w:pStyle w:val="TAL"/>
              <w:rPr>
                <w:rFonts w:eastAsia="DengXian"/>
                <w:lang w:eastAsia="zh-CN"/>
              </w:rPr>
            </w:pPr>
            <w:r w:rsidRPr="002437CB">
              <w:rPr>
                <w:rFonts w:eastAsia="DengXian"/>
                <w:lang w:eastAsia="zh-CN"/>
              </w:rPr>
              <w:t>SupportedFeatures</w:t>
            </w:r>
          </w:p>
        </w:tc>
        <w:tc>
          <w:tcPr>
            <w:tcW w:w="1848" w:type="dxa"/>
            <w:vAlign w:val="center"/>
          </w:tcPr>
          <w:p w14:paraId="3AF5F234" w14:textId="7BE5BC3D"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0859934E"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6F74C5B7" w14:textId="77777777" w:rsidR="009073D2" w:rsidRPr="002437CB" w:rsidRDefault="009073D2" w:rsidP="00A24C9B">
            <w:pPr>
              <w:pStyle w:val="TAL"/>
              <w:rPr>
                <w:rFonts w:eastAsia="DengXian"/>
                <w:szCs w:val="18"/>
                <w:lang w:eastAsia="zh-CN"/>
              </w:rPr>
            </w:pPr>
          </w:p>
        </w:tc>
      </w:tr>
      <w:tr w:rsidR="009073D2" w:rsidRPr="002437CB" w14:paraId="701ECB11" w14:textId="77777777" w:rsidTr="006460FF">
        <w:trPr>
          <w:jc w:val="center"/>
        </w:trPr>
        <w:tc>
          <w:tcPr>
            <w:tcW w:w="1677" w:type="dxa"/>
            <w:vAlign w:val="center"/>
          </w:tcPr>
          <w:p w14:paraId="28BF39C6" w14:textId="77777777" w:rsidR="009073D2" w:rsidRPr="002437CB" w:rsidRDefault="009073D2" w:rsidP="00A24C9B">
            <w:pPr>
              <w:pStyle w:val="TAL"/>
              <w:rPr>
                <w:rFonts w:eastAsia="DengXian"/>
                <w:lang w:eastAsia="zh-CN"/>
              </w:rPr>
            </w:pPr>
            <w:r w:rsidRPr="002437CB">
              <w:rPr>
                <w:rFonts w:eastAsia="DengXian"/>
                <w:lang w:eastAsia="zh-CN"/>
              </w:rPr>
              <w:t>Uinteger</w:t>
            </w:r>
          </w:p>
        </w:tc>
        <w:tc>
          <w:tcPr>
            <w:tcW w:w="1848" w:type="dxa"/>
            <w:vAlign w:val="center"/>
          </w:tcPr>
          <w:p w14:paraId="4B1823B1" w14:textId="37735FE1" w:rsidR="009073D2" w:rsidRPr="002437CB" w:rsidRDefault="009073D2" w:rsidP="00A24C9B">
            <w:pPr>
              <w:pStyle w:val="TAC"/>
              <w:rPr>
                <w:rFonts w:eastAsia="DengXian"/>
                <w:lang w:eastAsia="zh-CN"/>
              </w:rPr>
            </w:pPr>
            <w:r w:rsidRPr="002437CB">
              <w:rPr>
                <w:rFonts w:eastAsia="DengXian"/>
                <w:lang w:eastAsia="zh-CN"/>
              </w:rPr>
              <w:t>3GPP TS 29.571 </w:t>
            </w:r>
            <w:r w:rsidR="00946FFF" w:rsidRPr="002437CB">
              <w:rPr>
                <w:rFonts w:eastAsia="DengXian"/>
                <w:lang w:eastAsia="zh-CN"/>
              </w:rPr>
              <w:t>[11]</w:t>
            </w:r>
          </w:p>
        </w:tc>
        <w:tc>
          <w:tcPr>
            <w:tcW w:w="4788" w:type="dxa"/>
            <w:vAlign w:val="center"/>
          </w:tcPr>
          <w:p w14:paraId="781E1111" w14:textId="77777777" w:rsidR="009073D2" w:rsidRPr="002437CB" w:rsidRDefault="009073D2"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3481BC3A" w14:textId="77777777" w:rsidR="009073D2" w:rsidRPr="002437CB" w:rsidRDefault="009073D2" w:rsidP="00A24C9B">
            <w:pPr>
              <w:pStyle w:val="TAL"/>
              <w:rPr>
                <w:rFonts w:eastAsia="DengXian"/>
                <w:szCs w:val="18"/>
                <w:lang w:eastAsia="zh-CN"/>
              </w:rPr>
            </w:pPr>
          </w:p>
        </w:tc>
      </w:tr>
      <w:tr w:rsidR="009073D2" w:rsidRPr="002437CB" w14:paraId="5C027B3C" w14:textId="77777777" w:rsidTr="006460FF">
        <w:trPr>
          <w:jc w:val="center"/>
        </w:trPr>
        <w:tc>
          <w:tcPr>
            <w:tcW w:w="1677" w:type="dxa"/>
            <w:vAlign w:val="center"/>
          </w:tcPr>
          <w:p w14:paraId="68614EBF" w14:textId="77777777" w:rsidR="009073D2" w:rsidRPr="002437CB" w:rsidRDefault="009073D2" w:rsidP="00A24C9B">
            <w:pPr>
              <w:pStyle w:val="TAL"/>
              <w:rPr>
                <w:rFonts w:eastAsia="DengXian"/>
                <w:lang w:eastAsia="zh-CN"/>
              </w:rPr>
            </w:pPr>
            <w:r w:rsidRPr="002437CB">
              <w:rPr>
                <w:rFonts w:eastAsia="DengXian"/>
                <w:lang w:eastAsia="zh-CN"/>
              </w:rPr>
              <w:t>Uri</w:t>
            </w:r>
          </w:p>
        </w:tc>
        <w:tc>
          <w:tcPr>
            <w:tcW w:w="1848" w:type="dxa"/>
            <w:vAlign w:val="center"/>
          </w:tcPr>
          <w:p w14:paraId="7816F416" w14:textId="77777777" w:rsidR="009073D2" w:rsidRPr="002437CB" w:rsidRDefault="009073D2" w:rsidP="00A24C9B">
            <w:pPr>
              <w:pStyle w:val="TAC"/>
              <w:rPr>
                <w:rFonts w:eastAsia="DengXian"/>
                <w:lang w:eastAsia="zh-CN"/>
              </w:rPr>
            </w:pPr>
            <w:r w:rsidRPr="002437CB">
              <w:rPr>
                <w:rFonts w:eastAsia="DengXian"/>
                <w:lang w:eastAsia="zh-CN"/>
              </w:rPr>
              <w:t>3GPP TS 29.122 [2]</w:t>
            </w:r>
          </w:p>
        </w:tc>
        <w:tc>
          <w:tcPr>
            <w:tcW w:w="4788" w:type="dxa"/>
            <w:vAlign w:val="center"/>
          </w:tcPr>
          <w:p w14:paraId="239EF61E" w14:textId="77777777" w:rsidR="009073D2" w:rsidRPr="002437CB" w:rsidRDefault="009073D2"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245495C5" w14:textId="77777777" w:rsidR="009073D2" w:rsidRPr="002437CB" w:rsidRDefault="009073D2"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478" w:name="_Toc212495870"/>
      <w:bookmarkStart w:id="1479" w:name="_Toc214953449"/>
      <w:bookmarkStart w:id="1480" w:name="_Toc214954175"/>
      <w:bookmarkStart w:id="1481" w:name="_Toc222152387"/>
      <w:r w:rsidRPr="002437CB">
        <w:t>6.1.4</w:t>
      </w:r>
      <w:r w:rsidRPr="002437CB">
        <w:rPr>
          <w:lang w:val="en-US"/>
        </w:rPr>
        <w:t>.6.2</w:t>
      </w:r>
      <w:r w:rsidRPr="002437CB">
        <w:rPr>
          <w:lang w:val="en-US"/>
        </w:rPr>
        <w:tab/>
        <w:t>Structured data types</w:t>
      </w:r>
      <w:bookmarkEnd w:id="1478"/>
      <w:bookmarkEnd w:id="1479"/>
      <w:bookmarkEnd w:id="1480"/>
      <w:bookmarkEnd w:id="1481"/>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755B8864"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538C5312"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95BC55C"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482" w:name="_Toc212495871"/>
      <w:bookmarkStart w:id="1483" w:name="_Toc214953450"/>
      <w:bookmarkStart w:id="1484" w:name="_Toc214954176"/>
      <w:bookmarkStart w:id="1485" w:name="_Toc222152388"/>
      <w:r w:rsidRPr="002437CB">
        <w:t>6.1.4</w:t>
      </w:r>
      <w:r w:rsidRPr="002437CB">
        <w:rPr>
          <w:lang w:val="en-US"/>
        </w:rPr>
        <w:t>.6.3</w:t>
      </w:r>
      <w:r w:rsidRPr="002437CB">
        <w:rPr>
          <w:lang w:val="en-US"/>
        </w:rPr>
        <w:tab/>
        <w:t>Simple data types and enumerations</w:t>
      </w:r>
      <w:bookmarkEnd w:id="1482"/>
      <w:bookmarkEnd w:id="1483"/>
      <w:bookmarkEnd w:id="1484"/>
      <w:bookmarkEnd w:id="1485"/>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486" w:name="_Toc212495872"/>
      <w:bookmarkStart w:id="1487" w:name="_Toc214953451"/>
      <w:bookmarkStart w:id="1488" w:name="_Toc214954177"/>
      <w:bookmarkStart w:id="1489" w:name="_Toc222152389"/>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486"/>
      <w:bookmarkEnd w:id="1487"/>
      <w:bookmarkEnd w:id="1488"/>
      <w:bookmarkEnd w:id="1489"/>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490" w:name="_Toc212495873"/>
      <w:bookmarkStart w:id="1491" w:name="_Toc214953452"/>
      <w:bookmarkStart w:id="1492" w:name="_Toc214954178"/>
      <w:bookmarkStart w:id="1493" w:name="_Toc222152390"/>
      <w:r w:rsidRPr="002437CB">
        <w:t>6.1.4.6.5</w:t>
      </w:r>
      <w:r w:rsidRPr="002437CB">
        <w:tab/>
        <w:t>Binary data</w:t>
      </w:r>
      <w:bookmarkEnd w:id="1490"/>
      <w:bookmarkEnd w:id="1491"/>
      <w:bookmarkEnd w:id="1492"/>
      <w:bookmarkEnd w:id="1493"/>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494" w:name="_Toc212495874"/>
      <w:bookmarkStart w:id="1495" w:name="_Toc214953453"/>
      <w:bookmarkStart w:id="1496" w:name="_Toc214954179"/>
      <w:bookmarkStart w:id="1497" w:name="_Toc222152391"/>
      <w:r w:rsidRPr="002437CB">
        <w:t>6.1.4.7</w:t>
      </w:r>
      <w:r w:rsidRPr="002437CB">
        <w:tab/>
        <w:t>Error Handling</w:t>
      </w:r>
      <w:bookmarkEnd w:id="1494"/>
      <w:bookmarkEnd w:id="1495"/>
      <w:bookmarkEnd w:id="1496"/>
      <w:bookmarkEnd w:id="1497"/>
    </w:p>
    <w:p w14:paraId="05B68021" w14:textId="77777777" w:rsidR="00E427F0" w:rsidRPr="002437CB" w:rsidRDefault="00E427F0" w:rsidP="00E427F0">
      <w:pPr>
        <w:pStyle w:val="Heading5"/>
      </w:pPr>
      <w:bookmarkStart w:id="1498" w:name="_Toc212495875"/>
      <w:bookmarkStart w:id="1499" w:name="_Toc214953454"/>
      <w:bookmarkStart w:id="1500" w:name="_Toc214954180"/>
      <w:bookmarkStart w:id="1501" w:name="_Toc222152392"/>
      <w:r w:rsidRPr="002437CB">
        <w:t>6.1.4.7.1</w:t>
      </w:r>
      <w:r w:rsidRPr="002437CB">
        <w:tab/>
        <w:t>General</w:t>
      </w:r>
      <w:bookmarkEnd w:id="1498"/>
      <w:bookmarkEnd w:id="1499"/>
      <w:bookmarkEnd w:id="1500"/>
      <w:bookmarkEnd w:id="1501"/>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02" w:name="_Toc212495876"/>
      <w:bookmarkStart w:id="1503" w:name="_Toc214953455"/>
      <w:bookmarkStart w:id="1504" w:name="_Toc214954181"/>
      <w:bookmarkStart w:id="1505" w:name="_Toc222152393"/>
      <w:r w:rsidRPr="002437CB">
        <w:t>6.1.4.7.2</w:t>
      </w:r>
      <w:r w:rsidRPr="002437CB">
        <w:tab/>
        <w:t>Protocol Errors</w:t>
      </w:r>
      <w:bookmarkEnd w:id="1502"/>
      <w:bookmarkEnd w:id="1503"/>
      <w:bookmarkEnd w:id="1504"/>
      <w:bookmarkEnd w:id="1505"/>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06" w:name="_Toc212495877"/>
      <w:bookmarkStart w:id="1507" w:name="_Toc214953456"/>
      <w:bookmarkStart w:id="1508" w:name="_Toc214954182"/>
      <w:bookmarkStart w:id="1509" w:name="_Toc222152394"/>
      <w:r w:rsidRPr="002437CB">
        <w:t>6.1.4.7.3</w:t>
      </w:r>
      <w:r w:rsidRPr="002437CB">
        <w:tab/>
        <w:t>Application Errors</w:t>
      </w:r>
      <w:bookmarkEnd w:id="1506"/>
      <w:bookmarkEnd w:id="1507"/>
      <w:bookmarkEnd w:id="1508"/>
      <w:bookmarkEnd w:id="1509"/>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10" w:name="_Toc212495878"/>
      <w:bookmarkStart w:id="1511" w:name="_Toc214953457"/>
      <w:bookmarkStart w:id="1512" w:name="_Toc214954183"/>
      <w:bookmarkStart w:id="1513" w:name="_Toc222152395"/>
      <w:r w:rsidRPr="002437CB">
        <w:t>6.1.4.8</w:t>
      </w:r>
      <w:r w:rsidRPr="002437CB">
        <w:tab/>
        <w:t>Feature negotiation</w:t>
      </w:r>
      <w:bookmarkEnd w:id="1510"/>
      <w:bookmarkEnd w:id="1511"/>
      <w:bookmarkEnd w:id="1512"/>
      <w:bookmarkEnd w:id="1513"/>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14" w:name="_Toc212495879"/>
      <w:bookmarkStart w:id="1515" w:name="_Toc214953458"/>
      <w:bookmarkStart w:id="1516" w:name="_Toc214954184"/>
      <w:bookmarkStart w:id="1517" w:name="_Toc222152396"/>
      <w:r w:rsidRPr="002437CB">
        <w:rPr>
          <w:noProof/>
          <w:lang w:eastAsia="zh-CN"/>
        </w:rPr>
        <w:t>6.1.4</w:t>
      </w:r>
      <w:r w:rsidRPr="002437CB">
        <w:t>.9</w:t>
      </w:r>
      <w:r w:rsidRPr="002437CB">
        <w:tab/>
        <w:t>Security</w:t>
      </w:r>
      <w:bookmarkEnd w:id="1514"/>
      <w:bookmarkEnd w:id="1515"/>
      <w:bookmarkEnd w:id="1516"/>
      <w:bookmarkEnd w:id="1517"/>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18" w:name="_Toc195627869"/>
      <w:bookmarkStart w:id="1519" w:name="_Toc195628110"/>
      <w:bookmarkStart w:id="1520" w:name="_Toc212495880"/>
      <w:bookmarkStart w:id="1521" w:name="_Toc214953459"/>
      <w:bookmarkStart w:id="1522" w:name="_Toc214954185"/>
      <w:bookmarkStart w:id="1523" w:name="_Toc222152397"/>
      <w:r w:rsidRPr="002437CB">
        <w:t>6.1.</w:t>
      </w:r>
      <w:r w:rsidR="004B37F4" w:rsidRPr="002437CB">
        <w:t>5</w:t>
      </w:r>
      <w:r w:rsidRPr="002437CB">
        <w:tab/>
        <w:t>AIMLES_HierarchicalComputingAssist API</w:t>
      </w:r>
      <w:bookmarkEnd w:id="1518"/>
      <w:bookmarkEnd w:id="1519"/>
      <w:bookmarkEnd w:id="1520"/>
      <w:bookmarkEnd w:id="1521"/>
      <w:bookmarkEnd w:id="1522"/>
      <w:bookmarkEnd w:id="1523"/>
    </w:p>
    <w:p w14:paraId="752A8471" w14:textId="77777777" w:rsidR="00C64BB7" w:rsidRPr="002437CB" w:rsidRDefault="00C64BB7" w:rsidP="00C64BB7">
      <w:pPr>
        <w:pStyle w:val="Heading4"/>
      </w:pPr>
      <w:bookmarkStart w:id="1524" w:name="_Toc195627870"/>
      <w:bookmarkStart w:id="1525" w:name="_Toc195628111"/>
      <w:bookmarkStart w:id="1526" w:name="_Toc212495881"/>
      <w:bookmarkStart w:id="1527" w:name="_Toc214953460"/>
      <w:bookmarkStart w:id="1528" w:name="_Toc214954186"/>
      <w:bookmarkStart w:id="1529" w:name="_Toc222152398"/>
      <w:bookmarkStart w:id="1530" w:name="_Toc195627871"/>
      <w:bookmarkStart w:id="1531" w:name="_Toc195628112"/>
      <w:r w:rsidRPr="002437CB">
        <w:t>6.1.5.1</w:t>
      </w:r>
      <w:r w:rsidRPr="002437CB">
        <w:tab/>
        <w:t>Introduction</w:t>
      </w:r>
      <w:bookmarkEnd w:id="1524"/>
      <w:bookmarkEnd w:id="1525"/>
      <w:bookmarkEnd w:id="1526"/>
      <w:bookmarkEnd w:id="1527"/>
      <w:bookmarkEnd w:id="1528"/>
      <w:bookmarkEnd w:id="1529"/>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32" w:name="_Toc212495882"/>
      <w:bookmarkStart w:id="1533" w:name="_Toc214953461"/>
      <w:bookmarkStart w:id="1534" w:name="_Toc214954187"/>
      <w:bookmarkStart w:id="1535" w:name="_Toc222152399"/>
      <w:bookmarkStart w:id="1536" w:name="_Toc195627872"/>
      <w:bookmarkStart w:id="1537" w:name="_Toc195628113"/>
      <w:bookmarkEnd w:id="1530"/>
      <w:bookmarkEnd w:id="1531"/>
      <w:r w:rsidRPr="002437CB">
        <w:t>6.1.5.2</w:t>
      </w:r>
      <w:r w:rsidRPr="002437CB">
        <w:tab/>
        <w:t>Usage of HTTP and common API related aspects</w:t>
      </w:r>
      <w:bookmarkEnd w:id="1532"/>
      <w:bookmarkEnd w:id="1533"/>
      <w:bookmarkEnd w:id="1534"/>
      <w:bookmarkEnd w:id="1535"/>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38" w:name="_Toc212495883"/>
      <w:bookmarkStart w:id="1539" w:name="_Toc214953462"/>
      <w:bookmarkStart w:id="1540" w:name="_Toc214954188"/>
      <w:bookmarkStart w:id="1541" w:name="_Toc222152400"/>
      <w:bookmarkStart w:id="1542" w:name="_Toc195627873"/>
      <w:bookmarkStart w:id="1543" w:name="_Toc195628114"/>
      <w:bookmarkEnd w:id="1536"/>
      <w:bookmarkEnd w:id="1537"/>
      <w:r w:rsidRPr="002437CB">
        <w:t>6.1.5.3</w:t>
      </w:r>
      <w:r w:rsidRPr="002437CB">
        <w:tab/>
        <w:t>Resources</w:t>
      </w:r>
      <w:bookmarkEnd w:id="1538"/>
      <w:bookmarkEnd w:id="1539"/>
      <w:bookmarkEnd w:id="1540"/>
      <w:bookmarkEnd w:id="1541"/>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44" w:name="_Toc212495884"/>
      <w:bookmarkStart w:id="1545" w:name="_Toc214953463"/>
      <w:bookmarkStart w:id="1546" w:name="_Toc214954189"/>
      <w:bookmarkStart w:id="1547" w:name="_Toc222152401"/>
      <w:r w:rsidRPr="002437CB">
        <w:t>6.1.</w:t>
      </w:r>
      <w:r w:rsidR="00EF65EB" w:rsidRPr="002437CB">
        <w:t>5</w:t>
      </w:r>
      <w:r w:rsidRPr="002437CB">
        <w:t>.4</w:t>
      </w:r>
      <w:r w:rsidRPr="002437CB">
        <w:tab/>
        <w:t>Custom Operations without associated resources</w:t>
      </w:r>
      <w:bookmarkEnd w:id="1542"/>
      <w:bookmarkEnd w:id="1543"/>
      <w:bookmarkEnd w:id="1544"/>
      <w:bookmarkEnd w:id="1545"/>
      <w:bookmarkEnd w:id="1546"/>
      <w:bookmarkEnd w:id="1547"/>
    </w:p>
    <w:p w14:paraId="7C273965" w14:textId="77777777" w:rsidR="00281B26" w:rsidRPr="002437CB" w:rsidRDefault="00281B26" w:rsidP="00281B26">
      <w:pPr>
        <w:pStyle w:val="Heading5"/>
      </w:pPr>
      <w:bookmarkStart w:id="1548" w:name="_Toc195627874"/>
      <w:bookmarkStart w:id="1549" w:name="_Toc195628115"/>
      <w:bookmarkStart w:id="1550" w:name="_Toc212495885"/>
      <w:bookmarkStart w:id="1551" w:name="_Toc214953464"/>
      <w:bookmarkStart w:id="1552" w:name="_Toc214954190"/>
      <w:bookmarkStart w:id="1553" w:name="_Toc222152402"/>
      <w:r w:rsidRPr="002437CB">
        <w:t>6.1.5.4.1</w:t>
      </w:r>
      <w:r w:rsidRPr="002437CB">
        <w:tab/>
        <w:t>Overview</w:t>
      </w:r>
      <w:bookmarkEnd w:id="1548"/>
      <w:bookmarkEnd w:id="1549"/>
      <w:bookmarkEnd w:id="1550"/>
      <w:bookmarkEnd w:id="1551"/>
      <w:bookmarkEnd w:id="1552"/>
      <w:bookmarkEnd w:id="1553"/>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60AF42DF"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3EA546CB" w:rsidR="00571EB6" w:rsidRPr="002437CB" w:rsidRDefault="00571EB6" w:rsidP="00571EB6">
      <w:pPr>
        <w:pStyle w:val="Heading5"/>
      </w:pPr>
      <w:bookmarkStart w:id="1554" w:name="_Toc222152403"/>
      <w:bookmarkStart w:id="1555" w:name="_Toc212495886"/>
      <w:bookmarkStart w:id="1556" w:name="_Toc214953465"/>
      <w:bookmarkStart w:id="1557" w:name="_Toc214954191"/>
      <w:r w:rsidRPr="002437CB">
        <w:t>6.1.5.4.2</w:t>
      </w:r>
      <w:r w:rsidRPr="002437CB">
        <w:tab/>
        <w:t>Operation: Request</w:t>
      </w:r>
      <w:r w:rsidR="00AE4BA3" w:rsidRPr="002437CB">
        <w:t>Assistance</w:t>
      </w:r>
      <w:bookmarkEnd w:id="1554"/>
      <w:bookmarkEnd w:id="1555"/>
      <w:bookmarkEnd w:id="1556"/>
      <w:bookmarkEnd w:id="1557"/>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558" w:name="_Toc212495887"/>
      <w:bookmarkStart w:id="1559" w:name="_Toc214953466"/>
      <w:bookmarkStart w:id="1560" w:name="_Toc214954192"/>
      <w:bookmarkStart w:id="1561" w:name="_Toc222152404"/>
      <w:r w:rsidRPr="002437CB">
        <w:t>6.1.5.5</w:t>
      </w:r>
      <w:r w:rsidRPr="002437CB">
        <w:tab/>
        <w:t>Notifications</w:t>
      </w:r>
      <w:bookmarkEnd w:id="1558"/>
      <w:bookmarkEnd w:id="1559"/>
      <w:bookmarkEnd w:id="1560"/>
      <w:bookmarkEnd w:id="1561"/>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562" w:name="_Toc212495888"/>
      <w:bookmarkStart w:id="1563" w:name="_Toc214953467"/>
      <w:bookmarkStart w:id="1564" w:name="_Toc214954193"/>
      <w:bookmarkStart w:id="1565" w:name="_Toc222152405"/>
      <w:r w:rsidRPr="002437CB">
        <w:t>6.1.5.6</w:t>
      </w:r>
      <w:r w:rsidRPr="002437CB">
        <w:tab/>
        <w:t>Data Model</w:t>
      </w:r>
      <w:bookmarkEnd w:id="1562"/>
      <w:bookmarkEnd w:id="1563"/>
      <w:bookmarkEnd w:id="1564"/>
      <w:bookmarkEnd w:id="1565"/>
    </w:p>
    <w:p w14:paraId="34BD3559" w14:textId="77777777" w:rsidR="00571EB6" w:rsidRPr="002437CB" w:rsidRDefault="00571EB6" w:rsidP="00571EB6">
      <w:pPr>
        <w:pStyle w:val="Heading5"/>
      </w:pPr>
      <w:bookmarkStart w:id="1566" w:name="_Toc212495889"/>
      <w:bookmarkStart w:id="1567" w:name="_Toc214953468"/>
      <w:bookmarkStart w:id="1568" w:name="_Toc214954194"/>
      <w:bookmarkStart w:id="1569" w:name="_Toc222152406"/>
      <w:r w:rsidRPr="002437CB">
        <w:t>6.1.5.6.1</w:t>
      </w:r>
      <w:r w:rsidRPr="002437CB">
        <w:tab/>
        <w:t>General</w:t>
      </w:r>
      <w:bookmarkEnd w:id="1566"/>
      <w:bookmarkEnd w:id="1567"/>
      <w:bookmarkEnd w:id="1568"/>
      <w:bookmarkEnd w:id="1569"/>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BA9C3EA" w14:textId="77777777" w:rsidTr="006460FF">
        <w:trPr>
          <w:jc w:val="center"/>
        </w:trPr>
        <w:tc>
          <w:tcPr>
            <w:tcW w:w="1773" w:type="dxa"/>
            <w:vAlign w:val="center"/>
            <w:hideMark/>
          </w:tcPr>
          <w:p w14:paraId="6613A8F4" w14:textId="77777777" w:rsidR="00571EB6" w:rsidRPr="002437CB" w:rsidRDefault="00571EB6" w:rsidP="00A24C9B">
            <w:pPr>
              <w:pStyle w:val="TAL"/>
              <w:rPr>
                <w:rFonts w:eastAsia="DengXian"/>
                <w:lang w:eastAsia="zh-CN"/>
              </w:rPr>
            </w:pPr>
            <w:r w:rsidRPr="002437CB">
              <w:rPr>
                <w:lang w:eastAsia="zh-CN"/>
              </w:rPr>
              <w:t>AimlHierAssitReq</w:t>
            </w:r>
          </w:p>
        </w:tc>
        <w:tc>
          <w:tcPr>
            <w:tcW w:w="1698" w:type="dxa"/>
            <w:vAlign w:val="center"/>
            <w:hideMark/>
          </w:tcPr>
          <w:p w14:paraId="1B4585AA" w14:textId="2AD1DA34" w:rsidR="00571EB6" w:rsidRPr="002437CB" w:rsidRDefault="00571EB6" w:rsidP="00A24C9B">
            <w:pPr>
              <w:pStyle w:val="TAC"/>
              <w:rPr>
                <w:rFonts w:eastAsia="DengXian"/>
                <w:lang w:eastAsia="zh-CN"/>
              </w:rPr>
            </w:pPr>
            <w:r w:rsidRPr="002437CB">
              <w:rPr>
                <w:rFonts w:eastAsia="DengXian"/>
                <w:lang w:eastAsia="zh-CN"/>
              </w:rPr>
              <w:t>6.1.5.6.2.2</w:t>
            </w:r>
          </w:p>
        </w:tc>
        <w:tc>
          <w:tcPr>
            <w:tcW w:w="4738" w:type="dxa"/>
            <w:vAlign w:val="center"/>
            <w:hideMark/>
          </w:tcPr>
          <w:p w14:paraId="5525893F"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1C0F2276"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3BF85806" w14:textId="77777777" w:rsidTr="006460FF">
        <w:trPr>
          <w:jc w:val="center"/>
        </w:trPr>
        <w:tc>
          <w:tcPr>
            <w:tcW w:w="1773" w:type="dxa"/>
            <w:vAlign w:val="center"/>
            <w:hideMark/>
          </w:tcPr>
          <w:p w14:paraId="0ACDA095" w14:textId="77777777" w:rsidR="00571EB6" w:rsidRPr="002437CB" w:rsidRDefault="00571EB6" w:rsidP="00A24C9B">
            <w:pPr>
              <w:pStyle w:val="TAL"/>
              <w:rPr>
                <w:rFonts w:eastAsia="DengXian"/>
                <w:lang w:eastAsia="zh-CN"/>
              </w:rPr>
            </w:pPr>
            <w:r w:rsidRPr="002437CB">
              <w:rPr>
                <w:lang w:eastAsia="zh-CN"/>
              </w:rPr>
              <w:t>AimlHierAssitResp</w:t>
            </w:r>
          </w:p>
        </w:tc>
        <w:tc>
          <w:tcPr>
            <w:tcW w:w="1698" w:type="dxa"/>
            <w:vAlign w:val="center"/>
            <w:hideMark/>
          </w:tcPr>
          <w:p w14:paraId="0D962CEE" w14:textId="2FFF4BEC" w:rsidR="00571EB6" w:rsidRPr="002437CB" w:rsidRDefault="00571EB6" w:rsidP="00A24C9B">
            <w:pPr>
              <w:pStyle w:val="TAC"/>
              <w:rPr>
                <w:rFonts w:eastAsia="DengXian"/>
                <w:lang w:eastAsia="zh-CN"/>
              </w:rPr>
            </w:pPr>
            <w:r w:rsidRPr="002437CB">
              <w:rPr>
                <w:rFonts w:eastAsia="DengXian"/>
                <w:lang w:eastAsia="zh-CN"/>
              </w:rPr>
              <w:t>6.1.5.6.</w:t>
            </w:r>
            <w:r w:rsidR="00FE2E74" w:rsidRPr="002437CB">
              <w:rPr>
                <w:rFonts w:eastAsia="DengXian"/>
                <w:lang w:eastAsia="zh-CN"/>
              </w:rPr>
              <w:t>2</w:t>
            </w:r>
            <w:r w:rsidRPr="002437CB">
              <w:rPr>
                <w:rFonts w:eastAsia="DengXian"/>
                <w:lang w:eastAsia="zh-CN"/>
              </w:rPr>
              <w:t>.3</w:t>
            </w:r>
          </w:p>
        </w:tc>
        <w:tc>
          <w:tcPr>
            <w:tcW w:w="4738" w:type="dxa"/>
            <w:vAlign w:val="center"/>
            <w:hideMark/>
          </w:tcPr>
          <w:p w14:paraId="55464DCC" w14:textId="77777777" w:rsidR="00571EB6" w:rsidRPr="002437CB" w:rsidRDefault="00571EB6"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52372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768B308C" w14:textId="77777777" w:rsidTr="006460FF">
        <w:trPr>
          <w:jc w:val="center"/>
        </w:trPr>
        <w:tc>
          <w:tcPr>
            <w:tcW w:w="1773" w:type="dxa"/>
            <w:vAlign w:val="center"/>
          </w:tcPr>
          <w:p w14:paraId="4155BC71" w14:textId="50EC4FE6" w:rsidR="00571EB6" w:rsidRPr="002437CB" w:rsidRDefault="00571EB6" w:rsidP="00A24C9B">
            <w:pPr>
              <w:pStyle w:val="TAL"/>
              <w:rPr>
                <w:lang w:eastAsia="zh-CN"/>
              </w:rPr>
            </w:pPr>
            <w:r w:rsidRPr="002437CB">
              <w:rPr>
                <w:rFonts w:eastAsia="DengXian"/>
                <w:lang w:eastAsia="zh-CN"/>
              </w:rPr>
              <w:t>Assi</w:t>
            </w:r>
            <w:r w:rsidR="00662180">
              <w:rPr>
                <w:rFonts w:eastAsia="DengXian"/>
                <w:lang w:eastAsia="zh-CN"/>
              </w:rPr>
              <w:t>s</w:t>
            </w:r>
            <w:r w:rsidRPr="002437CB">
              <w:rPr>
                <w:rFonts w:eastAsia="DengXian"/>
                <w:lang w:eastAsia="zh-CN"/>
              </w:rPr>
              <w:t>tInfo</w:t>
            </w:r>
          </w:p>
        </w:tc>
        <w:tc>
          <w:tcPr>
            <w:tcW w:w="1698" w:type="dxa"/>
            <w:vAlign w:val="center"/>
          </w:tcPr>
          <w:p w14:paraId="112B01DC" w14:textId="70107A9E" w:rsidR="00571EB6" w:rsidRPr="002437CB" w:rsidRDefault="00571EB6" w:rsidP="00A24C9B">
            <w:pPr>
              <w:pStyle w:val="TAC"/>
              <w:rPr>
                <w:rFonts w:eastAsia="DengXian"/>
                <w:lang w:eastAsia="zh-CN"/>
              </w:rPr>
            </w:pPr>
            <w:r w:rsidRPr="002437CB">
              <w:t>6.1.5.6.2.5</w:t>
            </w:r>
          </w:p>
        </w:tc>
        <w:tc>
          <w:tcPr>
            <w:tcW w:w="4738" w:type="dxa"/>
            <w:vAlign w:val="center"/>
          </w:tcPr>
          <w:p w14:paraId="39F32159" w14:textId="77777777" w:rsidR="00571EB6" w:rsidRPr="002437CB" w:rsidRDefault="00571EB6"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F5337A9" w14:textId="77777777" w:rsidR="00571EB6" w:rsidRPr="002437CB" w:rsidRDefault="00571EB6" w:rsidP="00A24C9B">
            <w:pPr>
              <w:keepNext/>
              <w:keepLines/>
              <w:spacing w:after="0"/>
              <w:rPr>
                <w:rFonts w:ascii="Arial" w:eastAsia="DengXian" w:hAnsi="Arial" w:cs="Arial"/>
                <w:sz w:val="18"/>
                <w:szCs w:val="18"/>
                <w:lang w:eastAsia="zh-CN"/>
              </w:rPr>
            </w:pPr>
          </w:p>
        </w:tc>
      </w:tr>
      <w:tr w:rsidR="00E34456" w:rsidRPr="002437CB" w14:paraId="5AFB1F7D" w14:textId="77777777" w:rsidTr="006460FF">
        <w:trPr>
          <w:jc w:val="center"/>
        </w:trPr>
        <w:tc>
          <w:tcPr>
            <w:tcW w:w="1773" w:type="dxa"/>
            <w:vAlign w:val="center"/>
          </w:tcPr>
          <w:p w14:paraId="3F06A543" w14:textId="27EB174C" w:rsidR="00E34456" w:rsidRPr="002437CB" w:rsidRDefault="00E34456" w:rsidP="00A24C9B">
            <w:pPr>
              <w:pStyle w:val="TAL"/>
              <w:rPr>
                <w:lang w:eastAsia="zh-CN"/>
              </w:rPr>
            </w:pPr>
            <w:r w:rsidRPr="002437CB">
              <w:rPr>
                <w:lang w:eastAsia="zh-CN"/>
              </w:rPr>
              <w:t>Assi</w:t>
            </w:r>
            <w:r w:rsidR="00662180">
              <w:rPr>
                <w:lang w:eastAsia="zh-CN"/>
              </w:rPr>
              <w:t>s</w:t>
            </w:r>
            <w:r w:rsidRPr="002437CB">
              <w:rPr>
                <w:lang w:eastAsia="zh-CN"/>
              </w:rPr>
              <w:t>tInfoType</w:t>
            </w:r>
          </w:p>
        </w:tc>
        <w:tc>
          <w:tcPr>
            <w:tcW w:w="1698" w:type="dxa"/>
          </w:tcPr>
          <w:p w14:paraId="7CFED301" w14:textId="433CF017" w:rsidR="00E34456" w:rsidRPr="002437CB" w:rsidRDefault="00E34456" w:rsidP="00A24C9B">
            <w:pPr>
              <w:pStyle w:val="TAC"/>
              <w:rPr>
                <w:rFonts w:eastAsia="DengXian"/>
                <w:lang w:eastAsia="zh-CN"/>
              </w:rPr>
            </w:pPr>
            <w:r w:rsidRPr="002437CB">
              <w:t>6.1.5.6.3.5</w:t>
            </w:r>
          </w:p>
        </w:tc>
        <w:tc>
          <w:tcPr>
            <w:tcW w:w="4738" w:type="dxa"/>
          </w:tcPr>
          <w:p w14:paraId="56F1BB22" w14:textId="77777777" w:rsidR="00E34456" w:rsidRPr="002437CB" w:rsidRDefault="00E34456" w:rsidP="00A24C9B">
            <w:pPr>
              <w:pStyle w:val="TAL"/>
              <w:rPr>
                <w:lang w:eastAsia="zh-CN"/>
              </w:rPr>
            </w:pPr>
            <w:r w:rsidRPr="002437CB">
              <w:rPr>
                <w:lang w:eastAsia="zh-CN"/>
              </w:rPr>
              <w:t>Represents the assistance information type.</w:t>
            </w:r>
          </w:p>
        </w:tc>
        <w:tc>
          <w:tcPr>
            <w:tcW w:w="1343" w:type="dxa"/>
            <w:vAlign w:val="center"/>
          </w:tcPr>
          <w:p w14:paraId="12A4E53D" w14:textId="77777777" w:rsidR="00E34456" w:rsidRPr="002437CB" w:rsidRDefault="00E34456" w:rsidP="00A24C9B">
            <w:pPr>
              <w:pStyle w:val="TAL"/>
              <w:rPr>
                <w:lang w:eastAsia="zh-CN"/>
              </w:rPr>
            </w:pPr>
          </w:p>
        </w:tc>
      </w:tr>
      <w:tr w:rsidR="00571EB6" w:rsidRPr="002437CB" w14:paraId="4A27975E" w14:textId="77777777" w:rsidTr="006460FF">
        <w:trPr>
          <w:jc w:val="center"/>
        </w:trPr>
        <w:tc>
          <w:tcPr>
            <w:tcW w:w="1773" w:type="dxa"/>
            <w:vAlign w:val="center"/>
          </w:tcPr>
          <w:p w14:paraId="54D2691D" w14:textId="77777777" w:rsidR="00571EB6" w:rsidRPr="002437CB" w:rsidRDefault="00571EB6" w:rsidP="00A24C9B">
            <w:pPr>
              <w:pStyle w:val="TAL"/>
              <w:rPr>
                <w:rFonts w:eastAsia="DengXian"/>
                <w:lang w:eastAsia="zh-CN"/>
              </w:rPr>
            </w:pPr>
            <w:r w:rsidRPr="002437CB">
              <w:rPr>
                <w:rFonts w:eastAsia="DengXian"/>
                <w:lang w:eastAsia="zh-CN"/>
              </w:rPr>
              <w:t>ExecutionNode</w:t>
            </w:r>
          </w:p>
        </w:tc>
        <w:tc>
          <w:tcPr>
            <w:tcW w:w="1698" w:type="dxa"/>
            <w:vAlign w:val="center"/>
          </w:tcPr>
          <w:p w14:paraId="271759EC" w14:textId="13D38364" w:rsidR="00571EB6" w:rsidRPr="002437CB" w:rsidRDefault="00571EB6" w:rsidP="00A24C9B">
            <w:pPr>
              <w:pStyle w:val="TAC"/>
              <w:rPr>
                <w:rFonts w:eastAsia="DengXian"/>
                <w:lang w:eastAsia="zh-CN"/>
              </w:rPr>
            </w:pPr>
            <w:r w:rsidRPr="002437CB">
              <w:t>6.1.5.6.2.6</w:t>
            </w:r>
          </w:p>
        </w:tc>
        <w:tc>
          <w:tcPr>
            <w:tcW w:w="4738" w:type="dxa"/>
            <w:vAlign w:val="center"/>
          </w:tcPr>
          <w:p w14:paraId="45E18B26" w14:textId="77777777" w:rsidR="00571EB6" w:rsidRPr="002437CB" w:rsidRDefault="00571EB6"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78A41787"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5BF6BF72" w14:textId="77777777" w:rsidTr="006460FF">
        <w:trPr>
          <w:jc w:val="center"/>
        </w:trPr>
        <w:tc>
          <w:tcPr>
            <w:tcW w:w="1773" w:type="dxa"/>
            <w:vAlign w:val="center"/>
          </w:tcPr>
          <w:p w14:paraId="6BE6DEC4"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1698" w:type="dxa"/>
            <w:vAlign w:val="center"/>
          </w:tcPr>
          <w:p w14:paraId="12FCFB71" w14:textId="34644F6C" w:rsidR="00571EB6" w:rsidRPr="002437CB" w:rsidRDefault="00571EB6" w:rsidP="00A24C9B">
            <w:pPr>
              <w:pStyle w:val="TAC"/>
              <w:rPr>
                <w:rFonts w:eastAsia="DengXian"/>
                <w:lang w:eastAsia="zh-CN"/>
              </w:rPr>
            </w:pPr>
            <w:r w:rsidRPr="002437CB">
              <w:t>6.1.5.6.2.4</w:t>
            </w:r>
          </w:p>
        </w:tc>
        <w:tc>
          <w:tcPr>
            <w:tcW w:w="4738" w:type="dxa"/>
            <w:vAlign w:val="center"/>
          </w:tcPr>
          <w:p w14:paraId="0E46E9CF" w14:textId="77777777" w:rsidR="00571EB6" w:rsidRPr="002437CB" w:rsidRDefault="00571EB6"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51844FD0"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2BEE191" w14:textId="77777777" w:rsidTr="006460FF">
        <w:trPr>
          <w:jc w:val="center"/>
        </w:trPr>
        <w:tc>
          <w:tcPr>
            <w:tcW w:w="1773" w:type="dxa"/>
            <w:vAlign w:val="center"/>
          </w:tcPr>
          <w:p w14:paraId="241B4CE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698" w:type="dxa"/>
            <w:vAlign w:val="center"/>
          </w:tcPr>
          <w:p w14:paraId="46634278" w14:textId="0747AFA4" w:rsidR="00571EB6" w:rsidRPr="002437CB" w:rsidRDefault="00571EB6" w:rsidP="00A24C9B">
            <w:pPr>
              <w:pStyle w:val="TAC"/>
              <w:rPr>
                <w:rFonts w:eastAsia="DengXian"/>
                <w:lang w:eastAsia="zh-CN"/>
              </w:rPr>
            </w:pPr>
            <w:r w:rsidRPr="002437CB">
              <w:t>6.1.5.6.3.3</w:t>
            </w:r>
          </w:p>
        </w:tc>
        <w:tc>
          <w:tcPr>
            <w:tcW w:w="4738" w:type="dxa"/>
            <w:vAlign w:val="center"/>
          </w:tcPr>
          <w:p w14:paraId="68F9C0AB" w14:textId="77777777" w:rsidR="00571EB6" w:rsidRPr="002437CB" w:rsidRDefault="00571EB6"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5061607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8E160A9" w14:textId="77777777" w:rsidTr="006460FF">
        <w:trPr>
          <w:jc w:val="center"/>
        </w:trPr>
        <w:tc>
          <w:tcPr>
            <w:tcW w:w="1773" w:type="dxa"/>
            <w:vAlign w:val="center"/>
          </w:tcPr>
          <w:p w14:paraId="2FE048D3"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1698" w:type="dxa"/>
            <w:vAlign w:val="center"/>
          </w:tcPr>
          <w:p w14:paraId="4A5695A0" w14:textId="6429CC0A" w:rsidR="00571EB6" w:rsidRPr="002437CB" w:rsidRDefault="00571EB6" w:rsidP="00A24C9B">
            <w:pPr>
              <w:pStyle w:val="TAC"/>
              <w:rPr>
                <w:rFonts w:eastAsia="DengXian"/>
                <w:lang w:eastAsia="zh-CN"/>
              </w:rPr>
            </w:pPr>
            <w:r w:rsidRPr="002437CB">
              <w:t>6.1.5.6.3.4</w:t>
            </w:r>
          </w:p>
        </w:tc>
        <w:tc>
          <w:tcPr>
            <w:tcW w:w="4738" w:type="dxa"/>
            <w:vAlign w:val="center"/>
          </w:tcPr>
          <w:p w14:paraId="76B70632" w14:textId="77777777" w:rsidR="00571EB6" w:rsidRPr="002437CB" w:rsidRDefault="00571EB6"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66759BA8" w14:textId="77777777" w:rsidR="00571EB6" w:rsidRPr="002437CB" w:rsidRDefault="00571EB6"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570" w:name="_Toc212495890"/>
      <w:bookmarkStart w:id="1571" w:name="_Toc214953469"/>
      <w:bookmarkStart w:id="1572" w:name="_Toc214954195"/>
      <w:bookmarkStart w:id="1573" w:name="_Toc222152407"/>
      <w:r w:rsidRPr="002437CB">
        <w:t>6.1.5</w:t>
      </w:r>
      <w:r w:rsidRPr="002437CB">
        <w:rPr>
          <w:lang w:val="en-US"/>
        </w:rPr>
        <w:t>.6.2</w:t>
      </w:r>
      <w:r w:rsidRPr="002437CB">
        <w:rPr>
          <w:lang w:val="en-US"/>
        </w:rPr>
        <w:tab/>
        <w:t>Structured data types</w:t>
      </w:r>
      <w:bookmarkEnd w:id="1570"/>
      <w:bookmarkEnd w:id="1571"/>
      <w:bookmarkEnd w:id="1572"/>
      <w:bookmarkEnd w:id="1573"/>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77777777" w:rsidR="00571EB6" w:rsidRPr="002437CB" w:rsidRDefault="00571EB6" w:rsidP="00A24C9B">
            <w:pPr>
              <w:pStyle w:val="TAL"/>
              <w:rPr>
                <w:rFonts w:eastAsia="DengXian"/>
                <w:lang w:eastAsia="zh-CN"/>
              </w:rPr>
            </w:pPr>
            <w:r w:rsidRPr="002437CB">
              <w:rPr>
                <w:rFonts w:eastAsia="DengXian"/>
                <w:lang w:eastAsia="zh-CN"/>
              </w:rPr>
              <w:t xml:space="preserve">Contains the role of the VAL server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77777777" w:rsidR="00571EB6" w:rsidRPr="002437CB" w:rsidRDefault="00571EB6" w:rsidP="00A24C9B">
            <w:pPr>
              <w:pStyle w:val="TAL"/>
              <w:rPr>
                <w:rFonts w:eastAsia="DengXian"/>
                <w:lang w:eastAsia="zh-CN"/>
              </w:rPr>
            </w:pPr>
            <w:r w:rsidRPr="002437CB">
              <w:rPr>
                <w:rFonts w:eastAsia="DengXian"/>
                <w:lang w:eastAsia="zh-CN"/>
              </w:rPr>
              <w:t>Contains the VAL Server ID.</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574" w:name="_Toc212495891"/>
      <w:bookmarkStart w:id="1575" w:name="_Toc214953470"/>
      <w:bookmarkStart w:id="1576" w:name="_Toc214954196"/>
      <w:bookmarkStart w:id="1577" w:name="_Toc222152408"/>
      <w:r w:rsidRPr="002437CB">
        <w:t>6.1.5</w:t>
      </w:r>
      <w:r w:rsidRPr="002437CB">
        <w:rPr>
          <w:lang w:val="en-US"/>
        </w:rPr>
        <w:t>.6.3</w:t>
      </w:r>
      <w:r w:rsidRPr="002437CB">
        <w:rPr>
          <w:lang w:val="en-US"/>
        </w:rPr>
        <w:tab/>
        <w:t>Simple data types and enumerations</w:t>
      </w:r>
      <w:bookmarkEnd w:id="1574"/>
      <w:bookmarkEnd w:id="1575"/>
      <w:bookmarkEnd w:id="1576"/>
      <w:bookmarkEnd w:id="1577"/>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578" w:name="_Toc212495892"/>
      <w:bookmarkStart w:id="1579" w:name="_Toc214953471"/>
      <w:bookmarkStart w:id="1580" w:name="_Toc214954197"/>
      <w:bookmarkStart w:id="1581" w:name="_Toc222152409"/>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578"/>
      <w:bookmarkEnd w:id="1579"/>
      <w:bookmarkEnd w:id="1580"/>
      <w:bookmarkEnd w:id="1581"/>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582" w:name="_Toc212495893"/>
      <w:bookmarkStart w:id="1583" w:name="_Toc214953472"/>
      <w:bookmarkStart w:id="1584" w:name="_Toc214954198"/>
      <w:bookmarkStart w:id="1585" w:name="_Toc222152410"/>
      <w:r w:rsidRPr="002437CB">
        <w:t>6.1.5.6.5</w:t>
      </w:r>
      <w:r w:rsidRPr="002437CB">
        <w:tab/>
        <w:t>Binary data</w:t>
      </w:r>
      <w:bookmarkEnd w:id="1582"/>
      <w:bookmarkEnd w:id="1583"/>
      <w:bookmarkEnd w:id="1584"/>
      <w:bookmarkEnd w:id="1585"/>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586" w:name="_Toc212495894"/>
      <w:bookmarkStart w:id="1587" w:name="_Toc214953473"/>
      <w:bookmarkStart w:id="1588" w:name="_Toc214954199"/>
      <w:bookmarkStart w:id="1589" w:name="_Toc222152411"/>
      <w:r w:rsidRPr="002437CB">
        <w:t>6.1.5.7</w:t>
      </w:r>
      <w:r w:rsidRPr="002437CB">
        <w:tab/>
        <w:t>Error Handling</w:t>
      </w:r>
      <w:bookmarkEnd w:id="1586"/>
      <w:bookmarkEnd w:id="1587"/>
      <w:bookmarkEnd w:id="1588"/>
      <w:bookmarkEnd w:id="1589"/>
    </w:p>
    <w:p w14:paraId="4A363729" w14:textId="77777777" w:rsidR="00571EB6" w:rsidRPr="002437CB" w:rsidRDefault="00571EB6" w:rsidP="00571EB6">
      <w:pPr>
        <w:pStyle w:val="Heading5"/>
      </w:pPr>
      <w:bookmarkStart w:id="1590" w:name="_Toc212495895"/>
      <w:bookmarkStart w:id="1591" w:name="_Toc214953474"/>
      <w:bookmarkStart w:id="1592" w:name="_Toc214954200"/>
      <w:bookmarkStart w:id="1593" w:name="_Toc222152412"/>
      <w:r w:rsidRPr="002437CB">
        <w:t>6.1.5.7.1</w:t>
      </w:r>
      <w:r w:rsidRPr="002437CB">
        <w:tab/>
        <w:t>General</w:t>
      </w:r>
      <w:bookmarkEnd w:id="1590"/>
      <w:bookmarkEnd w:id="1591"/>
      <w:bookmarkEnd w:id="1592"/>
      <w:bookmarkEnd w:id="1593"/>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594" w:name="_Toc212495896"/>
      <w:bookmarkStart w:id="1595" w:name="_Toc214953475"/>
      <w:bookmarkStart w:id="1596" w:name="_Toc214954201"/>
      <w:bookmarkStart w:id="1597" w:name="_Toc222152413"/>
      <w:r w:rsidRPr="002437CB">
        <w:t>6.1.5.7.2</w:t>
      </w:r>
      <w:r w:rsidRPr="002437CB">
        <w:tab/>
        <w:t>Protocol Errors</w:t>
      </w:r>
      <w:bookmarkEnd w:id="1594"/>
      <w:bookmarkEnd w:id="1595"/>
      <w:bookmarkEnd w:id="1596"/>
      <w:bookmarkEnd w:id="1597"/>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598" w:name="_Toc212495897"/>
      <w:bookmarkStart w:id="1599" w:name="_Toc214953476"/>
      <w:bookmarkStart w:id="1600" w:name="_Toc214954202"/>
      <w:bookmarkStart w:id="1601" w:name="_Toc222152414"/>
      <w:r w:rsidRPr="002437CB">
        <w:t>6.1.5.7.3</w:t>
      </w:r>
      <w:r w:rsidRPr="002437CB">
        <w:tab/>
        <w:t>Application Errors</w:t>
      </w:r>
      <w:bookmarkEnd w:id="1598"/>
      <w:bookmarkEnd w:id="1599"/>
      <w:bookmarkEnd w:id="1600"/>
      <w:bookmarkEnd w:id="1601"/>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02" w:name="_Toc212495898"/>
      <w:bookmarkStart w:id="1603" w:name="_Toc214953477"/>
      <w:bookmarkStart w:id="1604" w:name="_Toc214954203"/>
      <w:bookmarkStart w:id="1605" w:name="_Toc222152415"/>
      <w:r w:rsidRPr="002437CB">
        <w:t>6.1.5.8</w:t>
      </w:r>
      <w:r w:rsidRPr="002437CB">
        <w:tab/>
        <w:t>Feature negotiation</w:t>
      </w:r>
      <w:bookmarkEnd w:id="1602"/>
      <w:bookmarkEnd w:id="1603"/>
      <w:bookmarkEnd w:id="1604"/>
      <w:bookmarkEnd w:id="1605"/>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06" w:name="_Toc212495899"/>
      <w:bookmarkStart w:id="1607" w:name="_Toc214953478"/>
      <w:bookmarkStart w:id="1608" w:name="_Toc214954204"/>
      <w:bookmarkStart w:id="1609" w:name="_Toc222152416"/>
      <w:r w:rsidRPr="002437CB">
        <w:rPr>
          <w:noProof/>
          <w:lang w:eastAsia="zh-CN"/>
        </w:rPr>
        <w:t>6.1.5</w:t>
      </w:r>
      <w:r w:rsidRPr="002437CB">
        <w:t>.9</w:t>
      </w:r>
      <w:r w:rsidRPr="002437CB">
        <w:tab/>
        <w:t>Security</w:t>
      </w:r>
      <w:bookmarkEnd w:id="1606"/>
      <w:bookmarkEnd w:id="1607"/>
      <w:bookmarkEnd w:id="1608"/>
      <w:bookmarkEnd w:id="1609"/>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10" w:name="_Toc195627875"/>
      <w:bookmarkStart w:id="1611" w:name="_Toc195628116"/>
      <w:bookmarkStart w:id="1612" w:name="_Toc212495900"/>
      <w:bookmarkStart w:id="1613" w:name="_Toc214953479"/>
      <w:bookmarkStart w:id="1614" w:name="_Toc214954205"/>
      <w:bookmarkStart w:id="1615" w:name="_Toc222152417"/>
      <w:r w:rsidRPr="002437CB">
        <w:t>6.1.</w:t>
      </w:r>
      <w:r w:rsidR="00267C37" w:rsidRPr="002437CB">
        <w:t>6</w:t>
      </w:r>
      <w:r w:rsidRPr="002437CB">
        <w:tab/>
        <w:t>AIMLES_AIMLEClientDiscovery API</w:t>
      </w:r>
      <w:bookmarkEnd w:id="1610"/>
      <w:bookmarkEnd w:id="1611"/>
      <w:bookmarkEnd w:id="1612"/>
      <w:bookmarkEnd w:id="1613"/>
      <w:bookmarkEnd w:id="1614"/>
      <w:bookmarkEnd w:id="1615"/>
    </w:p>
    <w:p w14:paraId="40831457" w14:textId="2762742A" w:rsidR="00CE05DA" w:rsidRPr="002437CB" w:rsidRDefault="00CE05DA" w:rsidP="00CE05DA">
      <w:pPr>
        <w:pStyle w:val="Heading4"/>
      </w:pPr>
      <w:bookmarkStart w:id="1616" w:name="_Toc195627876"/>
      <w:bookmarkStart w:id="1617" w:name="_Toc195628117"/>
      <w:bookmarkStart w:id="1618" w:name="_Toc212495901"/>
      <w:bookmarkStart w:id="1619" w:name="_Toc214953480"/>
      <w:bookmarkStart w:id="1620" w:name="_Toc214954206"/>
      <w:bookmarkStart w:id="1621" w:name="_Toc222152418"/>
      <w:r w:rsidRPr="002437CB">
        <w:t>6.1.</w:t>
      </w:r>
      <w:r w:rsidR="00267C37" w:rsidRPr="002437CB">
        <w:t>6</w:t>
      </w:r>
      <w:r w:rsidRPr="002437CB">
        <w:t>.1</w:t>
      </w:r>
      <w:r w:rsidRPr="002437CB">
        <w:tab/>
        <w:t>Introduction</w:t>
      </w:r>
      <w:bookmarkEnd w:id="1616"/>
      <w:bookmarkEnd w:id="1617"/>
      <w:bookmarkEnd w:id="1618"/>
      <w:bookmarkEnd w:id="1619"/>
      <w:bookmarkEnd w:id="1620"/>
      <w:bookmarkEnd w:id="1621"/>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77777777"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2437CB" w:rsidRDefault="00CE05DA" w:rsidP="00CE05DA">
      <w:pPr>
        <w:pStyle w:val="Heading4"/>
      </w:pPr>
      <w:bookmarkStart w:id="1622" w:name="_Toc195627877"/>
      <w:bookmarkStart w:id="1623" w:name="_Toc195628118"/>
      <w:bookmarkStart w:id="1624" w:name="_Toc212495902"/>
      <w:bookmarkStart w:id="1625" w:name="_Toc214953481"/>
      <w:bookmarkStart w:id="1626" w:name="_Toc214954207"/>
      <w:bookmarkStart w:id="1627" w:name="_Toc222152419"/>
      <w:r w:rsidRPr="002437CB">
        <w:t>6.1.</w:t>
      </w:r>
      <w:r w:rsidR="00267C37" w:rsidRPr="002437CB">
        <w:t>6</w:t>
      </w:r>
      <w:r w:rsidRPr="002437CB">
        <w:t>.2</w:t>
      </w:r>
      <w:r w:rsidRPr="002437CB">
        <w:tab/>
        <w:t>Usage of HTTP and common API related aspects</w:t>
      </w:r>
      <w:bookmarkEnd w:id="1622"/>
      <w:bookmarkEnd w:id="1623"/>
      <w:bookmarkEnd w:id="1624"/>
      <w:bookmarkEnd w:id="1625"/>
      <w:bookmarkEnd w:id="1626"/>
      <w:bookmarkEnd w:id="1627"/>
    </w:p>
    <w:p w14:paraId="3B4F5E8A" w14:textId="77777777" w:rsidR="00CE05DA" w:rsidRPr="002437CB" w:rsidRDefault="00CE05DA" w:rsidP="00CE05DA">
      <w:r w:rsidRPr="002437CB">
        <w:t>The provisions of clause 5.2.1 of 3GPP TS 29.122 [2]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28" w:name="_Toc195627878"/>
      <w:bookmarkStart w:id="1629" w:name="_Toc195628119"/>
      <w:bookmarkStart w:id="1630" w:name="_Toc212495903"/>
      <w:bookmarkStart w:id="1631" w:name="_Toc214953482"/>
      <w:bookmarkStart w:id="1632" w:name="_Toc214954208"/>
      <w:bookmarkStart w:id="1633" w:name="_Toc222152420"/>
      <w:r w:rsidRPr="002437CB">
        <w:t>6.1.</w:t>
      </w:r>
      <w:r w:rsidR="00267C37" w:rsidRPr="002437CB">
        <w:t>6</w:t>
      </w:r>
      <w:r w:rsidRPr="002437CB">
        <w:t>.3</w:t>
      </w:r>
      <w:r w:rsidRPr="002437CB">
        <w:tab/>
        <w:t>Resources</w:t>
      </w:r>
      <w:bookmarkEnd w:id="1628"/>
      <w:bookmarkEnd w:id="1629"/>
      <w:bookmarkEnd w:id="1630"/>
      <w:bookmarkEnd w:id="1631"/>
      <w:bookmarkEnd w:id="1632"/>
      <w:bookmarkEnd w:id="1633"/>
    </w:p>
    <w:p w14:paraId="39DF3520" w14:textId="3D1EA08D" w:rsidR="00CE05DA" w:rsidRPr="002437CB" w:rsidRDefault="00CE05DA" w:rsidP="00CE05DA">
      <w:pPr>
        <w:pStyle w:val="Heading5"/>
      </w:pPr>
      <w:bookmarkStart w:id="1634" w:name="_Toc195627879"/>
      <w:bookmarkStart w:id="1635" w:name="_Toc195628120"/>
      <w:bookmarkStart w:id="1636" w:name="_Toc212495904"/>
      <w:bookmarkStart w:id="1637" w:name="_Toc214953483"/>
      <w:bookmarkStart w:id="1638" w:name="_Toc214954209"/>
      <w:bookmarkStart w:id="1639" w:name="_Toc222152421"/>
      <w:r w:rsidRPr="002437CB">
        <w:t>6.1.</w:t>
      </w:r>
      <w:r w:rsidR="00267C37" w:rsidRPr="002437CB">
        <w:t>6</w:t>
      </w:r>
      <w:r w:rsidRPr="002437CB">
        <w:t>.3.1</w:t>
      </w:r>
      <w:r w:rsidRPr="002437CB">
        <w:tab/>
        <w:t>Overview</w:t>
      </w:r>
      <w:bookmarkEnd w:id="1634"/>
      <w:bookmarkEnd w:id="1635"/>
      <w:bookmarkEnd w:id="1636"/>
      <w:bookmarkEnd w:id="1637"/>
      <w:bookmarkEnd w:id="1638"/>
      <w:bookmarkEnd w:id="1639"/>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6599B528" w:rsidR="00CE05DA" w:rsidRPr="002437CB" w:rsidRDefault="00FF6D77" w:rsidP="00CE05DA">
      <w:pPr>
        <w:pStyle w:val="TH"/>
        <w:rPr>
          <w:lang w:val="en-US"/>
        </w:rPr>
      </w:pPr>
      <w:r w:rsidRPr="002437CB">
        <w:object w:dxaOrig="4160" w:dyaOrig="1850" w14:anchorId="0CE6975F">
          <v:shape id="_x0000_i1097" type="#_x0000_t75" style="width:208.5pt;height:92.25pt" o:ole="">
            <v:imagedata r:id="rId98" o:title=""/>
          </v:shape>
          <o:OLEObject Type="Embed" ProgID="Visio.Drawing.15" ShapeID="_x0000_i1097" DrawAspect="Content" ObjectID="_1833459235" r:id="rId99"/>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40" w:name="_Toc191417582"/>
      <w:bookmarkStart w:id="1641" w:name="_Toc212495905"/>
      <w:bookmarkStart w:id="1642" w:name="_Toc214953484"/>
      <w:bookmarkStart w:id="1643" w:name="_Toc214954210"/>
      <w:bookmarkStart w:id="1644" w:name="_Toc222152422"/>
      <w:bookmarkStart w:id="1645" w:name="_Toc510696599"/>
      <w:bookmarkStart w:id="1646" w:name="_Toc35971391"/>
      <w:bookmarkStart w:id="1647" w:name="_Toc128732967"/>
      <w:r w:rsidRPr="002437CB">
        <w:rPr>
          <w:lang w:eastAsia="zh-CN"/>
        </w:rPr>
        <w:t>6.1.6.3.2</w:t>
      </w:r>
      <w:r w:rsidRPr="002437CB">
        <w:rPr>
          <w:lang w:eastAsia="zh-CN"/>
        </w:rPr>
        <w:tab/>
        <w:t xml:space="preserve">Resource: </w:t>
      </w:r>
      <w:bookmarkEnd w:id="1640"/>
      <w:r w:rsidRPr="002437CB">
        <w:t>AIMLE Clients</w:t>
      </w:r>
      <w:bookmarkEnd w:id="1641"/>
      <w:bookmarkEnd w:id="1642"/>
      <w:bookmarkEnd w:id="1643"/>
      <w:bookmarkEnd w:id="1644"/>
    </w:p>
    <w:p w14:paraId="6085D23A" w14:textId="77777777" w:rsidR="00E16773" w:rsidRPr="002437CB" w:rsidRDefault="00E16773" w:rsidP="00752A3E">
      <w:pPr>
        <w:pStyle w:val="H6"/>
        <w:rPr>
          <w:lang w:eastAsia="zh-CN"/>
        </w:rPr>
      </w:pPr>
      <w:bookmarkStart w:id="1648" w:name="_Toc191417583"/>
      <w:r w:rsidRPr="002437CB">
        <w:rPr>
          <w:lang w:eastAsia="zh-CN"/>
        </w:rPr>
        <w:t>6.1.6.3.2.1</w:t>
      </w:r>
      <w:r w:rsidRPr="002437CB">
        <w:rPr>
          <w:lang w:eastAsia="zh-CN"/>
        </w:rPr>
        <w:tab/>
        <w:t>Description</w:t>
      </w:r>
    </w:p>
    <w:bookmarkEnd w:id="1648"/>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5FE99424" w:rsidR="00B60307" w:rsidRPr="002437CB" w:rsidRDefault="00B60307" w:rsidP="00A24C9B">
            <w:pPr>
              <w:pStyle w:val="TAL"/>
            </w:pPr>
            <w:r w:rsidRPr="002437CB">
              <w:t>See clause 6.5 of 3GPP TS 29.549 </w:t>
            </w:r>
            <w:r w:rsidR="00946FFF" w:rsidRPr="002437CB">
              <w:t>[10]</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649" w:name="_Toc191417586"/>
      <w:r w:rsidRPr="002437CB">
        <w:rPr>
          <w:lang w:eastAsia="zh-CN"/>
        </w:rPr>
        <w:t>6.1.6.3.2.3</w:t>
      </w:r>
      <w:r w:rsidRPr="002437CB">
        <w:rPr>
          <w:lang w:eastAsia="zh-CN"/>
        </w:rPr>
        <w:tab/>
        <w:t>Resource Standard Methods</w:t>
      </w:r>
    </w:p>
    <w:bookmarkEnd w:id="1649"/>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4C7B072"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650" w:name="_Toc191417597"/>
      <w:bookmarkStart w:id="1651" w:name="_Toc212495906"/>
      <w:bookmarkStart w:id="1652" w:name="_Toc214953485"/>
      <w:bookmarkStart w:id="1653" w:name="_Toc214954211"/>
      <w:bookmarkStart w:id="1654" w:name="_Toc222152423"/>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650"/>
      <w:bookmarkEnd w:id="1651"/>
      <w:bookmarkEnd w:id="1652"/>
      <w:bookmarkEnd w:id="1653"/>
      <w:bookmarkEnd w:id="1654"/>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655" w:name="_Toc212495907"/>
      <w:bookmarkStart w:id="1656" w:name="_Toc214953486"/>
      <w:bookmarkStart w:id="1657" w:name="_Toc214954212"/>
      <w:bookmarkStart w:id="1658" w:name="_Toc222152424"/>
      <w:bookmarkStart w:id="1659" w:name="_Toc191417604"/>
      <w:r w:rsidRPr="002437CB">
        <w:rPr>
          <w:lang w:eastAsia="zh-CN"/>
        </w:rPr>
        <w:t>6.1.6.5</w:t>
      </w:r>
      <w:r w:rsidRPr="002437CB">
        <w:rPr>
          <w:lang w:eastAsia="zh-CN"/>
        </w:rPr>
        <w:tab/>
        <w:t>Notifications</w:t>
      </w:r>
      <w:bookmarkEnd w:id="1655"/>
      <w:bookmarkEnd w:id="1656"/>
      <w:bookmarkEnd w:id="1657"/>
      <w:bookmarkEnd w:id="1658"/>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660" w:name="_Toc212495908"/>
      <w:bookmarkStart w:id="1661" w:name="_Toc214953487"/>
      <w:bookmarkStart w:id="1662" w:name="_Toc214954213"/>
      <w:bookmarkStart w:id="1663" w:name="_Toc222152425"/>
      <w:bookmarkStart w:id="1664" w:name="_Toc191417605"/>
      <w:bookmarkEnd w:id="1659"/>
      <w:r w:rsidRPr="002437CB">
        <w:rPr>
          <w:lang w:eastAsia="zh-CN"/>
        </w:rPr>
        <w:t>6.1.6.6</w:t>
      </w:r>
      <w:r w:rsidRPr="002437CB">
        <w:rPr>
          <w:lang w:eastAsia="zh-CN"/>
        </w:rPr>
        <w:tab/>
        <w:t>Data Model</w:t>
      </w:r>
      <w:bookmarkEnd w:id="1660"/>
      <w:bookmarkEnd w:id="1661"/>
      <w:bookmarkEnd w:id="1662"/>
      <w:bookmarkEnd w:id="1663"/>
    </w:p>
    <w:p w14:paraId="500DA4C1" w14:textId="48545140" w:rsidR="00F55841" w:rsidRPr="002437CB" w:rsidRDefault="00F55841" w:rsidP="00F55841">
      <w:pPr>
        <w:pStyle w:val="Heading5"/>
        <w:rPr>
          <w:lang w:eastAsia="zh-CN"/>
        </w:rPr>
      </w:pPr>
      <w:bookmarkStart w:id="1665" w:name="_Toc212495909"/>
      <w:bookmarkStart w:id="1666" w:name="_Toc214953488"/>
      <w:bookmarkStart w:id="1667" w:name="_Toc214954214"/>
      <w:bookmarkStart w:id="1668" w:name="_Toc222152426"/>
      <w:bookmarkStart w:id="1669" w:name="_Toc191417606"/>
      <w:bookmarkEnd w:id="1664"/>
      <w:r w:rsidRPr="002437CB">
        <w:rPr>
          <w:lang w:eastAsia="zh-CN"/>
        </w:rPr>
        <w:t>6.1.6.6.1</w:t>
      </w:r>
      <w:r w:rsidRPr="002437CB">
        <w:rPr>
          <w:lang w:eastAsia="zh-CN"/>
        </w:rPr>
        <w:tab/>
        <w:t>General</w:t>
      </w:r>
      <w:bookmarkEnd w:id="1665"/>
      <w:bookmarkEnd w:id="1666"/>
      <w:bookmarkEnd w:id="1667"/>
      <w:bookmarkEnd w:id="1668"/>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53DB4DCB" w14:textId="77777777" w:rsidTr="006460FF">
        <w:trPr>
          <w:jc w:val="center"/>
        </w:trPr>
        <w:tc>
          <w:tcPr>
            <w:tcW w:w="2409" w:type="dxa"/>
          </w:tcPr>
          <w:p w14:paraId="03EB8FD0" w14:textId="77777777" w:rsidR="00F55841" w:rsidRPr="002437CB" w:rsidRDefault="00F55841" w:rsidP="00A24C9B">
            <w:pPr>
              <w:pStyle w:val="TAL"/>
              <w:rPr>
                <w:lang w:eastAsia="zh-CN"/>
              </w:rPr>
            </w:pPr>
            <w:r w:rsidRPr="002437CB">
              <w:rPr>
                <w:lang w:eastAsia="zh-CN"/>
              </w:rPr>
              <w:t>DataType</w:t>
            </w:r>
          </w:p>
        </w:tc>
        <w:tc>
          <w:tcPr>
            <w:tcW w:w="1630" w:type="dxa"/>
          </w:tcPr>
          <w:p w14:paraId="7EF8DAF4" w14:textId="423FAF22" w:rsidR="00F55841" w:rsidRPr="002437CB" w:rsidRDefault="00F55841" w:rsidP="00752A3E">
            <w:pPr>
              <w:pStyle w:val="TAC"/>
              <w:rPr>
                <w:lang w:eastAsia="zh-CN"/>
              </w:rPr>
            </w:pPr>
            <w:r w:rsidRPr="002437CB">
              <w:rPr>
                <w:lang w:eastAsia="zh-CN"/>
              </w:rPr>
              <w:t>6.1.6.6.3</w:t>
            </w:r>
            <w:r w:rsidRPr="002437CB">
              <w:t>.7</w:t>
            </w:r>
          </w:p>
        </w:tc>
        <w:tc>
          <w:tcPr>
            <w:tcW w:w="4034" w:type="dxa"/>
          </w:tcPr>
          <w:p w14:paraId="2BF4ABEB" w14:textId="77777777" w:rsidR="00F55841" w:rsidRPr="002437CB" w:rsidRDefault="00F55841" w:rsidP="00A24C9B">
            <w:pPr>
              <w:pStyle w:val="TAL"/>
            </w:pPr>
            <w:r w:rsidRPr="002437CB">
              <w:t>Represents the type of the collected data.</w:t>
            </w:r>
          </w:p>
        </w:tc>
        <w:tc>
          <w:tcPr>
            <w:tcW w:w="1552" w:type="dxa"/>
          </w:tcPr>
          <w:p w14:paraId="647411CA"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6"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670" w:name="_Toc212495910"/>
      <w:bookmarkStart w:id="1671" w:name="_Toc214953489"/>
      <w:bookmarkStart w:id="1672" w:name="_Toc214954215"/>
      <w:bookmarkStart w:id="1673" w:name="_Toc222152427"/>
      <w:bookmarkStart w:id="1674" w:name="_Toc191417607"/>
      <w:bookmarkEnd w:id="1669"/>
      <w:r w:rsidRPr="002437CB">
        <w:rPr>
          <w:lang w:eastAsia="zh-CN"/>
        </w:rPr>
        <w:t>6.1.6.6.2</w:t>
      </w:r>
      <w:r w:rsidRPr="002437CB">
        <w:rPr>
          <w:lang w:eastAsia="zh-CN"/>
        </w:rPr>
        <w:tab/>
        <w:t>Structured data types</w:t>
      </w:r>
      <w:bookmarkEnd w:id="1670"/>
      <w:bookmarkEnd w:id="1671"/>
      <w:bookmarkEnd w:id="1672"/>
      <w:bookmarkEnd w:id="1673"/>
    </w:p>
    <w:bookmarkEnd w:id="1674"/>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0BC8FB5B"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385F81CA"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544BE892" w14:textId="58D8ADBB" w:rsidR="00C95354" w:rsidRPr="002437CB" w:rsidRDefault="00C95354" w:rsidP="00C95354">
      <w:pPr>
        <w:pStyle w:val="Heading5"/>
        <w:rPr>
          <w:lang w:eastAsia="zh-CN"/>
        </w:rPr>
      </w:pPr>
      <w:bookmarkStart w:id="1675" w:name="_Toc212495911"/>
      <w:bookmarkStart w:id="1676" w:name="_Toc214953490"/>
      <w:bookmarkStart w:id="1677" w:name="_Toc214954216"/>
      <w:bookmarkStart w:id="1678" w:name="_Toc222152428"/>
      <w:bookmarkStart w:id="1679" w:name="_Toc191417616"/>
      <w:r w:rsidRPr="002437CB">
        <w:rPr>
          <w:lang w:eastAsia="zh-CN"/>
        </w:rPr>
        <w:t>6.1.6.6.3</w:t>
      </w:r>
      <w:r w:rsidRPr="002437CB">
        <w:rPr>
          <w:lang w:eastAsia="zh-CN"/>
        </w:rPr>
        <w:tab/>
        <w:t>Simple data types and enumerations</w:t>
      </w:r>
      <w:bookmarkEnd w:id="1675"/>
      <w:bookmarkEnd w:id="1676"/>
      <w:bookmarkEnd w:id="1677"/>
      <w:bookmarkEnd w:id="1678"/>
    </w:p>
    <w:bookmarkEnd w:id="1679"/>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680"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681" w:name="_Toc212495912"/>
      <w:bookmarkStart w:id="1682" w:name="_Toc214953491"/>
      <w:bookmarkStart w:id="1683" w:name="_Toc214954217"/>
      <w:bookmarkStart w:id="1684" w:name="_Toc222152429"/>
      <w:bookmarkEnd w:id="1680"/>
      <w:r w:rsidRPr="002437CB">
        <w:rPr>
          <w:lang w:eastAsia="zh-CN"/>
        </w:rPr>
        <w:t>6.1.6.6.4</w:t>
      </w:r>
      <w:r w:rsidRPr="002437CB">
        <w:rPr>
          <w:lang w:eastAsia="zh-CN"/>
        </w:rPr>
        <w:tab/>
        <w:t>Data types describing alternative data types or combinations of data types</w:t>
      </w:r>
      <w:bookmarkEnd w:id="1681"/>
      <w:bookmarkEnd w:id="1682"/>
      <w:bookmarkEnd w:id="1683"/>
      <w:bookmarkEnd w:id="1684"/>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685" w:name="_Toc212495913"/>
      <w:bookmarkStart w:id="1686" w:name="_Toc214953492"/>
      <w:bookmarkStart w:id="1687" w:name="_Toc214954218"/>
      <w:bookmarkStart w:id="1688" w:name="_Toc222152430"/>
      <w:r w:rsidRPr="002437CB">
        <w:rPr>
          <w:lang w:eastAsia="zh-CN"/>
        </w:rPr>
        <w:t>6.1.6.6.5</w:t>
      </w:r>
      <w:r w:rsidRPr="002437CB">
        <w:rPr>
          <w:lang w:eastAsia="zh-CN"/>
        </w:rPr>
        <w:tab/>
        <w:t>Binary data</w:t>
      </w:r>
      <w:bookmarkEnd w:id="1685"/>
      <w:bookmarkEnd w:id="1686"/>
      <w:bookmarkEnd w:id="1687"/>
      <w:bookmarkEnd w:id="1688"/>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689" w:name="_Toc212495914"/>
      <w:bookmarkStart w:id="1690" w:name="_Toc214953493"/>
      <w:bookmarkStart w:id="1691" w:name="_Toc214954219"/>
      <w:bookmarkStart w:id="1692" w:name="_Toc222152431"/>
      <w:bookmarkStart w:id="1693" w:name="_Toc191417622"/>
      <w:r w:rsidRPr="002437CB">
        <w:rPr>
          <w:lang w:eastAsia="zh-CN"/>
        </w:rPr>
        <w:t>6.1.6.7</w:t>
      </w:r>
      <w:r w:rsidRPr="002437CB">
        <w:rPr>
          <w:lang w:eastAsia="zh-CN"/>
        </w:rPr>
        <w:tab/>
        <w:t>Error Handling</w:t>
      </w:r>
      <w:bookmarkEnd w:id="1689"/>
      <w:bookmarkEnd w:id="1690"/>
      <w:bookmarkEnd w:id="1691"/>
      <w:bookmarkEnd w:id="1692"/>
    </w:p>
    <w:p w14:paraId="1BAE0C41" w14:textId="36DDFFFD" w:rsidR="0084509D" w:rsidRPr="002437CB" w:rsidRDefault="0084509D" w:rsidP="0084509D">
      <w:pPr>
        <w:pStyle w:val="Heading5"/>
      </w:pPr>
      <w:bookmarkStart w:id="1694" w:name="_Toc212495915"/>
      <w:bookmarkStart w:id="1695" w:name="_Toc214953494"/>
      <w:bookmarkStart w:id="1696" w:name="_Toc214954220"/>
      <w:bookmarkStart w:id="1697" w:name="_Toc222152432"/>
      <w:bookmarkEnd w:id="1693"/>
      <w:r w:rsidRPr="002437CB">
        <w:rPr>
          <w:lang w:eastAsia="zh-CN"/>
        </w:rPr>
        <w:t>6.1.6.7.1</w:t>
      </w:r>
      <w:r w:rsidRPr="002437CB">
        <w:tab/>
        <w:t>General</w:t>
      </w:r>
      <w:bookmarkEnd w:id="1694"/>
      <w:bookmarkEnd w:id="1695"/>
      <w:bookmarkEnd w:id="1696"/>
      <w:bookmarkEnd w:id="1697"/>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698" w:name="_Toc212495916"/>
      <w:bookmarkStart w:id="1699" w:name="_Toc214953495"/>
      <w:bookmarkStart w:id="1700" w:name="_Toc214954221"/>
      <w:bookmarkStart w:id="1701" w:name="_Toc222152433"/>
      <w:r w:rsidRPr="002437CB">
        <w:rPr>
          <w:lang w:eastAsia="zh-CN"/>
        </w:rPr>
        <w:t>6.1.6.7.2</w:t>
      </w:r>
      <w:r w:rsidRPr="002437CB">
        <w:tab/>
        <w:t>Protocol Errors</w:t>
      </w:r>
      <w:bookmarkEnd w:id="1698"/>
      <w:bookmarkEnd w:id="1699"/>
      <w:bookmarkEnd w:id="1700"/>
      <w:bookmarkEnd w:id="1701"/>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02" w:name="_Toc212495917"/>
      <w:bookmarkStart w:id="1703" w:name="_Toc214953496"/>
      <w:bookmarkStart w:id="1704" w:name="_Toc214954222"/>
      <w:bookmarkStart w:id="1705" w:name="_Toc222152434"/>
      <w:r w:rsidRPr="002437CB">
        <w:rPr>
          <w:lang w:eastAsia="zh-CN"/>
        </w:rPr>
        <w:t>6.1.6.7.3</w:t>
      </w:r>
      <w:r w:rsidRPr="002437CB">
        <w:tab/>
        <w:t>Application Errors</w:t>
      </w:r>
      <w:bookmarkEnd w:id="1702"/>
      <w:bookmarkEnd w:id="1703"/>
      <w:bookmarkEnd w:id="1704"/>
      <w:bookmarkEnd w:id="1705"/>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06" w:name="_Toc212495918"/>
      <w:bookmarkStart w:id="1707" w:name="_Toc214953497"/>
      <w:bookmarkStart w:id="1708" w:name="_Toc214954223"/>
      <w:bookmarkStart w:id="1709" w:name="_Toc222152435"/>
      <w:r w:rsidRPr="002437CB">
        <w:rPr>
          <w:lang w:eastAsia="zh-CN"/>
        </w:rPr>
        <w:t>6.1.6.8</w:t>
      </w:r>
      <w:r w:rsidRPr="002437CB">
        <w:rPr>
          <w:lang w:eastAsia="zh-CN"/>
        </w:rPr>
        <w:tab/>
        <w:t>Feature Negotiation</w:t>
      </w:r>
      <w:bookmarkEnd w:id="1706"/>
      <w:bookmarkEnd w:id="1707"/>
      <w:bookmarkEnd w:id="1708"/>
      <w:bookmarkEnd w:id="1709"/>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77777777" w:rsidR="00486DC7" w:rsidRPr="002437CB" w:rsidRDefault="00486DC7" w:rsidP="00A24C9B">
            <w:pPr>
              <w:pStyle w:val="TAH"/>
              <w:rPr>
                <w:rFonts w:eastAsia="Batang"/>
              </w:rPr>
            </w:pPr>
          </w:p>
        </w:tc>
        <w:tc>
          <w:tcPr>
            <w:tcW w:w="2207" w:type="dxa"/>
          </w:tcPr>
          <w:p w14:paraId="067C4AAD" w14:textId="77777777" w:rsidR="00486DC7" w:rsidRPr="002437CB" w:rsidRDefault="00486DC7" w:rsidP="00752A3E">
            <w:pPr>
              <w:pStyle w:val="TAL"/>
              <w:rPr>
                <w:rFonts w:eastAsia="Batang"/>
              </w:rPr>
            </w:pPr>
          </w:p>
        </w:tc>
        <w:tc>
          <w:tcPr>
            <w:tcW w:w="5758" w:type="dxa"/>
          </w:tcPr>
          <w:p w14:paraId="6949756F" w14:textId="77777777" w:rsidR="00486DC7" w:rsidRPr="002437CB" w:rsidRDefault="00486DC7" w:rsidP="00752A3E">
            <w:pPr>
              <w:pStyle w:val="TAL"/>
              <w:rPr>
                <w:rFonts w:eastAsia="Batang"/>
              </w:rPr>
            </w:pP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10" w:name="_Toc212495919"/>
      <w:bookmarkStart w:id="1711" w:name="_Toc214953498"/>
      <w:bookmarkStart w:id="1712" w:name="_Toc214954224"/>
      <w:bookmarkStart w:id="1713" w:name="_Toc222152436"/>
      <w:r w:rsidRPr="002437CB">
        <w:t>6.1.6.9</w:t>
      </w:r>
      <w:r w:rsidRPr="002437CB">
        <w:tab/>
        <w:t>Security</w:t>
      </w:r>
      <w:bookmarkEnd w:id="1710"/>
      <w:bookmarkEnd w:id="1711"/>
      <w:bookmarkEnd w:id="1712"/>
      <w:bookmarkEnd w:id="1713"/>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45"/>
    <w:bookmarkEnd w:id="1646"/>
    <w:bookmarkEnd w:id="1647"/>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14" w:name="_Toc195627880"/>
      <w:bookmarkStart w:id="1715" w:name="_Toc195628121"/>
      <w:bookmarkStart w:id="1716" w:name="_Toc212495920"/>
      <w:bookmarkStart w:id="1717" w:name="_Toc214953499"/>
      <w:bookmarkStart w:id="1718" w:name="_Toc214954225"/>
      <w:bookmarkStart w:id="1719" w:name="_Toc222152437"/>
      <w:r w:rsidRPr="002437CB">
        <w:t>6.1.</w:t>
      </w:r>
      <w:r w:rsidR="007E09EE" w:rsidRPr="002437CB">
        <w:t>7</w:t>
      </w:r>
      <w:r w:rsidRPr="002437CB">
        <w:tab/>
      </w:r>
      <w:r w:rsidRPr="002437CB">
        <w:rPr>
          <w:lang w:val="en-US"/>
        </w:rPr>
        <w:t>AIMLES_AIMLEClientSelection</w:t>
      </w:r>
      <w:r w:rsidRPr="002437CB">
        <w:t xml:space="preserve"> API</w:t>
      </w:r>
      <w:bookmarkEnd w:id="1714"/>
      <w:bookmarkEnd w:id="1715"/>
      <w:bookmarkEnd w:id="1716"/>
      <w:bookmarkEnd w:id="1717"/>
      <w:bookmarkEnd w:id="1718"/>
      <w:bookmarkEnd w:id="1719"/>
    </w:p>
    <w:p w14:paraId="045E13B4" w14:textId="696A9BBA" w:rsidR="009C1663" w:rsidRPr="002437CB" w:rsidRDefault="009C1663" w:rsidP="009C1663">
      <w:pPr>
        <w:pStyle w:val="Heading4"/>
      </w:pPr>
      <w:bookmarkStart w:id="1720" w:name="_Toc195627881"/>
      <w:bookmarkStart w:id="1721" w:name="_Toc195628122"/>
      <w:bookmarkStart w:id="1722" w:name="_Toc212495921"/>
      <w:bookmarkStart w:id="1723" w:name="_Toc214953500"/>
      <w:bookmarkStart w:id="1724" w:name="_Toc214954226"/>
      <w:bookmarkStart w:id="1725" w:name="_Toc222152438"/>
      <w:r w:rsidRPr="002437CB">
        <w:t>6.1.</w:t>
      </w:r>
      <w:r w:rsidR="007E09EE" w:rsidRPr="002437CB">
        <w:t>7</w:t>
      </w:r>
      <w:r w:rsidRPr="002437CB">
        <w:t>.1</w:t>
      </w:r>
      <w:r w:rsidRPr="002437CB">
        <w:tab/>
        <w:t>Introduction</w:t>
      </w:r>
      <w:bookmarkEnd w:id="1720"/>
      <w:bookmarkEnd w:id="1721"/>
      <w:bookmarkEnd w:id="1722"/>
      <w:bookmarkEnd w:id="1723"/>
      <w:bookmarkEnd w:id="1724"/>
      <w:bookmarkEnd w:id="1725"/>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77777777"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2437CB" w:rsidRDefault="009C1663" w:rsidP="009C1663">
      <w:pPr>
        <w:pStyle w:val="Heading4"/>
      </w:pPr>
      <w:bookmarkStart w:id="1726" w:name="_Toc195627882"/>
      <w:bookmarkStart w:id="1727" w:name="_Toc195628123"/>
      <w:bookmarkStart w:id="1728" w:name="_Toc212495922"/>
      <w:bookmarkStart w:id="1729" w:name="_Toc214953501"/>
      <w:bookmarkStart w:id="1730" w:name="_Toc214954227"/>
      <w:bookmarkStart w:id="1731" w:name="_Toc222152439"/>
      <w:r w:rsidRPr="002437CB">
        <w:t>6.1.</w:t>
      </w:r>
      <w:r w:rsidR="007E09EE" w:rsidRPr="002437CB">
        <w:t>7</w:t>
      </w:r>
      <w:r w:rsidRPr="002437CB">
        <w:t>.2</w:t>
      </w:r>
      <w:r w:rsidRPr="002437CB">
        <w:tab/>
        <w:t>Usage of HTTP and common API related aspects</w:t>
      </w:r>
      <w:bookmarkEnd w:id="1726"/>
      <w:bookmarkEnd w:id="1727"/>
      <w:bookmarkEnd w:id="1728"/>
      <w:bookmarkEnd w:id="1729"/>
      <w:bookmarkEnd w:id="1730"/>
      <w:bookmarkEnd w:id="1731"/>
    </w:p>
    <w:p w14:paraId="0CC37E00" w14:textId="77777777" w:rsidR="009C1663" w:rsidRPr="002437CB" w:rsidRDefault="009C1663" w:rsidP="009C1663">
      <w:r w:rsidRPr="002437CB">
        <w:t xml:space="preserve">The provisions of clause 5.2.1 of 3GPP TS 29.122 [2]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32" w:name="_Toc195627883"/>
      <w:bookmarkStart w:id="1733" w:name="_Toc195628124"/>
      <w:bookmarkStart w:id="1734" w:name="_Toc212495923"/>
      <w:bookmarkStart w:id="1735" w:name="_Toc214953502"/>
      <w:bookmarkStart w:id="1736" w:name="_Toc214954228"/>
      <w:bookmarkStart w:id="1737" w:name="_Toc222152440"/>
      <w:r w:rsidRPr="002437CB">
        <w:t>6.1.</w:t>
      </w:r>
      <w:r w:rsidR="007E09EE" w:rsidRPr="002437CB">
        <w:t>7</w:t>
      </w:r>
      <w:r w:rsidRPr="002437CB">
        <w:t>.3</w:t>
      </w:r>
      <w:r w:rsidRPr="002437CB">
        <w:tab/>
        <w:t>Resources</w:t>
      </w:r>
      <w:bookmarkEnd w:id="1732"/>
      <w:bookmarkEnd w:id="1733"/>
      <w:bookmarkEnd w:id="1734"/>
      <w:bookmarkEnd w:id="1735"/>
      <w:bookmarkEnd w:id="1736"/>
      <w:bookmarkEnd w:id="1737"/>
    </w:p>
    <w:p w14:paraId="2C67B3C7" w14:textId="610A9BD2" w:rsidR="009C1663" w:rsidRPr="002437CB" w:rsidRDefault="009C1663" w:rsidP="009C1663">
      <w:pPr>
        <w:pStyle w:val="Heading5"/>
      </w:pPr>
      <w:bookmarkStart w:id="1738" w:name="_Toc195627884"/>
      <w:bookmarkStart w:id="1739" w:name="_Toc195628125"/>
      <w:bookmarkStart w:id="1740" w:name="_Toc212495924"/>
      <w:bookmarkStart w:id="1741" w:name="_Toc214953503"/>
      <w:bookmarkStart w:id="1742" w:name="_Toc214954229"/>
      <w:bookmarkStart w:id="1743" w:name="_Toc222152441"/>
      <w:r w:rsidRPr="002437CB">
        <w:t>6.1.</w:t>
      </w:r>
      <w:r w:rsidR="007E09EE" w:rsidRPr="002437CB">
        <w:t>7</w:t>
      </w:r>
      <w:r w:rsidRPr="002437CB">
        <w:t>.3.1</w:t>
      </w:r>
      <w:r w:rsidRPr="002437CB">
        <w:tab/>
        <w:t>Overview</w:t>
      </w:r>
      <w:bookmarkEnd w:id="1738"/>
      <w:bookmarkEnd w:id="1739"/>
      <w:bookmarkEnd w:id="1740"/>
      <w:bookmarkEnd w:id="1741"/>
      <w:bookmarkEnd w:id="1742"/>
      <w:bookmarkEnd w:id="1743"/>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2F0E8" w:rsidR="009C1663" w:rsidRPr="002437CB" w:rsidRDefault="002F0526" w:rsidP="009C1663">
      <w:pPr>
        <w:pStyle w:val="TH"/>
        <w:rPr>
          <w:lang w:val="en-US"/>
        </w:rPr>
      </w:pPr>
      <w:r w:rsidRPr="002437CB">
        <w:object w:dxaOrig="6660" w:dyaOrig="3770" w14:anchorId="19A49656">
          <v:shape id="_x0000_i1099" type="#_x0000_t75" style="width:331.5pt;height:188.25pt" o:ole="">
            <v:imagedata r:id="rId100" o:title=""/>
          </v:shape>
          <o:OLEObject Type="Embed" ProgID="Visio.Drawing.15" ShapeID="_x0000_i1099" DrawAspect="Content" ObjectID="_1833459236" r:id="rId101"/>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44" w:name="_Toc212495925"/>
      <w:bookmarkStart w:id="1745" w:name="_Toc214953504"/>
      <w:bookmarkStart w:id="1746" w:name="_Toc214954230"/>
      <w:bookmarkStart w:id="1747" w:name="_Toc222152442"/>
      <w:r w:rsidRPr="002437CB">
        <w:rPr>
          <w:lang w:eastAsia="zh-CN"/>
        </w:rPr>
        <w:t>6.1.7.3.2</w:t>
      </w:r>
      <w:r w:rsidRPr="002437CB">
        <w:rPr>
          <w:lang w:eastAsia="zh-CN"/>
        </w:rPr>
        <w:tab/>
        <w:t xml:space="preserve">Resource: </w:t>
      </w:r>
      <w:r w:rsidRPr="002437CB">
        <w:t>AIMLE Client Selection Subscriptions</w:t>
      </w:r>
      <w:bookmarkEnd w:id="1744"/>
      <w:bookmarkEnd w:id="1745"/>
      <w:bookmarkEnd w:id="1746"/>
      <w:bookmarkEnd w:id="1747"/>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748" w:name="_Toc212495926"/>
      <w:bookmarkStart w:id="1749" w:name="_Toc214953505"/>
      <w:bookmarkStart w:id="1750" w:name="_Toc214954231"/>
      <w:bookmarkStart w:id="1751" w:name="_Toc222152443"/>
      <w:r w:rsidRPr="002437CB">
        <w:rPr>
          <w:lang w:eastAsia="zh-CN"/>
        </w:rPr>
        <w:t>6.1.7.3.3</w:t>
      </w:r>
      <w:r w:rsidRPr="002437CB">
        <w:rPr>
          <w:lang w:eastAsia="zh-CN"/>
        </w:rPr>
        <w:tab/>
        <w:t xml:space="preserve">Resource: </w:t>
      </w:r>
      <w:r w:rsidRPr="002437CB">
        <w:t>Individual AIMLE Client Selection Subscription</w:t>
      </w:r>
      <w:bookmarkEnd w:id="1748"/>
      <w:bookmarkEnd w:id="1749"/>
      <w:bookmarkEnd w:id="1750"/>
      <w:bookmarkEnd w:id="1751"/>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752" w:name="_Toc195627885"/>
      <w:bookmarkStart w:id="1753" w:name="_Toc195628126"/>
      <w:bookmarkStart w:id="1754" w:name="_Toc212495927"/>
      <w:bookmarkStart w:id="1755" w:name="_Toc214953506"/>
      <w:bookmarkStart w:id="1756" w:name="_Toc214954232"/>
      <w:bookmarkStart w:id="1757" w:name="_Toc222152444"/>
      <w:r w:rsidRPr="002437CB">
        <w:t>6.1.</w:t>
      </w:r>
      <w:r w:rsidR="007E09EE" w:rsidRPr="002437CB">
        <w:t>7</w:t>
      </w:r>
      <w:r w:rsidRPr="002437CB">
        <w:t>.4</w:t>
      </w:r>
      <w:r w:rsidRPr="002437CB">
        <w:tab/>
        <w:t>Custom Operations without associated resources</w:t>
      </w:r>
      <w:bookmarkEnd w:id="1752"/>
      <w:bookmarkEnd w:id="1753"/>
      <w:bookmarkEnd w:id="1754"/>
      <w:bookmarkEnd w:id="1755"/>
      <w:bookmarkEnd w:id="1756"/>
      <w:bookmarkEnd w:id="1757"/>
    </w:p>
    <w:p w14:paraId="310B023F" w14:textId="0E89DEB8" w:rsidR="009C1663" w:rsidRPr="002437CB" w:rsidRDefault="009C1663" w:rsidP="009C1663">
      <w:pPr>
        <w:pStyle w:val="Heading5"/>
      </w:pPr>
      <w:bookmarkStart w:id="1758" w:name="_Toc195627886"/>
      <w:bookmarkStart w:id="1759" w:name="_Toc195628127"/>
      <w:bookmarkStart w:id="1760" w:name="_Toc212495928"/>
      <w:bookmarkStart w:id="1761" w:name="_Toc214953507"/>
      <w:bookmarkStart w:id="1762" w:name="_Toc214954233"/>
      <w:bookmarkStart w:id="1763" w:name="_Toc222152445"/>
      <w:r w:rsidRPr="002437CB">
        <w:t>6.1.</w:t>
      </w:r>
      <w:r w:rsidR="007E09EE" w:rsidRPr="002437CB">
        <w:t>7</w:t>
      </w:r>
      <w:r w:rsidRPr="002437CB">
        <w:t>.4.1</w:t>
      </w:r>
      <w:r w:rsidRPr="002437CB">
        <w:tab/>
        <w:t>Overview</w:t>
      </w:r>
      <w:bookmarkEnd w:id="1758"/>
      <w:bookmarkEnd w:id="1759"/>
      <w:bookmarkEnd w:id="1760"/>
      <w:bookmarkEnd w:id="1761"/>
      <w:bookmarkEnd w:id="1762"/>
      <w:bookmarkEnd w:id="1763"/>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764" w:name="_Toc212495929"/>
      <w:bookmarkStart w:id="1765" w:name="_Toc214953508"/>
      <w:bookmarkStart w:id="1766" w:name="_Toc214954234"/>
      <w:bookmarkStart w:id="1767" w:name="_Toc222152446"/>
      <w:r w:rsidRPr="002437CB">
        <w:t>6.1.7.4.2</w:t>
      </w:r>
      <w:r w:rsidRPr="002437CB">
        <w:tab/>
        <w:t>Operation: Select</w:t>
      </w:r>
      <w:bookmarkEnd w:id="1764"/>
      <w:bookmarkEnd w:id="1765"/>
      <w:bookmarkEnd w:id="1766"/>
      <w:bookmarkEnd w:id="1767"/>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62E0DBE8"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768" w:name="_Toc212495930"/>
      <w:bookmarkStart w:id="1769" w:name="_Toc214953509"/>
      <w:bookmarkStart w:id="1770" w:name="_Toc214954235"/>
      <w:bookmarkStart w:id="1771" w:name="_Toc222152447"/>
      <w:r w:rsidRPr="002437CB">
        <w:rPr>
          <w:lang w:eastAsia="zh-CN"/>
        </w:rPr>
        <w:t>6.1.7.5</w:t>
      </w:r>
      <w:r w:rsidRPr="002437CB">
        <w:rPr>
          <w:lang w:eastAsia="zh-CN"/>
        </w:rPr>
        <w:tab/>
        <w:t>Notifications</w:t>
      </w:r>
      <w:bookmarkEnd w:id="1768"/>
      <w:bookmarkEnd w:id="1769"/>
      <w:bookmarkEnd w:id="1770"/>
      <w:bookmarkEnd w:id="1771"/>
    </w:p>
    <w:p w14:paraId="1729F067" w14:textId="77777777" w:rsidR="00901860" w:rsidRPr="002437CB" w:rsidRDefault="00901860" w:rsidP="00901860">
      <w:pPr>
        <w:pStyle w:val="Heading5"/>
        <w:rPr>
          <w:lang w:eastAsia="zh-CN"/>
        </w:rPr>
      </w:pPr>
      <w:bookmarkStart w:id="1772" w:name="_Toc212495931"/>
      <w:bookmarkStart w:id="1773" w:name="_Toc214953510"/>
      <w:bookmarkStart w:id="1774" w:name="_Toc214954236"/>
      <w:bookmarkStart w:id="1775" w:name="_Toc222152448"/>
      <w:r w:rsidRPr="002437CB">
        <w:rPr>
          <w:lang w:eastAsia="zh-CN"/>
        </w:rPr>
        <w:t>6.1.7.5.1</w:t>
      </w:r>
      <w:r w:rsidRPr="002437CB">
        <w:rPr>
          <w:lang w:eastAsia="zh-CN"/>
        </w:rPr>
        <w:tab/>
        <w:t>General</w:t>
      </w:r>
      <w:bookmarkEnd w:id="1772"/>
      <w:bookmarkEnd w:id="1773"/>
      <w:bookmarkEnd w:id="1774"/>
      <w:bookmarkEnd w:id="1775"/>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776" w:name="_Toc212495932"/>
      <w:bookmarkStart w:id="1777" w:name="_Toc214953511"/>
      <w:bookmarkStart w:id="1778" w:name="_Toc214954237"/>
      <w:bookmarkStart w:id="1779" w:name="_Toc222152449"/>
      <w:r w:rsidRPr="002437CB">
        <w:rPr>
          <w:lang w:eastAsia="zh-CN"/>
        </w:rPr>
        <w:t>6.1.7.5.2</w:t>
      </w:r>
      <w:r w:rsidRPr="002437CB">
        <w:rPr>
          <w:lang w:eastAsia="zh-CN"/>
        </w:rPr>
        <w:tab/>
      </w:r>
      <w:r w:rsidRPr="002437CB">
        <w:t>AIMLE Client Selection Event Notification</w:t>
      </w:r>
      <w:bookmarkEnd w:id="1776"/>
      <w:bookmarkEnd w:id="1777"/>
      <w:bookmarkEnd w:id="1778"/>
      <w:bookmarkEnd w:id="1779"/>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780" w:name="_Toc212495933"/>
      <w:bookmarkStart w:id="1781" w:name="_Toc214953512"/>
      <w:bookmarkStart w:id="1782" w:name="_Toc214954238"/>
      <w:bookmarkStart w:id="1783" w:name="_Toc222152450"/>
      <w:r w:rsidRPr="002437CB">
        <w:rPr>
          <w:lang w:eastAsia="zh-CN"/>
        </w:rPr>
        <w:t>6.1.7.6</w:t>
      </w:r>
      <w:r w:rsidRPr="002437CB">
        <w:rPr>
          <w:lang w:eastAsia="zh-CN"/>
        </w:rPr>
        <w:tab/>
        <w:t>Data Model</w:t>
      </w:r>
      <w:bookmarkEnd w:id="1780"/>
      <w:bookmarkEnd w:id="1781"/>
      <w:bookmarkEnd w:id="1782"/>
      <w:bookmarkEnd w:id="1783"/>
    </w:p>
    <w:p w14:paraId="69AE420B" w14:textId="77777777" w:rsidR="00901860" w:rsidRPr="002437CB" w:rsidRDefault="00901860" w:rsidP="00901860">
      <w:pPr>
        <w:pStyle w:val="Heading5"/>
        <w:rPr>
          <w:lang w:eastAsia="zh-CN"/>
        </w:rPr>
      </w:pPr>
      <w:bookmarkStart w:id="1784" w:name="_Toc212495934"/>
      <w:bookmarkStart w:id="1785" w:name="_Toc214953513"/>
      <w:bookmarkStart w:id="1786" w:name="_Toc214954239"/>
      <w:bookmarkStart w:id="1787" w:name="_Toc222152451"/>
      <w:r w:rsidRPr="002437CB">
        <w:rPr>
          <w:lang w:eastAsia="zh-CN"/>
        </w:rPr>
        <w:t>6.1.7.6.1</w:t>
      </w:r>
      <w:r w:rsidRPr="002437CB">
        <w:rPr>
          <w:lang w:eastAsia="zh-CN"/>
        </w:rPr>
        <w:tab/>
        <w:t>General</w:t>
      </w:r>
      <w:bookmarkEnd w:id="1784"/>
      <w:bookmarkEnd w:id="1785"/>
      <w:bookmarkEnd w:id="1786"/>
      <w:bookmarkEnd w:id="1787"/>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901860" w:rsidRPr="002437CB" w14:paraId="6929387C" w14:textId="77777777" w:rsidTr="00A24C9B">
        <w:trPr>
          <w:jc w:val="center"/>
        </w:trPr>
        <w:tc>
          <w:tcPr>
            <w:tcW w:w="3032" w:type="dxa"/>
          </w:tcPr>
          <w:p w14:paraId="2F4C3289" w14:textId="77777777" w:rsidR="00901860" w:rsidRPr="002437CB" w:rsidRDefault="00901860" w:rsidP="00A24C9B">
            <w:pPr>
              <w:pStyle w:val="TAL"/>
              <w:rPr>
                <w:noProof/>
              </w:rPr>
            </w:pPr>
            <w:r w:rsidRPr="002437CB">
              <w:rPr>
                <w:noProof/>
              </w:rPr>
              <w:t>ClientSelSub</w:t>
            </w:r>
          </w:p>
        </w:tc>
        <w:tc>
          <w:tcPr>
            <w:tcW w:w="1598" w:type="dxa"/>
          </w:tcPr>
          <w:p w14:paraId="193B8CA9" w14:textId="77777777" w:rsidR="00901860" w:rsidRPr="002437CB" w:rsidRDefault="00901860" w:rsidP="00752A3E">
            <w:pPr>
              <w:pStyle w:val="TAC"/>
              <w:rPr>
                <w:lang w:eastAsia="zh-CN"/>
              </w:rPr>
            </w:pPr>
            <w:r w:rsidRPr="002437CB">
              <w:rPr>
                <w:lang w:eastAsia="zh-CN"/>
              </w:rPr>
              <w:t>6.1.7.6.2.2</w:t>
            </w:r>
          </w:p>
        </w:tc>
        <w:tc>
          <w:tcPr>
            <w:tcW w:w="2704" w:type="dxa"/>
          </w:tcPr>
          <w:p w14:paraId="1C8FEF89" w14:textId="77777777" w:rsidR="00901860" w:rsidRPr="002437CB" w:rsidRDefault="00901860" w:rsidP="00A24C9B">
            <w:pPr>
              <w:pStyle w:val="TAL"/>
            </w:pPr>
            <w:r w:rsidRPr="002437CB">
              <w:t>Represents the AIMLE Client selection subscription information.</w:t>
            </w:r>
          </w:p>
        </w:tc>
        <w:tc>
          <w:tcPr>
            <w:tcW w:w="2443" w:type="dxa"/>
          </w:tcPr>
          <w:p w14:paraId="58E520D4" w14:textId="77777777" w:rsidR="00901860" w:rsidRPr="002437CB" w:rsidRDefault="00901860" w:rsidP="00A24C9B">
            <w:pPr>
              <w:pStyle w:val="TAL"/>
            </w:pPr>
          </w:p>
        </w:tc>
      </w:tr>
      <w:tr w:rsidR="00901860" w:rsidRPr="002437CB" w14:paraId="4C99C2B4" w14:textId="77777777" w:rsidTr="00A24C9B">
        <w:trPr>
          <w:jc w:val="center"/>
        </w:trPr>
        <w:tc>
          <w:tcPr>
            <w:tcW w:w="3032" w:type="dxa"/>
          </w:tcPr>
          <w:p w14:paraId="6D68D438" w14:textId="77777777" w:rsidR="00901860" w:rsidRPr="002437CB" w:rsidRDefault="00901860" w:rsidP="00A24C9B">
            <w:pPr>
              <w:pStyle w:val="TAL"/>
              <w:rPr>
                <w:noProof/>
              </w:rPr>
            </w:pPr>
            <w:r w:rsidRPr="002437CB">
              <w:rPr>
                <w:noProof/>
              </w:rPr>
              <w:t>ClientSelSubPatch</w:t>
            </w:r>
          </w:p>
        </w:tc>
        <w:tc>
          <w:tcPr>
            <w:tcW w:w="1598" w:type="dxa"/>
          </w:tcPr>
          <w:p w14:paraId="69A26D1D" w14:textId="77777777" w:rsidR="00901860" w:rsidRPr="002437CB" w:rsidRDefault="00901860" w:rsidP="00752A3E">
            <w:pPr>
              <w:pStyle w:val="TAC"/>
              <w:rPr>
                <w:lang w:eastAsia="zh-CN"/>
              </w:rPr>
            </w:pPr>
            <w:r w:rsidRPr="002437CB">
              <w:rPr>
                <w:lang w:eastAsia="zh-CN"/>
              </w:rPr>
              <w:t>6.1.7.6.2.4</w:t>
            </w:r>
          </w:p>
        </w:tc>
        <w:tc>
          <w:tcPr>
            <w:tcW w:w="2704" w:type="dxa"/>
          </w:tcPr>
          <w:p w14:paraId="1740ECA5" w14:textId="77777777" w:rsidR="00901860" w:rsidRPr="002437CB" w:rsidRDefault="00901860" w:rsidP="00A24C9B">
            <w:pPr>
              <w:pStyle w:val="TAL"/>
            </w:pPr>
            <w:r w:rsidRPr="002437CB">
              <w:t>Represents the requested modifications to a AIMLE Client selection subscription information.</w:t>
            </w:r>
          </w:p>
        </w:tc>
        <w:tc>
          <w:tcPr>
            <w:tcW w:w="2443" w:type="dxa"/>
          </w:tcPr>
          <w:p w14:paraId="30C33A21" w14:textId="77777777" w:rsidR="00901860" w:rsidRPr="002437CB" w:rsidRDefault="00901860" w:rsidP="00A24C9B">
            <w:pPr>
              <w:pStyle w:val="TAL"/>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788" w:name="_Toc212495935"/>
      <w:bookmarkStart w:id="1789" w:name="_Toc214953514"/>
      <w:bookmarkStart w:id="1790" w:name="_Toc214954240"/>
      <w:bookmarkStart w:id="1791" w:name="_Toc222152452"/>
      <w:r w:rsidRPr="002437CB">
        <w:rPr>
          <w:lang w:eastAsia="zh-CN"/>
        </w:rPr>
        <w:t>6.1.7.6.2</w:t>
      </w:r>
      <w:r w:rsidRPr="002437CB">
        <w:rPr>
          <w:lang w:eastAsia="zh-CN"/>
        </w:rPr>
        <w:tab/>
        <w:t>Structured data types</w:t>
      </w:r>
      <w:bookmarkEnd w:id="1788"/>
      <w:bookmarkEnd w:id="1789"/>
      <w:bookmarkEnd w:id="1790"/>
      <w:bookmarkEnd w:id="1791"/>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67613523"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792" w:name="_Toc212495936"/>
      <w:bookmarkStart w:id="1793" w:name="_Toc214953515"/>
      <w:bookmarkStart w:id="1794" w:name="_Toc214954241"/>
      <w:bookmarkStart w:id="1795" w:name="_Toc222152453"/>
      <w:r w:rsidRPr="002437CB">
        <w:rPr>
          <w:lang w:eastAsia="zh-CN"/>
        </w:rPr>
        <w:t>6.1.7.6.3</w:t>
      </w:r>
      <w:r w:rsidRPr="002437CB">
        <w:rPr>
          <w:lang w:eastAsia="zh-CN"/>
        </w:rPr>
        <w:tab/>
        <w:t>Simple data types and enumerations</w:t>
      </w:r>
      <w:bookmarkEnd w:id="1792"/>
      <w:bookmarkEnd w:id="1793"/>
      <w:bookmarkEnd w:id="1794"/>
      <w:bookmarkEnd w:id="1795"/>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796" w:name="_Toc212495937"/>
      <w:bookmarkStart w:id="1797" w:name="_Toc214953516"/>
      <w:bookmarkStart w:id="1798" w:name="_Toc214954242"/>
      <w:bookmarkStart w:id="1799" w:name="_Toc222152454"/>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796"/>
      <w:bookmarkEnd w:id="1797"/>
      <w:bookmarkEnd w:id="1798"/>
      <w:bookmarkEnd w:id="1799"/>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00" w:name="_Toc212495938"/>
      <w:bookmarkStart w:id="1801" w:name="_Toc214953517"/>
      <w:bookmarkStart w:id="1802" w:name="_Toc214954243"/>
      <w:bookmarkStart w:id="1803" w:name="_Toc222152455"/>
      <w:r w:rsidRPr="002437CB">
        <w:rPr>
          <w:noProof/>
        </w:rPr>
        <w:t>6.1.7.</w:t>
      </w:r>
      <w:r w:rsidRPr="002437CB">
        <w:t>6.5</w:t>
      </w:r>
      <w:r w:rsidRPr="002437CB">
        <w:tab/>
        <w:t>Binary data</w:t>
      </w:r>
      <w:bookmarkEnd w:id="1800"/>
      <w:bookmarkEnd w:id="1801"/>
      <w:bookmarkEnd w:id="1802"/>
      <w:bookmarkEnd w:id="1803"/>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04" w:name="_Toc212495939"/>
      <w:bookmarkStart w:id="1805" w:name="_Toc214953518"/>
      <w:bookmarkStart w:id="1806" w:name="_Toc214954244"/>
      <w:bookmarkStart w:id="1807" w:name="_Toc222152456"/>
      <w:r w:rsidRPr="002437CB">
        <w:rPr>
          <w:lang w:eastAsia="zh-CN"/>
        </w:rPr>
        <w:t>6.1.7.7</w:t>
      </w:r>
      <w:r w:rsidRPr="002437CB">
        <w:rPr>
          <w:lang w:eastAsia="zh-CN"/>
        </w:rPr>
        <w:tab/>
        <w:t>Error Handling</w:t>
      </w:r>
      <w:bookmarkEnd w:id="1804"/>
      <w:bookmarkEnd w:id="1805"/>
      <w:bookmarkEnd w:id="1806"/>
      <w:bookmarkEnd w:id="1807"/>
    </w:p>
    <w:p w14:paraId="26DB4485" w14:textId="77777777" w:rsidR="00901860" w:rsidRPr="002437CB" w:rsidRDefault="00901860" w:rsidP="00901860">
      <w:pPr>
        <w:pStyle w:val="Heading5"/>
      </w:pPr>
      <w:bookmarkStart w:id="1808" w:name="_Toc212495940"/>
      <w:bookmarkStart w:id="1809" w:name="_Toc214953519"/>
      <w:bookmarkStart w:id="1810" w:name="_Toc214954245"/>
      <w:bookmarkStart w:id="1811" w:name="_Toc222152457"/>
      <w:r w:rsidRPr="002437CB">
        <w:rPr>
          <w:lang w:eastAsia="zh-CN"/>
        </w:rPr>
        <w:t>6.1.7.7.1</w:t>
      </w:r>
      <w:r w:rsidRPr="002437CB">
        <w:tab/>
        <w:t>General</w:t>
      </w:r>
      <w:bookmarkEnd w:id="1808"/>
      <w:bookmarkEnd w:id="1809"/>
      <w:bookmarkEnd w:id="1810"/>
      <w:bookmarkEnd w:id="1811"/>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12" w:name="_Toc212495941"/>
      <w:bookmarkStart w:id="1813" w:name="_Toc214953520"/>
      <w:bookmarkStart w:id="1814" w:name="_Toc214954246"/>
      <w:bookmarkStart w:id="1815" w:name="_Toc222152458"/>
      <w:r w:rsidRPr="002437CB">
        <w:rPr>
          <w:lang w:eastAsia="zh-CN"/>
        </w:rPr>
        <w:t>6.1.7.7.2</w:t>
      </w:r>
      <w:r w:rsidRPr="002437CB">
        <w:tab/>
        <w:t>Protocol Errors</w:t>
      </w:r>
      <w:bookmarkEnd w:id="1812"/>
      <w:bookmarkEnd w:id="1813"/>
      <w:bookmarkEnd w:id="1814"/>
      <w:bookmarkEnd w:id="1815"/>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16" w:name="_Toc212495942"/>
      <w:bookmarkStart w:id="1817" w:name="_Toc214953521"/>
      <w:bookmarkStart w:id="1818" w:name="_Toc214954247"/>
      <w:bookmarkStart w:id="1819" w:name="_Toc222152459"/>
      <w:r w:rsidRPr="002437CB">
        <w:rPr>
          <w:lang w:eastAsia="zh-CN"/>
        </w:rPr>
        <w:t>6.1.7.7.3</w:t>
      </w:r>
      <w:r w:rsidRPr="002437CB">
        <w:tab/>
        <w:t>Application Errors</w:t>
      </w:r>
      <w:bookmarkEnd w:id="1816"/>
      <w:bookmarkEnd w:id="1817"/>
      <w:bookmarkEnd w:id="1818"/>
      <w:bookmarkEnd w:id="1819"/>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20" w:name="_Toc212495943"/>
      <w:bookmarkStart w:id="1821" w:name="_Toc214953522"/>
      <w:bookmarkStart w:id="1822" w:name="_Toc214954248"/>
      <w:bookmarkStart w:id="1823" w:name="_Toc222152460"/>
      <w:r w:rsidRPr="002437CB">
        <w:rPr>
          <w:lang w:eastAsia="zh-CN"/>
        </w:rPr>
        <w:t>6.1.7.8</w:t>
      </w:r>
      <w:r w:rsidRPr="002437CB">
        <w:rPr>
          <w:lang w:eastAsia="zh-CN"/>
        </w:rPr>
        <w:tab/>
        <w:t>Feature negotiation</w:t>
      </w:r>
      <w:bookmarkEnd w:id="1820"/>
      <w:bookmarkEnd w:id="1821"/>
      <w:bookmarkEnd w:id="1822"/>
      <w:bookmarkEnd w:id="1823"/>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24" w:name="_Toc212495944"/>
      <w:bookmarkStart w:id="1825" w:name="_Toc214953523"/>
      <w:bookmarkStart w:id="1826" w:name="_Toc214954249"/>
      <w:bookmarkStart w:id="1827" w:name="_Toc222152461"/>
      <w:r w:rsidRPr="002437CB">
        <w:rPr>
          <w:noProof/>
        </w:rPr>
        <w:t>6.1.7.</w:t>
      </w:r>
      <w:r w:rsidRPr="002437CB">
        <w:t>9</w:t>
      </w:r>
      <w:r w:rsidRPr="002437CB">
        <w:tab/>
        <w:t>Security</w:t>
      </w:r>
      <w:bookmarkEnd w:id="1824"/>
      <w:bookmarkEnd w:id="1825"/>
      <w:bookmarkEnd w:id="1826"/>
      <w:bookmarkEnd w:id="1827"/>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28" w:name="_Toc195627887"/>
      <w:bookmarkStart w:id="1829" w:name="_Toc195628128"/>
      <w:bookmarkStart w:id="1830" w:name="_Toc212495945"/>
      <w:bookmarkStart w:id="1831" w:name="_Toc214953524"/>
      <w:bookmarkStart w:id="1832" w:name="_Toc214954250"/>
      <w:bookmarkStart w:id="1833" w:name="_Toc222152462"/>
      <w:r w:rsidRPr="002437CB">
        <w:t>6.1.8</w:t>
      </w:r>
      <w:r w:rsidR="00F47CFE" w:rsidRPr="002437CB">
        <w:tab/>
        <w:t>AIMLES_MLModelTraining API</w:t>
      </w:r>
      <w:bookmarkEnd w:id="1828"/>
      <w:bookmarkEnd w:id="1829"/>
      <w:bookmarkEnd w:id="1830"/>
      <w:bookmarkEnd w:id="1831"/>
      <w:bookmarkEnd w:id="1832"/>
      <w:bookmarkEnd w:id="1833"/>
    </w:p>
    <w:p w14:paraId="0E668089" w14:textId="141A4152" w:rsidR="00F47CFE" w:rsidRPr="002437CB" w:rsidRDefault="002E3141" w:rsidP="00F47CFE">
      <w:pPr>
        <w:pStyle w:val="Heading4"/>
      </w:pPr>
      <w:bookmarkStart w:id="1834" w:name="_Toc195627888"/>
      <w:bookmarkStart w:id="1835" w:name="_Toc195628129"/>
      <w:bookmarkStart w:id="1836" w:name="_Toc212495946"/>
      <w:bookmarkStart w:id="1837" w:name="_Toc214953525"/>
      <w:bookmarkStart w:id="1838" w:name="_Toc214954251"/>
      <w:bookmarkStart w:id="1839" w:name="_Toc222152463"/>
      <w:r w:rsidRPr="002437CB">
        <w:t>6.1.8</w:t>
      </w:r>
      <w:r w:rsidR="00F47CFE" w:rsidRPr="002437CB">
        <w:t>.1</w:t>
      </w:r>
      <w:r w:rsidR="00F47CFE" w:rsidRPr="002437CB">
        <w:tab/>
        <w:t>Introduction</w:t>
      </w:r>
      <w:bookmarkEnd w:id="1834"/>
      <w:bookmarkEnd w:id="1835"/>
      <w:bookmarkEnd w:id="1836"/>
      <w:bookmarkEnd w:id="1837"/>
      <w:bookmarkEnd w:id="1838"/>
      <w:bookmarkEnd w:id="1839"/>
    </w:p>
    <w:p w14:paraId="0D5DAF43" w14:textId="77777777" w:rsidR="00F47CFE" w:rsidRPr="002437CB" w:rsidRDefault="00F47CFE" w:rsidP="00F47CFE">
      <w:pPr>
        <w:rPr>
          <w:noProof/>
          <w:lang w:eastAsia="zh-CN"/>
        </w:rPr>
      </w:pPr>
      <w:r w:rsidRPr="002437CB">
        <w:rPr>
          <w:noProof/>
        </w:rPr>
        <w:t xml:space="preserve">The ML model training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77777777"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5.2.1.4 of 3GPP TS 29.122 [2],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77777777"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2437CB" w:rsidRDefault="002E3141" w:rsidP="00F47CFE">
      <w:pPr>
        <w:pStyle w:val="Heading4"/>
      </w:pPr>
      <w:bookmarkStart w:id="1840" w:name="_Toc195627889"/>
      <w:bookmarkStart w:id="1841" w:name="_Toc195628130"/>
      <w:bookmarkStart w:id="1842" w:name="_Toc212495947"/>
      <w:bookmarkStart w:id="1843" w:name="_Toc214953526"/>
      <w:bookmarkStart w:id="1844" w:name="_Toc214954252"/>
      <w:bookmarkStart w:id="1845" w:name="_Toc222152464"/>
      <w:r w:rsidRPr="002437CB">
        <w:t>6.1.8</w:t>
      </w:r>
      <w:r w:rsidR="00F47CFE" w:rsidRPr="002437CB">
        <w:t>.2</w:t>
      </w:r>
      <w:r w:rsidR="00F47CFE" w:rsidRPr="002437CB">
        <w:tab/>
        <w:t>Usage of HTTP and common API related aspects</w:t>
      </w:r>
      <w:bookmarkEnd w:id="1840"/>
      <w:bookmarkEnd w:id="1841"/>
      <w:bookmarkEnd w:id="1842"/>
      <w:bookmarkEnd w:id="1843"/>
      <w:bookmarkEnd w:id="1844"/>
      <w:bookmarkEnd w:id="1845"/>
    </w:p>
    <w:p w14:paraId="12EE9E7A" w14:textId="77777777" w:rsidR="00F47CFE" w:rsidRPr="002437CB" w:rsidRDefault="00F47CFE" w:rsidP="00F47CFE">
      <w:r w:rsidRPr="002437CB">
        <w:t xml:space="preserve">The provisions of clause 5.2.1 of 3GPP TS 29.122 [2]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46" w:name="_Toc195627890"/>
      <w:bookmarkStart w:id="1847" w:name="_Toc195628131"/>
      <w:bookmarkStart w:id="1848" w:name="_Toc212495948"/>
      <w:bookmarkStart w:id="1849" w:name="_Toc214953527"/>
      <w:bookmarkStart w:id="1850" w:name="_Toc214954253"/>
      <w:bookmarkStart w:id="1851" w:name="_Toc222152465"/>
      <w:r w:rsidRPr="002437CB">
        <w:t>6.1.8</w:t>
      </w:r>
      <w:r w:rsidR="00F47CFE" w:rsidRPr="002437CB">
        <w:t>.3</w:t>
      </w:r>
      <w:r w:rsidR="00F47CFE" w:rsidRPr="002437CB">
        <w:tab/>
        <w:t>Resources</w:t>
      </w:r>
      <w:bookmarkEnd w:id="1846"/>
      <w:bookmarkEnd w:id="1847"/>
      <w:bookmarkEnd w:id="1848"/>
      <w:bookmarkEnd w:id="1849"/>
      <w:bookmarkEnd w:id="1850"/>
      <w:bookmarkEnd w:id="1851"/>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852" w:name="_Toc195627891"/>
      <w:bookmarkStart w:id="1853" w:name="_Toc195628132"/>
      <w:bookmarkStart w:id="1854" w:name="_Toc212495949"/>
      <w:bookmarkStart w:id="1855" w:name="_Toc214953528"/>
      <w:bookmarkStart w:id="1856" w:name="_Toc214954254"/>
      <w:bookmarkStart w:id="1857" w:name="_Toc222152466"/>
      <w:r w:rsidRPr="002437CB">
        <w:t>6.1.8</w:t>
      </w:r>
      <w:r w:rsidR="00F47CFE" w:rsidRPr="002437CB">
        <w:t>.4</w:t>
      </w:r>
      <w:r w:rsidR="00F47CFE" w:rsidRPr="002437CB">
        <w:tab/>
        <w:t>Custom Operations without associated resources</w:t>
      </w:r>
      <w:bookmarkEnd w:id="1852"/>
      <w:bookmarkEnd w:id="1853"/>
      <w:bookmarkEnd w:id="1854"/>
      <w:bookmarkEnd w:id="1855"/>
      <w:bookmarkEnd w:id="1856"/>
      <w:bookmarkEnd w:id="1857"/>
    </w:p>
    <w:p w14:paraId="1E775F77" w14:textId="0CB4B0F8" w:rsidR="00F47CFE" w:rsidRPr="002437CB" w:rsidRDefault="002E3141" w:rsidP="00F47CFE">
      <w:pPr>
        <w:pStyle w:val="Heading5"/>
      </w:pPr>
      <w:bookmarkStart w:id="1858" w:name="_Toc195627892"/>
      <w:bookmarkStart w:id="1859" w:name="_Toc195628133"/>
      <w:bookmarkStart w:id="1860" w:name="_Toc212495950"/>
      <w:bookmarkStart w:id="1861" w:name="_Toc214953529"/>
      <w:bookmarkStart w:id="1862" w:name="_Toc214954255"/>
      <w:bookmarkStart w:id="1863" w:name="_Toc222152467"/>
      <w:r w:rsidRPr="002437CB">
        <w:t>6.1.8</w:t>
      </w:r>
      <w:r w:rsidR="00F47CFE" w:rsidRPr="002437CB">
        <w:t>.4.1</w:t>
      </w:r>
      <w:r w:rsidR="00F47CFE" w:rsidRPr="002437CB">
        <w:tab/>
        <w:t>Overview</w:t>
      </w:r>
      <w:bookmarkEnd w:id="1858"/>
      <w:bookmarkEnd w:id="1859"/>
      <w:bookmarkEnd w:id="1860"/>
      <w:bookmarkEnd w:id="1861"/>
      <w:bookmarkEnd w:id="1862"/>
      <w:bookmarkEnd w:id="1863"/>
    </w:p>
    <w:p w14:paraId="6496131F" w14:textId="3394678E" w:rsidR="00F47CFE" w:rsidRPr="002437CB" w:rsidRDefault="00F47CFE" w:rsidP="00F47CFE">
      <w:pPr>
        <w:rPr>
          <w:lang w:eastAsia="zh-CN"/>
        </w:rPr>
      </w:pPr>
      <w:r w:rsidRPr="002437CB">
        <w:rPr>
          <w:lang w:eastAsia="zh-CN"/>
        </w:rPr>
        <w:t xml:space="preserve">The structure of the custom operation URIs of the </w:t>
      </w:r>
      <w:r w:rsidRPr="002437CB">
        <w:t xml:space="preserve">AIMLES_ContextTransfer </w:t>
      </w:r>
      <w:r w:rsidRPr="002437CB">
        <w:rPr>
          <w:lang w:eastAsia="zh-CN"/>
        </w:rPr>
        <w:t>API is shown in F</w:t>
      </w:r>
      <w:r w:rsidRPr="002437CB">
        <w:t>igure </w:t>
      </w:r>
      <w:r w:rsidR="002E3141" w:rsidRPr="002437CB">
        <w:t>6.1.8</w:t>
      </w:r>
      <w:r w:rsidRPr="002437CB">
        <w:t>.4.1-</w:t>
      </w:r>
      <w:r w:rsidRPr="002437CB">
        <w:rPr>
          <w:lang w:eastAsia="zh-CN"/>
        </w:rPr>
        <w:t>1.</w:t>
      </w:r>
    </w:p>
    <w:p w14:paraId="6C68839F" w14:textId="77777777" w:rsidR="00F47CFE" w:rsidRPr="002437CB" w:rsidRDefault="00F47CFE" w:rsidP="00B26986">
      <w:pPr>
        <w:pStyle w:val="TH"/>
        <w:rPr>
          <w:color w:val="000000"/>
          <w:lang w:eastAsia="zh-CN"/>
        </w:rPr>
      </w:pPr>
      <w:r w:rsidRPr="002437CB">
        <w:object w:dxaOrig="6181" w:dyaOrig="2940" w14:anchorId="26B94719">
          <v:shape id="_x0000_i1101" type="#_x0000_t75" style="width:223.5pt;height:105.75pt" o:ole="">
            <v:imagedata r:id="rId102" o:title=""/>
          </v:shape>
          <o:OLEObject Type="Embed" ProgID="Visio.Drawing.11" ShapeID="_x0000_i1101" DrawAspect="Content" ObjectID="_1833459237" r:id="rId103"/>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77777777" w:rsidR="00F47CFE" w:rsidRPr="002437CB" w:rsidRDefault="00F47CFE" w:rsidP="00A24C9B">
            <w:pPr>
              <w:pStyle w:val="TAL"/>
              <w:rPr>
                <w:rFonts w:eastAsia="DengXian"/>
                <w:lang w:eastAsia="zh-CN"/>
              </w:rPr>
            </w:pPr>
            <w:r w:rsidRPr="002437CB">
              <w:rPr>
                <w:rFonts w:eastAsia="DengXian"/>
                <w:lang w:eastAsia="zh-CN"/>
              </w:rPr>
              <w:t>Enables a service consumer to send AIMLE ML Model training request to the AIMLE server.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744EEFA2"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864" w:name="_Toc195627893"/>
      <w:bookmarkStart w:id="1865" w:name="_Toc195628134"/>
      <w:bookmarkStart w:id="1866" w:name="_Toc212495951"/>
      <w:bookmarkStart w:id="1867" w:name="_Toc214953530"/>
      <w:bookmarkStart w:id="1868" w:name="_Toc214954256"/>
      <w:bookmarkStart w:id="1869" w:name="_Toc222152468"/>
      <w:r w:rsidRPr="002437CB">
        <w:t>6.1.8</w:t>
      </w:r>
      <w:r w:rsidR="00F47CFE" w:rsidRPr="002437CB">
        <w:t>.4.2</w:t>
      </w:r>
      <w:r w:rsidR="00F47CFE" w:rsidRPr="002437CB">
        <w:tab/>
        <w:t>Operation: RequestTrain</w:t>
      </w:r>
      <w:bookmarkEnd w:id="1864"/>
      <w:bookmarkEnd w:id="1865"/>
      <w:bookmarkEnd w:id="1866"/>
      <w:bookmarkEnd w:id="1867"/>
      <w:bookmarkEnd w:id="1868"/>
      <w:bookmarkEnd w:id="1869"/>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870" w:name="_Toc195627894"/>
      <w:bookmarkStart w:id="1871" w:name="_Toc195628135"/>
      <w:bookmarkStart w:id="1872" w:name="_Toc212495952"/>
      <w:bookmarkStart w:id="1873" w:name="_Toc214953531"/>
      <w:bookmarkStart w:id="1874" w:name="_Toc214954257"/>
      <w:bookmarkStart w:id="1875" w:name="_Toc222152469"/>
      <w:r w:rsidRPr="002437CB">
        <w:t>6.1.8</w:t>
      </w:r>
      <w:r w:rsidR="00F47CFE" w:rsidRPr="002437CB">
        <w:t>.5</w:t>
      </w:r>
      <w:r w:rsidR="00F47CFE" w:rsidRPr="002437CB">
        <w:tab/>
        <w:t>Notifications</w:t>
      </w:r>
      <w:bookmarkEnd w:id="1870"/>
      <w:bookmarkEnd w:id="1871"/>
      <w:bookmarkEnd w:id="1872"/>
      <w:bookmarkEnd w:id="1873"/>
      <w:bookmarkEnd w:id="1874"/>
      <w:bookmarkEnd w:id="1875"/>
    </w:p>
    <w:p w14:paraId="4A4BE99E" w14:textId="20BD1F7B" w:rsidR="00F47CFE" w:rsidRPr="002437CB" w:rsidRDefault="002E3141" w:rsidP="00F47CFE">
      <w:pPr>
        <w:pStyle w:val="Heading5"/>
      </w:pPr>
      <w:bookmarkStart w:id="1876" w:name="_Toc195627895"/>
      <w:bookmarkStart w:id="1877" w:name="_Toc195628136"/>
      <w:bookmarkStart w:id="1878" w:name="_Toc212495953"/>
      <w:bookmarkStart w:id="1879" w:name="_Toc214953532"/>
      <w:bookmarkStart w:id="1880" w:name="_Toc214954258"/>
      <w:bookmarkStart w:id="1881" w:name="_Toc222152470"/>
      <w:r w:rsidRPr="002437CB">
        <w:t>6.1.8</w:t>
      </w:r>
      <w:r w:rsidR="00F47CFE" w:rsidRPr="002437CB">
        <w:t>.5.1</w:t>
      </w:r>
      <w:r w:rsidR="00F47CFE" w:rsidRPr="002437CB">
        <w:tab/>
        <w:t>General</w:t>
      </w:r>
      <w:bookmarkEnd w:id="1876"/>
      <w:bookmarkEnd w:id="1877"/>
      <w:bookmarkEnd w:id="1878"/>
      <w:bookmarkEnd w:id="1879"/>
      <w:bookmarkEnd w:id="1880"/>
      <w:bookmarkEnd w:id="1881"/>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882" w:name="_Toc195627896"/>
      <w:bookmarkStart w:id="1883" w:name="_Toc195628137"/>
      <w:bookmarkStart w:id="1884" w:name="_Toc212495954"/>
      <w:bookmarkStart w:id="1885" w:name="_Toc214953533"/>
      <w:bookmarkStart w:id="1886" w:name="_Toc214954259"/>
      <w:bookmarkStart w:id="1887" w:name="_Toc222152471"/>
      <w:r w:rsidRPr="002437CB">
        <w:t>6.1.8</w:t>
      </w:r>
      <w:r w:rsidR="00F47CFE" w:rsidRPr="002437CB">
        <w:t>.5.2</w:t>
      </w:r>
      <w:r w:rsidR="00F47CFE" w:rsidRPr="002437CB">
        <w:tab/>
        <w:t>ML Model Training Notification</w:t>
      </w:r>
      <w:bookmarkEnd w:id="1882"/>
      <w:bookmarkEnd w:id="1883"/>
      <w:bookmarkEnd w:id="1884"/>
      <w:bookmarkEnd w:id="1885"/>
      <w:bookmarkEnd w:id="1886"/>
      <w:bookmarkEnd w:id="1887"/>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888" w:name="_Toc195627897"/>
      <w:bookmarkStart w:id="1889"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890" w:name="_Toc212495955"/>
      <w:bookmarkStart w:id="1891" w:name="_Toc214953534"/>
      <w:bookmarkStart w:id="1892" w:name="_Toc214954260"/>
      <w:bookmarkStart w:id="1893" w:name="_Toc222152472"/>
      <w:r w:rsidRPr="002437CB">
        <w:t>6.1.8</w:t>
      </w:r>
      <w:r w:rsidR="00F47CFE" w:rsidRPr="002437CB">
        <w:t>.6</w:t>
      </w:r>
      <w:r w:rsidR="00F47CFE" w:rsidRPr="002437CB">
        <w:tab/>
        <w:t>Data Model</w:t>
      </w:r>
      <w:bookmarkEnd w:id="1888"/>
      <w:bookmarkEnd w:id="1889"/>
      <w:bookmarkEnd w:id="1890"/>
      <w:bookmarkEnd w:id="1891"/>
      <w:bookmarkEnd w:id="1892"/>
      <w:bookmarkEnd w:id="1893"/>
    </w:p>
    <w:p w14:paraId="0F68DB77" w14:textId="77777777" w:rsidR="00566881" w:rsidRPr="002437CB" w:rsidRDefault="00566881" w:rsidP="00566881">
      <w:pPr>
        <w:pStyle w:val="Heading5"/>
      </w:pPr>
      <w:bookmarkStart w:id="1894" w:name="_Toc195627898"/>
      <w:bookmarkStart w:id="1895" w:name="_Toc195628139"/>
      <w:bookmarkStart w:id="1896" w:name="_Toc212495956"/>
      <w:bookmarkStart w:id="1897" w:name="_Toc214953535"/>
      <w:bookmarkStart w:id="1898" w:name="_Toc214954261"/>
      <w:bookmarkStart w:id="1899" w:name="_Toc222152473"/>
      <w:bookmarkStart w:id="1900" w:name="_Toc195627899"/>
      <w:bookmarkStart w:id="1901" w:name="_Toc195628140"/>
      <w:r w:rsidRPr="002437CB">
        <w:t>6.1.8.6.1</w:t>
      </w:r>
      <w:r w:rsidRPr="002437CB">
        <w:tab/>
        <w:t>General</w:t>
      </w:r>
      <w:bookmarkEnd w:id="1894"/>
      <w:bookmarkEnd w:id="1895"/>
      <w:bookmarkEnd w:id="1896"/>
      <w:bookmarkEnd w:id="1897"/>
      <w:bookmarkEnd w:id="1898"/>
      <w:bookmarkEnd w:id="1899"/>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2ED41484" w14:textId="77777777" w:rsidTr="006460FF">
        <w:trPr>
          <w:jc w:val="center"/>
        </w:trPr>
        <w:tc>
          <w:tcPr>
            <w:tcW w:w="1980" w:type="dxa"/>
            <w:vAlign w:val="center"/>
          </w:tcPr>
          <w:p w14:paraId="13387426" w14:textId="77777777" w:rsidR="007C579D" w:rsidRPr="002437CB" w:rsidRDefault="007C579D" w:rsidP="00A24C9B">
            <w:pPr>
              <w:pStyle w:val="TAL"/>
            </w:pPr>
            <w:r w:rsidRPr="002437CB">
              <w:t>TrainRequest</w:t>
            </w:r>
          </w:p>
        </w:tc>
        <w:tc>
          <w:tcPr>
            <w:tcW w:w="1559" w:type="dxa"/>
            <w:vAlign w:val="center"/>
          </w:tcPr>
          <w:p w14:paraId="77CC9318" w14:textId="77777777" w:rsidR="007C579D" w:rsidRPr="002437CB" w:rsidRDefault="007C579D" w:rsidP="00A24C9B">
            <w:pPr>
              <w:pStyle w:val="TAC"/>
            </w:pPr>
            <w:r w:rsidRPr="002437CB">
              <w:t>6.1.8.6.2.2</w:t>
            </w:r>
          </w:p>
        </w:tc>
        <w:tc>
          <w:tcPr>
            <w:tcW w:w="4678" w:type="dxa"/>
            <w:vAlign w:val="center"/>
          </w:tcPr>
          <w:p w14:paraId="7E33EFE2" w14:textId="77777777" w:rsidR="007C579D" w:rsidRPr="002437CB" w:rsidRDefault="007C579D" w:rsidP="00A24C9B">
            <w:pPr>
              <w:pStyle w:val="TAL"/>
              <w:rPr>
                <w:lang w:eastAsia="zh-CN"/>
              </w:rPr>
            </w:pPr>
            <w:r w:rsidRPr="002437CB">
              <w:rPr>
                <w:lang w:eastAsia="zh-CN"/>
              </w:rPr>
              <w:t>Represents the ML Model training request</w:t>
            </w:r>
          </w:p>
        </w:tc>
        <w:tc>
          <w:tcPr>
            <w:tcW w:w="1207" w:type="dxa"/>
            <w:vAlign w:val="center"/>
          </w:tcPr>
          <w:p w14:paraId="2986AE29"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02" w:name="_Toc212495957"/>
      <w:bookmarkStart w:id="1903" w:name="_Toc214953536"/>
      <w:bookmarkStart w:id="1904" w:name="_Toc214954262"/>
      <w:bookmarkStart w:id="1905" w:name="_Toc222152474"/>
      <w:r w:rsidRPr="002437CB">
        <w:rPr>
          <w:lang w:val="en-US"/>
        </w:rPr>
        <w:t>6.1.8</w:t>
      </w:r>
      <w:r w:rsidR="00F47CFE" w:rsidRPr="002437CB">
        <w:rPr>
          <w:lang w:val="en-US"/>
        </w:rPr>
        <w:t>.6.2</w:t>
      </w:r>
      <w:r w:rsidR="00F47CFE" w:rsidRPr="002437CB">
        <w:rPr>
          <w:lang w:val="en-US"/>
        </w:rPr>
        <w:tab/>
        <w:t>Structured data types</w:t>
      </w:r>
      <w:bookmarkEnd w:id="1900"/>
      <w:bookmarkEnd w:id="1901"/>
      <w:bookmarkEnd w:id="1902"/>
      <w:bookmarkEnd w:id="1903"/>
      <w:bookmarkEnd w:id="1904"/>
      <w:bookmarkEnd w:id="1905"/>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06" w:name="_Toc195627900"/>
      <w:bookmarkStart w:id="1907"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1740621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08" w:name="_Toc212495958"/>
      <w:r w:rsidRPr="002437CB">
        <w:t>6.1.8.6.2.8</w:t>
      </w:r>
      <w:r w:rsidRPr="002437CB">
        <w:tab/>
        <w:t>Type: MlModelTrainResp</w:t>
      </w:r>
      <w:bookmarkEnd w:id="1908"/>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09" w:name="_Toc212495959"/>
      <w:r w:rsidRPr="002437CB">
        <w:t>6.1.8.6.2.9</w:t>
      </w:r>
      <w:r w:rsidRPr="002437CB">
        <w:tab/>
        <w:t>Type: TrainingObj</w:t>
      </w:r>
      <w:bookmarkEnd w:id="1909"/>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10" w:name="_Toc212495960"/>
      <w:r w:rsidRPr="002437CB">
        <w:t>6.1.8.6.2.10</w:t>
      </w:r>
      <w:r w:rsidRPr="002437CB">
        <w:tab/>
        <w:t>Type: EarlyStopCri</w:t>
      </w:r>
      <w:bookmarkEnd w:id="1910"/>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11" w:name="_Toc212495961"/>
      <w:r w:rsidRPr="002437CB">
        <w:t>6.1.8.6.2.11</w:t>
      </w:r>
      <w:r w:rsidRPr="002437CB">
        <w:tab/>
        <w:t>Type: VFLParam</w:t>
      </w:r>
      <w:bookmarkEnd w:id="1911"/>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12" w:name="_Toc212495962"/>
      <w:r w:rsidRPr="002437CB">
        <w:t>6.1.8.6.2.12</w:t>
      </w:r>
      <w:r w:rsidRPr="002437CB">
        <w:tab/>
        <w:t>Type: CommonId</w:t>
      </w:r>
      <w:bookmarkEnd w:id="1912"/>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13" w:name="_Toc212495963"/>
      <w:r w:rsidRPr="002437CB">
        <w:t>6.1.8.6.2.13</w:t>
      </w:r>
      <w:r w:rsidRPr="002437CB">
        <w:tab/>
        <w:t>Type: FeatureList</w:t>
      </w:r>
      <w:bookmarkEnd w:id="1913"/>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14" w:name="_Toc212495964"/>
      <w:bookmarkStart w:id="1915" w:name="_Toc214953537"/>
      <w:bookmarkStart w:id="1916" w:name="_Toc214954263"/>
      <w:bookmarkStart w:id="1917" w:name="_Toc222152475"/>
      <w:r w:rsidRPr="002437CB">
        <w:rPr>
          <w:lang w:val="en-US"/>
        </w:rPr>
        <w:t>6.1.8</w:t>
      </w:r>
      <w:r w:rsidR="00F47CFE" w:rsidRPr="002437CB">
        <w:rPr>
          <w:lang w:val="en-US"/>
        </w:rPr>
        <w:t>.6.3</w:t>
      </w:r>
      <w:r w:rsidR="00F47CFE" w:rsidRPr="002437CB">
        <w:rPr>
          <w:lang w:val="en-US"/>
        </w:rPr>
        <w:tab/>
        <w:t>Simple data types and enumerations</w:t>
      </w:r>
      <w:bookmarkEnd w:id="1906"/>
      <w:bookmarkEnd w:id="1907"/>
      <w:bookmarkEnd w:id="1914"/>
      <w:bookmarkEnd w:id="1915"/>
      <w:bookmarkEnd w:id="1916"/>
      <w:bookmarkEnd w:id="1917"/>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18" w:name="_Toc195627901"/>
      <w:bookmarkStart w:id="1919"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20" w:name="_Toc212495965"/>
      <w:bookmarkStart w:id="1921" w:name="_Toc214953538"/>
      <w:bookmarkStart w:id="1922" w:name="_Toc214954264"/>
      <w:bookmarkStart w:id="1923" w:name="_Toc222152476"/>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18"/>
      <w:bookmarkEnd w:id="1919"/>
      <w:bookmarkEnd w:id="1920"/>
      <w:bookmarkEnd w:id="1921"/>
      <w:bookmarkEnd w:id="1922"/>
      <w:bookmarkEnd w:id="1923"/>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24" w:name="_Toc195627902"/>
      <w:bookmarkStart w:id="1925" w:name="_Toc195628143"/>
      <w:bookmarkStart w:id="1926" w:name="_Toc212495966"/>
      <w:bookmarkStart w:id="1927" w:name="_Toc214953539"/>
      <w:bookmarkStart w:id="1928" w:name="_Toc214954265"/>
      <w:bookmarkStart w:id="1929" w:name="_Toc222152477"/>
      <w:r w:rsidRPr="002437CB">
        <w:t>6.1.8</w:t>
      </w:r>
      <w:r w:rsidR="00F47CFE" w:rsidRPr="002437CB">
        <w:t>.6.5</w:t>
      </w:r>
      <w:r w:rsidR="00F47CFE" w:rsidRPr="002437CB">
        <w:tab/>
        <w:t>Binary data</w:t>
      </w:r>
      <w:bookmarkEnd w:id="1924"/>
      <w:bookmarkEnd w:id="1925"/>
      <w:bookmarkEnd w:id="1926"/>
      <w:bookmarkEnd w:id="1927"/>
      <w:bookmarkEnd w:id="1928"/>
      <w:bookmarkEnd w:id="1929"/>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30" w:name="_Toc195627903"/>
      <w:bookmarkStart w:id="1931" w:name="_Toc195628144"/>
      <w:bookmarkStart w:id="1932" w:name="_Toc212495967"/>
      <w:bookmarkStart w:id="1933" w:name="_Toc214953540"/>
      <w:bookmarkStart w:id="1934" w:name="_Toc214954266"/>
      <w:bookmarkStart w:id="1935" w:name="_Toc222152478"/>
      <w:r w:rsidRPr="002437CB">
        <w:t>6.1.8</w:t>
      </w:r>
      <w:r w:rsidR="00F47CFE" w:rsidRPr="002437CB">
        <w:t>.7</w:t>
      </w:r>
      <w:r w:rsidR="00F47CFE" w:rsidRPr="002437CB">
        <w:tab/>
        <w:t>Error Handling</w:t>
      </w:r>
      <w:bookmarkEnd w:id="1930"/>
      <w:bookmarkEnd w:id="1931"/>
      <w:bookmarkEnd w:id="1932"/>
      <w:bookmarkEnd w:id="1933"/>
      <w:bookmarkEnd w:id="1934"/>
      <w:bookmarkEnd w:id="1935"/>
    </w:p>
    <w:p w14:paraId="23BE7AEF" w14:textId="02D0BBD7" w:rsidR="00F47CFE" w:rsidRPr="002437CB" w:rsidRDefault="002E3141" w:rsidP="00F47CFE">
      <w:pPr>
        <w:pStyle w:val="Heading5"/>
      </w:pPr>
      <w:bookmarkStart w:id="1936" w:name="_Toc195627904"/>
      <w:bookmarkStart w:id="1937" w:name="_Toc195628145"/>
      <w:bookmarkStart w:id="1938" w:name="_Toc212495968"/>
      <w:bookmarkStart w:id="1939" w:name="_Toc214953541"/>
      <w:bookmarkStart w:id="1940" w:name="_Toc214954267"/>
      <w:bookmarkStart w:id="1941" w:name="_Toc222152479"/>
      <w:r w:rsidRPr="002437CB">
        <w:t>6.1.8</w:t>
      </w:r>
      <w:r w:rsidR="00F47CFE" w:rsidRPr="002437CB">
        <w:t>.7.1</w:t>
      </w:r>
      <w:r w:rsidR="00F47CFE" w:rsidRPr="002437CB">
        <w:tab/>
        <w:t>General</w:t>
      </w:r>
      <w:bookmarkEnd w:id="1936"/>
      <w:bookmarkEnd w:id="1937"/>
      <w:bookmarkEnd w:id="1938"/>
      <w:bookmarkEnd w:id="1939"/>
      <w:bookmarkEnd w:id="1940"/>
      <w:bookmarkEnd w:id="1941"/>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42" w:name="_Toc195627905"/>
      <w:bookmarkStart w:id="1943" w:name="_Toc195628146"/>
      <w:bookmarkStart w:id="1944" w:name="_Toc212495969"/>
      <w:bookmarkStart w:id="1945" w:name="_Toc214953542"/>
      <w:bookmarkStart w:id="1946" w:name="_Toc214954268"/>
      <w:bookmarkStart w:id="1947" w:name="_Toc222152480"/>
      <w:r w:rsidRPr="002437CB">
        <w:t>6.1.8</w:t>
      </w:r>
      <w:r w:rsidR="00F47CFE" w:rsidRPr="002437CB">
        <w:t>.7.2</w:t>
      </w:r>
      <w:r w:rsidR="00F47CFE" w:rsidRPr="002437CB">
        <w:tab/>
        <w:t>Protocol Errors</w:t>
      </w:r>
      <w:bookmarkEnd w:id="1942"/>
      <w:bookmarkEnd w:id="1943"/>
      <w:bookmarkEnd w:id="1944"/>
      <w:bookmarkEnd w:id="1945"/>
      <w:bookmarkEnd w:id="1946"/>
      <w:bookmarkEnd w:id="1947"/>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1948" w:name="_Toc195627906"/>
      <w:bookmarkStart w:id="1949" w:name="_Toc195628147"/>
      <w:bookmarkStart w:id="1950" w:name="_Toc212495970"/>
      <w:bookmarkStart w:id="1951" w:name="_Toc214953543"/>
      <w:bookmarkStart w:id="1952" w:name="_Toc214954269"/>
      <w:bookmarkStart w:id="1953" w:name="_Toc222152481"/>
      <w:r w:rsidRPr="002437CB">
        <w:t>6.1.8</w:t>
      </w:r>
      <w:r w:rsidR="00F47CFE" w:rsidRPr="002437CB">
        <w:t>.7.3</w:t>
      </w:r>
      <w:r w:rsidR="00F47CFE" w:rsidRPr="002437CB">
        <w:tab/>
        <w:t>Application Errors</w:t>
      </w:r>
      <w:bookmarkEnd w:id="1948"/>
      <w:bookmarkEnd w:id="1949"/>
      <w:bookmarkEnd w:id="1950"/>
      <w:bookmarkEnd w:id="1951"/>
      <w:bookmarkEnd w:id="1952"/>
      <w:bookmarkEnd w:id="1953"/>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1954" w:name="_Toc195627907"/>
      <w:bookmarkStart w:id="1955" w:name="_Toc195628148"/>
      <w:bookmarkStart w:id="1956" w:name="_Toc212495971"/>
      <w:bookmarkStart w:id="1957" w:name="_Toc214953544"/>
      <w:bookmarkStart w:id="1958" w:name="_Toc214954270"/>
      <w:bookmarkStart w:id="1959" w:name="_Toc222152482"/>
      <w:r w:rsidRPr="002437CB">
        <w:t>6.1.8</w:t>
      </w:r>
      <w:r w:rsidR="00F47CFE" w:rsidRPr="002437CB">
        <w:t>.8</w:t>
      </w:r>
      <w:r w:rsidR="00F47CFE" w:rsidRPr="002437CB">
        <w:rPr>
          <w:lang w:eastAsia="zh-CN"/>
        </w:rPr>
        <w:tab/>
        <w:t>Feature negotiation</w:t>
      </w:r>
      <w:bookmarkEnd w:id="1954"/>
      <w:bookmarkEnd w:id="1955"/>
      <w:bookmarkEnd w:id="1956"/>
      <w:bookmarkEnd w:id="1957"/>
      <w:bookmarkEnd w:id="1958"/>
      <w:bookmarkEnd w:id="1959"/>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1960" w:name="_Toc195627908"/>
      <w:bookmarkStart w:id="1961" w:name="_Toc195628149"/>
      <w:bookmarkStart w:id="1962" w:name="_Toc212495972"/>
      <w:bookmarkStart w:id="1963" w:name="_Toc214953545"/>
      <w:bookmarkStart w:id="1964" w:name="_Toc214954271"/>
      <w:bookmarkStart w:id="1965" w:name="_Toc222152483"/>
      <w:r w:rsidRPr="002437CB">
        <w:t>6.1.8</w:t>
      </w:r>
      <w:r w:rsidR="00F47CFE" w:rsidRPr="002437CB">
        <w:t>.9</w:t>
      </w:r>
      <w:r w:rsidR="00F47CFE" w:rsidRPr="002437CB">
        <w:tab/>
        <w:t>Security</w:t>
      </w:r>
      <w:bookmarkEnd w:id="1960"/>
      <w:bookmarkEnd w:id="1961"/>
      <w:bookmarkEnd w:id="1962"/>
      <w:bookmarkEnd w:id="1963"/>
      <w:bookmarkEnd w:id="1964"/>
      <w:bookmarkEnd w:id="1965"/>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1966" w:name="_Toc212495973"/>
      <w:bookmarkStart w:id="1967" w:name="_Toc214953546"/>
      <w:bookmarkStart w:id="1968" w:name="_Toc214954272"/>
      <w:bookmarkStart w:id="1969" w:name="_Toc222152484"/>
      <w:bookmarkStart w:id="1970" w:name="_Toc195627936"/>
      <w:bookmarkStart w:id="1971" w:name="_Toc195628177"/>
      <w:r w:rsidRPr="002437CB">
        <w:rPr>
          <w:lang w:eastAsia="zh-CN"/>
        </w:rPr>
        <w:t>6.1.9</w:t>
      </w:r>
      <w:r w:rsidR="00901523" w:rsidRPr="002437CB">
        <w:rPr>
          <w:lang w:eastAsia="zh-CN"/>
        </w:rPr>
        <w:tab/>
        <w:t>AIMLES_MLModelPerfMonitor API</w:t>
      </w:r>
      <w:bookmarkEnd w:id="1966"/>
      <w:bookmarkEnd w:id="1967"/>
      <w:bookmarkEnd w:id="1968"/>
      <w:bookmarkEnd w:id="1969"/>
    </w:p>
    <w:p w14:paraId="37AF1120" w14:textId="2229B190" w:rsidR="00901523" w:rsidRPr="002437CB" w:rsidRDefault="00136569" w:rsidP="00901523">
      <w:pPr>
        <w:pStyle w:val="Heading4"/>
        <w:rPr>
          <w:lang w:eastAsia="zh-CN"/>
        </w:rPr>
      </w:pPr>
      <w:bookmarkStart w:id="1972" w:name="_Toc212495974"/>
      <w:bookmarkStart w:id="1973" w:name="_Toc214953547"/>
      <w:bookmarkStart w:id="1974" w:name="_Toc214954273"/>
      <w:bookmarkStart w:id="1975" w:name="_Toc222152485"/>
      <w:r w:rsidRPr="002437CB">
        <w:rPr>
          <w:lang w:eastAsia="zh-CN"/>
        </w:rPr>
        <w:t>6.1.9</w:t>
      </w:r>
      <w:r w:rsidR="00901523" w:rsidRPr="002437CB">
        <w:rPr>
          <w:lang w:eastAsia="zh-CN"/>
        </w:rPr>
        <w:t>.1</w:t>
      </w:r>
      <w:r w:rsidR="00901523" w:rsidRPr="002437CB">
        <w:rPr>
          <w:lang w:eastAsia="zh-CN"/>
        </w:rPr>
        <w:tab/>
        <w:t>Introduction</w:t>
      </w:r>
      <w:bookmarkEnd w:id="1972"/>
      <w:bookmarkEnd w:id="1973"/>
      <w:bookmarkEnd w:id="1974"/>
      <w:bookmarkEnd w:id="1975"/>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1976" w:name="_Toc212495975"/>
      <w:bookmarkStart w:id="1977" w:name="_Toc214953548"/>
      <w:bookmarkStart w:id="1978" w:name="_Toc214954274"/>
      <w:bookmarkStart w:id="1979" w:name="_Toc222152486"/>
      <w:r w:rsidRPr="002437CB">
        <w:rPr>
          <w:lang w:eastAsia="zh-CN"/>
        </w:rPr>
        <w:t>6.1.9</w:t>
      </w:r>
      <w:r w:rsidR="00901523" w:rsidRPr="002437CB">
        <w:rPr>
          <w:lang w:eastAsia="zh-CN"/>
        </w:rPr>
        <w:t>.</w:t>
      </w:r>
      <w:r w:rsidR="00901523" w:rsidRPr="002437CB">
        <w:t>2</w:t>
      </w:r>
      <w:r w:rsidR="00901523" w:rsidRPr="002437CB">
        <w:tab/>
        <w:t>Usage of HTTP</w:t>
      </w:r>
      <w:bookmarkEnd w:id="1976"/>
      <w:bookmarkEnd w:id="1977"/>
      <w:bookmarkEnd w:id="1978"/>
      <w:bookmarkEnd w:id="1979"/>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1980" w:name="_Toc212495976"/>
      <w:bookmarkStart w:id="1981" w:name="_Toc214953549"/>
      <w:bookmarkStart w:id="1982" w:name="_Toc214954275"/>
      <w:bookmarkStart w:id="1983" w:name="_Toc222152487"/>
      <w:r w:rsidRPr="002437CB">
        <w:rPr>
          <w:lang w:eastAsia="zh-CN"/>
        </w:rPr>
        <w:t>6.1.9</w:t>
      </w:r>
      <w:r w:rsidR="00901523" w:rsidRPr="002437CB">
        <w:rPr>
          <w:lang w:eastAsia="zh-CN"/>
        </w:rPr>
        <w:t>.3</w:t>
      </w:r>
      <w:r w:rsidR="00901523" w:rsidRPr="002437CB">
        <w:rPr>
          <w:lang w:eastAsia="zh-CN"/>
        </w:rPr>
        <w:tab/>
        <w:t>Resources</w:t>
      </w:r>
      <w:bookmarkEnd w:id="1980"/>
      <w:bookmarkEnd w:id="1981"/>
      <w:bookmarkEnd w:id="1982"/>
      <w:bookmarkEnd w:id="1983"/>
    </w:p>
    <w:p w14:paraId="6964340E" w14:textId="740F9EF8" w:rsidR="00901523" w:rsidRPr="002437CB" w:rsidRDefault="00136569" w:rsidP="00901523">
      <w:pPr>
        <w:pStyle w:val="Heading5"/>
        <w:rPr>
          <w:lang w:eastAsia="zh-CN"/>
        </w:rPr>
      </w:pPr>
      <w:bookmarkStart w:id="1984" w:name="_Toc212495977"/>
      <w:bookmarkStart w:id="1985" w:name="_Toc214953550"/>
      <w:bookmarkStart w:id="1986" w:name="_Toc214954276"/>
      <w:bookmarkStart w:id="1987" w:name="_Toc222152488"/>
      <w:r w:rsidRPr="002437CB">
        <w:rPr>
          <w:lang w:eastAsia="zh-CN"/>
        </w:rPr>
        <w:t>6.1.9</w:t>
      </w:r>
      <w:r w:rsidR="00901523" w:rsidRPr="002437CB">
        <w:rPr>
          <w:lang w:eastAsia="zh-CN"/>
        </w:rPr>
        <w:t>.3.1</w:t>
      </w:r>
      <w:r w:rsidR="00901523" w:rsidRPr="002437CB">
        <w:rPr>
          <w:lang w:eastAsia="zh-CN"/>
        </w:rPr>
        <w:tab/>
        <w:t>Overview</w:t>
      </w:r>
      <w:bookmarkEnd w:id="1984"/>
      <w:bookmarkEnd w:id="1985"/>
      <w:bookmarkEnd w:id="1986"/>
      <w:bookmarkEnd w:id="1987"/>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2" type="#_x0000_t75" style="width:312pt;height:149.25pt" o:ole="">
            <v:imagedata r:id="rId104" o:title=""/>
          </v:shape>
          <o:OLEObject Type="Embed" ProgID="Visio.Drawing.15" ShapeID="_x0000_i1102" DrawAspect="Content" ObjectID="_1833459238" r:id="rId105"/>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1988" w:name="_Toc212495978"/>
      <w:bookmarkStart w:id="1989" w:name="_Toc214953551"/>
      <w:bookmarkStart w:id="1990" w:name="_Toc214954277"/>
      <w:bookmarkStart w:id="1991" w:name="_Toc222152489"/>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1988"/>
      <w:bookmarkEnd w:id="1989"/>
      <w:bookmarkEnd w:id="1990"/>
      <w:bookmarkEnd w:id="1991"/>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77777777" w:rsidR="00901523" w:rsidRPr="002437CB" w:rsidRDefault="00901523" w:rsidP="00A24C9B">
            <w:pPr>
              <w:pStyle w:val="TAL"/>
            </w:pPr>
            <w:r w:rsidRPr="002437CB">
              <w:rPr>
                <w:lang w:eastAsia="zh-CN"/>
              </w:rPr>
              <w:t>{apiRoot}/aimles-mlmpm/&lt;apiVersion&gt;/subscriptions{subscriptionId}</w:t>
            </w:r>
          </w:p>
        </w:tc>
      </w:tr>
    </w:tbl>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1992" w:name="_Toc212495979"/>
      <w:bookmarkStart w:id="1993" w:name="_Toc214953552"/>
      <w:bookmarkStart w:id="1994" w:name="_Toc214954278"/>
      <w:bookmarkStart w:id="1995" w:name="_Toc222152490"/>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1992"/>
      <w:bookmarkEnd w:id="1993"/>
      <w:bookmarkEnd w:id="1994"/>
      <w:bookmarkEnd w:id="1995"/>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1996" w:name="_Toc212495980"/>
      <w:bookmarkStart w:id="1997" w:name="_Toc214953553"/>
      <w:bookmarkStart w:id="1998" w:name="_Toc214954279"/>
      <w:bookmarkStart w:id="1999" w:name="_Toc222152491"/>
      <w:r w:rsidRPr="002437CB">
        <w:rPr>
          <w:noProof/>
        </w:rPr>
        <w:t>6.1.9</w:t>
      </w:r>
      <w:r w:rsidR="00901523" w:rsidRPr="002437CB">
        <w:rPr>
          <w:noProof/>
        </w:rPr>
        <w:t>.</w:t>
      </w:r>
      <w:r w:rsidR="00901523" w:rsidRPr="002437CB">
        <w:t>4</w:t>
      </w:r>
      <w:r w:rsidR="00901523" w:rsidRPr="002437CB">
        <w:tab/>
        <w:t>Custom Operations without associated resources</w:t>
      </w:r>
      <w:bookmarkEnd w:id="1996"/>
      <w:bookmarkEnd w:id="1997"/>
      <w:bookmarkEnd w:id="1998"/>
      <w:bookmarkEnd w:id="1999"/>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00" w:name="_Toc212495981"/>
      <w:bookmarkStart w:id="2001" w:name="_Toc214953554"/>
      <w:bookmarkStart w:id="2002" w:name="_Toc214954280"/>
      <w:bookmarkStart w:id="2003" w:name="_Toc222152492"/>
      <w:r w:rsidRPr="002437CB">
        <w:rPr>
          <w:lang w:eastAsia="zh-CN"/>
        </w:rPr>
        <w:t>6.1.9</w:t>
      </w:r>
      <w:r w:rsidR="00901523" w:rsidRPr="002437CB">
        <w:rPr>
          <w:lang w:eastAsia="zh-CN"/>
        </w:rPr>
        <w:t>.5</w:t>
      </w:r>
      <w:r w:rsidR="00901523" w:rsidRPr="002437CB">
        <w:rPr>
          <w:lang w:eastAsia="zh-CN"/>
        </w:rPr>
        <w:tab/>
        <w:t>Notifications</w:t>
      </w:r>
      <w:bookmarkEnd w:id="2000"/>
      <w:bookmarkEnd w:id="2001"/>
      <w:bookmarkEnd w:id="2002"/>
      <w:bookmarkEnd w:id="2003"/>
    </w:p>
    <w:p w14:paraId="6A9D02CD" w14:textId="540011F7" w:rsidR="00901523" w:rsidRPr="002437CB" w:rsidRDefault="00136569" w:rsidP="00901523">
      <w:pPr>
        <w:pStyle w:val="Heading5"/>
        <w:rPr>
          <w:lang w:eastAsia="zh-CN"/>
        </w:rPr>
      </w:pPr>
      <w:bookmarkStart w:id="2004" w:name="_Toc212495982"/>
      <w:bookmarkStart w:id="2005" w:name="_Toc214953555"/>
      <w:bookmarkStart w:id="2006" w:name="_Toc214954281"/>
      <w:bookmarkStart w:id="2007" w:name="_Toc222152493"/>
      <w:r w:rsidRPr="002437CB">
        <w:rPr>
          <w:lang w:eastAsia="zh-CN"/>
        </w:rPr>
        <w:t>6.1.9</w:t>
      </w:r>
      <w:r w:rsidR="00901523" w:rsidRPr="002437CB">
        <w:rPr>
          <w:lang w:eastAsia="zh-CN"/>
        </w:rPr>
        <w:t>.5.1</w:t>
      </w:r>
      <w:r w:rsidR="00901523" w:rsidRPr="002437CB">
        <w:rPr>
          <w:lang w:eastAsia="zh-CN"/>
        </w:rPr>
        <w:tab/>
        <w:t>General</w:t>
      </w:r>
      <w:bookmarkEnd w:id="2004"/>
      <w:bookmarkEnd w:id="2005"/>
      <w:bookmarkEnd w:id="2006"/>
      <w:bookmarkEnd w:id="2007"/>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08" w:name="_Toc212495983"/>
      <w:bookmarkStart w:id="2009" w:name="_Toc214953556"/>
      <w:bookmarkStart w:id="2010" w:name="_Toc214954282"/>
      <w:bookmarkStart w:id="2011" w:name="_Toc222152494"/>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08"/>
      <w:bookmarkEnd w:id="2009"/>
      <w:bookmarkEnd w:id="2010"/>
      <w:bookmarkEnd w:id="2011"/>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12" w:name="_Toc212495984"/>
      <w:bookmarkStart w:id="2013" w:name="_Toc214953557"/>
      <w:bookmarkStart w:id="2014" w:name="_Toc214954283"/>
      <w:bookmarkStart w:id="2015" w:name="_Toc222152495"/>
      <w:r w:rsidRPr="002437CB">
        <w:rPr>
          <w:lang w:eastAsia="zh-CN"/>
        </w:rPr>
        <w:t>6.1.9</w:t>
      </w:r>
      <w:r w:rsidR="00901523" w:rsidRPr="002437CB">
        <w:rPr>
          <w:lang w:eastAsia="zh-CN"/>
        </w:rPr>
        <w:t>.6</w:t>
      </w:r>
      <w:r w:rsidR="00901523" w:rsidRPr="002437CB">
        <w:rPr>
          <w:lang w:eastAsia="zh-CN"/>
        </w:rPr>
        <w:tab/>
        <w:t>Data Model</w:t>
      </w:r>
      <w:bookmarkEnd w:id="2012"/>
      <w:bookmarkEnd w:id="2013"/>
      <w:bookmarkEnd w:id="2014"/>
      <w:bookmarkEnd w:id="2015"/>
    </w:p>
    <w:p w14:paraId="0C1D28A8" w14:textId="1A19DABE" w:rsidR="00901523" w:rsidRPr="002437CB" w:rsidRDefault="00136569" w:rsidP="00901523">
      <w:pPr>
        <w:pStyle w:val="Heading5"/>
        <w:rPr>
          <w:lang w:eastAsia="zh-CN"/>
        </w:rPr>
      </w:pPr>
      <w:bookmarkStart w:id="2016" w:name="_Toc212495985"/>
      <w:bookmarkStart w:id="2017" w:name="_Toc214953558"/>
      <w:bookmarkStart w:id="2018" w:name="_Toc214954284"/>
      <w:bookmarkStart w:id="2019" w:name="_Toc222152496"/>
      <w:r w:rsidRPr="002437CB">
        <w:rPr>
          <w:lang w:eastAsia="zh-CN"/>
        </w:rPr>
        <w:t>6.1.9</w:t>
      </w:r>
      <w:r w:rsidR="00901523" w:rsidRPr="002437CB">
        <w:rPr>
          <w:lang w:eastAsia="zh-CN"/>
        </w:rPr>
        <w:t>.6.1</w:t>
      </w:r>
      <w:r w:rsidR="00901523" w:rsidRPr="002437CB">
        <w:rPr>
          <w:lang w:eastAsia="zh-CN"/>
        </w:rPr>
        <w:tab/>
        <w:t>General</w:t>
      </w:r>
      <w:bookmarkEnd w:id="2016"/>
      <w:bookmarkEnd w:id="2017"/>
      <w:bookmarkEnd w:id="2018"/>
      <w:bookmarkEnd w:id="2019"/>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E315FD" w:rsidRPr="002437CB" w14:paraId="4DA44467" w14:textId="77777777" w:rsidTr="006460FF">
        <w:trPr>
          <w:jc w:val="center"/>
        </w:trPr>
        <w:tc>
          <w:tcPr>
            <w:tcW w:w="3032" w:type="dxa"/>
          </w:tcPr>
          <w:p w14:paraId="2CFCBBC0" w14:textId="77777777" w:rsidR="00E315FD" w:rsidRPr="002437CB" w:rsidRDefault="00E315FD" w:rsidP="00A24C9B">
            <w:pPr>
              <w:pStyle w:val="TAL"/>
              <w:rPr>
                <w:noProof/>
              </w:rPr>
            </w:pPr>
            <w:r w:rsidRPr="002437CB">
              <w:rPr>
                <w:lang w:eastAsia="zh-CN"/>
              </w:rPr>
              <w:t>AimlOperInfo</w:t>
            </w:r>
          </w:p>
        </w:tc>
        <w:tc>
          <w:tcPr>
            <w:tcW w:w="1598" w:type="dxa"/>
          </w:tcPr>
          <w:p w14:paraId="76BB9195" w14:textId="77777777" w:rsidR="00E315FD" w:rsidRPr="002437CB" w:rsidRDefault="00E315FD" w:rsidP="00752A3E">
            <w:pPr>
              <w:pStyle w:val="TAC"/>
              <w:rPr>
                <w:lang w:eastAsia="zh-CN"/>
              </w:rPr>
            </w:pPr>
            <w:r w:rsidRPr="002437CB">
              <w:rPr>
                <w:lang w:eastAsia="zh-CN"/>
              </w:rPr>
              <w:t>6.1.9.6.2.6</w:t>
            </w:r>
          </w:p>
        </w:tc>
        <w:tc>
          <w:tcPr>
            <w:tcW w:w="2704" w:type="dxa"/>
          </w:tcPr>
          <w:p w14:paraId="14CD035B" w14:textId="77777777" w:rsidR="00E315FD" w:rsidRPr="002437CB" w:rsidRDefault="00E315FD" w:rsidP="00A24C9B">
            <w:pPr>
              <w:pStyle w:val="TAL"/>
            </w:pPr>
            <w:r w:rsidRPr="002437CB">
              <w:t>Represents the information on the AIML operation.</w:t>
            </w:r>
          </w:p>
        </w:tc>
        <w:tc>
          <w:tcPr>
            <w:tcW w:w="2443" w:type="dxa"/>
          </w:tcPr>
          <w:p w14:paraId="18068836" w14:textId="77777777" w:rsidR="00E315FD" w:rsidRPr="002437CB" w:rsidRDefault="00E315FD" w:rsidP="00A24C9B">
            <w:pPr>
              <w:pStyle w:val="TAL"/>
            </w:pPr>
          </w:p>
        </w:tc>
      </w:tr>
      <w:tr w:rsidR="00E315FD" w:rsidRPr="002437CB" w14:paraId="7A7B419C" w14:textId="77777777" w:rsidTr="006460FF">
        <w:trPr>
          <w:jc w:val="center"/>
        </w:trPr>
        <w:tc>
          <w:tcPr>
            <w:tcW w:w="3032" w:type="dxa"/>
          </w:tcPr>
          <w:p w14:paraId="31E0F384" w14:textId="77777777" w:rsidR="00E315FD" w:rsidRPr="002437CB" w:rsidRDefault="00E315FD" w:rsidP="00A24C9B">
            <w:pPr>
              <w:pStyle w:val="TAL"/>
              <w:rPr>
                <w:lang w:eastAsia="zh-CN"/>
              </w:rPr>
            </w:pPr>
            <w:r w:rsidRPr="002437CB">
              <w:rPr>
                <w:lang w:eastAsia="zh-CN"/>
              </w:rPr>
              <w:t>AimlOperType</w:t>
            </w:r>
          </w:p>
        </w:tc>
        <w:tc>
          <w:tcPr>
            <w:tcW w:w="1598" w:type="dxa"/>
          </w:tcPr>
          <w:p w14:paraId="1DEAEF77" w14:textId="77777777" w:rsidR="00E315FD" w:rsidRPr="002437CB" w:rsidRDefault="00E315FD" w:rsidP="00752A3E">
            <w:pPr>
              <w:pStyle w:val="TAC"/>
              <w:rPr>
                <w:lang w:eastAsia="zh-CN"/>
              </w:rPr>
            </w:pPr>
            <w:r w:rsidRPr="002437CB">
              <w:rPr>
                <w:lang w:eastAsia="zh-CN"/>
              </w:rPr>
              <w:t>6.1.9.6.3.3</w:t>
            </w:r>
          </w:p>
        </w:tc>
        <w:tc>
          <w:tcPr>
            <w:tcW w:w="2704" w:type="dxa"/>
          </w:tcPr>
          <w:p w14:paraId="58F159E8" w14:textId="77777777" w:rsidR="00E315FD" w:rsidRPr="002437CB" w:rsidRDefault="00E315FD" w:rsidP="00A24C9B">
            <w:pPr>
              <w:pStyle w:val="TAL"/>
            </w:pPr>
            <w:r w:rsidRPr="002437CB">
              <w:t>Represents the AIML operation type.</w:t>
            </w:r>
          </w:p>
        </w:tc>
        <w:tc>
          <w:tcPr>
            <w:tcW w:w="2443" w:type="dxa"/>
          </w:tcPr>
          <w:p w14:paraId="3E130388" w14:textId="77777777" w:rsidR="00E315FD" w:rsidRPr="002437CB" w:rsidRDefault="00E315FD" w:rsidP="00A24C9B">
            <w:pPr>
              <w:pStyle w:val="TAL"/>
            </w:pPr>
          </w:p>
        </w:tc>
      </w:tr>
      <w:tr w:rsidR="00E315FD" w:rsidRPr="002437CB" w14:paraId="6F116F19" w14:textId="77777777" w:rsidTr="006460FF">
        <w:trPr>
          <w:jc w:val="center"/>
        </w:trPr>
        <w:tc>
          <w:tcPr>
            <w:tcW w:w="3032" w:type="dxa"/>
          </w:tcPr>
          <w:p w14:paraId="6590E944" w14:textId="77777777" w:rsidR="00E315FD" w:rsidRPr="002437CB" w:rsidRDefault="00E315FD" w:rsidP="00A24C9B">
            <w:pPr>
              <w:pStyle w:val="TAL"/>
              <w:rPr>
                <w:lang w:eastAsia="zh-CN"/>
              </w:rPr>
            </w:pPr>
            <w:r w:rsidRPr="002437CB">
              <w:rPr>
                <w:lang w:eastAsia="zh-CN"/>
              </w:rPr>
              <w:t>MlMdlDegraded</w:t>
            </w:r>
          </w:p>
        </w:tc>
        <w:tc>
          <w:tcPr>
            <w:tcW w:w="1598" w:type="dxa"/>
          </w:tcPr>
          <w:p w14:paraId="0351CF9E" w14:textId="77777777" w:rsidR="00E315FD" w:rsidRPr="002437CB" w:rsidRDefault="00E315FD" w:rsidP="00752A3E">
            <w:pPr>
              <w:pStyle w:val="TAC"/>
              <w:rPr>
                <w:lang w:eastAsia="zh-CN"/>
              </w:rPr>
            </w:pPr>
            <w:r w:rsidRPr="002437CB">
              <w:rPr>
                <w:lang w:eastAsia="zh-CN"/>
              </w:rPr>
              <w:t>6.1.9.6.2.7</w:t>
            </w:r>
          </w:p>
        </w:tc>
        <w:tc>
          <w:tcPr>
            <w:tcW w:w="2704" w:type="dxa"/>
          </w:tcPr>
          <w:p w14:paraId="749681D0" w14:textId="77777777" w:rsidR="00E315FD" w:rsidRPr="002437CB" w:rsidRDefault="00E315FD" w:rsidP="00A24C9B">
            <w:pPr>
              <w:pStyle w:val="TAL"/>
            </w:pPr>
            <w:r w:rsidRPr="002437CB">
              <w:t>Represents the metrics of the degraded ML model.</w:t>
            </w:r>
          </w:p>
        </w:tc>
        <w:tc>
          <w:tcPr>
            <w:tcW w:w="2443" w:type="dxa"/>
          </w:tcPr>
          <w:p w14:paraId="4CFF0937" w14:textId="77777777" w:rsidR="00E315FD" w:rsidRPr="002437CB" w:rsidRDefault="00E315FD" w:rsidP="00A24C9B">
            <w:pPr>
              <w:pStyle w:val="TAL"/>
            </w:pPr>
          </w:p>
        </w:tc>
      </w:tr>
      <w:tr w:rsidR="00E315FD" w:rsidRPr="002437CB" w14:paraId="616580FE" w14:textId="77777777" w:rsidTr="006460FF">
        <w:trPr>
          <w:jc w:val="center"/>
        </w:trPr>
        <w:tc>
          <w:tcPr>
            <w:tcW w:w="3032" w:type="dxa"/>
          </w:tcPr>
          <w:p w14:paraId="0AE01669" w14:textId="77777777" w:rsidR="00E315FD" w:rsidRPr="002437CB" w:rsidRDefault="00E315FD" w:rsidP="00A24C9B">
            <w:pPr>
              <w:pStyle w:val="TAL"/>
              <w:rPr>
                <w:lang w:eastAsia="zh-CN"/>
              </w:rPr>
            </w:pPr>
            <w:r w:rsidRPr="002437CB">
              <w:rPr>
                <w:lang w:eastAsia="zh-CN"/>
              </w:rPr>
              <w:t>MlMdlDegradedParam</w:t>
            </w:r>
          </w:p>
        </w:tc>
        <w:tc>
          <w:tcPr>
            <w:tcW w:w="1598" w:type="dxa"/>
          </w:tcPr>
          <w:p w14:paraId="51C8653A" w14:textId="77777777" w:rsidR="00E315FD" w:rsidRPr="002437CB" w:rsidRDefault="00E315FD" w:rsidP="00752A3E">
            <w:pPr>
              <w:pStyle w:val="TAC"/>
              <w:rPr>
                <w:lang w:eastAsia="zh-CN"/>
              </w:rPr>
            </w:pPr>
            <w:r w:rsidRPr="002437CB">
              <w:rPr>
                <w:lang w:eastAsia="zh-CN"/>
              </w:rPr>
              <w:t>6.1.9.6.3.6</w:t>
            </w:r>
          </w:p>
        </w:tc>
        <w:tc>
          <w:tcPr>
            <w:tcW w:w="2704" w:type="dxa"/>
          </w:tcPr>
          <w:p w14:paraId="0FE04CEC" w14:textId="77777777" w:rsidR="00E315FD" w:rsidRPr="002437CB" w:rsidRDefault="00E315FD" w:rsidP="00A24C9B">
            <w:pPr>
              <w:pStyle w:val="TAL"/>
            </w:pPr>
            <w:r w:rsidRPr="002437CB">
              <w:t>Represents the parameters of the degraded ML model.</w:t>
            </w:r>
          </w:p>
        </w:tc>
        <w:tc>
          <w:tcPr>
            <w:tcW w:w="2443" w:type="dxa"/>
          </w:tcPr>
          <w:p w14:paraId="2AF3ADF6" w14:textId="77777777" w:rsidR="00E315FD" w:rsidRPr="002437CB" w:rsidRDefault="00E315FD" w:rsidP="00A24C9B">
            <w:pPr>
              <w:pStyle w:val="TAL"/>
            </w:pPr>
          </w:p>
        </w:tc>
      </w:tr>
      <w:tr w:rsidR="00E315FD" w:rsidRPr="002437CB" w14:paraId="2E3B33F0" w14:textId="77777777" w:rsidTr="006460FF">
        <w:trPr>
          <w:jc w:val="center"/>
        </w:trPr>
        <w:tc>
          <w:tcPr>
            <w:tcW w:w="3032" w:type="dxa"/>
            <w:hideMark/>
          </w:tcPr>
          <w:p w14:paraId="0E128D2F" w14:textId="77777777" w:rsidR="00E315FD" w:rsidRPr="002437CB" w:rsidRDefault="00E315FD" w:rsidP="00A24C9B">
            <w:pPr>
              <w:pStyle w:val="TAL"/>
              <w:rPr>
                <w:noProof/>
              </w:rPr>
            </w:pPr>
            <w:r w:rsidRPr="002437CB">
              <w:rPr>
                <w:noProof/>
              </w:rPr>
              <w:t>MlMdlPerfMonitSub</w:t>
            </w:r>
          </w:p>
        </w:tc>
        <w:tc>
          <w:tcPr>
            <w:tcW w:w="1598" w:type="dxa"/>
            <w:hideMark/>
          </w:tcPr>
          <w:p w14:paraId="78BEEFAE" w14:textId="77777777" w:rsidR="00E315FD" w:rsidRPr="002437CB" w:rsidRDefault="00E315FD" w:rsidP="00752A3E">
            <w:pPr>
              <w:pStyle w:val="TAC"/>
              <w:rPr>
                <w:lang w:eastAsia="zh-CN"/>
              </w:rPr>
            </w:pPr>
            <w:r w:rsidRPr="002437CB">
              <w:rPr>
                <w:lang w:eastAsia="zh-CN"/>
              </w:rPr>
              <w:t>6.1.9.6.2.2</w:t>
            </w:r>
          </w:p>
        </w:tc>
        <w:tc>
          <w:tcPr>
            <w:tcW w:w="2704" w:type="dxa"/>
            <w:hideMark/>
          </w:tcPr>
          <w:p w14:paraId="4FFDDB79" w14:textId="77777777" w:rsidR="00E315FD" w:rsidRPr="002437CB" w:rsidRDefault="00E315FD" w:rsidP="00A24C9B">
            <w:pPr>
              <w:pStyle w:val="TAL"/>
            </w:pPr>
            <w:r w:rsidRPr="002437CB">
              <w:t>Represents the AIMLE ML Model Performance Monitor subscription information.</w:t>
            </w:r>
          </w:p>
        </w:tc>
        <w:tc>
          <w:tcPr>
            <w:tcW w:w="2443" w:type="dxa"/>
          </w:tcPr>
          <w:p w14:paraId="58D99523" w14:textId="77777777" w:rsidR="00E315FD" w:rsidRPr="002437CB" w:rsidRDefault="00E315FD" w:rsidP="00A24C9B">
            <w:pPr>
              <w:pStyle w:val="TAL"/>
            </w:pPr>
          </w:p>
        </w:tc>
      </w:tr>
      <w:tr w:rsidR="00662180" w:rsidRPr="00C07EFD" w14:paraId="731AD1CA"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763833B2" w14:textId="77777777" w:rsidR="00662180" w:rsidRPr="00C07EFD" w:rsidRDefault="00662180"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65243AD5" w14:textId="77777777" w:rsidR="00662180" w:rsidRPr="00C07EFD" w:rsidRDefault="00662180"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9F1F14B" w14:textId="77777777" w:rsidR="00662180" w:rsidRPr="00C07EFD" w:rsidRDefault="00662180"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11C2A403" w14:textId="77777777" w:rsidR="00662180" w:rsidRPr="00C07EFD" w:rsidRDefault="00662180" w:rsidP="00F31FB6">
            <w:pPr>
              <w:pStyle w:val="TAL"/>
            </w:pPr>
          </w:p>
        </w:tc>
      </w:tr>
      <w:tr w:rsidR="00E315FD" w:rsidRPr="002437CB" w14:paraId="1F02EB7C" w14:textId="77777777" w:rsidTr="006460FF">
        <w:trPr>
          <w:jc w:val="center"/>
        </w:trPr>
        <w:tc>
          <w:tcPr>
            <w:tcW w:w="3032" w:type="dxa"/>
            <w:hideMark/>
          </w:tcPr>
          <w:p w14:paraId="304437F5" w14:textId="77777777" w:rsidR="00E315FD" w:rsidRPr="002437CB" w:rsidRDefault="00E315FD" w:rsidP="00A24C9B">
            <w:pPr>
              <w:pStyle w:val="TAL"/>
              <w:rPr>
                <w:noProof/>
              </w:rPr>
            </w:pPr>
            <w:r w:rsidRPr="002437CB">
              <w:rPr>
                <w:noProof/>
              </w:rPr>
              <w:t>MlMdlPerfMonitSubPatch</w:t>
            </w:r>
          </w:p>
        </w:tc>
        <w:tc>
          <w:tcPr>
            <w:tcW w:w="1598" w:type="dxa"/>
            <w:hideMark/>
          </w:tcPr>
          <w:p w14:paraId="44238D91" w14:textId="77777777" w:rsidR="00E315FD" w:rsidRPr="002437CB" w:rsidRDefault="00E315FD" w:rsidP="00752A3E">
            <w:pPr>
              <w:pStyle w:val="TAC"/>
              <w:rPr>
                <w:lang w:eastAsia="zh-CN"/>
              </w:rPr>
            </w:pPr>
            <w:r w:rsidRPr="002437CB">
              <w:rPr>
                <w:lang w:eastAsia="zh-CN"/>
              </w:rPr>
              <w:t>6.1.9.6.2.3</w:t>
            </w:r>
          </w:p>
        </w:tc>
        <w:tc>
          <w:tcPr>
            <w:tcW w:w="2704" w:type="dxa"/>
            <w:hideMark/>
          </w:tcPr>
          <w:p w14:paraId="22FACC2B" w14:textId="77777777" w:rsidR="00E315FD" w:rsidRPr="002437CB" w:rsidRDefault="00E315FD" w:rsidP="00A24C9B">
            <w:pPr>
              <w:pStyle w:val="TAL"/>
            </w:pPr>
            <w:r w:rsidRPr="002437CB">
              <w:t>Represents the requested modifications to the AIMLE ML Model Performance Monitor subscription information.</w:t>
            </w:r>
          </w:p>
        </w:tc>
        <w:tc>
          <w:tcPr>
            <w:tcW w:w="2443" w:type="dxa"/>
          </w:tcPr>
          <w:p w14:paraId="0A7754F5" w14:textId="77777777" w:rsidR="00E315FD" w:rsidRPr="002437CB" w:rsidRDefault="00E315FD" w:rsidP="00A24C9B">
            <w:pPr>
              <w:pStyle w:val="TAL"/>
            </w:pPr>
          </w:p>
        </w:tc>
      </w:tr>
      <w:tr w:rsidR="00E315FD" w:rsidRPr="002437CB" w14:paraId="43380B0B" w14:textId="77777777" w:rsidTr="006460FF">
        <w:trPr>
          <w:jc w:val="center"/>
        </w:trPr>
        <w:tc>
          <w:tcPr>
            <w:tcW w:w="3032" w:type="dxa"/>
          </w:tcPr>
          <w:p w14:paraId="43893C14" w14:textId="77777777" w:rsidR="00E315FD" w:rsidRPr="002437CB" w:rsidRDefault="00E315FD" w:rsidP="00A24C9B">
            <w:pPr>
              <w:pStyle w:val="TAL"/>
              <w:rPr>
                <w:noProof/>
              </w:rPr>
            </w:pPr>
            <w:r w:rsidRPr="002437CB">
              <w:rPr>
                <w:lang w:eastAsia="zh-CN"/>
              </w:rPr>
              <w:t>MontReportConfig</w:t>
            </w:r>
          </w:p>
        </w:tc>
        <w:tc>
          <w:tcPr>
            <w:tcW w:w="1598" w:type="dxa"/>
          </w:tcPr>
          <w:p w14:paraId="02D2AD93" w14:textId="77777777" w:rsidR="00E315FD" w:rsidRPr="002437CB" w:rsidRDefault="00E315FD" w:rsidP="00752A3E">
            <w:pPr>
              <w:pStyle w:val="TAC"/>
              <w:rPr>
                <w:lang w:eastAsia="zh-CN"/>
              </w:rPr>
            </w:pPr>
            <w:r w:rsidRPr="002437CB">
              <w:rPr>
                <w:lang w:eastAsia="zh-CN"/>
              </w:rPr>
              <w:t>6.1.9.6.2.5</w:t>
            </w:r>
          </w:p>
        </w:tc>
        <w:tc>
          <w:tcPr>
            <w:tcW w:w="2704" w:type="dxa"/>
          </w:tcPr>
          <w:p w14:paraId="67599FDD" w14:textId="77777777" w:rsidR="00E315FD" w:rsidRPr="002437CB" w:rsidRDefault="00E315FD" w:rsidP="00A24C9B">
            <w:pPr>
              <w:pStyle w:val="TAL"/>
            </w:pPr>
            <w:r w:rsidRPr="002437CB">
              <w:t>Represents the configuration of the monitoring report.</w:t>
            </w:r>
          </w:p>
        </w:tc>
        <w:tc>
          <w:tcPr>
            <w:tcW w:w="2443" w:type="dxa"/>
          </w:tcPr>
          <w:p w14:paraId="7456DBB8" w14:textId="77777777" w:rsidR="00E315FD" w:rsidRPr="002437CB" w:rsidRDefault="00E315FD" w:rsidP="00A24C9B">
            <w:pPr>
              <w:pStyle w:val="TAL"/>
            </w:pPr>
          </w:p>
        </w:tc>
      </w:tr>
      <w:tr w:rsidR="00E315FD" w:rsidRPr="002437CB" w14:paraId="42D5C5F7" w14:textId="77777777" w:rsidTr="006460FF">
        <w:trPr>
          <w:jc w:val="center"/>
        </w:trPr>
        <w:tc>
          <w:tcPr>
            <w:tcW w:w="3032" w:type="dxa"/>
          </w:tcPr>
          <w:p w14:paraId="0231B519" w14:textId="77777777" w:rsidR="00E315FD" w:rsidRPr="002437CB" w:rsidRDefault="00E315FD" w:rsidP="0054108A">
            <w:pPr>
              <w:pStyle w:val="TAL"/>
              <w:rPr>
                <w:lang w:eastAsia="zh-CN"/>
              </w:rPr>
            </w:pPr>
            <w:r w:rsidRPr="002437CB">
              <w:rPr>
                <w:lang w:eastAsia="zh-CN"/>
              </w:rPr>
              <w:t>ReportType</w:t>
            </w:r>
          </w:p>
        </w:tc>
        <w:tc>
          <w:tcPr>
            <w:tcW w:w="1598" w:type="dxa"/>
          </w:tcPr>
          <w:p w14:paraId="47FD2ACA" w14:textId="77777777" w:rsidR="00E315FD" w:rsidRPr="002437CB" w:rsidRDefault="00E315FD" w:rsidP="00752A3E">
            <w:pPr>
              <w:pStyle w:val="TAC"/>
              <w:rPr>
                <w:lang w:eastAsia="zh-CN"/>
              </w:rPr>
            </w:pPr>
            <w:r w:rsidRPr="002437CB">
              <w:rPr>
                <w:lang w:eastAsia="zh-CN"/>
              </w:rPr>
              <w:t>6.1.9.6.3.4</w:t>
            </w:r>
          </w:p>
        </w:tc>
        <w:tc>
          <w:tcPr>
            <w:tcW w:w="2704" w:type="dxa"/>
          </w:tcPr>
          <w:p w14:paraId="565F75C1" w14:textId="77777777" w:rsidR="00E315FD" w:rsidRPr="002437CB" w:rsidRDefault="00E315FD" w:rsidP="00A24C9B">
            <w:pPr>
              <w:pStyle w:val="TAL"/>
            </w:pPr>
            <w:r w:rsidRPr="002437CB">
              <w:t>Represents the type of the monitoring report.</w:t>
            </w:r>
          </w:p>
        </w:tc>
        <w:tc>
          <w:tcPr>
            <w:tcW w:w="2443" w:type="dxa"/>
          </w:tcPr>
          <w:p w14:paraId="27354CF3" w14:textId="77777777" w:rsidR="00E315FD" w:rsidRPr="002437CB" w:rsidRDefault="00E315FD" w:rsidP="00A24C9B">
            <w:pPr>
              <w:pStyle w:val="TAL"/>
            </w:pPr>
          </w:p>
        </w:tc>
      </w:tr>
      <w:tr w:rsidR="00E315FD" w:rsidRPr="002437CB" w14:paraId="0CED426F" w14:textId="77777777" w:rsidTr="006460FF">
        <w:trPr>
          <w:jc w:val="center"/>
        </w:trPr>
        <w:tc>
          <w:tcPr>
            <w:tcW w:w="3032" w:type="dxa"/>
          </w:tcPr>
          <w:p w14:paraId="1E187DB5" w14:textId="77777777" w:rsidR="00E315FD" w:rsidRPr="002437CB" w:rsidRDefault="00E315FD" w:rsidP="00A24C9B">
            <w:pPr>
              <w:pStyle w:val="TAL"/>
              <w:rPr>
                <w:lang w:eastAsia="zh-CN"/>
              </w:rPr>
            </w:pPr>
            <w:r w:rsidRPr="002437CB">
              <w:rPr>
                <w:lang w:eastAsia="zh-CN"/>
              </w:rPr>
              <w:t>ServPerfKpi</w:t>
            </w:r>
          </w:p>
        </w:tc>
        <w:tc>
          <w:tcPr>
            <w:tcW w:w="1598" w:type="dxa"/>
          </w:tcPr>
          <w:p w14:paraId="2C9B4E97" w14:textId="77777777" w:rsidR="00E315FD" w:rsidRPr="002437CB" w:rsidRDefault="00E315FD" w:rsidP="00752A3E">
            <w:pPr>
              <w:pStyle w:val="TAC"/>
              <w:rPr>
                <w:lang w:eastAsia="zh-CN"/>
              </w:rPr>
            </w:pPr>
            <w:r w:rsidRPr="002437CB">
              <w:rPr>
                <w:lang w:eastAsia="zh-CN"/>
              </w:rPr>
              <w:t>6.1.9.6.2.8</w:t>
            </w:r>
          </w:p>
        </w:tc>
        <w:tc>
          <w:tcPr>
            <w:tcW w:w="2704" w:type="dxa"/>
          </w:tcPr>
          <w:p w14:paraId="5D22B56B" w14:textId="77777777" w:rsidR="00E315FD" w:rsidRPr="002437CB" w:rsidRDefault="00E315FD" w:rsidP="00A24C9B">
            <w:pPr>
              <w:pStyle w:val="TAL"/>
            </w:pPr>
            <w:r w:rsidRPr="002437CB">
              <w:t>Represents the key performance indicators for the AIMLE service performance.</w:t>
            </w:r>
          </w:p>
        </w:tc>
        <w:tc>
          <w:tcPr>
            <w:tcW w:w="2443" w:type="dxa"/>
          </w:tcPr>
          <w:p w14:paraId="1796BD6A" w14:textId="77777777" w:rsidR="00E315FD" w:rsidRPr="002437CB" w:rsidRDefault="00E315FD" w:rsidP="00A24C9B">
            <w:pPr>
              <w:pStyle w:val="TAL"/>
            </w:pPr>
          </w:p>
        </w:tc>
      </w:tr>
      <w:tr w:rsidR="00E315FD" w:rsidRPr="002437CB" w14:paraId="5CE859FF" w14:textId="77777777" w:rsidTr="006460FF">
        <w:trPr>
          <w:jc w:val="center"/>
        </w:trPr>
        <w:tc>
          <w:tcPr>
            <w:tcW w:w="3032" w:type="dxa"/>
          </w:tcPr>
          <w:p w14:paraId="051A5546" w14:textId="77777777" w:rsidR="00E315FD" w:rsidRPr="002437CB" w:rsidRDefault="00E315FD" w:rsidP="00A24C9B">
            <w:pPr>
              <w:pStyle w:val="TAL"/>
              <w:rPr>
                <w:lang w:eastAsia="zh-CN"/>
              </w:rPr>
            </w:pPr>
            <w:r w:rsidRPr="002437CB">
              <w:rPr>
                <w:lang w:eastAsia="zh-CN"/>
              </w:rPr>
              <w:t>TrigActReqType</w:t>
            </w:r>
          </w:p>
        </w:tc>
        <w:tc>
          <w:tcPr>
            <w:tcW w:w="1598" w:type="dxa"/>
          </w:tcPr>
          <w:p w14:paraId="5E4613B4" w14:textId="77777777" w:rsidR="00E315FD" w:rsidRPr="002437CB" w:rsidRDefault="00E315FD" w:rsidP="00752A3E">
            <w:pPr>
              <w:pStyle w:val="TAC"/>
              <w:rPr>
                <w:lang w:eastAsia="zh-CN"/>
              </w:rPr>
            </w:pPr>
            <w:r w:rsidRPr="002437CB">
              <w:rPr>
                <w:lang w:eastAsia="zh-CN"/>
              </w:rPr>
              <w:t>6.1.9.6.3.5</w:t>
            </w:r>
          </w:p>
        </w:tc>
        <w:tc>
          <w:tcPr>
            <w:tcW w:w="2704" w:type="dxa"/>
          </w:tcPr>
          <w:p w14:paraId="416EBFD9" w14:textId="77777777" w:rsidR="00E315FD" w:rsidRPr="002437CB" w:rsidRDefault="00E315FD" w:rsidP="00A24C9B">
            <w:pPr>
              <w:pStyle w:val="TAL"/>
            </w:pPr>
            <w:r w:rsidRPr="002437CB">
              <w:t>Represents the types of the trigger action requirements on the monitoring event.</w:t>
            </w:r>
          </w:p>
        </w:tc>
        <w:tc>
          <w:tcPr>
            <w:tcW w:w="2443" w:type="dxa"/>
          </w:tcPr>
          <w:p w14:paraId="50C2D168" w14:textId="77777777" w:rsidR="00E315FD" w:rsidRPr="002437CB" w:rsidRDefault="00E315FD"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D107E7" w:rsidRPr="002437CB" w14:paraId="111242F7" w14:textId="77777777" w:rsidTr="006460FF">
        <w:trPr>
          <w:jc w:val="center"/>
        </w:trPr>
        <w:tc>
          <w:tcPr>
            <w:tcW w:w="2207" w:type="dxa"/>
          </w:tcPr>
          <w:p w14:paraId="799167EC" w14:textId="77777777" w:rsidR="00D107E7" w:rsidRPr="002437CB" w:rsidRDefault="00D107E7" w:rsidP="00B536DD">
            <w:pPr>
              <w:pStyle w:val="TAL"/>
              <w:rPr>
                <w:lang w:eastAsia="zh-CN"/>
              </w:rPr>
            </w:pPr>
            <w:r w:rsidRPr="002437CB">
              <w:t>AimleClientId</w:t>
            </w:r>
          </w:p>
        </w:tc>
        <w:tc>
          <w:tcPr>
            <w:tcW w:w="1887" w:type="dxa"/>
          </w:tcPr>
          <w:p w14:paraId="5A4CB53B" w14:textId="556FE6B4" w:rsidR="00D107E7" w:rsidRPr="002437CB" w:rsidRDefault="00D107E7" w:rsidP="00752A3E">
            <w:pPr>
              <w:pStyle w:val="TAC"/>
            </w:pPr>
            <w:r w:rsidRPr="002437CB">
              <w:t>6.1.2.6.3.2</w:t>
            </w:r>
          </w:p>
        </w:tc>
        <w:tc>
          <w:tcPr>
            <w:tcW w:w="2964" w:type="dxa"/>
          </w:tcPr>
          <w:p w14:paraId="4BD172DF" w14:textId="77777777" w:rsidR="00D107E7" w:rsidRPr="002437CB" w:rsidRDefault="00D107E7" w:rsidP="00A24C9B">
            <w:pPr>
              <w:pStyle w:val="TAL"/>
              <w:rPr>
                <w:rFonts w:cs="Arial"/>
                <w:szCs w:val="18"/>
              </w:rPr>
            </w:pPr>
            <w:r w:rsidRPr="002437CB">
              <w:t>Represents unique identifier of a AIMLE client.</w:t>
            </w:r>
          </w:p>
        </w:tc>
        <w:tc>
          <w:tcPr>
            <w:tcW w:w="2719" w:type="dxa"/>
          </w:tcPr>
          <w:p w14:paraId="3D30B811" w14:textId="77777777" w:rsidR="00D107E7" w:rsidRPr="002437CB" w:rsidRDefault="00D107E7" w:rsidP="00A24C9B">
            <w:pPr>
              <w:pStyle w:val="TAL"/>
            </w:pPr>
          </w:p>
        </w:tc>
      </w:tr>
      <w:tr w:rsidR="00D107E7" w:rsidRPr="002437CB" w14:paraId="6DC2F957" w14:textId="77777777" w:rsidTr="006460FF">
        <w:trPr>
          <w:jc w:val="center"/>
        </w:trPr>
        <w:tc>
          <w:tcPr>
            <w:tcW w:w="2207" w:type="dxa"/>
            <w:hideMark/>
          </w:tcPr>
          <w:p w14:paraId="28F8B49D" w14:textId="77777777" w:rsidR="00D107E7" w:rsidRPr="002437CB" w:rsidRDefault="00D107E7" w:rsidP="00B536DD">
            <w:pPr>
              <w:pStyle w:val="TAL"/>
              <w:rPr>
                <w:lang w:eastAsia="zh-CN"/>
              </w:rPr>
            </w:pPr>
            <w:r w:rsidRPr="002437CB">
              <w:t>GeographicArea</w:t>
            </w:r>
          </w:p>
        </w:tc>
        <w:tc>
          <w:tcPr>
            <w:tcW w:w="1887" w:type="dxa"/>
            <w:hideMark/>
          </w:tcPr>
          <w:p w14:paraId="6835B510" w14:textId="40F26AAC" w:rsidR="00D107E7" w:rsidRPr="002437CB" w:rsidRDefault="00D107E7" w:rsidP="00752A3E">
            <w:pPr>
              <w:pStyle w:val="TAC"/>
            </w:pPr>
            <w:r w:rsidRPr="002437CB">
              <w:t>3GPP TS 29.572 </w:t>
            </w:r>
            <w:r w:rsidR="00946FFF" w:rsidRPr="002437CB">
              <w:t>[14]</w:t>
            </w:r>
          </w:p>
        </w:tc>
        <w:tc>
          <w:tcPr>
            <w:tcW w:w="2964" w:type="dxa"/>
            <w:hideMark/>
          </w:tcPr>
          <w:p w14:paraId="6F701255" w14:textId="77777777" w:rsidR="00D107E7" w:rsidRPr="002437CB" w:rsidRDefault="00D107E7" w:rsidP="00A24C9B">
            <w:pPr>
              <w:pStyle w:val="TAL"/>
              <w:rPr>
                <w:rFonts w:cs="Arial"/>
                <w:szCs w:val="18"/>
              </w:rPr>
            </w:pPr>
            <w:r w:rsidRPr="002437CB">
              <w:rPr>
                <w:rFonts w:cs="Arial"/>
                <w:szCs w:val="18"/>
              </w:rPr>
              <w:t>Identifies the geographical information of the FL member.</w:t>
            </w:r>
          </w:p>
        </w:tc>
        <w:tc>
          <w:tcPr>
            <w:tcW w:w="2719" w:type="dxa"/>
          </w:tcPr>
          <w:p w14:paraId="397C39D2" w14:textId="77777777" w:rsidR="00D107E7" w:rsidRPr="002437CB" w:rsidRDefault="00D107E7" w:rsidP="00A24C9B">
            <w:pPr>
              <w:pStyle w:val="TAL"/>
            </w:pPr>
          </w:p>
        </w:tc>
      </w:tr>
      <w:tr w:rsidR="00D107E7" w:rsidRPr="002437CB" w14:paraId="58F2BE11" w14:textId="77777777" w:rsidTr="006460FF">
        <w:trPr>
          <w:jc w:val="center"/>
        </w:trPr>
        <w:tc>
          <w:tcPr>
            <w:tcW w:w="2207" w:type="dxa"/>
          </w:tcPr>
          <w:p w14:paraId="6BE46674" w14:textId="77777777" w:rsidR="00D107E7" w:rsidRPr="002437CB" w:rsidRDefault="00D107E7" w:rsidP="00B536DD">
            <w:pPr>
              <w:pStyle w:val="TAL"/>
            </w:pPr>
            <w:r w:rsidRPr="002437CB">
              <w:t>QosMonitoringInformation</w:t>
            </w:r>
          </w:p>
        </w:tc>
        <w:tc>
          <w:tcPr>
            <w:tcW w:w="1887" w:type="dxa"/>
          </w:tcPr>
          <w:p w14:paraId="343B670E" w14:textId="77777777" w:rsidR="00D107E7" w:rsidRPr="002437CB" w:rsidRDefault="00D107E7" w:rsidP="00752A3E">
            <w:pPr>
              <w:pStyle w:val="TAC"/>
            </w:pPr>
            <w:r w:rsidRPr="002437CB">
              <w:t>3GPP TS 29.122 [2]</w:t>
            </w:r>
          </w:p>
        </w:tc>
        <w:tc>
          <w:tcPr>
            <w:tcW w:w="2964" w:type="dxa"/>
          </w:tcPr>
          <w:p w14:paraId="65ED41C0" w14:textId="77777777" w:rsidR="00D107E7" w:rsidRPr="002437CB" w:rsidRDefault="00D107E7" w:rsidP="00A24C9B">
            <w:pPr>
              <w:pStyle w:val="TAL"/>
              <w:rPr>
                <w:rFonts w:cs="Arial"/>
                <w:szCs w:val="18"/>
              </w:rPr>
            </w:pPr>
            <w:r w:rsidRPr="002437CB">
              <w:rPr>
                <w:rFonts w:cs="Arial"/>
                <w:szCs w:val="18"/>
              </w:rPr>
              <w:t>Identifies the QoS monitoring information.</w:t>
            </w:r>
          </w:p>
        </w:tc>
        <w:tc>
          <w:tcPr>
            <w:tcW w:w="2719" w:type="dxa"/>
          </w:tcPr>
          <w:p w14:paraId="5A004F65" w14:textId="77777777" w:rsidR="00D107E7" w:rsidRPr="002437CB" w:rsidRDefault="00D107E7" w:rsidP="00A24C9B">
            <w:pPr>
              <w:pStyle w:val="TAL"/>
            </w:pPr>
          </w:p>
        </w:tc>
      </w:tr>
      <w:tr w:rsidR="00D107E7" w:rsidRPr="002437CB" w14:paraId="258A417A" w14:textId="77777777" w:rsidTr="006460FF">
        <w:trPr>
          <w:jc w:val="center"/>
        </w:trPr>
        <w:tc>
          <w:tcPr>
            <w:tcW w:w="2207" w:type="dxa"/>
          </w:tcPr>
          <w:p w14:paraId="64D29AB1" w14:textId="77777777" w:rsidR="00D107E7" w:rsidRPr="002437CB" w:rsidRDefault="00D107E7" w:rsidP="00B536DD">
            <w:pPr>
              <w:pStyle w:val="TAL"/>
              <w:rPr>
                <w:lang w:eastAsia="zh-CN"/>
              </w:rPr>
            </w:pPr>
            <w:r w:rsidRPr="002437CB">
              <w:rPr>
                <w:lang w:eastAsia="zh-CN"/>
              </w:rPr>
              <w:t>SupportedFeatures</w:t>
            </w:r>
          </w:p>
        </w:tc>
        <w:tc>
          <w:tcPr>
            <w:tcW w:w="1887" w:type="dxa"/>
          </w:tcPr>
          <w:p w14:paraId="7E856E02" w14:textId="2EF315D0" w:rsidR="00D107E7" w:rsidRPr="002437CB" w:rsidRDefault="00D107E7" w:rsidP="00752A3E">
            <w:pPr>
              <w:pStyle w:val="TAC"/>
            </w:pPr>
            <w:r w:rsidRPr="002437CB">
              <w:t>3GPP TS 29.571 </w:t>
            </w:r>
            <w:r w:rsidR="00946FFF" w:rsidRPr="002437CB">
              <w:t>[11]</w:t>
            </w:r>
          </w:p>
        </w:tc>
        <w:tc>
          <w:tcPr>
            <w:tcW w:w="2964" w:type="dxa"/>
          </w:tcPr>
          <w:p w14:paraId="5FDA50A4" w14:textId="77777777" w:rsidR="00D107E7" w:rsidRPr="002437CB" w:rsidRDefault="00D107E7" w:rsidP="00A24C9B">
            <w:pPr>
              <w:pStyle w:val="TAL"/>
              <w:rPr>
                <w:rFonts w:cs="Arial"/>
                <w:szCs w:val="18"/>
              </w:rPr>
            </w:pPr>
            <w:r w:rsidRPr="002437CB">
              <w:rPr>
                <w:rFonts w:cs="Arial"/>
                <w:szCs w:val="18"/>
              </w:rPr>
              <w:t>Used to negotiate the applicability of optional features.</w:t>
            </w:r>
          </w:p>
        </w:tc>
        <w:tc>
          <w:tcPr>
            <w:tcW w:w="2719" w:type="dxa"/>
          </w:tcPr>
          <w:p w14:paraId="55547E9D" w14:textId="77777777" w:rsidR="00D107E7" w:rsidRPr="002437CB" w:rsidRDefault="00D107E7" w:rsidP="00A24C9B">
            <w:pPr>
              <w:pStyle w:val="TAL"/>
            </w:pPr>
          </w:p>
        </w:tc>
      </w:tr>
      <w:tr w:rsidR="00D107E7" w:rsidRPr="002437CB" w14:paraId="44DD3A2B" w14:textId="77777777" w:rsidTr="006460FF">
        <w:trPr>
          <w:jc w:val="center"/>
        </w:trPr>
        <w:tc>
          <w:tcPr>
            <w:tcW w:w="2207" w:type="dxa"/>
          </w:tcPr>
          <w:p w14:paraId="43FEA323" w14:textId="77777777" w:rsidR="00D107E7" w:rsidRPr="002437CB" w:rsidRDefault="00D107E7" w:rsidP="00B536DD">
            <w:pPr>
              <w:pStyle w:val="TAL"/>
              <w:rPr>
                <w:lang w:eastAsia="zh-CN"/>
              </w:rPr>
            </w:pPr>
            <w:r w:rsidRPr="002437CB">
              <w:t>TimeWindow</w:t>
            </w:r>
          </w:p>
        </w:tc>
        <w:tc>
          <w:tcPr>
            <w:tcW w:w="1887" w:type="dxa"/>
          </w:tcPr>
          <w:p w14:paraId="1AC549F0" w14:textId="77777777" w:rsidR="00D107E7" w:rsidRPr="002437CB" w:rsidRDefault="00D107E7" w:rsidP="00752A3E">
            <w:pPr>
              <w:pStyle w:val="TAC"/>
            </w:pPr>
            <w:r w:rsidRPr="002437CB">
              <w:t>3GPP TS 29.122 [2]</w:t>
            </w:r>
          </w:p>
        </w:tc>
        <w:tc>
          <w:tcPr>
            <w:tcW w:w="2964" w:type="dxa"/>
          </w:tcPr>
          <w:p w14:paraId="1DB235F6" w14:textId="77777777" w:rsidR="00D107E7" w:rsidRPr="002437CB" w:rsidRDefault="00D107E7" w:rsidP="00A24C9B">
            <w:pPr>
              <w:pStyle w:val="TAL"/>
              <w:rPr>
                <w:rFonts w:cs="Arial"/>
                <w:szCs w:val="18"/>
              </w:rPr>
            </w:pPr>
            <w:r w:rsidRPr="002437CB">
              <w:rPr>
                <w:rFonts w:cs="Arial"/>
                <w:szCs w:val="18"/>
              </w:rPr>
              <w:t>Identifies the start time and the end time for the validity time.</w:t>
            </w:r>
          </w:p>
        </w:tc>
        <w:tc>
          <w:tcPr>
            <w:tcW w:w="2719" w:type="dxa"/>
          </w:tcPr>
          <w:p w14:paraId="58CCD391" w14:textId="77777777" w:rsidR="00D107E7" w:rsidRPr="002437CB" w:rsidRDefault="00D107E7" w:rsidP="00A24C9B">
            <w:pPr>
              <w:pStyle w:val="TAL"/>
            </w:pPr>
          </w:p>
        </w:tc>
      </w:tr>
      <w:tr w:rsidR="00D107E7" w:rsidRPr="002437CB" w14:paraId="252D72A7" w14:textId="77777777" w:rsidTr="006460FF">
        <w:trPr>
          <w:jc w:val="center"/>
        </w:trPr>
        <w:tc>
          <w:tcPr>
            <w:tcW w:w="2207" w:type="dxa"/>
          </w:tcPr>
          <w:p w14:paraId="5FDA4424" w14:textId="77777777" w:rsidR="00D107E7" w:rsidRPr="002437CB" w:rsidRDefault="00D107E7" w:rsidP="00B536DD">
            <w:pPr>
              <w:pStyle w:val="TAL"/>
            </w:pPr>
            <w:r w:rsidRPr="002437CB">
              <w:t>Uinteger</w:t>
            </w:r>
          </w:p>
        </w:tc>
        <w:tc>
          <w:tcPr>
            <w:tcW w:w="1887" w:type="dxa"/>
          </w:tcPr>
          <w:p w14:paraId="537504D3" w14:textId="3E98916C" w:rsidR="00D107E7" w:rsidRPr="002437CB" w:rsidRDefault="00D107E7" w:rsidP="00752A3E">
            <w:pPr>
              <w:pStyle w:val="TAC"/>
            </w:pPr>
            <w:r w:rsidRPr="002437CB">
              <w:t>3GPP TS 29.571 </w:t>
            </w:r>
            <w:r w:rsidR="00946FFF" w:rsidRPr="002437CB">
              <w:t>[11]</w:t>
            </w:r>
          </w:p>
        </w:tc>
        <w:tc>
          <w:tcPr>
            <w:tcW w:w="2964" w:type="dxa"/>
          </w:tcPr>
          <w:p w14:paraId="4B46F422" w14:textId="77777777" w:rsidR="00D107E7" w:rsidRPr="002437CB" w:rsidRDefault="00D107E7" w:rsidP="00A24C9B">
            <w:pPr>
              <w:pStyle w:val="TAL"/>
              <w:rPr>
                <w:rFonts w:cs="Arial"/>
                <w:szCs w:val="18"/>
              </w:rPr>
            </w:pPr>
            <w:r w:rsidRPr="002437CB">
              <w:t>Represents an unsigned Integer.</w:t>
            </w:r>
          </w:p>
        </w:tc>
        <w:tc>
          <w:tcPr>
            <w:tcW w:w="2719" w:type="dxa"/>
          </w:tcPr>
          <w:p w14:paraId="7C10A240" w14:textId="77777777" w:rsidR="00D107E7" w:rsidRPr="002437CB" w:rsidRDefault="00D107E7" w:rsidP="00A24C9B">
            <w:pPr>
              <w:pStyle w:val="TAL"/>
            </w:pPr>
          </w:p>
        </w:tc>
      </w:tr>
      <w:tr w:rsidR="00D107E7" w:rsidRPr="002437CB" w14:paraId="459C3344" w14:textId="77777777" w:rsidTr="006460FF">
        <w:trPr>
          <w:jc w:val="center"/>
        </w:trPr>
        <w:tc>
          <w:tcPr>
            <w:tcW w:w="2207" w:type="dxa"/>
          </w:tcPr>
          <w:p w14:paraId="5B943ED1" w14:textId="77777777" w:rsidR="00D107E7" w:rsidRPr="002437CB" w:rsidRDefault="00D107E7" w:rsidP="00B536DD">
            <w:pPr>
              <w:pStyle w:val="TAL"/>
            </w:pPr>
            <w:r w:rsidRPr="002437CB">
              <w:rPr>
                <w:lang w:eastAsia="zh-CN"/>
              </w:rPr>
              <w:t>Uri</w:t>
            </w:r>
          </w:p>
        </w:tc>
        <w:tc>
          <w:tcPr>
            <w:tcW w:w="1887" w:type="dxa"/>
          </w:tcPr>
          <w:p w14:paraId="613AC312" w14:textId="77777777" w:rsidR="00D107E7" w:rsidRPr="002437CB" w:rsidRDefault="00D107E7" w:rsidP="00752A3E">
            <w:pPr>
              <w:pStyle w:val="TAC"/>
            </w:pPr>
            <w:r w:rsidRPr="002437CB">
              <w:t>3GPP TS 29.122 [2]</w:t>
            </w:r>
          </w:p>
        </w:tc>
        <w:tc>
          <w:tcPr>
            <w:tcW w:w="2964" w:type="dxa"/>
          </w:tcPr>
          <w:p w14:paraId="265A8001" w14:textId="77777777" w:rsidR="00D107E7" w:rsidRPr="002437CB" w:rsidRDefault="00D107E7" w:rsidP="00A24C9B">
            <w:pPr>
              <w:pStyle w:val="TAL"/>
            </w:pPr>
            <w:r w:rsidRPr="002437CB">
              <w:rPr>
                <w:rFonts w:cs="Arial"/>
                <w:szCs w:val="18"/>
              </w:rPr>
              <w:t>Used to indicate the notification URI.</w:t>
            </w:r>
          </w:p>
        </w:tc>
        <w:tc>
          <w:tcPr>
            <w:tcW w:w="2719" w:type="dxa"/>
          </w:tcPr>
          <w:p w14:paraId="78ED6081" w14:textId="77777777" w:rsidR="00D107E7" w:rsidRPr="002437CB" w:rsidRDefault="00D107E7"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20" w:name="_Toc212495986"/>
      <w:bookmarkStart w:id="2021" w:name="_Toc214953559"/>
      <w:bookmarkStart w:id="2022" w:name="_Toc214954285"/>
      <w:bookmarkStart w:id="2023" w:name="_Toc222152497"/>
      <w:r w:rsidRPr="002437CB">
        <w:rPr>
          <w:lang w:eastAsia="zh-CN"/>
        </w:rPr>
        <w:t>6.1.9</w:t>
      </w:r>
      <w:r w:rsidR="00901523" w:rsidRPr="002437CB">
        <w:rPr>
          <w:lang w:eastAsia="zh-CN"/>
        </w:rPr>
        <w:t>.6.2</w:t>
      </w:r>
      <w:r w:rsidR="00901523" w:rsidRPr="002437CB">
        <w:rPr>
          <w:lang w:eastAsia="zh-CN"/>
        </w:rPr>
        <w:tab/>
        <w:t>Structured data types</w:t>
      </w:r>
      <w:bookmarkEnd w:id="2020"/>
      <w:bookmarkEnd w:id="2021"/>
      <w:bookmarkEnd w:id="2022"/>
      <w:bookmarkEnd w:id="2023"/>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24" w:name="_Toc212495987"/>
      <w:bookmarkStart w:id="2025" w:name="_Toc214953560"/>
      <w:bookmarkStart w:id="2026" w:name="_Toc214954286"/>
      <w:bookmarkStart w:id="2027" w:name="_Toc222152498"/>
      <w:r w:rsidRPr="002437CB">
        <w:rPr>
          <w:lang w:eastAsia="zh-CN"/>
        </w:rPr>
        <w:t>6.1.9</w:t>
      </w:r>
      <w:r w:rsidR="00901523" w:rsidRPr="002437CB">
        <w:rPr>
          <w:lang w:eastAsia="zh-CN"/>
        </w:rPr>
        <w:t>.6.3</w:t>
      </w:r>
      <w:r w:rsidR="00901523" w:rsidRPr="002437CB">
        <w:rPr>
          <w:lang w:eastAsia="zh-CN"/>
        </w:rPr>
        <w:tab/>
        <w:t>Simple data types and enumerations</w:t>
      </w:r>
      <w:bookmarkEnd w:id="2024"/>
      <w:bookmarkEnd w:id="2025"/>
      <w:bookmarkEnd w:id="2026"/>
      <w:bookmarkEnd w:id="2027"/>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1C001F84"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28" w:name="_Toc212495988"/>
      <w:bookmarkStart w:id="2029" w:name="_Toc214953561"/>
      <w:bookmarkStart w:id="2030" w:name="_Toc214954287"/>
      <w:bookmarkStart w:id="2031" w:name="_Toc222152499"/>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28"/>
      <w:bookmarkEnd w:id="2029"/>
      <w:bookmarkEnd w:id="2030"/>
      <w:bookmarkEnd w:id="2031"/>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32" w:name="_Toc212495989"/>
      <w:bookmarkStart w:id="2033" w:name="_Toc214953562"/>
      <w:bookmarkStart w:id="2034" w:name="_Toc214954288"/>
      <w:bookmarkStart w:id="2035" w:name="_Toc222152500"/>
      <w:r w:rsidRPr="002437CB">
        <w:rPr>
          <w:noProof/>
        </w:rPr>
        <w:t>6.1.9</w:t>
      </w:r>
      <w:r w:rsidR="00901523" w:rsidRPr="002437CB">
        <w:rPr>
          <w:noProof/>
        </w:rPr>
        <w:t>.</w:t>
      </w:r>
      <w:r w:rsidR="00901523" w:rsidRPr="002437CB">
        <w:t>6.5</w:t>
      </w:r>
      <w:r w:rsidR="00901523" w:rsidRPr="002437CB">
        <w:tab/>
        <w:t>Binary data</w:t>
      </w:r>
      <w:bookmarkEnd w:id="2032"/>
      <w:bookmarkEnd w:id="2033"/>
      <w:bookmarkEnd w:id="2034"/>
      <w:bookmarkEnd w:id="2035"/>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36" w:name="_Toc212495990"/>
      <w:bookmarkStart w:id="2037" w:name="_Toc214953563"/>
      <w:bookmarkStart w:id="2038" w:name="_Toc214954289"/>
      <w:bookmarkStart w:id="2039" w:name="_Toc222152501"/>
      <w:r w:rsidRPr="002437CB">
        <w:rPr>
          <w:lang w:eastAsia="zh-CN"/>
        </w:rPr>
        <w:t>6.1.9</w:t>
      </w:r>
      <w:r w:rsidR="00901523" w:rsidRPr="002437CB">
        <w:rPr>
          <w:lang w:eastAsia="zh-CN"/>
        </w:rPr>
        <w:t>.7</w:t>
      </w:r>
      <w:r w:rsidR="00901523" w:rsidRPr="002437CB">
        <w:rPr>
          <w:lang w:eastAsia="zh-CN"/>
        </w:rPr>
        <w:tab/>
        <w:t>Error Handling</w:t>
      </w:r>
      <w:bookmarkEnd w:id="2036"/>
      <w:bookmarkEnd w:id="2037"/>
      <w:bookmarkEnd w:id="2038"/>
      <w:bookmarkEnd w:id="2039"/>
    </w:p>
    <w:p w14:paraId="73C7880B" w14:textId="248B91A2" w:rsidR="00901523" w:rsidRPr="002437CB" w:rsidRDefault="00136569" w:rsidP="00901523">
      <w:pPr>
        <w:pStyle w:val="Heading5"/>
      </w:pPr>
      <w:bookmarkStart w:id="2040" w:name="_Toc212495991"/>
      <w:bookmarkStart w:id="2041" w:name="_Toc214953564"/>
      <w:bookmarkStart w:id="2042" w:name="_Toc214954290"/>
      <w:bookmarkStart w:id="2043" w:name="_Toc222152502"/>
      <w:r w:rsidRPr="002437CB">
        <w:rPr>
          <w:lang w:eastAsia="zh-CN"/>
        </w:rPr>
        <w:t>6.1.9</w:t>
      </w:r>
      <w:r w:rsidR="00901523" w:rsidRPr="002437CB">
        <w:rPr>
          <w:lang w:eastAsia="zh-CN"/>
        </w:rPr>
        <w:t>.7.1</w:t>
      </w:r>
      <w:r w:rsidR="00901523" w:rsidRPr="002437CB">
        <w:tab/>
        <w:t>General</w:t>
      </w:r>
      <w:bookmarkEnd w:id="2040"/>
      <w:bookmarkEnd w:id="2041"/>
      <w:bookmarkEnd w:id="2042"/>
      <w:bookmarkEnd w:id="2043"/>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44" w:name="_Toc212495992"/>
      <w:bookmarkStart w:id="2045" w:name="_Toc214953565"/>
      <w:bookmarkStart w:id="2046" w:name="_Toc214954291"/>
      <w:bookmarkStart w:id="2047" w:name="_Toc222152503"/>
      <w:r w:rsidRPr="002437CB">
        <w:rPr>
          <w:lang w:eastAsia="zh-CN"/>
        </w:rPr>
        <w:t>6.1.9</w:t>
      </w:r>
      <w:r w:rsidR="00901523" w:rsidRPr="002437CB">
        <w:rPr>
          <w:lang w:eastAsia="zh-CN"/>
        </w:rPr>
        <w:t>.7.2</w:t>
      </w:r>
      <w:r w:rsidR="00901523" w:rsidRPr="002437CB">
        <w:tab/>
        <w:t>Protocol Errors</w:t>
      </w:r>
      <w:bookmarkEnd w:id="2044"/>
      <w:bookmarkEnd w:id="2045"/>
      <w:bookmarkEnd w:id="2046"/>
      <w:bookmarkEnd w:id="2047"/>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048" w:name="_Toc212495993"/>
      <w:bookmarkStart w:id="2049" w:name="_Toc214953566"/>
      <w:bookmarkStart w:id="2050" w:name="_Toc214954292"/>
      <w:bookmarkStart w:id="2051" w:name="_Toc222152504"/>
      <w:r w:rsidRPr="002437CB">
        <w:rPr>
          <w:lang w:eastAsia="zh-CN"/>
        </w:rPr>
        <w:t>6.1.9</w:t>
      </w:r>
      <w:r w:rsidR="00901523" w:rsidRPr="002437CB">
        <w:rPr>
          <w:lang w:eastAsia="zh-CN"/>
        </w:rPr>
        <w:t>.7.3</w:t>
      </w:r>
      <w:r w:rsidR="00901523" w:rsidRPr="002437CB">
        <w:tab/>
        <w:t>Application Errors</w:t>
      </w:r>
      <w:bookmarkEnd w:id="2048"/>
      <w:bookmarkEnd w:id="2049"/>
      <w:bookmarkEnd w:id="2050"/>
      <w:bookmarkEnd w:id="2051"/>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052" w:name="_Toc212495994"/>
      <w:bookmarkStart w:id="2053" w:name="_Toc214953567"/>
      <w:bookmarkStart w:id="2054" w:name="_Toc214954293"/>
      <w:bookmarkStart w:id="2055" w:name="_Toc222152505"/>
      <w:r w:rsidRPr="002437CB">
        <w:rPr>
          <w:lang w:eastAsia="zh-CN"/>
        </w:rPr>
        <w:t>6.1.9</w:t>
      </w:r>
      <w:r w:rsidR="00901523" w:rsidRPr="002437CB">
        <w:rPr>
          <w:lang w:eastAsia="zh-CN"/>
        </w:rPr>
        <w:t>.8</w:t>
      </w:r>
      <w:r w:rsidR="00901523" w:rsidRPr="002437CB">
        <w:rPr>
          <w:lang w:eastAsia="zh-CN"/>
        </w:rPr>
        <w:tab/>
        <w:t>Feature negotiation</w:t>
      </w:r>
      <w:bookmarkEnd w:id="2052"/>
      <w:bookmarkEnd w:id="2053"/>
      <w:bookmarkEnd w:id="2054"/>
      <w:bookmarkEnd w:id="2055"/>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056" w:name="_Toc212495995"/>
      <w:bookmarkStart w:id="2057" w:name="_Toc214953568"/>
      <w:bookmarkStart w:id="2058" w:name="_Toc214954294"/>
      <w:bookmarkStart w:id="2059" w:name="_Toc222152506"/>
      <w:r w:rsidRPr="002437CB">
        <w:rPr>
          <w:noProof/>
        </w:rPr>
        <w:t>6.1.9</w:t>
      </w:r>
      <w:r w:rsidR="00901523" w:rsidRPr="002437CB">
        <w:rPr>
          <w:noProof/>
        </w:rPr>
        <w:t>.</w:t>
      </w:r>
      <w:r w:rsidR="00901523" w:rsidRPr="002437CB">
        <w:t>9</w:t>
      </w:r>
      <w:r w:rsidR="00901523" w:rsidRPr="002437CB">
        <w:tab/>
        <w:t>Security</w:t>
      </w:r>
      <w:bookmarkEnd w:id="2056"/>
      <w:bookmarkEnd w:id="2057"/>
      <w:bookmarkEnd w:id="2058"/>
      <w:bookmarkEnd w:id="2059"/>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060" w:name="_Toc212495996"/>
      <w:bookmarkStart w:id="2061" w:name="_Toc214953569"/>
      <w:bookmarkStart w:id="2062" w:name="_Toc214954295"/>
      <w:bookmarkStart w:id="2063" w:name="_Toc222152507"/>
      <w:r w:rsidRPr="002437CB">
        <w:t>6.1.10</w:t>
      </w:r>
      <w:r w:rsidRPr="002437CB">
        <w:tab/>
        <w:t>AIMLES_TLModelSelectionAssistance API</w:t>
      </w:r>
      <w:bookmarkEnd w:id="2060"/>
      <w:bookmarkEnd w:id="2061"/>
      <w:bookmarkEnd w:id="2062"/>
      <w:bookmarkEnd w:id="2063"/>
    </w:p>
    <w:p w14:paraId="1EA64831" w14:textId="624D51C8" w:rsidR="00DE633B" w:rsidRPr="002437CB" w:rsidRDefault="00DE633B" w:rsidP="00DE633B">
      <w:pPr>
        <w:pStyle w:val="Heading4"/>
      </w:pPr>
      <w:bookmarkStart w:id="2064" w:name="_Toc212495997"/>
      <w:bookmarkStart w:id="2065" w:name="_Toc214953570"/>
      <w:bookmarkStart w:id="2066" w:name="_Toc214954296"/>
      <w:bookmarkStart w:id="2067" w:name="_Toc222152508"/>
      <w:r w:rsidRPr="002437CB">
        <w:t>6.1.10.1</w:t>
      </w:r>
      <w:r w:rsidRPr="002437CB">
        <w:tab/>
        <w:t>Introduction</w:t>
      </w:r>
      <w:bookmarkEnd w:id="2064"/>
      <w:bookmarkEnd w:id="2065"/>
      <w:bookmarkEnd w:id="2066"/>
      <w:bookmarkEnd w:id="2067"/>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77777777"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2437CB" w:rsidRDefault="00DE633B" w:rsidP="00DE633B">
      <w:pPr>
        <w:pStyle w:val="Heading4"/>
      </w:pPr>
      <w:bookmarkStart w:id="2068" w:name="_Toc212495998"/>
      <w:bookmarkStart w:id="2069" w:name="_Toc214953571"/>
      <w:bookmarkStart w:id="2070" w:name="_Toc214954297"/>
      <w:bookmarkStart w:id="2071" w:name="_Toc222152509"/>
      <w:r w:rsidRPr="002437CB">
        <w:t>6.1.10.2</w:t>
      </w:r>
      <w:r w:rsidRPr="002437CB">
        <w:tab/>
        <w:t>Usage of HTTP and common API related aspects</w:t>
      </w:r>
      <w:bookmarkEnd w:id="2068"/>
      <w:bookmarkEnd w:id="2069"/>
      <w:bookmarkEnd w:id="2070"/>
      <w:bookmarkEnd w:id="2071"/>
    </w:p>
    <w:p w14:paraId="71A211EF" w14:textId="77777777" w:rsidR="00DE633B" w:rsidRPr="002437CB" w:rsidRDefault="00DE633B" w:rsidP="00DE633B">
      <w:r w:rsidRPr="002437CB">
        <w:t xml:space="preserve">The provisions of clause 5.2.1 of 3GPP TS 29.122 [2]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072" w:name="_Toc212495999"/>
      <w:bookmarkStart w:id="2073" w:name="_Toc214953572"/>
      <w:bookmarkStart w:id="2074" w:name="_Toc214954298"/>
      <w:bookmarkStart w:id="2075" w:name="_Toc222152510"/>
      <w:r w:rsidRPr="002437CB">
        <w:t>6.1.10.3</w:t>
      </w:r>
      <w:r w:rsidRPr="002437CB">
        <w:tab/>
        <w:t>Resources</w:t>
      </w:r>
      <w:bookmarkEnd w:id="2072"/>
      <w:bookmarkEnd w:id="2073"/>
      <w:bookmarkEnd w:id="2074"/>
      <w:bookmarkEnd w:id="2075"/>
    </w:p>
    <w:p w14:paraId="4876C60C" w14:textId="63748EA3" w:rsidR="00DE633B" w:rsidRPr="002437CB" w:rsidRDefault="00DE633B" w:rsidP="00DE633B">
      <w:pPr>
        <w:pStyle w:val="Heading5"/>
      </w:pPr>
      <w:bookmarkStart w:id="2076" w:name="_Toc212496000"/>
      <w:bookmarkStart w:id="2077" w:name="_Toc214953573"/>
      <w:bookmarkStart w:id="2078" w:name="_Toc214954299"/>
      <w:bookmarkStart w:id="2079" w:name="_Toc222152511"/>
      <w:r w:rsidRPr="002437CB">
        <w:t>6.1.10.3.1</w:t>
      </w:r>
      <w:r w:rsidRPr="002437CB">
        <w:tab/>
        <w:t>Overview</w:t>
      </w:r>
      <w:bookmarkEnd w:id="2076"/>
      <w:bookmarkEnd w:id="2077"/>
      <w:bookmarkEnd w:id="2078"/>
      <w:bookmarkEnd w:id="2079"/>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3" type="#_x0000_t75" style="width:209.25pt;height:96pt" o:ole="">
            <v:imagedata r:id="rId106" o:title=""/>
          </v:shape>
          <o:OLEObject Type="Embed" ProgID="Visio.Drawing.15" ShapeID="_x0000_i1103" DrawAspect="Content" ObjectID="_1833459239" r:id="rId107"/>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080" w:name="_Toc212496001"/>
      <w:bookmarkStart w:id="2081" w:name="_Toc214953574"/>
      <w:bookmarkStart w:id="2082" w:name="_Toc214954300"/>
      <w:bookmarkStart w:id="2083" w:name="_Toc222152512"/>
      <w:r w:rsidRPr="002437CB">
        <w:rPr>
          <w:lang w:eastAsia="zh-CN"/>
        </w:rPr>
        <w:t>6.1.10.3.2</w:t>
      </w:r>
      <w:r w:rsidRPr="002437CB">
        <w:rPr>
          <w:lang w:eastAsia="zh-CN"/>
        </w:rPr>
        <w:tab/>
        <w:t xml:space="preserve">Resource: </w:t>
      </w:r>
      <w:r w:rsidRPr="002437CB">
        <w:t>AIMLE TL Model Selection Assistance</w:t>
      </w:r>
      <w:bookmarkEnd w:id="2080"/>
      <w:bookmarkEnd w:id="2081"/>
      <w:bookmarkEnd w:id="2082"/>
      <w:bookmarkEnd w:id="2083"/>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19C7C76" w:rsidR="00DE633B" w:rsidRPr="002437CB" w:rsidRDefault="00DE633B" w:rsidP="00A24C9B">
            <w:pPr>
              <w:pStyle w:val="TAL"/>
            </w:pPr>
            <w:r w:rsidRPr="002437CB">
              <w:t>See clause 6.5 of 3GPP TS 29.549 </w:t>
            </w:r>
            <w:r w:rsidR="00946FFF" w:rsidRPr="002437CB">
              <w:t>[10]</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77777777" w:rsidR="00DE633B" w:rsidRPr="002437CB" w:rsidRDefault="00DE633B" w:rsidP="00A24C9B">
            <w:pPr>
              <w:pStyle w:val="TAL"/>
            </w:pPr>
            <w:r w:rsidRPr="002437CB">
              <w:t>Represents the AIMLE 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084" w:name="_Toc212496002"/>
      <w:bookmarkStart w:id="2085" w:name="_Toc214953575"/>
      <w:bookmarkStart w:id="2086" w:name="_Toc214954301"/>
      <w:bookmarkStart w:id="2087" w:name="_Toc222152513"/>
      <w:r w:rsidRPr="002437CB">
        <w:rPr>
          <w:lang w:eastAsia="zh-CN"/>
        </w:rPr>
        <w:t>6.1.10.4</w:t>
      </w:r>
      <w:r w:rsidRPr="002437CB">
        <w:rPr>
          <w:lang w:eastAsia="zh-CN"/>
        </w:rPr>
        <w:tab/>
        <w:t>Custom Operations without associated resources</w:t>
      </w:r>
      <w:bookmarkEnd w:id="2084"/>
      <w:bookmarkEnd w:id="2085"/>
      <w:bookmarkEnd w:id="2086"/>
      <w:bookmarkEnd w:id="2087"/>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088" w:name="_Toc212496003"/>
      <w:bookmarkStart w:id="2089" w:name="_Toc214953576"/>
      <w:bookmarkStart w:id="2090" w:name="_Toc214954302"/>
      <w:bookmarkStart w:id="2091" w:name="_Toc222152514"/>
      <w:r w:rsidRPr="002437CB">
        <w:rPr>
          <w:lang w:eastAsia="zh-CN"/>
        </w:rPr>
        <w:t>6.1.10.5</w:t>
      </w:r>
      <w:r w:rsidRPr="002437CB">
        <w:rPr>
          <w:lang w:eastAsia="zh-CN"/>
        </w:rPr>
        <w:tab/>
        <w:t>Notifications</w:t>
      </w:r>
      <w:bookmarkEnd w:id="2088"/>
      <w:bookmarkEnd w:id="2089"/>
      <w:bookmarkEnd w:id="2090"/>
      <w:bookmarkEnd w:id="2091"/>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092" w:name="_Toc212496004"/>
      <w:bookmarkStart w:id="2093" w:name="_Toc214953577"/>
      <w:bookmarkStart w:id="2094" w:name="_Toc214954303"/>
      <w:bookmarkStart w:id="2095" w:name="_Toc222152515"/>
      <w:r w:rsidRPr="002437CB">
        <w:rPr>
          <w:lang w:eastAsia="zh-CN"/>
        </w:rPr>
        <w:t>6.1.10.6</w:t>
      </w:r>
      <w:r w:rsidRPr="002437CB">
        <w:rPr>
          <w:lang w:eastAsia="zh-CN"/>
        </w:rPr>
        <w:tab/>
        <w:t>Data Model</w:t>
      </w:r>
      <w:bookmarkEnd w:id="2092"/>
      <w:bookmarkEnd w:id="2093"/>
      <w:bookmarkEnd w:id="2094"/>
      <w:bookmarkEnd w:id="2095"/>
    </w:p>
    <w:p w14:paraId="585662B3" w14:textId="6AE9ECB9" w:rsidR="00DE633B" w:rsidRPr="002437CB" w:rsidRDefault="00DE633B" w:rsidP="00DE633B">
      <w:pPr>
        <w:pStyle w:val="Heading5"/>
        <w:rPr>
          <w:lang w:eastAsia="zh-CN"/>
        </w:rPr>
      </w:pPr>
      <w:bookmarkStart w:id="2096" w:name="_Toc212496005"/>
      <w:bookmarkStart w:id="2097" w:name="_Toc214953578"/>
      <w:bookmarkStart w:id="2098" w:name="_Toc214954304"/>
      <w:bookmarkStart w:id="2099" w:name="_Toc222152516"/>
      <w:r w:rsidRPr="002437CB">
        <w:rPr>
          <w:lang w:eastAsia="zh-CN"/>
        </w:rPr>
        <w:t>6.1.10.6.1</w:t>
      </w:r>
      <w:r w:rsidRPr="002437CB">
        <w:rPr>
          <w:lang w:eastAsia="zh-CN"/>
        </w:rPr>
        <w:tab/>
        <w:t>General</w:t>
      </w:r>
      <w:bookmarkEnd w:id="2096"/>
      <w:bookmarkEnd w:id="2097"/>
      <w:bookmarkEnd w:id="2098"/>
      <w:bookmarkEnd w:id="2099"/>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935404" w:rsidRPr="002437CB" w14:paraId="57CA6944" w14:textId="77777777" w:rsidTr="006460FF">
        <w:trPr>
          <w:jc w:val="center"/>
        </w:trPr>
        <w:tc>
          <w:tcPr>
            <w:tcW w:w="2526" w:type="dxa"/>
            <w:hideMark/>
          </w:tcPr>
          <w:p w14:paraId="1C0E1759" w14:textId="77777777" w:rsidR="00935404" w:rsidRPr="002437CB" w:rsidRDefault="00935404" w:rsidP="00A24C9B">
            <w:pPr>
              <w:pStyle w:val="TAL"/>
            </w:pPr>
            <w:r w:rsidRPr="002437CB">
              <w:t>SupportedFeatures</w:t>
            </w:r>
          </w:p>
        </w:tc>
        <w:tc>
          <w:tcPr>
            <w:tcW w:w="2000" w:type="dxa"/>
            <w:hideMark/>
          </w:tcPr>
          <w:p w14:paraId="63A275AA" w14:textId="6B5F62E0" w:rsidR="00935404" w:rsidRPr="002437CB" w:rsidRDefault="00935404" w:rsidP="00752A3E">
            <w:pPr>
              <w:pStyle w:val="TAC"/>
            </w:pPr>
            <w:r w:rsidRPr="002437CB">
              <w:t>3GPP TS 29.571 </w:t>
            </w:r>
            <w:r w:rsidR="00946FFF" w:rsidRPr="002437CB">
              <w:t>[11]</w:t>
            </w:r>
          </w:p>
        </w:tc>
        <w:tc>
          <w:tcPr>
            <w:tcW w:w="2971" w:type="dxa"/>
            <w:hideMark/>
          </w:tcPr>
          <w:p w14:paraId="6A88EDC5" w14:textId="77777777" w:rsidR="00935404" w:rsidRPr="002437CB" w:rsidRDefault="00935404" w:rsidP="00A24C9B">
            <w:pPr>
              <w:pStyle w:val="TAL"/>
            </w:pPr>
            <w:r w:rsidRPr="002437CB">
              <w:t>Represents the supported features, used to negotiate the supported optional features of the API.</w:t>
            </w:r>
          </w:p>
        </w:tc>
        <w:tc>
          <w:tcPr>
            <w:tcW w:w="1847" w:type="dxa"/>
            <w:hideMark/>
          </w:tcPr>
          <w:p w14:paraId="221697CD" w14:textId="77777777" w:rsidR="00935404" w:rsidRPr="002437CB" w:rsidRDefault="00935404" w:rsidP="00A24C9B">
            <w:pPr>
              <w:pStyle w:val="TAL"/>
            </w:pPr>
          </w:p>
        </w:tc>
      </w:tr>
      <w:tr w:rsidR="00935404" w:rsidRPr="002437CB" w14:paraId="22D7CB1F" w14:textId="77777777" w:rsidTr="006460FF">
        <w:trPr>
          <w:trHeight w:val="367"/>
          <w:jc w:val="center"/>
        </w:trPr>
        <w:tc>
          <w:tcPr>
            <w:tcW w:w="2526" w:type="dxa"/>
            <w:hideMark/>
          </w:tcPr>
          <w:p w14:paraId="0B352EB9" w14:textId="77777777" w:rsidR="00935404" w:rsidRPr="002437CB" w:rsidRDefault="00935404" w:rsidP="00A24C9B">
            <w:pPr>
              <w:pStyle w:val="TAL"/>
            </w:pPr>
            <w:r w:rsidRPr="002437CB">
              <w:t>TlModelSelectAssistReq</w:t>
            </w:r>
          </w:p>
        </w:tc>
        <w:tc>
          <w:tcPr>
            <w:tcW w:w="2000" w:type="dxa"/>
            <w:hideMark/>
          </w:tcPr>
          <w:p w14:paraId="124E1A98" w14:textId="45612B6E" w:rsidR="00935404" w:rsidRPr="002437CB" w:rsidRDefault="00935404" w:rsidP="00752A3E">
            <w:pPr>
              <w:pStyle w:val="TAC"/>
            </w:pPr>
            <w:r w:rsidRPr="002437CB">
              <w:t>3GPP TS 24.560 </w:t>
            </w:r>
            <w:r w:rsidR="00946FFF" w:rsidRPr="002437CB">
              <w:t>[12]</w:t>
            </w:r>
          </w:p>
        </w:tc>
        <w:tc>
          <w:tcPr>
            <w:tcW w:w="2971" w:type="dxa"/>
            <w:hideMark/>
          </w:tcPr>
          <w:p w14:paraId="595EF336" w14:textId="77777777" w:rsidR="00935404" w:rsidRPr="002437CB" w:rsidRDefault="00935404" w:rsidP="00A24C9B">
            <w:pPr>
              <w:pStyle w:val="TAL"/>
              <w:rPr>
                <w:rFonts w:cs="Arial"/>
                <w:szCs w:val="18"/>
              </w:rPr>
            </w:pPr>
            <w:r w:rsidRPr="002437CB">
              <w:rPr>
                <w:rFonts w:cs="Arial"/>
                <w:szCs w:val="18"/>
              </w:rPr>
              <w:t>Represents the filter criteria.</w:t>
            </w:r>
          </w:p>
        </w:tc>
        <w:tc>
          <w:tcPr>
            <w:tcW w:w="1847" w:type="dxa"/>
          </w:tcPr>
          <w:p w14:paraId="2AA54F16" w14:textId="77777777" w:rsidR="00935404" w:rsidRPr="002437CB" w:rsidRDefault="00935404" w:rsidP="00A24C9B">
            <w:pPr>
              <w:pStyle w:val="TAL"/>
              <w:rPr>
                <w:rFonts w:cs="Arial"/>
                <w:szCs w:val="18"/>
              </w:rPr>
            </w:pPr>
          </w:p>
        </w:tc>
      </w:tr>
      <w:tr w:rsidR="00935404" w:rsidRPr="002437CB" w14:paraId="57184A51" w14:textId="77777777" w:rsidTr="006460FF">
        <w:trPr>
          <w:trHeight w:val="367"/>
          <w:jc w:val="center"/>
        </w:trPr>
        <w:tc>
          <w:tcPr>
            <w:tcW w:w="2526" w:type="dxa"/>
            <w:hideMark/>
          </w:tcPr>
          <w:p w14:paraId="4B982CB8" w14:textId="77777777" w:rsidR="00935404" w:rsidRPr="002437CB" w:rsidRDefault="00935404" w:rsidP="00A24C9B">
            <w:pPr>
              <w:pStyle w:val="TAL"/>
            </w:pPr>
            <w:r w:rsidRPr="002437CB">
              <w:t>TlModelSelectAssistResp</w:t>
            </w:r>
          </w:p>
        </w:tc>
        <w:tc>
          <w:tcPr>
            <w:tcW w:w="2000" w:type="dxa"/>
            <w:hideMark/>
          </w:tcPr>
          <w:p w14:paraId="27F85B1F" w14:textId="3BCBEA50" w:rsidR="00935404" w:rsidRPr="002437CB" w:rsidRDefault="00935404" w:rsidP="00752A3E">
            <w:pPr>
              <w:pStyle w:val="TAC"/>
            </w:pPr>
            <w:r w:rsidRPr="002437CB">
              <w:t>3GPP TS 24.560 </w:t>
            </w:r>
            <w:r w:rsidR="00946FFF" w:rsidRPr="002437CB">
              <w:t>[12]</w:t>
            </w:r>
          </w:p>
        </w:tc>
        <w:tc>
          <w:tcPr>
            <w:tcW w:w="2971" w:type="dxa"/>
            <w:hideMark/>
          </w:tcPr>
          <w:p w14:paraId="7DCC8AA7" w14:textId="77777777" w:rsidR="00935404" w:rsidRPr="002437CB" w:rsidRDefault="00935404" w:rsidP="00A24C9B">
            <w:pPr>
              <w:pStyle w:val="TAL"/>
              <w:rPr>
                <w:rFonts w:cs="Arial"/>
                <w:szCs w:val="18"/>
              </w:rPr>
            </w:pPr>
            <w:r w:rsidRPr="002437CB">
              <w:rPr>
                <w:rFonts w:cs="Arial"/>
                <w:szCs w:val="18"/>
              </w:rPr>
              <w:t>Represents the pre-trained models for the target ML task.</w:t>
            </w:r>
          </w:p>
        </w:tc>
        <w:tc>
          <w:tcPr>
            <w:tcW w:w="1847" w:type="dxa"/>
          </w:tcPr>
          <w:p w14:paraId="2AF01311" w14:textId="77777777" w:rsidR="00935404" w:rsidRPr="002437CB" w:rsidRDefault="00935404"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00" w:name="_Toc212496006"/>
      <w:bookmarkStart w:id="2101" w:name="_Toc214953579"/>
      <w:bookmarkStart w:id="2102" w:name="_Toc214954305"/>
      <w:bookmarkStart w:id="2103" w:name="_Toc222152517"/>
      <w:r w:rsidRPr="002437CB">
        <w:rPr>
          <w:lang w:val="en-US" w:eastAsia="zh-CN"/>
        </w:rPr>
        <w:t>6.1.10.6.2</w:t>
      </w:r>
      <w:r w:rsidRPr="002437CB">
        <w:rPr>
          <w:lang w:val="en-US" w:eastAsia="zh-CN"/>
        </w:rPr>
        <w:tab/>
        <w:t>Structured data types</w:t>
      </w:r>
      <w:bookmarkEnd w:id="2100"/>
      <w:bookmarkEnd w:id="2101"/>
      <w:bookmarkEnd w:id="2102"/>
      <w:bookmarkEnd w:id="2103"/>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04" w:name="_Toc212496007"/>
      <w:bookmarkStart w:id="2105" w:name="_Toc214953580"/>
      <w:bookmarkStart w:id="2106" w:name="_Toc214954306"/>
      <w:bookmarkStart w:id="2107" w:name="_Toc222152518"/>
      <w:r w:rsidRPr="002437CB">
        <w:rPr>
          <w:lang w:eastAsia="zh-CN"/>
        </w:rPr>
        <w:t>6.1.10.6.3</w:t>
      </w:r>
      <w:r w:rsidRPr="002437CB">
        <w:rPr>
          <w:lang w:eastAsia="zh-CN"/>
        </w:rPr>
        <w:tab/>
        <w:t>Simple data types and enumerations</w:t>
      </w:r>
      <w:bookmarkEnd w:id="2104"/>
      <w:bookmarkEnd w:id="2105"/>
      <w:bookmarkEnd w:id="2106"/>
      <w:bookmarkEnd w:id="2107"/>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08" w:name="_Toc212496008"/>
      <w:bookmarkStart w:id="2109" w:name="_Toc214953581"/>
      <w:bookmarkStart w:id="2110" w:name="_Toc214954307"/>
      <w:bookmarkStart w:id="2111" w:name="_Toc222152519"/>
      <w:r w:rsidRPr="002437CB">
        <w:rPr>
          <w:lang w:eastAsia="zh-CN"/>
        </w:rPr>
        <w:t>6.1.10.6.4</w:t>
      </w:r>
      <w:r w:rsidRPr="002437CB">
        <w:rPr>
          <w:lang w:eastAsia="zh-CN"/>
        </w:rPr>
        <w:tab/>
        <w:t>Data types describing alternative data types or combinations of data types</w:t>
      </w:r>
      <w:bookmarkEnd w:id="2108"/>
      <w:bookmarkEnd w:id="2109"/>
      <w:bookmarkEnd w:id="2110"/>
      <w:bookmarkEnd w:id="2111"/>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12" w:name="_Toc212496009"/>
      <w:bookmarkStart w:id="2113" w:name="_Toc214953582"/>
      <w:bookmarkStart w:id="2114" w:name="_Toc214954308"/>
      <w:bookmarkStart w:id="2115" w:name="_Toc222152520"/>
      <w:r w:rsidRPr="002437CB">
        <w:rPr>
          <w:lang w:eastAsia="zh-CN"/>
        </w:rPr>
        <w:t>6.1.10.6.5</w:t>
      </w:r>
      <w:r w:rsidRPr="002437CB">
        <w:rPr>
          <w:lang w:eastAsia="zh-CN"/>
        </w:rPr>
        <w:tab/>
        <w:t>Binary data</w:t>
      </w:r>
      <w:bookmarkEnd w:id="2112"/>
      <w:bookmarkEnd w:id="2113"/>
      <w:bookmarkEnd w:id="2114"/>
      <w:bookmarkEnd w:id="2115"/>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16" w:name="_Toc212496010"/>
      <w:bookmarkStart w:id="2117" w:name="_Toc214953583"/>
      <w:bookmarkStart w:id="2118" w:name="_Toc214954309"/>
      <w:bookmarkStart w:id="2119" w:name="_Toc222152521"/>
      <w:r w:rsidRPr="002437CB">
        <w:rPr>
          <w:lang w:eastAsia="zh-CN"/>
        </w:rPr>
        <w:t>6.1.10.7</w:t>
      </w:r>
      <w:r w:rsidRPr="002437CB">
        <w:rPr>
          <w:lang w:eastAsia="zh-CN"/>
        </w:rPr>
        <w:tab/>
        <w:t>Error Handling</w:t>
      </w:r>
      <w:bookmarkEnd w:id="2116"/>
      <w:bookmarkEnd w:id="2117"/>
      <w:bookmarkEnd w:id="2118"/>
      <w:bookmarkEnd w:id="2119"/>
    </w:p>
    <w:p w14:paraId="4767BF75" w14:textId="6F7BBE65" w:rsidR="00DE633B" w:rsidRPr="002437CB" w:rsidRDefault="00DE633B" w:rsidP="00DE633B">
      <w:pPr>
        <w:pStyle w:val="Heading5"/>
      </w:pPr>
      <w:bookmarkStart w:id="2120" w:name="_Toc212496011"/>
      <w:bookmarkStart w:id="2121" w:name="_Toc214953584"/>
      <w:bookmarkStart w:id="2122" w:name="_Toc214954310"/>
      <w:bookmarkStart w:id="2123" w:name="_Toc222152522"/>
      <w:r w:rsidRPr="002437CB">
        <w:rPr>
          <w:lang w:eastAsia="zh-CN"/>
        </w:rPr>
        <w:t>6.1.10.7.1</w:t>
      </w:r>
      <w:r w:rsidRPr="002437CB">
        <w:tab/>
        <w:t>General</w:t>
      </w:r>
      <w:bookmarkEnd w:id="2120"/>
      <w:bookmarkEnd w:id="2121"/>
      <w:bookmarkEnd w:id="2122"/>
      <w:bookmarkEnd w:id="2123"/>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24" w:name="_Toc212496012"/>
      <w:bookmarkStart w:id="2125" w:name="_Toc214953585"/>
      <w:bookmarkStart w:id="2126" w:name="_Toc214954311"/>
      <w:bookmarkStart w:id="2127" w:name="_Toc222152523"/>
      <w:r w:rsidRPr="002437CB">
        <w:rPr>
          <w:lang w:eastAsia="zh-CN"/>
        </w:rPr>
        <w:t>6.1.10.7.2</w:t>
      </w:r>
      <w:r w:rsidRPr="002437CB">
        <w:tab/>
        <w:t>Protocol Errors</w:t>
      </w:r>
      <w:bookmarkEnd w:id="2124"/>
      <w:bookmarkEnd w:id="2125"/>
      <w:bookmarkEnd w:id="2126"/>
      <w:bookmarkEnd w:id="2127"/>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28" w:name="_Toc212496013"/>
      <w:bookmarkStart w:id="2129" w:name="_Toc214953586"/>
      <w:bookmarkStart w:id="2130" w:name="_Toc214954312"/>
      <w:bookmarkStart w:id="2131" w:name="_Toc222152524"/>
      <w:r w:rsidRPr="002437CB">
        <w:rPr>
          <w:lang w:eastAsia="zh-CN"/>
        </w:rPr>
        <w:t>6.1.10.7.3</w:t>
      </w:r>
      <w:r w:rsidRPr="002437CB">
        <w:tab/>
        <w:t>Application Errors</w:t>
      </w:r>
      <w:bookmarkEnd w:id="2128"/>
      <w:bookmarkEnd w:id="2129"/>
      <w:bookmarkEnd w:id="2130"/>
      <w:bookmarkEnd w:id="2131"/>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32" w:name="_Toc212496014"/>
      <w:bookmarkStart w:id="2133" w:name="_Toc214953587"/>
      <w:bookmarkStart w:id="2134" w:name="_Toc214954313"/>
      <w:bookmarkStart w:id="2135" w:name="_Toc222152525"/>
      <w:r w:rsidRPr="002437CB">
        <w:rPr>
          <w:lang w:eastAsia="zh-CN"/>
        </w:rPr>
        <w:t>6.1.10.8</w:t>
      </w:r>
      <w:r w:rsidRPr="002437CB">
        <w:rPr>
          <w:lang w:eastAsia="zh-CN"/>
        </w:rPr>
        <w:tab/>
        <w:t>Feature Negotiation</w:t>
      </w:r>
      <w:bookmarkEnd w:id="2132"/>
      <w:bookmarkEnd w:id="2133"/>
      <w:bookmarkEnd w:id="2134"/>
      <w:bookmarkEnd w:id="2135"/>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36" w:name="_Toc212496015"/>
      <w:bookmarkStart w:id="2137" w:name="_Toc214953588"/>
      <w:bookmarkStart w:id="2138" w:name="_Toc214954314"/>
      <w:bookmarkStart w:id="2139" w:name="_Toc222152526"/>
      <w:r w:rsidRPr="002437CB">
        <w:t>6.1.10.9</w:t>
      </w:r>
      <w:r w:rsidRPr="002437CB">
        <w:tab/>
        <w:t>Security</w:t>
      </w:r>
      <w:bookmarkEnd w:id="2136"/>
      <w:bookmarkEnd w:id="2137"/>
      <w:bookmarkEnd w:id="2138"/>
      <w:bookmarkEnd w:id="2139"/>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40" w:name="_Toc212496016"/>
      <w:bookmarkStart w:id="2141" w:name="_Toc214953589"/>
      <w:bookmarkStart w:id="2142" w:name="_Toc214954315"/>
      <w:bookmarkStart w:id="2143" w:name="_Toc222152527"/>
      <w:r w:rsidRPr="002437CB">
        <w:rPr>
          <w:lang w:eastAsia="zh-CN"/>
        </w:rPr>
        <w:t>6.1.11</w:t>
      </w:r>
      <w:r w:rsidRPr="002437CB">
        <w:rPr>
          <w:lang w:eastAsia="zh-CN"/>
        </w:rPr>
        <w:tab/>
        <w:t>AIMLES_AssistedMLModelSelection API</w:t>
      </w:r>
      <w:bookmarkEnd w:id="2140"/>
      <w:bookmarkEnd w:id="2141"/>
      <w:bookmarkEnd w:id="2142"/>
      <w:bookmarkEnd w:id="2143"/>
    </w:p>
    <w:p w14:paraId="74FD93A0" w14:textId="0A4694A6" w:rsidR="00941EBE" w:rsidRPr="002437CB" w:rsidRDefault="00941EBE" w:rsidP="00941EBE">
      <w:pPr>
        <w:pStyle w:val="Heading4"/>
        <w:rPr>
          <w:lang w:eastAsia="zh-CN"/>
        </w:rPr>
      </w:pPr>
      <w:bookmarkStart w:id="2144" w:name="_Toc212496017"/>
      <w:bookmarkStart w:id="2145" w:name="_Toc214953590"/>
      <w:bookmarkStart w:id="2146" w:name="_Toc214954316"/>
      <w:bookmarkStart w:id="2147" w:name="_Toc222152528"/>
      <w:r w:rsidRPr="002437CB">
        <w:rPr>
          <w:lang w:eastAsia="zh-CN"/>
        </w:rPr>
        <w:t>6.1.11.1</w:t>
      </w:r>
      <w:r w:rsidRPr="002437CB">
        <w:rPr>
          <w:lang w:eastAsia="zh-CN"/>
        </w:rPr>
        <w:tab/>
        <w:t>Introduction</w:t>
      </w:r>
      <w:bookmarkEnd w:id="2144"/>
      <w:bookmarkEnd w:id="2145"/>
      <w:bookmarkEnd w:id="2146"/>
      <w:bookmarkEnd w:id="2147"/>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148" w:name="_Toc212496018"/>
      <w:bookmarkStart w:id="2149" w:name="_Toc214953591"/>
      <w:bookmarkStart w:id="2150" w:name="_Toc214954317"/>
      <w:bookmarkStart w:id="2151" w:name="_Toc222152529"/>
      <w:r w:rsidRPr="002437CB">
        <w:rPr>
          <w:lang w:eastAsia="zh-CN"/>
        </w:rPr>
        <w:t>6.1.11.</w:t>
      </w:r>
      <w:r w:rsidRPr="002437CB">
        <w:t>2</w:t>
      </w:r>
      <w:r w:rsidRPr="002437CB">
        <w:tab/>
        <w:t>Usage of HTTP</w:t>
      </w:r>
      <w:bookmarkEnd w:id="2148"/>
      <w:bookmarkEnd w:id="2149"/>
      <w:bookmarkEnd w:id="2150"/>
      <w:bookmarkEnd w:id="2151"/>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152" w:name="_Toc212496019"/>
      <w:bookmarkStart w:id="2153" w:name="_Toc214953592"/>
      <w:bookmarkStart w:id="2154" w:name="_Toc214954318"/>
      <w:bookmarkStart w:id="2155" w:name="_Toc222152530"/>
      <w:r w:rsidRPr="002437CB">
        <w:rPr>
          <w:lang w:eastAsia="zh-CN"/>
        </w:rPr>
        <w:t>6.1.11.3</w:t>
      </w:r>
      <w:r w:rsidRPr="002437CB">
        <w:rPr>
          <w:lang w:eastAsia="zh-CN"/>
        </w:rPr>
        <w:tab/>
        <w:t>Resources</w:t>
      </w:r>
      <w:bookmarkEnd w:id="2152"/>
      <w:bookmarkEnd w:id="2153"/>
      <w:bookmarkEnd w:id="2154"/>
      <w:bookmarkEnd w:id="2155"/>
    </w:p>
    <w:p w14:paraId="1F0D3CE0" w14:textId="1734CD24" w:rsidR="00941EBE" w:rsidRPr="002437CB" w:rsidRDefault="00941EBE" w:rsidP="00941EBE">
      <w:pPr>
        <w:pStyle w:val="Heading5"/>
        <w:rPr>
          <w:lang w:eastAsia="zh-CN"/>
        </w:rPr>
      </w:pPr>
      <w:bookmarkStart w:id="2156" w:name="_Toc212496020"/>
      <w:bookmarkStart w:id="2157" w:name="_Toc214953593"/>
      <w:bookmarkStart w:id="2158" w:name="_Toc214954319"/>
      <w:bookmarkStart w:id="2159" w:name="_Toc222152531"/>
      <w:r w:rsidRPr="002437CB">
        <w:rPr>
          <w:lang w:eastAsia="zh-CN"/>
        </w:rPr>
        <w:t>6.1.11.3.1</w:t>
      </w:r>
      <w:r w:rsidRPr="002437CB">
        <w:rPr>
          <w:lang w:eastAsia="zh-CN"/>
        </w:rPr>
        <w:tab/>
        <w:t>Overview</w:t>
      </w:r>
      <w:bookmarkEnd w:id="2156"/>
      <w:bookmarkEnd w:id="2157"/>
      <w:bookmarkEnd w:id="2158"/>
      <w:bookmarkEnd w:id="2159"/>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4" type="#_x0000_t75" style="width:371.25pt;height:144.75pt" o:ole="">
            <v:imagedata r:id="rId108" o:title=""/>
          </v:shape>
          <o:OLEObject Type="Embed" ProgID="Visio.Drawing.15" ShapeID="_x0000_i1104" DrawAspect="Content" ObjectID="_1833459240" r:id="rId109"/>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160" w:name="_Toc212496021"/>
      <w:bookmarkStart w:id="2161" w:name="_Toc214953594"/>
      <w:bookmarkStart w:id="2162" w:name="_Toc214954320"/>
      <w:bookmarkStart w:id="2163" w:name="_Toc222152532"/>
      <w:r w:rsidRPr="002437CB">
        <w:rPr>
          <w:lang w:eastAsia="zh-CN"/>
        </w:rPr>
        <w:t>6.1.11.3.2</w:t>
      </w:r>
      <w:r w:rsidRPr="002437CB">
        <w:rPr>
          <w:lang w:eastAsia="zh-CN"/>
        </w:rPr>
        <w:tab/>
        <w:t xml:space="preserve">Resource: </w:t>
      </w:r>
      <w:r w:rsidRPr="002437CB">
        <w:t>AIMLE Assisted ML Model Selection Subscriptions</w:t>
      </w:r>
      <w:bookmarkEnd w:id="2160"/>
      <w:bookmarkEnd w:id="2161"/>
      <w:bookmarkEnd w:id="2162"/>
      <w:bookmarkEnd w:id="2163"/>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164" w:name="_Toc212496022"/>
      <w:bookmarkStart w:id="2165" w:name="_Toc214953595"/>
      <w:bookmarkStart w:id="2166" w:name="_Toc214954321"/>
      <w:bookmarkStart w:id="2167" w:name="_Toc222152533"/>
      <w:r w:rsidRPr="002437CB">
        <w:rPr>
          <w:lang w:eastAsia="zh-CN"/>
        </w:rPr>
        <w:t>6.1.11.3.3</w:t>
      </w:r>
      <w:r w:rsidRPr="002437CB">
        <w:rPr>
          <w:lang w:eastAsia="zh-CN"/>
        </w:rPr>
        <w:tab/>
        <w:t xml:space="preserve">Resource: </w:t>
      </w:r>
      <w:r w:rsidRPr="002437CB">
        <w:t>Individual AIMLE Assisted ML Model Selection Subscription</w:t>
      </w:r>
      <w:bookmarkEnd w:id="2164"/>
      <w:bookmarkEnd w:id="2165"/>
      <w:bookmarkEnd w:id="2166"/>
      <w:bookmarkEnd w:id="2167"/>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168" w:name="_Toc212496023"/>
      <w:bookmarkStart w:id="2169" w:name="_Toc214953596"/>
      <w:bookmarkStart w:id="2170" w:name="_Toc214954322"/>
      <w:bookmarkStart w:id="2171" w:name="_Toc222152534"/>
      <w:r w:rsidRPr="002437CB">
        <w:rPr>
          <w:noProof/>
        </w:rPr>
        <w:t>6.1.11.</w:t>
      </w:r>
      <w:r w:rsidRPr="002437CB">
        <w:t>4</w:t>
      </w:r>
      <w:r w:rsidRPr="002437CB">
        <w:tab/>
        <w:t>Custom Operations without associated resources</w:t>
      </w:r>
      <w:bookmarkEnd w:id="2168"/>
      <w:bookmarkEnd w:id="2169"/>
      <w:bookmarkEnd w:id="2170"/>
      <w:bookmarkEnd w:id="2171"/>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172" w:name="_Toc212496024"/>
      <w:bookmarkStart w:id="2173" w:name="_Toc214953597"/>
      <w:bookmarkStart w:id="2174" w:name="_Toc214954323"/>
      <w:bookmarkStart w:id="2175" w:name="_Toc222152535"/>
      <w:r w:rsidRPr="002437CB">
        <w:rPr>
          <w:lang w:eastAsia="zh-CN"/>
        </w:rPr>
        <w:t>6.1.11.5</w:t>
      </w:r>
      <w:r w:rsidRPr="002437CB">
        <w:rPr>
          <w:lang w:eastAsia="zh-CN"/>
        </w:rPr>
        <w:tab/>
        <w:t>Notifications</w:t>
      </w:r>
      <w:bookmarkEnd w:id="2172"/>
      <w:bookmarkEnd w:id="2173"/>
      <w:bookmarkEnd w:id="2174"/>
      <w:bookmarkEnd w:id="2175"/>
    </w:p>
    <w:p w14:paraId="6D329BBB" w14:textId="35B73B1C" w:rsidR="00941EBE" w:rsidRPr="002437CB" w:rsidRDefault="00941EBE" w:rsidP="00941EBE">
      <w:pPr>
        <w:pStyle w:val="Heading5"/>
        <w:rPr>
          <w:lang w:eastAsia="zh-CN"/>
        </w:rPr>
      </w:pPr>
      <w:bookmarkStart w:id="2176" w:name="_Toc212496025"/>
      <w:bookmarkStart w:id="2177" w:name="_Toc214953598"/>
      <w:bookmarkStart w:id="2178" w:name="_Toc214954324"/>
      <w:bookmarkStart w:id="2179" w:name="_Toc222152536"/>
      <w:r w:rsidRPr="002437CB">
        <w:rPr>
          <w:lang w:eastAsia="zh-CN"/>
        </w:rPr>
        <w:t>6.1.11.5.1</w:t>
      </w:r>
      <w:r w:rsidRPr="002437CB">
        <w:rPr>
          <w:lang w:eastAsia="zh-CN"/>
        </w:rPr>
        <w:tab/>
        <w:t>General</w:t>
      </w:r>
      <w:bookmarkEnd w:id="2176"/>
      <w:bookmarkEnd w:id="2177"/>
      <w:bookmarkEnd w:id="2178"/>
      <w:bookmarkEnd w:id="2179"/>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180" w:name="_Toc212496026"/>
      <w:bookmarkStart w:id="2181" w:name="_Toc214953599"/>
      <w:bookmarkStart w:id="2182" w:name="_Toc214954325"/>
      <w:bookmarkStart w:id="2183" w:name="_Toc222152537"/>
      <w:r w:rsidRPr="002437CB">
        <w:rPr>
          <w:lang w:eastAsia="zh-CN"/>
        </w:rPr>
        <w:t>6.1.11.5.2</w:t>
      </w:r>
      <w:r w:rsidRPr="002437CB">
        <w:rPr>
          <w:lang w:eastAsia="zh-CN"/>
        </w:rPr>
        <w:tab/>
        <w:t>AIMLE Assisted ML Model Selection Event Notification</w:t>
      </w:r>
      <w:bookmarkEnd w:id="2180"/>
      <w:bookmarkEnd w:id="2181"/>
      <w:bookmarkEnd w:id="2182"/>
      <w:bookmarkEnd w:id="2183"/>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184" w:name="_Toc212496027"/>
      <w:bookmarkStart w:id="2185" w:name="_Toc214953600"/>
      <w:bookmarkStart w:id="2186" w:name="_Toc214954326"/>
      <w:bookmarkStart w:id="2187" w:name="_Toc222152538"/>
      <w:r w:rsidRPr="002437CB">
        <w:rPr>
          <w:lang w:eastAsia="zh-CN"/>
        </w:rPr>
        <w:t>6.1.11.6</w:t>
      </w:r>
      <w:r w:rsidRPr="002437CB">
        <w:rPr>
          <w:lang w:eastAsia="zh-CN"/>
        </w:rPr>
        <w:tab/>
        <w:t>Data Model</w:t>
      </w:r>
      <w:bookmarkEnd w:id="2184"/>
      <w:bookmarkEnd w:id="2185"/>
      <w:bookmarkEnd w:id="2186"/>
      <w:bookmarkEnd w:id="2187"/>
    </w:p>
    <w:p w14:paraId="144BD23A" w14:textId="4508C156" w:rsidR="00941EBE" w:rsidRPr="002437CB" w:rsidRDefault="00941EBE" w:rsidP="00941EBE">
      <w:pPr>
        <w:pStyle w:val="Heading5"/>
        <w:rPr>
          <w:lang w:eastAsia="zh-CN"/>
        </w:rPr>
      </w:pPr>
      <w:bookmarkStart w:id="2188" w:name="_Toc212496028"/>
      <w:bookmarkStart w:id="2189" w:name="_Toc214953601"/>
      <w:bookmarkStart w:id="2190" w:name="_Toc214954327"/>
      <w:bookmarkStart w:id="2191" w:name="_Toc222152539"/>
      <w:r w:rsidRPr="002437CB">
        <w:rPr>
          <w:lang w:eastAsia="zh-CN"/>
        </w:rPr>
        <w:t>6.1.11.6.1</w:t>
      </w:r>
      <w:r w:rsidRPr="002437CB">
        <w:rPr>
          <w:lang w:eastAsia="zh-CN"/>
        </w:rPr>
        <w:tab/>
        <w:t>General</w:t>
      </w:r>
      <w:bookmarkEnd w:id="2188"/>
      <w:bookmarkEnd w:id="2189"/>
      <w:bookmarkEnd w:id="2190"/>
      <w:bookmarkEnd w:id="2191"/>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BB343D" w:rsidRPr="002437CB" w14:paraId="6D0B5CB8" w14:textId="77777777" w:rsidTr="00663825">
        <w:trPr>
          <w:jc w:val="center"/>
        </w:trPr>
        <w:tc>
          <w:tcPr>
            <w:tcW w:w="3003" w:type="dxa"/>
          </w:tcPr>
          <w:p w14:paraId="1A27705F" w14:textId="77777777" w:rsidR="00BB343D" w:rsidRPr="002437CB" w:rsidRDefault="00BB343D" w:rsidP="00BB343D">
            <w:pPr>
              <w:pStyle w:val="TAL"/>
              <w:rPr>
                <w:noProof/>
              </w:rPr>
            </w:pPr>
            <w:r w:rsidRPr="002437CB">
              <w:t>AimlProfile</w:t>
            </w:r>
          </w:p>
        </w:tc>
        <w:tc>
          <w:tcPr>
            <w:tcW w:w="1748" w:type="dxa"/>
          </w:tcPr>
          <w:p w14:paraId="760EB51D" w14:textId="31F04DF6" w:rsidR="00BB343D" w:rsidRPr="002437CB" w:rsidRDefault="00BB343D" w:rsidP="00752A3E">
            <w:pPr>
              <w:pStyle w:val="TAC"/>
              <w:rPr>
                <w:lang w:eastAsia="zh-CN"/>
              </w:rPr>
            </w:pPr>
            <w:r w:rsidRPr="002437CB">
              <w:rPr>
                <w:lang w:eastAsia="zh-CN"/>
              </w:rPr>
              <w:t>6.1.11.6.2.4</w:t>
            </w:r>
          </w:p>
        </w:tc>
        <w:tc>
          <w:tcPr>
            <w:tcW w:w="2637" w:type="dxa"/>
          </w:tcPr>
          <w:p w14:paraId="2D471A1D" w14:textId="77777777" w:rsidR="00BB343D" w:rsidRPr="002437CB" w:rsidRDefault="00BB343D" w:rsidP="00BB343D">
            <w:pPr>
              <w:pStyle w:val="TAL"/>
            </w:pPr>
            <w:r w:rsidRPr="002437CB">
              <w:rPr>
                <w:lang w:eastAsia="zh-CN"/>
              </w:rPr>
              <w:t>Represents the ML model selection operation.</w:t>
            </w:r>
          </w:p>
        </w:tc>
        <w:tc>
          <w:tcPr>
            <w:tcW w:w="2389" w:type="dxa"/>
          </w:tcPr>
          <w:p w14:paraId="1BC198B0" w14:textId="77777777" w:rsidR="00BB343D" w:rsidRPr="002437CB" w:rsidRDefault="00BB343D" w:rsidP="00BB343D">
            <w:pPr>
              <w:pStyle w:val="TAL"/>
            </w:pPr>
          </w:p>
        </w:tc>
      </w:tr>
      <w:tr w:rsidR="00BB343D" w:rsidRPr="002437CB" w14:paraId="537FED66" w14:textId="77777777" w:rsidTr="00663825">
        <w:trPr>
          <w:jc w:val="center"/>
        </w:trPr>
        <w:tc>
          <w:tcPr>
            <w:tcW w:w="3003" w:type="dxa"/>
          </w:tcPr>
          <w:p w14:paraId="3B9FC0A5" w14:textId="77777777" w:rsidR="00BB343D" w:rsidRPr="002437CB" w:rsidRDefault="00BB343D" w:rsidP="0073174E">
            <w:pPr>
              <w:pStyle w:val="TAL"/>
              <w:rPr>
                <w:noProof/>
              </w:rPr>
            </w:pPr>
            <w:r w:rsidRPr="002437CB">
              <w:rPr>
                <w:noProof/>
              </w:rPr>
              <w:t>AssistMLMdlSelNotif</w:t>
            </w:r>
          </w:p>
        </w:tc>
        <w:tc>
          <w:tcPr>
            <w:tcW w:w="1748" w:type="dxa"/>
          </w:tcPr>
          <w:p w14:paraId="7AAE5F3E" w14:textId="6AEBB201" w:rsidR="00BB343D" w:rsidRPr="002437CB" w:rsidRDefault="00BB343D" w:rsidP="00752A3E">
            <w:pPr>
              <w:pStyle w:val="TAC"/>
              <w:rPr>
                <w:lang w:eastAsia="zh-CN"/>
              </w:rPr>
            </w:pPr>
            <w:r w:rsidRPr="002437CB">
              <w:rPr>
                <w:lang w:eastAsia="zh-CN"/>
              </w:rPr>
              <w:t>6.1.11.6.2.3</w:t>
            </w:r>
          </w:p>
        </w:tc>
        <w:tc>
          <w:tcPr>
            <w:tcW w:w="2637" w:type="dxa"/>
          </w:tcPr>
          <w:p w14:paraId="0E88BD8B" w14:textId="77777777" w:rsidR="00BB343D" w:rsidRPr="002437CB" w:rsidRDefault="00BB343D" w:rsidP="00BB343D">
            <w:pPr>
              <w:pStyle w:val="TAL"/>
            </w:pPr>
            <w:r w:rsidRPr="002437CB">
              <w:t>Represents the AIMLE Assisted ML Selection notification.</w:t>
            </w:r>
          </w:p>
        </w:tc>
        <w:tc>
          <w:tcPr>
            <w:tcW w:w="2389" w:type="dxa"/>
          </w:tcPr>
          <w:p w14:paraId="2EDC4641" w14:textId="77777777" w:rsidR="00BB343D" w:rsidRPr="002437CB" w:rsidRDefault="00BB343D" w:rsidP="00BB343D">
            <w:pPr>
              <w:pStyle w:val="TAL"/>
            </w:pPr>
          </w:p>
        </w:tc>
      </w:tr>
      <w:tr w:rsidR="00663825" w:rsidRPr="002437CB" w14:paraId="4801B79E" w14:textId="77777777" w:rsidTr="006460FF">
        <w:trPr>
          <w:jc w:val="center"/>
        </w:trPr>
        <w:tc>
          <w:tcPr>
            <w:tcW w:w="3003" w:type="dxa"/>
          </w:tcPr>
          <w:p w14:paraId="0060A149" w14:textId="77777777" w:rsidR="00663825" w:rsidRPr="002437CB" w:rsidRDefault="00663825" w:rsidP="00A24C9B">
            <w:pPr>
              <w:pStyle w:val="TAL"/>
              <w:rPr>
                <w:noProof/>
              </w:rPr>
            </w:pPr>
            <w:r w:rsidRPr="002437CB">
              <w:rPr>
                <w:noProof/>
              </w:rPr>
              <w:t>AssistMLMdlSelSubsc</w:t>
            </w:r>
          </w:p>
        </w:tc>
        <w:tc>
          <w:tcPr>
            <w:tcW w:w="1748" w:type="dxa"/>
          </w:tcPr>
          <w:p w14:paraId="161826D8" w14:textId="6F18AFD2" w:rsidR="00663825" w:rsidRPr="002437CB" w:rsidRDefault="00663825" w:rsidP="00752A3E">
            <w:pPr>
              <w:pStyle w:val="TAC"/>
            </w:pPr>
            <w:r w:rsidRPr="002437CB">
              <w:t xml:space="preserve"> 6.1.11.6.2.2</w:t>
            </w:r>
          </w:p>
        </w:tc>
        <w:tc>
          <w:tcPr>
            <w:tcW w:w="2637" w:type="dxa"/>
          </w:tcPr>
          <w:p w14:paraId="3796DE39" w14:textId="77777777" w:rsidR="00663825" w:rsidRPr="002437CB" w:rsidRDefault="00663825" w:rsidP="00A24C9B">
            <w:pPr>
              <w:pStyle w:val="TAL"/>
            </w:pPr>
            <w:r w:rsidRPr="002437CB">
              <w:t>Represents the AIMLE Assisted ML Selection subscription information.</w:t>
            </w:r>
          </w:p>
        </w:tc>
        <w:tc>
          <w:tcPr>
            <w:tcW w:w="2389" w:type="dxa"/>
          </w:tcPr>
          <w:p w14:paraId="31D809EE" w14:textId="77777777" w:rsidR="00663825" w:rsidRPr="002437CB" w:rsidRDefault="00663825" w:rsidP="00A24C9B">
            <w:pPr>
              <w:pStyle w:val="TAL"/>
            </w:pPr>
          </w:p>
        </w:tc>
      </w:tr>
      <w:tr w:rsidR="00BB343D" w:rsidRPr="002437CB" w14:paraId="0F832C4D" w14:textId="77777777" w:rsidTr="00663825">
        <w:trPr>
          <w:jc w:val="center"/>
        </w:trPr>
        <w:tc>
          <w:tcPr>
            <w:tcW w:w="3003" w:type="dxa"/>
          </w:tcPr>
          <w:p w14:paraId="6DC34E53" w14:textId="77777777" w:rsidR="00BB343D" w:rsidRPr="002437CB" w:rsidRDefault="00BB343D" w:rsidP="00BB343D">
            <w:pPr>
              <w:pStyle w:val="TAL"/>
              <w:rPr>
                <w:noProof/>
              </w:rPr>
            </w:pPr>
            <w:r w:rsidRPr="002437CB">
              <w:rPr>
                <w:noProof/>
              </w:rPr>
              <w:t>AssistMLMdlSelSubscPatch</w:t>
            </w:r>
          </w:p>
        </w:tc>
        <w:tc>
          <w:tcPr>
            <w:tcW w:w="1748" w:type="dxa"/>
          </w:tcPr>
          <w:p w14:paraId="78A0B20C" w14:textId="211DF504" w:rsidR="00BB343D" w:rsidRPr="002437CB" w:rsidRDefault="00BB343D" w:rsidP="00752A3E">
            <w:pPr>
              <w:pStyle w:val="TAC"/>
              <w:rPr>
                <w:lang w:eastAsia="zh-CN"/>
              </w:rPr>
            </w:pPr>
            <w:r w:rsidRPr="002437CB">
              <w:rPr>
                <w:lang w:eastAsia="zh-CN"/>
              </w:rPr>
              <w:t>6.1.11.6.2.7</w:t>
            </w:r>
          </w:p>
        </w:tc>
        <w:tc>
          <w:tcPr>
            <w:tcW w:w="2637" w:type="dxa"/>
          </w:tcPr>
          <w:p w14:paraId="47DB65C7" w14:textId="77777777" w:rsidR="00BB343D" w:rsidRPr="002437CB" w:rsidRDefault="00BB343D" w:rsidP="00BB343D">
            <w:pPr>
              <w:pStyle w:val="TAL"/>
            </w:pPr>
            <w:r w:rsidRPr="002437CB">
              <w:t>Represents the requested modifications to a AIMLE Assisted ML Selection subscription information.</w:t>
            </w:r>
          </w:p>
        </w:tc>
        <w:tc>
          <w:tcPr>
            <w:tcW w:w="2389" w:type="dxa"/>
          </w:tcPr>
          <w:p w14:paraId="46DC6107" w14:textId="77777777" w:rsidR="00BB343D" w:rsidRPr="002437CB" w:rsidRDefault="00BB343D" w:rsidP="00BB343D">
            <w:pPr>
              <w:pStyle w:val="TAL"/>
            </w:pPr>
          </w:p>
        </w:tc>
      </w:tr>
      <w:tr w:rsidR="00BB343D" w:rsidRPr="002437CB" w14:paraId="1DE4C89A" w14:textId="77777777" w:rsidTr="00663825">
        <w:trPr>
          <w:jc w:val="center"/>
        </w:trPr>
        <w:tc>
          <w:tcPr>
            <w:tcW w:w="3003" w:type="dxa"/>
          </w:tcPr>
          <w:p w14:paraId="364748E2" w14:textId="77777777" w:rsidR="00BB343D" w:rsidRPr="002437CB" w:rsidRDefault="00BB343D" w:rsidP="00BB343D">
            <w:pPr>
              <w:pStyle w:val="TAL"/>
              <w:rPr>
                <w:noProof/>
              </w:rPr>
            </w:pPr>
            <w:r w:rsidRPr="002437CB">
              <w:t>CandMLMdl</w:t>
            </w:r>
          </w:p>
        </w:tc>
        <w:tc>
          <w:tcPr>
            <w:tcW w:w="1748" w:type="dxa"/>
          </w:tcPr>
          <w:p w14:paraId="67C3E7CE" w14:textId="154D5952" w:rsidR="00BB343D" w:rsidRPr="002437CB" w:rsidRDefault="00BB343D" w:rsidP="00752A3E">
            <w:pPr>
              <w:pStyle w:val="TAC"/>
              <w:rPr>
                <w:lang w:eastAsia="zh-CN"/>
              </w:rPr>
            </w:pPr>
            <w:r w:rsidRPr="002437CB">
              <w:rPr>
                <w:lang w:eastAsia="zh-CN"/>
              </w:rPr>
              <w:t>6.1.11.6.2.9</w:t>
            </w:r>
          </w:p>
        </w:tc>
        <w:tc>
          <w:tcPr>
            <w:tcW w:w="2637" w:type="dxa"/>
          </w:tcPr>
          <w:p w14:paraId="61A0C4A4" w14:textId="77777777" w:rsidR="00BB343D" w:rsidRPr="002437CB" w:rsidRDefault="00BB343D" w:rsidP="00BB343D">
            <w:pPr>
              <w:pStyle w:val="TAL"/>
            </w:pPr>
            <w:r w:rsidRPr="002437CB">
              <w:t>Contains the candidate ML model selection information.</w:t>
            </w:r>
          </w:p>
        </w:tc>
        <w:tc>
          <w:tcPr>
            <w:tcW w:w="2389" w:type="dxa"/>
          </w:tcPr>
          <w:p w14:paraId="6FA4BC9D" w14:textId="77777777" w:rsidR="00BB343D" w:rsidRPr="002437CB" w:rsidRDefault="00BB343D" w:rsidP="00BB343D">
            <w:pPr>
              <w:pStyle w:val="TAL"/>
            </w:pPr>
          </w:p>
        </w:tc>
      </w:tr>
      <w:tr w:rsidR="00BB343D" w:rsidRPr="002437CB" w14:paraId="03B20B23" w14:textId="77777777" w:rsidTr="00663825">
        <w:trPr>
          <w:jc w:val="center"/>
        </w:trPr>
        <w:tc>
          <w:tcPr>
            <w:tcW w:w="3003" w:type="dxa"/>
          </w:tcPr>
          <w:p w14:paraId="6CF06F45" w14:textId="77777777" w:rsidR="00BB343D" w:rsidRPr="002437CB" w:rsidRDefault="00BB343D" w:rsidP="00BB343D">
            <w:pPr>
              <w:pStyle w:val="TAL"/>
              <w:rPr>
                <w:noProof/>
              </w:rPr>
            </w:pPr>
            <w:r w:rsidRPr="002437CB">
              <w:t>PerformanceMetric</w:t>
            </w:r>
          </w:p>
        </w:tc>
        <w:tc>
          <w:tcPr>
            <w:tcW w:w="1748" w:type="dxa"/>
          </w:tcPr>
          <w:p w14:paraId="5EE9942A" w14:textId="53686179" w:rsidR="00BB343D" w:rsidRPr="002437CB" w:rsidRDefault="00BB343D" w:rsidP="00752A3E">
            <w:pPr>
              <w:pStyle w:val="TAC"/>
              <w:rPr>
                <w:lang w:eastAsia="zh-CN"/>
              </w:rPr>
            </w:pPr>
            <w:r w:rsidRPr="002437CB">
              <w:rPr>
                <w:lang w:eastAsia="zh-CN"/>
              </w:rPr>
              <w:t>6.1.11.6.3.3</w:t>
            </w:r>
          </w:p>
        </w:tc>
        <w:tc>
          <w:tcPr>
            <w:tcW w:w="2637" w:type="dxa"/>
          </w:tcPr>
          <w:p w14:paraId="41E5F0E4" w14:textId="77777777" w:rsidR="00BB343D" w:rsidRPr="002437CB" w:rsidRDefault="00BB343D" w:rsidP="00BB343D">
            <w:pPr>
              <w:pStyle w:val="TAL"/>
            </w:pPr>
            <w:r w:rsidRPr="002437CB">
              <w:t>Represents</w:t>
            </w:r>
            <w:r w:rsidRPr="002437CB">
              <w:rPr>
                <w:lang w:eastAsia="zh-CN"/>
              </w:rPr>
              <w:t xml:space="preserve"> the performance metric for training the ML model.</w:t>
            </w:r>
          </w:p>
        </w:tc>
        <w:tc>
          <w:tcPr>
            <w:tcW w:w="2389" w:type="dxa"/>
          </w:tcPr>
          <w:p w14:paraId="2D57284E" w14:textId="77777777" w:rsidR="00BB343D" w:rsidRPr="002437CB" w:rsidRDefault="00BB343D" w:rsidP="00BB343D">
            <w:pPr>
              <w:pStyle w:val="TAL"/>
            </w:pPr>
          </w:p>
        </w:tc>
      </w:tr>
      <w:tr w:rsidR="00BB343D" w:rsidRPr="002437CB" w14:paraId="40994376" w14:textId="77777777" w:rsidTr="00663825">
        <w:trPr>
          <w:jc w:val="center"/>
        </w:trPr>
        <w:tc>
          <w:tcPr>
            <w:tcW w:w="3003" w:type="dxa"/>
          </w:tcPr>
          <w:p w14:paraId="6061E62D" w14:textId="77777777" w:rsidR="00BB343D" w:rsidRPr="002437CB" w:rsidRDefault="00BB343D" w:rsidP="00BB343D">
            <w:pPr>
              <w:pStyle w:val="TAL"/>
              <w:rPr>
                <w:noProof/>
              </w:rPr>
            </w:pPr>
            <w:r w:rsidRPr="002437CB">
              <w:t>PerformanceRequirement</w:t>
            </w:r>
          </w:p>
        </w:tc>
        <w:tc>
          <w:tcPr>
            <w:tcW w:w="1748" w:type="dxa"/>
          </w:tcPr>
          <w:p w14:paraId="26C8297C" w14:textId="6670521F" w:rsidR="00BB343D" w:rsidRPr="002437CB" w:rsidRDefault="00BB343D" w:rsidP="00752A3E">
            <w:pPr>
              <w:pStyle w:val="TAC"/>
              <w:rPr>
                <w:lang w:eastAsia="zh-CN"/>
              </w:rPr>
            </w:pPr>
            <w:r w:rsidRPr="002437CB">
              <w:rPr>
                <w:lang w:eastAsia="zh-CN"/>
              </w:rPr>
              <w:t>6.1.11.6.2.6</w:t>
            </w:r>
          </w:p>
        </w:tc>
        <w:tc>
          <w:tcPr>
            <w:tcW w:w="2637" w:type="dxa"/>
          </w:tcPr>
          <w:p w14:paraId="67EC4B6B" w14:textId="77777777" w:rsidR="00BB343D" w:rsidRPr="002437CB" w:rsidRDefault="00BB343D" w:rsidP="00BB343D">
            <w:pPr>
              <w:pStyle w:val="TAL"/>
            </w:pPr>
            <w:r w:rsidRPr="002437CB">
              <w:rPr>
                <w:lang w:eastAsia="zh-CN"/>
              </w:rPr>
              <w:t>Represents the performance requirements for ML model selection.</w:t>
            </w:r>
          </w:p>
        </w:tc>
        <w:tc>
          <w:tcPr>
            <w:tcW w:w="2389" w:type="dxa"/>
          </w:tcPr>
          <w:p w14:paraId="6F162BBF" w14:textId="77777777" w:rsidR="00BB343D" w:rsidRPr="002437CB" w:rsidRDefault="00BB343D" w:rsidP="00BB343D">
            <w:pPr>
              <w:pStyle w:val="TAL"/>
            </w:pPr>
          </w:p>
        </w:tc>
      </w:tr>
      <w:tr w:rsidR="00BB343D" w:rsidRPr="002437CB" w14:paraId="78CAC7B7" w14:textId="77777777" w:rsidTr="00663825">
        <w:trPr>
          <w:jc w:val="center"/>
        </w:trPr>
        <w:tc>
          <w:tcPr>
            <w:tcW w:w="3003" w:type="dxa"/>
          </w:tcPr>
          <w:p w14:paraId="52BDD01F" w14:textId="77777777" w:rsidR="00BB343D" w:rsidRPr="002437CB" w:rsidRDefault="00BB343D" w:rsidP="00BB343D">
            <w:pPr>
              <w:pStyle w:val="TAL"/>
            </w:pPr>
            <w:r w:rsidRPr="002437CB">
              <w:rPr>
                <w:noProof/>
              </w:rPr>
              <w:t>ReportingInformation</w:t>
            </w:r>
          </w:p>
        </w:tc>
        <w:tc>
          <w:tcPr>
            <w:tcW w:w="1748" w:type="dxa"/>
          </w:tcPr>
          <w:p w14:paraId="56E60F53" w14:textId="7E0B5011" w:rsidR="00BB343D" w:rsidRPr="002437CB" w:rsidRDefault="00BB343D" w:rsidP="00752A3E">
            <w:pPr>
              <w:pStyle w:val="TAC"/>
              <w:rPr>
                <w:lang w:eastAsia="zh-CN"/>
              </w:rPr>
            </w:pPr>
            <w:r w:rsidRPr="002437CB">
              <w:rPr>
                <w:lang w:eastAsia="zh-CN"/>
              </w:rPr>
              <w:t>6.1.11.6.2.8</w:t>
            </w:r>
          </w:p>
        </w:tc>
        <w:tc>
          <w:tcPr>
            <w:tcW w:w="2637" w:type="dxa"/>
          </w:tcPr>
          <w:p w14:paraId="52E6C9BA" w14:textId="77777777" w:rsidR="00BB343D" w:rsidRPr="002437CB" w:rsidRDefault="00BB343D" w:rsidP="00BB343D">
            <w:pPr>
              <w:pStyle w:val="TAL"/>
              <w:rPr>
                <w:lang w:eastAsia="zh-CN"/>
              </w:rPr>
            </w:pPr>
            <w:r w:rsidRPr="002437CB">
              <w:rPr>
                <w:lang w:eastAsia="zh-CN"/>
              </w:rPr>
              <w:t>Represents the reporting requirements for ML model selection.</w:t>
            </w:r>
          </w:p>
        </w:tc>
        <w:tc>
          <w:tcPr>
            <w:tcW w:w="2389" w:type="dxa"/>
          </w:tcPr>
          <w:p w14:paraId="7AD5D7F5" w14:textId="77777777" w:rsidR="00BB343D" w:rsidRPr="002437CB" w:rsidRDefault="00BB343D" w:rsidP="00BB343D">
            <w:pPr>
              <w:pStyle w:val="TAL"/>
            </w:pPr>
          </w:p>
        </w:tc>
      </w:tr>
      <w:tr w:rsidR="00BB343D" w:rsidRPr="002437CB" w14:paraId="6A8BCC7B" w14:textId="77777777" w:rsidTr="00663825">
        <w:trPr>
          <w:jc w:val="center"/>
        </w:trPr>
        <w:tc>
          <w:tcPr>
            <w:tcW w:w="3003" w:type="dxa"/>
          </w:tcPr>
          <w:p w14:paraId="165C9F1C" w14:textId="77777777" w:rsidR="00BB343D" w:rsidRPr="002437CB" w:rsidRDefault="00BB343D" w:rsidP="00BB343D">
            <w:pPr>
              <w:pStyle w:val="TAL"/>
              <w:rPr>
                <w:noProof/>
              </w:rPr>
            </w:pPr>
            <w:r w:rsidRPr="002437CB">
              <w:t>TrainingRequirement</w:t>
            </w:r>
          </w:p>
        </w:tc>
        <w:tc>
          <w:tcPr>
            <w:tcW w:w="1748" w:type="dxa"/>
          </w:tcPr>
          <w:p w14:paraId="7A50B0BD" w14:textId="130B9018" w:rsidR="00BB343D" w:rsidRPr="002437CB" w:rsidRDefault="00BB343D" w:rsidP="00752A3E">
            <w:pPr>
              <w:pStyle w:val="TAC"/>
              <w:rPr>
                <w:lang w:eastAsia="zh-CN"/>
              </w:rPr>
            </w:pPr>
            <w:r w:rsidRPr="002437CB">
              <w:rPr>
                <w:lang w:eastAsia="zh-CN"/>
              </w:rPr>
              <w:t>6.1.11.6.2.5</w:t>
            </w:r>
          </w:p>
        </w:tc>
        <w:tc>
          <w:tcPr>
            <w:tcW w:w="2637" w:type="dxa"/>
          </w:tcPr>
          <w:p w14:paraId="04992C03" w14:textId="77777777" w:rsidR="00BB343D" w:rsidRPr="002437CB" w:rsidRDefault="00BB343D" w:rsidP="00BB343D">
            <w:pPr>
              <w:pStyle w:val="TAL"/>
            </w:pPr>
            <w:r w:rsidRPr="002437CB">
              <w:rPr>
                <w:lang w:eastAsia="zh-CN"/>
              </w:rPr>
              <w:t>Represents the training requirements for ML model selection.</w:t>
            </w:r>
          </w:p>
        </w:tc>
        <w:tc>
          <w:tcPr>
            <w:tcW w:w="2389" w:type="dxa"/>
          </w:tcPr>
          <w:p w14:paraId="033A318E" w14:textId="77777777" w:rsidR="00BB343D" w:rsidRPr="002437CB" w:rsidRDefault="00BB343D"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C604E0" w:rsidRPr="002437CB" w14:paraId="5B1ED212" w14:textId="77777777" w:rsidTr="00A24C9B">
        <w:trPr>
          <w:jc w:val="center"/>
        </w:trPr>
        <w:tc>
          <w:tcPr>
            <w:tcW w:w="1927" w:type="dxa"/>
          </w:tcPr>
          <w:p w14:paraId="2F4D0402" w14:textId="77777777" w:rsidR="00C604E0" w:rsidRPr="002437CB" w:rsidRDefault="00C604E0" w:rsidP="00C604E0">
            <w:pPr>
              <w:pStyle w:val="TAL"/>
            </w:pPr>
            <w:r w:rsidRPr="002437CB">
              <w:t>AimleClientId</w:t>
            </w:r>
          </w:p>
        </w:tc>
        <w:tc>
          <w:tcPr>
            <w:tcW w:w="1848" w:type="dxa"/>
          </w:tcPr>
          <w:p w14:paraId="389F8091" w14:textId="3DA39C32" w:rsidR="00C604E0" w:rsidRPr="002437CB" w:rsidRDefault="00C604E0" w:rsidP="00752A3E">
            <w:pPr>
              <w:pStyle w:val="TAC"/>
            </w:pPr>
            <w:r w:rsidRPr="002437CB">
              <w:rPr>
                <w:lang w:eastAsia="zh-CN"/>
              </w:rPr>
              <w:t>6.1.2.6.3.2</w:t>
            </w:r>
          </w:p>
        </w:tc>
        <w:tc>
          <w:tcPr>
            <w:tcW w:w="3137" w:type="dxa"/>
          </w:tcPr>
          <w:p w14:paraId="5A140B39" w14:textId="77777777" w:rsidR="00C604E0" w:rsidRPr="002437CB" w:rsidRDefault="00C604E0" w:rsidP="00C604E0">
            <w:pPr>
              <w:pStyle w:val="TAL"/>
              <w:rPr>
                <w:rFonts w:cs="Arial"/>
                <w:szCs w:val="18"/>
              </w:rPr>
            </w:pPr>
            <w:r w:rsidRPr="002437CB">
              <w:t>Represents unique identifier of a AIMLE client.</w:t>
            </w:r>
          </w:p>
        </w:tc>
        <w:tc>
          <w:tcPr>
            <w:tcW w:w="2865" w:type="dxa"/>
          </w:tcPr>
          <w:p w14:paraId="4DFF6DA9" w14:textId="77777777" w:rsidR="00C604E0" w:rsidRPr="002437CB" w:rsidRDefault="00C604E0" w:rsidP="00C604E0">
            <w:pPr>
              <w:pStyle w:val="TAL"/>
            </w:pPr>
          </w:p>
        </w:tc>
      </w:tr>
      <w:tr w:rsidR="00C604E0" w:rsidRPr="002437CB" w14:paraId="7A52D5C4" w14:textId="77777777" w:rsidTr="00A24C9B">
        <w:trPr>
          <w:jc w:val="center"/>
        </w:trPr>
        <w:tc>
          <w:tcPr>
            <w:tcW w:w="1927" w:type="dxa"/>
          </w:tcPr>
          <w:p w14:paraId="486DE909" w14:textId="77777777" w:rsidR="00C604E0" w:rsidRPr="002437CB" w:rsidRDefault="00C604E0" w:rsidP="00C604E0">
            <w:pPr>
              <w:pStyle w:val="TAL"/>
            </w:pPr>
            <w:r w:rsidRPr="002437CB">
              <w:t>ClientDiscCriteria</w:t>
            </w:r>
          </w:p>
        </w:tc>
        <w:tc>
          <w:tcPr>
            <w:tcW w:w="1848" w:type="dxa"/>
          </w:tcPr>
          <w:p w14:paraId="3B91D8B5" w14:textId="08E91A23" w:rsidR="00C604E0" w:rsidRPr="002437CB" w:rsidRDefault="00C604E0" w:rsidP="00752A3E">
            <w:pPr>
              <w:pStyle w:val="TAC"/>
            </w:pPr>
            <w:r w:rsidRPr="002437CB">
              <w:rPr>
                <w:lang w:eastAsia="zh-CN"/>
              </w:rPr>
              <w:t>6.1.6.6.2.2</w:t>
            </w:r>
          </w:p>
        </w:tc>
        <w:tc>
          <w:tcPr>
            <w:tcW w:w="3137" w:type="dxa"/>
          </w:tcPr>
          <w:p w14:paraId="65337ACF" w14:textId="77777777" w:rsidR="00C604E0" w:rsidRPr="002437CB" w:rsidRDefault="00C604E0" w:rsidP="00C604E0">
            <w:pPr>
              <w:pStyle w:val="TAL"/>
              <w:rPr>
                <w:rFonts w:cs="Arial"/>
                <w:szCs w:val="18"/>
              </w:rPr>
            </w:pPr>
            <w:r w:rsidRPr="002437CB">
              <w:t>Represents the AIMLE Client selection criteria.</w:t>
            </w:r>
          </w:p>
        </w:tc>
        <w:tc>
          <w:tcPr>
            <w:tcW w:w="2865" w:type="dxa"/>
          </w:tcPr>
          <w:p w14:paraId="02FB35FD" w14:textId="77777777" w:rsidR="00C604E0" w:rsidRPr="002437CB" w:rsidRDefault="00C604E0" w:rsidP="00C604E0">
            <w:pPr>
              <w:pStyle w:val="TAL"/>
            </w:pPr>
          </w:p>
        </w:tc>
      </w:tr>
      <w:tr w:rsidR="00C604E0" w:rsidRPr="002437CB" w14:paraId="3042AABE" w14:textId="77777777" w:rsidTr="00A24C9B">
        <w:trPr>
          <w:jc w:val="center"/>
        </w:trPr>
        <w:tc>
          <w:tcPr>
            <w:tcW w:w="1927" w:type="dxa"/>
          </w:tcPr>
          <w:p w14:paraId="56DFBC83" w14:textId="77777777" w:rsidR="00C604E0" w:rsidRPr="002437CB" w:rsidRDefault="00C604E0" w:rsidP="00C604E0">
            <w:pPr>
              <w:pStyle w:val="TAL"/>
            </w:pPr>
            <w:r w:rsidRPr="002437CB">
              <w:t>DataMgmtOp</w:t>
            </w:r>
          </w:p>
        </w:tc>
        <w:tc>
          <w:tcPr>
            <w:tcW w:w="1848" w:type="dxa"/>
          </w:tcPr>
          <w:p w14:paraId="604FC52E" w14:textId="719C5893" w:rsidR="00C604E0" w:rsidRPr="002437CB" w:rsidRDefault="00C604E0" w:rsidP="00752A3E">
            <w:pPr>
              <w:pStyle w:val="TAC"/>
            </w:pPr>
            <w:r w:rsidRPr="002437CB">
              <w:rPr>
                <w:lang w:eastAsia="zh-CN"/>
              </w:rPr>
              <w:t>6.1.2.6.3.3</w:t>
            </w:r>
          </w:p>
        </w:tc>
        <w:tc>
          <w:tcPr>
            <w:tcW w:w="3137" w:type="dxa"/>
          </w:tcPr>
          <w:p w14:paraId="6F4C5C83" w14:textId="77777777" w:rsidR="00C604E0" w:rsidRPr="002437CB" w:rsidRDefault="00C604E0" w:rsidP="00C604E0">
            <w:pPr>
              <w:pStyle w:val="TAL"/>
            </w:pPr>
            <w:r w:rsidRPr="002437CB">
              <w:t>Represents the data management operation type.</w:t>
            </w:r>
          </w:p>
        </w:tc>
        <w:tc>
          <w:tcPr>
            <w:tcW w:w="2865" w:type="dxa"/>
          </w:tcPr>
          <w:p w14:paraId="5F85EF85" w14:textId="77777777" w:rsidR="00C604E0" w:rsidRPr="002437CB" w:rsidRDefault="00C604E0" w:rsidP="00C604E0">
            <w:pPr>
              <w:pStyle w:val="TAL"/>
            </w:pPr>
          </w:p>
        </w:tc>
      </w:tr>
      <w:tr w:rsidR="00C604E0" w:rsidRPr="002437CB" w14:paraId="653D5593" w14:textId="77777777" w:rsidTr="00A24C9B">
        <w:trPr>
          <w:jc w:val="center"/>
        </w:trPr>
        <w:tc>
          <w:tcPr>
            <w:tcW w:w="1927" w:type="dxa"/>
          </w:tcPr>
          <w:p w14:paraId="089D044F" w14:textId="77777777" w:rsidR="00C604E0" w:rsidRPr="002437CB" w:rsidRDefault="00C604E0" w:rsidP="00C604E0">
            <w:pPr>
              <w:pStyle w:val="TAL"/>
            </w:pPr>
            <w:r w:rsidRPr="002437CB">
              <w:t>DateTime</w:t>
            </w:r>
          </w:p>
        </w:tc>
        <w:tc>
          <w:tcPr>
            <w:tcW w:w="1848" w:type="dxa"/>
          </w:tcPr>
          <w:p w14:paraId="0ABAF08B" w14:textId="0842AA35" w:rsidR="00C604E0" w:rsidRPr="002437CB" w:rsidRDefault="00C604E0" w:rsidP="00752A3E">
            <w:pPr>
              <w:pStyle w:val="TAC"/>
            </w:pPr>
            <w:r w:rsidRPr="002437CB">
              <w:rPr>
                <w:lang w:eastAsia="zh-CN"/>
              </w:rPr>
              <w:t>3GPP TS 29.122 [2]</w:t>
            </w:r>
          </w:p>
        </w:tc>
        <w:tc>
          <w:tcPr>
            <w:tcW w:w="3137" w:type="dxa"/>
          </w:tcPr>
          <w:p w14:paraId="40AAAD8F" w14:textId="77777777" w:rsidR="00C604E0" w:rsidRPr="002437CB" w:rsidRDefault="00C604E0" w:rsidP="00C604E0">
            <w:pPr>
              <w:pStyle w:val="TAL"/>
            </w:pPr>
            <w:r w:rsidRPr="002437CB">
              <w:rPr>
                <w:rFonts w:cs="Arial"/>
                <w:szCs w:val="18"/>
              </w:rPr>
              <w:t>Represents a date and a time.</w:t>
            </w:r>
          </w:p>
        </w:tc>
        <w:tc>
          <w:tcPr>
            <w:tcW w:w="2865" w:type="dxa"/>
          </w:tcPr>
          <w:p w14:paraId="6ED10F1A" w14:textId="77777777" w:rsidR="00C604E0" w:rsidRPr="002437CB" w:rsidRDefault="00C604E0" w:rsidP="00C604E0">
            <w:pPr>
              <w:pStyle w:val="TAL"/>
            </w:pPr>
          </w:p>
        </w:tc>
      </w:tr>
      <w:tr w:rsidR="00C604E0" w:rsidRPr="002437CB" w14:paraId="5C82BA30" w14:textId="77777777" w:rsidTr="00A24C9B">
        <w:trPr>
          <w:jc w:val="center"/>
        </w:trPr>
        <w:tc>
          <w:tcPr>
            <w:tcW w:w="1927" w:type="dxa"/>
          </w:tcPr>
          <w:p w14:paraId="7D08CF6D" w14:textId="77777777" w:rsidR="00C604E0" w:rsidRPr="002437CB" w:rsidRDefault="00C604E0" w:rsidP="00C604E0">
            <w:pPr>
              <w:pStyle w:val="TAL"/>
              <w:rPr>
                <w:lang w:eastAsia="zh-CN"/>
              </w:rPr>
            </w:pPr>
            <w:r w:rsidRPr="002437CB">
              <w:t>DurationSec</w:t>
            </w:r>
          </w:p>
        </w:tc>
        <w:tc>
          <w:tcPr>
            <w:tcW w:w="1848" w:type="dxa"/>
          </w:tcPr>
          <w:p w14:paraId="560A7F6F" w14:textId="0DA5D0EB" w:rsidR="00C604E0" w:rsidRPr="002437CB" w:rsidRDefault="00C604E0" w:rsidP="00752A3E">
            <w:pPr>
              <w:pStyle w:val="TAC"/>
            </w:pPr>
            <w:r w:rsidRPr="002437CB">
              <w:rPr>
                <w:lang w:eastAsia="zh-CN"/>
              </w:rPr>
              <w:t>3GPP TS 29.122 [2]</w:t>
            </w:r>
          </w:p>
        </w:tc>
        <w:tc>
          <w:tcPr>
            <w:tcW w:w="3137" w:type="dxa"/>
          </w:tcPr>
          <w:p w14:paraId="6BC7A275" w14:textId="77777777" w:rsidR="00C604E0" w:rsidRPr="002437CB" w:rsidRDefault="00C604E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64B05A3D" w14:textId="77777777" w:rsidR="00C604E0" w:rsidRPr="002437CB" w:rsidRDefault="00C604E0" w:rsidP="00C604E0">
            <w:pPr>
              <w:pStyle w:val="TAL"/>
            </w:pPr>
          </w:p>
        </w:tc>
      </w:tr>
      <w:tr w:rsidR="00C604E0" w:rsidRPr="002437CB" w14:paraId="11EC7049" w14:textId="77777777" w:rsidTr="00A24C9B">
        <w:trPr>
          <w:jc w:val="center"/>
        </w:trPr>
        <w:tc>
          <w:tcPr>
            <w:tcW w:w="1927" w:type="dxa"/>
          </w:tcPr>
          <w:p w14:paraId="1E2DB016" w14:textId="7C6651C1" w:rsidR="00C604E0" w:rsidRPr="002437CB" w:rsidRDefault="00C604E0" w:rsidP="00C604E0">
            <w:pPr>
              <w:pStyle w:val="TAL"/>
            </w:pPr>
            <w:r w:rsidRPr="002437CB">
              <w:t>M</w:t>
            </w:r>
            <w:r w:rsidR="00662180">
              <w:t>L</w:t>
            </w:r>
            <w:r w:rsidRPr="002437CB">
              <w:t>Model</w:t>
            </w:r>
          </w:p>
        </w:tc>
        <w:tc>
          <w:tcPr>
            <w:tcW w:w="1848" w:type="dxa"/>
          </w:tcPr>
          <w:p w14:paraId="59C8FE01" w14:textId="7084475E" w:rsidR="00C604E0" w:rsidRPr="002437CB" w:rsidRDefault="00C604E0" w:rsidP="00752A3E">
            <w:pPr>
              <w:pStyle w:val="TAC"/>
            </w:pPr>
            <w:r w:rsidRPr="002437CB">
              <w:rPr>
                <w:lang w:eastAsia="zh-CN"/>
              </w:rPr>
              <w:t>6.2.1.6.2.4</w:t>
            </w:r>
          </w:p>
        </w:tc>
        <w:tc>
          <w:tcPr>
            <w:tcW w:w="3137" w:type="dxa"/>
          </w:tcPr>
          <w:p w14:paraId="0EC5472E" w14:textId="77777777" w:rsidR="00C604E0" w:rsidRPr="002437CB" w:rsidRDefault="00C604E0" w:rsidP="00C604E0">
            <w:pPr>
              <w:pStyle w:val="TAL"/>
            </w:pPr>
            <w:r w:rsidRPr="002437CB">
              <w:rPr>
                <w:lang w:eastAsia="zh-CN"/>
              </w:rPr>
              <w:t>Represents the ML model Information.</w:t>
            </w:r>
          </w:p>
        </w:tc>
        <w:tc>
          <w:tcPr>
            <w:tcW w:w="2865" w:type="dxa"/>
          </w:tcPr>
          <w:p w14:paraId="414868E2" w14:textId="77777777" w:rsidR="00C604E0" w:rsidRPr="002437CB" w:rsidRDefault="00C604E0" w:rsidP="00C604E0">
            <w:pPr>
              <w:pStyle w:val="TAL"/>
            </w:pPr>
          </w:p>
        </w:tc>
      </w:tr>
      <w:tr w:rsidR="00C604E0" w:rsidRPr="002437CB" w14:paraId="2E94C3AD" w14:textId="77777777" w:rsidTr="00A24C9B">
        <w:trPr>
          <w:jc w:val="center"/>
        </w:trPr>
        <w:tc>
          <w:tcPr>
            <w:tcW w:w="1927" w:type="dxa"/>
          </w:tcPr>
          <w:p w14:paraId="369C4D41" w14:textId="77777777" w:rsidR="00C604E0" w:rsidRPr="002437CB" w:rsidRDefault="00C604E0" w:rsidP="00C604E0">
            <w:pPr>
              <w:pStyle w:val="TAL"/>
            </w:pPr>
            <w:r w:rsidRPr="002437CB">
              <w:t>MLModelTrainingInfo</w:t>
            </w:r>
          </w:p>
        </w:tc>
        <w:tc>
          <w:tcPr>
            <w:tcW w:w="1848" w:type="dxa"/>
          </w:tcPr>
          <w:p w14:paraId="254C7AF3" w14:textId="1DB2C900" w:rsidR="00C604E0" w:rsidRPr="002437CB" w:rsidRDefault="00C604E0" w:rsidP="00752A3E">
            <w:pPr>
              <w:pStyle w:val="TAC"/>
            </w:pPr>
            <w:r w:rsidRPr="002437CB">
              <w:rPr>
                <w:noProof/>
                <w:lang w:eastAsia="zh-CN"/>
              </w:rPr>
              <w:t>6.2</w:t>
            </w:r>
            <w:r w:rsidRPr="002437CB">
              <w:rPr>
                <w:lang w:eastAsia="zh-CN"/>
              </w:rPr>
              <w:t>.1.6.2.9</w:t>
            </w:r>
          </w:p>
        </w:tc>
        <w:tc>
          <w:tcPr>
            <w:tcW w:w="3137" w:type="dxa"/>
          </w:tcPr>
          <w:p w14:paraId="021588EF" w14:textId="77777777" w:rsidR="00C604E0" w:rsidRPr="002437CB" w:rsidRDefault="00C604E0" w:rsidP="00C604E0">
            <w:pPr>
              <w:pStyle w:val="TAL"/>
              <w:rPr>
                <w:lang w:eastAsia="zh-CN"/>
              </w:rPr>
            </w:pPr>
            <w:r w:rsidRPr="002437CB">
              <w:t xml:space="preserve">Represents the </w:t>
            </w:r>
            <w:r w:rsidRPr="002437CB">
              <w:rPr>
                <w:lang w:val="en-US"/>
              </w:rPr>
              <w:t>ML Model training information.</w:t>
            </w:r>
          </w:p>
        </w:tc>
        <w:tc>
          <w:tcPr>
            <w:tcW w:w="2865" w:type="dxa"/>
          </w:tcPr>
          <w:p w14:paraId="0F32E556" w14:textId="77777777" w:rsidR="00C604E0" w:rsidRPr="002437CB" w:rsidRDefault="00C604E0" w:rsidP="00C604E0">
            <w:pPr>
              <w:pStyle w:val="TAL"/>
            </w:pPr>
          </w:p>
        </w:tc>
      </w:tr>
      <w:tr w:rsidR="00662180" w:rsidRPr="00A77FE0" w14:paraId="68A517F9"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2086CF0E" w14:textId="77777777" w:rsidR="00662180" w:rsidRPr="00A77FE0" w:rsidRDefault="0066218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6EC20AF3" w14:textId="77777777" w:rsidR="00662180" w:rsidRPr="00A77FE0" w:rsidRDefault="0066218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252AF554" w14:textId="77777777" w:rsidR="00662180" w:rsidRPr="00A77FE0" w:rsidRDefault="0066218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7C126477" w14:textId="77777777" w:rsidR="00662180" w:rsidRPr="00A77FE0" w:rsidRDefault="00662180" w:rsidP="00F31FB6">
            <w:pPr>
              <w:pStyle w:val="TAL"/>
            </w:pPr>
          </w:p>
        </w:tc>
      </w:tr>
      <w:tr w:rsidR="00C604E0" w:rsidRPr="002437CB" w14:paraId="1281DFE1" w14:textId="77777777" w:rsidTr="006460FF">
        <w:trPr>
          <w:jc w:val="center"/>
        </w:trPr>
        <w:tc>
          <w:tcPr>
            <w:tcW w:w="1927" w:type="dxa"/>
          </w:tcPr>
          <w:p w14:paraId="461BEB35" w14:textId="77777777" w:rsidR="00C604E0" w:rsidRPr="002437CB" w:rsidRDefault="00C604E0">
            <w:pPr>
              <w:pStyle w:val="TAL"/>
            </w:pPr>
            <w:r w:rsidRPr="002437CB">
              <w:t>TimeWindow</w:t>
            </w:r>
          </w:p>
        </w:tc>
        <w:tc>
          <w:tcPr>
            <w:tcW w:w="1848" w:type="dxa"/>
          </w:tcPr>
          <w:p w14:paraId="381B24D9" w14:textId="77777777" w:rsidR="00C604E0" w:rsidRPr="002437CB" w:rsidRDefault="00C604E0" w:rsidP="00752A3E">
            <w:pPr>
              <w:pStyle w:val="TAC"/>
            </w:pPr>
            <w:r w:rsidRPr="002437CB">
              <w:t>3GPP TS 29.122 [2]</w:t>
            </w:r>
          </w:p>
        </w:tc>
        <w:tc>
          <w:tcPr>
            <w:tcW w:w="3137" w:type="dxa"/>
          </w:tcPr>
          <w:p w14:paraId="04617573" w14:textId="77777777" w:rsidR="00C604E0" w:rsidRPr="002437CB" w:rsidRDefault="00C604E0">
            <w:pPr>
              <w:pStyle w:val="TAL"/>
            </w:pPr>
            <w:r w:rsidRPr="002437CB">
              <w:t>Identifies the start time and the end time for the validity time.</w:t>
            </w:r>
          </w:p>
        </w:tc>
        <w:tc>
          <w:tcPr>
            <w:tcW w:w="2865" w:type="dxa"/>
          </w:tcPr>
          <w:p w14:paraId="29E35D5F" w14:textId="77777777" w:rsidR="00C604E0" w:rsidRPr="002437CB" w:rsidRDefault="00C604E0">
            <w:pPr>
              <w:pStyle w:val="TAL"/>
            </w:pPr>
          </w:p>
        </w:tc>
      </w:tr>
      <w:tr w:rsidR="00941EBE" w:rsidRPr="002437CB" w14:paraId="642423AE" w14:textId="77777777" w:rsidTr="00A24C9B">
        <w:trPr>
          <w:jc w:val="center"/>
        </w:trPr>
        <w:tc>
          <w:tcPr>
            <w:tcW w:w="1927" w:type="dxa"/>
          </w:tcPr>
          <w:p w14:paraId="1C238D81" w14:textId="77777777" w:rsidR="00941EBE" w:rsidRPr="002437CB" w:rsidRDefault="00941EBE" w:rsidP="00A24C9B">
            <w:pPr>
              <w:pStyle w:val="TAL"/>
            </w:pPr>
            <w:r w:rsidRPr="002437CB">
              <w:t>Uinteger</w:t>
            </w:r>
          </w:p>
        </w:tc>
        <w:tc>
          <w:tcPr>
            <w:tcW w:w="1848" w:type="dxa"/>
          </w:tcPr>
          <w:p w14:paraId="1AF8568C" w14:textId="6ED5D58C" w:rsidR="00941EBE" w:rsidRPr="002437CB" w:rsidRDefault="00941EBE" w:rsidP="00752A3E">
            <w:pPr>
              <w:pStyle w:val="TAC"/>
            </w:pPr>
            <w:r w:rsidRPr="002437CB">
              <w:t>3GPP TS 29.571 </w:t>
            </w:r>
            <w:r w:rsidR="00946FFF" w:rsidRPr="002437CB">
              <w:t>[11]</w:t>
            </w:r>
          </w:p>
        </w:tc>
        <w:tc>
          <w:tcPr>
            <w:tcW w:w="3137" w:type="dxa"/>
          </w:tcPr>
          <w:p w14:paraId="441CF3AE" w14:textId="77777777" w:rsidR="00941EBE" w:rsidRPr="002437CB" w:rsidRDefault="00941EBE" w:rsidP="00A24C9B">
            <w:pPr>
              <w:pStyle w:val="TAL"/>
            </w:pPr>
            <w:r w:rsidRPr="002437CB">
              <w:t>Represents an unsigned Integer.</w:t>
            </w:r>
          </w:p>
        </w:tc>
        <w:tc>
          <w:tcPr>
            <w:tcW w:w="2865" w:type="dxa"/>
          </w:tcPr>
          <w:p w14:paraId="25BD243E" w14:textId="77777777" w:rsidR="00941EBE" w:rsidRPr="002437CB" w:rsidRDefault="00941EBE" w:rsidP="00A24C9B">
            <w:pPr>
              <w:pStyle w:val="TAL"/>
            </w:pPr>
          </w:p>
        </w:tc>
      </w:tr>
      <w:tr w:rsidR="00662180" w:rsidRPr="00A77FE0" w14:paraId="607EEFD8"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B8B0215" w14:textId="77777777" w:rsidR="00662180" w:rsidRPr="00A77FE0" w:rsidRDefault="0066218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7EDBD8EF" w14:textId="77777777" w:rsidR="00662180" w:rsidRPr="00A77FE0" w:rsidRDefault="0066218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531E4BF3" w14:textId="77777777" w:rsidR="00662180" w:rsidRPr="00D64240" w:rsidRDefault="0066218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4C547E52" w14:textId="77777777" w:rsidR="00662180" w:rsidRPr="00A77FE0" w:rsidRDefault="0066218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192" w:name="_Toc212496029"/>
      <w:bookmarkStart w:id="2193" w:name="_Toc214953602"/>
      <w:bookmarkStart w:id="2194" w:name="_Toc214954328"/>
      <w:bookmarkStart w:id="2195" w:name="_Toc222152540"/>
      <w:r w:rsidRPr="002437CB">
        <w:rPr>
          <w:lang w:eastAsia="zh-CN"/>
        </w:rPr>
        <w:t>6.1.11.6.2</w:t>
      </w:r>
      <w:r w:rsidRPr="002437CB">
        <w:rPr>
          <w:lang w:eastAsia="zh-CN"/>
        </w:rPr>
        <w:tab/>
        <w:t>Structured data types</w:t>
      </w:r>
      <w:bookmarkEnd w:id="2192"/>
      <w:bookmarkEnd w:id="2193"/>
      <w:bookmarkEnd w:id="2194"/>
      <w:bookmarkEnd w:id="2195"/>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4BC5DAE7"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196" w:name="_Toc212496030"/>
      <w:bookmarkStart w:id="2197" w:name="_Toc214953603"/>
      <w:bookmarkStart w:id="2198" w:name="_Toc214954329"/>
      <w:bookmarkStart w:id="2199" w:name="_Toc222152541"/>
      <w:r w:rsidRPr="002437CB">
        <w:rPr>
          <w:lang w:eastAsia="zh-CN"/>
        </w:rPr>
        <w:t>6.1.11.6.3</w:t>
      </w:r>
      <w:r w:rsidRPr="002437CB">
        <w:rPr>
          <w:lang w:eastAsia="zh-CN"/>
        </w:rPr>
        <w:tab/>
        <w:t>Simple data types and enumerations</w:t>
      </w:r>
      <w:bookmarkEnd w:id="2196"/>
      <w:bookmarkEnd w:id="2197"/>
      <w:bookmarkEnd w:id="2198"/>
      <w:bookmarkEnd w:id="2199"/>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00" w:name="_Toc212496031"/>
      <w:bookmarkStart w:id="2201" w:name="_Toc214953604"/>
      <w:bookmarkStart w:id="2202" w:name="_Toc214954330"/>
      <w:bookmarkStart w:id="2203" w:name="_Toc222152542"/>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00"/>
      <w:bookmarkEnd w:id="2201"/>
      <w:bookmarkEnd w:id="2202"/>
      <w:bookmarkEnd w:id="2203"/>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04" w:name="_Toc212496032"/>
      <w:bookmarkStart w:id="2205" w:name="_Toc214953605"/>
      <w:bookmarkStart w:id="2206" w:name="_Toc214954331"/>
      <w:bookmarkStart w:id="2207" w:name="_Toc222152543"/>
      <w:r w:rsidRPr="002437CB">
        <w:rPr>
          <w:noProof/>
        </w:rPr>
        <w:t>6.1.11.</w:t>
      </w:r>
      <w:r w:rsidRPr="002437CB">
        <w:t>6.5</w:t>
      </w:r>
      <w:r w:rsidRPr="002437CB">
        <w:tab/>
        <w:t>Binary data</w:t>
      </w:r>
      <w:bookmarkEnd w:id="2204"/>
      <w:bookmarkEnd w:id="2205"/>
      <w:bookmarkEnd w:id="2206"/>
      <w:bookmarkEnd w:id="2207"/>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08" w:name="_Toc212496033"/>
      <w:bookmarkStart w:id="2209" w:name="_Toc214953606"/>
      <w:bookmarkStart w:id="2210" w:name="_Toc214954332"/>
      <w:bookmarkStart w:id="2211" w:name="_Toc222152544"/>
      <w:r w:rsidRPr="002437CB">
        <w:rPr>
          <w:lang w:eastAsia="zh-CN"/>
        </w:rPr>
        <w:t>6.1.11.7</w:t>
      </w:r>
      <w:r w:rsidRPr="002437CB">
        <w:rPr>
          <w:lang w:eastAsia="zh-CN"/>
        </w:rPr>
        <w:tab/>
        <w:t>Error Handling</w:t>
      </w:r>
      <w:bookmarkEnd w:id="2208"/>
      <w:bookmarkEnd w:id="2209"/>
      <w:bookmarkEnd w:id="2210"/>
      <w:bookmarkEnd w:id="2211"/>
    </w:p>
    <w:p w14:paraId="0437B252" w14:textId="49FDFD2D" w:rsidR="00941EBE" w:rsidRPr="002437CB" w:rsidRDefault="00941EBE" w:rsidP="00941EBE">
      <w:pPr>
        <w:pStyle w:val="Heading5"/>
      </w:pPr>
      <w:bookmarkStart w:id="2212" w:name="_Toc212496034"/>
      <w:bookmarkStart w:id="2213" w:name="_Toc214953607"/>
      <w:bookmarkStart w:id="2214" w:name="_Toc214954333"/>
      <w:bookmarkStart w:id="2215" w:name="_Toc222152545"/>
      <w:r w:rsidRPr="002437CB">
        <w:rPr>
          <w:lang w:eastAsia="zh-CN"/>
        </w:rPr>
        <w:t>6.1.11.7.1</w:t>
      </w:r>
      <w:r w:rsidRPr="002437CB">
        <w:tab/>
        <w:t>General</w:t>
      </w:r>
      <w:bookmarkEnd w:id="2212"/>
      <w:bookmarkEnd w:id="2213"/>
      <w:bookmarkEnd w:id="2214"/>
      <w:bookmarkEnd w:id="2215"/>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16" w:name="_Toc212496035"/>
      <w:bookmarkStart w:id="2217" w:name="_Toc214953608"/>
      <w:bookmarkStart w:id="2218" w:name="_Toc214954334"/>
      <w:bookmarkStart w:id="2219" w:name="_Toc222152546"/>
      <w:r w:rsidRPr="002437CB">
        <w:rPr>
          <w:lang w:eastAsia="zh-CN"/>
        </w:rPr>
        <w:t>6.1.11.7.2</w:t>
      </w:r>
      <w:r w:rsidRPr="002437CB">
        <w:tab/>
        <w:t>Protocol Errors</w:t>
      </w:r>
      <w:bookmarkEnd w:id="2216"/>
      <w:bookmarkEnd w:id="2217"/>
      <w:bookmarkEnd w:id="2218"/>
      <w:bookmarkEnd w:id="2219"/>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20" w:name="_Toc212496036"/>
      <w:bookmarkStart w:id="2221" w:name="_Toc214953609"/>
      <w:bookmarkStart w:id="2222" w:name="_Toc214954335"/>
      <w:bookmarkStart w:id="2223" w:name="_Toc222152547"/>
      <w:r w:rsidRPr="002437CB">
        <w:rPr>
          <w:lang w:eastAsia="zh-CN"/>
        </w:rPr>
        <w:t>6.1.11.7.3</w:t>
      </w:r>
      <w:r w:rsidRPr="002437CB">
        <w:tab/>
        <w:t>Application Errors</w:t>
      </w:r>
      <w:bookmarkEnd w:id="2220"/>
      <w:bookmarkEnd w:id="2221"/>
      <w:bookmarkEnd w:id="2222"/>
      <w:bookmarkEnd w:id="2223"/>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24" w:name="_Toc212496037"/>
      <w:bookmarkStart w:id="2225" w:name="_Toc214953610"/>
      <w:bookmarkStart w:id="2226" w:name="_Toc214954336"/>
      <w:bookmarkStart w:id="2227" w:name="_Toc222152548"/>
      <w:r w:rsidRPr="002437CB">
        <w:rPr>
          <w:lang w:eastAsia="zh-CN"/>
        </w:rPr>
        <w:t>6.1.11.8</w:t>
      </w:r>
      <w:r w:rsidRPr="002437CB">
        <w:rPr>
          <w:lang w:eastAsia="zh-CN"/>
        </w:rPr>
        <w:tab/>
        <w:t>Feature negotiation</w:t>
      </w:r>
      <w:bookmarkEnd w:id="2224"/>
      <w:bookmarkEnd w:id="2225"/>
      <w:bookmarkEnd w:id="2226"/>
      <w:bookmarkEnd w:id="2227"/>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28" w:name="_Toc212496038"/>
      <w:bookmarkStart w:id="2229" w:name="_Toc214953611"/>
      <w:bookmarkStart w:id="2230" w:name="_Toc214954337"/>
      <w:bookmarkStart w:id="2231" w:name="_Toc222152549"/>
      <w:r w:rsidRPr="002437CB">
        <w:rPr>
          <w:noProof/>
        </w:rPr>
        <w:t>6.1.11.</w:t>
      </w:r>
      <w:r w:rsidRPr="002437CB">
        <w:t>9</w:t>
      </w:r>
      <w:r w:rsidRPr="002437CB">
        <w:tab/>
        <w:t>Security</w:t>
      </w:r>
      <w:bookmarkEnd w:id="2228"/>
      <w:bookmarkEnd w:id="2229"/>
      <w:bookmarkEnd w:id="2230"/>
      <w:bookmarkEnd w:id="2231"/>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32" w:name="_Toc212496039"/>
      <w:bookmarkStart w:id="2233" w:name="_Toc214953612"/>
      <w:bookmarkStart w:id="2234" w:name="_Toc214954338"/>
      <w:bookmarkStart w:id="2235" w:name="_Toc222152550"/>
      <w:r w:rsidRPr="002437CB">
        <w:rPr>
          <w:lang w:eastAsia="zh-CN"/>
        </w:rPr>
        <w:t>6.1.12</w:t>
      </w:r>
      <w:r w:rsidRPr="002437CB">
        <w:rPr>
          <w:lang w:eastAsia="zh-CN"/>
        </w:rPr>
        <w:tab/>
        <w:t>AIMLES_SplitOpEvent API</w:t>
      </w:r>
      <w:bookmarkEnd w:id="2232"/>
      <w:bookmarkEnd w:id="2233"/>
      <w:bookmarkEnd w:id="2234"/>
      <w:bookmarkEnd w:id="2235"/>
    </w:p>
    <w:p w14:paraId="5E8E8FE8" w14:textId="5453CF98" w:rsidR="00A47DBD" w:rsidRPr="002437CB" w:rsidRDefault="00A47DBD" w:rsidP="00A47DBD">
      <w:pPr>
        <w:pStyle w:val="Heading4"/>
        <w:rPr>
          <w:lang w:eastAsia="zh-CN"/>
        </w:rPr>
      </w:pPr>
      <w:bookmarkStart w:id="2236" w:name="_Toc212496040"/>
      <w:bookmarkStart w:id="2237" w:name="_Toc214953613"/>
      <w:bookmarkStart w:id="2238" w:name="_Toc214954339"/>
      <w:bookmarkStart w:id="2239" w:name="_Toc222152551"/>
      <w:r w:rsidRPr="002437CB">
        <w:rPr>
          <w:lang w:eastAsia="zh-CN"/>
        </w:rPr>
        <w:t>6.1.12.1</w:t>
      </w:r>
      <w:r w:rsidRPr="002437CB">
        <w:rPr>
          <w:lang w:eastAsia="zh-CN"/>
        </w:rPr>
        <w:tab/>
        <w:t>Introduction</w:t>
      </w:r>
      <w:bookmarkEnd w:id="2236"/>
      <w:bookmarkEnd w:id="2237"/>
      <w:bookmarkEnd w:id="2238"/>
      <w:bookmarkEnd w:id="2239"/>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77777777" w:rsidR="00A47DBD" w:rsidRPr="002437CB" w:rsidRDefault="00A47DBD" w:rsidP="00A47DBD">
      <w:pPr>
        <w:rPr>
          <w:lang w:eastAsia="zh-CN"/>
        </w:rPr>
      </w:pPr>
      <w:r w:rsidRPr="002437CB">
        <w:rPr>
          <w:lang w:eastAsia="zh-CN"/>
        </w:rPr>
        <w:t>The request URIs used in HTTP requests shall have the Resource URI structure defined in clause 5.2.4 of 3GPP TS 29.122 [2],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40" w:name="_Toc212496041"/>
      <w:bookmarkStart w:id="2241" w:name="_Toc214953614"/>
      <w:bookmarkStart w:id="2242" w:name="_Toc214954340"/>
      <w:bookmarkStart w:id="2243" w:name="_Toc222152552"/>
      <w:r w:rsidRPr="002437CB">
        <w:rPr>
          <w:lang w:eastAsia="zh-CN"/>
        </w:rPr>
        <w:t>6.1.12.</w:t>
      </w:r>
      <w:r w:rsidRPr="002437CB">
        <w:t>2</w:t>
      </w:r>
      <w:r w:rsidRPr="002437CB">
        <w:tab/>
        <w:t>Usage of HTTP</w:t>
      </w:r>
      <w:bookmarkEnd w:id="2240"/>
      <w:bookmarkEnd w:id="2241"/>
      <w:bookmarkEnd w:id="2242"/>
      <w:bookmarkEnd w:id="2243"/>
    </w:p>
    <w:p w14:paraId="79AE4D4A" w14:textId="77777777" w:rsidR="00A47DBD" w:rsidRPr="002437CB" w:rsidRDefault="00A47DBD" w:rsidP="00A47DBD">
      <w:r w:rsidRPr="002437CB">
        <w:t xml:space="preserve">The provisions of clause 5.2 of 3GPP TS 29.122 [2]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44" w:name="_Toc212496042"/>
      <w:bookmarkStart w:id="2245" w:name="_Toc214953615"/>
      <w:bookmarkStart w:id="2246" w:name="_Toc214954341"/>
      <w:bookmarkStart w:id="2247" w:name="_Toc222152553"/>
      <w:r w:rsidRPr="002437CB">
        <w:rPr>
          <w:lang w:eastAsia="zh-CN"/>
        </w:rPr>
        <w:t>6.1.12.3</w:t>
      </w:r>
      <w:r w:rsidRPr="002437CB">
        <w:rPr>
          <w:lang w:eastAsia="zh-CN"/>
        </w:rPr>
        <w:tab/>
        <w:t>Resources</w:t>
      </w:r>
      <w:bookmarkEnd w:id="2244"/>
      <w:bookmarkEnd w:id="2245"/>
      <w:bookmarkEnd w:id="2246"/>
      <w:bookmarkEnd w:id="2247"/>
    </w:p>
    <w:p w14:paraId="301682F3" w14:textId="1FCD4F20" w:rsidR="00A47DBD" w:rsidRPr="002437CB" w:rsidRDefault="00A47DBD" w:rsidP="00A47DBD">
      <w:pPr>
        <w:pStyle w:val="Heading5"/>
        <w:rPr>
          <w:lang w:eastAsia="zh-CN"/>
        </w:rPr>
      </w:pPr>
      <w:bookmarkStart w:id="2248" w:name="_Toc212496043"/>
      <w:bookmarkStart w:id="2249" w:name="_Toc214953616"/>
      <w:bookmarkStart w:id="2250" w:name="_Toc214954342"/>
      <w:bookmarkStart w:id="2251" w:name="_Toc222152554"/>
      <w:r w:rsidRPr="002437CB">
        <w:rPr>
          <w:lang w:eastAsia="zh-CN"/>
        </w:rPr>
        <w:t>6.1.12.3.1</w:t>
      </w:r>
      <w:r w:rsidRPr="002437CB">
        <w:rPr>
          <w:lang w:eastAsia="zh-CN"/>
        </w:rPr>
        <w:tab/>
        <w:t>Overview</w:t>
      </w:r>
      <w:bookmarkEnd w:id="2248"/>
      <w:bookmarkEnd w:id="2249"/>
      <w:bookmarkEnd w:id="2250"/>
      <w:bookmarkEnd w:id="2251"/>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5" type="#_x0000_t75" style="width:313.5pt;height:153pt" o:ole="">
            <v:imagedata r:id="rId110" o:title=""/>
          </v:shape>
          <o:OLEObject Type="Embed" ProgID="Visio.Drawing.15" ShapeID="_x0000_i1105" DrawAspect="Content" ObjectID="_1833459241" r:id="rId111"/>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252" w:name="_Toc212496044"/>
      <w:bookmarkStart w:id="2253" w:name="_Toc214953617"/>
      <w:bookmarkStart w:id="2254" w:name="_Toc214954343"/>
      <w:bookmarkStart w:id="2255" w:name="_Toc222152555"/>
      <w:r w:rsidRPr="002437CB">
        <w:rPr>
          <w:lang w:eastAsia="zh-CN"/>
        </w:rPr>
        <w:t>6.1.12.3.2</w:t>
      </w:r>
      <w:r w:rsidRPr="002437CB">
        <w:rPr>
          <w:lang w:eastAsia="zh-CN"/>
        </w:rPr>
        <w:tab/>
        <w:t xml:space="preserve">Resource: </w:t>
      </w:r>
      <w:r w:rsidRPr="002437CB">
        <w:t>AIMLE Split Operation Event Subscriptions</w:t>
      </w:r>
      <w:bookmarkEnd w:id="2252"/>
      <w:bookmarkEnd w:id="2253"/>
      <w:bookmarkEnd w:id="2254"/>
      <w:bookmarkEnd w:id="2255"/>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006BA27E"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256" w:name="_Toc212496045"/>
      <w:bookmarkStart w:id="2257" w:name="_Toc214953618"/>
      <w:bookmarkStart w:id="2258" w:name="_Toc214954344"/>
      <w:bookmarkStart w:id="2259" w:name="_Toc222152556"/>
      <w:r w:rsidRPr="002437CB">
        <w:rPr>
          <w:lang w:eastAsia="zh-CN"/>
        </w:rPr>
        <w:t>6.1.12.3.3</w:t>
      </w:r>
      <w:r w:rsidRPr="002437CB">
        <w:rPr>
          <w:lang w:eastAsia="zh-CN"/>
        </w:rPr>
        <w:tab/>
        <w:t xml:space="preserve">Resource: </w:t>
      </w:r>
      <w:r w:rsidRPr="002437CB">
        <w:t>Individual AIMLE Split Operation Event Subscription</w:t>
      </w:r>
      <w:bookmarkEnd w:id="2256"/>
      <w:bookmarkEnd w:id="2257"/>
      <w:bookmarkEnd w:id="2258"/>
      <w:bookmarkEnd w:id="2259"/>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77777777" w:rsidR="00A47DBD" w:rsidRPr="002437CB" w:rsidRDefault="00A47DBD" w:rsidP="00A47DBD">
      <w:pPr>
        <w:rPr>
          <w:lang w:eastAsia="zh-CN"/>
        </w:rPr>
      </w:pPr>
      <w:r w:rsidRPr="002437CB">
        <w:rPr>
          <w:lang w:eastAsia="zh-CN"/>
        </w:rPr>
        <w:t>The Individual Split Operation Event Subscription resource represents an individual event subscription of VAL server or AIMLE client.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260" w:name="_Toc138755284"/>
      <w:bookmarkStart w:id="2261" w:name="_Toc151886054"/>
      <w:bookmarkStart w:id="2262" w:name="_Toc152076119"/>
      <w:bookmarkStart w:id="2263" w:name="_Toc153793835"/>
      <w:bookmarkStart w:id="2264" w:name="_Toc162006534"/>
      <w:bookmarkStart w:id="2265" w:name="_Toc168479759"/>
      <w:bookmarkStart w:id="2266" w:name="_Toc170159390"/>
      <w:bookmarkStart w:id="2267" w:name="_Toc185512845"/>
      <w:bookmarkStart w:id="2268" w:name="_Toc197340430"/>
      <w:bookmarkStart w:id="2269"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7777777"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"Individual 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77777777" w:rsidR="00A47DBD" w:rsidRPr="002437CB" w:rsidRDefault="00A47DBD" w:rsidP="00A24C9B">
            <w:pPr>
              <w:pStyle w:val="TAL"/>
            </w:pPr>
            <w:r w:rsidRPr="002437CB">
              <w:t>Successful case. The requested</w:t>
            </w:r>
            <w:r w:rsidRPr="002437CB">
              <w:rPr>
                <w:noProof/>
                <w:lang w:eastAsia="zh-CN"/>
              </w:rPr>
              <w:t xml:space="preserve"> </w:t>
            </w:r>
            <w:r w:rsidRPr="002437CB">
              <w:t>"Individual 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7777777"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"Individual 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77777777" w:rsidR="00A47DBD" w:rsidRPr="002437CB" w:rsidRDefault="00A47DBD" w:rsidP="00A24C9B">
            <w:pPr>
              <w:pStyle w:val="TAL"/>
            </w:pPr>
            <w:r w:rsidRPr="002437CB">
              <w:t>Represents the updated representation of the "Individual 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77777777" w:rsidR="00A47DBD" w:rsidRPr="002437CB" w:rsidRDefault="00A47DBD" w:rsidP="00A24C9B">
            <w:pPr>
              <w:pStyle w:val="TAL"/>
            </w:pPr>
            <w:r w:rsidRPr="002437CB">
              <w:t>Successful case. The "Individual 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77777777" w:rsidR="00A47DBD" w:rsidRPr="002437CB" w:rsidRDefault="00A47DBD" w:rsidP="00A24C9B">
            <w:pPr>
              <w:pStyle w:val="TAL"/>
            </w:pPr>
            <w:r w:rsidRPr="002437CB">
              <w:t>Successful case. The "Individual 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260"/>
    <w:bookmarkEnd w:id="2261"/>
    <w:bookmarkEnd w:id="2262"/>
    <w:bookmarkEnd w:id="2263"/>
    <w:bookmarkEnd w:id="2264"/>
    <w:bookmarkEnd w:id="2265"/>
    <w:bookmarkEnd w:id="2266"/>
    <w:bookmarkEnd w:id="2267"/>
    <w:bookmarkEnd w:id="2268"/>
    <w:bookmarkEnd w:id="2269"/>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77777777" w:rsidR="00A47DBD" w:rsidRPr="002437CB" w:rsidRDefault="00A47DBD" w:rsidP="00A24C9B">
            <w:pPr>
              <w:pStyle w:val="TAL"/>
            </w:pPr>
            <w:r w:rsidRPr="002437CB">
              <w:t>Contains the modifications to be applied to the Split Operation Event subscription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77777777" w:rsidR="002B1736" w:rsidRPr="002437CB" w:rsidRDefault="002B1736" w:rsidP="007B1855">
            <w:pPr>
              <w:pStyle w:val="TAL"/>
            </w:pPr>
            <w:r w:rsidRPr="002437CB">
              <w:t>Split Operation Events Subscription resource is modified successfully and the representation of the modified Split Operation Event subscription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77777777" w:rsidR="002B1736" w:rsidRPr="002437CB" w:rsidRDefault="002B1736" w:rsidP="007B1855">
            <w:pPr>
              <w:pStyle w:val="TAL"/>
            </w:pPr>
            <w:r w:rsidRPr="002437CB">
              <w:t xml:space="preserve">The Split Operation Events Subscription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270" w:name="_Toc212496046"/>
      <w:bookmarkStart w:id="2271" w:name="_Toc214953619"/>
      <w:bookmarkStart w:id="2272" w:name="_Toc214954345"/>
      <w:bookmarkStart w:id="2273" w:name="_Toc222152557"/>
      <w:r w:rsidRPr="002437CB">
        <w:rPr>
          <w:noProof/>
        </w:rPr>
        <w:t>6.1.12.</w:t>
      </w:r>
      <w:r w:rsidRPr="002437CB">
        <w:t>4</w:t>
      </w:r>
      <w:r w:rsidRPr="002437CB">
        <w:tab/>
        <w:t>Custom Operations without associated resources</w:t>
      </w:r>
      <w:bookmarkEnd w:id="2270"/>
      <w:bookmarkEnd w:id="2271"/>
      <w:bookmarkEnd w:id="2272"/>
      <w:bookmarkEnd w:id="2273"/>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274" w:name="_Toc212496047"/>
      <w:bookmarkStart w:id="2275" w:name="_Toc214953620"/>
      <w:bookmarkStart w:id="2276" w:name="_Toc214954346"/>
      <w:bookmarkStart w:id="2277" w:name="_Toc222152558"/>
      <w:r w:rsidRPr="002437CB">
        <w:rPr>
          <w:lang w:eastAsia="zh-CN"/>
        </w:rPr>
        <w:t>6.1.12.5</w:t>
      </w:r>
      <w:r w:rsidRPr="002437CB">
        <w:rPr>
          <w:lang w:eastAsia="zh-CN"/>
        </w:rPr>
        <w:tab/>
        <w:t>Notifications</w:t>
      </w:r>
      <w:bookmarkEnd w:id="2274"/>
      <w:bookmarkEnd w:id="2275"/>
      <w:bookmarkEnd w:id="2276"/>
      <w:bookmarkEnd w:id="2277"/>
    </w:p>
    <w:p w14:paraId="37D5507D" w14:textId="01743E67" w:rsidR="00A47DBD" w:rsidRPr="002437CB" w:rsidRDefault="00A47DBD" w:rsidP="00A47DBD">
      <w:pPr>
        <w:pStyle w:val="Heading5"/>
        <w:rPr>
          <w:lang w:eastAsia="zh-CN"/>
        </w:rPr>
      </w:pPr>
      <w:bookmarkStart w:id="2278" w:name="_Toc212496048"/>
      <w:bookmarkStart w:id="2279" w:name="_Toc214953621"/>
      <w:bookmarkStart w:id="2280" w:name="_Toc214954347"/>
      <w:bookmarkStart w:id="2281" w:name="_Toc222152559"/>
      <w:r w:rsidRPr="002437CB">
        <w:rPr>
          <w:lang w:eastAsia="zh-CN"/>
        </w:rPr>
        <w:t>6.1.12.5.1</w:t>
      </w:r>
      <w:r w:rsidRPr="002437CB">
        <w:rPr>
          <w:lang w:eastAsia="zh-CN"/>
        </w:rPr>
        <w:tab/>
        <w:t>General</w:t>
      </w:r>
      <w:bookmarkEnd w:id="2278"/>
      <w:bookmarkEnd w:id="2279"/>
      <w:bookmarkEnd w:id="2280"/>
      <w:bookmarkEnd w:id="2281"/>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282" w:name="_Toc212496049"/>
      <w:bookmarkStart w:id="2283" w:name="_Toc214953622"/>
      <w:bookmarkStart w:id="2284" w:name="_Toc214954348"/>
      <w:bookmarkStart w:id="2285" w:name="_Toc222152560"/>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282"/>
      <w:bookmarkEnd w:id="2283"/>
      <w:bookmarkEnd w:id="2284"/>
      <w:bookmarkEnd w:id="2285"/>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77777777"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286" w:name="_Toc212496050"/>
      <w:bookmarkStart w:id="2287" w:name="_Toc214953623"/>
      <w:bookmarkStart w:id="2288" w:name="_Toc214954349"/>
      <w:bookmarkStart w:id="2289" w:name="_Toc222152561"/>
      <w:r w:rsidRPr="002437CB">
        <w:rPr>
          <w:lang w:eastAsia="zh-CN"/>
        </w:rPr>
        <w:t>6.1.12.6</w:t>
      </w:r>
      <w:r w:rsidRPr="002437CB">
        <w:rPr>
          <w:lang w:eastAsia="zh-CN"/>
        </w:rPr>
        <w:tab/>
        <w:t>Data Model</w:t>
      </w:r>
      <w:bookmarkEnd w:id="2286"/>
      <w:bookmarkEnd w:id="2287"/>
      <w:bookmarkEnd w:id="2288"/>
      <w:bookmarkEnd w:id="2289"/>
    </w:p>
    <w:p w14:paraId="7CE0850F" w14:textId="6FD0AD4A" w:rsidR="00A47DBD" w:rsidRPr="002437CB" w:rsidRDefault="00A47DBD" w:rsidP="00A47DBD">
      <w:pPr>
        <w:pStyle w:val="Heading5"/>
        <w:rPr>
          <w:lang w:eastAsia="zh-CN"/>
        </w:rPr>
      </w:pPr>
      <w:bookmarkStart w:id="2290" w:name="_Toc212496051"/>
      <w:bookmarkStart w:id="2291" w:name="_Toc214953624"/>
      <w:bookmarkStart w:id="2292" w:name="_Toc214954350"/>
      <w:bookmarkStart w:id="2293" w:name="_Toc222152562"/>
      <w:r w:rsidRPr="002437CB">
        <w:rPr>
          <w:lang w:eastAsia="zh-CN"/>
        </w:rPr>
        <w:t>6.1.12.6.1</w:t>
      </w:r>
      <w:r w:rsidRPr="002437CB">
        <w:rPr>
          <w:lang w:eastAsia="zh-CN"/>
        </w:rPr>
        <w:tab/>
        <w:t>General</w:t>
      </w:r>
      <w:bookmarkEnd w:id="2290"/>
      <w:bookmarkEnd w:id="2291"/>
      <w:bookmarkEnd w:id="2292"/>
      <w:bookmarkEnd w:id="2293"/>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7C7F5F" w:rsidRPr="002437CB" w14:paraId="4734510C" w14:textId="77777777" w:rsidTr="006460FF">
        <w:trPr>
          <w:jc w:val="center"/>
        </w:trPr>
        <w:tc>
          <w:tcPr>
            <w:tcW w:w="3032" w:type="dxa"/>
          </w:tcPr>
          <w:p w14:paraId="0A42DB0F" w14:textId="77777777" w:rsidR="007C7F5F" w:rsidRPr="002437CB" w:rsidRDefault="007C7F5F" w:rsidP="00A24C9B">
            <w:pPr>
              <w:pStyle w:val="TAL"/>
            </w:pPr>
            <w:r w:rsidRPr="002437CB">
              <w:rPr>
                <w:lang w:eastAsia="zh-CN"/>
              </w:rPr>
              <w:t>AssistanceInfo</w:t>
            </w:r>
          </w:p>
        </w:tc>
        <w:tc>
          <w:tcPr>
            <w:tcW w:w="1598" w:type="dxa"/>
          </w:tcPr>
          <w:p w14:paraId="41DA8931" w14:textId="77777777" w:rsidR="007C7F5F" w:rsidRPr="002437CB" w:rsidRDefault="007C7F5F" w:rsidP="00752A3E">
            <w:pPr>
              <w:pStyle w:val="TAC"/>
              <w:rPr>
                <w:lang w:eastAsia="zh-CN"/>
              </w:rPr>
            </w:pPr>
            <w:r w:rsidRPr="002437CB">
              <w:rPr>
                <w:lang w:eastAsia="zh-CN"/>
              </w:rPr>
              <w:t>6.1.12.6.2.7</w:t>
            </w:r>
          </w:p>
        </w:tc>
        <w:tc>
          <w:tcPr>
            <w:tcW w:w="2704" w:type="dxa"/>
          </w:tcPr>
          <w:p w14:paraId="77CE0639" w14:textId="77777777" w:rsidR="007C7F5F" w:rsidRPr="002437CB" w:rsidRDefault="007C7F5F" w:rsidP="00A24C9B">
            <w:pPr>
              <w:pStyle w:val="TAL"/>
            </w:pPr>
            <w:r w:rsidRPr="002437CB">
              <w:t>Represents the split operation assistance information.</w:t>
            </w:r>
          </w:p>
        </w:tc>
        <w:tc>
          <w:tcPr>
            <w:tcW w:w="2443" w:type="dxa"/>
          </w:tcPr>
          <w:p w14:paraId="35D1A85A" w14:textId="77777777" w:rsidR="007C7F5F" w:rsidRPr="002437CB" w:rsidRDefault="007C7F5F" w:rsidP="00A24C9B">
            <w:pPr>
              <w:pStyle w:val="TAL"/>
            </w:pPr>
          </w:p>
        </w:tc>
      </w:tr>
      <w:tr w:rsidR="007C7F5F" w:rsidRPr="002437CB" w14:paraId="607B0AAD" w14:textId="77777777" w:rsidTr="006460FF">
        <w:trPr>
          <w:jc w:val="center"/>
        </w:trPr>
        <w:tc>
          <w:tcPr>
            <w:tcW w:w="3032" w:type="dxa"/>
          </w:tcPr>
          <w:p w14:paraId="3D1616B8" w14:textId="77777777" w:rsidR="007C7F5F" w:rsidRPr="002437CB" w:rsidRDefault="007C7F5F" w:rsidP="00A24C9B">
            <w:pPr>
              <w:pStyle w:val="TAL"/>
            </w:pPr>
            <w:r w:rsidRPr="002437CB">
              <w:rPr>
                <w:lang w:eastAsia="zh-CN"/>
              </w:rPr>
              <w:t>AvailabilityInfo</w:t>
            </w:r>
          </w:p>
        </w:tc>
        <w:tc>
          <w:tcPr>
            <w:tcW w:w="1598" w:type="dxa"/>
          </w:tcPr>
          <w:p w14:paraId="13727720" w14:textId="77777777" w:rsidR="007C7F5F" w:rsidRPr="002437CB" w:rsidRDefault="007C7F5F" w:rsidP="00752A3E">
            <w:pPr>
              <w:pStyle w:val="TAC"/>
              <w:rPr>
                <w:lang w:eastAsia="zh-CN"/>
              </w:rPr>
            </w:pPr>
            <w:r w:rsidRPr="002437CB">
              <w:rPr>
                <w:lang w:eastAsia="zh-CN"/>
              </w:rPr>
              <w:t>6.1.12.6.2.8</w:t>
            </w:r>
          </w:p>
        </w:tc>
        <w:tc>
          <w:tcPr>
            <w:tcW w:w="2704" w:type="dxa"/>
          </w:tcPr>
          <w:p w14:paraId="2950B7C8" w14:textId="77777777" w:rsidR="007C7F5F" w:rsidRPr="002437CB" w:rsidRDefault="007C7F5F" w:rsidP="00A24C9B">
            <w:pPr>
              <w:pStyle w:val="TAL"/>
            </w:pPr>
            <w:r w:rsidRPr="002437CB">
              <w:t>Represents the split operation availability information.</w:t>
            </w:r>
          </w:p>
        </w:tc>
        <w:tc>
          <w:tcPr>
            <w:tcW w:w="2443" w:type="dxa"/>
          </w:tcPr>
          <w:p w14:paraId="18A72D21" w14:textId="77777777" w:rsidR="007C7F5F" w:rsidRPr="002437CB" w:rsidRDefault="007C7F5F" w:rsidP="00A24C9B">
            <w:pPr>
              <w:pStyle w:val="TAL"/>
            </w:pPr>
          </w:p>
        </w:tc>
      </w:tr>
      <w:tr w:rsidR="007C7F5F" w:rsidRPr="002437CB" w14:paraId="471786EC" w14:textId="77777777" w:rsidTr="006460FF">
        <w:trPr>
          <w:jc w:val="center"/>
        </w:trPr>
        <w:tc>
          <w:tcPr>
            <w:tcW w:w="3032" w:type="dxa"/>
          </w:tcPr>
          <w:p w14:paraId="6B5577D2" w14:textId="77777777" w:rsidR="007C7F5F" w:rsidRPr="002437CB" w:rsidRDefault="007C7F5F" w:rsidP="00A24C9B">
            <w:pPr>
              <w:pStyle w:val="TAL"/>
              <w:rPr>
                <w:lang w:eastAsia="zh-CN"/>
              </w:rPr>
            </w:pPr>
            <w:r w:rsidRPr="002437CB">
              <w:t>DiscFilters</w:t>
            </w:r>
          </w:p>
        </w:tc>
        <w:tc>
          <w:tcPr>
            <w:tcW w:w="1598" w:type="dxa"/>
          </w:tcPr>
          <w:p w14:paraId="48E29F7C" w14:textId="77777777" w:rsidR="007C7F5F" w:rsidRPr="002437CB" w:rsidRDefault="007C7F5F" w:rsidP="00752A3E">
            <w:pPr>
              <w:pStyle w:val="TAC"/>
              <w:rPr>
                <w:lang w:eastAsia="zh-CN"/>
              </w:rPr>
            </w:pPr>
            <w:r w:rsidRPr="002437CB">
              <w:rPr>
                <w:lang w:eastAsia="zh-CN"/>
              </w:rPr>
              <w:t>6.1.12.6.2.5</w:t>
            </w:r>
          </w:p>
        </w:tc>
        <w:tc>
          <w:tcPr>
            <w:tcW w:w="2704" w:type="dxa"/>
          </w:tcPr>
          <w:p w14:paraId="390D3CFA" w14:textId="77777777" w:rsidR="007C7F5F" w:rsidRPr="002437CB" w:rsidRDefault="007C7F5F" w:rsidP="00A24C9B">
            <w:pPr>
              <w:pStyle w:val="TAL"/>
            </w:pPr>
            <w:r w:rsidRPr="002437CB">
              <w:t>Represents the discovery filters to determine matching split operation profile or nodes.</w:t>
            </w:r>
          </w:p>
        </w:tc>
        <w:tc>
          <w:tcPr>
            <w:tcW w:w="2443" w:type="dxa"/>
          </w:tcPr>
          <w:p w14:paraId="4BE90FFF" w14:textId="77777777" w:rsidR="007C7F5F" w:rsidRPr="002437CB" w:rsidRDefault="007C7F5F" w:rsidP="00A24C9B">
            <w:pPr>
              <w:pStyle w:val="TAL"/>
            </w:pPr>
          </w:p>
        </w:tc>
      </w:tr>
      <w:tr w:rsidR="007C7F5F" w:rsidRPr="002437CB" w14:paraId="3A40B48A" w14:textId="77777777" w:rsidTr="006460FF">
        <w:trPr>
          <w:jc w:val="center"/>
        </w:trPr>
        <w:tc>
          <w:tcPr>
            <w:tcW w:w="3032" w:type="dxa"/>
            <w:hideMark/>
          </w:tcPr>
          <w:p w14:paraId="6C9FEB0A" w14:textId="77777777" w:rsidR="007C7F5F" w:rsidRPr="002437CB" w:rsidRDefault="007C7F5F" w:rsidP="00A24C9B">
            <w:pPr>
              <w:pStyle w:val="TAL"/>
            </w:pPr>
            <w:r w:rsidRPr="002437CB">
              <w:t>SplitOpEventSub</w:t>
            </w:r>
          </w:p>
        </w:tc>
        <w:tc>
          <w:tcPr>
            <w:tcW w:w="1598" w:type="dxa"/>
            <w:hideMark/>
          </w:tcPr>
          <w:p w14:paraId="4E08E0A2" w14:textId="77777777" w:rsidR="007C7F5F" w:rsidRPr="002437CB" w:rsidRDefault="007C7F5F" w:rsidP="00752A3E">
            <w:pPr>
              <w:pStyle w:val="TAC"/>
              <w:rPr>
                <w:lang w:eastAsia="zh-CN"/>
              </w:rPr>
            </w:pPr>
            <w:r w:rsidRPr="002437CB">
              <w:rPr>
                <w:lang w:eastAsia="zh-CN"/>
              </w:rPr>
              <w:t>6.1.12.6.2.2</w:t>
            </w:r>
          </w:p>
        </w:tc>
        <w:tc>
          <w:tcPr>
            <w:tcW w:w="2704" w:type="dxa"/>
            <w:hideMark/>
          </w:tcPr>
          <w:p w14:paraId="459E8663" w14:textId="77777777" w:rsidR="007C7F5F" w:rsidRPr="002437CB" w:rsidRDefault="007C7F5F" w:rsidP="00A24C9B">
            <w:pPr>
              <w:pStyle w:val="TAL"/>
            </w:pPr>
            <w:r w:rsidRPr="002437CB">
              <w:t>Represents the AIMLE Split Operation Event subscription information.</w:t>
            </w:r>
          </w:p>
        </w:tc>
        <w:tc>
          <w:tcPr>
            <w:tcW w:w="2443" w:type="dxa"/>
          </w:tcPr>
          <w:p w14:paraId="6D964E24" w14:textId="77777777" w:rsidR="007C7F5F" w:rsidRPr="002437CB" w:rsidRDefault="007C7F5F" w:rsidP="00A24C9B">
            <w:pPr>
              <w:pStyle w:val="TAL"/>
            </w:pPr>
          </w:p>
        </w:tc>
      </w:tr>
      <w:tr w:rsidR="007C7F5F" w:rsidRPr="002437CB" w14:paraId="7A6F8872" w14:textId="77777777" w:rsidTr="006460FF">
        <w:trPr>
          <w:jc w:val="center"/>
        </w:trPr>
        <w:tc>
          <w:tcPr>
            <w:tcW w:w="3032" w:type="dxa"/>
            <w:hideMark/>
          </w:tcPr>
          <w:p w14:paraId="5F5AD68A" w14:textId="77777777" w:rsidR="007C7F5F" w:rsidRPr="002437CB" w:rsidRDefault="007C7F5F" w:rsidP="00A24C9B">
            <w:pPr>
              <w:pStyle w:val="TAL"/>
            </w:pPr>
            <w:r w:rsidRPr="002437CB">
              <w:t>SplitOpEventSubNotif</w:t>
            </w:r>
          </w:p>
        </w:tc>
        <w:tc>
          <w:tcPr>
            <w:tcW w:w="1598" w:type="dxa"/>
            <w:hideMark/>
          </w:tcPr>
          <w:p w14:paraId="3AE5661E" w14:textId="77777777" w:rsidR="007C7F5F" w:rsidRPr="002437CB" w:rsidRDefault="007C7F5F" w:rsidP="00752A3E">
            <w:pPr>
              <w:pStyle w:val="TAC"/>
              <w:rPr>
                <w:lang w:eastAsia="zh-CN"/>
              </w:rPr>
            </w:pPr>
            <w:r w:rsidRPr="002437CB">
              <w:rPr>
                <w:lang w:eastAsia="zh-CN"/>
              </w:rPr>
              <w:t>6.1.12.6.2.4</w:t>
            </w:r>
          </w:p>
        </w:tc>
        <w:tc>
          <w:tcPr>
            <w:tcW w:w="2704" w:type="dxa"/>
            <w:hideMark/>
          </w:tcPr>
          <w:p w14:paraId="0D8B5BA7" w14:textId="77777777" w:rsidR="007C7F5F" w:rsidRPr="002437CB" w:rsidRDefault="007C7F5F" w:rsidP="00A24C9B">
            <w:pPr>
              <w:pStyle w:val="TAL"/>
            </w:pPr>
            <w:r w:rsidRPr="002437CB">
              <w:t>Represents the AIMLE Split Operation Event notification.</w:t>
            </w:r>
          </w:p>
        </w:tc>
        <w:tc>
          <w:tcPr>
            <w:tcW w:w="2443" w:type="dxa"/>
          </w:tcPr>
          <w:p w14:paraId="3647C579" w14:textId="77777777" w:rsidR="007C7F5F" w:rsidRPr="002437CB" w:rsidRDefault="007C7F5F" w:rsidP="00A24C9B">
            <w:pPr>
              <w:pStyle w:val="TAL"/>
            </w:pPr>
          </w:p>
        </w:tc>
      </w:tr>
      <w:tr w:rsidR="007C7F5F" w:rsidRPr="002437CB" w14:paraId="3983F54B" w14:textId="77777777" w:rsidTr="006460FF">
        <w:trPr>
          <w:jc w:val="center"/>
        </w:trPr>
        <w:tc>
          <w:tcPr>
            <w:tcW w:w="3032" w:type="dxa"/>
            <w:hideMark/>
          </w:tcPr>
          <w:p w14:paraId="23D28749" w14:textId="77777777" w:rsidR="007C7F5F" w:rsidRPr="002437CB" w:rsidRDefault="007C7F5F" w:rsidP="00A24C9B">
            <w:pPr>
              <w:pStyle w:val="TAL"/>
            </w:pPr>
            <w:r w:rsidRPr="002437CB">
              <w:t>SplitOpEventSubPatch</w:t>
            </w:r>
          </w:p>
        </w:tc>
        <w:tc>
          <w:tcPr>
            <w:tcW w:w="1598" w:type="dxa"/>
            <w:hideMark/>
          </w:tcPr>
          <w:p w14:paraId="5E9CB763" w14:textId="77777777" w:rsidR="007C7F5F" w:rsidRPr="002437CB" w:rsidRDefault="007C7F5F" w:rsidP="00752A3E">
            <w:pPr>
              <w:pStyle w:val="TAC"/>
              <w:rPr>
                <w:lang w:eastAsia="zh-CN"/>
              </w:rPr>
            </w:pPr>
            <w:r w:rsidRPr="002437CB">
              <w:rPr>
                <w:lang w:eastAsia="zh-CN"/>
              </w:rPr>
              <w:t>6.1.12.6.2.3</w:t>
            </w:r>
          </w:p>
        </w:tc>
        <w:tc>
          <w:tcPr>
            <w:tcW w:w="2704" w:type="dxa"/>
            <w:hideMark/>
          </w:tcPr>
          <w:p w14:paraId="3D342FD3" w14:textId="77777777" w:rsidR="007C7F5F" w:rsidRPr="002437CB" w:rsidRDefault="007C7F5F" w:rsidP="00A24C9B">
            <w:pPr>
              <w:pStyle w:val="TAL"/>
            </w:pPr>
            <w:r w:rsidRPr="002437CB">
              <w:t>Represents the requested modifications to the AIMLE Split Operation Event subscription information.</w:t>
            </w:r>
          </w:p>
        </w:tc>
        <w:tc>
          <w:tcPr>
            <w:tcW w:w="2443" w:type="dxa"/>
          </w:tcPr>
          <w:p w14:paraId="161B89D9" w14:textId="77777777" w:rsidR="007C7F5F" w:rsidRPr="002437CB" w:rsidRDefault="007C7F5F" w:rsidP="00A24C9B">
            <w:pPr>
              <w:pStyle w:val="TAL"/>
            </w:pPr>
          </w:p>
        </w:tc>
      </w:tr>
      <w:tr w:rsidR="007C7F5F" w:rsidRPr="002437CB" w14:paraId="791AF603" w14:textId="77777777" w:rsidTr="006460FF">
        <w:trPr>
          <w:jc w:val="center"/>
        </w:trPr>
        <w:tc>
          <w:tcPr>
            <w:tcW w:w="3032" w:type="dxa"/>
          </w:tcPr>
          <w:p w14:paraId="23E5A46F" w14:textId="77777777" w:rsidR="007C7F5F" w:rsidRPr="002437CB" w:rsidRDefault="007C7F5F" w:rsidP="009C0366">
            <w:pPr>
              <w:pStyle w:val="TAL"/>
              <w:rPr>
                <w:lang w:eastAsia="zh-CN"/>
              </w:rPr>
            </w:pPr>
            <w:r w:rsidRPr="002437CB">
              <w:rPr>
                <w:lang w:eastAsia="zh-CN"/>
              </w:rPr>
              <w:t>SplitOpPipelineInfo</w:t>
            </w:r>
          </w:p>
        </w:tc>
        <w:tc>
          <w:tcPr>
            <w:tcW w:w="1598" w:type="dxa"/>
          </w:tcPr>
          <w:p w14:paraId="3BE20F1E" w14:textId="77777777" w:rsidR="007C7F5F" w:rsidRPr="002437CB" w:rsidRDefault="007C7F5F" w:rsidP="00752A3E">
            <w:pPr>
              <w:pStyle w:val="TAC"/>
              <w:rPr>
                <w:lang w:eastAsia="zh-CN"/>
              </w:rPr>
            </w:pPr>
            <w:r w:rsidRPr="002437CB">
              <w:rPr>
                <w:lang w:eastAsia="zh-CN"/>
              </w:rPr>
              <w:t>6.1.12.6.2.6</w:t>
            </w:r>
          </w:p>
        </w:tc>
        <w:tc>
          <w:tcPr>
            <w:tcW w:w="2704" w:type="dxa"/>
          </w:tcPr>
          <w:p w14:paraId="6A6AC5BE" w14:textId="77777777" w:rsidR="007C7F5F" w:rsidRPr="002437CB" w:rsidRDefault="007C7F5F" w:rsidP="00A24C9B">
            <w:pPr>
              <w:pStyle w:val="TAL"/>
            </w:pPr>
            <w:r w:rsidRPr="002437CB">
              <w:t>Represents split operation pipeline information.</w:t>
            </w:r>
          </w:p>
        </w:tc>
        <w:tc>
          <w:tcPr>
            <w:tcW w:w="2443" w:type="dxa"/>
          </w:tcPr>
          <w:p w14:paraId="1D30EDAE" w14:textId="77777777" w:rsidR="007C7F5F" w:rsidRPr="002437CB" w:rsidRDefault="007C7F5F" w:rsidP="00A24C9B">
            <w:pPr>
              <w:pStyle w:val="TAL"/>
            </w:pPr>
          </w:p>
        </w:tc>
      </w:tr>
      <w:tr w:rsidR="007C7F5F" w:rsidRPr="002437CB" w14:paraId="3831ECCE" w14:textId="77777777" w:rsidTr="006460FF">
        <w:trPr>
          <w:jc w:val="center"/>
        </w:trPr>
        <w:tc>
          <w:tcPr>
            <w:tcW w:w="3032" w:type="dxa"/>
          </w:tcPr>
          <w:p w14:paraId="1A5CCE13" w14:textId="77777777" w:rsidR="007C7F5F" w:rsidRPr="002437CB" w:rsidRDefault="007C7F5F" w:rsidP="00A24C9B">
            <w:pPr>
              <w:pStyle w:val="TAL"/>
              <w:rPr>
                <w:lang w:eastAsia="zh-CN"/>
              </w:rPr>
            </w:pPr>
            <w:r w:rsidRPr="002437CB">
              <w:rPr>
                <w:lang w:eastAsia="zh-CN"/>
              </w:rPr>
              <w:t>SplitOpProfile</w:t>
            </w:r>
          </w:p>
        </w:tc>
        <w:tc>
          <w:tcPr>
            <w:tcW w:w="1598" w:type="dxa"/>
          </w:tcPr>
          <w:p w14:paraId="755A617A" w14:textId="77777777" w:rsidR="007C7F5F" w:rsidRPr="002437CB" w:rsidRDefault="007C7F5F" w:rsidP="00752A3E">
            <w:pPr>
              <w:pStyle w:val="TAC"/>
              <w:rPr>
                <w:lang w:eastAsia="zh-CN"/>
              </w:rPr>
            </w:pPr>
            <w:r w:rsidRPr="002437CB">
              <w:rPr>
                <w:lang w:eastAsia="zh-CN"/>
              </w:rPr>
              <w:t>6.1.12.6.2.9</w:t>
            </w:r>
          </w:p>
        </w:tc>
        <w:tc>
          <w:tcPr>
            <w:tcW w:w="2704" w:type="dxa"/>
          </w:tcPr>
          <w:p w14:paraId="275A7677" w14:textId="77777777" w:rsidR="007C7F5F" w:rsidRPr="002437CB" w:rsidRDefault="007C7F5F" w:rsidP="00A24C9B">
            <w:pPr>
              <w:pStyle w:val="TAL"/>
            </w:pPr>
            <w:r w:rsidRPr="002437CB">
              <w:t>Represents the split operation profile that VAL server participates to.</w:t>
            </w:r>
          </w:p>
        </w:tc>
        <w:tc>
          <w:tcPr>
            <w:tcW w:w="2443" w:type="dxa"/>
          </w:tcPr>
          <w:p w14:paraId="547F717F" w14:textId="77777777" w:rsidR="007C7F5F" w:rsidRPr="002437CB" w:rsidRDefault="007C7F5F" w:rsidP="00A24C9B">
            <w:pPr>
              <w:pStyle w:val="TAL"/>
            </w:pPr>
          </w:p>
        </w:tc>
      </w:tr>
      <w:tr w:rsidR="007C7F5F" w:rsidRPr="002437CB" w14:paraId="436C4D2B" w14:textId="77777777" w:rsidTr="006460FF">
        <w:trPr>
          <w:jc w:val="center"/>
        </w:trPr>
        <w:tc>
          <w:tcPr>
            <w:tcW w:w="3032" w:type="dxa"/>
          </w:tcPr>
          <w:p w14:paraId="6E56623D" w14:textId="77777777" w:rsidR="007C7F5F" w:rsidRPr="002437CB" w:rsidRDefault="007C7F5F" w:rsidP="00A24C9B">
            <w:pPr>
              <w:pStyle w:val="TAL"/>
              <w:rPr>
                <w:lang w:eastAsia="zh-CN"/>
              </w:rPr>
            </w:pPr>
            <w:r w:rsidRPr="002437CB">
              <w:rPr>
                <w:lang w:eastAsia="zh-CN"/>
              </w:rPr>
              <w:t>StageInfo</w:t>
            </w:r>
          </w:p>
        </w:tc>
        <w:tc>
          <w:tcPr>
            <w:tcW w:w="1598" w:type="dxa"/>
          </w:tcPr>
          <w:p w14:paraId="0303C256" w14:textId="77777777" w:rsidR="007C7F5F" w:rsidRPr="002437CB" w:rsidRDefault="007C7F5F" w:rsidP="00752A3E">
            <w:pPr>
              <w:pStyle w:val="TAC"/>
              <w:rPr>
                <w:lang w:eastAsia="zh-CN"/>
              </w:rPr>
            </w:pPr>
            <w:r w:rsidRPr="002437CB">
              <w:rPr>
                <w:lang w:eastAsia="zh-CN"/>
              </w:rPr>
              <w:t>6.1.12.6.2.10</w:t>
            </w:r>
          </w:p>
        </w:tc>
        <w:tc>
          <w:tcPr>
            <w:tcW w:w="2704" w:type="dxa"/>
          </w:tcPr>
          <w:p w14:paraId="4243209A" w14:textId="71965F82" w:rsidR="007C7F5F" w:rsidRPr="002437CB" w:rsidRDefault="007C7F5F" w:rsidP="00A24C9B">
            <w:pPr>
              <w:pStyle w:val="TAL"/>
            </w:pPr>
            <w:r w:rsidRPr="002437CB">
              <w:t>Repres</w:t>
            </w:r>
            <w:r w:rsidR="00A82477">
              <w:t>e</w:t>
            </w:r>
            <w:r w:rsidRPr="002437CB">
              <w:t>nts the information related to each stage in split operation pipeline.</w:t>
            </w:r>
          </w:p>
        </w:tc>
        <w:tc>
          <w:tcPr>
            <w:tcW w:w="2443" w:type="dxa"/>
          </w:tcPr>
          <w:p w14:paraId="2446991A" w14:textId="77777777" w:rsidR="007C7F5F" w:rsidRPr="002437CB" w:rsidRDefault="007C7F5F"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51B0A" w:rsidRPr="002437CB" w14:paraId="734AEE2B" w14:textId="77777777" w:rsidTr="006460FF">
        <w:trPr>
          <w:jc w:val="center"/>
        </w:trPr>
        <w:tc>
          <w:tcPr>
            <w:tcW w:w="2207" w:type="dxa"/>
          </w:tcPr>
          <w:p w14:paraId="2DC8D660" w14:textId="77777777" w:rsidR="00A51B0A" w:rsidRPr="002437CB" w:rsidRDefault="00A51B0A" w:rsidP="00A24C9B">
            <w:pPr>
              <w:pStyle w:val="TAL"/>
            </w:pPr>
            <w:r w:rsidRPr="002437CB">
              <w:rPr>
                <w:lang w:eastAsia="zh-CN"/>
              </w:rPr>
              <w:t>DateTime</w:t>
            </w:r>
          </w:p>
        </w:tc>
        <w:tc>
          <w:tcPr>
            <w:tcW w:w="1887" w:type="dxa"/>
          </w:tcPr>
          <w:p w14:paraId="0CD4E4EA" w14:textId="1EBAD50E" w:rsidR="00A51B0A" w:rsidRPr="002437CB" w:rsidRDefault="00A51B0A" w:rsidP="00752A3E">
            <w:pPr>
              <w:pStyle w:val="TAC"/>
            </w:pPr>
            <w:r w:rsidRPr="002437CB">
              <w:t>3GPP TS 29.122 [2]</w:t>
            </w:r>
          </w:p>
        </w:tc>
        <w:tc>
          <w:tcPr>
            <w:tcW w:w="2964" w:type="dxa"/>
          </w:tcPr>
          <w:p w14:paraId="5E5E95C9" w14:textId="77777777" w:rsidR="00A51B0A" w:rsidRPr="002437CB" w:rsidRDefault="00A51B0A" w:rsidP="00A24C9B">
            <w:pPr>
              <w:pStyle w:val="TAL"/>
              <w:rPr>
                <w:rFonts w:cs="Arial"/>
                <w:szCs w:val="18"/>
              </w:rPr>
            </w:pPr>
            <w:r w:rsidRPr="002437CB">
              <w:rPr>
                <w:rFonts w:cs="Arial"/>
                <w:szCs w:val="18"/>
              </w:rPr>
              <w:t>Represents the subscription duration.</w:t>
            </w:r>
          </w:p>
        </w:tc>
        <w:tc>
          <w:tcPr>
            <w:tcW w:w="2719" w:type="dxa"/>
          </w:tcPr>
          <w:p w14:paraId="6DA5235F" w14:textId="77777777" w:rsidR="00A51B0A" w:rsidRPr="002437CB" w:rsidRDefault="00A51B0A" w:rsidP="00A24C9B">
            <w:pPr>
              <w:pStyle w:val="TAL"/>
            </w:pPr>
          </w:p>
        </w:tc>
      </w:tr>
      <w:tr w:rsidR="00A51B0A" w:rsidRPr="002437CB" w14:paraId="5E79C9EB" w14:textId="77777777" w:rsidTr="006460FF">
        <w:trPr>
          <w:jc w:val="center"/>
        </w:trPr>
        <w:tc>
          <w:tcPr>
            <w:tcW w:w="2207" w:type="dxa"/>
          </w:tcPr>
          <w:p w14:paraId="1C9FCECD" w14:textId="5527A71B" w:rsidR="00A51B0A" w:rsidRPr="002437CB" w:rsidRDefault="00A51B0A" w:rsidP="00A24C9B">
            <w:pPr>
              <w:pStyle w:val="TAL"/>
            </w:pPr>
            <w:r w:rsidRPr="002437CB">
              <w:rPr>
                <w:lang w:eastAsia="zh-CN"/>
              </w:rPr>
              <w:t>End</w:t>
            </w:r>
            <w:r w:rsidR="00662180">
              <w:rPr>
                <w:lang w:eastAsia="zh-CN"/>
              </w:rPr>
              <w:t>P</w:t>
            </w:r>
            <w:r w:rsidRPr="002437CB">
              <w:rPr>
                <w:lang w:eastAsia="zh-CN"/>
              </w:rPr>
              <w:t>oint</w:t>
            </w:r>
          </w:p>
        </w:tc>
        <w:tc>
          <w:tcPr>
            <w:tcW w:w="1887" w:type="dxa"/>
          </w:tcPr>
          <w:p w14:paraId="39CD4698" w14:textId="321452C6" w:rsidR="00A51B0A" w:rsidRPr="002437CB" w:rsidRDefault="00A51B0A" w:rsidP="00752A3E">
            <w:pPr>
              <w:pStyle w:val="TAC"/>
            </w:pPr>
            <w:r w:rsidRPr="002437CB">
              <w:t>3GPP TS 29.558</w:t>
            </w:r>
            <w:r w:rsidR="00662180">
              <w:t> </w:t>
            </w:r>
            <w:r w:rsidR="00946FFF" w:rsidRPr="002437CB">
              <w:t>[15]</w:t>
            </w:r>
          </w:p>
        </w:tc>
        <w:tc>
          <w:tcPr>
            <w:tcW w:w="2964" w:type="dxa"/>
          </w:tcPr>
          <w:p w14:paraId="131A10EF" w14:textId="77777777" w:rsidR="00A51B0A" w:rsidRPr="002437CB" w:rsidRDefault="00A51B0A" w:rsidP="00A24C9B">
            <w:pPr>
              <w:pStyle w:val="TAL"/>
              <w:rPr>
                <w:rFonts w:cs="Arial"/>
                <w:szCs w:val="18"/>
              </w:rPr>
            </w:pPr>
            <w:r w:rsidRPr="002437CB">
              <w:rPr>
                <w:rFonts w:cs="Arial"/>
                <w:szCs w:val="18"/>
              </w:rPr>
              <w:t>Represent the endpoint information of a node.</w:t>
            </w:r>
          </w:p>
        </w:tc>
        <w:tc>
          <w:tcPr>
            <w:tcW w:w="2719" w:type="dxa"/>
          </w:tcPr>
          <w:p w14:paraId="6A0860E3" w14:textId="77777777" w:rsidR="00A51B0A" w:rsidRPr="002437CB" w:rsidRDefault="00A51B0A" w:rsidP="00A24C9B">
            <w:pPr>
              <w:pStyle w:val="TAL"/>
            </w:pPr>
          </w:p>
        </w:tc>
      </w:tr>
      <w:tr w:rsidR="00662180" w:rsidRPr="00C07EFD" w14:paraId="563E4F92"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13C11C55" w14:textId="77777777" w:rsidR="00662180" w:rsidRPr="00C07EFD" w:rsidRDefault="00662180"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7268A199" w14:textId="3C4575B2" w:rsidR="00662180" w:rsidRPr="00C07EFD" w:rsidRDefault="004746E2"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330C57AE" w14:textId="77777777" w:rsidR="00662180" w:rsidRPr="00FA5D26" w:rsidRDefault="00662180"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7B8C73AB" w14:textId="77777777" w:rsidR="00662180" w:rsidRPr="00C07EFD" w:rsidRDefault="00662180" w:rsidP="00F31FB6">
            <w:pPr>
              <w:pStyle w:val="TAL"/>
            </w:pPr>
          </w:p>
        </w:tc>
      </w:tr>
      <w:tr w:rsidR="00662180" w:rsidRPr="00A77FE0" w14:paraId="3D0D663E"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2F7F75F9" w14:textId="77777777" w:rsidR="00662180" w:rsidRPr="00A77FE0" w:rsidRDefault="00662180"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47DD9471" w14:textId="77777777" w:rsidR="00662180" w:rsidRPr="00A77FE0" w:rsidRDefault="00662180"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1A949BBA" w14:textId="77777777" w:rsidR="00662180" w:rsidRPr="00A51BBE" w:rsidRDefault="00662180"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5226FEE5" w14:textId="77777777" w:rsidR="00662180" w:rsidRPr="00A77FE0" w:rsidRDefault="00662180" w:rsidP="00F31FB6">
            <w:pPr>
              <w:pStyle w:val="TAL"/>
            </w:pPr>
          </w:p>
        </w:tc>
      </w:tr>
      <w:tr w:rsidR="00A51B0A" w:rsidRPr="002437CB" w14:paraId="3A7A29D3" w14:textId="77777777" w:rsidTr="006460FF">
        <w:trPr>
          <w:jc w:val="center"/>
        </w:trPr>
        <w:tc>
          <w:tcPr>
            <w:tcW w:w="2207" w:type="dxa"/>
          </w:tcPr>
          <w:p w14:paraId="014413F7" w14:textId="77777777" w:rsidR="00A51B0A" w:rsidRPr="002437CB" w:rsidRDefault="00A51B0A" w:rsidP="00A24C9B">
            <w:pPr>
              <w:pStyle w:val="TAL"/>
              <w:rPr>
                <w:lang w:eastAsia="zh-CN"/>
              </w:rPr>
            </w:pPr>
            <w:r w:rsidRPr="002437CB">
              <w:t>TimeWindow</w:t>
            </w:r>
          </w:p>
        </w:tc>
        <w:tc>
          <w:tcPr>
            <w:tcW w:w="1887" w:type="dxa"/>
          </w:tcPr>
          <w:p w14:paraId="2BBEAB2C" w14:textId="77777777" w:rsidR="00A51B0A" w:rsidRPr="002437CB" w:rsidRDefault="00A51B0A" w:rsidP="00752A3E">
            <w:pPr>
              <w:pStyle w:val="TAC"/>
            </w:pPr>
            <w:r w:rsidRPr="002437CB">
              <w:t>3GPP TS 29.122 [2]</w:t>
            </w:r>
          </w:p>
        </w:tc>
        <w:tc>
          <w:tcPr>
            <w:tcW w:w="2964" w:type="dxa"/>
          </w:tcPr>
          <w:p w14:paraId="4CB9728E" w14:textId="77777777" w:rsidR="00A51B0A" w:rsidRPr="002437CB" w:rsidRDefault="00A51B0A" w:rsidP="00A24C9B">
            <w:pPr>
              <w:pStyle w:val="TAL"/>
              <w:rPr>
                <w:rFonts w:cs="Arial"/>
                <w:szCs w:val="18"/>
              </w:rPr>
            </w:pPr>
            <w:r w:rsidRPr="002437CB">
              <w:rPr>
                <w:rFonts w:cs="Arial"/>
                <w:szCs w:val="18"/>
              </w:rPr>
              <w:t>Identifies the start time and the end time for the validity time.</w:t>
            </w:r>
          </w:p>
        </w:tc>
        <w:tc>
          <w:tcPr>
            <w:tcW w:w="2719" w:type="dxa"/>
          </w:tcPr>
          <w:p w14:paraId="016C8014" w14:textId="77777777" w:rsidR="00A51B0A" w:rsidRPr="002437CB" w:rsidRDefault="00A51B0A" w:rsidP="00A24C9B">
            <w:pPr>
              <w:pStyle w:val="TAL"/>
            </w:pPr>
          </w:p>
        </w:tc>
      </w:tr>
      <w:tr w:rsidR="00A51B0A" w:rsidRPr="002437CB" w14:paraId="383DB5F4" w14:textId="77777777" w:rsidTr="006460FF">
        <w:trPr>
          <w:jc w:val="center"/>
        </w:trPr>
        <w:tc>
          <w:tcPr>
            <w:tcW w:w="2207" w:type="dxa"/>
          </w:tcPr>
          <w:p w14:paraId="7BA36415" w14:textId="77777777" w:rsidR="00A51B0A" w:rsidRPr="002437CB" w:rsidRDefault="00A51B0A" w:rsidP="00A24C9B">
            <w:pPr>
              <w:pStyle w:val="TAL"/>
              <w:rPr>
                <w:lang w:eastAsia="zh-CN"/>
              </w:rPr>
            </w:pPr>
            <w:r w:rsidRPr="002437CB">
              <w:rPr>
                <w:lang w:eastAsia="zh-CN"/>
              </w:rPr>
              <w:t>Uri</w:t>
            </w:r>
          </w:p>
        </w:tc>
        <w:tc>
          <w:tcPr>
            <w:tcW w:w="1887" w:type="dxa"/>
          </w:tcPr>
          <w:p w14:paraId="46437C87" w14:textId="1D88D5CE" w:rsidR="00A51B0A" w:rsidRPr="002437CB" w:rsidRDefault="00A51B0A" w:rsidP="00752A3E">
            <w:pPr>
              <w:pStyle w:val="TAC"/>
            </w:pPr>
            <w:r w:rsidRPr="002437CB">
              <w:t>3GPP TS 29.122 [2]</w:t>
            </w:r>
          </w:p>
        </w:tc>
        <w:tc>
          <w:tcPr>
            <w:tcW w:w="2964" w:type="dxa"/>
          </w:tcPr>
          <w:p w14:paraId="260D2D79" w14:textId="77777777" w:rsidR="00A51B0A" w:rsidRPr="002437CB" w:rsidRDefault="00A51B0A"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963A0B" w14:textId="77777777" w:rsidR="00A51B0A" w:rsidRPr="002437CB" w:rsidRDefault="00A51B0A" w:rsidP="00A24C9B">
            <w:pPr>
              <w:pStyle w:val="TAL"/>
            </w:pPr>
          </w:p>
        </w:tc>
      </w:tr>
      <w:tr w:rsidR="00A51B0A" w:rsidRPr="002437CB" w14:paraId="6B731919" w14:textId="77777777" w:rsidTr="006460FF">
        <w:trPr>
          <w:jc w:val="center"/>
        </w:trPr>
        <w:tc>
          <w:tcPr>
            <w:tcW w:w="2207" w:type="dxa"/>
          </w:tcPr>
          <w:p w14:paraId="327A1215" w14:textId="77777777" w:rsidR="00A51B0A" w:rsidRPr="002437CB" w:rsidRDefault="00A51B0A" w:rsidP="00A24C9B">
            <w:pPr>
              <w:pStyle w:val="TAL"/>
              <w:rPr>
                <w:lang w:eastAsia="zh-CN"/>
              </w:rPr>
            </w:pPr>
            <w:r w:rsidRPr="002437CB">
              <w:rPr>
                <w:lang w:eastAsia="zh-CN"/>
              </w:rPr>
              <w:t>UsageInformation</w:t>
            </w:r>
          </w:p>
        </w:tc>
        <w:tc>
          <w:tcPr>
            <w:tcW w:w="1887" w:type="dxa"/>
          </w:tcPr>
          <w:p w14:paraId="10146B33" w14:textId="257F012D" w:rsidR="00A51B0A" w:rsidRPr="002437CB" w:rsidRDefault="00A51B0A" w:rsidP="00752A3E">
            <w:pPr>
              <w:pStyle w:val="TAC"/>
              <w:rPr>
                <w:b/>
              </w:rPr>
            </w:pPr>
            <w:r w:rsidRPr="002437CB">
              <w:t>6.1.12.6.2.6</w:t>
            </w:r>
          </w:p>
        </w:tc>
        <w:tc>
          <w:tcPr>
            <w:tcW w:w="2964" w:type="dxa"/>
          </w:tcPr>
          <w:p w14:paraId="7A614683" w14:textId="77777777" w:rsidR="00A51B0A" w:rsidRPr="002437CB" w:rsidRDefault="00A51B0A" w:rsidP="00A24C9B">
            <w:pPr>
              <w:pStyle w:val="TAL"/>
              <w:rPr>
                <w:rFonts w:cs="Arial"/>
                <w:szCs w:val="18"/>
              </w:rPr>
            </w:pPr>
            <w:r w:rsidRPr="002437CB">
              <w:rPr>
                <w:rFonts w:cs="Arial"/>
                <w:szCs w:val="18"/>
              </w:rPr>
              <w:t>Represents the usage information for the split AI/ML model.</w:t>
            </w:r>
          </w:p>
        </w:tc>
        <w:tc>
          <w:tcPr>
            <w:tcW w:w="2719" w:type="dxa"/>
          </w:tcPr>
          <w:p w14:paraId="00DAF845" w14:textId="77777777" w:rsidR="00A51B0A" w:rsidRPr="002437CB" w:rsidRDefault="00A51B0A"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294" w:name="_Toc212496052"/>
      <w:bookmarkStart w:id="2295" w:name="_Toc214953625"/>
      <w:bookmarkStart w:id="2296" w:name="_Toc214954351"/>
      <w:bookmarkStart w:id="2297" w:name="_Toc222152563"/>
      <w:r w:rsidRPr="002437CB">
        <w:rPr>
          <w:lang w:eastAsia="zh-CN"/>
        </w:rPr>
        <w:t>6.1.12.6.2</w:t>
      </w:r>
      <w:r w:rsidRPr="002437CB">
        <w:rPr>
          <w:lang w:eastAsia="zh-CN"/>
        </w:rPr>
        <w:tab/>
        <w:t>Structured data types</w:t>
      </w:r>
      <w:bookmarkEnd w:id="2294"/>
      <w:bookmarkEnd w:id="2295"/>
      <w:bookmarkEnd w:id="2296"/>
      <w:bookmarkEnd w:id="2297"/>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4FC0F0CD"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298" w:name="_Toc212496053"/>
      <w:bookmarkStart w:id="2299" w:name="_Toc214953626"/>
      <w:bookmarkStart w:id="2300" w:name="_Toc214954352"/>
      <w:bookmarkStart w:id="2301" w:name="_Toc222152564"/>
      <w:r w:rsidRPr="002437CB">
        <w:rPr>
          <w:lang w:eastAsia="zh-CN"/>
        </w:rPr>
        <w:t>6.1.12.6.3</w:t>
      </w:r>
      <w:r w:rsidRPr="002437CB">
        <w:rPr>
          <w:lang w:eastAsia="zh-CN"/>
        </w:rPr>
        <w:tab/>
        <w:t>Simple data types and enumerations</w:t>
      </w:r>
      <w:bookmarkEnd w:id="2298"/>
      <w:bookmarkEnd w:id="2299"/>
      <w:bookmarkEnd w:id="2300"/>
      <w:bookmarkEnd w:id="2301"/>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02" w:name="_Toc212496054"/>
      <w:bookmarkStart w:id="2303" w:name="_Toc214953627"/>
      <w:bookmarkStart w:id="2304" w:name="_Toc214954353"/>
      <w:bookmarkStart w:id="2305" w:name="_Toc222152565"/>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02"/>
      <w:bookmarkEnd w:id="2303"/>
      <w:bookmarkEnd w:id="2304"/>
      <w:bookmarkEnd w:id="2305"/>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06" w:name="_Toc212496055"/>
      <w:bookmarkStart w:id="2307" w:name="_Toc214953628"/>
      <w:bookmarkStart w:id="2308" w:name="_Toc214954354"/>
      <w:bookmarkStart w:id="2309" w:name="_Toc222152566"/>
      <w:r w:rsidRPr="002437CB">
        <w:rPr>
          <w:noProof/>
        </w:rPr>
        <w:t>6.1.12.</w:t>
      </w:r>
      <w:r w:rsidRPr="002437CB">
        <w:t>6.5</w:t>
      </w:r>
      <w:r w:rsidRPr="002437CB">
        <w:tab/>
        <w:t>Binary data</w:t>
      </w:r>
      <w:bookmarkEnd w:id="2306"/>
      <w:bookmarkEnd w:id="2307"/>
      <w:bookmarkEnd w:id="2308"/>
      <w:bookmarkEnd w:id="2309"/>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10" w:name="_Toc212496056"/>
      <w:bookmarkStart w:id="2311" w:name="_Toc214953629"/>
      <w:bookmarkStart w:id="2312" w:name="_Toc214954355"/>
      <w:bookmarkStart w:id="2313" w:name="_Toc222152567"/>
      <w:r w:rsidRPr="002437CB">
        <w:rPr>
          <w:lang w:eastAsia="zh-CN"/>
        </w:rPr>
        <w:t>6.1.12.7</w:t>
      </w:r>
      <w:r w:rsidRPr="002437CB">
        <w:rPr>
          <w:lang w:eastAsia="zh-CN"/>
        </w:rPr>
        <w:tab/>
        <w:t>Error Handling</w:t>
      </w:r>
      <w:bookmarkEnd w:id="2310"/>
      <w:bookmarkEnd w:id="2311"/>
      <w:bookmarkEnd w:id="2312"/>
      <w:bookmarkEnd w:id="2313"/>
    </w:p>
    <w:p w14:paraId="2117E538" w14:textId="2D8476DD" w:rsidR="00A47DBD" w:rsidRPr="002437CB" w:rsidRDefault="00A47DBD" w:rsidP="00A47DBD">
      <w:pPr>
        <w:pStyle w:val="Heading5"/>
      </w:pPr>
      <w:bookmarkStart w:id="2314" w:name="_Toc212496057"/>
      <w:bookmarkStart w:id="2315" w:name="_Toc214953630"/>
      <w:bookmarkStart w:id="2316" w:name="_Toc214954356"/>
      <w:bookmarkStart w:id="2317" w:name="_Toc222152568"/>
      <w:r w:rsidRPr="002437CB">
        <w:rPr>
          <w:lang w:eastAsia="zh-CN"/>
        </w:rPr>
        <w:t>6.1.12.7.1</w:t>
      </w:r>
      <w:r w:rsidRPr="002437CB">
        <w:tab/>
        <w:t>General</w:t>
      </w:r>
      <w:bookmarkEnd w:id="2314"/>
      <w:bookmarkEnd w:id="2315"/>
      <w:bookmarkEnd w:id="2316"/>
      <w:bookmarkEnd w:id="2317"/>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18" w:name="_Toc212496058"/>
      <w:bookmarkStart w:id="2319" w:name="_Toc214953631"/>
      <w:bookmarkStart w:id="2320" w:name="_Toc214954357"/>
      <w:bookmarkStart w:id="2321" w:name="_Toc222152569"/>
      <w:r w:rsidRPr="002437CB">
        <w:rPr>
          <w:lang w:eastAsia="zh-CN"/>
        </w:rPr>
        <w:t>6.1.12.7.2</w:t>
      </w:r>
      <w:r w:rsidRPr="002437CB">
        <w:tab/>
        <w:t>Protocol Errors</w:t>
      </w:r>
      <w:bookmarkEnd w:id="2318"/>
      <w:bookmarkEnd w:id="2319"/>
      <w:bookmarkEnd w:id="2320"/>
      <w:bookmarkEnd w:id="2321"/>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22" w:name="_Toc212496059"/>
      <w:bookmarkStart w:id="2323" w:name="_Toc214953632"/>
      <w:bookmarkStart w:id="2324" w:name="_Toc214954358"/>
      <w:bookmarkStart w:id="2325" w:name="_Toc222152570"/>
      <w:r w:rsidRPr="002437CB">
        <w:rPr>
          <w:lang w:eastAsia="zh-CN"/>
        </w:rPr>
        <w:t>6.1.12.7.3</w:t>
      </w:r>
      <w:r w:rsidRPr="002437CB">
        <w:tab/>
        <w:t>Application Errors</w:t>
      </w:r>
      <w:bookmarkEnd w:id="2322"/>
      <w:bookmarkEnd w:id="2323"/>
      <w:bookmarkEnd w:id="2324"/>
      <w:bookmarkEnd w:id="2325"/>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26" w:name="_Toc212496060"/>
      <w:bookmarkStart w:id="2327" w:name="_Toc214953633"/>
      <w:bookmarkStart w:id="2328" w:name="_Toc214954359"/>
      <w:bookmarkStart w:id="2329" w:name="_Toc222152571"/>
      <w:r w:rsidRPr="002437CB">
        <w:rPr>
          <w:lang w:eastAsia="zh-CN"/>
        </w:rPr>
        <w:t>6.1.12.8</w:t>
      </w:r>
      <w:r w:rsidRPr="002437CB">
        <w:rPr>
          <w:lang w:eastAsia="zh-CN"/>
        </w:rPr>
        <w:tab/>
        <w:t>Feature negotiation</w:t>
      </w:r>
      <w:bookmarkEnd w:id="2326"/>
      <w:bookmarkEnd w:id="2327"/>
      <w:bookmarkEnd w:id="2328"/>
      <w:bookmarkEnd w:id="2329"/>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30" w:name="_Toc212496061"/>
      <w:bookmarkStart w:id="2331" w:name="_Toc214953634"/>
      <w:bookmarkStart w:id="2332" w:name="_Toc214954360"/>
      <w:bookmarkStart w:id="2333" w:name="_Toc222152572"/>
      <w:r w:rsidRPr="002437CB">
        <w:rPr>
          <w:noProof/>
        </w:rPr>
        <w:t>6.1.12.</w:t>
      </w:r>
      <w:r w:rsidRPr="002437CB">
        <w:t>9</w:t>
      </w:r>
      <w:r w:rsidRPr="002437CB">
        <w:tab/>
        <w:t>Security</w:t>
      </w:r>
      <w:bookmarkEnd w:id="2330"/>
      <w:bookmarkEnd w:id="2331"/>
      <w:bookmarkEnd w:id="2332"/>
      <w:bookmarkEnd w:id="2333"/>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34" w:name="_Toc212496062"/>
      <w:bookmarkStart w:id="2335" w:name="_Toc214953635"/>
      <w:bookmarkStart w:id="2336" w:name="_Toc214954361"/>
      <w:bookmarkStart w:id="2337" w:name="_Toc222152573"/>
      <w:r w:rsidRPr="002437CB">
        <w:rPr>
          <w:lang w:eastAsia="zh-CN"/>
        </w:rPr>
        <w:t>6.1.13</w:t>
      </w:r>
      <w:r w:rsidRPr="002437CB">
        <w:rPr>
          <w:lang w:eastAsia="zh-CN"/>
        </w:rPr>
        <w:tab/>
        <w:t>AIMLES_MLModelRetrieval API</w:t>
      </w:r>
      <w:bookmarkEnd w:id="2334"/>
      <w:bookmarkEnd w:id="2335"/>
      <w:bookmarkEnd w:id="2336"/>
      <w:bookmarkEnd w:id="2337"/>
    </w:p>
    <w:p w14:paraId="46E34252" w14:textId="7FB32894" w:rsidR="00D63B44" w:rsidRPr="002437CB" w:rsidRDefault="00D63B44" w:rsidP="00D63B44">
      <w:pPr>
        <w:pStyle w:val="Heading4"/>
        <w:rPr>
          <w:lang w:eastAsia="zh-CN"/>
        </w:rPr>
      </w:pPr>
      <w:bookmarkStart w:id="2338" w:name="_Toc212496063"/>
      <w:bookmarkStart w:id="2339" w:name="_Toc214953636"/>
      <w:bookmarkStart w:id="2340" w:name="_Toc214954362"/>
      <w:bookmarkStart w:id="2341" w:name="_Toc222152574"/>
      <w:r w:rsidRPr="002437CB">
        <w:rPr>
          <w:lang w:eastAsia="zh-CN"/>
        </w:rPr>
        <w:t>6.1.13.1</w:t>
      </w:r>
      <w:r w:rsidRPr="002437CB">
        <w:rPr>
          <w:lang w:eastAsia="zh-CN"/>
        </w:rPr>
        <w:tab/>
        <w:t>Introduction</w:t>
      </w:r>
      <w:bookmarkEnd w:id="2338"/>
      <w:bookmarkEnd w:id="2339"/>
      <w:bookmarkEnd w:id="2340"/>
      <w:bookmarkEnd w:id="2341"/>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42" w:name="_Toc212496064"/>
      <w:bookmarkStart w:id="2343" w:name="_Toc214953637"/>
      <w:bookmarkStart w:id="2344" w:name="_Toc214954363"/>
      <w:bookmarkStart w:id="2345" w:name="_Toc222152575"/>
      <w:r w:rsidRPr="002437CB">
        <w:rPr>
          <w:lang w:eastAsia="zh-CN"/>
        </w:rPr>
        <w:t>6.1.13.</w:t>
      </w:r>
      <w:r w:rsidRPr="002437CB">
        <w:t>2</w:t>
      </w:r>
      <w:r w:rsidRPr="002437CB">
        <w:tab/>
        <w:t>Usage of HTTP</w:t>
      </w:r>
      <w:bookmarkEnd w:id="2342"/>
      <w:bookmarkEnd w:id="2343"/>
      <w:bookmarkEnd w:id="2344"/>
      <w:bookmarkEnd w:id="2345"/>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346" w:name="_Toc212496065"/>
      <w:bookmarkStart w:id="2347" w:name="_Toc214953638"/>
      <w:bookmarkStart w:id="2348" w:name="_Toc214954364"/>
      <w:bookmarkStart w:id="2349" w:name="_Toc222152576"/>
      <w:r w:rsidRPr="002437CB">
        <w:rPr>
          <w:lang w:eastAsia="zh-CN"/>
        </w:rPr>
        <w:t>6.1.13.3</w:t>
      </w:r>
      <w:r w:rsidRPr="002437CB">
        <w:rPr>
          <w:lang w:eastAsia="zh-CN"/>
        </w:rPr>
        <w:tab/>
        <w:t>Resources</w:t>
      </w:r>
      <w:bookmarkEnd w:id="2346"/>
      <w:bookmarkEnd w:id="2347"/>
      <w:bookmarkEnd w:id="2348"/>
      <w:bookmarkEnd w:id="2349"/>
    </w:p>
    <w:p w14:paraId="6443B9AF" w14:textId="11D2E0B0" w:rsidR="00D63B44" w:rsidRPr="002437CB" w:rsidRDefault="00D63B44" w:rsidP="00D63B44">
      <w:pPr>
        <w:pStyle w:val="Heading5"/>
        <w:rPr>
          <w:lang w:eastAsia="zh-CN"/>
        </w:rPr>
      </w:pPr>
      <w:bookmarkStart w:id="2350" w:name="_Toc212496066"/>
      <w:bookmarkStart w:id="2351" w:name="_Toc214953639"/>
      <w:bookmarkStart w:id="2352" w:name="_Toc214954365"/>
      <w:bookmarkStart w:id="2353" w:name="_Toc222152577"/>
      <w:r w:rsidRPr="002437CB">
        <w:rPr>
          <w:lang w:eastAsia="zh-CN"/>
        </w:rPr>
        <w:t>6.1.13.3.1</w:t>
      </w:r>
      <w:r w:rsidRPr="002437CB">
        <w:rPr>
          <w:lang w:eastAsia="zh-CN"/>
        </w:rPr>
        <w:tab/>
        <w:t>Overview</w:t>
      </w:r>
      <w:bookmarkEnd w:id="2350"/>
      <w:bookmarkEnd w:id="2351"/>
      <w:bookmarkEnd w:id="2352"/>
      <w:bookmarkEnd w:id="2353"/>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6" type="#_x0000_t75" style="width:312pt;height:150.75pt" o:ole="">
            <v:imagedata r:id="rId112" o:title=""/>
          </v:shape>
          <o:OLEObject Type="Embed" ProgID="Visio.Drawing.15" ShapeID="_x0000_i1106" DrawAspect="Content" ObjectID="_1833459242" r:id="rId113"/>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354" w:name="_Toc212496067"/>
      <w:bookmarkStart w:id="2355" w:name="_Toc214953640"/>
      <w:bookmarkStart w:id="2356" w:name="_Toc214954366"/>
      <w:bookmarkStart w:id="2357" w:name="_Toc222152578"/>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354"/>
      <w:bookmarkEnd w:id="2355"/>
      <w:bookmarkEnd w:id="2356"/>
      <w:bookmarkEnd w:id="2357"/>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358" w:name="_Toc212496068"/>
      <w:bookmarkStart w:id="2359" w:name="_Toc214953641"/>
      <w:bookmarkStart w:id="2360" w:name="_Toc214954367"/>
      <w:bookmarkStart w:id="2361" w:name="_Toc222152579"/>
      <w:r w:rsidRPr="002437CB">
        <w:rPr>
          <w:lang w:eastAsia="zh-CN"/>
        </w:rPr>
        <w:t>6.1.13.3.3</w:t>
      </w:r>
      <w:r w:rsidRPr="002437CB">
        <w:rPr>
          <w:lang w:eastAsia="zh-CN"/>
        </w:rPr>
        <w:tab/>
        <w:t xml:space="preserve">Resource: </w:t>
      </w:r>
      <w:r w:rsidRPr="002437CB">
        <w:t>Individual AIMLE ML Model Retrieval Subscription</w:t>
      </w:r>
      <w:bookmarkEnd w:id="2358"/>
      <w:bookmarkEnd w:id="2359"/>
      <w:bookmarkEnd w:id="2360"/>
      <w:bookmarkEnd w:id="2361"/>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362" w:name="_Toc212496069"/>
      <w:bookmarkStart w:id="2363" w:name="_Toc214953642"/>
      <w:bookmarkStart w:id="2364" w:name="_Toc214954368"/>
      <w:bookmarkStart w:id="2365" w:name="_Toc222152580"/>
      <w:r w:rsidRPr="002437CB">
        <w:t>6.1.13.4</w:t>
      </w:r>
      <w:r w:rsidRPr="002437CB">
        <w:tab/>
        <w:t>Custom Operations without associated resources</w:t>
      </w:r>
      <w:bookmarkEnd w:id="2362"/>
      <w:bookmarkEnd w:id="2363"/>
      <w:bookmarkEnd w:id="2364"/>
      <w:bookmarkEnd w:id="2365"/>
    </w:p>
    <w:p w14:paraId="54596A83" w14:textId="6508D7BF" w:rsidR="00D63B44" w:rsidRPr="002437CB" w:rsidRDefault="00D63B44" w:rsidP="00D63B44">
      <w:pPr>
        <w:pStyle w:val="Heading5"/>
      </w:pPr>
      <w:bookmarkStart w:id="2366" w:name="_Toc212496070"/>
      <w:bookmarkStart w:id="2367" w:name="_Toc214953643"/>
      <w:bookmarkStart w:id="2368" w:name="_Toc214954369"/>
      <w:bookmarkStart w:id="2369" w:name="_Toc222152581"/>
      <w:r w:rsidRPr="002437CB">
        <w:t>6.1.13.4.1</w:t>
      </w:r>
      <w:r w:rsidRPr="002437CB">
        <w:tab/>
        <w:t>Overview</w:t>
      </w:r>
      <w:bookmarkEnd w:id="2366"/>
      <w:bookmarkEnd w:id="2367"/>
      <w:bookmarkEnd w:id="2368"/>
      <w:bookmarkEnd w:id="2369"/>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7" type="#_x0000_t75" style="width:222.75pt;height:105.75pt" o:ole="">
            <v:imagedata r:id="rId114" o:title=""/>
          </v:shape>
          <o:OLEObject Type="Embed" ProgID="Visio.Drawing.11" ShapeID="_x0000_i1107" DrawAspect="Content" ObjectID="_1833459243" r:id="rId115"/>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370" w:name="_Toc212496071"/>
      <w:bookmarkStart w:id="2371" w:name="_Toc214953644"/>
      <w:bookmarkStart w:id="2372" w:name="_Toc214954370"/>
      <w:bookmarkStart w:id="2373" w:name="_Toc222152582"/>
      <w:r w:rsidRPr="002437CB">
        <w:t>6.1.13.4.2</w:t>
      </w:r>
      <w:r w:rsidRPr="002437CB">
        <w:tab/>
        <w:t xml:space="preserve">Operation: </w:t>
      </w:r>
      <w:r w:rsidRPr="002437CB">
        <w:rPr>
          <w:lang w:val="en-IN"/>
        </w:rPr>
        <w:t>Retrieve</w:t>
      </w:r>
      <w:bookmarkEnd w:id="2370"/>
      <w:bookmarkEnd w:id="2371"/>
      <w:bookmarkEnd w:id="2372"/>
      <w:bookmarkEnd w:id="2373"/>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374" w:name="_Toc212496072"/>
      <w:bookmarkStart w:id="2375" w:name="_Toc214953645"/>
      <w:bookmarkStart w:id="2376" w:name="_Toc214954371"/>
      <w:bookmarkStart w:id="2377" w:name="_Toc222152583"/>
      <w:r w:rsidRPr="002437CB">
        <w:rPr>
          <w:lang w:eastAsia="zh-CN"/>
        </w:rPr>
        <w:t>6.1.13.5</w:t>
      </w:r>
      <w:r w:rsidRPr="002437CB">
        <w:rPr>
          <w:lang w:eastAsia="zh-CN"/>
        </w:rPr>
        <w:tab/>
        <w:t>Notifications</w:t>
      </w:r>
      <w:bookmarkEnd w:id="2374"/>
      <w:bookmarkEnd w:id="2375"/>
      <w:bookmarkEnd w:id="2376"/>
      <w:bookmarkEnd w:id="2377"/>
    </w:p>
    <w:p w14:paraId="4EA86FF5" w14:textId="6C0734EF" w:rsidR="00D63B44" w:rsidRPr="002437CB" w:rsidRDefault="00D63B44" w:rsidP="00D63B44">
      <w:pPr>
        <w:pStyle w:val="Heading5"/>
        <w:rPr>
          <w:lang w:eastAsia="zh-CN"/>
        </w:rPr>
      </w:pPr>
      <w:bookmarkStart w:id="2378" w:name="_Toc212496073"/>
      <w:bookmarkStart w:id="2379" w:name="_Toc214953646"/>
      <w:bookmarkStart w:id="2380" w:name="_Toc214954372"/>
      <w:bookmarkStart w:id="2381" w:name="_Toc222152584"/>
      <w:r w:rsidRPr="002437CB">
        <w:rPr>
          <w:lang w:eastAsia="zh-CN"/>
        </w:rPr>
        <w:t>6.1.13.5.1</w:t>
      </w:r>
      <w:r w:rsidRPr="002437CB">
        <w:rPr>
          <w:lang w:eastAsia="zh-CN"/>
        </w:rPr>
        <w:tab/>
        <w:t>General</w:t>
      </w:r>
      <w:bookmarkEnd w:id="2378"/>
      <w:bookmarkEnd w:id="2379"/>
      <w:bookmarkEnd w:id="2380"/>
      <w:bookmarkEnd w:id="2381"/>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382" w:name="_Toc212496074"/>
      <w:bookmarkStart w:id="2383" w:name="_Toc214953647"/>
      <w:bookmarkStart w:id="2384" w:name="_Toc214954373"/>
      <w:bookmarkStart w:id="2385" w:name="_Toc222152585"/>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382"/>
      <w:bookmarkEnd w:id="2383"/>
      <w:bookmarkEnd w:id="2384"/>
      <w:bookmarkEnd w:id="2385"/>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386" w:name="_Toc212496075"/>
      <w:bookmarkStart w:id="2387" w:name="_Toc214953648"/>
      <w:bookmarkStart w:id="2388" w:name="_Toc214954374"/>
      <w:bookmarkStart w:id="2389" w:name="_Toc222152586"/>
      <w:r w:rsidRPr="002437CB">
        <w:rPr>
          <w:lang w:eastAsia="zh-CN"/>
        </w:rPr>
        <w:t>6.1.13.6</w:t>
      </w:r>
      <w:r w:rsidRPr="002437CB">
        <w:rPr>
          <w:lang w:eastAsia="zh-CN"/>
        </w:rPr>
        <w:tab/>
        <w:t>Data Model</w:t>
      </w:r>
      <w:bookmarkEnd w:id="2386"/>
      <w:bookmarkEnd w:id="2387"/>
      <w:bookmarkEnd w:id="2388"/>
      <w:bookmarkEnd w:id="2389"/>
    </w:p>
    <w:p w14:paraId="7A60826B" w14:textId="49B846EB" w:rsidR="00D63B44" w:rsidRPr="002437CB" w:rsidRDefault="00D63B44" w:rsidP="00D63B44">
      <w:pPr>
        <w:pStyle w:val="Heading5"/>
        <w:rPr>
          <w:lang w:eastAsia="zh-CN"/>
        </w:rPr>
      </w:pPr>
      <w:bookmarkStart w:id="2390" w:name="_Toc212496076"/>
      <w:bookmarkStart w:id="2391" w:name="_Toc214953649"/>
      <w:bookmarkStart w:id="2392" w:name="_Toc214954375"/>
      <w:bookmarkStart w:id="2393" w:name="_Toc222152587"/>
      <w:r w:rsidRPr="002437CB">
        <w:rPr>
          <w:lang w:eastAsia="zh-CN"/>
        </w:rPr>
        <w:t>6.1.13.6.1</w:t>
      </w:r>
      <w:r w:rsidRPr="002437CB">
        <w:rPr>
          <w:lang w:eastAsia="zh-CN"/>
        </w:rPr>
        <w:tab/>
        <w:t>General</w:t>
      </w:r>
      <w:bookmarkEnd w:id="2390"/>
      <w:bookmarkEnd w:id="2391"/>
      <w:bookmarkEnd w:id="2392"/>
      <w:bookmarkEnd w:id="2393"/>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B9366B" w:rsidRPr="002437CB" w14:paraId="7ED82DBB" w14:textId="77777777" w:rsidTr="006460FF">
        <w:trPr>
          <w:jc w:val="center"/>
        </w:trPr>
        <w:tc>
          <w:tcPr>
            <w:tcW w:w="3032" w:type="dxa"/>
            <w:hideMark/>
          </w:tcPr>
          <w:p w14:paraId="3559F69C" w14:textId="77777777" w:rsidR="00B9366B" w:rsidRPr="002437CB" w:rsidRDefault="00B9366B" w:rsidP="00A24C9B">
            <w:pPr>
              <w:pStyle w:val="TAL"/>
            </w:pPr>
            <w:r w:rsidRPr="002437CB">
              <w:t>MLMdlRetNotif</w:t>
            </w:r>
          </w:p>
        </w:tc>
        <w:tc>
          <w:tcPr>
            <w:tcW w:w="1598" w:type="dxa"/>
            <w:hideMark/>
          </w:tcPr>
          <w:p w14:paraId="57569271" w14:textId="77777777" w:rsidR="00B9366B" w:rsidRPr="002437CB" w:rsidRDefault="00B9366B" w:rsidP="00752A3E">
            <w:pPr>
              <w:pStyle w:val="TAC"/>
            </w:pPr>
            <w:r w:rsidRPr="002437CB">
              <w:t>6.1.13.6.2.4</w:t>
            </w:r>
          </w:p>
        </w:tc>
        <w:tc>
          <w:tcPr>
            <w:tcW w:w="2704" w:type="dxa"/>
            <w:hideMark/>
          </w:tcPr>
          <w:p w14:paraId="2F3CD5BD" w14:textId="77777777" w:rsidR="00B9366B" w:rsidRPr="002437CB" w:rsidRDefault="00B9366B" w:rsidP="00A24C9B">
            <w:pPr>
              <w:pStyle w:val="TAL"/>
            </w:pPr>
            <w:r w:rsidRPr="002437CB">
              <w:t>Represents the AIMLE ML Model Retrieval notification.</w:t>
            </w:r>
          </w:p>
        </w:tc>
        <w:tc>
          <w:tcPr>
            <w:tcW w:w="2443" w:type="dxa"/>
            <w:hideMark/>
          </w:tcPr>
          <w:p w14:paraId="4BE08196" w14:textId="77777777" w:rsidR="00B9366B" w:rsidRPr="002437CB" w:rsidRDefault="00B9366B" w:rsidP="00A24C9B">
            <w:pPr>
              <w:pStyle w:val="TAL"/>
            </w:pPr>
          </w:p>
        </w:tc>
      </w:tr>
      <w:tr w:rsidR="00B9366B" w:rsidRPr="002437CB" w14:paraId="1FEE2198" w14:textId="77777777" w:rsidTr="006460FF">
        <w:trPr>
          <w:jc w:val="center"/>
        </w:trPr>
        <w:tc>
          <w:tcPr>
            <w:tcW w:w="3032" w:type="dxa"/>
          </w:tcPr>
          <w:p w14:paraId="465F61C2" w14:textId="77777777" w:rsidR="00B9366B" w:rsidRPr="002437CB" w:rsidRDefault="00B9366B" w:rsidP="00A24C9B">
            <w:pPr>
              <w:pStyle w:val="TAL"/>
            </w:pPr>
            <w:r w:rsidRPr="002437CB">
              <w:rPr>
                <w:lang w:eastAsia="zh-CN"/>
              </w:rPr>
              <w:t>MLMdlRetReq</w:t>
            </w:r>
          </w:p>
        </w:tc>
        <w:tc>
          <w:tcPr>
            <w:tcW w:w="1598" w:type="dxa"/>
          </w:tcPr>
          <w:p w14:paraId="54362F02" w14:textId="77777777" w:rsidR="00B9366B" w:rsidRPr="002437CB" w:rsidRDefault="00B9366B" w:rsidP="00752A3E">
            <w:pPr>
              <w:pStyle w:val="TAC"/>
              <w:rPr>
                <w:lang w:eastAsia="zh-CN"/>
              </w:rPr>
            </w:pPr>
            <w:r w:rsidRPr="002437CB">
              <w:rPr>
                <w:lang w:eastAsia="zh-CN"/>
              </w:rPr>
              <w:t>6.1.13.6.2.5</w:t>
            </w:r>
          </w:p>
        </w:tc>
        <w:tc>
          <w:tcPr>
            <w:tcW w:w="2704" w:type="dxa"/>
          </w:tcPr>
          <w:p w14:paraId="3DB65045" w14:textId="77777777" w:rsidR="00B9366B" w:rsidRPr="002437CB" w:rsidRDefault="00B9366B" w:rsidP="00A24C9B">
            <w:pPr>
              <w:pStyle w:val="TAL"/>
            </w:pPr>
            <w:r w:rsidRPr="002437CB">
              <w:t>Represents the AIMLE ML Model Retrieval request information.</w:t>
            </w:r>
          </w:p>
        </w:tc>
        <w:tc>
          <w:tcPr>
            <w:tcW w:w="2443" w:type="dxa"/>
          </w:tcPr>
          <w:p w14:paraId="16323A2A" w14:textId="77777777" w:rsidR="00B9366B" w:rsidRPr="002437CB" w:rsidRDefault="00B9366B" w:rsidP="00A24C9B">
            <w:pPr>
              <w:pStyle w:val="TAL"/>
            </w:pPr>
          </w:p>
        </w:tc>
      </w:tr>
      <w:tr w:rsidR="00B9366B" w:rsidRPr="002437CB" w14:paraId="7EB450FF" w14:textId="77777777" w:rsidTr="006460FF">
        <w:trPr>
          <w:jc w:val="center"/>
        </w:trPr>
        <w:tc>
          <w:tcPr>
            <w:tcW w:w="3032" w:type="dxa"/>
          </w:tcPr>
          <w:p w14:paraId="0D8B90E0" w14:textId="77777777" w:rsidR="00B9366B" w:rsidRPr="002437CB" w:rsidRDefault="00B9366B" w:rsidP="00A24C9B">
            <w:pPr>
              <w:pStyle w:val="TAL"/>
              <w:rPr>
                <w:lang w:eastAsia="zh-CN"/>
              </w:rPr>
            </w:pPr>
            <w:r w:rsidRPr="002437CB">
              <w:rPr>
                <w:lang w:eastAsia="zh-CN"/>
              </w:rPr>
              <w:t>MLMdlRetRsp</w:t>
            </w:r>
          </w:p>
        </w:tc>
        <w:tc>
          <w:tcPr>
            <w:tcW w:w="1598" w:type="dxa"/>
          </w:tcPr>
          <w:p w14:paraId="3E418DE2" w14:textId="77777777" w:rsidR="00B9366B" w:rsidRPr="002437CB" w:rsidRDefault="00B9366B" w:rsidP="00752A3E">
            <w:pPr>
              <w:pStyle w:val="TAC"/>
              <w:rPr>
                <w:lang w:eastAsia="zh-CN"/>
              </w:rPr>
            </w:pPr>
            <w:r w:rsidRPr="002437CB">
              <w:rPr>
                <w:lang w:eastAsia="zh-CN"/>
              </w:rPr>
              <w:t>6.1.13.6.2.6</w:t>
            </w:r>
          </w:p>
        </w:tc>
        <w:tc>
          <w:tcPr>
            <w:tcW w:w="2704" w:type="dxa"/>
          </w:tcPr>
          <w:p w14:paraId="73ECECE4" w14:textId="77777777" w:rsidR="00B9366B" w:rsidRPr="002437CB" w:rsidRDefault="00B9366B" w:rsidP="00A24C9B">
            <w:pPr>
              <w:pStyle w:val="TAL"/>
            </w:pPr>
            <w:r w:rsidRPr="002437CB">
              <w:t>Represents the AIMLE ML Model Retrieval response information.</w:t>
            </w:r>
          </w:p>
        </w:tc>
        <w:tc>
          <w:tcPr>
            <w:tcW w:w="2443" w:type="dxa"/>
          </w:tcPr>
          <w:p w14:paraId="6348E634" w14:textId="77777777" w:rsidR="00B9366B" w:rsidRPr="002437CB" w:rsidRDefault="00B9366B" w:rsidP="00A24C9B">
            <w:pPr>
              <w:pStyle w:val="TAL"/>
            </w:pPr>
          </w:p>
        </w:tc>
      </w:tr>
      <w:tr w:rsidR="00B9366B" w:rsidRPr="002437CB" w14:paraId="3D8476BC" w14:textId="77777777" w:rsidTr="006460FF">
        <w:trPr>
          <w:jc w:val="center"/>
        </w:trPr>
        <w:tc>
          <w:tcPr>
            <w:tcW w:w="3032" w:type="dxa"/>
            <w:hideMark/>
          </w:tcPr>
          <w:p w14:paraId="66944D5B" w14:textId="77777777" w:rsidR="00B9366B" w:rsidRPr="002437CB" w:rsidRDefault="00B9366B" w:rsidP="00A24C9B">
            <w:pPr>
              <w:pStyle w:val="TAL"/>
            </w:pPr>
            <w:r w:rsidRPr="002437CB">
              <w:t>MLMdlRetSub</w:t>
            </w:r>
          </w:p>
        </w:tc>
        <w:tc>
          <w:tcPr>
            <w:tcW w:w="1598" w:type="dxa"/>
            <w:hideMark/>
          </w:tcPr>
          <w:p w14:paraId="62688CAD" w14:textId="77777777" w:rsidR="00B9366B" w:rsidRPr="002437CB" w:rsidRDefault="00B9366B" w:rsidP="00752A3E">
            <w:pPr>
              <w:pStyle w:val="TAC"/>
              <w:rPr>
                <w:lang w:eastAsia="zh-CN"/>
              </w:rPr>
            </w:pPr>
            <w:r w:rsidRPr="002437CB">
              <w:rPr>
                <w:lang w:eastAsia="zh-CN"/>
              </w:rPr>
              <w:t>6.1.13.6.2.2</w:t>
            </w:r>
          </w:p>
        </w:tc>
        <w:tc>
          <w:tcPr>
            <w:tcW w:w="2704" w:type="dxa"/>
            <w:hideMark/>
          </w:tcPr>
          <w:p w14:paraId="5FE9A2E9" w14:textId="77777777" w:rsidR="00B9366B" w:rsidRPr="002437CB" w:rsidRDefault="00B9366B" w:rsidP="00A24C9B">
            <w:pPr>
              <w:pStyle w:val="TAL"/>
            </w:pPr>
            <w:r w:rsidRPr="002437CB">
              <w:t>Represents the AIMLE ML Model Retrieval subscription information.</w:t>
            </w:r>
          </w:p>
        </w:tc>
        <w:tc>
          <w:tcPr>
            <w:tcW w:w="2443" w:type="dxa"/>
          </w:tcPr>
          <w:p w14:paraId="211BAB39" w14:textId="77777777" w:rsidR="00B9366B" w:rsidRPr="002437CB" w:rsidRDefault="00B9366B" w:rsidP="00A24C9B">
            <w:pPr>
              <w:pStyle w:val="TAL"/>
            </w:pPr>
          </w:p>
        </w:tc>
      </w:tr>
      <w:tr w:rsidR="00B9366B" w:rsidRPr="002437CB" w14:paraId="3A7DDC9D" w14:textId="77777777" w:rsidTr="006460FF">
        <w:trPr>
          <w:jc w:val="center"/>
        </w:trPr>
        <w:tc>
          <w:tcPr>
            <w:tcW w:w="3032" w:type="dxa"/>
            <w:hideMark/>
          </w:tcPr>
          <w:p w14:paraId="1DCBD9A6" w14:textId="77777777" w:rsidR="00B9366B" w:rsidRPr="002437CB" w:rsidRDefault="00B9366B" w:rsidP="00A24C9B">
            <w:pPr>
              <w:pStyle w:val="TAL"/>
            </w:pPr>
            <w:r w:rsidRPr="002437CB">
              <w:t>MLMdlRetSubPatch</w:t>
            </w:r>
          </w:p>
        </w:tc>
        <w:tc>
          <w:tcPr>
            <w:tcW w:w="1598" w:type="dxa"/>
            <w:hideMark/>
          </w:tcPr>
          <w:p w14:paraId="3069767E" w14:textId="77777777" w:rsidR="00B9366B" w:rsidRPr="002437CB" w:rsidRDefault="00B9366B" w:rsidP="00752A3E">
            <w:pPr>
              <w:pStyle w:val="TAC"/>
              <w:rPr>
                <w:lang w:eastAsia="zh-CN"/>
              </w:rPr>
            </w:pPr>
            <w:r w:rsidRPr="002437CB">
              <w:rPr>
                <w:lang w:eastAsia="zh-CN"/>
              </w:rPr>
              <w:t>6.1.13.6.2.3</w:t>
            </w:r>
          </w:p>
        </w:tc>
        <w:tc>
          <w:tcPr>
            <w:tcW w:w="2704" w:type="dxa"/>
            <w:hideMark/>
          </w:tcPr>
          <w:p w14:paraId="58F39AA9" w14:textId="77777777" w:rsidR="00B9366B" w:rsidRPr="002437CB" w:rsidRDefault="00B9366B" w:rsidP="00A24C9B">
            <w:pPr>
              <w:pStyle w:val="TAL"/>
            </w:pPr>
            <w:r w:rsidRPr="002437CB">
              <w:t>Represents the requested modifications to the AIMLE ML Model Retrieval subscription information.</w:t>
            </w:r>
          </w:p>
        </w:tc>
        <w:tc>
          <w:tcPr>
            <w:tcW w:w="2443" w:type="dxa"/>
          </w:tcPr>
          <w:p w14:paraId="14812BE6" w14:textId="77777777" w:rsidR="00B9366B" w:rsidRPr="002437CB" w:rsidRDefault="00B9366B" w:rsidP="00A24C9B">
            <w:pPr>
              <w:pStyle w:val="TAL"/>
            </w:pPr>
          </w:p>
        </w:tc>
      </w:tr>
      <w:tr w:rsidR="00B9366B" w:rsidRPr="002437CB" w14:paraId="74C3883F" w14:textId="77777777" w:rsidTr="006460FF">
        <w:trPr>
          <w:jc w:val="center"/>
        </w:trPr>
        <w:tc>
          <w:tcPr>
            <w:tcW w:w="3032" w:type="dxa"/>
          </w:tcPr>
          <w:p w14:paraId="2884697C" w14:textId="31F8B850" w:rsidR="00B9366B" w:rsidRPr="002437CB" w:rsidRDefault="00B9366B" w:rsidP="009C0366">
            <w:pPr>
              <w:pStyle w:val="TAL"/>
            </w:pPr>
            <w:r w:rsidRPr="002437CB">
              <w:t>M</w:t>
            </w:r>
            <w:r w:rsidR="00662180">
              <w:t>L</w:t>
            </w:r>
            <w:r w:rsidRPr="002437CB">
              <w:t>ModelDetail</w:t>
            </w:r>
          </w:p>
        </w:tc>
        <w:tc>
          <w:tcPr>
            <w:tcW w:w="1598" w:type="dxa"/>
          </w:tcPr>
          <w:p w14:paraId="7ACF7CBB" w14:textId="77777777" w:rsidR="00B9366B" w:rsidRPr="002437CB" w:rsidRDefault="00B9366B" w:rsidP="00752A3E">
            <w:pPr>
              <w:pStyle w:val="TAC"/>
              <w:rPr>
                <w:lang w:eastAsia="zh-CN"/>
              </w:rPr>
            </w:pPr>
            <w:r w:rsidRPr="002437CB">
              <w:rPr>
                <w:lang w:eastAsia="zh-CN"/>
              </w:rPr>
              <w:t>6.1.13.6.2.7</w:t>
            </w:r>
          </w:p>
        </w:tc>
        <w:tc>
          <w:tcPr>
            <w:tcW w:w="2704" w:type="dxa"/>
          </w:tcPr>
          <w:p w14:paraId="04F1051A" w14:textId="77777777" w:rsidR="00B9366B" w:rsidRPr="002437CB" w:rsidRDefault="00B9366B" w:rsidP="00A24C9B">
            <w:pPr>
              <w:pStyle w:val="TAL"/>
            </w:pPr>
            <w:r w:rsidRPr="002437CB">
              <w:t>Represents the ML Model information.</w:t>
            </w:r>
          </w:p>
        </w:tc>
        <w:tc>
          <w:tcPr>
            <w:tcW w:w="2443" w:type="dxa"/>
          </w:tcPr>
          <w:p w14:paraId="2D5D70F7" w14:textId="77777777" w:rsidR="00B9366B" w:rsidRPr="002437CB" w:rsidRDefault="00B9366B"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350D99" w:rsidRPr="00C07EFD" w14:paraId="5438D390"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1F7ADBCD" w14:textId="77777777" w:rsidR="00350D99" w:rsidRPr="00C07EFD" w:rsidRDefault="00350D99"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474F1BEB" w14:textId="118D2581" w:rsidR="00350D99" w:rsidRPr="00C07EFD" w:rsidRDefault="00350D99" w:rsidP="00527778">
            <w:pPr>
              <w:pStyle w:val="TAC"/>
            </w:pPr>
            <w:r w:rsidRPr="004420EF">
              <w:t>3GPP TS 29.</w:t>
            </w:r>
            <w:r w:rsidR="003B4FEA">
              <w:t>122</w:t>
            </w:r>
            <w:r w:rsidR="003B4FEA" w:rsidRPr="004420EF">
              <w:t> </w:t>
            </w:r>
            <w:r>
              <w:t>[</w:t>
            </w:r>
            <w:r w:rsidR="00C27DB3">
              <w:t>2</w:t>
            </w:r>
            <w:r>
              <w:t>]</w:t>
            </w:r>
          </w:p>
        </w:tc>
        <w:tc>
          <w:tcPr>
            <w:tcW w:w="2964" w:type="dxa"/>
            <w:tcBorders>
              <w:top w:val="single" w:sz="6" w:space="0" w:color="auto"/>
              <w:left w:val="single" w:sz="6" w:space="0" w:color="auto"/>
              <w:bottom w:val="single" w:sz="6" w:space="0" w:color="auto"/>
              <w:right w:val="single" w:sz="6" w:space="0" w:color="auto"/>
            </w:tcBorders>
          </w:tcPr>
          <w:p w14:paraId="40EED50C" w14:textId="77777777" w:rsidR="00350D99" w:rsidRPr="00C07EFD" w:rsidRDefault="00350D99"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256FFC8F" w14:textId="77777777" w:rsidR="00350D99" w:rsidRPr="00C07EFD" w:rsidRDefault="00350D99" w:rsidP="00527778">
            <w:pPr>
              <w:pStyle w:val="TAL"/>
            </w:pPr>
          </w:p>
        </w:tc>
      </w:tr>
      <w:tr w:rsidR="00350D99" w:rsidRPr="00C07EFD" w14:paraId="7599964A"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3191E72" w14:textId="77777777" w:rsidR="00350D99" w:rsidRPr="00C07EFD" w:rsidRDefault="00350D99"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15B1BACE" w14:textId="77777777" w:rsidR="00350D99" w:rsidRPr="00C07EFD" w:rsidRDefault="00350D99"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5E583DF0" w14:textId="77777777" w:rsidR="00350D99" w:rsidRPr="00C07EFD" w:rsidRDefault="00350D99"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7A4CF680" w14:textId="77777777" w:rsidR="00350D99" w:rsidRPr="00C07EFD" w:rsidRDefault="00350D99" w:rsidP="00527778">
            <w:pPr>
              <w:pStyle w:val="TAL"/>
            </w:pPr>
          </w:p>
        </w:tc>
      </w:tr>
      <w:tr w:rsidR="00350D99" w:rsidRPr="00C07EFD" w14:paraId="133E033F"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0279696" w14:textId="77777777" w:rsidR="00350D99" w:rsidRPr="00C07EFD" w:rsidRDefault="00350D99"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29C8BC27" w14:textId="77777777" w:rsidR="00350D99" w:rsidRPr="00C07EFD" w:rsidRDefault="00350D99"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4E6FED6" w14:textId="77777777" w:rsidR="00350D99" w:rsidRPr="00C07EFD" w:rsidRDefault="00350D99"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7CCB02F9" w14:textId="77777777" w:rsidR="00350D99" w:rsidRPr="00C07EFD" w:rsidRDefault="00350D99" w:rsidP="00527778">
            <w:pPr>
              <w:pStyle w:val="TAL"/>
            </w:pPr>
          </w:p>
        </w:tc>
      </w:tr>
      <w:tr w:rsidR="00350D99" w:rsidRPr="00C07EFD" w14:paraId="6D3AB66B"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500C65DB" w14:textId="77777777" w:rsidR="00350D99" w:rsidRPr="00C07EFD" w:rsidRDefault="00350D99"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06AC72E1" w14:textId="77777777" w:rsidR="00350D99" w:rsidRPr="00C07EFD" w:rsidRDefault="00350D99"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20BFDFEE" w14:textId="77777777" w:rsidR="00350D99" w:rsidRPr="00C07EFD" w:rsidRDefault="00350D99"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7BFE7E28" w14:textId="77777777" w:rsidR="00350D99" w:rsidRPr="00C07EFD" w:rsidRDefault="00350D99" w:rsidP="00527778">
            <w:pPr>
              <w:pStyle w:val="TAL"/>
            </w:pPr>
          </w:p>
        </w:tc>
      </w:tr>
      <w:tr w:rsidR="00D63B44" w:rsidRPr="002437CB" w14:paraId="7D2149C5" w14:textId="77777777" w:rsidTr="006460FF">
        <w:trPr>
          <w:jc w:val="center"/>
        </w:trPr>
        <w:tc>
          <w:tcPr>
            <w:tcW w:w="2207" w:type="dxa"/>
          </w:tcPr>
          <w:p w14:paraId="3A343887" w14:textId="77777777" w:rsidR="00D63B44" w:rsidRPr="002437CB" w:rsidRDefault="00D63B44" w:rsidP="00A24C9B">
            <w:pPr>
              <w:pStyle w:val="TAL"/>
              <w:rPr>
                <w:lang w:eastAsia="zh-CN"/>
              </w:rPr>
            </w:pPr>
            <w:r w:rsidRPr="002437CB">
              <w:rPr>
                <w:lang w:eastAsia="zh-CN"/>
              </w:rPr>
              <w:t>SupportedFeatures</w:t>
            </w:r>
          </w:p>
        </w:tc>
        <w:tc>
          <w:tcPr>
            <w:tcW w:w="1887" w:type="dxa"/>
          </w:tcPr>
          <w:p w14:paraId="006966BE" w14:textId="15F363E2" w:rsidR="00D63B44" w:rsidRPr="002437CB" w:rsidRDefault="00D63B44" w:rsidP="00752A3E">
            <w:pPr>
              <w:pStyle w:val="TAC"/>
            </w:pPr>
            <w:r w:rsidRPr="002437CB">
              <w:t>3GPP TS 29.571 </w:t>
            </w:r>
            <w:r w:rsidR="00946FFF" w:rsidRPr="002437CB">
              <w:t>[11]</w:t>
            </w:r>
          </w:p>
        </w:tc>
        <w:tc>
          <w:tcPr>
            <w:tcW w:w="2964" w:type="dxa"/>
          </w:tcPr>
          <w:p w14:paraId="66973660" w14:textId="77777777" w:rsidR="00D63B44" w:rsidRPr="002437CB" w:rsidRDefault="00D63B44" w:rsidP="00A24C9B">
            <w:pPr>
              <w:pStyle w:val="TAL"/>
              <w:rPr>
                <w:rFonts w:cs="Arial"/>
                <w:szCs w:val="18"/>
              </w:rPr>
            </w:pPr>
            <w:r w:rsidRPr="002437CB">
              <w:rPr>
                <w:rFonts w:cs="Arial"/>
                <w:szCs w:val="18"/>
              </w:rPr>
              <w:t>Used to negotiate the applicability of optional features.</w:t>
            </w:r>
          </w:p>
        </w:tc>
        <w:tc>
          <w:tcPr>
            <w:tcW w:w="2719" w:type="dxa"/>
          </w:tcPr>
          <w:p w14:paraId="520DF949" w14:textId="77777777" w:rsidR="00D63B44" w:rsidRPr="002437CB" w:rsidRDefault="00D63B44" w:rsidP="00A24C9B">
            <w:pPr>
              <w:pStyle w:val="TAL"/>
            </w:pPr>
          </w:p>
        </w:tc>
      </w:tr>
      <w:tr w:rsidR="00D63B44" w:rsidRPr="002437CB" w14:paraId="60BF0D85" w14:textId="77777777" w:rsidTr="006460FF">
        <w:trPr>
          <w:jc w:val="center"/>
        </w:trPr>
        <w:tc>
          <w:tcPr>
            <w:tcW w:w="2207" w:type="dxa"/>
          </w:tcPr>
          <w:p w14:paraId="01180C1F" w14:textId="77777777" w:rsidR="00D63B44" w:rsidRPr="002437CB" w:rsidRDefault="00D63B44" w:rsidP="00A24C9B">
            <w:pPr>
              <w:pStyle w:val="TAL"/>
              <w:rPr>
                <w:lang w:eastAsia="zh-CN"/>
              </w:rPr>
            </w:pPr>
            <w:r w:rsidRPr="002437CB">
              <w:rPr>
                <w:lang w:eastAsia="zh-CN"/>
              </w:rPr>
              <w:t>Uri</w:t>
            </w:r>
          </w:p>
        </w:tc>
        <w:tc>
          <w:tcPr>
            <w:tcW w:w="1887" w:type="dxa"/>
          </w:tcPr>
          <w:p w14:paraId="1295B6FD" w14:textId="77777777" w:rsidR="00D63B44" w:rsidRPr="002437CB" w:rsidRDefault="00D63B44" w:rsidP="00752A3E">
            <w:pPr>
              <w:pStyle w:val="TAC"/>
            </w:pPr>
            <w:r w:rsidRPr="002437CB">
              <w:t>3GPP TS 29.122 [2]</w:t>
            </w:r>
          </w:p>
        </w:tc>
        <w:tc>
          <w:tcPr>
            <w:tcW w:w="2964" w:type="dxa"/>
          </w:tcPr>
          <w:p w14:paraId="1499C475" w14:textId="77777777" w:rsidR="00D63B44" w:rsidRPr="002437CB" w:rsidRDefault="00D63B44" w:rsidP="00A24C9B">
            <w:pPr>
              <w:pStyle w:val="TAL"/>
              <w:rPr>
                <w:rFonts w:cs="Arial"/>
                <w:szCs w:val="18"/>
              </w:rPr>
            </w:pPr>
            <w:r w:rsidRPr="002437CB">
              <w:rPr>
                <w:rFonts w:cs="Arial"/>
                <w:szCs w:val="18"/>
              </w:rPr>
              <w:t>Used to indicate the notification URI.</w:t>
            </w:r>
          </w:p>
        </w:tc>
        <w:tc>
          <w:tcPr>
            <w:tcW w:w="2719" w:type="dxa"/>
          </w:tcPr>
          <w:p w14:paraId="6A12727D" w14:textId="77777777" w:rsidR="00D63B44" w:rsidRPr="002437CB" w:rsidRDefault="00D63B44"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394" w:name="_Toc212496077"/>
      <w:bookmarkStart w:id="2395" w:name="_Toc214953650"/>
      <w:bookmarkStart w:id="2396" w:name="_Toc214954376"/>
      <w:bookmarkStart w:id="2397" w:name="_Toc222152588"/>
      <w:r w:rsidRPr="002437CB">
        <w:rPr>
          <w:lang w:eastAsia="zh-CN"/>
        </w:rPr>
        <w:t>6.1.13.6.2</w:t>
      </w:r>
      <w:r w:rsidRPr="002437CB">
        <w:rPr>
          <w:lang w:eastAsia="zh-CN"/>
        </w:rPr>
        <w:tab/>
        <w:t>Structured data types</w:t>
      </w:r>
      <w:bookmarkEnd w:id="2394"/>
      <w:bookmarkEnd w:id="2395"/>
      <w:bookmarkEnd w:id="2396"/>
      <w:bookmarkEnd w:id="2397"/>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6EE484F3"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4FCD5C3B"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14582A50"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155C019A"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398" w:name="_Toc212496078"/>
      <w:bookmarkStart w:id="2399" w:name="_Toc214953651"/>
      <w:bookmarkStart w:id="2400" w:name="_Toc214954377"/>
      <w:bookmarkStart w:id="2401" w:name="_Toc222152589"/>
      <w:r w:rsidRPr="002437CB">
        <w:rPr>
          <w:lang w:eastAsia="zh-CN"/>
        </w:rPr>
        <w:t>6.1.13.6.3</w:t>
      </w:r>
      <w:r w:rsidRPr="002437CB">
        <w:rPr>
          <w:lang w:eastAsia="zh-CN"/>
        </w:rPr>
        <w:tab/>
        <w:t>Simple data types and enumerations</w:t>
      </w:r>
      <w:bookmarkEnd w:id="2398"/>
      <w:bookmarkEnd w:id="2399"/>
      <w:bookmarkEnd w:id="2400"/>
      <w:bookmarkEnd w:id="2401"/>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02" w:name="_Toc212496079"/>
      <w:bookmarkStart w:id="2403" w:name="_Toc214953652"/>
      <w:bookmarkStart w:id="2404" w:name="_Toc214954378"/>
      <w:bookmarkStart w:id="2405" w:name="_Toc222152590"/>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02"/>
      <w:bookmarkEnd w:id="2403"/>
      <w:bookmarkEnd w:id="2404"/>
      <w:bookmarkEnd w:id="2405"/>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06" w:name="_Toc212496080"/>
      <w:bookmarkStart w:id="2407" w:name="_Toc214953653"/>
      <w:bookmarkStart w:id="2408" w:name="_Toc214954379"/>
      <w:bookmarkStart w:id="2409" w:name="_Toc222152591"/>
      <w:r w:rsidRPr="002437CB">
        <w:rPr>
          <w:noProof/>
        </w:rPr>
        <w:t>6.1.13.</w:t>
      </w:r>
      <w:r w:rsidRPr="002437CB">
        <w:t>6.5</w:t>
      </w:r>
      <w:r w:rsidRPr="002437CB">
        <w:tab/>
        <w:t>Binary data</w:t>
      </w:r>
      <w:bookmarkEnd w:id="2406"/>
      <w:bookmarkEnd w:id="2407"/>
      <w:bookmarkEnd w:id="2408"/>
      <w:bookmarkEnd w:id="2409"/>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10" w:name="_Toc212496081"/>
      <w:bookmarkStart w:id="2411" w:name="_Toc214953654"/>
      <w:bookmarkStart w:id="2412" w:name="_Toc214954380"/>
      <w:bookmarkStart w:id="2413" w:name="_Toc222152592"/>
      <w:r w:rsidRPr="002437CB">
        <w:rPr>
          <w:lang w:eastAsia="zh-CN"/>
        </w:rPr>
        <w:t>6.1.13.7</w:t>
      </w:r>
      <w:r w:rsidRPr="002437CB">
        <w:rPr>
          <w:lang w:eastAsia="zh-CN"/>
        </w:rPr>
        <w:tab/>
        <w:t>Error Handling</w:t>
      </w:r>
      <w:bookmarkEnd w:id="2410"/>
      <w:bookmarkEnd w:id="2411"/>
      <w:bookmarkEnd w:id="2412"/>
      <w:bookmarkEnd w:id="2413"/>
    </w:p>
    <w:p w14:paraId="36592B9D" w14:textId="38344989" w:rsidR="00D63B44" w:rsidRPr="002437CB" w:rsidRDefault="00D63B44" w:rsidP="00D63B44">
      <w:pPr>
        <w:pStyle w:val="Heading5"/>
      </w:pPr>
      <w:bookmarkStart w:id="2414" w:name="_Toc212496082"/>
      <w:bookmarkStart w:id="2415" w:name="_Toc214953655"/>
      <w:bookmarkStart w:id="2416" w:name="_Toc214954381"/>
      <w:bookmarkStart w:id="2417" w:name="_Toc222152593"/>
      <w:r w:rsidRPr="002437CB">
        <w:rPr>
          <w:lang w:eastAsia="zh-CN"/>
        </w:rPr>
        <w:t>6.1.13.7.1</w:t>
      </w:r>
      <w:r w:rsidRPr="002437CB">
        <w:tab/>
        <w:t>General</w:t>
      </w:r>
      <w:bookmarkEnd w:id="2414"/>
      <w:bookmarkEnd w:id="2415"/>
      <w:bookmarkEnd w:id="2416"/>
      <w:bookmarkEnd w:id="2417"/>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18" w:name="_Toc212496083"/>
      <w:bookmarkStart w:id="2419" w:name="_Toc214953656"/>
      <w:bookmarkStart w:id="2420" w:name="_Toc214954382"/>
      <w:bookmarkStart w:id="2421" w:name="_Toc222152594"/>
      <w:r w:rsidRPr="002437CB">
        <w:rPr>
          <w:lang w:eastAsia="zh-CN"/>
        </w:rPr>
        <w:t>6.1.13.7.2</w:t>
      </w:r>
      <w:r w:rsidRPr="002437CB">
        <w:tab/>
        <w:t>Protocol Errors</w:t>
      </w:r>
      <w:bookmarkEnd w:id="2418"/>
      <w:bookmarkEnd w:id="2419"/>
      <w:bookmarkEnd w:id="2420"/>
      <w:bookmarkEnd w:id="2421"/>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22" w:name="_Toc212496084"/>
      <w:bookmarkStart w:id="2423" w:name="_Toc214953657"/>
      <w:bookmarkStart w:id="2424" w:name="_Toc214954383"/>
      <w:bookmarkStart w:id="2425" w:name="_Toc222152595"/>
      <w:r w:rsidRPr="002437CB">
        <w:rPr>
          <w:lang w:eastAsia="zh-CN"/>
        </w:rPr>
        <w:t>6.1.13.7.3</w:t>
      </w:r>
      <w:r w:rsidRPr="002437CB">
        <w:tab/>
        <w:t>Application Errors</w:t>
      </w:r>
      <w:bookmarkEnd w:id="2422"/>
      <w:bookmarkEnd w:id="2423"/>
      <w:bookmarkEnd w:id="2424"/>
      <w:bookmarkEnd w:id="2425"/>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26" w:name="_Toc212496085"/>
      <w:bookmarkStart w:id="2427" w:name="_Toc214953658"/>
      <w:bookmarkStart w:id="2428" w:name="_Toc214954384"/>
      <w:bookmarkStart w:id="2429" w:name="_Toc222152596"/>
      <w:r w:rsidRPr="002437CB">
        <w:rPr>
          <w:lang w:eastAsia="zh-CN"/>
        </w:rPr>
        <w:t>6.1.13.8</w:t>
      </w:r>
      <w:r w:rsidRPr="002437CB">
        <w:rPr>
          <w:lang w:eastAsia="zh-CN"/>
        </w:rPr>
        <w:tab/>
        <w:t>Feature negotiation</w:t>
      </w:r>
      <w:bookmarkEnd w:id="2426"/>
      <w:bookmarkEnd w:id="2427"/>
      <w:bookmarkEnd w:id="2428"/>
      <w:bookmarkEnd w:id="2429"/>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30" w:name="_Toc212496086"/>
      <w:bookmarkStart w:id="2431" w:name="_Toc214953659"/>
      <w:bookmarkStart w:id="2432" w:name="_Toc214954385"/>
      <w:bookmarkStart w:id="2433" w:name="_Toc222152597"/>
      <w:r w:rsidRPr="002437CB">
        <w:rPr>
          <w:noProof/>
        </w:rPr>
        <w:t>6.1.13.</w:t>
      </w:r>
      <w:r w:rsidRPr="002437CB">
        <w:t>9</w:t>
      </w:r>
      <w:r w:rsidRPr="002437CB">
        <w:tab/>
        <w:t>Security</w:t>
      </w:r>
      <w:bookmarkEnd w:id="2430"/>
      <w:bookmarkEnd w:id="2431"/>
      <w:bookmarkEnd w:id="2432"/>
      <w:bookmarkEnd w:id="2433"/>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34" w:name="_Toc212496087"/>
      <w:bookmarkStart w:id="2435" w:name="_Toc214953660"/>
      <w:bookmarkStart w:id="2436" w:name="_Toc214954386"/>
      <w:bookmarkStart w:id="2437" w:name="_Toc222152598"/>
      <w:r w:rsidRPr="002437CB">
        <w:t>6.1.14</w:t>
      </w:r>
      <w:r w:rsidRPr="002437CB">
        <w:tab/>
      </w:r>
      <w:r w:rsidRPr="002437CB">
        <w:rPr>
          <w:noProof/>
        </w:rPr>
        <w:t>AIMLES_SplitOpNodeRegistration</w:t>
      </w:r>
      <w:r w:rsidRPr="002437CB">
        <w:t xml:space="preserve"> API</w:t>
      </w:r>
      <w:bookmarkEnd w:id="2434"/>
      <w:bookmarkEnd w:id="2435"/>
      <w:bookmarkEnd w:id="2436"/>
      <w:bookmarkEnd w:id="2437"/>
    </w:p>
    <w:p w14:paraId="52417746" w14:textId="64E52A64" w:rsidR="007D7552" w:rsidRPr="002437CB" w:rsidRDefault="007D7552" w:rsidP="007D7552">
      <w:pPr>
        <w:pStyle w:val="Heading4"/>
      </w:pPr>
      <w:bookmarkStart w:id="2438" w:name="_Toc212496088"/>
      <w:bookmarkStart w:id="2439" w:name="_Toc214953661"/>
      <w:bookmarkStart w:id="2440" w:name="_Toc214954387"/>
      <w:bookmarkStart w:id="2441" w:name="_Toc222152599"/>
      <w:r w:rsidRPr="002437CB">
        <w:t>6.1.14.1</w:t>
      </w:r>
      <w:r w:rsidRPr="002437CB">
        <w:tab/>
        <w:t>Introduction</w:t>
      </w:r>
      <w:bookmarkEnd w:id="2438"/>
      <w:bookmarkEnd w:id="2439"/>
      <w:bookmarkEnd w:id="2440"/>
      <w:bookmarkEnd w:id="2441"/>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42" w:name="_Toc212496089"/>
      <w:bookmarkStart w:id="2443" w:name="_Toc214953662"/>
      <w:bookmarkStart w:id="2444" w:name="_Toc214954388"/>
      <w:bookmarkStart w:id="2445" w:name="_Toc222152600"/>
      <w:r w:rsidRPr="002437CB">
        <w:t>6.1.14.2</w:t>
      </w:r>
      <w:r w:rsidRPr="002437CB">
        <w:tab/>
        <w:t>Usage of HTTP and common API related aspects</w:t>
      </w:r>
      <w:bookmarkEnd w:id="2442"/>
      <w:bookmarkEnd w:id="2443"/>
      <w:bookmarkEnd w:id="2444"/>
      <w:bookmarkEnd w:id="2445"/>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446" w:name="_Toc212496090"/>
      <w:bookmarkStart w:id="2447" w:name="_Toc214953663"/>
      <w:bookmarkStart w:id="2448" w:name="_Toc214954389"/>
      <w:bookmarkStart w:id="2449" w:name="_Toc222152601"/>
      <w:r w:rsidRPr="002437CB">
        <w:t>6.1.14.3</w:t>
      </w:r>
      <w:r w:rsidRPr="002437CB">
        <w:tab/>
        <w:t>Resources</w:t>
      </w:r>
      <w:bookmarkEnd w:id="2446"/>
      <w:bookmarkEnd w:id="2447"/>
      <w:bookmarkEnd w:id="2448"/>
      <w:bookmarkEnd w:id="2449"/>
    </w:p>
    <w:p w14:paraId="627F7FE8" w14:textId="6BF263E5" w:rsidR="007D7552" w:rsidRPr="002437CB" w:rsidRDefault="007D7552" w:rsidP="007D7552">
      <w:pPr>
        <w:pStyle w:val="Heading5"/>
      </w:pPr>
      <w:bookmarkStart w:id="2450" w:name="_Toc212496091"/>
      <w:bookmarkStart w:id="2451" w:name="_Toc214953664"/>
      <w:bookmarkStart w:id="2452" w:name="_Toc214954390"/>
      <w:bookmarkStart w:id="2453" w:name="_Toc222152602"/>
      <w:r w:rsidRPr="002437CB">
        <w:t>6.1.14.3.1</w:t>
      </w:r>
      <w:r w:rsidRPr="002437CB">
        <w:tab/>
        <w:t>Overview</w:t>
      </w:r>
      <w:bookmarkEnd w:id="2450"/>
      <w:bookmarkEnd w:id="2451"/>
      <w:bookmarkEnd w:id="2452"/>
      <w:bookmarkEnd w:id="2453"/>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8" type="#_x0000_t75" style="width:303.75pt;height:150.75pt" o:ole="">
            <v:imagedata r:id="rId116" o:title=""/>
          </v:shape>
          <o:OLEObject Type="Embed" ProgID="Visio.Drawing.15" ShapeID="_x0000_i1108" DrawAspect="Content" ObjectID="_1833459244" r:id="rId117"/>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281835CD" w:rsidR="007D7552" w:rsidRPr="002437CB" w:rsidRDefault="007D7552" w:rsidP="00A24C9B">
            <w:pPr>
              <w:pStyle w:val="TAL"/>
            </w:pPr>
            <w:r w:rsidRPr="002437CB">
              <w:t xml:space="preserve">Query an </w:t>
            </w:r>
            <w:r w:rsidRPr="002437CB">
              <w:rPr>
                <w:noProof/>
              </w:rPr>
              <w:t>Individual Registered AIMLE Split Operation Node Register</w:t>
            </w:r>
            <w:r w:rsidR="00B87E4A">
              <w:rPr>
                <w:noProof/>
              </w:rPr>
              <w:t xml:space="preserve"> </w:t>
            </w:r>
            <w:r w:rsidR="00B87E4A" w:rsidRPr="002437CB">
              <w:t>Configuration</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7978B0FC" w:rsidR="007D7552" w:rsidRPr="002437CB" w:rsidRDefault="007D7552" w:rsidP="00A24C9B">
            <w:pPr>
              <w:pStyle w:val="TAL"/>
            </w:pPr>
            <w:r w:rsidRPr="002437CB">
              <w:t xml:space="preserve">Update an </w:t>
            </w:r>
            <w:r w:rsidRPr="002437CB">
              <w:rPr>
                <w:noProof/>
              </w:rPr>
              <w:t>Individual Registered AIMLE Split Operation Node Register</w:t>
            </w:r>
            <w:r w:rsidR="006D4F6E">
              <w:rPr>
                <w:noProof/>
              </w:rPr>
              <w:t xml:space="preserve"> </w:t>
            </w:r>
            <w:r w:rsidR="006D4F6E" w:rsidRPr="002437CB">
              <w:t>Configuration</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6D356E56" w:rsidR="007D7552" w:rsidRPr="002437CB" w:rsidRDefault="007D7552" w:rsidP="00A24C9B">
            <w:pPr>
              <w:pStyle w:val="TAL"/>
            </w:pPr>
            <w:r w:rsidRPr="002437CB">
              <w:t xml:space="preserve">Modify an </w:t>
            </w:r>
            <w:r w:rsidRPr="002437CB">
              <w:rPr>
                <w:noProof/>
              </w:rPr>
              <w:t>Individual Registered AIMLE Split Operation Node Register</w:t>
            </w:r>
            <w:r w:rsidR="00567849">
              <w:rPr>
                <w:noProof/>
              </w:rPr>
              <w:t xml:space="preserve"> </w:t>
            </w:r>
            <w:r w:rsidR="00567849" w:rsidRPr="002437CB">
              <w:t>Configuration</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649915" w:rsidR="007D7552" w:rsidRPr="002437CB" w:rsidRDefault="007D7552" w:rsidP="00A24C9B">
            <w:pPr>
              <w:pStyle w:val="TAL"/>
            </w:pPr>
            <w:r w:rsidRPr="002437CB">
              <w:t xml:space="preserve">Deregister an </w:t>
            </w:r>
            <w:r w:rsidRPr="002437CB">
              <w:rPr>
                <w:noProof/>
              </w:rPr>
              <w:t xml:space="preserve">Individual Registered AIMLE Split Operation Node Register </w:t>
            </w:r>
            <w:r w:rsidR="00806163" w:rsidRPr="002437CB">
              <w:t>Configuration</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454" w:name="_Toc212496092"/>
      <w:bookmarkStart w:id="2455" w:name="_Toc214953665"/>
      <w:bookmarkStart w:id="2456" w:name="_Toc214954391"/>
      <w:bookmarkStart w:id="2457" w:name="_Toc222152603"/>
      <w:r w:rsidRPr="002437CB">
        <w:t>6.1.14.3.2</w:t>
      </w:r>
      <w:r w:rsidRPr="002437CB">
        <w:tab/>
        <w:t>Resource: AIMLE Split Operation Node Register Configurations</w:t>
      </w:r>
      <w:bookmarkEnd w:id="2454"/>
      <w:bookmarkEnd w:id="2455"/>
      <w:bookmarkEnd w:id="2456"/>
      <w:bookmarkEnd w:id="2457"/>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77777777" w:rsidR="007D7552" w:rsidRPr="002437CB" w:rsidRDefault="007D7552" w:rsidP="007D7552">
      <w:r w:rsidRPr="002437CB">
        <w:t>The HTTP POST method enables the service consumer to register a</w:t>
      </w:r>
      <w:r w:rsidRPr="002437CB">
        <w:rPr>
          <w:noProof/>
        </w:rPr>
        <w:t xml:space="preserve"> AIMLE Split Operation Node Register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77777777" w:rsidR="007D7552" w:rsidRPr="002437CB" w:rsidRDefault="007D7552" w:rsidP="00A24C9B">
            <w:pPr>
              <w:pStyle w:val="TAL"/>
            </w:pPr>
            <w:r w:rsidRPr="002437CB">
              <w:t>Register a new Individual AIMLE Split Operation Node Register.</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77777777" w:rsidR="007D7552" w:rsidRPr="002437CB" w:rsidRDefault="007D7552" w:rsidP="00A24C9B">
            <w:pPr>
              <w:pStyle w:val="TAL"/>
            </w:pPr>
            <w:r w:rsidRPr="002437CB">
              <w:t xml:space="preserve">Successful case. The registration of the new </w:t>
            </w:r>
            <w:r w:rsidRPr="002437CB">
              <w:rPr>
                <w:noProof/>
              </w:rPr>
              <w:t xml:space="preserve">Individual AIMLE Split Operation Node Register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05B62FD0"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458" w:name="_Toc212496093"/>
      <w:bookmarkStart w:id="2459" w:name="_Toc214953666"/>
      <w:bookmarkStart w:id="2460" w:name="_Toc214954392"/>
      <w:bookmarkStart w:id="2461" w:name="_Toc222152604"/>
      <w:r w:rsidRPr="002437CB">
        <w:t>6.1.14.3.3</w:t>
      </w:r>
      <w:r w:rsidRPr="002437CB">
        <w:tab/>
        <w:t>Resource: Individual AIMLE Split Operation Node Register Configuration</w:t>
      </w:r>
      <w:bookmarkEnd w:id="2458"/>
      <w:bookmarkEnd w:id="2459"/>
      <w:bookmarkEnd w:id="2460"/>
      <w:bookmarkEnd w:id="2461"/>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77777777" w:rsidR="007D7552" w:rsidRPr="002437CB" w:rsidRDefault="007D7552" w:rsidP="007D7552">
      <w:r w:rsidRPr="002437CB">
        <w:t xml:space="preserve">The HTTP GET method enables the service consumer e.g., the VAL Server to query an Individual Registered </w:t>
      </w:r>
      <w:r w:rsidRPr="002437CB">
        <w:rPr>
          <w:noProof/>
        </w:rPr>
        <w:t xml:space="preserve">AIMLE Split Operation Node Register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7777777" w:rsidR="007D7552" w:rsidRPr="002437CB" w:rsidRDefault="007D7552" w:rsidP="00A24C9B">
            <w:pPr>
              <w:pStyle w:val="TAL"/>
            </w:pPr>
            <w:r w:rsidRPr="002437CB">
              <w:t xml:space="preserve">Successful case. The requested </w:t>
            </w:r>
            <w:r w:rsidRPr="002437CB">
              <w:rPr>
                <w:noProof/>
              </w:rPr>
              <w:t xml:space="preserve">information on the Individual Resgietered AIMLE Split Operation Node Register </w:t>
            </w:r>
            <w:r w:rsidRPr="002437CB">
              <w:t>is confirmed and a representation of that resource 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77777777" w:rsidR="007D7552" w:rsidRPr="002437CB" w:rsidRDefault="007D7552" w:rsidP="007D7552">
      <w:r w:rsidRPr="002437CB">
        <w:t xml:space="preserve">The HTTP PUT method enables the service consumer e.g., the VAL Server to update an </w:t>
      </w:r>
      <w:r w:rsidRPr="002437CB">
        <w:rPr>
          <w:noProof/>
        </w:rPr>
        <w:t xml:space="preserve">Individual Registered AIMLE Split Operation Node Register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77777777" w:rsidR="007D7552" w:rsidRPr="002437CB" w:rsidRDefault="007D7552" w:rsidP="00A24C9B">
            <w:pPr>
              <w:pStyle w:val="TAL"/>
            </w:pPr>
            <w:r w:rsidRPr="002437CB">
              <w:t xml:space="preserve">Represents the updated representation of an </w:t>
            </w:r>
            <w:r w:rsidRPr="002437CB">
              <w:rPr>
                <w:noProof/>
              </w:rPr>
              <w:t>Individual Registered AIMLE Split Operation Node Register.</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77777777" w:rsidR="007D7552" w:rsidRPr="002437CB" w:rsidRDefault="007D7552" w:rsidP="00A24C9B">
            <w:pPr>
              <w:pStyle w:val="TAL"/>
            </w:pPr>
            <w:r w:rsidRPr="002437CB">
              <w:t xml:space="preserve">Successful case. The requested update of the </w:t>
            </w:r>
            <w:r w:rsidRPr="002437CB">
              <w:rPr>
                <w:noProof/>
              </w:rPr>
              <w:t xml:space="preserve">Individual Registered AIMLE Split Operation Node Register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7777777" w:rsidR="007D7552" w:rsidRPr="002437CB" w:rsidRDefault="007D7552" w:rsidP="007D7552">
      <w:r w:rsidRPr="002437CB">
        <w:t xml:space="preserve">The HTTP PATCH method enables the service consumer e.g., the VAL Server to modify an </w:t>
      </w:r>
      <w:r w:rsidRPr="002437CB">
        <w:rPr>
          <w:noProof/>
        </w:rPr>
        <w:t xml:space="preserve">Individual Registered AIMLE Split Operation Node Register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77777777" w:rsidR="007D7552" w:rsidRPr="002437CB" w:rsidRDefault="007D7552" w:rsidP="00A24C9B">
            <w:pPr>
              <w:pStyle w:val="TAL"/>
            </w:pPr>
            <w:r w:rsidRPr="002437CB">
              <w:t xml:space="preserve">Represents the parameters to modify of an </w:t>
            </w:r>
            <w:r w:rsidRPr="002437CB">
              <w:rPr>
                <w:noProof/>
              </w:rPr>
              <w:t>Individual Registered AIMLE Split Operation Node Register.</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77777777" w:rsidR="007D7552" w:rsidRPr="002437CB" w:rsidRDefault="007D7552" w:rsidP="00A24C9B">
            <w:pPr>
              <w:pStyle w:val="TAL"/>
            </w:pPr>
            <w:r w:rsidRPr="002437CB">
              <w:t xml:space="preserve">Successful case. The requested modification of the </w:t>
            </w:r>
            <w:r w:rsidRPr="002437CB">
              <w:rPr>
                <w:noProof/>
              </w:rPr>
              <w:t xml:space="preserve">Individual Registered AIMLE Split Operation Node Register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7777777" w:rsidR="007D7552" w:rsidRPr="002437CB" w:rsidRDefault="007D7552" w:rsidP="007D7552">
      <w:r w:rsidRPr="002437CB">
        <w:t xml:space="preserve">The HTTP DELETE method enables the service consumer e.g., VAL Server to deregister an </w:t>
      </w:r>
      <w:r w:rsidRPr="002437CB">
        <w:rPr>
          <w:noProof/>
        </w:rPr>
        <w:t xml:space="preserve">Individual Registered AIMLE Split Operation Node Register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77777777" w:rsidR="007D7552" w:rsidRPr="002437CB" w:rsidRDefault="007D7552" w:rsidP="00A24C9B">
            <w:pPr>
              <w:pStyle w:val="TAL"/>
            </w:pPr>
            <w:r w:rsidRPr="002437CB">
              <w:t xml:space="preserve">Successful case. Deregistration of the </w:t>
            </w:r>
            <w:r w:rsidRPr="002437CB">
              <w:rPr>
                <w:noProof/>
              </w:rPr>
              <w:t xml:space="preserve">Individual Registered AIMLE Split Operation Node Register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462" w:name="_Toc212496094"/>
      <w:bookmarkStart w:id="2463" w:name="_Toc214953667"/>
      <w:bookmarkStart w:id="2464" w:name="_Toc214954393"/>
      <w:bookmarkStart w:id="2465" w:name="_Toc222152605"/>
      <w:r w:rsidRPr="002437CB">
        <w:t>6.1.14.4</w:t>
      </w:r>
      <w:r w:rsidRPr="002437CB">
        <w:tab/>
        <w:t>Custom Operations without associated resources</w:t>
      </w:r>
      <w:bookmarkEnd w:id="2462"/>
      <w:bookmarkEnd w:id="2463"/>
      <w:bookmarkEnd w:id="2464"/>
      <w:bookmarkEnd w:id="2465"/>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466" w:name="_Toc212496095"/>
      <w:bookmarkStart w:id="2467" w:name="_Toc214953668"/>
      <w:bookmarkStart w:id="2468" w:name="_Toc214954394"/>
      <w:bookmarkStart w:id="2469" w:name="_Toc222152606"/>
      <w:r w:rsidRPr="002437CB">
        <w:t>6.1.14.5</w:t>
      </w:r>
      <w:r w:rsidRPr="002437CB">
        <w:tab/>
        <w:t>Notifications</w:t>
      </w:r>
      <w:bookmarkEnd w:id="2466"/>
      <w:bookmarkEnd w:id="2467"/>
      <w:bookmarkEnd w:id="2468"/>
      <w:bookmarkEnd w:id="2469"/>
    </w:p>
    <w:p w14:paraId="4642F602" w14:textId="6A6FDECE" w:rsidR="007D7552" w:rsidRPr="002437CB" w:rsidRDefault="007D7552" w:rsidP="007D7552">
      <w:pPr>
        <w:pStyle w:val="Heading5"/>
      </w:pPr>
      <w:bookmarkStart w:id="2470" w:name="_Toc212496096"/>
      <w:bookmarkStart w:id="2471" w:name="_Toc214953669"/>
      <w:bookmarkStart w:id="2472" w:name="_Toc214954395"/>
      <w:bookmarkStart w:id="2473" w:name="_Toc222152607"/>
      <w:r w:rsidRPr="002437CB">
        <w:t>6.1.14.5.1</w:t>
      </w:r>
      <w:r w:rsidRPr="002437CB">
        <w:tab/>
        <w:t>General</w:t>
      </w:r>
      <w:bookmarkEnd w:id="2470"/>
      <w:bookmarkEnd w:id="2471"/>
      <w:bookmarkEnd w:id="2472"/>
      <w:bookmarkEnd w:id="2473"/>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474" w:name="_Toc212496097"/>
      <w:bookmarkStart w:id="2475" w:name="_Toc214953670"/>
      <w:bookmarkStart w:id="2476" w:name="_Toc214954396"/>
      <w:bookmarkStart w:id="2477" w:name="_Toc222152608"/>
      <w:r w:rsidRPr="002437CB">
        <w:t>6.1.14.6</w:t>
      </w:r>
      <w:r w:rsidRPr="002437CB">
        <w:tab/>
        <w:t>Data Model</w:t>
      </w:r>
      <w:bookmarkEnd w:id="2474"/>
      <w:bookmarkEnd w:id="2475"/>
      <w:bookmarkEnd w:id="2476"/>
      <w:bookmarkEnd w:id="2477"/>
    </w:p>
    <w:p w14:paraId="1603E78B" w14:textId="5900914C" w:rsidR="007D7552" w:rsidRPr="002437CB" w:rsidRDefault="007D7552" w:rsidP="007D7552">
      <w:pPr>
        <w:pStyle w:val="Heading5"/>
      </w:pPr>
      <w:bookmarkStart w:id="2478" w:name="_Toc212496098"/>
      <w:bookmarkStart w:id="2479" w:name="_Toc214953671"/>
      <w:bookmarkStart w:id="2480" w:name="_Toc214954397"/>
      <w:bookmarkStart w:id="2481" w:name="_Toc222152609"/>
      <w:r w:rsidRPr="002437CB">
        <w:t>6.1.14.6.1</w:t>
      </w:r>
      <w:r w:rsidRPr="002437CB">
        <w:tab/>
        <w:t>General</w:t>
      </w:r>
      <w:bookmarkEnd w:id="2478"/>
      <w:bookmarkEnd w:id="2479"/>
      <w:bookmarkEnd w:id="2480"/>
      <w:bookmarkEnd w:id="2481"/>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F5537F" w:rsidRPr="002437CB" w14:paraId="0523EDBF" w14:textId="77777777" w:rsidTr="00323007">
        <w:trPr>
          <w:jc w:val="center"/>
        </w:trPr>
        <w:tc>
          <w:tcPr>
            <w:tcW w:w="2628" w:type="dxa"/>
            <w:vAlign w:val="center"/>
          </w:tcPr>
          <w:p w14:paraId="051DD0B4" w14:textId="77777777" w:rsidR="00F5537F" w:rsidRPr="002437CB" w:rsidRDefault="00F5537F" w:rsidP="00323007">
            <w:pPr>
              <w:pStyle w:val="TAL"/>
            </w:pPr>
            <w:r w:rsidRPr="002437CB">
              <w:t>AvailabilityType</w:t>
            </w:r>
          </w:p>
        </w:tc>
        <w:tc>
          <w:tcPr>
            <w:tcW w:w="1469" w:type="dxa"/>
            <w:vAlign w:val="center"/>
          </w:tcPr>
          <w:p w14:paraId="63DC379F" w14:textId="77777777" w:rsidR="00F5537F" w:rsidRDefault="00F5537F" w:rsidP="00323007">
            <w:pPr>
              <w:pStyle w:val="TAC"/>
            </w:pPr>
            <w:r>
              <w:t>6.1.14.6.3.5</w:t>
            </w:r>
          </w:p>
        </w:tc>
        <w:tc>
          <w:tcPr>
            <w:tcW w:w="4120" w:type="dxa"/>
            <w:vAlign w:val="center"/>
          </w:tcPr>
          <w:p w14:paraId="124EAB60" w14:textId="77777777" w:rsidR="00F5537F" w:rsidRDefault="00F5537F" w:rsidP="00323007">
            <w:pPr>
              <w:pStyle w:val="TAL"/>
              <w:rPr>
                <w:rFonts w:cs="Arial"/>
                <w:szCs w:val="18"/>
              </w:rPr>
            </w:pPr>
            <w:r>
              <w:t>Represents t</w:t>
            </w:r>
            <w:r w:rsidRPr="002437CB">
              <w:t>he availability of the FL member</w:t>
            </w:r>
            <w:r>
              <w:t>.</w:t>
            </w:r>
          </w:p>
        </w:tc>
        <w:tc>
          <w:tcPr>
            <w:tcW w:w="1207" w:type="dxa"/>
            <w:vAlign w:val="center"/>
          </w:tcPr>
          <w:p w14:paraId="6F1148D4" w14:textId="77777777" w:rsidR="00F5537F" w:rsidRPr="002437CB" w:rsidRDefault="00F5537F" w:rsidP="00323007">
            <w:pPr>
              <w:pStyle w:val="TAL"/>
              <w:rPr>
                <w:rFonts w:cs="Arial"/>
                <w:szCs w:val="18"/>
              </w:rPr>
            </w:pPr>
          </w:p>
        </w:tc>
      </w:tr>
      <w:tr w:rsidR="00F5537F" w:rsidRPr="002437CB" w14:paraId="7DF414CC" w14:textId="77777777" w:rsidTr="00323007">
        <w:trPr>
          <w:jc w:val="center"/>
        </w:trPr>
        <w:tc>
          <w:tcPr>
            <w:tcW w:w="2628" w:type="dxa"/>
            <w:vAlign w:val="center"/>
          </w:tcPr>
          <w:p w14:paraId="4E646E42" w14:textId="77777777" w:rsidR="00F5537F" w:rsidRPr="002437CB" w:rsidRDefault="00F5537F" w:rsidP="00323007">
            <w:pPr>
              <w:pStyle w:val="TAL"/>
            </w:pPr>
            <w:r w:rsidRPr="002437CB">
              <w:t>MLAppType</w:t>
            </w:r>
          </w:p>
        </w:tc>
        <w:tc>
          <w:tcPr>
            <w:tcW w:w="1469" w:type="dxa"/>
            <w:vAlign w:val="center"/>
          </w:tcPr>
          <w:p w14:paraId="7DE6CAD1" w14:textId="77777777" w:rsidR="00F5537F" w:rsidRDefault="00F5537F" w:rsidP="00323007">
            <w:pPr>
              <w:pStyle w:val="TAC"/>
            </w:pPr>
            <w:r>
              <w:t>6.1.14.6.3.4</w:t>
            </w:r>
          </w:p>
        </w:tc>
        <w:tc>
          <w:tcPr>
            <w:tcW w:w="4120" w:type="dxa"/>
            <w:vAlign w:val="center"/>
          </w:tcPr>
          <w:p w14:paraId="19FFA2E6" w14:textId="77777777" w:rsidR="00F5537F" w:rsidRDefault="00F5537F" w:rsidP="00323007">
            <w:pPr>
              <w:pStyle w:val="TAL"/>
              <w:rPr>
                <w:rFonts w:cs="Arial"/>
                <w:szCs w:val="18"/>
              </w:rPr>
            </w:pPr>
            <w:r>
              <w:rPr>
                <w:rFonts w:cs="Arial"/>
                <w:szCs w:val="18"/>
              </w:rPr>
              <w:t>Represents information regarding the supported ML application.</w:t>
            </w:r>
          </w:p>
        </w:tc>
        <w:tc>
          <w:tcPr>
            <w:tcW w:w="1207" w:type="dxa"/>
            <w:vAlign w:val="center"/>
          </w:tcPr>
          <w:p w14:paraId="7F19057A" w14:textId="77777777" w:rsidR="00F5537F" w:rsidRPr="002437CB" w:rsidRDefault="00F5537F" w:rsidP="00323007">
            <w:pPr>
              <w:pStyle w:val="TAL"/>
              <w:rPr>
                <w:rFonts w:cs="Arial"/>
                <w:szCs w:val="18"/>
              </w:rPr>
            </w:pPr>
          </w:p>
        </w:tc>
      </w:tr>
      <w:tr w:rsidR="00F5537F" w:rsidRPr="002437CB" w14:paraId="4C5196E6" w14:textId="77777777" w:rsidTr="00323007">
        <w:trPr>
          <w:jc w:val="center"/>
        </w:trPr>
        <w:tc>
          <w:tcPr>
            <w:tcW w:w="2628" w:type="dxa"/>
            <w:vAlign w:val="center"/>
          </w:tcPr>
          <w:p w14:paraId="17CEE380" w14:textId="77777777" w:rsidR="00F5537F" w:rsidRPr="002437CB" w:rsidRDefault="00F5537F" w:rsidP="00323007">
            <w:pPr>
              <w:pStyle w:val="TAL"/>
            </w:pPr>
            <w:r w:rsidRPr="002437CB">
              <w:t>ModelInformation</w:t>
            </w:r>
          </w:p>
        </w:tc>
        <w:tc>
          <w:tcPr>
            <w:tcW w:w="1469" w:type="dxa"/>
            <w:vAlign w:val="center"/>
          </w:tcPr>
          <w:p w14:paraId="76FA760B" w14:textId="77777777" w:rsidR="00F5537F" w:rsidRPr="002437CB" w:rsidRDefault="00F5537F" w:rsidP="00323007">
            <w:pPr>
              <w:pStyle w:val="TAC"/>
            </w:pPr>
            <w:r>
              <w:t>6.1.14.6.2.5</w:t>
            </w:r>
          </w:p>
        </w:tc>
        <w:tc>
          <w:tcPr>
            <w:tcW w:w="4120" w:type="dxa"/>
            <w:vAlign w:val="center"/>
          </w:tcPr>
          <w:p w14:paraId="018F8E51" w14:textId="77777777" w:rsidR="00F5537F" w:rsidRPr="002437CB" w:rsidRDefault="00F5537F" w:rsidP="00323007">
            <w:pPr>
              <w:pStyle w:val="TAL"/>
              <w:rPr>
                <w:rFonts w:cs="Arial"/>
                <w:szCs w:val="18"/>
              </w:rPr>
            </w:pPr>
            <w:r>
              <w:rPr>
                <w:rFonts w:cs="Arial"/>
                <w:szCs w:val="18"/>
              </w:rPr>
              <w:t>Represents the ML Model Capabilities of the VAL server for split operation.</w:t>
            </w:r>
          </w:p>
        </w:tc>
        <w:tc>
          <w:tcPr>
            <w:tcW w:w="1207" w:type="dxa"/>
            <w:vAlign w:val="center"/>
          </w:tcPr>
          <w:p w14:paraId="7B5378E3" w14:textId="77777777" w:rsidR="00F5537F" w:rsidRPr="002437CB" w:rsidRDefault="00F5537F" w:rsidP="00323007">
            <w:pPr>
              <w:pStyle w:val="TAL"/>
              <w:rPr>
                <w:rFonts w:cs="Arial"/>
                <w:szCs w:val="18"/>
              </w:rPr>
            </w:pPr>
          </w:p>
        </w:tc>
      </w:tr>
      <w:tr w:rsidR="00F5537F" w:rsidRPr="002437CB" w14:paraId="6DBDD61F" w14:textId="77777777" w:rsidTr="00323007">
        <w:trPr>
          <w:jc w:val="center"/>
        </w:trPr>
        <w:tc>
          <w:tcPr>
            <w:tcW w:w="2628" w:type="dxa"/>
            <w:vAlign w:val="center"/>
          </w:tcPr>
          <w:p w14:paraId="7116D34A" w14:textId="77777777" w:rsidR="00F5537F" w:rsidRPr="002437CB" w:rsidRDefault="00F5537F" w:rsidP="00323007">
            <w:pPr>
              <w:pStyle w:val="TAL"/>
            </w:pPr>
            <w:r w:rsidRPr="002437CB">
              <w:t>SplitOpCapabilities</w:t>
            </w:r>
          </w:p>
        </w:tc>
        <w:tc>
          <w:tcPr>
            <w:tcW w:w="1469" w:type="dxa"/>
            <w:vAlign w:val="center"/>
          </w:tcPr>
          <w:p w14:paraId="13B4A0A4" w14:textId="77777777" w:rsidR="00F5537F" w:rsidRPr="002437CB" w:rsidRDefault="00F5537F" w:rsidP="00323007">
            <w:pPr>
              <w:pStyle w:val="TAC"/>
            </w:pPr>
            <w:r>
              <w:t>6.1.14.6.2.4</w:t>
            </w:r>
          </w:p>
        </w:tc>
        <w:tc>
          <w:tcPr>
            <w:tcW w:w="4120" w:type="dxa"/>
            <w:vAlign w:val="center"/>
          </w:tcPr>
          <w:p w14:paraId="138376A4" w14:textId="77777777" w:rsidR="00F5537F" w:rsidRPr="002437CB" w:rsidRDefault="00F5537F" w:rsidP="00323007">
            <w:pPr>
              <w:pStyle w:val="TAL"/>
              <w:rPr>
                <w:rFonts w:cs="Arial"/>
                <w:szCs w:val="18"/>
              </w:rPr>
            </w:pPr>
            <w:r>
              <w:rPr>
                <w:rFonts w:cs="Arial"/>
                <w:szCs w:val="18"/>
              </w:rPr>
              <w:t>Represents the Split Operation Capabilities of the VAL server.</w:t>
            </w:r>
          </w:p>
        </w:tc>
        <w:tc>
          <w:tcPr>
            <w:tcW w:w="1207" w:type="dxa"/>
            <w:vAlign w:val="center"/>
          </w:tcPr>
          <w:p w14:paraId="356B3ADC" w14:textId="77777777" w:rsidR="00F5537F" w:rsidRPr="002437CB" w:rsidRDefault="00F5537F" w:rsidP="00323007">
            <w:pPr>
              <w:pStyle w:val="TAL"/>
              <w:rPr>
                <w:rFonts w:cs="Arial"/>
                <w:szCs w:val="18"/>
              </w:rPr>
            </w:pPr>
          </w:p>
        </w:tc>
      </w:tr>
      <w:tr w:rsidR="007D7552" w:rsidRPr="002437CB" w14:paraId="0A0A22C3" w14:textId="77777777" w:rsidTr="006460FF">
        <w:trPr>
          <w:jc w:val="center"/>
        </w:trPr>
        <w:tc>
          <w:tcPr>
            <w:tcW w:w="2628" w:type="dxa"/>
            <w:vAlign w:val="center"/>
          </w:tcPr>
          <w:p w14:paraId="76C63813" w14:textId="77777777" w:rsidR="007D7552" w:rsidRPr="002437CB" w:rsidRDefault="007D7552" w:rsidP="00A24C9B">
            <w:pPr>
              <w:pStyle w:val="TAL"/>
            </w:pPr>
            <w:r w:rsidRPr="002437CB">
              <w:t>SplitOpNodeReg</w:t>
            </w:r>
          </w:p>
        </w:tc>
        <w:tc>
          <w:tcPr>
            <w:tcW w:w="1469" w:type="dxa"/>
            <w:vAlign w:val="center"/>
          </w:tcPr>
          <w:p w14:paraId="2D621F46" w14:textId="1F9A94CE" w:rsidR="007D7552" w:rsidRPr="002437CB" w:rsidRDefault="007D7552" w:rsidP="00A24C9B">
            <w:pPr>
              <w:pStyle w:val="TAC"/>
            </w:pPr>
            <w:r w:rsidRPr="002437CB">
              <w:t>6.1.14.6.2.2</w:t>
            </w:r>
          </w:p>
        </w:tc>
        <w:tc>
          <w:tcPr>
            <w:tcW w:w="4120" w:type="dxa"/>
            <w:vAlign w:val="center"/>
          </w:tcPr>
          <w:p w14:paraId="28568956" w14:textId="77777777" w:rsidR="007D7552" w:rsidRPr="002437CB" w:rsidRDefault="007D7552" w:rsidP="00A24C9B">
            <w:pPr>
              <w:pStyle w:val="TAL"/>
              <w:rPr>
                <w:rFonts w:cs="Arial"/>
                <w:szCs w:val="18"/>
              </w:rPr>
            </w:pPr>
            <w:r w:rsidRPr="002437CB">
              <w:rPr>
                <w:rFonts w:cs="Arial"/>
                <w:szCs w:val="18"/>
              </w:rPr>
              <w:t>Represents the Split Operation Node Register information.</w:t>
            </w:r>
          </w:p>
        </w:tc>
        <w:tc>
          <w:tcPr>
            <w:tcW w:w="1207" w:type="dxa"/>
            <w:vAlign w:val="center"/>
          </w:tcPr>
          <w:p w14:paraId="1ADF77F8" w14:textId="77777777" w:rsidR="007D7552" w:rsidRPr="002437CB" w:rsidRDefault="007D7552" w:rsidP="00A24C9B">
            <w:pPr>
              <w:pStyle w:val="TAL"/>
              <w:rPr>
                <w:rFonts w:cs="Arial"/>
                <w:szCs w:val="18"/>
              </w:rPr>
            </w:pPr>
          </w:p>
        </w:tc>
      </w:tr>
      <w:tr w:rsidR="007D7552" w:rsidRPr="002437CB" w14:paraId="4E4F7772" w14:textId="77777777" w:rsidTr="006460FF">
        <w:trPr>
          <w:jc w:val="center"/>
        </w:trPr>
        <w:tc>
          <w:tcPr>
            <w:tcW w:w="2628" w:type="dxa"/>
            <w:vAlign w:val="center"/>
          </w:tcPr>
          <w:p w14:paraId="41E4591F" w14:textId="77777777" w:rsidR="007D7552" w:rsidRPr="002437CB" w:rsidRDefault="007D7552" w:rsidP="00A24C9B">
            <w:pPr>
              <w:pStyle w:val="TAL"/>
            </w:pPr>
            <w:r w:rsidRPr="002437CB">
              <w:t>SplitOpNodeRegPatch</w:t>
            </w:r>
          </w:p>
        </w:tc>
        <w:tc>
          <w:tcPr>
            <w:tcW w:w="1469" w:type="dxa"/>
            <w:vAlign w:val="center"/>
          </w:tcPr>
          <w:p w14:paraId="703BE2A2" w14:textId="759D1BDD" w:rsidR="007D7552" w:rsidRPr="002437CB" w:rsidRDefault="007D7552" w:rsidP="00A24C9B">
            <w:pPr>
              <w:pStyle w:val="TAC"/>
            </w:pPr>
            <w:r w:rsidRPr="002437CB">
              <w:t>6.1.14.6.2.3</w:t>
            </w:r>
          </w:p>
        </w:tc>
        <w:tc>
          <w:tcPr>
            <w:tcW w:w="4120" w:type="dxa"/>
            <w:vAlign w:val="center"/>
          </w:tcPr>
          <w:p w14:paraId="44726207" w14:textId="77777777" w:rsidR="007D7552" w:rsidRPr="002437CB" w:rsidRDefault="007D7552" w:rsidP="00A24C9B">
            <w:pPr>
              <w:pStyle w:val="TAL"/>
              <w:rPr>
                <w:noProof/>
              </w:rPr>
            </w:pPr>
            <w:r w:rsidRPr="002437CB">
              <w:rPr>
                <w:rFonts w:cs="Arial"/>
                <w:szCs w:val="18"/>
              </w:rPr>
              <w:t>Represents the Split Operation Node Register information</w:t>
            </w:r>
            <w:r w:rsidRPr="002437CB">
              <w:t xml:space="preserve"> to be modified</w:t>
            </w:r>
          </w:p>
        </w:tc>
        <w:tc>
          <w:tcPr>
            <w:tcW w:w="1207" w:type="dxa"/>
            <w:vAlign w:val="center"/>
          </w:tcPr>
          <w:p w14:paraId="73278613" w14:textId="77777777" w:rsidR="007D7552" w:rsidRPr="002437CB" w:rsidRDefault="007D7552" w:rsidP="00A24C9B">
            <w:pPr>
              <w:pStyle w:val="TAL"/>
              <w:rPr>
                <w:rFonts w:cs="Arial"/>
                <w:szCs w:val="18"/>
              </w:rPr>
            </w:pPr>
          </w:p>
        </w:tc>
      </w:tr>
      <w:tr w:rsidR="00412149" w:rsidRPr="002437CB" w14:paraId="6C7496C7" w14:textId="77777777" w:rsidTr="002A4666">
        <w:trPr>
          <w:jc w:val="center"/>
        </w:trPr>
        <w:tc>
          <w:tcPr>
            <w:tcW w:w="2628" w:type="dxa"/>
            <w:vAlign w:val="center"/>
          </w:tcPr>
          <w:p w14:paraId="425AB43B" w14:textId="77777777" w:rsidR="00412149" w:rsidRPr="002437CB" w:rsidRDefault="00412149" w:rsidP="002A4666">
            <w:pPr>
              <w:pStyle w:val="TAL"/>
            </w:pPr>
            <w:r w:rsidRPr="002437CB">
              <w:t>SuppMlTaskType</w:t>
            </w:r>
          </w:p>
        </w:tc>
        <w:tc>
          <w:tcPr>
            <w:tcW w:w="1469" w:type="dxa"/>
            <w:vAlign w:val="center"/>
          </w:tcPr>
          <w:p w14:paraId="2CC11593" w14:textId="77777777" w:rsidR="00412149" w:rsidRDefault="00412149" w:rsidP="002A4666">
            <w:pPr>
              <w:pStyle w:val="TAC"/>
            </w:pPr>
            <w:r>
              <w:t>6.1.14.6.3.3</w:t>
            </w:r>
          </w:p>
        </w:tc>
        <w:tc>
          <w:tcPr>
            <w:tcW w:w="4120" w:type="dxa"/>
            <w:vAlign w:val="center"/>
          </w:tcPr>
          <w:p w14:paraId="06656F97" w14:textId="77777777" w:rsidR="00412149" w:rsidRDefault="00412149" w:rsidP="002A4666">
            <w:pPr>
              <w:pStyle w:val="TAL"/>
              <w:rPr>
                <w:rFonts w:cs="Arial"/>
                <w:szCs w:val="18"/>
              </w:rPr>
            </w:pPr>
            <w:r>
              <w:rPr>
                <w:rFonts w:cs="Arial"/>
                <w:szCs w:val="18"/>
              </w:rPr>
              <w:t>Represents information regarding the supported AIML role identity.</w:t>
            </w:r>
          </w:p>
        </w:tc>
        <w:tc>
          <w:tcPr>
            <w:tcW w:w="1207" w:type="dxa"/>
            <w:vAlign w:val="center"/>
          </w:tcPr>
          <w:p w14:paraId="7C769665" w14:textId="77777777" w:rsidR="00412149" w:rsidRPr="002437CB" w:rsidRDefault="00412149" w:rsidP="002A4666">
            <w:pPr>
              <w:pStyle w:val="TAL"/>
              <w:rPr>
                <w:rFonts w:cs="Arial"/>
                <w:szCs w:val="18"/>
              </w:rPr>
            </w:pPr>
          </w:p>
        </w:tc>
      </w:tr>
      <w:tr w:rsidR="00412149" w:rsidRPr="002437CB" w14:paraId="4187DC95" w14:textId="77777777" w:rsidTr="002A4666">
        <w:trPr>
          <w:jc w:val="center"/>
        </w:trPr>
        <w:tc>
          <w:tcPr>
            <w:tcW w:w="2628" w:type="dxa"/>
            <w:vAlign w:val="center"/>
          </w:tcPr>
          <w:p w14:paraId="4FC93452" w14:textId="77777777" w:rsidR="00412149" w:rsidRPr="002437CB" w:rsidRDefault="00412149" w:rsidP="002A4666">
            <w:pPr>
              <w:pStyle w:val="TAL"/>
            </w:pPr>
            <w:r w:rsidRPr="002437CB">
              <w:t>UsageInformation</w:t>
            </w:r>
          </w:p>
        </w:tc>
        <w:tc>
          <w:tcPr>
            <w:tcW w:w="1469" w:type="dxa"/>
            <w:vAlign w:val="center"/>
          </w:tcPr>
          <w:p w14:paraId="74E91A82" w14:textId="77777777" w:rsidR="00412149" w:rsidRPr="002437CB" w:rsidRDefault="00412149" w:rsidP="002A4666">
            <w:pPr>
              <w:pStyle w:val="TAC"/>
            </w:pPr>
            <w:r>
              <w:t>6.1.14.6.2.6</w:t>
            </w:r>
          </w:p>
        </w:tc>
        <w:tc>
          <w:tcPr>
            <w:tcW w:w="4120" w:type="dxa"/>
            <w:vAlign w:val="center"/>
          </w:tcPr>
          <w:p w14:paraId="2DAADC92" w14:textId="77777777" w:rsidR="00412149" w:rsidRPr="002437CB" w:rsidRDefault="00412149" w:rsidP="002A4666">
            <w:pPr>
              <w:pStyle w:val="TAL"/>
              <w:rPr>
                <w:rFonts w:cs="Arial"/>
                <w:szCs w:val="18"/>
              </w:rPr>
            </w:pPr>
            <w:r>
              <w:rPr>
                <w:rFonts w:cs="Arial"/>
                <w:szCs w:val="18"/>
              </w:rPr>
              <w:t>Represents the Usage Capabilities of the VAL server for split operation.</w:t>
            </w:r>
          </w:p>
        </w:tc>
        <w:tc>
          <w:tcPr>
            <w:tcW w:w="1207" w:type="dxa"/>
            <w:vAlign w:val="center"/>
          </w:tcPr>
          <w:p w14:paraId="0EDCA3E2" w14:textId="77777777" w:rsidR="00412149" w:rsidRPr="002437CB" w:rsidRDefault="00412149"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482" w:name="_Toc212496099"/>
      <w:bookmarkStart w:id="2483" w:name="_Toc214953672"/>
      <w:bookmarkStart w:id="2484" w:name="_Toc214954398"/>
      <w:bookmarkStart w:id="2485" w:name="_Toc222152610"/>
      <w:r w:rsidRPr="002437CB">
        <w:rPr>
          <w:lang w:val="en-US"/>
        </w:rPr>
        <w:t>6.1.14.6.2</w:t>
      </w:r>
      <w:r w:rsidRPr="002437CB">
        <w:rPr>
          <w:lang w:val="en-US"/>
        </w:rPr>
        <w:tab/>
        <w:t>Structured data types</w:t>
      </w:r>
      <w:bookmarkEnd w:id="2482"/>
      <w:bookmarkEnd w:id="2483"/>
      <w:bookmarkEnd w:id="2484"/>
      <w:bookmarkEnd w:id="2485"/>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486" w:name="_Toc212496100"/>
      <w:bookmarkStart w:id="2487" w:name="_Toc214953673"/>
      <w:bookmarkStart w:id="2488" w:name="_Toc214954399"/>
      <w:bookmarkStart w:id="2489" w:name="_Toc222152611"/>
      <w:r w:rsidRPr="002437CB">
        <w:rPr>
          <w:lang w:val="en-US"/>
        </w:rPr>
        <w:t>6.1.14.6.3</w:t>
      </w:r>
      <w:r w:rsidRPr="002437CB">
        <w:rPr>
          <w:lang w:val="en-US"/>
        </w:rPr>
        <w:tab/>
        <w:t>Simple data types and enumerations</w:t>
      </w:r>
      <w:bookmarkEnd w:id="2486"/>
      <w:bookmarkEnd w:id="2487"/>
      <w:bookmarkEnd w:id="2488"/>
      <w:bookmarkEnd w:id="2489"/>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39550140" w:rsidR="007D7552" w:rsidRPr="002437CB" w:rsidRDefault="007D7552" w:rsidP="007D7552">
      <w:pPr>
        <w:pStyle w:val="H6"/>
      </w:pPr>
      <w:r w:rsidRPr="002437CB">
        <w:t>6.1.14.6.3.3</w:t>
      </w:r>
      <w:r w:rsidRPr="002437CB">
        <w:tab/>
        <w:t xml:space="preserve">Enumeration: </w:t>
      </w:r>
      <w:r w:rsidR="00917EDB" w:rsidRPr="002437CB">
        <w:t>SuppMlTaskType</w:t>
      </w:r>
    </w:p>
    <w:p w14:paraId="48FFBC8F" w14:textId="0D1DC10E" w:rsidR="007D7552" w:rsidRPr="002437CB" w:rsidRDefault="007D7552" w:rsidP="007D7552">
      <w:r w:rsidRPr="002437CB">
        <w:t xml:space="preserve">The enumeration </w:t>
      </w:r>
      <w:r w:rsidR="00714CF2" w:rsidRPr="002437CB">
        <w:t>SuppMlTaskType</w:t>
      </w:r>
      <w:r w:rsidR="00714CF2" w:rsidRPr="002437CB" w:rsidDel="004F3AEB">
        <w:t xml:space="preserve"> </w:t>
      </w:r>
      <w:r w:rsidRPr="002437CB">
        <w:t>represents information regarding the supported AIML role identity of the AIMLE Split Operation Node Register. It shall comply with the provisions defined in table 6.1.14.6.3.3-1.</w:t>
      </w:r>
    </w:p>
    <w:p w14:paraId="15F189D3" w14:textId="48F1DFE4" w:rsidR="007D7552" w:rsidRPr="002437CB" w:rsidRDefault="007D7552" w:rsidP="007D7552">
      <w:pPr>
        <w:pStyle w:val="TH"/>
      </w:pPr>
      <w:r w:rsidRPr="002437CB">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19B4588A" w14:textId="77777777" w:rsidTr="00A24C9B">
        <w:tc>
          <w:tcPr>
            <w:tcW w:w="1309" w:type="pct"/>
            <w:shd w:val="clear" w:color="auto" w:fill="C0C0C0"/>
            <w:tcMar>
              <w:top w:w="0" w:type="dxa"/>
              <w:left w:w="108" w:type="dxa"/>
              <w:bottom w:w="0" w:type="dxa"/>
              <w:right w:w="108" w:type="dxa"/>
            </w:tcMar>
            <w:hideMark/>
          </w:tcPr>
          <w:p w14:paraId="6E412F41"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5BEB504" w14:textId="77777777" w:rsidR="007D7552" w:rsidRPr="002437CB" w:rsidRDefault="007D7552" w:rsidP="00A24C9B">
            <w:pPr>
              <w:pStyle w:val="TAH"/>
            </w:pPr>
            <w:r w:rsidRPr="002437CB">
              <w:t>Description</w:t>
            </w:r>
          </w:p>
        </w:tc>
        <w:tc>
          <w:tcPr>
            <w:tcW w:w="629" w:type="pct"/>
            <w:shd w:val="clear" w:color="auto" w:fill="C0C0C0"/>
          </w:tcPr>
          <w:p w14:paraId="10334395" w14:textId="77777777" w:rsidR="007D7552" w:rsidRPr="002437CB" w:rsidRDefault="007D7552" w:rsidP="00A24C9B">
            <w:pPr>
              <w:pStyle w:val="TAH"/>
            </w:pPr>
            <w:r w:rsidRPr="002437CB">
              <w:t>Applicability</w:t>
            </w:r>
          </w:p>
        </w:tc>
      </w:tr>
      <w:tr w:rsidR="007D7552" w:rsidRPr="002437CB" w14:paraId="3EA1C35A" w14:textId="77777777" w:rsidTr="00A24C9B">
        <w:tc>
          <w:tcPr>
            <w:tcW w:w="1309" w:type="pct"/>
            <w:tcMar>
              <w:top w:w="0" w:type="dxa"/>
              <w:left w:w="108" w:type="dxa"/>
              <w:bottom w:w="0" w:type="dxa"/>
              <w:right w:w="108" w:type="dxa"/>
            </w:tcMar>
            <w:vAlign w:val="center"/>
          </w:tcPr>
          <w:p w14:paraId="36B55C75" w14:textId="77777777" w:rsidR="007D7552" w:rsidRPr="002437CB" w:rsidRDefault="007D7552" w:rsidP="00A24C9B">
            <w:pPr>
              <w:pStyle w:val="TAL"/>
            </w:pPr>
            <w:r w:rsidRPr="002437CB">
              <w:t>FL_CLIENT</w:t>
            </w:r>
          </w:p>
        </w:tc>
        <w:tc>
          <w:tcPr>
            <w:tcW w:w="3062" w:type="pct"/>
            <w:tcMar>
              <w:top w:w="0" w:type="dxa"/>
              <w:left w:w="108" w:type="dxa"/>
              <w:bottom w:w="0" w:type="dxa"/>
              <w:right w:w="108" w:type="dxa"/>
            </w:tcMar>
            <w:vAlign w:val="center"/>
          </w:tcPr>
          <w:p w14:paraId="66A8C26D" w14:textId="77777777" w:rsidR="007D7552" w:rsidRPr="002437CB" w:rsidRDefault="007D7552" w:rsidP="00A24C9B">
            <w:pPr>
              <w:pStyle w:val="TAL"/>
            </w:pPr>
            <w:r w:rsidRPr="002437CB">
              <w:t>Identifies the supported AIML role of AIMLE Split Operation Node Register is used as FL client.</w:t>
            </w:r>
          </w:p>
        </w:tc>
        <w:tc>
          <w:tcPr>
            <w:tcW w:w="629" w:type="pct"/>
            <w:vAlign w:val="center"/>
          </w:tcPr>
          <w:p w14:paraId="7337CC33" w14:textId="77777777" w:rsidR="007D7552" w:rsidRPr="002437CB" w:rsidRDefault="007D7552" w:rsidP="00A24C9B">
            <w:pPr>
              <w:pStyle w:val="TAL"/>
            </w:pPr>
          </w:p>
        </w:tc>
      </w:tr>
      <w:tr w:rsidR="007D7552" w:rsidRPr="002437CB" w14:paraId="4263F6C3" w14:textId="77777777" w:rsidTr="00A24C9B">
        <w:tc>
          <w:tcPr>
            <w:tcW w:w="1309" w:type="pct"/>
            <w:tcMar>
              <w:top w:w="0" w:type="dxa"/>
              <w:left w:w="108" w:type="dxa"/>
              <w:bottom w:w="0" w:type="dxa"/>
              <w:right w:w="108" w:type="dxa"/>
            </w:tcMar>
            <w:vAlign w:val="center"/>
          </w:tcPr>
          <w:p w14:paraId="5ED0333A" w14:textId="77777777" w:rsidR="007D7552" w:rsidRPr="002437CB" w:rsidRDefault="007D7552" w:rsidP="00A24C9B">
            <w:pPr>
              <w:pStyle w:val="TAL"/>
            </w:pPr>
            <w:r w:rsidRPr="002437CB">
              <w:t>FL_SERVER</w:t>
            </w:r>
          </w:p>
        </w:tc>
        <w:tc>
          <w:tcPr>
            <w:tcW w:w="3062" w:type="pct"/>
            <w:tcMar>
              <w:top w:w="0" w:type="dxa"/>
              <w:left w:w="108" w:type="dxa"/>
              <w:bottom w:w="0" w:type="dxa"/>
              <w:right w:w="108" w:type="dxa"/>
            </w:tcMar>
            <w:vAlign w:val="center"/>
          </w:tcPr>
          <w:p w14:paraId="744A289C" w14:textId="77777777" w:rsidR="007D7552" w:rsidRPr="002437CB" w:rsidRDefault="007D7552" w:rsidP="00A24C9B">
            <w:pPr>
              <w:pStyle w:val="TAL"/>
            </w:pPr>
            <w:r w:rsidRPr="002437CB">
              <w:t>Identifies the supported AIML role of AIMLE Split Operation Node Register is used as FL server.</w:t>
            </w:r>
          </w:p>
        </w:tc>
        <w:tc>
          <w:tcPr>
            <w:tcW w:w="629" w:type="pct"/>
            <w:vAlign w:val="center"/>
          </w:tcPr>
          <w:p w14:paraId="5C04E221" w14:textId="77777777" w:rsidR="007D7552" w:rsidRPr="002437CB" w:rsidRDefault="007D7552" w:rsidP="00A24C9B">
            <w:pPr>
              <w:pStyle w:val="TAL"/>
            </w:pPr>
          </w:p>
        </w:tc>
      </w:tr>
    </w:tbl>
    <w:p w14:paraId="0FFE6A77" w14:textId="77777777" w:rsidR="007D7552" w:rsidRPr="002437CB" w:rsidRDefault="007D7552" w:rsidP="007D7552">
      <w:pPr>
        <w:rPr>
          <w:lang w:val="en-US"/>
        </w:rPr>
      </w:pPr>
    </w:p>
    <w:p w14:paraId="2E46FF9E" w14:textId="7CFE9D5D" w:rsidR="007D7552" w:rsidRPr="002437CB" w:rsidRDefault="007D7552" w:rsidP="007D7552">
      <w:pPr>
        <w:pStyle w:val="H6"/>
      </w:pPr>
      <w:r w:rsidRPr="002437CB">
        <w:t>6.1.14.6.3.4</w:t>
      </w:r>
      <w:r w:rsidRPr="002437CB">
        <w:tab/>
        <w:t>Enumeration: MLAppType</w:t>
      </w:r>
    </w:p>
    <w:p w14:paraId="74C92690" w14:textId="517832AB" w:rsidR="007D7552" w:rsidRPr="002437CB" w:rsidRDefault="007D7552" w:rsidP="007D7552">
      <w:r w:rsidRPr="002437CB">
        <w:t>The enumeration MLAppType represents information regarding the supported ML application related to the capability of the AIMLE Split Operation Node Register. It shall comply with the provisions defined in table 6.1.14.6.3.4-1.</w:t>
      </w:r>
    </w:p>
    <w:p w14:paraId="63D95E2B" w14:textId="1AFFEE3C" w:rsidR="007D7552" w:rsidRPr="002437CB" w:rsidRDefault="007D7552" w:rsidP="007D7552">
      <w:pPr>
        <w:pStyle w:val="TH"/>
      </w:pPr>
      <w:r w:rsidRPr="002437CB">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2437CB" w14:paraId="10CC5D45" w14:textId="77777777" w:rsidTr="00A24C9B">
        <w:tc>
          <w:tcPr>
            <w:tcW w:w="1309" w:type="pct"/>
            <w:shd w:val="clear" w:color="auto" w:fill="C0C0C0"/>
            <w:tcMar>
              <w:top w:w="0" w:type="dxa"/>
              <w:left w:w="108" w:type="dxa"/>
              <w:bottom w:w="0" w:type="dxa"/>
              <w:right w:w="108" w:type="dxa"/>
            </w:tcMar>
            <w:hideMark/>
          </w:tcPr>
          <w:p w14:paraId="24FE7B34"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1C93CBA" w14:textId="77777777" w:rsidR="007D7552" w:rsidRPr="002437CB" w:rsidRDefault="007D7552" w:rsidP="00A24C9B">
            <w:pPr>
              <w:pStyle w:val="TAH"/>
            </w:pPr>
            <w:r w:rsidRPr="002437CB">
              <w:t>Description</w:t>
            </w:r>
          </w:p>
        </w:tc>
        <w:tc>
          <w:tcPr>
            <w:tcW w:w="629" w:type="pct"/>
            <w:shd w:val="clear" w:color="auto" w:fill="C0C0C0"/>
          </w:tcPr>
          <w:p w14:paraId="302B864F" w14:textId="77777777" w:rsidR="007D7552" w:rsidRPr="002437CB" w:rsidRDefault="007D7552" w:rsidP="00A24C9B">
            <w:pPr>
              <w:pStyle w:val="TAH"/>
            </w:pPr>
            <w:r w:rsidRPr="002437CB">
              <w:t>Applicability</w:t>
            </w:r>
          </w:p>
        </w:tc>
      </w:tr>
      <w:tr w:rsidR="007D7552" w:rsidRPr="002437CB" w14:paraId="26C8B617" w14:textId="77777777" w:rsidTr="00A24C9B">
        <w:tc>
          <w:tcPr>
            <w:tcW w:w="1309" w:type="pct"/>
            <w:tcMar>
              <w:top w:w="0" w:type="dxa"/>
              <w:left w:w="108" w:type="dxa"/>
              <w:bottom w:w="0" w:type="dxa"/>
              <w:right w:w="108" w:type="dxa"/>
            </w:tcMar>
            <w:vAlign w:val="center"/>
          </w:tcPr>
          <w:p w14:paraId="0B22C802" w14:textId="77777777" w:rsidR="007D7552" w:rsidRPr="002437CB" w:rsidRDefault="007D7552" w:rsidP="00A24C9B">
            <w:pPr>
              <w:pStyle w:val="TAL"/>
            </w:pPr>
            <w:r w:rsidRPr="002437CB">
              <w:t>REINFORCEMENT_LEARNING</w:t>
            </w:r>
          </w:p>
        </w:tc>
        <w:tc>
          <w:tcPr>
            <w:tcW w:w="3062" w:type="pct"/>
            <w:tcMar>
              <w:top w:w="0" w:type="dxa"/>
              <w:left w:w="108" w:type="dxa"/>
              <w:bottom w:w="0" w:type="dxa"/>
              <w:right w:w="108" w:type="dxa"/>
            </w:tcMar>
            <w:vAlign w:val="center"/>
          </w:tcPr>
          <w:p w14:paraId="505FA115" w14:textId="77777777" w:rsidR="007D7552" w:rsidRPr="002437CB" w:rsidRDefault="007D7552" w:rsidP="00A24C9B">
            <w:pPr>
              <w:pStyle w:val="TAL"/>
            </w:pPr>
            <w:r w:rsidRPr="002437CB">
              <w:t>Identifies the ML application of reinforcement learning type related to the capability of AIMLE Split Operation Node Register.</w:t>
            </w:r>
          </w:p>
        </w:tc>
        <w:tc>
          <w:tcPr>
            <w:tcW w:w="629" w:type="pct"/>
            <w:vAlign w:val="center"/>
          </w:tcPr>
          <w:p w14:paraId="7FB390D8" w14:textId="77777777" w:rsidR="007D7552" w:rsidRPr="002437CB" w:rsidRDefault="007D7552" w:rsidP="00A24C9B">
            <w:pPr>
              <w:pStyle w:val="TAL"/>
            </w:pPr>
          </w:p>
        </w:tc>
      </w:tr>
      <w:tr w:rsidR="007D7552" w:rsidRPr="002437CB" w14:paraId="6AC3C6CB" w14:textId="77777777" w:rsidTr="00A24C9B">
        <w:tc>
          <w:tcPr>
            <w:tcW w:w="1309" w:type="pct"/>
            <w:tcMar>
              <w:top w:w="0" w:type="dxa"/>
              <w:left w:w="108" w:type="dxa"/>
              <w:bottom w:w="0" w:type="dxa"/>
              <w:right w:w="108" w:type="dxa"/>
            </w:tcMar>
            <w:vAlign w:val="center"/>
          </w:tcPr>
          <w:p w14:paraId="7CFE6180" w14:textId="77777777" w:rsidR="007D7552" w:rsidRPr="002437CB" w:rsidRDefault="007D7552" w:rsidP="00A24C9B">
            <w:pPr>
              <w:pStyle w:val="TAL"/>
            </w:pPr>
            <w:r w:rsidRPr="002437CB">
              <w:t>SUPERVISED_LEARNING</w:t>
            </w:r>
          </w:p>
        </w:tc>
        <w:tc>
          <w:tcPr>
            <w:tcW w:w="3062" w:type="pct"/>
            <w:tcMar>
              <w:top w:w="0" w:type="dxa"/>
              <w:left w:w="108" w:type="dxa"/>
              <w:bottom w:w="0" w:type="dxa"/>
              <w:right w:w="108" w:type="dxa"/>
            </w:tcMar>
            <w:vAlign w:val="center"/>
          </w:tcPr>
          <w:p w14:paraId="45EF60D6" w14:textId="77777777" w:rsidR="007D7552" w:rsidRPr="002437CB" w:rsidRDefault="007D7552" w:rsidP="00A24C9B">
            <w:pPr>
              <w:pStyle w:val="TAL"/>
            </w:pPr>
            <w:r w:rsidRPr="002437CB">
              <w:t>Identifies the ML application of supervised learning type related to the capability of AIMLE Split Operation Node Register.</w:t>
            </w:r>
          </w:p>
        </w:tc>
        <w:tc>
          <w:tcPr>
            <w:tcW w:w="629" w:type="pct"/>
            <w:vAlign w:val="center"/>
          </w:tcPr>
          <w:p w14:paraId="0B62DCF8" w14:textId="77777777" w:rsidR="007D7552" w:rsidRPr="002437CB" w:rsidRDefault="007D7552" w:rsidP="00A24C9B">
            <w:pPr>
              <w:pStyle w:val="TAL"/>
            </w:pPr>
          </w:p>
        </w:tc>
      </w:tr>
      <w:tr w:rsidR="007D7552" w:rsidRPr="002437CB" w14:paraId="46467C3E" w14:textId="77777777" w:rsidTr="00A24C9B">
        <w:tc>
          <w:tcPr>
            <w:tcW w:w="1309" w:type="pct"/>
            <w:tcMar>
              <w:top w:w="0" w:type="dxa"/>
              <w:left w:w="108" w:type="dxa"/>
              <w:bottom w:w="0" w:type="dxa"/>
              <w:right w:w="108" w:type="dxa"/>
            </w:tcMar>
            <w:vAlign w:val="center"/>
          </w:tcPr>
          <w:p w14:paraId="73AE5C7E" w14:textId="77777777" w:rsidR="007D7552" w:rsidRPr="002437CB" w:rsidRDefault="007D7552" w:rsidP="00A24C9B">
            <w:pPr>
              <w:pStyle w:val="TAL"/>
            </w:pPr>
            <w:r w:rsidRPr="002437CB">
              <w:t>TRANSFER_LEARNING</w:t>
            </w:r>
          </w:p>
        </w:tc>
        <w:tc>
          <w:tcPr>
            <w:tcW w:w="3062" w:type="pct"/>
            <w:tcMar>
              <w:top w:w="0" w:type="dxa"/>
              <w:left w:w="108" w:type="dxa"/>
              <w:bottom w:w="0" w:type="dxa"/>
              <w:right w:w="108" w:type="dxa"/>
            </w:tcMar>
            <w:vAlign w:val="center"/>
          </w:tcPr>
          <w:p w14:paraId="031F4C8E" w14:textId="77777777" w:rsidR="007D7552" w:rsidRPr="002437CB" w:rsidRDefault="007D7552" w:rsidP="00A24C9B">
            <w:pPr>
              <w:pStyle w:val="TAL"/>
            </w:pPr>
            <w:r w:rsidRPr="002437CB">
              <w:t>Identifies the ML application of transfer learning type related to the capability of AIMLE Split Operation Node Register.</w:t>
            </w:r>
          </w:p>
        </w:tc>
        <w:tc>
          <w:tcPr>
            <w:tcW w:w="629" w:type="pct"/>
            <w:vAlign w:val="center"/>
          </w:tcPr>
          <w:p w14:paraId="62C8A3F3" w14:textId="77777777" w:rsidR="007D7552" w:rsidRPr="002437CB" w:rsidRDefault="007D7552" w:rsidP="00A24C9B">
            <w:pPr>
              <w:pStyle w:val="TAL"/>
            </w:pPr>
          </w:p>
        </w:tc>
      </w:tr>
    </w:tbl>
    <w:p w14:paraId="191934A3" w14:textId="77777777" w:rsidR="007D7552" w:rsidRPr="002437CB" w:rsidRDefault="007D7552" w:rsidP="007D7552">
      <w:pPr>
        <w:rPr>
          <w:lang w:val="en-US"/>
        </w:rPr>
      </w:pPr>
    </w:p>
    <w:p w14:paraId="77050A15" w14:textId="72527C9B" w:rsidR="007D7552" w:rsidRPr="002437CB" w:rsidRDefault="007D7552" w:rsidP="007D7552">
      <w:pPr>
        <w:pStyle w:val="H6"/>
      </w:pPr>
      <w:r w:rsidRPr="002437CB">
        <w:t>6.1.14.6.3.5</w:t>
      </w:r>
      <w:r w:rsidRPr="002437CB">
        <w:tab/>
        <w:t>Enumeration: AvailabilityType</w:t>
      </w:r>
    </w:p>
    <w:p w14:paraId="1760C2AA" w14:textId="2366E18C" w:rsidR="007D7552" w:rsidRPr="002437CB" w:rsidRDefault="007D7552" w:rsidP="007D7552">
      <w:r w:rsidRPr="002437CB">
        <w:t>The enumeration AvailabilityType represents information regarding the availability of the AIMLE Split Operation Node Register. It shall comply with the provisions defined in table 6.1.14.6.3.5-1.</w:t>
      </w:r>
    </w:p>
    <w:p w14:paraId="7CE4FF26" w14:textId="77777777" w:rsidR="00676336" w:rsidRPr="002437CB" w:rsidRDefault="00676336" w:rsidP="00676336">
      <w:pPr>
        <w:pStyle w:val="TH"/>
      </w:pPr>
      <w:r w:rsidRPr="002437CB">
        <w:t>Table 6.1.14.6.3.5-1: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2437CB" w14:paraId="62B9DB2B" w14:textId="77777777" w:rsidTr="00A24C9B">
        <w:tc>
          <w:tcPr>
            <w:tcW w:w="1309" w:type="pct"/>
            <w:shd w:val="clear" w:color="auto" w:fill="C0C0C0"/>
            <w:tcMar>
              <w:top w:w="0" w:type="dxa"/>
              <w:left w:w="108" w:type="dxa"/>
              <w:bottom w:w="0" w:type="dxa"/>
              <w:right w:w="108" w:type="dxa"/>
            </w:tcMar>
            <w:hideMark/>
          </w:tcPr>
          <w:p w14:paraId="2C4FE966" w14:textId="77777777" w:rsidR="007D7552" w:rsidRPr="002437CB" w:rsidRDefault="007D7552"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0B9C0B4" w14:textId="77777777" w:rsidR="007D7552" w:rsidRPr="002437CB" w:rsidRDefault="007D7552" w:rsidP="00A24C9B">
            <w:pPr>
              <w:pStyle w:val="TAH"/>
            </w:pPr>
            <w:r w:rsidRPr="002437CB">
              <w:t>Description</w:t>
            </w:r>
          </w:p>
        </w:tc>
        <w:tc>
          <w:tcPr>
            <w:tcW w:w="629" w:type="pct"/>
            <w:shd w:val="clear" w:color="auto" w:fill="C0C0C0"/>
          </w:tcPr>
          <w:p w14:paraId="41227A47" w14:textId="77777777" w:rsidR="007D7552" w:rsidRPr="002437CB" w:rsidRDefault="007D7552" w:rsidP="00A24C9B">
            <w:pPr>
              <w:pStyle w:val="TAH"/>
            </w:pPr>
            <w:r w:rsidRPr="002437CB">
              <w:t>Applicability</w:t>
            </w:r>
          </w:p>
        </w:tc>
      </w:tr>
      <w:tr w:rsidR="007D7552" w:rsidRPr="002437CB" w14:paraId="6E928EEE" w14:textId="77777777" w:rsidTr="00A24C9B">
        <w:tc>
          <w:tcPr>
            <w:tcW w:w="1309" w:type="pct"/>
            <w:tcMar>
              <w:top w:w="0" w:type="dxa"/>
              <w:left w:w="108" w:type="dxa"/>
              <w:bottom w:w="0" w:type="dxa"/>
              <w:right w:w="108" w:type="dxa"/>
            </w:tcMar>
            <w:vAlign w:val="center"/>
          </w:tcPr>
          <w:p w14:paraId="0F19F79C" w14:textId="77777777" w:rsidR="007D7552" w:rsidRPr="002437CB" w:rsidRDefault="007D7552" w:rsidP="00A24C9B">
            <w:pPr>
              <w:pStyle w:val="TAL"/>
            </w:pPr>
            <w:r w:rsidRPr="002437CB">
              <w:t>AVAILABLE</w:t>
            </w:r>
          </w:p>
        </w:tc>
        <w:tc>
          <w:tcPr>
            <w:tcW w:w="3062" w:type="pct"/>
            <w:tcMar>
              <w:top w:w="0" w:type="dxa"/>
              <w:left w:w="108" w:type="dxa"/>
              <w:bottom w:w="0" w:type="dxa"/>
              <w:right w:w="108" w:type="dxa"/>
            </w:tcMar>
            <w:vAlign w:val="center"/>
          </w:tcPr>
          <w:p w14:paraId="723CE03B" w14:textId="77777777" w:rsidR="007D7552" w:rsidRPr="002437CB" w:rsidRDefault="007D7552" w:rsidP="00A24C9B">
            <w:pPr>
              <w:pStyle w:val="TAL"/>
            </w:pPr>
            <w:r w:rsidRPr="002437CB">
              <w:t>Identifies the AIMLE Split Operation Node Register is available.</w:t>
            </w:r>
          </w:p>
        </w:tc>
        <w:tc>
          <w:tcPr>
            <w:tcW w:w="629" w:type="pct"/>
            <w:vAlign w:val="center"/>
          </w:tcPr>
          <w:p w14:paraId="247318FE" w14:textId="77777777" w:rsidR="007D7552" w:rsidRPr="002437CB" w:rsidRDefault="007D7552" w:rsidP="00A24C9B">
            <w:pPr>
              <w:pStyle w:val="TAL"/>
            </w:pPr>
          </w:p>
        </w:tc>
      </w:tr>
      <w:tr w:rsidR="007D7552" w:rsidRPr="002437CB" w14:paraId="2B19C8B2" w14:textId="77777777" w:rsidTr="00A24C9B">
        <w:tc>
          <w:tcPr>
            <w:tcW w:w="1309" w:type="pct"/>
            <w:tcMar>
              <w:top w:w="0" w:type="dxa"/>
              <w:left w:w="108" w:type="dxa"/>
              <w:bottom w:w="0" w:type="dxa"/>
              <w:right w:w="108" w:type="dxa"/>
            </w:tcMar>
            <w:vAlign w:val="center"/>
          </w:tcPr>
          <w:p w14:paraId="07822551" w14:textId="77777777" w:rsidR="007D7552" w:rsidRPr="002437CB" w:rsidRDefault="007D7552" w:rsidP="00A24C9B">
            <w:pPr>
              <w:pStyle w:val="TAL"/>
            </w:pPr>
            <w:r w:rsidRPr="002437CB">
              <w:t>NOT_AVAILABLE</w:t>
            </w:r>
          </w:p>
        </w:tc>
        <w:tc>
          <w:tcPr>
            <w:tcW w:w="3062" w:type="pct"/>
            <w:tcMar>
              <w:top w:w="0" w:type="dxa"/>
              <w:left w:w="108" w:type="dxa"/>
              <w:bottom w:w="0" w:type="dxa"/>
              <w:right w:w="108" w:type="dxa"/>
            </w:tcMar>
            <w:vAlign w:val="center"/>
          </w:tcPr>
          <w:p w14:paraId="26DE5AC9" w14:textId="77777777" w:rsidR="007D7552" w:rsidRPr="002437CB" w:rsidRDefault="007D7552" w:rsidP="00A24C9B">
            <w:pPr>
              <w:pStyle w:val="TAL"/>
            </w:pPr>
            <w:r w:rsidRPr="002437CB">
              <w:t>Identifies the AIMLE Split Operation Node Register is not available.</w:t>
            </w:r>
          </w:p>
        </w:tc>
        <w:tc>
          <w:tcPr>
            <w:tcW w:w="629" w:type="pct"/>
            <w:vAlign w:val="center"/>
          </w:tcPr>
          <w:p w14:paraId="3B4D9A00" w14:textId="77777777" w:rsidR="007D7552" w:rsidRPr="002437CB" w:rsidRDefault="007D7552" w:rsidP="00A24C9B">
            <w:pPr>
              <w:pStyle w:val="TAL"/>
            </w:pPr>
          </w:p>
        </w:tc>
      </w:tr>
    </w:tbl>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490" w:name="_Toc212496101"/>
      <w:bookmarkStart w:id="2491" w:name="_Toc214953674"/>
      <w:bookmarkStart w:id="2492" w:name="_Toc214954400"/>
      <w:bookmarkStart w:id="2493" w:name="_Toc222152612"/>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490"/>
      <w:bookmarkEnd w:id="2491"/>
      <w:bookmarkEnd w:id="2492"/>
      <w:bookmarkEnd w:id="2493"/>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494" w:name="_Toc212496102"/>
      <w:bookmarkStart w:id="2495" w:name="_Toc214953675"/>
      <w:bookmarkStart w:id="2496" w:name="_Toc214954401"/>
      <w:bookmarkStart w:id="2497" w:name="_Toc222152613"/>
      <w:r w:rsidRPr="002437CB">
        <w:t>6.1.14.6.5</w:t>
      </w:r>
      <w:r w:rsidRPr="002437CB">
        <w:tab/>
        <w:t>Binary data</w:t>
      </w:r>
      <w:bookmarkEnd w:id="2494"/>
      <w:bookmarkEnd w:id="2495"/>
      <w:bookmarkEnd w:id="2496"/>
      <w:bookmarkEnd w:id="2497"/>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498" w:name="_Toc212496103"/>
      <w:bookmarkStart w:id="2499" w:name="_Toc214953676"/>
      <w:bookmarkStart w:id="2500" w:name="_Toc214954402"/>
      <w:bookmarkStart w:id="2501" w:name="_Toc222152614"/>
      <w:r w:rsidRPr="002437CB">
        <w:t>6.1.14.7</w:t>
      </w:r>
      <w:r w:rsidRPr="002437CB">
        <w:tab/>
        <w:t>Error Handling</w:t>
      </w:r>
      <w:bookmarkEnd w:id="2498"/>
      <w:bookmarkEnd w:id="2499"/>
      <w:bookmarkEnd w:id="2500"/>
      <w:bookmarkEnd w:id="2501"/>
    </w:p>
    <w:p w14:paraId="06CE3377" w14:textId="6196A4D6" w:rsidR="007D7552" w:rsidRPr="002437CB" w:rsidRDefault="007D7552" w:rsidP="007D7552">
      <w:pPr>
        <w:pStyle w:val="Heading5"/>
      </w:pPr>
      <w:bookmarkStart w:id="2502" w:name="_Toc212496104"/>
      <w:bookmarkStart w:id="2503" w:name="_Toc214953677"/>
      <w:bookmarkStart w:id="2504" w:name="_Toc214954403"/>
      <w:bookmarkStart w:id="2505" w:name="_Toc222152615"/>
      <w:r w:rsidRPr="002437CB">
        <w:t>6.1.14.7.1</w:t>
      </w:r>
      <w:r w:rsidRPr="002437CB">
        <w:tab/>
        <w:t>General</w:t>
      </w:r>
      <w:bookmarkEnd w:id="2502"/>
      <w:bookmarkEnd w:id="2503"/>
      <w:bookmarkEnd w:id="2504"/>
      <w:bookmarkEnd w:id="2505"/>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06" w:name="_Toc212496105"/>
      <w:bookmarkStart w:id="2507" w:name="_Toc214953678"/>
      <w:bookmarkStart w:id="2508" w:name="_Toc214954404"/>
      <w:bookmarkStart w:id="2509" w:name="_Toc222152616"/>
      <w:r w:rsidRPr="002437CB">
        <w:t>6.1.14.7.2</w:t>
      </w:r>
      <w:r w:rsidRPr="002437CB">
        <w:tab/>
        <w:t>Protocol Errors</w:t>
      </w:r>
      <w:bookmarkEnd w:id="2506"/>
      <w:bookmarkEnd w:id="2507"/>
      <w:bookmarkEnd w:id="2508"/>
      <w:bookmarkEnd w:id="2509"/>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10" w:name="_Toc212496106"/>
      <w:bookmarkStart w:id="2511" w:name="_Toc214953679"/>
      <w:bookmarkStart w:id="2512" w:name="_Toc214954405"/>
      <w:bookmarkStart w:id="2513" w:name="_Toc222152617"/>
      <w:r w:rsidRPr="002437CB">
        <w:t>6.1.14.7.3</w:t>
      </w:r>
      <w:r w:rsidRPr="002437CB">
        <w:tab/>
        <w:t>Application Errors</w:t>
      </w:r>
      <w:bookmarkEnd w:id="2510"/>
      <w:bookmarkEnd w:id="2511"/>
      <w:bookmarkEnd w:id="2512"/>
      <w:bookmarkEnd w:id="2513"/>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14" w:name="_Toc212496107"/>
      <w:bookmarkStart w:id="2515" w:name="_Toc214953680"/>
      <w:bookmarkStart w:id="2516" w:name="_Toc214954406"/>
      <w:bookmarkStart w:id="2517" w:name="_Toc222152618"/>
      <w:r w:rsidRPr="002437CB">
        <w:t>6.1.14.8</w:t>
      </w:r>
      <w:r w:rsidRPr="002437CB">
        <w:rPr>
          <w:lang w:eastAsia="zh-CN"/>
        </w:rPr>
        <w:tab/>
        <w:t>Feature negotiation</w:t>
      </w:r>
      <w:bookmarkEnd w:id="2514"/>
      <w:bookmarkEnd w:id="2515"/>
      <w:bookmarkEnd w:id="2516"/>
      <w:bookmarkEnd w:id="2517"/>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18" w:name="_Toc212496108"/>
      <w:bookmarkStart w:id="2519" w:name="_Toc214953681"/>
      <w:bookmarkStart w:id="2520" w:name="_Toc214954407"/>
      <w:bookmarkStart w:id="2521" w:name="_Toc222152619"/>
      <w:r w:rsidRPr="002437CB">
        <w:t>6.1.14.9</w:t>
      </w:r>
      <w:r w:rsidRPr="002437CB">
        <w:tab/>
        <w:t>Security</w:t>
      </w:r>
      <w:bookmarkEnd w:id="2518"/>
      <w:bookmarkEnd w:id="2519"/>
      <w:bookmarkEnd w:id="2520"/>
      <w:bookmarkEnd w:id="2521"/>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22" w:name="_Toc212496109"/>
      <w:bookmarkStart w:id="2523" w:name="_Toc214953682"/>
      <w:bookmarkStart w:id="2524" w:name="_Toc214954408"/>
      <w:bookmarkStart w:id="2525" w:name="_Toc222152620"/>
      <w:r w:rsidRPr="002437CB">
        <w:t>6.1.</w:t>
      </w:r>
      <w:r w:rsidR="009D467C" w:rsidRPr="002437CB">
        <w:t>15</w:t>
      </w:r>
      <w:r w:rsidRPr="002437CB">
        <w:tab/>
        <w:t>AIMLES_MLModelUpdate API</w:t>
      </w:r>
      <w:bookmarkEnd w:id="2522"/>
      <w:bookmarkEnd w:id="2523"/>
      <w:bookmarkEnd w:id="2524"/>
      <w:bookmarkEnd w:id="2525"/>
    </w:p>
    <w:p w14:paraId="4B770189" w14:textId="6A7FF8FF" w:rsidR="007F406F" w:rsidRPr="002437CB" w:rsidRDefault="007F406F" w:rsidP="007F406F">
      <w:pPr>
        <w:pStyle w:val="Heading4"/>
      </w:pPr>
      <w:bookmarkStart w:id="2526" w:name="_Toc212496110"/>
      <w:bookmarkStart w:id="2527" w:name="_Toc214953683"/>
      <w:bookmarkStart w:id="2528" w:name="_Toc214954409"/>
      <w:bookmarkStart w:id="2529" w:name="_Toc222152621"/>
      <w:r w:rsidRPr="002437CB">
        <w:t>6.1.</w:t>
      </w:r>
      <w:r w:rsidR="009D467C" w:rsidRPr="002437CB">
        <w:t>15</w:t>
      </w:r>
      <w:r w:rsidRPr="002437CB">
        <w:t>.1</w:t>
      </w:r>
      <w:r w:rsidRPr="002437CB">
        <w:tab/>
        <w:t>Introduction</w:t>
      </w:r>
      <w:bookmarkEnd w:id="2526"/>
      <w:bookmarkEnd w:id="2527"/>
      <w:bookmarkEnd w:id="2528"/>
      <w:bookmarkEnd w:id="2529"/>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30" w:name="_Toc212496111"/>
      <w:bookmarkStart w:id="2531" w:name="_Toc214953684"/>
      <w:bookmarkStart w:id="2532" w:name="_Toc214954410"/>
      <w:bookmarkStart w:id="2533" w:name="_Toc222152622"/>
      <w:r w:rsidRPr="002437CB">
        <w:t>6.1.15.</w:t>
      </w:r>
      <w:r w:rsidR="007F406F" w:rsidRPr="002437CB">
        <w:t>2</w:t>
      </w:r>
      <w:r w:rsidR="007F406F" w:rsidRPr="002437CB">
        <w:tab/>
        <w:t>Usage of HTTP and common API related aspects</w:t>
      </w:r>
      <w:bookmarkEnd w:id="2530"/>
      <w:bookmarkEnd w:id="2531"/>
      <w:bookmarkEnd w:id="2532"/>
      <w:bookmarkEnd w:id="2533"/>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34" w:name="_Toc212496112"/>
      <w:bookmarkStart w:id="2535" w:name="_Toc214953685"/>
      <w:bookmarkStart w:id="2536" w:name="_Toc214954411"/>
      <w:bookmarkStart w:id="2537" w:name="_Toc222152623"/>
      <w:r w:rsidRPr="002437CB">
        <w:t>6.1.15.</w:t>
      </w:r>
      <w:r w:rsidR="007F406F" w:rsidRPr="002437CB">
        <w:t>3</w:t>
      </w:r>
      <w:r w:rsidR="007F406F" w:rsidRPr="002437CB">
        <w:tab/>
        <w:t>Resources</w:t>
      </w:r>
      <w:bookmarkEnd w:id="2534"/>
      <w:bookmarkEnd w:id="2535"/>
      <w:bookmarkEnd w:id="2536"/>
      <w:bookmarkEnd w:id="2537"/>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38" w:name="_Toc212496113"/>
      <w:bookmarkStart w:id="2539" w:name="_Toc214953686"/>
      <w:bookmarkStart w:id="2540" w:name="_Toc214954412"/>
      <w:bookmarkStart w:id="2541" w:name="_Toc222152624"/>
      <w:r w:rsidRPr="002437CB">
        <w:t>6.1.15.</w:t>
      </w:r>
      <w:r w:rsidR="007F406F" w:rsidRPr="002437CB">
        <w:t>4</w:t>
      </w:r>
      <w:r w:rsidR="007F406F" w:rsidRPr="002437CB">
        <w:tab/>
        <w:t>Custom Operations without associated resources</w:t>
      </w:r>
      <w:bookmarkEnd w:id="2538"/>
      <w:bookmarkEnd w:id="2539"/>
      <w:bookmarkEnd w:id="2540"/>
      <w:bookmarkEnd w:id="2541"/>
    </w:p>
    <w:p w14:paraId="32D277B7" w14:textId="7EA77A5D" w:rsidR="007F406F" w:rsidRPr="002437CB" w:rsidRDefault="009D467C" w:rsidP="007F406F">
      <w:pPr>
        <w:pStyle w:val="Heading5"/>
      </w:pPr>
      <w:bookmarkStart w:id="2542" w:name="_Toc212496114"/>
      <w:bookmarkStart w:id="2543" w:name="_Toc214953687"/>
      <w:bookmarkStart w:id="2544" w:name="_Toc214954413"/>
      <w:bookmarkStart w:id="2545" w:name="_Toc222152625"/>
      <w:r w:rsidRPr="002437CB">
        <w:t>6.1.15.</w:t>
      </w:r>
      <w:r w:rsidR="007F406F" w:rsidRPr="002437CB">
        <w:t>4.1</w:t>
      </w:r>
      <w:r w:rsidR="007F406F" w:rsidRPr="002437CB">
        <w:tab/>
        <w:t>Overview</w:t>
      </w:r>
      <w:bookmarkEnd w:id="2542"/>
      <w:bookmarkEnd w:id="2543"/>
      <w:bookmarkEnd w:id="2544"/>
      <w:bookmarkEnd w:id="2545"/>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546" w:name="_Toc212496115"/>
      <w:bookmarkStart w:id="2547" w:name="_Toc214953688"/>
      <w:bookmarkStart w:id="2548" w:name="_Toc214954414"/>
      <w:bookmarkStart w:id="2549" w:name="_Toc222152626"/>
      <w:r w:rsidRPr="002437CB">
        <w:t>6.1.15.</w:t>
      </w:r>
      <w:r w:rsidR="007F406F" w:rsidRPr="002437CB">
        <w:t>4.2</w:t>
      </w:r>
      <w:r w:rsidR="007F406F" w:rsidRPr="002437CB">
        <w:tab/>
        <w:t>Operation: RequestMLMdlUpd</w:t>
      </w:r>
      <w:bookmarkEnd w:id="2546"/>
      <w:bookmarkEnd w:id="2547"/>
      <w:bookmarkEnd w:id="2548"/>
      <w:bookmarkEnd w:id="2549"/>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550" w:name="_Toc212496116"/>
      <w:bookmarkStart w:id="2551" w:name="_Toc214953689"/>
      <w:bookmarkStart w:id="2552" w:name="_Toc214954415"/>
      <w:bookmarkStart w:id="2553" w:name="_Toc222152627"/>
      <w:r w:rsidRPr="002437CB">
        <w:t>6.1.15.</w:t>
      </w:r>
      <w:r w:rsidR="007F406F" w:rsidRPr="002437CB">
        <w:t>5</w:t>
      </w:r>
      <w:r w:rsidR="007F406F" w:rsidRPr="002437CB">
        <w:tab/>
        <w:t>Notifications</w:t>
      </w:r>
      <w:bookmarkEnd w:id="2550"/>
      <w:bookmarkEnd w:id="2551"/>
      <w:bookmarkEnd w:id="2552"/>
      <w:bookmarkEnd w:id="2553"/>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554" w:name="_Toc212496117"/>
      <w:bookmarkStart w:id="2555" w:name="_Toc214953690"/>
      <w:bookmarkStart w:id="2556" w:name="_Toc214954416"/>
      <w:bookmarkStart w:id="2557" w:name="_Toc222152628"/>
      <w:r w:rsidRPr="002437CB">
        <w:t>6.1.15.</w:t>
      </w:r>
      <w:r w:rsidR="007F406F" w:rsidRPr="002437CB">
        <w:t>6</w:t>
      </w:r>
      <w:r w:rsidR="007F406F" w:rsidRPr="002437CB">
        <w:tab/>
        <w:t>Data Model</w:t>
      </w:r>
      <w:bookmarkEnd w:id="2554"/>
      <w:bookmarkEnd w:id="2555"/>
      <w:bookmarkEnd w:id="2556"/>
      <w:bookmarkEnd w:id="2557"/>
    </w:p>
    <w:p w14:paraId="079EE7BC" w14:textId="630B939E" w:rsidR="007F406F" w:rsidRPr="002437CB" w:rsidRDefault="009D467C" w:rsidP="007F406F">
      <w:pPr>
        <w:pStyle w:val="Heading5"/>
      </w:pPr>
      <w:bookmarkStart w:id="2558" w:name="_Toc212496118"/>
      <w:bookmarkStart w:id="2559" w:name="_Toc214953691"/>
      <w:bookmarkStart w:id="2560" w:name="_Toc214954417"/>
      <w:bookmarkStart w:id="2561" w:name="_Toc222152629"/>
      <w:r w:rsidRPr="002437CB">
        <w:t>6.1.15.</w:t>
      </w:r>
      <w:r w:rsidR="007F406F" w:rsidRPr="002437CB">
        <w:t>6.1</w:t>
      </w:r>
      <w:r w:rsidR="007F406F" w:rsidRPr="002437CB">
        <w:tab/>
        <w:t>General</w:t>
      </w:r>
      <w:bookmarkEnd w:id="2558"/>
      <w:bookmarkEnd w:id="2559"/>
      <w:bookmarkEnd w:id="2560"/>
      <w:bookmarkEnd w:id="2561"/>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62180" w:rsidRPr="00C07EFD" w14:paraId="6BE471C2"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0209AA70" w14:textId="77777777" w:rsidR="00662180" w:rsidRPr="00C07EFD" w:rsidRDefault="00662180"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7DC2F07" w14:textId="77777777" w:rsidR="00662180" w:rsidRPr="00C07EFD" w:rsidRDefault="00662180"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6504FD0E" w14:textId="77777777" w:rsidR="00662180" w:rsidRPr="00C07EFD" w:rsidRDefault="00662180"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0B6CE6F1" w14:textId="77777777" w:rsidR="00662180" w:rsidRPr="00C07EFD" w:rsidRDefault="00662180" w:rsidP="00F31FB6">
            <w:pPr>
              <w:pStyle w:val="TAL"/>
              <w:rPr>
                <w:szCs w:val="18"/>
                <w:lang w:eastAsia="zh-CN"/>
              </w:rPr>
            </w:pPr>
          </w:p>
        </w:tc>
      </w:tr>
      <w:tr w:rsidR="007F406F" w:rsidRPr="002437CB" w14:paraId="734E0414" w14:textId="77777777" w:rsidTr="006460FF">
        <w:trPr>
          <w:jc w:val="center"/>
        </w:trPr>
        <w:tc>
          <w:tcPr>
            <w:tcW w:w="1937" w:type="dxa"/>
            <w:vAlign w:val="center"/>
          </w:tcPr>
          <w:p w14:paraId="72DABF73" w14:textId="77777777" w:rsidR="007F406F" w:rsidRPr="002437CB" w:rsidRDefault="007F406F" w:rsidP="00A24C9B">
            <w:pPr>
              <w:pStyle w:val="TAL"/>
            </w:pPr>
            <w:r w:rsidRPr="002437CB">
              <w:t>EndPoint</w:t>
            </w:r>
          </w:p>
        </w:tc>
        <w:tc>
          <w:tcPr>
            <w:tcW w:w="2042" w:type="dxa"/>
            <w:vAlign w:val="center"/>
          </w:tcPr>
          <w:p w14:paraId="4CEF8BA6" w14:textId="2E83A780" w:rsidR="007F406F" w:rsidRPr="002437CB" w:rsidRDefault="007F406F" w:rsidP="00A24C9B">
            <w:pPr>
              <w:pStyle w:val="TAC"/>
              <w:rPr>
                <w:lang w:eastAsia="zh-CN"/>
              </w:rPr>
            </w:pPr>
            <w:r w:rsidRPr="002437CB">
              <w:t>3GPP TS 29.558 </w:t>
            </w:r>
            <w:r w:rsidR="00946FFF" w:rsidRPr="002437CB">
              <w:t>[15]</w:t>
            </w:r>
          </w:p>
        </w:tc>
        <w:tc>
          <w:tcPr>
            <w:tcW w:w="4344" w:type="dxa"/>
            <w:vAlign w:val="center"/>
          </w:tcPr>
          <w:p w14:paraId="1CCD364D" w14:textId="77777777" w:rsidR="007F406F" w:rsidRPr="002437CB" w:rsidRDefault="007F406F" w:rsidP="00A24C9B">
            <w:pPr>
              <w:pStyle w:val="TAL"/>
            </w:pPr>
            <w:r w:rsidRPr="002437CB">
              <w:t>Represent an endpoint.</w:t>
            </w:r>
          </w:p>
        </w:tc>
        <w:tc>
          <w:tcPr>
            <w:tcW w:w="1336" w:type="dxa"/>
            <w:vAlign w:val="center"/>
          </w:tcPr>
          <w:p w14:paraId="07A8D708" w14:textId="77777777" w:rsidR="007F406F" w:rsidRPr="002437CB" w:rsidRDefault="007F406F" w:rsidP="00A24C9B">
            <w:pPr>
              <w:pStyle w:val="TAL"/>
              <w:rPr>
                <w:szCs w:val="18"/>
                <w:lang w:eastAsia="zh-CN"/>
              </w:rPr>
            </w:pPr>
          </w:p>
        </w:tc>
      </w:tr>
      <w:tr w:rsidR="007F406F" w:rsidRPr="002437CB" w14:paraId="6D2D3DC4" w14:textId="77777777" w:rsidTr="006460FF">
        <w:trPr>
          <w:jc w:val="center"/>
        </w:trPr>
        <w:tc>
          <w:tcPr>
            <w:tcW w:w="1937" w:type="dxa"/>
            <w:vAlign w:val="center"/>
          </w:tcPr>
          <w:p w14:paraId="12FF599F" w14:textId="77777777" w:rsidR="007F406F" w:rsidRPr="002437CB" w:rsidRDefault="007F406F" w:rsidP="00A24C9B">
            <w:pPr>
              <w:pStyle w:val="TAL"/>
            </w:pPr>
            <w:r w:rsidRPr="002437CB">
              <w:rPr>
                <w:lang w:eastAsia="zh-CN"/>
              </w:rPr>
              <w:t>MlMdlDegradedParam</w:t>
            </w:r>
          </w:p>
        </w:tc>
        <w:tc>
          <w:tcPr>
            <w:tcW w:w="2042" w:type="dxa"/>
            <w:vAlign w:val="center"/>
          </w:tcPr>
          <w:p w14:paraId="691DE108" w14:textId="77777777" w:rsidR="007F406F" w:rsidRPr="002437CB" w:rsidRDefault="007F406F" w:rsidP="00A24C9B">
            <w:pPr>
              <w:pStyle w:val="TAC"/>
            </w:pPr>
            <w:r w:rsidRPr="002437CB">
              <w:rPr>
                <w:lang w:eastAsia="zh-CN"/>
              </w:rPr>
              <w:t>6.1.9.6.3.6</w:t>
            </w:r>
          </w:p>
        </w:tc>
        <w:tc>
          <w:tcPr>
            <w:tcW w:w="4344" w:type="dxa"/>
            <w:vAlign w:val="center"/>
          </w:tcPr>
          <w:p w14:paraId="3A4ED98E" w14:textId="77777777" w:rsidR="007F406F" w:rsidRPr="002437CB" w:rsidRDefault="007F406F" w:rsidP="00A24C9B">
            <w:pPr>
              <w:pStyle w:val="TAL"/>
            </w:pPr>
            <w:r w:rsidRPr="002437CB">
              <w:t>Represents the parameters of the degraded ML model.</w:t>
            </w:r>
          </w:p>
        </w:tc>
        <w:tc>
          <w:tcPr>
            <w:tcW w:w="1336" w:type="dxa"/>
            <w:vAlign w:val="center"/>
          </w:tcPr>
          <w:p w14:paraId="7DFCFAC4" w14:textId="77777777" w:rsidR="007F406F" w:rsidRPr="002437CB" w:rsidRDefault="007F406F" w:rsidP="00A24C9B">
            <w:pPr>
              <w:pStyle w:val="TAL"/>
              <w:rPr>
                <w:szCs w:val="18"/>
                <w:lang w:eastAsia="zh-CN"/>
              </w:rPr>
            </w:pPr>
          </w:p>
        </w:tc>
      </w:tr>
      <w:tr w:rsidR="007F406F" w:rsidRPr="002437CB" w14:paraId="38A6EC18" w14:textId="77777777" w:rsidTr="006460FF">
        <w:trPr>
          <w:jc w:val="center"/>
        </w:trPr>
        <w:tc>
          <w:tcPr>
            <w:tcW w:w="1937" w:type="dxa"/>
            <w:vAlign w:val="center"/>
          </w:tcPr>
          <w:p w14:paraId="7BA77F1C" w14:textId="77777777" w:rsidR="007F406F" w:rsidRPr="002437CB" w:rsidRDefault="007F406F" w:rsidP="00A24C9B">
            <w:pPr>
              <w:pStyle w:val="TAL"/>
              <w:rPr>
                <w:lang w:eastAsia="zh-CN"/>
              </w:rPr>
            </w:pPr>
            <w:r w:rsidRPr="002437CB">
              <w:t>MLModel</w:t>
            </w:r>
          </w:p>
        </w:tc>
        <w:tc>
          <w:tcPr>
            <w:tcW w:w="2042" w:type="dxa"/>
            <w:vAlign w:val="center"/>
          </w:tcPr>
          <w:p w14:paraId="63C45F90" w14:textId="77777777" w:rsidR="007F406F" w:rsidRPr="002437CB" w:rsidRDefault="007F406F" w:rsidP="00A24C9B">
            <w:pPr>
              <w:pStyle w:val="TAC"/>
              <w:rPr>
                <w:lang w:eastAsia="zh-CN"/>
              </w:rPr>
            </w:pPr>
            <w:r w:rsidRPr="002437CB">
              <w:rPr>
                <w:noProof/>
                <w:lang w:eastAsia="zh-CN"/>
              </w:rPr>
              <w:t>6.2</w:t>
            </w:r>
            <w:r w:rsidRPr="002437CB">
              <w:t>.1.6.2.4</w:t>
            </w:r>
          </w:p>
        </w:tc>
        <w:tc>
          <w:tcPr>
            <w:tcW w:w="4344" w:type="dxa"/>
            <w:vAlign w:val="center"/>
          </w:tcPr>
          <w:p w14:paraId="7F930408" w14:textId="77777777" w:rsidR="007F406F" w:rsidRPr="002437CB" w:rsidRDefault="007F406F" w:rsidP="00A24C9B">
            <w:pPr>
              <w:pStyle w:val="TAL"/>
              <w:rPr>
                <w:szCs w:val="18"/>
                <w:lang w:eastAsia="zh-CN"/>
              </w:rPr>
            </w:pPr>
            <w:r w:rsidRPr="002437CB">
              <w:t>Represents a ML Model.</w:t>
            </w:r>
          </w:p>
        </w:tc>
        <w:tc>
          <w:tcPr>
            <w:tcW w:w="1336" w:type="dxa"/>
            <w:vAlign w:val="center"/>
          </w:tcPr>
          <w:p w14:paraId="460E9640" w14:textId="77777777" w:rsidR="007F406F" w:rsidRPr="002437CB" w:rsidRDefault="007F406F"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562" w:name="_Toc212496119"/>
      <w:bookmarkStart w:id="2563" w:name="_Toc214953692"/>
      <w:bookmarkStart w:id="2564" w:name="_Toc214954418"/>
      <w:bookmarkStart w:id="2565" w:name="_Toc222152630"/>
      <w:r w:rsidRPr="002437CB">
        <w:t>6.1.15.</w:t>
      </w:r>
      <w:r w:rsidR="007F406F" w:rsidRPr="002437CB">
        <w:rPr>
          <w:lang w:val="en-US"/>
        </w:rPr>
        <w:t>6.2</w:t>
      </w:r>
      <w:r w:rsidR="007F406F" w:rsidRPr="002437CB">
        <w:rPr>
          <w:lang w:val="en-US"/>
        </w:rPr>
        <w:tab/>
        <w:t>Structured data types</w:t>
      </w:r>
      <w:bookmarkEnd w:id="2562"/>
      <w:bookmarkEnd w:id="2563"/>
      <w:bookmarkEnd w:id="2564"/>
      <w:bookmarkEnd w:id="2565"/>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566" w:name="_Toc212496120"/>
      <w:bookmarkStart w:id="2567" w:name="_Toc214953693"/>
      <w:bookmarkStart w:id="2568" w:name="_Toc214954419"/>
      <w:bookmarkStart w:id="2569" w:name="_Toc222152631"/>
      <w:r w:rsidRPr="002437CB">
        <w:t>6.1.15.</w:t>
      </w:r>
      <w:r w:rsidR="007F406F" w:rsidRPr="002437CB">
        <w:rPr>
          <w:lang w:val="en-US"/>
        </w:rPr>
        <w:t>6.3</w:t>
      </w:r>
      <w:r w:rsidR="007F406F" w:rsidRPr="002437CB">
        <w:rPr>
          <w:lang w:val="en-US"/>
        </w:rPr>
        <w:tab/>
        <w:t>Simple data types and enumerations</w:t>
      </w:r>
      <w:bookmarkEnd w:id="2566"/>
      <w:bookmarkEnd w:id="2567"/>
      <w:bookmarkEnd w:id="2568"/>
      <w:bookmarkEnd w:id="2569"/>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570" w:name="_Toc212496121"/>
      <w:bookmarkStart w:id="2571" w:name="_Toc214953694"/>
      <w:bookmarkStart w:id="2572" w:name="_Toc214954420"/>
      <w:bookmarkStart w:id="2573" w:name="_Toc222152632"/>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570"/>
      <w:bookmarkEnd w:id="2571"/>
      <w:bookmarkEnd w:id="2572"/>
      <w:bookmarkEnd w:id="2573"/>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574" w:name="_Toc212496122"/>
      <w:bookmarkStart w:id="2575" w:name="_Toc214953695"/>
      <w:bookmarkStart w:id="2576" w:name="_Toc214954421"/>
      <w:bookmarkStart w:id="2577" w:name="_Toc222152633"/>
      <w:r w:rsidRPr="002437CB">
        <w:t>6.1.15.</w:t>
      </w:r>
      <w:r w:rsidR="007F406F" w:rsidRPr="002437CB">
        <w:t>6.5</w:t>
      </w:r>
      <w:r w:rsidR="007F406F" w:rsidRPr="002437CB">
        <w:tab/>
        <w:t>Binary data</w:t>
      </w:r>
      <w:bookmarkEnd w:id="2574"/>
      <w:bookmarkEnd w:id="2575"/>
      <w:bookmarkEnd w:id="2576"/>
      <w:bookmarkEnd w:id="2577"/>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578" w:name="_Toc212496123"/>
      <w:bookmarkStart w:id="2579" w:name="_Toc214953696"/>
      <w:bookmarkStart w:id="2580" w:name="_Toc214954422"/>
      <w:bookmarkStart w:id="2581" w:name="_Toc222152634"/>
      <w:r w:rsidRPr="002437CB">
        <w:t>6.1.15.</w:t>
      </w:r>
      <w:r w:rsidR="007F406F" w:rsidRPr="002437CB">
        <w:t>7</w:t>
      </w:r>
      <w:r w:rsidR="007F406F" w:rsidRPr="002437CB">
        <w:tab/>
        <w:t>Error Handling</w:t>
      </w:r>
      <w:bookmarkEnd w:id="2578"/>
      <w:bookmarkEnd w:id="2579"/>
      <w:bookmarkEnd w:id="2580"/>
      <w:bookmarkEnd w:id="2581"/>
    </w:p>
    <w:p w14:paraId="50691EDD" w14:textId="50CD1B8D" w:rsidR="007F406F" w:rsidRPr="002437CB" w:rsidRDefault="009D467C" w:rsidP="007F406F">
      <w:pPr>
        <w:pStyle w:val="Heading5"/>
      </w:pPr>
      <w:bookmarkStart w:id="2582" w:name="_Toc212496124"/>
      <w:bookmarkStart w:id="2583" w:name="_Toc214953697"/>
      <w:bookmarkStart w:id="2584" w:name="_Toc214954423"/>
      <w:bookmarkStart w:id="2585" w:name="_Toc222152635"/>
      <w:r w:rsidRPr="002437CB">
        <w:t>6.1.15.</w:t>
      </w:r>
      <w:r w:rsidR="007F406F" w:rsidRPr="002437CB">
        <w:t>7.1</w:t>
      </w:r>
      <w:r w:rsidR="007F406F" w:rsidRPr="002437CB">
        <w:tab/>
        <w:t>General</w:t>
      </w:r>
      <w:bookmarkEnd w:id="2582"/>
      <w:bookmarkEnd w:id="2583"/>
      <w:bookmarkEnd w:id="2584"/>
      <w:bookmarkEnd w:id="2585"/>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586" w:name="_Toc212496125"/>
      <w:bookmarkStart w:id="2587" w:name="_Toc214953698"/>
      <w:bookmarkStart w:id="2588" w:name="_Toc214954424"/>
      <w:bookmarkStart w:id="2589" w:name="_Toc222152636"/>
      <w:r w:rsidRPr="002437CB">
        <w:t>6.1.15.</w:t>
      </w:r>
      <w:r w:rsidR="007F406F" w:rsidRPr="002437CB">
        <w:t>7.2</w:t>
      </w:r>
      <w:r w:rsidR="007F406F" w:rsidRPr="002437CB">
        <w:tab/>
        <w:t>Protocol Errors</w:t>
      </w:r>
      <w:bookmarkEnd w:id="2586"/>
      <w:bookmarkEnd w:id="2587"/>
      <w:bookmarkEnd w:id="2588"/>
      <w:bookmarkEnd w:id="2589"/>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590" w:name="_Toc212496126"/>
      <w:bookmarkStart w:id="2591" w:name="_Toc214953699"/>
      <w:bookmarkStart w:id="2592" w:name="_Toc214954425"/>
      <w:bookmarkStart w:id="2593" w:name="_Toc222152637"/>
      <w:r w:rsidRPr="002437CB">
        <w:t>6.1.15.</w:t>
      </w:r>
      <w:r w:rsidR="007F406F" w:rsidRPr="002437CB">
        <w:t>7.3</w:t>
      </w:r>
      <w:r w:rsidR="007F406F" w:rsidRPr="002437CB">
        <w:tab/>
        <w:t>Application Errors</w:t>
      </w:r>
      <w:bookmarkEnd w:id="2590"/>
      <w:bookmarkEnd w:id="2591"/>
      <w:bookmarkEnd w:id="2592"/>
      <w:bookmarkEnd w:id="2593"/>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594" w:name="_Toc212496127"/>
      <w:bookmarkStart w:id="2595" w:name="_Toc214953700"/>
      <w:bookmarkStart w:id="2596" w:name="_Toc214954426"/>
      <w:bookmarkStart w:id="2597" w:name="_Toc222152638"/>
      <w:r w:rsidRPr="002437CB">
        <w:t>6.1.15.</w:t>
      </w:r>
      <w:r w:rsidR="007F406F" w:rsidRPr="002437CB">
        <w:t>8</w:t>
      </w:r>
      <w:r w:rsidR="007F406F" w:rsidRPr="002437CB">
        <w:tab/>
        <w:t>Feature negotiation</w:t>
      </w:r>
      <w:bookmarkEnd w:id="2594"/>
      <w:bookmarkEnd w:id="2595"/>
      <w:bookmarkEnd w:id="2596"/>
      <w:bookmarkEnd w:id="2597"/>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598" w:name="_Toc212496128"/>
      <w:bookmarkStart w:id="2599" w:name="_Toc214953701"/>
      <w:bookmarkStart w:id="2600" w:name="_Toc214954427"/>
      <w:bookmarkStart w:id="2601" w:name="_Toc222152639"/>
      <w:r w:rsidRPr="002437CB">
        <w:rPr>
          <w:noProof/>
          <w:lang w:eastAsia="zh-CN"/>
        </w:rPr>
        <w:t>6.1.15.</w:t>
      </w:r>
      <w:r w:rsidR="007F406F" w:rsidRPr="002437CB">
        <w:t>9</w:t>
      </w:r>
      <w:r w:rsidR="007F406F" w:rsidRPr="002437CB">
        <w:tab/>
        <w:t>Security</w:t>
      </w:r>
      <w:bookmarkEnd w:id="2598"/>
      <w:bookmarkEnd w:id="2599"/>
      <w:bookmarkEnd w:id="2600"/>
      <w:bookmarkEnd w:id="2601"/>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594FAF2F" w14:textId="13C86E02" w:rsidR="007D7552" w:rsidRPr="002437CB" w:rsidRDefault="007D7552">
      <w:pPr>
        <w:overflowPunct/>
        <w:autoSpaceDE/>
        <w:autoSpaceDN/>
        <w:adjustRightInd/>
        <w:spacing w:after="0"/>
        <w:textAlignment w:val="auto"/>
        <w:rPr>
          <w:noProof/>
          <w:lang w:eastAsia="zh-CN"/>
        </w:rPr>
      </w:pPr>
      <w:r w:rsidRPr="002437CB">
        <w:rPr>
          <w:noProof/>
          <w:lang w:eastAsia="zh-CN"/>
        </w:rPr>
        <w:br w:type="page"/>
      </w:r>
    </w:p>
    <w:p w14:paraId="4EF53D3E" w14:textId="583BB301" w:rsidR="008A6D4A" w:rsidRPr="002437CB" w:rsidRDefault="008A6D4A" w:rsidP="007A4424">
      <w:pPr>
        <w:pStyle w:val="Heading2"/>
      </w:pPr>
      <w:bookmarkStart w:id="2602" w:name="_Toc212496129"/>
      <w:bookmarkStart w:id="2603" w:name="_Toc214953702"/>
      <w:bookmarkStart w:id="2604" w:name="_Toc214954428"/>
      <w:bookmarkStart w:id="2605" w:name="_Toc222152640"/>
      <w:r w:rsidRPr="002437CB">
        <w:t>6.2</w:t>
      </w:r>
      <w:r w:rsidRPr="002437CB">
        <w:tab/>
      </w:r>
      <w:bookmarkEnd w:id="849"/>
      <w:bookmarkEnd w:id="850"/>
      <w:r w:rsidR="006B354A" w:rsidRPr="002437CB">
        <w:t>AIMLE Repository APIs</w:t>
      </w:r>
      <w:bookmarkEnd w:id="1970"/>
      <w:bookmarkEnd w:id="1971"/>
      <w:bookmarkEnd w:id="2602"/>
      <w:bookmarkEnd w:id="2603"/>
      <w:bookmarkEnd w:id="2604"/>
      <w:bookmarkEnd w:id="2605"/>
    </w:p>
    <w:p w14:paraId="2C99FE1F" w14:textId="0396344D" w:rsidR="00DD15E7" w:rsidRPr="002437CB" w:rsidRDefault="00DD15E7" w:rsidP="00DD15E7">
      <w:pPr>
        <w:pStyle w:val="Heading3"/>
      </w:pPr>
      <w:bookmarkStart w:id="2606" w:name="_Toc144024196"/>
      <w:bookmarkStart w:id="2607" w:name="_Toc148176909"/>
      <w:bookmarkStart w:id="2608" w:name="_Toc151379288"/>
      <w:bookmarkStart w:id="2609" w:name="_Toc151445469"/>
      <w:bookmarkStart w:id="2610" w:name="_Toc160470546"/>
      <w:bookmarkStart w:id="2611" w:name="_Toc164873690"/>
      <w:bookmarkStart w:id="2612" w:name="_Toc180306327"/>
      <w:bookmarkStart w:id="2613" w:name="_Toc192868280"/>
      <w:bookmarkStart w:id="2614" w:name="_Toc195627937"/>
      <w:bookmarkStart w:id="2615" w:name="_Toc195628178"/>
      <w:bookmarkStart w:id="2616" w:name="_Toc212496130"/>
      <w:bookmarkStart w:id="2617" w:name="_Toc214953703"/>
      <w:bookmarkStart w:id="2618" w:name="_Toc214954429"/>
      <w:bookmarkStart w:id="2619" w:name="_Toc222152641"/>
      <w:r w:rsidRPr="002437CB">
        <w:t>6.2.1</w:t>
      </w:r>
      <w:r w:rsidRPr="002437CB">
        <w:tab/>
        <w:t>MLR_MLModelManagement API</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3DF827D8" w14:textId="77777777" w:rsidR="009025AC" w:rsidRPr="002437CB" w:rsidRDefault="009025AC" w:rsidP="009025AC">
      <w:pPr>
        <w:pStyle w:val="Heading4"/>
      </w:pPr>
      <w:bookmarkStart w:id="2620" w:name="_Toc212496131"/>
      <w:bookmarkStart w:id="2621" w:name="_Toc214953704"/>
      <w:bookmarkStart w:id="2622" w:name="_Toc214954430"/>
      <w:bookmarkStart w:id="2623" w:name="_Toc222152642"/>
      <w:bookmarkStart w:id="2624" w:name="_Toc144459665"/>
      <w:bookmarkStart w:id="2625" w:name="_Toc151379290"/>
      <w:bookmarkStart w:id="2626" w:name="_Toc151445471"/>
      <w:bookmarkStart w:id="2627" w:name="_Toc160470548"/>
      <w:bookmarkStart w:id="2628" w:name="_Toc164873692"/>
      <w:bookmarkStart w:id="2629" w:name="_Toc180306329"/>
      <w:bookmarkStart w:id="2630" w:name="_Toc192868282"/>
      <w:bookmarkStart w:id="2631" w:name="_Toc195627939"/>
      <w:bookmarkStart w:id="2632" w:name="_Toc195628180"/>
      <w:r w:rsidRPr="002437CB">
        <w:rPr>
          <w:noProof/>
          <w:lang w:eastAsia="zh-CN"/>
        </w:rPr>
        <w:t>6.2</w:t>
      </w:r>
      <w:r w:rsidRPr="002437CB">
        <w:t>.1.1</w:t>
      </w:r>
      <w:r w:rsidRPr="002437CB">
        <w:tab/>
        <w:t>Introduction</w:t>
      </w:r>
      <w:bookmarkEnd w:id="2620"/>
      <w:bookmarkEnd w:id="2621"/>
      <w:bookmarkEnd w:id="2622"/>
      <w:bookmarkEnd w:id="262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633" w:name="_Toc212496132"/>
      <w:bookmarkStart w:id="2634" w:name="_Toc214953705"/>
      <w:bookmarkStart w:id="2635" w:name="_Toc214954431"/>
      <w:bookmarkStart w:id="2636" w:name="_Toc222152643"/>
      <w:r w:rsidRPr="002437CB">
        <w:rPr>
          <w:noProof/>
          <w:lang w:eastAsia="zh-CN"/>
        </w:rPr>
        <w:t>6.2</w:t>
      </w:r>
      <w:r w:rsidRPr="002437CB">
        <w:t>.1.2</w:t>
      </w:r>
      <w:r w:rsidRPr="002437CB">
        <w:tab/>
        <w:t>Usage of HTTP</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637" w:name="_Toc144459666"/>
      <w:bookmarkStart w:id="2638" w:name="_Toc151379291"/>
      <w:bookmarkStart w:id="2639" w:name="_Toc151445472"/>
      <w:bookmarkStart w:id="2640" w:name="_Toc160470549"/>
      <w:bookmarkStart w:id="2641" w:name="_Toc164873693"/>
      <w:bookmarkStart w:id="2642" w:name="_Toc180306330"/>
      <w:bookmarkStart w:id="2643" w:name="_Toc192868283"/>
      <w:bookmarkStart w:id="2644" w:name="_Toc195627940"/>
      <w:bookmarkStart w:id="2645" w:name="_Toc195628181"/>
      <w:bookmarkStart w:id="2646" w:name="_Toc212496133"/>
      <w:bookmarkStart w:id="2647" w:name="_Toc214953706"/>
      <w:bookmarkStart w:id="2648" w:name="_Toc214954432"/>
      <w:bookmarkStart w:id="2649" w:name="_Toc222152644"/>
      <w:r w:rsidRPr="002437CB">
        <w:rPr>
          <w:noProof/>
          <w:lang w:eastAsia="zh-CN"/>
        </w:rPr>
        <w:t>6.2</w:t>
      </w:r>
      <w:r w:rsidRPr="002437CB">
        <w:t>.1.3</w:t>
      </w:r>
      <w:r w:rsidRPr="002437CB">
        <w:tab/>
        <w:t>Resources</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73AF1C4B" w14:textId="77777777" w:rsidR="00035D86" w:rsidRPr="002437CB" w:rsidRDefault="00035D86" w:rsidP="00035D86">
      <w:pPr>
        <w:pStyle w:val="Heading5"/>
      </w:pPr>
      <w:bookmarkStart w:id="2650" w:name="_Toc144459667"/>
      <w:bookmarkStart w:id="2651" w:name="_Toc151379292"/>
      <w:bookmarkStart w:id="2652" w:name="_Toc151445473"/>
      <w:bookmarkStart w:id="2653" w:name="_Toc160470550"/>
      <w:bookmarkStart w:id="2654" w:name="_Toc164873694"/>
      <w:bookmarkStart w:id="2655" w:name="_Toc180306331"/>
      <w:bookmarkStart w:id="2656" w:name="_Toc192868284"/>
      <w:bookmarkStart w:id="2657" w:name="_Toc195627941"/>
      <w:bookmarkStart w:id="2658" w:name="_Toc195628182"/>
      <w:bookmarkStart w:id="2659" w:name="_Toc212496134"/>
      <w:bookmarkStart w:id="2660" w:name="_Toc214953707"/>
      <w:bookmarkStart w:id="2661" w:name="_Toc214954433"/>
      <w:bookmarkStart w:id="2662" w:name="_Toc222152645"/>
      <w:bookmarkStart w:id="2663" w:name="_Toc144459689"/>
      <w:bookmarkStart w:id="2664" w:name="_Toc151379324"/>
      <w:bookmarkStart w:id="2665" w:name="_Toc151445505"/>
      <w:bookmarkStart w:id="2666" w:name="_Toc160470582"/>
      <w:bookmarkStart w:id="2667" w:name="_Toc164873726"/>
      <w:bookmarkStart w:id="2668" w:name="_Toc180306363"/>
      <w:bookmarkStart w:id="2669" w:name="_Toc192868305"/>
      <w:bookmarkStart w:id="2670" w:name="_Toc195627942"/>
      <w:bookmarkStart w:id="2671" w:name="_Toc195628183"/>
      <w:r w:rsidRPr="002437CB">
        <w:rPr>
          <w:noProof/>
          <w:lang w:eastAsia="zh-CN"/>
        </w:rPr>
        <w:t>6.2</w:t>
      </w:r>
      <w:r w:rsidRPr="002437CB">
        <w:t>.1.3.1</w:t>
      </w:r>
      <w:r w:rsidRPr="002437CB">
        <w:tab/>
        <w:t>Overview</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B47F28" w:rsidP="00035D86">
      <w:pPr>
        <w:pStyle w:val="TH"/>
        <w:rPr>
          <w:lang w:val="en-US"/>
        </w:rPr>
      </w:pPr>
      <w:bookmarkStart w:id="2672" w:name="_MON_1804924715"/>
      <w:bookmarkEnd w:id="2672"/>
      <w:r>
        <w:pict w14:anchorId="2516B875">
          <v:shape id="_x0000_i1109" type="#_x0000_t75" style="width:481.5pt;height:182.25pt">
            <v:imagedata r:id="rId118"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673" w:name="_Toc144459668"/>
      <w:bookmarkStart w:id="2674" w:name="_Toc151379293"/>
      <w:bookmarkStart w:id="2675" w:name="_Toc151445474"/>
      <w:bookmarkStart w:id="2676" w:name="_Toc160470551"/>
      <w:bookmarkStart w:id="2677" w:name="_Toc164873695"/>
      <w:bookmarkStart w:id="2678" w:name="_Toc180306332"/>
      <w:bookmarkStart w:id="2679" w:name="_Toc192868285"/>
      <w:bookmarkStart w:id="2680" w:name="_Toc212496135"/>
      <w:bookmarkStart w:id="2681" w:name="_Toc214953708"/>
      <w:bookmarkStart w:id="2682" w:name="_Toc214954434"/>
      <w:bookmarkStart w:id="2683" w:name="_Toc222152646"/>
      <w:r w:rsidRPr="002437CB">
        <w:rPr>
          <w:noProof/>
          <w:lang w:eastAsia="zh-CN"/>
        </w:rPr>
        <w:t>6.2</w:t>
      </w:r>
      <w:r w:rsidRPr="002437CB">
        <w:t>.1.3.2</w:t>
      </w:r>
      <w:r w:rsidRPr="002437CB">
        <w:tab/>
        <w:t xml:space="preserve">Resource: </w:t>
      </w:r>
      <w:bookmarkEnd w:id="2673"/>
      <w:r w:rsidRPr="002437CB">
        <w:t>ML Models Storages</w:t>
      </w:r>
      <w:bookmarkEnd w:id="2674"/>
      <w:bookmarkEnd w:id="2675"/>
      <w:bookmarkEnd w:id="2676"/>
      <w:bookmarkEnd w:id="2677"/>
      <w:bookmarkEnd w:id="2678"/>
      <w:bookmarkEnd w:id="2679"/>
      <w:bookmarkEnd w:id="2680"/>
      <w:bookmarkEnd w:id="2681"/>
      <w:bookmarkEnd w:id="2682"/>
      <w:bookmarkEnd w:id="2683"/>
    </w:p>
    <w:p w14:paraId="734DF8AE" w14:textId="77777777" w:rsidR="00495843" w:rsidRPr="002437CB" w:rsidRDefault="00495843" w:rsidP="00752A3E">
      <w:pPr>
        <w:pStyle w:val="H6"/>
      </w:pPr>
      <w:bookmarkStart w:id="2684" w:name="_Toc144459669"/>
      <w:bookmarkStart w:id="2685" w:name="_Toc151379294"/>
      <w:bookmarkStart w:id="2686" w:name="_Toc151445475"/>
      <w:bookmarkStart w:id="2687" w:name="_Toc160470552"/>
      <w:bookmarkStart w:id="2688" w:name="_Toc164873696"/>
      <w:bookmarkStart w:id="2689" w:name="_Toc180306333"/>
      <w:bookmarkStart w:id="2690" w:name="_Toc192868286"/>
      <w:r w:rsidRPr="002437CB">
        <w:rPr>
          <w:lang w:eastAsia="zh-CN"/>
        </w:rPr>
        <w:t>6.2</w:t>
      </w:r>
      <w:r w:rsidRPr="002437CB">
        <w:t>.1.3.2.1</w:t>
      </w:r>
      <w:r w:rsidRPr="002437CB">
        <w:tab/>
        <w:t>Description</w:t>
      </w:r>
      <w:bookmarkEnd w:id="2684"/>
      <w:bookmarkEnd w:id="2685"/>
      <w:bookmarkEnd w:id="2686"/>
      <w:bookmarkEnd w:id="2687"/>
      <w:bookmarkEnd w:id="2688"/>
      <w:bookmarkEnd w:id="2689"/>
      <w:bookmarkEnd w:id="269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691" w:name="_Toc151379297"/>
      <w:bookmarkStart w:id="2692" w:name="_Toc151445478"/>
      <w:bookmarkStart w:id="2693" w:name="_Toc160470555"/>
      <w:bookmarkStart w:id="2694" w:name="_Toc164873699"/>
      <w:bookmarkStart w:id="2695" w:name="_Toc180306336"/>
      <w:bookmarkStart w:id="2696" w:name="_Toc144459672"/>
      <w:bookmarkStart w:id="2697" w:name="_Toc151379298"/>
      <w:bookmarkStart w:id="2698" w:name="_Toc151445479"/>
      <w:bookmarkStart w:id="2699" w:name="_Toc160470556"/>
      <w:bookmarkStart w:id="2700" w:name="_Toc164873700"/>
      <w:bookmarkStart w:id="2701" w:name="_Toc180306337"/>
      <w:r w:rsidRPr="002437CB">
        <w:rPr>
          <w:lang w:eastAsia="zh-CN"/>
        </w:rPr>
        <w:t>6.2</w:t>
      </w:r>
      <w:r w:rsidRPr="002437CB">
        <w:t>.1.3.2.3</w:t>
      </w:r>
      <w:r w:rsidRPr="002437CB">
        <w:tab/>
        <w:t>Resource Standard Methods</w:t>
      </w:r>
    </w:p>
    <w:bookmarkEnd w:id="2691"/>
    <w:bookmarkEnd w:id="2692"/>
    <w:bookmarkEnd w:id="2693"/>
    <w:bookmarkEnd w:id="2694"/>
    <w:bookmarkEnd w:id="269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696"/>
    <w:bookmarkEnd w:id="2697"/>
    <w:bookmarkEnd w:id="2698"/>
    <w:bookmarkEnd w:id="2699"/>
    <w:bookmarkEnd w:id="2700"/>
    <w:bookmarkEnd w:id="270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702" w:name="_Toc212496136"/>
      <w:bookmarkStart w:id="2703" w:name="_Toc214953709"/>
      <w:bookmarkStart w:id="2704" w:name="_Toc214954435"/>
      <w:bookmarkStart w:id="2705" w:name="_Toc222152647"/>
      <w:r w:rsidRPr="002437CB">
        <w:rPr>
          <w:noProof/>
          <w:lang w:eastAsia="zh-CN"/>
        </w:rPr>
        <w:t>6.2</w:t>
      </w:r>
      <w:r w:rsidRPr="002437CB">
        <w:t>.1.3.3</w:t>
      </w:r>
      <w:r w:rsidRPr="002437CB">
        <w:tab/>
        <w:t>Resource: Individual ML Models Storage</w:t>
      </w:r>
      <w:bookmarkEnd w:id="2702"/>
      <w:bookmarkEnd w:id="2703"/>
      <w:bookmarkEnd w:id="2704"/>
      <w:bookmarkEnd w:id="270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706" w:name="_Toc144459678"/>
      <w:bookmarkStart w:id="2707" w:name="_Toc151379304"/>
      <w:bookmarkStart w:id="2708" w:name="_Toc151445485"/>
      <w:bookmarkStart w:id="2709" w:name="_Toc160470562"/>
      <w:bookmarkStart w:id="2710" w:name="_Toc164873706"/>
      <w:bookmarkStart w:id="2711" w:name="_Toc180306343"/>
      <w:r w:rsidRPr="002437CB">
        <w:rPr>
          <w:lang w:eastAsia="zh-CN"/>
        </w:rPr>
        <w:t>6.2</w:t>
      </w:r>
      <w:r w:rsidRPr="002437CB">
        <w:t>.1.3.3.3</w:t>
      </w:r>
      <w:r w:rsidRPr="002437CB">
        <w:tab/>
        <w:t>Resource Standard Methods</w:t>
      </w:r>
    </w:p>
    <w:bookmarkEnd w:id="2706"/>
    <w:bookmarkEnd w:id="2707"/>
    <w:bookmarkEnd w:id="2708"/>
    <w:bookmarkEnd w:id="2709"/>
    <w:bookmarkEnd w:id="2710"/>
    <w:bookmarkEnd w:id="271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712" w:name="_Toc212496137"/>
      <w:bookmarkStart w:id="2713" w:name="_Toc214953710"/>
      <w:bookmarkStart w:id="2714" w:name="_Toc214954436"/>
      <w:bookmarkStart w:id="2715" w:name="_Toc222152648"/>
      <w:bookmarkStart w:id="2716" w:name="_Toc144459690"/>
      <w:bookmarkStart w:id="2717" w:name="_Toc151379329"/>
      <w:bookmarkStart w:id="2718" w:name="_Toc151445510"/>
      <w:bookmarkStart w:id="2719" w:name="_Toc160470590"/>
      <w:bookmarkStart w:id="2720" w:name="_Toc164873734"/>
      <w:bookmarkStart w:id="2721" w:name="_Toc180306371"/>
      <w:bookmarkStart w:id="2722" w:name="_Toc192868313"/>
      <w:bookmarkStart w:id="2723" w:name="_Toc195627943"/>
      <w:bookmarkStart w:id="2724" w:name="_Toc195628184"/>
      <w:bookmarkEnd w:id="2663"/>
      <w:bookmarkEnd w:id="2664"/>
      <w:bookmarkEnd w:id="2665"/>
      <w:bookmarkEnd w:id="2666"/>
      <w:bookmarkEnd w:id="2667"/>
      <w:bookmarkEnd w:id="2668"/>
      <w:bookmarkEnd w:id="2669"/>
      <w:bookmarkEnd w:id="2670"/>
      <w:bookmarkEnd w:id="2671"/>
      <w:r w:rsidRPr="002437CB">
        <w:rPr>
          <w:noProof/>
          <w:lang w:eastAsia="zh-CN"/>
        </w:rPr>
        <w:t>6.2.1</w:t>
      </w:r>
      <w:r w:rsidRPr="002437CB">
        <w:t>.4</w:t>
      </w:r>
      <w:r w:rsidRPr="002437CB">
        <w:tab/>
        <w:t>Custom Operations without associated resources</w:t>
      </w:r>
      <w:bookmarkEnd w:id="2712"/>
      <w:bookmarkEnd w:id="2713"/>
      <w:bookmarkEnd w:id="2714"/>
      <w:bookmarkEnd w:id="271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725" w:name="_Toc212496138"/>
      <w:bookmarkStart w:id="2726" w:name="_Toc214953711"/>
      <w:bookmarkStart w:id="2727" w:name="_Toc214954437"/>
      <w:bookmarkStart w:id="2728" w:name="_Toc222152649"/>
      <w:r w:rsidRPr="002437CB">
        <w:rPr>
          <w:noProof/>
          <w:lang w:eastAsia="zh-CN"/>
        </w:rPr>
        <w:t>6.2.1</w:t>
      </w:r>
      <w:r w:rsidRPr="002437CB">
        <w:t>.5</w:t>
      </w:r>
      <w:r w:rsidRPr="002437CB">
        <w:tab/>
        <w:t>Notifications</w:t>
      </w:r>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41458D44" w14:textId="77777777" w:rsidR="00DD15E7" w:rsidRPr="002437CB" w:rsidRDefault="00DD15E7" w:rsidP="00DD15E7">
      <w:bookmarkStart w:id="2729" w:name="_Toc144459697"/>
      <w:bookmarkStart w:id="2730" w:name="_Toc151379339"/>
      <w:bookmarkStart w:id="2731" w:name="_Toc151445520"/>
      <w:bookmarkStart w:id="2732" w:name="_Toc160470600"/>
      <w:bookmarkStart w:id="2733" w:name="_Toc164873744"/>
      <w:bookmarkStart w:id="2734" w:name="_Toc180306381"/>
      <w:bookmarkStart w:id="273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736" w:name="_Toc195627944"/>
      <w:bookmarkStart w:id="2737" w:name="_Toc195628185"/>
      <w:bookmarkStart w:id="2738" w:name="_Toc212496139"/>
      <w:bookmarkStart w:id="2739" w:name="_Toc214953712"/>
      <w:bookmarkStart w:id="2740" w:name="_Toc214954438"/>
      <w:bookmarkStart w:id="2741" w:name="_Toc222152650"/>
      <w:bookmarkStart w:id="2742" w:name="_Toc144459718"/>
      <w:bookmarkStart w:id="2743" w:name="_Toc151379366"/>
      <w:bookmarkStart w:id="2744" w:name="_Toc151445547"/>
      <w:bookmarkStart w:id="2745" w:name="_Toc160470629"/>
      <w:bookmarkStart w:id="2746" w:name="_Toc164873773"/>
      <w:bookmarkStart w:id="2747" w:name="_Toc180306410"/>
      <w:bookmarkStart w:id="2748" w:name="_Toc192868352"/>
      <w:bookmarkStart w:id="2749" w:name="_Toc195627945"/>
      <w:bookmarkStart w:id="2750" w:name="_Toc195628186"/>
      <w:bookmarkEnd w:id="2729"/>
      <w:bookmarkEnd w:id="2730"/>
      <w:bookmarkEnd w:id="2731"/>
      <w:bookmarkEnd w:id="2732"/>
      <w:bookmarkEnd w:id="2733"/>
      <w:bookmarkEnd w:id="2734"/>
      <w:bookmarkEnd w:id="2735"/>
      <w:r w:rsidRPr="002437CB">
        <w:rPr>
          <w:noProof/>
          <w:lang w:eastAsia="zh-CN"/>
        </w:rPr>
        <w:t>6.2.1</w:t>
      </w:r>
      <w:r w:rsidRPr="002437CB">
        <w:t>.6</w:t>
      </w:r>
      <w:r w:rsidRPr="002437CB">
        <w:tab/>
        <w:t>Data Model</w:t>
      </w:r>
      <w:bookmarkEnd w:id="2736"/>
      <w:bookmarkEnd w:id="2737"/>
      <w:bookmarkEnd w:id="2738"/>
      <w:bookmarkEnd w:id="2739"/>
      <w:bookmarkEnd w:id="2740"/>
      <w:bookmarkEnd w:id="2741"/>
    </w:p>
    <w:p w14:paraId="0DECC571" w14:textId="77777777" w:rsidR="001A000F" w:rsidRPr="002437CB" w:rsidRDefault="001A000F" w:rsidP="001A000F">
      <w:pPr>
        <w:pStyle w:val="Heading5"/>
      </w:pPr>
      <w:bookmarkStart w:id="2751" w:name="_Toc144459698"/>
      <w:bookmarkStart w:id="2752" w:name="_Toc151379340"/>
      <w:bookmarkStart w:id="2753" w:name="_Toc151445521"/>
      <w:bookmarkStart w:id="2754" w:name="_Toc160470601"/>
      <w:bookmarkStart w:id="2755" w:name="_Toc164873745"/>
      <w:bookmarkStart w:id="2756" w:name="_Toc180306382"/>
      <w:bookmarkStart w:id="2757" w:name="_Toc195374109"/>
      <w:bookmarkStart w:id="2758" w:name="_Toc200964827"/>
      <w:bookmarkStart w:id="2759" w:name="_Toc212496140"/>
      <w:bookmarkStart w:id="2760" w:name="_Toc214953713"/>
      <w:bookmarkStart w:id="2761" w:name="_Toc214954439"/>
      <w:bookmarkStart w:id="2762" w:name="_Toc222152651"/>
      <w:r w:rsidRPr="002437CB">
        <w:rPr>
          <w:noProof/>
          <w:lang w:eastAsia="zh-CN"/>
        </w:rPr>
        <w:t>6.2</w:t>
      </w:r>
      <w:r w:rsidRPr="002437CB">
        <w:t>.1.6.1</w:t>
      </w:r>
      <w:r w:rsidRPr="002437CB">
        <w:tab/>
        <w:t>General</w:t>
      </w:r>
      <w:bookmarkEnd w:id="2751"/>
      <w:bookmarkEnd w:id="2752"/>
      <w:bookmarkEnd w:id="2753"/>
      <w:bookmarkEnd w:id="2754"/>
      <w:bookmarkEnd w:id="2755"/>
      <w:bookmarkEnd w:id="2756"/>
      <w:bookmarkEnd w:id="2757"/>
      <w:bookmarkEnd w:id="2758"/>
      <w:bookmarkEnd w:id="2759"/>
      <w:bookmarkEnd w:id="2760"/>
      <w:bookmarkEnd w:id="2761"/>
      <w:bookmarkEnd w:id="276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1A000F" w:rsidRPr="002437CB" w14:paraId="5CEB0F2D" w14:textId="77777777" w:rsidTr="00A24C9B">
        <w:trPr>
          <w:jc w:val="center"/>
        </w:trPr>
        <w:tc>
          <w:tcPr>
            <w:tcW w:w="2578" w:type="dxa"/>
            <w:vAlign w:val="center"/>
          </w:tcPr>
          <w:p w14:paraId="2DF07EEE" w14:textId="77777777" w:rsidR="001A000F" w:rsidRPr="002437CB" w:rsidRDefault="001A000F" w:rsidP="00A24C9B">
            <w:pPr>
              <w:pStyle w:val="TAL"/>
            </w:pPr>
            <w:r w:rsidRPr="002437CB">
              <w:t>AccessReqs</w:t>
            </w:r>
          </w:p>
        </w:tc>
        <w:tc>
          <w:tcPr>
            <w:tcW w:w="1420" w:type="dxa"/>
            <w:vAlign w:val="center"/>
          </w:tcPr>
          <w:p w14:paraId="7E4229DA" w14:textId="77777777" w:rsidR="001A000F" w:rsidRPr="002437CB" w:rsidRDefault="001A000F" w:rsidP="00A24C9B">
            <w:pPr>
              <w:pStyle w:val="TAC"/>
              <w:rPr>
                <w:noProof/>
                <w:lang w:eastAsia="zh-CN"/>
              </w:rPr>
            </w:pPr>
            <w:r w:rsidRPr="002437CB">
              <w:rPr>
                <w:noProof/>
                <w:lang w:eastAsia="zh-CN"/>
              </w:rPr>
              <w:t>6.2.1.6.3.6</w:t>
            </w:r>
          </w:p>
        </w:tc>
        <w:tc>
          <w:tcPr>
            <w:tcW w:w="4079" w:type="dxa"/>
            <w:vAlign w:val="center"/>
          </w:tcPr>
          <w:p w14:paraId="4B4C95A4" w14:textId="77777777" w:rsidR="001A000F" w:rsidRPr="002437CB" w:rsidRDefault="001A000F" w:rsidP="00A24C9B">
            <w:pPr>
              <w:pStyle w:val="TAL"/>
            </w:pPr>
            <w:r w:rsidRPr="002437CB">
              <w:t>Represents the ML Model access requirements.</w:t>
            </w:r>
          </w:p>
        </w:tc>
        <w:tc>
          <w:tcPr>
            <w:tcW w:w="1347" w:type="dxa"/>
            <w:vAlign w:val="center"/>
          </w:tcPr>
          <w:p w14:paraId="5415A1BF" w14:textId="77777777" w:rsidR="001A000F" w:rsidRPr="002437CB" w:rsidRDefault="001A000F" w:rsidP="00A24C9B">
            <w:pPr>
              <w:pStyle w:val="TAL"/>
              <w:rPr>
                <w:rFonts w:cs="Arial"/>
                <w:szCs w:val="18"/>
              </w:rPr>
            </w:pPr>
          </w:p>
        </w:tc>
      </w:tr>
      <w:tr w:rsidR="001A000F" w:rsidRPr="002437CB" w14:paraId="3225888C" w14:textId="77777777" w:rsidTr="00A24C9B">
        <w:trPr>
          <w:jc w:val="center"/>
        </w:trPr>
        <w:tc>
          <w:tcPr>
            <w:tcW w:w="2578" w:type="dxa"/>
            <w:vAlign w:val="center"/>
          </w:tcPr>
          <w:p w14:paraId="40B215AD" w14:textId="77777777" w:rsidR="001A000F" w:rsidRPr="002437CB" w:rsidRDefault="001A000F" w:rsidP="00A24C9B">
            <w:pPr>
              <w:pStyle w:val="TAL"/>
            </w:pPr>
            <w:r w:rsidRPr="002437CB">
              <w:t>DataFreshness</w:t>
            </w:r>
          </w:p>
        </w:tc>
        <w:tc>
          <w:tcPr>
            <w:tcW w:w="1420" w:type="dxa"/>
            <w:vAlign w:val="center"/>
          </w:tcPr>
          <w:p w14:paraId="0AF67002" w14:textId="77777777" w:rsidR="001A000F" w:rsidRPr="002437CB" w:rsidRDefault="001A000F" w:rsidP="00A24C9B">
            <w:pPr>
              <w:pStyle w:val="TAC"/>
              <w:rPr>
                <w:noProof/>
                <w:lang w:eastAsia="zh-CN"/>
              </w:rPr>
            </w:pPr>
            <w:r w:rsidRPr="002437CB">
              <w:rPr>
                <w:noProof/>
                <w:lang w:eastAsia="zh-CN"/>
              </w:rPr>
              <w:t>6.2.1.6.3.7</w:t>
            </w:r>
          </w:p>
        </w:tc>
        <w:tc>
          <w:tcPr>
            <w:tcW w:w="4079" w:type="dxa"/>
            <w:vAlign w:val="center"/>
          </w:tcPr>
          <w:p w14:paraId="2B33AE41" w14:textId="77777777" w:rsidR="001A000F" w:rsidRPr="002437CB" w:rsidRDefault="001A000F" w:rsidP="00A24C9B">
            <w:pPr>
              <w:pStyle w:val="TAL"/>
            </w:pPr>
            <w:r w:rsidRPr="002437CB">
              <w:t>Represents the data freshness level.</w:t>
            </w:r>
          </w:p>
        </w:tc>
        <w:tc>
          <w:tcPr>
            <w:tcW w:w="1347" w:type="dxa"/>
            <w:vAlign w:val="center"/>
          </w:tcPr>
          <w:p w14:paraId="78B0CFEC" w14:textId="77777777" w:rsidR="001A000F" w:rsidRPr="002437CB" w:rsidRDefault="001A000F" w:rsidP="00A24C9B">
            <w:pPr>
              <w:pStyle w:val="TAL"/>
              <w:rPr>
                <w:rFonts w:cs="Arial"/>
                <w:szCs w:val="18"/>
              </w:rPr>
            </w:pPr>
          </w:p>
        </w:tc>
      </w:tr>
      <w:tr w:rsidR="001A000F" w:rsidRPr="002437CB" w14:paraId="2D96F50B" w14:textId="77777777" w:rsidTr="00A24C9B">
        <w:trPr>
          <w:jc w:val="center"/>
        </w:trPr>
        <w:tc>
          <w:tcPr>
            <w:tcW w:w="2578" w:type="dxa"/>
            <w:vAlign w:val="center"/>
          </w:tcPr>
          <w:p w14:paraId="64F4276B" w14:textId="77777777" w:rsidR="001A000F" w:rsidRPr="002437CB" w:rsidRDefault="001A000F" w:rsidP="00A24C9B">
            <w:pPr>
              <w:pStyle w:val="TAL"/>
            </w:pPr>
            <w:r w:rsidRPr="002437CB">
              <w:t>MLModel</w:t>
            </w:r>
          </w:p>
        </w:tc>
        <w:tc>
          <w:tcPr>
            <w:tcW w:w="1420" w:type="dxa"/>
            <w:vAlign w:val="center"/>
          </w:tcPr>
          <w:p w14:paraId="0599156E" w14:textId="77777777" w:rsidR="001A000F" w:rsidRPr="002437CB" w:rsidRDefault="001A000F" w:rsidP="00A24C9B">
            <w:pPr>
              <w:pStyle w:val="TAC"/>
              <w:rPr>
                <w:noProof/>
                <w:lang w:eastAsia="zh-CN"/>
              </w:rPr>
            </w:pPr>
            <w:r w:rsidRPr="002437CB">
              <w:rPr>
                <w:noProof/>
                <w:lang w:eastAsia="zh-CN"/>
              </w:rPr>
              <w:t>6.2</w:t>
            </w:r>
            <w:r w:rsidRPr="002437CB">
              <w:t>.1.6.2.4</w:t>
            </w:r>
          </w:p>
        </w:tc>
        <w:tc>
          <w:tcPr>
            <w:tcW w:w="4079" w:type="dxa"/>
            <w:vAlign w:val="center"/>
          </w:tcPr>
          <w:p w14:paraId="5CD7E378" w14:textId="77777777" w:rsidR="001A000F" w:rsidRPr="002437CB" w:rsidRDefault="001A000F" w:rsidP="00A24C9B">
            <w:pPr>
              <w:pStyle w:val="TAL"/>
            </w:pPr>
            <w:r w:rsidRPr="002437CB">
              <w:t>Represents a ML Model.</w:t>
            </w:r>
          </w:p>
        </w:tc>
        <w:tc>
          <w:tcPr>
            <w:tcW w:w="1347" w:type="dxa"/>
            <w:vAlign w:val="center"/>
          </w:tcPr>
          <w:p w14:paraId="613E4982" w14:textId="77777777" w:rsidR="001A000F" w:rsidRPr="002437CB" w:rsidRDefault="001A000F" w:rsidP="00A24C9B">
            <w:pPr>
              <w:pStyle w:val="TAL"/>
              <w:rPr>
                <w:rFonts w:cs="Arial"/>
                <w:szCs w:val="18"/>
              </w:rPr>
            </w:pPr>
          </w:p>
        </w:tc>
      </w:tr>
      <w:tr w:rsidR="001A000F" w:rsidRPr="002437CB" w14:paraId="32846910" w14:textId="77777777" w:rsidTr="00A24C9B">
        <w:trPr>
          <w:jc w:val="center"/>
        </w:trPr>
        <w:tc>
          <w:tcPr>
            <w:tcW w:w="2578" w:type="dxa"/>
            <w:vAlign w:val="center"/>
          </w:tcPr>
          <w:p w14:paraId="1343614B" w14:textId="77777777" w:rsidR="001A000F" w:rsidRPr="002437CB" w:rsidRDefault="001A000F" w:rsidP="00A24C9B">
            <w:pPr>
              <w:pStyle w:val="TAL"/>
            </w:pPr>
            <w:r w:rsidRPr="002437CB">
              <w:t>MLModelAccessReqs</w:t>
            </w:r>
          </w:p>
        </w:tc>
        <w:tc>
          <w:tcPr>
            <w:tcW w:w="1420" w:type="dxa"/>
            <w:vAlign w:val="center"/>
          </w:tcPr>
          <w:p w14:paraId="1AF839DD" w14:textId="77777777" w:rsidR="001A000F" w:rsidRPr="002437CB" w:rsidRDefault="001A000F" w:rsidP="00A24C9B">
            <w:pPr>
              <w:pStyle w:val="TAC"/>
              <w:rPr>
                <w:noProof/>
                <w:lang w:eastAsia="zh-CN"/>
              </w:rPr>
            </w:pPr>
            <w:r w:rsidRPr="002437CB">
              <w:rPr>
                <w:noProof/>
                <w:lang w:eastAsia="zh-CN"/>
              </w:rPr>
              <w:t>6.2</w:t>
            </w:r>
            <w:r w:rsidRPr="002437CB">
              <w:t>.1.6.2.10</w:t>
            </w:r>
          </w:p>
        </w:tc>
        <w:tc>
          <w:tcPr>
            <w:tcW w:w="4079" w:type="dxa"/>
            <w:vAlign w:val="center"/>
          </w:tcPr>
          <w:p w14:paraId="3FD08EEE" w14:textId="77777777" w:rsidR="001A000F" w:rsidRPr="002437CB" w:rsidRDefault="001A000F" w:rsidP="00A24C9B">
            <w:pPr>
              <w:pStyle w:val="TAL"/>
            </w:pPr>
            <w:r w:rsidRPr="002437CB">
              <w:t>Represents ML Model access requirements.</w:t>
            </w:r>
          </w:p>
        </w:tc>
        <w:tc>
          <w:tcPr>
            <w:tcW w:w="1347" w:type="dxa"/>
            <w:vAlign w:val="center"/>
          </w:tcPr>
          <w:p w14:paraId="3F080A6A" w14:textId="77777777" w:rsidR="001A000F" w:rsidRPr="002437CB" w:rsidRDefault="001A000F" w:rsidP="00A24C9B">
            <w:pPr>
              <w:pStyle w:val="TAL"/>
              <w:rPr>
                <w:rFonts w:cs="Arial"/>
                <w:szCs w:val="18"/>
              </w:rPr>
            </w:pPr>
          </w:p>
        </w:tc>
      </w:tr>
      <w:tr w:rsidR="001A000F" w:rsidRPr="002437CB" w14:paraId="01D0E8E5" w14:textId="77777777" w:rsidTr="00A24C9B">
        <w:trPr>
          <w:jc w:val="center"/>
        </w:trPr>
        <w:tc>
          <w:tcPr>
            <w:tcW w:w="2578" w:type="dxa"/>
            <w:vAlign w:val="center"/>
          </w:tcPr>
          <w:p w14:paraId="1CBF5B83" w14:textId="77777777" w:rsidR="001A000F" w:rsidRPr="002437CB" w:rsidRDefault="001A000F" w:rsidP="00A24C9B">
            <w:pPr>
              <w:pStyle w:val="TAL"/>
            </w:pPr>
            <w:r w:rsidRPr="002437CB">
              <w:t>MLModelDomain</w:t>
            </w:r>
          </w:p>
        </w:tc>
        <w:tc>
          <w:tcPr>
            <w:tcW w:w="1420" w:type="dxa"/>
            <w:vAlign w:val="center"/>
          </w:tcPr>
          <w:p w14:paraId="74267C1D" w14:textId="77777777" w:rsidR="001A000F" w:rsidRPr="002437CB" w:rsidRDefault="001A000F" w:rsidP="00A24C9B">
            <w:pPr>
              <w:pStyle w:val="TAC"/>
              <w:rPr>
                <w:noProof/>
                <w:lang w:eastAsia="zh-CN"/>
              </w:rPr>
            </w:pPr>
            <w:r w:rsidRPr="002437CB">
              <w:rPr>
                <w:noProof/>
                <w:lang w:eastAsia="zh-CN"/>
              </w:rPr>
              <w:t>6.2.1.6.3.3</w:t>
            </w:r>
          </w:p>
        </w:tc>
        <w:tc>
          <w:tcPr>
            <w:tcW w:w="4079" w:type="dxa"/>
            <w:vAlign w:val="center"/>
          </w:tcPr>
          <w:p w14:paraId="03746857" w14:textId="77777777" w:rsidR="001A000F" w:rsidRPr="002437CB" w:rsidRDefault="001A000F" w:rsidP="00A24C9B">
            <w:pPr>
              <w:pStyle w:val="TAL"/>
            </w:pPr>
            <w:r w:rsidRPr="002437CB">
              <w:t>Represents the domain of the ML Model.</w:t>
            </w:r>
          </w:p>
        </w:tc>
        <w:tc>
          <w:tcPr>
            <w:tcW w:w="1347" w:type="dxa"/>
            <w:vAlign w:val="center"/>
          </w:tcPr>
          <w:p w14:paraId="23D37234" w14:textId="77777777" w:rsidR="001A000F" w:rsidRPr="002437CB" w:rsidRDefault="001A000F" w:rsidP="00A24C9B">
            <w:pPr>
              <w:pStyle w:val="TAL"/>
              <w:rPr>
                <w:rFonts w:cs="Arial"/>
                <w:szCs w:val="18"/>
              </w:rPr>
            </w:pPr>
          </w:p>
        </w:tc>
      </w:tr>
      <w:tr w:rsidR="007B27DA" w:rsidRPr="002437CB" w14:paraId="1CA9ADFA" w14:textId="77777777" w:rsidTr="00A24C9B">
        <w:trPr>
          <w:jc w:val="center"/>
        </w:trPr>
        <w:tc>
          <w:tcPr>
            <w:tcW w:w="2578" w:type="dxa"/>
            <w:vAlign w:val="center"/>
          </w:tcPr>
          <w:p w14:paraId="22178A83" w14:textId="77777777" w:rsidR="007B27DA" w:rsidRPr="002437CB" w:rsidRDefault="007B27DA" w:rsidP="00A24C9B">
            <w:pPr>
              <w:pStyle w:val="TAL"/>
            </w:pPr>
            <w:r w:rsidRPr="002437CB">
              <w:t>MLModelPerf</w:t>
            </w:r>
          </w:p>
        </w:tc>
        <w:tc>
          <w:tcPr>
            <w:tcW w:w="1420" w:type="dxa"/>
            <w:vAlign w:val="center"/>
          </w:tcPr>
          <w:p w14:paraId="7C29915D" w14:textId="77777777" w:rsidR="007B27DA" w:rsidRPr="002437CB" w:rsidRDefault="007B27DA" w:rsidP="00A24C9B">
            <w:pPr>
              <w:pStyle w:val="TAC"/>
            </w:pPr>
            <w:r w:rsidRPr="002437CB">
              <w:rPr>
                <w:noProof/>
                <w:lang w:eastAsia="zh-CN"/>
              </w:rPr>
              <w:t>6.2</w:t>
            </w:r>
            <w:r w:rsidRPr="002437CB">
              <w:t>.1.6.2.8</w:t>
            </w:r>
          </w:p>
        </w:tc>
        <w:tc>
          <w:tcPr>
            <w:tcW w:w="4079" w:type="dxa"/>
            <w:vAlign w:val="center"/>
          </w:tcPr>
          <w:p w14:paraId="61BA8B74" w14:textId="77777777" w:rsidR="007B27DA" w:rsidRPr="002437CB" w:rsidRDefault="007B27DA" w:rsidP="00A24C9B">
            <w:pPr>
              <w:pStyle w:val="TAL"/>
            </w:pPr>
            <w:r w:rsidRPr="002437CB">
              <w:t>Represents the performance information of the ML Model.</w:t>
            </w:r>
          </w:p>
        </w:tc>
        <w:tc>
          <w:tcPr>
            <w:tcW w:w="1347" w:type="dxa"/>
            <w:vAlign w:val="center"/>
          </w:tcPr>
          <w:p w14:paraId="4C84C5EB" w14:textId="77777777" w:rsidR="007B27DA" w:rsidRPr="002437CB" w:rsidRDefault="007B27DA" w:rsidP="00A24C9B">
            <w:pPr>
              <w:pStyle w:val="TAL"/>
              <w:rPr>
                <w:rFonts w:cs="Arial"/>
                <w:szCs w:val="18"/>
              </w:rPr>
            </w:pPr>
          </w:p>
        </w:tc>
      </w:tr>
      <w:tr w:rsidR="007B27DA" w:rsidRPr="002437CB" w14:paraId="56F1D14F" w14:textId="77777777" w:rsidTr="006460FF">
        <w:trPr>
          <w:jc w:val="center"/>
        </w:trPr>
        <w:tc>
          <w:tcPr>
            <w:tcW w:w="2578" w:type="dxa"/>
            <w:vAlign w:val="center"/>
          </w:tcPr>
          <w:p w14:paraId="34840EFC" w14:textId="77777777" w:rsidR="007B27DA" w:rsidRPr="002437CB" w:rsidRDefault="007B27DA" w:rsidP="00A24C9B">
            <w:pPr>
              <w:pStyle w:val="TAL"/>
            </w:pPr>
            <w:r w:rsidRPr="002437CB">
              <w:t>MLModelPhase</w:t>
            </w:r>
          </w:p>
        </w:tc>
        <w:tc>
          <w:tcPr>
            <w:tcW w:w="1420" w:type="dxa"/>
            <w:vAlign w:val="center"/>
          </w:tcPr>
          <w:p w14:paraId="493FB81B" w14:textId="77777777" w:rsidR="007B27DA" w:rsidRPr="002437CB" w:rsidRDefault="007B27DA" w:rsidP="00A24C9B">
            <w:pPr>
              <w:pStyle w:val="TAC"/>
              <w:rPr>
                <w:noProof/>
                <w:lang w:eastAsia="zh-CN"/>
              </w:rPr>
            </w:pPr>
            <w:r w:rsidRPr="002437CB">
              <w:rPr>
                <w:noProof/>
                <w:lang w:eastAsia="zh-CN"/>
              </w:rPr>
              <w:t>6.2.1.6.3.4</w:t>
            </w:r>
          </w:p>
        </w:tc>
        <w:tc>
          <w:tcPr>
            <w:tcW w:w="4079" w:type="dxa"/>
            <w:vAlign w:val="center"/>
          </w:tcPr>
          <w:p w14:paraId="2C86C67E" w14:textId="77777777" w:rsidR="007B27DA" w:rsidRPr="002437CB" w:rsidRDefault="007B27DA" w:rsidP="00A24C9B">
            <w:pPr>
              <w:pStyle w:val="TAL"/>
            </w:pPr>
            <w:r w:rsidRPr="002437CB">
              <w:t>Represents the ML Model phase.</w:t>
            </w:r>
          </w:p>
        </w:tc>
        <w:tc>
          <w:tcPr>
            <w:tcW w:w="1347" w:type="dxa"/>
            <w:vAlign w:val="center"/>
          </w:tcPr>
          <w:p w14:paraId="49798BB7" w14:textId="77777777" w:rsidR="007B27DA" w:rsidRPr="002437CB" w:rsidRDefault="007B27DA" w:rsidP="00A24C9B">
            <w:pPr>
              <w:pStyle w:val="TAL"/>
              <w:rPr>
                <w:rFonts w:cs="Arial"/>
                <w:szCs w:val="18"/>
              </w:rPr>
            </w:pPr>
          </w:p>
        </w:tc>
      </w:tr>
      <w:tr w:rsidR="007B27DA" w:rsidRPr="002437CB" w14:paraId="17BDAB07" w14:textId="77777777" w:rsidTr="00A24C9B">
        <w:trPr>
          <w:jc w:val="center"/>
        </w:trPr>
        <w:tc>
          <w:tcPr>
            <w:tcW w:w="2578" w:type="dxa"/>
            <w:vAlign w:val="center"/>
          </w:tcPr>
          <w:p w14:paraId="15F797C6" w14:textId="77777777" w:rsidR="007B27DA" w:rsidRPr="002437CB" w:rsidRDefault="007B27DA" w:rsidP="00A24C9B">
            <w:pPr>
              <w:pStyle w:val="TAL"/>
              <w:rPr>
                <w:noProof/>
              </w:rPr>
            </w:pPr>
            <w:r w:rsidRPr="002437CB">
              <w:t>MLModelPhaseInfo</w:t>
            </w:r>
          </w:p>
        </w:tc>
        <w:tc>
          <w:tcPr>
            <w:tcW w:w="1420" w:type="dxa"/>
            <w:vAlign w:val="center"/>
          </w:tcPr>
          <w:p w14:paraId="568632C3" w14:textId="77777777" w:rsidR="007B27DA" w:rsidRPr="002437CB" w:rsidRDefault="007B27DA" w:rsidP="00A24C9B">
            <w:pPr>
              <w:pStyle w:val="TAC"/>
            </w:pPr>
            <w:r w:rsidRPr="002437CB">
              <w:rPr>
                <w:noProof/>
                <w:lang w:eastAsia="zh-CN"/>
              </w:rPr>
              <w:t>6.2</w:t>
            </w:r>
            <w:r w:rsidRPr="002437CB">
              <w:t>.1.6.2.5</w:t>
            </w:r>
          </w:p>
        </w:tc>
        <w:tc>
          <w:tcPr>
            <w:tcW w:w="4079" w:type="dxa"/>
            <w:vAlign w:val="center"/>
          </w:tcPr>
          <w:p w14:paraId="755646A4" w14:textId="77777777" w:rsidR="007B27DA" w:rsidRPr="002437CB" w:rsidRDefault="007B27DA" w:rsidP="00A24C9B">
            <w:pPr>
              <w:pStyle w:val="TAL"/>
            </w:pPr>
            <w:r w:rsidRPr="002437CB">
              <w:rPr>
                <w:rFonts w:cs="Arial"/>
                <w:szCs w:val="18"/>
              </w:rPr>
              <w:t>Represents the ML Model phase related information</w:t>
            </w:r>
            <w:r w:rsidRPr="002437CB">
              <w:t>.</w:t>
            </w:r>
          </w:p>
        </w:tc>
        <w:tc>
          <w:tcPr>
            <w:tcW w:w="1347" w:type="dxa"/>
            <w:vAlign w:val="center"/>
          </w:tcPr>
          <w:p w14:paraId="09E0FFB0" w14:textId="77777777" w:rsidR="007B27DA" w:rsidRPr="002437CB" w:rsidRDefault="007B27DA" w:rsidP="00A24C9B">
            <w:pPr>
              <w:pStyle w:val="TAL"/>
              <w:rPr>
                <w:rFonts w:cs="Arial"/>
                <w:szCs w:val="18"/>
              </w:rPr>
            </w:pPr>
          </w:p>
        </w:tc>
      </w:tr>
      <w:tr w:rsidR="007B27DA" w:rsidRPr="002437CB" w14:paraId="1347F35D" w14:textId="77777777" w:rsidTr="00A24C9B">
        <w:trPr>
          <w:jc w:val="center"/>
        </w:trPr>
        <w:tc>
          <w:tcPr>
            <w:tcW w:w="2578" w:type="dxa"/>
            <w:vAlign w:val="center"/>
          </w:tcPr>
          <w:p w14:paraId="6256E5D6" w14:textId="77777777" w:rsidR="007B27DA" w:rsidRPr="002437CB" w:rsidRDefault="007B27DA" w:rsidP="00A24C9B">
            <w:pPr>
              <w:pStyle w:val="TAL"/>
            </w:pPr>
            <w:r w:rsidRPr="002437CB">
              <w:t>MLModelProfile</w:t>
            </w:r>
          </w:p>
        </w:tc>
        <w:tc>
          <w:tcPr>
            <w:tcW w:w="1420" w:type="dxa"/>
            <w:vAlign w:val="center"/>
          </w:tcPr>
          <w:p w14:paraId="3ABC28B8" w14:textId="77777777" w:rsidR="007B27DA" w:rsidRPr="002437CB" w:rsidRDefault="007B27DA" w:rsidP="00A24C9B">
            <w:pPr>
              <w:pStyle w:val="TAC"/>
            </w:pPr>
            <w:r w:rsidRPr="002437CB">
              <w:rPr>
                <w:noProof/>
                <w:lang w:eastAsia="zh-CN"/>
              </w:rPr>
              <w:t>6.2</w:t>
            </w:r>
            <w:r w:rsidRPr="002437CB">
              <w:t>.1.6.2.3</w:t>
            </w:r>
          </w:p>
        </w:tc>
        <w:tc>
          <w:tcPr>
            <w:tcW w:w="4079" w:type="dxa"/>
            <w:vAlign w:val="center"/>
          </w:tcPr>
          <w:p w14:paraId="5F72FCD9" w14:textId="77777777" w:rsidR="007B27DA" w:rsidRPr="002437CB" w:rsidRDefault="007B27DA" w:rsidP="00A24C9B">
            <w:pPr>
              <w:pStyle w:val="TAL"/>
              <w:rPr>
                <w:rFonts w:cs="Arial"/>
                <w:szCs w:val="18"/>
              </w:rPr>
            </w:pPr>
            <w:r w:rsidRPr="002437CB">
              <w:t>Represents the ML Model Profile.</w:t>
            </w:r>
          </w:p>
        </w:tc>
        <w:tc>
          <w:tcPr>
            <w:tcW w:w="1347" w:type="dxa"/>
            <w:vAlign w:val="center"/>
          </w:tcPr>
          <w:p w14:paraId="595B0126" w14:textId="77777777" w:rsidR="007B27DA" w:rsidRPr="002437CB" w:rsidRDefault="007B27DA" w:rsidP="00A24C9B">
            <w:pPr>
              <w:pStyle w:val="TAL"/>
              <w:rPr>
                <w:rFonts w:cs="Arial"/>
                <w:szCs w:val="18"/>
              </w:rPr>
            </w:pPr>
          </w:p>
        </w:tc>
      </w:tr>
      <w:tr w:rsidR="007B27DA" w:rsidRPr="002437CB" w14:paraId="7C0FC13F" w14:textId="77777777" w:rsidTr="006460FF">
        <w:trPr>
          <w:jc w:val="center"/>
        </w:trPr>
        <w:tc>
          <w:tcPr>
            <w:tcW w:w="2578" w:type="dxa"/>
            <w:vAlign w:val="center"/>
          </w:tcPr>
          <w:p w14:paraId="4A4FE11F" w14:textId="77777777" w:rsidR="007B27DA" w:rsidRPr="002437CB" w:rsidRDefault="007B27DA" w:rsidP="00A24C9B">
            <w:pPr>
              <w:pStyle w:val="TAL"/>
            </w:pPr>
            <w:r w:rsidRPr="002437CB">
              <w:t>MLModelsStorage</w:t>
            </w:r>
          </w:p>
        </w:tc>
        <w:tc>
          <w:tcPr>
            <w:tcW w:w="1420" w:type="dxa"/>
            <w:vAlign w:val="center"/>
          </w:tcPr>
          <w:p w14:paraId="757C2DC9" w14:textId="77777777" w:rsidR="007B27DA" w:rsidRPr="002437CB" w:rsidRDefault="007B27DA" w:rsidP="00A24C9B">
            <w:pPr>
              <w:pStyle w:val="TAC"/>
              <w:rPr>
                <w:noProof/>
                <w:lang w:eastAsia="zh-CN"/>
              </w:rPr>
            </w:pPr>
            <w:r w:rsidRPr="002437CB">
              <w:rPr>
                <w:noProof/>
                <w:lang w:eastAsia="zh-CN"/>
              </w:rPr>
              <w:t>6.2.1.6.2.2</w:t>
            </w:r>
          </w:p>
        </w:tc>
        <w:tc>
          <w:tcPr>
            <w:tcW w:w="4079" w:type="dxa"/>
            <w:vAlign w:val="center"/>
          </w:tcPr>
          <w:p w14:paraId="37F57BD2" w14:textId="77777777" w:rsidR="007B27DA" w:rsidRPr="002437CB" w:rsidRDefault="007B27DA" w:rsidP="00A24C9B">
            <w:pPr>
              <w:pStyle w:val="TAL"/>
            </w:pPr>
            <w:r w:rsidRPr="002437CB">
              <w:t>Represents a ML Models Storage.</w:t>
            </w:r>
          </w:p>
        </w:tc>
        <w:tc>
          <w:tcPr>
            <w:tcW w:w="1347" w:type="dxa"/>
            <w:vAlign w:val="center"/>
          </w:tcPr>
          <w:p w14:paraId="5F9BEE3F" w14:textId="77777777" w:rsidR="007B27DA" w:rsidRPr="002437CB" w:rsidRDefault="007B27DA" w:rsidP="00A24C9B">
            <w:pPr>
              <w:pStyle w:val="TAL"/>
              <w:rPr>
                <w:rFonts w:cs="Arial"/>
                <w:szCs w:val="18"/>
              </w:rPr>
            </w:pPr>
          </w:p>
        </w:tc>
      </w:tr>
      <w:tr w:rsidR="007B27DA" w:rsidRPr="002437CB" w14:paraId="7FFE1DBF" w14:textId="77777777" w:rsidTr="006460FF">
        <w:trPr>
          <w:jc w:val="center"/>
        </w:trPr>
        <w:tc>
          <w:tcPr>
            <w:tcW w:w="2578" w:type="dxa"/>
            <w:vAlign w:val="center"/>
          </w:tcPr>
          <w:p w14:paraId="03759057" w14:textId="77777777" w:rsidR="007B27DA" w:rsidRPr="002437CB" w:rsidRDefault="007B27DA" w:rsidP="00A24C9B">
            <w:pPr>
              <w:pStyle w:val="TAL"/>
            </w:pPr>
            <w:r w:rsidRPr="002437CB">
              <w:t>MLModelsStoragePatch</w:t>
            </w:r>
          </w:p>
        </w:tc>
        <w:tc>
          <w:tcPr>
            <w:tcW w:w="1420" w:type="dxa"/>
            <w:vAlign w:val="center"/>
          </w:tcPr>
          <w:p w14:paraId="502F1639" w14:textId="77777777" w:rsidR="007B27DA" w:rsidRPr="002437CB" w:rsidRDefault="007B27DA" w:rsidP="00A24C9B">
            <w:pPr>
              <w:pStyle w:val="TAC"/>
              <w:rPr>
                <w:noProof/>
                <w:lang w:eastAsia="zh-CN"/>
              </w:rPr>
            </w:pPr>
            <w:r w:rsidRPr="002437CB">
              <w:rPr>
                <w:noProof/>
                <w:lang w:eastAsia="zh-CN"/>
              </w:rPr>
              <w:t>6.2.1.6.2.11</w:t>
            </w:r>
          </w:p>
        </w:tc>
        <w:tc>
          <w:tcPr>
            <w:tcW w:w="4079" w:type="dxa"/>
            <w:vAlign w:val="center"/>
          </w:tcPr>
          <w:p w14:paraId="39746086" w14:textId="77777777" w:rsidR="007B27DA" w:rsidRPr="002437CB" w:rsidRDefault="007B27DA" w:rsidP="00A24C9B">
            <w:pPr>
              <w:pStyle w:val="TAL"/>
            </w:pPr>
            <w:r w:rsidRPr="002437CB">
              <w:t>Represents the requested modifications to a ML Models Storage.</w:t>
            </w:r>
          </w:p>
        </w:tc>
        <w:tc>
          <w:tcPr>
            <w:tcW w:w="1347" w:type="dxa"/>
            <w:vAlign w:val="center"/>
          </w:tcPr>
          <w:p w14:paraId="40A7CA06" w14:textId="77777777" w:rsidR="007B27DA" w:rsidRPr="002437CB" w:rsidRDefault="007B27DA" w:rsidP="00A24C9B">
            <w:pPr>
              <w:pStyle w:val="TAL"/>
              <w:rPr>
                <w:rFonts w:cs="Arial"/>
                <w:szCs w:val="18"/>
              </w:rPr>
            </w:pPr>
          </w:p>
        </w:tc>
      </w:tr>
      <w:tr w:rsidR="007B27DA" w:rsidRPr="002437CB" w14:paraId="458A8A3E" w14:textId="77777777" w:rsidTr="00A24C9B">
        <w:trPr>
          <w:jc w:val="center"/>
        </w:trPr>
        <w:tc>
          <w:tcPr>
            <w:tcW w:w="2578" w:type="dxa"/>
            <w:vAlign w:val="center"/>
          </w:tcPr>
          <w:p w14:paraId="52C812DC" w14:textId="77777777" w:rsidR="007B27DA" w:rsidRPr="002437CB" w:rsidRDefault="007B27DA" w:rsidP="00A24C9B">
            <w:pPr>
              <w:pStyle w:val="TAL"/>
            </w:pPr>
            <w:r w:rsidRPr="002437CB">
              <w:t>MLModelStoreDiscReqs</w:t>
            </w:r>
          </w:p>
        </w:tc>
        <w:tc>
          <w:tcPr>
            <w:tcW w:w="1420" w:type="dxa"/>
            <w:vAlign w:val="center"/>
          </w:tcPr>
          <w:p w14:paraId="6088601B" w14:textId="77777777" w:rsidR="007B27DA" w:rsidRPr="002437CB" w:rsidRDefault="007B27DA" w:rsidP="00A24C9B">
            <w:pPr>
              <w:pStyle w:val="TAC"/>
              <w:rPr>
                <w:noProof/>
                <w:lang w:eastAsia="zh-CN"/>
              </w:rPr>
            </w:pPr>
            <w:r w:rsidRPr="002437CB">
              <w:rPr>
                <w:noProof/>
                <w:lang w:eastAsia="zh-CN"/>
              </w:rPr>
              <w:t>6.2</w:t>
            </w:r>
            <w:r w:rsidRPr="002437CB">
              <w:t>.1.6.2.6</w:t>
            </w:r>
          </w:p>
        </w:tc>
        <w:tc>
          <w:tcPr>
            <w:tcW w:w="4079" w:type="dxa"/>
            <w:vAlign w:val="center"/>
          </w:tcPr>
          <w:p w14:paraId="6ADBD202" w14:textId="77777777" w:rsidR="007B27DA" w:rsidRPr="002437CB" w:rsidRDefault="007B27DA" w:rsidP="00A24C9B">
            <w:pPr>
              <w:pStyle w:val="TAL"/>
            </w:pPr>
            <w:r w:rsidRPr="002437CB">
              <w:t>Represents the ML Model storage and discovery requirements.</w:t>
            </w:r>
          </w:p>
        </w:tc>
        <w:tc>
          <w:tcPr>
            <w:tcW w:w="1347" w:type="dxa"/>
            <w:vAlign w:val="center"/>
          </w:tcPr>
          <w:p w14:paraId="0E148DA4" w14:textId="77777777" w:rsidR="007B27DA" w:rsidRPr="002437CB" w:rsidRDefault="007B27DA" w:rsidP="00A24C9B">
            <w:pPr>
              <w:pStyle w:val="TAL"/>
              <w:rPr>
                <w:rFonts w:cs="Arial"/>
                <w:szCs w:val="18"/>
              </w:rPr>
            </w:pPr>
          </w:p>
        </w:tc>
      </w:tr>
      <w:tr w:rsidR="007B27DA" w:rsidRPr="002437CB" w14:paraId="70BCBF21" w14:textId="77777777" w:rsidTr="00A24C9B">
        <w:trPr>
          <w:jc w:val="center"/>
        </w:trPr>
        <w:tc>
          <w:tcPr>
            <w:tcW w:w="2578" w:type="dxa"/>
            <w:vAlign w:val="center"/>
          </w:tcPr>
          <w:p w14:paraId="6EE6592B" w14:textId="77777777" w:rsidR="007B27DA" w:rsidRPr="002437CB" w:rsidRDefault="007B27DA" w:rsidP="00A24C9B">
            <w:pPr>
              <w:pStyle w:val="TAL"/>
            </w:pPr>
            <w:r w:rsidRPr="002437CB">
              <w:t>MLModelTrainingInfo</w:t>
            </w:r>
          </w:p>
        </w:tc>
        <w:tc>
          <w:tcPr>
            <w:tcW w:w="1420" w:type="dxa"/>
            <w:vAlign w:val="center"/>
          </w:tcPr>
          <w:p w14:paraId="15F7AF00" w14:textId="77777777" w:rsidR="007B27DA" w:rsidRPr="002437CB" w:rsidRDefault="007B27DA" w:rsidP="00A24C9B">
            <w:pPr>
              <w:pStyle w:val="TAC"/>
              <w:rPr>
                <w:noProof/>
                <w:lang w:eastAsia="zh-CN"/>
              </w:rPr>
            </w:pPr>
            <w:r w:rsidRPr="002437CB">
              <w:rPr>
                <w:noProof/>
                <w:lang w:eastAsia="zh-CN"/>
              </w:rPr>
              <w:t>6.2</w:t>
            </w:r>
            <w:r w:rsidRPr="002437CB">
              <w:t>.1.6.2.9</w:t>
            </w:r>
          </w:p>
        </w:tc>
        <w:tc>
          <w:tcPr>
            <w:tcW w:w="4079" w:type="dxa"/>
            <w:vAlign w:val="center"/>
          </w:tcPr>
          <w:p w14:paraId="5A014786" w14:textId="77777777" w:rsidR="007B27DA" w:rsidRPr="002437CB" w:rsidRDefault="007B27DA"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7E21C62E" w14:textId="77777777" w:rsidR="007B27DA" w:rsidRPr="002437CB" w:rsidRDefault="007B27DA" w:rsidP="00A24C9B">
            <w:pPr>
              <w:pStyle w:val="TAL"/>
              <w:rPr>
                <w:rFonts w:cs="Arial"/>
                <w:szCs w:val="18"/>
              </w:rPr>
            </w:pPr>
          </w:p>
        </w:tc>
      </w:tr>
      <w:tr w:rsidR="007B27DA" w:rsidRPr="002437CB" w14:paraId="0C98F7A7" w14:textId="77777777" w:rsidTr="00A24C9B">
        <w:trPr>
          <w:jc w:val="center"/>
        </w:trPr>
        <w:tc>
          <w:tcPr>
            <w:tcW w:w="2578" w:type="dxa"/>
            <w:vAlign w:val="center"/>
          </w:tcPr>
          <w:p w14:paraId="13FD4EE6" w14:textId="77777777" w:rsidR="007B27DA" w:rsidRPr="002437CB" w:rsidRDefault="007B27DA" w:rsidP="00A24C9B">
            <w:pPr>
              <w:pStyle w:val="TAL"/>
            </w:pPr>
            <w:r w:rsidRPr="002437CB">
              <w:t>MLModelUsage</w:t>
            </w:r>
          </w:p>
        </w:tc>
        <w:tc>
          <w:tcPr>
            <w:tcW w:w="1420" w:type="dxa"/>
            <w:vAlign w:val="center"/>
          </w:tcPr>
          <w:p w14:paraId="77C89568" w14:textId="77777777" w:rsidR="007B27DA" w:rsidRPr="002437CB" w:rsidRDefault="007B27DA" w:rsidP="00A24C9B">
            <w:pPr>
              <w:pStyle w:val="TAC"/>
              <w:rPr>
                <w:noProof/>
                <w:lang w:eastAsia="zh-CN"/>
              </w:rPr>
            </w:pPr>
            <w:r w:rsidRPr="002437CB">
              <w:rPr>
                <w:noProof/>
                <w:lang w:eastAsia="zh-CN"/>
              </w:rPr>
              <w:t>6.2.1.6.3.5</w:t>
            </w:r>
          </w:p>
        </w:tc>
        <w:tc>
          <w:tcPr>
            <w:tcW w:w="4079" w:type="dxa"/>
            <w:vAlign w:val="center"/>
          </w:tcPr>
          <w:p w14:paraId="6518BE66" w14:textId="77777777" w:rsidR="007B27DA" w:rsidRPr="002437CB" w:rsidRDefault="007B27DA" w:rsidP="00A24C9B">
            <w:pPr>
              <w:pStyle w:val="TAL"/>
            </w:pPr>
            <w:r w:rsidRPr="002437CB">
              <w:t>Represents the ML Model usage.</w:t>
            </w:r>
          </w:p>
        </w:tc>
        <w:tc>
          <w:tcPr>
            <w:tcW w:w="1347" w:type="dxa"/>
            <w:vAlign w:val="center"/>
          </w:tcPr>
          <w:p w14:paraId="014D4692" w14:textId="77777777" w:rsidR="007B27DA" w:rsidRPr="002437CB" w:rsidRDefault="007B27DA" w:rsidP="00A24C9B">
            <w:pPr>
              <w:pStyle w:val="TAL"/>
              <w:rPr>
                <w:rFonts w:cs="Arial"/>
                <w:szCs w:val="18"/>
              </w:rPr>
            </w:pPr>
          </w:p>
        </w:tc>
      </w:tr>
      <w:tr w:rsidR="007B27DA" w:rsidRPr="002437CB" w14:paraId="1FC735F5" w14:textId="77777777" w:rsidTr="00A24C9B">
        <w:trPr>
          <w:jc w:val="center"/>
        </w:trPr>
        <w:tc>
          <w:tcPr>
            <w:tcW w:w="2578" w:type="dxa"/>
            <w:vAlign w:val="center"/>
          </w:tcPr>
          <w:p w14:paraId="63618660" w14:textId="77777777" w:rsidR="007B27DA" w:rsidRPr="002437CB" w:rsidRDefault="007B27DA" w:rsidP="00A24C9B">
            <w:pPr>
              <w:pStyle w:val="TAL"/>
            </w:pPr>
            <w:r w:rsidRPr="002437CB">
              <w:t>MLModelUsageReqs</w:t>
            </w:r>
          </w:p>
        </w:tc>
        <w:tc>
          <w:tcPr>
            <w:tcW w:w="1420" w:type="dxa"/>
            <w:vAlign w:val="center"/>
          </w:tcPr>
          <w:p w14:paraId="2F6D0BDF" w14:textId="77777777" w:rsidR="007B27DA" w:rsidRPr="002437CB" w:rsidRDefault="007B27DA" w:rsidP="00A24C9B">
            <w:pPr>
              <w:pStyle w:val="TAC"/>
              <w:rPr>
                <w:noProof/>
                <w:lang w:eastAsia="zh-CN"/>
              </w:rPr>
            </w:pPr>
            <w:r w:rsidRPr="002437CB">
              <w:rPr>
                <w:noProof/>
                <w:lang w:eastAsia="zh-CN"/>
              </w:rPr>
              <w:t>6.2</w:t>
            </w:r>
            <w:r w:rsidRPr="002437CB">
              <w:t>.1.6.2.7</w:t>
            </w:r>
          </w:p>
        </w:tc>
        <w:tc>
          <w:tcPr>
            <w:tcW w:w="4079" w:type="dxa"/>
            <w:vAlign w:val="center"/>
          </w:tcPr>
          <w:p w14:paraId="056D36E4" w14:textId="77777777" w:rsidR="007B27DA" w:rsidRPr="002437CB" w:rsidRDefault="007B27DA" w:rsidP="00A24C9B">
            <w:pPr>
              <w:pStyle w:val="TAL"/>
            </w:pPr>
            <w:r w:rsidRPr="002437CB">
              <w:t>Represents the ML Model usage requirements.</w:t>
            </w:r>
          </w:p>
        </w:tc>
        <w:tc>
          <w:tcPr>
            <w:tcW w:w="1347" w:type="dxa"/>
            <w:vAlign w:val="center"/>
          </w:tcPr>
          <w:p w14:paraId="49DF8A3E" w14:textId="77777777" w:rsidR="007B27DA" w:rsidRPr="002437CB" w:rsidRDefault="007B27DA"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673296" w:rsidRPr="002437CB" w14:paraId="54F3158F" w14:textId="77777777" w:rsidTr="006460FF">
        <w:trPr>
          <w:jc w:val="center"/>
        </w:trPr>
        <w:tc>
          <w:tcPr>
            <w:tcW w:w="1722" w:type="dxa"/>
            <w:vAlign w:val="center"/>
          </w:tcPr>
          <w:p w14:paraId="6A92C65B" w14:textId="77777777" w:rsidR="00673296" w:rsidRPr="002437CB" w:rsidRDefault="00673296" w:rsidP="00A24C9B">
            <w:pPr>
              <w:pStyle w:val="TAL"/>
            </w:pPr>
            <w:r w:rsidRPr="002437CB">
              <w:t>AdaeAnalyticsId</w:t>
            </w:r>
          </w:p>
        </w:tc>
        <w:tc>
          <w:tcPr>
            <w:tcW w:w="1856" w:type="dxa"/>
            <w:vAlign w:val="center"/>
          </w:tcPr>
          <w:p w14:paraId="1BD07218" w14:textId="4CB188B3" w:rsidR="00673296" w:rsidRPr="002437CB" w:rsidRDefault="00673296" w:rsidP="00A24C9B">
            <w:pPr>
              <w:pStyle w:val="TAC"/>
            </w:pPr>
            <w:r w:rsidRPr="002437CB">
              <w:t>3GPP TS 29.549 </w:t>
            </w:r>
            <w:r w:rsidR="00946FFF" w:rsidRPr="002437CB">
              <w:t>[10]</w:t>
            </w:r>
          </w:p>
        </w:tc>
        <w:tc>
          <w:tcPr>
            <w:tcW w:w="4494" w:type="dxa"/>
            <w:vAlign w:val="center"/>
          </w:tcPr>
          <w:p w14:paraId="26B5BED0" w14:textId="77777777" w:rsidR="00673296" w:rsidRPr="002437CB" w:rsidRDefault="00673296" w:rsidP="00A24C9B">
            <w:pPr>
              <w:pStyle w:val="TAL"/>
            </w:pPr>
            <w:r w:rsidRPr="002437CB">
              <w:t>Represents the ADAE analytics identifier.</w:t>
            </w:r>
          </w:p>
        </w:tc>
        <w:tc>
          <w:tcPr>
            <w:tcW w:w="1352" w:type="dxa"/>
            <w:vAlign w:val="center"/>
          </w:tcPr>
          <w:p w14:paraId="2565FEF7" w14:textId="77777777" w:rsidR="00673296" w:rsidRPr="002437CB" w:rsidRDefault="00673296" w:rsidP="00A24C9B">
            <w:pPr>
              <w:pStyle w:val="TAL"/>
              <w:rPr>
                <w:rFonts w:cs="Arial"/>
                <w:szCs w:val="18"/>
              </w:rPr>
            </w:pPr>
          </w:p>
        </w:tc>
      </w:tr>
      <w:tr w:rsidR="001A000F" w:rsidRPr="002437CB" w14:paraId="4192783C" w14:textId="77777777" w:rsidTr="00A24C9B">
        <w:trPr>
          <w:jc w:val="center"/>
        </w:trPr>
        <w:tc>
          <w:tcPr>
            <w:tcW w:w="1722" w:type="dxa"/>
            <w:vAlign w:val="center"/>
          </w:tcPr>
          <w:p w14:paraId="3B82DB70" w14:textId="77777777" w:rsidR="001A000F" w:rsidRPr="002437CB" w:rsidRDefault="001A000F" w:rsidP="00A24C9B">
            <w:pPr>
              <w:pStyle w:val="TAL"/>
            </w:pPr>
            <w:r w:rsidRPr="002437CB">
              <w:t>DurationSec</w:t>
            </w:r>
          </w:p>
        </w:tc>
        <w:tc>
          <w:tcPr>
            <w:tcW w:w="1856" w:type="dxa"/>
            <w:vAlign w:val="center"/>
          </w:tcPr>
          <w:p w14:paraId="26293C3E" w14:textId="77777777" w:rsidR="001A000F" w:rsidRPr="002437CB" w:rsidRDefault="001A000F" w:rsidP="00A24C9B">
            <w:pPr>
              <w:pStyle w:val="TAC"/>
            </w:pPr>
            <w:r w:rsidRPr="002437CB">
              <w:t>3GPP TS 29.122 [2]</w:t>
            </w:r>
          </w:p>
        </w:tc>
        <w:tc>
          <w:tcPr>
            <w:tcW w:w="4494" w:type="dxa"/>
            <w:vAlign w:val="center"/>
          </w:tcPr>
          <w:p w14:paraId="16F8E739" w14:textId="77777777" w:rsidR="001A000F" w:rsidRPr="002437CB" w:rsidRDefault="001A000F" w:rsidP="00A24C9B">
            <w:pPr>
              <w:pStyle w:val="TAL"/>
            </w:pPr>
            <w:r w:rsidRPr="002437CB">
              <w:t>Represents a time duration in seconds.</w:t>
            </w:r>
          </w:p>
        </w:tc>
        <w:tc>
          <w:tcPr>
            <w:tcW w:w="1352" w:type="dxa"/>
            <w:vAlign w:val="center"/>
          </w:tcPr>
          <w:p w14:paraId="65CB413C" w14:textId="77777777" w:rsidR="001A000F" w:rsidRPr="002437CB" w:rsidRDefault="001A000F" w:rsidP="00A24C9B">
            <w:pPr>
              <w:pStyle w:val="TAL"/>
              <w:rPr>
                <w:rFonts w:cs="Arial"/>
                <w:szCs w:val="18"/>
              </w:rPr>
            </w:pPr>
          </w:p>
        </w:tc>
      </w:tr>
      <w:tr w:rsidR="001A000F" w:rsidRPr="002437CB" w14:paraId="5C902F7D" w14:textId="77777777" w:rsidTr="00A24C9B">
        <w:trPr>
          <w:jc w:val="center"/>
        </w:trPr>
        <w:tc>
          <w:tcPr>
            <w:tcW w:w="1722" w:type="dxa"/>
            <w:vAlign w:val="center"/>
          </w:tcPr>
          <w:p w14:paraId="2B1B5CAE" w14:textId="77777777" w:rsidR="001A000F" w:rsidRPr="002437CB" w:rsidRDefault="001A000F" w:rsidP="00A24C9B">
            <w:pPr>
              <w:pStyle w:val="TAL"/>
            </w:pPr>
            <w:r w:rsidRPr="002437CB">
              <w:t>EndPoint</w:t>
            </w:r>
          </w:p>
        </w:tc>
        <w:tc>
          <w:tcPr>
            <w:tcW w:w="1856" w:type="dxa"/>
            <w:vAlign w:val="center"/>
          </w:tcPr>
          <w:p w14:paraId="53BF529B" w14:textId="51D60C53" w:rsidR="001A000F" w:rsidRPr="002437CB" w:rsidRDefault="001A000F" w:rsidP="00A24C9B">
            <w:pPr>
              <w:pStyle w:val="TAC"/>
            </w:pPr>
            <w:r w:rsidRPr="002437CB">
              <w:t>3GPP TS 29.558 </w:t>
            </w:r>
            <w:r w:rsidR="00946FFF" w:rsidRPr="002437CB">
              <w:t>[15]</w:t>
            </w:r>
          </w:p>
        </w:tc>
        <w:tc>
          <w:tcPr>
            <w:tcW w:w="4494" w:type="dxa"/>
            <w:vAlign w:val="center"/>
          </w:tcPr>
          <w:p w14:paraId="6DD0E484" w14:textId="77777777" w:rsidR="001A000F" w:rsidRPr="002437CB" w:rsidRDefault="001A000F" w:rsidP="00A24C9B">
            <w:pPr>
              <w:pStyle w:val="TAL"/>
            </w:pPr>
            <w:r w:rsidRPr="002437CB">
              <w:t>Represent an endpoint.</w:t>
            </w:r>
          </w:p>
        </w:tc>
        <w:tc>
          <w:tcPr>
            <w:tcW w:w="1352" w:type="dxa"/>
            <w:vAlign w:val="center"/>
          </w:tcPr>
          <w:p w14:paraId="01DB7E7D" w14:textId="77777777" w:rsidR="001A000F" w:rsidRPr="002437CB" w:rsidRDefault="001A000F" w:rsidP="00A24C9B">
            <w:pPr>
              <w:pStyle w:val="TAL"/>
              <w:rPr>
                <w:rFonts w:cs="Arial"/>
                <w:szCs w:val="18"/>
              </w:rPr>
            </w:pPr>
          </w:p>
        </w:tc>
      </w:tr>
      <w:tr w:rsidR="001A000F" w:rsidRPr="002437CB" w14:paraId="22BEFC25" w14:textId="77777777" w:rsidTr="006460FF">
        <w:trPr>
          <w:jc w:val="center"/>
        </w:trPr>
        <w:tc>
          <w:tcPr>
            <w:tcW w:w="1722" w:type="dxa"/>
            <w:vAlign w:val="center"/>
          </w:tcPr>
          <w:p w14:paraId="227AC374" w14:textId="77777777" w:rsidR="001A000F" w:rsidRPr="002437CB" w:rsidRDefault="001A000F" w:rsidP="00A24C9B">
            <w:pPr>
              <w:pStyle w:val="TAL"/>
            </w:pPr>
            <w:r w:rsidRPr="002437CB">
              <w:t>LocationArea5G</w:t>
            </w:r>
          </w:p>
        </w:tc>
        <w:tc>
          <w:tcPr>
            <w:tcW w:w="1856" w:type="dxa"/>
            <w:vAlign w:val="center"/>
          </w:tcPr>
          <w:p w14:paraId="5AA8F8FA" w14:textId="77777777" w:rsidR="001A000F" w:rsidRPr="002437CB" w:rsidRDefault="001A000F" w:rsidP="00A24C9B">
            <w:pPr>
              <w:pStyle w:val="TAC"/>
            </w:pPr>
            <w:r w:rsidRPr="002437CB">
              <w:t>3GPP TS 29.122 [2]</w:t>
            </w:r>
          </w:p>
        </w:tc>
        <w:tc>
          <w:tcPr>
            <w:tcW w:w="4494" w:type="dxa"/>
            <w:vAlign w:val="center"/>
          </w:tcPr>
          <w:p w14:paraId="1F6485BC" w14:textId="77777777" w:rsidR="001A000F" w:rsidRPr="002437CB" w:rsidRDefault="001A000F" w:rsidP="00A24C9B">
            <w:pPr>
              <w:pStyle w:val="TAL"/>
            </w:pPr>
            <w:r w:rsidRPr="002437CB">
              <w:t>Represents a location.</w:t>
            </w:r>
          </w:p>
        </w:tc>
        <w:tc>
          <w:tcPr>
            <w:tcW w:w="1352" w:type="dxa"/>
            <w:vAlign w:val="center"/>
          </w:tcPr>
          <w:p w14:paraId="6E6B3AE3" w14:textId="77777777" w:rsidR="001A000F" w:rsidRPr="002437CB" w:rsidRDefault="001A000F" w:rsidP="00A24C9B">
            <w:pPr>
              <w:pStyle w:val="TAL"/>
              <w:rPr>
                <w:rFonts w:cs="Arial"/>
                <w:szCs w:val="18"/>
              </w:rPr>
            </w:pPr>
          </w:p>
        </w:tc>
      </w:tr>
      <w:tr w:rsidR="001A000F" w:rsidRPr="002437CB" w14:paraId="195EB7AD" w14:textId="77777777" w:rsidTr="00A24C9B">
        <w:trPr>
          <w:jc w:val="center"/>
        </w:trPr>
        <w:tc>
          <w:tcPr>
            <w:tcW w:w="1722" w:type="dxa"/>
            <w:vAlign w:val="center"/>
          </w:tcPr>
          <w:p w14:paraId="13DBDDA7" w14:textId="77777777" w:rsidR="001A000F" w:rsidRPr="002437CB" w:rsidRDefault="001A000F" w:rsidP="00A24C9B">
            <w:pPr>
              <w:pStyle w:val="TAL"/>
            </w:pPr>
            <w:r w:rsidRPr="002437CB">
              <w:t>SupportedFeatures</w:t>
            </w:r>
          </w:p>
        </w:tc>
        <w:tc>
          <w:tcPr>
            <w:tcW w:w="1856" w:type="dxa"/>
            <w:vAlign w:val="center"/>
          </w:tcPr>
          <w:p w14:paraId="74D30AB5" w14:textId="4E0EEACA" w:rsidR="001A000F" w:rsidRPr="002437CB" w:rsidRDefault="001A000F" w:rsidP="00A24C9B">
            <w:pPr>
              <w:pStyle w:val="TAC"/>
              <w:rPr>
                <w:noProof/>
              </w:rPr>
            </w:pPr>
            <w:r w:rsidRPr="002437CB">
              <w:t>3GPP TS 29.571 [</w:t>
            </w:r>
            <w:r w:rsidR="005E434F" w:rsidRPr="002437CB">
              <w:t>1</w:t>
            </w:r>
            <w:r w:rsidR="00662180">
              <w:t>1</w:t>
            </w:r>
            <w:r w:rsidRPr="002437CB">
              <w:t>]</w:t>
            </w:r>
          </w:p>
        </w:tc>
        <w:tc>
          <w:tcPr>
            <w:tcW w:w="4494" w:type="dxa"/>
            <w:vAlign w:val="center"/>
          </w:tcPr>
          <w:p w14:paraId="5F4EC70D" w14:textId="77777777" w:rsidR="001A000F" w:rsidRPr="002437CB" w:rsidRDefault="001A000F"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6C371CF4" w14:textId="77777777" w:rsidR="001A000F" w:rsidRPr="002437CB" w:rsidRDefault="001A000F" w:rsidP="00A24C9B">
            <w:pPr>
              <w:pStyle w:val="TAL"/>
              <w:rPr>
                <w:rFonts w:cs="Arial"/>
                <w:szCs w:val="18"/>
              </w:rPr>
            </w:pPr>
          </w:p>
        </w:tc>
      </w:tr>
      <w:tr w:rsidR="001A000F" w:rsidRPr="002437CB" w14:paraId="77813A53" w14:textId="77777777" w:rsidTr="006460FF">
        <w:trPr>
          <w:jc w:val="center"/>
        </w:trPr>
        <w:tc>
          <w:tcPr>
            <w:tcW w:w="1722" w:type="dxa"/>
            <w:vAlign w:val="center"/>
          </w:tcPr>
          <w:p w14:paraId="3FEFB492" w14:textId="77777777" w:rsidR="001A000F" w:rsidRPr="002437CB" w:rsidRDefault="001A000F" w:rsidP="00A24C9B">
            <w:pPr>
              <w:pStyle w:val="TAL"/>
            </w:pPr>
            <w:r w:rsidRPr="002437CB">
              <w:t>Volume</w:t>
            </w:r>
          </w:p>
        </w:tc>
        <w:tc>
          <w:tcPr>
            <w:tcW w:w="1856" w:type="dxa"/>
            <w:vAlign w:val="center"/>
          </w:tcPr>
          <w:p w14:paraId="69EF179C" w14:textId="77777777" w:rsidR="001A000F" w:rsidRPr="002437CB" w:rsidRDefault="001A000F" w:rsidP="00A24C9B">
            <w:pPr>
              <w:pStyle w:val="TAC"/>
            </w:pPr>
            <w:r w:rsidRPr="002437CB">
              <w:t>3GPP TS 29.122 [2]</w:t>
            </w:r>
          </w:p>
        </w:tc>
        <w:tc>
          <w:tcPr>
            <w:tcW w:w="4494" w:type="dxa"/>
            <w:vAlign w:val="center"/>
          </w:tcPr>
          <w:p w14:paraId="14699BF5" w14:textId="77777777" w:rsidR="001A000F" w:rsidRPr="002437CB" w:rsidRDefault="001A000F" w:rsidP="00A24C9B">
            <w:pPr>
              <w:pStyle w:val="TAL"/>
            </w:pPr>
            <w:r w:rsidRPr="002437CB">
              <w:t>Represents a data volume.</w:t>
            </w:r>
          </w:p>
        </w:tc>
        <w:tc>
          <w:tcPr>
            <w:tcW w:w="1352" w:type="dxa"/>
            <w:vAlign w:val="center"/>
          </w:tcPr>
          <w:p w14:paraId="3290C924" w14:textId="77777777" w:rsidR="001A000F" w:rsidRPr="002437CB" w:rsidRDefault="001A000F"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763" w:name="_Toc144459699"/>
      <w:bookmarkStart w:id="2764" w:name="_Toc151379341"/>
      <w:bookmarkStart w:id="2765" w:name="_Toc151445522"/>
      <w:bookmarkStart w:id="2766" w:name="_Toc160470602"/>
      <w:bookmarkStart w:id="2767" w:name="_Toc164873746"/>
      <w:bookmarkStart w:id="2768" w:name="_Toc180306383"/>
      <w:bookmarkStart w:id="2769" w:name="_Toc195374110"/>
      <w:bookmarkStart w:id="2770" w:name="_Toc200964828"/>
      <w:bookmarkStart w:id="2771" w:name="_Toc212496141"/>
      <w:bookmarkStart w:id="2772" w:name="_Toc214953714"/>
      <w:bookmarkStart w:id="2773" w:name="_Toc214954440"/>
      <w:bookmarkStart w:id="2774" w:name="_Toc222152652"/>
      <w:r w:rsidRPr="002437CB">
        <w:rPr>
          <w:noProof/>
          <w:lang w:eastAsia="zh-CN"/>
        </w:rPr>
        <w:t>6.2</w:t>
      </w:r>
      <w:r w:rsidRPr="002437CB">
        <w:rPr>
          <w:lang w:val="en-US"/>
        </w:rPr>
        <w:t>.1.6.2</w:t>
      </w:r>
      <w:r w:rsidRPr="002437CB">
        <w:rPr>
          <w:lang w:val="en-US"/>
        </w:rPr>
        <w:tab/>
        <w:t>Structured data types</w:t>
      </w:r>
      <w:bookmarkEnd w:id="2763"/>
      <w:bookmarkEnd w:id="2764"/>
      <w:bookmarkEnd w:id="2765"/>
      <w:bookmarkEnd w:id="2766"/>
      <w:bookmarkEnd w:id="2767"/>
      <w:bookmarkEnd w:id="2768"/>
      <w:bookmarkEnd w:id="2769"/>
      <w:bookmarkEnd w:id="2770"/>
      <w:bookmarkEnd w:id="2771"/>
      <w:bookmarkEnd w:id="2772"/>
      <w:bookmarkEnd w:id="2773"/>
      <w:bookmarkEnd w:id="2774"/>
    </w:p>
    <w:p w14:paraId="6D483A00" w14:textId="77777777" w:rsidR="00F90CA6" w:rsidRPr="002437CB" w:rsidRDefault="00F90CA6" w:rsidP="00752A3E">
      <w:pPr>
        <w:pStyle w:val="H6"/>
      </w:pPr>
      <w:bookmarkStart w:id="2775" w:name="_Toc144459700"/>
      <w:bookmarkStart w:id="2776" w:name="_Toc151379342"/>
      <w:bookmarkStart w:id="2777" w:name="_Toc151445523"/>
      <w:bookmarkStart w:id="2778" w:name="_Toc160470603"/>
      <w:bookmarkStart w:id="2779" w:name="_Toc164873747"/>
      <w:bookmarkStart w:id="2780" w:name="_Toc180306384"/>
      <w:bookmarkStart w:id="2781" w:name="_Toc195374111"/>
      <w:bookmarkStart w:id="2782" w:name="_Toc200964829"/>
      <w:r w:rsidRPr="002437CB">
        <w:rPr>
          <w:lang w:eastAsia="zh-CN"/>
        </w:rPr>
        <w:t>6.2</w:t>
      </w:r>
      <w:r w:rsidRPr="002437CB">
        <w:t>.1.6.2.1</w:t>
      </w:r>
      <w:r w:rsidRPr="002437CB">
        <w:tab/>
        <w:t>Introduction</w:t>
      </w:r>
      <w:bookmarkEnd w:id="2775"/>
      <w:bookmarkEnd w:id="2776"/>
      <w:bookmarkEnd w:id="2777"/>
      <w:bookmarkEnd w:id="2778"/>
      <w:bookmarkEnd w:id="2779"/>
      <w:bookmarkEnd w:id="2780"/>
      <w:bookmarkEnd w:id="2781"/>
      <w:bookmarkEnd w:id="278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783" w:name="_Toc151379344"/>
      <w:bookmarkStart w:id="2784" w:name="_Toc151445525"/>
      <w:bookmarkStart w:id="2785" w:name="_Toc160470605"/>
      <w:bookmarkStart w:id="2786" w:name="_Toc164873749"/>
      <w:bookmarkStart w:id="2787" w:name="_Toc180306386"/>
      <w:bookmarkStart w:id="2788" w:name="_Toc195374113"/>
      <w:bookmarkStart w:id="278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783"/>
    <w:bookmarkEnd w:id="2784"/>
    <w:bookmarkEnd w:id="2785"/>
    <w:bookmarkEnd w:id="2786"/>
    <w:bookmarkEnd w:id="2787"/>
    <w:bookmarkEnd w:id="2788"/>
    <w:bookmarkEnd w:id="278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790" w:name="_Toc195374127"/>
      <w:bookmarkStart w:id="279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55D3A5AC" w:rsidR="001A000F" w:rsidRPr="002437CB" w:rsidRDefault="001A000F" w:rsidP="00A24C9B">
            <w:pPr>
              <w:pStyle w:val="TAL"/>
            </w:pPr>
            <w:r w:rsidRPr="002437CB">
              <w:t>accessReq</w:t>
            </w:r>
          </w:p>
        </w:tc>
        <w:tc>
          <w:tcPr>
            <w:tcW w:w="1701" w:type="dxa"/>
            <w:vAlign w:val="center"/>
          </w:tcPr>
          <w:p w14:paraId="7AA43CFC" w14:textId="73E1A32F"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77777777" w:rsidR="001A000F" w:rsidRPr="002437CB" w:rsidRDefault="001A000F" w:rsidP="00A24C9B">
            <w:pPr>
              <w:pStyle w:val="TAL"/>
            </w:pPr>
            <w:r w:rsidRPr="002437CB">
              <w:t>Contains the identifier(s) of the VAL Server(s) that are allowed to access and use the ML Model.</w:t>
            </w:r>
          </w:p>
          <w:p w14:paraId="3D2513AC" w14:textId="77777777" w:rsidR="001A000F" w:rsidRPr="002437CB" w:rsidRDefault="001A000F" w:rsidP="00A24C9B">
            <w:pPr>
              <w:pStyle w:val="TAL"/>
            </w:pPr>
          </w:p>
          <w:p w14:paraId="52708261" w14:textId="323E283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15991C8C"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2DE8EF8B"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5C3A6250"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46DA8774"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792" w:name="_Toc212496142"/>
      <w:bookmarkStart w:id="2793" w:name="_Toc214953715"/>
      <w:bookmarkStart w:id="2794" w:name="_Toc214954441"/>
      <w:bookmarkStart w:id="2795" w:name="_Toc222152653"/>
      <w:r w:rsidRPr="002437CB">
        <w:rPr>
          <w:noProof/>
          <w:lang w:eastAsia="zh-CN"/>
        </w:rPr>
        <w:t>6.2</w:t>
      </w:r>
      <w:r w:rsidRPr="002437CB">
        <w:rPr>
          <w:lang w:val="en-US"/>
        </w:rPr>
        <w:t>.1.6.3</w:t>
      </w:r>
      <w:r w:rsidRPr="002437CB">
        <w:rPr>
          <w:lang w:val="en-US"/>
        </w:rPr>
        <w:tab/>
        <w:t>Simple data types and enumerations</w:t>
      </w:r>
      <w:bookmarkEnd w:id="2790"/>
      <w:bookmarkEnd w:id="2791"/>
      <w:bookmarkEnd w:id="2792"/>
      <w:bookmarkEnd w:id="2793"/>
      <w:bookmarkEnd w:id="2794"/>
      <w:bookmarkEnd w:id="279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79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797" w:name="_Toc151379362"/>
      <w:bookmarkStart w:id="2798" w:name="_Toc151445543"/>
      <w:bookmarkStart w:id="2799" w:name="_Toc160470625"/>
      <w:bookmarkStart w:id="2800" w:name="_Toc164873769"/>
      <w:bookmarkStart w:id="2801" w:name="_Toc180306406"/>
      <w:bookmarkStart w:id="2802" w:name="_Toc195374133"/>
      <w:bookmarkStart w:id="280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804" w:name="_Toc212496143"/>
      <w:bookmarkStart w:id="2805" w:name="_Toc214953716"/>
      <w:bookmarkStart w:id="2806" w:name="_Toc214954442"/>
      <w:bookmarkStart w:id="2807" w:name="_Toc222152654"/>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796"/>
      <w:bookmarkEnd w:id="2797"/>
      <w:bookmarkEnd w:id="2798"/>
      <w:bookmarkEnd w:id="2799"/>
      <w:bookmarkEnd w:id="2800"/>
      <w:bookmarkEnd w:id="2801"/>
      <w:bookmarkEnd w:id="2802"/>
      <w:bookmarkEnd w:id="2803"/>
      <w:bookmarkEnd w:id="2804"/>
      <w:bookmarkEnd w:id="2805"/>
      <w:bookmarkEnd w:id="2806"/>
      <w:bookmarkEnd w:id="2807"/>
    </w:p>
    <w:p w14:paraId="66811469" w14:textId="77777777" w:rsidR="001A000F" w:rsidRPr="002437CB" w:rsidRDefault="001A000F" w:rsidP="001A000F">
      <w:bookmarkStart w:id="2808" w:name="_Toc144459716"/>
      <w:bookmarkStart w:id="2809" w:name="_Toc151379364"/>
      <w:bookmarkStart w:id="2810" w:name="_Toc151445545"/>
      <w:bookmarkStart w:id="2811" w:name="_Toc160470627"/>
      <w:bookmarkStart w:id="2812" w:name="_Toc164873771"/>
      <w:bookmarkStart w:id="2813" w:name="_Toc180306408"/>
      <w:bookmarkStart w:id="2814" w:name="_Toc195374135"/>
      <w:bookmarkStart w:id="281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816" w:name="_Toc212496144"/>
      <w:bookmarkStart w:id="2817" w:name="_Toc214953717"/>
      <w:bookmarkStart w:id="2818" w:name="_Toc214954443"/>
      <w:bookmarkStart w:id="2819" w:name="_Toc222152655"/>
      <w:r w:rsidRPr="002437CB">
        <w:rPr>
          <w:noProof/>
          <w:lang w:eastAsia="zh-CN"/>
        </w:rPr>
        <w:t>6.2</w:t>
      </w:r>
      <w:r w:rsidRPr="002437CB">
        <w:t>.1.6.5</w:t>
      </w:r>
      <w:r w:rsidRPr="002437CB">
        <w:tab/>
        <w:t>Binary data</w:t>
      </w:r>
      <w:bookmarkEnd w:id="2808"/>
      <w:bookmarkEnd w:id="2809"/>
      <w:bookmarkEnd w:id="2810"/>
      <w:bookmarkEnd w:id="2811"/>
      <w:bookmarkEnd w:id="2812"/>
      <w:bookmarkEnd w:id="2813"/>
      <w:bookmarkEnd w:id="2814"/>
      <w:bookmarkEnd w:id="2815"/>
      <w:bookmarkEnd w:id="2816"/>
      <w:bookmarkEnd w:id="2817"/>
      <w:bookmarkEnd w:id="2818"/>
      <w:bookmarkEnd w:id="281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2820" w:name="_Toc212496145"/>
      <w:bookmarkStart w:id="2821" w:name="_Toc214953718"/>
      <w:bookmarkStart w:id="2822" w:name="_Toc214954444"/>
      <w:bookmarkStart w:id="2823" w:name="_Toc222152656"/>
      <w:r w:rsidRPr="002437CB">
        <w:rPr>
          <w:noProof/>
          <w:lang w:eastAsia="zh-CN"/>
        </w:rPr>
        <w:t>6.2.1</w:t>
      </w:r>
      <w:r w:rsidRPr="002437CB">
        <w:t>.7</w:t>
      </w:r>
      <w:r w:rsidRPr="002437CB">
        <w:tab/>
        <w:t>Error Handling</w:t>
      </w:r>
      <w:bookmarkEnd w:id="2742"/>
      <w:bookmarkEnd w:id="2743"/>
      <w:bookmarkEnd w:id="2744"/>
      <w:bookmarkEnd w:id="2745"/>
      <w:bookmarkEnd w:id="2746"/>
      <w:bookmarkEnd w:id="2747"/>
      <w:bookmarkEnd w:id="2748"/>
      <w:bookmarkEnd w:id="2749"/>
      <w:bookmarkEnd w:id="2750"/>
      <w:bookmarkEnd w:id="2820"/>
      <w:bookmarkEnd w:id="2821"/>
      <w:bookmarkEnd w:id="2822"/>
      <w:bookmarkEnd w:id="2823"/>
    </w:p>
    <w:p w14:paraId="5ECF1382" w14:textId="77777777" w:rsidR="00DD15E7" w:rsidRPr="002437CB" w:rsidRDefault="00DD15E7" w:rsidP="00DD15E7">
      <w:pPr>
        <w:pStyle w:val="Heading5"/>
      </w:pPr>
      <w:bookmarkStart w:id="2824" w:name="_Toc144459719"/>
      <w:bookmarkStart w:id="2825" w:name="_Toc151379367"/>
      <w:bookmarkStart w:id="2826" w:name="_Toc151445548"/>
      <w:bookmarkStart w:id="2827" w:name="_Toc160470630"/>
      <w:bookmarkStart w:id="2828" w:name="_Toc164873774"/>
      <w:bookmarkStart w:id="2829" w:name="_Toc180306411"/>
      <w:bookmarkStart w:id="2830" w:name="_Toc192868353"/>
      <w:bookmarkStart w:id="2831" w:name="_Toc195627946"/>
      <w:bookmarkStart w:id="2832" w:name="_Toc195628187"/>
      <w:bookmarkStart w:id="2833" w:name="_Toc212496146"/>
      <w:bookmarkStart w:id="2834" w:name="_Toc214953719"/>
      <w:bookmarkStart w:id="2835" w:name="_Toc214954445"/>
      <w:bookmarkStart w:id="2836" w:name="_Toc222152657"/>
      <w:r w:rsidRPr="002437CB">
        <w:rPr>
          <w:noProof/>
          <w:lang w:eastAsia="zh-CN"/>
        </w:rPr>
        <w:t>6.2.1</w:t>
      </w:r>
      <w:r w:rsidRPr="002437CB">
        <w:t>.7.1</w:t>
      </w:r>
      <w:r w:rsidRPr="002437CB">
        <w:tab/>
        <w:t>General</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2837" w:name="_Toc144459720"/>
      <w:bookmarkStart w:id="2838" w:name="_Toc151379368"/>
      <w:bookmarkStart w:id="2839" w:name="_Toc151445549"/>
      <w:bookmarkStart w:id="2840" w:name="_Toc160470631"/>
      <w:bookmarkStart w:id="2841" w:name="_Toc164873775"/>
      <w:bookmarkStart w:id="2842" w:name="_Toc180306412"/>
      <w:bookmarkStart w:id="2843" w:name="_Toc192868354"/>
      <w:bookmarkStart w:id="2844" w:name="_Toc195627947"/>
      <w:bookmarkStart w:id="2845" w:name="_Toc195628188"/>
      <w:bookmarkStart w:id="2846" w:name="_Toc212496147"/>
      <w:bookmarkStart w:id="2847" w:name="_Toc214953720"/>
      <w:bookmarkStart w:id="2848" w:name="_Toc214954446"/>
      <w:bookmarkStart w:id="2849" w:name="_Toc222152658"/>
      <w:r w:rsidRPr="002437CB">
        <w:rPr>
          <w:noProof/>
          <w:lang w:eastAsia="zh-CN"/>
        </w:rPr>
        <w:t>6.2.1</w:t>
      </w:r>
      <w:r w:rsidRPr="002437CB">
        <w:t>.7.2</w:t>
      </w:r>
      <w:r w:rsidRPr="002437CB">
        <w:tab/>
        <w:t>Protocol Errors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2850" w:name="_Toc144459721"/>
      <w:bookmarkStart w:id="2851" w:name="_Toc151379369"/>
      <w:bookmarkStart w:id="2852" w:name="_Toc151445550"/>
      <w:bookmarkStart w:id="2853" w:name="_Toc160470632"/>
      <w:bookmarkStart w:id="2854" w:name="_Toc164873776"/>
      <w:bookmarkStart w:id="2855" w:name="_Toc180306413"/>
      <w:bookmarkStart w:id="2856" w:name="_Toc192868355"/>
      <w:bookmarkStart w:id="2857" w:name="_Toc195627948"/>
      <w:bookmarkStart w:id="2858" w:name="_Toc195628189"/>
      <w:bookmarkStart w:id="2859" w:name="_Toc212496148"/>
      <w:bookmarkStart w:id="2860" w:name="_Toc214953721"/>
      <w:bookmarkStart w:id="2861" w:name="_Toc214954447"/>
      <w:bookmarkStart w:id="2862" w:name="_Toc222152659"/>
      <w:r w:rsidRPr="002437CB">
        <w:rPr>
          <w:noProof/>
          <w:lang w:eastAsia="zh-CN"/>
        </w:rPr>
        <w:t>6.2.1</w:t>
      </w:r>
      <w:r w:rsidRPr="002437CB">
        <w:t>.7.3</w:t>
      </w:r>
      <w:r w:rsidRPr="002437CB">
        <w:tab/>
        <w:t>Application Errors</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286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2864" w:name="_Toc151379370"/>
      <w:bookmarkStart w:id="2865" w:name="_Toc151445551"/>
      <w:bookmarkStart w:id="2866" w:name="_Toc160470633"/>
      <w:bookmarkStart w:id="2867" w:name="_Toc164873777"/>
      <w:bookmarkStart w:id="2868" w:name="_Toc180306414"/>
      <w:bookmarkStart w:id="2869" w:name="_Toc192868356"/>
      <w:bookmarkStart w:id="2870" w:name="_Toc195627949"/>
      <w:bookmarkStart w:id="2871" w:name="_Toc195628190"/>
      <w:bookmarkStart w:id="2872" w:name="_Toc212496149"/>
      <w:bookmarkStart w:id="2873" w:name="_Toc214953722"/>
      <w:bookmarkStart w:id="2874" w:name="_Toc214954448"/>
      <w:bookmarkStart w:id="2875" w:name="_Toc222152660"/>
      <w:r w:rsidRPr="002437CB">
        <w:rPr>
          <w:noProof/>
          <w:lang w:eastAsia="zh-CN"/>
        </w:rPr>
        <w:t>6.2.1</w:t>
      </w:r>
      <w:r w:rsidRPr="002437CB">
        <w:t>.8</w:t>
      </w:r>
      <w:r w:rsidRPr="002437CB">
        <w:rPr>
          <w:lang w:eastAsia="zh-CN"/>
        </w:rPr>
        <w:tab/>
        <w:t>Feature negotiation</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2876" w:name="_Toc144459723"/>
      <w:bookmarkStart w:id="2877" w:name="_Toc151379371"/>
      <w:bookmarkStart w:id="2878" w:name="_Toc151445552"/>
      <w:bookmarkStart w:id="2879" w:name="_Toc160470634"/>
      <w:bookmarkStart w:id="2880" w:name="_Toc164873778"/>
      <w:bookmarkStart w:id="2881" w:name="_Toc180306415"/>
      <w:bookmarkStart w:id="2882" w:name="_Toc192868357"/>
      <w:bookmarkStart w:id="2883" w:name="_Toc195627950"/>
      <w:bookmarkStart w:id="2884" w:name="_Toc195628191"/>
      <w:bookmarkStart w:id="2885" w:name="_Toc212496150"/>
      <w:bookmarkStart w:id="2886" w:name="_Toc214953723"/>
      <w:bookmarkStart w:id="2887" w:name="_Toc214954449"/>
      <w:bookmarkStart w:id="2888" w:name="_Toc222152661"/>
      <w:r w:rsidRPr="002437CB">
        <w:rPr>
          <w:noProof/>
          <w:lang w:eastAsia="zh-CN"/>
        </w:rPr>
        <w:t>6.2.1</w:t>
      </w:r>
      <w:r w:rsidRPr="002437CB">
        <w:t>.9</w:t>
      </w:r>
      <w:r w:rsidRPr="002437CB">
        <w:tab/>
        <w:t>Security</w:t>
      </w:r>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2889" w:name="_Toc195627951"/>
      <w:bookmarkStart w:id="2890" w:name="_Toc195628192"/>
      <w:bookmarkStart w:id="2891" w:name="_Toc212496151"/>
      <w:bookmarkStart w:id="2892" w:name="_Toc214953724"/>
      <w:bookmarkStart w:id="2893" w:name="_Toc214954450"/>
      <w:bookmarkStart w:id="2894" w:name="_Toc222152662"/>
      <w:bookmarkStart w:id="2895" w:name="_Toc96843459"/>
      <w:bookmarkStart w:id="2896" w:name="_Toc96844434"/>
      <w:bookmarkStart w:id="2897" w:name="_Toc100740007"/>
      <w:bookmarkStart w:id="2898" w:name="_Toc104332874"/>
      <w:bookmarkStart w:id="2899" w:name="_Toc510696650"/>
      <w:bookmarkStart w:id="2900" w:name="_Toc35971450"/>
      <w:r w:rsidR="003703C6" w:rsidRPr="002437CB">
        <w:t>6.2.</w:t>
      </w:r>
      <w:r w:rsidR="00306BEA" w:rsidRPr="002437CB">
        <w:t>2</w:t>
      </w:r>
      <w:r w:rsidR="003703C6" w:rsidRPr="002437CB">
        <w:tab/>
        <w:t>MLR_ModelInformationDiscovery API</w:t>
      </w:r>
      <w:bookmarkEnd w:id="2889"/>
      <w:bookmarkEnd w:id="2890"/>
      <w:bookmarkEnd w:id="2891"/>
      <w:bookmarkEnd w:id="2892"/>
      <w:bookmarkEnd w:id="2893"/>
      <w:bookmarkEnd w:id="2894"/>
    </w:p>
    <w:p w14:paraId="635B078D" w14:textId="77777777" w:rsidR="0044755E" w:rsidRPr="002437CB" w:rsidRDefault="0044755E" w:rsidP="0044755E">
      <w:pPr>
        <w:pStyle w:val="Heading4"/>
      </w:pPr>
      <w:bookmarkStart w:id="2901" w:name="_Toc195627952"/>
      <w:bookmarkStart w:id="2902" w:name="_Toc195628193"/>
      <w:bookmarkStart w:id="2903" w:name="_Toc212496152"/>
      <w:bookmarkStart w:id="2904" w:name="_Toc214953725"/>
      <w:bookmarkStart w:id="2905" w:name="_Toc214954451"/>
      <w:bookmarkStart w:id="2906" w:name="_Toc222152663"/>
      <w:bookmarkStart w:id="2907" w:name="_Toc195627953"/>
      <w:bookmarkStart w:id="2908" w:name="_Toc195628194"/>
      <w:r w:rsidRPr="002437CB">
        <w:t>6.2.2.1</w:t>
      </w:r>
      <w:r w:rsidRPr="002437CB">
        <w:tab/>
        <w:t>Introduction</w:t>
      </w:r>
      <w:bookmarkEnd w:id="2901"/>
      <w:bookmarkEnd w:id="2902"/>
      <w:bookmarkEnd w:id="2903"/>
      <w:bookmarkEnd w:id="2904"/>
      <w:bookmarkEnd w:id="2905"/>
      <w:bookmarkEnd w:id="290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2909" w:name="_Toc212496153"/>
      <w:bookmarkStart w:id="2910" w:name="_Toc214953726"/>
      <w:bookmarkStart w:id="2911" w:name="_Toc214954452"/>
      <w:bookmarkStart w:id="2912" w:name="_Toc222152664"/>
      <w:bookmarkStart w:id="2913" w:name="_Toc195627954"/>
      <w:bookmarkStart w:id="2914" w:name="_Toc195628195"/>
      <w:bookmarkEnd w:id="2907"/>
      <w:bookmarkEnd w:id="2908"/>
      <w:r w:rsidRPr="002437CB">
        <w:t>6.2.2.2</w:t>
      </w:r>
      <w:r w:rsidRPr="002437CB">
        <w:tab/>
        <w:t>Usage of HTTP and common API related aspects</w:t>
      </w:r>
      <w:bookmarkEnd w:id="2909"/>
      <w:bookmarkEnd w:id="2910"/>
      <w:bookmarkEnd w:id="2911"/>
      <w:bookmarkEnd w:id="291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2915" w:name="_Toc212496154"/>
      <w:bookmarkStart w:id="2916" w:name="_Toc214953727"/>
      <w:bookmarkStart w:id="2917" w:name="_Toc214954453"/>
      <w:bookmarkStart w:id="2918" w:name="_Toc222152665"/>
      <w:r w:rsidRPr="002437CB">
        <w:t>6.2.</w:t>
      </w:r>
      <w:r w:rsidR="00306BEA" w:rsidRPr="002437CB">
        <w:t>2</w:t>
      </w:r>
      <w:r w:rsidRPr="002437CB">
        <w:t>.3</w:t>
      </w:r>
      <w:r w:rsidRPr="002437CB">
        <w:tab/>
        <w:t>Resources</w:t>
      </w:r>
      <w:bookmarkEnd w:id="2913"/>
      <w:bookmarkEnd w:id="2914"/>
      <w:bookmarkEnd w:id="2915"/>
      <w:bookmarkEnd w:id="2916"/>
      <w:bookmarkEnd w:id="2917"/>
      <w:bookmarkEnd w:id="2918"/>
    </w:p>
    <w:p w14:paraId="4AE0A38C" w14:textId="0526FD83" w:rsidR="003703C6" w:rsidRPr="002437CB" w:rsidRDefault="003703C6" w:rsidP="003703C6">
      <w:pPr>
        <w:pStyle w:val="Heading5"/>
      </w:pPr>
      <w:bookmarkStart w:id="2919" w:name="_Toc195627955"/>
      <w:bookmarkStart w:id="2920" w:name="_Toc195628196"/>
      <w:bookmarkStart w:id="2921" w:name="_Toc212496155"/>
      <w:bookmarkStart w:id="2922" w:name="_Toc214953728"/>
      <w:bookmarkStart w:id="2923" w:name="_Toc214954454"/>
      <w:bookmarkStart w:id="2924" w:name="_Toc222152666"/>
      <w:r w:rsidRPr="002437CB">
        <w:t>6.2.</w:t>
      </w:r>
      <w:r w:rsidR="00306BEA" w:rsidRPr="002437CB">
        <w:t>2</w:t>
      </w:r>
      <w:r w:rsidRPr="002437CB">
        <w:t>.3.1</w:t>
      </w:r>
      <w:r w:rsidRPr="002437CB">
        <w:tab/>
        <w:t>Overview</w:t>
      </w:r>
      <w:bookmarkEnd w:id="2919"/>
      <w:bookmarkEnd w:id="2920"/>
      <w:bookmarkEnd w:id="2921"/>
      <w:bookmarkEnd w:id="2922"/>
      <w:bookmarkEnd w:id="2923"/>
      <w:bookmarkEnd w:id="292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0" type="#_x0000_t75" style="width:212.25pt;height:95.25pt" o:ole="">
            <v:imagedata r:id="rId119" o:title=""/>
          </v:shape>
          <o:OLEObject Type="Embed" ProgID="Visio.Drawing.15" ShapeID="_x0000_i1110" DrawAspect="Content" ObjectID="_1833459245" r:id="rId120"/>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2925" w:name="_Toc212496156"/>
      <w:bookmarkStart w:id="2926" w:name="_Toc214953729"/>
      <w:bookmarkStart w:id="2927" w:name="_Toc214954455"/>
      <w:bookmarkStart w:id="2928" w:name="_Toc222152667"/>
      <w:r w:rsidRPr="002437CB">
        <w:rPr>
          <w:lang w:eastAsia="zh-CN"/>
        </w:rPr>
        <w:t>6.2.2.3.2</w:t>
      </w:r>
      <w:r w:rsidRPr="002437CB">
        <w:rPr>
          <w:lang w:eastAsia="zh-CN"/>
        </w:rPr>
        <w:tab/>
        <w:t xml:space="preserve">Resource: </w:t>
      </w:r>
      <w:r w:rsidRPr="002437CB">
        <w:t>ML Models</w:t>
      </w:r>
      <w:bookmarkEnd w:id="2925"/>
      <w:bookmarkEnd w:id="2926"/>
      <w:bookmarkEnd w:id="2927"/>
      <w:bookmarkEnd w:id="292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53B55B4" w:rsidR="00F727EE" w:rsidRPr="002437CB" w:rsidRDefault="00F727EE" w:rsidP="00A24C9B">
            <w:pPr>
              <w:pStyle w:val="TAL"/>
            </w:pPr>
            <w:r w:rsidRPr="002437CB">
              <w:t>See clause 6.5 of 3GPP TS 29.549 </w:t>
            </w:r>
            <w:r w:rsidR="00946FFF" w:rsidRPr="002437CB">
              <w:t>[10]</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2929" w:name="_Toc212496157"/>
      <w:bookmarkStart w:id="2930" w:name="_Toc214953730"/>
      <w:bookmarkStart w:id="2931" w:name="_Toc214954456"/>
      <w:bookmarkStart w:id="2932" w:name="_Toc222152668"/>
      <w:r w:rsidRPr="002437CB">
        <w:rPr>
          <w:lang w:eastAsia="zh-CN"/>
        </w:rPr>
        <w:t>6.2.2.4</w:t>
      </w:r>
      <w:r w:rsidRPr="002437CB">
        <w:rPr>
          <w:lang w:eastAsia="zh-CN"/>
        </w:rPr>
        <w:tab/>
        <w:t>Custom Operations without associated resources</w:t>
      </w:r>
      <w:bookmarkEnd w:id="2929"/>
      <w:bookmarkEnd w:id="2930"/>
      <w:bookmarkEnd w:id="2931"/>
      <w:bookmarkEnd w:id="293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2933" w:name="_Toc212496158"/>
      <w:bookmarkStart w:id="2934" w:name="_Toc214953731"/>
      <w:bookmarkStart w:id="2935" w:name="_Toc214954457"/>
      <w:bookmarkStart w:id="2936" w:name="_Toc222152669"/>
      <w:r w:rsidRPr="002437CB">
        <w:rPr>
          <w:lang w:eastAsia="zh-CN"/>
        </w:rPr>
        <w:t>6.2.2.5</w:t>
      </w:r>
      <w:r w:rsidRPr="002437CB">
        <w:rPr>
          <w:lang w:eastAsia="zh-CN"/>
        </w:rPr>
        <w:tab/>
        <w:t>Notifications</w:t>
      </w:r>
      <w:bookmarkEnd w:id="2933"/>
      <w:bookmarkEnd w:id="2934"/>
      <w:bookmarkEnd w:id="2935"/>
      <w:bookmarkEnd w:id="293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2937" w:name="_Toc212496159"/>
      <w:bookmarkStart w:id="2938" w:name="_Toc214953732"/>
      <w:bookmarkStart w:id="2939" w:name="_Toc214954458"/>
      <w:bookmarkStart w:id="2940" w:name="_Toc222152670"/>
      <w:r w:rsidRPr="002437CB">
        <w:rPr>
          <w:lang w:eastAsia="zh-CN"/>
        </w:rPr>
        <w:t>6.2.2.6</w:t>
      </w:r>
      <w:r w:rsidRPr="002437CB">
        <w:rPr>
          <w:lang w:eastAsia="zh-CN"/>
        </w:rPr>
        <w:tab/>
        <w:t>Data Model</w:t>
      </w:r>
      <w:bookmarkEnd w:id="2937"/>
      <w:bookmarkEnd w:id="2938"/>
      <w:bookmarkEnd w:id="2939"/>
      <w:bookmarkEnd w:id="2940"/>
    </w:p>
    <w:p w14:paraId="1C25D90B" w14:textId="77777777" w:rsidR="00781047" w:rsidRPr="002437CB" w:rsidRDefault="00781047" w:rsidP="00781047">
      <w:pPr>
        <w:pStyle w:val="Heading5"/>
        <w:rPr>
          <w:lang w:eastAsia="zh-CN"/>
        </w:rPr>
      </w:pPr>
      <w:bookmarkStart w:id="2941" w:name="_Toc212496160"/>
      <w:bookmarkStart w:id="2942" w:name="_Toc214953733"/>
      <w:bookmarkStart w:id="2943" w:name="_Toc214954459"/>
      <w:bookmarkStart w:id="2944" w:name="_Toc222152671"/>
      <w:r w:rsidRPr="002437CB">
        <w:rPr>
          <w:lang w:eastAsia="zh-CN"/>
        </w:rPr>
        <w:t>6.2.2.6.1</w:t>
      </w:r>
      <w:r w:rsidRPr="002437CB">
        <w:rPr>
          <w:lang w:eastAsia="zh-CN"/>
        </w:rPr>
        <w:tab/>
        <w:t>General</w:t>
      </w:r>
      <w:bookmarkEnd w:id="2941"/>
      <w:bookmarkEnd w:id="2942"/>
      <w:bookmarkEnd w:id="2943"/>
      <w:bookmarkEnd w:id="294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2945" w:name="_Toc212496161"/>
      <w:bookmarkStart w:id="2946" w:name="_Toc214953734"/>
      <w:bookmarkStart w:id="2947" w:name="_Toc214954460"/>
      <w:bookmarkStart w:id="2948" w:name="_Toc222152672"/>
      <w:r w:rsidRPr="002437CB">
        <w:rPr>
          <w:lang w:eastAsia="zh-CN"/>
        </w:rPr>
        <w:t>6.2.2.6.2</w:t>
      </w:r>
      <w:r w:rsidRPr="002437CB">
        <w:rPr>
          <w:lang w:eastAsia="zh-CN"/>
        </w:rPr>
        <w:tab/>
        <w:t>Structured data types</w:t>
      </w:r>
      <w:bookmarkEnd w:id="2945"/>
      <w:bookmarkEnd w:id="2946"/>
      <w:bookmarkEnd w:id="2947"/>
      <w:bookmarkEnd w:id="294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2949" w:name="_Toc212496162"/>
      <w:bookmarkStart w:id="2950" w:name="_Toc214953735"/>
      <w:bookmarkStart w:id="2951" w:name="_Toc214954461"/>
      <w:bookmarkStart w:id="2952" w:name="_Toc222152673"/>
      <w:r w:rsidRPr="002437CB">
        <w:rPr>
          <w:lang w:eastAsia="zh-CN"/>
        </w:rPr>
        <w:t>6.2.2.6.3</w:t>
      </w:r>
      <w:r w:rsidRPr="002437CB">
        <w:rPr>
          <w:lang w:eastAsia="zh-CN"/>
        </w:rPr>
        <w:tab/>
        <w:t>Simple data types and enumerations</w:t>
      </w:r>
      <w:bookmarkEnd w:id="2949"/>
      <w:bookmarkEnd w:id="2950"/>
      <w:bookmarkEnd w:id="2951"/>
      <w:bookmarkEnd w:id="295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2953" w:name="_Toc212496163"/>
      <w:bookmarkStart w:id="2954" w:name="_Toc214953736"/>
      <w:bookmarkStart w:id="2955" w:name="_Toc214954462"/>
      <w:bookmarkStart w:id="2956" w:name="_Toc222152674"/>
      <w:r w:rsidRPr="002437CB">
        <w:rPr>
          <w:lang w:eastAsia="zh-CN"/>
        </w:rPr>
        <w:t>6.2.2.6.4</w:t>
      </w:r>
      <w:r w:rsidRPr="002437CB">
        <w:rPr>
          <w:lang w:eastAsia="zh-CN"/>
        </w:rPr>
        <w:tab/>
        <w:t>Data types describing alternative data types or combinations of data types</w:t>
      </w:r>
      <w:bookmarkEnd w:id="2953"/>
      <w:bookmarkEnd w:id="2954"/>
      <w:bookmarkEnd w:id="2955"/>
      <w:bookmarkEnd w:id="295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2957" w:name="_Toc212496164"/>
      <w:bookmarkStart w:id="2958" w:name="_Toc214953737"/>
      <w:bookmarkStart w:id="2959" w:name="_Toc214954463"/>
      <w:bookmarkStart w:id="2960" w:name="_Toc222152675"/>
      <w:r w:rsidRPr="002437CB">
        <w:rPr>
          <w:lang w:eastAsia="zh-CN"/>
        </w:rPr>
        <w:t>6.2.2.6.5</w:t>
      </w:r>
      <w:r w:rsidRPr="002437CB">
        <w:rPr>
          <w:lang w:eastAsia="zh-CN"/>
        </w:rPr>
        <w:tab/>
        <w:t>Binary data</w:t>
      </w:r>
      <w:bookmarkEnd w:id="2957"/>
      <w:bookmarkEnd w:id="2958"/>
      <w:bookmarkEnd w:id="2959"/>
      <w:bookmarkEnd w:id="296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2961" w:name="_Toc212496165"/>
      <w:bookmarkStart w:id="2962" w:name="_Toc214953738"/>
      <w:bookmarkStart w:id="2963" w:name="_Toc214954464"/>
      <w:bookmarkStart w:id="2964" w:name="_Toc222152676"/>
      <w:r w:rsidRPr="002437CB">
        <w:rPr>
          <w:lang w:eastAsia="zh-CN"/>
        </w:rPr>
        <w:t>6.2.2.7</w:t>
      </w:r>
      <w:r w:rsidRPr="002437CB">
        <w:rPr>
          <w:lang w:eastAsia="zh-CN"/>
        </w:rPr>
        <w:tab/>
        <w:t>Error Handling</w:t>
      </w:r>
      <w:bookmarkEnd w:id="2961"/>
      <w:bookmarkEnd w:id="2962"/>
      <w:bookmarkEnd w:id="2963"/>
      <w:bookmarkEnd w:id="2964"/>
    </w:p>
    <w:p w14:paraId="1F1D15D2" w14:textId="77777777" w:rsidR="00F727EE" w:rsidRPr="002437CB" w:rsidRDefault="00F727EE" w:rsidP="00F727EE">
      <w:pPr>
        <w:pStyle w:val="Heading5"/>
      </w:pPr>
      <w:bookmarkStart w:id="2965" w:name="_Toc212496166"/>
      <w:bookmarkStart w:id="2966" w:name="_Toc214953739"/>
      <w:bookmarkStart w:id="2967" w:name="_Toc214954465"/>
      <w:bookmarkStart w:id="2968" w:name="_Toc222152677"/>
      <w:r w:rsidRPr="002437CB">
        <w:rPr>
          <w:lang w:eastAsia="zh-CN"/>
        </w:rPr>
        <w:t>6.2.2.7.1</w:t>
      </w:r>
      <w:r w:rsidRPr="002437CB">
        <w:tab/>
        <w:t>General</w:t>
      </w:r>
      <w:bookmarkEnd w:id="2965"/>
      <w:bookmarkEnd w:id="2966"/>
      <w:bookmarkEnd w:id="2967"/>
      <w:bookmarkEnd w:id="296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2969" w:name="_Toc212496167"/>
      <w:bookmarkStart w:id="2970" w:name="_Toc214953740"/>
      <w:bookmarkStart w:id="2971" w:name="_Toc214954466"/>
      <w:bookmarkStart w:id="2972" w:name="_Toc222152678"/>
      <w:r w:rsidRPr="002437CB">
        <w:rPr>
          <w:lang w:eastAsia="zh-CN"/>
        </w:rPr>
        <w:t>6.2.2.7.2</w:t>
      </w:r>
      <w:r w:rsidRPr="002437CB">
        <w:tab/>
        <w:t>Protocol Errors</w:t>
      </w:r>
      <w:bookmarkEnd w:id="2969"/>
      <w:bookmarkEnd w:id="2970"/>
      <w:bookmarkEnd w:id="2971"/>
      <w:bookmarkEnd w:id="297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2973" w:name="_Toc212496168"/>
      <w:bookmarkStart w:id="2974" w:name="_Toc214953741"/>
      <w:bookmarkStart w:id="2975" w:name="_Toc214954467"/>
      <w:bookmarkStart w:id="2976" w:name="_Toc222152679"/>
      <w:r w:rsidRPr="002437CB">
        <w:rPr>
          <w:lang w:eastAsia="zh-CN"/>
        </w:rPr>
        <w:t>6.2.2.7.3</w:t>
      </w:r>
      <w:r w:rsidRPr="002437CB">
        <w:tab/>
        <w:t>Application Errors</w:t>
      </w:r>
      <w:bookmarkEnd w:id="2973"/>
      <w:bookmarkEnd w:id="2974"/>
      <w:bookmarkEnd w:id="2975"/>
      <w:bookmarkEnd w:id="297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2977" w:name="_Toc212496169"/>
      <w:bookmarkStart w:id="2978" w:name="_Toc214953742"/>
      <w:bookmarkStart w:id="2979" w:name="_Toc214954468"/>
      <w:bookmarkStart w:id="2980" w:name="_Toc222152680"/>
      <w:r w:rsidRPr="002437CB">
        <w:rPr>
          <w:lang w:eastAsia="zh-CN"/>
        </w:rPr>
        <w:t>6.2.2.8</w:t>
      </w:r>
      <w:r w:rsidRPr="002437CB">
        <w:rPr>
          <w:lang w:eastAsia="zh-CN"/>
        </w:rPr>
        <w:tab/>
        <w:t>Feature Negotiation</w:t>
      </w:r>
      <w:bookmarkEnd w:id="2977"/>
      <w:bookmarkEnd w:id="2978"/>
      <w:bookmarkEnd w:id="2979"/>
      <w:bookmarkEnd w:id="298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2981" w:name="_Toc212496170"/>
      <w:bookmarkStart w:id="2982" w:name="_Toc214953743"/>
      <w:bookmarkStart w:id="2983" w:name="_Toc214954469"/>
      <w:bookmarkStart w:id="2984" w:name="_Toc222152681"/>
      <w:r w:rsidRPr="002437CB">
        <w:t>6.2.2.9</w:t>
      </w:r>
      <w:r w:rsidRPr="002437CB">
        <w:tab/>
        <w:t>Security</w:t>
      </w:r>
      <w:bookmarkEnd w:id="2981"/>
      <w:bookmarkEnd w:id="2982"/>
      <w:bookmarkEnd w:id="2983"/>
      <w:bookmarkEnd w:id="298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2985" w:name="_Toc212496171"/>
      <w:bookmarkStart w:id="2986" w:name="_Toc214953744"/>
      <w:bookmarkStart w:id="2987" w:name="_Toc214954470"/>
      <w:bookmarkStart w:id="2988" w:name="_Toc222152682"/>
      <w:bookmarkStart w:id="2989" w:name="_Toc195627956"/>
      <w:bookmarkStart w:id="2990" w:name="_Toc195628197"/>
      <w:r w:rsidRPr="002437CB">
        <w:rPr>
          <w:lang w:eastAsia="zh-CN"/>
        </w:rPr>
        <w:t>6.2.3</w:t>
      </w:r>
      <w:r w:rsidR="00020C50" w:rsidRPr="002437CB">
        <w:rPr>
          <w:lang w:eastAsia="zh-CN"/>
        </w:rPr>
        <w:tab/>
        <w:t>MLR_FLEvents API</w:t>
      </w:r>
      <w:bookmarkEnd w:id="2985"/>
      <w:bookmarkEnd w:id="2986"/>
      <w:bookmarkEnd w:id="2987"/>
      <w:bookmarkEnd w:id="2988"/>
    </w:p>
    <w:p w14:paraId="1C6823EC" w14:textId="6862B04B" w:rsidR="00020C50" w:rsidRPr="002437CB" w:rsidRDefault="00027822" w:rsidP="00020C50">
      <w:pPr>
        <w:pStyle w:val="Heading4"/>
        <w:rPr>
          <w:lang w:eastAsia="zh-CN"/>
        </w:rPr>
      </w:pPr>
      <w:bookmarkStart w:id="2991" w:name="_Toc212496172"/>
      <w:bookmarkStart w:id="2992" w:name="_Toc214953745"/>
      <w:bookmarkStart w:id="2993" w:name="_Toc214954471"/>
      <w:bookmarkStart w:id="2994" w:name="_Toc222152683"/>
      <w:r w:rsidRPr="002437CB">
        <w:rPr>
          <w:lang w:eastAsia="zh-CN"/>
        </w:rPr>
        <w:t>6.2.3</w:t>
      </w:r>
      <w:r w:rsidR="00020C50" w:rsidRPr="002437CB">
        <w:rPr>
          <w:lang w:eastAsia="zh-CN"/>
        </w:rPr>
        <w:t>.1</w:t>
      </w:r>
      <w:r w:rsidR="00020C50" w:rsidRPr="002437CB">
        <w:rPr>
          <w:lang w:eastAsia="zh-CN"/>
        </w:rPr>
        <w:tab/>
        <w:t>Introduction</w:t>
      </w:r>
      <w:bookmarkEnd w:id="2991"/>
      <w:bookmarkEnd w:id="2992"/>
      <w:bookmarkEnd w:id="2993"/>
      <w:bookmarkEnd w:id="299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2995" w:name="_Toc212496173"/>
      <w:bookmarkStart w:id="2996" w:name="_Toc214953746"/>
      <w:bookmarkStart w:id="2997" w:name="_Toc214954472"/>
      <w:bookmarkStart w:id="2998" w:name="_Toc222152684"/>
      <w:r w:rsidRPr="002437CB">
        <w:rPr>
          <w:lang w:eastAsia="zh-CN"/>
        </w:rPr>
        <w:t>6.2.3</w:t>
      </w:r>
      <w:r w:rsidR="00020C50" w:rsidRPr="002437CB">
        <w:rPr>
          <w:lang w:eastAsia="zh-CN"/>
        </w:rPr>
        <w:t>.</w:t>
      </w:r>
      <w:r w:rsidR="00020C50" w:rsidRPr="002437CB">
        <w:t>2</w:t>
      </w:r>
      <w:r w:rsidR="00020C50" w:rsidRPr="002437CB">
        <w:tab/>
        <w:t>Usage of HTTP</w:t>
      </w:r>
      <w:bookmarkEnd w:id="2995"/>
      <w:bookmarkEnd w:id="2996"/>
      <w:bookmarkEnd w:id="2997"/>
      <w:bookmarkEnd w:id="299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2999" w:name="_Toc212496174"/>
      <w:bookmarkStart w:id="3000" w:name="_Toc214953747"/>
      <w:bookmarkStart w:id="3001" w:name="_Toc214954473"/>
      <w:bookmarkStart w:id="3002" w:name="_Toc222152685"/>
      <w:r w:rsidRPr="002437CB">
        <w:rPr>
          <w:lang w:eastAsia="zh-CN"/>
        </w:rPr>
        <w:t>6.2.3</w:t>
      </w:r>
      <w:r w:rsidR="00020C50" w:rsidRPr="002437CB">
        <w:rPr>
          <w:lang w:eastAsia="zh-CN"/>
        </w:rPr>
        <w:t>.3</w:t>
      </w:r>
      <w:r w:rsidR="00020C50" w:rsidRPr="002437CB">
        <w:rPr>
          <w:lang w:eastAsia="zh-CN"/>
        </w:rPr>
        <w:tab/>
        <w:t>Resources</w:t>
      </w:r>
      <w:bookmarkEnd w:id="2999"/>
      <w:bookmarkEnd w:id="3000"/>
      <w:bookmarkEnd w:id="3001"/>
      <w:bookmarkEnd w:id="3002"/>
    </w:p>
    <w:p w14:paraId="32B4DE39" w14:textId="40524116" w:rsidR="00020C50" w:rsidRPr="002437CB" w:rsidRDefault="00027822" w:rsidP="00020C50">
      <w:pPr>
        <w:pStyle w:val="Heading5"/>
        <w:rPr>
          <w:lang w:eastAsia="zh-CN"/>
        </w:rPr>
      </w:pPr>
      <w:bookmarkStart w:id="3003" w:name="_Toc212496175"/>
      <w:bookmarkStart w:id="3004" w:name="_Toc214953748"/>
      <w:bookmarkStart w:id="3005" w:name="_Toc214954474"/>
      <w:bookmarkStart w:id="3006" w:name="_Toc222152686"/>
      <w:r w:rsidRPr="002437CB">
        <w:rPr>
          <w:lang w:eastAsia="zh-CN"/>
        </w:rPr>
        <w:t>6.2.3</w:t>
      </w:r>
      <w:r w:rsidR="00020C50" w:rsidRPr="002437CB">
        <w:rPr>
          <w:lang w:eastAsia="zh-CN"/>
        </w:rPr>
        <w:t>.3.1</w:t>
      </w:r>
      <w:r w:rsidR="00020C50" w:rsidRPr="002437CB">
        <w:rPr>
          <w:lang w:eastAsia="zh-CN"/>
        </w:rPr>
        <w:tab/>
        <w:t>Overview</w:t>
      </w:r>
      <w:bookmarkEnd w:id="3003"/>
      <w:bookmarkEnd w:id="3004"/>
      <w:bookmarkEnd w:id="3005"/>
      <w:bookmarkEnd w:id="300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1" type="#_x0000_t75" style="width:315pt;height:151.5pt" o:ole="">
            <v:imagedata r:id="rId121" o:title=""/>
          </v:shape>
          <o:OLEObject Type="Embed" ProgID="Visio.Drawing.15" ShapeID="_x0000_i1111" DrawAspect="Content" ObjectID="_1833459246" r:id="rId122"/>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007" w:name="_Toc212496176"/>
      <w:bookmarkStart w:id="3008" w:name="_Toc214953749"/>
      <w:bookmarkStart w:id="3009" w:name="_Toc214954475"/>
      <w:bookmarkStart w:id="3010" w:name="_Toc222152687"/>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007"/>
      <w:bookmarkEnd w:id="3008"/>
      <w:bookmarkEnd w:id="3009"/>
      <w:bookmarkEnd w:id="301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4139228A" w:rsidR="00020C50" w:rsidRPr="002437CB" w:rsidRDefault="00020C50" w:rsidP="00A24C9B">
            <w:pPr>
              <w:pStyle w:val="TAL"/>
            </w:pPr>
            <w:r w:rsidRPr="002437CB">
              <w:t>Successful case. The creation of an Individual MLR Fl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011" w:name="_Toc212496177"/>
      <w:bookmarkStart w:id="3012" w:name="_Toc214953750"/>
      <w:bookmarkStart w:id="3013" w:name="_Toc214954476"/>
      <w:bookmarkStart w:id="3014" w:name="_Toc222152688"/>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011"/>
      <w:bookmarkEnd w:id="3012"/>
      <w:bookmarkEnd w:id="3013"/>
      <w:bookmarkEnd w:id="301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015" w:name="_Toc212496178"/>
      <w:bookmarkStart w:id="3016" w:name="_Toc214953751"/>
      <w:bookmarkStart w:id="3017" w:name="_Toc214954477"/>
      <w:bookmarkStart w:id="3018" w:name="_Toc222152689"/>
      <w:r w:rsidRPr="002437CB">
        <w:rPr>
          <w:noProof/>
        </w:rPr>
        <w:t>6.2.3</w:t>
      </w:r>
      <w:r w:rsidR="00020C50" w:rsidRPr="002437CB">
        <w:rPr>
          <w:noProof/>
        </w:rPr>
        <w:t>.</w:t>
      </w:r>
      <w:r w:rsidR="00020C50" w:rsidRPr="002437CB">
        <w:t>4</w:t>
      </w:r>
      <w:r w:rsidR="00020C50" w:rsidRPr="002437CB">
        <w:tab/>
        <w:t>Custom Operations without associated resources</w:t>
      </w:r>
      <w:bookmarkEnd w:id="3015"/>
      <w:bookmarkEnd w:id="3016"/>
      <w:bookmarkEnd w:id="3017"/>
      <w:bookmarkEnd w:id="301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019" w:name="_Toc212496179"/>
      <w:bookmarkStart w:id="3020" w:name="_Toc214953752"/>
      <w:bookmarkStart w:id="3021" w:name="_Toc214954478"/>
      <w:bookmarkStart w:id="3022" w:name="_Toc222152690"/>
      <w:r w:rsidRPr="002437CB">
        <w:rPr>
          <w:lang w:eastAsia="zh-CN"/>
        </w:rPr>
        <w:t>6.2.3</w:t>
      </w:r>
      <w:r w:rsidR="00020C50" w:rsidRPr="002437CB">
        <w:rPr>
          <w:lang w:eastAsia="zh-CN"/>
        </w:rPr>
        <w:t>.5</w:t>
      </w:r>
      <w:r w:rsidR="00020C50" w:rsidRPr="002437CB">
        <w:rPr>
          <w:lang w:eastAsia="zh-CN"/>
        </w:rPr>
        <w:tab/>
        <w:t>Notifications</w:t>
      </w:r>
      <w:bookmarkEnd w:id="3019"/>
      <w:bookmarkEnd w:id="3020"/>
      <w:bookmarkEnd w:id="3021"/>
      <w:bookmarkEnd w:id="3022"/>
    </w:p>
    <w:p w14:paraId="2B423651" w14:textId="1FE17C6F" w:rsidR="00020C50" w:rsidRPr="002437CB" w:rsidRDefault="00027822" w:rsidP="00020C50">
      <w:pPr>
        <w:pStyle w:val="Heading5"/>
        <w:rPr>
          <w:lang w:eastAsia="zh-CN"/>
        </w:rPr>
      </w:pPr>
      <w:bookmarkStart w:id="3023" w:name="_Toc212496180"/>
      <w:bookmarkStart w:id="3024" w:name="_Toc214953753"/>
      <w:bookmarkStart w:id="3025" w:name="_Toc214954479"/>
      <w:bookmarkStart w:id="3026" w:name="_Toc222152691"/>
      <w:r w:rsidRPr="002437CB">
        <w:rPr>
          <w:lang w:eastAsia="zh-CN"/>
        </w:rPr>
        <w:t>6.2.3</w:t>
      </w:r>
      <w:r w:rsidR="00020C50" w:rsidRPr="002437CB">
        <w:rPr>
          <w:lang w:eastAsia="zh-CN"/>
        </w:rPr>
        <w:t>.5.1</w:t>
      </w:r>
      <w:r w:rsidR="00020C50" w:rsidRPr="002437CB">
        <w:rPr>
          <w:lang w:eastAsia="zh-CN"/>
        </w:rPr>
        <w:tab/>
        <w:t>General</w:t>
      </w:r>
      <w:bookmarkEnd w:id="3023"/>
      <w:bookmarkEnd w:id="3024"/>
      <w:bookmarkEnd w:id="3025"/>
      <w:bookmarkEnd w:id="302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027" w:name="_Toc212496181"/>
      <w:bookmarkStart w:id="3028" w:name="_Toc214953754"/>
      <w:bookmarkStart w:id="3029" w:name="_Toc214954480"/>
      <w:bookmarkStart w:id="3030" w:name="_Toc222152692"/>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027"/>
      <w:bookmarkEnd w:id="3028"/>
      <w:bookmarkEnd w:id="3029"/>
      <w:bookmarkEnd w:id="303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031" w:name="_Toc212496182"/>
      <w:bookmarkStart w:id="3032" w:name="_Toc214953755"/>
      <w:bookmarkStart w:id="3033" w:name="_Toc214954481"/>
      <w:bookmarkStart w:id="3034" w:name="_Toc222152693"/>
      <w:r w:rsidRPr="002437CB">
        <w:rPr>
          <w:lang w:eastAsia="zh-CN"/>
        </w:rPr>
        <w:t>6.2.3</w:t>
      </w:r>
      <w:r w:rsidR="00020C50" w:rsidRPr="002437CB">
        <w:rPr>
          <w:lang w:eastAsia="zh-CN"/>
        </w:rPr>
        <w:t>.6</w:t>
      </w:r>
      <w:r w:rsidR="00020C50" w:rsidRPr="002437CB">
        <w:rPr>
          <w:lang w:eastAsia="zh-CN"/>
        </w:rPr>
        <w:tab/>
        <w:t>Data Model</w:t>
      </w:r>
      <w:bookmarkEnd w:id="3031"/>
      <w:bookmarkEnd w:id="3032"/>
      <w:bookmarkEnd w:id="3033"/>
      <w:bookmarkEnd w:id="3034"/>
    </w:p>
    <w:p w14:paraId="2186D12F" w14:textId="0246B953" w:rsidR="00020C50" w:rsidRPr="002437CB" w:rsidRDefault="00027822" w:rsidP="00020C50">
      <w:pPr>
        <w:pStyle w:val="Heading5"/>
        <w:rPr>
          <w:lang w:eastAsia="zh-CN"/>
        </w:rPr>
      </w:pPr>
      <w:bookmarkStart w:id="3035" w:name="_Toc212496183"/>
      <w:bookmarkStart w:id="3036" w:name="_Toc214953756"/>
      <w:bookmarkStart w:id="3037" w:name="_Toc214954482"/>
      <w:bookmarkStart w:id="3038" w:name="_Toc222152694"/>
      <w:r w:rsidRPr="002437CB">
        <w:rPr>
          <w:lang w:eastAsia="zh-CN"/>
        </w:rPr>
        <w:t>6.2.3</w:t>
      </w:r>
      <w:r w:rsidR="00020C50" w:rsidRPr="002437CB">
        <w:rPr>
          <w:lang w:eastAsia="zh-CN"/>
        </w:rPr>
        <w:t>.6.1</w:t>
      </w:r>
      <w:r w:rsidR="00020C50" w:rsidRPr="002437CB">
        <w:rPr>
          <w:lang w:eastAsia="zh-CN"/>
        </w:rPr>
        <w:tab/>
        <w:t>General</w:t>
      </w:r>
      <w:bookmarkEnd w:id="3035"/>
      <w:bookmarkEnd w:id="3036"/>
      <w:bookmarkEnd w:id="3037"/>
      <w:bookmarkEnd w:id="303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4860" w:rsidRPr="002437CB" w14:paraId="5065196F" w14:textId="77777777" w:rsidTr="00323007">
        <w:trPr>
          <w:jc w:val="center"/>
        </w:trPr>
        <w:tc>
          <w:tcPr>
            <w:tcW w:w="3032" w:type="dxa"/>
          </w:tcPr>
          <w:p w14:paraId="5325C8EC" w14:textId="77777777" w:rsidR="00864860" w:rsidRDefault="00864860" w:rsidP="00323007">
            <w:pPr>
              <w:pStyle w:val="TAL"/>
              <w:rPr>
                <w:lang w:eastAsia="zh-CN"/>
              </w:rPr>
            </w:pPr>
            <w:r w:rsidRPr="002437CB">
              <w:rPr>
                <w:lang w:eastAsia="zh-CN"/>
              </w:rPr>
              <w:t>AvailFlMbr</w:t>
            </w:r>
          </w:p>
        </w:tc>
        <w:tc>
          <w:tcPr>
            <w:tcW w:w="1598" w:type="dxa"/>
          </w:tcPr>
          <w:p w14:paraId="6B99DCA6" w14:textId="77777777" w:rsidR="00864860" w:rsidRPr="002437CB" w:rsidRDefault="00864860" w:rsidP="00323007">
            <w:pPr>
              <w:pStyle w:val="TAC"/>
              <w:rPr>
                <w:lang w:eastAsia="zh-CN"/>
              </w:rPr>
            </w:pPr>
            <w:r>
              <w:rPr>
                <w:lang w:eastAsia="zh-CN"/>
              </w:rPr>
              <w:t>6.2.3.6.3.5</w:t>
            </w:r>
          </w:p>
        </w:tc>
        <w:tc>
          <w:tcPr>
            <w:tcW w:w="2704" w:type="dxa"/>
          </w:tcPr>
          <w:p w14:paraId="08B2C11F" w14:textId="77777777" w:rsidR="00864860" w:rsidRPr="002437CB" w:rsidRDefault="00864860" w:rsidP="00323007">
            <w:pPr>
              <w:pStyle w:val="TAL"/>
            </w:pPr>
            <w:r w:rsidRPr="002437CB">
              <w:t>Represent FL member availability.</w:t>
            </w:r>
          </w:p>
        </w:tc>
        <w:tc>
          <w:tcPr>
            <w:tcW w:w="2443" w:type="dxa"/>
          </w:tcPr>
          <w:p w14:paraId="4CA77CA1" w14:textId="77777777" w:rsidR="00864860" w:rsidRPr="002437CB" w:rsidRDefault="00864860" w:rsidP="00323007">
            <w:pPr>
              <w:pStyle w:val="TAL"/>
            </w:pPr>
          </w:p>
        </w:tc>
      </w:tr>
      <w:tr w:rsidR="00086D3A" w:rsidRPr="002437CB" w14:paraId="4D2BBB6D" w14:textId="77777777" w:rsidTr="006460FF">
        <w:trPr>
          <w:jc w:val="center"/>
        </w:trPr>
        <w:tc>
          <w:tcPr>
            <w:tcW w:w="3032" w:type="dxa"/>
          </w:tcPr>
          <w:p w14:paraId="3A452713" w14:textId="34A48502" w:rsidR="00086D3A" w:rsidRPr="002437CB" w:rsidRDefault="00662180" w:rsidP="00A24C9B">
            <w:pPr>
              <w:pStyle w:val="TAL"/>
              <w:rPr>
                <w:noProof/>
              </w:rPr>
            </w:pPr>
            <w:r>
              <w:rPr>
                <w:lang w:eastAsia="zh-CN"/>
              </w:rPr>
              <w:t>EnterLeave</w:t>
            </w:r>
          </w:p>
        </w:tc>
        <w:tc>
          <w:tcPr>
            <w:tcW w:w="1598" w:type="dxa"/>
          </w:tcPr>
          <w:p w14:paraId="09F8D607" w14:textId="77777777" w:rsidR="00086D3A" w:rsidRPr="002437CB" w:rsidRDefault="00086D3A" w:rsidP="00752A3E">
            <w:pPr>
              <w:pStyle w:val="TAC"/>
              <w:rPr>
                <w:lang w:eastAsia="zh-CN"/>
              </w:rPr>
            </w:pPr>
            <w:r w:rsidRPr="002437CB">
              <w:rPr>
                <w:lang w:eastAsia="zh-CN"/>
              </w:rPr>
              <w:t>6.2.3.6.3.4</w:t>
            </w:r>
          </w:p>
        </w:tc>
        <w:tc>
          <w:tcPr>
            <w:tcW w:w="2704" w:type="dxa"/>
          </w:tcPr>
          <w:p w14:paraId="2A378104" w14:textId="268F5C4B" w:rsidR="00086D3A" w:rsidRPr="002437CB" w:rsidRDefault="00086D3A" w:rsidP="00A24C9B">
            <w:pPr>
              <w:pStyle w:val="TAL"/>
            </w:pPr>
            <w:r w:rsidRPr="002437CB">
              <w:t xml:space="preserve">Represent </w:t>
            </w:r>
            <w:r w:rsidR="00662180">
              <w:t xml:space="preserve">if </w:t>
            </w:r>
            <w:r w:rsidRPr="002437CB">
              <w:t xml:space="preserve">FL member </w:t>
            </w:r>
            <w:r w:rsidR="00662180">
              <w:t>is entering or leaving available list</w:t>
            </w:r>
            <w:r w:rsidRPr="002437CB">
              <w:t>.</w:t>
            </w:r>
          </w:p>
        </w:tc>
        <w:tc>
          <w:tcPr>
            <w:tcW w:w="2443" w:type="dxa"/>
          </w:tcPr>
          <w:p w14:paraId="2E5D5251" w14:textId="77777777" w:rsidR="00086D3A" w:rsidRPr="002437CB" w:rsidRDefault="00086D3A" w:rsidP="00A24C9B">
            <w:pPr>
              <w:pStyle w:val="TAL"/>
            </w:pPr>
          </w:p>
        </w:tc>
      </w:tr>
      <w:tr w:rsidR="00086D3A" w:rsidRPr="002437CB" w14:paraId="7A5413D0" w14:textId="77777777" w:rsidTr="006460FF">
        <w:trPr>
          <w:jc w:val="center"/>
        </w:trPr>
        <w:tc>
          <w:tcPr>
            <w:tcW w:w="3032" w:type="dxa"/>
          </w:tcPr>
          <w:p w14:paraId="21C221D0" w14:textId="77777777" w:rsidR="00086D3A" w:rsidRPr="002437CB" w:rsidRDefault="00086D3A" w:rsidP="00A24C9B">
            <w:pPr>
              <w:pStyle w:val="TAL"/>
              <w:rPr>
                <w:lang w:eastAsia="zh-CN"/>
              </w:rPr>
            </w:pPr>
            <w:r w:rsidRPr="002437CB">
              <w:t>EvtContent</w:t>
            </w:r>
          </w:p>
        </w:tc>
        <w:tc>
          <w:tcPr>
            <w:tcW w:w="1598" w:type="dxa"/>
          </w:tcPr>
          <w:p w14:paraId="2F97DA8A" w14:textId="77777777" w:rsidR="00086D3A" w:rsidRPr="002437CB" w:rsidRDefault="00086D3A" w:rsidP="00752A3E">
            <w:pPr>
              <w:pStyle w:val="TAC"/>
              <w:rPr>
                <w:lang w:eastAsia="zh-CN"/>
              </w:rPr>
            </w:pPr>
            <w:r w:rsidRPr="002437CB">
              <w:rPr>
                <w:lang w:eastAsia="zh-CN"/>
              </w:rPr>
              <w:t>6.2.3.6.2.9</w:t>
            </w:r>
          </w:p>
        </w:tc>
        <w:tc>
          <w:tcPr>
            <w:tcW w:w="2704" w:type="dxa"/>
          </w:tcPr>
          <w:p w14:paraId="6FA7BFE3" w14:textId="77777777" w:rsidR="00086D3A" w:rsidRPr="002437CB" w:rsidRDefault="00086D3A" w:rsidP="00A24C9B">
            <w:pPr>
              <w:pStyle w:val="TAL"/>
            </w:pPr>
            <w:r w:rsidRPr="002437CB">
              <w:t>Represents event content.</w:t>
            </w:r>
          </w:p>
        </w:tc>
        <w:tc>
          <w:tcPr>
            <w:tcW w:w="2443" w:type="dxa"/>
          </w:tcPr>
          <w:p w14:paraId="11796CEA" w14:textId="77777777" w:rsidR="00086D3A" w:rsidRPr="002437CB" w:rsidRDefault="00086D3A" w:rsidP="00A24C9B">
            <w:pPr>
              <w:pStyle w:val="TAL"/>
            </w:pPr>
          </w:p>
        </w:tc>
      </w:tr>
      <w:tr w:rsidR="00086D3A" w:rsidRPr="002437CB" w14:paraId="14D2E5AB" w14:textId="77777777" w:rsidTr="006460FF">
        <w:trPr>
          <w:jc w:val="center"/>
        </w:trPr>
        <w:tc>
          <w:tcPr>
            <w:tcW w:w="3032" w:type="dxa"/>
          </w:tcPr>
          <w:p w14:paraId="0689055B" w14:textId="77777777" w:rsidR="00086D3A" w:rsidRPr="002437CB" w:rsidRDefault="00086D3A" w:rsidP="00A24C9B">
            <w:pPr>
              <w:pStyle w:val="TAL"/>
              <w:rPr>
                <w:lang w:eastAsia="zh-CN"/>
              </w:rPr>
            </w:pPr>
            <w:r w:rsidRPr="002437CB">
              <w:rPr>
                <w:noProof/>
              </w:rPr>
              <w:t>EvtInfo</w:t>
            </w:r>
          </w:p>
        </w:tc>
        <w:tc>
          <w:tcPr>
            <w:tcW w:w="1598" w:type="dxa"/>
          </w:tcPr>
          <w:p w14:paraId="519F3206" w14:textId="77777777" w:rsidR="00086D3A" w:rsidRPr="002437CB" w:rsidRDefault="00086D3A" w:rsidP="00752A3E">
            <w:pPr>
              <w:pStyle w:val="TAC"/>
              <w:rPr>
                <w:lang w:eastAsia="zh-CN"/>
              </w:rPr>
            </w:pPr>
            <w:r w:rsidRPr="002437CB">
              <w:rPr>
                <w:lang w:eastAsia="zh-CN"/>
              </w:rPr>
              <w:t>6.2.3.6.2.6</w:t>
            </w:r>
          </w:p>
        </w:tc>
        <w:tc>
          <w:tcPr>
            <w:tcW w:w="2704" w:type="dxa"/>
          </w:tcPr>
          <w:p w14:paraId="634EF255" w14:textId="77777777" w:rsidR="00086D3A" w:rsidRPr="002437CB" w:rsidRDefault="00086D3A" w:rsidP="00A24C9B">
            <w:pPr>
              <w:pStyle w:val="TAL"/>
            </w:pPr>
            <w:r w:rsidRPr="002437CB">
              <w:t>Represents the event information.</w:t>
            </w:r>
          </w:p>
        </w:tc>
        <w:tc>
          <w:tcPr>
            <w:tcW w:w="2443" w:type="dxa"/>
          </w:tcPr>
          <w:p w14:paraId="66B3A522" w14:textId="77777777" w:rsidR="00086D3A" w:rsidRPr="002437CB" w:rsidRDefault="00086D3A" w:rsidP="00A24C9B">
            <w:pPr>
              <w:pStyle w:val="TAL"/>
            </w:pPr>
          </w:p>
        </w:tc>
      </w:tr>
      <w:tr w:rsidR="00086D3A" w:rsidRPr="002437CB" w14:paraId="1179B937" w14:textId="77777777" w:rsidTr="006460FF">
        <w:trPr>
          <w:jc w:val="center"/>
        </w:trPr>
        <w:tc>
          <w:tcPr>
            <w:tcW w:w="3032" w:type="dxa"/>
          </w:tcPr>
          <w:p w14:paraId="79C17C34" w14:textId="77777777" w:rsidR="00086D3A" w:rsidRPr="002437CB" w:rsidRDefault="00086D3A" w:rsidP="00A24C9B">
            <w:pPr>
              <w:pStyle w:val="TAL"/>
              <w:rPr>
                <w:noProof/>
              </w:rPr>
            </w:pPr>
            <w:r w:rsidRPr="002437CB">
              <w:rPr>
                <w:noProof/>
              </w:rPr>
              <w:t>EvtType</w:t>
            </w:r>
          </w:p>
        </w:tc>
        <w:tc>
          <w:tcPr>
            <w:tcW w:w="1598" w:type="dxa"/>
          </w:tcPr>
          <w:p w14:paraId="0EC6C1BE" w14:textId="77777777" w:rsidR="00086D3A" w:rsidRPr="002437CB" w:rsidRDefault="00086D3A" w:rsidP="00752A3E">
            <w:pPr>
              <w:pStyle w:val="TAC"/>
              <w:rPr>
                <w:lang w:eastAsia="zh-CN"/>
              </w:rPr>
            </w:pPr>
            <w:r w:rsidRPr="002437CB">
              <w:rPr>
                <w:lang w:eastAsia="zh-CN"/>
              </w:rPr>
              <w:t>6.2.3.6.2.7</w:t>
            </w:r>
          </w:p>
        </w:tc>
        <w:tc>
          <w:tcPr>
            <w:tcW w:w="2704" w:type="dxa"/>
          </w:tcPr>
          <w:p w14:paraId="7A034A65" w14:textId="77777777" w:rsidR="00086D3A" w:rsidRPr="002437CB" w:rsidRDefault="00086D3A" w:rsidP="00A24C9B">
            <w:pPr>
              <w:pStyle w:val="TAL"/>
            </w:pPr>
            <w:r w:rsidRPr="002437CB">
              <w:t>Represent the event type.</w:t>
            </w:r>
          </w:p>
        </w:tc>
        <w:tc>
          <w:tcPr>
            <w:tcW w:w="2443" w:type="dxa"/>
          </w:tcPr>
          <w:p w14:paraId="6B4A039E" w14:textId="77777777" w:rsidR="00086D3A" w:rsidRPr="002437CB" w:rsidRDefault="00086D3A" w:rsidP="00A24C9B">
            <w:pPr>
              <w:pStyle w:val="TAL"/>
            </w:pPr>
          </w:p>
        </w:tc>
      </w:tr>
      <w:tr w:rsidR="00086D3A" w:rsidRPr="002437CB" w14:paraId="3C0D2D2A" w14:textId="77777777" w:rsidTr="006460FF">
        <w:trPr>
          <w:jc w:val="center"/>
        </w:trPr>
        <w:tc>
          <w:tcPr>
            <w:tcW w:w="3032" w:type="dxa"/>
          </w:tcPr>
          <w:p w14:paraId="05C32D5A" w14:textId="77777777" w:rsidR="00086D3A" w:rsidRPr="002437CB" w:rsidRDefault="00086D3A" w:rsidP="00A24C9B">
            <w:pPr>
              <w:pStyle w:val="TAL"/>
              <w:rPr>
                <w:noProof/>
              </w:rPr>
            </w:pPr>
            <w:r w:rsidRPr="002437CB">
              <w:rPr>
                <w:noProof/>
              </w:rPr>
              <w:t>FlEvtsNotif</w:t>
            </w:r>
          </w:p>
        </w:tc>
        <w:tc>
          <w:tcPr>
            <w:tcW w:w="1598" w:type="dxa"/>
          </w:tcPr>
          <w:p w14:paraId="2BAF9C48" w14:textId="77777777" w:rsidR="00086D3A" w:rsidRPr="002437CB" w:rsidRDefault="00086D3A" w:rsidP="00752A3E">
            <w:pPr>
              <w:pStyle w:val="TAC"/>
              <w:rPr>
                <w:lang w:eastAsia="zh-CN"/>
              </w:rPr>
            </w:pPr>
            <w:r w:rsidRPr="002437CB">
              <w:rPr>
                <w:lang w:eastAsia="zh-CN"/>
              </w:rPr>
              <w:t>6.2.3.6.2.4</w:t>
            </w:r>
          </w:p>
        </w:tc>
        <w:tc>
          <w:tcPr>
            <w:tcW w:w="2704" w:type="dxa"/>
          </w:tcPr>
          <w:p w14:paraId="0B0B2DAF" w14:textId="77777777" w:rsidR="00086D3A" w:rsidRPr="002437CB" w:rsidRDefault="00086D3A" w:rsidP="00A24C9B">
            <w:pPr>
              <w:pStyle w:val="TAL"/>
            </w:pPr>
            <w:r w:rsidRPr="002437CB">
              <w:t>Represents the MLR FL Events notification.</w:t>
            </w:r>
          </w:p>
        </w:tc>
        <w:tc>
          <w:tcPr>
            <w:tcW w:w="2443" w:type="dxa"/>
          </w:tcPr>
          <w:p w14:paraId="46E4368A" w14:textId="77777777" w:rsidR="00086D3A" w:rsidRPr="002437CB" w:rsidRDefault="00086D3A" w:rsidP="00A24C9B">
            <w:pPr>
              <w:pStyle w:val="TAL"/>
            </w:pPr>
          </w:p>
        </w:tc>
      </w:tr>
      <w:tr w:rsidR="00086D3A" w:rsidRPr="002437CB" w14:paraId="4C020F9E" w14:textId="77777777" w:rsidTr="006460FF">
        <w:trPr>
          <w:jc w:val="center"/>
        </w:trPr>
        <w:tc>
          <w:tcPr>
            <w:tcW w:w="3032" w:type="dxa"/>
            <w:hideMark/>
          </w:tcPr>
          <w:p w14:paraId="608A86B6" w14:textId="77777777" w:rsidR="00086D3A" w:rsidRPr="002437CB" w:rsidRDefault="00086D3A" w:rsidP="00A24C9B">
            <w:pPr>
              <w:pStyle w:val="TAL"/>
              <w:rPr>
                <w:noProof/>
              </w:rPr>
            </w:pPr>
            <w:r w:rsidRPr="002437CB">
              <w:rPr>
                <w:noProof/>
              </w:rPr>
              <w:t>FlEvtsSub</w:t>
            </w:r>
          </w:p>
        </w:tc>
        <w:tc>
          <w:tcPr>
            <w:tcW w:w="1598" w:type="dxa"/>
            <w:hideMark/>
          </w:tcPr>
          <w:p w14:paraId="3D5EE7E2" w14:textId="77777777" w:rsidR="00086D3A" w:rsidRPr="002437CB" w:rsidRDefault="00086D3A" w:rsidP="00752A3E">
            <w:pPr>
              <w:pStyle w:val="TAC"/>
              <w:rPr>
                <w:lang w:eastAsia="zh-CN"/>
              </w:rPr>
            </w:pPr>
            <w:r w:rsidRPr="002437CB">
              <w:rPr>
                <w:lang w:eastAsia="zh-CN"/>
              </w:rPr>
              <w:t>6.2.3.6.2.2</w:t>
            </w:r>
          </w:p>
        </w:tc>
        <w:tc>
          <w:tcPr>
            <w:tcW w:w="2704" w:type="dxa"/>
            <w:hideMark/>
          </w:tcPr>
          <w:p w14:paraId="7CF294ED" w14:textId="77777777" w:rsidR="00086D3A" w:rsidRPr="002437CB" w:rsidRDefault="00086D3A" w:rsidP="00A24C9B">
            <w:pPr>
              <w:pStyle w:val="TAL"/>
            </w:pPr>
            <w:r w:rsidRPr="002437CB">
              <w:t>Represents the MLR FL Events subscription information.</w:t>
            </w:r>
          </w:p>
        </w:tc>
        <w:tc>
          <w:tcPr>
            <w:tcW w:w="2443" w:type="dxa"/>
          </w:tcPr>
          <w:p w14:paraId="01484169" w14:textId="77777777" w:rsidR="00086D3A" w:rsidRPr="002437CB" w:rsidRDefault="00086D3A" w:rsidP="00A24C9B">
            <w:pPr>
              <w:pStyle w:val="TAL"/>
            </w:pPr>
          </w:p>
        </w:tc>
      </w:tr>
      <w:tr w:rsidR="00086D3A" w:rsidRPr="002437CB" w14:paraId="782ECB7B" w14:textId="77777777" w:rsidTr="006460FF">
        <w:trPr>
          <w:jc w:val="center"/>
        </w:trPr>
        <w:tc>
          <w:tcPr>
            <w:tcW w:w="3032" w:type="dxa"/>
            <w:hideMark/>
          </w:tcPr>
          <w:p w14:paraId="061DFC44" w14:textId="77777777" w:rsidR="00086D3A" w:rsidRPr="002437CB" w:rsidRDefault="00086D3A" w:rsidP="00A24C9B">
            <w:pPr>
              <w:pStyle w:val="TAL"/>
              <w:rPr>
                <w:noProof/>
              </w:rPr>
            </w:pPr>
            <w:r w:rsidRPr="002437CB">
              <w:rPr>
                <w:noProof/>
              </w:rPr>
              <w:t>FlEvtsSubPatch</w:t>
            </w:r>
          </w:p>
        </w:tc>
        <w:tc>
          <w:tcPr>
            <w:tcW w:w="1598" w:type="dxa"/>
            <w:hideMark/>
          </w:tcPr>
          <w:p w14:paraId="47636FCE" w14:textId="77777777" w:rsidR="00086D3A" w:rsidRPr="002437CB" w:rsidRDefault="00086D3A" w:rsidP="00752A3E">
            <w:pPr>
              <w:pStyle w:val="TAC"/>
              <w:rPr>
                <w:lang w:eastAsia="zh-CN"/>
              </w:rPr>
            </w:pPr>
            <w:r w:rsidRPr="002437CB">
              <w:rPr>
                <w:lang w:eastAsia="zh-CN"/>
              </w:rPr>
              <w:t>6.2.3.6.2.3</w:t>
            </w:r>
          </w:p>
        </w:tc>
        <w:tc>
          <w:tcPr>
            <w:tcW w:w="2704" w:type="dxa"/>
            <w:hideMark/>
          </w:tcPr>
          <w:p w14:paraId="4CC50707" w14:textId="77777777" w:rsidR="00086D3A" w:rsidRPr="002437CB" w:rsidRDefault="00086D3A" w:rsidP="00A24C9B">
            <w:pPr>
              <w:pStyle w:val="TAL"/>
            </w:pPr>
            <w:r w:rsidRPr="002437CB">
              <w:t>Represents the requested modifications to the MLR FL Events subscription information.</w:t>
            </w:r>
          </w:p>
        </w:tc>
        <w:tc>
          <w:tcPr>
            <w:tcW w:w="2443" w:type="dxa"/>
          </w:tcPr>
          <w:p w14:paraId="3DAB858A" w14:textId="77777777" w:rsidR="00086D3A" w:rsidRPr="002437CB" w:rsidRDefault="00086D3A" w:rsidP="00A24C9B">
            <w:pPr>
              <w:pStyle w:val="TAL"/>
            </w:pPr>
          </w:p>
        </w:tc>
      </w:tr>
      <w:tr w:rsidR="00086D3A" w:rsidRPr="002437CB" w14:paraId="401C0790" w14:textId="77777777" w:rsidTr="006460FF">
        <w:trPr>
          <w:jc w:val="center"/>
        </w:trPr>
        <w:tc>
          <w:tcPr>
            <w:tcW w:w="3032" w:type="dxa"/>
          </w:tcPr>
          <w:p w14:paraId="7D47CF25" w14:textId="77777777" w:rsidR="00086D3A" w:rsidRPr="002437CB" w:rsidRDefault="00086D3A" w:rsidP="0054108A">
            <w:pPr>
              <w:pStyle w:val="TAL"/>
              <w:rPr>
                <w:noProof/>
              </w:rPr>
            </w:pPr>
            <w:r w:rsidRPr="002437CB">
              <w:rPr>
                <w:noProof/>
              </w:rPr>
              <w:t>FlMbrInfo</w:t>
            </w:r>
          </w:p>
        </w:tc>
        <w:tc>
          <w:tcPr>
            <w:tcW w:w="1598" w:type="dxa"/>
          </w:tcPr>
          <w:p w14:paraId="46E2CAC8" w14:textId="77777777" w:rsidR="00086D3A" w:rsidRPr="002437CB" w:rsidRDefault="00086D3A" w:rsidP="00752A3E">
            <w:pPr>
              <w:pStyle w:val="TAC"/>
              <w:rPr>
                <w:lang w:eastAsia="zh-CN"/>
              </w:rPr>
            </w:pPr>
            <w:r w:rsidRPr="002437CB">
              <w:rPr>
                <w:lang w:eastAsia="zh-CN"/>
              </w:rPr>
              <w:t>6.2.3.6.2.5</w:t>
            </w:r>
          </w:p>
        </w:tc>
        <w:tc>
          <w:tcPr>
            <w:tcW w:w="2704" w:type="dxa"/>
          </w:tcPr>
          <w:p w14:paraId="058A3CBE" w14:textId="77777777" w:rsidR="00086D3A" w:rsidRPr="002437CB" w:rsidRDefault="00086D3A" w:rsidP="00A24C9B">
            <w:pPr>
              <w:pStyle w:val="TAL"/>
            </w:pPr>
            <w:r w:rsidRPr="002437CB">
              <w:t>Represents the FL member information.</w:t>
            </w:r>
          </w:p>
        </w:tc>
        <w:tc>
          <w:tcPr>
            <w:tcW w:w="2443" w:type="dxa"/>
          </w:tcPr>
          <w:p w14:paraId="2348EF96" w14:textId="77777777" w:rsidR="00086D3A" w:rsidRPr="002437CB" w:rsidRDefault="00086D3A" w:rsidP="00A24C9B">
            <w:pPr>
              <w:pStyle w:val="TAL"/>
            </w:pPr>
          </w:p>
        </w:tc>
      </w:tr>
      <w:tr w:rsidR="00086D3A" w:rsidRPr="002437CB" w14:paraId="0A96202A" w14:textId="77777777" w:rsidTr="006460FF">
        <w:trPr>
          <w:jc w:val="center"/>
        </w:trPr>
        <w:tc>
          <w:tcPr>
            <w:tcW w:w="3032" w:type="dxa"/>
          </w:tcPr>
          <w:p w14:paraId="05680F43" w14:textId="77777777" w:rsidR="00086D3A" w:rsidRPr="002437CB" w:rsidRDefault="00086D3A" w:rsidP="0054108A">
            <w:pPr>
              <w:pStyle w:val="TAL"/>
            </w:pPr>
            <w:r w:rsidRPr="002437CB">
              <w:rPr>
                <w:lang w:eastAsia="zh-CN"/>
              </w:rPr>
              <w:t>FlMbrType</w:t>
            </w:r>
          </w:p>
        </w:tc>
        <w:tc>
          <w:tcPr>
            <w:tcW w:w="1598" w:type="dxa"/>
          </w:tcPr>
          <w:p w14:paraId="041E2821" w14:textId="77777777" w:rsidR="00086D3A" w:rsidRPr="002437CB" w:rsidRDefault="00086D3A" w:rsidP="00752A3E">
            <w:pPr>
              <w:pStyle w:val="TAC"/>
              <w:rPr>
                <w:lang w:eastAsia="zh-CN"/>
              </w:rPr>
            </w:pPr>
            <w:r w:rsidRPr="002437CB">
              <w:rPr>
                <w:lang w:eastAsia="zh-CN"/>
              </w:rPr>
              <w:t>6.2.3.6.3.3</w:t>
            </w:r>
          </w:p>
        </w:tc>
        <w:tc>
          <w:tcPr>
            <w:tcW w:w="2704" w:type="dxa"/>
          </w:tcPr>
          <w:p w14:paraId="13F6229A" w14:textId="77777777" w:rsidR="00086D3A" w:rsidRPr="002437CB" w:rsidRDefault="00086D3A" w:rsidP="00A24C9B">
            <w:pPr>
              <w:pStyle w:val="TAL"/>
            </w:pPr>
            <w:r w:rsidRPr="002437CB">
              <w:t>Represent FL member type.</w:t>
            </w:r>
          </w:p>
        </w:tc>
        <w:tc>
          <w:tcPr>
            <w:tcW w:w="2443" w:type="dxa"/>
          </w:tcPr>
          <w:p w14:paraId="649A32A7" w14:textId="77777777" w:rsidR="00086D3A" w:rsidRPr="002437CB" w:rsidRDefault="00086D3A" w:rsidP="00A24C9B">
            <w:pPr>
              <w:pStyle w:val="TAL"/>
            </w:pPr>
          </w:p>
        </w:tc>
      </w:tr>
      <w:tr w:rsidR="00086D3A" w:rsidRPr="002437CB" w14:paraId="3BC8AF51" w14:textId="77777777" w:rsidTr="006460FF">
        <w:trPr>
          <w:jc w:val="center"/>
        </w:trPr>
        <w:tc>
          <w:tcPr>
            <w:tcW w:w="3032" w:type="dxa"/>
          </w:tcPr>
          <w:p w14:paraId="3C5CA986" w14:textId="77777777" w:rsidR="00086D3A" w:rsidRPr="002437CB" w:rsidRDefault="00086D3A" w:rsidP="00A24C9B">
            <w:pPr>
              <w:pStyle w:val="TAL"/>
              <w:rPr>
                <w:lang w:eastAsia="zh-CN"/>
              </w:rPr>
            </w:pPr>
            <w:r w:rsidRPr="002437CB">
              <w:rPr>
                <w:noProof/>
              </w:rPr>
              <w:t>FlMdlInfo</w:t>
            </w:r>
          </w:p>
        </w:tc>
        <w:tc>
          <w:tcPr>
            <w:tcW w:w="1598" w:type="dxa"/>
          </w:tcPr>
          <w:p w14:paraId="49E05158" w14:textId="77777777" w:rsidR="00086D3A" w:rsidRPr="002437CB" w:rsidRDefault="00086D3A" w:rsidP="00752A3E">
            <w:pPr>
              <w:pStyle w:val="TAC"/>
              <w:rPr>
                <w:lang w:eastAsia="zh-CN"/>
              </w:rPr>
            </w:pPr>
            <w:r w:rsidRPr="002437CB">
              <w:rPr>
                <w:lang w:eastAsia="zh-CN"/>
              </w:rPr>
              <w:t>6.2.3.6.2.8</w:t>
            </w:r>
          </w:p>
        </w:tc>
        <w:tc>
          <w:tcPr>
            <w:tcW w:w="2704" w:type="dxa"/>
          </w:tcPr>
          <w:p w14:paraId="3D9D8ABD" w14:textId="77777777" w:rsidR="00086D3A" w:rsidRPr="002437CB" w:rsidRDefault="00086D3A" w:rsidP="00A24C9B">
            <w:pPr>
              <w:pStyle w:val="TAL"/>
            </w:pPr>
            <w:r w:rsidRPr="002437CB">
              <w:t>Represents FL model information.</w:t>
            </w:r>
          </w:p>
        </w:tc>
        <w:tc>
          <w:tcPr>
            <w:tcW w:w="2443" w:type="dxa"/>
          </w:tcPr>
          <w:p w14:paraId="5FE05278" w14:textId="77777777" w:rsidR="00086D3A" w:rsidRPr="002437CB" w:rsidRDefault="00086D3A" w:rsidP="00A24C9B">
            <w:pPr>
              <w:pStyle w:val="TAL"/>
            </w:pP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DA1566" w:rsidRPr="002437CB" w:rsidDel="00EF745B" w14:paraId="11B595B1" w14:textId="77777777" w:rsidTr="006460FF">
        <w:trPr>
          <w:jc w:val="center"/>
        </w:trPr>
        <w:tc>
          <w:tcPr>
            <w:tcW w:w="2638" w:type="dxa"/>
          </w:tcPr>
          <w:p w14:paraId="00D49A99" w14:textId="77777777" w:rsidR="00DA1566" w:rsidRPr="002437CB" w:rsidDel="00EF745B" w:rsidRDefault="00DA1566" w:rsidP="00A24C9B">
            <w:pPr>
              <w:pStyle w:val="TAL"/>
            </w:pPr>
            <w:r w:rsidRPr="002437CB">
              <w:t>ClientCapability</w:t>
            </w:r>
          </w:p>
        </w:tc>
        <w:tc>
          <w:tcPr>
            <w:tcW w:w="1879" w:type="dxa"/>
          </w:tcPr>
          <w:p w14:paraId="773B9B72" w14:textId="1B035EF4" w:rsidR="00DA1566" w:rsidRPr="002437CB" w:rsidDel="00EF745B" w:rsidRDefault="00DA1566" w:rsidP="00752A3E">
            <w:pPr>
              <w:pStyle w:val="TAC"/>
            </w:pPr>
            <w:r w:rsidRPr="002437CB">
              <w:t>3GPP TS 24.560 </w:t>
            </w:r>
            <w:r w:rsidR="00946FFF" w:rsidRPr="002437CB">
              <w:t>[12]</w:t>
            </w:r>
          </w:p>
        </w:tc>
        <w:tc>
          <w:tcPr>
            <w:tcW w:w="2751" w:type="dxa"/>
          </w:tcPr>
          <w:p w14:paraId="44C769A3" w14:textId="77777777" w:rsidR="00DA1566" w:rsidRPr="002437CB" w:rsidDel="00EF745B" w:rsidRDefault="00DA1566"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312C75F2" w14:textId="77777777" w:rsidR="00DA1566" w:rsidRPr="002437CB" w:rsidDel="00EF745B" w:rsidRDefault="00DA1566" w:rsidP="00A24C9B">
            <w:pPr>
              <w:pStyle w:val="TAL"/>
            </w:pPr>
          </w:p>
        </w:tc>
      </w:tr>
      <w:tr w:rsidR="00DA1566" w:rsidRPr="002437CB" w:rsidDel="00EF745B" w14:paraId="52F0E9DF" w14:textId="77777777" w:rsidTr="006460FF">
        <w:trPr>
          <w:jc w:val="center"/>
        </w:trPr>
        <w:tc>
          <w:tcPr>
            <w:tcW w:w="2638" w:type="dxa"/>
          </w:tcPr>
          <w:p w14:paraId="7E3C536E" w14:textId="77777777" w:rsidR="00DA1566" w:rsidRPr="002437CB" w:rsidDel="00EF745B" w:rsidRDefault="00DA1566" w:rsidP="00A24C9B">
            <w:pPr>
              <w:pStyle w:val="TAL"/>
            </w:pPr>
            <w:r w:rsidRPr="002437CB">
              <w:t>DateTime</w:t>
            </w:r>
          </w:p>
        </w:tc>
        <w:tc>
          <w:tcPr>
            <w:tcW w:w="1879" w:type="dxa"/>
          </w:tcPr>
          <w:p w14:paraId="6B59A2A3" w14:textId="77777777" w:rsidR="00DA1566" w:rsidRPr="002437CB" w:rsidDel="00EF745B" w:rsidRDefault="00DA1566" w:rsidP="00752A3E">
            <w:pPr>
              <w:pStyle w:val="TAC"/>
            </w:pPr>
            <w:r w:rsidRPr="002437CB">
              <w:t>3GPP TS 29.122 [2]</w:t>
            </w:r>
          </w:p>
        </w:tc>
        <w:tc>
          <w:tcPr>
            <w:tcW w:w="2751" w:type="dxa"/>
          </w:tcPr>
          <w:p w14:paraId="68C134D5" w14:textId="77777777" w:rsidR="00DA1566" w:rsidRPr="002437CB" w:rsidDel="00EF745B" w:rsidRDefault="00DA1566" w:rsidP="00A24C9B">
            <w:pPr>
              <w:pStyle w:val="TAL"/>
              <w:rPr>
                <w:rFonts w:cs="Arial"/>
                <w:szCs w:val="18"/>
              </w:rPr>
            </w:pPr>
            <w:r w:rsidRPr="002437CB">
              <w:rPr>
                <w:rFonts w:cs="Arial"/>
                <w:szCs w:val="18"/>
              </w:rPr>
              <w:t>Used to represent the date and time.</w:t>
            </w:r>
          </w:p>
        </w:tc>
        <w:tc>
          <w:tcPr>
            <w:tcW w:w="2509" w:type="dxa"/>
          </w:tcPr>
          <w:p w14:paraId="5714C5B1" w14:textId="77777777" w:rsidR="00DA1566" w:rsidRPr="002437CB" w:rsidDel="00EF745B" w:rsidRDefault="00DA1566" w:rsidP="00A24C9B">
            <w:pPr>
              <w:pStyle w:val="TAL"/>
            </w:pPr>
          </w:p>
        </w:tc>
      </w:tr>
      <w:tr w:rsidR="00DA1566" w:rsidRPr="002437CB" w14:paraId="333A4969" w14:textId="77777777" w:rsidTr="006460FF">
        <w:trPr>
          <w:jc w:val="center"/>
        </w:trPr>
        <w:tc>
          <w:tcPr>
            <w:tcW w:w="2638" w:type="dxa"/>
          </w:tcPr>
          <w:p w14:paraId="7F48F04B" w14:textId="77777777" w:rsidR="00DA1566" w:rsidRPr="002437CB" w:rsidRDefault="00DA1566" w:rsidP="00A24C9B">
            <w:pPr>
              <w:pStyle w:val="TAL"/>
            </w:pPr>
            <w:r w:rsidRPr="002437CB">
              <w:t>LocationArea</w:t>
            </w:r>
          </w:p>
        </w:tc>
        <w:tc>
          <w:tcPr>
            <w:tcW w:w="1879" w:type="dxa"/>
          </w:tcPr>
          <w:p w14:paraId="2C3756BF" w14:textId="77777777" w:rsidR="00DA1566" w:rsidRPr="002437CB" w:rsidRDefault="00DA1566" w:rsidP="00752A3E">
            <w:pPr>
              <w:pStyle w:val="TAC"/>
            </w:pPr>
            <w:r w:rsidRPr="002437CB">
              <w:t>3GPP TS 29.122 [2]</w:t>
            </w:r>
          </w:p>
        </w:tc>
        <w:tc>
          <w:tcPr>
            <w:tcW w:w="2751" w:type="dxa"/>
          </w:tcPr>
          <w:p w14:paraId="6207ADA2" w14:textId="77777777" w:rsidR="00DA1566" w:rsidRPr="002437CB" w:rsidRDefault="00DA1566" w:rsidP="00A24C9B">
            <w:pPr>
              <w:pStyle w:val="TAL"/>
              <w:rPr>
                <w:rFonts w:cs="Arial"/>
                <w:szCs w:val="18"/>
              </w:rPr>
            </w:pPr>
            <w:r w:rsidRPr="002437CB">
              <w:rPr>
                <w:rFonts w:cs="Arial"/>
                <w:szCs w:val="18"/>
              </w:rPr>
              <w:t>Identifies the location area.</w:t>
            </w:r>
          </w:p>
        </w:tc>
        <w:tc>
          <w:tcPr>
            <w:tcW w:w="2509" w:type="dxa"/>
          </w:tcPr>
          <w:p w14:paraId="5B9D0E4B" w14:textId="77777777" w:rsidR="00DA1566" w:rsidRPr="002437CB" w:rsidRDefault="00DA1566" w:rsidP="00A24C9B">
            <w:pPr>
              <w:pStyle w:val="TAL"/>
            </w:pPr>
          </w:p>
        </w:tc>
      </w:tr>
      <w:tr w:rsidR="00DA1566" w:rsidRPr="002437CB" w14:paraId="2546A502" w14:textId="77777777" w:rsidTr="006460FF">
        <w:trPr>
          <w:jc w:val="center"/>
        </w:trPr>
        <w:tc>
          <w:tcPr>
            <w:tcW w:w="2638" w:type="dxa"/>
          </w:tcPr>
          <w:p w14:paraId="5E1F05C7" w14:textId="77777777" w:rsidR="00DA1566" w:rsidRPr="002437CB" w:rsidRDefault="00DA1566" w:rsidP="00A24C9B">
            <w:pPr>
              <w:pStyle w:val="TAL"/>
            </w:pPr>
            <w:r w:rsidRPr="002437CB">
              <w:t>MLModel</w:t>
            </w:r>
          </w:p>
        </w:tc>
        <w:tc>
          <w:tcPr>
            <w:tcW w:w="1879" w:type="dxa"/>
          </w:tcPr>
          <w:p w14:paraId="672D8BD1" w14:textId="77777777" w:rsidR="00DA1566" w:rsidRPr="002437CB" w:rsidRDefault="00DA1566" w:rsidP="00752A3E">
            <w:pPr>
              <w:pStyle w:val="TAC"/>
            </w:pPr>
            <w:r w:rsidRPr="002437CB">
              <w:rPr>
                <w:noProof/>
                <w:lang w:eastAsia="zh-CN"/>
              </w:rPr>
              <w:t>6.2</w:t>
            </w:r>
            <w:r w:rsidRPr="002437CB">
              <w:t>.1.6.2.4</w:t>
            </w:r>
          </w:p>
        </w:tc>
        <w:tc>
          <w:tcPr>
            <w:tcW w:w="2751" w:type="dxa"/>
          </w:tcPr>
          <w:p w14:paraId="5959B9AD" w14:textId="77777777" w:rsidR="00DA1566" w:rsidRPr="002437CB" w:rsidRDefault="00DA1566" w:rsidP="00A24C9B">
            <w:pPr>
              <w:pStyle w:val="TAL"/>
              <w:rPr>
                <w:rFonts w:cs="Arial"/>
                <w:szCs w:val="18"/>
              </w:rPr>
            </w:pPr>
            <w:r w:rsidRPr="002437CB">
              <w:t>Represents a ML Model.</w:t>
            </w:r>
          </w:p>
        </w:tc>
        <w:tc>
          <w:tcPr>
            <w:tcW w:w="2509" w:type="dxa"/>
          </w:tcPr>
          <w:p w14:paraId="6234F923" w14:textId="77777777" w:rsidR="00DA1566" w:rsidRPr="002437CB" w:rsidRDefault="00DA1566" w:rsidP="00A24C9B">
            <w:pPr>
              <w:pStyle w:val="TAL"/>
            </w:pPr>
          </w:p>
        </w:tc>
      </w:tr>
      <w:tr w:rsidR="00DA1566" w:rsidRPr="002437CB" w14:paraId="792D172E" w14:textId="77777777" w:rsidTr="006460FF">
        <w:trPr>
          <w:jc w:val="center"/>
        </w:trPr>
        <w:tc>
          <w:tcPr>
            <w:tcW w:w="2638" w:type="dxa"/>
          </w:tcPr>
          <w:p w14:paraId="223509C8" w14:textId="77777777" w:rsidR="00DA1566" w:rsidRPr="002437CB" w:rsidRDefault="00DA1566" w:rsidP="00A24C9B">
            <w:pPr>
              <w:pStyle w:val="TAL"/>
            </w:pPr>
            <w:r w:rsidRPr="002437CB">
              <w:t>ScheduledCommunicationTime</w:t>
            </w:r>
          </w:p>
        </w:tc>
        <w:tc>
          <w:tcPr>
            <w:tcW w:w="1879" w:type="dxa"/>
          </w:tcPr>
          <w:p w14:paraId="67C4FF24" w14:textId="77777777" w:rsidR="00DA1566" w:rsidRPr="002437CB" w:rsidRDefault="00DA1566" w:rsidP="00752A3E">
            <w:pPr>
              <w:pStyle w:val="TAC"/>
            </w:pPr>
            <w:r w:rsidRPr="002437CB">
              <w:t>3GPP TS 29.122 [2]</w:t>
            </w:r>
          </w:p>
        </w:tc>
        <w:tc>
          <w:tcPr>
            <w:tcW w:w="2751" w:type="dxa"/>
          </w:tcPr>
          <w:p w14:paraId="0B7CFED8" w14:textId="77777777" w:rsidR="00DA1566" w:rsidRPr="002437CB" w:rsidRDefault="00DA1566" w:rsidP="00A24C9B">
            <w:pPr>
              <w:pStyle w:val="TAL"/>
              <w:rPr>
                <w:rFonts w:cs="Arial"/>
                <w:szCs w:val="18"/>
              </w:rPr>
            </w:pPr>
            <w:r w:rsidRPr="002437CB">
              <w:t>Represents an offered scheduled communication time.</w:t>
            </w:r>
          </w:p>
        </w:tc>
        <w:tc>
          <w:tcPr>
            <w:tcW w:w="2509" w:type="dxa"/>
          </w:tcPr>
          <w:p w14:paraId="5549541F" w14:textId="77777777" w:rsidR="00DA1566" w:rsidRPr="002437CB" w:rsidRDefault="00DA1566" w:rsidP="00A24C9B">
            <w:pPr>
              <w:pStyle w:val="TAL"/>
            </w:pPr>
          </w:p>
        </w:tc>
      </w:tr>
      <w:tr w:rsidR="00662180" w:rsidRPr="00C07EFD" w14:paraId="5B5E636A"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0D809780" w14:textId="77777777" w:rsidR="00662180" w:rsidRPr="00C07EFD" w:rsidRDefault="00662180"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1940CB5D" w14:textId="77777777" w:rsidR="00662180" w:rsidRPr="00C07EFD" w:rsidRDefault="00662180"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65C67BA9" w14:textId="77777777" w:rsidR="00662180" w:rsidRPr="00C07EFD" w:rsidRDefault="00662180"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0A82EA2C" w14:textId="77777777" w:rsidR="00662180" w:rsidRPr="007264D8" w:rsidRDefault="00662180" w:rsidP="00F31FB6">
            <w:pPr>
              <w:pStyle w:val="TAL"/>
            </w:pPr>
          </w:p>
        </w:tc>
      </w:tr>
      <w:tr w:rsidR="00DA1566" w:rsidRPr="002437CB" w14:paraId="21A75726" w14:textId="77777777" w:rsidTr="006460FF">
        <w:trPr>
          <w:jc w:val="center"/>
        </w:trPr>
        <w:tc>
          <w:tcPr>
            <w:tcW w:w="2638" w:type="dxa"/>
          </w:tcPr>
          <w:p w14:paraId="51DF2B75" w14:textId="77777777" w:rsidR="00DA1566" w:rsidRPr="002437CB" w:rsidRDefault="00DA1566" w:rsidP="00A24C9B">
            <w:pPr>
              <w:pStyle w:val="TAL"/>
            </w:pPr>
            <w:r w:rsidRPr="002437CB">
              <w:t>TimeWindow</w:t>
            </w:r>
          </w:p>
        </w:tc>
        <w:tc>
          <w:tcPr>
            <w:tcW w:w="1879" w:type="dxa"/>
          </w:tcPr>
          <w:p w14:paraId="79930922" w14:textId="77777777" w:rsidR="00DA1566" w:rsidRPr="002437CB" w:rsidRDefault="00DA1566" w:rsidP="00752A3E">
            <w:pPr>
              <w:pStyle w:val="TAC"/>
            </w:pPr>
            <w:r w:rsidRPr="002437CB">
              <w:t>3GPP TS 29.122 [2]</w:t>
            </w:r>
          </w:p>
        </w:tc>
        <w:tc>
          <w:tcPr>
            <w:tcW w:w="2751" w:type="dxa"/>
          </w:tcPr>
          <w:p w14:paraId="18D25132" w14:textId="77777777" w:rsidR="00DA1566" w:rsidRPr="002437CB" w:rsidRDefault="00DA1566" w:rsidP="00A24C9B">
            <w:pPr>
              <w:pStyle w:val="TAL"/>
              <w:rPr>
                <w:rFonts w:cs="Arial"/>
                <w:szCs w:val="18"/>
              </w:rPr>
            </w:pPr>
            <w:r w:rsidRPr="002437CB">
              <w:rPr>
                <w:rFonts w:cs="Arial"/>
                <w:szCs w:val="18"/>
              </w:rPr>
              <w:t>Identifies the start time and the end time for the validity time.</w:t>
            </w:r>
          </w:p>
        </w:tc>
        <w:tc>
          <w:tcPr>
            <w:tcW w:w="2509" w:type="dxa"/>
          </w:tcPr>
          <w:p w14:paraId="578197BF" w14:textId="77777777" w:rsidR="00DA1566" w:rsidRPr="002437CB" w:rsidRDefault="00DA1566" w:rsidP="00A24C9B">
            <w:pPr>
              <w:pStyle w:val="TAL"/>
            </w:pPr>
          </w:p>
        </w:tc>
      </w:tr>
      <w:tr w:rsidR="00DA1566" w:rsidRPr="002437CB" w14:paraId="681FB80D" w14:textId="77777777" w:rsidTr="006460FF">
        <w:trPr>
          <w:jc w:val="center"/>
        </w:trPr>
        <w:tc>
          <w:tcPr>
            <w:tcW w:w="2638" w:type="dxa"/>
          </w:tcPr>
          <w:p w14:paraId="2BC721B3" w14:textId="77777777" w:rsidR="00DA1566" w:rsidRPr="002437CB" w:rsidRDefault="00DA1566" w:rsidP="00A24C9B">
            <w:pPr>
              <w:pStyle w:val="TAL"/>
            </w:pPr>
            <w:r w:rsidRPr="002437CB">
              <w:t>Uinteger</w:t>
            </w:r>
          </w:p>
        </w:tc>
        <w:tc>
          <w:tcPr>
            <w:tcW w:w="1879" w:type="dxa"/>
          </w:tcPr>
          <w:p w14:paraId="1164A227" w14:textId="6B5E80E4" w:rsidR="00DA1566" w:rsidRPr="002437CB" w:rsidRDefault="00DA1566" w:rsidP="00752A3E">
            <w:pPr>
              <w:pStyle w:val="TAC"/>
            </w:pPr>
            <w:r w:rsidRPr="002437CB">
              <w:t>3GPP TS 29.571 </w:t>
            </w:r>
            <w:r w:rsidR="00946FFF" w:rsidRPr="002437CB">
              <w:t>[11]</w:t>
            </w:r>
          </w:p>
        </w:tc>
        <w:tc>
          <w:tcPr>
            <w:tcW w:w="2751" w:type="dxa"/>
          </w:tcPr>
          <w:p w14:paraId="5CAD68A4" w14:textId="77777777" w:rsidR="00DA1566" w:rsidRPr="002437CB" w:rsidRDefault="00DA1566" w:rsidP="00A24C9B">
            <w:pPr>
              <w:pStyle w:val="TAL"/>
              <w:rPr>
                <w:rFonts w:cs="Arial"/>
                <w:szCs w:val="18"/>
              </w:rPr>
            </w:pPr>
            <w:r w:rsidRPr="002437CB">
              <w:t>Represents an unsigned Integer.</w:t>
            </w:r>
          </w:p>
        </w:tc>
        <w:tc>
          <w:tcPr>
            <w:tcW w:w="2509" w:type="dxa"/>
          </w:tcPr>
          <w:p w14:paraId="03943772" w14:textId="77777777" w:rsidR="00DA1566" w:rsidRPr="002437CB" w:rsidRDefault="00DA1566" w:rsidP="00A24C9B">
            <w:pPr>
              <w:pStyle w:val="TAL"/>
            </w:pPr>
          </w:p>
        </w:tc>
      </w:tr>
      <w:tr w:rsidR="00DA1566" w:rsidRPr="002437CB" w14:paraId="55977095" w14:textId="77777777" w:rsidTr="006460FF">
        <w:trPr>
          <w:jc w:val="center"/>
        </w:trPr>
        <w:tc>
          <w:tcPr>
            <w:tcW w:w="2638" w:type="dxa"/>
          </w:tcPr>
          <w:p w14:paraId="24BBD11C" w14:textId="77777777" w:rsidR="00DA1566" w:rsidRPr="002437CB" w:rsidRDefault="00DA1566" w:rsidP="006F3C78">
            <w:pPr>
              <w:pStyle w:val="TAL"/>
            </w:pPr>
            <w:r w:rsidRPr="002437CB">
              <w:rPr>
                <w:lang w:eastAsia="zh-CN"/>
              </w:rPr>
              <w:t>Uri</w:t>
            </w:r>
          </w:p>
        </w:tc>
        <w:tc>
          <w:tcPr>
            <w:tcW w:w="1879" w:type="dxa"/>
          </w:tcPr>
          <w:p w14:paraId="5451E155" w14:textId="77777777" w:rsidR="00DA1566" w:rsidRPr="002437CB" w:rsidRDefault="00DA1566" w:rsidP="00752A3E">
            <w:pPr>
              <w:pStyle w:val="TAC"/>
            </w:pPr>
            <w:r w:rsidRPr="002437CB">
              <w:t>3GPP TS 29.122 [2]</w:t>
            </w:r>
          </w:p>
        </w:tc>
        <w:tc>
          <w:tcPr>
            <w:tcW w:w="2751" w:type="dxa"/>
          </w:tcPr>
          <w:p w14:paraId="643E62A0" w14:textId="77777777" w:rsidR="00DA1566" w:rsidRPr="002437CB" w:rsidRDefault="00DA1566" w:rsidP="00A24C9B">
            <w:pPr>
              <w:pStyle w:val="TAL"/>
            </w:pPr>
            <w:r w:rsidRPr="002437CB">
              <w:rPr>
                <w:rFonts w:cs="Arial"/>
                <w:szCs w:val="18"/>
              </w:rPr>
              <w:t>Used to indicate the notification URI.</w:t>
            </w:r>
          </w:p>
        </w:tc>
        <w:tc>
          <w:tcPr>
            <w:tcW w:w="2509" w:type="dxa"/>
          </w:tcPr>
          <w:p w14:paraId="485A91C8" w14:textId="77777777" w:rsidR="00DA1566" w:rsidRPr="002437CB" w:rsidRDefault="00DA1566"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039" w:name="_Toc212496184"/>
      <w:bookmarkStart w:id="3040" w:name="_Toc214953757"/>
      <w:bookmarkStart w:id="3041" w:name="_Toc214954483"/>
      <w:bookmarkStart w:id="3042" w:name="_Toc222152695"/>
      <w:r w:rsidRPr="002437CB">
        <w:rPr>
          <w:lang w:eastAsia="zh-CN"/>
        </w:rPr>
        <w:t>6.2.3</w:t>
      </w:r>
      <w:r w:rsidR="00020C50" w:rsidRPr="002437CB">
        <w:rPr>
          <w:lang w:eastAsia="zh-CN"/>
        </w:rPr>
        <w:t>.6.2</w:t>
      </w:r>
      <w:r w:rsidR="00020C50" w:rsidRPr="002437CB">
        <w:rPr>
          <w:lang w:eastAsia="zh-CN"/>
        </w:rPr>
        <w:tab/>
        <w:t>Structured data types</w:t>
      </w:r>
      <w:bookmarkEnd w:id="3039"/>
      <w:bookmarkEnd w:id="3040"/>
      <w:bookmarkEnd w:id="3041"/>
      <w:bookmarkEnd w:id="304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04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4C2009AE" w14:textId="43A4318A" w:rsidR="00020C50" w:rsidRPr="002437CB" w:rsidRDefault="00027822" w:rsidP="00020C50">
      <w:pPr>
        <w:pStyle w:val="Heading5"/>
        <w:rPr>
          <w:lang w:eastAsia="zh-CN"/>
        </w:rPr>
      </w:pPr>
      <w:bookmarkStart w:id="3044" w:name="_Toc214953758"/>
      <w:bookmarkStart w:id="3045" w:name="_Toc214954484"/>
      <w:bookmarkStart w:id="3046" w:name="_Toc222152696"/>
      <w:r w:rsidRPr="002437CB">
        <w:rPr>
          <w:lang w:eastAsia="zh-CN"/>
        </w:rPr>
        <w:t>6.2.3</w:t>
      </w:r>
      <w:r w:rsidR="00020C50" w:rsidRPr="002437CB">
        <w:rPr>
          <w:lang w:eastAsia="zh-CN"/>
        </w:rPr>
        <w:t>.6.3</w:t>
      </w:r>
      <w:r w:rsidR="00020C50" w:rsidRPr="002437CB">
        <w:rPr>
          <w:lang w:eastAsia="zh-CN"/>
        </w:rPr>
        <w:tab/>
        <w:t>Simple data types and enumerations</w:t>
      </w:r>
      <w:bookmarkEnd w:id="3043"/>
      <w:bookmarkEnd w:id="3044"/>
      <w:bookmarkEnd w:id="3045"/>
      <w:bookmarkEnd w:id="304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047" w:name="_Toc212496186"/>
      <w:bookmarkStart w:id="3048" w:name="_Toc214953759"/>
      <w:bookmarkStart w:id="304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5504C119" w14:textId="19232E0C" w:rsidR="00020C50" w:rsidRPr="002437CB" w:rsidRDefault="00027822" w:rsidP="00020C50">
      <w:pPr>
        <w:pStyle w:val="Heading5"/>
        <w:rPr>
          <w:lang w:val="en-US"/>
        </w:rPr>
      </w:pPr>
      <w:bookmarkStart w:id="3050" w:name="_Toc222152697"/>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047"/>
      <w:bookmarkEnd w:id="3048"/>
      <w:bookmarkEnd w:id="3049"/>
      <w:bookmarkEnd w:id="305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051" w:name="_Toc212496187"/>
      <w:bookmarkStart w:id="3052" w:name="_Toc214953760"/>
      <w:bookmarkStart w:id="3053" w:name="_Toc214954486"/>
      <w:bookmarkStart w:id="3054" w:name="_Toc222152698"/>
      <w:r w:rsidRPr="002437CB">
        <w:rPr>
          <w:noProof/>
        </w:rPr>
        <w:t>6.2.3</w:t>
      </w:r>
      <w:r w:rsidR="00020C50" w:rsidRPr="002437CB">
        <w:rPr>
          <w:noProof/>
        </w:rPr>
        <w:t>.</w:t>
      </w:r>
      <w:r w:rsidR="00020C50" w:rsidRPr="002437CB">
        <w:t>6.5</w:t>
      </w:r>
      <w:r w:rsidR="00020C50" w:rsidRPr="002437CB">
        <w:tab/>
        <w:t>Binary data</w:t>
      </w:r>
      <w:bookmarkEnd w:id="3051"/>
      <w:bookmarkEnd w:id="3052"/>
      <w:bookmarkEnd w:id="3053"/>
      <w:bookmarkEnd w:id="305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055" w:name="_Toc212496188"/>
      <w:bookmarkStart w:id="3056" w:name="_Toc214953761"/>
      <w:bookmarkStart w:id="3057" w:name="_Toc214954487"/>
      <w:bookmarkStart w:id="3058" w:name="_Toc222152699"/>
      <w:r w:rsidRPr="002437CB">
        <w:rPr>
          <w:lang w:eastAsia="zh-CN"/>
        </w:rPr>
        <w:t>6.2.3</w:t>
      </w:r>
      <w:r w:rsidR="00020C50" w:rsidRPr="002437CB">
        <w:rPr>
          <w:lang w:eastAsia="zh-CN"/>
        </w:rPr>
        <w:t>.7</w:t>
      </w:r>
      <w:r w:rsidR="00020C50" w:rsidRPr="002437CB">
        <w:rPr>
          <w:lang w:eastAsia="zh-CN"/>
        </w:rPr>
        <w:tab/>
        <w:t>Error Handling</w:t>
      </w:r>
      <w:bookmarkEnd w:id="3055"/>
      <w:bookmarkEnd w:id="3056"/>
      <w:bookmarkEnd w:id="3057"/>
      <w:bookmarkEnd w:id="3058"/>
    </w:p>
    <w:p w14:paraId="5692508C" w14:textId="1B0ED512" w:rsidR="00020C50" w:rsidRPr="002437CB" w:rsidRDefault="00027822" w:rsidP="00020C50">
      <w:pPr>
        <w:pStyle w:val="Heading5"/>
      </w:pPr>
      <w:bookmarkStart w:id="3059" w:name="_Toc212496189"/>
      <w:bookmarkStart w:id="3060" w:name="_Toc214953762"/>
      <w:bookmarkStart w:id="3061" w:name="_Toc214954488"/>
      <w:bookmarkStart w:id="3062" w:name="_Toc222152700"/>
      <w:r w:rsidRPr="002437CB">
        <w:rPr>
          <w:lang w:eastAsia="zh-CN"/>
        </w:rPr>
        <w:t>6.2.3</w:t>
      </w:r>
      <w:r w:rsidR="00020C50" w:rsidRPr="002437CB">
        <w:rPr>
          <w:lang w:eastAsia="zh-CN"/>
        </w:rPr>
        <w:t>.7.1</w:t>
      </w:r>
      <w:r w:rsidR="00020C50" w:rsidRPr="002437CB">
        <w:tab/>
        <w:t>General</w:t>
      </w:r>
      <w:bookmarkEnd w:id="3059"/>
      <w:bookmarkEnd w:id="3060"/>
      <w:bookmarkEnd w:id="3061"/>
      <w:bookmarkEnd w:id="306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063" w:name="_Toc212496190"/>
      <w:bookmarkStart w:id="3064" w:name="_Toc214953763"/>
      <w:bookmarkStart w:id="3065" w:name="_Toc214954489"/>
      <w:bookmarkStart w:id="3066" w:name="_Toc222152701"/>
      <w:r w:rsidRPr="002437CB">
        <w:rPr>
          <w:lang w:eastAsia="zh-CN"/>
        </w:rPr>
        <w:t>6.2.3</w:t>
      </w:r>
      <w:r w:rsidR="00020C50" w:rsidRPr="002437CB">
        <w:rPr>
          <w:lang w:eastAsia="zh-CN"/>
        </w:rPr>
        <w:t>.7.2</w:t>
      </w:r>
      <w:r w:rsidR="00020C50" w:rsidRPr="002437CB">
        <w:tab/>
        <w:t>Protocol Errors</w:t>
      </w:r>
      <w:bookmarkEnd w:id="3063"/>
      <w:bookmarkEnd w:id="3064"/>
      <w:bookmarkEnd w:id="3065"/>
      <w:bookmarkEnd w:id="306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067" w:name="_Toc212496191"/>
      <w:bookmarkStart w:id="3068" w:name="_Toc214953764"/>
      <w:bookmarkStart w:id="3069" w:name="_Toc214954490"/>
      <w:bookmarkStart w:id="3070" w:name="_Toc222152702"/>
      <w:r w:rsidRPr="002437CB">
        <w:rPr>
          <w:lang w:eastAsia="zh-CN"/>
        </w:rPr>
        <w:t>6.2.3</w:t>
      </w:r>
      <w:r w:rsidR="00020C50" w:rsidRPr="002437CB">
        <w:rPr>
          <w:lang w:eastAsia="zh-CN"/>
        </w:rPr>
        <w:t>.7.3</w:t>
      </w:r>
      <w:r w:rsidR="00020C50" w:rsidRPr="002437CB">
        <w:tab/>
        <w:t>Application Errors</w:t>
      </w:r>
      <w:bookmarkEnd w:id="3067"/>
      <w:bookmarkEnd w:id="3068"/>
      <w:bookmarkEnd w:id="3069"/>
      <w:bookmarkEnd w:id="307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071" w:name="_Toc212496192"/>
      <w:bookmarkStart w:id="3072" w:name="_Toc214953765"/>
      <w:bookmarkStart w:id="3073" w:name="_Toc214954491"/>
      <w:bookmarkStart w:id="3074" w:name="_Toc222152703"/>
      <w:r w:rsidRPr="002437CB">
        <w:rPr>
          <w:lang w:eastAsia="zh-CN"/>
        </w:rPr>
        <w:t>6.2.3</w:t>
      </w:r>
      <w:r w:rsidR="00020C50" w:rsidRPr="002437CB">
        <w:rPr>
          <w:lang w:eastAsia="zh-CN"/>
        </w:rPr>
        <w:t>.8</w:t>
      </w:r>
      <w:r w:rsidR="00020C50" w:rsidRPr="002437CB">
        <w:rPr>
          <w:lang w:eastAsia="zh-CN"/>
        </w:rPr>
        <w:tab/>
        <w:t>Feature negotiation</w:t>
      </w:r>
      <w:bookmarkEnd w:id="3071"/>
      <w:bookmarkEnd w:id="3072"/>
      <w:bookmarkEnd w:id="3073"/>
      <w:bookmarkEnd w:id="307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77777777" w:rsidR="00020C50" w:rsidRPr="002437CB" w:rsidRDefault="00020C50" w:rsidP="00A24C9B">
            <w:pPr>
              <w:pStyle w:val="TAL"/>
            </w:pPr>
          </w:p>
        </w:tc>
        <w:tc>
          <w:tcPr>
            <w:tcW w:w="2207" w:type="dxa"/>
          </w:tcPr>
          <w:p w14:paraId="35533C8E" w14:textId="77777777" w:rsidR="00020C50" w:rsidRPr="002437CB" w:rsidRDefault="00020C50" w:rsidP="00A24C9B">
            <w:pPr>
              <w:pStyle w:val="TAL"/>
            </w:pPr>
          </w:p>
        </w:tc>
        <w:tc>
          <w:tcPr>
            <w:tcW w:w="5758" w:type="dxa"/>
          </w:tcPr>
          <w:p w14:paraId="5546D632" w14:textId="77777777" w:rsidR="00020C50" w:rsidRPr="002437CB" w:rsidRDefault="00020C50" w:rsidP="00A24C9B">
            <w:pPr>
              <w:pStyle w:val="TAL"/>
              <w:rPr>
                <w:rFonts w:cs="Arial"/>
                <w:szCs w:val="18"/>
              </w:rPr>
            </w:pP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075" w:name="_Toc212496193"/>
      <w:bookmarkStart w:id="3076" w:name="_Toc214953766"/>
      <w:bookmarkStart w:id="3077" w:name="_Toc214954492"/>
      <w:bookmarkStart w:id="3078" w:name="_Toc222152704"/>
      <w:r w:rsidRPr="002437CB">
        <w:rPr>
          <w:noProof/>
        </w:rPr>
        <w:t>6.2.3</w:t>
      </w:r>
      <w:r w:rsidR="00020C50" w:rsidRPr="002437CB">
        <w:rPr>
          <w:noProof/>
        </w:rPr>
        <w:t>.</w:t>
      </w:r>
      <w:r w:rsidR="00020C50" w:rsidRPr="002437CB">
        <w:t>9</w:t>
      </w:r>
      <w:r w:rsidR="00020C50" w:rsidRPr="002437CB">
        <w:tab/>
        <w:t>Security</w:t>
      </w:r>
      <w:bookmarkEnd w:id="3075"/>
      <w:bookmarkEnd w:id="3076"/>
      <w:bookmarkEnd w:id="3077"/>
      <w:bookmarkEnd w:id="307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079" w:name="_Toc212496194"/>
      <w:bookmarkStart w:id="3080" w:name="_Toc214953767"/>
      <w:bookmarkStart w:id="3081" w:name="_Toc214954493"/>
      <w:bookmarkStart w:id="3082" w:name="_Toc222152705"/>
      <w:r w:rsidRPr="002437CB">
        <w:t>6.2.4</w:t>
      </w:r>
      <w:r w:rsidR="00FD30B0" w:rsidRPr="002437CB">
        <w:tab/>
      </w:r>
      <w:r w:rsidR="00FD30B0" w:rsidRPr="002437CB">
        <w:rPr>
          <w:noProof/>
        </w:rPr>
        <w:t>MLR_FLMember</w:t>
      </w:r>
      <w:r w:rsidR="00FD30B0" w:rsidRPr="002437CB">
        <w:t xml:space="preserve"> API</w:t>
      </w:r>
      <w:bookmarkEnd w:id="3079"/>
      <w:bookmarkEnd w:id="3080"/>
      <w:bookmarkEnd w:id="3081"/>
      <w:bookmarkEnd w:id="3082"/>
    </w:p>
    <w:p w14:paraId="6D966B8B" w14:textId="69FD02AC" w:rsidR="00FD30B0" w:rsidRPr="002437CB" w:rsidRDefault="009C3119" w:rsidP="00FD30B0">
      <w:pPr>
        <w:pStyle w:val="Heading4"/>
      </w:pPr>
      <w:bookmarkStart w:id="3083" w:name="_Toc191391661"/>
      <w:bookmarkStart w:id="3084" w:name="_Toc212496195"/>
      <w:bookmarkStart w:id="3085" w:name="_Toc214953768"/>
      <w:bookmarkStart w:id="3086" w:name="_Toc214954494"/>
      <w:bookmarkStart w:id="3087" w:name="_Toc222152706"/>
      <w:r w:rsidRPr="002437CB">
        <w:t>6.2.4</w:t>
      </w:r>
      <w:r w:rsidR="00FD30B0" w:rsidRPr="002437CB">
        <w:t>.1</w:t>
      </w:r>
      <w:r w:rsidR="00FD30B0" w:rsidRPr="002437CB">
        <w:tab/>
        <w:t>Introduction</w:t>
      </w:r>
      <w:bookmarkEnd w:id="3083"/>
      <w:bookmarkEnd w:id="3084"/>
      <w:bookmarkEnd w:id="3085"/>
      <w:bookmarkEnd w:id="3086"/>
      <w:bookmarkEnd w:id="308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088" w:name="_Toc191391662"/>
      <w:bookmarkStart w:id="3089" w:name="_Toc212496196"/>
      <w:bookmarkStart w:id="3090" w:name="_Toc214953769"/>
      <w:bookmarkStart w:id="3091" w:name="_Toc214954495"/>
      <w:bookmarkStart w:id="3092" w:name="_Toc222152707"/>
      <w:r w:rsidRPr="002437CB">
        <w:t>6.2.4</w:t>
      </w:r>
      <w:r w:rsidR="00FD30B0" w:rsidRPr="002437CB">
        <w:t>.2</w:t>
      </w:r>
      <w:r w:rsidR="00FD30B0" w:rsidRPr="002437CB">
        <w:tab/>
        <w:t>Usage of HTTP and common API related aspects</w:t>
      </w:r>
      <w:bookmarkEnd w:id="3088"/>
      <w:bookmarkEnd w:id="3089"/>
      <w:bookmarkEnd w:id="3090"/>
      <w:bookmarkEnd w:id="3091"/>
      <w:bookmarkEnd w:id="309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093" w:name="_Toc191391663"/>
      <w:bookmarkStart w:id="3094" w:name="_Toc212496197"/>
      <w:bookmarkStart w:id="3095" w:name="_Toc214953770"/>
      <w:bookmarkStart w:id="3096" w:name="_Toc214954496"/>
      <w:bookmarkStart w:id="3097" w:name="_Toc222152708"/>
      <w:r w:rsidRPr="002437CB">
        <w:t>6.2.4</w:t>
      </w:r>
      <w:r w:rsidR="00FD30B0" w:rsidRPr="002437CB">
        <w:t>.3</w:t>
      </w:r>
      <w:r w:rsidR="00FD30B0" w:rsidRPr="002437CB">
        <w:tab/>
        <w:t>Resources</w:t>
      </w:r>
      <w:bookmarkEnd w:id="3093"/>
      <w:bookmarkEnd w:id="3094"/>
      <w:bookmarkEnd w:id="3095"/>
      <w:bookmarkEnd w:id="3096"/>
      <w:bookmarkEnd w:id="3097"/>
    </w:p>
    <w:p w14:paraId="278F793C" w14:textId="123D871D" w:rsidR="00FD30B0" w:rsidRPr="002437CB" w:rsidRDefault="009C3119" w:rsidP="00FD30B0">
      <w:pPr>
        <w:pStyle w:val="Heading5"/>
      </w:pPr>
      <w:bookmarkStart w:id="3098" w:name="_Toc191391664"/>
      <w:bookmarkStart w:id="3099" w:name="_Toc212496198"/>
      <w:bookmarkStart w:id="3100" w:name="_Toc214953771"/>
      <w:bookmarkStart w:id="3101" w:name="_Toc214954497"/>
      <w:bookmarkStart w:id="3102" w:name="_Toc222152709"/>
      <w:r w:rsidRPr="002437CB">
        <w:t>6.2.4</w:t>
      </w:r>
      <w:r w:rsidR="00FD30B0" w:rsidRPr="002437CB">
        <w:t>.3.1</w:t>
      </w:r>
      <w:r w:rsidR="00FD30B0" w:rsidRPr="002437CB">
        <w:tab/>
        <w:t>Overview</w:t>
      </w:r>
      <w:bookmarkEnd w:id="3098"/>
      <w:bookmarkEnd w:id="3099"/>
      <w:bookmarkEnd w:id="3100"/>
      <w:bookmarkEnd w:id="3101"/>
      <w:bookmarkEnd w:id="310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2" type="#_x0000_t75" style="width:303pt;height:150.75pt" o:ole="">
            <v:imagedata r:id="rId123" o:title=""/>
          </v:shape>
          <o:OLEObject Type="Embed" ProgID="Visio.Drawing.15" ShapeID="_x0000_i1112" DrawAspect="Content" ObjectID="_1833459247" r:id="rId124"/>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103" w:name="_Toc212496199"/>
      <w:bookmarkStart w:id="3104" w:name="_Toc214953772"/>
      <w:bookmarkStart w:id="3105" w:name="_Toc214954498"/>
      <w:bookmarkStart w:id="3106" w:name="_Toc222152710"/>
      <w:r w:rsidRPr="002437CB">
        <w:t>6.2.4</w:t>
      </w:r>
      <w:r w:rsidR="00FD30B0" w:rsidRPr="002437CB">
        <w:t>.3.2</w:t>
      </w:r>
      <w:r w:rsidR="00FD30B0" w:rsidRPr="002437CB">
        <w:tab/>
        <w:t>Resource: FL Member Configurations</w:t>
      </w:r>
      <w:bookmarkEnd w:id="3103"/>
      <w:bookmarkEnd w:id="3104"/>
      <w:bookmarkEnd w:id="3105"/>
      <w:bookmarkEnd w:id="310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107" w:name="_Toc212496200"/>
      <w:bookmarkStart w:id="3108" w:name="_Toc214953773"/>
      <w:bookmarkStart w:id="3109" w:name="_Toc214954499"/>
      <w:bookmarkStart w:id="3110" w:name="_Toc222152711"/>
      <w:r w:rsidRPr="002437CB">
        <w:t>6.2.4</w:t>
      </w:r>
      <w:r w:rsidR="00FD30B0" w:rsidRPr="002437CB">
        <w:t>.3.3</w:t>
      </w:r>
      <w:r w:rsidR="00FD30B0" w:rsidRPr="002437CB">
        <w:tab/>
        <w:t>Resource: Individual FL Member Configuration</w:t>
      </w:r>
      <w:bookmarkEnd w:id="3107"/>
      <w:bookmarkEnd w:id="3108"/>
      <w:bookmarkEnd w:id="3109"/>
      <w:bookmarkEnd w:id="311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111" w:name="_Toc212496201"/>
      <w:bookmarkStart w:id="3112" w:name="_Toc214953774"/>
      <w:bookmarkStart w:id="3113" w:name="_Toc214954500"/>
      <w:bookmarkStart w:id="3114" w:name="_Toc222152712"/>
      <w:r w:rsidRPr="002437CB">
        <w:t>6.2.4.4</w:t>
      </w:r>
      <w:r w:rsidRPr="002437CB">
        <w:tab/>
        <w:t>Custom Operations without associated resources</w:t>
      </w:r>
      <w:bookmarkEnd w:id="3111"/>
      <w:bookmarkEnd w:id="3112"/>
      <w:bookmarkEnd w:id="3113"/>
      <w:bookmarkEnd w:id="311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115" w:name="_Toc212496202"/>
      <w:bookmarkStart w:id="3116" w:name="_Toc214953775"/>
      <w:bookmarkStart w:id="3117" w:name="_Toc214954501"/>
      <w:bookmarkStart w:id="3118" w:name="_Toc222152713"/>
      <w:bookmarkStart w:id="3119" w:name="_Toc191391669"/>
      <w:r w:rsidRPr="002437CB">
        <w:t>6.2.4.5</w:t>
      </w:r>
      <w:r w:rsidRPr="002437CB">
        <w:tab/>
        <w:t>Notifications</w:t>
      </w:r>
      <w:bookmarkEnd w:id="3115"/>
      <w:bookmarkEnd w:id="3116"/>
      <w:bookmarkEnd w:id="3117"/>
      <w:bookmarkEnd w:id="311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120" w:name="_Toc212496203"/>
      <w:bookmarkStart w:id="3121" w:name="_Toc214953776"/>
      <w:bookmarkStart w:id="3122" w:name="_Toc214954502"/>
      <w:bookmarkStart w:id="3123" w:name="_Toc222152714"/>
      <w:r w:rsidRPr="002437CB">
        <w:t>6.2.4</w:t>
      </w:r>
      <w:r w:rsidR="00FD30B0" w:rsidRPr="002437CB">
        <w:t>.6</w:t>
      </w:r>
      <w:r w:rsidR="00FD30B0" w:rsidRPr="002437CB">
        <w:tab/>
        <w:t>Data Model</w:t>
      </w:r>
      <w:bookmarkEnd w:id="3119"/>
      <w:bookmarkEnd w:id="3120"/>
      <w:bookmarkEnd w:id="3121"/>
      <w:bookmarkEnd w:id="3122"/>
      <w:bookmarkEnd w:id="3123"/>
    </w:p>
    <w:p w14:paraId="244716ED" w14:textId="36585886" w:rsidR="00FD30B0" w:rsidRPr="002437CB" w:rsidRDefault="009C3119" w:rsidP="00FD30B0">
      <w:pPr>
        <w:pStyle w:val="Heading5"/>
      </w:pPr>
      <w:bookmarkStart w:id="3124" w:name="_Toc191391670"/>
      <w:bookmarkStart w:id="3125" w:name="_Toc212496204"/>
      <w:bookmarkStart w:id="3126" w:name="_Toc214953777"/>
      <w:bookmarkStart w:id="3127" w:name="_Toc214954503"/>
      <w:bookmarkStart w:id="3128" w:name="_Toc222152715"/>
      <w:r w:rsidRPr="002437CB">
        <w:t>6.2.4</w:t>
      </w:r>
      <w:r w:rsidR="00FD30B0" w:rsidRPr="002437CB">
        <w:t>.6.1</w:t>
      </w:r>
      <w:r w:rsidR="00FD30B0" w:rsidRPr="002437CB">
        <w:tab/>
        <w:t>General</w:t>
      </w:r>
      <w:bookmarkEnd w:id="3124"/>
      <w:bookmarkEnd w:id="3125"/>
      <w:bookmarkEnd w:id="3126"/>
      <w:bookmarkEnd w:id="3127"/>
      <w:bookmarkEnd w:id="312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914551" w:rsidRPr="002437CB" w14:paraId="5728C0B2" w14:textId="77777777" w:rsidTr="00BB16D8">
        <w:trPr>
          <w:jc w:val="center"/>
        </w:trPr>
        <w:tc>
          <w:tcPr>
            <w:tcW w:w="3078" w:type="dxa"/>
            <w:vAlign w:val="center"/>
          </w:tcPr>
          <w:p w14:paraId="51EF33EF" w14:textId="6510AD40"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D727A7" w:rsidRPr="002437CB" w14:paraId="0A89DD3F" w14:textId="77777777" w:rsidTr="006460FF">
        <w:trPr>
          <w:jc w:val="center"/>
        </w:trPr>
        <w:tc>
          <w:tcPr>
            <w:tcW w:w="2638" w:type="dxa"/>
            <w:vAlign w:val="center"/>
          </w:tcPr>
          <w:p w14:paraId="07491F69" w14:textId="77777777" w:rsidR="00D727A7" w:rsidRPr="002437CB" w:rsidRDefault="00D727A7" w:rsidP="00A24C9B">
            <w:pPr>
              <w:pStyle w:val="TAL"/>
            </w:pPr>
            <w:r w:rsidRPr="002437CB">
              <w:t>ClientCapability</w:t>
            </w:r>
          </w:p>
        </w:tc>
        <w:tc>
          <w:tcPr>
            <w:tcW w:w="1878" w:type="dxa"/>
            <w:vAlign w:val="center"/>
          </w:tcPr>
          <w:p w14:paraId="1B46AB6E" w14:textId="6F66D033" w:rsidR="00D727A7" w:rsidRPr="002437CB" w:rsidRDefault="00D727A7" w:rsidP="00A24C9B">
            <w:pPr>
              <w:pStyle w:val="TAC"/>
            </w:pPr>
            <w:r w:rsidRPr="002437CB">
              <w:t>3GPP TS 24.560 </w:t>
            </w:r>
            <w:r w:rsidR="00946FFF" w:rsidRPr="002437CB">
              <w:t>[12]</w:t>
            </w:r>
          </w:p>
        </w:tc>
        <w:tc>
          <w:tcPr>
            <w:tcW w:w="3701" w:type="dxa"/>
            <w:vAlign w:val="center"/>
          </w:tcPr>
          <w:p w14:paraId="012B5BDA" w14:textId="77777777" w:rsidR="00D727A7" w:rsidRPr="002437CB" w:rsidRDefault="00D727A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76F7935" w14:textId="77777777" w:rsidR="00D727A7" w:rsidRPr="002437CB" w:rsidRDefault="00D727A7" w:rsidP="00A24C9B">
            <w:pPr>
              <w:pStyle w:val="TAL"/>
              <w:rPr>
                <w:rFonts w:cs="Arial"/>
                <w:szCs w:val="18"/>
              </w:rPr>
            </w:pPr>
          </w:p>
        </w:tc>
      </w:tr>
      <w:tr w:rsidR="00D727A7" w:rsidRPr="002437CB" w14:paraId="7069A4CD" w14:textId="77777777" w:rsidTr="006460FF">
        <w:trPr>
          <w:jc w:val="center"/>
        </w:trPr>
        <w:tc>
          <w:tcPr>
            <w:tcW w:w="2638" w:type="dxa"/>
            <w:vAlign w:val="center"/>
          </w:tcPr>
          <w:p w14:paraId="65F9639F" w14:textId="77777777" w:rsidR="00D727A7" w:rsidRPr="002437CB" w:rsidRDefault="00D727A7" w:rsidP="00A24C9B">
            <w:pPr>
              <w:pStyle w:val="TAL"/>
            </w:pPr>
            <w:r w:rsidRPr="002437CB">
              <w:t>FlGroupInfo</w:t>
            </w:r>
          </w:p>
        </w:tc>
        <w:tc>
          <w:tcPr>
            <w:tcW w:w="1878" w:type="dxa"/>
            <w:vAlign w:val="center"/>
          </w:tcPr>
          <w:p w14:paraId="2B6FAB45" w14:textId="564E1EED" w:rsidR="00D727A7" w:rsidRPr="002437CB" w:rsidRDefault="00D727A7" w:rsidP="00A24C9B">
            <w:pPr>
              <w:pStyle w:val="TAC"/>
            </w:pPr>
            <w:r w:rsidRPr="002437CB">
              <w:t>3GPP TS 24.560 </w:t>
            </w:r>
            <w:r w:rsidR="00946FFF" w:rsidRPr="002437CB">
              <w:t>[12]</w:t>
            </w:r>
          </w:p>
        </w:tc>
        <w:tc>
          <w:tcPr>
            <w:tcW w:w="3701" w:type="dxa"/>
            <w:vAlign w:val="center"/>
          </w:tcPr>
          <w:p w14:paraId="760A4E1B" w14:textId="77777777" w:rsidR="00D727A7" w:rsidRPr="002437CB" w:rsidRDefault="00D727A7" w:rsidP="00A24C9B">
            <w:pPr>
              <w:pStyle w:val="TAL"/>
              <w:rPr>
                <w:rFonts w:cs="Arial"/>
                <w:szCs w:val="18"/>
              </w:rPr>
            </w:pPr>
            <w:r w:rsidRPr="002437CB">
              <w:rPr>
                <w:rFonts w:cs="Arial"/>
                <w:szCs w:val="18"/>
              </w:rPr>
              <w:t>Created Individual FL Member Support Group for the FL process.</w:t>
            </w:r>
          </w:p>
        </w:tc>
        <w:tc>
          <w:tcPr>
            <w:tcW w:w="1207" w:type="dxa"/>
            <w:vAlign w:val="center"/>
          </w:tcPr>
          <w:p w14:paraId="04634C10" w14:textId="77777777" w:rsidR="00D727A7" w:rsidRPr="002437CB" w:rsidRDefault="00D727A7" w:rsidP="00A24C9B">
            <w:pPr>
              <w:pStyle w:val="TAL"/>
              <w:rPr>
                <w:rFonts w:cs="Arial"/>
                <w:szCs w:val="18"/>
              </w:rPr>
            </w:pPr>
          </w:p>
        </w:tc>
      </w:tr>
      <w:tr w:rsidR="00D727A7" w:rsidRPr="002437CB" w14:paraId="326A52C2" w14:textId="77777777" w:rsidTr="006460FF">
        <w:trPr>
          <w:jc w:val="center"/>
        </w:trPr>
        <w:tc>
          <w:tcPr>
            <w:tcW w:w="2638" w:type="dxa"/>
            <w:vAlign w:val="center"/>
          </w:tcPr>
          <w:p w14:paraId="053D3C9B" w14:textId="77777777" w:rsidR="00D727A7" w:rsidRPr="002437CB" w:rsidRDefault="00D727A7" w:rsidP="00A24C9B">
            <w:pPr>
              <w:pStyle w:val="TAL"/>
            </w:pPr>
            <w:r w:rsidRPr="002437CB">
              <w:t>GeographicArea</w:t>
            </w:r>
          </w:p>
        </w:tc>
        <w:tc>
          <w:tcPr>
            <w:tcW w:w="1878" w:type="dxa"/>
            <w:vAlign w:val="center"/>
          </w:tcPr>
          <w:p w14:paraId="194ACADF" w14:textId="0E05413E" w:rsidR="00D727A7" w:rsidRPr="002437CB" w:rsidRDefault="00D727A7" w:rsidP="00A24C9B">
            <w:pPr>
              <w:pStyle w:val="TAC"/>
            </w:pPr>
            <w:r w:rsidRPr="002437CB">
              <w:t>3GPP TS 29.572 </w:t>
            </w:r>
            <w:r w:rsidR="00946FFF" w:rsidRPr="002437CB">
              <w:t>[14]</w:t>
            </w:r>
          </w:p>
        </w:tc>
        <w:tc>
          <w:tcPr>
            <w:tcW w:w="3701" w:type="dxa"/>
            <w:vAlign w:val="center"/>
          </w:tcPr>
          <w:p w14:paraId="65558834" w14:textId="77777777" w:rsidR="00D727A7" w:rsidRPr="002437CB" w:rsidRDefault="00D727A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1D571FC4" w14:textId="77777777" w:rsidR="00D727A7" w:rsidRPr="002437CB" w:rsidRDefault="00D727A7" w:rsidP="00A24C9B">
            <w:pPr>
              <w:pStyle w:val="TAL"/>
              <w:rPr>
                <w:rFonts w:cs="Arial"/>
                <w:szCs w:val="18"/>
              </w:rPr>
            </w:pPr>
          </w:p>
        </w:tc>
      </w:tr>
      <w:tr w:rsidR="00D727A7" w:rsidRPr="002437CB" w14:paraId="036BBD9D" w14:textId="77777777" w:rsidTr="006460FF">
        <w:trPr>
          <w:jc w:val="center"/>
        </w:trPr>
        <w:tc>
          <w:tcPr>
            <w:tcW w:w="2638" w:type="dxa"/>
            <w:vAlign w:val="center"/>
          </w:tcPr>
          <w:p w14:paraId="33F5AAED" w14:textId="77777777" w:rsidR="00D727A7" w:rsidRPr="002437CB" w:rsidRDefault="00D727A7" w:rsidP="00A24C9B">
            <w:pPr>
              <w:pStyle w:val="TAL"/>
            </w:pPr>
            <w:r w:rsidRPr="002437CB">
              <w:t>LocationArea</w:t>
            </w:r>
          </w:p>
        </w:tc>
        <w:tc>
          <w:tcPr>
            <w:tcW w:w="1878" w:type="dxa"/>
            <w:vAlign w:val="center"/>
          </w:tcPr>
          <w:p w14:paraId="72AB26C1" w14:textId="77777777" w:rsidR="00D727A7" w:rsidRPr="002437CB" w:rsidRDefault="00D727A7" w:rsidP="00A24C9B">
            <w:pPr>
              <w:pStyle w:val="TAC"/>
            </w:pPr>
            <w:r w:rsidRPr="002437CB">
              <w:t>3GPP TS 29.122 [2]</w:t>
            </w:r>
          </w:p>
        </w:tc>
        <w:tc>
          <w:tcPr>
            <w:tcW w:w="3701" w:type="dxa"/>
            <w:vAlign w:val="center"/>
          </w:tcPr>
          <w:p w14:paraId="2AFAA018" w14:textId="77777777" w:rsidR="00D727A7" w:rsidRPr="002437CB" w:rsidRDefault="00D727A7" w:rsidP="00A24C9B">
            <w:pPr>
              <w:pStyle w:val="TAL"/>
              <w:rPr>
                <w:rFonts w:cs="Arial"/>
                <w:szCs w:val="18"/>
              </w:rPr>
            </w:pPr>
            <w:r w:rsidRPr="002437CB">
              <w:rPr>
                <w:rFonts w:cs="Arial"/>
                <w:szCs w:val="18"/>
              </w:rPr>
              <w:t>Identifies the location area of the FL member.</w:t>
            </w:r>
          </w:p>
        </w:tc>
        <w:tc>
          <w:tcPr>
            <w:tcW w:w="1207" w:type="dxa"/>
            <w:vAlign w:val="center"/>
          </w:tcPr>
          <w:p w14:paraId="6BDC746F" w14:textId="77777777" w:rsidR="00D727A7" w:rsidRPr="002437CB" w:rsidRDefault="00D727A7" w:rsidP="00A24C9B">
            <w:pPr>
              <w:pStyle w:val="TAL"/>
              <w:rPr>
                <w:rFonts w:cs="Arial"/>
                <w:szCs w:val="18"/>
              </w:rPr>
            </w:pPr>
          </w:p>
        </w:tc>
      </w:tr>
      <w:tr w:rsidR="00D727A7" w:rsidRPr="002437CB" w14:paraId="3D26CA1F" w14:textId="77777777" w:rsidTr="006460FF">
        <w:trPr>
          <w:jc w:val="center"/>
        </w:trPr>
        <w:tc>
          <w:tcPr>
            <w:tcW w:w="2638" w:type="dxa"/>
            <w:vAlign w:val="center"/>
          </w:tcPr>
          <w:p w14:paraId="5755EA1A" w14:textId="77777777" w:rsidR="00D727A7" w:rsidRPr="002437CB" w:rsidRDefault="00D727A7" w:rsidP="00A24C9B">
            <w:pPr>
              <w:pStyle w:val="TAL"/>
            </w:pPr>
            <w:r w:rsidRPr="002437CB">
              <w:t>ScheduledCommunicationTime</w:t>
            </w:r>
          </w:p>
        </w:tc>
        <w:tc>
          <w:tcPr>
            <w:tcW w:w="1878" w:type="dxa"/>
            <w:vAlign w:val="center"/>
          </w:tcPr>
          <w:p w14:paraId="1602DEE2" w14:textId="77777777" w:rsidR="00D727A7" w:rsidRPr="002437CB" w:rsidRDefault="00D727A7" w:rsidP="00A24C9B">
            <w:pPr>
              <w:pStyle w:val="TAC"/>
            </w:pPr>
            <w:r w:rsidRPr="002437CB">
              <w:t>3GPP TS 29.122 [2]</w:t>
            </w:r>
          </w:p>
        </w:tc>
        <w:tc>
          <w:tcPr>
            <w:tcW w:w="3701" w:type="dxa"/>
            <w:vAlign w:val="center"/>
          </w:tcPr>
          <w:p w14:paraId="072D4C1D" w14:textId="77777777" w:rsidR="00D727A7" w:rsidRPr="002437CB" w:rsidRDefault="00D727A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6FCD9700" w14:textId="77777777" w:rsidR="00D727A7" w:rsidRPr="002437CB" w:rsidRDefault="00D727A7" w:rsidP="00A24C9B">
            <w:pPr>
              <w:pStyle w:val="TAL"/>
              <w:rPr>
                <w:rFonts w:cs="Arial"/>
                <w:szCs w:val="18"/>
              </w:rPr>
            </w:pPr>
          </w:p>
        </w:tc>
      </w:tr>
      <w:tr w:rsidR="00D727A7" w:rsidRPr="002437CB" w14:paraId="403454D9" w14:textId="77777777" w:rsidTr="006460FF">
        <w:trPr>
          <w:jc w:val="center"/>
        </w:trPr>
        <w:tc>
          <w:tcPr>
            <w:tcW w:w="2638" w:type="dxa"/>
            <w:vAlign w:val="center"/>
          </w:tcPr>
          <w:p w14:paraId="1424C920" w14:textId="77777777" w:rsidR="00D727A7" w:rsidRPr="002437CB" w:rsidRDefault="00D727A7" w:rsidP="00A24C9B">
            <w:pPr>
              <w:pStyle w:val="TAL"/>
            </w:pPr>
            <w:r w:rsidRPr="002437CB">
              <w:t>TimeWindow</w:t>
            </w:r>
          </w:p>
        </w:tc>
        <w:tc>
          <w:tcPr>
            <w:tcW w:w="1878" w:type="dxa"/>
            <w:vAlign w:val="center"/>
          </w:tcPr>
          <w:p w14:paraId="62449D80" w14:textId="77777777" w:rsidR="00D727A7" w:rsidRPr="002437CB" w:rsidRDefault="00D727A7" w:rsidP="00A24C9B">
            <w:pPr>
              <w:pStyle w:val="TAC"/>
            </w:pPr>
            <w:r w:rsidRPr="002437CB">
              <w:t>3GPP TS 29.122 [2]</w:t>
            </w:r>
          </w:p>
        </w:tc>
        <w:tc>
          <w:tcPr>
            <w:tcW w:w="3701" w:type="dxa"/>
            <w:vAlign w:val="center"/>
          </w:tcPr>
          <w:p w14:paraId="7D5B1F46" w14:textId="77777777" w:rsidR="00D727A7" w:rsidRPr="002437CB" w:rsidRDefault="00D727A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BCBB039" w14:textId="77777777" w:rsidR="00D727A7" w:rsidRPr="002437CB" w:rsidRDefault="00D727A7" w:rsidP="00A24C9B">
            <w:pPr>
              <w:pStyle w:val="TAL"/>
              <w:rPr>
                <w:rFonts w:cs="Arial"/>
                <w:szCs w:val="18"/>
              </w:rPr>
            </w:pPr>
          </w:p>
        </w:tc>
      </w:tr>
      <w:tr w:rsidR="00D727A7" w:rsidRPr="002437CB" w14:paraId="60A6163D" w14:textId="77777777" w:rsidTr="006460FF">
        <w:trPr>
          <w:jc w:val="center"/>
        </w:trPr>
        <w:tc>
          <w:tcPr>
            <w:tcW w:w="2638" w:type="dxa"/>
            <w:vAlign w:val="center"/>
          </w:tcPr>
          <w:p w14:paraId="32A7D004" w14:textId="77777777" w:rsidR="00D727A7" w:rsidRPr="002437CB" w:rsidRDefault="00D727A7" w:rsidP="00A24C9B">
            <w:pPr>
              <w:pStyle w:val="TAL"/>
            </w:pPr>
            <w:r w:rsidRPr="002437CB">
              <w:t>VelocityEstimate</w:t>
            </w:r>
          </w:p>
        </w:tc>
        <w:tc>
          <w:tcPr>
            <w:tcW w:w="1878" w:type="dxa"/>
            <w:vAlign w:val="center"/>
          </w:tcPr>
          <w:p w14:paraId="6AE3F25B" w14:textId="7AA4A483" w:rsidR="00D727A7" w:rsidRPr="002437CB" w:rsidRDefault="00D727A7" w:rsidP="00A24C9B">
            <w:pPr>
              <w:pStyle w:val="TAC"/>
            </w:pPr>
            <w:r w:rsidRPr="002437CB">
              <w:t>3GPP TS 29.572 </w:t>
            </w:r>
            <w:r w:rsidR="00946FFF" w:rsidRPr="002437CB">
              <w:t>[14]</w:t>
            </w:r>
          </w:p>
        </w:tc>
        <w:tc>
          <w:tcPr>
            <w:tcW w:w="3701" w:type="dxa"/>
            <w:vAlign w:val="center"/>
          </w:tcPr>
          <w:p w14:paraId="45D58325" w14:textId="77777777" w:rsidR="00D727A7" w:rsidRPr="002437CB" w:rsidRDefault="00D727A7" w:rsidP="00A24C9B">
            <w:pPr>
              <w:pStyle w:val="TAL"/>
              <w:rPr>
                <w:rFonts w:cs="Arial"/>
                <w:szCs w:val="18"/>
              </w:rPr>
            </w:pPr>
            <w:r w:rsidRPr="002437CB">
              <w:rPr>
                <w:rFonts w:cs="Arial"/>
                <w:szCs w:val="18"/>
              </w:rPr>
              <w:t>Identifies the velocity information of the FL member.</w:t>
            </w:r>
          </w:p>
        </w:tc>
        <w:tc>
          <w:tcPr>
            <w:tcW w:w="1207" w:type="dxa"/>
            <w:vAlign w:val="center"/>
          </w:tcPr>
          <w:p w14:paraId="2B150679" w14:textId="77777777" w:rsidR="00D727A7" w:rsidRPr="002437CB" w:rsidRDefault="00D727A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129" w:name="_Toc191391671"/>
      <w:bookmarkStart w:id="3130" w:name="_Toc212496205"/>
      <w:bookmarkStart w:id="3131" w:name="_Toc214953778"/>
      <w:bookmarkStart w:id="3132" w:name="_Toc214954504"/>
      <w:bookmarkStart w:id="3133" w:name="_Toc222152716"/>
      <w:r w:rsidRPr="002437CB">
        <w:rPr>
          <w:lang w:val="en-US"/>
        </w:rPr>
        <w:t>6.2.4</w:t>
      </w:r>
      <w:r w:rsidR="00FD30B0" w:rsidRPr="002437CB">
        <w:rPr>
          <w:lang w:val="en-US"/>
        </w:rPr>
        <w:t>.6.2</w:t>
      </w:r>
      <w:r w:rsidR="00FD30B0" w:rsidRPr="002437CB">
        <w:rPr>
          <w:lang w:val="en-US"/>
        </w:rPr>
        <w:tab/>
        <w:t>Structured data types</w:t>
      </w:r>
      <w:bookmarkEnd w:id="3129"/>
      <w:bookmarkEnd w:id="3130"/>
      <w:bookmarkEnd w:id="3131"/>
      <w:bookmarkEnd w:id="3132"/>
      <w:bookmarkEnd w:id="313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079C11A1" w14:textId="77777777" w:rsidTr="00A24C9B">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A24C9B">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A24C9B">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77777777" w:rsidR="00F74ED0" w:rsidRPr="002437CB" w:rsidRDefault="00F74ED0" w:rsidP="00F74ED0">
            <w:pPr>
              <w:pStyle w:val="TAL"/>
            </w:pPr>
            <w:r w:rsidRPr="002437CB">
              <w:t xml:space="preserve">Identifies the </w:t>
            </w:r>
            <w:r w:rsidRPr="002437CB">
              <w:rPr>
                <w:noProof/>
              </w:rPr>
              <w:t>FL Member Support Group</w:t>
            </w:r>
            <w:r w:rsidRPr="002437CB">
              <w:t xml:space="preserve"> 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A24C9B">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A24C9B">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A24C9B">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A24C9B">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A24C9B">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A24C9B">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A24C9B">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A24C9B">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FD30B0" w:rsidRPr="002437CB" w14:paraId="752A0DF8" w14:textId="77777777" w:rsidTr="00A24C9B">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2437CB" w14:paraId="580C2569" w14:textId="77777777" w:rsidTr="00A24C9B">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A24C9B">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A24C9B">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CD48BB9" w14:textId="77777777" w:rsidR="008E13CD" w:rsidRPr="002437CB" w:rsidRDefault="008E13CD" w:rsidP="008E13CD">
            <w:pPr>
              <w:pStyle w:val="TAL"/>
            </w:pPr>
            <w:r w:rsidRPr="002437CB">
              <w:t>Identifies the supported AIML role, for which the request applies. (NOTE)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A24C9B">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021978E3" w14:textId="77777777" w:rsidR="008E13CD" w:rsidRPr="002437CB" w:rsidRDefault="008E13CD" w:rsidP="008E13CD">
            <w:pPr>
              <w:pStyle w:val="TAL"/>
            </w:pPr>
            <w:r w:rsidRPr="002437CB">
              <w:t>Identifies the FL member availability schedule, for which the request applies. (NOTE)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A24C9B">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89A845" w14:textId="77777777" w:rsidR="008E13CD" w:rsidRPr="002437CB" w:rsidRDefault="008E13CD" w:rsidP="008E13CD">
            <w:pPr>
              <w:pStyle w:val="TAL"/>
            </w:pPr>
            <w:r w:rsidRPr="002437CB">
              <w:t>Identifies the one or more supported ML models by the FL member, for which the request applies. (NOTE)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A24C9B">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4BA938A5" w14:textId="77777777" w:rsidR="008E13CD" w:rsidRPr="002437CB" w:rsidRDefault="008E13CD" w:rsidP="008E13CD">
            <w:pPr>
              <w:pStyle w:val="TAL"/>
            </w:pPr>
            <w:r w:rsidRPr="002437CB">
              <w:t>Identifies the coordinate of the area of interest, for which the request applies. (NOTE)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A24C9B">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2869632" w14:textId="77777777" w:rsidR="008E13CD" w:rsidRPr="002437CB" w:rsidRDefault="008E13CD" w:rsidP="008E13CD">
            <w:pPr>
              <w:pStyle w:val="TAL"/>
            </w:pPr>
            <w:r w:rsidRPr="002437CB">
              <w:t>Identifies the time of interest, for which the request applies. (NOTE)</w:t>
            </w:r>
          </w:p>
        </w:tc>
        <w:tc>
          <w:tcPr>
            <w:tcW w:w="1310" w:type="dxa"/>
            <w:vAlign w:val="center"/>
          </w:tcPr>
          <w:p w14:paraId="003CA920" w14:textId="77777777" w:rsidR="008E13CD" w:rsidRPr="002437CB" w:rsidRDefault="008E13CD" w:rsidP="008E13CD">
            <w:pPr>
              <w:pStyle w:val="TAL"/>
              <w:rPr>
                <w:rFonts w:cs="Arial"/>
                <w:szCs w:val="18"/>
              </w:rPr>
            </w:pPr>
          </w:p>
        </w:tc>
      </w:tr>
      <w:tr w:rsidR="00FD30B0" w:rsidRPr="002437CB" w14:paraId="1943C9D7" w14:textId="77777777" w:rsidTr="00A24C9B">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134" w:name="_Toc212496206"/>
      <w:bookmarkStart w:id="3135" w:name="_Toc214953779"/>
      <w:bookmarkStart w:id="3136" w:name="_Toc214954505"/>
      <w:bookmarkStart w:id="3137" w:name="_Toc222152717"/>
      <w:r w:rsidRPr="002437CB">
        <w:rPr>
          <w:lang w:val="en-US"/>
        </w:rPr>
        <w:t>6.2.4</w:t>
      </w:r>
      <w:r w:rsidR="00FD30B0" w:rsidRPr="002437CB">
        <w:rPr>
          <w:lang w:val="en-US"/>
        </w:rPr>
        <w:t>.6.3</w:t>
      </w:r>
      <w:r w:rsidR="00FD30B0" w:rsidRPr="002437CB">
        <w:rPr>
          <w:lang w:val="en-US"/>
        </w:rPr>
        <w:tab/>
        <w:t>Simple data types and enumerations</w:t>
      </w:r>
      <w:bookmarkEnd w:id="3134"/>
      <w:bookmarkEnd w:id="3135"/>
      <w:bookmarkEnd w:id="3136"/>
      <w:bookmarkEnd w:id="313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433A6193" w14:textId="445A7F56" w:rsidR="00FD30B0" w:rsidRPr="002437CB" w:rsidRDefault="009C3119" w:rsidP="00FD30B0">
      <w:pPr>
        <w:pStyle w:val="Heading5"/>
        <w:rPr>
          <w:lang w:eastAsia="zh-CN"/>
        </w:rPr>
      </w:pPr>
      <w:bookmarkStart w:id="3138" w:name="_Toc212496207"/>
      <w:bookmarkStart w:id="3139" w:name="_Toc214953780"/>
      <w:bookmarkStart w:id="3140" w:name="_Toc214954506"/>
      <w:bookmarkStart w:id="3141" w:name="_Toc222152718"/>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138"/>
      <w:bookmarkEnd w:id="3139"/>
      <w:bookmarkEnd w:id="3140"/>
      <w:bookmarkEnd w:id="314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142" w:name="_Toc212496208"/>
      <w:bookmarkStart w:id="3143" w:name="_Toc214953781"/>
      <w:bookmarkStart w:id="3144" w:name="_Toc214954507"/>
      <w:bookmarkStart w:id="3145" w:name="_Toc222152719"/>
      <w:r w:rsidRPr="002437CB">
        <w:t>6.2.4</w:t>
      </w:r>
      <w:r w:rsidR="00FD30B0" w:rsidRPr="002437CB">
        <w:t>.6.5</w:t>
      </w:r>
      <w:r w:rsidR="00FD30B0" w:rsidRPr="002437CB">
        <w:tab/>
        <w:t>Binary data</w:t>
      </w:r>
      <w:bookmarkEnd w:id="3142"/>
      <w:bookmarkEnd w:id="3143"/>
      <w:bookmarkEnd w:id="3144"/>
      <w:bookmarkEnd w:id="314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146" w:name="_Toc191391675"/>
      <w:bookmarkStart w:id="3147" w:name="_Toc212496209"/>
      <w:bookmarkStart w:id="3148" w:name="_Toc214953782"/>
      <w:bookmarkStart w:id="3149" w:name="_Toc214954508"/>
      <w:bookmarkStart w:id="3150" w:name="_Toc222152720"/>
      <w:r w:rsidRPr="002437CB">
        <w:t>6.2.4</w:t>
      </w:r>
      <w:r w:rsidR="00FD30B0" w:rsidRPr="002437CB">
        <w:t>.7</w:t>
      </w:r>
      <w:r w:rsidR="00FD30B0" w:rsidRPr="002437CB">
        <w:tab/>
        <w:t>Error Handling</w:t>
      </w:r>
      <w:bookmarkEnd w:id="3146"/>
      <w:bookmarkEnd w:id="3147"/>
      <w:bookmarkEnd w:id="3148"/>
      <w:bookmarkEnd w:id="3149"/>
      <w:bookmarkEnd w:id="3150"/>
    </w:p>
    <w:p w14:paraId="07911492" w14:textId="20AC0382" w:rsidR="00FD30B0" w:rsidRPr="002437CB" w:rsidRDefault="009C3119" w:rsidP="00FD30B0">
      <w:pPr>
        <w:pStyle w:val="Heading5"/>
      </w:pPr>
      <w:bookmarkStart w:id="3151" w:name="_Toc191391676"/>
      <w:bookmarkStart w:id="3152" w:name="_Toc212496210"/>
      <w:bookmarkStart w:id="3153" w:name="_Toc214953783"/>
      <w:bookmarkStart w:id="3154" w:name="_Toc214954509"/>
      <w:bookmarkStart w:id="3155" w:name="_Toc222152721"/>
      <w:r w:rsidRPr="002437CB">
        <w:t>6.2.4</w:t>
      </w:r>
      <w:r w:rsidR="00FD30B0" w:rsidRPr="002437CB">
        <w:t>.7.1</w:t>
      </w:r>
      <w:r w:rsidR="00FD30B0" w:rsidRPr="002437CB">
        <w:tab/>
        <w:t>General</w:t>
      </w:r>
      <w:bookmarkEnd w:id="3151"/>
      <w:bookmarkEnd w:id="3152"/>
      <w:bookmarkEnd w:id="3153"/>
      <w:bookmarkEnd w:id="3154"/>
      <w:bookmarkEnd w:id="315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156" w:name="_Toc191391677"/>
      <w:bookmarkStart w:id="3157" w:name="_Toc212496211"/>
      <w:bookmarkStart w:id="3158" w:name="_Toc214953784"/>
      <w:bookmarkStart w:id="3159" w:name="_Toc214954510"/>
      <w:bookmarkStart w:id="3160" w:name="_Toc222152722"/>
      <w:r w:rsidRPr="002437CB">
        <w:t>6.2.4</w:t>
      </w:r>
      <w:r w:rsidR="00FD30B0" w:rsidRPr="002437CB">
        <w:t>.7.2</w:t>
      </w:r>
      <w:r w:rsidR="00FD30B0" w:rsidRPr="002437CB">
        <w:tab/>
        <w:t>Protocol Errors</w:t>
      </w:r>
      <w:bookmarkEnd w:id="3156"/>
      <w:bookmarkEnd w:id="3157"/>
      <w:bookmarkEnd w:id="3158"/>
      <w:bookmarkEnd w:id="3159"/>
      <w:bookmarkEnd w:id="316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161" w:name="_Toc191391678"/>
      <w:bookmarkStart w:id="3162" w:name="_Toc212496212"/>
      <w:bookmarkStart w:id="3163" w:name="_Toc214953785"/>
      <w:bookmarkStart w:id="3164" w:name="_Toc214954511"/>
      <w:bookmarkStart w:id="3165" w:name="_Toc222152723"/>
      <w:r w:rsidRPr="002437CB">
        <w:t>6.2.4</w:t>
      </w:r>
      <w:r w:rsidR="00FD30B0" w:rsidRPr="002437CB">
        <w:t>.7.3</w:t>
      </w:r>
      <w:r w:rsidR="00FD30B0" w:rsidRPr="002437CB">
        <w:tab/>
        <w:t>Application Errors</w:t>
      </w:r>
      <w:bookmarkEnd w:id="3161"/>
      <w:bookmarkEnd w:id="3162"/>
      <w:bookmarkEnd w:id="3163"/>
      <w:bookmarkEnd w:id="3164"/>
      <w:bookmarkEnd w:id="316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166" w:name="_Toc191391679"/>
      <w:bookmarkStart w:id="3167" w:name="_Toc212496213"/>
      <w:bookmarkStart w:id="3168" w:name="_Toc214953786"/>
      <w:bookmarkStart w:id="3169" w:name="_Toc214954512"/>
      <w:bookmarkStart w:id="3170" w:name="_Toc222152724"/>
      <w:r w:rsidRPr="002437CB">
        <w:t>6.2.4</w:t>
      </w:r>
      <w:r w:rsidR="00FD30B0" w:rsidRPr="002437CB">
        <w:t>.8</w:t>
      </w:r>
      <w:r w:rsidR="00FD30B0" w:rsidRPr="002437CB">
        <w:rPr>
          <w:lang w:eastAsia="zh-CN"/>
        </w:rPr>
        <w:tab/>
        <w:t>Feature negotiation</w:t>
      </w:r>
      <w:bookmarkEnd w:id="3166"/>
      <w:bookmarkEnd w:id="3167"/>
      <w:bookmarkEnd w:id="3168"/>
      <w:bookmarkEnd w:id="3169"/>
      <w:bookmarkEnd w:id="317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77777777" w:rsidR="00FD30B0" w:rsidRPr="002437CB" w:rsidRDefault="00FD30B0" w:rsidP="00A24C9B">
            <w:pPr>
              <w:pStyle w:val="TAC"/>
            </w:pPr>
          </w:p>
        </w:tc>
        <w:tc>
          <w:tcPr>
            <w:tcW w:w="2207" w:type="dxa"/>
            <w:vAlign w:val="center"/>
          </w:tcPr>
          <w:p w14:paraId="14005443" w14:textId="77777777" w:rsidR="00FD30B0" w:rsidRPr="002437CB" w:rsidRDefault="00FD30B0" w:rsidP="00A24C9B">
            <w:pPr>
              <w:pStyle w:val="TAL"/>
            </w:pPr>
          </w:p>
        </w:tc>
        <w:tc>
          <w:tcPr>
            <w:tcW w:w="5758" w:type="dxa"/>
            <w:vAlign w:val="center"/>
          </w:tcPr>
          <w:p w14:paraId="6BAD542C" w14:textId="77777777" w:rsidR="00FD30B0" w:rsidRPr="002437CB" w:rsidRDefault="00FD30B0" w:rsidP="00A24C9B">
            <w:pPr>
              <w:pStyle w:val="TAL"/>
              <w:rPr>
                <w:rFonts w:cs="Arial"/>
                <w:szCs w:val="18"/>
              </w:rPr>
            </w:pP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171" w:name="_Toc191391680"/>
      <w:bookmarkStart w:id="3172" w:name="_Toc212496214"/>
      <w:bookmarkStart w:id="3173" w:name="_Toc214953787"/>
      <w:bookmarkStart w:id="3174" w:name="_Toc214954513"/>
      <w:bookmarkStart w:id="3175" w:name="_Toc222152725"/>
      <w:r w:rsidRPr="002437CB">
        <w:t>6.2.4</w:t>
      </w:r>
      <w:r w:rsidR="00FD30B0" w:rsidRPr="002437CB">
        <w:t>.9</w:t>
      </w:r>
      <w:r w:rsidR="00FD30B0" w:rsidRPr="002437CB">
        <w:tab/>
        <w:t>Security</w:t>
      </w:r>
      <w:bookmarkEnd w:id="3171"/>
      <w:bookmarkEnd w:id="3172"/>
      <w:bookmarkEnd w:id="3173"/>
      <w:bookmarkEnd w:id="3174"/>
      <w:bookmarkEnd w:id="317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519621D0" w14:textId="77777777" w:rsidR="00FD30B0" w:rsidRPr="002437CB" w:rsidRDefault="00FD30B0" w:rsidP="00FD30B0">
      <w:r w:rsidRPr="002437CB">
        <w:br w:type="page"/>
      </w:r>
    </w:p>
    <w:p w14:paraId="2D920AD9" w14:textId="77777777" w:rsidR="00504220" w:rsidRPr="002437CB" w:rsidRDefault="00504220" w:rsidP="00504220">
      <w:pPr>
        <w:pStyle w:val="Heading1"/>
        <w:rPr>
          <w:lang w:eastAsia="zh-CN"/>
        </w:rPr>
      </w:pPr>
      <w:bookmarkStart w:id="3176" w:name="_Toc212496215"/>
      <w:bookmarkStart w:id="3177" w:name="_Toc214953788"/>
      <w:bookmarkStart w:id="3178" w:name="_Toc214954514"/>
      <w:bookmarkStart w:id="3179" w:name="_Toc222152726"/>
      <w:bookmarkEnd w:id="2895"/>
      <w:bookmarkEnd w:id="2896"/>
      <w:bookmarkEnd w:id="2897"/>
      <w:bookmarkEnd w:id="2898"/>
      <w:bookmarkEnd w:id="2989"/>
      <w:bookmarkEnd w:id="2990"/>
      <w:r w:rsidRPr="002437CB">
        <w:rPr>
          <w:lang w:eastAsia="zh-CN"/>
        </w:rPr>
        <w:t>7</w:t>
      </w:r>
      <w:r w:rsidRPr="002437CB">
        <w:rPr>
          <w:lang w:eastAsia="zh-CN"/>
        </w:rPr>
        <w:tab/>
        <w:t>Using Common API Framework</w:t>
      </w:r>
      <w:bookmarkEnd w:id="3176"/>
      <w:bookmarkEnd w:id="3177"/>
      <w:bookmarkEnd w:id="3178"/>
      <w:bookmarkEnd w:id="3179"/>
    </w:p>
    <w:p w14:paraId="41350B1C" w14:textId="69921AAA" w:rsidR="00504220" w:rsidRPr="002437CB" w:rsidRDefault="00504220" w:rsidP="00504220">
      <w:pPr>
        <w:rPr>
          <w:noProof/>
          <w:lang w:eastAsia="zh-CN"/>
        </w:rPr>
      </w:pPr>
      <w:bookmarkStart w:id="3180" w:name="_Toc24868675"/>
      <w:bookmarkStart w:id="3181" w:name="_Toc34154180"/>
      <w:bookmarkStart w:id="3182" w:name="_Toc36041124"/>
      <w:bookmarkStart w:id="3183" w:name="_Toc36041437"/>
      <w:bookmarkStart w:id="3184" w:name="_Toc43196714"/>
      <w:bookmarkStart w:id="3185" w:name="_Toc43481484"/>
      <w:bookmarkStart w:id="3186" w:name="_Toc45134761"/>
      <w:bookmarkStart w:id="3187" w:name="_Toc51189293"/>
      <w:bookmarkStart w:id="3188" w:name="_Toc51763969"/>
      <w:bookmarkStart w:id="3189" w:name="_Toc57206201"/>
      <w:bookmarkStart w:id="3190" w:name="_Toc59019542"/>
      <w:bookmarkStart w:id="3191" w:name="_Toc68170215"/>
      <w:bookmarkStart w:id="3192" w:name="_Toc73433953"/>
      <w:bookmarkStart w:id="3193" w:name="_Toc73436001"/>
      <w:bookmarkStart w:id="3194" w:name="_Toc73437408"/>
      <w:bookmarkStart w:id="3195" w:name="_Toc75351818"/>
      <w:bookmarkStart w:id="3196" w:name="_Toc83230096"/>
      <w:bookmarkStart w:id="3197" w:name="_Toc85528264"/>
      <w:bookmarkStart w:id="3198" w:name="_Toc90649889"/>
      <w:bookmarkStart w:id="3199" w:name="_Toc96843460"/>
      <w:bookmarkStart w:id="3200" w:name="_Toc96844435"/>
      <w:bookmarkStart w:id="3201" w:name="_Toc100740008"/>
      <w:bookmarkStart w:id="3202" w:name="_Toc104332875"/>
      <w:bookmarkStart w:id="3203"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14:paraId="4A4D6361" w14:textId="7EBE3BEF" w:rsidR="008A6D4A" w:rsidRPr="002437CB" w:rsidRDefault="001C4032" w:rsidP="001C4032">
      <w:pPr>
        <w:pStyle w:val="Heading8"/>
      </w:pPr>
      <w:r w:rsidRPr="002437CB">
        <w:br w:type="page"/>
      </w:r>
      <w:bookmarkStart w:id="3204" w:name="_Toc195627959"/>
      <w:bookmarkStart w:id="3205" w:name="_Toc195628200"/>
      <w:bookmarkStart w:id="3206" w:name="_Toc212496216"/>
      <w:bookmarkStart w:id="3207" w:name="_Toc214953789"/>
      <w:bookmarkStart w:id="3208" w:name="_Toc214954515"/>
      <w:bookmarkStart w:id="3209" w:name="_Toc222152727"/>
      <w:r w:rsidR="008A6D4A" w:rsidRPr="002437CB">
        <w:t>Annex A (normative):</w:t>
      </w:r>
      <w:r w:rsidR="008A6D4A" w:rsidRPr="002437CB">
        <w:br/>
        <w:t>OpenAPI specification</w:t>
      </w:r>
      <w:bookmarkEnd w:id="2899"/>
      <w:bookmarkEnd w:id="2900"/>
      <w:bookmarkEnd w:id="3204"/>
      <w:bookmarkEnd w:id="3205"/>
      <w:bookmarkEnd w:id="3206"/>
      <w:bookmarkEnd w:id="3207"/>
      <w:bookmarkEnd w:id="3208"/>
      <w:bookmarkEnd w:id="3209"/>
    </w:p>
    <w:p w14:paraId="6089C6E1" w14:textId="77777777" w:rsidR="007D31BF" w:rsidRPr="002437CB" w:rsidRDefault="007D31BF" w:rsidP="007D31BF">
      <w:pPr>
        <w:pStyle w:val="Heading1"/>
      </w:pPr>
      <w:bookmarkStart w:id="3210" w:name="_Toc510696651"/>
      <w:bookmarkStart w:id="3211" w:name="_Toc35971451"/>
      <w:bookmarkStart w:id="3212" w:name="_Toc195627960"/>
      <w:bookmarkStart w:id="3213" w:name="_Toc195628201"/>
      <w:bookmarkStart w:id="3214" w:name="_Toc212496217"/>
      <w:bookmarkStart w:id="3215" w:name="_Toc214953790"/>
      <w:bookmarkStart w:id="3216" w:name="_Toc214954516"/>
      <w:bookmarkStart w:id="3217" w:name="_Toc222152728"/>
      <w:r w:rsidRPr="002437CB">
        <w:t>A.1</w:t>
      </w:r>
      <w:r w:rsidRPr="002437CB">
        <w:tab/>
        <w:t>General</w:t>
      </w:r>
      <w:bookmarkEnd w:id="3210"/>
      <w:bookmarkEnd w:id="3211"/>
      <w:bookmarkEnd w:id="3212"/>
      <w:bookmarkEnd w:id="3213"/>
      <w:bookmarkEnd w:id="3214"/>
      <w:bookmarkEnd w:id="3215"/>
      <w:bookmarkEnd w:id="3216"/>
      <w:bookmarkEnd w:id="3217"/>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218" w:name="_Toc195627961"/>
      <w:bookmarkStart w:id="3219" w:name="_Toc195628202"/>
      <w:bookmarkStart w:id="3220" w:name="_Toc212496218"/>
      <w:bookmarkStart w:id="3221" w:name="_Toc214953791"/>
      <w:bookmarkStart w:id="3222" w:name="_Toc214954517"/>
      <w:bookmarkStart w:id="3223" w:name="_Toc222152729"/>
      <w:bookmarkStart w:id="3224" w:name="_Toc510696653"/>
      <w:bookmarkStart w:id="3225" w:name="_Toc35971453"/>
      <w:r w:rsidR="00FC5E6F" w:rsidRPr="002437CB">
        <w:rPr>
          <w:rFonts w:eastAsia="SimSun"/>
        </w:rPr>
        <w:t>A.2</w:t>
      </w:r>
      <w:r w:rsidR="00FC5E6F" w:rsidRPr="002437CB">
        <w:rPr>
          <w:rFonts w:eastAsia="SimSun"/>
        </w:rPr>
        <w:tab/>
        <w:t>AIMLES_ContextTransfer API</w:t>
      </w:r>
      <w:bookmarkEnd w:id="3218"/>
      <w:bookmarkEnd w:id="3219"/>
      <w:bookmarkEnd w:id="3220"/>
      <w:bookmarkEnd w:id="3221"/>
      <w:bookmarkEnd w:id="3222"/>
      <w:bookmarkEnd w:id="3223"/>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F525D91" w:rsidR="009B2F70" w:rsidRDefault="009B2F70" w:rsidP="009B2F70">
      <w:pPr>
        <w:pStyle w:val="PL"/>
      </w:pPr>
      <w:r>
        <w:t xml:space="preserve">  version: 1.0.0</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77777777" w:rsidR="009B2F70" w:rsidRDefault="009B2F70" w:rsidP="009B2F70">
      <w:pPr>
        <w:pStyle w:val="PL"/>
      </w:pPr>
      <w:r>
        <w:t xml:space="preserve">    © 2025,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276C7123" w:rsidR="0087579B" w:rsidRPr="00C07EFD" w:rsidRDefault="0087579B" w:rsidP="0087579B">
      <w:pPr>
        <w:pStyle w:val="PL"/>
      </w:pPr>
      <w:r w:rsidRPr="00C07EFD">
        <w:t xml:space="preserve">    3GPP TS 29.482 v</w:t>
      </w:r>
      <w:r w:rsidR="0000433C">
        <w:t>19</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4C272878" w:rsidR="006C0593" w:rsidRPr="002437CB" w:rsidRDefault="006C0593" w:rsidP="006C0593">
      <w:pPr>
        <w:pStyle w:val="PL"/>
      </w:pPr>
      <w:r w:rsidRPr="002437CB">
        <w:t xml:space="preserve">      summary: Request AIMLE context </w:t>
      </w:r>
      <w:r w:rsidRPr="002437CB">
        <w:rPr>
          <w:rFonts w:eastAsia="SimSun"/>
        </w:rPr>
        <w:t xml:space="preserve">information </w:t>
      </w:r>
      <w:r w:rsidRPr="002437CB">
        <w:t>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226" w:name="_Toc195627962"/>
      <w:bookmarkStart w:id="3227" w:name="_Toc195628203"/>
      <w:bookmarkStart w:id="3228" w:name="_Toc212496219"/>
      <w:bookmarkStart w:id="3229" w:name="_Toc214953792"/>
      <w:bookmarkStart w:id="3230" w:name="_Toc214954518"/>
      <w:bookmarkStart w:id="3231" w:name="_Toc222152730"/>
      <w:r w:rsidR="00BD6E98" w:rsidRPr="002437CB">
        <w:t>A.3</w:t>
      </w:r>
      <w:r w:rsidR="00BD6E98" w:rsidRPr="002437CB">
        <w:tab/>
        <w:t>AIMLES_DataManagement API</w:t>
      </w:r>
      <w:bookmarkEnd w:id="3226"/>
      <w:bookmarkEnd w:id="3227"/>
      <w:bookmarkEnd w:id="3228"/>
      <w:bookmarkEnd w:id="3229"/>
      <w:bookmarkEnd w:id="3230"/>
      <w:bookmarkEnd w:id="3231"/>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50D43779" w:rsidR="00161A04" w:rsidRPr="00161A04" w:rsidRDefault="00161A04" w:rsidP="00161A04">
      <w:pPr>
        <w:pStyle w:val="PL"/>
        <w:rPr>
          <w:lang w:val="en-US" w:eastAsia="es-ES"/>
        </w:rPr>
      </w:pPr>
      <w:r w:rsidRPr="00161A04">
        <w:rPr>
          <w:lang w:val="en-US" w:eastAsia="es-ES"/>
        </w:rPr>
        <w:t xml:space="preserve">  version: 1.0.0</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77777777" w:rsidR="00161A04" w:rsidRPr="00161A04" w:rsidRDefault="00161A04" w:rsidP="00161A04">
      <w:pPr>
        <w:pStyle w:val="PL"/>
        <w:rPr>
          <w:lang w:val="en-US" w:eastAsia="es-ES"/>
        </w:rPr>
      </w:pPr>
      <w:r w:rsidRPr="00161A04">
        <w:rPr>
          <w:lang w:val="en-US" w:eastAsia="es-ES"/>
        </w:rPr>
        <w:t xml:space="preserve">    © 2025,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2018853B" w:rsidR="00BD6E98" w:rsidRPr="002437CB" w:rsidRDefault="00BD6E98" w:rsidP="00BD6E98">
      <w:pPr>
        <w:pStyle w:val="PL"/>
        <w:rPr>
          <w:lang w:val="en-US" w:eastAsia="es-ES"/>
        </w:rPr>
      </w:pPr>
      <w:r w:rsidRPr="002437CB">
        <w:rPr>
          <w:lang w:val="en-US" w:eastAsia="es-ES"/>
        </w:rPr>
        <w:t xml:space="preserve">    3GPP TS 29.482 v</w:t>
      </w:r>
      <w:r w:rsidR="00893AB4">
        <w:rPr>
          <w:lang w:val="en-US" w:eastAsia="es-ES"/>
        </w:rPr>
        <w:t>19</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232" w:name="_Toc195627963"/>
      <w:bookmarkStart w:id="3233" w:name="_Toc195628204"/>
      <w:bookmarkStart w:id="3234" w:name="_Toc212496220"/>
      <w:bookmarkStart w:id="3235" w:name="_Toc214953793"/>
      <w:bookmarkStart w:id="3236" w:name="_Toc214954519"/>
      <w:r>
        <w:br w:type="page"/>
      </w:r>
    </w:p>
    <w:p w14:paraId="208A0A68" w14:textId="6DAF5539" w:rsidR="000A7FDF" w:rsidRPr="002437CB" w:rsidRDefault="000A7FDF" w:rsidP="000A7FDF">
      <w:pPr>
        <w:pStyle w:val="Heading1"/>
      </w:pPr>
      <w:bookmarkStart w:id="3237" w:name="_Toc222152731"/>
      <w:r w:rsidRPr="002437CB">
        <w:t>A.4</w:t>
      </w:r>
      <w:r w:rsidRPr="002437CB">
        <w:tab/>
        <w:t>MLR_MLModelManagement API</w:t>
      </w:r>
      <w:bookmarkEnd w:id="3232"/>
      <w:bookmarkEnd w:id="3233"/>
      <w:bookmarkEnd w:id="3234"/>
      <w:bookmarkEnd w:id="3235"/>
      <w:bookmarkEnd w:id="3236"/>
      <w:bookmarkEnd w:id="3237"/>
    </w:p>
    <w:p w14:paraId="1E241385" w14:textId="77777777" w:rsidR="005D371A" w:rsidRPr="002437CB" w:rsidRDefault="005D371A" w:rsidP="005D371A">
      <w:pPr>
        <w:pStyle w:val="PL"/>
      </w:pPr>
      <w:bookmarkStart w:id="3238" w:name="_Toc195627964"/>
      <w:bookmarkStart w:id="3239" w:name="_Toc195628205"/>
      <w:bookmarkEnd w:id="3224"/>
      <w:bookmarkEnd w:id="3225"/>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1992236"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4AC24B8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1AD8790D"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DA896A0" w:rsidR="005D371A" w:rsidRPr="002437CB" w:rsidRDefault="005D371A" w:rsidP="005D371A">
      <w:pPr>
        <w:pStyle w:val="PL"/>
      </w:pPr>
      <w:r w:rsidRPr="002437CB">
        <w:t xml:space="preserve">        accessReq:</w:t>
      </w:r>
    </w:p>
    <w:p w14:paraId="4A49FBDC" w14:textId="2BD8B557"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33B18307"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240" w:name="_Toc212496221"/>
      <w:bookmarkStart w:id="3241" w:name="_Toc214953794"/>
      <w:bookmarkStart w:id="3242" w:name="_Toc214954520"/>
      <w:bookmarkStart w:id="3243" w:name="_Toc222152732"/>
      <w:r w:rsidRPr="002437CB">
        <w:t>A.</w:t>
      </w:r>
      <w:r w:rsidR="00100B39" w:rsidRPr="002437CB">
        <w:t>5</w:t>
      </w:r>
      <w:r w:rsidRPr="002437CB">
        <w:tab/>
      </w:r>
      <w:r w:rsidRPr="002437CB">
        <w:rPr>
          <w:lang w:eastAsia="zh-CN"/>
        </w:rPr>
        <w:t>AIMLES_AIMLEClientDiscovery API</w:t>
      </w:r>
      <w:bookmarkEnd w:id="3240"/>
      <w:bookmarkEnd w:id="3241"/>
      <w:bookmarkEnd w:id="3242"/>
      <w:bookmarkEnd w:id="3243"/>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BFC74C4" w:rsidR="001E361C" w:rsidRPr="001E361C" w:rsidRDefault="001E361C" w:rsidP="001E361C">
      <w:pPr>
        <w:pStyle w:val="PL"/>
        <w:rPr>
          <w:lang w:val="en-US" w:eastAsia="es-ES"/>
        </w:rPr>
      </w:pPr>
      <w:r w:rsidRPr="001E361C">
        <w:rPr>
          <w:lang w:val="en-US" w:eastAsia="es-ES"/>
        </w:rPr>
        <w:t xml:space="preserve">  version: 1.0.</w:t>
      </w:r>
      <w:r w:rsidR="00D36FA0">
        <w:rPr>
          <w:lang w:val="en-US" w:eastAsia="es-ES"/>
        </w:rPr>
        <w:t>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5F185925"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4420C765" w:rsidR="008A7653" w:rsidRPr="002437CB" w:rsidRDefault="008A7653" w:rsidP="008A7653">
      <w:pPr>
        <w:pStyle w:val="PL"/>
        <w:rPr>
          <w:lang w:val="en-US" w:eastAsia="es-ES"/>
        </w:rPr>
      </w:pPr>
      <w:r w:rsidRPr="002437CB">
        <w:rPr>
          <w:lang w:val="en-US" w:eastAsia="es-ES"/>
        </w:rPr>
        <w:t xml:space="preserve">    3GPP TS 29.482 v</w:t>
      </w:r>
      <w:r w:rsidR="00736069">
        <w:rPr>
          <w:lang w:val="en-US" w:eastAsia="es-ES"/>
        </w:rPr>
        <w:t>19</w:t>
      </w:r>
      <w:r w:rsidRPr="002437CB">
        <w:rPr>
          <w:lang w:val="en-US" w:eastAsia="es-ES"/>
        </w:rPr>
        <w:t>.</w:t>
      </w:r>
      <w:r w:rsidR="00563E4E">
        <w:rPr>
          <w:lang w:val="en-US" w:eastAsia="es-ES"/>
        </w:rPr>
        <w:t>1</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88E3732"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244" w:name="_Toc212496222"/>
      <w:bookmarkStart w:id="3245" w:name="_Toc214953795"/>
      <w:bookmarkStart w:id="3246" w:name="_Toc214954521"/>
      <w:bookmarkStart w:id="3247" w:name="_Toc222152733"/>
      <w:r w:rsidRPr="002437CB">
        <w:t>A.</w:t>
      </w:r>
      <w:r w:rsidR="001E7E85" w:rsidRPr="002437CB">
        <w:t>6</w:t>
      </w:r>
      <w:r w:rsidRPr="002437CB">
        <w:tab/>
      </w:r>
      <w:r w:rsidRPr="002437CB">
        <w:rPr>
          <w:lang w:eastAsia="zh-CN"/>
        </w:rPr>
        <w:t>MLR_ModelInformationDiscovery</w:t>
      </w:r>
      <w:r w:rsidRPr="002437CB">
        <w:t xml:space="preserve"> API</w:t>
      </w:r>
      <w:bookmarkEnd w:id="3244"/>
      <w:bookmarkEnd w:id="3245"/>
      <w:bookmarkEnd w:id="3246"/>
      <w:bookmarkEnd w:id="3247"/>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248" w:name="_Toc212496223"/>
      <w:bookmarkStart w:id="3249" w:name="_Toc214953796"/>
      <w:bookmarkStart w:id="3250" w:name="_Toc214954522"/>
      <w:bookmarkStart w:id="3251" w:name="_Toc222152734"/>
      <w:r w:rsidRPr="002437CB">
        <w:t>A.</w:t>
      </w:r>
      <w:r w:rsidR="00C21B88" w:rsidRPr="002437CB">
        <w:t>7</w:t>
      </w:r>
      <w:r w:rsidRPr="002437CB">
        <w:tab/>
      </w:r>
      <w:r w:rsidRPr="002437CB">
        <w:rPr>
          <w:lang w:val="en-US"/>
        </w:rPr>
        <w:t>AIMLES_AIMLEClientSelection</w:t>
      </w:r>
      <w:r w:rsidRPr="002437CB">
        <w:t xml:space="preserve"> API</w:t>
      </w:r>
      <w:bookmarkEnd w:id="3248"/>
      <w:bookmarkEnd w:id="3249"/>
      <w:bookmarkEnd w:id="3250"/>
      <w:bookmarkEnd w:id="3251"/>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2ADD4B9D" w:rsidR="00D90781" w:rsidRPr="00D90781" w:rsidRDefault="00D90781" w:rsidP="00D90781">
      <w:pPr>
        <w:pStyle w:val="PL"/>
        <w:rPr>
          <w:lang w:val="en-US" w:eastAsia="es-ES"/>
        </w:rPr>
      </w:pPr>
      <w:r w:rsidRPr="00D90781">
        <w:rPr>
          <w:lang w:val="en-US" w:eastAsia="es-ES"/>
        </w:rPr>
        <w:t xml:space="preserve">  version: 1.0.0</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7777777" w:rsidR="00D90781" w:rsidRPr="00D90781" w:rsidRDefault="00D90781" w:rsidP="00D90781">
      <w:pPr>
        <w:pStyle w:val="PL"/>
        <w:rPr>
          <w:lang w:val="en-US" w:eastAsia="es-ES"/>
        </w:rPr>
      </w:pPr>
      <w:r w:rsidRPr="00D90781">
        <w:rPr>
          <w:lang w:val="en-US" w:eastAsia="es-ES"/>
        </w:rPr>
        <w:t xml:space="preserve">    © 2025,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04C09900" w:rsidR="008332F0" w:rsidRPr="002437CB" w:rsidRDefault="008332F0" w:rsidP="008332F0">
      <w:pPr>
        <w:pStyle w:val="PL"/>
        <w:rPr>
          <w:lang w:val="en-US" w:eastAsia="es-ES"/>
        </w:rPr>
      </w:pPr>
      <w:r w:rsidRPr="002437CB">
        <w:rPr>
          <w:lang w:val="en-US" w:eastAsia="es-ES"/>
        </w:rPr>
        <w:t xml:space="preserve">    3GPP TS 29.482 v</w:t>
      </w:r>
      <w:r w:rsidR="00C626B8">
        <w:rPr>
          <w:lang w:val="en-US" w:eastAsia="es-ES"/>
        </w:rPr>
        <w:t>19</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252" w:name="_Toc212496224"/>
      <w:bookmarkStart w:id="3253" w:name="_Toc214953797"/>
      <w:bookmarkStart w:id="3254" w:name="_Toc214954523"/>
      <w:bookmarkStart w:id="3255" w:name="_Toc222152735"/>
      <w:r w:rsidRPr="002437CB">
        <w:t>A.</w:t>
      </w:r>
      <w:r w:rsidR="0097489D" w:rsidRPr="002437CB">
        <w:t>8</w:t>
      </w:r>
      <w:r w:rsidRPr="002437CB">
        <w:tab/>
        <w:t>AIMLES_AIMLEServiceOperationsManagement API</w:t>
      </w:r>
      <w:bookmarkEnd w:id="3252"/>
      <w:bookmarkEnd w:id="3253"/>
      <w:bookmarkEnd w:id="3254"/>
      <w:bookmarkEnd w:id="3255"/>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256" w:name="_Toc212496225"/>
      <w:bookmarkStart w:id="3257" w:name="_Toc214953798"/>
      <w:bookmarkStart w:id="3258" w:name="_Toc214954524"/>
      <w:bookmarkStart w:id="3259" w:name="_Toc222152736"/>
      <w:r w:rsidRPr="002437CB">
        <w:t>A.</w:t>
      </w:r>
      <w:r w:rsidR="008F29A0" w:rsidRPr="002437CB">
        <w:t>9</w:t>
      </w:r>
      <w:r w:rsidRPr="002437CB">
        <w:tab/>
        <w:t>AIMLES_HierarchicalComputingAssist API</w:t>
      </w:r>
      <w:bookmarkEnd w:id="3256"/>
      <w:bookmarkEnd w:id="3257"/>
      <w:bookmarkEnd w:id="3258"/>
      <w:bookmarkEnd w:id="3259"/>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260" w:name="_Toc195628442"/>
      <w:bookmarkStart w:id="3261" w:name="_Toc212496226"/>
      <w:bookmarkStart w:id="3262" w:name="_Toc214953799"/>
      <w:bookmarkStart w:id="3263" w:name="_Toc214954525"/>
      <w:bookmarkStart w:id="3264" w:name="_Toc222152737"/>
      <w:r w:rsidRPr="002437CB">
        <w:rPr>
          <w:rFonts w:cs="Arial"/>
        </w:rPr>
        <w:t>A.10</w:t>
      </w:r>
      <w:r w:rsidRPr="002437CB">
        <w:rPr>
          <w:rFonts w:cs="Arial"/>
        </w:rPr>
        <w:tab/>
      </w:r>
      <w:bookmarkEnd w:id="3260"/>
      <w:r w:rsidRPr="002437CB">
        <w:rPr>
          <w:rFonts w:cs="Arial"/>
          <w:lang w:val="en-US"/>
        </w:rPr>
        <w:t>AIMLES_AssistedMLModelSelection</w:t>
      </w:r>
      <w:r w:rsidRPr="002437CB">
        <w:rPr>
          <w:rFonts w:cs="Arial"/>
          <w:lang w:eastAsia="zh-CN"/>
        </w:rPr>
        <w:t xml:space="preserve"> API</w:t>
      </w:r>
      <w:bookmarkEnd w:id="3261"/>
      <w:bookmarkEnd w:id="3262"/>
      <w:bookmarkEnd w:id="3263"/>
      <w:bookmarkEnd w:id="3264"/>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06CD50A2" w:rsidR="00A92738" w:rsidRDefault="00A92738" w:rsidP="00A92738">
      <w:pPr>
        <w:pStyle w:val="PL"/>
      </w:pPr>
      <w:r>
        <w:t xml:space="preserve">  version: 1.0.0</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7777777" w:rsidR="00A92738" w:rsidRDefault="00A92738" w:rsidP="00A92738">
      <w:pPr>
        <w:pStyle w:val="PL"/>
      </w:pPr>
      <w:r>
        <w:t xml:space="preserve">    © 2025,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011F1623" w:rsidR="005E7E36" w:rsidRPr="002437CB" w:rsidRDefault="005E7E36" w:rsidP="005E7E36">
      <w:pPr>
        <w:pStyle w:val="PL"/>
      </w:pPr>
      <w:r w:rsidRPr="002437CB">
        <w:t xml:space="preserve">    3GPP TS 29.482 v</w:t>
      </w:r>
      <w:r w:rsidR="00402F87">
        <w:t>19</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265" w:name="_Toc212496227"/>
      <w:bookmarkStart w:id="3266" w:name="_Toc214953800"/>
      <w:bookmarkStart w:id="3267" w:name="_Toc214954526"/>
      <w:bookmarkStart w:id="3268" w:name="_Toc222152738"/>
      <w:r w:rsidRPr="002437CB">
        <w:t>A.11</w:t>
      </w:r>
      <w:r w:rsidRPr="002437CB">
        <w:tab/>
      </w:r>
      <w:r w:rsidRPr="002437CB">
        <w:rPr>
          <w:lang w:eastAsia="zh-CN"/>
        </w:rPr>
        <w:t>AIMLES_MLModelRetrieval API</w:t>
      </w:r>
      <w:bookmarkEnd w:id="3265"/>
      <w:bookmarkEnd w:id="3266"/>
      <w:bookmarkEnd w:id="3267"/>
      <w:bookmarkEnd w:id="3268"/>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269" w:name="_Toc212496228"/>
      <w:bookmarkStart w:id="3270" w:name="_Toc214953801"/>
      <w:bookmarkStart w:id="3271" w:name="_Toc214954527"/>
      <w:bookmarkStart w:id="3272" w:name="_Toc222152739"/>
      <w:r w:rsidRPr="002437CB">
        <w:t>A.12</w:t>
      </w:r>
      <w:r w:rsidRPr="002437CB">
        <w:tab/>
      </w:r>
      <w:r w:rsidRPr="002437CB">
        <w:rPr>
          <w:lang w:eastAsia="zh-CN"/>
        </w:rPr>
        <w:t>AIMLES_SplitOpNodeRegistration</w:t>
      </w:r>
      <w:r w:rsidRPr="002437CB">
        <w:t xml:space="preserve"> API</w:t>
      </w:r>
      <w:bookmarkEnd w:id="3269"/>
      <w:bookmarkEnd w:id="3270"/>
      <w:bookmarkEnd w:id="3271"/>
      <w:bookmarkEnd w:id="3272"/>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8CD4C35" w:rsidR="003B590E" w:rsidRPr="003B590E" w:rsidRDefault="003B590E" w:rsidP="003B590E">
      <w:pPr>
        <w:pStyle w:val="PL"/>
        <w:rPr>
          <w:lang w:val="en-US" w:eastAsia="es-ES"/>
        </w:rPr>
      </w:pPr>
      <w:r w:rsidRPr="003B590E">
        <w:rPr>
          <w:lang w:val="en-US" w:eastAsia="es-ES"/>
        </w:rPr>
        <w:t xml:space="preserve">  version: 1.0.0</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7777777" w:rsidR="003B590E" w:rsidRPr="003B590E" w:rsidRDefault="003B590E" w:rsidP="003B590E">
      <w:pPr>
        <w:pStyle w:val="PL"/>
        <w:rPr>
          <w:lang w:val="en-US" w:eastAsia="es-ES"/>
        </w:rPr>
      </w:pPr>
      <w:r w:rsidRPr="003B590E">
        <w:rPr>
          <w:lang w:val="en-US" w:eastAsia="es-ES"/>
        </w:rPr>
        <w:t xml:space="preserve">    © 2025,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710AC950" w:rsidR="005547B3" w:rsidRPr="002437CB" w:rsidRDefault="005547B3" w:rsidP="005547B3">
      <w:pPr>
        <w:pStyle w:val="PL"/>
        <w:rPr>
          <w:lang w:val="en-US" w:eastAsia="es-ES"/>
        </w:rPr>
      </w:pPr>
      <w:r w:rsidRPr="002437CB">
        <w:rPr>
          <w:lang w:val="en-US" w:eastAsia="es-ES"/>
        </w:rPr>
        <w:t xml:space="preserve">    3GPP TS 29.482 v</w:t>
      </w:r>
      <w:r w:rsidR="004E3378">
        <w:rPr>
          <w:lang w:val="en-US" w:eastAsia="es-ES"/>
        </w:rPr>
        <w:t>19</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77777777" w:rsidR="005547B3" w:rsidRPr="002437CB" w:rsidRDefault="005547B3" w:rsidP="005547B3">
      <w:pPr>
        <w:pStyle w:val="PL"/>
        <w:rPr>
          <w:lang w:val="en-US" w:eastAsia="es-ES"/>
        </w:rPr>
      </w:pPr>
      <w:r w:rsidRPr="002437CB">
        <w:rPr>
          <w:lang w:val="en-US" w:eastAsia="es-ES"/>
        </w:rPr>
        <w:t xml:space="preserve">      summary: Request the creation of a Individual AIMLE Split Operation Node Register.</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2E2CD0FE" w14:textId="77777777" w:rsidR="005547B3" w:rsidRPr="002437CB" w:rsidRDefault="005547B3" w:rsidP="005547B3">
      <w:pPr>
        <w:pStyle w:val="PL"/>
        <w:rPr>
          <w:lang w:val="en-US" w:eastAsia="es-ES"/>
        </w:rPr>
      </w:pPr>
      <w:r w:rsidRPr="002437CB">
        <w:rPr>
          <w:lang w:val="en-US" w:eastAsia="es-ES"/>
        </w:rPr>
        <w:t xml:space="preserve">            The registration of the new Individual AIMLE AIMLE Split Operation Node Register is confirmed</w:t>
      </w:r>
    </w:p>
    <w:p w14:paraId="085A601E" w14:textId="77777777" w:rsidR="005547B3" w:rsidRPr="002437CB" w:rsidRDefault="005547B3" w:rsidP="005547B3">
      <w:pPr>
        <w:pStyle w:val="PL"/>
        <w:rPr>
          <w:lang w:val="en-US" w:eastAsia="es-ES"/>
        </w:rPr>
      </w:pPr>
      <w:r w:rsidRPr="002437CB">
        <w:rPr>
          <w:lang w:val="en-US" w:eastAsia="es-ES"/>
        </w:rPr>
        <w:t xml:space="preserve">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5F444369" w14:textId="77777777" w:rsidR="005547B3" w:rsidRPr="002437CB" w:rsidRDefault="005547B3" w:rsidP="005547B3">
      <w:pPr>
        <w:pStyle w:val="PL"/>
        <w:rPr>
          <w:lang w:val="en-US" w:eastAsia="es-ES"/>
        </w:rPr>
      </w:pPr>
      <w:r w:rsidRPr="002437CB">
        <w:rPr>
          <w:lang w:val="en-US" w:eastAsia="es-ES"/>
        </w:rPr>
        <w:t xml:space="preserve">      summary: Retrieve an existing Individual AIMLE Split Operation Node Register 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77777777" w:rsidR="005547B3" w:rsidRPr="002437CB" w:rsidRDefault="005547B3" w:rsidP="005547B3">
      <w:pPr>
        <w:pStyle w:val="PL"/>
        <w:rPr>
          <w:lang w:val="en-US" w:eastAsia="es-ES"/>
        </w:rPr>
      </w:pPr>
      <w:r w:rsidRPr="002437CB">
        <w:rPr>
          <w:lang w:val="en-US" w:eastAsia="es-ES"/>
        </w:rPr>
        <w:t xml:space="preserve">            OK. The requested information on the Individual Resgietered AIMLE Split</w:t>
      </w:r>
    </w:p>
    <w:p w14:paraId="44D18CAD" w14:textId="77777777" w:rsidR="005547B3" w:rsidRPr="002437CB" w:rsidRDefault="005547B3" w:rsidP="005547B3">
      <w:pPr>
        <w:pStyle w:val="PL"/>
        <w:rPr>
          <w:lang w:val="en-US" w:eastAsia="es-ES"/>
        </w:rPr>
      </w:pPr>
      <w:r w:rsidRPr="002437CB">
        <w:rPr>
          <w:lang w:val="en-US" w:eastAsia="es-ES"/>
        </w:rPr>
        <w:t xml:space="preserve">            Operation Node Register is confirmed and a representation of that resource 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F93D5F9" w14:textId="77777777" w:rsidR="005547B3" w:rsidRPr="002437CB" w:rsidRDefault="005547B3" w:rsidP="005547B3">
      <w:pPr>
        <w:pStyle w:val="PL"/>
        <w:rPr>
          <w:lang w:val="en-US" w:eastAsia="es-ES"/>
        </w:rPr>
      </w:pPr>
      <w:r w:rsidRPr="002437CB">
        <w:rPr>
          <w:lang w:val="en-US" w:eastAsia="es-ES"/>
        </w:rPr>
        <w:t xml:space="preserve">      summary: Request the update of an existing Individual AIMLE Split Operation Node Register 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249A0485" w14:textId="77777777" w:rsidR="005547B3" w:rsidRPr="002437CB" w:rsidRDefault="005547B3" w:rsidP="005547B3">
      <w:pPr>
        <w:pStyle w:val="PL"/>
        <w:rPr>
          <w:lang w:val="en-US" w:eastAsia="es-ES"/>
        </w:rPr>
      </w:pPr>
      <w:r w:rsidRPr="002437CB">
        <w:rPr>
          <w:lang w:val="en-US" w:eastAsia="es-ES"/>
        </w:rPr>
        <w:t xml:space="preserve">            OK. The requested update of the Individual Registered AIMLE Split Operation</w:t>
      </w:r>
    </w:p>
    <w:p w14:paraId="43AC271A" w14:textId="77777777" w:rsidR="005547B3" w:rsidRPr="002437CB" w:rsidRDefault="005547B3" w:rsidP="005547B3">
      <w:pPr>
        <w:pStyle w:val="PL"/>
        <w:rPr>
          <w:lang w:val="en-US" w:eastAsia="es-ES"/>
        </w:rPr>
      </w:pPr>
      <w:r w:rsidRPr="002437CB">
        <w:rPr>
          <w:lang w:val="en-US" w:eastAsia="es-ES"/>
        </w:rPr>
        <w:t xml:space="preserve">            Node Register 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256CA54C" w14:textId="77777777" w:rsidR="005547B3" w:rsidRPr="002437CB" w:rsidRDefault="005547B3" w:rsidP="005547B3">
      <w:pPr>
        <w:pStyle w:val="PL"/>
        <w:rPr>
          <w:lang w:val="en-US" w:eastAsia="es-ES"/>
        </w:rPr>
      </w:pPr>
      <w:r w:rsidRPr="002437CB">
        <w:rPr>
          <w:lang w:val="en-US" w:eastAsia="es-ES"/>
        </w:rPr>
        <w:t xml:space="preserve">            No Content. The Individual AIMLE Split Operation Node Register resource is</w:t>
      </w:r>
    </w:p>
    <w:p w14:paraId="540E1C64" w14:textId="77777777" w:rsidR="005547B3" w:rsidRPr="002437CB" w:rsidRDefault="005547B3" w:rsidP="005547B3">
      <w:pPr>
        <w:pStyle w:val="PL"/>
        <w:rPr>
          <w:lang w:val="en-US" w:eastAsia="es-ES"/>
        </w:rPr>
      </w:pPr>
      <w:r w:rsidRPr="002437CB">
        <w:rPr>
          <w:lang w:val="en-US" w:eastAsia="es-ES"/>
        </w:rPr>
        <w:t xml:space="preserve">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1FC630F2" w14:textId="77777777" w:rsidR="005547B3" w:rsidRPr="002437CB" w:rsidRDefault="005547B3" w:rsidP="005547B3">
      <w:pPr>
        <w:pStyle w:val="PL"/>
        <w:rPr>
          <w:lang w:val="en-US" w:eastAsia="es-ES"/>
        </w:rPr>
      </w:pPr>
      <w:r w:rsidRPr="002437CB">
        <w:rPr>
          <w:lang w:val="en-US" w:eastAsia="es-ES"/>
        </w:rPr>
        <w:t xml:space="preserve">      summary: Request the modification of an existing Individual AIMLE Split Operation Node Register 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77777777" w:rsidR="005547B3" w:rsidRPr="002437CB" w:rsidRDefault="005547B3" w:rsidP="005547B3">
      <w:pPr>
        <w:pStyle w:val="PL"/>
        <w:rPr>
          <w:lang w:val="en-US" w:eastAsia="es-ES"/>
        </w:rPr>
      </w:pPr>
      <w:r w:rsidRPr="002437CB">
        <w:rPr>
          <w:lang w:val="en-US" w:eastAsia="es-ES"/>
        </w:rPr>
        <w:t xml:space="preserve">            OK. The requested modification of the Individual Registered AIMLE Split Operation Node</w:t>
      </w:r>
    </w:p>
    <w:p w14:paraId="760E1D10" w14:textId="77777777" w:rsidR="005547B3" w:rsidRPr="002437CB" w:rsidRDefault="005547B3" w:rsidP="005547B3">
      <w:pPr>
        <w:pStyle w:val="PL"/>
        <w:rPr>
          <w:lang w:val="en-US" w:eastAsia="es-ES"/>
        </w:rPr>
      </w:pPr>
      <w:r w:rsidRPr="002437CB">
        <w:rPr>
          <w:lang w:val="en-US" w:eastAsia="es-ES"/>
        </w:rPr>
        <w:t xml:space="preserve">            Register 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77777777" w:rsidR="005547B3" w:rsidRPr="002437CB" w:rsidRDefault="005547B3" w:rsidP="005547B3">
      <w:pPr>
        <w:pStyle w:val="PL"/>
        <w:rPr>
          <w:lang w:val="en-US" w:eastAsia="es-ES"/>
        </w:rPr>
      </w:pPr>
      <w:r w:rsidRPr="002437CB">
        <w:rPr>
          <w:lang w:val="en-US" w:eastAsia="es-ES"/>
        </w:rPr>
        <w:t xml:space="preserve">            No Content. The requested modification of the Individual Registered AIMLE Split</w:t>
      </w:r>
    </w:p>
    <w:p w14:paraId="6F9DF6D8" w14:textId="77777777" w:rsidR="005547B3" w:rsidRPr="002437CB" w:rsidRDefault="005547B3" w:rsidP="005547B3">
      <w:pPr>
        <w:pStyle w:val="PL"/>
        <w:rPr>
          <w:lang w:val="en-US" w:eastAsia="es-ES"/>
        </w:rPr>
      </w:pPr>
      <w:r w:rsidRPr="002437CB">
        <w:rPr>
          <w:lang w:val="en-US" w:eastAsia="es-ES"/>
        </w:rPr>
        <w:t xml:space="preserve">            Operation Node Register 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77777777" w:rsidR="005547B3" w:rsidRPr="002437CB" w:rsidRDefault="005547B3" w:rsidP="005547B3">
      <w:pPr>
        <w:pStyle w:val="PL"/>
        <w:rPr>
          <w:lang w:val="en-US" w:eastAsia="es-ES"/>
        </w:rPr>
      </w:pPr>
      <w:r w:rsidRPr="002437CB">
        <w:rPr>
          <w:lang w:val="en-US" w:eastAsia="es-ES"/>
        </w:rPr>
        <w:t xml:space="preserve">      summary: Remove the Individual AIMLE Split Operation Node Register.</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406E1BAA" w14:textId="77777777" w:rsidR="005547B3" w:rsidRPr="002437CB" w:rsidRDefault="005547B3" w:rsidP="005547B3">
      <w:pPr>
        <w:pStyle w:val="PL"/>
        <w:rPr>
          <w:lang w:val="en-US" w:eastAsia="es-ES"/>
        </w:rPr>
      </w:pPr>
      <w:r w:rsidRPr="002437CB">
        <w:rPr>
          <w:lang w:val="en-US" w:eastAsia="es-ES"/>
        </w:rPr>
        <w:t xml:space="preserve">            Deregistration of the Individual Registered AIMLE Split Operation Node Register is</w:t>
      </w:r>
    </w:p>
    <w:p w14:paraId="5B281E1A" w14:textId="77777777" w:rsidR="005547B3" w:rsidRPr="002437CB" w:rsidRDefault="005547B3" w:rsidP="005547B3">
      <w:pPr>
        <w:pStyle w:val="PL"/>
        <w:rPr>
          <w:lang w:val="en-US" w:eastAsia="es-ES"/>
        </w:rPr>
      </w:pPr>
      <w:r w:rsidRPr="002437CB">
        <w:rPr>
          <w:lang w:val="en-US" w:eastAsia="es-ES"/>
        </w:rPr>
        <w:t xml:space="preserve">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00FA13CE" w14:textId="77777777" w:rsidR="005547B3" w:rsidRPr="002437CB" w:rsidRDefault="005547B3" w:rsidP="005547B3">
      <w:pPr>
        <w:pStyle w:val="PL"/>
        <w:rPr>
          <w:lang w:val="en-US" w:eastAsia="es-ES"/>
        </w:rPr>
      </w:pPr>
      <w:r w:rsidRPr="002437CB">
        <w:rPr>
          <w:lang w:val="en-US" w:eastAsia="es-ES"/>
        </w:rPr>
        <w:t xml:space="preserve">      description: Represents the split operation node register 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33D37D6A" w14:textId="77777777" w:rsidR="00662180" w:rsidRPr="00C07EFD" w:rsidRDefault="00662180" w:rsidP="00662180">
      <w:pPr>
        <w:pStyle w:val="PL"/>
      </w:pPr>
      <w:r w:rsidRPr="00C07EFD">
        <w:t xml:space="preserve">    </w:t>
      </w:r>
      <w:r w:rsidRPr="0001537B">
        <w:t>SuppMlTaskType</w:t>
      </w:r>
      <w:r w:rsidRPr="00C07EFD">
        <w:t>:</w:t>
      </w:r>
    </w:p>
    <w:p w14:paraId="537F2100" w14:textId="77777777" w:rsidR="00662180" w:rsidRPr="00C07EFD" w:rsidRDefault="00662180" w:rsidP="00662180">
      <w:pPr>
        <w:pStyle w:val="PL"/>
      </w:pPr>
      <w:r w:rsidRPr="00C07EFD">
        <w:t xml:space="preserve">      anyOf:</w:t>
      </w:r>
    </w:p>
    <w:p w14:paraId="4F21E081" w14:textId="77777777" w:rsidR="00662180" w:rsidRPr="00C07EFD" w:rsidRDefault="00662180" w:rsidP="00662180">
      <w:pPr>
        <w:pStyle w:val="PL"/>
      </w:pPr>
      <w:r w:rsidRPr="00C07EFD">
        <w:t xml:space="preserve">      - type: string</w:t>
      </w:r>
    </w:p>
    <w:p w14:paraId="61AE9718" w14:textId="77777777" w:rsidR="00662180" w:rsidRPr="00C07EFD" w:rsidRDefault="00662180" w:rsidP="00662180">
      <w:pPr>
        <w:pStyle w:val="PL"/>
      </w:pPr>
      <w:r w:rsidRPr="00C07EFD">
        <w:t xml:space="preserve">        enum:</w:t>
      </w:r>
    </w:p>
    <w:p w14:paraId="01E7529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FL_CLIENT</w:t>
      </w:r>
    </w:p>
    <w:p w14:paraId="2257CFF5" w14:textId="77777777" w:rsidR="00662180" w:rsidRDefault="00662180" w:rsidP="00662180">
      <w:pPr>
        <w:pStyle w:val="PL"/>
        <w:rPr>
          <w:lang w:eastAsia="zh-CN"/>
        </w:rPr>
      </w:pPr>
      <w:r>
        <w:rPr>
          <w:lang w:eastAsia="zh-CN"/>
        </w:rPr>
        <w:t xml:space="preserve">          - FL_SERVER</w:t>
      </w:r>
    </w:p>
    <w:p w14:paraId="1DD1BBD5" w14:textId="77777777" w:rsidR="00662180" w:rsidRPr="00C07EFD" w:rsidRDefault="00662180" w:rsidP="00662180">
      <w:pPr>
        <w:pStyle w:val="PL"/>
      </w:pPr>
      <w:r w:rsidRPr="00C07EFD">
        <w:t xml:space="preserve">      - type: string</w:t>
      </w:r>
    </w:p>
    <w:p w14:paraId="121F8BFC" w14:textId="77777777" w:rsidR="00662180" w:rsidRPr="00C07EFD" w:rsidRDefault="00662180" w:rsidP="00662180">
      <w:pPr>
        <w:pStyle w:val="PL"/>
      </w:pPr>
      <w:r w:rsidRPr="00C07EFD">
        <w:t xml:space="preserve">        description: &gt;</w:t>
      </w:r>
    </w:p>
    <w:p w14:paraId="5F49FF76" w14:textId="77777777" w:rsidR="00662180" w:rsidRPr="00C07EFD" w:rsidRDefault="00662180" w:rsidP="00662180">
      <w:pPr>
        <w:pStyle w:val="PL"/>
      </w:pPr>
      <w:r w:rsidRPr="00C07EFD">
        <w:t xml:space="preserve">          This string provides forward-compatibility with future extensions to the enumeration</w:t>
      </w:r>
    </w:p>
    <w:p w14:paraId="34DA458F" w14:textId="77777777" w:rsidR="00662180" w:rsidRPr="00C07EFD" w:rsidRDefault="00662180" w:rsidP="00662180">
      <w:pPr>
        <w:pStyle w:val="PL"/>
      </w:pPr>
      <w:r w:rsidRPr="00C07EFD">
        <w:t xml:space="preserve">          and is not used to encode content defined in the present version of this API.</w:t>
      </w:r>
    </w:p>
    <w:p w14:paraId="34AB43CF"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29553345"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AIML role identity of the AIMLE Split</w:t>
      </w:r>
    </w:p>
    <w:p w14:paraId="449C9417" w14:textId="77777777" w:rsidR="00662180" w:rsidRPr="00C07EFD" w:rsidRDefault="00662180" w:rsidP="00662180">
      <w:pPr>
        <w:pStyle w:val="PL"/>
        <w:rPr>
          <w:rFonts w:eastAsiaTheme="minorEastAsia"/>
        </w:rPr>
      </w:pPr>
      <w:r>
        <w:t xml:space="preserve">        Operation Node Register.  </w:t>
      </w:r>
    </w:p>
    <w:p w14:paraId="45EA0EC5"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3F45824B" w14:textId="77777777" w:rsidR="00662180" w:rsidRDefault="00662180" w:rsidP="00662180">
      <w:pPr>
        <w:pStyle w:val="PL"/>
        <w:rPr>
          <w:lang w:eastAsia="zh-CN"/>
        </w:rPr>
      </w:pPr>
      <w:r w:rsidRPr="00C07EFD">
        <w:rPr>
          <w:rFonts w:eastAsiaTheme="minorEastAsia"/>
        </w:rPr>
        <w:t xml:space="preserve">        - </w:t>
      </w:r>
      <w:r>
        <w:rPr>
          <w:lang w:eastAsia="zh-CN"/>
        </w:rPr>
        <w:t>FL_CLIENT: Identifies the supported AIML role of AIMLE Split Operation Node Register is</w:t>
      </w:r>
    </w:p>
    <w:p w14:paraId="68A45235" w14:textId="77777777" w:rsidR="00662180" w:rsidRDefault="00662180" w:rsidP="00662180">
      <w:pPr>
        <w:pStyle w:val="PL"/>
        <w:rPr>
          <w:lang w:eastAsia="zh-CN"/>
        </w:rPr>
      </w:pPr>
      <w:r>
        <w:rPr>
          <w:lang w:eastAsia="zh-CN"/>
        </w:rPr>
        <w:t xml:space="preserve">          used as FL client.</w:t>
      </w:r>
    </w:p>
    <w:p w14:paraId="02F2A8BA" w14:textId="77777777" w:rsidR="00662180" w:rsidRDefault="00662180" w:rsidP="00662180">
      <w:pPr>
        <w:pStyle w:val="PL"/>
        <w:rPr>
          <w:lang w:eastAsia="zh-CN"/>
        </w:rPr>
      </w:pPr>
      <w:r>
        <w:rPr>
          <w:lang w:eastAsia="zh-CN"/>
        </w:rPr>
        <w:t xml:space="preserve">        - FL_SERVER: Identifies the supported AIML role of AIMLE Split Operation Node Register is</w:t>
      </w:r>
    </w:p>
    <w:p w14:paraId="323FA982" w14:textId="77777777" w:rsidR="00662180" w:rsidRDefault="00662180" w:rsidP="00662180">
      <w:pPr>
        <w:pStyle w:val="PL"/>
        <w:rPr>
          <w:lang w:eastAsia="zh-CN"/>
        </w:rPr>
      </w:pPr>
      <w:r>
        <w:rPr>
          <w:lang w:eastAsia="zh-CN"/>
        </w:rPr>
        <w:t xml:space="preserve">          used as FL server.</w:t>
      </w:r>
    </w:p>
    <w:p w14:paraId="4F56B413" w14:textId="77777777" w:rsidR="00662180" w:rsidRPr="00C07EFD" w:rsidRDefault="00662180" w:rsidP="00662180">
      <w:pPr>
        <w:pStyle w:val="PL"/>
        <w:rPr>
          <w:rFonts w:eastAsiaTheme="minorEastAsia"/>
        </w:rPr>
      </w:pPr>
    </w:p>
    <w:p w14:paraId="4C471132" w14:textId="77777777" w:rsidR="00662180" w:rsidRPr="00C07EFD" w:rsidRDefault="00662180" w:rsidP="00662180">
      <w:pPr>
        <w:pStyle w:val="PL"/>
      </w:pPr>
      <w:r w:rsidRPr="00C07EFD">
        <w:t xml:space="preserve">    </w:t>
      </w:r>
      <w:r>
        <w:t>MLAppType</w:t>
      </w:r>
      <w:r w:rsidRPr="00C07EFD">
        <w:t>:</w:t>
      </w:r>
    </w:p>
    <w:p w14:paraId="5D6B9244" w14:textId="77777777" w:rsidR="00662180" w:rsidRPr="00C07EFD" w:rsidRDefault="00662180" w:rsidP="00662180">
      <w:pPr>
        <w:pStyle w:val="PL"/>
      </w:pPr>
      <w:r w:rsidRPr="00C07EFD">
        <w:t xml:space="preserve">      anyOf:</w:t>
      </w:r>
    </w:p>
    <w:p w14:paraId="02D71226" w14:textId="77777777" w:rsidR="00662180" w:rsidRPr="00C07EFD" w:rsidRDefault="00662180" w:rsidP="00662180">
      <w:pPr>
        <w:pStyle w:val="PL"/>
      </w:pPr>
      <w:r w:rsidRPr="00C07EFD">
        <w:t xml:space="preserve">      - type: string</w:t>
      </w:r>
    </w:p>
    <w:p w14:paraId="0FDFEE4F" w14:textId="77777777" w:rsidR="00662180" w:rsidRPr="00C07EFD" w:rsidRDefault="00662180" w:rsidP="00662180">
      <w:pPr>
        <w:pStyle w:val="PL"/>
      </w:pPr>
      <w:r w:rsidRPr="00C07EFD">
        <w:t xml:space="preserve">        enum:</w:t>
      </w:r>
    </w:p>
    <w:p w14:paraId="1CC61084"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REINFORCEMENT_LEARNING</w:t>
      </w:r>
    </w:p>
    <w:p w14:paraId="75744AD4" w14:textId="77777777" w:rsidR="00662180" w:rsidRDefault="00662180" w:rsidP="00662180">
      <w:pPr>
        <w:pStyle w:val="PL"/>
        <w:rPr>
          <w:lang w:eastAsia="zh-CN"/>
        </w:rPr>
      </w:pPr>
      <w:r>
        <w:rPr>
          <w:lang w:eastAsia="zh-CN"/>
        </w:rPr>
        <w:t xml:space="preserve">          - SUPERVISED_LEARNING</w:t>
      </w:r>
    </w:p>
    <w:p w14:paraId="09678DAC" w14:textId="77777777" w:rsidR="00662180" w:rsidRDefault="00662180" w:rsidP="00662180">
      <w:pPr>
        <w:pStyle w:val="PL"/>
        <w:rPr>
          <w:lang w:eastAsia="zh-CN"/>
        </w:rPr>
      </w:pPr>
      <w:r>
        <w:rPr>
          <w:lang w:eastAsia="zh-CN"/>
        </w:rPr>
        <w:t xml:space="preserve">          - TRANSFER_LEARNING</w:t>
      </w:r>
    </w:p>
    <w:p w14:paraId="64B2AD43" w14:textId="77777777" w:rsidR="00662180" w:rsidRPr="00C07EFD" w:rsidRDefault="00662180" w:rsidP="00662180">
      <w:pPr>
        <w:pStyle w:val="PL"/>
      </w:pPr>
      <w:r w:rsidRPr="00C07EFD">
        <w:t xml:space="preserve">      - type: string</w:t>
      </w:r>
    </w:p>
    <w:p w14:paraId="35ADE2DE" w14:textId="77777777" w:rsidR="00662180" w:rsidRPr="00C07EFD" w:rsidRDefault="00662180" w:rsidP="00662180">
      <w:pPr>
        <w:pStyle w:val="PL"/>
      </w:pPr>
      <w:r w:rsidRPr="00C07EFD">
        <w:t xml:space="preserve">        description: &gt;</w:t>
      </w:r>
    </w:p>
    <w:p w14:paraId="6AE53E54" w14:textId="77777777" w:rsidR="00662180" w:rsidRPr="00C07EFD" w:rsidRDefault="00662180" w:rsidP="00662180">
      <w:pPr>
        <w:pStyle w:val="PL"/>
      </w:pPr>
      <w:r w:rsidRPr="00C07EFD">
        <w:t xml:space="preserve">          This string provides forward-compatibility with future extensions to the enumeration</w:t>
      </w:r>
    </w:p>
    <w:p w14:paraId="77951AFE" w14:textId="77777777" w:rsidR="00662180" w:rsidRPr="00C07EFD" w:rsidRDefault="00662180" w:rsidP="00662180">
      <w:pPr>
        <w:pStyle w:val="PL"/>
      </w:pPr>
      <w:r w:rsidRPr="00C07EFD">
        <w:t xml:space="preserve">          and is not used to encode content defined in the present version of this API.</w:t>
      </w:r>
    </w:p>
    <w:p w14:paraId="2E39737E"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D106DEE" w14:textId="77777777" w:rsidR="00662180" w:rsidRDefault="00662180" w:rsidP="00662180">
      <w:pPr>
        <w:pStyle w:val="PL"/>
      </w:pPr>
      <w:r w:rsidRPr="00C07EFD">
        <w:t xml:space="preserve">        </w:t>
      </w:r>
      <w:r>
        <w:t>R</w:t>
      </w:r>
      <w:r w:rsidRPr="00384E92">
        <w:t xml:space="preserve">epresents </w:t>
      </w:r>
      <w:r w:rsidRPr="00A20DE4">
        <w:t xml:space="preserve">information regarding </w:t>
      </w:r>
      <w:r>
        <w:t>the supported ML application related to the capability of</w:t>
      </w:r>
    </w:p>
    <w:p w14:paraId="2A563667" w14:textId="77777777" w:rsidR="00662180" w:rsidRPr="00C07EFD" w:rsidRDefault="00662180" w:rsidP="00662180">
      <w:pPr>
        <w:pStyle w:val="PL"/>
        <w:rPr>
          <w:rFonts w:eastAsiaTheme="minorEastAsia"/>
        </w:rPr>
      </w:pPr>
      <w:r>
        <w:t xml:space="preserve">        the AIMLE Split Operation Node Register.  </w:t>
      </w:r>
    </w:p>
    <w:p w14:paraId="4871D978"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52B0B872" w14:textId="77777777" w:rsidR="00662180" w:rsidRDefault="00662180" w:rsidP="00662180">
      <w:pPr>
        <w:pStyle w:val="PL"/>
        <w:rPr>
          <w:lang w:eastAsia="zh-CN"/>
        </w:rPr>
      </w:pPr>
      <w:r w:rsidRPr="00C07EFD">
        <w:rPr>
          <w:rFonts w:eastAsiaTheme="minorEastAsia"/>
        </w:rPr>
        <w:t xml:space="preserve">        - </w:t>
      </w:r>
      <w:r>
        <w:rPr>
          <w:lang w:eastAsia="zh-CN"/>
        </w:rPr>
        <w:t>REINFORCEMENT_LEARNING: Identifies the ML application of reinforcement learning type</w:t>
      </w:r>
    </w:p>
    <w:p w14:paraId="60A0BDCF" w14:textId="77777777" w:rsidR="00662180" w:rsidRDefault="00662180" w:rsidP="00662180">
      <w:pPr>
        <w:pStyle w:val="PL"/>
        <w:rPr>
          <w:lang w:eastAsia="zh-CN"/>
        </w:rPr>
      </w:pPr>
      <w:r>
        <w:rPr>
          <w:lang w:eastAsia="zh-CN"/>
        </w:rPr>
        <w:t xml:space="preserve">          related to the capability of AIMLE Split Operation Node Register.</w:t>
      </w:r>
    </w:p>
    <w:p w14:paraId="119EAA95" w14:textId="77777777" w:rsidR="00662180" w:rsidRDefault="00662180" w:rsidP="00662180">
      <w:pPr>
        <w:pStyle w:val="PL"/>
        <w:rPr>
          <w:lang w:eastAsia="zh-CN"/>
        </w:rPr>
      </w:pPr>
      <w:r>
        <w:rPr>
          <w:lang w:eastAsia="zh-CN"/>
        </w:rPr>
        <w:t xml:space="preserve">        - SUPERVISED_LEARNING: Identifies the ML application of supervised learning type related to</w:t>
      </w:r>
    </w:p>
    <w:p w14:paraId="0F02DDB0" w14:textId="77777777" w:rsidR="00662180" w:rsidRDefault="00662180" w:rsidP="00662180">
      <w:pPr>
        <w:pStyle w:val="PL"/>
        <w:rPr>
          <w:lang w:eastAsia="zh-CN"/>
        </w:rPr>
      </w:pPr>
      <w:r>
        <w:rPr>
          <w:lang w:eastAsia="zh-CN"/>
        </w:rPr>
        <w:t xml:space="preserve">          the capability of AIMLE Split Operation Node Register.</w:t>
      </w:r>
    </w:p>
    <w:p w14:paraId="7BFF6E51" w14:textId="77777777" w:rsidR="00662180" w:rsidRDefault="00662180" w:rsidP="00662180">
      <w:pPr>
        <w:pStyle w:val="PL"/>
        <w:rPr>
          <w:lang w:eastAsia="zh-CN"/>
        </w:rPr>
      </w:pPr>
      <w:r>
        <w:rPr>
          <w:lang w:eastAsia="zh-CN"/>
        </w:rPr>
        <w:t xml:space="preserve">        - TRANSFER_LEARNING: Identifies the ML application of transfer learning type related to the</w:t>
      </w:r>
    </w:p>
    <w:p w14:paraId="11382146" w14:textId="77777777" w:rsidR="00662180" w:rsidRDefault="00662180" w:rsidP="00662180">
      <w:pPr>
        <w:pStyle w:val="PL"/>
        <w:rPr>
          <w:lang w:eastAsia="zh-CN"/>
        </w:rPr>
      </w:pPr>
      <w:r>
        <w:rPr>
          <w:lang w:eastAsia="zh-CN"/>
        </w:rPr>
        <w:t xml:space="preserve">          capability of AIMLE Split Operation Node Register.</w:t>
      </w:r>
    </w:p>
    <w:p w14:paraId="31613A0C" w14:textId="77777777" w:rsidR="00662180" w:rsidRDefault="00662180" w:rsidP="00662180">
      <w:pPr>
        <w:pStyle w:val="PL"/>
        <w:rPr>
          <w:lang w:eastAsia="zh-CN"/>
        </w:rPr>
      </w:pPr>
    </w:p>
    <w:p w14:paraId="79FC9A00" w14:textId="77777777" w:rsidR="00662180" w:rsidRPr="00C07EFD" w:rsidRDefault="00662180" w:rsidP="00662180">
      <w:pPr>
        <w:pStyle w:val="PL"/>
      </w:pPr>
      <w:r w:rsidRPr="00C07EFD">
        <w:t xml:space="preserve">    </w:t>
      </w:r>
      <w:r w:rsidRPr="003670E2">
        <w:t>AvailabilityType</w:t>
      </w:r>
      <w:r w:rsidRPr="00C07EFD">
        <w:t>:</w:t>
      </w:r>
    </w:p>
    <w:p w14:paraId="6AACE251" w14:textId="77777777" w:rsidR="00662180" w:rsidRPr="00C07EFD" w:rsidRDefault="00662180" w:rsidP="00662180">
      <w:pPr>
        <w:pStyle w:val="PL"/>
      </w:pPr>
      <w:r w:rsidRPr="00C07EFD">
        <w:t xml:space="preserve">      anyOf:</w:t>
      </w:r>
    </w:p>
    <w:p w14:paraId="0573220F" w14:textId="77777777" w:rsidR="00662180" w:rsidRPr="00C07EFD" w:rsidRDefault="00662180" w:rsidP="00662180">
      <w:pPr>
        <w:pStyle w:val="PL"/>
      </w:pPr>
      <w:r w:rsidRPr="00C07EFD">
        <w:t xml:space="preserve">      - type: string</w:t>
      </w:r>
    </w:p>
    <w:p w14:paraId="2CEE4AC1" w14:textId="77777777" w:rsidR="00662180" w:rsidRPr="00C07EFD" w:rsidRDefault="00662180" w:rsidP="00662180">
      <w:pPr>
        <w:pStyle w:val="PL"/>
      </w:pPr>
      <w:r w:rsidRPr="00C07EFD">
        <w:t xml:space="preserve">        enum:</w:t>
      </w:r>
    </w:p>
    <w:p w14:paraId="4CB69585" w14:textId="77777777" w:rsidR="00662180" w:rsidRDefault="00662180" w:rsidP="00662180">
      <w:pPr>
        <w:pStyle w:val="PL"/>
        <w:rPr>
          <w:lang w:eastAsia="zh-CN"/>
        </w:rPr>
      </w:pPr>
      <w:r w:rsidRPr="00C07EFD">
        <w:t xml:space="preserve">        </w:t>
      </w:r>
      <w:r>
        <w:t xml:space="preserve">  </w:t>
      </w:r>
      <w:r w:rsidRPr="00C07EFD">
        <w:rPr>
          <w:rFonts w:eastAsiaTheme="minorEastAsia"/>
        </w:rPr>
        <w:t xml:space="preserve">- </w:t>
      </w:r>
      <w:r>
        <w:rPr>
          <w:lang w:eastAsia="zh-CN"/>
        </w:rPr>
        <w:t>AVAILABLE</w:t>
      </w:r>
    </w:p>
    <w:p w14:paraId="1392ED21" w14:textId="77777777" w:rsidR="00662180" w:rsidRDefault="00662180" w:rsidP="00662180">
      <w:pPr>
        <w:pStyle w:val="PL"/>
        <w:rPr>
          <w:lang w:eastAsia="zh-CN"/>
        </w:rPr>
      </w:pPr>
      <w:r>
        <w:rPr>
          <w:lang w:eastAsia="zh-CN"/>
        </w:rPr>
        <w:t xml:space="preserve">          - NOT_AVAILABLE</w:t>
      </w:r>
    </w:p>
    <w:p w14:paraId="069FCE5A" w14:textId="77777777" w:rsidR="00662180" w:rsidRPr="00C07EFD" w:rsidRDefault="00662180" w:rsidP="00662180">
      <w:pPr>
        <w:pStyle w:val="PL"/>
      </w:pPr>
      <w:r w:rsidRPr="00C07EFD">
        <w:t xml:space="preserve">      - type: string</w:t>
      </w:r>
    </w:p>
    <w:p w14:paraId="3BBC117C" w14:textId="77777777" w:rsidR="00662180" w:rsidRPr="00C07EFD" w:rsidRDefault="00662180" w:rsidP="00662180">
      <w:pPr>
        <w:pStyle w:val="PL"/>
      </w:pPr>
      <w:r w:rsidRPr="00C07EFD">
        <w:t xml:space="preserve">        description: &gt;</w:t>
      </w:r>
    </w:p>
    <w:p w14:paraId="38F7A421" w14:textId="77777777" w:rsidR="00662180" w:rsidRPr="00C07EFD" w:rsidRDefault="00662180" w:rsidP="00662180">
      <w:pPr>
        <w:pStyle w:val="PL"/>
      </w:pPr>
      <w:r w:rsidRPr="00C07EFD">
        <w:t xml:space="preserve">          This string provides forward-compatibility with future extensions to the enumeration</w:t>
      </w:r>
    </w:p>
    <w:p w14:paraId="0F6056EA" w14:textId="77777777" w:rsidR="00662180" w:rsidRPr="00C07EFD" w:rsidRDefault="00662180" w:rsidP="00662180">
      <w:pPr>
        <w:pStyle w:val="PL"/>
      </w:pPr>
      <w:r w:rsidRPr="00C07EFD">
        <w:t xml:space="preserve">          and is not used to encode content defined in the present version of this API.</w:t>
      </w:r>
    </w:p>
    <w:p w14:paraId="7DF30913" w14:textId="77777777" w:rsidR="00662180" w:rsidRPr="00C07EFD" w:rsidRDefault="00662180" w:rsidP="00662180">
      <w:pPr>
        <w:pStyle w:val="PL"/>
        <w:rPr>
          <w:rFonts w:eastAsiaTheme="minorEastAsia"/>
        </w:rPr>
      </w:pPr>
      <w:r w:rsidRPr="00C07EFD">
        <w:rPr>
          <w:rFonts w:eastAsiaTheme="minorEastAsia"/>
        </w:rPr>
        <w:t xml:space="preserve">      description: </w:t>
      </w:r>
      <w:r w:rsidRPr="00C07EFD">
        <w:t>|</w:t>
      </w:r>
    </w:p>
    <w:p w14:paraId="6FB01556" w14:textId="77777777" w:rsidR="00662180" w:rsidRDefault="00662180" w:rsidP="00662180">
      <w:pPr>
        <w:pStyle w:val="PL"/>
      </w:pPr>
      <w:r w:rsidRPr="00C07EFD">
        <w:t xml:space="preserve">        </w:t>
      </w:r>
      <w:r>
        <w:t>R</w:t>
      </w:r>
      <w:r w:rsidRPr="00384E92">
        <w:t xml:space="preserve">epresents represents </w:t>
      </w:r>
      <w:r w:rsidRPr="00A20DE4">
        <w:t xml:space="preserve">information regarding </w:t>
      </w:r>
      <w:r>
        <w:t>the availability of the AIMLE Split Operation</w:t>
      </w:r>
    </w:p>
    <w:p w14:paraId="512F72C3" w14:textId="77777777" w:rsidR="00662180" w:rsidRPr="00C07EFD" w:rsidRDefault="00662180" w:rsidP="00662180">
      <w:pPr>
        <w:pStyle w:val="PL"/>
        <w:rPr>
          <w:rFonts w:eastAsiaTheme="minorEastAsia"/>
        </w:rPr>
      </w:pPr>
      <w:r>
        <w:t xml:space="preserve">        Node Register.  </w:t>
      </w:r>
    </w:p>
    <w:p w14:paraId="245279AF" w14:textId="77777777" w:rsidR="00662180" w:rsidRPr="00C07EFD" w:rsidRDefault="00662180" w:rsidP="00662180">
      <w:pPr>
        <w:pStyle w:val="PL"/>
        <w:rPr>
          <w:rFonts w:eastAsiaTheme="minorEastAsia"/>
        </w:rPr>
      </w:pPr>
      <w:r w:rsidRPr="00C07EFD">
        <w:rPr>
          <w:rFonts w:eastAsiaTheme="minorEastAsia"/>
        </w:rPr>
        <w:t xml:space="preserve">        Possible values are:</w:t>
      </w:r>
    </w:p>
    <w:p w14:paraId="0B12F60F" w14:textId="77777777" w:rsidR="00662180" w:rsidRDefault="00662180" w:rsidP="00662180">
      <w:pPr>
        <w:pStyle w:val="PL"/>
        <w:rPr>
          <w:lang w:eastAsia="zh-CN"/>
        </w:rPr>
      </w:pPr>
      <w:r w:rsidRPr="00C07EFD">
        <w:rPr>
          <w:rFonts w:eastAsiaTheme="minorEastAsia"/>
        </w:rPr>
        <w:t xml:space="preserve">        - </w:t>
      </w:r>
      <w:r>
        <w:rPr>
          <w:lang w:eastAsia="zh-CN"/>
        </w:rPr>
        <w:t>AVAILABLE: Identifies the AIMLE Split Operation Node Register is available.</w:t>
      </w:r>
    </w:p>
    <w:p w14:paraId="71765BDD" w14:textId="77777777" w:rsidR="00662180" w:rsidRDefault="00662180" w:rsidP="00662180">
      <w:pPr>
        <w:pStyle w:val="PL"/>
        <w:rPr>
          <w:lang w:eastAsia="zh-CN"/>
        </w:rPr>
      </w:pPr>
      <w:r>
        <w:rPr>
          <w:lang w:eastAsia="zh-CN"/>
        </w:rPr>
        <w:t xml:space="preserve">        - NOT_AVAILABLE: Identifies the AIMLE Split Operation Node Register is not available.</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273" w:name="_Toc212496229"/>
      <w:bookmarkStart w:id="3274" w:name="_Toc214953802"/>
      <w:bookmarkStart w:id="3275" w:name="_Toc214954528"/>
      <w:bookmarkStart w:id="3276" w:name="_Toc222152740"/>
      <w:r w:rsidRPr="002437CB">
        <w:t>A.</w:t>
      </w:r>
      <w:r w:rsidR="004076B8" w:rsidRPr="002437CB">
        <w:t>13</w:t>
      </w:r>
      <w:r w:rsidRPr="002437CB">
        <w:tab/>
        <w:t>AIMLES_MLModelUpdate API</w:t>
      </w:r>
      <w:bookmarkEnd w:id="3273"/>
      <w:bookmarkEnd w:id="3274"/>
      <w:bookmarkEnd w:id="3275"/>
      <w:bookmarkEnd w:id="3276"/>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277" w:name="_Toc212496230"/>
      <w:bookmarkStart w:id="3278" w:name="_Toc214953803"/>
      <w:bookmarkStart w:id="3279" w:name="_Toc214954529"/>
      <w:bookmarkStart w:id="3280" w:name="_Toc222152741"/>
      <w:r w:rsidRPr="002437CB">
        <w:rPr>
          <w:rFonts w:eastAsia="SimSun"/>
        </w:rPr>
        <w:t>A.</w:t>
      </w:r>
      <w:r w:rsidR="004076B8" w:rsidRPr="002437CB">
        <w:rPr>
          <w:rFonts w:eastAsia="SimSun"/>
        </w:rPr>
        <w:t>14</w:t>
      </w:r>
      <w:r w:rsidRPr="002437CB">
        <w:rPr>
          <w:rFonts w:eastAsia="SimSun"/>
        </w:rPr>
        <w:tab/>
        <w:t>AIMLES_FLMemberGroupSupport API</w:t>
      </w:r>
      <w:bookmarkEnd w:id="3277"/>
      <w:bookmarkEnd w:id="3278"/>
      <w:bookmarkEnd w:id="3279"/>
      <w:bookmarkEnd w:id="3280"/>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67DF02FC" w:rsidR="00D53DDD" w:rsidRDefault="00D53DDD" w:rsidP="00D53DDD">
      <w:pPr>
        <w:pStyle w:val="PL"/>
      </w:pPr>
      <w:r>
        <w:t xml:space="preserve">  version: 1.0.0</w:t>
      </w:r>
    </w:p>
    <w:p w14:paraId="0FFD1A97" w14:textId="77777777" w:rsidR="00D53DDD" w:rsidRDefault="00D53DDD" w:rsidP="00D53DDD">
      <w:pPr>
        <w:pStyle w:val="PL"/>
      </w:pPr>
      <w:r>
        <w:t xml:space="preserve">  description: |</w:t>
      </w:r>
    </w:p>
    <w:p w14:paraId="7BF1DA2F" w14:textId="77777777" w:rsidR="00D53DDD" w:rsidRDefault="00D53DDD" w:rsidP="00D53DDD">
      <w:pPr>
        <w:pStyle w:val="PL"/>
      </w:pPr>
      <w:r>
        <w:t xml:space="preserve">    AIMLE Server provides a service consumer to create, update, and delete an FL Member Support</w:t>
      </w:r>
    </w:p>
    <w:p w14:paraId="084C3A48" w14:textId="77777777" w:rsidR="00D53DDD" w:rsidRDefault="00D53DDD" w:rsidP="00D53DDD">
      <w:pPr>
        <w:pStyle w:val="PL"/>
      </w:pPr>
      <w:r>
        <w:t xml:space="preserve">    Group for an FL process.  </w:t>
      </w:r>
    </w:p>
    <w:p w14:paraId="6F64A3B6" w14:textId="77777777" w:rsidR="00D53DDD" w:rsidRDefault="00D53DDD" w:rsidP="00D53DDD">
      <w:pPr>
        <w:pStyle w:val="PL"/>
      </w:pPr>
      <w:r>
        <w:t xml:space="preserve">    © 2025,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27A9B9B4" w:rsidR="006B3FE3" w:rsidRPr="002437CB" w:rsidRDefault="006B3FE3" w:rsidP="006B3FE3">
      <w:pPr>
        <w:pStyle w:val="PL"/>
      </w:pPr>
      <w:r w:rsidRPr="002437CB">
        <w:t xml:space="preserve">    3GPP TS 29.482 v</w:t>
      </w:r>
      <w:r w:rsidR="00FF7363">
        <w:t>19</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77777777" w:rsidR="006B3FE3" w:rsidRPr="002437CB" w:rsidRDefault="006B3FE3" w:rsidP="006B3FE3">
      <w:pPr>
        <w:pStyle w:val="PL"/>
      </w:pPr>
      <w:r w:rsidRPr="002437CB">
        <w:t xml:space="preserve">      summary: Create a new Individual FL Member Support Group 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77777777" w:rsidR="006B3FE3" w:rsidRPr="002437CB" w:rsidRDefault="006B3FE3" w:rsidP="006B3FE3">
      <w:pPr>
        <w:pStyle w:val="PL"/>
        <w:rPr>
          <w:lang w:val="en-US"/>
        </w:rPr>
      </w:pPr>
      <w:r w:rsidRPr="002437CB">
        <w:t xml:space="preserve">            New Individual FL Member Support Group 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77777777" w:rsidR="006B3FE3" w:rsidRPr="002437CB" w:rsidRDefault="006B3FE3" w:rsidP="006B3FE3">
      <w:pPr>
        <w:pStyle w:val="PL"/>
      </w:pPr>
      <w:r w:rsidRPr="002437CB">
        <w:t xml:space="preserve">        description: String identifying an individual FL member support group 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7777777" w:rsidR="006B3FE3" w:rsidRPr="002437CB" w:rsidRDefault="006B3FE3" w:rsidP="006B3FE3">
      <w:pPr>
        <w:pStyle w:val="PL"/>
      </w:pPr>
      <w:r w:rsidRPr="002437CB">
        <w:t xml:space="preserve">      summary: Retrieve an existing Individual FL Member Support Group resource.</w:t>
      </w:r>
    </w:p>
    <w:p w14:paraId="0D2D90C6" w14:textId="77777777" w:rsidR="006B3FE3" w:rsidRPr="002437CB" w:rsidRDefault="006B3FE3" w:rsidP="006B3FE3">
      <w:pPr>
        <w:pStyle w:val="PL"/>
        <w:rPr>
          <w:lang w:val="en-US" w:eastAsia="es-ES"/>
        </w:rPr>
      </w:pPr>
      <w:r w:rsidRPr="002437CB">
        <w:rPr>
          <w:lang w:val="en-US" w:eastAsia="es-ES"/>
        </w:rPr>
        <w:t xml:space="preserve">      operationId: </w:t>
      </w:r>
      <w:r w:rsidRPr="002437CB">
        <w:t>RetrieveFLMemberSupportGroup</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77777777"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cs="Courier New"/>
          <w:noProof w:val="0"/>
          <w:sz w:val="20"/>
          <w:szCs w:val="16"/>
        </w:rPr>
        <w:t xml:space="preserve">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77777777" w:rsidR="006B3FE3" w:rsidRPr="002437CB" w:rsidRDefault="006B3FE3" w:rsidP="006B3FE3">
      <w:pPr>
        <w:pStyle w:val="PL"/>
      </w:pPr>
      <w:r w:rsidRPr="002437CB">
        <w:t xml:space="preserve">          description: The requested "Individual FL member support group”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77777777" w:rsidR="006B3FE3" w:rsidRPr="002437CB" w:rsidRDefault="006B3FE3" w:rsidP="006B3FE3">
      <w:pPr>
        <w:pStyle w:val="PL"/>
      </w:pPr>
      <w:r w:rsidRPr="002437CB">
        <w:t xml:space="preserve">      summary: Update completely an existing Individual FL Member Support Group resource.</w:t>
      </w:r>
    </w:p>
    <w:p w14:paraId="058FF895" w14:textId="77777777" w:rsidR="006B3FE3" w:rsidRPr="002437CB" w:rsidRDefault="006B3FE3" w:rsidP="006B3FE3">
      <w:pPr>
        <w:pStyle w:val="PL"/>
        <w:rPr>
          <w:lang w:val="en-US" w:eastAsia="es-ES"/>
        </w:rPr>
      </w:pPr>
      <w:r w:rsidRPr="002437CB">
        <w:rPr>
          <w:lang w:val="en-US" w:eastAsia="es-ES"/>
        </w:rPr>
        <w:t xml:space="preserve">      operationId: </w:t>
      </w:r>
      <w:r w:rsidRPr="002437CB">
        <w:t>UpdateFLMemberSupportGroup</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77777777"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Support Group</w:t>
      </w:r>
      <w:r w:rsidRPr="002437CB">
        <w:rPr>
          <w:rFonts w:ascii="Times New Roman" w:hAnsi="Times New Roman"/>
          <w:noProof w:val="0"/>
          <w:sz w:val="20"/>
          <w:lang w:val="en-US" w:eastAsia="es-ES"/>
        </w:rPr>
        <w:t xml:space="preserve">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7777777" w:rsidR="006B3FE3" w:rsidRPr="002437CB" w:rsidRDefault="006B3FE3" w:rsidP="006B3FE3">
      <w:pPr>
        <w:pStyle w:val="PL"/>
      </w:pPr>
      <w:r w:rsidRPr="002437CB">
        <w:t xml:space="preserve">      summary: Modify partially an existing Individual FL Member Support Group resource.</w:t>
      </w:r>
    </w:p>
    <w:p w14:paraId="0154F249" w14:textId="77777777" w:rsidR="006B3FE3" w:rsidRPr="002437CB" w:rsidRDefault="006B3FE3" w:rsidP="006B3FE3">
      <w:pPr>
        <w:pStyle w:val="PL"/>
        <w:rPr>
          <w:lang w:val="en-US" w:eastAsia="es-ES"/>
        </w:rPr>
      </w:pPr>
      <w:r w:rsidRPr="002437CB">
        <w:rPr>
          <w:lang w:val="en-US" w:eastAsia="es-ES"/>
        </w:rPr>
        <w:t xml:space="preserve">      operationId: </w:t>
      </w:r>
      <w:r w:rsidRPr="002437CB">
        <w:t>ModifyPartiallyFLMemberSupportGroup</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7777777" w:rsidR="006B3FE3" w:rsidRPr="002437CB" w:rsidRDefault="006B3FE3" w:rsidP="006B3FE3">
      <w:pPr>
        <w:pStyle w:val="PL"/>
      </w:pPr>
      <w:r w:rsidRPr="002437CB">
        <w:rPr>
          <w:lang w:val="en-US" w:eastAsia="es-ES"/>
        </w:rPr>
        <w:t xml:space="preserve">        - </w:t>
      </w:r>
      <w:r w:rsidRPr="002437CB">
        <w:t>Individual FL Member Support Group (Document)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77777777" w:rsidR="006B3FE3" w:rsidRPr="002437CB" w:rsidRDefault="006B3FE3" w:rsidP="006B3FE3">
      <w:pPr>
        <w:pStyle w:val="PL"/>
      </w:pPr>
      <w:r w:rsidRPr="002437CB">
        <w:t xml:space="preserve">            OK. The individual FL member support group 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77777777" w:rsidR="006B3FE3" w:rsidRPr="002437CB" w:rsidRDefault="006B3FE3" w:rsidP="006B3FE3">
      <w:pPr>
        <w:pStyle w:val="PL"/>
      </w:pPr>
      <w:r w:rsidRPr="002437CB">
        <w:t xml:space="preserve">      summary: Deletes an individual FL member support group.</w:t>
      </w:r>
    </w:p>
    <w:p w14:paraId="54A5AA51" w14:textId="77777777" w:rsidR="006B3FE3" w:rsidRPr="002437CB" w:rsidRDefault="006B3FE3" w:rsidP="006B3FE3">
      <w:pPr>
        <w:pStyle w:val="PL"/>
        <w:rPr>
          <w:lang w:val="en-US" w:eastAsia="es-ES"/>
        </w:rPr>
      </w:pPr>
      <w:r w:rsidRPr="002437CB">
        <w:rPr>
          <w:lang w:val="en-US" w:eastAsia="es-ES"/>
        </w:rPr>
        <w:t xml:space="preserve">      operationId: </w:t>
      </w:r>
      <w:r w:rsidRPr="002437CB">
        <w:t>DeleteFLMemberSupportGroup</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7777777" w:rsidR="006B3FE3" w:rsidRPr="002437CB" w:rsidRDefault="006B3FE3" w:rsidP="006B3FE3">
      <w:pPr>
        <w:pStyle w:val="PL"/>
      </w:pPr>
      <w:r w:rsidRPr="002437CB">
        <w:rPr>
          <w:lang w:val="en-US" w:eastAsia="es-ES"/>
        </w:rPr>
        <w:t xml:space="preserve">        - </w:t>
      </w:r>
      <w:r w:rsidRPr="002437CB">
        <w:t xml:space="preserve">Individual FL Member Support Group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a new Individual FL Member Support Group 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77777777" w:rsidR="006B3FE3" w:rsidRPr="002437CB" w:rsidRDefault="006B3FE3" w:rsidP="006B3FE3">
      <w:pPr>
        <w:pStyle w:val="PL"/>
        <w:rPr>
          <w:lang w:val="en-US" w:eastAsia="es-ES"/>
        </w:rPr>
      </w:pPr>
      <w:r w:rsidRPr="002437CB">
        <w:rPr>
          <w:lang w:val="en-US" w:eastAsia="es-ES"/>
        </w:rPr>
        <w:t xml:space="preserve">      description: Represents </w:t>
      </w:r>
      <w:r w:rsidRPr="002437CB">
        <w:t>individual FL Member Support Group 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281" w:name="_Toc212496231"/>
      <w:bookmarkStart w:id="3282" w:name="_Toc214953804"/>
      <w:bookmarkStart w:id="3283" w:name="_Toc214954530"/>
      <w:bookmarkStart w:id="3284" w:name="_Toc222152742"/>
      <w:r w:rsidRPr="002437CB">
        <w:rPr>
          <w:rFonts w:eastAsia="SimSun"/>
        </w:rPr>
        <w:t>A.</w:t>
      </w:r>
      <w:r w:rsidR="004076B8" w:rsidRPr="002437CB">
        <w:rPr>
          <w:rFonts w:eastAsia="SimSun"/>
        </w:rPr>
        <w:t>15</w:t>
      </w:r>
      <w:r w:rsidRPr="002437CB">
        <w:rPr>
          <w:rFonts w:eastAsia="SimSun"/>
        </w:rPr>
        <w:tab/>
        <w:t>AIMLES_MLModelPerfMonitor API</w:t>
      </w:r>
      <w:bookmarkEnd w:id="3281"/>
      <w:bookmarkEnd w:id="3282"/>
      <w:bookmarkEnd w:id="3283"/>
      <w:bookmarkEnd w:id="3284"/>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285" w:name="_Toc212496232"/>
      <w:bookmarkStart w:id="3286" w:name="_Toc214953805"/>
      <w:bookmarkStart w:id="3287" w:name="_Toc214954531"/>
      <w:bookmarkStart w:id="3288" w:name="_Toc222152743"/>
      <w:r w:rsidRPr="002437CB">
        <w:rPr>
          <w:rFonts w:eastAsia="SimSun"/>
        </w:rPr>
        <w:t>A.</w:t>
      </w:r>
      <w:r w:rsidR="004076B8" w:rsidRPr="002437CB">
        <w:rPr>
          <w:rFonts w:eastAsia="SimSun"/>
        </w:rPr>
        <w:t>16</w:t>
      </w:r>
      <w:r w:rsidRPr="002437CB">
        <w:rPr>
          <w:rFonts w:eastAsia="SimSun"/>
        </w:rPr>
        <w:tab/>
        <w:t>AIMLES_TLModelSelectionAssistance API</w:t>
      </w:r>
      <w:bookmarkEnd w:id="3285"/>
      <w:bookmarkEnd w:id="3286"/>
      <w:bookmarkEnd w:id="3287"/>
      <w:bookmarkEnd w:id="3288"/>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13371BE9" w:rsidR="00B91CEE" w:rsidRDefault="00B91CEE" w:rsidP="00B91CEE">
      <w:pPr>
        <w:pStyle w:val="PL"/>
      </w:pPr>
      <w:r>
        <w:t xml:space="preserve">  version: 1.0.0</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77777777" w:rsidR="00B91CEE" w:rsidRDefault="00B91CEE" w:rsidP="00B91CEE">
      <w:pPr>
        <w:pStyle w:val="PL"/>
      </w:pPr>
      <w:r>
        <w:t xml:space="preserve">    © 2025,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0B3BDCF" w:rsidR="00901C91" w:rsidRPr="002437CB" w:rsidRDefault="00901C91" w:rsidP="00901C91">
      <w:pPr>
        <w:pStyle w:val="PL"/>
      </w:pPr>
      <w:r w:rsidRPr="002437CB">
        <w:t xml:space="preserve">    3GPP TS 29.482 v</w:t>
      </w:r>
      <w:r w:rsidR="00314364">
        <w:t>19</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7777777" w:rsidR="00901C91" w:rsidRPr="002437CB" w:rsidRDefault="00901C91" w:rsidP="00901C91">
      <w:pPr>
        <w:pStyle w:val="PL"/>
      </w:pPr>
      <w:r w:rsidRPr="002437CB">
        <w:t xml:space="preserve">             Represents the AIMLE 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289" w:name="_Toc212496233"/>
      <w:bookmarkStart w:id="3290" w:name="_Toc214953806"/>
      <w:bookmarkStart w:id="3291" w:name="_Toc214954532"/>
      <w:bookmarkStart w:id="3292" w:name="_Toc222152744"/>
      <w:r w:rsidRPr="002437CB">
        <w:rPr>
          <w:rFonts w:eastAsia="SimSun"/>
        </w:rPr>
        <w:t>A.</w:t>
      </w:r>
      <w:r w:rsidR="004076B8" w:rsidRPr="002437CB">
        <w:rPr>
          <w:rFonts w:eastAsia="SimSun"/>
        </w:rPr>
        <w:t>17</w:t>
      </w:r>
      <w:r w:rsidRPr="002437CB">
        <w:rPr>
          <w:rFonts w:eastAsia="SimSun"/>
        </w:rPr>
        <w:tab/>
        <w:t>MLR_FLEvents API</w:t>
      </w:r>
      <w:bookmarkEnd w:id="3289"/>
      <w:bookmarkEnd w:id="3290"/>
      <w:bookmarkEnd w:id="3291"/>
      <w:bookmarkEnd w:id="3292"/>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52F1695B" w:rsidR="00A31FEE" w:rsidRDefault="00A31FEE" w:rsidP="00A31FEE">
      <w:pPr>
        <w:pStyle w:val="PL"/>
      </w:pPr>
      <w:r>
        <w:t xml:space="preserve">  version: 1.0.0</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77777777" w:rsidR="00A31FEE" w:rsidRDefault="00A31FEE" w:rsidP="00A31FEE">
      <w:pPr>
        <w:pStyle w:val="PL"/>
      </w:pPr>
      <w:r>
        <w:t xml:space="preserve">    © 2025,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0769E003" w:rsidR="00592DCB" w:rsidRPr="002437CB" w:rsidRDefault="00592DCB" w:rsidP="00592DCB">
      <w:pPr>
        <w:pStyle w:val="PL"/>
      </w:pPr>
      <w:r w:rsidRPr="002437CB">
        <w:t xml:space="preserve">    3GPP TS 29.482 v</w:t>
      </w:r>
      <w:r w:rsidR="0070502B">
        <w:t>19</w:t>
      </w:r>
      <w:r w:rsidRPr="002437CB">
        <w:t>.</w:t>
      </w:r>
      <w:r w:rsidR="000A066E">
        <w:t>0</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293" w:name="_Toc212496234"/>
      <w:bookmarkStart w:id="3294" w:name="_Toc214953807"/>
      <w:bookmarkStart w:id="3295" w:name="_Toc214954533"/>
      <w:bookmarkStart w:id="3296" w:name="_Toc222152745"/>
      <w:r w:rsidRPr="002437CB">
        <w:rPr>
          <w:rFonts w:eastAsia="SimSun"/>
        </w:rPr>
        <w:t>A.</w:t>
      </w:r>
      <w:r w:rsidR="004076B8" w:rsidRPr="002437CB">
        <w:rPr>
          <w:rFonts w:eastAsia="SimSun"/>
        </w:rPr>
        <w:t>18</w:t>
      </w:r>
      <w:r w:rsidRPr="002437CB">
        <w:rPr>
          <w:rFonts w:eastAsia="SimSun"/>
        </w:rPr>
        <w:tab/>
        <w:t>MLR_FLMember API</w:t>
      </w:r>
      <w:bookmarkEnd w:id="3293"/>
      <w:bookmarkEnd w:id="3294"/>
      <w:bookmarkEnd w:id="3295"/>
      <w:bookmarkEnd w:id="3296"/>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368155B9" w:rsidR="006C614B" w:rsidRDefault="006C614B" w:rsidP="006C614B">
      <w:pPr>
        <w:pStyle w:val="PL"/>
      </w:pPr>
      <w:r>
        <w:t xml:space="preserve">  version: 1.0.0</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7777777" w:rsidR="006C614B" w:rsidRDefault="006C614B" w:rsidP="006C614B">
      <w:pPr>
        <w:pStyle w:val="PL"/>
      </w:pPr>
      <w:r>
        <w:t xml:space="preserve">    © 2025,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07E2A935" w:rsidR="000C69D4" w:rsidRPr="002437CB" w:rsidRDefault="000C69D4" w:rsidP="000C69D4">
      <w:pPr>
        <w:pStyle w:val="PL"/>
      </w:pPr>
      <w:r w:rsidRPr="002437CB">
        <w:t xml:space="preserve">    3GPP TS 29.482 v</w:t>
      </w:r>
      <w:r w:rsidR="0006558C">
        <w:t>19</w:t>
      </w:r>
      <w:r w:rsidRPr="002437CB">
        <w:t>.</w:t>
      </w:r>
      <w:r w:rsidR="007532C2">
        <w:t>0</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297" w:name="_Toc212496235"/>
      <w:bookmarkStart w:id="3298" w:name="_Toc214953808"/>
      <w:bookmarkStart w:id="3299" w:name="_Toc214954534"/>
      <w:bookmarkStart w:id="3300" w:name="_Toc222152746"/>
      <w:r w:rsidRPr="002437CB">
        <w:t>A</w:t>
      </w:r>
      <w:r w:rsidR="00FF4447" w:rsidRPr="002437CB">
        <w:t>.19</w:t>
      </w:r>
      <w:r w:rsidRPr="002437CB">
        <w:tab/>
      </w:r>
      <w:r w:rsidRPr="002437CB">
        <w:rPr>
          <w:lang w:eastAsia="zh-CN"/>
        </w:rPr>
        <w:t>AIMLES_MLModelTraining API</w:t>
      </w:r>
      <w:bookmarkEnd w:id="3297"/>
      <w:bookmarkEnd w:id="3298"/>
      <w:bookmarkEnd w:id="3299"/>
      <w:bookmarkEnd w:id="3300"/>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301" w:name="_Toc212496236"/>
      <w:bookmarkStart w:id="3302" w:name="_Toc214953809"/>
      <w:bookmarkStart w:id="3303" w:name="_Toc214954535"/>
      <w:bookmarkStart w:id="3304" w:name="_Toc222152747"/>
      <w:r w:rsidRPr="002437CB">
        <w:t>A.</w:t>
      </w:r>
      <w:r w:rsidR="00FF4447" w:rsidRPr="002437CB">
        <w:t>20</w:t>
      </w:r>
      <w:r w:rsidRPr="002437CB">
        <w:tab/>
      </w:r>
      <w:r w:rsidRPr="002437CB">
        <w:rPr>
          <w:lang w:eastAsia="zh-CN"/>
        </w:rPr>
        <w:t>AIMLES_SplitOpEvent API</w:t>
      </w:r>
      <w:bookmarkEnd w:id="3301"/>
      <w:bookmarkEnd w:id="3302"/>
      <w:bookmarkEnd w:id="3303"/>
      <w:bookmarkEnd w:id="3304"/>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42E85A45" w:rsidR="00861211" w:rsidRDefault="00861211" w:rsidP="00861211">
      <w:pPr>
        <w:pStyle w:val="PL"/>
      </w:pPr>
      <w:r>
        <w:t xml:space="preserve">  version: 1.</w:t>
      </w:r>
      <w:r w:rsidR="00563E4E">
        <w:t>1</w:t>
      </w:r>
      <w:r>
        <w:t>.0</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66DBF27D"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1EF2950E"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D2E2DC"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3DBBE271"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305" w:name="_Toc212496237"/>
      <w:bookmarkStart w:id="3306" w:name="_Toc214953810"/>
      <w:bookmarkStart w:id="3307" w:name="_Toc214954536"/>
      <w:bookmarkStart w:id="3308" w:name="_Toc222152748"/>
      <w:r w:rsidRPr="002437CB">
        <w:t>Annex B (informative):</w:t>
      </w:r>
      <w:r w:rsidRPr="002437CB">
        <w:br/>
        <w:t>Withdrawn API versions</w:t>
      </w:r>
      <w:bookmarkEnd w:id="3238"/>
      <w:bookmarkEnd w:id="3239"/>
      <w:bookmarkEnd w:id="3305"/>
      <w:bookmarkEnd w:id="3306"/>
      <w:bookmarkEnd w:id="3307"/>
      <w:bookmarkEnd w:id="3308"/>
    </w:p>
    <w:p w14:paraId="1A37F315" w14:textId="3EFA794D" w:rsidR="00662390" w:rsidRPr="002437CB" w:rsidRDefault="00662390" w:rsidP="00533F6B">
      <w:pPr>
        <w:pStyle w:val="Heading1"/>
      </w:pPr>
      <w:bookmarkStart w:id="3309" w:name="_Toc195627965"/>
      <w:bookmarkStart w:id="3310" w:name="_Toc195628206"/>
      <w:bookmarkStart w:id="3311" w:name="_Toc212496238"/>
      <w:bookmarkStart w:id="3312" w:name="_Toc214953811"/>
      <w:bookmarkStart w:id="3313" w:name="_Toc214954537"/>
      <w:bookmarkStart w:id="3314" w:name="_Toc222152749"/>
      <w:r w:rsidRPr="002437CB">
        <w:t>B.1</w:t>
      </w:r>
      <w:r w:rsidRPr="002437CB">
        <w:tab/>
        <w:t>General</w:t>
      </w:r>
      <w:bookmarkEnd w:id="3309"/>
      <w:bookmarkEnd w:id="3310"/>
      <w:bookmarkEnd w:id="3311"/>
      <w:bookmarkEnd w:id="3312"/>
      <w:bookmarkEnd w:id="3313"/>
      <w:bookmarkEnd w:id="3314"/>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315" w:name="_Toc144024303"/>
      <w:bookmarkStart w:id="3316" w:name="_Toc148177058"/>
      <w:bookmarkStart w:id="3317" w:name="_Toc151379522"/>
      <w:bookmarkStart w:id="3318" w:name="_Toc151445703"/>
      <w:bookmarkStart w:id="3319" w:name="_Toc160470786"/>
      <w:bookmarkStart w:id="3320" w:name="_Toc164873930"/>
      <w:bookmarkStart w:id="3321" w:name="_Toc180306618"/>
      <w:bookmarkStart w:id="3322" w:name="_Toc192868562"/>
      <w:bookmarkStart w:id="3323" w:name="_Toc195627966"/>
      <w:bookmarkStart w:id="3324" w:name="_Toc195628207"/>
      <w:bookmarkStart w:id="3325" w:name="_Toc212496239"/>
      <w:bookmarkStart w:id="3326" w:name="_Toc214953812"/>
      <w:bookmarkStart w:id="3327" w:name="_Toc214954538"/>
      <w:bookmarkStart w:id="3328" w:name="_Toc222152750"/>
      <w:r w:rsidRPr="002437CB">
        <w:t>B.</w:t>
      </w:r>
      <w:r w:rsidR="00A118DA" w:rsidRPr="002437CB">
        <w:t>2</w:t>
      </w:r>
      <w:r w:rsidRPr="002437CB">
        <w:tab/>
        <w:t>AIMLES_ContextTransfer API</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329" w:name="_Toc195627967"/>
      <w:bookmarkStart w:id="3330" w:name="_Toc195628208"/>
      <w:bookmarkStart w:id="3331" w:name="_Toc212496240"/>
      <w:bookmarkStart w:id="3332" w:name="_Toc214953813"/>
      <w:bookmarkStart w:id="3333" w:name="_Toc214954539"/>
      <w:bookmarkStart w:id="3334" w:name="_Toc222152751"/>
      <w:r w:rsidRPr="002437CB">
        <w:t>B.</w:t>
      </w:r>
      <w:r w:rsidR="00A919DF" w:rsidRPr="002437CB">
        <w:t>3</w:t>
      </w:r>
      <w:r w:rsidRPr="002437CB">
        <w:tab/>
        <w:t>AIMLES_DataManagement API</w:t>
      </w:r>
      <w:bookmarkEnd w:id="3329"/>
      <w:bookmarkEnd w:id="3330"/>
      <w:bookmarkEnd w:id="3331"/>
      <w:bookmarkEnd w:id="3332"/>
      <w:bookmarkEnd w:id="3333"/>
      <w:bookmarkEnd w:id="3334"/>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335" w:name="_Toc212496241"/>
      <w:bookmarkStart w:id="3336" w:name="_Toc214953814"/>
      <w:bookmarkStart w:id="3337" w:name="_Toc214954540"/>
      <w:bookmarkStart w:id="3338" w:name="_Toc222152752"/>
      <w:bookmarkStart w:id="3339" w:name="_Toc195627968"/>
      <w:bookmarkStart w:id="3340" w:name="_Toc195628209"/>
      <w:r w:rsidRPr="002437CB">
        <w:t>B.4</w:t>
      </w:r>
      <w:r w:rsidRPr="002437CB">
        <w:tab/>
        <w:t>MLR_MLModelManagement API</w:t>
      </w:r>
      <w:bookmarkEnd w:id="3335"/>
      <w:bookmarkEnd w:id="3336"/>
      <w:bookmarkEnd w:id="3337"/>
      <w:bookmarkEnd w:id="3338"/>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341" w:name="_Toc212496242"/>
      <w:bookmarkStart w:id="3342" w:name="_Toc214953815"/>
      <w:bookmarkStart w:id="3343" w:name="_Toc214954541"/>
      <w:bookmarkStart w:id="3344" w:name="_Toc222152753"/>
      <w:r w:rsidRPr="002437CB">
        <w:t>B.5</w:t>
      </w:r>
      <w:r w:rsidRPr="002437CB">
        <w:tab/>
      </w:r>
      <w:r w:rsidRPr="002437CB">
        <w:rPr>
          <w:lang w:eastAsia="zh-CN"/>
        </w:rPr>
        <w:t>AIMLES_AIMLEClientDiscovery API</w:t>
      </w:r>
      <w:bookmarkEnd w:id="3341"/>
      <w:bookmarkEnd w:id="3342"/>
      <w:bookmarkEnd w:id="3343"/>
      <w:bookmarkEnd w:id="3344"/>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345" w:name="_Toc212496243"/>
      <w:bookmarkStart w:id="3346" w:name="_Toc214953816"/>
      <w:bookmarkStart w:id="3347" w:name="_Toc214954542"/>
      <w:bookmarkStart w:id="3348" w:name="_Toc222152754"/>
      <w:r w:rsidRPr="002437CB">
        <w:t>B.6</w:t>
      </w:r>
      <w:r w:rsidRPr="002437CB">
        <w:tab/>
      </w:r>
      <w:r w:rsidRPr="002437CB">
        <w:rPr>
          <w:lang w:eastAsia="zh-CN"/>
        </w:rPr>
        <w:t>MLR_ModelInformationDiscovery</w:t>
      </w:r>
      <w:r w:rsidRPr="002437CB">
        <w:t xml:space="preserve"> API</w:t>
      </w:r>
      <w:bookmarkEnd w:id="3345"/>
      <w:bookmarkEnd w:id="3346"/>
      <w:bookmarkEnd w:id="3347"/>
      <w:bookmarkEnd w:id="3348"/>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349" w:name="_Toc212496244"/>
      <w:bookmarkStart w:id="3350" w:name="_Toc214953817"/>
      <w:bookmarkStart w:id="3351" w:name="_Toc214954543"/>
      <w:bookmarkStart w:id="3352" w:name="_Toc222152755"/>
      <w:r w:rsidRPr="002437CB">
        <w:t>B.7</w:t>
      </w:r>
      <w:r w:rsidRPr="002437CB">
        <w:tab/>
      </w:r>
      <w:r w:rsidRPr="002437CB">
        <w:rPr>
          <w:lang w:val="en-US"/>
        </w:rPr>
        <w:t>AIMLES_AIMLEClientSelection</w:t>
      </w:r>
      <w:r w:rsidRPr="002437CB">
        <w:t xml:space="preserve"> API</w:t>
      </w:r>
      <w:bookmarkEnd w:id="3349"/>
      <w:bookmarkEnd w:id="3350"/>
      <w:bookmarkEnd w:id="3351"/>
      <w:bookmarkEnd w:id="3352"/>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353" w:name="_Toc212496245"/>
      <w:bookmarkStart w:id="3354" w:name="_Toc214953818"/>
      <w:bookmarkStart w:id="3355" w:name="_Toc214954544"/>
      <w:bookmarkStart w:id="3356" w:name="_Toc222152756"/>
      <w:bookmarkStart w:id="3357" w:name="historyclause"/>
      <w:bookmarkEnd w:id="3339"/>
      <w:bookmarkEnd w:id="3340"/>
      <w:r w:rsidRPr="002437CB">
        <w:t>B.8</w:t>
      </w:r>
      <w:r w:rsidRPr="002437CB">
        <w:tab/>
        <w:t>AIMLES_AIMLEServiceOperationsManagement API</w:t>
      </w:r>
      <w:bookmarkEnd w:id="3353"/>
      <w:bookmarkEnd w:id="3354"/>
      <w:bookmarkEnd w:id="3355"/>
      <w:bookmarkEnd w:id="3356"/>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358" w:name="_Toc212496246"/>
      <w:bookmarkStart w:id="3359" w:name="_Toc214953819"/>
      <w:bookmarkStart w:id="3360" w:name="_Toc214954545"/>
      <w:bookmarkStart w:id="3361" w:name="_Toc222152757"/>
      <w:r w:rsidRPr="002437CB">
        <w:t>B.9</w:t>
      </w:r>
      <w:r w:rsidRPr="002437CB">
        <w:tab/>
        <w:t>AIMLES_HierarchicalComputingAssist API</w:t>
      </w:r>
      <w:bookmarkEnd w:id="3358"/>
      <w:bookmarkEnd w:id="3359"/>
      <w:bookmarkEnd w:id="3360"/>
      <w:bookmarkEnd w:id="3361"/>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362" w:name="_Toc212496247"/>
      <w:bookmarkStart w:id="3363" w:name="_Toc214953820"/>
      <w:bookmarkStart w:id="3364" w:name="_Toc214954546"/>
      <w:bookmarkStart w:id="3365" w:name="_Toc222152758"/>
      <w:r w:rsidRPr="002437CB">
        <w:rPr>
          <w:rFonts w:cs="Arial"/>
          <w:lang w:val="en-US"/>
        </w:rPr>
        <w:t>B.10</w:t>
      </w:r>
      <w:r w:rsidRPr="002437CB">
        <w:rPr>
          <w:rFonts w:cs="Arial"/>
          <w:lang w:val="en-US"/>
        </w:rPr>
        <w:tab/>
        <w:t>AIMLES_AssistedMLModelSelection API</w:t>
      </w:r>
      <w:bookmarkEnd w:id="3362"/>
      <w:bookmarkEnd w:id="3363"/>
      <w:bookmarkEnd w:id="3364"/>
      <w:bookmarkEnd w:id="3365"/>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366" w:name="_Toc212496248"/>
    </w:p>
    <w:p w14:paraId="26695E5E" w14:textId="70442AA2" w:rsidR="009439AA" w:rsidRPr="002437CB" w:rsidRDefault="009439AA" w:rsidP="00A24C9B">
      <w:pPr>
        <w:pStyle w:val="Heading1"/>
      </w:pPr>
      <w:bookmarkStart w:id="3367" w:name="_Toc214953821"/>
      <w:bookmarkStart w:id="3368" w:name="_Toc214954547"/>
      <w:bookmarkStart w:id="3369" w:name="_Toc222152759"/>
      <w:r w:rsidRPr="002437CB">
        <w:t>B.11</w:t>
      </w:r>
      <w:r w:rsidRPr="002437CB">
        <w:tab/>
      </w:r>
      <w:r w:rsidRPr="002437CB">
        <w:rPr>
          <w:lang w:eastAsia="zh-CN"/>
        </w:rPr>
        <w:t>AIMLES_MLModelRetrieval API</w:t>
      </w:r>
      <w:bookmarkEnd w:id="3366"/>
      <w:bookmarkEnd w:id="3367"/>
      <w:bookmarkEnd w:id="3368"/>
      <w:bookmarkEnd w:id="3369"/>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370" w:name="_Toc212496249"/>
      <w:bookmarkStart w:id="3371" w:name="_Toc214953822"/>
      <w:bookmarkStart w:id="3372" w:name="_Toc214954548"/>
      <w:bookmarkStart w:id="3373" w:name="_Toc222152760"/>
      <w:r w:rsidRPr="002437CB">
        <w:t>B.12</w:t>
      </w:r>
      <w:r w:rsidRPr="002437CB">
        <w:tab/>
      </w:r>
      <w:r w:rsidRPr="002437CB">
        <w:rPr>
          <w:lang w:eastAsia="zh-CN"/>
        </w:rPr>
        <w:t>AIMLES_SplitOpNodeRegistration API</w:t>
      </w:r>
      <w:bookmarkEnd w:id="3370"/>
      <w:bookmarkEnd w:id="3371"/>
      <w:bookmarkEnd w:id="3372"/>
      <w:bookmarkEnd w:id="3373"/>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374" w:name="_Toc212496250"/>
      <w:bookmarkStart w:id="3375" w:name="_Toc214953823"/>
      <w:bookmarkStart w:id="3376" w:name="_Toc214954549"/>
      <w:bookmarkStart w:id="3377" w:name="_Toc222152761"/>
      <w:r w:rsidRPr="002437CB">
        <w:t>B.</w:t>
      </w:r>
      <w:r w:rsidR="004076B8" w:rsidRPr="002437CB">
        <w:t>13</w:t>
      </w:r>
      <w:r w:rsidRPr="002437CB">
        <w:tab/>
        <w:t>AIMLES_MLModelUpdate</w:t>
      </w:r>
      <w:r w:rsidRPr="002437CB">
        <w:rPr>
          <w:lang w:eastAsia="zh-CN"/>
        </w:rPr>
        <w:t xml:space="preserve"> API</w:t>
      </w:r>
      <w:bookmarkEnd w:id="3374"/>
      <w:bookmarkEnd w:id="3375"/>
      <w:bookmarkEnd w:id="3376"/>
      <w:bookmarkEnd w:id="3377"/>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378" w:name="_Toc212496251"/>
      <w:bookmarkStart w:id="3379" w:name="_Toc214953824"/>
      <w:bookmarkStart w:id="3380" w:name="_Toc214954550"/>
      <w:bookmarkStart w:id="3381" w:name="_Toc222152762"/>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378"/>
      <w:bookmarkEnd w:id="3379"/>
      <w:bookmarkEnd w:id="3380"/>
      <w:bookmarkEnd w:id="3381"/>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382" w:name="_Toc212496252"/>
      <w:bookmarkStart w:id="3383" w:name="_Toc214953825"/>
      <w:bookmarkStart w:id="3384" w:name="_Toc214954551"/>
      <w:bookmarkStart w:id="3385" w:name="_Toc222152763"/>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382"/>
      <w:bookmarkEnd w:id="3383"/>
      <w:bookmarkEnd w:id="3384"/>
      <w:bookmarkEnd w:id="3385"/>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386" w:name="_Toc212496253"/>
      <w:bookmarkStart w:id="3387" w:name="_Toc214953826"/>
      <w:bookmarkStart w:id="3388" w:name="_Toc214954552"/>
      <w:bookmarkStart w:id="3389" w:name="_Toc222152764"/>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386"/>
      <w:bookmarkEnd w:id="3387"/>
      <w:bookmarkEnd w:id="3388"/>
      <w:bookmarkEnd w:id="3389"/>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390" w:name="_Toc212496254"/>
      <w:bookmarkStart w:id="3391" w:name="_Toc214953827"/>
      <w:bookmarkStart w:id="3392" w:name="_Toc214954553"/>
      <w:bookmarkStart w:id="3393" w:name="_Toc222152765"/>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390"/>
      <w:bookmarkEnd w:id="3391"/>
      <w:bookmarkEnd w:id="3392"/>
      <w:bookmarkEnd w:id="3393"/>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394" w:name="_Toc212496255"/>
      <w:bookmarkStart w:id="3395" w:name="_Toc214953828"/>
      <w:bookmarkStart w:id="3396" w:name="_Toc214954554"/>
      <w:bookmarkStart w:id="3397" w:name="_Toc222152766"/>
      <w:r w:rsidRPr="002437CB">
        <w:t>B.18</w:t>
      </w:r>
      <w:r w:rsidRPr="002437CB">
        <w:tab/>
      </w:r>
      <w:r w:rsidR="003505D1" w:rsidRPr="002437CB">
        <w:rPr>
          <w:rFonts w:eastAsia="SimSun"/>
        </w:rPr>
        <w:t xml:space="preserve">MLR_FLMember </w:t>
      </w:r>
      <w:r w:rsidRPr="002437CB">
        <w:rPr>
          <w:lang w:eastAsia="zh-CN"/>
        </w:rPr>
        <w:t>API</w:t>
      </w:r>
      <w:bookmarkEnd w:id="3394"/>
      <w:bookmarkEnd w:id="3395"/>
      <w:bookmarkEnd w:id="3396"/>
      <w:bookmarkEnd w:id="3397"/>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398" w:name="_Toc212496256"/>
      <w:bookmarkStart w:id="3399" w:name="_Toc214953829"/>
      <w:bookmarkStart w:id="3400" w:name="_Toc214954555"/>
      <w:bookmarkStart w:id="3401" w:name="_Toc222152767"/>
      <w:r w:rsidRPr="002437CB">
        <w:t>B.19</w:t>
      </w:r>
      <w:r w:rsidRPr="002437CB">
        <w:tab/>
      </w:r>
      <w:r w:rsidR="003505D1" w:rsidRPr="002437CB">
        <w:rPr>
          <w:lang w:eastAsia="zh-CN"/>
        </w:rPr>
        <w:t xml:space="preserve">AIMLES_MLModelTraining </w:t>
      </w:r>
      <w:r w:rsidRPr="002437CB">
        <w:rPr>
          <w:lang w:eastAsia="zh-CN"/>
        </w:rPr>
        <w:t>API</w:t>
      </w:r>
      <w:bookmarkEnd w:id="3398"/>
      <w:bookmarkEnd w:id="3399"/>
      <w:bookmarkEnd w:id="3400"/>
      <w:bookmarkEnd w:id="3401"/>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402" w:name="_Toc212496257"/>
      <w:bookmarkStart w:id="3403" w:name="_Toc214953830"/>
      <w:bookmarkStart w:id="3404" w:name="_Toc214954556"/>
      <w:bookmarkStart w:id="3405" w:name="_Toc222152768"/>
      <w:r w:rsidRPr="002437CB">
        <w:t>B.20</w:t>
      </w:r>
      <w:r w:rsidRPr="002437CB">
        <w:tab/>
      </w:r>
      <w:r w:rsidR="003505D1" w:rsidRPr="002437CB">
        <w:rPr>
          <w:lang w:eastAsia="zh-CN"/>
        </w:rPr>
        <w:t xml:space="preserve">AIMLES_SplitOpEvent </w:t>
      </w:r>
      <w:r w:rsidRPr="002437CB">
        <w:rPr>
          <w:lang w:eastAsia="zh-CN"/>
        </w:rPr>
        <w:t>API</w:t>
      </w:r>
      <w:bookmarkEnd w:id="3402"/>
      <w:bookmarkEnd w:id="3403"/>
      <w:bookmarkEnd w:id="3404"/>
      <w:bookmarkEnd w:id="3405"/>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42D68105" w14:textId="02AD6415" w:rsidR="003446B6" w:rsidRPr="002437CB" w:rsidRDefault="008A6D4A" w:rsidP="007A4424">
      <w:pPr>
        <w:pStyle w:val="Heading8"/>
      </w:pPr>
      <w:r w:rsidRPr="002437CB">
        <w:br w:type="page"/>
      </w:r>
      <w:bookmarkStart w:id="3406" w:name="_Toc2086459"/>
      <w:bookmarkStart w:id="3407" w:name="_Toc195627970"/>
      <w:bookmarkStart w:id="3408" w:name="_Toc195628211"/>
      <w:bookmarkStart w:id="3409" w:name="_Toc212496258"/>
      <w:bookmarkStart w:id="3410" w:name="_Toc214953831"/>
      <w:bookmarkStart w:id="3411" w:name="_Toc214954557"/>
      <w:bookmarkStart w:id="3412" w:name="_Toc222152769"/>
      <w:bookmarkEnd w:id="3357"/>
      <w:r w:rsidR="003446B6" w:rsidRPr="002437CB">
        <w:t xml:space="preserve">Annex </w:t>
      </w:r>
      <w:r w:rsidR="00D27C0F" w:rsidRPr="002437CB">
        <w:t>C</w:t>
      </w:r>
      <w:r w:rsidR="003446B6" w:rsidRPr="002437CB">
        <w:t xml:space="preserve"> (informative):</w:t>
      </w:r>
      <w:r w:rsidR="003446B6" w:rsidRPr="002437CB">
        <w:br/>
        <w:t>Change history</w:t>
      </w:r>
      <w:bookmarkEnd w:id="3406"/>
      <w:bookmarkEnd w:id="3407"/>
      <w:bookmarkEnd w:id="3408"/>
      <w:bookmarkEnd w:id="3409"/>
      <w:bookmarkEnd w:id="3410"/>
      <w:bookmarkEnd w:id="3411"/>
      <w:bookmarkEnd w:id="3412"/>
    </w:p>
    <w:p w14:paraId="489FFA4D" w14:textId="1380B3F3" w:rsidR="0004197E" w:rsidRPr="002437CB"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2437CB" w14:paraId="5A92431C" w14:textId="77777777" w:rsidTr="003446B6">
        <w:trPr>
          <w:cantSplit/>
        </w:trPr>
        <w:tc>
          <w:tcPr>
            <w:tcW w:w="963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B41F6A">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0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31"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962"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B41F6A">
        <w:tc>
          <w:tcPr>
            <w:tcW w:w="800" w:type="dxa"/>
            <w:shd w:val="solid" w:color="FFFFFF" w:fill="auto"/>
          </w:tcPr>
          <w:p w14:paraId="70DB58D2" w14:textId="3A0F7A6C" w:rsidR="008A6D4A" w:rsidRPr="002437CB" w:rsidRDefault="00B57479" w:rsidP="00D66618">
            <w:pPr>
              <w:pStyle w:val="TAC"/>
              <w:rPr>
                <w:sz w:val="16"/>
                <w:szCs w:val="16"/>
              </w:rPr>
            </w:pPr>
            <w:r w:rsidRPr="002437CB">
              <w:rPr>
                <w:sz w:val="16"/>
                <w:szCs w:val="16"/>
              </w:rPr>
              <w:t>2</w:t>
            </w:r>
            <w:r w:rsidR="00176083" w:rsidRPr="002437CB">
              <w:rPr>
                <w:sz w:val="16"/>
                <w:szCs w:val="16"/>
              </w:rPr>
              <w:t>025-02</w:t>
            </w:r>
          </w:p>
        </w:tc>
        <w:tc>
          <w:tcPr>
            <w:tcW w:w="800" w:type="dxa"/>
            <w:shd w:val="solid" w:color="FFFFFF" w:fill="auto"/>
          </w:tcPr>
          <w:p w14:paraId="29EB6A6D" w14:textId="04048235" w:rsidR="008A6D4A" w:rsidRPr="002437CB" w:rsidRDefault="00176083" w:rsidP="00D66618">
            <w:pPr>
              <w:pStyle w:val="TAC"/>
              <w:rPr>
                <w:sz w:val="16"/>
                <w:szCs w:val="16"/>
              </w:rPr>
            </w:pPr>
            <w:r w:rsidRPr="002437CB">
              <w:rPr>
                <w:sz w:val="16"/>
                <w:szCs w:val="16"/>
              </w:rPr>
              <w:t>CT3#139</w:t>
            </w:r>
          </w:p>
        </w:tc>
        <w:tc>
          <w:tcPr>
            <w:tcW w:w="1094" w:type="dxa"/>
            <w:shd w:val="solid" w:color="FFFFFF" w:fill="auto"/>
          </w:tcPr>
          <w:p w14:paraId="475E8E12" w14:textId="5B75AE9A" w:rsidR="008A6D4A" w:rsidRPr="002437CB" w:rsidRDefault="008A6D4A" w:rsidP="00D66618">
            <w:pPr>
              <w:pStyle w:val="TAC"/>
              <w:rPr>
                <w:sz w:val="16"/>
                <w:szCs w:val="16"/>
              </w:rPr>
            </w:pPr>
          </w:p>
        </w:tc>
        <w:tc>
          <w:tcPr>
            <w:tcW w:w="519" w:type="dxa"/>
            <w:shd w:val="solid" w:color="FFFFFF" w:fill="auto"/>
          </w:tcPr>
          <w:p w14:paraId="117D2468" w14:textId="77777777" w:rsidR="008A6D4A" w:rsidRPr="002437CB" w:rsidRDefault="008A6D4A" w:rsidP="00D66618">
            <w:pPr>
              <w:pStyle w:val="TAL"/>
              <w:rPr>
                <w:sz w:val="16"/>
                <w:szCs w:val="16"/>
              </w:rPr>
            </w:pPr>
          </w:p>
        </w:tc>
        <w:tc>
          <w:tcPr>
            <w:tcW w:w="331" w:type="dxa"/>
            <w:shd w:val="solid" w:color="FFFFFF" w:fill="auto"/>
          </w:tcPr>
          <w:p w14:paraId="08EA516C" w14:textId="77777777" w:rsidR="008A6D4A" w:rsidRPr="002437CB" w:rsidRDefault="008A6D4A" w:rsidP="00D66618">
            <w:pPr>
              <w:pStyle w:val="TAR"/>
              <w:rPr>
                <w:sz w:val="16"/>
                <w:szCs w:val="16"/>
              </w:rPr>
            </w:pPr>
          </w:p>
        </w:tc>
        <w:tc>
          <w:tcPr>
            <w:tcW w:w="425" w:type="dxa"/>
            <w:shd w:val="solid" w:color="FFFFFF" w:fill="auto"/>
          </w:tcPr>
          <w:p w14:paraId="20425316" w14:textId="77777777" w:rsidR="008A6D4A" w:rsidRPr="002437CB" w:rsidRDefault="008A6D4A" w:rsidP="00D66618">
            <w:pPr>
              <w:pStyle w:val="TAC"/>
              <w:rPr>
                <w:sz w:val="16"/>
                <w:szCs w:val="16"/>
              </w:rPr>
            </w:pPr>
          </w:p>
        </w:tc>
        <w:tc>
          <w:tcPr>
            <w:tcW w:w="4962" w:type="dxa"/>
            <w:shd w:val="solid" w:color="FFFFFF" w:fill="auto"/>
          </w:tcPr>
          <w:p w14:paraId="5E4A8768" w14:textId="7AB63763" w:rsidR="00163814" w:rsidRPr="002437CB" w:rsidRDefault="00163814" w:rsidP="00D66618">
            <w:pPr>
              <w:pStyle w:val="TAL"/>
              <w:rPr>
                <w:sz w:val="16"/>
                <w:szCs w:val="16"/>
              </w:rPr>
            </w:pPr>
            <w:r w:rsidRPr="002437CB">
              <w:rPr>
                <w:sz w:val="16"/>
                <w:szCs w:val="16"/>
              </w:rPr>
              <w:t>Based on skeleton C3-250618</w:t>
            </w:r>
          </w:p>
          <w:p w14:paraId="2B7A24F9" w14:textId="16F91091" w:rsidR="008A6D4A" w:rsidRPr="002437CB" w:rsidRDefault="00163814" w:rsidP="00163814">
            <w:pPr>
              <w:pStyle w:val="TAL"/>
              <w:rPr>
                <w:sz w:val="16"/>
                <w:szCs w:val="16"/>
              </w:rPr>
            </w:pPr>
            <w:r w:rsidRPr="002437CB">
              <w:rPr>
                <w:sz w:val="16"/>
                <w:szCs w:val="16"/>
              </w:rPr>
              <w:t xml:space="preserve">Incorporates agreed pCRs C3-250513, C3-250514, C3-250517, </w:t>
            </w:r>
            <w:r w:rsidRPr="002437CB">
              <w:rPr>
                <w:sz w:val="16"/>
                <w:szCs w:val="16"/>
              </w:rPr>
              <w:br/>
              <w:t xml:space="preserve">C3-250519, C3-250520, C3-250521, C3-250522, C3-250523, </w:t>
            </w:r>
            <w:r w:rsidRPr="002437CB">
              <w:rPr>
                <w:sz w:val="16"/>
                <w:szCs w:val="16"/>
              </w:rPr>
              <w:br/>
              <w:t>C3-250524</w:t>
            </w:r>
          </w:p>
        </w:tc>
        <w:tc>
          <w:tcPr>
            <w:tcW w:w="708" w:type="dxa"/>
            <w:shd w:val="solid" w:color="FFFFFF" w:fill="auto"/>
          </w:tcPr>
          <w:p w14:paraId="07E91DDB" w14:textId="708EFBA8" w:rsidR="008A6D4A" w:rsidRPr="002437CB" w:rsidRDefault="00176083" w:rsidP="00D66618">
            <w:pPr>
              <w:pStyle w:val="TAC"/>
              <w:rPr>
                <w:sz w:val="16"/>
                <w:szCs w:val="16"/>
              </w:rPr>
            </w:pPr>
            <w:r w:rsidRPr="002437CB">
              <w:rPr>
                <w:sz w:val="16"/>
                <w:szCs w:val="16"/>
              </w:rPr>
              <w:t>0.1.0</w:t>
            </w:r>
          </w:p>
        </w:tc>
      </w:tr>
      <w:tr w:rsidR="00B13DFE" w:rsidRPr="002437CB" w14:paraId="5A97519F" w14:textId="77777777" w:rsidTr="00B41F6A">
        <w:tc>
          <w:tcPr>
            <w:tcW w:w="800" w:type="dxa"/>
            <w:shd w:val="solid" w:color="FFFFFF" w:fill="auto"/>
          </w:tcPr>
          <w:p w14:paraId="25A0E934" w14:textId="61F37016" w:rsidR="00B13DFE" w:rsidRPr="002437CB" w:rsidRDefault="00BD1F61" w:rsidP="00D66618">
            <w:pPr>
              <w:pStyle w:val="TAC"/>
              <w:rPr>
                <w:sz w:val="16"/>
                <w:szCs w:val="16"/>
              </w:rPr>
            </w:pPr>
            <w:r w:rsidRPr="002437CB">
              <w:rPr>
                <w:sz w:val="16"/>
                <w:szCs w:val="16"/>
              </w:rPr>
              <w:t>2025-04</w:t>
            </w:r>
          </w:p>
        </w:tc>
        <w:tc>
          <w:tcPr>
            <w:tcW w:w="800" w:type="dxa"/>
            <w:shd w:val="solid" w:color="FFFFFF" w:fill="auto"/>
          </w:tcPr>
          <w:p w14:paraId="291F3055" w14:textId="3B49A42B" w:rsidR="00B13DFE" w:rsidRPr="002437CB" w:rsidRDefault="00BD1F61" w:rsidP="00D66618">
            <w:pPr>
              <w:pStyle w:val="TAC"/>
              <w:rPr>
                <w:sz w:val="16"/>
                <w:szCs w:val="16"/>
              </w:rPr>
            </w:pPr>
            <w:r w:rsidRPr="002437CB">
              <w:rPr>
                <w:sz w:val="16"/>
                <w:szCs w:val="16"/>
              </w:rPr>
              <w:t>CT3#140</w:t>
            </w:r>
          </w:p>
        </w:tc>
        <w:tc>
          <w:tcPr>
            <w:tcW w:w="1094" w:type="dxa"/>
            <w:shd w:val="solid" w:color="FFFFFF" w:fill="auto"/>
          </w:tcPr>
          <w:p w14:paraId="2C8DF3F3" w14:textId="77777777" w:rsidR="00B13DFE" w:rsidRPr="002437CB" w:rsidRDefault="00B13DFE" w:rsidP="00D66618">
            <w:pPr>
              <w:pStyle w:val="TAC"/>
              <w:rPr>
                <w:sz w:val="16"/>
                <w:szCs w:val="16"/>
              </w:rPr>
            </w:pPr>
          </w:p>
        </w:tc>
        <w:tc>
          <w:tcPr>
            <w:tcW w:w="519" w:type="dxa"/>
            <w:shd w:val="solid" w:color="FFFFFF" w:fill="auto"/>
          </w:tcPr>
          <w:p w14:paraId="5CD482E9" w14:textId="77777777" w:rsidR="00B13DFE" w:rsidRPr="002437CB" w:rsidRDefault="00B13DFE" w:rsidP="00D66618">
            <w:pPr>
              <w:pStyle w:val="TAL"/>
              <w:rPr>
                <w:sz w:val="16"/>
                <w:szCs w:val="16"/>
              </w:rPr>
            </w:pPr>
          </w:p>
        </w:tc>
        <w:tc>
          <w:tcPr>
            <w:tcW w:w="331" w:type="dxa"/>
            <w:shd w:val="solid" w:color="FFFFFF" w:fill="auto"/>
          </w:tcPr>
          <w:p w14:paraId="5FAF0DBB" w14:textId="77777777" w:rsidR="00B13DFE" w:rsidRPr="002437CB" w:rsidRDefault="00B13DFE" w:rsidP="00D66618">
            <w:pPr>
              <w:pStyle w:val="TAR"/>
              <w:rPr>
                <w:sz w:val="16"/>
                <w:szCs w:val="16"/>
              </w:rPr>
            </w:pPr>
          </w:p>
        </w:tc>
        <w:tc>
          <w:tcPr>
            <w:tcW w:w="425" w:type="dxa"/>
            <w:shd w:val="solid" w:color="FFFFFF" w:fill="auto"/>
          </w:tcPr>
          <w:p w14:paraId="59AEA270" w14:textId="77777777" w:rsidR="00B13DFE" w:rsidRPr="002437CB" w:rsidRDefault="00B13DFE" w:rsidP="00D66618">
            <w:pPr>
              <w:pStyle w:val="TAC"/>
              <w:rPr>
                <w:sz w:val="16"/>
                <w:szCs w:val="16"/>
              </w:rPr>
            </w:pPr>
          </w:p>
        </w:tc>
        <w:tc>
          <w:tcPr>
            <w:tcW w:w="4962" w:type="dxa"/>
            <w:shd w:val="solid" w:color="FFFFFF" w:fill="auto"/>
          </w:tcPr>
          <w:p w14:paraId="1B9A84EC" w14:textId="37482131" w:rsidR="00B13DFE" w:rsidRPr="002437CB" w:rsidRDefault="00BD1F61" w:rsidP="004439E2">
            <w:pPr>
              <w:pStyle w:val="TAL"/>
              <w:rPr>
                <w:sz w:val="16"/>
              </w:rPr>
            </w:pPr>
            <w:r w:rsidRPr="002437CB">
              <w:rPr>
                <w:sz w:val="16"/>
              </w:rPr>
              <w:t xml:space="preserve">Incorporates agreed pCRs </w:t>
            </w:r>
            <w:r w:rsidR="00D7490A" w:rsidRPr="002437CB">
              <w:rPr>
                <w:sz w:val="16"/>
              </w:rPr>
              <w:t xml:space="preserve">C3-251150, </w:t>
            </w:r>
            <w:r w:rsidR="004F0D89" w:rsidRPr="002437CB">
              <w:rPr>
                <w:sz w:val="16"/>
              </w:rPr>
              <w:t>C3-251152, C3-251153,</w:t>
            </w:r>
            <w:r w:rsidR="003F744C" w:rsidRPr="002437CB">
              <w:rPr>
                <w:sz w:val="16"/>
              </w:rPr>
              <w:br/>
            </w:r>
            <w:r w:rsidR="004F0D89" w:rsidRPr="002437CB">
              <w:rPr>
                <w:sz w:val="16"/>
              </w:rPr>
              <w:t xml:space="preserve">C3-251154, C3-251317, </w:t>
            </w:r>
            <w:r w:rsidR="00366C42" w:rsidRPr="002437CB">
              <w:rPr>
                <w:sz w:val="16"/>
              </w:rPr>
              <w:t>C3-251318, C3-251321, C3-251521</w:t>
            </w:r>
            <w:r w:rsidR="003B1C36" w:rsidRPr="002437CB">
              <w:rPr>
                <w:sz w:val="16"/>
              </w:rPr>
              <w:t>,</w:t>
            </w:r>
            <w:r w:rsidR="003F744C" w:rsidRPr="002437CB">
              <w:rPr>
                <w:sz w:val="16"/>
              </w:rPr>
              <w:br/>
            </w:r>
            <w:r w:rsidR="003B1C36" w:rsidRPr="002437CB">
              <w:rPr>
                <w:sz w:val="16"/>
              </w:rPr>
              <w:t xml:space="preserve">C3-251523, C3-251524, C3-251525, C3-251533, </w:t>
            </w:r>
            <w:r w:rsidR="00C07F4F" w:rsidRPr="002437CB">
              <w:rPr>
                <w:sz w:val="16"/>
              </w:rPr>
              <w:t>C3-251534,</w:t>
            </w:r>
            <w:r w:rsidR="003F744C" w:rsidRPr="002437CB">
              <w:rPr>
                <w:sz w:val="16"/>
              </w:rPr>
              <w:br/>
            </w:r>
            <w:r w:rsidR="00C07F4F" w:rsidRPr="002437CB">
              <w:rPr>
                <w:sz w:val="16"/>
              </w:rPr>
              <w:t>C3-251535</w:t>
            </w:r>
            <w:r w:rsidR="00C07F4F" w:rsidRPr="002437CB">
              <w:rPr>
                <w:sz w:val="16"/>
                <w:szCs w:val="27"/>
              </w:rPr>
              <w:t>,</w:t>
            </w:r>
            <w:r w:rsidR="00C07F4F" w:rsidRPr="002437CB">
              <w:rPr>
                <w:sz w:val="16"/>
              </w:rPr>
              <w:t>C3-251</w:t>
            </w:r>
            <w:r w:rsidR="00A46C06" w:rsidRPr="002437CB">
              <w:rPr>
                <w:sz w:val="16"/>
              </w:rPr>
              <w:t>610, C3-251611, C3-251612, C3-251613</w:t>
            </w:r>
          </w:p>
        </w:tc>
        <w:tc>
          <w:tcPr>
            <w:tcW w:w="708" w:type="dxa"/>
            <w:shd w:val="solid" w:color="FFFFFF" w:fill="auto"/>
          </w:tcPr>
          <w:p w14:paraId="11EA0A3C" w14:textId="44D6DAEA" w:rsidR="00B13DFE" w:rsidRPr="002437CB" w:rsidRDefault="003F744C" w:rsidP="00D66618">
            <w:pPr>
              <w:pStyle w:val="TAC"/>
              <w:rPr>
                <w:sz w:val="16"/>
                <w:szCs w:val="16"/>
              </w:rPr>
            </w:pPr>
            <w:r w:rsidRPr="002437CB">
              <w:rPr>
                <w:sz w:val="16"/>
                <w:szCs w:val="16"/>
              </w:rPr>
              <w:t>0.2.0</w:t>
            </w:r>
          </w:p>
        </w:tc>
      </w:tr>
      <w:tr w:rsidR="00767F9C" w:rsidRPr="002437CB" w14:paraId="5DE8C3D8" w14:textId="77777777" w:rsidTr="00B41F6A">
        <w:tc>
          <w:tcPr>
            <w:tcW w:w="800" w:type="dxa"/>
            <w:shd w:val="solid" w:color="FFFFFF" w:fill="auto"/>
          </w:tcPr>
          <w:p w14:paraId="2F0E5955" w14:textId="67BFF113" w:rsidR="00767F9C" w:rsidRPr="002437CB" w:rsidRDefault="00767F9C" w:rsidP="00767F9C">
            <w:pPr>
              <w:pStyle w:val="TAC"/>
              <w:rPr>
                <w:sz w:val="16"/>
                <w:szCs w:val="16"/>
              </w:rPr>
            </w:pPr>
            <w:r w:rsidRPr="002437CB">
              <w:rPr>
                <w:sz w:val="16"/>
                <w:szCs w:val="16"/>
              </w:rPr>
              <w:t>2025-0</w:t>
            </w:r>
            <w:r w:rsidR="004F7288" w:rsidRPr="002437CB">
              <w:rPr>
                <w:sz w:val="16"/>
                <w:szCs w:val="16"/>
              </w:rPr>
              <w:t>5</w:t>
            </w:r>
            <w:r w:rsidR="00BF2C65" w:rsidRPr="002437CB">
              <w:rPr>
                <w:sz w:val="16"/>
                <w:szCs w:val="16"/>
              </w:rPr>
              <w:t>s</w:t>
            </w:r>
          </w:p>
        </w:tc>
        <w:tc>
          <w:tcPr>
            <w:tcW w:w="800" w:type="dxa"/>
            <w:shd w:val="solid" w:color="FFFFFF" w:fill="auto"/>
          </w:tcPr>
          <w:p w14:paraId="5485CFD8" w14:textId="1C3C1923" w:rsidR="00767F9C" w:rsidRPr="002437CB" w:rsidRDefault="00767F9C" w:rsidP="00767F9C">
            <w:pPr>
              <w:pStyle w:val="TAC"/>
              <w:rPr>
                <w:sz w:val="16"/>
                <w:szCs w:val="16"/>
              </w:rPr>
            </w:pPr>
            <w:r w:rsidRPr="002437CB">
              <w:rPr>
                <w:sz w:val="16"/>
                <w:szCs w:val="16"/>
              </w:rPr>
              <w:t>CT3#14</w:t>
            </w:r>
            <w:r w:rsidR="004F7288" w:rsidRPr="002437CB">
              <w:rPr>
                <w:sz w:val="16"/>
                <w:szCs w:val="16"/>
              </w:rPr>
              <w:t>1</w:t>
            </w:r>
          </w:p>
        </w:tc>
        <w:tc>
          <w:tcPr>
            <w:tcW w:w="1094" w:type="dxa"/>
            <w:shd w:val="solid" w:color="FFFFFF" w:fill="auto"/>
          </w:tcPr>
          <w:p w14:paraId="2C8373A0" w14:textId="77777777" w:rsidR="00767F9C" w:rsidRPr="002437CB" w:rsidRDefault="00767F9C" w:rsidP="00767F9C">
            <w:pPr>
              <w:pStyle w:val="TAC"/>
              <w:rPr>
                <w:sz w:val="16"/>
                <w:szCs w:val="16"/>
              </w:rPr>
            </w:pPr>
          </w:p>
        </w:tc>
        <w:tc>
          <w:tcPr>
            <w:tcW w:w="519" w:type="dxa"/>
            <w:shd w:val="solid" w:color="FFFFFF" w:fill="auto"/>
          </w:tcPr>
          <w:p w14:paraId="49F79904" w14:textId="77777777" w:rsidR="00767F9C" w:rsidRPr="002437CB" w:rsidRDefault="00767F9C" w:rsidP="00767F9C">
            <w:pPr>
              <w:pStyle w:val="TAL"/>
              <w:rPr>
                <w:sz w:val="16"/>
                <w:szCs w:val="16"/>
              </w:rPr>
            </w:pPr>
          </w:p>
        </w:tc>
        <w:tc>
          <w:tcPr>
            <w:tcW w:w="331" w:type="dxa"/>
            <w:shd w:val="solid" w:color="FFFFFF" w:fill="auto"/>
          </w:tcPr>
          <w:p w14:paraId="3AB60AC4" w14:textId="77777777" w:rsidR="00767F9C" w:rsidRPr="002437CB" w:rsidRDefault="00767F9C" w:rsidP="00767F9C">
            <w:pPr>
              <w:pStyle w:val="TAR"/>
              <w:rPr>
                <w:sz w:val="16"/>
                <w:szCs w:val="16"/>
              </w:rPr>
            </w:pPr>
          </w:p>
        </w:tc>
        <w:tc>
          <w:tcPr>
            <w:tcW w:w="425" w:type="dxa"/>
            <w:shd w:val="solid" w:color="FFFFFF" w:fill="auto"/>
          </w:tcPr>
          <w:p w14:paraId="74C7D2A6" w14:textId="77777777" w:rsidR="00767F9C" w:rsidRPr="002437CB" w:rsidRDefault="00767F9C" w:rsidP="00767F9C">
            <w:pPr>
              <w:pStyle w:val="TAC"/>
              <w:rPr>
                <w:sz w:val="16"/>
                <w:szCs w:val="16"/>
              </w:rPr>
            </w:pPr>
          </w:p>
        </w:tc>
        <w:tc>
          <w:tcPr>
            <w:tcW w:w="4962" w:type="dxa"/>
            <w:shd w:val="solid" w:color="FFFFFF" w:fill="auto"/>
          </w:tcPr>
          <w:p w14:paraId="30E91527" w14:textId="41A79ACF" w:rsidR="00767F9C" w:rsidRPr="002437CB" w:rsidRDefault="00767F9C" w:rsidP="00767F9C">
            <w:pPr>
              <w:pStyle w:val="TAL"/>
              <w:rPr>
                <w:sz w:val="16"/>
              </w:rPr>
            </w:pPr>
            <w:r w:rsidRPr="002437CB">
              <w:rPr>
                <w:sz w:val="16"/>
              </w:rPr>
              <w:t xml:space="preserve">Incorporates agreed pCRs </w:t>
            </w:r>
            <w:r w:rsidR="004F7288" w:rsidRPr="002437CB">
              <w:rPr>
                <w:sz w:val="16"/>
              </w:rPr>
              <w:t>C3-252088, C3-252089, C3-252090,</w:t>
            </w:r>
            <w:r w:rsidR="004F7288" w:rsidRPr="002437CB">
              <w:rPr>
                <w:sz w:val="16"/>
              </w:rPr>
              <w:br/>
              <w:t>C3-252172, C3-252173, C3-252174, C3-252175, C3-252452,</w:t>
            </w:r>
            <w:r w:rsidR="004F7288" w:rsidRPr="002437CB">
              <w:rPr>
                <w:sz w:val="16"/>
              </w:rPr>
              <w:br/>
              <w:t>C3-252453, C3-252454, C3-252455, C3-252456, C3-252457,</w:t>
            </w:r>
            <w:r w:rsidR="004F7288" w:rsidRPr="002437CB">
              <w:rPr>
                <w:sz w:val="16"/>
              </w:rPr>
              <w:br/>
              <w:t>C3-252459, C3-252460, C3-252461, C3-252462, C3-252463,</w:t>
            </w:r>
            <w:r w:rsidR="004F7288" w:rsidRPr="002437CB">
              <w:rPr>
                <w:sz w:val="16"/>
              </w:rPr>
              <w:br/>
              <w:t>C3-252464, C3-252465, C3-252466, C3-252467, C3-252468</w:t>
            </w:r>
          </w:p>
        </w:tc>
        <w:tc>
          <w:tcPr>
            <w:tcW w:w="708" w:type="dxa"/>
            <w:shd w:val="solid" w:color="FFFFFF" w:fill="auto"/>
          </w:tcPr>
          <w:p w14:paraId="78DD53E7" w14:textId="320CB9ED" w:rsidR="00767F9C" w:rsidRPr="002437CB" w:rsidRDefault="00767F9C" w:rsidP="00767F9C">
            <w:pPr>
              <w:pStyle w:val="TAC"/>
              <w:rPr>
                <w:sz w:val="16"/>
                <w:szCs w:val="16"/>
              </w:rPr>
            </w:pPr>
            <w:r w:rsidRPr="002437CB">
              <w:rPr>
                <w:sz w:val="16"/>
                <w:szCs w:val="16"/>
              </w:rPr>
              <w:t>0.3.0</w:t>
            </w:r>
          </w:p>
        </w:tc>
      </w:tr>
      <w:tr w:rsidR="006F3839" w:rsidRPr="002437CB" w14:paraId="58DFDEBB" w14:textId="77777777" w:rsidTr="00B41F6A">
        <w:tc>
          <w:tcPr>
            <w:tcW w:w="800" w:type="dxa"/>
            <w:shd w:val="solid" w:color="FFFFFF" w:fill="auto"/>
          </w:tcPr>
          <w:p w14:paraId="35EBBE0F" w14:textId="02A1F058" w:rsidR="006F3839" w:rsidRPr="002437CB" w:rsidRDefault="006F3839" w:rsidP="00767F9C">
            <w:pPr>
              <w:pStyle w:val="TAC"/>
              <w:rPr>
                <w:sz w:val="16"/>
                <w:szCs w:val="16"/>
              </w:rPr>
            </w:pPr>
            <w:r w:rsidRPr="002437CB">
              <w:rPr>
                <w:sz w:val="16"/>
                <w:szCs w:val="16"/>
              </w:rPr>
              <w:t>2025-06</w:t>
            </w:r>
          </w:p>
        </w:tc>
        <w:tc>
          <w:tcPr>
            <w:tcW w:w="800" w:type="dxa"/>
            <w:shd w:val="solid" w:color="FFFFFF" w:fill="auto"/>
          </w:tcPr>
          <w:p w14:paraId="2FE708BD" w14:textId="481541E1" w:rsidR="006F3839" w:rsidRPr="002437CB" w:rsidRDefault="006F3839" w:rsidP="00767F9C">
            <w:pPr>
              <w:pStyle w:val="TAC"/>
              <w:rPr>
                <w:sz w:val="16"/>
                <w:szCs w:val="16"/>
              </w:rPr>
            </w:pPr>
            <w:r w:rsidRPr="002437CB">
              <w:rPr>
                <w:sz w:val="16"/>
                <w:szCs w:val="16"/>
              </w:rPr>
              <w:t>CT#108</w:t>
            </w:r>
          </w:p>
        </w:tc>
        <w:tc>
          <w:tcPr>
            <w:tcW w:w="1094" w:type="dxa"/>
            <w:shd w:val="solid" w:color="FFFFFF" w:fill="auto"/>
          </w:tcPr>
          <w:p w14:paraId="4D47001E" w14:textId="03E1E8C5" w:rsidR="006F3839" w:rsidRPr="002437CB" w:rsidRDefault="006F3839" w:rsidP="00767F9C">
            <w:pPr>
              <w:pStyle w:val="TAC"/>
              <w:rPr>
                <w:sz w:val="16"/>
                <w:szCs w:val="16"/>
              </w:rPr>
            </w:pPr>
            <w:r w:rsidRPr="002437CB">
              <w:rPr>
                <w:sz w:val="16"/>
                <w:szCs w:val="16"/>
              </w:rPr>
              <w:t>CP-251137</w:t>
            </w:r>
          </w:p>
        </w:tc>
        <w:tc>
          <w:tcPr>
            <w:tcW w:w="519" w:type="dxa"/>
            <w:shd w:val="solid" w:color="FFFFFF" w:fill="auto"/>
          </w:tcPr>
          <w:p w14:paraId="37DC6759" w14:textId="77777777" w:rsidR="006F3839" w:rsidRPr="002437CB" w:rsidRDefault="006F3839" w:rsidP="00767F9C">
            <w:pPr>
              <w:pStyle w:val="TAL"/>
              <w:rPr>
                <w:sz w:val="16"/>
                <w:szCs w:val="16"/>
              </w:rPr>
            </w:pPr>
          </w:p>
        </w:tc>
        <w:tc>
          <w:tcPr>
            <w:tcW w:w="331" w:type="dxa"/>
            <w:shd w:val="solid" w:color="FFFFFF" w:fill="auto"/>
          </w:tcPr>
          <w:p w14:paraId="1D75A31E" w14:textId="77777777" w:rsidR="006F3839" w:rsidRPr="002437CB" w:rsidRDefault="006F3839" w:rsidP="00767F9C">
            <w:pPr>
              <w:pStyle w:val="TAR"/>
              <w:rPr>
                <w:sz w:val="16"/>
                <w:szCs w:val="16"/>
              </w:rPr>
            </w:pPr>
          </w:p>
        </w:tc>
        <w:tc>
          <w:tcPr>
            <w:tcW w:w="425" w:type="dxa"/>
            <w:shd w:val="solid" w:color="FFFFFF" w:fill="auto"/>
          </w:tcPr>
          <w:p w14:paraId="44FF6AF3" w14:textId="77777777" w:rsidR="006F3839" w:rsidRPr="002437CB" w:rsidRDefault="006F3839" w:rsidP="00767F9C">
            <w:pPr>
              <w:pStyle w:val="TAC"/>
              <w:rPr>
                <w:sz w:val="16"/>
                <w:szCs w:val="16"/>
              </w:rPr>
            </w:pPr>
          </w:p>
        </w:tc>
        <w:tc>
          <w:tcPr>
            <w:tcW w:w="4962" w:type="dxa"/>
            <w:shd w:val="solid" w:color="FFFFFF" w:fill="auto"/>
          </w:tcPr>
          <w:p w14:paraId="15B6B6D5" w14:textId="7A27DAC2" w:rsidR="006F3839" w:rsidRPr="002437CB" w:rsidRDefault="00C748CB" w:rsidP="00767F9C">
            <w:pPr>
              <w:pStyle w:val="TAL"/>
              <w:rPr>
                <w:sz w:val="16"/>
              </w:rPr>
            </w:pPr>
            <w:r w:rsidRPr="002437CB">
              <w:rPr>
                <w:sz w:val="16"/>
              </w:rPr>
              <w:t>Presentation to TSG CT for information.</w:t>
            </w:r>
          </w:p>
        </w:tc>
        <w:tc>
          <w:tcPr>
            <w:tcW w:w="708" w:type="dxa"/>
            <w:shd w:val="solid" w:color="FFFFFF" w:fill="auto"/>
          </w:tcPr>
          <w:p w14:paraId="1D90D8F5" w14:textId="2E5FEF76" w:rsidR="006F3839" w:rsidRPr="002437CB" w:rsidRDefault="00C748CB" w:rsidP="00767F9C">
            <w:pPr>
              <w:pStyle w:val="TAC"/>
              <w:rPr>
                <w:sz w:val="16"/>
                <w:szCs w:val="16"/>
              </w:rPr>
            </w:pPr>
            <w:r w:rsidRPr="002437CB">
              <w:rPr>
                <w:sz w:val="16"/>
                <w:szCs w:val="16"/>
              </w:rPr>
              <w:t>1.0.0</w:t>
            </w:r>
          </w:p>
        </w:tc>
      </w:tr>
      <w:tr w:rsidR="00657C19" w:rsidRPr="002437CB" w14:paraId="6C20BF6D" w14:textId="77777777" w:rsidTr="00B41F6A">
        <w:tc>
          <w:tcPr>
            <w:tcW w:w="800" w:type="dxa"/>
            <w:shd w:val="solid" w:color="FFFFFF" w:fill="auto"/>
          </w:tcPr>
          <w:p w14:paraId="0C09ED03" w14:textId="4353E361" w:rsidR="00657C19" w:rsidRPr="002437CB" w:rsidRDefault="00657C19" w:rsidP="00767F9C">
            <w:pPr>
              <w:pStyle w:val="TAC"/>
              <w:rPr>
                <w:sz w:val="16"/>
                <w:szCs w:val="16"/>
              </w:rPr>
            </w:pPr>
            <w:r w:rsidRPr="002437CB">
              <w:rPr>
                <w:sz w:val="16"/>
                <w:szCs w:val="16"/>
              </w:rPr>
              <w:t>2025-0</w:t>
            </w:r>
            <w:r w:rsidR="00D47163" w:rsidRPr="002437CB">
              <w:rPr>
                <w:sz w:val="16"/>
                <w:szCs w:val="16"/>
              </w:rPr>
              <w:t>8</w:t>
            </w:r>
          </w:p>
        </w:tc>
        <w:tc>
          <w:tcPr>
            <w:tcW w:w="800" w:type="dxa"/>
            <w:shd w:val="solid" w:color="FFFFFF" w:fill="auto"/>
          </w:tcPr>
          <w:p w14:paraId="73D64C60" w14:textId="3C6298F0" w:rsidR="00657C19" w:rsidRPr="002437CB" w:rsidRDefault="00657C19" w:rsidP="00767F9C">
            <w:pPr>
              <w:pStyle w:val="TAC"/>
              <w:rPr>
                <w:sz w:val="16"/>
                <w:szCs w:val="16"/>
              </w:rPr>
            </w:pPr>
            <w:r w:rsidRPr="002437CB">
              <w:rPr>
                <w:sz w:val="16"/>
                <w:szCs w:val="16"/>
              </w:rPr>
              <w:t>CT3#142</w:t>
            </w:r>
          </w:p>
        </w:tc>
        <w:tc>
          <w:tcPr>
            <w:tcW w:w="1094" w:type="dxa"/>
            <w:shd w:val="solid" w:color="FFFFFF" w:fill="auto"/>
          </w:tcPr>
          <w:p w14:paraId="7F3CF93B" w14:textId="7D78CF98" w:rsidR="00657C19" w:rsidRPr="002437CB" w:rsidRDefault="00D47163" w:rsidP="00767F9C">
            <w:pPr>
              <w:pStyle w:val="TAC"/>
              <w:rPr>
                <w:sz w:val="16"/>
                <w:szCs w:val="16"/>
              </w:rPr>
            </w:pPr>
            <w:r w:rsidRPr="002437CB">
              <w:rPr>
                <w:sz w:val="16"/>
                <w:szCs w:val="16"/>
              </w:rPr>
              <w:t>C3-253651</w:t>
            </w:r>
          </w:p>
        </w:tc>
        <w:tc>
          <w:tcPr>
            <w:tcW w:w="519" w:type="dxa"/>
            <w:shd w:val="solid" w:color="FFFFFF" w:fill="auto"/>
          </w:tcPr>
          <w:p w14:paraId="61323E19" w14:textId="77777777" w:rsidR="00657C19" w:rsidRPr="002437CB" w:rsidRDefault="00657C19" w:rsidP="00767F9C">
            <w:pPr>
              <w:pStyle w:val="TAL"/>
              <w:rPr>
                <w:sz w:val="16"/>
                <w:szCs w:val="16"/>
              </w:rPr>
            </w:pPr>
          </w:p>
        </w:tc>
        <w:tc>
          <w:tcPr>
            <w:tcW w:w="331" w:type="dxa"/>
            <w:shd w:val="solid" w:color="FFFFFF" w:fill="auto"/>
          </w:tcPr>
          <w:p w14:paraId="5F85340D" w14:textId="77777777" w:rsidR="00657C19" w:rsidRPr="002437CB" w:rsidRDefault="00657C19" w:rsidP="00767F9C">
            <w:pPr>
              <w:pStyle w:val="TAR"/>
              <w:rPr>
                <w:sz w:val="16"/>
                <w:szCs w:val="16"/>
              </w:rPr>
            </w:pPr>
          </w:p>
        </w:tc>
        <w:tc>
          <w:tcPr>
            <w:tcW w:w="425" w:type="dxa"/>
            <w:shd w:val="solid" w:color="FFFFFF" w:fill="auto"/>
          </w:tcPr>
          <w:p w14:paraId="142AB0F0" w14:textId="77777777" w:rsidR="00657C19" w:rsidRPr="002437CB" w:rsidRDefault="00657C19" w:rsidP="00767F9C">
            <w:pPr>
              <w:pStyle w:val="TAC"/>
              <w:rPr>
                <w:sz w:val="16"/>
                <w:szCs w:val="16"/>
              </w:rPr>
            </w:pPr>
          </w:p>
        </w:tc>
        <w:tc>
          <w:tcPr>
            <w:tcW w:w="4962" w:type="dxa"/>
            <w:shd w:val="solid" w:color="FFFFFF" w:fill="auto"/>
          </w:tcPr>
          <w:p w14:paraId="44D2B556" w14:textId="1FCD0DB1" w:rsidR="00657C19" w:rsidRPr="002437CB" w:rsidRDefault="00657C19" w:rsidP="00767F9C">
            <w:pPr>
              <w:pStyle w:val="TAL"/>
              <w:rPr>
                <w:sz w:val="16"/>
              </w:rPr>
            </w:pPr>
            <w:r w:rsidRPr="002437CB">
              <w:rPr>
                <w:sz w:val="16"/>
              </w:rPr>
              <w:t>Incorporates agreed pCRs</w:t>
            </w:r>
            <w:r w:rsidR="00093309" w:rsidRPr="002437CB">
              <w:rPr>
                <w:sz w:val="16"/>
              </w:rPr>
              <w:t xml:space="preserve"> C3-253049, </w:t>
            </w:r>
            <w:r w:rsidR="00296646" w:rsidRPr="002437CB">
              <w:rPr>
                <w:sz w:val="16"/>
              </w:rPr>
              <w:t>C3-253193, C3-253199,</w:t>
            </w:r>
            <w:r w:rsidR="008F294F" w:rsidRPr="002437CB">
              <w:rPr>
                <w:sz w:val="16"/>
              </w:rPr>
              <w:br/>
            </w:r>
            <w:r w:rsidR="00296646" w:rsidRPr="002437CB">
              <w:rPr>
                <w:sz w:val="16"/>
              </w:rPr>
              <w:t>C3-253217, C3-253218, C3-253219, C3-253220</w:t>
            </w:r>
            <w:r w:rsidR="00DB6898" w:rsidRPr="002437CB">
              <w:rPr>
                <w:sz w:val="16"/>
              </w:rPr>
              <w:t>, C3-253221,</w:t>
            </w:r>
            <w:r w:rsidR="008F294F" w:rsidRPr="002437CB">
              <w:rPr>
                <w:sz w:val="16"/>
              </w:rPr>
              <w:br/>
            </w:r>
            <w:r w:rsidR="00DB6898" w:rsidRPr="002437CB">
              <w:rPr>
                <w:sz w:val="16"/>
              </w:rPr>
              <w:t>C3-253222, C3-253223, C3-253224, C3-253332, C3-253332</w:t>
            </w:r>
            <w:r w:rsidR="00842E75" w:rsidRPr="002437CB">
              <w:rPr>
                <w:sz w:val="16"/>
              </w:rPr>
              <w:t>,</w:t>
            </w:r>
            <w:r w:rsidR="008F294F" w:rsidRPr="002437CB">
              <w:rPr>
                <w:sz w:val="16"/>
              </w:rPr>
              <w:br/>
            </w:r>
            <w:r w:rsidR="00842E75" w:rsidRPr="002437CB">
              <w:rPr>
                <w:sz w:val="16"/>
              </w:rPr>
              <w:t>C3-253333, C3-253334, C3-253335, C3-253336, C3-253337,</w:t>
            </w:r>
            <w:r w:rsidR="008F294F" w:rsidRPr="002437CB">
              <w:rPr>
                <w:sz w:val="16"/>
              </w:rPr>
              <w:br/>
            </w:r>
            <w:r w:rsidR="00254726" w:rsidRPr="002437CB">
              <w:rPr>
                <w:sz w:val="16"/>
              </w:rPr>
              <w:t>C3-253429, C3-253430, C3-253431, C3-253432, C3-253559,</w:t>
            </w:r>
            <w:r w:rsidR="008F294F" w:rsidRPr="002437CB">
              <w:rPr>
                <w:sz w:val="16"/>
              </w:rPr>
              <w:br/>
            </w:r>
            <w:r w:rsidR="00254726" w:rsidRPr="002437CB">
              <w:rPr>
                <w:sz w:val="16"/>
              </w:rPr>
              <w:t xml:space="preserve">C3-253561, </w:t>
            </w:r>
            <w:r w:rsidR="003E09B4" w:rsidRPr="002437CB">
              <w:rPr>
                <w:sz w:val="16"/>
              </w:rPr>
              <w:t>C3-253562, C3-253563, C3-253564, C3-253565,</w:t>
            </w:r>
            <w:r w:rsidR="008F294F" w:rsidRPr="002437CB">
              <w:rPr>
                <w:sz w:val="16"/>
              </w:rPr>
              <w:br/>
            </w:r>
            <w:r w:rsidR="003E09B4" w:rsidRPr="002437CB">
              <w:rPr>
                <w:sz w:val="16"/>
              </w:rPr>
              <w:t xml:space="preserve">C3-253566, </w:t>
            </w:r>
            <w:r w:rsidR="008F294F" w:rsidRPr="002437CB">
              <w:rPr>
                <w:sz w:val="16"/>
              </w:rPr>
              <w:t>C3-253567, C3-253568, C3-253673, C3-253674,</w:t>
            </w:r>
            <w:r w:rsidR="008F294F" w:rsidRPr="002437CB">
              <w:rPr>
                <w:sz w:val="16"/>
              </w:rPr>
              <w:br/>
              <w:t>C3-253675</w:t>
            </w:r>
          </w:p>
        </w:tc>
        <w:tc>
          <w:tcPr>
            <w:tcW w:w="708" w:type="dxa"/>
            <w:shd w:val="solid" w:color="FFFFFF" w:fill="auto"/>
          </w:tcPr>
          <w:p w14:paraId="62838F63" w14:textId="20B8638F" w:rsidR="00657C19" w:rsidRPr="002437CB" w:rsidRDefault="00657C19" w:rsidP="00767F9C">
            <w:pPr>
              <w:pStyle w:val="TAC"/>
              <w:rPr>
                <w:sz w:val="16"/>
                <w:szCs w:val="16"/>
              </w:rPr>
            </w:pPr>
            <w:r w:rsidRPr="002437CB">
              <w:rPr>
                <w:sz w:val="16"/>
                <w:szCs w:val="16"/>
              </w:rPr>
              <w:t>1.1.0</w:t>
            </w:r>
          </w:p>
        </w:tc>
      </w:tr>
      <w:tr w:rsidR="007646A0" w:rsidRPr="002437CB" w14:paraId="68FA8BDB" w14:textId="77777777" w:rsidTr="00B41F6A">
        <w:tc>
          <w:tcPr>
            <w:tcW w:w="800" w:type="dxa"/>
            <w:shd w:val="solid" w:color="FFFFFF" w:fill="auto"/>
          </w:tcPr>
          <w:p w14:paraId="292DFB8D" w14:textId="64DD6641" w:rsidR="007646A0" w:rsidRPr="002437CB" w:rsidRDefault="00890A35" w:rsidP="00767F9C">
            <w:pPr>
              <w:pStyle w:val="TAC"/>
              <w:rPr>
                <w:sz w:val="16"/>
                <w:szCs w:val="16"/>
              </w:rPr>
            </w:pPr>
            <w:r w:rsidRPr="002437CB">
              <w:rPr>
                <w:sz w:val="16"/>
                <w:szCs w:val="16"/>
              </w:rPr>
              <w:t>2025-10</w:t>
            </w:r>
          </w:p>
        </w:tc>
        <w:tc>
          <w:tcPr>
            <w:tcW w:w="800" w:type="dxa"/>
            <w:shd w:val="solid" w:color="FFFFFF" w:fill="auto"/>
          </w:tcPr>
          <w:p w14:paraId="641807E4" w14:textId="176D6C67" w:rsidR="007646A0" w:rsidRPr="002437CB" w:rsidRDefault="00890A35" w:rsidP="00767F9C">
            <w:pPr>
              <w:pStyle w:val="TAC"/>
              <w:rPr>
                <w:sz w:val="16"/>
                <w:szCs w:val="16"/>
              </w:rPr>
            </w:pPr>
            <w:r w:rsidRPr="002437CB">
              <w:rPr>
                <w:sz w:val="16"/>
                <w:szCs w:val="16"/>
              </w:rPr>
              <w:t>CT3#14</w:t>
            </w:r>
            <w:r w:rsidR="00C66E67" w:rsidRPr="002437CB">
              <w:rPr>
                <w:sz w:val="16"/>
                <w:szCs w:val="16"/>
              </w:rPr>
              <w:t>3</w:t>
            </w:r>
          </w:p>
        </w:tc>
        <w:tc>
          <w:tcPr>
            <w:tcW w:w="1094" w:type="dxa"/>
            <w:shd w:val="solid" w:color="FFFFFF" w:fill="auto"/>
          </w:tcPr>
          <w:p w14:paraId="08F3B476" w14:textId="57117098" w:rsidR="007646A0" w:rsidRPr="002437CB" w:rsidRDefault="005A5ADA" w:rsidP="00767F9C">
            <w:pPr>
              <w:pStyle w:val="TAC"/>
              <w:rPr>
                <w:sz w:val="16"/>
                <w:szCs w:val="16"/>
              </w:rPr>
            </w:pPr>
            <w:r w:rsidRPr="002437CB">
              <w:rPr>
                <w:sz w:val="16"/>
                <w:szCs w:val="16"/>
              </w:rPr>
              <w:t>C3-254473</w:t>
            </w:r>
          </w:p>
        </w:tc>
        <w:tc>
          <w:tcPr>
            <w:tcW w:w="519" w:type="dxa"/>
            <w:shd w:val="solid" w:color="FFFFFF" w:fill="auto"/>
          </w:tcPr>
          <w:p w14:paraId="085EC54C" w14:textId="77777777" w:rsidR="007646A0" w:rsidRPr="002437CB" w:rsidRDefault="007646A0" w:rsidP="00767F9C">
            <w:pPr>
              <w:pStyle w:val="TAL"/>
              <w:rPr>
                <w:sz w:val="16"/>
                <w:szCs w:val="16"/>
              </w:rPr>
            </w:pPr>
          </w:p>
        </w:tc>
        <w:tc>
          <w:tcPr>
            <w:tcW w:w="331" w:type="dxa"/>
            <w:shd w:val="solid" w:color="FFFFFF" w:fill="auto"/>
          </w:tcPr>
          <w:p w14:paraId="36C3B174" w14:textId="77777777" w:rsidR="007646A0" w:rsidRPr="002437CB" w:rsidRDefault="007646A0" w:rsidP="00767F9C">
            <w:pPr>
              <w:pStyle w:val="TAR"/>
              <w:rPr>
                <w:sz w:val="16"/>
                <w:szCs w:val="16"/>
              </w:rPr>
            </w:pPr>
          </w:p>
        </w:tc>
        <w:tc>
          <w:tcPr>
            <w:tcW w:w="425" w:type="dxa"/>
            <w:shd w:val="solid" w:color="FFFFFF" w:fill="auto"/>
          </w:tcPr>
          <w:p w14:paraId="0C7B7580" w14:textId="77777777" w:rsidR="007646A0" w:rsidRPr="002437CB" w:rsidRDefault="007646A0" w:rsidP="00767F9C">
            <w:pPr>
              <w:pStyle w:val="TAC"/>
              <w:rPr>
                <w:sz w:val="16"/>
                <w:szCs w:val="16"/>
              </w:rPr>
            </w:pPr>
          </w:p>
        </w:tc>
        <w:tc>
          <w:tcPr>
            <w:tcW w:w="4962" w:type="dxa"/>
            <w:shd w:val="solid" w:color="FFFFFF" w:fill="auto"/>
          </w:tcPr>
          <w:p w14:paraId="7757787A" w14:textId="7B350969" w:rsidR="007646A0" w:rsidRPr="002437CB" w:rsidRDefault="00C66E67" w:rsidP="00767F9C">
            <w:pPr>
              <w:pStyle w:val="TAL"/>
              <w:rPr>
                <w:sz w:val="16"/>
              </w:rPr>
            </w:pPr>
            <w:r w:rsidRPr="002437CB">
              <w:rPr>
                <w:sz w:val="16"/>
              </w:rPr>
              <w:t xml:space="preserve">Incorporates agreed pCRs </w:t>
            </w:r>
            <w:r w:rsidR="00E313C9" w:rsidRPr="002437CB">
              <w:rPr>
                <w:sz w:val="16"/>
              </w:rPr>
              <w:t xml:space="preserve">C3-254237, C3-254238, </w:t>
            </w:r>
            <w:r w:rsidR="00D11001" w:rsidRPr="002437CB">
              <w:rPr>
                <w:sz w:val="16"/>
              </w:rPr>
              <w:t>C3-254560</w:t>
            </w:r>
            <w:r w:rsidR="00A827F6" w:rsidRPr="002437CB">
              <w:rPr>
                <w:sz w:val="16"/>
              </w:rPr>
              <w:t>,</w:t>
            </w:r>
            <w:r w:rsidRPr="002437CB">
              <w:rPr>
                <w:sz w:val="16"/>
              </w:rPr>
              <w:br/>
            </w:r>
            <w:r w:rsidR="00E313C9" w:rsidRPr="002437CB">
              <w:rPr>
                <w:sz w:val="16"/>
              </w:rPr>
              <w:t>C3-254561, C3-254562</w:t>
            </w:r>
            <w:r w:rsidR="002C48C2" w:rsidRPr="002437CB">
              <w:rPr>
                <w:sz w:val="16"/>
              </w:rPr>
              <w:t>,</w:t>
            </w:r>
            <w:r w:rsidRPr="002437CB">
              <w:rPr>
                <w:sz w:val="16"/>
              </w:rPr>
              <w:t xml:space="preserve"> </w:t>
            </w:r>
            <w:r w:rsidR="002C48C2" w:rsidRPr="002437CB">
              <w:rPr>
                <w:sz w:val="16"/>
              </w:rPr>
              <w:t>C3-254243, C3-254406, C3-254407,</w:t>
            </w:r>
            <w:r w:rsidRPr="002437CB">
              <w:rPr>
                <w:sz w:val="16"/>
              </w:rPr>
              <w:br/>
            </w:r>
            <w:r w:rsidR="002C48C2" w:rsidRPr="002437CB">
              <w:rPr>
                <w:sz w:val="16"/>
              </w:rPr>
              <w:t>C3-254408, C3-254409,</w:t>
            </w:r>
            <w:r w:rsidRPr="002437CB">
              <w:rPr>
                <w:sz w:val="16"/>
              </w:rPr>
              <w:t xml:space="preserve"> </w:t>
            </w:r>
            <w:r w:rsidR="002C48C2" w:rsidRPr="002437CB">
              <w:rPr>
                <w:sz w:val="16"/>
              </w:rPr>
              <w:t>C3-254434, C3-254435, C3-254436,</w:t>
            </w:r>
            <w:r w:rsidRPr="002437CB">
              <w:rPr>
                <w:sz w:val="16"/>
              </w:rPr>
              <w:br/>
            </w:r>
            <w:r w:rsidR="002C48C2" w:rsidRPr="002437CB">
              <w:rPr>
                <w:sz w:val="16"/>
              </w:rPr>
              <w:t>C3-254437, C3-254438,</w:t>
            </w:r>
            <w:r w:rsidRPr="002437CB">
              <w:rPr>
                <w:sz w:val="16"/>
              </w:rPr>
              <w:t xml:space="preserve"> </w:t>
            </w:r>
            <w:r w:rsidR="002C48C2" w:rsidRPr="002437CB">
              <w:rPr>
                <w:sz w:val="16"/>
              </w:rPr>
              <w:t>C3-254439, C3-254441, C3-254443,</w:t>
            </w:r>
            <w:r w:rsidRPr="002437CB">
              <w:rPr>
                <w:sz w:val="16"/>
              </w:rPr>
              <w:br/>
            </w:r>
            <w:r w:rsidR="002C48C2" w:rsidRPr="002437CB">
              <w:rPr>
                <w:sz w:val="16"/>
              </w:rPr>
              <w:t>C3-254444, C3-254447,</w:t>
            </w:r>
            <w:r w:rsidRPr="002437CB">
              <w:rPr>
                <w:sz w:val="16"/>
              </w:rPr>
              <w:t xml:space="preserve"> </w:t>
            </w:r>
            <w:r w:rsidR="002C48C2" w:rsidRPr="002437CB">
              <w:rPr>
                <w:sz w:val="16"/>
              </w:rPr>
              <w:t>C3-254448, C3-254449, C3-254450,</w:t>
            </w:r>
            <w:r w:rsidRPr="002437CB">
              <w:rPr>
                <w:sz w:val="16"/>
              </w:rPr>
              <w:br/>
            </w:r>
            <w:r w:rsidR="002C48C2" w:rsidRPr="002437CB">
              <w:rPr>
                <w:sz w:val="16"/>
              </w:rPr>
              <w:t>C3-254451, C3-254452,</w:t>
            </w:r>
            <w:r w:rsidRPr="002437CB">
              <w:rPr>
                <w:sz w:val="16"/>
              </w:rPr>
              <w:t xml:space="preserve"> </w:t>
            </w:r>
            <w:r w:rsidR="002C48C2" w:rsidRPr="002437CB">
              <w:rPr>
                <w:sz w:val="16"/>
              </w:rPr>
              <w:t>C3-254453, C3-254454, C3-254458,</w:t>
            </w:r>
            <w:r w:rsidRPr="002437CB">
              <w:rPr>
                <w:sz w:val="16"/>
              </w:rPr>
              <w:br/>
            </w:r>
            <w:r w:rsidR="002C48C2" w:rsidRPr="002437CB">
              <w:rPr>
                <w:sz w:val="16"/>
              </w:rPr>
              <w:t>C3-254459, C3-254460,</w:t>
            </w:r>
            <w:r w:rsidRPr="002437CB">
              <w:rPr>
                <w:sz w:val="16"/>
              </w:rPr>
              <w:t xml:space="preserve"> </w:t>
            </w:r>
            <w:r w:rsidR="002C48C2" w:rsidRPr="002437CB">
              <w:rPr>
                <w:sz w:val="16"/>
              </w:rPr>
              <w:t>C3-254466, C3-254467, C3-254239</w:t>
            </w:r>
            <w:r w:rsidR="004B005C">
              <w:rPr>
                <w:sz w:val="16"/>
              </w:rPr>
              <w:t>,</w:t>
            </w:r>
            <w:r w:rsidR="004B005C">
              <w:rPr>
                <w:sz w:val="16"/>
              </w:rPr>
              <w:br/>
            </w:r>
            <w:r w:rsidR="00E313C9" w:rsidRPr="002437CB">
              <w:rPr>
                <w:sz w:val="16"/>
              </w:rPr>
              <w:t xml:space="preserve">C3-254237, C3-254238, </w:t>
            </w:r>
            <w:r w:rsidR="0006491F" w:rsidRPr="002437CB">
              <w:rPr>
                <w:sz w:val="16"/>
              </w:rPr>
              <w:t xml:space="preserve">C3-254239, C3-254243, </w:t>
            </w:r>
            <w:r w:rsidR="00A24C9B" w:rsidRPr="002437CB">
              <w:rPr>
                <w:sz w:val="16"/>
              </w:rPr>
              <w:t>C</w:t>
            </w:r>
            <w:r w:rsidR="00D11001" w:rsidRPr="002437CB">
              <w:rPr>
                <w:sz w:val="16"/>
              </w:rPr>
              <w:t>C3-254560</w:t>
            </w:r>
            <w:r w:rsidR="00A827F6" w:rsidRPr="002437CB">
              <w:rPr>
                <w:sz w:val="16"/>
              </w:rPr>
              <w:t>,</w:t>
            </w:r>
            <w:r w:rsidR="006937A0">
              <w:rPr>
                <w:sz w:val="16"/>
              </w:rPr>
              <w:br/>
            </w:r>
            <w:r w:rsidR="00E313C9" w:rsidRPr="002437CB">
              <w:rPr>
                <w:sz w:val="16"/>
              </w:rPr>
              <w:t xml:space="preserve">C3-254561, </w:t>
            </w:r>
            <w:r w:rsidR="00A24C9B" w:rsidRPr="002437CB">
              <w:rPr>
                <w:sz w:val="16"/>
              </w:rPr>
              <w:t>C3-254562</w:t>
            </w:r>
          </w:p>
        </w:tc>
        <w:tc>
          <w:tcPr>
            <w:tcW w:w="708" w:type="dxa"/>
            <w:shd w:val="solid" w:color="FFFFFF" w:fill="auto"/>
          </w:tcPr>
          <w:p w14:paraId="71B5DD5F" w14:textId="47F7B403" w:rsidR="007646A0" w:rsidRPr="002437CB" w:rsidRDefault="002D5B89" w:rsidP="00767F9C">
            <w:pPr>
              <w:pStyle w:val="TAC"/>
              <w:rPr>
                <w:sz w:val="16"/>
                <w:szCs w:val="16"/>
              </w:rPr>
            </w:pPr>
            <w:r w:rsidRPr="002437CB">
              <w:rPr>
                <w:sz w:val="16"/>
                <w:szCs w:val="16"/>
              </w:rPr>
              <w:t>1.2.0</w:t>
            </w:r>
          </w:p>
        </w:tc>
      </w:tr>
      <w:tr w:rsidR="000F661B" w:rsidRPr="002437CB" w14:paraId="118FC95A" w14:textId="77777777" w:rsidTr="00B41F6A">
        <w:tc>
          <w:tcPr>
            <w:tcW w:w="800" w:type="dxa"/>
            <w:shd w:val="solid" w:color="FFFFFF" w:fill="auto"/>
          </w:tcPr>
          <w:p w14:paraId="1C4AA630" w14:textId="422F9DC0" w:rsidR="000F661B" w:rsidRPr="002437CB" w:rsidRDefault="000F661B" w:rsidP="00767F9C">
            <w:pPr>
              <w:pStyle w:val="TAC"/>
              <w:rPr>
                <w:sz w:val="16"/>
                <w:szCs w:val="16"/>
              </w:rPr>
            </w:pPr>
            <w:r>
              <w:rPr>
                <w:sz w:val="16"/>
                <w:szCs w:val="16"/>
              </w:rPr>
              <w:t>2025-11</w:t>
            </w:r>
          </w:p>
        </w:tc>
        <w:tc>
          <w:tcPr>
            <w:tcW w:w="800" w:type="dxa"/>
            <w:shd w:val="solid" w:color="FFFFFF" w:fill="auto"/>
          </w:tcPr>
          <w:p w14:paraId="76D6403F" w14:textId="7E0A8928" w:rsidR="000F661B" w:rsidRPr="002437CB" w:rsidRDefault="000F661B" w:rsidP="00767F9C">
            <w:pPr>
              <w:pStyle w:val="TAC"/>
              <w:rPr>
                <w:sz w:val="16"/>
                <w:szCs w:val="16"/>
              </w:rPr>
            </w:pPr>
            <w:r>
              <w:rPr>
                <w:sz w:val="16"/>
                <w:szCs w:val="16"/>
              </w:rPr>
              <w:t>CT3#144</w:t>
            </w:r>
          </w:p>
        </w:tc>
        <w:tc>
          <w:tcPr>
            <w:tcW w:w="1094" w:type="dxa"/>
            <w:shd w:val="solid" w:color="FFFFFF" w:fill="auto"/>
          </w:tcPr>
          <w:p w14:paraId="146BB5AA" w14:textId="70954CA4" w:rsidR="000F661B" w:rsidRPr="002437CB" w:rsidRDefault="000F661B" w:rsidP="00767F9C">
            <w:pPr>
              <w:pStyle w:val="TAC"/>
              <w:rPr>
                <w:sz w:val="16"/>
                <w:szCs w:val="16"/>
              </w:rPr>
            </w:pPr>
            <w:r>
              <w:rPr>
                <w:sz w:val="16"/>
                <w:szCs w:val="16"/>
              </w:rPr>
              <w:t>C3-25</w:t>
            </w:r>
            <w:r w:rsidR="00BC7E16">
              <w:rPr>
                <w:sz w:val="16"/>
                <w:szCs w:val="16"/>
              </w:rPr>
              <w:t>5658</w:t>
            </w:r>
          </w:p>
        </w:tc>
        <w:tc>
          <w:tcPr>
            <w:tcW w:w="519" w:type="dxa"/>
            <w:shd w:val="solid" w:color="FFFFFF" w:fill="auto"/>
          </w:tcPr>
          <w:p w14:paraId="0324E924" w14:textId="77777777" w:rsidR="000F661B" w:rsidRPr="002437CB" w:rsidRDefault="000F661B" w:rsidP="00767F9C">
            <w:pPr>
              <w:pStyle w:val="TAL"/>
              <w:rPr>
                <w:sz w:val="16"/>
                <w:szCs w:val="16"/>
              </w:rPr>
            </w:pPr>
          </w:p>
        </w:tc>
        <w:tc>
          <w:tcPr>
            <w:tcW w:w="331" w:type="dxa"/>
            <w:shd w:val="solid" w:color="FFFFFF" w:fill="auto"/>
          </w:tcPr>
          <w:p w14:paraId="3A10CE43" w14:textId="77777777" w:rsidR="000F661B" w:rsidRPr="002437CB" w:rsidRDefault="000F661B" w:rsidP="00767F9C">
            <w:pPr>
              <w:pStyle w:val="TAR"/>
              <w:rPr>
                <w:sz w:val="16"/>
                <w:szCs w:val="16"/>
              </w:rPr>
            </w:pPr>
          </w:p>
        </w:tc>
        <w:tc>
          <w:tcPr>
            <w:tcW w:w="425" w:type="dxa"/>
            <w:shd w:val="solid" w:color="FFFFFF" w:fill="auto"/>
          </w:tcPr>
          <w:p w14:paraId="31C5C56C" w14:textId="77777777" w:rsidR="000F661B" w:rsidRPr="002437CB" w:rsidRDefault="000F661B" w:rsidP="00767F9C">
            <w:pPr>
              <w:pStyle w:val="TAC"/>
              <w:rPr>
                <w:sz w:val="16"/>
                <w:szCs w:val="16"/>
              </w:rPr>
            </w:pPr>
          </w:p>
        </w:tc>
        <w:tc>
          <w:tcPr>
            <w:tcW w:w="4962" w:type="dxa"/>
            <w:shd w:val="solid" w:color="FFFFFF" w:fill="auto"/>
          </w:tcPr>
          <w:p w14:paraId="0B338BFE" w14:textId="55FDD864" w:rsidR="000F661B" w:rsidRPr="002437CB" w:rsidRDefault="006937A0" w:rsidP="00767F9C">
            <w:pPr>
              <w:pStyle w:val="TAL"/>
              <w:rPr>
                <w:sz w:val="16"/>
              </w:rPr>
            </w:pPr>
            <w:r>
              <w:rPr>
                <w:sz w:val="16"/>
              </w:rPr>
              <w:t xml:space="preserve">Incorporates agreed pCRs </w:t>
            </w:r>
            <w:r w:rsidR="003A2777" w:rsidRPr="003A2777">
              <w:rPr>
                <w:sz w:val="16"/>
              </w:rPr>
              <w:t>C3-255104</w:t>
            </w:r>
            <w:r w:rsidR="003A2777">
              <w:rPr>
                <w:sz w:val="16"/>
              </w:rPr>
              <w:t xml:space="preserve">, </w:t>
            </w:r>
            <w:r w:rsidR="003A2777" w:rsidRPr="003A2777">
              <w:rPr>
                <w:sz w:val="16"/>
              </w:rPr>
              <w:t>C3-255109</w:t>
            </w:r>
            <w:r w:rsidR="003A2777">
              <w:rPr>
                <w:sz w:val="16"/>
              </w:rPr>
              <w:t xml:space="preserve">, </w:t>
            </w:r>
            <w:r w:rsidR="003A2777" w:rsidRPr="003A2777">
              <w:rPr>
                <w:sz w:val="16"/>
              </w:rPr>
              <w:t>C3-255110</w:t>
            </w:r>
            <w:r w:rsidR="003A2777">
              <w:rPr>
                <w:sz w:val="16"/>
              </w:rPr>
              <w:t>,</w:t>
            </w:r>
            <w:r w:rsidR="003A2777">
              <w:rPr>
                <w:sz w:val="16"/>
              </w:rPr>
              <w:br/>
            </w:r>
            <w:r w:rsidR="003A2777" w:rsidRPr="003A2777">
              <w:rPr>
                <w:sz w:val="16"/>
              </w:rPr>
              <w:t>C3-255266</w:t>
            </w:r>
            <w:r w:rsidR="003A2777">
              <w:rPr>
                <w:sz w:val="16"/>
              </w:rPr>
              <w:t xml:space="preserve">, </w:t>
            </w:r>
            <w:r w:rsidR="003A2777" w:rsidRPr="003A2777">
              <w:rPr>
                <w:sz w:val="16"/>
              </w:rPr>
              <w:t>C3-255268</w:t>
            </w:r>
            <w:r w:rsidR="003A2777">
              <w:rPr>
                <w:sz w:val="16"/>
              </w:rPr>
              <w:t xml:space="preserve">, </w:t>
            </w:r>
            <w:r w:rsidR="005B6DBD" w:rsidRPr="005B6DBD">
              <w:rPr>
                <w:sz w:val="16"/>
              </w:rPr>
              <w:t>C3-255376</w:t>
            </w:r>
            <w:r w:rsidR="005B6DBD">
              <w:rPr>
                <w:sz w:val="16"/>
              </w:rPr>
              <w:t xml:space="preserve">, </w:t>
            </w:r>
            <w:r w:rsidR="005B6DBD" w:rsidRPr="005B6DBD">
              <w:rPr>
                <w:sz w:val="16"/>
              </w:rPr>
              <w:t>C3-255378</w:t>
            </w:r>
            <w:r w:rsidR="005B6DBD">
              <w:rPr>
                <w:sz w:val="16"/>
              </w:rPr>
              <w:t xml:space="preserve">, </w:t>
            </w:r>
            <w:r w:rsidR="005B6DBD" w:rsidRPr="005B6DBD">
              <w:rPr>
                <w:sz w:val="16"/>
              </w:rPr>
              <w:t>C3-255379</w:t>
            </w:r>
            <w:r w:rsidR="005B6DBD">
              <w:rPr>
                <w:sz w:val="16"/>
              </w:rPr>
              <w:t>,</w:t>
            </w:r>
            <w:r w:rsidR="005B6DBD">
              <w:rPr>
                <w:sz w:val="16"/>
              </w:rPr>
              <w:br/>
            </w:r>
            <w:r w:rsidR="005B6DBD" w:rsidRPr="005B6DBD">
              <w:rPr>
                <w:sz w:val="16"/>
              </w:rPr>
              <w:t>C3-255380</w:t>
            </w:r>
            <w:r w:rsidR="005B6DBD">
              <w:rPr>
                <w:sz w:val="16"/>
              </w:rPr>
              <w:t xml:space="preserve">, </w:t>
            </w:r>
            <w:r w:rsidR="005B6DBD" w:rsidRPr="005B6DBD">
              <w:rPr>
                <w:sz w:val="16"/>
              </w:rPr>
              <w:t>C3-255381</w:t>
            </w:r>
            <w:r w:rsidR="005B6DBD">
              <w:rPr>
                <w:sz w:val="16"/>
              </w:rPr>
              <w:t xml:space="preserve">, </w:t>
            </w:r>
            <w:r w:rsidR="005B6DBD" w:rsidRPr="005B6DBD">
              <w:rPr>
                <w:sz w:val="16"/>
              </w:rPr>
              <w:t>C3-255383</w:t>
            </w:r>
            <w:r w:rsidR="005B6DBD">
              <w:rPr>
                <w:sz w:val="16"/>
              </w:rPr>
              <w:t xml:space="preserve">, </w:t>
            </w:r>
            <w:r w:rsidR="005B6DBD" w:rsidRPr="005B6DBD">
              <w:rPr>
                <w:sz w:val="16"/>
              </w:rPr>
              <w:t>C3-255384</w:t>
            </w:r>
            <w:r w:rsidR="005B6DBD">
              <w:rPr>
                <w:sz w:val="16"/>
              </w:rPr>
              <w:t xml:space="preserve">, </w:t>
            </w:r>
            <w:r w:rsidR="001346AB" w:rsidRPr="001346AB">
              <w:rPr>
                <w:sz w:val="16"/>
              </w:rPr>
              <w:t>C3-255387</w:t>
            </w:r>
            <w:r w:rsidR="001346AB">
              <w:rPr>
                <w:sz w:val="16"/>
              </w:rPr>
              <w:t>,</w:t>
            </w:r>
            <w:r w:rsidR="001346AB">
              <w:rPr>
                <w:sz w:val="16"/>
              </w:rPr>
              <w:br/>
            </w:r>
            <w:r w:rsidR="00E87697" w:rsidRPr="00E87697">
              <w:rPr>
                <w:sz w:val="16"/>
              </w:rPr>
              <w:t>C3-255388</w:t>
            </w:r>
            <w:r w:rsidR="00E87697">
              <w:rPr>
                <w:sz w:val="16"/>
              </w:rPr>
              <w:t xml:space="preserve">, </w:t>
            </w:r>
            <w:r w:rsidR="00E87697" w:rsidRPr="00E87697">
              <w:rPr>
                <w:sz w:val="16"/>
              </w:rPr>
              <w:t>C3-255389</w:t>
            </w:r>
            <w:r w:rsidR="00E87697">
              <w:rPr>
                <w:sz w:val="16"/>
              </w:rPr>
              <w:t xml:space="preserve">, </w:t>
            </w:r>
            <w:r w:rsidR="00E87697" w:rsidRPr="00E87697">
              <w:rPr>
                <w:sz w:val="16"/>
              </w:rPr>
              <w:t>C3-255392</w:t>
            </w:r>
            <w:r w:rsidR="00E87697">
              <w:rPr>
                <w:sz w:val="16"/>
              </w:rPr>
              <w:t xml:space="preserve">, </w:t>
            </w:r>
            <w:r w:rsidR="00E87697" w:rsidRPr="00E87697">
              <w:rPr>
                <w:sz w:val="16"/>
              </w:rPr>
              <w:t>C3-255394</w:t>
            </w:r>
            <w:r w:rsidR="00E87697">
              <w:rPr>
                <w:sz w:val="16"/>
              </w:rPr>
              <w:t xml:space="preserve">, </w:t>
            </w:r>
            <w:r w:rsidR="00E87697" w:rsidRPr="00E87697">
              <w:rPr>
                <w:sz w:val="16"/>
              </w:rPr>
              <w:t>C3-255395</w:t>
            </w:r>
            <w:r w:rsidR="00E87697">
              <w:rPr>
                <w:sz w:val="16"/>
              </w:rPr>
              <w:t>,</w:t>
            </w:r>
            <w:r w:rsidR="00E87697">
              <w:rPr>
                <w:sz w:val="16"/>
              </w:rPr>
              <w:br/>
            </w:r>
            <w:r w:rsidR="00CA7E17" w:rsidRPr="00CA7E17">
              <w:rPr>
                <w:sz w:val="16"/>
              </w:rPr>
              <w:t>C3-255396</w:t>
            </w:r>
            <w:r w:rsidR="00CA7E17">
              <w:rPr>
                <w:sz w:val="16"/>
              </w:rPr>
              <w:t xml:space="preserve">, </w:t>
            </w:r>
            <w:r w:rsidR="00CA7E17" w:rsidRPr="00CA7E17">
              <w:rPr>
                <w:sz w:val="16"/>
              </w:rPr>
              <w:t>C3-255422</w:t>
            </w:r>
            <w:r w:rsidR="00CA7E17">
              <w:rPr>
                <w:sz w:val="16"/>
              </w:rPr>
              <w:t xml:space="preserve">, </w:t>
            </w:r>
            <w:r w:rsidR="00CA7E17" w:rsidRPr="00CA7E17">
              <w:rPr>
                <w:sz w:val="16"/>
              </w:rPr>
              <w:t>C3-255423</w:t>
            </w:r>
            <w:r w:rsidR="00CA7E17">
              <w:rPr>
                <w:sz w:val="16"/>
              </w:rPr>
              <w:t xml:space="preserve">, </w:t>
            </w:r>
            <w:r w:rsidR="00CA7E17" w:rsidRPr="00CA7E17">
              <w:rPr>
                <w:sz w:val="16"/>
              </w:rPr>
              <w:t>C3-255442</w:t>
            </w:r>
            <w:r w:rsidR="00CA7E17">
              <w:rPr>
                <w:sz w:val="16"/>
              </w:rPr>
              <w:t xml:space="preserve">, </w:t>
            </w:r>
            <w:r w:rsidR="00552D6F" w:rsidRPr="00552D6F">
              <w:rPr>
                <w:sz w:val="16"/>
              </w:rPr>
              <w:t>C3-255530</w:t>
            </w:r>
            <w:r w:rsidR="00552D6F">
              <w:rPr>
                <w:sz w:val="16"/>
              </w:rPr>
              <w:t>,</w:t>
            </w:r>
            <w:r w:rsidR="00552D6F">
              <w:rPr>
                <w:sz w:val="16"/>
              </w:rPr>
              <w:br/>
            </w:r>
            <w:r w:rsidR="00552D6F" w:rsidRPr="00552D6F">
              <w:rPr>
                <w:sz w:val="16"/>
              </w:rPr>
              <w:t>C3-255531</w:t>
            </w:r>
            <w:r w:rsidR="00552D6F">
              <w:rPr>
                <w:sz w:val="16"/>
              </w:rPr>
              <w:t xml:space="preserve">, </w:t>
            </w:r>
            <w:r w:rsidR="00552D6F" w:rsidRPr="00552D6F">
              <w:rPr>
                <w:sz w:val="16"/>
              </w:rPr>
              <w:t>C3-255532</w:t>
            </w:r>
            <w:r w:rsidR="00552D6F">
              <w:rPr>
                <w:sz w:val="16"/>
              </w:rPr>
              <w:t xml:space="preserve">, </w:t>
            </w:r>
            <w:r w:rsidR="00552D6F" w:rsidRPr="00552D6F">
              <w:rPr>
                <w:sz w:val="16"/>
              </w:rPr>
              <w:t>C3-255545</w:t>
            </w:r>
            <w:r w:rsidR="00552D6F">
              <w:rPr>
                <w:sz w:val="16"/>
              </w:rPr>
              <w:t xml:space="preserve">, </w:t>
            </w:r>
            <w:r w:rsidR="00552D6F" w:rsidRPr="00552D6F">
              <w:rPr>
                <w:sz w:val="16"/>
              </w:rPr>
              <w:t>C3-255546</w:t>
            </w:r>
            <w:r w:rsidR="00552D6F">
              <w:rPr>
                <w:sz w:val="16"/>
              </w:rPr>
              <w:t xml:space="preserve">, </w:t>
            </w:r>
            <w:r w:rsidR="00552D6F" w:rsidRPr="00552D6F">
              <w:rPr>
                <w:sz w:val="16"/>
              </w:rPr>
              <w:t>C3-255547</w:t>
            </w:r>
            <w:r w:rsidR="00552D6F">
              <w:rPr>
                <w:sz w:val="16"/>
              </w:rPr>
              <w:t>,</w:t>
            </w:r>
            <w:r w:rsidR="00552D6F">
              <w:rPr>
                <w:sz w:val="16"/>
              </w:rPr>
              <w:br/>
            </w:r>
            <w:r w:rsidR="001B7348" w:rsidRPr="001B7348">
              <w:rPr>
                <w:sz w:val="16"/>
              </w:rPr>
              <w:t>C3-255548</w:t>
            </w:r>
          </w:p>
        </w:tc>
        <w:tc>
          <w:tcPr>
            <w:tcW w:w="708" w:type="dxa"/>
            <w:shd w:val="solid" w:color="FFFFFF" w:fill="auto"/>
          </w:tcPr>
          <w:p w14:paraId="538E34E3" w14:textId="5879C689" w:rsidR="000F661B" w:rsidRPr="002437CB" w:rsidRDefault="007C0141" w:rsidP="00767F9C">
            <w:pPr>
              <w:pStyle w:val="TAC"/>
              <w:rPr>
                <w:sz w:val="16"/>
                <w:szCs w:val="16"/>
              </w:rPr>
            </w:pPr>
            <w:r>
              <w:rPr>
                <w:sz w:val="16"/>
                <w:szCs w:val="16"/>
              </w:rPr>
              <w:t>1</w:t>
            </w:r>
            <w:r w:rsidR="001147C3">
              <w:rPr>
                <w:sz w:val="16"/>
                <w:szCs w:val="16"/>
              </w:rPr>
              <w:t>.</w:t>
            </w:r>
            <w:r>
              <w:rPr>
                <w:sz w:val="16"/>
                <w:szCs w:val="16"/>
              </w:rPr>
              <w:t>3</w:t>
            </w:r>
            <w:r w:rsidR="001147C3">
              <w:rPr>
                <w:sz w:val="16"/>
                <w:szCs w:val="16"/>
              </w:rPr>
              <w:t>.0</w:t>
            </w:r>
          </w:p>
        </w:tc>
      </w:tr>
      <w:tr w:rsidR="009907ED" w:rsidRPr="002437CB" w14:paraId="285A05D1" w14:textId="77777777" w:rsidTr="00B41F6A">
        <w:tc>
          <w:tcPr>
            <w:tcW w:w="800" w:type="dxa"/>
            <w:shd w:val="solid" w:color="FFFFFF" w:fill="auto"/>
          </w:tcPr>
          <w:p w14:paraId="07AF12E5" w14:textId="7E90D91C" w:rsidR="009907ED" w:rsidRDefault="009907ED" w:rsidP="009907ED">
            <w:pPr>
              <w:pStyle w:val="TAC"/>
              <w:rPr>
                <w:sz w:val="16"/>
                <w:szCs w:val="16"/>
              </w:rPr>
            </w:pPr>
            <w:r>
              <w:rPr>
                <w:sz w:val="16"/>
                <w:szCs w:val="16"/>
              </w:rPr>
              <w:t>2025-12</w:t>
            </w:r>
          </w:p>
        </w:tc>
        <w:tc>
          <w:tcPr>
            <w:tcW w:w="800" w:type="dxa"/>
            <w:shd w:val="solid" w:color="FFFFFF" w:fill="auto"/>
          </w:tcPr>
          <w:p w14:paraId="62748680" w14:textId="37A18065" w:rsidR="009907ED" w:rsidRDefault="009907ED" w:rsidP="009907ED">
            <w:pPr>
              <w:pStyle w:val="TAC"/>
              <w:rPr>
                <w:sz w:val="16"/>
                <w:szCs w:val="16"/>
              </w:rPr>
            </w:pPr>
            <w:r>
              <w:rPr>
                <w:sz w:val="16"/>
                <w:szCs w:val="16"/>
              </w:rPr>
              <w:t>CT#110</w:t>
            </w:r>
          </w:p>
        </w:tc>
        <w:tc>
          <w:tcPr>
            <w:tcW w:w="1094" w:type="dxa"/>
            <w:shd w:val="solid" w:color="FFFFFF" w:fill="auto"/>
          </w:tcPr>
          <w:p w14:paraId="2B58B5E4" w14:textId="47301340" w:rsidR="009907ED" w:rsidRDefault="009907ED" w:rsidP="009907ED">
            <w:pPr>
              <w:pStyle w:val="TAC"/>
              <w:rPr>
                <w:sz w:val="16"/>
                <w:szCs w:val="16"/>
              </w:rPr>
            </w:pPr>
            <w:r>
              <w:rPr>
                <w:sz w:val="16"/>
                <w:szCs w:val="16"/>
              </w:rPr>
              <w:t>CP-253019</w:t>
            </w:r>
          </w:p>
        </w:tc>
        <w:tc>
          <w:tcPr>
            <w:tcW w:w="519" w:type="dxa"/>
            <w:shd w:val="solid" w:color="FFFFFF" w:fill="auto"/>
          </w:tcPr>
          <w:p w14:paraId="0546BA0F" w14:textId="77777777" w:rsidR="009907ED" w:rsidRPr="002437CB" w:rsidRDefault="009907ED" w:rsidP="009907ED">
            <w:pPr>
              <w:pStyle w:val="TAL"/>
              <w:rPr>
                <w:sz w:val="16"/>
                <w:szCs w:val="16"/>
              </w:rPr>
            </w:pPr>
          </w:p>
        </w:tc>
        <w:tc>
          <w:tcPr>
            <w:tcW w:w="331" w:type="dxa"/>
            <w:shd w:val="solid" w:color="FFFFFF" w:fill="auto"/>
          </w:tcPr>
          <w:p w14:paraId="055C76D8" w14:textId="77777777" w:rsidR="009907ED" w:rsidRPr="002437CB" w:rsidRDefault="009907ED" w:rsidP="009907ED">
            <w:pPr>
              <w:pStyle w:val="TAR"/>
              <w:rPr>
                <w:sz w:val="16"/>
                <w:szCs w:val="16"/>
              </w:rPr>
            </w:pPr>
          </w:p>
        </w:tc>
        <w:tc>
          <w:tcPr>
            <w:tcW w:w="425" w:type="dxa"/>
            <w:shd w:val="solid" w:color="FFFFFF" w:fill="auto"/>
          </w:tcPr>
          <w:p w14:paraId="4747E215" w14:textId="77777777" w:rsidR="009907ED" w:rsidRPr="002437CB" w:rsidRDefault="009907ED" w:rsidP="009907ED">
            <w:pPr>
              <w:pStyle w:val="TAC"/>
              <w:rPr>
                <w:sz w:val="16"/>
                <w:szCs w:val="16"/>
              </w:rPr>
            </w:pPr>
          </w:p>
        </w:tc>
        <w:tc>
          <w:tcPr>
            <w:tcW w:w="4962" w:type="dxa"/>
            <w:shd w:val="solid" w:color="FFFFFF" w:fill="auto"/>
          </w:tcPr>
          <w:p w14:paraId="2BB92083" w14:textId="671E1BE3" w:rsidR="009907ED" w:rsidRDefault="009907ED" w:rsidP="009907ED">
            <w:pPr>
              <w:pStyle w:val="TAL"/>
              <w:rPr>
                <w:sz w:val="16"/>
              </w:rPr>
            </w:pPr>
            <w:r w:rsidRPr="002437CB">
              <w:rPr>
                <w:sz w:val="16"/>
              </w:rPr>
              <w:t xml:space="preserve">Presentation to TSG CT for </w:t>
            </w:r>
            <w:r>
              <w:rPr>
                <w:sz w:val="16"/>
              </w:rPr>
              <w:t>approval</w:t>
            </w:r>
            <w:r w:rsidRPr="002437CB">
              <w:rPr>
                <w:sz w:val="16"/>
              </w:rPr>
              <w:t>.</w:t>
            </w:r>
          </w:p>
        </w:tc>
        <w:tc>
          <w:tcPr>
            <w:tcW w:w="708" w:type="dxa"/>
            <w:shd w:val="solid" w:color="FFFFFF" w:fill="auto"/>
          </w:tcPr>
          <w:p w14:paraId="7821161B" w14:textId="462C74EE" w:rsidR="009907ED" w:rsidRDefault="009907ED" w:rsidP="009907ED">
            <w:pPr>
              <w:pStyle w:val="TAC"/>
              <w:rPr>
                <w:sz w:val="16"/>
                <w:szCs w:val="16"/>
              </w:rPr>
            </w:pPr>
            <w:r>
              <w:rPr>
                <w:sz w:val="16"/>
                <w:szCs w:val="16"/>
              </w:rPr>
              <w:t>2</w:t>
            </w:r>
            <w:r w:rsidRPr="002437CB">
              <w:rPr>
                <w:sz w:val="16"/>
                <w:szCs w:val="16"/>
              </w:rPr>
              <w:t>.0.0</w:t>
            </w:r>
          </w:p>
        </w:tc>
      </w:tr>
      <w:tr w:rsidR="00E44707" w:rsidRPr="002437CB" w14:paraId="1934C341" w14:textId="77777777" w:rsidTr="00B41F6A">
        <w:tc>
          <w:tcPr>
            <w:tcW w:w="800" w:type="dxa"/>
            <w:shd w:val="solid" w:color="FFFFFF" w:fill="auto"/>
          </w:tcPr>
          <w:p w14:paraId="3D3C04D1" w14:textId="6036E27F" w:rsidR="00E44707" w:rsidRDefault="00E44707" w:rsidP="00E44707">
            <w:pPr>
              <w:pStyle w:val="TAC"/>
              <w:rPr>
                <w:sz w:val="16"/>
                <w:szCs w:val="16"/>
              </w:rPr>
            </w:pPr>
            <w:r>
              <w:rPr>
                <w:sz w:val="16"/>
                <w:szCs w:val="16"/>
              </w:rPr>
              <w:t>2025-12</w:t>
            </w:r>
          </w:p>
        </w:tc>
        <w:tc>
          <w:tcPr>
            <w:tcW w:w="800" w:type="dxa"/>
            <w:shd w:val="solid" w:color="FFFFFF" w:fill="auto"/>
          </w:tcPr>
          <w:p w14:paraId="42919739" w14:textId="349C07F7" w:rsidR="00E44707" w:rsidRDefault="00E44707" w:rsidP="00E44707">
            <w:pPr>
              <w:pStyle w:val="TAC"/>
              <w:rPr>
                <w:sz w:val="16"/>
                <w:szCs w:val="16"/>
              </w:rPr>
            </w:pPr>
            <w:r>
              <w:rPr>
                <w:sz w:val="16"/>
                <w:szCs w:val="16"/>
              </w:rPr>
              <w:t>CT#110</w:t>
            </w:r>
          </w:p>
        </w:tc>
        <w:tc>
          <w:tcPr>
            <w:tcW w:w="1094" w:type="dxa"/>
            <w:shd w:val="solid" w:color="FFFFFF" w:fill="auto"/>
          </w:tcPr>
          <w:p w14:paraId="6663429E" w14:textId="60EA6E43" w:rsidR="00E44707" w:rsidRDefault="00E44707" w:rsidP="00E44707">
            <w:pPr>
              <w:pStyle w:val="TAC"/>
              <w:rPr>
                <w:sz w:val="16"/>
                <w:szCs w:val="16"/>
              </w:rPr>
            </w:pPr>
            <w:r>
              <w:rPr>
                <w:sz w:val="16"/>
                <w:szCs w:val="16"/>
              </w:rPr>
              <w:t>CP-253019</w:t>
            </w:r>
          </w:p>
        </w:tc>
        <w:tc>
          <w:tcPr>
            <w:tcW w:w="519" w:type="dxa"/>
            <w:shd w:val="solid" w:color="FFFFFF" w:fill="auto"/>
          </w:tcPr>
          <w:p w14:paraId="08FF8A3C" w14:textId="77777777" w:rsidR="00E44707" w:rsidRPr="002437CB" w:rsidRDefault="00E44707" w:rsidP="00E44707">
            <w:pPr>
              <w:pStyle w:val="TAL"/>
              <w:rPr>
                <w:sz w:val="16"/>
                <w:szCs w:val="16"/>
              </w:rPr>
            </w:pPr>
          </w:p>
        </w:tc>
        <w:tc>
          <w:tcPr>
            <w:tcW w:w="331" w:type="dxa"/>
            <w:shd w:val="solid" w:color="FFFFFF" w:fill="auto"/>
          </w:tcPr>
          <w:p w14:paraId="4E66C350" w14:textId="77777777" w:rsidR="00E44707" w:rsidRPr="002437CB" w:rsidRDefault="00E44707" w:rsidP="00E44707">
            <w:pPr>
              <w:pStyle w:val="TAR"/>
              <w:rPr>
                <w:sz w:val="16"/>
                <w:szCs w:val="16"/>
              </w:rPr>
            </w:pPr>
          </w:p>
        </w:tc>
        <w:tc>
          <w:tcPr>
            <w:tcW w:w="425" w:type="dxa"/>
            <w:shd w:val="solid" w:color="FFFFFF" w:fill="auto"/>
          </w:tcPr>
          <w:p w14:paraId="575FB1A6" w14:textId="77777777" w:rsidR="00E44707" w:rsidRPr="002437CB" w:rsidRDefault="00E44707" w:rsidP="00E44707">
            <w:pPr>
              <w:pStyle w:val="TAC"/>
              <w:rPr>
                <w:sz w:val="16"/>
                <w:szCs w:val="16"/>
              </w:rPr>
            </w:pPr>
          </w:p>
        </w:tc>
        <w:tc>
          <w:tcPr>
            <w:tcW w:w="4962" w:type="dxa"/>
            <w:shd w:val="solid" w:color="FFFFFF" w:fill="auto"/>
          </w:tcPr>
          <w:p w14:paraId="0D2F0220" w14:textId="4B18CB3C" w:rsidR="00E44707" w:rsidRPr="002437CB" w:rsidRDefault="00E44707" w:rsidP="00E44707">
            <w:pPr>
              <w:pStyle w:val="TAL"/>
              <w:rPr>
                <w:sz w:val="16"/>
              </w:rPr>
            </w:pPr>
            <w:r>
              <w:rPr>
                <w:sz w:val="16"/>
              </w:rPr>
              <w:t>Approved by TSG CT</w:t>
            </w:r>
            <w:r w:rsidRPr="002437CB">
              <w:rPr>
                <w:sz w:val="16"/>
              </w:rPr>
              <w:t>.</w:t>
            </w:r>
          </w:p>
        </w:tc>
        <w:tc>
          <w:tcPr>
            <w:tcW w:w="708" w:type="dxa"/>
            <w:shd w:val="solid" w:color="FFFFFF" w:fill="auto"/>
          </w:tcPr>
          <w:p w14:paraId="5F7150C7" w14:textId="52DC6E71" w:rsidR="00E44707" w:rsidRDefault="00E44707" w:rsidP="00E44707">
            <w:pPr>
              <w:pStyle w:val="TAC"/>
              <w:rPr>
                <w:sz w:val="16"/>
                <w:szCs w:val="16"/>
              </w:rPr>
            </w:pPr>
            <w:r>
              <w:rPr>
                <w:sz w:val="16"/>
                <w:szCs w:val="16"/>
              </w:rPr>
              <w:t>19</w:t>
            </w:r>
            <w:r w:rsidRPr="002437CB">
              <w:rPr>
                <w:sz w:val="16"/>
                <w:szCs w:val="16"/>
              </w:rPr>
              <w:t>.0.0</w:t>
            </w:r>
          </w:p>
        </w:tc>
      </w:tr>
      <w:tr w:rsidR="006C5380" w:rsidRPr="002437CB" w14:paraId="3BB3C8BC" w14:textId="77777777" w:rsidTr="00B41F6A">
        <w:tc>
          <w:tcPr>
            <w:tcW w:w="800" w:type="dxa"/>
            <w:shd w:val="solid" w:color="FFFFFF" w:fill="auto"/>
          </w:tcPr>
          <w:p w14:paraId="32B8DE9E" w14:textId="5002A7BD" w:rsidR="006C5380" w:rsidRDefault="006C5380" w:rsidP="00E44707">
            <w:pPr>
              <w:pStyle w:val="TAC"/>
              <w:rPr>
                <w:sz w:val="16"/>
                <w:szCs w:val="16"/>
              </w:rPr>
            </w:pPr>
            <w:r>
              <w:rPr>
                <w:sz w:val="16"/>
                <w:szCs w:val="16"/>
              </w:rPr>
              <w:t>2026-01</w:t>
            </w:r>
          </w:p>
        </w:tc>
        <w:tc>
          <w:tcPr>
            <w:tcW w:w="800" w:type="dxa"/>
            <w:shd w:val="solid" w:color="FFFFFF" w:fill="auto"/>
          </w:tcPr>
          <w:p w14:paraId="79411170" w14:textId="77777777" w:rsidR="006C5380" w:rsidRDefault="006C5380" w:rsidP="00E44707">
            <w:pPr>
              <w:pStyle w:val="TAC"/>
              <w:rPr>
                <w:sz w:val="16"/>
                <w:szCs w:val="16"/>
              </w:rPr>
            </w:pPr>
          </w:p>
        </w:tc>
        <w:tc>
          <w:tcPr>
            <w:tcW w:w="1094" w:type="dxa"/>
            <w:shd w:val="solid" w:color="FFFFFF" w:fill="auto"/>
          </w:tcPr>
          <w:p w14:paraId="5046DED0" w14:textId="77777777" w:rsidR="006C5380" w:rsidRDefault="006C5380" w:rsidP="00E44707">
            <w:pPr>
              <w:pStyle w:val="TAC"/>
              <w:rPr>
                <w:sz w:val="16"/>
                <w:szCs w:val="16"/>
              </w:rPr>
            </w:pPr>
          </w:p>
        </w:tc>
        <w:tc>
          <w:tcPr>
            <w:tcW w:w="519" w:type="dxa"/>
            <w:shd w:val="solid" w:color="FFFFFF" w:fill="auto"/>
          </w:tcPr>
          <w:p w14:paraId="49DEA568" w14:textId="77777777" w:rsidR="006C5380" w:rsidRPr="002437CB" w:rsidRDefault="006C5380" w:rsidP="00E44707">
            <w:pPr>
              <w:pStyle w:val="TAL"/>
              <w:rPr>
                <w:sz w:val="16"/>
                <w:szCs w:val="16"/>
              </w:rPr>
            </w:pPr>
          </w:p>
        </w:tc>
        <w:tc>
          <w:tcPr>
            <w:tcW w:w="331" w:type="dxa"/>
            <w:shd w:val="solid" w:color="FFFFFF" w:fill="auto"/>
          </w:tcPr>
          <w:p w14:paraId="7D7C6A6F" w14:textId="77777777" w:rsidR="006C5380" w:rsidRPr="002437CB" w:rsidRDefault="006C5380" w:rsidP="00E44707">
            <w:pPr>
              <w:pStyle w:val="TAR"/>
              <w:rPr>
                <w:sz w:val="16"/>
                <w:szCs w:val="16"/>
              </w:rPr>
            </w:pPr>
          </w:p>
        </w:tc>
        <w:tc>
          <w:tcPr>
            <w:tcW w:w="425" w:type="dxa"/>
            <w:shd w:val="solid" w:color="FFFFFF" w:fill="auto"/>
          </w:tcPr>
          <w:p w14:paraId="290C147E" w14:textId="77777777" w:rsidR="006C5380" w:rsidRPr="002437CB" w:rsidRDefault="006C5380" w:rsidP="00E44707">
            <w:pPr>
              <w:pStyle w:val="TAC"/>
              <w:rPr>
                <w:sz w:val="16"/>
                <w:szCs w:val="16"/>
              </w:rPr>
            </w:pPr>
          </w:p>
        </w:tc>
        <w:tc>
          <w:tcPr>
            <w:tcW w:w="4962" w:type="dxa"/>
            <w:shd w:val="solid" w:color="FFFFFF" w:fill="auto"/>
          </w:tcPr>
          <w:p w14:paraId="4F7AFC77" w14:textId="3144FB30" w:rsidR="006C5380" w:rsidRDefault="001A3487" w:rsidP="00E44707">
            <w:pPr>
              <w:pStyle w:val="TAL"/>
              <w:rPr>
                <w:sz w:val="16"/>
              </w:rPr>
            </w:pPr>
            <w:r>
              <w:rPr>
                <w:sz w:val="16"/>
              </w:rPr>
              <w:t xml:space="preserve">API version of the </w:t>
            </w:r>
            <w:r w:rsidRPr="001A3487">
              <w:rPr>
                <w:sz w:val="16"/>
                <w:lang w:val="en-US"/>
              </w:rPr>
              <w:t>TS29482_AIMLES_MLModelUpdate.yaml</w:t>
            </w:r>
            <w:r>
              <w:rPr>
                <w:sz w:val="16"/>
                <w:lang w:val="en-US"/>
              </w:rPr>
              <w:t xml:space="preserve"> corrected.</w:t>
            </w:r>
          </w:p>
        </w:tc>
        <w:tc>
          <w:tcPr>
            <w:tcW w:w="708" w:type="dxa"/>
            <w:shd w:val="solid" w:color="FFFFFF" w:fill="auto"/>
          </w:tcPr>
          <w:p w14:paraId="3C344124" w14:textId="5FB1B04E" w:rsidR="006C5380" w:rsidRDefault="006C5380" w:rsidP="00E44707">
            <w:pPr>
              <w:pStyle w:val="TAC"/>
              <w:rPr>
                <w:sz w:val="16"/>
                <w:szCs w:val="16"/>
              </w:rPr>
            </w:pPr>
            <w:r>
              <w:rPr>
                <w:sz w:val="16"/>
                <w:szCs w:val="16"/>
              </w:rPr>
              <w:t>19.0.1</w:t>
            </w:r>
          </w:p>
        </w:tc>
      </w:tr>
      <w:tr w:rsidR="00EE628A" w:rsidRPr="002437CB" w14:paraId="782B5209" w14:textId="77777777" w:rsidTr="00B41F6A">
        <w:tc>
          <w:tcPr>
            <w:tcW w:w="800" w:type="dxa"/>
            <w:shd w:val="solid" w:color="FFFFFF" w:fill="auto"/>
          </w:tcPr>
          <w:p w14:paraId="70C7F1EC" w14:textId="6B78E0AC" w:rsidR="00EE628A" w:rsidRDefault="00EE628A" w:rsidP="00E44707">
            <w:pPr>
              <w:pStyle w:val="TAC"/>
              <w:rPr>
                <w:sz w:val="16"/>
                <w:szCs w:val="16"/>
              </w:rPr>
            </w:pPr>
            <w:r>
              <w:rPr>
                <w:sz w:val="16"/>
                <w:szCs w:val="16"/>
              </w:rPr>
              <w:t>2026-03</w:t>
            </w:r>
          </w:p>
        </w:tc>
        <w:tc>
          <w:tcPr>
            <w:tcW w:w="800" w:type="dxa"/>
            <w:shd w:val="solid" w:color="FFFFFF" w:fill="auto"/>
          </w:tcPr>
          <w:p w14:paraId="4198CB65" w14:textId="51C188F8" w:rsidR="00EE628A" w:rsidRDefault="00EE628A" w:rsidP="00E44707">
            <w:pPr>
              <w:pStyle w:val="TAC"/>
              <w:rPr>
                <w:sz w:val="16"/>
                <w:szCs w:val="16"/>
              </w:rPr>
            </w:pPr>
            <w:r>
              <w:rPr>
                <w:sz w:val="16"/>
                <w:szCs w:val="16"/>
              </w:rPr>
              <w:t>CT#111</w:t>
            </w:r>
          </w:p>
        </w:tc>
        <w:tc>
          <w:tcPr>
            <w:tcW w:w="1094" w:type="dxa"/>
            <w:shd w:val="solid" w:color="FFFFFF" w:fill="auto"/>
          </w:tcPr>
          <w:p w14:paraId="1DBFB863" w14:textId="6FC233A1" w:rsidR="00EE628A" w:rsidRDefault="003435CD" w:rsidP="00E44707">
            <w:pPr>
              <w:pStyle w:val="TAC"/>
              <w:rPr>
                <w:sz w:val="16"/>
                <w:szCs w:val="16"/>
              </w:rPr>
            </w:pPr>
            <w:r>
              <w:rPr>
                <w:sz w:val="16"/>
                <w:szCs w:val="16"/>
              </w:rPr>
              <w:t>CP-260xxx</w:t>
            </w:r>
          </w:p>
        </w:tc>
        <w:tc>
          <w:tcPr>
            <w:tcW w:w="519" w:type="dxa"/>
            <w:shd w:val="solid" w:color="FFFFFF" w:fill="auto"/>
          </w:tcPr>
          <w:p w14:paraId="5F116782" w14:textId="72530B8A" w:rsidR="00EE628A" w:rsidRPr="002437CB" w:rsidRDefault="00977E36" w:rsidP="00E44707">
            <w:pPr>
              <w:pStyle w:val="TAL"/>
              <w:rPr>
                <w:sz w:val="16"/>
                <w:szCs w:val="16"/>
              </w:rPr>
            </w:pPr>
            <w:r>
              <w:rPr>
                <w:sz w:val="16"/>
                <w:szCs w:val="16"/>
              </w:rPr>
              <w:t>0001</w:t>
            </w:r>
          </w:p>
        </w:tc>
        <w:tc>
          <w:tcPr>
            <w:tcW w:w="331" w:type="dxa"/>
            <w:shd w:val="solid" w:color="FFFFFF" w:fill="auto"/>
          </w:tcPr>
          <w:p w14:paraId="39BCD33F" w14:textId="77777777" w:rsidR="00EE628A" w:rsidRPr="002437CB" w:rsidRDefault="00EE628A" w:rsidP="00E44707">
            <w:pPr>
              <w:pStyle w:val="TAR"/>
              <w:rPr>
                <w:sz w:val="16"/>
                <w:szCs w:val="16"/>
              </w:rPr>
            </w:pPr>
          </w:p>
        </w:tc>
        <w:tc>
          <w:tcPr>
            <w:tcW w:w="425" w:type="dxa"/>
            <w:shd w:val="solid" w:color="FFFFFF" w:fill="auto"/>
          </w:tcPr>
          <w:p w14:paraId="1C00FCBE" w14:textId="39E6E8C8" w:rsidR="00EE628A" w:rsidRPr="002437CB" w:rsidRDefault="00537F02" w:rsidP="00E44707">
            <w:pPr>
              <w:pStyle w:val="TAC"/>
              <w:rPr>
                <w:sz w:val="16"/>
                <w:szCs w:val="16"/>
              </w:rPr>
            </w:pPr>
            <w:r>
              <w:rPr>
                <w:sz w:val="16"/>
                <w:szCs w:val="16"/>
              </w:rPr>
              <w:t>F</w:t>
            </w:r>
          </w:p>
        </w:tc>
        <w:tc>
          <w:tcPr>
            <w:tcW w:w="4962" w:type="dxa"/>
            <w:shd w:val="solid" w:color="FFFFFF" w:fill="auto"/>
          </w:tcPr>
          <w:p w14:paraId="6CECCB3B" w14:textId="2D5D22CE" w:rsidR="00EE628A" w:rsidRDefault="00B41F6A" w:rsidP="00E44707">
            <w:pPr>
              <w:pStyle w:val="TAL"/>
              <w:rPr>
                <w:sz w:val="16"/>
              </w:rPr>
            </w:pPr>
            <w:r w:rsidRPr="00042AE5">
              <w:t>Correction of AIMLES_AIMLEClientDiscovery API</w:t>
            </w:r>
          </w:p>
        </w:tc>
        <w:tc>
          <w:tcPr>
            <w:tcW w:w="708" w:type="dxa"/>
            <w:shd w:val="solid" w:color="FFFFFF" w:fill="auto"/>
          </w:tcPr>
          <w:p w14:paraId="533D77D7" w14:textId="64B6BFA5" w:rsidR="00EE628A" w:rsidRDefault="003435CD" w:rsidP="00E44707">
            <w:pPr>
              <w:pStyle w:val="TAC"/>
              <w:rPr>
                <w:sz w:val="16"/>
                <w:szCs w:val="16"/>
              </w:rPr>
            </w:pPr>
            <w:r>
              <w:rPr>
                <w:sz w:val="16"/>
                <w:szCs w:val="16"/>
              </w:rPr>
              <w:t>19.1.0</w:t>
            </w:r>
          </w:p>
        </w:tc>
      </w:tr>
      <w:tr w:rsidR="00EE628A" w:rsidRPr="002437CB" w14:paraId="408A9E32" w14:textId="77777777" w:rsidTr="00B41F6A">
        <w:tc>
          <w:tcPr>
            <w:tcW w:w="800" w:type="dxa"/>
            <w:shd w:val="solid" w:color="FFFFFF" w:fill="auto"/>
          </w:tcPr>
          <w:p w14:paraId="0A4D6B2F" w14:textId="1BF7818C" w:rsidR="00EE628A" w:rsidRDefault="00EE628A" w:rsidP="00E44707">
            <w:pPr>
              <w:pStyle w:val="TAC"/>
              <w:rPr>
                <w:sz w:val="16"/>
                <w:szCs w:val="16"/>
              </w:rPr>
            </w:pPr>
            <w:r>
              <w:rPr>
                <w:sz w:val="16"/>
                <w:szCs w:val="16"/>
              </w:rPr>
              <w:t>2026-03</w:t>
            </w:r>
          </w:p>
        </w:tc>
        <w:tc>
          <w:tcPr>
            <w:tcW w:w="800" w:type="dxa"/>
            <w:shd w:val="solid" w:color="FFFFFF" w:fill="auto"/>
          </w:tcPr>
          <w:p w14:paraId="5715A770" w14:textId="3B1752C2" w:rsidR="00EE628A" w:rsidRDefault="00EE628A" w:rsidP="00E44707">
            <w:pPr>
              <w:pStyle w:val="TAC"/>
              <w:rPr>
                <w:sz w:val="16"/>
                <w:szCs w:val="16"/>
              </w:rPr>
            </w:pPr>
            <w:r>
              <w:rPr>
                <w:sz w:val="16"/>
                <w:szCs w:val="16"/>
              </w:rPr>
              <w:t>CT#111</w:t>
            </w:r>
          </w:p>
        </w:tc>
        <w:tc>
          <w:tcPr>
            <w:tcW w:w="1094" w:type="dxa"/>
            <w:shd w:val="solid" w:color="FFFFFF" w:fill="auto"/>
          </w:tcPr>
          <w:p w14:paraId="74C56AD2" w14:textId="7F2E842B" w:rsidR="00EE628A" w:rsidRDefault="003435CD" w:rsidP="00E44707">
            <w:pPr>
              <w:pStyle w:val="TAC"/>
              <w:rPr>
                <w:sz w:val="16"/>
                <w:szCs w:val="16"/>
              </w:rPr>
            </w:pPr>
            <w:r>
              <w:rPr>
                <w:sz w:val="16"/>
                <w:szCs w:val="16"/>
              </w:rPr>
              <w:t>CP-260xxx</w:t>
            </w:r>
          </w:p>
        </w:tc>
        <w:tc>
          <w:tcPr>
            <w:tcW w:w="519" w:type="dxa"/>
            <w:shd w:val="solid" w:color="FFFFFF" w:fill="auto"/>
          </w:tcPr>
          <w:p w14:paraId="549FF326" w14:textId="42215F5F" w:rsidR="00EE628A" w:rsidRPr="002437CB" w:rsidRDefault="00972856" w:rsidP="00E44707">
            <w:pPr>
              <w:pStyle w:val="TAL"/>
              <w:rPr>
                <w:sz w:val="16"/>
                <w:szCs w:val="16"/>
              </w:rPr>
            </w:pPr>
            <w:r>
              <w:rPr>
                <w:sz w:val="16"/>
                <w:szCs w:val="16"/>
              </w:rPr>
              <w:t>0002</w:t>
            </w:r>
          </w:p>
        </w:tc>
        <w:tc>
          <w:tcPr>
            <w:tcW w:w="331" w:type="dxa"/>
            <w:shd w:val="solid" w:color="FFFFFF" w:fill="auto"/>
          </w:tcPr>
          <w:p w14:paraId="173FD232" w14:textId="79CD4C64" w:rsidR="00EE628A" w:rsidRPr="002437CB" w:rsidRDefault="00140A84" w:rsidP="00E44707">
            <w:pPr>
              <w:pStyle w:val="TAR"/>
              <w:rPr>
                <w:sz w:val="16"/>
                <w:szCs w:val="16"/>
              </w:rPr>
            </w:pPr>
            <w:r>
              <w:rPr>
                <w:sz w:val="16"/>
                <w:szCs w:val="16"/>
              </w:rPr>
              <w:t>1</w:t>
            </w:r>
          </w:p>
        </w:tc>
        <w:tc>
          <w:tcPr>
            <w:tcW w:w="425" w:type="dxa"/>
            <w:shd w:val="solid" w:color="FFFFFF" w:fill="auto"/>
          </w:tcPr>
          <w:p w14:paraId="066F9665" w14:textId="183582D6" w:rsidR="00EE628A" w:rsidRPr="002437CB" w:rsidRDefault="00140A84" w:rsidP="00E44707">
            <w:pPr>
              <w:pStyle w:val="TAC"/>
              <w:rPr>
                <w:sz w:val="16"/>
                <w:szCs w:val="16"/>
              </w:rPr>
            </w:pPr>
            <w:r>
              <w:rPr>
                <w:sz w:val="16"/>
                <w:szCs w:val="16"/>
              </w:rPr>
              <w:t>F</w:t>
            </w:r>
          </w:p>
        </w:tc>
        <w:tc>
          <w:tcPr>
            <w:tcW w:w="4962" w:type="dxa"/>
            <w:shd w:val="solid" w:color="FFFFFF" w:fill="auto"/>
          </w:tcPr>
          <w:p w14:paraId="01E94616" w14:textId="72E7C482" w:rsidR="00EE628A" w:rsidRDefault="00716679" w:rsidP="00E44707">
            <w:pPr>
              <w:pStyle w:val="TAL"/>
              <w:rPr>
                <w:sz w:val="16"/>
              </w:rPr>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E44707">
            <w:pPr>
              <w:pStyle w:val="TAC"/>
              <w:rPr>
                <w:sz w:val="16"/>
                <w:szCs w:val="16"/>
              </w:rPr>
            </w:pPr>
            <w:r>
              <w:rPr>
                <w:sz w:val="16"/>
                <w:szCs w:val="16"/>
              </w:rPr>
              <w:t>19.1.0</w:t>
            </w:r>
          </w:p>
        </w:tc>
      </w:tr>
      <w:tr w:rsidR="00EE628A" w:rsidRPr="002437CB" w14:paraId="172B5292" w14:textId="77777777" w:rsidTr="00B41F6A">
        <w:tc>
          <w:tcPr>
            <w:tcW w:w="800" w:type="dxa"/>
            <w:shd w:val="solid" w:color="FFFFFF" w:fill="auto"/>
          </w:tcPr>
          <w:p w14:paraId="1536A60C" w14:textId="2B3AAADB" w:rsidR="00EE628A" w:rsidRDefault="00EE628A" w:rsidP="00E44707">
            <w:pPr>
              <w:pStyle w:val="TAC"/>
              <w:rPr>
                <w:sz w:val="16"/>
                <w:szCs w:val="16"/>
              </w:rPr>
            </w:pPr>
            <w:r>
              <w:rPr>
                <w:sz w:val="16"/>
                <w:szCs w:val="16"/>
              </w:rPr>
              <w:t>2026-03</w:t>
            </w:r>
          </w:p>
        </w:tc>
        <w:tc>
          <w:tcPr>
            <w:tcW w:w="800" w:type="dxa"/>
            <w:shd w:val="solid" w:color="FFFFFF" w:fill="auto"/>
          </w:tcPr>
          <w:p w14:paraId="6C8CE210" w14:textId="179190AE" w:rsidR="00EE628A" w:rsidRDefault="00EE628A" w:rsidP="00E44707">
            <w:pPr>
              <w:pStyle w:val="TAC"/>
              <w:rPr>
                <w:sz w:val="16"/>
                <w:szCs w:val="16"/>
              </w:rPr>
            </w:pPr>
            <w:r>
              <w:rPr>
                <w:sz w:val="16"/>
                <w:szCs w:val="16"/>
              </w:rPr>
              <w:t>CT#111</w:t>
            </w:r>
          </w:p>
        </w:tc>
        <w:tc>
          <w:tcPr>
            <w:tcW w:w="1094" w:type="dxa"/>
            <w:shd w:val="solid" w:color="FFFFFF" w:fill="auto"/>
          </w:tcPr>
          <w:p w14:paraId="73C9797E" w14:textId="5D87E54F" w:rsidR="00EE628A" w:rsidRDefault="00EE628A" w:rsidP="00E44707">
            <w:pPr>
              <w:pStyle w:val="TAC"/>
              <w:rPr>
                <w:sz w:val="16"/>
                <w:szCs w:val="16"/>
              </w:rPr>
            </w:pPr>
            <w:r>
              <w:rPr>
                <w:sz w:val="16"/>
                <w:szCs w:val="16"/>
              </w:rPr>
              <w:t>CP-260</w:t>
            </w:r>
            <w:r w:rsidR="003435CD">
              <w:rPr>
                <w:sz w:val="16"/>
                <w:szCs w:val="16"/>
              </w:rPr>
              <w:t>xxx</w:t>
            </w:r>
          </w:p>
        </w:tc>
        <w:tc>
          <w:tcPr>
            <w:tcW w:w="519" w:type="dxa"/>
            <w:shd w:val="solid" w:color="FFFFFF" w:fill="auto"/>
          </w:tcPr>
          <w:p w14:paraId="1346D661" w14:textId="0990FDBA" w:rsidR="00EE628A" w:rsidRPr="002437CB" w:rsidRDefault="00813752" w:rsidP="00E44707">
            <w:pPr>
              <w:pStyle w:val="TAL"/>
              <w:rPr>
                <w:sz w:val="16"/>
                <w:szCs w:val="16"/>
              </w:rPr>
            </w:pPr>
            <w:r>
              <w:rPr>
                <w:sz w:val="16"/>
                <w:szCs w:val="16"/>
              </w:rPr>
              <w:t>0003</w:t>
            </w:r>
          </w:p>
        </w:tc>
        <w:tc>
          <w:tcPr>
            <w:tcW w:w="331" w:type="dxa"/>
            <w:shd w:val="solid" w:color="FFFFFF" w:fill="auto"/>
          </w:tcPr>
          <w:p w14:paraId="1F9B079B" w14:textId="77777777" w:rsidR="00EE628A" w:rsidRPr="002437CB" w:rsidRDefault="00EE628A" w:rsidP="00E44707">
            <w:pPr>
              <w:pStyle w:val="TAR"/>
              <w:rPr>
                <w:sz w:val="16"/>
                <w:szCs w:val="16"/>
              </w:rPr>
            </w:pPr>
          </w:p>
        </w:tc>
        <w:tc>
          <w:tcPr>
            <w:tcW w:w="425" w:type="dxa"/>
            <w:shd w:val="solid" w:color="FFFFFF" w:fill="auto"/>
          </w:tcPr>
          <w:p w14:paraId="197F79E9" w14:textId="289ACB08" w:rsidR="00EE628A" w:rsidRPr="002437CB" w:rsidRDefault="00813752" w:rsidP="00E44707">
            <w:pPr>
              <w:pStyle w:val="TAC"/>
              <w:rPr>
                <w:sz w:val="16"/>
                <w:szCs w:val="16"/>
              </w:rPr>
            </w:pPr>
            <w:r>
              <w:rPr>
                <w:sz w:val="16"/>
                <w:szCs w:val="16"/>
              </w:rPr>
              <w:t>F</w:t>
            </w:r>
          </w:p>
        </w:tc>
        <w:tc>
          <w:tcPr>
            <w:tcW w:w="4962" w:type="dxa"/>
            <w:shd w:val="solid" w:color="FFFFFF" w:fill="auto"/>
          </w:tcPr>
          <w:p w14:paraId="4A74A6C0" w14:textId="4E8F7935" w:rsidR="00EE628A" w:rsidRDefault="0011046C" w:rsidP="00E44707">
            <w:pPr>
              <w:pStyle w:val="TAL"/>
              <w:rPr>
                <w:sz w:val="16"/>
              </w:rPr>
            </w:pPr>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p>
        </w:tc>
        <w:tc>
          <w:tcPr>
            <w:tcW w:w="708" w:type="dxa"/>
            <w:shd w:val="solid" w:color="FFFFFF" w:fill="auto"/>
          </w:tcPr>
          <w:p w14:paraId="782DFC0C" w14:textId="58203E47" w:rsidR="00EE628A" w:rsidRDefault="003435CD" w:rsidP="00E44707">
            <w:pPr>
              <w:pStyle w:val="TAC"/>
              <w:rPr>
                <w:sz w:val="16"/>
                <w:szCs w:val="16"/>
              </w:rPr>
            </w:pPr>
            <w:r>
              <w:rPr>
                <w:sz w:val="16"/>
                <w:szCs w:val="16"/>
              </w:rPr>
              <w:t>19.1.0</w:t>
            </w:r>
          </w:p>
        </w:tc>
      </w:tr>
      <w:tr w:rsidR="00A823DF" w:rsidRPr="002437CB" w14:paraId="23EDC3EA" w14:textId="77777777" w:rsidTr="00B41F6A">
        <w:tc>
          <w:tcPr>
            <w:tcW w:w="800" w:type="dxa"/>
            <w:shd w:val="solid" w:color="FFFFFF" w:fill="auto"/>
          </w:tcPr>
          <w:p w14:paraId="60125B95" w14:textId="4E6E3470" w:rsidR="00A823DF" w:rsidRDefault="00A823DF" w:rsidP="00A823DF">
            <w:pPr>
              <w:pStyle w:val="TAC"/>
              <w:rPr>
                <w:sz w:val="16"/>
                <w:szCs w:val="16"/>
              </w:rPr>
            </w:pPr>
            <w:r>
              <w:rPr>
                <w:sz w:val="16"/>
                <w:szCs w:val="16"/>
              </w:rPr>
              <w:t>2026-03</w:t>
            </w:r>
          </w:p>
        </w:tc>
        <w:tc>
          <w:tcPr>
            <w:tcW w:w="800" w:type="dxa"/>
            <w:shd w:val="solid" w:color="FFFFFF" w:fill="auto"/>
          </w:tcPr>
          <w:p w14:paraId="3B505146" w14:textId="74DE86D3" w:rsidR="00A823DF" w:rsidRDefault="00A823DF" w:rsidP="00A823DF">
            <w:pPr>
              <w:pStyle w:val="TAC"/>
              <w:rPr>
                <w:sz w:val="16"/>
                <w:szCs w:val="16"/>
              </w:rPr>
            </w:pPr>
            <w:r>
              <w:rPr>
                <w:sz w:val="16"/>
                <w:szCs w:val="16"/>
              </w:rPr>
              <w:t>CT#111</w:t>
            </w:r>
          </w:p>
        </w:tc>
        <w:tc>
          <w:tcPr>
            <w:tcW w:w="1094" w:type="dxa"/>
            <w:shd w:val="solid" w:color="FFFFFF" w:fill="auto"/>
          </w:tcPr>
          <w:p w14:paraId="134AC4B9" w14:textId="17E73A33" w:rsidR="00A823DF" w:rsidRDefault="00A823DF" w:rsidP="00A823DF">
            <w:pPr>
              <w:pStyle w:val="TAC"/>
              <w:rPr>
                <w:sz w:val="16"/>
                <w:szCs w:val="16"/>
              </w:rPr>
            </w:pPr>
            <w:r>
              <w:rPr>
                <w:sz w:val="16"/>
                <w:szCs w:val="16"/>
              </w:rPr>
              <w:t>CP-260xxx</w:t>
            </w:r>
          </w:p>
        </w:tc>
        <w:tc>
          <w:tcPr>
            <w:tcW w:w="519" w:type="dxa"/>
            <w:shd w:val="solid" w:color="FFFFFF" w:fill="auto"/>
          </w:tcPr>
          <w:p w14:paraId="36699BF7" w14:textId="79E10730" w:rsidR="00A823DF" w:rsidRDefault="00972856" w:rsidP="00A823DF">
            <w:pPr>
              <w:pStyle w:val="TAL"/>
              <w:rPr>
                <w:sz w:val="16"/>
                <w:szCs w:val="16"/>
              </w:rPr>
            </w:pPr>
            <w:r>
              <w:rPr>
                <w:sz w:val="16"/>
                <w:szCs w:val="16"/>
              </w:rPr>
              <w:t>0004</w:t>
            </w:r>
          </w:p>
        </w:tc>
        <w:tc>
          <w:tcPr>
            <w:tcW w:w="331" w:type="dxa"/>
            <w:shd w:val="solid" w:color="FFFFFF" w:fill="auto"/>
          </w:tcPr>
          <w:p w14:paraId="0C911366" w14:textId="7AC17D14" w:rsidR="00A823DF" w:rsidRPr="002437CB" w:rsidRDefault="00FB42D9" w:rsidP="00A823DF">
            <w:pPr>
              <w:pStyle w:val="TAR"/>
              <w:rPr>
                <w:sz w:val="16"/>
                <w:szCs w:val="16"/>
              </w:rPr>
            </w:pPr>
            <w:r>
              <w:rPr>
                <w:sz w:val="16"/>
                <w:szCs w:val="16"/>
              </w:rPr>
              <w:t>1</w:t>
            </w:r>
          </w:p>
        </w:tc>
        <w:tc>
          <w:tcPr>
            <w:tcW w:w="425" w:type="dxa"/>
            <w:shd w:val="solid" w:color="FFFFFF" w:fill="auto"/>
          </w:tcPr>
          <w:p w14:paraId="34A1DA2A" w14:textId="5A269B51" w:rsidR="00A823DF" w:rsidRDefault="00FB42D9" w:rsidP="00A823DF">
            <w:pPr>
              <w:pStyle w:val="TAC"/>
              <w:rPr>
                <w:sz w:val="16"/>
                <w:szCs w:val="16"/>
              </w:rPr>
            </w:pPr>
            <w:r>
              <w:rPr>
                <w:sz w:val="16"/>
                <w:szCs w:val="16"/>
              </w:rPr>
              <w:t>F</w:t>
            </w:r>
          </w:p>
        </w:tc>
        <w:tc>
          <w:tcPr>
            <w:tcW w:w="4962" w:type="dxa"/>
            <w:shd w:val="solid" w:color="FFFFFF" w:fill="auto"/>
          </w:tcPr>
          <w:p w14:paraId="403B5A3E" w14:textId="48B6A45B" w:rsidR="00A823DF" w:rsidRDefault="00565F74" w:rsidP="00A823DF">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A823DF">
            <w:pPr>
              <w:pStyle w:val="TAC"/>
              <w:rPr>
                <w:sz w:val="16"/>
                <w:szCs w:val="16"/>
              </w:rPr>
            </w:pPr>
            <w:r>
              <w:rPr>
                <w:sz w:val="16"/>
                <w:szCs w:val="16"/>
              </w:rPr>
              <w:t>19.1.0</w:t>
            </w:r>
          </w:p>
        </w:tc>
      </w:tr>
      <w:tr w:rsidR="00A823DF" w:rsidRPr="002437CB" w14:paraId="4AA92ED1" w14:textId="77777777" w:rsidTr="00B41F6A">
        <w:tc>
          <w:tcPr>
            <w:tcW w:w="800" w:type="dxa"/>
            <w:shd w:val="solid" w:color="FFFFFF" w:fill="auto"/>
          </w:tcPr>
          <w:p w14:paraId="76AE3028" w14:textId="43B6CD78" w:rsidR="00A823DF" w:rsidRDefault="00A823DF" w:rsidP="00A823DF">
            <w:pPr>
              <w:pStyle w:val="TAC"/>
              <w:rPr>
                <w:sz w:val="16"/>
                <w:szCs w:val="16"/>
              </w:rPr>
            </w:pPr>
            <w:r>
              <w:rPr>
                <w:sz w:val="16"/>
                <w:szCs w:val="16"/>
              </w:rPr>
              <w:t>2026-03</w:t>
            </w:r>
          </w:p>
        </w:tc>
        <w:tc>
          <w:tcPr>
            <w:tcW w:w="800" w:type="dxa"/>
            <w:shd w:val="solid" w:color="FFFFFF" w:fill="auto"/>
          </w:tcPr>
          <w:p w14:paraId="137A5470" w14:textId="56F550AE" w:rsidR="00A823DF" w:rsidRDefault="00A823DF" w:rsidP="00A823DF">
            <w:pPr>
              <w:pStyle w:val="TAC"/>
              <w:rPr>
                <w:sz w:val="16"/>
                <w:szCs w:val="16"/>
              </w:rPr>
            </w:pPr>
            <w:r>
              <w:rPr>
                <w:sz w:val="16"/>
                <w:szCs w:val="16"/>
              </w:rPr>
              <w:t>CT#111</w:t>
            </w:r>
          </w:p>
        </w:tc>
        <w:tc>
          <w:tcPr>
            <w:tcW w:w="1094" w:type="dxa"/>
            <w:shd w:val="solid" w:color="FFFFFF" w:fill="auto"/>
          </w:tcPr>
          <w:p w14:paraId="5706015C" w14:textId="1C25061E" w:rsidR="00A823DF" w:rsidRDefault="00A823DF" w:rsidP="00A823DF">
            <w:pPr>
              <w:pStyle w:val="TAC"/>
              <w:rPr>
                <w:sz w:val="16"/>
                <w:szCs w:val="16"/>
              </w:rPr>
            </w:pPr>
            <w:r>
              <w:rPr>
                <w:sz w:val="16"/>
                <w:szCs w:val="16"/>
              </w:rPr>
              <w:t>CP-260xxx</w:t>
            </w:r>
          </w:p>
        </w:tc>
        <w:tc>
          <w:tcPr>
            <w:tcW w:w="519" w:type="dxa"/>
            <w:shd w:val="solid" w:color="FFFFFF" w:fill="auto"/>
          </w:tcPr>
          <w:p w14:paraId="1C6F1ADD" w14:textId="32D39F81" w:rsidR="00A823DF" w:rsidRDefault="00972856" w:rsidP="00A823DF">
            <w:pPr>
              <w:pStyle w:val="TAL"/>
              <w:rPr>
                <w:sz w:val="16"/>
                <w:szCs w:val="16"/>
              </w:rPr>
            </w:pPr>
            <w:r>
              <w:rPr>
                <w:sz w:val="16"/>
                <w:szCs w:val="16"/>
              </w:rPr>
              <w:t>0005</w:t>
            </w:r>
          </w:p>
        </w:tc>
        <w:tc>
          <w:tcPr>
            <w:tcW w:w="331" w:type="dxa"/>
            <w:shd w:val="solid" w:color="FFFFFF" w:fill="auto"/>
          </w:tcPr>
          <w:p w14:paraId="6D664E19" w14:textId="3ACB8689" w:rsidR="00A823DF" w:rsidRPr="002437CB" w:rsidRDefault="009F3D64" w:rsidP="00A823DF">
            <w:pPr>
              <w:pStyle w:val="TAR"/>
              <w:rPr>
                <w:sz w:val="16"/>
                <w:szCs w:val="16"/>
              </w:rPr>
            </w:pPr>
            <w:r>
              <w:rPr>
                <w:sz w:val="16"/>
                <w:szCs w:val="16"/>
              </w:rPr>
              <w:t>1</w:t>
            </w:r>
          </w:p>
        </w:tc>
        <w:tc>
          <w:tcPr>
            <w:tcW w:w="425" w:type="dxa"/>
            <w:shd w:val="solid" w:color="FFFFFF" w:fill="auto"/>
          </w:tcPr>
          <w:p w14:paraId="08CF0FAB" w14:textId="766C157C" w:rsidR="00A823DF" w:rsidRDefault="009F3D64" w:rsidP="00A823DF">
            <w:pPr>
              <w:pStyle w:val="TAC"/>
              <w:rPr>
                <w:sz w:val="16"/>
                <w:szCs w:val="16"/>
              </w:rPr>
            </w:pPr>
            <w:r>
              <w:rPr>
                <w:sz w:val="16"/>
                <w:szCs w:val="16"/>
              </w:rPr>
              <w:t>F</w:t>
            </w:r>
          </w:p>
        </w:tc>
        <w:tc>
          <w:tcPr>
            <w:tcW w:w="4962" w:type="dxa"/>
            <w:shd w:val="solid" w:color="FFFFFF" w:fill="auto"/>
          </w:tcPr>
          <w:p w14:paraId="0A98CCE5" w14:textId="1EA6959E" w:rsidR="00A823DF" w:rsidRDefault="00EC14F5" w:rsidP="00A823DF">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A823DF">
            <w:pPr>
              <w:pStyle w:val="TAC"/>
              <w:rPr>
                <w:sz w:val="16"/>
                <w:szCs w:val="16"/>
              </w:rPr>
            </w:pPr>
            <w:r>
              <w:rPr>
                <w:sz w:val="16"/>
                <w:szCs w:val="16"/>
              </w:rPr>
              <w:t>19.1.0</w:t>
            </w:r>
          </w:p>
        </w:tc>
      </w:tr>
      <w:tr w:rsidR="00A823DF" w:rsidRPr="002437CB" w14:paraId="6057FC7D" w14:textId="77777777" w:rsidTr="00B41F6A">
        <w:tc>
          <w:tcPr>
            <w:tcW w:w="800" w:type="dxa"/>
            <w:shd w:val="solid" w:color="FFFFFF" w:fill="auto"/>
          </w:tcPr>
          <w:p w14:paraId="323DDC53" w14:textId="2E0B011D" w:rsidR="00A823DF" w:rsidRDefault="00A823DF" w:rsidP="00A823DF">
            <w:pPr>
              <w:pStyle w:val="TAC"/>
              <w:rPr>
                <w:sz w:val="16"/>
                <w:szCs w:val="16"/>
              </w:rPr>
            </w:pPr>
            <w:r>
              <w:rPr>
                <w:sz w:val="16"/>
                <w:szCs w:val="16"/>
              </w:rPr>
              <w:t>2026-03</w:t>
            </w:r>
          </w:p>
        </w:tc>
        <w:tc>
          <w:tcPr>
            <w:tcW w:w="800" w:type="dxa"/>
            <w:shd w:val="solid" w:color="FFFFFF" w:fill="auto"/>
          </w:tcPr>
          <w:p w14:paraId="0A3A2609" w14:textId="77367452" w:rsidR="00A823DF" w:rsidRDefault="00A823DF" w:rsidP="00A823DF">
            <w:pPr>
              <w:pStyle w:val="TAC"/>
              <w:rPr>
                <w:sz w:val="16"/>
                <w:szCs w:val="16"/>
              </w:rPr>
            </w:pPr>
            <w:r>
              <w:rPr>
                <w:sz w:val="16"/>
                <w:szCs w:val="16"/>
              </w:rPr>
              <w:t>CT#111</w:t>
            </w:r>
          </w:p>
        </w:tc>
        <w:tc>
          <w:tcPr>
            <w:tcW w:w="1094" w:type="dxa"/>
            <w:shd w:val="solid" w:color="FFFFFF" w:fill="auto"/>
          </w:tcPr>
          <w:p w14:paraId="73D1DE7D" w14:textId="7F19763B" w:rsidR="00A823DF" w:rsidRDefault="00A823DF" w:rsidP="00A823DF">
            <w:pPr>
              <w:pStyle w:val="TAC"/>
              <w:rPr>
                <w:sz w:val="16"/>
                <w:szCs w:val="16"/>
              </w:rPr>
            </w:pPr>
            <w:r>
              <w:rPr>
                <w:sz w:val="16"/>
                <w:szCs w:val="16"/>
              </w:rPr>
              <w:t>CP-260xxx</w:t>
            </w:r>
          </w:p>
        </w:tc>
        <w:tc>
          <w:tcPr>
            <w:tcW w:w="519" w:type="dxa"/>
            <w:shd w:val="solid" w:color="FFFFFF" w:fill="auto"/>
          </w:tcPr>
          <w:p w14:paraId="55515C97" w14:textId="49B0E406" w:rsidR="00A823DF" w:rsidRDefault="00972856" w:rsidP="00A823DF">
            <w:pPr>
              <w:pStyle w:val="TAL"/>
              <w:rPr>
                <w:sz w:val="16"/>
                <w:szCs w:val="16"/>
              </w:rPr>
            </w:pPr>
            <w:r>
              <w:rPr>
                <w:sz w:val="16"/>
                <w:szCs w:val="16"/>
              </w:rPr>
              <w:t>0007</w:t>
            </w:r>
          </w:p>
        </w:tc>
        <w:tc>
          <w:tcPr>
            <w:tcW w:w="331" w:type="dxa"/>
            <w:shd w:val="solid" w:color="FFFFFF" w:fill="auto"/>
          </w:tcPr>
          <w:p w14:paraId="2D59FE60" w14:textId="5804872B" w:rsidR="00A823DF" w:rsidRPr="002437CB" w:rsidRDefault="00570DA4" w:rsidP="00A823DF">
            <w:pPr>
              <w:pStyle w:val="TAR"/>
              <w:rPr>
                <w:sz w:val="16"/>
                <w:szCs w:val="16"/>
              </w:rPr>
            </w:pPr>
            <w:r>
              <w:rPr>
                <w:sz w:val="16"/>
                <w:szCs w:val="16"/>
              </w:rPr>
              <w:t>1</w:t>
            </w:r>
          </w:p>
        </w:tc>
        <w:tc>
          <w:tcPr>
            <w:tcW w:w="425" w:type="dxa"/>
            <w:shd w:val="solid" w:color="FFFFFF" w:fill="auto"/>
          </w:tcPr>
          <w:p w14:paraId="70806377" w14:textId="6F112661" w:rsidR="00A823DF" w:rsidRDefault="00570DA4" w:rsidP="00A823DF">
            <w:pPr>
              <w:pStyle w:val="TAC"/>
              <w:rPr>
                <w:sz w:val="16"/>
                <w:szCs w:val="16"/>
              </w:rPr>
            </w:pPr>
            <w:r>
              <w:rPr>
                <w:sz w:val="16"/>
                <w:szCs w:val="16"/>
              </w:rPr>
              <w:t>F</w:t>
            </w:r>
          </w:p>
        </w:tc>
        <w:tc>
          <w:tcPr>
            <w:tcW w:w="4962" w:type="dxa"/>
            <w:shd w:val="solid" w:color="FFFFFF" w:fill="auto"/>
          </w:tcPr>
          <w:p w14:paraId="0874CE16" w14:textId="2C37B0BA" w:rsidR="00A823DF" w:rsidRDefault="00E77C1E" w:rsidP="00A823DF">
            <w:pPr>
              <w:pStyle w:val="TAL"/>
            </w:pPr>
            <w:r w:rsidRPr="00EB4D24">
              <w:rPr>
                <w:noProof/>
              </w:rPr>
              <w:t>Correction of AIMLES_SplitOpEvent API</w:t>
            </w:r>
          </w:p>
        </w:tc>
        <w:tc>
          <w:tcPr>
            <w:tcW w:w="708" w:type="dxa"/>
            <w:shd w:val="solid" w:color="FFFFFF" w:fill="auto"/>
          </w:tcPr>
          <w:p w14:paraId="0412CD3B" w14:textId="0ED9ACCC" w:rsidR="00A823DF" w:rsidRDefault="00A823DF" w:rsidP="00A823DF">
            <w:pPr>
              <w:pStyle w:val="TAC"/>
              <w:rPr>
                <w:sz w:val="16"/>
                <w:szCs w:val="16"/>
              </w:rPr>
            </w:pPr>
            <w:r>
              <w:rPr>
                <w:sz w:val="16"/>
                <w:szCs w:val="16"/>
              </w:rPr>
              <w:t>19.1.0</w:t>
            </w:r>
          </w:p>
        </w:tc>
      </w:tr>
      <w:tr w:rsidR="00A823DF" w:rsidRPr="002437CB" w14:paraId="79B3592F" w14:textId="77777777" w:rsidTr="00B41F6A">
        <w:tc>
          <w:tcPr>
            <w:tcW w:w="800" w:type="dxa"/>
            <w:shd w:val="solid" w:color="FFFFFF" w:fill="auto"/>
          </w:tcPr>
          <w:p w14:paraId="3F45FCEE" w14:textId="6C4401CA" w:rsidR="00A823DF" w:rsidRDefault="00A823DF" w:rsidP="00A823DF">
            <w:pPr>
              <w:pStyle w:val="TAC"/>
              <w:rPr>
                <w:sz w:val="16"/>
                <w:szCs w:val="16"/>
              </w:rPr>
            </w:pPr>
            <w:r>
              <w:rPr>
                <w:sz w:val="16"/>
                <w:szCs w:val="16"/>
              </w:rPr>
              <w:t>2026-03</w:t>
            </w:r>
          </w:p>
        </w:tc>
        <w:tc>
          <w:tcPr>
            <w:tcW w:w="800" w:type="dxa"/>
            <w:shd w:val="solid" w:color="FFFFFF" w:fill="auto"/>
          </w:tcPr>
          <w:p w14:paraId="7B0513BE" w14:textId="08059FBE" w:rsidR="00A823DF" w:rsidRDefault="00A823DF" w:rsidP="00A823DF">
            <w:pPr>
              <w:pStyle w:val="TAC"/>
              <w:rPr>
                <w:sz w:val="16"/>
                <w:szCs w:val="16"/>
              </w:rPr>
            </w:pPr>
            <w:r>
              <w:rPr>
                <w:sz w:val="16"/>
                <w:szCs w:val="16"/>
              </w:rPr>
              <w:t>CT#111</w:t>
            </w:r>
          </w:p>
        </w:tc>
        <w:tc>
          <w:tcPr>
            <w:tcW w:w="1094" w:type="dxa"/>
            <w:shd w:val="solid" w:color="FFFFFF" w:fill="auto"/>
          </w:tcPr>
          <w:p w14:paraId="0CD365B3" w14:textId="5ACDEB27" w:rsidR="00A823DF" w:rsidRDefault="00A823DF" w:rsidP="00A823DF">
            <w:pPr>
              <w:pStyle w:val="TAC"/>
              <w:rPr>
                <w:sz w:val="16"/>
                <w:szCs w:val="16"/>
              </w:rPr>
            </w:pPr>
            <w:r>
              <w:rPr>
                <w:sz w:val="16"/>
                <w:szCs w:val="16"/>
              </w:rPr>
              <w:t>CP-260xxx</w:t>
            </w:r>
          </w:p>
        </w:tc>
        <w:tc>
          <w:tcPr>
            <w:tcW w:w="519" w:type="dxa"/>
            <w:shd w:val="solid" w:color="FFFFFF" w:fill="auto"/>
          </w:tcPr>
          <w:p w14:paraId="24F1394E" w14:textId="383E5D23" w:rsidR="00A823DF" w:rsidRDefault="00972856" w:rsidP="00A823DF">
            <w:pPr>
              <w:pStyle w:val="TAL"/>
              <w:rPr>
                <w:sz w:val="16"/>
                <w:szCs w:val="16"/>
              </w:rPr>
            </w:pPr>
            <w:r>
              <w:rPr>
                <w:sz w:val="16"/>
                <w:szCs w:val="16"/>
              </w:rPr>
              <w:t>0008</w:t>
            </w:r>
          </w:p>
        </w:tc>
        <w:tc>
          <w:tcPr>
            <w:tcW w:w="331" w:type="dxa"/>
            <w:shd w:val="solid" w:color="FFFFFF" w:fill="auto"/>
          </w:tcPr>
          <w:p w14:paraId="55301E6E" w14:textId="5AD3DE90" w:rsidR="00A823DF" w:rsidRPr="002437CB" w:rsidRDefault="0049745C" w:rsidP="00A823DF">
            <w:pPr>
              <w:pStyle w:val="TAR"/>
              <w:rPr>
                <w:sz w:val="16"/>
                <w:szCs w:val="16"/>
              </w:rPr>
            </w:pPr>
            <w:r>
              <w:rPr>
                <w:sz w:val="16"/>
                <w:szCs w:val="16"/>
              </w:rPr>
              <w:t>1</w:t>
            </w:r>
          </w:p>
        </w:tc>
        <w:tc>
          <w:tcPr>
            <w:tcW w:w="425" w:type="dxa"/>
            <w:shd w:val="solid" w:color="FFFFFF" w:fill="auto"/>
          </w:tcPr>
          <w:p w14:paraId="320C4B89" w14:textId="18748B30" w:rsidR="00A823DF" w:rsidRDefault="0049745C" w:rsidP="00A823DF">
            <w:pPr>
              <w:pStyle w:val="TAC"/>
              <w:rPr>
                <w:sz w:val="16"/>
                <w:szCs w:val="16"/>
              </w:rPr>
            </w:pPr>
            <w:r>
              <w:rPr>
                <w:sz w:val="16"/>
                <w:szCs w:val="16"/>
              </w:rPr>
              <w:t>F</w:t>
            </w:r>
          </w:p>
        </w:tc>
        <w:tc>
          <w:tcPr>
            <w:tcW w:w="4962" w:type="dxa"/>
            <w:shd w:val="solid" w:color="FFFFFF" w:fill="auto"/>
          </w:tcPr>
          <w:p w14:paraId="1CBA9DFD" w14:textId="64A5A28C" w:rsidR="00A823DF" w:rsidRDefault="0049745C" w:rsidP="00A823DF">
            <w:pPr>
              <w:pStyle w:val="TAL"/>
            </w:pPr>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p>
        </w:tc>
        <w:tc>
          <w:tcPr>
            <w:tcW w:w="708" w:type="dxa"/>
            <w:shd w:val="solid" w:color="FFFFFF" w:fill="auto"/>
          </w:tcPr>
          <w:p w14:paraId="3E4BB6DF" w14:textId="28C31AAD" w:rsidR="00A823DF" w:rsidRDefault="00A823DF" w:rsidP="00A823DF">
            <w:pPr>
              <w:pStyle w:val="TAC"/>
              <w:rPr>
                <w:sz w:val="16"/>
                <w:szCs w:val="16"/>
              </w:rPr>
            </w:pPr>
            <w:r>
              <w:rPr>
                <w:sz w:val="16"/>
                <w:szCs w:val="16"/>
              </w:rPr>
              <w:t>19.1.0</w:t>
            </w:r>
          </w:p>
        </w:tc>
      </w:tr>
      <w:tr w:rsidR="00A823DF" w:rsidRPr="002437CB" w14:paraId="653B9F1B" w14:textId="77777777" w:rsidTr="00B41F6A">
        <w:tc>
          <w:tcPr>
            <w:tcW w:w="800" w:type="dxa"/>
            <w:shd w:val="solid" w:color="FFFFFF" w:fill="auto"/>
          </w:tcPr>
          <w:p w14:paraId="04DFBE3C" w14:textId="49859083" w:rsidR="00A823DF" w:rsidRDefault="00A823DF" w:rsidP="00A823DF">
            <w:pPr>
              <w:pStyle w:val="TAC"/>
              <w:rPr>
                <w:sz w:val="16"/>
                <w:szCs w:val="16"/>
              </w:rPr>
            </w:pPr>
            <w:r>
              <w:rPr>
                <w:sz w:val="16"/>
                <w:szCs w:val="16"/>
              </w:rPr>
              <w:t>2026-03</w:t>
            </w:r>
          </w:p>
        </w:tc>
        <w:tc>
          <w:tcPr>
            <w:tcW w:w="800" w:type="dxa"/>
            <w:shd w:val="solid" w:color="FFFFFF" w:fill="auto"/>
          </w:tcPr>
          <w:p w14:paraId="1691BFAB" w14:textId="2405C6DC" w:rsidR="00A823DF" w:rsidRDefault="00A823DF" w:rsidP="00A823DF">
            <w:pPr>
              <w:pStyle w:val="TAC"/>
              <w:rPr>
                <w:sz w:val="16"/>
                <w:szCs w:val="16"/>
              </w:rPr>
            </w:pPr>
            <w:r>
              <w:rPr>
                <w:sz w:val="16"/>
                <w:szCs w:val="16"/>
              </w:rPr>
              <w:t>CT#111</w:t>
            </w:r>
          </w:p>
        </w:tc>
        <w:tc>
          <w:tcPr>
            <w:tcW w:w="1094" w:type="dxa"/>
            <w:shd w:val="solid" w:color="FFFFFF" w:fill="auto"/>
          </w:tcPr>
          <w:p w14:paraId="7072BB9D" w14:textId="0CAAB486" w:rsidR="00A823DF" w:rsidRDefault="00A823DF" w:rsidP="00A823DF">
            <w:pPr>
              <w:pStyle w:val="TAC"/>
              <w:rPr>
                <w:sz w:val="16"/>
                <w:szCs w:val="16"/>
              </w:rPr>
            </w:pPr>
            <w:r>
              <w:rPr>
                <w:sz w:val="16"/>
                <w:szCs w:val="16"/>
              </w:rPr>
              <w:t>CP-260xxx</w:t>
            </w:r>
          </w:p>
        </w:tc>
        <w:tc>
          <w:tcPr>
            <w:tcW w:w="519" w:type="dxa"/>
            <w:shd w:val="solid" w:color="FFFFFF" w:fill="auto"/>
          </w:tcPr>
          <w:p w14:paraId="7C947496" w14:textId="7192BF66" w:rsidR="00A823DF" w:rsidRDefault="00972856" w:rsidP="00A823DF">
            <w:pPr>
              <w:pStyle w:val="TAL"/>
              <w:rPr>
                <w:sz w:val="16"/>
                <w:szCs w:val="16"/>
              </w:rPr>
            </w:pPr>
            <w:r>
              <w:rPr>
                <w:sz w:val="16"/>
                <w:szCs w:val="16"/>
              </w:rPr>
              <w:t>0009</w:t>
            </w:r>
          </w:p>
        </w:tc>
        <w:tc>
          <w:tcPr>
            <w:tcW w:w="331" w:type="dxa"/>
            <w:shd w:val="solid" w:color="FFFFFF" w:fill="auto"/>
          </w:tcPr>
          <w:p w14:paraId="664996C0" w14:textId="69FAD00A" w:rsidR="00A823DF" w:rsidRPr="002437CB" w:rsidRDefault="00BD0EC6" w:rsidP="00A823DF">
            <w:pPr>
              <w:pStyle w:val="TAR"/>
              <w:rPr>
                <w:sz w:val="16"/>
                <w:szCs w:val="16"/>
              </w:rPr>
            </w:pPr>
            <w:r>
              <w:rPr>
                <w:sz w:val="16"/>
                <w:szCs w:val="16"/>
              </w:rPr>
              <w:t>1</w:t>
            </w:r>
          </w:p>
        </w:tc>
        <w:tc>
          <w:tcPr>
            <w:tcW w:w="425" w:type="dxa"/>
            <w:shd w:val="solid" w:color="FFFFFF" w:fill="auto"/>
          </w:tcPr>
          <w:p w14:paraId="3029321F" w14:textId="0A3E78F2" w:rsidR="00A823DF" w:rsidRDefault="00BD0EC6" w:rsidP="00A823DF">
            <w:pPr>
              <w:pStyle w:val="TAC"/>
              <w:rPr>
                <w:sz w:val="16"/>
                <w:szCs w:val="16"/>
              </w:rPr>
            </w:pPr>
            <w:r>
              <w:rPr>
                <w:sz w:val="16"/>
                <w:szCs w:val="16"/>
              </w:rPr>
              <w:t>F</w:t>
            </w:r>
          </w:p>
        </w:tc>
        <w:tc>
          <w:tcPr>
            <w:tcW w:w="4962" w:type="dxa"/>
            <w:shd w:val="solid" w:color="FFFFFF" w:fill="auto"/>
          </w:tcPr>
          <w:p w14:paraId="37749818" w14:textId="72828273" w:rsidR="00A823DF" w:rsidRDefault="005D6C11" w:rsidP="00A823DF">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A823DF">
            <w:pPr>
              <w:pStyle w:val="TAC"/>
              <w:rPr>
                <w:sz w:val="16"/>
                <w:szCs w:val="16"/>
              </w:rPr>
            </w:pPr>
            <w:r>
              <w:rPr>
                <w:sz w:val="16"/>
                <w:szCs w:val="16"/>
              </w:rPr>
              <w:t>19.1.0</w:t>
            </w:r>
          </w:p>
        </w:tc>
      </w:tr>
      <w:tr w:rsidR="00A823DF" w:rsidRPr="002437CB" w14:paraId="2CBC6744" w14:textId="77777777" w:rsidTr="00B41F6A">
        <w:tc>
          <w:tcPr>
            <w:tcW w:w="800" w:type="dxa"/>
            <w:shd w:val="solid" w:color="FFFFFF" w:fill="auto"/>
          </w:tcPr>
          <w:p w14:paraId="72A3A229" w14:textId="593432FF" w:rsidR="00A823DF" w:rsidRDefault="00A823DF" w:rsidP="00A823DF">
            <w:pPr>
              <w:pStyle w:val="TAC"/>
              <w:rPr>
                <w:sz w:val="16"/>
                <w:szCs w:val="16"/>
              </w:rPr>
            </w:pPr>
            <w:r>
              <w:rPr>
                <w:sz w:val="16"/>
                <w:szCs w:val="16"/>
              </w:rPr>
              <w:t>2026-03</w:t>
            </w:r>
          </w:p>
        </w:tc>
        <w:tc>
          <w:tcPr>
            <w:tcW w:w="800" w:type="dxa"/>
            <w:shd w:val="solid" w:color="FFFFFF" w:fill="auto"/>
          </w:tcPr>
          <w:p w14:paraId="0A90EBD8" w14:textId="4295384E" w:rsidR="00A823DF" w:rsidRDefault="00A823DF" w:rsidP="00A823DF">
            <w:pPr>
              <w:pStyle w:val="TAC"/>
              <w:rPr>
                <w:sz w:val="16"/>
                <w:szCs w:val="16"/>
              </w:rPr>
            </w:pPr>
            <w:r>
              <w:rPr>
                <w:sz w:val="16"/>
                <w:szCs w:val="16"/>
              </w:rPr>
              <w:t>CT#111</w:t>
            </w:r>
          </w:p>
        </w:tc>
        <w:tc>
          <w:tcPr>
            <w:tcW w:w="1094" w:type="dxa"/>
            <w:shd w:val="solid" w:color="FFFFFF" w:fill="auto"/>
          </w:tcPr>
          <w:p w14:paraId="74B47523" w14:textId="719DCFBD" w:rsidR="00A823DF" w:rsidRDefault="00A823DF" w:rsidP="00A823DF">
            <w:pPr>
              <w:pStyle w:val="TAC"/>
              <w:rPr>
                <w:sz w:val="16"/>
                <w:szCs w:val="16"/>
              </w:rPr>
            </w:pPr>
            <w:r>
              <w:rPr>
                <w:sz w:val="16"/>
                <w:szCs w:val="16"/>
              </w:rPr>
              <w:t>CP-260xxx</w:t>
            </w:r>
          </w:p>
        </w:tc>
        <w:tc>
          <w:tcPr>
            <w:tcW w:w="519" w:type="dxa"/>
            <w:shd w:val="solid" w:color="FFFFFF" w:fill="auto"/>
          </w:tcPr>
          <w:p w14:paraId="49FEBE58" w14:textId="0F0D85B6" w:rsidR="00A823DF" w:rsidRDefault="00972856" w:rsidP="00A823DF">
            <w:pPr>
              <w:pStyle w:val="TAL"/>
              <w:rPr>
                <w:sz w:val="16"/>
                <w:szCs w:val="16"/>
              </w:rPr>
            </w:pPr>
            <w:r>
              <w:rPr>
                <w:sz w:val="16"/>
                <w:szCs w:val="16"/>
              </w:rPr>
              <w:t>0010</w:t>
            </w:r>
          </w:p>
        </w:tc>
        <w:tc>
          <w:tcPr>
            <w:tcW w:w="331" w:type="dxa"/>
            <w:shd w:val="solid" w:color="FFFFFF" w:fill="auto"/>
          </w:tcPr>
          <w:p w14:paraId="4CD90EE8" w14:textId="04552193" w:rsidR="00A823DF" w:rsidRPr="002437CB" w:rsidRDefault="001736B1" w:rsidP="00A823DF">
            <w:pPr>
              <w:pStyle w:val="TAR"/>
              <w:rPr>
                <w:sz w:val="16"/>
                <w:szCs w:val="16"/>
              </w:rPr>
            </w:pPr>
            <w:r>
              <w:rPr>
                <w:sz w:val="16"/>
                <w:szCs w:val="16"/>
              </w:rPr>
              <w:t>1</w:t>
            </w:r>
          </w:p>
        </w:tc>
        <w:tc>
          <w:tcPr>
            <w:tcW w:w="425" w:type="dxa"/>
            <w:shd w:val="solid" w:color="FFFFFF" w:fill="auto"/>
          </w:tcPr>
          <w:p w14:paraId="3E1DCB6C" w14:textId="53B17976" w:rsidR="00A823DF" w:rsidRDefault="001736B1" w:rsidP="00A823DF">
            <w:pPr>
              <w:pStyle w:val="TAC"/>
              <w:rPr>
                <w:sz w:val="16"/>
                <w:szCs w:val="16"/>
              </w:rPr>
            </w:pPr>
            <w:r>
              <w:rPr>
                <w:sz w:val="16"/>
                <w:szCs w:val="16"/>
              </w:rPr>
              <w:t>F</w:t>
            </w:r>
          </w:p>
        </w:tc>
        <w:tc>
          <w:tcPr>
            <w:tcW w:w="4962" w:type="dxa"/>
            <w:shd w:val="solid" w:color="FFFFFF" w:fill="auto"/>
          </w:tcPr>
          <w:p w14:paraId="1811D2B7" w14:textId="79BD4630" w:rsidR="00A823DF" w:rsidRDefault="00B637B6" w:rsidP="00A823DF">
            <w:pPr>
              <w:pStyle w:val="TAL"/>
            </w:pPr>
            <w:r>
              <w:t>Corrections to API Descriptions and Definitions</w:t>
            </w:r>
          </w:p>
        </w:tc>
        <w:tc>
          <w:tcPr>
            <w:tcW w:w="708" w:type="dxa"/>
            <w:shd w:val="solid" w:color="FFFFFF" w:fill="auto"/>
          </w:tcPr>
          <w:p w14:paraId="7ECD8035" w14:textId="4E3789D5" w:rsidR="00A823DF" w:rsidRDefault="00A823DF" w:rsidP="00A823DF">
            <w:pPr>
              <w:pStyle w:val="TAC"/>
              <w:rPr>
                <w:sz w:val="16"/>
                <w:szCs w:val="16"/>
              </w:rPr>
            </w:pPr>
            <w:r>
              <w:rPr>
                <w:sz w:val="16"/>
                <w:szCs w:val="16"/>
              </w:rPr>
              <w:t>19.1.0</w:t>
            </w:r>
          </w:p>
        </w:tc>
      </w:tr>
      <w:tr w:rsidR="00F537AA" w:rsidRPr="002437CB" w14:paraId="3555A4AF" w14:textId="77777777" w:rsidTr="0051021B">
        <w:tc>
          <w:tcPr>
            <w:tcW w:w="800" w:type="dxa"/>
            <w:shd w:val="solid" w:color="FFFFFF" w:fill="auto"/>
          </w:tcPr>
          <w:p w14:paraId="089A7C55" w14:textId="77777777" w:rsidR="00F537AA" w:rsidRDefault="00F537AA" w:rsidP="0051021B">
            <w:pPr>
              <w:pStyle w:val="TAC"/>
              <w:rPr>
                <w:sz w:val="16"/>
                <w:szCs w:val="16"/>
              </w:rPr>
            </w:pPr>
            <w:r>
              <w:rPr>
                <w:sz w:val="16"/>
                <w:szCs w:val="16"/>
              </w:rPr>
              <w:t>2026-03</w:t>
            </w:r>
          </w:p>
        </w:tc>
        <w:tc>
          <w:tcPr>
            <w:tcW w:w="800" w:type="dxa"/>
            <w:shd w:val="solid" w:color="FFFFFF" w:fill="auto"/>
          </w:tcPr>
          <w:p w14:paraId="29A07790" w14:textId="77777777" w:rsidR="00F537AA" w:rsidRDefault="00F537AA" w:rsidP="0051021B">
            <w:pPr>
              <w:pStyle w:val="TAC"/>
              <w:rPr>
                <w:sz w:val="16"/>
                <w:szCs w:val="16"/>
              </w:rPr>
            </w:pPr>
            <w:r>
              <w:rPr>
                <w:sz w:val="16"/>
                <w:szCs w:val="16"/>
              </w:rPr>
              <w:t>CT#111</w:t>
            </w:r>
          </w:p>
        </w:tc>
        <w:tc>
          <w:tcPr>
            <w:tcW w:w="1094" w:type="dxa"/>
            <w:shd w:val="solid" w:color="FFFFFF" w:fill="auto"/>
          </w:tcPr>
          <w:p w14:paraId="0C178903" w14:textId="77777777" w:rsidR="00F537AA" w:rsidRDefault="00F537AA" w:rsidP="0051021B">
            <w:pPr>
              <w:pStyle w:val="TAC"/>
              <w:rPr>
                <w:sz w:val="16"/>
                <w:szCs w:val="16"/>
              </w:rPr>
            </w:pPr>
            <w:r>
              <w:rPr>
                <w:sz w:val="16"/>
                <w:szCs w:val="16"/>
              </w:rPr>
              <w:t>CP-260xxx</w:t>
            </w:r>
          </w:p>
        </w:tc>
        <w:tc>
          <w:tcPr>
            <w:tcW w:w="519" w:type="dxa"/>
            <w:shd w:val="solid" w:color="FFFFFF" w:fill="auto"/>
          </w:tcPr>
          <w:p w14:paraId="7DEFE651" w14:textId="2F5B1F9C" w:rsidR="00F537AA" w:rsidRDefault="00F537AA" w:rsidP="0051021B">
            <w:pPr>
              <w:pStyle w:val="TAL"/>
              <w:rPr>
                <w:sz w:val="16"/>
                <w:szCs w:val="16"/>
              </w:rPr>
            </w:pPr>
            <w:r>
              <w:rPr>
                <w:sz w:val="16"/>
                <w:szCs w:val="16"/>
              </w:rPr>
              <w:t>0013</w:t>
            </w:r>
          </w:p>
        </w:tc>
        <w:tc>
          <w:tcPr>
            <w:tcW w:w="331" w:type="dxa"/>
            <w:shd w:val="solid" w:color="FFFFFF" w:fill="auto"/>
          </w:tcPr>
          <w:p w14:paraId="7763B466" w14:textId="6C1C956B" w:rsidR="00F537AA" w:rsidRPr="002437CB" w:rsidRDefault="001B24C4" w:rsidP="0051021B">
            <w:pPr>
              <w:pStyle w:val="TAR"/>
              <w:rPr>
                <w:sz w:val="16"/>
                <w:szCs w:val="16"/>
              </w:rPr>
            </w:pPr>
            <w:r>
              <w:rPr>
                <w:sz w:val="16"/>
                <w:szCs w:val="16"/>
              </w:rPr>
              <w:t>1</w:t>
            </w:r>
          </w:p>
        </w:tc>
        <w:tc>
          <w:tcPr>
            <w:tcW w:w="425" w:type="dxa"/>
            <w:shd w:val="solid" w:color="FFFFFF" w:fill="auto"/>
          </w:tcPr>
          <w:p w14:paraId="470C9A60" w14:textId="4783CD30" w:rsidR="00F537AA" w:rsidRDefault="001B24C4" w:rsidP="0051021B">
            <w:pPr>
              <w:pStyle w:val="TAC"/>
              <w:rPr>
                <w:sz w:val="16"/>
                <w:szCs w:val="16"/>
              </w:rPr>
            </w:pPr>
            <w:r>
              <w:rPr>
                <w:sz w:val="16"/>
                <w:szCs w:val="16"/>
              </w:rPr>
              <w:t>F</w:t>
            </w:r>
          </w:p>
        </w:tc>
        <w:tc>
          <w:tcPr>
            <w:tcW w:w="4962" w:type="dxa"/>
            <w:shd w:val="solid" w:color="FFFFFF" w:fill="auto"/>
          </w:tcPr>
          <w:p w14:paraId="498B2F50" w14:textId="26020711" w:rsidR="00F537AA" w:rsidRDefault="001B24C4" w:rsidP="0051021B">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51021B">
            <w:pPr>
              <w:pStyle w:val="TAC"/>
              <w:rPr>
                <w:sz w:val="16"/>
                <w:szCs w:val="16"/>
              </w:rPr>
            </w:pPr>
            <w:r>
              <w:rPr>
                <w:sz w:val="16"/>
                <w:szCs w:val="16"/>
              </w:rPr>
              <w:t>19.1.0</w:t>
            </w:r>
          </w:p>
        </w:tc>
      </w:tr>
      <w:tr w:rsidR="00F537AA" w:rsidRPr="002437CB" w14:paraId="6D50E6F3" w14:textId="77777777" w:rsidTr="0051021B">
        <w:tc>
          <w:tcPr>
            <w:tcW w:w="800" w:type="dxa"/>
            <w:shd w:val="solid" w:color="FFFFFF" w:fill="auto"/>
          </w:tcPr>
          <w:p w14:paraId="2E819449" w14:textId="77777777" w:rsidR="00F537AA" w:rsidRDefault="00F537AA" w:rsidP="0051021B">
            <w:pPr>
              <w:pStyle w:val="TAC"/>
              <w:rPr>
                <w:sz w:val="16"/>
                <w:szCs w:val="16"/>
              </w:rPr>
            </w:pPr>
            <w:r>
              <w:rPr>
                <w:sz w:val="16"/>
                <w:szCs w:val="16"/>
              </w:rPr>
              <w:t>2026-03</w:t>
            </w:r>
          </w:p>
        </w:tc>
        <w:tc>
          <w:tcPr>
            <w:tcW w:w="800" w:type="dxa"/>
            <w:shd w:val="solid" w:color="FFFFFF" w:fill="auto"/>
          </w:tcPr>
          <w:p w14:paraId="3C228B70" w14:textId="77777777" w:rsidR="00F537AA" w:rsidRDefault="00F537AA" w:rsidP="0051021B">
            <w:pPr>
              <w:pStyle w:val="TAC"/>
              <w:rPr>
                <w:sz w:val="16"/>
                <w:szCs w:val="16"/>
              </w:rPr>
            </w:pPr>
            <w:r>
              <w:rPr>
                <w:sz w:val="16"/>
                <w:szCs w:val="16"/>
              </w:rPr>
              <w:t>CT#111</w:t>
            </w:r>
          </w:p>
        </w:tc>
        <w:tc>
          <w:tcPr>
            <w:tcW w:w="1094" w:type="dxa"/>
            <w:shd w:val="solid" w:color="FFFFFF" w:fill="auto"/>
          </w:tcPr>
          <w:p w14:paraId="144C1624" w14:textId="77777777" w:rsidR="00F537AA" w:rsidRDefault="00F537AA" w:rsidP="0051021B">
            <w:pPr>
              <w:pStyle w:val="TAC"/>
              <w:rPr>
                <w:sz w:val="16"/>
                <w:szCs w:val="16"/>
              </w:rPr>
            </w:pPr>
            <w:r>
              <w:rPr>
                <w:sz w:val="16"/>
                <w:szCs w:val="16"/>
              </w:rPr>
              <w:t>CP-260xxx</w:t>
            </w:r>
          </w:p>
        </w:tc>
        <w:tc>
          <w:tcPr>
            <w:tcW w:w="519" w:type="dxa"/>
            <w:shd w:val="solid" w:color="FFFFFF" w:fill="auto"/>
          </w:tcPr>
          <w:p w14:paraId="45FA1D5F" w14:textId="41F96790" w:rsidR="00F537AA" w:rsidRDefault="00F537AA" w:rsidP="0051021B">
            <w:pPr>
              <w:pStyle w:val="TAL"/>
              <w:rPr>
                <w:sz w:val="16"/>
                <w:szCs w:val="16"/>
              </w:rPr>
            </w:pPr>
            <w:r>
              <w:rPr>
                <w:sz w:val="16"/>
                <w:szCs w:val="16"/>
              </w:rPr>
              <w:t>001</w:t>
            </w:r>
            <w:r w:rsidR="009D091F">
              <w:rPr>
                <w:sz w:val="16"/>
                <w:szCs w:val="16"/>
              </w:rPr>
              <w:t>4</w:t>
            </w:r>
          </w:p>
        </w:tc>
        <w:tc>
          <w:tcPr>
            <w:tcW w:w="331" w:type="dxa"/>
            <w:shd w:val="solid" w:color="FFFFFF" w:fill="auto"/>
          </w:tcPr>
          <w:p w14:paraId="2745AB7E" w14:textId="5CEDCC90" w:rsidR="00F537AA" w:rsidRPr="002437CB" w:rsidRDefault="008E088E" w:rsidP="0051021B">
            <w:pPr>
              <w:pStyle w:val="TAR"/>
              <w:rPr>
                <w:sz w:val="16"/>
                <w:szCs w:val="16"/>
              </w:rPr>
            </w:pPr>
            <w:r>
              <w:rPr>
                <w:sz w:val="16"/>
                <w:szCs w:val="16"/>
              </w:rPr>
              <w:t>1</w:t>
            </w:r>
          </w:p>
        </w:tc>
        <w:tc>
          <w:tcPr>
            <w:tcW w:w="425" w:type="dxa"/>
            <w:shd w:val="solid" w:color="FFFFFF" w:fill="auto"/>
          </w:tcPr>
          <w:p w14:paraId="36D0BC6B" w14:textId="579B79C3" w:rsidR="00F537AA" w:rsidRDefault="008E088E" w:rsidP="0051021B">
            <w:pPr>
              <w:pStyle w:val="TAC"/>
              <w:rPr>
                <w:sz w:val="16"/>
                <w:szCs w:val="16"/>
              </w:rPr>
            </w:pPr>
            <w:r>
              <w:rPr>
                <w:sz w:val="16"/>
                <w:szCs w:val="16"/>
              </w:rPr>
              <w:t>F</w:t>
            </w:r>
          </w:p>
        </w:tc>
        <w:tc>
          <w:tcPr>
            <w:tcW w:w="4962" w:type="dxa"/>
            <w:shd w:val="solid" w:color="FFFFFF" w:fill="auto"/>
          </w:tcPr>
          <w:p w14:paraId="00D91ED4" w14:textId="4729886F" w:rsidR="00F537AA" w:rsidRDefault="008E088E" w:rsidP="0051021B">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51021B">
            <w:pPr>
              <w:pStyle w:val="TAC"/>
              <w:rPr>
                <w:sz w:val="16"/>
                <w:szCs w:val="16"/>
              </w:rPr>
            </w:pPr>
            <w:r>
              <w:rPr>
                <w:sz w:val="16"/>
                <w:szCs w:val="16"/>
              </w:rPr>
              <w:t>19.1.0</w:t>
            </w:r>
          </w:p>
        </w:tc>
      </w:tr>
      <w:tr w:rsidR="00F537AA" w:rsidRPr="002437CB" w14:paraId="30734209" w14:textId="77777777" w:rsidTr="0051021B">
        <w:tc>
          <w:tcPr>
            <w:tcW w:w="800" w:type="dxa"/>
            <w:shd w:val="solid" w:color="FFFFFF" w:fill="auto"/>
          </w:tcPr>
          <w:p w14:paraId="26BC4172" w14:textId="77777777" w:rsidR="00F537AA" w:rsidRDefault="00F537AA" w:rsidP="0051021B">
            <w:pPr>
              <w:pStyle w:val="TAC"/>
              <w:rPr>
                <w:sz w:val="16"/>
                <w:szCs w:val="16"/>
              </w:rPr>
            </w:pPr>
            <w:r>
              <w:rPr>
                <w:sz w:val="16"/>
                <w:szCs w:val="16"/>
              </w:rPr>
              <w:t>2026-03</w:t>
            </w:r>
          </w:p>
        </w:tc>
        <w:tc>
          <w:tcPr>
            <w:tcW w:w="800" w:type="dxa"/>
            <w:shd w:val="solid" w:color="FFFFFF" w:fill="auto"/>
          </w:tcPr>
          <w:p w14:paraId="1F276BD0" w14:textId="77777777" w:rsidR="00F537AA" w:rsidRDefault="00F537AA" w:rsidP="0051021B">
            <w:pPr>
              <w:pStyle w:val="TAC"/>
              <w:rPr>
                <w:sz w:val="16"/>
                <w:szCs w:val="16"/>
              </w:rPr>
            </w:pPr>
            <w:r>
              <w:rPr>
                <w:sz w:val="16"/>
                <w:szCs w:val="16"/>
              </w:rPr>
              <w:t>CT#111</w:t>
            </w:r>
          </w:p>
        </w:tc>
        <w:tc>
          <w:tcPr>
            <w:tcW w:w="1094" w:type="dxa"/>
            <w:shd w:val="solid" w:color="FFFFFF" w:fill="auto"/>
          </w:tcPr>
          <w:p w14:paraId="465FC348" w14:textId="77777777" w:rsidR="00F537AA" w:rsidRDefault="00F537AA" w:rsidP="0051021B">
            <w:pPr>
              <w:pStyle w:val="TAC"/>
              <w:rPr>
                <w:sz w:val="16"/>
                <w:szCs w:val="16"/>
              </w:rPr>
            </w:pPr>
            <w:r>
              <w:rPr>
                <w:sz w:val="16"/>
                <w:szCs w:val="16"/>
              </w:rPr>
              <w:t>CP-260xxx</w:t>
            </w:r>
          </w:p>
        </w:tc>
        <w:tc>
          <w:tcPr>
            <w:tcW w:w="519" w:type="dxa"/>
            <w:shd w:val="solid" w:color="FFFFFF" w:fill="auto"/>
          </w:tcPr>
          <w:p w14:paraId="62D38E40" w14:textId="7BC98CC9" w:rsidR="00F537AA" w:rsidRDefault="00F537AA" w:rsidP="0051021B">
            <w:pPr>
              <w:pStyle w:val="TAL"/>
              <w:rPr>
                <w:sz w:val="16"/>
                <w:szCs w:val="16"/>
              </w:rPr>
            </w:pPr>
            <w:r>
              <w:rPr>
                <w:sz w:val="16"/>
                <w:szCs w:val="16"/>
              </w:rPr>
              <w:t>001</w:t>
            </w:r>
            <w:r w:rsidR="009D091F">
              <w:rPr>
                <w:sz w:val="16"/>
                <w:szCs w:val="16"/>
              </w:rPr>
              <w:t>5</w:t>
            </w:r>
          </w:p>
        </w:tc>
        <w:tc>
          <w:tcPr>
            <w:tcW w:w="331" w:type="dxa"/>
            <w:shd w:val="solid" w:color="FFFFFF" w:fill="auto"/>
          </w:tcPr>
          <w:p w14:paraId="69051912" w14:textId="7F728B7F" w:rsidR="00F537AA" w:rsidRPr="002437CB" w:rsidRDefault="00097967" w:rsidP="0051021B">
            <w:pPr>
              <w:pStyle w:val="TAR"/>
              <w:rPr>
                <w:sz w:val="16"/>
                <w:szCs w:val="16"/>
              </w:rPr>
            </w:pPr>
            <w:r>
              <w:rPr>
                <w:sz w:val="16"/>
                <w:szCs w:val="16"/>
              </w:rPr>
              <w:t>1</w:t>
            </w:r>
          </w:p>
        </w:tc>
        <w:tc>
          <w:tcPr>
            <w:tcW w:w="425" w:type="dxa"/>
            <w:shd w:val="solid" w:color="FFFFFF" w:fill="auto"/>
          </w:tcPr>
          <w:p w14:paraId="039FAFFE" w14:textId="79F12B6A" w:rsidR="00F537AA" w:rsidRDefault="00097967" w:rsidP="0051021B">
            <w:pPr>
              <w:pStyle w:val="TAC"/>
              <w:rPr>
                <w:sz w:val="16"/>
                <w:szCs w:val="16"/>
              </w:rPr>
            </w:pPr>
            <w:r>
              <w:rPr>
                <w:sz w:val="16"/>
                <w:szCs w:val="16"/>
              </w:rPr>
              <w:t>F</w:t>
            </w:r>
          </w:p>
        </w:tc>
        <w:tc>
          <w:tcPr>
            <w:tcW w:w="4962" w:type="dxa"/>
            <w:shd w:val="solid" w:color="FFFFFF" w:fill="auto"/>
          </w:tcPr>
          <w:p w14:paraId="202F5EB2" w14:textId="153F5A9F" w:rsidR="00F537AA" w:rsidRDefault="00097967" w:rsidP="0051021B">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51021B">
            <w:pPr>
              <w:pStyle w:val="TAC"/>
              <w:rPr>
                <w:sz w:val="16"/>
                <w:szCs w:val="16"/>
              </w:rPr>
            </w:pPr>
            <w:r>
              <w:rPr>
                <w:sz w:val="16"/>
                <w:szCs w:val="16"/>
              </w:rPr>
              <w:t>19.1.0</w:t>
            </w:r>
          </w:p>
        </w:tc>
      </w:tr>
      <w:tr w:rsidR="009D091F" w:rsidRPr="002437CB" w14:paraId="0EB62EEC" w14:textId="77777777" w:rsidTr="0051021B">
        <w:tc>
          <w:tcPr>
            <w:tcW w:w="800" w:type="dxa"/>
            <w:shd w:val="solid" w:color="FFFFFF" w:fill="auto"/>
          </w:tcPr>
          <w:p w14:paraId="71487D79" w14:textId="77777777" w:rsidR="009D091F" w:rsidRDefault="009D091F" w:rsidP="0051021B">
            <w:pPr>
              <w:pStyle w:val="TAC"/>
              <w:rPr>
                <w:sz w:val="16"/>
                <w:szCs w:val="16"/>
              </w:rPr>
            </w:pPr>
            <w:r>
              <w:rPr>
                <w:sz w:val="16"/>
                <w:szCs w:val="16"/>
              </w:rPr>
              <w:t>2026-03</w:t>
            </w:r>
          </w:p>
        </w:tc>
        <w:tc>
          <w:tcPr>
            <w:tcW w:w="800" w:type="dxa"/>
            <w:shd w:val="solid" w:color="FFFFFF" w:fill="auto"/>
          </w:tcPr>
          <w:p w14:paraId="0502816C" w14:textId="77777777" w:rsidR="009D091F" w:rsidRDefault="009D091F" w:rsidP="0051021B">
            <w:pPr>
              <w:pStyle w:val="TAC"/>
              <w:rPr>
                <w:sz w:val="16"/>
                <w:szCs w:val="16"/>
              </w:rPr>
            </w:pPr>
            <w:r>
              <w:rPr>
                <w:sz w:val="16"/>
                <w:szCs w:val="16"/>
              </w:rPr>
              <w:t>CT#111</w:t>
            </w:r>
          </w:p>
        </w:tc>
        <w:tc>
          <w:tcPr>
            <w:tcW w:w="1094" w:type="dxa"/>
            <w:shd w:val="solid" w:color="FFFFFF" w:fill="auto"/>
          </w:tcPr>
          <w:p w14:paraId="4C2BC674" w14:textId="77777777" w:rsidR="009D091F" w:rsidRDefault="009D091F" w:rsidP="0051021B">
            <w:pPr>
              <w:pStyle w:val="TAC"/>
              <w:rPr>
                <w:sz w:val="16"/>
                <w:szCs w:val="16"/>
              </w:rPr>
            </w:pPr>
            <w:r>
              <w:rPr>
                <w:sz w:val="16"/>
                <w:szCs w:val="16"/>
              </w:rPr>
              <w:t>CP-260xxx</w:t>
            </w:r>
          </w:p>
        </w:tc>
        <w:tc>
          <w:tcPr>
            <w:tcW w:w="519" w:type="dxa"/>
            <w:shd w:val="solid" w:color="FFFFFF" w:fill="auto"/>
          </w:tcPr>
          <w:p w14:paraId="46692F26" w14:textId="77777777" w:rsidR="009D091F" w:rsidRDefault="009D091F" w:rsidP="0051021B">
            <w:pPr>
              <w:pStyle w:val="TAL"/>
              <w:rPr>
                <w:sz w:val="16"/>
                <w:szCs w:val="16"/>
              </w:rPr>
            </w:pPr>
            <w:r>
              <w:rPr>
                <w:sz w:val="16"/>
                <w:szCs w:val="16"/>
              </w:rPr>
              <w:t>0016</w:t>
            </w:r>
          </w:p>
        </w:tc>
        <w:tc>
          <w:tcPr>
            <w:tcW w:w="331" w:type="dxa"/>
            <w:shd w:val="solid" w:color="FFFFFF" w:fill="auto"/>
          </w:tcPr>
          <w:p w14:paraId="4C42AAEE" w14:textId="0A549A53" w:rsidR="009D091F" w:rsidRPr="002437CB" w:rsidRDefault="00782405" w:rsidP="0051021B">
            <w:pPr>
              <w:pStyle w:val="TAR"/>
              <w:rPr>
                <w:sz w:val="16"/>
                <w:szCs w:val="16"/>
              </w:rPr>
            </w:pPr>
            <w:r>
              <w:rPr>
                <w:sz w:val="16"/>
                <w:szCs w:val="16"/>
              </w:rPr>
              <w:t>1</w:t>
            </w:r>
          </w:p>
        </w:tc>
        <w:tc>
          <w:tcPr>
            <w:tcW w:w="425" w:type="dxa"/>
            <w:shd w:val="solid" w:color="FFFFFF" w:fill="auto"/>
          </w:tcPr>
          <w:p w14:paraId="34A45C68" w14:textId="72630B34" w:rsidR="009D091F" w:rsidRDefault="00782405" w:rsidP="0051021B">
            <w:pPr>
              <w:pStyle w:val="TAC"/>
              <w:rPr>
                <w:sz w:val="16"/>
                <w:szCs w:val="16"/>
              </w:rPr>
            </w:pPr>
            <w:r>
              <w:rPr>
                <w:sz w:val="16"/>
                <w:szCs w:val="16"/>
              </w:rPr>
              <w:t>F</w:t>
            </w:r>
          </w:p>
        </w:tc>
        <w:tc>
          <w:tcPr>
            <w:tcW w:w="4962" w:type="dxa"/>
            <w:shd w:val="solid" w:color="FFFFFF" w:fill="auto"/>
          </w:tcPr>
          <w:p w14:paraId="2079C37F" w14:textId="53D672F4" w:rsidR="009D091F" w:rsidRDefault="00782405" w:rsidP="0051021B">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51021B">
            <w:pPr>
              <w:pStyle w:val="TAC"/>
              <w:rPr>
                <w:sz w:val="16"/>
                <w:szCs w:val="16"/>
              </w:rPr>
            </w:pPr>
            <w:r>
              <w:rPr>
                <w:sz w:val="16"/>
                <w:szCs w:val="16"/>
              </w:rPr>
              <w:t>19.1.0</w:t>
            </w:r>
          </w:p>
        </w:tc>
      </w:tr>
      <w:tr w:rsidR="009D091F" w:rsidRPr="002437CB" w14:paraId="4C6DEAC3" w14:textId="77777777" w:rsidTr="0051021B">
        <w:tc>
          <w:tcPr>
            <w:tcW w:w="800" w:type="dxa"/>
            <w:shd w:val="solid" w:color="FFFFFF" w:fill="auto"/>
          </w:tcPr>
          <w:p w14:paraId="516D172A" w14:textId="77777777" w:rsidR="009D091F" w:rsidRDefault="009D091F" w:rsidP="0051021B">
            <w:pPr>
              <w:pStyle w:val="TAC"/>
              <w:rPr>
                <w:sz w:val="16"/>
                <w:szCs w:val="16"/>
              </w:rPr>
            </w:pPr>
            <w:r>
              <w:rPr>
                <w:sz w:val="16"/>
                <w:szCs w:val="16"/>
              </w:rPr>
              <w:t>2026-03</w:t>
            </w:r>
          </w:p>
        </w:tc>
        <w:tc>
          <w:tcPr>
            <w:tcW w:w="800" w:type="dxa"/>
            <w:shd w:val="solid" w:color="FFFFFF" w:fill="auto"/>
          </w:tcPr>
          <w:p w14:paraId="611E7ED2" w14:textId="77777777" w:rsidR="009D091F" w:rsidRDefault="009D091F" w:rsidP="0051021B">
            <w:pPr>
              <w:pStyle w:val="TAC"/>
              <w:rPr>
                <w:sz w:val="16"/>
                <w:szCs w:val="16"/>
              </w:rPr>
            </w:pPr>
            <w:r>
              <w:rPr>
                <w:sz w:val="16"/>
                <w:szCs w:val="16"/>
              </w:rPr>
              <w:t>CT#111</w:t>
            </w:r>
          </w:p>
        </w:tc>
        <w:tc>
          <w:tcPr>
            <w:tcW w:w="1094" w:type="dxa"/>
            <w:shd w:val="solid" w:color="FFFFFF" w:fill="auto"/>
          </w:tcPr>
          <w:p w14:paraId="69F432F3" w14:textId="77777777" w:rsidR="009D091F" w:rsidRDefault="009D091F" w:rsidP="0051021B">
            <w:pPr>
              <w:pStyle w:val="TAC"/>
              <w:rPr>
                <w:sz w:val="16"/>
                <w:szCs w:val="16"/>
              </w:rPr>
            </w:pPr>
            <w:r>
              <w:rPr>
                <w:sz w:val="16"/>
                <w:szCs w:val="16"/>
              </w:rPr>
              <w:t>CP-260xxx</w:t>
            </w:r>
          </w:p>
        </w:tc>
        <w:tc>
          <w:tcPr>
            <w:tcW w:w="519" w:type="dxa"/>
            <w:shd w:val="solid" w:color="FFFFFF" w:fill="auto"/>
          </w:tcPr>
          <w:p w14:paraId="58538D5C" w14:textId="07479C64" w:rsidR="009D091F" w:rsidRDefault="009D091F" w:rsidP="0051021B">
            <w:pPr>
              <w:pStyle w:val="TAL"/>
              <w:rPr>
                <w:sz w:val="16"/>
                <w:szCs w:val="16"/>
              </w:rPr>
            </w:pPr>
            <w:r>
              <w:rPr>
                <w:sz w:val="16"/>
                <w:szCs w:val="16"/>
              </w:rPr>
              <w:t>0017</w:t>
            </w:r>
          </w:p>
        </w:tc>
        <w:tc>
          <w:tcPr>
            <w:tcW w:w="331" w:type="dxa"/>
            <w:shd w:val="solid" w:color="FFFFFF" w:fill="auto"/>
          </w:tcPr>
          <w:p w14:paraId="1862F0A5" w14:textId="77777777" w:rsidR="009D091F" w:rsidRPr="002437CB" w:rsidRDefault="009D091F" w:rsidP="0051021B">
            <w:pPr>
              <w:pStyle w:val="TAR"/>
              <w:rPr>
                <w:sz w:val="16"/>
                <w:szCs w:val="16"/>
              </w:rPr>
            </w:pPr>
          </w:p>
        </w:tc>
        <w:tc>
          <w:tcPr>
            <w:tcW w:w="425" w:type="dxa"/>
            <w:shd w:val="solid" w:color="FFFFFF" w:fill="auto"/>
          </w:tcPr>
          <w:p w14:paraId="26B6A4D6" w14:textId="60E39B2C" w:rsidR="009D091F" w:rsidRDefault="007F0203" w:rsidP="0051021B">
            <w:pPr>
              <w:pStyle w:val="TAC"/>
              <w:rPr>
                <w:sz w:val="16"/>
                <w:szCs w:val="16"/>
              </w:rPr>
            </w:pPr>
            <w:r>
              <w:rPr>
                <w:sz w:val="16"/>
                <w:szCs w:val="16"/>
              </w:rPr>
              <w:t>F</w:t>
            </w:r>
          </w:p>
        </w:tc>
        <w:tc>
          <w:tcPr>
            <w:tcW w:w="4962" w:type="dxa"/>
            <w:shd w:val="solid" w:color="FFFFFF" w:fill="auto"/>
          </w:tcPr>
          <w:p w14:paraId="47DE76BD" w14:textId="7585EFA3" w:rsidR="009D091F" w:rsidRDefault="007F0203" w:rsidP="0051021B">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51021B">
            <w:pPr>
              <w:pStyle w:val="TAC"/>
              <w:rPr>
                <w:sz w:val="16"/>
                <w:szCs w:val="16"/>
              </w:rPr>
            </w:pPr>
            <w:r>
              <w:rPr>
                <w:sz w:val="16"/>
                <w:szCs w:val="16"/>
              </w:rPr>
              <w:t>19.1.0</w:t>
            </w:r>
          </w:p>
        </w:tc>
      </w:tr>
      <w:tr w:rsidR="009D091F" w:rsidRPr="002437CB" w14:paraId="4CDFE310" w14:textId="77777777" w:rsidTr="0051021B">
        <w:tc>
          <w:tcPr>
            <w:tcW w:w="800" w:type="dxa"/>
            <w:shd w:val="solid" w:color="FFFFFF" w:fill="auto"/>
          </w:tcPr>
          <w:p w14:paraId="518E195F" w14:textId="77777777" w:rsidR="009D091F" w:rsidRDefault="009D091F" w:rsidP="0051021B">
            <w:pPr>
              <w:pStyle w:val="TAC"/>
              <w:rPr>
                <w:sz w:val="16"/>
                <w:szCs w:val="16"/>
              </w:rPr>
            </w:pPr>
            <w:r>
              <w:rPr>
                <w:sz w:val="16"/>
                <w:szCs w:val="16"/>
              </w:rPr>
              <w:t>2026-03</w:t>
            </w:r>
          </w:p>
        </w:tc>
        <w:tc>
          <w:tcPr>
            <w:tcW w:w="800" w:type="dxa"/>
            <w:shd w:val="solid" w:color="FFFFFF" w:fill="auto"/>
          </w:tcPr>
          <w:p w14:paraId="53702DE6" w14:textId="77777777" w:rsidR="009D091F" w:rsidRDefault="009D091F" w:rsidP="0051021B">
            <w:pPr>
              <w:pStyle w:val="TAC"/>
              <w:rPr>
                <w:sz w:val="16"/>
                <w:szCs w:val="16"/>
              </w:rPr>
            </w:pPr>
            <w:r>
              <w:rPr>
                <w:sz w:val="16"/>
                <w:szCs w:val="16"/>
              </w:rPr>
              <w:t>CT#111</w:t>
            </w:r>
          </w:p>
        </w:tc>
        <w:tc>
          <w:tcPr>
            <w:tcW w:w="1094" w:type="dxa"/>
            <w:shd w:val="solid" w:color="FFFFFF" w:fill="auto"/>
          </w:tcPr>
          <w:p w14:paraId="119DA8F9" w14:textId="77777777" w:rsidR="009D091F" w:rsidRDefault="009D091F" w:rsidP="0051021B">
            <w:pPr>
              <w:pStyle w:val="TAC"/>
              <w:rPr>
                <w:sz w:val="16"/>
                <w:szCs w:val="16"/>
              </w:rPr>
            </w:pPr>
            <w:r>
              <w:rPr>
                <w:sz w:val="16"/>
                <w:szCs w:val="16"/>
              </w:rPr>
              <w:t>CP-260xxx</w:t>
            </w:r>
          </w:p>
        </w:tc>
        <w:tc>
          <w:tcPr>
            <w:tcW w:w="519" w:type="dxa"/>
            <w:shd w:val="solid" w:color="FFFFFF" w:fill="auto"/>
          </w:tcPr>
          <w:p w14:paraId="686818D1" w14:textId="771A1DE9" w:rsidR="009D091F" w:rsidRDefault="009D091F" w:rsidP="0051021B">
            <w:pPr>
              <w:pStyle w:val="TAL"/>
              <w:rPr>
                <w:sz w:val="16"/>
                <w:szCs w:val="16"/>
              </w:rPr>
            </w:pPr>
            <w:r>
              <w:rPr>
                <w:sz w:val="16"/>
                <w:szCs w:val="16"/>
              </w:rPr>
              <w:t>0018</w:t>
            </w:r>
          </w:p>
        </w:tc>
        <w:tc>
          <w:tcPr>
            <w:tcW w:w="331" w:type="dxa"/>
            <w:shd w:val="solid" w:color="FFFFFF" w:fill="auto"/>
          </w:tcPr>
          <w:p w14:paraId="7C8D0B40" w14:textId="00FB67A3" w:rsidR="009D091F" w:rsidRPr="002437CB" w:rsidRDefault="002458CD" w:rsidP="0051021B">
            <w:pPr>
              <w:pStyle w:val="TAR"/>
              <w:rPr>
                <w:sz w:val="16"/>
                <w:szCs w:val="16"/>
              </w:rPr>
            </w:pPr>
            <w:r>
              <w:rPr>
                <w:sz w:val="16"/>
                <w:szCs w:val="16"/>
              </w:rPr>
              <w:t>1</w:t>
            </w:r>
          </w:p>
        </w:tc>
        <w:tc>
          <w:tcPr>
            <w:tcW w:w="425" w:type="dxa"/>
            <w:shd w:val="solid" w:color="FFFFFF" w:fill="auto"/>
          </w:tcPr>
          <w:p w14:paraId="49F583B8" w14:textId="4F00DD7E" w:rsidR="009D091F" w:rsidRDefault="002458CD" w:rsidP="0051021B">
            <w:pPr>
              <w:pStyle w:val="TAC"/>
              <w:rPr>
                <w:sz w:val="16"/>
                <w:szCs w:val="16"/>
              </w:rPr>
            </w:pPr>
            <w:r>
              <w:rPr>
                <w:sz w:val="16"/>
                <w:szCs w:val="16"/>
              </w:rPr>
              <w:t>F</w:t>
            </w:r>
          </w:p>
        </w:tc>
        <w:tc>
          <w:tcPr>
            <w:tcW w:w="4962" w:type="dxa"/>
            <w:shd w:val="solid" w:color="FFFFFF" w:fill="auto"/>
          </w:tcPr>
          <w:p w14:paraId="6ACB1237" w14:textId="786E2242" w:rsidR="009D091F" w:rsidRDefault="002458CD" w:rsidP="0051021B">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51021B">
            <w:pPr>
              <w:pStyle w:val="TAC"/>
              <w:rPr>
                <w:sz w:val="16"/>
                <w:szCs w:val="16"/>
              </w:rPr>
            </w:pPr>
            <w:r>
              <w:rPr>
                <w:sz w:val="16"/>
                <w:szCs w:val="16"/>
              </w:rPr>
              <w:t>19.1.0</w:t>
            </w:r>
          </w:p>
        </w:tc>
      </w:tr>
      <w:tr w:rsidR="002F37C2" w:rsidRPr="002437CB" w14:paraId="0FF4E930" w14:textId="77777777" w:rsidTr="0051021B">
        <w:tc>
          <w:tcPr>
            <w:tcW w:w="800" w:type="dxa"/>
            <w:shd w:val="solid" w:color="FFFFFF" w:fill="auto"/>
          </w:tcPr>
          <w:p w14:paraId="48D09F3E" w14:textId="77777777" w:rsidR="002F37C2" w:rsidRDefault="002F37C2" w:rsidP="0051021B">
            <w:pPr>
              <w:pStyle w:val="TAC"/>
              <w:rPr>
                <w:sz w:val="16"/>
                <w:szCs w:val="16"/>
              </w:rPr>
            </w:pPr>
            <w:r>
              <w:rPr>
                <w:sz w:val="16"/>
                <w:szCs w:val="16"/>
              </w:rPr>
              <w:t>2026-03</w:t>
            </w:r>
          </w:p>
        </w:tc>
        <w:tc>
          <w:tcPr>
            <w:tcW w:w="800" w:type="dxa"/>
            <w:shd w:val="solid" w:color="FFFFFF" w:fill="auto"/>
          </w:tcPr>
          <w:p w14:paraId="0679DC80" w14:textId="77777777" w:rsidR="002F37C2" w:rsidRDefault="002F37C2" w:rsidP="0051021B">
            <w:pPr>
              <w:pStyle w:val="TAC"/>
              <w:rPr>
                <w:sz w:val="16"/>
                <w:szCs w:val="16"/>
              </w:rPr>
            </w:pPr>
            <w:r>
              <w:rPr>
                <w:sz w:val="16"/>
                <w:szCs w:val="16"/>
              </w:rPr>
              <w:t>CT#111</w:t>
            </w:r>
          </w:p>
        </w:tc>
        <w:tc>
          <w:tcPr>
            <w:tcW w:w="1094" w:type="dxa"/>
            <w:shd w:val="solid" w:color="FFFFFF" w:fill="auto"/>
          </w:tcPr>
          <w:p w14:paraId="0C0CDF36" w14:textId="77777777" w:rsidR="002F37C2" w:rsidRDefault="002F37C2" w:rsidP="0051021B">
            <w:pPr>
              <w:pStyle w:val="TAC"/>
              <w:rPr>
                <w:sz w:val="16"/>
                <w:szCs w:val="16"/>
              </w:rPr>
            </w:pPr>
            <w:r>
              <w:rPr>
                <w:sz w:val="16"/>
                <w:szCs w:val="16"/>
              </w:rPr>
              <w:t>CP-260xxx</w:t>
            </w:r>
          </w:p>
        </w:tc>
        <w:tc>
          <w:tcPr>
            <w:tcW w:w="519" w:type="dxa"/>
            <w:shd w:val="solid" w:color="FFFFFF" w:fill="auto"/>
          </w:tcPr>
          <w:p w14:paraId="64DBE3BF" w14:textId="77777777" w:rsidR="002F37C2" w:rsidRDefault="002F37C2" w:rsidP="0051021B">
            <w:pPr>
              <w:pStyle w:val="TAL"/>
              <w:rPr>
                <w:sz w:val="16"/>
                <w:szCs w:val="16"/>
              </w:rPr>
            </w:pPr>
            <w:r>
              <w:rPr>
                <w:sz w:val="16"/>
                <w:szCs w:val="16"/>
              </w:rPr>
              <w:t>0019</w:t>
            </w:r>
          </w:p>
        </w:tc>
        <w:tc>
          <w:tcPr>
            <w:tcW w:w="331" w:type="dxa"/>
            <w:shd w:val="solid" w:color="FFFFFF" w:fill="auto"/>
          </w:tcPr>
          <w:p w14:paraId="62BCFB03" w14:textId="77777777" w:rsidR="002F37C2" w:rsidRPr="002437CB" w:rsidRDefault="002F37C2" w:rsidP="0051021B">
            <w:pPr>
              <w:pStyle w:val="TAR"/>
              <w:rPr>
                <w:sz w:val="16"/>
                <w:szCs w:val="16"/>
              </w:rPr>
            </w:pPr>
            <w:r>
              <w:rPr>
                <w:sz w:val="16"/>
                <w:szCs w:val="16"/>
              </w:rPr>
              <w:t>1</w:t>
            </w:r>
          </w:p>
        </w:tc>
        <w:tc>
          <w:tcPr>
            <w:tcW w:w="425" w:type="dxa"/>
            <w:shd w:val="solid" w:color="FFFFFF" w:fill="auto"/>
          </w:tcPr>
          <w:p w14:paraId="06F6A01F" w14:textId="77777777" w:rsidR="002F37C2" w:rsidRDefault="002F37C2" w:rsidP="0051021B">
            <w:pPr>
              <w:pStyle w:val="TAC"/>
              <w:rPr>
                <w:sz w:val="16"/>
                <w:szCs w:val="16"/>
              </w:rPr>
            </w:pPr>
            <w:r>
              <w:rPr>
                <w:sz w:val="16"/>
                <w:szCs w:val="16"/>
              </w:rPr>
              <w:t>F</w:t>
            </w:r>
          </w:p>
        </w:tc>
        <w:tc>
          <w:tcPr>
            <w:tcW w:w="4962" w:type="dxa"/>
            <w:shd w:val="solid" w:color="FFFFFF" w:fill="auto"/>
          </w:tcPr>
          <w:p w14:paraId="3E698CAB" w14:textId="77777777" w:rsidR="002F37C2" w:rsidRDefault="002F37C2" w:rsidP="0051021B">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51021B">
            <w:pPr>
              <w:pStyle w:val="TAC"/>
              <w:rPr>
                <w:sz w:val="16"/>
                <w:szCs w:val="16"/>
              </w:rPr>
            </w:pPr>
            <w:r>
              <w:rPr>
                <w:sz w:val="16"/>
                <w:szCs w:val="16"/>
              </w:rPr>
              <w:t>19.1.0</w:t>
            </w:r>
          </w:p>
        </w:tc>
      </w:tr>
      <w:tr w:rsidR="002E01E6" w:rsidRPr="002437CB" w14:paraId="76C256D7" w14:textId="77777777" w:rsidTr="0051021B">
        <w:tc>
          <w:tcPr>
            <w:tcW w:w="800" w:type="dxa"/>
            <w:shd w:val="solid" w:color="FFFFFF" w:fill="auto"/>
          </w:tcPr>
          <w:p w14:paraId="422C5741" w14:textId="410B8056" w:rsidR="002E01E6" w:rsidRDefault="002E01E6" w:rsidP="002E01E6">
            <w:pPr>
              <w:pStyle w:val="TAC"/>
              <w:rPr>
                <w:sz w:val="16"/>
                <w:szCs w:val="16"/>
              </w:rPr>
            </w:pPr>
            <w:r>
              <w:rPr>
                <w:sz w:val="16"/>
                <w:szCs w:val="16"/>
              </w:rPr>
              <w:t>2026-03</w:t>
            </w:r>
          </w:p>
        </w:tc>
        <w:tc>
          <w:tcPr>
            <w:tcW w:w="800" w:type="dxa"/>
            <w:shd w:val="solid" w:color="FFFFFF" w:fill="auto"/>
          </w:tcPr>
          <w:p w14:paraId="3A1C2EB5" w14:textId="7147397B" w:rsidR="002E01E6" w:rsidRDefault="002E01E6" w:rsidP="002E01E6">
            <w:pPr>
              <w:pStyle w:val="TAC"/>
              <w:rPr>
                <w:sz w:val="16"/>
                <w:szCs w:val="16"/>
              </w:rPr>
            </w:pPr>
            <w:r>
              <w:rPr>
                <w:sz w:val="16"/>
                <w:szCs w:val="16"/>
              </w:rPr>
              <w:t>CT#111</w:t>
            </w:r>
          </w:p>
        </w:tc>
        <w:tc>
          <w:tcPr>
            <w:tcW w:w="1094" w:type="dxa"/>
            <w:shd w:val="solid" w:color="FFFFFF" w:fill="auto"/>
          </w:tcPr>
          <w:p w14:paraId="6638A447" w14:textId="54752682" w:rsidR="002E01E6" w:rsidRDefault="002E01E6" w:rsidP="002E01E6">
            <w:pPr>
              <w:pStyle w:val="TAC"/>
              <w:rPr>
                <w:sz w:val="16"/>
                <w:szCs w:val="16"/>
              </w:rPr>
            </w:pPr>
            <w:r>
              <w:rPr>
                <w:sz w:val="16"/>
                <w:szCs w:val="16"/>
              </w:rPr>
              <w:t>CP-260xxx</w:t>
            </w:r>
          </w:p>
        </w:tc>
        <w:tc>
          <w:tcPr>
            <w:tcW w:w="519" w:type="dxa"/>
            <w:shd w:val="solid" w:color="FFFFFF" w:fill="auto"/>
          </w:tcPr>
          <w:p w14:paraId="26031F6C" w14:textId="4BF92E7D" w:rsidR="002E01E6" w:rsidRDefault="002E01E6" w:rsidP="002E01E6">
            <w:pPr>
              <w:pStyle w:val="TAL"/>
              <w:rPr>
                <w:sz w:val="16"/>
                <w:szCs w:val="16"/>
              </w:rPr>
            </w:pPr>
            <w:r>
              <w:rPr>
                <w:sz w:val="16"/>
                <w:szCs w:val="16"/>
              </w:rPr>
              <w:t>0020</w:t>
            </w:r>
          </w:p>
        </w:tc>
        <w:tc>
          <w:tcPr>
            <w:tcW w:w="331" w:type="dxa"/>
            <w:shd w:val="solid" w:color="FFFFFF" w:fill="auto"/>
          </w:tcPr>
          <w:p w14:paraId="60D92DBA" w14:textId="15C7DB82" w:rsidR="002E01E6" w:rsidRDefault="002E01E6" w:rsidP="002E01E6">
            <w:pPr>
              <w:pStyle w:val="TAR"/>
              <w:rPr>
                <w:sz w:val="16"/>
                <w:szCs w:val="16"/>
              </w:rPr>
            </w:pPr>
            <w:r>
              <w:rPr>
                <w:sz w:val="16"/>
                <w:szCs w:val="16"/>
              </w:rPr>
              <w:t>1</w:t>
            </w:r>
          </w:p>
        </w:tc>
        <w:tc>
          <w:tcPr>
            <w:tcW w:w="425" w:type="dxa"/>
            <w:shd w:val="solid" w:color="FFFFFF" w:fill="auto"/>
          </w:tcPr>
          <w:p w14:paraId="06BC1AF4" w14:textId="70C70EAA" w:rsidR="002E01E6" w:rsidRDefault="002E01E6" w:rsidP="002E01E6">
            <w:pPr>
              <w:pStyle w:val="TAC"/>
              <w:rPr>
                <w:sz w:val="16"/>
                <w:szCs w:val="16"/>
              </w:rPr>
            </w:pPr>
            <w:r>
              <w:rPr>
                <w:sz w:val="16"/>
                <w:szCs w:val="16"/>
              </w:rPr>
              <w:t>F</w:t>
            </w:r>
          </w:p>
        </w:tc>
        <w:tc>
          <w:tcPr>
            <w:tcW w:w="4962" w:type="dxa"/>
            <w:shd w:val="solid" w:color="FFFFFF" w:fill="auto"/>
          </w:tcPr>
          <w:p w14:paraId="7962C912" w14:textId="2927F6AB" w:rsidR="002E01E6" w:rsidRDefault="0091715E" w:rsidP="002E01E6">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2E01E6">
            <w:pPr>
              <w:pStyle w:val="TAC"/>
              <w:rPr>
                <w:sz w:val="16"/>
                <w:szCs w:val="16"/>
              </w:rPr>
            </w:pPr>
            <w:r>
              <w:rPr>
                <w:sz w:val="16"/>
                <w:szCs w:val="16"/>
              </w:rPr>
              <w:t>19.1.0</w:t>
            </w:r>
          </w:p>
        </w:tc>
      </w:tr>
      <w:tr w:rsidR="002E01E6" w:rsidRPr="002437CB" w14:paraId="7C2135B0" w14:textId="77777777" w:rsidTr="0051021B">
        <w:tc>
          <w:tcPr>
            <w:tcW w:w="800" w:type="dxa"/>
            <w:shd w:val="solid" w:color="FFFFFF" w:fill="auto"/>
          </w:tcPr>
          <w:p w14:paraId="51415D4A" w14:textId="77777777" w:rsidR="002E01E6" w:rsidRDefault="002E01E6" w:rsidP="002E01E6">
            <w:pPr>
              <w:pStyle w:val="TAC"/>
              <w:rPr>
                <w:sz w:val="16"/>
                <w:szCs w:val="16"/>
              </w:rPr>
            </w:pPr>
            <w:r>
              <w:rPr>
                <w:sz w:val="16"/>
                <w:szCs w:val="16"/>
              </w:rPr>
              <w:t>2026-03</w:t>
            </w:r>
          </w:p>
        </w:tc>
        <w:tc>
          <w:tcPr>
            <w:tcW w:w="800" w:type="dxa"/>
            <w:shd w:val="solid" w:color="FFFFFF" w:fill="auto"/>
          </w:tcPr>
          <w:p w14:paraId="53A4BE5E" w14:textId="77777777" w:rsidR="002E01E6" w:rsidRDefault="002E01E6" w:rsidP="002E01E6">
            <w:pPr>
              <w:pStyle w:val="TAC"/>
              <w:rPr>
                <w:sz w:val="16"/>
                <w:szCs w:val="16"/>
              </w:rPr>
            </w:pPr>
            <w:r>
              <w:rPr>
                <w:sz w:val="16"/>
                <w:szCs w:val="16"/>
              </w:rPr>
              <w:t>CT#111</w:t>
            </w:r>
          </w:p>
        </w:tc>
        <w:tc>
          <w:tcPr>
            <w:tcW w:w="1094" w:type="dxa"/>
            <w:shd w:val="solid" w:color="FFFFFF" w:fill="auto"/>
          </w:tcPr>
          <w:p w14:paraId="7227F7DC" w14:textId="77777777" w:rsidR="002E01E6" w:rsidRDefault="002E01E6" w:rsidP="002E01E6">
            <w:pPr>
              <w:pStyle w:val="TAC"/>
              <w:rPr>
                <w:sz w:val="16"/>
                <w:szCs w:val="16"/>
              </w:rPr>
            </w:pPr>
            <w:r>
              <w:rPr>
                <w:sz w:val="16"/>
                <w:szCs w:val="16"/>
              </w:rPr>
              <w:t>CP-260xxx</w:t>
            </w:r>
          </w:p>
        </w:tc>
        <w:tc>
          <w:tcPr>
            <w:tcW w:w="519" w:type="dxa"/>
            <w:shd w:val="solid" w:color="FFFFFF" w:fill="auto"/>
          </w:tcPr>
          <w:p w14:paraId="025C995A" w14:textId="1E90FAF3" w:rsidR="002E01E6" w:rsidRDefault="002E01E6" w:rsidP="002E01E6">
            <w:pPr>
              <w:pStyle w:val="TAL"/>
              <w:rPr>
                <w:sz w:val="16"/>
                <w:szCs w:val="16"/>
              </w:rPr>
            </w:pPr>
            <w:r>
              <w:rPr>
                <w:sz w:val="16"/>
                <w:szCs w:val="16"/>
              </w:rPr>
              <w:t>0021</w:t>
            </w:r>
          </w:p>
        </w:tc>
        <w:tc>
          <w:tcPr>
            <w:tcW w:w="331" w:type="dxa"/>
            <w:shd w:val="solid" w:color="FFFFFF" w:fill="auto"/>
          </w:tcPr>
          <w:p w14:paraId="3573D0DC" w14:textId="4E28F648" w:rsidR="002E01E6" w:rsidRPr="002437CB" w:rsidRDefault="002E01E6" w:rsidP="002E01E6">
            <w:pPr>
              <w:pStyle w:val="TAR"/>
              <w:rPr>
                <w:sz w:val="16"/>
                <w:szCs w:val="16"/>
              </w:rPr>
            </w:pPr>
            <w:r>
              <w:rPr>
                <w:sz w:val="16"/>
                <w:szCs w:val="16"/>
              </w:rPr>
              <w:t>1</w:t>
            </w:r>
          </w:p>
        </w:tc>
        <w:tc>
          <w:tcPr>
            <w:tcW w:w="425" w:type="dxa"/>
            <w:shd w:val="solid" w:color="FFFFFF" w:fill="auto"/>
          </w:tcPr>
          <w:p w14:paraId="3720667C" w14:textId="4601F538" w:rsidR="002E01E6" w:rsidRDefault="002E01E6" w:rsidP="002E01E6">
            <w:pPr>
              <w:pStyle w:val="TAC"/>
              <w:rPr>
                <w:sz w:val="16"/>
                <w:szCs w:val="16"/>
              </w:rPr>
            </w:pPr>
            <w:r>
              <w:rPr>
                <w:sz w:val="16"/>
                <w:szCs w:val="16"/>
              </w:rPr>
              <w:t>F</w:t>
            </w:r>
          </w:p>
        </w:tc>
        <w:tc>
          <w:tcPr>
            <w:tcW w:w="4962" w:type="dxa"/>
            <w:shd w:val="solid" w:color="FFFFFF" w:fill="auto"/>
          </w:tcPr>
          <w:p w14:paraId="7108765D" w14:textId="2152129C" w:rsidR="002E01E6" w:rsidRDefault="002E01E6" w:rsidP="002E01E6">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2E01E6">
            <w:pPr>
              <w:pStyle w:val="TAC"/>
              <w:rPr>
                <w:sz w:val="16"/>
                <w:szCs w:val="16"/>
              </w:rPr>
            </w:pPr>
            <w:r>
              <w:rPr>
                <w:sz w:val="16"/>
                <w:szCs w:val="16"/>
              </w:rPr>
              <w:t>19.1.0</w:t>
            </w:r>
          </w:p>
        </w:tc>
      </w:tr>
      <w:tr w:rsidR="00C05594" w:rsidRPr="002437CB" w14:paraId="46A6A3A1" w14:textId="77777777" w:rsidTr="0051021B">
        <w:tc>
          <w:tcPr>
            <w:tcW w:w="800" w:type="dxa"/>
            <w:shd w:val="solid" w:color="FFFFFF" w:fill="auto"/>
          </w:tcPr>
          <w:p w14:paraId="17A55EE2" w14:textId="2A81CDFD" w:rsidR="00C05594" w:rsidRDefault="00C05594" w:rsidP="00C05594">
            <w:pPr>
              <w:pStyle w:val="TAC"/>
              <w:rPr>
                <w:sz w:val="16"/>
                <w:szCs w:val="16"/>
              </w:rPr>
            </w:pPr>
            <w:r>
              <w:rPr>
                <w:sz w:val="16"/>
                <w:szCs w:val="16"/>
              </w:rPr>
              <w:t>2026-03</w:t>
            </w:r>
          </w:p>
        </w:tc>
        <w:tc>
          <w:tcPr>
            <w:tcW w:w="800" w:type="dxa"/>
            <w:shd w:val="solid" w:color="FFFFFF" w:fill="auto"/>
          </w:tcPr>
          <w:p w14:paraId="3E35CBF5" w14:textId="50C8285E" w:rsidR="00C05594" w:rsidRDefault="00C05594" w:rsidP="00C05594">
            <w:pPr>
              <w:pStyle w:val="TAC"/>
              <w:rPr>
                <w:sz w:val="16"/>
                <w:szCs w:val="16"/>
              </w:rPr>
            </w:pPr>
            <w:r>
              <w:rPr>
                <w:sz w:val="16"/>
                <w:szCs w:val="16"/>
              </w:rPr>
              <w:t>CT#111</w:t>
            </w:r>
          </w:p>
        </w:tc>
        <w:tc>
          <w:tcPr>
            <w:tcW w:w="1094" w:type="dxa"/>
            <w:shd w:val="solid" w:color="FFFFFF" w:fill="auto"/>
          </w:tcPr>
          <w:p w14:paraId="30DE5743" w14:textId="29C1869A" w:rsidR="00C05594" w:rsidRDefault="00C05594" w:rsidP="00C05594">
            <w:pPr>
              <w:pStyle w:val="TAC"/>
              <w:rPr>
                <w:sz w:val="16"/>
                <w:szCs w:val="16"/>
              </w:rPr>
            </w:pPr>
            <w:r>
              <w:rPr>
                <w:sz w:val="16"/>
                <w:szCs w:val="16"/>
              </w:rPr>
              <w:t>CP-260xxx</w:t>
            </w:r>
          </w:p>
        </w:tc>
        <w:tc>
          <w:tcPr>
            <w:tcW w:w="519" w:type="dxa"/>
            <w:shd w:val="solid" w:color="FFFFFF" w:fill="auto"/>
          </w:tcPr>
          <w:p w14:paraId="5CC67656" w14:textId="35076EA3" w:rsidR="00C05594" w:rsidRDefault="00C05594" w:rsidP="00C05594">
            <w:pPr>
              <w:pStyle w:val="TAL"/>
              <w:rPr>
                <w:sz w:val="16"/>
                <w:szCs w:val="16"/>
              </w:rPr>
            </w:pPr>
            <w:r>
              <w:rPr>
                <w:sz w:val="16"/>
                <w:szCs w:val="16"/>
              </w:rPr>
              <w:t>0022</w:t>
            </w:r>
          </w:p>
        </w:tc>
        <w:tc>
          <w:tcPr>
            <w:tcW w:w="331" w:type="dxa"/>
            <w:shd w:val="solid" w:color="FFFFFF" w:fill="auto"/>
          </w:tcPr>
          <w:p w14:paraId="44B6A8A5" w14:textId="7786B54E" w:rsidR="00C05594" w:rsidRDefault="00C05594" w:rsidP="00C05594">
            <w:pPr>
              <w:pStyle w:val="TAR"/>
              <w:rPr>
                <w:sz w:val="16"/>
                <w:szCs w:val="16"/>
              </w:rPr>
            </w:pPr>
            <w:r>
              <w:rPr>
                <w:sz w:val="16"/>
                <w:szCs w:val="16"/>
              </w:rPr>
              <w:t>1</w:t>
            </w:r>
          </w:p>
        </w:tc>
        <w:tc>
          <w:tcPr>
            <w:tcW w:w="425" w:type="dxa"/>
            <w:shd w:val="solid" w:color="FFFFFF" w:fill="auto"/>
          </w:tcPr>
          <w:p w14:paraId="2E708EE5" w14:textId="64ECE932" w:rsidR="00C05594" w:rsidRDefault="00C05594" w:rsidP="00C05594">
            <w:pPr>
              <w:pStyle w:val="TAC"/>
              <w:rPr>
                <w:sz w:val="16"/>
                <w:szCs w:val="16"/>
              </w:rPr>
            </w:pPr>
            <w:r>
              <w:rPr>
                <w:sz w:val="16"/>
                <w:szCs w:val="16"/>
              </w:rPr>
              <w:t>F</w:t>
            </w:r>
          </w:p>
        </w:tc>
        <w:tc>
          <w:tcPr>
            <w:tcW w:w="4962" w:type="dxa"/>
            <w:shd w:val="solid" w:color="FFFFFF" w:fill="auto"/>
          </w:tcPr>
          <w:p w14:paraId="2F26AF93" w14:textId="7FB8D4E7" w:rsidR="00C05594" w:rsidRDefault="00C25B79" w:rsidP="00C05594">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C05594">
            <w:pPr>
              <w:pStyle w:val="TAC"/>
              <w:rPr>
                <w:sz w:val="16"/>
                <w:szCs w:val="16"/>
              </w:rPr>
            </w:pPr>
            <w:r>
              <w:rPr>
                <w:sz w:val="16"/>
                <w:szCs w:val="16"/>
              </w:rPr>
              <w:t>19.1.0</w:t>
            </w:r>
          </w:p>
        </w:tc>
      </w:tr>
      <w:tr w:rsidR="00C05594" w:rsidRPr="002437CB" w14:paraId="182D648B" w14:textId="77777777" w:rsidTr="0051021B">
        <w:tc>
          <w:tcPr>
            <w:tcW w:w="800" w:type="dxa"/>
            <w:shd w:val="solid" w:color="FFFFFF" w:fill="auto"/>
          </w:tcPr>
          <w:p w14:paraId="3E70C92D" w14:textId="77777777" w:rsidR="00C05594" w:rsidRDefault="00C05594" w:rsidP="00C05594">
            <w:pPr>
              <w:pStyle w:val="TAC"/>
              <w:rPr>
                <w:sz w:val="16"/>
                <w:szCs w:val="16"/>
              </w:rPr>
            </w:pPr>
            <w:r>
              <w:rPr>
                <w:sz w:val="16"/>
                <w:szCs w:val="16"/>
              </w:rPr>
              <w:t>2026-03</w:t>
            </w:r>
          </w:p>
        </w:tc>
        <w:tc>
          <w:tcPr>
            <w:tcW w:w="800" w:type="dxa"/>
            <w:shd w:val="solid" w:color="FFFFFF" w:fill="auto"/>
          </w:tcPr>
          <w:p w14:paraId="07E28750" w14:textId="77777777" w:rsidR="00C05594" w:rsidRDefault="00C05594" w:rsidP="00C05594">
            <w:pPr>
              <w:pStyle w:val="TAC"/>
              <w:rPr>
                <w:sz w:val="16"/>
                <w:szCs w:val="16"/>
              </w:rPr>
            </w:pPr>
            <w:r>
              <w:rPr>
                <w:sz w:val="16"/>
                <w:szCs w:val="16"/>
              </w:rPr>
              <w:t>CT#111</w:t>
            </w:r>
          </w:p>
        </w:tc>
        <w:tc>
          <w:tcPr>
            <w:tcW w:w="1094" w:type="dxa"/>
            <w:shd w:val="solid" w:color="FFFFFF" w:fill="auto"/>
          </w:tcPr>
          <w:p w14:paraId="186DB1E0" w14:textId="77777777" w:rsidR="00C05594" w:rsidRDefault="00C05594" w:rsidP="00C05594">
            <w:pPr>
              <w:pStyle w:val="TAC"/>
              <w:rPr>
                <w:sz w:val="16"/>
                <w:szCs w:val="16"/>
              </w:rPr>
            </w:pPr>
            <w:r>
              <w:rPr>
                <w:sz w:val="16"/>
                <w:szCs w:val="16"/>
              </w:rPr>
              <w:t>CP-260xxx</w:t>
            </w:r>
          </w:p>
        </w:tc>
        <w:tc>
          <w:tcPr>
            <w:tcW w:w="519" w:type="dxa"/>
            <w:shd w:val="solid" w:color="FFFFFF" w:fill="auto"/>
          </w:tcPr>
          <w:p w14:paraId="434D9F7D" w14:textId="77777777" w:rsidR="00C05594" w:rsidRDefault="00C05594" w:rsidP="00C05594">
            <w:pPr>
              <w:pStyle w:val="TAL"/>
              <w:rPr>
                <w:sz w:val="16"/>
                <w:szCs w:val="16"/>
              </w:rPr>
            </w:pPr>
            <w:r>
              <w:rPr>
                <w:sz w:val="16"/>
                <w:szCs w:val="16"/>
              </w:rPr>
              <w:t>0023</w:t>
            </w:r>
          </w:p>
        </w:tc>
        <w:tc>
          <w:tcPr>
            <w:tcW w:w="331" w:type="dxa"/>
            <w:shd w:val="solid" w:color="FFFFFF" w:fill="auto"/>
          </w:tcPr>
          <w:p w14:paraId="13EC5255" w14:textId="77777777" w:rsidR="00C05594" w:rsidRPr="002437CB" w:rsidRDefault="00C05594" w:rsidP="00C05594">
            <w:pPr>
              <w:pStyle w:val="TAR"/>
              <w:rPr>
                <w:sz w:val="16"/>
                <w:szCs w:val="16"/>
              </w:rPr>
            </w:pPr>
            <w:r>
              <w:rPr>
                <w:sz w:val="16"/>
                <w:szCs w:val="16"/>
              </w:rPr>
              <w:t>1</w:t>
            </w:r>
          </w:p>
        </w:tc>
        <w:tc>
          <w:tcPr>
            <w:tcW w:w="425" w:type="dxa"/>
            <w:shd w:val="solid" w:color="FFFFFF" w:fill="auto"/>
          </w:tcPr>
          <w:p w14:paraId="6C1F4B23" w14:textId="77777777" w:rsidR="00C05594" w:rsidRDefault="00C05594" w:rsidP="00C05594">
            <w:pPr>
              <w:pStyle w:val="TAC"/>
              <w:rPr>
                <w:sz w:val="16"/>
                <w:szCs w:val="16"/>
              </w:rPr>
            </w:pPr>
            <w:r>
              <w:rPr>
                <w:sz w:val="16"/>
                <w:szCs w:val="16"/>
              </w:rPr>
              <w:t>F</w:t>
            </w:r>
          </w:p>
        </w:tc>
        <w:tc>
          <w:tcPr>
            <w:tcW w:w="4962" w:type="dxa"/>
            <w:shd w:val="solid" w:color="FFFFFF" w:fill="auto"/>
          </w:tcPr>
          <w:p w14:paraId="079269C4" w14:textId="77777777" w:rsidR="00C05594" w:rsidRDefault="00C05594" w:rsidP="00C05594">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C05594">
            <w:pPr>
              <w:pStyle w:val="TAC"/>
              <w:rPr>
                <w:sz w:val="16"/>
                <w:szCs w:val="16"/>
              </w:rPr>
            </w:pPr>
            <w:r>
              <w:rPr>
                <w:sz w:val="16"/>
                <w:szCs w:val="16"/>
              </w:rPr>
              <w:t>19.1.0</w:t>
            </w:r>
          </w:p>
        </w:tc>
      </w:tr>
      <w:tr w:rsidR="00C05594" w:rsidRPr="002437CB" w14:paraId="1B719064" w14:textId="77777777" w:rsidTr="00B41F6A">
        <w:tc>
          <w:tcPr>
            <w:tcW w:w="800" w:type="dxa"/>
            <w:shd w:val="solid" w:color="FFFFFF" w:fill="auto"/>
          </w:tcPr>
          <w:p w14:paraId="66F4B6CF" w14:textId="56C7B3DB" w:rsidR="00C05594" w:rsidRDefault="00C05594" w:rsidP="00C05594">
            <w:pPr>
              <w:pStyle w:val="TAC"/>
              <w:rPr>
                <w:sz w:val="16"/>
                <w:szCs w:val="16"/>
              </w:rPr>
            </w:pPr>
            <w:r>
              <w:rPr>
                <w:sz w:val="16"/>
                <w:szCs w:val="16"/>
              </w:rPr>
              <w:t>2026-03</w:t>
            </w:r>
          </w:p>
        </w:tc>
        <w:tc>
          <w:tcPr>
            <w:tcW w:w="800" w:type="dxa"/>
            <w:shd w:val="solid" w:color="FFFFFF" w:fill="auto"/>
          </w:tcPr>
          <w:p w14:paraId="55161B29" w14:textId="4CA005AB" w:rsidR="00C05594" w:rsidRDefault="00C05594" w:rsidP="00C05594">
            <w:pPr>
              <w:pStyle w:val="TAC"/>
              <w:rPr>
                <w:sz w:val="16"/>
                <w:szCs w:val="16"/>
              </w:rPr>
            </w:pPr>
            <w:r>
              <w:rPr>
                <w:sz w:val="16"/>
                <w:szCs w:val="16"/>
              </w:rPr>
              <w:t>CT#111</w:t>
            </w:r>
          </w:p>
        </w:tc>
        <w:tc>
          <w:tcPr>
            <w:tcW w:w="1094" w:type="dxa"/>
            <w:shd w:val="solid" w:color="FFFFFF" w:fill="auto"/>
          </w:tcPr>
          <w:p w14:paraId="4C1CC651" w14:textId="7C3D971B" w:rsidR="00C05594" w:rsidRDefault="00C05594" w:rsidP="00C05594">
            <w:pPr>
              <w:pStyle w:val="TAC"/>
              <w:rPr>
                <w:sz w:val="16"/>
                <w:szCs w:val="16"/>
              </w:rPr>
            </w:pPr>
            <w:r>
              <w:rPr>
                <w:sz w:val="16"/>
                <w:szCs w:val="16"/>
              </w:rPr>
              <w:t>CP-260xxx</w:t>
            </w:r>
          </w:p>
        </w:tc>
        <w:tc>
          <w:tcPr>
            <w:tcW w:w="519" w:type="dxa"/>
            <w:shd w:val="solid" w:color="FFFFFF" w:fill="auto"/>
          </w:tcPr>
          <w:p w14:paraId="06F0E3C7" w14:textId="1BEBA5CE" w:rsidR="00C05594" w:rsidRDefault="00C05594" w:rsidP="00C05594">
            <w:pPr>
              <w:pStyle w:val="TAL"/>
              <w:rPr>
                <w:sz w:val="16"/>
                <w:szCs w:val="16"/>
              </w:rPr>
            </w:pPr>
            <w:r>
              <w:rPr>
                <w:sz w:val="16"/>
                <w:szCs w:val="16"/>
              </w:rPr>
              <w:t>0026</w:t>
            </w:r>
          </w:p>
        </w:tc>
        <w:tc>
          <w:tcPr>
            <w:tcW w:w="331" w:type="dxa"/>
            <w:shd w:val="solid" w:color="FFFFFF" w:fill="auto"/>
          </w:tcPr>
          <w:p w14:paraId="625EEE4E" w14:textId="7BCBFF2C" w:rsidR="00C05594" w:rsidRPr="002437CB" w:rsidRDefault="00C05594" w:rsidP="00C05594">
            <w:pPr>
              <w:pStyle w:val="TAR"/>
              <w:rPr>
                <w:sz w:val="16"/>
                <w:szCs w:val="16"/>
              </w:rPr>
            </w:pPr>
            <w:r>
              <w:rPr>
                <w:sz w:val="16"/>
                <w:szCs w:val="16"/>
              </w:rPr>
              <w:t>1</w:t>
            </w:r>
          </w:p>
        </w:tc>
        <w:tc>
          <w:tcPr>
            <w:tcW w:w="425" w:type="dxa"/>
            <w:shd w:val="solid" w:color="FFFFFF" w:fill="auto"/>
          </w:tcPr>
          <w:p w14:paraId="6EE91C32" w14:textId="785562F0" w:rsidR="00C05594" w:rsidRDefault="00C05594" w:rsidP="00C05594">
            <w:pPr>
              <w:pStyle w:val="TAC"/>
              <w:rPr>
                <w:sz w:val="16"/>
                <w:szCs w:val="16"/>
              </w:rPr>
            </w:pPr>
            <w:r>
              <w:rPr>
                <w:sz w:val="16"/>
                <w:szCs w:val="16"/>
              </w:rPr>
              <w:t>F</w:t>
            </w:r>
          </w:p>
        </w:tc>
        <w:tc>
          <w:tcPr>
            <w:tcW w:w="4962" w:type="dxa"/>
            <w:shd w:val="solid" w:color="FFFFFF" w:fill="auto"/>
          </w:tcPr>
          <w:p w14:paraId="7FEB9FA6" w14:textId="58CD2058" w:rsidR="00C05594" w:rsidRDefault="00C05594" w:rsidP="00C05594">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C05594">
            <w:pPr>
              <w:pStyle w:val="TAC"/>
              <w:rPr>
                <w:sz w:val="16"/>
                <w:szCs w:val="16"/>
              </w:rPr>
            </w:pPr>
            <w:r>
              <w:rPr>
                <w:sz w:val="16"/>
                <w:szCs w:val="16"/>
              </w:rPr>
              <w:t>19.1.0</w:t>
            </w:r>
          </w:p>
        </w:tc>
      </w:tr>
      <w:tr w:rsidR="00C05594" w:rsidRPr="002437CB" w14:paraId="1A175E08" w14:textId="77777777" w:rsidTr="00B41F6A">
        <w:tc>
          <w:tcPr>
            <w:tcW w:w="800" w:type="dxa"/>
            <w:shd w:val="solid" w:color="FFFFFF" w:fill="auto"/>
          </w:tcPr>
          <w:p w14:paraId="2FB431E4" w14:textId="6E74E849" w:rsidR="00C05594" w:rsidRDefault="00C05594" w:rsidP="00C05594">
            <w:pPr>
              <w:pStyle w:val="TAC"/>
              <w:rPr>
                <w:sz w:val="16"/>
                <w:szCs w:val="16"/>
              </w:rPr>
            </w:pPr>
            <w:r>
              <w:rPr>
                <w:sz w:val="16"/>
                <w:szCs w:val="16"/>
              </w:rPr>
              <w:t>2026-03</w:t>
            </w:r>
          </w:p>
        </w:tc>
        <w:tc>
          <w:tcPr>
            <w:tcW w:w="800" w:type="dxa"/>
            <w:shd w:val="solid" w:color="FFFFFF" w:fill="auto"/>
          </w:tcPr>
          <w:p w14:paraId="2EEAC6BB" w14:textId="160036B4" w:rsidR="00C05594" w:rsidRDefault="00C05594" w:rsidP="00C05594">
            <w:pPr>
              <w:pStyle w:val="TAC"/>
              <w:rPr>
                <w:sz w:val="16"/>
                <w:szCs w:val="16"/>
              </w:rPr>
            </w:pPr>
            <w:r>
              <w:rPr>
                <w:sz w:val="16"/>
                <w:szCs w:val="16"/>
              </w:rPr>
              <w:t>CT#111</w:t>
            </w:r>
          </w:p>
        </w:tc>
        <w:tc>
          <w:tcPr>
            <w:tcW w:w="1094" w:type="dxa"/>
            <w:shd w:val="solid" w:color="FFFFFF" w:fill="auto"/>
          </w:tcPr>
          <w:p w14:paraId="7FD6B1AC" w14:textId="213F465F" w:rsidR="00C05594" w:rsidRDefault="00C05594" w:rsidP="00C05594">
            <w:pPr>
              <w:pStyle w:val="TAC"/>
              <w:rPr>
                <w:sz w:val="16"/>
                <w:szCs w:val="16"/>
              </w:rPr>
            </w:pPr>
            <w:r>
              <w:rPr>
                <w:sz w:val="16"/>
                <w:szCs w:val="16"/>
              </w:rPr>
              <w:t>CP-260xxx</w:t>
            </w:r>
          </w:p>
        </w:tc>
        <w:tc>
          <w:tcPr>
            <w:tcW w:w="519" w:type="dxa"/>
            <w:shd w:val="solid" w:color="FFFFFF" w:fill="auto"/>
          </w:tcPr>
          <w:p w14:paraId="6A6B0719" w14:textId="47EB6D5F" w:rsidR="00C05594" w:rsidRDefault="00C05594" w:rsidP="00C05594">
            <w:pPr>
              <w:pStyle w:val="TAL"/>
              <w:rPr>
                <w:sz w:val="16"/>
                <w:szCs w:val="16"/>
              </w:rPr>
            </w:pPr>
            <w:r>
              <w:rPr>
                <w:sz w:val="16"/>
                <w:szCs w:val="16"/>
              </w:rPr>
              <w:t>0027</w:t>
            </w:r>
          </w:p>
        </w:tc>
        <w:tc>
          <w:tcPr>
            <w:tcW w:w="331" w:type="dxa"/>
            <w:shd w:val="solid" w:color="FFFFFF" w:fill="auto"/>
          </w:tcPr>
          <w:p w14:paraId="26FC2E6A" w14:textId="0136D928" w:rsidR="00C05594" w:rsidRDefault="00C05594" w:rsidP="00C05594">
            <w:pPr>
              <w:pStyle w:val="TAR"/>
              <w:rPr>
                <w:sz w:val="16"/>
                <w:szCs w:val="16"/>
              </w:rPr>
            </w:pPr>
            <w:r>
              <w:rPr>
                <w:sz w:val="16"/>
                <w:szCs w:val="16"/>
              </w:rPr>
              <w:t>1</w:t>
            </w:r>
          </w:p>
        </w:tc>
        <w:tc>
          <w:tcPr>
            <w:tcW w:w="425" w:type="dxa"/>
            <w:shd w:val="solid" w:color="FFFFFF" w:fill="auto"/>
          </w:tcPr>
          <w:p w14:paraId="338D544D" w14:textId="0C20F3A2" w:rsidR="00C05594" w:rsidRDefault="00C05594" w:rsidP="00C05594">
            <w:pPr>
              <w:pStyle w:val="TAC"/>
              <w:rPr>
                <w:sz w:val="16"/>
                <w:szCs w:val="16"/>
              </w:rPr>
            </w:pPr>
            <w:r>
              <w:rPr>
                <w:sz w:val="16"/>
                <w:szCs w:val="16"/>
              </w:rPr>
              <w:t>F</w:t>
            </w:r>
          </w:p>
        </w:tc>
        <w:tc>
          <w:tcPr>
            <w:tcW w:w="4962" w:type="dxa"/>
            <w:shd w:val="solid" w:color="FFFFFF" w:fill="auto"/>
          </w:tcPr>
          <w:p w14:paraId="4FE7E5DD" w14:textId="5E4DED8C" w:rsidR="00C05594" w:rsidRDefault="00C05594" w:rsidP="00C05594">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C05594">
            <w:pPr>
              <w:pStyle w:val="TAC"/>
              <w:rPr>
                <w:sz w:val="16"/>
                <w:szCs w:val="16"/>
              </w:rPr>
            </w:pPr>
            <w:r>
              <w:rPr>
                <w:sz w:val="16"/>
                <w:szCs w:val="16"/>
              </w:rPr>
              <w:t>19.1.0</w:t>
            </w:r>
          </w:p>
        </w:tc>
      </w:tr>
      <w:tr w:rsidR="00C05594" w:rsidRPr="002437CB" w14:paraId="4C8C0BA4" w14:textId="77777777" w:rsidTr="00B41F6A">
        <w:tc>
          <w:tcPr>
            <w:tcW w:w="800" w:type="dxa"/>
            <w:shd w:val="solid" w:color="FFFFFF" w:fill="auto"/>
          </w:tcPr>
          <w:p w14:paraId="27FB0082" w14:textId="761E3DF7" w:rsidR="00C05594" w:rsidRDefault="00C05594" w:rsidP="00C05594">
            <w:pPr>
              <w:pStyle w:val="TAC"/>
              <w:rPr>
                <w:sz w:val="16"/>
                <w:szCs w:val="16"/>
              </w:rPr>
            </w:pPr>
            <w:r>
              <w:rPr>
                <w:sz w:val="16"/>
                <w:szCs w:val="16"/>
              </w:rPr>
              <w:t>2026-03</w:t>
            </w:r>
          </w:p>
        </w:tc>
        <w:tc>
          <w:tcPr>
            <w:tcW w:w="800" w:type="dxa"/>
            <w:shd w:val="solid" w:color="FFFFFF" w:fill="auto"/>
          </w:tcPr>
          <w:p w14:paraId="634F3272" w14:textId="013C188E" w:rsidR="00C05594" w:rsidRDefault="00C05594" w:rsidP="00C05594">
            <w:pPr>
              <w:pStyle w:val="TAC"/>
              <w:rPr>
                <w:sz w:val="16"/>
                <w:szCs w:val="16"/>
              </w:rPr>
            </w:pPr>
            <w:r>
              <w:rPr>
                <w:sz w:val="16"/>
                <w:szCs w:val="16"/>
              </w:rPr>
              <w:t>CT#111</w:t>
            </w:r>
          </w:p>
        </w:tc>
        <w:tc>
          <w:tcPr>
            <w:tcW w:w="1094" w:type="dxa"/>
            <w:shd w:val="solid" w:color="FFFFFF" w:fill="auto"/>
          </w:tcPr>
          <w:p w14:paraId="704F3A98" w14:textId="7986C1BF" w:rsidR="00C05594" w:rsidRDefault="00C05594" w:rsidP="00C05594">
            <w:pPr>
              <w:pStyle w:val="TAC"/>
              <w:rPr>
                <w:sz w:val="16"/>
                <w:szCs w:val="16"/>
              </w:rPr>
            </w:pPr>
            <w:r>
              <w:rPr>
                <w:sz w:val="16"/>
                <w:szCs w:val="16"/>
              </w:rPr>
              <w:t>CP-260xxx</w:t>
            </w:r>
          </w:p>
        </w:tc>
        <w:tc>
          <w:tcPr>
            <w:tcW w:w="519" w:type="dxa"/>
            <w:shd w:val="solid" w:color="FFFFFF" w:fill="auto"/>
          </w:tcPr>
          <w:p w14:paraId="2A87CABD" w14:textId="03BF453A" w:rsidR="00C05594" w:rsidRDefault="00C05594" w:rsidP="00C05594">
            <w:pPr>
              <w:pStyle w:val="TAL"/>
              <w:rPr>
                <w:sz w:val="16"/>
                <w:szCs w:val="16"/>
              </w:rPr>
            </w:pPr>
            <w:r>
              <w:rPr>
                <w:sz w:val="16"/>
                <w:szCs w:val="16"/>
              </w:rPr>
              <w:t>0028</w:t>
            </w:r>
          </w:p>
        </w:tc>
        <w:tc>
          <w:tcPr>
            <w:tcW w:w="331" w:type="dxa"/>
            <w:shd w:val="solid" w:color="FFFFFF" w:fill="auto"/>
          </w:tcPr>
          <w:p w14:paraId="36796F54" w14:textId="1FB001A3" w:rsidR="00C05594" w:rsidRDefault="00C05594" w:rsidP="00C05594">
            <w:pPr>
              <w:pStyle w:val="TAR"/>
              <w:rPr>
                <w:sz w:val="16"/>
                <w:szCs w:val="16"/>
              </w:rPr>
            </w:pPr>
            <w:r>
              <w:rPr>
                <w:sz w:val="16"/>
                <w:szCs w:val="16"/>
              </w:rPr>
              <w:t>1</w:t>
            </w:r>
          </w:p>
        </w:tc>
        <w:tc>
          <w:tcPr>
            <w:tcW w:w="425" w:type="dxa"/>
            <w:shd w:val="solid" w:color="FFFFFF" w:fill="auto"/>
          </w:tcPr>
          <w:p w14:paraId="6BB0CBF8" w14:textId="7028FADF" w:rsidR="00C05594" w:rsidRDefault="00C05594" w:rsidP="00C05594">
            <w:pPr>
              <w:pStyle w:val="TAC"/>
              <w:rPr>
                <w:sz w:val="16"/>
                <w:szCs w:val="16"/>
              </w:rPr>
            </w:pPr>
            <w:r>
              <w:rPr>
                <w:sz w:val="16"/>
                <w:szCs w:val="16"/>
              </w:rPr>
              <w:t>F</w:t>
            </w:r>
          </w:p>
        </w:tc>
        <w:tc>
          <w:tcPr>
            <w:tcW w:w="4962" w:type="dxa"/>
            <w:shd w:val="solid" w:color="FFFFFF" w:fill="auto"/>
          </w:tcPr>
          <w:p w14:paraId="788DDCDB" w14:textId="1162001B" w:rsidR="00C05594" w:rsidRDefault="00C05594" w:rsidP="00C05594">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C05594">
            <w:pPr>
              <w:pStyle w:val="TAC"/>
              <w:rPr>
                <w:sz w:val="16"/>
                <w:szCs w:val="16"/>
              </w:rPr>
            </w:pPr>
            <w:r>
              <w:rPr>
                <w:sz w:val="16"/>
                <w:szCs w:val="16"/>
              </w:rPr>
              <w:t>19.1.0</w:t>
            </w:r>
          </w:p>
        </w:tc>
      </w:tr>
      <w:tr w:rsidR="00A8146C" w:rsidRPr="002437CB" w14:paraId="05CA04E5" w14:textId="77777777" w:rsidTr="00B41F6A">
        <w:tc>
          <w:tcPr>
            <w:tcW w:w="800" w:type="dxa"/>
            <w:shd w:val="solid" w:color="FFFFFF" w:fill="auto"/>
          </w:tcPr>
          <w:p w14:paraId="707CAE58" w14:textId="22677CCD" w:rsidR="00A8146C" w:rsidRDefault="00A8146C" w:rsidP="00A8146C">
            <w:pPr>
              <w:pStyle w:val="TAC"/>
              <w:rPr>
                <w:sz w:val="16"/>
                <w:szCs w:val="16"/>
              </w:rPr>
            </w:pPr>
            <w:r>
              <w:rPr>
                <w:sz w:val="16"/>
                <w:szCs w:val="16"/>
              </w:rPr>
              <w:t>2026-03</w:t>
            </w:r>
          </w:p>
        </w:tc>
        <w:tc>
          <w:tcPr>
            <w:tcW w:w="800" w:type="dxa"/>
            <w:shd w:val="solid" w:color="FFFFFF" w:fill="auto"/>
          </w:tcPr>
          <w:p w14:paraId="7A396738" w14:textId="772B7ACB" w:rsidR="00A8146C" w:rsidRDefault="00A8146C" w:rsidP="00A8146C">
            <w:pPr>
              <w:pStyle w:val="TAC"/>
              <w:rPr>
                <w:sz w:val="16"/>
                <w:szCs w:val="16"/>
              </w:rPr>
            </w:pPr>
            <w:r>
              <w:rPr>
                <w:sz w:val="16"/>
                <w:szCs w:val="16"/>
              </w:rPr>
              <w:t>CT#111</w:t>
            </w:r>
          </w:p>
        </w:tc>
        <w:tc>
          <w:tcPr>
            <w:tcW w:w="1094" w:type="dxa"/>
            <w:shd w:val="solid" w:color="FFFFFF" w:fill="auto"/>
          </w:tcPr>
          <w:p w14:paraId="0739B5ED" w14:textId="5A12B209" w:rsidR="00A8146C" w:rsidRDefault="00A8146C" w:rsidP="00A8146C">
            <w:pPr>
              <w:pStyle w:val="TAC"/>
              <w:rPr>
                <w:sz w:val="16"/>
                <w:szCs w:val="16"/>
              </w:rPr>
            </w:pPr>
            <w:r>
              <w:rPr>
                <w:sz w:val="16"/>
                <w:szCs w:val="16"/>
              </w:rPr>
              <w:t>CP-260xxx</w:t>
            </w:r>
          </w:p>
        </w:tc>
        <w:tc>
          <w:tcPr>
            <w:tcW w:w="519" w:type="dxa"/>
            <w:shd w:val="solid" w:color="FFFFFF" w:fill="auto"/>
          </w:tcPr>
          <w:p w14:paraId="4C04EBD6" w14:textId="10DA3714" w:rsidR="00A8146C" w:rsidRDefault="00A8146C" w:rsidP="00A8146C">
            <w:pPr>
              <w:pStyle w:val="TAL"/>
              <w:rPr>
                <w:sz w:val="16"/>
                <w:szCs w:val="16"/>
              </w:rPr>
            </w:pPr>
            <w:r>
              <w:rPr>
                <w:sz w:val="16"/>
                <w:szCs w:val="16"/>
              </w:rPr>
              <w:t>0029</w:t>
            </w:r>
          </w:p>
        </w:tc>
        <w:tc>
          <w:tcPr>
            <w:tcW w:w="331" w:type="dxa"/>
            <w:shd w:val="solid" w:color="FFFFFF" w:fill="auto"/>
          </w:tcPr>
          <w:p w14:paraId="73D8470F" w14:textId="50550A82" w:rsidR="00A8146C" w:rsidRDefault="00A8146C" w:rsidP="00A8146C">
            <w:pPr>
              <w:pStyle w:val="TAR"/>
              <w:rPr>
                <w:sz w:val="16"/>
                <w:szCs w:val="16"/>
              </w:rPr>
            </w:pPr>
            <w:r>
              <w:rPr>
                <w:sz w:val="16"/>
                <w:szCs w:val="16"/>
              </w:rPr>
              <w:t>1</w:t>
            </w:r>
          </w:p>
        </w:tc>
        <w:tc>
          <w:tcPr>
            <w:tcW w:w="425" w:type="dxa"/>
            <w:shd w:val="solid" w:color="FFFFFF" w:fill="auto"/>
          </w:tcPr>
          <w:p w14:paraId="4B2AEDE1" w14:textId="42FFCEB9" w:rsidR="00A8146C" w:rsidRDefault="00A8146C" w:rsidP="00A8146C">
            <w:pPr>
              <w:pStyle w:val="TAC"/>
              <w:rPr>
                <w:sz w:val="16"/>
                <w:szCs w:val="16"/>
              </w:rPr>
            </w:pPr>
            <w:r>
              <w:rPr>
                <w:sz w:val="16"/>
                <w:szCs w:val="16"/>
              </w:rPr>
              <w:t>F</w:t>
            </w:r>
          </w:p>
        </w:tc>
        <w:tc>
          <w:tcPr>
            <w:tcW w:w="4962" w:type="dxa"/>
            <w:shd w:val="solid" w:color="FFFFFF" w:fill="auto"/>
          </w:tcPr>
          <w:p w14:paraId="48F4AC13" w14:textId="19B5148C" w:rsidR="00A8146C" w:rsidRDefault="00A8146C" w:rsidP="00A8146C">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A8146C">
            <w:pPr>
              <w:pStyle w:val="TAC"/>
              <w:rPr>
                <w:sz w:val="16"/>
                <w:szCs w:val="16"/>
              </w:rPr>
            </w:pPr>
            <w:r>
              <w:rPr>
                <w:sz w:val="16"/>
                <w:szCs w:val="16"/>
              </w:rPr>
              <w:t>19.1.0</w:t>
            </w:r>
          </w:p>
        </w:tc>
      </w:tr>
      <w:tr w:rsidR="00145C25" w:rsidRPr="002437CB" w14:paraId="54E68F37" w14:textId="77777777" w:rsidTr="00B41F6A">
        <w:tc>
          <w:tcPr>
            <w:tcW w:w="800" w:type="dxa"/>
            <w:shd w:val="solid" w:color="FFFFFF" w:fill="auto"/>
          </w:tcPr>
          <w:p w14:paraId="1A36A241" w14:textId="1EDB0EA4" w:rsidR="00145C25" w:rsidRDefault="00145C25" w:rsidP="00145C25">
            <w:pPr>
              <w:pStyle w:val="TAC"/>
              <w:rPr>
                <w:sz w:val="16"/>
                <w:szCs w:val="16"/>
              </w:rPr>
            </w:pPr>
            <w:r>
              <w:rPr>
                <w:sz w:val="16"/>
                <w:szCs w:val="16"/>
              </w:rPr>
              <w:t>2026-03</w:t>
            </w:r>
          </w:p>
        </w:tc>
        <w:tc>
          <w:tcPr>
            <w:tcW w:w="800" w:type="dxa"/>
            <w:shd w:val="solid" w:color="FFFFFF" w:fill="auto"/>
          </w:tcPr>
          <w:p w14:paraId="3CFB605F" w14:textId="54CD5FC0" w:rsidR="00145C25" w:rsidRDefault="00145C25" w:rsidP="00145C25">
            <w:pPr>
              <w:pStyle w:val="TAC"/>
              <w:rPr>
                <w:sz w:val="16"/>
                <w:szCs w:val="16"/>
              </w:rPr>
            </w:pPr>
            <w:r>
              <w:rPr>
                <w:sz w:val="16"/>
                <w:szCs w:val="16"/>
              </w:rPr>
              <w:t>CT#111</w:t>
            </w:r>
          </w:p>
        </w:tc>
        <w:tc>
          <w:tcPr>
            <w:tcW w:w="1094" w:type="dxa"/>
            <w:shd w:val="solid" w:color="FFFFFF" w:fill="auto"/>
          </w:tcPr>
          <w:p w14:paraId="12ACDE4D" w14:textId="65DF2F1A" w:rsidR="00145C25" w:rsidRDefault="00145C25" w:rsidP="00145C25">
            <w:pPr>
              <w:pStyle w:val="TAC"/>
              <w:rPr>
                <w:sz w:val="16"/>
                <w:szCs w:val="16"/>
              </w:rPr>
            </w:pPr>
            <w:r>
              <w:rPr>
                <w:sz w:val="16"/>
                <w:szCs w:val="16"/>
              </w:rPr>
              <w:t>CP-260xxx</w:t>
            </w:r>
          </w:p>
        </w:tc>
        <w:tc>
          <w:tcPr>
            <w:tcW w:w="519" w:type="dxa"/>
            <w:shd w:val="solid" w:color="FFFFFF" w:fill="auto"/>
          </w:tcPr>
          <w:p w14:paraId="0CD8F5E2" w14:textId="65BCDF6A" w:rsidR="00145C25" w:rsidRDefault="00145C25" w:rsidP="00145C25">
            <w:pPr>
              <w:pStyle w:val="TAL"/>
              <w:rPr>
                <w:sz w:val="16"/>
                <w:szCs w:val="16"/>
              </w:rPr>
            </w:pPr>
            <w:r>
              <w:rPr>
                <w:sz w:val="16"/>
                <w:szCs w:val="16"/>
              </w:rPr>
              <w:t>0032</w:t>
            </w:r>
          </w:p>
        </w:tc>
        <w:tc>
          <w:tcPr>
            <w:tcW w:w="331" w:type="dxa"/>
            <w:shd w:val="solid" w:color="FFFFFF" w:fill="auto"/>
          </w:tcPr>
          <w:p w14:paraId="7A5DA4A2" w14:textId="77777777" w:rsidR="00145C25" w:rsidRDefault="00145C25" w:rsidP="00145C25">
            <w:pPr>
              <w:pStyle w:val="TAR"/>
              <w:rPr>
                <w:sz w:val="16"/>
                <w:szCs w:val="16"/>
              </w:rPr>
            </w:pPr>
          </w:p>
        </w:tc>
        <w:tc>
          <w:tcPr>
            <w:tcW w:w="425" w:type="dxa"/>
            <w:shd w:val="solid" w:color="FFFFFF" w:fill="auto"/>
          </w:tcPr>
          <w:p w14:paraId="7581CA44" w14:textId="43034ADE" w:rsidR="00145C25" w:rsidRDefault="00145C25" w:rsidP="00145C25">
            <w:pPr>
              <w:pStyle w:val="TAC"/>
              <w:rPr>
                <w:sz w:val="16"/>
                <w:szCs w:val="16"/>
              </w:rPr>
            </w:pPr>
            <w:r>
              <w:rPr>
                <w:sz w:val="16"/>
                <w:szCs w:val="16"/>
              </w:rPr>
              <w:t>F</w:t>
            </w:r>
          </w:p>
        </w:tc>
        <w:tc>
          <w:tcPr>
            <w:tcW w:w="4962" w:type="dxa"/>
            <w:shd w:val="solid" w:color="FFFFFF" w:fill="auto"/>
          </w:tcPr>
          <w:p w14:paraId="0F3996CE" w14:textId="1B8BEF84" w:rsidR="00145C25" w:rsidRDefault="00BB71C8" w:rsidP="00145C25">
            <w:pPr>
              <w:pStyle w:val="TAL"/>
            </w:pPr>
            <w:r>
              <w:t>Update of info and externalDocs fields</w:t>
            </w:r>
          </w:p>
        </w:tc>
        <w:tc>
          <w:tcPr>
            <w:tcW w:w="708" w:type="dxa"/>
            <w:shd w:val="solid" w:color="FFFFFF" w:fill="auto"/>
          </w:tcPr>
          <w:p w14:paraId="2F5B194E" w14:textId="34EB47AB" w:rsidR="00145C25" w:rsidRDefault="00BB71C8" w:rsidP="00145C25">
            <w:pPr>
              <w:pStyle w:val="TAC"/>
              <w:rPr>
                <w:sz w:val="16"/>
                <w:szCs w:val="16"/>
              </w:rPr>
            </w:pPr>
            <w:r>
              <w:rPr>
                <w:sz w:val="16"/>
                <w:szCs w:val="16"/>
              </w:rPr>
              <w:t>19.1.0</w:t>
            </w:r>
          </w:p>
        </w:tc>
      </w:tr>
    </w:tbl>
    <w:p w14:paraId="308F77E4" w14:textId="77777777" w:rsidR="00080512" w:rsidRPr="002437CB" w:rsidRDefault="00080512" w:rsidP="008A6D4A"/>
    <w:sectPr w:rsidR="00080512" w:rsidRPr="002437CB" w:rsidSect="00CF6ED5">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DC7671" w14:textId="77777777" w:rsidR="00DD38F6" w:rsidRDefault="00DD38F6">
      <w:r>
        <w:separator/>
      </w:r>
    </w:p>
  </w:endnote>
  <w:endnote w:type="continuationSeparator" w:id="0">
    <w:p w14:paraId="4079CF66" w14:textId="77777777" w:rsidR="00DD38F6" w:rsidRDefault="00DD38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015468" w14:textId="77777777" w:rsidR="00DD38F6" w:rsidRDefault="00DD38F6">
      <w:r>
        <w:separator/>
      </w:r>
    </w:p>
  </w:footnote>
  <w:footnote w:type="continuationSeparator" w:id="0">
    <w:p w14:paraId="508114C8" w14:textId="77777777" w:rsidR="00DD38F6" w:rsidRDefault="00DD38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5EE42B7A"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B47F28">
      <w:rPr>
        <w:rFonts w:ascii="Arial" w:hAnsi="Arial" w:cs="Arial"/>
        <w:b/>
        <w:noProof/>
        <w:szCs w:val="18"/>
      </w:rPr>
      <w:t>3GPP TS 29.482 V19.1.0 (2026-03)</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22862333"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B47F28">
      <w:rPr>
        <w:rFonts w:ascii="Arial" w:hAnsi="Arial" w:cs="Arial"/>
        <w:b/>
        <w:noProof/>
        <w:szCs w:val="18"/>
      </w:rPr>
      <w:t>Release 19</w:t>
    </w:r>
    <w:r w:rsidRPr="00167F7D">
      <w:rPr>
        <w:rFonts w:ascii="Arial" w:hAnsi="Arial" w:cs="Arial"/>
        <w:b/>
        <w:szCs w:val="18"/>
      </w:rPr>
      <w:fldChar w:fldCharType="end"/>
    </w:r>
    <w:r w:rsidR="00AD1CA5" w:rsidRPr="00167F7D">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38"/>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433C"/>
    <w:rsid w:val="00005717"/>
    <w:rsid w:val="00006A22"/>
    <w:rsid w:val="00010392"/>
    <w:rsid w:val="0001150B"/>
    <w:rsid w:val="00011F70"/>
    <w:rsid w:val="00013E8E"/>
    <w:rsid w:val="00013F65"/>
    <w:rsid w:val="00014B34"/>
    <w:rsid w:val="000160E1"/>
    <w:rsid w:val="00016803"/>
    <w:rsid w:val="00020C50"/>
    <w:rsid w:val="00020D0E"/>
    <w:rsid w:val="000212BB"/>
    <w:rsid w:val="00021B81"/>
    <w:rsid w:val="00021CD1"/>
    <w:rsid w:val="000238A3"/>
    <w:rsid w:val="0002449D"/>
    <w:rsid w:val="00024A1A"/>
    <w:rsid w:val="000258E5"/>
    <w:rsid w:val="0002651C"/>
    <w:rsid w:val="00027358"/>
    <w:rsid w:val="00027822"/>
    <w:rsid w:val="00031E5A"/>
    <w:rsid w:val="000321A0"/>
    <w:rsid w:val="00032B54"/>
    <w:rsid w:val="00032E35"/>
    <w:rsid w:val="00033397"/>
    <w:rsid w:val="0003430D"/>
    <w:rsid w:val="00034708"/>
    <w:rsid w:val="00035A86"/>
    <w:rsid w:val="00035D86"/>
    <w:rsid w:val="00036054"/>
    <w:rsid w:val="0003675C"/>
    <w:rsid w:val="00037AD7"/>
    <w:rsid w:val="00037D01"/>
    <w:rsid w:val="00040095"/>
    <w:rsid w:val="00040664"/>
    <w:rsid w:val="0004197E"/>
    <w:rsid w:val="000430A8"/>
    <w:rsid w:val="0004457B"/>
    <w:rsid w:val="000447A7"/>
    <w:rsid w:val="0004496B"/>
    <w:rsid w:val="00044D1A"/>
    <w:rsid w:val="00046ACF"/>
    <w:rsid w:val="00050EFB"/>
    <w:rsid w:val="00051834"/>
    <w:rsid w:val="000527B3"/>
    <w:rsid w:val="00054436"/>
    <w:rsid w:val="0005458A"/>
    <w:rsid w:val="00054A22"/>
    <w:rsid w:val="00055535"/>
    <w:rsid w:val="00055692"/>
    <w:rsid w:val="00055B5F"/>
    <w:rsid w:val="00055F42"/>
    <w:rsid w:val="00056DDE"/>
    <w:rsid w:val="000602BD"/>
    <w:rsid w:val="00061439"/>
    <w:rsid w:val="00062023"/>
    <w:rsid w:val="00063827"/>
    <w:rsid w:val="00064421"/>
    <w:rsid w:val="0006491F"/>
    <w:rsid w:val="00064CA4"/>
    <w:rsid w:val="0006558C"/>
    <w:rsid w:val="000655A6"/>
    <w:rsid w:val="000655A7"/>
    <w:rsid w:val="000661DD"/>
    <w:rsid w:val="00066D7E"/>
    <w:rsid w:val="00071878"/>
    <w:rsid w:val="00071B4F"/>
    <w:rsid w:val="00071FBD"/>
    <w:rsid w:val="00072255"/>
    <w:rsid w:val="000722EB"/>
    <w:rsid w:val="0007242E"/>
    <w:rsid w:val="000726E8"/>
    <w:rsid w:val="00073706"/>
    <w:rsid w:val="00073C05"/>
    <w:rsid w:val="00075651"/>
    <w:rsid w:val="00076120"/>
    <w:rsid w:val="00080512"/>
    <w:rsid w:val="00080732"/>
    <w:rsid w:val="000821BB"/>
    <w:rsid w:val="00084B35"/>
    <w:rsid w:val="00085F19"/>
    <w:rsid w:val="00086D3A"/>
    <w:rsid w:val="00093309"/>
    <w:rsid w:val="00094B3C"/>
    <w:rsid w:val="00095467"/>
    <w:rsid w:val="00095D42"/>
    <w:rsid w:val="000973F6"/>
    <w:rsid w:val="00097967"/>
    <w:rsid w:val="000A066E"/>
    <w:rsid w:val="000A098D"/>
    <w:rsid w:val="000A0D11"/>
    <w:rsid w:val="000A1119"/>
    <w:rsid w:val="000A2C90"/>
    <w:rsid w:val="000A41A5"/>
    <w:rsid w:val="000A5308"/>
    <w:rsid w:val="000A573D"/>
    <w:rsid w:val="000A5806"/>
    <w:rsid w:val="000A6F31"/>
    <w:rsid w:val="000A7FDF"/>
    <w:rsid w:val="000B1233"/>
    <w:rsid w:val="000B1EFE"/>
    <w:rsid w:val="000B4187"/>
    <w:rsid w:val="000B5689"/>
    <w:rsid w:val="000B67A8"/>
    <w:rsid w:val="000B6888"/>
    <w:rsid w:val="000C0E48"/>
    <w:rsid w:val="000C2611"/>
    <w:rsid w:val="000C2B14"/>
    <w:rsid w:val="000C3579"/>
    <w:rsid w:val="000C47C3"/>
    <w:rsid w:val="000C4EAF"/>
    <w:rsid w:val="000C69D4"/>
    <w:rsid w:val="000C6BE4"/>
    <w:rsid w:val="000C7405"/>
    <w:rsid w:val="000D0141"/>
    <w:rsid w:val="000D070A"/>
    <w:rsid w:val="000D372F"/>
    <w:rsid w:val="000D3BF0"/>
    <w:rsid w:val="000D4EDA"/>
    <w:rsid w:val="000D5054"/>
    <w:rsid w:val="000D51EB"/>
    <w:rsid w:val="000D5857"/>
    <w:rsid w:val="000D58AB"/>
    <w:rsid w:val="000D5CE3"/>
    <w:rsid w:val="000D5DDD"/>
    <w:rsid w:val="000D6D21"/>
    <w:rsid w:val="000D7408"/>
    <w:rsid w:val="000E2A15"/>
    <w:rsid w:val="000E3E0B"/>
    <w:rsid w:val="000E4C71"/>
    <w:rsid w:val="000E50F1"/>
    <w:rsid w:val="000E6315"/>
    <w:rsid w:val="000E7488"/>
    <w:rsid w:val="000E7907"/>
    <w:rsid w:val="000F03B3"/>
    <w:rsid w:val="000F076C"/>
    <w:rsid w:val="000F17ED"/>
    <w:rsid w:val="000F3128"/>
    <w:rsid w:val="000F3788"/>
    <w:rsid w:val="000F43ED"/>
    <w:rsid w:val="000F5C0E"/>
    <w:rsid w:val="000F5DAE"/>
    <w:rsid w:val="000F661B"/>
    <w:rsid w:val="000F7311"/>
    <w:rsid w:val="000F7DCB"/>
    <w:rsid w:val="00100564"/>
    <w:rsid w:val="00100B39"/>
    <w:rsid w:val="00100D52"/>
    <w:rsid w:val="001017A2"/>
    <w:rsid w:val="00103EA2"/>
    <w:rsid w:val="00104090"/>
    <w:rsid w:val="0010414B"/>
    <w:rsid w:val="001056CB"/>
    <w:rsid w:val="001059B5"/>
    <w:rsid w:val="00105B74"/>
    <w:rsid w:val="00105C51"/>
    <w:rsid w:val="001065B0"/>
    <w:rsid w:val="00106DE3"/>
    <w:rsid w:val="00107893"/>
    <w:rsid w:val="0011046C"/>
    <w:rsid w:val="00110BC6"/>
    <w:rsid w:val="00111262"/>
    <w:rsid w:val="001128AD"/>
    <w:rsid w:val="0011354F"/>
    <w:rsid w:val="00113E0C"/>
    <w:rsid w:val="00114313"/>
    <w:rsid w:val="001147C3"/>
    <w:rsid w:val="00117487"/>
    <w:rsid w:val="00120127"/>
    <w:rsid w:val="001220EE"/>
    <w:rsid w:val="001223D9"/>
    <w:rsid w:val="00122799"/>
    <w:rsid w:val="001253E1"/>
    <w:rsid w:val="00126F4F"/>
    <w:rsid w:val="00127679"/>
    <w:rsid w:val="00130D41"/>
    <w:rsid w:val="001313AD"/>
    <w:rsid w:val="0013205B"/>
    <w:rsid w:val="00132131"/>
    <w:rsid w:val="001325B5"/>
    <w:rsid w:val="0013317B"/>
    <w:rsid w:val="001333CE"/>
    <w:rsid w:val="00133525"/>
    <w:rsid w:val="00133F2A"/>
    <w:rsid w:val="001346AB"/>
    <w:rsid w:val="00134A7A"/>
    <w:rsid w:val="00134B68"/>
    <w:rsid w:val="00136569"/>
    <w:rsid w:val="00136A2D"/>
    <w:rsid w:val="001379D6"/>
    <w:rsid w:val="00140A84"/>
    <w:rsid w:val="00141E54"/>
    <w:rsid w:val="00142D65"/>
    <w:rsid w:val="001434F5"/>
    <w:rsid w:val="0014414E"/>
    <w:rsid w:val="00144A0C"/>
    <w:rsid w:val="00145C25"/>
    <w:rsid w:val="0014747C"/>
    <w:rsid w:val="00150406"/>
    <w:rsid w:val="001527D7"/>
    <w:rsid w:val="00152D42"/>
    <w:rsid w:val="00153C1A"/>
    <w:rsid w:val="00154371"/>
    <w:rsid w:val="001546DC"/>
    <w:rsid w:val="00155B7D"/>
    <w:rsid w:val="00155B8C"/>
    <w:rsid w:val="00160835"/>
    <w:rsid w:val="00160A62"/>
    <w:rsid w:val="00160C53"/>
    <w:rsid w:val="00160D2B"/>
    <w:rsid w:val="00160E48"/>
    <w:rsid w:val="00161A04"/>
    <w:rsid w:val="00162517"/>
    <w:rsid w:val="0016361A"/>
    <w:rsid w:val="00163814"/>
    <w:rsid w:val="00163A58"/>
    <w:rsid w:val="0016535E"/>
    <w:rsid w:val="00165D15"/>
    <w:rsid w:val="001670D0"/>
    <w:rsid w:val="001674E1"/>
    <w:rsid w:val="00167F7D"/>
    <w:rsid w:val="001705B3"/>
    <w:rsid w:val="00171A5B"/>
    <w:rsid w:val="0017344B"/>
    <w:rsid w:val="001736B1"/>
    <w:rsid w:val="0017498E"/>
    <w:rsid w:val="00174FF6"/>
    <w:rsid w:val="0017504D"/>
    <w:rsid w:val="0017595C"/>
    <w:rsid w:val="00175F84"/>
    <w:rsid w:val="00176083"/>
    <w:rsid w:val="00176EAF"/>
    <w:rsid w:val="00177951"/>
    <w:rsid w:val="001802B1"/>
    <w:rsid w:val="001806FB"/>
    <w:rsid w:val="001812EB"/>
    <w:rsid w:val="001839A4"/>
    <w:rsid w:val="00184C4A"/>
    <w:rsid w:val="00184D38"/>
    <w:rsid w:val="00184E5B"/>
    <w:rsid w:val="00185226"/>
    <w:rsid w:val="00185A39"/>
    <w:rsid w:val="00185FD1"/>
    <w:rsid w:val="00186054"/>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9A2"/>
    <w:rsid w:val="001A3D66"/>
    <w:rsid w:val="001A4C42"/>
    <w:rsid w:val="001A6321"/>
    <w:rsid w:val="001A7420"/>
    <w:rsid w:val="001A7543"/>
    <w:rsid w:val="001A7F21"/>
    <w:rsid w:val="001B02CA"/>
    <w:rsid w:val="001B075E"/>
    <w:rsid w:val="001B1678"/>
    <w:rsid w:val="001B2320"/>
    <w:rsid w:val="001B24C4"/>
    <w:rsid w:val="001B2519"/>
    <w:rsid w:val="001B36BB"/>
    <w:rsid w:val="001B384E"/>
    <w:rsid w:val="001B3BC0"/>
    <w:rsid w:val="001B6345"/>
    <w:rsid w:val="001B6637"/>
    <w:rsid w:val="001B6FE3"/>
    <w:rsid w:val="001B716C"/>
    <w:rsid w:val="001B7348"/>
    <w:rsid w:val="001B7617"/>
    <w:rsid w:val="001C1CA4"/>
    <w:rsid w:val="001C21C3"/>
    <w:rsid w:val="001C3FA9"/>
    <w:rsid w:val="001C4032"/>
    <w:rsid w:val="001C483E"/>
    <w:rsid w:val="001C4C48"/>
    <w:rsid w:val="001C5D8F"/>
    <w:rsid w:val="001C6BF2"/>
    <w:rsid w:val="001D02C2"/>
    <w:rsid w:val="001D2C1A"/>
    <w:rsid w:val="001D446E"/>
    <w:rsid w:val="001D5084"/>
    <w:rsid w:val="001D67B4"/>
    <w:rsid w:val="001D6A9A"/>
    <w:rsid w:val="001D76A1"/>
    <w:rsid w:val="001E037A"/>
    <w:rsid w:val="001E0867"/>
    <w:rsid w:val="001E361C"/>
    <w:rsid w:val="001E407E"/>
    <w:rsid w:val="001E47DF"/>
    <w:rsid w:val="001E63F7"/>
    <w:rsid w:val="001E6A64"/>
    <w:rsid w:val="001E6C53"/>
    <w:rsid w:val="001E7E85"/>
    <w:rsid w:val="001F0C1D"/>
    <w:rsid w:val="001F1132"/>
    <w:rsid w:val="001F168B"/>
    <w:rsid w:val="001F1BD8"/>
    <w:rsid w:val="001F2CDD"/>
    <w:rsid w:val="001F2E59"/>
    <w:rsid w:val="001F3844"/>
    <w:rsid w:val="001F3EEF"/>
    <w:rsid w:val="001F49F6"/>
    <w:rsid w:val="001F7F80"/>
    <w:rsid w:val="002022D5"/>
    <w:rsid w:val="00202599"/>
    <w:rsid w:val="002035C4"/>
    <w:rsid w:val="002037E6"/>
    <w:rsid w:val="00204593"/>
    <w:rsid w:val="00205138"/>
    <w:rsid w:val="0020701E"/>
    <w:rsid w:val="00207716"/>
    <w:rsid w:val="00210A54"/>
    <w:rsid w:val="00212564"/>
    <w:rsid w:val="0021586F"/>
    <w:rsid w:val="00216337"/>
    <w:rsid w:val="00216F4F"/>
    <w:rsid w:val="00217BBD"/>
    <w:rsid w:val="00220A24"/>
    <w:rsid w:val="00221BB9"/>
    <w:rsid w:val="00221F95"/>
    <w:rsid w:val="00222D8B"/>
    <w:rsid w:val="00223968"/>
    <w:rsid w:val="00225D8A"/>
    <w:rsid w:val="00226534"/>
    <w:rsid w:val="002266A7"/>
    <w:rsid w:val="00226F14"/>
    <w:rsid w:val="00226FEA"/>
    <w:rsid w:val="00227B13"/>
    <w:rsid w:val="002305D5"/>
    <w:rsid w:val="0023377B"/>
    <w:rsid w:val="002347A2"/>
    <w:rsid w:val="00240E79"/>
    <w:rsid w:val="0024101A"/>
    <w:rsid w:val="002410D5"/>
    <w:rsid w:val="002416F6"/>
    <w:rsid w:val="0024185C"/>
    <w:rsid w:val="002437CB"/>
    <w:rsid w:val="00244BA3"/>
    <w:rsid w:val="002451D0"/>
    <w:rsid w:val="002458CD"/>
    <w:rsid w:val="00245D4B"/>
    <w:rsid w:val="00245F96"/>
    <w:rsid w:val="002474D6"/>
    <w:rsid w:val="00247D2D"/>
    <w:rsid w:val="00251CEF"/>
    <w:rsid w:val="00252849"/>
    <w:rsid w:val="002529B2"/>
    <w:rsid w:val="00252BBA"/>
    <w:rsid w:val="00253644"/>
    <w:rsid w:val="00253665"/>
    <w:rsid w:val="00254726"/>
    <w:rsid w:val="002547D0"/>
    <w:rsid w:val="00257A92"/>
    <w:rsid w:val="00257C56"/>
    <w:rsid w:val="00260E8A"/>
    <w:rsid w:val="00261188"/>
    <w:rsid w:val="00263A5D"/>
    <w:rsid w:val="00263CC5"/>
    <w:rsid w:val="002641DF"/>
    <w:rsid w:val="00264325"/>
    <w:rsid w:val="00265148"/>
    <w:rsid w:val="00265AB8"/>
    <w:rsid w:val="00266159"/>
    <w:rsid w:val="00266D72"/>
    <w:rsid w:val="0026730D"/>
    <w:rsid w:val="002675F0"/>
    <w:rsid w:val="00267781"/>
    <w:rsid w:val="00267A7A"/>
    <w:rsid w:val="00267C37"/>
    <w:rsid w:val="00267EEA"/>
    <w:rsid w:val="00270FDD"/>
    <w:rsid w:val="002721AB"/>
    <w:rsid w:val="0027252C"/>
    <w:rsid w:val="00272930"/>
    <w:rsid w:val="00273567"/>
    <w:rsid w:val="002736D4"/>
    <w:rsid w:val="00274676"/>
    <w:rsid w:val="00275B54"/>
    <w:rsid w:val="002765B0"/>
    <w:rsid w:val="0027765E"/>
    <w:rsid w:val="0028078F"/>
    <w:rsid w:val="00280D8E"/>
    <w:rsid w:val="002815C7"/>
    <w:rsid w:val="002818A0"/>
    <w:rsid w:val="00281B26"/>
    <w:rsid w:val="00282308"/>
    <w:rsid w:val="002835EE"/>
    <w:rsid w:val="0028389C"/>
    <w:rsid w:val="002838FD"/>
    <w:rsid w:val="002848EA"/>
    <w:rsid w:val="00285705"/>
    <w:rsid w:val="0028702E"/>
    <w:rsid w:val="00287F4D"/>
    <w:rsid w:val="00291E85"/>
    <w:rsid w:val="00292D93"/>
    <w:rsid w:val="00292E30"/>
    <w:rsid w:val="00293D2E"/>
    <w:rsid w:val="00294426"/>
    <w:rsid w:val="00294B0D"/>
    <w:rsid w:val="00295664"/>
    <w:rsid w:val="00295E89"/>
    <w:rsid w:val="00296071"/>
    <w:rsid w:val="00296646"/>
    <w:rsid w:val="002967D9"/>
    <w:rsid w:val="00297F9E"/>
    <w:rsid w:val="002A3B2C"/>
    <w:rsid w:val="002A42B0"/>
    <w:rsid w:val="002A4C5D"/>
    <w:rsid w:val="002A7A53"/>
    <w:rsid w:val="002B0357"/>
    <w:rsid w:val="002B1234"/>
    <w:rsid w:val="002B1736"/>
    <w:rsid w:val="002B1E9F"/>
    <w:rsid w:val="002B4F4B"/>
    <w:rsid w:val="002B55A0"/>
    <w:rsid w:val="002B5795"/>
    <w:rsid w:val="002B5BD7"/>
    <w:rsid w:val="002B6156"/>
    <w:rsid w:val="002B6339"/>
    <w:rsid w:val="002B6D16"/>
    <w:rsid w:val="002B6D25"/>
    <w:rsid w:val="002B79E3"/>
    <w:rsid w:val="002C0485"/>
    <w:rsid w:val="002C48C2"/>
    <w:rsid w:val="002C6336"/>
    <w:rsid w:val="002C7A57"/>
    <w:rsid w:val="002D02AF"/>
    <w:rsid w:val="002D1DE4"/>
    <w:rsid w:val="002D23A4"/>
    <w:rsid w:val="002D2FE2"/>
    <w:rsid w:val="002D3C41"/>
    <w:rsid w:val="002D5091"/>
    <w:rsid w:val="002D5B89"/>
    <w:rsid w:val="002D7BA0"/>
    <w:rsid w:val="002E00CC"/>
    <w:rsid w:val="002E00EE"/>
    <w:rsid w:val="002E01E6"/>
    <w:rsid w:val="002E081E"/>
    <w:rsid w:val="002E17C0"/>
    <w:rsid w:val="002E1E9D"/>
    <w:rsid w:val="002E3141"/>
    <w:rsid w:val="002E3A40"/>
    <w:rsid w:val="002E4BFB"/>
    <w:rsid w:val="002E514E"/>
    <w:rsid w:val="002E6BF1"/>
    <w:rsid w:val="002E7F58"/>
    <w:rsid w:val="002F0526"/>
    <w:rsid w:val="002F1E09"/>
    <w:rsid w:val="002F2DB2"/>
    <w:rsid w:val="002F37C2"/>
    <w:rsid w:val="002F4756"/>
    <w:rsid w:val="00300C31"/>
    <w:rsid w:val="00302FC2"/>
    <w:rsid w:val="00303859"/>
    <w:rsid w:val="00304115"/>
    <w:rsid w:val="00304C19"/>
    <w:rsid w:val="00306BEA"/>
    <w:rsid w:val="00307D65"/>
    <w:rsid w:val="00312302"/>
    <w:rsid w:val="0031253B"/>
    <w:rsid w:val="0031264C"/>
    <w:rsid w:val="00314364"/>
    <w:rsid w:val="003149CB"/>
    <w:rsid w:val="00314FDF"/>
    <w:rsid w:val="003155EE"/>
    <w:rsid w:val="00315DFC"/>
    <w:rsid w:val="0031616D"/>
    <w:rsid w:val="003164DE"/>
    <w:rsid w:val="00317066"/>
    <w:rsid w:val="003172DC"/>
    <w:rsid w:val="003200A2"/>
    <w:rsid w:val="00320C15"/>
    <w:rsid w:val="003222BB"/>
    <w:rsid w:val="00322DB1"/>
    <w:rsid w:val="00325EE9"/>
    <w:rsid w:val="0032677F"/>
    <w:rsid w:val="003271B0"/>
    <w:rsid w:val="003277C6"/>
    <w:rsid w:val="00332318"/>
    <w:rsid w:val="003332D7"/>
    <w:rsid w:val="003345C8"/>
    <w:rsid w:val="00334771"/>
    <w:rsid w:val="00335785"/>
    <w:rsid w:val="003359F8"/>
    <w:rsid w:val="00335A26"/>
    <w:rsid w:val="00336341"/>
    <w:rsid w:val="00336888"/>
    <w:rsid w:val="00337442"/>
    <w:rsid w:val="00340CFF"/>
    <w:rsid w:val="003430AE"/>
    <w:rsid w:val="003435CD"/>
    <w:rsid w:val="0034404B"/>
    <w:rsid w:val="003446B6"/>
    <w:rsid w:val="00344A6D"/>
    <w:rsid w:val="003450EF"/>
    <w:rsid w:val="003505D1"/>
    <w:rsid w:val="00350D99"/>
    <w:rsid w:val="003522ED"/>
    <w:rsid w:val="003523A8"/>
    <w:rsid w:val="00352780"/>
    <w:rsid w:val="00352A97"/>
    <w:rsid w:val="00354013"/>
    <w:rsid w:val="003541AE"/>
    <w:rsid w:val="0035462D"/>
    <w:rsid w:val="003558F1"/>
    <w:rsid w:val="00355B47"/>
    <w:rsid w:val="003578CF"/>
    <w:rsid w:val="003609E8"/>
    <w:rsid w:val="00360F26"/>
    <w:rsid w:val="00361D78"/>
    <w:rsid w:val="0036239C"/>
    <w:rsid w:val="00363B5E"/>
    <w:rsid w:val="0036480A"/>
    <w:rsid w:val="003654DB"/>
    <w:rsid w:val="00366C42"/>
    <w:rsid w:val="003671C2"/>
    <w:rsid w:val="0037009E"/>
    <w:rsid w:val="003703C6"/>
    <w:rsid w:val="0037046D"/>
    <w:rsid w:val="00370DEB"/>
    <w:rsid w:val="00370E86"/>
    <w:rsid w:val="00371420"/>
    <w:rsid w:val="0037284C"/>
    <w:rsid w:val="0037442B"/>
    <w:rsid w:val="00374897"/>
    <w:rsid w:val="00375A94"/>
    <w:rsid w:val="003765B8"/>
    <w:rsid w:val="00380512"/>
    <w:rsid w:val="00380CF9"/>
    <w:rsid w:val="0038104E"/>
    <w:rsid w:val="00381B17"/>
    <w:rsid w:val="00381D9A"/>
    <w:rsid w:val="003822FC"/>
    <w:rsid w:val="00382A0A"/>
    <w:rsid w:val="00382E38"/>
    <w:rsid w:val="00383A11"/>
    <w:rsid w:val="00385079"/>
    <w:rsid w:val="003859D1"/>
    <w:rsid w:val="0038612E"/>
    <w:rsid w:val="003864A1"/>
    <w:rsid w:val="00386919"/>
    <w:rsid w:val="00392B1F"/>
    <w:rsid w:val="00392BE3"/>
    <w:rsid w:val="00392F6E"/>
    <w:rsid w:val="00397F8B"/>
    <w:rsid w:val="003A2253"/>
    <w:rsid w:val="003A2777"/>
    <w:rsid w:val="003A29FF"/>
    <w:rsid w:val="003A2C63"/>
    <w:rsid w:val="003A2C94"/>
    <w:rsid w:val="003A2F8B"/>
    <w:rsid w:val="003A354E"/>
    <w:rsid w:val="003A5DD2"/>
    <w:rsid w:val="003A72DE"/>
    <w:rsid w:val="003A7E23"/>
    <w:rsid w:val="003A7F95"/>
    <w:rsid w:val="003B057C"/>
    <w:rsid w:val="003B139D"/>
    <w:rsid w:val="003B1C36"/>
    <w:rsid w:val="003B3602"/>
    <w:rsid w:val="003B4424"/>
    <w:rsid w:val="003B4747"/>
    <w:rsid w:val="003B4FEA"/>
    <w:rsid w:val="003B569F"/>
    <w:rsid w:val="003B590E"/>
    <w:rsid w:val="003B5B1F"/>
    <w:rsid w:val="003B5CB4"/>
    <w:rsid w:val="003B5E9B"/>
    <w:rsid w:val="003B5F12"/>
    <w:rsid w:val="003B7732"/>
    <w:rsid w:val="003B7AD0"/>
    <w:rsid w:val="003C3971"/>
    <w:rsid w:val="003C4A89"/>
    <w:rsid w:val="003C57FA"/>
    <w:rsid w:val="003C5E34"/>
    <w:rsid w:val="003C6514"/>
    <w:rsid w:val="003D1330"/>
    <w:rsid w:val="003D1452"/>
    <w:rsid w:val="003D4FDA"/>
    <w:rsid w:val="003D7114"/>
    <w:rsid w:val="003E0493"/>
    <w:rsid w:val="003E0711"/>
    <w:rsid w:val="003E087A"/>
    <w:rsid w:val="003E09B4"/>
    <w:rsid w:val="003E1F82"/>
    <w:rsid w:val="003E2676"/>
    <w:rsid w:val="003E27B9"/>
    <w:rsid w:val="003E3C9D"/>
    <w:rsid w:val="003E498E"/>
    <w:rsid w:val="003E58FE"/>
    <w:rsid w:val="003E6C31"/>
    <w:rsid w:val="003E759B"/>
    <w:rsid w:val="003E7626"/>
    <w:rsid w:val="003F187E"/>
    <w:rsid w:val="003F2618"/>
    <w:rsid w:val="003F3B4C"/>
    <w:rsid w:val="003F505B"/>
    <w:rsid w:val="003F63A7"/>
    <w:rsid w:val="003F7062"/>
    <w:rsid w:val="003F7248"/>
    <w:rsid w:val="003F744C"/>
    <w:rsid w:val="0040086E"/>
    <w:rsid w:val="00400DD8"/>
    <w:rsid w:val="0040106F"/>
    <w:rsid w:val="004018D0"/>
    <w:rsid w:val="00402AA2"/>
    <w:rsid w:val="00402F87"/>
    <w:rsid w:val="00403E42"/>
    <w:rsid w:val="00404356"/>
    <w:rsid w:val="00405988"/>
    <w:rsid w:val="0040721E"/>
    <w:rsid w:val="004076B8"/>
    <w:rsid w:val="00407FB7"/>
    <w:rsid w:val="00410231"/>
    <w:rsid w:val="00410635"/>
    <w:rsid w:val="00412149"/>
    <w:rsid w:val="004121A5"/>
    <w:rsid w:val="00412358"/>
    <w:rsid w:val="004137F6"/>
    <w:rsid w:val="00420537"/>
    <w:rsid w:val="00420C48"/>
    <w:rsid w:val="0042294D"/>
    <w:rsid w:val="00423334"/>
    <w:rsid w:val="00424C1D"/>
    <w:rsid w:val="004251CA"/>
    <w:rsid w:val="00425359"/>
    <w:rsid w:val="004321D2"/>
    <w:rsid w:val="0043252A"/>
    <w:rsid w:val="0043263E"/>
    <w:rsid w:val="004328CF"/>
    <w:rsid w:val="0043332F"/>
    <w:rsid w:val="00434020"/>
    <w:rsid w:val="004345EC"/>
    <w:rsid w:val="00434BD7"/>
    <w:rsid w:val="004361EC"/>
    <w:rsid w:val="00436324"/>
    <w:rsid w:val="00436A82"/>
    <w:rsid w:val="00436CF7"/>
    <w:rsid w:val="00436E05"/>
    <w:rsid w:val="0044117D"/>
    <w:rsid w:val="004416F6"/>
    <w:rsid w:val="004428E3"/>
    <w:rsid w:val="00442EA5"/>
    <w:rsid w:val="004436B6"/>
    <w:rsid w:val="004439E2"/>
    <w:rsid w:val="004441D1"/>
    <w:rsid w:val="004454EF"/>
    <w:rsid w:val="00445A6F"/>
    <w:rsid w:val="0044655E"/>
    <w:rsid w:val="0044703E"/>
    <w:rsid w:val="0044755E"/>
    <w:rsid w:val="00447AA9"/>
    <w:rsid w:val="00447B94"/>
    <w:rsid w:val="004501D5"/>
    <w:rsid w:val="004506F2"/>
    <w:rsid w:val="00451F55"/>
    <w:rsid w:val="0045279F"/>
    <w:rsid w:val="00452850"/>
    <w:rsid w:val="004537F8"/>
    <w:rsid w:val="00456F07"/>
    <w:rsid w:val="0045799A"/>
    <w:rsid w:val="00457B26"/>
    <w:rsid w:val="00461262"/>
    <w:rsid w:val="004618EC"/>
    <w:rsid w:val="00461EB1"/>
    <w:rsid w:val="00462301"/>
    <w:rsid w:val="00463762"/>
    <w:rsid w:val="00464DAA"/>
    <w:rsid w:val="0046539B"/>
    <w:rsid w:val="00465515"/>
    <w:rsid w:val="004677D3"/>
    <w:rsid w:val="00467F62"/>
    <w:rsid w:val="00470CDE"/>
    <w:rsid w:val="00470F5C"/>
    <w:rsid w:val="0047192F"/>
    <w:rsid w:val="004746E2"/>
    <w:rsid w:val="00474D54"/>
    <w:rsid w:val="004757E0"/>
    <w:rsid w:val="0048116E"/>
    <w:rsid w:val="00481FEC"/>
    <w:rsid w:val="004821FD"/>
    <w:rsid w:val="00482C49"/>
    <w:rsid w:val="004837B3"/>
    <w:rsid w:val="004838D3"/>
    <w:rsid w:val="00483EF4"/>
    <w:rsid w:val="0048484B"/>
    <w:rsid w:val="00484D50"/>
    <w:rsid w:val="004859EC"/>
    <w:rsid w:val="00485E9E"/>
    <w:rsid w:val="004862A4"/>
    <w:rsid w:val="00486DC7"/>
    <w:rsid w:val="00486E06"/>
    <w:rsid w:val="00491249"/>
    <w:rsid w:val="00492992"/>
    <w:rsid w:val="00493D46"/>
    <w:rsid w:val="004940A0"/>
    <w:rsid w:val="00495843"/>
    <w:rsid w:val="00497061"/>
    <w:rsid w:val="0049745C"/>
    <w:rsid w:val="004978B2"/>
    <w:rsid w:val="00497FF1"/>
    <w:rsid w:val="004A1BA2"/>
    <w:rsid w:val="004A1D78"/>
    <w:rsid w:val="004A494B"/>
    <w:rsid w:val="004A4E29"/>
    <w:rsid w:val="004A61F7"/>
    <w:rsid w:val="004B005C"/>
    <w:rsid w:val="004B341C"/>
    <w:rsid w:val="004B37F4"/>
    <w:rsid w:val="004B4AB3"/>
    <w:rsid w:val="004B771E"/>
    <w:rsid w:val="004C022C"/>
    <w:rsid w:val="004C0814"/>
    <w:rsid w:val="004C0B7C"/>
    <w:rsid w:val="004C2CD8"/>
    <w:rsid w:val="004C35BF"/>
    <w:rsid w:val="004C5315"/>
    <w:rsid w:val="004C533C"/>
    <w:rsid w:val="004C591A"/>
    <w:rsid w:val="004C5CE9"/>
    <w:rsid w:val="004C631A"/>
    <w:rsid w:val="004C6C11"/>
    <w:rsid w:val="004C6C5F"/>
    <w:rsid w:val="004D0AB6"/>
    <w:rsid w:val="004D18F8"/>
    <w:rsid w:val="004D1D88"/>
    <w:rsid w:val="004D2EF2"/>
    <w:rsid w:val="004D3578"/>
    <w:rsid w:val="004D452C"/>
    <w:rsid w:val="004D5A93"/>
    <w:rsid w:val="004E0457"/>
    <w:rsid w:val="004E0581"/>
    <w:rsid w:val="004E213A"/>
    <w:rsid w:val="004E25D9"/>
    <w:rsid w:val="004E3378"/>
    <w:rsid w:val="004E55D9"/>
    <w:rsid w:val="004E6EC6"/>
    <w:rsid w:val="004E6F6E"/>
    <w:rsid w:val="004E7AD8"/>
    <w:rsid w:val="004F0988"/>
    <w:rsid w:val="004F0D89"/>
    <w:rsid w:val="004F208D"/>
    <w:rsid w:val="004F2DBB"/>
    <w:rsid w:val="004F3340"/>
    <w:rsid w:val="004F33FB"/>
    <w:rsid w:val="004F45EE"/>
    <w:rsid w:val="004F7288"/>
    <w:rsid w:val="00500ADF"/>
    <w:rsid w:val="0050119B"/>
    <w:rsid w:val="005014DE"/>
    <w:rsid w:val="00501B76"/>
    <w:rsid w:val="00502441"/>
    <w:rsid w:val="0050274B"/>
    <w:rsid w:val="00504220"/>
    <w:rsid w:val="00504D48"/>
    <w:rsid w:val="00505054"/>
    <w:rsid w:val="00505DC2"/>
    <w:rsid w:val="005067CD"/>
    <w:rsid w:val="00506901"/>
    <w:rsid w:val="00506EB8"/>
    <w:rsid w:val="00510177"/>
    <w:rsid w:val="005107E5"/>
    <w:rsid w:val="00510820"/>
    <w:rsid w:val="0051558C"/>
    <w:rsid w:val="00516D05"/>
    <w:rsid w:val="00516F74"/>
    <w:rsid w:val="005171EE"/>
    <w:rsid w:val="005178F0"/>
    <w:rsid w:val="00520789"/>
    <w:rsid w:val="00521E97"/>
    <w:rsid w:val="005231EA"/>
    <w:rsid w:val="005237D0"/>
    <w:rsid w:val="00524BEE"/>
    <w:rsid w:val="00525AE6"/>
    <w:rsid w:val="005269C5"/>
    <w:rsid w:val="00526EE3"/>
    <w:rsid w:val="0052793C"/>
    <w:rsid w:val="00527F8A"/>
    <w:rsid w:val="00530596"/>
    <w:rsid w:val="00533135"/>
    <w:rsid w:val="00533523"/>
    <w:rsid w:val="0053388B"/>
    <w:rsid w:val="00533F6B"/>
    <w:rsid w:val="00534A9E"/>
    <w:rsid w:val="0053559C"/>
    <w:rsid w:val="00535773"/>
    <w:rsid w:val="005370E8"/>
    <w:rsid w:val="0053760C"/>
    <w:rsid w:val="005376E0"/>
    <w:rsid w:val="0053791D"/>
    <w:rsid w:val="00537DFA"/>
    <w:rsid w:val="00537F02"/>
    <w:rsid w:val="005402FD"/>
    <w:rsid w:val="0054108A"/>
    <w:rsid w:val="005418A2"/>
    <w:rsid w:val="00543323"/>
    <w:rsid w:val="00543E6C"/>
    <w:rsid w:val="00546E0B"/>
    <w:rsid w:val="005473FD"/>
    <w:rsid w:val="005503E9"/>
    <w:rsid w:val="00551470"/>
    <w:rsid w:val="00552BCD"/>
    <w:rsid w:val="00552D6F"/>
    <w:rsid w:val="00553B69"/>
    <w:rsid w:val="00553B7B"/>
    <w:rsid w:val="0055474D"/>
    <w:rsid w:val="005547B3"/>
    <w:rsid w:val="00555BE5"/>
    <w:rsid w:val="0055758B"/>
    <w:rsid w:val="00557BE6"/>
    <w:rsid w:val="005602E6"/>
    <w:rsid w:val="005630D4"/>
    <w:rsid w:val="00563E4E"/>
    <w:rsid w:val="00564392"/>
    <w:rsid w:val="00565087"/>
    <w:rsid w:val="00565F74"/>
    <w:rsid w:val="00566881"/>
    <w:rsid w:val="00566A1D"/>
    <w:rsid w:val="00566FF1"/>
    <w:rsid w:val="00567849"/>
    <w:rsid w:val="00570086"/>
    <w:rsid w:val="00570DA4"/>
    <w:rsid w:val="00571AB2"/>
    <w:rsid w:val="00571EB6"/>
    <w:rsid w:val="00572577"/>
    <w:rsid w:val="005737F1"/>
    <w:rsid w:val="00573E01"/>
    <w:rsid w:val="005748D0"/>
    <w:rsid w:val="00575445"/>
    <w:rsid w:val="005756E5"/>
    <w:rsid w:val="00576C1C"/>
    <w:rsid w:val="0057743D"/>
    <w:rsid w:val="00577AA4"/>
    <w:rsid w:val="005808F7"/>
    <w:rsid w:val="005812CC"/>
    <w:rsid w:val="00582066"/>
    <w:rsid w:val="00582CBB"/>
    <w:rsid w:val="005830E8"/>
    <w:rsid w:val="00583C98"/>
    <w:rsid w:val="0058459D"/>
    <w:rsid w:val="00585079"/>
    <w:rsid w:val="0058588D"/>
    <w:rsid w:val="005860DA"/>
    <w:rsid w:val="0058755C"/>
    <w:rsid w:val="00587F40"/>
    <w:rsid w:val="00590339"/>
    <w:rsid w:val="005911CE"/>
    <w:rsid w:val="0059257C"/>
    <w:rsid w:val="00592DCB"/>
    <w:rsid w:val="00594282"/>
    <w:rsid w:val="00595BB7"/>
    <w:rsid w:val="005978E1"/>
    <w:rsid w:val="00597B11"/>
    <w:rsid w:val="005A5091"/>
    <w:rsid w:val="005A5ADA"/>
    <w:rsid w:val="005A6806"/>
    <w:rsid w:val="005A784C"/>
    <w:rsid w:val="005A7BED"/>
    <w:rsid w:val="005B0A36"/>
    <w:rsid w:val="005B106E"/>
    <w:rsid w:val="005B27F2"/>
    <w:rsid w:val="005B4C83"/>
    <w:rsid w:val="005B537B"/>
    <w:rsid w:val="005B53BA"/>
    <w:rsid w:val="005B5F1B"/>
    <w:rsid w:val="005B65A4"/>
    <w:rsid w:val="005B65F2"/>
    <w:rsid w:val="005B6DBD"/>
    <w:rsid w:val="005C01D4"/>
    <w:rsid w:val="005C31A8"/>
    <w:rsid w:val="005C5B7D"/>
    <w:rsid w:val="005C7378"/>
    <w:rsid w:val="005C7AA0"/>
    <w:rsid w:val="005D2E01"/>
    <w:rsid w:val="005D371A"/>
    <w:rsid w:val="005D4FD5"/>
    <w:rsid w:val="005D6C11"/>
    <w:rsid w:val="005D7526"/>
    <w:rsid w:val="005E05F4"/>
    <w:rsid w:val="005E0F8E"/>
    <w:rsid w:val="005E187D"/>
    <w:rsid w:val="005E1CD3"/>
    <w:rsid w:val="005E3329"/>
    <w:rsid w:val="005E3FB5"/>
    <w:rsid w:val="005E434F"/>
    <w:rsid w:val="005E4BB2"/>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5A3B"/>
    <w:rsid w:val="00606155"/>
    <w:rsid w:val="00606C18"/>
    <w:rsid w:val="00606F4A"/>
    <w:rsid w:val="00607674"/>
    <w:rsid w:val="006113C1"/>
    <w:rsid w:val="00611803"/>
    <w:rsid w:val="006138E8"/>
    <w:rsid w:val="006140B9"/>
    <w:rsid w:val="00614FDF"/>
    <w:rsid w:val="006152D5"/>
    <w:rsid w:val="006152FD"/>
    <w:rsid w:val="00615485"/>
    <w:rsid w:val="00615746"/>
    <w:rsid w:val="00616341"/>
    <w:rsid w:val="00616AAD"/>
    <w:rsid w:val="00620E0A"/>
    <w:rsid w:val="006227D3"/>
    <w:rsid w:val="006238E1"/>
    <w:rsid w:val="006246DD"/>
    <w:rsid w:val="00627DDE"/>
    <w:rsid w:val="00631736"/>
    <w:rsid w:val="00631990"/>
    <w:rsid w:val="00631F8F"/>
    <w:rsid w:val="00633A06"/>
    <w:rsid w:val="00633FC2"/>
    <w:rsid w:val="0063434E"/>
    <w:rsid w:val="0063543D"/>
    <w:rsid w:val="00635A10"/>
    <w:rsid w:val="00637349"/>
    <w:rsid w:val="006406DA"/>
    <w:rsid w:val="006407F0"/>
    <w:rsid w:val="00640C6E"/>
    <w:rsid w:val="00640E7B"/>
    <w:rsid w:val="00640EC8"/>
    <w:rsid w:val="00641531"/>
    <w:rsid w:val="00642CF7"/>
    <w:rsid w:val="0064376F"/>
    <w:rsid w:val="0064407C"/>
    <w:rsid w:val="006451F8"/>
    <w:rsid w:val="006460FF"/>
    <w:rsid w:val="006467B2"/>
    <w:rsid w:val="00647114"/>
    <w:rsid w:val="00647E6A"/>
    <w:rsid w:val="00647F80"/>
    <w:rsid w:val="00647FA1"/>
    <w:rsid w:val="00651662"/>
    <w:rsid w:val="0065170A"/>
    <w:rsid w:val="0065288C"/>
    <w:rsid w:val="00657C19"/>
    <w:rsid w:val="006606E1"/>
    <w:rsid w:val="006618B6"/>
    <w:rsid w:val="00662180"/>
    <w:rsid w:val="00662390"/>
    <w:rsid w:val="00662A71"/>
    <w:rsid w:val="00662CD3"/>
    <w:rsid w:val="0066329E"/>
    <w:rsid w:val="00663825"/>
    <w:rsid w:val="00663B29"/>
    <w:rsid w:val="00664486"/>
    <w:rsid w:val="00664B5B"/>
    <w:rsid w:val="00664EDD"/>
    <w:rsid w:val="00670CC2"/>
    <w:rsid w:val="0067320A"/>
    <w:rsid w:val="00673296"/>
    <w:rsid w:val="006739B2"/>
    <w:rsid w:val="00674ABA"/>
    <w:rsid w:val="00674FAA"/>
    <w:rsid w:val="00674FD8"/>
    <w:rsid w:val="00676336"/>
    <w:rsid w:val="006764BD"/>
    <w:rsid w:val="006809A6"/>
    <w:rsid w:val="006821C3"/>
    <w:rsid w:val="00683525"/>
    <w:rsid w:val="00683677"/>
    <w:rsid w:val="00683E31"/>
    <w:rsid w:val="00683F8B"/>
    <w:rsid w:val="00683FD2"/>
    <w:rsid w:val="006856A1"/>
    <w:rsid w:val="006857B7"/>
    <w:rsid w:val="00686932"/>
    <w:rsid w:val="00687688"/>
    <w:rsid w:val="006937A0"/>
    <w:rsid w:val="0069439C"/>
    <w:rsid w:val="00697562"/>
    <w:rsid w:val="006A1EDD"/>
    <w:rsid w:val="006A1F54"/>
    <w:rsid w:val="006A323F"/>
    <w:rsid w:val="006A353E"/>
    <w:rsid w:val="006A3C90"/>
    <w:rsid w:val="006A78E1"/>
    <w:rsid w:val="006B0806"/>
    <w:rsid w:val="006B0D0C"/>
    <w:rsid w:val="006B0DE1"/>
    <w:rsid w:val="006B1766"/>
    <w:rsid w:val="006B2AC0"/>
    <w:rsid w:val="006B2C8F"/>
    <w:rsid w:val="006B30D0"/>
    <w:rsid w:val="006B354A"/>
    <w:rsid w:val="006B3FE3"/>
    <w:rsid w:val="006B6BD6"/>
    <w:rsid w:val="006B7A80"/>
    <w:rsid w:val="006C0593"/>
    <w:rsid w:val="006C2CDB"/>
    <w:rsid w:val="006C2DAA"/>
    <w:rsid w:val="006C3015"/>
    <w:rsid w:val="006C3D95"/>
    <w:rsid w:val="006C5380"/>
    <w:rsid w:val="006C5828"/>
    <w:rsid w:val="006C614B"/>
    <w:rsid w:val="006C6531"/>
    <w:rsid w:val="006C781F"/>
    <w:rsid w:val="006D1E94"/>
    <w:rsid w:val="006D2202"/>
    <w:rsid w:val="006D33FA"/>
    <w:rsid w:val="006D4696"/>
    <w:rsid w:val="006D4904"/>
    <w:rsid w:val="006D4AE8"/>
    <w:rsid w:val="006D4F6E"/>
    <w:rsid w:val="006D52F6"/>
    <w:rsid w:val="006D5E70"/>
    <w:rsid w:val="006D6624"/>
    <w:rsid w:val="006E0834"/>
    <w:rsid w:val="006E09E0"/>
    <w:rsid w:val="006E0B1D"/>
    <w:rsid w:val="006E0EEB"/>
    <w:rsid w:val="006E186B"/>
    <w:rsid w:val="006E1C6B"/>
    <w:rsid w:val="006E1DB1"/>
    <w:rsid w:val="006E2426"/>
    <w:rsid w:val="006E2EB8"/>
    <w:rsid w:val="006E34A0"/>
    <w:rsid w:val="006E4E59"/>
    <w:rsid w:val="006E5985"/>
    <w:rsid w:val="006E5AA1"/>
    <w:rsid w:val="006E5C86"/>
    <w:rsid w:val="006E62C2"/>
    <w:rsid w:val="006E66BA"/>
    <w:rsid w:val="006F0D94"/>
    <w:rsid w:val="006F1E76"/>
    <w:rsid w:val="006F3839"/>
    <w:rsid w:val="006F3C78"/>
    <w:rsid w:val="006F40C6"/>
    <w:rsid w:val="006F4496"/>
    <w:rsid w:val="006F462E"/>
    <w:rsid w:val="006F7FBE"/>
    <w:rsid w:val="007003B3"/>
    <w:rsid w:val="00700C60"/>
    <w:rsid w:val="00701116"/>
    <w:rsid w:val="007016BD"/>
    <w:rsid w:val="00701854"/>
    <w:rsid w:val="007018C9"/>
    <w:rsid w:val="00704F75"/>
    <w:rsid w:val="0070502B"/>
    <w:rsid w:val="00705C08"/>
    <w:rsid w:val="00705CAB"/>
    <w:rsid w:val="00706CFE"/>
    <w:rsid w:val="0070768D"/>
    <w:rsid w:val="00707D2F"/>
    <w:rsid w:val="0071146A"/>
    <w:rsid w:val="00712608"/>
    <w:rsid w:val="00712AB4"/>
    <w:rsid w:val="00713C44"/>
    <w:rsid w:val="00714A23"/>
    <w:rsid w:val="00714CF2"/>
    <w:rsid w:val="00715B55"/>
    <w:rsid w:val="00716190"/>
    <w:rsid w:val="00716679"/>
    <w:rsid w:val="007169BB"/>
    <w:rsid w:val="00720693"/>
    <w:rsid w:val="00721D2B"/>
    <w:rsid w:val="00721D6C"/>
    <w:rsid w:val="00722040"/>
    <w:rsid w:val="0072346B"/>
    <w:rsid w:val="007249E1"/>
    <w:rsid w:val="00724CCF"/>
    <w:rsid w:val="00724D0C"/>
    <w:rsid w:val="007271F9"/>
    <w:rsid w:val="00730602"/>
    <w:rsid w:val="00730AB1"/>
    <w:rsid w:val="0073174E"/>
    <w:rsid w:val="00732521"/>
    <w:rsid w:val="00734A5B"/>
    <w:rsid w:val="0073580B"/>
    <w:rsid w:val="00736069"/>
    <w:rsid w:val="00736187"/>
    <w:rsid w:val="007367A0"/>
    <w:rsid w:val="0074026F"/>
    <w:rsid w:val="00740BD5"/>
    <w:rsid w:val="007429F6"/>
    <w:rsid w:val="00744E76"/>
    <w:rsid w:val="007458F8"/>
    <w:rsid w:val="00745A52"/>
    <w:rsid w:val="007517A9"/>
    <w:rsid w:val="00752A3E"/>
    <w:rsid w:val="007532C2"/>
    <w:rsid w:val="00754FE8"/>
    <w:rsid w:val="00755436"/>
    <w:rsid w:val="00755F7E"/>
    <w:rsid w:val="00756F0E"/>
    <w:rsid w:val="007575AE"/>
    <w:rsid w:val="007612A6"/>
    <w:rsid w:val="00761A1B"/>
    <w:rsid w:val="00762F2B"/>
    <w:rsid w:val="007646A0"/>
    <w:rsid w:val="00764CCA"/>
    <w:rsid w:val="007654CF"/>
    <w:rsid w:val="00765ABC"/>
    <w:rsid w:val="00765B00"/>
    <w:rsid w:val="00767C53"/>
    <w:rsid w:val="00767F9C"/>
    <w:rsid w:val="00770361"/>
    <w:rsid w:val="00771434"/>
    <w:rsid w:val="00772016"/>
    <w:rsid w:val="007745F8"/>
    <w:rsid w:val="00774DA4"/>
    <w:rsid w:val="00776752"/>
    <w:rsid w:val="00777A8E"/>
    <w:rsid w:val="00777B63"/>
    <w:rsid w:val="00781047"/>
    <w:rsid w:val="00781F0F"/>
    <w:rsid w:val="00782405"/>
    <w:rsid w:val="007836D5"/>
    <w:rsid w:val="00784972"/>
    <w:rsid w:val="00784C90"/>
    <w:rsid w:val="007867B6"/>
    <w:rsid w:val="00786FED"/>
    <w:rsid w:val="00793D4D"/>
    <w:rsid w:val="0079406F"/>
    <w:rsid w:val="0079536B"/>
    <w:rsid w:val="007963E2"/>
    <w:rsid w:val="0079754A"/>
    <w:rsid w:val="00797747"/>
    <w:rsid w:val="007A30FB"/>
    <w:rsid w:val="007A30FC"/>
    <w:rsid w:val="007A3D83"/>
    <w:rsid w:val="007A3F64"/>
    <w:rsid w:val="007A413A"/>
    <w:rsid w:val="007A4424"/>
    <w:rsid w:val="007A4613"/>
    <w:rsid w:val="007A5BA1"/>
    <w:rsid w:val="007A5DFC"/>
    <w:rsid w:val="007A7F58"/>
    <w:rsid w:val="007B0061"/>
    <w:rsid w:val="007B0D22"/>
    <w:rsid w:val="007B1855"/>
    <w:rsid w:val="007B27DA"/>
    <w:rsid w:val="007B4812"/>
    <w:rsid w:val="007B495F"/>
    <w:rsid w:val="007B5C8B"/>
    <w:rsid w:val="007B600E"/>
    <w:rsid w:val="007B632F"/>
    <w:rsid w:val="007B7279"/>
    <w:rsid w:val="007C0141"/>
    <w:rsid w:val="007C0F64"/>
    <w:rsid w:val="007C579D"/>
    <w:rsid w:val="007C5DD0"/>
    <w:rsid w:val="007C64AD"/>
    <w:rsid w:val="007C67DC"/>
    <w:rsid w:val="007C720B"/>
    <w:rsid w:val="007C7A0F"/>
    <w:rsid w:val="007C7F5F"/>
    <w:rsid w:val="007D2AA5"/>
    <w:rsid w:val="007D31BF"/>
    <w:rsid w:val="007D331B"/>
    <w:rsid w:val="007D4EF1"/>
    <w:rsid w:val="007D6A00"/>
    <w:rsid w:val="007D7552"/>
    <w:rsid w:val="007D7CB1"/>
    <w:rsid w:val="007D7FDB"/>
    <w:rsid w:val="007E06BA"/>
    <w:rsid w:val="007E09EE"/>
    <w:rsid w:val="007E0EE1"/>
    <w:rsid w:val="007E1E5D"/>
    <w:rsid w:val="007E4C98"/>
    <w:rsid w:val="007E5262"/>
    <w:rsid w:val="007E663A"/>
    <w:rsid w:val="007E720C"/>
    <w:rsid w:val="007E7DA5"/>
    <w:rsid w:val="007F0203"/>
    <w:rsid w:val="007F059A"/>
    <w:rsid w:val="007F0F4A"/>
    <w:rsid w:val="007F184D"/>
    <w:rsid w:val="007F3BBA"/>
    <w:rsid w:val="007F406F"/>
    <w:rsid w:val="007F57FD"/>
    <w:rsid w:val="007F752F"/>
    <w:rsid w:val="007F7772"/>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2192"/>
    <w:rsid w:val="0081221C"/>
    <w:rsid w:val="00813282"/>
    <w:rsid w:val="00813752"/>
    <w:rsid w:val="00813D44"/>
    <w:rsid w:val="00814234"/>
    <w:rsid w:val="00814305"/>
    <w:rsid w:val="00814DCD"/>
    <w:rsid w:val="00815042"/>
    <w:rsid w:val="008211CF"/>
    <w:rsid w:val="00823275"/>
    <w:rsid w:val="00823DC0"/>
    <w:rsid w:val="00825128"/>
    <w:rsid w:val="008251A9"/>
    <w:rsid w:val="00830747"/>
    <w:rsid w:val="00830E3D"/>
    <w:rsid w:val="00831317"/>
    <w:rsid w:val="00832EC5"/>
    <w:rsid w:val="008332F0"/>
    <w:rsid w:val="00834383"/>
    <w:rsid w:val="008355BE"/>
    <w:rsid w:val="0083629E"/>
    <w:rsid w:val="0083668F"/>
    <w:rsid w:val="00836D81"/>
    <w:rsid w:val="00842D55"/>
    <w:rsid w:val="00842E75"/>
    <w:rsid w:val="00843F72"/>
    <w:rsid w:val="0084509D"/>
    <w:rsid w:val="00845199"/>
    <w:rsid w:val="0084566D"/>
    <w:rsid w:val="00847A75"/>
    <w:rsid w:val="00847B3B"/>
    <w:rsid w:val="00850188"/>
    <w:rsid w:val="008505FE"/>
    <w:rsid w:val="0085106B"/>
    <w:rsid w:val="0085224E"/>
    <w:rsid w:val="008524D2"/>
    <w:rsid w:val="00852530"/>
    <w:rsid w:val="00853421"/>
    <w:rsid w:val="00853A3E"/>
    <w:rsid w:val="00853AF8"/>
    <w:rsid w:val="0085421E"/>
    <w:rsid w:val="00855FDA"/>
    <w:rsid w:val="00860309"/>
    <w:rsid w:val="0086077C"/>
    <w:rsid w:val="00861211"/>
    <w:rsid w:val="00862E50"/>
    <w:rsid w:val="00862FF5"/>
    <w:rsid w:val="00863CFC"/>
    <w:rsid w:val="00864860"/>
    <w:rsid w:val="008649A0"/>
    <w:rsid w:val="00865D94"/>
    <w:rsid w:val="00873631"/>
    <w:rsid w:val="00873C84"/>
    <w:rsid w:val="0087579B"/>
    <w:rsid w:val="0087613B"/>
    <w:rsid w:val="008768CA"/>
    <w:rsid w:val="00876DB3"/>
    <w:rsid w:val="00880139"/>
    <w:rsid w:val="008816A1"/>
    <w:rsid w:val="00882217"/>
    <w:rsid w:val="008837C4"/>
    <w:rsid w:val="00884E62"/>
    <w:rsid w:val="00885CB6"/>
    <w:rsid w:val="008865C9"/>
    <w:rsid w:val="008868F9"/>
    <w:rsid w:val="00886A82"/>
    <w:rsid w:val="00890A35"/>
    <w:rsid w:val="0089163D"/>
    <w:rsid w:val="00891AE6"/>
    <w:rsid w:val="008931AF"/>
    <w:rsid w:val="00893AB4"/>
    <w:rsid w:val="00895B3A"/>
    <w:rsid w:val="00896383"/>
    <w:rsid w:val="0089783B"/>
    <w:rsid w:val="008A02EA"/>
    <w:rsid w:val="008A284D"/>
    <w:rsid w:val="008A38E7"/>
    <w:rsid w:val="008A3F0E"/>
    <w:rsid w:val="008A5C75"/>
    <w:rsid w:val="008A5CD7"/>
    <w:rsid w:val="008A6B14"/>
    <w:rsid w:val="008A6D4A"/>
    <w:rsid w:val="008A7069"/>
    <w:rsid w:val="008A7653"/>
    <w:rsid w:val="008A7F43"/>
    <w:rsid w:val="008B20D9"/>
    <w:rsid w:val="008B31BE"/>
    <w:rsid w:val="008B4006"/>
    <w:rsid w:val="008B5866"/>
    <w:rsid w:val="008B799E"/>
    <w:rsid w:val="008C0862"/>
    <w:rsid w:val="008C23FC"/>
    <w:rsid w:val="008C2AC0"/>
    <w:rsid w:val="008C2E01"/>
    <w:rsid w:val="008C384C"/>
    <w:rsid w:val="008C3D93"/>
    <w:rsid w:val="008C4E26"/>
    <w:rsid w:val="008C6DA6"/>
    <w:rsid w:val="008C708F"/>
    <w:rsid w:val="008C7299"/>
    <w:rsid w:val="008D0507"/>
    <w:rsid w:val="008D10AC"/>
    <w:rsid w:val="008D135B"/>
    <w:rsid w:val="008D24E0"/>
    <w:rsid w:val="008D2AEC"/>
    <w:rsid w:val="008D354E"/>
    <w:rsid w:val="008D6090"/>
    <w:rsid w:val="008D699F"/>
    <w:rsid w:val="008D6F97"/>
    <w:rsid w:val="008D7297"/>
    <w:rsid w:val="008E07E3"/>
    <w:rsid w:val="008E088E"/>
    <w:rsid w:val="008E13CD"/>
    <w:rsid w:val="008E20C6"/>
    <w:rsid w:val="008E21A0"/>
    <w:rsid w:val="008E2F59"/>
    <w:rsid w:val="008E31AB"/>
    <w:rsid w:val="008E5C50"/>
    <w:rsid w:val="008E5EFD"/>
    <w:rsid w:val="008E6C37"/>
    <w:rsid w:val="008E6C6B"/>
    <w:rsid w:val="008E6E34"/>
    <w:rsid w:val="008F1127"/>
    <w:rsid w:val="008F294F"/>
    <w:rsid w:val="008F297C"/>
    <w:rsid w:val="008F29A0"/>
    <w:rsid w:val="008F44E2"/>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7100"/>
    <w:rsid w:val="00907134"/>
    <w:rsid w:val="009073D2"/>
    <w:rsid w:val="00907D6A"/>
    <w:rsid w:val="009114D7"/>
    <w:rsid w:val="00912543"/>
    <w:rsid w:val="009130CC"/>
    <w:rsid w:val="0091348E"/>
    <w:rsid w:val="00914551"/>
    <w:rsid w:val="0091477C"/>
    <w:rsid w:val="009155D4"/>
    <w:rsid w:val="0091715E"/>
    <w:rsid w:val="00917CCB"/>
    <w:rsid w:val="00917EDB"/>
    <w:rsid w:val="00920280"/>
    <w:rsid w:val="009204B3"/>
    <w:rsid w:val="009219A6"/>
    <w:rsid w:val="009259E1"/>
    <w:rsid w:val="009260C8"/>
    <w:rsid w:val="0092633B"/>
    <w:rsid w:val="00926826"/>
    <w:rsid w:val="00927138"/>
    <w:rsid w:val="00931CF3"/>
    <w:rsid w:val="00932536"/>
    <w:rsid w:val="00934D8D"/>
    <w:rsid w:val="00935404"/>
    <w:rsid w:val="0093664C"/>
    <w:rsid w:val="00936982"/>
    <w:rsid w:val="0094046B"/>
    <w:rsid w:val="00941EBE"/>
    <w:rsid w:val="00942764"/>
    <w:rsid w:val="00942EC2"/>
    <w:rsid w:val="0094391E"/>
    <w:rsid w:val="009439AA"/>
    <w:rsid w:val="00944DD1"/>
    <w:rsid w:val="00945166"/>
    <w:rsid w:val="00946FFF"/>
    <w:rsid w:val="00947014"/>
    <w:rsid w:val="0095036D"/>
    <w:rsid w:val="00950925"/>
    <w:rsid w:val="00951DB7"/>
    <w:rsid w:val="00956FAF"/>
    <w:rsid w:val="00957B2E"/>
    <w:rsid w:val="00960D99"/>
    <w:rsid w:val="00962451"/>
    <w:rsid w:val="00963F10"/>
    <w:rsid w:val="00964084"/>
    <w:rsid w:val="009642D9"/>
    <w:rsid w:val="00967BD3"/>
    <w:rsid w:val="00971E0A"/>
    <w:rsid w:val="00972856"/>
    <w:rsid w:val="00973C38"/>
    <w:rsid w:val="0097489D"/>
    <w:rsid w:val="00975501"/>
    <w:rsid w:val="00977E36"/>
    <w:rsid w:val="00980D68"/>
    <w:rsid w:val="009818FE"/>
    <w:rsid w:val="009832F5"/>
    <w:rsid w:val="009842D4"/>
    <w:rsid w:val="0098635D"/>
    <w:rsid w:val="009873B3"/>
    <w:rsid w:val="00987C06"/>
    <w:rsid w:val="0099012A"/>
    <w:rsid w:val="009907ED"/>
    <w:rsid w:val="00990A3F"/>
    <w:rsid w:val="00992108"/>
    <w:rsid w:val="00992DEF"/>
    <w:rsid w:val="00992ED8"/>
    <w:rsid w:val="00994908"/>
    <w:rsid w:val="009951EA"/>
    <w:rsid w:val="00995755"/>
    <w:rsid w:val="00995C10"/>
    <w:rsid w:val="009976C1"/>
    <w:rsid w:val="009A0A63"/>
    <w:rsid w:val="009A174A"/>
    <w:rsid w:val="009A1A26"/>
    <w:rsid w:val="009A2AB2"/>
    <w:rsid w:val="009A32D3"/>
    <w:rsid w:val="009A529F"/>
    <w:rsid w:val="009A566A"/>
    <w:rsid w:val="009A5F56"/>
    <w:rsid w:val="009A6A3D"/>
    <w:rsid w:val="009B0E82"/>
    <w:rsid w:val="009B2F70"/>
    <w:rsid w:val="009B3264"/>
    <w:rsid w:val="009B3DF5"/>
    <w:rsid w:val="009B489D"/>
    <w:rsid w:val="009B5980"/>
    <w:rsid w:val="009B61AB"/>
    <w:rsid w:val="009B67DE"/>
    <w:rsid w:val="009B6F32"/>
    <w:rsid w:val="009B7864"/>
    <w:rsid w:val="009B7F41"/>
    <w:rsid w:val="009C0366"/>
    <w:rsid w:val="009C1663"/>
    <w:rsid w:val="009C1931"/>
    <w:rsid w:val="009C23C0"/>
    <w:rsid w:val="009C3119"/>
    <w:rsid w:val="009C54B3"/>
    <w:rsid w:val="009C5528"/>
    <w:rsid w:val="009C5538"/>
    <w:rsid w:val="009C64BA"/>
    <w:rsid w:val="009C797B"/>
    <w:rsid w:val="009D091F"/>
    <w:rsid w:val="009D11B2"/>
    <w:rsid w:val="009D1DEA"/>
    <w:rsid w:val="009D1F56"/>
    <w:rsid w:val="009D22C4"/>
    <w:rsid w:val="009D310D"/>
    <w:rsid w:val="009D32FD"/>
    <w:rsid w:val="009D467C"/>
    <w:rsid w:val="009D4D15"/>
    <w:rsid w:val="009D61F3"/>
    <w:rsid w:val="009D7601"/>
    <w:rsid w:val="009E033E"/>
    <w:rsid w:val="009E06FB"/>
    <w:rsid w:val="009E280C"/>
    <w:rsid w:val="009E36AB"/>
    <w:rsid w:val="009E4942"/>
    <w:rsid w:val="009E4E96"/>
    <w:rsid w:val="009F07A9"/>
    <w:rsid w:val="009F2202"/>
    <w:rsid w:val="009F2DBC"/>
    <w:rsid w:val="009F37B7"/>
    <w:rsid w:val="009F3D64"/>
    <w:rsid w:val="009F4129"/>
    <w:rsid w:val="009F50B0"/>
    <w:rsid w:val="009F5DD3"/>
    <w:rsid w:val="009F6E62"/>
    <w:rsid w:val="009F7512"/>
    <w:rsid w:val="00A00228"/>
    <w:rsid w:val="00A0159F"/>
    <w:rsid w:val="00A01FBB"/>
    <w:rsid w:val="00A0334D"/>
    <w:rsid w:val="00A04395"/>
    <w:rsid w:val="00A04DA3"/>
    <w:rsid w:val="00A063D7"/>
    <w:rsid w:val="00A10400"/>
    <w:rsid w:val="00A10D80"/>
    <w:rsid w:val="00A10F02"/>
    <w:rsid w:val="00A10F26"/>
    <w:rsid w:val="00A118DA"/>
    <w:rsid w:val="00A11FDA"/>
    <w:rsid w:val="00A1331E"/>
    <w:rsid w:val="00A1493D"/>
    <w:rsid w:val="00A164B4"/>
    <w:rsid w:val="00A2205A"/>
    <w:rsid w:val="00A22900"/>
    <w:rsid w:val="00A22D4C"/>
    <w:rsid w:val="00A22F42"/>
    <w:rsid w:val="00A232A1"/>
    <w:rsid w:val="00A23974"/>
    <w:rsid w:val="00A23B81"/>
    <w:rsid w:val="00A2413E"/>
    <w:rsid w:val="00A243FC"/>
    <w:rsid w:val="00A2491A"/>
    <w:rsid w:val="00A24C9B"/>
    <w:rsid w:val="00A24E81"/>
    <w:rsid w:val="00A25D6A"/>
    <w:rsid w:val="00A26956"/>
    <w:rsid w:val="00A273B8"/>
    <w:rsid w:val="00A27486"/>
    <w:rsid w:val="00A3018F"/>
    <w:rsid w:val="00A3053B"/>
    <w:rsid w:val="00A31FEE"/>
    <w:rsid w:val="00A32688"/>
    <w:rsid w:val="00A333DC"/>
    <w:rsid w:val="00A3383C"/>
    <w:rsid w:val="00A34846"/>
    <w:rsid w:val="00A34B12"/>
    <w:rsid w:val="00A35695"/>
    <w:rsid w:val="00A35850"/>
    <w:rsid w:val="00A3678F"/>
    <w:rsid w:val="00A37387"/>
    <w:rsid w:val="00A409F5"/>
    <w:rsid w:val="00A418BA"/>
    <w:rsid w:val="00A45481"/>
    <w:rsid w:val="00A465F4"/>
    <w:rsid w:val="00A46BA4"/>
    <w:rsid w:val="00A46C06"/>
    <w:rsid w:val="00A47272"/>
    <w:rsid w:val="00A4791B"/>
    <w:rsid w:val="00A47DBD"/>
    <w:rsid w:val="00A51B0A"/>
    <w:rsid w:val="00A52615"/>
    <w:rsid w:val="00A53724"/>
    <w:rsid w:val="00A53816"/>
    <w:rsid w:val="00A539F1"/>
    <w:rsid w:val="00A55181"/>
    <w:rsid w:val="00A56066"/>
    <w:rsid w:val="00A56231"/>
    <w:rsid w:val="00A573BC"/>
    <w:rsid w:val="00A579DA"/>
    <w:rsid w:val="00A57EBD"/>
    <w:rsid w:val="00A607B9"/>
    <w:rsid w:val="00A628AF"/>
    <w:rsid w:val="00A63389"/>
    <w:rsid w:val="00A6343C"/>
    <w:rsid w:val="00A6566F"/>
    <w:rsid w:val="00A66C99"/>
    <w:rsid w:val="00A715D9"/>
    <w:rsid w:val="00A73129"/>
    <w:rsid w:val="00A7392B"/>
    <w:rsid w:val="00A748B0"/>
    <w:rsid w:val="00A75719"/>
    <w:rsid w:val="00A7682A"/>
    <w:rsid w:val="00A77BC5"/>
    <w:rsid w:val="00A80278"/>
    <w:rsid w:val="00A806D3"/>
    <w:rsid w:val="00A80910"/>
    <w:rsid w:val="00A8146C"/>
    <w:rsid w:val="00A81503"/>
    <w:rsid w:val="00A82346"/>
    <w:rsid w:val="00A823DF"/>
    <w:rsid w:val="00A82477"/>
    <w:rsid w:val="00A827F6"/>
    <w:rsid w:val="00A82EA7"/>
    <w:rsid w:val="00A82F73"/>
    <w:rsid w:val="00A83582"/>
    <w:rsid w:val="00A87885"/>
    <w:rsid w:val="00A87FFA"/>
    <w:rsid w:val="00A91203"/>
    <w:rsid w:val="00A919DF"/>
    <w:rsid w:val="00A92738"/>
    <w:rsid w:val="00A92BA1"/>
    <w:rsid w:val="00A92D7B"/>
    <w:rsid w:val="00A92E1E"/>
    <w:rsid w:val="00A95B36"/>
    <w:rsid w:val="00A97AA9"/>
    <w:rsid w:val="00A97D69"/>
    <w:rsid w:val="00AA1375"/>
    <w:rsid w:val="00AA1659"/>
    <w:rsid w:val="00AA18D2"/>
    <w:rsid w:val="00AA2886"/>
    <w:rsid w:val="00AA41B4"/>
    <w:rsid w:val="00AA497C"/>
    <w:rsid w:val="00AA5762"/>
    <w:rsid w:val="00AA5B53"/>
    <w:rsid w:val="00AB0225"/>
    <w:rsid w:val="00AB1CCA"/>
    <w:rsid w:val="00AB25E1"/>
    <w:rsid w:val="00AB2977"/>
    <w:rsid w:val="00AB42D2"/>
    <w:rsid w:val="00AB4AA8"/>
    <w:rsid w:val="00AB4C93"/>
    <w:rsid w:val="00AB773F"/>
    <w:rsid w:val="00AC1633"/>
    <w:rsid w:val="00AC2021"/>
    <w:rsid w:val="00AC2304"/>
    <w:rsid w:val="00AC35E4"/>
    <w:rsid w:val="00AC57E2"/>
    <w:rsid w:val="00AC6BC6"/>
    <w:rsid w:val="00AD15F2"/>
    <w:rsid w:val="00AD1CA5"/>
    <w:rsid w:val="00AD26CD"/>
    <w:rsid w:val="00AD3D3C"/>
    <w:rsid w:val="00AD41A2"/>
    <w:rsid w:val="00AD5E68"/>
    <w:rsid w:val="00AD774D"/>
    <w:rsid w:val="00AD7D8D"/>
    <w:rsid w:val="00AE1730"/>
    <w:rsid w:val="00AE3471"/>
    <w:rsid w:val="00AE358C"/>
    <w:rsid w:val="00AE4BA3"/>
    <w:rsid w:val="00AE65E2"/>
    <w:rsid w:val="00AF1BFF"/>
    <w:rsid w:val="00AF1EC9"/>
    <w:rsid w:val="00AF24BF"/>
    <w:rsid w:val="00AF298A"/>
    <w:rsid w:val="00AF3FA1"/>
    <w:rsid w:val="00AF5B49"/>
    <w:rsid w:val="00AF6A90"/>
    <w:rsid w:val="00AF7065"/>
    <w:rsid w:val="00B00B60"/>
    <w:rsid w:val="00B01C2D"/>
    <w:rsid w:val="00B0267E"/>
    <w:rsid w:val="00B06319"/>
    <w:rsid w:val="00B1145D"/>
    <w:rsid w:val="00B13DFE"/>
    <w:rsid w:val="00B14BA3"/>
    <w:rsid w:val="00B150BB"/>
    <w:rsid w:val="00B15449"/>
    <w:rsid w:val="00B15E5B"/>
    <w:rsid w:val="00B161FC"/>
    <w:rsid w:val="00B16735"/>
    <w:rsid w:val="00B16EEA"/>
    <w:rsid w:val="00B20D10"/>
    <w:rsid w:val="00B2103A"/>
    <w:rsid w:val="00B212C2"/>
    <w:rsid w:val="00B220E6"/>
    <w:rsid w:val="00B2232A"/>
    <w:rsid w:val="00B24927"/>
    <w:rsid w:val="00B2499B"/>
    <w:rsid w:val="00B24F88"/>
    <w:rsid w:val="00B2518A"/>
    <w:rsid w:val="00B266FB"/>
    <w:rsid w:val="00B26986"/>
    <w:rsid w:val="00B27945"/>
    <w:rsid w:val="00B27BC4"/>
    <w:rsid w:val="00B30297"/>
    <w:rsid w:val="00B31AB7"/>
    <w:rsid w:val="00B31DD1"/>
    <w:rsid w:val="00B35ECD"/>
    <w:rsid w:val="00B36D0D"/>
    <w:rsid w:val="00B37F5A"/>
    <w:rsid w:val="00B41F6A"/>
    <w:rsid w:val="00B4239E"/>
    <w:rsid w:val="00B42E7A"/>
    <w:rsid w:val="00B435F4"/>
    <w:rsid w:val="00B43D0E"/>
    <w:rsid w:val="00B47F28"/>
    <w:rsid w:val="00B50CA3"/>
    <w:rsid w:val="00B5160C"/>
    <w:rsid w:val="00B536DD"/>
    <w:rsid w:val="00B544E7"/>
    <w:rsid w:val="00B54724"/>
    <w:rsid w:val="00B549BE"/>
    <w:rsid w:val="00B54A26"/>
    <w:rsid w:val="00B54FF5"/>
    <w:rsid w:val="00B567D4"/>
    <w:rsid w:val="00B56B62"/>
    <w:rsid w:val="00B57479"/>
    <w:rsid w:val="00B60307"/>
    <w:rsid w:val="00B60544"/>
    <w:rsid w:val="00B6125C"/>
    <w:rsid w:val="00B62FF6"/>
    <w:rsid w:val="00B637B6"/>
    <w:rsid w:val="00B64844"/>
    <w:rsid w:val="00B66B1B"/>
    <w:rsid w:val="00B66C3E"/>
    <w:rsid w:val="00B673CA"/>
    <w:rsid w:val="00B674C3"/>
    <w:rsid w:val="00B75537"/>
    <w:rsid w:val="00B75D4E"/>
    <w:rsid w:val="00B75DC9"/>
    <w:rsid w:val="00B76AFB"/>
    <w:rsid w:val="00B770CB"/>
    <w:rsid w:val="00B773DC"/>
    <w:rsid w:val="00B80E28"/>
    <w:rsid w:val="00B81212"/>
    <w:rsid w:val="00B8188B"/>
    <w:rsid w:val="00B8586C"/>
    <w:rsid w:val="00B87E4A"/>
    <w:rsid w:val="00B91CEE"/>
    <w:rsid w:val="00B93086"/>
    <w:rsid w:val="00B9366B"/>
    <w:rsid w:val="00B93EDE"/>
    <w:rsid w:val="00B94F9D"/>
    <w:rsid w:val="00B966D1"/>
    <w:rsid w:val="00B9679F"/>
    <w:rsid w:val="00B97FAF"/>
    <w:rsid w:val="00BA19ED"/>
    <w:rsid w:val="00BA21E2"/>
    <w:rsid w:val="00BA3726"/>
    <w:rsid w:val="00BA4B8D"/>
    <w:rsid w:val="00BA66A0"/>
    <w:rsid w:val="00BA6CA9"/>
    <w:rsid w:val="00BA6F8A"/>
    <w:rsid w:val="00BB0709"/>
    <w:rsid w:val="00BB0BF7"/>
    <w:rsid w:val="00BB14EC"/>
    <w:rsid w:val="00BB16D8"/>
    <w:rsid w:val="00BB343D"/>
    <w:rsid w:val="00BB49FA"/>
    <w:rsid w:val="00BB6225"/>
    <w:rsid w:val="00BB6DFC"/>
    <w:rsid w:val="00BB6EC3"/>
    <w:rsid w:val="00BB71C8"/>
    <w:rsid w:val="00BC0110"/>
    <w:rsid w:val="00BC0835"/>
    <w:rsid w:val="00BC0F7D"/>
    <w:rsid w:val="00BC1100"/>
    <w:rsid w:val="00BC1529"/>
    <w:rsid w:val="00BC3FC8"/>
    <w:rsid w:val="00BC4518"/>
    <w:rsid w:val="00BC515C"/>
    <w:rsid w:val="00BC70A0"/>
    <w:rsid w:val="00BC7E16"/>
    <w:rsid w:val="00BD0EC6"/>
    <w:rsid w:val="00BD11F4"/>
    <w:rsid w:val="00BD15DD"/>
    <w:rsid w:val="00BD1F61"/>
    <w:rsid w:val="00BD26AD"/>
    <w:rsid w:val="00BD297D"/>
    <w:rsid w:val="00BD3FB7"/>
    <w:rsid w:val="00BD469F"/>
    <w:rsid w:val="00BD5528"/>
    <w:rsid w:val="00BD6304"/>
    <w:rsid w:val="00BD69E3"/>
    <w:rsid w:val="00BD6E98"/>
    <w:rsid w:val="00BD6F01"/>
    <w:rsid w:val="00BD760F"/>
    <w:rsid w:val="00BD76AB"/>
    <w:rsid w:val="00BD7D31"/>
    <w:rsid w:val="00BE2B40"/>
    <w:rsid w:val="00BE30D3"/>
    <w:rsid w:val="00BE3255"/>
    <w:rsid w:val="00BE3344"/>
    <w:rsid w:val="00BE3E36"/>
    <w:rsid w:val="00BE4299"/>
    <w:rsid w:val="00BE4C6E"/>
    <w:rsid w:val="00BF05A6"/>
    <w:rsid w:val="00BF089F"/>
    <w:rsid w:val="00BF128E"/>
    <w:rsid w:val="00BF156E"/>
    <w:rsid w:val="00BF2C65"/>
    <w:rsid w:val="00BF427A"/>
    <w:rsid w:val="00BF4DAF"/>
    <w:rsid w:val="00BF523A"/>
    <w:rsid w:val="00BF5C8B"/>
    <w:rsid w:val="00BF5E19"/>
    <w:rsid w:val="00C007C2"/>
    <w:rsid w:val="00C013C5"/>
    <w:rsid w:val="00C01CD7"/>
    <w:rsid w:val="00C01D21"/>
    <w:rsid w:val="00C03963"/>
    <w:rsid w:val="00C05594"/>
    <w:rsid w:val="00C072E1"/>
    <w:rsid w:val="00C074C7"/>
    <w:rsid w:val="00C074DD"/>
    <w:rsid w:val="00C07EFD"/>
    <w:rsid w:val="00C07F4F"/>
    <w:rsid w:val="00C11996"/>
    <w:rsid w:val="00C11EBB"/>
    <w:rsid w:val="00C13636"/>
    <w:rsid w:val="00C13872"/>
    <w:rsid w:val="00C146D0"/>
    <w:rsid w:val="00C1496A"/>
    <w:rsid w:val="00C14C34"/>
    <w:rsid w:val="00C15BF2"/>
    <w:rsid w:val="00C16DE5"/>
    <w:rsid w:val="00C170C1"/>
    <w:rsid w:val="00C21B88"/>
    <w:rsid w:val="00C21C3D"/>
    <w:rsid w:val="00C23E05"/>
    <w:rsid w:val="00C2496B"/>
    <w:rsid w:val="00C25B79"/>
    <w:rsid w:val="00C25BC2"/>
    <w:rsid w:val="00C25E71"/>
    <w:rsid w:val="00C27AEB"/>
    <w:rsid w:val="00C27DB3"/>
    <w:rsid w:val="00C309A7"/>
    <w:rsid w:val="00C312AB"/>
    <w:rsid w:val="00C313C6"/>
    <w:rsid w:val="00C31A94"/>
    <w:rsid w:val="00C324C2"/>
    <w:rsid w:val="00C32686"/>
    <w:rsid w:val="00C33079"/>
    <w:rsid w:val="00C35479"/>
    <w:rsid w:val="00C36308"/>
    <w:rsid w:val="00C37F22"/>
    <w:rsid w:val="00C402AA"/>
    <w:rsid w:val="00C4071F"/>
    <w:rsid w:val="00C45231"/>
    <w:rsid w:val="00C507E4"/>
    <w:rsid w:val="00C509AC"/>
    <w:rsid w:val="00C50CAD"/>
    <w:rsid w:val="00C5168F"/>
    <w:rsid w:val="00C539FB"/>
    <w:rsid w:val="00C54625"/>
    <w:rsid w:val="00C54743"/>
    <w:rsid w:val="00C54AA2"/>
    <w:rsid w:val="00C55CB2"/>
    <w:rsid w:val="00C57C3A"/>
    <w:rsid w:val="00C604E0"/>
    <w:rsid w:val="00C607E3"/>
    <w:rsid w:val="00C60857"/>
    <w:rsid w:val="00C60987"/>
    <w:rsid w:val="00C61247"/>
    <w:rsid w:val="00C6259E"/>
    <w:rsid w:val="00C626B8"/>
    <w:rsid w:val="00C6297C"/>
    <w:rsid w:val="00C635AD"/>
    <w:rsid w:val="00C64192"/>
    <w:rsid w:val="00C64BB7"/>
    <w:rsid w:val="00C656EF"/>
    <w:rsid w:val="00C6590A"/>
    <w:rsid w:val="00C6660A"/>
    <w:rsid w:val="00C66624"/>
    <w:rsid w:val="00C66C6E"/>
    <w:rsid w:val="00C66E67"/>
    <w:rsid w:val="00C71946"/>
    <w:rsid w:val="00C71FDB"/>
    <w:rsid w:val="00C72697"/>
    <w:rsid w:val="00C72833"/>
    <w:rsid w:val="00C748CB"/>
    <w:rsid w:val="00C74EC6"/>
    <w:rsid w:val="00C75131"/>
    <w:rsid w:val="00C756F7"/>
    <w:rsid w:val="00C777CD"/>
    <w:rsid w:val="00C809DA"/>
    <w:rsid w:val="00C80F1D"/>
    <w:rsid w:val="00C835D2"/>
    <w:rsid w:val="00C83B06"/>
    <w:rsid w:val="00C843A4"/>
    <w:rsid w:val="00C8591D"/>
    <w:rsid w:val="00C87D01"/>
    <w:rsid w:val="00C91A08"/>
    <w:rsid w:val="00C928C2"/>
    <w:rsid w:val="00C93EE2"/>
    <w:rsid w:val="00C93F40"/>
    <w:rsid w:val="00C944ED"/>
    <w:rsid w:val="00C95354"/>
    <w:rsid w:val="00C96BB8"/>
    <w:rsid w:val="00C97629"/>
    <w:rsid w:val="00C97645"/>
    <w:rsid w:val="00C97729"/>
    <w:rsid w:val="00C97925"/>
    <w:rsid w:val="00CA23DD"/>
    <w:rsid w:val="00CA3D0C"/>
    <w:rsid w:val="00CA5091"/>
    <w:rsid w:val="00CA7E17"/>
    <w:rsid w:val="00CB2AD6"/>
    <w:rsid w:val="00CB42AF"/>
    <w:rsid w:val="00CB4364"/>
    <w:rsid w:val="00CB45B7"/>
    <w:rsid w:val="00CB46DB"/>
    <w:rsid w:val="00CB5065"/>
    <w:rsid w:val="00CB53F6"/>
    <w:rsid w:val="00CB658B"/>
    <w:rsid w:val="00CB6ECD"/>
    <w:rsid w:val="00CB745D"/>
    <w:rsid w:val="00CC234F"/>
    <w:rsid w:val="00CC2B4D"/>
    <w:rsid w:val="00CC45A7"/>
    <w:rsid w:val="00CC4850"/>
    <w:rsid w:val="00CC53EE"/>
    <w:rsid w:val="00CC6F66"/>
    <w:rsid w:val="00CC6FBD"/>
    <w:rsid w:val="00CC77E0"/>
    <w:rsid w:val="00CC7C8C"/>
    <w:rsid w:val="00CD196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6040"/>
    <w:rsid w:val="00CE63C2"/>
    <w:rsid w:val="00CE65F4"/>
    <w:rsid w:val="00CE663E"/>
    <w:rsid w:val="00CE7014"/>
    <w:rsid w:val="00CE7115"/>
    <w:rsid w:val="00CF5004"/>
    <w:rsid w:val="00CF6ED5"/>
    <w:rsid w:val="00CF791A"/>
    <w:rsid w:val="00D01E78"/>
    <w:rsid w:val="00D0264D"/>
    <w:rsid w:val="00D04C2B"/>
    <w:rsid w:val="00D105D8"/>
    <w:rsid w:val="00D107E7"/>
    <w:rsid w:val="00D11001"/>
    <w:rsid w:val="00D11344"/>
    <w:rsid w:val="00D11C79"/>
    <w:rsid w:val="00D11E55"/>
    <w:rsid w:val="00D12C53"/>
    <w:rsid w:val="00D13E0E"/>
    <w:rsid w:val="00D13F73"/>
    <w:rsid w:val="00D14696"/>
    <w:rsid w:val="00D14E04"/>
    <w:rsid w:val="00D1707A"/>
    <w:rsid w:val="00D200A3"/>
    <w:rsid w:val="00D20E45"/>
    <w:rsid w:val="00D21645"/>
    <w:rsid w:val="00D26114"/>
    <w:rsid w:val="00D26D10"/>
    <w:rsid w:val="00D27A54"/>
    <w:rsid w:val="00D27C0F"/>
    <w:rsid w:val="00D30223"/>
    <w:rsid w:val="00D31DB0"/>
    <w:rsid w:val="00D335F2"/>
    <w:rsid w:val="00D3634B"/>
    <w:rsid w:val="00D368D2"/>
    <w:rsid w:val="00D36FA0"/>
    <w:rsid w:val="00D371D2"/>
    <w:rsid w:val="00D41EF4"/>
    <w:rsid w:val="00D4206C"/>
    <w:rsid w:val="00D42ABC"/>
    <w:rsid w:val="00D42B3F"/>
    <w:rsid w:val="00D42C57"/>
    <w:rsid w:val="00D43703"/>
    <w:rsid w:val="00D43C40"/>
    <w:rsid w:val="00D44D77"/>
    <w:rsid w:val="00D4511C"/>
    <w:rsid w:val="00D452F1"/>
    <w:rsid w:val="00D47163"/>
    <w:rsid w:val="00D47E75"/>
    <w:rsid w:val="00D50887"/>
    <w:rsid w:val="00D509AB"/>
    <w:rsid w:val="00D53543"/>
    <w:rsid w:val="00D53DDD"/>
    <w:rsid w:val="00D54435"/>
    <w:rsid w:val="00D54B84"/>
    <w:rsid w:val="00D54FFB"/>
    <w:rsid w:val="00D5618E"/>
    <w:rsid w:val="00D564A8"/>
    <w:rsid w:val="00D569BD"/>
    <w:rsid w:val="00D57972"/>
    <w:rsid w:val="00D60DBC"/>
    <w:rsid w:val="00D61C6F"/>
    <w:rsid w:val="00D62B70"/>
    <w:rsid w:val="00D636AC"/>
    <w:rsid w:val="00D63B44"/>
    <w:rsid w:val="00D63BC0"/>
    <w:rsid w:val="00D64210"/>
    <w:rsid w:val="00D645D9"/>
    <w:rsid w:val="00D64B3A"/>
    <w:rsid w:val="00D65E8F"/>
    <w:rsid w:val="00D66618"/>
    <w:rsid w:val="00D669C9"/>
    <w:rsid w:val="00D66A3B"/>
    <w:rsid w:val="00D675A9"/>
    <w:rsid w:val="00D67CDF"/>
    <w:rsid w:val="00D67F8E"/>
    <w:rsid w:val="00D705C7"/>
    <w:rsid w:val="00D716DE"/>
    <w:rsid w:val="00D71CCD"/>
    <w:rsid w:val="00D727A7"/>
    <w:rsid w:val="00D738D6"/>
    <w:rsid w:val="00D73FA1"/>
    <w:rsid w:val="00D7446E"/>
    <w:rsid w:val="00D7490A"/>
    <w:rsid w:val="00D755EB"/>
    <w:rsid w:val="00D7563F"/>
    <w:rsid w:val="00D76048"/>
    <w:rsid w:val="00D769F0"/>
    <w:rsid w:val="00D774FC"/>
    <w:rsid w:val="00D77BDA"/>
    <w:rsid w:val="00D80432"/>
    <w:rsid w:val="00D8114C"/>
    <w:rsid w:val="00D812B3"/>
    <w:rsid w:val="00D81A09"/>
    <w:rsid w:val="00D863A9"/>
    <w:rsid w:val="00D864AE"/>
    <w:rsid w:val="00D87E00"/>
    <w:rsid w:val="00D90781"/>
    <w:rsid w:val="00D9134D"/>
    <w:rsid w:val="00D9151D"/>
    <w:rsid w:val="00D91C27"/>
    <w:rsid w:val="00D930BF"/>
    <w:rsid w:val="00D94B99"/>
    <w:rsid w:val="00D97349"/>
    <w:rsid w:val="00D97692"/>
    <w:rsid w:val="00DA1566"/>
    <w:rsid w:val="00DA5A46"/>
    <w:rsid w:val="00DA7A03"/>
    <w:rsid w:val="00DB0B49"/>
    <w:rsid w:val="00DB1658"/>
    <w:rsid w:val="00DB1818"/>
    <w:rsid w:val="00DB6836"/>
    <w:rsid w:val="00DB6898"/>
    <w:rsid w:val="00DB73CF"/>
    <w:rsid w:val="00DC0C27"/>
    <w:rsid w:val="00DC2B31"/>
    <w:rsid w:val="00DC2CF4"/>
    <w:rsid w:val="00DC2D16"/>
    <w:rsid w:val="00DC309B"/>
    <w:rsid w:val="00DC3565"/>
    <w:rsid w:val="00DC39CE"/>
    <w:rsid w:val="00DC4DA2"/>
    <w:rsid w:val="00DC5D6A"/>
    <w:rsid w:val="00DC6223"/>
    <w:rsid w:val="00DC63A3"/>
    <w:rsid w:val="00DD0748"/>
    <w:rsid w:val="00DD0782"/>
    <w:rsid w:val="00DD0EAE"/>
    <w:rsid w:val="00DD15E7"/>
    <w:rsid w:val="00DD3320"/>
    <w:rsid w:val="00DD38F6"/>
    <w:rsid w:val="00DD3D14"/>
    <w:rsid w:val="00DD4C17"/>
    <w:rsid w:val="00DD6953"/>
    <w:rsid w:val="00DD74A5"/>
    <w:rsid w:val="00DD7A42"/>
    <w:rsid w:val="00DD7E78"/>
    <w:rsid w:val="00DE4AAF"/>
    <w:rsid w:val="00DE4C0E"/>
    <w:rsid w:val="00DE529A"/>
    <w:rsid w:val="00DE633B"/>
    <w:rsid w:val="00DE69CE"/>
    <w:rsid w:val="00DE7084"/>
    <w:rsid w:val="00DF1038"/>
    <w:rsid w:val="00DF193D"/>
    <w:rsid w:val="00DF1B75"/>
    <w:rsid w:val="00DF29FF"/>
    <w:rsid w:val="00DF2B1F"/>
    <w:rsid w:val="00DF3FAF"/>
    <w:rsid w:val="00DF5303"/>
    <w:rsid w:val="00DF62CD"/>
    <w:rsid w:val="00DF6F1D"/>
    <w:rsid w:val="00E016FD"/>
    <w:rsid w:val="00E02AB5"/>
    <w:rsid w:val="00E02BF3"/>
    <w:rsid w:val="00E02EF4"/>
    <w:rsid w:val="00E03437"/>
    <w:rsid w:val="00E0356A"/>
    <w:rsid w:val="00E04930"/>
    <w:rsid w:val="00E056CA"/>
    <w:rsid w:val="00E062C0"/>
    <w:rsid w:val="00E06871"/>
    <w:rsid w:val="00E105F0"/>
    <w:rsid w:val="00E116CB"/>
    <w:rsid w:val="00E12715"/>
    <w:rsid w:val="00E12E9C"/>
    <w:rsid w:val="00E1316F"/>
    <w:rsid w:val="00E13B18"/>
    <w:rsid w:val="00E14B80"/>
    <w:rsid w:val="00E14BE9"/>
    <w:rsid w:val="00E15683"/>
    <w:rsid w:val="00E157C7"/>
    <w:rsid w:val="00E15A7E"/>
    <w:rsid w:val="00E15D5C"/>
    <w:rsid w:val="00E16509"/>
    <w:rsid w:val="00E16773"/>
    <w:rsid w:val="00E1768B"/>
    <w:rsid w:val="00E20BBF"/>
    <w:rsid w:val="00E2211C"/>
    <w:rsid w:val="00E23B62"/>
    <w:rsid w:val="00E25887"/>
    <w:rsid w:val="00E25DB6"/>
    <w:rsid w:val="00E2601D"/>
    <w:rsid w:val="00E2654F"/>
    <w:rsid w:val="00E26E43"/>
    <w:rsid w:val="00E26FFD"/>
    <w:rsid w:val="00E27121"/>
    <w:rsid w:val="00E27CCC"/>
    <w:rsid w:val="00E30498"/>
    <w:rsid w:val="00E313C9"/>
    <w:rsid w:val="00E31489"/>
    <w:rsid w:val="00E315FD"/>
    <w:rsid w:val="00E32B12"/>
    <w:rsid w:val="00E32BC9"/>
    <w:rsid w:val="00E33388"/>
    <w:rsid w:val="00E33609"/>
    <w:rsid w:val="00E33DC9"/>
    <w:rsid w:val="00E34456"/>
    <w:rsid w:val="00E34E7D"/>
    <w:rsid w:val="00E351B7"/>
    <w:rsid w:val="00E36879"/>
    <w:rsid w:val="00E377CF"/>
    <w:rsid w:val="00E40516"/>
    <w:rsid w:val="00E41FAC"/>
    <w:rsid w:val="00E427F0"/>
    <w:rsid w:val="00E43488"/>
    <w:rsid w:val="00E43492"/>
    <w:rsid w:val="00E44582"/>
    <w:rsid w:val="00E44663"/>
    <w:rsid w:val="00E44707"/>
    <w:rsid w:val="00E46F0B"/>
    <w:rsid w:val="00E50878"/>
    <w:rsid w:val="00E50AD1"/>
    <w:rsid w:val="00E53652"/>
    <w:rsid w:val="00E537E5"/>
    <w:rsid w:val="00E53A5A"/>
    <w:rsid w:val="00E5463C"/>
    <w:rsid w:val="00E55350"/>
    <w:rsid w:val="00E60061"/>
    <w:rsid w:val="00E61316"/>
    <w:rsid w:val="00E61B02"/>
    <w:rsid w:val="00E61FA8"/>
    <w:rsid w:val="00E623E7"/>
    <w:rsid w:val="00E62538"/>
    <w:rsid w:val="00E63520"/>
    <w:rsid w:val="00E651B8"/>
    <w:rsid w:val="00E6718A"/>
    <w:rsid w:val="00E67FE1"/>
    <w:rsid w:val="00E7046C"/>
    <w:rsid w:val="00E70FD3"/>
    <w:rsid w:val="00E714C8"/>
    <w:rsid w:val="00E73372"/>
    <w:rsid w:val="00E748DF"/>
    <w:rsid w:val="00E74B16"/>
    <w:rsid w:val="00E75EE4"/>
    <w:rsid w:val="00E76C22"/>
    <w:rsid w:val="00E77645"/>
    <w:rsid w:val="00E77C1E"/>
    <w:rsid w:val="00E81378"/>
    <w:rsid w:val="00E8245C"/>
    <w:rsid w:val="00E85326"/>
    <w:rsid w:val="00E85832"/>
    <w:rsid w:val="00E85904"/>
    <w:rsid w:val="00E863AB"/>
    <w:rsid w:val="00E86BE0"/>
    <w:rsid w:val="00E87697"/>
    <w:rsid w:val="00E87DEC"/>
    <w:rsid w:val="00E90952"/>
    <w:rsid w:val="00E95495"/>
    <w:rsid w:val="00E95B72"/>
    <w:rsid w:val="00E95B91"/>
    <w:rsid w:val="00E97200"/>
    <w:rsid w:val="00EA0D9C"/>
    <w:rsid w:val="00EA15B0"/>
    <w:rsid w:val="00EA1BCD"/>
    <w:rsid w:val="00EA4002"/>
    <w:rsid w:val="00EA5EA7"/>
    <w:rsid w:val="00EA7FA8"/>
    <w:rsid w:val="00EB1974"/>
    <w:rsid w:val="00EB3434"/>
    <w:rsid w:val="00EB58A2"/>
    <w:rsid w:val="00EB7431"/>
    <w:rsid w:val="00EC14F5"/>
    <w:rsid w:val="00EC299A"/>
    <w:rsid w:val="00EC448F"/>
    <w:rsid w:val="00EC4A25"/>
    <w:rsid w:val="00EC50AC"/>
    <w:rsid w:val="00EC62A0"/>
    <w:rsid w:val="00EC712D"/>
    <w:rsid w:val="00ED1EDE"/>
    <w:rsid w:val="00ED2E59"/>
    <w:rsid w:val="00ED3B01"/>
    <w:rsid w:val="00ED43D7"/>
    <w:rsid w:val="00ED5CE1"/>
    <w:rsid w:val="00ED6E51"/>
    <w:rsid w:val="00EE27EF"/>
    <w:rsid w:val="00EE28C6"/>
    <w:rsid w:val="00EE3E78"/>
    <w:rsid w:val="00EE4459"/>
    <w:rsid w:val="00EE52E3"/>
    <w:rsid w:val="00EE5405"/>
    <w:rsid w:val="00EE6037"/>
    <w:rsid w:val="00EE628A"/>
    <w:rsid w:val="00EE75EE"/>
    <w:rsid w:val="00EF09F1"/>
    <w:rsid w:val="00EF0E39"/>
    <w:rsid w:val="00EF10DB"/>
    <w:rsid w:val="00EF485E"/>
    <w:rsid w:val="00EF4A2D"/>
    <w:rsid w:val="00EF5197"/>
    <w:rsid w:val="00EF65EB"/>
    <w:rsid w:val="00EF6EC3"/>
    <w:rsid w:val="00F025A2"/>
    <w:rsid w:val="00F025A4"/>
    <w:rsid w:val="00F04712"/>
    <w:rsid w:val="00F05250"/>
    <w:rsid w:val="00F06933"/>
    <w:rsid w:val="00F06B57"/>
    <w:rsid w:val="00F070B5"/>
    <w:rsid w:val="00F107B9"/>
    <w:rsid w:val="00F11126"/>
    <w:rsid w:val="00F112E4"/>
    <w:rsid w:val="00F1278E"/>
    <w:rsid w:val="00F13360"/>
    <w:rsid w:val="00F13778"/>
    <w:rsid w:val="00F13F12"/>
    <w:rsid w:val="00F14953"/>
    <w:rsid w:val="00F167E0"/>
    <w:rsid w:val="00F201B1"/>
    <w:rsid w:val="00F2029B"/>
    <w:rsid w:val="00F2058A"/>
    <w:rsid w:val="00F2132F"/>
    <w:rsid w:val="00F213B4"/>
    <w:rsid w:val="00F21C45"/>
    <w:rsid w:val="00F21DBE"/>
    <w:rsid w:val="00F21F3B"/>
    <w:rsid w:val="00F22D0A"/>
    <w:rsid w:val="00F22EC7"/>
    <w:rsid w:val="00F239B5"/>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2FE0"/>
    <w:rsid w:val="00F446C5"/>
    <w:rsid w:val="00F463F6"/>
    <w:rsid w:val="00F4645E"/>
    <w:rsid w:val="00F4681E"/>
    <w:rsid w:val="00F47002"/>
    <w:rsid w:val="00F470DD"/>
    <w:rsid w:val="00F47CFE"/>
    <w:rsid w:val="00F50C72"/>
    <w:rsid w:val="00F51B35"/>
    <w:rsid w:val="00F52BA8"/>
    <w:rsid w:val="00F537AA"/>
    <w:rsid w:val="00F53E56"/>
    <w:rsid w:val="00F541A5"/>
    <w:rsid w:val="00F545FB"/>
    <w:rsid w:val="00F5537F"/>
    <w:rsid w:val="00F55841"/>
    <w:rsid w:val="00F569C9"/>
    <w:rsid w:val="00F572D4"/>
    <w:rsid w:val="00F572F1"/>
    <w:rsid w:val="00F60378"/>
    <w:rsid w:val="00F6269F"/>
    <w:rsid w:val="00F62EB2"/>
    <w:rsid w:val="00F63433"/>
    <w:rsid w:val="00F647AB"/>
    <w:rsid w:val="00F653B8"/>
    <w:rsid w:val="00F659B6"/>
    <w:rsid w:val="00F65DFD"/>
    <w:rsid w:val="00F66379"/>
    <w:rsid w:val="00F675EF"/>
    <w:rsid w:val="00F70C33"/>
    <w:rsid w:val="00F70D82"/>
    <w:rsid w:val="00F727EE"/>
    <w:rsid w:val="00F74243"/>
    <w:rsid w:val="00F7474C"/>
    <w:rsid w:val="00F74ED0"/>
    <w:rsid w:val="00F75CBE"/>
    <w:rsid w:val="00F77162"/>
    <w:rsid w:val="00F803D5"/>
    <w:rsid w:val="00F805E0"/>
    <w:rsid w:val="00F80C35"/>
    <w:rsid w:val="00F8128E"/>
    <w:rsid w:val="00F8271E"/>
    <w:rsid w:val="00F855B0"/>
    <w:rsid w:val="00F87700"/>
    <w:rsid w:val="00F878E9"/>
    <w:rsid w:val="00F9008D"/>
    <w:rsid w:val="00F908A0"/>
    <w:rsid w:val="00F90CA6"/>
    <w:rsid w:val="00F90CA7"/>
    <w:rsid w:val="00F90F04"/>
    <w:rsid w:val="00F91AA7"/>
    <w:rsid w:val="00F91EA5"/>
    <w:rsid w:val="00F930E5"/>
    <w:rsid w:val="00F931ED"/>
    <w:rsid w:val="00F94BE6"/>
    <w:rsid w:val="00F966EF"/>
    <w:rsid w:val="00F97BE0"/>
    <w:rsid w:val="00FA06CA"/>
    <w:rsid w:val="00FA07B8"/>
    <w:rsid w:val="00FA0F00"/>
    <w:rsid w:val="00FA1266"/>
    <w:rsid w:val="00FA1383"/>
    <w:rsid w:val="00FA2586"/>
    <w:rsid w:val="00FA3569"/>
    <w:rsid w:val="00FA3620"/>
    <w:rsid w:val="00FA4AFB"/>
    <w:rsid w:val="00FA6068"/>
    <w:rsid w:val="00FA6DC8"/>
    <w:rsid w:val="00FB0458"/>
    <w:rsid w:val="00FB1289"/>
    <w:rsid w:val="00FB144D"/>
    <w:rsid w:val="00FB1AF2"/>
    <w:rsid w:val="00FB1DE8"/>
    <w:rsid w:val="00FB3658"/>
    <w:rsid w:val="00FB42D9"/>
    <w:rsid w:val="00FB463E"/>
    <w:rsid w:val="00FB4846"/>
    <w:rsid w:val="00FB4DD5"/>
    <w:rsid w:val="00FB6D0C"/>
    <w:rsid w:val="00FB72DE"/>
    <w:rsid w:val="00FB7511"/>
    <w:rsid w:val="00FC0001"/>
    <w:rsid w:val="00FC03FF"/>
    <w:rsid w:val="00FC1192"/>
    <w:rsid w:val="00FC5918"/>
    <w:rsid w:val="00FC5E6F"/>
    <w:rsid w:val="00FC6BDC"/>
    <w:rsid w:val="00FC73DB"/>
    <w:rsid w:val="00FC7979"/>
    <w:rsid w:val="00FD0318"/>
    <w:rsid w:val="00FD05D2"/>
    <w:rsid w:val="00FD1B81"/>
    <w:rsid w:val="00FD2248"/>
    <w:rsid w:val="00FD252F"/>
    <w:rsid w:val="00FD30B0"/>
    <w:rsid w:val="00FD3810"/>
    <w:rsid w:val="00FD4AFA"/>
    <w:rsid w:val="00FD54C0"/>
    <w:rsid w:val="00FD5C88"/>
    <w:rsid w:val="00FE2485"/>
    <w:rsid w:val="00FE29CD"/>
    <w:rsid w:val="00FE2E74"/>
    <w:rsid w:val="00FE38FA"/>
    <w:rsid w:val="00FE4BA6"/>
    <w:rsid w:val="00FE5A2A"/>
    <w:rsid w:val="00FE6318"/>
    <w:rsid w:val="00FE6CE1"/>
    <w:rsid w:val="00FF0335"/>
    <w:rsid w:val="00FF1D6D"/>
    <w:rsid w:val="00FF27D3"/>
    <w:rsid w:val="00FF2C63"/>
    <w:rsid w:val="00FF3F39"/>
    <w:rsid w:val="00FF4447"/>
    <w:rsid w:val="00FF485B"/>
    <w:rsid w:val="00FF6AC5"/>
    <w:rsid w:val="00FF6D77"/>
    <w:rsid w:val="00FF7363"/>
    <w:rsid w:val="00FF78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8"/>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167F7D"/>
    <w:pPr>
      <w:keepNext/>
      <w:spacing w:after="0"/>
    </w:pPr>
    <w:rPr>
      <w:rFonts w:ascii="Arial" w:hAnsi="Arial"/>
      <w:sz w:val="18"/>
    </w:rPr>
  </w:style>
  <w:style w:type="paragraph" w:customStyle="1" w:styleId="NW">
    <w:name w:val="NW"/>
    <w:basedOn w:val="NO"/>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117" Type="http://schemas.openxmlformats.org/officeDocument/2006/relationships/package" Target="embeddings/Microsoft_Visio_Drawing35.vsdx"/><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5.emf"/><Relationship Id="rId63" Type="http://schemas.openxmlformats.org/officeDocument/2006/relationships/package" Target="embeddings/Microsoft_Visio_Drawing13.vsdx"/><Relationship Id="rId68" Type="http://schemas.openxmlformats.org/officeDocument/2006/relationships/package" Target="embeddings/Microsoft_Visio_Drawing15.vsdx"/><Relationship Id="rId84" Type="http://schemas.openxmlformats.org/officeDocument/2006/relationships/package" Target="embeddings/Microsoft_Visio_Drawing21.vsdx"/><Relationship Id="rId89" Type="http://schemas.openxmlformats.org/officeDocument/2006/relationships/image" Target="media/image51.emf"/><Relationship Id="rId112" Type="http://schemas.openxmlformats.org/officeDocument/2006/relationships/image" Target="media/image63.emf"/><Relationship Id="rId16" Type="http://schemas.openxmlformats.org/officeDocument/2006/relationships/package" Target="embeddings/Microsoft_Visio_Drawing.vsdx"/><Relationship Id="rId107" Type="http://schemas.openxmlformats.org/officeDocument/2006/relationships/package" Target="embeddings/Microsoft_Visio_Drawing31.vsdx"/><Relationship Id="rId11" Type="http://schemas.openxmlformats.org/officeDocument/2006/relationships/image" Target="media/image2.png"/><Relationship Id="rId32" Type="http://schemas.openxmlformats.org/officeDocument/2006/relationships/package" Target="embeddings/Microsoft_Visio_Drawing5.vsdx"/><Relationship Id="rId37" Type="http://schemas.openxmlformats.org/officeDocument/2006/relationships/image" Target="media/image19.emf"/><Relationship Id="rId53" Type="http://schemas.openxmlformats.org/officeDocument/2006/relationships/package" Target="embeddings/Microsoft_Visio_Drawing11.vsdx"/><Relationship Id="rId58" Type="http://schemas.openxmlformats.org/officeDocument/2006/relationships/oleObject" Target="embeddings/Microsoft_Word_97_-_2003_Document.doc"/><Relationship Id="rId74" Type="http://schemas.openxmlformats.org/officeDocument/2006/relationships/image" Target="media/image42.emf"/><Relationship Id="rId79" Type="http://schemas.openxmlformats.org/officeDocument/2006/relationships/image" Target="media/image46.emf"/><Relationship Id="rId102" Type="http://schemas.openxmlformats.org/officeDocument/2006/relationships/image" Target="media/image58.emf"/><Relationship Id="rId123" Type="http://schemas.openxmlformats.org/officeDocument/2006/relationships/image" Target="media/image6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package" Target="embeddings/Microsoft_Visio_Drawing26.vsdx"/><Relationship Id="rId22" Type="http://schemas.openxmlformats.org/officeDocument/2006/relationships/image" Target="media/image9.emf"/><Relationship Id="rId27" Type="http://schemas.openxmlformats.org/officeDocument/2006/relationships/package" Target="embeddings/Microsoft_Visio_Drawing3.vsdx"/><Relationship Id="rId43" Type="http://schemas.openxmlformats.org/officeDocument/2006/relationships/image" Target="media/image22.emf"/><Relationship Id="rId48" Type="http://schemas.openxmlformats.org/officeDocument/2006/relationships/image" Target="media/image26.emf"/><Relationship Id="rId64" Type="http://schemas.openxmlformats.org/officeDocument/2006/relationships/image" Target="media/image36.emf"/><Relationship Id="rId69" Type="http://schemas.openxmlformats.org/officeDocument/2006/relationships/image" Target="media/image39.emf"/><Relationship Id="rId113" Type="http://schemas.openxmlformats.org/officeDocument/2006/relationships/package" Target="embeddings/Microsoft_Visio_Drawing34.vsdx"/><Relationship Id="rId118" Type="http://schemas.openxmlformats.org/officeDocument/2006/relationships/image" Target="media/image66.emf"/><Relationship Id="rId80" Type="http://schemas.openxmlformats.org/officeDocument/2006/relationships/package" Target="embeddings/Microsoft_Visio_Drawing19.vsdx"/><Relationship Id="rId85" Type="http://schemas.openxmlformats.org/officeDocument/2006/relationships/image" Target="media/image49.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5.emf"/><Relationship Id="rId38" Type="http://schemas.openxmlformats.org/officeDocument/2006/relationships/package" Target="embeddings/Microsoft_Visio_Drawing6.vsdx"/><Relationship Id="rId59" Type="http://schemas.openxmlformats.org/officeDocument/2006/relationships/image" Target="media/image33.emf"/><Relationship Id="rId103" Type="http://schemas.openxmlformats.org/officeDocument/2006/relationships/oleObject" Target="embeddings/Microsoft_Visio_2003-2010_Drawing.vsd"/><Relationship Id="rId108" Type="http://schemas.openxmlformats.org/officeDocument/2006/relationships/image" Target="media/image61.emf"/><Relationship Id="rId124" Type="http://schemas.openxmlformats.org/officeDocument/2006/relationships/package" Target="embeddings/Microsoft_Visio_Drawing38.vsdx"/><Relationship Id="rId54" Type="http://schemas.openxmlformats.org/officeDocument/2006/relationships/image" Target="media/image30.emf"/><Relationship Id="rId70" Type="http://schemas.openxmlformats.org/officeDocument/2006/relationships/package" Target="embeddings/Microsoft_Visio_Drawing16.vsdx"/><Relationship Id="rId75" Type="http://schemas.openxmlformats.org/officeDocument/2006/relationships/image" Target="media/image43.emf"/><Relationship Id="rId91" Type="http://schemas.openxmlformats.org/officeDocument/2006/relationships/image" Target="media/image52.emf"/><Relationship Id="rId96" Type="http://schemas.openxmlformats.org/officeDocument/2006/relationships/image" Target="media/image5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image" Target="media/image64.emf"/><Relationship Id="rId119" Type="http://schemas.openxmlformats.org/officeDocument/2006/relationships/image" Target="media/image67.emf"/><Relationship Id="rId44" Type="http://schemas.openxmlformats.org/officeDocument/2006/relationships/package" Target="embeddings/Microsoft_Visio_Drawing9.vsdx"/><Relationship Id="rId60" Type="http://schemas.openxmlformats.org/officeDocument/2006/relationships/oleObject" Target="embeddings/Microsoft_Word_97_-_2003_Document1.doc"/><Relationship Id="rId65" Type="http://schemas.openxmlformats.org/officeDocument/2006/relationships/image" Target="media/image37.emf"/><Relationship Id="rId81" Type="http://schemas.openxmlformats.org/officeDocument/2006/relationships/image" Target="media/image47.emf"/><Relationship Id="rId86" Type="http://schemas.openxmlformats.org/officeDocument/2006/relationships/package" Target="embeddings/Microsoft_Visio_Drawing22.vsdx"/><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package" Target="embeddings/Microsoft_Visio_Drawing32.vsdx"/><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package" Target="embeddings/Microsoft_Visio_Drawing12.vsdx"/><Relationship Id="rId76" Type="http://schemas.openxmlformats.org/officeDocument/2006/relationships/image" Target="media/image44.emf"/><Relationship Id="rId97" Type="http://schemas.openxmlformats.org/officeDocument/2006/relationships/package" Target="embeddings/Microsoft_Visio_Drawing27.vsdx"/><Relationship Id="rId104" Type="http://schemas.openxmlformats.org/officeDocument/2006/relationships/image" Target="media/image59.emf"/><Relationship Id="rId120" Type="http://schemas.openxmlformats.org/officeDocument/2006/relationships/package" Target="embeddings/Microsoft_Visio_Drawing36.vsdx"/><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0.emf"/><Relationship Id="rId92" Type="http://schemas.openxmlformats.org/officeDocument/2006/relationships/package" Target="embeddings/Microsoft_Visio_Drawing25.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package" Target="embeddings/Microsoft_Visio_Drawing14.vsdx"/><Relationship Id="rId87" Type="http://schemas.openxmlformats.org/officeDocument/2006/relationships/image" Target="media/image50.emf"/><Relationship Id="rId110" Type="http://schemas.openxmlformats.org/officeDocument/2006/relationships/image" Target="media/image62.emf"/><Relationship Id="rId115" Type="http://schemas.openxmlformats.org/officeDocument/2006/relationships/oleObject" Target="embeddings/Microsoft_Visio_2003-2010_Drawing2.vsd"/><Relationship Id="rId61" Type="http://schemas.openxmlformats.org/officeDocument/2006/relationships/image" Target="media/image34.emf"/><Relationship Id="rId82" Type="http://schemas.openxmlformats.org/officeDocument/2006/relationships/package" Target="embeddings/Microsoft_Visio_Drawing20.vsdx"/><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image" Target="media/image31.emf"/><Relationship Id="rId77" Type="http://schemas.openxmlformats.org/officeDocument/2006/relationships/image" Target="media/image45.emf"/><Relationship Id="rId100" Type="http://schemas.openxmlformats.org/officeDocument/2006/relationships/image" Target="media/image57.emf"/><Relationship Id="rId105" Type="http://schemas.openxmlformats.org/officeDocument/2006/relationships/package" Target="embeddings/Microsoft_Visio_Drawing30.vsdx"/><Relationship Id="rId12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8.emf"/><Relationship Id="rId72" Type="http://schemas.openxmlformats.org/officeDocument/2006/relationships/package" Target="embeddings/Microsoft_Visio_Drawing17.vsdx"/><Relationship Id="rId93" Type="http://schemas.openxmlformats.org/officeDocument/2006/relationships/image" Target="media/image53.emf"/><Relationship Id="rId98" Type="http://schemas.openxmlformats.org/officeDocument/2006/relationships/image" Target="media/image56.emf"/><Relationship Id="rId121"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8.emf"/><Relationship Id="rId116" Type="http://schemas.openxmlformats.org/officeDocument/2006/relationships/image" Target="media/image65.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image" Target="media/image35.emf"/><Relationship Id="rId83" Type="http://schemas.openxmlformats.org/officeDocument/2006/relationships/image" Target="media/image48.emf"/><Relationship Id="rId88" Type="http://schemas.openxmlformats.org/officeDocument/2006/relationships/package" Target="embeddings/Microsoft_Visio_Drawing23.vsdx"/><Relationship Id="rId111" Type="http://schemas.openxmlformats.org/officeDocument/2006/relationships/package" Target="embeddings/Microsoft_Visio_Drawing33.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2.emf"/><Relationship Id="rId106" Type="http://schemas.openxmlformats.org/officeDocument/2006/relationships/image" Target="media/image60.emf"/><Relationship Id="rId12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9.emf"/><Relationship Id="rId73" Type="http://schemas.openxmlformats.org/officeDocument/2006/relationships/image" Target="media/image41.emf"/><Relationship Id="rId78" Type="http://schemas.openxmlformats.org/officeDocument/2006/relationships/package" Target="embeddings/Microsoft_Visio_Drawing18.vsdx"/><Relationship Id="rId94" Type="http://schemas.openxmlformats.org/officeDocument/2006/relationships/image" Target="media/image54.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350</TotalTime>
  <Pages>3</Pages>
  <Words>118715</Words>
  <Characters>676681</Characters>
  <Application>Microsoft Office Word</Application>
  <DocSecurity>0</DocSecurity>
  <Lines>5639</Lines>
  <Paragraphs>1587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793809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C3-260548</cp:lastModifiedBy>
  <cp:revision>298</cp:revision>
  <cp:lastPrinted>2019-02-25T14:05:00Z</cp:lastPrinted>
  <dcterms:created xsi:type="dcterms:W3CDTF">2026-01-26T10:24:00Z</dcterms:created>
  <dcterms:modified xsi:type="dcterms:W3CDTF">2026-02-24T16:26:00Z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